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shd w:val="clear" w:color="auto" w:fill="auto"/>
          </w:tcPr>
          <w:p w14:paraId="70CBCC9D" w14:textId="452557E2"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6D63FE">
              <w:t>1</w:t>
            </w:r>
            <w:r w:rsidR="00B51F03">
              <w:t>7</w:t>
            </w:r>
            <w:r w:rsidRPr="003B2883">
              <w:t>.</w:t>
            </w:r>
            <w:r>
              <w:t>0</w:t>
            </w:r>
            <w:r w:rsidRPr="003B2883">
              <w:t xml:space="preserve"> </w:t>
            </w:r>
            <w:r w:rsidRPr="003B2883">
              <w:rPr>
                <w:sz w:val="32"/>
              </w:rPr>
              <w:t>(20</w:t>
            </w:r>
            <w:r>
              <w:rPr>
                <w:sz w:val="32"/>
              </w:rPr>
              <w:t>2</w:t>
            </w:r>
            <w:r w:rsidR="00F72A8B">
              <w:rPr>
                <w:sz w:val="32"/>
              </w:rPr>
              <w:t>4</w:t>
            </w:r>
            <w:r w:rsidRPr="003B2883">
              <w:rPr>
                <w:sz w:val="32"/>
              </w:rPr>
              <w:t>-</w:t>
            </w:r>
            <w:r w:rsidR="00B51F03">
              <w:rPr>
                <w:sz w:val="32"/>
              </w:rPr>
              <w:t>12</w:t>
            </w:r>
            <w:r w:rsidRPr="003B2883">
              <w:rPr>
                <w:sz w:val="32"/>
              </w:rPr>
              <w:t>)</w:t>
            </w:r>
          </w:p>
        </w:tc>
      </w:tr>
      <w:tr w:rsidR="004F0988" w14:paraId="1746001B" w14:textId="77777777" w:rsidTr="005E4BB2">
        <w:trPr>
          <w:trHeight w:hRule="exact" w:val="1134"/>
        </w:trPr>
        <w:tc>
          <w:tcPr>
            <w:tcW w:w="10423" w:type="dxa"/>
            <w:gridSpan w:val="2"/>
            <w:shd w:val="clear" w:color="auto" w:fill="auto"/>
          </w:tcPr>
          <w:p w14:paraId="1B0483EE"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5B317D27" w14:textId="77777777" w:rsidTr="005E4BB2">
        <w:trPr>
          <w:trHeight w:hRule="exact" w:val="3686"/>
        </w:trPr>
        <w:tc>
          <w:tcPr>
            <w:tcW w:w="10423" w:type="dxa"/>
            <w:gridSpan w:val="2"/>
            <w:shd w:val="clear" w:color="auto" w:fill="auto"/>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shd w:val="clear" w:color="auto" w:fill="auto"/>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shd w:val="clear" w:color="auto" w:fill="auto"/>
          </w:tcPr>
          <w:p w14:paraId="3469A8BD" w14:textId="77777777" w:rsidR="007C36F1" w:rsidRDefault="001D4CC9"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8pt">
                  <v:imagedata r:id="rId9" o:title="5G-logo_175px"/>
                </v:shape>
              </w:pict>
            </w:r>
          </w:p>
        </w:tc>
        <w:tc>
          <w:tcPr>
            <w:tcW w:w="5540" w:type="dxa"/>
            <w:shd w:val="clear" w:color="auto" w:fill="auto"/>
          </w:tcPr>
          <w:p w14:paraId="547B3A6B" w14:textId="77777777" w:rsidR="007C36F1" w:rsidRDefault="001D4CC9" w:rsidP="007C36F1">
            <w:pPr>
              <w:jc w:val="right"/>
            </w:pPr>
            <w:bookmarkStart w:id="2" w:name="logos"/>
            <w:r>
              <w:pict w14:anchorId="1AC8DE7E">
                <v:shape id="_x0000_i1026" type="#_x0000_t75" style="width:128.5pt;height:74pt">
                  <v:imagedata r:id="rId10" o:title="3GPP-logo_web"/>
                </v:shape>
              </w:pict>
            </w:r>
            <w:bookmarkEnd w:id="2"/>
          </w:p>
        </w:tc>
      </w:tr>
      <w:tr w:rsidR="00C074DD" w14:paraId="07A6021F" w14:textId="77777777" w:rsidTr="005E4BB2">
        <w:trPr>
          <w:trHeight w:hRule="exact" w:val="5783"/>
        </w:trPr>
        <w:tc>
          <w:tcPr>
            <w:tcW w:w="10423" w:type="dxa"/>
            <w:gridSpan w:val="2"/>
            <w:shd w:val="clear" w:color="auto" w:fill="auto"/>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shd w:val="clear" w:color="auto" w:fill="auto"/>
          </w:tcPr>
          <w:p w14:paraId="06AC215A"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shd w:val="clear" w:color="auto" w:fill="auto"/>
          </w:tcPr>
          <w:p w14:paraId="47C710BC" w14:textId="77777777" w:rsidR="00E16509" w:rsidRDefault="00E16509" w:rsidP="00E16509">
            <w:pPr>
              <w:pStyle w:val="Guidance"/>
            </w:pPr>
            <w:bookmarkStart w:id="4" w:name="page2"/>
          </w:p>
        </w:tc>
      </w:tr>
      <w:tr w:rsidR="00E16509" w14:paraId="216AC8B5" w14:textId="77777777" w:rsidTr="00C074DD">
        <w:trPr>
          <w:trHeight w:hRule="exact" w:val="5387"/>
        </w:trPr>
        <w:tc>
          <w:tcPr>
            <w:tcW w:w="10423" w:type="dxa"/>
            <w:shd w:val="clear" w:color="auto" w:fill="auto"/>
          </w:tcPr>
          <w:p w14:paraId="5046C1E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F044228" w14:textId="77777777" w:rsidR="00E16509" w:rsidRDefault="00E16509" w:rsidP="00133525"/>
        </w:tc>
      </w:tr>
      <w:tr w:rsidR="00E16509" w14:paraId="31306110" w14:textId="77777777" w:rsidTr="00C074DD">
        <w:tc>
          <w:tcPr>
            <w:tcW w:w="10423" w:type="dxa"/>
            <w:shd w:val="clear" w:color="auto" w:fill="auto"/>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27D1DA50"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F72A8B">
              <w:rPr>
                <w:noProof/>
                <w:sz w:val="18"/>
              </w:rPr>
              <w:t>4</w:t>
            </w:r>
            <w:r w:rsidRPr="00133525">
              <w:rPr>
                <w:noProof/>
                <w:sz w:val="18"/>
              </w:rPr>
              <w:t>, 3GPP Organizational Partners (ARIB, ATIS, CCSA, ETSI, TSDSI, TTA, TTC).</w:t>
            </w:r>
            <w:bookmarkStart w:id="7" w:name="copyrightaddon"/>
            <w:bookmarkEnd w:id="7"/>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E4CBE62" w14:textId="77777777" w:rsidR="00E16509" w:rsidRDefault="00E16509" w:rsidP="00133525"/>
        </w:tc>
      </w:tr>
      <w:bookmarkEnd w:id="4"/>
    </w:tbl>
    <w:p w14:paraId="280863C7" w14:textId="77777777" w:rsidR="00080512" w:rsidRPr="004D3578" w:rsidRDefault="00080512" w:rsidP="009A30FA">
      <w:pPr>
        <w:pStyle w:val="TT"/>
      </w:pPr>
      <w:r w:rsidRPr="004D3578">
        <w:br w:type="page"/>
      </w:r>
      <w:bookmarkStart w:id="8" w:name="tableOfContents"/>
      <w:bookmarkEnd w:id="8"/>
      <w:r w:rsidRPr="004D3578">
        <w:lastRenderedPageBreak/>
        <w:t>Contents</w:t>
      </w:r>
    </w:p>
    <w:p w14:paraId="6BB01BFC" w14:textId="2A355468" w:rsidR="00B51F03" w:rsidRDefault="00B51F03">
      <w:pPr>
        <w:pStyle w:val="TOC1"/>
        <w:rPr>
          <w:rFonts w:asciiTheme="minorHAnsi" w:eastAsiaTheme="minorEastAsia" w:hAnsiTheme="minorHAnsi" w:cstheme="minorBidi"/>
          <w:noProof/>
          <w:kern w:val="2"/>
          <w:szCs w:val="22"/>
          <w:lang w:val="en-SE" w:eastAsia="zh-CN"/>
          <w14:ligatures w14:val="standardContextual"/>
        </w:rPr>
      </w:pPr>
      <w:r>
        <w:rPr>
          <w:noProof/>
        </w:rPr>
        <w:fldChar w:fldCharType="begin"/>
      </w:r>
      <w:r>
        <w:rPr>
          <w:noProof/>
        </w:rPr>
        <w:instrText xml:space="preserve"> TOC \o "1-7" </w:instrText>
      </w:r>
      <w:r>
        <w:rPr>
          <w:noProof/>
        </w:rPr>
        <w:fldChar w:fldCharType="separate"/>
      </w:r>
      <w:r>
        <w:rPr>
          <w:noProof/>
        </w:rPr>
        <w:t>Foreword</w:t>
      </w:r>
      <w:r>
        <w:rPr>
          <w:noProof/>
        </w:rPr>
        <w:tab/>
      </w:r>
      <w:r>
        <w:rPr>
          <w:noProof/>
        </w:rPr>
        <w:fldChar w:fldCharType="begin"/>
      </w:r>
      <w:r>
        <w:rPr>
          <w:noProof/>
        </w:rPr>
        <w:instrText xml:space="preserve"> PAGEREF _Toc183521152 \h </w:instrText>
      </w:r>
      <w:r>
        <w:rPr>
          <w:noProof/>
        </w:rPr>
      </w:r>
      <w:r>
        <w:rPr>
          <w:noProof/>
        </w:rPr>
        <w:fldChar w:fldCharType="separate"/>
      </w:r>
      <w:r>
        <w:rPr>
          <w:noProof/>
        </w:rPr>
        <w:t>21</w:t>
      </w:r>
      <w:r>
        <w:rPr>
          <w:noProof/>
        </w:rPr>
        <w:fldChar w:fldCharType="end"/>
      </w:r>
    </w:p>
    <w:p w14:paraId="5E2E7F44" w14:textId="7DDBAC15" w:rsidR="00B51F03" w:rsidRDefault="00B51F03">
      <w:pPr>
        <w:pStyle w:val="TOC1"/>
        <w:rPr>
          <w:rFonts w:asciiTheme="minorHAnsi" w:eastAsiaTheme="minorEastAsia" w:hAnsiTheme="minorHAnsi" w:cstheme="minorBidi"/>
          <w:noProof/>
          <w:kern w:val="2"/>
          <w:szCs w:val="22"/>
          <w:lang w:val="en-SE" w:eastAsia="zh-CN"/>
          <w14:ligatures w14:val="standardContextual"/>
        </w:rPr>
      </w:pPr>
      <w:r>
        <w:rPr>
          <w:noProof/>
        </w:rPr>
        <w:t>1</w:t>
      </w:r>
      <w:r>
        <w:rPr>
          <w:rFonts w:asciiTheme="minorHAnsi" w:eastAsiaTheme="minorEastAsia" w:hAnsiTheme="minorHAnsi" w:cstheme="minorBidi"/>
          <w:noProof/>
          <w:kern w:val="2"/>
          <w:szCs w:val="22"/>
          <w:lang w:val="en-SE" w:eastAsia="zh-CN"/>
          <w14:ligatures w14:val="standardContextual"/>
        </w:rPr>
        <w:tab/>
      </w:r>
      <w:r>
        <w:rPr>
          <w:noProof/>
        </w:rPr>
        <w:t>Scope</w:t>
      </w:r>
      <w:r>
        <w:rPr>
          <w:noProof/>
        </w:rPr>
        <w:tab/>
      </w:r>
      <w:r>
        <w:rPr>
          <w:noProof/>
        </w:rPr>
        <w:fldChar w:fldCharType="begin"/>
      </w:r>
      <w:r>
        <w:rPr>
          <w:noProof/>
        </w:rPr>
        <w:instrText xml:space="preserve"> PAGEREF _Toc183521153 \h </w:instrText>
      </w:r>
      <w:r>
        <w:rPr>
          <w:noProof/>
        </w:rPr>
      </w:r>
      <w:r>
        <w:rPr>
          <w:noProof/>
        </w:rPr>
        <w:fldChar w:fldCharType="separate"/>
      </w:r>
      <w:r>
        <w:rPr>
          <w:noProof/>
        </w:rPr>
        <w:t>22</w:t>
      </w:r>
      <w:r>
        <w:rPr>
          <w:noProof/>
        </w:rPr>
        <w:fldChar w:fldCharType="end"/>
      </w:r>
    </w:p>
    <w:p w14:paraId="38D5431F" w14:textId="5D34CF05" w:rsidR="00B51F03" w:rsidRDefault="00B51F03">
      <w:pPr>
        <w:pStyle w:val="TOC1"/>
        <w:rPr>
          <w:rFonts w:asciiTheme="minorHAnsi" w:eastAsiaTheme="minorEastAsia" w:hAnsiTheme="minorHAnsi" w:cstheme="minorBidi"/>
          <w:noProof/>
          <w:kern w:val="2"/>
          <w:szCs w:val="22"/>
          <w:lang w:val="en-SE" w:eastAsia="zh-CN"/>
          <w14:ligatures w14:val="standardContextual"/>
        </w:rPr>
      </w:pPr>
      <w:r>
        <w:rPr>
          <w:noProof/>
        </w:rPr>
        <w:t>2</w:t>
      </w:r>
      <w:r>
        <w:rPr>
          <w:rFonts w:asciiTheme="minorHAnsi" w:eastAsiaTheme="minorEastAsia" w:hAnsiTheme="minorHAnsi" w:cstheme="minorBidi"/>
          <w:noProof/>
          <w:kern w:val="2"/>
          <w:szCs w:val="22"/>
          <w:lang w:val="en-SE" w:eastAsia="zh-CN"/>
          <w14:ligatures w14:val="standardContextual"/>
        </w:rPr>
        <w:tab/>
      </w:r>
      <w:r>
        <w:rPr>
          <w:noProof/>
        </w:rPr>
        <w:t>References</w:t>
      </w:r>
      <w:r>
        <w:rPr>
          <w:noProof/>
        </w:rPr>
        <w:tab/>
      </w:r>
      <w:r>
        <w:rPr>
          <w:noProof/>
        </w:rPr>
        <w:fldChar w:fldCharType="begin"/>
      </w:r>
      <w:r>
        <w:rPr>
          <w:noProof/>
        </w:rPr>
        <w:instrText xml:space="preserve"> PAGEREF _Toc183521154 \h </w:instrText>
      </w:r>
      <w:r>
        <w:rPr>
          <w:noProof/>
        </w:rPr>
      </w:r>
      <w:r>
        <w:rPr>
          <w:noProof/>
        </w:rPr>
        <w:fldChar w:fldCharType="separate"/>
      </w:r>
      <w:r>
        <w:rPr>
          <w:noProof/>
        </w:rPr>
        <w:t>22</w:t>
      </w:r>
      <w:r>
        <w:rPr>
          <w:noProof/>
        </w:rPr>
        <w:fldChar w:fldCharType="end"/>
      </w:r>
    </w:p>
    <w:p w14:paraId="687CD9EC" w14:textId="1F148BB6" w:rsidR="00B51F03" w:rsidRDefault="00B51F03">
      <w:pPr>
        <w:pStyle w:val="TOC1"/>
        <w:rPr>
          <w:rFonts w:asciiTheme="minorHAnsi" w:eastAsiaTheme="minorEastAsia" w:hAnsiTheme="minorHAnsi" w:cstheme="minorBidi"/>
          <w:noProof/>
          <w:kern w:val="2"/>
          <w:szCs w:val="22"/>
          <w:lang w:val="en-SE" w:eastAsia="zh-CN"/>
          <w14:ligatures w14:val="standardContextual"/>
        </w:rPr>
      </w:pPr>
      <w:r>
        <w:rPr>
          <w:noProof/>
        </w:rPr>
        <w:t>3</w:t>
      </w:r>
      <w:r>
        <w:rPr>
          <w:rFonts w:asciiTheme="minorHAnsi" w:eastAsiaTheme="minorEastAsia" w:hAnsiTheme="minorHAnsi" w:cstheme="minorBidi"/>
          <w:noProof/>
          <w:kern w:val="2"/>
          <w:szCs w:val="22"/>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_Toc183521155 \h </w:instrText>
      </w:r>
      <w:r>
        <w:rPr>
          <w:noProof/>
        </w:rPr>
      </w:r>
      <w:r>
        <w:rPr>
          <w:noProof/>
        </w:rPr>
        <w:fldChar w:fldCharType="separate"/>
      </w:r>
      <w:r>
        <w:rPr>
          <w:noProof/>
        </w:rPr>
        <w:t>24</w:t>
      </w:r>
      <w:r>
        <w:rPr>
          <w:noProof/>
        </w:rPr>
        <w:fldChar w:fldCharType="end"/>
      </w:r>
    </w:p>
    <w:p w14:paraId="18C10E86" w14:textId="379BF1F2" w:rsidR="00B51F03" w:rsidRDefault="00B51F03">
      <w:pPr>
        <w:pStyle w:val="TOC2"/>
        <w:rPr>
          <w:rFonts w:asciiTheme="minorHAnsi" w:eastAsiaTheme="minorEastAsia" w:hAnsiTheme="minorHAnsi" w:cstheme="minorBidi"/>
          <w:noProof/>
          <w:kern w:val="2"/>
          <w:sz w:val="22"/>
          <w:szCs w:val="22"/>
          <w:lang w:val="en-SE" w:eastAsia="zh-CN"/>
          <w14:ligatures w14:val="standardContextual"/>
        </w:rPr>
      </w:pP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rPr>
        <w:t>Definitions</w:t>
      </w:r>
      <w:r>
        <w:rPr>
          <w:noProof/>
        </w:rPr>
        <w:tab/>
      </w:r>
      <w:r>
        <w:rPr>
          <w:noProof/>
        </w:rPr>
        <w:fldChar w:fldCharType="begin"/>
      </w:r>
      <w:r>
        <w:rPr>
          <w:noProof/>
        </w:rPr>
        <w:instrText xml:space="preserve"> PAGEREF _Toc183521156 \h </w:instrText>
      </w:r>
      <w:r>
        <w:rPr>
          <w:noProof/>
        </w:rPr>
      </w:r>
      <w:r>
        <w:rPr>
          <w:noProof/>
        </w:rPr>
        <w:fldChar w:fldCharType="separate"/>
      </w:r>
      <w:r>
        <w:rPr>
          <w:noProof/>
        </w:rPr>
        <w:t>24</w:t>
      </w:r>
      <w:r>
        <w:rPr>
          <w:noProof/>
        </w:rPr>
        <w:fldChar w:fldCharType="end"/>
      </w:r>
    </w:p>
    <w:p w14:paraId="4156F1B6" w14:textId="4C8141E7" w:rsidR="00B51F03" w:rsidRDefault="00B51F03">
      <w:pPr>
        <w:pStyle w:val="TOC2"/>
        <w:rPr>
          <w:rFonts w:asciiTheme="minorHAnsi" w:eastAsiaTheme="minorEastAsia" w:hAnsiTheme="minorHAnsi" w:cstheme="minorBidi"/>
          <w:noProof/>
          <w:kern w:val="2"/>
          <w:sz w:val="22"/>
          <w:szCs w:val="22"/>
          <w:lang w:val="en-SE" w:eastAsia="zh-CN"/>
          <w14:ligatures w14:val="standardContextual"/>
        </w:rPr>
      </w:pPr>
      <w:r>
        <w:rPr>
          <w:noProof/>
        </w:rPr>
        <w:t>3.2</w:t>
      </w:r>
      <w:r>
        <w:rPr>
          <w:rFonts w:asciiTheme="minorHAnsi" w:eastAsiaTheme="minorEastAsia" w:hAnsiTheme="minorHAnsi" w:cstheme="minorBidi"/>
          <w:noProof/>
          <w:kern w:val="2"/>
          <w:sz w:val="22"/>
          <w:szCs w:val="22"/>
          <w:lang w:val="en-SE" w:eastAsia="zh-CN"/>
          <w14:ligatures w14:val="standardContextual"/>
        </w:rPr>
        <w:tab/>
      </w:r>
      <w:r>
        <w:rPr>
          <w:noProof/>
        </w:rPr>
        <w:t>Abbreviations</w:t>
      </w:r>
      <w:r>
        <w:rPr>
          <w:noProof/>
        </w:rPr>
        <w:tab/>
      </w:r>
      <w:r>
        <w:rPr>
          <w:noProof/>
        </w:rPr>
        <w:fldChar w:fldCharType="begin"/>
      </w:r>
      <w:r>
        <w:rPr>
          <w:noProof/>
        </w:rPr>
        <w:instrText xml:space="preserve"> PAGEREF _Toc183521157 \h </w:instrText>
      </w:r>
      <w:r>
        <w:rPr>
          <w:noProof/>
        </w:rPr>
      </w:r>
      <w:r>
        <w:rPr>
          <w:noProof/>
        </w:rPr>
        <w:fldChar w:fldCharType="separate"/>
      </w:r>
      <w:r>
        <w:rPr>
          <w:noProof/>
        </w:rPr>
        <w:t>24</w:t>
      </w:r>
      <w:r>
        <w:rPr>
          <w:noProof/>
        </w:rPr>
        <w:fldChar w:fldCharType="end"/>
      </w:r>
    </w:p>
    <w:p w14:paraId="3F83B473" w14:textId="6970F616" w:rsidR="00B51F03" w:rsidRDefault="00B51F03">
      <w:pPr>
        <w:pStyle w:val="TOC1"/>
        <w:rPr>
          <w:rFonts w:asciiTheme="minorHAnsi" w:eastAsiaTheme="minorEastAsia" w:hAnsiTheme="minorHAnsi" w:cstheme="minorBidi"/>
          <w:noProof/>
          <w:kern w:val="2"/>
          <w:szCs w:val="22"/>
          <w:lang w:val="en-SE" w:eastAsia="zh-CN"/>
          <w14:ligatures w14:val="standardContextual"/>
        </w:rPr>
      </w:pPr>
      <w:r>
        <w:rPr>
          <w:noProof/>
        </w:rPr>
        <w:t>4</w:t>
      </w:r>
      <w:r>
        <w:rPr>
          <w:rFonts w:asciiTheme="minorHAnsi" w:eastAsiaTheme="minorEastAsia" w:hAnsiTheme="minorHAnsi" w:cstheme="minorBidi"/>
          <w:noProof/>
          <w:kern w:val="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_Toc183521158 \h </w:instrText>
      </w:r>
      <w:r>
        <w:rPr>
          <w:noProof/>
        </w:rPr>
      </w:r>
      <w:r>
        <w:rPr>
          <w:noProof/>
        </w:rPr>
        <w:fldChar w:fldCharType="separate"/>
      </w:r>
      <w:r>
        <w:rPr>
          <w:noProof/>
        </w:rPr>
        <w:t>25</w:t>
      </w:r>
      <w:r>
        <w:rPr>
          <w:noProof/>
        </w:rPr>
        <w:fldChar w:fldCharType="end"/>
      </w:r>
    </w:p>
    <w:p w14:paraId="3AAE77BE" w14:textId="3082A187" w:rsidR="00B51F03" w:rsidRDefault="00B51F03">
      <w:pPr>
        <w:pStyle w:val="TOC2"/>
        <w:rPr>
          <w:rFonts w:asciiTheme="minorHAnsi" w:eastAsiaTheme="minorEastAsia" w:hAnsiTheme="minorHAnsi" w:cstheme="minorBidi"/>
          <w:noProof/>
          <w:kern w:val="2"/>
          <w:sz w:val="22"/>
          <w:szCs w:val="22"/>
          <w:lang w:val="en-SE" w:eastAsia="zh-CN"/>
          <w14:ligatures w14:val="standardContextual"/>
        </w:rPr>
      </w:pPr>
      <w:r>
        <w:rPr>
          <w:noProof/>
        </w:rPr>
        <w:t>4.1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_Toc183521159 \h </w:instrText>
      </w:r>
      <w:r>
        <w:rPr>
          <w:noProof/>
        </w:rPr>
      </w:r>
      <w:r>
        <w:rPr>
          <w:noProof/>
        </w:rPr>
        <w:fldChar w:fldCharType="separate"/>
      </w:r>
      <w:r>
        <w:rPr>
          <w:noProof/>
        </w:rPr>
        <w:t>25</w:t>
      </w:r>
      <w:r>
        <w:rPr>
          <w:noProof/>
        </w:rPr>
        <w:fldChar w:fldCharType="end"/>
      </w:r>
    </w:p>
    <w:p w14:paraId="5234974D" w14:textId="08ADDB4B" w:rsidR="00B51F03" w:rsidRDefault="00B51F03">
      <w:pPr>
        <w:pStyle w:val="TOC1"/>
        <w:rPr>
          <w:rFonts w:asciiTheme="minorHAnsi" w:eastAsiaTheme="minorEastAsia" w:hAnsiTheme="minorHAnsi" w:cstheme="minorBidi"/>
          <w:noProof/>
          <w:kern w:val="2"/>
          <w:szCs w:val="22"/>
          <w:lang w:val="en-SE" w:eastAsia="zh-CN"/>
          <w14:ligatures w14:val="standardContextual"/>
        </w:rPr>
      </w:pPr>
      <w:r>
        <w:rPr>
          <w:noProof/>
        </w:rPr>
        <w:t>5</w:t>
      </w:r>
      <w:r>
        <w:rPr>
          <w:rFonts w:asciiTheme="minorHAnsi" w:eastAsiaTheme="minorEastAsia" w:hAnsiTheme="minorHAnsi" w:cstheme="minorBidi"/>
          <w:noProof/>
          <w:kern w:val="2"/>
          <w:szCs w:val="22"/>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_Toc183521160 \h </w:instrText>
      </w:r>
      <w:r>
        <w:rPr>
          <w:noProof/>
        </w:rPr>
      </w:r>
      <w:r>
        <w:rPr>
          <w:noProof/>
        </w:rPr>
        <w:fldChar w:fldCharType="separate"/>
      </w:r>
      <w:r>
        <w:rPr>
          <w:noProof/>
        </w:rPr>
        <w:t>25</w:t>
      </w:r>
      <w:r>
        <w:rPr>
          <w:noProof/>
        </w:rPr>
        <w:fldChar w:fldCharType="end"/>
      </w:r>
    </w:p>
    <w:p w14:paraId="469D58A9" w14:textId="56861B55" w:rsidR="00B51F03" w:rsidRDefault="00B51F03">
      <w:pPr>
        <w:pStyle w:val="TOC2"/>
        <w:rPr>
          <w:rFonts w:asciiTheme="minorHAnsi" w:eastAsiaTheme="minorEastAsia" w:hAnsiTheme="minorHAnsi" w:cstheme="minorBidi"/>
          <w:noProof/>
          <w:kern w:val="2"/>
          <w:sz w:val="22"/>
          <w:szCs w:val="22"/>
          <w:lang w:val="en-SE" w:eastAsia="zh-CN"/>
          <w14:ligatures w14:val="standardContextual"/>
        </w:rPr>
      </w:pPr>
      <w:r>
        <w:rPr>
          <w:noProof/>
        </w:rPr>
        <w:t>5.1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_Toc183521161 \h </w:instrText>
      </w:r>
      <w:r>
        <w:rPr>
          <w:noProof/>
        </w:rPr>
      </w:r>
      <w:r>
        <w:rPr>
          <w:noProof/>
        </w:rPr>
        <w:fldChar w:fldCharType="separate"/>
      </w:r>
      <w:r>
        <w:rPr>
          <w:noProof/>
        </w:rPr>
        <w:t>25</w:t>
      </w:r>
      <w:r>
        <w:rPr>
          <w:noProof/>
        </w:rPr>
        <w:fldChar w:fldCharType="end"/>
      </w:r>
    </w:p>
    <w:p w14:paraId="1D5F369F" w14:textId="057D25AD" w:rsidR="00B51F03" w:rsidRDefault="00B51F03">
      <w:pPr>
        <w:pStyle w:val="TOC2"/>
        <w:rPr>
          <w:rFonts w:asciiTheme="minorHAnsi" w:eastAsiaTheme="minorEastAsia" w:hAnsiTheme="minorHAnsi" w:cstheme="minorBidi"/>
          <w:noProof/>
          <w:kern w:val="2"/>
          <w:sz w:val="22"/>
          <w:szCs w:val="22"/>
          <w:lang w:val="en-SE" w:eastAsia="zh-CN"/>
          <w14:ligatures w14:val="standardContextual"/>
        </w:rPr>
      </w:pPr>
      <w:r>
        <w:rPr>
          <w:noProof/>
        </w:rPr>
        <w:t>5.2</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_Toc183521162 \h </w:instrText>
      </w:r>
      <w:r>
        <w:rPr>
          <w:noProof/>
        </w:rPr>
      </w:r>
      <w:r>
        <w:rPr>
          <w:noProof/>
        </w:rPr>
        <w:fldChar w:fldCharType="separate"/>
      </w:r>
      <w:r>
        <w:rPr>
          <w:noProof/>
        </w:rPr>
        <w:t>27</w:t>
      </w:r>
      <w:r>
        <w:rPr>
          <w:noProof/>
        </w:rPr>
        <w:fldChar w:fldCharType="end"/>
      </w:r>
    </w:p>
    <w:p w14:paraId="68BF2277" w14:textId="59860426"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5.2.1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_Toc183521163 \h </w:instrText>
      </w:r>
      <w:r>
        <w:rPr>
          <w:noProof/>
        </w:rPr>
      </w:r>
      <w:r>
        <w:rPr>
          <w:noProof/>
        </w:rPr>
        <w:fldChar w:fldCharType="separate"/>
      </w:r>
      <w:r>
        <w:rPr>
          <w:noProof/>
        </w:rPr>
        <w:t>27</w:t>
      </w:r>
      <w:r>
        <w:rPr>
          <w:noProof/>
        </w:rPr>
        <w:fldChar w:fldCharType="end"/>
      </w:r>
    </w:p>
    <w:p w14:paraId="079A0B9F" w14:textId="149A283D"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5.2.2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_Toc183521164 \h </w:instrText>
      </w:r>
      <w:r>
        <w:rPr>
          <w:noProof/>
        </w:rPr>
      </w:r>
      <w:r>
        <w:rPr>
          <w:noProof/>
        </w:rPr>
        <w:fldChar w:fldCharType="separate"/>
      </w:r>
      <w:r>
        <w:rPr>
          <w:noProof/>
        </w:rPr>
        <w:t>27</w:t>
      </w:r>
      <w:r>
        <w:rPr>
          <w:noProof/>
        </w:rPr>
        <w:fldChar w:fldCharType="end"/>
      </w:r>
    </w:p>
    <w:p w14:paraId="3BBC84D0" w14:textId="100F1243"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5.2.2.1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_Toc183521165 \h </w:instrText>
      </w:r>
      <w:r>
        <w:rPr>
          <w:noProof/>
        </w:rPr>
      </w:r>
      <w:r>
        <w:rPr>
          <w:noProof/>
        </w:rPr>
        <w:fldChar w:fldCharType="separate"/>
      </w:r>
      <w:r>
        <w:rPr>
          <w:noProof/>
        </w:rPr>
        <w:t>27</w:t>
      </w:r>
      <w:r>
        <w:rPr>
          <w:noProof/>
        </w:rPr>
        <w:fldChar w:fldCharType="end"/>
      </w:r>
    </w:p>
    <w:p w14:paraId="4A40064A" w14:textId="20D5BBD4"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5.2.2.2</w:t>
      </w:r>
      <w:r>
        <w:rPr>
          <w:rFonts w:asciiTheme="minorHAnsi" w:eastAsiaTheme="minorEastAsia" w:hAnsiTheme="minorHAnsi" w:cstheme="minorBidi"/>
          <w:noProof/>
          <w:kern w:val="2"/>
          <w:sz w:val="22"/>
          <w:szCs w:val="22"/>
          <w:lang w:val="en-SE" w:eastAsia="zh-CN"/>
          <w14:ligatures w14:val="standardContextual"/>
        </w:rPr>
        <w:tab/>
      </w:r>
      <w:r>
        <w:rPr>
          <w:noProof/>
        </w:rPr>
        <w:t>UE Context Operations</w:t>
      </w:r>
      <w:r>
        <w:rPr>
          <w:noProof/>
        </w:rPr>
        <w:tab/>
      </w:r>
      <w:r>
        <w:rPr>
          <w:noProof/>
        </w:rPr>
        <w:fldChar w:fldCharType="begin"/>
      </w:r>
      <w:r>
        <w:rPr>
          <w:noProof/>
        </w:rPr>
        <w:instrText xml:space="preserve"> PAGEREF _Toc183521166 \h </w:instrText>
      </w:r>
      <w:r>
        <w:rPr>
          <w:noProof/>
        </w:rPr>
      </w:r>
      <w:r>
        <w:rPr>
          <w:noProof/>
        </w:rPr>
        <w:fldChar w:fldCharType="separate"/>
      </w:r>
      <w:r>
        <w:rPr>
          <w:noProof/>
        </w:rPr>
        <w:t>28</w:t>
      </w:r>
      <w:r>
        <w:rPr>
          <w:noProof/>
        </w:rPr>
        <w:fldChar w:fldCharType="end"/>
      </w:r>
    </w:p>
    <w:p w14:paraId="153E1FD9" w14:textId="7B9AC21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5.2.2.2.1</w:t>
      </w:r>
      <w:r>
        <w:rPr>
          <w:rFonts w:asciiTheme="minorHAnsi" w:eastAsiaTheme="minorEastAsia" w:hAnsiTheme="minorHAnsi" w:cstheme="minorBidi"/>
          <w:noProof/>
          <w:kern w:val="2"/>
          <w:sz w:val="22"/>
          <w:szCs w:val="22"/>
          <w:lang w:val="en-SE" w:eastAsia="zh-CN"/>
          <w14:ligatures w14:val="standardContextual"/>
        </w:rPr>
        <w:tab/>
      </w:r>
      <w:r>
        <w:rPr>
          <w:noProof/>
        </w:rPr>
        <w:t>UEContextTransfer</w:t>
      </w:r>
      <w:r>
        <w:rPr>
          <w:noProof/>
        </w:rPr>
        <w:tab/>
      </w:r>
      <w:r>
        <w:rPr>
          <w:noProof/>
        </w:rPr>
        <w:fldChar w:fldCharType="begin"/>
      </w:r>
      <w:r>
        <w:rPr>
          <w:noProof/>
        </w:rPr>
        <w:instrText xml:space="preserve"> PAGEREF _Toc183521167 \h </w:instrText>
      </w:r>
      <w:r>
        <w:rPr>
          <w:noProof/>
        </w:rPr>
      </w:r>
      <w:r>
        <w:rPr>
          <w:noProof/>
        </w:rPr>
        <w:fldChar w:fldCharType="separate"/>
      </w:r>
      <w:r>
        <w:rPr>
          <w:noProof/>
        </w:rPr>
        <w:t>28</w:t>
      </w:r>
      <w:r>
        <w:rPr>
          <w:noProof/>
        </w:rPr>
        <w:fldChar w:fldCharType="end"/>
      </w:r>
    </w:p>
    <w:p w14:paraId="0B588EF1" w14:textId="4ED09151"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5.2.2.2.1.1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_Toc183521168 \h </w:instrText>
      </w:r>
      <w:r>
        <w:rPr>
          <w:noProof/>
        </w:rPr>
      </w:r>
      <w:r>
        <w:rPr>
          <w:noProof/>
        </w:rPr>
        <w:fldChar w:fldCharType="separate"/>
      </w:r>
      <w:r>
        <w:rPr>
          <w:noProof/>
        </w:rPr>
        <w:t>28</w:t>
      </w:r>
      <w:r>
        <w:rPr>
          <w:noProof/>
        </w:rPr>
        <w:fldChar w:fldCharType="end"/>
      </w:r>
    </w:p>
    <w:p w14:paraId="5F70757C" w14:textId="148BFD11"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5.2.2.2.1.2</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Retrieve UE Context after successful UE authentication</w:t>
      </w:r>
      <w:r>
        <w:rPr>
          <w:noProof/>
        </w:rPr>
        <w:tab/>
      </w:r>
      <w:r>
        <w:rPr>
          <w:noProof/>
        </w:rPr>
        <w:fldChar w:fldCharType="begin"/>
      </w:r>
      <w:r>
        <w:rPr>
          <w:noProof/>
        </w:rPr>
        <w:instrText xml:space="preserve"> PAGEREF _Toc183521169 \h </w:instrText>
      </w:r>
      <w:r>
        <w:rPr>
          <w:noProof/>
        </w:rPr>
      </w:r>
      <w:r>
        <w:rPr>
          <w:noProof/>
        </w:rPr>
        <w:fldChar w:fldCharType="separate"/>
      </w:r>
      <w:r>
        <w:rPr>
          <w:noProof/>
        </w:rPr>
        <w:t>30</w:t>
      </w:r>
      <w:r>
        <w:rPr>
          <w:noProof/>
        </w:rPr>
        <w:fldChar w:fldCharType="end"/>
      </w:r>
    </w:p>
    <w:p w14:paraId="78581040" w14:textId="4F4765EE"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5.2.2.2.2</w:t>
      </w:r>
      <w:r>
        <w:rPr>
          <w:rFonts w:asciiTheme="minorHAnsi" w:eastAsiaTheme="minorEastAsia" w:hAnsiTheme="minorHAnsi" w:cstheme="minorBidi"/>
          <w:noProof/>
          <w:kern w:val="2"/>
          <w:sz w:val="22"/>
          <w:szCs w:val="22"/>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_Toc183521170 \h </w:instrText>
      </w:r>
      <w:r>
        <w:rPr>
          <w:noProof/>
        </w:rPr>
      </w:r>
      <w:r>
        <w:rPr>
          <w:noProof/>
        </w:rPr>
        <w:fldChar w:fldCharType="separate"/>
      </w:r>
      <w:r>
        <w:rPr>
          <w:noProof/>
        </w:rPr>
        <w:t>30</w:t>
      </w:r>
      <w:r>
        <w:rPr>
          <w:noProof/>
        </w:rPr>
        <w:fldChar w:fldCharType="end"/>
      </w:r>
    </w:p>
    <w:p w14:paraId="65747144" w14:textId="1E4A82DC"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5.2.2.2.2.1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_Toc183521171 \h </w:instrText>
      </w:r>
      <w:r>
        <w:rPr>
          <w:noProof/>
        </w:rPr>
      </w:r>
      <w:r>
        <w:rPr>
          <w:noProof/>
        </w:rPr>
        <w:fldChar w:fldCharType="separate"/>
      </w:r>
      <w:r>
        <w:rPr>
          <w:noProof/>
        </w:rPr>
        <w:t>30</w:t>
      </w:r>
      <w:r>
        <w:rPr>
          <w:noProof/>
        </w:rPr>
        <w:fldChar w:fldCharType="end"/>
      </w:r>
    </w:p>
    <w:p w14:paraId="3F2A2E05" w14:textId="78B6D9A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5.2.2.2.3</w:t>
      </w:r>
      <w:r>
        <w:rPr>
          <w:rFonts w:asciiTheme="minorHAnsi" w:eastAsiaTheme="minorEastAsia" w:hAnsiTheme="minorHAnsi" w:cstheme="minorBidi"/>
          <w:noProof/>
          <w:kern w:val="2"/>
          <w:sz w:val="22"/>
          <w:szCs w:val="22"/>
          <w:lang w:val="en-SE" w:eastAsia="zh-CN"/>
          <w14:ligatures w14:val="standardContextual"/>
        </w:rPr>
        <w:tab/>
      </w:r>
      <w:r>
        <w:rPr>
          <w:noProof/>
        </w:rPr>
        <w:t>CreateUEContext</w:t>
      </w:r>
      <w:r>
        <w:rPr>
          <w:noProof/>
        </w:rPr>
        <w:tab/>
      </w:r>
      <w:r>
        <w:rPr>
          <w:noProof/>
        </w:rPr>
        <w:fldChar w:fldCharType="begin"/>
      </w:r>
      <w:r>
        <w:rPr>
          <w:noProof/>
        </w:rPr>
        <w:instrText xml:space="preserve"> PAGEREF _Toc183521172 \h </w:instrText>
      </w:r>
      <w:r>
        <w:rPr>
          <w:noProof/>
        </w:rPr>
      </w:r>
      <w:r>
        <w:rPr>
          <w:noProof/>
        </w:rPr>
        <w:fldChar w:fldCharType="separate"/>
      </w:r>
      <w:r>
        <w:rPr>
          <w:noProof/>
        </w:rPr>
        <w:t>31</w:t>
      </w:r>
      <w:r>
        <w:rPr>
          <w:noProof/>
        </w:rPr>
        <w:fldChar w:fldCharType="end"/>
      </w:r>
    </w:p>
    <w:p w14:paraId="50345A5F" w14:textId="4C310CCC"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5.2.2.2.3.1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_Toc183521173 \h </w:instrText>
      </w:r>
      <w:r>
        <w:rPr>
          <w:noProof/>
        </w:rPr>
      </w:r>
      <w:r>
        <w:rPr>
          <w:noProof/>
        </w:rPr>
        <w:fldChar w:fldCharType="separate"/>
      </w:r>
      <w:r>
        <w:rPr>
          <w:noProof/>
        </w:rPr>
        <w:t>31</w:t>
      </w:r>
      <w:r>
        <w:rPr>
          <w:noProof/>
        </w:rPr>
        <w:fldChar w:fldCharType="end"/>
      </w:r>
    </w:p>
    <w:p w14:paraId="037BBF37" w14:textId="0B9CA4D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5.2.2.2.4</w:t>
      </w:r>
      <w:r>
        <w:rPr>
          <w:rFonts w:asciiTheme="minorHAnsi" w:eastAsiaTheme="minorEastAsia" w:hAnsiTheme="minorHAnsi" w:cstheme="minorBidi"/>
          <w:noProof/>
          <w:kern w:val="2"/>
          <w:sz w:val="22"/>
          <w:szCs w:val="22"/>
          <w:lang w:val="en-SE" w:eastAsia="zh-CN"/>
          <w14:ligatures w14:val="standardContextual"/>
        </w:rPr>
        <w:tab/>
      </w:r>
      <w:r>
        <w:rPr>
          <w:noProof/>
        </w:rPr>
        <w:t>ReleaseUEContext</w:t>
      </w:r>
      <w:r>
        <w:rPr>
          <w:noProof/>
        </w:rPr>
        <w:tab/>
      </w:r>
      <w:r>
        <w:rPr>
          <w:noProof/>
        </w:rPr>
        <w:fldChar w:fldCharType="begin"/>
      </w:r>
      <w:r>
        <w:rPr>
          <w:noProof/>
        </w:rPr>
        <w:instrText xml:space="preserve"> PAGEREF _Toc183521174 \h </w:instrText>
      </w:r>
      <w:r>
        <w:rPr>
          <w:noProof/>
        </w:rPr>
      </w:r>
      <w:r>
        <w:rPr>
          <w:noProof/>
        </w:rPr>
        <w:fldChar w:fldCharType="separate"/>
      </w:r>
      <w:r>
        <w:rPr>
          <w:noProof/>
        </w:rPr>
        <w:t>33</w:t>
      </w:r>
      <w:r>
        <w:rPr>
          <w:noProof/>
        </w:rPr>
        <w:fldChar w:fldCharType="end"/>
      </w:r>
    </w:p>
    <w:p w14:paraId="3D634625" w14:textId="0E0DC491"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5.2.2.2.4.1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_Toc183521175 \h </w:instrText>
      </w:r>
      <w:r>
        <w:rPr>
          <w:noProof/>
        </w:rPr>
      </w:r>
      <w:r>
        <w:rPr>
          <w:noProof/>
        </w:rPr>
        <w:fldChar w:fldCharType="separate"/>
      </w:r>
      <w:r>
        <w:rPr>
          <w:noProof/>
        </w:rPr>
        <w:t>33</w:t>
      </w:r>
      <w:r>
        <w:rPr>
          <w:noProof/>
        </w:rPr>
        <w:fldChar w:fldCharType="end"/>
      </w:r>
    </w:p>
    <w:p w14:paraId="2486D6E1" w14:textId="1ADEC91E"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_Toc183521176 \h </w:instrText>
      </w:r>
      <w:r>
        <w:rPr>
          <w:noProof/>
        </w:rPr>
      </w:r>
      <w:r>
        <w:rPr>
          <w:noProof/>
        </w:rPr>
        <w:fldChar w:fldCharType="separate"/>
      </w:r>
      <w:r>
        <w:rPr>
          <w:noProof/>
        </w:rPr>
        <w:t>33</w:t>
      </w:r>
      <w:r>
        <w:rPr>
          <w:noProof/>
        </w:rPr>
        <w:fldChar w:fldCharType="end"/>
      </w:r>
    </w:p>
    <w:p w14:paraId="63EE3C9E" w14:textId="5EC96738"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5.2.2.2.</w:t>
      </w:r>
      <w:r>
        <w:rPr>
          <w:noProof/>
          <w:lang w:eastAsia="zh-CN"/>
        </w:rPr>
        <w:t>5</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_Toc183521177 \h </w:instrText>
      </w:r>
      <w:r>
        <w:rPr>
          <w:noProof/>
        </w:rPr>
      </w:r>
      <w:r>
        <w:rPr>
          <w:noProof/>
        </w:rPr>
        <w:fldChar w:fldCharType="separate"/>
      </w:r>
      <w:r>
        <w:rPr>
          <w:noProof/>
        </w:rPr>
        <w:t>33</w:t>
      </w:r>
      <w:r>
        <w:rPr>
          <w:noProof/>
        </w:rPr>
        <w:fldChar w:fldCharType="end"/>
      </w:r>
    </w:p>
    <w:p w14:paraId="45987328" w14:textId="568878A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5.2.2.2.6</w:t>
      </w:r>
      <w:r>
        <w:rPr>
          <w:rFonts w:asciiTheme="minorHAnsi" w:eastAsiaTheme="minorEastAsia" w:hAnsiTheme="minorHAnsi" w:cstheme="minorBidi"/>
          <w:noProof/>
          <w:kern w:val="2"/>
          <w:sz w:val="22"/>
          <w:szCs w:val="22"/>
          <w:lang w:val="en-SE" w:eastAsia="zh-CN"/>
          <w14:ligatures w14:val="standardContextual"/>
        </w:rPr>
        <w:tab/>
      </w:r>
      <w:r>
        <w:rPr>
          <w:noProof/>
        </w:rPr>
        <w:t>CancelRelocateUEContext</w:t>
      </w:r>
      <w:r>
        <w:rPr>
          <w:noProof/>
        </w:rPr>
        <w:tab/>
      </w:r>
      <w:r>
        <w:rPr>
          <w:noProof/>
        </w:rPr>
        <w:fldChar w:fldCharType="begin"/>
      </w:r>
      <w:r>
        <w:rPr>
          <w:noProof/>
        </w:rPr>
        <w:instrText xml:space="preserve"> PAGEREF _Toc183521178 \h </w:instrText>
      </w:r>
      <w:r>
        <w:rPr>
          <w:noProof/>
        </w:rPr>
      </w:r>
      <w:r>
        <w:rPr>
          <w:noProof/>
        </w:rPr>
        <w:fldChar w:fldCharType="separate"/>
      </w:r>
      <w:r>
        <w:rPr>
          <w:noProof/>
        </w:rPr>
        <w:t>34</w:t>
      </w:r>
      <w:r>
        <w:rPr>
          <w:noProof/>
        </w:rPr>
        <w:fldChar w:fldCharType="end"/>
      </w:r>
    </w:p>
    <w:p w14:paraId="0486A5BE" w14:textId="5E13A5C3"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5.2.2.2.6.1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_Toc183521179 \h </w:instrText>
      </w:r>
      <w:r>
        <w:rPr>
          <w:noProof/>
        </w:rPr>
      </w:r>
      <w:r>
        <w:rPr>
          <w:noProof/>
        </w:rPr>
        <w:fldChar w:fldCharType="separate"/>
      </w:r>
      <w:r>
        <w:rPr>
          <w:noProof/>
        </w:rPr>
        <w:t>34</w:t>
      </w:r>
      <w:r>
        <w:rPr>
          <w:noProof/>
        </w:rPr>
        <w:fldChar w:fldCharType="end"/>
      </w:r>
    </w:p>
    <w:p w14:paraId="3C912631" w14:textId="4F202547"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5.2.2.3</w:t>
      </w:r>
      <w:r>
        <w:rPr>
          <w:rFonts w:asciiTheme="minorHAnsi" w:eastAsiaTheme="minorEastAsia" w:hAnsiTheme="minorHAnsi" w:cstheme="minorBidi"/>
          <w:noProof/>
          <w:kern w:val="2"/>
          <w:sz w:val="22"/>
          <w:szCs w:val="22"/>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_Toc183521180 \h </w:instrText>
      </w:r>
      <w:r>
        <w:rPr>
          <w:noProof/>
        </w:rPr>
      </w:r>
      <w:r>
        <w:rPr>
          <w:noProof/>
        </w:rPr>
        <w:fldChar w:fldCharType="separate"/>
      </w:r>
      <w:r>
        <w:rPr>
          <w:noProof/>
        </w:rPr>
        <w:t>35</w:t>
      </w:r>
      <w:r>
        <w:rPr>
          <w:noProof/>
        </w:rPr>
        <w:fldChar w:fldCharType="end"/>
      </w:r>
    </w:p>
    <w:p w14:paraId="2772FA2C" w14:textId="05C4D8F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5.2.2.3.1</w:t>
      </w:r>
      <w:r>
        <w:rPr>
          <w:rFonts w:asciiTheme="minorHAnsi" w:eastAsiaTheme="minorEastAsia" w:hAnsiTheme="minorHAnsi" w:cstheme="minorBidi"/>
          <w:noProof/>
          <w:kern w:val="2"/>
          <w:sz w:val="22"/>
          <w:szCs w:val="22"/>
          <w:lang w:val="en-SE" w:eastAsia="zh-CN"/>
          <w14:ligatures w14:val="standardContextual"/>
        </w:rPr>
        <w:tab/>
      </w:r>
      <w:r>
        <w:rPr>
          <w:noProof/>
        </w:rPr>
        <w:t>N1N2MessageTransfer</w:t>
      </w:r>
      <w:r>
        <w:rPr>
          <w:noProof/>
        </w:rPr>
        <w:tab/>
      </w:r>
      <w:r>
        <w:rPr>
          <w:noProof/>
        </w:rPr>
        <w:fldChar w:fldCharType="begin"/>
      </w:r>
      <w:r>
        <w:rPr>
          <w:noProof/>
        </w:rPr>
        <w:instrText xml:space="preserve"> PAGEREF _Toc183521181 \h </w:instrText>
      </w:r>
      <w:r>
        <w:rPr>
          <w:noProof/>
        </w:rPr>
      </w:r>
      <w:r>
        <w:rPr>
          <w:noProof/>
        </w:rPr>
        <w:fldChar w:fldCharType="separate"/>
      </w:r>
      <w:r>
        <w:rPr>
          <w:noProof/>
        </w:rPr>
        <w:t>35</w:t>
      </w:r>
      <w:r>
        <w:rPr>
          <w:noProof/>
        </w:rPr>
        <w:fldChar w:fldCharType="end"/>
      </w:r>
    </w:p>
    <w:p w14:paraId="00F431B2" w14:textId="7AB709C8"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5.2.2.3.1.1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_Toc183521182 \h </w:instrText>
      </w:r>
      <w:r>
        <w:rPr>
          <w:noProof/>
        </w:rPr>
      </w:r>
      <w:r>
        <w:rPr>
          <w:noProof/>
        </w:rPr>
        <w:fldChar w:fldCharType="separate"/>
      </w:r>
      <w:r>
        <w:rPr>
          <w:noProof/>
        </w:rPr>
        <w:t>35</w:t>
      </w:r>
      <w:r>
        <w:rPr>
          <w:noProof/>
        </w:rPr>
        <w:fldChar w:fldCharType="end"/>
      </w:r>
    </w:p>
    <w:p w14:paraId="3323269F" w14:textId="015FE533"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5.2.2.3.1.2</w:t>
      </w:r>
      <w:r>
        <w:rPr>
          <w:rFonts w:asciiTheme="minorHAnsi" w:eastAsiaTheme="minorEastAsia" w:hAnsiTheme="minorHAnsi" w:cstheme="minorBidi"/>
          <w:noProof/>
          <w:kern w:val="2"/>
          <w:sz w:val="22"/>
          <w:szCs w:val="22"/>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_Toc183521183 \h </w:instrText>
      </w:r>
      <w:r>
        <w:rPr>
          <w:noProof/>
        </w:rPr>
      </w:r>
      <w:r>
        <w:rPr>
          <w:noProof/>
        </w:rPr>
        <w:fldChar w:fldCharType="separate"/>
      </w:r>
      <w:r>
        <w:rPr>
          <w:noProof/>
        </w:rPr>
        <w:t>37</w:t>
      </w:r>
      <w:r>
        <w:rPr>
          <w:noProof/>
        </w:rPr>
        <w:fldChar w:fldCharType="end"/>
      </w:r>
    </w:p>
    <w:p w14:paraId="668D7B00" w14:textId="3341706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5.2.2.3.2</w:t>
      </w:r>
      <w:r>
        <w:rPr>
          <w:rFonts w:asciiTheme="minorHAnsi" w:eastAsiaTheme="minorEastAsia" w:hAnsiTheme="minorHAnsi" w:cstheme="minorBidi"/>
          <w:noProof/>
          <w:kern w:val="2"/>
          <w:sz w:val="22"/>
          <w:szCs w:val="22"/>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_Toc183521184 \h </w:instrText>
      </w:r>
      <w:r>
        <w:rPr>
          <w:noProof/>
        </w:rPr>
      </w:r>
      <w:r>
        <w:rPr>
          <w:noProof/>
        </w:rPr>
        <w:fldChar w:fldCharType="separate"/>
      </w:r>
      <w:r>
        <w:rPr>
          <w:noProof/>
        </w:rPr>
        <w:t>39</w:t>
      </w:r>
      <w:r>
        <w:rPr>
          <w:noProof/>
        </w:rPr>
        <w:fldChar w:fldCharType="end"/>
      </w:r>
    </w:p>
    <w:p w14:paraId="5CB4A127" w14:textId="26AF12F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5.2.2.3.3</w:t>
      </w:r>
      <w:r>
        <w:rPr>
          <w:rFonts w:asciiTheme="minorHAnsi" w:eastAsiaTheme="minorEastAsia" w:hAnsiTheme="minorHAnsi" w:cstheme="minorBidi"/>
          <w:noProof/>
          <w:kern w:val="2"/>
          <w:sz w:val="22"/>
          <w:szCs w:val="22"/>
          <w:lang w:val="en-SE" w:eastAsia="zh-CN"/>
          <w14:ligatures w14:val="standardContextual"/>
        </w:rPr>
        <w:tab/>
      </w:r>
      <w:r>
        <w:rPr>
          <w:noProof/>
        </w:rPr>
        <w:t>N1N2MessageSubscribe</w:t>
      </w:r>
      <w:r>
        <w:rPr>
          <w:noProof/>
        </w:rPr>
        <w:tab/>
      </w:r>
      <w:r>
        <w:rPr>
          <w:noProof/>
        </w:rPr>
        <w:fldChar w:fldCharType="begin"/>
      </w:r>
      <w:r>
        <w:rPr>
          <w:noProof/>
        </w:rPr>
        <w:instrText xml:space="preserve"> PAGEREF _Toc183521185 \h </w:instrText>
      </w:r>
      <w:r>
        <w:rPr>
          <w:noProof/>
        </w:rPr>
      </w:r>
      <w:r>
        <w:rPr>
          <w:noProof/>
        </w:rPr>
        <w:fldChar w:fldCharType="separate"/>
      </w:r>
      <w:r>
        <w:rPr>
          <w:noProof/>
        </w:rPr>
        <w:t>40</w:t>
      </w:r>
      <w:r>
        <w:rPr>
          <w:noProof/>
        </w:rPr>
        <w:fldChar w:fldCharType="end"/>
      </w:r>
    </w:p>
    <w:p w14:paraId="189737C7" w14:textId="73CA3646"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5.2.2.3.3.1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_Toc183521186 \h </w:instrText>
      </w:r>
      <w:r>
        <w:rPr>
          <w:noProof/>
        </w:rPr>
      </w:r>
      <w:r>
        <w:rPr>
          <w:noProof/>
        </w:rPr>
        <w:fldChar w:fldCharType="separate"/>
      </w:r>
      <w:r>
        <w:rPr>
          <w:noProof/>
        </w:rPr>
        <w:t>40</w:t>
      </w:r>
      <w:r>
        <w:rPr>
          <w:noProof/>
        </w:rPr>
        <w:fldChar w:fldCharType="end"/>
      </w:r>
    </w:p>
    <w:p w14:paraId="7C438244" w14:textId="62BED98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5.2.2.3.4</w:t>
      </w:r>
      <w:r>
        <w:rPr>
          <w:rFonts w:asciiTheme="minorHAnsi" w:eastAsiaTheme="minorEastAsia" w:hAnsiTheme="minorHAnsi" w:cstheme="minorBidi"/>
          <w:noProof/>
          <w:kern w:val="2"/>
          <w:sz w:val="22"/>
          <w:szCs w:val="22"/>
          <w:lang w:val="en-SE" w:eastAsia="zh-CN"/>
          <w14:ligatures w14:val="standardContextual"/>
        </w:rPr>
        <w:tab/>
      </w:r>
      <w:r>
        <w:rPr>
          <w:noProof/>
        </w:rPr>
        <w:t>N1N2MessageUnSubscribe</w:t>
      </w:r>
      <w:r>
        <w:rPr>
          <w:noProof/>
        </w:rPr>
        <w:tab/>
      </w:r>
      <w:r>
        <w:rPr>
          <w:noProof/>
        </w:rPr>
        <w:fldChar w:fldCharType="begin"/>
      </w:r>
      <w:r>
        <w:rPr>
          <w:noProof/>
        </w:rPr>
        <w:instrText xml:space="preserve"> PAGEREF _Toc183521187 \h </w:instrText>
      </w:r>
      <w:r>
        <w:rPr>
          <w:noProof/>
        </w:rPr>
      </w:r>
      <w:r>
        <w:rPr>
          <w:noProof/>
        </w:rPr>
        <w:fldChar w:fldCharType="separate"/>
      </w:r>
      <w:r>
        <w:rPr>
          <w:noProof/>
        </w:rPr>
        <w:t>41</w:t>
      </w:r>
      <w:r>
        <w:rPr>
          <w:noProof/>
        </w:rPr>
        <w:fldChar w:fldCharType="end"/>
      </w:r>
    </w:p>
    <w:p w14:paraId="44E954A7" w14:textId="7F70F2C4"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5.2.2.3.4.1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_Toc183521188 \h </w:instrText>
      </w:r>
      <w:r>
        <w:rPr>
          <w:noProof/>
        </w:rPr>
      </w:r>
      <w:r>
        <w:rPr>
          <w:noProof/>
        </w:rPr>
        <w:fldChar w:fldCharType="separate"/>
      </w:r>
      <w:r>
        <w:rPr>
          <w:noProof/>
        </w:rPr>
        <w:t>41</w:t>
      </w:r>
      <w:r>
        <w:rPr>
          <w:noProof/>
        </w:rPr>
        <w:fldChar w:fldCharType="end"/>
      </w:r>
    </w:p>
    <w:p w14:paraId="46615E83" w14:textId="5579124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5.2.2.3.5</w:t>
      </w:r>
      <w:r>
        <w:rPr>
          <w:rFonts w:asciiTheme="minorHAnsi" w:eastAsiaTheme="minorEastAsia" w:hAnsiTheme="minorHAnsi" w:cstheme="minorBidi"/>
          <w:noProof/>
          <w:kern w:val="2"/>
          <w:sz w:val="22"/>
          <w:szCs w:val="22"/>
          <w:lang w:val="en-SE" w:eastAsia="zh-CN"/>
          <w14:ligatures w14:val="standardContextual"/>
        </w:rPr>
        <w:tab/>
      </w:r>
      <w:r>
        <w:rPr>
          <w:noProof/>
        </w:rPr>
        <w:t>N1MessageNotify</w:t>
      </w:r>
      <w:r>
        <w:rPr>
          <w:noProof/>
        </w:rPr>
        <w:tab/>
      </w:r>
      <w:r>
        <w:rPr>
          <w:noProof/>
        </w:rPr>
        <w:fldChar w:fldCharType="begin"/>
      </w:r>
      <w:r>
        <w:rPr>
          <w:noProof/>
        </w:rPr>
        <w:instrText xml:space="preserve"> PAGEREF _Toc183521189 \h </w:instrText>
      </w:r>
      <w:r>
        <w:rPr>
          <w:noProof/>
        </w:rPr>
      </w:r>
      <w:r>
        <w:rPr>
          <w:noProof/>
        </w:rPr>
        <w:fldChar w:fldCharType="separate"/>
      </w:r>
      <w:r>
        <w:rPr>
          <w:noProof/>
        </w:rPr>
        <w:t>41</w:t>
      </w:r>
      <w:r>
        <w:rPr>
          <w:noProof/>
        </w:rPr>
        <w:fldChar w:fldCharType="end"/>
      </w:r>
    </w:p>
    <w:p w14:paraId="2073AB3F" w14:textId="583275F1"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5.2.2.3.5.1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_Toc183521190 \h </w:instrText>
      </w:r>
      <w:r>
        <w:rPr>
          <w:noProof/>
        </w:rPr>
      </w:r>
      <w:r>
        <w:rPr>
          <w:noProof/>
        </w:rPr>
        <w:fldChar w:fldCharType="separate"/>
      </w:r>
      <w:r>
        <w:rPr>
          <w:noProof/>
        </w:rPr>
        <w:t>41</w:t>
      </w:r>
      <w:r>
        <w:rPr>
          <w:noProof/>
        </w:rPr>
        <w:fldChar w:fldCharType="end"/>
      </w:r>
    </w:p>
    <w:p w14:paraId="107D59B2" w14:textId="7AEAD022"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5.2.2.3.5.2</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Using N1MessageNotify in the Registration with AMF Re-allocation Procedure</w:t>
      </w:r>
      <w:r>
        <w:rPr>
          <w:noProof/>
        </w:rPr>
        <w:tab/>
      </w:r>
      <w:r>
        <w:rPr>
          <w:noProof/>
        </w:rPr>
        <w:fldChar w:fldCharType="begin"/>
      </w:r>
      <w:r>
        <w:rPr>
          <w:noProof/>
        </w:rPr>
        <w:instrText xml:space="preserve"> PAGEREF _Toc183521191 \h </w:instrText>
      </w:r>
      <w:r>
        <w:rPr>
          <w:noProof/>
        </w:rPr>
      </w:r>
      <w:r>
        <w:rPr>
          <w:noProof/>
        </w:rPr>
        <w:fldChar w:fldCharType="separate"/>
      </w:r>
      <w:r>
        <w:rPr>
          <w:noProof/>
        </w:rPr>
        <w:t>42</w:t>
      </w:r>
      <w:r>
        <w:rPr>
          <w:noProof/>
        </w:rPr>
        <w:fldChar w:fldCharType="end"/>
      </w:r>
    </w:p>
    <w:p w14:paraId="33E6B1EB" w14:textId="4E5EF111"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5</w:t>
      </w:r>
      <w:r w:rsidRPr="000F7C72">
        <w:rPr>
          <w:rFonts w:eastAsiaTheme="minorEastAsia"/>
          <w:noProof/>
        </w:rPr>
        <w:t>.2.2.3.5.3</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Using N1MessageNotify in the UE Assisted and UE Based Positioning Procedure</w:t>
      </w:r>
      <w:r>
        <w:rPr>
          <w:noProof/>
        </w:rPr>
        <w:tab/>
      </w:r>
      <w:r>
        <w:rPr>
          <w:noProof/>
        </w:rPr>
        <w:fldChar w:fldCharType="begin"/>
      </w:r>
      <w:r>
        <w:rPr>
          <w:noProof/>
        </w:rPr>
        <w:instrText xml:space="preserve"> PAGEREF _Toc183521192 \h </w:instrText>
      </w:r>
      <w:r>
        <w:rPr>
          <w:noProof/>
        </w:rPr>
      </w:r>
      <w:r>
        <w:rPr>
          <w:noProof/>
        </w:rPr>
        <w:fldChar w:fldCharType="separate"/>
      </w:r>
      <w:r>
        <w:rPr>
          <w:noProof/>
        </w:rPr>
        <w:t>42</w:t>
      </w:r>
      <w:r>
        <w:rPr>
          <w:noProof/>
        </w:rPr>
        <w:fldChar w:fldCharType="end"/>
      </w:r>
    </w:p>
    <w:p w14:paraId="34445D50" w14:textId="266A0B7E"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5.2.2.3.5.4</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Using N1MessageNotify in the UE Configuration Update for transparent UE Policy delivery</w:t>
      </w:r>
      <w:r>
        <w:rPr>
          <w:noProof/>
        </w:rPr>
        <w:tab/>
      </w:r>
      <w:r>
        <w:rPr>
          <w:noProof/>
        </w:rPr>
        <w:fldChar w:fldCharType="begin"/>
      </w:r>
      <w:r>
        <w:rPr>
          <w:noProof/>
        </w:rPr>
        <w:instrText xml:space="preserve"> PAGEREF _Toc183521193 \h </w:instrText>
      </w:r>
      <w:r>
        <w:rPr>
          <w:noProof/>
        </w:rPr>
      </w:r>
      <w:r>
        <w:rPr>
          <w:noProof/>
        </w:rPr>
        <w:fldChar w:fldCharType="separate"/>
      </w:r>
      <w:r>
        <w:rPr>
          <w:noProof/>
        </w:rPr>
        <w:t>43</w:t>
      </w:r>
      <w:r>
        <w:rPr>
          <w:noProof/>
        </w:rPr>
        <w:fldChar w:fldCharType="end"/>
      </w:r>
    </w:p>
    <w:p w14:paraId="3DBC90D7" w14:textId="3D0EFC6C"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5.2.2.3.5.5</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Using N1MessageNotify in the LCS Event Report, LCS Cancel Location and LCS Periodic-Triggered Invoke Procedures</w:t>
      </w:r>
      <w:r>
        <w:rPr>
          <w:noProof/>
        </w:rPr>
        <w:tab/>
      </w:r>
      <w:r>
        <w:rPr>
          <w:noProof/>
        </w:rPr>
        <w:fldChar w:fldCharType="begin"/>
      </w:r>
      <w:r>
        <w:rPr>
          <w:noProof/>
        </w:rPr>
        <w:instrText xml:space="preserve"> PAGEREF _Toc183521194 \h </w:instrText>
      </w:r>
      <w:r>
        <w:rPr>
          <w:noProof/>
        </w:rPr>
      </w:r>
      <w:r>
        <w:rPr>
          <w:noProof/>
        </w:rPr>
        <w:fldChar w:fldCharType="separate"/>
      </w:r>
      <w:r>
        <w:rPr>
          <w:noProof/>
        </w:rPr>
        <w:t>43</w:t>
      </w:r>
      <w:r>
        <w:rPr>
          <w:noProof/>
        </w:rPr>
        <w:fldChar w:fldCharType="end"/>
      </w:r>
    </w:p>
    <w:p w14:paraId="060D6C97" w14:textId="262C713C"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5.2.2.3.5.6</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_Toc183521195 \h </w:instrText>
      </w:r>
      <w:r>
        <w:rPr>
          <w:noProof/>
        </w:rPr>
      </w:r>
      <w:r>
        <w:rPr>
          <w:noProof/>
        </w:rPr>
        <w:fldChar w:fldCharType="separate"/>
      </w:r>
      <w:r>
        <w:rPr>
          <w:noProof/>
        </w:rPr>
        <w:t>43</w:t>
      </w:r>
      <w:r>
        <w:rPr>
          <w:noProof/>
        </w:rPr>
        <w:fldChar w:fldCharType="end"/>
      </w:r>
    </w:p>
    <w:p w14:paraId="4C0B8039" w14:textId="0D70966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5.2.2.3.6</w:t>
      </w:r>
      <w:r>
        <w:rPr>
          <w:rFonts w:asciiTheme="minorHAnsi" w:eastAsiaTheme="minorEastAsia" w:hAnsiTheme="minorHAnsi" w:cstheme="minorBidi"/>
          <w:noProof/>
          <w:kern w:val="2"/>
          <w:sz w:val="22"/>
          <w:szCs w:val="22"/>
          <w:lang w:val="en-SE" w:eastAsia="zh-CN"/>
          <w14:ligatures w14:val="standardContextual"/>
        </w:rPr>
        <w:tab/>
      </w:r>
      <w:r>
        <w:rPr>
          <w:noProof/>
        </w:rPr>
        <w:t>N2InfoNotify</w:t>
      </w:r>
      <w:r>
        <w:rPr>
          <w:noProof/>
        </w:rPr>
        <w:tab/>
      </w:r>
      <w:r>
        <w:rPr>
          <w:noProof/>
        </w:rPr>
        <w:fldChar w:fldCharType="begin"/>
      </w:r>
      <w:r>
        <w:rPr>
          <w:noProof/>
        </w:rPr>
        <w:instrText xml:space="preserve"> PAGEREF _Toc183521196 \h </w:instrText>
      </w:r>
      <w:r>
        <w:rPr>
          <w:noProof/>
        </w:rPr>
      </w:r>
      <w:r>
        <w:rPr>
          <w:noProof/>
        </w:rPr>
        <w:fldChar w:fldCharType="separate"/>
      </w:r>
      <w:r>
        <w:rPr>
          <w:noProof/>
        </w:rPr>
        <w:t>44</w:t>
      </w:r>
      <w:r>
        <w:rPr>
          <w:noProof/>
        </w:rPr>
        <w:fldChar w:fldCharType="end"/>
      </w:r>
    </w:p>
    <w:p w14:paraId="7042DA5A" w14:textId="01E9A586"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5.2.2.3.6.1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_Toc183521197 \h </w:instrText>
      </w:r>
      <w:r>
        <w:rPr>
          <w:noProof/>
        </w:rPr>
      </w:r>
      <w:r>
        <w:rPr>
          <w:noProof/>
        </w:rPr>
        <w:fldChar w:fldCharType="separate"/>
      </w:r>
      <w:r>
        <w:rPr>
          <w:noProof/>
        </w:rPr>
        <w:t>44</w:t>
      </w:r>
      <w:r>
        <w:rPr>
          <w:noProof/>
        </w:rPr>
        <w:fldChar w:fldCharType="end"/>
      </w:r>
    </w:p>
    <w:p w14:paraId="4FBFB21E" w14:textId="05695226"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5.2.2.3.6.2</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Using N2InfoNotify during Inter NG-RAN node N2 based handover procedure</w:t>
      </w:r>
      <w:r>
        <w:rPr>
          <w:noProof/>
        </w:rPr>
        <w:tab/>
      </w:r>
      <w:r>
        <w:rPr>
          <w:noProof/>
        </w:rPr>
        <w:fldChar w:fldCharType="begin"/>
      </w:r>
      <w:r>
        <w:rPr>
          <w:noProof/>
        </w:rPr>
        <w:instrText xml:space="preserve"> PAGEREF _Toc183521198 \h </w:instrText>
      </w:r>
      <w:r>
        <w:rPr>
          <w:noProof/>
        </w:rPr>
      </w:r>
      <w:r>
        <w:rPr>
          <w:noProof/>
        </w:rPr>
        <w:fldChar w:fldCharType="separate"/>
      </w:r>
      <w:r>
        <w:rPr>
          <w:noProof/>
        </w:rPr>
        <w:t>44</w:t>
      </w:r>
      <w:r>
        <w:rPr>
          <w:noProof/>
        </w:rPr>
        <w:fldChar w:fldCharType="end"/>
      </w:r>
    </w:p>
    <w:p w14:paraId="082119D2" w14:textId="29C8A138"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5.2.2.3.6.3</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Using N2InfoNotify during Location Services procedures</w:t>
      </w:r>
      <w:r>
        <w:rPr>
          <w:noProof/>
        </w:rPr>
        <w:tab/>
      </w:r>
      <w:r>
        <w:rPr>
          <w:noProof/>
        </w:rPr>
        <w:fldChar w:fldCharType="begin"/>
      </w:r>
      <w:r>
        <w:rPr>
          <w:noProof/>
        </w:rPr>
        <w:instrText xml:space="preserve"> PAGEREF _Toc183521199 \h </w:instrText>
      </w:r>
      <w:r>
        <w:rPr>
          <w:noProof/>
        </w:rPr>
      </w:r>
      <w:r>
        <w:rPr>
          <w:noProof/>
        </w:rPr>
        <w:fldChar w:fldCharType="separate"/>
      </w:r>
      <w:r>
        <w:rPr>
          <w:noProof/>
        </w:rPr>
        <w:t>46</w:t>
      </w:r>
      <w:r>
        <w:rPr>
          <w:noProof/>
        </w:rPr>
        <w:fldChar w:fldCharType="end"/>
      </w:r>
    </w:p>
    <w:p w14:paraId="78E8367F" w14:textId="510A1AC7"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5.2.2.3.6.4</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_Toc183521200 \h </w:instrText>
      </w:r>
      <w:r>
        <w:rPr>
          <w:noProof/>
        </w:rPr>
      </w:r>
      <w:r>
        <w:rPr>
          <w:noProof/>
        </w:rPr>
        <w:fldChar w:fldCharType="separate"/>
      </w:r>
      <w:r>
        <w:rPr>
          <w:noProof/>
        </w:rPr>
        <w:t>46</w:t>
      </w:r>
      <w:r>
        <w:rPr>
          <w:noProof/>
        </w:rPr>
        <w:fldChar w:fldCharType="end"/>
      </w:r>
    </w:p>
    <w:p w14:paraId="7F7FA297" w14:textId="6B3EC199"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5.2.2.4</w:t>
      </w:r>
      <w:r>
        <w:rPr>
          <w:rFonts w:asciiTheme="minorHAnsi" w:eastAsiaTheme="minorEastAsia" w:hAnsiTheme="minorHAnsi" w:cstheme="minorBidi"/>
          <w:noProof/>
          <w:kern w:val="2"/>
          <w:sz w:val="22"/>
          <w:szCs w:val="22"/>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_Toc183521201 \h </w:instrText>
      </w:r>
      <w:r>
        <w:rPr>
          <w:noProof/>
        </w:rPr>
      </w:r>
      <w:r>
        <w:rPr>
          <w:noProof/>
        </w:rPr>
        <w:fldChar w:fldCharType="separate"/>
      </w:r>
      <w:r>
        <w:rPr>
          <w:noProof/>
        </w:rPr>
        <w:t>46</w:t>
      </w:r>
      <w:r>
        <w:rPr>
          <w:noProof/>
        </w:rPr>
        <w:fldChar w:fldCharType="end"/>
      </w:r>
    </w:p>
    <w:p w14:paraId="5E8D6FD1" w14:textId="33B5468A"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5.2.2.4.1</w:t>
      </w:r>
      <w:r>
        <w:rPr>
          <w:rFonts w:asciiTheme="minorHAnsi" w:eastAsiaTheme="minorEastAsia" w:hAnsiTheme="minorHAnsi" w:cstheme="minorBidi"/>
          <w:noProof/>
          <w:kern w:val="2"/>
          <w:sz w:val="22"/>
          <w:szCs w:val="22"/>
          <w:lang w:val="en-SE" w:eastAsia="zh-CN"/>
          <w14:ligatures w14:val="standardContextual"/>
        </w:rPr>
        <w:tab/>
      </w:r>
      <w:r>
        <w:rPr>
          <w:noProof/>
        </w:rPr>
        <w:t>NonUeN2MessageTransfer</w:t>
      </w:r>
      <w:r>
        <w:rPr>
          <w:noProof/>
        </w:rPr>
        <w:tab/>
      </w:r>
      <w:r>
        <w:rPr>
          <w:noProof/>
        </w:rPr>
        <w:fldChar w:fldCharType="begin"/>
      </w:r>
      <w:r>
        <w:rPr>
          <w:noProof/>
        </w:rPr>
        <w:instrText xml:space="preserve"> PAGEREF _Toc183521202 \h </w:instrText>
      </w:r>
      <w:r>
        <w:rPr>
          <w:noProof/>
        </w:rPr>
      </w:r>
      <w:r>
        <w:rPr>
          <w:noProof/>
        </w:rPr>
        <w:fldChar w:fldCharType="separate"/>
      </w:r>
      <w:r>
        <w:rPr>
          <w:noProof/>
        </w:rPr>
        <w:t>46</w:t>
      </w:r>
      <w:r>
        <w:rPr>
          <w:noProof/>
        </w:rPr>
        <w:fldChar w:fldCharType="end"/>
      </w:r>
    </w:p>
    <w:p w14:paraId="73079398" w14:textId="6E183EE7"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lastRenderedPageBreak/>
        <w:t>5.2.2.4.1.1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_Toc183521203 \h </w:instrText>
      </w:r>
      <w:r>
        <w:rPr>
          <w:noProof/>
        </w:rPr>
      </w:r>
      <w:r>
        <w:rPr>
          <w:noProof/>
        </w:rPr>
        <w:fldChar w:fldCharType="separate"/>
      </w:r>
      <w:r>
        <w:rPr>
          <w:noProof/>
        </w:rPr>
        <w:t>46</w:t>
      </w:r>
      <w:r>
        <w:rPr>
          <w:noProof/>
        </w:rPr>
        <w:fldChar w:fldCharType="end"/>
      </w:r>
    </w:p>
    <w:p w14:paraId="04B612ED" w14:textId="63F0E590"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5.2.2.4.1.2</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Obtaining Non UE Associated Network Assistance Data Procedure</w:t>
      </w:r>
      <w:r>
        <w:rPr>
          <w:noProof/>
        </w:rPr>
        <w:tab/>
      </w:r>
      <w:r>
        <w:rPr>
          <w:noProof/>
        </w:rPr>
        <w:fldChar w:fldCharType="begin"/>
      </w:r>
      <w:r>
        <w:rPr>
          <w:noProof/>
        </w:rPr>
        <w:instrText xml:space="preserve"> PAGEREF _Toc183521204 \h </w:instrText>
      </w:r>
      <w:r>
        <w:rPr>
          <w:noProof/>
        </w:rPr>
      </w:r>
      <w:r>
        <w:rPr>
          <w:noProof/>
        </w:rPr>
        <w:fldChar w:fldCharType="separate"/>
      </w:r>
      <w:r>
        <w:rPr>
          <w:noProof/>
        </w:rPr>
        <w:t>47</w:t>
      </w:r>
      <w:r>
        <w:rPr>
          <w:noProof/>
        </w:rPr>
        <w:fldChar w:fldCharType="end"/>
      </w:r>
    </w:p>
    <w:p w14:paraId="5800C65E" w14:textId="39733888"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5.2.2.4.1.3</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Warning Request Transfer Procedure</w:t>
      </w:r>
      <w:r>
        <w:rPr>
          <w:noProof/>
        </w:rPr>
        <w:tab/>
      </w:r>
      <w:r>
        <w:rPr>
          <w:noProof/>
        </w:rPr>
        <w:fldChar w:fldCharType="begin"/>
      </w:r>
      <w:r>
        <w:rPr>
          <w:noProof/>
        </w:rPr>
        <w:instrText xml:space="preserve"> PAGEREF _Toc183521205 \h </w:instrText>
      </w:r>
      <w:r>
        <w:rPr>
          <w:noProof/>
        </w:rPr>
      </w:r>
      <w:r>
        <w:rPr>
          <w:noProof/>
        </w:rPr>
        <w:fldChar w:fldCharType="separate"/>
      </w:r>
      <w:r>
        <w:rPr>
          <w:noProof/>
        </w:rPr>
        <w:t>47</w:t>
      </w:r>
      <w:r>
        <w:rPr>
          <w:noProof/>
        </w:rPr>
        <w:fldChar w:fldCharType="end"/>
      </w:r>
    </w:p>
    <w:p w14:paraId="30C6EDCC" w14:textId="30FA5E71"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5.2.2.4.1.4</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Configuration Transfer Procedure</w:t>
      </w:r>
      <w:r>
        <w:rPr>
          <w:noProof/>
        </w:rPr>
        <w:tab/>
      </w:r>
      <w:r>
        <w:rPr>
          <w:noProof/>
        </w:rPr>
        <w:fldChar w:fldCharType="begin"/>
      </w:r>
      <w:r>
        <w:rPr>
          <w:noProof/>
        </w:rPr>
        <w:instrText xml:space="preserve"> PAGEREF _Toc183521206 \h </w:instrText>
      </w:r>
      <w:r>
        <w:rPr>
          <w:noProof/>
        </w:rPr>
      </w:r>
      <w:r>
        <w:rPr>
          <w:noProof/>
        </w:rPr>
        <w:fldChar w:fldCharType="separate"/>
      </w:r>
      <w:r>
        <w:rPr>
          <w:noProof/>
        </w:rPr>
        <w:t>48</w:t>
      </w:r>
      <w:r>
        <w:rPr>
          <w:noProof/>
        </w:rPr>
        <w:fldChar w:fldCharType="end"/>
      </w:r>
    </w:p>
    <w:p w14:paraId="5A9D894B" w14:textId="498B5F60"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5.2.2.4.1.5</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RIM Information Transfer Procedures</w:t>
      </w:r>
      <w:r>
        <w:rPr>
          <w:noProof/>
        </w:rPr>
        <w:tab/>
      </w:r>
      <w:r>
        <w:rPr>
          <w:noProof/>
        </w:rPr>
        <w:fldChar w:fldCharType="begin"/>
      </w:r>
      <w:r>
        <w:rPr>
          <w:noProof/>
        </w:rPr>
        <w:instrText xml:space="preserve"> PAGEREF _Toc183521207 \h </w:instrText>
      </w:r>
      <w:r>
        <w:rPr>
          <w:noProof/>
        </w:rPr>
      </w:r>
      <w:r>
        <w:rPr>
          <w:noProof/>
        </w:rPr>
        <w:fldChar w:fldCharType="separate"/>
      </w:r>
      <w:r>
        <w:rPr>
          <w:noProof/>
        </w:rPr>
        <w:t>48</w:t>
      </w:r>
      <w:r>
        <w:rPr>
          <w:noProof/>
        </w:rPr>
        <w:fldChar w:fldCharType="end"/>
      </w:r>
    </w:p>
    <w:p w14:paraId="68A8E872" w14:textId="2B14D502"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5.2.2.4.1.6</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Broadcast of Assistance Data by an LMF</w:t>
      </w:r>
      <w:r>
        <w:rPr>
          <w:noProof/>
        </w:rPr>
        <w:tab/>
      </w:r>
      <w:r>
        <w:rPr>
          <w:noProof/>
        </w:rPr>
        <w:fldChar w:fldCharType="begin"/>
      </w:r>
      <w:r>
        <w:rPr>
          <w:noProof/>
        </w:rPr>
        <w:instrText xml:space="preserve"> PAGEREF _Toc183521208 \h </w:instrText>
      </w:r>
      <w:r>
        <w:rPr>
          <w:noProof/>
        </w:rPr>
      </w:r>
      <w:r>
        <w:rPr>
          <w:noProof/>
        </w:rPr>
        <w:fldChar w:fldCharType="separate"/>
      </w:r>
      <w:r>
        <w:rPr>
          <w:noProof/>
        </w:rPr>
        <w:t>48</w:t>
      </w:r>
      <w:r>
        <w:rPr>
          <w:noProof/>
        </w:rPr>
        <w:fldChar w:fldCharType="end"/>
      </w:r>
    </w:p>
    <w:p w14:paraId="32EA5454" w14:textId="4B77C59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5.2.2.4.2</w:t>
      </w:r>
      <w:r>
        <w:rPr>
          <w:rFonts w:asciiTheme="minorHAnsi" w:eastAsiaTheme="minorEastAsia" w:hAnsiTheme="minorHAnsi" w:cstheme="minorBidi"/>
          <w:noProof/>
          <w:kern w:val="2"/>
          <w:sz w:val="22"/>
          <w:szCs w:val="22"/>
          <w:lang w:val="en-SE" w:eastAsia="zh-CN"/>
          <w14:ligatures w14:val="standardContextual"/>
        </w:rPr>
        <w:tab/>
      </w:r>
      <w:r>
        <w:rPr>
          <w:noProof/>
        </w:rPr>
        <w:t>NonUeN2InfoSubscribe</w:t>
      </w:r>
      <w:r>
        <w:rPr>
          <w:noProof/>
        </w:rPr>
        <w:tab/>
      </w:r>
      <w:r>
        <w:rPr>
          <w:noProof/>
        </w:rPr>
        <w:fldChar w:fldCharType="begin"/>
      </w:r>
      <w:r>
        <w:rPr>
          <w:noProof/>
        </w:rPr>
        <w:instrText xml:space="preserve"> PAGEREF _Toc183521209 \h </w:instrText>
      </w:r>
      <w:r>
        <w:rPr>
          <w:noProof/>
        </w:rPr>
      </w:r>
      <w:r>
        <w:rPr>
          <w:noProof/>
        </w:rPr>
        <w:fldChar w:fldCharType="separate"/>
      </w:r>
      <w:r>
        <w:rPr>
          <w:noProof/>
        </w:rPr>
        <w:t>48</w:t>
      </w:r>
      <w:r>
        <w:rPr>
          <w:noProof/>
        </w:rPr>
        <w:fldChar w:fldCharType="end"/>
      </w:r>
    </w:p>
    <w:p w14:paraId="62B1D81B" w14:textId="1E6546CB"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5.2.2.4.2.1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_Toc183521210 \h </w:instrText>
      </w:r>
      <w:r>
        <w:rPr>
          <w:noProof/>
        </w:rPr>
      </w:r>
      <w:r>
        <w:rPr>
          <w:noProof/>
        </w:rPr>
        <w:fldChar w:fldCharType="separate"/>
      </w:r>
      <w:r>
        <w:rPr>
          <w:noProof/>
        </w:rPr>
        <w:t>48</w:t>
      </w:r>
      <w:r>
        <w:rPr>
          <w:noProof/>
        </w:rPr>
        <w:fldChar w:fldCharType="end"/>
      </w:r>
    </w:p>
    <w:p w14:paraId="5BBC697C" w14:textId="7E86CCD7"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5.2.2.4.3</w:t>
      </w:r>
      <w:r>
        <w:rPr>
          <w:rFonts w:asciiTheme="minorHAnsi" w:eastAsiaTheme="minorEastAsia" w:hAnsiTheme="minorHAnsi" w:cstheme="minorBidi"/>
          <w:noProof/>
          <w:kern w:val="2"/>
          <w:sz w:val="22"/>
          <w:szCs w:val="22"/>
          <w:lang w:val="en-SE" w:eastAsia="zh-CN"/>
          <w14:ligatures w14:val="standardContextual"/>
        </w:rPr>
        <w:tab/>
      </w:r>
      <w:r>
        <w:rPr>
          <w:noProof/>
        </w:rPr>
        <w:t>NonUeN2InfoUnSubscribe</w:t>
      </w:r>
      <w:r>
        <w:rPr>
          <w:noProof/>
        </w:rPr>
        <w:tab/>
      </w:r>
      <w:r>
        <w:rPr>
          <w:noProof/>
        </w:rPr>
        <w:fldChar w:fldCharType="begin"/>
      </w:r>
      <w:r>
        <w:rPr>
          <w:noProof/>
        </w:rPr>
        <w:instrText xml:space="preserve"> PAGEREF _Toc183521211 \h </w:instrText>
      </w:r>
      <w:r>
        <w:rPr>
          <w:noProof/>
        </w:rPr>
      </w:r>
      <w:r>
        <w:rPr>
          <w:noProof/>
        </w:rPr>
        <w:fldChar w:fldCharType="separate"/>
      </w:r>
      <w:r>
        <w:rPr>
          <w:noProof/>
        </w:rPr>
        <w:t>49</w:t>
      </w:r>
      <w:r>
        <w:rPr>
          <w:noProof/>
        </w:rPr>
        <w:fldChar w:fldCharType="end"/>
      </w:r>
    </w:p>
    <w:p w14:paraId="6627A68B" w14:textId="7CB9EABE"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5.2.2.4.3.1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_Toc183521212 \h </w:instrText>
      </w:r>
      <w:r>
        <w:rPr>
          <w:noProof/>
        </w:rPr>
      </w:r>
      <w:r>
        <w:rPr>
          <w:noProof/>
        </w:rPr>
        <w:fldChar w:fldCharType="separate"/>
      </w:r>
      <w:r>
        <w:rPr>
          <w:noProof/>
        </w:rPr>
        <w:t>49</w:t>
      </w:r>
      <w:r>
        <w:rPr>
          <w:noProof/>
        </w:rPr>
        <w:fldChar w:fldCharType="end"/>
      </w:r>
    </w:p>
    <w:p w14:paraId="1A2CFCF0" w14:textId="2954371A"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5.2.2.4.4</w:t>
      </w:r>
      <w:r>
        <w:rPr>
          <w:rFonts w:asciiTheme="minorHAnsi" w:eastAsiaTheme="minorEastAsia" w:hAnsiTheme="minorHAnsi" w:cstheme="minorBidi"/>
          <w:noProof/>
          <w:kern w:val="2"/>
          <w:sz w:val="22"/>
          <w:szCs w:val="22"/>
          <w:lang w:val="en-SE" w:eastAsia="zh-CN"/>
          <w14:ligatures w14:val="standardContextual"/>
        </w:rPr>
        <w:tab/>
      </w:r>
      <w:r>
        <w:rPr>
          <w:noProof/>
        </w:rPr>
        <w:t>NonUeN2InfoNotify</w:t>
      </w:r>
      <w:r>
        <w:rPr>
          <w:noProof/>
        </w:rPr>
        <w:tab/>
      </w:r>
      <w:r>
        <w:rPr>
          <w:noProof/>
        </w:rPr>
        <w:fldChar w:fldCharType="begin"/>
      </w:r>
      <w:r>
        <w:rPr>
          <w:noProof/>
        </w:rPr>
        <w:instrText xml:space="preserve"> PAGEREF _Toc183521213 \h </w:instrText>
      </w:r>
      <w:r>
        <w:rPr>
          <w:noProof/>
        </w:rPr>
      </w:r>
      <w:r>
        <w:rPr>
          <w:noProof/>
        </w:rPr>
        <w:fldChar w:fldCharType="separate"/>
      </w:r>
      <w:r>
        <w:rPr>
          <w:noProof/>
        </w:rPr>
        <w:t>50</w:t>
      </w:r>
      <w:r>
        <w:rPr>
          <w:noProof/>
        </w:rPr>
        <w:fldChar w:fldCharType="end"/>
      </w:r>
    </w:p>
    <w:p w14:paraId="4AF03FE1" w14:textId="473B2739"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5.2.2.4.4.1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_Toc183521214 \h </w:instrText>
      </w:r>
      <w:r>
        <w:rPr>
          <w:noProof/>
        </w:rPr>
      </w:r>
      <w:r>
        <w:rPr>
          <w:noProof/>
        </w:rPr>
        <w:fldChar w:fldCharType="separate"/>
      </w:r>
      <w:r>
        <w:rPr>
          <w:noProof/>
        </w:rPr>
        <w:t>50</w:t>
      </w:r>
      <w:r>
        <w:rPr>
          <w:noProof/>
        </w:rPr>
        <w:fldChar w:fldCharType="end"/>
      </w:r>
    </w:p>
    <w:p w14:paraId="7DCF7985" w14:textId="650EBAE7"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5.2.2.4.4.2</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Using NonUeN2InfoNotify during Location Services procedures</w:t>
      </w:r>
      <w:r>
        <w:rPr>
          <w:noProof/>
        </w:rPr>
        <w:tab/>
      </w:r>
      <w:r>
        <w:rPr>
          <w:noProof/>
        </w:rPr>
        <w:fldChar w:fldCharType="begin"/>
      </w:r>
      <w:r>
        <w:rPr>
          <w:noProof/>
        </w:rPr>
        <w:instrText xml:space="preserve"> PAGEREF _Toc183521215 \h </w:instrText>
      </w:r>
      <w:r>
        <w:rPr>
          <w:noProof/>
        </w:rPr>
      </w:r>
      <w:r>
        <w:rPr>
          <w:noProof/>
        </w:rPr>
        <w:fldChar w:fldCharType="separate"/>
      </w:r>
      <w:r>
        <w:rPr>
          <w:noProof/>
        </w:rPr>
        <w:t>50</w:t>
      </w:r>
      <w:r>
        <w:rPr>
          <w:noProof/>
        </w:rPr>
        <w:fldChar w:fldCharType="end"/>
      </w:r>
    </w:p>
    <w:p w14:paraId="1B75DAE8" w14:textId="6EA8ACB2"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5.2.2.4.4.3</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Use of NonUeN2InfoNotify for PWS related events</w:t>
      </w:r>
      <w:r>
        <w:rPr>
          <w:noProof/>
        </w:rPr>
        <w:tab/>
      </w:r>
      <w:r>
        <w:rPr>
          <w:noProof/>
        </w:rPr>
        <w:fldChar w:fldCharType="begin"/>
      </w:r>
      <w:r>
        <w:rPr>
          <w:noProof/>
        </w:rPr>
        <w:instrText xml:space="preserve"> PAGEREF _Toc183521216 \h </w:instrText>
      </w:r>
      <w:r>
        <w:rPr>
          <w:noProof/>
        </w:rPr>
      </w:r>
      <w:r>
        <w:rPr>
          <w:noProof/>
        </w:rPr>
        <w:fldChar w:fldCharType="separate"/>
      </w:r>
      <w:r>
        <w:rPr>
          <w:noProof/>
        </w:rPr>
        <w:t>50</w:t>
      </w:r>
      <w:r>
        <w:rPr>
          <w:noProof/>
        </w:rPr>
        <w:fldChar w:fldCharType="end"/>
      </w:r>
    </w:p>
    <w:p w14:paraId="135BA5DD" w14:textId="28C9D02C"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5.2.2.5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_Toc183521217 \h </w:instrText>
      </w:r>
      <w:r>
        <w:rPr>
          <w:noProof/>
        </w:rPr>
      </w:r>
      <w:r>
        <w:rPr>
          <w:noProof/>
        </w:rPr>
        <w:fldChar w:fldCharType="separate"/>
      </w:r>
      <w:r>
        <w:rPr>
          <w:noProof/>
        </w:rPr>
        <w:t>51</w:t>
      </w:r>
      <w:r>
        <w:rPr>
          <w:noProof/>
        </w:rPr>
        <w:fldChar w:fldCharType="end"/>
      </w:r>
    </w:p>
    <w:p w14:paraId="3DF6CFE0" w14:textId="5B7D4E3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5.2.2.5.1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_Toc183521218 \h </w:instrText>
      </w:r>
      <w:r>
        <w:rPr>
          <w:noProof/>
        </w:rPr>
      </w:r>
      <w:r>
        <w:rPr>
          <w:noProof/>
        </w:rPr>
        <w:fldChar w:fldCharType="separate"/>
      </w:r>
      <w:r>
        <w:rPr>
          <w:noProof/>
        </w:rPr>
        <w:t>51</w:t>
      </w:r>
      <w:r>
        <w:rPr>
          <w:noProof/>
        </w:rPr>
        <w:fldChar w:fldCharType="end"/>
      </w:r>
    </w:p>
    <w:p w14:paraId="40918DE1" w14:textId="432B8E43"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5.2.2.5.1.1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_Toc183521219 \h </w:instrText>
      </w:r>
      <w:r>
        <w:rPr>
          <w:noProof/>
        </w:rPr>
      </w:r>
      <w:r>
        <w:rPr>
          <w:noProof/>
        </w:rPr>
        <w:fldChar w:fldCharType="separate"/>
      </w:r>
      <w:r>
        <w:rPr>
          <w:noProof/>
        </w:rPr>
        <w:t>51</w:t>
      </w:r>
      <w:r>
        <w:rPr>
          <w:noProof/>
        </w:rPr>
        <w:fldChar w:fldCharType="end"/>
      </w:r>
    </w:p>
    <w:p w14:paraId="2AFCD1D9" w14:textId="0CAFAECC"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5.2.2.5.1.2</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Creation of a subscription</w:t>
      </w:r>
      <w:r>
        <w:rPr>
          <w:noProof/>
        </w:rPr>
        <w:tab/>
      </w:r>
      <w:r>
        <w:rPr>
          <w:noProof/>
        </w:rPr>
        <w:fldChar w:fldCharType="begin"/>
      </w:r>
      <w:r>
        <w:rPr>
          <w:noProof/>
        </w:rPr>
        <w:instrText xml:space="preserve"> PAGEREF _Toc183521220 \h </w:instrText>
      </w:r>
      <w:r>
        <w:rPr>
          <w:noProof/>
        </w:rPr>
      </w:r>
      <w:r>
        <w:rPr>
          <w:noProof/>
        </w:rPr>
        <w:fldChar w:fldCharType="separate"/>
      </w:r>
      <w:r>
        <w:rPr>
          <w:noProof/>
        </w:rPr>
        <w:t>51</w:t>
      </w:r>
      <w:r>
        <w:rPr>
          <w:noProof/>
        </w:rPr>
        <w:fldChar w:fldCharType="end"/>
      </w:r>
    </w:p>
    <w:p w14:paraId="400B34E5" w14:textId="63A17318"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5.2.2.5.1.3</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Modification of a subscription</w:t>
      </w:r>
      <w:r>
        <w:rPr>
          <w:noProof/>
        </w:rPr>
        <w:tab/>
      </w:r>
      <w:r>
        <w:rPr>
          <w:noProof/>
        </w:rPr>
        <w:fldChar w:fldCharType="begin"/>
      </w:r>
      <w:r>
        <w:rPr>
          <w:noProof/>
        </w:rPr>
        <w:instrText xml:space="preserve"> PAGEREF _Toc183521221 \h </w:instrText>
      </w:r>
      <w:r>
        <w:rPr>
          <w:noProof/>
        </w:rPr>
      </w:r>
      <w:r>
        <w:rPr>
          <w:noProof/>
        </w:rPr>
        <w:fldChar w:fldCharType="separate"/>
      </w:r>
      <w:r>
        <w:rPr>
          <w:noProof/>
        </w:rPr>
        <w:t>52</w:t>
      </w:r>
      <w:r>
        <w:rPr>
          <w:noProof/>
        </w:rPr>
        <w:fldChar w:fldCharType="end"/>
      </w:r>
    </w:p>
    <w:p w14:paraId="08F8FE7A" w14:textId="44DF616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5.2.2.5.2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_Toc183521222 \h </w:instrText>
      </w:r>
      <w:r>
        <w:rPr>
          <w:noProof/>
        </w:rPr>
      </w:r>
      <w:r>
        <w:rPr>
          <w:noProof/>
        </w:rPr>
        <w:fldChar w:fldCharType="separate"/>
      </w:r>
      <w:r>
        <w:rPr>
          <w:noProof/>
        </w:rPr>
        <w:t>52</w:t>
      </w:r>
      <w:r>
        <w:rPr>
          <w:noProof/>
        </w:rPr>
        <w:fldChar w:fldCharType="end"/>
      </w:r>
    </w:p>
    <w:p w14:paraId="53473429" w14:textId="2893A4A1"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5.2.2.5.2.1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_Toc183521223 \h </w:instrText>
      </w:r>
      <w:r>
        <w:rPr>
          <w:noProof/>
        </w:rPr>
      </w:r>
      <w:r>
        <w:rPr>
          <w:noProof/>
        </w:rPr>
        <w:fldChar w:fldCharType="separate"/>
      </w:r>
      <w:r>
        <w:rPr>
          <w:noProof/>
        </w:rPr>
        <w:t>52</w:t>
      </w:r>
      <w:r>
        <w:rPr>
          <w:noProof/>
        </w:rPr>
        <w:fldChar w:fldCharType="end"/>
      </w:r>
    </w:p>
    <w:p w14:paraId="6DA8D851" w14:textId="580BA00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5.2.2.5.3</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_Toc183521224 \h </w:instrText>
      </w:r>
      <w:r>
        <w:rPr>
          <w:noProof/>
        </w:rPr>
      </w:r>
      <w:r>
        <w:rPr>
          <w:noProof/>
        </w:rPr>
        <w:fldChar w:fldCharType="separate"/>
      </w:r>
      <w:r>
        <w:rPr>
          <w:noProof/>
        </w:rPr>
        <w:t>53</w:t>
      </w:r>
      <w:r>
        <w:rPr>
          <w:noProof/>
        </w:rPr>
        <w:fldChar w:fldCharType="end"/>
      </w:r>
    </w:p>
    <w:p w14:paraId="017F89F3" w14:textId="4A81009B"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5.2.2.5.3.1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_Toc183521225 \h </w:instrText>
      </w:r>
      <w:r>
        <w:rPr>
          <w:noProof/>
        </w:rPr>
      </w:r>
      <w:r>
        <w:rPr>
          <w:noProof/>
        </w:rPr>
        <w:fldChar w:fldCharType="separate"/>
      </w:r>
      <w:r>
        <w:rPr>
          <w:noProof/>
        </w:rPr>
        <w:t>53</w:t>
      </w:r>
      <w:r>
        <w:rPr>
          <w:noProof/>
        </w:rPr>
        <w:fldChar w:fldCharType="end"/>
      </w:r>
    </w:p>
    <w:p w14:paraId="14DBDFC2" w14:textId="1BCCADE6"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5.2.2.6</w:t>
      </w:r>
      <w:r>
        <w:rPr>
          <w:rFonts w:asciiTheme="minorHAnsi" w:eastAsiaTheme="minorEastAsia" w:hAnsiTheme="minorHAnsi" w:cstheme="minorBidi"/>
          <w:noProof/>
          <w:kern w:val="2"/>
          <w:sz w:val="22"/>
          <w:szCs w:val="22"/>
          <w:lang w:val="en-SE" w:eastAsia="zh-CN"/>
          <w14:ligatures w14:val="standardContextual"/>
        </w:rPr>
        <w:tab/>
      </w:r>
      <w:r>
        <w:rPr>
          <w:noProof/>
        </w:rPr>
        <w:t>EBIAssignment</w:t>
      </w:r>
      <w:r>
        <w:rPr>
          <w:noProof/>
        </w:rPr>
        <w:tab/>
      </w:r>
      <w:r>
        <w:rPr>
          <w:noProof/>
        </w:rPr>
        <w:fldChar w:fldCharType="begin"/>
      </w:r>
      <w:r>
        <w:rPr>
          <w:noProof/>
        </w:rPr>
        <w:instrText xml:space="preserve"> PAGEREF _Toc183521226 \h </w:instrText>
      </w:r>
      <w:r>
        <w:rPr>
          <w:noProof/>
        </w:rPr>
      </w:r>
      <w:r>
        <w:rPr>
          <w:noProof/>
        </w:rPr>
        <w:fldChar w:fldCharType="separate"/>
      </w:r>
      <w:r>
        <w:rPr>
          <w:noProof/>
        </w:rPr>
        <w:t>53</w:t>
      </w:r>
      <w:r>
        <w:rPr>
          <w:noProof/>
        </w:rPr>
        <w:fldChar w:fldCharType="end"/>
      </w:r>
    </w:p>
    <w:p w14:paraId="5223DCF5" w14:textId="296D900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_Toc183521227 \h </w:instrText>
      </w:r>
      <w:r>
        <w:rPr>
          <w:noProof/>
        </w:rPr>
      </w:r>
      <w:r>
        <w:rPr>
          <w:noProof/>
        </w:rPr>
        <w:fldChar w:fldCharType="separate"/>
      </w:r>
      <w:r>
        <w:rPr>
          <w:noProof/>
        </w:rPr>
        <w:t>53</w:t>
      </w:r>
      <w:r>
        <w:rPr>
          <w:noProof/>
        </w:rPr>
        <w:fldChar w:fldCharType="end"/>
      </w:r>
    </w:p>
    <w:p w14:paraId="44E09349" w14:textId="62FFED3C" w:rsidR="00B51F03" w:rsidRDefault="00B51F03">
      <w:pPr>
        <w:pStyle w:val="TOC2"/>
        <w:rPr>
          <w:rFonts w:asciiTheme="minorHAnsi" w:eastAsiaTheme="minorEastAsia" w:hAnsiTheme="minorHAnsi" w:cstheme="minorBidi"/>
          <w:noProof/>
          <w:kern w:val="2"/>
          <w:sz w:val="22"/>
          <w:szCs w:val="22"/>
          <w:lang w:val="en-SE" w:eastAsia="zh-CN"/>
          <w14:ligatures w14:val="standardContextual"/>
        </w:rPr>
      </w:pPr>
      <w:r>
        <w:rPr>
          <w:noProof/>
        </w:rPr>
        <w:t>5.3</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_Toc183521228 \h </w:instrText>
      </w:r>
      <w:r>
        <w:rPr>
          <w:noProof/>
        </w:rPr>
      </w:r>
      <w:r>
        <w:rPr>
          <w:noProof/>
        </w:rPr>
        <w:fldChar w:fldCharType="separate"/>
      </w:r>
      <w:r>
        <w:rPr>
          <w:noProof/>
        </w:rPr>
        <w:t>55</w:t>
      </w:r>
      <w:r>
        <w:rPr>
          <w:noProof/>
        </w:rPr>
        <w:fldChar w:fldCharType="end"/>
      </w:r>
    </w:p>
    <w:p w14:paraId="767F2571" w14:textId="1043104E"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5.3.1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_Toc183521229 \h </w:instrText>
      </w:r>
      <w:r>
        <w:rPr>
          <w:noProof/>
        </w:rPr>
      </w:r>
      <w:r>
        <w:rPr>
          <w:noProof/>
        </w:rPr>
        <w:fldChar w:fldCharType="separate"/>
      </w:r>
      <w:r>
        <w:rPr>
          <w:noProof/>
        </w:rPr>
        <w:t>55</w:t>
      </w:r>
      <w:r>
        <w:rPr>
          <w:noProof/>
        </w:rPr>
        <w:fldChar w:fldCharType="end"/>
      </w:r>
    </w:p>
    <w:p w14:paraId="06CC5CA9" w14:textId="6FF24C67"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5.3.2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_Toc183521230 \h </w:instrText>
      </w:r>
      <w:r>
        <w:rPr>
          <w:noProof/>
        </w:rPr>
      </w:r>
      <w:r>
        <w:rPr>
          <w:noProof/>
        </w:rPr>
        <w:fldChar w:fldCharType="separate"/>
      </w:r>
      <w:r>
        <w:rPr>
          <w:noProof/>
        </w:rPr>
        <w:t>59</w:t>
      </w:r>
      <w:r>
        <w:rPr>
          <w:noProof/>
        </w:rPr>
        <w:fldChar w:fldCharType="end"/>
      </w:r>
    </w:p>
    <w:p w14:paraId="690B7591" w14:textId="52D6E7EF"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5.3.2.1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_Toc183521231 \h </w:instrText>
      </w:r>
      <w:r>
        <w:rPr>
          <w:noProof/>
        </w:rPr>
      </w:r>
      <w:r>
        <w:rPr>
          <w:noProof/>
        </w:rPr>
        <w:fldChar w:fldCharType="separate"/>
      </w:r>
      <w:r>
        <w:rPr>
          <w:noProof/>
        </w:rPr>
        <w:t>59</w:t>
      </w:r>
      <w:r>
        <w:rPr>
          <w:noProof/>
        </w:rPr>
        <w:fldChar w:fldCharType="end"/>
      </w:r>
    </w:p>
    <w:p w14:paraId="77AA2206" w14:textId="1FE2FEC1"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5.3.2.2</w:t>
      </w:r>
      <w:r>
        <w:rPr>
          <w:rFonts w:asciiTheme="minorHAnsi" w:eastAsiaTheme="minorEastAsia" w:hAnsiTheme="minorHAnsi" w:cstheme="minorBidi"/>
          <w:noProof/>
          <w:kern w:val="2"/>
          <w:sz w:val="22"/>
          <w:szCs w:val="22"/>
          <w:lang w:val="en-SE" w:eastAsia="zh-CN"/>
          <w14:ligatures w14:val="standardContextual"/>
        </w:rPr>
        <w:tab/>
      </w:r>
      <w:r>
        <w:rPr>
          <w:noProof/>
        </w:rPr>
        <w:t>Subscribe</w:t>
      </w:r>
      <w:r>
        <w:rPr>
          <w:noProof/>
        </w:rPr>
        <w:tab/>
      </w:r>
      <w:r>
        <w:rPr>
          <w:noProof/>
        </w:rPr>
        <w:fldChar w:fldCharType="begin"/>
      </w:r>
      <w:r>
        <w:rPr>
          <w:noProof/>
        </w:rPr>
        <w:instrText xml:space="preserve"> PAGEREF _Toc183521232 \h </w:instrText>
      </w:r>
      <w:r>
        <w:rPr>
          <w:noProof/>
        </w:rPr>
      </w:r>
      <w:r>
        <w:rPr>
          <w:noProof/>
        </w:rPr>
        <w:fldChar w:fldCharType="separate"/>
      </w:r>
      <w:r>
        <w:rPr>
          <w:noProof/>
        </w:rPr>
        <w:t>59</w:t>
      </w:r>
      <w:r>
        <w:rPr>
          <w:noProof/>
        </w:rPr>
        <w:fldChar w:fldCharType="end"/>
      </w:r>
    </w:p>
    <w:p w14:paraId="54E84507" w14:textId="539CE16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5.3.2.2.1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_Toc183521233 \h </w:instrText>
      </w:r>
      <w:r>
        <w:rPr>
          <w:noProof/>
        </w:rPr>
      </w:r>
      <w:r>
        <w:rPr>
          <w:noProof/>
        </w:rPr>
        <w:fldChar w:fldCharType="separate"/>
      </w:r>
      <w:r>
        <w:rPr>
          <w:noProof/>
        </w:rPr>
        <w:t>59</w:t>
      </w:r>
      <w:r>
        <w:rPr>
          <w:noProof/>
        </w:rPr>
        <w:fldChar w:fldCharType="end"/>
      </w:r>
    </w:p>
    <w:p w14:paraId="6DACF954" w14:textId="0CA121B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5.3.2.2.2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_Toc183521234 \h </w:instrText>
      </w:r>
      <w:r>
        <w:rPr>
          <w:noProof/>
        </w:rPr>
      </w:r>
      <w:r>
        <w:rPr>
          <w:noProof/>
        </w:rPr>
        <w:fldChar w:fldCharType="separate"/>
      </w:r>
      <w:r>
        <w:rPr>
          <w:noProof/>
        </w:rPr>
        <w:t>59</w:t>
      </w:r>
      <w:r>
        <w:rPr>
          <w:noProof/>
        </w:rPr>
        <w:fldChar w:fldCharType="end"/>
      </w:r>
    </w:p>
    <w:p w14:paraId="1FE5F8EA" w14:textId="7052A1A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5.3.2.2.3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_Toc183521235 \h </w:instrText>
      </w:r>
      <w:r>
        <w:rPr>
          <w:noProof/>
        </w:rPr>
      </w:r>
      <w:r>
        <w:rPr>
          <w:noProof/>
        </w:rPr>
        <w:fldChar w:fldCharType="separate"/>
      </w:r>
      <w:r>
        <w:rPr>
          <w:noProof/>
        </w:rPr>
        <w:t>61</w:t>
      </w:r>
      <w:r>
        <w:rPr>
          <w:noProof/>
        </w:rPr>
        <w:fldChar w:fldCharType="end"/>
      </w:r>
    </w:p>
    <w:p w14:paraId="548AE3FA" w14:textId="3FFB8569"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5.3.2.3</w:t>
      </w:r>
      <w:r>
        <w:rPr>
          <w:rFonts w:asciiTheme="minorHAnsi" w:eastAsiaTheme="minorEastAsia" w:hAnsiTheme="minorHAnsi" w:cstheme="minorBidi"/>
          <w:noProof/>
          <w:kern w:val="2"/>
          <w:sz w:val="22"/>
          <w:szCs w:val="22"/>
          <w:lang w:val="en-SE" w:eastAsia="zh-CN"/>
          <w14:ligatures w14:val="standardContextual"/>
        </w:rPr>
        <w:tab/>
      </w:r>
      <w:r>
        <w:rPr>
          <w:noProof/>
        </w:rPr>
        <w:t>Unsubscribe</w:t>
      </w:r>
      <w:r>
        <w:rPr>
          <w:noProof/>
        </w:rPr>
        <w:tab/>
      </w:r>
      <w:r>
        <w:rPr>
          <w:noProof/>
        </w:rPr>
        <w:fldChar w:fldCharType="begin"/>
      </w:r>
      <w:r>
        <w:rPr>
          <w:noProof/>
        </w:rPr>
        <w:instrText xml:space="preserve"> PAGEREF _Toc183521236 \h </w:instrText>
      </w:r>
      <w:r>
        <w:rPr>
          <w:noProof/>
        </w:rPr>
      </w:r>
      <w:r>
        <w:rPr>
          <w:noProof/>
        </w:rPr>
        <w:fldChar w:fldCharType="separate"/>
      </w:r>
      <w:r>
        <w:rPr>
          <w:noProof/>
        </w:rPr>
        <w:t>61</w:t>
      </w:r>
      <w:r>
        <w:rPr>
          <w:noProof/>
        </w:rPr>
        <w:fldChar w:fldCharType="end"/>
      </w:r>
    </w:p>
    <w:p w14:paraId="6F58C5C9" w14:textId="017D701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5.3.2.3.1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_Toc183521237 \h </w:instrText>
      </w:r>
      <w:r>
        <w:rPr>
          <w:noProof/>
        </w:rPr>
      </w:r>
      <w:r>
        <w:rPr>
          <w:noProof/>
        </w:rPr>
        <w:fldChar w:fldCharType="separate"/>
      </w:r>
      <w:r>
        <w:rPr>
          <w:noProof/>
        </w:rPr>
        <w:t>61</w:t>
      </w:r>
      <w:r>
        <w:rPr>
          <w:noProof/>
        </w:rPr>
        <w:fldChar w:fldCharType="end"/>
      </w:r>
    </w:p>
    <w:p w14:paraId="3BA8934D" w14:textId="49457934"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5.3.2.4</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_Toc183521238 \h </w:instrText>
      </w:r>
      <w:r>
        <w:rPr>
          <w:noProof/>
        </w:rPr>
      </w:r>
      <w:r>
        <w:rPr>
          <w:noProof/>
        </w:rPr>
        <w:fldChar w:fldCharType="separate"/>
      </w:r>
      <w:r>
        <w:rPr>
          <w:noProof/>
        </w:rPr>
        <w:t>62</w:t>
      </w:r>
      <w:r>
        <w:rPr>
          <w:noProof/>
        </w:rPr>
        <w:fldChar w:fldCharType="end"/>
      </w:r>
    </w:p>
    <w:p w14:paraId="4D27BE60" w14:textId="58BEFAB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5.3.2.4.1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_Toc183521239 \h </w:instrText>
      </w:r>
      <w:r>
        <w:rPr>
          <w:noProof/>
        </w:rPr>
      </w:r>
      <w:r>
        <w:rPr>
          <w:noProof/>
        </w:rPr>
        <w:fldChar w:fldCharType="separate"/>
      </w:r>
      <w:r>
        <w:rPr>
          <w:noProof/>
        </w:rPr>
        <w:t>62</w:t>
      </w:r>
      <w:r>
        <w:rPr>
          <w:noProof/>
        </w:rPr>
        <w:fldChar w:fldCharType="end"/>
      </w:r>
    </w:p>
    <w:p w14:paraId="08BF34B5" w14:textId="405E694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5.3.2.4.2</w:t>
      </w:r>
      <w:r>
        <w:rPr>
          <w:rFonts w:asciiTheme="minorHAnsi" w:eastAsiaTheme="minorEastAsia" w:hAnsiTheme="minorHAnsi" w:cstheme="minorBidi"/>
          <w:noProof/>
          <w:kern w:val="2"/>
          <w:sz w:val="22"/>
          <w:szCs w:val="22"/>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_Toc183521240 \h </w:instrText>
      </w:r>
      <w:r>
        <w:rPr>
          <w:noProof/>
        </w:rPr>
      </w:r>
      <w:r>
        <w:rPr>
          <w:noProof/>
        </w:rPr>
        <w:fldChar w:fldCharType="separate"/>
      </w:r>
      <w:r>
        <w:rPr>
          <w:noProof/>
        </w:rPr>
        <w:t>62</w:t>
      </w:r>
      <w:r>
        <w:rPr>
          <w:noProof/>
        </w:rPr>
        <w:fldChar w:fldCharType="end"/>
      </w:r>
    </w:p>
    <w:p w14:paraId="2A55B057" w14:textId="4E823555" w:rsidR="00B51F03" w:rsidRDefault="00B51F03">
      <w:pPr>
        <w:pStyle w:val="TOC2"/>
        <w:rPr>
          <w:rFonts w:asciiTheme="minorHAnsi" w:eastAsiaTheme="minorEastAsia" w:hAnsiTheme="minorHAnsi" w:cstheme="minorBidi"/>
          <w:noProof/>
          <w:kern w:val="2"/>
          <w:sz w:val="22"/>
          <w:szCs w:val="22"/>
          <w:lang w:val="en-SE" w:eastAsia="zh-CN"/>
          <w14:ligatures w14:val="standardContextual"/>
        </w:rPr>
      </w:pPr>
      <w:r>
        <w:rPr>
          <w:noProof/>
        </w:rPr>
        <w:t>5.4</w:t>
      </w:r>
      <w:r>
        <w:rPr>
          <w:rFonts w:asciiTheme="minorHAnsi" w:eastAsiaTheme="minorEastAsia" w:hAnsiTheme="minorHAnsi" w:cstheme="minorBidi"/>
          <w:noProof/>
          <w:kern w:val="2"/>
          <w:sz w:val="22"/>
          <w:szCs w:val="22"/>
          <w:lang w:val="en-SE" w:eastAsia="zh-CN"/>
          <w14:ligatures w14:val="standardContextual"/>
        </w:rPr>
        <w:tab/>
      </w:r>
      <w:r>
        <w:rPr>
          <w:noProof/>
        </w:rPr>
        <w:t>Namf_MT Service</w:t>
      </w:r>
      <w:r>
        <w:rPr>
          <w:noProof/>
        </w:rPr>
        <w:tab/>
      </w:r>
      <w:r>
        <w:rPr>
          <w:noProof/>
        </w:rPr>
        <w:fldChar w:fldCharType="begin"/>
      </w:r>
      <w:r>
        <w:rPr>
          <w:noProof/>
        </w:rPr>
        <w:instrText xml:space="preserve"> PAGEREF _Toc183521241 \h </w:instrText>
      </w:r>
      <w:r>
        <w:rPr>
          <w:noProof/>
        </w:rPr>
      </w:r>
      <w:r>
        <w:rPr>
          <w:noProof/>
        </w:rPr>
        <w:fldChar w:fldCharType="separate"/>
      </w:r>
      <w:r>
        <w:rPr>
          <w:noProof/>
        </w:rPr>
        <w:t>63</w:t>
      </w:r>
      <w:r>
        <w:rPr>
          <w:noProof/>
        </w:rPr>
        <w:fldChar w:fldCharType="end"/>
      </w:r>
    </w:p>
    <w:p w14:paraId="345AB001" w14:textId="6573EF25"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5.4.1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_Toc183521242 \h </w:instrText>
      </w:r>
      <w:r>
        <w:rPr>
          <w:noProof/>
        </w:rPr>
      </w:r>
      <w:r>
        <w:rPr>
          <w:noProof/>
        </w:rPr>
        <w:fldChar w:fldCharType="separate"/>
      </w:r>
      <w:r>
        <w:rPr>
          <w:noProof/>
        </w:rPr>
        <w:t>63</w:t>
      </w:r>
      <w:r>
        <w:rPr>
          <w:noProof/>
        </w:rPr>
        <w:fldChar w:fldCharType="end"/>
      </w:r>
    </w:p>
    <w:p w14:paraId="161EEB43" w14:textId="66955195"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5.4.2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_Toc183521243 \h </w:instrText>
      </w:r>
      <w:r>
        <w:rPr>
          <w:noProof/>
        </w:rPr>
      </w:r>
      <w:r>
        <w:rPr>
          <w:noProof/>
        </w:rPr>
        <w:fldChar w:fldCharType="separate"/>
      </w:r>
      <w:r>
        <w:rPr>
          <w:noProof/>
        </w:rPr>
        <w:t>63</w:t>
      </w:r>
      <w:r>
        <w:rPr>
          <w:noProof/>
        </w:rPr>
        <w:fldChar w:fldCharType="end"/>
      </w:r>
    </w:p>
    <w:p w14:paraId="3B341519" w14:textId="6D538969"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_Toc183521244 \h </w:instrText>
      </w:r>
      <w:r>
        <w:rPr>
          <w:noProof/>
        </w:rPr>
      </w:r>
      <w:r>
        <w:rPr>
          <w:noProof/>
        </w:rPr>
        <w:fldChar w:fldCharType="separate"/>
      </w:r>
      <w:r>
        <w:rPr>
          <w:noProof/>
        </w:rPr>
        <w:t>63</w:t>
      </w:r>
      <w:r>
        <w:rPr>
          <w:noProof/>
        </w:rPr>
        <w:fldChar w:fldCharType="end"/>
      </w:r>
    </w:p>
    <w:p w14:paraId="581A3CEB" w14:textId="4FC33AC0"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5.4.2.2</w:t>
      </w:r>
      <w:r>
        <w:rPr>
          <w:rFonts w:asciiTheme="minorHAnsi" w:eastAsiaTheme="minorEastAsia" w:hAnsiTheme="minorHAnsi" w:cstheme="minorBidi"/>
          <w:noProof/>
          <w:kern w:val="2"/>
          <w:sz w:val="22"/>
          <w:szCs w:val="22"/>
          <w:lang w:val="en-SE" w:eastAsia="zh-CN"/>
          <w14:ligatures w14:val="standardContextual"/>
        </w:rPr>
        <w:tab/>
      </w:r>
      <w:r>
        <w:rPr>
          <w:noProof/>
        </w:rPr>
        <w:t>EnableUEReachability</w:t>
      </w:r>
      <w:r>
        <w:rPr>
          <w:noProof/>
        </w:rPr>
        <w:tab/>
      </w:r>
      <w:r>
        <w:rPr>
          <w:noProof/>
        </w:rPr>
        <w:fldChar w:fldCharType="begin"/>
      </w:r>
      <w:r>
        <w:rPr>
          <w:noProof/>
        </w:rPr>
        <w:instrText xml:space="preserve"> PAGEREF _Toc183521245 \h </w:instrText>
      </w:r>
      <w:r>
        <w:rPr>
          <w:noProof/>
        </w:rPr>
      </w:r>
      <w:r>
        <w:rPr>
          <w:noProof/>
        </w:rPr>
        <w:fldChar w:fldCharType="separate"/>
      </w:r>
      <w:r>
        <w:rPr>
          <w:noProof/>
        </w:rPr>
        <w:t>63</w:t>
      </w:r>
      <w:r>
        <w:rPr>
          <w:noProof/>
        </w:rPr>
        <w:fldChar w:fldCharType="end"/>
      </w:r>
    </w:p>
    <w:p w14:paraId="019FDF3D" w14:textId="1D6E284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5.4.2.2.1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_Toc183521246 \h </w:instrText>
      </w:r>
      <w:r>
        <w:rPr>
          <w:noProof/>
        </w:rPr>
      </w:r>
      <w:r>
        <w:rPr>
          <w:noProof/>
        </w:rPr>
        <w:fldChar w:fldCharType="separate"/>
      </w:r>
      <w:r>
        <w:rPr>
          <w:noProof/>
        </w:rPr>
        <w:t>63</w:t>
      </w:r>
      <w:r>
        <w:rPr>
          <w:noProof/>
        </w:rPr>
        <w:fldChar w:fldCharType="end"/>
      </w:r>
    </w:p>
    <w:p w14:paraId="6D43CECB" w14:textId="6399A9F6"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5.4.2.3</w:t>
      </w:r>
      <w:r>
        <w:rPr>
          <w:rFonts w:asciiTheme="minorHAnsi" w:eastAsiaTheme="minorEastAsia" w:hAnsiTheme="minorHAnsi" w:cstheme="minorBidi"/>
          <w:noProof/>
          <w:kern w:val="2"/>
          <w:sz w:val="22"/>
          <w:szCs w:val="22"/>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_Toc183521247 \h </w:instrText>
      </w:r>
      <w:r>
        <w:rPr>
          <w:noProof/>
        </w:rPr>
      </w:r>
      <w:r>
        <w:rPr>
          <w:noProof/>
        </w:rPr>
        <w:fldChar w:fldCharType="separate"/>
      </w:r>
      <w:r>
        <w:rPr>
          <w:noProof/>
        </w:rPr>
        <w:t>64</w:t>
      </w:r>
      <w:r>
        <w:rPr>
          <w:noProof/>
        </w:rPr>
        <w:fldChar w:fldCharType="end"/>
      </w:r>
    </w:p>
    <w:p w14:paraId="5D614552" w14:textId="6E102987"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5.4.2.3.1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_Toc183521248 \h </w:instrText>
      </w:r>
      <w:r>
        <w:rPr>
          <w:noProof/>
        </w:rPr>
      </w:r>
      <w:r>
        <w:rPr>
          <w:noProof/>
        </w:rPr>
        <w:fldChar w:fldCharType="separate"/>
      </w:r>
      <w:r>
        <w:rPr>
          <w:noProof/>
        </w:rPr>
        <w:t>64</w:t>
      </w:r>
      <w:r>
        <w:rPr>
          <w:noProof/>
        </w:rPr>
        <w:fldChar w:fldCharType="end"/>
      </w:r>
    </w:p>
    <w:p w14:paraId="77AD3EAA" w14:textId="65BE5A40" w:rsidR="00B51F03" w:rsidRDefault="00B51F03">
      <w:pPr>
        <w:pStyle w:val="TOC2"/>
        <w:rPr>
          <w:rFonts w:asciiTheme="minorHAnsi" w:eastAsiaTheme="minorEastAsia" w:hAnsiTheme="minorHAnsi" w:cstheme="minorBidi"/>
          <w:noProof/>
          <w:kern w:val="2"/>
          <w:sz w:val="22"/>
          <w:szCs w:val="22"/>
          <w:lang w:val="en-SE" w:eastAsia="zh-CN"/>
          <w14:ligatures w14:val="standardContextual"/>
        </w:rPr>
      </w:pPr>
      <w:r>
        <w:rPr>
          <w:noProof/>
        </w:rPr>
        <w:t>5.5</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w:t>
      </w:r>
      <w:r>
        <w:rPr>
          <w:noProof/>
        </w:rPr>
        <w:tab/>
      </w:r>
      <w:r>
        <w:rPr>
          <w:noProof/>
        </w:rPr>
        <w:fldChar w:fldCharType="begin"/>
      </w:r>
      <w:r>
        <w:rPr>
          <w:noProof/>
        </w:rPr>
        <w:instrText xml:space="preserve"> PAGEREF _Toc183521249 \h </w:instrText>
      </w:r>
      <w:r>
        <w:rPr>
          <w:noProof/>
        </w:rPr>
      </w:r>
      <w:r>
        <w:rPr>
          <w:noProof/>
        </w:rPr>
        <w:fldChar w:fldCharType="separate"/>
      </w:r>
      <w:r>
        <w:rPr>
          <w:noProof/>
        </w:rPr>
        <w:t>65</w:t>
      </w:r>
      <w:r>
        <w:rPr>
          <w:noProof/>
        </w:rPr>
        <w:fldChar w:fldCharType="end"/>
      </w:r>
    </w:p>
    <w:p w14:paraId="4C4A04D4" w14:textId="1CAC2D4E"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5.5.1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_Toc183521250 \h </w:instrText>
      </w:r>
      <w:r>
        <w:rPr>
          <w:noProof/>
        </w:rPr>
      </w:r>
      <w:r>
        <w:rPr>
          <w:noProof/>
        </w:rPr>
        <w:fldChar w:fldCharType="separate"/>
      </w:r>
      <w:r>
        <w:rPr>
          <w:noProof/>
        </w:rPr>
        <w:t>65</w:t>
      </w:r>
      <w:r>
        <w:rPr>
          <w:noProof/>
        </w:rPr>
        <w:fldChar w:fldCharType="end"/>
      </w:r>
    </w:p>
    <w:p w14:paraId="4EA829A2" w14:textId="1FC928F2"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5.5.2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_Toc183521251 \h </w:instrText>
      </w:r>
      <w:r>
        <w:rPr>
          <w:noProof/>
        </w:rPr>
      </w:r>
      <w:r>
        <w:rPr>
          <w:noProof/>
        </w:rPr>
        <w:fldChar w:fldCharType="separate"/>
      </w:r>
      <w:r>
        <w:rPr>
          <w:noProof/>
        </w:rPr>
        <w:t>65</w:t>
      </w:r>
      <w:r>
        <w:rPr>
          <w:noProof/>
        </w:rPr>
        <w:fldChar w:fldCharType="end"/>
      </w:r>
    </w:p>
    <w:p w14:paraId="245205EB" w14:textId="5C4B811A"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5.5.2.1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_Toc183521252 \h </w:instrText>
      </w:r>
      <w:r>
        <w:rPr>
          <w:noProof/>
        </w:rPr>
      </w:r>
      <w:r>
        <w:rPr>
          <w:noProof/>
        </w:rPr>
        <w:fldChar w:fldCharType="separate"/>
      </w:r>
      <w:r>
        <w:rPr>
          <w:noProof/>
        </w:rPr>
        <w:t>65</w:t>
      </w:r>
      <w:r>
        <w:rPr>
          <w:noProof/>
        </w:rPr>
        <w:fldChar w:fldCharType="end"/>
      </w:r>
    </w:p>
    <w:p w14:paraId="79B9C895" w14:textId="5801FC16"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5.5.2.2</w:t>
      </w:r>
      <w:r>
        <w:rPr>
          <w:rFonts w:asciiTheme="minorHAnsi" w:eastAsiaTheme="minorEastAsia" w:hAnsiTheme="minorHAnsi" w:cstheme="minorBidi"/>
          <w:noProof/>
          <w:kern w:val="2"/>
          <w:sz w:val="22"/>
          <w:szCs w:val="22"/>
          <w:lang w:val="en-SE" w:eastAsia="zh-CN"/>
          <w14:ligatures w14:val="standardContextual"/>
        </w:rPr>
        <w:tab/>
      </w:r>
      <w:r>
        <w:rPr>
          <w:noProof/>
        </w:rPr>
        <w:t>ProvidePositioningInfo</w:t>
      </w:r>
      <w:r>
        <w:rPr>
          <w:noProof/>
        </w:rPr>
        <w:tab/>
      </w:r>
      <w:r>
        <w:rPr>
          <w:noProof/>
        </w:rPr>
        <w:fldChar w:fldCharType="begin"/>
      </w:r>
      <w:r>
        <w:rPr>
          <w:noProof/>
        </w:rPr>
        <w:instrText xml:space="preserve"> PAGEREF _Toc183521253 \h </w:instrText>
      </w:r>
      <w:r>
        <w:rPr>
          <w:noProof/>
        </w:rPr>
      </w:r>
      <w:r>
        <w:rPr>
          <w:noProof/>
        </w:rPr>
        <w:fldChar w:fldCharType="separate"/>
      </w:r>
      <w:r>
        <w:rPr>
          <w:noProof/>
        </w:rPr>
        <w:t>65</w:t>
      </w:r>
      <w:r>
        <w:rPr>
          <w:noProof/>
        </w:rPr>
        <w:fldChar w:fldCharType="end"/>
      </w:r>
    </w:p>
    <w:p w14:paraId="6750EF84" w14:textId="3B3CB18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5.5.2.2.1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_Toc183521254 \h </w:instrText>
      </w:r>
      <w:r>
        <w:rPr>
          <w:noProof/>
        </w:rPr>
      </w:r>
      <w:r>
        <w:rPr>
          <w:noProof/>
        </w:rPr>
        <w:fldChar w:fldCharType="separate"/>
      </w:r>
      <w:r>
        <w:rPr>
          <w:noProof/>
        </w:rPr>
        <w:t>65</w:t>
      </w:r>
      <w:r>
        <w:rPr>
          <w:noProof/>
        </w:rPr>
        <w:fldChar w:fldCharType="end"/>
      </w:r>
    </w:p>
    <w:p w14:paraId="270190AB" w14:textId="691F4F34"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5.5.2.3</w:t>
      </w:r>
      <w:r>
        <w:rPr>
          <w:rFonts w:asciiTheme="minorHAnsi" w:eastAsiaTheme="minorEastAsia" w:hAnsiTheme="minorHAnsi" w:cstheme="minorBidi"/>
          <w:noProof/>
          <w:kern w:val="2"/>
          <w:sz w:val="22"/>
          <w:szCs w:val="22"/>
          <w:lang w:val="en-SE" w:eastAsia="zh-CN"/>
          <w14:ligatures w14:val="standardContextual"/>
        </w:rPr>
        <w:tab/>
      </w:r>
      <w:r>
        <w:rPr>
          <w:noProof/>
        </w:rPr>
        <w:t>EventNotify</w:t>
      </w:r>
      <w:r>
        <w:rPr>
          <w:noProof/>
        </w:rPr>
        <w:tab/>
      </w:r>
      <w:r>
        <w:rPr>
          <w:noProof/>
        </w:rPr>
        <w:fldChar w:fldCharType="begin"/>
      </w:r>
      <w:r>
        <w:rPr>
          <w:noProof/>
        </w:rPr>
        <w:instrText xml:space="preserve"> PAGEREF _Toc183521255 \h </w:instrText>
      </w:r>
      <w:r>
        <w:rPr>
          <w:noProof/>
        </w:rPr>
      </w:r>
      <w:r>
        <w:rPr>
          <w:noProof/>
        </w:rPr>
        <w:fldChar w:fldCharType="separate"/>
      </w:r>
      <w:r>
        <w:rPr>
          <w:noProof/>
        </w:rPr>
        <w:t>66</w:t>
      </w:r>
      <w:r>
        <w:rPr>
          <w:noProof/>
        </w:rPr>
        <w:fldChar w:fldCharType="end"/>
      </w:r>
    </w:p>
    <w:p w14:paraId="0217B150" w14:textId="244D161E"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5.5.2.3.1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_Toc183521256 \h </w:instrText>
      </w:r>
      <w:r>
        <w:rPr>
          <w:noProof/>
        </w:rPr>
      </w:r>
      <w:r>
        <w:rPr>
          <w:noProof/>
        </w:rPr>
        <w:fldChar w:fldCharType="separate"/>
      </w:r>
      <w:r>
        <w:rPr>
          <w:noProof/>
        </w:rPr>
        <w:t>66</w:t>
      </w:r>
      <w:r>
        <w:rPr>
          <w:noProof/>
        </w:rPr>
        <w:fldChar w:fldCharType="end"/>
      </w:r>
    </w:p>
    <w:p w14:paraId="61F9FE96" w14:textId="0D4864B0"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5.5.2.4</w:t>
      </w:r>
      <w:r>
        <w:rPr>
          <w:rFonts w:asciiTheme="minorHAnsi" w:eastAsiaTheme="minorEastAsia" w:hAnsiTheme="minorHAnsi" w:cstheme="minorBidi"/>
          <w:noProof/>
          <w:kern w:val="2"/>
          <w:sz w:val="22"/>
          <w:szCs w:val="22"/>
          <w:lang w:val="en-SE" w:eastAsia="zh-CN"/>
          <w14:ligatures w14:val="standardContextual"/>
        </w:rPr>
        <w:tab/>
      </w:r>
      <w:r>
        <w:rPr>
          <w:noProof/>
        </w:rPr>
        <w:t>ProvideLocationInfo</w:t>
      </w:r>
      <w:r>
        <w:rPr>
          <w:noProof/>
        </w:rPr>
        <w:tab/>
      </w:r>
      <w:r>
        <w:rPr>
          <w:noProof/>
        </w:rPr>
        <w:fldChar w:fldCharType="begin"/>
      </w:r>
      <w:r>
        <w:rPr>
          <w:noProof/>
        </w:rPr>
        <w:instrText xml:space="preserve"> PAGEREF _Toc183521257 \h </w:instrText>
      </w:r>
      <w:r>
        <w:rPr>
          <w:noProof/>
        </w:rPr>
      </w:r>
      <w:r>
        <w:rPr>
          <w:noProof/>
        </w:rPr>
        <w:fldChar w:fldCharType="separate"/>
      </w:r>
      <w:r>
        <w:rPr>
          <w:noProof/>
        </w:rPr>
        <w:t>67</w:t>
      </w:r>
      <w:r>
        <w:rPr>
          <w:noProof/>
        </w:rPr>
        <w:fldChar w:fldCharType="end"/>
      </w:r>
    </w:p>
    <w:p w14:paraId="4EA8A6FF" w14:textId="188F7A2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5.5.2.4.1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_Toc183521258 \h </w:instrText>
      </w:r>
      <w:r>
        <w:rPr>
          <w:noProof/>
        </w:rPr>
      </w:r>
      <w:r>
        <w:rPr>
          <w:noProof/>
        </w:rPr>
        <w:fldChar w:fldCharType="separate"/>
      </w:r>
      <w:r>
        <w:rPr>
          <w:noProof/>
        </w:rPr>
        <w:t>67</w:t>
      </w:r>
      <w:r>
        <w:rPr>
          <w:noProof/>
        </w:rPr>
        <w:fldChar w:fldCharType="end"/>
      </w:r>
    </w:p>
    <w:p w14:paraId="371B61B3" w14:textId="41D7C4BC"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5.5.2.5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_Toc183521259 \h </w:instrText>
      </w:r>
      <w:r>
        <w:rPr>
          <w:noProof/>
        </w:rPr>
      </w:r>
      <w:r>
        <w:rPr>
          <w:noProof/>
        </w:rPr>
        <w:fldChar w:fldCharType="separate"/>
      </w:r>
      <w:r>
        <w:rPr>
          <w:noProof/>
        </w:rPr>
        <w:t>68</w:t>
      </w:r>
      <w:r>
        <w:rPr>
          <w:noProof/>
        </w:rPr>
        <w:fldChar w:fldCharType="end"/>
      </w:r>
    </w:p>
    <w:p w14:paraId="307FDA6F" w14:textId="5783096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5.5.2.5.1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_Toc183521260 \h </w:instrText>
      </w:r>
      <w:r>
        <w:rPr>
          <w:noProof/>
        </w:rPr>
      </w:r>
      <w:r>
        <w:rPr>
          <w:noProof/>
        </w:rPr>
        <w:fldChar w:fldCharType="separate"/>
      </w:r>
      <w:r>
        <w:rPr>
          <w:noProof/>
        </w:rPr>
        <w:t>68</w:t>
      </w:r>
      <w:r>
        <w:rPr>
          <w:noProof/>
        </w:rPr>
        <w:fldChar w:fldCharType="end"/>
      </w:r>
    </w:p>
    <w:p w14:paraId="33EB95F6" w14:textId="0B12FBFE" w:rsidR="00B51F03" w:rsidRDefault="00B51F03">
      <w:pPr>
        <w:pStyle w:val="TOC1"/>
        <w:rPr>
          <w:rFonts w:asciiTheme="minorHAnsi" w:eastAsiaTheme="minorEastAsia" w:hAnsiTheme="minorHAnsi" w:cstheme="minorBidi"/>
          <w:noProof/>
          <w:kern w:val="2"/>
          <w:szCs w:val="22"/>
          <w:lang w:val="en-SE" w:eastAsia="zh-CN"/>
          <w14:ligatures w14:val="standardContextual"/>
        </w:rPr>
      </w:pPr>
      <w:r>
        <w:rPr>
          <w:noProof/>
        </w:rPr>
        <w:t>6</w:t>
      </w:r>
      <w:r>
        <w:rPr>
          <w:rFonts w:asciiTheme="minorHAnsi" w:eastAsiaTheme="minorEastAsia" w:hAnsiTheme="minorHAnsi" w:cstheme="minorBidi"/>
          <w:noProof/>
          <w:kern w:val="2"/>
          <w:szCs w:val="22"/>
          <w:lang w:val="en-SE" w:eastAsia="zh-CN"/>
          <w14:ligatures w14:val="standardContextual"/>
        </w:rPr>
        <w:tab/>
      </w:r>
      <w:r>
        <w:rPr>
          <w:noProof/>
        </w:rPr>
        <w:t>API Definitions</w:t>
      </w:r>
      <w:r>
        <w:rPr>
          <w:noProof/>
        </w:rPr>
        <w:tab/>
      </w:r>
      <w:r>
        <w:rPr>
          <w:noProof/>
        </w:rPr>
        <w:fldChar w:fldCharType="begin"/>
      </w:r>
      <w:r>
        <w:rPr>
          <w:noProof/>
        </w:rPr>
        <w:instrText xml:space="preserve"> PAGEREF _Toc183521261 \h </w:instrText>
      </w:r>
      <w:r>
        <w:rPr>
          <w:noProof/>
        </w:rPr>
      </w:r>
      <w:r>
        <w:rPr>
          <w:noProof/>
        </w:rPr>
        <w:fldChar w:fldCharType="separate"/>
      </w:r>
      <w:r>
        <w:rPr>
          <w:noProof/>
        </w:rPr>
        <w:t>69</w:t>
      </w:r>
      <w:r>
        <w:rPr>
          <w:noProof/>
        </w:rPr>
        <w:fldChar w:fldCharType="end"/>
      </w:r>
    </w:p>
    <w:p w14:paraId="6FE4DCB3" w14:textId="3E1560EA" w:rsidR="00B51F03" w:rsidRDefault="00B51F03">
      <w:pPr>
        <w:pStyle w:val="TOC2"/>
        <w:rPr>
          <w:rFonts w:asciiTheme="minorHAnsi" w:eastAsiaTheme="minorEastAsia" w:hAnsiTheme="minorHAnsi" w:cstheme="minorBidi"/>
          <w:noProof/>
          <w:kern w:val="2"/>
          <w:sz w:val="22"/>
          <w:szCs w:val="22"/>
          <w:lang w:val="en-SE" w:eastAsia="zh-CN"/>
          <w14:ligatures w14:val="standardContextual"/>
        </w:rPr>
      </w:pPr>
      <w:r>
        <w:rPr>
          <w:noProof/>
        </w:rPr>
        <w:t>6.1</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_Toc183521262 \h </w:instrText>
      </w:r>
      <w:r>
        <w:rPr>
          <w:noProof/>
        </w:rPr>
      </w:r>
      <w:r>
        <w:rPr>
          <w:noProof/>
        </w:rPr>
        <w:fldChar w:fldCharType="separate"/>
      </w:r>
      <w:r>
        <w:rPr>
          <w:noProof/>
        </w:rPr>
        <w:t>69</w:t>
      </w:r>
      <w:r>
        <w:rPr>
          <w:noProof/>
        </w:rPr>
        <w:fldChar w:fldCharType="end"/>
      </w:r>
    </w:p>
    <w:p w14:paraId="39F3B32B" w14:textId="752039E7"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6.1.1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_Toc183521263 \h </w:instrText>
      </w:r>
      <w:r>
        <w:rPr>
          <w:noProof/>
        </w:rPr>
      </w:r>
      <w:r>
        <w:rPr>
          <w:noProof/>
        </w:rPr>
        <w:fldChar w:fldCharType="separate"/>
      </w:r>
      <w:r>
        <w:rPr>
          <w:noProof/>
        </w:rPr>
        <w:t>69</w:t>
      </w:r>
      <w:r>
        <w:rPr>
          <w:noProof/>
        </w:rPr>
        <w:fldChar w:fldCharType="end"/>
      </w:r>
    </w:p>
    <w:p w14:paraId="552D4113" w14:textId="57195395"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lastRenderedPageBreak/>
        <w:t>6.1.2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_Toc183521264 \h </w:instrText>
      </w:r>
      <w:r>
        <w:rPr>
          <w:noProof/>
        </w:rPr>
      </w:r>
      <w:r>
        <w:rPr>
          <w:noProof/>
        </w:rPr>
        <w:fldChar w:fldCharType="separate"/>
      </w:r>
      <w:r>
        <w:rPr>
          <w:noProof/>
        </w:rPr>
        <w:t>69</w:t>
      </w:r>
      <w:r>
        <w:rPr>
          <w:noProof/>
        </w:rPr>
        <w:fldChar w:fldCharType="end"/>
      </w:r>
    </w:p>
    <w:p w14:paraId="4426688B" w14:textId="6DC7D123"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_Toc183521265 \h </w:instrText>
      </w:r>
      <w:r>
        <w:rPr>
          <w:noProof/>
        </w:rPr>
      </w:r>
      <w:r>
        <w:rPr>
          <w:noProof/>
        </w:rPr>
        <w:fldChar w:fldCharType="separate"/>
      </w:r>
      <w:r>
        <w:rPr>
          <w:noProof/>
        </w:rPr>
        <w:t>69</w:t>
      </w:r>
      <w:r>
        <w:rPr>
          <w:noProof/>
        </w:rPr>
        <w:fldChar w:fldCharType="end"/>
      </w:r>
    </w:p>
    <w:p w14:paraId="108572E4" w14:textId="58D58413"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_Toc183521266 \h </w:instrText>
      </w:r>
      <w:r>
        <w:rPr>
          <w:noProof/>
        </w:rPr>
      </w:r>
      <w:r>
        <w:rPr>
          <w:noProof/>
        </w:rPr>
        <w:fldChar w:fldCharType="separate"/>
      </w:r>
      <w:r>
        <w:rPr>
          <w:noProof/>
        </w:rPr>
        <w:t>70</w:t>
      </w:r>
      <w:r>
        <w:rPr>
          <w:noProof/>
        </w:rPr>
        <w:fldChar w:fldCharType="end"/>
      </w:r>
    </w:p>
    <w:p w14:paraId="6A9558DC" w14:textId="7509E58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_Toc183521267 \h </w:instrText>
      </w:r>
      <w:r>
        <w:rPr>
          <w:noProof/>
        </w:rPr>
      </w:r>
      <w:r>
        <w:rPr>
          <w:noProof/>
        </w:rPr>
        <w:fldChar w:fldCharType="separate"/>
      </w:r>
      <w:r>
        <w:rPr>
          <w:noProof/>
        </w:rPr>
        <w:t>70</w:t>
      </w:r>
      <w:r>
        <w:rPr>
          <w:noProof/>
        </w:rPr>
        <w:fldChar w:fldCharType="end"/>
      </w:r>
    </w:p>
    <w:p w14:paraId="7E7EED6C" w14:textId="5ED6E56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_Toc183521268 \h </w:instrText>
      </w:r>
      <w:r>
        <w:rPr>
          <w:noProof/>
        </w:rPr>
      </w:r>
      <w:r>
        <w:rPr>
          <w:noProof/>
        </w:rPr>
        <w:fldChar w:fldCharType="separate"/>
      </w:r>
      <w:r>
        <w:rPr>
          <w:noProof/>
        </w:rPr>
        <w:t>70</w:t>
      </w:r>
      <w:r>
        <w:rPr>
          <w:noProof/>
        </w:rPr>
        <w:fldChar w:fldCharType="end"/>
      </w:r>
    </w:p>
    <w:p w14:paraId="666751F3" w14:textId="5D6C450F"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_Toc183521269 \h </w:instrText>
      </w:r>
      <w:r>
        <w:rPr>
          <w:noProof/>
        </w:rPr>
      </w:r>
      <w:r>
        <w:rPr>
          <w:noProof/>
        </w:rPr>
        <w:fldChar w:fldCharType="separate"/>
      </w:r>
      <w:r>
        <w:rPr>
          <w:noProof/>
        </w:rPr>
        <w:t>70</w:t>
      </w:r>
      <w:r>
        <w:rPr>
          <w:noProof/>
        </w:rPr>
        <w:fldChar w:fldCharType="end"/>
      </w:r>
    </w:p>
    <w:p w14:paraId="24BFD216" w14:textId="46533ED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_Toc183521270 \h </w:instrText>
      </w:r>
      <w:r>
        <w:rPr>
          <w:noProof/>
        </w:rPr>
      </w:r>
      <w:r>
        <w:rPr>
          <w:noProof/>
        </w:rPr>
        <w:fldChar w:fldCharType="separate"/>
      </w:r>
      <w:r>
        <w:rPr>
          <w:noProof/>
        </w:rPr>
        <w:t>70</w:t>
      </w:r>
      <w:r>
        <w:rPr>
          <w:noProof/>
        </w:rPr>
        <w:fldChar w:fldCharType="end"/>
      </w:r>
    </w:p>
    <w:p w14:paraId="6DEB64AA" w14:textId="034FEA28"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_Toc183521271 \h </w:instrText>
      </w:r>
      <w:r>
        <w:rPr>
          <w:noProof/>
        </w:rPr>
      </w:r>
      <w:r>
        <w:rPr>
          <w:noProof/>
        </w:rPr>
        <w:fldChar w:fldCharType="separate"/>
      </w:r>
      <w:r>
        <w:rPr>
          <w:noProof/>
        </w:rPr>
        <w:t>70</w:t>
      </w:r>
      <w:r>
        <w:rPr>
          <w:noProof/>
        </w:rPr>
        <w:fldChar w:fldCharType="end"/>
      </w:r>
    </w:p>
    <w:p w14:paraId="7A81C351" w14:textId="0B9B6A16"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6.1.3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_Toc183521272 \h </w:instrText>
      </w:r>
      <w:r>
        <w:rPr>
          <w:noProof/>
        </w:rPr>
      </w:r>
      <w:r>
        <w:rPr>
          <w:noProof/>
        </w:rPr>
        <w:fldChar w:fldCharType="separate"/>
      </w:r>
      <w:r>
        <w:rPr>
          <w:noProof/>
        </w:rPr>
        <w:t>71</w:t>
      </w:r>
      <w:r>
        <w:rPr>
          <w:noProof/>
        </w:rPr>
        <w:fldChar w:fldCharType="end"/>
      </w:r>
    </w:p>
    <w:p w14:paraId="5F2EFA7A" w14:textId="0BDEE367"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_Toc183521273 \h </w:instrText>
      </w:r>
      <w:r>
        <w:rPr>
          <w:noProof/>
        </w:rPr>
      </w:r>
      <w:r>
        <w:rPr>
          <w:noProof/>
        </w:rPr>
        <w:fldChar w:fldCharType="separate"/>
      </w:r>
      <w:r>
        <w:rPr>
          <w:noProof/>
        </w:rPr>
        <w:t>71</w:t>
      </w:r>
      <w:r>
        <w:rPr>
          <w:noProof/>
        </w:rPr>
        <w:fldChar w:fldCharType="end"/>
      </w:r>
    </w:p>
    <w:p w14:paraId="284C047F" w14:textId="28B85A33"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_Toc183521274 \h </w:instrText>
      </w:r>
      <w:r>
        <w:rPr>
          <w:noProof/>
        </w:rPr>
      </w:r>
      <w:r>
        <w:rPr>
          <w:noProof/>
        </w:rPr>
        <w:fldChar w:fldCharType="separate"/>
      </w:r>
      <w:r>
        <w:rPr>
          <w:noProof/>
        </w:rPr>
        <w:t>72</w:t>
      </w:r>
      <w:r>
        <w:rPr>
          <w:noProof/>
        </w:rPr>
        <w:fldChar w:fldCharType="end"/>
      </w:r>
    </w:p>
    <w:p w14:paraId="07553E61" w14:textId="607A0E7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_Toc183521275 \h </w:instrText>
      </w:r>
      <w:r>
        <w:rPr>
          <w:noProof/>
        </w:rPr>
      </w:r>
      <w:r>
        <w:rPr>
          <w:noProof/>
        </w:rPr>
        <w:fldChar w:fldCharType="separate"/>
      </w:r>
      <w:r>
        <w:rPr>
          <w:noProof/>
        </w:rPr>
        <w:t>72</w:t>
      </w:r>
      <w:r>
        <w:rPr>
          <w:noProof/>
        </w:rPr>
        <w:fldChar w:fldCharType="end"/>
      </w:r>
    </w:p>
    <w:p w14:paraId="6C46B23A" w14:textId="12D975F7"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_Toc183521276 \h </w:instrText>
      </w:r>
      <w:r>
        <w:rPr>
          <w:noProof/>
        </w:rPr>
      </w:r>
      <w:r>
        <w:rPr>
          <w:noProof/>
        </w:rPr>
        <w:fldChar w:fldCharType="separate"/>
      </w:r>
      <w:r>
        <w:rPr>
          <w:noProof/>
        </w:rPr>
        <w:t>73</w:t>
      </w:r>
      <w:r>
        <w:rPr>
          <w:noProof/>
        </w:rPr>
        <w:fldChar w:fldCharType="end"/>
      </w:r>
    </w:p>
    <w:p w14:paraId="6F30549A" w14:textId="0D010623"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_Toc183521277 \h </w:instrText>
      </w:r>
      <w:r>
        <w:rPr>
          <w:noProof/>
        </w:rPr>
      </w:r>
      <w:r>
        <w:rPr>
          <w:noProof/>
        </w:rPr>
        <w:fldChar w:fldCharType="separate"/>
      </w:r>
      <w:r>
        <w:rPr>
          <w:noProof/>
        </w:rPr>
        <w:t>73</w:t>
      </w:r>
      <w:r>
        <w:rPr>
          <w:noProof/>
        </w:rPr>
        <w:fldChar w:fldCharType="end"/>
      </w:r>
    </w:p>
    <w:p w14:paraId="2C2A89C3" w14:textId="696648DE"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6.1.3.2.3.1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PUT</w:t>
      </w:r>
      <w:r>
        <w:rPr>
          <w:noProof/>
        </w:rPr>
        <w:tab/>
      </w:r>
      <w:r>
        <w:rPr>
          <w:noProof/>
        </w:rPr>
        <w:fldChar w:fldCharType="begin"/>
      </w:r>
      <w:r>
        <w:rPr>
          <w:noProof/>
        </w:rPr>
        <w:instrText xml:space="preserve"> PAGEREF _Toc183521278 \h </w:instrText>
      </w:r>
      <w:r>
        <w:rPr>
          <w:noProof/>
        </w:rPr>
      </w:r>
      <w:r>
        <w:rPr>
          <w:noProof/>
        </w:rPr>
        <w:fldChar w:fldCharType="separate"/>
      </w:r>
      <w:r>
        <w:rPr>
          <w:noProof/>
        </w:rPr>
        <w:t>73</w:t>
      </w:r>
      <w:r>
        <w:rPr>
          <w:noProof/>
        </w:rPr>
        <w:fldChar w:fldCharType="end"/>
      </w:r>
    </w:p>
    <w:p w14:paraId="76F3D461" w14:textId="2C4F957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_Toc183521279 \h </w:instrText>
      </w:r>
      <w:r>
        <w:rPr>
          <w:noProof/>
        </w:rPr>
      </w:r>
      <w:r>
        <w:rPr>
          <w:noProof/>
        </w:rPr>
        <w:fldChar w:fldCharType="separate"/>
      </w:r>
      <w:r>
        <w:rPr>
          <w:noProof/>
        </w:rPr>
        <w:t>75</w:t>
      </w:r>
      <w:r>
        <w:rPr>
          <w:noProof/>
        </w:rPr>
        <w:fldChar w:fldCharType="end"/>
      </w:r>
    </w:p>
    <w:p w14:paraId="03278594" w14:textId="48396D0B"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sidRPr="000F7C72">
        <w:rPr>
          <w:rFonts w:eastAsiaTheme="minorEastAsia"/>
          <w:noProof/>
        </w:rPr>
        <w:t>6.1.3.2.4.1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Overview</w:t>
      </w:r>
      <w:r>
        <w:rPr>
          <w:noProof/>
        </w:rPr>
        <w:tab/>
      </w:r>
      <w:r>
        <w:rPr>
          <w:noProof/>
        </w:rPr>
        <w:fldChar w:fldCharType="begin"/>
      </w:r>
      <w:r>
        <w:rPr>
          <w:noProof/>
        </w:rPr>
        <w:instrText xml:space="preserve"> PAGEREF _Toc183521280 \h </w:instrText>
      </w:r>
      <w:r>
        <w:rPr>
          <w:noProof/>
        </w:rPr>
      </w:r>
      <w:r>
        <w:rPr>
          <w:noProof/>
        </w:rPr>
        <w:fldChar w:fldCharType="separate"/>
      </w:r>
      <w:r>
        <w:rPr>
          <w:noProof/>
        </w:rPr>
        <w:t>75</w:t>
      </w:r>
      <w:r>
        <w:rPr>
          <w:noProof/>
        </w:rPr>
        <w:fldChar w:fldCharType="end"/>
      </w:r>
    </w:p>
    <w:p w14:paraId="1E3C2774" w14:textId="72FF7E27"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_Toc183521281 \h </w:instrText>
      </w:r>
      <w:r>
        <w:rPr>
          <w:noProof/>
        </w:rPr>
      </w:r>
      <w:r>
        <w:rPr>
          <w:noProof/>
        </w:rPr>
        <w:fldChar w:fldCharType="separate"/>
      </w:r>
      <w:r>
        <w:rPr>
          <w:noProof/>
        </w:rPr>
        <w:t>75</w:t>
      </w:r>
      <w:r>
        <w:rPr>
          <w:noProof/>
        </w:rPr>
        <w:fldChar w:fldCharType="end"/>
      </w:r>
    </w:p>
    <w:p w14:paraId="04C258D3" w14:textId="4DC047B0"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6.1.3.2.4.2.1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_Toc183521282 \h </w:instrText>
      </w:r>
      <w:r>
        <w:rPr>
          <w:noProof/>
        </w:rPr>
      </w:r>
      <w:r>
        <w:rPr>
          <w:noProof/>
        </w:rPr>
        <w:fldChar w:fldCharType="separate"/>
      </w:r>
      <w:r>
        <w:rPr>
          <w:noProof/>
        </w:rPr>
        <w:t>75</w:t>
      </w:r>
      <w:r>
        <w:rPr>
          <w:noProof/>
        </w:rPr>
        <w:fldChar w:fldCharType="end"/>
      </w:r>
    </w:p>
    <w:p w14:paraId="2ED64C4D" w14:textId="5CBCFDE8"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6.1.3.2.4.2.2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_Toc183521283 \h </w:instrText>
      </w:r>
      <w:r>
        <w:rPr>
          <w:noProof/>
        </w:rPr>
      </w:r>
      <w:r>
        <w:rPr>
          <w:noProof/>
        </w:rPr>
        <w:fldChar w:fldCharType="separate"/>
      </w:r>
      <w:r>
        <w:rPr>
          <w:noProof/>
        </w:rPr>
        <w:t>75</w:t>
      </w:r>
      <w:r>
        <w:rPr>
          <w:noProof/>
        </w:rPr>
        <w:fldChar w:fldCharType="end"/>
      </w:r>
    </w:p>
    <w:p w14:paraId="6E3A01E8" w14:textId="13C17F13"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_Toc183521284 \h </w:instrText>
      </w:r>
      <w:r>
        <w:rPr>
          <w:noProof/>
        </w:rPr>
      </w:r>
      <w:r>
        <w:rPr>
          <w:noProof/>
        </w:rPr>
        <w:fldChar w:fldCharType="separate"/>
      </w:r>
      <w:r>
        <w:rPr>
          <w:noProof/>
        </w:rPr>
        <w:t>76</w:t>
      </w:r>
      <w:r>
        <w:rPr>
          <w:noProof/>
        </w:rPr>
        <w:fldChar w:fldCharType="end"/>
      </w:r>
    </w:p>
    <w:p w14:paraId="42681C9D" w14:textId="16DC5F4C"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6.1.3.2.4.3.1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_Toc183521285 \h </w:instrText>
      </w:r>
      <w:r>
        <w:rPr>
          <w:noProof/>
        </w:rPr>
      </w:r>
      <w:r>
        <w:rPr>
          <w:noProof/>
        </w:rPr>
        <w:fldChar w:fldCharType="separate"/>
      </w:r>
      <w:r>
        <w:rPr>
          <w:noProof/>
        </w:rPr>
        <w:t>76</w:t>
      </w:r>
      <w:r>
        <w:rPr>
          <w:noProof/>
        </w:rPr>
        <w:fldChar w:fldCharType="end"/>
      </w:r>
    </w:p>
    <w:p w14:paraId="2F1E8C47" w14:textId="5597EDA1"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6.1.3.2.4.3.2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_Toc183521286 \h </w:instrText>
      </w:r>
      <w:r>
        <w:rPr>
          <w:noProof/>
        </w:rPr>
      </w:r>
      <w:r>
        <w:rPr>
          <w:noProof/>
        </w:rPr>
        <w:fldChar w:fldCharType="separate"/>
      </w:r>
      <w:r>
        <w:rPr>
          <w:noProof/>
        </w:rPr>
        <w:t>76</w:t>
      </w:r>
      <w:r>
        <w:rPr>
          <w:noProof/>
        </w:rPr>
        <w:fldChar w:fldCharType="end"/>
      </w:r>
    </w:p>
    <w:p w14:paraId="41F84015" w14:textId="03B20E21"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_Toc183521287 \h </w:instrText>
      </w:r>
      <w:r>
        <w:rPr>
          <w:noProof/>
        </w:rPr>
      </w:r>
      <w:r>
        <w:rPr>
          <w:noProof/>
        </w:rPr>
        <w:fldChar w:fldCharType="separate"/>
      </w:r>
      <w:r>
        <w:rPr>
          <w:noProof/>
        </w:rPr>
        <w:t>79</w:t>
      </w:r>
      <w:r>
        <w:rPr>
          <w:noProof/>
        </w:rPr>
        <w:fldChar w:fldCharType="end"/>
      </w:r>
    </w:p>
    <w:p w14:paraId="6BBF399F" w14:textId="1C880CBD"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6.1.3.2.4.4.1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_Toc183521288 \h </w:instrText>
      </w:r>
      <w:r>
        <w:rPr>
          <w:noProof/>
        </w:rPr>
      </w:r>
      <w:r>
        <w:rPr>
          <w:noProof/>
        </w:rPr>
        <w:fldChar w:fldCharType="separate"/>
      </w:r>
      <w:r>
        <w:rPr>
          <w:noProof/>
        </w:rPr>
        <w:t>79</w:t>
      </w:r>
      <w:r>
        <w:rPr>
          <w:noProof/>
        </w:rPr>
        <w:fldChar w:fldCharType="end"/>
      </w:r>
    </w:p>
    <w:p w14:paraId="22127A5B" w14:textId="55FEF27F"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6.1.3.2.4.4.2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_Toc183521289 \h </w:instrText>
      </w:r>
      <w:r>
        <w:rPr>
          <w:noProof/>
        </w:rPr>
      </w:r>
      <w:r>
        <w:rPr>
          <w:noProof/>
        </w:rPr>
        <w:fldChar w:fldCharType="separate"/>
      </w:r>
      <w:r>
        <w:rPr>
          <w:noProof/>
        </w:rPr>
        <w:t>79</w:t>
      </w:r>
      <w:r>
        <w:rPr>
          <w:noProof/>
        </w:rPr>
        <w:fldChar w:fldCharType="end"/>
      </w:r>
    </w:p>
    <w:p w14:paraId="39ECB69F" w14:textId="2906AED5"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6.1.3.2.4.5</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_Toc183521290 \h </w:instrText>
      </w:r>
      <w:r>
        <w:rPr>
          <w:noProof/>
        </w:rPr>
      </w:r>
      <w:r>
        <w:rPr>
          <w:noProof/>
        </w:rPr>
        <w:fldChar w:fldCharType="separate"/>
      </w:r>
      <w:r>
        <w:rPr>
          <w:noProof/>
        </w:rPr>
        <w:t>81</w:t>
      </w:r>
      <w:r>
        <w:rPr>
          <w:noProof/>
        </w:rPr>
        <w:fldChar w:fldCharType="end"/>
      </w:r>
    </w:p>
    <w:p w14:paraId="4926C921" w14:textId="5C6923F3"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6.1.3.2.4.5.1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_Toc183521291 \h </w:instrText>
      </w:r>
      <w:r>
        <w:rPr>
          <w:noProof/>
        </w:rPr>
      </w:r>
      <w:r>
        <w:rPr>
          <w:noProof/>
        </w:rPr>
        <w:fldChar w:fldCharType="separate"/>
      </w:r>
      <w:r>
        <w:rPr>
          <w:noProof/>
        </w:rPr>
        <w:t>81</w:t>
      </w:r>
      <w:r>
        <w:rPr>
          <w:noProof/>
        </w:rPr>
        <w:fldChar w:fldCharType="end"/>
      </w:r>
    </w:p>
    <w:p w14:paraId="6FFEC8E2" w14:textId="2F2EB74C"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6.1.3.2.4.5.2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_Toc183521292 \h </w:instrText>
      </w:r>
      <w:r>
        <w:rPr>
          <w:noProof/>
        </w:rPr>
      </w:r>
      <w:r>
        <w:rPr>
          <w:noProof/>
        </w:rPr>
        <w:fldChar w:fldCharType="separate"/>
      </w:r>
      <w:r>
        <w:rPr>
          <w:noProof/>
        </w:rPr>
        <w:t>81</w:t>
      </w:r>
      <w:r>
        <w:rPr>
          <w:noProof/>
        </w:rPr>
        <w:fldChar w:fldCharType="end"/>
      </w:r>
    </w:p>
    <w:p w14:paraId="1C6D7466" w14:textId="23FABE0E"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6.1.3.2.4.6</w:t>
      </w:r>
      <w:r>
        <w:rPr>
          <w:rFonts w:asciiTheme="minorHAnsi" w:eastAsiaTheme="minorEastAsia" w:hAnsiTheme="minorHAnsi" w:cstheme="minorBidi"/>
          <w:noProof/>
          <w:kern w:val="2"/>
          <w:sz w:val="22"/>
          <w:szCs w:val="22"/>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_Toc183521293 \h </w:instrText>
      </w:r>
      <w:r>
        <w:rPr>
          <w:noProof/>
        </w:rPr>
      </w:r>
      <w:r>
        <w:rPr>
          <w:noProof/>
        </w:rPr>
        <w:fldChar w:fldCharType="separate"/>
      </w:r>
      <w:r>
        <w:rPr>
          <w:noProof/>
        </w:rPr>
        <w:t>82</w:t>
      </w:r>
      <w:r>
        <w:rPr>
          <w:noProof/>
        </w:rPr>
        <w:fldChar w:fldCharType="end"/>
      </w:r>
    </w:p>
    <w:p w14:paraId="2E172EEB" w14:textId="6F9BFA59"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6.1.3.2.4.6.1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_Toc183521294 \h </w:instrText>
      </w:r>
      <w:r>
        <w:rPr>
          <w:noProof/>
        </w:rPr>
      </w:r>
      <w:r>
        <w:rPr>
          <w:noProof/>
        </w:rPr>
        <w:fldChar w:fldCharType="separate"/>
      </w:r>
      <w:r>
        <w:rPr>
          <w:noProof/>
        </w:rPr>
        <w:t>82</w:t>
      </w:r>
      <w:r>
        <w:rPr>
          <w:noProof/>
        </w:rPr>
        <w:fldChar w:fldCharType="end"/>
      </w:r>
    </w:p>
    <w:p w14:paraId="4A6FBA3F" w14:textId="03848C2B"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6.1.3.2.4.6.2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_Toc183521295 \h </w:instrText>
      </w:r>
      <w:r>
        <w:rPr>
          <w:noProof/>
        </w:rPr>
      </w:r>
      <w:r>
        <w:rPr>
          <w:noProof/>
        </w:rPr>
        <w:fldChar w:fldCharType="separate"/>
      </w:r>
      <w:r>
        <w:rPr>
          <w:noProof/>
        </w:rPr>
        <w:t>82</w:t>
      </w:r>
      <w:r>
        <w:rPr>
          <w:noProof/>
        </w:rPr>
        <w:fldChar w:fldCharType="end"/>
      </w:r>
    </w:p>
    <w:p w14:paraId="3B48EAAA" w14:textId="6B6D6C6A"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6.1.3.2.4.7</w:t>
      </w:r>
      <w:r>
        <w:rPr>
          <w:rFonts w:asciiTheme="minorHAnsi" w:eastAsiaTheme="minorEastAsia" w:hAnsiTheme="minorHAnsi" w:cstheme="minorBidi"/>
          <w:noProof/>
          <w:kern w:val="2"/>
          <w:sz w:val="22"/>
          <w:szCs w:val="22"/>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_Toc183521296 \h </w:instrText>
      </w:r>
      <w:r>
        <w:rPr>
          <w:noProof/>
        </w:rPr>
      </w:r>
      <w:r>
        <w:rPr>
          <w:noProof/>
        </w:rPr>
        <w:fldChar w:fldCharType="separate"/>
      </w:r>
      <w:r>
        <w:rPr>
          <w:noProof/>
        </w:rPr>
        <w:t>83</w:t>
      </w:r>
      <w:r>
        <w:rPr>
          <w:noProof/>
        </w:rPr>
        <w:fldChar w:fldCharType="end"/>
      </w:r>
    </w:p>
    <w:p w14:paraId="775F452F" w14:textId="73B9DFFD"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6.1.3.2.4.7.1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_Toc183521297 \h </w:instrText>
      </w:r>
      <w:r>
        <w:rPr>
          <w:noProof/>
        </w:rPr>
      </w:r>
      <w:r>
        <w:rPr>
          <w:noProof/>
        </w:rPr>
        <w:fldChar w:fldCharType="separate"/>
      </w:r>
      <w:r>
        <w:rPr>
          <w:noProof/>
        </w:rPr>
        <w:t>83</w:t>
      </w:r>
      <w:r>
        <w:rPr>
          <w:noProof/>
        </w:rPr>
        <w:fldChar w:fldCharType="end"/>
      </w:r>
    </w:p>
    <w:p w14:paraId="1CEE1C94" w14:textId="1B0A42B3"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6.1.3.2.4.7.2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_Toc183521298 \h </w:instrText>
      </w:r>
      <w:r>
        <w:rPr>
          <w:noProof/>
        </w:rPr>
      </w:r>
      <w:r>
        <w:rPr>
          <w:noProof/>
        </w:rPr>
        <w:fldChar w:fldCharType="separate"/>
      </w:r>
      <w:r>
        <w:rPr>
          <w:noProof/>
        </w:rPr>
        <w:t>83</w:t>
      </w:r>
      <w:r>
        <w:rPr>
          <w:noProof/>
        </w:rPr>
        <w:fldChar w:fldCharType="end"/>
      </w:r>
    </w:p>
    <w:p w14:paraId="75CB2105" w14:textId="61FE2073"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6.1.3.3</w:t>
      </w:r>
      <w:r>
        <w:rPr>
          <w:rFonts w:asciiTheme="minorHAnsi" w:eastAsiaTheme="minorEastAsia" w:hAnsiTheme="minorHAnsi" w:cstheme="minorBidi"/>
          <w:noProof/>
          <w:kern w:val="2"/>
          <w:sz w:val="22"/>
          <w:szCs w:val="22"/>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_Toc183521299 \h </w:instrText>
      </w:r>
      <w:r>
        <w:rPr>
          <w:noProof/>
        </w:rPr>
      </w:r>
      <w:r>
        <w:rPr>
          <w:noProof/>
        </w:rPr>
        <w:fldChar w:fldCharType="separate"/>
      </w:r>
      <w:r>
        <w:rPr>
          <w:noProof/>
        </w:rPr>
        <w:t>84</w:t>
      </w:r>
      <w:r>
        <w:rPr>
          <w:noProof/>
        </w:rPr>
        <w:fldChar w:fldCharType="end"/>
      </w:r>
    </w:p>
    <w:p w14:paraId="0CBEB30F" w14:textId="5B9A382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_Toc183521300 \h </w:instrText>
      </w:r>
      <w:r>
        <w:rPr>
          <w:noProof/>
        </w:rPr>
      </w:r>
      <w:r>
        <w:rPr>
          <w:noProof/>
        </w:rPr>
        <w:fldChar w:fldCharType="separate"/>
      </w:r>
      <w:r>
        <w:rPr>
          <w:noProof/>
        </w:rPr>
        <w:t>84</w:t>
      </w:r>
      <w:r>
        <w:rPr>
          <w:noProof/>
        </w:rPr>
        <w:fldChar w:fldCharType="end"/>
      </w:r>
    </w:p>
    <w:p w14:paraId="0AE7EBD8" w14:textId="5F9589A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_Toc183521301 \h </w:instrText>
      </w:r>
      <w:r>
        <w:rPr>
          <w:noProof/>
        </w:rPr>
      </w:r>
      <w:r>
        <w:rPr>
          <w:noProof/>
        </w:rPr>
        <w:fldChar w:fldCharType="separate"/>
      </w:r>
      <w:r>
        <w:rPr>
          <w:noProof/>
        </w:rPr>
        <w:t>84</w:t>
      </w:r>
      <w:r>
        <w:rPr>
          <w:noProof/>
        </w:rPr>
        <w:fldChar w:fldCharType="end"/>
      </w:r>
    </w:p>
    <w:p w14:paraId="7E4F6314" w14:textId="0E47D98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0F7C72">
        <w:rPr>
          <w:rFonts w:cs="Arial"/>
          <w:noProof/>
        </w:rPr>
        <w:t>6.1.3.3.3</w:t>
      </w:r>
      <w:r>
        <w:rPr>
          <w:rFonts w:asciiTheme="minorHAnsi" w:eastAsiaTheme="minorEastAsia" w:hAnsiTheme="minorHAnsi" w:cstheme="minorBidi"/>
          <w:noProof/>
          <w:kern w:val="2"/>
          <w:sz w:val="22"/>
          <w:szCs w:val="22"/>
          <w:lang w:val="en-SE" w:eastAsia="zh-CN"/>
          <w14:ligatures w14:val="standardContextual"/>
        </w:rPr>
        <w:tab/>
      </w:r>
      <w:r w:rsidRPr="000F7C72">
        <w:rPr>
          <w:rFonts w:cs="Arial"/>
          <w:noProof/>
        </w:rPr>
        <w:t>Resource Standard Methods</w:t>
      </w:r>
      <w:r>
        <w:rPr>
          <w:noProof/>
        </w:rPr>
        <w:tab/>
      </w:r>
      <w:r>
        <w:rPr>
          <w:noProof/>
        </w:rPr>
        <w:fldChar w:fldCharType="begin"/>
      </w:r>
      <w:r>
        <w:rPr>
          <w:noProof/>
        </w:rPr>
        <w:instrText xml:space="preserve"> PAGEREF _Toc183521302 \h </w:instrText>
      </w:r>
      <w:r>
        <w:rPr>
          <w:noProof/>
        </w:rPr>
      </w:r>
      <w:r>
        <w:rPr>
          <w:noProof/>
        </w:rPr>
        <w:fldChar w:fldCharType="separate"/>
      </w:r>
      <w:r>
        <w:rPr>
          <w:noProof/>
        </w:rPr>
        <w:t>85</w:t>
      </w:r>
      <w:r>
        <w:rPr>
          <w:noProof/>
        </w:rPr>
        <w:fldChar w:fldCharType="end"/>
      </w:r>
    </w:p>
    <w:p w14:paraId="4698FD83" w14:textId="25B52241"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6.1.3.3.3.1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_Toc183521303 \h </w:instrText>
      </w:r>
      <w:r>
        <w:rPr>
          <w:noProof/>
        </w:rPr>
      </w:r>
      <w:r>
        <w:rPr>
          <w:noProof/>
        </w:rPr>
        <w:fldChar w:fldCharType="separate"/>
      </w:r>
      <w:r>
        <w:rPr>
          <w:noProof/>
        </w:rPr>
        <w:t>85</w:t>
      </w:r>
      <w:r>
        <w:rPr>
          <w:noProof/>
        </w:rPr>
        <w:fldChar w:fldCharType="end"/>
      </w:r>
    </w:p>
    <w:p w14:paraId="76425F2E" w14:textId="7B288637"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_Toc183521304 \h </w:instrText>
      </w:r>
      <w:r>
        <w:rPr>
          <w:noProof/>
        </w:rPr>
      </w:r>
      <w:r>
        <w:rPr>
          <w:noProof/>
        </w:rPr>
        <w:fldChar w:fldCharType="separate"/>
      </w:r>
      <w:r>
        <w:rPr>
          <w:noProof/>
        </w:rPr>
        <w:t>86</w:t>
      </w:r>
      <w:r>
        <w:rPr>
          <w:noProof/>
        </w:rPr>
        <w:fldChar w:fldCharType="end"/>
      </w:r>
    </w:p>
    <w:p w14:paraId="6B4A6AAF" w14:textId="4A90C3E4"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6.1.3.4</w:t>
      </w:r>
      <w:r>
        <w:rPr>
          <w:rFonts w:asciiTheme="minorHAnsi" w:eastAsiaTheme="minorEastAsia" w:hAnsiTheme="minorHAnsi" w:cstheme="minorBidi"/>
          <w:noProof/>
          <w:kern w:val="2"/>
          <w:sz w:val="22"/>
          <w:szCs w:val="22"/>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_Toc183521305 \h </w:instrText>
      </w:r>
      <w:r>
        <w:rPr>
          <w:noProof/>
        </w:rPr>
      </w:r>
      <w:r>
        <w:rPr>
          <w:noProof/>
        </w:rPr>
        <w:fldChar w:fldCharType="separate"/>
      </w:r>
      <w:r>
        <w:rPr>
          <w:noProof/>
        </w:rPr>
        <w:t>86</w:t>
      </w:r>
      <w:r>
        <w:rPr>
          <w:noProof/>
        </w:rPr>
        <w:fldChar w:fldCharType="end"/>
      </w:r>
    </w:p>
    <w:p w14:paraId="20EBA8E6" w14:textId="0ECAF85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_Toc183521306 \h </w:instrText>
      </w:r>
      <w:r>
        <w:rPr>
          <w:noProof/>
        </w:rPr>
      </w:r>
      <w:r>
        <w:rPr>
          <w:noProof/>
        </w:rPr>
        <w:fldChar w:fldCharType="separate"/>
      </w:r>
      <w:r>
        <w:rPr>
          <w:noProof/>
        </w:rPr>
        <w:t>86</w:t>
      </w:r>
      <w:r>
        <w:rPr>
          <w:noProof/>
        </w:rPr>
        <w:fldChar w:fldCharType="end"/>
      </w:r>
    </w:p>
    <w:p w14:paraId="0BBB33A2" w14:textId="31C0A67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_Toc183521307 \h </w:instrText>
      </w:r>
      <w:r>
        <w:rPr>
          <w:noProof/>
        </w:rPr>
      </w:r>
      <w:r>
        <w:rPr>
          <w:noProof/>
        </w:rPr>
        <w:fldChar w:fldCharType="separate"/>
      </w:r>
      <w:r>
        <w:rPr>
          <w:noProof/>
        </w:rPr>
        <w:t>86</w:t>
      </w:r>
      <w:r>
        <w:rPr>
          <w:noProof/>
        </w:rPr>
        <w:fldChar w:fldCharType="end"/>
      </w:r>
    </w:p>
    <w:p w14:paraId="27B88A8C" w14:textId="3C83F45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0F7C72">
        <w:rPr>
          <w:rFonts w:cs="Arial"/>
          <w:noProof/>
        </w:rPr>
        <w:t>6.1.3.4.3</w:t>
      </w:r>
      <w:r>
        <w:rPr>
          <w:rFonts w:asciiTheme="minorHAnsi" w:eastAsiaTheme="minorEastAsia" w:hAnsiTheme="minorHAnsi" w:cstheme="minorBidi"/>
          <w:noProof/>
          <w:kern w:val="2"/>
          <w:sz w:val="22"/>
          <w:szCs w:val="22"/>
          <w:lang w:val="en-SE" w:eastAsia="zh-CN"/>
          <w14:ligatures w14:val="standardContextual"/>
        </w:rPr>
        <w:tab/>
      </w:r>
      <w:r w:rsidRPr="000F7C72">
        <w:rPr>
          <w:rFonts w:cs="Arial"/>
          <w:noProof/>
        </w:rPr>
        <w:t>Resource Standard Methods</w:t>
      </w:r>
      <w:r>
        <w:rPr>
          <w:noProof/>
        </w:rPr>
        <w:tab/>
      </w:r>
      <w:r>
        <w:rPr>
          <w:noProof/>
        </w:rPr>
        <w:fldChar w:fldCharType="begin"/>
      </w:r>
      <w:r>
        <w:rPr>
          <w:noProof/>
        </w:rPr>
        <w:instrText xml:space="preserve"> PAGEREF _Toc183521308 \h </w:instrText>
      </w:r>
      <w:r>
        <w:rPr>
          <w:noProof/>
        </w:rPr>
      </w:r>
      <w:r>
        <w:rPr>
          <w:noProof/>
        </w:rPr>
        <w:fldChar w:fldCharType="separate"/>
      </w:r>
      <w:r>
        <w:rPr>
          <w:noProof/>
        </w:rPr>
        <w:t>87</w:t>
      </w:r>
      <w:r>
        <w:rPr>
          <w:noProof/>
        </w:rPr>
        <w:fldChar w:fldCharType="end"/>
      </w:r>
    </w:p>
    <w:p w14:paraId="6DA7D547" w14:textId="55671D20"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6.1.3.4.3.1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_Toc183521309 \h </w:instrText>
      </w:r>
      <w:r>
        <w:rPr>
          <w:noProof/>
        </w:rPr>
      </w:r>
      <w:r>
        <w:rPr>
          <w:noProof/>
        </w:rPr>
        <w:fldChar w:fldCharType="separate"/>
      </w:r>
      <w:r>
        <w:rPr>
          <w:noProof/>
        </w:rPr>
        <w:t>87</w:t>
      </w:r>
      <w:r>
        <w:rPr>
          <w:noProof/>
        </w:rPr>
        <w:fldChar w:fldCharType="end"/>
      </w:r>
    </w:p>
    <w:p w14:paraId="5AADFC61" w14:textId="2E74BBB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_Toc183521310 \h </w:instrText>
      </w:r>
      <w:r>
        <w:rPr>
          <w:noProof/>
        </w:rPr>
      </w:r>
      <w:r>
        <w:rPr>
          <w:noProof/>
        </w:rPr>
        <w:fldChar w:fldCharType="separate"/>
      </w:r>
      <w:r>
        <w:rPr>
          <w:noProof/>
        </w:rPr>
        <w:t>87</w:t>
      </w:r>
      <w:r>
        <w:rPr>
          <w:noProof/>
        </w:rPr>
        <w:fldChar w:fldCharType="end"/>
      </w:r>
    </w:p>
    <w:p w14:paraId="5FB7EB2E" w14:textId="3A111142"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6.1.3.5</w:t>
      </w:r>
      <w:r>
        <w:rPr>
          <w:rFonts w:asciiTheme="minorHAnsi" w:eastAsiaTheme="minorEastAsia" w:hAnsiTheme="minorHAnsi" w:cstheme="minorBidi"/>
          <w:noProof/>
          <w:kern w:val="2"/>
          <w:sz w:val="22"/>
          <w:szCs w:val="22"/>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_Toc183521311 \h </w:instrText>
      </w:r>
      <w:r>
        <w:rPr>
          <w:noProof/>
        </w:rPr>
      </w:r>
      <w:r>
        <w:rPr>
          <w:noProof/>
        </w:rPr>
        <w:fldChar w:fldCharType="separate"/>
      </w:r>
      <w:r>
        <w:rPr>
          <w:noProof/>
        </w:rPr>
        <w:t>88</w:t>
      </w:r>
      <w:r>
        <w:rPr>
          <w:noProof/>
        </w:rPr>
        <w:fldChar w:fldCharType="end"/>
      </w:r>
    </w:p>
    <w:p w14:paraId="2DC62AAA" w14:textId="49278BD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_Toc183521312 \h </w:instrText>
      </w:r>
      <w:r>
        <w:rPr>
          <w:noProof/>
        </w:rPr>
      </w:r>
      <w:r>
        <w:rPr>
          <w:noProof/>
        </w:rPr>
        <w:fldChar w:fldCharType="separate"/>
      </w:r>
      <w:r>
        <w:rPr>
          <w:noProof/>
        </w:rPr>
        <w:t>88</w:t>
      </w:r>
      <w:r>
        <w:rPr>
          <w:noProof/>
        </w:rPr>
        <w:fldChar w:fldCharType="end"/>
      </w:r>
    </w:p>
    <w:p w14:paraId="265F8544" w14:textId="55521B2E"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6.1.3.5.2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_Toc183521313 \h </w:instrText>
      </w:r>
      <w:r>
        <w:rPr>
          <w:noProof/>
        </w:rPr>
      </w:r>
      <w:r>
        <w:rPr>
          <w:noProof/>
        </w:rPr>
        <w:fldChar w:fldCharType="separate"/>
      </w:r>
      <w:r>
        <w:rPr>
          <w:noProof/>
        </w:rPr>
        <w:t>88</w:t>
      </w:r>
      <w:r>
        <w:rPr>
          <w:noProof/>
        </w:rPr>
        <w:fldChar w:fldCharType="end"/>
      </w:r>
    </w:p>
    <w:p w14:paraId="39883C73" w14:textId="111D2FF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6.1.3.5.3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_Toc183521314 \h </w:instrText>
      </w:r>
      <w:r>
        <w:rPr>
          <w:noProof/>
        </w:rPr>
      </w:r>
      <w:r>
        <w:rPr>
          <w:noProof/>
        </w:rPr>
        <w:fldChar w:fldCharType="separate"/>
      </w:r>
      <w:r>
        <w:rPr>
          <w:noProof/>
        </w:rPr>
        <w:t>88</w:t>
      </w:r>
      <w:r>
        <w:rPr>
          <w:noProof/>
        </w:rPr>
        <w:fldChar w:fldCharType="end"/>
      </w:r>
    </w:p>
    <w:p w14:paraId="3A83CAD7" w14:textId="34848C4F"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6.1.3.5.3.1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_Toc183521315 \h </w:instrText>
      </w:r>
      <w:r>
        <w:rPr>
          <w:noProof/>
        </w:rPr>
      </w:r>
      <w:r>
        <w:rPr>
          <w:noProof/>
        </w:rPr>
        <w:fldChar w:fldCharType="separate"/>
      </w:r>
      <w:r>
        <w:rPr>
          <w:noProof/>
        </w:rPr>
        <w:t>88</w:t>
      </w:r>
      <w:r>
        <w:rPr>
          <w:noProof/>
        </w:rPr>
        <w:fldChar w:fldCharType="end"/>
      </w:r>
    </w:p>
    <w:p w14:paraId="6D096362" w14:textId="224FC050"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6.1.3.6</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_Toc183521316 \h </w:instrText>
      </w:r>
      <w:r>
        <w:rPr>
          <w:noProof/>
        </w:rPr>
      </w:r>
      <w:r>
        <w:rPr>
          <w:noProof/>
        </w:rPr>
        <w:fldChar w:fldCharType="separate"/>
      </w:r>
      <w:r>
        <w:rPr>
          <w:noProof/>
        </w:rPr>
        <w:t>92</w:t>
      </w:r>
      <w:r>
        <w:rPr>
          <w:noProof/>
        </w:rPr>
        <w:fldChar w:fldCharType="end"/>
      </w:r>
    </w:p>
    <w:p w14:paraId="1C36992B" w14:textId="7118E3A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_Toc183521317 \h </w:instrText>
      </w:r>
      <w:r>
        <w:rPr>
          <w:noProof/>
        </w:rPr>
      </w:r>
      <w:r>
        <w:rPr>
          <w:noProof/>
        </w:rPr>
        <w:fldChar w:fldCharType="separate"/>
      </w:r>
      <w:r>
        <w:rPr>
          <w:noProof/>
        </w:rPr>
        <w:t>92</w:t>
      </w:r>
      <w:r>
        <w:rPr>
          <w:noProof/>
        </w:rPr>
        <w:fldChar w:fldCharType="end"/>
      </w:r>
    </w:p>
    <w:p w14:paraId="759ED61E" w14:textId="6ED4B0D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6.1.3.6.2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_Toc183521318 \h </w:instrText>
      </w:r>
      <w:r>
        <w:rPr>
          <w:noProof/>
        </w:rPr>
      </w:r>
      <w:r>
        <w:rPr>
          <w:noProof/>
        </w:rPr>
        <w:fldChar w:fldCharType="separate"/>
      </w:r>
      <w:r>
        <w:rPr>
          <w:noProof/>
        </w:rPr>
        <w:t>92</w:t>
      </w:r>
      <w:r>
        <w:rPr>
          <w:noProof/>
        </w:rPr>
        <w:fldChar w:fldCharType="end"/>
      </w:r>
    </w:p>
    <w:p w14:paraId="69893262" w14:textId="1F967A3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6.1.3.6.3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_Toc183521319 \h </w:instrText>
      </w:r>
      <w:r>
        <w:rPr>
          <w:noProof/>
        </w:rPr>
      </w:r>
      <w:r>
        <w:rPr>
          <w:noProof/>
        </w:rPr>
        <w:fldChar w:fldCharType="separate"/>
      </w:r>
      <w:r>
        <w:rPr>
          <w:noProof/>
        </w:rPr>
        <w:t>92</w:t>
      </w:r>
      <w:r>
        <w:rPr>
          <w:noProof/>
        </w:rPr>
        <w:fldChar w:fldCharType="end"/>
      </w:r>
    </w:p>
    <w:p w14:paraId="4F5ED29C" w14:textId="61E67D0B"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6.1.3.6.3.1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_Toc183521320 \h </w:instrText>
      </w:r>
      <w:r>
        <w:rPr>
          <w:noProof/>
        </w:rPr>
      </w:r>
      <w:r>
        <w:rPr>
          <w:noProof/>
        </w:rPr>
        <w:fldChar w:fldCharType="separate"/>
      </w:r>
      <w:r>
        <w:rPr>
          <w:noProof/>
        </w:rPr>
        <w:t>92</w:t>
      </w:r>
      <w:r>
        <w:rPr>
          <w:noProof/>
        </w:rPr>
        <w:fldChar w:fldCharType="end"/>
      </w:r>
    </w:p>
    <w:p w14:paraId="03C291ED" w14:textId="151CAF03"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_Toc183521321 \h </w:instrText>
      </w:r>
      <w:r>
        <w:rPr>
          <w:noProof/>
        </w:rPr>
      </w:r>
      <w:r>
        <w:rPr>
          <w:noProof/>
        </w:rPr>
        <w:fldChar w:fldCharType="separate"/>
      </w:r>
      <w:r>
        <w:rPr>
          <w:noProof/>
        </w:rPr>
        <w:t>94</w:t>
      </w:r>
      <w:r>
        <w:rPr>
          <w:noProof/>
        </w:rPr>
        <w:fldChar w:fldCharType="end"/>
      </w:r>
    </w:p>
    <w:p w14:paraId="5A64F01C" w14:textId="516BE77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_Toc183521322 \h </w:instrText>
      </w:r>
      <w:r>
        <w:rPr>
          <w:noProof/>
        </w:rPr>
      </w:r>
      <w:r>
        <w:rPr>
          <w:noProof/>
        </w:rPr>
        <w:fldChar w:fldCharType="separate"/>
      </w:r>
      <w:r>
        <w:rPr>
          <w:noProof/>
        </w:rPr>
        <w:t>94</w:t>
      </w:r>
      <w:r>
        <w:rPr>
          <w:noProof/>
        </w:rPr>
        <w:fldChar w:fldCharType="end"/>
      </w:r>
    </w:p>
    <w:p w14:paraId="6D5C5928" w14:textId="028B279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6.1.3.7.2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_Toc183521323 \h </w:instrText>
      </w:r>
      <w:r>
        <w:rPr>
          <w:noProof/>
        </w:rPr>
      </w:r>
      <w:r>
        <w:rPr>
          <w:noProof/>
        </w:rPr>
        <w:fldChar w:fldCharType="separate"/>
      </w:r>
      <w:r>
        <w:rPr>
          <w:noProof/>
        </w:rPr>
        <w:t>94</w:t>
      </w:r>
      <w:r>
        <w:rPr>
          <w:noProof/>
        </w:rPr>
        <w:fldChar w:fldCharType="end"/>
      </w:r>
    </w:p>
    <w:p w14:paraId="0AD53E75" w14:textId="58D3C6A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6.1.3.7.3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_Toc183521324 \h </w:instrText>
      </w:r>
      <w:r>
        <w:rPr>
          <w:noProof/>
        </w:rPr>
      </w:r>
      <w:r>
        <w:rPr>
          <w:noProof/>
        </w:rPr>
        <w:fldChar w:fldCharType="separate"/>
      </w:r>
      <w:r>
        <w:rPr>
          <w:noProof/>
        </w:rPr>
        <w:t>94</w:t>
      </w:r>
      <w:r>
        <w:rPr>
          <w:noProof/>
        </w:rPr>
        <w:fldChar w:fldCharType="end"/>
      </w:r>
    </w:p>
    <w:p w14:paraId="31C9C9C6" w14:textId="771E4124"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6.1.3.7.3.1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_Toc183521325 \h </w:instrText>
      </w:r>
      <w:r>
        <w:rPr>
          <w:noProof/>
        </w:rPr>
      </w:r>
      <w:r>
        <w:rPr>
          <w:noProof/>
        </w:rPr>
        <w:fldChar w:fldCharType="separate"/>
      </w:r>
      <w:r>
        <w:rPr>
          <w:noProof/>
        </w:rPr>
        <w:t>94</w:t>
      </w:r>
      <w:r>
        <w:rPr>
          <w:noProof/>
        </w:rPr>
        <w:fldChar w:fldCharType="end"/>
      </w:r>
    </w:p>
    <w:p w14:paraId="254E7E68" w14:textId="67DE783E"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lastRenderedPageBreak/>
        <w:t>6.1.3.7.3.2</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_Toc183521326 \h </w:instrText>
      </w:r>
      <w:r>
        <w:rPr>
          <w:noProof/>
        </w:rPr>
      </w:r>
      <w:r>
        <w:rPr>
          <w:noProof/>
        </w:rPr>
        <w:fldChar w:fldCharType="separate"/>
      </w:r>
      <w:r>
        <w:rPr>
          <w:noProof/>
        </w:rPr>
        <w:t>95</w:t>
      </w:r>
      <w:r>
        <w:rPr>
          <w:noProof/>
        </w:rPr>
        <w:fldChar w:fldCharType="end"/>
      </w:r>
    </w:p>
    <w:p w14:paraId="4F542E94" w14:textId="4F80BB6E"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6.1.3.8</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_Toc183521327 \h </w:instrText>
      </w:r>
      <w:r>
        <w:rPr>
          <w:noProof/>
        </w:rPr>
      </w:r>
      <w:r>
        <w:rPr>
          <w:noProof/>
        </w:rPr>
        <w:fldChar w:fldCharType="separate"/>
      </w:r>
      <w:r>
        <w:rPr>
          <w:noProof/>
        </w:rPr>
        <w:t>96</w:t>
      </w:r>
      <w:r>
        <w:rPr>
          <w:noProof/>
        </w:rPr>
        <w:fldChar w:fldCharType="end"/>
      </w:r>
    </w:p>
    <w:p w14:paraId="6B8BB296" w14:textId="1D1A2874"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6.1.3.8.1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_Toc183521328 \h </w:instrText>
      </w:r>
      <w:r>
        <w:rPr>
          <w:noProof/>
        </w:rPr>
      </w:r>
      <w:r>
        <w:rPr>
          <w:noProof/>
        </w:rPr>
        <w:fldChar w:fldCharType="separate"/>
      </w:r>
      <w:r>
        <w:rPr>
          <w:noProof/>
        </w:rPr>
        <w:t>96</w:t>
      </w:r>
      <w:r>
        <w:rPr>
          <w:noProof/>
        </w:rPr>
        <w:fldChar w:fldCharType="end"/>
      </w:r>
    </w:p>
    <w:p w14:paraId="694F27FD" w14:textId="74737AE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6.1.3.8.2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_Toc183521329 \h </w:instrText>
      </w:r>
      <w:r>
        <w:rPr>
          <w:noProof/>
        </w:rPr>
      </w:r>
      <w:r>
        <w:rPr>
          <w:noProof/>
        </w:rPr>
        <w:fldChar w:fldCharType="separate"/>
      </w:r>
      <w:r>
        <w:rPr>
          <w:noProof/>
        </w:rPr>
        <w:t>96</w:t>
      </w:r>
      <w:r>
        <w:rPr>
          <w:noProof/>
        </w:rPr>
        <w:fldChar w:fldCharType="end"/>
      </w:r>
    </w:p>
    <w:p w14:paraId="1CBE0CB9" w14:textId="1440780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6.1.3.8.3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_Toc183521330 \h </w:instrText>
      </w:r>
      <w:r>
        <w:rPr>
          <w:noProof/>
        </w:rPr>
      </w:r>
      <w:r>
        <w:rPr>
          <w:noProof/>
        </w:rPr>
        <w:fldChar w:fldCharType="separate"/>
      </w:r>
      <w:r>
        <w:rPr>
          <w:noProof/>
        </w:rPr>
        <w:t>97</w:t>
      </w:r>
      <w:r>
        <w:rPr>
          <w:noProof/>
        </w:rPr>
        <w:fldChar w:fldCharType="end"/>
      </w:r>
    </w:p>
    <w:p w14:paraId="41FAD9B1" w14:textId="3174DC0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6.1.3.8.4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_Toc183521331 \h </w:instrText>
      </w:r>
      <w:r>
        <w:rPr>
          <w:noProof/>
        </w:rPr>
      </w:r>
      <w:r>
        <w:rPr>
          <w:noProof/>
        </w:rPr>
        <w:fldChar w:fldCharType="separate"/>
      </w:r>
      <w:r>
        <w:rPr>
          <w:noProof/>
        </w:rPr>
        <w:t>97</w:t>
      </w:r>
      <w:r>
        <w:rPr>
          <w:noProof/>
        </w:rPr>
        <w:fldChar w:fldCharType="end"/>
      </w:r>
    </w:p>
    <w:p w14:paraId="4F7E35E3" w14:textId="22D4B3AE"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6.1.3.8.4.1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_Toc183521332 \h </w:instrText>
      </w:r>
      <w:r>
        <w:rPr>
          <w:noProof/>
        </w:rPr>
      </w:r>
      <w:r>
        <w:rPr>
          <w:noProof/>
        </w:rPr>
        <w:fldChar w:fldCharType="separate"/>
      </w:r>
      <w:r>
        <w:rPr>
          <w:noProof/>
        </w:rPr>
        <w:t>97</w:t>
      </w:r>
      <w:r>
        <w:rPr>
          <w:noProof/>
        </w:rPr>
        <w:fldChar w:fldCharType="end"/>
      </w:r>
    </w:p>
    <w:p w14:paraId="37E63675" w14:textId="11024C4E"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6.1.3.8.4.2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_Toc183521333 \h </w:instrText>
      </w:r>
      <w:r>
        <w:rPr>
          <w:noProof/>
        </w:rPr>
      </w:r>
      <w:r>
        <w:rPr>
          <w:noProof/>
        </w:rPr>
        <w:fldChar w:fldCharType="separate"/>
      </w:r>
      <w:r>
        <w:rPr>
          <w:noProof/>
        </w:rPr>
        <w:t>97</w:t>
      </w:r>
      <w:r>
        <w:rPr>
          <w:noProof/>
        </w:rPr>
        <w:fldChar w:fldCharType="end"/>
      </w:r>
    </w:p>
    <w:p w14:paraId="15C3FD0D" w14:textId="347EA353"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6.1.3.8.4.2.1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_Toc183521334 \h </w:instrText>
      </w:r>
      <w:r>
        <w:rPr>
          <w:noProof/>
        </w:rPr>
      </w:r>
      <w:r>
        <w:rPr>
          <w:noProof/>
        </w:rPr>
        <w:fldChar w:fldCharType="separate"/>
      </w:r>
      <w:r>
        <w:rPr>
          <w:noProof/>
        </w:rPr>
        <w:t>97</w:t>
      </w:r>
      <w:r>
        <w:rPr>
          <w:noProof/>
        </w:rPr>
        <w:fldChar w:fldCharType="end"/>
      </w:r>
    </w:p>
    <w:p w14:paraId="1ACF8755" w14:textId="499C41F4"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6.1.3.8.4.2.2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_Toc183521335 \h </w:instrText>
      </w:r>
      <w:r>
        <w:rPr>
          <w:noProof/>
        </w:rPr>
      </w:r>
      <w:r>
        <w:rPr>
          <w:noProof/>
        </w:rPr>
        <w:fldChar w:fldCharType="separate"/>
      </w:r>
      <w:r>
        <w:rPr>
          <w:noProof/>
        </w:rPr>
        <w:t>97</w:t>
      </w:r>
      <w:r>
        <w:rPr>
          <w:noProof/>
        </w:rPr>
        <w:fldChar w:fldCharType="end"/>
      </w:r>
    </w:p>
    <w:p w14:paraId="268796C8" w14:textId="197AE421"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6.1.3.9</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_Toc183521336 \h </w:instrText>
      </w:r>
      <w:r>
        <w:rPr>
          <w:noProof/>
        </w:rPr>
      </w:r>
      <w:r>
        <w:rPr>
          <w:noProof/>
        </w:rPr>
        <w:fldChar w:fldCharType="separate"/>
      </w:r>
      <w:r>
        <w:rPr>
          <w:noProof/>
        </w:rPr>
        <w:t>99</w:t>
      </w:r>
      <w:r>
        <w:rPr>
          <w:noProof/>
        </w:rPr>
        <w:fldChar w:fldCharType="end"/>
      </w:r>
    </w:p>
    <w:p w14:paraId="3AB03466" w14:textId="7EDF2CA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6.1.3.9.1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_Toc183521337 \h </w:instrText>
      </w:r>
      <w:r>
        <w:rPr>
          <w:noProof/>
        </w:rPr>
      </w:r>
      <w:r>
        <w:rPr>
          <w:noProof/>
        </w:rPr>
        <w:fldChar w:fldCharType="separate"/>
      </w:r>
      <w:r>
        <w:rPr>
          <w:noProof/>
        </w:rPr>
        <w:t>99</w:t>
      </w:r>
      <w:r>
        <w:rPr>
          <w:noProof/>
        </w:rPr>
        <w:fldChar w:fldCharType="end"/>
      </w:r>
    </w:p>
    <w:p w14:paraId="14D6FA4F" w14:textId="75604B5A"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6.1.3.9.2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_Toc183521338 \h </w:instrText>
      </w:r>
      <w:r>
        <w:rPr>
          <w:noProof/>
        </w:rPr>
      </w:r>
      <w:r>
        <w:rPr>
          <w:noProof/>
        </w:rPr>
        <w:fldChar w:fldCharType="separate"/>
      </w:r>
      <w:r>
        <w:rPr>
          <w:noProof/>
        </w:rPr>
        <w:t>99</w:t>
      </w:r>
      <w:r>
        <w:rPr>
          <w:noProof/>
        </w:rPr>
        <w:fldChar w:fldCharType="end"/>
      </w:r>
    </w:p>
    <w:p w14:paraId="164D6698" w14:textId="4B47E9DE"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6.1.3.9.3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_Toc183521339 \h </w:instrText>
      </w:r>
      <w:r>
        <w:rPr>
          <w:noProof/>
        </w:rPr>
      </w:r>
      <w:r>
        <w:rPr>
          <w:noProof/>
        </w:rPr>
        <w:fldChar w:fldCharType="separate"/>
      </w:r>
      <w:r>
        <w:rPr>
          <w:noProof/>
        </w:rPr>
        <w:t>99</w:t>
      </w:r>
      <w:r>
        <w:rPr>
          <w:noProof/>
        </w:rPr>
        <w:fldChar w:fldCharType="end"/>
      </w:r>
    </w:p>
    <w:p w14:paraId="32658A0B" w14:textId="217073A4"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6.1.3.9.3.1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_Toc183521340 \h </w:instrText>
      </w:r>
      <w:r>
        <w:rPr>
          <w:noProof/>
        </w:rPr>
      </w:r>
      <w:r>
        <w:rPr>
          <w:noProof/>
        </w:rPr>
        <w:fldChar w:fldCharType="separate"/>
      </w:r>
      <w:r>
        <w:rPr>
          <w:noProof/>
        </w:rPr>
        <w:t>99</w:t>
      </w:r>
      <w:r>
        <w:rPr>
          <w:noProof/>
        </w:rPr>
        <w:fldChar w:fldCharType="end"/>
      </w:r>
    </w:p>
    <w:p w14:paraId="7C6DA401" w14:textId="3306020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6.1.3.9.4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_Toc183521341 \h </w:instrText>
      </w:r>
      <w:r>
        <w:rPr>
          <w:noProof/>
        </w:rPr>
      </w:r>
      <w:r>
        <w:rPr>
          <w:noProof/>
        </w:rPr>
        <w:fldChar w:fldCharType="separate"/>
      </w:r>
      <w:r>
        <w:rPr>
          <w:noProof/>
        </w:rPr>
        <w:t>100</w:t>
      </w:r>
      <w:r>
        <w:rPr>
          <w:noProof/>
        </w:rPr>
        <w:fldChar w:fldCharType="end"/>
      </w:r>
    </w:p>
    <w:p w14:paraId="1539BCAB" w14:textId="6FD30CF8"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6.1.3.10</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_Toc183521342 \h </w:instrText>
      </w:r>
      <w:r>
        <w:rPr>
          <w:noProof/>
        </w:rPr>
      </w:r>
      <w:r>
        <w:rPr>
          <w:noProof/>
        </w:rPr>
        <w:fldChar w:fldCharType="separate"/>
      </w:r>
      <w:r>
        <w:rPr>
          <w:noProof/>
        </w:rPr>
        <w:t>101</w:t>
      </w:r>
      <w:r>
        <w:rPr>
          <w:noProof/>
        </w:rPr>
        <w:fldChar w:fldCharType="end"/>
      </w:r>
    </w:p>
    <w:p w14:paraId="63079ACD" w14:textId="7E23E337"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6.1.3.10.1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_Toc183521343 \h </w:instrText>
      </w:r>
      <w:r>
        <w:rPr>
          <w:noProof/>
        </w:rPr>
      </w:r>
      <w:r>
        <w:rPr>
          <w:noProof/>
        </w:rPr>
        <w:fldChar w:fldCharType="separate"/>
      </w:r>
      <w:r>
        <w:rPr>
          <w:noProof/>
        </w:rPr>
        <w:t>101</w:t>
      </w:r>
      <w:r>
        <w:rPr>
          <w:noProof/>
        </w:rPr>
        <w:fldChar w:fldCharType="end"/>
      </w:r>
    </w:p>
    <w:p w14:paraId="35CA8A88" w14:textId="1A3B3C7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6.1.3.10.2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_Toc183521344 \h </w:instrText>
      </w:r>
      <w:r>
        <w:rPr>
          <w:noProof/>
        </w:rPr>
      </w:r>
      <w:r>
        <w:rPr>
          <w:noProof/>
        </w:rPr>
        <w:fldChar w:fldCharType="separate"/>
      </w:r>
      <w:r>
        <w:rPr>
          <w:noProof/>
        </w:rPr>
        <w:t>101</w:t>
      </w:r>
      <w:r>
        <w:rPr>
          <w:noProof/>
        </w:rPr>
        <w:fldChar w:fldCharType="end"/>
      </w:r>
    </w:p>
    <w:p w14:paraId="36315800" w14:textId="640CECE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6.1.3.10.3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_Toc183521345 \h </w:instrText>
      </w:r>
      <w:r>
        <w:rPr>
          <w:noProof/>
        </w:rPr>
      </w:r>
      <w:r>
        <w:rPr>
          <w:noProof/>
        </w:rPr>
        <w:fldChar w:fldCharType="separate"/>
      </w:r>
      <w:r>
        <w:rPr>
          <w:noProof/>
        </w:rPr>
        <w:t>101</w:t>
      </w:r>
      <w:r>
        <w:rPr>
          <w:noProof/>
        </w:rPr>
        <w:fldChar w:fldCharType="end"/>
      </w:r>
    </w:p>
    <w:p w14:paraId="1E09D49D" w14:textId="1D8DCCE6"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6.1.3.10.3.1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_Toc183521346 \h </w:instrText>
      </w:r>
      <w:r>
        <w:rPr>
          <w:noProof/>
        </w:rPr>
      </w:r>
      <w:r>
        <w:rPr>
          <w:noProof/>
        </w:rPr>
        <w:fldChar w:fldCharType="separate"/>
      </w:r>
      <w:r>
        <w:rPr>
          <w:noProof/>
        </w:rPr>
        <w:t>101</w:t>
      </w:r>
      <w:r>
        <w:rPr>
          <w:noProof/>
        </w:rPr>
        <w:fldChar w:fldCharType="end"/>
      </w:r>
    </w:p>
    <w:p w14:paraId="7A2E51FD" w14:textId="12AB927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6.1.3.10.4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_Toc183521347 \h </w:instrText>
      </w:r>
      <w:r>
        <w:rPr>
          <w:noProof/>
        </w:rPr>
      </w:r>
      <w:r>
        <w:rPr>
          <w:noProof/>
        </w:rPr>
        <w:fldChar w:fldCharType="separate"/>
      </w:r>
      <w:r>
        <w:rPr>
          <w:noProof/>
        </w:rPr>
        <w:t>102</w:t>
      </w:r>
      <w:r>
        <w:rPr>
          <w:noProof/>
        </w:rPr>
        <w:fldChar w:fldCharType="end"/>
      </w:r>
    </w:p>
    <w:p w14:paraId="5E0C57A3" w14:textId="55D38A9E"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6.1.4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_Toc183521348 \h </w:instrText>
      </w:r>
      <w:r>
        <w:rPr>
          <w:noProof/>
        </w:rPr>
      </w:r>
      <w:r>
        <w:rPr>
          <w:noProof/>
        </w:rPr>
        <w:fldChar w:fldCharType="separate"/>
      </w:r>
      <w:r>
        <w:rPr>
          <w:noProof/>
        </w:rPr>
        <w:t>102</w:t>
      </w:r>
      <w:r>
        <w:rPr>
          <w:noProof/>
        </w:rPr>
        <w:fldChar w:fldCharType="end"/>
      </w:r>
    </w:p>
    <w:p w14:paraId="1A8AE474" w14:textId="225F9050"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6.1.5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_Toc183521349 \h </w:instrText>
      </w:r>
      <w:r>
        <w:rPr>
          <w:noProof/>
        </w:rPr>
      </w:r>
      <w:r>
        <w:rPr>
          <w:noProof/>
        </w:rPr>
        <w:fldChar w:fldCharType="separate"/>
      </w:r>
      <w:r>
        <w:rPr>
          <w:noProof/>
        </w:rPr>
        <w:t>102</w:t>
      </w:r>
      <w:r>
        <w:rPr>
          <w:noProof/>
        </w:rPr>
        <w:fldChar w:fldCharType="end"/>
      </w:r>
    </w:p>
    <w:p w14:paraId="5D6B009E" w14:textId="0CAE17BB"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_Toc183521350 \h </w:instrText>
      </w:r>
      <w:r>
        <w:rPr>
          <w:noProof/>
        </w:rPr>
      </w:r>
      <w:r>
        <w:rPr>
          <w:noProof/>
        </w:rPr>
        <w:fldChar w:fldCharType="separate"/>
      </w:r>
      <w:r>
        <w:rPr>
          <w:noProof/>
        </w:rPr>
        <w:t>102</w:t>
      </w:r>
      <w:r>
        <w:rPr>
          <w:noProof/>
        </w:rPr>
        <w:fldChar w:fldCharType="end"/>
      </w:r>
    </w:p>
    <w:p w14:paraId="6D039C5D" w14:textId="79C629C4"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6.1.5.2</w:t>
      </w:r>
      <w:r>
        <w:rPr>
          <w:rFonts w:asciiTheme="minorHAnsi" w:eastAsiaTheme="minorEastAsia" w:hAnsiTheme="minorHAnsi" w:cstheme="minorBidi"/>
          <w:noProof/>
          <w:kern w:val="2"/>
          <w:sz w:val="22"/>
          <w:szCs w:val="22"/>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_Toc183521351 \h </w:instrText>
      </w:r>
      <w:r>
        <w:rPr>
          <w:noProof/>
        </w:rPr>
      </w:r>
      <w:r>
        <w:rPr>
          <w:noProof/>
        </w:rPr>
        <w:fldChar w:fldCharType="separate"/>
      </w:r>
      <w:r>
        <w:rPr>
          <w:noProof/>
        </w:rPr>
        <w:t>102</w:t>
      </w:r>
      <w:r>
        <w:rPr>
          <w:noProof/>
        </w:rPr>
        <w:fldChar w:fldCharType="end"/>
      </w:r>
    </w:p>
    <w:p w14:paraId="3E929C5D" w14:textId="2549249E"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_Toc183521352 \h </w:instrText>
      </w:r>
      <w:r>
        <w:rPr>
          <w:noProof/>
        </w:rPr>
      </w:r>
      <w:r>
        <w:rPr>
          <w:noProof/>
        </w:rPr>
        <w:fldChar w:fldCharType="separate"/>
      </w:r>
      <w:r>
        <w:rPr>
          <w:noProof/>
        </w:rPr>
        <w:t>102</w:t>
      </w:r>
      <w:r>
        <w:rPr>
          <w:noProof/>
        </w:rPr>
        <w:fldChar w:fldCharType="end"/>
      </w:r>
    </w:p>
    <w:p w14:paraId="198569F0" w14:textId="57B386D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_Toc183521353 \h </w:instrText>
      </w:r>
      <w:r>
        <w:rPr>
          <w:noProof/>
        </w:rPr>
      </w:r>
      <w:r>
        <w:rPr>
          <w:noProof/>
        </w:rPr>
        <w:fldChar w:fldCharType="separate"/>
      </w:r>
      <w:r>
        <w:rPr>
          <w:noProof/>
        </w:rPr>
        <w:t>103</w:t>
      </w:r>
      <w:r>
        <w:rPr>
          <w:noProof/>
        </w:rPr>
        <w:fldChar w:fldCharType="end"/>
      </w:r>
    </w:p>
    <w:p w14:paraId="2E3DE0F9" w14:textId="4A29C4AA"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_Toc183521354 \h </w:instrText>
      </w:r>
      <w:r>
        <w:rPr>
          <w:noProof/>
        </w:rPr>
      </w:r>
      <w:r>
        <w:rPr>
          <w:noProof/>
        </w:rPr>
        <w:fldChar w:fldCharType="separate"/>
      </w:r>
      <w:r>
        <w:rPr>
          <w:noProof/>
        </w:rPr>
        <w:t>103</w:t>
      </w:r>
      <w:r>
        <w:rPr>
          <w:noProof/>
        </w:rPr>
        <w:fldChar w:fldCharType="end"/>
      </w:r>
    </w:p>
    <w:p w14:paraId="16EC808F" w14:textId="1C6C482F"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_Toc183521355 \h </w:instrText>
      </w:r>
      <w:r>
        <w:rPr>
          <w:noProof/>
        </w:rPr>
      </w:r>
      <w:r>
        <w:rPr>
          <w:noProof/>
        </w:rPr>
        <w:fldChar w:fldCharType="separate"/>
      </w:r>
      <w:r>
        <w:rPr>
          <w:noProof/>
        </w:rPr>
        <w:t>103</w:t>
      </w:r>
      <w:r>
        <w:rPr>
          <w:noProof/>
        </w:rPr>
        <w:fldChar w:fldCharType="end"/>
      </w:r>
    </w:p>
    <w:p w14:paraId="0A0CA819" w14:textId="4B24DB60"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6.1.5.3</w:t>
      </w:r>
      <w:r>
        <w:rPr>
          <w:rFonts w:asciiTheme="minorHAnsi" w:eastAsiaTheme="minorEastAsia" w:hAnsiTheme="minorHAnsi" w:cstheme="minorBidi"/>
          <w:noProof/>
          <w:kern w:val="2"/>
          <w:sz w:val="22"/>
          <w:szCs w:val="22"/>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_Toc183521356 \h </w:instrText>
      </w:r>
      <w:r>
        <w:rPr>
          <w:noProof/>
        </w:rPr>
      </w:r>
      <w:r>
        <w:rPr>
          <w:noProof/>
        </w:rPr>
        <w:fldChar w:fldCharType="separate"/>
      </w:r>
      <w:r>
        <w:rPr>
          <w:noProof/>
        </w:rPr>
        <w:t>104</w:t>
      </w:r>
      <w:r>
        <w:rPr>
          <w:noProof/>
        </w:rPr>
        <w:fldChar w:fldCharType="end"/>
      </w:r>
    </w:p>
    <w:p w14:paraId="229978C3" w14:textId="613162A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_Toc183521357 \h </w:instrText>
      </w:r>
      <w:r>
        <w:rPr>
          <w:noProof/>
        </w:rPr>
      </w:r>
      <w:r>
        <w:rPr>
          <w:noProof/>
        </w:rPr>
        <w:fldChar w:fldCharType="separate"/>
      </w:r>
      <w:r>
        <w:rPr>
          <w:noProof/>
        </w:rPr>
        <w:t>104</w:t>
      </w:r>
      <w:r>
        <w:rPr>
          <w:noProof/>
        </w:rPr>
        <w:fldChar w:fldCharType="end"/>
      </w:r>
    </w:p>
    <w:p w14:paraId="74BA94B9" w14:textId="1DD7C2B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_Toc183521358 \h </w:instrText>
      </w:r>
      <w:r>
        <w:rPr>
          <w:noProof/>
        </w:rPr>
      </w:r>
      <w:r>
        <w:rPr>
          <w:noProof/>
        </w:rPr>
        <w:fldChar w:fldCharType="separate"/>
      </w:r>
      <w:r>
        <w:rPr>
          <w:noProof/>
        </w:rPr>
        <w:t>104</w:t>
      </w:r>
      <w:r>
        <w:rPr>
          <w:noProof/>
        </w:rPr>
        <w:fldChar w:fldCharType="end"/>
      </w:r>
    </w:p>
    <w:p w14:paraId="34E86CC7" w14:textId="502CEBF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_Toc183521359 \h </w:instrText>
      </w:r>
      <w:r>
        <w:rPr>
          <w:noProof/>
        </w:rPr>
      </w:r>
      <w:r>
        <w:rPr>
          <w:noProof/>
        </w:rPr>
        <w:fldChar w:fldCharType="separate"/>
      </w:r>
      <w:r>
        <w:rPr>
          <w:noProof/>
        </w:rPr>
        <w:t>104</w:t>
      </w:r>
      <w:r>
        <w:rPr>
          <w:noProof/>
        </w:rPr>
        <w:fldChar w:fldCharType="end"/>
      </w:r>
    </w:p>
    <w:p w14:paraId="53A1D39A" w14:textId="0F8A48A6"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6.1.5.3.3.1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_Toc183521360 \h </w:instrText>
      </w:r>
      <w:r>
        <w:rPr>
          <w:noProof/>
        </w:rPr>
      </w:r>
      <w:r>
        <w:rPr>
          <w:noProof/>
        </w:rPr>
        <w:fldChar w:fldCharType="separate"/>
      </w:r>
      <w:r>
        <w:rPr>
          <w:noProof/>
        </w:rPr>
        <w:t>104</w:t>
      </w:r>
      <w:r>
        <w:rPr>
          <w:noProof/>
        </w:rPr>
        <w:fldChar w:fldCharType="end"/>
      </w:r>
    </w:p>
    <w:p w14:paraId="023F9576" w14:textId="254C7FB7"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6.1.5.4</w:t>
      </w:r>
      <w:r>
        <w:rPr>
          <w:rFonts w:asciiTheme="minorHAnsi" w:eastAsiaTheme="minorEastAsia" w:hAnsiTheme="minorHAnsi" w:cstheme="minorBidi"/>
          <w:noProof/>
          <w:kern w:val="2"/>
          <w:sz w:val="22"/>
          <w:szCs w:val="22"/>
          <w:lang w:val="en-SE" w:eastAsia="zh-CN"/>
          <w14:ligatures w14:val="standardContextual"/>
        </w:rPr>
        <w:tab/>
      </w:r>
      <w:r>
        <w:rPr>
          <w:noProof/>
        </w:rPr>
        <w:t>N1 Message Notification</w:t>
      </w:r>
      <w:r>
        <w:rPr>
          <w:noProof/>
        </w:rPr>
        <w:tab/>
      </w:r>
      <w:r>
        <w:rPr>
          <w:noProof/>
        </w:rPr>
        <w:fldChar w:fldCharType="begin"/>
      </w:r>
      <w:r>
        <w:rPr>
          <w:noProof/>
        </w:rPr>
        <w:instrText xml:space="preserve"> PAGEREF _Toc183521361 \h </w:instrText>
      </w:r>
      <w:r>
        <w:rPr>
          <w:noProof/>
        </w:rPr>
      </w:r>
      <w:r>
        <w:rPr>
          <w:noProof/>
        </w:rPr>
        <w:fldChar w:fldCharType="separate"/>
      </w:r>
      <w:r>
        <w:rPr>
          <w:noProof/>
        </w:rPr>
        <w:t>105</w:t>
      </w:r>
      <w:r>
        <w:rPr>
          <w:noProof/>
        </w:rPr>
        <w:fldChar w:fldCharType="end"/>
      </w:r>
    </w:p>
    <w:p w14:paraId="5C559387" w14:textId="73E8B94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6.1.5.4.1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_Toc183521362 \h </w:instrText>
      </w:r>
      <w:r>
        <w:rPr>
          <w:noProof/>
        </w:rPr>
      </w:r>
      <w:r>
        <w:rPr>
          <w:noProof/>
        </w:rPr>
        <w:fldChar w:fldCharType="separate"/>
      </w:r>
      <w:r>
        <w:rPr>
          <w:noProof/>
        </w:rPr>
        <w:t>105</w:t>
      </w:r>
      <w:r>
        <w:rPr>
          <w:noProof/>
        </w:rPr>
        <w:fldChar w:fldCharType="end"/>
      </w:r>
    </w:p>
    <w:p w14:paraId="5A097CB5" w14:textId="657A7E2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6.1.5.4.2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_Toc183521363 \h </w:instrText>
      </w:r>
      <w:r>
        <w:rPr>
          <w:noProof/>
        </w:rPr>
      </w:r>
      <w:r>
        <w:rPr>
          <w:noProof/>
        </w:rPr>
        <w:fldChar w:fldCharType="separate"/>
      </w:r>
      <w:r>
        <w:rPr>
          <w:noProof/>
        </w:rPr>
        <w:t>105</w:t>
      </w:r>
      <w:r>
        <w:rPr>
          <w:noProof/>
        </w:rPr>
        <w:fldChar w:fldCharType="end"/>
      </w:r>
    </w:p>
    <w:p w14:paraId="3902145B" w14:textId="781A033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6.1.5.4.3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_Toc183521364 \h </w:instrText>
      </w:r>
      <w:r>
        <w:rPr>
          <w:noProof/>
        </w:rPr>
      </w:r>
      <w:r>
        <w:rPr>
          <w:noProof/>
        </w:rPr>
        <w:fldChar w:fldCharType="separate"/>
      </w:r>
      <w:r>
        <w:rPr>
          <w:noProof/>
        </w:rPr>
        <w:t>105</w:t>
      </w:r>
      <w:r>
        <w:rPr>
          <w:noProof/>
        </w:rPr>
        <w:fldChar w:fldCharType="end"/>
      </w:r>
    </w:p>
    <w:p w14:paraId="1FD3B06A" w14:textId="450AEC08"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6.1.5.4.3.1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_Toc183521365 \h </w:instrText>
      </w:r>
      <w:r>
        <w:rPr>
          <w:noProof/>
        </w:rPr>
      </w:r>
      <w:r>
        <w:rPr>
          <w:noProof/>
        </w:rPr>
        <w:fldChar w:fldCharType="separate"/>
      </w:r>
      <w:r>
        <w:rPr>
          <w:noProof/>
        </w:rPr>
        <w:t>105</w:t>
      </w:r>
      <w:r>
        <w:rPr>
          <w:noProof/>
        </w:rPr>
        <w:fldChar w:fldCharType="end"/>
      </w:r>
    </w:p>
    <w:p w14:paraId="1723A5AE" w14:textId="7E919437"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6.1.5.5</w:t>
      </w:r>
      <w:r>
        <w:rPr>
          <w:rFonts w:asciiTheme="minorHAnsi" w:eastAsiaTheme="minorEastAsia" w:hAnsiTheme="minorHAnsi" w:cstheme="minorBidi"/>
          <w:noProof/>
          <w:kern w:val="2"/>
          <w:sz w:val="22"/>
          <w:szCs w:val="22"/>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_Toc183521366 \h </w:instrText>
      </w:r>
      <w:r>
        <w:rPr>
          <w:noProof/>
        </w:rPr>
      </w:r>
      <w:r>
        <w:rPr>
          <w:noProof/>
        </w:rPr>
        <w:fldChar w:fldCharType="separate"/>
      </w:r>
      <w:r>
        <w:rPr>
          <w:noProof/>
        </w:rPr>
        <w:t>106</w:t>
      </w:r>
      <w:r>
        <w:rPr>
          <w:noProof/>
        </w:rPr>
        <w:fldChar w:fldCharType="end"/>
      </w:r>
    </w:p>
    <w:p w14:paraId="4D97CF83" w14:textId="0084119A"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6.1.5.5.1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_Toc183521367 \h </w:instrText>
      </w:r>
      <w:r>
        <w:rPr>
          <w:noProof/>
        </w:rPr>
      </w:r>
      <w:r>
        <w:rPr>
          <w:noProof/>
        </w:rPr>
        <w:fldChar w:fldCharType="separate"/>
      </w:r>
      <w:r>
        <w:rPr>
          <w:noProof/>
        </w:rPr>
        <w:t>106</w:t>
      </w:r>
      <w:r>
        <w:rPr>
          <w:noProof/>
        </w:rPr>
        <w:fldChar w:fldCharType="end"/>
      </w:r>
    </w:p>
    <w:p w14:paraId="5400C37C" w14:textId="126D363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6.1.5.5.2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_Toc183521368 \h </w:instrText>
      </w:r>
      <w:r>
        <w:rPr>
          <w:noProof/>
        </w:rPr>
      </w:r>
      <w:r>
        <w:rPr>
          <w:noProof/>
        </w:rPr>
        <w:fldChar w:fldCharType="separate"/>
      </w:r>
      <w:r>
        <w:rPr>
          <w:noProof/>
        </w:rPr>
        <w:t>106</w:t>
      </w:r>
      <w:r>
        <w:rPr>
          <w:noProof/>
        </w:rPr>
        <w:fldChar w:fldCharType="end"/>
      </w:r>
    </w:p>
    <w:p w14:paraId="3C583F4B" w14:textId="2966F6E7"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6.1.5.5.3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_Toc183521369 \h </w:instrText>
      </w:r>
      <w:r>
        <w:rPr>
          <w:noProof/>
        </w:rPr>
      </w:r>
      <w:r>
        <w:rPr>
          <w:noProof/>
        </w:rPr>
        <w:fldChar w:fldCharType="separate"/>
      </w:r>
      <w:r>
        <w:rPr>
          <w:noProof/>
        </w:rPr>
        <w:t>106</w:t>
      </w:r>
      <w:r>
        <w:rPr>
          <w:noProof/>
        </w:rPr>
        <w:fldChar w:fldCharType="end"/>
      </w:r>
    </w:p>
    <w:p w14:paraId="2080F285" w14:textId="3B3FAA57"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6.1.5.5.3.1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_Toc183521370 \h </w:instrText>
      </w:r>
      <w:r>
        <w:rPr>
          <w:noProof/>
        </w:rPr>
      </w:r>
      <w:r>
        <w:rPr>
          <w:noProof/>
        </w:rPr>
        <w:fldChar w:fldCharType="separate"/>
      </w:r>
      <w:r>
        <w:rPr>
          <w:noProof/>
        </w:rPr>
        <w:t>106</w:t>
      </w:r>
      <w:r>
        <w:rPr>
          <w:noProof/>
        </w:rPr>
        <w:fldChar w:fldCharType="end"/>
      </w:r>
    </w:p>
    <w:p w14:paraId="0DE49CBB" w14:textId="60817DFC"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6.1.5.6</w:t>
      </w:r>
      <w:r>
        <w:rPr>
          <w:rFonts w:asciiTheme="minorHAnsi" w:eastAsiaTheme="minorEastAsia" w:hAnsiTheme="minorHAnsi" w:cstheme="minorBidi"/>
          <w:noProof/>
          <w:kern w:val="2"/>
          <w:sz w:val="22"/>
          <w:szCs w:val="22"/>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_Toc183521371 \h </w:instrText>
      </w:r>
      <w:r>
        <w:rPr>
          <w:noProof/>
        </w:rPr>
      </w:r>
      <w:r>
        <w:rPr>
          <w:noProof/>
        </w:rPr>
        <w:fldChar w:fldCharType="separate"/>
      </w:r>
      <w:r>
        <w:rPr>
          <w:noProof/>
        </w:rPr>
        <w:t>107</w:t>
      </w:r>
      <w:r>
        <w:rPr>
          <w:noProof/>
        </w:rPr>
        <w:fldChar w:fldCharType="end"/>
      </w:r>
    </w:p>
    <w:p w14:paraId="165D5F31" w14:textId="676F7D9E"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6.1.5.6.1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_Toc183521372 \h </w:instrText>
      </w:r>
      <w:r>
        <w:rPr>
          <w:noProof/>
        </w:rPr>
      </w:r>
      <w:r>
        <w:rPr>
          <w:noProof/>
        </w:rPr>
        <w:fldChar w:fldCharType="separate"/>
      </w:r>
      <w:r>
        <w:rPr>
          <w:noProof/>
        </w:rPr>
        <w:t>107</w:t>
      </w:r>
      <w:r>
        <w:rPr>
          <w:noProof/>
        </w:rPr>
        <w:fldChar w:fldCharType="end"/>
      </w:r>
    </w:p>
    <w:p w14:paraId="1719A98E" w14:textId="7FAFEEBA"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6.1.5.6.2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_Toc183521373 \h </w:instrText>
      </w:r>
      <w:r>
        <w:rPr>
          <w:noProof/>
        </w:rPr>
      </w:r>
      <w:r>
        <w:rPr>
          <w:noProof/>
        </w:rPr>
        <w:fldChar w:fldCharType="separate"/>
      </w:r>
      <w:r>
        <w:rPr>
          <w:noProof/>
        </w:rPr>
        <w:t>108</w:t>
      </w:r>
      <w:r>
        <w:rPr>
          <w:noProof/>
        </w:rPr>
        <w:fldChar w:fldCharType="end"/>
      </w:r>
    </w:p>
    <w:p w14:paraId="4E8A5C64" w14:textId="1DE3E2E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6.1.5.6.3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_Toc183521374 \h </w:instrText>
      </w:r>
      <w:r>
        <w:rPr>
          <w:noProof/>
        </w:rPr>
      </w:r>
      <w:r>
        <w:rPr>
          <w:noProof/>
        </w:rPr>
        <w:fldChar w:fldCharType="separate"/>
      </w:r>
      <w:r>
        <w:rPr>
          <w:noProof/>
        </w:rPr>
        <w:t>108</w:t>
      </w:r>
      <w:r>
        <w:rPr>
          <w:noProof/>
        </w:rPr>
        <w:fldChar w:fldCharType="end"/>
      </w:r>
    </w:p>
    <w:p w14:paraId="2D073DD3" w14:textId="5DB6B9DC"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6.1.5.6.3.1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_Toc183521375 \h </w:instrText>
      </w:r>
      <w:r>
        <w:rPr>
          <w:noProof/>
        </w:rPr>
      </w:r>
      <w:r>
        <w:rPr>
          <w:noProof/>
        </w:rPr>
        <w:fldChar w:fldCharType="separate"/>
      </w:r>
      <w:r>
        <w:rPr>
          <w:noProof/>
        </w:rPr>
        <w:t>108</w:t>
      </w:r>
      <w:r>
        <w:rPr>
          <w:noProof/>
        </w:rPr>
        <w:fldChar w:fldCharType="end"/>
      </w:r>
    </w:p>
    <w:p w14:paraId="09DB84CC" w14:textId="4A9B57A3"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6.1.5.7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_Toc183521376 \h </w:instrText>
      </w:r>
      <w:r>
        <w:rPr>
          <w:noProof/>
        </w:rPr>
      </w:r>
      <w:r>
        <w:rPr>
          <w:noProof/>
        </w:rPr>
        <w:fldChar w:fldCharType="separate"/>
      </w:r>
      <w:r>
        <w:rPr>
          <w:noProof/>
        </w:rPr>
        <w:t>109</w:t>
      </w:r>
      <w:r>
        <w:rPr>
          <w:noProof/>
        </w:rPr>
        <w:fldChar w:fldCharType="end"/>
      </w:r>
    </w:p>
    <w:p w14:paraId="458241FA" w14:textId="4A1EDA18"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6.1.6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_Toc183521377 \h </w:instrText>
      </w:r>
      <w:r>
        <w:rPr>
          <w:noProof/>
        </w:rPr>
      </w:r>
      <w:r>
        <w:rPr>
          <w:noProof/>
        </w:rPr>
        <w:fldChar w:fldCharType="separate"/>
      </w:r>
      <w:r>
        <w:rPr>
          <w:noProof/>
        </w:rPr>
        <w:t>109</w:t>
      </w:r>
      <w:r>
        <w:rPr>
          <w:noProof/>
        </w:rPr>
        <w:fldChar w:fldCharType="end"/>
      </w:r>
    </w:p>
    <w:p w14:paraId="3129F2AE" w14:textId="19862A47"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_Toc183521378 \h </w:instrText>
      </w:r>
      <w:r>
        <w:rPr>
          <w:noProof/>
        </w:rPr>
      </w:r>
      <w:r>
        <w:rPr>
          <w:noProof/>
        </w:rPr>
        <w:fldChar w:fldCharType="separate"/>
      </w:r>
      <w:r>
        <w:rPr>
          <w:noProof/>
        </w:rPr>
        <w:t>109</w:t>
      </w:r>
      <w:r>
        <w:rPr>
          <w:noProof/>
        </w:rPr>
        <w:fldChar w:fldCharType="end"/>
      </w:r>
    </w:p>
    <w:p w14:paraId="314FD567" w14:textId="53F41885"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6.1.6.2</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Structured data types</w:t>
      </w:r>
      <w:r>
        <w:rPr>
          <w:noProof/>
        </w:rPr>
        <w:tab/>
      </w:r>
      <w:r>
        <w:rPr>
          <w:noProof/>
        </w:rPr>
        <w:fldChar w:fldCharType="begin"/>
      </w:r>
      <w:r>
        <w:rPr>
          <w:noProof/>
        </w:rPr>
        <w:instrText xml:space="preserve"> PAGEREF _Toc183521379 \h </w:instrText>
      </w:r>
      <w:r>
        <w:rPr>
          <w:noProof/>
        </w:rPr>
      </w:r>
      <w:r>
        <w:rPr>
          <w:noProof/>
        </w:rPr>
        <w:fldChar w:fldCharType="separate"/>
      </w:r>
      <w:r>
        <w:rPr>
          <w:noProof/>
        </w:rPr>
        <w:t>116</w:t>
      </w:r>
      <w:r>
        <w:rPr>
          <w:noProof/>
        </w:rPr>
        <w:fldChar w:fldCharType="end"/>
      </w:r>
    </w:p>
    <w:p w14:paraId="5EBAA23D" w14:textId="4D56E89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_Toc183521380 \h </w:instrText>
      </w:r>
      <w:r>
        <w:rPr>
          <w:noProof/>
        </w:rPr>
      </w:r>
      <w:r>
        <w:rPr>
          <w:noProof/>
        </w:rPr>
        <w:fldChar w:fldCharType="separate"/>
      </w:r>
      <w:r>
        <w:rPr>
          <w:noProof/>
        </w:rPr>
        <w:t>116</w:t>
      </w:r>
      <w:r>
        <w:rPr>
          <w:noProof/>
        </w:rPr>
        <w:fldChar w:fldCharType="end"/>
      </w:r>
    </w:p>
    <w:p w14:paraId="38EEE57D" w14:textId="3518650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_Toc183521381 \h </w:instrText>
      </w:r>
      <w:r>
        <w:rPr>
          <w:noProof/>
        </w:rPr>
      </w:r>
      <w:r>
        <w:rPr>
          <w:noProof/>
        </w:rPr>
        <w:fldChar w:fldCharType="separate"/>
      </w:r>
      <w:r>
        <w:rPr>
          <w:noProof/>
        </w:rPr>
        <w:t>116</w:t>
      </w:r>
      <w:r>
        <w:rPr>
          <w:noProof/>
        </w:rPr>
        <w:fldChar w:fldCharType="end"/>
      </w:r>
    </w:p>
    <w:p w14:paraId="3FE6B265" w14:textId="6629101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_Toc183521382 \h </w:instrText>
      </w:r>
      <w:r>
        <w:rPr>
          <w:noProof/>
        </w:rPr>
      </w:r>
      <w:r>
        <w:rPr>
          <w:noProof/>
        </w:rPr>
        <w:fldChar w:fldCharType="separate"/>
      </w:r>
      <w:r>
        <w:rPr>
          <w:noProof/>
        </w:rPr>
        <w:t>116</w:t>
      </w:r>
      <w:r>
        <w:rPr>
          <w:noProof/>
        </w:rPr>
        <w:fldChar w:fldCharType="end"/>
      </w:r>
    </w:p>
    <w:p w14:paraId="10569932" w14:textId="5EB336B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_Toc183521383 \h </w:instrText>
      </w:r>
      <w:r>
        <w:rPr>
          <w:noProof/>
        </w:rPr>
      </w:r>
      <w:r>
        <w:rPr>
          <w:noProof/>
        </w:rPr>
        <w:fldChar w:fldCharType="separate"/>
      </w:r>
      <w:r>
        <w:rPr>
          <w:noProof/>
        </w:rPr>
        <w:t>117</w:t>
      </w:r>
      <w:r>
        <w:rPr>
          <w:noProof/>
        </w:rPr>
        <w:fldChar w:fldCharType="end"/>
      </w:r>
    </w:p>
    <w:p w14:paraId="653FD819" w14:textId="5563255E"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_Toc183521384 \h </w:instrText>
      </w:r>
      <w:r>
        <w:rPr>
          <w:noProof/>
        </w:rPr>
      </w:r>
      <w:r>
        <w:rPr>
          <w:noProof/>
        </w:rPr>
        <w:fldChar w:fldCharType="separate"/>
      </w:r>
      <w:r>
        <w:rPr>
          <w:noProof/>
        </w:rPr>
        <w:t>117</w:t>
      </w:r>
      <w:r>
        <w:rPr>
          <w:noProof/>
        </w:rPr>
        <w:fldChar w:fldCharType="end"/>
      </w:r>
    </w:p>
    <w:p w14:paraId="5D52151E" w14:textId="7F5C52A3"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_Toc183521385 \h </w:instrText>
      </w:r>
      <w:r>
        <w:rPr>
          <w:noProof/>
        </w:rPr>
      </w:r>
      <w:r>
        <w:rPr>
          <w:noProof/>
        </w:rPr>
        <w:fldChar w:fldCharType="separate"/>
      </w:r>
      <w:r>
        <w:rPr>
          <w:noProof/>
        </w:rPr>
        <w:t>117</w:t>
      </w:r>
      <w:r>
        <w:rPr>
          <w:noProof/>
        </w:rPr>
        <w:fldChar w:fldCharType="end"/>
      </w:r>
    </w:p>
    <w:p w14:paraId="3100F82A" w14:textId="5FDFE877"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_Toc183521386 \h </w:instrText>
      </w:r>
      <w:r>
        <w:rPr>
          <w:noProof/>
        </w:rPr>
      </w:r>
      <w:r>
        <w:rPr>
          <w:noProof/>
        </w:rPr>
        <w:fldChar w:fldCharType="separate"/>
      </w:r>
      <w:r>
        <w:rPr>
          <w:noProof/>
        </w:rPr>
        <w:t>118</w:t>
      </w:r>
      <w:r>
        <w:rPr>
          <w:noProof/>
        </w:rPr>
        <w:fldChar w:fldCharType="end"/>
      </w:r>
    </w:p>
    <w:p w14:paraId="0D3D3C0D" w14:textId="587CF6D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_Toc183521387 \h </w:instrText>
      </w:r>
      <w:r>
        <w:rPr>
          <w:noProof/>
        </w:rPr>
      </w:r>
      <w:r>
        <w:rPr>
          <w:noProof/>
        </w:rPr>
        <w:fldChar w:fldCharType="separate"/>
      </w:r>
      <w:r>
        <w:rPr>
          <w:noProof/>
        </w:rPr>
        <w:t>118</w:t>
      </w:r>
      <w:r>
        <w:rPr>
          <w:noProof/>
        </w:rPr>
        <w:fldChar w:fldCharType="end"/>
      </w:r>
    </w:p>
    <w:p w14:paraId="01357B92" w14:textId="6ECF052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6.1.6.2.9</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_Toc183521388 \h </w:instrText>
      </w:r>
      <w:r>
        <w:rPr>
          <w:noProof/>
        </w:rPr>
      </w:r>
      <w:r>
        <w:rPr>
          <w:noProof/>
        </w:rPr>
        <w:fldChar w:fldCharType="separate"/>
      </w:r>
      <w:r>
        <w:rPr>
          <w:noProof/>
        </w:rPr>
        <w:t>118</w:t>
      </w:r>
      <w:r>
        <w:rPr>
          <w:noProof/>
        </w:rPr>
        <w:fldChar w:fldCharType="end"/>
      </w:r>
    </w:p>
    <w:p w14:paraId="7BD23008" w14:textId="08DDAC1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6.1.6.2.10</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_Toc183521389 \h </w:instrText>
      </w:r>
      <w:r>
        <w:rPr>
          <w:noProof/>
        </w:rPr>
      </w:r>
      <w:r>
        <w:rPr>
          <w:noProof/>
        </w:rPr>
        <w:fldChar w:fldCharType="separate"/>
      </w:r>
      <w:r>
        <w:rPr>
          <w:noProof/>
        </w:rPr>
        <w:t>119</w:t>
      </w:r>
      <w:r>
        <w:rPr>
          <w:noProof/>
        </w:rPr>
        <w:fldChar w:fldCharType="end"/>
      </w:r>
    </w:p>
    <w:p w14:paraId="49899240" w14:textId="75D2254A"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6.1.6.2.11</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_Toc183521390 \h </w:instrText>
      </w:r>
      <w:r>
        <w:rPr>
          <w:noProof/>
        </w:rPr>
      </w:r>
      <w:r>
        <w:rPr>
          <w:noProof/>
        </w:rPr>
        <w:fldChar w:fldCharType="separate"/>
      </w:r>
      <w:r>
        <w:rPr>
          <w:noProof/>
        </w:rPr>
        <w:t>119</w:t>
      </w:r>
      <w:r>
        <w:rPr>
          <w:noProof/>
        </w:rPr>
        <w:fldChar w:fldCharType="end"/>
      </w:r>
    </w:p>
    <w:p w14:paraId="3DBC837B" w14:textId="0539840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6.1.6.2.12</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_Toc183521391 \h </w:instrText>
      </w:r>
      <w:r>
        <w:rPr>
          <w:noProof/>
        </w:rPr>
      </w:r>
      <w:r>
        <w:rPr>
          <w:noProof/>
        </w:rPr>
        <w:fldChar w:fldCharType="separate"/>
      </w:r>
      <w:r>
        <w:rPr>
          <w:noProof/>
        </w:rPr>
        <w:t>120</w:t>
      </w:r>
      <w:r>
        <w:rPr>
          <w:noProof/>
        </w:rPr>
        <w:fldChar w:fldCharType="end"/>
      </w:r>
    </w:p>
    <w:p w14:paraId="040CE48C" w14:textId="69C7F0B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6.1.6.2.13</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_Toc183521392 \h </w:instrText>
      </w:r>
      <w:r>
        <w:rPr>
          <w:noProof/>
        </w:rPr>
      </w:r>
      <w:r>
        <w:rPr>
          <w:noProof/>
        </w:rPr>
        <w:fldChar w:fldCharType="separate"/>
      </w:r>
      <w:r>
        <w:rPr>
          <w:noProof/>
        </w:rPr>
        <w:t>120</w:t>
      </w:r>
      <w:r>
        <w:rPr>
          <w:noProof/>
        </w:rPr>
        <w:fldChar w:fldCharType="end"/>
      </w:r>
    </w:p>
    <w:p w14:paraId="7DA880AF" w14:textId="5A3C0113"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_Toc183521393 \h </w:instrText>
      </w:r>
      <w:r>
        <w:rPr>
          <w:noProof/>
        </w:rPr>
      </w:r>
      <w:r>
        <w:rPr>
          <w:noProof/>
        </w:rPr>
        <w:fldChar w:fldCharType="separate"/>
      </w:r>
      <w:r>
        <w:rPr>
          <w:noProof/>
        </w:rPr>
        <w:t>121</w:t>
      </w:r>
      <w:r>
        <w:rPr>
          <w:noProof/>
        </w:rPr>
        <w:fldChar w:fldCharType="end"/>
      </w:r>
    </w:p>
    <w:p w14:paraId="445DB1C2" w14:textId="5A4D5C7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0F7C72">
        <w:rPr>
          <w:noProof/>
          <w:lang w:val="en-US"/>
        </w:rPr>
        <w:t>N2InfoContainer</w:t>
      </w:r>
      <w:r>
        <w:rPr>
          <w:noProof/>
        </w:rPr>
        <w:tab/>
      </w:r>
      <w:r>
        <w:rPr>
          <w:noProof/>
        </w:rPr>
        <w:fldChar w:fldCharType="begin"/>
      </w:r>
      <w:r>
        <w:rPr>
          <w:noProof/>
        </w:rPr>
        <w:instrText xml:space="preserve"> PAGEREF _Toc183521394 \h </w:instrText>
      </w:r>
      <w:r>
        <w:rPr>
          <w:noProof/>
        </w:rPr>
      </w:r>
      <w:r>
        <w:rPr>
          <w:noProof/>
        </w:rPr>
        <w:fldChar w:fldCharType="separate"/>
      </w:r>
      <w:r>
        <w:rPr>
          <w:noProof/>
        </w:rPr>
        <w:t>123</w:t>
      </w:r>
      <w:r>
        <w:rPr>
          <w:noProof/>
        </w:rPr>
        <w:fldChar w:fldCharType="end"/>
      </w:r>
    </w:p>
    <w:p w14:paraId="597946CD" w14:textId="7E95F5C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6.1.6.2.16</w:t>
      </w:r>
      <w:r>
        <w:rPr>
          <w:rFonts w:asciiTheme="minorHAnsi" w:eastAsiaTheme="minorEastAsia" w:hAnsiTheme="minorHAnsi" w:cstheme="minorBidi"/>
          <w:noProof/>
          <w:kern w:val="2"/>
          <w:sz w:val="22"/>
          <w:szCs w:val="22"/>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_Toc183521395 \h </w:instrText>
      </w:r>
      <w:r>
        <w:rPr>
          <w:noProof/>
        </w:rPr>
      </w:r>
      <w:r>
        <w:rPr>
          <w:noProof/>
        </w:rPr>
        <w:fldChar w:fldCharType="separate"/>
      </w:r>
      <w:r>
        <w:rPr>
          <w:noProof/>
        </w:rPr>
        <w:t>124</w:t>
      </w:r>
      <w:r>
        <w:rPr>
          <w:noProof/>
        </w:rPr>
        <w:fldChar w:fldCharType="end"/>
      </w:r>
    </w:p>
    <w:p w14:paraId="1C9E12D2" w14:textId="5F72E6E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_Toc183521396 \h </w:instrText>
      </w:r>
      <w:r>
        <w:rPr>
          <w:noProof/>
        </w:rPr>
      </w:r>
      <w:r>
        <w:rPr>
          <w:noProof/>
        </w:rPr>
        <w:fldChar w:fldCharType="separate"/>
      </w:r>
      <w:r>
        <w:rPr>
          <w:noProof/>
        </w:rPr>
        <w:t>125</w:t>
      </w:r>
      <w:r>
        <w:rPr>
          <w:noProof/>
        </w:rPr>
        <w:fldChar w:fldCharType="end"/>
      </w:r>
    </w:p>
    <w:p w14:paraId="7744CECA" w14:textId="517F69B7"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_Toc183521397 \h </w:instrText>
      </w:r>
      <w:r>
        <w:rPr>
          <w:noProof/>
        </w:rPr>
      </w:r>
      <w:r>
        <w:rPr>
          <w:noProof/>
        </w:rPr>
        <w:fldChar w:fldCharType="separate"/>
      </w:r>
      <w:r>
        <w:rPr>
          <w:noProof/>
        </w:rPr>
        <w:t>126</w:t>
      </w:r>
      <w:r>
        <w:rPr>
          <w:noProof/>
        </w:rPr>
        <w:fldChar w:fldCharType="end"/>
      </w:r>
    </w:p>
    <w:p w14:paraId="25BE06AF" w14:textId="2FFD283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6.1.6.2.19</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_Toc183521398 \h </w:instrText>
      </w:r>
      <w:r>
        <w:rPr>
          <w:noProof/>
        </w:rPr>
      </w:r>
      <w:r>
        <w:rPr>
          <w:noProof/>
        </w:rPr>
        <w:fldChar w:fldCharType="separate"/>
      </w:r>
      <w:r>
        <w:rPr>
          <w:noProof/>
        </w:rPr>
        <w:t>129</w:t>
      </w:r>
      <w:r>
        <w:rPr>
          <w:noProof/>
        </w:rPr>
        <w:fldChar w:fldCharType="end"/>
      </w:r>
    </w:p>
    <w:p w14:paraId="06131F40" w14:textId="159D73C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6.1.6.2.20</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 xml:space="preserve">Type: </w:t>
      </w:r>
      <w:r>
        <w:rPr>
          <w:noProof/>
        </w:rPr>
        <w:t>RegistrationContextContainer</w:t>
      </w:r>
      <w:r>
        <w:rPr>
          <w:noProof/>
        </w:rPr>
        <w:tab/>
      </w:r>
      <w:r>
        <w:rPr>
          <w:noProof/>
        </w:rPr>
        <w:fldChar w:fldCharType="begin"/>
      </w:r>
      <w:r>
        <w:rPr>
          <w:noProof/>
        </w:rPr>
        <w:instrText xml:space="preserve"> PAGEREF _Toc183521399 \h </w:instrText>
      </w:r>
      <w:r>
        <w:rPr>
          <w:noProof/>
        </w:rPr>
      </w:r>
      <w:r>
        <w:rPr>
          <w:noProof/>
        </w:rPr>
        <w:fldChar w:fldCharType="separate"/>
      </w:r>
      <w:r>
        <w:rPr>
          <w:noProof/>
        </w:rPr>
        <w:t>130</w:t>
      </w:r>
      <w:r>
        <w:rPr>
          <w:noProof/>
        </w:rPr>
        <w:fldChar w:fldCharType="end"/>
      </w:r>
    </w:p>
    <w:p w14:paraId="26A28C27" w14:textId="2046EBC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6.1.6.2.21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_Toc183521400 \h </w:instrText>
      </w:r>
      <w:r>
        <w:rPr>
          <w:noProof/>
        </w:rPr>
      </w:r>
      <w:r>
        <w:rPr>
          <w:noProof/>
        </w:rPr>
        <w:fldChar w:fldCharType="separate"/>
      </w:r>
      <w:r>
        <w:rPr>
          <w:noProof/>
        </w:rPr>
        <w:t>132</w:t>
      </w:r>
      <w:r>
        <w:rPr>
          <w:noProof/>
        </w:rPr>
        <w:fldChar w:fldCharType="end"/>
      </w:r>
    </w:p>
    <w:p w14:paraId="44E78CF5" w14:textId="06A4DC0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6.1.6.2.22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_Toc183521401 \h </w:instrText>
      </w:r>
      <w:r>
        <w:rPr>
          <w:noProof/>
        </w:rPr>
      </w:r>
      <w:r>
        <w:rPr>
          <w:noProof/>
        </w:rPr>
        <w:fldChar w:fldCharType="separate"/>
      </w:r>
      <w:r>
        <w:rPr>
          <w:noProof/>
        </w:rPr>
        <w:t>132</w:t>
      </w:r>
      <w:r>
        <w:rPr>
          <w:noProof/>
        </w:rPr>
        <w:fldChar w:fldCharType="end"/>
      </w:r>
    </w:p>
    <w:p w14:paraId="02177637" w14:textId="12C4A6E4"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_Toc183521402 \h </w:instrText>
      </w:r>
      <w:r>
        <w:rPr>
          <w:noProof/>
        </w:rPr>
      </w:r>
      <w:r>
        <w:rPr>
          <w:noProof/>
        </w:rPr>
        <w:fldChar w:fldCharType="separate"/>
      </w:r>
      <w:r>
        <w:rPr>
          <w:noProof/>
        </w:rPr>
        <w:t>132</w:t>
      </w:r>
      <w:r>
        <w:rPr>
          <w:noProof/>
        </w:rPr>
        <w:fldChar w:fldCharType="end"/>
      </w:r>
    </w:p>
    <w:p w14:paraId="591EBBF9" w14:textId="44280B83"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6.1.6.2.24</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 xml:space="preserve">Type: </w:t>
      </w:r>
      <w:r w:rsidRPr="00A82412">
        <w:rPr>
          <w:noProof/>
          <w:lang w:val="en-SE" w:eastAsia="zh-CN"/>
        </w:rPr>
        <w:t>UeContextTransferRspData</w:t>
      </w:r>
      <w:r w:rsidRPr="00A82412">
        <w:rPr>
          <w:noProof/>
          <w:lang w:val="en-SE"/>
        </w:rPr>
        <w:tab/>
      </w:r>
      <w:r>
        <w:rPr>
          <w:noProof/>
        </w:rPr>
        <w:fldChar w:fldCharType="begin"/>
      </w:r>
      <w:r w:rsidRPr="00A82412">
        <w:rPr>
          <w:noProof/>
          <w:lang w:val="en-SE"/>
        </w:rPr>
        <w:instrText xml:space="preserve"> PAGEREF _Toc183521403 \h </w:instrText>
      </w:r>
      <w:r>
        <w:rPr>
          <w:noProof/>
        </w:rPr>
      </w:r>
      <w:r>
        <w:rPr>
          <w:noProof/>
        </w:rPr>
        <w:fldChar w:fldCharType="separate"/>
      </w:r>
      <w:r w:rsidRPr="00A82412">
        <w:rPr>
          <w:noProof/>
          <w:lang w:val="en-SE"/>
        </w:rPr>
        <w:t>133</w:t>
      </w:r>
      <w:r>
        <w:rPr>
          <w:noProof/>
        </w:rPr>
        <w:fldChar w:fldCharType="end"/>
      </w:r>
    </w:p>
    <w:p w14:paraId="0B1E2ECE" w14:textId="22D89B24"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6.1.6.2.25</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 xml:space="preserve">Type: </w:t>
      </w:r>
      <w:r w:rsidRPr="00A82412">
        <w:rPr>
          <w:noProof/>
          <w:lang w:val="en-SE" w:eastAsia="zh-CN"/>
        </w:rPr>
        <w:t>UeContext</w:t>
      </w:r>
      <w:r w:rsidRPr="00A82412">
        <w:rPr>
          <w:noProof/>
          <w:lang w:val="en-SE"/>
        </w:rPr>
        <w:tab/>
      </w:r>
      <w:r>
        <w:rPr>
          <w:noProof/>
        </w:rPr>
        <w:fldChar w:fldCharType="begin"/>
      </w:r>
      <w:r w:rsidRPr="00A82412">
        <w:rPr>
          <w:noProof/>
          <w:lang w:val="en-SE"/>
        </w:rPr>
        <w:instrText xml:space="preserve"> PAGEREF _Toc183521404 \h </w:instrText>
      </w:r>
      <w:r>
        <w:rPr>
          <w:noProof/>
        </w:rPr>
      </w:r>
      <w:r>
        <w:rPr>
          <w:noProof/>
        </w:rPr>
        <w:fldChar w:fldCharType="separate"/>
      </w:r>
      <w:r w:rsidRPr="00A82412">
        <w:rPr>
          <w:noProof/>
          <w:lang w:val="en-SE"/>
        </w:rPr>
        <w:t>134</w:t>
      </w:r>
      <w:r>
        <w:rPr>
          <w:noProof/>
        </w:rPr>
        <w:fldChar w:fldCharType="end"/>
      </w:r>
    </w:p>
    <w:p w14:paraId="1FF65C2C" w14:textId="16FC83F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6.1.6.2.26</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Type: N2SmInformation</w:t>
      </w:r>
      <w:r w:rsidRPr="00A82412">
        <w:rPr>
          <w:noProof/>
          <w:lang w:val="en-SE"/>
        </w:rPr>
        <w:tab/>
      </w:r>
      <w:r>
        <w:rPr>
          <w:noProof/>
        </w:rPr>
        <w:fldChar w:fldCharType="begin"/>
      </w:r>
      <w:r w:rsidRPr="00A82412">
        <w:rPr>
          <w:noProof/>
          <w:lang w:val="en-SE"/>
        </w:rPr>
        <w:instrText xml:space="preserve"> PAGEREF _Toc183521405 \h </w:instrText>
      </w:r>
      <w:r>
        <w:rPr>
          <w:noProof/>
        </w:rPr>
      </w:r>
      <w:r>
        <w:rPr>
          <w:noProof/>
        </w:rPr>
        <w:fldChar w:fldCharType="separate"/>
      </w:r>
      <w:r w:rsidRPr="00A82412">
        <w:rPr>
          <w:noProof/>
          <w:lang w:val="en-SE"/>
        </w:rPr>
        <w:t>143</w:t>
      </w:r>
      <w:r>
        <w:rPr>
          <w:noProof/>
        </w:rPr>
        <w:fldChar w:fldCharType="end"/>
      </w:r>
    </w:p>
    <w:p w14:paraId="493AB476" w14:textId="193184AE"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6.1.6.2.27</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Type: N2InfoContent</w:t>
      </w:r>
      <w:r w:rsidRPr="00A82412">
        <w:rPr>
          <w:noProof/>
          <w:lang w:val="en-SE"/>
        </w:rPr>
        <w:tab/>
      </w:r>
      <w:r>
        <w:rPr>
          <w:noProof/>
        </w:rPr>
        <w:fldChar w:fldCharType="begin"/>
      </w:r>
      <w:r w:rsidRPr="00A82412">
        <w:rPr>
          <w:noProof/>
          <w:lang w:val="en-SE"/>
        </w:rPr>
        <w:instrText xml:space="preserve"> PAGEREF _Toc183521406 \h </w:instrText>
      </w:r>
      <w:r>
        <w:rPr>
          <w:noProof/>
        </w:rPr>
      </w:r>
      <w:r>
        <w:rPr>
          <w:noProof/>
        </w:rPr>
        <w:fldChar w:fldCharType="separate"/>
      </w:r>
      <w:r w:rsidRPr="00A82412">
        <w:rPr>
          <w:noProof/>
          <w:lang w:val="en-SE"/>
        </w:rPr>
        <w:t>143</w:t>
      </w:r>
      <w:r>
        <w:rPr>
          <w:noProof/>
        </w:rPr>
        <w:fldChar w:fldCharType="end"/>
      </w:r>
    </w:p>
    <w:p w14:paraId="6C2A00B6" w14:textId="3CDFF9C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6.1.6.2.28</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Type: NrppaInformation</w:t>
      </w:r>
      <w:r w:rsidRPr="00A82412">
        <w:rPr>
          <w:noProof/>
          <w:lang w:val="en-SE"/>
        </w:rPr>
        <w:tab/>
      </w:r>
      <w:r>
        <w:rPr>
          <w:noProof/>
        </w:rPr>
        <w:fldChar w:fldCharType="begin"/>
      </w:r>
      <w:r w:rsidRPr="00A82412">
        <w:rPr>
          <w:noProof/>
          <w:lang w:val="en-SE"/>
        </w:rPr>
        <w:instrText xml:space="preserve"> PAGEREF _Toc183521407 \h </w:instrText>
      </w:r>
      <w:r>
        <w:rPr>
          <w:noProof/>
        </w:rPr>
      </w:r>
      <w:r>
        <w:rPr>
          <w:noProof/>
        </w:rPr>
        <w:fldChar w:fldCharType="separate"/>
      </w:r>
      <w:r w:rsidRPr="00A82412">
        <w:rPr>
          <w:noProof/>
          <w:lang w:val="en-SE"/>
        </w:rPr>
        <w:t>144</w:t>
      </w:r>
      <w:r>
        <w:rPr>
          <w:noProof/>
        </w:rPr>
        <w:fldChar w:fldCharType="end"/>
      </w:r>
    </w:p>
    <w:p w14:paraId="226A2AE6" w14:textId="12CDA0E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6.1.6.2.29</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Type: PwsInformation</w:t>
      </w:r>
      <w:r w:rsidRPr="00A82412">
        <w:rPr>
          <w:noProof/>
          <w:lang w:val="en-SE"/>
        </w:rPr>
        <w:tab/>
      </w:r>
      <w:r>
        <w:rPr>
          <w:noProof/>
        </w:rPr>
        <w:fldChar w:fldCharType="begin"/>
      </w:r>
      <w:r w:rsidRPr="00A82412">
        <w:rPr>
          <w:noProof/>
          <w:lang w:val="en-SE"/>
        </w:rPr>
        <w:instrText xml:space="preserve"> PAGEREF _Toc183521408 \h </w:instrText>
      </w:r>
      <w:r>
        <w:rPr>
          <w:noProof/>
        </w:rPr>
      </w:r>
      <w:r>
        <w:rPr>
          <w:noProof/>
        </w:rPr>
        <w:fldChar w:fldCharType="separate"/>
      </w:r>
      <w:r w:rsidRPr="00A82412">
        <w:rPr>
          <w:noProof/>
          <w:lang w:val="en-SE"/>
        </w:rPr>
        <w:t>144</w:t>
      </w:r>
      <w:r>
        <w:rPr>
          <w:noProof/>
        </w:rPr>
        <w:fldChar w:fldCharType="end"/>
      </w:r>
    </w:p>
    <w:p w14:paraId="5DFC78DE" w14:textId="51E9A91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6.1.6.2.30</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 xml:space="preserve">Type: </w:t>
      </w:r>
      <w:r w:rsidRPr="00A82412">
        <w:rPr>
          <w:noProof/>
          <w:lang w:val="en-SE" w:eastAsia="zh-CN"/>
        </w:rPr>
        <w:t>N1N2MsgTxfrFailureNotification</w:t>
      </w:r>
      <w:r w:rsidRPr="00A82412">
        <w:rPr>
          <w:noProof/>
          <w:lang w:val="en-SE"/>
        </w:rPr>
        <w:tab/>
      </w:r>
      <w:r>
        <w:rPr>
          <w:noProof/>
        </w:rPr>
        <w:fldChar w:fldCharType="begin"/>
      </w:r>
      <w:r w:rsidRPr="00A82412">
        <w:rPr>
          <w:noProof/>
          <w:lang w:val="en-SE"/>
        </w:rPr>
        <w:instrText xml:space="preserve"> PAGEREF _Toc183521409 \h </w:instrText>
      </w:r>
      <w:r>
        <w:rPr>
          <w:noProof/>
        </w:rPr>
      </w:r>
      <w:r>
        <w:rPr>
          <w:noProof/>
        </w:rPr>
        <w:fldChar w:fldCharType="separate"/>
      </w:r>
      <w:r w:rsidRPr="00A82412">
        <w:rPr>
          <w:noProof/>
          <w:lang w:val="en-SE"/>
        </w:rPr>
        <w:t>145</w:t>
      </w:r>
      <w:r>
        <w:rPr>
          <w:noProof/>
        </w:rPr>
        <w:fldChar w:fldCharType="end"/>
      </w:r>
    </w:p>
    <w:p w14:paraId="39B5C925" w14:textId="6AB9679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6.1.6.2.31</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Type: N1N2MessageTransferError</w:t>
      </w:r>
      <w:r w:rsidRPr="00A82412">
        <w:rPr>
          <w:noProof/>
          <w:lang w:val="en-SE"/>
        </w:rPr>
        <w:tab/>
      </w:r>
      <w:r>
        <w:rPr>
          <w:noProof/>
        </w:rPr>
        <w:fldChar w:fldCharType="begin"/>
      </w:r>
      <w:r w:rsidRPr="00A82412">
        <w:rPr>
          <w:noProof/>
          <w:lang w:val="en-SE"/>
        </w:rPr>
        <w:instrText xml:space="preserve"> PAGEREF _Toc183521410 \h </w:instrText>
      </w:r>
      <w:r>
        <w:rPr>
          <w:noProof/>
        </w:rPr>
      </w:r>
      <w:r>
        <w:rPr>
          <w:noProof/>
        </w:rPr>
        <w:fldChar w:fldCharType="separate"/>
      </w:r>
      <w:r w:rsidRPr="00A82412">
        <w:rPr>
          <w:noProof/>
          <w:lang w:val="en-SE"/>
        </w:rPr>
        <w:t>145</w:t>
      </w:r>
      <w:r>
        <w:rPr>
          <w:noProof/>
        </w:rPr>
        <w:fldChar w:fldCharType="end"/>
      </w:r>
    </w:p>
    <w:p w14:paraId="0DF26AE2" w14:textId="096D7CB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6.1.6.2.32</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 xml:space="preserve">Type: </w:t>
      </w:r>
      <w:r w:rsidRPr="00A82412">
        <w:rPr>
          <w:noProof/>
          <w:lang w:val="en-SE" w:eastAsia="zh-CN"/>
        </w:rPr>
        <w:t>N1N2MsgTxfrErrDetail</w:t>
      </w:r>
      <w:r w:rsidRPr="00A82412">
        <w:rPr>
          <w:noProof/>
          <w:lang w:val="en-SE"/>
        </w:rPr>
        <w:tab/>
      </w:r>
      <w:r>
        <w:rPr>
          <w:noProof/>
        </w:rPr>
        <w:fldChar w:fldCharType="begin"/>
      </w:r>
      <w:r w:rsidRPr="00A82412">
        <w:rPr>
          <w:noProof/>
          <w:lang w:val="en-SE"/>
        </w:rPr>
        <w:instrText xml:space="preserve"> PAGEREF _Toc183521411 \h </w:instrText>
      </w:r>
      <w:r>
        <w:rPr>
          <w:noProof/>
        </w:rPr>
      </w:r>
      <w:r>
        <w:rPr>
          <w:noProof/>
        </w:rPr>
        <w:fldChar w:fldCharType="separate"/>
      </w:r>
      <w:r w:rsidRPr="00A82412">
        <w:rPr>
          <w:noProof/>
          <w:lang w:val="en-SE"/>
        </w:rPr>
        <w:t>146</w:t>
      </w:r>
      <w:r>
        <w:rPr>
          <w:noProof/>
        </w:rPr>
        <w:fldChar w:fldCharType="end"/>
      </w:r>
    </w:p>
    <w:p w14:paraId="27FB1CCC" w14:textId="2631D65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6.1.6.2.33</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Type: N2InformationTransferRspData</w:t>
      </w:r>
      <w:r w:rsidRPr="00A82412">
        <w:rPr>
          <w:noProof/>
          <w:lang w:val="en-SE"/>
        </w:rPr>
        <w:tab/>
      </w:r>
      <w:r>
        <w:rPr>
          <w:noProof/>
        </w:rPr>
        <w:fldChar w:fldCharType="begin"/>
      </w:r>
      <w:r w:rsidRPr="00A82412">
        <w:rPr>
          <w:noProof/>
          <w:lang w:val="en-SE"/>
        </w:rPr>
        <w:instrText xml:space="preserve"> PAGEREF _Toc183521412 \h </w:instrText>
      </w:r>
      <w:r>
        <w:rPr>
          <w:noProof/>
        </w:rPr>
      </w:r>
      <w:r>
        <w:rPr>
          <w:noProof/>
        </w:rPr>
        <w:fldChar w:fldCharType="separate"/>
      </w:r>
      <w:r w:rsidRPr="00A82412">
        <w:rPr>
          <w:noProof/>
          <w:lang w:val="en-SE"/>
        </w:rPr>
        <w:t>146</w:t>
      </w:r>
      <w:r>
        <w:rPr>
          <w:noProof/>
        </w:rPr>
        <w:fldChar w:fldCharType="end"/>
      </w:r>
    </w:p>
    <w:p w14:paraId="678C7687" w14:textId="5560E56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_Toc183521413 \h </w:instrText>
      </w:r>
      <w:r>
        <w:rPr>
          <w:noProof/>
        </w:rPr>
      </w:r>
      <w:r>
        <w:rPr>
          <w:noProof/>
        </w:rPr>
        <w:fldChar w:fldCharType="separate"/>
      </w:r>
      <w:r>
        <w:rPr>
          <w:noProof/>
        </w:rPr>
        <w:t>147</w:t>
      </w:r>
      <w:r>
        <w:rPr>
          <w:noProof/>
        </w:rPr>
        <w:fldChar w:fldCharType="end"/>
      </w:r>
    </w:p>
    <w:p w14:paraId="12AC10A2" w14:textId="0E8ADCAA"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_Toc183521414 \h </w:instrText>
      </w:r>
      <w:r>
        <w:rPr>
          <w:noProof/>
        </w:rPr>
      </w:r>
      <w:r>
        <w:rPr>
          <w:noProof/>
        </w:rPr>
        <w:fldChar w:fldCharType="separate"/>
      </w:r>
      <w:r>
        <w:rPr>
          <w:noProof/>
        </w:rPr>
        <w:t>150</w:t>
      </w:r>
      <w:r>
        <w:rPr>
          <w:noProof/>
        </w:rPr>
        <w:fldChar w:fldCharType="end"/>
      </w:r>
    </w:p>
    <w:p w14:paraId="6E06C66E" w14:textId="394F299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6.1.6.2.36</w:t>
      </w:r>
      <w:r>
        <w:rPr>
          <w:rFonts w:asciiTheme="minorHAnsi" w:eastAsiaTheme="minorEastAsia" w:hAnsiTheme="minorHAnsi" w:cstheme="minorBidi"/>
          <w:noProof/>
          <w:kern w:val="2"/>
          <w:sz w:val="22"/>
          <w:szCs w:val="22"/>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_Toc183521415 \h </w:instrText>
      </w:r>
      <w:r>
        <w:rPr>
          <w:noProof/>
        </w:rPr>
      </w:r>
      <w:r>
        <w:rPr>
          <w:noProof/>
        </w:rPr>
        <w:fldChar w:fldCharType="separate"/>
      </w:r>
      <w:r>
        <w:rPr>
          <w:noProof/>
        </w:rPr>
        <w:t>150</w:t>
      </w:r>
      <w:r>
        <w:rPr>
          <w:noProof/>
        </w:rPr>
        <w:fldChar w:fldCharType="end"/>
      </w:r>
    </w:p>
    <w:p w14:paraId="14F750EA" w14:textId="0D15D2C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_Toc183521416 \h </w:instrText>
      </w:r>
      <w:r>
        <w:rPr>
          <w:noProof/>
        </w:rPr>
      </w:r>
      <w:r>
        <w:rPr>
          <w:noProof/>
        </w:rPr>
        <w:fldChar w:fldCharType="separate"/>
      </w:r>
      <w:r>
        <w:rPr>
          <w:noProof/>
        </w:rPr>
        <w:t>151</w:t>
      </w:r>
      <w:r>
        <w:rPr>
          <w:noProof/>
        </w:rPr>
        <w:fldChar w:fldCharType="end"/>
      </w:r>
    </w:p>
    <w:p w14:paraId="6EE7EAA9" w14:textId="25B543A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6.1.6.2.38</w:t>
      </w:r>
      <w:r>
        <w:rPr>
          <w:rFonts w:asciiTheme="minorHAnsi" w:eastAsiaTheme="minorEastAsia" w:hAnsiTheme="minorHAnsi" w:cstheme="minorBidi"/>
          <w:noProof/>
          <w:kern w:val="2"/>
          <w:sz w:val="22"/>
          <w:szCs w:val="22"/>
          <w:lang w:val="en-SE" w:eastAsia="zh-CN"/>
          <w14:ligatures w14:val="standardContextual"/>
        </w:rPr>
        <w:tab/>
      </w:r>
      <w:r>
        <w:rPr>
          <w:noProof/>
        </w:rPr>
        <w:t>Type: NssaiMapping</w:t>
      </w:r>
      <w:r>
        <w:rPr>
          <w:noProof/>
        </w:rPr>
        <w:tab/>
      </w:r>
      <w:r>
        <w:rPr>
          <w:noProof/>
        </w:rPr>
        <w:fldChar w:fldCharType="begin"/>
      </w:r>
      <w:r>
        <w:rPr>
          <w:noProof/>
        </w:rPr>
        <w:instrText xml:space="preserve"> PAGEREF _Toc183521417 \h </w:instrText>
      </w:r>
      <w:r>
        <w:rPr>
          <w:noProof/>
        </w:rPr>
      </w:r>
      <w:r>
        <w:rPr>
          <w:noProof/>
        </w:rPr>
        <w:fldChar w:fldCharType="separate"/>
      </w:r>
      <w:r>
        <w:rPr>
          <w:noProof/>
        </w:rPr>
        <w:t>154</w:t>
      </w:r>
      <w:r>
        <w:rPr>
          <w:noProof/>
        </w:rPr>
        <w:fldChar w:fldCharType="end"/>
      </w:r>
    </w:p>
    <w:p w14:paraId="52224470" w14:textId="332583B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6.1.6.2.39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_Toc183521418 \h </w:instrText>
      </w:r>
      <w:r>
        <w:rPr>
          <w:noProof/>
        </w:rPr>
      </w:r>
      <w:r>
        <w:rPr>
          <w:noProof/>
        </w:rPr>
        <w:fldChar w:fldCharType="separate"/>
      </w:r>
      <w:r>
        <w:rPr>
          <w:noProof/>
        </w:rPr>
        <w:t>155</w:t>
      </w:r>
      <w:r>
        <w:rPr>
          <w:noProof/>
        </w:rPr>
        <w:fldChar w:fldCharType="end"/>
      </w:r>
    </w:p>
    <w:p w14:paraId="07A85E06" w14:textId="60C11DA3"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6.1.6.2.40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_Toc183521419 \h </w:instrText>
      </w:r>
      <w:r>
        <w:rPr>
          <w:noProof/>
        </w:rPr>
      </w:r>
      <w:r>
        <w:rPr>
          <w:noProof/>
        </w:rPr>
        <w:fldChar w:fldCharType="separate"/>
      </w:r>
      <w:r>
        <w:rPr>
          <w:noProof/>
        </w:rPr>
        <w:t>155</w:t>
      </w:r>
      <w:r>
        <w:rPr>
          <w:noProof/>
        </w:rPr>
        <w:fldChar w:fldCharType="end"/>
      </w:r>
    </w:p>
    <w:p w14:paraId="612BBDC8" w14:textId="33D67F2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6.1.6.2.41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_Toc183521420 \h </w:instrText>
      </w:r>
      <w:r>
        <w:rPr>
          <w:noProof/>
        </w:rPr>
      </w:r>
      <w:r>
        <w:rPr>
          <w:noProof/>
        </w:rPr>
        <w:fldChar w:fldCharType="separate"/>
      </w:r>
      <w:r>
        <w:rPr>
          <w:noProof/>
        </w:rPr>
        <w:t>156</w:t>
      </w:r>
      <w:r>
        <w:rPr>
          <w:noProof/>
        </w:rPr>
        <w:fldChar w:fldCharType="end"/>
      </w:r>
    </w:p>
    <w:p w14:paraId="661C84EF" w14:textId="20E905A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_Toc183521421 \h </w:instrText>
      </w:r>
      <w:r>
        <w:rPr>
          <w:noProof/>
        </w:rPr>
      </w:r>
      <w:r>
        <w:rPr>
          <w:noProof/>
        </w:rPr>
        <w:fldChar w:fldCharType="separate"/>
      </w:r>
      <w:r>
        <w:rPr>
          <w:noProof/>
        </w:rPr>
        <w:t>157</w:t>
      </w:r>
      <w:r>
        <w:rPr>
          <w:noProof/>
        </w:rPr>
        <w:fldChar w:fldCharType="end"/>
      </w:r>
    </w:p>
    <w:p w14:paraId="6F24B883" w14:textId="2855020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_Toc183521422 \h </w:instrText>
      </w:r>
      <w:r>
        <w:rPr>
          <w:noProof/>
        </w:rPr>
      </w:r>
      <w:r>
        <w:rPr>
          <w:noProof/>
        </w:rPr>
        <w:fldChar w:fldCharType="separate"/>
      </w:r>
      <w:r>
        <w:rPr>
          <w:noProof/>
        </w:rPr>
        <w:t>157</w:t>
      </w:r>
      <w:r>
        <w:rPr>
          <w:noProof/>
        </w:rPr>
        <w:fldChar w:fldCharType="end"/>
      </w:r>
    </w:p>
    <w:p w14:paraId="6EC764CF" w14:textId="3873DB7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6.1.6.2.44</w:t>
      </w:r>
      <w:r>
        <w:rPr>
          <w:rFonts w:asciiTheme="minorHAnsi" w:eastAsiaTheme="minorEastAsia" w:hAnsiTheme="minorHAnsi" w:cstheme="minorBidi"/>
          <w:noProof/>
          <w:kern w:val="2"/>
          <w:sz w:val="22"/>
          <w:szCs w:val="22"/>
          <w:lang w:val="en-SE" w:eastAsia="zh-CN"/>
          <w14:ligatures w14:val="standardContextual"/>
        </w:rPr>
        <w:tab/>
      </w:r>
      <w:r>
        <w:rPr>
          <w:noProof/>
        </w:rPr>
        <w:t>Type: NgRanTargetId</w:t>
      </w:r>
      <w:r>
        <w:rPr>
          <w:noProof/>
        </w:rPr>
        <w:tab/>
      </w:r>
      <w:r>
        <w:rPr>
          <w:noProof/>
        </w:rPr>
        <w:fldChar w:fldCharType="begin"/>
      </w:r>
      <w:r>
        <w:rPr>
          <w:noProof/>
        </w:rPr>
        <w:instrText xml:space="preserve"> PAGEREF _Toc183521423 \h </w:instrText>
      </w:r>
      <w:r>
        <w:rPr>
          <w:noProof/>
        </w:rPr>
      </w:r>
      <w:r>
        <w:rPr>
          <w:noProof/>
        </w:rPr>
        <w:fldChar w:fldCharType="separate"/>
      </w:r>
      <w:r>
        <w:rPr>
          <w:noProof/>
        </w:rPr>
        <w:t>157</w:t>
      </w:r>
      <w:r>
        <w:rPr>
          <w:noProof/>
        </w:rPr>
        <w:fldChar w:fldCharType="end"/>
      </w:r>
    </w:p>
    <w:p w14:paraId="727356B4" w14:textId="6A63201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6.1.6.2.45</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_Toc183521424 \h </w:instrText>
      </w:r>
      <w:r>
        <w:rPr>
          <w:noProof/>
        </w:rPr>
      </w:r>
      <w:r>
        <w:rPr>
          <w:noProof/>
        </w:rPr>
        <w:fldChar w:fldCharType="separate"/>
      </w:r>
      <w:r>
        <w:rPr>
          <w:noProof/>
        </w:rPr>
        <w:t>158</w:t>
      </w:r>
      <w:r>
        <w:rPr>
          <w:noProof/>
        </w:rPr>
        <w:fldChar w:fldCharType="end"/>
      </w:r>
    </w:p>
    <w:p w14:paraId="4DD21AD2" w14:textId="65BCA3E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sv-SE"/>
        </w:rPr>
        <w:t>6.1.6.2.46</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sv-SE"/>
        </w:rPr>
        <w:t>Type: PWSResponseData</w:t>
      </w:r>
      <w:r w:rsidRPr="00A82412">
        <w:rPr>
          <w:noProof/>
          <w:lang w:val="sv-SE"/>
        </w:rPr>
        <w:tab/>
      </w:r>
      <w:r>
        <w:rPr>
          <w:noProof/>
        </w:rPr>
        <w:fldChar w:fldCharType="begin"/>
      </w:r>
      <w:r w:rsidRPr="00A82412">
        <w:rPr>
          <w:noProof/>
          <w:lang w:val="sv-SE"/>
        </w:rPr>
        <w:instrText xml:space="preserve"> PAGEREF _Toc183521425 \h </w:instrText>
      </w:r>
      <w:r>
        <w:rPr>
          <w:noProof/>
        </w:rPr>
      </w:r>
      <w:r>
        <w:rPr>
          <w:noProof/>
        </w:rPr>
        <w:fldChar w:fldCharType="separate"/>
      </w:r>
      <w:r w:rsidRPr="00A82412">
        <w:rPr>
          <w:noProof/>
          <w:lang w:val="sv-SE"/>
        </w:rPr>
        <w:t>158</w:t>
      </w:r>
      <w:r>
        <w:rPr>
          <w:noProof/>
        </w:rPr>
        <w:fldChar w:fldCharType="end"/>
      </w:r>
    </w:p>
    <w:p w14:paraId="105BC5A1" w14:textId="7A7BB7B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sv-SE"/>
        </w:rPr>
        <w:t>6.1.6.2.47</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sv-SE"/>
        </w:rPr>
        <w:t>Type: PWSErrorData</w:t>
      </w:r>
      <w:r w:rsidRPr="00A82412">
        <w:rPr>
          <w:noProof/>
          <w:lang w:val="sv-SE"/>
        </w:rPr>
        <w:tab/>
      </w:r>
      <w:r>
        <w:rPr>
          <w:noProof/>
        </w:rPr>
        <w:fldChar w:fldCharType="begin"/>
      </w:r>
      <w:r w:rsidRPr="00A82412">
        <w:rPr>
          <w:noProof/>
          <w:lang w:val="sv-SE"/>
        </w:rPr>
        <w:instrText xml:space="preserve"> PAGEREF _Toc183521426 \h </w:instrText>
      </w:r>
      <w:r>
        <w:rPr>
          <w:noProof/>
        </w:rPr>
      </w:r>
      <w:r>
        <w:rPr>
          <w:noProof/>
        </w:rPr>
        <w:fldChar w:fldCharType="separate"/>
      </w:r>
      <w:r w:rsidRPr="00A82412">
        <w:rPr>
          <w:noProof/>
          <w:lang w:val="sv-SE"/>
        </w:rPr>
        <w:t>158</w:t>
      </w:r>
      <w:r>
        <w:rPr>
          <w:noProof/>
        </w:rPr>
        <w:fldChar w:fldCharType="end"/>
      </w:r>
    </w:p>
    <w:p w14:paraId="2BB97513" w14:textId="599EBF64"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sv-SE"/>
        </w:rPr>
        <w:t>6.1.6.2.48</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sv-SE"/>
        </w:rPr>
        <w:t>Void</w:t>
      </w:r>
      <w:r w:rsidRPr="00A82412">
        <w:rPr>
          <w:noProof/>
          <w:lang w:val="sv-SE"/>
        </w:rPr>
        <w:tab/>
      </w:r>
      <w:r>
        <w:rPr>
          <w:noProof/>
        </w:rPr>
        <w:fldChar w:fldCharType="begin"/>
      </w:r>
      <w:r w:rsidRPr="00A82412">
        <w:rPr>
          <w:noProof/>
          <w:lang w:val="sv-SE"/>
        </w:rPr>
        <w:instrText xml:space="preserve"> PAGEREF _Toc183521427 \h </w:instrText>
      </w:r>
      <w:r>
        <w:rPr>
          <w:noProof/>
        </w:rPr>
      </w:r>
      <w:r>
        <w:rPr>
          <w:noProof/>
        </w:rPr>
        <w:fldChar w:fldCharType="separate"/>
      </w:r>
      <w:r w:rsidRPr="00A82412">
        <w:rPr>
          <w:noProof/>
          <w:lang w:val="sv-SE"/>
        </w:rPr>
        <w:t>158</w:t>
      </w:r>
      <w:r>
        <w:rPr>
          <w:noProof/>
        </w:rPr>
        <w:fldChar w:fldCharType="end"/>
      </w:r>
    </w:p>
    <w:p w14:paraId="04CD2D9A" w14:textId="10EDC4C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6.1.6.2.49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_Toc183521428 \h </w:instrText>
      </w:r>
      <w:r>
        <w:rPr>
          <w:noProof/>
        </w:rPr>
      </w:r>
      <w:r>
        <w:rPr>
          <w:noProof/>
        </w:rPr>
        <w:fldChar w:fldCharType="separate"/>
      </w:r>
      <w:r>
        <w:rPr>
          <w:noProof/>
        </w:rPr>
        <w:t>159</w:t>
      </w:r>
      <w:r>
        <w:rPr>
          <w:noProof/>
        </w:rPr>
        <w:fldChar w:fldCharType="end"/>
      </w:r>
    </w:p>
    <w:p w14:paraId="4E5B1C4D" w14:textId="11ED32E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6.1.6.2.50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_Toc183521429 \h </w:instrText>
      </w:r>
      <w:r>
        <w:rPr>
          <w:noProof/>
        </w:rPr>
      </w:r>
      <w:r>
        <w:rPr>
          <w:noProof/>
        </w:rPr>
        <w:fldChar w:fldCharType="separate"/>
      </w:r>
      <w:r>
        <w:rPr>
          <w:noProof/>
        </w:rPr>
        <w:t>159</w:t>
      </w:r>
      <w:r>
        <w:rPr>
          <w:noProof/>
        </w:rPr>
        <w:fldChar w:fldCharType="end"/>
      </w:r>
    </w:p>
    <w:p w14:paraId="18598806" w14:textId="01C21AA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6.1.6.2.51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_Toc183521430 \h </w:instrText>
      </w:r>
      <w:r>
        <w:rPr>
          <w:noProof/>
        </w:rPr>
      </w:r>
      <w:r>
        <w:rPr>
          <w:noProof/>
        </w:rPr>
        <w:fldChar w:fldCharType="separate"/>
      </w:r>
      <w:r>
        <w:rPr>
          <w:noProof/>
        </w:rPr>
        <w:t>159</w:t>
      </w:r>
      <w:r>
        <w:rPr>
          <w:noProof/>
        </w:rPr>
        <w:fldChar w:fldCharType="end"/>
      </w:r>
    </w:p>
    <w:p w14:paraId="3DC3FDAF" w14:textId="4EFC1D4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sv-SE"/>
        </w:rPr>
        <w:t>6.1.6.2.52</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sv-SE"/>
        </w:rPr>
        <w:t xml:space="preserve">Type: </w:t>
      </w:r>
      <w:r w:rsidRPr="00A82412">
        <w:rPr>
          <w:noProof/>
          <w:lang w:val="sv-SE" w:eastAsia="zh-CN"/>
        </w:rPr>
        <w:t>UeRegStatusUpdateRspData</w:t>
      </w:r>
      <w:r w:rsidRPr="00A82412">
        <w:rPr>
          <w:noProof/>
          <w:lang w:val="sv-SE"/>
        </w:rPr>
        <w:tab/>
      </w:r>
      <w:r>
        <w:rPr>
          <w:noProof/>
        </w:rPr>
        <w:fldChar w:fldCharType="begin"/>
      </w:r>
      <w:r w:rsidRPr="00A82412">
        <w:rPr>
          <w:noProof/>
          <w:lang w:val="sv-SE"/>
        </w:rPr>
        <w:instrText xml:space="preserve"> PAGEREF _Toc183521431 \h </w:instrText>
      </w:r>
      <w:r>
        <w:rPr>
          <w:noProof/>
        </w:rPr>
      </w:r>
      <w:r>
        <w:rPr>
          <w:noProof/>
        </w:rPr>
        <w:fldChar w:fldCharType="separate"/>
      </w:r>
      <w:r w:rsidRPr="00A82412">
        <w:rPr>
          <w:noProof/>
          <w:lang w:val="sv-SE"/>
        </w:rPr>
        <w:t>159</w:t>
      </w:r>
      <w:r>
        <w:rPr>
          <w:noProof/>
        </w:rPr>
        <w:fldChar w:fldCharType="end"/>
      </w:r>
    </w:p>
    <w:p w14:paraId="22E8028F" w14:textId="303DE63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sv-SE"/>
        </w:rPr>
        <w:t>6.1.6.2.53</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sv-SE"/>
        </w:rPr>
        <w:t>Type: N2RanInformation</w:t>
      </w:r>
      <w:r w:rsidRPr="00A82412">
        <w:rPr>
          <w:noProof/>
          <w:lang w:val="sv-SE"/>
        </w:rPr>
        <w:tab/>
      </w:r>
      <w:r>
        <w:rPr>
          <w:noProof/>
        </w:rPr>
        <w:fldChar w:fldCharType="begin"/>
      </w:r>
      <w:r w:rsidRPr="00A82412">
        <w:rPr>
          <w:noProof/>
          <w:lang w:val="sv-SE"/>
        </w:rPr>
        <w:instrText xml:space="preserve"> PAGEREF _Toc183521432 \h </w:instrText>
      </w:r>
      <w:r>
        <w:rPr>
          <w:noProof/>
        </w:rPr>
      </w:r>
      <w:r>
        <w:rPr>
          <w:noProof/>
        </w:rPr>
        <w:fldChar w:fldCharType="separate"/>
      </w:r>
      <w:r w:rsidRPr="00A82412">
        <w:rPr>
          <w:noProof/>
          <w:lang w:val="sv-SE"/>
        </w:rPr>
        <w:t>159</w:t>
      </w:r>
      <w:r>
        <w:rPr>
          <w:noProof/>
        </w:rPr>
        <w:fldChar w:fldCharType="end"/>
      </w:r>
    </w:p>
    <w:p w14:paraId="39B6F593" w14:textId="10B6B72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sv-SE"/>
        </w:rPr>
        <w:t>6.1.6.2.54</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sv-SE"/>
        </w:rPr>
        <w:t xml:space="preserve">Type: </w:t>
      </w:r>
      <w:r w:rsidRPr="00A82412">
        <w:rPr>
          <w:noProof/>
          <w:lang w:val="sv-SE" w:eastAsia="zh-CN"/>
        </w:rPr>
        <w:t>N2InfoNotificationRspData</w:t>
      </w:r>
      <w:r w:rsidRPr="00A82412">
        <w:rPr>
          <w:noProof/>
          <w:lang w:val="sv-SE"/>
        </w:rPr>
        <w:tab/>
      </w:r>
      <w:r>
        <w:rPr>
          <w:noProof/>
        </w:rPr>
        <w:fldChar w:fldCharType="begin"/>
      </w:r>
      <w:r w:rsidRPr="00A82412">
        <w:rPr>
          <w:noProof/>
          <w:lang w:val="sv-SE"/>
        </w:rPr>
        <w:instrText xml:space="preserve"> PAGEREF _Toc183521433 \h </w:instrText>
      </w:r>
      <w:r>
        <w:rPr>
          <w:noProof/>
        </w:rPr>
      </w:r>
      <w:r>
        <w:rPr>
          <w:noProof/>
        </w:rPr>
        <w:fldChar w:fldCharType="separate"/>
      </w:r>
      <w:r w:rsidRPr="00A82412">
        <w:rPr>
          <w:noProof/>
          <w:lang w:val="sv-SE"/>
        </w:rPr>
        <w:t>160</w:t>
      </w:r>
      <w:r>
        <w:rPr>
          <w:noProof/>
        </w:rPr>
        <w:fldChar w:fldCharType="end"/>
      </w:r>
    </w:p>
    <w:p w14:paraId="3AF7E923" w14:textId="2CADE024"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sv-SE"/>
        </w:rPr>
        <w:t>6.1.6.2.55</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sv-SE"/>
        </w:rPr>
        <w:t xml:space="preserve">Type: </w:t>
      </w:r>
      <w:r w:rsidRPr="00A82412">
        <w:rPr>
          <w:noProof/>
          <w:lang w:val="sv-SE" w:eastAsia="zh-CN"/>
        </w:rPr>
        <w:t>SmallDataRateStatusInfo</w:t>
      </w:r>
      <w:r w:rsidRPr="00A82412">
        <w:rPr>
          <w:noProof/>
          <w:lang w:val="sv-SE"/>
        </w:rPr>
        <w:tab/>
      </w:r>
      <w:r>
        <w:rPr>
          <w:noProof/>
        </w:rPr>
        <w:fldChar w:fldCharType="begin"/>
      </w:r>
      <w:r w:rsidRPr="00A82412">
        <w:rPr>
          <w:noProof/>
          <w:lang w:val="sv-SE"/>
        </w:rPr>
        <w:instrText xml:space="preserve"> PAGEREF _Toc183521434 \h </w:instrText>
      </w:r>
      <w:r>
        <w:rPr>
          <w:noProof/>
        </w:rPr>
      </w:r>
      <w:r>
        <w:rPr>
          <w:noProof/>
        </w:rPr>
        <w:fldChar w:fldCharType="separate"/>
      </w:r>
      <w:r w:rsidRPr="00A82412">
        <w:rPr>
          <w:noProof/>
          <w:lang w:val="sv-SE"/>
        </w:rPr>
        <w:t>160</w:t>
      </w:r>
      <w:r>
        <w:rPr>
          <w:noProof/>
        </w:rPr>
        <w:fldChar w:fldCharType="end"/>
      </w:r>
    </w:p>
    <w:p w14:paraId="53B7AA4C" w14:textId="7EE3331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6.1.6.2.56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_Toc183521435 \h </w:instrText>
      </w:r>
      <w:r>
        <w:rPr>
          <w:noProof/>
        </w:rPr>
      </w:r>
      <w:r>
        <w:rPr>
          <w:noProof/>
        </w:rPr>
        <w:fldChar w:fldCharType="separate"/>
      </w:r>
      <w:r>
        <w:rPr>
          <w:noProof/>
        </w:rPr>
        <w:t>160</w:t>
      </w:r>
      <w:r>
        <w:rPr>
          <w:noProof/>
        </w:rPr>
        <w:fldChar w:fldCharType="end"/>
      </w:r>
    </w:p>
    <w:p w14:paraId="480D037F" w14:textId="029AEF7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6.1.6.2.57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_Toc183521436 \h </w:instrText>
      </w:r>
      <w:r>
        <w:rPr>
          <w:noProof/>
        </w:rPr>
      </w:r>
      <w:r>
        <w:rPr>
          <w:noProof/>
        </w:rPr>
        <w:fldChar w:fldCharType="separate"/>
      </w:r>
      <w:r>
        <w:rPr>
          <w:noProof/>
        </w:rPr>
        <w:t>161</w:t>
      </w:r>
      <w:r>
        <w:rPr>
          <w:noProof/>
        </w:rPr>
        <w:fldChar w:fldCharType="end"/>
      </w:r>
    </w:p>
    <w:p w14:paraId="364BE977" w14:textId="432DF11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6.1.6.2.58</w:t>
      </w:r>
      <w:r>
        <w:rPr>
          <w:rFonts w:asciiTheme="minorHAnsi" w:eastAsiaTheme="minorEastAsia" w:hAnsiTheme="minorHAnsi" w:cstheme="minorBidi"/>
          <w:noProof/>
          <w:kern w:val="2"/>
          <w:sz w:val="22"/>
          <w:szCs w:val="22"/>
          <w:lang w:val="en-SE" w:eastAsia="zh-CN"/>
          <w14:ligatures w14:val="standardContextual"/>
        </w:rPr>
        <w:tab/>
      </w:r>
      <w:r>
        <w:rPr>
          <w:noProof/>
        </w:rPr>
        <w:t>Type: ImmediateMdtConf</w:t>
      </w:r>
      <w:r>
        <w:rPr>
          <w:noProof/>
        </w:rPr>
        <w:tab/>
      </w:r>
      <w:r>
        <w:rPr>
          <w:noProof/>
        </w:rPr>
        <w:fldChar w:fldCharType="begin"/>
      </w:r>
      <w:r>
        <w:rPr>
          <w:noProof/>
        </w:rPr>
        <w:instrText xml:space="preserve"> PAGEREF _Toc183521437 \h </w:instrText>
      </w:r>
      <w:r>
        <w:rPr>
          <w:noProof/>
        </w:rPr>
      </w:r>
      <w:r>
        <w:rPr>
          <w:noProof/>
        </w:rPr>
        <w:fldChar w:fldCharType="separate"/>
      </w:r>
      <w:r>
        <w:rPr>
          <w:noProof/>
        </w:rPr>
        <w:t>162</w:t>
      </w:r>
      <w:r>
        <w:rPr>
          <w:noProof/>
        </w:rPr>
        <w:fldChar w:fldCharType="end"/>
      </w:r>
    </w:p>
    <w:p w14:paraId="19485B44" w14:textId="5D13D36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6.1.6.2.59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0F7C72">
        <w:rPr>
          <w:noProof/>
          <w:lang w:val="en-US" w:eastAsia="zh-CN"/>
        </w:rPr>
        <w:t>V2x</w:t>
      </w:r>
      <w:r>
        <w:rPr>
          <w:noProof/>
          <w:lang w:eastAsia="zh-CN"/>
        </w:rPr>
        <w:t>Information</w:t>
      </w:r>
      <w:r>
        <w:rPr>
          <w:noProof/>
        </w:rPr>
        <w:tab/>
      </w:r>
      <w:r>
        <w:rPr>
          <w:noProof/>
        </w:rPr>
        <w:fldChar w:fldCharType="begin"/>
      </w:r>
      <w:r>
        <w:rPr>
          <w:noProof/>
        </w:rPr>
        <w:instrText xml:space="preserve"> PAGEREF _Toc183521438 \h </w:instrText>
      </w:r>
      <w:r>
        <w:rPr>
          <w:noProof/>
        </w:rPr>
      </w:r>
      <w:r>
        <w:rPr>
          <w:noProof/>
        </w:rPr>
        <w:fldChar w:fldCharType="separate"/>
      </w:r>
      <w:r>
        <w:rPr>
          <w:noProof/>
        </w:rPr>
        <w:t>164</w:t>
      </w:r>
      <w:r>
        <w:rPr>
          <w:noProof/>
        </w:rPr>
        <w:fldChar w:fldCharType="end"/>
      </w:r>
    </w:p>
    <w:p w14:paraId="07E1FBCD" w14:textId="50057E9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6.1.6.2.60</w:t>
      </w:r>
      <w:r>
        <w:rPr>
          <w:rFonts w:asciiTheme="minorHAnsi" w:eastAsiaTheme="minorEastAsia" w:hAnsiTheme="minorHAnsi" w:cstheme="minorBidi"/>
          <w:noProof/>
          <w:kern w:val="2"/>
          <w:sz w:val="22"/>
          <w:szCs w:val="22"/>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_Toc183521439 \h </w:instrText>
      </w:r>
      <w:r>
        <w:rPr>
          <w:noProof/>
        </w:rPr>
      </w:r>
      <w:r>
        <w:rPr>
          <w:noProof/>
        </w:rPr>
        <w:fldChar w:fldCharType="separate"/>
      </w:r>
      <w:r>
        <w:rPr>
          <w:noProof/>
        </w:rPr>
        <w:t>164</w:t>
      </w:r>
      <w:r>
        <w:rPr>
          <w:noProof/>
        </w:rPr>
        <w:fldChar w:fldCharType="end"/>
      </w:r>
    </w:p>
    <w:p w14:paraId="03858E84" w14:textId="19C60A4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noProof/>
          <w:lang w:eastAsia="zh-CN"/>
        </w:rPr>
        <w:t>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_Toc183521440 \h </w:instrText>
      </w:r>
      <w:r>
        <w:rPr>
          <w:noProof/>
        </w:rPr>
      </w:r>
      <w:r>
        <w:rPr>
          <w:noProof/>
        </w:rPr>
        <w:fldChar w:fldCharType="separate"/>
      </w:r>
      <w:r>
        <w:rPr>
          <w:noProof/>
        </w:rPr>
        <w:t>165</w:t>
      </w:r>
      <w:r>
        <w:rPr>
          <w:noProof/>
        </w:rPr>
        <w:fldChar w:fldCharType="end"/>
      </w:r>
    </w:p>
    <w:p w14:paraId="35B9036B" w14:textId="16F41E1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6.1.6.2.62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_Toc183521441 \h </w:instrText>
      </w:r>
      <w:r>
        <w:rPr>
          <w:noProof/>
        </w:rPr>
      </w:r>
      <w:r>
        <w:rPr>
          <w:noProof/>
        </w:rPr>
        <w:fldChar w:fldCharType="separate"/>
      </w:r>
      <w:r>
        <w:rPr>
          <w:noProof/>
        </w:rPr>
        <w:t>165</w:t>
      </w:r>
      <w:r>
        <w:rPr>
          <w:noProof/>
        </w:rPr>
        <w:fldChar w:fldCharType="end"/>
      </w:r>
    </w:p>
    <w:p w14:paraId="15C4F2D2" w14:textId="34F8DFC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6.1.6.2.63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_Toc183521442 \h </w:instrText>
      </w:r>
      <w:r>
        <w:rPr>
          <w:noProof/>
        </w:rPr>
      </w:r>
      <w:r>
        <w:rPr>
          <w:noProof/>
        </w:rPr>
        <w:fldChar w:fldCharType="separate"/>
      </w:r>
      <w:r>
        <w:rPr>
          <w:noProof/>
        </w:rPr>
        <w:t>165</w:t>
      </w:r>
      <w:r>
        <w:rPr>
          <w:noProof/>
        </w:rPr>
        <w:fldChar w:fldCharType="end"/>
      </w:r>
    </w:p>
    <w:p w14:paraId="3FA418B0" w14:textId="12C4A137"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64</w:t>
      </w:r>
      <w:r>
        <w:rPr>
          <w:rFonts w:asciiTheme="minorHAnsi" w:eastAsiaTheme="minorEastAsia" w:hAnsiTheme="minorHAnsi" w:cstheme="minorBidi"/>
          <w:noProof/>
          <w:kern w:val="2"/>
          <w:sz w:val="22"/>
          <w:szCs w:val="22"/>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_Toc183521443 \h </w:instrText>
      </w:r>
      <w:r>
        <w:rPr>
          <w:noProof/>
        </w:rPr>
      </w:r>
      <w:r>
        <w:rPr>
          <w:noProof/>
        </w:rPr>
        <w:fldChar w:fldCharType="separate"/>
      </w:r>
      <w:r>
        <w:rPr>
          <w:noProof/>
        </w:rPr>
        <w:t>166</w:t>
      </w:r>
      <w:r>
        <w:rPr>
          <w:noProof/>
        </w:rPr>
        <w:fldChar w:fldCharType="end"/>
      </w:r>
    </w:p>
    <w:p w14:paraId="1553ECD6" w14:textId="3ECFE687"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65</w:t>
      </w:r>
      <w:r>
        <w:rPr>
          <w:rFonts w:asciiTheme="minorHAnsi" w:eastAsiaTheme="minorEastAsia" w:hAnsiTheme="minorHAnsi" w:cstheme="minorBidi"/>
          <w:noProof/>
          <w:kern w:val="2"/>
          <w:sz w:val="22"/>
          <w:szCs w:val="22"/>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_Toc183521444 \h </w:instrText>
      </w:r>
      <w:r>
        <w:rPr>
          <w:noProof/>
        </w:rPr>
      </w:r>
      <w:r>
        <w:rPr>
          <w:noProof/>
        </w:rPr>
        <w:fldChar w:fldCharType="separate"/>
      </w:r>
      <w:r>
        <w:rPr>
          <w:noProof/>
        </w:rPr>
        <w:t>166</w:t>
      </w:r>
      <w:r>
        <w:rPr>
          <w:noProof/>
        </w:rPr>
        <w:fldChar w:fldCharType="end"/>
      </w:r>
    </w:p>
    <w:p w14:paraId="4FB17980" w14:textId="3E19D72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66</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_Toc183521445 \h </w:instrText>
      </w:r>
      <w:r>
        <w:rPr>
          <w:noProof/>
        </w:rPr>
      </w:r>
      <w:r>
        <w:rPr>
          <w:noProof/>
        </w:rPr>
        <w:fldChar w:fldCharType="separate"/>
      </w:r>
      <w:r>
        <w:rPr>
          <w:noProof/>
        </w:rPr>
        <w:t>167</w:t>
      </w:r>
      <w:r>
        <w:rPr>
          <w:noProof/>
        </w:rPr>
        <w:fldChar w:fldCharType="end"/>
      </w:r>
    </w:p>
    <w:p w14:paraId="668F0056" w14:textId="499F18C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6.1.6.2.67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_Toc183521446 \h </w:instrText>
      </w:r>
      <w:r>
        <w:rPr>
          <w:noProof/>
        </w:rPr>
      </w:r>
      <w:r>
        <w:rPr>
          <w:noProof/>
        </w:rPr>
        <w:fldChar w:fldCharType="separate"/>
      </w:r>
      <w:r>
        <w:rPr>
          <w:noProof/>
        </w:rPr>
        <w:t>168</w:t>
      </w:r>
      <w:r>
        <w:rPr>
          <w:noProof/>
        </w:rPr>
        <w:fldChar w:fldCharType="end"/>
      </w:r>
    </w:p>
    <w:p w14:paraId="170CBF1B" w14:textId="3B83D15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6.1.6.2.68</w:t>
      </w:r>
      <w:r>
        <w:rPr>
          <w:rFonts w:asciiTheme="minorHAnsi" w:eastAsiaTheme="minorEastAsia" w:hAnsiTheme="minorHAnsi" w:cstheme="minorBidi"/>
          <w:noProof/>
          <w:kern w:val="2"/>
          <w:sz w:val="22"/>
          <w:szCs w:val="22"/>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_Toc183521447 \h </w:instrText>
      </w:r>
      <w:r>
        <w:rPr>
          <w:noProof/>
        </w:rPr>
      </w:r>
      <w:r>
        <w:rPr>
          <w:noProof/>
        </w:rPr>
        <w:fldChar w:fldCharType="separate"/>
      </w:r>
      <w:r>
        <w:rPr>
          <w:noProof/>
        </w:rPr>
        <w:t>168</w:t>
      </w:r>
      <w:r>
        <w:rPr>
          <w:noProof/>
        </w:rPr>
        <w:fldChar w:fldCharType="end"/>
      </w:r>
    </w:p>
    <w:p w14:paraId="5F0C3CCF" w14:textId="205333D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69</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0F7C72">
        <w:rPr>
          <w:noProof/>
          <w:lang w:val="en-US" w:eastAsia="zh-CN"/>
        </w:rPr>
        <w:t xml:space="preserve"> CeModeBInd</w:t>
      </w:r>
      <w:r>
        <w:rPr>
          <w:noProof/>
        </w:rPr>
        <w:tab/>
      </w:r>
      <w:r>
        <w:rPr>
          <w:noProof/>
        </w:rPr>
        <w:fldChar w:fldCharType="begin"/>
      </w:r>
      <w:r>
        <w:rPr>
          <w:noProof/>
        </w:rPr>
        <w:instrText xml:space="preserve"> PAGEREF _Toc183521448 \h </w:instrText>
      </w:r>
      <w:r>
        <w:rPr>
          <w:noProof/>
        </w:rPr>
      </w:r>
      <w:r>
        <w:rPr>
          <w:noProof/>
        </w:rPr>
        <w:fldChar w:fldCharType="separate"/>
      </w:r>
      <w:r>
        <w:rPr>
          <w:noProof/>
        </w:rPr>
        <w:t>168</w:t>
      </w:r>
      <w:r>
        <w:rPr>
          <w:noProof/>
        </w:rPr>
        <w:fldChar w:fldCharType="end"/>
      </w:r>
    </w:p>
    <w:p w14:paraId="7385AE68" w14:textId="45D0C9F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70</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0F7C72">
        <w:rPr>
          <w:noProof/>
          <w:lang w:val="en-US" w:eastAsia="zh-CN"/>
        </w:rPr>
        <w:t xml:space="preserve"> LteMInd</w:t>
      </w:r>
      <w:r>
        <w:rPr>
          <w:noProof/>
        </w:rPr>
        <w:tab/>
      </w:r>
      <w:r>
        <w:rPr>
          <w:noProof/>
        </w:rPr>
        <w:fldChar w:fldCharType="begin"/>
      </w:r>
      <w:r>
        <w:rPr>
          <w:noProof/>
        </w:rPr>
        <w:instrText xml:space="preserve"> PAGEREF _Toc183521449 \h </w:instrText>
      </w:r>
      <w:r>
        <w:rPr>
          <w:noProof/>
        </w:rPr>
      </w:r>
      <w:r>
        <w:rPr>
          <w:noProof/>
        </w:rPr>
        <w:fldChar w:fldCharType="separate"/>
      </w:r>
      <w:r>
        <w:rPr>
          <w:noProof/>
        </w:rPr>
        <w:t>169</w:t>
      </w:r>
      <w:r>
        <w:rPr>
          <w:noProof/>
        </w:rPr>
        <w:fldChar w:fldCharType="end"/>
      </w:r>
    </w:p>
    <w:p w14:paraId="6A80CA7C" w14:textId="363A279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6.1.6.2.</w:t>
      </w:r>
      <w:r>
        <w:rPr>
          <w:noProof/>
          <w:lang w:eastAsia="zh-CN"/>
        </w:rPr>
        <w:t>71</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0F7C72">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_Toc183521450 \h </w:instrText>
      </w:r>
      <w:r>
        <w:rPr>
          <w:noProof/>
        </w:rPr>
      </w:r>
      <w:r>
        <w:rPr>
          <w:noProof/>
        </w:rPr>
        <w:fldChar w:fldCharType="separate"/>
      </w:r>
      <w:r>
        <w:rPr>
          <w:noProof/>
        </w:rPr>
        <w:t>169</w:t>
      </w:r>
      <w:r>
        <w:rPr>
          <w:noProof/>
        </w:rPr>
        <w:fldChar w:fldCharType="end"/>
      </w:r>
    </w:p>
    <w:p w14:paraId="69E4D6E1" w14:textId="162B162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6.1.6.2.72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_Toc183521451 \h </w:instrText>
      </w:r>
      <w:r>
        <w:rPr>
          <w:noProof/>
        </w:rPr>
      </w:r>
      <w:r>
        <w:rPr>
          <w:noProof/>
        </w:rPr>
        <w:fldChar w:fldCharType="separate"/>
      </w:r>
      <w:r>
        <w:rPr>
          <w:noProof/>
        </w:rPr>
        <w:t>169</w:t>
      </w:r>
      <w:r>
        <w:rPr>
          <w:noProof/>
        </w:rPr>
        <w:fldChar w:fldCharType="end"/>
      </w:r>
    </w:p>
    <w:p w14:paraId="0B145BCB" w14:textId="0B5903F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6.1.6.2.73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_Toc183521452 \h </w:instrText>
      </w:r>
      <w:r>
        <w:rPr>
          <w:noProof/>
        </w:rPr>
      </w:r>
      <w:r>
        <w:rPr>
          <w:noProof/>
        </w:rPr>
        <w:fldChar w:fldCharType="separate"/>
      </w:r>
      <w:r>
        <w:rPr>
          <w:noProof/>
        </w:rPr>
        <w:t>169</w:t>
      </w:r>
      <w:r>
        <w:rPr>
          <w:noProof/>
        </w:rPr>
        <w:fldChar w:fldCharType="end"/>
      </w:r>
    </w:p>
    <w:p w14:paraId="27123D5C" w14:textId="739A7217"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6.1.6.2.74</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_Toc183521453 \h </w:instrText>
      </w:r>
      <w:r>
        <w:rPr>
          <w:noProof/>
        </w:rPr>
      </w:r>
      <w:r>
        <w:rPr>
          <w:noProof/>
        </w:rPr>
        <w:fldChar w:fldCharType="separate"/>
      </w:r>
      <w:r>
        <w:rPr>
          <w:noProof/>
        </w:rPr>
        <w:t>169</w:t>
      </w:r>
      <w:r>
        <w:rPr>
          <w:noProof/>
        </w:rPr>
        <w:fldChar w:fldCharType="end"/>
      </w:r>
    </w:p>
    <w:p w14:paraId="01C8B842" w14:textId="2809658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6.1.6.2.75</w:t>
      </w:r>
      <w:r>
        <w:rPr>
          <w:rFonts w:asciiTheme="minorHAnsi" w:eastAsiaTheme="minorEastAsia" w:hAnsiTheme="minorHAnsi" w:cstheme="minorBidi"/>
          <w:noProof/>
          <w:kern w:val="2"/>
          <w:sz w:val="22"/>
          <w:szCs w:val="22"/>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_Toc183521454 \h </w:instrText>
      </w:r>
      <w:r>
        <w:rPr>
          <w:noProof/>
        </w:rPr>
      </w:r>
      <w:r>
        <w:rPr>
          <w:noProof/>
        </w:rPr>
        <w:fldChar w:fldCharType="separate"/>
      </w:r>
      <w:r>
        <w:rPr>
          <w:noProof/>
        </w:rPr>
        <w:t>169</w:t>
      </w:r>
      <w:r>
        <w:rPr>
          <w:noProof/>
        </w:rPr>
        <w:fldChar w:fldCharType="end"/>
      </w:r>
    </w:p>
    <w:p w14:paraId="0C517A8C" w14:textId="64B13837"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6.1.6.2.76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_Toc183521455 \h </w:instrText>
      </w:r>
      <w:r>
        <w:rPr>
          <w:noProof/>
        </w:rPr>
      </w:r>
      <w:r>
        <w:rPr>
          <w:noProof/>
        </w:rPr>
        <w:fldChar w:fldCharType="separate"/>
      </w:r>
      <w:r>
        <w:rPr>
          <w:noProof/>
        </w:rPr>
        <w:t>170</w:t>
      </w:r>
      <w:r>
        <w:rPr>
          <w:noProof/>
        </w:rPr>
        <w:fldChar w:fldCharType="end"/>
      </w:r>
    </w:p>
    <w:p w14:paraId="2CD6F3AD" w14:textId="654846EA"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6.1.6.2.77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_Toc183521456 \h </w:instrText>
      </w:r>
      <w:r>
        <w:rPr>
          <w:noProof/>
        </w:rPr>
      </w:r>
      <w:r>
        <w:rPr>
          <w:noProof/>
        </w:rPr>
        <w:fldChar w:fldCharType="separate"/>
      </w:r>
      <w:r>
        <w:rPr>
          <w:noProof/>
        </w:rPr>
        <w:t>170</w:t>
      </w:r>
      <w:r>
        <w:rPr>
          <w:noProof/>
        </w:rPr>
        <w:fldChar w:fldCharType="end"/>
      </w:r>
    </w:p>
    <w:p w14:paraId="4D4F01C3" w14:textId="47C73AD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78</w:t>
      </w:r>
      <w:r>
        <w:rPr>
          <w:rFonts w:asciiTheme="minorHAnsi" w:eastAsiaTheme="minorEastAsia" w:hAnsiTheme="minorHAnsi" w:cstheme="minorBidi"/>
          <w:noProof/>
          <w:kern w:val="2"/>
          <w:sz w:val="22"/>
          <w:szCs w:val="22"/>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_Toc183521457 \h </w:instrText>
      </w:r>
      <w:r>
        <w:rPr>
          <w:noProof/>
        </w:rPr>
      </w:r>
      <w:r>
        <w:rPr>
          <w:noProof/>
        </w:rPr>
        <w:fldChar w:fldCharType="separate"/>
      </w:r>
      <w:r>
        <w:rPr>
          <w:noProof/>
        </w:rPr>
        <w:t>170</w:t>
      </w:r>
      <w:r>
        <w:rPr>
          <w:noProof/>
        </w:rPr>
        <w:fldChar w:fldCharType="end"/>
      </w:r>
    </w:p>
    <w:p w14:paraId="6B038332" w14:textId="1741940D"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6.1.6.3</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Simple data types and enumerations</w:t>
      </w:r>
      <w:r>
        <w:rPr>
          <w:noProof/>
        </w:rPr>
        <w:tab/>
      </w:r>
      <w:r>
        <w:rPr>
          <w:noProof/>
        </w:rPr>
        <w:fldChar w:fldCharType="begin"/>
      </w:r>
      <w:r>
        <w:rPr>
          <w:noProof/>
        </w:rPr>
        <w:instrText xml:space="preserve"> PAGEREF _Toc183521458 \h </w:instrText>
      </w:r>
      <w:r>
        <w:rPr>
          <w:noProof/>
        </w:rPr>
      </w:r>
      <w:r>
        <w:rPr>
          <w:noProof/>
        </w:rPr>
        <w:fldChar w:fldCharType="separate"/>
      </w:r>
      <w:r>
        <w:rPr>
          <w:noProof/>
        </w:rPr>
        <w:t>170</w:t>
      </w:r>
      <w:r>
        <w:rPr>
          <w:noProof/>
        </w:rPr>
        <w:fldChar w:fldCharType="end"/>
      </w:r>
    </w:p>
    <w:p w14:paraId="00CD0629" w14:textId="11C55CE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_Toc183521459 \h </w:instrText>
      </w:r>
      <w:r>
        <w:rPr>
          <w:noProof/>
        </w:rPr>
      </w:r>
      <w:r>
        <w:rPr>
          <w:noProof/>
        </w:rPr>
        <w:fldChar w:fldCharType="separate"/>
      </w:r>
      <w:r>
        <w:rPr>
          <w:noProof/>
        </w:rPr>
        <w:t>170</w:t>
      </w:r>
      <w:r>
        <w:rPr>
          <w:noProof/>
        </w:rPr>
        <w:fldChar w:fldCharType="end"/>
      </w:r>
    </w:p>
    <w:p w14:paraId="54720313" w14:textId="17A31FC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_Toc183521460 \h </w:instrText>
      </w:r>
      <w:r>
        <w:rPr>
          <w:noProof/>
        </w:rPr>
      </w:r>
      <w:r>
        <w:rPr>
          <w:noProof/>
        </w:rPr>
        <w:fldChar w:fldCharType="separate"/>
      </w:r>
      <w:r>
        <w:rPr>
          <w:noProof/>
        </w:rPr>
        <w:t>170</w:t>
      </w:r>
      <w:r>
        <w:rPr>
          <w:noProof/>
        </w:rPr>
        <w:fldChar w:fldCharType="end"/>
      </w:r>
    </w:p>
    <w:p w14:paraId="34ECC1E0" w14:textId="06C3401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_Toc183521461 \h </w:instrText>
      </w:r>
      <w:r>
        <w:rPr>
          <w:noProof/>
        </w:rPr>
      </w:r>
      <w:r>
        <w:rPr>
          <w:noProof/>
        </w:rPr>
        <w:fldChar w:fldCharType="separate"/>
      </w:r>
      <w:r>
        <w:rPr>
          <w:noProof/>
        </w:rPr>
        <w:t>171</w:t>
      </w:r>
      <w:r>
        <w:rPr>
          <w:noProof/>
        </w:rPr>
        <w:fldChar w:fldCharType="end"/>
      </w:r>
    </w:p>
    <w:p w14:paraId="79D688BC" w14:textId="05061AC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6.1.6.3.4</w:t>
      </w:r>
      <w:r>
        <w:rPr>
          <w:rFonts w:asciiTheme="minorHAnsi" w:eastAsiaTheme="minorEastAsia" w:hAnsiTheme="minorHAnsi" w:cstheme="minorBidi"/>
          <w:noProof/>
          <w:kern w:val="2"/>
          <w:sz w:val="22"/>
          <w:szCs w:val="22"/>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_Toc183521462 \h </w:instrText>
      </w:r>
      <w:r>
        <w:rPr>
          <w:noProof/>
        </w:rPr>
      </w:r>
      <w:r>
        <w:rPr>
          <w:noProof/>
        </w:rPr>
        <w:fldChar w:fldCharType="separate"/>
      </w:r>
      <w:r>
        <w:rPr>
          <w:noProof/>
        </w:rPr>
        <w:t>172</w:t>
      </w:r>
      <w:r>
        <w:rPr>
          <w:noProof/>
        </w:rPr>
        <w:fldChar w:fldCharType="end"/>
      </w:r>
    </w:p>
    <w:p w14:paraId="364896BF" w14:textId="2088AC1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6.1.6.3.5</w:t>
      </w:r>
      <w:r>
        <w:rPr>
          <w:rFonts w:asciiTheme="minorHAnsi" w:eastAsiaTheme="minorEastAsia" w:hAnsiTheme="minorHAnsi" w:cstheme="minorBidi"/>
          <w:noProof/>
          <w:kern w:val="2"/>
          <w:sz w:val="22"/>
          <w:szCs w:val="22"/>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_Toc183521463 \h </w:instrText>
      </w:r>
      <w:r>
        <w:rPr>
          <w:noProof/>
        </w:rPr>
      </w:r>
      <w:r>
        <w:rPr>
          <w:noProof/>
        </w:rPr>
        <w:fldChar w:fldCharType="separate"/>
      </w:r>
      <w:r>
        <w:rPr>
          <w:noProof/>
        </w:rPr>
        <w:t>172</w:t>
      </w:r>
      <w:r>
        <w:rPr>
          <w:noProof/>
        </w:rPr>
        <w:fldChar w:fldCharType="end"/>
      </w:r>
    </w:p>
    <w:p w14:paraId="19CC005F" w14:textId="31C6F0D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6.1.6.3.6</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_Toc183521464 \h </w:instrText>
      </w:r>
      <w:r>
        <w:rPr>
          <w:noProof/>
        </w:rPr>
      </w:r>
      <w:r>
        <w:rPr>
          <w:noProof/>
        </w:rPr>
        <w:fldChar w:fldCharType="separate"/>
      </w:r>
      <w:r>
        <w:rPr>
          <w:noProof/>
        </w:rPr>
        <w:t>173</w:t>
      </w:r>
      <w:r>
        <w:rPr>
          <w:noProof/>
        </w:rPr>
        <w:fldChar w:fldCharType="end"/>
      </w:r>
    </w:p>
    <w:p w14:paraId="4236EDF7" w14:textId="6E9CEE9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6.1.6.3.7</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Enumeration: UeContextTransfer</w:t>
      </w:r>
      <w:r w:rsidRPr="00A82412">
        <w:rPr>
          <w:noProof/>
          <w:lang w:val="en-SE" w:eastAsia="zh-CN"/>
        </w:rPr>
        <w:t>Status</w:t>
      </w:r>
      <w:r w:rsidRPr="00A82412">
        <w:rPr>
          <w:noProof/>
          <w:lang w:val="en-SE"/>
        </w:rPr>
        <w:tab/>
      </w:r>
      <w:r>
        <w:rPr>
          <w:noProof/>
        </w:rPr>
        <w:fldChar w:fldCharType="begin"/>
      </w:r>
      <w:r w:rsidRPr="00A82412">
        <w:rPr>
          <w:noProof/>
          <w:lang w:val="en-SE"/>
        </w:rPr>
        <w:instrText xml:space="preserve"> PAGEREF _Toc183521465 \h </w:instrText>
      </w:r>
      <w:r>
        <w:rPr>
          <w:noProof/>
        </w:rPr>
      </w:r>
      <w:r>
        <w:rPr>
          <w:noProof/>
        </w:rPr>
        <w:fldChar w:fldCharType="separate"/>
      </w:r>
      <w:r w:rsidRPr="00A82412">
        <w:rPr>
          <w:noProof/>
          <w:lang w:val="en-SE"/>
        </w:rPr>
        <w:t>173</w:t>
      </w:r>
      <w:r>
        <w:rPr>
          <w:noProof/>
        </w:rPr>
        <w:fldChar w:fldCharType="end"/>
      </w:r>
    </w:p>
    <w:p w14:paraId="5053F213" w14:textId="49A9A10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6.1.6.3.8</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 xml:space="preserve">Enumeration: </w:t>
      </w:r>
      <w:r w:rsidRPr="00A82412">
        <w:rPr>
          <w:noProof/>
          <w:lang w:val="en-SE" w:eastAsia="zh-CN"/>
        </w:rPr>
        <w:t>N2InformationTransferResult</w:t>
      </w:r>
      <w:r w:rsidRPr="00A82412">
        <w:rPr>
          <w:noProof/>
          <w:lang w:val="en-SE"/>
        </w:rPr>
        <w:tab/>
      </w:r>
      <w:r>
        <w:rPr>
          <w:noProof/>
        </w:rPr>
        <w:fldChar w:fldCharType="begin"/>
      </w:r>
      <w:r w:rsidRPr="00A82412">
        <w:rPr>
          <w:noProof/>
          <w:lang w:val="en-SE"/>
        </w:rPr>
        <w:instrText xml:space="preserve"> PAGEREF _Toc183521466 \h </w:instrText>
      </w:r>
      <w:r>
        <w:rPr>
          <w:noProof/>
        </w:rPr>
      </w:r>
      <w:r>
        <w:rPr>
          <w:noProof/>
        </w:rPr>
        <w:fldChar w:fldCharType="separate"/>
      </w:r>
      <w:r w:rsidRPr="00A82412">
        <w:rPr>
          <w:noProof/>
          <w:lang w:val="en-SE"/>
        </w:rPr>
        <w:t>173</w:t>
      </w:r>
      <w:r>
        <w:rPr>
          <w:noProof/>
        </w:rPr>
        <w:fldChar w:fldCharType="end"/>
      </w:r>
    </w:p>
    <w:p w14:paraId="3F7A9879" w14:textId="2B912A4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6.1.6.3.9</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Enumeration: Ciphering</w:t>
      </w:r>
      <w:r w:rsidRPr="00A82412">
        <w:rPr>
          <w:noProof/>
          <w:lang w:val="en-SE" w:eastAsia="zh-CN"/>
        </w:rPr>
        <w:t>Algorithm</w:t>
      </w:r>
      <w:r w:rsidRPr="00A82412">
        <w:rPr>
          <w:noProof/>
          <w:lang w:val="en-SE"/>
        </w:rPr>
        <w:tab/>
      </w:r>
      <w:r>
        <w:rPr>
          <w:noProof/>
        </w:rPr>
        <w:fldChar w:fldCharType="begin"/>
      </w:r>
      <w:r w:rsidRPr="00A82412">
        <w:rPr>
          <w:noProof/>
          <w:lang w:val="en-SE"/>
        </w:rPr>
        <w:instrText xml:space="preserve"> PAGEREF _Toc183521467 \h </w:instrText>
      </w:r>
      <w:r>
        <w:rPr>
          <w:noProof/>
        </w:rPr>
      </w:r>
      <w:r>
        <w:rPr>
          <w:noProof/>
        </w:rPr>
        <w:fldChar w:fldCharType="separate"/>
      </w:r>
      <w:r w:rsidRPr="00A82412">
        <w:rPr>
          <w:noProof/>
          <w:lang w:val="en-SE"/>
        </w:rPr>
        <w:t>174</w:t>
      </w:r>
      <w:r>
        <w:rPr>
          <w:noProof/>
        </w:rPr>
        <w:fldChar w:fldCharType="end"/>
      </w:r>
    </w:p>
    <w:p w14:paraId="5D381E11" w14:textId="72EBC0B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6.1.6.3.10</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 xml:space="preserve">Enumeration: </w:t>
      </w:r>
      <w:r w:rsidRPr="00A82412">
        <w:rPr>
          <w:noProof/>
          <w:lang w:val="en-SE" w:eastAsia="zh-CN"/>
        </w:rPr>
        <w:t>IntegrityAlgorithm</w:t>
      </w:r>
      <w:r w:rsidRPr="00A82412">
        <w:rPr>
          <w:noProof/>
          <w:lang w:val="en-SE"/>
        </w:rPr>
        <w:tab/>
      </w:r>
      <w:r>
        <w:rPr>
          <w:noProof/>
        </w:rPr>
        <w:fldChar w:fldCharType="begin"/>
      </w:r>
      <w:r w:rsidRPr="00A82412">
        <w:rPr>
          <w:noProof/>
          <w:lang w:val="en-SE"/>
        </w:rPr>
        <w:instrText xml:space="preserve"> PAGEREF _Toc183521468 \h </w:instrText>
      </w:r>
      <w:r>
        <w:rPr>
          <w:noProof/>
        </w:rPr>
      </w:r>
      <w:r>
        <w:rPr>
          <w:noProof/>
        </w:rPr>
        <w:fldChar w:fldCharType="separate"/>
      </w:r>
      <w:r w:rsidRPr="00A82412">
        <w:rPr>
          <w:noProof/>
          <w:lang w:val="en-SE"/>
        </w:rPr>
        <w:t>174</w:t>
      </w:r>
      <w:r>
        <w:rPr>
          <w:noProof/>
        </w:rPr>
        <w:fldChar w:fldCharType="end"/>
      </w:r>
    </w:p>
    <w:p w14:paraId="4CE65049" w14:textId="586FE974"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6.1.6.3.11</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Enumeration: SmsSupport</w:t>
      </w:r>
      <w:r w:rsidRPr="00A82412">
        <w:rPr>
          <w:noProof/>
          <w:lang w:val="en-SE"/>
        </w:rPr>
        <w:tab/>
      </w:r>
      <w:r>
        <w:rPr>
          <w:noProof/>
        </w:rPr>
        <w:fldChar w:fldCharType="begin"/>
      </w:r>
      <w:r w:rsidRPr="00A82412">
        <w:rPr>
          <w:noProof/>
          <w:lang w:val="en-SE"/>
        </w:rPr>
        <w:instrText xml:space="preserve"> PAGEREF _Toc183521469 \h </w:instrText>
      </w:r>
      <w:r>
        <w:rPr>
          <w:noProof/>
        </w:rPr>
      </w:r>
      <w:r>
        <w:rPr>
          <w:noProof/>
        </w:rPr>
        <w:fldChar w:fldCharType="separate"/>
      </w:r>
      <w:r w:rsidRPr="00A82412">
        <w:rPr>
          <w:noProof/>
          <w:lang w:val="en-SE"/>
        </w:rPr>
        <w:t>174</w:t>
      </w:r>
      <w:r>
        <w:rPr>
          <w:noProof/>
        </w:rPr>
        <w:fldChar w:fldCharType="end"/>
      </w:r>
    </w:p>
    <w:p w14:paraId="3AA2DFC1" w14:textId="01E7B1B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6.1.6.3.12</w:t>
      </w:r>
      <w:r>
        <w:rPr>
          <w:rFonts w:asciiTheme="minorHAnsi" w:eastAsiaTheme="minorEastAsia" w:hAnsiTheme="minorHAnsi" w:cstheme="minorBidi"/>
          <w:noProof/>
          <w:kern w:val="2"/>
          <w:sz w:val="22"/>
          <w:szCs w:val="22"/>
          <w:lang w:val="en-SE" w:eastAsia="zh-CN"/>
          <w14:ligatures w14:val="standardContextual"/>
        </w:rPr>
        <w:tab/>
      </w:r>
      <w:r w:rsidRPr="00A82412">
        <w:rPr>
          <w:rFonts w:cs="Arial"/>
          <w:noProof/>
          <w:lang w:val="en-SE"/>
        </w:rPr>
        <w:t xml:space="preserve">Enumeration: </w:t>
      </w:r>
      <w:r w:rsidRPr="00A82412">
        <w:rPr>
          <w:noProof/>
          <w:lang w:val="en-SE"/>
        </w:rPr>
        <w:t>ScType</w:t>
      </w:r>
      <w:r w:rsidRPr="00A82412">
        <w:rPr>
          <w:noProof/>
          <w:lang w:val="en-SE"/>
        </w:rPr>
        <w:tab/>
      </w:r>
      <w:r>
        <w:rPr>
          <w:noProof/>
        </w:rPr>
        <w:fldChar w:fldCharType="begin"/>
      </w:r>
      <w:r w:rsidRPr="00A82412">
        <w:rPr>
          <w:noProof/>
          <w:lang w:val="en-SE"/>
        </w:rPr>
        <w:instrText xml:space="preserve"> PAGEREF _Toc183521470 \h </w:instrText>
      </w:r>
      <w:r>
        <w:rPr>
          <w:noProof/>
        </w:rPr>
      </w:r>
      <w:r>
        <w:rPr>
          <w:noProof/>
        </w:rPr>
        <w:fldChar w:fldCharType="separate"/>
      </w:r>
      <w:r w:rsidRPr="00A82412">
        <w:rPr>
          <w:noProof/>
          <w:lang w:val="en-SE"/>
        </w:rPr>
        <w:t>174</w:t>
      </w:r>
      <w:r>
        <w:rPr>
          <w:noProof/>
        </w:rPr>
        <w:fldChar w:fldCharType="end"/>
      </w:r>
    </w:p>
    <w:p w14:paraId="156EC3C9" w14:textId="59DDD04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6.1.6.3.13</w:t>
      </w:r>
      <w:r>
        <w:rPr>
          <w:rFonts w:asciiTheme="minorHAnsi" w:eastAsiaTheme="minorEastAsia" w:hAnsiTheme="minorHAnsi" w:cstheme="minorBidi"/>
          <w:noProof/>
          <w:kern w:val="2"/>
          <w:sz w:val="22"/>
          <w:szCs w:val="22"/>
          <w:lang w:val="en-SE" w:eastAsia="zh-CN"/>
          <w14:ligatures w14:val="standardContextual"/>
        </w:rPr>
        <w:tab/>
      </w:r>
      <w:r w:rsidRPr="00A82412">
        <w:rPr>
          <w:rFonts w:cs="Arial"/>
          <w:noProof/>
          <w:lang w:val="en-SE"/>
        </w:rPr>
        <w:t xml:space="preserve">Enumeration: </w:t>
      </w:r>
      <w:r w:rsidRPr="00A82412">
        <w:rPr>
          <w:noProof/>
          <w:lang w:val="en-SE"/>
        </w:rPr>
        <w:t>KeyAmfType</w:t>
      </w:r>
      <w:r w:rsidRPr="00A82412">
        <w:rPr>
          <w:noProof/>
          <w:lang w:val="en-SE"/>
        </w:rPr>
        <w:tab/>
      </w:r>
      <w:r>
        <w:rPr>
          <w:noProof/>
        </w:rPr>
        <w:fldChar w:fldCharType="begin"/>
      </w:r>
      <w:r w:rsidRPr="00A82412">
        <w:rPr>
          <w:noProof/>
          <w:lang w:val="en-SE"/>
        </w:rPr>
        <w:instrText xml:space="preserve"> PAGEREF _Toc183521471 \h </w:instrText>
      </w:r>
      <w:r>
        <w:rPr>
          <w:noProof/>
        </w:rPr>
      </w:r>
      <w:r>
        <w:rPr>
          <w:noProof/>
        </w:rPr>
        <w:fldChar w:fldCharType="separate"/>
      </w:r>
      <w:r w:rsidRPr="00A82412">
        <w:rPr>
          <w:noProof/>
          <w:lang w:val="en-SE"/>
        </w:rPr>
        <w:t>174</w:t>
      </w:r>
      <w:r>
        <w:rPr>
          <w:noProof/>
        </w:rPr>
        <w:fldChar w:fldCharType="end"/>
      </w:r>
    </w:p>
    <w:p w14:paraId="5559B33C" w14:textId="3B47436E"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6.1.6.3.14</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Enumeration: TransferReason</w:t>
      </w:r>
      <w:r w:rsidRPr="00A82412">
        <w:rPr>
          <w:noProof/>
          <w:lang w:val="en-SE"/>
        </w:rPr>
        <w:tab/>
      </w:r>
      <w:r>
        <w:rPr>
          <w:noProof/>
        </w:rPr>
        <w:fldChar w:fldCharType="begin"/>
      </w:r>
      <w:r w:rsidRPr="00A82412">
        <w:rPr>
          <w:noProof/>
          <w:lang w:val="en-SE"/>
        </w:rPr>
        <w:instrText xml:space="preserve"> PAGEREF _Toc183521472 \h </w:instrText>
      </w:r>
      <w:r>
        <w:rPr>
          <w:noProof/>
        </w:rPr>
      </w:r>
      <w:r>
        <w:rPr>
          <w:noProof/>
        </w:rPr>
        <w:fldChar w:fldCharType="separate"/>
      </w:r>
      <w:r w:rsidRPr="00A82412">
        <w:rPr>
          <w:noProof/>
          <w:lang w:val="en-SE"/>
        </w:rPr>
        <w:t>175</w:t>
      </w:r>
      <w:r>
        <w:rPr>
          <w:noProof/>
        </w:rPr>
        <w:fldChar w:fldCharType="end"/>
      </w:r>
    </w:p>
    <w:p w14:paraId="6D3DEDFE" w14:textId="317E803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6.1.6.3.15</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Enumeration: PolicyReqTrigger</w:t>
      </w:r>
      <w:r w:rsidRPr="00A82412">
        <w:rPr>
          <w:noProof/>
          <w:lang w:val="en-SE"/>
        </w:rPr>
        <w:tab/>
      </w:r>
      <w:r>
        <w:rPr>
          <w:noProof/>
        </w:rPr>
        <w:fldChar w:fldCharType="begin"/>
      </w:r>
      <w:r w:rsidRPr="00A82412">
        <w:rPr>
          <w:noProof/>
          <w:lang w:val="en-SE"/>
        </w:rPr>
        <w:instrText xml:space="preserve"> PAGEREF _Toc183521473 \h </w:instrText>
      </w:r>
      <w:r>
        <w:rPr>
          <w:noProof/>
        </w:rPr>
      </w:r>
      <w:r>
        <w:rPr>
          <w:noProof/>
        </w:rPr>
        <w:fldChar w:fldCharType="separate"/>
      </w:r>
      <w:r w:rsidRPr="00A82412">
        <w:rPr>
          <w:noProof/>
          <w:lang w:val="en-SE"/>
        </w:rPr>
        <w:t>175</w:t>
      </w:r>
      <w:r>
        <w:rPr>
          <w:noProof/>
        </w:rPr>
        <w:fldChar w:fldCharType="end"/>
      </w:r>
    </w:p>
    <w:p w14:paraId="7BE02A5F" w14:textId="181F2A7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en-SE"/>
        </w:rPr>
        <w:t>6.1.6.3.16</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en-SE"/>
        </w:rPr>
        <w:t>Enumeration: RatSelector</w:t>
      </w:r>
      <w:r w:rsidRPr="00A82412">
        <w:rPr>
          <w:noProof/>
          <w:lang w:val="en-SE"/>
        </w:rPr>
        <w:tab/>
      </w:r>
      <w:r>
        <w:rPr>
          <w:noProof/>
        </w:rPr>
        <w:fldChar w:fldCharType="begin"/>
      </w:r>
      <w:r w:rsidRPr="00A82412">
        <w:rPr>
          <w:noProof/>
          <w:lang w:val="en-SE"/>
        </w:rPr>
        <w:instrText xml:space="preserve"> PAGEREF _Toc183521474 \h </w:instrText>
      </w:r>
      <w:r>
        <w:rPr>
          <w:noProof/>
        </w:rPr>
      </w:r>
      <w:r>
        <w:rPr>
          <w:noProof/>
        </w:rPr>
        <w:fldChar w:fldCharType="separate"/>
      </w:r>
      <w:r w:rsidRPr="00A82412">
        <w:rPr>
          <w:noProof/>
          <w:lang w:val="en-SE"/>
        </w:rPr>
        <w:t>175</w:t>
      </w:r>
      <w:r>
        <w:rPr>
          <w:noProof/>
        </w:rPr>
        <w:fldChar w:fldCharType="end"/>
      </w:r>
    </w:p>
    <w:p w14:paraId="61C67D83" w14:textId="56D7377A"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6.1.6.3.17</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_Toc183521475 \h </w:instrText>
      </w:r>
      <w:r>
        <w:rPr>
          <w:noProof/>
        </w:rPr>
      </w:r>
      <w:r>
        <w:rPr>
          <w:noProof/>
        </w:rPr>
        <w:fldChar w:fldCharType="separate"/>
      </w:r>
      <w:r>
        <w:rPr>
          <w:noProof/>
        </w:rPr>
        <w:t>176</w:t>
      </w:r>
      <w:r>
        <w:rPr>
          <w:noProof/>
        </w:rPr>
        <w:fldChar w:fldCharType="end"/>
      </w:r>
    </w:p>
    <w:p w14:paraId="16CA064D" w14:textId="128D099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6.1.6.3.18</w:t>
      </w:r>
      <w:r>
        <w:rPr>
          <w:rFonts w:asciiTheme="minorHAnsi" w:eastAsiaTheme="minorEastAsia" w:hAnsiTheme="minorHAnsi" w:cstheme="minorBidi"/>
          <w:noProof/>
          <w:kern w:val="2"/>
          <w:sz w:val="22"/>
          <w:szCs w:val="22"/>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_Toc183521476 \h </w:instrText>
      </w:r>
      <w:r>
        <w:rPr>
          <w:noProof/>
        </w:rPr>
      </w:r>
      <w:r>
        <w:rPr>
          <w:noProof/>
        </w:rPr>
        <w:fldChar w:fldCharType="separate"/>
      </w:r>
      <w:r>
        <w:rPr>
          <w:noProof/>
        </w:rPr>
        <w:t>176</w:t>
      </w:r>
      <w:r>
        <w:rPr>
          <w:noProof/>
        </w:rPr>
        <w:fldChar w:fldCharType="end"/>
      </w:r>
    </w:p>
    <w:p w14:paraId="5F60672D" w14:textId="7A0B692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6.1.6.3.19</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0F7C72">
        <w:rPr>
          <w:noProof/>
          <w:lang w:val="en-US" w:eastAsia="zh-CN"/>
        </w:rPr>
        <w:t>SmfChangeIndication</w:t>
      </w:r>
      <w:r>
        <w:rPr>
          <w:noProof/>
        </w:rPr>
        <w:tab/>
      </w:r>
      <w:r>
        <w:rPr>
          <w:noProof/>
        </w:rPr>
        <w:fldChar w:fldCharType="begin"/>
      </w:r>
      <w:r>
        <w:rPr>
          <w:noProof/>
        </w:rPr>
        <w:instrText xml:space="preserve"> PAGEREF _Toc183521477 \h </w:instrText>
      </w:r>
      <w:r>
        <w:rPr>
          <w:noProof/>
        </w:rPr>
      </w:r>
      <w:r>
        <w:rPr>
          <w:noProof/>
        </w:rPr>
        <w:fldChar w:fldCharType="separate"/>
      </w:r>
      <w:r>
        <w:rPr>
          <w:noProof/>
        </w:rPr>
        <w:t>176</w:t>
      </w:r>
      <w:r>
        <w:rPr>
          <w:noProof/>
        </w:rPr>
        <w:fldChar w:fldCharType="end"/>
      </w:r>
    </w:p>
    <w:p w14:paraId="106313D3" w14:textId="40767FF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sv-SE"/>
        </w:rPr>
        <w:t>6.1.6.3.20</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sv-SE"/>
        </w:rPr>
        <w:t xml:space="preserve">Enumeration: </w:t>
      </w:r>
      <w:r w:rsidRPr="00A82412">
        <w:rPr>
          <w:noProof/>
          <w:lang w:val="sv-SE" w:eastAsia="zh-CN"/>
        </w:rPr>
        <w:t>SbiBindingLevel</w:t>
      </w:r>
      <w:r w:rsidRPr="00A82412">
        <w:rPr>
          <w:noProof/>
          <w:lang w:val="sv-SE"/>
        </w:rPr>
        <w:tab/>
      </w:r>
      <w:r>
        <w:rPr>
          <w:noProof/>
        </w:rPr>
        <w:fldChar w:fldCharType="begin"/>
      </w:r>
      <w:r w:rsidRPr="00A82412">
        <w:rPr>
          <w:noProof/>
          <w:lang w:val="sv-SE"/>
        </w:rPr>
        <w:instrText xml:space="preserve"> PAGEREF _Toc183521478 \h </w:instrText>
      </w:r>
      <w:r>
        <w:rPr>
          <w:noProof/>
        </w:rPr>
      </w:r>
      <w:r>
        <w:rPr>
          <w:noProof/>
        </w:rPr>
        <w:fldChar w:fldCharType="separate"/>
      </w:r>
      <w:r w:rsidRPr="00A82412">
        <w:rPr>
          <w:noProof/>
          <w:lang w:val="sv-SE"/>
        </w:rPr>
        <w:t>176</w:t>
      </w:r>
      <w:r>
        <w:rPr>
          <w:noProof/>
        </w:rPr>
        <w:fldChar w:fldCharType="end"/>
      </w:r>
    </w:p>
    <w:p w14:paraId="43FC3D66" w14:textId="368C06B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sv-SE"/>
        </w:rPr>
        <w:t>6.1.6.3.21</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sv-SE"/>
        </w:rPr>
        <w:t>Enumeration: EpsNasCiphering</w:t>
      </w:r>
      <w:r w:rsidRPr="00A82412">
        <w:rPr>
          <w:noProof/>
          <w:lang w:val="sv-SE" w:eastAsia="zh-CN"/>
        </w:rPr>
        <w:t>Algorithm</w:t>
      </w:r>
      <w:r w:rsidRPr="00A82412">
        <w:rPr>
          <w:noProof/>
          <w:lang w:val="sv-SE"/>
        </w:rPr>
        <w:tab/>
      </w:r>
      <w:r>
        <w:rPr>
          <w:noProof/>
        </w:rPr>
        <w:fldChar w:fldCharType="begin"/>
      </w:r>
      <w:r w:rsidRPr="00A82412">
        <w:rPr>
          <w:noProof/>
          <w:lang w:val="sv-SE"/>
        </w:rPr>
        <w:instrText xml:space="preserve"> PAGEREF _Toc183521479 \h </w:instrText>
      </w:r>
      <w:r>
        <w:rPr>
          <w:noProof/>
        </w:rPr>
      </w:r>
      <w:r>
        <w:rPr>
          <w:noProof/>
        </w:rPr>
        <w:fldChar w:fldCharType="separate"/>
      </w:r>
      <w:r w:rsidRPr="00A82412">
        <w:rPr>
          <w:noProof/>
          <w:lang w:val="sv-SE"/>
        </w:rPr>
        <w:t>176</w:t>
      </w:r>
      <w:r>
        <w:rPr>
          <w:noProof/>
        </w:rPr>
        <w:fldChar w:fldCharType="end"/>
      </w:r>
    </w:p>
    <w:p w14:paraId="3ECC514A" w14:textId="5850D76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sv-SE"/>
        </w:rPr>
        <w:t>6.1.6.3.22</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sv-SE"/>
        </w:rPr>
        <w:t>Enumeration: EpsNas</w:t>
      </w:r>
      <w:r w:rsidRPr="00A82412">
        <w:rPr>
          <w:noProof/>
          <w:lang w:val="sv-SE" w:eastAsia="zh-CN"/>
        </w:rPr>
        <w:t>IntegrityAlgorithm</w:t>
      </w:r>
      <w:r w:rsidRPr="00A82412">
        <w:rPr>
          <w:noProof/>
          <w:lang w:val="sv-SE"/>
        </w:rPr>
        <w:tab/>
      </w:r>
      <w:r>
        <w:rPr>
          <w:noProof/>
        </w:rPr>
        <w:fldChar w:fldCharType="begin"/>
      </w:r>
      <w:r w:rsidRPr="00A82412">
        <w:rPr>
          <w:noProof/>
          <w:lang w:val="sv-SE"/>
        </w:rPr>
        <w:instrText xml:space="preserve"> PAGEREF _Toc183521480 \h </w:instrText>
      </w:r>
      <w:r>
        <w:rPr>
          <w:noProof/>
        </w:rPr>
      </w:r>
      <w:r>
        <w:rPr>
          <w:noProof/>
        </w:rPr>
        <w:fldChar w:fldCharType="separate"/>
      </w:r>
      <w:r w:rsidRPr="00A82412">
        <w:rPr>
          <w:noProof/>
          <w:lang w:val="sv-SE"/>
        </w:rPr>
        <w:t>177</w:t>
      </w:r>
      <w:r>
        <w:rPr>
          <w:noProof/>
        </w:rPr>
        <w:fldChar w:fldCharType="end"/>
      </w:r>
    </w:p>
    <w:p w14:paraId="3F57588D" w14:textId="3A8FF61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6.1.6.3.23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0F7C72">
        <w:rPr>
          <w:rFonts w:cs="Arial"/>
          <w:noProof/>
          <w:lang w:eastAsia="zh-CN"/>
        </w:rPr>
        <w:t>PeriodicCommunicationIndicator</w:t>
      </w:r>
      <w:r>
        <w:rPr>
          <w:noProof/>
        </w:rPr>
        <w:tab/>
      </w:r>
      <w:r>
        <w:rPr>
          <w:noProof/>
        </w:rPr>
        <w:fldChar w:fldCharType="begin"/>
      </w:r>
      <w:r>
        <w:rPr>
          <w:noProof/>
        </w:rPr>
        <w:instrText xml:space="preserve"> PAGEREF _Toc183521481 \h </w:instrText>
      </w:r>
      <w:r>
        <w:rPr>
          <w:noProof/>
        </w:rPr>
      </w:r>
      <w:r>
        <w:rPr>
          <w:noProof/>
        </w:rPr>
        <w:fldChar w:fldCharType="separate"/>
      </w:r>
      <w:r>
        <w:rPr>
          <w:noProof/>
        </w:rPr>
        <w:t>177</w:t>
      </w:r>
      <w:r>
        <w:rPr>
          <w:noProof/>
        </w:rPr>
        <w:fldChar w:fldCharType="end"/>
      </w:r>
    </w:p>
    <w:p w14:paraId="14ECFCCE" w14:textId="47675274"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_Toc183521482 \h </w:instrText>
      </w:r>
      <w:r>
        <w:rPr>
          <w:noProof/>
        </w:rPr>
      </w:r>
      <w:r>
        <w:rPr>
          <w:noProof/>
        </w:rPr>
        <w:fldChar w:fldCharType="separate"/>
      </w:r>
      <w:r>
        <w:rPr>
          <w:noProof/>
        </w:rPr>
        <w:t>177</w:t>
      </w:r>
      <w:r>
        <w:rPr>
          <w:noProof/>
        </w:rPr>
        <w:fldChar w:fldCharType="end"/>
      </w:r>
    </w:p>
    <w:p w14:paraId="62AB2DAC" w14:textId="29A144A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6.1.6.4.1</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Introduction</w:t>
      </w:r>
      <w:r>
        <w:rPr>
          <w:noProof/>
        </w:rPr>
        <w:tab/>
      </w:r>
      <w:r>
        <w:rPr>
          <w:noProof/>
        </w:rPr>
        <w:fldChar w:fldCharType="begin"/>
      </w:r>
      <w:r>
        <w:rPr>
          <w:noProof/>
        </w:rPr>
        <w:instrText xml:space="preserve"> PAGEREF _Toc183521483 \h </w:instrText>
      </w:r>
      <w:r>
        <w:rPr>
          <w:noProof/>
        </w:rPr>
      </w:r>
      <w:r>
        <w:rPr>
          <w:noProof/>
        </w:rPr>
        <w:fldChar w:fldCharType="separate"/>
      </w:r>
      <w:r>
        <w:rPr>
          <w:noProof/>
        </w:rPr>
        <w:t>177</w:t>
      </w:r>
      <w:r>
        <w:rPr>
          <w:noProof/>
        </w:rPr>
        <w:fldChar w:fldCharType="end"/>
      </w:r>
    </w:p>
    <w:p w14:paraId="5C03FA39" w14:textId="247A551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6.1.6.4.2</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N1 Message</w:t>
      </w:r>
      <w:r>
        <w:rPr>
          <w:noProof/>
        </w:rPr>
        <w:tab/>
      </w:r>
      <w:r>
        <w:rPr>
          <w:noProof/>
        </w:rPr>
        <w:fldChar w:fldCharType="begin"/>
      </w:r>
      <w:r>
        <w:rPr>
          <w:noProof/>
        </w:rPr>
        <w:instrText xml:space="preserve"> PAGEREF _Toc183521484 \h </w:instrText>
      </w:r>
      <w:r>
        <w:rPr>
          <w:noProof/>
        </w:rPr>
      </w:r>
      <w:r>
        <w:rPr>
          <w:noProof/>
        </w:rPr>
        <w:fldChar w:fldCharType="separate"/>
      </w:r>
      <w:r>
        <w:rPr>
          <w:noProof/>
        </w:rPr>
        <w:t>177</w:t>
      </w:r>
      <w:r>
        <w:rPr>
          <w:noProof/>
        </w:rPr>
        <w:fldChar w:fldCharType="end"/>
      </w:r>
    </w:p>
    <w:p w14:paraId="1FA33546" w14:textId="5A6073B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6.1.6.4.3</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N2 Information</w:t>
      </w:r>
      <w:r>
        <w:rPr>
          <w:noProof/>
        </w:rPr>
        <w:tab/>
      </w:r>
      <w:r>
        <w:rPr>
          <w:noProof/>
        </w:rPr>
        <w:fldChar w:fldCharType="begin"/>
      </w:r>
      <w:r>
        <w:rPr>
          <w:noProof/>
        </w:rPr>
        <w:instrText xml:space="preserve"> PAGEREF _Toc183521485 \h </w:instrText>
      </w:r>
      <w:r>
        <w:rPr>
          <w:noProof/>
        </w:rPr>
      </w:r>
      <w:r>
        <w:rPr>
          <w:noProof/>
        </w:rPr>
        <w:fldChar w:fldCharType="separate"/>
      </w:r>
      <w:r>
        <w:rPr>
          <w:noProof/>
        </w:rPr>
        <w:t>178</w:t>
      </w:r>
      <w:r>
        <w:rPr>
          <w:noProof/>
        </w:rPr>
        <w:fldChar w:fldCharType="end"/>
      </w:r>
    </w:p>
    <w:p w14:paraId="533F8CBB" w14:textId="148FA9E3"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6.1.6.4.3.1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_Toc183521486 \h </w:instrText>
      </w:r>
      <w:r>
        <w:rPr>
          <w:noProof/>
        </w:rPr>
      </w:r>
      <w:r>
        <w:rPr>
          <w:noProof/>
        </w:rPr>
        <w:fldChar w:fldCharType="separate"/>
      </w:r>
      <w:r>
        <w:rPr>
          <w:noProof/>
        </w:rPr>
        <w:t>178</w:t>
      </w:r>
      <w:r>
        <w:rPr>
          <w:noProof/>
        </w:rPr>
        <w:fldChar w:fldCharType="end"/>
      </w:r>
    </w:p>
    <w:p w14:paraId="4806B4A7" w14:textId="2BE5E9B8"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6.1.6.4.3.2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_Toc183521487 \h </w:instrText>
      </w:r>
      <w:r>
        <w:rPr>
          <w:noProof/>
        </w:rPr>
      </w:r>
      <w:r>
        <w:rPr>
          <w:noProof/>
        </w:rPr>
        <w:fldChar w:fldCharType="separate"/>
      </w:r>
      <w:r>
        <w:rPr>
          <w:noProof/>
        </w:rPr>
        <w:t>178</w:t>
      </w:r>
      <w:r>
        <w:rPr>
          <w:noProof/>
        </w:rPr>
        <w:fldChar w:fldCharType="end"/>
      </w:r>
    </w:p>
    <w:p w14:paraId="444D58E3" w14:textId="407BBE44"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6.1.6.4.3.3</w:t>
      </w:r>
      <w:r>
        <w:rPr>
          <w:rFonts w:asciiTheme="minorHAnsi" w:eastAsiaTheme="minorEastAsia" w:hAnsiTheme="minorHAnsi" w:cstheme="minorBidi"/>
          <w:noProof/>
          <w:kern w:val="2"/>
          <w:sz w:val="22"/>
          <w:szCs w:val="22"/>
          <w:lang w:val="en-SE" w:eastAsia="zh-CN"/>
          <w14:ligatures w14:val="standardContextual"/>
        </w:rPr>
        <w:tab/>
      </w:r>
      <w:r>
        <w:rPr>
          <w:noProof/>
        </w:rPr>
        <w:t>NGAP Messages</w:t>
      </w:r>
      <w:r>
        <w:rPr>
          <w:noProof/>
        </w:rPr>
        <w:tab/>
      </w:r>
      <w:r>
        <w:rPr>
          <w:noProof/>
        </w:rPr>
        <w:fldChar w:fldCharType="begin"/>
      </w:r>
      <w:r>
        <w:rPr>
          <w:noProof/>
        </w:rPr>
        <w:instrText xml:space="preserve"> PAGEREF _Toc183521488 \h </w:instrText>
      </w:r>
      <w:r>
        <w:rPr>
          <w:noProof/>
        </w:rPr>
      </w:r>
      <w:r>
        <w:rPr>
          <w:noProof/>
        </w:rPr>
        <w:fldChar w:fldCharType="separate"/>
      </w:r>
      <w:r>
        <w:rPr>
          <w:noProof/>
        </w:rPr>
        <w:t>180</w:t>
      </w:r>
      <w:r>
        <w:rPr>
          <w:noProof/>
        </w:rPr>
        <w:fldChar w:fldCharType="end"/>
      </w:r>
    </w:p>
    <w:p w14:paraId="6657DDB8" w14:textId="3EC3BC2E"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6.1.6.4.4</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Mobile Terminated Data</w:t>
      </w:r>
      <w:r>
        <w:rPr>
          <w:noProof/>
        </w:rPr>
        <w:tab/>
      </w:r>
      <w:r>
        <w:rPr>
          <w:noProof/>
        </w:rPr>
        <w:fldChar w:fldCharType="begin"/>
      </w:r>
      <w:r>
        <w:rPr>
          <w:noProof/>
        </w:rPr>
        <w:instrText xml:space="preserve"> PAGEREF _Toc183521489 \h </w:instrText>
      </w:r>
      <w:r>
        <w:rPr>
          <w:noProof/>
        </w:rPr>
      </w:r>
      <w:r>
        <w:rPr>
          <w:noProof/>
        </w:rPr>
        <w:fldChar w:fldCharType="separate"/>
      </w:r>
      <w:r>
        <w:rPr>
          <w:noProof/>
        </w:rPr>
        <w:t>181</w:t>
      </w:r>
      <w:r>
        <w:rPr>
          <w:noProof/>
        </w:rPr>
        <w:fldChar w:fldCharType="end"/>
      </w:r>
    </w:p>
    <w:p w14:paraId="53E1D334" w14:textId="65D776C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sidRPr="00A82412">
        <w:rPr>
          <w:noProof/>
          <w:lang w:val="sv-SE"/>
        </w:rPr>
        <w:t>6.1.6.4.5</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sv-SE"/>
        </w:rPr>
        <w:t>GTP-C Message</w:t>
      </w:r>
      <w:r w:rsidRPr="00A82412">
        <w:rPr>
          <w:noProof/>
          <w:lang w:val="sv-SE"/>
        </w:rPr>
        <w:tab/>
      </w:r>
      <w:r>
        <w:rPr>
          <w:noProof/>
        </w:rPr>
        <w:fldChar w:fldCharType="begin"/>
      </w:r>
      <w:r w:rsidRPr="00A82412">
        <w:rPr>
          <w:noProof/>
          <w:lang w:val="sv-SE"/>
        </w:rPr>
        <w:instrText xml:space="preserve"> PAGEREF _Toc183521490 \h </w:instrText>
      </w:r>
      <w:r>
        <w:rPr>
          <w:noProof/>
        </w:rPr>
      </w:r>
      <w:r>
        <w:rPr>
          <w:noProof/>
        </w:rPr>
        <w:fldChar w:fldCharType="separate"/>
      </w:r>
      <w:r w:rsidRPr="00A82412">
        <w:rPr>
          <w:noProof/>
          <w:lang w:val="sv-SE"/>
        </w:rPr>
        <w:t>181</w:t>
      </w:r>
      <w:r>
        <w:rPr>
          <w:noProof/>
        </w:rPr>
        <w:fldChar w:fldCharType="end"/>
      </w:r>
    </w:p>
    <w:p w14:paraId="1970594B" w14:textId="719430C0"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sidRPr="00A82412">
        <w:rPr>
          <w:noProof/>
          <w:lang w:val="sv-SE"/>
        </w:rPr>
        <w:t>6.1.7</w:t>
      </w:r>
      <w:r>
        <w:rPr>
          <w:rFonts w:asciiTheme="minorHAnsi" w:eastAsiaTheme="minorEastAsia" w:hAnsiTheme="minorHAnsi" w:cstheme="minorBidi"/>
          <w:noProof/>
          <w:kern w:val="2"/>
          <w:sz w:val="22"/>
          <w:szCs w:val="22"/>
          <w:lang w:val="en-SE" w:eastAsia="zh-CN"/>
          <w14:ligatures w14:val="standardContextual"/>
        </w:rPr>
        <w:tab/>
      </w:r>
      <w:r w:rsidRPr="00A82412">
        <w:rPr>
          <w:noProof/>
          <w:lang w:val="sv-SE"/>
        </w:rPr>
        <w:t>Error Handling</w:t>
      </w:r>
      <w:r w:rsidRPr="00A82412">
        <w:rPr>
          <w:noProof/>
          <w:lang w:val="sv-SE"/>
        </w:rPr>
        <w:tab/>
      </w:r>
      <w:r>
        <w:rPr>
          <w:noProof/>
        </w:rPr>
        <w:fldChar w:fldCharType="begin"/>
      </w:r>
      <w:r w:rsidRPr="00A82412">
        <w:rPr>
          <w:noProof/>
          <w:lang w:val="sv-SE"/>
        </w:rPr>
        <w:instrText xml:space="preserve"> PAGEREF _Toc183521491 \h </w:instrText>
      </w:r>
      <w:r>
        <w:rPr>
          <w:noProof/>
        </w:rPr>
      </w:r>
      <w:r>
        <w:rPr>
          <w:noProof/>
        </w:rPr>
        <w:fldChar w:fldCharType="separate"/>
      </w:r>
      <w:r w:rsidRPr="00A82412">
        <w:rPr>
          <w:noProof/>
          <w:lang w:val="sv-SE"/>
        </w:rPr>
        <w:t>181</w:t>
      </w:r>
      <w:r>
        <w:rPr>
          <w:noProof/>
        </w:rPr>
        <w:fldChar w:fldCharType="end"/>
      </w:r>
    </w:p>
    <w:p w14:paraId="061E5F34" w14:textId="3B0B223A"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_Toc183521492 \h </w:instrText>
      </w:r>
      <w:r>
        <w:rPr>
          <w:noProof/>
        </w:rPr>
      </w:r>
      <w:r>
        <w:rPr>
          <w:noProof/>
        </w:rPr>
        <w:fldChar w:fldCharType="separate"/>
      </w:r>
      <w:r>
        <w:rPr>
          <w:noProof/>
        </w:rPr>
        <w:t>181</w:t>
      </w:r>
      <w:r>
        <w:rPr>
          <w:noProof/>
        </w:rPr>
        <w:fldChar w:fldCharType="end"/>
      </w:r>
    </w:p>
    <w:p w14:paraId="5636EFE8" w14:textId="355E7909"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_Toc183521493 \h </w:instrText>
      </w:r>
      <w:r>
        <w:rPr>
          <w:noProof/>
        </w:rPr>
      </w:r>
      <w:r>
        <w:rPr>
          <w:noProof/>
        </w:rPr>
        <w:fldChar w:fldCharType="separate"/>
      </w:r>
      <w:r>
        <w:rPr>
          <w:noProof/>
        </w:rPr>
        <w:t>181</w:t>
      </w:r>
      <w:r>
        <w:rPr>
          <w:noProof/>
        </w:rPr>
        <w:fldChar w:fldCharType="end"/>
      </w:r>
    </w:p>
    <w:p w14:paraId="149E82F5" w14:textId="3E9876E6"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6.1.7.3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_Toc183521494 \h </w:instrText>
      </w:r>
      <w:r>
        <w:rPr>
          <w:noProof/>
        </w:rPr>
      </w:r>
      <w:r>
        <w:rPr>
          <w:noProof/>
        </w:rPr>
        <w:fldChar w:fldCharType="separate"/>
      </w:r>
      <w:r>
        <w:rPr>
          <w:noProof/>
        </w:rPr>
        <w:t>182</w:t>
      </w:r>
      <w:r>
        <w:rPr>
          <w:noProof/>
        </w:rPr>
        <w:fldChar w:fldCharType="end"/>
      </w:r>
    </w:p>
    <w:p w14:paraId="2012A528" w14:textId="5BB28783"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6.1.8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_Toc183521495 \h </w:instrText>
      </w:r>
      <w:r>
        <w:rPr>
          <w:noProof/>
        </w:rPr>
      </w:r>
      <w:r>
        <w:rPr>
          <w:noProof/>
        </w:rPr>
        <w:fldChar w:fldCharType="separate"/>
      </w:r>
      <w:r>
        <w:rPr>
          <w:noProof/>
        </w:rPr>
        <w:t>184</w:t>
      </w:r>
      <w:r>
        <w:rPr>
          <w:noProof/>
        </w:rPr>
        <w:fldChar w:fldCharType="end"/>
      </w:r>
    </w:p>
    <w:p w14:paraId="0656B332" w14:textId="028621E0"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6.1.9</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Security</w:t>
      </w:r>
      <w:r>
        <w:rPr>
          <w:noProof/>
        </w:rPr>
        <w:tab/>
      </w:r>
      <w:r>
        <w:rPr>
          <w:noProof/>
        </w:rPr>
        <w:fldChar w:fldCharType="begin"/>
      </w:r>
      <w:r>
        <w:rPr>
          <w:noProof/>
        </w:rPr>
        <w:instrText xml:space="preserve"> PAGEREF _Toc183521496 \h </w:instrText>
      </w:r>
      <w:r>
        <w:rPr>
          <w:noProof/>
        </w:rPr>
      </w:r>
      <w:r>
        <w:rPr>
          <w:noProof/>
        </w:rPr>
        <w:fldChar w:fldCharType="separate"/>
      </w:r>
      <w:r>
        <w:rPr>
          <w:noProof/>
        </w:rPr>
        <w:t>185</w:t>
      </w:r>
      <w:r>
        <w:rPr>
          <w:noProof/>
        </w:rPr>
        <w:fldChar w:fldCharType="end"/>
      </w:r>
    </w:p>
    <w:p w14:paraId="47253977" w14:textId="4C863190"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6.1.10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_Toc183521497 \h </w:instrText>
      </w:r>
      <w:r>
        <w:rPr>
          <w:noProof/>
        </w:rPr>
      </w:r>
      <w:r>
        <w:rPr>
          <w:noProof/>
        </w:rPr>
        <w:fldChar w:fldCharType="separate"/>
      </w:r>
      <w:r>
        <w:rPr>
          <w:noProof/>
        </w:rPr>
        <w:t>186</w:t>
      </w:r>
      <w:r>
        <w:rPr>
          <w:noProof/>
        </w:rPr>
        <w:fldChar w:fldCharType="end"/>
      </w:r>
    </w:p>
    <w:p w14:paraId="7A1A5BD3" w14:textId="3523C728" w:rsidR="00B51F03" w:rsidRDefault="00B51F03">
      <w:pPr>
        <w:pStyle w:val="TOC2"/>
        <w:rPr>
          <w:rFonts w:asciiTheme="minorHAnsi" w:eastAsiaTheme="minorEastAsia" w:hAnsiTheme="minorHAnsi" w:cstheme="minorBidi"/>
          <w:noProof/>
          <w:kern w:val="2"/>
          <w:sz w:val="22"/>
          <w:szCs w:val="22"/>
          <w:lang w:val="en-SE" w:eastAsia="zh-CN"/>
          <w14:ligatures w14:val="standardContextual"/>
        </w:rPr>
      </w:pPr>
      <w:r>
        <w:rPr>
          <w:noProof/>
        </w:rPr>
        <w:t>6.2</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_Toc183521498 \h </w:instrText>
      </w:r>
      <w:r>
        <w:rPr>
          <w:noProof/>
        </w:rPr>
      </w:r>
      <w:r>
        <w:rPr>
          <w:noProof/>
        </w:rPr>
        <w:fldChar w:fldCharType="separate"/>
      </w:r>
      <w:r>
        <w:rPr>
          <w:noProof/>
        </w:rPr>
        <w:t>186</w:t>
      </w:r>
      <w:r>
        <w:rPr>
          <w:noProof/>
        </w:rPr>
        <w:fldChar w:fldCharType="end"/>
      </w:r>
    </w:p>
    <w:p w14:paraId="6041A66F" w14:textId="67B884AE"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6.2.1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_Toc183521499 \h </w:instrText>
      </w:r>
      <w:r>
        <w:rPr>
          <w:noProof/>
        </w:rPr>
      </w:r>
      <w:r>
        <w:rPr>
          <w:noProof/>
        </w:rPr>
        <w:fldChar w:fldCharType="separate"/>
      </w:r>
      <w:r>
        <w:rPr>
          <w:noProof/>
        </w:rPr>
        <w:t>186</w:t>
      </w:r>
      <w:r>
        <w:rPr>
          <w:noProof/>
        </w:rPr>
        <w:fldChar w:fldCharType="end"/>
      </w:r>
    </w:p>
    <w:p w14:paraId="519AE908" w14:textId="7ADBF039"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6.2.2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_Toc183521500 \h </w:instrText>
      </w:r>
      <w:r>
        <w:rPr>
          <w:noProof/>
        </w:rPr>
      </w:r>
      <w:r>
        <w:rPr>
          <w:noProof/>
        </w:rPr>
        <w:fldChar w:fldCharType="separate"/>
      </w:r>
      <w:r>
        <w:rPr>
          <w:noProof/>
        </w:rPr>
        <w:t>186</w:t>
      </w:r>
      <w:r>
        <w:rPr>
          <w:noProof/>
        </w:rPr>
        <w:fldChar w:fldCharType="end"/>
      </w:r>
    </w:p>
    <w:p w14:paraId="3EEAC9A6" w14:textId="324DC164"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_Toc183521501 \h </w:instrText>
      </w:r>
      <w:r>
        <w:rPr>
          <w:noProof/>
        </w:rPr>
      </w:r>
      <w:r>
        <w:rPr>
          <w:noProof/>
        </w:rPr>
        <w:fldChar w:fldCharType="separate"/>
      </w:r>
      <w:r>
        <w:rPr>
          <w:noProof/>
        </w:rPr>
        <w:t>186</w:t>
      </w:r>
      <w:r>
        <w:rPr>
          <w:noProof/>
        </w:rPr>
        <w:fldChar w:fldCharType="end"/>
      </w:r>
    </w:p>
    <w:p w14:paraId="5046B4CE" w14:textId="32390C79"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6.2.2.2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_Toc183521502 \h </w:instrText>
      </w:r>
      <w:r>
        <w:rPr>
          <w:noProof/>
        </w:rPr>
      </w:r>
      <w:r>
        <w:rPr>
          <w:noProof/>
        </w:rPr>
        <w:fldChar w:fldCharType="separate"/>
      </w:r>
      <w:r>
        <w:rPr>
          <w:noProof/>
        </w:rPr>
        <w:t>187</w:t>
      </w:r>
      <w:r>
        <w:rPr>
          <w:noProof/>
        </w:rPr>
        <w:fldChar w:fldCharType="end"/>
      </w:r>
    </w:p>
    <w:p w14:paraId="439311F6" w14:textId="063C181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_Toc183521503 \h </w:instrText>
      </w:r>
      <w:r>
        <w:rPr>
          <w:noProof/>
        </w:rPr>
      </w:r>
      <w:r>
        <w:rPr>
          <w:noProof/>
        </w:rPr>
        <w:fldChar w:fldCharType="separate"/>
      </w:r>
      <w:r>
        <w:rPr>
          <w:noProof/>
        </w:rPr>
        <w:t>187</w:t>
      </w:r>
      <w:r>
        <w:rPr>
          <w:noProof/>
        </w:rPr>
        <w:fldChar w:fldCharType="end"/>
      </w:r>
    </w:p>
    <w:p w14:paraId="7C24DD02" w14:textId="700D8D7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_Toc183521504 \h </w:instrText>
      </w:r>
      <w:r>
        <w:rPr>
          <w:noProof/>
        </w:rPr>
      </w:r>
      <w:r>
        <w:rPr>
          <w:noProof/>
        </w:rPr>
        <w:fldChar w:fldCharType="separate"/>
      </w:r>
      <w:r>
        <w:rPr>
          <w:noProof/>
        </w:rPr>
        <w:t>187</w:t>
      </w:r>
      <w:r>
        <w:rPr>
          <w:noProof/>
        </w:rPr>
        <w:fldChar w:fldCharType="end"/>
      </w:r>
    </w:p>
    <w:p w14:paraId="2D3FA358" w14:textId="580F8012"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6.2.2.3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_Toc183521505 \h </w:instrText>
      </w:r>
      <w:r>
        <w:rPr>
          <w:noProof/>
        </w:rPr>
      </w:r>
      <w:r>
        <w:rPr>
          <w:noProof/>
        </w:rPr>
        <w:fldChar w:fldCharType="separate"/>
      </w:r>
      <w:r>
        <w:rPr>
          <w:noProof/>
        </w:rPr>
        <w:t>187</w:t>
      </w:r>
      <w:r>
        <w:rPr>
          <w:noProof/>
        </w:rPr>
        <w:fldChar w:fldCharType="end"/>
      </w:r>
    </w:p>
    <w:p w14:paraId="7D6A2621" w14:textId="38BEDD6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_Toc183521506 \h </w:instrText>
      </w:r>
      <w:r>
        <w:rPr>
          <w:noProof/>
        </w:rPr>
      </w:r>
      <w:r>
        <w:rPr>
          <w:noProof/>
        </w:rPr>
        <w:fldChar w:fldCharType="separate"/>
      </w:r>
      <w:r>
        <w:rPr>
          <w:noProof/>
        </w:rPr>
        <w:t>187</w:t>
      </w:r>
      <w:r>
        <w:rPr>
          <w:noProof/>
        </w:rPr>
        <w:fldChar w:fldCharType="end"/>
      </w:r>
    </w:p>
    <w:p w14:paraId="6C45C4E9" w14:textId="28BE788A"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6.2.3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_Toc183521507 \h </w:instrText>
      </w:r>
      <w:r>
        <w:rPr>
          <w:noProof/>
        </w:rPr>
      </w:r>
      <w:r>
        <w:rPr>
          <w:noProof/>
        </w:rPr>
        <w:fldChar w:fldCharType="separate"/>
      </w:r>
      <w:r>
        <w:rPr>
          <w:noProof/>
        </w:rPr>
        <w:t>187</w:t>
      </w:r>
      <w:r>
        <w:rPr>
          <w:noProof/>
        </w:rPr>
        <w:fldChar w:fldCharType="end"/>
      </w:r>
    </w:p>
    <w:p w14:paraId="4BA00179" w14:textId="6BD10A74"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6.2.3.1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_Toc183521508 \h </w:instrText>
      </w:r>
      <w:r>
        <w:rPr>
          <w:noProof/>
        </w:rPr>
      </w:r>
      <w:r>
        <w:rPr>
          <w:noProof/>
        </w:rPr>
        <w:fldChar w:fldCharType="separate"/>
      </w:r>
      <w:r>
        <w:rPr>
          <w:noProof/>
        </w:rPr>
        <w:t>187</w:t>
      </w:r>
      <w:r>
        <w:rPr>
          <w:noProof/>
        </w:rPr>
        <w:fldChar w:fldCharType="end"/>
      </w:r>
    </w:p>
    <w:p w14:paraId="54656F46" w14:textId="4CAB771D"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6.2.3.2</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_Toc183521509 \h </w:instrText>
      </w:r>
      <w:r>
        <w:rPr>
          <w:noProof/>
        </w:rPr>
      </w:r>
      <w:r>
        <w:rPr>
          <w:noProof/>
        </w:rPr>
        <w:fldChar w:fldCharType="separate"/>
      </w:r>
      <w:r>
        <w:rPr>
          <w:noProof/>
        </w:rPr>
        <w:t>188</w:t>
      </w:r>
      <w:r>
        <w:rPr>
          <w:noProof/>
        </w:rPr>
        <w:fldChar w:fldCharType="end"/>
      </w:r>
    </w:p>
    <w:p w14:paraId="526AB4FC" w14:textId="50BB875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_Toc183521510 \h </w:instrText>
      </w:r>
      <w:r>
        <w:rPr>
          <w:noProof/>
        </w:rPr>
      </w:r>
      <w:r>
        <w:rPr>
          <w:noProof/>
        </w:rPr>
        <w:fldChar w:fldCharType="separate"/>
      </w:r>
      <w:r>
        <w:rPr>
          <w:noProof/>
        </w:rPr>
        <w:t>188</w:t>
      </w:r>
      <w:r>
        <w:rPr>
          <w:noProof/>
        </w:rPr>
        <w:fldChar w:fldCharType="end"/>
      </w:r>
    </w:p>
    <w:p w14:paraId="62ADF83E" w14:textId="76C9BBE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_Toc183521511 \h </w:instrText>
      </w:r>
      <w:r>
        <w:rPr>
          <w:noProof/>
        </w:rPr>
      </w:r>
      <w:r>
        <w:rPr>
          <w:noProof/>
        </w:rPr>
        <w:fldChar w:fldCharType="separate"/>
      </w:r>
      <w:r>
        <w:rPr>
          <w:noProof/>
        </w:rPr>
        <w:t>188</w:t>
      </w:r>
      <w:r>
        <w:rPr>
          <w:noProof/>
        </w:rPr>
        <w:fldChar w:fldCharType="end"/>
      </w:r>
    </w:p>
    <w:p w14:paraId="4719546A" w14:textId="359EB2F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6.2.3.2.3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_Toc183521512 \h </w:instrText>
      </w:r>
      <w:r>
        <w:rPr>
          <w:noProof/>
        </w:rPr>
      </w:r>
      <w:r>
        <w:rPr>
          <w:noProof/>
        </w:rPr>
        <w:fldChar w:fldCharType="separate"/>
      </w:r>
      <w:r>
        <w:rPr>
          <w:noProof/>
        </w:rPr>
        <w:t>188</w:t>
      </w:r>
      <w:r>
        <w:rPr>
          <w:noProof/>
        </w:rPr>
        <w:fldChar w:fldCharType="end"/>
      </w:r>
    </w:p>
    <w:p w14:paraId="31C843F2" w14:textId="053A91F4"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6.2.3.2.3.1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_Toc183521513 \h </w:instrText>
      </w:r>
      <w:r>
        <w:rPr>
          <w:noProof/>
        </w:rPr>
      </w:r>
      <w:r>
        <w:rPr>
          <w:noProof/>
        </w:rPr>
        <w:fldChar w:fldCharType="separate"/>
      </w:r>
      <w:r>
        <w:rPr>
          <w:noProof/>
        </w:rPr>
        <w:t>188</w:t>
      </w:r>
      <w:r>
        <w:rPr>
          <w:noProof/>
        </w:rPr>
        <w:fldChar w:fldCharType="end"/>
      </w:r>
    </w:p>
    <w:p w14:paraId="6AE361CB" w14:textId="16ECCCC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_Toc183521514 \h </w:instrText>
      </w:r>
      <w:r>
        <w:rPr>
          <w:noProof/>
        </w:rPr>
      </w:r>
      <w:r>
        <w:rPr>
          <w:noProof/>
        </w:rPr>
        <w:fldChar w:fldCharType="separate"/>
      </w:r>
      <w:r>
        <w:rPr>
          <w:noProof/>
        </w:rPr>
        <w:t>189</w:t>
      </w:r>
      <w:r>
        <w:rPr>
          <w:noProof/>
        </w:rPr>
        <w:fldChar w:fldCharType="end"/>
      </w:r>
    </w:p>
    <w:p w14:paraId="302BA282" w14:textId="0135F358"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6.2.3.3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_Toc183521515 \h </w:instrText>
      </w:r>
      <w:r>
        <w:rPr>
          <w:noProof/>
        </w:rPr>
      </w:r>
      <w:r>
        <w:rPr>
          <w:noProof/>
        </w:rPr>
        <w:fldChar w:fldCharType="separate"/>
      </w:r>
      <w:r>
        <w:rPr>
          <w:noProof/>
        </w:rPr>
        <w:t>190</w:t>
      </w:r>
      <w:r>
        <w:rPr>
          <w:noProof/>
        </w:rPr>
        <w:fldChar w:fldCharType="end"/>
      </w:r>
    </w:p>
    <w:p w14:paraId="15060F26" w14:textId="6063E193"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_Toc183521516 \h </w:instrText>
      </w:r>
      <w:r>
        <w:rPr>
          <w:noProof/>
        </w:rPr>
      </w:r>
      <w:r>
        <w:rPr>
          <w:noProof/>
        </w:rPr>
        <w:fldChar w:fldCharType="separate"/>
      </w:r>
      <w:r>
        <w:rPr>
          <w:noProof/>
        </w:rPr>
        <w:t>190</w:t>
      </w:r>
      <w:r>
        <w:rPr>
          <w:noProof/>
        </w:rPr>
        <w:fldChar w:fldCharType="end"/>
      </w:r>
    </w:p>
    <w:p w14:paraId="247FE7F1" w14:textId="40CB6FC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_Toc183521517 \h </w:instrText>
      </w:r>
      <w:r>
        <w:rPr>
          <w:noProof/>
        </w:rPr>
      </w:r>
      <w:r>
        <w:rPr>
          <w:noProof/>
        </w:rPr>
        <w:fldChar w:fldCharType="separate"/>
      </w:r>
      <w:r>
        <w:rPr>
          <w:noProof/>
        </w:rPr>
        <w:t>190</w:t>
      </w:r>
      <w:r>
        <w:rPr>
          <w:noProof/>
        </w:rPr>
        <w:fldChar w:fldCharType="end"/>
      </w:r>
    </w:p>
    <w:p w14:paraId="59F1D8CC" w14:textId="3F8683F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_Toc183521518 \h </w:instrText>
      </w:r>
      <w:r>
        <w:rPr>
          <w:noProof/>
        </w:rPr>
      </w:r>
      <w:r>
        <w:rPr>
          <w:noProof/>
        </w:rPr>
        <w:fldChar w:fldCharType="separate"/>
      </w:r>
      <w:r>
        <w:rPr>
          <w:noProof/>
        </w:rPr>
        <w:t>190</w:t>
      </w:r>
      <w:r>
        <w:rPr>
          <w:noProof/>
        </w:rPr>
        <w:fldChar w:fldCharType="end"/>
      </w:r>
    </w:p>
    <w:p w14:paraId="2E16F88E" w14:textId="73F09167"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6.2.3.3.3.1</w:t>
      </w:r>
      <w:r>
        <w:rPr>
          <w:rFonts w:asciiTheme="minorHAnsi" w:eastAsiaTheme="minorEastAsia" w:hAnsiTheme="minorHAnsi" w:cstheme="minorBidi"/>
          <w:noProof/>
          <w:kern w:val="2"/>
          <w:sz w:val="22"/>
          <w:szCs w:val="22"/>
          <w:lang w:val="en-SE" w:eastAsia="zh-CN"/>
          <w14:ligatures w14:val="standardContextual"/>
        </w:rPr>
        <w:tab/>
      </w:r>
      <w:r>
        <w:rPr>
          <w:noProof/>
        </w:rPr>
        <w:t>PATCH</w:t>
      </w:r>
      <w:r>
        <w:rPr>
          <w:noProof/>
        </w:rPr>
        <w:tab/>
      </w:r>
      <w:r>
        <w:rPr>
          <w:noProof/>
        </w:rPr>
        <w:fldChar w:fldCharType="begin"/>
      </w:r>
      <w:r>
        <w:rPr>
          <w:noProof/>
        </w:rPr>
        <w:instrText xml:space="preserve"> PAGEREF _Toc183521519 \h </w:instrText>
      </w:r>
      <w:r>
        <w:rPr>
          <w:noProof/>
        </w:rPr>
      </w:r>
      <w:r>
        <w:rPr>
          <w:noProof/>
        </w:rPr>
        <w:fldChar w:fldCharType="separate"/>
      </w:r>
      <w:r>
        <w:rPr>
          <w:noProof/>
        </w:rPr>
        <w:t>190</w:t>
      </w:r>
      <w:r>
        <w:rPr>
          <w:noProof/>
        </w:rPr>
        <w:fldChar w:fldCharType="end"/>
      </w:r>
    </w:p>
    <w:p w14:paraId="424A2F62" w14:textId="7B099EC0"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6.2.3.3.3.2</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_Toc183521520 \h </w:instrText>
      </w:r>
      <w:r>
        <w:rPr>
          <w:noProof/>
        </w:rPr>
      </w:r>
      <w:r>
        <w:rPr>
          <w:noProof/>
        </w:rPr>
        <w:fldChar w:fldCharType="separate"/>
      </w:r>
      <w:r>
        <w:rPr>
          <w:noProof/>
        </w:rPr>
        <w:t>191</w:t>
      </w:r>
      <w:r>
        <w:rPr>
          <w:noProof/>
        </w:rPr>
        <w:fldChar w:fldCharType="end"/>
      </w:r>
    </w:p>
    <w:p w14:paraId="3308AD9A" w14:textId="70D0C67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_Toc183521521 \h </w:instrText>
      </w:r>
      <w:r>
        <w:rPr>
          <w:noProof/>
        </w:rPr>
      </w:r>
      <w:r>
        <w:rPr>
          <w:noProof/>
        </w:rPr>
        <w:fldChar w:fldCharType="separate"/>
      </w:r>
      <w:r>
        <w:rPr>
          <w:noProof/>
        </w:rPr>
        <w:t>192</w:t>
      </w:r>
      <w:r>
        <w:rPr>
          <w:noProof/>
        </w:rPr>
        <w:fldChar w:fldCharType="end"/>
      </w:r>
    </w:p>
    <w:p w14:paraId="6EF8AF1B" w14:textId="2EB7CCBA"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6.2.4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_Toc183521522 \h </w:instrText>
      </w:r>
      <w:r>
        <w:rPr>
          <w:noProof/>
        </w:rPr>
      </w:r>
      <w:r>
        <w:rPr>
          <w:noProof/>
        </w:rPr>
        <w:fldChar w:fldCharType="separate"/>
      </w:r>
      <w:r>
        <w:rPr>
          <w:noProof/>
        </w:rPr>
        <w:t>193</w:t>
      </w:r>
      <w:r>
        <w:rPr>
          <w:noProof/>
        </w:rPr>
        <w:fldChar w:fldCharType="end"/>
      </w:r>
    </w:p>
    <w:p w14:paraId="5562878F" w14:textId="2D3F0A09"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6.2.5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_Toc183521523 \h </w:instrText>
      </w:r>
      <w:r>
        <w:rPr>
          <w:noProof/>
        </w:rPr>
      </w:r>
      <w:r>
        <w:rPr>
          <w:noProof/>
        </w:rPr>
        <w:fldChar w:fldCharType="separate"/>
      </w:r>
      <w:r>
        <w:rPr>
          <w:noProof/>
        </w:rPr>
        <w:t>193</w:t>
      </w:r>
      <w:r>
        <w:rPr>
          <w:noProof/>
        </w:rPr>
        <w:fldChar w:fldCharType="end"/>
      </w:r>
    </w:p>
    <w:p w14:paraId="3FF75064" w14:textId="76457A67"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_Toc183521524 \h </w:instrText>
      </w:r>
      <w:r>
        <w:rPr>
          <w:noProof/>
        </w:rPr>
      </w:r>
      <w:r>
        <w:rPr>
          <w:noProof/>
        </w:rPr>
        <w:fldChar w:fldCharType="separate"/>
      </w:r>
      <w:r>
        <w:rPr>
          <w:noProof/>
        </w:rPr>
        <w:t>193</w:t>
      </w:r>
      <w:r>
        <w:rPr>
          <w:noProof/>
        </w:rPr>
        <w:fldChar w:fldCharType="end"/>
      </w:r>
    </w:p>
    <w:p w14:paraId="0DD3E532" w14:textId="1B5D6144"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6.2.5.2</w:t>
      </w:r>
      <w:r>
        <w:rPr>
          <w:rFonts w:asciiTheme="minorHAnsi" w:eastAsiaTheme="minorEastAsia" w:hAnsiTheme="minorHAnsi" w:cstheme="minorBidi"/>
          <w:noProof/>
          <w:kern w:val="2"/>
          <w:sz w:val="22"/>
          <w:szCs w:val="22"/>
          <w:lang w:val="en-SE" w:eastAsia="zh-CN"/>
          <w14:ligatures w14:val="standardContextual"/>
        </w:rPr>
        <w:tab/>
      </w:r>
      <w:r>
        <w:rPr>
          <w:noProof/>
        </w:rPr>
        <w:t>AMF Event Notification</w:t>
      </w:r>
      <w:r>
        <w:rPr>
          <w:noProof/>
        </w:rPr>
        <w:tab/>
      </w:r>
      <w:r>
        <w:rPr>
          <w:noProof/>
        </w:rPr>
        <w:fldChar w:fldCharType="begin"/>
      </w:r>
      <w:r>
        <w:rPr>
          <w:noProof/>
        </w:rPr>
        <w:instrText xml:space="preserve"> PAGEREF _Toc183521525 \h </w:instrText>
      </w:r>
      <w:r>
        <w:rPr>
          <w:noProof/>
        </w:rPr>
      </w:r>
      <w:r>
        <w:rPr>
          <w:noProof/>
        </w:rPr>
        <w:fldChar w:fldCharType="separate"/>
      </w:r>
      <w:r>
        <w:rPr>
          <w:noProof/>
        </w:rPr>
        <w:t>193</w:t>
      </w:r>
      <w:r>
        <w:rPr>
          <w:noProof/>
        </w:rPr>
        <w:fldChar w:fldCharType="end"/>
      </w:r>
    </w:p>
    <w:p w14:paraId="150C72FA" w14:textId="165CC56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_Toc183521526 \h </w:instrText>
      </w:r>
      <w:r>
        <w:rPr>
          <w:noProof/>
        </w:rPr>
      </w:r>
      <w:r>
        <w:rPr>
          <w:noProof/>
        </w:rPr>
        <w:fldChar w:fldCharType="separate"/>
      </w:r>
      <w:r>
        <w:rPr>
          <w:noProof/>
        </w:rPr>
        <w:t>193</w:t>
      </w:r>
      <w:r>
        <w:rPr>
          <w:noProof/>
        </w:rPr>
        <w:fldChar w:fldCharType="end"/>
      </w:r>
    </w:p>
    <w:p w14:paraId="19A3A30F" w14:textId="707CCAB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_Toc183521527 \h </w:instrText>
      </w:r>
      <w:r>
        <w:rPr>
          <w:noProof/>
        </w:rPr>
      </w:r>
      <w:r>
        <w:rPr>
          <w:noProof/>
        </w:rPr>
        <w:fldChar w:fldCharType="separate"/>
      </w:r>
      <w:r>
        <w:rPr>
          <w:noProof/>
        </w:rPr>
        <w:t>193</w:t>
      </w:r>
      <w:r>
        <w:rPr>
          <w:noProof/>
        </w:rPr>
        <w:fldChar w:fldCharType="end"/>
      </w:r>
    </w:p>
    <w:p w14:paraId="35B33FCE" w14:textId="57CE0046"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6.2.5.2.3.1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_Toc183521528 \h </w:instrText>
      </w:r>
      <w:r>
        <w:rPr>
          <w:noProof/>
        </w:rPr>
      </w:r>
      <w:r>
        <w:rPr>
          <w:noProof/>
        </w:rPr>
        <w:fldChar w:fldCharType="separate"/>
      </w:r>
      <w:r>
        <w:rPr>
          <w:noProof/>
        </w:rPr>
        <w:t>193</w:t>
      </w:r>
      <w:r>
        <w:rPr>
          <w:noProof/>
        </w:rPr>
        <w:fldChar w:fldCharType="end"/>
      </w:r>
    </w:p>
    <w:p w14:paraId="38A39502" w14:textId="4360B2B3"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6.2.6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_Toc183521529 \h </w:instrText>
      </w:r>
      <w:r>
        <w:rPr>
          <w:noProof/>
        </w:rPr>
      </w:r>
      <w:r>
        <w:rPr>
          <w:noProof/>
        </w:rPr>
        <w:fldChar w:fldCharType="separate"/>
      </w:r>
      <w:r>
        <w:rPr>
          <w:noProof/>
        </w:rPr>
        <w:t>194</w:t>
      </w:r>
      <w:r>
        <w:rPr>
          <w:noProof/>
        </w:rPr>
        <w:fldChar w:fldCharType="end"/>
      </w:r>
    </w:p>
    <w:p w14:paraId="76983907" w14:textId="63E43C44"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_Toc183521530 \h </w:instrText>
      </w:r>
      <w:r>
        <w:rPr>
          <w:noProof/>
        </w:rPr>
      </w:r>
      <w:r>
        <w:rPr>
          <w:noProof/>
        </w:rPr>
        <w:fldChar w:fldCharType="separate"/>
      </w:r>
      <w:r>
        <w:rPr>
          <w:noProof/>
        </w:rPr>
        <w:t>194</w:t>
      </w:r>
      <w:r>
        <w:rPr>
          <w:noProof/>
        </w:rPr>
        <w:fldChar w:fldCharType="end"/>
      </w:r>
    </w:p>
    <w:p w14:paraId="48D0B070" w14:textId="000DC435"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6.2.6.2</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Structured data types</w:t>
      </w:r>
      <w:r>
        <w:rPr>
          <w:noProof/>
        </w:rPr>
        <w:tab/>
      </w:r>
      <w:r>
        <w:rPr>
          <w:noProof/>
        </w:rPr>
        <w:fldChar w:fldCharType="begin"/>
      </w:r>
      <w:r>
        <w:rPr>
          <w:noProof/>
        </w:rPr>
        <w:instrText xml:space="preserve"> PAGEREF _Toc183521531 \h </w:instrText>
      </w:r>
      <w:r>
        <w:rPr>
          <w:noProof/>
        </w:rPr>
      </w:r>
      <w:r>
        <w:rPr>
          <w:noProof/>
        </w:rPr>
        <w:fldChar w:fldCharType="separate"/>
      </w:r>
      <w:r>
        <w:rPr>
          <w:noProof/>
        </w:rPr>
        <w:t>196</w:t>
      </w:r>
      <w:r>
        <w:rPr>
          <w:noProof/>
        </w:rPr>
        <w:fldChar w:fldCharType="end"/>
      </w:r>
    </w:p>
    <w:p w14:paraId="090D8BF0" w14:textId="55A7A93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_Toc183521532 \h </w:instrText>
      </w:r>
      <w:r>
        <w:rPr>
          <w:noProof/>
        </w:rPr>
      </w:r>
      <w:r>
        <w:rPr>
          <w:noProof/>
        </w:rPr>
        <w:fldChar w:fldCharType="separate"/>
      </w:r>
      <w:r>
        <w:rPr>
          <w:noProof/>
        </w:rPr>
        <w:t>196</w:t>
      </w:r>
      <w:r>
        <w:rPr>
          <w:noProof/>
        </w:rPr>
        <w:fldChar w:fldCharType="end"/>
      </w:r>
    </w:p>
    <w:p w14:paraId="67BE2218" w14:textId="7C7D63F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_Toc183521533 \h </w:instrText>
      </w:r>
      <w:r>
        <w:rPr>
          <w:noProof/>
        </w:rPr>
      </w:r>
      <w:r>
        <w:rPr>
          <w:noProof/>
        </w:rPr>
        <w:fldChar w:fldCharType="separate"/>
      </w:r>
      <w:r>
        <w:rPr>
          <w:noProof/>
        </w:rPr>
        <w:t>197</w:t>
      </w:r>
      <w:r>
        <w:rPr>
          <w:noProof/>
        </w:rPr>
        <w:fldChar w:fldCharType="end"/>
      </w:r>
    </w:p>
    <w:p w14:paraId="042EDD7F" w14:textId="48E9B53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6.2.6.2.3</w:t>
      </w:r>
      <w:r>
        <w:rPr>
          <w:rFonts w:asciiTheme="minorHAnsi" w:eastAsiaTheme="minorEastAsia" w:hAnsiTheme="minorHAnsi" w:cstheme="minorBidi"/>
          <w:noProof/>
          <w:kern w:val="2"/>
          <w:sz w:val="22"/>
          <w:szCs w:val="22"/>
          <w:lang w:val="en-SE" w:eastAsia="zh-CN"/>
          <w14:ligatures w14:val="standardContextual"/>
        </w:rPr>
        <w:tab/>
      </w:r>
      <w:r>
        <w:rPr>
          <w:noProof/>
        </w:rPr>
        <w:t>Type: AmfEvent</w:t>
      </w:r>
      <w:r>
        <w:rPr>
          <w:noProof/>
        </w:rPr>
        <w:tab/>
      </w:r>
      <w:r>
        <w:rPr>
          <w:noProof/>
        </w:rPr>
        <w:fldChar w:fldCharType="begin"/>
      </w:r>
      <w:r>
        <w:rPr>
          <w:noProof/>
        </w:rPr>
        <w:instrText xml:space="preserve"> PAGEREF _Toc183521534 \h </w:instrText>
      </w:r>
      <w:r>
        <w:rPr>
          <w:noProof/>
        </w:rPr>
      </w:r>
      <w:r>
        <w:rPr>
          <w:noProof/>
        </w:rPr>
        <w:fldChar w:fldCharType="separate"/>
      </w:r>
      <w:r>
        <w:rPr>
          <w:noProof/>
        </w:rPr>
        <w:t>199</w:t>
      </w:r>
      <w:r>
        <w:rPr>
          <w:noProof/>
        </w:rPr>
        <w:fldChar w:fldCharType="end"/>
      </w:r>
    </w:p>
    <w:p w14:paraId="14F3FE65" w14:textId="7C20945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6.2.6.2.4</w:t>
      </w:r>
      <w:r>
        <w:rPr>
          <w:rFonts w:asciiTheme="minorHAnsi" w:eastAsiaTheme="minorEastAsia" w:hAnsiTheme="minorHAnsi" w:cstheme="minorBidi"/>
          <w:noProof/>
          <w:kern w:val="2"/>
          <w:sz w:val="22"/>
          <w:szCs w:val="22"/>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_Toc183521535 \h </w:instrText>
      </w:r>
      <w:r>
        <w:rPr>
          <w:noProof/>
        </w:rPr>
      </w:r>
      <w:r>
        <w:rPr>
          <w:noProof/>
        </w:rPr>
        <w:fldChar w:fldCharType="separate"/>
      </w:r>
      <w:r>
        <w:rPr>
          <w:noProof/>
        </w:rPr>
        <w:t>202</w:t>
      </w:r>
      <w:r>
        <w:rPr>
          <w:noProof/>
        </w:rPr>
        <w:fldChar w:fldCharType="end"/>
      </w:r>
    </w:p>
    <w:p w14:paraId="6F733770" w14:textId="224AAD8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6.2.6.2.5</w:t>
      </w:r>
      <w:r>
        <w:rPr>
          <w:rFonts w:asciiTheme="minorHAnsi" w:eastAsiaTheme="minorEastAsia" w:hAnsiTheme="minorHAnsi" w:cstheme="minorBidi"/>
          <w:noProof/>
          <w:kern w:val="2"/>
          <w:sz w:val="22"/>
          <w:szCs w:val="22"/>
          <w:lang w:val="en-SE" w:eastAsia="zh-CN"/>
          <w14:ligatures w14:val="standardContextual"/>
        </w:rPr>
        <w:tab/>
      </w:r>
      <w:r>
        <w:rPr>
          <w:noProof/>
        </w:rPr>
        <w:t>Type: AmfEventReport</w:t>
      </w:r>
      <w:r>
        <w:rPr>
          <w:noProof/>
        </w:rPr>
        <w:tab/>
      </w:r>
      <w:r>
        <w:rPr>
          <w:noProof/>
        </w:rPr>
        <w:fldChar w:fldCharType="begin"/>
      </w:r>
      <w:r>
        <w:rPr>
          <w:noProof/>
        </w:rPr>
        <w:instrText xml:space="preserve"> PAGEREF _Toc183521536 \h </w:instrText>
      </w:r>
      <w:r>
        <w:rPr>
          <w:noProof/>
        </w:rPr>
      </w:r>
      <w:r>
        <w:rPr>
          <w:noProof/>
        </w:rPr>
        <w:fldChar w:fldCharType="separate"/>
      </w:r>
      <w:r>
        <w:rPr>
          <w:noProof/>
        </w:rPr>
        <w:t>203</w:t>
      </w:r>
      <w:r>
        <w:rPr>
          <w:noProof/>
        </w:rPr>
        <w:fldChar w:fldCharType="end"/>
      </w:r>
    </w:p>
    <w:p w14:paraId="3222C038" w14:textId="516937F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6.2.6.2.6</w:t>
      </w:r>
      <w:r>
        <w:rPr>
          <w:rFonts w:asciiTheme="minorHAnsi" w:eastAsiaTheme="minorEastAsia" w:hAnsiTheme="minorHAnsi" w:cstheme="minorBidi"/>
          <w:noProof/>
          <w:kern w:val="2"/>
          <w:sz w:val="22"/>
          <w:szCs w:val="22"/>
          <w:lang w:val="en-SE" w:eastAsia="zh-CN"/>
          <w14:ligatures w14:val="standardContextual"/>
        </w:rPr>
        <w:tab/>
      </w:r>
      <w:r>
        <w:rPr>
          <w:noProof/>
        </w:rPr>
        <w:t>Type: AmfEventMode</w:t>
      </w:r>
      <w:r>
        <w:rPr>
          <w:noProof/>
        </w:rPr>
        <w:tab/>
      </w:r>
      <w:r>
        <w:rPr>
          <w:noProof/>
        </w:rPr>
        <w:fldChar w:fldCharType="begin"/>
      </w:r>
      <w:r>
        <w:rPr>
          <w:noProof/>
        </w:rPr>
        <w:instrText xml:space="preserve"> PAGEREF _Toc183521537 \h </w:instrText>
      </w:r>
      <w:r>
        <w:rPr>
          <w:noProof/>
        </w:rPr>
      </w:r>
      <w:r>
        <w:rPr>
          <w:noProof/>
        </w:rPr>
        <w:fldChar w:fldCharType="separate"/>
      </w:r>
      <w:r>
        <w:rPr>
          <w:noProof/>
        </w:rPr>
        <w:t>207</w:t>
      </w:r>
      <w:r>
        <w:rPr>
          <w:noProof/>
        </w:rPr>
        <w:fldChar w:fldCharType="end"/>
      </w:r>
    </w:p>
    <w:p w14:paraId="7A34F9FC" w14:textId="62ADD14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6.2.6.2.7</w:t>
      </w:r>
      <w:r>
        <w:rPr>
          <w:rFonts w:asciiTheme="minorHAnsi" w:eastAsiaTheme="minorEastAsia" w:hAnsiTheme="minorHAnsi" w:cstheme="minorBidi"/>
          <w:noProof/>
          <w:kern w:val="2"/>
          <w:sz w:val="22"/>
          <w:szCs w:val="22"/>
          <w:lang w:val="en-SE" w:eastAsia="zh-CN"/>
          <w14:ligatures w14:val="standardContextual"/>
        </w:rPr>
        <w:tab/>
      </w:r>
      <w:r>
        <w:rPr>
          <w:noProof/>
        </w:rPr>
        <w:t>Type: AmfEventState</w:t>
      </w:r>
      <w:r>
        <w:rPr>
          <w:noProof/>
        </w:rPr>
        <w:tab/>
      </w:r>
      <w:r>
        <w:rPr>
          <w:noProof/>
        </w:rPr>
        <w:fldChar w:fldCharType="begin"/>
      </w:r>
      <w:r>
        <w:rPr>
          <w:noProof/>
        </w:rPr>
        <w:instrText xml:space="preserve"> PAGEREF _Toc183521538 \h </w:instrText>
      </w:r>
      <w:r>
        <w:rPr>
          <w:noProof/>
        </w:rPr>
      </w:r>
      <w:r>
        <w:rPr>
          <w:noProof/>
        </w:rPr>
        <w:fldChar w:fldCharType="separate"/>
      </w:r>
      <w:r>
        <w:rPr>
          <w:noProof/>
        </w:rPr>
        <w:t>208</w:t>
      </w:r>
      <w:r>
        <w:rPr>
          <w:noProof/>
        </w:rPr>
        <w:fldChar w:fldCharType="end"/>
      </w:r>
    </w:p>
    <w:p w14:paraId="5D6729FD" w14:textId="7FD3E91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6.2.6.2.8</w:t>
      </w:r>
      <w:r>
        <w:rPr>
          <w:rFonts w:asciiTheme="minorHAnsi" w:eastAsiaTheme="minorEastAsia" w:hAnsiTheme="minorHAnsi" w:cstheme="minorBidi"/>
          <w:noProof/>
          <w:kern w:val="2"/>
          <w:sz w:val="22"/>
          <w:szCs w:val="22"/>
          <w:lang w:val="en-SE" w:eastAsia="zh-CN"/>
          <w14:ligatures w14:val="standardContextual"/>
        </w:rPr>
        <w:tab/>
      </w:r>
      <w:r>
        <w:rPr>
          <w:noProof/>
        </w:rPr>
        <w:t>Type: RmInfo</w:t>
      </w:r>
      <w:r>
        <w:rPr>
          <w:noProof/>
        </w:rPr>
        <w:tab/>
      </w:r>
      <w:r>
        <w:rPr>
          <w:noProof/>
        </w:rPr>
        <w:fldChar w:fldCharType="begin"/>
      </w:r>
      <w:r>
        <w:rPr>
          <w:noProof/>
        </w:rPr>
        <w:instrText xml:space="preserve"> PAGEREF _Toc183521539 \h </w:instrText>
      </w:r>
      <w:r>
        <w:rPr>
          <w:noProof/>
        </w:rPr>
      </w:r>
      <w:r>
        <w:rPr>
          <w:noProof/>
        </w:rPr>
        <w:fldChar w:fldCharType="separate"/>
      </w:r>
      <w:r>
        <w:rPr>
          <w:noProof/>
        </w:rPr>
        <w:t>208</w:t>
      </w:r>
      <w:r>
        <w:rPr>
          <w:noProof/>
        </w:rPr>
        <w:fldChar w:fldCharType="end"/>
      </w:r>
    </w:p>
    <w:p w14:paraId="59C2A90C" w14:textId="5CDFFF43"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6.2.6.2.9</w:t>
      </w:r>
      <w:r>
        <w:rPr>
          <w:rFonts w:asciiTheme="minorHAnsi" w:eastAsiaTheme="minorEastAsia" w:hAnsiTheme="minorHAnsi" w:cstheme="minorBidi"/>
          <w:noProof/>
          <w:kern w:val="2"/>
          <w:sz w:val="22"/>
          <w:szCs w:val="22"/>
          <w:lang w:val="en-SE" w:eastAsia="zh-CN"/>
          <w14:ligatures w14:val="standardContextual"/>
        </w:rPr>
        <w:tab/>
      </w:r>
      <w:r>
        <w:rPr>
          <w:noProof/>
        </w:rPr>
        <w:t>Type: CmInfo</w:t>
      </w:r>
      <w:r>
        <w:rPr>
          <w:noProof/>
        </w:rPr>
        <w:tab/>
      </w:r>
      <w:r>
        <w:rPr>
          <w:noProof/>
        </w:rPr>
        <w:fldChar w:fldCharType="begin"/>
      </w:r>
      <w:r>
        <w:rPr>
          <w:noProof/>
        </w:rPr>
        <w:instrText xml:space="preserve"> PAGEREF _Toc183521540 \h </w:instrText>
      </w:r>
      <w:r>
        <w:rPr>
          <w:noProof/>
        </w:rPr>
      </w:r>
      <w:r>
        <w:rPr>
          <w:noProof/>
        </w:rPr>
        <w:fldChar w:fldCharType="separate"/>
      </w:r>
      <w:r>
        <w:rPr>
          <w:noProof/>
        </w:rPr>
        <w:t>208</w:t>
      </w:r>
      <w:r>
        <w:rPr>
          <w:noProof/>
        </w:rPr>
        <w:fldChar w:fldCharType="end"/>
      </w:r>
    </w:p>
    <w:p w14:paraId="1BDC1EE8" w14:textId="4137788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6.2.6.2.10</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_Toc183521541 \h </w:instrText>
      </w:r>
      <w:r>
        <w:rPr>
          <w:noProof/>
        </w:rPr>
      </w:r>
      <w:r>
        <w:rPr>
          <w:noProof/>
        </w:rPr>
        <w:fldChar w:fldCharType="separate"/>
      </w:r>
      <w:r>
        <w:rPr>
          <w:noProof/>
        </w:rPr>
        <w:t>208</w:t>
      </w:r>
      <w:r>
        <w:rPr>
          <w:noProof/>
        </w:rPr>
        <w:fldChar w:fldCharType="end"/>
      </w:r>
    </w:p>
    <w:p w14:paraId="669A732F" w14:textId="0EB67C1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6.2.6.2.11</w:t>
      </w:r>
      <w:r>
        <w:rPr>
          <w:rFonts w:asciiTheme="minorHAnsi" w:eastAsiaTheme="minorEastAsia" w:hAnsiTheme="minorHAnsi" w:cstheme="minorBidi"/>
          <w:noProof/>
          <w:kern w:val="2"/>
          <w:sz w:val="22"/>
          <w:szCs w:val="22"/>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_Toc183521542 \h </w:instrText>
      </w:r>
      <w:r>
        <w:rPr>
          <w:noProof/>
        </w:rPr>
      </w:r>
      <w:r>
        <w:rPr>
          <w:noProof/>
        </w:rPr>
        <w:fldChar w:fldCharType="separate"/>
      </w:r>
      <w:r>
        <w:rPr>
          <w:noProof/>
        </w:rPr>
        <w:t>208</w:t>
      </w:r>
      <w:r>
        <w:rPr>
          <w:noProof/>
        </w:rPr>
        <w:fldChar w:fldCharType="end"/>
      </w:r>
    </w:p>
    <w:p w14:paraId="4E41C829" w14:textId="1ED1E79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6.2.6.2.12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_Toc183521543 \h </w:instrText>
      </w:r>
      <w:r>
        <w:rPr>
          <w:noProof/>
        </w:rPr>
      </w:r>
      <w:r>
        <w:rPr>
          <w:noProof/>
        </w:rPr>
        <w:fldChar w:fldCharType="separate"/>
      </w:r>
      <w:r>
        <w:rPr>
          <w:noProof/>
        </w:rPr>
        <w:t>209</w:t>
      </w:r>
      <w:r>
        <w:rPr>
          <w:noProof/>
        </w:rPr>
        <w:fldChar w:fldCharType="end"/>
      </w:r>
    </w:p>
    <w:p w14:paraId="4CA8B0EC" w14:textId="53ED61A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6.2.6.2.13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_Toc183521544 \h </w:instrText>
      </w:r>
      <w:r>
        <w:rPr>
          <w:noProof/>
        </w:rPr>
      </w:r>
      <w:r>
        <w:rPr>
          <w:noProof/>
        </w:rPr>
        <w:fldChar w:fldCharType="separate"/>
      </w:r>
      <w:r>
        <w:rPr>
          <w:noProof/>
        </w:rPr>
        <w:t>209</w:t>
      </w:r>
      <w:r>
        <w:rPr>
          <w:noProof/>
        </w:rPr>
        <w:fldChar w:fldCharType="end"/>
      </w:r>
    </w:p>
    <w:p w14:paraId="7E983A60" w14:textId="6C85C65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_Toc183521545 \h </w:instrText>
      </w:r>
      <w:r>
        <w:rPr>
          <w:noProof/>
        </w:rPr>
      </w:r>
      <w:r>
        <w:rPr>
          <w:noProof/>
        </w:rPr>
        <w:fldChar w:fldCharType="separate"/>
      </w:r>
      <w:r>
        <w:rPr>
          <w:noProof/>
        </w:rPr>
        <w:t>210</w:t>
      </w:r>
      <w:r>
        <w:rPr>
          <w:noProof/>
        </w:rPr>
        <w:fldChar w:fldCharType="end"/>
      </w:r>
    </w:p>
    <w:p w14:paraId="3104839D" w14:textId="7EF531C4"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_Toc183521546 \h </w:instrText>
      </w:r>
      <w:r>
        <w:rPr>
          <w:noProof/>
        </w:rPr>
      </w:r>
      <w:r>
        <w:rPr>
          <w:noProof/>
        </w:rPr>
        <w:fldChar w:fldCharType="separate"/>
      </w:r>
      <w:r>
        <w:rPr>
          <w:noProof/>
        </w:rPr>
        <w:t>210</w:t>
      </w:r>
      <w:r>
        <w:rPr>
          <w:noProof/>
        </w:rPr>
        <w:fldChar w:fldCharType="end"/>
      </w:r>
    </w:p>
    <w:p w14:paraId="1539F8ED" w14:textId="1B67330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6.2.6.2.16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_Toc183521547 \h </w:instrText>
      </w:r>
      <w:r>
        <w:rPr>
          <w:noProof/>
        </w:rPr>
      </w:r>
      <w:r>
        <w:rPr>
          <w:noProof/>
        </w:rPr>
        <w:fldChar w:fldCharType="separate"/>
      </w:r>
      <w:r>
        <w:rPr>
          <w:noProof/>
        </w:rPr>
        <w:t>211</w:t>
      </w:r>
      <w:r>
        <w:rPr>
          <w:noProof/>
        </w:rPr>
        <w:fldChar w:fldCharType="end"/>
      </w:r>
    </w:p>
    <w:p w14:paraId="6C0F5C3C" w14:textId="7F018ED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_Toc183521548 \h </w:instrText>
      </w:r>
      <w:r>
        <w:rPr>
          <w:noProof/>
        </w:rPr>
      </w:r>
      <w:r>
        <w:rPr>
          <w:noProof/>
        </w:rPr>
        <w:fldChar w:fldCharType="separate"/>
      </w:r>
      <w:r>
        <w:rPr>
          <w:noProof/>
        </w:rPr>
        <w:t>211</w:t>
      </w:r>
      <w:r>
        <w:rPr>
          <w:noProof/>
        </w:rPr>
        <w:fldChar w:fldCharType="end"/>
      </w:r>
    </w:p>
    <w:p w14:paraId="24525638" w14:textId="49166D4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_Toc183521549 \h </w:instrText>
      </w:r>
      <w:r>
        <w:rPr>
          <w:noProof/>
        </w:rPr>
      </w:r>
      <w:r>
        <w:rPr>
          <w:noProof/>
        </w:rPr>
        <w:fldChar w:fldCharType="separate"/>
      </w:r>
      <w:r>
        <w:rPr>
          <w:noProof/>
        </w:rPr>
        <w:t>212</w:t>
      </w:r>
      <w:r>
        <w:rPr>
          <w:noProof/>
        </w:rPr>
        <w:fldChar w:fldCharType="end"/>
      </w:r>
    </w:p>
    <w:p w14:paraId="05C275E5" w14:textId="7B78862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6.2.6.2.19</w:t>
      </w:r>
      <w:r>
        <w:rPr>
          <w:rFonts w:asciiTheme="minorHAnsi" w:eastAsiaTheme="minorEastAsia" w:hAnsiTheme="minorHAnsi" w:cstheme="minorBidi"/>
          <w:noProof/>
          <w:kern w:val="2"/>
          <w:sz w:val="22"/>
          <w:szCs w:val="22"/>
          <w:lang w:val="en-SE" w:eastAsia="zh-CN"/>
          <w14:ligatures w14:val="standardContextual"/>
        </w:rPr>
        <w:tab/>
      </w:r>
      <w:r>
        <w:rPr>
          <w:noProof/>
        </w:rPr>
        <w:t>Type: 5GsUserStateInfo</w:t>
      </w:r>
      <w:r>
        <w:rPr>
          <w:noProof/>
        </w:rPr>
        <w:tab/>
      </w:r>
      <w:r>
        <w:rPr>
          <w:noProof/>
        </w:rPr>
        <w:fldChar w:fldCharType="begin"/>
      </w:r>
      <w:r>
        <w:rPr>
          <w:noProof/>
        </w:rPr>
        <w:instrText xml:space="preserve"> PAGEREF _Toc183521550 \h </w:instrText>
      </w:r>
      <w:r>
        <w:rPr>
          <w:noProof/>
        </w:rPr>
      </w:r>
      <w:r>
        <w:rPr>
          <w:noProof/>
        </w:rPr>
        <w:fldChar w:fldCharType="separate"/>
      </w:r>
      <w:r>
        <w:rPr>
          <w:noProof/>
        </w:rPr>
        <w:t>212</w:t>
      </w:r>
      <w:r>
        <w:rPr>
          <w:noProof/>
        </w:rPr>
        <w:fldChar w:fldCharType="end"/>
      </w:r>
    </w:p>
    <w:p w14:paraId="1031739D" w14:textId="301F94F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6.2.6.2.20</w:t>
      </w:r>
      <w:r>
        <w:rPr>
          <w:rFonts w:asciiTheme="minorHAnsi" w:eastAsiaTheme="minorEastAsia" w:hAnsiTheme="minorHAnsi" w:cstheme="minorBidi"/>
          <w:noProof/>
          <w:kern w:val="2"/>
          <w:sz w:val="22"/>
          <w:szCs w:val="22"/>
          <w:lang w:val="en-SE" w:eastAsia="zh-CN"/>
          <w14:ligatures w14:val="standardContextual"/>
        </w:rPr>
        <w:tab/>
      </w:r>
      <w:r>
        <w:rPr>
          <w:noProof/>
        </w:rPr>
        <w:t>Type: TrafficDescriptor</w:t>
      </w:r>
      <w:r>
        <w:rPr>
          <w:noProof/>
        </w:rPr>
        <w:tab/>
      </w:r>
      <w:r>
        <w:rPr>
          <w:noProof/>
        </w:rPr>
        <w:fldChar w:fldCharType="begin"/>
      </w:r>
      <w:r>
        <w:rPr>
          <w:noProof/>
        </w:rPr>
        <w:instrText xml:space="preserve"> PAGEREF _Toc183521551 \h </w:instrText>
      </w:r>
      <w:r>
        <w:rPr>
          <w:noProof/>
        </w:rPr>
      </w:r>
      <w:r>
        <w:rPr>
          <w:noProof/>
        </w:rPr>
        <w:fldChar w:fldCharType="separate"/>
      </w:r>
      <w:r>
        <w:rPr>
          <w:noProof/>
        </w:rPr>
        <w:t>212</w:t>
      </w:r>
      <w:r>
        <w:rPr>
          <w:noProof/>
        </w:rPr>
        <w:fldChar w:fldCharType="end"/>
      </w:r>
    </w:p>
    <w:p w14:paraId="542D01F6" w14:textId="7B1B2B6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6.2.6.2.21</w:t>
      </w:r>
      <w:r>
        <w:rPr>
          <w:rFonts w:asciiTheme="minorHAnsi" w:eastAsiaTheme="minorEastAsia" w:hAnsiTheme="minorHAnsi" w:cstheme="minorBidi"/>
          <w:noProof/>
          <w:kern w:val="2"/>
          <w:sz w:val="22"/>
          <w:szCs w:val="22"/>
          <w:lang w:val="en-SE" w:eastAsia="zh-CN"/>
          <w14:ligatures w14:val="standardContextual"/>
        </w:rPr>
        <w:tab/>
      </w:r>
      <w:r>
        <w:rPr>
          <w:noProof/>
        </w:rPr>
        <w:t>Type: UEIdExt</w:t>
      </w:r>
      <w:r>
        <w:rPr>
          <w:noProof/>
        </w:rPr>
        <w:tab/>
      </w:r>
      <w:r>
        <w:rPr>
          <w:noProof/>
        </w:rPr>
        <w:fldChar w:fldCharType="begin"/>
      </w:r>
      <w:r>
        <w:rPr>
          <w:noProof/>
        </w:rPr>
        <w:instrText xml:space="preserve"> PAGEREF _Toc183521552 \h </w:instrText>
      </w:r>
      <w:r>
        <w:rPr>
          <w:noProof/>
        </w:rPr>
      </w:r>
      <w:r>
        <w:rPr>
          <w:noProof/>
        </w:rPr>
        <w:fldChar w:fldCharType="separate"/>
      </w:r>
      <w:r>
        <w:rPr>
          <w:noProof/>
        </w:rPr>
        <w:t>212</w:t>
      </w:r>
      <w:r>
        <w:rPr>
          <w:noProof/>
        </w:rPr>
        <w:fldChar w:fldCharType="end"/>
      </w:r>
    </w:p>
    <w:p w14:paraId="5DB10F7C" w14:textId="6F7B041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_Toc183521553 \h </w:instrText>
      </w:r>
      <w:r>
        <w:rPr>
          <w:noProof/>
        </w:rPr>
      </w:r>
      <w:r>
        <w:rPr>
          <w:noProof/>
        </w:rPr>
        <w:fldChar w:fldCharType="separate"/>
      </w:r>
      <w:r>
        <w:rPr>
          <w:noProof/>
        </w:rPr>
        <w:t>213</w:t>
      </w:r>
      <w:r>
        <w:rPr>
          <w:noProof/>
        </w:rPr>
        <w:fldChar w:fldCharType="end"/>
      </w:r>
    </w:p>
    <w:p w14:paraId="6CABEF12" w14:textId="3A6B37B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6.2.6.2.23</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_Toc183521554 \h </w:instrText>
      </w:r>
      <w:r>
        <w:rPr>
          <w:noProof/>
        </w:rPr>
      </w:r>
      <w:r>
        <w:rPr>
          <w:noProof/>
        </w:rPr>
        <w:fldChar w:fldCharType="separate"/>
      </w:r>
      <w:r>
        <w:rPr>
          <w:noProof/>
        </w:rPr>
        <w:t>213</w:t>
      </w:r>
      <w:r>
        <w:rPr>
          <w:noProof/>
        </w:rPr>
        <w:fldChar w:fldCharType="end"/>
      </w:r>
    </w:p>
    <w:p w14:paraId="1AFF7C61" w14:textId="7773F48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6.2.6.2.24</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_Toc183521555 \h </w:instrText>
      </w:r>
      <w:r>
        <w:rPr>
          <w:noProof/>
        </w:rPr>
      </w:r>
      <w:r>
        <w:rPr>
          <w:noProof/>
        </w:rPr>
        <w:fldChar w:fldCharType="separate"/>
      </w:r>
      <w:r>
        <w:rPr>
          <w:noProof/>
        </w:rPr>
        <w:t>213</w:t>
      </w:r>
      <w:r>
        <w:rPr>
          <w:noProof/>
        </w:rPr>
        <w:fldChar w:fldCharType="end"/>
      </w:r>
    </w:p>
    <w:p w14:paraId="56534C03" w14:textId="20EEF04E"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6.2.6.2.25</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_Toc183521556 \h </w:instrText>
      </w:r>
      <w:r>
        <w:rPr>
          <w:noProof/>
        </w:rPr>
      </w:r>
      <w:r>
        <w:rPr>
          <w:noProof/>
        </w:rPr>
        <w:fldChar w:fldCharType="separate"/>
      </w:r>
      <w:r>
        <w:rPr>
          <w:noProof/>
        </w:rPr>
        <w:t>213</w:t>
      </w:r>
      <w:r>
        <w:rPr>
          <w:noProof/>
        </w:rPr>
        <w:fldChar w:fldCharType="end"/>
      </w:r>
    </w:p>
    <w:p w14:paraId="5497E076" w14:textId="6EEFC96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6.2.6.2.26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_Toc183521557 \h </w:instrText>
      </w:r>
      <w:r>
        <w:rPr>
          <w:noProof/>
        </w:rPr>
      </w:r>
      <w:r>
        <w:rPr>
          <w:noProof/>
        </w:rPr>
        <w:fldChar w:fldCharType="separate"/>
      </w:r>
      <w:r>
        <w:rPr>
          <w:noProof/>
        </w:rPr>
        <w:t>213</w:t>
      </w:r>
      <w:r>
        <w:rPr>
          <w:noProof/>
        </w:rPr>
        <w:fldChar w:fldCharType="end"/>
      </w:r>
    </w:p>
    <w:p w14:paraId="618AF2BF" w14:textId="4C383A7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6.2.6.2.27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_Toc183521558 \h </w:instrText>
      </w:r>
      <w:r>
        <w:rPr>
          <w:noProof/>
        </w:rPr>
      </w:r>
      <w:r>
        <w:rPr>
          <w:noProof/>
        </w:rPr>
        <w:fldChar w:fldCharType="separate"/>
      </w:r>
      <w:r>
        <w:rPr>
          <w:noProof/>
        </w:rPr>
        <w:t>213</w:t>
      </w:r>
      <w:r>
        <w:rPr>
          <w:noProof/>
        </w:rPr>
        <w:fldChar w:fldCharType="end"/>
      </w:r>
    </w:p>
    <w:p w14:paraId="2A8F6819" w14:textId="0EC75AA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6.2.6.2.28</w:t>
      </w:r>
      <w:r>
        <w:rPr>
          <w:rFonts w:asciiTheme="minorHAnsi" w:eastAsiaTheme="minorEastAsia" w:hAnsiTheme="minorHAnsi" w:cstheme="minorBidi"/>
          <w:noProof/>
          <w:kern w:val="2"/>
          <w:sz w:val="22"/>
          <w:szCs w:val="22"/>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_Toc183521559 \h </w:instrText>
      </w:r>
      <w:r>
        <w:rPr>
          <w:noProof/>
        </w:rPr>
      </w:r>
      <w:r>
        <w:rPr>
          <w:noProof/>
        </w:rPr>
        <w:fldChar w:fldCharType="separate"/>
      </w:r>
      <w:r>
        <w:rPr>
          <w:noProof/>
        </w:rPr>
        <w:t>213</w:t>
      </w:r>
      <w:r>
        <w:rPr>
          <w:noProof/>
        </w:rPr>
        <w:fldChar w:fldCharType="end"/>
      </w:r>
    </w:p>
    <w:p w14:paraId="5A995156" w14:textId="2C1A2843"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6.2.6.3</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Simple data types and enumerations</w:t>
      </w:r>
      <w:r>
        <w:rPr>
          <w:noProof/>
        </w:rPr>
        <w:tab/>
      </w:r>
      <w:r>
        <w:rPr>
          <w:noProof/>
        </w:rPr>
        <w:fldChar w:fldCharType="begin"/>
      </w:r>
      <w:r>
        <w:rPr>
          <w:noProof/>
        </w:rPr>
        <w:instrText xml:space="preserve"> PAGEREF _Toc183521560 \h </w:instrText>
      </w:r>
      <w:r>
        <w:rPr>
          <w:noProof/>
        </w:rPr>
      </w:r>
      <w:r>
        <w:rPr>
          <w:noProof/>
        </w:rPr>
        <w:fldChar w:fldCharType="separate"/>
      </w:r>
      <w:r>
        <w:rPr>
          <w:noProof/>
        </w:rPr>
        <w:t>214</w:t>
      </w:r>
      <w:r>
        <w:rPr>
          <w:noProof/>
        </w:rPr>
        <w:fldChar w:fldCharType="end"/>
      </w:r>
    </w:p>
    <w:p w14:paraId="46D22A4E" w14:textId="6996AD34"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_Toc183521561 \h </w:instrText>
      </w:r>
      <w:r>
        <w:rPr>
          <w:noProof/>
        </w:rPr>
      </w:r>
      <w:r>
        <w:rPr>
          <w:noProof/>
        </w:rPr>
        <w:fldChar w:fldCharType="separate"/>
      </w:r>
      <w:r>
        <w:rPr>
          <w:noProof/>
        </w:rPr>
        <w:t>214</w:t>
      </w:r>
      <w:r>
        <w:rPr>
          <w:noProof/>
        </w:rPr>
        <w:fldChar w:fldCharType="end"/>
      </w:r>
    </w:p>
    <w:p w14:paraId="07ADD8EB" w14:textId="57F3E63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_Toc183521562 \h </w:instrText>
      </w:r>
      <w:r>
        <w:rPr>
          <w:noProof/>
        </w:rPr>
      </w:r>
      <w:r>
        <w:rPr>
          <w:noProof/>
        </w:rPr>
        <w:fldChar w:fldCharType="separate"/>
      </w:r>
      <w:r>
        <w:rPr>
          <w:noProof/>
        </w:rPr>
        <w:t>214</w:t>
      </w:r>
      <w:r>
        <w:rPr>
          <w:noProof/>
        </w:rPr>
        <w:fldChar w:fldCharType="end"/>
      </w:r>
    </w:p>
    <w:p w14:paraId="33675609" w14:textId="69F027E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6.2.6.3.3</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_Toc183521563 \h </w:instrText>
      </w:r>
      <w:r>
        <w:rPr>
          <w:noProof/>
        </w:rPr>
      </w:r>
      <w:r>
        <w:rPr>
          <w:noProof/>
        </w:rPr>
        <w:fldChar w:fldCharType="separate"/>
      </w:r>
      <w:r>
        <w:rPr>
          <w:noProof/>
        </w:rPr>
        <w:t>215</w:t>
      </w:r>
      <w:r>
        <w:rPr>
          <w:noProof/>
        </w:rPr>
        <w:fldChar w:fldCharType="end"/>
      </w:r>
    </w:p>
    <w:p w14:paraId="1E5C669F" w14:textId="0E31C8B1"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6.2.6.3.4</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_Toc183521564 \h </w:instrText>
      </w:r>
      <w:r>
        <w:rPr>
          <w:noProof/>
        </w:rPr>
      </w:r>
      <w:r>
        <w:rPr>
          <w:noProof/>
        </w:rPr>
        <w:fldChar w:fldCharType="separate"/>
      </w:r>
      <w:r>
        <w:rPr>
          <w:noProof/>
        </w:rPr>
        <w:t>217</w:t>
      </w:r>
      <w:r>
        <w:rPr>
          <w:noProof/>
        </w:rPr>
        <w:fldChar w:fldCharType="end"/>
      </w:r>
    </w:p>
    <w:p w14:paraId="59D9A2F3" w14:textId="71A7C54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6.2.6.3.5</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_Toc183521565 \h </w:instrText>
      </w:r>
      <w:r>
        <w:rPr>
          <w:noProof/>
        </w:rPr>
      </w:r>
      <w:r>
        <w:rPr>
          <w:noProof/>
        </w:rPr>
        <w:fldChar w:fldCharType="separate"/>
      </w:r>
      <w:r>
        <w:rPr>
          <w:noProof/>
        </w:rPr>
        <w:t>217</w:t>
      </w:r>
      <w:r>
        <w:rPr>
          <w:noProof/>
        </w:rPr>
        <w:fldChar w:fldCharType="end"/>
      </w:r>
    </w:p>
    <w:p w14:paraId="0D4D1F2B" w14:textId="27866F84"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6.2.6.3.6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_Toc183521566 \h </w:instrText>
      </w:r>
      <w:r>
        <w:rPr>
          <w:noProof/>
        </w:rPr>
      </w:r>
      <w:r>
        <w:rPr>
          <w:noProof/>
        </w:rPr>
        <w:fldChar w:fldCharType="separate"/>
      </w:r>
      <w:r>
        <w:rPr>
          <w:noProof/>
        </w:rPr>
        <w:t>217</w:t>
      </w:r>
      <w:r>
        <w:rPr>
          <w:noProof/>
        </w:rPr>
        <w:fldChar w:fldCharType="end"/>
      </w:r>
    </w:p>
    <w:p w14:paraId="62B174C2" w14:textId="037FC4AA"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6.2.6.3.7</w:t>
      </w:r>
      <w:r>
        <w:rPr>
          <w:rFonts w:asciiTheme="minorHAnsi" w:eastAsiaTheme="minorEastAsia" w:hAnsiTheme="minorHAnsi" w:cstheme="minorBidi"/>
          <w:noProof/>
          <w:kern w:val="2"/>
          <w:sz w:val="22"/>
          <w:szCs w:val="22"/>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_Toc183521567 \h </w:instrText>
      </w:r>
      <w:r>
        <w:rPr>
          <w:noProof/>
        </w:rPr>
      </w:r>
      <w:r>
        <w:rPr>
          <w:noProof/>
        </w:rPr>
        <w:fldChar w:fldCharType="separate"/>
      </w:r>
      <w:r>
        <w:rPr>
          <w:noProof/>
        </w:rPr>
        <w:t>218</w:t>
      </w:r>
      <w:r>
        <w:rPr>
          <w:noProof/>
        </w:rPr>
        <w:fldChar w:fldCharType="end"/>
      </w:r>
    </w:p>
    <w:p w14:paraId="4CD922E6" w14:textId="2919BDD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6.2.6.3.8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_Toc183521568 \h </w:instrText>
      </w:r>
      <w:r>
        <w:rPr>
          <w:noProof/>
        </w:rPr>
      </w:r>
      <w:r>
        <w:rPr>
          <w:noProof/>
        </w:rPr>
        <w:fldChar w:fldCharType="separate"/>
      </w:r>
      <w:r>
        <w:rPr>
          <w:noProof/>
        </w:rPr>
        <w:t>218</w:t>
      </w:r>
      <w:r>
        <w:rPr>
          <w:noProof/>
        </w:rPr>
        <w:fldChar w:fldCharType="end"/>
      </w:r>
    </w:p>
    <w:p w14:paraId="411CA506" w14:textId="62F16A1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6.2.6.3.9</w:t>
      </w:r>
      <w:r>
        <w:rPr>
          <w:rFonts w:asciiTheme="minorHAnsi" w:eastAsiaTheme="minorEastAsia" w:hAnsiTheme="minorHAnsi" w:cstheme="minorBidi"/>
          <w:noProof/>
          <w:kern w:val="2"/>
          <w:sz w:val="22"/>
          <w:szCs w:val="22"/>
          <w:lang w:val="en-SE" w:eastAsia="zh-CN"/>
          <w14:ligatures w14:val="standardContextual"/>
        </w:rPr>
        <w:tab/>
      </w:r>
      <w:r>
        <w:rPr>
          <w:noProof/>
        </w:rPr>
        <w:t>Enumeration: RmState</w:t>
      </w:r>
      <w:r>
        <w:rPr>
          <w:noProof/>
        </w:rPr>
        <w:tab/>
      </w:r>
      <w:r>
        <w:rPr>
          <w:noProof/>
        </w:rPr>
        <w:fldChar w:fldCharType="begin"/>
      </w:r>
      <w:r>
        <w:rPr>
          <w:noProof/>
        </w:rPr>
        <w:instrText xml:space="preserve"> PAGEREF _Toc183521569 \h </w:instrText>
      </w:r>
      <w:r>
        <w:rPr>
          <w:noProof/>
        </w:rPr>
      </w:r>
      <w:r>
        <w:rPr>
          <w:noProof/>
        </w:rPr>
        <w:fldChar w:fldCharType="separate"/>
      </w:r>
      <w:r>
        <w:rPr>
          <w:noProof/>
        </w:rPr>
        <w:t>218</w:t>
      </w:r>
      <w:r>
        <w:rPr>
          <w:noProof/>
        </w:rPr>
        <w:fldChar w:fldCharType="end"/>
      </w:r>
    </w:p>
    <w:p w14:paraId="02F3BE5C" w14:textId="3D45594E"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6.2.6.3.10</w:t>
      </w:r>
      <w:r>
        <w:rPr>
          <w:rFonts w:asciiTheme="minorHAnsi" w:eastAsiaTheme="minorEastAsia" w:hAnsiTheme="minorHAnsi" w:cstheme="minorBidi"/>
          <w:noProof/>
          <w:kern w:val="2"/>
          <w:sz w:val="22"/>
          <w:szCs w:val="22"/>
          <w:lang w:val="en-SE" w:eastAsia="zh-CN"/>
          <w14:ligatures w14:val="standardContextual"/>
        </w:rPr>
        <w:tab/>
      </w:r>
      <w:r>
        <w:rPr>
          <w:noProof/>
        </w:rPr>
        <w:t>Enumeration: CmState</w:t>
      </w:r>
      <w:r>
        <w:rPr>
          <w:noProof/>
        </w:rPr>
        <w:tab/>
      </w:r>
      <w:r>
        <w:rPr>
          <w:noProof/>
        </w:rPr>
        <w:fldChar w:fldCharType="begin"/>
      </w:r>
      <w:r>
        <w:rPr>
          <w:noProof/>
        </w:rPr>
        <w:instrText xml:space="preserve"> PAGEREF _Toc183521570 \h </w:instrText>
      </w:r>
      <w:r>
        <w:rPr>
          <w:noProof/>
        </w:rPr>
      </w:r>
      <w:r>
        <w:rPr>
          <w:noProof/>
        </w:rPr>
        <w:fldChar w:fldCharType="separate"/>
      </w:r>
      <w:r>
        <w:rPr>
          <w:noProof/>
        </w:rPr>
        <w:t>218</w:t>
      </w:r>
      <w:r>
        <w:rPr>
          <w:noProof/>
        </w:rPr>
        <w:fldChar w:fldCharType="end"/>
      </w:r>
    </w:p>
    <w:p w14:paraId="5BDA8778" w14:textId="0D759E84"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6.2.6.3.11</w:t>
      </w:r>
      <w:r>
        <w:rPr>
          <w:rFonts w:asciiTheme="minorHAnsi" w:eastAsiaTheme="minorEastAsia" w:hAnsiTheme="minorHAnsi" w:cstheme="minorBidi"/>
          <w:noProof/>
          <w:kern w:val="2"/>
          <w:sz w:val="22"/>
          <w:szCs w:val="22"/>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_Toc183521571 \h </w:instrText>
      </w:r>
      <w:r>
        <w:rPr>
          <w:noProof/>
        </w:rPr>
      </w:r>
      <w:r>
        <w:rPr>
          <w:noProof/>
        </w:rPr>
        <w:fldChar w:fldCharType="separate"/>
      </w:r>
      <w:r>
        <w:rPr>
          <w:noProof/>
        </w:rPr>
        <w:t>218</w:t>
      </w:r>
      <w:r>
        <w:rPr>
          <w:noProof/>
        </w:rPr>
        <w:fldChar w:fldCharType="end"/>
      </w:r>
    </w:p>
    <w:p w14:paraId="698BDB56" w14:textId="2FBB4CD4"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6.2.6.3.12</w:t>
      </w:r>
      <w:r>
        <w:rPr>
          <w:rFonts w:asciiTheme="minorHAnsi" w:eastAsiaTheme="minorEastAsia" w:hAnsiTheme="minorHAnsi" w:cstheme="minorBidi"/>
          <w:noProof/>
          <w:kern w:val="2"/>
          <w:sz w:val="22"/>
          <w:szCs w:val="22"/>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_Toc183521572 \h </w:instrText>
      </w:r>
      <w:r>
        <w:rPr>
          <w:noProof/>
        </w:rPr>
      </w:r>
      <w:r>
        <w:rPr>
          <w:noProof/>
        </w:rPr>
        <w:fldChar w:fldCharType="separate"/>
      </w:r>
      <w:r>
        <w:rPr>
          <w:noProof/>
        </w:rPr>
        <w:t>218</w:t>
      </w:r>
      <w:r>
        <w:rPr>
          <w:noProof/>
        </w:rPr>
        <w:fldChar w:fldCharType="end"/>
      </w:r>
    </w:p>
    <w:p w14:paraId="356A73CB" w14:textId="6DAE492B"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6.2.6.3.13</w:t>
      </w:r>
      <w:r>
        <w:rPr>
          <w:rFonts w:asciiTheme="minorHAnsi" w:eastAsiaTheme="minorEastAsia" w:hAnsiTheme="minorHAnsi" w:cstheme="minorBidi"/>
          <w:noProof/>
          <w:kern w:val="2"/>
          <w:sz w:val="22"/>
          <w:szCs w:val="22"/>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_Toc183521573 \h </w:instrText>
      </w:r>
      <w:r>
        <w:rPr>
          <w:noProof/>
        </w:rPr>
      </w:r>
      <w:r>
        <w:rPr>
          <w:noProof/>
        </w:rPr>
        <w:fldChar w:fldCharType="separate"/>
      </w:r>
      <w:r>
        <w:rPr>
          <w:noProof/>
        </w:rPr>
        <w:t>219</w:t>
      </w:r>
      <w:r>
        <w:rPr>
          <w:noProof/>
        </w:rPr>
        <w:fldChar w:fldCharType="end"/>
      </w:r>
    </w:p>
    <w:p w14:paraId="4FE90EC2" w14:textId="6F656F28"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6.2.6.4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_Toc183521574 \h </w:instrText>
      </w:r>
      <w:r>
        <w:rPr>
          <w:noProof/>
        </w:rPr>
      </w:r>
      <w:r>
        <w:rPr>
          <w:noProof/>
        </w:rPr>
        <w:fldChar w:fldCharType="separate"/>
      </w:r>
      <w:r>
        <w:rPr>
          <w:noProof/>
        </w:rPr>
        <w:t>219</w:t>
      </w:r>
      <w:r>
        <w:rPr>
          <w:noProof/>
        </w:rPr>
        <w:fldChar w:fldCharType="end"/>
      </w:r>
    </w:p>
    <w:p w14:paraId="3AE8046A" w14:textId="31D07F0F"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6.2.7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_Toc183521575 \h </w:instrText>
      </w:r>
      <w:r>
        <w:rPr>
          <w:noProof/>
        </w:rPr>
      </w:r>
      <w:r>
        <w:rPr>
          <w:noProof/>
        </w:rPr>
        <w:fldChar w:fldCharType="separate"/>
      </w:r>
      <w:r>
        <w:rPr>
          <w:noProof/>
        </w:rPr>
        <w:t>219</w:t>
      </w:r>
      <w:r>
        <w:rPr>
          <w:noProof/>
        </w:rPr>
        <w:fldChar w:fldCharType="end"/>
      </w:r>
    </w:p>
    <w:p w14:paraId="71FE2B79" w14:textId="068B4888"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6.2.7.1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_Toc183521576 \h </w:instrText>
      </w:r>
      <w:r>
        <w:rPr>
          <w:noProof/>
        </w:rPr>
      </w:r>
      <w:r>
        <w:rPr>
          <w:noProof/>
        </w:rPr>
        <w:fldChar w:fldCharType="separate"/>
      </w:r>
      <w:r>
        <w:rPr>
          <w:noProof/>
        </w:rPr>
        <w:t>219</w:t>
      </w:r>
      <w:r>
        <w:rPr>
          <w:noProof/>
        </w:rPr>
        <w:fldChar w:fldCharType="end"/>
      </w:r>
    </w:p>
    <w:p w14:paraId="3ED6C069" w14:textId="645DAAFA"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6.2.7.2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_Toc183521577 \h </w:instrText>
      </w:r>
      <w:r>
        <w:rPr>
          <w:noProof/>
        </w:rPr>
      </w:r>
      <w:r>
        <w:rPr>
          <w:noProof/>
        </w:rPr>
        <w:fldChar w:fldCharType="separate"/>
      </w:r>
      <w:r>
        <w:rPr>
          <w:noProof/>
        </w:rPr>
        <w:t>219</w:t>
      </w:r>
      <w:r>
        <w:rPr>
          <w:noProof/>
        </w:rPr>
        <w:fldChar w:fldCharType="end"/>
      </w:r>
    </w:p>
    <w:p w14:paraId="4FA054EF" w14:textId="10C42CE5"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6.2.7.3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_Toc183521578 \h </w:instrText>
      </w:r>
      <w:r>
        <w:rPr>
          <w:noProof/>
        </w:rPr>
      </w:r>
      <w:r>
        <w:rPr>
          <w:noProof/>
        </w:rPr>
        <w:fldChar w:fldCharType="separate"/>
      </w:r>
      <w:r>
        <w:rPr>
          <w:noProof/>
        </w:rPr>
        <w:t>219</w:t>
      </w:r>
      <w:r>
        <w:rPr>
          <w:noProof/>
        </w:rPr>
        <w:fldChar w:fldCharType="end"/>
      </w:r>
    </w:p>
    <w:p w14:paraId="54E73807" w14:textId="245D9219"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6.2.8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_Toc183521579 \h </w:instrText>
      </w:r>
      <w:r>
        <w:rPr>
          <w:noProof/>
        </w:rPr>
      </w:r>
      <w:r>
        <w:rPr>
          <w:noProof/>
        </w:rPr>
        <w:fldChar w:fldCharType="separate"/>
      </w:r>
      <w:r>
        <w:rPr>
          <w:noProof/>
        </w:rPr>
        <w:t>219</w:t>
      </w:r>
      <w:r>
        <w:rPr>
          <w:noProof/>
        </w:rPr>
        <w:fldChar w:fldCharType="end"/>
      </w:r>
    </w:p>
    <w:p w14:paraId="455D5144" w14:textId="335C46E1"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6.2.9</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Security</w:t>
      </w:r>
      <w:r>
        <w:rPr>
          <w:noProof/>
        </w:rPr>
        <w:tab/>
      </w:r>
      <w:r>
        <w:rPr>
          <w:noProof/>
        </w:rPr>
        <w:fldChar w:fldCharType="begin"/>
      </w:r>
      <w:r>
        <w:rPr>
          <w:noProof/>
        </w:rPr>
        <w:instrText xml:space="preserve"> PAGEREF _Toc183521580 \h </w:instrText>
      </w:r>
      <w:r>
        <w:rPr>
          <w:noProof/>
        </w:rPr>
      </w:r>
      <w:r>
        <w:rPr>
          <w:noProof/>
        </w:rPr>
        <w:fldChar w:fldCharType="separate"/>
      </w:r>
      <w:r>
        <w:rPr>
          <w:noProof/>
        </w:rPr>
        <w:t>220</w:t>
      </w:r>
      <w:r>
        <w:rPr>
          <w:noProof/>
        </w:rPr>
        <w:fldChar w:fldCharType="end"/>
      </w:r>
    </w:p>
    <w:p w14:paraId="280366AF" w14:textId="370FFEA6"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6.2.10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_Toc183521581 \h </w:instrText>
      </w:r>
      <w:r>
        <w:rPr>
          <w:noProof/>
        </w:rPr>
      </w:r>
      <w:r>
        <w:rPr>
          <w:noProof/>
        </w:rPr>
        <w:fldChar w:fldCharType="separate"/>
      </w:r>
      <w:r>
        <w:rPr>
          <w:noProof/>
        </w:rPr>
        <w:t>220</w:t>
      </w:r>
      <w:r>
        <w:rPr>
          <w:noProof/>
        </w:rPr>
        <w:fldChar w:fldCharType="end"/>
      </w:r>
    </w:p>
    <w:p w14:paraId="25871E45" w14:textId="677779CD" w:rsidR="00B51F03" w:rsidRDefault="00B51F03">
      <w:pPr>
        <w:pStyle w:val="TOC2"/>
        <w:rPr>
          <w:rFonts w:asciiTheme="minorHAnsi" w:eastAsiaTheme="minorEastAsia" w:hAnsiTheme="minorHAnsi" w:cstheme="minorBidi"/>
          <w:noProof/>
          <w:kern w:val="2"/>
          <w:sz w:val="22"/>
          <w:szCs w:val="22"/>
          <w:lang w:val="en-SE" w:eastAsia="zh-CN"/>
          <w14:ligatures w14:val="standardContextual"/>
        </w:rPr>
      </w:pPr>
      <w:r>
        <w:rPr>
          <w:noProof/>
        </w:rPr>
        <w:t>6.3</w:t>
      </w:r>
      <w:r>
        <w:rPr>
          <w:rFonts w:asciiTheme="minorHAnsi" w:eastAsiaTheme="minorEastAsia" w:hAnsiTheme="minorHAnsi" w:cstheme="minorBidi"/>
          <w:noProof/>
          <w:kern w:val="2"/>
          <w:sz w:val="22"/>
          <w:szCs w:val="22"/>
          <w:lang w:val="en-SE" w:eastAsia="zh-CN"/>
          <w14:ligatures w14:val="standardContextual"/>
        </w:rPr>
        <w:tab/>
      </w:r>
      <w:r>
        <w:rPr>
          <w:noProof/>
        </w:rPr>
        <w:t>Namf_MT Service API</w:t>
      </w:r>
      <w:r>
        <w:rPr>
          <w:noProof/>
        </w:rPr>
        <w:tab/>
      </w:r>
      <w:r>
        <w:rPr>
          <w:noProof/>
        </w:rPr>
        <w:fldChar w:fldCharType="begin"/>
      </w:r>
      <w:r>
        <w:rPr>
          <w:noProof/>
        </w:rPr>
        <w:instrText xml:space="preserve"> PAGEREF _Toc183521582 \h </w:instrText>
      </w:r>
      <w:r>
        <w:rPr>
          <w:noProof/>
        </w:rPr>
      </w:r>
      <w:r>
        <w:rPr>
          <w:noProof/>
        </w:rPr>
        <w:fldChar w:fldCharType="separate"/>
      </w:r>
      <w:r>
        <w:rPr>
          <w:noProof/>
        </w:rPr>
        <w:t>221</w:t>
      </w:r>
      <w:r>
        <w:rPr>
          <w:noProof/>
        </w:rPr>
        <w:fldChar w:fldCharType="end"/>
      </w:r>
    </w:p>
    <w:p w14:paraId="4BA0F69C" w14:textId="45E4E788"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6.3.1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_Toc183521583 \h </w:instrText>
      </w:r>
      <w:r>
        <w:rPr>
          <w:noProof/>
        </w:rPr>
      </w:r>
      <w:r>
        <w:rPr>
          <w:noProof/>
        </w:rPr>
        <w:fldChar w:fldCharType="separate"/>
      </w:r>
      <w:r>
        <w:rPr>
          <w:noProof/>
        </w:rPr>
        <w:t>221</w:t>
      </w:r>
      <w:r>
        <w:rPr>
          <w:noProof/>
        </w:rPr>
        <w:fldChar w:fldCharType="end"/>
      </w:r>
    </w:p>
    <w:p w14:paraId="7921ABB0" w14:textId="0C21EA07"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6.3.2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_Toc183521584 \h </w:instrText>
      </w:r>
      <w:r>
        <w:rPr>
          <w:noProof/>
        </w:rPr>
      </w:r>
      <w:r>
        <w:rPr>
          <w:noProof/>
        </w:rPr>
        <w:fldChar w:fldCharType="separate"/>
      </w:r>
      <w:r>
        <w:rPr>
          <w:noProof/>
        </w:rPr>
        <w:t>221</w:t>
      </w:r>
      <w:r>
        <w:rPr>
          <w:noProof/>
        </w:rPr>
        <w:fldChar w:fldCharType="end"/>
      </w:r>
    </w:p>
    <w:p w14:paraId="1BC48A28" w14:textId="402D0BA2"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6.3.2.1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_Toc183521585 \h </w:instrText>
      </w:r>
      <w:r>
        <w:rPr>
          <w:noProof/>
        </w:rPr>
      </w:r>
      <w:r>
        <w:rPr>
          <w:noProof/>
        </w:rPr>
        <w:fldChar w:fldCharType="separate"/>
      </w:r>
      <w:r>
        <w:rPr>
          <w:noProof/>
        </w:rPr>
        <w:t>221</w:t>
      </w:r>
      <w:r>
        <w:rPr>
          <w:noProof/>
        </w:rPr>
        <w:fldChar w:fldCharType="end"/>
      </w:r>
    </w:p>
    <w:p w14:paraId="5DF4E6E3" w14:textId="67168DEE"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6.3.2.2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_Toc183521586 \h </w:instrText>
      </w:r>
      <w:r>
        <w:rPr>
          <w:noProof/>
        </w:rPr>
      </w:r>
      <w:r>
        <w:rPr>
          <w:noProof/>
        </w:rPr>
        <w:fldChar w:fldCharType="separate"/>
      </w:r>
      <w:r>
        <w:rPr>
          <w:noProof/>
        </w:rPr>
        <w:t>221</w:t>
      </w:r>
      <w:r>
        <w:rPr>
          <w:noProof/>
        </w:rPr>
        <w:fldChar w:fldCharType="end"/>
      </w:r>
    </w:p>
    <w:p w14:paraId="174A81D0" w14:textId="5FB07CC4"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_Toc183521587 \h </w:instrText>
      </w:r>
      <w:r>
        <w:rPr>
          <w:noProof/>
        </w:rPr>
      </w:r>
      <w:r>
        <w:rPr>
          <w:noProof/>
        </w:rPr>
        <w:fldChar w:fldCharType="separate"/>
      </w:r>
      <w:r>
        <w:rPr>
          <w:noProof/>
        </w:rPr>
        <w:t>221</w:t>
      </w:r>
      <w:r>
        <w:rPr>
          <w:noProof/>
        </w:rPr>
        <w:fldChar w:fldCharType="end"/>
      </w:r>
    </w:p>
    <w:p w14:paraId="2062B8E5" w14:textId="34BBB79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_Toc183521588 \h </w:instrText>
      </w:r>
      <w:r>
        <w:rPr>
          <w:noProof/>
        </w:rPr>
      </w:r>
      <w:r>
        <w:rPr>
          <w:noProof/>
        </w:rPr>
        <w:fldChar w:fldCharType="separate"/>
      </w:r>
      <w:r>
        <w:rPr>
          <w:noProof/>
        </w:rPr>
        <w:t>221</w:t>
      </w:r>
      <w:r>
        <w:rPr>
          <w:noProof/>
        </w:rPr>
        <w:fldChar w:fldCharType="end"/>
      </w:r>
    </w:p>
    <w:p w14:paraId="065BE2BD" w14:textId="204FD0D9"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6.3.2.3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_Toc183521589 \h </w:instrText>
      </w:r>
      <w:r>
        <w:rPr>
          <w:noProof/>
        </w:rPr>
      </w:r>
      <w:r>
        <w:rPr>
          <w:noProof/>
        </w:rPr>
        <w:fldChar w:fldCharType="separate"/>
      </w:r>
      <w:r>
        <w:rPr>
          <w:noProof/>
        </w:rPr>
        <w:t>222</w:t>
      </w:r>
      <w:r>
        <w:rPr>
          <w:noProof/>
        </w:rPr>
        <w:fldChar w:fldCharType="end"/>
      </w:r>
    </w:p>
    <w:p w14:paraId="0E163352" w14:textId="3FDCAF3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_Toc183521590 \h </w:instrText>
      </w:r>
      <w:r>
        <w:rPr>
          <w:noProof/>
        </w:rPr>
      </w:r>
      <w:r>
        <w:rPr>
          <w:noProof/>
        </w:rPr>
        <w:fldChar w:fldCharType="separate"/>
      </w:r>
      <w:r>
        <w:rPr>
          <w:noProof/>
        </w:rPr>
        <w:t>222</w:t>
      </w:r>
      <w:r>
        <w:rPr>
          <w:noProof/>
        </w:rPr>
        <w:fldChar w:fldCharType="end"/>
      </w:r>
    </w:p>
    <w:p w14:paraId="04BB8F49" w14:textId="583606F9"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6.3.3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_Toc183521591 \h </w:instrText>
      </w:r>
      <w:r>
        <w:rPr>
          <w:noProof/>
        </w:rPr>
      </w:r>
      <w:r>
        <w:rPr>
          <w:noProof/>
        </w:rPr>
        <w:fldChar w:fldCharType="separate"/>
      </w:r>
      <w:r>
        <w:rPr>
          <w:noProof/>
        </w:rPr>
        <w:t>222</w:t>
      </w:r>
      <w:r>
        <w:rPr>
          <w:noProof/>
        </w:rPr>
        <w:fldChar w:fldCharType="end"/>
      </w:r>
    </w:p>
    <w:p w14:paraId="2A74835E" w14:textId="3F7D5E4C"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6.3.3.1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_Toc183521592 \h </w:instrText>
      </w:r>
      <w:r>
        <w:rPr>
          <w:noProof/>
        </w:rPr>
      </w:r>
      <w:r>
        <w:rPr>
          <w:noProof/>
        </w:rPr>
        <w:fldChar w:fldCharType="separate"/>
      </w:r>
      <w:r>
        <w:rPr>
          <w:noProof/>
        </w:rPr>
        <w:t>222</w:t>
      </w:r>
      <w:r>
        <w:rPr>
          <w:noProof/>
        </w:rPr>
        <w:fldChar w:fldCharType="end"/>
      </w:r>
    </w:p>
    <w:p w14:paraId="52E06831" w14:textId="074754DD"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6.3.3.2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_Toc183521593 \h </w:instrText>
      </w:r>
      <w:r>
        <w:rPr>
          <w:noProof/>
        </w:rPr>
      </w:r>
      <w:r>
        <w:rPr>
          <w:noProof/>
        </w:rPr>
        <w:fldChar w:fldCharType="separate"/>
      </w:r>
      <w:r>
        <w:rPr>
          <w:noProof/>
        </w:rPr>
        <w:t>222</w:t>
      </w:r>
      <w:r>
        <w:rPr>
          <w:noProof/>
        </w:rPr>
        <w:fldChar w:fldCharType="end"/>
      </w:r>
    </w:p>
    <w:p w14:paraId="0609FEBD" w14:textId="26D60F7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_Toc183521594 \h </w:instrText>
      </w:r>
      <w:r>
        <w:rPr>
          <w:noProof/>
        </w:rPr>
      </w:r>
      <w:r>
        <w:rPr>
          <w:noProof/>
        </w:rPr>
        <w:fldChar w:fldCharType="separate"/>
      </w:r>
      <w:r>
        <w:rPr>
          <w:noProof/>
        </w:rPr>
        <w:t>222</w:t>
      </w:r>
      <w:r>
        <w:rPr>
          <w:noProof/>
        </w:rPr>
        <w:fldChar w:fldCharType="end"/>
      </w:r>
    </w:p>
    <w:p w14:paraId="487E5175" w14:textId="52DD655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_Toc183521595 \h </w:instrText>
      </w:r>
      <w:r>
        <w:rPr>
          <w:noProof/>
        </w:rPr>
      </w:r>
      <w:r>
        <w:rPr>
          <w:noProof/>
        </w:rPr>
        <w:fldChar w:fldCharType="separate"/>
      </w:r>
      <w:r>
        <w:rPr>
          <w:noProof/>
        </w:rPr>
        <w:t>222</w:t>
      </w:r>
      <w:r>
        <w:rPr>
          <w:noProof/>
        </w:rPr>
        <w:fldChar w:fldCharType="end"/>
      </w:r>
    </w:p>
    <w:p w14:paraId="3107C335" w14:textId="5A64769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_Toc183521596 \h </w:instrText>
      </w:r>
      <w:r>
        <w:rPr>
          <w:noProof/>
        </w:rPr>
      </w:r>
      <w:r>
        <w:rPr>
          <w:noProof/>
        </w:rPr>
        <w:fldChar w:fldCharType="separate"/>
      </w:r>
      <w:r>
        <w:rPr>
          <w:noProof/>
        </w:rPr>
        <w:t>223</w:t>
      </w:r>
      <w:r>
        <w:rPr>
          <w:noProof/>
        </w:rPr>
        <w:fldChar w:fldCharType="end"/>
      </w:r>
    </w:p>
    <w:p w14:paraId="11D88998" w14:textId="3929310C"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6.3.3.2.3.1</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_Toc183521597 \h </w:instrText>
      </w:r>
      <w:r>
        <w:rPr>
          <w:noProof/>
        </w:rPr>
      </w:r>
      <w:r>
        <w:rPr>
          <w:noProof/>
        </w:rPr>
        <w:fldChar w:fldCharType="separate"/>
      </w:r>
      <w:r>
        <w:rPr>
          <w:noProof/>
        </w:rPr>
        <w:t>223</w:t>
      </w:r>
      <w:r>
        <w:rPr>
          <w:noProof/>
        </w:rPr>
        <w:fldChar w:fldCharType="end"/>
      </w:r>
    </w:p>
    <w:p w14:paraId="3B234EAE" w14:textId="6616E958"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_Toc183521598 \h </w:instrText>
      </w:r>
      <w:r>
        <w:rPr>
          <w:noProof/>
        </w:rPr>
      </w:r>
      <w:r>
        <w:rPr>
          <w:noProof/>
        </w:rPr>
        <w:fldChar w:fldCharType="separate"/>
      </w:r>
      <w:r>
        <w:rPr>
          <w:noProof/>
        </w:rPr>
        <w:t>225</w:t>
      </w:r>
      <w:r>
        <w:rPr>
          <w:noProof/>
        </w:rPr>
        <w:fldChar w:fldCharType="end"/>
      </w:r>
    </w:p>
    <w:p w14:paraId="548E4778" w14:textId="13E840E3"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6.3.3.3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_Toc183521599 \h </w:instrText>
      </w:r>
      <w:r>
        <w:rPr>
          <w:noProof/>
        </w:rPr>
      </w:r>
      <w:r>
        <w:rPr>
          <w:noProof/>
        </w:rPr>
        <w:fldChar w:fldCharType="separate"/>
      </w:r>
      <w:r>
        <w:rPr>
          <w:noProof/>
        </w:rPr>
        <w:t>225</w:t>
      </w:r>
      <w:r>
        <w:rPr>
          <w:noProof/>
        </w:rPr>
        <w:fldChar w:fldCharType="end"/>
      </w:r>
    </w:p>
    <w:p w14:paraId="7158B3C3" w14:textId="7EE5D367"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_Toc183521600 \h </w:instrText>
      </w:r>
      <w:r>
        <w:rPr>
          <w:noProof/>
        </w:rPr>
      </w:r>
      <w:r>
        <w:rPr>
          <w:noProof/>
        </w:rPr>
        <w:fldChar w:fldCharType="separate"/>
      </w:r>
      <w:r>
        <w:rPr>
          <w:noProof/>
        </w:rPr>
        <w:t>225</w:t>
      </w:r>
      <w:r>
        <w:rPr>
          <w:noProof/>
        </w:rPr>
        <w:fldChar w:fldCharType="end"/>
      </w:r>
    </w:p>
    <w:p w14:paraId="72F532A1" w14:textId="02A08005"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_Toc183521601 \h </w:instrText>
      </w:r>
      <w:r>
        <w:rPr>
          <w:noProof/>
        </w:rPr>
      </w:r>
      <w:r>
        <w:rPr>
          <w:noProof/>
        </w:rPr>
        <w:fldChar w:fldCharType="separate"/>
      </w:r>
      <w:r>
        <w:rPr>
          <w:noProof/>
        </w:rPr>
        <w:t>225</w:t>
      </w:r>
      <w:r>
        <w:rPr>
          <w:noProof/>
        </w:rPr>
        <w:fldChar w:fldCharType="end"/>
      </w:r>
    </w:p>
    <w:p w14:paraId="43A42ED1" w14:textId="6CF15EE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_Toc183521602 \h </w:instrText>
      </w:r>
      <w:r>
        <w:rPr>
          <w:noProof/>
        </w:rPr>
      </w:r>
      <w:r>
        <w:rPr>
          <w:noProof/>
        </w:rPr>
        <w:fldChar w:fldCharType="separate"/>
      </w:r>
      <w:r>
        <w:rPr>
          <w:noProof/>
        </w:rPr>
        <w:t>225</w:t>
      </w:r>
      <w:r>
        <w:rPr>
          <w:noProof/>
        </w:rPr>
        <w:fldChar w:fldCharType="end"/>
      </w:r>
    </w:p>
    <w:p w14:paraId="0CA4EA29" w14:textId="39E5C4E0"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6.3.3.3.3.1</w:t>
      </w:r>
      <w:r>
        <w:rPr>
          <w:rFonts w:asciiTheme="minorHAnsi" w:eastAsiaTheme="minorEastAsia" w:hAnsiTheme="minorHAnsi" w:cstheme="minorBidi"/>
          <w:noProof/>
          <w:kern w:val="2"/>
          <w:sz w:val="22"/>
          <w:szCs w:val="22"/>
          <w:lang w:val="en-SE" w:eastAsia="zh-CN"/>
          <w14:ligatures w14:val="standardContextual"/>
        </w:rPr>
        <w:tab/>
      </w:r>
      <w:r>
        <w:rPr>
          <w:noProof/>
        </w:rPr>
        <w:t>GET</w:t>
      </w:r>
      <w:r>
        <w:rPr>
          <w:noProof/>
        </w:rPr>
        <w:tab/>
      </w:r>
      <w:r>
        <w:rPr>
          <w:noProof/>
        </w:rPr>
        <w:fldChar w:fldCharType="begin"/>
      </w:r>
      <w:r>
        <w:rPr>
          <w:noProof/>
        </w:rPr>
        <w:instrText xml:space="preserve"> PAGEREF _Toc183521603 \h </w:instrText>
      </w:r>
      <w:r>
        <w:rPr>
          <w:noProof/>
        </w:rPr>
      </w:r>
      <w:r>
        <w:rPr>
          <w:noProof/>
        </w:rPr>
        <w:fldChar w:fldCharType="separate"/>
      </w:r>
      <w:r>
        <w:rPr>
          <w:noProof/>
        </w:rPr>
        <w:t>225</w:t>
      </w:r>
      <w:r>
        <w:rPr>
          <w:noProof/>
        </w:rPr>
        <w:fldChar w:fldCharType="end"/>
      </w:r>
    </w:p>
    <w:p w14:paraId="2DB7DF64" w14:textId="1B033F14"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_Toc183521604 \h </w:instrText>
      </w:r>
      <w:r>
        <w:rPr>
          <w:noProof/>
        </w:rPr>
      </w:r>
      <w:r>
        <w:rPr>
          <w:noProof/>
        </w:rPr>
        <w:fldChar w:fldCharType="separate"/>
      </w:r>
      <w:r>
        <w:rPr>
          <w:noProof/>
        </w:rPr>
        <w:t>228</w:t>
      </w:r>
      <w:r>
        <w:rPr>
          <w:noProof/>
        </w:rPr>
        <w:fldChar w:fldCharType="end"/>
      </w:r>
    </w:p>
    <w:p w14:paraId="0201D786" w14:textId="3680D12E"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6.3.4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_Toc183521605 \h </w:instrText>
      </w:r>
      <w:r>
        <w:rPr>
          <w:noProof/>
        </w:rPr>
      </w:r>
      <w:r>
        <w:rPr>
          <w:noProof/>
        </w:rPr>
        <w:fldChar w:fldCharType="separate"/>
      </w:r>
      <w:r>
        <w:rPr>
          <w:noProof/>
        </w:rPr>
        <w:t>228</w:t>
      </w:r>
      <w:r>
        <w:rPr>
          <w:noProof/>
        </w:rPr>
        <w:fldChar w:fldCharType="end"/>
      </w:r>
    </w:p>
    <w:p w14:paraId="1BB5DB24" w14:textId="7FCB3711"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6.3.5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_Toc183521606 \h </w:instrText>
      </w:r>
      <w:r>
        <w:rPr>
          <w:noProof/>
        </w:rPr>
      </w:r>
      <w:r>
        <w:rPr>
          <w:noProof/>
        </w:rPr>
        <w:fldChar w:fldCharType="separate"/>
      </w:r>
      <w:r>
        <w:rPr>
          <w:noProof/>
        </w:rPr>
        <w:t>228</w:t>
      </w:r>
      <w:r>
        <w:rPr>
          <w:noProof/>
        </w:rPr>
        <w:fldChar w:fldCharType="end"/>
      </w:r>
    </w:p>
    <w:p w14:paraId="2AA4B50C" w14:textId="5DC20D7C"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6.3.6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_Toc183521607 \h </w:instrText>
      </w:r>
      <w:r>
        <w:rPr>
          <w:noProof/>
        </w:rPr>
      </w:r>
      <w:r>
        <w:rPr>
          <w:noProof/>
        </w:rPr>
        <w:fldChar w:fldCharType="separate"/>
      </w:r>
      <w:r>
        <w:rPr>
          <w:noProof/>
        </w:rPr>
        <w:t>228</w:t>
      </w:r>
      <w:r>
        <w:rPr>
          <w:noProof/>
        </w:rPr>
        <w:fldChar w:fldCharType="end"/>
      </w:r>
    </w:p>
    <w:p w14:paraId="0BC243FC" w14:textId="5BBD1A53"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_Toc183521608 \h </w:instrText>
      </w:r>
      <w:r>
        <w:rPr>
          <w:noProof/>
        </w:rPr>
      </w:r>
      <w:r>
        <w:rPr>
          <w:noProof/>
        </w:rPr>
        <w:fldChar w:fldCharType="separate"/>
      </w:r>
      <w:r>
        <w:rPr>
          <w:noProof/>
        </w:rPr>
        <w:t>228</w:t>
      </w:r>
      <w:r>
        <w:rPr>
          <w:noProof/>
        </w:rPr>
        <w:fldChar w:fldCharType="end"/>
      </w:r>
    </w:p>
    <w:p w14:paraId="36B6DDFC" w14:textId="2C75CA5C"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6.3.6.2</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Structured data types</w:t>
      </w:r>
      <w:r>
        <w:rPr>
          <w:noProof/>
        </w:rPr>
        <w:tab/>
      </w:r>
      <w:r>
        <w:rPr>
          <w:noProof/>
        </w:rPr>
        <w:fldChar w:fldCharType="begin"/>
      </w:r>
      <w:r>
        <w:rPr>
          <w:noProof/>
        </w:rPr>
        <w:instrText xml:space="preserve"> PAGEREF _Toc183521609 \h </w:instrText>
      </w:r>
      <w:r>
        <w:rPr>
          <w:noProof/>
        </w:rPr>
      </w:r>
      <w:r>
        <w:rPr>
          <w:noProof/>
        </w:rPr>
        <w:fldChar w:fldCharType="separate"/>
      </w:r>
      <w:r>
        <w:rPr>
          <w:noProof/>
        </w:rPr>
        <w:t>228</w:t>
      </w:r>
      <w:r>
        <w:rPr>
          <w:noProof/>
        </w:rPr>
        <w:fldChar w:fldCharType="end"/>
      </w:r>
    </w:p>
    <w:p w14:paraId="206ED24F" w14:textId="295752E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_Toc183521610 \h </w:instrText>
      </w:r>
      <w:r>
        <w:rPr>
          <w:noProof/>
        </w:rPr>
      </w:r>
      <w:r>
        <w:rPr>
          <w:noProof/>
        </w:rPr>
        <w:fldChar w:fldCharType="separate"/>
      </w:r>
      <w:r>
        <w:rPr>
          <w:noProof/>
        </w:rPr>
        <w:t>228</w:t>
      </w:r>
      <w:r>
        <w:rPr>
          <w:noProof/>
        </w:rPr>
        <w:fldChar w:fldCharType="end"/>
      </w:r>
    </w:p>
    <w:p w14:paraId="5686D84C" w14:textId="5D5E424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6.3.6.2.2</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_Toc183521611 \h </w:instrText>
      </w:r>
      <w:r>
        <w:rPr>
          <w:noProof/>
        </w:rPr>
      </w:r>
      <w:r>
        <w:rPr>
          <w:noProof/>
        </w:rPr>
        <w:fldChar w:fldCharType="separate"/>
      </w:r>
      <w:r>
        <w:rPr>
          <w:noProof/>
        </w:rPr>
        <w:t>229</w:t>
      </w:r>
      <w:r>
        <w:rPr>
          <w:noProof/>
        </w:rPr>
        <w:fldChar w:fldCharType="end"/>
      </w:r>
    </w:p>
    <w:p w14:paraId="0E24ACE9" w14:textId="5401D21E"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6.3.6.2.3</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_Toc183521612 \h </w:instrText>
      </w:r>
      <w:r>
        <w:rPr>
          <w:noProof/>
        </w:rPr>
      </w:r>
      <w:r>
        <w:rPr>
          <w:noProof/>
        </w:rPr>
        <w:fldChar w:fldCharType="separate"/>
      </w:r>
      <w:r>
        <w:rPr>
          <w:noProof/>
        </w:rPr>
        <w:t>229</w:t>
      </w:r>
      <w:r>
        <w:rPr>
          <w:noProof/>
        </w:rPr>
        <w:fldChar w:fldCharType="end"/>
      </w:r>
    </w:p>
    <w:p w14:paraId="300A1D32" w14:textId="1222B00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6.3.6.2.4</w:t>
      </w:r>
      <w:r>
        <w:rPr>
          <w:rFonts w:asciiTheme="minorHAnsi" w:eastAsiaTheme="minorEastAsia" w:hAnsiTheme="minorHAnsi" w:cstheme="minorBidi"/>
          <w:noProof/>
          <w:kern w:val="2"/>
          <w:sz w:val="22"/>
          <w:szCs w:val="22"/>
          <w:lang w:val="en-SE" w:eastAsia="zh-CN"/>
          <w14:ligatures w14:val="standardContextual"/>
        </w:rPr>
        <w:tab/>
      </w:r>
      <w:r>
        <w:rPr>
          <w:noProof/>
        </w:rPr>
        <w:t>Type: UeContextInfo</w:t>
      </w:r>
      <w:r>
        <w:rPr>
          <w:noProof/>
        </w:rPr>
        <w:tab/>
      </w:r>
      <w:r>
        <w:rPr>
          <w:noProof/>
        </w:rPr>
        <w:fldChar w:fldCharType="begin"/>
      </w:r>
      <w:r>
        <w:rPr>
          <w:noProof/>
        </w:rPr>
        <w:instrText xml:space="preserve"> PAGEREF _Toc183521613 \h </w:instrText>
      </w:r>
      <w:r>
        <w:rPr>
          <w:noProof/>
        </w:rPr>
      </w:r>
      <w:r>
        <w:rPr>
          <w:noProof/>
        </w:rPr>
        <w:fldChar w:fldCharType="separate"/>
      </w:r>
      <w:r>
        <w:rPr>
          <w:noProof/>
        </w:rPr>
        <w:t>230</w:t>
      </w:r>
      <w:r>
        <w:rPr>
          <w:noProof/>
        </w:rPr>
        <w:fldChar w:fldCharType="end"/>
      </w:r>
    </w:p>
    <w:p w14:paraId="0F0EC3A2" w14:textId="0A40AB6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6.3.6.2.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_Toc183521614 \h </w:instrText>
      </w:r>
      <w:r>
        <w:rPr>
          <w:noProof/>
        </w:rPr>
      </w:r>
      <w:r>
        <w:rPr>
          <w:noProof/>
        </w:rPr>
        <w:fldChar w:fldCharType="separate"/>
      </w:r>
      <w:r>
        <w:rPr>
          <w:noProof/>
        </w:rPr>
        <w:t>230</w:t>
      </w:r>
      <w:r>
        <w:rPr>
          <w:noProof/>
        </w:rPr>
        <w:fldChar w:fldCharType="end"/>
      </w:r>
    </w:p>
    <w:p w14:paraId="4473E7BB" w14:textId="4EC227C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6.3.6.2.6</w:t>
      </w:r>
      <w:r>
        <w:rPr>
          <w:rFonts w:asciiTheme="minorHAnsi" w:eastAsiaTheme="minorEastAsia" w:hAnsiTheme="minorHAnsi" w:cstheme="minorBidi"/>
          <w:noProof/>
          <w:kern w:val="2"/>
          <w:sz w:val="22"/>
          <w:szCs w:val="22"/>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_Toc183521615 \h </w:instrText>
      </w:r>
      <w:r>
        <w:rPr>
          <w:noProof/>
        </w:rPr>
      </w:r>
      <w:r>
        <w:rPr>
          <w:noProof/>
        </w:rPr>
        <w:fldChar w:fldCharType="separate"/>
      </w:r>
      <w:r>
        <w:rPr>
          <w:noProof/>
        </w:rPr>
        <w:t>230</w:t>
      </w:r>
      <w:r>
        <w:rPr>
          <w:noProof/>
        </w:rPr>
        <w:fldChar w:fldCharType="end"/>
      </w:r>
    </w:p>
    <w:p w14:paraId="2D8DCE85" w14:textId="3A962E2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6.3.6.3.5</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_Toc183521616 \h </w:instrText>
      </w:r>
      <w:r>
        <w:rPr>
          <w:noProof/>
        </w:rPr>
      </w:r>
      <w:r>
        <w:rPr>
          <w:noProof/>
        </w:rPr>
        <w:fldChar w:fldCharType="separate"/>
      </w:r>
      <w:r>
        <w:rPr>
          <w:noProof/>
        </w:rPr>
        <w:t>231</w:t>
      </w:r>
      <w:r>
        <w:rPr>
          <w:noProof/>
        </w:rPr>
        <w:fldChar w:fldCharType="end"/>
      </w:r>
    </w:p>
    <w:p w14:paraId="34389923" w14:textId="53FE3EFD"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6.3.6.3</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Simple data types and enumerations</w:t>
      </w:r>
      <w:r>
        <w:rPr>
          <w:noProof/>
        </w:rPr>
        <w:tab/>
      </w:r>
      <w:r>
        <w:rPr>
          <w:noProof/>
        </w:rPr>
        <w:fldChar w:fldCharType="begin"/>
      </w:r>
      <w:r>
        <w:rPr>
          <w:noProof/>
        </w:rPr>
        <w:instrText xml:space="preserve"> PAGEREF _Toc183521617 \h </w:instrText>
      </w:r>
      <w:r>
        <w:rPr>
          <w:noProof/>
        </w:rPr>
      </w:r>
      <w:r>
        <w:rPr>
          <w:noProof/>
        </w:rPr>
        <w:fldChar w:fldCharType="separate"/>
      </w:r>
      <w:r>
        <w:rPr>
          <w:noProof/>
        </w:rPr>
        <w:t>231</w:t>
      </w:r>
      <w:r>
        <w:rPr>
          <w:noProof/>
        </w:rPr>
        <w:fldChar w:fldCharType="end"/>
      </w:r>
    </w:p>
    <w:p w14:paraId="7A579EDD" w14:textId="67B4E7D7"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_Toc183521618 \h </w:instrText>
      </w:r>
      <w:r>
        <w:rPr>
          <w:noProof/>
        </w:rPr>
      </w:r>
      <w:r>
        <w:rPr>
          <w:noProof/>
        </w:rPr>
        <w:fldChar w:fldCharType="separate"/>
      </w:r>
      <w:r>
        <w:rPr>
          <w:noProof/>
        </w:rPr>
        <w:t>231</w:t>
      </w:r>
      <w:r>
        <w:rPr>
          <w:noProof/>
        </w:rPr>
        <w:fldChar w:fldCharType="end"/>
      </w:r>
    </w:p>
    <w:p w14:paraId="0E768B9C" w14:textId="5FB965D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6.3.6.3.2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_Toc183521619 \h </w:instrText>
      </w:r>
      <w:r>
        <w:rPr>
          <w:noProof/>
        </w:rPr>
      </w:r>
      <w:r>
        <w:rPr>
          <w:noProof/>
        </w:rPr>
        <w:fldChar w:fldCharType="separate"/>
      </w:r>
      <w:r>
        <w:rPr>
          <w:noProof/>
        </w:rPr>
        <w:t>231</w:t>
      </w:r>
      <w:r>
        <w:rPr>
          <w:noProof/>
        </w:rPr>
        <w:fldChar w:fldCharType="end"/>
      </w:r>
    </w:p>
    <w:p w14:paraId="74D694F1" w14:textId="3C8F9451"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6.3.6.4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_Toc183521620 \h </w:instrText>
      </w:r>
      <w:r>
        <w:rPr>
          <w:noProof/>
        </w:rPr>
      </w:r>
      <w:r>
        <w:rPr>
          <w:noProof/>
        </w:rPr>
        <w:fldChar w:fldCharType="separate"/>
      </w:r>
      <w:r>
        <w:rPr>
          <w:noProof/>
        </w:rPr>
        <w:t>231</w:t>
      </w:r>
      <w:r>
        <w:rPr>
          <w:noProof/>
        </w:rPr>
        <w:fldChar w:fldCharType="end"/>
      </w:r>
    </w:p>
    <w:p w14:paraId="671CE75F" w14:textId="31FBD7E8"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6.3.7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_Toc183521621 \h </w:instrText>
      </w:r>
      <w:r>
        <w:rPr>
          <w:noProof/>
        </w:rPr>
      </w:r>
      <w:r>
        <w:rPr>
          <w:noProof/>
        </w:rPr>
        <w:fldChar w:fldCharType="separate"/>
      </w:r>
      <w:r>
        <w:rPr>
          <w:noProof/>
        </w:rPr>
        <w:t>231</w:t>
      </w:r>
      <w:r>
        <w:rPr>
          <w:noProof/>
        </w:rPr>
        <w:fldChar w:fldCharType="end"/>
      </w:r>
    </w:p>
    <w:p w14:paraId="5AE5113C" w14:textId="5917E652"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6.3.7.1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_Toc183521622 \h </w:instrText>
      </w:r>
      <w:r>
        <w:rPr>
          <w:noProof/>
        </w:rPr>
      </w:r>
      <w:r>
        <w:rPr>
          <w:noProof/>
        </w:rPr>
        <w:fldChar w:fldCharType="separate"/>
      </w:r>
      <w:r>
        <w:rPr>
          <w:noProof/>
        </w:rPr>
        <w:t>231</w:t>
      </w:r>
      <w:r>
        <w:rPr>
          <w:noProof/>
        </w:rPr>
        <w:fldChar w:fldCharType="end"/>
      </w:r>
    </w:p>
    <w:p w14:paraId="20D30FF4" w14:textId="29F31DC9"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6.3.7.2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_Toc183521623 \h </w:instrText>
      </w:r>
      <w:r>
        <w:rPr>
          <w:noProof/>
        </w:rPr>
      </w:r>
      <w:r>
        <w:rPr>
          <w:noProof/>
        </w:rPr>
        <w:fldChar w:fldCharType="separate"/>
      </w:r>
      <w:r>
        <w:rPr>
          <w:noProof/>
        </w:rPr>
        <w:t>231</w:t>
      </w:r>
      <w:r>
        <w:rPr>
          <w:noProof/>
        </w:rPr>
        <w:fldChar w:fldCharType="end"/>
      </w:r>
    </w:p>
    <w:p w14:paraId="5C17BF5B" w14:textId="2B380023"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6.3.7.3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_Toc183521624 \h </w:instrText>
      </w:r>
      <w:r>
        <w:rPr>
          <w:noProof/>
        </w:rPr>
      </w:r>
      <w:r>
        <w:rPr>
          <w:noProof/>
        </w:rPr>
        <w:fldChar w:fldCharType="separate"/>
      </w:r>
      <w:r>
        <w:rPr>
          <w:noProof/>
        </w:rPr>
        <w:t>231</w:t>
      </w:r>
      <w:r>
        <w:rPr>
          <w:noProof/>
        </w:rPr>
        <w:fldChar w:fldCharType="end"/>
      </w:r>
    </w:p>
    <w:p w14:paraId="1614FD59" w14:textId="33075C6A"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6.3.8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_Toc183521625 \h </w:instrText>
      </w:r>
      <w:r>
        <w:rPr>
          <w:noProof/>
        </w:rPr>
      </w:r>
      <w:r>
        <w:rPr>
          <w:noProof/>
        </w:rPr>
        <w:fldChar w:fldCharType="separate"/>
      </w:r>
      <w:r>
        <w:rPr>
          <w:noProof/>
        </w:rPr>
        <w:t>232</w:t>
      </w:r>
      <w:r>
        <w:rPr>
          <w:noProof/>
        </w:rPr>
        <w:fldChar w:fldCharType="end"/>
      </w:r>
    </w:p>
    <w:p w14:paraId="3E47F967" w14:textId="37594CEE"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6.3.9</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Security</w:t>
      </w:r>
      <w:r>
        <w:rPr>
          <w:noProof/>
        </w:rPr>
        <w:tab/>
      </w:r>
      <w:r>
        <w:rPr>
          <w:noProof/>
        </w:rPr>
        <w:fldChar w:fldCharType="begin"/>
      </w:r>
      <w:r>
        <w:rPr>
          <w:noProof/>
        </w:rPr>
        <w:instrText xml:space="preserve"> PAGEREF _Toc183521626 \h </w:instrText>
      </w:r>
      <w:r>
        <w:rPr>
          <w:noProof/>
        </w:rPr>
      </w:r>
      <w:r>
        <w:rPr>
          <w:noProof/>
        </w:rPr>
        <w:fldChar w:fldCharType="separate"/>
      </w:r>
      <w:r>
        <w:rPr>
          <w:noProof/>
        </w:rPr>
        <w:t>232</w:t>
      </w:r>
      <w:r>
        <w:rPr>
          <w:noProof/>
        </w:rPr>
        <w:fldChar w:fldCharType="end"/>
      </w:r>
    </w:p>
    <w:p w14:paraId="6A37B57D" w14:textId="496CCF49"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6.3.10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_Toc183521627 \h </w:instrText>
      </w:r>
      <w:r>
        <w:rPr>
          <w:noProof/>
        </w:rPr>
      </w:r>
      <w:r>
        <w:rPr>
          <w:noProof/>
        </w:rPr>
        <w:fldChar w:fldCharType="separate"/>
      </w:r>
      <w:r>
        <w:rPr>
          <w:noProof/>
        </w:rPr>
        <w:t>232</w:t>
      </w:r>
      <w:r>
        <w:rPr>
          <w:noProof/>
        </w:rPr>
        <w:fldChar w:fldCharType="end"/>
      </w:r>
    </w:p>
    <w:p w14:paraId="763A6AC7" w14:textId="611C5969" w:rsidR="00B51F03" w:rsidRDefault="00B51F03">
      <w:pPr>
        <w:pStyle w:val="TOC2"/>
        <w:rPr>
          <w:rFonts w:asciiTheme="minorHAnsi" w:eastAsiaTheme="minorEastAsia" w:hAnsiTheme="minorHAnsi" w:cstheme="minorBidi"/>
          <w:noProof/>
          <w:kern w:val="2"/>
          <w:sz w:val="22"/>
          <w:szCs w:val="22"/>
          <w:lang w:val="en-SE" w:eastAsia="zh-CN"/>
          <w14:ligatures w14:val="standardContextual"/>
        </w:rPr>
      </w:pPr>
      <w:r>
        <w:rPr>
          <w:noProof/>
        </w:rPr>
        <w:t>6.4</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_Toc183521628 \h </w:instrText>
      </w:r>
      <w:r>
        <w:rPr>
          <w:noProof/>
        </w:rPr>
      </w:r>
      <w:r>
        <w:rPr>
          <w:noProof/>
        </w:rPr>
        <w:fldChar w:fldCharType="separate"/>
      </w:r>
      <w:r>
        <w:rPr>
          <w:noProof/>
        </w:rPr>
        <w:t>233</w:t>
      </w:r>
      <w:r>
        <w:rPr>
          <w:noProof/>
        </w:rPr>
        <w:fldChar w:fldCharType="end"/>
      </w:r>
    </w:p>
    <w:p w14:paraId="3A1F437D" w14:textId="3B4CC3B3"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6.4.1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_Toc183521629 \h </w:instrText>
      </w:r>
      <w:r>
        <w:rPr>
          <w:noProof/>
        </w:rPr>
      </w:r>
      <w:r>
        <w:rPr>
          <w:noProof/>
        </w:rPr>
        <w:fldChar w:fldCharType="separate"/>
      </w:r>
      <w:r>
        <w:rPr>
          <w:noProof/>
        </w:rPr>
        <w:t>233</w:t>
      </w:r>
      <w:r>
        <w:rPr>
          <w:noProof/>
        </w:rPr>
        <w:fldChar w:fldCharType="end"/>
      </w:r>
    </w:p>
    <w:p w14:paraId="5C6CDB2A" w14:textId="19EFDDE7"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6.4.2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_Toc183521630 \h </w:instrText>
      </w:r>
      <w:r>
        <w:rPr>
          <w:noProof/>
        </w:rPr>
      </w:r>
      <w:r>
        <w:rPr>
          <w:noProof/>
        </w:rPr>
        <w:fldChar w:fldCharType="separate"/>
      </w:r>
      <w:r>
        <w:rPr>
          <w:noProof/>
        </w:rPr>
        <w:t>233</w:t>
      </w:r>
      <w:r>
        <w:rPr>
          <w:noProof/>
        </w:rPr>
        <w:fldChar w:fldCharType="end"/>
      </w:r>
    </w:p>
    <w:p w14:paraId="5720C268" w14:textId="0E69A2BD"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_Toc183521631 \h </w:instrText>
      </w:r>
      <w:r>
        <w:rPr>
          <w:noProof/>
        </w:rPr>
      </w:r>
      <w:r>
        <w:rPr>
          <w:noProof/>
        </w:rPr>
        <w:fldChar w:fldCharType="separate"/>
      </w:r>
      <w:r>
        <w:rPr>
          <w:noProof/>
        </w:rPr>
        <w:t>233</w:t>
      </w:r>
      <w:r>
        <w:rPr>
          <w:noProof/>
        </w:rPr>
        <w:fldChar w:fldCharType="end"/>
      </w:r>
    </w:p>
    <w:p w14:paraId="1ECEFC0E" w14:textId="1267640A"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6.4.2.2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_Toc183521632 \h </w:instrText>
      </w:r>
      <w:r>
        <w:rPr>
          <w:noProof/>
        </w:rPr>
      </w:r>
      <w:r>
        <w:rPr>
          <w:noProof/>
        </w:rPr>
        <w:fldChar w:fldCharType="separate"/>
      </w:r>
      <w:r>
        <w:rPr>
          <w:noProof/>
        </w:rPr>
        <w:t>233</w:t>
      </w:r>
      <w:r>
        <w:rPr>
          <w:noProof/>
        </w:rPr>
        <w:fldChar w:fldCharType="end"/>
      </w:r>
    </w:p>
    <w:p w14:paraId="05A86AA0" w14:textId="493CD84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_Toc183521633 \h </w:instrText>
      </w:r>
      <w:r>
        <w:rPr>
          <w:noProof/>
        </w:rPr>
      </w:r>
      <w:r>
        <w:rPr>
          <w:noProof/>
        </w:rPr>
        <w:fldChar w:fldCharType="separate"/>
      </w:r>
      <w:r>
        <w:rPr>
          <w:noProof/>
        </w:rPr>
        <w:t>233</w:t>
      </w:r>
      <w:r>
        <w:rPr>
          <w:noProof/>
        </w:rPr>
        <w:fldChar w:fldCharType="end"/>
      </w:r>
    </w:p>
    <w:p w14:paraId="290F1ED2" w14:textId="0968F5A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_Toc183521634 \h </w:instrText>
      </w:r>
      <w:r>
        <w:rPr>
          <w:noProof/>
        </w:rPr>
      </w:r>
      <w:r>
        <w:rPr>
          <w:noProof/>
        </w:rPr>
        <w:fldChar w:fldCharType="separate"/>
      </w:r>
      <w:r>
        <w:rPr>
          <w:noProof/>
        </w:rPr>
        <w:t>233</w:t>
      </w:r>
      <w:r>
        <w:rPr>
          <w:noProof/>
        </w:rPr>
        <w:fldChar w:fldCharType="end"/>
      </w:r>
    </w:p>
    <w:p w14:paraId="441E1596" w14:textId="535C4E6B"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6.4.2.3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_Toc183521635 \h </w:instrText>
      </w:r>
      <w:r>
        <w:rPr>
          <w:noProof/>
        </w:rPr>
      </w:r>
      <w:r>
        <w:rPr>
          <w:noProof/>
        </w:rPr>
        <w:fldChar w:fldCharType="separate"/>
      </w:r>
      <w:r>
        <w:rPr>
          <w:noProof/>
        </w:rPr>
        <w:t>234</w:t>
      </w:r>
      <w:r>
        <w:rPr>
          <w:noProof/>
        </w:rPr>
        <w:fldChar w:fldCharType="end"/>
      </w:r>
    </w:p>
    <w:p w14:paraId="512EF747" w14:textId="205F86B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6.4.2.3.1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_Toc183521636 \h </w:instrText>
      </w:r>
      <w:r>
        <w:rPr>
          <w:noProof/>
        </w:rPr>
      </w:r>
      <w:r>
        <w:rPr>
          <w:noProof/>
        </w:rPr>
        <w:fldChar w:fldCharType="separate"/>
      </w:r>
      <w:r>
        <w:rPr>
          <w:noProof/>
        </w:rPr>
        <w:t>234</w:t>
      </w:r>
      <w:r>
        <w:rPr>
          <w:noProof/>
        </w:rPr>
        <w:fldChar w:fldCharType="end"/>
      </w:r>
    </w:p>
    <w:p w14:paraId="11D14C31" w14:textId="2BCF2E96"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6.4.3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_Toc183521637 \h </w:instrText>
      </w:r>
      <w:r>
        <w:rPr>
          <w:noProof/>
        </w:rPr>
      </w:r>
      <w:r>
        <w:rPr>
          <w:noProof/>
        </w:rPr>
        <w:fldChar w:fldCharType="separate"/>
      </w:r>
      <w:r>
        <w:rPr>
          <w:noProof/>
        </w:rPr>
        <w:t>234</w:t>
      </w:r>
      <w:r>
        <w:rPr>
          <w:noProof/>
        </w:rPr>
        <w:fldChar w:fldCharType="end"/>
      </w:r>
    </w:p>
    <w:p w14:paraId="2564AEC5" w14:textId="343ADEFD"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6.4.3.1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_Toc183521638 \h </w:instrText>
      </w:r>
      <w:r>
        <w:rPr>
          <w:noProof/>
        </w:rPr>
      </w:r>
      <w:r>
        <w:rPr>
          <w:noProof/>
        </w:rPr>
        <w:fldChar w:fldCharType="separate"/>
      </w:r>
      <w:r>
        <w:rPr>
          <w:noProof/>
        </w:rPr>
        <w:t>234</w:t>
      </w:r>
      <w:r>
        <w:rPr>
          <w:noProof/>
        </w:rPr>
        <w:fldChar w:fldCharType="end"/>
      </w:r>
    </w:p>
    <w:p w14:paraId="22919389" w14:textId="08667D71"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6.4.3.2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_Toc183521639 \h </w:instrText>
      </w:r>
      <w:r>
        <w:rPr>
          <w:noProof/>
        </w:rPr>
      </w:r>
      <w:r>
        <w:rPr>
          <w:noProof/>
        </w:rPr>
        <w:fldChar w:fldCharType="separate"/>
      </w:r>
      <w:r>
        <w:rPr>
          <w:noProof/>
        </w:rPr>
        <w:t>234</w:t>
      </w:r>
      <w:r>
        <w:rPr>
          <w:noProof/>
        </w:rPr>
        <w:fldChar w:fldCharType="end"/>
      </w:r>
    </w:p>
    <w:p w14:paraId="45D5ABB0" w14:textId="7DED13F7"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_Toc183521640 \h </w:instrText>
      </w:r>
      <w:r>
        <w:rPr>
          <w:noProof/>
        </w:rPr>
      </w:r>
      <w:r>
        <w:rPr>
          <w:noProof/>
        </w:rPr>
        <w:fldChar w:fldCharType="separate"/>
      </w:r>
      <w:r>
        <w:rPr>
          <w:noProof/>
        </w:rPr>
        <w:t>234</w:t>
      </w:r>
      <w:r>
        <w:rPr>
          <w:noProof/>
        </w:rPr>
        <w:fldChar w:fldCharType="end"/>
      </w:r>
    </w:p>
    <w:p w14:paraId="31284C44" w14:textId="61A35BA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_Toc183521641 \h </w:instrText>
      </w:r>
      <w:r>
        <w:rPr>
          <w:noProof/>
        </w:rPr>
      </w:r>
      <w:r>
        <w:rPr>
          <w:noProof/>
        </w:rPr>
        <w:fldChar w:fldCharType="separate"/>
      </w:r>
      <w:r>
        <w:rPr>
          <w:noProof/>
        </w:rPr>
        <w:t>234</w:t>
      </w:r>
      <w:r>
        <w:rPr>
          <w:noProof/>
        </w:rPr>
        <w:fldChar w:fldCharType="end"/>
      </w:r>
    </w:p>
    <w:p w14:paraId="7202918F" w14:textId="0EA25AFE"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_Toc183521642 \h </w:instrText>
      </w:r>
      <w:r>
        <w:rPr>
          <w:noProof/>
        </w:rPr>
      </w:r>
      <w:r>
        <w:rPr>
          <w:noProof/>
        </w:rPr>
        <w:fldChar w:fldCharType="separate"/>
      </w:r>
      <w:r>
        <w:rPr>
          <w:noProof/>
        </w:rPr>
        <w:t>235</w:t>
      </w:r>
      <w:r>
        <w:rPr>
          <w:noProof/>
        </w:rPr>
        <w:fldChar w:fldCharType="end"/>
      </w:r>
    </w:p>
    <w:p w14:paraId="67971861" w14:textId="1D3357DA"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_Toc183521643 \h </w:instrText>
      </w:r>
      <w:r>
        <w:rPr>
          <w:noProof/>
        </w:rPr>
      </w:r>
      <w:r>
        <w:rPr>
          <w:noProof/>
        </w:rPr>
        <w:fldChar w:fldCharType="separate"/>
      </w:r>
      <w:r>
        <w:rPr>
          <w:noProof/>
        </w:rPr>
        <w:t>235</w:t>
      </w:r>
      <w:r>
        <w:rPr>
          <w:noProof/>
        </w:rPr>
        <w:fldChar w:fldCharType="end"/>
      </w:r>
    </w:p>
    <w:p w14:paraId="2A8F1DC7" w14:textId="747C9FFA"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6.4.3.2.4.1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_Toc183521644 \h </w:instrText>
      </w:r>
      <w:r>
        <w:rPr>
          <w:noProof/>
        </w:rPr>
      </w:r>
      <w:r>
        <w:rPr>
          <w:noProof/>
        </w:rPr>
        <w:fldChar w:fldCharType="separate"/>
      </w:r>
      <w:r>
        <w:rPr>
          <w:noProof/>
        </w:rPr>
        <w:t>235</w:t>
      </w:r>
      <w:r>
        <w:rPr>
          <w:noProof/>
        </w:rPr>
        <w:fldChar w:fldCharType="end"/>
      </w:r>
    </w:p>
    <w:p w14:paraId="4F761B48" w14:textId="298D3FB6"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6.4.3.2.4.2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_Toc183521645 \h </w:instrText>
      </w:r>
      <w:r>
        <w:rPr>
          <w:noProof/>
        </w:rPr>
      </w:r>
      <w:r>
        <w:rPr>
          <w:noProof/>
        </w:rPr>
        <w:fldChar w:fldCharType="separate"/>
      </w:r>
      <w:r>
        <w:rPr>
          <w:noProof/>
        </w:rPr>
        <w:t>235</w:t>
      </w:r>
      <w:r>
        <w:rPr>
          <w:noProof/>
        </w:rPr>
        <w:fldChar w:fldCharType="end"/>
      </w:r>
    </w:p>
    <w:p w14:paraId="010177A5" w14:textId="3E9919F4"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6.4.3.2.4.2.1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_Toc183521646 \h </w:instrText>
      </w:r>
      <w:r>
        <w:rPr>
          <w:noProof/>
        </w:rPr>
      </w:r>
      <w:r>
        <w:rPr>
          <w:noProof/>
        </w:rPr>
        <w:fldChar w:fldCharType="separate"/>
      </w:r>
      <w:r>
        <w:rPr>
          <w:noProof/>
        </w:rPr>
        <w:t>235</w:t>
      </w:r>
      <w:r>
        <w:rPr>
          <w:noProof/>
        </w:rPr>
        <w:fldChar w:fldCharType="end"/>
      </w:r>
    </w:p>
    <w:p w14:paraId="3057AA4B" w14:textId="2E88FF13"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6.4.3.2.4.2.2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_Toc183521647 \h </w:instrText>
      </w:r>
      <w:r>
        <w:rPr>
          <w:noProof/>
        </w:rPr>
      </w:r>
      <w:r>
        <w:rPr>
          <w:noProof/>
        </w:rPr>
        <w:fldChar w:fldCharType="separate"/>
      </w:r>
      <w:r>
        <w:rPr>
          <w:noProof/>
        </w:rPr>
        <w:t>235</w:t>
      </w:r>
      <w:r>
        <w:rPr>
          <w:noProof/>
        </w:rPr>
        <w:fldChar w:fldCharType="end"/>
      </w:r>
    </w:p>
    <w:p w14:paraId="2E2CBF50" w14:textId="3D25C222"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6.4.3.2.4.3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_Toc183521648 \h </w:instrText>
      </w:r>
      <w:r>
        <w:rPr>
          <w:noProof/>
        </w:rPr>
      </w:r>
      <w:r>
        <w:rPr>
          <w:noProof/>
        </w:rPr>
        <w:fldChar w:fldCharType="separate"/>
      </w:r>
      <w:r>
        <w:rPr>
          <w:noProof/>
        </w:rPr>
        <w:t>237</w:t>
      </w:r>
      <w:r>
        <w:rPr>
          <w:noProof/>
        </w:rPr>
        <w:fldChar w:fldCharType="end"/>
      </w:r>
    </w:p>
    <w:p w14:paraId="05B42AA8" w14:textId="3CD6A0B2"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6.4.3.2.4.3.1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_Toc183521649 \h </w:instrText>
      </w:r>
      <w:r>
        <w:rPr>
          <w:noProof/>
        </w:rPr>
      </w:r>
      <w:r>
        <w:rPr>
          <w:noProof/>
        </w:rPr>
        <w:fldChar w:fldCharType="separate"/>
      </w:r>
      <w:r>
        <w:rPr>
          <w:noProof/>
        </w:rPr>
        <w:t>237</w:t>
      </w:r>
      <w:r>
        <w:rPr>
          <w:noProof/>
        </w:rPr>
        <w:fldChar w:fldCharType="end"/>
      </w:r>
    </w:p>
    <w:p w14:paraId="6BD52EE8" w14:textId="656965D1"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6.4.3.2.4.3.2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_Toc183521650 \h </w:instrText>
      </w:r>
      <w:r>
        <w:rPr>
          <w:noProof/>
        </w:rPr>
      </w:r>
      <w:r>
        <w:rPr>
          <w:noProof/>
        </w:rPr>
        <w:fldChar w:fldCharType="separate"/>
      </w:r>
      <w:r>
        <w:rPr>
          <w:noProof/>
        </w:rPr>
        <w:t>237</w:t>
      </w:r>
      <w:r>
        <w:rPr>
          <w:noProof/>
        </w:rPr>
        <w:fldChar w:fldCharType="end"/>
      </w:r>
    </w:p>
    <w:p w14:paraId="6C75617E" w14:textId="00BCFD18"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6.4.3.2.4.4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_Toc183521651 \h </w:instrText>
      </w:r>
      <w:r>
        <w:rPr>
          <w:noProof/>
        </w:rPr>
      </w:r>
      <w:r>
        <w:rPr>
          <w:noProof/>
        </w:rPr>
        <w:fldChar w:fldCharType="separate"/>
      </w:r>
      <w:r>
        <w:rPr>
          <w:noProof/>
        </w:rPr>
        <w:t>238</w:t>
      </w:r>
      <w:r>
        <w:rPr>
          <w:noProof/>
        </w:rPr>
        <w:fldChar w:fldCharType="end"/>
      </w:r>
    </w:p>
    <w:p w14:paraId="6E2A13E2" w14:textId="15FFD142"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6.4.3.2.4.4.1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_Toc183521652 \h </w:instrText>
      </w:r>
      <w:r>
        <w:rPr>
          <w:noProof/>
        </w:rPr>
      </w:r>
      <w:r>
        <w:rPr>
          <w:noProof/>
        </w:rPr>
        <w:fldChar w:fldCharType="separate"/>
      </w:r>
      <w:r>
        <w:rPr>
          <w:noProof/>
        </w:rPr>
        <w:t>238</w:t>
      </w:r>
      <w:r>
        <w:rPr>
          <w:noProof/>
        </w:rPr>
        <w:fldChar w:fldCharType="end"/>
      </w:r>
    </w:p>
    <w:p w14:paraId="5F49C1B5" w14:textId="3B4B04DA" w:rsidR="00B51F03" w:rsidRDefault="00B51F03">
      <w:pPr>
        <w:pStyle w:val="TOC7"/>
        <w:rPr>
          <w:rFonts w:asciiTheme="minorHAnsi" w:eastAsiaTheme="minorEastAsia" w:hAnsiTheme="minorHAnsi" w:cstheme="minorBidi"/>
          <w:noProof/>
          <w:kern w:val="2"/>
          <w:sz w:val="22"/>
          <w:szCs w:val="22"/>
          <w:lang w:val="en-SE" w:eastAsia="zh-CN"/>
          <w14:ligatures w14:val="standardContextual"/>
        </w:rPr>
      </w:pPr>
      <w:r>
        <w:rPr>
          <w:noProof/>
        </w:rPr>
        <w:t>6.4.3.2.4.4.2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_Toc183521653 \h </w:instrText>
      </w:r>
      <w:r>
        <w:rPr>
          <w:noProof/>
        </w:rPr>
      </w:r>
      <w:r>
        <w:rPr>
          <w:noProof/>
        </w:rPr>
        <w:fldChar w:fldCharType="separate"/>
      </w:r>
      <w:r>
        <w:rPr>
          <w:noProof/>
        </w:rPr>
        <w:t>238</w:t>
      </w:r>
      <w:r>
        <w:rPr>
          <w:noProof/>
        </w:rPr>
        <w:fldChar w:fldCharType="end"/>
      </w:r>
    </w:p>
    <w:p w14:paraId="2B99194B" w14:textId="173B3557"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6.4.4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_Toc183521654 \h </w:instrText>
      </w:r>
      <w:r>
        <w:rPr>
          <w:noProof/>
        </w:rPr>
      </w:r>
      <w:r>
        <w:rPr>
          <w:noProof/>
        </w:rPr>
        <w:fldChar w:fldCharType="separate"/>
      </w:r>
      <w:r>
        <w:rPr>
          <w:noProof/>
        </w:rPr>
        <w:t>239</w:t>
      </w:r>
      <w:r>
        <w:rPr>
          <w:noProof/>
        </w:rPr>
        <w:fldChar w:fldCharType="end"/>
      </w:r>
    </w:p>
    <w:p w14:paraId="2B6C123D" w14:textId="7568305B"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6.4.5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_Toc183521655 \h </w:instrText>
      </w:r>
      <w:r>
        <w:rPr>
          <w:noProof/>
        </w:rPr>
      </w:r>
      <w:r>
        <w:rPr>
          <w:noProof/>
        </w:rPr>
        <w:fldChar w:fldCharType="separate"/>
      </w:r>
      <w:r>
        <w:rPr>
          <w:noProof/>
        </w:rPr>
        <w:t>239</w:t>
      </w:r>
      <w:r>
        <w:rPr>
          <w:noProof/>
        </w:rPr>
        <w:fldChar w:fldCharType="end"/>
      </w:r>
    </w:p>
    <w:p w14:paraId="6C046647" w14:textId="1167C239"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6.4.5.1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_Toc183521656 \h </w:instrText>
      </w:r>
      <w:r>
        <w:rPr>
          <w:noProof/>
        </w:rPr>
      </w:r>
      <w:r>
        <w:rPr>
          <w:noProof/>
        </w:rPr>
        <w:fldChar w:fldCharType="separate"/>
      </w:r>
      <w:r>
        <w:rPr>
          <w:noProof/>
        </w:rPr>
        <w:t>239</w:t>
      </w:r>
      <w:r>
        <w:rPr>
          <w:noProof/>
        </w:rPr>
        <w:fldChar w:fldCharType="end"/>
      </w:r>
    </w:p>
    <w:p w14:paraId="7FD4B3DD" w14:textId="1DEE4A21"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6.4.5.2</w:t>
      </w:r>
      <w:r>
        <w:rPr>
          <w:rFonts w:asciiTheme="minorHAnsi" w:eastAsiaTheme="minorEastAsia" w:hAnsiTheme="minorHAnsi" w:cstheme="minorBidi"/>
          <w:noProof/>
          <w:kern w:val="2"/>
          <w:sz w:val="22"/>
          <w:szCs w:val="22"/>
          <w:lang w:val="en-SE" w:eastAsia="zh-CN"/>
          <w14:ligatures w14:val="standardContextual"/>
        </w:rPr>
        <w:tab/>
      </w:r>
      <w:r>
        <w:rPr>
          <w:noProof/>
        </w:rPr>
        <w:t>Event Notify</w:t>
      </w:r>
      <w:r>
        <w:rPr>
          <w:noProof/>
        </w:rPr>
        <w:tab/>
      </w:r>
      <w:r>
        <w:rPr>
          <w:noProof/>
        </w:rPr>
        <w:fldChar w:fldCharType="begin"/>
      </w:r>
      <w:r>
        <w:rPr>
          <w:noProof/>
        </w:rPr>
        <w:instrText xml:space="preserve"> PAGEREF _Toc183521657 \h </w:instrText>
      </w:r>
      <w:r>
        <w:rPr>
          <w:noProof/>
        </w:rPr>
      </w:r>
      <w:r>
        <w:rPr>
          <w:noProof/>
        </w:rPr>
        <w:fldChar w:fldCharType="separate"/>
      </w:r>
      <w:r>
        <w:rPr>
          <w:noProof/>
        </w:rPr>
        <w:t>239</w:t>
      </w:r>
      <w:r>
        <w:rPr>
          <w:noProof/>
        </w:rPr>
        <w:fldChar w:fldCharType="end"/>
      </w:r>
    </w:p>
    <w:p w14:paraId="1E053214" w14:textId="6CEC01FA"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_Toc183521658 \h </w:instrText>
      </w:r>
      <w:r>
        <w:rPr>
          <w:noProof/>
        </w:rPr>
      </w:r>
      <w:r>
        <w:rPr>
          <w:noProof/>
        </w:rPr>
        <w:fldChar w:fldCharType="separate"/>
      </w:r>
      <w:r>
        <w:rPr>
          <w:noProof/>
        </w:rPr>
        <w:t>239</w:t>
      </w:r>
      <w:r>
        <w:rPr>
          <w:noProof/>
        </w:rPr>
        <w:fldChar w:fldCharType="end"/>
      </w:r>
    </w:p>
    <w:p w14:paraId="485EE86E" w14:textId="63B26AC3"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_Toc183521659 \h </w:instrText>
      </w:r>
      <w:r>
        <w:rPr>
          <w:noProof/>
        </w:rPr>
      </w:r>
      <w:r>
        <w:rPr>
          <w:noProof/>
        </w:rPr>
        <w:fldChar w:fldCharType="separate"/>
      </w:r>
      <w:r>
        <w:rPr>
          <w:noProof/>
        </w:rPr>
        <w:t>239</w:t>
      </w:r>
      <w:r>
        <w:rPr>
          <w:noProof/>
        </w:rPr>
        <w:fldChar w:fldCharType="end"/>
      </w:r>
    </w:p>
    <w:p w14:paraId="7C07A284" w14:textId="3AADBACF"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_Toc183521660 \h </w:instrText>
      </w:r>
      <w:r>
        <w:rPr>
          <w:noProof/>
        </w:rPr>
      </w:r>
      <w:r>
        <w:rPr>
          <w:noProof/>
        </w:rPr>
        <w:fldChar w:fldCharType="separate"/>
      </w:r>
      <w:r>
        <w:rPr>
          <w:noProof/>
        </w:rPr>
        <w:t>239</w:t>
      </w:r>
      <w:r>
        <w:rPr>
          <w:noProof/>
        </w:rPr>
        <w:fldChar w:fldCharType="end"/>
      </w:r>
    </w:p>
    <w:p w14:paraId="4BF2AAFF" w14:textId="5C2DB33C" w:rsidR="00B51F03" w:rsidRDefault="00B51F03">
      <w:pPr>
        <w:pStyle w:val="TOC6"/>
        <w:rPr>
          <w:rFonts w:asciiTheme="minorHAnsi" w:eastAsiaTheme="minorEastAsia" w:hAnsiTheme="minorHAnsi" w:cstheme="minorBidi"/>
          <w:noProof/>
          <w:kern w:val="2"/>
          <w:sz w:val="22"/>
          <w:szCs w:val="22"/>
          <w:lang w:val="en-SE" w:eastAsia="zh-CN"/>
          <w14:ligatures w14:val="standardContextual"/>
        </w:rPr>
      </w:pPr>
      <w:r>
        <w:rPr>
          <w:noProof/>
        </w:rPr>
        <w:t>6.4.5.2.3.1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_Toc183521661 \h </w:instrText>
      </w:r>
      <w:r>
        <w:rPr>
          <w:noProof/>
        </w:rPr>
      </w:r>
      <w:r>
        <w:rPr>
          <w:noProof/>
        </w:rPr>
        <w:fldChar w:fldCharType="separate"/>
      </w:r>
      <w:r>
        <w:rPr>
          <w:noProof/>
        </w:rPr>
        <w:t>239</w:t>
      </w:r>
      <w:r>
        <w:rPr>
          <w:noProof/>
        </w:rPr>
        <w:fldChar w:fldCharType="end"/>
      </w:r>
    </w:p>
    <w:p w14:paraId="3796DB05" w14:textId="48E73667"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6.4.6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_Toc183521662 \h </w:instrText>
      </w:r>
      <w:r>
        <w:rPr>
          <w:noProof/>
        </w:rPr>
      </w:r>
      <w:r>
        <w:rPr>
          <w:noProof/>
        </w:rPr>
        <w:fldChar w:fldCharType="separate"/>
      </w:r>
      <w:r>
        <w:rPr>
          <w:noProof/>
        </w:rPr>
        <w:t>240</w:t>
      </w:r>
      <w:r>
        <w:rPr>
          <w:noProof/>
        </w:rPr>
        <w:fldChar w:fldCharType="end"/>
      </w:r>
    </w:p>
    <w:p w14:paraId="315D1540" w14:textId="4CFE334D"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6.4.6.1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_Toc183521663 \h </w:instrText>
      </w:r>
      <w:r>
        <w:rPr>
          <w:noProof/>
        </w:rPr>
      </w:r>
      <w:r>
        <w:rPr>
          <w:noProof/>
        </w:rPr>
        <w:fldChar w:fldCharType="separate"/>
      </w:r>
      <w:r>
        <w:rPr>
          <w:noProof/>
        </w:rPr>
        <w:t>240</w:t>
      </w:r>
      <w:r>
        <w:rPr>
          <w:noProof/>
        </w:rPr>
        <w:fldChar w:fldCharType="end"/>
      </w:r>
    </w:p>
    <w:p w14:paraId="5B050832" w14:textId="7C79E531"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6.4.6.2</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Structured data types</w:t>
      </w:r>
      <w:r>
        <w:rPr>
          <w:noProof/>
        </w:rPr>
        <w:tab/>
      </w:r>
      <w:r>
        <w:rPr>
          <w:noProof/>
        </w:rPr>
        <w:fldChar w:fldCharType="begin"/>
      </w:r>
      <w:r>
        <w:rPr>
          <w:noProof/>
        </w:rPr>
        <w:instrText xml:space="preserve"> PAGEREF _Toc183521664 \h </w:instrText>
      </w:r>
      <w:r>
        <w:rPr>
          <w:noProof/>
        </w:rPr>
      </w:r>
      <w:r>
        <w:rPr>
          <w:noProof/>
        </w:rPr>
        <w:fldChar w:fldCharType="separate"/>
      </w:r>
      <w:r>
        <w:rPr>
          <w:noProof/>
        </w:rPr>
        <w:t>242</w:t>
      </w:r>
      <w:r>
        <w:rPr>
          <w:noProof/>
        </w:rPr>
        <w:fldChar w:fldCharType="end"/>
      </w:r>
    </w:p>
    <w:p w14:paraId="6B185F19" w14:textId="5D9245A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_Toc183521665 \h </w:instrText>
      </w:r>
      <w:r>
        <w:rPr>
          <w:noProof/>
        </w:rPr>
      </w:r>
      <w:r>
        <w:rPr>
          <w:noProof/>
        </w:rPr>
        <w:fldChar w:fldCharType="separate"/>
      </w:r>
      <w:r>
        <w:rPr>
          <w:noProof/>
        </w:rPr>
        <w:t>242</w:t>
      </w:r>
      <w:r>
        <w:rPr>
          <w:noProof/>
        </w:rPr>
        <w:fldChar w:fldCharType="end"/>
      </w:r>
    </w:p>
    <w:p w14:paraId="2105225E" w14:textId="30489AA0"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_Toc183521666 \h </w:instrText>
      </w:r>
      <w:r>
        <w:rPr>
          <w:noProof/>
        </w:rPr>
      </w:r>
      <w:r>
        <w:rPr>
          <w:noProof/>
        </w:rPr>
        <w:fldChar w:fldCharType="separate"/>
      </w:r>
      <w:r>
        <w:rPr>
          <w:noProof/>
        </w:rPr>
        <w:t>243</w:t>
      </w:r>
      <w:r>
        <w:rPr>
          <w:noProof/>
        </w:rPr>
        <w:fldChar w:fldCharType="end"/>
      </w:r>
    </w:p>
    <w:p w14:paraId="5D04335C" w14:textId="3988F0A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_Toc183521667 \h </w:instrText>
      </w:r>
      <w:r>
        <w:rPr>
          <w:noProof/>
        </w:rPr>
      </w:r>
      <w:r>
        <w:rPr>
          <w:noProof/>
        </w:rPr>
        <w:fldChar w:fldCharType="separate"/>
      </w:r>
      <w:r>
        <w:rPr>
          <w:noProof/>
        </w:rPr>
        <w:t>246</w:t>
      </w:r>
      <w:r>
        <w:rPr>
          <w:noProof/>
        </w:rPr>
        <w:fldChar w:fldCharType="end"/>
      </w:r>
    </w:p>
    <w:p w14:paraId="053327A4" w14:textId="74C6BFE4"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6.4.6.2.4</w:t>
      </w:r>
      <w:r>
        <w:rPr>
          <w:rFonts w:asciiTheme="minorHAnsi" w:eastAsiaTheme="minorEastAsia" w:hAnsiTheme="minorHAnsi" w:cstheme="minorBidi"/>
          <w:noProof/>
          <w:kern w:val="2"/>
          <w:sz w:val="22"/>
          <w:szCs w:val="22"/>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_Toc183521668 \h </w:instrText>
      </w:r>
      <w:r>
        <w:rPr>
          <w:noProof/>
        </w:rPr>
      </w:r>
      <w:r>
        <w:rPr>
          <w:noProof/>
        </w:rPr>
        <w:fldChar w:fldCharType="separate"/>
      </w:r>
      <w:r>
        <w:rPr>
          <w:noProof/>
        </w:rPr>
        <w:t>249</w:t>
      </w:r>
      <w:r>
        <w:rPr>
          <w:noProof/>
        </w:rPr>
        <w:fldChar w:fldCharType="end"/>
      </w:r>
    </w:p>
    <w:p w14:paraId="1684828A" w14:textId="20369337"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_Toc183521669 \h </w:instrText>
      </w:r>
      <w:r>
        <w:rPr>
          <w:noProof/>
        </w:rPr>
      </w:r>
      <w:r>
        <w:rPr>
          <w:noProof/>
        </w:rPr>
        <w:fldChar w:fldCharType="separate"/>
      </w:r>
      <w:r>
        <w:rPr>
          <w:noProof/>
        </w:rPr>
        <w:t>252</w:t>
      </w:r>
      <w:r>
        <w:rPr>
          <w:noProof/>
        </w:rPr>
        <w:fldChar w:fldCharType="end"/>
      </w:r>
    </w:p>
    <w:p w14:paraId="7490B84E" w14:textId="6F4CEFA6"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_Toc183521670 \h </w:instrText>
      </w:r>
      <w:r>
        <w:rPr>
          <w:noProof/>
        </w:rPr>
      </w:r>
      <w:r>
        <w:rPr>
          <w:noProof/>
        </w:rPr>
        <w:fldChar w:fldCharType="separate"/>
      </w:r>
      <w:r>
        <w:rPr>
          <w:noProof/>
        </w:rPr>
        <w:t>253</w:t>
      </w:r>
      <w:r>
        <w:rPr>
          <w:noProof/>
        </w:rPr>
        <w:fldChar w:fldCharType="end"/>
      </w:r>
    </w:p>
    <w:p w14:paraId="6EFB6FCF" w14:textId="2012503E"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6.4.6.2.7</w:t>
      </w:r>
      <w:r>
        <w:rPr>
          <w:rFonts w:asciiTheme="minorHAnsi" w:eastAsiaTheme="minorEastAsia" w:hAnsiTheme="minorHAnsi" w:cstheme="minorBidi"/>
          <w:noProof/>
          <w:kern w:val="2"/>
          <w:sz w:val="22"/>
          <w:szCs w:val="22"/>
          <w:lang w:val="en-SE" w:eastAsia="zh-CN"/>
          <w14:ligatures w14:val="standardContextual"/>
        </w:rPr>
        <w:tab/>
      </w:r>
      <w:r>
        <w:rPr>
          <w:noProof/>
        </w:rPr>
        <w:t>Type: CancelPosInfo</w:t>
      </w:r>
      <w:r>
        <w:rPr>
          <w:noProof/>
        </w:rPr>
        <w:tab/>
      </w:r>
      <w:r>
        <w:rPr>
          <w:noProof/>
        </w:rPr>
        <w:fldChar w:fldCharType="begin"/>
      </w:r>
      <w:r>
        <w:rPr>
          <w:noProof/>
        </w:rPr>
        <w:instrText xml:space="preserve"> PAGEREF _Toc183521671 \h </w:instrText>
      </w:r>
      <w:r>
        <w:rPr>
          <w:noProof/>
        </w:rPr>
      </w:r>
      <w:r>
        <w:rPr>
          <w:noProof/>
        </w:rPr>
        <w:fldChar w:fldCharType="separate"/>
      </w:r>
      <w:r>
        <w:rPr>
          <w:noProof/>
        </w:rPr>
        <w:t>253</w:t>
      </w:r>
      <w:r>
        <w:rPr>
          <w:noProof/>
        </w:rPr>
        <w:fldChar w:fldCharType="end"/>
      </w:r>
    </w:p>
    <w:p w14:paraId="3EFD528F" w14:textId="3B67702F"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6.4.6.3</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Simple data types and enumerations</w:t>
      </w:r>
      <w:r>
        <w:rPr>
          <w:noProof/>
        </w:rPr>
        <w:tab/>
      </w:r>
      <w:r>
        <w:rPr>
          <w:noProof/>
        </w:rPr>
        <w:fldChar w:fldCharType="begin"/>
      </w:r>
      <w:r>
        <w:rPr>
          <w:noProof/>
        </w:rPr>
        <w:instrText xml:space="preserve"> PAGEREF _Toc183521672 \h </w:instrText>
      </w:r>
      <w:r>
        <w:rPr>
          <w:noProof/>
        </w:rPr>
      </w:r>
      <w:r>
        <w:rPr>
          <w:noProof/>
        </w:rPr>
        <w:fldChar w:fldCharType="separate"/>
      </w:r>
      <w:r>
        <w:rPr>
          <w:noProof/>
        </w:rPr>
        <w:t>254</w:t>
      </w:r>
      <w:r>
        <w:rPr>
          <w:noProof/>
        </w:rPr>
        <w:fldChar w:fldCharType="end"/>
      </w:r>
    </w:p>
    <w:p w14:paraId="17550341" w14:textId="4C220F8D"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_Toc183521673 \h </w:instrText>
      </w:r>
      <w:r>
        <w:rPr>
          <w:noProof/>
        </w:rPr>
      </w:r>
      <w:r>
        <w:rPr>
          <w:noProof/>
        </w:rPr>
        <w:fldChar w:fldCharType="separate"/>
      </w:r>
      <w:r>
        <w:rPr>
          <w:noProof/>
        </w:rPr>
        <w:t>254</w:t>
      </w:r>
      <w:r>
        <w:rPr>
          <w:noProof/>
        </w:rPr>
        <w:fldChar w:fldCharType="end"/>
      </w:r>
    </w:p>
    <w:p w14:paraId="336A9D25" w14:textId="4DCC6EF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_Toc183521674 \h </w:instrText>
      </w:r>
      <w:r>
        <w:rPr>
          <w:noProof/>
        </w:rPr>
      </w:r>
      <w:r>
        <w:rPr>
          <w:noProof/>
        </w:rPr>
        <w:fldChar w:fldCharType="separate"/>
      </w:r>
      <w:r>
        <w:rPr>
          <w:noProof/>
        </w:rPr>
        <w:t>254</w:t>
      </w:r>
      <w:r>
        <w:rPr>
          <w:noProof/>
        </w:rPr>
        <w:fldChar w:fldCharType="end"/>
      </w:r>
    </w:p>
    <w:p w14:paraId="1C1B67B0" w14:textId="650F24DC"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6.4.6.3.3</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_Toc183521675 \h </w:instrText>
      </w:r>
      <w:r>
        <w:rPr>
          <w:noProof/>
        </w:rPr>
      </w:r>
      <w:r>
        <w:rPr>
          <w:noProof/>
        </w:rPr>
        <w:fldChar w:fldCharType="separate"/>
      </w:r>
      <w:r>
        <w:rPr>
          <w:noProof/>
        </w:rPr>
        <w:t>254</w:t>
      </w:r>
      <w:r>
        <w:rPr>
          <w:noProof/>
        </w:rPr>
        <w:fldChar w:fldCharType="end"/>
      </w:r>
    </w:p>
    <w:p w14:paraId="62659D35" w14:textId="7EA18F32"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6.4.6.3.4</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_Toc183521676 \h </w:instrText>
      </w:r>
      <w:r>
        <w:rPr>
          <w:noProof/>
        </w:rPr>
      </w:r>
      <w:r>
        <w:rPr>
          <w:noProof/>
        </w:rPr>
        <w:fldChar w:fldCharType="separate"/>
      </w:r>
      <w:r>
        <w:rPr>
          <w:noProof/>
        </w:rPr>
        <w:t>254</w:t>
      </w:r>
      <w:r>
        <w:rPr>
          <w:noProof/>
        </w:rPr>
        <w:fldChar w:fldCharType="end"/>
      </w:r>
    </w:p>
    <w:p w14:paraId="6F4CE506" w14:textId="2AE0D279" w:rsidR="00B51F03" w:rsidRDefault="00B51F03">
      <w:pPr>
        <w:pStyle w:val="TOC5"/>
        <w:rPr>
          <w:rFonts w:asciiTheme="minorHAnsi" w:eastAsiaTheme="minorEastAsia" w:hAnsiTheme="minorHAnsi" w:cstheme="minorBidi"/>
          <w:noProof/>
          <w:kern w:val="2"/>
          <w:sz w:val="22"/>
          <w:szCs w:val="22"/>
          <w:lang w:val="en-SE" w:eastAsia="zh-CN"/>
          <w14:ligatures w14:val="standardContextual"/>
        </w:rPr>
      </w:pPr>
      <w:r>
        <w:rPr>
          <w:noProof/>
        </w:rPr>
        <w:t>6.4.6.3.</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_Toc183521677 \h </w:instrText>
      </w:r>
      <w:r>
        <w:rPr>
          <w:noProof/>
        </w:rPr>
      </w:r>
      <w:r>
        <w:rPr>
          <w:noProof/>
        </w:rPr>
        <w:fldChar w:fldCharType="separate"/>
      </w:r>
      <w:r>
        <w:rPr>
          <w:noProof/>
        </w:rPr>
        <w:t>254</w:t>
      </w:r>
      <w:r>
        <w:rPr>
          <w:noProof/>
        </w:rPr>
        <w:fldChar w:fldCharType="end"/>
      </w:r>
    </w:p>
    <w:p w14:paraId="73FB1129" w14:textId="0E292245"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6.4.7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_Toc183521678 \h </w:instrText>
      </w:r>
      <w:r>
        <w:rPr>
          <w:noProof/>
        </w:rPr>
      </w:r>
      <w:r>
        <w:rPr>
          <w:noProof/>
        </w:rPr>
        <w:fldChar w:fldCharType="separate"/>
      </w:r>
      <w:r>
        <w:rPr>
          <w:noProof/>
        </w:rPr>
        <w:t>255</w:t>
      </w:r>
      <w:r>
        <w:rPr>
          <w:noProof/>
        </w:rPr>
        <w:fldChar w:fldCharType="end"/>
      </w:r>
    </w:p>
    <w:p w14:paraId="01CE4703" w14:textId="0E64DD0E"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6.4.7.1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_Toc183521679 \h </w:instrText>
      </w:r>
      <w:r>
        <w:rPr>
          <w:noProof/>
        </w:rPr>
      </w:r>
      <w:r>
        <w:rPr>
          <w:noProof/>
        </w:rPr>
        <w:fldChar w:fldCharType="separate"/>
      </w:r>
      <w:r>
        <w:rPr>
          <w:noProof/>
        </w:rPr>
        <w:t>255</w:t>
      </w:r>
      <w:r>
        <w:rPr>
          <w:noProof/>
        </w:rPr>
        <w:fldChar w:fldCharType="end"/>
      </w:r>
    </w:p>
    <w:p w14:paraId="6186EDF8" w14:textId="20A3FE21"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6.4.7.2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_Toc183521680 \h </w:instrText>
      </w:r>
      <w:r>
        <w:rPr>
          <w:noProof/>
        </w:rPr>
      </w:r>
      <w:r>
        <w:rPr>
          <w:noProof/>
        </w:rPr>
        <w:fldChar w:fldCharType="separate"/>
      </w:r>
      <w:r>
        <w:rPr>
          <w:noProof/>
        </w:rPr>
        <w:t>255</w:t>
      </w:r>
      <w:r>
        <w:rPr>
          <w:noProof/>
        </w:rPr>
        <w:fldChar w:fldCharType="end"/>
      </w:r>
    </w:p>
    <w:p w14:paraId="10641F90" w14:textId="00262B34" w:rsidR="00B51F03" w:rsidRDefault="00B51F03">
      <w:pPr>
        <w:pStyle w:val="TOC4"/>
        <w:rPr>
          <w:rFonts w:asciiTheme="minorHAnsi" w:eastAsiaTheme="minorEastAsia" w:hAnsiTheme="minorHAnsi" w:cstheme="minorBidi"/>
          <w:noProof/>
          <w:kern w:val="2"/>
          <w:sz w:val="22"/>
          <w:szCs w:val="22"/>
          <w:lang w:val="en-SE" w:eastAsia="zh-CN"/>
          <w14:ligatures w14:val="standardContextual"/>
        </w:rPr>
      </w:pPr>
      <w:r>
        <w:rPr>
          <w:noProof/>
        </w:rPr>
        <w:t>6.4.7.3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_Toc183521681 \h </w:instrText>
      </w:r>
      <w:r>
        <w:rPr>
          <w:noProof/>
        </w:rPr>
      </w:r>
      <w:r>
        <w:rPr>
          <w:noProof/>
        </w:rPr>
        <w:fldChar w:fldCharType="separate"/>
      </w:r>
      <w:r>
        <w:rPr>
          <w:noProof/>
        </w:rPr>
        <w:t>255</w:t>
      </w:r>
      <w:r>
        <w:rPr>
          <w:noProof/>
        </w:rPr>
        <w:fldChar w:fldCharType="end"/>
      </w:r>
    </w:p>
    <w:p w14:paraId="6C1B80F8" w14:textId="5672617A"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6.4.8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_Toc183521682 \h </w:instrText>
      </w:r>
      <w:r>
        <w:rPr>
          <w:noProof/>
        </w:rPr>
      </w:r>
      <w:r>
        <w:rPr>
          <w:noProof/>
        </w:rPr>
        <w:fldChar w:fldCharType="separate"/>
      </w:r>
      <w:r>
        <w:rPr>
          <w:noProof/>
        </w:rPr>
        <w:t>255</w:t>
      </w:r>
      <w:r>
        <w:rPr>
          <w:noProof/>
        </w:rPr>
        <w:fldChar w:fldCharType="end"/>
      </w:r>
    </w:p>
    <w:p w14:paraId="762FA9FE" w14:textId="28D4C221"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6.4.9</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Security</w:t>
      </w:r>
      <w:r>
        <w:rPr>
          <w:noProof/>
        </w:rPr>
        <w:tab/>
      </w:r>
      <w:r>
        <w:rPr>
          <w:noProof/>
        </w:rPr>
        <w:fldChar w:fldCharType="begin"/>
      </w:r>
      <w:r>
        <w:rPr>
          <w:noProof/>
        </w:rPr>
        <w:instrText xml:space="preserve"> PAGEREF _Toc183521683 \h </w:instrText>
      </w:r>
      <w:r>
        <w:rPr>
          <w:noProof/>
        </w:rPr>
      </w:r>
      <w:r>
        <w:rPr>
          <w:noProof/>
        </w:rPr>
        <w:fldChar w:fldCharType="separate"/>
      </w:r>
      <w:r>
        <w:rPr>
          <w:noProof/>
        </w:rPr>
        <w:t>256</w:t>
      </w:r>
      <w:r>
        <w:rPr>
          <w:noProof/>
        </w:rPr>
        <w:fldChar w:fldCharType="end"/>
      </w:r>
    </w:p>
    <w:p w14:paraId="1D9977E0" w14:textId="66F39407" w:rsidR="00B51F03" w:rsidRDefault="00B51F03">
      <w:pPr>
        <w:pStyle w:val="TOC3"/>
        <w:rPr>
          <w:rFonts w:asciiTheme="minorHAnsi" w:eastAsiaTheme="minorEastAsia" w:hAnsiTheme="minorHAnsi" w:cstheme="minorBidi"/>
          <w:noProof/>
          <w:kern w:val="2"/>
          <w:sz w:val="22"/>
          <w:szCs w:val="22"/>
          <w:lang w:val="en-SE" w:eastAsia="zh-CN"/>
          <w14:ligatures w14:val="standardContextual"/>
        </w:rPr>
      </w:pPr>
      <w:r>
        <w:rPr>
          <w:noProof/>
        </w:rPr>
        <w:t>6.4.10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_Toc183521684 \h </w:instrText>
      </w:r>
      <w:r>
        <w:rPr>
          <w:noProof/>
        </w:rPr>
      </w:r>
      <w:r>
        <w:rPr>
          <w:noProof/>
        </w:rPr>
        <w:fldChar w:fldCharType="separate"/>
      </w:r>
      <w:r>
        <w:rPr>
          <w:noProof/>
        </w:rPr>
        <w:t>256</w:t>
      </w:r>
      <w:r>
        <w:rPr>
          <w:noProof/>
        </w:rPr>
        <w:fldChar w:fldCharType="end"/>
      </w:r>
    </w:p>
    <w:p w14:paraId="239896EE" w14:textId="4DF49B16" w:rsidR="00B51F03" w:rsidRDefault="00B51F03">
      <w:pPr>
        <w:pStyle w:val="TOC1"/>
        <w:rPr>
          <w:rFonts w:asciiTheme="minorHAnsi" w:eastAsiaTheme="minorEastAsia" w:hAnsiTheme="minorHAnsi" w:cstheme="minorBidi"/>
          <w:noProof/>
          <w:kern w:val="2"/>
          <w:szCs w:val="22"/>
          <w:lang w:val="en-SE" w:eastAsia="zh-CN"/>
          <w14:ligatures w14:val="standardContextual"/>
        </w:rPr>
      </w:pPr>
      <w:r>
        <w:rPr>
          <w:noProof/>
        </w:rPr>
        <w:t>A.1</w:t>
      </w:r>
      <w:r>
        <w:rPr>
          <w:rFonts w:asciiTheme="minorHAnsi" w:eastAsiaTheme="minorEastAsia" w:hAnsiTheme="minorHAnsi" w:cstheme="minorBidi"/>
          <w:noProof/>
          <w:kern w:val="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_Toc183521685 \h </w:instrText>
      </w:r>
      <w:r>
        <w:rPr>
          <w:noProof/>
        </w:rPr>
      </w:r>
      <w:r>
        <w:rPr>
          <w:noProof/>
        </w:rPr>
        <w:fldChar w:fldCharType="separate"/>
      </w:r>
      <w:r>
        <w:rPr>
          <w:noProof/>
        </w:rPr>
        <w:t>257</w:t>
      </w:r>
      <w:r>
        <w:rPr>
          <w:noProof/>
        </w:rPr>
        <w:fldChar w:fldCharType="end"/>
      </w:r>
    </w:p>
    <w:p w14:paraId="2FE2F809" w14:textId="2A68EE52" w:rsidR="00B51F03" w:rsidRDefault="00B51F03">
      <w:pPr>
        <w:pStyle w:val="TOC1"/>
        <w:rPr>
          <w:rFonts w:asciiTheme="minorHAnsi" w:eastAsiaTheme="minorEastAsia" w:hAnsiTheme="minorHAnsi" w:cstheme="minorBidi"/>
          <w:noProof/>
          <w:kern w:val="2"/>
          <w:szCs w:val="22"/>
          <w:lang w:val="en-SE" w:eastAsia="zh-CN"/>
          <w14:ligatures w14:val="standardContextual"/>
        </w:rPr>
      </w:pPr>
      <w:r>
        <w:rPr>
          <w:noProof/>
        </w:rPr>
        <w:t>A.2</w:t>
      </w:r>
      <w:r>
        <w:rPr>
          <w:rFonts w:asciiTheme="minorHAnsi" w:eastAsiaTheme="minorEastAsia" w:hAnsiTheme="minorHAnsi" w:cstheme="minorBidi"/>
          <w:noProof/>
          <w:kern w:val="2"/>
          <w:szCs w:val="22"/>
          <w:lang w:val="en-SE" w:eastAsia="zh-CN"/>
          <w14:ligatures w14:val="standardContextual"/>
        </w:rPr>
        <w:tab/>
      </w:r>
      <w:r>
        <w:rPr>
          <w:noProof/>
        </w:rPr>
        <w:t>Namf_Communication API</w:t>
      </w:r>
      <w:r>
        <w:rPr>
          <w:noProof/>
        </w:rPr>
        <w:tab/>
      </w:r>
      <w:r>
        <w:rPr>
          <w:noProof/>
        </w:rPr>
        <w:fldChar w:fldCharType="begin"/>
      </w:r>
      <w:r>
        <w:rPr>
          <w:noProof/>
        </w:rPr>
        <w:instrText xml:space="preserve"> PAGEREF _Toc183521686 \h </w:instrText>
      </w:r>
      <w:r>
        <w:rPr>
          <w:noProof/>
        </w:rPr>
      </w:r>
      <w:r>
        <w:rPr>
          <w:noProof/>
        </w:rPr>
        <w:fldChar w:fldCharType="separate"/>
      </w:r>
      <w:r>
        <w:rPr>
          <w:noProof/>
        </w:rPr>
        <w:t>257</w:t>
      </w:r>
      <w:r>
        <w:rPr>
          <w:noProof/>
        </w:rPr>
        <w:fldChar w:fldCharType="end"/>
      </w:r>
    </w:p>
    <w:p w14:paraId="3152475D" w14:textId="0B6D1E41" w:rsidR="00B51F03" w:rsidRDefault="00B51F03">
      <w:pPr>
        <w:pStyle w:val="TOC1"/>
        <w:rPr>
          <w:rFonts w:asciiTheme="minorHAnsi" w:eastAsiaTheme="minorEastAsia" w:hAnsiTheme="minorHAnsi" w:cstheme="minorBidi"/>
          <w:noProof/>
          <w:kern w:val="2"/>
          <w:szCs w:val="22"/>
          <w:lang w:val="en-SE" w:eastAsia="zh-CN"/>
          <w14:ligatures w14:val="standardContextual"/>
        </w:rPr>
      </w:pPr>
      <w:r>
        <w:rPr>
          <w:noProof/>
        </w:rPr>
        <w:t>A.3</w:t>
      </w:r>
      <w:r>
        <w:rPr>
          <w:rFonts w:asciiTheme="minorHAnsi" w:eastAsiaTheme="minorEastAsia" w:hAnsiTheme="minorHAnsi" w:cstheme="minorBidi"/>
          <w:noProof/>
          <w:kern w:val="2"/>
          <w:szCs w:val="22"/>
          <w:lang w:val="en-SE" w:eastAsia="zh-CN"/>
          <w14:ligatures w14:val="standardContextual"/>
        </w:rPr>
        <w:tab/>
      </w:r>
      <w:r>
        <w:rPr>
          <w:noProof/>
        </w:rPr>
        <w:t>Namf_EventExposure API</w:t>
      </w:r>
      <w:r>
        <w:rPr>
          <w:noProof/>
        </w:rPr>
        <w:tab/>
      </w:r>
      <w:r>
        <w:rPr>
          <w:noProof/>
        </w:rPr>
        <w:fldChar w:fldCharType="begin"/>
      </w:r>
      <w:r>
        <w:rPr>
          <w:noProof/>
        </w:rPr>
        <w:instrText xml:space="preserve"> PAGEREF _Toc183521687 \h </w:instrText>
      </w:r>
      <w:r>
        <w:rPr>
          <w:noProof/>
        </w:rPr>
      </w:r>
      <w:r>
        <w:rPr>
          <w:noProof/>
        </w:rPr>
        <w:fldChar w:fldCharType="separate"/>
      </w:r>
      <w:r>
        <w:rPr>
          <w:noProof/>
        </w:rPr>
        <w:t>303</w:t>
      </w:r>
      <w:r>
        <w:rPr>
          <w:noProof/>
        </w:rPr>
        <w:fldChar w:fldCharType="end"/>
      </w:r>
    </w:p>
    <w:p w14:paraId="3C88894F" w14:textId="5D17FCCD" w:rsidR="00B51F03" w:rsidRDefault="00B51F03">
      <w:pPr>
        <w:pStyle w:val="TOC1"/>
        <w:rPr>
          <w:rFonts w:asciiTheme="minorHAnsi" w:eastAsiaTheme="minorEastAsia" w:hAnsiTheme="minorHAnsi" w:cstheme="minorBidi"/>
          <w:noProof/>
          <w:kern w:val="2"/>
          <w:szCs w:val="22"/>
          <w:lang w:val="en-SE" w:eastAsia="zh-CN"/>
          <w14:ligatures w14:val="standardContextual"/>
        </w:rPr>
      </w:pPr>
      <w:r>
        <w:rPr>
          <w:noProof/>
        </w:rPr>
        <w:t>A.4</w:t>
      </w:r>
      <w:r>
        <w:rPr>
          <w:rFonts w:asciiTheme="minorHAnsi" w:eastAsiaTheme="minorEastAsia" w:hAnsiTheme="minorHAnsi" w:cstheme="minorBidi"/>
          <w:noProof/>
          <w:kern w:val="2"/>
          <w:szCs w:val="22"/>
          <w:lang w:val="en-SE" w:eastAsia="zh-CN"/>
          <w14:ligatures w14:val="standardContextual"/>
        </w:rPr>
        <w:tab/>
      </w:r>
      <w:r>
        <w:rPr>
          <w:noProof/>
        </w:rPr>
        <w:t>Namf_MT</w:t>
      </w:r>
      <w:r>
        <w:rPr>
          <w:noProof/>
        </w:rPr>
        <w:tab/>
      </w:r>
      <w:r>
        <w:rPr>
          <w:noProof/>
        </w:rPr>
        <w:fldChar w:fldCharType="begin"/>
      </w:r>
      <w:r>
        <w:rPr>
          <w:noProof/>
        </w:rPr>
        <w:instrText xml:space="preserve"> PAGEREF _Toc183521688 \h </w:instrText>
      </w:r>
      <w:r>
        <w:rPr>
          <w:noProof/>
        </w:rPr>
      </w:r>
      <w:r>
        <w:rPr>
          <w:noProof/>
        </w:rPr>
        <w:fldChar w:fldCharType="separate"/>
      </w:r>
      <w:r>
        <w:rPr>
          <w:noProof/>
        </w:rPr>
        <w:t>313</w:t>
      </w:r>
      <w:r>
        <w:rPr>
          <w:noProof/>
        </w:rPr>
        <w:fldChar w:fldCharType="end"/>
      </w:r>
    </w:p>
    <w:p w14:paraId="5D088353" w14:textId="02F9EF8A" w:rsidR="00B51F03" w:rsidRDefault="00B51F03">
      <w:pPr>
        <w:pStyle w:val="TOC1"/>
        <w:rPr>
          <w:rFonts w:asciiTheme="minorHAnsi" w:eastAsiaTheme="minorEastAsia" w:hAnsiTheme="minorHAnsi" w:cstheme="minorBidi"/>
          <w:noProof/>
          <w:kern w:val="2"/>
          <w:szCs w:val="22"/>
          <w:lang w:val="en-SE" w:eastAsia="zh-CN"/>
          <w14:ligatures w14:val="standardContextual"/>
        </w:rPr>
      </w:pPr>
      <w:r>
        <w:rPr>
          <w:noProof/>
        </w:rPr>
        <w:t>A.5</w:t>
      </w:r>
      <w:r>
        <w:rPr>
          <w:rFonts w:asciiTheme="minorHAnsi" w:eastAsiaTheme="minorEastAsia" w:hAnsiTheme="minorHAnsi" w:cstheme="minorBidi"/>
          <w:noProof/>
          <w:kern w:val="2"/>
          <w:szCs w:val="22"/>
          <w:lang w:val="en-SE" w:eastAsia="zh-CN"/>
          <w14:ligatures w14:val="standardContextual"/>
        </w:rPr>
        <w:tab/>
      </w:r>
      <w:r>
        <w:rPr>
          <w:noProof/>
        </w:rPr>
        <w:t>Namf_Location</w:t>
      </w:r>
      <w:r>
        <w:rPr>
          <w:noProof/>
        </w:rPr>
        <w:tab/>
      </w:r>
      <w:r>
        <w:rPr>
          <w:noProof/>
        </w:rPr>
        <w:fldChar w:fldCharType="begin"/>
      </w:r>
      <w:r>
        <w:rPr>
          <w:noProof/>
        </w:rPr>
        <w:instrText xml:space="preserve"> PAGEREF _Toc183521689 \h </w:instrText>
      </w:r>
      <w:r>
        <w:rPr>
          <w:noProof/>
        </w:rPr>
      </w:r>
      <w:r>
        <w:rPr>
          <w:noProof/>
        </w:rPr>
        <w:fldChar w:fldCharType="separate"/>
      </w:r>
      <w:r>
        <w:rPr>
          <w:noProof/>
        </w:rPr>
        <w:t>315</w:t>
      </w:r>
      <w:r>
        <w:rPr>
          <w:noProof/>
        </w:rPr>
        <w:fldChar w:fldCharType="end"/>
      </w:r>
    </w:p>
    <w:p w14:paraId="2AA2E903" w14:textId="1BCF85F8" w:rsidR="00B51F03" w:rsidRDefault="00B51F03">
      <w:pPr>
        <w:pStyle w:val="TOC1"/>
        <w:rPr>
          <w:rFonts w:asciiTheme="minorHAnsi" w:eastAsiaTheme="minorEastAsia" w:hAnsiTheme="minorHAnsi" w:cstheme="minorBidi"/>
          <w:noProof/>
          <w:kern w:val="2"/>
          <w:szCs w:val="22"/>
          <w:lang w:val="en-SE" w:eastAsia="zh-CN"/>
          <w14:ligatures w14:val="standardContextual"/>
        </w:rPr>
      </w:pPr>
      <w:r w:rsidRPr="000F7C72">
        <w:rPr>
          <w:noProof/>
          <w:lang w:val="en-US"/>
        </w:rPr>
        <w:t>B.1</w:t>
      </w:r>
      <w:r>
        <w:rPr>
          <w:rFonts w:asciiTheme="minorHAnsi" w:eastAsiaTheme="minorEastAsia" w:hAnsiTheme="minorHAnsi" w:cstheme="minorBidi"/>
          <w:noProof/>
          <w:kern w:val="2"/>
          <w:szCs w:val="22"/>
          <w:lang w:val="en-SE" w:eastAsia="zh-CN"/>
          <w14:ligatures w14:val="standardContextual"/>
        </w:rPr>
        <w:tab/>
      </w:r>
      <w:r w:rsidRPr="000F7C72">
        <w:rPr>
          <w:noProof/>
          <w:lang w:val="en-US"/>
        </w:rPr>
        <w:t>Example of HTTP multipart message</w:t>
      </w:r>
      <w:r>
        <w:rPr>
          <w:noProof/>
        </w:rPr>
        <w:tab/>
      </w:r>
      <w:r>
        <w:rPr>
          <w:noProof/>
        </w:rPr>
        <w:fldChar w:fldCharType="begin"/>
      </w:r>
      <w:r>
        <w:rPr>
          <w:noProof/>
        </w:rPr>
        <w:instrText xml:space="preserve"> PAGEREF _Toc183521690 \h </w:instrText>
      </w:r>
      <w:r>
        <w:rPr>
          <w:noProof/>
        </w:rPr>
      </w:r>
      <w:r>
        <w:rPr>
          <w:noProof/>
        </w:rPr>
        <w:fldChar w:fldCharType="separate"/>
      </w:r>
      <w:r>
        <w:rPr>
          <w:noProof/>
        </w:rPr>
        <w:t>321</w:t>
      </w:r>
      <w:r>
        <w:rPr>
          <w:noProof/>
        </w:rPr>
        <w:fldChar w:fldCharType="end"/>
      </w:r>
    </w:p>
    <w:p w14:paraId="46D1D41B" w14:textId="66C653BD" w:rsidR="00B51F03" w:rsidRDefault="00B51F03">
      <w:pPr>
        <w:pStyle w:val="TOC2"/>
        <w:rPr>
          <w:rFonts w:asciiTheme="minorHAnsi" w:eastAsiaTheme="minorEastAsia" w:hAnsiTheme="minorHAnsi" w:cstheme="minorBidi"/>
          <w:noProof/>
          <w:kern w:val="2"/>
          <w:sz w:val="22"/>
          <w:szCs w:val="22"/>
          <w:lang w:val="en-SE" w:eastAsia="zh-CN"/>
          <w14:ligatures w14:val="standardContextual"/>
        </w:rPr>
      </w:pPr>
      <w:r w:rsidRPr="000F7C72">
        <w:rPr>
          <w:noProof/>
          <w:lang w:val="en-US"/>
        </w:rPr>
        <w:t>B.1.1</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General</w:t>
      </w:r>
      <w:r>
        <w:rPr>
          <w:noProof/>
        </w:rPr>
        <w:tab/>
      </w:r>
      <w:r>
        <w:rPr>
          <w:noProof/>
        </w:rPr>
        <w:fldChar w:fldCharType="begin"/>
      </w:r>
      <w:r>
        <w:rPr>
          <w:noProof/>
        </w:rPr>
        <w:instrText xml:space="preserve"> PAGEREF _Toc183521691 \h </w:instrText>
      </w:r>
      <w:r>
        <w:rPr>
          <w:noProof/>
        </w:rPr>
      </w:r>
      <w:r>
        <w:rPr>
          <w:noProof/>
        </w:rPr>
        <w:fldChar w:fldCharType="separate"/>
      </w:r>
      <w:r>
        <w:rPr>
          <w:noProof/>
        </w:rPr>
        <w:t>321</w:t>
      </w:r>
      <w:r>
        <w:rPr>
          <w:noProof/>
        </w:rPr>
        <w:fldChar w:fldCharType="end"/>
      </w:r>
    </w:p>
    <w:p w14:paraId="7AC2FC9A" w14:textId="607960EF" w:rsidR="00B51F03" w:rsidRDefault="00B51F03">
      <w:pPr>
        <w:pStyle w:val="TOC2"/>
        <w:rPr>
          <w:rFonts w:asciiTheme="minorHAnsi" w:eastAsiaTheme="minorEastAsia" w:hAnsiTheme="minorHAnsi" w:cstheme="minorBidi"/>
          <w:noProof/>
          <w:kern w:val="2"/>
          <w:sz w:val="22"/>
          <w:szCs w:val="22"/>
          <w:lang w:val="en-SE" w:eastAsia="zh-CN"/>
          <w14:ligatures w14:val="standardContextual"/>
        </w:rPr>
      </w:pPr>
      <w:r w:rsidRPr="000F7C72">
        <w:rPr>
          <w:noProof/>
          <w:lang w:val="en-US" w:eastAsia="fr-FR"/>
        </w:rPr>
        <w:t>B.1.2</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eastAsia="fr-FR"/>
        </w:rPr>
        <w:t xml:space="preserve">Example HTTP multipart message with </w:t>
      </w:r>
      <w:r>
        <w:rPr>
          <w:noProof/>
        </w:rPr>
        <w:t>N2 Information</w:t>
      </w:r>
      <w:r w:rsidRPr="000F7C72">
        <w:rPr>
          <w:noProof/>
          <w:lang w:val="en-US" w:eastAsia="fr-FR"/>
        </w:rPr>
        <w:t xml:space="preserve"> binary data</w:t>
      </w:r>
      <w:r>
        <w:rPr>
          <w:noProof/>
        </w:rPr>
        <w:tab/>
      </w:r>
      <w:r>
        <w:rPr>
          <w:noProof/>
        </w:rPr>
        <w:fldChar w:fldCharType="begin"/>
      </w:r>
      <w:r>
        <w:rPr>
          <w:noProof/>
        </w:rPr>
        <w:instrText xml:space="preserve"> PAGEREF _Toc183521692 \h </w:instrText>
      </w:r>
      <w:r>
        <w:rPr>
          <w:noProof/>
        </w:rPr>
      </w:r>
      <w:r>
        <w:rPr>
          <w:noProof/>
        </w:rPr>
        <w:fldChar w:fldCharType="separate"/>
      </w:r>
      <w:r>
        <w:rPr>
          <w:noProof/>
        </w:rPr>
        <w:t>322</w:t>
      </w:r>
      <w:r>
        <w:rPr>
          <w:noProof/>
        </w:rPr>
        <w:fldChar w:fldCharType="end"/>
      </w:r>
    </w:p>
    <w:p w14:paraId="2814514E" w14:textId="58BBAB59" w:rsidR="00080512" w:rsidRPr="00DE5367" w:rsidRDefault="00B51F03">
      <w:r>
        <w:rPr>
          <w:noProof/>
        </w:rPr>
        <w:lastRenderedPageBreak/>
        <w:fldChar w:fldCharType="end"/>
      </w:r>
    </w:p>
    <w:p w14:paraId="2E7FDFF3" w14:textId="77777777" w:rsidR="00080512" w:rsidRDefault="00080512" w:rsidP="009A30FA">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81227457"/>
      <w:bookmarkStart w:id="16" w:name="_Toc104238266"/>
      <w:bookmarkStart w:id="17" w:name="_Toc104238723"/>
      <w:bookmarkStart w:id="18" w:name="_Toc104388498"/>
      <w:bookmarkStart w:id="19" w:name="_Toc183521152"/>
      <w:bookmarkEnd w:id="9"/>
      <w:r w:rsidRPr="004D3578">
        <w:lastRenderedPageBreak/>
        <w:t>Foreword</w:t>
      </w:r>
      <w:bookmarkEnd w:id="10"/>
      <w:bookmarkEnd w:id="11"/>
      <w:bookmarkEnd w:id="12"/>
      <w:bookmarkEnd w:id="13"/>
      <w:bookmarkEnd w:id="14"/>
      <w:bookmarkEnd w:id="15"/>
      <w:bookmarkEnd w:id="16"/>
      <w:bookmarkEnd w:id="17"/>
      <w:bookmarkEnd w:id="18"/>
      <w:bookmarkEnd w:id="19"/>
    </w:p>
    <w:p w14:paraId="7ABF331B" w14:textId="77777777" w:rsidR="00080512" w:rsidRPr="004D3578" w:rsidRDefault="00080512">
      <w:r w:rsidRPr="004D3578">
        <w:t xml:space="preserve">This Technical </w:t>
      </w:r>
      <w:bookmarkStart w:id="20" w:name="spectype3"/>
      <w:r w:rsidRPr="00602AC0">
        <w:t>Specification</w:t>
      </w:r>
      <w:bookmarkEnd w:id="20"/>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lastRenderedPageBreak/>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9A30FA">
      <w:pPr>
        <w:pStyle w:val="Heading1"/>
      </w:pPr>
      <w:bookmarkStart w:id="21" w:name="introduction"/>
      <w:bookmarkStart w:id="22" w:name="_Toc25156156"/>
      <w:bookmarkStart w:id="23" w:name="_Toc34124456"/>
      <w:bookmarkStart w:id="24" w:name="_Toc43207570"/>
      <w:bookmarkStart w:id="25" w:name="_Toc49857050"/>
      <w:bookmarkStart w:id="26" w:name="_Toc56676881"/>
      <w:bookmarkStart w:id="27" w:name="_Toc56696129"/>
      <w:bookmarkStart w:id="28" w:name="_Toc81227458"/>
      <w:bookmarkStart w:id="29" w:name="_Toc104238267"/>
      <w:bookmarkStart w:id="30" w:name="_Toc104238724"/>
      <w:bookmarkStart w:id="31" w:name="_Toc104388499"/>
      <w:bookmarkStart w:id="32" w:name="_Toc183521153"/>
      <w:bookmarkEnd w:id="21"/>
      <w:r w:rsidRPr="003B2883">
        <w:t>1</w:t>
      </w:r>
      <w:r w:rsidRPr="003B2883">
        <w:tab/>
        <w:t>Scope</w:t>
      </w:r>
      <w:bookmarkEnd w:id="22"/>
      <w:bookmarkEnd w:id="23"/>
      <w:bookmarkEnd w:id="24"/>
      <w:bookmarkEnd w:id="25"/>
      <w:bookmarkEnd w:id="26"/>
      <w:bookmarkEnd w:id="27"/>
      <w:bookmarkEnd w:id="28"/>
      <w:bookmarkEnd w:id="29"/>
      <w:bookmarkEnd w:id="30"/>
      <w:bookmarkEnd w:id="31"/>
      <w:bookmarkEnd w:id="32"/>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9A30FA">
      <w:pPr>
        <w:pStyle w:val="Heading1"/>
      </w:pPr>
      <w:bookmarkStart w:id="33" w:name="_Toc25156157"/>
      <w:bookmarkStart w:id="34" w:name="_Toc34124457"/>
      <w:bookmarkStart w:id="35" w:name="_Toc43207571"/>
      <w:bookmarkStart w:id="36" w:name="_Toc49857051"/>
      <w:bookmarkStart w:id="37" w:name="_Toc56676882"/>
      <w:bookmarkStart w:id="38" w:name="_Toc56696130"/>
      <w:bookmarkStart w:id="39" w:name="_Toc81227459"/>
      <w:bookmarkStart w:id="40" w:name="_Toc104238268"/>
      <w:bookmarkStart w:id="41" w:name="_Toc104238725"/>
      <w:bookmarkStart w:id="42" w:name="_Toc104388500"/>
      <w:bookmarkStart w:id="43" w:name="_Toc183521154"/>
      <w:r w:rsidRPr="003B2883">
        <w:t>2</w:t>
      </w:r>
      <w:r w:rsidRPr="003B2883">
        <w:tab/>
        <w:t>References</w:t>
      </w:r>
      <w:bookmarkEnd w:id="33"/>
      <w:bookmarkEnd w:id="34"/>
      <w:bookmarkEnd w:id="35"/>
      <w:bookmarkEnd w:id="36"/>
      <w:bookmarkEnd w:id="37"/>
      <w:bookmarkEnd w:id="38"/>
      <w:bookmarkEnd w:id="39"/>
      <w:bookmarkEnd w:id="40"/>
      <w:bookmarkEnd w:id="41"/>
      <w:bookmarkEnd w:id="42"/>
      <w:bookmarkEnd w:id="43"/>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w:t>
      </w:r>
      <w:r w:rsidRPr="003B2883">
        <w:rPr>
          <w:noProof/>
        </w:rPr>
        <w:lastRenderedPageBreak/>
        <w:t>0: "Hypertext Transfer Protocol Version 2 (HTTP/2)".</w:t>
      </w:r>
    </w:p>
    <w:p w14:paraId="1D7BE10F"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bookmarkStart w:id="44" w:name="_PERM_MCCTEMPBM_CRPT48240000___5"/>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bookmarkEnd w:id="44"/>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9A30FA">
      <w:pPr>
        <w:pStyle w:val="Heading1"/>
      </w:pPr>
      <w:bookmarkStart w:id="45" w:name="_Toc25156158"/>
      <w:bookmarkStart w:id="46" w:name="_Toc34124458"/>
      <w:bookmarkStart w:id="47" w:name="_Toc43207572"/>
      <w:bookmarkStart w:id="48" w:name="_Toc49857052"/>
      <w:bookmarkStart w:id="49" w:name="_Toc56676883"/>
      <w:bookmarkStart w:id="50" w:name="_Toc56696131"/>
      <w:bookmarkStart w:id="51" w:name="_Toc81227460"/>
      <w:bookmarkStart w:id="52" w:name="_Toc104238269"/>
      <w:bookmarkStart w:id="53" w:name="_Toc104238726"/>
      <w:bookmarkStart w:id="54" w:name="_Toc104388501"/>
      <w:bookmarkStart w:id="55" w:name="_Toc183521155"/>
      <w:r w:rsidRPr="003B2883">
        <w:t>3</w:t>
      </w:r>
      <w:r w:rsidRPr="003B2883">
        <w:tab/>
        <w:t>Definitions and abbreviations</w:t>
      </w:r>
      <w:bookmarkEnd w:id="45"/>
      <w:bookmarkEnd w:id="46"/>
      <w:bookmarkEnd w:id="47"/>
      <w:bookmarkEnd w:id="48"/>
      <w:bookmarkEnd w:id="49"/>
      <w:bookmarkEnd w:id="50"/>
      <w:bookmarkEnd w:id="51"/>
      <w:bookmarkEnd w:id="52"/>
      <w:bookmarkEnd w:id="53"/>
      <w:bookmarkEnd w:id="54"/>
      <w:bookmarkEnd w:id="55"/>
    </w:p>
    <w:p w14:paraId="73EA46D7" w14:textId="77777777" w:rsidR="00602AC0" w:rsidRPr="003B2883" w:rsidRDefault="00602AC0" w:rsidP="009A30FA">
      <w:pPr>
        <w:pStyle w:val="Heading2"/>
      </w:pPr>
      <w:bookmarkStart w:id="56" w:name="_Toc25156159"/>
      <w:bookmarkStart w:id="57" w:name="_Toc34124459"/>
      <w:bookmarkStart w:id="58" w:name="_Toc43207573"/>
      <w:bookmarkStart w:id="59" w:name="_Toc49857053"/>
      <w:bookmarkStart w:id="60" w:name="_Toc56676884"/>
      <w:bookmarkStart w:id="61" w:name="_Toc56696132"/>
      <w:bookmarkStart w:id="62" w:name="_Toc81227461"/>
      <w:bookmarkStart w:id="63" w:name="_Toc104238270"/>
      <w:bookmarkStart w:id="64" w:name="_Toc104238727"/>
      <w:bookmarkStart w:id="65" w:name="_Toc104388502"/>
      <w:bookmarkStart w:id="66" w:name="_Toc183521156"/>
      <w:r w:rsidRPr="003B2883">
        <w:t>3.1</w:t>
      </w:r>
      <w:r w:rsidRPr="003B2883">
        <w:tab/>
        <w:t>Definitions</w:t>
      </w:r>
      <w:bookmarkEnd w:id="56"/>
      <w:bookmarkEnd w:id="57"/>
      <w:bookmarkEnd w:id="58"/>
      <w:bookmarkEnd w:id="59"/>
      <w:bookmarkEnd w:id="60"/>
      <w:bookmarkEnd w:id="61"/>
      <w:bookmarkEnd w:id="62"/>
      <w:bookmarkEnd w:id="63"/>
      <w:bookmarkEnd w:id="64"/>
      <w:bookmarkEnd w:id="65"/>
      <w:bookmarkEnd w:id="66"/>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9A30FA">
      <w:pPr>
        <w:pStyle w:val="Heading2"/>
      </w:pPr>
      <w:bookmarkStart w:id="67" w:name="_Toc25156160"/>
      <w:bookmarkStart w:id="68" w:name="_Toc34124460"/>
      <w:bookmarkStart w:id="69" w:name="_Toc43207574"/>
      <w:bookmarkStart w:id="70" w:name="_Toc49857054"/>
      <w:bookmarkStart w:id="71" w:name="_Toc56676885"/>
      <w:bookmarkStart w:id="72" w:name="_Toc56696133"/>
      <w:bookmarkStart w:id="73" w:name="_Toc81227462"/>
      <w:bookmarkStart w:id="74" w:name="_Toc104238271"/>
      <w:bookmarkStart w:id="75" w:name="_Toc104238728"/>
      <w:bookmarkStart w:id="76" w:name="_Toc104388503"/>
      <w:bookmarkStart w:id="77" w:name="_Toc183521157"/>
      <w:r w:rsidRPr="003B2883">
        <w:t>3.2</w:t>
      </w:r>
      <w:r w:rsidRPr="003B2883">
        <w:tab/>
        <w:t>Abbreviations</w:t>
      </w:r>
      <w:bookmarkEnd w:id="67"/>
      <w:bookmarkEnd w:id="68"/>
      <w:bookmarkEnd w:id="69"/>
      <w:bookmarkEnd w:id="70"/>
      <w:bookmarkEnd w:id="71"/>
      <w:bookmarkEnd w:id="72"/>
      <w:bookmarkEnd w:id="73"/>
      <w:bookmarkEnd w:id="74"/>
      <w:bookmarkEnd w:id="75"/>
      <w:bookmarkEnd w:id="76"/>
      <w:bookmarkEnd w:id="77"/>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2715FF">
      <w:pPr>
        <w:pStyle w:val="EW"/>
      </w:pPr>
      <w:r w:rsidRPr="002715FF">
        <w:t>DAPS</w:t>
      </w:r>
      <w:r w:rsidRPr="002715FF">
        <w:tab/>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r>
      <w:r w:rsidRPr="003B2883">
        <w:lastRenderedPageBreak/>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lastRenderedPageBreak/>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9A30FA">
      <w:pPr>
        <w:pStyle w:val="Heading1"/>
      </w:pPr>
      <w:bookmarkStart w:id="78" w:name="_Toc25156161"/>
      <w:bookmarkStart w:id="79" w:name="_Toc34124461"/>
      <w:bookmarkStart w:id="80" w:name="_Toc43207575"/>
      <w:bookmarkStart w:id="81" w:name="_Toc49857055"/>
      <w:bookmarkStart w:id="82" w:name="_Toc56676886"/>
      <w:bookmarkStart w:id="83" w:name="_Toc56696134"/>
      <w:bookmarkStart w:id="84" w:name="_Toc81227463"/>
      <w:bookmarkStart w:id="85" w:name="_Toc104238272"/>
      <w:bookmarkStart w:id="86" w:name="_Toc104238729"/>
      <w:bookmarkStart w:id="87" w:name="_Toc104388504"/>
      <w:bookmarkStart w:id="88" w:name="_Toc183521158"/>
      <w:r w:rsidRPr="003B2883">
        <w:t>4</w:t>
      </w:r>
      <w:r w:rsidRPr="003B2883">
        <w:tab/>
        <w:t>Overview</w:t>
      </w:r>
      <w:bookmarkEnd w:id="78"/>
      <w:bookmarkEnd w:id="79"/>
      <w:bookmarkEnd w:id="80"/>
      <w:bookmarkEnd w:id="81"/>
      <w:bookmarkEnd w:id="82"/>
      <w:bookmarkEnd w:id="83"/>
      <w:bookmarkEnd w:id="84"/>
      <w:bookmarkEnd w:id="85"/>
      <w:bookmarkEnd w:id="86"/>
      <w:bookmarkEnd w:id="87"/>
      <w:bookmarkEnd w:id="88"/>
    </w:p>
    <w:p w14:paraId="5DF8CF68" w14:textId="77777777" w:rsidR="00602AC0" w:rsidRPr="003B2883" w:rsidRDefault="00602AC0" w:rsidP="009A30FA">
      <w:pPr>
        <w:pStyle w:val="Heading2"/>
      </w:pPr>
      <w:bookmarkStart w:id="89" w:name="_Toc25156162"/>
      <w:bookmarkStart w:id="90" w:name="_Toc34124462"/>
      <w:bookmarkStart w:id="91" w:name="_Toc43207576"/>
      <w:bookmarkStart w:id="92" w:name="_Toc49857056"/>
      <w:bookmarkStart w:id="93" w:name="_Toc56676887"/>
      <w:bookmarkStart w:id="94" w:name="_Toc56696135"/>
      <w:bookmarkStart w:id="95" w:name="_Toc81227464"/>
      <w:bookmarkStart w:id="96" w:name="_Toc104238273"/>
      <w:bookmarkStart w:id="97" w:name="_Toc104238730"/>
      <w:bookmarkStart w:id="98" w:name="_Toc104388505"/>
      <w:bookmarkStart w:id="99" w:name="_Toc183521159"/>
      <w:r w:rsidRPr="003B2883">
        <w:t>4.1</w:t>
      </w:r>
      <w:r w:rsidRPr="003B2883">
        <w:tab/>
        <w:t>Introduction</w:t>
      </w:r>
      <w:bookmarkEnd w:id="89"/>
      <w:bookmarkEnd w:id="90"/>
      <w:bookmarkEnd w:id="91"/>
      <w:bookmarkEnd w:id="92"/>
      <w:bookmarkEnd w:id="93"/>
      <w:bookmarkEnd w:id="94"/>
      <w:bookmarkEnd w:id="95"/>
      <w:bookmarkEnd w:id="96"/>
      <w:bookmarkEnd w:id="97"/>
      <w:bookmarkEnd w:id="98"/>
      <w:bookmarkEnd w:id="99"/>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2pt;height:218pt" o:ole="">
            <v:imagedata r:id="rId12" o:title=""/>
          </v:shape>
          <o:OLEObject Type="Embed" ProgID="Visio.Drawing.15" ShapeID="_x0000_i1027" DrawAspect="Content" ObjectID="_1794139144"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9A30FA">
      <w:pPr>
        <w:pStyle w:val="Heading1"/>
      </w:pPr>
      <w:bookmarkStart w:id="100" w:name="_Toc25156163"/>
      <w:bookmarkStart w:id="101" w:name="_Toc34124463"/>
      <w:bookmarkStart w:id="102" w:name="_Toc43207577"/>
      <w:bookmarkStart w:id="103" w:name="_Toc49857057"/>
      <w:bookmarkStart w:id="104" w:name="_Toc56676888"/>
      <w:bookmarkStart w:id="105" w:name="_Toc56696136"/>
      <w:bookmarkStart w:id="106" w:name="_Toc81227465"/>
      <w:bookmarkStart w:id="107" w:name="_Toc104238274"/>
      <w:bookmarkStart w:id="108" w:name="_Toc104238731"/>
      <w:bookmarkStart w:id="109" w:name="_Toc104388506"/>
      <w:bookmarkStart w:id="110" w:name="_Toc183521160"/>
      <w:r w:rsidRPr="003B2883">
        <w:t>5</w:t>
      </w:r>
      <w:r w:rsidRPr="003B2883">
        <w:tab/>
        <w:t>Services offered by the AMF</w:t>
      </w:r>
      <w:bookmarkEnd w:id="100"/>
      <w:bookmarkEnd w:id="101"/>
      <w:bookmarkEnd w:id="102"/>
      <w:bookmarkEnd w:id="103"/>
      <w:bookmarkEnd w:id="104"/>
      <w:bookmarkEnd w:id="105"/>
      <w:bookmarkEnd w:id="106"/>
      <w:bookmarkEnd w:id="107"/>
      <w:bookmarkEnd w:id="108"/>
      <w:bookmarkEnd w:id="109"/>
      <w:bookmarkEnd w:id="110"/>
    </w:p>
    <w:p w14:paraId="4D10E439" w14:textId="77777777" w:rsidR="00602AC0" w:rsidRPr="003B2883" w:rsidRDefault="00602AC0" w:rsidP="009A30FA">
      <w:pPr>
        <w:pStyle w:val="Heading2"/>
      </w:pPr>
      <w:bookmarkStart w:id="111" w:name="_Toc25156164"/>
      <w:bookmarkStart w:id="112" w:name="_Toc34124464"/>
      <w:bookmarkStart w:id="113" w:name="_Toc43207578"/>
      <w:bookmarkStart w:id="114" w:name="_Toc49857058"/>
      <w:bookmarkStart w:id="115" w:name="_Toc56676889"/>
      <w:bookmarkStart w:id="116" w:name="_Toc56696137"/>
      <w:bookmarkStart w:id="117" w:name="_Toc81227466"/>
      <w:bookmarkStart w:id="118" w:name="_Toc104238275"/>
      <w:bookmarkStart w:id="119" w:name="_Toc104238732"/>
      <w:bookmarkStart w:id="120" w:name="_Toc104388507"/>
      <w:bookmarkStart w:id="121" w:name="_Toc183521161"/>
      <w:r w:rsidRPr="003B2883">
        <w:t>5.1</w:t>
      </w:r>
      <w:r w:rsidRPr="003B2883">
        <w:tab/>
        <w:t>Introduction</w:t>
      </w:r>
      <w:bookmarkEnd w:id="111"/>
      <w:bookmarkEnd w:id="112"/>
      <w:bookmarkEnd w:id="113"/>
      <w:bookmarkEnd w:id="114"/>
      <w:bookmarkEnd w:id="115"/>
      <w:bookmarkEnd w:id="116"/>
      <w:bookmarkEnd w:id="117"/>
      <w:bookmarkEnd w:id="118"/>
      <w:bookmarkEnd w:id="119"/>
      <w:bookmarkEnd w:id="120"/>
      <w:bookmarkEnd w:id="121"/>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shd w:val="clear" w:color="auto" w:fill="auto"/>
          </w:tcPr>
          <w:p w14:paraId="00CF0746" w14:textId="77777777" w:rsidR="00602AC0" w:rsidRPr="00C30764" w:rsidRDefault="00602AC0" w:rsidP="00C9263C">
            <w:pPr>
              <w:pStyle w:val="TAH"/>
            </w:pPr>
            <w:r w:rsidRPr="00C9263C">
              <w:t>Service Name</w:t>
            </w:r>
          </w:p>
        </w:tc>
        <w:tc>
          <w:tcPr>
            <w:tcW w:w="807" w:type="dxa"/>
            <w:shd w:val="clear" w:color="auto" w:fill="auto"/>
          </w:tcPr>
          <w:p w14:paraId="2156C187" w14:textId="77777777" w:rsidR="00602AC0" w:rsidRPr="00C30764" w:rsidRDefault="00602AC0" w:rsidP="00C9263C">
            <w:pPr>
              <w:pStyle w:val="TAH"/>
            </w:pPr>
            <w:r w:rsidRPr="00C9263C">
              <w:t>Clause</w:t>
            </w:r>
          </w:p>
        </w:tc>
        <w:tc>
          <w:tcPr>
            <w:tcW w:w="1630" w:type="dxa"/>
            <w:shd w:val="clear" w:color="auto" w:fill="auto"/>
          </w:tcPr>
          <w:p w14:paraId="184B1B42" w14:textId="77777777" w:rsidR="00602AC0" w:rsidRPr="00C30764" w:rsidRDefault="00602AC0" w:rsidP="00C9263C">
            <w:pPr>
              <w:pStyle w:val="TAH"/>
            </w:pPr>
            <w:r w:rsidRPr="00C9263C">
              <w:t>Description</w:t>
            </w:r>
          </w:p>
        </w:tc>
        <w:tc>
          <w:tcPr>
            <w:tcW w:w="3258" w:type="dxa"/>
            <w:shd w:val="clear" w:color="auto" w:fill="auto"/>
          </w:tcPr>
          <w:p w14:paraId="14616F56" w14:textId="77777777" w:rsidR="00602AC0" w:rsidRPr="00C30764" w:rsidRDefault="00602AC0" w:rsidP="00C9263C">
            <w:pPr>
              <w:pStyle w:val="TAH"/>
            </w:pPr>
            <w:r w:rsidRPr="00C9263C">
              <w:t>OpenAPI Specification File</w:t>
            </w:r>
          </w:p>
        </w:tc>
        <w:tc>
          <w:tcPr>
            <w:tcW w:w="1063" w:type="dxa"/>
            <w:shd w:val="clear" w:color="auto" w:fill="auto"/>
          </w:tcPr>
          <w:p w14:paraId="78F8E27C" w14:textId="77777777" w:rsidR="00602AC0" w:rsidRPr="00C30764" w:rsidRDefault="00602AC0" w:rsidP="00C9263C">
            <w:pPr>
              <w:pStyle w:val="TAH"/>
            </w:pPr>
            <w:r w:rsidRPr="00C9263C">
              <w:t>apiName</w:t>
            </w:r>
          </w:p>
        </w:tc>
        <w:tc>
          <w:tcPr>
            <w:tcW w:w="856" w:type="dxa"/>
            <w:shd w:val="clear" w:color="auto" w:fill="auto"/>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shd w:val="clear" w:color="auto" w:fill="auto"/>
          </w:tcPr>
          <w:p w14:paraId="6E06C0A2" w14:textId="77777777" w:rsidR="00602AC0" w:rsidRPr="00C30764" w:rsidRDefault="00602AC0" w:rsidP="00C9263C">
            <w:pPr>
              <w:pStyle w:val="TAL"/>
            </w:pPr>
            <w:r w:rsidRPr="00C9263C">
              <w:t>Namf_Communication</w:t>
            </w:r>
          </w:p>
        </w:tc>
        <w:tc>
          <w:tcPr>
            <w:tcW w:w="807" w:type="dxa"/>
            <w:shd w:val="clear" w:color="auto" w:fill="auto"/>
          </w:tcPr>
          <w:p w14:paraId="14190BB4" w14:textId="77777777" w:rsidR="00602AC0" w:rsidRPr="00C30764" w:rsidRDefault="00602AC0" w:rsidP="00C9263C">
            <w:pPr>
              <w:pStyle w:val="TAL"/>
            </w:pPr>
            <w:r w:rsidRPr="00C9263C">
              <w:t>6.1</w:t>
            </w:r>
          </w:p>
        </w:tc>
        <w:tc>
          <w:tcPr>
            <w:tcW w:w="1630" w:type="dxa"/>
            <w:shd w:val="clear" w:color="auto" w:fill="auto"/>
          </w:tcPr>
          <w:p w14:paraId="1FE2ADD1" w14:textId="77777777" w:rsidR="00602AC0" w:rsidRPr="00C30764" w:rsidRDefault="00602AC0" w:rsidP="00C9263C">
            <w:pPr>
              <w:pStyle w:val="TAL"/>
            </w:pPr>
            <w:r w:rsidRPr="00C9263C">
              <w:t>AMF Communication Service</w:t>
            </w:r>
          </w:p>
        </w:tc>
        <w:tc>
          <w:tcPr>
            <w:tcW w:w="3258" w:type="dxa"/>
            <w:shd w:val="clear" w:color="auto" w:fill="auto"/>
          </w:tcPr>
          <w:p w14:paraId="5632F1F5" w14:textId="77777777" w:rsidR="00602AC0" w:rsidRPr="00C30764" w:rsidRDefault="00602AC0" w:rsidP="00C9263C">
            <w:pPr>
              <w:pStyle w:val="TAL"/>
            </w:pPr>
            <w:r w:rsidRPr="00C9263C">
              <w:t>TS29518_Namf_Communication.yaml</w:t>
            </w:r>
          </w:p>
        </w:tc>
        <w:tc>
          <w:tcPr>
            <w:tcW w:w="1063" w:type="dxa"/>
            <w:shd w:val="clear" w:color="auto" w:fill="auto"/>
          </w:tcPr>
          <w:p w14:paraId="7B792555" w14:textId="77777777" w:rsidR="00602AC0" w:rsidRPr="00C30764" w:rsidRDefault="00602AC0" w:rsidP="00C9263C">
            <w:pPr>
              <w:pStyle w:val="TAL"/>
            </w:pPr>
            <w:r w:rsidRPr="00C9263C">
              <w:t>namf-comm</w:t>
            </w:r>
          </w:p>
        </w:tc>
        <w:tc>
          <w:tcPr>
            <w:tcW w:w="856" w:type="dxa"/>
            <w:shd w:val="clear" w:color="auto" w:fill="auto"/>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shd w:val="clear" w:color="auto" w:fill="auto"/>
          </w:tcPr>
          <w:p w14:paraId="61B8A4E9" w14:textId="77777777" w:rsidR="00602AC0" w:rsidRPr="00C30764" w:rsidRDefault="00602AC0" w:rsidP="00C9263C">
            <w:pPr>
              <w:pStyle w:val="TAL"/>
            </w:pPr>
            <w:r w:rsidRPr="00C9263C">
              <w:t>Namf_EventExposure</w:t>
            </w:r>
          </w:p>
        </w:tc>
        <w:tc>
          <w:tcPr>
            <w:tcW w:w="807" w:type="dxa"/>
            <w:shd w:val="clear" w:color="auto" w:fill="auto"/>
          </w:tcPr>
          <w:p w14:paraId="039B6899" w14:textId="77777777" w:rsidR="00602AC0" w:rsidRPr="00C30764" w:rsidRDefault="00602AC0" w:rsidP="00C9263C">
            <w:pPr>
              <w:pStyle w:val="TAL"/>
            </w:pPr>
            <w:r w:rsidRPr="00C9263C">
              <w:t>6.2</w:t>
            </w:r>
          </w:p>
        </w:tc>
        <w:tc>
          <w:tcPr>
            <w:tcW w:w="1630" w:type="dxa"/>
            <w:shd w:val="clear" w:color="auto" w:fill="auto"/>
          </w:tcPr>
          <w:p w14:paraId="7C0862E9" w14:textId="77777777" w:rsidR="00602AC0" w:rsidRPr="00C30764" w:rsidRDefault="00602AC0" w:rsidP="00C9263C">
            <w:pPr>
              <w:pStyle w:val="TAL"/>
            </w:pPr>
            <w:r w:rsidRPr="00C9263C">
              <w:t>AMF Event Exposure Service</w:t>
            </w:r>
          </w:p>
        </w:tc>
        <w:tc>
          <w:tcPr>
            <w:tcW w:w="3258" w:type="dxa"/>
            <w:shd w:val="clear" w:color="auto" w:fill="auto"/>
          </w:tcPr>
          <w:p w14:paraId="68C780B9" w14:textId="77777777" w:rsidR="00602AC0" w:rsidRPr="00C30764" w:rsidRDefault="00602AC0" w:rsidP="00C9263C">
            <w:pPr>
              <w:pStyle w:val="TAL"/>
            </w:pPr>
            <w:r w:rsidRPr="00C9263C">
              <w:t>TS29518_Namf_EventExposure.yaml</w:t>
            </w:r>
          </w:p>
        </w:tc>
        <w:tc>
          <w:tcPr>
            <w:tcW w:w="1063" w:type="dxa"/>
            <w:shd w:val="clear" w:color="auto" w:fill="auto"/>
          </w:tcPr>
          <w:p w14:paraId="48A2319E" w14:textId="77777777" w:rsidR="00602AC0" w:rsidRPr="00C30764" w:rsidRDefault="00602AC0" w:rsidP="00C9263C">
            <w:pPr>
              <w:pStyle w:val="TAL"/>
            </w:pPr>
            <w:r w:rsidRPr="00C9263C">
              <w:t>namf-evts</w:t>
            </w:r>
          </w:p>
        </w:tc>
        <w:tc>
          <w:tcPr>
            <w:tcW w:w="856" w:type="dxa"/>
            <w:shd w:val="clear" w:color="auto" w:fill="auto"/>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shd w:val="clear" w:color="auto" w:fill="auto"/>
          </w:tcPr>
          <w:p w14:paraId="64BCCD90" w14:textId="77777777" w:rsidR="00602AC0" w:rsidRPr="00C30764" w:rsidRDefault="00602AC0" w:rsidP="00C9263C">
            <w:pPr>
              <w:pStyle w:val="TAL"/>
            </w:pPr>
            <w:r w:rsidRPr="00C9263C">
              <w:t>Namf_MT</w:t>
            </w:r>
          </w:p>
        </w:tc>
        <w:tc>
          <w:tcPr>
            <w:tcW w:w="807" w:type="dxa"/>
            <w:shd w:val="clear" w:color="auto" w:fill="auto"/>
          </w:tcPr>
          <w:p w14:paraId="3A26EE0C" w14:textId="77777777" w:rsidR="00602AC0" w:rsidRPr="00C30764" w:rsidRDefault="00602AC0" w:rsidP="00C9263C">
            <w:pPr>
              <w:pStyle w:val="TAL"/>
            </w:pPr>
            <w:r w:rsidRPr="00C9263C">
              <w:t>6.3</w:t>
            </w:r>
          </w:p>
        </w:tc>
        <w:tc>
          <w:tcPr>
            <w:tcW w:w="1630" w:type="dxa"/>
            <w:shd w:val="clear" w:color="auto" w:fill="auto"/>
          </w:tcPr>
          <w:p w14:paraId="028708F2" w14:textId="77777777" w:rsidR="00602AC0" w:rsidRPr="00C30764" w:rsidRDefault="00602AC0" w:rsidP="00C9263C">
            <w:pPr>
              <w:pStyle w:val="TAL"/>
            </w:pPr>
            <w:r w:rsidRPr="00C9263C">
              <w:t>AMF Mobile Terminated Service</w:t>
            </w:r>
          </w:p>
        </w:tc>
        <w:tc>
          <w:tcPr>
            <w:tcW w:w="3258" w:type="dxa"/>
            <w:shd w:val="clear" w:color="auto" w:fill="auto"/>
          </w:tcPr>
          <w:p w14:paraId="116EE370" w14:textId="77777777" w:rsidR="00602AC0" w:rsidRPr="00C30764" w:rsidRDefault="00602AC0" w:rsidP="00C9263C">
            <w:pPr>
              <w:pStyle w:val="TAL"/>
            </w:pPr>
            <w:r w:rsidRPr="00C9263C">
              <w:t>TS29518_Namf_MT.yaml</w:t>
            </w:r>
          </w:p>
        </w:tc>
        <w:tc>
          <w:tcPr>
            <w:tcW w:w="1063" w:type="dxa"/>
            <w:shd w:val="clear" w:color="auto" w:fill="auto"/>
          </w:tcPr>
          <w:p w14:paraId="66180A04" w14:textId="77777777" w:rsidR="00602AC0" w:rsidRPr="00C30764" w:rsidRDefault="00602AC0" w:rsidP="00C9263C">
            <w:pPr>
              <w:pStyle w:val="TAL"/>
            </w:pPr>
            <w:r w:rsidRPr="00C9263C">
              <w:t>namf-mt</w:t>
            </w:r>
          </w:p>
        </w:tc>
        <w:tc>
          <w:tcPr>
            <w:tcW w:w="856" w:type="dxa"/>
            <w:shd w:val="clear" w:color="auto" w:fill="auto"/>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shd w:val="clear" w:color="auto" w:fill="auto"/>
          </w:tcPr>
          <w:p w14:paraId="1A9855B3" w14:textId="77777777" w:rsidR="00602AC0" w:rsidRPr="00C30764" w:rsidRDefault="00602AC0" w:rsidP="00C9263C">
            <w:pPr>
              <w:pStyle w:val="TAL"/>
            </w:pPr>
            <w:r w:rsidRPr="00C9263C">
              <w:t>Namf_Location</w:t>
            </w:r>
          </w:p>
        </w:tc>
        <w:tc>
          <w:tcPr>
            <w:tcW w:w="807" w:type="dxa"/>
            <w:shd w:val="clear" w:color="auto" w:fill="auto"/>
          </w:tcPr>
          <w:p w14:paraId="611C7FC7" w14:textId="77777777" w:rsidR="00602AC0" w:rsidRPr="00C30764" w:rsidRDefault="00602AC0" w:rsidP="00C9263C">
            <w:pPr>
              <w:pStyle w:val="TAL"/>
            </w:pPr>
            <w:r w:rsidRPr="00C9263C">
              <w:t>6.4</w:t>
            </w:r>
          </w:p>
        </w:tc>
        <w:tc>
          <w:tcPr>
            <w:tcW w:w="1630" w:type="dxa"/>
            <w:shd w:val="clear" w:color="auto" w:fill="auto"/>
          </w:tcPr>
          <w:p w14:paraId="1D5EE7A3" w14:textId="77777777" w:rsidR="00602AC0" w:rsidRPr="00C30764" w:rsidRDefault="00602AC0" w:rsidP="00C9263C">
            <w:pPr>
              <w:pStyle w:val="TAL"/>
            </w:pPr>
            <w:r w:rsidRPr="00C9263C">
              <w:t>AMF Location Service</w:t>
            </w:r>
          </w:p>
        </w:tc>
        <w:tc>
          <w:tcPr>
            <w:tcW w:w="3258" w:type="dxa"/>
            <w:shd w:val="clear" w:color="auto" w:fill="auto"/>
          </w:tcPr>
          <w:p w14:paraId="5CE912BB" w14:textId="77777777" w:rsidR="00602AC0" w:rsidRPr="00C30764" w:rsidRDefault="00602AC0" w:rsidP="00C9263C">
            <w:pPr>
              <w:pStyle w:val="TAL"/>
            </w:pPr>
            <w:r w:rsidRPr="00C9263C">
              <w:t>TS29518_Namf_Location.yaml</w:t>
            </w:r>
          </w:p>
        </w:tc>
        <w:tc>
          <w:tcPr>
            <w:tcW w:w="1063" w:type="dxa"/>
            <w:shd w:val="clear" w:color="auto" w:fill="auto"/>
          </w:tcPr>
          <w:p w14:paraId="74808AD0" w14:textId="77777777" w:rsidR="00602AC0" w:rsidRPr="00C30764" w:rsidRDefault="00602AC0" w:rsidP="00C9263C">
            <w:pPr>
              <w:pStyle w:val="TAL"/>
            </w:pPr>
            <w:r w:rsidRPr="00C9263C">
              <w:t>namf-loc</w:t>
            </w:r>
          </w:p>
        </w:tc>
        <w:tc>
          <w:tcPr>
            <w:tcW w:w="856" w:type="dxa"/>
            <w:shd w:val="clear" w:color="auto" w:fill="auto"/>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9A30FA">
      <w:pPr>
        <w:pStyle w:val="Heading2"/>
      </w:pPr>
      <w:bookmarkStart w:id="122" w:name="_Toc25156165"/>
      <w:bookmarkStart w:id="123" w:name="_Toc34124465"/>
      <w:bookmarkStart w:id="124" w:name="_Toc43207579"/>
      <w:bookmarkStart w:id="125" w:name="_Toc49857059"/>
      <w:bookmarkStart w:id="126" w:name="_Toc56676890"/>
      <w:bookmarkStart w:id="127" w:name="_Toc56696138"/>
      <w:bookmarkStart w:id="128" w:name="_Toc81227467"/>
      <w:bookmarkStart w:id="129" w:name="_Toc104238276"/>
      <w:bookmarkStart w:id="130" w:name="_Toc104238733"/>
      <w:bookmarkStart w:id="131" w:name="_Toc104388508"/>
      <w:bookmarkStart w:id="132" w:name="_Toc183521162"/>
      <w:r w:rsidRPr="003B2883">
        <w:lastRenderedPageBreak/>
        <w:t>5.2</w:t>
      </w:r>
      <w:r w:rsidRPr="003B2883">
        <w:tab/>
        <w:t>Namf_Communication Service</w:t>
      </w:r>
      <w:bookmarkEnd w:id="122"/>
      <w:bookmarkEnd w:id="123"/>
      <w:bookmarkEnd w:id="124"/>
      <w:bookmarkEnd w:id="125"/>
      <w:bookmarkEnd w:id="126"/>
      <w:bookmarkEnd w:id="127"/>
      <w:bookmarkEnd w:id="128"/>
      <w:bookmarkEnd w:id="129"/>
      <w:bookmarkEnd w:id="130"/>
      <w:bookmarkEnd w:id="131"/>
      <w:bookmarkEnd w:id="132"/>
    </w:p>
    <w:p w14:paraId="6F67538C" w14:textId="77777777" w:rsidR="00602AC0" w:rsidRPr="003B2883" w:rsidRDefault="00602AC0" w:rsidP="009A30FA">
      <w:pPr>
        <w:pStyle w:val="Heading3"/>
      </w:pPr>
      <w:bookmarkStart w:id="133" w:name="_Toc25156166"/>
      <w:bookmarkStart w:id="134" w:name="_Toc34124466"/>
      <w:bookmarkStart w:id="135" w:name="_Toc43207580"/>
      <w:bookmarkStart w:id="136" w:name="_Toc49857060"/>
      <w:bookmarkStart w:id="137" w:name="_Toc56676891"/>
      <w:bookmarkStart w:id="138" w:name="_Toc56696139"/>
      <w:bookmarkStart w:id="139" w:name="_Toc81227468"/>
      <w:bookmarkStart w:id="140" w:name="_Toc104238277"/>
      <w:bookmarkStart w:id="141" w:name="_Toc104238734"/>
      <w:bookmarkStart w:id="142" w:name="_Toc104388509"/>
      <w:bookmarkStart w:id="143" w:name="_Toc183521163"/>
      <w:r w:rsidRPr="003B2883">
        <w:t>5.2.1</w:t>
      </w:r>
      <w:r w:rsidRPr="003B2883">
        <w:tab/>
        <w:t>Service Description</w:t>
      </w:r>
      <w:bookmarkEnd w:id="133"/>
      <w:bookmarkEnd w:id="134"/>
      <w:bookmarkEnd w:id="135"/>
      <w:bookmarkEnd w:id="136"/>
      <w:bookmarkEnd w:id="137"/>
      <w:bookmarkEnd w:id="138"/>
      <w:bookmarkEnd w:id="139"/>
      <w:bookmarkEnd w:id="140"/>
      <w:bookmarkEnd w:id="141"/>
      <w:bookmarkEnd w:id="142"/>
      <w:bookmarkEnd w:id="143"/>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w:t>
      </w:r>
      <w:r w:rsidRPr="003B2883">
        <w:lastRenderedPageBreak/>
        <w:t>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9A30FA">
      <w:pPr>
        <w:pStyle w:val="Heading3"/>
      </w:pPr>
      <w:bookmarkStart w:id="144" w:name="_Toc25156167"/>
      <w:bookmarkStart w:id="145" w:name="_Toc34124467"/>
      <w:bookmarkStart w:id="146" w:name="_Toc43207581"/>
      <w:bookmarkStart w:id="147" w:name="_Toc49857061"/>
      <w:bookmarkStart w:id="148" w:name="_Toc56676892"/>
      <w:bookmarkStart w:id="149" w:name="_Toc56696140"/>
      <w:bookmarkStart w:id="150" w:name="_Toc81227469"/>
      <w:bookmarkStart w:id="151" w:name="_Toc104238278"/>
      <w:bookmarkStart w:id="152" w:name="_Toc104238735"/>
      <w:bookmarkStart w:id="153" w:name="_Toc104388510"/>
      <w:bookmarkStart w:id="154" w:name="_Toc183521164"/>
      <w:r w:rsidRPr="003B2883">
        <w:t>5.2.2</w:t>
      </w:r>
      <w:r w:rsidRPr="003B2883">
        <w:tab/>
        <w:t>Service Operations</w:t>
      </w:r>
      <w:bookmarkEnd w:id="144"/>
      <w:bookmarkEnd w:id="145"/>
      <w:bookmarkEnd w:id="146"/>
      <w:bookmarkEnd w:id="147"/>
      <w:bookmarkEnd w:id="148"/>
      <w:bookmarkEnd w:id="149"/>
      <w:bookmarkEnd w:id="150"/>
      <w:bookmarkEnd w:id="151"/>
      <w:bookmarkEnd w:id="152"/>
      <w:bookmarkEnd w:id="153"/>
      <w:bookmarkEnd w:id="154"/>
    </w:p>
    <w:p w14:paraId="1C48C9CE" w14:textId="77777777" w:rsidR="00602AC0" w:rsidRPr="003B2883" w:rsidRDefault="00602AC0" w:rsidP="009A30FA">
      <w:pPr>
        <w:pStyle w:val="Heading4"/>
      </w:pPr>
      <w:bookmarkStart w:id="155" w:name="_Toc25156168"/>
      <w:bookmarkStart w:id="156" w:name="_Toc34124468"/>
      <w:bookmarkStart w:id="157" w:name="_Toc43207582"/>
      <w:bookmarkStart w:id="158" w:name="_Toc49857062"/>
      <w:bookmarkStart w:id="159" w:name="_Toc56676893"/>
      <w:bookmarkStart w:id="160" w:name="_Toc56696141"/>
      <w:bookmarkStart w:id="161" w:name="_Toc81227470"/>
      <w:bookmarkStart w:id="162" w:name="_Toc104238279"/>
      <w:bookmarkStart w:id="163" w:name="_Toc104238736"/>
      <w:bookmarkStart w:id="164" w:name="_Toc104388511"/>
      <w:bookmarkStart w:id="165" w:name="_Toc183521165"/>
      <w:r w:rsidRPr="003B2883">
        <w:t>5.2.2.1</w:t>
      </w:r>
      <w:r w:rsidRPr="003B2883">
        <w:tab/>
        <w:t>Introduction</w:t>
      </w:r>
      <w:bookmarkEnd w:id="155"/>
      <w:bookmarkEnd w:id="156"/>
      <w:bookmarkEnd w:id="157"/>
      <w:bookmarkEnd w:id="158"/>
      <w:bookmarkEnd w:id="159"/>
      <w:bookmarkEnd w:id="160"/>
      <w:bookmarkEnd w:id="161"/>
      <w:bookmarkEnd w:id="162"/>
      <w:bookmarkEnd w:id="163"/>
      <w:bookmarkEnd w:id="164"/>
      <w:bookmarkEnd w:id="165"/>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9A30FA">
      <w:pPr>
        <w:pStyle w:val="Heading4"/>
      </w:pPr>
      <w:bookmarkStart w:id="166" w:name="_Toc25156169"/>
      <w:bookmarkStart w:id="167" w:name="_Toc34124469"/>
      <w:bookmarkStart w:id="168" w:name="_Toc43207583"/>
      <w:bookmarkStart w:id="169" w:name="_Toc49857063"/>
      <w:bookmarkStart w:id="170" w:name="_Toc56676894"/>
      <w:bookmarkStart w:id="171" w:name="_Toc56696142"/>
      <w:bookmarkStart w:id="172" w:name="_Toc81227471"/>
      <w:bookmarkStart w:id="173" w:name="_Toc104238280"/>
      <w:bookmarkStart w:id="174" w:name="_Toc104238737"/>
      <w:bookmarkStart w:id="175" w:name="_Toc104388512"/>
      <w:bookmarkStart w:id="176" w:name="_Toc183521166"/>
      <w:r w:rsidRPr="003B2883">
        <w:lastRenderedPageBreak/>
        <w:t>5.2.2.2</w:t>
      </w:r>
      <w:r w:rsidRPr="003B2883">
        <w:tab/>
        <w:t>UE Context Operations</w:t>
      </w:r>
      <w:bookmarkEnd w:id="166"/>
      <w:bookmarkEnd w:id="167"/>
      <w:bookmarkEnd w:id="168"/>
      <w:bookmarkEnd w:id="169"/>
      <w:bookmarkEnd w:id="170"/>
      <w:bookmarkEnd w:id="171"/>
      <w:bookmarkEnd w:id="172"/>
      <w:bookmarkEnd w:id="173"/>
      <w:bookmarkEnd w:id="174"/>
      <w:bookmarkEnd w:id="175"/>
      <w:bookmarkEnd w:id="176"/>
    </w:p>
    <w:p w14:paraId="4D8201AE" w14:textId="77777777" w:rsidR="00602AC0" w:rsidRPr="003B2883" w:rsidRDefault="00602AC0" w:rsidP="009A30FA">
      <w:pPr>
        <w:pStyle w:val="Heading5"/>
      </w:pPr>
      <w:bookmarkStart w:id="177" w:name="_Toc25156170"/>
      <w:bookmarkStart w:id="178" w:name="_Toc34124470"/>
      <w:bookmarkStart w:id="179" w:name="_Toc43207584"/>
      <w:bookmarkStart w:id="180" w:name="_Toc49857064"/>
      <w:bookmarkStart w:id="181" w:name="_Toc56676895"/>
      <w:bookmarkStart w:id="182" w:name="_Toc56696143"/>
      <w:bookmarkStart w:id="183" w:name="_Toc81227472"/>
      <w:bookmarkStart w:id="184" w:name="_Toc104238281"/>
      <w:bookmarkStart w:id="185" w:name="_Toc104238738"/>
      <w:bookmarkStart w:id="186" w:name="_Toc104388513"/>
      <w:bookmarkStart w:id="187" w:name="_Toc183521167"/>
      <w:r w:rsidRPr="003B2883">
        <w:t>5.2.2.2.1</w:t>
      </w:r>
      <w:r w:rsidRPr="003B2883">
        <w:tab/>
        <w:t>UEContextTransfer</w:t>
      </w:r>
      <w:bookmarkEnd w:id="177"/>
      <w:bookmarkEnd w:id="178"/>
      <w:bookmarkEnd w:id="179"/>
      <w:bookmarkEnd w:id="180"/>
      <w:bookmarkEnd w:id="181"/>
      <w:bookmarkEnd w:id="182"/>
      <w:bookmarkEnd w:id="183"/>
      <w:bookmarkEnd w:id="184"/>
      <w:bookmarkEnd w:id="185"/>
      <w:bookmarkEnd w:id="186"/>
      <w:bookmarkEnd w:id="187"/>
    </w:p>
    <w:p w14:paraId="0F873FB7" w14:textId="77777777" w:rsidR="00602AC0" w:rsidRPr="004E3DBC" w:rsidRDefault="00602AC0" w:rsidP="00FC4A87">
      <w:pPr>
        <w:pStyle w:val="Heading6"/>
        <w:rPr>
          <w:rFonts w:eastAsiaTheme="minorEastAsia"/>
          <w:lang w:eastAsia="en-US"/>
        </w:rPr>
      </w:pPr>
      <w:bookmarkStart w:id="188" w:name="_Toc25156171"/>
      <w:bookmarkStart w:id="189" w:name="_Toc34124471"/>
      <w:bookmarkStart w:id="190" w:name="_Toc43207585"/>
      <w:bookmarkStart w:id="191" w:name="_Toc49857065"/>
      <w:bookmarkStart w:id="192" w:name="_Toc56676896"/>
      <w:bookmarkStart w:id="193" w:name="_Toc56696144"/>
      <w:bookmarkStart w:id="194" w:name="_Toc81227473"/>
      <w:bookmarkStart w:id="195" w:name="_Toc104388514"/>
      <w:bookmarkStart w:id="196" w:name="_Toc183521168"/>
      <w:r w:rsidRPr="004E3DBC">
        <w:rPr>
          <w:rFonts w:eastAsiaTheme="minorEastAsia"/>
          <w:lang w:eastAsia="en-US"/>
        </w:rPr>
        <w:t>5.2.2.2.1.1</w:t>
      </w:r>
      <w:r w:rsidRPr="004E3DBC">
        <w:rPr>
          <w:rFonts w:eastAsiaTheme="minorEastAsia"/>
          <w:lang w:eastAsia="en-US"/>
        </w:rPr>
        <w:tab/>
        <w:t>General</w:t>
      </w:r>
      <w:bookmarkEnd w:id="188"/>
      <w:bookmarkEnd w:id="189"/>
      <w:bookmarkEnd w:id="190"/>
      <w:bookmarkEnd w:id="191"/>
      <w:bookmarkEnd w:id="192"/>
      <w:bookmarkEnd w:id="193"/>
      <w:bookmarkEnd w:id="194"/>
      <w:bookmarkEnd w:id="195"/>
      <w:bookmarkEnd w:id="196"/>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45pt;height:105.85pt" o:ole="">
            <v:imagedata r:id="rId14" o:title=""/>
          </v:shape>
          <o:OLEObject Type="Embed" ProgID="Visio.Drawing.11" ShapeID="_x0000_i1028" DrawAspect="Content" ObjectID="_1794139145"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lastRenderedPageBreak/>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w:t>
      </w:r>
      <w:r w:rsidRPr="00D87638">
        <w:lastRenderedPageBreak/>
        <w:t>e</w:t>
      </w:r>
      <w:r>
        <w:t>)</w:t>
      </w:r>
      <w:r w:rsidRPr="00D87638">
        <w:t xml:space="preserve"> AMF and the source AMF determines based on the PLMN ID of the (target) AMF that there is no possibility for relocating the N2 interface for non-3GPP access to the (target) AMF</w:t>
      </w:r>
      <w:r>
        <w:t>.</w:t>
      </w:r>
    </w:p>
    <w:p w14:paraId="14FB206A" w14:textId="26F55F55"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[30]).</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2715FF">
      <w:pPr>
        <w:pStyle w:val="B2"/>
      </w:pPr>
      <w:r w:rsidRPr="002715FF">
        <w:t>a)</w:t>
      </w:r>
      <w:r w:rsidRPr="002715FF">
        <w:tab/>
        <w:t>Any NF Service Consumer has subscribed for UE specific event; and/or</w:t>
      </w:r>
    </w:p>
    <w:p w14:paraId="41AF4D26"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bookmarkStart w:id="197" w:name="_PERM_MCCTEMPBM_CRPT4824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197"/>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4E3DBC" w:rsidRDefault="00602AC0" w:rsidP="00FC4A87">
      <w:pPr>
        <w:pStyle w:val="Heading6"/>
        <w:rPr>
          <w:rFonts w:eastAsiaTheme="minorEastAsia"/>
          <w:lang w:eastAsia="en-US"/>
        </w:rPr>
      </w:pPr>
      <w:bookmarkStart w:id="198" w:name="_Toc25156172"/>
      <w:bookmarkStart w:id="199" w:name="_Toc34124472"/>
      <w:bookmarkStart w:id="200" w:name="_Toc43207586"/>
      <w:bookmarkStart w:id="201" w:name="_Toc49857066"/>
      <w:bookmarkStart w:id="202" w:name="_Toc56676897"/>
      <w:bookmarkStart w:id="203" w:name="_Toc56696145"/>
      <w:bookmarkStart w:id="204" w:name="_Toc81227474"/>
      <w:bookmarkStart w:id="205" w:name="_Toc104388515"/>
      <w:bookmarkStart w:id="206" w:name="_Toc183521169"/>
      <w:r w:rsidRPr="004E3DBC">
        <w:rPr>
          <w:rFonts w:eastAsiaTheme="minorEastAsia"/>
          <w:lang w:eastAsia="en-US"/>
        </w:rPr>
        <w:lastRenderedPageBreak/>
        <w:t>5.2.2.2.1.2</w:t>
      </w:r>
      <w:r w:rsidRPr="004E3DBC">
        <w:rPr>
          <w:rFonts w:eastAsiaTheme="minorEastAsia"/>
          <w:lang w:eastAsia="en-US"/>
        </w:rPr>
        <w:tab/>
        <w:t>Retrieve UE Context after successful UE authentication</w:t>
      </w:r>
      <w:bookmarkEnd w:id="198"/>
      <w:bookmarkEnd w:id="199"/>
      <w:bookmarkEnd w:id="200"/>
      <w:bookmarkEnd w:id="201"/>
      <w:bookmarkEnd w:id="202"/>
      <w:bookmarkEnd w:id="203"/>
      <w:bookmarkEnd w:id="204"/>
      <w:bookmarkEnd w:id="205"/>
      <w:bookmarkEnd w:id="206"/>
    </w:p>
    <w:p w14:paraId="1099063A" w14:textId="77777777" w:rsidR="00602AC0" w:rsidRPr="003B2883" w:rsidRDefault="00602AC0" w:rsidP="00602AC0">
      <w:r w:rsidRPr="003B2883">
        <w:t>When a successful UE authentication has been performed after a previous integrity check failure, the NF service consumer (e.g. the target AMF) shall retrieve the UE context by invoking "transfer" service operation on the URI of the "Individual ueContext" resource iden</w:t>
      </w:r>
      <w:r w:rsidRPr="003B2883">
        <w:lastRenderedPageBreak/>
        <w:t xml:space="preserve">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9A30FA">
      <w:pPr>
        <w:pStyle w:val="Heading5"/>
      </w:pPr>
      <w:bookmarkStart w:id="207" w:name="_Toc25156173"/>
      <w:bookmarkStart w:id="208" w:name="_Toc34124473"/>
      <w:bookmarkStart w:id="209" w:name="_Toc43207587"/>
      <w:bookmarkStart w:id="210" w:name="_Toc49857067"/>
      <w:bookmarkStart w:id="211" w:name="_Toc56676898"/>
      <w:bookmarkStart w:id="212" w:name="_Toc56696146"/>
      <w:bookmarkStart w:id="213" w:name="_Toc81227475"/>
      <w:bookmarkStart w:id="214" w:name="_Toc104238282"/>
      <w:bookmarkStart w:id="215" w:name="_Toc104238739"/>
      <w:bookmarkStart w:id="216" w:name="_Toc104388516"/>
      <w:bookmarkStart w:id="217" w:name="_Toc183521170"/>
      <w:r w:rsidRPr="003B2883">
        <w:t>5.2.2.2.2</w:t>
      </w:r>
      <w:r w:rsidRPr="003B2883">
        <w:tab/>
        <w:t>RegistrationStatusUpdate</w:t>
      </w:r>
      <w:bookmarkEnd w:id="207"/>
      <w:bookmarkEnd w:id="208"/>
      <w:bookmarkEnd w:id="209"/>
      <w:bookmarkEnd w:id="210"/>
      <w:bookmarkEnd w:id="211"/>
      <w:bookmarkEnd w:id="212"/>
      <w:bookmarkEnd w:id="213"/>
      <w:bookmarkEnd w:id="214"/>
      <w:bookmarkEnd w:id="215"/>
      <w:bookmarkEnd w:id="216"/>
      <w:bookmarkEnd w:id="217"/>
    </w:p>
    <w:p w14:paraId="386E550D" w14:textId="58C022A7" w:rsidR="00602AC0" w:rsidRPr="004E3DBC" w:rsidRDefault="00602AC0" w:rsidP="00FC4A87">
      <w:pPr>
        <w:pStyle w:val="Heading6"/>
        <w:rPr>
          <w:rFonts w:eastAsiaTheme="minorEastAsia"/>
          <w:lang w:eastAsia="en-US"/>
        </w:rPr>
      </w:pPr>
      <w:bookmarkStart w:id="218" w:name="_Toc25156174"/>
      <w:bookmarkStart w:id="219" w:name="_Toc34124474"/>
      <w:bookmarkStart w:id="220" w:name="_Toc43207588"/>
      <w:bookmarkStart w:id="221" w:name="_Toc49857068"/>
      <w:bookmarkStart w:id="222" w:name="_Toc56676899"/>
      <w:bookmarkStart w:id="223" w:name="_Toc56696147"/>
      <w:bookmarkStart w:id="224" w:name="_Toc81227476"/>
      <w:bookmarkStart w:id="225" w:name="_Toc104388517"/>
      <w:bookmarkStart w:id="226" w:name="_Toc183521171"/>
      <w:r w:rsidRPr="004E3DBC">
        <w:rPr>
          <w:rFonts w:eastAsiaTheme="minorEastAsia"/>
          <w:lang w:eastAsia="en-US"/>
        </w:rPr>
        <w:t>5.2.2.2.2.1</w:t>
      </w:r>
      <w:r w:rsidR="00EF4827">
        <w:rPr>
          <w:rFonts w:eastAsiaTheme="minorEastAsia"/>
          <w:lang w:eastAsia="en-US"/>
        </w:rPr>
        <w:tab/>
      </w:r>
      <w:r w:rsidRPr="00FC4A87">
        <w:rPr>
          <w:rFonts w:eastAsiaTheme="minorEastAsia"/>
        </w:rPr>
        <w:t>General</w:t>
      </w:r>
      <w:bookmarkEnd w:id="218"/>
      <w:bookmarkEnd w:id="219"/>
      <w:bookmarkEnd w:id="220"/>
      <w:bookmarkEnd w:id="221"/>
      <w:bookmarkEnd w:id="222"/>
      <w:bookmarkEnd w:id="223"/>
      <w:bookmarkEnd w:id="224"/>
      <w:bookmarkEnd w:id="225"/>
      <w:bookmarkEnd w:id="226"/>
    </w:p>
    <w:p w14:paraId="7BC1A431" w14:textId="77777777" w:rsidR="00602AC0" w:rsidRPr="003B2883" w:rsidRDefault="00602AC0" w:rsidP="00602AC0">
      <w:r w:rsidRPr="003B2883">
        <w:t>The RegistrationStatusUpdate 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5C5D0837" w14:textId="71D6BFD8" w:rsidR="00602AC0" w:rsidRDefault="00602AC0" w:rsidP="00FC4A87">
      <w:pPr>
        <w:rPr>
          <w:lang w:val="fr-FR"/>
        </w:rPr>
      </w:pPr>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5.85pt" o:ole="">
            <v:imagedata r:id="rId16" o:title=""/>
          </v:shape>
          <o:OLEObject Type="Embed" ProgID="Visio.Drawing.11" ShapeID="_x0000_i1029" DrawAspect="Content" ObjectID="_1794139146"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bookmarkStart w:id="227" w:name="_PERM_MCCTEMPBM_CRPT48240009___2"/>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27"/>
    <w:p w14:paraId="014D70FC" w14:textId="77777777"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41116882" w:rsidR="00602AC0" w:rsidRPr="003B2883" w:rsidRDefault="00602AC0" w:rsidP="00602AC0">
      <w:pPr>
        <w:pStyle w:val="B1"/>
        <w:ind w:left="284" w:firstLine="0"/>
      </w:pPr>
      <w:bookmarkStart w:id="228" w:name="_PERM_MCCTEMPBM_CRPT4824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7F5D14">
        <w:t xml:space="preserve">or V-SMF </w:t>
      </w:r>
      <w:r w:rsidRPr="003B2883">
        <w:t>is changed or removed respectively.</w:t>
      </w:r>
    </w:p>
    <w:p w14:paraId="3AE8EA18" w14:textId="77777777" w:rsidR="00602AC0" w:rsidRPr="003B2883" w:rsidRDefault="00602AC0" w:rsidP="00602AC0">
      <w:pPr>
        <w:pStyle w:val="B1"/>
        <w:ind w:left="284" w:firstLine="0"/>
      </w:pPr>
      <w:r w:rsidRPr="003B2883">
        <w:t>Once the update is received, the source AMF shall:</w:t>
      </w:r>
    </w:p>
    <w:bookmarkEnd w:id="228"/>
    <w:p w14:paraId="14698036" w14:textId="2CC394A3" w:rsidR="00602AC0" w:rsidRDefault="00602AC0" w:rsidP="002715FF">
      <w:pPr>
        <w:pStyle w:val="B1"/>
        <w:rPr>
          <w:rFonts w:cs="Arial"/>
          <w:szCs w:val="18"/>
          <w:lang w:eastAsia="zh-CN"/>
        </w:rPr>
      </w:pPr>
      <w:r w:rsidRPr="002715FF">
        <w:t>-</w:t>
      </w:r>
      <w:r w:rsidRPr="002715FF">
        <w:tab/>
        <w:t>remove the individual ueContext resource and release any PDU session(s) in the toReleaseSessionList attribute, if the transferStatus attribute included in the POST request body is set to "TRANSFERRED"</w:t>
      </w:r>
      <w:r w:rsidR="00FD6139" w:rsidRPr="002715FF">
        <w:t xml:space="preserve"> and if the source AMF transferred the complete UE Context including all MM contexts and PDU Session Contexts</w:t>
      </w:r>
      <w:r w:rsidRPr="002715FF">
        <w:t>. The source AMF may choose to start a timer to supervise the release of the UE context resource and may keep the individual ueContext resource until the timer expires. If the pcfReselect</w:t>
      </w:r>
      <w:r w:rsidR="009006BF" w:rsidRPr="002715FF">
        <w:t>ed</w:t>
      </w:r>
      <w:r w:rsidRPr="002715FF">
        <w:t>Ind is set to true, the source AMF shall terminate the AM Policy Association</w:t>
      </w:r>
      <w:r w:rsidR="009006BF" w:rsidRPr="002715FF">
        <w:t xml:space="preserve"> and/or the UE Policy Association that the source AMF has</w:t>
      </w:r>
      <w:r w:rsidRPr="002715FF">
        <w:t xml:space="preserve"> to the old PCF.</w:t>
      </w:r>
    </w:p>
    <w:p w14:paraId="6629ECB5" w14:textId="1B3E8E17" w:rsidR="00FD6139" w:rsidRPr="003B2883" w:rsidRDefault="00FD6139" w:rsidP="002715FF">
      <w:pPr>
        <w:pStyle w:val="B1"/>
      </w:pPr>
      <w:r w:rsidRPr="002715FF">
        <w:t>-</w:t>
      </w:r>
      <w:r w:rsidRPr="002715FF">
        <w:tab/>
        <w:t>keep the UE context only including the MM context and PDU session(s</w:t>
      </w:r>
      <w:r w:rsidRPr="002715FF">
        <w:lastRenderedPageBreak/>
        <w:t>)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2E685F8D" w14:textId="278F56DC" w:rsidR="00602AC0" w:rsidRPr="003B2883" w:rsidRDefault="00602AC0" w:rsidP="002715FF">
      <w:pPr>
        <w:pStyle w:val="B1"/>
      </w:pPr>
      <w:r w:rsidRPr="002715FF">
        <w:t>-</w:t>
      </w:r>
      <w:r w:rsidRPr="002715FF">
        <w:tab/>
        <w:t>keep the UE Context as if the context transfer procedure had not happened if the transferStatus attribute included in the POST request body is set to "NOT_TRANSFERRED".</w:t>
      </w:r>
    </w:p>
    <w:p w14:paraId="75266615" w14:textId="77777777" w:rsidR="00602AC0" w:rsidRDefault="00602AC0" w:rsidP="00EE59FE">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1C06B624" w:rsidR="00874D45" w:rsidRPr="003B2883" w:rsidRDefault="00EE59FE" w:rsidP="00EE59FE">
      <w:pPr>
        <w:pStyle w:val="B1"/>
      </w:pPr>
      <w:r>
        <w:tab/>
      </w:r>
      <w:r w:rsidR="00874D45">
        <w:t>If some PDU sessions are not supported by the target AMF and thus not transferred to the target AMF, the source AMF shall release these PDU sessions after this step.</w:t>
      </w:r>
    </w:p>
    <w:p w14:paraId="420AFA93" w14:textId="77777777" w:rsidR="00602AC0" w:rsidRPr="003B2883" w:rsidRDefault="00602AC0" w:rsidP="00EE59FE">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75310CB9" w14:textId="77777777" w:rsidR="007F5D14" w:rsidRDefault="00602AC0" w:rsidP="007F5D14">
      <w:pPr>
        <w:pStyle w:val="Heading5"/>
      </w:pPr>
      <w:bookmarkStart w:id="229" w:name="_Toc25156175"/>
      <w:bookmarkStart w:id="230" w:name="_Toc34124475"/>
      <w:bookmarkStart w:id="231" w:name="_Toc43207589"/>
      <w:bookmarkStart w:id="232" w:name="_Toc49857069"/>
      <w:bookmarkStart w:id="233" w:name="_Toc56676900"/>
      <w:bookmarkStart w:id="234" w:name="_Toc56696148"/>
      <w:bookmarkStart w:id="235" w:name="_Toc81227477"/>
      <w:bookmarkStart w:id="236" w:name="_Toc104238283"/>
      <w:bookmarkStart w:id="237" w:name="_Toc104238740"/>
      <w:bookmarkStart w:id="238" w:name="_Toc104388518"/>
      <w:bookmarkStart w:id="239" w:name="_Toc183521172"/>
      <w:r w:rsidRPr="003B2883">
        <w:t>5.2.2.2.3</w:t>
      </w:r>
      <w:r w:rsidRPr="003B2883">
        <w:tab/>
        <w:t>CreateUEContext</w:t>
      </w:r>
      <w:bookmarkStart w:id="240" w:name="_Toc25156176"/>
      <w:bookmarkStart w:id="241" w:name="_Toc34124476"/>
      <w:bookmarkStart w:id="242" w:name="_Toc43207590"/>
      <w:bookmarkStart w:id="243" w:name="_Toc49857070"/>
      <w:bookmarkStart w:id="244" w:name="_Toc56676901"/>
      <w:bookmarkStart w:id="245" w:name="_Toc56696149"/>
      <w:bookmarkStart w:id="246" w:name="_Toc81227478"/>
      <w:bookmarkEnd w:id="229"/>
      <w:bookmarkEnd w:id="230"/>
      <w:bookmarkEnd w:id="231"/>
      <w:bookmarkEnd w:id="232"/>
      <w:bookmarkEnd w:id="233"/>
      <w:bookmarkEnd w:id="234"/>
      <w:bookmarkEnd w:id="235"/>
      <w:bookmarkEnd w:id="236"/>
      <w:bookmarkEnd w:id="237"/>
      <w:bookmarkEnd w:id="238"/>
      <w:bookmarkEnd w:id="239"/>
    </w:p>
    <w:p w14:paraId="5C376829" w14:textId="000114F5" w:rsidR="00602AC0" w:rsidRPr="004E3DBC" w:rsidRDefault="00602AC0" w:rsidP="00FC4A87">
      <w:pPr>
        <w:pStyle w:val="Heading6"/>
        <w:rPr>
          <w:rFonts w:eastAsiaTheme="minorEastAsia"/>
          <w:lang w:eastAsia="en-US"/>
        </w:rPr>
      </w:pPr>
      <w:bookmarkStart w:id="247" w:name="_Toc104388519"/>
      <w:bookmarkStart w:id="248" w:name="_Toc183521173"/>
      <w:r w:rsidRPr="004E3DBC">
        <w:rPr>
          <w:rFonts w:eastAsiaTheme="minorEastAsia"/>
          <w:lang w:eastAsia="en-US"/>
        </w:rPr>
        <w:t>5.2.2.2.3.1</w:t>
      </w:r>
      <w:r w:rsidR="00B470C1">
        <w:rPr>
          <w:rFonts w:eastAsiaTheme="minorEastAsia"/>
          <w:lang w:eastAsia="en-US"/>
        </w:rPr>
        <w:tab/>
      </w:r>
      <w:r w:rsidRPr="004E3DBC">
        <w:rPr>
          <w:rFonts w:eastAsiaTheme="minorEastAsia"/>
          <w:lang w:eastAsia="en-US"/>
        </w:rPr>
        <w:t>General</w:t>
      </w:r>
      <w:bookmarkEnd w:id="240"/>
      <w:bookmarkEnd w:id="241"/>
      <w:bookmarkEnd w:id="242"/>
      <w:bookmarkEnd w:id="243"/>
      <w:bookmarkEnd w:id="244"/>
      <w:bookmarkEnd w:id="245"/>
      <w:bookmarkEnd w:id="246"/>
      <w:bookmarkEnd w:id="247"/>
      <w:bookmarkEnd w:id="248"/>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p w14:paraId="1B672F17" w14:textId="77777777" w:rsidR="00602AC0" w:rsidRPr="003B2883" w:rsidRDefault="00602AC0" w:rsidP="00602AC0">
      <w:pPr>
        <w:pStyle w:val="TH"/>
      </w:pPr>
      <w:r w:rsidRPr="003B2883">
        <w:object w:dxaOrig="8220" w:dyaOrig="2100" w14:anchorId="47B8B75F">
          <v:shape id="_x0000_i1030" type="#_x0000_t75" style="width:413.05pt;height:104.7pt" o:ole="">
            <v:imagedata r:id="rId18" o:title=""/>
          </v:shape>
          <o:OLEObject Type="Embed" ProgID="Visio.Drawing.15" ShapeID="_x0000_i1030" DrawAspect="Content" ObjectID="_1794139147" r:id="rId19"/>
        </w:object>
      </w:r>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bookmarkStart w:id="249" w:name="_PERM_MCCTEMPBM_CRPT48240012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bookmarkEnd w:id="249"/>
    <w:p w14:paraId="60D8B1DD" w14:textId="53BE03BC"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FD7F0A">
        <w:t>ed</w:t>
      </w:r>
      <w:r w:rsidRPr="003B2883">
        <w:t>Ind to true. If the pcfReselect</w:t>
      </w:r>
      <w:r w:rsidR="00FD7F0A">
        <w:t>ed</w:t>
      </w:r>
      <w:r w:rsidRPr="003B2883">
        <w:t>Ind is set to true, the source AMF shall terminate the AM Policy Association to the old PCF.</w:t>
      </w:r>
    </w:p>
    <w:p w14:paraId="742C4340" w14:textId="77777777" w:rsidR="00602AC0" w:rsidRPr="003B2883" w:rsidRDefault="00602AC0" w:rsidP="00602AC0">
      <w:pPr>
        <w:pStyle w:val="B1"/>
        <w:ind w:firstLine="0"/>
      </w:pPr>
      <w:bookmarkStart w:id="250" w:name="_PERM_MCCTEMPBM_CRPT48240013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if trace data is received in the UE context indicating that signalling based</w:t>
      </w:r>
      <w:r w:rsidRPr="003B2883">
        <w:rPr>
          <w:rFonts w:cs="Arial"/>
          <w:szCs w:val="18"/>
        </w:rPr>
        <w:lastRenderedPageBreak/>
        <w:t xml:space="preserve">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50"/>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2715FF">
      <w:pPr>
        <w:pStyle w:val="B2"/>
      </w:pPr>
      <w:r w:rsidRPr="002715FF">
        <w:t>a)</w:t>
      </w:r>
      <w:r w:rsidRPr="002715FF">
        <w:tab/>
        <w:t>Any NF Service Consumer has subscribed for UE specific event; and/or</w:t>
      </w:r>
    </w:p>
    <w:p w14:paraId="57FAA007"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bookmarkStart w:id="251" w:name="_PERM_MCCTEMPBM_CRPT48240015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bookmarkEnd w:id="251"/>
    <w:p w14:paraId="3B0E89CF" w14:textId="77777777" w:rsidR="00874D45" w:rsidRPr="003B2883" w:rsidRDefault="00874D45" w:rsidP="00874D45">
      <w:pPr>
        <w:pStyle w:val="B1"/>
      </w:pPr>
      <w:r w:rsidRPr="003B2883">
        <w:lastRenderedPageBreak/>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2715FF">
      <w:pPr>
        <w:pStyle w:val="B1"/>
      </w:pPr>
      <w:r w:rsidRPr="002715FF">
        <w:t>2b.</w:t>
      </w:r>
      <w:r w:rsidRPr="002715FF">
        <w:tab/>
        <w:t>On failure or redirection, one of the HTTP status code listed in Table 6.1.3.2.3.1-3 shall be returned. For a 4xx/5xx response, the message body shall contain a UeContextCreateError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1AEA9F64" w14:textId="77777777" w:rsidR="004D14FE" w:rsidRDefault="00602AC0" w:rsidP="002715FF">
      <w:pPr>
        <w:pStyle w:val="B2"/>
      </w:pPr>
      <w:r w:rsidRPr="002715FF">
        <w:t>-</w:t>
      </w:r>
      <w:r w:rsidRPr="002715FF">
        <w:tab/>
        <w:t>NgAPCause, if available</w:t>
      </w:r>
      <w:r w:rsidR="004D14FE" w:rsidRPr="002715FF">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5735722" w14:textId="77777777" w:rsidR="007F5D14" w:rsidRDefault="00602AC0" w:rsidP="007F5D14">
      <w:pPr>
        <w:pStyle w:val="Heading5"/>
      </w:pPr>
      <w:bookmarkStart w:id="252" w:name="_Toc25156177"/>
      <w:bookmarkStart w:id="253" w:name="_Toc34124477"/>
      <w:bookmarkStart w:id="254" w:name="_Toc43207591"/>
      <w:bookmarkStart w:id="255" w:name="_Toc49857071"/>
      <w:bookmarkStart w:id="256" w:name="_Toc56676902"/>
      <w:bookmarkStart w:id="257" w:name="_Toc56696150"/>
      <w:bookmarkStart w:id="258" w:name="_Toc81227479"/>
      <w:bookmarkStart w:id="259" w:name="_Toc104238284"/>
      <w:bookmarkStart w:id="260" w:name="_Toc104238741"/>
      <w:bookmarkStart w:id="261" w:name="_Toc104388520"/>
      <w:bookmarkStart w:id="262" w:name="_Toc183521174"/>
      <w:r w:rsidRPr="003B2883">
        <w:t>5.2.2.2.4</w:t>
      </w:r>
      <w:r w:rsidRPr="003B2883">
        <w:tab/>
        <w:t>ReleaseUEContext</w:t>
      </w:r>
      <w:bookmarkStart w:id="263" w:name="_Toc25156178"/>
      <w:bookmarkStart w:id="264" w:name="_Toc34124478"/>
      <w:bookmarkStart w:id="265" w:name="_Toc43207592"/>
      <w:bookmarkStart w:id="266" w:name="_Toc49857072"/>
      <w:bookmarkStart w:id="267" w:name="_Toc56676903"/>
      <w:bookmarkStart w:id="268" w:name="_Toc56696151"/>
      <w:bookmarkStart w:id="269" w:name="_Toc81227480"/>
      <w:bookmarkEnd w:id="252"/>
      <w:bookmarkEnd w:id="253"/>
      <w:bookmarkEnd w:id="254"/>
      <w:bookmarkEnd w:id="255"/>
      <w:bookmarkEnd w:id="256"/>
      <w:bookmarkEnd w:id="257"/>
      <w:bookmarkEnd w:id="258"/>
      <w:bookmarkEnd w:id="259"/>
      <w:bookmarkEnd w:id="260"/>
      <w:bookmarkEnd w:id="261"/>
      <w:bookmarkEnd w:id="262"/>
    </w:p>
    <w:p w14:paraId="2ED4ACEA" w14:textId="07676D5E" w:rsidR="00602AC0" w:rsidRPr="004E3DBC" w:rsidRDefault="00602AC0" w:rsidP="00FC4A87">
      <w:pPr>
        <w:pStyle w:val="Heading6"/>
        <w:rPr>
          <w:rFonts w:eastAsiaTheme="minorEastAsia"/>
          <w:lang w:eastAsia="en-US"/>
        </w:rPr>
      </w:pPr>
      <w:bookmarkStart w:id="270" w:name="_Toc104388521"/>
      <w:bookmarkStart w:id="271" w:name="_Toc183521175"/>
      <w:r w:rsidRPr="004E3DBC">
        <w:rPr>
          <w:rFonts w:eastAsiaTheme="minorEastAsia"/>
          <w:lang w:eastAsia="en-US"/>
        </w:rPr>
        <w:t>5.2.2.2.4.1</w:t>
      </w:r>
      <w:r w:rsidR="00B470C1">
        <w:rPr>
          <w:rFonts w:eastAsiaTheme="minorEastAsia"/>
          <w:lang w:eastAsia="en-US"/>
        </w:rPr>
        <w:tab/>
      </w:r>
      <w:r w:rsidRPr="004E3DBC">
        <w:rPr>
          <w:rFonts w:eastAsiaTheme="minorEastAsia"/>
          <w:lang w:eastAsia="en-US"/>
        </w:rPr>
        <w:t>General</w:t>
      </w:r>
      <w:bookmarkEnd w:id="263"/>
      <w:bookmarkEnd w:id="264"/>
      <w:bookmarkEnd w:id="265"/>
      <w:bookmarkEnd w:id="266"/>
      <w:bookmarkEnd w:id="267"/>
      <w:bookmarkEnd w:id="268"/>
      <w:bookmarkEnd w:id="269"/>
      <w:bookmarkEnd w:id="270"/>
      <w:bookmarkEnd w:id="271"/>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400.75pt;height:104.7pt" o:ole="">
            <v:imagedata r:id="rId20" o:title=""/>
          </v:shape>
          <o:OLEObject Type="Embed" ProgID="Visio.Drawing.15" ShapeID="_x0000_i1031" DrawAspect="Content" ObjectID="_1794139148"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66FF8266" w14:textId="77777777" w:rsidR="007F5D14" w:rsidRDefault="00FC3AF7" w:rsidP="007F5D14">
      <w:pPr>
        <w:pStyle w:val="Heading5"/>
      </w:pPr>
      <w:bookmarkStart w:id="272" w:name="_Toc56676904"/>
      <w:bookmarkStart w:id="273" w:name="_Toc56696152"/>
      <w:bookmarkStart w:id="274" w:name="_Toc81227481"/>
      <w:bookmarkStart w:id="275" w:name="_Toc104238285"/>
      <w:bookmarkStart w:id="276" w:name="_Toc104238742"/>
      <w:bookmarkStart w:id="277" w:name="_Toc104388522"/>
      <w:bookmarkStart w:id="278" w:name="_Toc183521176"/>
      <w:r w:rsidRPr="003B2883">
        <w:t>5.2.2.2.</w:t>
      </w:r>
      <w:r>
        <w:rPr>
          <w:lang w:eastAsia="zh-CN"/>
        </w:rPr>
        <w:t>5</w:t>
      </w:r>
      <w:r w:rsidRPr="003B2883">
        <w:tab/>
      </w:r>
      <w:r>
        <w:rPr>
          <w:rFonts w:hint="eastAsia"/>
          <w:lang w:eastAsia="zh-CN"/>
        </w:rPr>
        <w:t>Relocate</w:t>
      </w:r>
      <w:r w:rsidRPr="003B2883">
        <w:t>UEContext</w:t>
      </w:r>
      <w:bookmarkStart w:id="279" w:name="_Toc56676905"/>
      <w:bookmarkStart w:id="280" w:name="_Toc56696153"/>
      <w:bookmarkStart w:id="281" w:name="_Toc81227482"/>
      <w:bookmarkEnd w:id="272"/>
      <w:bookmarkEnd w:id="273"/>
      <w:bookmarkEnd w:id="274"/>
      <w:bookmarkEnd w:id="275"/>
      <w:bookmarkEnd w:id="276"/>
      <w:bookmarkEnd w:id="277"/>
      <w:bookmarkEnd w:id="278"/>
    </w:p>
    <w:p w14:paraId="1C252B26" w14:textId="5086FF69" w:rsidR="00FC3AF7" w:rsidRPr="003B2883" w:rsidRDefault="00FC3AF7" w:rsidP="00040138">
      <w:pPr>
        <w:pStyle w:val="StyleHeading6Left0cmFirstline0cm"/>
        <w:rPr>
          <w:lang w:eastAsia="zh-CN"/>
        </w:rPr>
      </w:pPr>
      <w:bookmarkStart w:id="282" w:name="_Toc104238286"/>
      <w:bookmarkStart w:id="283" w:name="_Toc104238743"/>
      <w:bookmarkStart w:id="284" w:name="_Toc104388523"/>
      <w:bookmarkStart w:id="285" w:name="_Toc183521177"/>
      <w:r w:rsidRPr="003B2883">
        <w:t>5.2.2.2.</w:t>
      </w:r>
      <w:r>
        <w:rPr>
          <w:lang w:eastAsia="zh-CN"/>
        </w:rPr>
        <w:t>5</w:t>
      </w:r>
      <w:r w:rsidRPr="003B2883">
        <w:t>.1</w:t>
      </w:r>
      <w:r w:rsidR="00B470C1">
        <w:tab/>
      </w:r>
      <w:r w:rsidRPr="003B2883">
        <w:t>General</w:t>
      </w:r>
      <w:bookmarkEnd w:id="279"/>
      <w:bookmarkEnd w:id="280"/>
      <w:bookmarkEnd w:id="281"/>
      <w:bookmarkEnd w:id="282"/>
      <w:bookmarkEnd w:id="283"/>
      <w:bookmarkEnd w:id="284"/>
      <w:bookmarkEnd w:id="285"/>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lastRenderedPageBreak/>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15pt;height:107.3pt" o:ole="">
            <v:imagedata r:id="rId22" o:title=""/>
          </v:shape>
          <o:OLEObject Type="Embed" ProgID="Visio.Drawing.11" ShapeID="_x0000_i1032" DrawAspect="Content" ObjectID="_1794139149"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bookmarkStart w:id="286" w:name="_PERM_MCCTEMPBM_CRPT48240018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286"/>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bookmarkStart w:id="287" w:name="_PERM_MCCTEMPBM_CRPT48240019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87"/>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9A30FA">
      <w:pPr>
        <w:pStyle w:val="Heading5"/>
      </w:pPr>
      <w:bookmarkStart w:id="288" w:name="_Toc81227483"/>
      <w:bookmarkStart w:id="289" w:name="_Toc104238287"/>
      <w:bookmarkStart w:id="290" w:name="_Toc104238744"/>
      <w:bookmarkStart w:id="291" w:name="_Toc104388524"/>
      <w:bookmarkStart w:id="292" w:name="_Toc183521178"/>
      <w:r w:rsidRPr="003B2883">
        <w:t>5.2.2.2.</w:t>
      </w:r>
      <w:r>
        <w:t>6</w:t>
      </w:r>
      <w:r w:rsidRPr="003B2883">
        <w:tab/>
      </w:r>
      <w:r>
        <w:t>Cancel</w:t>
      </w:r>
      <w:r w:rsidRPr="003B2883">
        <w:t>Re</w:t>
      </w:r>
      <w:r>
        <w:t>locate</w:t>
      </w:r>
      <w:r w:rsidRPr="003B2883">
        <w:t>UEContext</w:t>
      </w:r>
      <w:bookmarkEnd w:id="288"/>
      <w:bookmarkEnd w:id="289"/>
      <w:bookmarkEnd w:id="290"/>
      <w:bookmarkEnd w:id="291"/>
      <w:bookmarkEnd w:id="292"/>
    </w:p>
    <w:p w14:paraId="5D9CB753" w14:textId="228C5E3D" w:rsidR="0066152C" w:rsidRPr="004E3DBC" w:rsidRDefault="0066152C" w:rsidP="00FC4A87">
      <w:pPr>
        <w:pStyle w:val="Heading6"/>
        <w:rPr>
          <w:rFonts w:eastAsiaTheme="minorEastAsia"/>
          <w:lang w:eastAsia="en-US"/>
        </w:rPr>
      </w:pPr>
      <w:bookmarkStart w:id="293" w:name="_Toc81227484"/>
      <w:bookmarkStart w:id="294" w:name="_Toc104388525"/>
      <w:bookmarkStart w:id="295" w:name="_Toc183521179"/>
      <w:r w:rsidRPr="004E3DBC">
        <w:rPr>
          <w:rFonts w:eastAsiaTheme="minorEastAsia"/>
          <w:lang w:eastAsia="en-US"/>
        </w:rPr>
        <w:t>5.2.2.2.6.1</w:t>
      </w:r>
      <w:r w:rsidRPr="004E3DBC">
        <w:rPr>
          <w:rFonts w:eastAsiaTheme="minorEastAsia"/>
          <w:lang w:eastAsia="en-US"/>
        </w:rPr>
        <w:tab/>
        <w:t>General</w:t>
      </w:r>
      <w:bookmarkEnd w:id="293"/>
      <w:bookmarkEnd w:id="294"/>
      <w:bookmarkEnd w:id="295"/>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15pt;height:107.3pt" o:ole="">
            <v:imagedata r:id="rId24" o:title=""/>
          </v:shape>
          <o:OLEObject Type="Embed" ProgID="Visio.Drawing.11" ShapeID="_x0000_i1033" DrawAspect="Content" ObjectID="_1794139150"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9A30FA">
      <w:pPr>
        <w:pStyle w:val="Heading4"/>
      </w:pPr>
      <w:bookmarkStart w:id="296" w:name="_Toc25156179"/>
      <w:bookmarkStart w:id="297" w:name="_Toc34124479"/>
      <w:bookmarkStart w:id="298" w:name="_Toc43207593"/>
      <w:bookmarkStart w:id="299" w:name="_Toc49857073"/>
      <w:bookmarkStart w:id="300" w:name="_Toc56676906"/>
      <w:bookmarkStart w:id="301" w:name="_Toc56696154"/>
      <w:bookmarkStart w:id="302" w:name="_Toc81227485"/>
      <w:bookmarkStart w:id="303" w:name="_Toc104238288"/>
      <w:bookmarkStart w:id="304" w:name="_Toc104238745"/>
      <w:bookmarkStart w:id="305" w:name="_Toc104388526"/>
      <w:bookmarkStart w:id="306" w:name="_Toc183521180"/>
      <w:r w:rsidRPr="003B2883">
        <w:t>5.2.2.3</w:t>
      </w:r>
      <w:r w:rsidRPr="003B2883">
        <w:tab/>
        <w:t>UE Specific N1N2 Message Operations</w:t>
      </w:r>
      <w:bookmarkEnd w:id="296"/>
      <w:bookmarkEnd w:id="297"/>
      <w:bookmarkEnd w:id="298"/>
      <w:bookmarkEnd w:id="299"/>
      <w:bookmarkEnd w:id="300"/>
      <w:bookmarkEnd w:id="301"/>
      <w:bookmarkEnd w:id="302"/>
      <w:bookmarkEnd w:id="303"/>
      <w:bookmarkEnd w:id="304"/>
      <w:bookmarkEnd w:id="305"/>
      <w:bookmarkEnd w:id="306"/>
    </w:p>
    <w:p w14:paraId="6E3A43DC" w14:textId="77777777" w:rsidR="00602AC0" w:rsidRPr="003B2883" w:rsidRDefault="00602AC0" w:rsidP="009A30FA">
      <w:pPr>
        <w:pStyle w:val="Heading5"/>
      </w:pPr>
      <w:bookmarkStart w:id="307" w:name="_Toc25156180"/>
      <w:bookmarkStart w:id="308" w:name="_Toc34124480"/>
      <w:bookmarkStart w:id="309" w:name="_Toc43207594"/>
      <w:bookmarkStart w:id="310" w:name="_Toc49857074"/>
      <w:bookmarkStart w:id="311" w:name="_Toc56676907"/>
      <w:bookmarkStart w:id="312" w:name="_Toc56696155"/>
      <w:bookmarkStart w:id="313" w:name="_Toc81227486"/>
      <w:bookmarkStart w:id="314" w:name="_Toc104238289"/>
      <w:bookmarkStart w:id="315" w:name="_Toc104238746"/>
      <w:bookmarkStart w:id="316" w:name="_Toc104388527"/>
      <w:bookmarkStart w:id="317" w:name="_Toc183521181"/>
      <w:r w:rsidRPr="003B2883">
        <w:t>5.2.2.3.1</w:t>
      </w:r>
      <w:r w:rsidRPr="003B2883">
        <w:tab/>
        <w:t>N1N2MessageTransfer</w:t>
      </w:r>
      <w:bookmarkEnd w:id="307"/>
      <w:bookmarkEnd w:id="308"/>
      <w:bookmarkEnd w:id="309"/>
      <w:bookmarkEnd w:id="310"/>
      <w:bookmarkEnd w:id="311"/>
      <w:bookmarkEnd w:id="312"/>
      <w:bookmarkEnd w:id="313"/>
      <w:bookmarkEnd w:id="314"/>
      <w:bookmarkEnd w:id="315"/>
      <w:bookmarkEnd w:id="316"/>
      <w:bookmarkEnd w:id="317"/>
    </w:p>
    <w:p w14:paraId="4C4A4190" w14:textId="77777777" w:rsidR="00602AC0" w:rsidRPr="004E3DBC" w:rsidRDefault="00602AC0" w:rsidP="00FC4A87">
      <w:pPr>
        <w:pStyle w:val="Heading6"/>
        <w:rPr>
          <w:rFonts w:eastAsiaTheme="minorEastAsia"/>
          <w:lang w:eastAsia="en-US"/>
        </w:rPr>
      </w:pPr>
      <w:bookmarkStart w:id="318" w:name="_Toc25156181"/>
      <w:bookmarkStart w:id="319" w:name="_Toc34124481"/>
      <w:bookmarkStart w:id="320" w:name="_Toc43207595"/>
      <w:bookmarkStart w:id="321" w:name="_Toc49857075"/>
      <w:bookmarkStart w:id="322" w:name="_Toc56676908"/>
      <w:bookmarkStart w:id="323" w:name="_Toc56696156"/>
      <w:bookmarkStart w:id="324" w:name="_Toc81227487"/>
      <w:bookmarkStart w:id="325" w:name="_Toc104388528"/>
      <w:bookmarkStart w:id="326" w:name="_Toc183521182"/>
      <w:r w:rsidRPr="004E3DBC">
        <w:rPr>
          <w:rFonts w:eastAsiaTheme="minorEastAsia"/>
          <w:lang w:eastAsia="en-US"/>
        </w:rPr>
        <w:t>5.2.2.3.1.1</w:t>
      </w:r>
      <w:r w:rsidRPr="004E3DBC">
        <w:rPr>
          <w:rFonts w:eastAsiaTheme="minorEastAsia"/>
          <w:lang w:eastAsia="en-US"/>
        </w:rPr>
        <w:tab/>
        <w:t>General</w:t>
      </w:r>
      <w:bookmarkEnd w:id="318"/>
      <w:bookmarkEnd w:id="319"/>
      <w:bookmarkEnd w:id="320"/>
      <w:bookmarkEnd w:id="321"/>
      <w:bookmarkEnd w:id="322"/>
      <w:bookmarkEnd w:id="323"/>
      <w:bookmarkEnd w:id="324"/>
      <w:bookmarkEnd w:id="325"/>
      <w:bookmarkEnd w:id="326"/>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lastRenderedPageBreak/>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lastRenderedPageBreak/>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03930217" w:rsidR="00602AC0" w:rsidRPr="003B2883" w:rsidRDefault="00052630" w:rsidP="00127FE5">
      <w:r w:rsidRPr="00052630">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5F670AA2" w14:textId="77777777" w:rsidR="00602AC0" w:rsidRPr="003B2883" w:rsidRDefault="00602AC0" w:rsidP="00602AC0">
      <w:pPr>
        <w:pStyle w:val="TH"/>
      </w:pPr>
      <w:r w:rsidRPr="003B2883">
        <w:object w:dxaOrig="8670" w:dyaOrig="2130" w14:anchorId="3CAD2ED2">
          <v:shape id="_x0000_i1034" type="#_x0000_t75" style="width:434pt;height:105.85pt" o:ole="">
            <v:imagedata r:id="rId26" o:title=""/>
          </v:shape>
          <o:OLEObject Type="Embed" ProgID="Visio.Drawing.15" ShapeID="_x0000_i1034" DrawAspect="Content" ObjectID="_1794139151"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2715FF">
      <w:pPr>
        <w:pStyle w:val="B2"/>
      </w:pPr>
      <w:r w:rsidRPr="002715FF">
        <w:t>-</w:t>
      </w:r>
      <w:r w:rsidRPr="002715FF">
        <w:tab/>
        <w:t>a ProblemDetails structure with the "cause" attribute set to one of the application error listed in Table 6.1.3.5.3.1-3;</w:t>
      </w:r>
    </w:p>
    <w:p w14:paraId="2BCA0C8D" w14:textId="77777777" w:rsidR="00602AC0" w:rsidRPr="003B2883" w:rsidRDefault="00602AC0" w:rsidP="00FC4A87">
      <w:pPr>
        <w:pStyle w:val="Heading6"/>
      </w:pPr>
      <w:bookmarkStart w:id="327" w:name="_Toc25156182"/>
      <w:bookmarkStart w:id="328" w:name="_Toc34124482"/>
      <w:bookmarkStart w:id="329" w:name="_Toc43207596"/>
      <w:bookmarkStart w:id="330" w:name="_Toc49857076"/>
      <w:bookmarkStart w:id="331" w:name="_Toc56676909"/>
      <w:bookmarkStart w:id="332" w:name="_Toc56696157"/>
      <w:bookmarkStart w:id="333" w:name="_Toc81227488"/>
      <w:bookmarkStart w:id="334" w:name="_Toc104388529"/>
      <w:bookmarkStart w:id="335" w:name="_Toc183521183"/>
      <w:r w:rsidRPr="003B2883">
        <w:t>5.2.2.3.1.2</w:t>
      </w:r>
      <w:r w:rsidRPr="003B2883">
        <w:tab/>
      </w:r>
      <w:r>
        <w:t>Detailed behaviour of the AMF</w:t>
      </w:r>
      <w:bookmarkEnd w:id="327"/>
      <w:bookmarkEnd w:id="328"/>
      <w:bookmarkEnd w:id="329"/>
      <w:bookmarkEnd w:id="330"/>
      <w:bookmarkEnd w:id="331"/>
      <w:bookmarkEnd w:id="332"/>
      <w:bookmarkEnd w:id="333"/>
      <w:bookmarkEnd w:id="334"/>
      <w:bookmarkEnd w:id="335"/>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w:t>
      </w:r>
      <w:r w:rsidRPr="003B2883">
        <w:lastRenderedPageBreak/>
        <w:t>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9A30FA">
      <w:pPr>
        <w:pStyle w:val="Heading5"/>
      </w:pPr>
      <w:bookmarkStart w:id="336" w:name="_Toc25156183"/>
      <w:bookmarkStart w:id="337" w:name="_Toc34124483"/>
      <w:bookmarkStart w:id="338" w:name="_Toc43207597"/>
      <w:bookmarkStart w:id="339" w:name="_Toc49857077"/>
      <w:bookmarkStart w:id="340" w:name="_Toc56676910"/>
      <w:bookmarkStart w:id="341" w:name="_Toc56696158"/>
      <w:bookmarkStart w:id="342" w:name="_Toc81227489"/>
      <w:bookmarkStart w:id="343" w:name="_Toc104238290"/>
      <w:bookmarkStart w:id="344" w:name="_Toc104238747"/>
      <w:bookmarkStart w:id="345" w:name="_Toc104388530"/>
      <w:bookmarkStart w:id="346" w:name="_Toc183521184"/>
      <w:r w:rsidRPr="003B2883">
        <w:t>5.2.2.3.2</w:t>
      </w:r>
      <w:r w:rsidRPr="003B2883">
        <w:tab/>
        <w:t>N1N2Transfer Failure Notification</w:t>
      </w:r>
      <w:bookmarkEnd w:id="336"/>
      <w:bookmarkEnd w:id="337"/>
      <w:bookmarkEnd w:id="338"/>
      <w:bookmarkEnd w:id="339"/>
      <w:bookmarkEnd w:id="340"/>
      <w:bookmarkEnd w:id="341"/>
      <w:bookmarkEnd w:id="342"/>
      <w:bookmarkEnd w:id="343"/>
      <w:bookmarkEnd w:id="344"/>
      <w:bookmarkEnd w:id="345"/>
      <w:bookmarkEnd w:id="346"/>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139DAC09" w14:textId="67D04D6C" w:rsidR="004019F9" w:rsidRPr="003B2883" w:rsidRDefault="004019F9" w:rsidP="00602AC0">
      <w:pPr>
        <w:pStyle w:val="TH"/>
      </w:pPr>
      <w:r w:rsidRPr="003B2883">
        <w:object w:dxaOrig="8676" w:dyaOrig="2124" w14:anchorId="5E0458D2">
          <v:shape id="_x0000_i1035" type="#_x0000_t75" style="width:6in;height:109.3pt" o:ole="">
            <v:imagedata r:id="rId28" o:title=""/>
          </v:shape>
          <o:OLEObject Type="Embed" ProgID="Visio.Drawing.15" ShapeID="_x0000_i1035" DrawAspect="Content" ObjectID="_1794139152"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lastRenderedPageBreak/>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bookmarkStart w:id="347" w:name="_PERM_MCCTEMPBM_CRPT48240021___3"/>
      <w:r w:rsidRPr="003B2883">
        <w:t>The NF Service Consumer shall delete any stored representation of the N1N2MessageTransfer request resource URI upon receiving this notification.</w:t>
      </w:r>
    </w:p>
    <w:bookmarkEnd w:id="347"/>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9A30FA">
      <w:pPr>
        <w:pStyle w:val="Heading5"/>
      </w:pPr>
      <w:bookmarkStart w:id="348" w:name="_Toc25156184"/>
      <w:bookmarkStart w:id="349" w:name="_Toc34124484"/>
      <w:bookmarkStart w:id="350" w:name="_Toc43207598"/>
      <w:bookmarkStart w:id="351" w:name="_Toc49857078"/>
      <w:bookmarkStart w:id="352" w:name="_Toc56676911"/>
      <w:bookmarkStart w:id="353" w:name="_Toc56696159"/>
      <w:bookmarkStart w:id="354" w:name="_Toc81227490"/>
      <w:bookmarkStart w:id="355" w:name="_Toc104238291"/>
      <w:bookmarkStart w:id="356" w:name="_Toc104238748"/>
      <w:bookmarkStart w:id="357" w:name="_Toc104388531"/>
      <w:bookmarkStart w:id="358" w:name="_Toc183521185"/>
      <w:r w:rsidRPr="003B2883">
        <w:t>5.2.2.3.3</w:t>
      </w:r>
      <w:r w:rsidRPr="003B2883">
        <w:tab/>
        <w:t>N1N2MessageSubscribe</w:t>
      </w:r>
      <w:bookmarkEnd w:id="348"/>
      <w:bookmarkEnd w:id="349"/>
      <w:bookmarkEnd w:id="350"/>
      <w:bookmarkEnd w:id="351"/>
      <w:bookmarkEnd w:id="352"/>
      <w:bookmarkEnd w:id="353"/>
      <w:bookmarkEnd w:id="354"/>
      <w:bookmarkEnd w:id="355"/>
      <w:bookmarkEnd w:id="356"/>
      <w:bookmarkEnd w:id="357"/>
      <w:bookmarkEnd w:id="358"/>
    </w:p>
    <w:p w14:paraId="7A5D5094" w14:textId="77777777" w:rsidR="00602AC0" w:rsidRPr="004E3DBC" w:rsidRDefault="00602AC0" w:rsidP="00FC4A87">
      <w:pPr>
        <w:pStyle w:val="Heading6"/>
        <w:rPr>
          <w:rFonts w:eastAsiaTheme="minorEastAsia"/>
          <w:lang w:eastAsia="en-US"/>
        </w:rPr>
      </w:pPr>
      <w:bookmarkStart w:id="359" w:name="_Toc25156185"/>
      <w:bookmarkStart w:id="360" w:name="_Toc34124485"/>
      <w:bookmarkStart w:id="361" w:name="_Toc43207599"/>
      <w:bookmarkStart w:id="362" w:name="_Toc49857079"/>
      <w:bookmarkStart w:id="363" w:name="_Toc56676912"/>
      <w:bookmarkStart w:id="364" w:name="_Toc56696160"/>
      <w:bookmarkStart w:id="365" w:name="_Toc81227491"/>
      <w:bookmarkStart w:id="366" w:name="_Toc104388532"/>
      <w:bookmarkStart w:id="367" w:name="_Toc183521186"/>
      <w:r w:rsidRPr="004E3DBC">
        <w:rPr>
          <w:rFonts w:eastAsiaTheme="minorEastAsia"/>
          <w:lang w:eastAsia="en-US"/>
        </w:rPr>
        <w:t>5.2.2.3.3.1</w:t>
      </w:r>
      <w:r w:rsidRPr="004E3DBC">
        <w:rPr>
          <w:rFonts w:eastAsiaTheme="minorEastAsia"/>
          <w:lang w:eastAsia="en-US"/>
        </w:rPr>
        <w:tab/>
        <w:t>General</w:t>
      </w:r>
      <w:bookmarkEnd w:id="359"/>
      <w:bookmarkEnd w:id="360"/>
      <w:bookmarkEnd w:id="361"/>
      <w:bookmarkEnd w:id="362"/>
      <w:bookmarkEnd w:id="363"/>
      <w:bookmarkEnd w:id="364"/>
      <w:bookmarkEnd w:id="365"/>
      <w:bookmarkEnd w:id="366"/>
      <w:bookmarkEnd w:id="367"/>
    </w:p>
    <w:p w14:paraId="68E934D3" w14:textId="66B7AA7B"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001B5F" w:rsidRPr="00001B5F">
        <w:rPr>
          <w:lang w:val="en-US"/>
        </w:rPr>
        <w:t xml:space="preserve"> </w:t>
      </w:r>
      <w:r w:rsidR="00001B5F">
        <w:rPr>
          <w:lang w:val="en-US"/>
        </w:rPr>
        <w:t>to receive the N1 messages from UE that are related to UE Policy</w:t>
      </w:r>
      <w:r w:rsidRPr="003B2883">
        <w:rPr>
          <w:lang w:val="en-US"/>
        </w:rPr>
        <w:t>.</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15pt;height:125.65pt" o:ole="">
            <v:imagedata r:id="rId30" o:title=""/>
          </v:shape>
          <o:OLEObject Type="Embed" ProgID="Visio.Drawing.11" ShapeID="_x0000_i1036" DrawAspect="Content" ObjectID="_1794139153"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2715FF">
      <w:pPr>
        <w:pStyle w:val="B2"/>
      </w:pPr>
      <w:r w:rsidRPr="002715FF">
        <w:t>-</w:t>
      </w:r>
      <w:r w:rsidRPr="002715FF">
        <w:tab/>
        <w:t>N1 and/or N2 Message Type, identifying the type of N1 and/or N2 message to be notified</w:t>
      </w:r>
    </w:p>
    <w:p w14:paraId="5A33D221" w14:textId="77777777" w:rsidR="00602AC0" w:rsidRPr="003B2883" w:rsidRDefault="00602AC0" w:rsidP="002715FF">
      <w:pPr>
        <w:pStyle w:val="B2"/>
        <w:rPr>
          <w:lang w:eastAsia="zh-CN"/>
        </w:rPr>
      </w:pPr>
      <w:r w:rsidRPr="002715FF">
        <w:t>-</w:t>
      </w:r>
      <w:r w:rsidRPr="002715FF">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lastRenderedPageBreak/>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9A30FA">
      <w:pPr>
        <w:pStyle w:val="Heading5"/>
      </w:pPr>
      <w:bookmarkStart w:id="368" w:name="_Toc25156186"/>
      <w:bookmarkStart w:id="369" w:name="_Toc34124486"/>
      <w:bookmarkStart w:id="370" w:name="_Toc43207600"/>
      <w:bookmarkStart w:id="371" w:name="_Toc49857080"/>
      <w:bookmarkStart w:id="372" w:name="_Toc56676913"/>
      <w:bookmarkStart w:id="373" w:name="_Toc56696161"/>
      <w:bookmarkStart w:id="374" w:name="_Toc81227492"/>
      <w:bookmarkStart w:id="375" w:name="_Toc104238292"/>
      <w:bookmarkStart w:id="376" w:name="_Toc104238749"/>
      <w:bookmarkStart w:id="377" w:name="_Toc104388533"/>
      <w:bookmarkStart w:id="378" w:name="_Toc183521187"/>
      <w:r w:rsidRPr="003B2883">
        <w:t>5.2.2.3.4</w:t>
      </w:r>
      <w:r w:rsidRPr="003B2883">
        <w:tab/>
        <w:t>N1N2MessageUnSubscribe</w:t>
      </w:r>
      <w:bookmarkEnd w:id="368"/>
      <w:bookmarkEnd w:id="369"/>
      <w:bookmarkEnd w:id="370"/>
      <w:bookmarkEnd w:id="371"/>
      <w:bookmarkEnd w:id="372"/>
      <w:bookmarkEnd w:id="373"/>
      <w:bookmarkEnd w:id="374"/>
      <w:bookmarkEnd w:id="375"/>
      <w:bookmarkEnd w:id="376"/>
      <w:bookmarkEnd w:id="377"/>
      <w:bookmarkEnd w:id="378"/>
    </w:p>
    <w:p w14:paraId="14FCD9D5" w14:textId="77777777" w:rsidR="00602AC0" w:rsidRPr="004E3DBC" w:rsidRDefault="00602AC0" w:rsidP="00FC4A87">
      <w:pPr>
        <w:pStyle w:val="Heading6"/>
        <w:rPr>
          <w:rFonts w:eastAsiaTheme="minorEastAsia"/>
          <w:lang w:eastAsia="en-US"/>
        </w:rPr>
      </w:pPr>
      <w:bookmarkStart w:id="379" w:name="_Toc25156187"/>
      <w:bookmarkStart w:id="380" w:name="_Toc34124487"/>
      <w:bookmarkStart w:id="381" w:name="_Toc43207601"/>
      <w:bookmarkStart w:id="382" w:name="_Toc49857081"/>
      <w:bookmarkStart w:id="383" w:name="_Toc56676914"/>
      <w:bookmarkStart w:id="384" w:name="_Toc56696162"/>
      <w:bookmarkStart w:id="385" w:name="_Toc81227493"/>
      <w:bookmarkStart w:id="386" w:name="_Toc104388534"/>
      <w:bookmarkStart w:id="387" w:name="_Toc183521188"/>
      <w:r w:rsidRPr="004E3DBC">
        <w:rPr>
          <w:rFonts w:eastAsiaTheme="minorEastAsia"/>
          <w:lang w:eastAsia="en-US"/>
        </w:rPr>
        <w:t>5.2.2.3.4.1</w:t>
      </w:r>
      <w:r w:rsidRPr="004E3DBC">
        <w:rPr>
          <w:rFonts w:eastAsiaTheme="minorEastAsia"/>
          <w:lang w:eastAsia="en-US"/>
        </w:rPr>
        <w:tab/>
        <w:t>General</w:t>
      </w:r>
      <w:bookmarkEnd w:id="379"/>
      <w:bookmarkEnd w:id="380"/>
      <w:bookmarkEnd w:id="381"/>
      <w:bookmarkEnd w:id="382"/>
      <w:bookmarkEnd w:id="383"/>
      <w:bookmarkEnd w:id="384"/>
      <w:bookmarkEnd w:id="385"/>
      <w:bookmarkEnd w:id="386"/>
      <w:bookmarkEnd w:id="387"/>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5.85pt" o:ole="">
            <v:imagedata r:id="rId32" o:title=""/>
          </v:shape>
          <o:OLEObject Type="Embed" ProgID="Visio.Drawing.11" ShapeID="_x0000_i1037" DrawAspect="Content" ObjectID="_1794139154"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9A30FA">
      <w:pPr>
        <w:pStyle w:val="Heading5"/>
      </w:pPr>
      <w:bookmarkStart w:id="388" w:name="_Toc25156188"/>
      <w:bookmarkStart w:id="389" w:name="_Toc34124488"/>
      <w:bookmarkStart w:id="390" w:name="_Toc43207602"/>
      <w:bookmarkStart w:id="391" w:name="_Toc49857082"/>
      <w:bookmarkStart w:id="392" w:name="_Toc56676915"/>
      <w:bookmarkStart w:id="393" w:name="_Toc56696163"/>
      <w:bookmarkStart w:id="394" w:name="_Toc81227494"/>
      <w:bookmarkStart w:id="395" w:name="_Toc104238293"/>
      <w:bookmarkStart w:id="396" w:name="_Toc104238750"/>
      <w:bookmarkStart w:id="397" w:name="_Toc104388535"/>
      <w:bookmarkStart w:id="398" w:name="_Toc183521189"/>
      <w:r w:rsidRPr="003B2883">
        <w:t>5.2.2.3.5</w:t>
      </w:r>
      <w:r w:rsidRPr="003B2883">
        <w:tab/>
        <w:t>N1MessageNotify</w:t>
      </w:r>
      <w:bookmarkEnd w:id="388"/>
      <w:bookmarkEnd w:id="389"/>
      <w:bookmarkEnd w:id="390"/>
      <w:bookmarkEnd w:id="391"/>
      <w:bookmarkEnd w:id="392"/>
      <w:bookmarkEnd w:id="393"/>
      <w:bookmarkEnd w:id="394"/>
      <w:bookmarkEnd w:id="395"/>
      <w:bookmarkEnd w:id="396"/>
      <w:bookmarkEnd w:id="397"/>
      <w:bookmarkEnd w:id="398"/>
    </w:p>
    <w:p w14:paraId="7E120144" w14:textId="77777777" w:rsidR="00602AC0" w:rsidRPr="004E3DBC" w:rsidRDefault="00602AC0" w:rsidP="00FC4A87">
      <w:pPr>
        <w:pStyle w:val="Heading6"/>
        <w:rPr>
          <w:rFonts w:eastAsiaTheme="minorEastAsia"/>
          <w:lang w:eastAsia="en-US"/>
        </w:rPr>
      </w:pPr>
      <w:bookmarkStart w:id="399" w:name="_Toc25156189"/>
      <w:bookmarkStart w:id="400" w:name="_Toc34124489"/>
      <w:bookmarkStart w:id="401" w:name="_Toc43207603"/>
      <w:bookmarkStart w:id="402" w:name="_Toc49857083"/>
      <w:bookmarkStart w:id="403" w:name="_Toc56676916"/>
      <w:bookmarkStart w:id="404" w:name="_Toc56696164"/>
      <w:bookmarkStart w:id="405" w:name="_Toc81227495"/>
      <w:bookmarkStart w:id="406" w:name="_Toc104388536"/>
      <w:bookmarkStart w:id="407" w:name="_Toc183521190"/>
      <w:r w:rsidRPr="004E3DBC">
        <w:rPr>
          <w:rFonts w:eastAsiaTheme="minorEastAsia"/>
          <w:lang w:eastAsia="en-US"/>
        </w:rPr>
        <w:t>5.2.2.3.5.1</w:t>
      </w:r>
      <w:r w:rsidRPr="004E3DBC">
        <w:rPr>
          <w:rFonts w:eastAsiaTheme="minorEastAsia"/>
          <w:lang w:eastAsia="en-US"/>
        </w:rPr>
        <w:tab/>
        <w:t>General</w:t>
      </w:r>
      <w:bookmarkEnd w:id="399"/>
      <w:bookmarkEnd w:id="400"/>
      <w:bookmarkEnd w:id="401"/>
      <w:bookmarkEnd w:id="402"/>
      <w:bookmarkEnd w:id="403"/>
      <w:bookmarkEnd w:id="404"/>
      <w:bookmarkEnd w:id="405"/>
      <w:bookmarkEnd w:id="406"/>
      <w:bookmarkEnd w:id="407"/>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4DB7A1CA"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18C6A1D8" w14:textId="4B43272C" w:rsidR="00B97F38" w:rsidRPr="003B2883" w:rsidRDefault="00B97F38" w:rsidP="00602AC0">
      <w:pPr>
        <w:pStyle w:val="B1"/>
      </w:pPr>
      <w:r>
        <w:t>-</w:t>
      </w:r>
      <w:r>
        <w:tab/>
      </w:r>
      <w:r w:rsidRPr="00B97F38">
        <w:t>UE triggered policy provisioning procedure to request UE policies. (See clause 6.2.4 in 3GPP TS 23.287 [47])</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5.45pt;height:129.1pt" o:ole="">
            <v:imagedata r:id="rId34" o:title=""/>
          </v:shape>
          <o:OLEObject Type="Embed" ProgID="Visio.Drawing.11" ShapeID="_x0000_i1038" DrawAspect="Content" ObjectID="_1794139155"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4E3DBC" w:rsidRDefault="00602AC0" w:rsidP="00FC4A87">
      <w:pPr>
        <w:pStyle w:val="Heading6"/>
        <w:rPr>
          <w:rFonts w:eastAsiaTheme="minorEastAsia"/>
          <w:lang w:eastAsia="en-US"/>
        </w:rPr>
      </w:pPr>
      <w:bookmarkStart w:id="408" w:name="_Toc25156190"/>
      <w:bookmarkStart w:id="409" w:name="_Toc34124490"/>
      <w:bookmarkStart w:id="410" w:name="_Toc43207604"/>
      <w:bookmarkStart w:id="411" w:name="_Toc49857084"/>
      <w:bookmarkStart w:id="412" w:name="_Toc56676917"/>
      <w:bookmarkStart w:id="413" w:name="_Toc56696165"/>
      <w:bookmarkStart w:id="414" w:name="_Toc81227496"/>
      <w:bookmarkStart w:id="415" w:name="_Toc104388537"/>
      <w:bookmarkStart w:id="416" w:name="_Toc183521191"/>
      <w:r w:rsidRPr="004E3DBC">
        <w:rPr>
          <w:rFonts w:eastAsiaTheme="minorEastAsia"/>
          <w:lang w:eastAsia="en-US"/>
        </w:rPr>
        <w:t>5.2.2.3.5.2</w:t>
      </w:r>
      <w:r w:rsidRPr="004E3DBC">
        <w:rPr>
          <w:rFonts w:eastAsiaTheme="minorEastAsia"/>
          <w:lang w:eastAsia="en-US"/>
        </w:rPr>
        <w:tab/>
        <w:t>Using N1MessageNotify in the Registration with AMF Re-allocation Procedure</w:t>
      </w:r>
      <w:bookmarkEnd w:id="408"/>
      <w:bookmarkEnd w:id="409"/>
      <w:bookmarkEnd w:id="410"/>
      <w:bookmarkEnd w:id="411"/>
      <w:bookmarkEnd w:id="412"/>
      <w:bookmarkEnd w:id="413"/>
      <w:bookmarkEnd w:id="414"/>
      <w:bookmarkEnd w:id="415"/>
      <w:bookmarkEnd w:id="416"/>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4E3DBC" w:rsidRDefault="00602AC0" w:rsidP="00FC4A87">
      <w:pPr>
        <w:pStyle w:val="Heading6"/>
        <w:rPr>
          <w:rFonts w:eastAsiaTheme="minorEastAsia"/>
          <w:lang w:eastAsia="en-US"/>
        </w:rPr>
      </w:pPr>
      <w:bookmarkStart w:id="417" w:name="_Toc25156191"/>
      <w:bookmarkStart w:id="418" w:name="_Toc34124491"/>
      <w:bookmarkStart w:id="419" w:name="_Toc43207605"/>
      <w:bookmarkStart w:id="420" w:name="_Toc49857085"/>
      <w:bookmarkStart w:id="421" w:name="_Toc56676918"/>
      <w:bookmarkStart w:id="422" w:name="_Toc56696166"/>
      <w:bookmarkStart w:id="423" w:name="_Toc81227497"/>
      <w:bookmarkStart w:id="424" w:name="_Toc104388538"/>
      <w:bookmarkStart w:id="425" w:name="_Toc183521192"/>
      <w:r w:rsidRPr="003B2883">
        <w:t>5</w:t>
      </w:r>
      <w:r w:rsidRPr="004E3DBC">
        <w:rPr>
          <w:rFonts w:eastAsiaTheme="minorEastAsia"/>
          <w:lang w:eastAsia="en-US"/>
        </w:rPr>
        <w:t>.2.2.3.5.3</w:t>
      </w:r>
      <w:r w:rsidRPr="004E3DBC">
        <w:rPr>
          <w:rFonts w:eastAsiaTheme="minorEastAsia"/>
          <w:lang w:eastAsia="en-US"/>
        </w:rPr>
        <w:tab/>
        <w:t>Using N1MessageNotify in the UE Assisted and UE Based Positioning Procedure</w:t>
      </w:r>
      <w:bookmarkEnd w:id="417"/>
      <w:bookmarkEnd w:id="418"/>
      <w:bookmarkEnd w:id="419"/>
      <w:bookmarkEnd w:id="420"/>
      <w:bookmarkEnd w:id="421"/>
      <w:bookmarkEnd w:id="422"/>
      <w:bookmarkEnd w:id="423"/>
      <w:bookmarkEnd w:id="424"/>
      <w:bookmarkEnd w:id="425"/>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w:t>
      </w:r>
      <w:r w:rsidRPr="003B2883">
        <w:lastRenderedPageBreak/>
        <w:t>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EE59FE" w:rsidRDefault="00602AC0" w:rsidP="00FC4A87">
      <w:pPr>
        <w:pStyle w:val="Heading6"/>
        <w:rPr>
          <w:rFonts w:eastAsiaTheme="minorEastAsia"/>
          <w:lang w:eastAsia="en-US"/>
        </w:rPr>
      </w:pPr>
      <w:bookmarkStart w:id="426" w:name="_Toc25156192"/>
      <w:bookmarkStart w:id="427" w:name="_Toc34124492"/>
      <w:bookmarkStart w:id="428" w:name="_Toc43207606"/>
      <w:bookmarkStart w:id="429" w:name="_Toc49857086"/>
      <w:bookmarkStart w:id="430" w:name="_Toc56676919"/>
      <w:bookmarkStart w:id="431" w:name="_Toc56696167"/>
      <w:bookmarkStart w:id="432" w:name="_Toc81227498"/>
      <w:bookmarkStart w:id="433" w:name="_Toc104388539"/>
      <w:bookmarkStart w:id="434" w:name="_Toc183521193"/>
      <w:r w:rsidRPr="00EE59FE">
        <w:rPr>
          <w:rFonts w:eastAsiaTheme="minorEastAsia"/>
          <w:lang w:eastAsia="en-US"/>
        </w:rPr>
        <w:t>5.2.2.3.5.4</w:t>
      </w:r>
      <w:r w:rsidRPr="00EE59FE">
        <w:rPr>
          <w:rFonts w:eastAsiaTheme="minorEastAsia"/>
          <w:lang w:eastAsia="en-US"/>
        </w:rPr>
        <w:tab/>
        <w:t>Using N1MessageNotify in the UE Configuration Update for transparent UE Policy delivery</w:t>
      </w:r>
      <w:bookmarkEnd w:id="426"/>
      <w:bookmarkEnd w:id="427"/>
      <w:bookmarkEnd w:id="428"/>
      <w:bookmarkEnd w:id="429"/>
      <w:bookmarkEnd w:id="430"/>
      <w:bookmarkEnd w:id="431"/>
      <w:bookmarkEnd w:id="432"/>
      <w:bookmarkEnd w:id="433"/>
      <w:bookmarkEnd w:id="434"/>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EE59FE" w:rsidRDefault="00602AC0" w:rsidP="00FC4A87">
      <w:pPr>
        <w:pStyle w:val="Heading6"/>
        <w:rPr>
          <w:rFonts w:eastAsiaTheme="minorEastAsia"/>
          <w:lang w:eastAsia="en-US"/>
        </w:rPr>
      </w:pPr>
      <w:bookmarkStart w:id="435" w:name="_Toc25156193"/>
      <w:bookmarkStart w:id="436" w:name="_Toc34124493"/>
      <w:bookmarkStart w:id="437" w:name="_Toc43207607"/>
      <w:bookmarkStart w:id="438" w:name="_Toc49857087"/>
      <w:bookmarkStart w:id="439" w:name="_Toc56676920"/>
      <w:bookmarkStart w:id="440" w:name="_Toc56696168"/>
      <w:bookmarkStart w:id="441" w:name="_Toc81227499"/>
      <w:bookmarkStart w:id="442" w:name="_Toc104388540"/>
      <w:bookmarkStart w:id="443" w:name="_Toc183521194"/>
      <w:r w:rsidRPr="00EE59FE">
        <w:rPr>
          <w:rFonts w:eastAsiaTheme="minorEastAsia"/>
          <w:lang w:eastAsia="en-US"/>
        </w:rPr>
        <w:t>5.2.2.3.5.5</w:t>
      </w:r>
      <w:r w:rsidRPr="00EE59FE">
        <w:rPr>
          <w:rFonts w:eastAsiaTheme="minorEastAsia"/>
          <w:lang w:eastAsia="en-US"/>
        </w:rPr>
        <w:tab/>
        <w:t xml:space="preserve">Using N1MessageNotify in the </w:t>
      </w:r>
      <w:r w:rsidRPr="00EE59FE">
        <w:rPr>
          <w:rFonts w:eastAsiaTheme="minorEastAsia" w:hint="eastAsia"/>
          <w:lang w:eastAsia="en-US"/>
        </w:rPr>
        <w:t xml:space="preserve">LCS Event Report, LCS Cancel Location and LCS Periodic-Triggered Invoke </w:t>
      </w:r>
      <w:r w:rsidRPr="00EE59FE">
        <w:rPr>
          <w:rFonts w:eastAsiaTheme="minorEastAsia"/>
          <w:lang w:eastAsia="en-US"/>
        </w:rPr>
        <w:t>Procedure</w:t>
      </w:r>
      <w:r w:rsidRPr="00EE59FE">
        <w:rPr>
          <w:rFonts w:eastAsiaTheme="minorEastAsia" w:hint="eastAsia"/>
          <w:lang w:eastAsia="en-US"/>
        </w:rPr>
        <w:t>s</w:t>
      </w:r>
      <w:bookmarkEnd w:id="435"/>
      <w:bookmarkEnd w:id="436"/>
      <w:bookmarkEnd w:id="437"/>
      <w:bookmarkEnd w:id="438"/>
      <w:bookmarkEnd w:id="439"/>
      <w:bookmarkEnd w:id="440"/>
      <w:bookmarkEnd w:id="441"/>
      <w:bookmarkEnd w:id="442"/>
      <w:bookmarkEnd w:id="443"/>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52707E37" w14:textId="77777777" w:rsidR="007A54FE" w:rsidRDefault="007A54FE" w:rsidP="00602AC0">
      <w:pPr>
        <w:pStyle w:val="B2"/>
        <w:rPr>
          <w:lang w:eastAsia="zh-CN"/>
        </w:rPr>
      </w:pPr>
      <w:r>
        <w:t xml:space="preserve">and may included </w:t>
      </w:r>
      <w:r w:rsidRPr="008F20C8">
        <w:t>serving cell ID</w:t>
      </w:r>
      <w:r>
        <w:t xml:space="preserve"> if it is available;</w:t>
      </w:r>
    </w:p>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743FFEB" w14:textId="247F35A2" w:rsidR="00B97F38" w:rsidRPr="00FC4A87" w:rsidRDefault="00B97F38" w:rsidP="00FC4A87">
      <w:pPr>
        <w:pStyle w:val="Heading6"/>
      </w:pPr>
      <w:bookmarkStart w:id="444" w:name="_Toc104388541"/>
      <w:bookmarkStart w:id="445" w:name="_Toc183521195"/>
      <w:r w:rsidRPr="00FC4A87">
        <w:t>5.2.2.3.5.</w:t>
      </w:r>
      <w:r w:rsidR="001851E4" w:rsidRPr="00FC4A87">
        <w:t>6</w:t>
      </w:r>
      <w:r w:rsidRPr="00FC4A87">
        <w:tab/>
        <w:t xml:space="preserve">Using N1MessageNotify in the UE triggered </w:t>
      </w:r>
      <w:r w:rsidRPr="00FC4A87">
        <w:rPr>
          <w:rFonts w:hint="eastAsia"/>
        </w:rPr>
        <w:t>p</w:t>
      </w:r>
      <w:r w:rsidRPr="00FC4A87">
        <w:t>olicy provisioning procedure</w:t>
      </w:r>
      <w:r w:rsidRPr="00FC4A87">
        <w:rPr>
          <w:rFonts w:hint="eastAsia"/>
        </w:rPr>
        <w:t xml:space="preserve"> to request UE policies</w:t>
      </w:r>
      <w:bookmarkEnd w:id="444"/>
      <w:bookmarkEnd w:id="445"/>
    </w:p>
    <w:p w14:paraId="66BDAF43" w14:textId="77777777" w:rsidR="00B97F38" w:rsidRPr="003B2883" w:rsidRDefault="00B97F38" w:rsidP="00B97F38">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15F995D4" w14:textId="77777777" w:rsidR="00B97F38" w:rsidRPr="003B2883" w:rsidRDefault="00B97F38" w:rsidP="00B97F38">
      <w:r w:rsidRPr="003B2883">
        <w:t xml:space="preserve">The requirements specified in </w:t>
      </w:r>
      <w:r>
        <w:t>clause</w:t>
      </w:r>
      <w:r w:rsidRPr="003B2883">
        <w:t xml:space="preserve"> 5.2.2.3.5.1 shall apply with the following modifications:</w:t>
      </w:r>
    </w:p>
    <w:p w14:paraId="22F59C7E" w14:textId="77777777" w:rsidR="00B97F38" w:rsidRPr="003B2883" w:rsidRDefault="00B97F38" w:rsidP="00B97F38">
      <w:pPr>
        <w:pStyle w:val="B1"/>
        <w:rPr>
          <w:lang w:eastAsia="ko-KR"/>
        </w:rPr>
      </w:pPr>
      <w:r w:rsidRPr="003B2883">
        <w:t>1.</w:t>
      </w:r>
      <w:r w:rsidRPr="003B2883">
        <w:tab/>
        <w:t>Same as step 1 of Figure 5.2.2.3.5.1-1. The request payload shall include the following information:</w:t>
      </w:r>
    </w:p>
    <w:p w14:paraId="43814346" w14:textId="77777777" w:rsidR="00B97F38" w:rsidRDefault="00B97F38" w:rsidP="00127FE5">
      <w:pPr>
        <w:pStyle w:val="B2"/>
      </w:pPr>
      <w:r w:rsidRPr="003B2883">
        <w:t>-</w:t>
      </w:r>
      <w:r w:rsidRPr="003B2883">
        <w:tab/>
        <w:t>the UPDP message.</w:t>
      </w:r>
    </w:p>
    <w:p w14:paraId="34947068" w14:textId="77777777" w:rsidR="00602AC0" w:rsidRPr="003B2883" w:rsidRDefault="00602AC0" w:rsidP="009A30FA">
      <w:pPr>
        <w:pStyle w:val="Heading5"/>
      </w:pPr>
      <w:bookmarkStart w:id="446" w:name="_Toc25156194"/>
      <w:bookmarkStart w:id="447" w:name="_Toc34124494"/>
      <w:bookmarkStart w:id="448" w:name="_Toc43207608"/>
      <w:bookmarkStart w:id="449" w:name="_Toc49857088"/>
      <w:bookmarkStart w:id="450" w:name="_Toc56676921"/>
      <w:bookmarkStart w:id="451" w:name="_Toc56696169"/>
      <w:bookmarkStart w:id="452" w:name="_Toc81227500"/>
      <w:bookmarkStart w:id="453" w:name="_Toc104238294"/>
      <w:bookmarkStart w:id="454" w:name="_Toc104238751"/>
      <w:bookmarkStart w:id="455" w:name="_Toc104388542"/>
      <w:bookmarkStart w:id="456" w:name="_Toc183521196"/>
      <w:r w:rsidRPr="003B2883">
        <w:lastRenderedPageBreak/>
        <w:t>5.2.2.3.6</w:t>
      </w:r>
      <w:r w:rsidRPr="003B2883">
        <w:tab/>
        <w:t>N2InfoNotify</w:t>
      </w:r>
      <w:bookmarkEnd w:id="446"/>
      <w:bookmarkEnd w:id="447"/>
      <w:bookmarkEnd w:id="448"/>
      <w:bookmarkEnd w:id="449"/>
      <w:bookmarkEnd w:id="450"/>
      <w:bookmarkEnd w:id="451"/>
      <w:bookmarkEnd w:id="452"/>
      <w:bookmarkEnd w:id="453"/>
      <w:bookmarkEnd w:id="454"/>
      <w:bookmarkEnd w:id="455"/>
      <w:bookmarkEnd w:id="456"/>
    </w:p>
    <w:p w14:paraId="3DA92192" w14:textId="55741958" w:rsidR="00602AC0" w:rsidRPr="004E3DBC" w:rsidRDefault="00602AC0" w:rsidP="00FC4A87">
      <w:pPr>
        <w:pStyle w:val="Heading6"/>
        <w:rPr>
          <w:rFonts w:eastAsiaTheme="minorEastAsia"/>
          <w:lang w:eastAsia="en-US"/>
        </w:rPr>
      </w:pPr>
      <w:bookmarkStart w:id="457" w:name="_Toc25156195"/>
      <w:bookmarkStart w:id="458" w:name="_Toc34124495"/>
      <w:bookmarkStart w:id="459" w:name="_Toc43207609"/>
      <w:bookmarkStart w:id="460" w:name="_Toc49857089"/>
      <w:bookmarkStart w:id="461" w:name="_Toc56676922"/>
      <w:bookmarkStart w:id="462" w:name="_Toc56696170"/>
      <w:bookmarkStart w:id="463" w:name="_Toc81227501"/>
      <w:bookmarkStart w:id="464" w:name="_Toc104388543"/>
      <w:bookmarkStart w:id="465" w:name="_Toc183521197"/>
      <w:r w:rsidRPr="004E3DBC">
        <w:rPr>
          <w:rFonts w:eastAsiaTheme="minorEastAsia"/>
          <w:lang w:eastAsia="en-US"/>
        </w:rPr>
        <w:t>5.2.2.3.6.1</w:t>
      </w:r>
      <w:r w:rsidRPr="004E3DBC">
        <w:rPr>
          <w:rFonts w:eastAsiaTheme="minorEastAsia"/>
          <w:lang w:eastAsia="en-US"/>
        </w:rPr>
        <w:tab/>
        <w:t>General</w:t>
      </w:r>
      <w:bookmarkEnd w:id="457"/>
      <w:bookmarkEnd w:id="458"/>
      <w:bookmarkEnd w:id="459"/>
      <w:bookmarkEnd w:id="460"/>
      <w:bookmarkEnd w:id="461"/>
      <w:bookmarkEnd w:id="462"/>
      <w:bookmarkEnd w:id="463"/>
      <w:bookmarkEnd w:id="464"/>
      <w:bookmarkEnd w:id="465"/>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05081B2" w14:textId="628789B2" w:rsidR="00602AC0" w:rsidRDefault="00602AC0" w:rsidP="00127FE5">
      <w:pPr>
        <w:rPr>
          <w:lang w:val="fr-FR"/>
        </w:rPr>
      </w:pPr>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4.6pt;height:109.3pt" o:ole="">
            <v:imagedata r:id="rId36" o:title=""/>
          </v:shape>
          <o:OLEObject Type="Embed" ProgID="Visio.Drawing.11" ShapeID="_x0000_i1039" DrawAspect="Content" ObjectID="_1794139156"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49F816" w:rsidR="00602AC0" w:rsidRPr="004E3DBC" w:rsidRDefault="00602AC0" w:rsidP="00FC4A87">
      <w:pPr>
        <w:pStyle w:val="Heading6"/>
        <w:rPr>
          <w:rFonts w:eastAsiaTheme="minorEastAsia"/>
          <w:lang w:eastAsia="en-US"/>
        </w:rPr>
      </w:pPr>
      <w:bookmarkStart w:id="466" w:name="_Toc25156196"/>
      <w:bookmarkStart w:id="467" w:name="_Toc34124496"/>
      <w:bookmarkStart w:id="468" w:name="_Toc43207610"/>
      <w:bookmarkStart w:id="469" w:name="_Toc49857090"/>
      <w:bookmarkStart w:id="470" w:name="_Toc56676923"/>
      <w:bookmarkStart w:id="471" w:name="_Toc56696171"/>
      <w:bookmarkStart w:id="472" w:name="_Toc81227502"/>
      <w:bookmarkStart w:id="473" w:name="_Toc104388544"/>
      <w:bookmarkStart w:id="474" w:name="_Toc183521198"/>
      <w:r w:rsidRPr="004E3DBC">
        <w:rPr>
          <w:rFonts w:eastAsiaTheme="minorEastAsia"/>
          <w:lang w:eastAsia="en-US"/>
        </w:rPr>
        <w:t>5.2.2.3.6.2</w:t>
      </w:r>
      <w:r w:rsidRPr="004E3DBC">
        <w:rPr>
          <w:rFonts w:eastAsiaTheme="minorEastAsia"/>
          <w:lang w:eastAsia="en-US"/>
        </w:rPr>
        <w:tab/>
        <w:t>Using N2InfoNotify during Inter NG-RAN node N2 based handover procedure</w:t>
      </w:r>
      <w:bookmarkEnd w:id="466"/>
      <w:bookmarkEnd w:id="467"/>
      <w:bookmarkEnd w:id="468"/>
      <w:bookmarkEnd w:id="469"/>
      <w:bookmarkEnd w:id="470"/>
      <w:bookmarkEnd w:id="471"/>
      <w:bookmarkEnd w:id="472"/>
      <w:bookmarkEnd w:id="473"/>
      <w:bookmarkEnd w:id="474"/>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15pt;height:154.9pt" o:ole="">
            <v:imagedata r:id="rId38" o:title=""/>
          </v:shape>
          <o:OLEObject Type="Embed" ProgID="Visio.Drawing.11" ShapeID="_x0000_i1040" DrawAspect="Content" ObjectID="_1794139157"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02831DB3"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w:t>
      </w:r>
      <w:r w:rsidR="003774E0">
        <w:t xml:space="preserve">for one or more PDU sessions </w:t>
      </w:r>
      <w:r w:rsidRPr="003B2883">
        <w:t xml:space="preserve">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3774E0" w:rsidRPr="003774E0">
        <w:t xml:space="preserve"> </w:t>
      </w:r>
      <w:r w:rsidR="003774E0">
        <w:t>for one or more PDU sessions</w:t>
      </w:r>
      <w:r w:rsidRPr="003B2883">
        <w:t>.</w:t>
      </w:r>
    </w:p>
    <w:p w14:paraId="4A43C879"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4E3DBC" w:rsidRDefault="00602AC0" w:rsidP="00FC4A87">
      <w:pPr>
        <w:pStyle w:val="Heading6"/>
        <w:rPr>
          <w:rFonts w:eastAsiaTheme="minorEastAsia"/>
          <w:lang w:eastAsia="en-US"/>
        </w:rPr>
      </w:pPr>
      <w:bookmarkStart w:id="475" w:name="_Toc25156197"/>
      <w:bookmarkStart w:id="476" w:name="_Toc34124497"/>
      <w:bookmarkStart w:id="477" w:name="_Toc43207611"/>
      <w:bookmarkStart w:id="478" w:name="_Toc49857091"/>
      <w:bookmarkStart w:id="479" w:name="_Toc56676924"/>
      <w:bookmarkStart w:id="480" w:name="_Toc56696172"/>
      <w:bookmarkStart w:id="481" w:name="_Toc81227503"/>
      <w:bookmarkStart w:id="482" w:name="_Toc104388545"/>
      <w:bookmarkStart w:id="483" w:name="_Toc183521199"/>
      <w:r w:rsidRPr="004E3DBC">
        <w:rPr>
          <w:rFonts w:eastAsiaTheme="minorEastAsia"/>
          <w:lang w:eastAsia="en-US"/>
        </w:rPr>
        <w:lastRenderedPageBreak/>
        <w:t>5.2.2.3.6.3</w:t>
      </w:r>
      <w:r w:rsidRPr="004E3DBC">
        <w:rPr>
          <w:rFonts w:eastAsiaTheme="minorEastAsia"/>
          <w:lang w:eastAsia="en-US"/>
        </w:rPr>
        <w:tab/>
        <w:t>Using N2InfoNotify during Location Services procedures</w:t>
      </w:r>
      <w:bookmarkEnd w:id="475"/>
      <w:bookmarkEnd w:id="476"/>
      <w:bookmarkEnd w:id="477"/>
      <w:bookmarkEnd w:id="478"/>
      <w:bookmarkEnd w:id="479"/>
      <w:bookmarkEnd w:id="480"/>
      <w:bookmarkEnd w:id="481"/>
      <w:bookmarkEnd w:id="482"/>
      <w:bookmarkEnd w:id="483"/>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127FE5">
      <w:pPr>
        <w:pStyle w:val="StyleHeading6Left0cmFirstline0cm"/>
      </w:pPr>
      <w:bookmarkStart w:id="484" w:name="_Toc25156198"/>
      <w:bookmarkStart w:id="485" w:name="_Toc34124498"/>
      <w:bookmarkStart w:id="486" w:name="_Toc43207612"/>
      <w:bookmarkStart w:id="487" w:name="_Toc49857092"/>
      <w:bookmarkStart w:id="488" w:name="_Toc56676925"/>
      <w:bookmarkStart w:id="489" w:name="_Toc56696173"/>
      <w:bookmarkStart w:id="490" w:name="_Toc81227504"/>
      <w:bookmarkStart w:id="491" w:name="_Toc104238295"/>
      <w:bookmarkStart w:id="492" w:name="_Toc104238752"/>
      <w:bookmarkStart w:id="493" w:name="_Toc104388546"/>
      <w:bookmarkStart w:id="494" w:name="_Toc183521200"/>
      <w:r w:rsidRPr="003B2883">
        <w:t>5.2.2.3.6.</w:t>
      </w:r>
      <w:r>
        <w:t>4</w:t>
      </w:r>
      <w:r w:rsidRPr="003B2883">
        <w:tab/>
        <w:t xml:space="preserve">Using N2InfoNotify during </w:t>
      </w:r>
      <w:r>
        <w:t>AMF planned removal procedure with UDSF deployed procedure</w:t>
      </w:r>
      <w:bookmarkEnd w:id="484"/>
      <w:bookmarkEnd w:id="485"/>
      <w:bookmarkEnd w:id="486"/>
      <w:bookmarkEnd w:id="487"/>
      <w:bookmarkEnd w:id="488"/>
      <w:bookmarkEnd w:id="489"/>
      <w:bookmarkEnd w:id="490"/>
      <w:bookmarkEnd w:id="491"/>
      <w:bookmarkEnd w:id="492"/>
      <w:bookmarkEnd w:id="493"/>
      <w:bookmarkEnd w:id="494"/>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9A30FA">
      <w:pPr>
        <w:pStyle w:val="Heading4"/>
      </w:pPr>
      <w:bookmarkStart w:id="495" w:name="_Toc25156199"/>
      <w:bookmarkStart w:id="496" w:name="_Toc34124499"/>
      <w:bookmarkStart w:id="497" w:name="_Toc43207613"/>
      <w:bookmarkStart w:id="498" w:name="_Toc49857093"/>
      <w:bookmarkStart w:id="499" w:name="_Toc56676926"/>
      <w:bookmarkStart w:id="500" w:name="_Toc56696174"/>
      <w:bookmarkStart w:id="501" w:name="_Toc81227505"/>
      <w:bookmarkStart w:id="502" w:name="_Toc104238296"/>
      <w:bookmarkStart w:id="503" w:name="_Toc104238753"/>
      <w:bookmarkStart w:id="504" w:name="_Toc104388547"/>
      <w:bookmarkStart w:id="505" w:name="_Toc183521201"/>
      <w:r w:rsidRPr="003B2883">
        <w:t>5.2.2.4</w:t>
      </w:r>
      <w:r w:rsidRPr="003B2883">
        <w:tab/>
        <w:t>Non-UE N2 Message Operations</w:t>
      </w:r>
      <w:bookmarkEnd w:id="495"/>
      <w:bookmarkEnd w:id="496"/>
      <w:bookmarkEnd w:id="497"/>
      <w:bookmarkEnd w:id="498"/>
      <w:bookmarkEnd w:id="499"/>
      <w:bookmarkEnd w:id="500"/>
      <w:bookmarkEnd w:id="501"/>
      <w:bookmarkEnd w:id="502"/>
      <w:bookmarkEnd w:id="503"/>
      <w:bookmarkEnd w:id="504"/>
      <w:bookmarkEnd w:id="505"/>
    </w:p>
    <w:p w14:paraId="5EA55E15" w14:textId="77777777" w:rsidR="00602AC0" w:rsidRPr="003B2883" w:rsidRDefault="00602AC0" w:rsidP="009A30FA">
      <w:pPr>
        <w:pStyle w:val="Heading5"/>
      </w:pPr>
      <w:bookmarkStart w:id="506" w:name="_Toc25156200"/>
      <w:bookmarkStart w:id="507" w:name="_Toc34124500"/>
      <w:bookmarkStart w:id="508" w:name="_Toc43207614"/>
      <w:bookmarkStart w:id="509" w:name="_Toc49857094"/>
      <w:bookmarkStart w:id="510" w:name="_Toc56676927"/>
      <w:bookmarkStart w:id="511" w:name="_Toc56696175"/>
      <w:bookmarkStart w:id="512" w:name="_Toc81227506"/>
      <w:bookmarkStart w:id="513" w:name="_Toc104238297"/>
      <w:bookmarkStart w:id="514" w:name="_Toc104238754"/>
      <w:bookmarkStart w:id="515" w:name="_Toc104388548"/>
      <w:bookmarkStart w:id="516" w:name="_Toc183521202"/>
      <w:r w:rsidRPr="003B2883">
        <w:t>5.2.2.4.1</w:t>
      </w:r>
      <w:r w:rsidRPr="003B2883">
        <w:tab/>
        <w:t>NonUeN2MessageTransfer</w:t>
      </w:r>
      <w:bookmarkEnd w:id="506"/>
      <w:bookmarkEnd w:id="507"/>
      <w:bookmarkEnd w:id="508"/>
      <w:bookmarkEnd w:id="509"/>
      <w:bookmarkEnd w:id="510"/>
      <w:bookmarkEnd w:id="511"/>
      <w:bookmarkEnd w:id="512"/>
      <w:bookmarkEnd w:id="513"/>
      <w:bookmarkEnd w:id="514"/>
      <w:bookmarkEnd w:id="515"/>
      <w:bookmarkEnd w:id="516"/>
    </w:p>
    <w:p w14:paraId="09172EFD" w14:textId="77777777" w:rsidR="00602AC0" w:rsidRPr="004E3DBC" w:rsidRDefault="00602AC0" w:rsidP="00FC4A87">
      <w:pPr>
        <w:pStyle w:val="Heading6"/>
        <w:rPr>
          <w:rFonts w:eastAsiaTheme="minorEastAsia"/>
          <w:lang w:eastAsia="en-US"/>
        </w:rPr>
      </w:pPr>
      <w:bookmarkStart w:id="517" w:name="_Toc25156201"/>
      <w:bookmarkStart w:id="518" w:name="_Toc34124501"/>
      <w:bookmarkStart w:id="519" w:name="_Toc43207615"/>
      <w:bookmarkStart w:id="520" w:name="_Toc49857095"/>
      <w:bookmarkStart w:id="521" w:name="_Toc56676928"/>
      <w:bookmarkStart w:id="522" w:name="_Toc56696176"/>
      <w:bookmarkStart w:id="523" w:name="_Toc81227507"/>
      <w:bookmarkStart w:id="524" w:name="_Toc104388549"/>
      <w:bookmarkStart w:id="525" w:name="_Toc183521203"/>
      <w:r w:rsidRPr="004E3DBC">
        <w:rPr>
          <w:rFonts w:eastAsiaTheme="minorEastAsia"/>
          <w:lang w:eastAsia="en-US"/>
        </w:rPr>
        <w:t>5.2.2.4.1.1</w:t>
      </w:r>
      <w:r w:rsidRPr="004E3DBC">
        <w:rPr>
          <w:rFonts w:eastAsiaTheme="minorEastAsia"/>
          <w:lang w:eastAsia="en-US"/>
        </w:rPr>
        <w:tab/>
        <w:t>General</w:t>
      </w:r>
      <w:bookmarkEnd w:id="517"/>
      <w:bookmarkEnd w:id="518"/>
      <w:bookmarkEnd w:id="519"/>
      <w:bookmarkEnd w:id="520"/>
      <w:bookmarkEnd w:id="521"/>
      <w:bookmarkEnd w:id="522"/>
      <w:bookmarkEnd w:id="523"/>
      <w:bookmarkEnd w:id="524"/>
      <w:bookmarkEnd w:id="525"/>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4.6pt;height:105.85pt" o:ole="">
            <v:imagedata r:id="rId40" o:title=""/>
          </v:shape>
          <o:OLEObject Type="Embed" ProgID="Visio.Drawing.11" ShapeID="_x0000_i1041" DrawAspect="Content" ObjectID="_1794139158"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4E3DBC" w:rsidRDefault="00602AC0" w:rsidP="00FC4A87">
      <w:pPr>
        <w:pStyle w:val="Heading6"/>
        <w:rPr>
          <w:rFonts w:eastAsiaTheme="minorEastAsia"/>
          <w:lang w:eastAsia="en-US"/>
        </w:rPr>
      </w:pPr>
      <w:bookmarkStart w:id="526" w:name="_Toc25156202"/>
      <w:bookmarkStart w:id="527" w:name="_Toc34124502"/>
      <w:bookmarkStart w:id="528" w:name="_Toc43207616"/>
      <w:bookmarkStart w:id="529" w:name="_Toc49857096"/>
      <w:bookmarkStart w:id="530" w:name="_Toc56676929"/>
      <w:bookmarkStart w:id="531" w:name="_Toc56696177"/>
      <w:bookmarkStart w:id="532" w:name="_Toc81227508"/>
      <w:bookmarkStart w:id="533" w:name="_Toc104388550"/>
      <w:bookmarkStart w:id="534" w:name="_Toc183521204"/>
      <w:r w:rsidRPr="004E3DBC">
        <w:rPr>
          <w:rFonts w:eastAsiaTheme="minorEastAsia"/>
          <w:lang w:eastAsia="en-US"/>
        </w:rPr>
        <w:t>5.2.2.4.1.2</w:t>
      </w:r>
      <w:r w:rsidRPr="004E3DBC">
        <w:rPr>
          <w:rFonts w:eastAsiaTheme="minorEastAsia"/>
          <w:lang w:eastAsia="en-US"/>
        </w:rPr>
        <w:tab/>
        <w:t>Obtaining Non UE Associated Network Assistance Data Procedure</w:t>
      </w:r>
      <w:bookmarkEnd w:id="526"/>
      <w:bookmarkEnd w:id="527"/>
      <w:bookmarkEnd w:id="528"/>
      <w:bookmarkEnd w:id="529"/>
      <w:bookmarkEnd w:id="530"/>
      <w:bookmarkEnd w:id="531"/>
      <w:bookmarkEnd w:id="532"/>
      <w:bookmarkEnd w:id="533"/>
      <w:bookmarkEnd w:id="534"/>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4E3DBC" w:rsidRDefault="00602AC0" w:rsidP="00FC4A87">
      <w:pPr>
        <w:pStyle w:val="Heading6"/>
        <w:rPr>
          <w:rFonts w:eastAsiaTheme="minorEastAsia"/>
          <w:lang w:eastAsia="en-US"/>
        </w:rPr>
      </w:pPr>
      <w:bookmarkStart w:id="535" w:name="_Toc25156203"/>
      <w:bookmarkStart w:id="536" w:name="_Toc34124503"/>
      <w:bookmarkStart w:id="537" w:name="_Toc43207617"/>
      <w:bookmarkStart w:id="538" w:name="_Toc49857097"/>
      <w:bookmarkStart w:id="539" w:name="_Toc56676930"/>
      <w:bookmarkStart w:id="540" w:name="_Toc56696178"/>
      <w:bookmarkStart w:id="541" w:name="_Toc81227509"/>
      <w:bookmarkStart w:id="542" w:name="_Toc104388551"/>
      <w:bookmarkStart w:id="543" w:name="_Toc183521205"/>
      <w:r w:rsidRPr="004E3DBC">
        <w:rPr>
          <w:rFonts w:eastAsiaTheme="minorEastAsia"/>
          <w:lang w:eastAsia="en-US"/>
        </w:rPr>
        <w:t>5.2.2.4.1.3</w:t>
      </w:r>
      <w:r w:rsidRPr="004E3DBC">
        <w:rPr>
          <w:rFonts w:eastAsiaTheme="minorEastAsia"/>
          <w:lang w:eastAsia="en-US"/>
        </w:rPr>
        <w:tab/>
        <w:t>Warning Request Transfer Procedure</w:t>
      </w:r>
      <w:bookmarkEnd w:id="535"/>
      <w:bookmarkEnd w:id="536"/>
      <w:bookmarkEnd w:id="537"/>
      <w:bookmarkEnd w:id="538"/>
      <w:bookmarkEnd w:id="539"/>
      <w:bookmarkEnd w:id="540"/>
      <w:bookmarkEnd w:id="541"/>
      <w:bookmarkEnd w:id="542"/>
      <w:bookmarkEnd w:id="543"/>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4E3DBC" w:rsidRDefault="00602AC0" w:rsidP="00FC4A87">
      <w:pPr>
        <w:pStyle w:val="Heading6"/>
        <w:rPr>
          <w:rFonts w:eastAsiaTheme="minorEastAsia"/>
          <w:lang w:eastAsia="en-US"/>
        </w:rPr>
      </w:pPr>
      <w:bookmarkStart w:id="544" w:name="_Toc25156204"/>
      <w:bookmarkStart w:id="545" w:name="_Toc34124504"/>
      <w:bookmarkStart w:id="546" w:name="_Toc43207618"/>
      <w:bookmarkStart w:id="547" w:name="_Toc49857098"/>
      <w:bookmarkStart w:id="548" w:name="_Toc56676931"/>
      <w:bookmarkStart w:id="549" w:name="_Toc56696179"/>
      <w:bookmarkStart w:id="550" w:name="_Toc81227510"/>
      <w:bookmarkStart w:id="551" w:name="_Toc104388552"/>
      <w:bookmarkStart w:id="552" w:name="_Toc183521206"/>
      <w:r w:rsidRPr="004E3DBC">
        <w:rPr>
          <w:rFonts w:eastAsiaTheme="minorEastAsia"/>
          <w:lang w:eastAsia="en-US"/>
        </w:rPr>
        <w:t>5.2.2.4.1.4</w:t>
      </w:r>
      <w:r w:rsidRPr="004E3DBC">
        <w:rPr>
          <w:rFonts w:eastAsiaTheme="minorEastAsia"/>
          <w:lang w:eastAsia="en-US"/>
        </w:rPr>
        <w:tab/>
        <w:t>Configuration Transfer Procedure</w:t>
      </w:r>
      <w:bookmarkEnd w:id="544"/>
      <w:bookmarkEnd w:id="545"/>
      <w:bookmarkEnd w:id="546"/>
      <w:bookmarkEnd w:id="547"/>
      <w:bookmarkEnd w:id="548"/>
      <w:bookmarkEnd w:id="549"/>
      <w:bookmarkEnd w:id="550"/>
      <w:bookmarkEnd w:id="551"/>
      <w:bookmarkEnd w:id="552"/>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bookmarkStart w:id="553" w:name="_PERM_MCCTEMPBM_CRPT48240023___3"/>
      <w:r w:rsidRPr="003B2883">
        <w:rPr>
          <w:lang w:eastAsia="zh-CN"/>
        </w:rPr>
        <w:t>The target AMF shall forward the SON Configuration Transfer IE in a NGAP Downlink RAN Configuration Transfer message to the target NG-RAN.</w:t>
      </w:r>
    </w:p>
    <w:p w14:paraId="5D6159BB" w14:textId="77777777" w:rsidR="00602AC0" w:rsidRPr="00EE59FE" w:rsidRDefault="00602AC0" w:rsidP="00FC4A87">
      <w:pPr>
        <w:pStyle w:val="Heading6"/>
        <w:rPr>
          <w:rFonts w:eastAsiaTheme="minorEastAsia"/>
          <w:lang w:eastAsia="en-US"/>
        </w:rPr>
      </w:pPr>
      <w:bookmarkStart w:id="554" w:name="_Toc25156205"/>
      <w:bookmarkStart w:id="555" w:name="_Toc34124505"/>
      <w:bookmarkStart w:id="556" w:name="_Toc43207619"/>
      <w:bookmarkStart w:id="557" w:name="_Toc49857099"/>
      <w:bookmarkStart w:id="558" w:name="_Toc56676932"/>
      <w:bookmarkStart w:id="559" w:name="_Toc56696180"/>
      <w:bookmarkStart w:id="560" w:name="_Toc81227511"/>
      <w:bookmarkStart w:id="561" w:name="_Toc104388553"/>
      <w:bookmarkStart w:id="562" w:name="_Toc183521207"/>
      <w:bookmarkEnd w:id="553"/>
      <w:r w:rsidRPr="00EE59FE">
        <w:rPr>
          <w:rFonts w:eastAsiaTheme="minorEastAsia"/>
          <w:lang w:eastAsia="en-US"/>
        </w:rPr>
        <w:t>5.2.2.4.1.5</w:t>
      </w:r>
      <w:r w:rsidRPr="00EE59FE">
        <w:rPr>
          <w:rFonts w:eastAsiaTheme="minorEastAsia"/>
          <w:lang w:eastAsia="en-US"/>
        </w:rPr>
        <w:tab/>
        <w:t>RIM Information Transfer Procedures</w:t>
      </w:r>
      <w:bookmarkEnd w:id="554"/>
      <w:bookmarkEnd w:id="555"/>
      <w:bookmarkEnd w:id="556"/>
      <w:bookmarkEnd w:id="557"/>
      <w:bookmarkEnd w:id="558"/>
      <w:bookmarkEnd w:id="559"/>
      <w:bookmarkEnd w:id="560"/>
      <w:bookmarkEnd w:id="561"/>
      <w:bookmarkEnd w:id="562"/>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bookmarkStart w:id="563" w:name="_PERM_MCCTEMPBM_CRPT48240024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EE59FE" w:rsidRDefault="00F9183C" w:rsidP="00FC4A87">
      <w:pPr>
        <w:pStyle w:val="Heading6"/>
        <w:rPr>
          <w:rFonts w:eastAsiaTheme="minorEastAsia"/>
          <w:lang w:eastAsia="en-US"/>
        </w:rPr>
      </w:pPr>
      <w:bookmarkStart w:id="564" w:name="_Toc45030363"/>
      <w:bookmarkStart w:id="565" w:name="_Toc56676933"/>
      <w:bookmarkStart w:id="566" w:name="_Toc56696181"/>
      <w:bookmarkStart w:id="567" w:name="_Toc81227512"/>
      <w:bookmarkStart w:id="568" w:name="_Toc104388554"/>
      <w:bookmarkStart w:id="569" w:name="_Toc183521208"/>
      <w:bookmarkEnd w:id="563"/>
      <w:r w:rsidRPr="00EE59FE">
        <w:rPr>
          <w:rFonts w:eastAsiaTheme="minorEastAsia"/>
          <w:lang w:eastAsia="en-US"/>
        </w:rPr>
        <w:t>5.2.2.4.1.6</w:t>
      </w:r>
      <w:r w:rsidRPr="00EE59FE">
        <w:rPr>
          <w:rFonts w:eastAsiaTheme="minorEastAsia"/>
          <w:lang w:eastAsia="en-US"/>
        </w:rPr>
        <w:tab/>
      </w:r>
      <w:bookmarkEnd w:id="564"/>
      <w:r w:rsidRPr="00EE59FE">
        <w:rPr>
          <w:rFonts w:eastAsiaTheme="minorEastAsia"/>
          <w:lang w:eastAsia="en-US"/>
        </w:rPr>
        <w:t>Broadcast of Assistance Data by an LMF</w:t>
      </w:r>
      <w:bookmarkEnd w:id="565"/>
      <w:bookmarkEnd w:id="566"/>
      <w:bookmarkEnd w:id="567"/>
      <w:bookmarkEnd w:id="568"/>
      <w:bookmarkEnd w:id="569"/>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9A30FA">
      <w:pPr>
        <w:pStyle w:val="Heading5"/>
      </w:pPr>
      <w:bookmarkStart w:id="570" w:name="_Toc25156206"/>
      <w:bookmarkStart w:id="571" w:name="_Toc34124506"/>
      <w:bookmarkStart w:id="572" w:name="_Toc43207620"/>
      <w:bookmarkStart w:id="573" w:name="_Toc49857100"/>
      <w:bookmarkStart w:id="574" w:name="_Toc56676934"/>
      <w:bookmarkStart w:id="575" w:name="_Toc56696182"/>
      <w:bookmarkStart w:id="576" w:name="_Toc81227513"/>
      <w:bookmarkStart w:id="577" w:name="_Toc104238298"/>
      <w:bookmarkStart w:id="578" w:name="_Toc104238755"/>
      <w:bookmarkStart w:id="579" w:name="_Toc104388555"/>
      <w:bookmarkStart w:id="580" w:name="_Toc183521209"/>
      <w:r w:rsidRPr="003B2883">
        <w:t>5.2.2.4.2</w:t>
      </w:r>
      <w:r w:rsidRPr="003B2883">
        <w:tab/>
        <w:t>NonUeN2InfoSubscribe</w:t>
      </w:r>
      <w:bookmarkEnd w:id="570"/>
      <w:bookmarkEnd w:id="571"/>
      <w:bookmarkEnd w:id="572"/>
      <w:bookmarkEnd w:id="573"/>
      <w:bookmarkEnd w:id="574"/>
      <w:bookmarkEnd w:id="575"/>
      <w:bookmarkEnd w:id="576"/>
      <w:bookmarkEnd w:id="577"/>
      <w:bookmarkEnd w:id="578"/>
      <w:bookmarkEnd w:id="579"/>
      <w:bookmarkEnd w:id="580"/>
    </w:p>
    <w:p w14:paraId="390D63D3" w14:textId="77777777" w:rsidR="00602AC0" w:rsidRPr="004E3DBC" w:rsidRDefault="00602AC0" w:rsidP="00FC4A87">
      <w:pPr>
        <w:pStyle w:val="Heading6"/>
        <w:rPr>
          <w:rFonts w:eastAsiaTheme="minorEastAsia"/>
          <w:lang w:eastAsia="en-US"/>
        </w:rPr>
      </w:pPr>
      <w:bookmarkStart w:id="581" w:name="_Toc25156207"/>
      <w:bookmarkStart w:id="582" w:name="_Toc34124507"/>
      <w:bookmarkStart w:id="583" w:name="_Toc43207621"/>
      <w:bookmarkStart w:id="584" w:name="_Toc49857101"/>
      <w:bookmarkStart w:id="585" w:name="_Toc56676935"/>
      <w:bookmarkStart w:id="586" w:name="_Toc56696183"/>
      <w:bookmarkStart w:id="587" w:name="_Toc81227514"/>
      <w:bookmarkStart w:id="588" w:name="_Toc104388556"/>
      <w:bookmarkStart w:id="589" w:name="_Toc183521210"/>
      <w:r w:rsidRPr="004E3DBC">
        <w:rPr>
          <w:rFonts w:eastAsiaTheme="minorEastAsia"/>
          <w:lang w:eastAsia="en-US"/>
        </w:rPr>
        <w:t>5.2.2.4.2.1</w:t>
      </w:r>
      <w:r w:rsidRPr="004E3DBC">
        <w:rPr>
          <w:rFonts w:eastAsiaTheme="minorEastAsia"/>
          <w:lang w:eastAsia="en-US"/>
        </w:rPr>
        <w:tab/>
        <w:t>General</w:t>
      </w:r>
      <w:bookmarkEnd w:id="581"/>
      <w:bookmarkEnd w:id="582"/>
      <w:bookmarkEnd w:id="583"/>
      <w:bookmarkEnd w:id="584"/>
      <w:bookmarkEnd w:id="585"/>
      <w:bookmarkEnd w:id="586"/>
      <w:bookmarkEnd w:id="587"/>
      <w:bookmarkEnd w:id="588"/>
      <w:bookmarkEnd w:id="589"/>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w:t>
      </w:r>
      <w:r w:rsidRPr="003B2883">
        <w:lastRenderedPageBreak/>
        <w:t xml:space="preserve">the HTTP POST method with the URI of the "Non UE N2Messages Subscriptions Collection" resource (See </w:t>
      </w:r>
      <w:r>
        <w:t>clause</w:t>
      </w:r>
      <w:r w:rsidRPr="003B2883">
        <w:t xml:space="preserve"> 6.1.3.9.3.1). See also Figure 5.2.2.4.2.1-1.</w:t>
      </w: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6.75pt" o:ole="">
            <v:imagedata r:id="rId42" o:title=""/>
          </v:shape>
          <o:OLEObject Type="Embed" ProgID="Visio.Drawing.11" ShapeID="_x0000_i1042" DrawAspect="Content" ObjectID="_1794139159"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2715FF">
      <w:pPr>
        <w:pStyle w:val="B2"/>
      </w:pPr>
      <w:r w:rsidRPr="002715FF">
        <w:t>-</w:t>
      </w:r>
      <w:r w:rsidRPr="002715FF">
        <w:tab/>
        <w:t>N2 Information Type, identifying the type of N2 information to be notified</w:t>
      </w:r>
    </w:p>
    <w:p w14:paraId="699E255B" w14:textId="77777777" w:rsidR="00602AC0" w:rsidRPr="003B2883" w:rsidRDefault="00602AC0" w:rsidP="002715FF">
      <w:pPr>
        <w:pStyle w:val="B2"/>
        <w:rPr>
          <w:lang w:eastAsia="zh-CN"/>
        </w:rPr>
      </w:pPr>
      <w:r w:rsidRPr="002715FF">
        <w:t>-</w:t>
      </w:r>
      <w:r w:rsidRPr="002715FF">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9A30FA">
      <w:pPr>
        <w:pStyle w:val="Heading5"/>
      </w:pPr>
      <w:bookmarkStart w:id="590" w:name="_Toc25156208"/>
      <w:bookmarkStart w:id="591" w:name="_Toc34124508"/>
      <w:bookmarkStart w:id="592" w:name="_Toc43207622"/>
      <w:bookmarkStart w:id="593" w:name="_Toc49857102"/>
      <w:bookmarkStart w:id="594" w:name="_Toc56676936"/>
      <w:bookmarkStart w:id="595" w:name="_Toc56696184"/>
      <w:bookmarkStart w:id="596" w:name="_Toc81227515"/>
      <w:bookmarkStart w:id="597" w:name="_Toc104238299"/>
      <w:bookmarkStart w:id="598" w:name="_Toc104238756"/>
      <w:bookmarkStart w:id="599" w:name="_Toc104388557"/>
      <w:bookmarkStart w:id="600" w:name="_Toc183521211"/>
      <w:r w:rsidRPr="003B2883">
        <w:t>5.2.2.4.3</w:t>
      </w:r>
      <w:r w:rsidRPr="003B2883">
        <w:tab/>
        <w:t>NonUeN2InfoUnSubscribe</w:t>
      </w:r>
      <w:bookmarkEnd w:id="590"/>
      <w:bookmarkEnd w:id="591"/>
      <w:bookmarkEnd w:id="592"/>
      <w:bookmarkEnd w:id="593"/>
      <w:bookmarkEnd w:id="594"/>
      <w:bookmarkEnd w:id="595"/>
      <w:bookmarkEnd w:id="596"/>
      <w:bookmarkEnd w:id="597"/>
      <w:bookmarkEnd w:id="598"/>
      <w:bookmarkEnd w:id="599"/>
      <w:bookmarkEnd w:id="600"/>
    </w:p>
    <w:p w14:paraId="7A53E344" w14:textId="77777777" w:rsidR="00602AC0" w:rsidRPr="004E3DBC" w:rsidRDefault="00602AC0" w:rsidP="00FC4A87">
      <w:pPr>
        <w:pStyle w:val="Heading6"/>
        <w:rPr>
          <w:rFonts w:eastAsiaTheme="minorEastAsia"/>
          <w:lang w:eastAsia="en-US"/>
        </w:rPr>
      </w:pPr>
      <w:bookmarkStart w:id="601" w:name="_Toc25156209"/>
      <w:bookmarkStart w:id="602" w:name="_Toc34124509"/>
      <w:bookmarkStart w:id="603" w:name="_Toc43207623"/>
      <w:bookmarkStart w:id="604" w:name="_Toc49857103"/>
      <w:bookmarkStart w:id="605" w:name="_Toc56676937"/>
      <w:bookmarkStart w:id="606" w:name="_Toc56696185"/>
      <w:bookmarkStart w:id="607" w:name="_Toc81227516"/>
      <w:bookmarkStart w:id="608" w:name="_Toc104388558"/>
      <w:bookmarkStart w:id="609" w:name="_Toc183521212"/>
      <w:r w:rsidRPr="004E3DBC">
        <w:rPr>
          <w:rFonts w:eastAsiaTheme="minorEastAsia"/>
          <w:lang w:eastAsia="en-US"/>
        </w:rPr>
        <w:t>5.2.2.4.3.1</w:t>
      </w:r>
      <w:r w:rsidRPr="004E3DBC">
        <w:rPr>
          <w:rFonts w:eastAsiaTheme="minorEastAsia"/>
          <w:lang w:eastAsia="en-US"/>
        </w:rPr>
        <w:tab/>
        <w:t>General</w:t>
      </w:r>
      <w:bookmarkEnd w:id="601"/>
      <w:bookmarkEnd w:id="602"/>
      <w:bookmarkEnd w:id="603"/>
      <w:bookmarkEnd w:id="604"/>
      <w:bookmarkEnd w:id="605"/>
      <w:bookmarkEnd w:id="606"/>
      <w:bookmarkEnd w:id="607"/>
      <w:bookmarkEnd w:id="608"/>
      <w:bookmarkEnd w:id="609"/>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5.85pt" o:ole="">
            <v:imagedata r:id="rId44" o:title=""/>
          </v:shape>
          <o:OLEObject Type="Embed" ProgID="Visio.Drawing.11" ShapeID="_x0000_i1043" DrawAspect="Content" ObjectID="_1794139160"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9A30FA">
      <w:pPr>
        <w:pStyle w:val="Heading5"/>
      </w:pPr>
      <w:bookmarkStart w:id="610" w:name="_Toc25156210"/>
      <w:bookmarkStart w:id="611" w:name="_Toc34124510"/>
      <w:bookmarkStart w:id="612" w:name="_Toc43207624"/>
      <w:bookmarkStart w:id="613" w:name="_Toc49857104"/>
      <w:bookmarkStart w:id="614" w:name="_Toc56676938"/>
      <w:bookmarkStart w:id="615" w:name="_Toc56696186"/>
      <w:bookmarkStart w:id="616" w:name="_Toc81227517"/>
      <w:bookmarkStart w:id="617" w:name="_Toc104238300"/>
      <w:bookmarkStart w:id="618" w:name="_Toc104238757"/>
      <w:bookmarkStart w:id="619" w:name="_Toc104388559"/>
      <w:bookmarkStart w:id="620" w:name="_Toc183521213"/>
      <w:r w:rsidRPr="003B2883">
        <w:lastRenderedPageBreak/>
        <w:t>5.2.2.4.4</w:t>
      </w:r>
      <w:r w:rsidRPr="003B2883">
        <w:tab/>
        <w:t>NonUeN2InfoNotify</w:t>
      </w:r>
      <w:bookmarkEnd w:id="610"/>
      <w:bookmarkEnd w:id="611"/>
      <w:bookmarkEnd w:id="612"/>
      <w:bookmarkEnd w:id="613"/>
      <w:bookmarkEnd w:id="614"/>
      <w:bookmarkEnd w:id="615"/>
      <w:bookmarkEnd w:id="616"/>
      <w:bookmarkEnd w:id="617"/>
      <w:bookmarkEnd w:id="618"/>
      <w:bookmarkEnd w:id="619"/>
      <w:bookmarkEnd w:id="620"/>
    </w:p>
    <w:p w14:paraId="13657D1F" w14:textId="0F98D3D6" w:rsidR="00040138" w:rsidRPr="004E3DBC" w:rsidRDefault="00602AC0" w:rsidP="00FC4A87">
      <w:pPr>
        <w:pStyle w:val="Heading6"/>
        <w:rPr>
          <w:rFonts w:eastAsiaTheme="minorEastAsia"/>
          <w:lang w:eastAsia="en-US"/>
        </w:rPr>
      </w:pPr>
      <w:bookmarkStart w:id="621" w:name="_Toc25156211"/>
      <w:bookmarkStart w:id="622" w:name="_Toc34124511"/>
      <w:bookmarkStart w:id="623" w:name="_Toc43207625"/>
      <w:bookmarkStart w:id="624" w:name="_Toc49857105"/>
      <w:bookmarkStart w:id="625" w:name="_Toc56676939"/>
      <w:bookmarkStart w:id="626" w:name="_Toc56696187"/>
      <w:bookmarkStart w:id="627" w:name="_Toc81227518"/>
      <w:bookmarkStart w:id="628" w:name="_Toc104388560"/>
      <w:bookmarkStart w:id="629" w:name="_Toc183521214"/>
      <w:r w:rsidRPr="004E3DBC">
        <w:rPr>
          <w:rFonts w:eastAsiaTheme="minorEastAsia"/>
          <w:lang w:eastAsia="en-US"/>
        </w:rPr>
        <w:t>5.2.2.4.4.1</w:t>
      </w:r>
      <w:r w:rsidR="00B470C1">
        <w:rPr>
          <w:rFonts w:eastAsiaTheme="minorEastAsia"/>
          <w:lang w:eastAsia="en-US"/>
        </w:rPr>
        <w:tab/>
      </w:r>
      <w:r w:rsidRPr="004E3DBC">
        <w:rPr>
          <w:rFonts w:eastAsiaTheme="minorEastAsia"/>
          <w:lang w:eastAsia="en-US"/>
        </w:rPr>
        <w:t>General</w:t>
      </w:r>
      <w:bookmarkEnd w:id="621"/>
      <w:bookmarkEnd w:id="622"/>
      <w:bookmarkEnd w:id="623"/>
      <w:bookmarkEnd w:id="624"/>
      <w:bookmarkEnd w:id="625"/>
      <w:bookmarkEnd w:id="626"/>
      <w:bookmarkEnd w:id="627"/>
      <w:bookmarkEnd w:id="628"/>
      <w:bookmarkEnd w:id="629"/>
    </w:p>
    <w:p w14:paraId="0714C600" w14:textId="5E0F7E19"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5.45pt;height:105.85pt" o:ole="">
            <v:imagedata r:id="rId46" o:title=""/>
          </v:shape>
          <o:OLEObject Type="Embed" ProgID="Visio.Drawing.11" ShapeID="_x0000_i1044" DrawAspect="Content" ObjectID="_1794139161"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4E3DBC" w:rsidRDefault="00602AC0" w:rsidP="00FC4A87">
      <w:pPr>
        <w:pStyle w:val="Heading6"/>
        <w:rPr>
          <w:rFonts w:eastAsiaTheme="minorEastAsia"/>
          <w:lang w:eastAsia="en-US"/>
        </w:rPr>
      </w:pPr>
      <w:bookmarkStart w:id="630" w:name="_Toc25156212"/>
      <w:bookmarkStart w:id="631" w:name="_Toc34124512"/>
      <w:bookmarkStart w:id="632" w:name="_Toc43207626"/>
      <w:bookmarkStart w:id="633" w:name="_Toc49857106"/>
      <w:bookmarkStart w:id="634" w:name="_Toc56676940"/>
      <w:bookmarkStart w:id="635" w:name="_Toc56696188"/>
      <w:bookmarkStart w:id="636" w:name="_Toc81227519"/>
      <w:bookmarkStart w:id="637" w:name="_Toc104388561"/>
      <w:bookmarkStart w:id="638" w:name="_Toc183521215"/>
      <w:r w:rsidRPr="004E3DBC">
        <w:rPr>
          <w:rFonts w:eastAsiaTheme="minorEastAsia"/>
          <w:lang w:eastAsia="en-US"/>
        </w:rPr>
        <w:t>5.2.2.4.4.2</w:t>
      </w:r>
      <w:r w:rsidRPr="004E3DBC">
        <w:rPr>
          <w:rFonts w:eastAsiaTheme="minorEastAsia"/>
          <w:lang w:eastAsia="en-US"/>
        </w:rPr>
        <w:tab/>
        <w:t>Using NonUeN2InfoNotify during Location Services procedures</w:t>
      </w:r>
      <w:bookmarkEnd w:id="630"/>
      <w:bookmarkEnd w:id="631"/>
      <w:bookmarkEnd w:id="632"/>
      <w:bookmarkEnd w:id="633"/>
      <w:bookmarkEnd w:id="634"/>
      <w:bookmarkEnd w:id="635"/>
      <w:bookmarkEnd w:id="636"/>
      <w:bookmarkEnd w:id="637"/>
      <w:bookmarkEnd w:id="638"/>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4E3DBC" w:rsidRDefault="00602AC0" w:rsidP="00FC4A87">
      <w:pPr>
        <w:pStyle w:val="Heading6"/>
        <w:rPr>
          <w:rFonts w:eastAsiaTheme="minorEastAsia"/>
          <w:lang w:eastAsia="en-US"/>
        </w:rPr>
      </w:pPr>
      <w:bookmarkStart w:id="639" w:name="_Toc25156213"/>
      <w:bookmarkStart w:id="640" w:name="_Toc34124513"/>
      <w:bookmarkStart w:id="641" w:name="_Toc43207627"/>
      <w:bookmarkStart w:id="642" w:name="_Toc49857107"/>
      <w:bookmarkStart w:id="643" w:name="_Toc56676941"/>
      <w:bookmarkStart w:id="644" w:name="_Toc56696189"/>
      <w:bookmarkStart w:id="645" w:name="_Toc81227520"/>
      <w:bookmarkStart w:id="646" w:name="_Toc104388562"/>
      <w:bookmarkStart w:id="647" w:name="_Toc183521216"/>
      <w:r w:rsidRPr="004E3DBC">
        <w:rPr>
          <w:rFonts w:eastAsiaTheme="minorEastAsia"/>
          <w:lang w:eastAsia="en-US"/>
        </w:rPr>
        <w:t>5.2.2.4.4.3</w:t>
      </w:r>
      <w:r w:rsidRPr="004E3DBC">
        <w:rPr>
          <w:rFonts w:eastAsiaTheme="minorEastAsia"/>
          <w:lang w:eastAsia="en-US"/>
        </w:rPr>
        <w:tab/>
        <w:t>Use of NonUeN2InfoNotify for PWS related events</w:t>
      </w:r>
      <w:bookmarkEnd w:id="639"/>
      <w:bookmarkEnd w:id="640"/>
      <w:bookmarkEnd w:id="641"/>
      <w:bookmarkEnd w:id="642"/>
      <w:bookmarkEnd w:id="643"/>
      <w:bookmarkEnd w:id="644"/>
      <w:bookmarkEnd w:id="645"/>
      <w:bookmarkEnd w:id="646"/>
      <w:bookmarkEnd w:id="647"/>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bookmarkStart w:id="648" w:name="_PERM_MCCTEMPBM_CRPT48240026___2"/>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lastRenderedPageBreak/>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648"/>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2715FF">
      <w:pPr>
        <w:pStyle w:val="B2"/>
      </w:pPr>
      <w:r w:rsidRPr="002715FF">
        <w:t>1.</w:t>
      </w:r>
      <w:r w:rsidRPr="002715FF">
        <w:tab/>
        <w:t>Same as step 1 of Figure 5.2.2.4.4.1-1, the request body shall include the PWS related N2 information.</w:t>
      </w:r>
    </w:p>
    <w:p w14:paraId="17C03F9C" w14:textId="77777777" w:rsidR="00602AC0" w:rsidRPr="003B2883" w:rsidRDefault="00602AC0" w:rsidP="009A30FA">
      <w:pPr>
        <w:pStyle w:val="Heading4"/>
      </w:pPr>
      <w:bookmarkStart w:id="649" w:name="_Toc25156214"/>
      <w:bookmarkStart w:id="650" w:name="_Toc34124514"/>
      <w:bookmarkStart w:id="651" w:name="_Toc43207628"/>
      <w:bookmarkStart w:id="652" w:name="_Toc49857108"/>
      <w:bookmarkStart w:id="653" w:name="_Toc56676942"/>
      <w:bookmarkStart w:id="654" w:name="_Toc56696190"/>
      <w:bookmarkStart w:id="655" w:name="_Toc81227521"/>
      <w:bookmarkStart w:id="656" w:name="_Toc104238301"/>
      <w:bookmarkStart w:id="657" w:name="_Toc104238758"/>
      <w:bookmarkStart w:id="658" w:name="_Toc104388563"/>
      <w:bookmarkStart w:id="659" w:name="_Toc183521217"/>
      <w:r w:rsidRPr="003B2883">
        <w:t>5.2.2.5</w:t>
      </w:r>
      <w:r w:rsidRPr="003B2883">
        <w:tab/>
      </w:r>
      <w:r w:rsidRPr="003B2883">
        <w:rPr>
          <w:rFonts w:hint="eastAsia"/>
          <w:lang w:eastAsia="zh-CN"/>
        </w:rPr>
        <w:t>AMF</w:t>
      </w:r>
      <w:r w:rsidRPr="003B2883">
        <w:rPr>
          <w:lang w:eastAsia="zh-CN"/>
        </w:rPr>
        <w:t xml:space="preserve"> Status Change Operations</w:t>
      </w:r>
      <w:bookmarkEnd w:id="649"/>
      <w:bookmarkEnd w:id="650"/>
      <w:bookmarkEnd w:id="651"/>
      <w:bookmarkEnd w:id="652"/>
      <w:bookmarkEnd w:id="653"/>
      <w:bookmarkEnd w:id="654"/>
      <w:bookmarkEnd w:id="655"/>
      <w:bookmarkEnd w:id="656"/>
      <w:bookmarkEnd w:id="657"/>
      <w:bookmarkEnd w:id="658"/>
      <w:bookmarkEnd w:id="659"/>
    </w:p>
    <w:p w14:paraId="5CFAC079" w14:textId="77777777" w:rsidR="001E38E8" w:rsidRDefault="00602AC0" w:rsidP="001E38E8">
      <w:pPr>
        <w:pStyle w:val="Heading5"/>
        <w:rPr>
          <w:lang w:eastAsia="zh-CN"/>
        </w:rPr>
      </w:pPr>
      <w:bookmarkStart w:id="660" w:name="_Toc25156215"/>
      <w:bookmarkStart w:id="661" w:name="_Toc34124515"/>
      <w:bookmarkStart w:id="662" w:name="_Toc43207629"/>
      <w:bookmarkStart w:id="663" w:name="_Toc49857109"/>
      <w:bookmarkStart w:id="664" w:name="_Toc56676943"/>
      <w:bookmarkStart w:id="665" w:name="_Toc56696191"/>
      <w:bookmarkStart w:id="666" w:name="_Toc81227522"/>
      <w:bookmarkStart w:id="667" w:name="_Toc104238302"/>
      <w:bookmarkStart w:id="668" w:name="_Toc104238759"/>
      <w:bookmarkStart w:id="669" w:name="_Toc104388564"/>
      <w:bookmarkStart w:id="670" w:name="_Toc183521218"/>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660"/>
      <w:bookmarkEnd w:id="661"/>
      <w:bookmarkEnd w:id="662"/>
      <w:bookmarkEnd w:id="663"/>
      <w:bookmarkEnd w:id="664"/>
      <w:bookmarkEnd w:id="665"/>
      <w:bookmarkEnd w:id="666"/>
      <w:bookmarkEnd w:id="667"/>
      <w:bookmarkEnd w:id="668"/>
      <w:bookmarkEnd w:id="669"/>
      <w:bookmarkEnd w:id="670"/>
    </w:p>
    <w:p w14:paraId="6A12A206" w14:textId="47C49E53" w:rsidR="00602AC0" w:rsidRPr="004E3DBC" w:rsidRDefault="00602AC0" w:rsidP="00FC4A87">
      <w:pPr>
        <w:pStyle w:val="Heading6"/>
        <w:rPr>
          <w:rFonts w:eastAsiaTheme="minorEastAsia"/>
          <w:lang w:eastAsia="en-US"/>
        </w:rPr>
      </w:pPr>
      <w:bookmarkStart w:id="671" w:name="_Toc25156216"/>
      <w:bookmarkStart w:id="672" w:name="_Toc34124516"/>
      <w:bookmarkStart w:id="673" w:name="_Toc43207630"/>
      <w:bookmarkStart w:id="674" w:name="_Toc49857110"/>
      <w:bookmarkStart w:id="675" w:name="_Toc56676944"/>
      <w:bookmarkStart w:id="676" w:name="_Toc56696192"/>
      <w:bookmarkStart w:id="677" w:name="_Toc81227523"/>
      <w:bookmarkStart w:id="678" w:name="_Toc104388565"/>
      <w:bookmarkStart w:id="679" w:name="_Toc183521219"/>
      <w:r w:rsidRPr="004E3DBC">
        <w:rPr>
          <w:rFonts w:eastAsiaTheme="minorEastAsia"/>
          <w:lang w:eastAsia="en-US"/>
        </w:rPr>
        <w:t>5.2.2.5.1.1</w:t>
      </w:r>
      <w:r w:rsidRPr="004E3DBC">
        <w:rPr>
          <w:rFonts w:eastAsiaTheme="minorEastAsia"/>
          <w:lang w:eastAsia="en-US"/>
        </w:rPr>
        <w:tab/>
      </w:r>
      <w:r w:rsidRPr="00FC4A87">
        <w:rPr>
          <w:rFonts w:eastAsiaTheme="minorEastAsia"/>
        </w:rPr>
        <w:t>General</w:t>
      </w:r>
      <w:bookmarkEnd w:id="671"/>
      <w:bookmarkEnd w:id="672"/>
      <w:bookmarkEnd w:id="673"/>
      <w:bookmarkEnd w:id="674"/>
      <w:bookmarkEnd w:id="675"/>
      <w:bookmarkEnd w:id="676"/>
      <w:bookmarkEnd w:id="677"/>
      <w:bookmarkEnd w:id="678"/>
      <w:bookmarkEnd w:id="679"/>
    </w:p>
    <w:p w14:paraId="67DEA7A7" w14:textId="77777777" w:rsidR="00602AC0" w:rsidRPr="003B2883" w:rsidRDefault="00602AC0" w:rsidP="002715FF">
      <w:pPr>
        <w:rPr>
          <w:color w:val="000000"/>
          <w:lang w:eastAsia="zh-CN"/>
        </w:rPr>
      </w:pPr>
      <w:r w:rsidRPr="002715FF">
        <w:t>This service operation is used by a NF Service Consumer to subscribe the status change of the AMF</w:t>
      </w:r>
      <w:r w:rsidRPr="002715FF">
        <w:rPr>
          <w:rFonts w:hint="eastAsia"/>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4E3DBC" w:rsidRDefault="00602AC0" w:rsidP="00FC4A87">
      <w:pPr>
        <w:pStyle w:val="Heading6"/>
        <w:rPr>
          <w:rFonts w:eastAsiaTheme="minorEastAsia"/>
          <w:lang w:eastAsia="en-US"/>
        </w:rPr>
      </w:pPr>
      <w:bookmarkStart w:id="680" w:name="_Toc25156217"/>
      <w:bookmarkStart w:id="681" w:name="_Toc34124517"/>
      <w:bookmarkStart w:id="682" w:name="_Toc43207631"/>
      <w:bookmarkStart w:id="683" w:name="_Toc49857111"/>
      <w:bookmarkStart w:id="684" w:name="_Toc56676945"/>
      <w:bookmarkStart w:id="685" w:name="_Toc56696193"/>
      <w:bookmarkStart w:id="686" w:name="_Toc81227524"/>
      <w:bookmarkStart w:id="687" w:name="_Toc104388566"/>
      <w:bookmarkStart w:id="688" w:name="_Toc183521220"/>
      <w:r w:rsidRPr="004E3DBC">
        <w:rPr>
          <w:rFonts w:eastAsiaTheme="minorEastAsia"/>
          <w:lang w:eastAsia="en-US"/>
        </w:rPr>
        <w:t>5.2.2.5.1.2</w:t>
      </w:r>
      <w:r w:rsidRPr="004E3DBC">
        <w:rPr>
          <w:rFonts w:eastAsiaTheme="minorEastAsia"/>
          <w:lang w:eastAsia="en-US"/>
        </w:rPr>
        <w:tab/>
        <w:t>Creation of a subscription</w:t>
      </w:r>
      <w:bookmarkEnd w:id="680"/>
      <w:bookmarkEnd w:id="681"/>
      <w:bookmarkEnd w:id="682"/>
      <w:bookmarkEnd w:id="683"/>
      <w:bookmarkEnd w:id="684"/>
      <w:bookmarkEnd w:id="685"/>
      <w:bookmarkEnd w:id="686"/>
      <w:bookmarkEnd w:id="687"/>
      <w:bookmarkEnd w:id="688"/>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3.05pt;height:104.7pt" o:ole="">
            <v:imagedata r:id="rId48" o:title=""/>
          </v:shape>
          <o:OLEObject Type="Embed" ProgID="Visio.Drawing.15" ShapeID="_x0000_i1045" DrawAspect="Content" ObjectID="_1794139162"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lastRenderedPageBreak/>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4E3DBC" w:rsidRDefault="00602AC0" w:rsidP="00FC4A87">
      <w:pPr>
        <w:pStyle w:val="Heading6"/>
        <w:rPr>
          <w:rFonts w:eastAsiaTheme="minorEastAsia"/>
          <w:lang w:eastAsia="en-US"/>
        </w:rPr>
      </w:pPr>
      <w:bookmarkStart w:id="689" w:name="_Toc25156218"/>
      <w:bookmarkStart w:id="690" w:name="_Toc34124518"/>
      <w:bookmarkStart w:id="691" w:name="_Toc43207632"/>
      <w:bookmarkStart w:id="692" w:name="_Toc49857112"/>
      <w:bookmarkStart w:id="693" w:name="_Toc56676946"/>
      <w:bookmarkStart w:id="694" w:name="_Toc56696194"/>
      <w:bookmarkStart w:id="695" w:name="_Toc81227525"/>
      <w:bookmarkStart w:id="696" w:name="_Toc104388567"/>
      <w:bookmarkStart w:id="697" w:name="_Toc183521221"/>
      <w:r w:rsidRPr="004E3DBC">
        <w:rPr>
          <w:rFonts w:eastAsiaTheme="minorEastAsia"/>
          <w:lang w:eastAsia="en-US"/>
        </w:rPr>
        <w:t>5.2.2.5.1.3</w:t>
      </w:r>
      <w:r w:rsidRPr="004E3DBC">
        <w:rPr>
          <w:rFonts w:eastAsiaTheme="minorEastAsia"/>
          <w:lang w:eastAsia="en-US"/>
        </w:rPr>
        <w:tab/>
        <w:t>Modification of a subscription</w:t>
      </w:r>
      <w:bookmarkEnd w:id="689"/>
      <w:bookmarkEnd w:id="690"/>
      <w:bookmarkEnd w:id="691"/>
      <w:bookmarkEnd w:id="692"/>
      <w:bookmarkEnd w:id="693"/>
      <w:bookmarkEnd w:id="694"/>
      <w:bookmarkEnd w:id="695"/>
      <w:bookmarkEnd w:id="696"/>
      <w:bookmarkEnd w:id="697"/>
    </w:p>
    <w:p w14:paraId="0C18906D" w14:textId="77777777" w:rsidR="00602AC0" w:rsidRPr="003B2883" w:rsidRDefault="00602AC0" w:rsidP="002715FF">
      <w:r w:rsidRPr="002715FF">
        <w:t>This service operation updates the subscription data of an NF Service Consumer previously subscribed in the AMF by providing the updated subscription data to the AMF</w:t>
      </w:r>
      <w:r w:rsidRPr="002715FF">
        <w:rPr>
          <w:rFonts w:hint="eastAsia"/>
        </w:rPr>
        <w:t>.</w:t>
      </w:r>
      <w:r w:rsidRPr="002715FF">
        <w:t xml:space="preserve"> The update operation shall apply to the whole subscription data (complete replacement of the existing subscription data by a new subscription data</w:t>
      </w:r>
      <w:r w:rsidRPr="002715FF">
        <w:rPr>
          <w:rFonts w:hint="eastAsia"/>
        </w:rPr>
        <w:t>)</w:t>
      </w:r>
      <w:r w:rsidRPr="002715FF">
        <w:t>.</w:t>
      </w:r>
    </w:p>
    <w:p w14:paraId="256967E9" w14:textId="77777777" w:rsidR="00602AC0" w:rsidRPr="003B2883" w:rsidRDefault="00602AC0" w:rsidP="002715FF">
      <w:pPr>
        <w:rPr>
          <w:color w:val="000000"/>
          <w:lang w:eastAsia="zh-CN"/>
        </w:rPr>
      </w:pPr>
      <w:r w:rsidRPr="002715FF">
        <w:t>The NF Service Consumer shall issue an HTTP PUT request, towards the URI of the "</w:t>
      </w:r>
      <w:r w:rsidRPr="002715FF">
        <w:rPr>
          <w:rFonts w:hint="eastAsia"/>
        </w:rPr>
        <w:t>individual subscription</w:t>
      </w:r>
      <w:r w:rsidRPr="002715FF">
        <w:t>" resource (See clause 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400.75pt;height:104.7pt" o:ole="">
            <v:imagedata r:id="rId50" o:title=""/>
          </v:shape>
          <o:OLEObject Type="Embed" ProgID="Visio.Drawing.15" ShapeID="_x0000_i1046" DrawAspect="Content" ObjectID="_1794139163"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9A30FA">
      <w:pPr>
        <w:pStyle w:val="Heading5"/>
        <w:rPr>
          <w:lang w:eastAsia="zh-CN"/>
        </w:rPr>
      </w:pPr>
      <w:bookmarkStart w:id="698" w:name="_Toc25156219"/>
      <w:bookmarkStart w:id="699" w:name="_Toc34124519"/>
      <w:bookmarkStart w:id="700" w:name="_Toc43207633"/>
      <w:bookmarkStart w:id="701" w:name="_Toc49857113"/>
      <w:bookmarkStart w:id="702" w:name="_Toc56676947"/>
      <w:bookmarkStart w:id="703" w:name="_Toc56696195"/>
      <w:bookmarkStart w:id="704" w:name="_Toc81227526"/>
      <w:bookmarkStart w:id="705" w:name="_Toc104238303"/>
      <w:bookmarkStart w:id="706" w:name="_Toc104238760"/>
      <w:bookmarkStart w:id="707" w:name="_Toc104388568"/>
      <w:bookmarkStart w:id="708" w:name="_Toc183521222"/>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698"/>
      <w:bookmarkEnd w:id="699"/>
      <w:bookmarkEnd w:id="700"/>
      <w:bookmarkEnd w:id="701"/>
      <w:bookmarkEnd w:id="702"/>
      <w:bookmarkEnd w:id="703"/>
      <w:bookmarkEnd w:id="704"/>
      <w:bookmarkEnd w:id="705"/>
      <w:bookmarkEnd w:id="706"/>
      <w:bookmarkEnd w:id="707"/>
      <w:bookmarkEnd w:id="708"/>
    </w:p>
    <w:p w14:paraId="10B117BE" w14:textId="77777777" w:rsidR="00602AC0" w:rsidRPr="004E3DBC" w:rsidRDefault="00602AC0" w:rsidP="00FC4A87">
      <w:pPr>
        <w:pStyle w:val="Heading6"/>
        <w:rPr>
          <w:rFonts w:eastAsiaTheme="minorEastAsia"/>
          <w:lang w:eastAsia="en-US"/>
        </w:rPr>
      </w:pPr>
      <w:bookmarkStart w:id="709" w:name="_Toc25156220"/>
      <w:bookmarkStart w:id="710" w:name="_Toc34124520"/>
      <w:bookmarkStart w:id="711" w:name="_Toc43207634"/>
      <w:bookmarkStart w:id="712" w:name="_Toc49857114"/>
      <w:bookmarkStart w:id="713" w:name="_Toc56676948"/>
      <w:bookmarkStart w:id="714" w:name="_Toc56696196"/>
      <w:bookmarkStart w:id="715" w:name="_Toc81227527"/>
      <w:bookmarkStart w:id="716" w:name="_Toc104388569"/>
      <w:bookmarkStart w:id="717" w:name="_Toc183521223"/>
      <w:r w:rsidRPr="004E3DBC">
        <w:rPr>
          <w:rFonts w:eastAsiaTheme="minorEastAsia"/>
          <w:lang w:eastAsia="en-US"/>
        </w:rPr>
        <w:t>5.2.2.5.2.1</w:t>
      </w:r>
      <w:r w:rsidRPr="004E3DBC">
        <w:rPr>
          <w:rFonts w:eastAsiaTheme="minorEastAsia"/>
          <w:lang w:eastAsia="en-US"/>
        </w:rPr>
        <w:tab/>
        <w:t>General</w:t>
      </w:r>
      <w:bookmarkEnd w:id="709"/>
      <w:bookmarkEnd w:id="710"/>
      <w:bookmarkEnd w:id="711"/>
      <w:bookmarkEnd w:id="712"/>
      <w:bookmarkEnd w:id="713"/>
      <w:bookmarkEnd w:id="714"/>
      <w:bookmarkEnd w:id="715"/>
      <w:bookmarkEnd w:id="716"/>
      <w:bookmarkEnd w:id="717"/>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4.6pt;height:105.85pt" o:ole="">
            <v:imagedata r:id="rId52" o:title=""/>
          </v:shape>
          <o:OLEObject Type="Embed" ProgID="Visio.Drawing.11" ShapeID="_x0000_i1047" DrawAspect="Content" ObjectID="_1794139164"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lastRenderedPageBreak/>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9A30FA">
      <w:pPr>
        <w:pStyle w:val="Heading5"/>
        <w:rPr>
          <w:lang w:eastAsia="zh-CN"/>
        </w:rPr>
      </w:pPr>
      <w:bookmarkStart w:id="718" w:name="_Toc25156221"/>
      <w:bookmarkStart w:id="719" w:name="_Toc34124521"/>
      <w:bookmarkStart w:id="720" w:name="_Toc43207635"/>
      <w:bookmarkStart w:id="721" w:name="_Toc49857115"/>
      <w:bookmarkStart w:id="722" w:name="_Toc56676949"/>
      <w:bookmarkStart w:id="723" w:name="_Toc56696197"/>
      <w:bookmarkStart w:id="724" w:name="_Toc81227528"/>
      <w:bookmarkStart w:id="725" w:name="_Toc104238304"/>
      <w:bookmarkStart w:id="726" w:name="_Toc104238761"/>
      <w:bookmarkStart w:id="727" w:name="_Toc104388570"/>
      <w:bookmarkStart w:id="728" w:name="_Toc183521224"/>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718"/>
      <w:bookmarkEnd w:id="719"/>
      <w:bookmarkEnd w:id="720"/>
      <w:bookmarkEnd w:id="721"/>
      <w:bookmarkEnd w:id="722"/>
      <w:bookmarkEnd w:id="723"/>
      <w:bookmarkEnd w:id="724"/>
      <w:bookmarkEnd w:id="725"/>
      <w:bookmarkEnd w:id="726"/>
      <w:bookmarkEnd w:id="727"/>
      <w:bookmarkEnd w:id="728"/>
    </w:p>
    <w:p w14:paraId="2CD64008" w14:textId="77777777" w:rsidR="00602AC0" w:rsidRPr="004E3DBC" w:rsidRDefault="00602AC0" w:rsidP="00FC4A87">
      <w:pPr>
        <w:pStyle w:val="Heading6"/>
        <w:rPr>
          <w:rFonts w:eastAsiaTheme="minorEastAsia"/>
          <w:lang w:eastAsia="en-US"/>
        </w:rPr>
      </w:pPr>
      <w:bookmarkStart w:id="729" w:name="_Toc25156222"/>
      <w:bookmarkStart w:id="730" w:name="_Toc34124522"/>
      <w:bookmarkStart w:id="731" w:name="_Toc43207636"/>
      <w:bookmarkStart w:id="732" w:name="_Toc49857116"/>
      <w:bookmarkStart w:id="733" w:name="_Toc56676950"/>
      <w:bookmarkStart w:id="734" w:name="_Toc56696198"/>
      <w:bookmarkStart w:id="735" w:name="_Toc81227529"/>
      <w:bookmarkStart w:id="736" w:name="_Toc104388571"/>
      <w:bookmarkStart w:id="737" w:name="_Toc183521225"/>
      <w:r w:rsidRPr="004E3DBC">
        <w:rPr>
          <w:rFonts w:eastAsiaTheme="minorEastAsia"/>
          <w:lang w:eastAsia="en-US"/>
        </w:rPr>
        <w:t>5.2.2.5.3.1</w:t>
      </w:r>
      <w:r w:rsidRPr="004E3DBC">
        <w:rPr>
          <w:rFonts w:eastAsiaTheme="minorEastAsia"/>
          <w:lang w:eastAsia="en-US"/>
        </w:rPr>
        <w:tab/>
        <w:t>General</w:t>
      </w:r>
      <w:bookmarkEnd w:id="729"/>
      <w:bookmarkEnd w:id="730"/>
      <w:bookmarkEnd w:id="731"/>
      <w:bookmarkEnd w:id="732"/>
      <w:bookmarkEnd w:id="733"/>
      <w:bookmarkEnd w:id="734"/>
      <w:bookmarkEnd w:id="735"/>
      <w:bookmarkEnd w:id="736"/>
      <w:bookmarkEnd w:id="737"/>
    </w:p>
    <w:p w14:paraId="32634999" w14:textId="77777777" w:rsidR="00602AC0" w:rsidRPr="003B2883" w:rsidRDefault="00602AC0" w:rsidP="002715FF">
      <w:pPr>
        <w:rPr>
          <w:lang w:eastAsia="zh-CN"/>
        </w:rPr>
      </w:pPr>
      <w:r w:rsidRPr="002715FF">
        <w:t xml:space="preserve">This service operation notifies each NF Service Consumer that was previously subscribed to receiving notifications of </w:t>
      </w:r>
      <w:r w:rsidRPr="002715FF">
        <w:rPr>
          <w:rFonts w:hint="eastAsia"/>
        </w:rPr>
        <w:t xml:space="preserve">the status change of the AMF </w:t>
      </w:r>
      <w:r w:rsidRPr="002715FF">
        <w:t xml:space="preserve">(e.g. AMF unavailable). The notification is sent to a callback URI that each NF Service Consumer provided during the subscription (see </w:t>
      </w:r>
      <w:r w:rsidRPr="002715FF">
        <w:rPr>
          <w:rFonts w:hint="eastAsia"/>
        </w:rPr>
        <w:t>AMF</w:t>
      </w:r>
      <w:r w:rsidRPr="002715FF">
        <w:t>StatusChange</w:t>
      </w:r>
      <w:r w:rsidRPr="002715FF">
        <w:rPr>
          <w:rFonts w:hint="eastAsia"/>
        </w:rPr>
        <w:t>Subscribe</w:t>
      </w:r>
      <w:r w:rsidRPr="002715FF">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3630EBDB" w14:textId="595B2B8A" w:rsidR="004019F9" w:rsidRPr="003B2883" w:rsidRDefault="004019F9" w:rsidP="00602AC0">
      <w:pPr>
        <w:pStyle w:val="TH"/>
      </w:pPr>
      <w:r w:rsidRPr="003B2883">
        <w:object w:dxaOrig="8700" w:dyaOrig="2124" w14:anchorId="7F617890">
          <v:shape id="_x0000_i1048" type="#_x0000_t75" style="width:434.6pt;height:109.3pt" o:ole="">
            <v:imagedata r:id="rId54" o:title=""/>
          </v:shape>
          <o:OLEObject Type="Embed" ProgID="Visio.Drawing.11" ShapeID="_x0000_i1048" DrawAspect="Content" ObjectID="_1794139165"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2715FF">
      <w:pPr>
        <w:pStyle w:val="B1"/>
        <w:rPr>
          <w:lang w:eastAsia="zh-CN"/>
        </w:rPr>
      </w:pPr>
      <w:r w:rsidRPr="002715FF">
        <w:t>1.</w:t>
      </w:r>
      <w:r w:rsidRPr="002715FF">
        <w:tab/>
        <w:t xml:space="preserve">The </w:t>
      </w:r>
      <w:r w:rsidRPr="002715FF">
        <w:rPr>
          <w:rFonts w:hint="eastAsia"/>
        </w:rPr>
        <w:t>AMF</w:t>
      </w:r>
      <w:r w:rsidRPr="002715FF">
        <w:t xml:space="preserve"> shall send a POST request to the callback URI. The request body shall include the </w:t>
      </w:r>
      <w:r w:rsidRPr="002715FF">
        <w:rPr>
          <w:rFonts w:hint="eastAsia"/>
        </w:rPr>
        <w:t>GUAMI(s) and the related status change</w:t>
      </w:r>
      <w:r w:rsidRPr="002715FF">
        <w:t xml:space="preserve">, </w:t>
      </w:r>
      <w:r w:rsidRPr="002715FF">
        <w:rPr>
          <w:rFonts w:hint="eastAsia"/>
        </w:rPr>
        <w:t xml:space="preserve">GUAMI(s) is </w:t>
      </w:r>
      <w:r w:rsidRPr="002715FF">
        <w:t>indicated by the NF Service Consumer during the subscription operation. For network deployment without UDSF case, the target AMF Name which is to serve the user of the indicated GUAMI</w:t>
      </w:r>
      <w:r w:rsidRPr="002715FF">
        <w:rPr>
          <w:rFonts w:hint="eastAsia"/>
        </w:rPr>
        <w:t>(s)</w:t>
      </w:r>
      <w:r w:rsidRPr="002715FF">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9A30FA">
      <w:pPr>
        <w:pStyle w:val="Heading4"/>
      </w:pPr>
      <w:bookmarkStart w:id="738" w:name="_Toc25156223"/>
      <w:bookmarkStart w:id="739" w:name="_Toc34124523"/>
      <w:bookmarkStart w:id="740" w:name="_Toc43207637"/>
      <w:bookmarkStart w:id="741" w:name="_Toc49857117"/>
      <w:bookmarkStart w:id="742" w:name="_Toc56676951"/>
      <w:bookmarkStart w:id="743" w:name="_Toc56696199"/>
      <w:bookmarkStart w:id="744" w:name="_Toc81227530"/>
      <w:bookmarkStart w:id="745" w:name="_Toc104238305"/>
      <w:bookmarkStart w:id="746" w:name="_Toc104238762"/>
      <w:bookmarkStart w:id="747" w:name="_Toc104388572"/>
      <w:bookmarkStart w:id="748" w:name="_Toc183521226"/>
      <w:r w:rsidRPr="003B2883">
        <w:t>5.2.2.6</w:t>
      </w:r>
      <w:r w:rsidRPr="003B2883">
        <w:tab/>
        <w:t>EBIAssignment</w:t>
      </w:r>
      <w:bookmarkEnd w:id="738"/>
      <w:bookmarkEnd w:id="739"/>
      <w:bookmarkEnd w:id="740"/>
      <w:bookmarkEnd w:id="741"/>
      <w:bookmarkEnd w:id="742"/>
      <w:bookmarkEnd w:id="743"/>
      <w:bookmarkEnd w:id="744"/>
      <w:bookmarkEnd w:id="745"/>
      <w:bookmarkEnd w:id="746"/>
      <w:bookmarkEnd w:id="747"/>
      <w:bookmarkEnd w:id="748"/>
    </w:p>
    <w:p w14:paraId="24D0D78E" w14:textId="77777777" w:rsidR="00602AC0" w:rsidRPr="003B2883" w:rsidRDefault="00602AC0" w:rsidP="009A30FA">
      <w:pPr>
        <w:pStyle w:val="Heading5"/>
      </w:pPr>
      <w:bookmarkStart w:id="749" w:name="_Toc25156224"/>
      <w:bookmarkStart w:id="750" w:name="_Toc34124524"/>
      <w:bookmarkStart w:id="751" w:name="_Toc43207638"/>
      <w:bookmarkStart w:id="752" w:name="_Toc49857118"/>
      <w:bookmarkStart w:id="753" w:name="_Toc56676952"/>
      <w:bookmarkStart w:id="754" w:name="_Toc56696200"/>
      <w:bookmarkStart w:id="755" w:name="_Toc81227531"/>
      <w:bookmarkStart w:id="756" w:name="_Toc104238306"/>
      <w:bookmarkStart w:id="757" w:name="_Toc104238763"/>
      <w:bookmarkStart w:id="758" w:name="_Toc104388573"/>
      <w:bookmarkStart w:id="759" w:name="_Toc183521227"/>
      <w:r w:rsidRPr="003B2883">
        <w:t>5.2.2.6.1</w:t>
      </w:r>
      <w:r w:rsidRPr="003B2883">
        <w:tab/>
        <w:t>General</w:t>
      </w:r>
      <w:bookmarkEnd w:id="749"/>
      <w:bookmarkEnd w:id="750"/>
      <w:bookmarkEnd w:id="751"/>
      <w:bookmarkEnd w:id="752"/>
      <w:bookmarkEnd w:id="753"/>
      <w:bookmarkEnd w:id="754"/>
      <w:bookmarkEnd w:id="755"/>
      <w:bookmarkEnd w:id="756"/>
      <w:bookmarkEnd w:id="757"/>
      <w:bookmarkEnd w:id="758"/>
      <w:bookmarkEnd w:id="759"/>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lastRenderedPageBreak/>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6A3190E2" w14:textId="77777777" w:rsidR="00602AC0" w:rsidRPr="003B2883" w:rsidRDefault="00602AC0" w:rsidP="00602AC0">
      <w:pPr>
        <w:pStyle w:val="TH"/>
      </w:pPr>
      <w:r w:rsidRPr="003B2883">
        <w:object w:dxaOrig="8714" w:dyaOrig="2144" w14:anchorId="3D19DFA0">
          <v:shape id="_x0000_i1049" type="#_x0000_t75" style="width:435.15pt;height:105.25pt" o:ole="">
            <v:imagedata r:id="rId56" o:title=""/>
          </v:shape>
          <o:OLEObject Type="Embed" ProgID="Visio.Drawing.11" ShapeID="_x0000_i1049" DrawAspect="Content" ObjectID="_1794139166"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lastRenderedPageBreak/>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9A30FA">
      <w:pPr>
        <w:pStyle w:val="Heading2"/>
      </w:pPr>
      <w:bookmarkStart w:id="760" w:name="_Toc25156225"/>
      <w:bookmarkStart w:id="761" w:name="_Toc34124525"/>
      <w:bookmarkStart w:id="762" w:name="_Toc43207639"/>
      <w:bookmarkStart w:id="763" w:name="_Toc49857119"/>
      <w:bookmarkStart w:id="764" w:name="_Toc56676953"/>
      <w:bookmarkStart w:id="765" w:name="_Toc56696201"/>
      <w:bookmarkStart w:id="766" w:name="_Toc81227532"/>
      <w:bookmarkStart w:id="767" w:name="_Toc104238307"/>
      <w:bookmarkStart w:id="768" w:name="_Toc104238764"/>
      <w:bookmarkStart w:id="769" w:name="_Toc104388574"/>
      <w:bookmarkStart w:id="770" w:name="_Toc183521228"/>
      <w:r w:rsidRPr="003B2883">
        <w:t>5.3</w:t>
      </w:r>
      <w:r w:rsidRPr="003B2883">
        <w:tab/>
        <w:t>Namf_EventExposure Service</w:t>
      </w:r>
      <w:bookmarkEnd w:id="760"/>
      <w:bookmarkEnd w:id="761"/>
      <w:bookmarkEnd w:id="762"/>
      <w:bookmarkEnd w:id="763"/>
      <w:bookmarkEnd w:id="764"/>
      <w:bookmarkEnd w:id="765"/>
      <w:bookmarkEnd w:id="766"/>
      <w:bookmarkEnd w:id="767"/>
      <w:bookmarkEnd w:id="768"/>
      <w:bookmarkEnd w:id="769"/>
      <w:bookmarkEnd w:id="770"/>
    </w:p>
    <w:p w14:paraId="5FD2BD51" w14:textId="77777777" w:rsidR="00602AC0" w:rsidRPr="003B2883" w:rsidRDefault="00602AC0" w:rsidP="009A30FA">
      <w:pPr>
        <w:pStyle w:val="Heading3"/>
      </w:pPr>
      <w:bookmarkStart w:id="771" w:name="_Toc25156226"/>
      <w:bookmarkStart w:id="772" w:name="_Toc34124526"/>
      <w:bookmarkStart w:id="773" w:name="_Toc43207640"/>
      <w:bookmarkStart w:id="774" w:name="_Toc49857120"/>
      <w:bookmarkStart w:id="775" w:name="_Toc56676954"/>
      <w:bookmarkStart w:id="776" w:name="_Toc56696202"/>
      <w:bookmarkStart w:id="777" w:name="_Toc81227533"/>
      <w:bookmarkStart w:id="778" w:name="_Toc104238308"/>
      <w:bookmarkStart w:id="779" w:name="_Toc104238765"/>
      <w:bookmarkStart w:id="780" w:name="_Toc104388575"/>
      <w:bookmarkStart w:id="781" w:name="_Toc183521229"/>
      <w:r w:rsidRPr="003B2883">
        <w:t>5.3.1</w:t>
      </w:r>
      <w:r w:rsidRPr="003B2883">
        <w:tab/>
        <w:t>Service Description</w:t>
      </w:r>
      <w:bookmarkEnd w:id="771"/>
      <w:bookmarkEnd w:id="772"/>
      <w:bookmarkEnd w:id="773"/>
      <w:bookmarkEnd w:id="774"/>
      <w:bookmarkEnd w:id="775"/>
      <w:bookmarkEnd w:id="776"/>
      <w:bookmarkEnd w:id="777"/>
      <w:bookmarkEnd w:id="778"/>
      <w:bookmarkEnd w:id="779"/>
      <w:bookmarkEnd w:id="780"/>
      <w:bookmarkEnd w:id="781"/>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67CAE617"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DD029F">
        <w:t xml:space="preserve">a cell ID list, </w:t>
      </w:r>
      <w:r w:rsidRPr="003B2883">
        <w:t>an area ID or specific interested area name like "LADN".</w:t>
      </w:r>
    </w:p>
    <w:p w14:paraId="1D5D57A6" w14:textId="77777777" w:rsidR="00DD029F" w:rsidRDefault="00DD029F" w:rsidP="00DD029F">
      <w:pPr>
        <w:pStyle w:val="B2"/>
      </w:pPr>
      <w:r>
        <w:tab/>
        <w:t>For one-time reporting or for the first notification of Continuously reporting, the AMF shall generate the notification as following:</w:t>
      </w:r>
    </w:p>
    <w:p w14:paraId="20F84483" w14:textId="77777777" w:rsidR="00DD029F" w:rsidRDefault="00DD029F" w:rsidP="00DD029F">
      <w:pPr>
        <w:pStyle w:val="B3"/>
      </w:pPr>
      <w:r>
        <w:t>-</w:t>
      </w:r>
      <w:r>
        <w:tab/>
        <w:t>when the event subscription is targeting a UE or a group of UEs, the AMF shall report the current presence status of the target UE(s);</w:t>
      </w:r>
    </w:p>
    <w:p w14:paraId="6F691AD2" w14:textId="77777777" w:rsidR="00DD029F" w:rsidRDefault="00DD029F" w:rsidP="00DD029F">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6DE9E069" w14:textId="62F288EF" w:rsidR="00DD029F" w:rsidRPr="003B2883" w:rsidRDefault="00DD029F" w:rsidP="00DD029F">
      <w:pPr>
        <w:pStyle w:val="B2"/>
      </w:pPr>
      <w:r>
        <w:tab/>
        <w:t>In subsequent notifications, the AMF shall only report the UE(s) whose presence status has changed compared to the previous notification sent by the AMF.</w:t>
      </w:r>
    </w:p>
    <w:p w14:paraId="4F68E612" w14:textId="77777777" w:rsidR="00602AC0" w:rsidRPr="003B2883" w:rsidRDefault="00602AC0" w:rsidP="00602AC0">
      <w:pPr>
        <w:pStyle w:val="B2"/>
      </w:pPr>
      <w:r w:rsidRPr="003B2883">
        <w:lastRenderedPageBreak/>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14E9B03B"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D029F">
        <w:t xml:space="preserve">a cell ID list, </w:t>
      </w:r>
      <w:r w:rsidRPr="003B2883">
        <w:t>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lastRenderedPageBreak/>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1EFDE2CA" w14:textId="77777777" w:rsidR="00DD029F"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08079315" w14:textId="4D569C95" w:rsidR="00602AC0" w:rsidRPr="003B2883" w:rsidRDefault="00DD029F" w:rsidP="00602AC0">
      <w:pPr>
        <w:pStyle w:val="B2"/>
      </w:pPr>
      <w:r>
        <w:tab/>
      </w:r>
      <w:r w:rsidR="00602AC0" w:rsidRPr="003B2883">
        <w:rPr>
          <w:u w:val="single"/>
        </w:rPr>
        <w:t>Input:</w:t>
      </w:r>
      <w:r w:rsidR="00602AC0" w:rsidRPr="003B2883">
        <w:t xml:space="preserve"> Area identified in a TA List</w:t>
      </w:r>
      <w:r>
        <w:t xml:space="preserve"> or cell ID list.</w:t>
      </w:r>
    </w:p>
    <w:p w14:paraId="25A24547" w14:textId="1C08015B" w:rsidR="00602AC0" w:rsidRPr="003B2883" w:rsidRDefault="00602AC0" w:rsidP="00602AC0">
      <w:pPr>
        <w:pStyle w:val="B2"/>
      </w:pPr>
      <w:r w:rsidRPr="003B2883">
        <w:lastRenderedPageBreak/>
        <w:tab/>
      </w:r>
      <w:r w:rsidRPr="003B2883">
        <w:rPr>
          <w:u w:val="single"/>
        </w:rPr>
        <w:t>Notification</w:t>
      </w:r>
      <w:r w:rsidRPr="003B2883">
        <w:t>: Number of UEs in the area</w:t>
      </w:r>
      <w:r w:rsidR="00DD029F">
        <w:t>, and if eNA is supported</w:t>
      </w:r>
      <w:r w:rsidR="00DD029F" w:rsidRPr="00314749">
        <w:t xml:space="preserve"> </w:t>
      </w:r>
      <w:r w:rsidR="00DD029F">
        <w:t>also the UE IDs</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lastRenderedPageBreak/>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9A30FA">
      <w:pPr>
        <w:pStyle w:val="Heading3"/>
      </w:pPr>
      <w:bookmarkStart w:id="782" w:name="_Toc25156227"/>
      <w:bookmarkStart w:id="783" w:name="_Toc34124527"/>
      <w:bookmarkStart w:id="784" w:name="_Toc43207641"/>
      <w:bookmarkStart w:id="785" w:name="_Toc49857121"/>
      <w:bookmarkStart w:id="786" w:name="_Toc56676955"/>
      <w:bookmarkStart w:id="787" w:name="_Toc56696203"/>
      <w:bookmarkStart w:id="788" w:name="_Toc81227534"/>
      <w:bookmarkStart w:id="789" w:name="_Toc104238309"/>
      <w:bookmarkStart w:id="790" w:name="_Toc104238766"/>
      <w:bookmarkStart w:id="791" w:name="_Toc104388576"/>
      <w:bookmarkStart w:id="792" w:name="_Toc183521230"/>
      <w:r w:rsidRPr="003B2883">
        <w:t>5.3.2</w:t>
      </w:r>
      <w:r w:rsidRPr="003B2883">
        <w:tab/>
        <w:t>Service Operations</w:t>
      </w:r>
      <w:bookmarkEnd w:id="782"/>
      <w:bookmarkEnd w:id="783"/>
      <w:bookmarkEnd w:id="784"/>
      <w:bookmarkEnd w:id="785"/>
      <w:bookmarkEnd w:id="786"/>
      <w:bookmarkEnd w:id="787"/>
      <w:bookmarkEnd w:id="788"/>
      <w:bookmarkEnd w:id="789"/>
      <w:bookmarkEnd w:id="790"/>
      <w:bookmarkEnd w:id="791"/>
      <w:bookmarkEnd w:id="792"/>
    </w:p>
    <w:p w14:paraId="65A380CF" w14:textId="77777777" w:rsidR="00602AC0" w:rsidRPr="003B2883" w:rsidRDefault="00602AC0" w:rsidP="009A30FA">
      <w:pPr>
        <w:pStyle w:val="Heading4"/>
      </w:pPr>
      <w:bookmarkStart w:id="793" w:name="_Toc25156228"/>
      <w:bookmarkStart w:id="794" w:name="_Toc34124528"/>
      <w:bookmarkStart w:id="795" w:name="_Toc43207642"/>
      <w:bookmarkStart w:id="796" w:name="_Toc49857122"/>
      <w:bookmarkStart w:id="797" w:name="_Toc56676956"/>
      <w:bookmarkStart w:id="798" w:name="_Toc56696204"/>
      <w:bookmarkStart w:id="799" w:name="_Toc81227535"/>
      <w:bookmarkStart w:id="800" w:name="_Toc104238310"/>
      <w:bookmarkStart w:id="801" w:name="_Toc104238767"/>
      <w:bookmarkStart w:id="802" w:name="_Toc104388577"/>
      <w:bookmarkStart w:id="803" w:name="_Toc183521231"/>
      <w:r w:rsidRPr="003B2883">
        <w:t>5.3.2.1</w:t>
      </w:r>
      <w:r w:rsidRPr="003B2883">
        <w:tab/>
        <w:t>Introduction</w:t>
      </w:r>
      <w:bookmarkEnd w:id="793"/>
      <w:bookmarkEnd w:id="794"/>
      <w:bookmarkEnd w:id="795"/>
      <w:bookmarkEnd w:id="796"/>
      <w:bookmarkEnd w:id="797"/>
      <w:bookmarkEnd w:id="798"/>
      <w:bookmarkEnd w:id="799"/>
      <w:bookmarkEnd w:id="800"/>
      <w:bookmarkEnd w:id="801"/>
      <w:bookmarkEnd w:id="802"/>
      <w:bookmarkEnd w:id="803"/>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2715FF">
      <w:pPr>
        <w:pStyle w:val="B1"/>
        <w:rPr>
          <w:lang w:eastAsia="zh-CN"/>
        </w:rPr>
      </w:pPr>
      <w:r w:rsidRPr="002715FF">
        <w:t>-</w:t>
      </w:r>
      <w:r w:rsidRPr="002715FF">
        <w:tab/>
        <w:t>Subscribe;</w:t>
      </w:r>
    </w:p>
    <w:p w14:paraId="707256EA" w14:textId="77777777" w:rsidR="00602AC0" w:rsidRPr="003B2883" w:rsidRDefault="00602AC0" w:rsidP="002715FF">
      <w:pPr>
        <w:pStyle w:val="B1"/>
        <w:rPr>
          <w:lang w:eastAsia="zh-CN"/>
        </w:rPr>
      </w:pPr>
      <w:r w:rsidRPr="002715FF">
        <w:t>-</w:t>
      </w:r>
      <w:r w:rsidRPr="002715FF">
        <w:tab/>
        <w:t>Unsubscribe;</w:t>
      </w:r>
    </w:p>
    <w:p w14:paraId="6D7D38BB" w14:textId="77777777" w:rsidR="00602AC0" w:rsidRPr="003B2883" w:rsidRDefault="00602AC0" w:rsidP="002715FF">
      <w:pPr>
        <w:pStyle w:val="B1"/>
      </w:pPr>
      <w:r w:rsidRPr="002715FF">
        <w:t>-</w:t>
      </w:r>
      <w:r w:rsidRPr="002715FF">
        <w:tab/>
        <w:t>Notify.</w:t>
      </w:r>
    </w:p>
    <w:p w14:paraId="77F64329" w14:textId="77777777" w:rsidR="00602AC0" w:rsidRPr="003B2883" w:rsidRDefault="00602AC0" w:rsidP="009A30FA">
      <w:pPr>
        <w:pStyle w:val="Heading4"/>
      </w:pPr>
      <w:bookmarkStart w:id="804" w:name="_Toc25156229"/>
      <w:bookmarkStart w:id="805" w:name="_Toc34124529"/>
      <w:bookmarkStart w:id="806" w:name="_Toc43207643"/>
      <w:bookmarkStart w:id="807" w:name="_Toc49857123"/>
      <w:bookmarkStart w:id="808" w:name="_Toc56676957"/>
      <w:bookmarkStart w:id="809" w:name="_Toc56696205"/>
      <w:bookmarkStart w:id="810" w:name="_Toc81227536"/>
      <w:bookmarkStart w:id="811" w:name="_Toc104238311"/>
      <w:bookmarkStart w:id="812" w:name="_Toc104238768"/>
      <w:bookmarkStart w:id="813" w:name="_Toc104388578"/>
      <w:bookmarkStart w:id="814" w:name="_Toc183521232"/>
      <w:r w:rsidRPr="003B2883">
        <w:t>5.3.2.2</w:t>
      </w:r>
      <w:r w:rsidRPr="003B2883">
        <w:tab/>
        <w:t>Subscribe</w:t>
      </w:r>
      <w:bookmarkEnd w:id="804"/>
      <w:bookmarkEnd w:id="805"/>
      <w:bookmarkEnd w:id="806"/>
      <w:bookmarkEnd w:id="807"/>
      <w:bookmarkEnd w:id="808"/>
      <w:bookmarkEnd w:id="809"/>
      <w:bookmarkEnd w:id="810"/>
      <w:bookmarkEnd w:id="811"/>
      <w:bookmarkEnd w:id="812"/>
      <w:bookmarkEnd w:id="813"/>
      <w:bookmarkEnd w:id="814"/>
    </w:p>
    <w:p w14:paraId="3D7B6505" w14:textId="77777777" w:rsidR="00602AC0" w:rsidRPr="003B2883" w:rsidRDefault="00602AC0" w:rsidP="009A30FA">
      <w:pPr>
        <w:pStyle w:val="Heading5"/>
      </w:pPr>
      <w:bookmarkStart w:id="815" w:name="_Toc25156230"/>
      <w:bookmarkStart w:id="816" w:name="_Toc34124530"/>
      <w:bookmarkStart w:id="817" w:name="_Toc43207644"/>
      <w:bookmarkStart w:id="818" w:name="_Toc49857124"/>
      <w:bookmarkStart w:id="819" w:name="_Toc56676958"/>
      <w:bookmarkStart w:id="820" w:name="_Toc56696206"/>
      <w:bookmarkStart w:id="821" w:name="_Toc81227537"/>
      <w:bookmarkStart w:id="822" w:name="_Toc104238312"/>
      <w:bookmarkStart w:id="823" w:name="_Toc104238769"/>
      <w:bookmarkStart w:id="824" w:name="_Toc104388579"/>
      <w:bookmarkStart w:id="825" w:name="_Toc183521233"/>
      <w:r w:rsidRPr="003B2883">
        <w:t>5.3.2.2.1</w:t>
      </w:r>
      <w:r w:rsidRPr="003B2883">
        <w:tab/>
        <w:t>General</w:t>
      </w:r>
      <w:bookmarkEnd w:id="815"/>
      <w:bookmarkEnd w:id="816"/>
      <w:bookmarkEnd w:id="817"/>
      <w:bookmarkEnd w:id="818"/>
      <w:bookmarkEnd w:id="819"/>
      <w:bookmarkEnd w:id="820"/>
      <w:bookmarkEnd w:id="821"/>
      <w:bookmarkEnd w:id="822"/>
      <w:bookmarkEnd w:id="823"/>
      <w:bookmarkEnd w:id="824"/>
      <w:bookmarkEnd w:id="825"/>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9A30FA">
      <w:pPr>
        <w:pStyle w:val="Heading5"/>
      </w:pPr>
      <w:bookmarkStart w:id="826" w:name="_Toc25156231"/>
      <w:bookmarkStart w:id="827" w:name="_Toc34124531"/>
      <w:bookmarkStart w:id="828" w:name="_Toc43207645"/>
      <w:bookmarkStart w:id="829" w:name="_Toc49857125"/>
      <w:bookmarkStart w:id="830" w:name="_Toc56676959"/>
      <w:bookmarkStart w:id="831" w:name="_Toc56696207"/>
      <w:bookmarkStart w:id="832" w:name="_Toc81227538"/>
      <w:bookmarkStart w:id="833" w:name="_Toc104238313"/>
      <w:bookmarkStart w:id="834" w:name="_Toc104238770"/>
      <w:bookmarkStart w:id="835" w:name="_Toc104388580"/>
      <w:bookmarkStart w:id="836" w:name="_Toc183521234"/>
      <w:r w:rsidRPr="003B2883">
        <w:t>5.3.2.2.2</w:t>
      </w:r>
      <w:r w:rsidRPr="003B2883">
        <w:tab/>
        <w:t>Creation of a subscription</w:t>
      </w:r>
      <w:bookmarkEnd w:id="826"/>
      <w:bookmarkEnd w:id="827"/>
      <w:bookmarkEnd w:id="828"/>
      <w:bookmarkEnd w:id="829"/>
      <w:bookmarkEnd w:id="830"/>
      <w:bookmarkEnd w:id="831"/>
      <w:bookmarkEnd w:id="832"/>
      <w:bookmarkEnd w:id="833"/>
      <w:bookmarkEnd w:id="834"/>
      <w:bookmarkEnd w:id="835"/>
      <w:bookmarkEnd w:id="836"/>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lastRenderedPageBreak/>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4.6pt;height:105.85pt" o:ole="">
            <v:imagedata r:id="rId58" o:title=""/>
          </v:shape>
          <o:OLEObject Type="Embed" ProgID="Visio.Drawing.11" ShapeID="_x0000_i1050" DrawAspect="Content" ObjectID="_1794139167"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51780E8B"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w:t>
      </w:r>
      <w:r w:rsidR="00550901">
        <w:t xml:space="preserve">the NF service consumer has not indicated supporting of </w:t>
      </w:r>
      <w:r w:rsidR="00550901" w:rsidRPr="00ED0FAC">
        <w:t>IERSR</w:t>
      </w:r>
      <w:r w:rsidR="00550901" w:rsidDel="00E54493">
        <w:t xml:space="preserve"> </w:t>
      </w:r>
      <w:r w:rsidR="00550901">
        <w:t xml:space="preserve">feature (see 6.2.8), </w:t>
      </w:r>
      <w:r w:rsidR="00B321DE" w:rsidRPr="0034795F">
        <w:t xml:space="preserve">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bookmarkStart w:id="837" w:name="_PERM_MCCTEMPBM_CRPT48240033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354A4665" w:rsidR="00991FFF" w:rsidRDefault="00991FFF" w:rsidP="00602AC0">
      <w:pPr>
        <w:pStyle w:val="B1"/>
        <w:ind w:firstLine="0"/>
        <w:rPr>
          <w:noProof/>
        </w:rPr>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7D7B68E1" w14:textId="6711312B" w:rsidR="00233AC5" w:rsidRPr="003B2883" w:rsidRDefault="00233AC5" w:rsidP="00602AC0">
      <w:pPr>
        <w:pStyle w:val="B1"/>
        <w:ind w:firstLine="0"/>
      </w:pPr>
      <w:r w:rsidRPr="00D13429">
        <w:rPr>
          <w:noProof/>
        </w:rPr>
        <w:lastRenderedPageBreak/>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837"/>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9A30FA">
      <w:pPr>
        <w:pStyle w:val="Heading5"/>
      </w:pPr>
      <w:bookmarkStart w:id="838" w:name="_Toc25156232"/>
      <w:bookmarkStart w:id="839" w:name="_Toc34124532"/>
      <w:bookmarkStart w:id="840" w:name="_Toc43207646"/>
      <w:bookmarkStart w:id="841" w:name="_Toc49857126"/>
      <w:bookmarkStart w:id="842" w:name="_Toc56676960"/>
      <w:bookmarkStart w:id="843" w:name="_Toc56696208"/>
      <w:bookmarkStart w:id="844" w:name="_Toc81227539"/>
      <w:bookmarkStart w:id="845" w:name="_Toc104238314"/>
      <w:bookmarkStart w:id="846" w:name="_Toc104238771"/>
      <w:bookmarkStart w:id="847" w:name="_Toc104388581"/>
      <w:bookmarkStart w:id="848" w:name="_Toc183521235"/>
      <w:r w:rsidRPr="003B2883">
        <w:t>5.3.2.2.3</w:t>
      </w:r>
      <w:r w:rsidRPr="003B2883">
        <w:tab/>
        <w:t>Modification of a subscription</w:t>
      </w:r>
      <w:bookmarkEnd w:id="838"/>
      <w:bookmarkEnd w:id="839"/>
      <w:bookmarkEnd w:id="840"/>
      <w:bookmarkEnd w:id="841"/>
      <w:bookmarkEnd w:id="842"/>
      <w:bookmarkEnd w:id="843"/>
      <w:bookmarkEnd w:id="844"/>
      <w:bookmarkEnd w:id="845"/>
      <w:bookmarkEnd w:id="846"/>
      <w:bookmarkEnd w:id="847"/>
      <w:bookmarkEnd w:id="848"/>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45pt;height:104.7pt" o:ole="">
            <v:imagedata r:id="rId60" o:title=""/>
          </v:shape>
          <o:OLEObject Type="Embed" ProgID="Visio.Drawing.15" ShapeID="_x0000_i1051" DrawAspect="Content" ObjectID="_1794139168"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9A30FA">
      <w:pPr>
        <w:pStyle w:val="Heading4"/>
      </w:pPr>
      <w:bookmarkStart w:id="849" w:name="_Toc25156233"/>
      <w:bookmarkStart w:id="850" w:name="_Toc34124533"/>
      <w:bookmarkStart w:id="851" w:name="_Toc43207647"/>
      <w:bookmarkStart w:id="852" w:name="_Toc49857127"/>
      <w:bookmarkStart w:id="853" w:name="_Toc56676961"/>
      <w:bookmarkStart w:id="854" w:name="_Toc56696209"/>
      <w:bookmarkStart w:id="855" w:name="_Toc81227540"/>
      <w:bookmarkStart w:id="856" w:name="_Toc104238315"/>
      <w:bookmarkStart w:id="857" w:name="_Toc104238772"/>
      <w:bookmarkStart w:id="858" w:name="_Toc104388582"/>
      <w:bookmarkStart w:id="859" w:name="_Toc183521236"/>
      <w:r w:rsidRPr="003B2883">
        <w:t>5.3.2.3</w:t>
      </w:r>
      <w:r w:rsidRPr="003B2883">
        <w:tab/>
        <w:t>Unsubscribe</w:t>
      </w:r>
      <w:bookmarkEnd w:id="849"/>
      <w:bookmarkEnd w:id="850"/>
      <w:bookmarkEnd w:id="851"/>
      <w:bookmarkEnd w:id="852"/>
      <w:bookmarkEnd w:id="853"/>
      <w:bookmarkEnd w:id="854"/>
      <w:bookmarkEnd w:id="855"/>
      <w:bookmarkEnd w:id="856"/>
      <w:bookmarkEnd w:id="857"/>
      <w:bookmarkEnd w:id="858"/>
      <w:bookmarkEnd w:id="859"/>
    </w:p>
    <w:p w14:paraId="4122EFF2" w14:textId="77777777" w:rsidR="00602AC0" w:rsidRPr="003B2883" w:rsidRDefault="00602AC0" w:rsidP="009A30FA">
      <w:pPr>
        <w:pStyle w:val="Heading5"/>
      </w:pPr>
      <w:bookmarkStart w:id="860" w:name="_Toc25156234"/>
      <w:bookmarkStart w:id="861" w:name="_Toc34124534"/>
      <w:bookmarkStart w:id="862" w:name="_Toc43207648"/>
      <w:bookmarkStart w:id="863" w:name="_Toc49857128"/>
      <w:bookmarkStart w:id="864" w:name="_Toc56676962"/>
      <w:bookmarkStart w:id="865" w:name="_Toc56696210"/>
      <w:bookmarkStart w:id="866" w:name="_Toc81227541"/>
      <w:bookmarkStart w:id="867" w:name="_Toc104238316"/>
      <w:bookmarkStart w:id="868" w:name="_Toc104238773"/>
      <w:bookmarkStart w:id="869" w:name="_Toc104388583"/>
      <w:bookmarkStart w:id="870" w:name="_Toc183521237"/>
      <w:r w:rsidRPr="003B2883">
        <w:t>5.3.2.3.1</w:t>
      </w:r>
      <w:r w:rsidRPr="003B2883">
        <w:tab/>
        <w:t>General</w:t>
      </w:r>
      <w:bookmarkEnd w:id="860"/>
      <w:bookmarkEnd w:id="861"/>
      <w:bookmarkEnd w:id="862"/>
      <w:bookmarkEnd w:id="863"/>
      <w:bookmarkEnd w:id="864"/>
      <w:bookmarkEnd w:id="865"/>
      <w:bookmarkEnd w:id="866"/>
      <w:bookmarkEnd w:id="867"/>
      <w:bookmarkEnd w:id="868"/>
      <w:bookmarkEnd w:id="869"/>
      <w:bookmarkEnd w:id="870"/>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57260BD" w14:textId="1A75DF9D" w:rsidR="00602AC0" w:rsidRPr="003B2883" w:rsidRDefault="00602AC0" w:rsidP="00FC4A87">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FF60C20" w14:textId="77777777" w:rsidR="00602AC0" w:rsidRPr="003B2883" w:rsidRDefault="00602AC0" w:rsidP="00602AC0">
      <w:pPr>
        <w:pStyle w:val="TH"/>
      </w:pPr>
      <w:r w:rsidRPr="003B2883">
        <w:object w:dxaOrig="8685" w:dyaOrig="2115" w14:anchorId="098EED8A">
          <v:shape id="_x0000_i1052" type="#_x0000_t75" style="width:434.55pt;height:105.85pt" o:ole="">
            <v:imagedata r:id="rId62" o:title=""/>
          </v:shape>
          <o:OLEObject Type="Embed" ProgID="Visio.Drawing.11" ShapeID="_x0000_i1052" DrawAspect="Content" ObjectID="_1794139169"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9A30FA">
      <w:pPr>
        <w:pStyle w:val="Heading4"/>
      </w:pPr>
      <w:bookmarkStart w:id="871" w:name="_Toc25156235"/>
      <w:bookmarkStart w:id="872" w:name="_Toc34124535"/>
      <w:bookmarkStart w:id="873" w:name="_Toc43207649"/>
      <w:bookmarkStart w:id="874" w:name="_Toc49857129"/>
      <w:bookmarkStart w:id="875" w:name="_Toc56676963"/>
      <w:bookmarkStart w:id="876" w:name="_Toc56696211"/>
      <w:bookmarkStart w:id="877" w:name="_Toc81227542"/>
      <w:bookmarkStart w:id="878" w:name="_Toc104238317"/>
      <w:bookmarkStart w:id="879" w:name="_Toc104238774"/>
      <w:bookmarkStart w:id="880" w:name="_Toc104388584"/>
      <w:bookmarkStart w:id="881" w:name="_Toc183521238"/>
      <w:r w:rsidRPr="003B2883">
        <w:t>5.3.2.4</w:t>
      </w:r>
      <w:r w:rsidRPr="003B2883">
        <w:tab/>
        <w:t>Notify</w:t>
      </w:r>
      <w:bookmarkEnd w:id="871"/>
      <w:bookmarkEnd w:id="872"/>
      <w:bookmarkEnd w:id="873"/>
      <w:bookmarkEnd w:id="874"/>
      <w:bookmarkEnd w:id="875"/>
      <w:bookmarkEnd w:id="876"/>
      <w:bookmarkEnd w:id="877"/>
      <w:bookmarkEnd w:id="878"/>
      <w:bookmarkEnd w:id="879"/>
      <w:bookmarkEnd w:id="880"/>
      <w:bookmarkEnd w:id="881"/>
    </w:p>
    <w:p w14:paraId="5C1A800C" w14:textId="77777777" w:rsidR="00602AC0" w:rsidRPr="003B2883" w:rsidRDefault="00602AC0" w:rsidP="009A30FA">
      <w:pPr>
        <w:pStyle w:val="Heading5"/>
      </w:pPr>
      <w:bookmarkStart w:id="882" w:name="_Toc25156236"/>
      <w:bookmarkStart w:id="883" w:name="_Toc34124536"/>
      <w:bookmarkStart w:id="884" w:name="_Toc43207650"/>
      <w:bookmarkStart w:id="885" w:name="_Toc49857130"/>
      <w:bookmarkStart w:id="886" w:name="_Toc56676964"/>
      <w:bookmarkStart w:id="887" w:name="_Toc56696212"/>
      <w:bookmarkStart w:id="888" w:name="_Toc81227543"/>
      <w:bookmarkStart w:id="889" w:name="_Toc104238318"/>
      <w:bookmarkStart w:id="890" w:name="_Toc104238775"/>
      <w:bookmarkStart w:id="891" w:name="_Toc104388585"/>
      <w:bookmarkStart w:id="892" w:name="_Toc183521239"/>
      <w:r w:rsidRPr="003B2883">
        <w:t>5.3.2.4.1</w:t>
      </w:r>
      <w:r w:rsidRPr="003B2883">
        <w:tab/>
        <w:t>General</w:t>
      </w:r>
      <w:bookmarkEnd w:id="882"/>
      <w:bookmarkEnd w:id="883"/>
      <w:bookmarkEnd w:id="884"/>
      <w:bookmarkEnd w:id="885"/>
      <w:bookmarkEnd w:id="886"/>
      <w:bookmarkEnd w:id="887"/>
      <w:bookmarkEnd w:id="888"/>
      <w:bookmarkEnd w:id="889"/>
      <w:bookmarkEnd w:id="890"/>
      <w:bookmarkEnd w:id="891"/>
      <w:bookmarkEnd w:id="892"/>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5.45pt;height:105.85pt" o:ole="">
            <v:imagedata r:id="rId64" o:title=""/>
          </v:shape>
          <o:OLEObject Type="Embed" ProgID="Visio.Drawing.11" ShapeID="_x0000_i1053" DrawAspect="Content" ObjectID="_1794139170"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9A30FA">
      <w:pPr>
        <w:pStyle w:val="Heading5"/>
      </w:pPr>
      <w:bookmarkStart w:id="893" w:name="_Toc56676965"/>
      <w:bookmarkStart w:id="894" w:name="_Toc56696213"/>
      <w:bookmarkStart w:id="895" w:name="_Toc81227544"/>
      <w:bookmarkStart w:id="896" w:name="_Toc104238319"/>
      <w:bookmarkStart w:id="897" w:name="_Toc104238776"/>
      <w:bookmarkStart w:id="898" w:name="_Toc104388586"/>
      <w:bookmarkStart w:id="899" w:name="_Toc183521240"/>
      <w:r w:rsidRPr="003B2883">
        <w:t>5.3.2.4.</w:t>
      </w:r>
      <w:r>
        <w:t>2</w:t>
      </w:r>
      <w:r w:rsidRPr="003B2883">
        <w:tab/>
      </w:r>
      <w:r>
        <w:t>Event Subscription Synchronization for specific UE</w:t>
      </w:r>
      <w:bookmarkEnd w:id="893"/>
      <w:bookmarkEnd w:id="894"/>
      <w:bookmarkEnd w:id="895"/>
      <w:bookmarkEnd w:id="896"/>
      <w:bookmarkEnd w:id="897"/>
      <w:bookmarkEnd w:id="898"/>
      <w:bookmarkEnd w:id="899"/>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lastRenderedPageBreak/>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07F59168" w14:textId="77777777" w:rsidR="006F3D36" w:rsidRDefault="00D61F8C" w:rsidP="00D61F8C">
      <w:r>
        <w:t>The AMF shall only include active event subscriptions</w:t>
      </w:r>
      <w:r w:rsidR="00233AC5" w:rsidRPr="00233AC5">
        <w:t xml:space="preserve"> </w:t>
      </w:r>
      <w:r w:rsidR="00233AC5">
        <w:t xml:space="preserve">that are subject to Event Subscription Synchronization with UDM </w:t>
      </w:r>
      <w:r w:rsidR="00233AC5" w:rsidRPr="009F4F71">
        <w:t>(determined as defined in clause 5.3.2.2.2)</w:t>
      </w:r>
      <w:r>
        <w:t xml:space="preserve"> in the event subscription information.</w:t>
      </w:r>
    </w:p>
    <w:p w14:paraId="2211CF46" w14:textId="72D7F162" w:rsidR="00D61F8C" w:rsidRDefault="00D61F8C" w:rsidP="00D61F8C">
      <w:r>
        <w:t>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69FA021" w14:textId="77777777" w:rsidR="00602AC0" w:rsidRPr="003B2883" w:rsidRDefault="00602AC0" w:rsidP="009A30FA">
      <w:pPr>
        <w:pStyle w:val="Heading2"/>
      </w:pPr>
      <w:bookmarkStart w:id="900" w:name="_Toc25156237"/>
      <w:bookmarkStart w:id="901" w:name="_Toc34124537"/>
      <w:bookmarkStart w:id="902" w:name="_Toc43207651"/>
      <w:bookmarkStart w:id="903" w:name="_Toc49857131"/>
      <w:bookmarkStart w:id="904" w:name="_Toc56676966"/>
      <w:bookmarkStart w:id="905" w:name="_Toc56696214"/>
      <w:bookmarkStart w:id="906" w:name="_Toc81227545"/>
      <w:bookmarkStart w:id="907" w:name="_Toc104238320"/>
      <w:bookmarkStart w:id="908" w:name="_Toc104238777"/>
      <w:bookmarkStart w:id="909" w:name="_Toc104388587"/>
      <w:bookmarkStart w:id="910" w:name="_Toc183521241"/>
      <w:r w:rsidRPr="003B2883">
        <w:t>5.4</w:t>
      </w:r>
      <w:r w:rsidRPr="003B2883">
        <w:tab/>
        <w:t>Namf_MT Service</w:t>
      </w:r>
      <w:bookmarkEnd w:id="900"/>
      <w:bookmarkEnd w:id="901"/>
      <w:bookmarkEnd w:id="902"/>
      <w:bookmarkEnd w:id="903"/>
      <w:bookmarkEnd w:id="904"/>
      <w:bookmarkEnd w:id="905"/>
      <w:bookmarkEnd w:id="906"/>
      <w:bookmarkEnd w:id="907"/>
      <w:bookmarkEnd w:id="908"/>
      <w:bookmarkEnd w:id="909"/>
      <w:bookmarkEnd w:id="910"/>
    </w:p>
    <w:p w14:paraId="34CEBE1F" w14:textId="77777777" w:rsidR="00602AC0" w:rsidRPr="003B2883" w:rsidRDefault="00602AC0" w:rsidP="009A30FA">
      <w:pPr>
        <w:pStyle w:val="Heading3"/>
      </w:pPr>
      <w:bookmarkStart w:id="911" w:name="_Toc25156238"/>
      <w:bookmarkStart w:id="912" w:name="_Toc34124538"/>
      <w:bookmarkStart w:id="913" w:name="_Toc43207652"/>
      <w:bookmarkStart w:id="914" w:name="_Toc49857132"/>
      <w:bookmarkStart w:id="915" w:name="_Toc56676967"/>
      <w:bookmarkStart w:id="916" w:name="_Toc56696215"/>
      <w:bookmarkStart w:id="917" w:name="_Toc81227546"/>
      <w:bookmarkStart w:id="918" w:name="_Toc104238321"/>
      <w:bookmarkStart w:id="919" w:name="_Toc104238778"/>
      <w:bookmarkStart w:id="920" w:name="_Toc104388588"/>
      <w:bookmarkStart w:id="921" w:name="_Toc183521242"/>
      <w:r w:rsidRPr="003B2883">
        <w:t>5.4.1</w:t>
      </w:r>
      <w:r w:rsidRPr="003B2883">
        <w:tab/>
        <w:t>Service Description</w:t>
      </w:r>
      <w:bookmarkEnd w:id="911"/>
      <w:bookmarkEnd w:id="912"/>
      <w:bookmarkEnd w:id="913"/>
      <w:bookmarkEnd w:id="914"/>
      <w:bookmarkEnd w:id="915"/>
      <w:bookmarkEnd w:id="916"/>
      <w:bookmarkEnd w:id="917"/>
      <w:bookmarkEnd w:id="918"/>
      <w:bookmarkEnd w:id="919"/>
      <w:bookmarkEnd w:id="920"/>
      <w:bookmarkEnd w:id="921"/>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9A30FA">
      <w:pPr>
        <w:pStyle w:val="Heading3"/>
      </w:pPr>
      <w:bookmarkStart w:id="922" w:name="_Toc25156239"/>
      <w:bookmarkStart w:id="923" w:name="_Toc34124539"/>
      <w:bookmarkStart w:id="924" w:name="_Toc43207653"/>
      <w:bookmarkStart w:id="925" w:name="_Toc49857133"/>
      <w:bookmarkStart w:id="926" w:name="_Toc56676968"/>
      <w:bookmarkStart w:id="927" w:name="_Toc56696216"/>
      <w:bookmarkStart w:id="928" w:name="_Toc81227547"/>
      <w:bookmarkStart w:id="929" w:name="_Toc104238322"/>
      <w:bookmarkStart w:id="930" w:name="_Toc104238779"/>
      <w:bookmarkStart w:id="931" w:name="_Toc104388589"/>
      <w:bookmarkStart w:id="932" w:name="_Toc183521243"/>
      <w:r w:rsidRPr="003B2883">
        <w:t>5.4.2</w:t>
      </w:r>
      <w:r w:rsidRPr="003B2883">
        <w:tab/>
        <w:t>Service Operations</w:t>
      </w:r>
      <w:bookmarkEnd w:id="922"/>
      <w:bookmarkEnd w:id="923"/>
      <w:bookmarkEnd w:id="924"/>
      <w:bookmarkEnd w:id="925"/>
      <w:bookmarkEnd w:id="926"/>
      <w:bookmarkEnd w:id="927"/>
      <w:bookmarkEnd w:id="928"/>
      <w:bookmarkEnd w:id="929"/>
      <w:bookmarkEnd w:id="930"/>
      <w:bookmarkEnd w:id="931"/>
      <w:bookmarkEnd w:id="932"/>
    </w:p>
    <w:p w14:paraId="24A881C0" w14:textId="77777777" w:rsidR="00602AC0" w:rsidRPr="003B2883" w:rsidRDefault="00602AC0" w:rsidP="009A30FA">
      <w:pPr>
        <w:pStyle w:val="Heading4"/>
      </w:pPr>
      <w:bookmarkStart w:id="933" w:name="_Toc25156240"/>
      <w:bookmarkStart w:id="934" w:name="_Toc34124540"/>
      <w:bookmarkStart w:id="935" w:name="_Toc43207654"/>
      <w:bookmarkStart w:id="936" w:name="_Toc49857134"/>
      <w:bookmarkStart w:id="937" w:name="_Toc56676969"/>
      <w:bookmarkStart w:id="938" w:name="_Toc56696217"/>
      <w:bookmarkStart w:id="939" w:name="_Toc81227548"/>
      <w:bookmarkStart w:id="940" w:name="_Toc104238323"/>
      <w:bookmarkStart w:id="941" w:name="_Toc104238780"/>
      <w:bookmarkStart w:id="942" w:name="_Toc104388590"/>
      <w:bookmarkStart w:id="943" w:name="_Toc183521244"/>
      <w:r w:rsidRPr="003B2883">
        <w:t>5.4.2.1</w:t>
      </w:r>
      <w:r w:rsidRPr="003B2883">
        <w:tab/>
        <w:t>Introduction</w:t>
      </w:r>
      <w:bookmarkEnd w:id="933"/>
      <w:bookmarkEnd w:id="934"/>
      <w:bookmarkEnd w:id="935"/>
      <w:bookmarkEnd w:id="936"/>
      <w:bookmarkEnd w:id="937"/>
      <w:bookmarkEnd w:id="938"/>
      <w:bookmarkEnd w:id="939"/>
      <w:bookmarkEnd w:id="940"/>
      <w:bookmarkEnd w:id="941"/>
      <w:bookmarkEnd w:id="942"/>
      <w:bookmarkEnd w:id="943"/>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9A30FA">
      <w:pPr>
        <w:pStyle w:val="Heading4"/>
      </w:pPr>
      <w:bookmarkStart w:id="944" w:name="_Toc25156241"/>
      <w:bookmarkStart w:id="945" w:name="_Toc34124541"/>
      <w:bookmarkStart w:id="946" w:name="_Toc43207655"/>
      <w:bookmarkStart w:id="947" w:name="_Toc49857135"/>
      <w:bookmarkStart w:id="948" w:name="_Toc56676970"/>
      <w:bookmarkStart w:id="949" w:name="_Toc56696218"/>
      <w:bookmarkStart w:id="950" w:name="_Toc81227549"/>
      <w:bookmarkStart w:id="951" w:name="_Toc104238324"/>
      <w:bookmarkStart w:id="952" w:name="_Toc104238781"/>
      <w:bookmarkStart w:id="953" w:name="_Toc104388591"/>
      <w:bookmarkStart w:id="954" w:name="_Toc183521245"/>
      <w:r w:rsidRPr="003B2883">
        <w:t>5.4.2.2</w:t>
      </w:r>
      <w:r w:rsidRPr="003B2883">
        <w:tab/>
        <w:t>EnableUEReachability</w:t>
      </w:r>
      <w:bookmarkEnd w:id="944"/>
      <w:bookmarkEnd w:id="945"/>
      <w:bookmarkEnd w:id="946"/>
      <w:bookmarkEnd w:id="947"/>
      <w:bookmarkEnd w:id="948"/>
      <w:bookmarkEnd w:id="949"/>
      <w:bookmarkEnd w:id="950"/>
      <w:bookmarkEnd w:id="951"/>
      <w:bookmarkEnd w:id="952"/>
      <w:bookmarkEnd w:id="953"/>
      <w:bookmarkEnd w:id="954"/>
    </w:p>
    <w:p w14:paraId="7CCD345C" w14:textId="77777777" w:rsidR="00602AC0" w:rsidRPr="003B2883" w:rsidRDefault="00602AC0" w:rsidP="009A30FA">
      <w:pPr>
        <w:pStyle w:val="Heading5"/>
      </w:pPr>
      <w:bookmarkStart w:id="955" w:name="_Toc25156242"/>
      <w:bookmarkStart w:id="956" w:name="_Toc34124542"/>
      <w:bookmarkStart w:id="957" w:name="_Toc43207656"/>
      <w:bookmarkStart w:id="958" w:name="_Toc49857136"/>
      <w:bookmarkStart w:id="959" w:name="_Toc56676971"/>
      <w:bookmarkStart w:id="960" w:name="_Toc56696219"/>
      <w:bookmarkStart w:id="961" w:name="_Toc81227550"/>
      <w:bookmarkStart w:id="962" w:name="_Toc104238325"/>
      <w:bookmarkStart w:id="963" w:name="_Toc104238782"/>
      <w:bookmarkStart w:id="964" w:name="_Toc104388592"/>
      <w:bookmarkStart w:id="965" w:name="_Toc183521246"/>
      <w:r w:rsidRPr="003B2883">
        <w:t>5.4.2.2.1</w:t>
      </w:r>
      <w:r w:rsidRPr="003B2883">
        <w:tab/>
        <w:t>General</w:t>
      </w:r>
      <w:bookmarkEnd w:id="955"/>
      <w:bookmarkEnd w:id="956"/>
      <w:bookmarkEnd w:id="957"/>
      <w:bookmarkEnd w:id="958"/>
      <w:bookmarkEnd w:id="959"/>
      <w:bookmarkEnd w:id="960"/>
      <w:bookmarkEnd w:id="961"/>
      <w:bookmarkEnd w:id="962"/>
      <w:bookmarkEnd w:id="963"/>
      <w:bookmarkEnd w:id="964"/>
      <w:bookmarkEnd w:id="965"/>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2715FF">
      <w:pPr>
        <w:pStyle w:val="B1"/>
      </w:pPr>
      <w:r w:rsidRPr="002715FF">
        <w:lastRenderedPageBreak/>
        <w:t>-</w:t>
      </w:r>
      <w:r w:rsidRPr="002715FF">
        <w:tab/>
        <w:t>UPF anchored Mobile Terminated Data Transport in Control Plane CIoT 5GS Optimisation (see clause 4.24.2 of 3GPP TS 23.502 [3]).</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1.45pt;height:105.45pt" o:ole="">
            <v:imagedata r:id="rId66" o:title=""/>
          </v:shape>
          <o:OLEObject Type="Embed" ProgID="Visio.Drawing.15" ShapeID="_x0000_i1054" DrawAspect="Content" ObjectID="_1794139171"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9A30FA">
      <w:pPr>
        <w:pStyle w:val="Heading4"/>
      </w:pPr>
      <w:bookmarkStart w:id="966" w:name="_Toc25156243"/>
      <w:bookmarkStart w:id="967" w:name="_Toc34124543"/>
      <w:bookmarkStart w:id="968" w:name="_Toc43207657"/>
      <w:bookmarkStart w:id="969" w:name="_Toc49857137"/>
      <w:bookmarkStart w:id="970" w:name="_Toc56676972"/>
      <w:bookmarkStart w:id="971" w:name="_Toc56696220"/>
      <w:bookmarkStart w:id="972" w:name="_Toc81227551"/>
      <w:bookmarkStart w:id="973" w:name="_Toc104238326"/>
      <w:bookmarkStart w:id="974" w:name="_Toc104238783"/>
      <w:bookmarkStart w:id="975" w:name="_Toc104388593"/>
      <w:bookmarkStart w:id="976" w:name="_Toc183521247"/>
      <w:r w:rsidRPr="003B2883">
        <w:t>5.4.2.3</w:t>
      </w:r>
      <w:r w:rsidRPr="003B2883">
        <w:tab/>
        <w:t>ProvideDomainSelectionInfo</w:t>
      </w:r>
      <w:bookmarkEnd w:id="966"/>
      <w:bookmarkEnd w:id="967"/>
      <w:bookmarkEnd w:id="968"/>
      <w:bookmarkEnd w:id="969"/>
      <w:bookmarkEnd w:id="970"/>
      <w:bookmarkEnd w:id="971"/>
      <w:bookmarkEnd w:id="972"/>
      <w:bookmarkEnd w:id="973"/>
      <w:bookmarkEnd w:id="974"/>
      <w:bookmarkEnd w:id="975"/>
      <w:bookmarkEnd w:id="976"/>
    </w:p>
    <w:p w14:paraId="7E183E5A" w14:textId="77777777" w:rsidR="00602AC0" w:rsidRPr="003B2883" w:rsidRDefault="00602AC0" w:rsidP="009A30FA">
      <w:pPr>
        <w:pStyle w:val="Heading5"/>
      </w:pPr>
      <w:bookmarkStart w:id="977" w:name="_Toc25156244"/>
      <w:bookmarkStart w:id="978" w:name="_Toc34124544"/>
      <w:bookmarkStart w:id="979" w:name="_Toc43207658"/>
      <w:bookmarkStart w:id="980" w:name="_Toc49857138"/>
      <w:bookmarkStart w:id="981" w:name="_Toc56676973"/>
      <w:bookmarkStart w:id="982" w:name="_Toc56696221"/>
      <w:bookmarkStart w:id="983" w:name="_Toc81227552"/>
      <w:bookmarkStart w:id="984" w:name="_Toc104238327"/>
      <w:bookmarkStart w:id="985" w:name="_Toc104238784"/>
      <w:bookmarkStart w:id="986" w:name="_Toc104388594"/>
      <w:bookmarkStart w:id="987" w:name="_Toc183521248"/>
      <w:r w:rsidRPr="003B2883">
        <w:t>5.4.2.3.1</w:t>
      </w:r>
      <w:r w:rsidRPr="003B2883">
        <w:tab/>
        <w:t>General</w:t>
      </w:r>
      <w:bookmarkEnd w:id="977"/>
      <w:bookmarkEnd w:id="978"/>
      <w:bookmarkEnd w:id="979"/>
      <w:bookmarkEnd w:id="980"/>
      <w:bookmarkEnd w:id="981"/>
      <w:bookmarkEnd w:id="982"/>
      <w:bookmarkEnd w:id="983"/>
      <w:bookmarkEnd w:id="984"/>
      <w:bookmarkEnd w:id="985"/>
      <w:bookmarkEnd w:id="986"/>
      <w:bookmarkEnd w:id="987"/>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3.15pt;height:104.55pt" o:ole="">
            <v:imagedata r:id="rId68" o:title=""/>
          </v:shape>
          <o:OLEObject Type="Embed" ProgID="Visio.Drawing.15" ShapeID="_x0000_i1055" DrawAspect="Content" ObjectID="_1794139172"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9A30FA">
      <w:pPr>
        <w:pStyle w:val="Heading2"/>
      </w:pPr>
      <w:bookmarkStart w:id="988" w:name="_Toc25156245"/>
      <w:bookmarkStart w:id="989" w:name="_Toc34124545"/>
      <w:bookmarkStart w:id="990" w:name="_Toc43207659"/>
      <w:bookmarkStart w:id="991" w:name="_Toc49857139"/>
      <w:bookmarkStart w:id="992" w:name="_Toc56676974"/>
      <w:bookmarkStart w:id="993" w:name="_Toc56696222"/>
      <w:bookmarkStart w:id="994" w:name="_Toc81227553"/>
      <w:bookmarkStart w:id="995" w:name="_Toc104238328"/>
      <w:bookmarkStart w:id="996" w:name="_Toc104238785"/>
      <w:bookmarkStart w:id="997" w:name="_Toc104388595"/>
      <w:bookmarkStart w:id="998" w:name="_Toc183521249"/>
      <w:r w:rsidRPr="003B2883">
        <w:t>5.5</w:t>
      </w:r>
      <w:r w:rsidRPr="003B2883">
        <w:tab/>
        <w:t>Namf_Location Service</w:t>
      </w:r>
      <w:bookmarkEnd w:id="988"/>
      <w:bookmarkEnd w:id="989"/>
      <w:bookmarkEnd w:id="990"/>
      <w:bookmarkEnd w:id="991"/>
      <w:bookmarkEnd w:id="992"/>
      <w:bookmarkEnd w:id="993"/>
      <w:bookmarkEnd w:id="994"/>
      <w:bookmarkEnd w:id="995"/>
      <w:bookmarkEnd w:id="996"/>
      <w:bookmarkEnd w:id="997"/>
      <w:bookmarkEnd w:id="998"/>
    </w:p>
    <w:p w14:paraId="75881936" w14:textId="77777777" w:rsidR="00602AC0" w:rsidRPr="003B2883" w:rsidRDefault="00602AC0" w:rsidP="009A30FA">
      <w:pPr>
        <w:pStyle w:val="Heading3"/>
      </w:pPr>
      <w:bookmarkStart w:id="999" w:name="_Toc25156246"/>
      <w:bookmarkStart w:id="1000" w:name="_Toc34124546"/>
      <w:bookmarkStart w:id="1001" w:name="_Toc43207660"/>
      <w:bookmarkStart w:id="1002" w:name="_Toc49857140"/>
      <w:bookmarkStart w:id="1003" w:name="_Toc56676975"/>
      <w:bookmarkStart w:id="1004" w:name="_Toc56696223"/>
      <w:bookmarkStart w:id="1005" w:name="_Toc81227554"/>
      <w:bookmarkStart w:id="1006" w:name="_Toc104238329"/>
      <w:bookmarkStart w:id="1007" w:name="_Toc104238786"/>
      <w:bookmarkStart w:id="1008" w:name="_Toc104388596"/>
      <w:bookmarkStart w:id="1009" w:name="_Toc183521250"/>
      <w:r w:rsidRPr="003B2883">
        <w:t>5.5.1</w:t>
      </w:r>
      <w:r w:rsidRPr="003B2883">
        <w:tab/>
        <w:t>Service Description</w:t>
      </w:r>
      <w:bookmarkEnd w:id="999"/>
      <w:bookmarkEnd w:id="1000"/>
      <w:bookmarkEnd w:id="1001"/>
      <w:bookmarkEnd w:id="1002"/>
      <w:bookmarkEnd w:id="1003"/>
      <w:bookmarkEnd w:id="1004"/>
      <w:bookmarkEnd w:id="1005"/>
      <w:bookmarkEnd w:id="1006"/>
      <w:bookmarkEnd w:id="1007"/>
      <w:bookmarkEnd w:id="1008"/>
      <w:bookmarkEnd w:id="1009"/>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9A30FA">
      <w:pPr>
        <w:pStyle w:val="Heading3"/>
      </w:pPr>
      <w:bookmarkStart w:id="1010" w:name="_Toc25156247"/>
      <w:bookmarkStart w:id="1011" w:name="_Toc34124547"/>
      <w:bookmarkStart w:id="1012" w:name="_Toc43207661"/>
      <w:bookmarkStart w:id="1013" w:name="_Toc49857141"/>
      <w:bookmarkStart w:id="1014" w:name="_Toc56676976"/>
      <w:bookmarkStart w:id="1015" w:name="_Toc56696224"/>
      <w:bookmarkStart w:id="1016" w:name="_Toc81227555"/>
      <w:bookmarkStart w:id="1017" w:name="_Toc104238330"/>
      <w:bookmarkStart w:id="1018" w:name="_Toc104238787"/>
      <w:bookmarkStart w:id="1019" w:name="_Toc104388597"/>
      <w:bookmarkStart w:id="1020" w:name="_Toc183521251"/>
      <w:r w:rsidRPr="003B2883">
        <w:t>5.5.2</w:t>
      </w:r>
      <w:r w:rsidRPr="003B2883">
        <w:tab/>
        <w:t>Service Operations</w:t>
      </w:r>
      <w:bookmarkEnd w:id="1010"/>
      <w:bookmarkEnd w:id="1011"/>
      <w:bookmarkEnd w:id="1012"/>
      <w:bookmarkEnd w:id="1013"/>
      <w:bookmarkEnd w:id="1014"/>
      <w:bookmarkEnd w:id="1015"/>
      <w:bookmarkEnd w:id="1016"/>
      <w:bookmarkEnd w:id="1017"/>
      <w:bookmarkEnd w:id="1018"/>
      <w:bookmarkEnd w:id="1019"/>
      <w:bookmarkEnd w:id="1020"/>
    </w:p>
    <w:p w14:paraId="3B1F5322" w14:textId="77777777" w:rsidR="00602AC0" w:rsidRPr="003B2883" w:rsidRDefault="00602AC0" w:rsidP="009A30FA">
      <w:pPr>
        <w:pStyle w:val="Heading4"/>
      </w:pPr>
      <w:bookmarkStart w:id="1021" w:name="_Toc25156248"/>
      <w:bookmarkStart w:id="1022" w:name="_Toc34124548"/>
      <w:bookmarkStart w:id="1023" w:name="_Toc43207662"/>
      <w:bookmarkStart w:id="1024" w:name="_Toc49857142"/>
      <w:bookmarkStart w:id="1025" w:name="_Toc56676977"/>
      <w:bookmarkStart w:id="1026" w:name="_Toc56696225"/>
      <w:bookmarkStart w:id="1027" w:name="_Toc81227556"/>
      <w:bookmarkStart w:id="1028" w:name="_Toc104238331"/>
      <w:bookmarkStart w:id="1029" w:name="_Toc104238788"/>
      <w:bookmarkStart w:id="1030" w:name="_Toc104388598"/>
      <w:bookmarkStart w:id="1031" w:name="_Toc183521252"/>
      <w:r w:rsidRPr="003B2883">
        <w:t>5.5.2.1</w:t>
      </w:r>
      <w:r w:rsidRPr="003B2883">
        <w:tab/>
        <w:t>Introduction</w:t>
      </w:r>
      <w:bookmarkEnd w:id="1021"/>
      <w:bookmarkEnd w:id="1022"/>
      <w:bookmarkEnd w:id="1023"/>
      <w:bookmarkEnd w:id="1024"/>
      <w:bookmarkEnd w:id="1025"/>
      <w:bookmarkEnd w:id="1026"/>
      <w:bookmarkEnd w:id="1027"/>
      <w:bookmarkEnd w:id="1028"/>
      <w:bookmarkEnd w:id="1029"/>
      <w:bookmarkEnd w:id="1030"/>
      <w:bookmarkEnd w:id="1031"/>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9A30FA">
      <w:pPr>
        <w:pStyle w:val="Heading4"/>
      </w:pPr>
      <w:bookmarkStart w:id="1032" w:name="_Toc25156249"/>
      <w:bookmarkStart w:id="1033" w:name="_Toc34124549"/>
      <w:bookmarkStart w:id="1034" w:name="_Toc43207663"/>
      <w:bookmarkStart w:id="1035" w:name="_Toc49857143"/>
      <w:bookmarkStart w:id="1036" w:name="_Toc56676978"/>
      <w:bookmarkStart w:id="1037" w:name="_Toc56696226"/>
      <w:bookmarkStart w:id="1038" w:name="_Toc81227557"/>
      <w:bookmarkStart w:id="1039" w:name="_Toc104238332"/>
      <w:bookmarkStart w:id="1040" w:name="_Toc104238789"/>
      <w:bookmarkStart w:id="1041" w:name="_Toc104388599"/>
      <w:bookmarkStart w:id="1042" w:name="_Toc183521253"/>
      <w:r w:rsidRPr="003B2883">
        <w:t>5.5.2.2</w:t>
      </w:r>
      <w:r w:rsidRPr="003B2883">
        <w:tab/>
        <w:t>ProvidePositioningInfo</w:t>
      </w:r>
      <w:bookmarkEnd w:id="1032"/>
      <w:bookmarkEnd w:id="1033"/>
      <w:bookmarkEnd w:id="1034"/>
      <w:bookmarkEnd w:id="1035"/>
      <w:bookmarkEnd w:id="1036"/>
      <w:bookmarkEnd w:id="1037"/>
      <w:bookmarkEnd w:id="1038"/>
      <w:bookmarkEnd w:id="1039"/>
      <w:bookmarkEnd w:id="1040"/>
      <w:bookmarkEnd w:id="1041"/>
      <w:bookmarkEnd w:id="1042"/>
    </w:p>
    <w:p w14:paraId="7E66107E" w14:textId="77777777" w:rsidR="00602AC0" w:rsidRPr="003B2883" w:rsidRDefault="00602AC0" w:rsidP="009A30FA">
      <w:pPr>
        <w:pStyle w:val="Heading5"/>
      </w:pPr>
      <w:bookmarkStart w:id="1043" w:name="_Toc25156250"/>
      <w:bookmarkStart w:id="1044" w:name="_Toc34124550"/>
      <w:bookmarkStart w:id="1045" w:name="_Toc43207664"/>
      <w:bookmarkStart w:id="1046" w:name="_Toc49857144"/>
      <w:bookmarkStart w:id="1047" w:name="_Toc56676979"/>
      <w:bookmarkStart w:id="1048" w:name="_Toc56696227"/>
      <w:bookmarkStart w:id="1049" w:name="_Toc81227558"/>
      <w:bookmarkStart w:id="1050" w:name="_Toc104238333"/>
      <w:bookmarkStart w:id="1051" w:name="_Toc104238790"/>
      <w:bookmarkStart w:id="1052" w:name="_Toc104388600"/>
      <w:bookmarkStart w:id="1053" w:name="_Toc183521254"/>
      <w:r w:rsidRPr="003B2883">
        <w:t>5.5.2.2.1</w:t>
      </w:r>
      <w:r w:rsidRPr="003B2883">
        <w:tab/>
        <w:t>General</w:t>
      </w:r>
      <w:bookmarkEnd w:id="1043"/>
      <w:bookmarkEnd w:id="1044"/>
      <w:bookmarkEnd w:id="1045"/>
      <w:bookmarkEnd w:id="1046"/>
      <w:bookmarkEnd w:id="1047"/>
      <w:bookmarkEnd w:id="1048"/>
      <w:bookmarkEnd w:id="1049"/>
      <w:bookmarkEnd w:id="1050"/>
      <w:bookmarkEnd w:id="1051"/>
      <w:bookmarkEnd w:id="1052"/>
      <w:bookmarkEnd w:id="1053"/>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lastRenderedPageBreak/>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2715FF">
      <w:pPr>
        <w:rPr>
          <w:color w:val="000000"/>
          <w:lang w:eastAsia="zh-CN"/>
        </w:rPr>
      </w:pPr>
      <w:r w:rsidRPr="002715FF">
        <w:rPr>
          <w:rFonts w:hint="eastAsia"/>
        </w:rPr>
        <w:t xml:space="preserve">The </w:t>
      </w:r>
      <w:r w:rsidRPr="002715FF">
        <w:t>ProvidePositioningInfo</w:t>
      </w:r>
      <w:r w:rsidRPr="002715FF">
        <w:rPr>
          <w:rFonts w:hint="eastAsia"/>
        </w:rPr>
        <w:t xml:space="preserve"> service operation shall be invoked by the </w:t>
      </w:r>
      <w:r w:rsidRPr="002715FF">
        <w:t>NF Service Consumer (e.g.</w:t>
      </w:r>
      <w:r w:rsidRPr="002715FF">
        <w:rPr>
          <w:rFonts w:hint="eastAsia"/>
        </w:rPr>
        <w:t xml:space="preserve"> </w:t>
      </w:r>
      <w:r w:rsidRPr="002715FF">
        <w:t>GMLC</w:t>
      </w:r>
      <w:r w:rsidRPr="002715FF">
        <w:rPr>
          <w:rFonts w:hint="eastAsia"/>
        </w:rPr>
        <w:t xml:space="preserve">) to </w:t>
      </w:r>
      <w:r w:rsidRPr="002715FF">
        <w:t>request the current or deferred geodetic and optionally civic location of the UE</w:t>
      </w:r>
      <w:r w:rsidRPr="002715FF">
        <w:rPr>
          <w:rFonts w:hint="eastAsia"/>
        </w:rPr>
        <w:t xml:space="preserve">. The </w:t>
      </w:r>
      <w:r w:rsidRPr="002715FF">
        <w:t xml:space="preserve">service </w:t>
      </w:r>
      <w:r w:rsidRPr="002715FF">
        <w:rPr>
          <w:rFonts w:hint="eastAsia"/>
        </w:rPr>
        <w:t>operation trigger</w:t>
      </w:r>
      <w:r w:rsidRPr="002715FF">
        <w:t>s</w:t>
      </w:r>
      <w:r w:rsidRPr="002715FF">
        <w:rPr>
          <w:rFonts w:hint="eastAsia"/>
        </w:rPr>
        <w:t xml:space="preserve"> the </w:t>
      </w:r>
      <w:r w:rsidRPr="002715FF">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7E0358D0" w14:textId="77777777" w:rsidR="00172431" w:rsidRPr="003B2883" w:rsidRDefault="00172431" w:rsidP="00602AC0">
      <w:pPr>
        <w:pStyle w:val="TH"/>
      </w:pPr>
      <w:r>
        <w:object w:dxaOrig="7956" w:dyaOrig="2868" w14:anchorId="5C50D4D9">
          <v:shape id="_x0000_i1056" type="#_x0000_t75" style="width:395.85pt;height:143.15pt" o:ole="">
            <v:imagedata r:id="rId70" o:title=""/>
          </v:shape>
          <o:OLEObject Type="Embed" ProgID="Visio.Drawing.15" ShapeID="_x0000_i1056" DrawAspect="Content" ObjectID="_1794139173"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9A30FA">
      <w:pPr>
        <w:pStyle w:val="Heading4"/>
      </w:pPr>
      <w:bookmarkStart w:id="1054" w:name="_Toc25156251"/>
      <w:bookmarkStart w:id="1055" w:name="_Toc34124551"/>
      <w:bookmarkStart w:id="1056" w:name="_Toc43207665"/>
      <w:bookmarkStart w:id="1057" w:name="_Toc49857145"/>
      <w:bookmarkStart w:id="1058" w:name="_Toc56676980"/>
      <w:bookmarkStart w:id="1059" w:name="_Toc56696228"/>
      <w:bookmarkStart w:id="1060" w:name="_Toc81227559"/>
      <w:bookmarkStart w:id="1061" w:name="_Toc104238334"/>
      <w:bookmarkStart w:id="1062" w:name="_Toc104238791"/>
      <w:bookmarkStart w:id="1063" w:name="_Toc104388601"/>
      <w:bookmarkStart w:id="1064" w:name="_Toc183521255"/>
      <w:r w:rsidRPr="003B2883">
        <w:t>5.5.2.3</w:t>
      </w:r>
      <w:r w:rsidRPr="003B2883">
        <w:tab/>
        <w:t>EventNotify</w:t>
      </w:r>
      <w:bookmarkEnd w:id="1054"/>
      <w:bookmarkEnd w:id="1055"/>
      <w:bookmarkEnd w:id="1056"/>
      <w:bookmarkEnd w:id="1057"/>
      <w:bookmarkEnd w:id="1058"/>
      <w:bookmarkEnd w:id="1059"/>
      <w:bookmarkEnd w:id="1060"/>
      <w:bookmarkEnd w:id="1061"/>
      <w:bookmarkEnd w:id="1062"/>
      <w:bookmarkEnd w:id="1063"/>
      <w:bookmarkEnd w:id="1064"/>
    </w:p>
    <w:p w14:paraId="693012F9" w14:textId="77777777" w:rsidR="00602AC0" w:rsidRPr="003B2883" w:rsidRDefault="00602AC0" w:rsidP="009A30FA">
      <w:pPr>
        <w:pStyle w:val="Heading5"/>
      </w:pPr>
      <w:bookmarkStart w:id="1065" w:name="_Toc25156252"/>
      <w:bookmarkStart w:id="1066" w:name="_Toc34124552"/>
      <w:bookmarkStart w:id="1067" w:name="_Toc43207666"/>
      <w:bookmarkStart w:id="1068" w:name="_Toc49857146"/>
      <w:bookmarkStart w:id="1069" w:name="_Toc56676981"/>
      <w:bookmarkStart w:id="1070" w:name="_Toc56696229"/>
      <w:bookmarkStart w:id="1071" w:name="_Toc81227560"/>
      <w:bookmarkStart w:id="1072" w:name="_Toc104238335"/>
      <w:bookmarkStart w:id="1073" w:name="_Toc104238792"/>
      <w:bookmarkStart w:id="1074" w:name="_Toc104388602"/>
      <w:bookmarkStart w:id="1075" w:name="_Toc183521256"/>
      <w:r w:rsidRPr="003B2883">
        <w:t>5.5.2.3.1</w:t>
      </w:r>
      <w:r w:rsidRPr="003B2883">
        <w:tab/>
        <w:t>General</w:t>
      </w:r>
      <w:bookmarkEnd w:id="1065"/>
      <w:bookmarkEnd w:id="1066"/>
      <w:bookmarkEnd w:id="1067"/>
      <w:bookmarkEnd w:id="1068"/>
      <w:bookmarkEnd w:id="1069"/>
      <w:bookmarkEnd w:id="1070"/>
      <w:bookmarkEnd w:id="1071"/>
      <w:bookmarkEnd w:id="1072"/>
      <w:bookmarkEnd w:id="1073"/>
      <w:bookmarkEnd w:id="1074"/>
      <w:bookmarkEnd w:id="1075"/>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lastRenderedPageBreak/>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0A69B9D" w14:textId="77777777" w:rsidR="00755239" w:rsidRPr="003B2883" w:rsidRDefault="00755239" w:rsidP="00602AC0">
      <w:pPr>
        <w:pStyle w:val="TH"/>
      </w:pPr>
      <w:r w:rsidRPr="003B2883">
        <w:object w:dxaOrig="8230" w:dyaOrig="2110" w14:anchorId="2402745B">
          <v:shape id="_x0000_i1057" type="#_x0000_t75" style="width:411.65pt;height:109.3pt" o:ole="">
            <v:imagedata r:id="rId72" o:title=""/>
          </v:shape>
          <o:OLEObject Type="Embed" ProgID="Visio.Drawing.15" ShapeID="_x0000_i1057" DrawAspect="Content" ObjectID="_1794139174" r:id="rId73"/>
        </w:object>
      </w:r>
    </w:p>
    <w:p w14:paraId="32AC8A1D" w14:textId="77777777" w:rsidR="00602AC0" w:rsidRPr="003B2883" w:rsidRDefault="00602AC0" w:rsidP="00602AC0">
      <w:pPr>
        <w:pStyle w:val="TF"/>
        <w:spacing w:before="120"/>
      </w:pPr>
      <w:r w:rsidRPr="003B2883">
        <w:t>Figure 5.5.2.3.1-1: UE Location Notification</w:t>
      </w:r>
    </w:p>
    <w:p w14:paraId="203B373B" w14:textId="3741949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w:t>
      </w:r>
      <w:r w:rsidR="00ED3186">
        <w:rPr>
          <w:lang w:eastAsia="zh-CN"/>
        </w:rPr>
        <w:t>MSC server identity,</w:t>
      </w:r>
      <w:r w:rsidR="00ED3186" w:rsidRPr="003B288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9A30FA">
      <w:pPr>
        <w:pStyle w:val="Heading4"/>
      </w:pPr>
      <w:bookmarkStart w:id="1076" w:name="_Toc25156253"/>
      <w:bookmarkStart w:id="1077" w:name="_Toc34124553"/>
      <w:bookmarkStart w:id="1078" w:name="_Toc43207667"/>
      <w:bookmarkStart w:id="1079" w:name="_Toc49857147"/>
      <w:bookmarkStart w:id="1080" w:name="_Toc56676982"/>
      <w:bookmarkStart w:id="1081" w:name="_Toc56696230"/>
      <w:bookmarkStart w:id="1082" w:name="_Toc81227561"/>
      <w:bookmarkStart w:id="1083" w:name="_Toc104238336"/>
      <w:bookmarkStart w:id="1084" w:name="_Toc104238793"/>
      <w:bookmarkStart w:id="1085" w:name="_Toc104388603"/>
      <w:bookmarkStart w:id="1086" w:name="_Toc183521257"/>
      <w:r w:rsidRPr="003B2883">
        <w:t>5.5.2.4</w:t>
      </w:r>
      <w:r w:rsidRPr="003B2883">
        <w:tab/>
        <w:t>ProvideLocationInfo</w:t>
      </w:r>
      <w:bookmarkEnd w:id="1076"/>
      <w:bookmarkEnd w:id="1077"/>
      <w:bookmarkEnd w:id="1078"/>
      <w:bookmarkEnd w:id="1079"/>
      <w:bookmarkEnd w:id="1080"/>
      <w:bookmarkEnd w:id="1081"/>
      <w:bookmarkEnd w:id="1082"/>
      <w:bookmarkEnd w:id="1083"/>
      <w:bookmarkEnd w:id="1084"/>
      <w:bookmarkEnd w:id="1085"/>
      <w:bookmarkEnd w:id="1086"/>
    </w:p>
    <w:p w14:paraId="794F8E88" w14:textId="77777777" w:rsidR="00602AC0" w:rsidRPr="003B2883" w:rsidRDefault="00602AC0" w:rsidP="009A30FA">
      <w:pPr>
        <w:pStyle w:val="Heading5"/>
      </w:pPr>
      <w:bookmarkStart w:id="1087" w:name="_Toc25156254"/>
      <w:bookmarkStart w:id="1088" w:name="_Toc34124554"/>
      <w:bookmarkStart w:id="1089" w:name="_Toc43207668"/>
      <w:bookmarkStart w:id="1090" w:name="_Toc49857148"/>
      <w:bookmarkStart w:id="1091" w:name="_Toc56676983"/>
      <w:bookmarkStart w:id="1092" w:name="_Toc56696231"/>
      <w:bookmarkStart w:id="1093" w:name="_Toc81227562"/>
      <w:bookmarkStart w:id="1094" w:name="_Toc104238337"/>
      <w:bookmarkStart w:id="1095" w:name="_Toc104238794"/>
      <w:bookmarkStart w:id="1096" w:name="_Toc104388604"/>
      <w:bookmarkStart w:id="1097" w:name="_Toc183521258"/>
      <w:r w:rsidRPr="003B2883">
        <w:t>5.5.2.4.1</w:t>
      </w:r>
      <w:r w:rsidRPr="003B2883">
        <w:tab/>
        <w:t>General</w:t>
      </w:r>
      <w:bookmarkEnd w:id="1087"/>
      <w:bookmarkEnd w:id="1088"/>
      <w:bookmarkEnd w:id="1089"/>
      <w:bookmarkEnd w:id="1090"/>
      <w:bookmarkEnd w:id="1091"/>
      <w:bookmarkEnd w:id="1092"/>
      <w:bookmarkEnd w:id="1093"/>
      <w:bookmarkEnd w:id="1094"/>
      <w:bookmarkEnd w:id="1095"/>
      <w:bookmarkEnd w:id="1096"/>
      <w:bookmarkEnd w:id="1097"/>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400.75pt;height:105.85pt" o:ole="">
            <v:imagedata r:id="rId74" o:title=""/>
          </v:shape>
          <o:OLEObject Type="Embed" ProgID="Visio.Drawing.15" ShapeID="_x0000_i1058" DrawAspect="Content" ObjectID="_1794139175"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2715FF">
      <w:pPr>
        <w:pStyle w:val="B1"/>
      </w:pPr>
      <w:r w:rsidRPr="002715FF">
        <w:tab/>
        <w:t xml:space="preserve">If "reqCurrentLoc" attribute is set to "true" and the UE is in </w:t>
      </w:r>
      <w:r w:rsidR="00467846" w:rsidRPr="002715FF">
        <w:t xml:space="preserve">RM-REGISTERED and </w:t>
      </w:r>
      <w:r w:rsidRPr="002715FF">
        <w:t>CM-IDLE state</w:t>
      </w:r>
      <w:r w:rsidR="00467846" w:rsidRPr="002715FF">
        <w:t xml:space="preserve"> over 3GPP access</w:t>
      </w:r>
      <w:r w:rsidRPr="002715FF">
        <w:t>,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14D1DAB0" w14:textId="5B943154" w:rsidR="00602AC0" w:rsidRDefault="00602AC0" w:rsidP="00602AC0">
      <w:pPr>
        <w:pStyle w:val="B1"/>
        <w:ind w:firstLine="0"/>
      </w:pPr>
      <w:bookmarkStart w:id="1098" w:name="_PERM_MCCTEMPBM_CRPT48240037___3"/>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FC4A87" w:rsidRDefault="00467846" w:rsidP="00602AC0">
      <w:pPr>
        <w:pStyle w:val="B1"/>
        <w:ind w:firstLine="0"/>
        <w:rPr>
          <w:color w:val="000000" w:themeColor="text1"/>
        </w:rPr>
      </w:pPr>
      <w:r w:rsidRPr="00FC4A87">
        <w:rPr>
          <w:color w:val="000000" w:themeColor="text1"/>
        </w:rPr>
        <w:t>If the UE is in RM-REGISTERED over non-3GPP access, the AMF shall include the latest non-3GPP access location information.</w:t>
      </w:r>
    </w:p>
    <w:bookmarkEnd w:id="1098"/>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9A30FA">
      <w:pPr>
        <w:pStyle w:val="Heading4"/>
        <w:rPr>
          <w:lang w:eastAsia="zh-CN"/>
        </w:rPr>
      </w:pPr>
      <w:bookmarkStart w:id="1099" w:name="_Toc25156255"/>
      <w:bookmarkStart w:id="1100" w:name="_Toc34124555"/>
      <w:bookmarkStart w:id="1101" w:name="_Toc43207669"/>
      <w:bookmarkStart w:id="1102" w:name="_Toc49857149"/>
      <w:bookmarkStart w:id="1103" w:name="_Toc56676984"/>
      <w:bookmarkStart w:id="1104" w:name="_Toc56696232"/>
      <w:bookmarkStart w:id="1105" w:name="_Toc81227563"/>
      <w:bookmarkStart w:id="1106" w:name="_Toc104238338"/>
      <w:bookmarkStart w:id="1107" w:name="_Toc104238795"/>
      <w:bookmarkStart w:id="1108" w:name="_Toc104388605"/>
      <w:bookmarkStart w:id="1109" w:name="_Toc183521259"/>
      <w:r>
        <w:t>5.5.2.5</w:t>
      </w:r>
      <w:r w:rsidRPr="00F85918">
        <w:tab/>
      </w:r>
      <w:r>
        <w:rPr>
          <w:rFonts w:hint="eastAsia"/>
          <w:lang w:eastAsia="zh-CN"/>
        </w:rPr>
        <w:t>CancelLocation</w:t>
      </w:r>
      <w:bookmarkEnd w:id="1099"/>
      <w:bookmarkEnd w:id="1100"/>
      <w:bookmarkEnd w:id="1101"/>
      <w:bookmarkEnd w:id="1102"/>
      <w:bookmarkEnd w:id="1103"/>
      <w:bookmarkEnd w:id="1104"/>
      <w:bookmarkEnd w:id="1105"/>
      <w:bookmarkEnd w:id="1106"/>
      <w:bookmarkEnd w:id="1107"/>
      <w:bookmarkEnd w:id="1108"/>
      <w:bookmarkEnd w:id="1109"/>
    </w:p>
    <w:p w14:paraId="4C45D737" w14:textId="77777777" w:rsidR="00602AC0" w:rsidRDefault="00602AC0" w:rsidP="009A30FA">
      <w:pPr>
        <w:pStyle w:val="Heading5"/>
        <w:rPr>
          <w:lang w:eastAsia="zh-CN"/>
        </w:rPr>
      </w:pPr>
      <w:bookmarkStart w:id="1110" w:name="_Toc18853041"/>
      <w:bookmarkStart w:id="1111" w:name="_Toc25156256"/>
      <w:bookmarkStart w:id="1112" w:name="_Toc34124556"/>
      <w:bookmarkStart w:id="1113" w:name="_Toc43207670"/>
      <w:bookmarkStart w:id="1114" w:name="_Toc49857150"/>
      <w:bookmarkStart w:id="1115" w:name="_Toc56676985"/>
      <w:bookmarkStart w:id="1116" w:name="_Toc56696233"/>
      <w:bookmarkStart w:id="1117" w:name="_Toc81227564"/>
      <w:bookmarkStart w:id="1118" w:name="_Toc104238339"/>
      <w:bookmarkStart w:id="1119" w:name="_Toc104238796"/>
      <w:bookmarkStart w:id="1120" w:name="_Toc104388606"/>
      <w:bookmarkStart w:id="1121" w:name="_Toc183521260"/>
      <w:r>
        <w:t>5.5.2.5</w:t>
      </w:r>
      <w:r w:rsidRPr="00F85918">
        <w:t>.1</w:t>
      </w:r>
      <w:r w:rsidRPr="00F85918">
        <w:tab/>
        <w:t>General</w:t>
      </w:r>
      <w:bookmarkEnd w:id="1110"/>
      <w:bookmarkEnd w:id="1111"/>
      <w:bookmarkEnd w:id="1112"/>
      <w:bookmarkEnd w:id="1113"/>
      <w:bookmarkEnd w:id="1114"/>
      <w:bookmarkEnd w:id="1115"/>
      <w:bookmarkEnd w:id="1116"/>
      <w:bookmarkEnd w:id="1117"/>
      <w:bookmarkEnd w:id="1118"/>
      <w:bookmarkEnd w:id="1119"/>
      <w:bookmarkEnd w:id="1120"/>
      <w:bookmarkEnd w:id="1121"/>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400.75pt;height:105.85pt" o:ole="">
            <v:imagedata r:id="rId76" o:title=""/>
          </v:shape>
          <o:OLEObject Type="Embed" ProgID="Visio.Drawing.15" ShapeID="_x0000_i1059" DrawAspect="Content" ObjectID="_1794139176"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9A30FA">
      <w:pPr>
        <w:pStyle w:val="Heading1"/>
      </w:pPr>
      <w:bookmarkStart w:id="1122" w:name="_Toc25156257"/>
      <w:bookmarkStart w:id="1123" w:name="_Toc34124557"/>
      <w:bookmarkStart w:id="1124" w:name="_Toc43207671"/>
      <w:bookmarkStart w:id="1125" w:name="_Toc49857151"/>
      <w:bookmarkStart w:id="1126" w:name="_Toc56676986"/>
      <w:bookmarkStart w:id="1127" w:name="_Toc56696234"/>
      <w:bookmarkStart w:id="1128" w:name="_Toc81227565"/>
      <w:bookmarkStart w:id="1129" w:name="_Toc104238340"/>
      <w:bookmarkStart w:id="1130" w:name="_Toc104238797"/>
      <w:bookmarkStart w:id="1131" w:name="_Toc104388607"/>
      <w:bookmarkStart w:id="1132" w:name="_Toc183521261"/>
      <w:r w:rsidRPr="003B2883">
        <w:t>6</w:t>
      </w:r>
      <w:r w:rsidRPr="003B2883">
        <w:tab/>
        <w:t>API Definitions</w:t>
      </w:r>
      <w:bookmarkEnd w:id="1122"/>
      <w:bookmarkEnd w:id="1123"/>
      <w:bookmarkEnd w:id="1124"/>
      <w:bookmarkEnd w:id="1125"/>
      <w:bookmarkEnd w:id="1126"/>
      <w:bookmarkEnd w:id="1127"/>
      <w:bookmarkEnd w:id="1128"/>
      <w:bookmarkEnd w:id="1129"/>
      <w:bookmarkEnd w:id="1130"/>
      <w:bookmarkEnd w:id="1131"/>
      <w:bookmarkEnd w:id="1132"/>
    </w:p>
    <w:p w14:paraId="7373F4B7" w14:textId="77777777" w:rsidR="00602AC0" w:rsidRPr="003B2883" w:rsidRDefault="00602AC0" w:rsidP="009A30FA">
      <w:pPr>
        <w:pStyle w:val="Heading2"/>
      </w:pPr>
      <w:bookmarkStart w:id="1133" w:name="_Toc25156258"/>
      <w:bookmarkStart w:id="1134" w:name="_Toc34124558"/>
      <w:bookmarkStart w:id="1135" w:name="_Toc43207672"/>
      <w:bookmarkStart w:id="1136" w:name="_Toc49857152"/>
      <w:bookmarkStart w:id="1137" w:name="_Toc56676987"/>
      <w:bookmarkStart w:id="1138" w:name="_Toc56696235"/>
      <w:bookmarkStart w:id="1139" w:name="_Toc81227566"/>
      <w:bookmarkStart w:id="1140" w:name="_Toc104238341"/>
      <w:bookmarkStart w:id="1141" w:name="_Toc104238798"/>
      <w:bookmarkStart w:id="1142" w:name="_Toc104388608"/>
      <w:bookmarkStart w:id="1143" w:name="_Toc183521262"/>
      <w:r w:rsidRPr="003B2883">
        <w:t>6.1</w:t>
      </w:r>
      <w:r w:rsidRPr="003B2883">
        <w:tab/>
        <w:t>Namf_Communication Service API</w:t>
      </w:r>
      <w:bookmarkEnd w:id="1133"/>
      <w:bookmarkEnd w:id="1134"/>
      <w:bookmarkEnd w:id="1135"/>
      <w:bookmarkEnd w:id="1136"/>
      <w:bookmarkEnd w:id="1137"/>
      <w:bookmarkEnd w:id="1138"/>
      <w:bookmarkEnd w:id="1139"/>
      <w:bookmarkEnd w:id="1140"/>
      <w:bookmarkEnd w:id="1141"/>
      <w:bookmarkEnd w:id="1142"/>
      <w:bookmarkEnd w:id="1143"/>
    </w:p>
    <w:p w14:paraId="428014CE" w14:textId="77777777" w:rsidR="00602AC0" w:rsidRPr="003B2883" w:rsidRDefault="00602AC0" w:rsidP="009A30FA">
      <w:pPr>
        <w:pStyle w:val="Heading3"/>
      </w:pPr>
      <w:bookmarkStart w:id="1144" w:name="_Toc25156259"/>
      <w:bookmarkStart w:id="1145" w:name="_Toc34124559"/>
      <w:bookmarkStart w:id="1146" w:name="_Toc43207673"/>
      <w:bookmarkStart w:id="1147" w:name="_Toc49857153"/>
      <w:bookmarkStart w:id="1148" w:name="_Toc56676988"/>
      <w:bookmarkStart w:id="1149" w:name="_Toc56696236"/>
      <w:bookmarkStart w:id="1150" w:name="_Toc81227567"/>
      <w:bookmarkStart w:id="1151" w:name="_Toc104238342"/>
      <w:bookmarkStart w:id="1152" w:name="_Toc104238799"/>
      <w:bookmarkStart w:id="1153" w:name="_Toc104388609"/>
      <w:bookmarkStart w:id="1154" w:name="_Toc183521263"/>
      <w:r w:rsidRPr="003B2883">
        <w:t>6.1.1</w:t>
      </w:r>
      <w:r w:rsidRPr="003B2883">
        <w:tab/>
        <w:t>API URI</w:t>
      </w:r>
      <w:bookmarkEnd w:id="1144"/>
      <w:bookmarkEnd w:id="1145"/>
      <w:bookmarkEnd w:id="1146"/>
      <w:bookmarkEnd w:id="1147"/>
      <w:bookmarkEnd w:id="1148"/>
      <w:bookmarkEnd w:id="1149"/>
      <w:bookmarkEnd w:id="1150"/>
      <w:bookmarkEnd w:id="1151"/>
      <w:bookmarkEnd w:id="1152"/>
      <w:bookmarkEnd w:id="1153"/>
      <w:bookmarkEnd w:id="1154"/>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9A30FA">
      <w:pPr>
        <w:pStyle w:val="Heading3"/>
      </w:pPr>
      <w:bookmarkStart w:id="1155" w:name="_Toc25156260"/>
      <w:bookmarkStart w:id="1156" w:name="_Toc34124560"/>
      <w:bookmarkStart w:id="1157" w:name="_Toc43207674"/>
      <w:bookmarkStart w:id="1158" w:name="_Toc49857154"/>
      <w:bookmarkStart w:id="1159" w:name="_Toc56676989"/>
      <w:bookmarkStart w:id="1160" w:name="_Toc56696237"/>
      <w:bookmarkStart w:id="1161" w:name="_Toc81227568"/>
      <w:bookmarkStart w:id="1162" w:name="_Toc104238343"/>
      <w:bookmarkStart w:id="1163" w:name="_Toc104238800"/>
      <w:bookmarkStart w:id="1164" w:name="_Toc104388610"/>
      <w:bookmarkStart w:id="1165" w:name="_Toc183521264"/>
      <w:r w:rsidRPr="003B2883">
        <w:t>6.1.2</w:t>
      </w:r>
      <w:r w:rsidRPr="003B2883">
        <w:tab/>
        <w:t>Usage of HTTP</w:t>
      </w:r>
      <w:bookmarkEnd w:id="1155"/>
      <w:bookmarkEnd w:id="1156"/>
      <w:bookmarkEnd w:id="1157"/>
      <w:bookmarkEnd w:id="1158"/>
      <w:bookmarkEnd w:id="1159"/>
      <w:bookmarkEnd w:id="1160"/>
      <w:bookmarkEnd w:id="1161"/>
      <w:bookmarkEnd w:id="1162"/>
      <w:bookmarkEnd w:id="1163"/>
      <w:bookmarkEnd w:id="1164"/>
      <w:bookmarkEnd w:id="1165"/>
    </w:p>
    <w:p w14:paraId="3481CBD2" w14:textId="77777777" w:rsidR="00602AC0" w:rsidRPr="003B2883" w:rsidRDefault="00602AC0" w:rsidP="009A30FA">
      <w:pPr>
        <w:pStyle w:val="Heading4"/>
      </w:pPr>
      <w:bookmarkStart w:id="1166" w:name="_Toc25156261"/>
      <w:bookmarkStart w:id="1167" w:name="_Toc34124561"/>
      <w:bookmarkStart w:id="1168" w:name="_Toc43207675"/>
      <w:bookmarkStart w:id="1169" w:name="_Toc49857155"/>
      <w:bookmarkStart w:id="1170" w:name="_Toc56676990"/>
      <w:bookmarkStart w:id="1171" w:name="_Toc56696238"/>
      <w:bookmarkStart w:id="1172" w:name="_Toc81227569"/>
      <w:bookmarkStart w:id="1173" w:name="_Toc104238344"/>
      <w:bookmarkStart w:id="1174" w:name="_Toc104238801"/>
      <w:bookmarkStart w:id="1175" w:name="_Toc104388611"/>
      <w:bookmarkStart w:id="1176" w:name="_Toc183521265"/>
      <w:r w:rsidRPr="003B2883">
        <w:t>6.1.2.1</w:t>
      </w:r>
      <w:r w:rsidRPr="003B2883">
        <w:tab/>
        <w:t>General</w:t>
      </w:r>
      <w:bookmarkEnd w:id="1166"/>
      <w:bookmarkEnd w:id="1167"/>
      <w:bookmarkEnd w:id="1168"/>
      <w:bookmarkEnd w:id="1169"/>
      <w:bookmarkEnd w:id="1170"/>
      <w:bookmarkEnd w:id="1171"/>
      <w:bookmarkEnd w:id="1172"/>
      <w:bookmarkEnd w:id="1173"/>
      <w:bookmarkEnd w:id="1174"/>
      <w:bookmarkEnd w:id="1175"/>
      <w:bookmarkEnd w:id="1176"/>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9A30FA">
      <w:pPr>
        <w:pStyle w:val="Heading4"/>
      </w:pPr>
      <w:bookmarkStart w:id="1177" w:name="_Toc25156262"/>
      <w:bookmarkStart w:id="1178" w:name="_Toc34124562"/>
      <w:bookmarkStart w:id="1179" w:name="_Toc43207676"/>
      <w:bookmarkStart w:id="1180" w:name="_Toc49857156"/>
      <w:bookmarkStart w:id="1181" w:name="_Toc56676991"/>
      <w:bookmarkStart w:id="1182" w:name="_Toc56696239"/>
      <w:bookmarkStart w:id="1183" w:name="_Toc81227570"/>
      <w:bookmarkStart w:id="1184" w:name="_Toc104238345"/>
      <w:bookmarkStart w:id="1185" w:name="_Toc104238802"/>
      <w:bookmarkStart w:id="1186" w:name="_Toc104388612"/>
      <w:bookmarkStart w:id="1187" w:name="_Toc183521266"/>
      <w:r w:rsidRPr="003B2883">
        <w:lastRenderedPageBreak/>
        <w:t>6.1.2.2</w:t>
      </w:r>
      <w:r w:rsidRPr="003B2883">
        <w:tab/>
        <w:t>HTTP standard headers</w:t>
      </w:r>
      <w:bookmarkEnd w:id="1177"/>
      <w:bookmarkEnd w:id="1178"/>
      <w:bookmarkEnd w:id="1179"/>
      <w:bookmarkEnd w:id="1180"/>
      <w:bookmarkEnd w:id="1181"/>
      <w:bookmarkEnd w:id="1182"/>
      <w:bookmarkEnd w:id="1183"/>
      <w:bookmarkEnd w:id="1184"/>
      <w:bookmarkEnd w:id="1185"/>
      <w:bookmarkEnd w:id="1186"/>
      <w:bookmarkEnd w:id="1187"/>
    </w:p>
    <w:p w14:paraId="0E8FF3C1" w14:textId="77777777" w:rsidR="00602AC0" w:rsidRPr="003B2883" w:rsidRDefault="00602AC0" w:rsidP="009A30FA">
      <w:pPr>
        <w:pStyle w:val="Heading5"/>
        <w:rPr>
          <w:lang w:eastAsia="zh-CN"/>
        </w:rPr>
      </w:pPr>
      <w:bookmarkStart w:id="1188" w:name="_Toc25156263"/>
      <w:bookmarkStart w:id="1189" w:name="_Toc34124563"/>
      <w:bookmarkStart w:id="1190" w:name="_Toc43207677"/>
      <w:bookmarkStart w:id="1191" w:name="_Toc49857157"/>
      <w:bookmarkStart w:id="1192" w:name="_Toc56676992"/>
      <w:bookmarkStart w:id="1193" w:name="_Toc56696240"/>
      <w:bookmarkStart w:id="1194" w:name="_Toc81227571"/>
      <w:bookmarkStart w:id="1195" w:name="_Toc104238346"/>
      <w:bookmarkStart w:id="1196" w:name="_Toc104238803"/>
      <w:bookmarkStart w:id="1197" w:name="_Toc104388613"/>
      <w:bookmarkStart w:id="1198" w:name="_Toc183521267"/>
      <w:r w:rsidRPr="003B2883">
        <w:t>6.1.2.2.1</w:t>
      </w:r>
      <w:r w:rsidRPr="003B2883">
        <w:rPr>
          <w:lang w:eastAsia="zh-CN"/>
        </w:rPr>
        <w:tab/>
        <w:t>General</w:t>
      </w:r>
      <w:bookmarkEnd w:id="1188"/>
      <w:bookmarkEnd w:id="1189"/>
      <w:bookmarkEnd w:id="1190"/>
      <w:bookmarkEnd w:id="1191"/>
      <w:bookmarkEnd w:id="1192"/>
      <w:bookmarkEnd w:id="1193"/>
      <w:bookmarkEnd w:id="1194"/>
      <w:bookmarkEnd w:id="1195"/>
      <w:bookmarkEnd w:id="1196"/>
      <w:bookmarkEnd w:id="1197"/>
      <w:bookmarkEnd w:id="1198"/>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9A30FA">
      <w:pPr>
        <w:pStyle w:val="Heading5"/>
      </w:pPr>
      <w:bookmarkStart w:id="1199" w:name="_Toc25156264"/>
      <w:bookmarkStart w:id="1200" w:name="_Toc34124564"/>
      <w:bookmarkStart w:id="1201" w:name="_Toc43207678"/>
      <w:bookmarkStart w:id="1202" w:name="_Toc49857158"/>
      <w:bookmarkStart w:id="1203" w:name="_Toc56676993"/>
      <w:bookmarkStart w:id="1204" w:name="_Toc56696241"/>
      <w:bookmarkStart w:id="1205" w:name="_Toc81227572"/>
      <w:bookmarkStart w:id="1206" w:name="_Toc104238347"/>
      <w:bookmarkStart w:id="1207" w:name="_Toc104238804"/>
      <w:bookmarkStart w:id="1208" w:name="_Toc104388614"/>
      <w:bookmarkStart w:id="1209" w:name="_Toc183521268"/>
      <w:r w:rsidRPr="003B2883">
        <w:t>6.1.2.2.2</w:t>
      </w:r>
      <w:r w:rsidRPr="003B2883">
        <w:tab/>
        <w:t>Content type</w:t>
      </w:r>
      <w:bookmarkEnd w:id="1199"/>
      <w:bookmarkEnd w:id="1200"/>
      <w:bookmarkEnd w:id="1201"/>
      <w:bookmarkEnd w:id="1202"/>
      <w:bookmarkEnd w:id="1203"/>
      <w:bookmarkEnd w:id="1204"/>
      <w:bookmarkEnd w:id="1205"/>
      <w:bookmarkEnd w:id="1206"/>
      <w:bookmarkEnd w:id="1207"/>
      <w:bookmarkEnd w:id="1208"/>
      <w:bookmarkEnd w:id="1209"/>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9A30FA">
      <w:pPr>
        <w:pStyle w:val="Heading4"/>
      </w:pPr>
      <w:bookmarkStart w:id="1210" w:name="_Toc25156265"/>
      <w:bookmarkStart w:id="1211" w:name="_Toc34124565"/>
      <w:bookmarkStart w:id="1212" w:name="_Toc43207679"/>
      <w:bookmarkStart w:id="1213" w:name="_Toc49857159"/>
      <w:bookmarkStart w:id="1214" w:name="_Toc56676994"/>
      <w:bookmarkStart w:id="1215" w:name="_Toc56696242"/>
      <w:bookmarkStart w:id="1216" w:name="_Toc81227573"/>
      <w:bookmarkStart w:id="1217" w:name="_Toc104238348"/>
      <w:bookmarkStart w:id="1218" w:name="_Toc104238805"/>
      <w:bookmarkStart w:id="1219" w:name="_Toc104388615"/>
      <w:bookmarkStart w:id="1220" w:name="_Toc183521269"/>
      <w:r w:rsidRPr="003B2883">
        <w:t>6.1.2.3</w:t>
      </w:r>
      <w:r w:rsidRPr="003B2883">
        <w:tab/>
        <w:t>HTTP custom headers</w:t>
      </w:r>
      <w:bookmarkEnd w:id="1210"/>
      <w:bookmarkEnd w:id="1211"/>
      <w:bookmarkEnd w:id="1212"/>
      <w:bookmarkEnd w:id="1213"/>
      <w:bookmarkEnd w:id="1214"/>
      <w:bookmarkEnd w:id="1215"/>
      <w:bookmarkEnd w:id="1216"/>
      <w:bookmarkEnd w:id="1217"/>
      <w:bookmarkEnd w:id="1218"/>
      <w:bookmarkEnd w:id="1219"/>
      <w:bookmarkEnd w:id="1220"/>
    </w:p>
    <w:p w14:paraId="7B8CEB15" w14:textId="77777777" w:rsidR="00602AC0" w:rsidRPr="003B2883" w:rsidRDefault="00602AC0" w:rsidP="009A30FA">
      <w:pPr>
        <w:pStyle w:val="Heading5"/>
        <w:rPr>
          <w:lang w:eastAsia="zh-CN"/>
        </w:rPr>
      </w:pPr>
      <w:bookmarkStart w:id="1221" w:name="_Toc25156266"/>
      <w:bookmarkStart w:id="1222" w:name="_Toc34124566"/>
      <w:bookmarkStart w:id="1223" w:name="_Toc43207680"/>
      <w:bookmarkStart w:id="1224" w:name="_Toc49857160"/>
      <w:bookmarkStart w:id="1225" w:name="_Toc56676995"/>
      <w:bookmarkStart w:id="1226" w:name="_Toc56696243"/>
      <w:bookmarkStart w:id="1227" w:name="_Toc81227574"/>
      <w:bookmarkStart w:id="1228" w:name="_Toc104238349"/>
      <w:bookmarkStart w:id="1229" w:name="_Toc104238806"/>
      <w:bookmarkStart w:id="1230" w:name="_Toc104388616"/>
      <w:bookmarkStart w:id="1231" w:name="_Toc183521270"/>
      <w:r w:rsidRPr="003B2883">
        <w:t>6.1.2.3.1</w:t>
      </w:r>
      <w:r w:rsidRPr="003B2883">
        <w:rPr>
          <w:lang w:eastAsia="zh-CN"/>
        </w:rPr>
        <w:tab/>
        <w:t>General</w:t>
      </w:r>
      <w:bookmarkEnd w:id="1221"/>
      <w:bookmarkEnd w:id="1222"/>
      <w:bookmarkEnd w:id="1223"/>
      <w:bookmarkEnd w:id="1224"/>
      <w:bookmarkEnd w:id="1225"/>
      <w:bookmarkEnd w:id="1226"/>
      <w:bookmarkEnd w:id="1227"/>
      <w:bookmarkEnd w:id="1228"/>
      <w:bookmarkEnd w:id="1229"/>
      <w:bookmarkEnd w:id="1230"/>
      <w:bookmarkEnd w:id="1231"/>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9A30FA">
      <w:pPr>
        <w:pStyle w:val="Heading4"/>
      </w:pPr>
      <w:bookmarkStart w:id="1232" w:name="_Toc25156267"/>
      <w:bookmarkStart w:id="1233" w:name="_Toc34124567"/>
      <w:bookmarkStart w:id="1234" w:name="_Toc43207681"/>
      <w:bookmarkStart w:id="1235" w:name="_Toc49857161"/>
      <w:bookmarkStart w:id="1236" w:name="_Toc56676996"/>
      <w:bookmarkStart w:id="1237" w:name="_Toc56696244"/>
      <w:bookmarkStart w:id="1238" w:name="_Toc81227575"/>
      <w:bookmarkStart w:id="1239" w:name="_Toc104238350"/>
      <w:bookmarkStart w:id="1240" w:name="_Toc104238807"/>
      <w:bookmarkStart w:id="1241" w:name="_Toc104388617"/>
      <w:bookmarkStart w:id="1242" w:name="_Toc183521271"/>
      <w:r w:rsidRPr="003B2883">
        <w:t>6.1.2.4</w:t>
      </w:r>
      <w:r w:rsidRPr="003B2883">
        <w:tab/>
        <w:t>HTTP multipart messages</w:t>
      </w:r>
      <w:bookmarkEnd w:id="1232"/>
      <w:bookmarkEnd w:id="1233"/>
      <w:bookmarkEnd w:id="1234"/>
      <w:bookmarkEnd w:id="1235"/>
      <w:bookmarkEnd w:id="1236"/>
      <w:bookmarkEnd w:id="1237"/>
      <w:bookmarkEnd w:id="1238"/>
      <w:bookmarkEnd w:id="1239"/>
      <w:bookmarkEnd w:id="1240"/>
      <w:bookmarkEnd w:id="1241"/>
      <w:bookmarkEnd w:id="1242"/>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lastRenderedPageBreak/>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9A30FA">
      <w:pPr>
        <w:pStyle w:val="Heading3"/>
      </w:pPr>
      <w:bookmarkStart w:id="1243" w:name="_Toc25156268"/>
      <w:bookmarkStart w:id="1244" w:name="_Toc34124568"/>
      <w:bookmarkStart w:id="1245" w:name="_Toc43207682"/>
      <w:bookmarkStart w:id="1246" w:name="_Toc49857162"/>
      <w:bookmarkStart w:id="1247" w:name="_Toc56676997"/>
      <w:bookmarkStart w:id="1248" w:name="_Toc56696245"/>
      <w:bookmarkStart w:id="1249" w:name="_Toc81227576"/>
      <w:bookmarkStart w:id="1250" w:name="_Toc104238351"/>
      <w:bookmarkStart w:id="1251" w:name="_Toc104238808"/>
      <w:bookmarkStart w:id="1252" w:name="_Toc104388618"/>
      <w:bookmarkStart w:id="1253" w:name="_Toc183521272"/>
      <w:r w:rsidRPr="003B2883">
        <w:t>6.1.3</w:t>
      </w:r>
      <w:r w:rsidRPr="003B2883">
        <w:tab/>
        <w:t>Resources</w:t>
      </w:r>
      <w:bookmarkEnd w:id="1243"/>
      <w:bookmarkEnd w:id="1244"/>
      <w:bookmarkEnd w:id="1245"/>
      <w:bookmarkEnd w:id="1246"/>
      <w:bookmarkEnd w:id="1247"/>
      <w:bookmarkEnd w:id="1248"/>
      <w:bookmarkEnd w:id="1249"/>
      <w:bookmarkEnd w:id="1250"/>
      <w:bookmarkEnd w:id="1251"/>
      <w:bookmarkEnd w:id="1252"/>
      <w:bookmarkEnd w:id="1253"/>
    </w:p>
    <w:p w14:paraId="146850CE" w14:textId="77777777" w:rsidR="00602AC0" w:rsidRPr="003B2883" w:rsidRDefault="00602AC0" w:rsidP="009A30FA">
      <w:pPr>
        <w:pStyle w:val="Heading4"/>
      </w:pPr>
      <w:bookmarkStart w:id="1254" w:name="_Toc25156269"/>
      <w:bookmarkStart w:id="1255" w:name="_Toc34124569"/>
      <w:bookmarkStart w:id="1256" w:name="_Toc43207683"/>
      <w:bookmarkStart w:id="1257" w:name="_Toc49857163"/>
      <w:bookmarkStart w:id="1258" w:name="_Toc56676998"/>
      <w:bookmarkStart w:id="1259" w:name="_Toc56696246"/>
      <w:bookmarkStart w:id="1260" w:name="_Toc81227577"/>
      <w:bookmarkStart w:id="1261" w:name="_Toc104238352"/>
      <w:bookmarkStart w:id="1262" w:name="_Toc104238809"/>
      <w:bookmarkStart w:id="1263" w:name="_Toc104388619"/>
      <w:bookmarkStart w:id="1264" w:name="_Toc183521273"/>
      <w:r w:rsidRPr="003B2883">
        <w:t>6.1.3.1</w:t>
      </w:r>
      <w:r w:rsidRPr="003B2883">
        <w:tab/>
        <w:t>Overview</w:t>
      </w:r>
      <w:bookmarkEnd w:id="1254"/>
      <w:bookmarkEnd w:id="1255"/>
      <w:bookmarkEnd w:id="1256"/>
      <w:bookmarkEnd w:id="1257"/>
      <w:bookmarkEnd w:id="1258"/>
      <w:bookmarkEnd w:id="1259"/>
      <w:bookmarkEnd w:id="1260"/>
      <w:bookmarkEnd w:id="1261"/>
      <w:bookmarkEnd w:id="1262"/>
      <w:bookmarkEnd w:id="1263"/>
      <w:bookmarkEnd w:id="1264"/>
    </w:p>
    <w:p w14:paraId="419D4209" w14:textId="67071B1B" w:rsidR="000B1DCA" w:rsidRPr="003B2883" w:rsidRDefault="000B1DCA" w:rsidP="00602AC0">
      <w:pPr>
        <w:pStyle w:val="TH"/>
      </w:pPr>
      <w:r w:rsidRPr="003B2883">
        <w:object w:dxaOrig="11895" w:dyaOrig="10306" w14:anchorId="601D81BD">
          <v:shape id="_x0000_i1060" type="#_x0000_t75" style="width:477.05pt;height:422.55pt" o:ole="">
            <v:imagedata r:id="rId78" o:title="" cropbottom="1331f" cropright="2562f"/>
          </v:shape>
          <o:OLEObject Type="Embed" ProgID="Visio.Drawing.15" ShapeID="_x0000_i1060" DrawAspect="Content" ObjectID="_1794139177"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9A30FA">
      <w:pPr>
        <w:pStyle w:val="Heading4"/>
        <w:rPr>
          <w:lang w:eastAsia="zh-CN"/>
        </w:rPr>
      </w:pPr>
      <w:bookmarkStart w:id="1265" w:name="_Toc25156270"/>
      <w:bookmarkStart w:id="1266" w:name="_Toc34124570"/>
      <w:bookmarkStart w:id="1267" w:name="_Toc43207684"/>
      <w:bookmarkStart w:id="1268" w:name="_Toc49857164"/>
      <w:bookmarkStart w:id="1269" w:name="_Toc56676999"/>
      <w:bookmarkStart w:id="1270" w:name="_Toc56696247"/>
      <w:bookmarkStart w:id="1271" w:name="_Toc81227578"/>
      <w:bookmarkStart w:id="1272" w:name="_Toc104238353"/>
      <w:bookmarkStart w:id="1273" w:name="_Toc104238810"/>
      <w:bookmarkStart w:id="1274" w:name="_Toc104388620"/>
      <w:bookmarkStart w:id="1275" w:name="_Toc183521274"/>
      <w:r w:rsidRPr="003B2883">
        <w:t>6.1.3.2</w:t>
      </w:r>
      <w:r w:rsidRPr="003B2883">
        <w:tab/>
        <w:t xml:space="preserve">Resource: Individual </w:t>
      </w:r>
      <w:r w:rsidRPr="003B2883">
        <w:rPr>
          <w:rFonts w:hint="eastAsia"/>
          <w:lang w:eastAsia="zh-CN"/>
        </w:rPr>
        <w:t>ueContext</w:t>
      </w:r>
      <w:bookmarkEnd w:id="1265"/>
      <w:bookmarkEnd w:id="1266"/>
      <w:bookmarkEnd w:id="1267"/>
      <w:bookmarkEnd w:id="1268"/>
      <w:bookmarkEnd w:id="1269"/>
      <w:bookmarkEnd w:id="1270"/>
      <w:bookmarkEnd w:id="1271"/>
      <w:bookmarkEnd w:id="1272"/>
      <w:bookmarkEnd w:id="1273"/>
      <w:bookmarkEnd w:id="1274"/>
      <w:bookmarkEnd w:id="1275"/>
    </w:p>
    <w:p w14:paraId="7A3C7473" w14:textId="77777777" w:rsidR="00602AC0" w:rsidRPr="003B2883" w:rsidRDefault="00602AC0" w:rsidP="009A30FA">
      <w:pPr>
        <w:pStyle w:val="Heading5"/>
      </w:pPr>
      <w:bookmarkStart w:id="1276" w:name="_Toc25156271"/>
      <w:bookmarkStart w:id="1277" w:name="_Toc34124571"/>
      <w:bookmarkStart w:id="1278" w:name="_Toc43207685"/>
      <w:bookmarkStart w:id="1279" w:name="_Toc49857165"/>
      <w:bookmarkStart w:id="1280" w:name="_Toc56677000"/>
      <w:bookmarkStart w:id="1281" w:name="_Toc56696248"/>
      <w:bookmarkStart w:id="1282" w:name="_Toc81227579"/>
      <w:bookmarkStart w:id="1283" w:name="_Toc104238354"/>
      <w:bookmarkStart w:id="1284" w:name="_Toc104238811"/>
      <w:bookmarkStart w:id="1285" w:name="_Toc104388621"/>
      <w:bookmarkStart w:id="1286" w:name="_Toc183521275"/>
      <w:r w:rsidRPr="003B2883">
        <w:t>6.1.3.2.1</w:t>
      </w:r>
      <w:r w:rsidRPr="003B2883">
        <w:tab/>
        <w:t>Description</w:t>
      </w:r>
      <w:bookmarkEnd w:id="1276"/>
      <w:bookmarkEnd w:id="1277"/>
      <w:bookmarkEnd w:id="1278"/>
      <w:bookmarkEnd w:id="1279"/>
      <w:bookmarkEnd w:id="1280"/>
      <w:bookmarkEnd w:id="1281"/>
      <w:bookmarkEnd w:id="1282"/>
      <w:bookmarkEnd w:id="1283"/>
      <w:bookmarkEnd w:id="1284"/>
      <w:bookmarkEnd w:id="1285"/>
      <w:bookmarkEnd w:id="1286"/>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9A30FA">
      <w:pPr>
        <w:pStyle w:val="Heading5"/>
      </w:pPr>
      <w:bookmarkStart w:id="1287" w:name="_Toc25156272"/>
      <w:bookmarkStart w:id="1288" w:name="_Toc34124572"/>
      <w:bookmarkStart w:id="1289" w:name="_Toc43207686"/>
      <w:bookmarkStart w:id="1290" w:name="_Toc49857166"/>
      <w:bookmarkStart w:id="1291" w:name="_Toc56677001"/>
      <w:bookmarkStart w:id="1292" w:name="_Toc56696249"/>
      <w:bookmarkStart w:id="1293" w:name="_Toc81227580"/>
      <w:bookmarkStart w:id="1294" w:name="_Toc104238355"/>
      <w:bookmarkStart w:id="1295" w:name="_Toc104238812"/>
      <w:bookmarkStart w:id="1296" w:name="_Toc104388622"/>
      <w:bookmarkStart w:id="1297" w:name="_Toc183521276"/>
      <w:r w:rsidRPr="003B2883">
        <w:lastRenderedPageBreak/>
        <w:t>6.1.3.2.2</w:t>
      </w:r>
      <w:r w:rsidRPr="003B2883">
        <w:tab/>
        <w:t>Resource Definition</w:t>
      </w:r>
      <w:bookmarkEnd w:id="1287"/>
      <w:bookmarkEnd w:id="1288"/>
      <w:bookmarkEnd w:id="1289"/>
      <w:bookmarkEnd w:id="1290"/>
      <w:bookmarkEnd w:id="1291"/>
      <w:bookmarkEnd w:id="1292"/>
      <w:bookmarkEnd w:id="1293"/>
      <w:bookmarkEnd w:id="1294"/>
      <w:bookmarkEnd w:id="1295"/>
      <w:bookmarkEnd w:id="1296"/>
      <w:bookmarkEnd w:id="1297"/>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C9263C">
      <w:pPr>
        <w:rPr>
          <w:rFonts w:ascii="Arial" w:hAnsi="Arial" w:cs="Arial"/>
        </w:rPr>
      </w:pPr>
      <w:r w:rsidRPr="00C9263C">
        <w:t>This resource shall support the resource URI variables defined in table 6.1.3.2.2-1.</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2715FF">
      <w:r w:rsidRPr="002715FF">
        <w:t>When the ueContextId is composed by UE's SUPI or PEI, UE's PEI shall be used for the case:</w:t>
      </w:r>
    </w:p>
    <w:p w14:paraId="6DD0F09E" w14:textId="77777777" w:rsidR="00602AC0" w:rsidRPr="003B2883" w:rsidRDefault="00602AC0" w:rsidP="00C9263C">
      <w:pPr>
        <w:pStyle w:val="B1"/>
        <w:rPr>
          <w:rFonts w:ascii="Arial" w:hAnsi="Arial"/>
          <w:sz w:val="18"/>
        </w:rPr>
      </w:pPr>
      <w:r w:rsidRPr="00C9263C">
        <w:t>-</w:t>
      </w:r>
      <w:r w:rsidRPr="00C9263C">
        <w:tab/>
        <w:t>If the UE is emergency registration and the UE is UICCless;</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9A30FA">
      <w:pPr>
        <w:pStyle w:val="Heading5"/>
      </w:pPr>
      <w:bookmarkStart w:id="1298" w:name="_Toc25156273"/>
      <w:bookmarkStart w:id="1299" w:name="_Toc34124573"/>
      <w:bookmarkStart w:id="1300" w:name="_Toc43207687"/>
      <w:bookmarkStart w:id="1301" w:name="_Toc49857167"/>
      <w:bookmarkStart w:id="1302" w:name="_Toc56677002"/>
      <w:bookmarkStart w:id="1303" w:name="_Toc56696250"/>
      <w:bookmarkStart w:id="1304" w:name="_Toc81227581"/>
      <w:bookmarkStart w:id="1305" w:name="_Toc104238356"/>
      <w:bookmarkStart w:id="1306" w:name="_Toc104238813"/>
      <w:bookmarkStart w:id="1307" w:name="_Toc104388623"/>
      <w:bookmarkStart w:id="1308" w:name="_Toc183521277"/>
      <w:r w:rsidRPr="003B2883">
        <w:t>6.1.3.2.3</w:t>
      </w:r>
      <w:r w:rsidRPr="003B2883">
        <w:tab/>
        <w:t>Resource Standard Methods</w:t>
      </w:r>
      <w:bookmarkEnd w:id="1298"/>
      <w:bookmarkEnd w:id="1299"/>
      <w:bookmarkEnd w:id="1300"/>
      <w:bookmarkEnd w:id="1301"/>
      <w:bookmarkEnd w:id="1302"/>
      <w:bookmarkEnd w:id="1303"/>
      <w:bookmarkEnd w:id="1304"/>
      <w:bookmarkEnd w:id="1305"/>
      <w:bookmarkEnd w:id="1306"/>
      <w:bookmarkEnd w:id="1307"/>
      <w:bookmarkEnd w:id="1308"/>
    </w:p>
    <w:p w14:paraId="46DECAEE" w14:textId="77777777" w:rsidR="00602AC0" w:rsidRPr="00B20BD8" w:rsidRDefault="00602AC0" w:rsidP="00FC4A87">
      <w:pPr>
        <w:pStyle w:val="Heading6"/>
        <w:rPr>
          <w:rFonts w:eastAsiaTheme="minorEastAsia"/>
          <w:lang w:eastAsia="en-US"/>
        </w:rPr>
      </w:pPr>
      <w:bookmarkStart w:id="1309" w:name="_Toc25156274"/>
      <w:bookmarkStart w:id="1310" w:name="_Toc34124574"/>
      <w:bookmarkStart w:id="1311" w:name="_Toc43207688"/>
      <w:bookmarkStart w:id="1312" w:name="_Toc49857168"/>
      <w:bookmarkStart w:id="1313" w:name="_Toc56677003"/>
      <w:bookmarkStart w:id="1314" w:name="_Toc56696251"/>
      <w:bookmarkStart w:id="1315" w:name="_Toc81227582"/>
      <w:bookmarkStart w:id="1316" w:name="_Toc183521278"/>
      <w:r w:rsidRPr="00B20BD8">
        <w:rPr>
          <w:rFonts w:eastAsiaTheme="minorEastAsia"/>
          <w:lang w:eastAsia="en-US"/>
        </w:rPr>
        <w:t>6.1.3.</w:t>
      </w:r>
      <w:r w:rsidRPr="00B20BD8">
        <w:rPr>
          <w:rFonts w:eastAsiaTheme="minorEastAsia" w:hint="eastAsia"/>
          <w:lang w:eastAsia="en-US"/>
        </w:rPr>
        <w:t>2</w:t>
      </w:r>
      <w:r w:rsidRPr="00B20BD8">
        <w:rPr>
          <w:rFonts w:eastAsiaTheme="minorEastAsia"/>
          <w:lang w:eastAsia="en-US"/>
        </w:rPr>
        <w:t>.3.1</w:t>
      </w:r>
      <w:r w:rsidRPr="00B20BD8">
        <w:rPr>
          <w:rFonts w:eastAsiaTheme="minorEastAsia"/>
          <w:lang w:eastAsia="en-US"/>
        </w:rPr>
        <w:tab/>
      </w:r>
      <w:r w:rsidRPr="00B20BD8">
        <w:rPr>
          <w:rFonts w:eastAsiaTheme="minorEastAsia" w:hint="eastAsia"/>
          <w:lang w:eastAsia="en-US"/>
        </w:rPr>
        <w:t>PUT</w:t>
      </w:r>
      <w:bookmarkEnd w:id="1309"/>
      <w:bookmarkEnd w:id="1310"/>
      <w:bookmarkEnd w:id="1311"/>
      <w:bookmarkEnd w:id="1312"/>
      <w:bookmarkEnd w:id="1313"/>
      <w:bookmarkEnd w:id="1314"/>
      <w:bookmarkEnd w:id="1315"/>
      <w:bookmarkEnd w:id="1316"/>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bookmarkStart w:id="1317" w:name="_PERM_MCCTEMPBM_CRPT48240041___2"/>
            <w:r w:rsidRPr="003B2883">
              <w:t>-</w:t>
            </w:r>
            <w:r w:rsidRPr="003B2883">
              <w:tab/>
              <w:t>HANDOVER_FAILURE</w:t>
            </w:r>
            <w:bookmarkEnd w:id="1317"/>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D4E8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525A0"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9A30FA">
      <w:pPr>
        <w:pStyle w:val="Heading5"/>
      </w:pPr>
      <w:bookmarkStart w:id="1318" w:name="_Toc25156275"/>
      <w:bookmarkStart w:id="1319" w:name="_Toc34124575"/>
      <w:bookmarkStart w:id="1320" w:name="_Toc43207689"/>
      <w:bookmarkStart w:id="1321" w:name="_Toc49857169"/>
      <w:bookmarkStart w:id="1322" w:name="_Toc56677004"/>
      <w:bookmarkStart w:id="1323" w:name="_Toc56696252"/>
      <w:bookmarkStart w:id="1324" w:name="_Toc81227583"/>
      <w:bookmarkStart w:id="1325" w:name="_Toc104238357"/>
      <w:bookmarkStart w:id="1326" w:name="_Toc104238814"/>
      <w:bookmarkStart w:id="1327" w:name="_Toc104388624"/>
      <w:bookmarkStart w:id="1328" w:name="_Toc183521279"/>
      <w:r w:rsidRPr="003B2883">
        <w:lastRenderedPageBreak/>
        <w:t>6.1.3.2.4</w:t>
      </w:r>
      <w:r w:rsidRPr="003B2883">
        <w:tab/>
        <w:t>Resource Custom Operations</w:t>
      </w:r>
      <w:bookmarkEnd w:id="1318"/>
      <w:bookmarkEnd w:id="1319"/>
      <w:bookmarkEnd w:id="1320"/>
      <w:bookmarkEnd w:id="1321"/>
      <w:bookmarkEnd w:id="1322"/>
      <w:bookmarkEnd w:id="1323"/>
      <w:bookmarkEnd w:id="1324"/>
      <w:bookmarkEnd w:id="1325"/>
      <w:bookmarkEnd w:id="1326"/>
      <w:bookmarkEnd w:id="1327"/>
      <w:bookmarkEnd w:id="1328"/>
    </w:p>
    <w:p w14:paraId="4E688254" w14:textId="77777777" w:rsidR="00602AC0" w:rsidRPr="00B20BD8" w:rsidRDefault="00602AC0" w:rsidP="00FC4A87">
      <w:pPr>
        <w:pStyle w:val="Heading6"/>
        <w:rPr>
          <w:rFonts w:eastAsiaTheme="minorEastAsia"/>
          <w:lang w:eastAsia="en-US"/>
        </w:rPr>
      </w:pPr>
      <w:bookmarkStart w:id="1329" w:name="_Toc25156276"/>
      <w:bookmarkStart w:id="1330" w:name="_Toc34124576"/>
      <w:bookmarkStart w:id="1331" w:name="_Toc43207690"/>
      <w:bookmarkStart w:id="1332" w:name="_Toc49857170"/>
      <w:bookmarkStart w:id="1333" w:name="_Toc56677005"/>
      <w:bookmarkStart w:id="1334" w:name="_Toc56696253"/>
      <w:bookmarkStart w:id="1335" w:name="_Toc81227584"/>
      <w:bookmarkStart w:id="1336" w:name="_Toc183521280"/>
      <w:r w:rsidRPr="00B20BD8">
        <w:rPr>
          <w:rFonts w:eastAsiaTheme="minorEastAsia"/>
          <w:lang w:eastAsia="en-US"/>
        </w:rPr>
        <w:t>6.1.3.2.4.1</w:t>
      </w:r>
      <w:r w:rsidRPr="00B20BD8">
        <w:rPr>
          <w:rFonts w:eastAsiaTheme="minorEastAsia"/>
          <w:lang w:eastAsia="en-US"/>
        </w:rPr>
        <w:tab/>
        <w:t>Overview</w:t>
      </w:r>
      <w:bookmarkEnd w:id="1329"/>
      <w:bookmarkEnd w:id="1330"/>
      <w:bookmarkEnd w:id="1331"/>
      <w:bookmarkEnd w:id="1332"/>
      <w:bookmarkEnd w:id="1333"/>
      <w:bookmarkEnd w:id="1334"/>
      <w:bookmarkEnd w:id="1335"/>
      <w:bookmarkEnd w:id="1336"/>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FC4A87">
      <w:pPr>
        <w:pStyle w:val="Heading6"/>
        <w:rPr>
          <w:lang w:eastAsia="zh-CN"/>
        </w:rPr>
      </w:pPr>
      <w:bookmarkStart w:id="1337" w:name="_Toc25156277"/>
      <w:bookmarkStart w:id="1338" w:name="_Toc34124577"/>
      <w:bookmarkStart w:id="1339" w:name="_Toc43207691"/>
      <w:bookmarkStart w:id="1340" w:name="_Toc49857171"/>
      <w:bookmarkStart w:id="1341" w:name="_Toc56677006"/>
      <w:bookmarkStart w:id="1342" w:name="_Toc56696254"/>
      <w:bookmarkStart w:id="1343" w:name="_Toc81227585"/>
      <w:bookmarkStart w:id="1344" w:name="_Toc104238358"/>
      <w:bookmarkStart w:id="1345" w:name="_Toc104238815"/>
      <w:bookmarkStart w:id="1346" w:name="_Toc104388625"/>
      <w:bookmarkStart w:id="1347" w:name="_Toc183521281"/>
      <w:r w:rsidRPr="003B2883">
        <w:t>6.1.3.2.4.2</w:t>
      </w:r>
      <w:r w:rsidRPr="003B2883">
        <w:tab/>
        <w:t xml:space="preserve">Operation: </w:t>
      </w:r>
      <w:r w:rsidRPr="003B2883">
        <w:rPr>
          <w:rFonts w:hint="eastAsia"/>
          <w:lang w:eastAsia="zh-CN"/>
        </w:rPr>
        <w:t>release</w:t>
      </w:r>
      <w:bookmarkEnd w:id="1337"/>
      <w:r>
        <w:rPr>
          <w:lang w:eastAsia="zh-CN"/>
        </w:rPr>
        <w:t xml:space="preserve"> </w:t>
      </w:r>
      <w:r w:rsidRPr="003B2883">
        <w:rPr>
          <w:rFonts w:hint="eastAsia"/>
          <w:lang w:eastAsia="zh-CN"/>
        </w:rPr>
        <w:t>(POST)</w:t>
      </w:r>
      <w:bookmarkEnd w:id="1338"/>
      <w:bookmarkEnd w:id="1339"/>
      <w:bookmarkEnd w:id="1340"/>
      <w:bookmarkEnd w:id="1341"/>
      <w:bookmarkEnd w:id="1342"/>
      <w:bookmarkEnd w:id="1343"/>
      <w:bookmarkEnd w:id="1344"/>
      <w:bookmarkEnd w:id="1345"/>
      <w:bookmarkEnd w:id="1346"/>
      <w:bookmarkEnd w:id="1347"/>
    </w:p>
    <w:p w14:paraId="78519186" w14:textId="77777777" w:rsidR="00602AC0" w:rsidRPr="003B2883" w:rsidRDefault="00602AC0" w:rsidP="00FC4A87">
      <w:pPr>
        <w:pStyle w:val="Heading7"/>
      </w:pPr>
      <w:bookmarkStart w:id="1348" w:name="_Toc43207692"/>
      <w:bookmarkStart w:id="1349" w:name="_Toc81227586"/>
      <w:bookmarkStart w:id="1350" w:name="_Toc183521282"/>
      <w:r w:rsidRPr="003B2883">
        <w:t>6.1.3.2.4.2.1</w:t>
      </w:r>
      <w:r w:rsidRPr="003B2883">
        <w:tab/>
        <w:t>Description</w:t>
      </w:r>
      <w:bookmarkEnd w:id="1348"/>
      <w:bookmarkEnd w:id="1349"/>
      <w:bookmarkEnd w:id="1350"/>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FC4A87">
      <w:pPr>
        <w:pStyle w:val="Heading7"/>
      </w:pPr>
      <w:bookmarkStart w:id="1351" w:name="_Toc43207693"/>
      <w:bookmarkStart w:id="1352" w:name="_Toc81227587"/>
      <w:bookmarkStart w:id="1353" w:name="_Toc183521283"/>
      <w:r w:rsidRPr="003B2883">
        <w:t>6.1.3.2.4.2.2</w:t>
      </w:r>
      <w:r w:rsidRPr="003B2883">
        <w:tab/>
        <w:t>Operation Definition</w:t>
      </w:r>
      <w:bookmarkEnd w:id="1351"/>
      <w:bookmarkEnd w:id="1352"/>
      <w:bookmarkEnd w:id="1353"/>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bookmarkStart w:id="1354" w:name="_PERM_MCCTEMPBM_CRPT48240042___2"/>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bookmarkEnd w:id="1354"/>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bookmarkStart w:id="1355" w:name="_PERM_MCCTEMPBM_CRPT48240043___2"/>
            <w:r w:rsidRPr="003B2883">
              <w:t>- CONTEXT_NOT_FOUND</w:t>
            </w:r>
          </w:p>
          <w:p w14:paraId="5707EC4B" w14:textId="77777777" w:rsidR="00602AC0" w:rsidRPr="003B2883" w:rsidRDefault="00602AC0" w:rsidP="001D4998">
            <w:pPr>
              <w:pStyle w:val="TAL"/>
              <w:ind w:left="284"/>
            </w:pPr>
          </w:p>
          <w:bookmarkEnd w:id="1355"/>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AAAF6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573C9"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FC4A87">
      <w:pPr>
        <w:pStyle w:val="Heading6"/>
        <w:rPr>
          <w:lang w:eastAsia="zh-CN"/>
        </w:rPr>
      </w:pPr>
      <w:bookmarkStart w:id="1356" w:name="_Toc25156278"/>
      <w:bookmarkStart w:id="1357" w:name="_Toc34124578"/>
      <w:bookmarkStart w:id="1358" w:name="_Toc43207694"/>
      <w:bookmarkStart w:id="1359" w:name="_Toc49857172"/>
      <w:bookmarkStart w:id="1360" w:name="_Toc56677007"/>
      <w:bookmarkStart w:id="1361" w:name="_Toc56696255"/>
      <w:bookmarkStart w:id="1362" w:name="_Toc81227588"/>
      <w:bookmarkStart w:id="1363" w:name="_Toc104238359"/>
      <w:bookmarkStart w:id="1364" w:name="_Toc104238816"/>
      <w:bookmarkStart w:id="1365" w:name="_Toc104388626"/>
      <w:bookmarkStart w:id="1366" w:name="_Toc183521284"/>
      <w:r w:rsidRPr="003B2883">
        <w:t>6.1.3.2.4.3</w:t>
      </w:r>
      <w:r w:rsidRPr="003B2883">
        <w:tab/>
        <w:t xml:space="preserve">Operation: </w:t>
      </w:r>
      <w:r w:rsidRPr="003B2883">
        <w:rPr>
          <w:lang w:eastAsia="zh-CN"/>
        </w:rPr>
        <w:t>assign-ebi</w:t>
      </w:r>
      <w:bookmarkEnd w:id="1356"/>
      <w:r>
        <w:rPr>
          <w:lang w:eastAsia="zh-CN"/>
        </w:rPr>
        <w:t xml:space="preserve"> </w:t>
      </w:r>
      <w:r w:rsidRPr="003B2883">
        <w:rPr>
          <w:rFonts w:hint="eastAsia"/>
          <w:lang w:eastAsia="zh-CN"/>
        </w:rPr>
        <w:t>(POST)</w:t>
      </w:r>
      <w:bookmarkEnd w:id="1357"/>
      <w:bookmarkEnd w:id="1358"/>
      <w:bookmarkEnd w:id="1359"/>
      <w:bookmarkEnd w:id="1360"/>
      <w:bookmarkEnd w:id="1361"/>
      <w:bookmarkEnd w:id="1362"/>
      <w:bookmarkEnd w:id="1363"/>
      <w:bookmarkEnd w:id="1364"/>
      <w:bookmarkEnd w:id="1365"/>
      <w:bookmarkEnd w:id="1366"/>
    </w:p>
    <w:p w14:paraId="1542C55E" w14:textId="77777777" w:rsidR="00602AC0" w:rsidRPr="003B2883" w:rsidRDefault="00602AC0" w:rsidP="00FC4A87">
      <w:pPr>
        <w:pStyle w:val="Heading7"/>
      </w:pPr>
      <w:bookmarkStart w:id="1367" w:name="_Toc43207695"/>
      <w:bookmarkStart w:id="1368" w:name="_Toc81227589"/>
      <w:bookmarkStart w:id="1369" w:name="_Toc183521285"/>
      <w:r w:rsidRPr="003B2883">
        <w:t>6.1.3.2.4.3.1</w:t>
      </w:r>
      <w:r w:rsidRPr="003B2883">
        <w:tab/>
        <w:t>Description</w:t>
      </w:r>
      <w:bookmarkEnd w:id="1367"/>
      <w:bookmarkEnd w:id="1368"/>
      <w:bookmarkEnd w:id="1369"/>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FC4A87">
      <w:pPr>
        <w:pStyle w:val="Heading7"/>
      </w:pPr>
      <w:bookmarkStart w:id="1370" w:name="_Toc43207696"/>
      <w:bookmarkStart w:id="1371" w:name="_Toc81227590"/>
      <w:bookmarkStart w:id="1372" w:name="_Toc183521286"/>
      <w:r w:rsidRPr="003B2883">
        <w:t>6.1.3.2.4.3.2</w:t>
      </w:r>
      <w:r w:rsidRPr="003B2883">
        <w:tab/>
        <w:t>Operation Definition</w:t>
      </w:r>
      <w:bookmarkEnd w:id="1370"/>
      <w:bookmarkEnd w:id="1371"/>
      <w:bookmarkEnd w:id="1372"/>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8"/>
        <w:gridCol w:w="1172"/>
        <w:gridCol w:w="1049"/>
        <w:gridCol w:w="5339"/>
      </w:tblGrid>
      <w:tr w:rsidR="00602AC0" w:rsidRPr="003B2883" w14:paraId="3957F3FA" w14:textId="77777777" w:rsidTr="00AC3A7F">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188"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15"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50"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336BA106"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0439C49A" w14:textId="742E2735" w:rsidR="000C7192" w:rsidRPr="003B2883" w:rsidRDefault="000C7192" w:rsidP="001D4998">
            <w:pPr>
              <w:pStyle w:val="TAL"/>
            </w:pPr>
            <w:r>
              <w:t>(NOTE)</w:t>
            </w:r>
          </w:p>
        </w:tc>
      </w:tr>
      <w:tr w:rsidR="00F66507" w:rsidRPr="003B2883" w14:paraId="53D884F5"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50"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bookmarkStart w:id="1373" w:name="_PERM_MCCTEMPBM_CRPT48240044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bookmarkStart w:id="1374" w:name="_PERM_MCCTEMPBM_CRPT48240045___7"/>
            <w:bookmarkEnd w:id="1373"/>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bookmarkStart w:id="1375" w:name="_PERM_MCCTEMPBM_CRPT48240046___7"/>
            <w:bookmarkEnd w:id="1374"/>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375"/>
          </w:p>
        </w:tc>
      </w:tr>
      <w:tr w:rsidR="00E039EC" w:rsidRPr="003B2883" w14:paraId="2D1B973F"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188"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50"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844641">
        <w:trPr>
          <w:jc w:val="center"/>
        </w:trPr>
        <w:tc>
          <w:tcPr>
            <w:tcW w:w="848" w:type="pct"/>
            <w:tcBorders>
              <w:top w:val="single" w:sz="4" w:space="0" w:color="auto"/>
              <w:left w:val="single" w:sz="6" w:space="0" w:color="000000"/>
              <w:bottom w:val="single" w:sz="4" w:space="0" w:color="auto"/>
              <w:right w:val="single" w:sz="6" w:space="0" w:color="000000"/>
            </w:tcBorders>
          </w:tcPr>
          <w:p w14:paraId="1EF07A56" w14:textId="77777777" w:rsidR="00E039EC" w:rsidRPr="003B2883" w:rsidRDefault="00E039EC" w:rsidP="00E039EC">
            <w:pPr>
              <w:pStyle w:val="TAL"/>
            </w:pPr>
            <w:bookmarkStart w:id="1376" w:name="_PERM_MCCTEMPBM_CRPT48240047___7" w:colFirst="4" w:colLast="4"/>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0A920040" w14:textId="35FAEECD" w:rsidR="00E039EC" w:rsidRPr="003B2883" w:rsidDel="00E801B3"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E2043E9" w14:textId="77777777" w:rsidR="00E039EC" w:rsidRPr="003B2883" w:rsidRDefault="00E039EC" w:rsidP="00E039EC">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0" w:type="pct"/>
            <w:tcBorders>
              <w:top w:val="single" w:sz="4" w:space="0" w:color="auto"/>
              <w:left w:val="single" w:sz="6" w:space="0" w:color="000000"/>
              <w:bottom w:val="single" w:sz="4" w:space="0" w:color="auto"/>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0611BC77" w14:textId="42587254" w:rsidR="00EF72BF" w:rsidRDefault="00E039EC" w:rsidP="00E039EC">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EF72BF">
              <w:rPr>
                <w:rFonts w:ascii="Arial" w:hAnsi="Arial" w:cs="Arial"/>
                <w:sz w:val="18"/>
                <w:szCs w:val="18"/>
              </w:rPr>
              <w:t xml:space="preserve"> or an ongoing Xn handover procedure</w:t>
            </w:r>
            <w:r w:rsidRPr="00B44C23">
              <w:rPr>
                <w:rFonts w:ascii="Arial" w:hAnsi="Arial" w:cs="Arial"/>
                <w:sz w:val="18"/>
                <w:szCs w:val="18"/>
              </w:rPr>
              <w:t>.</w:t>
            </w:r>
          </w:p>
          <w:p w14:paraId="3858D05C" w14:textId="77777777" w:rsidR="00EF72BF" w:rsidRDefault="00EF72BF" w:rsidP="00EF72BF">
            <w:pPr>
              <w:pStyle w:val="TAL"/>
            </w:pPr>
            <w:r>
              <w:t>(NOTE)</w:t>
            </w:r>
          </w:p>
          <w:p w14:paraId="7FD597F8" w14:textId="641C9A50" w:rsidR="00EF72BF" w:rsidRPr="00C70AF3" w:rsidRDefault="00EF72BF" w:rsidP="00844641">
            <w:pPr>
              <w:pStyle w:val="TAL"/>
            </w:pPr>
          </w:p>
        </w:tc>
      </w:tr>
      <w:tr w:rsidR="00AC3A7F" w:rsidRPr="003B2883" w14:paraId="73961C25" w14:textId="77777777" w:rsidTr="00AC3A7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ACD2C2" w14:textId="77777777" w:rsidR="00A4602E" w:rsidRDefault="00A4602E" w:rsidP="00A4602E">
            <w:pPr>
              <w:pStyle w:val="TAN"/>
            </w:pPr>
            <w:r w:rsidRPr="00B6134A">
              <w:t>NOTE:</w:t>
            </w:r>
            <w:r w:rsidRPr="00B6134A">
              <w:tab/>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55172292" w14:textId="77777777" w:rsidR="00AC3A7F" w:rsidRPr="003B2883" w:rsidRDefault="00AC3A7F" w:rsidP="00E039EC">
            <w:pPr>
              <w:pStyle w:val="TAL"/>
            </w:pPr>
          </w:p>
        </w:tc>
      </w:tr>
      <w:bookmarkEnd w:id="1376"/>
    </w:tbl>
    <w:p w14:paraId="23F3266E" w14:textId="77777777" w:rsidR="00602AC0" w:rsidRDefault="00602AC0" w:rsidP="00602AC0"/>
    <w:p w14:paraId="42161C88"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C0EF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928D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FC4A87">
      <w:pPr>
        <w:pStyle w:val="Heading6"/>
        <w:rPr>
          <w:lang w:eastAsia="zh-CN"/>
        </w:rPr>
      </w:pPr>
      <w:bookmarkStart w:id="1377" w:name="_Toc25156279"/>
      <w:bookmarkStart w:id="1378" w:name="_Toc34124579"/>
      <w:bookmarkStart w:id="1379" w:name="_Toc43207697"/>
      <w:bookmarkStart w:id="1380" w:name="_Toc49857173"/>
      <w:bookmarkStart w:id="1381" w:name="_Toc56677008"/>
      <w:bookmarkStart w:id="1382" w:name="_Toc56696256"/>
      <w:bookmarkStart w:id="1383" w:name="_Toc81227591"/>
      <w:bookmarkStart w:id="1384" w:name="_Toc104238360"/>
      <w:bookmarkStart w:id="1385" w:name="_Toc104238817"/>
      <w:bookmarkStart w:id="1386" w:name="_Toc104388627"/>
      <w:bookmarkStart w:id="1387" w:name="_Toc183521287"/>
      <w:r w:rsidRPr="003B2883">
        <w:t>6.1.3.2.4.4</w:t>
      </w:r>
      <w:r w:rsidRPr="003B2883">
        <w:tab/>
        <w:t xml:space="preserve">Operation: </w:t>
      </w:r>
      <w:r w:rsidRPr="003B2883">
        <w:rPr>
          <w:lang w:eastAsia="zh-CN"/>
        </w:rPr>
        <w:t>transfer</w:t>
      </w:r>
      <w:bookmarkEnd w:id="1377"/>
      <w:r>
        <w:rPr>
          <w:lang w:eastAsia="zh-CN"/>
        </w:rPr>
        <w:t xml:space="preserve"> </w:t>
      </w:r>
      <w:r w:rsidRPr="003B2883">
        <w:rPr>
          <w:rFonts w:hint="eastAsia"/>
          <w:lang w:eastAsia="zh-CN"/>
        </w:rPr>
        <w:t>(POST)</w:t>
      </w:r>
      <w:bookmarkEnd w:id="1378"/>
      <w:bookmarkEnd w:id="1379"/>
      <w:bookmarkEnd w:id="1380"/>
      <w:bookmarkEnd w:id="1381"/>
      <w:bookmarkEnd w:id="1382"/>
      <w:bookmarkEnd w:id="1383"/>
      <w:bookmarkEnd w:id="1384"/>
      <w:bookmarkEnd w:id="1385"/>
      <w:bookmarkEnd w:id="1386"/>
      <w:bookmarkEnd w:id="1387"/>
    </w:p>
    <w:p w14:paraId="3926F709" w14:textId="77777777" w:rsidR="00602AC0" w:rsidRPr="003B2883" w:rsidRDefault="00602AC0" w:rsidP="00FC4A87">
      <w:pPr>
        <w:pStyle w:val="Heading7"/>
      </w:pPr>
      <w:bookmarkStart w:id="1388" w:name="_Toc43207698"/>
      <w:bookmarkStart w:id="1389" w:name="_Toc81227592"/>
      <w:bookmarkStart w:id="1390" w:name="_Toc183521288"/>
      <w:r w:rsidRPr="003B2883">
        <w:t>6.1.3.2.4.4.1</w:t>
      </w:r>
      <w:r w:rsidRPr="003B2883">
        <w:tab/>
        <w:t>Description</w:t>
      </w:r>
      <w:bookmarkEnd w:id="1388"/>
      <w:bookmarkEnd w:id="1389"/>
      <w:bookmarkEnd w:id="1390"/>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FC4A87">
      <w:pPr>
        <w:pStyle w:val="Heading7"/>
      </w:pPr>
      <w:bookmarkStart w:id="1391" w:name="_Toc43207699"/>
      <w:bookmarkStart w:id="1392" w:name="_Toc81227593"/>
      <w:bookmarkStart w:id="1393" w:name="_Toc183521289"/>
      <w:r w:rsidRPr="003B2883">
        <w:t>6.1.3.2.4.4.2</w:t>
      </w:r>
      <w:r w:rsidRPr="003B2883">
        <w:tab/>
        <w:t>Operation Definition</w:t>
      </w:r>
      <w:bookmarkEnd w:id="1391"/>
      <w:bookmarkEnd w:id="1392"/>
      <w:bookmarkEnd w:id="1393"/>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bookmarkStart w:id="1394" w:name="_PERM_MCCTEMPBM_CRPT48240048___7"/>
            <w:r w:rsidRPr="003B2883">
              <w:rPr>
                <w:rFonts w:ascii="Arial" w:hAnsi="Arial" w:cs="Arial"/>
                <w:sz w:val="18"/>
              </w:rPr>
              <w:t>-</w:t>
            </w:r>
            <w:r w:rsidRPr="003B2883">
              <w:rPr>
                <w:rFonts w:ascii="Arial" w:hAnsi="Arial" w:cs="Arial"/>
                <w:sz w:val="18"/>
              </w:rPr>
              <w:tab/>
              <w:t>INTEGRITY_CHECK_FAIL.</w:t>
            </w:r>
          </w:p>
          <w:bookmarkEnd w:id="1394"/>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bookmarkStart w:id="1395" w:name="_PERM_MCCTEMPBM_CRPT48240049___7"/>
            <w:r w:rsidRPr="003B2883">
              <w:rPr>
                <w:rFonts w:ascii="Arial" w:hAnsi="Arial" w:cs="Arial"/>
                <w:sz w:val="18"/>
              </w:rPr>
              <w:t>-</w:t>
            </w:r>
            <w:r w:rsidRPr="003B2883">
              <w:rPr>
                <w:rFonts w:ascii="Arial" w:hAnsi="Arial" w:cs="Arial"/>
                <w:sz w:val="18"/>
              </w:rPr>
              <w:tab/>
              <w:t>CONTEXT_NOT_FOUND</w:t>
            </w:r>
          </w:p>
          <w:bookmarkEnd w:id="1395"/>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AE632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B0947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FC4A87">
      <w:pPr>
        <w:pStyle w:val="Heading6"/>
        <w:rPr>
          <w:lang w:eastAsia="zh-CN"/>
        </w:rPr>
      </w:pPr>
      <w:bookmarkStart w:id="1396" w:name="_Toc25156280"/>
      <w:bookmarkStart w:id="1397" w:name="_Toc34124580"/>
      <w:bookmarkStart w:id="1398" w:name="_Toc43207700"/>
      <w:bookmarkStart w:id="1399" w:name="_Toc49857174"/>
      <w:bookmarkStart w:id="1400" w:name="_Toc56677009"/>
      <w:bookmarkStart w:id="1401" w:name="_Toc56696257"/>
      <w:bookmarkStart w:id="1402" w:name="_Toc81227594"/>
      <w:bookmarkStart w:id="1403" w:name="_Toc104238361"/>
      <w:bookmarkStart w:id="1404" w:name="_Toc104238818"/>
      <w:bookmarkStart w:id="1405" w:name="_Toc104388628"/>
      <w:bookmarkStart w:id="1406" w:name="_Toc183521290"/>
      <w:r w:rsidRPr="003B2883">
        <w:lastRenderedPageBreak/>
        <w:t>6.1.3.2.4.5</w:t>
      </w:r>
      <w:r w:rsidRPr="003B2883">
        <w:tab/>
        <w:t xml:space="preserve">Operation: </w:t>
      </w:r>
      <w:r w:rsidRPr="003B2883">
        <w:rPr>
          <w:lang w:eastAsia="zh-CN"/>
        </w:rPr>
        <w:t>transfer-update</w:t>
      </w:r>
      <w:bookmarkEnd w:id="1396"/>
      <w:r>
        <w:rPr>
          <w:lang w:eastAsia="zh-CN"/>
        </w:rPr>
        <w:t xml:space="preserve"> </w:t>
      </w:r>
      <w:r w:rsidRPr="003B2883">
        <w:rPr>
          <w:rFonts w:hint="eastAsia"/>
          <w:lang w:eastAsia="zh-CN"/>
        </w:rPr>
        <w:t>(POST)</w:t>
      </w:r>
      <w:bookmarkEnd w:id="1397"/>
      <w:bookmarkEnd w:id="1398"/>
      <w:bookmarkEnd w:id="1399"/>
      <w:bookmarkEnd w:id="1400"/>
      <w:bookmarkEnd w:id="1401"/>
      <w:bookmarkEnd w:id="1402"/>
      <w:bookmarkEnd w:id="1403"/>
      <w:bookmarkEnd w:id="1404"/>
      <w:bookmarkEnd w:id="1405"/>
      <w:bookmarkEnd w:id="1406"/>
    </w:p>
    <w:p w14:paraId="15A70E97" w14:textId="77777777" w:rsidR="00602AC0" w:rsidRPr="003B2883" w:rsidRDefault="00602AC0" w:rsidP="00FC4A87">
      <w:pPr>
        <w:pStyle w:val="Heading7"/>
      </w:pPr>
      <w:bookmarkStart w:id="1407" w:name="_Toc43207701"/>
      <w:bookmarkStart w:id="1408" w:name="_Toc81227595"/>
      <w:bookmarkStart w:id="1409" w:name="_Toc183521291"/>
      <w:r w:rsidRPr="003B2883">
        <w:t>6.1.3.2.4.5.1</w:t>
      </w:r>
      <w:r w:rsidRPr="003B2883">
        <w:tab/>
        <w:t>Description</w:t>
      </w:r>
      <w:bookmarkEnd w:id="1407"/>
      <w:bookmarkEnd w:id="1408"/>
      <w:bookmarkEnd w:id="1409"/>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FC4A87">
      <w:pPr>
        <w:pStyle w:val="Heading7"/>
      </w:pPr>
      <w:bookmarkStart w:id="1410" w:name="_Toc43207702"/>
      <w:bookmarkStart w:id="1411" w:name="_Toc81227596"/>
      <w:bookmarkStart w:id="1412" w:name="_Toc183521292"/>
      <w:r w:rsidRPr="003B2883">
        <w:t>6.1.3.2.4.5.2</w:t>
      </w:r>
      <w:r w:rsidRPr="003B2883">
        <w:tab/>
        <w:t>Operation Definition</w:t>
      </w:r>
      <w:bookmarkEnd w:id="1410"/>
      <w:bookmarkEnd w:id="1411"/>
      <w:bookmarkEnd w:id="1412"/>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bookmarkStart w:id="1413" w:name="_PERM_MCCTEMPBM_CRPT48240050___7"/>
            <w:r w:rsidRPr="003B2883">
              <w:t>-</w:t>
            </w:r>
            <w:r w:rsidRPr="003B2883">
              <w:tab/>
            </w:r>
            <w:r w:rsidRPr="003B2883">
              <w:rPr>
                <w:rFonts w:ascii="Arial" w:hAnsi="Arial"/>
                <w:sz w:val="18"/>
              </w:rPr>
              <w:t>CONTEXT_NOT_FOUND</w:t>
            </w:r>
            <w:bookmarkEnd w:id="1413"/>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B7CD1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D84C1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FC4A87">
      <w:pPr>
        <w:pStyle w:val="Heading6"/>
        <w:rPr>
          <w:lang w:eastAsia="zh-CN"/>
        </w:rPr>
      </w:pPr>
      <w:bookmarkStart w:id="1414" w:name="_Toc56677010"/>
      <w:bookmarkStart w:id="1415" w:name="_Toc56696258"/>
      <w:bookmarkStart w:id="1416" w:name="_Toc81227597"/>
      <w:bookmarkStart w:id="1417" w:name="_Toc104238362"/>
      <w:bookmarkStart w:id="1418" w:name="_Toc104238819"/>
      <w:bookmarkStart w:id="1419" w:name="_Toc104388629"/>
      <w:bookmarkStart w:id="1420" w:name="_Toc183521293"/>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414"/>
      <w:bookmarkEnd w:id="1415"/>
      <w:bookmarkEnd w:id="1416"/>
      <w:bookmarkEnd w:id="1417"/>
      <w:bookmarkEnd w:id="1418"/>
      <w:bookmarkEnd w:id="1419"/>
      <w:bookmarkEnd w:id="1420"/>
    </w:p>
    <w:p w14:paraId="0455B023" w14:textId="77777777" w:rsidR="00E334F7" w:rsidRPr="003B2883" w:rsidRDefault="00E334F7" w:rsidP="00FC4A87">
      <w:pPr>
        <w:pStyle w:val="Heading7"/>
      </w:pPr>
      <w:bookmarkStart w:id="1421" w:name="_Toc45030448"/>
      <w:bookmarkStart w:id="1422" w:name="_Toc81227598"/>
      <w:bookmarkStart w:id="1423" w:name="_Toc183521294"/>
      <w:r w:rsidRPr="003B2883">
        <w:t>6.1.3.2.4.</w:t>
      </w:r>
      <w:r>
        <w:t>6</w:t>
      </w:r>
      <w:r w:rsidRPr="003B2883">
        <w:t>.1</w:t>
      </w:r>
      <w:r w:rsidRPr="003B2883">
        <w:tab/>
        <w:t>Description</w:t>
      </w:r>
      <w:bookmarkEnd w:id="1421"/>
      <w:bookmarkEnd w:id="1422"/>
      <w:bookmarkEnd w:id="1423"/>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FC4A87">
      <w:pPr>
        <w:pStyle w:val="Heading7"/>
      </w:pPr>
      <w:bookmarkStart w:id="1424" w:name="_Toc45030449"/>
      <w:bookmarkStart w:id="1425" w:name="_Toc81227599"/>
      <w:bookmarkStart w:id="1426" w:name="_Toc183521295"/>
      <w:r w:rsidRPr="003B2883">
        <w:t>6.1.3.2.4.</w:t>
      </w:r>
      <w:r>
        <w:t>6</w:t>
      </w:r>
      <w:r w:rsidRPr="003B2883">
        <w:t>.2</w:t>
      </w:r>
      <w:r w:rsidRPr="003B2883">
        <w:tab/>
        <w:t>Operation Definition</w:t>
      </w:r>
      <w:bookmarkEnd w:id="1424"/>
      <w:bookmarkEnd w:id="1425"/>
      <w:bookmarkEnd w:id="1426"/>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lastRenderedPageBreak/>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73D3F"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E36BC"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FC4A87">
      <w:pPr>
        <w:pStyle w:val="Heading6"/>
        <w:rPr>
          <w:lang w:eastAsia="zh-CN"/>
        </w:rPr>
      </w:pPr>
      <w:bookmarkStart w:id="1427" w:name="_Toc81227600"/>
      <w:bookmarkStart w:id="1428" w:name="_Toc104238363"/>
      <w:bookmarkStart w:id="1429" w:name="_Toc104238820"/>
      <w:bookmarkStart w:id="1430" w:name="_Toc104388630"/>
      <w:bookmarkStart w:id="1431" w:name="_Toc183521296"/>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427"/>
      <w:bookmarkEnd w:id="1428"/>
      <w:bookmarkEnd w:id="1429"/>
      <w:bookmarkEnd w:id="1430"/>
      <w:bookmarkEnd w:id="1431"/>
    </w:p>
    <w:p w14:paraId="47F5EF0F" w14:textId="39EE9932" w:rsidR="000B1DCA" w:rsidRPr="003B2883" w:rsidRDefault="000B1DCA" w:rsidP="00FC4A87">
      <w:pPr>
        <w:pStyle w:val="Heading7"/>
      </w:pPr>
      <w:bookmarkStart w:id="1432" w:name="_Toc81227601"/>
      <w:bookmarkStart w:id="1433" w:name="_Toc183521297"/>
      <w:r w:rsidRPr="003B2883">
        <w:t>6.1.3.2.4.</w:t>
      </w:r>
      <w:r>
        <w:t>7</w:t>
      </w:r>
      <w:r w:rsidRPr="003B2883">
        <w:t>.1</w:t>
      </w:r>
      <w:r w:rsidRPr="003B2883">
        <w:tab/>
        <w:t>Description</w:t>
      </w:r>
      <w:bookmarkEnd w:id="1432"/>
      <w:bookmarkEnd w:id="1433"/>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FC4A87">
      <w:pPr>
        <w:pStyle w:val="Heading7"/>
      </w:pPr>
      <w:bookmarkStart w:id="1434" w:name="_Toc81227602"/>
      <w:bookmarkStart w:id="1435" w:name="_Toc183521298"/>
      <w:r w:rsidRPr="003B2883">
        <w:t>6.1.3.2.4.</w:t>
      </w:r>
      <w:r>
        <w:t>7</w:t>
      </w:r>
      <w:r w:rsidRPr="003B2883">
        <w:t>.2</w:t>
      </w:r>
      <w:r w:rsidRPr="003B2883">
        <w:tab/>
        <w:t>Operation Definition</w:t>
      </w:r>
      <w:bookmarkEnd w:id="1434"/>
      <w:bookmarkEnd w:id="1435"/>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lastRenderedPageBreak/>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bookmarkStart w:id="1436" w:name="_PERM_MCCTEMPBM_CRPT48240051___2"/>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bookmarkEnd w:id="1436"/>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bookmarkStart w:id="1437" w:name="_PERM_MCCTEMPBM_CRPT48240052___2"/>
            <w:r w:rsidRPr="003B2883">
              <w:t>- CONTEXT_NOT_FOUND</w:t>
            </w:r>
          </w:p>
          <w:p w14:paraId="58F572B0" w14:textId="77777777" w:rsidR="000B1DCA" w:rsidRPr="003B2883" w:rsidRDefault="000B1DCA" w:rsidP="00931E31">
            <w:pPr>
              <w:pStyle w:val="TAL"/>
              <w:ind w:left="284"/>
            </w:pPr>
          </w:p>
          <w:bookmarkEnd w:id="1437"/>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8AEC0"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4D27E"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9A30FA">
      <w:pPr>
        <w:pStyle w:val="Heading4"/>
      </w:pPr>
      <w:bookmarkStart w:id="1438" w:name="_Toc25156281"/>
      <w:bookmarkStart w:id="1439" w:name="_Toc34124581"/>
      <w:bookmarkStart w:id="1440" w:name="_Toc43207703"/>
      <w:bookmarkStart w:id="1441" w:name="_Toc49857175"/>
      <w:bookmarkStart w:id="1442" w:name="_Toc56677011"/>
      <w:bookmarkStart w:id="1443" w:name="_Toc56696259"/>
      <w:bookmarkStart w:id="1444" w:name="_Toc81227603"/>
      <w:bookmarkStart w:id="1445" w:name="_Toc104238364"/>
      <w:bookmarkStart w:id="1446" w:name="_Toc104238821"/>
      <w:bookmarkStart w:id="1447" w:name="_Toc104388631"/>
      <w:bookmarkStart w:id="1448" w:name="_Toc183521299"/>
      <w:r w:rsidRPr="003B2883">
        <w:t>6.1.3.3</w:t>
      </w:r>
      <w:r w:rsidRPr="003B2883">
        <w:tab/>
        <w:t>Resource: N1N2 Subscriptions Collection for Individual UE Contexts</w:t>
      </w:r>
      <w:bookmarkEnd w:id="1438"/>
      <w:bookmarkEnd w:id="1439"/>
      <w:bookmarkEnd w:id="1440"/>
      <w:bookmarkEnd w:id="1441"/>
      <w:bookmarkEnd w:id="1442"/>
      <w:bookmarkEnd w:id="1443"/>
      <w:bookmarkEnd w:id="1444"/>
      <w:bookmarkEnd w:id="1445"/>
      <w:bookmarkEnd w:id="1446"/>
      <w:bookmarkEnd w:id="1447"/>
      <w:bookmarkEnd w:id="1448"/>
    </w:p>
    <w:p w14:paraId="1F15F3C5" w14:textId="77777777" w:rsidR="00602AC0" w:rsidRPr="003B2883" w:rsidRDefault="00602AC0" w:rsidP="009A30FA">
      <w:pPr>
        <w:pStyle w:val="Heading5"/>
      </w:pPr>
      <w:bookmarkStart w:id="1449" w:name="_Toc25156282"/>
      <w:bookmarkStart w:id="1450" w:name="_Toc34124582"/>
      <w:bookmarkStart w:id="1451" w:name="_Toc43207704"/>
      <w:bookmarkStart w:id="1452" w:name="_Toc49857176"/>
      <w:bookmarkStart w:id="1453" w:name="_Toc56677012"/>
      <w:bookmarkStart w:id="1454" w:name="_Toc56696260"/>
      <w:bookmarkStart w:id="1455" w:name="_Toc81227604"/>
      <w:bookmarkStart w:id="1456" w:name="_Toc104238365"/>
      <w:bookmarkStart w:id="1457" w:name="_Toc104238822"/>
      <w:bookmarkStart w:id="1458" w:name="_Toc104388632"/>
      <w:bookmarkStart w:id="1459" w:name="_Toc183521300"/>
      <w:r w:rsidRPr="003B2883">
        <w:t>6.1.3.3.1</w:t>
      </w:r>
      <w:r w:rsidRPr="003B2883">
        <w:tab/>
        <w:t>Description</w:t>
      </w:r>
      <w:bookmarkEnd w:id="1449"/>
      <w:bookmarkEnd w:id="1450"/>
      <w:bookmarkEnd w:id="1451"/>
      <w:bookmarkEnd w:id="1452"/>
      <w:bookmarkEnd w:id="1453"/>
      <w:bookmarkEnd w:id="1454"/>
      <w:bookmarkEnd w:id="1455"/>
      <w:bookmarkEnd w:id="1456"/>
      <w:bookmarkEnd w:id="1457"/>
      <w:bookmarkEnd w:id="1458"/>
      <w:bookmarkEnd w:id="1459"/>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9A30FA">
      <w:pPr>
        <w:pStyle w:val="Heading5"/>
      </w:pPr>
      <w:bookmarkStart w:id="1460" w:name="_Toc25156283"/>
      <w:bookmarkStart w:id="1461" w:name="_Toc34124583"/>
      <w:bookmarkStart w:id="1462" w:name="_Toc43207705"/>
      <w:bookmarkStart w:id="1463" w:name="_Toc49857177"/>
      <w:bookmarkStart w:id="1464" w:name="_Toc56677013"/>
      <w:bookmarkStart w:id="1465" w:name="_Toc56696261"/>
      <w:bookmarkStart w:id="1466" w:name="_Toc81227605"/>
      <w:bookmarkStart w:id="1467" w:name="_Toc104238366"/>
      <w:bookmarkStart w:id="1468" w:name="_Toc104238823"/>
      <w:bookmarkStart w:id="1469" w:name="_Toc104388633"/>
      <w:bookmarkStart w:id="1470" w:name="_Toc183521301"/>
      <w:r w:rsidRPr="003B2883">
        <w:t>6.1.3.3.2</w:t>
      </w:r>
      <w:r w:rsidRPr="003B2883">
        <w:tab/>
        <w:t>Resource Definition</w:t>
      </w:r>
      <w:bookmarkEnd w:id="1460"/>
      <w:bookmarkEnd w:id="1461"/>
      <w:bookmarkEnd w:id="1462"/>
      <w:bookmarkEnd w:id="1463"/>
      <w:bookmarkEnd w:id="1464"/>
      <w:bookmarkEnd w:id="1465"/>
      <w:bookmarkEnd w:id="1466"/>
      <w:bookmarkEnd w:id="1467"/>
      <w:bookmarkEnd w:id="1468"/>
      <w:bookmarkEnd w:id="1469"/>
      <w:bookmarkEnd w:id="1470"/>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C9263C">
      <w:pPr>
        <w:rPr>
          <w:rFonts w:ascii="Arial" w:hAnsi="Arial" w:cs="Arial"/>
        </w:rPr>
      </w:pPr>
      <w:r w:rsidRPr="00C9263C">
        <w:lastRenderedPageBreak/>
        <w:t>This resource shall support the resource URI variables defined in table 6.1.3.3.2-1.</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286E1B77" w:rsidR="006E159F" w:rsidRPr="003B2883" w:rsidRDefault="006E159F" w:rsidP="006E159F">
            <w:pPr>
              <w:pStyle w:val="TAL"/>
              <w:rPr>
                <w:lang w:eastAsia="zh-CN"/>
              </w:rPr>
            </w:pPr>
            <w:r w:rsidRPr="003B2883">
              <w:tab/>
              <w:t>pattern: "(imei-[0-9]{15}</w:t>
            </w:r>
            <w:r w:rsidR="00FC5680" w:rsidRPr="00FC5680">
              <w:t>|imeisv-[0-9]{16}|.+</w:t>
            </w:r>
            <w:r w:rsidRPr="003B2883">
              <w:t>)"</w:t>
            </w:r>
          </w:p>
        </w:tc>
      </w:tr>
    </w:tbl>
    <w:p w14:paraId="5D1B0EFA" w14:textId="77777777" w:rsidR="00602AC0" w:rsidRDefault="00602AC0" w:rsidP="00602AC0"/>
    <w:p w14:paraId="721A79CD" w14:textId="77777777" w:rsidR="00602AC0" w:rsidRPr="00C70AF3" w:rsidRDefault="00602AC0" w:rsidP="009A30FA">
      <w:pPr>
        <w:pStyle w:val="Heading5"/>
        <w:rPr>
          <w:rFonts w:cs="Arial"/>
        </w:rPr>
      </w:pPr>
      <w:bookmarkStart w:id="1471" w:name="_Toc34124584"/>
      <w:bookmarkStart w:id="1472" w:name="_Toc43207706"/>
      <w:bookmarkStart w:id="1473" w:name="_Toc49857178"/>
      <w:bookmarkStart w:id="1474" w:name="_Toc56677014"/>
      <w:bookmarkStart w:id="1475" w:name="_Toc56696262"/>
      <w:bookmarkStart w:id="1476" w:name="_Toc81227606"/>
      <w:bookmarkStart w:id="1477" w:name="_Toc104238367"/>
      <w:bookmarkStart w:id="1478" w:name="_Toc104238824"/>
      <w:bookmarkStart w:id="1479" w:name="_Toc104388634"/>
      <w:bookmarkStart w:id="1480" w:name="_Toc183521302"/>
      <w:r w:rsidRPr="00333BC8">
        <w:rPr>
          <w:rFonts w:cs="Arial"/>
        </w:rPr>
        <w:t>6.1.3.3.3</w:t>
      </w:r>
      <w:r w:rsidRPr="00333BC8">
        <w:rPr>
          <w:rFonts w:cs="Arial"/>
        </w:rPr>
        <w:tab/>
        <w:t>Resource Standard Methods</w:t>
      </w:r>
      <w:bookmarkEnd w:id="1471"/>
      <w:bookmarkEnd w:id="1472"/>
      <w:bookmarkEnd w:id="1473"/>
      <w:bookmarkEnd w:id="1474"/>
      <w:bookmarkEnd w:id="1475"/>
      <w:bookmarkEnd w:id="1476"/>
      <w:bookmarkEnd w:id="1477"/>
      <w:bookmarkEnd w:id="1478"/>
      <w:bookmarkEnd w:id="1479"/>
      <w:bookmarkEnd w:id="1480"/>
    </w:p>
    <w:p w14:paraId="7CBFA20F" w14:textId="77777777" w:rsidR="00602AC0" w:rsidRPr="003B2883" w:rsidRDefault="00602AC0" w:rsidP="00FC4A87">
      <w:pPr>
        <w:pStyle w:val="Heading6"/>
      </w:pPr>
      <w:bookmarkStart w:id="1481" w:name="_Toc25156284"/>
      <w:bookmarkStart w:id="1482" w:name="_Toc34124585"/>
      <w:bookmarkStart w:id="1483" w:name="_Toc43207707"/>
      <w:bookmarkStart w:id="1484" w:name="_Toc49857179"/>
      <w:bookmarkStart w:id="1485" w:name="_Toc56677015"/>
      <w:bookmarkStart w:id="1486" w:name="_Toc56696263"/>
      <w:bookmarkStart w:id="1487" w:name="_Toc81227607"/>
      <w:bookmarkStart w:id="1488" w:name="_Toc183521303"/>
      <w:r w:rsidRPr="003B2883">
        <w:t>6.1.3.3.3.1</w:t>
      </w:r>
      <w:r w:rsidRPr="003B2883">
        <w:tab/>
        <w:t>POST</w:t>
      </w:r>
      <w:bookmarkEnd w:id="1481"/>
      <w:bookmarkEnd w:id="1482"/>
      <w:bookmarkEnd w:id="1483"/>
      <w:bookmarkEnd w:id="1484"/>
      <w:bookmarkEnd w:id="1485"/>
      <w:bookmarkEnd w:id="1486"/>
      <w:bookmarkEnd w:id="1487"/>
      <w:bookmarkEnd w:id="1488"/>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49769" w14:textId="793463BC" w:rsidR="009904E3" w:rsidRPr="00D67AB2" w:rsidRDefault="009904E3" w:rsidP="00730976">
            <w:pPr>
              <w:pStyle w:val="TAL"/>
            </w:pPr>
            <w:r w:rsidRPr="007168BE">
              <w:t>Contains the URI of the newly created resource, according to the structure: {apiRoot}/namf-comm/&lt;apiVersion&gt;/ue-contexts</w:t>
            </w:r>
            <w:r w:rsidR="00585EE7">
              <w:t>/{ueContextId}</w:t>
            </w:r>
            <w:r w:rsidRPr="007168BE">
              <w:t>/n1-n2-messages/subscriptions/{subscriptionId}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ACE4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8F33D"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9A30FA">
      <w:pPr>
        <w:pStyle w:val="Heading5"/>
      </w:pPr>
      <w:bookmarkStart w:id="1489" w:name="_Toc25156285"/>
      <w:bookmarkStart w:id="1490" w:name="_Toc34124586"/>
      <w:bookmarkStart w:id="1491" w:name="_Toc43207708"/>
      <w:bookmarkStart w:id="1492" w:name="_Toc49857180"/>
      <w:bookmarkStart w:id="1493" w:name="_Toc56677016"/>
      <w:bookmarkStart w:id="1494" w:name="_Toc56696264"/>
      <w:bookmarkStart w:id="1495" w:name="_Toc81227608"/>
      <w:bookmarkStart w:id="1496" w:name="_Toc104238368"/>
      <w:bookmarkStart w:id="1497" w:name="_Toc104238825"/>
      <w:bookmarkStart w:id="1498" w:name="_Toc104388635"/>
      <w:bookmarkStart w:id="1499" w:name="_Toc183521304"/>
      <w:r w:rsidRPr="003B2883">
        <w:t>6.1.3.3.4</w:t>
      </w:r>
      <w:r w:rsidRPr="003B2883">
        <w:tab/>
        <w:t>Resource Custom Operations</w:t>
      </w:r>
      <w:bookmarkEnd w:id="1489"/>
      <w:bookmarkEnd w:id="1490"/>
      <w:bookmarkEnd w:id="1491"/>
      <w:bookmarkEnd w:id="1492"/>
      <w:bookmarkEnd w:id="1493"/>
      <w:bookmarkEnd w:id="1494"/>
      <w:bookmarkEnd w:id="1495"/>
      <w:bookmarkEnd w:id="1496"/>
      <w:bookmarkEnd w:id="1497"/>
      <w:bookmarkEnd w:id="1498"/>
      <w:bookmarkEnd w:id="1499"/>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9A30FA">
      <w:pPr>
        <w:pStyle w:val="Heading4"/>
      </w:pPr>
      <w:bookmarkStart w:id="1500" w:name="_Toc25156286"/>
      <w:bookmarkStart w:id="1501" w:name="_Toc34124587"/>
      <w:bookmarkStart w:id="1502" w:name="_Toc43207709"/>
      <w:bookmarkStart w:id="1503" w:name="_Toc49857181"/>
      <w:bookmarkStart w:id="1504" w:name="_Toc56677017"/>
      <w:bookmarkStart w:id="1505" w:name="_Toc56696265"/>
      <w:bookmarkStart w:id="1506" w:name="_Toc81227609"/>
      <w:bookmarkStart w:id="1507" w:name="_Toc104238369"/>
      <w:bookmarkStart w:id="1508" w:name="_Toc104238826"/>
      <w:bookmarkStart w:id="1509" w:name="_Toc104388636"/>
      <w:bookmarkStart w:id="1510" w:name="_Toc183521305"/>
      <w:r w:rsidRPr="003B2883">
        <w:t>6.1.3.4</w:t>
      </w:r>
      <w:r w:rsidRPr="003B2883">
        <w:tab/>
        <w:t>Resource: N1N2 Individual Subscription</w:t>
      </w:r>
      <w:bookmarkEnd w:id="1500"/>
      <w:bookmarkEnd w:id="1501"/>
      <w:bookmarkEnd w:id="1502"/>
      <w:bookmarkEnd w:id="1503"/>
      <w:bookmarkEnd w:id="1504"/>
      <w:bookmarkEnd w:id="1505"/>
      <w:bookmarkEnd w:id="1506"/>
      <w:bookmarkEnd w:id="1507"/>
      <w:bookmarkEnd w:id="1508"/>
      <w:bookmarkEnd w:id="1509"/>
      <w:bookmarkEnd w:id="1510"/>
    </w:p>
    <w:p w14:paraId="58C8B8FD" w14:textId="77777777" w:rsidR="00602AC0" w:rsidRPr="003B2883" w:rsidRDefault="00602AC0" w:rsidP="009A30FA">
      <w:pPr>
        <w:pStyle w:val="Heading5"/>
      </w:pPr>
      <w:bookmarkStart w:id="1511" w:name="_Toc25156287"/>
      <w:bookmarkStart w:id="1512" w:name="_Toc34124588"/>
      <w:bookmarkStart w:id="1513" w:name="_Toc43207710"/>
      <w:bookmarkStart w:id="1514" w:name="_Toc49857182"/>
      <w:bookmarkStart w:id="1515" w:name="_Toc56677018"/>
      <w:bookmarkStart w:id="1516" w:name="_Toc56696266"/>
      <w:bookmarkStart w:id="1517" w:name="_Toc81227610"/>
      <w:bookmarkStart w:id="1518" w:name="_Toc104238370"/>
      <w:bookmarkStart w:id="1519" w:name="_Toc104238827"/>
      <w:bookmarkStart w:id="1520" w:name="_Toc104388637"/>
      <w:bookmarkStart w:id="1521" w:name="_Toc183521306"/>
      <w:r w:rsidRPr="003B2883">
        <w:t>6.1.3.4.1</w:t>
      </w:r>
      <w:r w:rsidRPr="003B2883">
        <w:tab/>
        <w:t>Description</w:t>
      </w:r>
      <w:bookmarkEnd w:id="1511"/>
      <w:bookmarkEnd w:id="1512"/>
      <w:bookmarkEnd w:id="1513"/>
      <w:bookmarkEnd w:id="1514"/>
      <w:bookmarkEnd w:id="1515"/>
      <w:bookmarkEnd w:id="1516"/>
      <w:bookmarkEnd w:id="1517"/>
      <w:bookmarkEnd w:id="1518"/>
      <w:bookmarkEnd w:id="1519"/>
      <w:bookmarkEnd w:id="1520"/>
      <w:bookmarkEnd w:id="1521"/>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9A30FA">
      <w:pPr>
        <w:pStyle w:val="Heading5"/>
      </w:pPr>
      <w:bookmarkStart w:id="1522" w:name="_Toc25156288"/>
      <w:bookmarkStart w:id="1523" w:name="_Toc34124589"/>
      <w:bookmarkStart w:id="1524" w:name="_Toc43207711"/>
      <w:bookmarkStart w:id="1525" w:name="_Toc49857183"/>
      <w:bookmarkStart w:id="1526" w:name="_Toc56677019"/>
      <w:bookmarkStart w:id="1527" w:name="_Toc56696267"/>
      <w:bookmarkStart w:id="1528" w:name="_Toc81227611"/>
      <w:bookmarkStart w:id="1529" w:name="_Toc104238371"/>
      <w:bookmarkStart w:id="1530" w:name="_Toc104238828"/>
      <w:bookmarkStart w:id="1531" w:name="_Toc104388638"/>
      <w:bookmarkStart w:id="1532" w:name="_Toc183521307"/>
      <w:r w:rsidRPr="003B2883">
        <w:t>6.1.3.4.2</w:t>
      </w:r>
      <w:r w:rsidRPr="003B2883">
        <w:tab/>
        <w:t>Resource Definition</w:t>
      </w:r>
      <w:bookmarkEnd w:id="1522"/>
      <w:bookmarkEnd w:id="1523"/>
      <w:bookmarkEnd w:id="1524"/>
      <w:bookmarkEnd w:id="1525"/>
      <w:bookmarkEnd w:id="1526"/>
      <w:bookmarkEnd w:id="1527"/>
      <w:bookmarkEnd w:id="1528"/>
      <w:bookmarkEnd w:id="1529"/>
      <w:bookmarkEnd w:id="1530"/>
      <w:bookmarkEnd w:id="1531"/>
      <w:bookmarkEnd w:id="1532"/>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C9263C">
      <w:pPr>
        <w:rPr>
          <w:rFonts w:ascii="Arial" w:hAnsi="Arial" w:cs="Arial"/>
        </w:rPr>
      </w:pPr>
      <w:r w:rsidRPr="00C9263C">
        <w:t>This resource shall support the resource URI variables defined in table 6.1.3.4.2-1.</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23AAE2A9" w:rsidR="006E159F" w:rsidRPr="003B2883" w:rsidRDefault="006E159F" w:rsidP="006E159F">
            <w:pPr>
              <w:pStyle w:val="TAL"/>
              <w:rPr>
                <w:lang w:eastAsia="zh-CN"/>
              </w:rPr>
            </w:pPr>
            <w:r w:rsidRPr="003B2883">
              <w:tab/>
              <w:t>pattern: "(imei-[0-9]{15}</w:t>
            </w:r>
            <w:r w:rsidR="00711148" w:rsidRPr="00711148">
              <w:t>|imeisv-[0-9]{16}|.+</w:t>
            </w:r>
            <w:r w:rsidRPr="003B2883">
              <w:t>)"</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9A30FA">
      <w:pPr>
        <w:pStyle w:val="Heading5"/>
        <w:rPr>
          <w:rFonts w:cs="Arial"/>
        </w:rPr>
      </w:pPr>
      <w:bookmarkStart w:id="1533" w:name="_Toc34124590"/>
      <w:bookmarkStart w:id="1534" w:name="_Toc43207712"/>
      <w:bookmarkStart w:id="1535" w:name="_Toc49857184"/>
      <w:bookmarkStart w:id="1536" w:name="_Toc56677020"/>
      <w:bookmarkStart w:id="1537" w:name="_Toc56696268"/>
      <w:bookmarkStart w:id="1538" w:name="_Toc81227612"/>
      <w:bookmarkStart w:id="1539" w:name="_Toc104238372"/>
      <w:bookmarkStart w:id="1540" w:name="_Toc104238829"/>
      <w:bookmarkStart w:id="1541" w:name="_Toc104388639"/>
      <w:bookmarkStart w:id="1542" w:name="_Toc183521308"/>
      <w:r w:rsidRPr="00333BC8">
        <w:rPr>
          <w:rFonts w:cs="Arial"/>
        </w:rPr>
        <w:lastRenderedPageBreak/>
        <w:t>6.1.3.4.3</w:t>
      </w:r>
      <w:r w:rsidRPr="00333BC8">
        <w:rPr>
          <w:rFonts w:cs="Arial"/>
        </w:rPr>
        <w:tab/>
        <w:t>Resource Standard Methods</w:t>
      </w:r>
      <w:bookmarkEnd w:id="1533"/>
      <w:bookmarkEnd w:id="1534"/>
      <w:bookmarkEnd w:id="1535"/>
      <w:bookmarkEnd w:id="1536"/>
      <w:bookmarkEnd w:id="1537"/>
      <w:bookmarkEnd w:id="1538"/>
      <w:bookmarkEnd w:id="1539"/>
      <w:bookmarkEnd w:id="1540"/>
      <w:bookmarkEnd w:id="1541"/>
      <w:bookmarkEnd w:id="1542"/>
    </w:p>
    <w:p w14:paraId="722423FE" w14:textId="77777777" w:rsidR="00602AC0" w:rsidRPr="003B2883" w:rsidRDefault="00602AC0" w:rsidP="00FC4A87">
      <w:pPr>
        <w:pStyle w:val="Heading6"/>
      </w:pPr>
      <w:bookmarkStart w:id="1543" w:name="_Toc25156289"/>
      <w:bookmarkStart w:id="1544" w:name="_Toc34124591"/>
      <w:bookmarkStart w:id="1545" w:name="_Toc43207713"/>
      <w:bookmarkStart w:id="1546" w:name="_Toc49857185"/>
      <w:bookmarkStart w:id="1547" w:name="_Toc56677021"/>
      <w:bookmarkStart w:id="1548" w:name="_Toc56696269"/>
      <w:bookmarkStart w:id="1549" w:name="_Toc81227613"/>
      <w:bookmarkStart w:id="1550" w:name="_Toc183521309"/>
      <w:r w:rsidRPr="003B2883">
        <w:t>6.1.3.4.3.1</w:t>
      </w:r>
      <w:r w:rsidRPr="003B2883">
        <w:tab/>
        <w:t>DELETE</w:t>
      </w:r>
      <w:bookmarkEnd w:id="1543"/>
      <w:bookmarkEnd w:id="1544"/>
      <w:bookmarkEnd w:id="1545"/>
      <w:bookmarkEnd w:id="1546"/>
      <w:bookmarkEnd w:id="1547"/>
      <w:bookmarkEnd w:id="1548"/>
      <w:bookmarkEnd w:id="1549"/>
      <w:bookmarkEnd w:id="1550"/>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2D016"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E8A9C7"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9A30FA">
      <w:pPr>
        <w:pStyle w:val="Heading5"/>
      </w:pPr>
      <w:bookmarkStart w:id="1551" w:name="_Toc25156290"/>
      <w:bookmarkStart w:id="1552" w:name="_Toc34124592"/>
      <w:bookmarkStart w:id="1553" w:name="_Toc43207714"/>
      <w:bookmarkStart w:id="1554" w:name="_Toc49857186"/>
      <w:bookmarkStart w:id="1555" w:name="_Toc56677022"/>
      <w:bookmarkStart w:id="1556" w:name="_Toc56696270"/>
      <w:bookmarkStart w:id="1557" w:name="_Toc81227614"/>
      <w:bookmarkStart w:id="1558" w:name="_Toc104238373"/>
      <w:bookmarkStart w:id="1559" w:name="_Toc104238830"/>
      <w:bookmarkStart w:id="1560" w:name="_Toc104388640"/>
      <w:bookmarkStart w:id="1561" w:name="_Toc183521310"/>
      <w:r w:rsidRPr="003B2883">
        <w:t>6.1.3.4.4</w:t>
      </w:r>
      <w:r w:rsidRPr="003B2883">
        <w:tab/>
        <w:t>Resource Custom Operations</w:t>
      </w:r>
      <w:bookmarkEnd w:id="1551"/>
      <w:bookmarkEnd w:id="1552"/>
      <w:bookmarkEnd w:id="1553"/>
      <w:bookmarkEnd w:id="1554"/>
      <w:bookmarkEnd w:id="1555"/>
      <w:bookmarkEnd w:id="1556"/>
      <w:bookmarkEnd w:id="1557"/>
      <w:bookmarkEnd w:id="1558"/>
      <w:bookmarkEnd w:id="1559"/>
      <w:bookmarkEnd w:id="1560"/>
      <w:bookmarkEnd w:id="1561"/>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9A30FA">
      <w:pPr>
        <w:pStyle w:val="Heading4"/>
      </w:pPr>
      <w:bookmarkStart w:id="1562" w:name="_Toc25156291"/>
      <w:bookmarkStart w:id="1563" w:name="_Toc34124593"/>
      <w:bookmarkStart w:id="1564" w:name="_Toc43207715"/>
      <w:bookmarkStart w:id="1565" w:name="_Toc49857187"/>
      <w:bookmarkStart w:id="1566" w:name="_Toc56677023"/>
      <w:bookmarkStart w:id="1567" w:name="_Toc56696271"/>
      <w:bookmarkStart w:id="1568" w:name="_Toc81227615"/>
      <w:bookmarkStart w:id="1569" w:name="_Toc104238374"/>
      <w:bookmarkStart w:id="1570" w:name="_Toc104238831"/>
      <w:bookmarkStart w:id="1571" w:name="_Toc104388641"/>
      <w:bookmarkStart w:id="1572" w:name="_Toc183521311"/>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562"/>
      <w:bookmarkEnd w:id="1563"/>
      <w:bookmarkEnd w:id="1564"/>
      <w:bookmarkEnd w:id="1565"/>
      <w:bookmarkEnd w:id="1566"/>
      <w:bookmarkEnd w:id="1567"/>
      <w:bookmarkEnd w:id="1568"/>
      <w:bookmarkEnd w:id="1569"/>
      <w:bookmarkEnd w:id="1570"/>
      <w:bookmarkEnd w:id="1571"/>
      <w:bookmarkEnd w:id="1572"/>
    </w:p>
    <w:p w14:paraId="6AACDE81" w14:textId="77777777" w:rsidR="00602AC0" w:rsidRPr="003B2883" w:rsidRDefault="00602AC0" w:rsidP="009A30FA">
      <w:pPr>
        <w:pStyle w:val="Heading5"/>
      </w:pPr>
      <w:bookmarkStart w:id="1573" w:name="_Toc25156292"/>
      <w:bookmarkStart w:id="1574" w:name="_Toc34124594"/>
      <w:bookmarkStart w:id="1575" w:name="_Toc43207716"/>
      <w:bookmarkStart w:id="1576" w:name="_Toc49857188"/>
      <w:bookmarkStart w:id="1577" w:name="_Toc56677024"/>
      <w:bookmarkStart w:id="1578" w:name="_Toc56696272"/>
      <w:bookmarkStart w:id="1579" w:name="_Toc81227616"/>
      <w:bookmarkStart w:id="1580" w:name="_Toc104238375"/>
      <w:bookmarkStart w:id="1581" w:name="_Toc104238832"/>
      <w:bookmarkStart w:id="1582" w:name="_Toc104388642"/>
      <w:bookmarkStart w:id="1583" w:name="_Toc183521312"/>
      <w:r w:rsidRPr="003B2883">
        <w:t>6.1.3.5.1</w:t>
      </w:r>
      <w:r w:rsidRPr="003B2883">
        <w:tab/>
        <w:t>Description</w:t>
      </w:r>
      <w:bookmarkEnd w:id="1573"/>
      <w:bookmarkEnd w:id="1574"/>
      <w:bookmarkEnd w:id="1575"/>
      <w:bookmarkEnd w:id="1576"/>
      <w:bookmarkEnd w:id="1577"/>
      <w:bookmarkEnd w:id="1578"/>
      <w:bookmarkEnd w:id="1579"/>
      <w:bookmarkEnd w:id="1580"/>
      <w:bookmarkEnd w:id="1581"/>
      <w:bookmarkEnd w:id="1582"/>
      <w:bookmarkEnd w:id="1583"/>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9A30FA">
      <w:pPr>
        <w:pStyle w:val="Heading5"/>
      </w:pPr>
      <w:bookmarkStart w:id="1584" w:name="_Toc25156293"/>
      <w:bookmarkStart w:id="1585" w:name="_Toc34124595"/>
      <w:bookmarkStart w:id="1586" w:name="_Toc43207717"/>
      <w:bookmarkStart w:id="1587" w:name="_Toc49857189"/>
      <w:bookmarkStart w:id="1588" w:name="_Toc56677025"/>
      <w:bookmarkStart w:id="1589" w:name="_Toc56696273"/>
      <w:bookmarkStart w:id="1590" w:name="_Toc81227617"/>
      <w:bookmarkStart w:id="1591" w:name="_Toc104238376"/>
      <w:bookmarkStart w:id="1592" w:name="_Toc104238833"/>
      <w:bookmarkStart w:id="1593" w:name="_Toc104388643"/>
      <w:bookmarkStart w:id="1594" w:name="_Toc183521313"/>
      <w:r w:rsidRPr="003B2883">
        <w:t>6.1.3.5.2</w:t>
      </w:r>
      <w:r w:rsidRPr="003B2883">
        <w:tab/>
        <w:t>Resource Definition</w:t>
      </w:r>
      <w:bookmarkEnd w:id="1584"/>
      <w:bookmarkEnd w:id="1585"/>
      <w:bookmarkEnd w:id="1586"/>
      <w:bookmarkEnd w:id="1587"/>
      <w:bookmarkEnd w:id="1588"/>
      <w:bookmarkEnd w:id="1589"/>
      <w:bookmarkEnd w:id="1590"/>
      <w:bookmarkEnd w:id="1591"/>
      <w:bookmarkEnd w:id="1592"/>
      <w:bookmarkEnd w:id="1593"/>
      <w:bookmarkEnd w:id="1594"/>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C9263C">
      <w:pPr>
        <w:rPr>
          <w:rFonts w:ascii="Arial" w:hAnsi="Arial" w:cs="Arial"/>
        </w:rPr>
      </w:pPr>
      <w:r w:rsidRPr="00C9263C">
        <w:t>This resource shall support the resource URI variables defined in table 6.1.3.5.2-1.</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9A30FA">
      <w:pPr>
        <w:pStyle w:val="Heading5"/>
      </w:pPr>
      <w:bookmarkStart w:id="1595" w:name="_Toc25156294"/>
      <w:bookmarkStart w:id="1596" w:name="_Toc34124596"/>
      <w:bookmarkStart w:id="1597" w:name="_Toc43207718"/>
      <w:bookmarkStart w:id="1598" w:name="_Toc49857190"/>
      <w:bookmarkStart w:id="1599" w:name="_Toc56677026"/>
      <w:bookmarkStart w:id="1600" w:name="_Toc56696274"/>
      <w:bookmarkStart w:id="1601" w:name="_Toc81227618"/>
      <w:bookmarkStart w:id="1602" w:name="_Toc104238377"/>
      <w:bookmarkStart w:id="1603" w:name="_Toc104238834"/>
      <w:bookmarkStart w:id="1604" w:name="_Toc104388644"/>
      <w:bookmarkStart w:id="1605" w:name="_Toc183521314"/>
      <w:r w:rsidRPr="003B2883">
        <w:t>6.1.3.5.3</w:t>
      </w:r>
      <w:r w:rsidRPr="003B2883">
        <w:tab/>
        <w:t>Resource Standard Methods</w:t>
      </w:r>
      <w:bookmarkEnd w:id="1595"/>
      <w:bookmarkEnd w:id="1596"/>
      <w:bookmarkEnd w:id="1597"/>
      <w:bookmarkEnd w:id="1598"/>
      <w:bookmarkEnd w:id="1599"/>
      <w:bookmarkEnd w:id="1600"/>
      <w:bookmarkEnd w:id="1601"/>
      <w:bookmarkEnd w:id="1602"/>
      <w:bookmarkEnd w:id="1603"/>
      <w:bookmarkEnd w:id="1604"/>
      <w:bookmarkEnd w:id="1605"/>
    </w:p>
    <w:p w14:paraId="78A7967C" w14:textId="77777777" w:rsidR="00602AC0" w:rsidRPr="003B2883" w:rsidRDefault="00602AC0" w:rsidP="00FC4A87">
      <w:pPr>
        <w:pStyle w:val="Heading6"/>
      </w:pPr>
      <w:bookmarkStart w:id="1606" w:name="_Toc25156295"/>
      <w:bookmarkStart w:id="1607" w:name="_Toc34124597"/>
      <w:bookmarkStart w:id="1608" w:name="_Toc43207719"/>
      <w:bookmarkStart w:id="1609" w:name="_Toc49857191"/>
      <w:bookmarkStart w:id="1610" w:name="_Toc56677027"/>
      <w:bookmarkStart w:id="1611" w:name="_Toc56696275"/>
      <w:bookmarkStart w:id="1612" w:name="_Toc81227619"/>
      <w:bookmarkStart w:id="1613" w:name="_Toc183521315"/>
      <w:r w:rsidRPr="003B2883">
        <w:t>6.1.3.5.3.1</w:t>
      </w:r>
      <w:r w:rsidRPr="003B2883">
        <w:tab/>
      </w:r>
      <w:r w:rsidRPr="003B2883">
        <w:rPr>
          <w:rFonts w:hint="eastAsia"/>
        </w:rPr>
        <w:t>POST</w:t>
      </w:r>
      <w:bookmarkEnd w:id="1606"/>
      <w:bookmarkEnd w:id="1607"/>
      <w:bookmarkEnd w:id="1608"/>
      <w:bookmarkEnd w:id="1609"/>
      <w:bookmarkEnd w:id="1610"/>
      <w:bookmarkEnd w:id="1611"/>
      <w:bookmarkEnd w:id="1612"/>
      <w:bookmarkEnd w:id="1613"/>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bookmarkStart w:id="1614" w:name="_PERM_MCCTEMPBM_CRPT48240056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614"/>
    </w:tbl>
    <w:p w14:paraId="625BC88E" w14:textId="77777777" w:rsidR="00602AC0" w:rsidRPr="003B2883" w:rsidRDefault="00602AC0" w:rsidP="00602AC0"/>
    <w:p w14:paraId="7629E359"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bookmarkStart w:id="1615" w:name="_PERM_MCCTEMPBM_CRPT48240057___2"/>
            <w:r w:rsidRPr="003B2883">
              <w:rPr>
                <w:rFonts w:ascii="Arial" w:hAnsi="Arial"/>
                <w:sz w:val="18"/>
              </w:rPr>
              <w:t>See table 6.1.7.3-1 for the description of these errors</w:t>
            </w:r>
          </w:p>
          <w:bookmarkEnd w:id="1615"/>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bookmarkStart w:id="1616" w:name="_PERM_MCCTEMPBM_CRPT48240058___2" w:colFirst="4" w:colLast="4"/>
            <w:r w:rsidRPr="003B2883">
              <w:rPr>
                <w:lang w:eastAsia="zh-CN"/>
              </w:rPr>
              <w:lastRenderedPageBreak/>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bookmarkStart w:id="1617" w:name="_PERM_MCCTEMPBM_CRPT48240059___2" w:colFirst="4" w:colLast="4"/>
            <w:bookmarkEnd w:id="1616"/>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bookmarkEnd w:id="1617"/>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77B11" w14:textId="77777777" w:rsidR="00346ED2" w:rsidRPr="00AC4A93" w:rsidRDefault="00346ED2" w:rsidP="00346ED2">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550858" w14:textId="77777777" w:rsidR="00346ED2" w:rsidRPr="00AC4A93" w:rsidRDefault="00346ED2"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9A30FA">
      <w:pPr>
        <w:pStyle w:val="Heading4"/>
      </w:pPr>
      <w:bookmarkStart w:id="1618" w:name="_Toc25156296"/>
      <w:bookmarkStart w:id="1619" w:name="_Toc34124598"/>
      <w:bookmarkStart w:id="1620" w:name="_Toc43207720"/>
      <w:bookmarkStart w:id="1621" w:name="_Toc49857192"/>
      <w:bookmarkStart w:id="1622" w:name="_Toc56677028"/>
      <w:bookmarkStart w:id="1623" w:name="_Toc56696276"/>
      <w:bookmarkStart w:id="1624" w:name="_Toc81227620"/>
      <w:bookmarkStart w:id="1625" w:name="_Toc104238378"/>
      <w:bookmarkStart w:id="1626" w:name="_Toc104238835"/>
      <w:bookmarkStart w:id="1627" w:name="_Toc104388645"/>
      <w:bookmarkStart w:id="1628" w:name="_Toc183521316"/>
      <w:r w:rsidRPr="003B2883">
        <w:lastRenderedPageBreak/>
        <w:t>6.1.3.6</w:t>
      </w:r>
      <w:r w:rsidRPr="003B2883">
        <w:tab/>
        <w:t>Resource: subscriptions</w:t>
      </w:r>
      <w:r w:rsidRPr="003B2883">
        <w:rPr>
          <w:rFonts w:hint="eastAsia"/>
          <w:lang w:eastAsia="zh-CN"/>
        </w:rPr>
        <w:t xml:space="preserve"> collection</w:t>
      </w:r>
      <w:bookmarkEnd w:id="1618"/>
      <w:bookmarkEnd w:id="1619"/>
      <w:bookmarkEnd w:id="1620"/>
      <w:bookmarkEnd w:id="1621"/>
      <w:bookmarkEnd w:id="1622"/>
      <w:bookmarkEnd w:id="1623"/>
      <w:bookmarkEnd w:id="1624"/>
      <w:bookmarkEnd w:id="1625"/>
      <w:bookmarkEnd w:id="1626"/>
      <w:bookmarkEnd w:id="1627"/>
      <w:bookmarkEnd w:id="1628"/>
    </w:p>
    <w:p w14:paraId="631B2757" w14:textId="77777777" w:rsidR="00602AC0" w:rsidRPr="003B2883" w:rsidRDefault="00602AC0" w:rsidP="009A30FA">
      <w:pPr>
        <w:pStyle w:val="Heading5"/>
      </w:pPr>
      <w:bookmarkStart w:id="1629" w:name="_Toc25156297"/>
      <w:bookmarkStart w:id="1630" w:name="_Toc34124599"/>
      <w:bookmarkStart w:id="1631" w:name="_Toc43207721"/>
      <w:bookmarkStart w:id="1632" w:name="_Toc49857193"/>
      <w:bookmarkStart w:id="1633" w:name="_Toc56677029"/>
      <w:bookmarkStart w:id="1634" w:name="_Toc56696277"/>
      <w:bookmarkStart w:id="1635" w:name="_Toc81227621"/>
      <w:bookmarkStart w:id="1636" w:name="_Toc104238379"/>
      <w:bookmarkStart w:id="1637" w:name="_Toc104238836"/>
      <w:bookmarkStart w:id="1638" w:name="_Toc104388646"/>
      <w:bookmarkStart w:id="1639" w:name="_Toc183521317"/>
      <w:r w:rsidRPr="003B2883">
        <w:t>6.1.3.6.1</w:t>
      </w:r>
      <w:r w:rsidRPr="003B2883">
        <w:tab/>
        <w:t>Description</w:t>
      </w:r>
      <w:bookmarkEnd w:id="1629"/>
      <w:bookmarkEnd w:id="1630"/>
      <w:bookmarkEnd w:id="1631"/>
      <w:bookmarkEnd w:id="1632"/>
      <w:bookmarkEnd w:id="1633"/>
      <w:bookmarkEnd w:id="1634"/>
      <w:bookmarkEnd w:id="1635"/>
      <w:bookmarkEnd w:id="1636"/>
      <w:bookmarkEnd w:id="1637"/>
      <w:bookmarkEnd w:id="1638"/>
      <w:bookmarkEnd w:id="1639"/>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9A30FA">
      <w:pPr>
        <w:pStyle w:val="Heading5"/>
      </w:pPr>
      <w:bookmarkStart w:id="1640" w:name="_Toc25156298"/>
      <w:bookmarkStart w:id="1641" w:name="_Toc34124600"/>
      <w:bookmarkStart w:id="1642" w:name="_Toc43207722"/>
      <w:bookmarkStart w:id="1643" w:name="_Toc49857194"/>
      <w:bookmarkStart w:id="1644" w:name="_Toc56677030"/>
      <w:bookmarkStart w:id="1645" w:name="_Toc56696278"/>
      <w:bookmarkStart w:id="1646" w:name="_Toc81227622"/>
      <w:bookmarkStart w:id="1647" w:name="_Toc104238380"/>
      <w:bookmarkStart w:id="1648" w:name="_Toc104238837"/>
      <w:bookmarkStart w:id="1649" w:name="_Toc104388647"/>
      <w:bookmarkStart w:id="1650" w:name="_Toc183521318"/>
      <w:r w:rsidRPr="003B2883">
        <w:t>6.1.3.6.2</w:t>
      </w:r>
      <w:r w:rsidRPr="003B2883">
        <w:tab/>
        <w:t>Resource Definition</w:t>
      </w:r>
      <w:bookmarkEnd w:id="1640"/>
      <w:bookmarkEnd w:id="1641"/>
      <w:bookmarkEnd w:id="1642"/>
      <w:bookmarkEnd w:id="1643"/>
      <w:bookmarkEnd w:id="1644"/>
      <w:bookmarkEnd w:id="1645"/>
      <w:bookmarkEnd w:id="1646"/>
      <w:bookmarkEnd w:id="1647"/>
      <w:bookmarkEnd w:id="1648"/>
      <w:bookmarkEnd w:id="1649"/>
      <w:bookmarkEnd w:id="1650"/>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C9263C">
      <w:pPr>
        <w:rPr>
          <w:rFonts w:ascii="Arial" w:hAnsi="Arial" w:cs="Arial"/>
        </w:rPr>
      </w:pPr>
      <w:r w:rsidRPr="00C9263C">
        <w:t>This resource shall support the resource URI variables defined in table 6.1.3.6.2-1.</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9A30FA">
      <w:pPr>
        <w:pStyle w:val="Heading5"/>
      </w:pPr>
      <w:bookmarkStart w:id="1651" w:name="_Toc25156299"/>
      <w:bookmarkStart w:id="1652" w:name="_Toc34124601"/>
      <w:bookmarkStart w:id="1653" w:name="_Toc43207723"/>
      <w:bookmarkStart w:id="1654" w:name="_Toc49857195"/>
      <w:bookmarkStart w:id="1655" w:name="_Toc56677031"/>
      <w:bookmarkStart w:id="1656" w:name="_Toc56696279"/>
      <w:bookmarkStart w:id="1657" w:name="_Toc81227623"/>
      <w:bookmarkStart w:id="1658" w:name="_Toc104238381"/>
      <w:bookmarkStart w:id="1659" w:name="_Toc104238838"/>
      <w:bookmarkStart w:id="1660" w:name="_Toc104388648"/>
      <w:bookmarkStart w:id="1661" w:name="_Toc183521319"/>
      <w:r w:rsidRPr="003B2883">
        <w:t>6.1.3.6.3</w:t>
      </w:r>
      <w:r w:rsidRPr="003B2883">
        <w:tab/>
        <w:t>Resource Standard Methods</w:t>
      </w:r>
      <w:bookmarkEnd w:id="1651"/>
      <w:bookmarkEnd w:id="1652"/>
      <w:bookmarkEnd w:id="1653"/>
      <w:bookmarkEnd w:id="1654"/>
      <w:bookmarkEnd w:id="1655"/>
      <w:bookmarkEnd w:id="1656"/>
      <w:bookmarkEnd w:id="1657"/>
      <w:bookmarkEnd w:id="1658"/>
      <w:bookmarkEnd w:id="1659"/>
      <w:bookmarkEnd w:id="1660"/>
      <w:bookmarkEnd w:id="1661"/>
    </w:p>
    <w:p w14:paraId="399BE7A0" w14:textId="77777777" w:rsidR="00602AC0" w:rsidRPr="003B2883" w:rsidRDefault="00602AC0" w:rsidP="00FC4A87">
      <w:pPr>
        <w:pStyle w:val="Heading6"/>
      </w:pPr>
      <w:bookmarkStart w:id="1662" w:name="_Toc25156300"/>
      <w:bookmarkStart w:id="1663" w:name="_Toc34124602"/>
      <w:bookmarkStart w:id="1664" w:name="_Toc43207724"/>
      <w:bookmarkStart w:id="1665" w:name="_Toc49857196"/>
      <w:bookmarkStart w:id="1666" w:name="_Toc56677032"/>
      <w:bookmarkStart w:id="1667" w:name="_Toc56696280"/>
      <w:bookmarkStart w:id="1668" w:name="_Toc81227624"/>
      <w:bookmarkStart w:id="1669" w:name="_Toc183521320"/>
      <w:r w:rsidRPr="003B2883">
        <w:t>6.1.3.6.3.1</w:t>
      </w:r>
      <w:r w:rsidRPr="003B2883">
        <w:tab/>
      </w:r>
      <w:r w:rsidRPr="003B2883">
        <w:rPr>
          <w:rFonts w:hint="eastAsia"/>
        </w:rPr>
        <w:t>POST</w:t>
      </w:r>
      <w:bookmarkEnd w:id="1662"/>
      <w:bookmarkEnd w:id="1663"/>
      <w:bookmarkEnd w:id="1664"/>
      <w:bookmarkEnd w:id="1665"/>
      <w:bookmarkEnd w:id="1666"/>
      <w:bookmarkEnd w:id="1667"/>
      <w:bookmarkEnd w:id="1668"/>
      <w:bookmarkEnd w:id="1669"/>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bookmarkStart w:id="1670" w:name="_PERM_MCCTEMPBM_CRPT48240061___2"/>
            <w:r w:rsidRPr="003B2883">
              <w:t>- UNSPECIFIED</w:t>
            </w:r>
          </w:p>
          <w:bookmarkEnd w:id="1670"/>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79F5A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70A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9A30FA">
      <w:pPr>
        <w:pStyle w:val="Heading4"/>
        <w:rPr>
          <w:lang w:eastAsia="zh-CN"/>
        </w:rPr>
      </w:pPr>
      <w:bookmarkStart w:id="1671" w:name="_Toc25156301"/>
      <w:bookmarkStart w:id="1672" w:name="_Toc34124603"/>
      <w:bookmarkStart w:id="1673" w:name="_Toc43207725"/>
      <w:bookmarkStart w:id="1674" w:name="_Toc49857197"/>
      <w:bookmarkStart w:id="1675" w:name="_Toc56677033"/>
      <w:bookmarkStart w:id="1676" w:name="_Toc56696281"/>
      <w:bookmarkStart w:id="1677" w:name="_Toc81227625"/>
      <w:bookmarkStart w:id="1678" w:name="_Toc104238382"/>
      <w:bookmarkStart w:id="1679" w:name="_Toc104238839"/>
      <w:bookmarkStart w:id="1680" w:name="_Toc104388649"/>
      <w:bookmarkStart w:id="1681" w:name="_Toc183521321"/>
      <w:r w:rsidRPr="003B2883">
        <w:lastRenderedPageBreak/>
        <w:t>6.1.3.7</w:t>
      </w:r>
      <w:r w:rsidRPr="003B2883">
        <w:tab/>
        <w:t xml:space="preserve">Resource: </w:t>
      </w:r>
      <w:r w:rsidRPr="003B2883">
        <w:rPr>
          <w:rFonts w:hint="eastAsia"/>
          <w:lang w:eastAsia="zh-CN"/>
        </w:rPr>
        <w:t>individual subscription</w:t>
      </w:r>
      <w:bookmarkEnd w:id="1671"/>
      <w:bookmarkEnd w:id="1672"/>
      <w:bookmarkEnd w:id="1673"/>
      <w:bookmarkEnd w:id="1674"/>
      <w:bookmarkEnd w:id="1675"/>
      <w:bookmarkEnd w:id="1676"/>
      <w:bookmarkEnd w:id="1677"/>
      <w:bookmarkEnd w:id="1678"/>
      <w:bookmarkEnd w:id="1679"/>
      <w:bookmarkEnd w:id="1680"/>
      <w:bookmarkEnd w:id="1681"/>
    </w:p>
    <w:p w14:paraId="23555797" w14:textId="77777777" w:rsidR="00602AC0" w:rsidRPr="003B2883" w:rsidRDefault="00602AC0" w:rsidP="009A30FA">
      <w:pPr>
        <w:pStyle w:val="Heading5"/>
      </w:pPr>
      <w:bookmarkStart w:id="1682" w:name="_Toc25156302"/>
      <w:bookmarkStart w:id="1683" w:name="_Toc34124604"/>
      <w:bookmarkStart w:id="1684" w:name="_Toc43207726"/>
      <w:bookmarkStart w:id="1685" w:name="_Toc49857198"/>
      <w:bookmarkStart w:id="1686" w:name="_Toc56677034"/>
      <w:bookmarkStart w:id="1687" w:name="_Toc56696282"/>
      <w:bookmarkStart w:id="1688" w:name="_Toc81227626"/>
      <w:bookmarkStart w:id="1689" w:name="_Toc104238383"/>
      <w:bookmarkStart w:id="1690" w:name="_Toc104238840"/>
      <w:bookmarkStart w:id="1691" w:name="_Toc104388650"/>
      <w:bookmarkStart w:id="1692" w:name="_Toc183521322"/>
      <w:r w:rsidRPr="003B2883">
        <w:t>6.1.3.7.1</w:t>
      </w:r>
      <w:r w:rsidRPr="003B2883">
        <w:tab/>
        <w:t>Description</w:t>
      </w:r>
      <w:bookmarkEnd w:id="1682"/>
      <w:bookmarkEnd w:id="1683"/>
      <w:bookmarkEnd w:id="1684"/>
      <w:bookmarkEnd w:id="1685"/>
      <w:bookmarkEnd w:id="1686"/>
      <w:bookmarkEnd w:id="1687"/>
      <w:bookmarkEnd w:id="1688"/>
      <w:bookmarkEnd w:id="1689"/>
      <w:bookmarkEnd w:id="1690"/>
      <w:bookmarkEnd w:id="1691"/>
      <w:bookmarkEnd w:id="1692"/>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9A30FA">
      <w:pPr>
        <w:pStyle w:val="Heading5"/>
      </w:pPr>
      <w:bookmarkStart w:id="1693" w:name="_Toc25156303"/>
      <w:bookmarkStart w:id="1694" w:name="_Toc34124605"/>
      <w:bookmarkStart w:id="1695" w:name="_Toc43207727"/>
      <w:bookmarkStart w:id="1696" w:name="_Toc49857199"/>
      <w:bookmarkStart w:id="1697" w:name="_Toc56677035"/>
      <w:bookmarkStart w:id="1698" w:name="_Toc56696283"/>
      <w:bookmarkStart w:id="1699" w:name="_Toc81227627"/>
      <w:bookmarkStart w:id="1700" w:name="_Toc104238384"/>
      <w:bookmarkStart w:id="1701" w:name="_Toc104238841"/>
      <w:bookmarkStart w:id="1702" w:name="_Toc104388651"/>
      <w:bookmarkStart w:id="1703" w:name="_Toc183521323"/>
      <w:r w:rsidRPr="003B2883">
        <w:t>6.1.3.7.2</w:t>
      </w:r>
      <w:r w:rsidRPr="003B2883">
        <w:tab/>
        <w:t>Resource Definition</w:t>
      </w:r>
      <w:bookmarkEnd w:id="1693"/>
      <w:bookmarkEnd w:id="1694"/>
      <w:bookmarkEnd w:id="1695"/>
      <w:bookmarkEnd w:id="1696"/>
      <w:bookmarkEnd w:id="1697"/>
      <w:bookmarkEnd w:id="1698"/>
      <w:bookmarkEnd w:id="1699"/>
      <w:bookmarkEnd w:id="1700"/>
      <w:bookmarkEnd w:id="1701"/>
      <w:bookmarkEnd w:id="1702"/>
      <w:bookmarkEnd w:id="1703"/>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C9263C">
      <w:pPr>
        <w:rPr>
          <w:rFonts w:ascii="Arial" w:hAnsi="Arial" w:cs="Arial"/>
        </w:rPr>
      </w:pPr>
      <w:r w:rsidRPr="00C9263C">
        <w:t>This resource shall support the resource URI variables defined in table 6.1.3.7.2-1.</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9A30FA">
      <w:pPr>
        <w:pStyle w:val="Heading5"/>
      </w:pPr>
      <w:bookmarkStart w:id="1704" w:name="_Toc25156304"/>
      <w:bookmarkStart w:id="1705" w:name="_Toc34124606"/>
      <w:bookmarkStart w:id="1706" w:name="_Toc43207728"/>
      <w:bookmarkStart w:id="1707" w:name="_Toc49857200"/>
      <w:bookmarkStart w:id="1708" w:name="_Toc56677036"/>
      <w:bookmarkStart w:id="1709" w:name="_Toc56696284"/>
      <w:bookmarkStart w:id="1710" w:name="_Toc81227628"/>
      <w:bookmarkStart w:id="1711" w:name="_Toc104238385"/>
      <w:bookmarkStart w:id="1712" w:name="_Toc104238842"/>
      <w:bookmarkStart w:id="1713" w:name="_Toc104388652"/>
      <w:bookmarkStart w:id="1714" w:name="_Toc183521324"/>
      <w:r w:rsidRPr="003B2883">
        <w:t>6.1.3.7.3</w:t>
      </w:r>
      <w:r w:rsidRPr="003B2883">
        <w:tab/>
        <w:t>Resource Standard Methods</w:t>
      </w:r>
      <w:bookmarkEnd w:id="1704"/>
      <w:bookmarkEnd w:id="1705"/>
      <w:bookmarkEnd w:id="1706"/>
      <w:bookmarkEnd w:id="1707"/>
      <w:bookmarkEnd w:id="1708"/>
      <w:bookmarkEnd w:id="1709"/>
      <w:bookmarkEnd w:id="1710"/>
      <w:bookmarkEnd w:id="1711"/>
      <w:bookmarkEnd w:id="1712"/>
      <w:bookmarkEnd w:id="1713"/>
      <w:bookmarkEnd w:id="1714"/>
    </w:p>
    <w:p w14:paraId="68F95677" w14:textId="77777777" w:rsidR="00602AC0" w:rsidRPr="003B2883" w:rsidRDefault="00602AC0" w:rsidP="00FC4A87">
      <w:pPr>
        <w:pStyle w:val="Heading6"/>
      </w:pPr>
      <w:bookmarkStart w:id="1715" w:name="_Toc25156305"/>
      <w:bookmarkStart w:id="1716" w:name="_Toc34124607"/>
      <w:bookmarkStart w:id="1717" w:name="_Toc43207729"/>
      <w:bookmarkStart w:id="1718" w:name="_Toc49857201"/>
      <w:bookmarkStart w:id="1719" w:name="_Toc56677037"/>
      <w:bookmarkStart w:id="1720" w:name="_Toc56696285"/>
      <w:bookmarkStart w:id="1721" w:name="_Toc81227629"/>
      <w:bookmarkStart w:id="1722" w:name="_Toc183521325"/>
      <w:r w:rsidRPr="003B2883">
        <w:t>6.1.3.7.3.1</w:t>
      </w:r>
      <w:r w:rsidRPr="003B2883">
        <w:tab/>
      </w:r>
      <w:r w:rsidRPr="003B2883">
        <w:rPr>
          <w:rFonts w:hint="eastAsia"/>
        </w:rPr>
        <w:t>DELETE</w:t>
      </w:r>
      <w:bookmarkEnd w:id="1715"/>
      <w:bookmarkEnd w:id="1716"/>
      <w:bookmarkEnd w:id="1717"/>
      <w:bookmarkEnd w:id="1718"/>
      <w:bookmarkEnd w:id="1719"/>
      <w:bookmarkEnd w:id="1720"/>
      <w:bookmarkEnd w:id="1721"/>
      <w:bookmarkEnd w:id="1722"/>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bookmarkStart w:id="1723" w:name="_PERM_MCCTEMPBM_CRPT48240063___7"/>
            <w:r w:rsidRPr="003B2883">
              <w:t>-</w:t>
            </w:r>
            <w:r w:rsidRPr="003B2883">
              <w:tab/>
            </w:r>
            <w:r w:rsidRPr="003B2883">
              <w:rPr>
                <w:rFonts w:ascii="Arial" w:hAnsi="Arial"/>
                <w:sz w:val="18"/>
              </w:rPr>
              <w:t>SUBSCRIPTION_NOT_FOUND</w:t>
            </w:r>
            <w:bookmarkEnd w:id="1723"/>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EC4D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E497E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FC4A87">
      <w:pPr>
        <w:pStyle w:val="Heading6"/>
      </w:pPr>
      <w:bookmarkStart w:id="1724" w:name="_Toc25156306"/>
      <w:bookmarkStart w:id="1725" w:name="_Toc34124608"/>
      <w:bookmarkStart w:id="1726" w:name="_Toc43207730"/>
      <w:bookmarkStart w:id="1727" w:name="_Toc49857202"/>
      <w:bookmarkStart w:id="1728" w:name="_Toc56677038"/>
      <w:bookmarkStart w:id="1729" w:name="_Toc56696286"/>
      <w:bookmarkStart w:id="1730" w:name="_Toc81227630"/>
      <w:bookmarkStart w:id="1731" w:name="_Toc183521326"/>
      <w:r w:rsidRPr="003B2883">
        <w:t>6.1.3.7.3.2</w:t>
      </w:r>
      <w:r w:rsidRPr="003B2883">
        <w:tab/>
        <w:t>PUT</w:t>
      </w:r>
      <w:bookmarkEnd w:id="1724"/>
      <w:bookmarkEnd w:id="1725"/>
      <w:bookmarkEnd w:id="1726"/>
      <w:bookmarkEnd w:id="1727"/>
      <w:bookmarkEnd w:id="1728"/>
      <w:bookmarkEnd w:id="1729"/>
      <w:bookmarkEnd w:id="1730"/>
      <w:bookmarkEnd w:id="1731"/>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93C2B"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8B29F"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9A30FA">
      <w:pPr>
        <w:pStyle w:val="Heading4"/>
      </w:pPr>
      <w:bookmarkStart w:id="1732" w:name="_Toc25156307"/>
      <w:bookmarkStart w:id="1733" w:name="_Toc34124609"/>
      <w:bookmarkStart w:id="1734" w:name="_Toc43207731"/>
      <w:bookmarkStart w:id="1735" w:name="_Toc49857203"/>
      <w:bookmarkStart w:id="1736" w:name="_Toc56677039"/>
      <w:bookmarkStart w:id="1737" w:name="_Toc56696287"/>
      <w:bookmarkStart w:id="1738" w:name="_Toc81227631"/>
      <w:bookmarkStart w:id="1739" w:name="_Toc104238386"/>
      <w:bookmarkStart w:id="1740" w:name="_Toc104238843"/>
      <w:bookmarkStart w:id="1741" w:name="_Toc104388653"/>
      <w:bookmarkStart w:id="1742" w:name="_Toc183521327"/>
      <w:r w:rsidRPr="003B2883">
        <w:t>6.1.3.8</w:t>
      </w:r>
      <w:r w:rsidRPr="003B2883">
        <w:tab/>
        <w:t>Resource: Non UE N2</w:t>
      </w:r>
      <w:r>
        <w:t xml:space="preserve"> </w:t>
      </w:r>
      <w:r w:rsidRPr="003B2883">
        <w:t>Messages Collection</w:t>
      </w:r>
      <w:bookmarkEnd w:id="1732"/>
      <w:bookmarkEnd w:id="1733"/>
      <w:bookmarkEnd w:id="1734"/>
      <w:bookmarkEnd w:id="1735"/>
      <w:bookmarkEnd w:id="1736"/>
      <w:bookmarkEnd w:id="1737"/>
      <w:bookmarkEnd w:id="1738"/>
      <w:bookmarkEnd w:id="1739"/>
      <w:bookmarkEnd w:id="1740"/>
      <w:bookmarkEnd w:id="1741"/>
      <w:bookmarkEnd w:id="1742"/>
    </w:p>
    <w:p w14:paraId="52A51931" w14:textId="77777777" w:rsidR="00602AC0" w:rsidRPr="003B2883" w:rsidRDefault="00602AC0" w:rsidP="009A30FA">
      <w:pPr>
        <w:pStyle w:val="Heading5"/>
      </w:pPr>
      <w:bookmarkStart w:id="1743" w:name="_Toc25156308"/>
      <w:bookmarkStart w:id="1744" w:name="_Toc34124610"/>
      <w:bookmarkStart w:id="1745" w:name="_Toc43207732"/>
      <w:bookmarkStart w:id="1746" w:name="_Toc49857204"/>
      <w:bookmarkStart w:id="1747" w:name="_Toc56677040"/>
      <w:bookmarkStart w:id="1748" w:name="_Toc56696288"/>
      <w:bookmarkStart w:id="1749" w:name="_Toc81227632"/>
      <w:bookmarkStart w:id="1750" w:name="_Toc104238387"/>
      <w:bookmarkStart w:id="1751" w:name="_Toc104238844"/>
      <w:bookmarkStart w:id="1752" w:name="_Toc104388654"/>
      <w:bookmarkStart w:id="1753" w:name="_Toc183521328"/>
      <w:r w:rsidRPr="003B2883">
        <w:t>6.1.3.8.1</w:t>
      </w:r>
      <w:r w:rsidRPr="003B2883">
        <w:tab/>
        <w:t>Description</w:t>
      </w:r>
      <w:bookmarkEnd w:id="1743"/>
      <w:bookmarkEnd w:id="1744"/>
      <w:bookmarkEnd w:id="1745"/>
      <w:bookmarkEnd w:id="1746"/>
      <w:bookmarkEnd w:id="1747"/>
      <w:bookmarkEnd w:id="1748"/>
      <w:bookmarkEnd w:id="1749"/>
      <w:bookmarkEnd w:id="1750"/>
      <w:bookmarkEnd w:id="1751"/>
      <w:bookmarkEnd w:id="1752"/>
      <w:bookmarkEnd w:id="1753"/>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9A30FA">
      <w:pPr>
        <w:pStyle w:val="Heading5"/>
      </w:pPr>
      <w:bookmarkStart w:id="1754" w:name="_Toc25156309"/>
      <w:bookmarkStart w:id="1755" w:name="_Toc34124611"/>
      <w:bookmarkStart w:id="1756" w:name="_Toc43207733"/>
      <w:bookmarkStart w:id="1757" w:name="_Toc49857205"/>
      <w:bookmarkStart w:id="1758" w:name="_Toc56677041"/>
      <w:bookmarkStart w:id="1759" w:name="_Toc56696289"/>
      <w:bookmarkStart w:id="1760" w:name="_Toc81227633"/>
      <w:bookmarkStart w:id="1761" w:name="_Toc104238388"/>
      <w:bookmarkStart w:id="1762" w:name="_Toc104238845"/>
      <w:bookmarkStart w:id="1763" w:name="_Toc104388655"/>
      <w:bookmarkStart w:id="1764" w:name="_Toc183521329"/>
      <w:r w:rsidRPr="003B2883">
        <w:t>6.1.3.8.2</w:t>
      </w:r>
      <w:r w:rsidRPr="003B2883">
        <w:tab/>
        <w:t>Resource Definition</w:t>
      </w:r>
      <w:bookmarkEnd w:id="1754"/>
      <w:bookmarkEnd w:id="1755"/>
      <w:bookmarkEnd w:id="1756"/>
      <w:bookmarkEnd w:id="1757"/>
      <w:bookmarkEnd w:id="1758"/>
      <w:bookmarkEnd w:id="1759"/>
      <w:bookmarkEnd w:id="1760"/>
      <w:bookmarkEnd w:id="1761"/>
      <w:bookmarkEnd w:id="1762"/>
      <w:bookmarkEnd w:id="1763"/>
      <w:bookmarkEnd w:id="1764"/>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C9263C">
      <w:pPr>
        <w:rPr>
          <w:rFonts w:ascii="Arial" w:hAnsi="Arial" w:cs="Arial"/>
        </w:rPr>
      </w:pPr>
      <w:r w:rsidRPr="00C9263C">
        <w:t>This resource shall support the resource URI variables defined in table 6.1.3.8.2-1.</w:t>
      </w:r>
    </w:p>
    <w:p w14:paraId="4E3A693E" w14:textId="77777777" w:rsidR="00602AC0" w:rsidRPr="003B2883" w:rsidRDefault="00602AC0" w:rsidP="00602AC0">
      <w:pPr>
        <w:pStyle w:val="TH"/>
        <w:rPr>
          <w:rFonts w:cs="Arial"/>
        </w:rPr>
      </w:pPr>
      <w:r w:rsidRPr="003B2883">
        <w:lastRenderedPageBreak/>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9A30FA">
      <w:pPr>
        <w:pStyle w:val="Heading5"/>
      </w:pPr>
      <w:bookmarkStart w:id="1765" w:name="_Toc25156310"/>
      <w:bookmarkStart w:id="1766" w:name="_Toc34124612"/>
      <w:bookmarkStart w:id="1767" w:name="_Toc43207734"/>
      <w:bookmarkStart w:id="1768" w:name="_Toc49857206"/>
      <w:bookmarkStart w:id="1769" w:name="_Toc56677042"/>
      <w:bookmarkStart w:id="1770" w:name="_Toc56696290"/>
      <w:bookmarkStart w:id="1771" w:name="_Toc81227634"/>
      <w:bookmarkStart w:id="1772" w:name="_Toc104238389"/>
      <w:bookmarkStart w:id="1773" w:name="_Toc104238846"/>
      <w:bookmarkStart w:id="1774" w:name="_Toc104388656"/>
      <w:bookmarkStart w:id="1775" w:name="_Toc183521330"/>
      <w:r w:rsidRPr="003B2883">
        <w:t>6.1.3.8.3</w:t>
      </w:r>
      <w:r w:rsidRPr="003B2883">
        <w:tab/>
        <w:t>Resource Standard Methods</w:t>
      </w:r>
      <w:bookmarkEnd w:id="1765"/>
      <w:bookmarkEnd w:id="1766"/>
      <w:bookmarkEnd w:id="1767"/>
      <w:bookmarkEnd w:id="1768"/>
      <w:bookmarkEnd w:id="1769"/>
      <w:bookmarkEnd w:id="1770"/>
      <w:bookmarkEnd w:id="1771"/>
      <w:bookmarkEnd w:id="1772"/>
      <w:bookmarkEnd w:id="1773"/>
      <w:bookmarkEnd w:id="1774"/>
      <w:bookmarkEnd w:id="1775"/>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9A30FA">
      <w:pPr>
        <w:pStyle w:val="Heading5"/>
      </w:pPr>
      <w:bookmarkStart w:id="1776" w:name="_Toc25156311"/>
      <w:bookmarkStart w:id="1777" w:name="_Toc34124613"/>
      <w:bookmarkStart w:id="1778" w:name="_Toc43207735"/>
      <w:bookmarkStart w:id="1779" w:name="_Toc49857207"/>
      <w:bookmarkStart w:id="1780" w:name="_Toc56677043"/>
      <w:bookmarkStart w:id="1781" w:name="_Toc56696291"/>
      <w:bookmarkStart w:id="1782" w:name="_Toc81227635"/>
      <w:bookmarkStart w:id="1783" w:name="_Toc104238390"/>
      <w:bookmarkStart w:id="1784" w:name="_Toc104238847"/>
      <w:bookmarkStart w:id="1785" w:name="_Toc104388657"/>
      <w:bookmarkStart w:id="1786" w:name="_Toc183521331"/>
      <w:r w:rsidRPr="003B2883">
        <w:t>6.1.3.8.4</w:t>
      </w:r>
      <w:r w:rsidRPr="003B2883">
        <w:tab/>
        <w:t>Resource Custom Operations</w:t>
      </w:r>
      <w:bookmarkEnd w:id="1776"/>
      <w:bookmarkEnd w:id="1777"/>
      <w:bookmarkEnd w:id="1778"/>
      <w:bookmarkEnd w:id="1779"/>
      <w:bookmarkEnd w:id="1780"/>
      <w:bookmarkEnd w:id="1781"/>
      <w:bookmarkEnd w:id="1782"/>
      <w:bookmarkEnd w:id="1783"/>
      <w:bookmarkEnd w:id="1784"/>
      <w:bookmarkEnd w:id="1785"/>
      <w:bookmarkEnd w:id="1786"/>
    </w:p>
    <w:p w14:paraId="20EBED90" w14:textId="77777777" w:rsidR="00602AC0" w:rsidRPr="003B2883" w:rsidRDefault="00602AC0" w:rsidP="00FC4A87">
      <w:pPr>
        <w:pStyle w:val="Heading6"/>
      </w:pPr>
      <w:bookmarkStart w:id="1787" w:name="_Toc25156312"/>
      <w:bookmarkStart w:id="1788" w:name="_Toc34124614"/>
      <w:bookmarkStart w:id="1789" w:name="_Toc43207736"/>
      <w:bookmarkStart w:id="1790" w:name="_Toc49857208"/>
      <w:bookmarkStart w:id="1791" w:name="_Toc56677044"/>
      <w:bookmarkStart w:id="1792" w:name="_Toc56696292"/>
      <w:bookmarkStart w:id="1793" w:name="_Toc81227636"/>
      <w:bookmarkStart w:id="1794" w:name="_Toc104238391"/>
      <w:bookmarkStart w:id="1795" w:name="_Toc104238848"/>
      <w:bookmarkStart w:id="1796" w:name="_Toc104388658"/>
      <w:bookmarkStart w:id="1797" w:name="_Toc183521332"/>
      <w:r w:rsidRPr="003B2883">
        <w:t>6.1.3.8.4.1</w:t>
      </w:r>
      <w:r w:rsidRPr="003B2883">
        <w:tab/>
        <w:t>Overview</w:t>
      </w:r>
      <w:bookmarkEnd w:id="1787"/>
      <w:bookmarkEnd w:id="1788"/>
      <w:bookmarkEnd w:id="1789"/>
      <w:bookmarkEnd w:id="1790"/>
      <w:bookmarkEnd w:id="1791"/>
      <w:bookmarkEnd w:id="1792"/>
      <w:bookmarkEnd w:id="1793"/>
      <w:bookmarkEnd w:id="1794"/>
      <w:bookmarkEnd w:id="1795"/>
      <w:bookmarkEnd w:id="1796"/>
      <w:bookmarkEnd w:id="1797"/>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FC4A87">
      <w:pPr>
        <w:pStyle w:val="Heading6"/>
        <w:rPr>
          <w:lang w:eastAsia="zh-CN"/>
        </w:rPr>
      </w:pPr>
      <w:bookmarkStart w:id="1798" w:name="_Toc25156313"/>
      <w:bookmarkStart w:id="1799" w:name="_Toc34124615"/>
      <w:bookmarkStart w:id="1800" w:name="_Toc43207737"/>
      <w:bookmarkStart w:id="1801" w:name="_Toc49857209"/>
      <w:bookmarkStart w:id="1802" w:name="_Toc56677045"/>
      <w:bookmarkStart w:id="1803" w:name="_Toc56696293"/>
      <w:bookmarkStart w:id="1804" w:name="_Toc81227637"/>
      <w:bookmarkStart w:id="1805" w:name="_Toc104238392"/>
      <w:bookmarkStart w:id="1806" w:name="_Toc104238849"/>
      <w:bookmarkStart w:id="1807" w:name="_Toc104388659"/>
      <w:bookmarkStart w:id="1808" w:name="_Toc183521333"/>
      <w:r w:rsidRPr="003B2883">
        <w:t>6.1.3.8.4.2</w:t>
      </w:r>
      <w:r w:rsidRPr="003B2883">
        <w:tab/>
        <w:t xml:space="preserve">Operation: </w:t>
      </w:r>
      <w:r w:rsidRPr="003B2883">
        <w:rPr>
          <w:lang w:eastAsia="zh-CN"/>
        </w:rPr>
        <w:t>transfer</w:t>
      </w:r>
      <w:bookmarkEnd w:id="1798"/>
      <w:bookmarkEnd w:id="1799"/>
      <w:bookmarkEnd w:id="1800"/>
      <w:bookmarkEnd w:id="1801"/>
      <w:bookmarkEnd w:id="1802"/>
      <w:bookmarkEnd w:id="1803"/>
      <w:bookmarkEnd w:id="1804"/>
      <w:bookmarkEnd w:id="1805"/>
      <w:bookmarkEnd w:id="1806"/>
      <w:bookmarkEnd w:id="1807"/>
      <w:bookmarkEnd w:id="1808"/>
    </w:p>
    <w:p w14:paraId="5A4F983D" w14:textId="77777777" w:rsidR="00602AC0" w:rsidRPr="003B2883" w:rsidRDefault="00602AC0" w:rsidP="00FC4A87">
      <w:pPr>
        <w:pStyle w:val="Heading7"/>
      </w:pPr>
      <w:bookmarkStart w:id="1809" w:name="_Toc43207738"/>
      <w:bookmarkStart w:id="1810" w:name="_Toc81227638"/>
      <w:bookmarkStart w:id="1811" w:name="_Toc183521334"/>
      <w:r w:rsidRPr="003B2883">
        <w:t>6.1.3.8.4.2.1</w:t>
      </w:r>
      <w:r w:rsidRPr="003B2883">
        <w:tab/>
        <w:t>Description</w:t>
      </w:r>
      <w:bookmarkEnd w:id="1809"/>
      <w:bookmarkEnd w:id="1810"/>
      <w:bookmarkEnd w:id="1811"/>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FC4A87">
      <w:pPr>
        <w:pStyle w:val="Heading7"/>
      </w:pPr>
      <w:bookmarkStart w:id="1812" w:name="_Toc43207739"/>
      <w:bookmarkStart w:id="1813" w:name="_Toc81227639"/>
      <w:bookmarkStart w:id="1814" w:name="_Toc183521335"/>
      <w:r w:rsidRPr="003B2883">
        <w:t>6.1.3.8.4.2.2</w:t>
      </w:r>
      <w:r w:rsidRPr="003B2883">
        <w:tab/>
        <w:t>Operation Definition</w:t>
      </w:r>
      <w:bookmarkEnd w:id="1812"/>
      <w:bookmarkEnd w:id="1813"/>
      <w:bookmarkEnd w:id="1814"/>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bookmarkStart w:id="1815" w:name="_PERM_MCCTEMPBM_CRPT48240065___2"/>
            <w:r w:rsidRPr="003B2883">
              <w:t>- UNSPECIFIED</w:t>
            </w:r>
          </w:p>
          <w:bookmarkEnd w:id="1815"/>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bookmarkStart w:id="1816" w:name="_PERM_MCCTEMPBM_CRPT48240066___2"/>
            <w:r w:rsidRPr="003B2883">
              <w:t>- CONTEXT_NOT_FOUND</w:t>
            </w:r>
          </w:p>
          <w:bookmarkEnd w:id="1816"/>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82505"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8BB27"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9A30FA">
      <w:pPr>
        <w:pStyle w:val="Heading4"/>
      </w:pPr>
      <w:bookmarkStart w:id="1817" w:name="_Toc25156314"/>
      <w:bookmarkStart w:id="1818" w:name="_Toc34124616"/>
      <w:bookmarkStart w:id="1819" w:name="_Toc43207740"/>
      <w:bookmarkStart w:id="1820" w:name="_Toc49857210"/>
      <w:bookmarkStart w:id="1821" w:name="_Toc56677046"/>
      <w:bookmarkStart w:id="1822" w:name="_Toc56696294"/>
      <w:bookmarkStart w:id="1823" w:name="_Toc81227640"/>
      <w:bookmarkStart w:id="1824" w:name="_Toc104238393"/>
      <w:bookmarkStart w:id="1825" w:name="_Toc104238850"/>
      <w:bookmarkStart w:id="1826" w:name="_Toc104388660"/>
      <w:bookmarkStart w:id="1827" w:name="_Toc183521336"/>
      <w:r w:rsidRPr="003B2883">
        <w:lastRenderedPageBreak/>
        <w:t>6.1.3.9</w:t>
      </w:r>
      <w:r w:rsidRPr="003B2883">
        <w:tab/>
        <w:t>Resource: Non UE N2</w:t>
      </w:r>
      <w:r>
        <w:t xml:space="preserve"> </w:t>
      </w:r>
      <w:r w:rsidRPr="003B2883">
        <w:t>Messages Subscriptions Collection</w:t>
      </w:r>
      <w:bookmarkEnd w:id="1817"/>
      <w:bookmarkEnd w:id="1818"/>
      <w:bookmarkEnd w:id="1819"/>
      <w:bookmarkEnd w:id="1820"/>
      <w:bookmarkEnd w:id="1821"/>
      <w:bookmarkEnd w:id="1822"/>
      <w:bookmarkEnd w:id="1823"/>
      <w:bookmarkEnd w:id="1824"/>
      <w:bookmarkEnd w:id="1825"/>
      <w:bookmarkEnd w:id="1826"/>
      <w:bookmarkEnd w:id="1827"/>
    </w:p>
    <w:p w14:paraId="60F43E39" w14:textId="77777777" w:rsidR="00602AC0" w:rsidRPr="003B2883" w:rsidRDefault="00602AC0" w:rsidP="009A30FA">
      <w:pPr>
        <w:pStyle w:val="Heading5"/>
      </w:pPr>
      <w:bookmarkStart w:id="1828" w:name="_Toc25156315"/>
      <w:bookmarkStart w:id="1829" w:name="_Toc34124617"/>
      <w:bookmarkStart w:id="1830" w:name="_Toc43207741"/>
      <w:bookmarkStart w:id="1831" w:name="_Toc49857211"/>
      <w:bookmarkStart w:id="1832" w:name="_Toc56677047"/>
      <w:bookmarkStart w:id="1833" w:name="_Toc56696295"/>
      <w:bookmarkStart w:id="1834" w:name="_Toc81227641"/>
      <w:bookmarkStart w:id="1835" w:name="_Toc104238394"/>
      <w:bookmarkStart w:id="1836" w:name="_Toc104238851"/>
      <w:bookmarkStart w:id="1837" w:name="_Toc104388661"/>
      <w:bookmarkStart w:id="1838" w:name="_Toc183521337"/>
      <w:r w:rsidRPr="003B2883">
        <w:t>6.1.3.9.1</w:t>
      </w:r>
      <w:r w:rsidRPr="003B2883">
        <w:tab/>
        <w:t>Description</w:t>
      </w:r>
      <w:bookmarkEnd w:id="1828"/>
      <w:bookmarkEnd w:id="1829"/>
      <w:bookmarkEnd w:id="1830"/>
      <w:bookmarkEnd w:id="1831"/>
      <w:bookmarkEnd w:id="1832"/>
      <w:bookmarkEnd w:id="1833"/>
      <w:bookmarkEnd w:id="1834"/>
      <w:bookmarkEnd w:id="1835"/>
      <w:bookmarkEnd w:id="1836"/>
      <w:bookmarkEnd w:id="1837"/>
      <w:bookmarkEnd w:id="1838"/>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9A30FA">
      <w:pPr>
        <w:pStyle w:val="Heading5"/>
      </w:pPr>
      <w:bookmarkStart w:id="1839" w:name="_Toc25156316"/>
      <w:bookmarkStart w:id="1840" w:name="_Toc34124618"/>
      <w:bookmarkStart w:id="1841" w:name="_Toc43207742"/>
      <w:bookmarkStart w:id="1842" w:name="_Toc49857212"/>
      <w:bookmarkStart w:id="1843" w:name="_Toc56677048"/>
      <w:bookmarkStart w:id="1844" w:name="_Toc56696296"/>
      <w:bookmarkStart w:id="1845" w:name="_Toc81227642"/>
      <w:bookmarkStart w:id="1846" w:name="_Toc104238395"/>
      <w:bookmarkStart w:id="1847" w:name="_Toc104238852"/>
      <w:bookmarkStart w:id="1848" w:name="_Toc104388662"/>
      <w:bookmarkStart w:id="1849" w:name="_Toc183521338"/>
      <w:r w:rsidRPr="003B2883">
        <w:t>6.1.3.9.2</w:t>
      </w:r>
      <w:r w:rsidRPr="003B2883">
        <w:tab/>
        <w:t>Resource Definition</w:t>
      </w:r>
      <w:bookmarkEnd w:id="1839"/>
      <w:bookmarkEnd w:id="1840"/>
      <w:bookmarkEnd w:id="1841"/>
      <w:bookmarkEnd w:id="1842"/>
      <w:bookmarkEnd w:id="1843"/>
      <w:bookmarkEnd w:id="1844"/>
      <w:bookmarkEnd w:id="1845"/>
      <w:bookmarkEnd w:id="1846"/>
      <w:bookmarkEnd w:id="1847"/>
      <w:bookmarkEnd w:id="1848"/>
      <w:bookmarkEnd w:id="1849"/>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C9263C">
      <w:pPr>
        <w:rPr>
          <w:rFonts w:ascii="Arial" w:hAnsi="Arial" w:cs="Arial"/>
        </w:rPr>
      </w:pPr>
      <w:r w:rsidRPr="00C9263C">
        <w:t>This resource shall support the resource URI variables defined in table 6.1.3.9.2-1.</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9A30FA">
      <w:pPr>
        <w:pStyle w:val="Heading5"/>
      </w:pPr>
      <w:bookmarkStart w:id="1850" w:name="_Toc25156317"/>
      <w:bookmarkStart w:id="1851" w:name="_Toc34124619"/>
      <w:bookmarkStart w:id="1852" w:name="_Toc43207743"/>
      <w:bookmarkStart w:id="1853" w:name="_Toc49857213"/>
      <w:bookmarkStart w:id="1854" w:name="_Toc56677049"/>
      <w:bookmarkStart w:id="1855" w:name="_Toc56696297"/>
      <w:bookmarkStart w:id="1856" w:name="_Toc81227643"/>
      <w:bookmarkStart w:id="1857" w:name="_Toc104238396"/>
      <w:bookmarkStart w:id="1858" w:name="_Toc104238853"/>
      <w:bookmarkStart w:id="1859" w:name="_Toc104388663"/>
      <w:bookmarkStart w:id="1860" w:name="_Toc183521339"/>
      <w:r w:rsidRPr="003B2883">
        <w:t>6.1.3.9.3</w:t>
      </w:r>
      <w:r w:rsidRPr="003B2883">
        <w:tab/>
        <w:t>Resource Standard Methods</w:t>
      </w:r>
      <w:bookmarkEnd w:id="1850"/>
      <w:bookmarkEnd w:id="1851"/>
      <w:bookmarkEnd w:id="1852"/>
      <w:bookmarkEnd w:id="1853"/>
      <w:bookmarkEnd w:id="1854"/>
      <w:bookmarkEnd w:id="1855"/>
      <w:bookmarkEnd w:id="1856"/>
      <w:bookmarkEnd w:id="1857"/>
      <w:bookmarkEnd w:id="1858"/>
      <w:bookmarkEnd w:id="1859"/>
      <w:bookmarkEnd w:id="1860"/>
    </w:p>
    <w:p w14:paraId="73F53C5B" w14:textId="77777777" w:rsidR="00602AC0" w:rsidRPr="003B2883" w:rsidRDefault="00602AC0" w:rsidP="00FC4A87">
      <w:pPr>
        <w:pStyle w:val="Heading6"/>
      </w:pPr>
      <w:bookmarkStart w:id="1861" w:name="_Toc25156318"/>
      <w:bookmarkStart w:id="1862" w:name="_Toc34124620"/>
      <w:bookmarkStart w:id="1863" w:name="_Toc43207744"/>
      <w:bookmarkStart w:id="1864" w:name="_Toc49857214"/>
      <w:bookmarkStart w:id="1865" w:name="_Toc56677050"/>
      <w:bookmarkStart w:id="1866" w:name="_Toc56696298"/>
      <w:bookmarkStart w:id="1867" w:name="_Toc81227644"/>
      <w:bookmarkStart w:id="1868" w:name="_Toc183521340"/>
      <w:r w:rsidRPr="003B2883">
        <w:t>6.1.3.9.3.1</w:t>
      </w:r>
      <w:r w:rsidRPr="003B2883">
        <w:tab/>
        <w:t>POST</w:t>
      </w:r>
      <w:bookmarkEnd w:id="1861"/>
      <w:bookmarkEnd w:id="1862"/>
      <w:bookmarkEnd w:id="1863"/>
      <w:bookmarkEnd w:id="1864"/>
      <w:bookmarkEnd w:id="1865"/>
      <w:bookmarkEnd w:id="1866"/>
      <w:bookmarkEnd w:id="1867"/>
      <w:bookmarkEnd w:id="1868"/>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292C02"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E4BE9"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9A30FA">
      <w:pPr>
        <w:pStyle w:val="Heading5"/>
      </w:pPr>
      <w:bookmarkStart w:id="1869" w:name="_Toc25156319"/>
      <w:bookmarkStart w:id="1870" w:name="_Toc34124621"/>
      <w:bookmarkStart w:id="1871" w:name="_Toc43207745"/>
      <w:bookmarkStart w:id="1872" w:name="_Toc49857215"/>
      <w:bookmarkStart w:id="1873" w:name="_Toc56677051"/>
      <w:bookmarkStart w:id="1874" w:name="_Toc56696299"/>
      <w:bookmarkStart w:id="1875" w:name="_Toc81227645"/>
      <w:bookmarkStart w:id="1876" w:name="_Toc104238397"/>
      <w:bookmarkStart w:id="1877" w:name="_Toc104238854"/>
      <w:bookmarkStart w:id="1878" w:name="_Toc104388664"/>
      <w:bookmarkStart w:id="1879" w:name="_Toc183521341"/>
      <w:r w:rsidRPr="003B2883">
        <w:t>6.1.3.9.4</w:t>
      </w:r>
      <w:r w:rsidRPr="003B2883">
        <w:tab/>
        <w:t>Resource Custom Operations</w:t>
      </w:r>
      <w:bookmarkEnd w:id="1869"/>
      <w:bookmarkEnd w:id="1870"/>
      <w:bookmarkEnd w:id="1871"/>
      <w:bookmarkEnd w:id="1872"/>
      <w:bookmarkEnd w:id="1873"/>
      <w:bookmarkEnd w:id="1874"/>
      <w:bookmarkEnd w:id="1875"/>
      <w:bookmarkEnd w:id="1876"/>
      <w:bookmarkEnd w:id="1877"/>
      <w:bookmarkEnd w:id="1878"/>
      <w:bookmarkEnd w:id="1879"/>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9A30FA">
      <w:pPr>
        <w:pStyle w:val="Heading4"/>
      </w:pPr>
      <w:bookmarkStart w:id="1880" w:name="_Toc25156320"/>
      <w:bookmarkStart w:id="1881" w:name="_Toc34124622"/>
      <w:bookmarkStart w:id="1882" w:name="_Toc43207746"/>
      <w:bookmarkStart w:id="1883" w:name="_Toc49857216"/>
      <w:bookmarkStart w:id="1884" w:name="_Toc56677052"/>
      <w:bookmarkStart w:id="1885" w:name="_Toc56696300"/>
      <w:bookmarkStart w:id="1886" w:name="_Toc81227646"/>
      <w:bookmarkStart w:id="1887" w:name="_Toc104238398"/>
      <w:bookmarkStart w:id="1888" w:name="_Toc104238855"/>
      <w:bookmarkStart w:id="1889" w:name="_Toc104388665"/>
      <w:bookmarkStart w:id="1890" w:name="_Toc183521342"/>
      <w:r w:rsidRPr="003B2883">
        <w:lastRenderedPageBreak/>
        <w:t>6.1.3.10</w:t>
      </w:r>
      <w:r w:rsidRPr="003B2883">
        <w:tab/>
        <w:t>Resource: Non UE N2 Message Notification Individual Subscription</w:t>
      </w:r>
      <w:bookmarkEnd w:id="1880"/>
      <w:bookmarkEnd w:id="1881"/>
      <w:bookmarkEnd w:id="1882"/>
      <w:bookmarkEnd w:id="1883"/>
      <w:bookmarkEnd w:id="1884"/>
      <w:bookmarkEnd w:id="1885"/>
      <w:bookmarkEnd w:id="1886"/>
      <w:bookmarkEnd w:id="1887"/>
      <w:bookmarkEnd w:id="1888"/>
      <w:bookmarkEnd w:id="1889"/>
      <w:bookmarkEnd w:id="1890"/>
    </w:p>
    <w:p w14:paraId="27DBD263" w14:textId="77777777" w:rsidR="00602AC0" w:rsidRPr="003B2883" w:rsidRDefault="00602AC0" w:rsidP="009A30FA">
      <w:pPr>
        <w:pStyle w:val="Heading5"/>
      </w:pPr>
      <w:bookmarkStart w:id="1891" w:name="_Toc25156321"/>
      <w:bookmarkStart w:id="1892" w:name="_Toc34124623"/>
      <w:bookmarkStart w:id="1893" w:name="_Toc43207747"/>
      <w:bookmarkStart w:id="1894" w:name="_Toc49857217"/>
      <w:bookmarkStart w:id="1895" w:name="_Toc56677053"/>
      <w:bookmarkStart w:id="1896" w:name="_Toc56696301"/>
      <w:bookmarkStart w:id="1897" w:name="_Toc81227647"/>
      <w:bookmarkStart w:id="1898" w:name="_Toc104238399"/>
      <w:bookmarkStart w:id="1899" w:name="_Toc104238856"/>
      <w:bookmarkStart w:id="1900" w:name="_Toc104388666"/>
      <w:bookmarkStart w:id="1901" w:name="_Toc183521343"/>
      <w:r w:rsidRPr="003B2883">
        <w:t>6.1.3.10.1</w:t>
      </w:r>
      <w:r w:rsidRPr="003B2883">
        <w:tab/>
        <w:t>Description</w:t>
      </w:r>
      <w:bookmarkEnd w:id="1891"/>
      <w:bookmarkEnd w:id="1892"/>
      <w:bookmarkEnd w:id="1893"/>
      <w:bookmarkEnd w:id="1894"/>
      <w:bookmarkEnd w:id="1895"/>
      <w:bookmarkEnd w:id="1896"/>
      <w:bookmarkEnd w:id="1897"/>
      <w:bookmarkEnd w:id="1898"/>
      <w:bookmarkEnd w:id="1899"/>
      <w:bookmarkEnd w:id="1900"/>
      <w:bookmarkEnd w:id="1901"/>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9A30FA">
      <w:pPr>
        <w:pStyle w:val="Heading5"/>
      </w:pPr>
      <w:bookmarkStart w:id="1902" w:name="_Toc25156322"/>
      <w:bookmarkStart w:id="1903" w:name="_Toc34124624"/>
      <w:bookmarkStart w:id="1904" w:name="_Toc43207748"/>
      <w:bookmarkStart w:id="1905" w:name="_Toc49857218"/>
      <w:bookmarkStart w:id="1906" w:name="_Toc56677054"/>
      <w:bookmarkStart w:id="1907" w:name="_Toc56696302"/>
      <w:bookmarkStart w:id="1908" w:name="_Toc81227648"/>
      <w:bookmarkStart w:id="1909" w:name="_Toc104238400"/>
      <w:bookmarkStart w:id="1910" w:name="_Toc104238857"/>
      <w:bookmarkStart w:id="1911" w:name="_Toc104388667"/>
      <w:bookmarkStart w:id="1912" w:name="_Toc183521344"/>
      <w:r w:rsidRPr="003B2883">
        <w:t>6.1.3.10.2</w:t>
      </w:r>
      <w:r w:rsidRPr="003B2883">
        <w:tab/>
        <w:t>Resource Definition</w:t>
      </w:r>
      <w:bookmarkEnd w:id="1902"/>
      <w:bookmarkEnd w:id="1903"/>
      <w:bookmarkEnd w:id="1904"/>
      <w:bookmarkEnd w:id="1905"/>
      <w:bookmarkEnd w:id="1906"/>
      <w:bookmarkEnd w:id="1907"/>
      <w:bookmarkEnd w:id="1908"/>
      <w:bookmarkEnd w:id="1909"/>
      <w:bookmarkEnd w:id="1910"/>
      <w:bookmarkEnd w:id="1911"/>
      <w:bookmarkEnd w:id="1912"/>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C9263C">
      <w:pPr>
        <w:rPr>
          <w:rFonts w:ascii="Arial" w:hAnsi="Arial" w:cs="Arial"/>
        </w:rPr>
      </w:pPr>
      <w:r w:rsidRPr="00C9263C">
        <w:t>This resource shall support the resource URI variables defined in table 6.1.3.10.2-1.</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9A30FA">
      <w:pPr>
        <w:pStyle w:val="Heading5"/>
      </w:pPr>
      <w:bookmarkStart w:id="1913" w:name="_Toc25156323"/>
      <w:bookmarkStart w:id="1914" w:name="_Toc34124625"/>
      <w:bookmarkStart w:id="1915" w:name="_Toc43207749"/>
      <w:bookmarkStart w:id="1916" w:name="_Toc49857219"/>
      <w:bookmarkStart w:id="1917" w:name="_Toc56677055"/>
      <w:bookmarkStart w:id="1918" w:name="_Toc56696303"/>
      <w:bookmarkStart w:id="1919" w:name="_Toc81227649"/>
      <w:bookmarkStart w:id="1920" w:name="_Toc104238401"/>
      <w:bookmarkStart w:id="1921" w:name="_Toc104238858"/>
      <w:bookmarkStart w:id="1922" w:name="_Toc104388668"/>
      <w:bookmarkStart w:id="1923" w:name="_Toc183521345"/>
      <w:r w:rsidRPr="003B2883">
        <w:t>6.1.3.10.3</w:t>
      </w:r>
      <w:r w:rsidRPr="003B2883">
        <w:tab/>
        <w:t>Resource Standard Methods</w:t>
      </w:r>
      <w:bookmarkEnd w:id="1913"/>
      <w:bookmarkEnd w:id="1914"/>
      <w:bookmarkEnd w:id="1915"/>
      <w:bookmarkEnd w:id="1916"/>
      <w:bookmarkEnd w:id="1917"/>
      <w:bookmarkEnd w:id="1918"/>
      <w:bookmarkEnd w:id="1919"/>
      <w:bookmarkEnd w:id="1920"/>
      <w:bookmarkEnd w:id="1921"/>
      <w:bookmarkEnd w:id="1922"/>
      <w:bookmarkEnd w:id="1923"/>
    </w:p>
    <w:p w14:paraId="3E5B5AD7" w14:textId="77777777" w:rsidR="00602AC0" w:rsidRPr="003B2883" w:rsidRDefault="00602AC0" w:rsidP="00FC4A87">
      <w:pPr>
        <w:pStyle w:val="Heading6"/>
      </w:pPr>
      <w:bookmarkStart w:id="1924" w:name="_Toc25156324"/>
      <w:bookmarkStart w:id="1925" w:name="_Toc34124626"/>
      <w:bookmarkStart w:id="1926" w:name="_Toc43207750"/>
      <w:bookmarkStart w:id="1927" w:name="_Toc49857220"/>
      <w:bookmarkStart w:id="1928" w:name="_Toc56677056"/>
      <w:bookmarkStart w:id="1929" w:name="_Toc56696304"/>
      <w:bookmarkStart w:id="1930" w:name="_Toc81227650"/>
      <w:bookmarkStart w:id="1931" w:name="_Toc183521346"/>
      <w:r w:rsidRPr="003B2883">
        <w:t>6.1.3.10.3.1</w:t>
      </w:r>
      <w:r w:rsidRPr="003B2883">
        <w:tab/>
        <w:t>DELETE</w:t>
      </w:r>
      <w:bookmarkEnd w:id="1924"/>
      <w:bookmarkEnd w:id="1925"/>
      <w:bookmarkEnd w:id="1926"/>
      <w:bookmarkEnd w:id="1927"/>
      <w:bookmarkEnd w:id="1928"/>
      <w:bookmarkEnd w:id="1929"/>
      <w:bookmarkEnd w:id="1930"/>
      <w:bookmarkEnd w:id="1931"/>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lastRenderedPageBreak/>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5AACB0"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11461"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9A30FA">
      <w:pPr>
        <w:pStyle w:val="Heading5"/>
      </w:pPr>
      <w:bookmarkStart w:id="1932" w:name="_Toc25156325"/>
      <w:bookmarkStart w:id="1933" w:name="_Toc34124627"/>
      <w:bookmarkStart w:id="1934" w:name="_Toc43207751"/>
      <w:bookmarkStart w:id="1935" w:name="_Toc49857221"/>
      <w:bookmarkStart w:id="1936" w:name="_Toc56677057"/>
      <w:bookmarkStart w:id="1937" w:name="_Toc56696305"/>
      <w:bookmarkStart w:id="1938" w:name="_Toc81227651"/>
      <w:bookmarkStart w:id="1939" w:name="_Toc104238402"/>
      <w:bookmarkStart w:id="1940" w:name="_Toc104238859"/>
      <w:bookmarkStart w:id="1941" w:name="_Toc104388669"/>
      <w:bookmarkStart w:id="1942" w:name="_Toc183521347"/>
      <w:r w:rsidRPr="003B2883">
        <w:t>6.1.3.10.4</w:t>
      </w:r>
      <w:r w:rsidRPr="003B2883">
        <w:tab/>
        <w:t>Resource Custom Operations</w:t>
      </w:r>
      <w:bookmarkEnd w:id="1932"/>
      <w:bookmarkEnd w:id="1933"/>
      <w:bookmarkEnd w:id="1934"/>
      <w:bookmarkEnd w:id="1935"/>
      <w:bookmarkEnd w:id="1936"/>
      <w:bookmarkEnd w:id="1937"/>
      <w:bookmarkEnd w:id="1938"/>
      <w:bookmarkEnd w:id="1939"/>
      <w:bookmarkEnd w:id="1940"/>
      <w:bookmarkEnd w:id="1941"/>
      <w:bookmarkEnd w:id="1942"/>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9A30FA">
      <w:pPr>
        <w:pStyle w:val="Heading3"/>
      </w:pPr>
      <w:bookmarkStart w:id="1943" w:name="_Toc25156326"/>
      <w:bookmarkStart w:id="1944" w:name="_Toc34124628"/>
      <w:bookmarkStart w:id="1945" w:name="_Toc43207752"/>
      <w:bookmarkStart w:id="1946" w:name="_Toc49857222"/>
      <w:bookmarkStart w:id="1947" w:name="_Toc56677058"/>
      <w:bookmarkStart w:id="1948" w:name="_Toc56696306"/>
      <w:bookmarkStart w:id="1949" w:name="_Toc81227652"/>
      <w:bookmarkStart w:id="1950" w:name="_Toc104238403"/>
      <w:bookmarkStart w:id="1951" w:name="_Toc104238860"/>
      <w:bookmarkStart w:id="1952" w:name="_Toc104388670"/>
      <w:bookmarkStart w:id="1953" w:name="_Toc183521348"/>
      <w:r w:rsidRPr="003B2883">
        <w:t>6.1.4</w:t>
      </w:r>
      <w:r w:rsidRPr="003B2883">
        <w:tab/>
        <w:t>Custom Operations without associated resources</w:t>
      </w:r>
      <w:bookmarkEnd w:id="1943"/>
      <w:bookmarkEnd w:id="1944"/>
      <w:bookmarkEnd w:id="1945"/>
      <w:bookmarkEnd w:id="1946"/>
      <w:bookmarkEnd w:id="1947"/>
      <w:bookmarkEnd w:id="1948"/>
      <w:bookmarkEnd w:id="1949"/>
      <w:bookmarkEnd w:id="1950"/>
      <w:bookmarkEnd w:id="1951"/>
      <w:bookmarkEnd w:id="1952"/>
      <w:bookmarkEnd w:id="1953"/>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9A30FA">
      <w:pPr>
        <w:pStyle w:val="Heading3"/>
      </w:pPr>
      <w:bookmarkStart w:id="1954" w:name="_Toc25156327"/>
      <w:bookmarkStart w:id="1955" w:name="_Toc34124629"/>
      <w:bookmarkStart w:id="1956" w:name="_Toc43207753"/>
      <w:bookmarkStart w:id="1957" w:name="_Toc49857223"/>
      <w:bookmarkStart w:id="1958" w:name="_Toc56677059"/>
      <w:bookmarkStart w:id="1959" w:name="_Toc56696307"/>
      <w:bookmarkStart w:id="1960" w:name="_Toc81227653"/>
      <w:bookmarkStart w:id="1961" w:name="_Toc104238404"/>
      <w:bookmarkStart w:id="1962" w:name="_Toc104238861"/>
      <w:bookmarkStart w:id="1963" w:name="_Toc104388671"/>
      <w:bookmarkStart w:id="1964" w:name="_Toc183521349"/>
      <w:r w:rsidRPr="003B2883">
        <w:t>6.1.5</w:t>
      </w:r>
      <w:r w:rsidRPr="003B2883">
        <w:tab/>
        <w:t>Notifications</w:t>
      </w:r>
      <w:bookmarkEnd w:id="1954"/>
      <w:bookmarkEnd w:id="1955"/>
      <w:bookmarkEnd w:id="1956"/>
      <w:bookmarkEnd w:id="1957"/>
      <w:bookmarkEnd w:id="1958"/>
      <w:bookmarkEnd w:id="1959"/>
      <w:bookmarkEnd w:id="1960"/>
      <w:bookmarkEnd w:id="1961"/>
      <w:bookmarkEnd w:id="1962"/>
      <w:bookmarkEnd w:id="1963"/>
      <w:bookmarkEnd w:id="1964"/>
    </w:p>
    <w:p w14:paraId="15004E21" w14:textId="77777777" w:rsidR="00602AC0" w:rsidRPr="003B2883" w:rsidRDefault="00602AC0" w:rsidP="009A30FA">
      <w:pPr>
        <w:pStyle w:val="Heading4"/>
      </w:pPr>
      <w:bookmarkStart w:id="1965" w:name="_Toc25156328"/>
      <w:bookmarkStart w:id="1966" w:name="_Toc34124630"/>
      <w:bookmarkStart w:id="1967" w:name="_Toc43207754"/>
      <w:bookmarkStart w:id="1968" w:name="_Toc49857224"/>
      <w:bookmarkStart w:id="1969" w:name="_Toc56677060"/>
      <w:bookmarkStart w:id="1970" w:name="_Toc56696308"/>
      <w:bookmarkStart w:id="1971" w:name="_Toc81227654"/>
      <w:bookmarkStart w:id="1972" w:name="_Toc104238405"/>
      <w:bookmarkStart w:id="1973" w:name="_Toc104238862"/>
      <w:bookmarkStart w:id="1974" w:name="_Toc104388672"/>
      <w:bookmarkStart w:id="1975" w:name="_Toc183521350"/>
      <w:r w:rsidRPr="003B2883">
        <w:t>6.1.5.1</w:t>
      </w:r>
      <w:r w:rsidRPr="003B2883">
        <w:tab/>
        <w:t>General</w:t>
      </w:r>
      <w:bookmarkEnd w:id="1965"/>
      <w:bookmarkEnd w:id="1966"/>
      <w:bookmarkEnd w:id="1967"/>
      <w:bookmarkEnd w:id="1968"/>
      <w:bookmarkEnd w:id="1969"/>
      <w:bookmarkEnd w:id="1970"/>
      <w:bookmarkEnd w:id="1971"/>
      <w:bookmarkEnd w:id="1972"/>
      <w:bookmarkEnd w:id="1973"/>
      <w:bookmarkEnd w:id="1974"/>
      <w:bookmarkEnd w:id="1975"/>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9A30FA">
      <w:pPr>
        <w:pStyle w:val="Heading4"/>
      </w:pPr>
      <w:bookmarkStart w:id="1976" w:name="_Toc25156329"/>
      <w:bookmarkStart w:id="1977" w:name="_Toc34124631"/>
      <w:bookmarkStart w:id="1978" w:name="_Toc43207755"/>
      <w:bookmarkStart w:id="1979" w:name="_Toc49857225"/>
      <w:bookmarkStart w:id="1980" w:name="_Toc56677061"/>
      <w:bookmarkStart w:id="1981" w:name="_Toc56696309"/>
      <w:bookmarkStart w:id="1982" w:name="_Toc81227655"/>
      <w:bookmarkStart w:id="1983" w:name="_Toc104238406"/>
      <w:bookmarkStart w:id="1984" w:name="_Toc104238863"/>
      <w:bookmarkStart w:id="1985" w:name="_Toc104388673"/>
      <w:bookmarkStart w:id="1986" w:name="_Toc183521351"/>
      <w:r w:rsidRPr="003B2883">
        <w:t>6.1.5.2</w:t>
      </w:r>
      <w:r w:rsidRPr="003B2883">
        <w:tab/>
        <w:t>AMF Status Change Notification</w:t>
      </w:r>
      <w:bookmarkEnd w:id="1976"/>
      <w:bookmarkEnd w:id="1977"/>
      <w:bookmarkEnd w:id="1978"/>
      <w:bookmarkEnd w:id="1979"/>
      <w:bookmarkEnd w:id="1980"/>
      <w:bookmarkEnd w:id="1981"/>
      <w:bookmarkEnd w:id="1982"/>
      <w:bookmarkEnd w:id="1983"/>
      <w:bookmarkEnd w:id="1984"/>
      <w:bookmarkEnd w:id="1985"/>
      <w:bookmarkEnd w:id="1986"/>
    </w:p>
    <w:p w14:paraId="21FA3BD5" w14:textId="77777777" w:rsidR="00602AC0" w:rsidRPr="003B2883" w:rsidRDefault="00602AC0" w:rsidP="009A30FA">
      <w:pPr>
        <w:pStyle w:val="Heading5"/>
      </w:pPr>
      <w:bookmarkStart w:id="1987" w:name="_Toc25156330"/>
      <w:bookmarkStart w:id="1988" w:name="_Toc34124632"/>
      <w:bookmarkStart w:id="1989" w:name="_Toc43207756"/>
      <w:bookmarkStart w:id="1990" w:name="_Toc49857226"/>
      <w:bookmarkStart w:id="1991" w:name="_Toc56677062"/>
      <w:bookmarkStart w:id="1992" w:name="_Toc56696310"/>
      <w:bookmarkStart w:id="1993" w:name="_Toc81227656"/>
      <w:bookmarkStart w:id="1994" w:name="_Toc104238407"/>
      <w:bookmarkStart w:id="1995" w:name="_Toc104238864"/>
      <w:bookmarkStart w:id="1996" w:name="_Toc104388674"/>
      <w:bookmarkStart w:id="1997" w:name="_Toc183521352"/>
      <w:r w:rsidRPr="003B2883">
        <w:t>6.1.5.</w:t>
      </w:r>
      <w:r w:rsidRPr="003B2883">
        <w:rPr>
          <w:lang w:eastAsia="zh-CN"/>
        </w:rPr>
        <w:t>2</w:t>
      </w:r>
      <w:r w:rsidRPr="003B2883">
        <w:t>.1</w:t>
      </w:r>
      <w:r w:rsidRPr="003B2883">
        <w:tab/>
        <w:t>Description</w:t>
      </w:r>
      <w:bookmarkEnd w:id="1987"/>
      <w:bookmarkEnd w:id="1988"/>
      <w:bookmarkEnd w:id="1989"/>
      <w:bookmarkEnd w:id="1990"/>
      <w:bookmarkEnd w:id="1991"/>
      <w:bookmarkEnd w:id="1992"/>
      <w:bookmarkEnd w:id="1993"/>
      <w:bookmarkEnd w:id="1994"/>
      <w:bookmarkEnd w:id="1995"/>
      <w:bookmarkEnd w:id="1996"/>
      <w:bookmarkEnd w:id="1997"/>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9A30FA">
      <w:pPr>
        <w:pStyle w:val="Heading5"/>
      </w:pPr>
      <w:bookmarkStart w:id="1998" w:name="_Toc25156331"/>
      <w:bookmarkStart w:id="1999" w:name="_Toc34124633"/>
      <w:bookmarkStart w:id="2000" w:name="_Toc43207757"/>
      <w:bookmarkStart w:id="2001" w:name="_Toc49857227"/>
      <w:bookmarkStart w:id="2002" w:name="_Toc56677063"/>
      <w:bookmarkStart w:id="2003" w:name="_Toc56696311"/>
      <w:bookmarkStart w:id="2004" w:name="_Toc81227657"/>
      <w:bookmarkStart w:id="2005" w:name="_Toc104238408"/>
      <w:bookmarkStart w:id="2006" w:name="_Toc104238865"/>
      <w:bookmarkStart w:id="2007" w:name="_Toc104388675"/>
      <w:bookmarkStart w:id="2008" w:name="_Toc183521353"/>
      <w:r w:rsidRPr="003B2883">
        <w:lastRenderedPageBreak/>
        <w:t>6.1.5.</w:t>
      </w:r>
      <w:r w:rsidRPr="003B2883">
        <w:rPr>
          <w:lang w:eastAsia="zh-CN"/>
        </w:rPr>
        <w:t>2</w:t>
      </w:r>
      <w:r w:rsidRPr="003B2883">
        <w:t>.2</w:t>
      </w:r>
      <w:r w:rsidRPr="003B2883">
        <w:tab/>
        <w:t>Notification Definition</w:t>
      </w:r>
      <w:bookmarkEnd w:id="1998"/>
      <w:bookmarkEnd w:id="1999"/>
      <w:bookmarkEnd w:id="2000"/>
      <w:bookmarkEnd w:id="2001"/>
      <w:bookmarkEnd w:id="2002"/>
      <w:bookmarkEnd w:id="2003"/>
      <w:bookmarkEnd w:id="2004"/>
      <w:bookmarkEnd w:id="2005"/>
      <w:bookmarkEnd w:id="2006"/>
      <w:bookmarkEnd w:id="2007"/>
      <w:bookmarkEnd w:id="2008"/>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C9263C">
      <w:r w:rsidRPr="00C9263C">
        <w:t>Call-back URI is provided by NF Service Consumer during creation of the subscription.</w:t>
      </w:r>
    </w:p>
    <w:p w14:paraId="6E2F1EAE" w14:textId="77777777" w:rsidR="00602AC0" w:rsidRPr="003B2883" w:rsidRDefault="00602AC0" w:rsidP="009A30FA">
      <w:pPr>
        <w:pStyle w:val="Heading5"/>
      </w:pPr>
      <w:bookmarkStart w:id="2009" w:name="_Toc25156332"/>
      <w:bookmarkStart w:id="2010" w:name="_Toc34124634"/>
      <w:bookmarkStart w:id="2011" w:name="_Toc43207758"/>
      <w:bookmarkStart w:id="2012" w:name="_Toc49857228"/>
      <w:bookmarkStart w:id="2013" w:name="_Toc56677064"/>
      <w:bookmarkStart w:id="2014" w:name="_Toc56696312"/>
      <w:bookmarkStart w:id="2015" w:name="_Toc81227658"/>
      <w:bookmarkStart w:id="2016" w:name="_Toc104238409"/>
      <w:bookmarkStart w:id="2017" w:name="_Toc104238866"/>
      <w:bookmarkStart w:id="2018" w:name="_Toc104388676"/>
      <w:bookmarkStart w:id="2019" w:name="_Toc183521354"/>
      <w:r w:rsidRPr="003B2883">
        <w:t>6.1.5.</w:t>
      </w:r>
      <w:r w:rsidRPr="003B2883">
        <w:rPr>
          <w:lang w:eastAsia="zh-CN"/>
        </w:rPr>
        <w:t>2</w:t>
      </w:r>
      <w:r w:rsidRPr="003B2883">
        <w:t>.3</w:t>
      </w:r>
      <w:r w:rsidRPr="003B2883">
        <w:tab/>
        <w:t>Notification Standard Methods</w:t>
      </w:r>
      <w:bookmarkEnd w:id="2009"/>
      <w:bookmarkEnd w:id="2010"/>
      <w:bookmarkEnd w:id="2011"/>
      <w:bookmarkEnd w:id="2012"/>
      <w:bookmarkEnd w:id="2013"/>
      <w:bookmarkEnd w:id="2014"/>
      <w:bookmarkEnd w:id="2015"/>
      <w:bookmarkEnd w:id="2016"/>
      <w:bookmarkEnd w:id="2017"/>
      <w:bookmarkEnd w:id="2018"/>
      <w:bookmarkEnd w:id="2019"/>
    </w:p>
    <w:p w14:paraId="20B8F2E6" w14:textId="77777777" w:rsidR="00602AC0" w:rsidRPr="003B2883" w:rsidRDefault="00602AC0" w:rsidP="00FC4A87">
      <w:pPr>
        <w:pStyle w:val="Heading6"/>
      </w:pPr>
      <w:bookmarkStart w:id="2020" w:name="_Toc25156333"/>
      <w:bookmarkStart w:id="2021" w:name="_Toc34124635"/>
      <w:bookmarkStart w:id="2022" w:name="_Toc43207759"/>
      <w:bookmarkStart w:id="2023" w:name="_Toc49857229"/>
      <w:bookmarkStart w:id="2024" w:name="_Toc56677065"/>
      <w:bookmarkStart w:id="2025" w:name="_Toc56696313"/>
      <w:bookmarkStart w:id="2026" w:name="_Toc81227659"/>
      <w:bookmarkStart w:id="2027" w:name="_Toc183521355"/>
      <w:r w:rsidRPr="003B2883">
        <w:t>6.1.5.2.3.1</w:t>
      </w:r>
      <w:r w:rsidRPr="003B2883">
        <w:tab/>
      </w:r>
      <w:r w:rsidRPr="003B2883">
        <w:rPr>
          <w:rFonts w:hint="eastAsia"/>
        </w:rPr>
        <w:t>POST</w:t>
      </w:r>
      <w:bookmarkEnd w:id="2020"/>
      <w:bookmarkEnd w:id="2021"/>
      <w:bookmarkEnd w:id="2022"/>
      <w:bookmarkEnd w:id="2023"/>
      <w:bookmarkEnd w:id="2024"/>
      <w:bookmarkEnd w:id="2025"/>
      <w:bookmarkEnd w:id="2026"/>
      <w:bookmarkEnd w:id="2027"/>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bookmarkStart w:id="2028" w:name="_PERM_MCCTEMPBM_CRPT48240070___2"/>
            <w:r w:rsidRPr="003B2883">
              <w:rPr>
                <w:rFonts w:ascii="Arial" w:hAnsi="Arial"/>
                <w:sz w:val="18"/>
              </w:rPr>
              <w:t>-</w:t>
            </w:r>
            <w:r w:rsidRPr="003B2883">
              <w:tab/>
            </w:r>
            <w:r w:rsidRPr="003B2883">
              <w:rPr>
                <w:rFonts w:ascii="Arial" w:hAnsi="Arial"/>
                <w:sz w:val="18"/>
              </w:rPr>
              <w:t>CONTEXT_NOT_FOUND</w:t>
            </w:r>
          </w:p>
          <w:bookmarkEnd w:id="2028"/>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A53F2F"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254D2CA5"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9A30FA">
      <w:pPr>
        <w:pStyle w:val="Heading4"/>
      </w:pPr>
      <w:bookmarkStart w:id="2029" w:name="_Toc25156334"/>
      <w:bookmarkStart w:id="2030" w:name="_Toc34124636"/>
      <w:bookmarkStart w:id="2031" w:name="_Toc43207760"/>
      <w:bookmarkStart w:id="2032" w:name="_Toc49857230"/>
      <w:bookmarkStart w:id="2033" w:name="_Toc56677066"/>
      <w:bookmarkStart w:id="2034" w:name="_Toc56696314"/>
      <w:bookmarkStart w:id="2035" w:name="_Toc81227660"/>
      <w:bookmarkStart w:id="2036" w:name="_Toc104238410"/>
      <w:bookmarkStart w:id="2037" w:name="_Toc104238867"/>
      <w:bookmarkStart w:id="2038" w:name="_Toc104388677"/>
      <w:bookmarkStart w:id="2039" w:name="_Toc183521356"/>
      <w:r w:rsidRPr="003B2883">
        <w:lastRenderedPageBreak/>
        <w:t>6.1.5.3</w:t>
      </w:r>
      <w:r w:rsidRPr="003B2883">
        <w:tab/>
        <w:t>Non UE N2 Information Notification</w:t>
      </w:r>
      <w:bookmarkEnd w:id="2029"/>
      <w:bookmarkEnd w:id="2030"/>
      <w:bookmarkEnd w:id="2031"/>
      <w:bookmarkEnd w:id="2032"/>
      <w:bookmarkEnd w:id="2033"/>
      <w:bookmarkEnd w:id="2034"/>
      <w:bookmarkEnd w:id="2035"/>
      <w:bookmarkEnd w:id="2036"/>
      <w:bookmarkEnd w:id="2037"/>
      <w:bookmarkEnd w:id="2038"/>
      <w:bookmarkEnd w:id="2039"/>
    </w:p>
    <w:p w14:paraId="29F9D20A" w14:textId="77777777" w:rsidR="00602AC0" w:rsidRPr="003B2883" w:rsidRDefault="00602AC0" w:rsidP="009A30FA">
      <w:pPr>
        <w:pStyle w:val="Heading5"/>
      </w:pPr>
      <w:bookmarkStart w:id="2040" w:name="_Toc25156335"/>
      <w:bookmarkStart w:id="2041" w:name="_Toc34124637"/>
      <w:bookmarkStart w:id="2042" w:name="_Toc43207761"/>
      <w:bookmarkStart w:id="2043" w:name="_Toc49857231"/>
      <w:bookmarkStart w:id="2044" w:name="_Toc56677067"/>
      <w:bookmarkStart w:id="2045" w:name="_Toc56696315"/>
      <w:bookmarkStart w:id="2046" w:name="_Toc81227661"/>
      <w:bookmarkStart w:id="2047" w:name="_Toc104238411"/>
      <w:bookmarkStart w:id="2048" w:name="_Toc104238868"/>
      <w:bookmarkStart w:id="2049" w:name="_Toc104388678"/>
      <w:bookmarkStart w:id="2050" w:name="_Toc183521357"/>
      <w:r w:rsidRPr="003B2883">
        <w:t>6.1.5.</w:t>
      </w:r>
      <w:r w:rsidRPr="003B2883">
        <w:rPr>
          <w:lang w:eastAsia="zh-CN"/>
        </w:rPr>
        <w:t>3</w:t>
      </w:r>
      <w:r w:rsidRPr="003B2883">
        <w:t>.1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9A30FA">
      <w:pPr>
        <w:pStyle w:val="Heading5"/>
      </w:pPr>
      <w:bookmarkStart w:id="2051" w:name="_Toc25156336"/>
      <w:bookmarkStart w:id="2052" w:name="_Toc34124638"/>
      <w:bookmarkStart w:id="2053" w:name="_Toc43207762"/>
      <w:bookmarkStart w:id="2054" w:name="_Toc49857232"/>
      <w:bookmarkStart w:id="2055" w:name="_Toc56677068"/>
      <w:bookmarkStart w:id="2056" w:name="_Toc56696316"/>
      <w:bookmarkStart w:id="2057" w:name="_Toc81227662"/>
      <w:bookmarkStart w:id="2058" w:name="_Toc104238412"/>
      <w:bookmarkStart w:id="2059" w:name="_Toc104238869"/>
      <w:bookmarkStart w:id="2060" w:name="_Toc104388679"/>
      <w:bookmarkStart w:id="2061" w:name="_Toc183521358"/>
      <w:r w:rsidRPr="003B2883">
        <w:t>6.1.5.</w:t>
      </w:r>
      <w:r w:rsidRPr="003B2883">
        <w:rPr>
          <w:lang w:eastAsia="zh-CN"/>
        </w:rPr>
        <w:t>3</w:t>
      </w:r>
      <w:r w:rsidRPr="003B2883">
        <w:t>.2</w:t>
      </w:r>
      <w:r w:rsidRPr="003B2883">
        <w:tab/>
        <w:t>Notification Definition</w:t>
      </w:r>
      <w:bookmarkEnd w:id="2051"/>
      <w:bookmarkEnd w:id="2052"/>
      <w:bookmarkEnd w:id="2053"/>
      <w:bookmarkEnd w:id="2054"/>
      <w:bookmarkEnd w:id="2055"/>
      <w:bookmarkEnd w:id="2056"/>
      <w:bookmarkEnd w:id="2057"/>
      <w:bookmarkEnd w:id="2058"/>
      <w:bookmarkEnd w:id="2059"/>
      <w:bookmarkEnd w:id="2060"/>
      <w:bookmarkEnd w:id="2061"/>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C9263C">
      <w:pPr>
        <w:rPr>
          <w:rFonts w:ascii="Arial" w:hAnsi="Arial" w:cs="Arial"/>
        </w:rPr>
      </w:pPr>
      <w:r w:rsidRPr="00C9263C">
        <w:t xml:space="preserve">This notification shall support the </w:t>
      </w:r>
      <w:r w:rsidR="00E209EA" w:rsidRPr="00C9263C">
        <w:t xml:space="preserve">callback </w:t>
      </w:r>
      <w:r w:rsidRPr="00C9263C">
        <w:t>URI variables defined in table 6.1.5.2.2-1.</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9A30FA">
      <w:pPr>
        <w:pStyle w:val="Heading5"/>
      </w:pPr>
      <w:bookmarkStart w:id="2062" w:name="_Toc25156337"/>
      <w:bookmarkStart w:id="2063" w:name="_Toc34124639"/>
      <w:bookmarkStart w:id="2064" w:name="_Toc43207763"/>
      <w:bookmarkStart w:id="2065" w:name="_Toc49857233"/>
      <w:bookmarkStart w:id="2066" w:name="_Toc56677069"/>
      <w:bookmarkStart w:id="2067" w:name="_Toc56696317"/>
      <w:bookmarkStart w:id="2068" w:name="_Toc81227663"/>
      <w:bookmarkStart w:id="2069" w:name="_Toc104238413"/>
      <w:bookmarkStart w:id="2070" w:name="_Toc104238870"/>
      <w:bookmarkStart w:id="2071" w:name="_Toc104388680"/>
      <w:bookmarkStart w:id="2072" w:name="_Toc183521359"/>
      <w:r w:rsidRPr="003B2883">
        <w:t>6.1.5.</w:t>
      </w:r>
      <w:r w:rsidRPr="003B2883">
        <w:rPr>
          <w:lang w:eastAsia="zh-CN"/>
        </w:rPr>
        <w:t>3</w:t>
      </w:r>
      <w:r w:rsidRPr="003B2883">
        <w:t>.3</w:t>
      </w:r>
      <w:r w:rsidRPr="003B2883">
        <w:tab/>
        <w:t>Notification Standard Methods</w:t>
      </w:r>
      <w:bookmarkEnd w:id="2062"/>
      <w:bookmarkEnd w:id="2063"/>
      <w:bookmarkEnd w:id="2064"/>
      <w:bookmarkEnd w:id="2065"/>
      <w:bookmarkEnd w:id="2066"/>
      <w:bookmarkEnd w:id="2067"/>
      <w:bookmarkEnd w:id="2068"/>
      <w:bookmarkEnd w:id="2069"/>
      <w:bookmarkEnd w:id="2070"/>
      <w:bookmarkEnd w:id="2071"/>
      <w:bookmarkEnd w:id="2072"/>
    </w:p>
    <w:p w14:paraId="70E11112" w14:textId="77777777" w:rsidR="00602AC0" w:rsidRPr="003B2883" w:rsidRDefault="00602AC0" w:rsidP="00FC4A87">
      <w:pPr>
        <w:pStyle w:val="Heading6"/>
      </w:pPr>
      <w:bookmarkStart w:id="2073" w:name="_Toc25156338"/>
      <w:bookmarkStart w:id="2074" w:name="_Toc34124640"/>
      <w:bookmarkStart w:id="2075" w:name="_Toc43207764"/>
      <w:bookmarkStart w:id="2076" w:name="_Toc49857234"/>
      <w:bookmarkStart w:id="2077" w:name="_Toc56677070"/>
      <w:bookmarkStart w:id="2078" w:name="_Toc56696318"/>
      <w:bookmarkStart w:id="2079" w:name="_Toc81227664"/>
      <w:bookmarkStart w:id="2080" w:name="_Toc183521360"/>
      <w:r w:rsidRPr="003B2883">
        <w:t>6.1.5.3.3.1</w:t>
      </w:r>
      <w:r w:rsidRPr="003B2883">
        <w:tab/>
      </w:r>
      <w:r w:rsidRPr="003B2883">
        <w:rPr>
          <w:rFonts w:hint="eastAsia"/>
        </w:rPr>
        <w:t>POST</w:t>
      </w:r>
      <w:bookmarkEnd w:id="2073"/>
      <w:bookmarkEnd w:id="2074"/>
      <w:bookmarkEnd w:id="2075"/>
      <w:bookmarkEnd w:id="2076"/>
      <w:bookmarkEnd w:id="2077"/>
      <w:bookmarkEnd w:id="2078"/>
      <w:bookmarkEnd w:id="2079"/>
      <w:bookmarkEnd w:id="2080"/>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E3748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16F03A0D"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9A30FA">
      <w:pPr>
        <w:pStyle w:val="Heading4"/>
      </w:pPr>
      <w:bookmarkStart w:id="2081" w:name="_Toc25156339"/>
      <w:bookmarkStart w:id="2082" w:name="_Toc34124641"/>
      <w:bookmarkStart w:id="2083" w:name="_Toc43207765"/>
      <w:bookmarkStart w:id="2084" w:name="_Toc49857235"/>
      <w:bookmarkStart w:id="2085" w:name="_Toc56677071"/>
      <w:bookmarkStart w:id="2086" w:name="_Toc56696319"/>
      <w:bookmarkStart w:id="2087" w:name="_Toc81227665"/>
      <w:bookmarkStart w:id="2088" w:name="_Toc104238414"/>
      <w:bookmarkStart w:id="2089" w:name="_Toc104238871"/>
      <w:bookmarkStart w:id="2090" w:name="_Toc104388681"/>
      <w:bookmarkStart w:id="2091" w:name="_Toc183521361"/>
      <w:r w:rsidRPr="003B2883">
        <w:t>6.1.5.4</w:t>
      </w:r>
      <w:r w:rsidRPr="003B2883">
        <w:tab/>
        <w:t>N1 Message Notification</w:t>
      </w:r>
      <w:bookmarkEnd w:id="2081"/>
      <w:bookmarkEnd w:id="2082"/>
      <w:bookmarkEnd w:id="2083"/>
      <w:bookmarkEnd w:id="2084"/>
      <w:bookmarkEnd w:id="2085"/>
      <w:bookmarkEnd w:id="2086"/>
      <w:bookmarkEnd w:id="2087"/>
      <w:bookmarkEnd w:id="2088"/>
      <w:bookmarkEnd w:id="2089"/>
      <w:bookmarkEnd w:id="2090"/>
      <w:bookmarkEnd w:id="2091"/>
    </w:p>
    <w:p w14:paraId="5F027D5E" w14:textId="77777777" w:rsidR="00602AC0" w:rsidRPr="003B2883" w:rsidRDefault="00602AC0" w:rsidP="009A30FA">
      <w:pPr>
        <w:pStyle w:val="Heading5"/>
      </w:pPr>
      <w:bookmarkStart w:id="2092" w:name="_Toc25156340"/>
      <w:bookmarkStart w:id="2093" w:name="_Toc34124642"/>
      <w:bookmarkStart w:id="2094" w:name="_Toc43207766"/>
      <w:bookmarkStart w:id="2095" w:name="_Toc49857236"/>
      <w:bookmarkStart w:id="2096" w:name="_Toc56677072"/>
      <w:bookmarkStart w:id="2097" w:name="_Toc56696320"/>
      <w:bookmarkStart w:id="2098" w:name="_Toc81227666"/>
      <w:bookmarkStart w:id="2099" w:name="_Toc104238415"/>
      <w:bookmarkStart w:id="2100" w:name="_Toc104238872"/>
      <w:bookmarkStart w:id="2101" w:name="_Toc104388682"/>
      <w:bookmarkStart w:id="2102" w:name="_Toc183521362"/>
      <w:r w:rsidRPr="003B2883">
        <w:t>6.1.5.4.1</w:t>
      </w:r>
      <w:r w:rsidRPr="003B2883">
        <w:tab/>
        <w:t>Description</w:t>
      </w:r>
      <w:bookmarkEnd w:id="2092"/>
      <w:bookmarkEnd w:id="2093"/>
      <w:bookmarkEnd w:id="2094"/>
      <w:bookmarkEnd w:id="2095"/>
      <w:bookmarkEnd w:id="2096"/>
      <w:bookmarkEnd w:id="2097"/>
      <w:bookmarkEnd w:id="2098"/>
      <w:bookmarkEnd w:id="2099"/>
      <w:bookmarkEnd w:id="2100"/>
      <w:bookmarkEnd w:id="2101"/>
      <w:bookmarkEnd w:id="2102"/>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9A30FA">
      <w:pPr>
        <w:pStyle w:val="Heading5"/>
      </w:pPr>
      <w:bookmarkStart w:id="2103" w:name="_Toc25156341"/>
      <w:bookmarkStart w:id="2104" w:name="_Toc34124643"/>
      <w:bookmarkStart w:id="2105" w:name="_Toc43207767"/>
      <w:bookmarkStart w:id="2106" w:name="_Toc49857237"/>
      <w:bookmarkStart w:id="2107" w:name="_Toc56677073"/>
      <w:bookmarkStart w:id="2108" w:name="_Toc56696321"/>
      <w:bookmarkStart w:id="2109" w:name="_Toc81227667"/>
      <w:bookmarkStart w:id="2110" w:name="_Toc104238416"/>
      <w:bookmarkStart w:id="2111" w:name="_Toc104238873"/>
      <w:bookmarkStart w:id="2112" w:name="_Toc104388683"/>
      <w:bookmarkStart w:id="2113" w:name="_Toc183521363"/>
      <w:r w:rsidRPr="003B2883">
        <w:t>6.1.5.4.2</w:t>
      </w:r>
      <w:r w:rsidRPr="003B2883">
        <w:tab/>
        <w:t>Notification Definition</w:t>
      </w:r>
      <w:bookmarkEnd w:id="2103"/>
      <w:bookmarkEnd w:id="2104"/>
      <w:bookmarkEnd w:id="2105"/>
      <w:bookmarkEnd w:id="2106"/>
      <w:bookmarkEnd w:id="2107"/>
      <w:bookmarkEnd w:id="2108"/>
      <w:bookmarkEnd w:id="2109"/>
      <w:bookmarkEnd w:id="2110"/>
      <w:bookmarkEnd w:id="2111"/>
      <w:bookmarkEnd w:id="2112"/>
      <w:bookmarkEnd w:id="2113"/>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9A30FA">
      <w:pPr>
        <w:pStyle w:val="Heading5"/>
      </w:pPr>
      <w:bookmarkStart w:id="2114" w:name="_Toc25156342"/>
      <w:bookmarkStart w:id="2115" w:name="_Toc34124644"/>
      <w:bookmarkStart w:id="2116" w:name="_Toc43207768"/>
      <w:bookmarkStart w:id="2117" w:name="_Toc49857238"/>
      <w:bookmarkStart w:id="2118" w:name="_Toc56677074"/>
      <w:bookmarkStart w:id="2119" w:name="_Toc56696322"/>
      <w:bookmarkStart w:id="2120" w:name="_Toc81227668"/>
      <w:bookmarkStart w:id="2121" w:name="_Toc104238417"/>
      <w:bookmarkStart w:id="2122" w:name="_Toc104238874"/>
      <w:bookmarkStart w:id="2123" w:name="_Toc104388684"/>
      <w:bookmarkStart w:id="2124" w:name="_Toc183521364"/>
      <w:r w:rsidRPr="003B2883">
        <w:t>6.1.5.4.3</w:t>
      </w:r>
      <w:r w:rsidRPr="003B2883">
        <w:tab/>
        <w:t>Notification Standard Methods</w:t>
      </w:r>
      <w:bookmarkEnd w:id="2114"/>
      <w:bookmarkEnd w:id="2115"/>
      <w:bookmarkEnd w:id="2116"/>
      <w:bookmarkEnd w:id="2117"/>
      <w:bookmarkEnd w:id="2118"/>
      <w:bookmarkEnd w:id="2119"/>
      <w:bookmarkEnd w:id="2120"/>
      <w:bookmarkEnd w:id="2121"/>
      <w:bookmarkEnd w:id="2122"/>
      <w:bookmarkEnd w:id="2123"/>
      <w:bookmarkEnd w:id="2124"/>
    </w:p>
    <w:p w14:paraId="01DF6FE3" w14:textId="77777777" w:rsidR="00602AC0" w:rsidRPr="003B2883" w:rsidRDefault="00602AC0" w:rsidP="00FC4A87">
      <w:pPr>
        <w:pStyle w:val="Heading6"/>
      </w:pPr>
      <w:bookmarkStart w:id="2125" w:name="_Toc25156343"/>
      <w:bookmarkStart w:id="2126" w:name="_Toc34124645"/>
      <w:bookmarkStart w:id="2127" w:name="_Toc43207769"/>
      <w:bookmarkStart w:id="2128" w:name="_Toc49857239"/>
      <w:bookmarkStart w:id="2129" w:name="_Toc56677075"/>
      <w:bookmarkStart w:id="2130" w:name="_Toc56696323"/>
      <w:bookmarkStart w:id="2131" w:name="_Toc81227669"/>
      <w:bookmarkStart w:id="2132" w:name="_Toc183521365"/>
      <w:r w:rsidRPr="003B2883">
        <w:t>6.1.5.4.3.1</w:t>
      </w:r>
      <w:r w:rsidRPr="003B2883">
        <w:tab/>
      </w:r>
      <w:r w:rsidRPr="003B2883">
        <w:rPr>
          <w:rFonts w:hint="eastAsia"/>
        </w:rPr>
        <w:t>POST</w:t>
      </w:r>
      <w:bookmarkEnd w:id="2125"/>
      <w:bookmarkEnd w:id="2126"/>
      <w:bookmarkEnd w:id="2127"/>
      <w:bookmarkEnd w:id="2128"/>
      <w:bookmarkEnd w:id="2129"/>
      <w:bookmarkEnd w:id="2130"/>
      <w:bookmarkEnd w:id="2131"/>
      <w:bookmarkEnd w:id="2132"/>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C9BD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D861017"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9A30FA">
      <w:pPr>
        <w:pStyle w:val="Heading4"/>
      </w:pPr>
      <w:bookmarkStart w:id="2133" w:name="_Toc25156344"/>
      <w:bookmarkStart w:id="2134" w:name="_Toc34124646"/>
      <w:bookmarkStart w:id="2135" w:name="_Toc43207770"/>
      <w:bookmarkStart w:id="2136" w:name="_Toc49857240"/>
      <w:bookmarkStart w:id="2137" w:name="_Toc56677076"/>
      <w:bookmarkStart w:id="2138" w:name="_Toc56696324"/>
      <w:bookmarkStart w:id="2139" w:name="_Toc81227670"/>
      <w:bookmarkStart w:id="2140" w:name="_Toc104238418"/>
      <w:bookmarkStart w:id="2141" w:name="_Toc104238875"/>
      <w:bookmarkStart w:id="2142" w:name="_Toc104388685"/>
      <w:bookmarkStart w:id="2143" w:name="_Toc183521366"/>
      <w:r w:rsidRPr="003B2883">
        <w:t>6.1.5.5</w:t>
      </w:r>
      <w:r w:rsidRPr="003B2883">
        <w:tab/>
        <w:t>UE Specific N2 Information Notification</w:t>
      </w:r>
      <w:bookmarkEnd w:id="2133"/>
      <w:bookmarkEnd w:id="2134"/>
      <w:bookmarkEnd w:id="2135"/>
      <w:bookmarkEnd w:id="2136"/>
      <w:bookmarkEnd w:id="2137"/>
      <w:bookmarkEnd w:id="2138"/>
      <w:bookmarkEnd w:id="2139"/>
      <w:bookmarkEnd w:id="2140"/>
      <w:bookmarkEnd w:id="2141"/>
      <w:bookmarkEnd w:id="2142"/>
      <w:bookmarkEnd w:id="2143"/>
    </w:p>
    <w:p w14:paraId="0CB3FAE5" w14:textId="77777777" w:rsidR="00602AC0" w:rsidRPr="003B2883" w:rsidRDefault="00602AC0" w:rsidP="009A30FA">
      <w:pPr>
        <w:pStyle w:val="Heading5"/>
      </w:pPr>
      <w:bookmarkStart w:id="2144" w:name="_Toc25156345"/>
      <w:bookmarkStart w:id="2145" w:name="_Toc34124647"/>
      <w:bookmarkStart w:id="2146" w:name="_Toc43207771"/>
      <w:bookmarkStart w:id="2147" w:name="_Toc49857241"/>
      <w:bookmarkStart w:id="2148" w:name="_Toc56677077"/>
      <w:bookmarkStart w:id="2149" w:name="_Toc56696325"/>
      <w:bookmarkStart w:id="2150" w:name="_Toc81227671"/>
      <w:bookmarkStart w:id="2151" w:name="_Toc104238419"/>
      <w:bookmarkStart w:id="2152" w:name="_Toc104238876"/>
      <w:bookmarkStart w:id="2153" w:name="_Toc104388686"/>
      <w:bookmarkStart w:id="2154" w:name="_Toc183521367"/>
      <w:r w:rsidRPr="003B2883">
        <w:t>6.1.5.5.1</w:t>
      </w:r>
      <w:r w:rsidRPr="003B2883">
        <w:tab/>
        <w:t>Description</w:t>
      </w:r>
      <w:bookmarkEnd w:id="2144"/>
      <w:bookmarkEnd w:id="2145"/>
      <w:bookmarkEnd w:id="2146"/>
      <w:bookmarkEnd w:id="2147"/>
      <w:bookmarkEnd w:id="2148"/>
      <w:bookmarkEnd w:id="2149"/>
      <w:bookmarkEnd w:id="2150"/>
      <w:bookmarkEnd w:id="2151"/>
      <w:bookmarkEnd w:id="2152"/>
      <w:bookmarkEnd w:id="2153"/>
      <w:bookmarkEnd w:id="2154"/>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9A30FA">
      <w:pPr>
        <w:pStyle w:val="Heading5"/>
      </w:pPr>
      <w:bookmarkStart w:id="2155" w:name="_Toc25156346"/>
      <w:bookmarkStart w:id="2156" w:name="_Toc34124648"/>
      <w:bookmarkStart w:id="2157" w:name="_Toc43207772"/>
      <w:bookmarkStart w:id="2158" w:name="_Toc49857242"/>
      <w:bookmarkStart w:id="2159" w:name="_Toc56677078"/>
      <w:bookmarkStart w:id="2160" w:name="_Toc56696326"/>
      <w:bookmarkStart w:id="2161" w:name="_Toc81227672"/>
      <w:bookmarkStart w:id="2162" w:name="_Toc104238420"/>
      <w:bookmarkStart w:id="2163" w:name="_Toc104238877"/>
      <w:bookmarkStart w:id="2164" w:name="_Toc104388687"/>
      <w:bookmarkStart w:id="2165" w:name="_Toc183521368"/>
      <w:r w:rsidRPr="003B2883">
        <w:t>6.1.5.5.2</w:t>
      </w:r>
      <w:r w:rsidRPr="003B2883">
        <w:tab/>
        <w:t>Notification Definition</w:t>
      </w:r>
      <w:bookmarkEnd w:id="2155"/>
      <w:bookmarkEnd w:id="2156"/>
      <w:bookmarkEnd w:id="2157"/>
      <w:bookmarkEnd w:id="2158"/>
      <w:bookmarkEnd w:id="2159"/>
      <w:bookmarkEnd w:id="2160"/>
      <w:bookmarkEnd w:id="2161"/>
      <w:bookmarkEnd w:id="2162"/>
      <w:bookmarkEnd w:id="2163"/>
      <w:bookmarkEnd w:id="2164"/>
      <w:bookmarkEnd w:id="2165"/>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9A30FA">
      <w:pPr>
        <w:pStyle w:val="Heading5"/>
      </w:pPr>
      <w:bookmarkStart w:id="2166" w:name="_Toc25156347"/>
      <w:bookmarkStart w:id="2167" w:name="_Toc34124649"/>
      <w:bookmarkStart w:id="2168" w:name="_Toc43207773"/>
      <w:bookmarkStart w:id="2169" w:name="_Toc49857243"/>
      <w:bookmarkStart w:id="2170" w:name="_Toc56677079"/>
      <w:bookmarkStart w:id="2171" w:name="_Toc56696327"/>
      <w:bookmarkStart w:id="2172" w:name="_Toc81227673"/>
      <w:bookmarkStart w:id="2173" w:name="_Toc104238421"/>
      <w:bookmarkStart w:id="2174" w:name="_Toc104238878"/>
      <w:bookmarkStart w:id="2175" w:name="_Toc104388688"/>
      <w:bookmarkStart w:id="2176" w:name="_Toc183521369"/>
      <w:r w:rsidRPr="003B2883">
        <w:t>6.1.5.5.3</w:t>
      </w:r>
      <w:r w:rsidRPr="003B2883">
        <w:tab/>
        <w:t>Notification Standard Methods</w:t>
      </w:r>
      <w:bookmarkEnd w:id="2166"/>
      <w:bookmarkEnd w:id="2167"/>
      <w:bookmarkEnd w:id="2168"/>
      <w:bookmarkEnd w:id="2169"/>
      <w:bookmarkEnd w:id="2170"/>
      <w:bookmarkEnd w:id="2171"/>
      <w:bookmarkEnd w:id="2172"/>
      <w:bookmarkEnd w:id="2173"/>
      <w:bookmarkEnd w:id="2174"/>
      <w:bookmarkEnd w:id="2175"/>
      <w:bookmarkEnd w:id="2176"/>
    </w:p>
    <w:p w14:paraId="29B3A9C3" w14:textId="77777777" w:rsidR="00602AC0" w:rsidRPr="003B2883" w:rsidRDefault="00602AC0" w:rsidP="00FC4A87">
      <w:pPr>
        <w:pStyle w:val="Heading6"/>
      </w:pPr>
      <w:bookmarkStart w:id="2177" w:name="_Toc25156348"/>
      <w:bookmarkStart w:id="2178" w:name="_Toc34124650"/>
      <w:bookmarkStart w:id="2179" w:name="_Toc43207774"/>
      <w:bookmarkStart w:id="2180" w:name="_Toc49857244"/>
      <w:bookmarkStart w:id="2181" w:name="_Toc56677080"/>
      <w:bookmarkStart w:id="2182" w:name="_Toc56696328"/>
      <w:bookmarkStart w:id="2183" w:name="_Toc81227674"/>
      <w:bookmarkStart w:id="2184" w:name="_Toc183521370"/>
      <w:r w:rsidRPr="003B2883">
        <w:t>6.1.5.5.3.1</w:t>
      </w:r>
      <w:r w:rsidRPr="003B2883">
        <w:tab/>
      </w:r>
      <w:r w:rsidRPr="003B2883">
        <w:rPr>
          <w:rFonts w:hint="eastAsia"/>
        </w:rPr>
        <w:t>POST</w:t>
      </w:r>
      <w:bookmarkEnd w:id="2177"/>
      <w:bookmarkEnd w:id="2178"/>
      <w:bookmarkEnd w:id="2179"/>
      <w:bookmarkEnd w:id="2180"/>
      <w:bookmarkEnd w:id="2181"/>
      <w:bookmarkEnd w:id="2182"/>
      <w:bookmarkEnd w:id="2183"/>
      <w:bookmarkEnd w:id="2184"/>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lastRenderedPageBreak/>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B6CE8C"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C26F553"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9A30FA">
      <w:pPr>
        <w:pStyle w:val="Heading4"/>
      </w:pPr>
      <w:bookmarkStart w:id="2185" w:name="_Toc25156349"/>
      <w:bookmarkStart w:id="2186" w:name="_Toc34124651"/>
      <w:bookmarkStart w:id="2187" w:name="_Toc43207775"/>
      <w:bookmarkStart w:id="2188" w:name="_Toc49857245"/>
      <w:bookmarkStart w:id="2189" w:name="_Toc56677081"/>
      <w:bookmarkStart w:id="2190" w:name="_Toc56696329"/>
      <w:bookmarkStart w:id="2191" w:name="_Toc81227675"/>
      <w:bookmarkStart w:id="2192" w:name="_Toc104238422"/>
      <w:bookmarkStart w:id="2193" w:name="_Toc104238879"/>
      <w:bookmarkStart w:id="2194" w:name="_Toc104388689"/>
      <w:bookmarkStart w:id="2195" w:name="_Toc183521371"/>
      <w:r w:rsidRPr="003B2883">
        <w:t>6.1.5.6</w:t>
      </w:r>
      <w:r w:rsidRPr="003B2883">
        <w:tab/>
        <w:t>N1N2 Transfer Failure Notification</w:t>
      </w:r>
      <w:bookmarkEnd w:id="2185"/>
      <w:bookmarkEnd w:id="2186"/>
      <w:bookmarkEnd w:id="2187"/>
      <w:bookmarkEnd w:id="2188"/>
      <w:bookmarkEnd w:id="2189"/>
      <w:bookmarkEnd w:id="2190"/>
      <w:bookmarkEnd w:id="2191"/>
      <w:bookmarkEnd w:id="2192"/>
      <w:bookmarkEnd w:id="2193"/>
      <w:bookmarkEnd w:id="2194"/>
      <w:bookmarkEnd w:id="2195"/>
    </w:p>
    <w:p w14:paraId="0B08B922" w14:textId="77777777" w:rsidR="00602AC0" w:rsidRPr="003B2883" w:rsidRDefault="00602AC0" w:rsidP="009A30FA">
      <w:pPr>
        <w:pStyle w:val="Heading5"/>
      </w:pPr>
      <w:bookmarkStart w:id="2196" w:name="_Toc25156350"/>
      <w:bookmarkStart w:id="2197" w:name="_Toc34124652"/>
      <w:bookmarkStart w:id="2198" w:name="_Toc43207776"/>
      <w:bookmarkStart w:id="2199" w:name="_Toc49857246"/>
      <w:bookmarkStart w:id="2200" w:name="_Toc56677082"/>
      <w:bookmarkStart w:id="2201" w:name="_Toc56696330"/>
      <w:bookmarkStart w:id="2202" w:name="_Toc81227676"/>
      <w:bookmarkStart w:id="2203" w:name="_Toc104238423"/>
      <w:bookmarkStart w:id="2204" w:name="_Toc104238880"/>
      <w:bookmarkStart w:id="2205" w:name="_Toc104388690"/>
      <w:bookmarkStart w:id="2206" w:name="_Toc183521372"/>
      <w:r w:rsidRPr="003B2883">
        <w:t>6.1.5.6.1</w:t>
      </w:r>
      <w:r w:rsidRPr="003B2883">
        <w:tab/>
        <w:t>Description</w:t>
      </w:r>
      <w:bookmarkEnd w:id="2196"/>
      <w:bookmarkEnd w:id="2197"/>
      <w:bookmarkEnd w:id="2198"/>
      <w:bookmarkEnd w:id="2199"/>
      <w:bookmarkEnd w:id="2200"/>
      <w:bookmarkEnd w:id="2201"/>
      <w:bookmarkEnd w:id="2202"/>
      <w:bookmarkEnd w:id="2203"/>
      <w:bookmarkEnd w:id="2204"/>
      <w:bookmarkEnd w:id="2205"/>
      <w:bookmarkEnd w:id="2206"/>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9A30FA">
      <w:pPr>
        <w:pStyle w:val="Heading5"/>
      </w:pPr>
      <w:bookmarkStart w:id="2207" w:name="_Toc25156351"/>
      <w:bookmarkStart w:id="2208" w:name="_Toc34124653"/>
      <w:bookmarkStart w:id="2209" w:name="_Toc43207777"/>
      <w:bookmarkStart w:id="2210" w:name="_Toc49857247"/>
      <w:bookmarkStart w:id="2211" w:name="_Toc56677083"/>
      <w:bookmarkStart w:id="2212" w:name="_Toc56696331"/>
      <w:bookmarkStart w:id="2213" w:name="_Toc81227677"/>
      <w:bookmarkStart w:id="2214" w:name="_Toc104238424"/>
      <w:bookmarkStart w:id="2215" w:name="_Toc104238881"/>
      <w:bookmarkStart w:id="2216" w:name="_Toc104388691"/>
      <w:bookmarkStart w:id="2217" w:name="_Toc183521373"/>
      <w:r w:rsidRPr="003B2883">
        <w:lastRenderedPageBreak/>
        <w:t>6.1.5.6.2</w:t>
      </w:r>
      <w:r w:rsidRPr="003B2883">
        <w:tab/>
        <w:t>Notification Definition</w:t>
      </w:r>
      <w:bookmarkEnd w:id="2207"/>
      <w:bookmarkEnd w:id="2208"/>
      <w:bookmarkEnd w:id="2209"/>
      <w:bookmarkEnd w:id="2210"/>
      <w:bookmarkEnd w:id="2211"/>
      <w:bookmarkEnd w:id="2212"/>
      <w:bookmarkEnd w:id="2213"/>
      <w:bookmarkEnd w:id="2214"/>
      <w:bookmarkEnd w:id="2215"/>
      <w:bookmarkEnd w:id="2216"/>
      <w:bookmarkEnd w:id="2217"/>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9A30FA">
      <w:pPr>
        <w:pStyle w:val="Heading5"/>
      </w:pPr>
      <w:bookmarkStart w:id="2218" w:name="_Toc25156352"/>
      <w:bookmarkStart w:id="2219" w:name="_Toc34124654"/>
      <w:bookmarkStart w:id="2220" w:name="_Toc43207778"/>
      <w:bookmarkStart w:id="2221" w:name="_Toc49857248"/>
      <w:bookmarkStart w:id="2222" w:name="_Toc56677084"/>
      <w:bookmarkStart w:id="2223" w:name="_Toc56696332"/>
      <w:bookmarkStart w:id="2224" w:name="_Toc81227678"/>
      <w:bookmarkStart w:id="2225" w:name="_Toc104238425"/>
      <w:bookmarkStart w:id="2226" w:name="_Toc104238882"/>
      <w:bookmarkStart w:id="2227" w:name="_Toc104388692"/>
      <w:bookmarkStart w:id="2228" w:name="_Toc183521374"/>
      <w:r w:rsidRPr="003B2883">
        <w:t>6.1.5.6.3</w:t>
      </w:r>
      <w:r w:rsidRPr="003B2883">
        <w:tab/>
        <w:t>Notification Standard Methods</w:t>
      </w:r>
      <w:bookmarkEnd w:id="2218"/>
      <w:bookmarkEnd w:id="2219"/>
      <w:bookmarkEnd w:id="2220"/>
      <w:bookmarkEnd w:id="2221"/>
      <w:bookmarkEnd w:id="2222"/>
      <w:bookmarkEnd w:id="2223"/>
      <w:bookmarkEnd w:id="2224"/>
      <w:bookmarkEnd w:id="2225"/>
      <w:bookmarkEnd w:id="2226"/>
      <w:bookmarkEnd w:id="2227"/>
      <w:bookmarkEnd w:id="2228"/>
    </w:p>
    <w:p w14:paraId="689DA3B4" w14:textId="77777777" w:rsidR="00602AC0" w:rsidRPr="003B2883" w:rsidRDefault="00602AC0" w:rsidP="00FC4A87">
      <w:pPr>
        <w:pStyle w:val="Heading6"/>
      </w:pPr>
      <w:bookmarkStart w:id="2229" w:name="_Toc25156353"/>
      <w:bookmarkStart w:id="2230" w:name="_Toc34124655"/>
      <w:bookmarkStart w:id="2231" w:name="_Toc43207779"/>
      <w:bookmarkStart w:id="2232" w:name="_Toc49857249"/>
      <w:bookmarkStart w:id="2233" w:name="_Toc56677085"/>
      <w:bookmarkStart w:id="2234" w:name="_Toc56696333"/>
      <w:bookmarkStart w:id="2235" w:name="_Toc81227679"/>
      <w:bookmarkStart w:id="2236" w:name="_Toc183521375"/>
      <w:r w:rsidRPr="003B2883">
        <w:t>6.1.5.6.3.1</w:t>
      </w:r>
      <w:r w:rsidRPr="003B2883">
        <w:tab/>
      </w:r>
      <w:r w:rsidRPr="003B2883">
        <w:rPr>
          <w:rFonts w:hint="eastAsia"/>
        </w:rPr>
        <w:t>POST</w:t>
      </w:r>
      <w:bookmarkEnd w:id="2229"/>
      <w:bookmarkEnd w:id="2230"/>
      <w:bookmarkEnd w:id="2231"/>
      <w:bookmarkEnd w:id="2232"/>
      <w:bookmarkEnd w:id="2233"/>
      <w:bookmarkEnd w:id="2234"/>
      <w:bookmarkEnd w:id="2235"/>
      <w:bookmarkEnd w:id="2236"/>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bookmarkStart w:id="2237" w:name="_PERM_MCCTEMPBM_CRPT48240072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bookmarkEnd w:id="2237"/>
    </w:tbl>
    <w:p w14:paraId="2B664FD0" w14:textId="77777777" w:rsidR="00602AC0" w:rsidRPr="003B2883" w:rsidRDefault="00602AC0" w:rsidP="00602AC0"/>
    <w:p w14:paraId="0F10B93B"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71354" w14:textId="77777777" w:rsidR="00E94EE4" w:rsidRPr="00AC4A93" w:rsidRDefault="00E94EE4"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EA9A397" w14:textId="77777777" w:rsidR="00E94EE4" w:rsidRPr="00AC4A93" w:rsidRDefault="00E94EE4"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9A30FA">
      <w:pPr>
        <w:pStyle w:val="Heading4"/>
      </w:pPr>
      <w:bookmarkStart w:id="2238" w:name="_Toc25156354"/>
      <w:bookmarkStart w:id="2239" w:name="_Toc34124656"/>
      <w:bookmarkStart w:id="2240" w:name="_Toc43207780"/>
      <w:bookmarkStart w:id="2241" w:name="_Toc49857250"/>
      <w:bookmarkStart w:id="2242" w:name="_Toc56677086"/>
      <w:bookmarkStart w:id="2243" w:name="_Toc56696334"/>
      <w:bookmarkStart w:id="2244" w:name="_Toc81227680"/>
      <w:bookmarkStart w:id="2245" w:name="_Toc104238426"/>
      <w:bookmarkStart w:id="2246" w:name="_Toc104238883"/>
      <w:bookmarkStart w:id="2247" w:name="_Toc104388693"/>
      <w:bookmarkStart w:id="2248" w:name="_Toc183521376"/>
      <w:r w:rsidRPr="003B2883">
        <w:t>6.1.5.7</w:t>
      </w:r>
      <w:r w:rsidRPr="003B2883">
        <w:tab/>
        <w:t>Void</w:t>
      </w:r>
      <w:bookmarkEnd w:id="2238"/>
      <w:bookmarkEnd w:id="2239"/>
      <w:bookmarkEnd w:id="2240"/>
      <w:bookmarkEnd w:id="2241"/>
      <w:bookmarkEnd w:id="2242"/>
      <w:bookmarkEnd w:id="2243"/>
      <w:bookmarkEnd w:id="2244"/>
      <w:bookmarkEnd w:id="2245"/>
      <w:bookmarkEnd w:id="2246"/>
      <w:bookmarkEnd w:id="2247"/>
      <w:bookmarkEnd w:id="2248"/>
    </w:p>
    <w:p w14:paraId="288293C2" w14:textId="77777777" w:rsidR="00602AC0" w:rsidRPr="003B2883" w:rsidRDefault="00602AC0" w:rsidP="00602AC0"/>
    <w:p w14:paraId="346B368B" w14:textId="77777777" w:rsidR="00602AC0" w:rsidRPr="003B2883" w:rsidRDefault="00602AC0" w:rsidP="009A30FA">
      <w:pPr>
        <w:pStyle w:val="Heading3"/>
      </w:pPr>
      <w:bookmarkStart w:id="2249" w:name="_Toc25156355"/>
      <w:bookmarkStart w:id="2250" w:name="_Toc34124657"/>
      <w:bookmarkStart w:id="2251" w:name="_Toc43207781"/>
      <w:bookmarkStart w:id="2252" w:name="_Toc49857251"/>
      <w:bookmarkStart w:id="2253" w:name="_Toc56677087"/>
      <w:bookmarkStart w:id="2254" w:name="_Toc56696335"/>
      <w:bookmarkStart w:id="2255" w:name="_Toc81227681"/>
      <w:bookmarkStart w:id="2256" w:name="_Toc104238427"/>
      <w:bookmarkStart w:id="2257" w:name="_Toc104238884"/>
      <w:bookmarkStart w:id="2258" w:name="_Toc104388694"/>
      <w:bookmarkStart w:id="2259" w:name="_Toc183521377"/>
      <w:r w:rsidRPr="003B2883">
        <w:t>6.1.6</w:t>
      </w:r>
      <w:r w:rsidRPr="003B2883">
        <w:tab/>
        <w:t>Data Model</w:t>
      </w:r>
      <w:bookmarkEnd w:id="2249"/>
      <w:bookmarkEnd w:id="2250"/>
      <w:bookmarkEnd w:id="2251"/>
      <w:bookmarkEnd w:id="2252"/>
      <w:bookmarkEnd w:id="2253"/>
      <w:bookmarkEnd w:id="2254"/>
      <w:bookmarkEnd w:id="2255"/>
      <w:bookmarkEnd w:id="2256"/>
      <w:bookmarkEnd w:id="2257"/>
      <w:bookmarkEnd w:id="2258"/>
      <w:bookmarkEnd w:id="2259"/>
    </w:p>
    <w:p w14:paraId="10184DC3" w14:textId="77777777" w:rsidR="00602AC0" w:rsidRPr="003B2883" w:rsidRDefault="00602AC0" w:rsidP="009A30FA">
      <w:pPr>
        <w:pStyle w:val="Heading4"/>
      </w:pPr>
      <w:bookmarkStart w:id="2260" w:name="_Toc25156356"/>
      <w:bookmarkStart w:id="2261" w:name="_Toc34124658"/>
      <w:bookmarkStart w:id="2262" w:name="_Toc43207782"/>
      <w:bookmarkStart w:id="2263" w:name="_Toc49857252"/>
      <w:bookmarkStart w:id="2264" w:name="_Toc56677088"/>
      <w:bookmarkStart w:id="2265" w:name="_Toc56696336"/>
      <w:bookmarkStart w:id="2266" w:name="_Toc81227682"/>
      <w:bookmarkStart w:id="2267" w:name="_Toc104238428"/>
      <w:bookmarkStart w:id="2268" w:name="_Toc104238885"/>
      <w:bookmarkStart w:id="2269" w:name="_Toc104388695"/>
      <w:bookmarkStart w:id="2270" w:name="_Toc183521378"/>
      <w:r w:rsidRPr="003B2883">
        <w:t>6.1.6.1</w:t>
      </w:r>
      <w:r w:rsidRPr="003B2883">
        <w:tab/>
        <w:t>General</w:t>
      </w:r>
      <w:bookmarkEnd w:id="2260"/>
      <w:bookmarkEnd w:id="2261"/>
      <w:bookmarkEnd w:id="2262"/>
      <w:bookmarkEnd w:id="2263"/>
      <w:bookmarkEnd w:id="2264"/>
      <w:bookmarkEnd w:id="2265"/>
      <w:bookmarkEnd w:id="2266"/>
      <w:bookmarkEnd w:id="2267"/>
      <w:bookmarkEnd w:id="2268"/>
      <w:bookmarkEnd w:id="2269"/>
      <w:bookmarkEnd w:id="2270"/>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6E5957" w:rsidRPr="003B2883" w14:paraId="42AF33E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7500D" w14:textId="24B493E0" w:rsidR="006E5957" w:rsidRDefault="006E5957" w:rsidP="006E5957">
            <w:pPr>
              <w:pStyle w:val="TAL"/>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0256BFCB" w14:textId="5A099547" w:rsidR="006E5957" w:rsidRDefault="006E5957" w:rsidP="006E5957">
            <w:pPr>
              <w:pStyle w:val="TAL"/>
            </w:pPr>
            <w:r>
              <w:t>6.1.6.2.7</w:t>
            </w:r>
            <w:r w:rsidR="002E46D9">
              <w:t>8</w:t>
            </w:r>
          </w:p>
        </w:tc>
        <w:tc>
          <w:tcPr>
            <w:tcW w:w="4039" w:type="dxa"/>
            <w:tcBorders>
              <w:top w:val="single" w:sz="4" w:space="0" w:color="auto"/>
              <w:left w:val="single" w:sz="4" w:space="0" w:color="auto"/>
              <w:bottom w:val="single" w:sz="4" w:space="0" w:color="auto"/>
              <w:right w:val="single" w:sz="4" w:space="0" w:color="auto"/>
            </w:tcBorders>
          </w:tcPr>
          <w:p w14:paraId="550883A5" w14:textId="2DE03CA1" w:rsidR="006E5957" w:rsidRDefault="006E5957" w:rsidP="006E5957">
            <w:pPr>
              <w:pStyle w:val="TAL"/>
              <w:rPr>
                <w:lang w:eastAsia="zh-CN"/>
              </w:rPr>
            </w:pPr>
            <w:r>
              <w:t>Area Of Interest Event State in old AMF</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lastRenderedPageBreak/>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lastRenderedPageBreak/>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2715FF">
            <w:pPr>
              <w:pStyle w:val="TAL"/>
              <w:rPr>
                <w:rFonts w:cs="Arial"/>
                <w:lang w:eastAsia="zh-CN"/>
              </w:rPr>
            </w:pPr>
            <w:r w:rsidRPr="002715FF">
              <w:t>CnAssistedRanPara</w:t>
            </w:r>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lastRenderedPageBreak/>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34260A74" w:rsidR="00A35EEC" w:rsidRPr="004F41A0" w:rsidRDefault="00A35EEC" w:rsidP="00A35EEC">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r w:rsidR="0048603D" w:rsidRPr="003B2883" w14:paraId="07B8B7F6"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3F3BC7BB" w14:textId="42DBE705" w:rsidR="0048603D" w:rsidRDefault="0048603D" w:rsidP="0048603D">
            <w:pPr>
              <w:pStyle w:val="TAL"/>
              <w:rPr>
                <w:lang w:eastAsia="zh-CN"/>
              </w:rPr>
            </w:pPr>
            <w:r>
              <w:rPr>
                <w:lang w:eastAsia="zh-CN"/>
              </w:rPr>
              <w:t>SmfSelectionData</w:t>
            </w:r>
          </w:p>
        </w:tc>
        <w:tc>
          <w:tcPr>
            <w:tcW w:w="1967" w:type="dxa"/>
            <w:tcBorders>
              <w:top w:val="single" w:sz="4" w:space="0" w:color="auto"/>
              <w:left w:val="single" w:sz="4" w:space="0" w:color="auto"/>
              <w:bottom w:val="single" w:sz="4" w:space="0" w:color="auto"/>
              <w:right w:val="single" w:sz="4" w:space="0" w:color="auto"/>
            </w:tcBorders>
          </w:tcPr>
          <w:p w14:paraId="736A2F31" w14:textId="093A712E" w:rsidR="0048603D" w:rsidRDefault="0048603D" w:rsidP="0048603D">
            <w:pPr>
              <w:pStyle w:val="TAL"/>
            </w:pPr>
            <w:r>
              <w:t>3GPP TS 29.507 [32]</w:t>
            </w:r>
          </w:p>
        </w:tc>
        <w:tc>
          <w:tcPr>
            <w:tcW w:w="3755" w:type="dxa"/>
            <w:tcBorders>
              <w:top w:val="single" w:sz="4" w:space="0" w:color="auto"/>
              <w:left w:val="single" w:sz="4" w:space="0" w:color="auto"/>
              <w:bottom w:val="single" w:sz="4" w:space="0" w:color="auto"/>
              <w:right w:val="single" w:sz="4" w:space="0" w:color="auto"/>
            </w:tcBorders>
          </w:tcPr>
          <w:p w14:paraId="4BA157F9" w14:textId="77777777" w:rsidR="0048603D" w:rsidRDefault="0048603D" w:rsidP="0048603D">
            <w:pPr>
              <w:pStyle w:val="TAL"/>
              <w:rPr>
                <w:lang w:eastAsia="zh-CN"/>
              </w:rPr>
            </w:pPr>
          </w:p>
        </w:tc>
      </w:tr>
      <w:tr w:rsidR="00527F97" w14:paraId="5077EFD3"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1205BF8A" w14:textId="77777777" w:rsidR="00527F97" w:rsidRDefault="00527F97" w:rsidP="00D03559">
            <w:pPr>
              <w:pStyle w:val="TAL"/>
              <w:rPr>
                <w:lang w:eastAsia="zh-CN"/>
              </w:rPr>
            </w:pPr>
            <w:r>
              <w:rPr>
                <w:lang w:eastAsia="zh-CN"/>
              </w:rPr>
              <w:t>PresenceState</w:t>
            </w:r>
          </w:p>
        </w:tc>
        <w:tc>
          <w:tcPr>
            <w:tcW w:w="1967" w:type="dxa"/>
            <w:tcBorders>
              <w:top w:val="single" w:sz="4" w:space="0" w:color="auto"/>
              <w:left w:val="single" w:sz="4" w:space="0" w:color="auto"/>
              <w:bottom w:val="single" w:sz="4" w:space="0" w:color="auto"/>
              <w:right w:val="single" w:sz="4" w:space="0" w:color="auto"/>
            </w:tcBorders>
          </w:tcPr>
          <w:p w14:paraId="0191BC12" w14:textId="77777777" w:rsidR="00527F97" w:rsidRDefault="00527F97" w:rsidP="00D03559">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4EE8B516" w14:textId="77777777" w:rsidR="00527F97" w:rsidRDefault="00527F97" w:rsidP="00D03559">
            <w:pPr>
              <w:pStyle w:val="TAL"/>
              <w:rPr>
                <w:lang w:eastAsia="zh-CN"/>
              </w:rPr>
            </w:pPr>
            <w:r>
              <w:rPr>
                <w:lang w:eastAsia="zh-CN"/>
              </w:rPr>
              <w:t>Presence State</w:t>
            </w:r>
          </w:p>
        </w:tc>
      </w:tr>
      <w:tr w:rsidR="005249DC" w14:paraId="2ED56CA4"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62309AA2" w14:textId="29DB5796" w:rsidR="005249DC" w:rsidRDefault="005249DC" w:rsidP="005249DC">
            <w:pPr>
              <w:pStyle w:val="TAL"/>
              <w:rPr>
                <w:lang w:eastAsia="zh-CN"/>
              </w:rPr>
            </w:pPr>
            <w:r>
              <w:rPr>
                <w:noProof/>
              </w:rPr>
              <w:t>WirelineServiceAreaRestriction</w:t>
            </w:r>
          </w:p>
        </w:tc>
        <w:tc>
          <w:tcPr>
            <w:tcW w:w="1967" w:type="dxa"/>
            <w:tcBorders>
              <w:top w:val="single" w:sz="4" w:space="0" w:color="auto"/>
              <w:left w:val="single" w:sz="4" w:space="0" w:color="auto"/>
              <w:bottom w:val="single" w:sz="4" w:space="0" w:color="auto"/>
              <w:right w:val="single" w:sz="4" w:space="0" w:color="auto"/>
            </w:tcBorders>
          </w:tcPr>
          <w:p w14:paraId="7DA93108" w14:textId="5EBBD674" w:rsidR="005249DC" w:rsidRPr="004F41A0" w:rsidRDefault="005249DC" w:rsidP="005249DC">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ECB0D98" w14:textId="77777777" w:rsidR="005249DC" w:rsidRDefault="005249DC" w:rsidP="005249DC">
            <w:pPr>
              <w:pStyle w:val="TAL"/>
              <w:rPr>
                <w:lang w:eastAsia="zh-CN"/>
              </w:rPr>
            </w:pPr>
          </w:p>
        </w:tc>
      </w:tr>
    </w:tbl>
    <w:p w14:paraId="243846FF" w14:textId="77777777" w:rsidR="00527F97" w:rsidRPr="003E5EF7" w:rsidRDefault="00527F97" w:rsidP="00527F97"/>
    <w:p w14:paraId="2C2C6C52" w14:textId="77777777" w:rsidR="00602AC0" w:rsidRPr="003B2883" w:rsidRDefault="00602AC0" w:rsidP="009A30FA">
      <w:pPr>
        <w:pStyle w:val="Heading4"/>
        <w:rPr>
          <w:lang w:val="en-US"/>
        </w:rPr>
      </w:pPr>
      <w:bookmarkStart w:id="2271" w:name="_Toc25156357"/>
      <w:bookmarkStart w:id="2272" w:name="_Toc34124659"/>
      <w:bookmarkStart w:id="2273" w:name="_Toc43207783"/>
      <w:bookmarkStart w:id="2274" w:name="_Toc49857253"/>
      <w:bookmarkStart w:id="2275" w:name="_Toc56677089"/>
      <w:bookmarkStart w:id="2276" w:name="_Toc56696337"/>
      <w:bookmarkStart w:id="2277" w:name="_Toc81227683"/>
      <w:bookmarkStart w:id="2278" w:name="_Toc104238429"/>
      <w:bookmarkStart w:id="2279" w:name="_Toc104238886"/>
      <w:bookmarkStart w:id="2280" w:name="_Toc104388696"/>
      <w:bookmarkStart w:id="2281" w:name="_Toc183521379"/>
      <w:r w:rsidRPr="003B2883">
        <w:rPr>
          <w:lang w:val="en-US"/>
        </w:rPr>
        <w:t>6.1.6.2</w:t>
      </w:r>
      <w:r w:rsidRPr="003B2883">
        <w:rPr>
          <w:lang w:val="en-US"/>
        </w:rPr>
        <w:tab/>
        <w:t>Structured data types</w:t>
      </w:r>
      <w:bookmarkEnd w:id="2271"/>
      <w:bookmarkEnd w:id="2272"/>
      <w:bookmarkEnd w:id="2273"/>
      <w:bookmarkEnd w:id="2274"/>
      <w:bookmarkEnd w:id="2275"/>
      <w:bookmarkEnd w:id="2276"/>
      <w:bookmarkEnd w:id="2277"/>
      <w:bookmarkEnd w:id="2278"/>
      <w:bookmarkEnd w:id="2279"/>
      <w:bookmarkEnd w:id="2280"/>
      <w:bookmarkEnd w:id="2281"/>
    </w:p>
    <w:p w14:paraId="3F445B0F" w14:textId="77777777" w:rsidR="00602AC0" w:rsidRPr="003B2883" w:rsidRDefault="00602AC0" w:rsidP="009A30FA">
      <w:pPr>
        <w:pStyle w:val="Heading5"/>
      </w:pPr>
      <w:bookmarkStart w:id="2282" w:name="_Toc25156358"/>
      <w:bookmarkStart w:id="2283" w:name="_Toc34124660"/>
      <w:bookmarkStart w:id="2284" w:name="_Toc43207784"/>
      <w:bookmarkStart w:id="2285" w:name="_Toc49857254"/>
      <w:bookmarkStart w:id="2286" w:name="_Toc56677090"/>
      <w:bookmarkStart w:id="2287" w:name="_Toc56696338"/>
      <w:bookmarkStart w:id="2288" w:name="_Toc81227684"/>
      <w:bookmarkStart w:id="2289" w:name="_Toc104238430"/>
      <w:bookmarkStart w:id="2290" w:name="_Toc104238887"/>
      <w:bookmarkStart w:id="2291" w:name="_Toc104388697"/>
      <w:bookmarkStart w:id="2292" w:name="_Toc183521380"/>
      <w:r w:rsidRPr="003B2883">
        <w:t>6.1.6.2.1</w:t>
      </w:r>
      <w:r w:rsidRPr="003B2883">
        <w:tab/>
        <w:t>Introduction</w:t>
      </w:r>
      <w:bookmarkEnd w:id="2282"/>
      <w:bookmarkEnd w:id="2283"/>
      <w:bookmarkEnd w:id="2284"/>
      <w:bookmarkEnd w:id="2285"/>
      <w:bookmarkEnd w:id="2286"/>
      <w:bookmarkEnd w:id="2287"/>
      <w:bookmarkEnd w:id="2288"/>
      <w:bookmarkEnd w:id="2289"/>
      <w:bookmarkEnd w:id="2290"/>
      <w:bookmarkEnd w:id="2291"/>
      <w:bookmarkEnd w:id="2292"/>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9A30FA">
      <w:pPr>
        <w:pStyle w:val="Heading5"/>
      </w:pPr>
      <w:bookmarkStart w:id="2293" w:name="_Toc25156359"/>
      <w:bookmarkStart w:id="2294" w:name="_Toc34124661"/>
      <w:bookmarkStart w:id="2295" w:name="_Toc43207785"/>
      <w:bookmarkStart w:id="2296" w:name="_Toc49857255"/>
      <w:bookmarkStart w:id="2297" w:name="_Toc56677091"/>
      <w:bookmarkStart w:id="2298" w:name="_Toc56696339"/>
      <w:bookmarkStart w:id="2299" w:name="_Toc81227685"/>
      <w:bookmarkStart w:id="2300" w:name="_Toc104238431"/>
      <w:bookmarkStart w:id="2301" w:name="_Toc104238888"/>
      <w:bookmarkStart w:id="2302" w:name="_Toc104388698"/>
      <w:bookmarkStart w:id="2303" w:name="_Toc183521381"/>
      <w:r w:rsidRPr="003B2883">
        <w:t>6.1.6.2.2</w:t>
      </w:r>
      <w:r w:rsidRPr="003B2883">
        <w:tab/>
        <w:t xml:space="preserve">Type: </w:t>
      </w:r>
      <w:r w:rsidRPr="003B2883">
        <w:rPr>
          <w:rFonts w:hint="eastAsia"/>
          <w:lang w:eastAsia="zh-CN"/>
        </w:rPr>
        <w:t>SubscriptionData</w:t>
      </w:r>
      <w:bookmarkEnd w:id="2293"/>
      <w:bookmarkEnd w:id="2294"/>
      <w:bookmarkEnd w:id="2295"/>
      <w:bookmarkEnd w:id="2296"/>
      <w:bookmarkEnd w:id="2297"/>
      <w:bookmarkEnd w:id="2298"/>
      <w:bookmarkEnd w:id="2299"/>
      <w:bookmarkEnd w:id="2300"/>
      <w:bookmarkEnd w:id="2301"/>
      <w:bookmarkEnd w:id="2302"/>
      <w:bookmarkEnd w:id="2303"/>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9A30FA">
      <w:pPr>
        <w:pStyle w:val="Heading5"/>
      </w:pPr>
      <w:bookmarkStart w:id="2304" w:name="_Toc25156360"/>
      <w:bookmarkStart w:id="2305" w:name="_Toc34124662"/>
      <w:bookmarkStart w:id="2306" w:name="_Toc43207786"/>
      <w:bookmarkStart w:id="2307" w:name="_Toc49857256"/>
      <w:bookmarkStart w:id="2308" w:name="_Toc56677092"/>
      <w:bookmarkStart w:id="2309" w:name="_Toc56696340"/>
      <w:bookmarkStart w:id="2310" w:name="_Toc81227686"/>
      <w:bookmarkStart w:id="2311" w:name="_Toc104238432"/>
      <w:bookmarkStart w:id="2312" w:name="_Toc104238889"/>
      <w:bookmarkStart w:id="2313" w:name="_Toc104388699"/>
      <w:bookmarkStart w:id="2314" w:name="_Toc183521382"/>
      <w:r w:rsidRPr="003B2883">
        <w:t>6.1.6.2.3</w:t>
      </w:r>
      <w:r w:rsidRPr="003B2883">
        <w:tab/>
        <w:t xml:space="preserve">Type: </w:t>
      </w:r>
      <w:r w:rsidRPr="003B2883">
        <w:rPr>
          <w:rFonts w:hint="eastAsia"/>
          <w:lang w:eastAsia="zh-CN"/>
        </w:rPr>
        <w:t>AmfStatusChangeNotification</w:t>
      </w:r>
      <w:bookmarkEnd w:id="2304"/>
      <w:bookmarkEnd w:id="2305"/>
      <w:bookmarkEnd w:id="2306"/>
      <w:bookmarkEnd w:id="2307"/>
      <w:bookmarkEnd w:id="2308"/>
      <w:bookmarkEnd w:id="2309"/>
      <w:bookmarkEnd w:id="2310"/>
      <w:bookmarkEnd w:id="2311"/>
      <w:bookmarkEnd w:id="2312"/>
      <w:bookmarkEnd w:id="2313"/>
      <w:bookmarkEnd w:id="2314"/>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9A30FA">
      <w:pPr>
        <w:pStyle w:val="Heading5"/>
        <w:rPr>
          <w:lang w:eastAsia="zh-CN"/>
        </w:rPr>
      </w:pPr>
      <w:bookmarkStart w:id="2315" w:name="_Toc25156361"/>
      <w:bookmarkStart w:id="2316" w:name="_Toc34124663"/>
      <w:bookmarkStart w:id="2317" w:name="_Toc43207787"/>
      <w:bookmarkStart w:id="2318" w:name="_Toc49857257"/>
      <w:bookmarkStart w:id="2319" w:name="_Toc56677093"/>
      <w:bookmarkStart w:id="2320" w:name="_Toc56696341"/>
      <w:bookmarkStart w:id="2321" w:name="_Toc81227687"/>
      <w:bookmarkStart w:id="2322" w:name="_Toc104238433"/>
      <w:bookmarkStart w:id="2323" w:name="_Toc104238890"/>
      <w:bookmarkStart w:id="2324" w:name="_Toc104388700"/>
      <w:bookmarkStart w:id="2325" w:name="_Toc183521383"/>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2315"/>
      <w:bookmarkEnd w:id="2316"/>
      <w:bookmarkEnd w:id="2317"/>
      <w:bookmarkEnd w:id="2318"/>
      <w:bookmarkEnd w:id="2319"/>
      <w:bookmarkEnd w:id="2320"/>
      <w:bookmarkEnd w:id="2321"/>
      <w:bookmarkEnd w:id="2322"/>
      <w:bookmarkEnd w:id="2323"/>
      <w:bookmarkEnd w:id="2324"/>
      <w:bookmarkEnd w:id="2325"/>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9A30FA">
      <w:pPr>
        <w:pStyle w:val="Heading5"/>
        <w:rPr>
          <w:lang w:eastAsia="zh-CN"/>
        </w:rPr>
      </w:pPr>
      <w:bookmarkStart w:id="2326" w:name="_Toc25156362"/>
      <w:bookmarkStart w:id="2327" w:name="_Toc34124664"/>
      <w:bookmarkStart w:id="2328" w:name="_Toc43207788"/>
      <w:bookmarkStart w:id="2329" w:name="_Toc49857258"/>
      <w:bookmarkStart w:id="2330" w:name="_Toc56677094"/>
      <w:bookmarkStart w:id="2331" w:name="_Toc56696342"/>
      <w:bookmarkStart w:id="2332" w:name="_Toc81227688"/>
      <w:bookmarkStart w:id="2333" w:name="_Toc104238434"/>
      <w:bookmarkStart w:id="2334" w:name="_Toc104238891"/>
      <w:bookmarkStart w:id="2335" w:name="_Toc104388701"/>
      <w:bookmarkStart w:id="2336" w:name="_Toc183521384"/>
      <w:r w:rsidRPr="003B2883">
        <w:t>6.1.6.2.5</w:t>
      </w:r>
      <w:r w:rsidRPr="003B2883">
        <w:tab/>
        <w:t xml:space="preserve">Type: </w:t>
      </w:r>
      <w:r w:rsidRPr="003B2883">
        <w:rPr>
          <w:lang w:eastAsia="zh-CN"/>
        </w:rPr>
        <w:t>AssignEbiData</w:t>
      </w:r>
      <w:bookmarkEnd w:id="2326"/>
      <w:bookmarkEnd w:id="2327"/>
      <w:bookmarkEnd w:id="2328"/>
      <w:bookmarkEnd w:id="2329"/>
      <w:bookmarkEnd w:id="2330"/>
      <w:bookmarkEnd w:id="2331"/>
      <w:bookmarkEnd w:id="2332"/>
      <w:bookmarkEnd w:id="2333"/>
      <w:bookmarkEnd w:id="2334"/>
      <w:bookmarkEnd w:id="2335"/>
      <w:bookmarkEnd w:id="2336"/>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2715FF" w:rsidRDefault="00602AC0" w:rsidP="002715FF"/>
    <w:p w14:paraId="395660C0" w14:textId="77777777" w:rsidR="00602AC0" w:rsidRPr="003B2883" w:rsidRDefault="00602AC0" w:rsidP="009A30FA">
      <w:pPr>
        <w:pStyle w:val="Heading5"/>
        <w:rPr>
          <w:lang w:eastAsia="zh-CN"/>
        </w:rPr>
      </w:pPr>
      <w:bookmarkStart w:id="2337" w:name="_Toc25156363"/>
      <w:bookmarkStart w:id="2338" w:name="_Toc34124665"/>
      <w:bookmarkStart w:id="2339" w:name="_Toc43207789"/>
      <w:bookmarkStart w:id="2340" w:name="_Toc49857259"/>
      <w:bookmarkStart w:id="2341" w:name="_Toc56677095"/>
      <w:bookmarkStart w:id="2342" w:name="_Toc56696343"/>
      <w:bookmarkStart w:id="2343" w:name="_Toc81227689"/>
      <w:bookmarkStart w:id="2344" w:name="_Toc104238435"/>
      <w:bookmarkStart w:id="2345" w:name="_Toc104238892"/>
      <w:bookmarkStart w:id="2346" w:name="_Toc104388702"/>
      <w:bookmarkStart w:id="2347" w:name="_Toc183521385"/>
      <w:r w:rsidRPr="003B2883">
        <w:t>6.1.6.2.6</w:t>
      </w:r>
      <w:r w:rsidRPr="003B2883">
        <w:tab/>
        <w:t xml:space="preserve">Type: </w:t>
      </w:r>
      <w:r w:rsidRPr="003B2883">
        <w:rPr>
          <w:lang w:eastAsia="zh-CN"/>
        </w:rPr>
        <w:t>AssignedEbiData</w:t>
      </w:r>
      <w:bookmarkEnd w:id="2337"/>
      <w:bookmarkEnd w:id="2338"/>
      <w:bookmarkEnd w:id="2339"/>
      <w:bookmarkEnd w:id="2340"/>
      <w:bookmarkEnd w:id="2341"/>
      <w:bookmarkEnd w:id="2342"/>
      <w:bookmarkEnd w:id="2343"/>
      <w:bookmarkEnd w:id="2344"/>
      <w:bookmarkEnd w:id="2345"/>
      <w:bookmarkEnd w:id="2346"/>
      <w:bookmarkEnd w:id="2347"/>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9A30FA">
      <w:pPr>
        <w:pStyle w:val="Heading5"/>
        <w:rPr>
          <w:lang w:eastAsia="zh-CN"/>
        </w:rPr>
      </w:pPr>
      <w:bookmarkStart w:id="2348" w:name="_Toc25156364"/>
      <w:bookmarkStart w:id="2349" w:name="_Toc34124666"/>
      <w:bookmarkStart w:id="2350" w:name="_Toc43207790"/>
      <w:bookmarkStart w:id="2351" w:name="_Toc49857260"/>
      <w:bookmarkStart w:id="2352" w:name="_Toc56677096"/>
      <w:bookmarkStart w:id="2353" w:name="_Toc56696344"/>
      <w:bookmarkStart w:id="2354" w:name="_Toc81227690"/>
      <w:bookmarkStart w:id="2355" w:name="_Toc104238436"/>
      <w:bookmarkStart w:id="2356" w:name="_Toc104238893"/>
      <w:bookmarkStart w:id="2357" w:name="_Toc104388703"/>
      <w:bookmarkStart w:id="2358" w:name="_Toc183521386"/>
      <w:r w:rsidRPr="003B2883">
        <w:lastRenderedPageBreak/>
        <w:t>6.1.6.2.7</w:t>
      </w:r>
      <w:r w:rsidRPr="003B2883">
        <w:tab/>
        <w:t xml:space="preserve">Type: </w:t>
      </w:r>
      <w:r w:rsidRPr="003B2883">
        <w:rPr>
          <w:lang w:eastAsia="zh-CN"/>
        </w:rPr>
        <w:t>AssignEbiFailed</w:t>
      </w:r>
      <w:bookmarkEnd w:id="2348"/>
      <w:bookmarkEnd w:id="2349"/>
      <w:bookmarkEnd w:id="2350"/>
      <w:bookmarkEnd w:id="2351"/>
      <w:bookmarkEnd w:id="2352"/>
      <w:bookmarkEnd w:id="2353"/>
      <w:bookmarkEnd w:id="2354"/>
      <w:bookmarkEnd w:id="2355"/>
      <w:bookmarkEnd w:id="2356"/>
      <w:bookmarkEnd w:id="2357"/>
      <w:bookmarkEnd w:id="2358"/>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9A30FA">
      <w:pPr>
        <w:pStyle w:val="Heading5"/>
        <w:rPr>
          <w:lang w:eastAsia="zh-CN"/>
        </w:rPr>
      </w:pPr>
      <w:bookmarkStart w:id="2359" w:name="_Toc25156365"/>
      <w:bookmarkStart w:id="2360" w:name="_Toc34124667"/>
      <w:bookmarkStart w:id="2361" w:name="_Toc43207791"/>
      <w:bookmarkStart w:id="2362" w:name="_Toc49857261"/>
      <w:bookmarkStart w:id="2363" w:name="_Toc56677097"/>
      <w:bookmarkStart w:id="2364" w:name="_Toc56696345"/>
      <w:bookmarkStart w:id="2365" w:name="_Toc81227691"/>
      <w:bookmarkStart w:id="2366" w:name="_Toc104238437"/>
      <w:bookmarkStart w:id="2367" w:name="_Toc104238894"/>
      <w:bookmarkStart w:id="2368" w:name="_Toc104388704"/>
      <w:bookmarkStart w:id="2369" w:name="_Toc183521387"/>
      <w:r w:rsidRPr="003B2883">
        <w:t>6.1.6.2.8</w:t>
      </w:r>
      <w:r w:rsidRPr="003B2883">
        <w:tab/>
        <w:t xml:space="preserve">Type: </w:t>
      </w:r>
      <w:r w:rsidRPr="003B2883">
        <w:rPr>
          <w:lang w:eastAsia="zh-CN"/>
        </w:rPr>
        <w:t>UEContextRelease</w:t>
      </w:r>
      <w:bookmarkEnd w:id="2359"/>
      <w:bookmarkEnd w:id="2360"/>
      <w:bookmarkEnd w:id="2361"/>
      <w:bookmarkEnd w:id="2362"/>
      <w:bookmarkEnd w:id="2363"/>
      <w:bookmarkEnd w:id="2364"/>
      <w:bookmarkEnd w:id="2365"/>
      <w:bookmarkEnd w:id="2366"/>
      <w:bookmarkEnd w:id="2367"/>
      <w:bookmarkEnd w:id="2368"/>
      <w:bookmarkEnd w:id="2369"/>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bookmarkStart w:id="2370" w:name="_PERM_MCCTEMPBM_CRPT48240082___2"/>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bookmarkEnd w:id="2370"/>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9A30FA">
      <w:pPr>
        <w:pStyle w:val="Heading5"/>
        <w:rPr>
          <w:lang w:eastAsia="zh-CN"/>
        </w:rPr>
      </w:pPr>
      <w:bookmarkStart w:id="2371" w:name="_Toc25156366"/>
      <w:bookmarkStart w:id="2372" w:name="_Toc34124668"/>
      <w:bookmarkStart w:id="2373" w:name="_Toc43207792"/>
      <w:bookmarkStart w:id="2374" w:name="_Toc49857262"/>
      <w:bookmarkStart w:id="2375" w:name="_Toc56677098"/>
      <w:bookmarkStart w:id="2376" w:name="_Toc56696346"/>
      <w:bookmarkStart w:id="2377" w:name="_Toc81227692"/>
      <w:bookmarkStart w:id="2378" w:name="_Toc104238438"/>
      <w:bookmarkStart w:id="2379" w:name="_Toc104238895"/>
      <w:bookmarkStart w:id="2380" w:name="_Toc104388705"/>
      <w:bookmarkStart w:id="2381" w:name="_Toc183521388"/>
      <w:r w:rsidRPr="003B2883">
        <w:t>6.1.6.2.9</w:t>
      </w:r>
      <w:r w:rsidRPr="003B2883">
        <w:tab/>
        <w:t>Type: N2InformationTransferReqData</w:t>
      </w:r>
      <w:bookmarkEnd w:id="2371"/>
      <w:bookmarkEnd w:id="2372"/>
      <w:bookmarkEnd w:id="2373"/>
      <w:bookmarkEnd w:id="2374"/>
      <w:bookmarkEnd w:id="2375"/>
      <w:bookmarkEnd w:id="2376"/>
      <w:bookmarkEnd w:id="2377"/>
      <w:bookmarkEnd w:id="2378"/>
      <w:bookmarkEnd w:id="2379"/>
      <w:bookmarkEnd w:id="2380"/>
      <w:bookmarkEnd w:id="2381"/>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9A30FA">
      <w:pPr>
        <w:pStyle w:val="Heading5"/>
        <w:rPr>
          <w:lang w:eastAsia="zh-CN"/>
        </w:rPr>
      </w:pPr>
      <w:bookmarkStart w:id="2382" w:name="_Toc25156367"/>
      <w:bookmarkStart w:id="2383" w:name="_Toc34124669"/>
      <w:bookmarkStart w:id="2384" w:name="_Toc43207793"/>
      <w:bookmarkStart w:id="2385" w:name="_Toc49857263"/>
      <w:bookmarkStart w:id="2386" w:name="_Toc56677099"/>
      <w:bookmarkStart w:id="2387" w:name="_Toc56696347"/>
      <w:bookmarkStart w:id="2388" w:name="_Toc81227693"/>
      <w:bookmarkStart w:id="2389" w:name="_Toc104238439"/>
      <w:bookmarkStart w:id="2390" w:name="_Toc104238896"/>
      <w:bookmarkStart w:id="2391" w:name="_Toc104388706"/>
      <w:bookmarkStart w:id="2392" w:name="_Toc183521389"/>
      <w:r w:rsidRPr="003B2883">
        <w:lastRenderedPageBreak/>
        <w:t>6.1.6.2.10</w:t>
      </w:r>
      <w:r w:rsidRPr="003B2883">
        <w:tab/>
        <w:t>Type: NonUeN2InfoSubscriptionCreateData</w:t>
      </w:r>
      <w:bookmarkEnd w:id="2382"/>
      <w:bookmarkEnd w:id="2383"/>
      <w:bookmarkEnd w:id="2384"/>
      <w:bookmarkEnd w:id="2385"/>
      <w:bookmarkEnd w:id="2386"/>
      <w:bookmarkEnd w:id="2387"/>
      <w:bookmarkEnd w:id="2388"/>
      <w:bookmarkEnd w:id="2389"/>
      <w:bookmarkEnd w:id="2390"/>
      <w:bookmarkEnd w:id="2391"/>
      <w:bookmarkEnd w:id="2392"/>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9A30FA">
      <w:pPr>
        <w:pStyle w:val="Heading5"/>
        <w:rPr>
          <w:lang w:eastAsia="zh-CN"/>
        </w:rPr>
      </w:pPr>
      <w:bookmarkStart w:id="2393" w:name="_Toc25156368"/>
      <w:bookmarkStart w:id="2394" w:name="_Toc34124670"/>
      <w:bookmarkStart w:id="2395" w:name="_Toc43207794"/>
      <w:bookmarkStart w:id="2396" w:name="_Toc49857264"/>
      <w:bookmarkStart w:id="2397" w:name="_Toc56677100"/>
      <w:bookmarkStart w:id="2398" w:name="_Toc56696348"/>
      <w:bookmarkStart w:id="2399" w:name="_Toc81227694"/>
      <w:bookmarkStart w:id="2400" w:name="_Toc104238440"/>
      <w:bookmarkStart w:id="2401" w:name="_Toc104238897"/>
      <w:bookmarkStart w:id="2402" w:name="_Toc104388707"/>
      <w:bookmarkStart w:id="2403" w:name="_Toc183521390"/>
      <w:r w:rsidRPr="003B2883">
        <w:t>6.1.6.2.11</w:t>
      </w:r>
      <w:r w:rsidRPr="003B2883">
        <w:tab/>
        <w:t>Type: NonUeN2InfoSubscriptionCreatedData</w:t>
      </w:r>
      <w:bookmarkEnd w:id="2393"/>
      <w:bookmarkEnd w:id="2394"/>
      <w:bookmarkEnd w:id="2395"/>
      <w:bookmarkEnd w:id="2396"/>
      <w:bookmarkEnd w:id="2397"/>
      <w:bookmarkEnd w:id="2398"/>
      <w:bookmarkEnd w:id="2399"/>
      <w:bookmarkEnd w:id="2400"/>
      <w:bookmarkEnd w:id="2401"/>
      <w:bookmarkEnd w:id="2402"/>
      <w:bookmarkEnd w:id="2403"/>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9A30FA">
      <w:pPr>
        <w:pStyle w:val="Heading5"/>
        <w:rPr>
          <w:lang w:eastAsia="zh-CN"/>
        </w:rPr>
      </w:pPr>
      <w:bookmarkStart w:id="2404" w:name="_Toc25156369"/>
      <w:bookmarkStart w:id="2405" w:name="_Toc34124671"/>
      <w:bookmarkStart w:id="2406" w:name="_Toc43207795"/>
      <w:bookmarkStart w:id="2407" w:name="_Toc49857265"/>
      <w:bookmarkStart w:id="2408" w:name="_Toc56677101"/>
      <w:bookmarkStart w:id="2409" w:name="_Toc56696349"/>
      <w:bookmarkStart w:id="2410" w:name="_Toc81227695"/>
      <w:bookmarkStart w:id="2411" w:name="_Toc104238441"/>
      <w:bookmarkStart w:id="2412" w:name="_Toc104238898"/>
      <w:bookmarkStart w:id="2413" w:name="_Toc104388708"/>
      <w:bookmarkStart w:id="2414" w:name="_Toc183521391"/>
      <w:r w:rsidRPr="003B2883">
        <w:lastRenderedPageBreak/>
        <w:t>6.1.6.2.12</w:t>
      </w:r>
      <w:r w:rsidRPr="003B2883">
        <w:tab/>
        <w:t>Type: UeN1N2InfoSubscriptionCreateData</w:t>
      </w:r>
      <w:bookmarkEnd w:id="2404"/>
      <w:bookmarkEnd w:id="2405"/>
      <w:bookmarkEnd w:id="2406"/>
      <w:bookmarkEnd w:id="2407"/>
      <w:bookmarkEnd w:id="2408"/>
      <w:bookmarkEnd w:id="2409"/>
      <w:bookmarkEnd w:id="2410"/>
      <w:bookmarkEnd w:id="2411"/>
      <w:bookmarkEnd w:id="2412"/>
      <w:bookmarkEnd w:id="2413"/>
      <w:bookmarkEnd w:id="2414"/>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9A30FA">
      <w:pPr>
        <w:pStyle w:val="Heading5"/>
        <w:rPr>
          <w:lang w:eastAsia="zh-CN"/>
        </w:rPr>
      </w:pPr>
      <w:bookmarkStart w:id="2415" w:name="_Toc25156370"/>
      <w:bookmarkStart w:id="2416" w:name="_Toc34124672"/>
      <w:bookmarkStart w:id="2417" w:name="_Toc43207796"/>
      <w:bookmarkStart w:id="2418" w:name="_Toc49857266"/>
      <w:bookmarkStart w:id="2419" w:name="_Toc56677102"/>
      <w:bookmarkStart w:id="2420" w:name="_Toc56696350"/>
      <w:bookmarkStart w:id="2421" w:name="_Toc81227696"/>
      <w:bookmarkStart w:id="2422" w:name="_Toc104238442"/>
      <w:bookmarkStart w:id="2423" w:name="_Toc104238899"/>
      <w:bookmarkStart w:id="2424" w:name="_Toc104388709"/>
      <w:bookmarkStart w:id="2425" w:name="_Toc183521392"/>
      <w:r w:rsidRPr="003B2883">
        <w:t>6.1.6.2.13</w:t>
      </w:r>
      <w:r w:rsidRPr="003B2883">
        <w:tab/>
        <w:t>Type: UeN1N2InfoSubscriptionCreatedData</w:t>
      </w:r>
      <w:bookmarkEnd w:id="2415"/>
      <w:bookmarkEnd w:id="2416"/>
      <w:bookmarkEnd w:id="2417"/>
      <w:bookmarkEnd w:id="2418"/>
      <w:bookmarkEnd w:id="2419"/>
      <w:bookmarkEnd w:id="2420"/>
      <w:bookmarkEnd w:id="2421"/>
      <w:bookmarkEnd w:id="2422"/>
      <w:bookmarkEnd w:id="2423"/>
      <w:bookmarkEnd w:id="2424"/>
      <w:bookmarkEnd w:id="2425"/>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9A30FA">
      <w:pPr>
        <w:pStyle w:val="Heading5"/>
        <w:rPr>
          <w:lang w:eastAsia="zh-CN"/>
        </w:rPr>
      </w:pPr>
      <w:bookmarkStart w:id="2426" w:name="_Toc25156371"/>
      <w:bookmarkStart w:id="2427" w:name="_Toc34124673"/>
      <w:bookmarkStart w:id="2428" w:name="_Toc43207797"/>
      <w:bookmarkStart w:id="2429" w:name="_Toc49857267"/>
      <w:bookmarkStart w:id="2430" w:name="_Toc56677103"/>
      <w:bookmarkStart w:id="2431" w:name="_Toc56696351"/>
      <w:bookmarkStart w:id="2432" w:name="_Toc81227697"/>
      <w:bookmarkStart w:id="2433" w:name="_Toc104238443"/>
      <w:bookmarkStart w:id="2434" w:name="_Toc104238900"/>
      <w:bookmarkStart w:id="2435" w:name="_Toc104388710"/>
      <w:bookmarkStart w:id="2436" w:name="_Toc183521393"/>
      <w:r w:rsidRPr="003B2883">
        <w:lastRenderedPageBreak/>
        <w:t>6.1.6.2.14</w:t>
      </w:r>
      <w:r w:rsidRPr="003B2883">
        <w:tab/>
        <w:t xml:space="preserve">Type: </w:t>
      </w:r>
      <w:r w:rsidRPr="003B2883">
        <w:rPr>
          <w:lang w:eastAsia="zh-CN"/>
        </w:rPr>
        <w:t>N2InformationNotification</w:t>
      </w:r>
      <w:bookmarkEnd w:id="2426"/>
      <w:bookmarkEnd w:id="2427"/>
      <w:bookmarkEnd w:id="2428"/>
      <w:bookmarkEnd w:id="2429"/>
      <w:bookmarkEnd w:id="2430"/>
      <w:bookmarkEnd w:id="2431"/>
      <w:bookmarkEnd w:id="2432"/>
      <w:bookmarkEnd w:id="2433"/>
      <w:bookmarkEnd w:id="2434"/>
      <w:bookmarkEnd w:id="2435"/>
      <w:bookmarkEnd w:id="2436"/>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C9263C">
            <w:pPr>
              <w:pStyle w:val="TAH"/>
            </w:pPr>
            <w:r w:rsidRPr="00C9263C">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bookmarkStart w:id="2437" w:name="_PERM_MCCTEMPBM_CRPT48240089___7"/>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bookmarkStart w:id="2438" w:name="_PERM_MCCTEMPBM_CRPT48240090___7"/>
            <w:bookmarkEnd w:id="243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438"/>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9A30FA">
      <w:pPr>
        <w:pStyle w:val="Heading5"/>
        <w:rPr>
          <w:lang w:eastAsia="zh-CN"/>
        </w:rPr>
      </w:pPr>
      <w:bookmarkStart w:id="2439" w:name="_Toc25156372"/>
      <w:bookmarkStart w:id="2440" w:name="_Toc34124674"/>
      <w:bookmarkStart w:id="2441" w:name="_Toc43207798"/>
      <w:bookmarkStart w:id="2442" w:name="_Toc49857268"/>
      <w:bookmarkStart w:id="2443" w:name="_Toc56677104"/>
      <w:bookmarkStart w:id="2444" w:name="_Toc56696352"/>
      <w:bookmarkStart w:id="2445" w:name="_Toc81227698"/>
      <w:bookmarkStart w:id="2446" w:name="_Toc104238444"/>
      <w:bookmarkStart w:id="2447" w:name="_Toc104238901"/>
      <w:bookmarkStart w:id="2448" w:name="_Toc104388711"/>
      <w:bookmarkStart w:id="2449" w:name="_Toc183521394"/>
      <w:r w:rsidRPr="003B2883">
        <w:t>6.1.6.2.15</w:t>
      </w:r>
      <w:r w:rsidRPr="003B2883">
        <w:tab/>
        <w:t xml:space="preserve">Type: </w:t>
      </w:r>
      <w:r w:rsidRPr="003B2883">
        <w:rPr>
          <w:lang w:val="en-US"/>
        </w:rPr>
        <w:t>N2InfoContainer</w:t>
      </w:r>
      <w:bookmarkEnd w:id="2439"/>
      <w:bookmarkEnd w:id="2440"/>
      <w:bookmarkEnd w:id="2441"/>
      <w:bookmarkEnd w:id="2442"/>
      <w:bookmarkEnd w:id="2443"/>
      <w:bookmarkEnd w:id="2444"/>
      <w:bookmarkEnd w:id="2445"/>
      <w:bookmarkEnd w:id="2446"/>
      <w:bookmarkEnd w:id="2447"/>
      <w:bookmarkEnd w:id="2448"/>
      <w:bookmarkEnd w:id="2449"/>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C9263C">
            <w:pPr>
              <w:pStyle w:val="TAH"/>
            </w:pPr>
            <w:r w:rsidRPr="00C9263C">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9A30FA">
      <w:pPr>
        <w:pStyle w:val="Heading5"/>
        <w:rPr>
          <w:lang w:eastAsia="zh-CN"/>
        </w:rPr>
      </w:pPr>
      <w:bookmarkStart w:id="2450" w:name="_Toc25156373"/>
      <w:bookmarkStart w:id="2451" w:name="_Toc34124675"/>
      <w:bookmarkStart w:id="2452" w:name="_Toc43207799"/>
      <w:bookmarkStart w:id="2453" w:name="_Toc49857269"/>
      <w:bookmarkStart w:id="2454" w:name="_Toc56677105"/>
      <w:bookmarkStart w:id="2455" w:name="_Toc56696353"/>
      <w:bookmarkStart w:id="2456" w:name="_Toc81227699"/>
      <w:bookmarkStart w:id="2457" w:name="_Toc104238445"/>
      <w:bookmarkStart w:id="2458" w:name="_Toc104238902"/>
      <w:bookmarkStart w:id="2459" w:name="_Toc104388712"/>
      <w:bookmarkStart w:id="2460" w:name="_Toc183521395"/>
      <w:r w:rsidRPr="003B2883">
        <w:lastRenderedPageBreak/>
        <w:t>6.1.6.2.16</w:t>
      </w:r>
      <w:r w:rsidRPr="003B2883">
        <w:tab/>
        <w:t>Type: N1MessageNotification</w:t>
      </w:r>
      <w:bookmarkEnd w:id="2450"/>
      <w:bookmarkEnd w:id="2451"/>
      <w:bookmarkEnd w:id="2452"/>
      <w:bookmarkEnd w:id="2453"/>
      <w:bookmarkEnd w:id="2454"/>
      <w:bookmarkEnd w:id="2455"/>
      <w:bookmarkEnd w:id="2456"/>
      <w:bookmarkEnd w:id="2457"/>
      <w:bookmarkEnd w:id="2458"/>
      <w:bookmarkEnd w:id="2459"/>
      <w:bookmarkEnd w:id="2460"/>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5C2DBD" w:rsidRPr="003B2883" w14:paraId="79C7DF8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0A62287" w14:textId="3A8B788C" w:rsidR="005C2DBD" w:rsidRDefault="005C2DBD" w:rsidP="005C2DBD">
            <w:pPr>
              <w:pStyle w:val="TAL"/>
            </w:pPr>
            <w:r>
              <w:t>supi</w:t>
            </w:r>
          </w:p>
        </w:tc>
        <w:tc>
          <w:tcPr>
            <w:tcW w:w="1386" w:type="dxa"/>
            <w:tcBorders>
              <w:top w:val="single" w:sz="4" w:space="0" w:color="auto"/>
              <w:left w:val="single" w:sz="4" w:space="0" w:color="auto"/>
              <w:bottom w:val="single" w:sz="4" w:space="0" w:color="auto"/>
              <w:right w:val="single" w:sz="4" w:space="0" w:color="auto"/>
            </w:tcBorders>
          </w:tcPr>
          <w:p w14:paraId="408769A3" w14:textId="139C5313" w:rsidR="005C2DBD" w:rsidRDefault="005C2DBD" w:rsidP="005C2DBD">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25EC6ED4" w14:textId="6F2BCCED" w:rsidR="005C2DBD" w:rsidRDefault="005C2DBD" w:rsidP="005C2D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6481F8" w14:textId="7E6195CE" w:rsidR="005C2DBD" w:rsidRDefault="005C2DBD" w:rsidP="005C2DB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BD0DD4" w14:textId="77777777" w:rsidR="005C2DBD" w:rsidRDefault="005C2DBD" w:rsidP="005C2DBD">
            <w:pPr>
              <w:pStyle w:val="TAL"/>
              <w:rPr>
                <w:rFonts w:cs="Arial"/>
                <w:szCs w:val="18"/>
              </w:rPr>
            </w:pPr>
            <w:r>
              <w:rPr>
                <w:rFonts w:cs="Arial"/>
                <w:szCs w:val="18"/>
              </w:rPr>
              <w:t>Contains the SUPI of the UE.</w:t>
            </w:r>
          </w:p>
          <w:p w14:paraId="6FC83995" w14:textId="77777777" w:rsidR="005C2DBD" w:rsidRDefault="005C2DBD" w:rsidP="005C2DBD">
            <w:pPr>
              <w:pStyle w:val="TAL"/>
              <w:rPr>
                <w:rFonts w:cs="Arial"/>
                <w:szCs w:val="18"/>
              </w:rPr>
            </w:pPr>
          </w:p>
          <w:p w14:paraId="7CDB07D1" w14:textId="6F55F27A" w:rsidR="005C2DBD" w:rsidRDefault="005C2DBD" w:rsidP="005C2DBD">
            <w:pPr>
              <w:pStyle w:val="TAL"/>
              <w:rPr>
                <w:rFonts w:cs="Arial"/>
                <w:szCs w:val="18"/>
              </w:rPr>
            </w:pPr>
            <w:r>
              <w:rPr>
                <w:rFonts w:cs="Arial"/>
                <w:szCs w:val="18"/>
              </w:rPr>
              <w:t xml:space="preserve">This </w:t>
            </w:r>
            <w:r>
              <w:rPr>
                <w:rFonts w:cs="Arial" w:hint="eastAsia"/>
                <w:szCs w:val="18"/>
                <w:lang w:eastAsia="zh-CN"/>
              </w:rPr>
              <w:t>IE</w:t>
            </w:r>
            <w:r>
              <w:rPr>
                <w:rFonts w:cs="Arial"/>
                <w:szCs w:val="18"/>
              </w:rPr>
              <w:t xml:space="preserv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tc>
      </w:tr>
    </w:tbl>
    <w:p w14:paraId="243008A6" w14:textId="77777777" w:rsidR="00602AC0" w:rsidRPr="003B2883" w:rsidRDefault="00602AC0" w:rsidP="00602AC0">
      <w:pPr>
        <w:rPr>
          <w:lang w:val="en-US"/>
        </w:rPr>
      </w:pPr>
    </w:p>
    <w:p w14:paraId="61C88A3D" w14:textId="77777777" w:rsidR="00602AC0" w:rsidRPr="003B2883" w:rsidRDefault="00602AC0" w:rsidP="009A30FA">
      <w:pPr>
        <w:pStyle w:val="Heading5"/>
        <w:rPr>
          <w:lang w:eastAsia="zh-CN"/>
        </w:rPr>
      </w:pPr>
      <w:bookmarkStart w:id="2461" w:name="_Toc25156374"/>
      <w:bookmarkStart w:id="2462" w:name="_Toc34124676"/>
      <w:bookmarkStart w:id="2463" w:name="_Toc43207800"/>
      <w:bookmarkStart w:id="2464" w:name="_Toc49857270"/>
      <w:bookmarkStart w:id="2465" w:name="_Toc56677106"/>
      <w:bookmarkStart w:id="2466" w:name="_Toc56696354"/>
      <w:bookmarkStart w:id="2467" w:name="_Toc81227700"/>
      <w:bookmarkStart w:id="2468" w:name="_Toc104238446"/>
      <w:bookmarkStart w:id="2469" w:name="_Toc104238903"/>
      <w:bookmarkStart w:id="2470" w:name="_Toc104388713"/>
      <w:bookmarkStart w:id="2471" w:name="_Toc183521396"/>
      <w:r w:rsidRPr="003B2883">
        <w:lastRenderedPageBreak/>
        <w:t>6.1.6.2.17</w:t>
      </w:r>
      <w:r w:rsidRPr="003B2883">
        <w:tab/>
        <w:t xml:space="preserve">Type: </w:t>
      </w:r>
      <w:r w:rsidRPr="003B2883">
        <w:rPr>
          <w:lang w:eastAsia="zh-CN"/>
        </w:rPr>
        <w:t>N1MessageContainer</w:t>
      </w:r>
      <w:bookmarkEnd w:id="2461"/>
      <w:bookmarkEnd w:id="2462"/>
      <w:bookmarkEnd w:id="2463"/>
      <w:bookmarkEnd w:id="2464"/>
      <w:bookmarkEnd w:id="2465"/>
      <w:bookmarkEnd w:id="2466"/>
      <w:bookmarkEnd w:id="2467"/>
      <w:bookmarkEnd w:id="2468"/>
      <w:bookmarkEnd w:id="2469"/>
      <w:bookmarkEnd w:id="2470"/>
      <w:bookmarkEnd w:id="2471"/>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9A30FA">
      <w:pPr>
        <w:pStyle w:val="Heading5"/>
        <w:rPr>
          <w:lang w:eastAsia="zh-CN"/>
        </w:rPr>
      </w:pPr>
      <w:bookmarkStart w:id="2472" w:name="_Toc25156375"/>
      <w:bookmarkStart w:id="2473" w:name="_Toc34124677"/>
      <w:bookmarkStart w:id="2474" w:name="_Toc43207801"/>
      <w:bookmarkStart w:id="2475" w:name="_Toc49857271"/>
      <w:bookmarkStart w:id="2476" w:name="_Toc56677107"/>
      <w:bookmarkStart w:id="2477" w:name="_Toc56696355"/>
      <w:bookmarkStart w:id="2478" w:name="_Toc81227701"/>
      <w:bookmarkStart w:id="2479" w:name="_Toc104238447"/>
      <w:bookmarkStart w:id="2480" w:name="_Toc104238904"/>
      <w:bookmarkStart w:id="2481" w:name="_Toc104388714"/>
      <w:bookmarkStart w:id="2482" w:name="_Toc183521397"/>
      <w:r w:rsidRPr="003B2883">
        <w:lastRenderedPageBreak/>
        <w:t>6.1.6.2.18</w:t>
      </w:r>
      <w:r w:rsidRPr="003B2883">
        <w:tab/>
        <w:t xml:space="preserve">Type: </w:t>
      </w:r>
      <w:r w:rsidRPr="003B2883">
        <w:rPr>
          <w:lang w:eastAsia="zh-CN"/>
        </w:rPr>
        <w:t>N1N2MessageTransferReqData</w:t>
      </w:r>
      <w:bookmarkEnd w:id="2472"/>
      <w:bookmarkEnd w:id="2473"/>
      <w:bookmarkEnd w:id="2474"/>
      <w:bookmarkEnd w:id="2475"/>
      <w:bookmarkEnd w:id="2476"/>
      <w:bookmarkEnd w:id="2477"/>
      <w:bookmarkEnd w:id="2478"/>
      <w:bookmarkEnd w:id="2479"/>
      <w:bookmarkEnd w:id="2480"/>
      <w:bookmarkEnd w:id="2481"/>
      <w:bookmarkEnd w:id="2482"/>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C9263C">
            <w:pPr>
              <w:pStyle w:val="TAH"/>
            </w:pPr>
            <w:r w:rsidRPr="00C9263C">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C9263C">
            <w:pPr>
              <w:pStyle w:val="TAH"/>
            </w:pPr>
            <w:r w:rsidRPr="00C9263C">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bookmarkStart w:id="2483" w:name="_PERM_MCCTEMPBM_CRPT4824009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bookmarkEnd w:id="2483"/>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bookmarkStart w:id="2484" w:name="_PERM_MCCTEMPBM_CRPT4824009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bookmarkEnd w:id="2484"/>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bookmarkStart w:id="2485" w:name="_PERM_MCCTEMPBM_CRPT4824009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485"/>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bookmarkStart w:id="2486" w:name="_PERM_MCCTEMPBM_CRPT4824009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486"/>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A82412"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6A914B52"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CF626A6" w14:textId="77777777" w:rsidR="00052630" w:rsidRDefault="00052630" w:rsidP="001D4998">
            <w:pPr>
              <w:pStyle w:val="TAL"/>
              <w:rPr>
                <w:rFonts w:cs="Arial"/>
                <w:szCs w:val="18"/>
              </w:rPr>
            </w:pPr>
          </w:p>
          <w:p w14:paraId="44091DA9" w14:textId="4E307FE7" w:rsidR="00052630" w:rsidRDefault="00052630" w:rsidP="001D4998">
            <w:pPr>
              <w:pStyle w:val="TAL"/>
              <w:rPr>
                <w:rFonts w:cs="Arial"/>
                <w:szCs w:val="18"/>
              </w:rPr>
            </w:pPr>
            <w:r w:rsidRPr="00052630">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58D1DAE3" w14:textId="6ADD8AC6" w:rsidR="00052630" w:rsidRPr="00AC4A93" w:rsidRDefault="00602AC0" w:rsidP="001D4998">
            <w:pPr>
              <w:pStyle w:val="TAL"/>
              <w:rPr>
                <w:rFonts w:cs="Arial"/>
                <w:szCs w:val="18"/>
                <w:lang w:val="sv-SE"/>
              </w:rPr>
            </w:pPr>
            <w:r w:rsidRPr="00AC4A93">
              <w:rPr>
                <w:rFonts w:cs="Arial"/>
                <w:szCs w:val="18"/>
                <w:lang w:val="sv-SE"/>
              </w:rPr>
              <w:t>MAPDU</w:t>
            </w:r>
          </w:p>
          <w:p w14:paraId="03422CFC" w14:textId="77777777" w:rsidR="00052630" w:rsidRPr="00AC4A93" w:rsidRDefault="00052630" w:rsidP="001D4998">
            <w:pPr>
              <w:pStyle w:val="TAL"/>
              <w:rPr>
                <w:rFonts w:cs="Arial"/>
                <w:szCs w:val="18"/>
                <w:lang w:val="sv-SE"/>
              </w:rPr>
            </w:pPr>
          </w:p>
          <w:p w14:paraId="2E84F28B" w14:textId="77777777" w:rsidR="00052630" w:rsidRPr="00AC4A93" w:rsidRDefault="00052630" w:rsidP="001D4998">
            <w:pPr>
              <w:pStyle w:val="TAL"/>
              <w:rPr>
                <w:rFonts w:cs="Arial"/>
                <w:szCs w:val="18"/>
                <w:lang w:val="sv-SE"/>
              </w:rPr>
            </w:pPr>
          </w:p>
          <w:p w14:paraId="4CB80A34" w14:textId="77777777" w:rsidR="00052630" w:rsidRPr="00AC4A93" w:rsidRDefault="00052630" w:rsidP="001D4998">
            <w:pPr>
              <w:pStyle w:val="TAL"/>
              <w:rPr>
                <w:rFonts w:cs="Arial"/>
                <w:szCs w:val="18"/>
                <w:lang w:val="sv-SE"/>
              </w:rPr>
            </w:pPr>
          </w:p>
          <w:p w14:paraId="54E1976A" w14:textId="77777777" w:rsidR="00052630" w:rsidRPr="00AC4A93" w:rsidRDefault="00052630" w:rsidP="001D4998">
            <w:pPr>
              <w:pStyle w:val="TAL"/>
              <w:rPr>
                <w:rFonts w:cs="Arial"/>
                <w:szCs w:val="18"/>
                <w:lang w:val="sv-SE"/>
              </w:rPr>
            </w:pPr>
          </w:p>
          <w:p w14:paraId="0285F388" w14:textId="77777777" w:rsidR="00052630" w:rsidRPr="00AC4A93" w:rsidRDefault="00052630" w:rsidP="001D4998">
            <w:pPr>
              <w:pStyle w:val="TAL"/>
              <w:rPr>
                <w:rFonts w:cs="Arial"/>
                <w:szCs w:val="18"/>
                <w:lang w:val="sv-SE"/>
              </w:rPr>
            </w:pPr>
          </w:p>
          <w:p w14:paraId="2DFD74E6" w14:textId="77777777" w:rsidR="00052630" w:rsidRPr="00AC4A93" w:rsidRDefault="00052630" w:rsidP="001D4998">
            <w:pPr>
              <w:pStyle w:val="TAL"/>
              <w:rPr>
                <w:rFonts w:cs="Arial"/>
                <w:szCs w:val="18"/>
                <w:lang w:val="sv-SE"/>
              </w:rPr>
            </w:pPr>
          </w:p>
          <w:p w14:paraId="421C36C2" w14:textId="77777777" w:rsidR="00052630" w:rsidRPr="00AC4A93" w:rsidRDefault="00052630" w:rsidP="001D4998">
            <w:pPr>
              <w:pStyle w:val="TAL"/>
              <w:rPr>
                <w:rFonts w:cs="Arial"/>
                <w:szCs w:val="18"/>
                <w:lang w:val="sv-SE"/>
              </w:rPr>
            </w:pPr>
          </w:p>
          <w:p w14:paraId="12EDC9C7" w14:textId="77777777" w:rsidR="003254E6" w:rsidRPr="00AC4A93" w:rsidRDefault="003254E6" w:rsidP="001D4998">
            <w:pPr>
              <w:pStyle w:val="TAL"/>
              <w:rPr>
                <w:rFonts w:cs="Arial"/>
                <w:szCs w:val="18"/>
                <w:lang w:val="sv-SE"/>
              </w:rPr>
            </w:pPr>
            <w:r w:rsidRPr="00AC4A93">
              <w:rPr>
                <w:rFonts w:cs="Arial"/>
                <w:szCs w:val="18"/>
                <w:lang w:val="sv-SE"/>
              </w:rPr>
              <w:t>ELCS</w:t>
            </w:r>
          </w:p>
          <w:p w14:paraId="234F97B7" w14:textId="77777777" w:rsidR="00052630" w:rsidRPr="00AC4A93" w:rsidRDefault="00052630" w:rsidP="001D4998">
            <w:pPr>
              <w:pStyle w:val="TAL"/>
              <w:rPr>
                <w:rFonts w:cs="Arial"/>
                <w:szCs w:val="18"/>
                <w:lang w:val="sv-SE"/>
              </w:rPr>
            </w:pPr>
          </w:p>
          <w:p w14:paraId="685B8227" w14:textId="77777777" w:rsidR="00052630" w:rsidRPr="00AC4A93" w:rsidRDefault="00052630" w:rsidP="001D4998">
            <w:pPr>
              <w:pStyle w:val="TAL"/>
              <w:rPr>
                <w:rFonts w:cs="Arial"/>
                <w:szCs w:val="18"/>
                <w:lang w:val="sv-SE"/>
              </w:rPr>
            </w:pPr>
          </w:p>
          <w:p w14:paraId="6091E0A4" w14:textId="77777777" w:rsidR="00052630" w:rsidRPr="00AC4A93" w:rsidRDefault="00052630" w:rsidP="001D4998">
            <w:pPr>
              <w:pStyle w:val="TAL"/>
              <w:rPr>
                <w:rFonts w:cs="Arial"/>
                <w:szCs w:val="18"/>
                <w:lang w:val="sv-SE"/>
              </w:rPr>
            </w:pPr>
          </w:p>
          <w:p w14:paraId="4AA84B3F" w14:textId="77777777" w:rsidR="00052630" w:rsidRPr="00AC4A93" w:rsidRDefault="00052630" w:rsidP="001D4998">
            <w:pPr>
              <w:pStyle w:val="TAL"/>
              <w:rPr>
                <w:rFonts w:cs="Arial"/>
                <w:szCs w:val="18"/>
                <w:lang w:val="sv-SE"/>
              </w:rPr>
            </w:pPr>
          </w:p>
          <w:p w14:paraId="2CC3C4C5" w14:textId="0F63F2F2" w:rsidR="00052630" w:rsidRPr="00AC4A93" w:rsidRDefault="00052630" w:rsidP="001D4998">
            <w:pPr>
              <w:pStyle w:val="TAL"/>
              <w:rPr>
                <w:rFonts w:cs="Arial"/>
                <w:szCs w:val="18"/>
                <w:lang w:val="sv-SE"/>
              </w:rPr>
            </w:pPr>
            <w:r w:rsidRPr="00AC4A93">
              <w:rPr>
                <w:rFonts w:cs="Arial"/>
                <w:szCs w:val="18"/>
                <w:lang w:val="sv-SE"/>
              </w:rPr>
              <w:t>3GA-N3GA-HO</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9A30FA">
      <w:pPr>
        <w:pStyle w:val="Heading5"/>
        <w:rPr>
          <w:lang w:eastAsia="zh-CN"/>
        </w:rPr>
      </w:pPr>
      <w:bookmarkStart w:id="2487" w:name="_Toc25156376"/>
      <w:bookmarkStart w:id="2488" w:name="_Toc34124678"/>
      <w:bookmarkStart w:id="2489" w:name="_Toc43207802"/>
      <w:bookmarkStart w:id="2490" w:name="_Toc49857272"/>
      <w:bookmarkStart w:id="2491" w:name="_Toc56677108"/>
      <w:bookmarkStart w:id="2492" w:name="_Toc56696356"/>
      <w:bookmarkStart w:id="2493" w:name="_Toc81227702"/>
      <w:bookmarkStart w:id="2494" w:name="_Toc104238448"/>
      <w:bookmarkStart w:id="2495" w:name="_Toc104238905"/>
      <w:bookmarkStart w:id="2496" w:name="_Toc104388715"/>
      <w:bookmarkStart w:id="2497" w:name="_Toc183521398"/>
      <w:r w:rsidRPr="003B2883">
        <w:t>6.1.6.2.19</w:t>
      </w:r>
      <w:r w:rsidRPr="003B2883">
        <w:tab/>
        <w:t>Type: N1N2MessageTransferRspData</w:t>
      </w:r>
      <w:bookmarkEnd w:id="2487"/>
      <w:bookmarkEnd w:id="2488"/>
      <w:bookmarkEnd w:id="2489"/>
      <w:bookmarkEnd w:id="2490"/>
      <w:bookmarkEnd w:id="2491"/>
      <w:bookmarkEnd w:id="2492"/>
      <w:bookmarkEnd w:id="2493"/>
      <w:bookmarkEnd w:id="2494"/>
      <w:bookmarkEnd w:id="2495"/>
      <w:bookmarkEnd w:id="2496"/>
      <w:bookmarkEnd w:id="2497"/>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9A30FA">
      <w:pPr>
        <w:pStyle w:val="Heading5"/>
        <w:rPr>
          <w:lang w:val="en-US"/>
        </w:rPr>
      </w:pPr>
      <w:bookmarkStart w:id="2498" w:name="_Toc25156377"/>
      <w:bookmarkStart w:id="2499" w:name="_Toc34124679"/>
      <w:bookmarkStart w:id="2500" w:name="_Toc43207803"/>
      <w:bookmarkStart w:id="2501" w:name="_Toc49857273"/>
      <w:bookmarkStart w:id="2502" w:name="_Toc56677109"/>
      <w:bookmarkStart w:id="2503" w:name="_Toc56696357"/>
      <w:bookmarkStart w:id="2504" w:name="_Toc81227703"/>
      <w:bookmarkStart w:id="2505" w:name="_Toc104238449"/>
      <w:bookmarkStart w:id="2506" w:name="_Toc104238906"/>
      <w:bookmarkStart w:id="2507" w:name="_Toc104388716"/>
      <w:bookmarkStart w:id="2508" w:name="_Toc183521399"/>
      <w:r w:rsidRPr="003B2883">
        <w:rPr>
          <w:lang w:val="en-US"/>
        </w:rPr>
        <w:lastRenderedPageBreak/>
        <w:t>6.1.6.2.20</w:t>
      </w:r>
      <w:r w:rsidRPr="003B2883">
        <w:rPr>
          <w:lang w:val="en-US"/>
        </w:rPr>
        <w:tab/>
        <w:t xml:space="preserve">Type: </w:t>
      </w:r>
      <w:r w:rsidRPr="003B2883">
        <w:t>RegistrationContextContainer</w:t>
      </w:r>
      <w:bookmarkEnd w:id="2498"/>
      <w:bookmarkEnd w:id="2499"/>
      <w:bookmarkEnd w:id="2500"/>
      <w:bookmarkEnd w:id="2501"/>
      <w:bookmarkEnd w:id="2502"/>
      <w:bookmarkEnd w:id="2503"/>
      <w:bookmarkEnd w:id="2504"/>
      <w:bookmarkEnd w:id="2505"/>
      <w:bookmarkEnd w:id="2506"/>
      <w:bookmarkEnd w:id="2507"/>
      <w:bookmarkEnd w:id="2508"/>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bookmarkStart w:id="2509" w:name="_PERM_MCCTEMPBM_CRPT4824010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509"/>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bookmarkStart w:id="2510" w:name="_PERM_MCCTEMPBM_CRPT48240103___2"/>
            <w:r w:rsidRPr="003B2883">
              <w:rPr>
                <w:lang w:eastAsia="zh-CN"/>
              </w:rPr>
              <w:t xml:space="preserve">- true: </w:t>
            </w:r>
            <w:r>
              <w:t>5G-AN is an IAB Node</w:t>
            </w:r>
            <w:r w:rsidRPr="003B2883">
              <w:rPr>
                <w:lang w:eastAsia="zh-CN"/>
              </w:rPr>
              <w:t>.</w:t>
            </w:r>
          </w:p>
          <w:bookmarkEnd w:id="2510"/>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bookmarkStart w:id="2511" w:name="_PERM_MCCTEMPBM_CRPT48240104___2"/>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bookmarkEnd w:id="2511"/>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9A30FA">
      <w:pPr>
        <w:pStyle w:val="Heading5"/>
      </w:pPr>
      <w:bookmarkStart w:id="2512" w:name="_Toc25156378"/>
      <w:bookmarkStart w:id="2513" w:name="_Toc34124680"/>
      <w:bookmarkStart w:id="2514" w:name="_Toc43207804"/>
      <w:bookmarkStart w:id="2515" w:name="_Toc49857274"/>
      <w:bookmarkStart w:id="2516" w:name="_Toc56677110"/>
      <w:bookmarkStart w:id="2517" w:name="_Toc56696358"/>
      <w:bookmarkStart w:id="2518" w:name="_Toc81227704"/>
      <w:bookmarkStart w:id="2519" w:name="_Toc104238450"/>
      <w:bookmarkStart w:id="2520" w:name="_Toc104238907"/>
      <w:bookmarkStart w:id="2521" w:name="_Toc104388717"/>
      <w:bookmarkStart w:id="2522" w:name="_Toc183521400"/>
      <w:r w:rsidRPr="003B2883">
        <w:t>6.1.6.2.21</w:t>
      </w:r>
      <w:r w:rsidRPr="003B2883">
        <w:tab/>
        <w:t xml:space="preserve">Type: </w:t>
      </w:r>
      <w:r w:rsidRPr="003B2883">
        <w:rPr>
          <w:lang w:eastAsia="zh-CN"/>
        </w:rPr>
        <w:t>AreaOfValidity</w:t>
      </w:r>
      <w:bookmarkEnd w:id="2512"/>
      <w:bookmarkEnd w:id="2513"/>
      <w:bookmarkEnd w:id="2514"/>
      <w:bookmarkEnd w:id="2515"/>
      <w:bookmarkEnd w:id="2516"/>
      <w:bookmarkEnd w:id="2517"/>
      <w:bookmarkEnd w:id="2518"/>
      <w:bookmarkEnd w:id="2519"/>
      <w:bookmarkEnd w:id="2520"/>
      <w:bookmarkEnd w:id="2521"/>
      <w:bookmarkEnd w:id="2522"/>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9A30FA">
      <w:pPr>
        <w:pStyle w:val="Heading5"/>
      </w:pPr>
      <w:bookmarkStart w:id="2523" w:name="_Toc25156379"/>
      <w:bookmarkStart w:id="2524" w:name="_Toc34124681"/>
      <w:bookmarkStart w:id="2525" w:name="_Toc43207805"/>
      <w:bookmarkStart w:id="2526" w:name="_Toc49857275"/>
      <w:bookmarkStart w:id="2527" w:name="_Toc56677111"/>
      <w:bookmarkStart w:id="2528" w:name="_Toc56696359"/>
      <w:bookmarkStart w:id="2529" w:name="_Toc81227705"/>
      <w:bookmarkStart w:id="2530" w:name="_Toc104238451"/>
      <w:bookmarkStart w:id="2531" w:name="_Toc104238908"/>
      <w:bookmarkStart w:id="2532" w:name="_Toc104388718"/>
      <w:bookmarkStart w:id="2533" w:name="_Toc183521401"/>
      <w:r w:rsidRPr="003B2883">
        <w:t>6.1.6.2.22</w:t>
      </w:r>
      <w:r w:rsidRPr="003B2883">
        <w:tab/>
        <w:t>Void</w:t>
      </w:r>
      <w:bookmarkEnd w:id="2523"/>
      <w:bookmarkEnd w:id="2524"/>
      <w:bookmarkEnd w:id="2525"/>
      <w:bookmarkEnd w:id="2526"/>
      <w:bookmarkEnd w:id="2527"/>
      <w:bookmarkEnd w:id="2528"/>
      <w:bookmarkEnd w:id="2529"/>
      <w:bookmarkEnd w:id="2530"/>
      <w:bookmarkEnd w:id="2531"/>
      <w:bookmarkEnd w:id="2532"/>
      <w:bookmarkEnd w:id="2533"/>
    </w:p>
    <w:p w14:paraId="756C1146" w14:textId="77777777" w:rsidR="00602AC0" w:rsidRPr="003B2883" w:rsidRDefault="00602AC0" w:rsidP="00602AC0"/>
    <w:p w14:paraId="4DDFA4F0" w14:textId="77777777" w:rsidR="00602AC0" w:rsidRPr="003B2883" w:rsidRDefault="00602AC0" w:rsidP="009A30FA">
      <w:pPr>
        <w:pStyle w:val="Heading5"/>
        <w:rPr>
          <w:lang w:eastAsia="zh-CN"/>
        </w:rPr>
      </w:pPr>
      <w:bookmarkStart w:id="2534" w:name="_Toc25156380"/>
      <w:bookmarkStart w:id="2535" w:name="_Toc34124682"/>
      <w:bookmarkStart w:id="2536" w:name="_Toc43207806"/>
      <w:bookmarkStart w:id="2537" w:name="_Toc49857276"/>
      <w:bookmarkStart w:id="2538" w:name="_Toc56677112"/>
      <w:bookmarkStart w:id="2539" w:name="_Toc56696360"/>
      <w:bookmarkStart w:id="2540" w:name="_Toc81227706"/>
      <w:bookmarkStart w:id="2541" w:name="_Toc104238452"/>
      <w:bookmarkStart w:id="2542" w:name="_Toc104238909"/>
      <w:bookmarkStart w:id="2543" w:name="_Toc104388719"/>
      <w:bookmarkStart w:id="2544" w:name="_Toc183521402"/>
      <w:r w:rsidRPr="003B2883">
        <w:t>6.1.6.2.23</w:t>
      </w:r>
      <w:r w:rsidRPr="003B2883">
        <w:tab/>
        <w:t xml:space="preserve">Type: </w:t>
      </w:r>
      <w:r w:rsidRPr="003B2883">
        <w:rPr>
          <w:lang w:eastAsia="zh-CN"/>
        </w:rPr>
        <w:t>UeContextTransferReqData</w:t>
      </w:r>
      <w:bookmarkEnd w:id="2534"/>
      <w:bookmarkEnd w:id="2535"/>
      <w:bookmarkEnd w:id="2536"/>
      <w:bookmarkEnd w:id="2537"/>
      <w:bookmarkEnd w:id="2538"/>
      <w:bookmarkEnd w:id="2539"/>
      <w:bookmarkEnd w:id="2540"/>
      <w:bookmarkEnd w:id="2541"/>
      <w:bookmarkEnd w:id="2542"/>
      <w:bookmarkEnd w:id="2543"/>
      <w:bookmarkEnd w:id="2544"/>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9A30FA">
      <w:pPr>
        <w:pStyle w:val="Heading5"/>
        <w:rPr>
          <w:lang w:eastAsia="zh-CN"/>
        </w:rPr>
      </w:pPr>
      <w:bookmarkStart w:id="2545" w:name="_Toc25156381"/>
      <w:bookmarkStart w:id="2546" w:name="_Toc34124683"/>
      <w:bookmarkStart w:id="2547" w:name="_Toc43207807"/>
      <w:bookmarkStart w:id="2548" w:name="_Toc49857277"/>
      <w:bookmarkStart w:id="2549" w:name="_Toc56677113"/>
      <w:bookmarkStart w:id="2550" w:name="_Toc56696361"/>
      <w:bookmarkStart w:id="2551" w:name="_Toc81227707"/>
      <w:bookmarkStart w:id="2552" w:name="_Toc104238453"/>
      <w:bookmarkStart w:id="2553" w:name="_Toc104238910"/>
      <w:bookmarkStart w:id="2554" w:name="_Toc104388720"/>
      <w:bookmarkStart w:id="2555" w:name="_Toc183521403"/>
      <w:r w:rsidRPr="003B2883">
        <w:lastRenderedPageBreak/>
        <w:t>6.1.6.2.24</w:t>
      </w:r>
      <w:r w:rsidRPr="003B2883">
        <w:tab/>
        <w:t xml:space="preserve">Type: </w:t>
      </w:r>
      <w:r w:rsidRPr="003B2883">
        <w:rPr>
          <w:lang w:eastAsia="zh-CN"/>
        </w:rPr>
        <w:t>UeContextTransferRspData</w:t>
      </w:r>
      <w:bookmarkEnd w:id="2545"/>
      <w:bookmarkEnd w:id="2546"/>
      <w:bookmarkEnd w:id="2547"/>
      <w:bookmarkEnd w:id="2548"/>
      <w:bookmarkEnd w:id="2549"/>
      <w:bookmarkEnd w:id="2550"/>
      <w:bookmarkEnd w:id="2551"/>
      <w:bookmarkEnd w:id="2552"/>
      <w:bookmarkEnd w:id="2553"/>
      <w:bookmarkEnd w:id="2554"/>
      <w:bookmarkEnd w:id="2555"/>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C9263C">
            <w:pPr>
              <w:pStyle w:val="TAH"/>
            </w:pPr>
            <w:r w:rsidRPr="00C9263C">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9A30FA">
      <w:pPr>
        <w:pStyle w:val="Heading5"/>
        <w:rPr>
          <w:lang w:eastAsia="zh-CN"/>
        </w:rPr>
      </w:pPr>
      <w:bookmarkStart w:id="2556" w:name="_Toc25156382"/>
      <w:bookmarkStart w:id="2557" w:name="_Toc34124684"/>
      <w:bookmarkStart w:id="2558" w:name="_Toc43207808"/>
      <w:bookmarkStart w:id="2559" w:name="_Toc49857278"/>
      <w:bookmarkStart w:id="2560" w:name="_Toc56677114"/>
      <w:bookmarkStart w:id="2561" w:name="_Toc56696362"/>
      <w:bookmarkStart w:id="2562" w:name="_Toc81227708"/>
      <w:bookmarkStart w:id="2563" w:name="_Toc104238454"/>
      <w:bookmarkStart w:id="2564" w:name="_Toc104238911"/>
      <w:bookmarkStart w:id="2565" w:name="_Toc104388721"/>
      <w:bookmarkStart w:id="2566" w:name="_Toc183521404"/>
      <w:r w:rsidRPr="003B2883">
        <w:lastRenderedPageBreak/>
        <w:t>6.1.6.2.25</w:t>
      </w:r>
      <w:r w:rsidRPr="003B2883">
        <w:tab/>
        <w:t xml:space="preserve">Type: </w:t>
      </w:r>
      <w:r w:rsidRPr="003B2883">
        <w:rPr>
          <w:lang w:eastAsia="zh-CN"/>
        </w:rPr>
        <w:t>UeContext</w:t>
      </w:r>
      <w:bookmarkEnd w:id="2556"/>
      <w:bookmarkEnd w:id="2557"/>
      <w:bookmarkEnd w:id="2558"/>
      <w:bookmarkEnd w:id="2559"/>
      <w:bookmarkEnd w:id="2560"/>
      <w:bookmarkEnd w:id="2561"/>
      <w:bookmarkEnd w:id="2562"/>
      <w:bookmarkEnd w:id="2563"/>
      <w:bookmarkEnd w:id="2564"/>
      <w:bookmarkEnd w:id="2565"/>
      <w:bookmarkEnd w:id="2566"/>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C9263C">
            <w:pPr>
              <w:pStyle w:val="TAH"/>
            </w:pPr>
            <w:r w:rsidRPr="00C9263C">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5249DC" w:rsidRPr="003B2883" w14:paraId="0B26A07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13135F" w14:textId="3C7E30BC" w:rsidR="005249DC" w:rsidRPr="003B2883" w:rsidRDefault="005249DC" w:rsidP="005249DC">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9DB0703" w14:textId="50206A39"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62A906AF" w14:textId="0697E2F4"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724683" w14:textId="0BEA60BE" w:rsidR="005249DC" w:rsidRPr="003B2883"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98E120B"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A57129B" w14:textId="77777777" w:rsidR="005249DC" w:rsidRDefault="005249DC" w:rsidP="005249DC">
            <w:pPr>
              <w:pStyle w:val="TAL"/>
              <w:rPr>
                <w:rFonts w:cs="Arial"/>
                <w:szCs w:val="18"/>
                <w:lang w:eastAsia="zh-CN"/>
              </w:rPr>
            </w:pPr>
          </w:p>
          <w:p w14:paraId="0007C864" w14:textId="19717949" w:rsidR="005249DC" w:rsidRPr="003B2883" w:rsidRDefault="005249DC" w:rsidP="005249DC">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276" w:type="dxa"/>
            <w:tcBorders>
              <w:top w:val="single" w:sz="4" w:space="0" w:color="auto"/>
              <w:left w:val="single" w:sz="4" w:space="0" w:color="auto"/>
              <w:bottom w:val="single" w:sz="4" w:space="0" w:color="auto"/>
              <w:right w:val="single" w:sz="4" w:space="0" w:color="auto"/>
            </w:tcBorders>
          </w:tcPr>
          <w:p w14:paraId="459F4BAA" w14:textId="77777777" w:rsidR="005249DC" w:rsidRPr="003B2883" w:rsidRDefault="005249DC" w:rsidP="005249DC">
            <w:pPr>
              <w:pStyle w:val="TAL"/>
              <w:rPr>
                <w:rFonts w:cs="Arial"/>
                <w:szCs w:val="18"/>
                <w:lang w:eastAsia="zh-CN"/>
              </w:rPr>
            </w:pPr>
          </w:p>
        </w:tc>
      </w:tr>
      <w:tr w:rsidR="005249DC"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5249DC" w:rsidRPr="003B2883" w:rsidRDefault="005249DC" w:rsidP="005249DC">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5249DC" w:rsidRPr="003B2883" w:rsidRDefault="005249DC" w:rsidP="005249DC">
            <w:pPr>
              <w:pStyle w:val="TAL"/>
              <w:rPr>
                <w:rFonts w:cs="Arial"/>
                <w:szCs w:val="18"/>
                <w:lang w:eastAsia="zh-CN"/>
              </w:rPr>
            </w:pPr>
          </w:p>
        </w:tc>
      </w:tr>
      <w:tr w:rsidR="005249DC"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5249DC" w:rsidRPr="003B2883" w:rsidRDefault="005249DC" w:rsidP="005249DC">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5249DC" w:rsidRPr="003B2883" w:rsidRDefault="005249DC" w:rsidP="005249DC">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5249DC" w:rsidRPr="003B2883" w:rsidRDefault="005249DC" w:rsidP="005249DC">
            <w:pPr>
              <w:pStyle w:val="TAL"/>
              <w:rPr>
                <w:rFonts w:cs="Arial"/>
                <w:szCs w:val="18"/>
                <w:lang w:eastAsia="zh-CN"/>
              </w:rPr>
            </w:pPr>
          </w:p>
          <w:p w14:paraId="6C3762E1" w14:textId="77777777" w:rsidR="005249DC" w:rsidRPr="003B2883" w:rsidRDefault="005249DC" w:rsidP="005249DC">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5249DC" w:rsidRPr="003B2883" w:rsidRDefault="005249DC" w:rsidP="005249DC">
            <w:pPr>
              <w:pStyle w:val="TAL"/>
              <w:rPr>
                <w:rFonts w:cs="Arial"/>
                <w:szCs w:val="18"/>
                <w:lang w:eastAsia="zh-CN"/>
              </w:rPr>
            </w:pPr>
          </w:p>
        </w:tc>
      </w:tr>
      <w:tr w:rsidR="005249DC" w:rsidRPr="003B2883" w14:paraId="1B616CB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501590" w14:textId="201EF411" w:rsidR="005249DC" w:rsidRPr="003B2883" w:rsidRDefault="005249DC" w:rsidP="005249DC">
            <w:pPr>
              <w:pStyle w:val="TAL"/>
            </w:pPr>
            <w:r>
              <w:lastRenderedPageBreak/>
              <w:t>pcfUeAmbr</w:t>
            </w:r>
          </w:p>
        </w:tc>
        <w:tc>
          <w:tcPr>
            <w:tcW w:w="1418" w:type="dxa"/>
            <w:tcBorders>
              <w:top w:val="single" w:sz="4" w:space="0" w:color="auto"/>
              <w:left w:val="single" w:sz="4" w:space="0" w:color="auto"/>
              <w:bottom w:val="single" w:sz="4" w:space="0" w:color="auto"/>
              <w:right w:val="single" w:sz="4" w:space="0" w:color="auto"/>
            </w:tcBorders>
          </w:tcPr>
          <w:p w14:paraId="7857DDFF" w14:textId="5E85FCE7" w:rsidR="005249DC" w:rsidRPr="003B2883" w:rsidRDefault="005249DC" w:rsidP="005249DC">
            <w:pPr>
              <w:pStyle w:val="TAL"/>
            </w:pPr>
            <w:r>
              <w:t>Ambr</w:t>
            </w:r>
          </w:p>
        </w:tc>
        <w:tc>
          <w:tcPr>
            <w:tcW w:w="709" w:type="dxa"/>
            <w:tcBorders>
              <w:top w:val="single" w:sz="4" w:space="0" w:color="auto"/>
              <w:left w:val="single" w:sz="4" w:space="0" w:color="auto"/>
              <w:bottom w:val="single" w:sz="4" w:space="0" w:color="auto"/>
              <w:right w:val="single" w:sz="4" w:space="0" w:color="auto"/>
            </w:tcBorders>
          </w:tcPr>
          <w:p w14:paraId="5DEC71AD" w14:textId="554403C2"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1F0C2" w14:textId="2D50FB26" w:rsidR="005249DC" w:rsidRPr="003B2883"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16BFBA3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456DE63" w14:textId="77777777" w:rsidR="005249DC" w:rsidRDefault="005249DC" w:rsidP="005249DC">
            <w:pPr>
              <w:pStyle w:val="TAL"/>
              <w:rPr>
                <w:rFonts w:cs="Arial"/>
                <w:szCs w:val="18"/>
                <w:lang w:eastAsia="zh-CN"/>
              </w:rPr>
            </w:pPr>
          </w:p>
          <w:p w14:paraId="5B0E266E" w14:textId="239E6E15" w:rsidR="005249DC" w:rsidRPr="003B2883" w:rsidRDefault="005249DC" w:rsidP="005249DC">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276" w:type="dxa"/>
            <w:tcBorders>
              <w:top w:val="single" w:sz="4" w:space="0" w:color="auto"/>
              <w:left w:val="single" w:sz="4" w:space="0" w:color="auto"/>
              <w:bottom w:val="single" w:sz="4" w:space="0" w:color="auto"/>
              <w:right w:val="single" w:sz="4" w:space="0" w:color="auto"/>
            </w:tcBorders>
          </w:tcPr>
          <w:p w14:paraId="48E52FA3" w14:textId="77777777" w:rsidR="005249DC" w:rsidRPr="003B2883" w:rsidRDefault="005249DC" w:rsidP="005249DC">
            <w:pPr>
              <w:pStyle w:val="TAL"/>
              <w:rPr>
                <w:rFonts w:cs="Arial"/>
                <w:szCs w:val="18"/>
                <w:lang w:eastAsia="zh-CN"/>
              </w:rPr>
            </w:pPr>
          </w:p>
        </w:tc>
      </w:tr>
      <w:tr w:rsidR="005249DC"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5249DC" w:rsidRPr="003B2883" w:rsidRDefault="005249DC" w:rsidP="005249DC">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5249DC" w:rsidRPr="003B2883" w:rsidRDefault="005249DC" w:rsidP="005249DC">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5249DC" w:rsidRPr="003B2883" w:rsidRDefault="005249DC" w:rsidP="005249DC">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5249DC" w:rsidRPr="003B2883" w:rsidRDefault="005249DC" w:rsidP="005249DC">
            <w:pPr>
              <w:pStyle w:val="TAL"/>
            </w:pPr>
          </w:p>
        </w:tc>
      </w:tr>
      <w:tr w:rsidR="005249DC"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5249DC" w:rsidRPr="003B2883" w:rsidRDefault="005249DC" w:rsidP="005249DC">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5249DC" w:rsidRPr="003B2883" w:rsidRDefault="005249DC" w:rsidP="005249DC">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5249DC" w:rsidRPr="003B2883" w:rsidRDefault="005249DC" w:rsidP="005249DC">
            <w:pPr>
              <w:pStyle w:val="TAL"/>
              <w:rPr>
                <w:rFonts w:cs="Arial"/>
                <w:szCs w:val="18"/>
                <w:lang w:eastAsia="zh-CN"/>
              </w:rPr>
            </w:pPr>
          </w:p>
        </w:tc>
      </w:tr>
      <w:tr w:rsidR="005249DC"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5249DC" w:rsidRPr="003B2883" w:rsidRDefault="005249DC" w:rsidP="005249DC">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5249DC" w:rsidRPr="003B2883" w:rsidRDefault="005249DC" w:rsidP="005249DC">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5249DC" w:rsidRPr="003B2883" w:rsidRDefault="005249DC" w:rsidP="005249DC">
            <w:pPr>
              <w:pStyle w:val="TAL"/>
              <w:rPr>
                <w:rFonts w:cs="Arial"/>
                <w:szCs w:val="18"/>
                <w:lang w:eastAsia="zh-CN"/>
              </w:rPr>
            </w:pPr>
          </w:p>
        </w:tc>
      </w:tr>
      <w:tr w:rsidR="005249DC"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5249DC" w:rsidRPr="003B2883" w:rsidRDefault="005249DC" w:rsidP="005249DC">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5249DC" w:rsidRPr="003B2883" w:rsidRDefault="005249DC" w:rsidP="005249DC">
            <w:pPr>
              <w:pStyle w:val="TAL"/>
              <w:rPr>
                <w:rFonts w:cs="Arial"/>
                <w:szCs w:val="18"/>
                <w:lang w:eastAsia="zh-CN"/>
              </w:rPr>
            </w:pPr>
          </w:p>
        </w:tc>
      </w:tr>
      <w:tr w:rsidR="005249DC"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5249DC" w:rsidRPr="003B2883" w:rsidRDefault="005249DC" w:rsidP="005249DC">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5249DC" w:rsidRPr="003B2883" w:rsidRDefault="005249DC" w:rsidP="005249DC">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5249DC" w:rsidRDefault="005249DC" w:rsidP="005249DC">
            <w:pPr>
              <w:pStyle w:val="TAL"/>
              <w:rPr>
                <w:rFonts w:cs="Arial"/>
                <w:szCs w:val="18"/>
                <w:lang w:val="en-US" w:eastAsia="zh-CN"/>
              </w:rPr>
            </w:pPr>
          </w:p>
        </w:tc>
      </w:tr>
      <w:tr w:rsidR="005249DC"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5249DC" w:rsidRPr="003B2883" w:rsidRDefault="005249DC" w:rsidP="005249DC">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5249DC" w:rsidRPr="003B2883"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5249DC" w:rsidRDefault="005249DC" w:rsidP="005249DC">
            <w:pPr>
              <w:pStyle w:val="TAL"/>
              <w:rPr>
                <w:rFonts w:cs="Arial"/>
                <w:szCs w:val="18"/>
                <w:lang w:val="en-US" w:eastAsia="zh-CN"/>
              </w:rPr>
            </w:pPr>
          </w:p>
        </w:tc>
      </w:tr>
      <w:tr w:rsidR="005249DC"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5249DC" w:rsidRPr="003B2883" w:rsidRDefault="005249DC" w:rsidP="005249DC">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5249DC" w:rsidRPr="003B2883" w:rsidRDefault="005249DC" w:rsidP="005249DC">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5249DC" w:rsidRDefault="005249DC" w:rsidP="005249DC">
            <w:pPr>
              <w:pStyle w:val="TAL"/>
              <w:rPr>
                <w:rFonts w:cs="Arial"/>
                <w:szCs w:val="18"/>
                <w:lang w:val="en-US" w:eastAsia="zh-CN"/>
              </w:rPr>
            </w:pPr>
          </w:p>
        </w:tc>
      </w:tr>
      <w:tr w:rsidR="005249DC"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5249DC" w:rsidRPr="003B2883" w:rsidRDefault="005249DC" w:rsidP="005249DC">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5249DC" w:rsidRPr="003B2883" w:rsidRDefault="005249DC" w:rsidP="005249DC">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1C706397" w:rsidR="005249DC" w:rsidRPr="003B2883" w:rsidRDefault="005249DC" w:rsidP="005249DC">
            <w:pPr>
              <w:pStyle w:val="TAL"/>
              <w:rPr>
                <w:rFonts w:cs="Arial"/>
                <w:szCs w:val="18"/>
                <w:lang w:eastAsia="zh-CN"/>
              </w:rPr>
            </w:pPr>
            <w:r>
              <w:t>This IE shall be present if available. When present, this IE shall contain the SBI binding level of the PCF's AM policy and UE Policy association resources. (NOTE 4)</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5249DC" w:rsidRDefault="005249DC" w:rsidP="005249DC">
            <w:pPr>
              <w:pStyle w:val="TAL"/>
            </w:pPr>
          </w:p>
        </w:tc>
      </w:tr>
      <w:tr w:rsidR="005249DC"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5249DC" w:rsidRPr="003B2883" w:rsidRDefault="005249DC" w:rsidP="005249DC">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5249DC" w:rsidRPr="003B2883" w:rsidRDefault="005249DC" w:rsidP="005249DC">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5249DC" w:rsidRPr="003B2883" w:rsidRDefault="005249DC" w:rsidP="005249DC">
            <w:pPr>
              <w:pStyle w:val="TAL"/>
              <w:rPr>
                <w:rFonts w:cs="Arial"/>
                <w:szCs w:val="18"/>
                <w:lang w:eastAsia="zh-CN"/>
              </w:rPr>
            </w:pPr>
          </w:p>
        </w:tc>
      </w:tr>
      <w:tr w:rsidR="005249DC"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5249DC" w:rsidRPr="003B2883" w:rsidRDefault="005249DC" w:rsidP="005249DC">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5249DC" w:rsidRPr="003B2883" w:rsidRDefault="005249DC" w:rsidP="005249DC">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D7E9C89"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AM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AM policy from the PCF whenever these triggers are met.</w:t>
            </w:r>
          </w:p>
          <w:p w14:paraId="4D222444" w14:textId="77777777" w:rsidR="005249DC" w:rsidRPr="003B2883" w:rsidRDefault="005249DC" w:rsidP="005249DC">
            <w:pPr>
              <w:pStyle w:val="TAL"/>
              <w:rPr>
                <w:rFonts w:cs="Arial"/>
                <w:szCs w:val="18"/>
                <w:lang w:eastAsia="zh-CN"/>
              </w:rPr>
            </w:pPr>
          </w:p>
          <w:p w14:paraId="31D61746"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5249DC" w:rsidRPr="003B2883" w:rsidRDefault="005249DC" w:rsidP="005249DC">
            <w:pPr>
              <w:pStyle w:val="TAL"/>
              <w:rPr>
                <w:rFonts w:cs="Arial"/>
                <w:szCs w:val="18"/>
                <w:lang w:eastAsia="zh-CN"/>
              </w:rPr>
            </w:pPr>
          </w:p>
        </w:tc>
      </w:tr>
      <w:tr w:rsidR="005249DC"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5249DC" w:rsidRPr="003B2883" w:rsidRDefault="005249DC" w:rsidP="005249DC">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5249DC" w:rsidRPr="003B2883" w:rsidRDefault="005249DC" w:rsidP="005249DC">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5249DC" w:rsidRPr="003B2883" w:rsidRDefault="005249DC" w:rsidP="005249DC">
            <w:pPr>
              <w:pStyle w:val="TAL"/>
              <w:rPr>
                <w:rFonts w:cs="Arial"/>
                <w:szCs w:val="18"/>
                <w:lang w:eastAsia="zh-CN"/>
              </w:rPr>
            </w:pPr>
          </w:p>
        </w:tc>
      </w:tr>
      <w:tr w:rsidR="005249DC"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5249DC" w:rsidRPr="003B2883" w:rsidRDefault="005249DC" w:rsidP="005249DC">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5249DC" w:rsidRPr="003B2883" w:rsidRDefault="005249DC" w:rsidP="005249DC">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D48317F"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UE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UE policy from the PCF whenever these triggers are met.</w:t>
            </w:r>
          </w:p>
          <w:p w14:paraId="561C98EC" w14:textId="77777777" w:rsidR="005249DC" w:rsidRPr="003B2883" w:rsidRDefault="005249DC" w:rsidP="005249DC">
            <w:pPr>
              <w:pStyle w:val="TAL"/>
              <w:rPr>
                <w:rFonts w:cs="Arial"/>
                <w:szCs w:val="18"/>
                <w:lang w:eastAsia="zh-CN"/>
              </w:rPr>
            </w:pPr>
          </w:p>
          <w:p w14:paraId="22238501"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5249DC" w:rsidRPr="003B2883" w:rsidRDefault="005249DC" w:rsidP="005249DC">
            <w:pPr>
              <w:pStyle w:val="TAL"/>
              <w:rPr>
                <w:rFonts w:cs="Arial"/>
                <w:szCs w:val="18"/>
                <w:lang w:eastAsia="zh-CN"/>
              </w:rPr>
            </w:pPr>
          </w:p>
        </w:tc>
      </w:tr>
      <w:tr w:rsidR="005249DC"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5249DC" w:rsidRPr="003B2883" w:rsidRDefault="005249DC" w:rsidP="005249DC">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5249DC" w:rsidRPr="003B2883" w:rsidRDefault="005249DC" w:rsidP="005249D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5249DC" w:rsidRPr="003B2883" w:rsidRDefault="005249DC" w:rsidP="005249DC">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5249DC" w:rsidRPr="003B2883" w:rsidRDefault="005249DC" w:rsidP="005249DC">
            <w:pPr>
              <w:pStyle w:val="TAL"/>
              <w:rPr>
                <w:rFonts w:cs="Arial"/>
                <w:szCs w:val="18"/>
                <w:lang w:eastAsia="zh-CN"/>
              </w:rPr>
            </w:pPr>
          </w:p>
        </w:tc>
      </w:tr>
      <w:tr w:rsidR="005249DC"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5249DC" w:rsidRPr="003B2883" w:rsidRDefault="005249DC" w:rsidP="005249DC">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5249DC" w:rsidRPr="003B2883" w:rsidRDefault="005249DC" w:rsidP="005249DC">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5249DC" w:rsidRPr="003B2883" w:rsidRDefault="005249DC" w:rsidP="005249DC">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5249DC" w:rsidRPr="003B2883" w:rsidRDefault="005249DC" w:rsidP="005249DC">
            <w:pPr>
              <w:pStyle w:val="TAL"/>
              <w:rPr>
                <w:rFonts w:cs="Arial"/>
                <w:szCs w:val="18"/>
                <w:lang w:eastAsia="zh-CN"/>
              </w:rPr>
            </w:pPr>
          </w:p>
        </w:tc>
      </w:tr>
      <w:tr w:rsidR="005249DC"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5249DC" w:rsidRPr="003B2883" w:rsidRDefault="005249DC" w:rsidP="005249DC">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5249DC" w:rsidRPr="003B2883" w:rsidRDefault="005249DC" w:rsidP="005249DC">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5249DC" w:rsidRPr="003B2883" w:rsidRDefault="005249DC" w:rsidP="005249DC">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5249DC" w:rsidRPr="003B2883" w:rsidRDefault="005249DC" w:rsidP="005249DC">
            <w:pPr>
              <w:pStyle w:val="TAL"/>
              <w:rPr>
                <w:rFonts w:cs="Arial"/>
                <w:szCs w:val="18"/>
              </w:rPr>
            </w:pPr>
          </w:p>
        </w:tc>
      </w:tr>
      <w:tr w:rsidR="005249DC"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5249DC" w:rsidRPr="003B2883" w:rsidRDefault="005249DC" w:rsidP="005249DC">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5249DC" w:rsidRPr="003B2883" w:rsidRDefault="005249DC" w:rsidP="005249DC">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5249DC" w:rsidRPr="003B2883" w:rsidRDefault="005249DC" w:rsidP="005249DC">
            <w:pPr>
              <w:pStyle w:val="TAL"/>
              <w:rPr>
                <w:rFonts w:cs="Arial"/>
                <w:szCs w:val="18"/>
              </w:rPr>
            </w:pPr>
          </w:p>
        </w:tc>
      </w:tr>
      <w:tr w:rsidR="005249DC"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5249DC" w:rsidRPr="003B2883" w:rsidRDefault="005249DC" w:rsidP="005249DC">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5249DC" w:rsidRPr="003B2883" w:rsidRDefault="005249DC" w:rsidP="005249DC">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5249DC" w:rsidRPr="003B2883" w:rsidRDefault="005249DC" w:rsidP="005249DC">
            <w:pPr>
              <w:pStyle w:val="TAL"/>
              <w:rPr>
                <w:rFonts w:cs="Arial"/>
                <w:szCs w:val="18"/>
                <w:lang w:eastAsia="zh-CN"/>
              </w:rPr>
            </w:pPr>
            <w:r w:rsidRPr="003B2883">
              <w:rPr>
                <w:rFonts w:cs="Arial"/>
                <w:szCs w:val="18"/>
              </w:rPr>
              <w:t xml:space="preserve">When present, this IE shall indicate </w:t>
            </w:r>
            <w:r>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5249DC" w:rsidRPr="003B2883" w:rsidRDefault="005249DC" w:rsidP="005249DC">
            <w:pPr>
              <w:pStyle w:val="TAL"/>
              <w:rPr>
                <w:rFonts w:cs="Arial"/>
                <w:szCs w:val="18"/>
              </w:rPr>
            </w:pPr>
          </w:p>
        </w:tc>
      </w:tr>
      <w:tr w:rsidR="005249DC"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5249DC" w:rsidRPr="003B2883" w:rsidRDefault="005249DC" w:rsidP="005249DC">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5249DC" w:rsidRPr="003B2883" w:rsidRDefault="005249DC" w:rsidP="005249DC">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5249DC" w:rsidRPr="003B2883" w:rsidRDefault="005249DC" w:rsidP="005249DC">
            <w:pPr>
              <w:pStyle w:val="TAL"/>
              <w:rPr>
                <w:rFonts w:cs="Arial"/>
                <w:szCs w:val="18"/>
              </w:rPr>
            </w:pPr>
          </w:p>
        </w:tc>
      </w:tr>
      <w:tr w:rsidR="005249DC"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5249DC" w:rsidRPr="003B2883" w:rsidRDefault="005249DC" w:rsidP="005249DC">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5249DC" w:rsidRPr="003B2883" w:rsidRDefault="005249DC" w:rsidP="005249DC">
            <w:pPr>
              <w:pStyle w:val="TAL"/>
              <w:rPr>
                <w:lang w:eastAsia="zh-CN"/>
              </w:rPr>
            </w:pPr>
            <w:r w:rsidRPr="003B2883">
              <w:rPr>
                <w:lang w:eastAsia="zh-CN"/>
              </w:rPr>
              <w:t>array(</w:t>
            </w:r>
            <w:r>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5249DC" w:rsidRDefault="005249DC" w:rsidP="005249DC">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5249DC" w:rsidRDefault="005249DC" w:rsidP="005249DC">
            <w:pPr>
              <w:pStyle w:val="TAL"/>
            </w:pPr>
          </w:p>
          <w:p w14:paraId="71498042" w14:textId="09BF80D0" w:rsidR="005249DC" w:rsidRDefault="005249DC" w:rsidP="005249DC">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5249DC" w:rsidRDefault="005249DC" w:rsidP="005249DC">
            <w:pPr>
              <w:pStyle w:val="TAL"/>
              <w:rPr>
                <w:rFonts w:cs="Arial"/>
                <w:szCs w:val="18"/>
              </w:rPr>
            </w:pPr>
          </w:p>
          <w:p w14:paraId="6DD48E4F" w14:textId="6C128ADB" w:rsidR="005249DC" w:rsidRDefault="005249DC" w:rsidP="005249DC">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5249DC" w:rsidRPr="003B2883" w:rsidRDefault="005249DC" w:rsidP="005249DC">
            <w:pPr>
              <w:pStyle w:val="TAL"/>
            </w:pPr>
          </w:p>
        </w:tc>
      </w:tr>
      <w:tr w:rsidR="005249DC"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5249DC" w:rsidRPr="003B2883" w:rsidRDefault="005249DC" w:rsidP="005249DC">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5249DC" w:rsidRPr="003B2883" w:rsidRDefault="005249DC" w:rsidP="005249DC">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5249DC" w:rsidRPr="003B2883" w:rsidRDefault="005249DC" w:rsidP="005249DC">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5249DC" w:rsidRPr="003B2883" w:rsidRDefault="005249DC" w:rsidP="005249DC">
            <w:pPr>
              <w:pStyle w:val="TAL"/>
              <w:rPr>
                <w:rFonts w:cs="Arial"/>
                <w:szCs w:val="18"/>
                <w:lang w:eastAsia="zh-CN"/>
              </w:rPr>
            </w:pPr>
          </w:p>
        </w:tc>
      </w:tr>
      <w:tr w:rsidR="005249DC"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5249DC" w:rsidRPr="003B2883" w:rsidRDefault="005249DC" w:rsidP="005249DC">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5249DC" w:rsidRPr="003B2883" w:rsidRDefault="005249DC" w:rsidP="005249DC">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5249DC" w:rsidRDefault="005249DC" w:rsidP="005249DC">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5249DC" w:rsidRDefault="005249DC" w:rsidP="005249DC">
            <w:pPr>
              <w:pStyle w:val="TAL"/>
              <w:rPr>
                <w:rFonts w:cs="Arial"/>
                <w:szCs w:val="18"/>
                <w:lang w:val="en-US" w:eastAsia="zh-CN"/>
              </w:rPr>
            </w:pPr>
            <w:r>
              <w:rPr>
                <w:rFonts w:cs="Arial"/>
                <w:szCs w:val="18"/>
                <w:lang w:val="en-US" w:eastAsia="zh-CN"/>
              </w:rPr>
              <w:t>(NOTE 2)</w:t>
            </w:r>
          </w:p>
          <w:p w14:paraId="1298F5FA"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5249DC" w:rsidRPr="003B2883" w:rsidRDefault="005249DC" w:rsidP="005249DC">
            <w:pPr>
              <w:pStyle w:val="TAL"/>
              <w:rPr>
                <w:rFonts w:cs="Arial"/>
                <w:szCs w:val="18"/>
                <w:lang w:eastAsia="zh-CN"/>
              </w:rPr>
            </w:pPr>
          </w:p>
        </w:tc>
      </w:tr>
      <w:tr w:rsidR="005249DC"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5249DC" w:rsidRPr="003B2883" w:rsidRDefault="005249DC" w:rsidP="005249DC">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5249DC" w:rsidRPr="003B2883" w:rsidRDefault="005249DC" w:rsidP="005249DC">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5249DC" w:rsidRPr="003B2883" w:rsidRDefault="005249DC" w:rsidP="005249DC">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5249DC" w:rsidRPr="003B2883" w:rsidRDefault="005249DC" w:rsidP="005249DC">
            <w:pPr>
              <w:pStyle w:val="TAL"/>
              <w:rPr>
                <w:rFonts w:cs="Arial"/>
                <w:szCs w:val="18"/>
              </w:rPr>
            </w:pPr>
          </w:p>
        </w:tc>
      </w:tr>
      <w:tr w:rsidR="005249DC"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5249DC" w:rsidRPr="003B2883" w:rsidRDefault="005249DC" w:rsidP="005249DC">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5249DC" w:rsidRPr="003B2883" w:rsidRDefault="005249DC" w:rsidP="005249DC">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5249DC" w:rsidRPr="003B2883" w:rsidRDefault="005249DC" w:rsidP="005249DC">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5249DC" w:rsidRPr="003B2883" w:rsidRDefault="005249DC" w:rsidP="005249DC">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5249DC" w:rsidRPr="003B2883" w:rsidRDefault="005249DC" w:rsidP="005249DC">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5249DC" w:rsidRPr="003B2883" w:rsidRDefault="005249DC" w:rsidP="005249DC">
            <w:pPr>
              <w:pStyle w:val="TAL"/>
            </w:pPr>
          </w:p>
        </w:tc>
      </w:tr>
      <w:tr w:rsidR="005249DC"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5249DC" w:rsidRPr="003B2883" w:rsidRDefault="005249DC" w:rsidP="005249DC">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5249DC" w:rsidRPr="003B2883" w:rsidRDefault="005249DC" w:rsidP="005249DC">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5249DC" w:rsidRPr="003B2883"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5249DC" w:rsidRPr="003B2883"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5249DC" w:rsidRPr="00FA0BAE" w:rsidRDefault="005249DC" w:rsidP="005249DC">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5249DC" w:rsidRDefault="005249DC" w:rsidP="005249DC">
            <w:pPr>
              <w:pStyle w:val="TAL"/>
              <w:keepNext w:val="0"/>
              <w:keepLines w:val="0"/>
              <w:widowControl w:val="0"/>
              <w:rPr>
                <w:rFonts w:cs="Arial"/>
                <w:szCs w:val="18"/>
                <w:lang w:eastAsia="zh-CN"/>
              </w:rPr>
            </w:pPr>
          </w:p>
        </w:tc>
      </w:tr>
      <w:tr w:rsidR="005249DC"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5249DC" w:rsidRDefault="005249DC" w:rsidP="005249DC">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5249DC" w:rsidRDefault="005249DC" w:rsidP="005249DC">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5249DC" w:rsidRDefault="005249DC" w:rsidP="005249DC">
            <w:pPr>
              <w:pStyle w:val="TAL"/>
              <w:keepNext w:val="0"/>
              <w:keepLines w:val="0"/>
              <w:widowControl w:val="0"/>
              <w:rPr>
                <w:rFonts w:cs="Arial"/>
                <w:szCs w:val="18"/>
                <w:lang w:eastAsia="zh-CN"/>
              </w:rPr>
            </w:pPr>
          </w:p>
        </w:tc>
      </w:tr>
      <w:tr w:rsidR="005249DC"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5249DC" w:rsidRDefault="005249DC" w:rsidP="005249DC">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5249DC" w:rsidRDefault="005249DC" w:rsidP="005249DC">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5249DC" w:rsidRDefault="005249DC" w:rsidP="005249DC">
            <w:pPr>
              <w:pStyle w:val="TAL"/>
              <w:keepNext w:val="0"/>
              <w:keepLines w:val="0"/>
              <w:widowControl w:val="0"/>
              <w:rPr>
                <w:rFonts w:cs="Arial"/>
                <w:szCs w:val="18"/>
                <w:lang w:eastAsia="zh-CN"/>
              </w:rPr>
            </w:pPr>
          </w:p>
        </w:tc>
      </w:tr>
      <w:tr w:rsidR="005249DC"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5249DC" w:rsidRDefault="005249DC" w:rsidP="005249DC">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5249DC" w:rsidRDefault="005249DC" w:rsidP="005249DC">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5249DC" w:rsidRDefault="005249DC" w:rsidP="005249DC">
            <w:pPr>
              <w:pStyle w:val="TAL"/>
              <w:keepNext w:val="0"/>
              <w:keepLines w:val="0"/>
              <w:widowControl w:val="0"/>
              <w:rPr>
                <w:rFonts w:cs="Arial"/>
                <w:szCs w:val="18"/>
                <w:lang w:eastAsia="zh-CN"/>
              </w:rPr>
            </w:pPr>
          </w:p>
        </w:tc>
      </w:tr>
      <w:tr w:rsidR="005249DC"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5249DC" w:rsidRDefault="005249DC" w:rsidP="005249DC">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5249DC" w:rsidRDefault="005249DC" w:rsidP="005249DC">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5249DC" w:rsidRDefault="005249DC" w:rsidP="005249D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5249DC" w:rsidRDefault="005249DC" w:rsidP="005249DC">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5249DC" w:rsidRDefault="005249DC" w:rsidP="005249DC">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5249DC" w:rsidRDefault="005249DC" w:rsidP="005249DC">
            <w:pPr>
              <w:pStyle w:val="TAL"/>
              <w:keepNext w:val="0"/>
              <w:keepLines w:val="0"/>
              <w:widowControl w:val="0"/>
            </w:pPr>
            <w:r>
              <w:t>CIOT</w:t>
            </w:r>
          </w:p>
        </w:tc>
      </w:tr>
      <w:tr w:rsidR="005249DC"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5249DC" w:rsidRDefault="005249DC" w:rsidP="005249DC">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5249DC" w:rsidRPr="003B2883" w:rsidRDefault="005249DC" w:rsidP="005249DC">
            <w:pPr>
              <w:pStyle w:val="TAL"/>
              <w:keepNext w:val="0"/>
              <w:keepLines w:val="0"/>
              <w:widowControl w:val="0"/>
              <w:rPr>
                <w:rFonts w:cs="Arial"/>
                <w:szCs w:val="18"/>
              </w:rPr>
            </w:pPr>
          </w:p>
        </w:tc>
      </w:tr>
      <w:tr w:rsidR="005249DC"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5249DC" w:rsidRDefault="005249DC" w:rsidP="005249DC">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5249DC" w:rsidRPr="003B2883" w:rsidRDefault="005249DC" w:rsidP="005249DC">
            <w:pPr>
              <w:pStyle w:val="TAL"/>
              <w:keepNext w:val="0"/>
              <w:keepLines w:val="0"/>
              <w:widowControl w:val="0"/>
              <w:rPr>
                <w:rFonts w:cs="Arial"/>
                <w:szCs w:val="18"/>
              </w:rPr>
            </w:pPr>
          </w:p>
        </w:tc>
      </w:tr>
      <w:tr w:rsidR="005249DC"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5249DC" w:rsidRDefault="005249DC" w:rsidP="005249DC">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5249DC" w:rsidRPr="003B2883" w:rsidRDefault="005249DC" w:rsidP="005249DC">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5249DC" w:rsidRPr="003B2883"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5249DC" w:rsidRPr="003B2883"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5249DC" w:rsidRDefault="005249DC" w:rsidP="005249DC">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5249DC" w:rsidRPr="003B2883" w:rsidRDefault="005249DC" w:rsidP="005249DC">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5249DC" w:rsidRPr="003B2883" w:rsidRDefault="005249DC" w:rsidP="005249DC">
            <w:pPr>
              <w:pStyle w:val="TAL"/>
              <w:keepNext w:val="0"/>
              <w:keepLines w:val="0"/>
              <w:widowControl w:val="0"/>
              <w:rPr>
                <w:rFonts w:cs="Arial"/>
                <w:szCs w:val="18"/>
              </w:rPr>
            </w:pPr>
          </w:p>
        </w:tc>
      </w:tr>
      <w:tr w:rsidR="005249DC"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5249DC" w:rsidRDefault="005249DC" w:rsidP="005249DC">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5249DC" w:rsidRDefault="005249DC" w:rsidP="005249DC">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5249DC" w:rsidRDefault="005249DC" w:rsidP="005249DC">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5249DC" w:rsidRDefault="005249DC" w:rsidP="005249DC">
            <w:pPr>
              <w:pStyle w:val="TAL"/>
              <w:keepNext w:val="0"/>
              <w:keepLines w:val="0"/>
              <w:widowControl w:val="0"/>
            </w:pPr>
          </w:p>
          <w:p w14:paraId="173CA461" w14:textId="77777777" w:rsidR="005249DC" w:rsidRDefault="005249DC" w:rsidP="005249DC">
            <w:pPr>
              <w:pStyle w:val="TAL"/>
              <w:keepNext w:val="0"/>
              <w:keepLines w:val="0"/>
              <w:widowControl w:val="0"/>
            </w:pPr>
            <w:r>
              <w:t>When present, this IE shall be set as following:</w:t>
            </w:r>
          </w:p>
          <w:p w14:paraId="0C7AD3B7" w14:textId="77777777" w:rsidR="005249DC" w:rsidRDefault="005249DC" w:rsidP="005249DC">
            <w:pPr>
              <w:pStyle w:val="TAL"/>
              <w:keepNext w:val="0"/>
              <w:keepLines w:val="0"/>
              <w:widowControl w:val="0"/>
            </w:pPr>
            <w:r>
              <w:t>- true: the UE is a Category M UE</w:t>
            </w:r>
          </w:p>
          <w:p w14:paraId="5F18D758" w14:textId="77777777" w:rsidR="005249DC" w:rsidRDefault="005249DC" w:rsidP="005249DC">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5249DC" w:rsidRPr="003B2883" w:rsidRDefault="005249DC" w:rsidP="005249DC">
            <w:pPr>
              <w:pStyle w:val="TAL"/>
              <w:keepNext w:val="0"/>
              <w:keepLines w:val="0"/>
              <w:widowControl w:val="0"/>
              <w:rPr>
                <w:rFonts w:cs="Arial"/>
                <w:szCs w:val="18"/>
              </w:rPr>
            </w:pPr>
          </w:p>
        </w:tc>
      </w:tr>
      <w:tr w:rsidR="005249DC"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5249DC" w:rsidRDefault="005249DC" w:rsidP="005249DC">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5249DC" w:rsidRDefault="005249DC" w:rsidP="005249DC">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5249DC" w:rsidRDefault="005249DC" w:rsidP="005249DC">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5249DC" w:rsidRDefault="005249DC" w:rsidP="005249DC">
            <w:pPr>
              <w:pStyle w:val="TAL"/>
              <w:keepNext w:val="0"/>
              <w:keepLines w:val="0"/>
              <w:widowControl w:val="0"/>
              <w:rPr>
                <w:rFonts w:cs="Arial"/>
                <w:szCs w:val="18"/>
              </w:rPr>
            </w:pPr>
          </w:p>
          <w:p w14:paraId="5B74D688" w14:textId="77777777" w:rsidR="005249DC" w:rsidRDefault="005249DC" w:rsidP="005249DC">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5249DC" w:rsidRPr="003B2883" w:rsidRDefault="005249DC" w:rsidP="005249DC">
            <w:pPr>
              <w:pStyle w:val="TAL"/>
              <w:keepNext w:val="0"/>
              <w:keepLines w:val="0"/>
              <w:widowControl w:val="0"/>
              <w:rPr>
                <w:rFonts w:cs="Arial"/>
                <w:szCs w:val="18"/>
              </w:rPr>
            </w:pPr>
          </w:p>
        </w:tc>
      </w:tr>
      <w:tr w:rsidR="005249DC"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5249DC" w:rsidRDefault="005249DC" w:rsidP="005249DC">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5249DC" w:rsidRDefault="005249DC" w:rsidP="005249DC">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5249DC" w:rsidRDefault="005249DC" w:rsidP="005249DC">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5249DC" w:rsidRDefault="005249DC" w:rsidP="005249DC">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5249DC" w:rsidRDefault="005249DC" w:rsidP="005249DC">
            <w:pPr>
              <w:pStyle w:val="TAL"/>
              <w:rPr>
                <w:rFonts w:cs="Arial"/>
                <w:szCs w:val="18"/>
              </w:rPr>
            </w:pPr>
            <w:r w:rsidRPr="006A7EE2">
              <w:rPr>
                <w:rFonts w:cs="Arial"/>
                <w:szCs w:val="18"/>
              </w:rPr>
              <w:t>Closed Access Group Data</w:t>
            </w:r>
          </w:p>
          <w:p w14:paraId="2A2E88AA" w14:textId="77777777" w:rsidR="005249DC" w:rsidRDefault="005249DC" w:rsidP="005249DC">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5249DC" w:rsidRPr="003B2883" w:rsidRDefault="005249DC" w:rsidP="005249DC">
            <w:pPr>
              <w:pStyle w:val="TAL"/>
              <w:keepNext w:val="0"/>
              <w:keepLines w:val="0"/>
              <w:widowControl w:val="0"/>
              <w:rPr>
                <w:rFonts w:cs="Arial"/>
                <w:szCs w:val="18"/>
              </w:rPr>
            </w:pPr>
            <w:r>
              <w:t>NPN</w:t>
            </w:r>
          </w:p>
        </w:tc>
      </w:tr>
      <w:tr w:rsidR="005249DC"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5249DC" w:rsidRPr="006A7EE2" w:rsidRDefault="005249DC" w:rsidP="005249DC">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5249DC" w:rsidRPr="006A7EE2" w:rsidRDefault="005249DC" w:rsidP="005249DC">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5249DC" w:rsidRDefault="005249DC" w:rsidP="005249DC">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5249DC" w:rsidRDefault="005249DC" w:rsidP="005249DC">
            <w:pPr>
              <w:pStyle w:val="TAL"/>
              <w:keepNext w:val="0"/>
              <w:keepLines w:val="0"/>
              <w:widowControl w:val="0"/>
              <w:rPr>
                <w:rFonts w:cs="Arial"/>
                <w:szCs w:val="18"/>
              </w:rPr>
            </w:pPr>
          </w:p>
          <w:p w14:paraId="68BD3E6A" w14:textId="77777777" w:rsidR="005249DC" w:rsidRDefault="005249DC" w:rsidP="005249DC">
            <w:pPr>
              <w:pStyle w:val="TAL"/>
              <w:keepNext w:val="0"/>
              <w:keepLines w:val="0"/>
              <w:widowControl w:val="0"/>
            </w:pPr>
            <w:r>
              <w:t>When present, this IE shall be set as following:</w:t>
            </w:r>
          </w:p>
          <w:p w14:paraId="3F104DD0" w14:textId="77777777" w:rsidR="005249DC" w:rsidRDefault="005249DC" w:rsidP="005249DC">
            <w:pPr>
              <w:pStyle w:val="TAL"/>
              <w:keepNext w:val="0"/>
              <w:keepLines w:val="0"/>
              <w:widowControl w:val="0"/>
            </w:pPr>
            <w:r>
              <w:t>- true: management based MDT is allowed.</w:t>
            </w:r>
          </w:p>
          <w:p w14:paraId="6F85EE37" w14:textId="77777777" w:rsidR="005249DC" w:rsidRPr="006A7EE2" w:rsidRDefault="005249DC" w:rsidP="005249DC">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5249DC" w:rsidRDefault="005249DC" w:rsidP="005249DC">
            <w:pPr>
              <w:pStyle w:val="TAL"/>
              <w:keepNext w:val="0"/>
              <w:keepLines w:val="0"/>
              <w:widowControl w:val="0"/>
            </w:pPr>
          </w:p>
        </w:tc>
      </w:tr>
      <w:tr w:rsidR="005249DC"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5249DC" w:rsidRPr="006A7EE2" w:rsidRDefault="005249DC" w:rsidP="005249DC">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5249DC" w:rsidRPr="006A7EE2" w:rsidRDefault="005249DC" w:rsidP="005249DC">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5249DC" w:rsidRPr="006A7EE2" w:rsidRDefault="005249DC" w:rsidP="005249DC">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5249DC" w:rsidRDefault="005249DC" w:rsidP="005249DC">
            <w:pPr>
              <w:pStyle w:val="TAL"/>
              <w:keepNext w:val="0"/>
              <w:keepLines w:val="0"/>
              <w:widowControl w:val="0"/>
            </w:pPr>
          </w:p>
        </w:tc>
      </w:tr>
      <w:tr w:rsidR="005249DC"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5249DC" w:rsidRDefault="005249DC" w:rsidP="005249DC">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5249DC" w:rsidRDefault="005249DC" w:rsidP="005249DC">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5249DC" w:rsidRDefault="005249DC" w:rsidP="005249DC">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5249DC" w:rsidRPr="00ED1D10" w:rsidRDefault="005249DC" w:rsidP="005249DC">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5249DC" w:rsidRDefault="005249DC" w:rsidP="005249DC">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5249DC" w:rsidRPr="006C1437" w:rsidRDefault="005249DC" w:rsidP="005249DC">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5249DC" w:rsidRDefault="005249DC" w:rsidP="005249DC">
            <w:pPr>
              <w:pStyle w:val="TAL"/>
              <w:keepNext w:val="0"/>
              <w:keepLines w:val="0"/>
              <w:widowControl w:val="0"/>
            </w:pPr>
          </w:p>
        </w:tc>
      </w:tr>
      <w:tr w:rsidR="005249DC"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5249DC" w:rsidRDefault="005249DC" w:rsidP="005249DC">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5249DC" w:rsidRDefault="005249DC" w:rsidP="005249DC">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5249DC" w:rsidRPr="0095496B" w:rsidRDefault="005249DC" w:rsidP="005249DC">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5249DC" w:rsidRPr="0095496B" w:rsidRDefault="005249DC" w:rsidP="005249DC">
            <w:pPr>
              <w:pStyle w:val="TAL"/>
            </w:pPr>
          </w:p>
          <w:p w14:paraId="03504690" w14:textId="77777777" w:rsidR="005249DC" w:rsidRPr="0095496B" w:rsidDel="003F1E22" w:rsidRDefault="005249DC" w:rsidP="005249DC">
            <w:pPr>
              <w:pStyle w:val="TAL"/>
            </w:pPr>
            <w:r w:rsidRPr="0095496B">
              <w:t>If present, this IE shall indicate whether Enhanced Coverage for NB-N1 mode is restricted or not.</w:t>
            </w:r>
          </w:p>
          <w:p w14:paraId="39AFBC02" w14:textId="77777777" w:rsidR="005249DC" w:rsidRPr="0095496B" w:rsidRDefault="005249DC" w:rsidP="005249DC">
            <w:pPr>
              <w:pStyle w:val="TAL"/>
            </w:pPr>
          </w:p>
          <w:p w14:paraId="25CC6D53" w14:textId="77777777" w:rsidR="005249DC" w:rsidRPr="0095496B" w:rsidRDefault="005249DC" w:rsidP="005249DC">
            <w:pPr>
              <w:pStyle w:val="TAL"/>
            </w:pPr>
            <w:r w:rsidRPr="0095496B">
              <w:t>true: Enhanced Coverage for NB-N1 mode is restricted.</w:t>
            </w:r>
          </w:p>
          <w:p w14:paraId="2E8AD668" w14:textId="77777777" w:rsidR="005249DC" w:rsidRPr="006C1437" w:rsidRDefault="005249DC" w:rsidP="005249DC">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5249DC" w:rsidRDefault="005249DC" w:rsidP="005249DC">
            <w:pPr>
              <w:pStyle w:val="TAL"/>
              <w:keepNext w:val="0"/>
              <w:keepLines w:val="0"/>
              <w:widowControl w:val="0"/>
            </w:pPr>
          </w:p>
        </w:tc>
      </w:tr>
      <w:tr w:rsidR="005249DC"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5249DC" w:rsidRDefault="005249DC" w:rsidP="005249DC">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5249DC" w:rsidRDefault="005249DC" w:rsidP="005249DC">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5249DC" w:rsidRDefault="005249DC" w:rsidP="005249DC">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5249DC" w:rsidRDefault="005249DC" w:rsidP="005249DC">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5249DC" w:rsidRDefault="005249DC" w:rsidP="005249DC">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5249DC" w:rsidRDefault="005249DC" w:rsidP="005249DC">
            <w:pPr>
              <w:pStyle w:val="TAL"/>
              <w:rPr>
                <w:rFonts w:cs="Arial"/>
                <w:szCs w:val="18"/>
              </w:rPr>
            </w:pPr>
          </w:p>
          <w:p w14:paraId="784BEA5B" w14:textId="77777777" w:rsidR="005249DC" w:rsidRPr="00B3056F" w:rsidRDefault="005249DC" w:rsidP="005249DC">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5249DC" w:rsidRDefault="005249DC" w:rsidP="005249DC">
            <w:pPr>
              <w:pStyle w:val="B1"/>
              <w:rPr>
                <w:rFonts w:ascii="Arial" w:hAnsi="Arial" w:cs="Arial"/>
                <w:sz w:val="18"/>
                <w:szCs w:val="18"/>
              </w:rPr>
            </w:pPr>
            <w:bookmarkStart w:id="2567" w:name="_PERM_MCCTEMPBM_CRPT4824010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5249DC" w:rsidRPr="00ED1D10" w:rsidRDefault="005249DC" w:rsidP="005249DC">
            <w:pPr>
              <w:pStyle w:val="B1"/>
            </w:pPr>
            <w:bookmarkStart w:id="2568" w:name="_PERM_MCCTEMPBM_CRPT48240110___7"/>
            <w:bookmarkEnd w:id="2567"/>
            <w:r>
              <w:t>-</w:t>
            </w:r>
            <w:r>
              <w:tab/>
            </w:r>
            <w:r w:rsidRPr="00600BAF">
              <w:rPr>
                <w:rFonts w:ascii="Arial" w:hAnsi="Arial"/>
                <w:sz w:val="18"/>
              </w:rPr>
              <w:t>false: indicates that the UE is not allowed for IAB operation.</w:t>
            </w:r>
            <w:bookmarkEnd w:id="2568"/>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5249DC" w:rsidRDefault="005249DC" w:rsidP="005249DC">
            <w:pPr>
              <w:pStyle w:val="TAL"/>
              <w:keepNext w:val="0"/>
              <w:keepLines w:val="0"/>
              <w:widowControl w:val="0"/>
            </w:pPr>
          </w:p>
        </w:tc>
      </w:tr>
      <w:tr w:rsidR="005249D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5249DC" w:rsidRPr="00B3056F" w:rsidRDefault="005249DC" w:rsidP="005249D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5249DC" w:rsidRPr="00B3056F" w:rsidRDefault="005249DC" w:rsidP="005249D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5249DC" w:rsidRPr="00B3056F" w:rsidRDefault="005249DC" w:rsidP="005249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5249DC" w:rsidRPr="00B3056F"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5249DC" w:rsidRDefault="005249DC" w:rsidP="005249D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5249DC" w:rsidRDefault="005249DC" w:rsidP="005249DC">
            <w:pPr>
              <w:pStyle w:val="TAL"/>
              <w:keepNext w:val="0"/>
              <w:keepLines w:val="0"/>
              <w:widowControl w:val="0"/>
            </w:pPr>
          </w:p>
        </w:tc>
      </w:tr>
      <w:tr w:rsidR="005249D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5249DC" w:rsidRPr="00B3056F" w:rsidRDefault="005249DC" w:rsidP="005249D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5249DC" w:rsidRPr="00B3056F" w:rsidRDefault="005249DC" w:rsidP="005249D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5249DC" w:rsidRPr="00B3056F" w:rsidRDefault="005249DC" w:rsidP="005249D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1C34163" w14:textId="77777777" w:rsidR="005249DC" w:rsidRPr="00FC2827" w:rsidRDefault="005249DC" w:rsidP="005249DC">
            <w:pPr>
              <w:pStyle w:val="TAL"/>
              <w:rPr>
                <w:rFonts w:cs="Arial"/>
                <w:szCs w:val="18"/>
              </w:rPr>
            </w:pPr>
            <w:r w:rsidRPr="00FC2827">
              <w:rPr>
                <w:rFonts w:cs="Arial"/>
                <w:szCs w:val="18"/>
              </w:rPr>
              <w:t>When present, this IE shall include the map of PRA Information for the subscribed "PRA_CHANGE" PolicyReqTrigger in the AM Policy Association.</w:t>
            </w:r>
          </w:p>
          <w:p w14:paraId="0AB03F9F" w14:textId="77777777" w:rsidR="005249DC" w:rsidRPr="00FC2827" w:rsidRDefault="005249DC" w:rsidP="005249DC">
            <w:pPr>
              <w:pStyle w:val="TAL"/>
              <w:rPr>
                <w:rFonts w:cs="Arial"/>
                <w:szCs w:val="18"/>
              </w:rPr>
            </w:pPr>
          </w:p>
          <w:p w14:paraId="05EDEFD2" w14:textId="77777777" w:rsidR="005249DC" w:rsidRDefault="005249DC" w:rsidP="005249DC">
            <w:pPr>
              <w:pStyle w:val="TAL"/>
              <w:rPr>
                <w:rFonts w:cs="Arial"/>
                <w:szCs w:val="18"/>
              </w:rPr>
            </w:pPr>
            <w:r w:rsidRPr="00FC2827">
              <w:rPr>
                <w:rFonts w:cs="Arial"/>
                <w:szCs w:val="18"/>
              </w:rPr>
              <w:t>The key of the map shall be the "praId" attribute within the PresenceInfo data type. The "presenceState" attribute within the PresenceInfo data type shall not be supplied here.</w:t>
            </w:r>
          </w:p>
          <w:p w14:paraId="24A24F77" w14:textId="5D7CC988" w:rsidR="005249DC" w:rsidRDefault="005249DC" w:rsidP="005249DC">
            <w:pPr>
              <w:pStyle w:val="TAL"/>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5249DC" w:rsidRDefault="005249DC" w:rsidP="005249DC">
            <w:pPr>
              <w:pStyle w:val="TAL"/>
              <w:keepNext w:val="0"/>
              <w:keepLines w:val="0"/>
              <w:widowControl w:val="0"/>
            </w:pPr>
          </w:p>
        </w:tc>
      </w:tr>
      <w:tr w:rsidR="005249DC" w:rsidRPr="003B2883" w14:paraId="491CB2A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66CEC8" w14:textId="325D7B3A" w:rsidR="005249DC" w:rsidRDefault="005249DC" w:rsidP="005249DC">
            <w:pPr>
              <w:pStyle w:val="TAL"/>
              <w:rPr>
                <w:lang w:eastAsia="zh-CN"/>
              </w:rPr>
            </w:pPr>
            <w:r>
              <w:rPr>
                <w:lang w:eastAsia="zh-CN"/>
              </w:rPr>
              <w:lastRenderedPageBreak/>
              <w:t>praInUePolicy</w:t>
            </w:r>
          </w:p>
        </w:tc>
        <w:tc>
          <w:tcPr>
            <w:tcW w:w="1418" w:type="dxa"/>
            <w:tcBorders>
              <w:top w:val="single" w:sz="4" w:space="0" w:color="auto"/>
              <w:left w:val="single" w:sz="4" w:space="0" w:color="auto"/>
              <w:bottom w:val="single" w:sz="4" w:space="0" w:color="auto"/>
              <w:right w:val="single" w:sz="4" w:space="0" w:color="auto"/>
            </w:tcBorders>
          </w:tcPr>
          <w:p w14:paraId="68179875" w14:textId="474D39E9" w:rsidR="005249DC" w:rsidRDefault="005249DC" w:rsidP="005249DC">
            <w:pPr>
              <w:pStyle w:val="TAL"/>
              <w:rPr>
                <w:lang w:eastAsia="zh-CN"/>
              </w:rPr>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6C40BD7B" w14:textId="78B37150"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B216FE" w14:textId="170F09D1"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F8653A" w14:textId="77777777" w:rsidR="005249DC" w:rsidRDefault="005249DC" w:rsidP="005249DC">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725034CA" w14:textId="77777777" w:rsidR="005249DC" w:rsidRDefault="005249DC" w:rsidP="005249DC">
            <w:pPr>
              <w:pStyle w:val="TAL"/>
            </w:pPr>
          </w:p>
          <w:p w14:paraId="6D28B2C3" w14:textId="0A06179B" w:rsidR="005249DC" w:rsidRPr="00FC2827" w:rsidRDefault="005249DC" w:rsidP="005249DC">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276" w:type="dxa"/>
            <w:tcBorders>
              <w:top w:val="single" w:sz="4" w:space="0" w:color="auto"/>
              <w:left w:val="single" w:sz="4" w:space="0" w:color="auto"/>
              <w:bottom w:val="single" w:sz="4" w:space="0" w:color="auto"/>
              <w:right w:val="single" w:sz="4" w:space="0" w:color="auto"/>
            </w:tcBorders>
          </w:tcPr>
          <w:p w14:paraId="4D5ECE49" w14:textId="77777777" w:rsidR="005249DC" w:rsidRDefault="005249DC" w:rsidP="005249DC">
            <w:pPr>
              <w:pStyle w:val="TAL"/>
              <w:keepNext w:val="0"/>
              <w:keepLines w:val="0"/>
              <w:widowControl w:val="0"/>
            </w:pPr>
          </w:p>
        </w:tc>
      </w:tr>
      <w:tr w:rsidR="005249D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5249DC" w:rsidRPr="00B3056F" w:rsidRDefault="005249DC" w:rsidP="005249D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5249DC" w:rsidRPr="00B3056F" w:rsidRDefault="005249DC" w:rsidP="005249D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5249DC" w:rsidRPr="00B3056F"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5249DC" w:rsidRDefault="005249DC" w:rsidP="005249D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5249DC" w:rsidRDefault="005249DC" w:rsidP="005249DC">
            <w:pPr>
              <w:pStyle w:val="TAL"/>
              <w:keepNext w:val="0"/>
              <w:keepLines w:val="0"/>
              <w:widowControl w:val="0"/>
            </w:pPr>
          </w:p>
        </w:tc>
      </w:tr>
      <w:tr w:rsidR="005249DC" w:rsidRPr="003B2883" w14:paraId="5CD8379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1CBFC1" w14:textId="7618EBD6" w:rsidR="005249DC" w:rsidRDefault="005249DC" w:rsidP="005249DC">
            <w:pPr>
              <w:pStyle w:val="TAL"/>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5EF53CE2" w14:textId="351C78BD" w:rsidR="005249DC" w:rsidRDefault="005249DC" w:rsidP="005249DC">
            <w:pPr>
              <w:pStyle w:val="TAL"/>
            </w:pPr>
            <w:r>
              <w:t>SmfSelectionData</w:t>
            </w:r>
          </w:p>
        </w:tc>
        <w:tc>
          <w:tcPr>
            <w:tcW w:w="709" w:type="dxa"/>
            <w:tcBorders>
              <w:top w:val="single" w:sz="4" w:space="0" w:color="auto"/>
              <w:left w:val="single" w:sz="4" w:space="0" w:color="auto"/>
              <w:bottom w:val="single" w:sz="4" w:space="0" w:color="auto"/>
              <w:right w:val="single" w:sz="4" w:space="0" w:color="auto"/>
            </w:tcBorders>
          </w:tcPr>
          <w:p w14:paraId="012D87FE" w14:textId="2050B837" w:rsidR="005249DC" w:rsidRDefault="005249DC" w:rsidP="005249DC">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AC6BF3D" w14:textId="53B7C961" w:rsidR="005249DC" w:rsidRDefault="005249DC" w:rsidP="005249DC">
            <w:pPr>
              <w:pStyle w:val="TAL"/>
              <w:rPr>
                <w:lang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4CB57F4E" w14:textId="5021C60A" w:rsidR="005249DC" w:rsidRDefault="005249DC" w:rsidP="005249DC">
            <w:pPr>
              <w:pStyle w:val="TAL"/>
              <w:rPr>
                <w:noProof/>
              </w:rPr>
            </w:pPr>
            <w:r>
              <w:rPr>
                <w:noProof/>
              </w:rPr>
              <w:t>This IE shall be present if conditions for SMF Selection information replacement are received from the PCF for AM Policy.</w:t>
            </w:r>
          </w:p>
          <w:p w14:paraId="69E1B0D8" w14:textId="77777777" w:rsidR="005249DC" w:rsidRDefault="005249DC" w:rsidP="005249DC">
            <w:pPr>
              <w:pStyle w:val="TAL"/>
              <w:rPr>
                <w:noProof/>
              </w:rPr>
            </w:pPr>
          </w:p>
          <w:p w14:paraId="45A36832" w14:textId="124A42B0" w:rsidR="005249DC" w:rsidRDefault="005249DC" w:rsidP="005249DC">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276" w:type="dxa"/>
            <w:tcBorders>
              <w:top w:val="single" w:sz="4" w:space="0" w:color="auto"/>
              <w:left w:val="single" w:sz="4" w:space="0" w:color="auto"/>
              <w:bottom w:val="single" w:sz="4" w:space="0" w:color="auto"/>
              <w:right w:val="single" w:sz="4" w:space="0" w:color="auto"/>
            </w:tcBorders>
          </w:tcPr>
          <w:p w14:paraId="28E10DB9" w14:textId="77777777" w:rsidR="005249DC" w:rsidRDefault="005249DC" w:rsidP="005249DC">
            <w:pPr>
              <w:pStyle w:val="TAL"/>
              <w:keepNext w:val="0"/>
              <w:keepLines w:val="0"/>
              <w:widowControl w:val="0"/>
            </w:pPr>
          </w:p>
        </w:tc>
      </w:tr>
      <w:tr w:rsidR="005249DC" w:rsidRPr="003B2883" w14:paraId="244F8B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A51B4" w14:textId="12CB32FB" w:rsidR="005249DC" w:rsidRDefault="005249DC" w:rsidP="005249DC">
            <w:pPr>
              <w:pStyle w:val="TAL"/>
              <w:rPr>
                <w:noProof/>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1E6D48C6" w14:textId="186F7C4F"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18D9A5C" w14:textId="0800B43A"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067B1BD" w14:textId="1E0EBA2A"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51A4BDD" w14:textId="36088D5D" w:rsidR="005249DC" w:rsidRDefault="005249DC" w:rsidP="005249DC">
            <w:pPr>
              <w:pStyle w:val="TAL"/>
              <w:rPr>
                <w:noProof/>
              </w:rPr>
            </w:pPr>
            <w:r>
              <w:t xml:space="preserve">This IE shall be present if Binding Indication was received for AM Policy Association resource from the PCF. When present, this IE shall contain the </w:t>
            </w:r>
            <w:r>
              <w:rPr>
                <w:rFonts w:cs="Arial"/>
                <w:szCs w:val="18"/>
              </w:rPr>
              <w:t>Binding indication</w:t>
            </w:r>
            <w:r>
              <w:t xml:space="preserve"> of the PCF's AM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0CDD63EF" w14:textId="77777777" w:rsidR="005249DC" w:rsidRDefault="005249DC" w:rsidP="005249DC">
            <w:pPr>
              <w:pStyle w:val="TAL"/>
              <w:keepNext w:val="0"/>
              <w:keepLines w:val="0"/>
              <w:widowControl w:val="0"/>
            </w:pPr>
          </w:p>
        </w:tc>
      </w:tr>
      <w:tr w:rsidR="005249DC" w:rsidRPr="003B2883" w14:paraId="3E25BE5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07C47B8" w14:textId="0123F3CB" w:rsidR="005249DC" w:rsidRDefault="005249DC" w:rsidP="005249DC">
            <w:pPr>
              <w:pStyle w:val="TAL"/>
              <w:rPr>
                <w:noProof/>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6AD84BE9" w14:textId="5B4C5F67"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06E52368" w14:textId="1BF4D627"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F8C06B4" w14:textId="1AC84C0B"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9E9EA86" w14:textId="111A0C7A" w:rsidR="005249DC" w:rsidRDefault="005249DC" w:rsidP="005249DC">
            <w:pPr>
              <w:pStyle w:val="TAL"/>
              <w:rPr>
                <w:noProof/>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7DD70D4A" w14:textId="77777777" w:rsidR="005249DC" w:rsidRDefault="005249DC" w:rsidP="005249DC">
            <w:pPr>
              <w:pStyle w:val="TAL"/>
              <w:keepNext w:val="0"/>
              <w:keepLines w:val="0"/>
              <w:widowControl w:val="0"/>
            </w:pPr>
          </w:p>
        </w:tc>
      </w:tr>
      <w:tr w:rsidR="005249DC" w:rsidRPr="003B2883" w14:paraId="2885D7F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AF7B3BF" w14:textId="5E00B7DE" w:rsidR="005249DC" w:rsidRDefault="005249DC" w:rsidP="005249DC">
            <w:pPr>
              <w:pStyle w:val="TAL"/>
              <w:rPr>
                <w:lang w:val="en-US"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7BB772BC" w14:textId="5C9A9A16" w:rsidR="005249DC"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47B99A05" w14:textId="3216210C"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656983F" w14:textId="15FEA826"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58564A9"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973A3B3" w14:textId="77777777" w:rsidR="005249DC" w:rsidRDefault="005249DC" w:rsidP="005249DC">
            <w:pPr>
              <w:pStyle w:val="TAL"/>
              <w:rPr>
                <w:rFonts w:cs="Arial"/>
                <w:szCs w:val="18"/>
                <w:lang w:val="en-US" w:eastAsia="zh-CN"/>
              </w:rPr>
            </w:pPr>
          </w:p>
          <w:p w14:paraId="745BF0FA" w14:textId="77777777" w:rsidR="005249DC" w:rsidRDefault="005249DC" w:rsidP="005249DC">
            <w:pPr>
              <w:pStyle w:val="TAL"/>
              <w:rPr>
                <w:rFonts w:cs="Arial"/>
                <w:szCs w:val="18"/>
                <w:lang w:val="en-US" w:eastAsia="zh-CN"/>
              </w:rPr>
            </w:pPr>
            <w:r>
              <w:rPr>
                <w:rFonts w:cs="Arial"/>
                <w:szCs w:val="18"/>
                <w:lang w:val="en-US" w:eastAsia="zh-CN"/>
              </w:rPr>
              <w:t>When present, this IE shall contain the NF Set ID of the SMSF serving the UE.</w:t>
            </w:r>
          </w:p>
          <w:p w14:paraId="331B67FA"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3D70B969" w14:textId="77777777" w:rsidR="005249DC" w:rsidRDefault="005249DC" w:rsidP="005249DC">
            <w:pPr>
              <w:pStyle w:val="TAL"/>
              <w:keepNext w:val="0"/>
              <w:keepLines w:val="0"/>
              <w:widowControl w:val="0"/>
            </w:pPr>
          </w:p>
        </w:tc>
      </w:tr>
      <w:tr w:rsidR="005249DC" w:rsidRPr="003B2883" w14:paraId="0EDCE43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C82771" w14:textId="063896B1" w:rsidR="005249DC" w:rsidRDefault="005249DC" w:rsidP="005249DC">
            <w:pPr>
              <w:pStyle w:val="TAL"/>
              <w:rPr>
                <w:lang w:val="en-US"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0D9DDA0B" w14:textId="43F9BF1F" w:rsidR="005249DC"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7BC2901D" w14:textId="5F25D24A"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21FAA9C" w14:textId="49014C68"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1DCFE5B" w14:textId="77777777" w:rsidR="005249DC" w:rsidRDefault="005249DC" w:rsidP="005249DC">
            <w:pPr>
              <w:pStyle w:val="TAL"/>
              <w:rPr>
                <w:rFonts w:cs="Arial"/>
                <w:szCs w:val="18"/>
                <w:lang w:val="en-US" w:eastAsia="zh-CN"/>
              </w:rPr>
            </w:pPr>
            <w:r>
              <w:rPr>
                <w:rFonts w:cs="Arial"/>
                <w:szCs w:val="18"/>
                <w:lang w:val="en-US" w:eastAsia="zh-CN"/>
              </w:rPr>
              <w:t>This shall be present, if available.</w:t>
            </w:r>
          </w:p>
          <w:p w14:paraId="2616DB53" w14:textId="77777777" w:rsidR="005249DC" w:rsidRDefault="005249DC" w:rsidP="005249DC">
            <w:pPr>
              <w:pStyle w:val="TAL"/>
              <w:rPr>
                <w:rFonts w:cs="Arial"/>
                <w:szCs w:val="18"/>
                <w:lang w:val="en-US" w:eastAsia="zh-CN"/>
              </w:rPr>
            </w:pPr>
          </w:p>
          <w:p w14:paraId="55E8D911" w14:textId="77777777" w:rsidR="005249DC" w:rsidDel="00126D13" w:rsidRDefault="005249DC" w:rsidP="005249DC">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43E10919"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2B26E99D" w14:textId="77777777" w:rsidR="005249DC" w:rsidRDefault="005249DC" w:rsidP="005249DC">
            <w:pPr>
              <w:pStyle w:val="TAL"/>
              <w:keepNext w:val="0"/>
              <w:keepLines w:val="0"/>
              <w:widowControl w:val="0"/>
            </w:pPr>
          </w:p>
        </w:tc>
      </w:tr>
      <w:tr w:rsidR="005249DC" w:rsidRPr="003B2883" w14:paraId="5F5E053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A258AC7" w14:textId="60DC39D0" w:rsidR="005249DC" w:rsidRDefault="005249DC" w:rsidP="005249DC">
            <w:pPr>
              <w:pStyle w:val="TAL"/>
              <w:rPr>
                <w:lang w:val="en-US" w:eastAsia="zh-CN"/>
              </w:rPr>
            </w:pPr>
            <w:r>
              <w:rPr>
                <w:lang w:val="en-US" w:eastAsia="zh-CN"/>
              </w:rPr>
              <w:lastRenderedPageBreak/>
              <w:t>smsf</w:t>
            </w:r>
            <w:r>
              <w:t>BindingInfo</w:t>
            </w:r>
          </w:p>
        </w:tc>
        <w:tc>
          <w:tcPr>
            <w:tcW w:w="1418" w:type="dxa"/>
            <w:tcBorders>
              <w:top w:val="single" w:sz="4" w:space="0" w:color="auto"/>
              <w:left w:val="single" w:sz="4" w:space="0" w:color="auto"/>
              <w:bottom w:val="single" w:sz="4" w:space="0" w:color="auto"/>
              <w:right w:val="single" w:sz="4" w:space="0" w:color="auto"/>
            </w:tcBorders>
          </w:tcPr>
          <w:p w14:paraId="5D49A239" w14:textId="7BA2DC31"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CE14BCE" w14:textId="31E638C4"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A261BA5" w14:textId="681C7F82"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85482EF"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D2FC318" w14:textId="77777777" w:rsidR="005249DC" w:rsidRDefault="005249DC" w:rsidP="005249DC">
            <w:pPr>
              <w:pStyle w:val="TAL"/>
              <w:rPr>
                <w:lang w:val="en-US"/>
              </w:rPr>
            </w:pPr>
          </w:p>
          <w:p w14:paraId="42FF3B85" w14:textId="3C5C595E" w:rsidR="005249DC" w:rsidRDefault="005249DC" w:rsidP="005249DC">
            <w:pPr>
              <w:pStyle w:val="TAL"/>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549B2818" w14:textId="77777777" w:rsidR="005249DC" w:rsidRDefault="005249DC" w:rsidP="005249DC">
            <w:pPr>
              <w:pStyle w:val="TAL"/>
              <w:keepNext w:val="0"/>
              <w:keepLines w:val="0"/>
              <w:widowControl w:val="0"/>
            </w:pPr>
          </w:p>
        </w:tc>
      </w:tr>
      <w:tr w:rsidR="005249DC" w:rsidRPr="003B2883" w14:paraId="3198AE7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70733CD" w14:textId="392EB485" w:rsidR="005249DC" w:rsidRDefault="005249DC" w:rsidP="005249DC">
            <w:pPr>
              <w:pStyle w:val="TAL"/>
              <w:rPr>
                <w:lang w:val="en-US" w:eastAsia="zh-CN"/>
              </w:rPr>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1A5B3DE1" w14:textId="4FD03333" w:rsidR="005249DC" w:rsidRDefault="005249DC" w:rsidP="005249DC">
            <w:pPr>
              <w:pStyle w:val="TAL"/>
            </w:pPr>
            <w:r>
              <w:rPr>
                <w:noProof/>
              </w:rPr>
              <w:t>WirelineServiceAreaRestriction</w:t>
            </w:r>
          </w:p>
        </w:tc>
        <w:tc>
          <w:tcPr>
            <w:tcW w:w="709" w:type="dxa"/>
            <w:tcBorders>
              <w:top w:val="single" w:sz="4" w:space="0" w:color="auto"/>
              <w:left w:val="single" w:sz="4" w:space="0" w:color="auto"/>
              <w:bottom w:val="single" w:sz="4" w:space="0" w:color="auto"/>
              <w:right w:val="single" w:sz="4" w:space="0" w:color="auto"/>
            </w:tcBorders>
          </w:tcPr>
          <w:p w14:paraId="3961A4A0" w14:textId="0149000D" w:rsidR="005249DC" w:rsidRDefault="005249DC" w:rsidP="005249DC">
            <w:pPr>
              <w:pStyle w:val="TAC"/>
              <w:rPr>
                <w:lang w:val="en-US"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1F55754" w14:textId="6893A200" w:rsidR="005249DC" w:rsidRDefault="005249DC" w:rsidP="005249DC">
            <w:pPr>
              <w:pStyle w:val="TAL"/>
              <w:rPr>
                <w:lang w:val="en-US"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02BACB7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31B9381" w14:textId="77777777" w:rsidR="005249DC" w:rsidRDefault="005249DC" w:rsidP="005249DC">
            <w:pPr>
              <w:pStyle w:val="TAL"/>
              <w:rPr>
                <w:rFonts w:cs="Arial"/>
                <w:szCs w:val="18"/>
                <w:lang w:eastAsia="zh-CN"/>
              </w:rPr>
            </w:pPr>
          </w:p>
          <w:p w14:paraId="63F69374" w14:textId="77777777" w:rsidR="005249DC" w:rsidRDefault="005249DC" w:rsidP="005249DC">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6C241D1C" w14:textId="77777777" w:rsidR="005249DC" w:rsidRDefault="005249DC" w:rsidP="005249DC">
            <w:pPr>
              <w:pStyle w:val="TAL"/>
              <w:rPr>
                <w:rFonts w:cs="Arial"/>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tcPr>
          <w:p w14:paraId="407DB515" w14:textId="77777777" w:rsidR="005249DC" w:rsidRDefault="005249DC" w:rsidP="005249DC">
            <w:pPr>
              <w:pStyle w:val="TAL"/>
              <w:keepNext w:val="0"/>
              <w:keepLines w:val="0"/>
              <w:widowControl w:val="0"/>
            </w:pPr>
          </w:p>
        </w:tc>
      </w:tr>
      <w:tr w:rsidR="005249DC"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5249DC" w:rsidRDefault="005249DC" w:rsidP="005249DC">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5249DC" w:rsidRDefault="005249DC" w:rsidP="005249DC">
            <w:pPr>
              <w:pStyle w:val="TAN"/>
            </w:pPr>
            <w:r>
              <w:t>NOTE 2:</w:t>
            </w:r>
            <w:r>
              <w:tab/>
              <w:t>A particular PDU session not supported by the target AMF shall not be transferred, e.g. MA-PDU session context shall not be transferred if target AMF does not support ATSSS.</w:t>
            </w:r>
          </w:p>
          <w:p w14:paraId="19CEAED9" w14:textId="77777777" w:rsidR="005249DC" w:rsidRDefault="005249DC" w:rsidP="005249DC">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362AB9DF" w14:textId="27887823" w:rsidR="005249DC" w:rsidRDefault="005249DC" w:rsidP="005249DC">
            <w:pPr>
              <w:pStyle w:val="TAN"/>
            </w:pPr>
            <w:r>
              <w:rPr>
                <w:lang w:eastAsia="zh-CN"/>
              </w:rPr>
              <w:t>NOTE 4:</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tc>
      </w:tr>
    </w:tbl>
    <w:p w14:paraId="7217B328" w14:textId="77777777" w:rsidR="00602AC0" w:rsidRPr="003B2883" w:rsidRDefault="00602AC0" w:rsidP="00602AC0"/>
    <w:p w14:paraId="12410822" w14:textId="77777777" w:rsidR="00602AC0" w:rsidRPr="003B2883" w:rsidRDefault="00602AC0" w:rsidP="009A30FA">
      <w:pPr>
        <w:pStyle w:val="Heading5"/>
        <w:rPr>
          <w:lang w:eastAsia="zh-CN"/>
        </w:rPr>
      </w:pPr>
      <w:bookmarkStart w:id="2569" w:name="_Toc25156383"/>
      <w:bookmarkStart w:id="2570" w:name="_Toc34124685"/>
      <w:bookmarkStart w:id="2571" w:name="_Toc43207809"/>
      <w:bookmarkStart w:id="2572" w:name="_Toc49857279"/>
      <w:bookmarkStart w:id="2573" w:name="_Toc56677115"/>
      <w:bookmarkStart w:id="2574" w:name="_Toc56696363"/>
      <w:bookmarkStart w:id="2575" w:name="_Toc81227709"/>
      <w:bookmarkStart w:id="2576" w:name="_Toc104238455"/>
      <w:bookmarkStart w:id="2577" w:name="_Toc104238912"/>
      <w:bookmarkStart w:id="2578" w:name="_Toc104388722"/>
      <w:bookmarkStart w:id="2579" w:name="_Toc183521405"/>
      <w:r w:rsidRPr="003B2883">
        <w:lastRenderedPageBreak/>
        <w:t>6.1.6.2.26</w:t>
      </w:r>
      <w:r w:rsidRPr="003B2883">
        <w:tab/>
        <w:t>Type: N2Sm</w:t>
      </w:r>
      <w:r w:rsidRPr="003B2883">
        <w:rPr>
          <w:lang w:val="en-US"/>
        </w:rPr>
        <w:t>Information</w:t>
      </w:r>
      <w:bookmarkEnd w:id="2569"/>
      <w:bookmarkEnd w:id="2570"/>
      <w:bookmarkEnd w:id="2571"/>
      <w:bookmarkEnd w:id="2572"/>
      <w:bookmarkEnd w:id="2573"/>
      <w:bookmarkEnd w:id="2574"/>
      <w:bookmarkEnd w:id="2575"/>
      <w:bookmarkEnd w:id="2576"/>
      <w:bookmarkEnd w:id="2577"/>
      <w:bookmarkEnd w:id="2578"/>
      <w:bookmarkEnd w:id="2579"/>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2715FF">
            <w:pPr>
              <w:pStyle w:val="TAL"/>
              <w:rPr>
                <w:rFonts w:cs="Arial"/>
                <w:szCs w:val="18"/>
              </w:rPr>
            </w:pPr>
            <w:r w:rsidRPr="002715FF">
              <w:t>This IE shall be present if n2InfoContent carries a " Handover Required Transfer</w:t>
            </w:r>
            <w:r w:rsidRPr="002715F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9A30FA">
      <w:pPr>
        <w:pStyle w:val="Heading5"/>
        <w:rPr>
          <w:lang w:eastAsia="zh-CN"/>
        </w:rPr>
      </w:pPr>
      <w:bookmarkStart w:id="2580" w:name="_Toc25156384"/>
      <w:bookmarkStart w:id="2581" w:name="_Toc34124686"/>
      <w:bookmarkStart w:id="2582" w:name="_Toc43207810"/>
      <w:bookmarkStart w:id="2583" w:name="_Toc49857280"/>
      <w:bookmarkStart w:id="2584" w:name="_Toc56677116"/>
      <w:bookmarkStart w:id="2585" w:name="_Toc56696364"/>
      <w:bookmarkStart w:id="2586" w:name="_Toc81227710"/>
      <w:bookmarkStart w:id="2587" w:name="_Toc104238456"/>
      <w:bookmarkStart w:id="2588" w:name="_Toc104238913"/>
      <w:bookmarkStart w:id="2589" w:name="_Toc104388723"/>
      <w:bookmarkStart w:id="2590" w:name="_Toc183521406"/>
      <w:r w:rsidRPr="003B2883">
        <w:t>6.1.6.2.27</w:t>
      </w:r>
      <w:r w:rsidRPr="003B2883">
        <w:tab/>
        <w:t>Type: N2</w:t>
      </w:r>
      <w:r w:rsidRPr="003B2883">
        <w:rPr>
          <w:lang w:val="en-US"/>
        </w:rPr>
        <w:t>InfoContent</w:t>
      </w:r>
      <w:bookmarkEnd w:id="2580"/>
      <w:bookmarkEnd w:id="2581"/>
      <w:bookmarkEnd w:id="2582"/>
      <w:bookmarkEnd w:id="2583"/>
      <w:bookmarkEnd w:id="2584"/>
      <w:bookmarkEnd w:id="2585"/>
      <w:bookmarkEnd w:id="2586"/>
      <w:bookmarkEnd w:id="2587"/>
      <w:bookmarkEnd w:id="2588"/>
      <w:bookmarkEnd w:id="2589"/>
      <w:bookmarkEnd w:id="2590"/>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668803E" w14:textId="77777777" w:rsidR="00602AC0" w:rsidRPr="003B2883" w:rsidRDefault="00602AC0" w:rsidP="001D4998">
            <w:pPr>
              <w:pStyle w:val="TAN"/>
            </w:pPr>
            <w:bookmarkStart w:id="2591" w:name="_PERM_MCCTEMPBM_CRPT48240114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bookmarkEnd w:id="2591"/>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9A30FA">
      <w:pPr>
        <w:pStyle w:val="Heading5"/>
        <w:rPr>
          <w:lang w:eastAsia="zh-CN"/>
        </w:rPr>
      </w:pPr>
      <w:bookmarkStart w:id="2592" w:name="_Toc25156385"/>
      <w:bookmarkStart w:id="2593" w:name="_Toc34124687"/>
      <w:bookmarkStart w:id="2594" w:name="_Toc43207811"/>
      <w:bookmarkStart w:id="2595" w:name="_Toc49857281"/>
      <w:bookmarkStart w:id="2596" w:name="_Toc56677117"/>
      <w:bookmarkStart w:id="2597" w:name="_Toc56696365"/>
      <w:bookmarkStart w:id="2598" w:name="_Toc81227711"/>
      <w:bookmarkStart w:id="2599" w:name="_Toc104238457"/>
      <w:bookmarkStart w:id="2600" w:name="_Toc104238914"/>
      <w:bookmarkStart w:id="2601" w:name="_Toc104388724"/>
      <w:bookmarkStart w:id="2602" w:name="_Toc183521407"/>
      <w:r w:rsidRPr="003B2883">
        <w:lastRenderedPageBreak/>
        <w:t>6.1.6.2.28</w:t>
      </w:r>
      <w:r w:rsidRPr="003B2883">
        <w:tab/>
        <w:t>Type: NrppaInformation</w:t>
      </w:r>
      <w:bookmarkEnd w:id="2592"/>
      <w:bookmarkEnd w:id="2593"/>
      <w:bookmarkEnd w:id="2594"/>
      <w:bookmarkEnd w:id="2595"/>
      <w:bookmarkEnd w:id="2596"/>
      <w:bookmarkEnd w:id="2597"/>
      <w:bookmarkEnd w:id="2598"/>
      <w:bookmarkEnd w:id="2599"/>
      <w:bookmarkEnd w:id="2600"/>
      <w:bookmarkEnd w:id="2601"/>
      <w:bookmarkEnd w:id="2602"/>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9A30FA">
      <w:pPr>
        <w:pStyle w:val="Heading5"/>
        <w:rPr>
          <w:lang w:eastAsia="zh-CN"/>
        </w:rPr>
      </w:pPr>
      <w:bookmarkStart w:id="2603" w:name="_Toc25156386"/>
      <w:bookmarkStart w:id="2604" w:name="_Toc34124688"/>
      <w:bookmarkStart w:id="2605" w:name="_Toc43207812"/>
      <w:bookmarkStart w:id="2606" w:name="_Toc49857282"/>
      <w:bookmarkStart w:id="2607" w:name="_Toc56677118"/>
      <w:bookmarkStart w:id="2608" w:name="_Toc56696366"/>
      <w:bookmarkStart w:id="2609" w:name="_Toc81227712"/>
      <w:bookmarkStart w:id="2610" w:name="_Toc104238458"/>
      <w:bookmarkStart w:id="2611" w:name="_Toc104238915"/>
      <w:bookmarkStart w:id="2612" w:name="_Toc104388725"/>
      <w:bookmarkStart w:id="2613" w:name="_Toc183521408"/>
      <w:r w:rsidRPr="003B2883">
        <w:t>6.1.6.2.29</w:t>
      </w:r>
      <w:r w:rsidRPr="003B2883">
        <w:tab/>
        <w:t>Type: PwsInformation</w:t>
      </w:r>
      <w:bookmarkEnd w:id="2603"/>
      <w:bookmarkEnd w:id="2604"/>
      <w:bookmarkEnd w:id="2605"/>
      <w:bookmarkEnd w:id="2606"/>
      <w:bookmarkEnd w:id="2607"/>
      <w:bookmarkEnd w:id="2608"/>
      <w:bookmarkEnd w:id="2609"/>
      <w:bookmarkEnd w:id="2610"/>
      <w:bookmarkEnd w:id="2611"/>
      <w:bookmarkEnd w:id="2612"/>
      <w:bookmarkEnd w:id="2613"/>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bookmarkStart w:id="2614" w:name="_PERM_MCCTEMPBM_CRPT48240117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2614"/>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9A30FA">
      <w:pPr>
        <w:pStyle w:val="Heading5"/>
        <w:rPr>
          <w:lang w:eastAsia="zh-CN"/>
        </w:rPr>
      </w:pPr>
      <w:bookmarkStart w:id="2615" w:name="_Toc25156387"/>
      <w:bookmarkStart w:id="2616" w:name="_Toc34124689"/>
      <w:bookmarkStart w:id="2617" w:name="_Toc43207813"/>
      <w:bookmarkStart w:id="2618" w:name="_Toc49857283"/>
      <w:bookmarkStart w:id="2619" w:name="_Toc56677119"/>
      <w:bookmarkStart w:id="2620" w:name="_Toc56696367"/>
      <w:bookmarkStart w:id="2621" w:name="_Toc81227713"/>
      <w:bookmarkStart w:id="2622" w:name="_Toc104238459"/>
      <w:bookmarkStart w:id="2623" w:name="_Toc104238916"/>
      <w:bookmarkStart w:id="2624" w:name="_Toc104388726"/>
      <w:bookmarkStart w:id="2625" w:name="_Toc183521409"/>
      <w:r w:rsidRPr="003B2883">
        <w:lastRenderedPageBreak/>
        <w:t>6.1.6.2.30</w:t>
      </w:r>
      <w:r w:rsidRPr="003B2883">
        <w:tab/>
        <w:t xml:space="preserve">Type: </w:t>
      </w:r>
      <w:r w:rsidRPr="003B2883">
        <w:rPr>
          <w:lang w:eastAsia="zh-CN"/>
        </w:rPr>
        <w:t>N1N2MsgTxfrFailureNotification</w:t>
      </w:r>
      <w:bookmarkEnd w:id="2615"/>
      <w:bookmarkEnd w:id="2616"/>
      <w:bookmarkEnd w:id="2617"/>
      <w:bookmarkEnd w:id="2618"/>
      <w:bookmarkEnd w:id="2619"/>
      <w:bookmarkEnd w:id="2620"/>
      <w:bookmarkEnd w:id="2621"/>
      <w:bookmarkEnd w:id="2622"/>
      <w:bookmarkEnd w:id="2623"/>
      <w:bookmarkEnd w:id="2624"/>
      <w:bookmarkEnd w:id="2625"/>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9A30FA">
      <w:pPr>
        <w:pStyle w:val="Heading5"/>
        <w:rPr>
          <w:lang w:eastAsia="zh-CN"/>
        </w:rPr>
      </w:pPr>
      <w:bookmarkStart w:id="2626" w:name="_Toc25156388"/>
      <w:bookmarkStart w:id="2627" w:name="_Toc34124690"/>
      <w:bookmarkStart w:id="2628" w:name="_Toc43207814"/>
      <w:bookmarkStart w:id="2629" w:name="_Toc49857284"/>
      <w:bookmarkStart w:id="2630" w:name="_Toc56677120"/>
      <w:bookmarkStart w:id="2631" w:name="_Toc56696368"/>
      <w:bookmarkStart w:id="2632" w:name="_Toc81227714"/>
      <w:bookmarkStart w:id="2633" w:name="_Toc104238460"/>
      <w:bookmarkStart w:id="2634" w:name="_Toc104238917"/>
      <w:bookmarkStart w:id="2635" w:name="_Toc104388727"/>
      <w:bookmarkStart w:id="2636" w:name="_Toc183521410"/>
      <w:r w:rsidRPr="003B2883">
        <w:t>6.1.6.2.31</w:t>
      </w:r>
      <w:r w:rsidRPr="003B2883">
        <w:tab/>
        <w:t>Type: N1N2MessageTransferError</w:t>
      </w:r>
      <w:bookmarkEnd w:id="2626"/>
      <w:bookmarkEnd w:id="2627"/>
      <w:bookmarkEnd w:id="2628"/>
      <w:bookmarkEnd w:id="2629"/>
      <w:bookmarkEnd w:id="2630"/>
      <w:bookmarkEnd w:id="2631"/>
      <w:bookmarkEnd w:id="2632"/>
      <w:bookmarkEnd w:id="2633"/>
      <w:bookmarkEnd w:id="2634"/>
      <w:bookmarkEnd w:id="2635"/>
      <w:bookmarkEnd w:id="2636"/>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9A30FA">
      <w:pPr>
        <w:pStyle w:val="Heading5"/>
        <w:rPr>
          <w:lang w:eastAsia="zh-CN"/>
        </w:rPr>
      </w:pPr>
      <w:bookmarkStart w:id="2637" w:name="_Toc25156389"/>
      <w:bookmarkStart w:id="2638" w:name="_Toc34124691"/>
      <w:bookmarkStart w:id="2639" w:name="_Toc43207815"/>
      <w:bookmarkStart w:id="2640" w:name="_Toc49857285"/>
      <w:bookmarkStart w:id="2641" w:name="_Toc56677121"/>
      <w:bookmarkStart w:id="2642" w:name="_Toc56696369"/>
      <w:bookmarkStart w:id="2643" w:name="_Toc81227715"/>
      <w:bookmarkStart w:id="2644" w:name="_Toc104238461"/>
      <w:bookmarkStart w:id="2645" w:name="_Toc104238918"/>
      <w:bookmarkStart w:id="2646" w:name="_Toc104388728"/>
      <w:bookmarkStart w:id="2647" w:name="_Toc183521411"/>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2637"/>
      <w:bookmarkEnd w:id="2638"/>
      <w:bookmarkEnd w:id="2639"/>
      <w:bookmarkEnd w:id="2640"/>
      <w:bookmarkEnd w:id="2641"/>
      <w:bookmarkEnd w:id="2642"/>
      <w:bookmarkEnd w:id="2643"/>
      <w:bookmarkEnd w:id="2644"/>
      <w:bookmarkEnd w:id="2645"/>
      <w:bookmarkEnd w:id="2646"/>
      <w:bookmarkEnd w:id="2647"/>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9A30FA">
      <w:pPr>
        <w:pStyle w:val="Heading5"/>
        <w:rPr>
          <w:lang w:eastAsia="zh-CN"/>
        </w:rPr>
      </w:pPr>
      <w:bookmarkStart w:id="2648" w:name="_Toc25156390"/>
      <w:bookmarkStart w:id="2649" w:name="_Toc34124692"/>
      <w:bookmarkStart w:id="2650" w:name="_Toc43207816"/>
      <w:bookmarkStart w:id="2651" w:name="_Toc49857286"/>
      <w:bookmarkStart w:id="2652" w:name="_Toc56677122"/>
      <w:bookmarkStart w:id="2653" w:name="_Toc56696370"/>
      <w:bookmarkStart w:id="2654" w:name="_Toc81227716"/>
      <w:bookmarkStart w:id="2655" w:name="_Toc104238462"/>
      <w:bookmarkStart w:id="2656" w:name="_Toc104238919"/>
      <w:bookmarkStart w:id="2657" w:name="_Toc104388729"/>
      <w:bookmarkStart w:id="2658" w:name="_Toc183521412"/>
      <w:r w:rsidRPr="003B2883">
        <w:t>6.1.6.2.33</w:t>
      </w:r>
      <w:r w:rsidRPr="003B2883">
        <w:tab/>
        <w:t>Type: N2InformationTransferRspData</w:t>
      </w:r>
      <w:bookmarkEnd w:id="2648"/>
      <w:bookmarkEnd w:id="2649"/>
      <w:bookmarkEnd w:id="2650"/>
      <w:bookmarkEnd w:id="2651"/>
      <w:bookmarkEnd w:id="2652"/>
      <w:bookmarkEnd w:id="2653"/>
      <w:bookmarkEnd w:id="2654"/>
      <w:bookmarkEnd w:id="2655"/>
      <w:bookmarkEnd w:id="2656"/>
      <w:bookmarkEnd w:id="2657"/>
      <w:bookmarkEnd w:id="2658"/>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9A30FA">
      <w:pPr>
        <w:pStyle w:val="Heading5"/>
        <w:rPr>
          <w:lang w:eastAsia="zh-CN"/>
        </w:rPr>
      </w:pPr>
      <w:bookmarkStart w:id="2659" w:name="_Toc25156391"/>
      <w:bookmarkStart w:id="2660" w:name="_Toc34124693"/>
      <w:bookmarkStart w:id="2661" w:name="_Toc43207817"/>
      <w:bookmarkStart w:id="2662" w:name="_Toc49857287"/>
      <w:bookmarkStart w:id="2663" w:name="_Toc56677123"/>
      <w:bookmarkStart w:id="2664" w:name="_Toc56696371"/>
      <w:bookmarkStart w:id="2665" w:name="_Toc81227717"/>
      <w:bookmarkStart w:id="2666" w:name="_Toc104238463"/>
      <w:bookmarkStart w:id="2667" w:name="_Toc104238920"/>
      <w:bookmarkStart w:id="2668" w:name="_Toc104388730"/>
      <w:bookmarkStart w:id="2669" w:name="_Toc183521413"/>
      <w:r w:rsidRPr="003B2883">
        <w:lastRenderedPageBreak/>
        <w:t>6.1.6.2.34</w:t>
      </w:r>
      <w:r w:rsidRPr="003B2883">
        <w:tab/>
        <w:t xml:space="preserve">Type: </w:t>
      </w:r>
      <w:r w:rsidRPr="003B2883">
        <w:rPr>
          <w:lang w:eastAsia="zh-CN"/>
        </w:rPr>
        <w:t>MmContext</w:t>
      </w:r>
      <w:bookmarkEnd w:id="2659"/>
      <w:bookmarkEnd w:id="2660"/>
      <w:bookmarkEnd w:id="2661"/>
      <w:bookmarkEnd w:id="2662"/>
      <w:bookmarkEnd w:id="2663"/>
      <w:bookmarkEnd w:id="2664"/>
      <w:bookmarkEnd w:id="2665"/>
      <w:bookmarkEnd w:id="2666"/>
      <w:bookmarkEnd w:id="2667"/>
      <w:bookmarkEnd w:id="2668"/>
      <w:bookmarkEnd w:id="2669"/>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9A30FA">
      <w:pPr>
        <w:pStyle w:val="Heading5"/>
        <w:rPr>
          <w:lang w:eastAsia="zh-CN"/>
        </w:rPr>
      </w:pPr>
      <w:bookmarkStart w:id="2670" w:name="_Toc25156392"/>
      <w:bookmarkStart w:id="2671" w:name="_Toc34124694"/>
      <w:bookmarkStart w:id="2672" w:name="_Toc43207818"/>
      <w:bookmarkStart w:id="2673" w:name="_Toc49857288"/>
      <w:bookmarkStart w:id="2674" w:name="_Toc56677124"/>
      <w:bookmarkStart w:id="2675" w:name="_Toc56696372"/>
      <w:bookmarkStart w:id="2676" w:name="_Toc81227718"/>
      <w:bookmarkStart w:id="2677" w:name="_Toc104238464"/>
      <w:bookmarkStart w:id="2678" w:name="_Toc104238921"/>
      <w:bookmarkStart w:id="2679" w:name="_Toc104388731"/>
      <w:bookmarkStart w:id="2680" w:name="_Toc183521414"/>
      <w:r w:rsidRPr="003B2883">
        <w:lastRenderedPageBreak/>
        <w:t>6.1.6.2.35</w:t>
      </w:r>
      <w:r w:rsidRPr="003B2883">
        <w:tab/>
        <w:t xml:space="preserve">Type: </w:t>
      </w:r>
      <w:r w:rsidRPr="003B2883">
        <w:rPr>
          <w:lang w:eastAsia="zh-CN"/>
        </w:rPr>
        <w:t>SeafData</w:t>
      </w:r>
      <w:bookmarkEnd w:id="2670"/>
      <w:bookmarkEnd w:id="2671"/>
      <w:bookmarkEnd w:id="2672"/>
      <w:bookmarkEnd w:id="2673"/>
      <w:bookmarkEnd w:id="2674"/>
      <w:bookmarkEnd w:id="2675"/>
      <w:bookmarkEnd w:id="2676"/>
      <w:bookmarkEnd w:id="2677"/>
      <w:bookmarkEnd w:id="2678"/>
      <w:bookmarkEnd w:id="2679"/>
      <w:bookmarkEnd w:id="2680"/>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9A30FA">
      <w:pPr>
        <w:pStyle w:val="Heading5"/>
        <w:rPr>
          <w:lang w:eastAsia="zh-CN"/>
        </w:rPr>
      </w:pPr>
      <w:bookmarkStart w:id="2681" w:name="_Toc25156393"/>
      <w:bookmarkStart w:id="2682" w:name="_Toc34124695"/>
      <w:bookmarkStart w:id="2683" w:name="_Toc43207819"/>
      <w:bookmarkStart w:id="2684" w:name="_Toc49857289"/>
      <w:bookmarkStart w:id="2685" w:name="_Toc56677125"/>
      <w:bookmarkStart w:id="2686" w:name="_Toc56696373"/>
      <w:bookmarkStart w:id="2687" w:name="_Toc81227719"/>
      <w:bookmarkStart w:id="2688" w:name="_Toc104238465"/>
      <w:bookmarkStart w:id="2689" w:name="_Toc104238922"/>
      <w:bookmarkStart w:id="2690" w:name="_Toc104388732"/>
      <w:bookmarkStart w:id="2691" w:name="_Toc183521415"/>
      <w:r w:rsidRPr="003B2883">
        <w:t>6.1.6.2.36</w:t>
      </w:r>
      <w:r w:rsidRPr="003B2883">
        <w:tab/>
        <w:t>Type: Nas</w:t>
      </w:r>
      <w:r w:rsidRPr="003B2883">
        <w:rPr>
          <w:lang w:eastAsia="zh-CN"/>
        </w:rPr>
        <w:t>SecurityMode</w:t>
      </w:r>
      <w:bookmarkEnd w:id="2681"/>
      <w:bookmarkEnd w:id="2682"/>
      <w:bookmarkEnd w:id="2683"/>
      <w:bookmarkEnd w:id="2684"/>
      <w:bookmarkEnd w:id="2685"/>
      <w:bookmarkEnd w:id="2686"/>
      <w:bookmarkEnd w:id="2687"/>
      <w:bookmarkEnd w:id="2688"/>
      <w:bookmarkEnd w:id="2689"/>
      <w:bookmarkEnd w:id="2690"/>
      <w:bookmarkEnd w:id="2691"/>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9A30FA">
      <w:pPr>
        <w:pStyle w:val="Heading5"/>
        <w:rPr>
          <w:lang w:eastAsia="zh-CN"/>
        </w:rPr>
      </w:pPr>
      <w:bookmarkStart w:id="2692" w:name="_Toc25156394"/>
      <w:bookmarkStart w:id="2693" w:name="_Toc34124696"/>
      <w:bookmarkStart w:id="2694" w:name="_Toc43207820"/>
      <w:bookmarkStart w:id="2695" w:name="_Toc49857290"/>
      <w:bookmarkStart w:id="2696" w:name="_Toc56677126"/>
      <w:bookmarkStart w:id="2697" w:name="_Toc56696374"/>
      <w:bookmarkStart w:id="2698" w:name="_Toc81227720"/>
      <w:bookmarkStart w:id="2699" w:name="_Toc104238466"/>
      <w:bookmarkStart w:id="2700" w:name="_Toc104238923"/>
      <w:bookmarkStart w:id="2701" w:name="_Toc104388733"/>
      <w:bookmarkStart w:id="2702" w:name="_Toc183521416"/>
      <w:r w:rsidRPr="003B2883">
        <w:lastRenderedPageBreak/>
        <w:t>6.1.6.2.37</w:t>
      </w:r>
      <w:r w:rsidRPr="003B2883">
        <w:tab/>
        <w:t xml:space="preserve">Type: </w:t>
      </w:r>
      <w:r w:rsidRPr="003B2883">
        <w:rPr>
          <w:lang w:eastAsia="zh-CN"/>
        </w:rPr>
        <w:t>PduSessionContext</w:t>
      </w:r>
      <w:bookmarkEnd w:id="2692"/>
      <w:bookmarkEnd w:id="2693"/>
      <w:bookmarkEnd w:id="2694"/>
      <w:bookmarkEnd w:id="2695"/>
      <w:bookmarkEnd w:id="2696"/>
      <w:bookmarkEnd w:id="2697"/>
      <w:bookmarkEnd w:id="2698"/>
      <w:bookmarkEnd w:id="2699"/>
      <w:bookmarkEnd w:id="2700"/>
      <w:bookmarkEnd w:id="2701"/>
      <w:bookmarkEnd w:id="2702"/>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C9263C">
            <w:pPr>
              <w:pStyle w:val="TAH"/>
            </w:pPr>
            <w:r w:rsidRPr="00C9263C">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bookmarkStart w:id="2703" w:name="_PERM_MCCTEMPBM_CRPT48240126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2703"/>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715FF">
            <w:pPr>
              <w:pStyle w:val="TAL"/>
            </w:pPr>
            <w:r w:rsidRPr="002715FF">
              <w:t>cnAssistedRanPara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tbl>
    <w:p w14:paraId="3B2C7DA4" w14:textId="77777777" w:rsidR="00602AC0" w:rsidRPr="003B2883" w:rsidRDefault="00602AC0" w:rsidP="00602AC0"/>
    <w:p w14:paraId="34DCD9B7" w14:textId="77777777" w:rsidR="00602AC0" w:rsidRPr="003B2883" w:rsidRDefault="00602AC0" w:rsidP="009A30FA">
      <w:pPr>
        <w:pStyle w:val="Heading5"/>
        <w:rPr>
          <w:lang w:eastAsia="zh-CN"/>
        </w:rPr>
      </w:pPr>
      <w:bookmarkStart w:id="2704" w:name="_Toc25156395"/>
      <w:bookmarkStart w:id="2705" w:name="_Toc34124697"/>
      <w:bookmarkStart w:id="2706" w:name="_Toc43207821"/>
      <w:bookmarkStart w:id="2707" w:name="_Toc49857291"/>
      <w:bookmarkStart w:id="2708" w:name="_Toc56677127"/>
      <w:bookmarkStart w:id="2709" w:name="_Toc56696375"/>
      <w:bookmarkStart w:id="2710" w:name="_Toc81227721"/>
      <w:bookmarkStart w:id="2711" w:name="_Toc104238467"/>
      <w:bookmarkStart w:id="2712" w:name="_Toc104238924"/>
      <w:bookmarkStart w:id="2713" w:name="_Toc104388734"/>
      <w:bookmarkStart w:id="2714" w:name="_Toc183521417"/>
      <w:r w:rsidRPr="003B2883">
        <w:t>6.1.6.2.38</w:t>
      </w:r>
      <w:r w:rsidRPr="003B2883">
        <w:tab/>
        <w:t>Type: NssaiMapping</w:t>
      </w:r>
      <w:bookmarkEnd w:id="2704"/>
      <w:bookmarkEnd w:id="2705"/>
      <w:bookmarkEnd w:id="2706"/>
      <w:bookmarkEnd w:id="2707"/>
      <w:bookmarkEnd w:id="2708"/>
      <w:bookmarkEnd w:id="2709"/>
      <w:bookmarkEnd w:id="2710"/>
      <w:bookmarkEnd w:id="2711"/>
      <w:bookmarkEnd w:id="2712"/>
      <w:bookmarkEnd w:id="2713"/>
      <w:bookmarkEnd w:id="2714"/>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9A30FA">
      <w:pPr>
        <w:pStyle w:val="Heading5"/>
        <w:rPr>
          <w:lang w:eastAsia="zh-CN"/>
        </w:rPr>
      </w:pPr>
      <w:bookmarkStart w:id="2715" w:name="_Toc25156396"/>
      <w:bookmarkStart w:id="2716" w:name="_Toc34124698"/>
      <w:bookmarkStart w:id="2717" w:name="_Toc43207822"/>
      <w:bookmarkStart w:id="2718" w:name="_Toc49857292"/>
      <w:bookmarkStart w:id="2719" w:name="_Toc56677128"/>
      <w:bookmarkStart w:id="2720" w:name="_Toc56696376"/>
      <w:bookmarkStart w:id="2721" w:name="_Toc81227722"/>
      <w:bookmarkStart w:id="2722" w:name="_Toc104238468"/>
      <w:bookmarkStart w:id="2723" w:name="_Toc104238925"/>
      <w:bookmarkStart w:id="2724" w:name="_Toc104388735"/>
      <w:bookmarkStart w:id="2725" w:name="_Toc183521418"/>
      <w:r w:rsidRPr="003B2883">
        <w:lastRenderedPageBreak/>
        <w:t>6.1.6.2.39</w:t>
      </w:r>
      <w:r w:rsidRPr="003B2883">
        <w:tab/>
        <w:t xml:space="preserve">Type: </w:t>
      </w:r>
      <w:r w:rsidRPr="003B2883">
        <w:rPr>
          <w:lang w:eastAsia="zh-CN"/>
        </w:rPr>
        <w:t>UeRegStatusUpdateReqData</w:t>
      </w:r>
      <w:bookmarkEnd w:id="2715"/>
      <w:bookmarkEnd w:id="2716"/>
      <w:bookmarkEnd w:id="2717"/>
      <w:bookmarkEnd w:id="2718"/>
      <w:bookmarkEnd w:id="2719"/>
      <w:bookmarkEnd w:id="2720"/>
      <w:bookmarkEnd w:id="2721"/>
      <w:bookmarkEnd w:id="2722"/>
      <w:bookmarkEnd w:id="2723"/>
      <w:bookmarkEnd w:id="2724"/>
      <w:bookmarkEnd w:id="2725"/>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769"/>
        <w:gridCol w:w="425"/>
        <w:gridCol w:w="1134"/>
        <w:gridCol w:w="3686"/>
        <w:gridCol w:w="1418"/>
      </w:tblGrid>
      <w:tr w:rsidR="00602AC0" w:rsidRPr="003B2883" w14:paraId="40190751" w14:textId="77777777" w:rsidTr="007F5D14">
        <w:trPr>
          <w:jc w:val="center"/>
        </w:trPr>
        <w:tc>
          <w:tcPr>
            <w:tcW w:w="1912"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769"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C9263C">
            <w:pPr>
              <w:pStyle w:val="TAH"/>
            </w:pPr>
            <w:r w:rsidRPr="00C9263C">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769"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769"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769"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769"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174C3BAD"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7F5D14">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9A30FA">
      <w:pPr>
        <w:pStyle w:val="Heading5"/>
        <w:rPr>
          <w:lang w:eastAsia="zh-CN"/>
        </w:rPr>
      </w:pPr>
      <w:bookmarkStart w:id="2726" w:name="_Toc25156397"/>
      <w:bookmarkStart w:id="2727" w:name="_Toc34124699"/>
      <w:bookmarkStart w:id="2728" w:name="_Toc43207823"/>
      <w:bookmarkStart w:id="2729" w:name="_Toc49857293"/>
      <w:bookmarkStart w:id="2730" w:name="_Toc56677129"/>
      <w:bookmarkStart w:id="2731" w:name="_Toc56696377"/>
      <w:bookmarkStart w:id="2732" w:name="_Toc81227723"/>
      <w:bookmarkStart w:id="2733" w:name="_Toc104238469"/>
      <w:bookmarkStart w:id="2734" w:name="_Toc104238926"/>
      <w:bookmarkStart w:id="2735" w:name="_Toc104388736"/>
      <w:bookmarkStart w:id="2736" w:name="_Toc183521419"/>
      <w:r w:rsidRPr="003B2883">
        <w:t>6.1.6.2.40</w:t>
      </w:r>
      <w:r w:rsidRPr="003B2883">
        <w:tab/>
        <w:t xml:space="preserve">Type: </w:t>
      </w:r>
      <w:r w:rsidRPr="003B2883">
        <w:rPr>
          <w:lang w:eastAsia="zh-CN"/>
        </w:rPr>
        <w:t>AssignEbiError</w:t>
      </w:r>
      <w:bookmarkEnd w:id="2726"/>
      <w:bookmarkEnd w:id="2727"/>
      <w:bookmarkEnd w:id="2728"/>
      <w:bookmarkEnd w:id="2729"/>
      <w:bookmarkEnd w:id="2730"/>
      <w:bookmarkEnd w:id="2731"/>
      <w:bookmarkEnd w:id="2732"/>
      <w:bookmarkEnd w:id="2733"/>
      <w:bookmarkEnd w:id="2734"/>
      <w:bookmarkEnd w:id="2735"/>
      <w:bookmarkEnd w:id="2736"/>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9A30FA">
      <w:pPr>
        <w:pStyle w:val="Heading5"/>
        <w:rPr>
          <w:lang w:eastAsia="zh-CN"/>
        </w:rPr>
      </w:pPr>
      <w:bookmarkStart w:id="2737" w:name="_Toc25156398"/>
      <w:bookmarkStart w:id="2738" w:name="_Toc34124700"/>
      <w:bookmarkStart w:id="2739" w:name="_Toc43207824"/>
      <w:bookmarkStart w:id="2740" w:name="_Toc49857294"/>
      <w:bookmarkStart w:id="2741" w:name="_Toc56677130"/>
      <w:bookmarkStart w:id="2742" w:name="_Toc56696378"/>
      <w:bookmarkStart w:id="2743" w:name="_Toc81227724"/>
      <w:bookmarkStart w:id="2744" w:name="_Toc104238470"/>
      <w:bookmarkStart w:id="2745" w:name="_Toc104238927"/>
      <w:bookmarkStart w:id="2746" w:name="_Toc104388737"/>
      <w:bookmarkStart w:id="2747" w:name="_Toc183521420"/>
      <w:r w:rsidRPr="003B2883">
        <w:lastRenderedPageBreak/>
        <w:t>6.1.6.2.41</w:t>
      </w:r>
      <w:r w:rsidRPr="003B2883">
        <w:tab/>
        <w:t xml:space="preserve">Type: </w:t>
      </w:r>
      <w:r w:rsidRPr="003B2883">
        <w:rPr>
          <w:lang w:eastAsia="zh-CN"/>
        </w:rPr>
        <w:t>UeContextCreateData</w:t>
      </w:r>
      <w:bookmarkEnd w:id="2737"/>
      <w:bookmarkEnd w:id="2738"/>
      <w:bookmarkEnd w:id="2739"/>
      <w:bookmarkEnd w:id="2740"/>
      <w:bookmarkEnd w:id="2741"/>
      <w:bookmarkEnd w:id="2742"/>
      <w:bookmarkEnd w:id="2743"/>
      <w:bookmarkEnd w:id="2744"/>
      <w:bookmarkEnd w:id="2745"/>
      <w:bookmarkEnd w:id="2746"/>
      <w:bookmarkEnd w:id="2747"/>
    </w:p>
    <w:p w14:paraId="41BBA123"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9A30FA">
      <w:pPr>
        <w:pStyle w:val="Heading5"/>
        <w:rPr>
          <w:lang w:eastAsia="zh-CN"/>
        </w:rPr>
      </w:pPr>
      <w:bookmarkStart w:id="2748" w:name="_Toc25156399"/>
      <w:bookmarkStart w:id="2749" w:name="_Toc34124701"/>
      <w:bookmarkStart w:id="2750" w:name="_Toc43207825"/>
      <w:bookmarkStart w:id="2751" w:name="_Toc49857295"/>
      <w:bookmarkStart w:id="2752" w:name="_Toc56677131"/>
      <w:bookmarkStart w:id="2753" w:name="_Toc56696379"/>
      <w:bookmarkStart w:id="2754" w:name="_Toc81227725"/>
      <w:bookmarkStart w:id="2755" w:name="_Toc104238471"/>
      <w:bookmarkStart w:id="2756" w:name="_Toc104238928"/>
      <w:bookmarkStart w:id="2757" w:name="_Toc104388738"/>
      <w:bookmarkStart w:id="2758" w:name="_Toc183521421"/>
      <w:r w:rsidRPr="003B2883">
        <w:lastRenderedPageBreak/>
        <w:t>6.1.6.2.42</w:t>
      </w:r>
      <w:r w:rsidRPr="003B2883">
        <w:tab/>
        <w:t xml:space="preserve">Type: </w:t>
      </w:r>
      <w:r w:rsidRPr="003B2883">
        <w:rPr>
          <w:lang w:eastAsia="zh-CN"/>
        </w:rPr>
        <w:t>UeContextCreatedData</w:t>
      </w:r>
      <w:bookmarkEnd w:id="2748"/>
      <w:bookmarkEnd w:id="2749"/>
      <w:bookmarkEnd w:id="2750"/>
      <w:bookmarkEnd w:id="2751"/>
      <w:bookmarkEnd w:id="2752"/>
      <w:bookmarkEnd w:id="2753"/>
      <w:bookmarkEnd w:id="2754"/>
      <w:bookmarkEnd w:id="2755"/>
      <w:bookmarkEnd w:id="2756"/>
      <w:bookmarkEnd w:id="2757"/>
      <w:bookmarkEnd w:id="2758"/>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2715FF">
            <w:pPr>
              <w:pStyle w:val="TAL"/>
              <w:rPr>
                <w:lang w:eastAsia="zh-CN"/>
              </w:rPr>
            </w:pPr>
            <w:r w:rsidRPr="002715FF">
              <w:t>This IE shall be included to contain the list of N2SmInformation, where each N2SmInformation</w:t>
            </w:r>
            <w:r w:rsidRPr="002715FF" w:rsidDel="00AA5633">
              <w:t xml:space="preserve"> </w:t>
            </w:r>
            <w:r w:rsidRPr="002715FF">
              <w:t>includes the "Handover Command Transfer" received from the SMF, per PDU session ID.</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9A30FA">
      <w:pPr>
        <w:pStyle w:val="Heading5"/>
        <w:rPr>
          <w:lang w:eastAsia="zh-CN"/>
        </w:rPr>
      </w:pPr>
      <w:bookmarkStart w:id="2759" w:name="_Toc25156400"/>
      <w:bookmarkStart w:id="2760" w:name="_Toc34124702"/>
      <w:bookmarkStart w:id="2761" w:name="_Toc43207826"/>
      <w:bookmarkStart w:id="2762" w:name="_Toc49857296"/>
      <w:bookmarkStart w:id="2763" w:name="_Toc56677132"/>
      <w:bookmarkStart w:id="2764" w:name="_Toc56696380"/>
      <w:bookmarkStart w:id="2765" w:name="_Toc81227726"/>
      <w:bookmarkStart w:id="2766" w:name="_Toc104238472"/>
      <w:bookmarkStart w:id="2767" w:name="_Toc104238929"/>
      <w:bookmarkStart w:id="2768" w:name="_Toc104388739"/>
      <w:bookmarkStart w:id="2769" w:name="_Toc183521422"/>
      <w:r w:rsidRPr="003B2883">
        <w:t>6.1.6.2.43</w:t>
      </w:r>
      <w:r w:rsidRPr="003B2883">
        <w:tab/>
        <w:t xml:space="preserve">Type: </w:t>
      </w:r>
      <w:r w:rsidRPr="003B2883">
        <w:rPr>
          <w:lang w:eastAsia="zh-CN"/>
        </w:rPr>
        <w:t>UeContextCreateError</w:t>
      </w:r>
      <w:bookmarkEnd w:id="2759"/>
      <w:bookmarkEnd w:id="2760"/>
      <w:bookmarkEnd w:id="2761"/>
      <w:bookmarkEnd w:id="2762"/>
      <w:bookmarkEnd w:id="2763"/>
      <w:bookmarkEnd w:id="2764"/>
      <w:bookmarkEnd w:id="2765"/>
      <w:bookmarkEnd w:id="2766"/>
      <w:bookmarkEnd w:id="2767"/>
      <w:bookmarkEnd w:id="2768"/>
      <w:bookmarkEnd w:id="2769"/>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C9263C">
            <w:pPr>
              <w:pStyle w:val="TAH"/>
            </w:pPr>
            <w:r w:rsidRPr="00C9263C">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9A30FA">
      <w:pPr>
        <w:pStyle w:val="Heading5"/>
        <w:rPr>
          <w:lang w:eastAsia="zh-CN"/>
        </w:rPr>
      </w:pPr>
      <w:bookmarkStart w:id="2770" w:name="_Toc25156401"/>
      <w:bookmarkStart w:id="2771" w:name="_Toc34124703"/>
      <w:bookmarkStart w:id="2772" w:name="_Toc43207827"/>
      <w:bookmarkStart w:id="2773" w:name="_Toc49857297"/>
      <w:bookmarkStart w:id="2774" w:name="_Toc56677133"/>
      <w:bookmarkStart w:id="2775" w:name="_Toc56696381"/>
      <w:bookmarkStart w:id="2776" w:name="_Toc81227727"/>
      <w:bookmarkStart w:id="2777" w:name="_Toc104238473"/>
      <w:bookmarkStart w:id="2778" w:name="_Toc104238930"/>
      <w:bookmarkStart w:id="2779" w:name="_Toc104388740"/>
      <w:bookmarkStart w:id="2780" w:name="_Toc183521423"/>
      <w:r w:rsidRPr="003B2883">
        <w:t>6.1.6.2.44</w:t>
      </w:r>
      <w:r w:rsidRPr="003B2883">
        <w:tab/>
        <w:t>Type: NgRanTargetId</w:t>
      </w:r>
      <w:bookmarkEnd w:id="2770"/>
      <w:bookmarkEnd w:id="2771"/>
      <w:bookmarkEnd w:id="2772"/>
      <w:bookmarkEnd w:id="2773"/>
      <w:bookmarkEnd w:id="2774"/>
      <w:bookmarkEnd w:id="2775"/>
      <w:bookmarkEnd w:id="2776"/>
      <w:bookmarkEnd w:id="2777"/>
      <w:bookmarkEnd w:id="2778"/>
      <w:bookmarkEnd w:id="2779"/>
      <w:bookmarkEnd w:id="2780"/>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9A30FA">
      <w:pPr>
        <w:pStyle w:val="Heading5"/>
        <w:rPr>
          <w:lang w:eastAsia="zh-CN"/>
        </w:rPr>
      </w:pPr>
      <w:bookmarkStart w:id="2781" w:name="_Toc25156402"/>
      <w:bookmarkStart w:id="2782" w:name="_Toc34124704"/>
      <w:bookmarkStart w:id="2783" w:name="_Toc43207828"/>
      <w:bookmarkStart w:id="2784" w:name="_Toc49857298"/>
      <w:bookmarkStart w:id="2785" w:name="_Toc56677134"/>
      <w:bookmarkStart w:id="2786" w:name="_Toc56696382"/>
      <w:bookmarkStart w:id="2787" w:name="_Toc81227728"/>
      <w:bookmarkStart w:id="2788" w:name="_Toc104238474"/>
      <w:bookmarkStart w:id="2789" w:name="_Toc104238931"/>
      <w:bookmarkStart w:id="2790" w:name="_Toc104388741"/>
      <w:bookmarkStart w:id="2791" w:name="_Toc183521424"/>
      <w:r w:rsidRPr="003B2883">
        <w:lastRenderedPageBreak/>
        <w:t>6.1.6.2.45</w:t>
      </w:r>
      <w:r w:rsidRPr="003B2883">
        <w:tab/>
        <w:t>Type: N2InformationTransferError</w:t>
      </w:r>
      <w:bookmarkEnd w:id="2781"/>
      <w:bookmarkEnd w:id="2782"/>
      <w:bookmarkEnd w:id="2783"/>
      <w:bookmarkEnd w:id="2784"/>
      <w:bookmarkEnd w:id="2785"/>
      <w:bookmarkEnd w:id="2786"/>
      <w:bookmarkEnd w:id="2787"/>
      <w:bookmarkEnd w:id="2788"/>
      <w:bookmarkEnd w:id="2789"/>
      <w:bookmarkEnd w:id="2790"/>
      <w:bookmarkEnd w:id="2791"/>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9A30FA">
      <w:pPr>
        <w:pStyle w:val="Heading5"/>
        <w:rPr>
          <w:lang w:val="en-US"/>
        </w:rPr>
      </w:pPr>
      <w:bookmarkStart w:id="2792" w:name="_Toc25156403"/>
      <w:bookmarkStart w:id="2793" w:name="_Toc34124705"/>
      <w:bookmarkStart w:id="2794" w:name="_Toc43207829"/>
      <w:bookmarkStart w:id="2795" w:name="_Toc49857299"/>
      <w:bookmarkStart w:id="2796" w:name="_Toc56677135"/>
      <w:bookmarkStart w:id="2797" w:name="_Toc56696383"/>
      <w:bookmarkStart w:id="2798" w:name="_Toc81227729"/>
      <w:bookmarkStart w:id="2799" w:name="_Toc104238475"/>
      <w:bookmarkStart w:id="2800" w:name="_Toc104238932"/>
      <w:bookmarkStart w:id="2801" w:name="_Toc104388742"/>
      <w:bookmarkStart w:id="2802" w:name="_Toc183521425"/>
      <w:r w:rsidRPr="003B2883">
        <w:rPr>
          <w:lang w:val="en-US"/>
        </w:rPr>
        <w:t>6.1.6.2.46</w:t>
      </w:r>
      <w:r w:rsidRPr="003B2883">
        <w:rPr>
          <w:lang w:val="en-US"/>
        </w:rPr>
        <w:tab/>
        <w:t>Type: PWSResponseData</w:t>
      </w:r>
      <w:bookmarkEnd w:id="2792"/>
      <w:bookmarkEnd w:id="2793"/>
      <w:bookmarkEnd w:id="2794"/>
      <w:bookmarkEnd w:id="2795"/>
      <w:bookmarkEnd w:id="2796"/>
      <w:bookmarkEnd w:id="2797"/>
      <w:bookmarkEnd w:id="2798"/>
      <w:bookmarkEnd w:id="2799"/>
      <w:bookmarkEnd w:id="2800"/>
      <w:bookmarkEnd w:id="2801"/>
      <w:bookmarkEnd w:id="2802"/>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2715FF">
            <w:pPr>
              <w:pStyle w:val="TAL"/>
              <w:rPr>
                <w:rFonts w:cs="Arial"/>
                <w:szCs w:val="18"/>
                <w:lang w:eastAsia="zh-CN"/>
              </w:rPr>
            </w:pPr>
            <w:r w:rsidRPr="002715FF">
              <w:t>This IE shall identify the message type of the message being sent. Its value is the numeric code of the Procedure Code defined in ASN.1 in clause 9.4.7 in 3GPP TS 38.413 [12].</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9A30FA">
      <w:pPr>
        <w:pStyle w:val="Heading5"/>
        <w:rPr>
          <w:lang w:val="en-US"/>
        </w:rPr>
      </w:pPr>
      <w:bookmarkStart w:id="2803" w:name="_Toc25156404"/>
      <w:bookmarkStart w:id="2804" w:name="_Toc34124706"/>
      <w:bookmarkStart w:id="2805" w:name="_Toc43207830"/>
      <w:bookmarkStart w:id="2806" w:name="_Toc49857300"/>
      <w:bookmarkStart w:id="2807" w:name="_Toc56677136"/>
      <w:bookmarkStart w:id="2808" w:name="_Toc56696384"/>
      <w:bookmarkStart w:id="2809" w:name="_Toc81227730"/>
      <w:bookmarkStart w:id="2810" w:name="_Toc104238476"/>
      <w:bookmarkStart w:id="2811" w:name="_Toc104238933"/>
      <w:bookmarkStart w:id="2812" w:name="_Toc104388743"/>
      <w:bookmarkStart w:id="2813" w:name="_Toc183521426"/>
      <w:r w:rsidRPr="003B2883">
        <w:rPr>
          <w:lang w:val="en-US"/>
        </w:rPr>
        <w:t>6.1.6.2.47</w:t>
      </w:r>
      <w:r w:rsidRPr="003B2883">
        <w:rPr>
          <w:lang w:val="en-US"/>
        </w:rPr>
        <w:tab/>
        <w:t>Type: PWSErrorData</w:t>
      </w:r>
      <w:bookmarkEnd w:id="2803"/>
      <w:bookmarkEnd w:id="2804"/>
      <w:bookmarkEnd w:id="2805"/>
      <w:bookmarkEnd w:id="2806"/>
      <w:bookmarkEnd w:id="2807"/>
      <w:bookmarkEnd w:id="2808"/>
      <w:bookmarkEnd w:id="2809"/>
      <w:bookmarkEnd w:id="2810"/>
      <w:bookmarkEnd w:id="2811"/>
      <w:bookmarkEnd w:id="2812"/>
      <w:bookmarkEnd w:id="2813"/>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9A30FA">
      <w:pPr>
        <w:pStyle w:val="Heading5"/>
        <w:rPr>
          <w:lang w:eastAsia="zh-CN"/>
        </w:rPr>
      </w:pPr>
      <w:bookmarkStart w:id="2814" w:name="_Toc25156405"/>
      <w:bookmarkStart w:id="2815" w:name="_Toc34124707"/>
      <w:bookmarkStart w:id="2816" w:name="_Toc43207831"/>
      <w:bookmarkStart w:id="2817" w:name="_Toc49857301"/>
      <w:bookmarkStart w:id="2818" w:name="_Toc56677137"/>
      <w:bookmarkStart w:id="2819" w:name="_Toc56696385"/>
      <w:bookmarkStart w:id="2820" w:name="_Toc81227731"/>
      <w:bookmarkStart w:id="2821" w:name="_Toc104238477"/>
      <w:bookmarkStart w:id="2822" w:name="_Toc104238934"/>
      <w:bookmarkStart w:id="2823" w:name="_Toc104388744"/>
      <w:bookmarkStart w:id="2824" w:name="_Toc183521427"/>
      <w:r w:rsidRPr="003B2883">
        <w:t>6.1.6.2.48</w:t>
      </w:r>
      <w:r w:rsidRPr="003B2883">
        <w:tab/>
        <w:t>Void</w:t>
      </w:r>
      <w:bookmarkEnd w:id="2814"/>
      <w:bookmarkEnd w:id="2815"/>
      <w:bookmarkEnd w:id="2816"/>
      <w:bookmarkEnd w:id="2817"/>
      <w:bookmarkEnd w:id="2818"/>
      <w:bookmarkEnd w:id="2819"/>
      <w:bookmarkEnd w:id="2820"/>
      <w:bookmarkEnd w:id="2821"/>
      <w:bookmarkEnd w:id="2822"/>
      <w:bookmarkEnd w:id="2823"/>
      <w:bookmarkEnd w:id="2824"/>
    </w:p>
    <w:p w14:paraId="59938CE9" w14:textId="77777777" w:rsidR="00602AC0" w:rsidRPr="003B2883" w:rsidRDefault="00602AC0" w:rsidP="00602AC0"/>
    <w:p w14:paraId="0C91B6E4" w14:textId="77777777" w:rsidR="00602AC0" w:rsidRPr="003B2883" w:rsidRDefault="00602AC0" w:rsidP="009A30FA">
      <w:pPr>
        <w:pStyle w:val="Heading5"/>
        <w:rPr>
          <w:lang w:eastAsia="zh-CN"/>
        </w:rPr>
      </w:pPr>
      <w:bookmarkStart w:id="2825" w:name="_Toc25156406"/>
      <w:bookmarkStart w:id="2826" w:name="_Toc34124708"/>
      <w:bookmarkStart w:id="2827" w:name="_Toc43207832"/>
      <w:bookmarkStart w:id="2828" w:name="_Toc49857302"/>
      <w:bookmarkStart w:id="2829" w:name="_Toc56677138"/>
      <w:bookmarkStart w:id="2830" w:name="_Toc56696386"/>
      <w:bookmarkStart w:id="2831" w:name="_Toc81227732"/>
      <w:bookmarkStart w:id="2832" w:name="_Toc104238478"/>
      <w:bookmarkStart w:id="2833" w:name="_Toc104238935"/>
      <w:bookmarkStart w:id="2834" w:name="_Toc104388745"/>
      <w:bookmarkStart w:id="2835" w:name="_Toc183521428"/>
      <w:r w:rsidRPr="003B2883">
        <w:lastRenderedPageBreak/>
        <w:t>6.1.6.2.49</w:t>
      </w:r>
      <w:r w:rsidRPr="003B2883">
        <w:tab/>
        <w:t xml:space="preserve">Type: </w:t>
      </w:r>
      <w:r w:rsidRPr="003B2883">
        <w:rPr>
          <w:lang w:eastAsia="zh-CN"/>
        </w:rPr>
        <w:t>NgKsi</w:t>
      </w:r>
      <w:bookmarkEnd w:id="2825"/>
      <w:bookmarkEnd w:id="2826"/>
      <w:bookmarkEnd w:id="2827"/>
      <w:bookmarkEnd w:id="2828"/>
      <w:bookmarkEnd w:id="2829"/>
      <w:bookmarkEnd w:id="2830"/>
      <w:bookmarkEnd w:id="2831"/>
      <w:bookmarkEnd w:id="2832"/>
      <w:bookmarkEnd w:id="2833"/>
      <w:bookmarkEnd w:id="2834"/>
      <w:bookmarkEnd w:id="2835"/>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9A30FA">
      <w:pPr>
        <w:pStyle w:val="Heading5"/>
        <w:rPr>
          <w:lang w:eastAsia="zh-CN"/>
        </w:rPr>
      </w:pPr>
      <w:bookmarkStart w:id="2836" w:name="_Toc25156407"/>
      <w:bookmarkStart w:id="2837" w:name="_Toc34124709"/>
      <w:bookmarkStart w:id="2838" w:name="_Toc43207833"/>
      <w:bookmarkStart w:id="2839" w:name="_Toc49857303"/>
      <w:bookmarkStart w:id="2840" w:name="_Toc56677139"/>
      <w:bookmarkStart w:id="2841" w:name="_Toc56696387"/>
      <w:bookmarkStart w:id="2842" w:name="_Toc81227733"/>
      <w:bookmarkStart w:id="2843" w:name="_Toc104238479"/>
      <w:bookmarkStart w:id="2844" w:name="_Toc104238936"/>
      <w:bookmarkStart w:id="2845" w:name="_Toc104388746"/>
      <w:bookmarkStart w:id="2846" w:name="_Toc183521429"/>
      <w:r w:rsidRPr="003B2883">
        <w:t>6.1.6.2.50</w:t>
      </w:r>
      <w:r w:rsidRPr="003B2883">
        <w:tab/>
        <w:t xml:space="preserve">Type: </w:t>
      </w:r>
      <w:r w:rsidRPr="003B2883">
        <w:rPr>
          <w:lang w:eastAsia="zh-CN"/>
        </w:rPr>
        <w:t>KeyAmf</w:t>
      </w:r>
      <w:bookmarkEnd w:id="2836"/>
      <w:bookmarkEnd w:id="2837"/>
      <w:bookmarkEnd w:id="2838"/>
      <w:bookmarkEnd w:id="2839"/>
      <w:bookmarkEnd w:id="2840"/>
      <w:bookmarkEnd w:id="2841"/>
      <w:bookmarkEnd w:id="2842"/>
      <w:bookmarkEnd w:id="2843"/>
      <w:bookmarkEnd w:id="2844"/>
      <w:bookmarkEnd w:id="2845"/>
      <w:bookmarkEnd w:id="2846"/>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9A30FA">
      <w:pPr>
        <w:pStyle w:val="Heading5"/>
        <w:rPr>
          <w:lang w:eastAsia="zh-CN"/>
        </w:rPr>
      </w:pPr>
      <w:bookmarkStart w:id="2847" w:name="_Toc25156408"/>
      <w:bookmarkStart w:id="2848" w:name="_Toc34124710"/>
      <w:bookmarkStart w:id="2849" w:name="_Toc43207834"/>
      <w:bookmarkStart w:id="2850" w:name="_Toc49857304"/>
      <w:bookmarkStart w:id="2851" w:name="_Toc56677140"/>
      <w:bookmarkStart w:id="2852" w:name="_Toc56696388"/>
      <w:bookmarkStart w:id="2853" w:name="_Toc81227734"/>
      <w:bookmarkStart w:id="2854" w:name="_Toc104238480"/>
      <w:bookmarkStart w:id="2855" w:name="_Toc104238937"/>
      <w:bookmarkStart w:id="2856" w:name="_Toc104388747"/>
      <w:bookmarkStart w:id="2857" w:name="_Toc183521430"/>
      <w:r w:rsidRPr="003B2883">
        <w:t>6.1.6.2.51</w:t>
      </w:r>
      <w:r w:rsidRPr="003B2883">
        <w:tab/>
        <w:t xml:space="preserve">Type: </w:t>
      </w:r>
      <w:r w:rsidRPr="003B2883">
        <w:rPr>
          <w:lang w:eastAsia="zh-CN"/>
        </w:rPr>
        <w:t>ExpectedUeBehavior</w:t>
      </w:r>
      <w:bookmarkEnd w:id="2847"/>
      <w:bookmarkEnd w:id="2848"/>
      <w:bookmarkEnd w:id="2849"/>
      <w:bookmarkEnd w:id="2850"/>
      <w:bookmarkEnd w:id="2851"/>
      <w:bookmarkEnd w:id="2852"/>
      <w:bookmarkEnd w:id="2853"/>
      <w:bookmarkEnd w:id="2854"/>
      <w:bookmarkEnd w:id="2855"/>
      <w:bookmarkEnd w:id="2856"/>
      <w:bookmarkEnd w:id="2857"/>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9A30FA">
      <w:pPr>
        <w:pStyle w:val="Heading5"/>
        <w:rPr>
          <w:lang w:eastAsia="zh-CN"/>
        </w:rPr>
      </w:pPr>
      <w:bookmarkStart w:id="2858" w:name="_Toc25156409"/>
      <w:bookmarkStart w:id="2859" w:name="_Toc34124711"/>
      <w:bookmarkStart w:id="2860" w:name="_Toc43207835"/>
      <w:bookmarkStart w:id="2861" w:name="_Toc49857305"/>
      <w:bookmarkStart w:id="2862" w:name="_Toc56677141"/>
      <w:bookmarkStart w:id="2863" w:name="_Toc56696389"/>
      <w:bookmarkStart w:id="2864" w:name="_Toc81227735"/>
      <w:bookmarkStart w:id="2865" w:name="_Toc104238481"/>
      <w:bookmarkStart w:id="2866" w:name="_Toc104238938"/>
      <w:bookmarkStart w:id="2867" w:name="_Toc104388748"/>
      <w:bookmarkStart w:id="2868" w:name="_Toc183521431"/>
      <w:r w:rsidRPr="003B2883">
        <w:t>6.1.6.2.52</w:t>
      </w:r>
      <w:r w:rsidRPr="003B2883">
        <w:tab/>
        <w:t xml:space="preserve">Type: </w:t>
      </w:r>
      <w:r w:rsidRPr="003B2883">
        <w:rPr>
          <w:lang w:eastAsia="zh-CN"/>
        </w:rPr>
        <w:t>UeRegStatusUpdateRspData</w:t>
      </w:r>
      <w:bookmarkEnd w:id="2858"/>
      <w:bookmarkEnd w:id="2859"/>
      <w:bookmarkEnd w:id="2860"/>
      <w:bookmarkEnd w:id="2861"/>
      <w:bookmarkEnd w:id="2862"/>
      <w:bookmarkEnd w:id="2863"/>
      <w:bookmarkEnd w:id="2864"/>
      <w:bookmarkEnd w:id="2865"/>
      <w:bookmarkEnd w:id="2866"/>
      <w:bookmarkEnd w:id="2867"/>
      <w:bookmarkEnd w:id="2868"/>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9A30FA">
      <w:pPr>
        <w:pStyle w:val="Heading5"/>
        <w:rPr>
          <w:lang w:eastAsia="zh-CN"/>
        </w:rPr>
      </w:pPr>
      <w:bookmarkStart w:id="2869" w:name="_Toc25156410"/>
      <w:bookmarkStart w:id="2870" w:name="_Toc34124712"/>
      <w:bookmarkStart w:id="2871" w:name="_Toc43207836"/>
      <w:bookmarkStart w:id="2872" w:name="_Toc49857306"/>
      <w:bookmarkStart w:id="2873" w:name="_Toc56677142"/>
      <w:bookmarkStart w:id="2874" w:name="_Toc56696390"/>
      <w:bookmarkStart w:id="2875" w:name="_Toc81227736"/>
      <w:bookmarkStart w:id="2876" w:name="_Toc104238482"/>
      <w:bookmarkStart w:id="2877" w:name="_Toc104238939"/>
      <w:bookmarkStart w:id="2878" w:name="_Toc104388749"/>
      <w:bookmarkStart w:id="2879" w:name="_Toc183521432"/>
      <w:r w:rsidRPr="003B2883">
        <w:t>6.1.6.2.53</w:t>
      </w:r>
      <w:r w:rsidRPr="003B2883">
        <w:tab/>
        <w:t>Type: N2Ran</w:t>
      </w:r>
      <w:r w:rsidRPr="003B2883">
        <w:rPr>
          <w:lang w:val="en-US"/>
        </w:rPr>
        <w:t>Information</w:t>
      </w:r>
      <w:bookmarkEnd w:id="2869"/>
      <w:bookmarkEnd w:id="2870"/>
      <w:bookmarkEnd w:id="2871"/>
      <w:bookmarkEnd w:id="2872"/>
      <w:bookmarkEnd w:id="2873"/>
      <w:bookmarkEnd w:id="2874"/>
      <w:bookmarkEnd w:id="2875"/>
      <w:bookmarkEnd w:id="2876"/>
      <w:bookmarkEnd w:id="2877"/>
      <w:bookmarkEnd w:id="2878"/>
      <w:bookmarkEnd w:id="2879"/>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9A30FA">
      <w:pPr>
        <w:pStyle w:val="Heading5"/>
        <w:rPr>
          <w:lang w:eastAsia="zh-CN"/>
        </w:rPr>
      </w:pPr>
      <w:bookmarkStart w:id="2880" w:name="_Toc25156411"/>
      <w:bookmarkStart w:id="2881" w:name="_Toc34124713"/>
      <w:bookmarkStart w:id="2882" w:name="_Toc43207837"/>
      <w:bookmarkStart w:id="2883" w:name="_Toc49857307"/>
      <w:bookmarkStart w:id="2884" w:name="_Toc56677143"/>
      <w:bookmarkStart w:id="2885" w:name="_Toc56696391"/>
      <w:bookmarkStart w:id="2886" w:name="_Toc81227737"/>
      <w:bookmarkStart w:id="2887" w:name="_Toc104238483"/>
      <w:bookmarkStart w:id="2888" w:name="_Toc104238940"/>
      <w:bookmarkStart w:id="2889" w:name="_Toc104388750"/>
      <w:bookmarkStart w:id="2890" w:name="_Toc183521433"/>
      <w:r w:rsidRPr="003B2883">
        <w:lastRenderedPageBreak/>
        <w:t>6.1.6.2.54</w:t>
      </w:r>
      <w:r w:rsidRPr="003B2883">
        <w:tab/>
        <w:t xml:space="preserve">Type: </w:t>
      </w:r>
      <w:r w:rsidRPr="003B2883">
        <w:rPr>
          <w:lang w:eastAsia="zh-CN"/>
        </w:rPr>
        <w:t>N2InfoNotificationRspData</w:t>
      </w:r>
      <w:bookmarkEnd w:id="2880"/>
      <w:bookmarkEnd w:id="2881"/>
      <w:bookmarkEnd w:id="2882"/>
      <w:bookmarkEnd w:id="2883"/>
      <w:bookmarkEnd w:id="2884"/>
      <w:bookmarkEnd w:id="2885"/>
      <w:bookmarkEnd w:id="2886"/>
      <w:bookmarkEnd w:id="2887"/>
      <w:bookmarkEnd w:id="2888"/>
      <w:bookmarkEnd w:id="2889"/>
      <w:bookmarkEnd w:id="2890"/>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593E5C" w:rsidRPr="003B2883" w14:paraId="0F44E2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C44D28" w14:textId="79BF18C6" w:rsidR="00593E5C" w:rsidRPr="003B2883" w:rsidRDefault="00593E5C" w:rsidP="00593E5C">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76D0B39F" w14:textId="332654D9" w:rsidR="00593E5C" w:rsidRPr="003B2883" w:rsidRDefault="00593E5C" w:rsidP="00593E5C">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3F87CE87" w14:textId="6091D87B" w:rsidR="00593E5C" w:rsidRPr="003B2883" w:rsidRDefault="00593E5C" w:rsidP="00593E5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ADCF2" w14:textId="562AC3BE" w:rsidR="00593E5C" w:rsidRPr="003B2883" w:rsidRDefault="00593E5C" w:rsidP="00593E5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A440CA" w14:textId="77777777" w:rsidR="00593E5C" w:rsidRDefault="00593E5C" w:rsidP="00593E5C">
            <w:pPr>
              <w:pStyle w:val="TAL"/>
              <w:rPr>
                <w:lang w:eastAsia="zh-CN"/>
              </w:rPr>
            </w:pPr>
            <w:r>
              <w:rPr>
                <w:lang w:eastAsia="zh-CN"/>
              </w:rPr>
              <w:t>This IE shall be present in the N2InfoNotify response sent by the source AMF to the target AMF during an</w:t>
            </w:r>
          </w:p>
          <w:p w14:paraId="55566D62" w14:textId="77777777" w:rsidR="00593E5C" w:rsidRDefault="00593E5C" w:rsidP="00593E5C">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6FAF26EF" w14:textId="77777777" w:rsidR="00593E5C" w:rsidRDefault="00593E5C" w:rsidP="00593E5C">
            <w:pPr>
              <w:pStyle w:val="TAL"/>
              <w:rPr>
                <w:lang w:eastAsia="zh-CN"/>
              </w:rPr>
            </w:pPr>
          </w:p>
          <w:p w14:paraId="2D7592F7" w14:textId="77777777" w:rsidR="00593E5C" w:rsidRDefault="00593E5C" w:rsidP="00593E5C">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1293D630" w14:textId="77777777" w:rsidR="00593E5C" w:rsidRDefault="00593E5C" w:rsidP="00593E5C">
            <w:pPr>
              <w:pStyle w:val="TAL"/>
              <w:rPr>
                <w:lang w:eastAsia="zh-CN"/>
              </w:rPr>
            </w:pPr>
          </w:p>
          <w:p w14:paraId="33CB09D4" w14:textId="4C8CBBB7" w:rsidR="00593E5C" w:rsidRPr="003B2883" w:rsidRDefault="00593E5C" w:rsidP="00593E5C">
            <w:pPr>
              <w:pStyle w:val="TAL"/>
              <w:rPr>
                <w:lang w:eastAsia="zh-CN"/>
              </w:rPr>
            </w:pPr>
            <w:r>
              <w:rPr>
                <w:lang w:eastAsia="zh-CN"/>
              </w:rPr>
              <w:t>The sNssai IE and subjectToHo IE shall not be included in N2SmInformation.</w:t>
            </w:r>
          </w:p>
        </w:tc>
      </w:tr>
    </w:tbl>
    <w:p w14:paraId="0EC9C8D6" w14:textId="77777777" w:rsidR="00602AC0" w:rsidRDefault="00602AC0" w:rsidP="00602AC0">
      <w:pPr>
        <w:rPr>
          <w:lang w:val="en-US"/>
        </w:rPr>
      </w:pPr>
    </w:p>
    <w:p w14:paraId="6E2A7F93" w14:textId="77777777" w:rsidR="00602AC0" w:rsidRPr="003B2883" w:rsidRDefault="00602AC0" w:rsidP="009A30FA">
      <w:pPr>
        <w:pStyle w:val="Heading5"/>
        <w:rPr>
          <w:lang w:eastAsia="zh-CN"/>
        </w:rPr>
      </w:pPr>
      <w:bookmarkStart w:id="2891" w:name="_Toc25156412"/>
      <w:bookmarkStart w:id="2892" w:name="_Toc34124714"/>
      <w:bookmarkStart w:id="2893" w:name="_Toc43207838"/>
      <w:bookmarkStart w:id="2894" w:name="_Toc49857308"/>
      <w:bookmarkStart w:id="2895" w:name="_Toc56677144"/>
      <w:bookmarkStart w:id="2896" w:name="_Toc56696392"/>
      <w:bookmarkStart w:id="2897" w:name="_Toc81227738"/>
      <w:bookmarkStart w:id="2898" w:name="_Toc104238484"/>
      <w:bookmarkStart w:id="2899" w:name="_Toc104238941"/>
      <w:bookmarkStart w:id="2900" w:name="_Toc104388751"/>
      <w:bookmarkStart w:id="2901" w:name="_Toc183521434"/>
      <w:r w:rsidRPr="003B2883">
        <w:t>6.1.6.2.</w:t>
      </w:r>
      <w:r>
        <w:t>55</w:t>
      </w:r>
      <w:r w:rsidRPr="003B2883">
        <w:tab/>
        <w:t xml:space="preserve">Type: </w:t>
      </w:r>
      <w:r>
        <w:rPr>
          <w:lang w:eastAsia="zh-CN"/>
        </w:rPr>
        <w:t>SmallDataRateStatusInfo</w:t>
      </w:r>
      <w:bookmarkEnd w:id="2891"/>
      <w:bookmarkEnd w:id="2892"/>
      <w:bookmarkEnd w:id="2893"/>
      <w:bookmarkEnd w:id="2894"/>
      <w:bookmarkEnd w:id="2895"/>
      <w:bookmarkEnd w:id="2896"/>
      <w:bookmarkEnd w:id="2897"/>
      <w:bookmarkEnd w:id="2898"/>
      <w:bookmarkEnd w:id="2899"/>
      <w:bookmarkEnd w:id="2900"/>
      <w:bookmarkEnd w:id="2901"/>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9A30FA">
      <w:pPr>
        <w:pStyle w:val="Heading5"/>
        <w:rPr>
          <w:lang w:eastAsia="zh-CN"/>
        </w:rPr>
      </w:pPr>
      <w:bookmarkStart w:id="2902" w:name="_Toc34124715"/>
      <w:bookmarkStart w:id="2903" w:name="_Toc43207839"/>
      <w:bookmarkStart w:id="2904" w:name="_Toc49857309"/>
      <w:bookmarkStart w:id="2905" w:name="_Toc56677145"/>
      <w:bookmarkStart w:id="2906" w:name="_Toc56696393"/>
      <w:bookmarkStart w:id="2907" w:name="_Toc81227739"/>
      <w:bookmarkStart w:id="2908" w:name="_Toc104238485"/>
      <w:bookmarkStart w:id="2909" w:name="_Toc104238942"/>
      <w:bookmarkStart w:id="2910" w:name="_Toc104388752"/>
      <w:bookmarkStart w:id="2911" w:name="_Toc183521435"/>
      <w:r w:rsidRPr="003B2883">
        <w:t>6.1.6.2.</w:t>
      </w:r>
      <w:r>
        <w:t>56</w:t>
      </w:r>
      <w:r w:rsidRPr="003B2883">
        <w:tab/>
        <w:t xml:space="preserve">Type: </w:t>
      </w:r>
      <w:r>
        <w:rPr>
          <w:lang w:eastAsia="zh-CN"/>
        </w:rPr>
        <w:t>SmfChangeInfo</w:t>
      </w:r>
      <w:bookmarkEnd w:id="2902"/>
      <w:bookmarkEnd w:id="2903"/>
      <w:bookmarkEnd w:id="2904"/>
      <w:bookmarkEnd w:id="2905"/>
      <w:bookmarkEnd w:id="2906"/>
      <w:bookmarkEnd w:id="2907"/>
      <w:bookmarkEnd w:id="2908"/>
      <w:bookmarkEnd w:id="2909"/>
      <w:bookmarkEnd w:id="2910"/>
      <w:bookmarkEnd w:id="2911"/>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9A30FA">
      <w:pPr>
        <w:pStyle w:val="Heading5"/>
        <w:rPr>
          <w:lang w:eastAsia="zh-CN"/>
        </w:rPr>
      </w:pPr>
      <w:bookmarkStart w:id="2912" w:name="_Toc20137457"/>
      <w:bookmarkStart w:id="2913" w:name="_Toc34124716"/>
      <w:bookmarkStart w:id="2914" w:name="_Toc43207840"/>
      <w:bookmarkStart w:id="2915" w:name="_Toc49857310"/>
      <w:bookmarkStart w:id="2916" w:name="_Toc56677146"/>
      <w:bookmarkStart w:id="2917" w:name="_Toc56696394"/>
      <w:bookmarkStart w:id="2918" w:name="_Toc81227740"/>
      <w:bookmarkStart w:id="2919" w:name="_Toc104238486"/>
      <w:bookmarkStart w:id="2920" w:name="_Toc104238943"/>
      <w:bookmarkStart w:id="2921" w:name="_Toc104388753"/>
      <w:bookmarkStart w:id="2922" w:name="_Toc183521436"/>
      <w:r w:rsidRPr="003B2883">
        <w:lastRenderedPageBreak/>
        <w:t>6.1.6.2.</w:t>
      </w:r>
      <w:r>
        <w:t>57</w:t>
      </w:r>
      <w:r w:rsidRPr="003B2883">
        <w:tab/>
        <w:t xml:space="preserve">Type: </w:t>
      </w:r>
      <w:bookmarkEnd w:id="2912"/>
      <w:r>
        <w:rPr>
          <w:lang w:eastAsia="zh-CN"/>
        </w:rPr>
        <w:t>V2xContext</w:t>
      </w:r>
      <w:bookmarkEnd w:id="2913"/>
      <w:bookmarkEnd w:id="2914"/>
      <w:bookmarkEnd w:id="2915"/>
      <w:bookmarkEnd w:id="2916"/>
      <w:bookmarkEnd w:id="2917"/>
      <w:bookmarkEnd w:id="2918"/>
      <w:bookmarkEnd w:id="2919"/>
      <w:bookmarkEnd w:id="2920"/>
      <w:bookmarkEnd w:id="2921"/>
      <w:bookmarkEnd w:id="2922"/>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7E804D1" w14:textId="77777777" w:rsidR="00602AC0" w:rsidRPr="003A6884" w:rsidRDefault="00602AC0" w:rsidP="001D4998">
            <w:pPr>
              <w:pStyle w:val="TAL"/>
            </w:pPr>
            <w:r w:rsidRPr="003A6884">
              <w:t>nrV2xServicesAuth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0DA8D5" w14:textId="77777777" w:rsidR="00602AC0" w:rsidRPr="003A6884" w:rsidRDefault="00602AC0" w:rsidP="001D4998">
            <w:pPr>
              <w:pStyle w:val="TAL"/>
            </w:pPr>
            <w:r w:rsidRPr="003A6884">
              <w:t>NrV2xAuth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12C43A" w14:textId="77777777" w:rsidR="00602AC0" w:rsidRPr="003A6884" w:rsidRDefault="00602AC0" w:rsidP="001D4998">
            <w:pPr>
              <w:pStyle w:val="TAC"/>
            </w:pPr>
            <w:r w:rsidRPr="003A6884">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EBE89" w14:textId="77777777" w:rsidR="00602AC0" w:rsidRPr="003A6884" w:rsidRDefault="00602AC0" w:rsidP="001D4998">
            <w:pPr>
              <w:pStyle w:val="TAL"/>
              <w:rPr>
                <w:lang w:eastAsia="zh-CN"/>
              </w:rPr>
            </w:pPr>
            <w:r w:rsidRPr="003A6884">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FE062F7" w14:textId="77777777" w:rsidR="00602AC0" w:rsidRPr="003A6884" w:rsidRDefault="00602AC0" w:rsidP="001D4998">
            <w:pPr>
              <w:pStyle w:val="TAL"/>
              <w:rPr>
                <w:lang w:eastAsia="zh-CN"/>
              </w:rPr>
            </w:pPr>
            <w:r w:rsidRPr="003A6884">
              <w:t>This IE shall be present if the UE is authorized to use the NR sidelink for V2X services.</w:t>
            </w:r>
          </w:p>
        </w:tc>
      </w:tr>
      <w:tr w:rsidR="00602AC0" w:rsidRPr="003B2883" w14:paraId="7385EF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DDA6D23" w14:textId="77777777" w:rsidR="00602AC0" w:rsidRPr="003A6884" w:rsidRDefault="00602AC0" w:rsidP="001D4998">
            <w:pPr>
              <w:pStyle w:val="TAL"/>
            </w:pPr>
            <w:r w:rsidRPr="003A6884">
              <w:t>lteV2xServicesAuth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99B513" w14:textId="77777777" w:rsidR="00602AC0" w:rsidRPr="003A6884" w:rsidRDefault="00602AC0" w:rsidP="001D4998">
            <w:pPr>
              <w:pStyle w:val="TAL"/>
            </w:pPr>
            <w:r w:rsidRPr="003A6884">
              <w:t>LteV2xAuth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C4802E"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763C3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1F15CE8" w14:textId="77777777" w:rsidR="00602AC0" w:rsidRPr="003A6884" w:rsidRDefault="00602AC0" w:rsidP="001D4998">
            <w:pPr>
              <w:pStyle w:val="TAL"/>
            </w:pPr>
            <w:r w:rsidRPr="003A6884">
              <w:t>This IE shall be present if the UE is authorized to use the LTE sidelink for V2X services.</w:t>
            </w:r>
          </w:p>
        </w:tc>
      </w:tr>
      <w:tr w:rsidR="00602AC0" w:rsidRPr="003B2883" w14:paraId="3239CEEF"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453E611" w14:textId="77777777" w:rsidR="00602AC0" w:rsidRPr="003A6884" w:rsidRDefault="00602AC0" w:rsidP="001D4998">
            <w:pPr>
              <w:pStyle w:val="TAL"/>
            </w:pPr>
            <w:r w:rsidRPr="003A6884">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AE0672"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3A2F63"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38B8FC"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E1D9B73" w14:textId="77777777" w:rsidR="00602AC0" w:rsidRPr="003A6884" w:rsidRDefault="00602AC0" w:rsidP="001D4998">
            <w:pPr>
              <w:pStyle w:val="TAL"/>
            </w:pPr>
            <w:r w:rsidRPr="003A6884">
              <w:rPr>
                <w:rFonts w:cs="Arial"/>
                <w:szCs w:val="18"/>
                <w:lang w:eastAsia="zh-CN"/>
              </w:rPr>
              <w:t>This IE shall be present if the UE is authorized for NR V2X services.</w:t>
            </w:r>
          </w:p>
          <w:p w14:paraId="10E16704" w14:textId="77777777" w:rsidR="00602AC0" w:rsidRPr="003A6884" w:rsidRDefault="00602AC0" w:rsidP="001D4998">
            <w:pPr>
              <w:pStyle w:val="TAL"/>
            </w:pPr>
            <w:r w:rsidRPr="003A6884">
              <w:rPr>
                <w:rFonts w:cs="Arial"/>
                <w:szCs w:val="18"/>
                <w:lang w:eastAsia="zh-CN"/>
              </w:rPr>
              <w:t>When present, this IE contains s</w:t>
            </w:r>
            <w:r w:rsidRPr="003A6884">
              <w:t>ubscription data on UE-PC5-AMBR for NR V2X services.</w:t>
            </w:r>
          </w:p>
        </w:tc>
      </w:tr>
      <w:tr w:rsidR="00602AC0" w:rsidRPr="003B2883" w14:paraId="0073938B"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EC46F6D" w14:textId="77777777" w:rsidR="00602AC0" w:rsidRPr="003A6884" w:rsidRDefault="00602AC0" w:rsidP="001D4998">
            <w:pPr>
              <w:pStyle w:val="TAL"/>
            </w:pPr>
            <w:r w:rsidRPr="003A6884">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0F3A92E"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ADF180"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16804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04444C20" w14:textId="77777777" w:rsidR="00602AC0" w:rsidRPr="003A6884" w:rsidRDefault="00602AC0" w:rsidP="001D4998">
            <w:pPr>
              <w:pStyle w:val="TAL"/>
            </w:pPr>
            <w:r w:rsidRPr="003A6884">
              <w:rPr>
                <w:rFonts w:cs="Arial"/>
                <w:szCs w:val="18"/>
                <w:lang w:eastAsia="zh-CN"/>
              </w:rPr>
              <w:t>This IE shall be present if the UE is authorized for LTE V2X services.</w:t>
            </w:r>
          </w:p>
          <w:p w14:paraId="4B290A0E" w14:textId="77777777" w:rsidR="00602AC0" w:rsidRPr="003A6884" w:rsidRDefault="00602AC0" w:rsidP="001D4998">
            <w:pPr>
              <w:pStyle w:val="TAL"/>
            </w:pPr>
            <w:r w:rsidRPr="003A6884">
              <w:rPr>
                <w:rFonts w:cs="Arial"/>
                <w:szCs w:val="18"/>
                <w:lang w:eastAsia="zh-CN"/>
              </w:rPr>
              <w:t>When present, this IE contains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2715FF">
            <w:pPr>
              <w:pStyle w:val="TAL"/>
            </w:pPr>
            <w:r w:rsidRPr="002715FF">
              <w:t>When present, this IE contains</w:t>
            </w:r>
            <w:r w:rsidRPr="002715FF">
              <w:rPr>
                <w:rFonts w:hint="eastAsia"/>
              </w:rPr>
              <w:t xml:space="preserve"> </w:t>
            </w:r>
            <w:r w:rsidRPr="002715FF">
              <w:t>policy data on the PC5 QoS parameters.</w:t>
            </w:r>
          </w:p>
        </w:tc>
      </w:tr>
    </w:tbl>
    <w:p w14:paraId="2E84232D" w14:textId="77777777" w:rsidR="00602AC0" w:rsidRDefault="00602AC0" w:rsidP="00602AC0">
      <w:pPr>
        <w:rPr>
          <w:lang w:val="en-US"/>
        </w:rPr>
      </w:pPr>
    </w:p>
    <w:p w14:paraId="1E464872" w14:textId="77777777" w:rsidR="003A5B4C" w:rsidRPr="003B2883" w:rsidRDefault="003A5B4C" w:rsidP="009A30FA">
      <w:pPr>
        <w:pStyle w:val="Heading5"/>
        <w:rPr>
          <w:lang w:eastAsia="zh-CN"/>
        </w:rPr>
      </w:pPr>
      <w:bookmarkStart w:id="2923" w:name="_Toc43207841"/>
      <w:bookmarkStart w:id="2924" w:name="_Toc49857311"/>
      <w:bookmarkStart w:id="2925" w:name="_Toc56677147"/>
      <w:bookmarkStart w:id="2926" w:name="_Toc56696395"/>
      <w:bookmarkStart w:id="2927" w:name="_Toc81227741"/>
      <w:bookmarkStart w:id="2928" w:name="_Toc104238487"/>
      <w:bookmarkStart w:id="2929" w:name="_Toc104238944"/>
      <w:bookmarkStart w:id="2930" w:name="_Toc104388754"/>
      <w:bookmarkStart w:id="2931" w:name="_Toc183521437"/>
      <w:r w:rsidRPr="003B2883">
        <w:lastRenderedPageBreak/>
        <w:t>6.1.6.2.</w:t>
      </w:r>
      <w:r>
        <w:t>58</w:t>
      </w:r>
      <w:r w:rsidRPr="003B2883">
        <w:tab/>
        <w:t xml:space="preserve">Type: </w:t>
      </w:r>
      <w:r>
        <w:t>I</w:t>
      </w:r>
      <w:r w:rsidRPr="006C1437">
        <w:t>mmediate</w:t>
      </w:r>
      <w:r>
        <w:t>MdtConf</w:t>
      </w:r>
      <w:bookmarkEnd w:id="2923"/>
      <w:bookmarkEnd w:id="2924"/>
      <w:bookmarkEnd w:id="2925"/>
      <w:bookmarkEnd w:id="2926"/>
      <w:bookmarkEnd w:id="2927"/>
      <w:bookmarkEnd w:id="2928"/>
      <w:bookmarkEnd w:id="2929"/>
      <w:bookmarkEnd w:id="2930"/>
      <w:bookmarkEnd w:id="2931"/>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9A30FA">
      <w:pPr>
        <w:pStyle w:val="Heading5"/>
        <w:rPr>
          <w:lang w:eastAsia="zh-CN"/>
        </w:rPr>
      </w:pPr>
      <w:bookmarkStart w:id="2932" w:name="_Toc43207842"/>
      <w:bookmarkStart w:id="2933" w:name="_Toc49857312"/>
      <w:bookmarkStart w:id="2934" w:name="_Toc56677148"/>
      <w:bookmarkStart w:id="2935" w:name="_Toc56696396"/>
      <w:bookmarkStart w:id="2936" w:name="_Toc81227742"/>
      <w:bookmarkStart w:id="2937" w:name="_Toc104238488"/>
      <w:bookmarkStart w:id="2938" w:name="_Toc104238945"/>
      <w:bookmarkStart w:id="2939" w:name="_Toc104388755"/>
      <w:bookmarkStart w:id="2940" w:name="_Toc183521438"/>
      <w:r w:rsidRPr="003B2883">
        <w:t>6.1.6.2.</w:t>
      </w:r>
      <w:r>
        <w:t>59</w:t>
      </w:r>
      <w:r w:rsidRPr="003B2883">
        <w:tab/>
        <w:t xml:space="preserve">Type: </w:t>
      </w:r>
      <w:r>
        <w:rPr>
          <w:lang w:val="en-US" w:eastAsia="zh-CN"/>
        </w:rPr>
        <w:t>V2x</w:t>
      </w:r>
      <w:r>
        <w:rPr>
          <w:lang w:eastAsia="zh-CN"/>
        </w:rPr>
        <w:t>Information</w:t>
      </w:r>
      <w:bookmarkEnd w:id="2932"/>
      <w:bookmarkEnd w:id="2933"/>
      <w:bookmarkEnd w:id="2934"/>
      <w:bookmarkEnd w:id="2935"/>
      <w:bookmarkEnd w:id="2936"/>
      <w:bookmarkEnd w:id="2937"/>
      <w:bookmarkEnd w:id="2938"/>
      <w:bookmarkEnd w:id="2939"/>
      <w:bookmarkEnd w:id="2940"/>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9A30FA">
      <w:pPr>
        <w:pStyle w:val="Heading5"/>
        <w:rPr>
          <w:lang w:eastAsia="zh-CN"/>
        </w:rPr>
      </w:pPr>
      <w:bookmarkStart w:id="2941" w:name="_Toc43208395"/>
      <w:bookmarkStart w:id="2942" w:name="_Toc43118222"/>
      <w:bookmarkStart w:id="2943" w:name="_Toc25157160"/>
      <w:bookmarkStart w:id="2944" w:name="_Toc49857313"/>
      <w:bookmarkStart w:id="2945" w:name="_Toc56677149"/>
      <w:bookmarkStart w:id="2946" w:name="_Toc56696397"/>
      <w:bookmarkStart w:id="2947" w:name="_Toc81227743"/>
      <w:bookmarkStart w:id="2948" w:name="_Toc104238489"/>
      <w:bookmarkStart w:id="2949" w:name="_Toc104238946"/>
      <w:bookmarkStart w:id="2950" w:name="_Toc104388756"/>
      <w:bookmarkStart w:id="2951" w:name="_Toc183521439"/>
      <w:r>
        <w:t>6.1.6.2.60</w:t>
      </w:r>
      <w:r>
        <w:tab/>
        <w:t>Type: EpsNas</w:t>
      </w:r>
      <w:r>
        <w:rPr>
          <w:lang w:eastAsia="zh-CN"/>
        </w:rPr>
        <w:t>SecurityMode</w:t>
      </w:r>
      <w:bookmarkEnd w:id="2941"/>
      <w:bookmarkEnd w:id="2942"/>
      <w:bookmarkEnd w:id="2943"/>
      <w:bookmarkEnd w:id="2944"/>
      <w:bookmarkEnd w:id="2945"/>
      <w:bookmarkEnd w:id="2946"/>
      <w:bookmarkEnd w:id="2947"/>
      <w:bookmarkEnd w:id="2948"/>
      <w:bookmarkEnd w:id="2949"/>
      <w:bookmarkEnd w:id="2950"/>
      <w:bookmarkEnd w:id="2951"/>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9A30FA">
      <w:pPr>
        <w:pStyle w:val="Heading5"/>
        <w:rPr>
          <w:lang w:eastAsia="zh-CN"/>
        </w:rPr>
      </w:pPr>
      <w:bookmarkStart w:id="2952" w:name="_Toc56677150"/>
      <w:bookmarkStart w:id="2953" w:name="_Toc56696398"/>
      <w:bookmarkStart w:id="2954" w:name="_Toc81227744"/>
      <w:bookmarkStart w:id="2955" w:name="_Toc104238490"/>
      <w:bookmarkStart w:id="2956" w:name="_Toc104238947"/>
      <w:bookmarkStart w:id="2957" w:name="_Toc104388757"/>
      <w:bookmarkStart w:id="2958" w:name="_Toc45030572"/>
      <w:bookmarkStart w:id="2959" w:name="_Toc183521440"/>
      <w:r>
        <w:lastRenderedPageBreak/>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2952"/>
      <w:bookmarkEnd w:id="2953"/>
      <w:bookmarkEnd w:id="2954"/>
      <w:bookmarkEnd w:id="2955"/>
      <w:bookmarkEnd w:id="2956"/>
      <w:bookmarkEnd w:id="2957"/>
      <w:bookmarkEnd w:id="2959"/>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2715FF">
            <w:pPr>
              <w:pStyle w:val="TAL"/>
              <w:rPr>
                <w:lang w:eastAsia="zh-CN"/>
              </w:rPr>
            </w:pPr>
            <w:r w:rsidRPr="002715F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9A30FA">
      <w:pPr>
        <w:pStyle w:val="Heading5"/>
        <w:rPr>
          <w:lang w:eastAsia="zh-CN"/>
        </w:rPr>
      </w:pPr>
      <w:bookmarkStart w:id="2960" w:name="_Toc56677151"/>
      <w:bookmarkStart w:id="2961" w:name="_Toc56696399"/>
      <w:bookmarkStart w:id="2962" w:name="_Toc81227745"/>
      <w:bookmarkStart w:id="2963" w:name="_Toc104238491"/>
      <w:bookmarkStart w:id="2964" w:name="_Toc104238948"/>
      <w:bookmarkStart w:id="2965" w:name="_Toc104388758"/>
      <w:bookmarkStart w:id="2966" w:name="_Toc183521441"/>
      <w:bookmarkEnd w:id="2958"/>
      <w:r w:rsidRPr="003B2883">
        <w:t>6.1.6.2.</w:t>
      </w:r>
      <w:r>
        <w:t>62</w:t>
      </w:r>
      <w:r w:rsidRPr="003B2883">
        <w:tab/>
        <w:t xml:space="preserve">Type: </w:t>
      </w:r>
      <w:r w:rsidRPr="003B2883">
        <w:rPr>
          <w:lang w:eastAsia="zh-CN"/>
        </w:rPr>
        <w:t>UeContext</w:t>
      </w:r>
      <w:r>
        <w:t>Relocate</w:t>
      </w:r>
      <w:r w:rsidRPr="003B2883">
        <w:rPr>
          <w:lang w:eastAsia="zh-CN"/>
        </w:rPr>
        <w:t>dData</w:t>
      </w:r>
      <w:bookmarkEnd w:id="2960"/>
      <w:bookmarkEnd w:id="2961"/>
      <w:bookmarkEnd w:id="2962"/>
      <w:bookmarkEnd w:id="2963"/>
      <w:bookmarkEnd w:id="2964"/>
      <w:bookmarkEnd w:id="2965"/>
      <w:bookmarkEnd w:id="2966"/>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9A30FA">
      <w:pPr>
        <w:pStyle w:val="Heading5"/>
        <w:rPr>
          <w:lang w:eastAsia="zh-CN"/>
        </w:rPr>
      </w:pPr>
      <w:bookmarkStart w:id="2967" w:name="_Toc56677152"/>
      <w:bookmarkStart w:id="2968" w:name="_Toc56696400"/>
      <w:bookmarkStart w:id="2969" w:name="_Toc81227746"/>
      <w:bookmarkStart w:id="2970" w:name="_Toc104238492"/>
      <w:bookmarkStart w:id="2971" w:name="_Toc104238949"/>
      <w:bookmarkStart w:id="2972" w:name="_Toc104388759"/>
      <w:bookmarkStart w:id="2973" w:name="_Toc183521442"/>
      <w:r w:rsidRPr="003B2883">
        <w:t>6.1.6.2.</w:t>
      </w:r>
      <w:r>
        <w:t>63</w:t>
      </w:r>
      <w:r w:rsidRPr="003B2883">
        <w:tab/>
      </w:r>
      <w:r w:rsidR="00BD33B8">
        <w:t>Void</w:t>
      </w:r>
      <w:bookmarkEnd w:id="2967"/>
      <w:bookmarkEnd w:id="2968"/>
      <w:bookmarkEnd w:id="2969"/>
      <w:bookmarkEnd w:id="2970"/>
      <w:bookmarkEnd w:id="2971"/>
      <w:bookmarkEnd w:id="2972"/>
      <w:bookmarkEnd w:id="2973"/>
    </w:p>
    <w:p w14:paraId="1DBA5D10" w14:textId="77777777" w:rsidR="00EB387E" w:rsidRDefault="00EB387E" w:rsidP="00602AC0">
      <w:pPr>
        <w:rPr>
          <w:lang w:val="en-US"/>
        </w:rPr>
      </w:pPr>
    </w:p>
    <w:p w14:paraId="1190F759" w14:textId="77777777" w:rsidR="006779BA" w:rsidRPr="00B3056F" w:rsidRDefault="006779BA" w:rsidP="009A30FA">
      <w:pPr>
        <w:pStyle w:val="Heading5"/>
      </w:pPr>
      <w:bookmarkStart w:id="2974" w:name="_Toc56677153"/>
      <w:bookmarkStart w:id="2975" w:name="_Toc56696401"/>
      <w:bookmarkStart w:id="2976" w:name="_Toc81227747"/>
      <w:bookmarkStart w:id="2977" w:name="_Toc104238493"/>
      <w:bookmarkStart w:id="2978" w:name="_Toc104238950"/>
      <w:bookmarkStart w:id="2979" w:name="_Toc104388760"/>
      <w:bookmarkStart w:id="2980" w:name="_Toc183521443"/>
      <w:r w:rsidRPr="00B3056F">
        <w:lastRenderedPageBreak/>
        <w:t>6.1.6.2.</w:t>
      </w:r>
      <w:bookmarkStart w:id="2981" w:name="_Toc27585278"/>
      <w:bookmarkStart w:id="2982" w:name="_Toc36457244"/>
      <w:r>
        <w:rPr>
          <w:lang w:eastAsia="zh-CN"/>
        </w:rPr>
        <w:t>64</w:t>
      </w:r>
      <w:r w:rsidRPr="00B3056F">
        <w:tab/>
        <w:t>Type: EcRestrictionData</w:t>
      </w:r>
      <w:bookmarkStart w:id="2983" w:name="_Toc45028138"/>
      <w:bookmarkStart w:id="2984" w:name="_Toc45028973"/>
      <w:bookmarkEnd w:id="2981"/>
      <w:bookmarkEnd w:id="2982"/>
      <w:r>
        <w:t>Wb</w:t>
      </w:r>
      <w:bookmarkEnd w:id="2974"/>
      <w:bookmarkEnd w:id="2975"/>
      <w:bookmarkEnd w:id="2976"/>
      <w:bookmarkEnd w:id="2977"/>
      <w:bookmarkEnd w:id="2978"/>
      <w:bookmarkEnd w:id="2979"/>
      <w:bookmarkEnd w:id="2980"/>
      <w:bookmarkEnd w:id="2983"/>
      <w:bookmarkEnd w:id="2984"/>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9A30FA">
      <w:pPr>
        <w:pStyle w:val="Heading5"/>
      </w:pPr>
      <w:bookmarkStart w:id="2985" w:name="_Toc81227748"/>
      <w:bookmarkStart w:id="2986" w:name="_Toc104238494"/>
      <w:bookmarkStart w:id="2987" w:name="_Toc104238951"/>
      <w:bookmarkStart w:id="2988" w:name="_Toc104388761"/>
      <w:bookmarkStart w:id="2989" w:name="_Toc183521444"/>
      <w:r w:rsidRPr="00B3056F">
        <w:t>6.1.6.2.</w:t>
      </w:r>
      <w:r>
        <w:rPr>
          <w:lang w:eastAsia="zh-CN"/>
        </w:rPr>
        <w:t>65</w:t>
      </w:r>
      <w:r w:rsidRPr="003B2883">
        <w:tab/>
        <w:t xml:space="preserve">Type: </w:t>
      </w:r>
      <w:r>
        <w:t>Ext</w:t>
      </w:r>
      <w:r w:rsidRPr="003B2883">
        <w:t>AmfEventSubscription</w:t>
      </w:r>
      <w:bookmarkEnd w:id="2985"/>
      <w:bookmarkEnd w:id="2986"/>
      <w:bookmarkEnd w:id="2987"/>
      <w:bookmarkEnd w:id="2988"/>
      <w:bookmarkEnd w:id="2989"/>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9A30FA">
      <w:pPr>
        <w:pStyle w:val="Heading5"/>
      </w:pPr>
      <w:bookmarkStart w:id="2990" w:name="_Toc81227749"/>
      <w:bookmarkStart w:id="2991" w:name="_Toc104238495"/>
      <w:bookmarkStart w:id="2992" w:name="_Toc104238952"/>
      <w:bookmarkStart w:id="2993" w:name="_Toc104388762"/>
      <w:bookmarkStart w:id="2994" w:name="_Toc183521445"/>
      <w:r w:rsidRPr="00B3056F">
        <w:lastRenderedPageBreak/>
        <w:t>6.1.6.2.</w:t>
      </w:r>
      <w:r>
        <w:rPr>
          <w:lang w:eastAsia="zh-CN"/>
        </w:rPr>
        <w:t>66</w:t>
      </w:r>
      <w:r w:rsidRPr="003B2883">
        <w:tab/>
        <w:t>Type: AmfEventSubscription</w:t>
      </w:r>
      <w:r>
        <w:t>AddInfo</w:t>
      </w:r>
      <w:bookmarkEnd w:id="2990"/>
      <w:bookmarkEnd w:id="2991"/>
      <w:bookmarkEnd w:id="2992"/>
      <w:bookmarkEnd w:id="2993"/>
      <w:bookmarkEnd w:id="2994"/>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233AC5" w:rsidRPr="003B2883" w14:paraId="7BF723AC"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2FC9A53D" w14:textId="165E3463" w:rsidR="00233AC5" w:rsidRDefault="00233AC5" w:rsidP="00233AC5">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65D4DE23" w14:textId="370C85B8" w:rsidR="00233AC5" w:rsidRDefault="00233AC5" w:rsidP="00233A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5AE1C5" w14:textId="7672AFD1" w:rsidR="00233AC5" w:rsidRDefault="00233AC5" w:rsidP="00233A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942279" w14:textId="28CFEC2C" w:rsidR="00233AC5" w:rsidRDefault="00233AC5" w:rsidP="00233AC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A42894" w14:textId="77777777" w:rsidR="00233AC5" w:rsidRDefault="00233AC5" w:rsidP="00233AC5">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73B59260" w14:textId="77777777" w:rsidR="00233AC5" w:rsidRDefault="00233AC5" w:rsidP="00233AC5">
            <w:pPr>
              <w:pStyle w:val="TAL"/>
              <w:rPr>
                <w:rFonts w:cs="Arial"/>
                <w:szCs w:val="18"/>
              </w:rPr>
            </w:pPr>
          </w:p>
          <w:p w14:paraId="17BD5A33" w14:textId="77777777" w:rsidR="00233AC5" w:rsidRDefault="00233AC5" w:rsidP="00233AC5">
            <w:pPr>
              <w:pStyle w:val="TAL"/>
              <w:rPr>
                <w:rFonts w:cs="Arial"/>
                <w:szCs w:val="18"/>
              </w:rPr>
            </w:pPr>
            <w:r>
              <w:rPr>
                <w:rFonts w:cs="Arial"/>
                <w:szCs w:val="18"/>
              </w:rPr>
              <w:t>When present, this IE shall be set as following:</w:t>
            </w:r>
          </w:p>
          <w:p w14:paraId="563A0A9A" w14:textId="77777777" w:rsidR="00233AC5" w:rsidRDefault="00233AC5" w:rsidP="00233AC5">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44FB68FA" w14:textId="0BB59901" w:rsidR="00233AC5" w:rsidRDefault="00233AC5" w:rsidP="00233AC5">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1961B7" w:rsidRPr="003B2883" w14:paraId="26CFDCB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46789465" w14:textId="1FA6D0CF" w:rsidR="001961B7" w:rsidRDefault="001961B7" w:rsidP="001961B7">
            <w:pPr>
              <w:pStyle w:val="TAL"/>
            </w:pPr>
            <w:r>
              <w:t>aoiStateList</w:t>
            </w:r>
          </w:p>
        </w:tc>
        <w:tc>
          <w:tcPr>
            <w:tcW w:w="1559" w:type="dxa"/>
            <w:tcBorders>
              <w:top w:val="single" w:sz="4" w:space="0" w:color="auto"/>
              <w:left w:val="single" w:sz="4" w:space="0" w:color="auto"/>
              <w:bottom w:val="single" w:sz="4" w:space="0" w:color="auto"/>
              <w:right w:val="single" w:sz="4" w:space="0" w:color="auto"/>
            </w:tcBorders>
          </w:tcPr>
          <w:p w14:paraId="1AE1C840" w14:textId="5DA56419" w:rsidR="001961B7" w:rsidRDefault="001961B7" w:rsidP="001961B7">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62CC05C1" w14:textId="2CFDF730" w:rsidR="001961B7" w:rsidRDefault="001961B7" w:rsidP="001961B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805BA65" w14:textId="2600B9B1" w:rsidR="001961B7" w:rsidRDefault="001961B7" w:rsidP="001961B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4E07932" w14:textId="77777777" w:rsidR="001961B7" w:rsidRDefault="001961B7" w:rsidP="001961B7">
            <w:pPr>
              <w:pStyle w:val="TAL"/>
              <w:rPr>
                <w:lang w:eastAsia="zh-CN"/>
              </w:rPr>
            </w:pPr>
            <w:bookmarkStart w:id="2995" w:name="_Hlk107589230"/>
            <w:r>
              <w:rPr>
                <w:rFonts w:hint="eastAsia"/>
                <w:lang w:eastAsia="zh-CN"/>
              </w:rPr>
              <w:t>M</w:t>
            </w:r>
            <w:r>
              <w:rPr>
                <w:lang w:eastAsia="zh-CN"/>
              </w:rPr>
              <w:t>ap of subscribed Area of Interest (AoI) Event State in the old AMF.</w:t>
            </w:r>
          </w:p>
          <w:p w14:paraId="329627FD" w14:textId="77777777" w:rsidR="001961B7" w:rsidRDefault="001961B7" w:rsidP="001961B7">
            <w:pPr>
              <w:pStyle w:val="TAL"/>
              <w:rPr>
                <w:lang w:eastAsia="zh-CN"/>
              </w:rPr>
            </w:pPr>
          </w:p>
          <w:p w14:paraId="4588F0EC" w14:textId="77777777" w:rsidR="001961B7" w:rsidRDefault="001961B7" w:rsidP="001961B7">
            <w:pPr>
              <w:pStyle w:val="TAL"/>
              <w:rPr>
                <w:lang w:eastAsia="zh-CN"/>
              </w:rPr>
            </w:pPr>
            <w:r>
              <w:rPr>
                <w:lang w:eastAsia="zh-CN"/>
              </w:rPr>
              <w:t xml:space="preserve">For the subscribed AoI Event(s), </w:t>
            </w:r>
            <w:r>
              <w:t xml:space="preserve">the JSON pointer </w:t>
            </w:r>
            <w:r>
              <w:rPr>
                <w:lang w:eastAsia="zh-CN"/>
              </w:rPr>
              <w:t>to an AmfEventArea element in the areaList IE of the AmfEvent data type (see clause </w:t>
            </w:r>
            <w:r w:rsidRPr="003B2883">
              <w:t>6.2.6.2.3</w:t>
            </w:r>
            <w:r>
              <w:t>)</w:t>
            </w:r>
            <w:r>
              <w:rPr>
                <w:lang w:eastAsia="zh-CN"/>
              </w:rPr>
              <w:t xml:space="preserve"> shall be the key of the map.</w:t>
            </w:r>
          </w:p>
          <w:bookmarkEnd w:id="2995"/>
          <w:p w14:paraId="318F69AC" w14:textId="77777777" w:rsidR="001961B7" w:rsidRDefault="001961B7" w:rsidP="001961B7">
            <w:pPr>
              <w:pStyle w:val="TAL"/>
              <w:rPr>
                <w:lang w:eastAsia="zh-CN"/>
              </w:rPr>
            </w:pPr>
          </w:p>
          <w:p w14:paraId="1ECC8325" w14:textId="015C1DC9" w:rsidR="001961B7" w:rsidRDefault="001961B7" w:rsidP="001961B7">
            <w:pPr>
              <w:pStyle w:val="TAL"/>
              <w:rPr>
                <w:rFonts w:cs="Arial"/>
                <w:szCs w:val="18"/>
              </w:rPr>
            </w:pPr>
            <w:r>
              <w:rPr>
                <w:rFonts w:cs="Arial"/>
                <w:szCs w:val="18"/>
              </w:rPr>
              <w:t>(NOTE </w:t>
            </w:r>
            <w:r w:rsidR="00430A26">
              <w:rPr>
                <w:rFonts w:cs="Arial"/>
                <w:szCs w:val="18"/>
              </w:rPr>
              <w:t>2</w:t>
            </w:r>
            <w:r>
              <w:rPr>
                <w:rFonts w:cs="Arial"/>
                <w:szCs w:val="18"/>
              </w:rPr>
              <w:t>)</w:t>
            </w:r>
          </w:p>
        </w:tc>
      </w:tr>
      <w:tr w:rsidR="00233AC5"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2523C2" w14:textId="77777777" w:rsidR="00233AC5" w:rsidRDefault="00233AC5" w:rsidP="00233AC5">
            <w:pPr>
              <w:pStyle w:val="TAN"/>
            </w:pPr>
            <w:r>
              <w:t>NOTE</w:t>
            </w:r>
            <w:r w:rsidR="00430A26">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072C198C" w14:textId="76EBBB72" w:rsidR="003678DC" w:rsidRDefault="003678DC" w:rsidP="003678DC">
            <w:pPr>
              <w:pStyle w:val="TAN"/>
            </w:pPr>
            <w:r>
              <w:t>NOTE </w:t>
            </w:r>
            <w:r w:rsidR="000249B0">
              <w:t>2</w:t>
            </w:r>
            <w:r>
              <w:t>:</w:t>
            </w:r>
            <w:r>
              <w:tab/>
              <w:t>The new AMF may use the information to determine whether the UE presence state in the AOI(s) has changed, thus should be reported to the NF consumer.</w:t>
            </w:r>
          </w:p>
          <w:p w14:paraId="5563988A" w14:textId="619E6211" w:rsidR="00430A26" w:rsidRDefault="00430A26" w:rsidP="00233AC5">
            <w:pPr>
              <w:pStyle w:val="TAN"/>
              <w:rPr>
                <w:rFonts w:cs="Arial"/>
                <w:szCs w:val="18"/>
              </w:rPr>
            </w:pPr>
          </w:p>
        </w:tc>
      </w:tr>
    </w:tbl>
    <w:p w14:paraId="462E9AE1" w14:textId="40499DE7" w:rsidR="00BB0F6A" w:rsidRDefault="00BB0F6A" w:rsidP="00602AC0">
      <w:pPr>
        <w:rPr>
          <w:lang w:val="en-US"/>
        </w:rPr>
      </w:pPr>
    </w:p>
    <w:p w14:paraId="5A0CC97F" w14:textId="3D02649E" w:rsidR="000B1DCA" w:rsidRPr="003B2883" w:rsidRDefault="000B1DCA" w:rsidP="009A30FA">
      <w:pPr>
        <w:pStyle w:val="Heading5"/>
        <w:rPr>
          <w:lang w:eastAsia="zh-CN"/>
        </w:rPr>
      </w:pPr>
      <w:bookmarkStart w:id="2996" w:name="_Toc81227750"/>
      <w:bookmarkStart w:id="2997" w:name="_Toc104238496"/>
      <w:bookmarkStart w:id="2998" w:name="_Toc104238953"/>
      <w:bookmarkStart w:id="2999" w:name="_Toc104388763"/>
      <w:bookmarkStart w:id="3000" w:name="_Toc183521446"/>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996"/>
      <w:bookmarkEnd w:id="2997"/>
      <w:bookmarkEnd w:id="2998"/>
      <w:bookmarkEnd w:id="2999"/>
      <w:bookmarkEnd w:id="3000"/>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bookmarkStart w:id="3001" w:name="_PERM_MCCTEMPBM_CRPT48240160___2"/>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bookmarkEnd w:id="3001"/>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A30FA">
      <w:pPr>
        <w:pStyle w:val="Heading5"/>
        <w:rPr>
          <w:lang w:eastAsia="zh-CN"/>
        </w:rPr>
      </w:pPr>
      <w:bookmarkStart w:id="3002" w:name="_Toc81227751"/>
      <w:bookmarkStart w:id="3003" w:name="_Toc104238497"/>
      <w:bookmarkStart w:id="3004" w:name="_Toc104238954"/>
      <w:bookmarkStart w:id="3005" w:name="_Toc104388764"/>
      <w:bookmarkStart w:id="3006" w:name="_Toc183521447"/>
      <w:r>
        <w:t>6.1.6.2.68</w:t>
      </w:r>
      <w:r w:rsidRPr="003B2883">
        <w:tab/>
        <w:t xml:space="preserve">Type: </w:t>
      </w:r>
      <w:r>
        <w:t>UeDifferentiationInfo</w:t>
      </w:r>
      <w:bookmarkEnd w:id="3002"/>
      <w:bookmarkEnd w:id="3003"/>
      <w:bookmarkEnd w:id="3004"/>
      <w:bookmarkEnd w:id="3005"/>
      <w:bookmarkEnd w:id="3006"/>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9A30FA">
      <w:pPr>
        <w:pStyle w:val="Heading5"/>
      </w:pPr>
      <w:bookmarkStart w:id="3007" w:name="_Toc81227752"/>
      <w:bookmarkStart w:id="3008" w:name="_Toc104238498"/>
      <w:bookmarkStart w:id="3009" w:name="_Toc104238955"/>
      <w:bookmarkStart w:id="3010" w:name="_Toc104388765"/>
      <w:bookmarkStart w:id="3011" w:name="_Toc183521448"/>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3007"/>
      <w:bookmarkEnd w:id="3008"/>
      <w:bookmarkEnd w:id="3009"/>
      <w:bookmarkEnd w:id="3010"/>
      <w:bookmarkEnd w:id="3011"/>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bookmarkStart w:id="3012" w:name="_PERM_MCCTEMPBM_CRPT48240163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012"/>
    </w:tbl>
    <w:p w14:paraId="1DCA40DF" w14:textId="343AA65C" w:rsidR="00AC644F" w:rsidRDefault="00AC644F" w:rsidP="00602AC0">
      <w:pPr>
        <w:rPr>
          <w:lang w:val="en-US"/>
        </w:rPr>
      </w:pPr>
    </w:p>
    <w:p w14:paraId="6812595F" w14:textId="2389FA58" w:rsidR="00AC644F" w:rsidRPr="00B3056F" w:rsidRDefault="00AC644F" w:rsidP="009A30FA">
      <w:pPr>
        <w:pStyle w:val="Heading5"/>
      </w:pPr>
      <w:bookmarkStart w:id="3013" w:name="_Toc81227753"/>
      <w:bookmarkStart w:id="3014" w:name="_Toc104238499"/>
      <w:bookmarkStart w:id="3015" w:name="_Toc104238956"/>
      <w:bookmarkStart w:id="3016" w:name="_Toc104388766"/>
      <w:bookmarkStart w:id="3017" w:name="_Toc183521449"/>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013"/>
      <w:bookmarkEnd w:id="3014"/>
      <w:bookmarkEnd w:id="3015"/>
      <w:bookmarkEnd w:id="3016"/>
      <w:bookmarkEnd w:id="3017"/>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bookmarkStart w:id="3018" w:name="_PERM_MCCTEMPBM_CRPT48240165___2" w:colFirst="4" w:colLast="4"/>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018"/>
    </w:tbl>
    <w:p w14:paraId="490CED37" w14:textId="7309F8E5" w:rsidR="00AC644F" w:rsidRDefault="00AC644F" w:rsidP="00602AC0">
      <w:pPr>
        <w:rPr>
          <w:lang w:val="en-US"/>
        </w:rPr>
      </w:pPr>
    </w:p>
    <w:p w14:paraId="2E994952" w14:textId="4A61E86E" w:rsidR="00AC644F" w:rsidRPr="00B3056F" w:rsidRDefault="00AC644F" w:rsidP="009A30FA">
      <w:pPr>
        <w:pStyle w:val="Heading5"/>
      </w:pPr>
      <w:bookmarkStart w:id="3019" w:name="_Toc81227754"/>
      <w:bookmarkStart w:id="3020" w:name="_Toc104238500"/>
      <w:bookmarkStart w:id="3021" w:name="_Toc104238957"/>
      <w:bookmarkStart w:id="3022" w:name="_Toc104388767"/>
      <w:bookmarkStart w:id="3023" w:name="_Toc183521450"/>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019"/>
      <w:bookmarkEnd w:id="3020"/>
      <w:bookmarkEnd w:id="3021"/>
      <w:bookmarkEnd w:id="3022"/>
      <w:bookmarkEnd w:id="3023"/>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9A30FA">
      <w:pPr>
        <w:pStyle w:val="Heading5"/>
      </w:pPr>
      <w:bookmarkStart w:id="3024" w:name="_Toc104238501"/>
      <w:bookmarkStart w:id="3025" w:name="_Toc104238958"/>
      <w:bookmarkStart w:id="3026" w:name="_Toc104388768"/>
      <w:bookmarkStart w:id="3027" w:name="_Toc183521451"/>
      <w:r>
        <w:t>6.1.6.2.7</w:t>
      </w:r>
      <w:r w:rsidR="00EC2ED2">
        <w:t>2</w:t>
      </w:r>
      <w:r>
        <w:tab/>
        <w:t>Void</w:t>
      </w:r>
      <w:bookmarkEnd w:id="3024"/>
      <w:bookmarkEnd w:id="3025"/>
      <w:bookmarkEnd w:id="3026"/>
      <w:bookmarkEnd w:id="3027"/>
    </w:p>
    <w:p w14:paraId="6890BCA0" w14:textId="1566D5C5" w:rsidR="00EC2ED2" w:rsidRPr="005F720D" w:rsidRDefault="00EC2ED2" w:rsidP="009A30FA">
      <w:pPr>
        <w:pStyle w:val="Heading5"/>
      </w:pPr>
      <w:bookmarkStart w:id="3028" w:name="_Toc104238502"/>
      <w:bookmarkStart w:id="3029" w:name="_Toc104238959"/>
      <w:bookmarkStart w:id="3030" w:name="_Toc104388769"/>
      <w:bookmarkStart w:id="3031" w:name="_Toc183521452"/>
      <w:r>
        <w:t>6.1.6.2.73</w:t>
      </w:r>
      <w:r>
        <w:tab/>
        <w:t>Void</w:t>
      </w:r>
      <w:bookmarkEnd w:id="3028"/>
      <w:bookmarkEnd w:id="3029"/>
      <w:bookmarkEnd w:id="3030"/>
      <w:bookmarkEnd w:id="3031"/>
    </w:p>
    <w:p w14:paraId="5FF7F81A" w14:textId="451D7D60" w:rsidR="00F938D2" w:rsidRPr="005F720D" w:rsidRDefault="00F938D2" w:rsidP="009A30FA">
      <w:pPr>
        <w:pStyle w:val="Heading5"/>
      </w:pPr>
      <w:bookmarkStart w:id="3032" w:name="_Toc104238503"/>
      <w:bookmarkStart w:id="3033" w:name="_Toc104238960"/>
      <w:bookmarkStart w:id="3034" w:name="_Toc104388770"/>
      <w:bookmarkStart w:id="3035" w:name="_Toc183521453"/>
      <w:r>
        <w:t>6.1.6.2.74</w:t>
      </w:r>
      <w:r>
        <w:tab/>
        <w:t>Void</w:t>
      </w:r>
      <w:bookmarkEnd w:id="3032"/>
      <w:bookmarkEnd w:id="3033"/>
      <w:bookmarkEnd w:id="3034"/>
      <w:bookmarkEnd w:id="3035"/>
    </w:p>
    <w:p w14:paraId="07542409" w14:textId="539ABEDD" w:rsidR="00F938D2" w:rsidRDefault="00F938D2" w:rsidP="009A30FA">
      <w:pPr>
        <w:pStyle w:val="Heading5"/>
        <w:rPr>
          <w:lang w:eastAsia="zh-CN"/>
        </w:rPr>
      </w:pPr>
      <w:bookmarkStart w:id="3036" w:name="_Toc51925228"/>
      <w:bookmarkStart w:id="3037" w:name="_Toc51924749"/>
      <w:bookmarkStart w:id="3038" w:name="_Toc50124409"/>
      <w:bookmarkStart w:id="3039" w:name="_Toc50123938"/>
      <w:bookmarkStart w:id="3040" w:name="_Toc49867427"/>
      <w:bookmarkStart w:id="3041" w:name="_Toc43208371"/>
      <w:bookmarkStart w:id="3042" w:name="_Toc43118198"/>
      <w:bookmarkStart w:id="3043" w:name="_Toc25157136"/>
      <w:bookmarkStart w:id="3044" w:name="_Toc51925704"/>
      <w:bookmarkStart w:id="3045" w:name="_Toc58603728"/>
      <w:bookmarkStart w:id="3046" w:name="_Toc104238504"/>
      <w:bookmarkStart w:id="3047" w:name="_Toc104238961"/>
      <w:bookmarkStart w:id="3048" w:name="_Toc104388771"/>
      <w:bookmarkStart w:id="3049" w:name="_Toc183521454"/>
      <w:r>
        <w:t>6.1.6.2.75</w:t>
      </w:r>
      <w:r>
        <w:tab/>
        <w:t xml:space="preserve">Type: </w:t>
      </w:r>
      <w:bookmarkEnd w:id="3036"/>
      <w:bookmarkEnd w:id="3037"/>
      <w:bookmarkEnd w:id="3038"/>
      <w:bookmarkEnd w:id="3039"/>
      <w:bookmarkEnd w:id="3040"/>
      <w:bookmarkEnd w:id="3041"/>
      <w:bookmarkEnd w:id="3042"/>
      <w:bookmarkEnd w:id="3043"/>
      <w:bookmarkEnd w:id="3044"/>
      <w:bookmarkEnd w:id="3045"/>
      <w:r>
        <w:t>UpdpSubscriptionData</w:t>
      </w:r>
      <w:bookmarkEnd w:id="3046"/>
      <w:bookmarkEnd w:id="3047"/>
      <w:bookmarkEnd w:id="3048"/>
      <w:bookmarkEnd w:id="3049"/>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77777777" w:rsidR="00F938D2" w:rsidRDefault="00F938D2" w:rsidP="000A263D">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 xml:space="preserve">. </w:t>
            </w:r>
          </w:p>
        </w:tc>
      </w:tr>
      <w:tr w:rsidR="00DB7973" w14:paraId="6BA9F0A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29D8108" w14:textId="43C7624A" w:rsidR="00DB7973" w:rsidRDefault="00DB7973" w:rsidP="00DB7973">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5F6BEE04" w14:textId="53129224" w:rsidR="00DB7973" w:rsidRDefault="00DB7973" w:rsidP="00DB797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A96EEB0" w14:textId="0A7D4014" w:rsidR="00DB7973" w:rsidRDefault="00DB7973" w:rsidP="00DB7973">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1B4FAA9C" w14:textId="0210004F" w:rsidR="00DB7973" w:rsidRDefault="00DB7973" w:rsidP="00DB7973">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3AE87D4A" w14:textId="3AB7599B" w:rsidR="00DB7973" w:rsidRDefault="00DB7973" w:rsidP="00DB7973">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041B4845" w14:textId="77777777" w:rsidR="00DB7973" w:rsidRDefault="00DB7973" w:rsidP="00DB7973">
            <w:pPr>
              <w:pStyle w:val="TAL"/>
              <w:rPr>
                <w:rFonts w:cs="Arial"/>
                <w:szCs w:val="18"/>
              </w:rPr>
            </w:pPr>
          </w:p>
          <w:p w14:paraId="5A50DFE3" w14:textId="25B03504" w:rsidR="00DB7973" w:rsidRDefault="00DB7973" w:rsidP="00DB7973">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6F95FC55" w14:textId="3C60705C" w:rsidR="00045999" w:rsidRDefault="00045999" w:rsidP="00602AC0">
      <w:pPr>
        <w:rPr>
          <w:lang w:val="en-US"/>
        </w:rPr>
      </w:pPr>
    </w:p>
    <w:p w14:paraId="416AFF4D" w14:textId="258BCF78" w:rsidR="007465A0" w:rsidRPr="005F720D" w:rsidRDefault="007465A0" w:rsidP="007465A0">
      <w:pPr>
        <w:pStyle w:val="Heading5"/>
      </w:pPr>
      <w:bookmarkStart w:id="3050" w:name="_Toc183521455"/>
      <w:r>
        <w:lastRenderedPageBreak/>
        <w:t>6.1.6.2.76</w:t>
      </w:r>
      <w:r>
        <w:tab/>
        <w:t>Void</w:t>
      </w:r>
      <w:bookmarkEnd w:id="3050"/>
    </w:p>
    <w:p w14:paraId="40D0F847" w14:textId="330E723A" w:rsidR="007465A0" w:rsidRDefault="007465A0" w:rsidP="007465A0">
      <w:pPr>
        <w:pStyle w:val="Heading5"/>
      </w:pPr>
      <w:bookmarkStart w:id="3051" w:name="_Toc183521456"/>
      <w:r>
        <w:t>6.1.6.2.77</w:t>
      </w:r>
      <w:r>
        <w:tab/>
        <w:t>Void</w:t>
      </w:r>
      <w:bookmarkEnd w:id="3051"/>
    </w:p>
    <w:p w14:paraId="73D6B09C" w14:textId="6026DA0F" w:rsidR="009267FC" w:rsidRPr="003B2883" w:rsidRDefault="009267FC" w:rsidP="009267FC">
      <w:pPr>
        <w:pStyle w:val="Heading5"/>
      </w:pPr>
      <w:bookmarkStart w:id="3052" w:name="_Toc183521457"/>
      <w:r w:rsidRPr="00B3056F">
        <w:t>6.1.6.2.</w:t>
      </w:r>
      <w:r w:rsidR="00547BE6">
        <w:rPr>
          <w:lang w:eastAsia="zh-CN"/>
        </w:rPr>
        <w:t>78</w:t>
      </w:r>
      <w:r w:rsidRPr="003B2883">
        <w:tab/>
        <w:t xml:space="preserve">Type: </w:t>
      </w:r>
      <w:r>
        <w:t>AreaOfInterestEventState</w:t>
      </w:r>
      <w:bookmarkEnd w:id="3052"/>
    </w:p>
    <w:p w14:paraId="0E4247F6" w14:textId="7C67D4BB" w:rsidR="009267FC" w:rsidRPr="003B2883" w:rsidRDefault="009267FC" w:rsidP="009267FC">
      <w:pPr>
        <w:pStyle w:val="TH"/>
      </w:pPr>
      <w:r w:rsidRPr="003B2883">
        <w:rPr>
          <w:noProof/>
        </w:rPr>
        <w:t>Table </w:t>
      </w:r>
      <w:r w:rsidRPr="003B2883">
        <w:t>6.</w:t>
      </w:r>
      <w:r>
        <w:t>1</w:t>
      </w:r>
      <w:r w:rsidRPr="003B2883">
        <w:t>.6.2.</w:t>
      </w:r>
      <w:r w:rsidR="00547BE6">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267FC" w:rsidRPr="003B2883" w14:paraId="2E0405A2"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CF6270" w14:textId="77777777" w:rsidR="009267FC" w:rsidRPr="003B2883" w:rsidRDefault="009267FC" w:rsidP="00D0355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0033C2" w14:textId="77777777" w:rsidR="009267FC" w:rsidRPr="003B2883" w:rsidRDefault="009267FC" w:rsidP="00D0355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E87D9" w14:textId="77777777" w:rsidR="009267FC" w:rsidRPr="003B2883" w:rsidRDefault="009267FC" w:rsidP="00D035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3E58BC" w14:textId="77777777" w:rsidR="009267FC" w:rsidRPr="003B2883" w:rsidRDefault="009267FC" w:rsidP="00D03559">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DF1A62" w14:textId="77777777" w:rsidR="009267FC" w:rsidRPr="003B2883" w:rsidRDefault="009267FC" w:rsidP="00D03559">
            <w:pPr>
              <w:pStyle w:val="TAH"/>
              <w:rPr>
                <w:rFonts w:cs="Arial"/>
                <w:szCs w:val="18"/>
              </w:rPr>
            </w:pPr>
            <w:r w:rsidRPr="003B2883">
              <w:rPr>
                <w:rFonts w:cs="Arial"/>
                <w:szCs w:val="18"/>
              </w:rPr>
              <w:t>Description</w:t>
            </w:r>
          </w:p>
        </w:tc>
      </w:tr>
      <w:tr w:rsidR="009267FC" w:rsidRPr="003B2883" w14:paraId="1505F91D"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6B58DE35" w14:textId="77777777" w:rsidR="009267FC" w:rsidRPr="003B2883" w:rsidRDefault="009267FC" w:rsidP="00D03559">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B518699" w14:textId="77777777" w:rsidR="009267FC" w:rsidRPr="003B2883" w:rsidRDefault="009267FC" w:rsidP="00D03559">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5726D" w14:textId="77777777" w:rsidR="009267FC" w:rsidRPr="003B2883" w:rsidRDefault="009267FC" w:rsidP="00D03559">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38715" w14:textId="77777777" w:rsidR="009267FC" w:rsidRPr="003B2883" w:rsidRDefault="009267FC" w:rsidP="00D03559">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01EF0B" w14:textId="77777777" w:rsidR="009267FC" w:rsidRDefault="009267FC" w:rsidP="00D03559">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463C5E99" w14:textId="77777777" w:rsidR="009267FC" w:rsidRPr="003B2883" w:rsidRDefault="009267FC" w:rsidP="00D03559">
            <w:pPr>
              <w:pStyle w:val="TAL"/>
              <w:rPr>
                <w:rFonts w:cs="Arial"/>
                <w:szCs w:val="18"/>
              </w:rPr>
            </w:pPr>
          </w:p>
        </w:tc>
      </w:tr>
      <w:tr w:rsidR="009267FC" w:rsidRPr="003B2883" w14:paraId="1E403DCF"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213285BC" w14:textId="77777777" w:rsidR="009267FC" w:rsidRDefault="009267FC" w:rsidP="00D03559">
            <w:pPr>
              <w:pStyle w:val="TAL"/>
            </w:pPr>
            <w:bookmarkStart w:id="3053" w:name="_Hlk119686733"/>
            <w:r>
              <w:t>individualPraIdList</w:t>
            </w:r>
          </w:p>
        </w:tc>
        <w:tc>
          <w:tcPr>
            <w:tcW w:w="1559" w:type="dxa"/>
            <w:tcBorders>
              <w:top w:val="single" w:sz="4" w:space="0" w:color="auto"/>
              <w:left w:val="single" w:sz="4" w:space="0" w:color="auto"/>
              <w:bottom w:val="single" w:sz="4" w:space="0" w:color="auto"/>
              <w:right w:val="single" w:sz="4" w:space="0" w:color="auto"/>
            </w:tcBorders>
          </w:tcPr>
          <w:p w14:paraId="2A41399E" w14:textId="77777777" w:rsidR="009267FC" w:rsidRDefault="009267FC" w:rsidP="00D03559">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4C1E58" w14:textId="77777777" w:rsidR="009267FC" w:rsidRDefault="009267FC" w:rsidP="00D035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34D56F" w14:textId="77777777" w:rsidR="009267FC" w:rsidRDefault="009267FC" w:rsidP="00D0355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ECD766" w14:textId="77777777" w:rsidR="009267FC" w:rsidRDefault="009267FC" w:rsidP="00D03559">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74100FE3" w14:textId="77777777" w:rsidR="009267FC" w:rsidRDefault="009267FC" w:rsidP="00D03559">
            <w:pPr>
              <w:pStyle w:val="TAL"/>
              <w:rPr>
                <w:lang w:eastAsia="ko-KR"/>
              </w:rPr>
            </w:pPr>
          </w:p>
          <w:p w14:paraId="273E5B45" w14:textId="77777777" w:rsidR="009267FC" w:rsidRDefault="009267FC" w:rsidP="00D03559">
            <w:pPr>
              <w:pStyle w:val="TAL"/>
              <w:rPr>
                <w:rFonts w:cs="Arial"/>
                <w:szCs w:val="18"/>
              </w:rPr>
            </w:pPr>
            <w:r>
              <w:rPr>
                <w:lang w:eastAsia="ko-KR"/>
              </w:rPr>
              <w:t>When present, this IE shall contain the PRA Identifier of the individual PRA(s) where the UE is located.</w:t>
            </w:r>
          </w:p>
        </w:tc>
      </w:tr>
      <w:bookmarkEnd w:id="3053"/>
    </w:tbl>
    <w:p w14:paraId="4C40DC42" w14:textId="77777777" w:rsidR="009267FC" w:rsidRPr="00B92DE4" w:rsidRDefault="009267FC" w:rsidP="00B92DE4"/>
    <w:p w14:paraId="5AC347DF" w14:textId="77777777" w:rsidR="007465A0" w:rsidRPr="003B2883" w:rsidRDefault="007465A0" w:rsidP="00602AC0">
      <w:pPr>
        <w:rPr>
          <w:lang w:val="en-US"/>
        </w:rPr>
      </w:pPr>
    </w:p>
    <w:p w14:paraId="19DE1413" w14:textId="77777777" w:rsidR="00602AC0" w:rsidRPr="003B2883" w:rsidRDefault="00602AC0" w:rsidP="009A30FA">
      <w:pPr>
        <w:pStyle w:val="Heading4"/>
        <w:rPr>
          <w:lang w:val="en-US"/>
        </w:rPr>
      </w:pPr>
      <w:bookmarkStart w:id="3054" w:name="_Toc25156413"/>
      <w:bookmarkStart w:id="3055" w:name="_Toc34124717"/>
      <w:bookmarkStart w:id="3056" w:name="_Toc43207843"/>
      <w:bookmarkStart w:id="3057" w:name="_Toc49857314"/>
      <w:bookmarkStart w:id="3058" w:name="_Toc56677154"/>
      <w:bookmarkStart w:id="3059" w:name="_Toc56696402"/>
      <w:bookmarkStart w:id="3060" w:name="_Toc81227755"/>
      <w:bookmarkStart w:id="3061" w:name="_Toc104238505"/>
      <w:bookmarkStart w:id="3062" w:name="_Toc104238962"/>
      <w:bookmarkStart w:id="3063" w:name="_Toc104388772"/>
      <w:bookmarkStart w:id="3064" w:name="_Toc183521458"/>
      <w:r w:rsidRPr="003B2883">
        <w:rPr>
          <w:lang w:val="en-US"/>
        </w:rPr>
        <w:t>6.1.6.3</w:t>
      </w:r>
      <w:r w:rsidRPr="003B2883">
        <w:rPr>
          <w:lang w:val="en-US"/>
        </w:rPr>
        <w:tab/>
        <w:t>Simple data types and enumerations</w:t>
      </w:r>
      <w:bookmarkEnd w:id="3054"/>
      <w:bookmarkEnd w:id="3055"/>
      <w:bookmarkEnd w:id="3056"/>
      <w:bookmarkEnd w:id="3057"/>
      <w:bookmarkEnd w:id="3058"/>
      <w:bookmarkEnd w:id="3059"/>
      <w:bookmarkEnd w:id="3060"/>
      <w:bookmarkEnd w:id="3061"/>
      <w:bookmarkEnd w:id="3062"/>
      <w:bookmarkEnd w:id="3063"/>
      <w:bookmarkEnd w:id="3064"/>
    </w:p>
    <w:p w14:paraId="77B4D82B" w14:textId="77777777" w:rsidR="00602AC0" w:rsidRPr="003B2883" w:rsidRDefault="00602AC0" w:rsidP="009A30FA">
      <w:pPr>
        <w:pStyle w:val="Heading5"/>
      </w:pPr>
      <w:bookmarkStart w:id="3065" w:name="_Toc25156414"/>
      <w:bookmarkStart w:id="3066" w:name="_Toc34124718"/>
      <w:bookmarkStart w:id="3067" w:name="_Toc43207844"/>
      <w:bookmarkStart w:id="3068" w:name="_Toc49857315"/>
      <w:bookmarkStart w:id="3069" w:name="_Toc56677155"/>
      <w:bookmarkStart w:id="3070" w:name="_Toc56696403"/>
      <w:bookmarkStart w:id="3071" w:name="_Toc81227756"/>
      <w:bookmarkStart w:id="3072" w:name="_Toc104238506"/>
      <w:bookmarkStart w:id="3073" w:name="_Toc104238963"/>
      <w:bookmarkStart w:id="3074" w:name="_Toc104388773"/>
      <w:bookmarkStart w:id="3075" w:name="_Toc183521459"/>
      <w:r w:rsidRPr="003B2883">
        <w:t>6.1.6.3.1</w:t>
      </w:r>
      <w:r w:rsidRPr="003B2883">
        <w:tab/>
        <w:t>Introduction</w:t>
      </w:r>
      <w:bookmarkEnd w:id="3065"/>
      <w:bookmarkEnd w:id="3066"/>
      <w:bookmarkEnd w:id="3067"/>
      <w:bookmarkEnd w:id="3068"/>
      <w:bookmarkEnd w:id="3069"/>
      <w:bookmarkEnd w:id="3070"/>
      <w:bookmarkEnd w:id="3071"/>
      <w:bookmarkEnd w:id="3072"/>
      <w:bookmarkEnd w:id="3073"/>
      <w:bookmarkEnd w:id="3074"/>
      <w:bookmarkEnd w:id="3075"/>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9A30FA">
      <w:pPr>
        <w:pStyle w:val="Heading5"/>
      </w:pPr>
      <w:bookmarkStart w:id="3076" w:name="_Toc25156415"/>
      <w:bookmarkStart w:id="3077" w:name="_Toc34124719"/>
      <w:bookmarkStart w:id="3078" w:name="_Toc43207845"/>
      <w:bookmarkStart w:id="3079" w:name="_Toc49857316"/>
      <w:bookmarkStart w:id="3080" w:name="_Toc56677156"/>
      <w:bookmarkStart w:id="3081" w:name="_Toc56696404"/>
      <w:bookmarkStart w:id="3082" w:name="_Toc81227757"/>
      <w:bookmarkStart w:id="3083" w:name="_Toc104238507"/>
      <w:bookmarkStart w:id="3084" w:name="_Toc104238964"/>
      <w:bookmarkStart w:id="3085" w:name="_Toc104388774"/>
      <w:bookmarkStart w:id="3086" w:name="_Toc183521460"/>
      <w:r w:rsidRPr="003B2883">
        <w:t>6.1.6.3.2</w:t>
      </w:r>
      <w:r w:rsidRPr="003B2883">
        <w:tab/>
        <w:t>Simple data types</w:t>
      </w:r>
      <w:bookmarkEnd w:id="3076"/>
      <w:bookmarkEnd w:id="3077"/>
      <w:bookmarkEnd w:id="3078"/>
      <w:bookmarkEnd w:id="3079"/>
      <w:bookmarkEnd w:id="3080"/>
      <w:bookmarkEnd w:id="3081"/>
      <w:bookmarkEnd w:id="3082"/>
      <w:bookmarkEnd w:id="3083"/>
      <w:bookmarkEnd w:id="3084"/>
      <w:bookmarkEnd w:id="3085"/>
      <w:bookmarkEnd w:id="3086"/>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9A30FA">
      <w:pPr>
        <w:pStyle w:val="Heading5"/>
      </w:pPr>
      <w:bookmarkStart w:id="3087" w:name="_Toc25156416"/>
      <w:bookmarkStart w:id="3088" w:name="_Toc34124720"/>
      <w:bookmarkStart w:id="3089" w:name="_Toc43207846"/>
      <w:bookmarkStart w:id="3090" w:name="_Toc49857317"/>
      <w:bookmarkStart w:id="3091" w:name="_Toc56677157"/>
      <w:bookmarkStart w:id="3092" w:name="_Toc56696405"/>
      <w:bookmarkStart w:id="3093" w:name="_Toc81227758"/>
      <w:bookmarkStart w:id="3094" w:name="_Toc104238508"/>
      <w:bookmarkStart w:id="3095" w:name="_Toc104238965"/>
      <w:bookmarkStart w:id="3096" w:name="_Toc104388775"/>
      <w:bookmarkStart w:id="3097" w:name="_Toc183521461"/>
      <w:r w:rsidRPr="003B2883">
        <w:t>6.1.6.3.3</w:t>
      </w:r>
      <w:r w:rsidRPr="003B2883">
        <w:tab/>
        <w:t xml:space="preserve">Enumeration: </w:t>
      </w:r>
      <w:r w:rsidRPr="003B2883">
        <w:rPr>
          <w:rFonts w:hint="eastAsia"/>
          <w:lang w:eastAsia="zh-CN"/>
        </w:rPr>
        <w:t>StatusChange</w:t>
      </w:r>
      <w:bookmarkEnd w:id="3087"/>
      <w:bookmarkEnd w:id="3088"/>
      <w:bookmarkEnd w:id="3089"/>
      <w:bookmarkEnd w:id="3090"/>
      <w:bookmarkEnd w:id="3091"/>
      <w:bookmarkEnd w:id="3092"/>
      <w:bookmarkEnd w:id="3093"/>
      <w:bookmarkEnd w:id="3094"/>
      <w:bookmarkEnd w:id="3095"/>
      <w:bookmarkEnd w:id="3096"/>
      <w:bookmarkEnd w:id="3097"/>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2715FF">
            <w:pPr>
              <w:pStyle w:val="TAL"/>
            </w:pPr>
            <w:r w:rsidRPr="002715FF">
              <w:t>"</w:t>
            </w:r>
            <w:r w:rsidRPr="002715FF">
              <w:rPr>
                <w:rFonts w:hint="eastAsia"/>
              </w:rPr>
              <w:t>AMF_UNAVAILABLE</w:t>
            </w:r>
            <w:r w:rsidRPr="002715F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9A30FA">
      <w:pPr>
        <w:pStyle w:val="Heading5"/>
      </w:pPr>
      <w:bookmarkStart w:id="3098" w:name="_Toc25156417"/>
      <w:bookmarkStart w:id="3099" w:name="_Toc34124721"/>
      <w:bookmarkStart w:id="3100" w:name="_Toc43207847"/>
      <w:bookmarkStart w:id="3101" w:name="_Toc49857318"/>
      <w:bookmarkStart w:id="3102" w:name="_Toc56677158"/>
      <w:bookmarkStart w:id="3103" w:name="_Toc56696406"/>
      <w:bookmarkStart w:id="3104" w:name="_Toc81227759"/>
      <w:bookmarkStart w:id="3105" w:name="_Toc104238509"/>
      <w:bookmarkStart w:id="3106" w:name="_Toc104238966"/>
      <w:bookmarkStart w:id="3107" w:name="_Toc104388776"/>
      <w:bookmarkStart w:id="3108" w:name="_Toc183521462"/>
      <w:r w:rsidRPr="003B2883">
        <w:lastRenderedPageBreak/>
        <w:t>6.1.6.3.4</w:t>
      </w:r>
      <w:r w:rsidRPr="003B2883">
        <w:tab/>
        <w:t>Enumeration: N2InformationClass</w:t>
      </w:r>
      <w:bookmarkEnd w:id="3098"/>
      <w:bookmarkEnd w:id="3099"/>
      <w:bookmarkEnd w:id="3100"/>
      <w:bookmarkEnd w:id="3101"/>
      <w:bookmarkEnd w:id="3102"/>
      <w:bookmarkEnd w:id="3103"/>
      <w:bookmarkEnd w:id="3104"/>
      <w:bookmarkEnd w:id="3105"/>
      <w:bookmarkEnd w:id="3106"/>
      <w:bookmarkEnd w:id="3107"/>
      <w:bookmarkEnd w:id="3108"/>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9A30FA">
      <w:pPr>
        <w:pStyle w:val="Heading5"/>
      </w:pPr>
      <w:bookmarkStart w:id="3109" w:name="_Toc25156418"/>
      <w:bookmarkStart w:id="3110" w:name="_Toc34124722"/>
      <w:bookmarkStart w:id="3111" w:name="_Toc43207848"/>
      <w:bookmarkStart w:id="3112" w:name="_Toc49857319"/>
      <w:bookmarkStart w:id="3113" w:name="_Toc56677159"/>
      <w:bookmarkStart w:id="3114" w:name="_Toc56696407"/>
      <w:bookmarkStart w:id="3115" w:name="_Toc81227760"/>
      <w:bookmarkStart w:id="3116" w:name="_Toc104238510"/>
      <w:bookmarkStart w:id="3117" w:name="_Toc104238967"/>
      <w:bookmarkStart w:id="3118" w:name="_Toc104388777"/>
      <w:bookmarkStart w:id="3119" w:name="_Toc183521463"/>
      <w:r w:rsidRPr="003B2883">
        <w:t>6.1.6.3.5</w:t>
      </w:r>
      <w:r w:rsidRPr="003B2883">
        <w:tab/>
        <w:t>Enumeration: N1MessageClass</w:t>
      </w:r>
      <w:bookmarkEnd w:id="3109"/>
      <w:bookmarkEnd w:id="3110"/>
      <w:bookmarkEnd w:id="3111"/>
      <w:bookmarkEnd w:id="3112"/>
      <w:bookmarkEnd w:id="3113"/>
      <w:bookmarkEnd w:id="3114"/>
      <w:bookmarkEnd w:id="3115"/>
      <w:bookmarkEnd w:id="3116"/>
      <w:bookmarkEnd w:id="3117"/>
      <w:bookmarkEnd w:id="3118"/>
      <w:bookmarkEnd w:id="3119"/>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9A30FA">
      <w:pPr>
        <w:pStyle w:val="Heading5"/>
      </w:pPr>
      <w:bookmarkStart w:id="3120" w:name="_Toc25156419"/>
      <w:bookmarkStart w:id="3121" w:name="_Toc34124723"/>
      <w:bookmarkStart w:id="3122" w:name="_Toc43207849"/>
      <w:bookmarkStart w:id="3123" w:name="_Toc49857320"/>
      <w:bookmarkStart w:id="3124" w:name="_Toc56677160"/>
      <w:bookmarkStart w:id="3125" w:name="_Toc56696408"/>
      <w:bookmarkStart w:id="3126" w:name="_Toc81227761"/>
      <w:bookmarkStart w:id="3127" w:name="_Toc104238511"/>
      <w:bookmarkStart w:id="3128" w:name="_Toc104238968"/>
      <w:bookmarkStart w:id="3129" w:name="_Toc104388778"/>
      <w:bookmarkStart w:id="3130" w:name="_Toc183521464"/>
      <w:r w:rsidRPr="003B2883">
        <w:lastRenderedPageBreak/>
        <w:t>6.1.6.3.6</w:t>
      </w:r>
      <w:r w:rsidRPr="003B2883">
        <w:tab/>
        <w:t xml:space="preserve">Enumeration: </w:t>
      </w:r>
      <w:r w:rsidRPr="003B2883">
        <w:rPr>
          <w:lang w:eastAsia="zh-CN"/>
        </w:rPr>
        <w:t>N1N2MessageTransferCause</w:t>
      </w:r>
      <w:bookmarkEnd w:id="3120"/>
      <w:bookmarkEnd w:id="3121"/>
      <w:bookmarkEnd w:id="3122"/>
      <w:bookmarkEnd w:id="3123"/>
      <w:bookmarkEnd w:id="3124"/>
      <w:bookmarkEnd w:id="3125"/>
      <w:bookmarkEnd w:id="3126"/>
      <w:bookmarkEnd w:id="3127"/>
      <w:bookmarkEnd w:id="3128"/>
      <w:bookmarkEnd w:id="3129"/>
      <w:bookmarkEnd w:id="3130"/>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9A30FA">
      <w:pPr>
        <w:pStyle w:val="Heading5"/>
      </w:pPr>
      <w:bookmarkStart w:id="3131" w:name="_Toc25156420"/>
      <w:bookmarkStart w:id="3132" w:name="_Toc34124724"/>
      <w:bookmarkStart w:id="3133" w:name="_Toc43207850"/>
      <w:bookmarkStart w:id="3134" w:name="_Toc49857321"/>
      <w:bookmarkStart w:id="3135" w:name="_Toc56677161"/>
      <w:bookmarkStart w:id="3136" w:name="_Toc56696409"/>
      <w:bookmarkStart w:id="3137" w:name="_Toc81227762"/>
      <w:bookmarkStart w:id="3138" w:name="_Toc104238512"/>
      <w:bookmarkStart w:id="3139" w:name="_Toc104238969"/>
      <w:bookmarkStart w:id="3140" w:name="_Toc104388779"/>
      <w:bookmarkStart w:id="3141" w:name="_Toc183521465"/>
      <w:r w:rsidRPr="003B2883">
        <w:t>6.1.6.3.7</w:t>
      </w:r>
      <w:r w:rsidRPr="003B2883">
        <w:tab/>
        <w:t>Enumeration: UeContextTransfer</w:t>
      </w:r>
      <w:r w:rsidRPr="003B2883">
        <w:rPr>
          <w:rFonts w:hint="eastAsia"/>
          <w:lang w:eastAsia="zh-CN"/>
        </w:rPr>
        <w:t>Status</w:t>
      </w:r>
      <w:bookmarkEnd w:id="3131"/>
      <w:bookmarkEnd w:id="3132"/>
      <w:bookmarkEnd w:id="3133"/>
      <w:bookmarkEnd w:id="3134"/>
      <w:bookmarkEnd w:id="3135"/>
      <w:bookmarkEnd w:id="3136"/>
      <w:bookmarkEnd w:id="3137"/>
      <w:bookmarkEnd w:id="3138"/>
      <w:bookmarkEnd w:id="3139"/>
      <w:bookmarkEnd w:id="3140"/>
      <w:bookmarkEnd w:id="3141"/>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9A30FA">
      <w:pPr>
        <w:pStyle w:val="Heading5"/>
      </w:pPr>
      <w:bookmarkStart w:id="3142" w:name="_Toc25156421"/>
      <w:bookmarkStart w:id="3143" w:name="_Toc34124725"/>
      <w:bookmarkStart w:id="3144" w:name="_Toc43207851"/>
      <w:bookmarkStart w:id="3145" w:name="_Toc49857322"/>
      <w:bookmarkStart w:id="3146" w:name="_Toc56677162"/>
      <w:bookmarkStart w:id="3147" w:name="_Toc56696410"/>
      <w:bookmarkStart w:id="3148" w:name="_Toc81227763"/>
      <w:bookmarkStart w:id="3149" w:name="_Toc104238513"/>
      <w:bookmarkStart w:id="3150" w:name="_Toc104238970"/>
      <w:bookmarkStart w:id="3151" w:name="_Toc104388780"/>
      <w:bookmarkStart w:id="3152" w:name="_Toc183521466"/>
      <w:r w:rsidRPr="003B2883">
        <w:t>6.1.6.3.8</w:t>
      </w:r>
      <w:r w:rsidRPr="003B2883">
        <w:tab/>
        <w:t xml:space="preserve">Enumeration: </w:t>
      </w:r>
      <w:r w:rsidRPr="003B2883">
        <w:rPr>
          <w:lang w:eastAsia="zh-CN"/>
        </w:rPr>
        <w:t>N2InformationTransferResult</w:t>
      </w:r>
      <w:bookmarkEnd w:id="3142"/>
      <w:bookmarkEnd w:id="3143"/>
      <w:bookmarkEnd w:id="3144"/>
      <w:bookmarkEnd w:id="3145"/>
      <w:bookmarkEnd w:id="3146"/>
      <w:bookmarkEnd w:id="3147"/>
      <w:bookmarkEnd w:id="3148"/>
      <w:bookmarkEnd w:id="3149"/>
      <w:bookmarkEnd w:id="3150"/>
      <w:bookmarkEnd w:id="3151"/>
      <w:bookmarkEnd w:id="3152"/>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9A30FA">
      <w:pPr>
        <w:pStyle w:val="Heading5"/>
      </w:pPr>
      <w:bookmarkStart w:id="3153" w:name="_Toc25156422"/>
      <w:bookmarkStart w:id="3154" w:name="_Toc34124726"/>
      <w:bookmarkStart w:id="3155" w:name="_Toc43207852"/>
      <w:bookmarkStart w:id="3156" w:name="_Toc49857323"/>
      <w:bookmarkStart w:id="3157" w:name="_Toc56677163"/>
      <w:bookmarkStart w:id="3158" w:name="_Toc56696411"/>
      <w:bookmarkStart w:id="3159" w:name="_Toc81227764"/>
      <w:bookmarkStart w:id="3160" w:name="_Toc104238514"/>
      <w:bookmarkStart w:id="3161" w:name="_Toc104238971"/>
      <w:bookmarkStart w:id="3162" w:name="_Toc104388781"/>
      <w:bookmarkStart w:id="3163" w:name="_Toc183521467"/>
      <w:r w:rsidRPr="003B2883">
        <w:lastRenderedPageBreak/>
        <w:t>6.1.6.3.9</w:t>
      </w:r>
      <w:r w:rsidRPr="003B2883">
        <w:tab/>
        <w:t>Enumeration: Ciphering</w:t>
      </w:r>
      <w:r w:rsidRPr="003B2883">
        <w:rPr>
          <w:lang w:eastAsia="zh-CN"/>
        </w:rPr>
        <w:t>Algorithm</w:t>
      </w:r>
      <w:bookmarkEnd w:id="3153"/>
      <w:bookmarkEnd w:id="3154"/>
      <w:bookmarkEnd w:id="3155"/>
      <w:bookmarkEnd w:id="3156"/>
      <w:bookmarkEnd w:id="3157"/>
      <w:bookmarkEnd w:id="3158"/>
      <w:bookmarkEnd w:id="3159"/>
      <w:bookmarkEnd w:id="3160"/>
      <w:bookmarkEnd w:id="3161"/>
      <w:bookmarkEnd w:id="3162"/>
      <w:bookmarkEnd w:id="3163"/>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9A30FA">
      <w:pPr>
        <w:pStyle w:val="Heading5"/>
      </w:pPr>
      <w:bookmarkStart w:id="3164" w:name="_Toc25156423"/>
      <w:bookmarkStart w:id="3165" w:name="_Toc34124727"/>
      <w:bookmarkStart w:id="3166" w:name="_Toc43207853"/>
      <w:bookmarkStart w:id="3167" w:name="_Toc49857324"/>
      <w:bookmarkStart w:id="3168" w:name="_Toc56677164"/>
      <w:bookmarkStart w:id="3169" w:name="_Toc56696412"/>
      <w:bookmarkStart w:id="3170" w:name="_Toc81227765"/>
      <w:bookmarkStart w:id="3171" w:name="_Toc104238515"/>
      <w:bookmarkStart w:id="3172" w:name="_Toc104238972"/>
      <w:bookmarkStart w:id="3173" w:name="_Toc104388782"/>
      <w:bookmarkStart w:id="3174" w:name="_Toc183521468"/>
      <w:r w:rsidRPr="003B2883">
        <w:t>6.1.6.3.10</w:t>
      </w:r>
      <w:r w:rsidRPr="003B2883">
        <w:tab/>
        <w:t xml:space="preserve">Enumeration: </w:t>
      </w:r>
      <w:r w:rsidRPr="003B2883">
        <w:rPr>
          <w:lang w:eastAsia="zh-CN"/>
        </w:rPr>
        <w:t>IntegrityAlgorithm</w:t>
      </w:r>
      <w:bookmarkEnd w:id="3164"/>
      <w:bookmarkEnd w:id="3165"/>
      <w:bookmarkEnd w:id="3166"/>
      <w:bookmarkEnd w:id="3167"/>
      <w:bookmarkEnd w:id="3168"/>
      <w:bookmarkEnd w:id="3169"/>
      <w:bookmarkEnd w:id="3170"/>
      <w:bookmarkEnd w:id="3171"/>
      <w:bookmarkEnd w:id="3172"/>
      <w:bookmarkEnd w:id="3173"/>
      <w:bookmarkEnd w:id="3174"/>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9A30FA">
      <w:pPr>
        <w:pStyle w:val="Heading5"/>
      </w:pPr>
      <w:bookmarkStart w:id="3175" w:name="_Toc25156424"/>
      <w:bookmarkStart w:id="3176" w:name="_Toc34124728"/>
      <w:bookmarkStart w:id="3177" w:name="_Toc43207854"/>
      <w:bookmarkStart w:id="3178" w:name="_Toc49857325"/>
      <w:bookmarkStart w:id="3179" w:name="_Toc56677165"/>
      <w:bookmarkStart w:id="3180" w:name="_Toc56696413"/>
      <w:bookmarkStart w:id="3181" w:name="_Toc81227766"/>
      <w:bookmarkStart w:id="3182" w:name="_Toc104238516"/>
      <w:bookmarkStart w:id="3183" w:name="_Toc104238973"/>
      <w:bookmarkStart w:id="3184" w:name="_Toc104388783"/>
      <w:bookmarkStart w:id="3185" w:name="_Toc183521469"/>
      <w:r w:rsidRPr="003B2883">
        <w:t>6.1.6.3.11</w:t>
      </w:r>
      <w:r w:rsidRPr="003B2883">
        <w:tab/>
        <w:t>Enumeration: SmsSupport</w:t>
      </w:r>
      <w:bookmarkEnd w:id="3175"/>
      <w:bookmarkEnd w:id="3176"/>
      <w:bookmarkEnd w:id="3177"/>
      <w:bookmarkEnd w:id="3178"/>
      <w:bookmarkEnd w:id="3179"/>
      <w:bookmarkEnd w:id="3180"/>
      <w:bookmarkEnd w:id="3181"/>
      <w:bookmarkEnd w:id="3182"/>
      <w:bookmarkEnd w:id="3183"/>
      <w:bookmarkEnd w:id="3184"/>
      <w:bookmarkEnd w:id="3185"/>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tbl>
    <w:p w14:paraId="332515FE" w14:textId="77777777" w:rsidR="00602AC0" w:rsidRPr="003B2883" w:rsidRDefault="00602AC0" w:rsidP="00602AC0"/>
    <w:p w14:paraId="30C96F9D" w14:textId="77777777" w:rsidR="00602AC0" w:rsidRPr="003B2883" w:rsidRDefault="00602AC0" w:rsidP="009A30FA">
      <w:pPr>
        <w:pStyle w:val="Heading5"/>
      </w:pPr>
      <w:bookmarkStart w:id="3186" w:name="_Toc25156425"/>
      <w:bookmarkStart w:id="3187" w:name="_Toc34124729"/>
      <w:bookmarkStart w:id="3188" w:name="_Toc43207855"/>
      <w:bookmarkStart w:id="3189" w:name="_Toc49857326"/>
      <w:bookmarkStart w:id="3190" w:name="_Toc56677166"/>
      <w:bookmarkStart w:id="3191" w:name="_Toc56696414"/>
      <w:bookmarkStart w:id="3192" w:name="_Toc81227767"/>
      <w:bookmarkStart w:id="3193" w:name="_Toc104238517"/>
      <w:bookmarkStart w:id="3194" w:name="_Toc104238974"/>
      <w:bookmarkStart w:id="3195" w:name="_Toc104388784"/>
      <w:bookmarkStart w:id="3196" w:name="_Toc183521470"/>
      <w:r w:rsidRPr="003B2883">
        <w:t>6.1.6.3.12</w:t>
      </w:r>
      <w:r w:rsidRPr="003B2883">
        <w:tab/>
      </w:r>
      <w:r>
        <w:rPr>
          <w:rFonts w:cs="Arial"/>
        </w:rPr>
        <w:t xml:space="preserve">Enumeration: </w:t>
      </w:r>
      <w:r w:rsidRPr="003B2883">
        <w:t>ScType</w:t>
      </w:r>
      <w:bookmarkEnd w:id="3186"/>
      <w:bookmarkEnd w:id="3187"/>
      <w:bookmarkEnd w:id="3188"/>
      <w:bookmarkEnd w:id="3189"/>
      <w:bookmarkEnd w:id="3190"/>
      <w:bookmarkEnd w:id="3191"/>
      <w:bookmarkEnd w:id="3192"/>
      <w:bookmarkEnd w:id="3193"/>
      <w:bookmarkEnd w:id="3194"/>
      <w:bookmarkEnd w:id="3195"/>
      <w:bookmarkEnd w:id="3196"/>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9A30FA">
      <w:pPr>
        <w:pStyle w:val="Heading5"/>
      </w:pPr>
      <w:bookmarkStart w:id="3197" w:name="_Toc25156426"/>
      <w:bookmarkStart w:id="3198" w:name="_Toc34124730"/>
      <w:bookmarkStart w:id="3199" w:name="_Toc43207856"/>
      <w:bookmarkStart w:id="3200" w:name="_Toc49857327"/>
      <w:bookmarkStart w:id="3201" w:name="_Toc56677167"/>
      <w:bookmarkStart w:id="3202" w:name="_Toc56696415"/>
      <w:bookmarkStart w:id="3203" w:name="_Toc81227768"/>
      <w:bookmarkStart w:id="3204" w:name="_Toc104238518"/>
      <w:bookmarkStart w:id="3205" w:name="_Toc104238975"/>
      <w:bookmarkStart w:id="3206" w:name="_Toc104388785"/>
      <w:bookmarkStart w:id="3207" w:name="_Toc183521471"/>
      <w:r w:rsidRPr="003B2883">
        <w:t>6.1.6.3.13</w:t>
      </w:r>
      <w:r w:rsidRPr="003B2883">
        <w:tab/>
      </w:r>
      <w:r>
        <w:rPr>
          <w:rFonts w:cs="Arial"/>
        </w:rPr>
        <w:t xml:space="preserve">Enumeration: </w:t>
      </w:r>
      <w:r w:rsidRPr="003B2883">
        <w:t>KeyAmfType</w:t>
      </w:r>
      <w:bookmarkEnd w:id="3197"/>
      <w:bookmarkEnd w:id="3198"/>
      <w:bookmarkEnd w:id="3199"/>
      <w:bookmarkEnd w:id="3200"/>
      <w:bookmarkEnd w:id="3201"/>
      <w:bookmarkEnd w:id="3202"/>
      <w:bookmarkEnd w:id="3203"/>
      <w:bookmarkEnd w:id="3204"/>
      <w:bookmarkEnd w:id="3205"/>
      <w:bookmarkEnd w:id="3206"/>
      <w:bookmarkEnd w:id="3207"/>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9A30FA">
      <w:pPr>
        <w:pStyle w:val="Heading5"/>
      </w:pPr>
      <w:bookmarkStart w:id="3208" w:name="_Toc25156427"/>
      <w:bookmarkStart w:id="3209" w:name="_Toc34124731"/>
      <w:bookmarkStart w:id="3210" w:name="_Toc43207857"/>
      <w:bookmarkStart w:id="3211" w:name="_Toc49857328"/>
      <w:bookmarkStart w:id="3212" w:name="_Toc56677168"/>
      <w:bookmarkStart w:id="3213" w:name="_Toc56696416"/>
      <w:bookmarkStart w:id="3214" w:name="_Toc81227769"/>
      <w:bookmarkStart w:id="3215" w:name="_Toc104238519"/>
      <w:bookmarkStart w:id="3216" w:name="_Toc104238976"/>
      <w:bookmarkStart w:id="3217" w:name="_Toc104388786"/>
      <w:bookmarkStart w:id="3218" w:name="_Toc183521472"/>
      <w:r w:rsidRPr="003B2883">
        <w:lastRenderedPageBreak/>
        <w:t>6.1.6.3.14</w:t>
      </w:r>
      <w:r w:rsidRPr="003B2883">
        <w:tab/>
        <w:t>Enumeration: TransferReason</w:t>
      </w:r>
      <w:bookmarkEnd w:id="3208"/>
      <w:bookmarkEnd w:id="3209"/>
      <w:bookmarkEnd w:id="3210"/>
      <w:bookmarkEnd w:id="3211"/>
      <w:bookmarkEnd w:id="3212"/>
      <w:bookmarkEnd w:id="3213"/>
      <w:bookmarkEnd w:id="3214"/>
      <w:bookmarkEnd w:id="3215"/>
      <w:bookmarkEnd w:id="3216"/>
      <w:bookmarkEnd w:id="3217"/>
      <w:bookmarkEnd w:id="3218"/>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9A30FA">
      <w:pPr>
        <w:pStyle w:val="Heading5"/>
      </w:pPr>
      <w:bookmarkStart w:id="3219" w:name="_Toc25156428"/>
      <w:bookmarkStart w:id="3220" w:name="_Toc34124732"/>
      <w:bookmarkStart w:id="3221" w:name="_Toc43207858"/>
      <w:bookmarkStart w:id="3222" w:name="_Toc49857329"/>
      <w:bookmarkStart w:id="3223" w:name="_Toc56677169"/>
      <w:bookmarkStart w:id="3224" w:name="_Toc56696417"/>
      <w:bookmarkStart w:id="3225" w:name="_Toc81227770"/>
      <w:bookmarkStart w:id="3226" w:name="_Toc104238520"/>
      <w:bookmarkStart w:id="3227" w:name="_Toc104238977"/>
      <w:bookmarkStart w:id="3228" w:name="_Toc104388787"/>
      <w:bookmarkStart w:id="3229" w:name="_Toc183521473"/>
      <w:r w:rsidRPr="003B2883">
        <w:t>6.1.6.3.15</w:t>
      </w:r>
      <w:r w:rsidRPr="003B2883">
        <w:tab/>
        <w:t xml:space="preserve">Enumeration: </w:t>
      </w:r>
      <w:r w:rsidRPr="003B2883">
        <w:rPr>
          <w:noProof/>
        </w:rPr>
        <w:t>PolicyReqTrigger</w:t>
      </w:r>
      <w:bookmarkEnd w:id="3219"/>
      <w:bookmarkEnd w:id="3220"/>
      <w:bookmarkEnd w:id="3221"/>
      <w:bookmarkEnd w:id="3222"/>
      <w:bookmarkEnd w:id="3223"/>
      <w:bookmarkEnd w:id="3224"/>
      <w:bookmarkEnd w:id="3225"/>
      <w:bookmarkEnd w:id="3226"/>
      <w:bookmarkEnd w:id="3227"/>
      <w:bookmarkEnd w:id="3228"/>
      <w:bookmarkEnd w:id="3229"/>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0A4048B1"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025926F8"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w:t>
            </w:r>
            <w:r w:rsidRPr="003B2883">
              <w:t xml:space="preserve"> UE is entering / leaving a Presence Reporting Area.</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10E5B624" w:rsidR="00602AC0" w:rsidRPr="003B2883" w:rsidRDefault="00602AC0" w:rsidP="001D4998">
            <w:pPr>
              <w:pStyle w:val="TAL"/>
            </w:pPr>
            <w:r w:rsidRPr="003B2883">
              <w:rPr>
                <w:rFonts w:hint="eastAsia"/>
              </w:rPr>
              <w:t xml:space="preserve">The </w:t>
            </w:r>
            <w:r w:rsidR="00FC2827">
              <w:t xml:space="preserve">AM </w:t>
            </w:r>
            <w:r w:rsidRPr="003B2883">
              <w:rPr>
                <w:rFonts w:hint="eastAsia"/>
              </w:rPr>
              <w:t>policy request shall be triggered when the</w:t>
            </w:r>
            <w:r w:rsidRPr="003B2883">
              <w:t xml:space="preserve"> allowed NSSAI of the UE has changed.</w:t>
            </w:r>
          </w:p>
        </w:tc>
      </w:tr>
      <w:tr w:rsidR="00493B34" w:rsidRPr="003B2883" w14:paraId="0C72824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CC092" w14:textId="7293FE53" w:rsidR="00493B34" w:rsidRPr="003B2883" w:rsidRDefault="00493B34" w:rsidP="00493B34">
            <w:pPr>
              <w:pStyle w:val="TAL"/>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476E8" w14:textId="3290ABA4" w:rsidR="00493B34" w:rsidRPr="003B2883" w:rsidRDefault="00493B34" w:rsidP="00493B34">
            <w:pPr>
              <w:pStyle w:val="TAL"/>
            </w:pPr>
            <w:r>
              <w:t xml:space="preserve">The UE policy request shall be triggered when </w:t>
            </w:r>
            <w:r>
              <w:rPr>
                <w:noProof/>
              </w:rPr>
              <w:t>the serving PLMN of UE has changed.</w:t>
            </w:r>
          </w:p>
        </w:tc>
      </w:tr>
      <w:tr w:rsidR="00493B34" w:rsidRPr="003B2883" w14:paraId="4E87249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0DCDD" w14:textId="73158539" w:rsidR="00493B34" w:rsidRPr="003B2883" w:rsidRDefault="00493B34" w:rsidP="00493B34">
            <w:pPr>
              <w:pStyle w:val="TAL"/>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5EB77" w14:textId="1BA4C2F6" w:rsidR="00493B34" w:rsidRPr="003B2883" w:rsidRDefault="00493B34" w:rsidP="00493B34">
            <w:pPr>
              <w:pStyle w:val="TAL"/>
            </w:pPr>
            <w:r>
              <w:t xml:space="preserve">The UE policy request shall be triggered when </w:t>
            </w:r>
            <w:r>
              <w:rPr>
                <w:noProof/>
              </w:rPr>
              <w:t>the connectivity state of UE has changed.</w:t>
            </w:r>
          </w:p>
        </w:tc>
      </w:tr>
      <w:tr w:rsidR="00493B34" w:rsidRPr="003B2883" w14:paraId="741E9DB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3429D" w14:textId="1AD81689" w:rsidR="00493B34" w:rsidRPr="003B2883" w:rsidRDefault="00493B34" w:rsidP="00493B34">
            <w:pPr>
              <w:pStyle w:val="TAL"/>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9F30C4" w14:textId="6EE53DF7" w:rsidR="00493B34" w:rsidRPr="003B2883" w:rsidRDefault="00493B34" w:rsidP="00493B34">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493B34" w:rsidRPr="003B2883" w14:paraId="1FA1AC3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EFC8E" w14:textId="6B870F69" w:rsidR="00493B34" w:rsidRPr="003B2883" w:rsidRDefault="00493B34" w:rsidP="00493B34">
            <w:pPr>
              <w:pStyle w:val="TAL"/>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B8171" w14:textId="37671187" w:rsidR="00493B34" w:rsidRPr="003B2883" w:rsidRDefault="00493B34" w:rsidP="00493B34">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2C7428B4" w14:textId="77777777" w:rsidR="00602AC0" w:rsidRPr="003B2883" w:rsidRDefault="00602AC0" w:rsidP="00602AC0"/>
    <w:p w14:paraId="7F4A3FCE" w14:textId="77777777" w:rsidR="00602AC0" w:rsidRPr="003B2883" w:rsidRDefault="00602AC0" w:rsidP="009A30FA">
      <w:pPr>
        <w:pStyle w:val="Heading5"/>
      </w:pPr>
      <w:bookmarkStart w:id="3230" w:name="_Toc25156429"/>
      <w:bookmarkStart w:id="3231" w:name="_Toc34124733"/>
      <w:bookmarkStart w:id="3232" w:name="_Toc43207859"/>
      <w:bookmarkStart w:id="3233" w:name="_Toc49857330"/>
      <w:bookmarkStart w:id="3234" w:name="_Toc56677170"/>
      <w:bookmarkStart w:id="3235" w:name="_Toc56696418"/>
      <w:bookmarkStart w:id="3236" w:name="_Toc81227771"/>
      <w:bookmarkStart w:id="3237" w:name="_Toc104238521"/>
      <w:bookmarkStart w:id="3238" w:name="_Toc104238978"/>
      <w:bookmarkStart w:id="3239" w:name="_Toc104388788"/>
      <w:bookmarkStart w:id="3240" w:name="_Toc183521474"/>
      <w:r w:rsidRPr="003B2883">
        <w:t>6.1.6.3.16</w:t>
      </w:r>
      <w:r w:rsidRPr="003B2883">
        <w:tab/>
        <w:t>Enumeration: RatSelector</w:t>
      </w:r>
      <w:bookmarkEnd w:id="3230"/>
      <w:bookmarkEnd w:id="3231"/>
      <w:bookmarkEnd w:id="3232"/>
      <w:bookmarkEnd w:id="3233"/>
      <w:bookmarkEnd w:id="3234"/>
      <w:bookmarkEnd w:id="3235"/>
      <w:bookmarkEnd w:id="3236"/>
      <w:bookmarkEnd w:id="3237"/>
      <w:bookmarkEnd w:id="3238"/>
      <w:bookmarkEnd w:id="3239"/>
      <w:bookmarkEnd w:id="3240"/>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9A30FA">
      <w:pPr>
        <w:pStyle w:val="Heading5"/>
      </w:pPr>
      <w:bookmarkStart w:id="3241" w:name="_Toc25156430"/>
      <w:bookmarkStart w:id="3242" w:name="_Toc34124734"/>
      <w:bookmarkStart w:id="3243" w:name="_Toc43207860"/>
      <w:bookmarkStart w:id="3244" w:name="_Toc49857331"/>
      <w:bookmarkStart w:id="3245" w:name="_Toc56677171"/>
      <w:bookmarkStart w:id="3246" w:name="_Toc56696419"/>
      <w:bookmarkStart w:id="3247" w:name="_Toc81227772"/>
      <w:bookmarkStart w:id="3248" w:name="_Toc104238522"/>
      <w:bookmarkStart w:id="3249" w:name="_Toc104238979"/>
      <w:bookmarkStart w:id="3250" w:name="_Toc104388789"/>
      <w:bookmarkStart w:id="3251" w:name="_Toc183521475"/>
      <w:r w:rsidRPr="003B2883">
        <w:lastRenderedPageBreak/>
        <w:t>6.1.6.3.17</w:t>
      </w:r>
      <w:r w:rsidRPr="003B2883">
        <w:tab/>
        <w:t>Enumeration: NgapIeType</w:t>
      </w:r>
      <w:bookmarkEnd w:id="3241"/>
      <w:bookmarkEnd w:id="3242"/>
      <w:bookmarkEnd w:id="3243"/>
      <w:bookmarkEnd w:id="3244"/>
      <w:bookmarkEnd w:id="3245"/>
      <w:bookmarkEnd w:id="3246"/>
      <w:bookmarkEnd w:id="3247"/>
      <w:bookmarkEnd w:id="3248"/>
      <w:bookmarkEnd w:id="3249"/>
      <w:bookmarkEnd w:id="3250"/>
      <w:bookmarkEnd w:id="3251"/>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9A30FA">
      <w:pPr>
        <w:pStyle w:val="Heading5"/>
      </w:pPr>
      <w:bookmarkStart w:id="3252" w:name="_Toc25156431"/>
      <w:bookmarkStart w:id="3253" w:name="_Toc34124735"/>
      <w:bookmarkStart w:id="3254" w:name="_Toc43207861"/>
      <w:bookmarkStart w:id="3255" w:name="_Toc49857332"/>
      <w:bookmarkStart w:id="3256" w:name="_Toc56677172"/>
      <w:bookmarkStart w:id="3257" w:name="_Toc56696420"/>
      <w:bookmarkStart w:id="3258" w:name="_Toc81227773"/>
      <w:bookmarkStart w:id="3259" w:name="_Toc104238523"/>
      <w:bookmarkStart w:id="3260" w:name="_Toc104238980"/>
      <w:bookmarkStart w:id="3261" w:name="_Toc104388790"/>
      <w:bookmarkStart w:id="3262" w:name="_Toc183521476"/>
      <w:r w:rsidRPr="003B2883">
        <w:t>6.1.6.3.18</w:t>
      </w:r>
      <w:r w:rsidRPr="003B2883">
        <w:tab/>
        <w:t>Enumeration: N2InfoNotifyReason</w:t>
      </w:r>
      <w:bookmarkEnd w:id="3252"/>
      <w:bookmarkEnd w:id="3253"/>
      <w:bookmarkEnd w:id="3254"/>
      <w:bookmarkEnd w:id="3255"/>
      <w:bookmarkEnd w:id="3256"/>
      <w:bookmarkEnd w:id="3257"/>
      <w:bookmarkEnd w:id="3258"/>
      <w:bookmarkEnd w:id="3259"/>
      <w:bookmarkEnd w:id="3260"/>
      <w:bookmarkEnd w:id="3261"/>
      <w:bookmarkEnd w:id="3262"/>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9A30FA">
      <w:pPr>
        <w:pStyle w:val="Heading5"/>
      </w:pPr>
      <w:bookmarkStart w:id="3263" w:name="_Toc25156432"/>
      <w:bookmarkStart w:id="3264" w:name="_Toc34124736"/>
      <w:bookmarkStart w:id="3265" w:name="_Toc43207862"/>
      <w:bookmarkStart w:id="3266" w:name="_Toc49857333"/>
      <w:bookmarkStart w:id="3267" w:name="_Toc56677173"/>
      <w:bookmarkStart w:id="3268" w:name="_Toc56696421"/>
      <w:bookmarkStart w:id="3269" w:name="_Toc81227774"/>
      <w:bookmarkStart w:id="3270" w:name="_Toc104238524"/>
      <w:bookmarkStart w:id="3271" w:name="_Toc104238981"/>
      <w:bookmarkStart w:id="3272" w:name="_Toc104388791"/>
      <w:bookmarkStart w:id="3273" w:name="_Toc183521477"/>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263"/>
      <w:bookmarkEnd w:id="3264"/>
      <w:bookmarkEnd w:id="3265"/>
      <w:bookmarkEnd w:id="3266"/>
      <w:bookmarkEnd w:id="3267"/>
      <w:bookmarkEnd w:id="3268"/>
      <w:bookmarkEnd w:id="3269"/>
      <w:bookmarkEnd w:id="3270"/>
      <w:bookmarkEnd w:id="3271"/>
      <w:bookmarkEnd w:id="3272"/>
      <w:bookmarkEnd w:id="3273"/>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9A30FA">
      <w:pPr>
        <w:pStyle w:val="Heading5"/>
      </w:pPr>
      <w:bookmarkStart w:id="3274" w:name="_Toc11343213"/>
      <w:bookmarkStart w:id="3275" w:name="_Toc18495025"/>
      <w:bookmarkStart w:id="3276" w:name="_Toc25156433"/>
      <w:bookmarkStart w:id="3277" w:name="_Toc34124737"/>
      <w:bookmarkStart w:id="3278" w:name="_Toc43207863"/>
      <w:bookmarkStart w:id="3279" w:name="_Toc49857334"/>
      <w:bookmarkStart w:id="3280" w:name="_Toc56677174"/>
      <w:bookmarkStart w:id="3281" w:name="_Toc56696422"/>
      <w:bookmarkStart w:id="3282" w:name="_Toc81227775"/>
      <w:bookmarkStart w:id="3283" w:name="_Toc104238525"/>
      <w:bookmarkStart w:id="3284" w:name="_Toc104238982"/>
      <w:bookmarkStart w:id="3285" w:name="_Toc104388792"/>
      <w:bookmarkStart w:id="3286" w:name="_Toc183521478"/>
      <w:r w:rsidRPr="003B2883">
        <w:t>6.1.6.3.</w:t>
      </w:r>
      <w:r>
        <w:t>20</w:t>
      </w:r>
      <w:r w:rsidRPr="003B2883">
        <w:tab/>
        <w:t xml:space="preserve">Enumeration: </w:t>
      </w:r>
      <w:bookmarkEnd w:id="3274"/>
      <w:bookmarkEnd w:id="3275"/>
      <w:r>
        <w:rPr>
          <w:lang w:val="en-US" w:eastAsia="zh-CN"/>
        </w:rPr>
        <w:t>SbiBindingLevel</w:t>
      </w:r>
      <w:bookmarkEnd w:id="3276"/>
      <w:bookmarkEnd w:id="3277"/>
      <w:bookmarkEnd w:id="3278"/>
      <w:bookmarkEnd w:id="3279"/>
      <w:bookmarkEnd w:id="3280"/>
      <w:bookmarkEnd w:id="3281"/>
      <w:bookmarkEnd w:id="3282"/>
      <w:bookmarkEnd w:id="3283"/>
      <w:bookmarkEnd w:id="3284"/>
      <w:bookmarkEnd w:id="3285"/>
      <w:bookmarkEnd w:id="3286"/>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9A30FA">
      <w:pPr>
        <w:pStyle w:val="Heading5"/>
        <w:rPr>
          <w:lang w:eastAsia="zh-CN"/>
        </w:rPr>
      </w:pPr>
      <w:bookmarkStart w:id="3287" w:name="_Toc43208423"/>
      <w:bookmarkStart w:id="3288" w:name="_Toc43118250"/>
      <w:bookmarkStart w:id="3289" w:name="_Toc25157188"/>
      <w:bookmarkStart w:id="3290" w:name="_Toc49857335"/>
      <w:bookmarkStart w:id="3291" w:name="_Toc56677175"/>
      <w:bookmarkStart w:id="3292" w:name="_Toc56696423"/>
      <w:bookmarkStart w:id="3293" w:name="_Toc81227776"/>
      <w:bookmarkStart w:id="3294" w:name="_Toc104238526"/>
      <w:bookmarkStart w:id="3295" w:name="_Toc104238983"/>
      <w:bookmarkStart w:id="3296" w:name="_Toc104388793"/>
      <w:bookmarkStart w:id="3297" w:name="_Toc183521479"/>
      <w:r>
        <w:t>6.1.6.3.21</w:t>
      </w:r>
      <w:r>
        <w:tab/>
        <w:t>Enumeration: EpsNasCiphering</w:t>
      </w:r>
      <w:r>
        <w:rPr>
          <w:lang w:eastAsia="zh-CN"/>
        </w:rPr>
        <w:t>Algorithm</w:t>
      </w:r>
      <w:bookmarkEnd w:id="3287"/>
      <w:bookmarkEnd w:id="3288"/>
      <w:bookmarkEnd w:id="3289"/>
      <w:bookmarkEnd w:id="3290"/>
      <w:bookmarkEnd w:id="3291"/>
      <w:bookmarkEnd w:id="3292"/>
      <w:bookmarkEnd w:id="3293"/>
      <w:bookmarkEnd w:id="3294"/>
      <w:bookmarkEnd w:id="3295"/>
      <w:bookmarkEnd w:id="3296"/>
      <w:bookmarkEnd w:id="3297"/>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lastRenderedPageBreak/>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9A30FA">
      <w:pPr>
        <w:pStyle w:val="Heading5"/>
        <w:rPr>
          <w:lang w:eastAsia="zh-CN"/>
        </w:rPr>
      </w:pPr>
      <w:bookmarkStart w:id="3298" w:name="_Toc43208424"/>
      <w:bookmarkStart w:id="3299" w:name="_Toc43118251"/>
      <w:bookmarkStart w:id="3300" w:name="_Toc25157189"/>
      <w:bookmarkStart w:id="3301" w:name="_Toc49857336"/>
      <w:bookmarkStart w:id="3302" w:name="_Toc56677176"/>
      <w:bookmarkStart w:id="3303" w:name="_Toc56696424"/>
      <w:bookmarkStart w:id="3304" w:name="_Toc81227777"/>
      <w:bookmarkStart w:id="3305" w:name="_Toc104238527"/>
      <w:bookmarkStart w:id="3306" w:name="_Toc104238984"/>
      <w:bookmarkStart w:id="3307" w:name="_Toc104388794"/>
      <w:bookmarkStart w:id="3308" w:name="_Toc183521480"/>
      <w:r>
        <w:t>6.1.6.3.22</w:t>
      </w:r>
      <w:r>
        <w:tab/>
        <w:t>Enumeration: EpsNas</w:t>
      </w:r>
      <w:r>
        <w:rPr>
          <w:lang w:eastAsia="zh-CN"/>
        </w:rPr>
        <w:t>IntegrityAlgorithm</w:t>
      </w:r>
      <w:bookmarkEnd w:id="3298"/>
      <w:bookmarkEnd w:id="3299"/>
      <w:bookmarkEnd w:id="3300"/>
      <w:bookmarkEnd w:id="3301"/>
      <w:bookmarkEnd w:id="3302"/>
      <w:bookmarkEnd w:id="3303"/>
      <w:bookmarkEnd w:id="3304"/>
      <w:bookmarkEnd w:id="3305"/>
      <w:bookmarkEnd w:id="3306"/>
      <w:bookmarkEnd w:id="3307"/>
      <w:bookmarkEnd w:id="3308"/>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A30FA">
      <w:pPr>
        <w:pStyle w:val="Heading5"/>
        <w:rPr>
          <w:lang w:eastAsia="zh-CN"/>
        </w:rPr>
      </w:pPr>
      <w:bookmarkStart w:id="3309" w:name="_Toc81227778"/>
      <w:bookmarkStart w:id="3310" w:name="_Toc104238528"/>
      <w:bookmarkStart w:id="3311" w:name="_Toc104238985"/>
      <w:bookmarkStart w:id="3312" w:name="_Toc104388795"/>
      <w:bookmarkStart w:id="3313" w:name="_Toc183521481"/>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3309"/>
      <w:bookmarkEnd w:id="3310"/>
      <w:bookmarkEnd w:id="3311"/>
      <w:bookmarkEnd w:id="3312"/>
      <w:bookmarkEnd w:id="3313"/>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9A30FA">
      <w:pPr>
        <w:pStyle w:val="Heading4"/>
      </w:pPr>
      <w:bookmarkStart w:id="3314" w:name="_Toc25156434"/>
      <w:bookmarkStart w:id="3315" w:name="_Toc34124738"/>
      <w:bookmarkStart w:id="3316" w:name="_Toc43207864"/>
      <w:bookmarkStart w:id="3317" w:name="_Toc49857337"/>
      <w:bookmarkStart w:id="3318" w:name="_Toc56677177"/>
      <w:bookmarkStart w:id="3319" w:name="_Toc56696425"/>
      <w:bookmarkStart w:id="3320" w:name="_Toc81227779"/>
      <w:bookmarkStart w:id="3321" w:name="_Toc104238529"/>
      <w:bookmarkStart w:id="3322" w:name="_Toc104238986"/>
      <w:bookmarkStart w:id="3323" w:name="_Toc104388796"/>
      <w:bookmarkStart w:id="3324" w:name="_Toc183521482"/>
      <w:r w:rsidRPr="003B2883">
        <w:t>6.1.6.4</w:t>
      </w:r>
      <w:r w:rsidRPr="003B2883">
        <w:tab/>
        <w:t>Binary data</w:t>
      </w:r>
      <w:bookmarkEnd w:id="3314"/>
      <w:bookmarkEnd w:id="3315"/>
      <w:bookmarkEnd w:id="3316"/>
      <w:bookmarkEnd w:id="3317"/>
      <w:bookmarkEnd w:id="3318"/>
      <w:bookmarkEnd w:id="3319"/>
      <w:bookmarkEnd w:id="3320"/>
      <w:bookmarkEnd w:id="3321"/>
      <w:bookmarkEnd w:id="3322"/>
      <w:bookmarkEnd w:id="3323"/>
      <w:bookmarkEnd w:id="3324"/>
    </w:p>
    <w:p w14:paraId="6F8A42CD" w14:textId="77777777" w:rsidR="00602AC0" w:rsidRPr="003B2883" w:rsidRDefault="00602AC0" w:rsidP="009A30FA">
      <w:pPr>
        <w:pStyle w:val="Heading5"/>
        <w:rPr>
          <w:lang w:val="en-US"/>
        </w:rPr>
      </w:pPr>
      <w:bookmarkStart w:id="3325" w:name="_Toc25156435"/>
      <w:bookmarkStart w:id="3326" w:name="_Toc34124739"/>
      <w:bookmarkStart w:id="3327" w:name="_Toc43207865"/>
      <w:bookmarkStart w:id="3328" w:name="_Toc49857338"/>
      <w:bookmarkStart w:id="3329" w:name="_Toc56677178"/>
      <w:bookmarkStart w:id="3330" w:name="_Toc56696426"/>
      <w:bookmarkStart w:id="3331" w:name="_Toc81227780"/>
      <w:bookmarkStart w:id="3332" w:name="_Toc104238530"/>
      <w:bookmarkStart w:id="3333" w:name="_Toc104238987"/>
      <w:bookmarkStart w:id="3334" w:name="_Toc104388797"/>
      <w:bookmarkStart w:id="3335" w:name="_Toc183521483"/>
      <w:r w:rsidRPr="003B2883">
        <w:rPr>
          <w:lang w:val="en-US"/>
        </w:rPr>
        <w:t>6.1.6.4.1</w:t>
      </w:r>
      <w:r w:rsidRPr="003B2883">
        <w:rPr>
          <w:lang w:val="en-US"/>
        </w:rPr>
        <w:tab/>
        <w:t>Introduction</w:t>
      </w:r>
      <w:bookmarkEnd w:id="3325"/>
      <w:bookmarkEnd w:id="3326"/>
      <w:bookmarkEnd w:id="3327"/>
      <w:bookmarkEnd w:id="3328"/>
      <w:bookmarkEnd w:id="3329"/>
      <w:bookmarkEnd w:id="3330"/>
      <w:bookmarkEnd w:id="3331"/>
      <w:bookmarkEnd w:id="3332"/>
      <w:bookmarkEnd w:id="3333"/>
      <w:bookmarkEnd w:id="3334"/>
      <w:bookmarkEnd w:id="3335"/>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9A30FA">
      <w:pPr>
        <w:pStyle w:val="Heading5"/>
        <w:rPr>
          <w:lang w:val="en-US"/>
        </w:rPr>
      </w:pPr>
      <w:bookmarkStart w:id="3336" w:name="_Toc43207866"/>
      <w:bookmarkStart w:id="3337" w:name="_Toc25156436"/>
      <w:bookmarkStart w:id="3338" w:name="_Toc34124740"/>
      <w:bookmarkStart w:id="3339" w:name="_Toc49857339"/>
      <w:bookmarkStart w:id="3340" w:name="_Toc56677179"/>
      <w:bookmarkStart w:id="3341" w:name="_Toc56696427"/>
      <w:bookmarkStart w:id="3342" w:name="_Toc81227781"/>
      <w:bookmarkStart w:id="3343" w:name="_Toc104238531"/>
      <w:bookmarkStart w:id="3344" w:name="_Toc104238988"/>
      <w:bookmarkStart w:id="3345" w:name="_Toc104388798"/>
      <w:bookmarkStart w:id="3346" w:name="_Toc183521484"/>
      <w:r w:rsidRPr="003B2883">
        <w:rPr>
          <w:lang w:val="en-US"/>
        </w:rPr>
        <w:t>6.1.6.4.2</w:t>
      </w:r>
      <w:r w:rsidRPr="003B2883">
        <w:rPr>
          <w:lang w:val="en-US"/>
        </w:rPr>
        <w:tab/>
        <w:t>N1 Message</w:t>
      </w:r>
      <w:bookmarkEnd w:id="3336"/>
      <w:bookmarkEnd w:id="3337"/>
      <w:bookmarkEnd w:id="3338"/>
      <w:bookmarkEnd w:id="3339"/>
      <w:bookmarkEnd w:id="3340"/>
      <w:bookmarkEnd w:id="3341"/>
      <w:bookmarkEnd w:id="3342"/>
      <w:bookmarkEnd w:id="3343"/>
      <w:bookmarkEnd w:id="3344"/>
      <w:bookmarkEnd w:id="3345"/>
      <w:bookmarkEnd w:id="3346"/>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lastRenderedPageBreak/>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9A30FA">
      <w:pPr>
        <w:pStyle w:val="Heading5"/>
        <w:rPr>
          <w:lang w:val="en-US"/>
        </w:rPr>
      </w:pPr>
      <w:bookmarkStart w:id="3347" w:name="_Toc43207867"/>
      <w:bookmarkStart w:id="3348" w:name="_Toc25156437"/>
      <w:bookmarkStart w:id="3349" w:name="_Toc34124741"/>
      <w:bookmarkStart w:id="3350" w:name="_Toc49857340"/>
      <w:bookmarkStart w:id="3351" w:name="_Toc56677180"/>
      <w:bookmarkStart w:id="3352" w:name="_Toc56696428"/>
      <w:bookmarkStart w:id="3353" w:name="_Toc81227782"/>
      <w:bookmarkStart w:id="3354" w:name="_Toc104238532"/>
      <w:bookmarkStart w:id="3355" w:name="_Toc104238989"/>
      <w:bookmarkStart w:id="3356" w:name="_Toc104388799"/>
      <w:bookmarkStart w:id="3357" w:name="_Toc183521485"/>
      <w:r w:rsidRPr="003B2883">
        <w:rPr>
          <w:lang w:val="en-US"/>
        </w:rPr>
        <w:t>6.1.6.4.3</w:t>
      </w:r>
      <w:r w:rsidRPr="003B2883">
        <w:rPr>
          <w:lang w:val="en-US"/>
        </w:rPr>
        <w:tab/>
        <w:t>N2 Information</w:t>
      </w:r>
      <w:bookmarkEnd w:id="3347"/>
      <w:bookmarkEnd w:id="3348"/>
      <w:bookmarkEnd w:id="3349"/>
      <w:bookmarkEnd w:id="3350"/>
      <w:bookmarkEnd w:id="3351"/>
      <w:bookmarkEnd w:id="3352"/>
      <w:bookmarkEnd w:id="3353"/>
      <w:bookmarkEnd w:id="3354"/>
      <w:bookmarkEnd w:id="3355"/>
      <w:bookmarkEnd w:id="3356"/>
      <w:bookmarkEnd w:id="3357"/>
    </w:p>
    <w:p w14:paraId="3A936D0D" w14:textId="77777777" w:rsidR="00602AC0" w:rsidRPr="003B2883" w:rsidRDefault="00602AC0" w:rsidP="00FC4A87">
      <w:pPr>
        <w:pStyle w:val="Heading6"/>
      </w:pPr>
      <w:bookmarkStart w:id="3358" w:name="_Toc25156438"/>
      <w:bookmarkStart w:id="3359" w:name="_Toc34124742"/>
      <w:bookmarkStart w:id="3360" w:name="_Toc43207868"/>
      <w:bookmarkStart w:id="3361" w:name="_Toc49857341"/>
      <w:bookmarkStart w:id="3362" w:name="_Toc56677181"/>
      <w:bookmarkStart w:id="3363" w:name="_Toc56696429"/>
      <w:bookmarkStart w:id="3364" w:name="_Toc81227783"/>
      <w:bookmarkStart w:id="3365" w:name="_Toc183521486"/>
      <w:r w:rsidRPr="003B2883">
        <w:t>6.1.6.4.3.1</w:t>
      </w:r>
      <w:r w:rsidRPr="003B2883">
        <w:tab/>
        <w:t>Introduction</w:t>
      </w:r>
      <w:bookmarkEnd w:id="3358"/>
      <w:bookmarkEnd w:id="3359"/>
      <w:bookmarkEnd w:id="3360"/>
      <w:bookmarkEnd w:id="3361"/>
      <w:bookmarkEnd w:id="3362"/>
      <w:bookmarkEnd w:id="3363"/>
      <w:bookmarkEnd w:id="3364"/>
      <w:bookmarkEnd w:id="3365"/>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FC4A87">
      <w:pPr>
        <w:pStyle w:val="Heading6"/>
        <w:rPr>
          <w:lang w:val="en-US"/>
        </w:rPr>
      </w:pPr>
      <w:bookmarkStart w:id="3366" w:name="_Toc25156439"/>
      <w:bookmarkStart w:id="3367" w:name="_Toc34124743"/>
      <w:bookmarkStart w:id="3368" w:name="_Toc43207869"/>
      <w:bookmarkStart w:id="3369" w:name="_Toc49857342"/>
      <w:bookmarkStart w:id="3370" w:name="_Toc56677182"/>
      <w:bookmarkStart w:id="3371" w:name="_Toc56696430"/>
      <w:bookmarkStart w:id="3372" w:name="_Toc81227784"/>
      <w:bookmarkStart w:id="3373" w:name="_Toc183521487"/>
      <w:r w:rsidRPr="003B2883">
        <w:t>6.1.6.4.3.2</w:t>
      </w:r>
      <w:r w:rsidRPr="003B2883">
        <w:tab/>
        <w:t>NGAP IEs</w:t>
      </w:r>
      <w:bookmarkEnd w:id="3366"/>
      <w:bookmarkEnd w:id="3367"/>
      <w:bookmarkEnd w:id="3368"/>
      <w:bookmarkEnd w:id="3369"/>
      <w:bookmarkEnd w:id="3370"/>
      <w:bookmarkEnd w:id="3371"/>
      <w:bookmarkEnd w:id="3372"/>
      <w:bookmarkEnd w:id="3373"/>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C9263C">
            <w:pPr>
              <w:pStyle w:val="TAL"/>
            </w:pPr>
            <w:r w:rsidRPr="00C9263C">
              <w:t>UPLINK RAN EARLY 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lastRenderedPageBreak/>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C9263C">
            <w:pPr>
              <w:pStyle w:val="TAL"/>
              <w:rPr>
                <w:lang w:eastAsia="ja-JP"/>
              </w:rPr>
            </w:pPr>
            <w:r w:rsidRPr="00C9263C">
              <w:t>INITIAL CONTEXT SETUP REQUEST</w:t>
            </w:r>
          </w:p>
          <w:p w14:paraId="197B2FE0" w14:textId="77777777" w:rsidR="005A1CD0" w:rsidRPr="002B2616" w:rsidRDefault="005A1CD0" w:rsidP="00C9263C">
            <w:pPr>
              <w:pStyle w:val="TAL"/>
              <w:rPr>
                <w:lang w:eastAsia="ja-JP"/>
              </w:rPr>
            </w:pPr>
            <w:r w:rsidRPr="00C9263C">
              <w:t>UE CONTEXT MODIFICATION REQUEST</w:t>
            </w:r>
          </w:p>
          <w:p w14:paraId="25E8541B" w14:textId="77777777" w:rsidR="005A1CD0" w:rsidRPr="002B2616" w:rsidRDefault="005A1CD0" w:rsidP="00C9263C">
            <w:pPr>
              <w:pStyle w:val="TAL"/>
              <w:rPr>
                <w:lang w:eastAsia="ja-JP"/>
              </w:rPr>
            </w:pPr>
            <w:r w:rsidRPr="00C9263C">
              <w:t>HANDOVER REQUEST</w:t>
            </w:r>
          </w:p>
          <w:p w14:paraId="5CEF5E55" w14:textId="77777777" w:rsidR="005A1CD0" w:rsidRPr="003B2883" w:rsidRDefault="005A1CD0" w:rsidP="00C9263C">
            <w:pPr>
              <w:pStyle w:val="TAL"/>
            </w:pPr>
            <w:r w:rsidRPr="00C9263C">
              <w:t>PATH SWITCH REQUEST ACKNOWLEDGE</w:t>
            </w:r>
          </w:p>
        </w:tc>
      </w:tr>
    </w:tbl>
    <w:p w14:paraId="141F98B9" w14:textId="77777777" w:rsidR="005A1CD0" w:rsidRPr="003B2883" w:rsidRDefault="005A1CD0" w:rsidP="00602AC0"/>
    <w:p w14:paraId="1B32AD3A" w14:textId="77777777" w:rsidR="00602AC0" w:rsidRPr="003B2883" w:rsidRDefault="00602AC0" w:rsidP="00FC4A87">
      <w:pPr>
        <w:pStyle w:val="Heading6"/>
      </w:pPr>
      <w:bookmarkStart w:id="3374" w:name="_Toc25156440"/>
      <w:bookmarkStart w:id="3375" w:name="_Toc34124744"/>
      <w:bookmarkStart w:id="3376" w:name="_Toc43207870"/>
      <w:bookmarkStart w:id="3377" w:name="_Toc49857343"/>
      <w:bookmarkStart w:id="3378" w:name="_Toc56677183"/>
      <w:bookmarkStart w:id="3379" w:name="_Toc56696431"/>
      <w:bookmarkStart w:id="3380" w:name="_Toc81227785"/>
      <w:bookmarkStart w:id="3381" w:name="_Toc183521488"/>
      <w:r w:rsidRPr="003B2883">
        <w:t>6.1.6.4.3.3</w:t>
      </w:r>
      <w:r w:rsidRPr="003B2883">
        <w:tab/>
        <w:t>NGAP Messages</w:t>
      </w:r>
      <w:bookmarkEnd w:id="3374"/>
      <w:bookmarkEnd w:id="3375"/>
      <w:bookmarkEnd w:id="3376"/>
      <w:bookmarkEnd w:id="3377"/>
      <w:bookmarkEnd w:id="3378"/>
      <w:bookmarkEnd w:id="3379"/>
      <w:bookmarkEnd w:id="3380"/>
      <w:bookmarkEnd w:id="3381"/>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9A30FA">
      <w:pPr>
        <w:pStyle w:val="Heading5"/>
        <w:rPr>
          <w:lang w:val="en-US"/>
        </w:rPr>
      </w:pPr>
      <w:bookmarkStart w:id="3382" w:name="_Toc25156441"/>
      <w:bookmarkStart w:id="3383" w:name="_Toc34124745"/>
      <w:bookmarkStart w:id="3384" w:name="_Toc43207871"/>
      <w:bookmarkStart w:id="3385" w:name="_Toc49857344"/>
      <w:bookmarkStart w:id="3386" w:name="_Toc56677184"/>
      <w:bookmarkStart w:id="3387" w:name="_Toc56696432"/>
      <w:bookmarkStart w:id="3388" w:name="_Toc81227786"/>
      <w:bookmarkStart w:id="3389" w:name="_Toc104238533"/>
      <w:bookmarkStart w:id="3390" w:name="_Toc104238990"/>
      <w:bookmarkStart w:id="3391" w:name="_Toc104388800"/>
      <w:bookmarkStart w:id="3392" w:name="_Toc183521489"/>
      <w:r w:rsidRPr="003B2883">
        <w:rPr>
          <w:lang w:val="en-US"/>
        </w:rPr>
        <w:t>6.1.6.4.</w:t>
      </w:r>
      <w:r>
        <w:rPr>
          <w:lang w:val="en-US"/>
        </w:rPr>
        <w:t>4</w:t>
      </w:r>
      <w:r w:rsidRPr="003B2883">
        <w:rPr>
          <w:lang w:val="en-US"/>
        </w:rPr>
        <w:tab/>
      </w:r>
      <w:r>
        <w:rPr>
          <w:lang w:val="en-US"/>
        </w:rPr>
        <w:t>Mobile Terminated Data</w:t>
      </w:r>
      <w:bookmarkEnd w:id="3382"/>
      <w:bookmarkEnd w:id="3383"/>
      <w:bookmarkEnd w:id="3384"/>
      <w:bookmarkEnd w:id="3385"/>
      <w:bookmarkEnd w:id="3386"/>
      <w:bookmarkEnd w:id="3387"/>
      <w:bookmarkEnd w:id="3388"/>
      <w:bookmarkEnd w:id="3389"/>
      <w:bookmarkEnd w:id="3390"/>
      <w:bookmarkEnd w:id="3391"/>
      <w:bookmarkEnd w:id="3392"/>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9A30FA">
      <w:pPr>
        <w:pStyle w:val="Heading5"/>
        <w:rPr>
          <w:lang w:val="en-US"/>
        </w:rPr>
      </w:pPr>
      <w:bookmarkStart w:id="3393" w:name="_Toc81227787"/>
      <w:bookmarkStart w:id="3394" w:name="_Toc104238534"/>
      <w:bookmarkStart w:id="3395" w:name="_Toc104238991"/>
      <w:bookmarkStart w:id="3396" w:name="_Toc104388801"/>
      <w:bookmarkStart w:id="3397" w:name="_Toc183521490"/>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393"/>
      <w:bookmarkEnd w:id="3394"/>
      <w:bookmarkEnd w:id="3395"/>
      <w:bookmarkEnd w:id="3396"/>
      <w:bookmarkEnd w:id="3397"/>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9A30FA">
      <w:pPr>
        <w:pStyle w:val="Heading3"/>
      </w:pPr>
      <w:bookmarkStart w:id="3398" w:name="_Toc25156442"/>
      <w:bookmarkStart w:id="3399" w:name="_Toc34124746"/>
      <w:bookmarkStart w:id="3400" w:name="_Toc43207872"/>
      <w:bookmarkStart w:id="3401" w:name="_Toc49857345"/>
      <w:bookmarkStart w:id="3402" w:name="_Toc56677185"/>
      <w:bookmarkStart w:id="3403" w:name="_Toc56696433"/>
      <w:bookmarkStart w:id="3404" w:name="_Toc81227788"/>
      <w:bookmarkStart w:id="3405" w:name="_Toc104238535"/>
      <w:bookmarkStart w:id="3406" w:name="_Toc104238992"/>
      <w:bookmarkStart w:id="3407" w:name="_Toc104388802"/>
      <w:bookmarkStart w:id="3408" w:name="_Toc183521491"/>
      <w:r w:rsidRPr="003B2883">
        <w:t>6.1.7</w:t>
      </w:r>
      <w:r w:rsidRPr="003B2883">
        <w:tab/>
        <w:t>Error Handling</w:t>
      </w:r>
      <w:bookmarkEnd w:id="3398"/>
      <w:bookmarkEnd w:id="3399"/>
      <w:bookmarkEnd w:id="3400"/>
      <w:bookmarkEnd w:id="3401"/>
      <w:bookmarkEnd w:id="3402"/>
      <w:bookmarkEnd w:id="3403"/>
      <w:bookmarkEnd w:id="3404"/>
      <w:bookmarkEnd w:id="3405"/>
      <w:bookmarkEnd w:id="3406"/>
      <w:bookmarkEnd w:id="3407"/>
      <w:bookmarkEnd w:id="3408"/>
    </w:p>
    <w:p w14:paraId="65E8E5C4" w14:textId="77777777" w:rsidR="00602AC0" w:rsidRPr="003B2883" w:rsidRDefault="00602AC0" w:rsidP="009A30FA">
      <w:pPr>
        <w:pStyle w:val="Heading4"/>
      </w:pPr>
      <w:bookmarkStart w:id="3409" w:name="_Toc25156443"/>
      <w:bookmarkStart w:id="3410" w:name="_Toc34124747"/>
      <w:bookmarkStart w:id="3411" w:name="_Toc43207873"/>
      <w:bookmarkStart w:id="3412" w:name="_Toc49857346"/>
      <w:bookmarkStart w:id="3413" w:name="_Toc56677186"/>
      <w:bookmarkStart w:id="3414" w:name="_Toc56696434"/>
      <w:bookmarkStart w:id="3415" w:name="_Toc81227789"/>
      <w:bookmarkStart w:id="3416" w:name="_Toc104238536"/>
      <w:bookmarkStart w:id="3417" w:name="_Toc104238993"/>
      <w:bookmarkStart w:id="3418" w:name="_Toc104388803"/>
      <w:bookmarkStart w:id="3419" w:name="_Toc183521492"/>
      <w:r w:rsidRPr="003B2883">
        <w:t>6.1.7.1</w:t>
      </w:r>
      <w:r w:rsidRPr="003B2883">
        <w:tab/>
        <w:t>General</w:t>
      </w:r>
      <w:bookmarkEnd w:id="3409"/>
      <w:bookmarkEnd w:id="3410"/>
      <w:bookmarkEnd w:id="3411"/>
      <w:bookmarkEnd w:id="3412"/>
      <w:bookmarkEnd w:id="3413"/>
      <w:bookmarkEnd w:id="3414"/>
      <w:bookmarkEnd w:id="3415"/>
      <w:bookmarkEnd w:id="3416"/>
      <w:bookmarkEnd w:id="3417"/>
      <w:bookmarkEnd w:id="3418"/>
      <w:bookmarkEnd w:id="3419"/>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9A30FA">
      <w:pPr>
        <w:pStyle w:val="Heading4"/>
      </w:pPr>
      <w:bookmarkStart w:id="3420" w:name="_Toc25156444"/>
      <w:bookmarkStart w:id="3421" w:name="_Toc34124748"/>
      <w:bookmarkStart w:id="3422" w:name="_Toc43207874"/>
      <w:bookmarkStart w:id="3423" w:name="_Toc49857347"/>
      <w:bookmarkStart w:id="3424" w:name="_Toc56677187"/>
      <w:bookmarkStart w:id="3425" w:name="_Toc56696435"/>
      <w:bookmarkStart w:id="3426" w:name="_Toc81227790"/>
      <w:bookmarkStart w:id="3427" w:name="_Toc104238537"/>
      <w:bookmarkStart w:id="3428" w:name="_Toc104238994"/>
      <w:bookmarkStart w:id="3429" w:name="_Toc104388804"/>
      <w:bookmarkStart w:id="3430" w:name="_Toc183521493"/>
      <w:r w:rsidRPr="003B2883">
        <w:t>6.1.7.2</w:t>
      </w:r>
      <w:r w:rsidRPr="003B2883">
        <w:tab/>
        <w:t>Protocol Errors</w:t>
      </w:r>
      <w:bookmarkEnd w:id="3420"/>
      <w:bookmarkEnd w:id="3421"/>
      <w:bookmarkEnd w:id="3422"/>
      <w:bookmarkEnd w:id="3423"/>
      <w:bookmarkEnd w:id="3424"/>
      <w:bookmarkEnd w:id="3425"/>
      <w:bookmarkEnd w:id="3426"/>
      <w:bookmarkEnd w:id="3427"/>
      <w:bookmarkEnd w:id="3428"/>
      <w:bookmarkEnd w:id="3429"/>
      <w:bookmarkEnd w:id="3430"/>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9A30FA">
      <w:pPr>
        <w:pStyle w:val="Heading4"/>
      </w:pPr>
      <w:bookmarkStart w:id="3431" w:name="_Toc25156445"/>
      <w:bookmarkStart w:id="3432" w:name="_Toc34124749"/>
      <w:bookmarkStart w:id="3433" w:name="_Toc43207875"/>
      <w:bookmarkStart w:id="3434" w:name="_Toc49857348"/>
      <w:bookmarkStart w:id="3435" w:name="_Toc56677188"/>
      <w:bookmarkStart w:id="3436" w:name="_Toc56696436"/>
      <w:bookmarkStart w:id="3437" w:name="_Toc81227791"/>
      <w:bookmarkStart w:id="3438" w:name="_Toc104238538"/>
      <w:bookmarkStart w:id="3439" w:name="_Toc104238995"/>
      <w:bookmarkStart w:id="3440" w:name="_Toc104388805"/>
      <w:bookmarkStart w:id="3441" w:name="_Toc183521494"/>
      <w:r w:rsidRPr="003B2883">
        <w:lastRenderedPageBreak/>
        <w:t>6.1.7.3</w:t>
      </w:r>
      <w:r w:rsidRPr="003B2883">
        <w:tab/>
        <w:t>Application Errors</w:t>
      </w:r>
      <w:bookmarkEnd w:id="3431"/>
      <w:bookmarkEnd w:id="3432"/>
      <w:bookmarkEnd w:id="3433"/>
      <w:bookmarkEnd w:id="3434"/>
      <w:bookmarkEnd w:id="3435"/>
      <w:bookmarkEnd w:id="3436"/>
      <w:bookmarkEnd w:id="3437"/>
      <w:bookmarkEnd w:id="3438"/>
      <w:bookmarkEnd w:id="3439"/>
      <w:bookmarkEnd w:id="3440"/>
      <w:bookmarkEnd w:id="3441"/>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05D822CB" w:rsidR="00602AC0" w:rsidRPr="003B2883" w:rsidRDefault="00602AC0" w:rsidP="001D4998">
            <w:pPr>
              <w:pStyle w:val="TAL"/>
            </w:pPr>
            <w:r w:rsidRPr="003B2883">
              <w:rPr>
                <w:rFonts w:hint="eastAsia"/>
              </w:rPr>
              <w:t xml:space="preserve">Creation </w:t>
            </w:r>
            <w:r w:rsidR="00BC25EA">
              <w:t xml:space="preserve">or </w:t>
            </w:r>
            <w:r w:rsidR="00017E4E">
              <w:t xml:space="preserve">relocation </w:t>
            </w:r>
            <w:r w:rsidRPr="003B2883">
              <w:rPr>
                <w:rFonts w:hint="eastAsia"/>
              </w:rPr>
              <w:t xml:space="preserve">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096EFBB4"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EE6B78">
              <w:t xml:space="preserve"> or an ongoing Xn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tbl>
    <w:p w14:paraId="6270F056" w14:textId="77777777" w:rsidR="00602AC0" w:rsidRPr="003B2883" w:rsidRDefault="00602AC0" w:rsidP="00602AC0"/>
    <w:p w14:paraId="21C0F241" w14:textId="77777777" w:rsidR="00602AC0" w:rsidRPr="003B2883" w:rsidRDefault="00602AC0" w:rsidP="009A30FA">
      <w:pPr>
        <w:pStyle w:val="Heading3"/>
      </w:pPr>
      <w:bookmarkStart w:id="3442" w:name="_Toc25156446"/>
      <w:bookmarkStart w:id="3443" w:name="_Toc34124750"/>
      <w:bookmarkStart w:id="3444" w:name="_Toc43207876"/>
      <w:bookmarkStart w:id="3445" w:name="_Toc49857349"/>
      <w:bookmarkStart w:id="3446" w:name="_Toc56677189"/>
      <w:bookmarkStart w:id="3447" w:name="_Toc56696437"/>
      <w:bookmarkStart w:id="3448" w:name="_Toc81227792"/>
      <w:bookmarkStart w:id="3449" w:name="_Toc104238539"/>
      <w:bookmarkStart w:id="3450" w:name="_Toc104238996"/>
      <w:bookmarkStart w:id="3451" w:name="_Toc104388806"/>
      <w:bookmarkStart w:id="3452" w:name="_Toc183521495"/>
      <w:r w:rsidRPr="003B2883">
        <w:lastRenderedPageBreak/>
        <w:t>6.1.8</w:t>
      </w:r>
      <w:r w:rsidRPr="003B2883">
        <w:tab/>
        <w:t>Feature Negotiation</w:t>
      </w:r>
      <w:bookmarkEnd w:id="3442"/>
      <w:bookmarkEnd w:id="3443"/>
      <w:bookmarkEnd w:id="3444"/>
      <w:bookmarkEnd w:id="3445"/>
      <w:bookmarkEnd w:id="3446"/>
      <w:bookmarkEnd w:id="3447"/>
      <w:bookmarkEnd w:id="3448"/>
      <w:bookmarkEnd w:id="3449"/>
      <w:bookmarkEnd w:id="3450"/>
      <w:bookmarkEnd w:id="3451"/>
      <w:bookmarkEnd w:id="3452"/>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bookmarkStart w:id="3453" w:name="_PERM_MCCTEMPBM_CRPT48240171___7"/>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3453"/>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137CC7" w:rsidRPr="003B2883" w14:paraId="7098ECD3" w14:textId="77777777" w:rsidTr="001D4998">
        <w:trPr>
          <w:cantSplit/>
          <w:jc w:val="center"/>
        </w:trPr>
        <w:tc>
          <w:tcPr>
            <w:tcW w:w="993" w:type="dxa"/>
          </w:tcPr>
          <w:p w14:paraId="329165FE" w14:textId="5F6A3444" w:rsidR="00137CC7" w:rsidRDefault="00137CC7" w:rsidP="00137CC7">
            <w:pPr>
              <w:pStyle w:val="TAL"/>
              <w:rPr>
                <w:lang w:val="en-US" w:eastAsia="zh-CN"/>
              </w:rPr>
            </w:pPr>
            <w:r>
              <w:t>8</w:t>
            </w:r>
          </w:p>
        </w:tc>
        <w:tc>
          <w:tcPr>
            <w:tcW w:w="1063" w:type="dxa"/>
          </w:tcPr>
          <w:p w14:paraId="0F028FE0" w14:textId="24D553BE" w:rsidR="00137CC7" w:rsidRDefault="00137CC7" w:rsidP="00137CC7">
            <w:pPr>
              <w:pStyle w:val="TAL"/>
            </w:pPr>
            <w:r>
              <w:t>N/A</w:t>
            </w:r>
          </w:p>
        </w:tc>
        <w:tc>
          <w:tcPr>
            <w:tcW w:w="639" w:type="dxa"/>
          </w:tcPr>
          <w:p w14:paraId="70564C9A" w14:textId="26FA73A5" w:rsidR="00137CC7" w:rsidRDefault="00137CC7" w:rsidP="00137CC7">
            <w:pPr>
              <w:pStyle w:val="TAL"/>
            </w:pPr>
            <w:r>
              <w:t>-</w:t>
            </w:r>
          </w:p>
        </w:tc>
        <w:tc>
          <w:tcPr>
            <w:tcW w:w="6520" w:type="dxa"/>
          </w:tcPr>
          <w:p w14:paraId="39C5B40B" w14:textId="71334FB0" w:rsidR="00137CC7" w:rsidRDefault="00137CC7" w:rsidP="00137CC7">
            <w:pPr>
              <w:pStyle w:val="TAL"/>
              <w:rPr>
                <w:lang w:val="en-US"/>
              </w:rPr>
            </w:pPr>
            <w:r>
              <w:t>Feature defined in a later release</w:t>
            </w:r>
          </w:p>
        </w:tc>
      </w:tr>
      <w:tr w:rsidR="00137CC7" w:rsidRPr="003B2883" w14:paraId="48731E8B" w14:textId="77777777" w:rsidTr="001D4998">
        <w:trPr>
          <w:cantSplit/>
          <w:jc w:val="center"/>
        </w:trPr>
        <w:tc>
          <w:tcPr>
            <w:tcW w:w="993" w:type="dxa"/>
          </w:tcPr>
          <w:p w14:paraId="5A2B300F" w14:textId="3221EB47" w:rsidR="00137CC7" w:rsidRDefault="00137CC7" w:rsidP="00137CC7">
            <w:pPr>
              <w:pStyle w:val="TAL"/>
              <w:rPr>
                <w:lang w:val="en-US" w:eastAsia="zh-CN"/>
              </w:rPr>
            </w:pPr>
            <w:r>
              <w:t>9</w:t>
            </w:r>
          </w:p>
        </w:tc>
        <w:tc>
          <w:tcPr>
            <w:tcW w:w="1063" w:type="dxa"/>
          </w:tcPr>
          <w:p w14:paraId="45DF96C6" w14:textId="03AF443E" w:rsidR="00137CC7" w:rsidRDefault="00137CC7" w:rsidP="00137CC7">
            <w:pPr>
              <w:pStyle w:val="TAL"/>
            </w:pPr>
            <w:r>
              <w:t>N/A</w:t>
            </w:r>
          </w:p>
        </w:tc>
        <w:tc>
          <w:tcPr>
            <w:tcW w:w="639" w:type="dxa"/>
          </w:tcPr>
          <w:p w14:paraId="2DA81647" w14:textId="75D9A33C" w:rsidR="00137CC7" w:rsidRDefault="00137CC7" w:rsidP="00137CC7">
            <w:pPr>
              <w:pStyle w:val="TAL"/>
            </w:pPr>
            <w:r>
              <w:t>-</w:t>
            </w:r>
          </w:p>
        </w:tc>
        <w:tc>
          <w:tcPr>
            <w:tcW w:w="6520" w:type="dxa"/>
          </w:tcPr>
          <w:p w14:paraId="246B6E4C" w14:textId="39583526" w:rsidR="00137CC7" w:rsidRDefault="00137CC7" w:rsidP="00137CC7">
            <w:pPr>
              <w:pStyle w:val="TAL"/>
              <w:rPr>
                <w:lang w:val="en-US"/>
              </w:rPr>
            </w:pPr>
            <w:r>
              <w:t>Feature defined in a later release</w:t>
            </w:r>
          </w:p>
        </w:tc>
      </w:tr>
      <w:tr w:rsidR="00137CC7" w:rsidRPr="003B2883" w14:paraId="665BC5AB" w14:textId="77777777" w:rsidTr="001D4998">
        <w:trPr>
          <w:cantSplit/>
          <w:jc w:val="center"/>
        </w:trPr>
        <w:tc>
          <w:tcPr>
            <w:tcW w:w="993" w:type="dxa"/>
          </w:tcPr>
          <w:p w14:paraId="7AAE6D1E" w14:textId="51436FC1" w:rsidR="00137CC7" w:rsidRDefault="00137CC7" w:rsidP="00137CC7">
            <w:pPr>
              <w:pStyle w:val="TAL"/>
              <w:rPr>
                <w:lang w:val="en-US" w:eastAsia="zh-CN"/>
              </w:rPr>
            </w:pPr>
            <w:r>
              <w:t>10</w:t>
            </w:r>
          </w:p>
        </w:tc>
        <w:tc>
          <w:tcPr>
            <w:tcW w:w="1063" w:type="dxa"/>
          </w:tcPr>
          <w:p w14:paraId="109D20CC" w14:textId="62C6DD86" w:rsidR="00137CC7" w:rsidRDefault="00137CC7" w:rsidP="00137CC7">
            <w:pPr>
              <w:pStyle w:val="TAL"/>
            </w:pPr>
            <w:r>
              <w:t>N/A</w:t>
            </w:r>
          </w:p>
        </w:tc>
        <w:tc>
          <w:tcPr>
            <w:tcW w:w="639" w:type="dxa"/>
          </w:tcPr>
          <w:p w14:paraId="76FFE030" w14:textId="022D4EE7" w:rsidR="00137CC7" w:rsidRDefault="00137CC7" w:rsidP="00137CC7">
            <w:pPr>
              <w:pStyle w:val="TAL"/>
            </w:pPr>
            <w:r>
              <w:t>-</w:t>
            </w:r>
          </w:p>
        </w:tc>
        <w:tc>
          <w:tcPr>
            <w:tcW w:w="6520" w:type="dxa"/>
          </w:tcPr>
          <w:p w14:paraId="5148867A" w14:textId="1F3892A4" w:rsidR="00137CC7" w:rsidRDefault="00137CC7" w:rsidP="00137CC7">
            <w:pPr>
              <w:pStyle w:val="TAL"/>
              <w:rPr>
                <w:lang w:val="en-US"/>
              </w:rPr>
            </w:pPr>
            <w:r>
              <w:t>Feature defined in a later release</w:t>
            </w:r>
          </w:p>
        </w:tc>
      </w:tr>
      <w:tr w:rsidR="00137CC7" w:rsidRPr="003B2883" w14:paraId="6198A3FC" w14:textId="77777777" w:rsidTr="001D4998">
        <w:trPr>
          <w:cantSplit/>
          <w:jc w:val="center"/>
        </w:trPr>
        <w:tc>
          <w:tcPr>
            <w:tcW w:w="993" w:type="dxa"/>
          </w:tcPr>
          <w:p w14:paraId="2B581DD8" w14:textId="7279653C" w:rsidR="00137CC7" w:rsidRDefault="00137CC7" w:rsidP="00137CC7">
            <w:pPr>
              <w:pStyle w:val="TAL"/>
              <w:rPr>
                <w:lang w:val="en-US" w:eastAsia="zh-CN"/>
              </w:rPr>
            </w:pPr>
            <w:r>
              <w:t>11</w:t>
            </w:r>
          </w:p>
        </w:tc>
        <w:tc>
          <w:tcPr>
            <w:tcW w:w="1063" w:type="dxa"/>
          </w:tcPr>
          <w:p w14:paraId="6E7DB937" w14:textId="38100F77" w:rsidR="00137CC7" w:rsidRDefault="00137CC7" w:rsidP="00137CC7">
            <w:pPr>
              <w:pStyle w:val="TAL"/>
            </w:pPr>
            <w:r>
              <w:t>N/A</w:t>
            </w:r>
          </w:p>
        </w:tc>
        <w:tc>
          <w:tcPr>
            <w:tcW w:w="639" w:type="dxa"/>
          </w:tcPr>
          <w:p w14:paraId="68375356" w14:textId="5B2E18B4" w:rsidR="00137CC7" w:rsidRDefault="00137CC7" w:rsidP="00137CC7">
            <w:pPr>
              <w:pStyle w:val="TAL"/>
            </w:pPr>
            <w:r>
              <w:t>-</w:t>
            </w:r>
          </w:p>
        </w:tc>
        <w:tc>
          <w:tcPr>
            <w:tcW w:w="6520" w:type="dxa"/>
          </w:tcPr>
          <w:p w14:paraId="2D84FADC" w14:textId="12768E61" w:rsidR="00137CC7" w:rsidRDefault="00137CC7" w:rsidP="00137CC7">
            <w:pPr>
              <w:pStyle w:val="TAL"/>
              <w:rPr>
                <w:lang w:val="en-US"/>
              </w:rPr>
            </w:pPr>
            <w:r>
              <w:t>Feature defined in a later release</w:t>
            </w:r>
          </w:p>
        </w:tc>
      </w:tr>
      <w:tr w:rsidR="00137CC7" w:rsidRPr="003B2883" w14:paraId="40EDFEF9" w14:textId="77777777" w:rsidTr="001D4998">
        <w:trPr>
          <w:cantSplit/>
          <w:jc w:val="center"/>
        </w:trPr>
        <w:tc>
          <w:tcPr>
            <w:tcW w:w="993" w:type="dxa"/>
          </w:tcPr>
          <w:p w14:paraId="79CF3A38" w14:textId="00777119" w:rsidR="00137CC7" w:rsidRDefault="00137CC7" w:rsidP="00137CC7">
            <w:pPr>
              <w:pStyle w:val="TAL"/>
              <w:rPr>
                <w:lang w:val="en-US" w:eastAsia="zh-CN"/>
              </w:rPr>
            </w:pPr>
            <w:r>
              <w:t>12</w:t>
            </w:r>
          </w:p>
        </w:tc>
        <w:tc>
          <w:tcPr>
            <w:tcW w:w="1063" w:type="dxa"/>
          </w:tcPr>
          <w:p w14:paraId="1DF97786" w14:textId="65114BE1" w:rsidR="00137CC7" w:rsidRDefault="00137CC7" w:rsidP="00137CC7">
            <w:pPr>
              <w:pStyle w:val="TAL"/>
            </w:pPr>
            <w:r>
              <w:t>N/A</w:t>
            </w:r>
          </w:p>
        </w:tc>
        <w:tc>
          <w:tcPr>
            <w:tcW w:w="639" w:type="dxa"/>
          </w:tcPr>
          <w:p w14:paraId="066B08DB" w14:textId="6398DA2B" w:rsidR="00137CC7" w:rsidRDefault="00137CC7" w:rsidP="00137CC7">
            <w:pPr>
              <w:pStyle w:val="TAL"/>
            </w:pPr>
            <w:r>
              <w:t>-</w:t>
            </w:r>
          </w:p>
        </w:tc>
        <w:tc>
          <w:tcPr>
            <w:tcW w:w="6520" w:type="dxa"/>
          </w:tcPr>
          <w:p w14:paraId="533F5D60" w14:textId="79F67EE1" w:rsidR="00137CC7" w:rsidRDefault="00137CC7" w:rsidP="00137CC7">
            <w:pPr>
              <w:pStyle w:val="TAL"/>
              <w:rPr>
                <w:lang w:val="en-US"/>
              </w:rPr>
            </w:pPr>
            <w:r>
              <w:t>Feature defined in a later release</w:t>
            </w:r>
          </w:p>
        </w:tc>
      </w:tr>
      <w:tr w:rsidR="00137CC7" w:rsidRPr="003B2883" w14:paraId="6E705634" w14:textId="77777777" w:rsidTr="001D4998">
        <w:trPr>
          <w:cantSplit/>
          <w:jc w:val="center"/>
        </w:trPr>
        <w:tc>
          <w:tcPr>
            <w:tcW w:w="993" w:type="dxa"/>
          </w:tcPr>
          <w:p w14:paraId="307A4502" w14:textId="4829A8E5" w:rsidR="00137CC7" w:rsidRDefault="00137CC7" w:rsidP="00137CC7">
            <w:pPr>
              <w:pStyle w:val="TAL"/>
            </w:pPr>
            <w:r>
              <w:rPr>
                <w:lang w:val="en-US" w:eastAsia="zh-CN"/>
              </w:rPr>
              <w:t>13</w:t>
            </w:r>
          </w:p>
        </w:tc>
        <w:tc>
          <w:tcPr>
            <w:tcW w:w="1063" w:type="dxa"/>
          </w:tcPr>
          <w:p w14:paraId="5DB63C49" w14:textId="0E7DB385" w:rsidR="00137CC7" w:rsidRDefault="00137CC7" w:rsidP="00137CC7">
            <w:pPr>
              <w:pStyle w:val="TAL"/>
            </w:pPr>
            <w:r>
              <w:t>3GA-N3GA-HO</w:t>
            </w:r>
          </w:p>
        </w:tc>
        <w:tc>
          <w:tcPr>
            <w:tcW w:w="639" w:type="dxa"/>
          </w:tcPr>
          <w:p w14:paraId="33339F34" w14:textId="075CBF33" w:rsidR="00137CC7" w:rsidRDefault="00137CC7" w:rsidP="00137CC7">
            <w:pPr>
              <w:pStyle w:val="TAL"/>
            </w:pPr>
            <w:r>
              <w:t>O</w:t>
            </w:r>
          </w:p>
        </w:tc>
        <w:tc>
          <w:tcPr>
            <w:tcW w:w="6520" w:type="dxa"/>
          </w:tcPr>
          <w:p w14:paraId="0C1FBEC1" w14:textId="77777777" w:rsidR="00137CC7" w:rsidRDefault="00137CC7" w:rsidP="00137CC7">
            <w:pPr>
              <w:pStyle w:val="TAL"/>
              <w:rPr>
                <w:lang w:val="en-US"/>
              </w:rPr>
            </w:pPr>
            <w:r>
              <w:rPr>
                <w:lang w:val="en-US"/>
              </w:rPr>
              <w:t>Handover between 3GPP and non-3GPP accesses</w:t>
            </w:r>
          </w:p>
          <w:p w14:paraId="38E5A092" w14:textId="77777777" w:rsidR="00137CC7" w:rsidRDefault="00137CC7" w:rsidP="00137CC7">
            <w:pPr>
              <w:pStyle w:val="TAL"/>
              <w:rPr>
                <w:lang w:val="en-US"/>
              </w:rPr>
            </w:pPr>
          </w:p>
          <w:p w14:paraId="5C4DCC31" w14:textId="77777777" w:rsidR="00137CC7" w:rsidRDefault="00137CC7" w:rsidP="00137CC7">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5E6F49D5" w14:textId="77777777" w:rsidR="00137CC7" w:rsidRDefault="00137CC7" w:rsidP="00137CC7">
            <w:pPr>
              <w:pStyle w:val="TAL"/>
            </w:pP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9A30FA">
      <w:pPr>
        <w:pStyle w:val="Heading3"/>
        <w:rPr>
          <w:lang w:val="en-US"/>
        </w:rPr>
      </w:pPr>
      <w:bookmarkStart w:id="3454" w:name="_Toc25156447"/>
      <w:bookmarkStart w:id="3455" w:name="_Toc34124751"/>
      <w:bookmarkStart w:id="3456" w:name="_Toc43207877"/>
      <w:bookmarkStart w:id="3457" w:name="_Toc49857350"/>
      <w:bookmarkStart w:id="3458" w:name="_Toc56677190"/>
      <w:bookmarkStart w:id="3459" w:name="_Toc56696438"/>
      <w:bookmarkStart w:id="3460" w:name="_Toc81227793"/>
      <w:bookmarkStart w:id="3461" w:name="_Toc104238540"/>
      <w:bookmarkStart w:id="3462" w:name="_Toc104238997"/>
      <w:bookmarkStart w:id="3463" w:name="_Toc104388807"/>
      <w:bookmarkStart w:id="3464" w:name="_Toc183521496"/>
      <w:r w:rsidRPr="003B2883">
        <w:rPr>
          <w:lang w:val="en-US"/>
        </w:rPr>
        <w:t>6.1.9</w:t>
      </w:r>
      <w:r w:rsidRPr="003B2883">
        <w:rPr>
          <w:lang w:val="en-US"/>
        </w:rPr>
        <w:tab/>
        <w:t>Security</w:t>
      </w:r>
      <w:bookmarkEnd w:id="3454"/>
      <w:bookmarkEnd w:id="3455"/>
      <w:bookmarkEnd w:id="3456"/>
      <w:bookmarkEnd w:id="3457"/>
      <w:bookmarkEnd w:id="3458"/>
      <w:bookmarkEnd w:id="3459"/>
      <w:bookmarkEnd w:id="3460"/>
      <w:bookmarkEnd w:id="3461"/>
      <w:bookmarkEnd w:id="3462"/>
      <w:bookmarkEnd w:id="3463"/>
      <w:bookmarkEnd w:id="3464"/>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lastRenderedPageBreak/>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9A30FA">
      <w:pPr>
        <w:pStyle w:val="Heading3"/>
      </w:pPr>
      <w:bookmarkStart w:id="3465" w:name="_Toc56677191"/>
      <w:bookmarkStart w:id="3466" w:name="_Toc56696439"/>
      <w:bookmarkStart w:id="3467" w:name="_Toc81227794"/>
      <w:bookmarkStart w:id="3468" w:name="_Toc104238541"/>
      <w:bookmarkStart w:id="3469" w:name="_Toc104238998"/>
      <w:bookmarkStart w:id="3470" w:name="_Toc104388808"/>
      <w:bookmarkStart w:id="3471" w:name="_Toc183521497"/>
      <w:r w:rsidRPr="003B2883">
        <w:t>6.1.</w:t>
      </w:r>
      <w:r>
        <w:t>10</w:t>
      </w:r>
      <w:r w:rsidRPr="003B2883">
        <w:tab/>
      </w:r>
      <w:r>
        <w:t>HTTP redirection</w:t>
      </w:r>
      <w:bookmarkEnd w:id="3465"/>
      <w:bookmarkEnd w:id="3466"/>
      <w:bookmarkEnd w:id="3467"/>
      <w:bookmarkEnd w:id="3468"/>
      <w:bookmarkEnd w:id="3469"/>
      <w:bookmarkEnd w:id="3470"/>
      <w:bookmarkEnd w:id="3471"/>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9A30FA">
      <w:pPr>
        <w:pStyle w:val="Heading2"/>
      </w:pPr>
      <w:bookmarkStart w:id="3472" w:name="_Toc25156448"/>
      <w:bookmarkStart w:id="3473" w:name="_Toc34124752"/>
      <w:bookmarkStart w:id="3474" w:name="_Toc43207878"/>
      <w:bookmarkStart w:id="3475" w:name="_Toc49857351"/>
      <w:bookmarkStart w:id="3476" w:name="_Toc56677192"/>
      <w:bookmarkStart w:id="3477" w:name="_Toc56696440"/>
      <w:bookmarkStart w:id="3478" w:name="_Toc81227795"/>
      <w:bookmarkStart w:id="3479" w:name="_Toc104238542"/>
      <w:bookmarkStart w:id="3480" w:name="_Toc104238999"/>
      <w:bookmarkStart w:id="3481" w:name="_Toc104388809"/>
      <w:bookmarkStart w:id="3482" w:name="_Toc183521498"/>
      <w:r w:rsidRPr="003B2883">
        <w:t>6.2</w:t>
      </w:r>
      <w:r w:rsidRPr="003B2883">
        <w:tab/>
        <w:t>Namf_EventExposure Service API</w:t>
      </w:r>
      <w:bookmarkEnd w:id="3472"/>
      <w:bookmarkEnd w:id="3473"/>
      <w:bookmarkEnd w:id="3474"/>
      <w:bookmarkEnd w:id="3475"/>
      <w:bookmarkEnd w:id="3476"/>
      <w:bookmarkEnd w:id="3477"/>
      <w:bookmarkEnd w:id="3478"/>
      <w:bookmarkEnd w:id="3479"/>
      <w:bookmarkEnd w:id="3480"/>
      <w:bookmarkEnd w:id="3481"/>
      <w:bookmarkEnd w:id="3482"/>
    </w:p>
    <w:p w14:paraId="75108F8B" w14:textId="77777777" w:rsidR="00602AC0" w:rsidRPr="003B2883" w:rsidRDefault="00602AC0" w:rsidP="009A30FA">
      <w:pPr>
        <w:pStyle w:val="Heading3"/>
      </w:pPr>
      <w:bookmarkStart w:id="3483" w:name="_Toc25156449"/>
      <w:bookmarkStart w:id="3484" w:name="_Toc34124753"/>
      <w:bookmarkStart w:id="3485" w:name="_Toc43207879"/>
      <w:bookmarkStart w:id="3486" w:name="_Toc49857352"/>
      <w:bookmarkStart w:id="3487" w:name="_Toc56677193"/>
      <w:bookmarkStart w:id="3488" w:name="_Toc56696441"/>
      <w:bookmarkStart w:id="3489" w:name="_Toc81227796"/>
      <w:bookmarkStart w:id="3490" w:name="_Toc104238543"/>
      <w:bookmarkStart w:id="3491" w:name="_Toc104239000"/>
      <w:bookmarkStart w:id="3492" w:name="_Toc104388810"/>
      <w:bookmarkStart w:id="3493" w:name="_Toc183521499"/>
      <w:r w:rsidRPr="003B2883">
        <w:t>6.2.1</w:t>
      </w:r>
      <w:r w:rsidRPr="003B2883">
        <w:tab/>
        <w:t>API URI</w:t>
      </w:r>
      <w:bookmarkEnd w:id="3483"/>
      <w:bookmarkEnd w:id="3484"/>
      <w:bookmarkEnd w:id="3485"/>
      <w:bookmarkEnd w:id="3486"/>
      <w:bookmarkEnd w:id="3487"/>
      <w:bookmarkEnd w:id="3488"/>
      <w:bookmarkEnd w:id="3489"/>
      <w:bookmarkEnd w:id="3490"/>
      <w:bookmarkEnd w:id="3491"/>
      <w:bookmarkEnd w:id="3492"/>
      <w:bookmarkEnd w:id="3493"/>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9A30FA">
      <w:pPr>
        <w:pStyle w:val="Heading3"/>
      </w:pPr>
      <w:bookmarkStart w:id="3494" w:name="_Toc25156450"/>
      <w:bookmarkStart w:id="3495" w:name="_Toc34124754"/>
      <w:bookmarkStart w:id="3496" w:name="_Toc43207880"/>
      <w:bookmarkStart w:id="3497" w:name="_Toc49857353"/>
      <w:bookmarkStart w:id="3498" w:name="_Toc56677194"/>
      <w:bookmarkStart w:id="3499" w:name="_Toc56696442"/>
      <w:bookmarkStart w:id="3500" w:name="_Toc81227797"/>
      <w:bookmarkStart w:id="3501" w:name="_Toc104238544"/>
      <w:bookmarkStart w:id="3502" w:name="_Toc104239001"/>
      <w:bookmarkStart w:id="3503" w:name="_Toc104388811"/>
      <w:bookmarkStart w:id="3504" w:name="_Toc183521500"/>
      <w:r w:rsidRPr="003B2883">
        <w:t>6.2.2</w:t>
      </w:r>
      <w:r w:rsidRPr="003B2883">
        <w:tab/>
        <w:t>Usage of HTTP</w:t>
      </w:r>
      <w:bookmarkEnd w:id="3494"/>
      <w:bookmarkEnd w:id="3495"/>
      <w:bookmarkEnd w:id="3496"/>
      <w:bookmarkEnd w:id="3497"/>
      <w:bookmarkEnd w:id="3498"/>
      <w:bookmarkEnd w:id="3499"/>
      <w:bookmarkEnd w:id="3500"/>
      <w:bookmarkEnd w:id="3501"/>
      <w:bookmarkEnd w:id="3502"/>
      <w:bookmarkEnd w:id="3503"/>
      <w:bookmarkEnd w:id="3504"/>
    </w:p>
    <w:p w14:paraId="096386F2" w14:textId="77777777" w:rsidR="00602AC0" w:rsidRPr="003B2883" w:rsidRDefault="00602AC0" w:rsidP="009A30FA">
      <w:pPr>
        <w:pStyle w:val="Heading4"/>
      </w:pPr>
      <w:bookmarkStart w:id="3505" w:name="_Toc25156451"/>
      <w:bookmarkStart w:id="3506" w:name="_Toc34124755"/>
      <w:bookmarkStart w:id="3507" w:name="_Toc43207881"/>
      <w:bookmarkStart w:id="3508" w:name="_Toc49857354"/>
      <w:bookmarkStart w:id="3509" w:name="_Toc56677195"/>
      <w:bookmarkStart w:id="3510" w:name="_Toc56696443"/>
      <w:bookmarkStart w:id="3511" w:name="_Toc81227798"/>
      <w:bookmarkStart w:id="3512" w:name="_Toc104238545"/>
      <w:bookmarkStart w:id="3513" w:name="_Toc104239002"/>
      <w:bookmarkStart w:id="3514" w:name="_Toc104388812"/>
      <w:bookmarkStart w:id="3515" w:name="_Toc183521501"/>
      <w:r w:rsidRPr="003B2883">
        <w:t>6.2.2.1</w:t>
      </w:r>
      <w:r w:rsidRPr="003B2883">
        <w:tab/>
        <w:t>General</w:t>
      </w:r>
      <w:bookmarkEnd w:id="3505"/>
      <w:bookmarkEnd w:id="3506"/>
      <w:bookmarkEnd w:id="3507"/>
      <w:bookmarkEnd w:id="3508"/>
      <w:bookmarkEnd w:id="3509"/>
      <w:bookmarkEnd w:id="3510"/>
      <w:bookmarkEnd w:id="3511"/>
      <w:bookmarkEnd w:id="3512"/>
      <w:bookmarkEnd w:id="3513"/>
      <w:bookmarkEnd w:id="3514"/>
      <w:bookmarkEnd w:id="3515"/>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9A30FA">
      <w:pPr>
        <w:pStyle w:val="Heading4"/>
      </w:pPr>
      <w:bookmarkStart w:id="3516" w:name="_Toc25156452"/>
      <w:bookmarkStart w:id="3517" w:name="_Toc34124756"/>
      <w:bookmarkStart w:id="3518" w:name="_Toc43207882"/>
      <w:bookmarkStart w:id="3519" w:name="_Toc49857355"/>
      <w:bookmarkStart w:id="3520" w:name="_Toc56677196"/>
      <w:bookmarkStart w:id="3521" w:name="_Toc56696444"/>
      <w:bookmarkStart w:id="3522" w:name="_Toc81227799"/>
      <w:bookmarkStart w:id="3523" w:name="_Toc104238546"/>
      <w:bookmarkStart w:id="3524" w:name="_Toc104239003"/>
      <w:bookmarkStart w:id="3525" w:name="_Toc104388813"/>
      <w:bookmarkStart w:id="3526" w:name="_Toc183521502"/>
      <w:r w:rsidRPr="003B2883">
        <w:lastRenderedPageBreak/>
        <w:t>6.2.2.2</w:t>
      </w:r>
      <w:r w:rsidRPr="003B2883">
        <w:tab/>
        <w:t>HTTP standard headers</w:t>
      </w:r>
      <w:bookmarkEnd w:id="3516"/>
      <w:bookmarkEnd w:id="3517"/>
      <w:bookmarkEnd w:id="3518"/>
      <w:bookmarkEnd w:id="3519"/>
      <w:bookmarkEnd w:id="3520"/>
      <w:bookmarkEnd w:id="3521"/>
      <w:bookmarkEnd w:id="3522"/>
      <w:bookmarkEnd w:id="3523"/>
      <w:bookmarkEnd w:id="3524"/>
      <w:bookmarkEnd w:id="3525"/>
      <w:bookmarkEnd w:id="3526"/>
    </w:p>
    <w:p w14:paraId="241B4383" w14:textId="77777777" w:rsidR="00602AC0" w:rsidRPr="003B2883" w:rsidRDefault="00602AC0" w:rsidP="009A30FA">
      <w:pPr>
        <w:pStyle w:val="Heading5"/>
        <w:rPr>
          <w:lang w:eastAsia="zh-CN"/>
        </w:rPr>
      </w:pPr>
      <w:bookmarkStart w:id="3527" w:name="_Toc25156453"/>
      <w:bookmarkStart w:id="3528" w:name="_Toc34124757"/>
      <w:bookmarkStart w:id="3529" w:name="_Toc43207883"/>
      <w:bookmarkStart w:id="3530" w:name="_Toc49857356"/>
      <w:bookmarkStart w:id="3531" w:name="_Toc56677197"/>
      <w:bookmarkStart w:id="3532" w:name="_Toc56696445"/>
      <w:bookmarkStart w:id="3533" w:name="_Toc81227800"/>
      <w:bookmarkStart w:id="3534" w:name="_Toc104238547"/>
      <w:bookmarkStart w:id="3535" w:name="_Toc104239004"/>
      <w:bookmarkStart w:id="3536" w:name="_Toc104388814"/>
      <w:bookmarkStart w:id="3537" w:name="_Toc183521503"/>
      <w:r w:rsidRPr="003B2883">
        <w:t>6.2.2.2.1</w:t>
      </w:r>
      <w:r w:rsidRPr="003B2883">
        <w:rPr>
          <w:lang w:eastAsia="zh-CN"/>
        </w:rPr>
        <w:tab/>
        <w:t>General</w:t>
      </w:r>
      <w:bookmarkEnd w:id="3527"/>
      <w:bookmarkEnd w:id="3528"/>
      <w:bookmarkEnd w:id="3529"/>
      <w:bookmarkEnd w:id="3530"/>
      <w:bookmarkEnd w:id="3531"/>
      <w:bookmarkEnd w:id="3532"/>
      <w:bookmarkEnd w:id="3533"/>
      <w:bookmarkEnd w:id="3534"/>
      <w:bookmarkEnd w:id="3535"/>
      <w:bookmarkEnd w:id="3536"/>
      <w:bookmarkEnd w:id="3537"/>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9A30FA">
      <w:pPr>
        <w:pStyle w:val="Heading5"/>
      </w:pPr>
      <w:bookmarkStart w:id="3538" w:name="_Toc25156454"/>
      <w:bookmarkStart w:id="3539" w:name="_Toc34124758"/>
      <w:bookmarkStart w:id="3540" w:name="_Toc43207884"/>
      <w:bookmarkStart w:id="3541" w:name="_Toc49857357"/>
      <w:bookmarkStart w:id="3542" w:name="_Toc56677198"/>
      <w:bookmarkStart w:id="3543" w:name="_Toc56696446"/>
      <w:bookmarkStart w:id="3544" w:name="_Toc81227801"/>
      <w:bookmarkStart w:id="3545" w:name="_Toc104238548"/>
      <w:bookmarkStart w:id="3546" w:name="_Toc104239005"/>
      <w:bookmarkStart w:id="3547" w:name="_Toc104388815"/>
      <w:bookmarkStart w:id="3548" w:name="_Toc183521504"/>
      <w:r w:rsidRPr="003B2883">
        <w:t>6.2.2.2.2</w:t>
      </w:r>
      <w:r w:rsidRPr="003B2883">
        <w:tab/>
        <w:t>Content type</w:t>
      </w:r>
      <w:bookmarkEnd w:id="3538"/>
      <w:bookmarkEnd w:id="3539"/>
      <w:bookmarkEnd w:id="3540"/>
      <w:bookmarkEnd w:id="3541"/>
      <w:bookmarkEnd w:id="3542"/>
      <w:bookmarkEnd w:id="3543"/>
      <w:bookmarkEnd w:id="3544"/>
      <w:bookmarkEnd w:id="3545"/>
      <w:bookmarkEnd w:id="3546"/>
      <w:bookmarkEnd w:id="3547"/>
      <w:bookmarkEnd w:id="3548"/>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9A30FA">
      <w:pPr>
        <w:pStyle w:val="Heading4"/>
      </w:pPr>
      <w:bookmarkStart w:id="3549" w:name="_Toc25156455"/>
      <w:bookmarkStart w:id="3550" w:name="_Toc34124759"/>
      <w:bookmarkStart w:id="3551" w:name="_Toc43207885"/>
      <w:bookmarkStart w:id="3552" w:name="_Toc49857358"/>
      <w:bookmarkStart w:id="3553" w:name="_Toc56677199"/>
      <w:bookmarkStart w:id="3554" w:name="_Toc56696447"/>
      <w:bookmarkStart w:id="3555" w:name="_Toc81227802"/>
      <w:bookmarkStart w:id="3556" w:name="_Toc104238549"/>
      <w:bookmarkStart w:id="3557" w:name="_Toc104239006"/>
      <w:bookmarkStart w:id="3558" w:name="_Toc104388816"/>
      <w:bookmarkStart w:id="3559" w:name="_Toc183521505"/>
      <w:r w:rsidRPr="003B2883">
        <w:t>6.2.2.3</w:t>
      </w:r>
      <w:r w:rsidRPr="003B2883">
        <w:tab/>
        <w:t>HTTP custom headers</w:t>
      </w:r>
      <w:bookmarkEnd w:id="3549"/>
      <w:bookmarkEnd w:id="3550"/>
      <w:bookmarkEnd w:id="3551"/>
      <w:bookmarkEnd w:id="3552"/>
      <w:bookmarkEnd w:id="3553"/>
      <w:bookmarkEnd w:id="3554"/>
      <w:bookmarkEnd w:id="3555"/>
      <w:bookmarkEnd w:id="3556"/>
      <w:bookmarkEnd w:id="3557"/>
      <w:bookmarkEnd w:id="3558"/>
      <w:bookmarkEnd w:id="3559"/>
    </w:p>
    <w:p w14:paraId="5327A115" w14:textId="77777777" w:rsidR="00602AC0" w:rsidRPr="003B2883" w:rsidRDefault="00602AC0" w:rsidP="009A30FA">
      <w:pPr>
        <w:pStyle w:val="Heading5"/>
        <w:rPr>
          <w:lang w:eastAsia="zh-CN"/>
        </w:rPr>
      </w:pPr>
      <w:bookmarkStart w:id="3560" w:name="_Toc25156456"/>
      <w:bookmarkStart w:id="3561" w:name="_Toc34124760"/>
      <w:bookmarkStart w:id="3562" w:name="_Toc43207886"/>
      <w:bookmarkStart w:id="3563" w:name="_Toc49857359"/>
      <w:bookmarkStart w:id="3564" w:name="_Toc56677200"/>
      <w:bookmarkStart w:id="3565" w:name="_Toc56696448"/>
      <w:bookmarkStart w:id="3566" w:name="_Toc81227803"/>
      <w:bookmarkStart w:id="3567" w:name="_Toc104238550"/>
      <w:bookmarkStart w:id="3568" w:name="_Toc104239007"/>
      <w:bookmarkStart w:id="3569" w:name="_Toc104388817"/>
      <w:bookmarkStart w:id="3570" w:name="_Toc183521506"/>
      <w:r w:rsidRPr="003B2883">
        <w:t>6.2.2.3.1</w:t>
      </w:r>
      <w:r w:rsidRPr="003B2883">
        <w:rPr>
          <w:lang w:eastAsia="zh-CN"/>
        </w:rPr>
        <w:tab/>
        <w:t>General</w:t>
      </w:r>
      <w:bookmarkEnd w:id="3560"/>
      <w:bookmarkEnd w:id="3561"/>
      <w:bookmarkEnd w:id="3562"/>
      <w:bookmarkEnd w:id="3563"/>
      <w:bookmarkEnd w:id="3564"/>
      <w:bookmarkEnd w:id="3565"/>
      <w:bookmarkEnd w:id="3566"/>
      <w:bookmarkEnd w:id="3567"/>
      <w:bookmarkEnd w:id="3568"/>
      <w:bookmarkEnd w:id="3569"/>
      <w:bookmarkEnd w:id="3570"/>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9A30FA">
      <w:pPr>
        <w:pStyle w:val="Heading3"/>
      </w:pPr>
      <w:bookmarkStart w:id="3571" w:name="_Toc25156457"/>
      <w:bookmarkStart w:id="3572" w:name="_Toc34124761"/>
      <w:bookmarkStart w:id="3573" w:name="_Toc43207887"/>
      <w:bookmarkStart w:id="3574" w:name="_Toc49857360"/>
      <w:bookmarkStart w:id="3575" w:name="_Toc56677201"/>
      <w:bookmarkStart w:id="3576" w:name="_Toc56696449"/>
      <w:bookmarkStart w:id="3577" w:name="_Toc81227804"/>
      <w:bookmarkStart w:id="3578" w:name="_Toc104238551"/>
      <w:bookmarkStart w:id="3579" w:name="_Toc104239008"/>
      <w:bookmarkStart w:id="3580" w:name="_Toc104388818"/>
      <w:bookmarkStart w:id="3581" w:name="_Toc183521507"/>
      <w:r w:rsidRPr="003B2883">
        <w:t>6.2.3</w:t>
      </w:r>
      <w:r w:rsidRPr="003B2883">
        <w:tab/>
        <w:t>Resources</w:t>
      </w:r>
      <w:bookmarkEnd w:id="3571"/>
      <w:bookmarkEnd w:id="3572"/>
      <w:bookmarkEnd w:id="3573"/>
      <w:bookmarkEnd w:id="3574"/>
      <w:bookmarkEnd w:id="3575"/>
      <w:bookmarkEnd w:id="3576"/>
      <w:bookmarkEnd w:id="3577"/>
      <w:bookmarkEnd w:id="3578"/>
      <w:bookmarkEnd w:id="3579"/>
      <w:bookmarkEnd w:id="3580"/>
      <w:bookmarkEnd w:id="3581"/>
    </w:p>
    <w:p w14:paraId="3D9624E8" w14:textId="77777777" w:rsidR="00602AC0" w:rsidRPr="003B2883" w:rsidRDefault="00602AC0" w:rsidP="009A30FA">
      <w:pPr>
        <w:pStyle w:val="Heading4"/>
      </w:pPr>
      <w:bookmarkStart w:id="3582" w:name="_Toc25156458"/>
      <w:bookmarkStart w:id="3583" w:name="_Toc34124762"/>
      <w:bookmarkStart w:id="3584" w:name="_Toc43207888"/>
      <w:bookmarkStart w:id="3585" w:name="_Toc49857361"/>
      <w:bookmarkStart w:id="3586" w:name="_Toc56677202"/>
      <w:bookmarkStart w:id="3587" w:name="_Toc56696450"/>
      <w:bookmarkStart w:id="3588" w:name="_Toc81227805"/>
      <w:bookmarkStart w:id="3589" w:name="_Toc104238552"/>
      <w:bookmarkStart w:id="3590" w:name="_Toc104239009"/>
      <w:bookmarkStart w:id="3591" w:name="_Toc104388819"/>
      <w:bookmarkStart w:id="3592" w:name="_Toc183521508"/>
      <w:r w:rsidRPr="003B2883">
        <w:t>6.2.3.1</w:t>
      </w:r>
      <w:r w:rsidRPr="003B2883">
        <w:tab/>
        <w:t>Overview</w:t>
      </w:r>
      <w:bookmarkEnd w:id="3582"/>
      <w:bookmarkEnd w:id="3583"/>
      <w:bookmarkEnd w:id="3584"/>
      <w:bookmarkEnd w:id="3585"/>
      <w:bookmarkEnd w:id="3586"/>
      <w:bookmarkEnd w:id="3587"/>
      <w:bookmarkEnd w:id="3588"/>
      <w:bookmarkEnd w:id="3589"/>
      <w:bookmarkEnd w:id="3590"/>
      <w:bookmarkEnd w:id="3591"/>
      <w:bookmarkEnd w:id="3592"/>
    </w:p>
    <w:p w14:paraId="4412AE13" w14:textId="77777777" w:rsidR="00602AC0" w:rsidRPr="003B2883" w:rsidRDefault="00602AC0" w:rsidP="00602AC0">
      <w:pPr>
        <w:pStyle w:val="TH"/>
      </w:pPr>
      <w:r w:rsidRPr="003B2883">
        <w:object w:dxaOrig="5189" w:dyaOrig="2443" w14:anchorId="63C09C34">
          <v:shape id="_x0000_i1061" type="#_x0000_t75" style="width:345.1pt;height:158.9pt" o:ole="">
            <v:imagedata r:id="rId80" o:title="" cropbottom="13173f" cropright="13105f"/>
          </v:shape>
          <o:OLEObject Type="Embed" ProgID="Visio.Drawing.15" ShapeID="_x0000_i1061" DrawAspect="Content" ObjectID="_1794139178"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t>Table 6.2.3.1-1 provides an overview of the resources and applicable HTTP methods.</w:t>
      </w:r>
    </w:p>
    <w:p w14:paraId="5349F41E" w14:textId="77777777" w:rsidR="00602AC0" w:rsidRPr="003B2883" w:rsidRDefault="00602AC0" w:rsidP="00602AC0">
      <w:pPr>
        <w:pStyle w:val="TH"/>
      </w:pPr>
      <w:r w:rsidRPr="003B288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9A30FA">
      <w:pPr>
        <w:pStyle w:val="Heading4"/>
      </w:pPr>
      <w:bookmarkStart w:id="3593" w:name="_Toc25156459"/>
      <w:bookmarkStart w:id="3594" w:name="_Toc34124763"/>
      <w:bookmarkStart w:id="3595" w:name="_Toc43207889"/>
      <w:bookmarkStart w:id="3596" w:name="_Toc49857362"/>
      <w:bookmarkStart w:id="3597" w:name="_Toc56677203"/>
      <w:bookmarkStart w:id="3598" w:name="_Toc56696451"/>
      <w:bookmarkStart w:id="3599" w:name="_Toc81227806"/>
      <w:bookmarkStart w:id="3600" w:name="_Toc104238553"/>
      <w:bookmarkStart w:id="3601" w:name="_Toc104239010"/>
      <w:bookmarkStart w:id="3602" w:name="_Toc104388820"/>
      <w:bookmarkStart w:id="3603" w:name="_Toc183521509"/>
      <w:r w:rsidRPr="003B2883">
        <w:t>6.2.3.2</w:t>
      </w:r>
      <w:r w:rsidRPr="003B2883">
        <w:tab/>
        <w:t>Resource: Subscriptions collection</w:t>
      </w:r>
      <w:bookmarkEnd w:id="3593"/>
      <w:bookmarkEnd w:id="3594"/>
      <w:bookmarkEnd w:id="3595"/>
      <w:bookmarkEnd w:id="3596"/>
      <w:bookmarkEnd w:id="3597"/>
      <w:bookmarkEnd w:id="3598"/>
      <w:bookmarkEnd w:id="3599"/>
      <w:bookmarkEnd w:id="3600"/>
      <w:bookmarkEnd w:id="3601"/>
      <w:bookmarkEnd w:id="3602"/>
      <w:bookmarkEnd w:id="3603"/>
    </w:p>
    <w:p w14:paraId="4C03EFC2" w14:textId="77777777" w:rsidR="00602AC0" w:rsidRPr="003B2883" w:rsidRDefault="00602AC0" w:rsidP="009A30FA">
      <w:pPr>
        <w:pStyle w:val="Heading5"/>
      </w:pPr>
      <w:bookmarkStart w:id="3604" w:name="_Toc25156460"/>
      <w:bookmarkStart w:id="3605" w:name="_Toc34124764"/>
      <w:bookmarkStart w:id="3606" w:name="_Toc43207890"/>
      <w:bookmarkStart w:id="3607" w:name="_Toc49857363"/>
      <w:bookmarkStart w:id="3608" w:name="_Toc56677204"/>
      <w:bookmarkStart w:id="3609" w:name="_Toc56696452"/>
      <w:bookmarkStart w:id="3610" w:name="_Toc81227807"/>
      <w:bookmarkStart w:id="3611" w:name="_Toc104238554"/>
      <w:bookmarkStart w:id="3612" w:name="_Toc104239011"/>
      <w:bookmarkStart w:id="3613" w:name="_Toc104388821"/>
      <w:bookmarkStart w:id="3614" w:name="_Toc183521510"/>
      <w:r w:rsidRPr="003B2883">
        <w:t>6.2.3.2.1</w:t>
      </w:r>
      <w:r w:rsidRPr="003B2883">
        <w:tab/>
        <w:t>Description</w:t>
      </w:r>
      <w:bookmarkEnd w:id="3604"/>
      <w:bookmarkEnd w:id="3605"/>
      <w:bookmarkEnd w:id="3606"/>
      <w:bookmarkEnd w:id="3607"/>
      <w:bookmarkEnd w:id="3608"/>
      <w:bookmarkEnd w:id="3609"/>
      <w:bookmarkEnd w:id="3610"/>
      <w:bookmarkEnd w:id="3611"/>
      <w:bookmarkEnd w:id="3612"/>
      <w:bookmarkEnd w:id="3613"/>
      <w:bookmarkEnd w:id="3614"/>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9A30FA">
      <w:pPr>
        <w:pStyle w:val="Heading5"/>
      </w:pPr>
      <w:bookmarkStart w:id="3615" w:name="_Toc25156461"/>
      <w:bookmarkStart w:id="3616" w:name="_Toc34124765"/>
      <w:bookmarkStart w:id="3617" w:name="_Toc43207891"/>
      <w:bookmarkStart w:id="3618" w:name="_Toc49857364"/>
      <w:bookmarkStart w:id="3619" w:name="_Toc56677205"/>
      <w:bookmarkStart w:id="3620" w:name="_Toc56696453"/>
      <w:bookmarkStart w:id="3621" w:name="_Toc81227808"/>
      <w:bookmarkStart w:id="3622" w:name="_Toc104238555"/>
      <w:bookmarkStart w:id="3623" w:name="_Toc104239012"/>
      <w:bookmarkStart w:id="3624" w:name="_Toc104388822"/>
      <w:bookmarkStart w:id="3625" w:name="_Toc183521511"/>
      <w:r w:rsidRPr="003B2883">
        <w:t>6.2.3.2.2</w:t>
      </w:r>
      <w:r w:rsidRPr="003B2883">
        <w:tab/>
        <w:t>Resource Definition</w:t>
      </w:r>
      <w:bookmarkEnd w:id="3615"/>
      <w:bookmarkEnd w:id="3616"/>
      <w:bookmarkEnd w:id="3617"/>
      <w:bookmarkEnd w:id="3618"/>
      <w:bookmarkEnd w:id="3619"/>
      <w:bookmarkEnd w:id="3620"/>
      <w:bookmarkEnd w:id="3621"/>
      <w:bookmarkEnd w:id="3622"/>
      <w:bookmarkEnd w:id="3623"/>
      <w:bookmarkEnd w:id="3624"/>
      <w:bookmarkEnd w:id="3625"/>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C9263C">
      <w:pPr>
        <w:rPr>
          <w:rFonts w:ascii="Arial" w:hAnsi="Arial" w:cs="Arial"/>
        </w:rPr>
      </w:pPr>
      <w:r w:rsidRPr="00C9263C">
        <w:t>This resource shall support the resource URI variables defined in table 6.2.3.2.2-1.</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9A30FA">
      <w:pPr>
        <w:pStyle w:val="Heading5"/>
      </w:pPr>
      <w:bookmarkStart w:id="3626" w:name="_Toc25156462"/>
      <w:bookmarkStart w:id="3627" w:name="_Toc34124766"/>
      <w:bookmarkStart w:id="3628" w:name="_Toc43207892"/>
      <w:bookmarkStart w:id="3629" w:name="_Toc49857365"/>
      <w:bookmarkStart w:id="3630" w:name="_Toc56677206"/>
      <w:bookmarkStart w:id="3631" w:name="_Toc56696454"/>
      <w:bookmarkStart w:id="3632" w:name="_Toc81227809"/>
      <w:bookmarkStart w:id="3633" w:name="_Toc104238556"/>
      <w:bookmarkStart w:id="3634" w:name="_Toc104239013"/>
      <w:bookmarkStart w:id="3635" w:name="_Toc104388823"/>
      <w:bookmarkStart w:id="3636" w:name="_Toc183521512"/>
      <w:r w:rsidRPr="003B2883">
        <w:t>6.2.3.2.3</w:t>
      </w:r>
      <w:r w:rsidRPr="003B2883">
        <w:tab/>
        <w:t>Resource Standard Methods</w:t>
      </w:r>
      <w:bookmarkEnd w:id="3626"/>
      <w:bookmarkEnd w:id="3627"/>
      <w:bookmarkEnd w:id="3628"/>
      <w:bookmarkEnd w:id="3629"/>
      <w:bookmarkEnd w:id="3630"/>
      <w:bookmarkEnd w:id="3631"/>
      <w:bookmarkEnd w:id="3632"/>
      <w:bookmarkEnd w:id="3633"/>
      <w:bookmarkEnd w:id="3634"/>
      <w:bookmarkEnd w:id="3635"/>
      <w:bookmarkEnd w:id="3636"/>
    </w:p>
    <w:p w14:paraId="0AD9DBE2" w14:textId="77777777" w:rsidR="00602AC0" w:rsidRPr="003B2883" w:rsidRDefault="00602AC0" w:rsidP="00FC4A87">
      <w:pPr>
        <w:pStyle w:val="Heading6"/>
      </w:pPr>
      <w:bookmarkStart w:id="3637" w:name="_Toc25156463"/>
      <w:bookmarkStart w:id="3638" w:name="_Toc34124767"/>
      <w:bookmarkStart w:id="3639" w:name="_Toc43207893"/>
      <w:bookmarkStart w:id="3640" w:name="_Toc49857366"/>
      <w:bookmarkStart w:id="3641" w:name="_Toc56677207"/>
      <w:bookmarkStart w:id="3642" w:name="_Toc56696455"/>
      <w:bookmarkStart w:id="3643" w:name="_Toc81227810"/>
      <w:bookmarkStart w:id="3644" w:name="_Toc183521513"/>
      <w:r w:rsidRPr="003B2883">
        <w:t>6.2.3.2.3.1</w:t>
      </w:r>
      <w:r w:rsidRPr="003B2883">
        <w:tab/>
        <w:t>POST</w:t>
      </w:r>
      <w:bookmarkEnd w:id="3637"/>
      <w:bookmarkEnd w:id="3638"/>
      <w:bookmarkEnd w:id="3639"/>
      <w:bookmarkEnd w:id="3640"/>
      <w:bookmarkEnd w:id="3641"/>
      <w:bookmarkEnd w:id="3642"/>
      <w:bookmarkEnd w:id="3643"/>
      <w:bookmarkEnd w:id="3644"/>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bookmarkStart w:id="3645" w:name="_PERM_MCCTEMPBM_CRPT48240173___2"/>
            <w:r w:rsidRPr="003B2883">
              <w:t>-</w:t>
            </w:r>
            <w:r w:rsidRPr="003B2883">
              <w:tab/>
              <w:t>UE_NOT_SERVED_BY_AMF</w:t>
            </w:r>
            <w:bookmarkEnd w:id="3645"/>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73936"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69CFEE"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9A30FA">
      <w:pPr>
        <w:pStyle w:val="Heading5"/>
      </w:pPr>
      <w:bookmarkStart w:id="3646" w:name="_Toc25156464"/>
      <w:bookmarkStart w:id="3647" w:name="_Toc34124768"/>
      <w:bookmarkStart w:id="3648" w:name="_Toc43207894"/>
      <w:bookmarkStart w:id="3649" w:name="_Toc49857367"/>
      <w:bookmarkStart w:id="3650" w:name="_Toc56677208"/>
      <w:bookmarkStart w:id="3651" w:name="_Toc56696456"/>
      <w:bookmarkStart w:id="3652" w:name="_Toc81227811"/>
      <w:bookmarkStart w:id="3653" w:name="_Toc104238557"/>
      <w:bookmarkStart w:id="3654" w:name="_Toc104239014"/>
      <w:bookmarkStart w:id="3655" w:name="_Toc104388824"/>
      <w:bookmarkStart w:id="3656" w:name="_Toc183521514"/>
      <w:r w:rsidRPr="003B2883">
        <w:t>6.2.3.2.4</w:t>
      </w:r>
      <w:r w:rsidRPr="003B2883">
        <w:tab/>
        <w:t>Resource Custom Operations</w:t>
      </w:r>
      <w:bookmarkEnd w:id="3646"/>
      <w:bookmarkEnd w:id="3647"/>
      <w:bookmarkEnd w:id="3648"/>
      <w:bookmarkEnd w:id="3649"/>
      <w:bookmarkEnd w:id="3650"/>
      <w:bookmarkEnd w:id="3651"/>
      <w:bookmarkEnd w:id="3652"/>
      <w:bookmarkEnd w:id="3653"/>
      <w:bookmarkEnd w:id="3654"/>
      <w:bookmarkEnd w:id="3655"/>
      <w:bookmarkEnd w:id="3656"/>
    </w:p>
    <w:p w14:paraId="6095BAF1" w14:textId="77777777" w:rsidR="00602AC0" w:rsidRPr="003B2883" w:rsidRDefault="00602AC0" w:rsidP="00602AC0">
      <w:r w:rsidRPr="003B2883">
        <w:t>None.</w:t>
      </w:r>
    </w:p>
    <w:p w14:paraId="6B3191EE" w14:textId="77777777" w:rsidR="00602AC0" w:rsidRPr="003B2883" w:rsidRDefault="00602AC0" w:rsidP="009A30FA">
      <w:pPr>
        <w:pStyle w:val="Heading4"/>
      </w:pPr>
      <w:bookmarkStart w:id="3657" w:name="_Toc25156465"/>
      <w:bookmarkStart w:id="3658" w:name="_Toc34124769"/>
      <w:bookmarkStart w:id="3659" w:name="_Toc43207895"/>
      <w:bookmarkStart w:id="3660" w:name="_Toc49857368"/>
      <w:bookmarkStart w:id="3661" w:name="_Toc56677209"/>
      <w:bookmarkStart w:id="3662" w:name="_Toc56696457"/>
      <w:bookmarkStart w:id="3663" w:name="_Toc81227812"/>
      <w:bookmarkStart w:id="3664" w:name="_Toc104238558"/>
      <w:bookmarkStart w:id="3665" w:name="_Toc104239015"/>
      <w:bookmarkStart w:id="3666" w:name="_Toc104388825"/>
      <w:bookmarkStart w:id="3667" w:name="_Toc183521515"/>
      <w:r w:rsidRPr="003B2883">
        <w:lastRenderedPageBreak/>
        <w:t>6.2.3.3</w:t>
      </w:r>
      <w:r w:rsidRPr="003B2883">
        <w:tab/>
        <w:t>Resource:  Individual subscription</w:t>
      </w:r>
      <w:bookmarkEnd w:id="3657"/>
      <w:bookmarkEnd w:id="3658"/>
      <w:bookmarkEnd w:id="3659"/>
      <w:bookmarkEnd w:id="3660"/>
      <w:bookmarkEnd w:id="3661"/>
      <w:bookmarkEnd w:id="3662"/>
      <w:bookmarkEnd w:id="3663"/>
      <w:bookmarkEnd w:id="3664"/>
      <w:bookmarkEnd w:id="3665"/>
      <w:bookmarkEnd w:id="3666"/>
      <w:bookmarkEnd w:id="3667"/>
    </w:p>
    <w:p w14:paraId="67B84441" w14:textId="77777777" w:rsidR="00602AC0" w:rsidRPr="003B2883" w:rsidRDefault="00602AC0" w:rsidP="009A30FA">
      <w:pPr>
        <w:pStyle w:val="Heading5"/>
      </w:pPr>
      <w:bookmarkStart w:id="3668" w:name="_Toc25156466"/>
      <w:bookmarkStart w:id="3669" w:name="_Toc34124770"/>
      <w:bookmarkStart w:id="3670" w:name="_Toc43207896"/>
      <w:bookmarkStart w:id="3671" w:name="_Toc49857369"/>
      <w:bookmarkStart w:id="3672" w:name="_Toc56677210"/>
      <w:bookmarkStart w:id="3673" w:name="_Toc56696458"/>
      <w:bookmarkStart w:id="3674" w:name="_Toc81227813"/>
      <w:bookmarkStart w:id="3675" w:name="_Toc104238559"/>
      <w:bookmarkStart w:id="3676" w:name="_Toc104239016"/>
      <w:bookmarkStart w:id="3677" w:name="_Toc104388826"/>
      <w:bookmarkStart w:id="3678" w:name="_Toc183521516"/>
      <w:r w:rsidRPr="003B2883">
        <w:t>6.2.3.3.1</w:t>
      </w:r>
      <w:r w:rsidRPr="003B2883">
        <w:tab/>
        <w:t>Description</w:t>
      </w:r>
      <w:bookmarkEnd w:id="3668"/>
      <w:bookmarkEnd w:id="3669"/>
      <w:bookmarkEnd w:id="3670"/>
      <w:bookmarkEnd w:id="3671"/>
      <w:bookmarkEnd w:id="3672"/>
      <w:bookmarkEnd w:id="3673"/>
      <w:bookmarkEnd w:id="3674"/>
      <w:bookmarkEnd w:id="3675"/>
      <w:bookmarkEnd w:id="3676"/>
      <w:bookmarkEnd w:id="3677"/>
      <w:bookmarkEnd w:id="3678"/>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9A30FA">
      <w:pPr>
        <w:pStyle w:val="Heading5"/>
      </w:pPr>
      <w:bookmarkStart w:id="3679" w:name="_Toc25156467"/>
      <w:bookmarkStart w:id="3680" w:name="_Toc34124771"/>
      <w:bookmarkStart w:id="3681" w:name="_Toc43207897"/>
      <w:bookmarkStart w:id="3682" w:name="_Toc49857370"/>
      <w:bookmarkStart w:id="3683" w:name="_Toc56677211"/>
      <w:bookmarkStart w:id="3684" w:name="_Toc56696459"/>
      <w:bookmarkStart w:id="3685" w:name="_Toc81227814"/>
      <w:bookmarkStart w:id="3686" w:name="_Toc104238560"/>
      <w:bookmarkStart w:id="3687" w:name="_Toc104239017"/>
      <w:bookmarkStart w:id="3688" w:name="_Toc104388827"/>
      <w:bookmarkStart w:id="3689" w:name="_Toc183521517"/>
      <w:r w:rsidRPr="003B2883">
        <w:t>6.2.3.3.2</w:t>
      </w:r>
      <w:r w:rsidRPr="003B2883">
        <w:tab/>
        <w:t>Resource Definition</w:t>
      </w:r>
      <w:bookmarkEnd w:id="3679"/>
      <w:bookmarkEnd w:id="3680"/>
      <w:bookmarkEnd w:id="3681"/>
      <w:bookmarkEnd w:id="3682"/>
      <w:bookmarkEnd w:id="3683"/>
      <w:bookmarkEnd w:id="3684"/>
      <w:bookmarkEnd w:id="3685"/>
      <w:bookmarkEnd w:id="3686"/>
      <w:bookmarkEnd w:id="3687"/>
      <w:bookmarkEnd w:id="3688"/>
      <w:bookmarkEnd w:id="3689"/>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C9263C">
      <w:pPr>
        <w:rPr>
          <w:rFonts w:ascii="Arial" w:hAnsi="Arial" w:cs="Arial"/>
        </w:rPr>
      </w:pPr>
      <w:r w:rsidRPr="00C9263C">
        <w:t>This resource shall support the resource URI variables defined in table 6.2.3.3.2-1.</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9A30FA">
      <w:pPr>
        <w:pStyle w:val="Heading5"/>
      </w:pPr>
      <w:bookmarkStart w:id="3690" w:name="_Toc25156468"/>
      <w:bookmarkStart w:id="3691" w:name="_Toc34124772"/>
      <w:bookmarkStart w:id="3692" w:name="_Toc43207898"/>
      <w:bookmarkStart w:id="3693" w:name="_Toc49857371"/>
      <w:bookmarkStart w:id="3694" w:name="_Toc56677212"/>
      <w:bookmarkStart w:id="3695" w:name="_Toc56696460"/>
      <w:bookmarkStart w:id="3696" w:name="_Toc81227815"/>
      <w:bookmarkStart w:id="3697" w:name="_Toc104238561"/>
      <w:bookmarkStart w:id="3698" w:name="_Toc104239018"/>
      <w:bookmarkStart w:id="3699" w:name="_Toc104388828"/>
      <w:bookmarkStart w:id="3700" w:name="_Toc183521518"/>
      <w:r w:rsidRPr="003B2883">
        <w:t>6.2.3.3.3</w:t>
      </w:r>
      <w:r w:rsidRPr="003B2883">
        <w:tab/>
        <w:t>Resource Standard Methods</w:t>
      </w:r>
      <w:bookmarkEnd w:id="3690"/>
      <w:bookmarkEnd w:id="3691"/>
      <w:bookmarkEnd w:id="3692"/>
      <w:bookmarkEnd w:id="3693"/>
      <w:bookmarkEnd w:id="3694"/>
      <w:bookmarkEnd w:id="3695"/>
      <w:bookmarkEnd w:id="3696"/>
      <w:bookmarkEnd w:id="3697"/>
      <w:bookmarkEnd w:id="3698"/>
      <w:bookmarkEnd w:id="3699"/>
      <w:bookmarkEnd w:id="3700"/>
    </w:p>
    <w:p w14:paraId="799E4C94" w14:textId="77777777" w:rsidR="00602AC0" w:rsidRPr="003B2883" w:rsidRDefault="00602AC0" w:rsidP="00FC4A87">
      <w:pPr>
        <w:pStyle w:val="Heading6"/>
      </w:pPr>
      <w:bookmarkStart w:id="3701" w:name="_Toc25156469"/>
      <w:bookmarkStart w:id="3702" w:name="_Toc34124773"/>
      <w:bookmarkStart w:id="3703" w:name="_Toc43207899"/>
      <w:bookmarkStart w:id="3704" w:name="_Toc49857372"/>
      <w:bookmarkStart w:id="3705" w:name="_Toc56677213"/>
      <w:bookmarkStart w:id="3706" w:name="_Toc56696461"/>
      <w:bookmarkStart w:id="3707" w:name="_Toc81227816"/>
      <w:bookmarkStart w:id="3708" w:name="_Toc183521519"/>
      <w:r w:rsidRPr="003B2883">
        <w:t>6.2.3.3.3.1</w:t>
      </w:r>
      <w:r w:rsidRPr="003B2883">
        <w:tab/>
        <w:t>PATCH</w:t>
      </w:r>
      <w:bookmarkEnd w:id="3701"/>
      <w:bookmarkEnd w:id="3702"/>
      <w:bookmarkEnd w:id="3703"/>
      <w:bookmarkEnd w:id="3704"/>
      <w:bookmarkEnd w:id="3705"/>
      <w:bookmarkEnd w:id="3706"/>
      <w:bookmarkEnd w:id="3707"/>
      <w:bookmarkEnd w:id="3708"/>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bookmarkStart w:id="3709" w:name="_PERM_MCCTEMPBM_CRPT48240175___2"/>
            <w:r w:rsidRPr="003B2883">
              <w:t>-</w:t>
            </w:r>
            <w:r w:rsidRPr="003B2883">
              <w:tab/>
              <w:t>UE_NOT_SERVED_BY_AMF</w:t>
            </w:r>
            <w:bookmarkEnd w:id="3709"/>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bookmarkStart w:id="3710" w:name="_PERM_MCCTEMPBM_CRPT48240176___2"/>
            <w:r w:rsidRPr="003B2883">
              <w:t>-</w:t>
            </w:r>
            <w:r w:rsidRPr="003B2883">
              <w:tab/>
              <w:t>SUBSCRIPTION_NOT_FOUND</w:t>
            </w:r>
            <w:bookmarkEnd w:id="3710"/>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37AEC"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07BFD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FC4A87">
      <w:pPr>
        <w:pStyle w:val="Heading6"/>
      </w:pPr>
      <w:bookmarkStart w:id="3711" w:name="_Toc25156470"/>
      <w:bookmarkStart w:id="3712" w:name="_Toc34124774"/>
      <w:bookmarkStart w:id="3713" w:name="_Toc43207900"/>
      <w:bookmarkStart w:id="3714" w:name="_Toc49857373"/>
      <w:bookmarkStart w:id="3715" w:name="_Toc56677214"/>
      <w:bookmarkStart w:id="3716" w:name="_Toc56696462"/>
      <w:bookmarkStart w:id="3717" w:name="_Toc81227817"/>
      <w:bookmarkStart w:id="3718" w:name="_Toc183521520"/>
      <w:r w:rsidRPr="003B2883">
        <w:t>6.2.3.3.3.2</w:t>
      </w:r>
      <w:r w:rsidRPr="003B2883">
        <w:tab/>
        <w:t>DELETE</w:t>
      </w:r>
      <w:bookmarkEnd w:id="3711"/>
      <w:bookmarkEnd w:id="3712"/>
      <w:bookmarkEnd w:id="3713"/>
      <w:bookmarkEnd w:id="3714"/>
      <w:bookmarkEnd w:id="3715"/>
      <w:bookmarkEnd w:id="3716"/>
      <w:bookmarkEnd w:id="3717"/>
      <w:bookmarkEnd w:id="3718"/>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lastRenderedPageBreak/>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bookmarkStart w:id="3719" w:name="_PERM_MCCTEMPBM_CRPT48240177___2"/>
            <w:r w:rsidRPr="003B2883">
              <w:t>-</w:t>
            </w:r>
            <w:r w:rsidRPr="003B2883">
              <w:tab/>
              <w:t>SUBSCRIPTION_NOT_FOUND.</w:t>
            </w:r>
            <w:bookmarkEnd w:id="3719"/>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0D721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DFD6A"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9A30FA">
      <w:pPr>
        <w:pStyle w:val="Heading5"/>
      </w:pPr>
      <w:bookmarkStart w:id="3720" w:name="_Toc25156471"/>
      <w:bookmarkStart w:id="3721" w:name="_Toc34124775"/>
      <w:bookmarkStart w:id="3722" w:name="_Toc43207901"/>
      <w:bookmarkStart w:id="3723" w:name="_Toc49857374"/>
      <w:bookmarkStart w:id="3724" w:name="_Toc56677215"/>
      <w:bookmarkStart w:id="3725" w:name="_Toc56696463"/>
      <w:bookmarkStart w:id="3726" w:name="_Toc81227818"/>
      <w:bookmarkStart w:id="3727" w:name="_Toc104238562"/>
      <w:bookmarkStart w:id="3728" w:name="_Toc104239019"/>
      <w:bookmarkStart w:id="3729" w:name="_Toc104388829"/>
      <w:bookmarkStart w:id="3730" w:name="_Toc183521521"/>
      <w:r w:rsidRPr="003B2883">
        <w:t>6.2.3.3.4</w:t>
      </w:r>
      <w:r w:rsidRPr="003B2883">
        <w:tab/>
        <w:t>Resource Custom Operations</w:t>
      </w:r>
      <w:bookmarkEnd w:id="3720"/>
      <w:bookmarkEnd w:id="3721"/>
      <w:bookmarkEnd w:id="3722"/>
      <w:bookmarkEnd w:id="3723"/>
      <w:bookmarkEnd w:id="3724"/>
      <w:bookmarkEnd w:id="3725"/>
      <w:bookmarkEnd w:id="3726"/>
      <w:bookmarkEnd w:id="3727"/>
      <w:bookmarkEnd w:id="3728"/>
      <w:bookmarkEnd w:id="3729"/>
      <w:bookmarkEnd w:id="3730"/>
    </w:p>
    <w:p w14:paraId="7353E7C6" w14:textId="77777777" w:rsidR="00602AC0" w:rsidRPr="003B2883" w:rsidRDefault="00602AC0" w:rsidP="00602AC0">
      <w:r w:rsidRPr="003B2883">
        <w:t>None.</w:t>
      </w:r>
    </w:p>
    <w:p w14:paraId="74EF9029" w14:textId="77777777" w:rsidR="00602AC0" w:rsidRPr="003B2883" w:rsidRDefault="00602AC0" w:rsidP="009A30FA">
      <w:pPr>
        <w:pStyle w:val="Heading3"/>
      </w:pPr>
      <w:bookmarkStart w:id="3731" w:name="_Toc25156472"/>
      <w:bookmarkStart w:id="3732" w:name="_Toc34124776"/>
      <w:bookmarkStart w:id="3733" w:name="_Toc43207902"/>
      <w:bookmarkStart w:id="3734" w:name="_Toc49857375"/>
      <w:bookmarkStart w:id="3735" w:name="_Toc56677216"/>
      <w:bookmarkStart w:id="3736" w:name="_Toc56696464"/>
      <w:bookmarkStart w:id="3737" w:name="_Toc81227819"/>
      <w:bookmarkStart w:id="3738" w:name="_Toc104238563"/>
      <w:bookmarkStart w:id="3739" w:name="_Toc104239020"/>
      <w:bookmarkStart w:id="3740" w:name="_Toc104388830"/>
      <w:bookmarkStart w:id="3741" w:name="_Toc183521522"/>
      <w:r w:rsidRPr="003B2883">
        <w:lastRenderedPageBreak/>
        <w:t>6.2.4</w:t>
      </w:r>
      <w:r w:rsidRPr="003B2883">
        <w:tab/>
        <w:t>Custom Operations without associated resources</w:t>
      </w:r>
      <w:bookmarkEnd w:id="3731"/>
      <w:bookmarkEnd w:id="3732"/>
      <w:bookmarkEnd w:id="3733"/>
      <w:bookmarkEnd w:id="3734"/>
      <w:bookmarkEnd w:id="3735"/>
      <w:bookmarkEnd w:id="3736"/>
      <w:bookmarkEnd w:id="3737"/>
      <w:bookmarkEnd w:id="3738"/>
      <w:bookmarkEnd w:id="3739"/>
      <w:bookmarkEnd w:id="3740"/>
      <w:bookmarkEnd w:id="3741"/>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9A30FA">
      <w:pPr>
        <w:pStyle w:val="Heading3"/>
      </w:pPr>
      <w:bookmarkStart w:id="3742" w:name="_Toc25156473"/>
      <w:bookmarkStart w:id="3743" w:name="_Toc34124777"/>
      <w:bookmarkStart w:id="3744" w:name="_Toc43207903"/>
      <w:bookmarkStart w:id="3745" w:name="_Toc49857376"/>
      <w:bookmarkStart w:id="3746" w:name="_Toc56677217"/>
      <w:bookmarkStart w:id="3747" w:name="_Toc56696465"/>
      <w:bookmarkStart w:id="3748" w:name="_Toc81227820"/>
      <w:bookmarkStart w:id="3749" w:name="_Toc104238564"/>
      <w:bookmarkStart w:id="3750" w:name="_Toc104239021"/>
      <w:bookmarkStart w:id="3751" w:name="_Toc104388831"/>
      <w:bookmarkStart w:id="3752" w:name="_Toc183521523"/>
      <w:r w:rsidRPr="003B2883">
        <w:t>6.2.5</w:t>
      </w:r>
      <w:r w:rsidRPr="003B2883">
        <w:tab/>
        <w:t>Notifications</w:t>
      </w:r>
      <w:bookmarkEnd w:id="3742"/>
      <w:bookmarkEnd w:id="3743"/>
      <w:bookmarkEnd w:id="3744"/>
      <w:bookmarkEnd w:id="3745"/>
      <w:bookmarkEnd w:id="3746"/>
      <w:bookmarkEnd w:id="3747"/>
      <w:bookmarkEnd w:id="3748"/>
      <w:bookmarkEnd w:id="3749"/>
      <w:bookmarkEnd w:id="3750"/>
      <w:bookmarkEnd w:id="3751"/>
      <w:bookmarkEnd w:id="3752"/>
    </w:p>
    <w:p w14:paraId="1FCA5010" w14:textId="77777777" w:rsidR="00602AC0" w:rsidRDefault="00602AC0" w:rsidP="009A30FA">
      <w:pPr>
        <w:pStyle w:val="Heading4"/>
      </w:pPr>
      <w:bookmarkStart w:id="3753" w:name="_Toc25156474"/>
      <w:bookmarkStart w:id="3754" w:name="_Toc34124778"/>
      <w:bookmarkStart w:id="3755" w:name="_Toc43207904"/>
      <w:bookmarkStart w:id="3756" w:name="_Toc49857377"/>
      <w:bookmarkStart w:id="3757" w:name="_Toc56677218"/>
      <w:bookmarkStart w:id="3758" w:name="_Toc56696466"/>
      <w:bookmarkStart w:id="3759" w:name="_Toc81227821"/>
      <w:bookmarkStart w:id="3760" w:name="_Toc104238565"/>
      <w:bookmarkStart w:id="3761" w:name="_Toc104239022"/>
      <w:bookmarkStart w:id="3762" w:name="_Toc104388832"/>
      <w:bookmarkStart w:id="3763" w:name="_Toc183521524"/>
      <w:r w:rsidRPr="003B2883">
        <w:t>6.2.5.1</w:t>
      </w:r>
      <w:r w:rsidRPr="003B2883">
        <w:tab/>
        <w:t>General</w:t>
      </w:r>
      <w:bookmarkEnd w:id="3753"/>
      <w:bookmarkEnd w:id="3754"/>
      <w:bookmarkEnd w:id="3755"/>
      <w:bookmarkEnd w:id="3756"/>
      <w:bookmarkEnd w:id="3757"/>
      <w:bookmarkEnd w:id="3758"/>
      <w:bookmarkEnd w:id="3759"/>
      <w:bookmarkEnd w:id="3760"/>
      <w:bookmarkEnd w:id="3761"/>
      <w:bookmarkEnd w:id="3762"/>
      <w:bookmarkEnd w:id="3763"/>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9A30FA">
      <w:pPr>
        <w:pStyle w:val="Heading4"/>
      </w:pPr>
      <w:bookmarkStart w:id="3764" w:name="_Toc25156475"/>
      <w:bookmarkStart w:id="3765" w:name="_Toc34124779"/>
      <w:bookmarkStart w:id="3766" w:name="_Toc43207905"/>
      <w:bookmarkStart w:id="3767" w:name="_Toc49857378"/>
      <w:bookmarkStart w:id="3768" w:name="_Toc56677219"/>
      <w:bookmarkStart w:id="3769" w:name="_Toc56696467"/>
      <w:bookmarkStart w:id="3770" w:name="_Toc81227822"/>
      <w:bookmarkStart w:id="3771" w:name="_Toc104238566"/>
      <w:bookmarkStart w:id="3772" w:name="_Toc104239023"/>
      <w:bookmarkStart w:id="3773" w:name="_Toc104388833"/>
      <w:bookmarkStart w:id="3774" w:name="_Toc183521525"/>
      <w:r w:rsidRPr="003B2883">
        <w:t>6.2.5.2</w:t>
      </w:r>
      <w:r w:rsidRPr="003B2883">
        <w:tab/>
        <w:t>AMF Event Notification</w:t>
      </w:r>
      <w:bookmarkEnd w:id="3764"/>
      <w:bookmarkEnd w:id="3765"/>
      <w:bookmarkEnd w:id="3766"/>
      <w:bookmarkEnd w:id="3767"/>
      <w:bookmarkEnd w:id="3768"/>
      <w:bookmarkEnd w:id="3769"/>
      <w:bookmarkEnd w:id="3770"/>
      <w:bookmarkEnd w:id="3771"/>
      <w:bookmarkEnd w:id="3772"/>
      <w:bookmarkEnd w:id="3773"/>
      <w:bookmarkEnd w:id="3774"/>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9A30FA">
      <w:pPr>
        <w:pStyle w:val="Heading5"/>
      </w:pPr>
      <w:bookmarkStart w:id="3775" w:name="_Toc25156476"/>
      <w:bookmarkStart w:id="3776" w:name="_Toc34124780"/>
      <w:bookmarkStart w:id="3777" w:name="_Toc43207906"/>
      <w:bookmarkStart w:id="3778" w:name="_Toc49857379"/>
      <w:bookmarkStart w:id="3779" w:name="_Toc56677220"/>
      <w:bookmarkStart w:id="3780" w:name="_Toc56696468"/>
      <w:bookmarkStart w:id="3781" w:name="_Toc81227823"/>
      <w:bookmarkStart w:id="3782" w:name="_Toc104238567"/>
      <w:bookmarkStart w:id="3783" w:name="_Toc104239024"/>
      <w:bookmarkStart w:id="3784" w:name="_Toc104388834"/>
      <w:bookmarkStart w:id="3785" w:name="_Toc183521526"/>
      <w:r w:rsidRPr="003B2883">
        <w:t>6.2.5.2.1</w:t>
      </w:r>
      <w:r w:rsidRPr="003B2883">
        <w:tab/>
        <w:t>Notification Definition</w:t>
      </w:r>
      <w:bookmarkEnd w:id="3775"/>
      <w:bookmarkEnd w:id="3776"/>
      <w:bookmarkEnd w:id="3777"/>
      <w:bookmarkEnd w:id="3778"/>
      <w:bookmarkEnd w:id="3779"/>
      <w:bookmarkEnd w:id="3780"/>
      <w:bookmarkEnd w:id="3781"/>
      <w:bookmarkEnd w:id="3782"/>
      <w:bookmarkEnd w:id="3783"/>
      <w:bookmarkEnd w:id="3784"/>
      <w:bookmarkEnd w:id="3785"/>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C9263C">
      <w:pPr>
        <w:rPr>
          <w:rFonts w:ascii="Arial" w:hAnsi="Arial" w:cs="Arial"/>
        </w:rPr>
      </w:pPr>
      <w:r w:rsidRPr="00C9263C">
        <w:t>Call-back URI is provided by NF Service Consumer during creation of the subscription. If the notification is to inform the change of subscription ID and if the "</w:t>
      </w:r>
      <w:r w:rsidRPr="00C9263C">
        <w:rPr>
          <w:rFonts w:hint="eastAsia"/>
        </w:rPr>
        <w:t>subsC</w:t>
      </w:r>
      <w:r w:rsidRPr="00C9263C">
        <w:t>hangeNotifyUri" was provided in the AmfEventSubscription, then this callback URI shall be the "</w:t>
      </w:r>
      <w:r w:rsidRPr="00C9263C">
        <w:rPr>
          <w:rFonts w:hint="eastAsia"/>
        </w:rPr>
        <w:t>subsC</w:t>
      </w:r>
      <w:r w:rsidRPr="00C9263C">
        <w:t>hangeNotifyUri" provided in the AmfEventSubscription. Otherwise, this callback URI shall be the "eventNotifyUri" provided in the AmfEventSubscription.</w:t>
      </w:r>
    </w:p>
    <w:p w14:paraId="7FC71399" w14:textId="77777777" w:rsidR="00602AC0" w:rsidRPr="003B2883" w:rsidRDefault="00602AC0" w:rsidP="009A30FA">
      <w:pPr>
        <w:pStyle w:val="Heading5"/>
      </w:pPr>
      <w:bookmarkStart w:id="3786" w:name="_Toc25156477"/>
      <w:bookmarkStart w:id="3787" w:name="_Toc34124781"/>
      <w:bookmarkStart w:id="3788" w:name="_Toc43207907"/>
      <w:bookmarkStart w:id="3789" w:name="_Toc49857380"/>
      <w:bookmarkStart w:id="3790" w:name="_Toc56677221"/>
      <w:bookmarkStart w:id="3791" w:name="_Toc56696469"/>
      <w:bookmarkStart w:id="3792" w:name="_Toc81227824"/>
      <w:bookmarkStart w:id="3793" w:name="_Toc104238568"/>
      <w:bookmarkStart w:id="3794" w:name="_Toc104239025"/>
      <w:bookmarkStart w:id="3795" w:name="_Toc104388835"/>
      <w:bookmarkStart w:id="3796" w:name="_Toc183521527"/>
      <w:r w:rsidRPr="003B2883">
        <w:t>6.2.5.2.3</w:t>
      </w:r>
      <w:r w:rsidRPr="003B2883">
        <w:tab/>
        <w:t>Notification Standard Methods</w:t>
      </w:r>
      <w:bookmarkEnd w:id="3786"/>
      <w:bookmarkEnd w:id="3787"/>
      <w:bookmarkEnd w:id="3788"/>
      <w:bookmarkEnd w:id="3789"/>
      <w:bookmarkEnd w:id="3790"/>
      <w:bookmarkEnd w:id="3791"/>
      <w:bookmarkEnd w:id="3792"/>
      <w:bookmarkEnd w:id="3793"/>
      <w:bookmarkEnd w:id="3794"/>
      <w:bookmarkEnd w:id="3795"/>
      <w:bookmarkEnd w:id="3796"/>
    </w:p>
    <w:p w14:paraId="1347CC05" w14:textId="77777777" w:rsidR="00602AC0" w:rsidRPr="003B2883" w:rsidRDefault="00602AC0" w:rsidP="00FC4A87">
      <w:pPr>
        <w:pStyle w:val="Heading6"/>
      </w:pPr>
      <w:bookmarkStart w:id="3797" w:name="_Toc25156478"/>
      <w:bookmarkStart w:id="3798" w:name="_Toc34124782"/>
      <w:bookmarkStart w:id="3799" w:name="_Toc43207908"/>
      <w:bookmarkStart w:id="3800" w:name="_Toc49857381"/>
      <w:bookmarkStart w:id="3801" w:name="_Toc56677222"/>
      <w:bookmarkStart w:id="3802" w:name="_Toc56696470"/>
      <w:bookmarkStart w:id="3803" w:name="_Toc81227825"/>
      <w:bookmarkStart w:id="3804" w:name="_Toc183521528"/>
      <w:r w:rsidRPr="003B2883">
        <w:t>6.2.5.2.3.1</w:t>
      </w:r>
      <w:r w:rsidRPr="003B2883">
        <w:tab/>
        <w:t>POST</w:t>
      </w:r>
      <w:bookmarkEnd w:id="3797"/>
      <w:bookmarkEnd w:id="3798"/>
      <w:bookmarkEnd w:id="3799"/>
      <w:bookmarkEnd w:id="3800"/>
      <w:bookmarkEnd w:id="3801"/>
      <w:bookmarkEnd w:id="3802"/>
      <w:bookmarkEnd w:id="3803"/>
      <w:bookmarkEnd w:id="3804"/>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C1EAC0" w14:textId="77777777" w:rsidR="002B76A4" w:rsidRPr="001B04C8" w:rsidRDefault="002B76A4"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BEF0F66" w14:textId="77777777" w:rsidR="002B76A4" w:rsidRPr="001B04C8" w:rsidRDefault="002B76A4"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9A30FA">
      <w:pPr>
        <w:pStyle w:val="Heading3"/>
      </w:pPr>
      <w:bookmarkStart w:id="3805" w:name="_Toc25156479"/>
      <w:bookmarkStart w:id="3806" w:name="_Toc34124783"/>
      <w:bookmarkStart w:id="3807" w:name="_Toc43207909"/>
      <w:bookmarkStart w:id="3808" w:name="_Toc49857382"/>
      <w:bookmarkStart w:id="3809" w:name="_Toc56677223"/>
      <w:bookmarkStart w:id="3810" w:name="_Toc56696471"/>
      <w:bookmarkStart w:id="3811" w:name="_Toc81227826"/>
      <w:bookmarkStart w:id="3812" w:name="_Toc104238569"/>
      <w:bookmarkStart w:id="3813" w:name="_Toc104239026"/>
      <w:bookmarkStart w:id="3814" w:name="_Toc104388836"/>
      <w:bookmarkStart w:id="3815" w:name="_Toc183521529"/>
      <w:r w:rsidRPr="003B2883">
        <w:t>6.2.6</w:t>
      </w:r>
      <w:r w:rsidRPr="003B2883">
        <w:tab/>
        <w:t>Data Model</w:t>
      </w:r>
      <w:bookmarkEnd w:id="3805"/>
      <w:bookmarkEnd w:id="3806"/>
      <w:bookmarkEnd w:id="3807"/>
      <w:bookmarkEnd w:id="3808"/>
      <w:bookmarkEnd w:id="3809"/>
      <w:bookmarkEnd w:id="3810"/>
      <w:bookmarkEnd w:id="3811"/>
      <w:bookmarkEnd w:id="3812"/>
      <w:bookmarkEnd w:id="3813"/>
      <w:bookmarkEnd w:id="3814"/>
      <w:bookmarkEnd w:id="3815"/>
    </w:p>
    <w:p w14:paraId="5B0468AF" w14:textId="77777777" w:rsidR="00602AC0" w:rsidRPr="003B2883" w:rsidRDefault="00602AC0" w:rsidP="009A30FA">
      <w:pPr>
        <w:pStyle w:val="Heading4"/>
      </w:pPr>
      <w:bookmarkStart w:id="3816" w:name="_Toc25156480"/>
      <w:bookmarkStart w:id="3817" w:name="_Toc34124784"/>
      <w:bookmarkStart w:id="3818" w:name="_Toc43207910"/>
      <w:bookmarkStart w:id="3819" w:name="_Toc49857383"/>
      <w:bookmarkStart w:id="3820" w:name="_Toc56677224"/>
      <w:bookmarkStart w:id="3821" w:name="_Toc56696472"/>
      <w:bookmarkStart w:id="3822" w:name="_Toc81227827"/>
      <w:bookmarkStart w:id="3823" w:name="_Toc104238570"/>
      <w:bookmarkStart w:id="3824" w:name="_Toc104239027"/>
      <w:bookmarkStart w:id="3825" w:name="_Toc104388837"/>
      <w:bookmarkStart w:id="3826" w:name="_Toc183521530"/>
      <w:r w:rsidRPr="003B2883">
        <w:t>6.2.6.1</w:t>
      </w:r>
      <w:r w:rsidRPr="003B2883">
        <w:tab/>
        <w:t>General</w:t>
      </w:r>
      <w:bookmarkEnd w:id="3816"/>
      <w:bookmarkEnd w:id="3817"/>
      <w:bookmarkEnd w:id="3818"/>
      <w:bookmarkEnd w:id="3819"/>
      <w:bookmarkEnd w:id="3820"/>
      <w:bookmarkEnd w:id="3821"/>
      <w:bookmarkEnd w:id="3822"/>
      <w:bookmarkEnd w:id="3823"/>
      <w:bookmarkEnd w:id="3824"/>
      <w:bookmarkEnd w:id="3825"/>
      <w:bookmarkEnd w:id="3826"/>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2431EA" w:rsidRPr="003B2883" w14:paraId="6BFBE83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8BA601" w14:textId="495C5274" w:rsidR="002431EA" w:rsidRDefault="002431EA" w:rsidP="00BA2F5E">
            <w:pPr>
              <w:pStyle w:val="TAL"/>
              <w:rPr>
                <w:lang w:eastAsia="zh-CN"/>
              </w:rPr>
            </w:pPr>
            <w:r>
              <w:t>IdleStatusIndication</w:t>
            </w:r>
          </w:p>
        </w:tc>
        <w:tc>
          <w:tcPr>
            <w:tcW w:w="1736" w:type="dxa"/>
            <w:tcBorders>
              <w:top w:val="single" w:sz="4" w:space="0" w:color="auto"/>
              <w:left w:val="single" w:sz="4" w:space="0" w:color="auto"/>
              <w:bottom w:val="single" w:sz="4" w:space="0" w:color="auto"/>
              <w:right w:val="single" w:sz="4" w:space="0" w:color="auto"/>
            </w:tcBorders>
          </w:tcPr>
          <w:p w14:paraId="706C3805" w14:textId="5062B4B1" w:rsidR="002431EA" w:rsidRDefault="002431EA" w:rsidP="00BA2F5E">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02AE18D9" w14:textId="62B235DA" w:rsidR="002431EA" w:rsidRDefault="002431EA" w:rsidP="00BA2F5E">
            <w:pPr>
              <w:pStyle w:val="TAL"/>
              <w:rPr>
                <w:lang w:eastAsia="zh-CN"/>
              </w:rPr>
            </w:pPr>
            <w:r>
              <w:rPr>
                <w:lang w:eastAsia="zh-CN"/>
              </w:rPr>
              <w:t>Information about IdleStatusIndication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9A30FA">
      <w:pPr>
        <w:pStyle w:val="Heading4"/>
        <w:rPr>
          <w:lang w:val="en-US"/>
        </w:rPr>
      </w:pPr>
      <w:bookmarkStart w:id="3827" w:name="_Toc25156481"/>
      <w:bookmarkStart w:id="3828" w:name="_Toc34124785"/>
      <w:bookmarkStart w:id="3829" w:name="_Toc43207911"/>
      <w:bookmarkStart w:id="3830" w:name="_Toc49857384"/>
      <w:bookmarkStart w:id="3831" w:name="_Toc56677225"/>
      <w:bookmarkStart w:id="3832" w:name="_Toc56696473"/>
      <w:bookmarkStart w:id="3833" w:name="_Toc81227828"/>
      <w:bookmarkStart w:id="3834" w:name="_Toc104238571"/>
      <w:bookmarkStart w:id="3835" w:name="_Toc104239028"/>
      <w:bookmarkStart w:id="3836" w:name="_Toc104388838"/>
      <w:bookmarkStart w:id="3837" w:name="_Toc183521531"/>
      <w:r w:rsidRPr="003B2883">
        <w:rPr>
          <w:lang w:val="en-US"/>
        </w:rPr>
        <w:t>6.2.6.2</w:t>
      </w:r>
      <w:r w:rsidRPr="003B2883">
        <w:rPr>
          <w:lang w:val="en-US"/>
        </w:rPr>
        <w:tab/>
        <w:t>Structured data types</w:t>
      </w:r>
      <w:bookmarkEnd w:id="3827"/>
      <w:bookmarkEnd w:id="3828"/>
      <w:bookmarkEnd w:id="3829"/>
      <w:bookmarkEnd w:id="3830"/>
      <w:bookmarkEnd w:id="3831"/>
      <w:bookmarkEnd w:id="3832"/>
      <w:bookmarkEnd w:id="3833"/>
      <w:bookmarkEnd w:id="3834"/>
      <w:bookmarkEnd w:id="3835"/>
      <w:bookmarkEnd w:id="3836"/>
      <w:bookmarkEnd w:id="3837"/>
    </w:p>
    <w:p w14:paraId="620A47BA" w14:textId="77777777" w:rsidR="00602AC0" w:rsidRPr="003B2883" w:rsidRDefault="00602AC0" w:rsidP="009A30FA">
      <w:pPr>
        <w:pStyle w:val="Heading5"/>
      </w:pPr>
      <w:bookmarkStart w:id="3838" w:name="_Toc25156482"/>
      <w:bookmarkStart w:id="3839" w:name="_Toc34124786"/>
      <w:bookmarkStart w:id="3840" w:name="_Toc43207912"/>
      <w:bookmarkStart w:id="3841" w:name="_Toc49857385"/>
      <w:bookmarkStart w:id="3842" w:name="_Toc56677226"/>
      <w:bookmarkStart w:id="3843" w:name="_Toc56696474"/>
      <w:bookmarkStart w:id="3844" w:name="_Toc81227829"/>
      <w:bookmarkStart w:id="3845" w:name="_Toc104238572"/>
      <w:bookmarkStart w:id="3846" w:name="_Toc104239029"/>
      <w:bookmarkStart w:id="3847" w:name="_Toc104388839"/>
      <w:bookmarkStart w:id="3848" w:name="_Toc183521532"/>
      <w:r w:rsidRPr="003B2883">
        <w:t>6.2.6.2.1</w:t>
      </w:r>
      <w:r w:rsidRPr="003B2883">
        <w:tab/>
        <w:t>Introduction</w:t>
      </w:r>
      <w:bookmarkEnd w:id="3838"/>
      <w:bookmarkEnd w:id="3839"/>
      <w:bookmarkEnd w:id="3840"/>
      <w:bookmarkEnd w:id="3841"/>
      <w:bookmarkEnd w:id="3842"/>
      <w:bookmarkEnd w:id="3843"/>
      <w:bookmarkEnd w:id="3844"/>
      <w:bookmarkEnd w:id="3845"/>
      <w:bookmarkEnd w:id="3846"/>
      <w:bookmarkEnd w:id="3847"/>
      <w:bookmarkEnd w:id="3848"/>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9A30FA">
      <w:pPr>
        <w:pStyle w:val="Heading5"/>
      </w:pPr>
      <w:bookmarkStart w:id="3849" w:name="_Toc25156483"/>
      <w:bookmarkStart w:id="3850" w:name="_Toc34124787"/>
      <w:bookmarkStart w:id="3851" w:name="_Toc43207913"/>
      <w:bookmarkStart w:id="3852" w:name="_Toc49857386"/>
      <w:bookmarkStart w:id="3853" w:name="_Toc56677227"/>
      <w:bookmarkStart w:id="3854" w:name="_Toc56696475"/>
      <w:bookmarkStart w:id="3855" w:name="_Toc81227830"/>
      <w:bookmarkStart w:id="3856" w:name="_Toc104238573"/>
      <w:bookmarkStart w:id="3857" w:name="_Toc104239030"/>
      <w:bookmarkStart w:id="3858" w:name="_Toc104388840"/>
      <w:bookmarkStart w:id="3859" w:name="_Toc183521533"/>
      <w:r w:rsidRPr="003B2883">
        <w:lastRenderedPageBreak/>
        <w:t>6.2.6.2.2</w:t>
      </w:r>
      <w:r w:rsidRPr="003B2883">
        <w:tab/>
        <w:t>Type: AmfEventSubscription</w:t>
      </w:r>
      <w:bookmarkEnd w:id="3849"/>
      <w:bookmarkEnd w:id="3850"/>
      <w:bookmarkEnd w:id="3851"/>
      <w:bookmarkEnd w:id="3852"/>
      <w:bookmarkEnd w:id="3853"/>
      <w:bookmarkEnd w:id="3854"/>
      <w:bookmarkEnd w:id="3855"/>
      <w:bookmarkEnd w:id="3856"/>
      <w:bookmarkEnd w:id="3857"/>
      <w:bookmarkEnd w:id="3858"/>
      <w:bookmarkEnd w:id="3859"/>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9A30FA">
      <w:pPr>
        <w:pStyle w:val="Heading5"/>
      </w:pPr>
      <w:bookmarkStart w:id="3860" w:name="_Toc25156484"/>
      <w:bookmarkStart w:id="3861" w:name="_Toc34124788"/>
      <w:bookmarkStart w:id="3862" w:name="_Toc43207914"/>
      <w:bookmarkStart w:id="3863" w:name="_Toc49857387"/>
      <w:bookmarkStart w:id="3864" w:name="_Toc56677228"/>
      <w:bookmarkStart w:id="3865" w:name="_Toc56696476"/>
      <w:bookmarkStart w:id="3866" w:name="_Toc81227831"/>
      <w:bookmarkStart w:id="3867" w:name="_Toc104238574"/>
      <w:bookmarkStart w:id="3868" w:name="_Toc104239031"/>
      <w:bookmarkStart w:id="3869" w:name="_Toc104388841"/>
      <w:bookmarkStart w:id="3870" w:name="_Toc183521534"/>
      <w:r w:rsidRPr="003B2883">
        <w:lastRenderedPageBreak/>
        <w:t>6.2.6.2.3</w:t>
      </w:r>
      <w:r w:rsidRPr="003B2883">
        <w:tab/>
        <w:t>Type: AmfEvent</w:t>
      </w:r>
      <w:bookmarkEnd w:id="3860"/>
      <w:bookmarkEnd w:id="3861"/>
      <w:bookmarkEnd w:id="3862"/>
      <w:bookmarkEnd w:id="3863"/>
      <w:bookmarkEnd w:id="3864"/>
      <w:bookmarkEnd w:id="3865"/>
      <w:bookmarkEnd w:id="3866"/>
      <w:bookmarkEnd w:id="3867"/>
      <w:bookmarkEnd w:id="3868"/>
      <w:bookmarkEnd w:id="3869"/>
      <w:bookmarkEnd w:id="3870"/>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C9263C">
            <w:pPr>
              <w:pStyle w:val="TAH"/>
            </w:pPr>
            <w:r w:rsidRPr="00C9263C">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bookmarkStart w:id="3871" w:name="_PERM_MCCTEMPBM_CRPT48240181___2"/>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bookmarkEnd w:id="3871"/>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bookmarkStart w:id="3872" w:name="_PERM_MCCTEMPBM_CRPT48240182___2"/>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bookmarkEnd w:id="3872"/>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F61E32" w:rsidRPr="003B2883" w14:paraId="301F6F58"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99871CB" w14:textId="06175C65" w:rsidR="00F61E32" w:rsidRDefault="00F61E32" w:rsidP="00F61E32">
            <w:pPr>
              <w:pStyle w:val="TAL"/>
            </w:pPr>
            <w:r>
              <w:t>idleStatusInd</w:t>
            </w:r>
          </w:p>
        </w:tc>
        <w:tc>
          <w:tcPr>
            <w:tcW w:w="2346" w:type="dxa"/>
            <w:tcBorders>
              <w:top w:val="single" w:sz="4" w:space="0" w:color="auto"/>
              <w:left w:val="single" w:sz="4" w:space="0" w:color="auto"/>
              <w:bottom w:val="single" w:sz="4" w:space="0" w:color="auto"/>
              <w:right w:val="single" w:sz="4" w:space="0" w:color="auto"/>
            </w:tcBorders>
          </w:tcPr>
          <w:p w14:paraId="78525CFF" w14:textId="4940477D" w:rsidR="00F61E32" w:rsidRDefault="00F61E32" w:rsidP="00F61E32">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0AC6A431" w14:textId="4203541C" w:rsidR="00F61E32" w:rsidRDefault="00F61E32" w:rsidP="00F61E3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0195A187" w14:textId="14BE9DE0" w:rsidR="00F61E32" w:rsidRDefault="00F61E32" w:rsidP="00F61E32">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06D11D95" w14:textId="77777777" w:rsidR="006F3D36" w:rsidRDefault="00F61E32" w:rsidP="00F61E32">
            <w:pPr>
              <w:pStyle w:val="TAL"/>
            </w:pPr>
            <w:r>
              <w:t>Idle Status Indication request.</w:t>
            </w:r>
          </w:p>
          <w:p w14:paraId="01E55C02" w14:textId="1F68A37D" w:rsidR="00F61E32" w:rsidRDefault="00F61E32" w:rsidP="00F61E32">
            <w:pPr>
              <w:pStyle w:val="TAL"/>
            </w:pPr>
            <w:r>
              <w:t xml:space="preserve">May be present if type is </w:t>
            </w:r>
            <w:r w:rsidRPr="003B2883">
              <w:t>REACHABILITY_REPORT</w:t>
            </w:r>
            <w:r>
              <w:t xml:space="preserve"> or </w:t>
            </w:r>
            <w:r w:rsidRPr="00B3056F">
              <w:t>AVAILABILITY_AFTER_DDN_FAILURE</w:t>
            </w:r>
          </w:p>
          <w:p w14:paraId="57075952" w14:textId="77777777" w:rsidR="00F61E32" w:rsidRDefault="00F61E32" w:rsidP="00F61E32">
            <w:pPr>
              <w:pStyle w:val="TAL"/>
              <w:rPr>
                <w:rFonts w:cs="Arial"/>
                <w:szCs w:val="18"/>
              </w:rPr>
            </w:pPr>
            <w:r>
              <w:rPr>
                <w:rFonts w:cs="Arial"/>
                <w:szCs w:val="18"/>
              </w:rPr>
              <w:t>true: Idle status indication is requested</w:t>
            </w:r>
          </w:p>
          <w:p w14:paraId="64627495" w14:textId="4FFA7927" w:rsidR="00F61E32" w:rsidRDefault="00F61E32" w:rsidP="00F61E32">
            <w:pPr>
              <w:pStyle w:val="TAL"/>
              <w:rPr>
                <w:rFonts w:cs="Arial"/>
                <w:szCs w:val="18"/>
              </w:rPr>
            </w:pPr>
            <w:r>
              <w:rPr>
                <w:rFonts w:cs="Arial"/>
                <w:szCs w:val="18"/>
              </w:rPr>
              <w:t>false (default): Idle status indication is not requested</w:t>
            </w:r>
          </w:p>
        </w:tc>
      </w:tr>
      <w:tr w:rsidR="00002A0B" w:rsidRPr="003B2883" w14:paraId="799DB660"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2DFD88F" w14:textId="299A69AC" w:rsidR="00002A0B" w:rsidRDefault="00002A0B" w:rsidP="00002A0B">
            <w:pPr>
              <w:pStyle w:val="TAL"/>
            </w:pPr>
            <w:r>
              <w:rPr>
                <w:lang w:eastAsia="zh-CN"/>
              </w:rPr>
              <w:t>nextPeriodicReportTime</w:t>
            </w:r>
          </w:p>
        </w:tc>
        <w:tc>
          <w:tcPr>
            <w:tcW w:w="2346" w:type="dxa"/>
            <w:tcBorders>
              <w:top w:val="single" w:sz="4" w:space="0" w:color="auto"/>
              <w:left w:val="single" w:sz="4" w:space="0" w:color="auto"/>
              <w:bottom w:val="single" w:sz="4" w:space="0" w:color="auto"/>
              <w:right w:val="single" w:sz="4" w:space="0" w:color="auto"/>
            </w:tcBorders>
          </w:tcPr>
          <w:p w14:paraId="1083CB7B" w14:textId="23D4B285" w:rsidR="00002A0B" w:rsidRDefault="00002A0B" w:rsidP="00002A0B">
            <w:pPr>
              <w:pStyle w:val="TAL"/>
            </w:pPr>
            <w:r>
              <w:t>DateTime</w:t>
            </w:r>
          </w:p>
        </w:tc>
        <w:tc>
          <w:tcPr>
            <w:tcW w:w="422" w:type="dxa"/>
            <w:tcBorders>
              <w:top w:val="single" w:sz="4" w:space="0" w:color="auto"/>
              <w:left w:val="single" w:sz="4" w:space="0" w:color="auto"/>
              <w:bottom w:val="single" w:sz="4" w:space="0" w:color="auto"/>
              <w:right w:val="single" w:sz="4" w:space="0" w:color="auto"/>
            </w:tcBorders>
          </w:tcPr>
          <w:p w14:paraId="2B21E5F5" w14:textId="31D15349" w:rsidR="00002A0B" w:rsidRDefault="00002A0B" w:rsidP="00002A0B">
            <w:pPr>
              <w:pStyle w:val="TAC"/>
            </w:pPr>
            <w:r>
              <w:rPr>
                <w:lang w:eastAsia="zh-CN"/>
              </w:rPr>
              <w:t>C</w:t>
            </w:r>
          </w:p>
        </w:tc>
        <w:tc>
          <w:tcPr>
            <w:tcW w:w="1132" w:type="dxa"/>
            <w:tcBorders>
              <w:top w:val="single" w:sz="4" w:space="0" w:color="auto"/>
              <w:left w:val="single" w:sz="4" w:space="0" w:color="auto"/>
              <w:bottom w:val="single" w:sz="4" w:space="0" w:color="auto"/>
              <w:right w:val="single" w:sz="4" w:space="0" w:color="auto"/>
            </w:tcBorders>
          </w:tcPr>
          <w:p w14:paraId="4E7FAB4A" w14:textId="4674EF7C" w:rsidR="00002A0B" w:rsidRDefault="00002A0B" w:rsidP="00002A0B">
            <w:pPr>
              <w:pStyle w:val="TAL"/>
            </w:pPr>
            <w:r>
              <w:rPr>
                <w:lang w:eastAsia="zh-CN"/>
              </w:rPr>
              <w:t>0..1</w:t>
            </w:r>
          </w:p>
        </w:tc>
        <w:tc>
          <w:tcPr>
            <w:tcW w:w="4320" w:type="dxa"/>
            <w:tcBorders>
              <w:top w:val="single" w:sz="4" w:space="0" w:color="auto"/>
              <w:left w:val="single" w:sz="4" w:space="0" w:color="auto"/>
              <w:bottom w:val="single" w:sz="4" w:space="0" w:color="auto"/>
              <w:right w:val="single" w:sz="4" w:space="0" w:color="auto"/>
            </w:tcBorders>
          </w:tcPr>
          <w:p w14:paraId="0F144B55" w14:textId="77777777" w:rsidR="00002A0B" w:rsidRDefault="00002A0B" w:rsidP="00002A0B">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189AA2D8" w14:textId="77777777" w:rsidR="00002A0B" w:rsidRDefault="00002A0B" w:rsidP="00002A0B">
            <w:pPr>
              <w:pStyle w:val="TAL"/>
            </w:pPr>
          </w:p>
          <w:p w14:paraId="12DB1412" w14:textId="7F65FD53" w:rsidR="00002A0B" w:rsidRDefault="00002A0B" w:rsidP="00002A0B">
            <w:pPr>
              <w:pStyle w:val="TAL"/>
            </w:pPr>
            <w:r>
              <w:t>When present, this IE shall indicate the timestamp when the next periodic report for the event to be generated and notified to the NF consumer.</w:t>
            </w:r>
          </w:p>
        </w:tc>
      </w:tr>
      <w:tr w:rsidR="00F61E32"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F61E32" w:rsidRDefault="00F61E32" w:rsidP="00F61E32">
            <w:pPr>
              <w:pStyle w:val="TAN"/>
            </w:pPr>
            <w:r w:rsidRPr="003B2883">
              <w:lastRenderedPageBreak/>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F61E32" w:rsidRDefault="00F61E32" w:rsidP="00F61E32">
            <w:pPr>
              <w:pStyle w:val="TAN"/>
            </w:pPr>
            <w:r>
              <w:t>NOTE 2:</w:t>
            </w:r>
            <w:r w:rsidRPr="003B2883">
              <w:tab/>
            </w:r>
            <w:r w:rsidRPr="001654EF">
              <w:t>When creating an AMF event subscription with multiple events, the same maximum number of reports shall apply to each event. Accordingly</w:t>
            </w:r>
            <w:r>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w:t>
            </w:r>
            <w:r w:rsidRPr="001654EF">
              <w:t>attribute</w:t>
            </w:r>
            <w:r>
              <w:t>.</w:t>
            </w:r>
            <w:r w:rsidRPr="001654EF">
              <w:t xml:space="preserve"> maxReports in this attribute and maxReports in the AmfEventMode have different semantics when transferring the event subscription from a source AMF to a target AMF.</w:t>
            </w:r>
          </w:p>
          <w:p w14:paraId="7E3168AC" w14:textId="77777777" w:rsidR="00F61E32" w:rsidRPr="003B2883" w:rsidRDefault="00F61E32" w:rsidP="00F61E32">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9A30FA">
      <w:pPr>
        <w:pStyle w:val="Heading5"/>
      </w:pPr>
      <w:bookmarkStart w:id="3873" w:name="_Toc25156485"/>
      <w:bookmarkStart w:id="3874" w:name="_Toc34124789"/>
      <w:bookmarkStart w:id="3875" w:name="_Toc43207915"/>
      <w:bookmarkStart w:id="3876" w:name="_Toc49857388"/>
      <w:bookmarkStart w:id="3877" w:name="_Toc56677229"/>
      <w:bookmarkStart w:id="3878" w:name="_Toc56696477"/>
      <w:bookmarkStart w:id="3879" w:name="_Toc81227832"/>
      <w:bookmarkStart w:id="3880" w:name="_Toc104238575"/>
      <w:bookmarkStart w:id="3881" w:name="_Toc104239032"/>
      <w:bookmarkStart w:id="3882" w:name="_Toc104388842"/>
      <w:bookmarkStart w:id="3883" w:name="_Toc183521535"/>
      <w:r w:rsidRPr="003B2883">
        <w:t>6.2.6.2.4</w:t>
      </w:r>
      <w:r w:rsidRPr="003B2883">
        <w:tab/>
        <w:t>Type: AmfEventNotification</w:t>
      </w:r>
      <w:bookmarkEnd w:id="3873"/>
      <w:bookmarkEnd w:id="3874"/>
      <w:bookmarkEnd w:id="3875"/>
      <w:bookmarkEnd w:id="3876"/>
      <w:bookmarkEnd w:id="3877"/>
      <w:bookmarkEnd w:id="3878"/>
      <w:bookmarkEnd w:id="3879"/>
      <w:bookmarkEnd w:id="3880"/>
      <w:bookmarkEnd w:id="3881"/>
      <w:bookmarkEnd w:id="3882"/>
      <w:bookmarkEnd w:id="3883"/>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C9263C">
            <w:pPr>
              <w:pStyle w:val="TAH"/>
            </w:pPr>
            <w:r w:rsidRPr="00C9263C">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9A30FA">
      <w:pPr>
        <w:pStyle w:val="Heading5"/>
      </w:pPr>
      <w:bookmarkStart w:id="3884" w:name="_Toc25156486"/>
      <w:bookmarkStart w:id="3885" w:name="_Toc34124790"/>
      <w:bookmarkStart w:id="3886" w:name="_Toc43207916"/>
      <w:bookmarkStart w:id="3887" w:name="_Toc49857389"/>
      <w:bookmarkStart w:id="3888" w:name="_Toc56677230"/>
      <w:bookmarkStart w:id="3889" w:name="_Toc56696478"/>
      <w:bookmarkStart w:id="3890" w:name="_Toc81227833"/>
      <w:bookmarkStart w:id="3891" w:name="_Toc104238576"/>
      <w:bookmarkStart w:id="3892" w:name="_Toc104239033"/>
      <w:bookmarkStart w:id="3893" w:name="_Toc104388843"/>
      <w:bookmarkStart w:id="3894" w:name="_Toc183521536"/>
      <w:r w:rsidRPr="003B2883">
        <w:lastRenderedPageBreak/>
        <w:t>6.2.6.2.5</w:t>
      </w:r>
      <w:r w:rsidRPr="003B2883">
        <w:tab/>
        <w:t>Type: AmfEventReport</w:t>
      </w:r>
      <w:bookmarkEnd w:id="3884"/>
      <w:bookmarkEnd w:id="3885"/>
      <w:bookmarkEnd w:id="3886"/>
      <w:bookmarkEnd w:id="3887"/>
      <w:bookmarkEnd w:id="3888"/>
      <w:bookmarkEnd w:id="3889"/>
      <w:bookmarkEnd w:id="3890"/>
      <w:bookmarkEnd w:id="3891"/>
      <w:bookmarkEnd w:id="3892"/>
      <w:bookmarkEnd w:id="3893"/>
      <w:bookmarkEnd w:id="3894"/>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bookmarkStart w:id="3895" w:name="_PERM_MCCTEMPBM_CRPT48240185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bookmarkEnd w:id="3895"/>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5F32DC21"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D029F">
              <w:rPr>
                <w:rFonts w:cs="Arial"/>
                <w:szCs w:val="18"/>
              </w:rPr>
              <w:t xml:space="preserve"> (NOTE 2)</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0D4B520"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46978C49" w:rsidR="00187EED" w:rsidRPr="003B2883" w:rsidRDefault="00DD029F" w:rsidP="001D4998">
            <w:pPr>
              <w:pStyle w:val="TAL"/>
              <w:rPr>
                <w:rFonts w:cs="Arial"/>
                <w:szCs w:val="18"/>
              </w:rPr>
            </w:pPr>
            <w:r>
              <w:rPr>
                <w:rFonts w:cs="Arial"/>
                <w:szCs w:val="18"/>
              </w:rPr>
              <w:t>(NOTE 2)</w:t>
            </w: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CCAF341"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4E37A523"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lastRenderedPageBreak/>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69E3121D" w:rsidR="00E67E59" w:rsidRPr="00C0212A" w:rsidRDefault="00E67E59" w:rsidP="002715FF">
            <w:pPr>
              <w:pStyle w:val="TAL"/>
              <w:rPr>
                <w:lang w:eastAsia="zh-CN"/>
              </w:rPr>
            </w:pPr>
            <w:r w:rsidRPr="002715FF">
              <w:t>This IE shall be present if multiple SUPIs and / or GPSIs need to be included and the subscribing NF indicated support of the ENA feature.</w:t>
            </w:r>
          </w:p>
          <w:p w14:paraId="05CDBE41" w14:textId="77777777" w:rsidR="00E67E59" w:rsidRDefault="00E67E59" w:rsidP="00E67E59">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D029F">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D029F">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D029F">
              <w:rPr>
                <w:rFonts w:cs="Arial"/>
                <w:szCs w:val="18"/>
                <w:lang w:eastAsia="zh-CN"/>
              </w:rPr>
              <w:t xml:space="preserve">, e.g., </w:t>
            </w:r>
            <w:r w:rsidR="00DD029F">
              <w:t>in a report of "</w:t>
            </w:r>
            <w:r w:rsidR="00DD029F" w:rsidRPr="003B2883">
              <w:t>UES_IN_AREA_REPORT</w:t>
            </w:r>
            <w:r w:rsidR="00DD029F">
              <w:t>"</w:t>
            </w:r>
            <w:r w:rsidR="00DD029F" w:rsidRPr="003B2883">
              <w:t xml:space="preserve"> event type</w:t>
            </w:r>
            <w:r w:rsidRPr="00690A26">
              <w:rPr>
                <w:rFonts w:cs="Arial" w:hint="eastAsia"/>
                <w:szCs w:val="18"/>
                <w:lang w:eastAsia="zh-CN"/>
              </w:rPr>
              <w:t>.</w:t>
            </w:r>
          </w:p>
          <w:p w14:paraId="55A40EF1" w14:textId="5B5DEE26" w:rsidR="00DD029F" w:rsidRPr="003B2883" w:rsidRDefault="00DD029F" w:rsidP="00E67E59">
            <w:pPr>
              <w:pStyle w:val="TAL"/>
              <w:rPr>
                <w:rFonts w:cs="Arial"/>
                <w:szCs w:val="18"/>
              </w:rPr>
            </w:pPr>
            <w:r>
              <w:rPr>
                <w:rFonts w:cs="Arial"/>
                <w:szCs w:val="18"/>
                <w:lang w:eastAsia="zh-CN"/>
              </w:rPr>
              <w:t>(NOTE 2)</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F61E32" w:rsidRPr="003B2883" w14:paraId="3AC5E7FE"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0318915" w14:textId="78769C30" w:rsidR="00F61E32" w:rsidRDefault="00F61E32" w:rsidP="00F61E32">
            <w:pPr>
              <w:pStyle w:val="TAL"/>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3764F09A" w14:textId="7952E2CF" w:rsidR="00F61E32" w:rsidRPr="00675449" w:rsidRDefault="00F61E32" w:rsidP="00F61E32">
            <w:pPr>
              <w:pStyle w:val="TAL"/>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366F1518" w14:textId="7BD40553" w:rsidR="00F61E32" w:rsidRDefault="00F61E32" w:rsidP="00F61E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8908B1" w14:textId="0FDD312C" w:rsidR="00F61E32" w:rsidRDefault="00F61E32" w:rsidP="00F61E32">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3B42DBE" w14:textId="77777777" w:rsidR="00F61E32" w:rsidRDefault="00F61E32" w:rsidP="00F61E32">
            <w:pPr>
              <w:pStyle w:val="TAL"/>
            </w:pPr>
            <w:r>
              <w:t>Idle Status Indication</w:t>
            </w:r>
          </w:p>
          <w:p w14:paraId="224B93D0" w14:textId="77777777" w:rsidR="00F61E32" w:rsidRDefault="00F61E32" w:rsidP="00F61E32">
            <w:pPr>
              <w:pStyle w:val="TAL"/>
            </w:pPr>
            <w:r>
              <w:t>May be present when type is</w:t>
            </w:r>
            <w:r w:rsidRPr="003B2883">
              <w:t xml:space="preserve"> REACHABILITY_REPORT</w:t>
            </w:r>
            <w:r>
              <w:t xml:space="preserve"> or </w:t>
            </w:r>
            <w:r w:rsidRPr="00B3056F">
              <w:t>AVAILABILITY_AFTER_DDN_FAILURE</w:t>
            </w:r>
          </w:p>
          <w:p w14:paraId="4A1F595F" w14:textId="77777777" w:rsidR="00F61E32" w:rsidRDefault="00F61E32" w:rsidP="00F61E32">
            <w:pPr>
              <w:pStyle w:val="TAL"/>
            </w:pPr>
          </w:p>
        </w:tc>
        <w:tc>
          <w:tcPr>
            <w:tcW w:w="1418" w:type="dxa"/>
            <w:tcBorders>
              <w:top w:val="single" w:sz="4" w:space="0" w:color="auto"/>
              <w:left w:val="single" w:sz="4" w:space="0" w:color="auto"/>
              <w:bottom w:val="single" w:sz="4" w:space="0" w:color="auto"/>
              <w:right w:val="single" w:sz="4" w:space="0" w:color="auto"/>
            </w:tcBorders>
          </w:tcPr>
          <w:p w14:paraId="2FB48102" w14:textId="77777777" w:rsidR="00F61E32" w:rsidRDefault="00F61E32" w:rsidP="00F61E32">
            <w:pPr>
              <w:pStyle w:val="TAL"/>
              <w:rPr>
                <w:rFonts w:cs="Arial"/>
                <w:szCs w:val="18"/>
              </w:rPr>
            </w:pPr>
          </w:p>
        </w:tc>
      </w:tr>
      <w:tr w:rsidR="00DD029F" w:rsidRPr="003B2883" w14:paraId="4FE28555" w14:textId="77777777" w:rsidTr="00B9193E">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1CDC62F3" w14:textId="4A419405" w:rsidR="00DD029F" w:rsidRDefault="00DD029F" w:rsidP="00F61E32">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585F0227" w14:textId="1FA7DDA4" w:rsidR="00DD029F" w:rsidRPr="003B2883" w:rsidRDefault="00DD029F" w:rsidP="00F61E32">
            <w:pPr>
              <w:pStyle w:val="TAN"/>
            </w:pPr>
            <w:r>
              <w:t>NOTE 2:</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4021EEB0" w14:textId="77777777" w:rsidR="00602AC0" w:rsidRPr="003B2883" w:rsidRDefault="00602AC0" w:rsidP="00602AC0"/>
    <w:p w14:paraId="70CEA37C" w14:textId="77777777" w:rsidR="00602AC0" w:rsidRPr="003B2883" w:rsidRDefault="00602AC0" w:rsidP="009A30FA">
      <w:pPr>
        <w:pStyle w:val="Heading5"/>
      </w:pPr>
      <w:bookmarkStart w:id="3896" w:name="_Toc25156487"/>
      <w:bookmarkStart w:id="3897" w:name="_Toc34124791"/>
      <w:bookmarkStart w:id="3898" w:name="_Toc43207917"/>
      <w:bookmarkStart w:id="3899" w:name="_Toc49857390"/>
      <w:bookmarkStart w:id="3900" w:name="_Toc56677231"/>
      <w:bookmarkStart w:id="3901" w:name="_Toc56696479"/>
      <w:bookmarkStart w:id="3902" w:name="_Toc81227834"/>
      <w:bookmarkStart w:id="3903" w:name="_Toc104238577"/>
      <w:bookmarkStart w:id="3904" w:name="_Toc104239034"/>
      <w:bookmarkStart w:id="3905" w:name="_Toc104388844"/>
      <w:bookmarkStart w:id="3906" w:name="_Toc183521537"/>
      <w:r w:rsidRPr="003B2883">
        <w:lastRenderedPageBreak/>
        <w:t>6.2.6.2.6</w:t>
      </w:r>
      <w:r w:rsidRPr="003B2883">
        <w:tab/>
        <w:t>Type: AmfEventMode</w:t>
      </w:r>
      <w:bookmarkEnd w:id="3896"/>
      <w:bookmarkEnd w:id="3897"/>
      <w:bookmarkEnd w:id="3898"/>
      <w:bookmarkEnd w:id="3899"/>
      <w:bookmarkEnd w:id="3900"/>
      <w:bookmarkEnd w:id="3901"/>
      <w:bookmarkEnd w:id="3902"/>
      <w:bookmarkEnd w:id="3903"/>
      <w:bookmarkEnd w:id="3904"/>
      <w:bookmarkEnd w:id="3905"/>
      <w:bookmarkEnd w:id="3906"/>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7AE4D1A" w:rsidR="00237467" w:rsidRDefault="00602AC0" w:rsidP="001D4998">
            <w:pPr>
              <w:pStyle w:val="TAL"/>
              <w:rPr>
                <w:lang w:eastAsia="zh-CN"/>
              </w:rPr>
            </w:pPr>
            <w:r w:rsidRPr="003B2883">
              <w:rPr>
                <w:lang w:eastAsia="zh-CN"/>
              </w:rPr>
              <w:t>This IE shall be present if the trigger is set to "CONTINUOUS"</w:t>
            </w:r>
            <w:r w:rsidR="00481745">
              <w:rPr>
                <w:lang w:eastAsia="zh-CN"/>
              </w:rPr>
              <w:t xml:space="preserve"> </w:t>
            </w:r>
            <w:r w:rsidR="00AC4A93">
              <w:rPr>
                <w:rFonts w:hint="eastAsia"/>
                <w:lang w:eastAsia="zh-CN"/>
              </w:rPr>
              <w:t xml:space="preserve">while </w:t>
            </w:r>
            <w:r w:rsidR="00AC4A93" w:rsidRPr="003B2883">
              <w:rPr>
                <w:lang w:eastAsia="zh-CN"/>
              </w:rPr>
              <w:t>"</w:t>
            </w:r>
            <w:r w:rsidR="00AC4A93">
              <w:rPr>
                <w:rFonts w:hint="eastAsia"/>
                <w:lang w:eastAsia="zh-CN"/>
              </w:rPr>
              <w:t>expiry</w:t>
            </w:r>
            <w:r w:rsidR="00AC4A93" w:rsidRPr="003B2883">
              <w:rPr>
                <w:lang w:eastAsia="zh-CN"/>
              </w:rPr>
              <w:t>"</w:t>
            </w:r>
            <w:r w:rsidR="00AC4A93">
              <w:rPr>
                <w:rFonts w:hint="eastAsia"/>
                <w:lang w:eastAsia="zh-CN"/>
              </w:rPr>
              <w:t xml:space="preserve"> attribute is not present</w:t>
            </w:r>
            <w:r w:rsidRPr="003B2883">
              <w:rPr>
                <w:lang w:eastAsia="zh-CN"/>
              </w:rPr>
              <w:t xml:space="preserve">.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bookmarkStart w:id="3907" w:name="_PERM_MCCTEMPBM_CRPT48240188___2"/>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bookmarkEnd w:id="3907"/>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9A30FA">
      <w:pPr>
        <w:pStyle w:val="Heading5"/>
      </w:pPr>
      <w:bookmarkStart w:id="3908" w:name="_Toc25156488"/>
      <w:bookmarkStart w:id="3909" w:name="_Toc34124792"/>
      <w:bookmarkStart w:id="3910" w:name="_Toc43207918"/>
      <w:bookmarkStart w:id="3911" w:name="_Toc49857391"/>
      <w:bookmarkStart w:id="3912" w:name="_Toc56677232"/>
      <w:bookmarkStart w:id="3913" w:name="_Toc56696480"/>
      <w:bookmarkStart w:id="3914" w:name="_Toc81227835"/>
      <w:bookmarkStart w:id="3915" w:name="_Toc104238578"/>
      <w:bookmarkStart w:id="3916" w:name="_Toc104239035"/>
      <w:bookmarkStart w:id="3917" w:name="_Toc104388845"/>
      <w:bookmarkStart w:id="3918" w:name="_Toc183521538"/>
      <w:r w:rsidRPr="003B2883">
        <w:lastRenderedPageBreak/>
        <w:t>6.2.6.2.7</w:t>
      </w:r>
      <w:r w:rsidRPr="003B2883">
        <w:tab/>
        <w:t>Type: AmfEventState</w:t>
      </w:r>
      <w:bookmarkEnd w:id="3908"/>
      <w:bookmarkEnd w:id="3909"/>
      <w:bookmarkEnd w:id="3910"/>
      <w:bookmarkEnd w:id="3911"/>
      <w:bookmarkEnd w:id="3912"/>
      <w:bookmarkEnd w:id="3913"/>
      <w:bookmarkEnd w:id="3914"/>
      <w:bookmarkEnd w:id="3915"/>
      <w:bookmarkEnd w:id="3916"/>
      <w:bookmarkEnd w:id="3917"/>
      <w:bookmarkEnd w:id="3918"/>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9A30FA">
      <w:pPr>
        <w:pStyle w:val="Heading5"/>
      </w:pPr>
      <w:bookmarkStart w:id="3919" w:name="_Toc25156489"/>
      <w:bookmarkStart w:id="3920" w:name="_Toc34124793"/>
      <w:bookmarkStart w:id="3921" w:name="_Toc43207919"/>
      <w:bookmarkStart w:id="3922" w:name="_Toc49857392"/>
      <w:bookmarkStart w:id="3923" w:name="_Toc56677233"/>
      <w:bookmarkStart w:id="3924" w:name="_Toc56696481"/>
      <w:bookmarkStart w:id="3925" w:name="_Toc81227836"/>
      <w:bookmarkStart w:id="3926" w:name="_Toc104238579"/>
      <w:bookmarkStart w:id="3927" w:name="_Toc104239036"/>
      <w:bookmarkStart w:id="3928" w:name="_Toc104388846"/>
      <w:bookmarkStart w:id="3929" w:name="_Toc183521539"/>
      <w:r w:rsidRPr="003B2883">
        <w:t>6.2.6.2.8</w:t>
      </w:r>
      <w:r w:rsidRPr="003B2883">
        <w:tab/>
        <w:t>Type: RmInfo</w:t>
      </w:r>
      <w:bookmarkEnd w:id="3919"/>
      <w:bookmarkEnd w:id="3920"/>
      <w:bookmarkEnd w:id="3921"/>
      <w:bookmarkEnd w:id="3922"/>
      <w:bookmarkEnd w:id="3923"/>
      <w:bookmarkEnd w:id="3924"/>
      <w:bookmarkEnd w:id="3925"/>
      <w:bookmarkEnd w:id="3926"/>
      <w:bookmarkEnd w:id="3927"/>
      <w:bookmarkEnd w:id="3928"/>
      <w:bookmarkEnd w:id="3929"/>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9A30FA">
      <w:pPr>
        <w:pStyle w:val="Heading5"/>
      </w:pPr>
      <w:bookmarkStart w:id="3930" w:name="_Toc25156490"/>
      <w:bookmarkStart w:id="3931" w:name="_Toc34124794"/>
      <w:bookmarkStart w:id="3932" w:name="_Toc43207920"/>
      <w:bookmarkStart w:id="3933" w:name="_Toc49857393"/>
      <w:bookmarkStart w:id="3934" w:name="_Toc56677234"/>
      <w:bookmarkStart w:id="3935" w:name="_Toc56696482"/>
      <w:bookmarkStart w:id="3936" w:name="_Toc81227837"/>
      <w:bookmarkStart w:id="3937" w:name="_Toc104238580"/>
      <w:bookmarkStart w:id="3938" w:name="_Toc104239037"/>
      <w:bookmarkStart w:id="3939" w:name="_Toc104388847"/>
      <w:bookmarkStart w:id="3940" w:name="_Toc183521540"/>
      <w:r w:rsidRPr="003B2883">
        <w:t>6.2.6.2.9</w:t>
      </w:r>
      <w:r w:rsidRPr="003B2883">
        <w:tab/>
        <w:t>Type: CmInfo</w:t>
      </w:r>
      <w:bookmarkEnd w:id="3930"/>
      <w:bookmarkEnd w:id="3931"/>
      <w:bookmarkEnd w:id="3932"/>
      <w:bookmarkEnd w:id="3933"/>
      <w:bookmarkEnd w:id="3934"/>
      <w:bookmarkEnd w:id="3935"/>
      <w:bookmarkEnd w:id="3936"/>
      <w:bookmarkEnd w:id="3937"/>
      <w:bookmarkEnd w:id="3938"/>
      <w:bookmarkEnd w:id="3939"/>
      <w:bookmarkEnd w:id="3940"/>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9A30FA">
      <w:pPr>
        <w:pStyle w:val="Heading5"/>
      </w:pPr>
      <w:bookmarkStart w:id="3941" w:name="_Toc25156491"/>
      <w:bookmarkStart w:id="3942" w:name="_Toc34124795"/>
      <w:bookmarkStart w:id="3943" w:name="_Toc43207921"/>
      <w:bookmarkStart w:id="3944" w:name="_Toc49857394"/>
      <w:bookmarkStart w:id="3945" w:name="_Toc56677235"/>
      <w:bookmarkStart w:id="3946" w:name="_Toc56696483"/>
      <w:bookmarkStart w:id="3947" w:name="_Toc81227838"/>
      <w:bookmarkStart w:id="3948" w:name="_Toc104238581"/>
      <w:bookmarkStart w:id="3949" w:name="_Toc104239038"/>
      <w:bookmarkStart w:id="3950" w:name="_Toc104388848"/>
      <w:bookmarkStart w:id="3951" w:name="_Toc183521541"/>
      <w:r w:rsidRPr="003B2883">
        <w:t>6.2.6.2.10</w:t>
      </w:r>
      <w:r w:rsidRPr="003B2883">
        <w:tab/>
        <w:t>Void</w:t>
      </w:r>
      <w:bookmarkEnd w:id="3941"/>
      <w:bookmarkEnd w:id="3942"/>
      <w:bookmarkEnd w:id="3943"/>
      <w:bookmarkEnd w:id="3944"/>
      <w:bookmarkEnd w:id="3945"/>
      <w:bookmarkEnd w:id="3946"/>
      <w:bookmarkEnd w:id="3947"/>
      <w:bookmarkEnd w:id="3948"/>
      <w:bookmarkEnd w:id="3949"/>
      <w:bookmarkEnd w:id="3950"/>
      <w:bookmarkEnd w:id="3951"/>
    </w:p>
    <w:p w14:paraId="0483082F" w14:textId="77777777" w:rsidR="00602AC0" w:rsidRPr="003B2883" w:rsidRDefault="00602AC0" w:rsidP="00602AC0"/>
    <w:p w14:paraId="31DDA820" w14:textId="77777777" w:rsidR="00602AC0" w:rsidRPr="003B2883" w:rsidRDefault="00602AC0" w:rsidP="009A30FA">
      <w:pPr>
        <w:pStyle w:val="Heading5"/>
      </w:pPr>
      <w:bookmarkStart w:id="3952" w:name="_Toc25156492"/>
      <w:bookmarkStart w:id="3953" w:name="_Toc34124796"/>
      <w:bookmarkStart w:id="3954" w:name="_Toc43207922"/>
      <w:bookmarkStart w:id="3955" w:name="_Toc49857395"/>
      <w:bookmarkStart w:id="3956" w:name="_Toc56677236"/>
      <w:bookmarkStart w:id="3957" w:name="_Toc56696484"/>
      <w:bookmarkStart w:id="3958" w:name="_Toc81227839"/>
      <w:bookmarkStart w:id="3959" w:name="_Toc104238582"/>
      <w:bookmarkStart w:id="3960" w:name="_Toc104239039"/>
      <w:bookmarkStart w:id="3961" w:name="_Toc104388849"/>
      <w:bookmarkStart w:id="3962" w:name="_Toc183521542"/>
      <w:r w:rsidRPr="003B2883">
        <w:t>6.2.6.2.11</w:t>
      </w:r>
      <w:r w:rsidRPr="003B2883">
        <w:tab/>
        <w:t>Type: CommunicationFailure</w:t>
      </w:r>
      <w:bookmarkEnd w:id="3952"/>
      <w:bookmarkEnd w:id="3953"/>
      <w:bookmarkEnd w:id="3954"/>
      <w:bookmarkEnd w:id="3955"/>
      <w:bookmarkEnd w:id="3956"/>
      <w:bookmarkEnd w:id="3957"/>
      <w:bookmarkEnd w:id="3958"/>
      <w:bookmarkEnd w:id="3959"/>
      <w:bookmarkEnd w:id="3960"/>
      <w:bookmarkEnd w:id="3961"/>
      <w:bookmarkEnd w:id="3962"/>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9A30FA">
      <w:pPr>
        <w:pStyle w:val="Heading5"/>
      </w:pPr>
      <w:bookmarkStart w:id="3963" w:name="_Toc25156493"/>
      <w:bookmarkStart w:id="3964" w:name="_Toc34124797"/>
      <w:bookmarkStart w:id="3965" w:name="_Toc43207923"/>
      <w:bookmarkStart w:id="3966" w:name="_Toc49857396"/>
      <w:bookmarkStart w:id="3967" w:name="_Toc56677237"/>
      <w:bookmarkStart w:id="3968" w:name="_Toc56696485"/>
      <w:bookmarkStart w:id="3969" w:name="_Toc81227840"/>
      <w:bookmarkStart w:id="3970" w:name="_Toc104238583"/>
      <w:bookmarkStart w:id="3971" w:name="_Toc104239040"/>
      <w:bookmarkStart w:id="3972" w:name="_Toc104388850"/>
      <w:bookmarkStart w:id="3973" w:name="_Toc183521543"/>
      <w:r w:rsidRPr="003B2883">
        <w:lastRenderedPageBreak/>
        <w:t>6.2.6.2.12</w:t>
      </w:r>
      <w:r w:rsidRPr="003B2883">
        <w:tab/>
        <w:t xml:space="preserve">Type: </w:t>
      </w:r>
      <w:r w:rsidRPr="003B2883">
        <w:rPr>
          <w:lang w:eastAsia="zh-CN"/>
        </w:rPr>
        <w:t>AmfCreateEventSubscription</w:t>
      </w:r>
      <w:bookmarkEnd w:id="3963"/>
      <w:bookmarkEnd w:id="3964"/>
      <w:bookmarkEnd w:id="3965"/>
      <w:bookmarkEnd w:id="3966"/>
      <w:bookmarkEnd w:id="3967"/>
      <w:bookmarkEnd w:id="3968"/>
      <w:bookmarkEnd w:id="3969"/>
      <w:bookmarkEnd w:id="3970"/>
      <w:bookmarkEnd w:id="3971"/>
      <w:bookmarkEnd w:id="3972"/>
      <w:bookmarkEnd w:id="3973"/>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9A30FA">
      <w:pPr>
        <w:pStyle w:val="Heading5"/>
      </w:pPr>
      <w:bookmarkStart w:id="3974" w:name="_Toc25156494"/>
      <w:bookmarkStart w:id="3975" w:name="_Toc34124798"/>
      <w:bookmarkStart w:id="3976" w:name="_Toc43207924"/>
      <w:bookmarkStart w:id="3977" w:name="_Toc49857397"/>
      <w:bookmarkStart w:id="3978" w:name="_Toc56677238"/>
      <w:bookmarkStart w:id="3979" w:name="_Toc56696486"/>
      <w:bookmarkStart w:id="3980" w:name="_Toc81227841"/>
      <w:bookmarkStart w:id="3981" w:name="_Toc104238584"/>
      <w:bookmarkStart w:id="3982" w:name="_Toc104239041"/>
      <w:bookmarkStart w:id="3983" w:name="_Toc104388851"/>
      <w:bookmarkStart w:id="3984" w:name="_Toc183521544"/>
      <w:r w:rsidRPr="003B2883">
        <w:t>6.2.6.2.13</w:t>
      </w:r>
      <w:r w:rsidRPr="003B2883">
        <w:tab/>
        <w:t xml:space="preserve">Type: </w:t>
      </w:r>
      <w:r w:rsidRPr="003B2883">
        <w:rPr>
          <w:lang w:eastAsia="zh-CN"/>
        </w:rPr>
        <w:t>AmfCreatedEventSubscription</w:t>
      </w:r>
      <w:bookmarkEnd w:id="3974"/>
      <w:bookmarkEnd w:id="3975"/>
      <w:bookmarkEnd w:id="3976"/>
      <w:bookmarkEnd w:id="3977"/>
      <w:bookmarkEnd w:id="3978"/>
      <w:bookmarkEnd w:id="3979"/>
      <w:bookmarkEnd w:id="3980"/>
      <w:bookmarkEnd w:id="3981"/>
      <w:bookmarkEnd w:id="3982"/>
      <w:bookmarkEnd w:id="3983"/>
      <w:bookmarkEnd w:id="3984"/>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C9263C">
            <w:pPr>
              <w:pStyle w:val="TAC"/>
              <w:rPr>
                <w:lang w:eastAsia="zh-CN"/>
              </w:rPr>
            </w:pPr>
            <w:r w:rsidRPr="00C9263C">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15C158C2"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550901">
              <w:rPr>
                <w:lang w:eastAsia="zh-CN"/>
              </w:rPr>
              <w:t xml:space="preserve">and </w:t>
            </w:r>
            <w:r w:rsidR="00550901">
              <w:t xml:space="preserve">the NF service consumer has not indicated supporting of </w:t>
            </w:r>
            <w:r w:rsidR="00550901" w:rsidRPr="00E54493">
              <w:t>IERSR</w:t>
            </w:r>
            <w:r w:rsidR="00550901">
              <w:t xml:space="preserve"> feature (see 6.2.8), </w:t>
            </w:r>
            <w:r w:rsidRPr="003B2883">
              <w:rPr>
                <w:lang w:eastAsia="zh-CN"/>
              </w:rPr>
              <w:t>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9A30FA">
      <w:pPr>
        <w:pStyle w:val="Heading5"/>
      </w:pPr>
      <w:bookmarkStart w:id="3985" w:name="_Toc25156495"/>
      <w:bookmarkStart w:id="3986" w:name="_Toc34124799"/>
      <w:bookmarkStart w:id="3987" w:name="_Toc43207925"/>
      <w:bookmarkStart w:id="3988" w:name="_Toc49857398"/>
      <w:bookmarkStart w:id="3989" w:name="_Toc56677239"/>
      <w:bookmarkStart w:id="3990" w:name="_Toc56696487"/>
      <w:bookmarkStart w:id="3991" w:name="_Toc81227842"/>
      <w:bookmarkStart w:id="3992" w:name="_Toc104238585"/>
      <w:bookmarkStart w:id="3993" w:name="_Toc104239042"/>
      <w:bookmarkStart w:id="3994" w:name="_Toc104388852"/>
      <w:bookmarkStart w:id="3995" w:name="_Toc183521545"/>
      <w:r w:rsidRPr="003B2883">
        <w:lastRenderedPageBreak/>
        <w:t>6.2.6.2.14</w:t>
      </w:r>
      <w:r w:rsidRPr="003B2883">
        <w:tab/>
        <w:t xml:space="preserve">Type: </w:t>
      </w:r>
      <w:r w:rsidRPr="003B2883">
        <w:rPr>
          <w:lang w:eastAsia="zh-CN"/>
        </w:rPr>
        <w:t>AmfUpdateEventSubscriptionItem</w:t>
      </w:r>
      <w:bookmarkEnd w:id="3985"/>
      <w:bookmarkEnd w:id="3986"/>
      <w:bookmarkEnd w:id="3987"/>
      <w:bookmarkEnd w:id="3988"/>
      <w:bookmarkEnd w:id="3989"/>
      <w:bookmarkEnd w:id="3990"/>
      <w:bookmarkEnd w:id="3991"/>
      <w:bookmarkEnd w:id="3992"/>
      <w:bookmarkEnd w:id="3993"/>
      <w:bookmarkEnd w:id="3994"/>
      <w:bookmarkEnd w:id="3995"/>
    </w:p>
    <w:p w14:paraId="032BA205"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bookmarkStart w:id="3996" w:name="_PERM_MCCTEMPBM_CRPT48240204___2" w:colFirst="4" w:colLast="4"/>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bookmarkEnd w:id="3996"/>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9A30FA">
      <w:pPr>
        <w:pStyle w:val="Heading5"/>
      </w:pPr>
      <w:bookmarkStart w:id="3997" w:name="_Toc25156496"/>
      <w:bookmarkStart w:id="3998" w:name="_Toc34124800"/>
      <w:bookmarkStart w:id="3999" w:name="_Toc43207926"/>
      <w:bookmarkStart w:id="4000" w:name="_Toc49857399"/>
      <w:bookmarkStart w:id="4001" w:name="_Toc56677240"/>
      <w:bookmarkStart w:id="4002" w:name="_Toc56696488"/>
      <w:bookmarkStart w:id="4003" w:name="_Toc81227843"/>
      <w:bookmarkStart w:id="4004" w:name="_Toc104238586"/>
      <w:bookmarkStart w:id="4005" w:name="_Toc104239043"/>
      <w:bookmarkStart w:id="4006" w:name="_Toc104388853"/>
      <w:bookmarkStart w:id="4007" w:name="_Toc183521546"/>
      <w:r w:rsidRPr="003B2883">
        <w:t>6.2.6.2.15</w:t>
      </w:r>
      <w:r w:rsidRPr="003B2883">
        <w:tab/>
        <w:t xml:space="preserve">Type: </w:t>
      </w:r>
      <w:r w:rsidRPr="003B2883">
        <w:rPr>
          <w:lang w:eastAsia="zh-CN"/>
        </w:rPr>
        <w:t>AmfUpdatedEventSubscription</w:t>
      </w:r>
      <w:bookmarkEnd w:id="3997"/>
      <w:bookmarkEnd w:id="3998"/>
      <w:bookmarkEnd w:id="3999"/>
      <w:bookmarkEnd w:id="4000"/>
      <w:bookmarkEnd w:id="4001"/>
      <w:bookmarkEnd w:id="4002"/>
      <w:bookmarkEnd w:id="4003"/>
      <w:bookmarkEnd w:id="4004"/>
      <w:bookmarkEnd w:id="4005"/>
      <w:bookmarkEnd w:id="4006"/>
      <w:bookmarkEnd w:id="4007"/>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9A30FA">
      <w:pPr>
        <w:pStyle w:val="Heading5"/>
      </w:pPr>
      <w:bookmarkStart w:id="4008" w:name="_Toc25156497"/>
      <w:bookmarkStart w:id="4009" w:name="_Toc34124801"/>
      <w:bookmarkStart w:id="4010" w:name="_Toc43207927"/>
      <w:bookmarkStart w:id="4011" w:name="_Toc49857400"/>
      <w:bookmarkStart w:id="4012" w:name="_Toc56677241"/>
      <w:bookmarkStart w:id="4013" w:name="_Toc56696489"/>
      <w:bookmarkStart w:id="4014" w:name="_Toc81227844"/>
      <w:bookmarkStart w:id="4015" w:name="_Toc104238587"/>
      <w:bookmarkStart w:id="4016" w:name="_Toc104239044"/>
      <w:bookmarkStart w:id="4017" w:name="_Toc104388854"/>
      <w:bookmarkStart w:id="4018" w:name="_Toc183521547"/>
      <w:r w:rsidRPr="003B2883">
        <w:lastRenderedPageBreak/>
        <w:t>6.2.6.2.16</w:t>
      </w:r>
      <w:r w:rsidRPr="003B2883">
        <w:tab/>
        <w:t xml:space="preserve">Type: </w:t>
      </w:r>
      <w:r w:rsidRPr="003B2883">
        <w:rPr>
          <w:lang w:eastAsia="zh-CN"/>
        </w:rPr>
        <w:t>AmfEventArea</w:t>
      </w:r>
      <w:bookmarkEnd w:id="4008"/>
      <w:bookmarkEnd w:id="4009"/>
      <w:bookmarkEnd w:id="4010"/>
      <w:bookmarkEnd w:id="4011"/>
      <w:bookmarkEnd w:id="4012"/>
      <w:bookmarkEnd w:id="4013"/>
      <w:bookmarkEnd w:id="4014"/>
      <w:bookmarkEnd w:id="4015"/>
      <w:bookmarkEnd w:id="4016"/>
      <w:bookmarkEnd w:id="4017"/>
      <w:bookmarkEnd w:id="4018"/>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9A30FA">
      <w:pPr>
        <w:pStyle w:val="Heading5"/>
      </w:pPr>
      <w:bookmarkStart w:id="4019" w:name="_Toc25156498"/>
      <w:bookmarkStart w:id="4020" w:name="_Toc34124802"/>
      <w:bookmarkStart w:id="4021" w:name="_Toc43207928"/>
      <w:bookmarkStart w:id="4022" w:name="_Toc49857401"/>
      <w:bookmarkStart w:id="4023" w:name="_Toc56677242"/>
      <w:bookmarkStart w:id="4024" w:name="_Toc56696490"/>
      <w:bookmarkStart w:id="4025" w:name="_Toc81227845"/>
      <w:bookmarkStart w:id="4026" w:name="_Toc104238588"/>
      <w:bookmarkStart w:id="4027" w:name="_Toc104239045"/>
      <w:bookmarkStart w:id="4028" w:name="_Toc104388855"/>
      <w:bookmarkStart w:id="4029" w:name="_Toc183521548"/>
      <w:r w:rsidRPr="003B2883">
        <w:t>6.2.6.2.17</w:t>
      </w:r>
      <w:r w:rsidRPr="003B2883">
        <w:tab/>
        <w:t xml:space="preserve">Type: </w:t>
      </w:r>
      <w:r w:rsidRPr="003B2883">
        <w:rPr>
          <w:lang w:eastAsia="zh-CN"/>
        </w:rPr>
        <w:t>LadnInfo</w:t>
      </w:r>
      <w:bookmarkEnd w:id="4019"/>
      <w:bookmarkEnd w:id="4020"/>
      <w:bookmarkEnd w:id="4021"/>
      <w:bookmarkEnd w:id="4022"/>
      <w:bookmarkEnd w:id="4023"/>
      <w:bookmarkEnd w:id="4024"/>
      <w:bookmarkEnd w:id="4025"/>
      <w:bookmarkEnd w:id="4026"/>
      <w:bookmarkEnd w:id="4027"/>
      <w:bookmarkEnd w:id="4028"/>
      <w:bookmarkEnd w:id="4029"/>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9A30FA">
      <w:pPr>
        <w:pStyle w:val="Heading5"/>
      </w:pPr>
      <w:bookmarkStart w:id="4030" w:name="_Toc25156499"/>
      <w:bookmarkStart w:id="4031" w:name="_Toc34124803"/>
      <w:bookmarkStart w:id="4032" w:name="_Toc43207929"/>
      <w:bookmarkStart w:id="4033" w:name="_Toc49857402"/>
      <w:bookmarkStart w:id="4034" w:name="_Toc56677243"/>
      <w:bookmarkStart w:id="4035" w:name="_Toc56696491"/>
      <w:bookmarkStart w:id="4036" w:name="_Toc81227846"/>
      <w:bookmarkStart w:id="4037" w:name="_Toc104238589"/>
      <w:bookmarkStart w:id="4038" w:name="_Toc104239046"/>
      <w:bookmarkStart w:id="4039" w:name="_Toc104388856"/>
      <w:bookmarkStart w:id="4040" w:name="_Toc183521549"/>
      <w:r w:rsidRPr="003B2883">
        <w:lastRenderedPageBreak/>
        <w:t>6.2.6.2.18</w:t>
      </w:r>
      <w:r w:rsidRPr="003B2883">
        <w:tab/>
        <w:t xml:space="preserve">Type: </w:t>
      </w:r>
      <w:r w:rsidRPr="003B2883">
        <w:rPr>
          <w:lang w:eastAsia="zh-CN"/>
        </w:rPr>
        <w:t>AmfUpdateEventOptionItem</w:t>
      </w:r>
      <w:bookmarkEnd w:id="4030"/>
      <w:bookmarkEnd w:id="4031"/>
      <w:bookmarkEnd w:id="4032"/>
      <w:bookmarkEnd w:id="4033"/>
      <w:bookmarkEnd w:id="4034"/>
      <w:bookmarkEnd w:id="4035"/>
      <w:bookmarkEnd w:id="4036"/>
      <w:bookmarkEnd w:id="4037"/>
      <w:bookmarkEnd w:id="4038"/>
      <w:bookmarkEnd w:id="4039"/>
      <w:bookmarkEnd w:id="4040"/>
    </w:p>
    <w:p w14:paraId="7081090C"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9A30FA">
      <w:pPr>
        <w:pStyle w:val="Heading5"/>
      </w:pPr>
      <w:bookmarkStart w:id="4041" w:name="_Toc25156500"/>
      <w:bookmarkStart w:id="4042" w:name="_Toc34124804"/>
      <w:bookmarkStart w:id="4043" w:name="_Toc43207930"/>
      <w:bookmarkStart w:id="4044" w:name="_Toc49857403"/>
      <w:bookmarkStart w:id="4045" w:name="_Toc56677244"/>
      <w:bookmarkStart w:id="4046" w:name="_Toc56696492"/>
      <w:bookmarkStart w:id="4047" w:name="_Toc81227847"/>
      <w:bookmarkStart w:id="4048" w:name="_Toc104238590"/>
      <w:bookmarkStart w:id="4049" w:name="_Toc104239047"/>
      <w:bookmarkStart w:id="4050" w:name="_Toc104388857"/>
      <w:bookmarkStart w:id="4051" w:name="_Toc183521550"/>
      <w:r w:rsidRPr="003B2883">
        <w:t>6.2.6.2.</w:t>
      </w:r>
      <w:r>
        <w:t>19</w:t>
      </w:r>
      <w:r w:rsidRPr="003B2883">
        <w:tab/>
        <w:t xml:space="preserve">Type: </w:t>
      </w:r>
      <w:r>
        <w:t>5GsUserStateInfo</w:t>
      </w:r>
      <w:bookmarkEnd w:id="4041"/>
      <w:bookmarkEnd w:id="4042"/>
      <w:bookmarkEnd w:id="4043"/>
      <w:bookmarkEnd w:id="4044"/>
      <w:bookmarkEnd w:id="4045"/>
      <w:bookmarkEnd w:id="4046"/>
      <w:bookmarkEnd w:id="4047"/>
      <w:bookmarkEnd w:id="4048"/>
      <w:bookmarkEnd w:id="4049"/>
      <w:bookmarkEnd w:id="4050"/>
      <w:bookmarkEnd w:id="4051"/>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9A30FA">
      <w:pPr>
        <w:pStyle w:val="Heading5"/>
      </w:pPr>
      <w:bookmarkStart w:id="4052" w:name="_Toc34124805"/>
      <w:bookmarkStart w:id="4053" w:name="_Toc43207931"/>
      <w:bookmarkStart w:id="4054" w:name="_Toc49857404"/>
      <w:bookmarkStart w:id="4055" w:name="_Toc56677245"/>
      <w:bookmarkStart w:id="4056" w:name="_Toc56696493"/>
      <w:bookmarkStart w:id="4057" w:name="_Toc81227848"/>
      <w:bookmarkStart w:id="4058" w:name="_Toc104238591"/>
      <w:bookmarkStart w:id="4059" w:name="_Toc104239048"/>
      <w:bookmarkStart w:id="4060" w:name="_Toc104388858"/>
      <w:bookmarkStart w:id="4061" w:name="_Toc183521551"/>
      <w:r w:rsidRPr="003B2883">
        <w:t>6.2.6.2.</w:t>
      </w:r>
      <w:r>
        <w:t>20</w:t>
      </w:r>
      <w:r w:rsidRPr="003B2883">
        <w:tab/>
        <w:t xml:space="preserve">Type: </w:t>
      </w:r>
      <w:r>
        <w:t>Traffic</w:t>
      </w:r>
      <w:r w:rsidRPr="00492D24">
        <w:t>Descriptor</w:t>
      </w:r>
      <w:bookmarkEnd w:id="4052"/>
      <w:bookmarkEnd w:id="4053"/>
      <w:bookmarkEnd w:id="4054"/>
      <w:bookmarkEnd w:id="4055"/>
      <w:bookmarkEnd w:id="4056"/>
      <w:bookmarkEnd w:id="4057"/>
      <w:bookmarkEnd w:id="4058"/>
      <w:bookmarkEnd w:id="4059"/>
      <w:bookmarkEnd w:id="4060"/>
      <w:bookmarkEnd w:id="4061"/>
    </w:p>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9A30FA">
      <w:pPr>
        <w:pStyle w:val="Heading5"/>
      </w:pPr>
      <w:bookmarkStart w:id="4062" w:name="_Toc43207932"/>
      <w:bookmarkStart w:id="4063" w:name="_Toc49857405"/>
      <w:bookmarkStart w:id="4064" w:name="_Toc56677246"/>
      <w:bookmarkStart w:id="4065" w:name="_Toc56696494"/>
      <w:bookmarkStart w:id="4066" w:name="_Toc81227849"/>
      <w:bookmarkStart w:id="4067" w:name="_Toc104238592"/>
      <w:bookmarkStart w:id="4068" w:name="_Toc104239049"/>
      <w:bookmarkStart w:id="4069" w:name="_Toc104388859"/>
      <w:bookmarkStart w:id="4070" w:name="_Toc183521552"/>
      <w:r w:rsidRPr="003B2883">
        <w:t>6.2.6.2.</w:t>
      </w:r>
      <w:r>
        <w:t>21</w:t>
      </w:r>
      <w:r w:rsidRPr="003B2883">
        <w:tab/>
        <w:t xml:space="preserve">Type: </w:t>
      </w:r>
      <w:r>
        <w:t>UEIdExt</w:t>
      </w:r>
      <w:bookmarkEnd w:id="4062"/>
      <w:bookmarkEnd w:id="4063"/>
      <w:bookmarkEnd w:id="4064"/>
      <w:bookmarkEnd w:id="4065"/>
      <w:bookmarkEnd w:id="4066"/>
      <w:bookmarkEnd w:id="4067"/>
      <w:bookmarkEnd w:id="4068"/>
      <w:bookmarkEnd w:id="4069"/>
      <w:bookmarkEnd w:id="4070"/>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9A30FA">
      <w:pPr>
        <w:pStyle w:val="Heading5"/>
      </w:pPr>
      <w:bookmarkStart w:id="4071" w:name="_Toc56677247"/>
      <w:bookmarkStart w:id="4072" w:name="_Toc56696495"/>
      <w:bookmarkStart w:id="4073" w:name="_Toc81227850"/>
      <w:bookmarkStart w:id="4074" w:name="_Toc104238593"/>
      <w:bookmarkStart w:id="4075" w:name="_Toc104239050"/>
      <w:bookmarkStart w:id="4076" w:name="_Toc104388860"/>
      <w:bookmarkStart w:id="4077" w:name="_Toc183521553"/>
      <w:r w:rsidRPr="003B2883">
        <w:lastRenderedPageBreak/>
        <w:t>6.2.6.2.</w:t>
      </w:r>
      <w:r>
        <w:t>22</w:t>
      </w:r>
      <w:r w:rsidRPr="003B2883">
        <w:tab/>
        <w:t>Type: Amf</w:t>
      </w:r>
      <w:r>
        <w:t>EventSubsSyncInfo</w:t>
      </w:r>
      <w:bookmarkEnd w:id="4071"/>
      <w:bookmarkEnd w:id="4072"/>
      <w:bookmarkEnd w:id="4073"/>
      <w:bookmarkEnd w:id="4074"/>
      <w:bookmarkEnd w:id="4075"/>
      <w:bookmarkEnd w:id="4076"/>
      <w:bookmarkEnd w:id="4077"/>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9A30FA">
      <w:pPr>
        <w:pStyle w:val="Heading5"/>
      </w:pPr>
      <w:bookmarkStart w:id="4078" w:name="_Toc56677248"/>
      <w:bookmarkStart w:id="4079" w:name="_Toc56696496"/>
      <w:bookmarkStart w:id="4080" w:name="_Toc81227851"/>
      <w:bookmarkStart w:id="4081" w:name="_Toc104238594"/>
      <w:bookmarkStart w:id="4082" w:name="_Toc104239051"/>
      <w:bookmarkStart w:id="4083" w:name="_Toc104388861"/>
      <w:bookmarkStart w:id="4084" w:name="_Toc183521554"/>
      <w:r w:rsidRPr="003B2883">
        <w:t>6.2.6.2.</w:t>
      </w:r>
      <w:r>
        <w:t>23</w:t>
      </w:r>
      <w:r w:rsidRPr="003B2883">
        <w:tab/>
        <w:t>Type: Amf</w:t>
      </w:r>
      <w:r>
        <w:t>EventSubscriptionInfo</w:t>
      </w:r>
      <w:bookmarkEnd w:id="4078"/>
      <w:bookmarkEnd w:id="4079"/>
      <w:bookmarkEnd w:id="4080"/>
      <w:bookmarkEnd w:id="4081"/>
      <w:bookmarkEnd w:id="4082"/>
      <w:bookmarkEnd w:id="4083"/>
      <w:bookmarkEnd w:id="4084"/>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2715FF">
            <w:pPr>
              <w:pStyle w:val="TAL"/>
              <w:rPr>
                <w:noProof/>
              </w:rPr>
            </w:pPr>
            <w:r w:rsidRPr="002715FF">
              <w:t>This IE shall be present if new event subscription Id is created in the new AMF, i.e. the event subscription has been retrieved from an old AMF in UE context during EPS to 5GS mobility.</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543E6B2E" w:rsidR="00B94FAB" w:rsidRDefault="00B94FAB" w:rsidP="00602AC0"/>
    <w:p w14:paraId="23440792" w14:textId="2A2EF3E8" w:rsidR="003C2A2D" w:rsidRPr="003B2883" w:rsidRDefault="003C2A2D" w:rsidP="009A30FA">
      <w:pPr>
        <w:pStyle w:val="Heading5"/>
      </w:pPr>
      <w:bookmarkStart w:id="4085" w:name="_Toc104238595"/>
      <w:bookmarkStart w:id="4086" w:name="_Toc104239052"/>
      <w:bookmarkStart w:id="4087" w:name="_Toc104388862"/>
      <w:bookmarkStart w:id="4088" w:name="_Toc183521555"/>
      <w:r w:rsidRPr="003B2883">
        <w:t>6.2.6.2.</w:t>
      </w:r>
      <w:r>
        <w:t>24</w:t>
      </w:r>
      <w:r w:rsidRPr="003B2883">
        <w:tab/>
      </w:r>
      <w:r>
        <w:t>Void</w:t>
      </w:r>
      <w:bookmarkEnd w:id="4085"/>
      <w:bookmarkEnd w:id="4086"/>
      <w:bookmarkEnd w:id="4087"/>
      <w:bookmarkEnd w:id="4088"/>
    </w:p>
    <w:p w14:paraId="5DB44993" w14:textId="5A3F6EE3" w:rsidR="003C2A2D" w:rsidRPr="003B2883" w:rsidRDefault="003C2A2D" w:rsidP="009A30FA">
      <w:pPr>
        <w:pStyle w:val="Heading5"/>
      </w:pPr>
      <w:bookmarkStart w:id="4089" w:name="_Toc104238596"/>
      <w:bookmarkStart w:id="4090" w:name="_Toc104239053"/>
      <w:bookmarkStart w:id="4091" w:name="_Toc104388863"/>
      <w:bookmarkStart w:id="4092" w:name="_Toc183521556"/>
      <w:r w:rsidRPr="003B2883">
        <w:t>6.2.6.2.</w:t>
      </w:r>
      <w:r>
        <w:t>25</w:t>
      </w:r>
      <w:r w:rsidRPr="003B2883">
        <w:tab/>
      </w:r>
      <w:r>
        <w:t>Void</w:t>
      </w:r>
      <w:bookmarkEnd w:id="4089"/>
      <w:bookmarkEnd w:id="4090"/>
      <w:bookmarkEnd w:id="4091"/>
      <w:bookmarkEnd w:id="4092"/>
    </w:p>
    <w:p w14:paraId="75228F3A" w14:textId="50FEAB6B" w:rsidR="003C2A2D" w:rsidRPr="003B2883" w:rsidRDefault="003C2A2D" w:rsidP="009A30FA">
      <w:pPr>
        <w:pStyle w:val="Heading5"/>
      </w:pPr>
      <w:bookmarkStart w:id="4093" w:name="_Toc104238597"/>
      <w:bookmarkStart w:id="4094" w:name="_Toc104239054"/>
      <w:bookmarkStart w:id="4095" w:name="_Toc104388864"/>
      <w:bookmarkStart w:id="4096" w:name="_Toc183521557"/>
      <w:r w:rsidRPr="003B2883">
        <w:t>6.2.6.2.</w:t>
      </w:r>
      <w:r>
        <w:t>26</w:t>
      </w:r>
      <w:r w:rsidRPr="003B2883">
        <w:tab/>
      </w:r>
      <w:r>
        <w:t>Void</w:t>
      </w:r>
      <w:bookmarkEnd w:id="4093"/>
      <w:bookmarkEnd w:id="4094"/>
      <w:bookmarkEnd w:id="4095"/>
      <w:bookmarkEnd w:id="4096"/>
    </w:p>
    <w:p w14:paraId="79A2A557" w14:textId="174BDCD1" w:rsidR="003C2A2D" w:rsidRDefault="003C2A2D" w:rsidP="009A30FA">
      <w:pPr>
        <w:pStyle w:val="Heading5"/>
      </w:pPr>
      <w:bookmarkStart w:id="4097" w:name="_Toc104238598"/>
      <w:bookmarkStart w:id="4098" w:name="_Toc104239055"/>
      <w:bookmarkStart w:id="4099" w:name="_Toc104388865"/>
      <w:bookmarkStart w:id="4100" w:name="_Toc183521558"/>
      <w:r w:rsidRPr="003B2883">
        <w:t>6.2.6.2.</w:t>
      </w:r>
      <w:r>
        <w:t>27</w:t>
      </w:r>
      <w:r w:rsidRPr="003B2883">
        <w:tab/>
      </w:r>
      <w:r>
        <w:t>Void</w:t>
      </w:r>
      <w:bookmarkEnd w:id="4097"/>
      <w:bookmarkEnd w:id="4098"/>
      <w:bookmarkEnd w:id="4099"/>
      <w:bookmarkEnd w:id="4100"/>
    </w:p>
    <w:p w14:paraId="7F894189" w14:textId="5F679817" w:rsidR="002431EA" w:rsidRPr="003B2883" w:rsidRDefault="002431EA" w:rsidP="009A30FA">
      <w:pPr>
        <w:pStyle w:val="Heading5"/>
      </w:pPr>
      <w:bookmarkStart w:id="4101" w:name="_Toc104238599"/>
      <w:bookmarkStart w:id="4102" w:name="_Toc104239056"/>
      <w:bookmarkStart w:id="4103" w:name="_Toc104388866"/>
      <w:bookmarkStart w:id="4104" w:name="_Toc183521559"/>
      <w:r w:rsidRPr="003B2883">
        <w:t>6.2.6.2.</w:t>
      </w:r>
      <w:r>
        <w:t>2</w:t>
      </w:r>
      <w:r w:rsidR="003C2A2D">
        <w:t>8</w:t>
      </w:r>
      <w:r w:rsidRPr="003B2883">
        <w:tab/>
        <w:t xml:space="preserve">Type: </w:t>
      </w:r>
      <w:r>
        <w:t>IdleStatusIndication</w:t>
      </w:r>
      <w:bookmarkEnd w:id="4101"/>
      <w:bookmarkEnd w:id="4102"/>
      <w:bookmarkEnd w:id="4103"/>
      <w:bookmarkEnd w:id="4104"/>
    </w:p>
    <w:p w14:paraId="4FA41516" w14:textId="23DF75FA" w:rsidR="002431EA" w:rsidRPr="003B2883" w:rsidRDefault="002431EA" w:rsidP="002431EA">
      <w:pPr>
        <w:pStyle w:val="TH"/>
      </w:pPr>
      <w:r w:rsidRPr="003B2883">
        <w:rPr>
          <w:noProof/>
        </w:rPr>
        <w:t>Table </w:t>
      </w:r>
      <w:r w:rsidRPr="003B2883">
        <w:t>6.2.6.2.</w:t>
      </w:r>
      <w:r>
        <w:t>2</w:t>
      </w:r>
      <w:r w:rsidR="003C2A2D">
        <w:t>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2431EA" w:rsidRPr="003B2883" w14:paraId="3969994A" w14:textId="77777777" w:rsidTr="002E6F1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4C9D19E" w14:textId="77777777" w:rsidR="002431EA" w:rsidRPr="003B2883" w:rsidRDefault="002431EA" w:rsidP="002E6F1F">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D7B986E" w14:textId="77777777" w:rsidR="002431EA" w:rsidRPr="003B2883" w:rsidRDefault="002431EA" w:rsidP="002E6F1F">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937B5D" w14:textId="77777777" w:rsidR="002431EA" w:rsidRPr="003B2883" w:rsidRDefault="002431EA" w:rsidP="002E6F1F">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F0A2F6" w14:textId="77777777" w:rsidR="002431EA" w:rsidRPr="003B2883" w:rsidRDefault="002431EA"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FA87ABB" w14:textId="77777777" w:rsidR="002431EA" w:rsidRPr="003B2883" w:rsidRDefault="002431EA" w:rsidP="002E6F1F">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D7916B9" w14:textId="77777777" w:rsidR="002431EA" w:rsidRPr="003B2883" w:rsidRDefault="002431EA" w:rsidP="002E6F1F">
            <w:pPr>
              <w:pStyle w:val="TAH"/>
              <w:rPr>
                <w:rFonts w:cs="Arial"/>
                <w:szCs w:val="18"/>
              </w:rPr>
            </w:pPr>
            <w:r>
              <w:rPr>
                <w:rFonts w:cs="Arial"/>
                <w:szCs w:val="18"/>
              </w:rPr>
              <w:t>Applicability</w:t>
            </w:r>
          </w:p>
        </w:tc>
      </w:tr>
      <w:tr w:rsidR="002431EA" w:rsidRPr="003B2883" w14:paraId="445E7ED3"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32A7CCF" w14:textId="77777777" w:rsidR="002431EA" w:rsidRPr="003B2883" w:rsidRDefault="002431EA" w:rsidP="002E6F1F">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3002CB45" w14:textId="77777777" w:rsidR="002431EA" w:rsidRPr="003B2883" w:rsidRDefault="002431EA" w:rsidP="002E6F1F">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763CE723" w14:textId="77777777" w:rsidR="002431EA" w:rsidRPr="003B2883"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C1816"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48B4CCE6" w14:textId="77777777" w:rsidR="002431EA" w:rsidRPr="003B2883" w:rsidRDefault="002431EA" w:rsidP="002E6F1F">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5B256347" w14:textId="77777777" w:rsidR="002431EA" w:rsidRPr="003B2883" w:rsidRDefault="002431EA" w:rsidP="002E6F1F">
            <w:pPr>
              <w:pStyle w:val="TAL"/>
              <w:rPr>
                <w:noProof/>
              </w:rPr>
            </w:pPr>
          </w:p>
        </w:tc>
      </w:tr>
      <w:tr w:rsidR="002431EA" w:rsidRPr="003B2883" w14:paraId="45A2719B"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8342AEF" w14:textId="77777777" w:rsidR="002431EA" w:rsidRDefault="002431EA" w:rsidP="002E6F1F">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045FFB34"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7134AE6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13FF03"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32ADC26" w14:textId="77777777" w:rsidR="002431EA" w:rsidRPr="003B2883" w:rsidRDefault="002431EA" w:rsidP="002E6F1F">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2E4C7147" w14:textId="77777777" w:rsidR="002431EA" w:rsidRPr="003B2883" w:rsidRDefault="002431EA" w:rsidP="002E6F1F">
            <w:pPr>
              <w:pStyle w:val="TAL"/>
              <w:rPr>
                <w:noProof/>
              </w:rPr>
            </w:pPr>
          </w:p>
        </w:tc>
      </w:tr>
      <w:tr w:rsidR="002431EA" w:rsidRPr="003B2883" w14:paraId="0D99EE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3ED25B9" w14:textId="77777777" w:rsidR="002431EA" w:rsidRDefault="002431EA" w:rsidP="002E6F1F">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3BCCD897"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3C9DDD0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35ADB7"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955FA3C" w14:textId="77777777" w:rsidR="002431EA" w:rsidRDefault="002431EA" w:rsidP="002E6F1F">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126D7E7B" w14:textId="77777777" w:rsidR="002431EA" w:rsidRPr="003B2883" w:rsidRDefault="002431EA" w:rsidP="002E6F1F">
            <w:pPr>
              <w:pStyle w:val="TAL"/>
              <w:rPr>
                <w:noProof/>
              </w:rPr>
            </w:pPr>
          </w:p>
        </w:tc>
      </w:tr>
      <w:tr w:rsidR="002431EA" w:rsidRPr="003B2883" w14:paraId="71C9F0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55AD3D5" w14:textId="77777777" w:rsidR="002431EA" w:rsidRDefault="002431EA" w:rsidP="002E6F1F">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687D6EFD"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2F17CD3B"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292ACC"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95BB033" w14:textId="77777777" w:rsidR="002431EA" w:rsidRDefault="002431EA" w:rsidP="002E6F1F">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3D835112" w14:textId="77777777" w:rsidR="002431EA" w:rsidRPr="003B2883" w:rsidRDefault="002431EA" w:rsidP="002E6F1F">
            <w:pPr>
              <w:pStyle w:val="TAL"/>
              <w:rPr>
                <w:noProof/>
              </w:rPr>
            </w:pPr>
          </w:p>
        </w:tc>
      </w:tr>
      <w:tr w:rsidR="002431EA" w:rsidRPr="003B2883" w14:paraId="250DBFA5"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B17DF6D" w14:textId="77777777" w:rsidR="002431EA" w:rsidRDefault="002431EA" w:rsidP="002E6F1F">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DE3544F"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652609F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9AD42"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E58BD55" w14:textId="77777777" w:rsidR="002431EA" w:rsidRDefault="002431EA" w:rsidP="002E6F1F">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1D641F34" w14:textId="77777777" w:rsidR="002431EA" w:rsidRPr="003B2883" w:rsidRDefault="002431EA" w:rsidP="002E6F1F">
            <w:pPr>
              <w:pStyle w:val="TAL"/>
              <w:rPr>
                <w:noProof/>
              </w:rPr>
            </w:pPr>
          </w:p>
        </w:tc>
      </w:tr>
    </w:tbl>
    <w:p w14:paraId="081E8375" w14:textId="77777777" w:rsidR="002431EA" w:rsidRPr="003B2883" w:rsidRDefault="002431EA" w:rsidP="00602AC0"/>
    <w:p w14:paraId="528EC992" w14:textId="77777777" w:rsidR="00602AC0" w:rsidRPr="003B2883" w:rsidRDefault="00602AC0" w:rsidP="009A30FA">
      <w:pPr>
        <w:pStyle w:val="Heading4"/>
        <w:rPr>
          <w:lang w:val="en-US"/>
        </w:rPr>
      </w:pPr>
      <w:bookmarkStart w:id="4105" w:name="_Toc25156501"/>
      <w:bookmarkStart w:id="4106" w:name="_Toc34124806"/>
      <w:bookmarkStart w:id="4107" w:name="_Toc43207933"/>
      <w:bookmarkStart w:id="4108" w:name="_Toc49857406"/>
      <w:bookmarkStart w:id="4109" w:name="_Toc56677249"/>
      <w:bookmarkStart w:id="4110" w:name="_Toc56696497"/>
      <w:bookmarkStart w:id="4111" w:name="_Toc81227852"/>
      <w:bookmarkStart w:id="4112" w:name="_Toc104238600"/>
      <w:bookmarkStart w:id="4113" w:name="_Toc104239057"/>
      <w:bookmarkStart w:id="4114" w:name="_Toc104388867"/>
      <w:bookmarkStart w:id="4115" w:name="_Toc183521560"/>
      <w:r w:rsidRPr="003B2883">
        <w:rPr>
          <w:lang w:val="en-US"/>
        </w:rPr>
        <w:lastRenderedPageBreak/>
        <w:t>6.2.6.3</w:t>
      </w:r>
      <w:r w:rsidRPr="003B2883">
        <w:rPr>
          <w:lang w:val="en-US"/>
        </w:rPr>
        <w:tab/>
        <w:t>Simple data types and enumerations</w:t>
      </w:r>
      <w:bookmarkEnd w:id="4105"/>
      <w:bookmarkEnd w:id="4106"/>
      <w:bookmarkEnd w:id="4107"/>
      <w:bookmarkEnd w:id="4108"/>
      <w:bookmarkEnd w:id="4109"/>
      <w:bookmarkEnd w:id="4110"/>
      <w:bookmarkEnd w:id="4111"/>
      <w:bookmarkEnd w:id="4112"/>
      <w:bookmarkEnd w:id="4113"/>
      <w:bookmarkEnd w:id="4114"/>
      <w:bookmarkEnd w:id="4115"/>
    </w:p>
    <w:p w14:paraId="4AD7C31A" w14:textId="77777777" w:rsidR="00602AC0" w:rsidRPr="003B2883" w:rsidRDefault="00602AC0" w:rsidP="009A30FA">
      <w:pPr>
        <w:pStyle w:val="Heading5"/>
      </w:pPr>
      <w:bookmarkStart w:id="4116" w:name="_Toc25156502"/>
      <w:bookmarkStart w:id="4117" w:name="_Toc34124807"/>
      <w:bookmarkStart w:id="4118" w:name="_Toc43207934"/>
      <w:bookmarkStart w:id="4119" w:name="_Toc49857407"/>
      <w:bookmarkStart w:id="4120" w:name="_Toc56677250"/>
      <w:bookmarkStart w:id="4121" w:name="_Toc56696498"/>
      <w:bookmarkStart w:id="4122" w:name="_Toc81227853"/>
      <w:bookmarkStart w:id="4123" w:name="_Toc104238601"/>
      <w:bookmarkStart w:id="4124" w:name="_Toc104239058"/>
      <w:bookmarkStart w:id="4125" w:name="_Toc104388868"/>
      <w:bookmarkStart w:id="4126" w:name="_Toc183521561"/>
      <w:r w:rsidRPr="003B2883">
        <w:t>6.2.6.3.1</w:t>
      </w:r>
      <w:r w:rsidRPr="003B2883">
        <w:tab/>
        <w:t>Introduction</w:t>
      </w:r>
      <w:bookmarkEnd w:id="4116"/>
      <w:bookmarkEnd w:id="4117"/>
      <w:bookmarkEnd w:id="4118"/>
      <w:bookmarkEnd w:id="4119"/>
      <w:bookmarkEnd w:id="4120"/>
      <w:bookmarkEnd w:id="4121"/>
      <w:bookmarkEnd w:id="4122"/>
      <w:bookmarkEnd w:id="4123"/>
      <w:bookmarkEnd w:id="4124"/>
      <w:bookmarkEnd w:id="4125"/>
      <w:bookmarkEnd w:id="4126"/>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9A30FA">
      <w:pPr>
        <w:pStyle w:val="Heading5"/>
      </w:pPr>
      <w:bookmarkStart w:id="4127" w:name="_Toc25156503"/>
      <w:bookmarkStart w:id="4128" w:name="_Toc34124808"/>
      <w:bookmarkStart w:id="4129" w:name="_Toc43207935"/>
      <w:bookmarkStart w:id="4130" w:name="_Toc49857408"/>
      <w:bookmarkStart w:id="4131" w:name="_Toc56677251"/>
      <w:bookmarkStart w:id="4132" w:name="_Toc56696499"/>
      <w:bookmarkStart w:id="4133" w:name="_Toc81227854"/>
      <w:bookmarkStart w:id="4134" w:name="_Toc104238602"/>
      <w:bookmarkStart w:id="4135" w:name="_Toc104239059"/>
      <w:bookmarkStart w:id="4136" w:name="_Toc104388869"/>
      <w:bookmarkStart w:id="4137" w:name="_Toc183521562"/>
      <w:r w:rsidRPr="003B2883">
        <w:t>6.2.6.3.2</w:t>
      </w:r>
      <w:r w:rsidRPr="003B2883">
        <w:tab/>
        <w:t>Simple data types</w:t>
      </w:r>
      <w:bookmarkEnd w:id="4127"/>
      <w:bookmarkEnd w:id="4128"/>
      <w:bookmarkEnd w:id="4129"/>
      <w:bookmarkEnd w:id="4130"/>
      <w:bookmarkEnd w:id="4131"/>
      <w:bookmarkEnd w:id="4132"/>
      <w:bookmarkEnd w:id="4133"/>
      <w:bookmarkEnd w:id="4134"/>
      <w:bookmarkEnd w:id="4135"/>
      <w:bookmarkEnd w:id="4136"/>
      <w:bookmarkEnd w:id="4137"/>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9A30FA">
      <w:pPr>
        <w:pStyle w:val="Heading5"/>
      </w:pPr>
      <w:bookmarkStart w:id="4138" w:name="_Toc25156504"/>
      <w:bookmarkStart w:id="4139" w:name="_Toc34124809"/>
      <w:bookmarkStart w:id="4140" w:name="_Toc43207936"/>
      <w:bookmarkStart w:id="4141" w:name="_Toc49857409"/>
      <w:bookmarkStart w:id="4142" w:name="_Toc56677252"/>
      <w:bookmarkStart w:id="4143" w:name="_Toc56696500"/>
      <w:bookmarkStart w:id="4144" w:name="_Toc81227855"/>
      <w:bookmarkStart w:id="4145" w:name="_Toc104238603"/>
      <w:bookmarkStart w:id="4146" w:name="_Toc104239060"/>
      <w:bookmarkStart w:id="4147" w:name="_Toc104388870"/>
      <w:bookmarkStart w:id="4148" w:name="_Toc183521563"/>
      <w:r w:rsidRPr="003B2883">
        <w:lastRenderedPageBreak/>
        <w:t>6.2.6.3.3</w:t>
      </w:r>
      <w:r w:rsidRPr="003B2883">
        <w:tab/>
        <w:t>Enumeration: AmfEventType</w:t>
      </w:r>
      <w:bookmarkEnd w:id="4138"/>
      <w:bookmarkEnd w:id="4139"/>
      <w:bookmarkEnd w:id="4140"/>
      <w:bookmarkEnd w:id="4141"/>
      <w:bookmarkEnd w:id="4142"/>
      <w:bookmarkEnd w:id="4143"/>
      <w:bookmarkEnd w:id="4144"/>
      <w:bookmarkEnd w:id="4145"/>
      <w:bookmarkEnd w:id="4146"/>
      <w:bookmarkEnd w:id="4147"/>
      <w:bookmarkEnd w:id="4148"/>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9A30FA">
      <w:pPr>
        <w:pStyle w:val="Heading5"/>
      </w:pPr>
      <w:bookmarkStart w:id="4149" w:name="_Toc25156505"/>
      <w:bookmarkStart w:id="4150" w:name="_Toc34124810"/>
      <w:bookmarkStart w:id="4151" w:name="_Toc43207937"/>
      <w:bookmarkStart w:id="4152" w:name="_Toc49857410"/>
      <w:bookmarkStart w:id="4153" w:name="_Toc56677253"/>
      <w:bookmarkStart w:id="4154" w:name="_Toc56696501"/>
      <w:bookmarkStart w:id="4155" w:name="_Toc81227856"/>
      <w:bookmarkStart w:id="4156" w:name="_Toc104238604"/>
      <w:bookmarkStart w:id="4157" w:name="_Toc104239061"/>
      <w:bookmarkStart w:id="4158" w:name="_Toc104388871"/>
      <w:bookmarkStart w:id="4159" w:name="_Toc183521564"/>
      <w:r w:rsidRPr="003B2883">
        <w:t>6.2.6.3.4</w:t>
      </w:r>
      <w:r w:rsidRPr="003B2883">
        <w:tab/>
        <w:t>Enumeration: AmfEventTrigger</w:t>
      </w:r>
      <w:bookmarkEnd w:id="4149"/>
      <w:bookmarkEnd w:id="4150"/>
      <w:bookmarkEnd w:id="4151"/>
      <w:bookmarkEnd w:id="4152"/>
      <w:bookmarkEnd w:id="4153"/>
      <w:bookmarkEnd w:id="4154"/>
      <w:bookmarkEnd w:id="4155"/>
      <w:bookmarkEnd w:id="4156"/>
      <w:bookmarkEnd w:id="4157"/>
      <w:bookmarkEnd w:id="4158"/>
      <w:bookmarkEnd w:id="4159"/>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9A30FA">
      <w:pPr>
        <w:pStyle w:val="Heading5"/>
      </w:pPr>
      <w:bookmarkStart w:id="4160" w:name="_Toc25156506"/>
      <w:bookmarkStart w:id="4161" w:name="_Toc34124811"/>
      <w:bookmarkStart w:id="4162" w:name="_Toc43207938"/>
      <w:bookmarkStart w:id="4163" w:name="_Toc49857411"/>
      <w:bookmarkStart w:id="4164" w:name="_Toc56677254"/>
      <w:bookmarkStart w:id="4165" w:name="_Toc56696502"/>
      <w:bookmarkStart w:id="4166" w:name="_Toc81227857"/>
      <w:bookmarkStart w:id="4167" w:name="_Toc104238605"/>
      <w:bookmarkStart w:id="4168" w:name="_Toc104239062"/>
      <w:bookmarkStart w:id="4169" w:name="_Toc104388872"/>
      <w:bookmarkStart w:id="4170" w:name="_Toc183521565"/>
      <w:r w:rsidRPr="003B2883">
        <w:t>6.2.6.3.5</w:t>
      </w:r>
      <w:r w:rsidRPr="003B2883">
        <w:tab/>
        <w:t>Enumeration: LocationFilter</w:t>
      </w:r>
      <w:bookmarkEnd w:id="4160"/>
      <w:bookmarkEnd w:id="4161"/>
      <w:bookmarkEnd w:id="4162"/>
      <w:bookmarkEnd w:id="4163"/>
      <w:bookmarkEnd w:id="4164"/>
      <w:bookmarkEnd w:id="4165"/>
      <w:bookmarkEnd w:id="4166"/>
      <w:bookmarkEnd w:id="4167"/>
      <w:bookmarkEnd w:id="4168"/>
      <w:bookmarkEnd w:id="4169"/>
      <w:bookmarkEnd w:id="4170"/>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9A30FA">
      <w:pPr>
        <w:pStyle w:val="Heading5"/>
      </w:pPr>
      <w:bookmarkStart w:id="4171" w:name="_Toc25156507"/>
      <w:bookmarkStart w:id="4172" w:name="_Toc34124812"/>
      <w:bookmarkStart w:id="4173" w:name="_Toc43207939"/>
      <w:bookmarkStart w:id="4174" w:name="_Toc49857412"/>
      <w:bookmarkStart w:id="4175" w:name="_Toc56677255"/>
      <w:bookmarkStart w:id="4176" w:name="_Toc56696503"/>
      <w:bookmarkStart w:id="4177" w:name="_Toc81227858"/>
      <w:bookmarkStart w:id="4178" w:name="_Toc104238606"/>
      <w:bookmarkStart w:id="4179" w:name="_Toc104239063"/>
      <w:bookmarkStart w:id="4180" w:name="_Toc104388873"/>
      <w:bookmarkStart w:id="4181" w:name="_Toc183521566"/>
      <w:r w:rsidRPr="003B2883">
        <w:t>6.2.6.3.6</w:t>
      </w:r>
      <w:r w:rsidRPr="003B2883">
        <w:tab/>
        <w:t>Void</w:t>
      </w:r>
      <w:bookmarkEnd w:id="4171"/>
      <w:bookmarkEnd w:id="4172"/>
      <w:bookmarkEnd w:id="4173"/>
      <w:bookmarkEnd w:id="4174"/>
      <w:bookmarkEnd w:id="4175"/>
      <w:bookmarkEnd w:id="4176"/>
      <w:bookmarkEnd w:id="4177"/>
      <w:bookmarkEnd w:id="4178"/>
      <w:bookmarkEnd w:id="4179"/>
      <w:bookmarkEnd w:id="4180"/>
      <w:bookmarkEnd w:id="4181"/>
    </w:p>
    <w:p w14:paraId="5A3DD891" w14:textId="77777777" w:rsidR="00602AC0" w:rsidRPr="003B2883" w:rsidRDefault="00602AC0" w:rsidP="00602AC0"/>
    <w:p w14:paraId="11AA0ADF" w14:textId="77777777" w:rsidR="00602AC0" w:rsidRPr="003B2883" w:rsidRDefault="00602AC0" w:rsidP="009A30FA">
      <w:pPr>
        <w:pStyle w:val="Heading5"/>
      </w:pPr>
      <w:bookmarkStart w:id="4182" w:name="_Toc25156508"/>
      <w:bookmarkStart w:id="4183" w:name="_Toc34124813"/>
      <w:bookmarkStart w:id="4184" w:name="_Toc43207940"/>
      <w:bookmarkStart w:id="4185" w:name="_Toc49857413"/>
      <w:bookmarkStart w:id="4186" w:name="_Toc56677256"/>
      <w:bookmarkStart w:id="4187" w:name="_Toc56696504"/>
      <w:bookmarkStart w:id="4188" w:name="_Toc81227859"/>
      <w:bookmarkStart w:id="4189" w:name="_Toc104238607"/>
      <w:bookmarkStart w:id="4190" w:name="_Toc104239064"/>
      <w:bookmarkStart w:id="4191" w:name="_Toc104388874"/>
      <w:bookmarkStart w:id="4192" w:name="_Toc183521567"/>
      <w:r w:rsidRPr="003B2883">
        <w:lastRenderedPageBreak/>
        <w:t>6.2.6.3.7</w:t>
      </w:r>
      <w:r w:rsidRPr="003B2883">
        <w:tab/>
        <w:t>Enumeration: UeReachability</w:t>
      </w:r>
      <w:bookmarkEnd w:id="4182"/>
      <w:bookmarkEnd w:id="4183"/>
      <w:bookmarkEnd w:id="4184"/>
      <w:bookmarkEnd w:id="4185"/>
      <w:bookmarkEnd w:id="4186"/>
      <w:bookmarkEnd w:id="4187"/>
      <w:bookmarkEnd w:id="4188"/>
      <w:bookmarkEnd w:id="4189"/>
      <w:bookmarkEnd w:id="4190"/>
      <w:bookmarkEnd w:id="4191"/>
      <w:bookmarkEnd w:id="4192"/>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9A30FA">
      <w:pPr>
        <w:pStyle w:val="Heading5"/>
      </w:pPr>
      <w:bookmarkStart w:id="4193" w:name="_Toc25156509"/>
      <w:bookmarkStart w:id="4194" w:name="_Toc34124814"/>
      <w:bookmarkStart w:id="4195" w:name="_Toc43207941"/>
      <w:bookmarkStart w:id="4196" w:name="_Toc49857414"/>
      <w:bookmarkStart w:id="4197" w:name="_Toc56677257"/>
      <w:bookmarkStart w:id="4198" w:name="_Toc56696505"/>
      <w:bookmarkStart w:id="4199" w:name="_Toc81227860"/>
      <w:bookmarkStart w:id="4200" w:name="_Toc104238608"/>
      <w:bookmarkStart w:id="4201" w:name="_Toc104239065"/>
      <w:bookmarkStart w:id="4202" w:name="_Toc104388875"/>
      <w:bookmarkStart w:id="4203" w:name="_Toc183521568"/>
      <w:r w:rsidRPr="003B2883">
        <w:t>6.2.6.3.8</w:t>
      </w:r>
      <w:r w:rsidRPr="003B2883">
        <w:tab/>
        <w:t>Void</w:t>
      </w:r>
      <w:bookmarkEnd w:id="4193"/>
      <w:bookmarkEnd w:id="4194"/>
      <w:bookmarkEnd w:id="4195"/>
      <w:bookmarkEnd w:id="4196"/>
      <w:bookmarkEnd w:id="4197"/>
      <w:bookmarkEnd w:id="4198"/>
      <w:bookmarkEnd w:id="4199"/>
      <w:bookmarkEnd w:id="4200"/>
      <w:bookmarkEnd w:id="4201"/>
      <w:bookmarkEnd w:id="4202"/>
      <w:bookmarkEnd w:id="4203"/>
    </w:p>
    <w:p w14:paraId="02719D06" w14:textId="77777777" w:rsidR="00602AC0" w:rsidRPr="003B2883" w:rsidRDefault="00602AC0" w:rsidP="00602AC0"/>
    <w:p w14:paraId="5BA18EDF" w14:textId="77777777" w:rsidR="00602AC0" w:rsidRPr="003B2883" w:rsidRDefault="00602AC0" w:rsidP="009A30FA">
      <w:pPr>
        <w:pStyle w:val="Heading5"/>
      </w:pPr>
      <w:bookmarkStart w:id="4204" w:name="_Toc25156510"/>
      <w:bookmarkStart w:id="4205" w:name="_Toc34124815"/>
      <w:bookmarkStart w:id="4206" w:name="_Toc43207942"/>
      <w:bookmarkStart w:id="4207" w:name="_Toc49857415"/>
      <w:bookmarkStart w:id="4208" w:name="_Toc56677258"/>
      <w:bookmarkStart w:id="4209" w:name="_Toc56696506"/>
      <w:bookmarkStart w:id="4210" w:name="_Toc81227861"/>
      <w:bookmarkStart w:id="4211" w:name="_Toc104238609"/>
      <w:bookmarkStart w:id="4212" w:name="_Toc104239066"/>
      <w:bookmarkStart w:id="4213" w:name="_Toc104388876"/>
      <w:bookmarkStart w:id="4214" w:name="_Toc183521569"/>
      <w:r w:rsidRPr="003B2883">
        <w:t>6.2.6.3.9</w:t>
      </w:r>
      <w:r w:rsidRPr="003B2883">
        <w:tab/>
        <w:t>Enumeration: RmState</w:t>
      </w:r>
      <w:bookmarkEnd w:id="4204"/>
      <w:bookmarkEnd w:id="4205"/>
      <w:bookmarkEnd w:id="4206"/>
      <w:bookmarkEnd w:id="4207"/>
      <w:bookmarkEnd w:id="4208"/>
      <w:bookmarkEnd w:id="4209"/>
      <w:bookmarkEnd w:id="4210"/>
      <w:bookmarkEnd w:id="4211"/>
      <w:bookmarkEnd w:id="4212"/>
      <w:bookmarkEnd w:id="4213"/>
      <w:bookmarkEnd w:id="4214"/>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9A30FA">
      <w:pPr>
        <w:pStyle w:val="Heading5"/>
      </w:pPr>
      <w:bookmarkStart w:id="4215" w:name="_Toc25156511"/>
      <w:bookmarkStart w:id="4216" w:name="_Toc34124816"/>
      <w:bookmarkStart w:id="4217" w:name="_Toc43207943"/>
      <w:bookmarkStart w:id="4218" w:name="_Toc49857416"/>
      <w:bookmarkStart w:id="4219" w:name="_Toc56677259"/>
      <w:bookmarkStart w:id="4220" w:name="_Toc56696507"/>
      <w:bookmarkStart w:id="4221" w:name="_Toc81227862"/>
      <w:bookmarkStart w:id="4222" w:name="_Toc104238610"/>
      <w:bookmarkStart w:id="4223" w:name="_Toc104239067"/>
      <w:bookmarkStart w:id="4224" w:name="_Toc104388877"/>
      <w:bookmarkStart w:id="4225" w:name="_Toc183521570"/>
      <w:r w:rsidRPr="003B2883">
        <w:t>6.2.6.3.10</w:t>
      </w:r>
      <w:r w:rsidRPr="003B2883">
        <w:tab/>
        <w:t>Enumeration: CmState</w:t>
      </w:r>
      <w:bookmarkEnd w:id="4215"/>
      <w:bookmarkEnd w:id="4216"/>
      <w:bookmarkEnd w:id="4217"/>
      <w:bookmarkEnd w:id="4218"/>
      <w:bookmarkEnd w:id="4219"/>
      <w:bookmarkEnd w:id="4220"/>
      <w:bookmarkEnd w:id="4221"/>
      <w:bookmarkEnd w:id="4222"/>
      <w:bookmarkEnd w:id="4223"/>
      <w:bookmarkEnd w:id="4224"/>
      <w:bookmarkEnd w:id="4225"/>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9A30FA">
      <w:pPr>
        <w:pStyle w:val="Heading5"/>
      </w:pPr>
      <w:bookmarkStart w:id="4226" w:name="_Toc25156512"/>
      <w:bookmarkStart w:id="4227" w:name="_Toc34124817"/>
      <w:bookmarkStart w:id="4228" w:name="_Toc43207944"/>
      <w:bookmarkStart w:id="4229" w:name="_Toc49857417"/>
      <w:bookmarkStart w:id="4230" w:name="_Toc56677260"/>
      <w:bookmarkStart w:id="4231" w:name="_Toc56696508"/>
      <w:bookmarkStart w:id="4232" w:name="_Toc81227863"/>
      <w:bookmarkStart w:id="4233" w:name="_Toc104238611"/>
      <w:bookmarkStart w:id="4234" w:name="_Toc104239068"/>
      <w:bookmarkStart w:id="4235" w:name="_Toc104388878"/>
      <w:bookmarkStart w:id="4236" w:name="_Toc183521571"/>
      <w:r w:rsidRPr="003B2883">
        <w:t>6.2.6.3.</w:t>
      </w:r>
      <w:r>
        <w:t>11</w:t>
      </w:r>
      <w:r w:rsidRPr="003B2883">
        <w:tab/>
        <w:t xml:space="preserve">Enumeration: </w:t>
      </w:r>
      <w:r>
        <w:t>5GsUserState</w:t>
      </w:r>
      <w:bookmarkEnd w:id="4226"/>
      <w:bookmarkEnd w:id="4227"/>
      <w:bookmarkEnd w:id="4228"/>
      <w:bookmarkEnd w:id="4229"/>
      <w:bookmarkEnd w:id="4230"/>
      <w:bookmarkEnd w:id="4231"/>
      <w:bookmarkEnd w:id="4232"/>
      <w:bookmarkEnd w:id="4233"/>
      <w:bookmarkEnd w:id="4234"/>
      <w:bookmarkEnd w:id="4235"/>
      <w:bookmarkEnd w:id="4236"/>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6F5E6B85" w:rsidR="00602AC0" w:rsidRPr="003B2883" w:rsidRDefault="009A45B5"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58A68E3B" w:rsidR="00602AC0" w:rsidRPr="003B2883" w:rsidRDefault="009A45B5"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9A30FA">
      <w:pPr>
        <w:pStyle w:val="Heading5"/>
      </w:pPr>
      <w:bookmarkStart w:id="4237" w:name="_Toc25157273"/>
      <w:bookmarkStart w:id="4238" w:name="_Toc27590812"/>
      <w:bookmarkStart w:id="4239" w:name="_Toc43207945"/>
      <w:bookmarkStart w:id="4240" w:name="_Toc49857418"/>
      <w:bookmarkStart w:id="4241" w:name="_Toc56677261"/>
      <w:bookmarkStart w:id="4242" w:name="_Toc56696509"/>
      <w:bookmarkStart w:id="4243" w:name="_Toc81227864"/>
      <w:bookmarkStart w:id="4244" w:name="_Toc104238612"/>
      <w:bookmarkStart w:id="4245" w:name="_Toc104239069"/>
      <w:bookmarkStart w:id="4246" w:name="_Toc104388879"/>
      <w:bookmarkStart w:id="4247" w:name="_Toc183521572"/>
      <w:r>
        <w:t>6.2.6.3.12</w:t>
      </w:r>
      <w:r>
        <w:tab/>
        <w:t xml:space="preserve">Enumeration: </w:t>
      </w:r>
      <w:bookmarkEnd w:id="4237"/>
      <w:bookmarkEnd w:id="4238"/>
      <w:r>
        <w:t>LossOfConnectivityReason</w:t>
      </w:r>
      <w:bookmarkEnd w:id="4239"/>
      <w:bookmarkEnd w:id="4240"/>
      <w:bookmarkEnd w:id="4241"/>
      <w:bookmarkEnd w:id="4242"/>
      <w:bookmarkEnd w:id="4243"/>
      <w:bookmarkEnd w:id="4244"/>
      <w:bookmarkEnd w:id="4245"/>
      <w:bookmarkEnd w:id="4246"/>
      <w:bookmarkEnd w:id="4247"/>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9A30FA">
      <w:pPr>
        <w:pStyle w:val="Heading5"/>
      </w:pPr>
      <w:bookmarkStart w:id="4248" w:name="_Toc43207946"/>
      <w:bookmarkStart w:id="4249" w:name="_Toc49857419"/>
      <w:bookmarkStart w:id="4250" w:name="_Toc56677262"/>
      <w:bookmarkStart w:id="4251" w:name="_Toc56696510"/>
      <w:bookmarkStart w:id="4252" w:name="_Toc81227865"/>
      <w:bookmarkStart w:id="4253" w:name="_Toc104238613"/>
      <w:bookmarkStart w:id="4254" w:name="_Toc104239070"/>
      <w:bookmarkStart w:id="4255" w:name="_Toc104388880"/>
      <w:bookmarkStart w:id="4256" w:name="_Toc183521573"/>
      <w:r>
        <w:lastRenderedPageBreak/>
        <w:t>6.2.6.3.13</w:t>
      </w:r>
      <w:r>
        <w:tab/>
        <w:t>Enumeration: ReachabilityFilter</w:t>
      </w:r>
      <w:bookmarkEnd w:id="4248"/>
      <w:bookmarkEnd w:id="4249"/>
      <w:bookmarkEnd w:id="4250"/>
      <w:bookmarkEnd w:id="4251"/>
      <w:bookmarkEnd w:id="4252"/>
      <w:bookmarkEnd w:id="4253"/>
      <w:bookmarkEnd w:id="4254"/>
      <w:bookmarkEnd w:id="4255"/>
      <w:bookmarkEnd w:id="4256"/>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9A30FA">
      <w:pPr>
        <w:pStyle w:val="Heading4"/>
      </w:pPr>
      <w:bookmarkStart w:id="4257" w:name="_Toc25156513"/>
      <w:bookmarkStart w:id="4258" w:name="_Toc34124818"/>
      <w:bookmarkStart w:id="4259" w:name="_Toc43207947"/>
      <w:bookmarkStart w:id="4260" w:name="_Toc49857420"/>
      <w:bookmarkStart w:id="4261" w:name="_Toc56677263"/>
      <w:bookmarkStart w:id="4262" w:name="_Toc56696511"/>
      <w:bookmarkStart w:id="4263" w:name="_Toc81227866"/>
      <w:bookmarkStart w:id="4264" w:name="_Toc104238614"/>
      <w:bookmarkStart w:id="4265" w:name="_Toc104239071"/>
      <w:bookmarkStart w:id="4266" w:name="_Toc104388881"/>
      <w:bookmarkStart w:id="4267" w:name="_Toc183521574"/>
      <w:r w:rsidRPr="003B2883">
        <w:t>6.2.6.4</w:t>
      </w:r>
      <w:r w:rsidRPr="003B2883">
        <w:tab/>
        <w:t>Binary data</w:t>
      </w:r>
      <w:bookmarkEnd w:id="4257"/>
      <w:bookmarkEnd w:id="4258"/>
      <w:bookmarkEnd w:id="4259"/>
      <w:bookmarkEnd w:id="4260"/>
      <w:bookmarkEnd w:id="4261"/>
      <w:bookmarkEnd w:id="4262"/>
      <w:bookmarkEnd w:id="4263"/>
      <w:bookmarkEnd w:id="4264"/>
      <w:bookmarkEnd w:id="4265"/>
      <w:bookmarkEnd w:id="4266"/>
      <w:bookmarkEnd w:id="4267"/>
    </w:p>
    <w:p w14:paraId="54848CAB" w14:textId="77777777" w:rsidR="00602AC0" w:rsidRPr="003B2883" w:rsidRDefault="00602AC0" w:rsidP="00602AC0">
      <w:r w:rsidRPr="003B2883">
        <w:t>None.</w:t>
      </w:r>
    </w:p>
    <w:p w14:paraId="7C1555BB" w14:textId="77777777" w:rsidR="00602AC0" w:rsidRPr="003B2883" w:rsidRDefault="00602AC0" w:rsidP="009A30FA">
      <w:pPr>
        <w:pStyle w:val="Heading3"/>
      </w:pPr>
      <w:bookmarkStart w:id="4268" w:name="_Toc25156514"/>
      <w:bookmarkStart w:id="4269" w:name="_Toc34124819"/>
      <w:bookmarkStart w:id="4270" w:name="_Toc43207948"/>
      <w:bookmarkStart w:id="4271" w:name="_Toc49857421"/>
      <w:bookmarkStart w:id="4272" w:name="_Toc56677264"/>
      <w:bookmarkStart w:id="4273" w:name="_Toc56696512"/>
      <w:bookmarkStart w:id="4274" w:name="_Toc81227867"/>
      <w:bookmarkStart w:id="4275" w:name="_Toc104238615"/>
      <w:bookmarkStart w:id="4276" w:name="_Toc104239072"/>
      <w:bookmarkStart w:id="4277" w:name="_Toc104388882"/>
      <w:bookmarkStart w:id="4278" w:name="_Toc183521575"/>
      <w:r w:rsidRPr="003B2883">
        <w:t>6.2.7</w:t>
      </w:r>
      <w:r w:rsidRPr="003B2883">
        <w:tab/>
        <w:t>Error Handling</w:t>
      </w:r>
      <w:bookmarkEnd w:id="4268"/>
      <w:bookmarkEnd w:id="4269"/>
      <w:bookmarkEnd w:id="4270"/>
      <w:bookmarkEnd w:id="4271"/>
      <w:bookmarkEnd w:id="4272"/>
      <w:bookmarkEnd w:id="4273"/>
      <w:bookmarkEnd w:id="4274"/>
      <w:bookmarkEnd w:id="4275"/>
      <w:bookmarkEnd w:id="4276"/>
      <w:bookmarkEnd w:id="4277"/>
      <w:bookmarkEnd w:id="4278"/>
    </w:p>
    <w:p w14:paraId="5986F06D" w14:textId="77777777" w:rsidR="00602AC0" w:rsidRPr="003B2883" w:rsidRDefault="00602AC0" w:rsidP="009A30FA">
      <w:pPr>
        <w:pStyle w:val="Heading4"/>
      </w:pPr>
      <w:bookmarkStart w:id="4279" w:name="_Toc25156515"/>
      <w:bookmarkStart w:id="4280" w:name="_Toc34124820"/>
      <w:bookmarkStart w:id="4281" w:name="_Toc43207949"/>
      <w:bookmarkStart w:id="4282" w:name="_Toc49857422"/>
      <w:bookmarkStart w:id="4283" w:name="_Toc56677265"/>
      <w:bookmarkStart w:id="4284" w:name="_Toc56696513"/>
      <w:bookmarkStart w:id="4285" w:name="_Toc81227868"/>
      <w:bookmarkStart w:id="4286" w:name="_Toc104238616"/>
      <w:bookmarkStart w:id="4287" w:name="_Toc104239073"/>
      <w:bookmarkStart w:id="4288" w:name="_Toc104388883"/>
      <w:bookmarkStart w:id="4289" w:name="_Toc183521576"/>
      <w:r w:rsidRPr="003B2883">
        <w:t>6.2.7.1</w:t>
      </w:r>
      <w:r w:rsidRPr="003B2883">
        <w:tab/>
        <w:t>General</w:t>
      </w:r>
      <w:bookmarkEnd w:id="4279"/>
      <w:bookmarkEnd w:id="4280"/>
      <w:bookmarkEnd w:id="4281"/>
      <w:bookmarkEnd w:id="4282"/>
      <w:bookmarkEnd w:id="4283"/>
      <w:bookmarkEnd w:id="4284"/>
      <w:bookmarkEnd w:id="4285"/>
      <w:bookmarkEnd w:id="4286"/>
      <w:bookmarkEnd w:id="4287"/>
      <w:bookmarkEnd w:id="4288"/>
      <w:bookmarkEnd w:id="4289"/>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9A30FA">
      <w:pPr>
        <w:pStyle w:val="Heading4"/>
      </w:pPr>
      <w:bookmarkStart w:id="4290" w:name="_Toc25156516"/>
      <w:bookmarkStart w:id="4291" w:name="_Toc34124821"/>
      <w:bookmarkStart w:id="4292" w:name="_Toc43207950"/>
      <w:bookmarkStart w:id="4293" w:name="_Toc49857423"/>
      <w:bookmarkStart w:id="4294" w:name="_Toc56677266"/>
      <w:bookmarkStart w:id="4295" w:name="_Toc56696514"/>
      <w:bookmarkStart w:id="4296" w:name="_Toc81227869"/>
      <w:bookmarkStart w:id="4297" w:name="_Toc104238617"/>
      <w:bookmarkStart w:id="4298" w:name="_Toc104239074"/>
      <w:bookmarkStart w:id="4299" w:name="_Toc104388884"/>
      <w:bookmarkStart w:id="4300" w:name="_Toc183521577"/>
      <w:r w:rsidRPr="003B2883">
        <w:t>6.2.7.2</w:t>
      </w:r>
      <w:r w:rsidRPr="003B2883">
        <w:tab/>
        <w:t>Protocol Errors</w:t>
      </w:r>
      <w:bookmarkEnd w:id="4290"/>
      <w:bookmarkEnd w:id="4291"/>
      <w:bookmarkEnd w:id="4292"/>
      <w:bookmarkEnd w:id="4293"/>
      <w:bookmarkEnd w:id="4294"/>
      <w:bookmarkEnd w:id="4295"/>
      <w:bookmarkEnd w:id="4296"/>
      <w:bookmarkEnd w:id="4297"/>
      <w:bookmarkEnd w:id="4298"/>
      <w:bookmarkEnd w:id="4299"/>
      <w:bookmarkEnd w:id="4300"/>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9A30FA">
      <w:pPr>
        <w:pStyle w:val="Heading4"/>
      </w:pPr>
      <w:bookmarkStart w:id="4301" w:name="_Toc25156517"/>
      <w:bookmarkStart w:id="4302" w:name="_Toc34124822"/>
      <w:bookmarkStart w:id="4303" w:name="_Toc43207951"/>
      <w:bookmarkStart w:id="4304" w:name="_Toc49857424"/>
      <w:bookmarkStart w:id="4305" w:name="_Toc56677267"/>
      <w:bookmarkStart w:id="4306" w:name="_Toc56696515"/>
      <w:bookmarkStart w:id="4307" w:name="_Toc81227870"/>
      <w:bookmarkStart w:id="4308" w:name="_Toc104238618"/>
      <w:bookmarkStart w:id="4309" w:name="_Toc104239075"/>
      <w:bookmarkStart w:id="4310" w:name="_Toc104388885"/>
      <w:bookmarkStart w:id="4311" w:name="_Toc183521578"/>
      <w:r w:rsidRPr="003B2883">
        <w:t>6.2.7.3</w:t>
      </w:r>
      <w:r w:rsidRPr="003B2883">
        <w:tab/>
        <w:t>Application Errors</w:t>
      </w:r>
      <w:bookmarkEnd w:id="4301"/>
      <w:bookmarkEnd w:id="4302"/>
      <w:bookmarkEnd w:id="4303"/>
      <w:bookmarkEnd w:id="4304"/>
      <w:bookmarkEnd w:id="4305"/>
      <w:bookmarkEnd w:id="4306"/>
      <w:bookmarkEnd w:id="4307"/>
      <w:bookmarkEnd w:id="4308"/>
      <w:bookmarkEnd w:id="4309"/>
      <w:bookmarkEnd w:id="4310"/>
      <w:bookmarkEnd w:id="4311"/>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C9263C">
            <w:pPr>
              <w:pStyle w:val="TAL"/>
            </w:pPr>
            <w:r w:rsidRPr="00C9263C">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9A30FA">
      <w:pPr>
        <w:pStyle w:val="Heading3"/>
      </w:pPr>
      <w:bookmarkStart w:id="4312" w:name="_Toc25156518"/>
      <w:bookmarkStart w:id="4313" w:name="_Toc34124823"/>
      <w:bookmarkStart w:id="4314" w:name="_Toc43207952"/>
      <w:bookmarkStart w:id="4315" w:name="_Toc49857425"/>
      <w:bookmarkStart w:id="4316" w:name="_Toc56677268"/>
      <w:bookmarkStart w:id="4317" w:name="_Toc56696516"/>
      <w:bookmarkStart w:id="4318" w:name="_Toc81227871"/>
      <w:bookmarkStart w:id="4319" w:name="_Toc104238619"/>
      <w:bookmarkStart w:id="4320" w:name="_Toc104239076"/>
      <w:bookmarkStart w:id="4321" w:name="_Toc104388886"/>
      <w:bookmarkStart w:id="4322" w:name="_Toc183521579"/>
      <w:r w:rsidRPr="003B2883">
        <w:t>6.2.8</w:t>
      </w:r>
      <w:r w:rsidRPr="003B2883">
        <w:tab/>
        <w:t>Feature Negotiation</w:t>
      </w:r>
      <w:bookmarkEnd w:id="4312"/>
      <w:bookmarkEnd w:id="4313"/>
      <w:bookmarkEnd w:id="4314"/>
      <w:bookmarkEnd w:id="4315"/>
      <w:bookmarkEnd w:id="4316"/>
      <w:bookmarkEnd w:id="4317"/>
      <w:bookmarkEnd w:id="4318"/>
      <w:bookmarkEnd w:id="4319"/>
      <w:bookmarkEnd w:id="4320"/>
      <w:bookmarkEnd w:id="4321"/>
      <w:bookmarkEnd w:id="4322"/>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550901" w:rsidRPr="003B2883" w14:paraId="1DF9B566" w14:textId="77777777" w:rsidTr="001D4998">
        <w:trPr>
          <w:cantSplit/>
          <w:jc w:val="center"/>
        </w:trPr>
        <w:tc>
          <w:tcPr>
            <w:tcW w:w="993" w:type="dxa"/>
          </w:tcPr>
          <w:p w14:paraId="134D52C4" w14:textId="0B4280E0" w:rsidR="00550901" w:rsidRDefault="00550901" w:rsidP="00550901">
            <w:pPr>
              <w:pStyle w:val="TAC"/>
              <w:rPr>
                <w:lang w:eastAsia="zh-CN"/>
              </w:rPr>
            </w:pPr>
            <w:r>
              <w:rPr>
                <w:lang w:eastAsia="zh-CN"/>
              </w:rPr>
              <w:t>5</w:t>
            </w:r>
          </w:p>
        </w:tc>
        <w:tc>
          <w:tcPr>
            <w:tcW w:w="1063" w:type="dxa"/>
          </w:tcPr>
          <w:p w14:paraId="186CF243" w14:textId="5738712D" w:rsidR="00550901" w:rsidRDefault="00550901" w:rsidP="00550901">
            <w:pPr>
              <w:pStyle w:val="TAL"/>
            </w:pPr>
            <w:r w:rsidRPr="00ED0FAC">
              <w:t>IERSR</w:t>
            </w:r>
          </w:p>
        </w:tc>
        <w:tc>
          <w:tcPr>
            <w:tcW w:w="639" w:type="dxa"/>
          </w:tcPr>
          <w:p w14:paraId="2696ABA4" w14:textId="2B5AA543" w:rsidR="00550901" w:rsidRDefault="00550901" w:rsidP="00550901">
            <w:pPr>
              <w:pStyle w:val="TAC"/>
            </w:pPr>
            <w:r>
              <w:rPr>
                <w:szCs w:val="22"/>
                <w:lang w:val="en-US" w:eastAsia="zh-CN"/>
              </w:rPr>
              <w:t>O</w:t>
            </w:r>
          </w:p>
        </w:tc>
        <w:tc>
          <w:tcPr>
            <w:tcW w:w="6520" w:type="dxa"/>
          </w:tcPr>
          <w:p w14:paraId="4F82D3FB" w14:textId="77777777" w:rsidR="00550901" w:rsidRDefault="00550901" w:rsidP="00550901">
            <w:pPr>
              <w:pStyle w:val="TAL"/>
              <w:rPr>
                <w:rFonts w:cs="Arial"/>
                <w:szCs w:val="18"/>
              </w:rPr>
            </w:pPr>
            <w:r w:rsidRPr="00ED0FAC">
              <w:rPr>
                <w:rFonts w:cs="Arial"/>
                <w:szCs w:val="18"/>
              </w:rPr>
              <w:t>Immediate Event Report in Subscription Creation Response for Subscriptions on behalf of another NF</w:t>
            </w:r>
          </w:p>
          <w:p w14:paraId="690B1973" w14:textId="77777777" w:rsidR="00550901" w:rsidRDefault="00550901" w:rsidP="00550901">
            <w:pPr>
              <w:pStyle w:val="TAL"/>
              <w:rPr>
                <w:rFonts w:cs="Arial"/>
                <w:szCs w:val="18"/>
              </w:rPr>
            </w:pPr>
          </w:p>
          <w:p w14:paraId="69DC45BD" w14:textId="77777777" w:rsidR="00550901" w:rsidRDefault="00550901" w:rsidP="00550901">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7D436800" w14:textId="77777777" w:rsidR="00550901" w:rsidRDefault="00550901" w:rsidP="00550901">
            <w:pPr>
              <w:pStyle w:val="TAL"/>
              <w:rPr>
                <w:lang w:val="en-US"/>
              </w:rPr>
            </w:pP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9A30FA">
      <w:pPr>
        <w:pStyle w:val="Heading3"/>
        <w:rPr>
          <w:lang w:val="en-US"/>
        </w:rPr>
      </w:pPr>
      <w:bookmarkStart w:id="4323" w:name="_Toc25156519"/>
      <w:bookmarkStart w:id="4324" w:name="_Toc34124824"/>
      <w:bookmarkStart w:id="4325" w:name="_Toc43207953"/>
      <w:bookmarkStart w:id="4326" w:name="_Toc49857426"/>
      <w:bookmarkStart w:id="4327" w:name="_Toc56677269"/>
      <w:bookmarkStart w:id="4328" w:name="_Toc56696517"/>
      <w:bookmarkStart w:id="4329" w:name="_Toc81227872"/>
      <w:bookmarkStart w:id="4330" w:name="_Toc104238620"/>
      <w:bookmarkStart w:id="4331" w:name="_Toc104239077"/>
      <w:bookmarkStart w:id="4332" w:name="_Toc104388887"/>
      <w:bookmarkStart w:id="4333" w:name="_Toc183521580"/>
      <w:r w:rsidRPr="003B2883">
        <w:rPr>
          <w:lang w:val="en-US"/>
        </w:rPr>
        <w:t>6.2.9</w:t>
      </w:r>
      <w:r w:rsidRPr="003B2883">
        <w:rPr>
          <w:lang w:val="en-US"/>
        </w:rPr>
        <w:tab/>
        <w:t>Security</w:t>
      </w:r>
      <w:bookmarkEnd w:id="4323"/>
      <w:bookmarkEnd w:id="4324"/>
      <w:bookmarkEnd w:id="4325"/>
      <w:bookmarkEnd w:id="4326"/>
      <w:bookmarkEnd w:id="4327"/>
      <w:bookmarkEnd w:id="4328"/>
      <w:bookmarkEnd w:id="4329"/>
      <w:bookmarkEnd w:id="4330"/>
      <w:bookmarkEnd w:id="4331"/>
      <w:bookmarkEnd w:id="4332"/>
      <w:bookmarkEnd w:id="4333"/>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9A30FA">
      <w:pPr>
        <w:pStyle w:val="Heading3"/>
      </w:pPr>
      <w:bookmarkStart w:id="4334" w:name="_Toc56677270"/>
      <w:bookmarkStart w:id="4335" w:name="_Toc56696518"/>
      <w:bookmarkStart w:id="4336" w:name="_Toc81227873"/>
      <w:bookmarkStart w:id="4337" w:name="_Toc104238621"/>
      <w:bookmarkStart w:id="4338" w:name="_Toc104239078"/>
      <w:bookmarkStart w:id="4339" w:name="_Toc104388888"/>
      <w:bookmarkStart w:id="4340" w:name="_Toc183521581"/>
      <w:r w:rsidRPr="003B2883">
        <w:t>6.</w:t>
      </w:r>
      <w:r>
        <w:t>2</w:t>
      </w:r>
      <w:r w:rsidRPr="003B2883">
        <w:t>.</w:t>
      </w:r>
      <w:r>
        <w:t>10</w:t>
      </w:r>
      <w:r w:rsidRPr="003B2883">
        <w:tab/>
      </w:r>
      <w:r>
        <w:t>HTTP redirection</w:t>
      </w:r>
      <w:bookmarkEnd w:id="4334"/>
      <w:bookmarkEnd w:id="4335"/>
      <w:bookmarkEnd w:id="4336"/>
      <w:bookmarkEnd w:id="4337"/>
      <w:bookmarkEnd w:id="4338"/>
      <w:bookmarkEnd w:id="4339"/>
      <w:bookmarkEnd w:id="4340"/>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9A30FA">
      <w:pPr>
        <w:pStyle w:val="Heading2"/>
      </w:pPr>
      <w:bookmarkStart w:id="4341" w:name="_Toc25156520"/>
      <w:bookmarkStart w:id="4342" w:name="_Toc34124825"/>
      <w:bookmarkStart w:id="4343" w:name="_Toc43207954"/>
      <w:bookmarkStart w:id="4344" w:name="_Toc49857427"/>
      <w:bookmarkStart w:id="4345" w:name="_Toc56677271"/>
      <w:bookmarkStart w:id="4346" w:name="_Toc56696519"/>
      <w:bookmarkStart w:id="4347" w:name="_Toc81227874"/>
      <w:bookmarkStart w:id="4348" w:name="_Toc104238622"/>
      <w:bookmarkStart w:id="4349" w:name="_Toc104239079"/>
      <w:bookmarkStart w:id="4350" w:name="_Toc104388889"/>
      <w:bookmarkStart w:id="4351" w:name="_Toc183521582"/>
      <w:r w:rsidRPr="003B2883">
        <w:t>6.3</w:t>
      </w:r>
      <w:r w:rsidRPr="003B2883">
        <w:tab/>
        <w:t>Namf_MT Service API</w:t>
      </w:r>
      <w:bookmarkEnd w:id="4341"/>
      <w:bookmarkEnd w:id="4342"/>
      <w:bookmarkEnd w:id="4343"/>
      <w:bookmarkEnd w:id="4344"/>
      <w:bookmarkEnd w:id="4345"/>
      <w:bookmarkEnd w:id="4346"/>
      <w:bookmarkEnd w:id="4347"/>
      <w:bookmarkEnd w:id="4348"/>
      <w:bookmarkEnd w:id="4349"/>
      <w:bookmarkEnd w:id="4350"/>
      <w:bookmarkEnd w:id="4351"/>
    </w:p>
    <w:p w14:paraId="4EC72F5F" w14:textId="77777777" w:rsidR="00602AC0" w:rsidRPr="003B2883" w:rsidRDefault="00602AC0" w:rsidP="009A30FA">
      <w:pPr>
        <w:pStyle w:val="Heading3"/>
      </w:pPr>
      <w:bookmarkStart w:id="4352" w:name="_Toc25156521"/>
      <w:bookmarkStart w:id="4353" w:name="_Toc34124826"/>
      <w:bookmarkStart w:id="4354" w:name="_Toc43207955"/>
      <w:bookmarkStart w:id="4355" w:name="_Toc49857428"/>
      <w:bookmarkStart w:id="4356" w:name="_Toc56677272"/>
      <w:bookmarkStart w:id="4357" w:name="_Toc56696520"/>
      <w:bookmarkStart w:id="4358" w:name="_Toc81227875"/>
      <w:bookmarkStart w:id="4359" w:name="_Toc104238623"/>
      <w:bookmarkStart w:id="4360" w:name="_Toc104239080"/>
      <w:bookmarkStart w:id="4361" w:name="_Toc104388890"/>
      <w:bookmarkStart w:id="4362" w:name="_Toc183521583"/>
      <w:r w:rsidRPr="003B2883">
        <w:t>6.3.1</w:t>
      </w:r>
      <w:r w:rsidRPr="003B2883">
        <w:tab/>
        <w:t>API URI</w:t>
      </w:r>
      <w:bookmarkEnd w:id="4352"/>
      <w:bookmarkEnd w:id="4353"/>
      <w:bookmarkEnd w:id="4354"/>
      <w:bookmarkEnd w:id="4355"/>
      <w:bookmarkEnd w:id="4356"/>
      <w:bookmarkEnd w:id="4357"/>
      <w:bookmarkEnd w:id="4358"/>
      <w:bookmarkEnd w:id="4359"/>
      <w:bookmarkEnd w:id="4360"/>
      <w:bookmarkEnd w:id="4361"/>
      <w:bookmarkEnd w:id="4362"/>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9A30FA">
      <w:pPr>
        <w:pStyle w:val="Heading3"/>
      </w:pPr>
      <w:bookmarkStart w:id="4363" w:name="_Toc25156522"/>
      <w:bookmarkStart w:id="4364" w:name="_Toc34124827"/>
      <w:bookmarkStart w:id="4365" w:name="_Toc43207956"/>
      <w:bookmarkStart w:id="4366" w:name="_Toc49857429"/>
      <w:bookmarkStart w:id="4367" w:name="_Toc56677273"/>
      <w:bookmarkStart w:id="4368" w:name="_Toc56696521"/>
      <w:bookmarkStart w:id="4369" w:name="_Toc81227876"/>
      <w:bookmarkStart w:id="4370" w:name="_Toc104238624"/>
      <w:bookmarkStart w:id="4371" w:name="_Toc104239081"/>
      <w:bookmarkStart w:id="4372" w:name="_Toc104388891"/>
      <w:bookmarkStart w:id="4373" w:name="_Toc183521584"/>
      <w:r w:rsidRPr="003B2883">
        <w:t>6.3.2</w:t>
      </w:r>
      <w:r w:rsidRPr="003B2883">
        <w:tab/>
        <w:t>Usage of HTTP</w:t>
      </w:r>
      <w:bookmarkEnd w:id="4363"/>
      <w:bookmarkEnd w:id="4364"/>
      <w:bookmarkEnd w:id="4365"/>
      <w:bookmarkEnd w:id="4366"/>
      <w:bookmarkEnd w:id="4367"/>
      <w:bookmarkEnd w:id="4368"/>
      <w:bookmarkEnd w:id="4369"/>
      <w:bookmarkEnd w:id="4370"/>
      <w:bookmarkEnd w:id="4371"/>
      <w:bookmarkEnd w:id="4372"/>
      <w:bookmarkEnd w:id="4373"/>
    </w:p>
    <w:p w14:paraId="6CF39DFA" w14:textId="77777777" w:rsidR="00602AC0" w:rsidRPr="003B2883" w:rsidRDefault="00602AC0" w:rsidP="009A30FA">
      <w:pPr>
        <w:pStyle w:val="Heading4"/>
      </w:pPr>
      <w:bookmarkStart w:id="4374" w:name="_Toc25156523"/>
      <w:bookmarkStart w:id="4375" w:name="_Toc34124828"/>
      <w:bookmarkStart w:id="4376" w:name="_Toc43207957"/>
      <w:bookmarkStart w:id="4377" w:name="_Toc49857430"/>
      <w:bookmarkStart w:id="4378" w:name="_Toc56677274"/>
      <w:bookmarkStart w:id="4379" w:name="_Toc56696522"/>
      <w:bookmarkStart w:id="4380" w:name="_Toc81227877"/>
      <w:bookmarkStart w:id="4381" w:name="_Toc104238625"/>
      <w:bookmarkStart w:id="4382" w:name="_Toc104239082"/>
      <w:bookmarkStart w:id="4383" w:name="_Toc104388892"/>
      <w:bookmarkStart w:id="4384" w:name="_Toc183521585"/>
      <w:r w:rsidRPr="003B2883">
        <w:t>6.3.2.1</w:t>
      </w:r>
      <w:r w:rsidRPr="003B2883">
        <w:tab/>
        <w:t>General</w:t>
      </w:r>
      <w:bookmarkEnd w:id="4374"/>
      <w:bookmarkEnd w:id="4375"/>
      <w:bookmarkEnd w:id="4376"/>
      <w:bookmarkEnd w:id="4377"/>
      <w:bookmarkEnd w:id="4378"/>
      <w:bookmarkEnd w:id="4379"/>
      <w:bookmarkEnd w:id="4380"/>
      <w:bookmarkEnd w:id="4381"/>
      <w:bookmarkEnd w:id="4382"/>
      <w:bookmarkEnd w:id="4383"/>
      <w:bookmarkEnd w:id="4384"/>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9A30FA">
      <w:pPr>
        <w:pStyle w:val="Heading4"/>
      </w:pPr>
      <w:bookmarkStart w:id="4385" w:name="_Toc25156524"/>
      <w:bookmarkStart w:id="4386" w:name="_Toc34124829"/>
      <w:bookmarkStart w:id="4387" w:name="_Toc43207958"/>
      <w:bookmarkStart w:id="4388" w:name="_Toc49857431"/>
      <w:bookmarkStart w:id="4389" w:name="_Toc56677275"/>
      <w:bookmarkStart w:id="4390" w:name="_Toc56696523"/>
      <w:bookmarkStart w:id="4391" w:name="_Toc81227878"/>
      <w:bookmarkStart w:id="4392" w:name="_Toc104238626"/>
      <w:bookmarkStart w:id="4393" w:name="_Toc104239083"/>
      <w:bookmarkStart w:id="4394" w:name="_Toc104388893"/>
      <w:bookmarkStart w:id="4395" w:name="_Toc183521586"/>
      <w:r w:rsidRPr="003B2883">
        <w:t>6.3.2.2</w:t>
      </w:r>
      <w:r w:rsidRPr="003B2883">
        <w:tab/>
        <w:t>HTTP standard headers</w:t>
      </w:r>
      <w:bookmarkEnd w:id="4385"/>
      <w:bookmarkEnd w:id="4386"/>
      <w:bookmarkEnd w:id="4387"/>
      <w:bookmarkEnd w:id="4388"/>
      <w:bookmarkEnd w:id="4389"/>
      <w:bookmarkEnd w:id="4390"/>
      <w:bookmarkEnd w:id="4391"/>
      <w:bookmarkEnd w:id="4392"/>
      <w:bookmarkEnd w:id="4393"/>
      <w:bookmarkEnd w:id="4394"/>
      <w:bookmarkEnd w:id="4395"/>
    </w:p>
    <w:p w14:paraId="49525FC1" w14:textId="77777777" w:rsidR="00602AC0" w:rsidRPr="003B2883" w:rsidRDefault="00602AC0" w:rsidP="009A30FA">
      <w:pPr>
        <w:pStyle w:val="Heading5"/>
        <w:rPr>
          <w:lang w:eastAsia="zh-CN"/>
        </w:rPr>
      </w:pPr>
      <w:bookmarkStart w:id="4396" w:name="_Toc25156525"/>
      <w:bookmarkStart w:id="4397" w:name="_Toc34124830"/>
      <w:bookmarkStart w:id="4398" w:name="_Toc43207959"/>
      <w:bookmarkStart w:id="4399" w:name="_Toc49857432"/>
      <w:bookmarkStart w:id="4400" w:name="_Toc56677276"/>
      <w:bookmarkStart w:id="4401" w:name="_Toc56696524"/>
      <w:bookmarkStart w:id="4402" w:name="_Toc81227879"/>
      <w:bookmarkStart w:id="4403" w:name="_Toc104238627"/>
      <w:bookmarkStart w:id="4404" w:name="_Toc104239084"/>
      <w:bookmarkStart w:id="4405" w:name="_Toc104388894"/>
      <w:bookmarkStart w:id="4406" w:name="_Toc183521587"/>
      <w:r w:rsidRPr="003B2883">
        <w:t>6.3.2.2.1</w:t>
      </w:r>
      <w:r w:rsidRPr="003B2883">
        <w:rPr>
          <w:lang w:eastAsia="zh-CN"/>
        </w:rPr>
        <w:tab/>
        <w:t>General</w:t>
      </w:r>
      <w:bookmarkEnd w:id="4396"/>
      <w:bookmarkEnd w:id="4397"/>
      <w:bookmarkEnd w:id="4398"/>
      <w:bookmarkEnd w:id="4399"/>
      <w:bookmarkEnd w:id="4400"/>
      <w:bookmarkEnd w:id="4401"/>
      <w:bookmarkEnd w:id="4402"/>
      <w:bookmarkEnd w:id="4403"/>
      <w:bookmarkEnd w:id="4404"/>
      <w:bookmarkEnd w:id="4405"/>
      <w:bookmarkEnd w:id="4406"/>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9A30FA">
      <w:pPr>
        <w:pStyle w:val="Heading5"/>
      </w:pPr>
      <w:bookmarkStart w:id="4407" w:name="_Toc25156526"/>
      <w:bookmarkStart w:id="4408" w:name="_Toc34124831"/>
      <w:bookmarkStart w:id="4409" w:name="_Toc43207960"/>
      <w:bookmarkStart w:id="4410" w:name="_Toc49857433"/>
      <w:bookmarkStart w:id="4411" w:name="_Toc56677277"/>
      <w:bookmarkStart w:id="4412" w:name="_Toc56696525"/>
      <w:bookmarkStart w:id="4413" w:name="_Toc81227880"/>
      <w:bookmarkStart w:id="4414" w:name="_Toc104238628"/>
      <w:bookmarkStart w:id="4415" w:name="_Toc104239085"/>
      <w:bookmarkStart w:id="4416" w:name="_Toc104388895"/>
      <w:bookmarkStart w:id="4417" w:name="_Toc183521588"/>
      <w:r w:rsidRPr="003B2883">
        <w:t>6.3.2.2.2</w:t>
      </w:r>
      <w:r w:rsidRPr="003B2883">
        <w:tab/>
        <w:t>Content type</w:t>
      </w:r>
      <w:bookmarkEnd w:id="4407"/>
      <w:bookmarkEnd w:id="4408"/>
      <w:bookmarkEnd w:id="4409"/>
      <w:bookmarkEnd w:id="4410"/>
      <w:bookmarkEnd w:id="4411"/>
      <w:bookmarkEnd w:id="4412"/>
      <w:bookmarkEnd w:id="4413"/>
      <w:bookmarkEnd w:id="4414"/>
      <w:bookmarkEnd w:id="4415"/>
      <w:bookmarkEnd w:id="4416"/>
      <w:bookmarkEnd w:id="4417"/>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9A30FA">
      <w:pPr>
        <w:pStyle w:val="Heading4"/>
      </w:pPr>
      <w:bookmarkStart w:id="4418" w:name="_Toc25156527"/>
      <w:bookmarkStart w:id="4419" w:name="_Toc34124832"/>
      <w:bookmarkStart w:id="4420" w:name="_Toc43207961"/>
      <w:bookmarkStart w:id="4421" w:name="_Toc49857434"/>
      <w:bookmarkStart w:id="4422" w:name="_Toc56677278"/>
      <w:bookmarkStart w:id="4423" w:name="_Toc56696526"/>
      <w:bookmarkStart w:id="4424" w:name="_Toc81227881"/>
      <w:bookmarkStart w:id="4425" w:name="_Toc104238629"/>
      <w:bookmarkStart w:id="4426" w:name="_Toc104239086"/>
      <w:bookmarkStart w:id="4427" w:name="_Toc104388896"/>
      <w:bookmarkStart w:id="4428" w:name="_Toc183521589"/>
      <w:r w:rsidRPr="003B2883">
        <w:lastRenderedPageBreak/>
        <w:t>6.3.2.3</w:t>
      </w:r>
      <w:r w:rsidRPr="003B2883">
        <w:tab/>
        <w:t>HTTP custom headers</w:t>
      </w:r>
      <w:bookmarkEnd w:id="4418"/>
      <w:bookmarkEnd w:id="4419"/>
      <w:bookmarkEnd w:id="4420"/>
      <w:bookmarkEnd w:id="4421"/>
      <w:bookmarkEnd w:id="4422"/>
      <w:bookmarkEnd w:id="4423"/>
      <w:bookmarkEnd w:id="4424"/>
      <w:bookmarkEnd w:id="4425"/>
      <w:bookmarkEnd w:id="4426"/>
      <w:bookmarkEnd w:id="4427"/>
      <w:bookmarkEnd w:id="4428"/>
    </w:p>
    <w:p w14:paraId="6212D0BA" w14:textId="77777777" w:rsidR="00602AC0" w:rsidRPr="003B2883" w:rsidRDefault="00602AC0" w:rsidP="009A30FA">
      <w:pPr>
        <w:pStyle w:val="Heading5"/>
        <w:rPr>
          <w:lang w:eastAsia="zh-CN"/>
        </w:rPr>
      </w:pPr>
      <w:bookmarkStart w:id="4429" w:name="_Toc25156528"/>
      <w:bookmarkStart w:id="4430" w:name="_Toc34124833"/>
      <w:bookmarkStart w:id="4431" w:name="_Toc43207962"/>
      <w:bookmarkStart w:id="4432" w:name="_Toc49857435"/>
      <w:bookmarkStart w:id="4433" w:name="_Toc56677279"/>
      <w:bookmarkStart w:id="4434" w:name="_Toc56696527"/>
      <w:bookmarkStart w:id="4435" w:name="_Toc81227882"/>
      <w:bookmarkStart w:id="4436" w:name="_Toc104238630"/>
      <w:bookmarkStart w:id="4437" w:name="_Toc104239087"/>
      <w:bookmarkStart w:id="4438" w:name="_Toc104388897"/>
      <w:bookmarkStart w:id="4439" w:name="_Toc183521590"/>
      <w:r w:rsidRPr="003B2883">
        <w:t>6.3.2.3.1</w:t>
      </w:r>
      <w:r w:rsidRPr="003B2883">
        <w:rPr>
          <w:lang w:eastAsia="zh-CN"/>
        </w:rPr>
        <w:tab/>
        <w:t>General</w:t>
      </w:r>
      <w:bookmarkEnd w:id="4429"/>
      <w:bookmarkEnd w:id="4430"/>
      <w:bookmarkEnd w:id="4431"/>
      <w:bookmarkEnd w:id="4432"/>
      <w:bookmarkEnd w:id="4433"/>
      <w:bookmarkEnd w:id="4434"/>
      <w:bookmarkEnd w:id="4435"/>
      <w:bookmarkEnd w:id="4436"/>
      <w:bookmarkEnd w:id="4437"/>
      <w:bookmarkEnd w:id="4438"/>
      <w:bookmarkEnd w:id="4439"/>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9A30FA">
      <w:pPr>
        <w:pStyle w:val="Heading3"/>
      </w:pPr>
      <w:bookmarkStart w:id="4440" w:name="_Toc25156529"/>
      <w:bookmarkStart w:id="4441" w:name="_Toc34124834"/>
      <w:bookmarkStart w:id="4442" w:name="_Toc43207963"/>
      <w:bookmarkStart w:id="4443" w:name="_Toc49857436"/>
      <w:bookmarkStart w:id="4444" w:name="_Toc56677280"/>
      <w:bookmarkStart w:id="4445" w:name="_Toc56696528"/>
      <w:bookmarkStart w:id="4446" w:name="_Toc81227883"/>
      <w:bookmarkStart w:id="4447" w:name="_Toc104238631"/>
      <w:bookmarkStart w:id="4448" w:name="_Toc104239088"/>
      <w:bookmarkStart w:id="4449" w:name="_Toc104388898"/>
      <w:bookmarkStart w:id="4450" w:name="_Toc183521591"/>
      <w:r w:rsidRPr="003B2883">
        <w:t>6.3.3</w:t>
      </w:r>
      <w:r w:rsidRPr="003B2883">
        <w:tab/>
        <w:t>Resources</w:t>
      </w:r>
      <w:bookmarkEnd w:id="4440"/>
      <w:bookmarkEnd w:id="4441"/>
      <w:bookmarkEnd w:id="4442"/>
      <w:bookmarkEnd w:id="4443"/>
      <w:bookmarkEnd w:id="4444"/>
      <w:bookmarkEnd w:id="4445"/>
      <w:bookmarkEnd w:id="4446"/>
      <w:bookmarkEnd w:id="4447"/>
      <w:bookmarkEnd w:id="4448"/>
      <w:bookmarkEnd w:id="4449"/>
      <w:bookmarkEnd w:id="4450"/>
    </w:p>
    <w:p w14:paraId="77A5D838" w14:textId="77777777" w:rsidR="00602AC0" w:rsidRPr="003B2883" w:rsidRDefault="00602AC0" w:rsidP="009A30FA">
      <w:pPr>
        <w:pStyle w:val="Heading4"/>
      </w:pPr>
      <w:bookmarkStart w:id="4451" w:name="_Toc25156530"/>
      <w:bookmarkStart w:id="4452" w:name="_Toc34124835"/>
      <w:bookmarkStart w:id="4453" w:name="_Toc43207964"/>
      <w:bookmarkStart w:id="4454" w:name="_Toc49857437"/>
      <w:bookmarkStart w:id="4455" w:name="_Toc56677281"/>
      <w:bookmarkStart w:id="4456" w:name="_Toc56696529"/>
      <w:bookmarkStart w:id="4457" w:name="_Toc81227884"/>
      <w:bookmarkStart w:id="4458" w:name="_Toc104238632"/>
      <w:bookmarkStart w:id="4459" w:name="_Toc104239089"/>
      <w:bookmarkStart w:id="4460" w:name="_Toc104388899"/>
      <w:bookmarkStart w:id="4461" w:name="_Toc183521592"/>
      <w:r w:rsidRPr="003B2883">
        <w:t>6.3.3.1</w:t>
      </w:r>
      <w:r w:rsidRPr="003B2883">
        <w:tab/>
        <w:t>Overview</w:t>
      </w:r>
      <w:bookmarkEnd w:id="4451"/>
      <w:bookmarkEnd w:id="4452"/>
      <w:bookmarkEnd w:id="4453"/>
      <w:bookmarkEnd w:id="4454"/>
      <w:bookmarkEnd w:id="4455"/>
      <w:bookmarkEnd w:id="4456"/>
      <w:bookmarkEnd w:id="4457"/>
      <w:bookmarkEnd w:id="4458"/>
      <w:bookmarkEnd w:id="4459"/>
      <w:bookmarkEnd w:id="4460"/>
      <w:bookmarkEnd w:id="4461"/>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6.8pt;height:211.1pt" o:ole="">
            <v:imagedata r:id="rId82" o:title="" cropbottom="12876f" cropright="17390f"/>
          </v:shape>
          <o:OLEObject Type="Embed" ProgID="Visio.Drawing.15" ShapeID="_x0000_i1062" DrawAspect="Content" ObjectID="_1794139179"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9A30FA">
      <w:pPr>
        <w:pStyle w:val="Heading4"/>
      </w:pPr>
      <w:bookmarkStart w:id="4462" w:name="_Toc25156531"/>
      <w:bookmarkStart w:id="4463" w:name="_Toc34124836"/>
      <w:bookmarkStart w:id="4464" w:name="_Toc43207965"/>
      <w:bookmarkStart w:id="4465" w:name="_Toc49857438"/>
      <w:bookmarkStart w:id="4466" w:name="_Toc56677282"/>
      <w:bookmarkStart w:id="4467" w:name="_Toc56696530"/>
      <w:bookmarkStart w:id="4468" w:name="_Toc81227885"/>
      <w:bookmarkStart w:id="4469" w:name="_Toc104238633"/>
      <w:bookmarkStart w:id="4470" w:name="_Toc104239090"/>
      <w:bookmarkStart w:id="4471" w:name="_Toc104388900"/>
      <w:bookmarkStart w:id="4472" w:name="_Toc183521593"/>
      <w:r w:rsidRPr="003B2883">
        <w:t>6.3.3.2</w:t>
      </w:r>
      <w:r w:rsidRPr="003B2883">
        <w:tab/>
        <w:t xml:space="preserve">Resource: </w:t>
      </w:r>
      <w:r w:rsidRPr="003B2883">
        <w:rPr>
          <w:lang w:eastAsia="zh-CN"/>
        </w:rPr>
        <w:t>ueReachInd</w:t>
      </w:r>
      <w:bookmarkEnd w:id="4462"/>
      <w:bookmarkEnd w:id="4463"/>
      <w:bookmarkEnd w:id="4464"/>
      <w:bookmarkEnd w:id="4465"/>
      <w:bookmarkEnd w:id="4466"/>
      <w:bookmarkEnd w:id="4467"/>
      <w:bookmarkEnd w:id="4468"/>
      <w:bookmarkEnd w:id="4469"/>
      <w:bookmarkEnd w:id="4470"/>
      <w:bookmarkEnd w:id="4471"/>
      <w:bookmarkEnd w:id="4472"/>
    </w:p>
    <w:p w14:paraId="40A9CA97" w14:textId="77777777" w:rsidR="00602AC0" w:rsidRPr="003B2883" w:rsidRDefault="00602AC0" w:rsidP="009A30FA">
      <w:pPr>
        <w:pStyle w:val="Heading5"/>
      </w:pPr>
      <w:bookmarkStart w:id="4473" w:name="_Toc25156532"/>
      <w:bookmarkStart w:id="4474" w:name="_Toc34124837"/>
      <w:bookmarkStart w:id="4475" w:name="_Toc43207966"/>
      <w:bookmarkStart w:id="4476" w:name="_Toc49857439"/>
      <w:bookmarkStart w:id="4477" w:name="_Toc56677283"/>
      <w:bookmarkStart w:id="4478" w:name="_Toc56696531"/>
      <w:bookmarkStart w:id="4479" w:name="_Toc81227886"/>
      <w:bookmarkStart w:id="4480" w:name="_Toc104238634"/>
      <w:bookmarkStart w:id="4481" w:name="_Toc104239091"/>
      <w:bookmarkStart w:id="4482" w:name="_Toc104388901"/>
      <w:bookmarkStart w:id="4483" w:name="_Toc183521594"/>
      <w:r w:rsidRPr="003B2883">
        <w:t>6.3.3.2.1</w:t>
      </w:r>
      <w:r w:rsidRPr="003B2883">
        <w:tab/>
        <w:t>Description</w:t>
      </w:r>
      <w:bookmarkEnd w:id="4473"/>
      <w:bookmarkEnd w:id="4474"/>
      <w:bookmarkEnd w:id="4475"/>
      <w:bookmarkEnd w:id="4476"/>
      <w:bookmarkEnd w:id="4477"/>
      <w:bookmarkEnd w:id="4478"/>
      <w:bookmarkEnd w:id="4479"/>
      <w:bookmarkEnd w:id="4480"/>
      <w:bookmarkEnd w:id="4481"/>
      <w:bookmarkEnd w:id="4482"/>
      <w:bookmarkEnd w:id="4483"/>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9A30FA">
      <w:pPr>
        <w:pStyle w:val="Heading5"/>
      </w:pPr>
      <w:bookmarkStart w:id="4484" w:name="_Toc25156533"/>
      <w:bookmarkStart w:id="4485" w:name="_Toc34124838"/>
      <w:bookmarkStart w:id="4486" w:name="_Toc43207967"/>
      <w:bookmarkStart w:id="4487" w:name="_Toc49857440"/>
      <w:bookmarkStart w:id="4488" w:name="_Toc56677284"/>
      <w:bookmarkStart w:id="4489" w:name="_Toc56696532"/>
      <w:bookmarkStart w:id="4490" w:name="_Toc81227887"/>
      <w:bookmarkStart w:id="4491" w:name="_Toc104238635"/>
      <w:bookmarkStart w:id="4492" w:name="_Toc104239092"/>
      <w:bookmarkStart w:id="4493" w:name="_Toc104388902"/>
      <w:bookmarkStart w:id="4494" w:name="_Toc183521595"/>
      <w:r w:rsidRPr="003B2883">
        <w:t>6.3.3.2.2</w:t>
      </w:r>
      <w:r w:rsidRPr="003B2883">
        <w:tab/>
        <w:t>Resource Definition</w:t>
      </w:r>
      <w:bookmarkEnd w:id="4484"/>
      <w:bookmarkEnd w:id="4485"/>
      <w:bookmarkEnd w:id="4486"/>
      <w:bookmarkEnd w:id="4487"/>
      <w:bookmarkEnd w:id="4488"/>
      <w:bookmarkEnd w:id="4489"/>
      <w:bookmarkEnd w:id="4490"/>
      <w:bookmarkEnd w:id="4491"/>
      <w:bookmarkEnd w:id="4492"/>
      <w:bookmarkEnd w:id="4493"/>
      <w:bookmarkEnd w:id="4494"/>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C9263C">
      <w:pPr>
        <w:rPr>
          <w:rFonts w:ascii="Arial" w:hAnsi="Arial" w:cs="Arial"/>
        </w:rPr>
      </w:pPr>
      <w:r w:rsidRPr="00C9263C">
        <w:lastRenderedPageBreak/>
        <w:t>This resource shall support the resource URI variables defined in table 6.3.3.2.2-1.</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9A30FA">
      <w:pPr>
        <w:pStyle w:val="Heading5"/>
      </w:pPr>
      <w:bookmarkStart w:id="4495" w:name="_Toc25156534"/>
      <w:bookmarkStart w:id="4496" w:name="_Toc34124839"/>
      <w:bookmarkStart w:id="4497" w:name="_Toc43207968"/>
      <w:bookmarkStart w:id="4498" w:name="_Toc49857441"/>
      <w:bookmarkStart w:id="4499" w:name="_Toc56677285"/>
      <w:bookmarkStart w:id="4500" w:name="_Toc56696533"/>
      <w:bookmarkStart w:id="4501" w:name="_Toc81227888"/>
      <w:bookmarkStart w:id="4502" w:name="_Toc104238636"/>
      <w:bookmarkStart w:id="4503" w:name="_Toc104239093"/>
      <w:bookmarkStart w:id="4504" w:name="_Toc104388903"/>
      <w:bookmarkStart w:id="4505" w:name="_Toc183521596"/>
      <w:r w:rsidRPr="003B2883">
        <w:t>6.3.3.2.3</w:t>
      </w:r>
      <w:r w:rsidRPr="003B2883">
        <w:tab/>
        <w:t>Resource Standard Methods</w:t>
      </w:r>
      <w:bookmarkEnd w:id="4495"/>
      <w:bookmarkEnd w:id="4496"/>
      <w:bookmarkEnd w:id="4497"/>
      <w:bookmarkEnd w:id="4498"/>
      <w:bookmarkEnd w:id="4499"/>
      <w:bookmarkEnd w:id="4500"/>
      <w:bookmarkEnd w:id="4501"/>
      <w:bookmarkEnd w:id="4502"/>
      <w:bookmarkEnd w:id="4503"/>
      <w:bookmarkEnd w:id="4504"/>
      <w:bookmarkEnd w:id="4505"/>
    </w:p>
    <w:p w14:paraId="746AFF16" w14:textId="77777777" w:rsidR="00602AC0" w:rsidRPr="003B2883" w:rsidRDefault="00602AC0" w:rsidP="00FC4A87">
      <w:pPr>
        <w:pStyle w:val="Heading6"/>
      </w:pPr>
      <w:bookmarkStart w:id="4506" w:name="_Toc25156535"/>
      <w:bookmarkStart w:id="4507" w:name="_Toc34124840"/>
      <w:bookmarkStart w:id="4508" w:name="_Toc43207969"/>
      <w:bookmarkStart w:id="4509" w:name="_Toc49857442"/>
      <w:bookmarkStart w:id="4510" w:name="_Toc56677286"/>
      <w:bookmarkStart w:id="4511" w:name="_Toc56696534"/>
      <w:bookmarkStart w:id="4512" w:name="_Toc81227889"/>
      <w:bookmarkStart w:id="4513" w:name="_Toc183521597"/>
      <w:r w:rsidRPr="003B2883">
        <w:t>6.3.3.2.3.1</w:t>
      </w:r>
      <w:r w:rsidRPr="003B2883">
        <w:tab/>
        <w:t>PUT</w:t>
      </w:r>
      <w:bookmarkEnd w:id="4506"/>
      <w:bookmarkEnd w:id="4507"/>
      <w:bookmarkEnd w:id="4508"/>
      <w:bookmarkEnd w:id="4509"/>
      <w:bookmarkEnd w:id="4510"/>
      <w:bookmarkEnd w:id="4511"/>
      <w:bookmarkEnd w:id="4512"/>
      <w:bookmarkEnd w:id="4513"/>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bookmarkStart w:id="4514" w:name="_PERM_MCCTEMPBM_CRPT48240225___2"/>
            <w:r w:rsidRPr="003B2883">
              <w:t>-</w:t>
            </w:r>
            <w:r w:rsidRPr="003B2883">
              <w:tab/>
              <w:t>NF_CONSUMER_REDIRECT_ONE_TXN</w:t>
            </w:r>
          </w:p>
          <w:bookmarkEnd w:id="4514"/>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bookmarkStart w:id="4515" w:name="_PERM_MCCTEMPBM_CRPT48240226___2"/>
            <w:r w:rsidRPr="003B2883">
              <w:rPr>
                <w:rFonts w:ascii="Arial" w:hAnsi="Arial"/>
                <w:sz w:val="18"/>
              </w:rPr>
              <w:t>See table 6.3.7.3-1 for the description of these errors</w:t>
            </w:r>
          </w:p>
          <w:bookmarkEnd w:id="4515"/>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bookmarkStart w:id="4516" w:name="_PERM_MCCTEMPBM_CRPT48240227___2"/>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bookmarkEnd w:id="4516"/>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bookmarkStart w:id="4517" w:name="_PERM_MCCTEMPBM_CRPT48240228___2"/>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bookmarkEnd w:id="4517"/>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bookmarkStart w:id="4518" w:name="_PERM_MCCTEMPBM_CRPT48240229___2"/>
            <w:r w:rsidRPr="003B2883">
              <w:t>-</w:t>
            </w:r>
            <w:r w:rsidRPr="003B2883">
              <w:tab/>
              <w:t>UE_NOT_RESPONDING</w:t>
            </w:r>
          </w:p>
          <w:p w14:paraId="6CCA3CC9" w14:textId="77777777" w:rsidR="00602AC0" w:rsidRPr="003B2883" w:rsidRDefault="00602AC0" w:rsidP="001D4998">
            <w:pPr>
              <w:pStyle w:val="TAL"/>
              <w:ind w:left="284"/>
            </w:pPr>
          </w:p>
          <w:bookmarkEnd w:id="4518"/>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B81009" w14:textId="77777777" w:rsidR="002B76A4" w:rsidRPr="00C31CEB" w:rsidRDefault="002B76A4" w:rsidP="002B76A4">
            <w:pPr>
              <w:pStyle w:val="TAL"/>
              <w:rPr>
                <w:lang w:val="sv-SE"/>
              </w:rPr>
            </w:pPr>
            <w:r w:rsidRPr="00C31CEB">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D033C4" w14:textId="77777777" w:rsidR="002B76A4" w:rsidRPr="00315C93" w:rsidRDefault="002B76A4"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9A30FA">
      <w:pPr>
        <w:pStyle w:val="Heading5"/>
      </w:pPr>
      <w:bookmarkStart w:id="4519" w:name="_Toc25156536"/>
      <w:bookmarkStart w:id="4520" w:name="_Toc34124841"/>
      <w:bookmarkStart w:id="4521" w:name="_Toc43207970"/>
      <w:bookmarkStart w:id="4522" w:name="_Toc49857443"/>
      <w:bookmarkStart w:id="4523" w:name="_Toc56677287"/>
      <w:bookmarkStart w:id="4524" w:name="_Toc56696535"/>
      <w:bookmarkStart w:id="4525" w:name="_Toc81227890"/>
      <w:bookmarkStart w:id="4526" w:name="_Toc104238637"/>
      <w:bookmarkStart w:id="4527" w:name="_Toc104239094"/>
      <w:bookmarkStart w:id="4528" w:name="_Toc104388904"/>
      <w:bookmarkStart w:id="4529" w:name="_Toc183521598"/>
      <w:r w:rsidRPr="003B2883">
        <w:t>6.3.3.2.4</w:t>
      </w:r>
      <w:r w:rsidRPr="003B2883">
        <w:tab/>
        <w:t>Resource Custom Operations</w:t>
      </w:r>
      <w:bookmarkEnd w:id="4519"/>
      <w:bookmarkEnd w:id="4520"/>
      <w:bookmarkEnd w:id="4521"/>
      <w:bookmarkEnd w:id="4522"/>
      <w:bookmarkEnd w:id="4523"/>
      <w:bookmarkEnd w:id="4524"/>
      <w:bookmarkEnd w:id="4525"/>
      <w:bookmarkEnd w:id="4526"/>
      <w:bookmarkEnd w:id="4527"/>
      <w:bookmarkEnd w:id="4528"/>
      <w:bookmarkEnd w:id="4529"/>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9A30FA">
      <w:pPr>
        <w:pStyle w:val="Heading4"/>
      </w:pPr>
      <w:bookmarkStart w:id="4530" w:name="_Toc25156537"/>
      <w:bookmarkStart w:id="4531" w:name="_Toc34124842"/>
      <w:bookmarkStart w:id="4532" w:name="_Toc43207971"/>
      <w:bookmarkStart w:id="4533" w:name="_Toc49857444"/>
      <w:bookmarkStart w:id="4534" w:name="_Toc56677288"/>
      <w:bookmarkStart w:id="4535" w:name="_Toc56696536"/>
      <w:bookmarkStart w:id="4536" w:name="_Toc81227891"/>
      <w:bookmarkStart w:id="4537" w:name="_Toc104238638"/>
      <w:bookmarkStart w:id="4538" w:name="_Toc104239095"/>
      <w:bookmarkStart w:id="4539" w:name="_Toc104388905"/>
      <w:bookmarkStart w:id="4540" w:name="_Toc183521599"/>
      <w:r w:rsidRPr="003B2883">
        <w:t>6.3.3.3</w:t>
      </w:r>
      <w:r w:rsidRPr="003B2883">
        <w:tab/>
        <w:t xml:space="preserve">Resource: </w:t>
      </w:r>
      <w:r>
        <w:rPr>
          <w:lang w:eastAsia="zh-CN"/>
        </w:rPr>
        <w:t>u</w:t>
      </w:r>
      <w:r w:rsidRPr="003B2883">
        <w:rPr>
          <w:lang w:eastAsia="zh-CN"/>
        </w:rPr>
        <w:t>eContext</w:t>
      </w:r>
      <w:bookmarkEnd w:id="4530"/>
      <w:bookmarkEnd w:id="4531"/>
      <w:bookmarkEnd w:id="4532"/>
      <w:bookmarkEnd w:id="4533"/>
      <w:bookmarkEnd w:id="4534"/>
      <w:bookmarkEnd w:id="4535"/>
      <w:bookmarkEnd w:id="4536"/>
      <w:bookmarkEnd w:id="4537"/>
      <w:bookmarkEnd w:id="4538"/>
      <w:bookmarkEnd w:id="4539"/>
      <w:bookmarkEnd w:id="4540"/>
    </w:p>
    <w:p w14:paraId="738BDBF6" w14:textId="77777777" w:rsidR="00602AC0" w:rsidRPr="003B2883" w:rsidRDefault="00602AC0" w:rsidP="009A30FA">
      <w:pPr>
        <w:pStyle w:val="Heading5"/>
      </w:pPr>
      <w:bookmarkStart w:id="4541" w:name="_Toc25156538"/>
      <w:bookmarkStart w:id="4542" w:name="_Toc34124843"/>
      <w:bookmarkStart w:id="4543" w:name="_Toc43207972"/>
      <w:bookmarkStart w:id="4544" w:name="_Toc49857445"/>
      <w:bookmarkStart w:id="4545" w:name="_Toc56677289"/>
      <w:bookmarkStart w:id="4546" w:name="_Toc56696537"/>
      <w:bookmarkStart w:id="4547" w:name="_Toc81227892"/>
      <w:bookmarkStart w:id="4548" w:name="_Toc104238639"/>
      <w:bookmarkStart w:id="4549" w:name="_Toc104239096"/>
      <w:bookmarkStart w:id="4550" w:name="_Toc104388906"/>
      <w:bookmarkStart w:id="4551" w:name="_Toc183521600"/>
      <w:r w:rsidRPr="003B2883">
        <w:t>6.3.3.3.1</w:t>
      </w:r>
      <w:r w:rsidRPr="003B2883">
        <w:tab/>
        <w:t>Description</w:t>
      </w:r>
      <w:bookmarkEnd w:id="4541"/>
      <w:bookmarkEnd w:id="4542"/>
      <w:bookmarkEnd w:id="4543"/>
      <w:bookmarkEnd w:id="4544"/>
      <w:bookmarkEnd w:id="4545"/>
      <w:bookmarkEnd w:id="4546"/>
      <w:bookmarkEnd w:id="4547"/>
      <w:bookmarkEnd w:id="4548"/>
      <w:bookmarkEnd w:id="4549"/>
      <w:bookmarkEnd w:id="4550"/>
      <w:bookmarkEnd w:id="4551"/>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9A30FA">
      <w:pPr>
        <w:pStyle w:val="Heading5"/>
      </w:pPr>
      <w:bookmarkStart w:id="4552" w:name="_Toc25156539"/>
      <w:bookmarkStart w:id="4553" w:name="_Toc34124844"/>
      <w:bookmarkStart w:id="4554" w:name="_Toc43207973"/>
      <w:bookmarkStart w:id="4555" w:name="_Toc49857446"/>
      <w:bookmarkStart w:id="4556" w:name="_Toc56677290"/>
      <w:bookmarkStart w:id="4557" w:name="_Toc56696538"/>
      <w:bookmarkStart w:id="4558" w:name="_Toc81227893"/>
      <w:bookmarkStart w:id="4559" w:name="_Toc104238640"/>
      <w:bookmarkStart w:id="4560" w:name="_Toc104239097"/>
      <w:bookmarkStart w:id="4561" w:name="_Toc104388907"/>
      <w:bookmarkStart w:id="4562" w:name="_Toc183521601"/>
      <w:r w:rsidRPr="003B2883">
        <w:t>6.3.3.3.2</w:t>
      </w:r>
      <w:r w:rsidRPr="003B2883">
        <w:tab/>
        <w:t>Resource Definition</w:t>
      </w:r>
      <w:bookmarkEnd w:id="4552"/>
      <w:bookmarkEnd w:id="4553"/>
      <w:bookmarkEnd w:id="4554"/>
      <w:bookmarkEnd w:id="4555"/>
      <w:bookmarkEnd w:id="4556"/>
      <w:bookmarkEnd w:id="4557"/>
      <w:bookmarkEnd w:id="4558"/>
      <w:bookmarkEnd w:id="4559"/>
      <w:bookmarkEnd w:id="4560"/>
      <w:bookmarkEnd w:id="4561"/>
      <w:bookmarkEnd w:id="4562"/>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C9263C">
      <w:pPr>
        <w:rPr>
          <w:rFonts w:ascii="Arial" w:hAnsi="Arial" w:cs="Arial"/>
        </w:rPr>
      </w:pPr>
      <w:r w:rsidRPr="00C9263C">
        <w:t>This resource shall support the resource URI variables defined in table 6.3.3.3.2-1.</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9A30FA">
      <w:pPr>
        <w:pStyle w:val="Heading5"/>
      </w:pPr>
      <w:bookmarkStart w:id="4563" w:name="_Toc25156540"/>
      <w:bookmarkStart w:id="4564" w:name="_Toc34124845"/>
      <w:bookmarkStart w:id="4565" w:name="_Toc43207974"/>
      <w:bookmarkStart w:id="4566" w:name="_Toc49857447"/>
      <w:bookmarkStart w:id="4567" w:name="_Toc56677291"/>
      <w:bookmarkStart w:id="4568" w:name="_Toc56696539"/>
      <w:bookmarkStart w:id="4569" w:name="_Toc81227894"/>
      <w:bookmarkStart w:id="4570" w:name="_Toc104238641"/>
      <w:bookmarkStart w:id="4571" w:name="_Toc104239098"/>
      <w:bookmarkStart w:id="4572" w:name="_Toc104388908"/>
      <w:bookmarkStart w:id="4573" w:name="_Toc183521602"/>
      <w:r w:rsidRPr="003B2883">
        <w:t>6.3.3.3.3</w:t>
      </w:r>
      <w:r w:rsidRPr="003B2883">
        <w:tab/>
        <w:t>Resource Standard Methods</w:t>
      </w:r>
      <w:bookmarkEnd w:id="4563"/>
      <w:bookmarkEnd w:id="4564"/>
      <w:bookmarkEnd w:id="4565"/>
      <w:bookmarkEnd w:id="4566"/>
      <w:bookmarkEnd w:id="4567"/>
      <w:bookmarkEnd w:id="4568"/>
      <w:bookmarkEnd w:id="4569"/>
      <w:bookmarkEnd w:id="4570"/>
      <w:bookmarkEnd w:id="4571"/>
      <w:bookmarkEnd w:id="4572"/>
      <w:bookmarkEnd w:id="4573"/>
    </w:p>
    <w:p w14:paraId="56B0E79E" w14:textId="77777777" w:rsidR="00602AC0" w:rsidRPr="003B2883" w:rsidRDefault="00602AC0" w:rsidP="00FC4A87">
      <w:pPr>
        <w:pStyle w:val="Heading6"/>
      </w:pPr>
      <w:bookmarkStart w:id="4574" w:name="_Toc25156541"/>
      <w:bookmarkStart w:id="4575" w:name="_Toc34124846"/>
      <w:bookmarkStart w:id="4576" w:name="_Toc43207975"/>
      <w:bookmarkStart w:id="4577" w:name="_Toc49857448"/>
      <w:bookmarkStart w:id="4578" w:name="_Toc56677292"/>
      <w:bookmarkStart w:id="4579" w:name="_Toc56696540"/>
      <w:bookmarkStart w:id="4580" w:name="_Toc81227895"/>
      <w:bookmarkStart w:id="4581" w:name="_Toc183521603"/>
      <w:r w:rsidRPr="003B2883">
        <w:t>6.3.3.3.3.1</w:t>
      </w:r>
      <w:r w:rsidRPr="003B2883">
        <w:tab/>
        <w:t>GET</w:t>
      </w:r>
      <w:bookmarkEnd w:id="4574"/>
      <w:bookmarkEnd w:id="4575"/>
      <w:bookmarkEnd w:id="4576"/>
      <w:bookmarkEnd w:id="4577"/>
      <w:bookmarkEnd w:id="4578"/>
      <w:bookmarkEnd w:id="4579"/>
      <w:bookmarkEnd w:id="4580"/>
      <w:bookmarkEnd w:id="4581"/>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bookmarkStart w:id="4582" w:name="_PERM_MCCTEMPBM_CRPT48240231___2"/>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bookmarkStart w:id="4583" w:name="_PERM_MCCTEMPBM_CRPT48240232___2"/>
            <w:bookmarkEnd w:id="4582"/>
            <w:r w:rsidRPr="003B2883">
              <w:rPr>
                <w:rFonts w:ascii="Arial" w:hAnsi="Arial"/>
                <w:sz w:val="18"/>
              </w:rPr>
              <w:t>See table 6.3.7.3-1 for the description of these errors</w:t>
            </w:r>
          </w:p>
          <w:bookmarkEnd w:id="4583"/>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bookmarkStart w:id="4584" w:name="_PERM_MCCTEMPBM_CRPT48240233___2"/>
            <w:r w:rsidRPr="003B2883">
              <w:t>-</w:t>
            </w:r>
            <w:r w:rsidRPr="003B2883">
              <w:tab/>
              <w:t>UNABLE_TO_PAGE_UE</w:t>
            </w:r>
          </w:p>
          <w:bookmarkEnd w:id="4584"/>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bookmarkStart w:id="4585" w:name="_PERM_MCCTEMPBM_CRPT48240234___2"/>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bookmarkEnd w:id="4585"/>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8564" w14:textId="77777777" w:rsidR="00AF7832" w:rsidRPr="00315C93" w:rsidRDefault="00AF7832" w:rsidP="00AF7832">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136066" w14:textId="77777777" w:rsidR="00AF7832" w:rsidRPr="00315C93" w:rsidRDefault="00AF7832"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tbl>
    <w:p w14:paraId="38615014" w14:textId="77777777" w:rsidR="00AF7832" w:rsidRPr="003B2883" w:rsidRDefault="00AF7832" w:rsidP="00602AC0"/>
    <w:p w14:paraId="0849DF11" w14:textId="77777777" w:rsidR="00602AC0" w:rsidRPr="003B2883" w:rsidRDefault="00602AC0" w:rsidP="009A30FA">
      <w:pPr>
        <w:pStyle w:val="Heading5"/>
      </w:pPr>
      <w:bookmarkStart w:id="4586" w:name="_Toc25156542"/>
      <w:bookmarkStart w:id="4587" w:name="_Toc34124847"/>
      <w:bookmarkStart w:id="4588" w:name="_Toc43207976"/>
      <w:bookmarkStart w:id="4589" w:name="_Toc49857449"/>
      <w:bookmarkStart w:id="4590" w:name="_Toc56677293"/>
      <w:bookmarkStart w:id="4591" w:name="_Toc56696541"/>
      <w:bookmarkStart w:id="4592" w:name="_Toc81227896"/>
      <w:bookmarkStart w:id="4593" w:name="_Toc104238642"/>
      <w:bookmarkStart w:id="4594" w:name="_Toc104239099"/>
      <w:bookmarkStart w:id="4595" w:name="_Toc104388909"/>
      <w:bookmarkStart w:id="4596" w:name="_Toc183521604"/>
      <w:r w:rsidRPr="003B2883">
        <w:lastRenderedPageBreak/>
        <w:t>6.3.3.3.4</w:t>
      </w:r>
      <w:r w:rsidRPr="003B2883">
        <w:tab/>
        <w:t>Resource Custom Operations</w:t>
      </w:r>
      <w:bookmarkEnd w:id="4586"/>
      <w:bookmarkEnd w:id="4587"/>
      <w:bookmarkEnd w:id="4588"/>
      <w:bookmarkEnd w:id="4589"/>
      <w:bookmarkEnd w:id="4590"/>
      <w:bookmarkEnd w:id="4591"/>
      <w:bookmarkEnd w:id="4592"/>
      <w:bookmarkEnd w:id="4593"/>
      <w:bookmarkEnd w:id="4594"/>
      <w:bookmarkEnd w:id="4595"/>
      <w:bookmarkEnd w:id="4596"/>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9A30FA">
      <w:pPr>
        <w:pStyle w:val="Heading3"/>
      </w:pPr>
      <w:bookmarkStart w:id="4597" w:name="_Toc25156543"/>
      <w:bookmarkStart w:id="4598" w:name="_Toc34124848"/>
      <w:bookmarkStart w:id="4599" w:name="_Toc43207977"/>
      <w:bookmarkStart w:id="4600" w:name="_Toc49857450"/>
      <w:bookmarkStart w:id="4601" w:name="_Toc56677294"/>
      <w:bookmarkStart w:id="4602" w:name="_Toc56696542"/>
      <w:bookmarkStart w:id="4603" w:name="_Toc81227897"/>
      <w:bookmarkStart w:id="4604" w:name="_Toc104238643"/>
      <w:bookmarkStart w:id="4605" w:name="_Toc104239100"/>
      <w:bookmarkStart w:id="4606" w:name="_Toc104388910"/>
      <w:bookmarkStart w:id="4607" w:name="_Toc183521605"/>
      <w:r w:rsidRPr="003B2883">
        <w:t>6.3.4</w:t>
      </w:r>
      <w:r w:rsidRPr="003B2883">
        <w:tab/>
        <w:t>Custom Operations without associated resources</w:t>
      </w:r>
      <w:bookmarkEnd w:id="4597"/>
      <w:bookmarkEnd w:id="4598"/>
      <w:bookmarkEnd w:id="4599"/>
      <w:bookmarkEnd w:id="4600"/>
      <w:bookmarkEnd w:id="4601"/>
      <w:bookmarkEnd w:id="4602"/>
      <w:bookmarkEnd w:id="4603"/>
      <w:bookmarkEnd w:id="4604"/>
      <w:bookmarkEnd w:id="4605"/>
      <w:bookmarkEnd w:id="4606"/>
      <w:bookmarkEnd w:id="4607"/>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9A30FA">
      <w:pPr>
        <w:pStyle w:val="Heading3"/>
      </w:pPr>
      <w:bookmarkStart w:id="4608" w:name="_Toc25156544"/>
      <w:bookmarkStart w:id="4609" w:name="_Toc34124849"/>
      <w:bookmarkStart w:id="4610" w:name="_Toc43207978"/>
      <w:bookmarkStart w:id="4611" w:name="_Toc49857451"/>
      <w:bookmarkStart w:id="4612" w:name="_Toc56677295"/>
      <w:bookmarkStart w:id="4613" w:name="_Toc56696543"/>
      <w:bookmarkStart w:id="4614" w:name="_Toc81227898"/>
      <w:bookmarkStart w:id="4615" w:name="_Toc104238644"/>
      <w:bookmarkStart w:id="4616" w:name="_Toc104239101"/>
      <w:bookmarkStart w:id="4617" w:name="_Toc104388911"/>
      <w:bookmarkStart w:id="4618" w:name="_Toc183521606"/>
      <w:r w:rsidRPr="003B2883">
        <w:t>6.3.5</w:t>
      </w:r>
      <w:r w:rsidRPr="003B2883">
        <w:tab/>
        <w:t>Notifications</w:t>
      </w:r>
      <w:bookmarkEnd w:id="4608"/>
      <w:bookmarkEnd w:id="4609"/>
      <w:bookmarkEnd w:id="4610"/>
      <w:bookmarkEnd w:id="4611"/>
      <w:bookmarkEnd w:id="4612"/>
      <w:bookmarkEnd w:id="4613"/>
      <w:bookmarkEnd w:id="4614"/>
      <w:bookmarkEnd w:id="4615"/>
      <w:bookmarkEnd w:id="4616"/>
      <w:bookmarkEnd w:id="4617"/>
      <w:bookmarkEnd w:id="4618"/>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9A30FA">
      <w:pPr>
        <w:pStyle w:val="Heading3"/>
      </w:pPr>
      <w:bookmarkStart w:id="4619" w:name="_Toc25156545"/>
      <w:bookmarkStart w:id="4620" w:name="_Toc34124850"/>
      <w:bookmarkStart w:id="4621" w:name="_Toc43207979"/>
      <w:bookmarkStart w:id="4622" w:name="_Toc49857452"/>
      <w:bookmarkStart w:id="4623" w:name="_Toc56677296"/>
      <w:bookmarkStart w:id="4624" w:name="_Toc56696544"/>
      <w:bookmarkStart w:id="4625" w:name="_Toc81227899"/>
      <w:bookmarkStart w:id="4626" w:name="_Toc104238645"/>
      <w:bookmarkStart w:id="4627" w:name="_Toc104239102"/>
      <w:bookmarkStart w:id="4628" w:name="_Toc104388912"/>
      <w:bookmarkStart w:id="4629" w:name="_Toc183521607"/>
      <w:r w:rsidRPr="003B2883">
        <w:t>6.3.6</w:t>
      </w:r>
      <w:r w:rsidRPr="003B2883">
        <w:tab/>
        <w:t>Data Model</w:t>
      </w:r>
      <w:bookmarkEnd w:id="4619"/>
      <w:bookmarkEnd w:id="4620"/>
      <w:bookmarkEnd w:id="4621"/>
      <w:bookmarkEnd w:id="4622"/>
      <w:bookmarkEnd w:id="4623"/>
      <w:bookmarkEnd w:id="4624"/>
      <w:bookmarkEnd w:id="4625"/>
      <w:bookmarkEnd w:id="4626"/>
      <w:bookmarkEnd w:id="4627"/>
      <w:bookmarkEnd w:id="4628"/>
      <w:bookmarkEnd w:id="4629"/>
    </w:p>
    <w:p w14:paraId="6D3B1DEC" w14:textId="77777777" w:rsidR="00602AC0" w:rsidRPr="003B2883" w:rsidRDefault="00602AC0" w:rsidP="009A30FA">
      <w:pPr>
        <w:pStyle w:val="Heading4"/>
      </w:pPr>
      <w:bookmarkStart w:id="4630" w:name="_Toc25156546"/>
      <w:bookmarkStart w:id="4631" w:name="_Toc34124851"/>
      <w:bookmarkStart w:id="4632" w:name="_Toc43207980"/>
      <w:bookmarkStart w:id="4633" w:name="_Toc49857453"/>
      <w:bookmarkStart w:id="4634" w:name="_Toc56677297"/>
      <w:bookmarkStart w:id="4635" w:name="_Toc56696545"/>
      <w:bookmarkStart w:id="4636" w:name="_Toc81227900"/>
      <w:bookmarkStart w:id="4637" w:name="_Toc104238646"/>
      <w:bookmarkStart w:id="4638" w:name="_Toc104239103"/>
      <w:bookmarkStart w:id="4639" w:name="_Toc104388913"/>
      <w:bookmarkStart w:id="4640" w:name="_Toc183521608"/>
      <w:r w:rsidRPr="003B2883">
        <w:t>6.3.6.1</w:t>
      </w:r>
      <w:r w:rsidRPr="003B2883">
        <w:tab/>
        <w:t>General</w:t>
      </w:r>
      <w:bookmarkEnd w:id="4630"/>
      <w:bookmarkEnd w:id="4631"/>
      <w:bookmarkEnd w:id="4632"/>
      <w:bookmarkEnd w:id="4633"/>
      <w:bookmarkEnd w:id="4634"/>
      <w:bookmarkEnd w:id="4635"/>
      <w:bookmarkEnd w:id="4636"/>
      <w:bookmarkEnd w:id="4637"/>
      <w:bookmarkEnd w:id="4638"/>
      <w:bookmarkEnd w:id="4639"/>
      <w:bookmarkEnd w:id="4640"/>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9A30FA">
      <w:pPr>
        <w:pStyle w:val="Heading4"/>
        <w:rPr>
          <w:lang w:val="en-US"/>
        </w:rPr>
      </w:pPr>
      <w:bookmarkStart w:id="4641" w:name="_Toc25156547"/>
      <w:bookmarkStart w:id="4642" w:name="_Toc34124852"/>
      <w:bookmarkStart w:id="4643" w:name="_Toc43207981"/>
      <w:bookmarkStart w:id="4644" w:name="_Toc49857454"/>
      <w:bookmarkStart w:id="4645" w:name="_Toc56677298"/>
      <w:bookmarkStart w:id="4646" w:name="_Toc56696546"/>
      <w:bookmarkStart w:id="4647" w:name="_Toc81227901"/>
      <w:bookmarkStart w:id="4648" w:name="_Toc104238647"/>
      <w:bookmarkStart w:id="4649" w:name="_Toc104239104"/>
      <w:bookmarkStart w:id="4650" w:name="_Toc104388914"/>
      <w:bookmarkStart w:id="4651" w:name="_Toc183521609"/>
      <w:r w:rsidRPr="003B2883">
        <w:rPr>
          <w:lang w:val="en-US"/>
        </w:rPr>
        <w:t>6.3.6.2</w:t>
      </w:r>
      <w:r w:rsidRPr="003B2883">
        <w:rPr>
          <w:lang w:val="en-US"/>
        </w:rPr>
        <w:tab/>
        <w:t>Structured data types</w:t>
      </w:r>
      <w:bookmarkEnd w:id="4641"/>
      <w:bookmarkEnd w:id="4642"/>
      <w:bookmarkEnd w:id="4643"/>
      <w:bookmarkEnd w:id="4644"/>
      <w:bookmarkEnd w:id="4645"/>
      <w:bookmarkEnd w:id="4646"/>
      <w:bookmarkEnd w:id="4647"/>
      <w:bookmarkEnd w:id="4648"/>
      <w:bookmarkEnd w:id="4649"/>
      <w:bookmarkEnd w:id="4650"/>
      <w:bookmarkEnd w:id="4651"/>
    </w:p>
    <w:p w14:paraId="12714068" w14:textId="77777777" w:rsidR="00602AC0" w:rsidRPr="003B2883" w:rsidRDefault="00602AC0" w:rsidP="009A30FA">
      <w:pPr>
        <w:pStyle w:val="Heading5"/>
      </w:pPr>
      <w:bookmarkStart w:id="4652" w:name="_Toc25156548"/>
      <w:bookmarkStart w:id="4653" w:name="_Toc34124853"/>
      <w:bookmarkStart w:id="4654" w:name="_Toc43207982"/>
      <w:bookmarkStart w:id="4655" w:name="_Toc49857455"/>
      <w:bookmarkStart w:id="4656" w:name="_Toc56677299"/>
      <w:bookmarkStart w:id="4657" w:name="_Toc56696547"/>
      <w:bookmarkStart w:id="4658" w:name="_Toc81227902"/>
      <w:bookmarkStart w:id="4659" w:name="_Toc104238648"/>
      <w:bookmarkStart w:id="4660" w:name="_Toc104239105"/>
      <w:bookmarkStart w:id="4661" w:name="_Toc104388915"/>
      <w:bookmarkStart w:id="4662" w:name="_Toc183521610"/>
      <w:r w:rsidRPr="003B2883">
        <w:t>6.3.6.2.1</w:t>
      </w:r>
      <w:r w:rsidRPr="003B2883">
        <w:tab/>
        <w:t>Introduction</w:t>
      </w:r>
      <w:bookmarkEnd w:id="4652"/>
      <w:bookmarkEnd w:id="4653"/>
      <w:bookmarkEnd w:id="4654"/>
      <w:bookmarkEnd w:id="4655"/>
      <w:bookmarkEnd w:id="4656"/>
      <w:bookmarkEnd w:id="4657"/>
      <w:bookmarkEnd w:id="4658"/>
      <w:bookmarkEnd w:id="4659"/>
      <w:bookmarkEnd w:id="4660"/>
      <w:bookmarkEnd w:id="4661"/>
      <w:bookmarkEnd w:id="4662"/>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9A30FA">
      <w:pPr>
        <w:pStyle w:val="Heading5"/>
      </w:pPr>
      <w:bookmarkStart w:id="4663" w:name="_Toc25156549"/>
      <w:bookmarkStart w:id="4664" w:name="_Toc34124854"/>
      <w:bookmarkStart w:id="4665" w:name="_Toc43207983"/>
      <w:bookmarkStart w:id="4666" w:name="_Toc49857456"/>
      <w:bookmarkStart w:id="4667" w:name="_Toc56677300"/>
      <w:bookmarkStart w:id="4668" w:name="_Toc56696548"/>
      <w:bookmarkStart w:id="4669" w:name="_Toc81227903"/>
      <w:bookmarkStart w:id="4670" w:name="_Toc104238649"/>
      <w:bookmarkStart w:id="4671" w:name="_Toc104239106"/>
      <w:bookmarkStart w:id="4672" w:name="_Toc104388916"/>
      <w:bookmarkStart w:id="4673" w:name="_Toc183521611"/>
      <w:r w:rsidRPr="003B2883">
        <w:lastRenderedPageBreak/>
        <w:t>6.3.6.2.2</w:t>
      </w:r>
      <w:r w:rsidRPr="003B2883">
        <w:tab/>
        <w:t>Type: EnableUeReachabilityReqData</w:t>
      </w:r>
      <w:bookmarkEnd w:id="4663"/>
      <w:bookmarkEnd w:id="4664"/>
      <w:bookmarkEnd w:id="4665"/>
      <w:bookmarkEnd w:id="4666"/>
      <w:bookmarkEnd w:id="4667"/>
      <w:bookmarkEnd w:id="4668"/>
      <w:bookmarkEnd w:id="4669"/>
      <w:bookmarkEnd w:id="4670"/>
      <w:bookmarkEnd w:id="4671"/>
      <w:bookmarkEnd w:id="4672"/>
      <w:bookmarkEnd w:id="4673"/>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bookmarkStart w:id="4674" w:name="_PERM_MCCTEMPBM_CRPT48240236___2"/>
            <w:r w:rsidRPr="003B2883">
              <w:rPr>
                <w:rFonts w:cs="Arial"/>
                <w:szCs w:val="18"/>
                <w:lang w:val="en-US" w:eastAsia="zh-CN"/>
              </w:rPr>
              <w:t>-</w:t>
            </w:r>
            <w:r w:rsidRPr="003B2883">
              <w:tab/>
              <w:t>true:</w:t>
            </w:r>
            <w:r>
              <w:t xml:space="preserve"> the extended buffering is supported</w:t>
            </w:r>
          </w:p>
          <w:bookmarkEnd w:id="4674"/>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9A30FA">
      <w:pPr>
        <w:pStyle w:val="Heading5"/>
      </w:pPr>
      <w:bookmarkStart w:id="4675" w:name="_Toc25156550"/>
      <w:bookmarkStart w:id="4676" w:name="_Toc34124855"/>
      <w:bookmarkStart w:id="4677" w:name="_Toc43207984"/>
      <w:bookmarkStart w:id="4678" w:name="_Toc49857457"/>
      <w:bookmarkStart w:id="4679" w:name="_Toc56677301"/>
      <w:bookmarkStart w:id="4680" w:name="_Toc56696549"/>
      <w:bookmarkStart w:id="4681" w:name="_Toc81227904"/>
      <w:bookmarkStart w:id="4682" w:name="_Toc104238650"/>
      <w:bookmarkStart w:id="4683" w:name="_Toc104239107"/>
      <w:bookmarkStart w:id="4684" w:name="_Toc104388917"/>
      <w:bookmarkStart w:id="4685" w:name="_Toc183521612"/>
      <w:r w:rsidRPr="003B2883">
        <w:t>6.3.6.2.3</w:t>
      </w:r>
      <w:r w:rsidRPr="003B2883">
        <w:tab/>
        <w:t>Type: EnableUeReachabilityRspData</w:t>
      </w:r>
      <w:bookmarkEnd w:id="4675"/>
      <w:bookmarkEnd w:id="4676"/>
      <w:bookmarkEnd w:id="4677"/>
      <w:bookmarkEnd w:id="4678"/>
      <w:bookmarkEnd w:id="4679"/>
      <w:bookmarkEnd w:id="4680"/>
      <w:bookmarkEnd w:id="4681"/>
      <w:bookmarkEnd w:id="4682"/>
      <w:bookmarkEnd w:id="4683"/>
      <w:bookmarkEnd w:id="4684"/>
      <w:bookmarkEnd w:id="4685"/>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9A30FA">
      <w:pPr>
        <w:pStyle w:val="Heading5"/>
      </w:pPr>
      <w:bookmarkStart w:id="4686" w:name="_Toc25156551"/>
      <w:bookmarkStart w:id="4687" w:name="_Toc34124856"/>
      <w:bookmarkStart w:id="4688" w:name="_Toc43207985"/>
      <w:bookmarkStart w:id="4689" w:name="_Toc49857458"/>
      <w:bookmarkStart w:id="4690" w:name="_Toc56677302"/>
      <w:bookmarkStart w:id="4691" w:name="_Toc56696550"/>
      <w:bookmarkStart w:id="4692" w:name="_Toc81227905"/>
      <w:bookmarkStart w:id="4693" w:name="_Toc104238651"/>
      <w:bookmarkStart w:id="4694" w:name="_Toc104239108"/>
      <w:bookmarkStart w:id="4695" w:name="_Toc104388918"/>
      <w:bookmarkStart w:id="4696" w:name="_Toc183521613"/>
      <w:r w:rsidRPr="003B2883">
        <w:lastRenderedPageBreak/>
        <w:t>6.3.6.2.4</w:t>
      </w:r>
      <w:r w:rsidRPr="003B2883">
        <w:tab/>
        <w:t>Type: UeContextInfo</w:t>
      </w:r>
      <w:bookmarkEnd w:id="4686"/>
      <w:bookmarkEnd w:id="4687"/>
      <w:bookmarkEnd w:id="4688"/>
      <w:bookmarkEnd w:id="4689"/>
      <w:bookmarkEnd w:id="4690"/>
      <w:bookmarkEnd w:id="4691"/>
      <w:bookmarkEnd w:id="4692"/>
      <w:bookmarkEnd w:id="4693"/>
      <w:bookmarkEnd w:id="4694"/>
      <w:bookmarkEnd w:id="4695"/>
      <w:bookmarkEnd w:id="4696"/>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bookmarkStart w:id="4697" w:name="_PERM_MCCTEMPBM_CRPT48240239___2"/>
            <w:r w:rsidRPr="003B2883">
              <w:rPr>
                <w:rFonts w:cs="Arial"/>
                <w:szCs w:val="18"/>
              </w:rPr>
              <w:t>- "TADS"</w:t>
            </w:r>
          </w:p>
          <w:bookmarkEnd w:id="4697"/>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bookmarkStart w:id="4698" w:name="_PERM_MCCTEMPBM_CRPT48240240___2"/>
            <w:r w:rsidRPr="003B2883">
              <w:rPr>
                <w:rFonts w:cs="Arial"/>
                <w:szCs w:val="18"/>
              </w:rPr>
              <w:t>- "TADS"</w:t>
            </w:r>
          </w:p>
          <w:bookmarkEnd w:id="4698"/>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bookmarkStart w:id="4699" w:name="_PERM_MCCTEMPBM_CRPT48240241___2"/>
            <w:r w:rsidRPr="003B2883">
              <w:rPr>
                <w:rFonts w:cs="Arial"/>
                <w:szCs w:val="18"/>
              </w:rPr>
              <w:t>- "TADS"</w:t>
            </w:r>
          </w:p>
          <w:bookmarkEnd w:id="4699"/>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bookmarkStart w:id="4700" w:name="_PERM_MCCTEMPBM_CRPT48240242___2"/>
            <w:r w:rsidRPr="003B2883">
              <w:rPr>
                <w:rFonts w:cs="Arial"/>
                <w:szCs w:val="18"/>
              </w:rPr>
              <w:t>- "TADS"</w:t>
            </w:r>
          </w:p>
          <w:bookmarkEnd w:id="4700"/>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bookmarkStart w:id="4701" w:name="_PERM_MCCTEMPBM_CRPT48240243___2"/>
            <w:r w:rsidRPr="003B2883">
              <w:rPr>
                <w:rFonts w:cs="Arial"/>
                <w:szCs w:val="18"/>
              </w:rPr>
              <w:t>- "TADS"</w:t>
            </w:r>
          </w:p>
          <w:bookmarkEnd w:id="4701"/>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9A30FA">
      <w:pPr>
        <w:pStyle w:val="Heading5"/>
        <w:rPr>
          <w:lang w:eastAsia="zh-CN"/>
        </w:rPr>
      </w:pPr>
      <w:bookmarkStart w:id="4702" w:name="_Toc25156552"/>
      <w:bookmarkStart w:id="4703" w:name="_Toc34124857"/>
      <w:bookmarkStart w:id="4704" w:name="_Toc43207986"/>
      <w:bookmarkStart w:id="4705" w:name="_Toc49857459"/>
      <w:bookmarkStart w:id="4706" w:name="_Toc56677303"/>
      <w:bookmarkStart w:id="4707" w:name="_Toc56696551"/>
      <w:bookmarkStart w:id="4708" w:name="_Toc81227906"/>
      <w:bookmarkStart w:id="4709" w:name="_Toc104238652"/>
      <w:bookmarkStart w:id="4710" w:name="_Toc104239109"/>
      <w:bookmarkStart w:id="4711" w:name="_Toc104388919"/>
      <w:bookmarkStart w:id="4712" w:name="_Toc183521614"/>
      <w:r w:rsidRPr="003B2883">
        <w:t>6.</w:t>
      </w:r>
      <w:r>
        <w:t>3</w:t>
      </w:r>
      <w:r w:rsidRPr="003B2883">
        <w:t>.6.2</w:t>
      </w:r>
      <w:r>
        <w:t>.</w:t>
      </w:r>
      <w:r>
        <w:rPr>
          <w:lang w:eastAsia="zh-CN"/>
        </w:rPr>
        <w:t>5</w:t>
      </w:r>
      <w:r w:rsidRPr="003B2883">
        <w:tab/>
        <w:t xml:space="preserve">Type: </w:t>
      </w:r>
      <w:r>
        <w:t>ProblemDetails</w:t>
      </w:r>
      <w:r w:rsidRPr="003B2883">
        <w:t>EnableUeReachability</w:t>
      </w:r>
      <w:bookmarkEnd w:id="4702"/>
      <w:bookmarkEnd w:id="4703"/>
      <w:bookmarkEnd w:id="4704"/>
      <w:bookmarkEnd w:id="4705"/>
      <w:bookmarkEnd w:id="4706"/>
      <w:bookmarkEnd w:id="4707"/>
      <w:bookmarkEnd w:id="4708"/>
      <w:bookmarkEnd w:id="4709"/>
      <w:bookmarkEnd w:id="4710"/>
      <w:bookmarkEnd w:id="4711"/>
      <w:bookmarkEnd w:id="4712"/>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9A30FA">
      <w:pPr>
        <w:pStyle w:val="Heading5"/>
        <w:rPr>
          <w:lang w:eastAsia="zh-CN"/>
        </w:rPr>
      </w:pPr>
      <w:bookmarkStart w:id="4713" w:name="_Toc25156553"/>
      <w:bookmarkStart w:id="4714" w:name="_Toc34124858"/>
      <w:bookmarkStart w:id="4715" w:name="_Toc43207987"/>
      <w:bookmarkStart w:id="4716" w:name="_Toc49857460"/>
      <w:bookmarkStart w:id="4717" w:name="_Toc56677304"/>
      <w:bookmarkStart w:id="4718" w:name="_Toc56696552"/>
      <w:bookmarkStart w:id="4719" w:name="_Toc81227907"/>
      <w:bookmarkStart w:id="4720" w:name="_Toc104238653"/>
      <w:bookmarkStart w:id="4721" w:name="_Toc104239110"/>
      <w:bookmarkStart w:id="4722" w:name="_Toc104388920"/>
      <w:bookmarkStart w:id="4723" w:name="_Toc183521615"/>
      <w:r w:rsidRPr="003B2883">
        <w:t>6.</w:t>
      </w:r>
      <w:r>
        <w:t>3</w:t>
      </w:r>
      <w:r w:rsidRPr="003B2883">
        <w:t>.6.2.</w:t>
      </w:r>
      <w:r>
        <w:t>6</w:t>
      </w:r>
      <w:r w:rsidRPr="003B2883">
        <w:tab/>
        <w:t xml:space="preserve">Type: </w:t>
      </w:r>
      <w:r>
        <w:t>AdditionInfo</w:t>
      </w:r>
      <w:r w:rsidRPr="003B2883">
        <w:t>EnableUeReachability</w:t>
      </w:r>
      <w:bookmarkEnd w:id="4713"/>
      <w:bookmarkEnd w:id="4714"/>
      <w:bookmarkEnd w:id="4715"/>
      <w:bookmarkEnd w:id="4716"/>
      <w:bookmarkEnd w:id="4717"/>
      <w:bookmarkEnd w:id="4718"/>
      <w:bookmarkEnd w:id="4719"/>
      <w:bookmarkEnd w:id="4720"/>
      <w:bookmarkEnd w:id="4721"/>
      <w:bookmarkEnd w:id="4722"/>
      <w:bookmarkEnd w:id="4723"/>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9A30FA">
      <w:pPr>
        <w:pStyle w:val="Heading5"/>
      </w:pPr>
      <w:bookmarkStart w:id="4724" w:name="_Toc25156554"/>
      <w:bookmarkStart w:id="4725" w:name="_Toc34124859"/>
      <w:bookmarkStart w:id="4726" w:name="_Toc43207988"/>
      <w:bookmarkStart w:id="4727" w:name="_Toc49857461"/>
      <w:bookmarkStart w:id="4728" w:name="_Toc56677305"/>
      <w:bookmarkStart w:id="4729" w:name="_Toc56696553"/>
      <w:bookmarkStart w:id="4730" w:name="_Toc81227908"/>
      <w:bookmarkStart w:id="4731" w:name="_Toc104238654"/>
      <w:bookmarkStart w:id="4732" w:name="_Toc104239111"/>
      <w:bookmarkStart w:id="4733" w:name="_Toc104388921"/>
      <w:bookmarkStart w:id="4734" w:name="_Toc183521616"/>
      <w:r w:rsidRPr="003B2883">
        <w:lastRenderedPageBreak/>
        <w:t>6.3.6.3.5</w:t>
      </w:r>
      <w:r w:rsidRPr="003B2883">
        <w:tab/>
        <w:t>Enumeration: UeContextInfoClass</w:t>
      </w:r>
      <w:bookmarkEnd w:id="4724"/>
      <w:bookmarkEnd w:id="4725"/>
      <w:bookmarkEnd w:id="4726"/>
      <w:bookmarkEnd w:id="4727"/>
      <w:bookmarkEnd w:id="4728"/>
      <w:bookmarkEnd w:id="4729"/>
      <w:bookmarkEnd w:id="4730"/>
      <w:bookmarkEnd w:id="4731"/>
      <w:bookmarkEnd w:id="4732"/>
      <w:bookmarkEnd w:id="4733"/>
      <w:bookmarkEnd w:id="4734"/>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9A30FA">
      <w:pPr>
        <w:pStyle w:val="Heading4"/>
        <w:rPr>
          <w:lang w:val="en-US"/>
        </w:rPr>
      </w:pPr>
      <w:bookmarkStart w:id="4735" w:name="_Toc25156555"/>
      <w:bookmarkStart w:id="4736" w:name="_Toc34124860"/>
      <w:bookmarkStart w:id="4737" w:name="_Toc43207989"/>
      <w:bookmarkStart w:id="4738" w:name="_Toc49857462"/>
      <w:bookmarkStart w:id="4739" w:name="_Toc56677306"/>
      <w:bookmarkStart w:id="4740" w:name="_Toc56696554"/>
      <w:bookmarkStart w:id="4741" w:name="_Toc81227909"/>
      <w:bookmarkStart w:id="4742" w:name="_Toc104238655"/>
      <w:bookmarkStart w:id="4743" w:name="_Toc104239112"/>
      <w:bookmarkStart w:id="4744" w:name="_Toc104388922"/>
      <w:bookmarkStart w:id="4745" w:name="_Toc183521617"/>
      <w:r w:rsidRPr="003B2883">
        <w:rPr>
          <w:lang w:val="en-US"/>
        </w:rPr>
        <w:t>6.3.6.3</w:t>
      </w:r>
      <w:r w:rsidRPr="003B2883">
        <w:rPr>
          <w:lang w:val="en-US"/>
        </w:rPr>
        <w:tab/>
        <w:t>Simple data types and enumerations</w:t>
      </w:r>
      <w:bookmarkEnd w:id="4735"/>
      <w:bookmarkEnd w:id="4736"/>
      <w:bookmarkEnd w:id="4737"/>
      <w:bookmarkEnd w:id="4738"/>
      <w:bookmarkEnd w:id="4739"/>
      <w:bookmarkEnd w:id="4740"/>
      <w:bookmarkEnd w:id="4741"/>
      <w:bookmarkEnd w:id="4742"/>
      <w:bookmarkEnd w:id="4743"/>
      <w:bookmarkEnd w:id="4744"/>
      <w:bookmarkEnd w:id="4745"/>
    </w:p>
    <w:p w14:paraId="7A056E06" w14:textId="77777777" w:rsidR="00602AC0" w:rsidRPr="003B2883" w:rsidRDefault="00602AC0" w:rsidP="009A30FA">
      <w:pPr>
        <w:pStyle w:val="Heading5"/>
      </w:pPr>
      <w:bookmarkStart w:id="4746" w:name="_Toc25156556"/>
      <w:bookmarkStart w:id="4747" w:name="_Toc34124861"/>
      <w:bookmarkStart w:id="4748" w:name="_Toc43207990"/>
      <w:bookmarkStart w:id="4749" w:name="_Toc49857463"/>
      <w:bookmarkStart w:id="4750" w:name="_Toc56677307"/>
      <w:bookmarkStart w:id="4751" w:name="_Toc56696555"/>
      <w:bookmarkStart w:id="4752" w:name="_Toc81227910"/>
      <w:bookmarkStart w:id="4753" w:name="_Toc104238656"/>
      <w:bookmarkStart w:id="4754" w:name="_Toc104239113"/>
      <w:bookmarkStart w:id="4755" w:name="_Toc104388923"/>
      <w:bookmarkStart w:id="4756" w:name="_Toc183521618"/>
      <w:r w:rsidRPr="003B2883">
        <w:t>6.3.6.3.1</w:t>
      </w:r>
      <w:r w:rsidRPr="003B2883">
        <w:tab/>
        <w:t>Introduction</w:t>
      </w:r>
      <w:bookmarkEnd w:id="4746"/>
      <w:bookmarkEnd w:id="4747"/>
      <w:bookmarkEnd w:id="4748"/>
      <w:bookmarkEnd w:id="4749"/>
      <w:bookmarkEnd w:id="4750"/>
      <w:bookmarkEnd w:id="4751"/>
      <w:bookmarkEnd w:id="4752"/>
      <w:bookmarkEnd w:id="4753"/>
      <w:bookmarkEnd w:id="4754"/>
      <w:bookmarkEnd w:id="4755"/>
      <w:bookmarkEnd w:id="4756"/>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9A30FA">
      <w:pPr>
        <w:pStyle w:val="Heading5"/>
      </w:pPr>
      <w:bookmarkStart w:id="4757" w:name="_Toc25156557"/>
      <w:bookmarkStart w:id="4758" w:name="_Toc34124862"/>
      <w:bookmarkStart w:id="4759" w:name="_Toc43207991"/>
      <w:bookmarkStart w:id="4760" w:name="_Toc49857464"/>
      <w:bookmarkStart w:id="4761" w:name="_Toc56677308"/>
      <w:bookmarkStart w:id="4762" w:name="_Toc56696556"/>
      <w:bookmarkStart w:id="4763" w:name="_Toc81227911"/>
      <w:bookmarkStart w:id="4764" w:name="_Toc104238657"/>
      <w:bookmarkStart w:id="4765" w:name="_Toc104239114"/>
      <w:bookmarkStart w:id="4766" w:name="_Toc104388924"/>
      <w:bookmarkStart w:id="4767" w:name="_Toc183521619"/>
      <w:r w:rsidRPr="003B2883">
        <w:t>6.3.6.3.2</w:t>
      </w:r>
      <w:r w:rsidRPr="003B2883">
        <w:tab/>
        <w:t>Simple data types</w:t>
      </w:r>
      <w:bookmarkEnd w:id="4757"/>
      <w:bookmarkEnd w:id="4758"/>
      <w:bookmarkEnd w:id="4759"/>
      <w:bookmarkEnd w:id="4760"/>
      <w:bookmarkEnd w:id="4761"/>
      <w:bookmarkEnd w:id="4762"/>
      <w:bookmarkEnd w:id="4763"/>
      <w:bookmarkEnd w:id="4764"/>
      <w:bookmarkEnd w:id="4765"/>
      <w:bookmarkEnd w:id="4766"/>
      <w:bookmarkEnd w:id="4767"/>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9A30FA">
      <w:pPr>
        <w:pStyle w:val="Heading4"/>
      </w:pPr>
      <w:bookmarkStart w:id="4768" w:name="_Toc25156558"/>
      <w:bookmarkStart w:id="4769" w:name="_Toc34124863"/>
      <w:bookmarkStart w:id="4770" w:name="_Toc43207992"/>
      <w:bookmarkStart w:id="4771" w:name="_Toc49857465"/>
      <w:bookmarkStart w:id="4772" w:name="_Toc56677309"/>
      <w:bookmarkStart w:id="4773" w:name="_Toc56696557"/>
      <w:bookmarkStart w:id="4774" w:name="_Toc81227912"/>
      <w:bookmarkStart w:id="4775" w:name="_Toc104238658"/>
      <w:bookmarkStart w:id="4776" w:name="_Toc104239115"/>
      <w:bookmarkStart w:id="4777" w:name="_Toc104388925"/>
      <w:bookmarkStart w:id="4778" w:name="_Toc183521620"/>
      <w:r w:rsidRPr="003B2883">
        <w:t>6.3.6.4</w:t>
      </w:r>
      <w:r w:rsidRPr="003B2883">
        <w:tab/>
        <w:t>Binary data</w:t>
      </w:r>
      <w:bookmarkEnd w:id="4768"/>
      <w:bookmarkEnd w:id="4769"/>
      <w:bookmarkEnd w:id="4770"/>
      <w:bookmarkEnd w:id="4771"/>
      <w:bookmarkEnd w:id="4772"/>
      <w:bookmarkEnd w:id="4773"/>
      <w:bookmarkEnd w:id="4774"/>
      <w:bookmarkEnd w:id="4775"/>
      <w:bookmarkEnd w:id="4776"/>
      <w:bookmarkEnd w:id="4777"/>
      <w:bookmarkEnd w:id="4778"/>
    </w:p>
    <w:p w14:paraId="2FA08973" w14:textId="77777777" w:rsidR="00602AC0" w:rsidRPr="003B2883" w:rsidRDefault="00602AC0" w:rsidP="00602AC0">
      <w:r w:rsidRPr="003B2883">
        <w:t>None.</w:t>
      </w:r>
    </w:p>
    <w:p w14:paraId="3CC5D4C6" w14:textId="77777777" w:rsidR="00602AC0" w:rsidRPr="003B2883" w:rsidRDefault="00602AC0" w:rsidP="009A30FA">
      <w:pPr>
        <w:pStyle w:val="Heading3"/>
      </w:pPr>
      <w:bookmarkStart w:id="4779" w:name="_Toc25156559"/>
      <w:bookmarkStart w:id="4780" w:name="_Toc34124864"/>
      <w:bookmarkStart w:id="4781" w:name="_Toc43207993"/>
      <w:bookmarkStart w:id="4782" w:name="_Toc49857466"/>
      <w:bookmarkStart w:id="4783" w:name="_Toc56677310"/>
      <w:bookmarkStart w:id="4784" w:name="_Toc56696558"/>
      <w:bookmarkStart w:id="4785" w:name="_Toc81227913"/>
      <w:bookmarkStart w:id="4786" w:name="_Toc104238659"/>
      <w:bookmarkStart w:id="4787" w:name="_Toc104239116"/>
      <w:bookmarkStart w:id="4788" w:name="_Toc104388926"/>
      <w:bookmarkStart w:id="4789" w:name="_Toc183521621"/>
      <w:r w:rsidRPr="003B2883">
        <w:t>6.3.7</w:t>
      </w:r>
      <w:r w:rsidRPr="003B2883">
        <w:tab/>
        <w:t>Error Handling</w:t>
      </w:r>
      <w:bookmarkEnd w:id="4779"/>
      <w:bookmarkEnd w:id="4780"/>
      <w:bookmarkEnd w:id="4781"/>
      <w:bookmarkEnd w:id="4782"/>
      <w:bookmarkEnd w:id="4783"/>
      <w:bookmarkEnd w:id="4784"/>
      <w:bookmarkEnd w:id="4785"/>
      <w:bookmarkEnd w:id="4786"/>
      <w:bookmarkEnd w:id="4787"/>
      <w:bookmarkEnd w:id="4788"/>
      <w:bookmarkEnd w:id="4789"/>
    </w:p>
    <w:p w14:paraId="0C807B29" w14:textId="77777777" w:rsidR="00602AC0" w:rsidRPr="003B2883" w:rsidRDefault="00602AC0" w:rsidP="009A30FA">
      <w:pPr>
        <w:pStyle w:val="Heading4"/>
      </w:pPr>
      <w:bookmarkStart w:id="4790" w:name="_Toc25156560"/>
      <w:bookmarkStart w:id="4791" w:name="_Toc34124865"/>
      <w:bookmarkStart w:id="4792" w:name="_Toc43207994"/>
      <w:bookmarkStart w:id="4793" w:name="_Toc49857467"/>
      <w:bookmarkStart w:id="4794" w:name="_Toc56677311"/>
      <w:bookmarkStart w:id="4795" w:name="_Toc56696559"/>
      <w:bookmarkStart w:id="4796" w:name="_Toc81227914"/>
      <w:bookmarkStart w:id="4797" w:name="_Toc104238660"/>
      <w:bookmarkStart w:id="4798" w:name="_Toc104239117"/>
      <w:bookmarkStart w:id="4799" w:name="_Toc104388927"/>
      <w:bookmarkStart w:id="4800" w:name="_Toc183521622"/>
      <w:r w:rsidRPr="003B2883">
        <w:t>6.3.7.1</w:t>
      </w:r>
      <w:r w:rsidRPr="003B2883">
        <w:tab/>
        <w:t>General</w:t>
      </w:r>
      <w:bookmarkEnd w:id="4790"/>
      <w:bookmarkEnd w:id="4791"/>
      <w:bookmarkEnd w:id="4792"/>
      <w:bookmarkEnd w:id="4793"/>
      <w:bookmarkEnd w:id="4794"/>
      <w:bookmarkEnd w:id="4795"/>
      <w:bookmarkEnd w:id="4796"/>
      <w:bookmarkEnd w:id="4797"/>
      <w:bookmarkEnd w:id="4798"/>
      <w:bookmarkEnd w:id="4799"/>
      <w:bookmarkEnd w:id="4800"/>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9A30FA">
      <w:pPr>
        <w:pStyle w:val="Heading4"/>
      </w:pPr>
      <w:bookmarkStart w:id="4801" w:name="_Toc25156561"/>
      <w:bookmarkStart w:id="4802" w:name="_Toc34124866"/>
      <w:bookmarkStart w:id="4803" w:name="_Toc43207995"/>
      <w:bookmarkStart w:id="4804" w:name="_Toc49857468"/>
      <w:bookmarkStart w:id="4805" w:name="_Toc56677312"/>
      <w:bookmarkStart w:id="4806" w:name="_Toc56696560"/>
      <w:bookmarkStart w:id="4807" w:name="_Toc81227915"/>
      <w:bookmarkStart w:id="4808" w:name="_Toc104238661"/>
      <w:bookmarkStart w:id="4809" w:name="_Toc104239118"/>
      <w:bookmarkStart w:id="4810" w:name="_Toc104388928"/>
      <w:bookmarkStart w:id="4811" w:name="_Toc183521623"/>
      <w:r w:rsidRPr="003B2883">
        <w:t>6.3.7.2</w:t>
      </w:r>
      <w:r w:rsidRPr="003B2883">
        <w:tab/>
        <w:t>Protocol Errors</w:t>
      </w:r>
      <w:bookmarkEnd w:id="4801"/>
      <w:bookmarkEnd w:id="4802"/>
      <w:bookmarkEnd w:id="4803"/>
      <w:bookmarkEnd w:id="4804"/>
      <w:bookmarkEnd w:id="4805"/>
      <w:bookmarkEnd w:id="4806"/>
      <w:bookmarkEnd w:id="4807"/>
      <w:bookmarkEnd w:id="4808"/>
      <w:bookmarkEnd w:id="4809"/>
      <w:bookmarkEnd w:id="4810"/>
      <w:bookmarkEnd w:id="4811"/>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9A30FA">
      <w:pPr>
        <w:pStyle w:val="Heading4"/>
      </w:pPr>
      <w:bookmarkStart w:id="4812" w:name="_Toc25156562"/>
      <w:bookmarkStart w:id="4813" w:name="_Toc34124867"/>
      <w:bookmarkStart w:id="4814" w:name="_Toc43207996"/>
      <w:bookmarkStart w:id="4815" w:name="_Toc49857469"/>
      <w:bookmarkStart w:id="4816" w:name="_Toc56677313"/>
      <w:bookmarkStart w:id="4817" w:name="_Toc56696561"/>
      <w:bookmarkStart w:id="4818" w:name="_Toc81227916"/>
      <w:bookmarkStart w:id="4819" w:name="_Toc104238662"/>
      <w:bookmarkStart w:id="4820" w:name="_Toc104239119"/>
      <w:bookmarkStart w:id="4821" w:name="_Toc104388929"/>
      <w:bookmarkStart w:id="4822" w:name="_Toc183521624"/>
      <w:r w:rsidRPr="003B2883">
        <w:t>6.3.7.3</w:t>
      </w:r>
      <w:r w:rsidRPr="003B2883">
        <w:tab/>
        <w:t>Application Errors</w:t>
      </w:r>
      <w:bookmarkEnd w:id="4812"/>
      <w:bookmarkEnd w:id="4813"/>
      <w:bookmarkEnd w:id="4814"/>
      <w:bookmarkEnd w:id="4815"/>
      <w:bookmarkEnd w:id="4816"/>
      <w:bookmarkEnd w:id="4817"/>
      <w:bookmarkEnd w:id="4818"/>
      <w:bookmarkEnd w:id="4819"/>
      <w:bookmarkEnd w:id="4820"/>
      <w:bookmarkEnd w:id="4821"/>
      <w:bookmarkEnd w:id="4822"/>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9A30FA">
      <w:pPr>
        <w:pStyle w:val="Heading3"/>
      </w:pPr>
      <w:bookmarkStart w:id="4823" w:name="_Toc25156563"/>
      <w:bookmarkStart w:id="4824" w:name="_Toc34124868"/>
      <w:bookmarkStart w:id="4825" w:name="_Toc43207997"/>
      <w:bookmarkStart w:id="4826" w:name="_Toc49857470"/>
      <w:bookmarkStart w:id="4827" w:name="_Toc56677314"/>
      <w:bookmarkStart w:id="4828" w:name="_Toc56696562"/>
      <w:bookmarkStart w:id="4829" w:name="_Toc81227917"/>
      <w:bookmarkStart w:id="4830" w:name="_Toc104238663"/>
      <w:bookmarkStart w:id="4831" w:name="_Toc104239120"/>
      <w:bookmarkStart w:id="4832" w:name="_Toc104388930"/>
      <w:bookmarkStart w:id="4833" w:name="_Toc183521625"/>
      <w:r w:rsidRPr="003B2883">
        <w:lastRenderedPageBreak/>
        <w:t>6.3.8</w:t>
      </w:r>
      <w:r w:rsidRPr="003B2883">
        <w:tab/>
        <w:t>Feature Negotiation</w:t>
      </w:r>
      <w:bookmarkEnd w:id="4823"/>
      <w:bookmarkEnd w:id="4824"/>
      <w:bookmarkEnd w:id="4825"/>
      <w:bookmarkEnd w:id="4826"/>
      <w:bookmarkEnd w:id="4827"/>
      <w:bookmarkEnd w:id="4828"/>
      <w:bookmarkEnd w:id="4829"/>
      <w:bookmarkEnd w:id="4830"/>
      <w:bookmarkEnd w:id="4831"/>
      <w:bookmarkEnd w:id="4832"/>
      <w:bookmarkEnd w:id="4833"/>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9A30FA">
      <w:pPr>
        <w:pStyle w:val="Heading3"/>
        <w:rPr>
          <w:lang w:val="en-US"/>
        </w:rPr>
      </w:pPr>
      <w:bookmarkStart w:id="4834" w:name="_Toc25156564"/>
      <w:bookmarkStart w:id="4835" w:name="_Toc34124869"/>
      <w:bookmarkStart w:id="4836" w:name="_Toc43207998"/>
      <w:bookmarkStart w:id="4837" w:name="_Toc49857471"/>
      <w:bookmarkStart w:id="4838" w:name="_Toc56677315"/>
      <w:bookmarkStart w:id="4839" w:name="_Toc56696563"/>
      <w:bookmarkStart w:id="4840" w:name="_Toc81227918"/>
      <w:bookmarkStart w:id="4841" w:name="_Toc104238664"/>
      <w:bookmarkStart w:id="4842" w:name="_Toc104239121"/>
      <w:bookmarkStart w:id="4843" w:name="_Toc104388931"/>
      <w:bookmarkStart w:id="4844" w:name="_Toc183521626"/>
      <w:r w:rsidRPr="003B2883">
        <w:rPr>
          <w:lang w:val="en-US"/>
        </w:rPr>
        <w:t>6.3.9</w:t>
      </w:r>
      <w:r w:rsidRPr="003B2883">
        <w:rPr>
          <w:lang w:val="en-US"/>
        </w:rPr>
        <w:tab/>
        <w:t>Security</w:t>
      </w:r>
      <w:bookmarkEnd w:id="4834"/>
      <w:bookmarkEnd w:id="4835"/>
      <w:bookmarkEnd w:id="4836"/>
      <w:bookmarkEnd w:id="4837"/>
      <w:bookmarkEnd w:id="4838"/>
      <w:bookmarkEnd w:id="4839"/>
      <w:bookmarkEnd w:id="4840"/>
      <w:bookmarkEnd w:id="4841"/>
      <w:bookmarkEnd w:id="4842"/>
      <w:bookmarkEnd w:id="4843"/>
      <w:bookmarkEnd w:id="4844"/>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9A30FA">
      <w:pPr>
        <w:pStyle w:val="Heading3"/>
      </w:pPr>
      <w:bookmarkStart w:id="4845" w:name="_Toc56677316"/>
      <w:bookmarkStart w:id="4846" w:name="_Toc56696564"/>
      <w:bookmarkStart w:id="4847" w:name="_Toc81227919"/>
      <w:bookmarkStart w:id="4848" w:name="_Toc104238665"/>
      <w:bookmarkStart w:id="4849" w:name="_Toc104239122"/>
      <w:bookmarkStart w:id="4850" w:name="_Toc104388932"/>
      <w:bookmarkStart w:id="4851" w:name="_Toc183521627"/>
      <w:r w:rsidRPr="003B2883">
        <w:t>6.</w:t>
      </w:r>
      <w:r>
        <w:t>3</w:t>
      </w:r>
      <w:r w:rsidRPr="003B2883">
        <w:t>.</w:t>
      </w:r>
      <w:r>
        <w:t>10</w:t>
      </w:r>
      <w:r w:rsidRPr="003B2883">
        <w:tab/>
      </w:r>
      <w:r>
        <w:t>HTTP redirection</w:t>
      </w:r>
      <w:bookmarkEnd w:id="4845"/>
      <w:bookmarkEnd w:id="4846"/>
      <w:bookmarkEnd w:id="4847"/>
      <w:bookmarkEnd w:id="4848"/>
      <w:bookmarkEnd w:id="4849"/>
      <w:bookmarkEnd w:id="4850"/>
      <w:bookmarkEnd w:id="4851"/>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9A30FA">
      <w:pPr>
        <w:pStyle w:val="Heading2"/>
      </w:pPr>
      <w:bookmarkStart w:id="4852" w:name="_Toc25156565"/>
      <w:bookmarkStart w:id="4853" w:name="_Toc34124870"/>
      <w:bookmarkStart w:id="4854" w:name="_Toc43207999"/>
      <w:bookmarkStart w:id="4855" w:name="_Toc49857472"/>
      <w:bookmarkStart w:id="4856" w:name="_Toc56677317"/>
      <w:bookmarkStart w:id="4857" w:name="_Toc56696565"/>
      <w:bookmarkStart w:id="4858" w:name="_Toc81227920"/>
      <w:bookmarkStart w:id="4859" w:name="_Toc104238666"/>
      <w:bookmarkStart w:id="4860" w:name="_Toc104239123"/>
      <w:bookmarkStart w:id="4861" w:name="_Toc104388933"/>
      <w:bookmarkStart w:id="4862" w:name="_Toc183521628"/>
      <w:r w:rsidRPr="003B2883">
        <w:t>6.4</w:t>
      </w:r>
      <w:r w:rsidRPr="003B2883">
        <w:tab/>
        <w:t>Namf_Location Service API</w:t>
      </w:r>
      <w:bookmarkEnd w:id="4852"/>
      <w:bookmarkEnd w:id="4853"/>
      <w:bookmarkEnd w:id="4854"/>
      <w:bookmarkEnd w:id="4855"/>
      <w:bookmarkEnd w:id="4856"/>
      <w:bookmarkEnd w:id="4857"/>
      <w:bookmarkEnd w:id="4858"/>
      <w:bookmarkEnd w:id="4859"/>
      <w:bookmarkEnd w:id="4860"/>
      <w:bookmarkEnd w:id="4861"/>
      <w:bookmarkEnd w:id="4862"/>
    </w:p>
    <w:p w14:paraId="3DDF1F39" w14:textId="77777777" w:rsidR="00602AC0" w:rsidRPr="003B2883" w:rsidRDefault="00602AC0" w:rsidP="009A30FA">
      <w:pPr>
        <w:pStyle w:val="Heading3"/>
      </w:pPr>
      <w:bookmarkStart w:id="4863" w:name="_Toc25156566"/>
      <w:bookmarkStart w:id="4864" w:name="_Toc34124871"/>
      <w:bookmarkStart w:id="4865" w:name="_Toc43208000"/>
      <w:bookmarkStart w:id="4866" w:name="_Toc49857473"/>
      <w:bookmarkStart w:id="4867" w:name="_Toc56677318"/>
      <w:bookmarkStart w:id="4868" w:name="_Toc56696566"/>
      <w:bookmarkStart w:id="4869" w:name="_Toc81227921"/>
      <w:bookmarkStart w:id="4870" w:name="_Toc104238667"/>
      <w:bookmarkStart w:id="4871" w:name="_Toc104239124"/>
      <w:bookmarkStart w:id="4872" w:name="_Toc104388934"/>
      <w:bookmarkStart w:id="4873" w:name="_Toc183521629"/>
      <w:r w:rsidRPr="003B2883">
        <w:t>6.4.1</w:t>
      </w:r>
      <w:r w:rsidRPr="003B2883">
        <w:tab/>
        <w:t>API URI</w:t>
      </w:r>
      <w:bookmarkEnd w:id="4863"/>
      <w:bookmarkEnd w:id="4864"/>
      <w:bookmarkEnd w:id="4865"/>
      <w:bookmarkEnd w:id="4866"/>
      <w:bookmarkEnd w:id="4867"/>
      <w:bookmarkEnd w:id="4868"/>
      <w:bookmarkEnd w:id="4869"/>
      <w:bookmarkEnd w:id="4870"/>
      <w:bookmarkEnd w:id="4871"/>
      <w:bookmarkEnd w:id="4872"/>
      <w:bookmarkEnd w:id="4873"/>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9A30FA">
      <w:pPr>
        <w:pStyle w:val="Heading3"/>
      </w:pPr>
      <w:bookmarkStart w:id="4874" w:name="_Toc25156567"/>
      <w:bookmarkStart w:id="4875" w:name="_Toc34124872"/>
      <w:bookmarkStart w:id="4876" w:name="_Toc43208001"/>
      <w:bookmarkStart w:id="4877" w:name="_Toc49857474"/>
      <w:bookmarkStart w:id="4878" w:name="_Toc56677319"/>
      <w:bookmarkStart w:id="4879" w:name="_Toc56696567"/>
      <w:bookmarkStart w:id="4880" w:name="_Toc81227922"/>
      <w:bookmarkStart w:id="4881" w:name="_Toc104238668"/>
      <w:bookmarkStart w:id="4882" w:name="_Toc104239125"/>
      <w:bookmarkStart w:id="4883" w:name="_Toc104388935"/>
      <w:bookmarkStart w:id="4884" w:name="_Toc183521630"/>
      <w:r w:rsidRPr="003B2883">
        <w:t>6.4.2</w:t>
      </w:r>
      <w:r w:rsidRPr="003B2883">
        <w:tab/>
        <w:t>Usage of HTTP</w:t>
      </w:r>
      <w:bookmarkEnd w:id="4874"/>
      <w:bookmarkEnd w:id="4875"/>
      <w:bookmarkEnd w:id="4876"/>
      <w:bookmarkEnd w:id="4877"/>
      <w:bookmarkEnd w:id="4878"/>
      <w:bookmarkEnd w:id="4879"/>
      <w:bookmarkEnd w:id="4880"/>
      <w:bookmarkEnd w:id="4881"/>
      <w:bookmarkEnd w:id="4882"/>
      <w:bookmarkEnd w:id="4883"/>
      <w:bookmarkEnd w:id="4884"/>
    </w:p>
    <w:p w14:paraId="29DED800" w14:textId="77777777" w:rsidR="00602AC0" w:rsidRPr="003B2883" w:rsidRDefault="00602AC0" w:rsidP="009A30FA">
      <w:pPr>
        <w:pStyle w:val="Heading4"/>
      </w:pPr>
      <w:bookmarkStart w:id="4885" w:name="_Toc25156568"/>
      <w:bookmarkStart w:id="4886" w:name="_Toc34124873"/>
      <w:bookmarkStart w:id="4887" w:name="_Toc43208002"/>
      <w:bookmarkStart w:id="4888" w:name="_Toc49857475"/>
      <w:bookmarkStart w:id="4889" w:name="_Toc56677320"/>
      <w:bookmarkStart w:id="4890" w:name="_Toc56696568"/>
      <w:bookmarkStart w:id="4891" w:name="_Toc81227923"/>
      <w:bookmarkStart w:id="4892" w:name="_Toc104238669"/>
      <w:bookmarkStart w:id="4893" w:name="_Toc104239126"/>
      <w:bookmarkStart w:id="4894" w:name="_Toc104388936"/>
      <w:bookmarkStart w:id="4895" w:name="_Toc183521631"/>
      <w:r w:rsidRPr="003B2883">
        <w:t>6.4.2.1</w:t>
      </w:r>
      <w:r w:rsidRPr="003B2883">
        <w:tab/>
        <w:t>General</w:t>
      </w:r>
      <w:bookmarkEnd w:id="4885"/>
      <w:bookmarkEnd w:id="4886"/>
      <w:bookmarkEnd w:id="4887"/>
      <w:bookmarkEnd w:id="4888"/>
      <w:bookmarkEnd w:id="4889"/>
      <w:bookmarkEnd w:id="4890"/>
      <w:bookmarkEnd w:id="4891"/>
      <w:bookmarkEnd w:id="4892"/>
      <w:bookmarkEnd w:id="4893"/>
      <w:bookmarkEnd w:id="4894"/>
      <w:bookmarkEnd w:id="4895"/>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9A30FA">
      <w:pPr>
        <w:pStyle w:val="Heading4"/>
      </w:pPr>
      <w:bookmarkStart w:id="4896" w:name="_Toc25156569"/>
      <w:bookmarkStart w:id="4897" w:name="_Toc34124874"/>
      <w:bookmarkStart w:id="4898" w:name="_Toc43208003"/>
      <w:bookmarkStart w:id="4899" w:name="_Toc49857476"/>
      <w:bookmarkStart w:id="4900" w:name="_Toc56677321"/>
      <w:bookmarkStart w:id="4901" w:name="_Toc56696569"/>
      <w:bookmarkStart w:id="4902" w:name="_Toc81227924"/>
      <w:bookmarkStart w:id="4903" w:name="_Toc104238670"/>
      <w:bookmarkStart w:id="4904" w:name="_Toc104239127"/>
      <w:bookmarkStart w:id="4905" w:name="_Toc104388937"/>
      <w:bookmarkStart w:id="4906" w:name="_Toc183521632"/>
      <w:r w:rsidRPr="003B2883">
        <w:t>6.4.2.2</w:t>
      </w:r>
      <w:r w:rsidRPr="003B2883">
        <w:tab/>
        <w:t>HTTP standard headers</w:t>
      </w:r>
      <w:bookmarkEnd w:id="4896"/>
      <w:bookmarkEnd w:id="4897"/>
      <w:bookmarkEnd w:id="4898"/>
      <w:bookmarkEnd w:id="4899"/>
      <w:bookmarkEnd w:id="4900"/>
      <w:bookmarkEnd w:id="4901"/>
      <w:bookmarkEnd w:id="4902"/>
      <w:bookmarkEnd w:id="4903"/>
      <w:bookmarkEnd w:id="4904"/>
      <w:bookmarkEnd w:id="4905"/>
      <w:bookmarkEnd w:id="4906"/>
    </w:p>
    <w:p w14:paraId="099772F2" w14:textId="77777777" w:rsidR="00602AC0" w:rsidRPr="003B2883" w:rsidRDefault="00602AC0" w:rsidP="009A30FA">
      <w:pPr>
        <w:pStyle w:val="Heading5"/>
        <w:rPr>
          <w:lang w:eastAsia="zh-CN"/>
        </w:rPr>
      </w:pPr>
      <w:bookmarkStart w:id="4907" w:name="_Toc25156570"/>
      <w:bookmarkStart w:id="4908" w:name="_Toc34124875"/>
      <w:bookmarkStart w:id="4909" w:name="_Toc43208004"/>
      <w:bookmarkStart w:id="4910" w:name="_Toc49857477"/>
      <w:bookmarkStart w:id="4911" w:name="_Toc56677322"/>
      <w:bookmarkStart w:id="4912" w:name="_Toc56696570"/>
      <w:bookmarkStart w:id="4913" w:name="_Toc81227925"/>
      <w:bookmarkStart w:id="4914" w:name="_Toc104238671"/>
      <w:bookmarkStart w:id="4915" w:name="_Toc104239128"/>
      <w:bookmarkStart w:id="4916" w:name="_Toc104388938"/>
      <w:bookmarkStart w:id="4917" w:name="_Toc183521633"/>
      <w:r w:rsidRPr="003B2883">
        <w:t>6.4.2.2.1</w:t>
      </w:r>
      <w:r w:rsidRPr="003B2883">
        <w:rPr>
          <w:lang w:eastAsia="zh-CN"/>
        </w:rPr>
        <w:tab/>
        <w:t>General</w:t>
      </w:r>
      <w:bookmarkEnd w:id="4907"/>
      <w:bookmarkEnd w:id="4908"/>
      <w:bookmarkEnd w:id="4909"/>
      <w:bookmarkEnd w:id="4910"/>
      <w:bookmarkEnd w:id="4911"/>
      <w:bookmarkEnd w:id="4912"/>
      <w:bookmarkEnd w:id="4913"/>
      <w:bookmarkEnd w:id="4914"/>
      <w:bookmarkEnd w:id="4915"/>
      <w:bookmarkEnd w:id="4916"/>
      <w:bookmarkEnd w:id="4917"/>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9A30FA">
      <w:pPr>
        <w:pStyle w:val="Heading5"/>
      </w:pPr>
      <w:bookmarkStart w:id="4918" w:name="_Toc25156571"/>
      <w:bookmarkStart w:id="4919" w:name="_Toc34124876"/>
      <w:bookmarkStart w:id="4920" w:name="_Toc43208005"/>
      <w:bookmarkStart w:id="4921" w:name="_Toc49857478"/>
      <w:bookmarkStart w:id="4922" w:name="_Toc56677323"/>
      <w:bookmarkStart w:id="4923" w:name="_Toc56696571"/>
      <w:bookmarkStart w:id="4924" w:name="_Toc81227926"/>
      <w:bookmarkStart w:id="4925" w:name="_Toc104238672"/>
      <w:bookmarkStart w:id="4926" w:name="_Toc104239129"/>
      <w:bookmarkStart w:id="4927" w:name="_Toc104388939"/>
      <w:bookmarkStart w:id="4928" w:name="_Toc183521634"/>
      <w:r w:rsidRPr="003B2883">
        <w:t>6.4.2.2.2</w:t>
      </w:r>
      <w:r w:rsidRPr="003B2883">
        <w:tab/>
        <w:t>Content type</w:t>
      </w:r>
      <w:bookmarkEnd w:id="4918"/>
      <w:bookmarkEnd w:id="4919"/>
      <w:bookmarkEnd w:id="4920"/>
      <w:bookmarkEnd w:id="4921"/>
      <w:bookmarkEnd w:id="4922"/>
      <w:bookmarkEnd w:id="4923"/>
      <w:bookmarkEnd w:id="4924"/>
      <w:bookmarkEnd w:id="4925"/>
      <w:bookmarkEnd w:id="4926"/>
      <w:bookmarkEnd w:id="4927"/>
      <w:bookmarkEnd w:id="4928"/>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9A30FA">
      <w:pPr>
        <w:pStyle w:val="Heading4"/>
      </w:pPr>
      <w:bookmarkStart w:id="4929" w:name="_Toc25156572"/>
      <w:bookmarkStart w:id="4930" w:name="_Toc34124877"/>
      <w:bookmarkStart w:id="4931" w:name="_Toc43208006"/>
      <w:bookmarkStart w:id="4932" w:name="_Toc49857479"/>
      <w:bookmarkStart w:id="4933" w:name="_Toc56677324"/>
      <w:bookmarkStart w:id="4934" w:name="_Toc56696572"/>
      <w:bookmarkStart w:id="4935" w:name="_Toc81227927"/>
      <w:bookmarkStart w:id="4936" w:name="_Toc104238673"/>
      <w:bookmarkStart w:id="4937" w:name="_Toc104239130"/>
      <w:bookmarkStart w:id="4938" w:name="_Toc104388940"/>
      <w:bookmarkStart w:id="4939" w:name="_Toc183521635"/>
      <w:r w:rsidRPr="003B2883">
        <w:lastRenderedPageBreak/>
        <w:t>6.4.2.3</w:t>
      </w:r>
      <w:r w:rsidRPr="003B2883">
        <w:tab/>
        <w:t>HTTP custom headers</w:t>
      </w:r>
      <w:bookmarkEnd w:id="4929"/>
      <w:bookmarkEnd w:id="4930"/>
      <w:bookmarkEnd w:id="4931"/>
      <w:bookmarkEnd w:id="4932"/>
      <w:bookmarkEnd w:id="4933"/>
      <w:bookmarkEnd w:id="4934"/>
      <w:bookmarkEnd w:id="4935"/>
      <w:bookmarkEnd w:id="4936"/>
      <w:bookmarkEnd w:id="4937"/>
      <w:bookmarkEnd w:id="4938"/>
      <w:bookmarkEnd w:id="4939"/>
    </w:p>
    <w:p w14:paraId="11EED9AF" w14:textId="77777777" w:rsidR="00602AC0" w:rsidRPr="003B2883" w:rsidRDefault="00602AC0" w:rsidP="009A30FA">
      <w:pPr>
        <w:pStyle w:val="Heading5"/>
        <w:rPr>
          <w:lang w:eastAsia="zh-CN"/>
        </w:rPr>
      </w:pPr>
      <w:bookmarkStart w:id="4940" w:name="_Toc25156573"/>
      <w:bookmarkStart w:id="4941" w:name="_Toc34124878"/>
      <w:bookmarkStart w:id="4942" w:name="_Toc43208007"/>
      <w:bookmarkStart w:id="4943" w:name="_Toc49857480"/>
      <w:bookmarkStart w:id="4944" w:name="_Toc56677325"/>
      <w:bookmarkStart w:id="4945" w:name="_Toc56696573"/>
      <w:bookmarkStart w:id="4946" w:name="_Toc81227928"/>
      <w:bookmarkStart w:id="4947" w:name="_Toc104238674"/>
      <w:bookmarkStart w:id="4948" w:name="_Toc104239131"/>
      <w:bookmarkStart w:id="4949" w:name="_Toc104388941"/>
      <w:bookmarkStart w:id="4950" w:name="_Toc183521636"/>
      <w:r w:rsidRPr="003B2883">
        <w:t>6.4.2.3.1</w:t>
      </w:r>
      <w:r w:rsidRPr="003B2883">
        <w:rPr>
          <w:lang w:eastAsia="zh-CN"/>
        </w:rPr>
        <w:tab/>
        <w:t>General</w:t>
      </w:r>
      <w:bookmarkEnd w:id="4940"/>
      <w:bookmarkEnd w:id="4941"/>
      <w:bookmarkEnd w:id="4942"/>
      <w:bookmarkEnd w:id="4943"/>
      <w:bookmarkEnd w:id="4944"/>
      <w:bookmarkEnd w:id="4945"/>
      <w:bookmarkEnd w:id="4946"/>
      <w:bookmarkEnd w:id="4947"/>
      <w:bookmarkEnd w:id="4948"/>
      <w:bookmarkEnd w:id="4949"/>
      <w:bookmarkEnd w:id="4950"/>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9A30FA">
      <w:pPr>
        <w:pStyle w:val="Heading3"/>
      </w:pPr>
      <w:bookmarkStart w:id="4951" w:name="_Toc25156574"/>
      <w:bookmarkStart w:id="4952" w:name="_Toc34124879"/>
      <w:bookmarkStart w:id="4953" w:name="_Toc43208008"/>
      <w:bookmarkStart w:id="4954" w:name="_Toc49857481"/>
      <w:bookmarkStart w:id="4955" w:name="_Toc56677326"/>
      <w:bookmarkStart w:id="4956" w:name="_Toc56696574"/>
      <w:bookmarkStart w:id="4957" w:name="_Toc81227929"/>
      <w:bookmarkStart w:id="4958" w:name="_Toc104238675"/>
      <w:bookmarkStart w:id="4959" w:name="_Toc104239132"/>
      <w:bookmarkStart w:id="4960" w:name="_Toc104388942"/>
      <w:bookmarkStart w:id="4961" w:name="_Toc183521637"/>
      <w:r w:rsidRPr="003B2883">
        <w:t>6.4.3</w:t>
      </w:r>
      <w:r w:rsidRPr="003B2883">
        <w:tab/>
        <w:t>Resources</w:t>
      </w:r>
      <w:bookmarkEnd w:id="4951"/>
      <w:bookmarkEnd w:id="4952"/>
      <w:bookmarkEnd w:id="4953"/>
      <w:bookmarkEnd w:id="4954"/>
      <w:bookmarkEnd w:id="4955"/>
      <w:bookmarkEnd w:id="4956"/>
      <w:bookmarkEnd w:id="4957"/>
      <w:bookmarkEnd w:id="4958"/>
      <w:bookmarkEnd w:id="4959"/>
      <w:bookmarkEnd w:id="4960"/>
      <w:bookmarkEnd w:id="4961"/>
    </w:p>
    <w:p w14:paraId="4A3A7E91" w14:textId="77777777" w:rsidR="00602AC0" w:rsidRDefault="00602AC0" w:rsidP="009A30FA">
      <w:pPr>
        <w:pStyle w:val="Heading4"/>
      </w:pPr>
      <w:bookmarkStart w:id="4962" w:name="_Toc25156575"/>
      <w:bookmarkStart w:id="4963" w:name="_Toc34124880"/>
      <w:bookmarkStart w:id="4964" w:name="_Toc43208009"/>
      <w:bookmarkStart w:id="4965" w:name="_Toc49857482"/>
      <w:bookmarkStart w:id="4966" w:name="_Toc56677327"/>
      <w:bookmarkStart w:id="4967" w:name="_Toc56696575"/>
      <w:bookmarkStart w:id="4968" w:name="_Toc81227930"/>
      <w:bookmarkStart w:id="4969" w:name="_Toc104238676"/>
      <w:bookmarkStart w:id="4970" w:name="_Toc104239133"/>
      <w:bookmarkStart w:id="4971" w:name="_Toc104388943"/>
      <w:bookmarkStart w:id="4972" w:name="_Toc183521638"/>
      <w:r w:rsidRPr="003B2883">
        <w:t>6.4.3.1</w:t>
      </w:r>
      <w:r w:rsidRPr="003B2883">
        <w:tab/>
        <w:t>Overview</w:t>
      </w:r>
      <w:bookmarkEnd w:id="4962"/>
      <w:bookmarkEnd w:id="4963"/>
      <w:bookmarkEnd w:id="4964"/>
      <w:bookmarkEnd w:id="4965"/>
      <w:bookmarkEnd w:id="4966"/>
      <w:bookmarkEnd w:id="4967"/>
      <w:bookmarkEnd w:id="4968"/>
      <w:bookmarkEnd w:id="4969"/>
      <w:bookmarkEnd w:id="4970"/>
      <w:bookmarkEnd w:id="4971"/>
      <w:bookmarkEnd w:id="4972"/>
    </w:p>
    <w:p w14:paraId="41166F7F" w14:textId="77777777" w:rsidR="00602AC0" w:rsidRPr="003B2883" w:rsidRDefault="00602AC0" w:rsidP="00602AC0">
      <w:pPr>
        <w:pStyle w:val="TH"/>
      </w:pPr>
      <w:r>
        <w:object w:dxaOrig="5680" w:dyaOrig="3370" w14:anchorId="6E2A07CA">
          <v:shape id="_x0000_i1063" type="#_x0000_t75" style="width:282.55pt;height:169.25pt" o:ole="">
            <v:imagedata r:id="rId84" o:title=""/>
          </v:shape>
          <o:OLEObject Type="Embed" ProgID="Visio.Drawing.15" ShapeID="_x0000_i1063" DrawAspect="Content" ObjectID="_1794139180"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C9263C">
            <w:pPr>
              <w:pStyle w:val="TAL"/>
            </w:pPr>
            <w:r w:rsidRPr="00C9263C">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C9263C">
            <w:pPr>
              <w:pStyle w:val="TAL"/>
              <w:rPr>
                <w:lang w:eastAsia="zh-CN"/>
              </w:rPr>
            </w:pPr>
            <w:r w:rsidRPr="00C9263C">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C9263C">
            <w:pPr>
              <w:pStyle w:val="TAL"/>
            </w:pPr>
            <w:r w:rsidRPr="00C9263C">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tbl>
    <w:p w14:paraId="28D39082" w14:textId="77777777" w:rsidR="00602AC0" w:rsidRPr="003B2883" w:rsidRDefault="00602AC0" w:rsidP="00602AC0"/>
    <w:p w14:paraId="575B957B" w14:textId="77777777" w:rsidR="00602AC0" w:rsidRPr="003B2883" w:rsidRDefault="00602AC0" w:rsidP="009A30FA">
      <w:pPr>
        <w:pStyle w:val="Heading4"/>
        <w:rPr>
          <w:lang w:eastAsia="zh-CN"/>
        </w:rPr>
      </w:pPr>
      <w:bookmarkStart w:id="4973" w:name="_Toc25156576"/>
      <w:bookmarkStart w:id="4974" w:name="_Toc34124881"/>
      <w:bookmarkStart w:id="4975" w:name="_Toc43208010"/>
      <w:bookmarkStart w:id="4976" w:name="_Toc49857483"/>
      <w:bookmarkStart w:id="4977" w:name="_Toc56677328"/>
      <w:bookmarkStart w:id="4978" w:name="_Toc56696576"/>
      <w:bookmarkStart w:id="4979" w:name="_Toc81227931"/>
      <w:bookmarkStart w:id="4980" w:name="_Toc104238677"/>
      <w:bookmarkStart w:id="4981" w:name="_Toc104239134"/>
      <w:bookmarkStart w:id="4982" w:name="_Toc104388944"/>
      <w:bookmarkStart w:id="4983" w:name="_Toc183521639"/>
      <w:r w:rsidRPr="003B2883">
        <w:t>6.4.3.2</w:t>
      </w:r>
      <w:r w:rsidRPr="003B2883">
        <w:tab/>
        <w:t xml:space="preserve">Resource: </w:t>
      </w:r>
      <w:r w:rsidRPr="003B2883">
        <w:rPr>
          <w:lang w:eastAsia="zh-CN"/>
        </w:rPr>
        <w:t>Individual UE Context</w:t>
      </w:r>
      <w:bookmarkEnd w:id="4973"/>
      <w:bookmarkEnd w:id="4974"/>
      <w:bookmarkEnd w:id="4975"/>
      <w:bookmarkEnd w:id="4976"/>
      <w:bookmarkEnd w:id="4977"/>
      <w:bookmarkEnd w:id="4978"/>
      <w:bookmarkEnd w:id="4979"/>
      <w:bookmarkEnd w:id="4980"/>
      <w:bookmarkEnd w:id="4981"/>
      <w:bookmarkEnd w:id="4982"/>
      <w:bookmarkEnd w:id="4983"/>
    </w:p>
    <w:p w14:paraId="6F8269BF" w14:textId="77777777" w:rsidR="00602AC0" w:rsidRPr="003B2883" w:rsidRDefault="00602AC0" w:rsidP="009A30FA">
      <w:pPr>
        <w:pStyle w:val="Heading5"/>
      </w:pPr>
      <w:bookmarkStart w:id="4984" w:name="_Toc25156577"/>
      <w:bookmarkStart w:id="4985" w:name="_Toc34124882"/>
      <w:bookmarkStart w:id="4986" w:name="_Toc43208011"/>
      <w:bookmarkStart w:id="4987" w:name="_Toc49857484"/>
      <w:bookmarkStart w:id="4988" w:name="_Toc56677329"/>
      <w:bookmarkStart w:id="4989" w:name="_Toc56696577"/>
      <w:bookmarkStart w:id="4990" w:name="_Toc81227932"/>
      <w:bookmarkStart w:id="4991" w:name="_Toc104238678"/>
      <w:bookmarkStart w:id="4992" w:name="_Toc104239135"/>
      <w:bookmarkStart w:id="4993" w:name="_Toc104388945"/>
      <w:bookmarkStart w:id="4994" w:name="_Toc183521640"/>
      <w:r w:rsidRPr="003B2883">
        <w:t>6.4.3.2.1</w:t>
      </w:r>
      <w:r w:rsidRPr="003B2883">
        <w:tab/>
        <w:t>Description</w:t>
      </w:r>
      <w:bookmarkEnd w:id="4984"/>
      <w:bookmarkEnd w:id="4985"/>
      <w:bookmarkEnd w:id="4986"/>
      <w:bookmarkEnd w:id="4987"/>
      <w:bookmarkEnd w:id="4988"/>
      <w:bookmarkEnd w:id="4989"/>
      <w:bookmarkEnd w:id="4990"/>
      <w:bookmarkEnd w:id="4991"/>
      <w:bookmarkEnd w:id="4992"/>
      <w:bookmarkEnd w:id="4993"/>
      <w:bookmarkEnd w:id="4994"/>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9A30FA">
      <w:pPr>
        <w:pStyle w:val="Heading5"/>
      </w:pPr>
      <w:bookmarkStart w:id="4995" w:name="_Toc25156578"/>
      <w:bookmarkStart w:id="4996" w:name="_Toc34124883"/>
      <w:bookmarkStart w:id="4997" w:name="_Toc43208012"/>
      <w:bookmarkStart w:id="4998" w:name="_Toc49857485"/>
      <w:bookmarkStart w:id="4999" w:name="_Toc56677330"/>
      <w:bookmarkStart w:id="5000" w:name="_Toc56696578"/>
      <w:bookmarkStart w:id="5001" w:name="_Toc81227933"/>
      <w:bookmarkStart w:id="5002" w:name="_Toc104238679"/>
      <w:bookmarkStart w:id="5003" w:name="_Toc104239136"/>
      <w:bookmarkStart w:id="5004" w:name="_Toc104388946"/>
      <w:bookmarkStart w:id="5005" w:name="_Toc183521641"/>
      <w:r w:rsidRPr="003B2883">
        <w:t>6.4.3.2.2</w:t>
      </w:r>
      <w:r w:rsidRPr="003B2883">
        <w:tab/>
        <w:t>Resource Definition</w:t>
      </w:r>
      <w:bookmarkEnd w:id="4995"/>
      <w:bookmarkEnd w:id="4996"/>
      <w:bookmarkEnd w:id="4997"/>
      <w:bookmarkEnd w:id="4998"/>
      <w:bookmarkEnd w:id="4999"/>
      <w:bookmarkEnd w:id="5000"/>
      <w:bookmarkEnd w:id="5001"/>
      <w:bookmarkEnd w:id="5002"/>
      <w:bookmarkEnd w:id="5003"/>
      <w:bookmarkEnd w:id="5004"/>
      <w:bookmarkEnd w:id="5005"/>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C9263C">
      <w:pPr>
        <w:rPr>
          <w:rFonts w:ascii="Arial" w:hAnsi="Arial" w:cs="Arial"/>
        </w:rPr>
      </w:pPr>
      <w:r w:rsidRPr="00C9263C">
        <w:t>This resource shall support the resource URI variables defined in table 6.4.3.2.2-1.</w:t>
      </w:r>
    </w:p>
    <w:p w14:paraId="1B159E5F"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21681E53" w14:textId="77777777" w:rsidR="000165AD" w:rsidRDefault="000165AD" w:rsidP="000165AD">
            <w:pPr>
              <w:pStyle w:val="TAL"/>
            </w:pPr>
            <w:r w:rsidRPr="003B2883">
              <w:tab/>
              <w:t>pattern: "(</w:t>
            </w:r>
            <w:r w:rsidRPr="00CD7EED">
              <w:t>imei-[0-9]{15}|imeisv-[0-9]{16}|.+</w:t>
            </w:r>
            <w:r w:rsidRPr="003B2883">
              <w:t>)"</w:t>
            </w:r>
          </w:p>
          <w:p w14:paraId="45CB8F75" w14:textId="77777777" w:rsidR="00FB20D8" w:rsidRDefault="00FB20D8" w:rsidP="00FB20D8">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1648A5AD" w14:textId="2D4B5F29" w:rsidR="00FB20D8" w:rsidRPr="003B2883" w:rsidRDefault="00FB20D8" w:rsidP="00FB20D8">
            <w:pPr>
              <w:pStyle w:val="TAL"/>
            </w:pPr>
            <w:r w:rsidRPr="003B2883">
              <w:tab/>
            </w:r>
            <w:r>
              <w:rPr>
                <w:lang w:val="sv-SE"/>
              </w:rPr>
              <w:t>p</w:t>
            </w:r>
            <w:r w:rsidRPr="001D2CEF">
              <w:rPr>
                <w:lang w:val="sv-SE"/>
              </w:rPr>
              <w:t xml:space="preserve">attern: </w:t>
            </w:r>
            <w:r>
              <w:t>see pattern of type Gpsi in 3GPP TS 29.571 [6]</w:t>
            </w:r>
          </w:p>
        </w:tc>
      </w:tr>
    </w:tbl>
    <w:p w14:paraId="6F8B1105" w14:textId="77777777" w:rsidR="00602AC0" w:rsidRPr="003B2883" w:rsidRDefault="00602AC0" w:rsidP="00602AC0"/>
    <w:p w14:paraId="4518E5FA" w14:textId="77777777" w:rsidR="00602AC0" w:rsidRPr="003B2883" w:rsidRDefault="00602AC0" w:rsidP="009A30FA">
      <w:pPr>
        <w:pStyle w:val="Heading5"/>
      </w:pPr>
      <w:bookmarkStart w:id="5006" w:name="_Toc25156579"/>
      <w:bookmarkStart w:id="5007" w:name="_Toc34124884"/>
      <w:bookmarkStart w:id="5008" w:name="_Toc43208013"/>
      <w:bookmarkStart w:id="5009" w:name="_Toc49857486"/>
      <w:bookmarkStart w:id="5010" w:name="_Toc56677331"/>
      <w:bookmarkStart w:id="5011" w:name="_Toc56696579"/>
      <w:bookmarkStart w:id="5012" w:name="_Toc81227934"/>
      <w:bookmarkStart w:id="5013" w:name="_Toc104238680"/>
      <w:bookmarkStart w:id="5014" w:name="_Toc104239137"/>
      <w:bookmarkStart w:id="5015" w:name="_Toc104388947"/>
      <w:bookmarkStart w:id="5016" w:name="_Toc183521642"/>
      <w:r w:rsidRPr="003B2883">
        <w:t>6.4.3.2.3</w:t>
      </w:r>
      <w:r w:rsidRPr="003B2883">
        <w:tab/>
        <w:t>Resource Standard Methods</w:t>
      </w:r>
      <w:bookmarkEnd w:id="5006"/>
      <w:bookmarkEnd w:id="5007"/>
      <w:bookmarkEnd w:id="5008"/>
      <w:bookmarkEnd w:id="5009"/>
      <w:bookmarkEnd w:id="5010"/>
      <w:bookmarkEnd w:id="5011"/>
      <w:bookmarkEnd w:id="5012"/>
      <w:bookmarkEnd w:id="5013"/>
      <w:bookmarkEnd w:id="5014"/>
      <w:bookmarkEnd w:id="5015"/>
      <w:bookmarkEnd w:id="5016"/>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9A30FA">
      <w:pPr>
        <w:pStyle w:val="Heading5"/>
      </w:pPr>
      <w:bookmarkStart w:id="5017" w:name="_Toc25156580"/>
      <w:bookmarkStart w:id="5018" w:name="_Toc34124885"/>
      <w:bookmarkStart w:id="5019" w:name="_Toc43208014"/>
      <w:bookmarkStart w:id="5020" w:name="_Toc49857487"/>
      <w:bookmarkStart w:id="5021" w:name="_Toc56677332"/>
      <w:bookmarkStart w:id="5022" w:name="_Toc56696580"/>
      <w:bookmarkStart w:id="5023" w:name="_Toc81227935"/>
      <w:bookmarkStart w:id="5024" w:name="_Toc104238681"/>
      <w:bookmarkStart w:id="5025" w:name="_Toc104239138"/>
      <w:bookmarkStart w:id="5026" w:name="_Toc104388948"/>
      <w:bookmarkStart w:id="5027" w:name="_Toc183521643"/>
      <w:r w:rsidRPr="003B2883">
        <w:t>6.4.3.2.4</w:t>
      </w:r>
      <w:r w:rsidRPr="003B2883">
        <w:tab/>
        <w:t>Resource Custom Operations</w:t>
      </w:r>
      <w:bookmarkEnd w:id="5017"/>
      <w:bookmarkEnd w:id="5018"/>
      <w:bookmarkEnd w:id="5019"/>
      <w:bookmarkEnd w:id="5020"/>
      <w:bookmarkEnd w:id="5021"/>
      <w:bookmarkEnd w:id="5022"/>
      <w:bookmarkEnd w:id="5023"/>
      <w:bookmarkEnd w:id="5024"/>
      <w:bookmarkEnd w:id="5025"/>
      <w:bookmarkEnd w:id="5026"/>
      <w:bookmarkEnd w:id="5027"/>
    </w:p>
    <w:p w14:paraId="7835BB86" w14:textId="77777777" w:rsidR="00602AC0" w:rsidRPr="003B2883" w:rsidRDefault="00602AC0" w:rsidP="00FC4A87">
      <w:pPr>
        <w:pStyle w:val="Heading6"/>
      </w:pPr>
      <w:bookmarkStart w:id="5028" w:name="_Toc25156581"/>
      <w:bookmarkStart w:id="5029" w:name="_Toc34124886"/>
      <w:bookmarkStart w:id="5030" w:name="_Toc43208015"/>
      <w:bookmarkStart w:id="5031" w:name="_Toc49857488"/>
      <w:bookmarkStart w:id="5032" w:name="_Toc56677333"/>
      <w:bookmarkStart w:id="5033" w:name="_Toc56696581"/>
      <w:bookmarkStart w:id="5034" w:name="_Toc81227936"/>
      <w:bookmarkStart w:id="5035" w:name="_Toc183521644"/>
      <w:r w:rsidRPr="003B2883">
        <w:t>6.4.3.2.4.1</w:t>
      </w:r>
      <w:r w:rsidRPr="003B2883">
        <w:tab/>
        <w:t>Overview</w:t>
      </w:r>
      <w:bookmarkEnd w:id="5028"/>
      <w:bookmarkEnd w:id="5029"/>
      <w:bookmarkEnd w:id="5030"/>
      <w:bookmarkEnd w:id="5031"/>
      <w:bookmarkEnd w:id="5032"/>
      <w:bookmarkEnd w:id="5033"/>
      <w:bookmarkEnd w:id="5034"/>
      <w:bookmarkEnd w:id="5035"/>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FC4A87">
      <w:pPr>
        <w:pStyle w:val="Heading6"/>
        <w:rPr>
          <w:lang w:eastAsia="zh-CN"/>
        </w:rPr>
      </w:pPr>
      <w:bookmarkStart w:id="5036" w:name="_Toc25156582"/>
      <w:bookmarkStart w:id="5037" w:name="_Toc34124887"/>
      <w:bookmarkStart w:id="5038" w:name="_Toc43208016"/>
      <w:bookmarkStart w:id="5039" w:name="_Toc49857489"/>
      <w:bookmarkStart w:id="5040" w:name="_Toc56677334"/>
      <w:bookmarkStart w:id="5041" w:name="_Toc56696582"/>
      <w:bookmarkStart w:id="5042" w:name="_Toc81227937"/>
      <w:bookmarkStart w:id="5043" w:name="_Toc104238682"/>
      <w:bookmarkStart w:id="5044" w:name="_Toc104239139"/>
      <w:bookmarkStart w:id="5045" w:name="_Toc104388949"/>
      <w:bookmarkStart w:id="5046" w:name="_Toc183521645"/>
      <w:r w:rsidRPr="003B2883">
        <w:t>6.4.3.2.4.2</w:t>
      </w:r>
      <w:r w:rsidRPr="003B2883">
        <w:tab/>
        <w:t xml:space="preserve">Operation: </w:t>
      </w:r>
      <w:r w:rsidRPr="003B2883">
        <w:rPr>
          <w:lang w:eastAsia="zh-CN"/>
        </w:rPr>
        <w:t>provide-pos-info</w:t>
      </w:r>
      <w:bookmarkEnd w:id="5036"/>
      <w:r>
        <w:rPr>
          <w:lang w:eastAsia="zh-CN"/>
        </w:rPr>
        <w:t xml:space="preserve"> </w:t>
      </w:r>
      <w:r w:rsidRPr="003B2883">
        <w:rPr>
          <w:rFonts w:hint="eastAsia"/>
          <w:lang w:eastAsia="zh-CN"/>
        </w:rPr>
        <w:t>(POST)</w:t>
      </w:r>
      <w:bookmarkEnd w:id="5037"/>
      <w:bookmarkEnd w:id="5038"/>
      <w:bookmarkEnd w:id="5039"/>
      <w:bookmarkEnd w:id="5040"/>
      <w:bookmarkEnd w:id="5041"/>
      <w:bookmarkEnd w:id="5042"/>
      <w:bookmarkEnd w:id="5043"/>
      <w:bookmarkEnd w:id="5044"/>
      <w:bookmarkEnd w:id="5045"/>
      <w:bookmarkEnd w:id="5046"/>
    </w:p>
    <w:p w14:paraId="3C95C236" w14:textId="77777777" w:rsidR="00602AC0" w:rsidRPr="003B2883" w:rsidRDefault="00602AC0" w:rsidP="00FC4A87">
      <w:pPr>
        <w:pStyle w:val="Heading7"/>
      </w:pPr>
      <w:bookmarkStart w:id="5047" w:name="_Toc43208017"/>
      <w:bookmarkStart w:id="5048" w:name="_Toc81227938"/>
      <w:bookmarkStart w:id="5049" w:name="_Toc183521646"/>
      <w:r w:rsidRPr="003B2883">
        <w:t>6.4.3.2.4.2.1</w:t>
      </w:r>
      <w:r w:rsidRPr="003B2883">
        <w:tab/>
        <w:t>Description</w:t>
      </w:r>
      <w:bookmarkEnd w:id="5047"/>
      <w:bookmarkEnd w:id="5048"/>
      <w:bookmarkEnd w:id="5049"/>
    </w:p>
    <w:p w14:paraId="58485846" w14:textId="6306AD1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51163F">
        <w:t xml:space="preserve"> If the AMF supporting the "POSGPSI" feature, the </w:t>
      </w:r>
      <w:r w:rsidR="0051163F" w:rsidRPr="003B2883">
        <w:rPr>
          <w:rFonts w:hint="eastAsia"/>
          <w:lang w:eastAsia="zh-CN"/>
        </w:rPr>
        <w:t xml:space="preserve">ueContextId identifies the individual ueContext </w:t>
      </w:r>
      <w:r w:rsidR="0051163F" w:rsidRPr="003B2883">
        <w:rPr>
          <w:lang w:eastAsia="zh-CN"/>
        </w:rPr>
        <w:t xml:space="preserve">resource </w:t>
      </w:r>
      <w:r w:rsidR="0051163F">
        <w:rPr>
          <w:lang w:eastAsia="zh-CN"/>
        </w:rPr>
        <w:t xml:space="preserve">may </w:t>
      </w:r>
      <w:r w:rsidR="0051163F">
        <w:t xml:space="preserve">also be </w:t>
      </w:r>
      <w:r w:rsidR="0051163F" w:rsidRPr="003B2883">
        <w:t xml:space="preserve">composed by UE's </w:t>
      </w:r>
      <w:r w:rsidR="0051163F">
        <w:t>GPSI.</w:t>
      </w:r>
    </w:p>
    <w:p w14:paraId="6A6F5A48" w14:textId="77777777" w:rsidR="00602AC0" w:rsidRPr="003B2883" w:rsidRDefault="00602AC0" w:rsidP="00FC4A87">
      <w:pPr>
        <w:pStyle w:val="Heading7"/>
      </w:pPr>
      <w:bookmarkStart w:id="5050" w:name="_Toc43208018"/>
      <w:bookmarkStart w:id="5051" w:name="_Toc81227939"/>
      <w:bookmarkStart w:id="5052" w:name="_Toc183521647"/>
      <w:r w:rsidRPr="003B2883">
        <w:t>6.4.3.2.4.2.2</w:t>
      </w:r>
      <w:r w:rsidRPr="003B2883">
        <w:tab/>
        <w:t>Operation Definition</w:t>
      </w:r>
      <w:bookmarkEnd w:id="5050"/>
      <w:bookmarkEnd w:id="5051"/>
      <w:bookmarkEnd w:id="5052"/>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bookmarkStart w:id="5053" w:name="_PERM_MCCTEMPBM_CRPT48240250___2"/>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bookmarkEnd w:id="5053"/>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bookmarkStart w:id="5054" w:name="_PERM_MCCTEMPBM_CRPT48240251___2"/>
            <w:r w:rsidRPr="003B2883">
              <w:t>-</w:t>
            </w:r>
            <w:r w:rsidRPr="003B2883">
              <w:tab/>
              <w:t>POSITIONING_FAILED</w:t>
            </w:r>
          </w:p>
          <w:bookmarkEnd w:id="5054"/>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bookmarkStart w:id="5055" w:name="_PERM_MCCTEMPBM_CRPT48240252___2"/>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bookmarkEnd w:id="5055"/>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8481"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27E1CB"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FC4A87">
      <w:pPr>
        <w:pStyle w:val="Heading6"/>
        <w:rPr>
          <w:lang w:eastAsia="zh-CN"/>
        </w:rPr>
      </w:pPr>
      <w:bookmarkStart w:id="5056" w:name="_Toc25156583"/>
      <w:bookmarkStart w:id="5057" w:name="_Toc34124888"/>
      <w:bookmarkStart w:id="5058" w:name="_Toc43208019"/>
      <w:bookmarkStart w:id="5059" w:name="_Toc49857490"/>
      <w:bookmarkStart w:id="5060" w:name="_Toc56677335"/>
      <w:bookmarkStart w:id="5061" w:name="_Toc56696583"/>
      <w:bookmarkStart w:id="5062" w:name="_Toc81227940"/>
      <w:bookmarkStart w:id="5063" w:name="_Toc104238683"/>
      <w:bookmarkStart w:id="5064" w:name="_Toc104239140"/>
      <w:bookmarkStart w:id="5065" w:name="_Toc104388950"/>
      <w:bookmarkStart w:id="5066" w:name="_Toc183521648"/>
      <w:r w:rsidRPr="003B2883">
        <w:lastRenderedPageBreak/>
        <w:t>6.4.3.2.4.3</w:t>
      </w:r>
      <w:r w:rsidRPr="003B2883">
        <w:tab/>
        <w:t xml:space="preserve">Operation: </w:t>
      </w:r>
      <w:r w:rsidRPr="003B2883">
        <w:rPr>
          <w:lang w:eastAsia="zh-CN"/>
        </w:rPr>
        <w:t>provide-loc-info</w:t>
      </w:r>
      <w:bookmarkEnd w:id="5056"/>
      <w:r>
        <w:rPr>
          <w:lang w:eastAsia="zh-CN"/>
        </w:rPr>
        <w:t xml:space="preserve"> </w:t>
      </w:r>
      <w:r w:rsidRPr="003B2883">
        <w:rPr>
          <w:rFonts w:hint="eastAsia"/>
          <w:lang w:eastAsia="zh-CN"/>
        </w:rPr>
        <w:t>(POST)</w:t>
      </w:r>
      <w:bookmarkEnd w:id="5057"/>
      <w:bookmarkEnd w:id="5058"/>
      <w:bookmarkEnd w:id="5059"/>
      <w:bookmarkEnd w:id="5060"/>
      <w:bookmarkEnd w:id="5061"/>
      <w:bookmarkEnd w:id="5062"/>
      <w:bookmarkEnd w:id="5063"/>
      <w:bookmarkEnd w:id="5064"/>
      <w:bookmarkEnd w:id="5065"/>
      <w:bookmarkEnd w:id="5066"/>
    </w:p>
    <w:p w14:paraId="23A3C78E" w14:textId="77777777" w:rsidR="00602AC0" w:rsidRPr="003B2883" w:rsidRDefault="00602AC0" w:rsidP="00FC4A87">
      <w:pPr>
        <w:pStyle w:val="Heading7"/>
      </w:pPr>
      <w:bookmarkStart w:id="5067" w:name="_Toc43208020"/>
      <w:bookmarkStart w:id="5068" w:name="_Toc81227941"/>
      <w:bookmarkStart w:id="5069" w:name="_Toc183521649"/>
      <w:r w:rsidRPr="003B2883">
        <w:t>6.4.3.2.4.3.1</w:t>
      </w:r>
      <w:r w:rsidRPr="003B2883">
        <w:tab/>
        <w:t>Description</w:t>
      </w:r>
      <w:bookmarkEnd w:id="5067"/>
      <w:bookmarkEnd w:id="5068"/>
      <w:bookmarkEnd w:id="5069"/>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FC4A87">
      <w:pPr>
        <w:pStyle w:val="Heading7"/>
      </w:pPr>
      <w:bookmarkStart w:id="5070" w:name="_Toc43208021"/>
      <w:bookmarkStart w:id="5071" w:name="_Toc81227942"/>
      <w:bookmarkStart w:id="5072" w:name="_Toc183521650"/>
      <w:r w:rsidRPr="003B2883">
        <w:t>6.4.3.2.4.3.2</w:t>
      </w:r>
      <w:r w:rsidRPr="003B2883">
        <w:tab/>
        <w:t>Operation Definition</w:t>
      </w:r>
      <w:bookmarkEnd w:id="5070"/>
      <w:bookmarkEnd w:id="5071"/>
      <w:bookmarkEnd w:id="5072"/>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bookmarkStart w:id="5073" w:name="_PERM_MCCTEMPBM_CRPT48240253___7"/>
            <w:r w:rsidRPr="003B2883">
              <w:rPr>
                <w:rFonts w:ascii="Arial" w:hAnsi="Arial"/>
                <w:sz w:val="18"/>
              </w:rPr>
              <w:t>-</w:t>
            </w:r>
            <w:r w:rsidRPr="003B2883">
              <w:rPr>
                <w:rFonts w:ascii="Arial" w:hAnsi="Arial"/>
                <w:sz w:val="18"/>
              </w:rPr>
              <w:tab/>
              <w:t>UNSPECIFIED</w:t>
            </w:r>
          </w:p>
          <w:bookmarkEnd w:id="5073"/>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A59EDC"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lastRenderedPageBreak/>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01528"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FC4A87">
      <w:pPr>
        <w:pStyle w:val="Heading6"/>
        <w:rPr>
          <w:lang w:eastAsia="zh-CN"/>
        </w:rPr>
      </w:pPr>
      <w:bookmarkStart w:id="5074" w:name="_Toc25156584"/>
      <w:bookmarkStart w:id="5075" w:name="_Toc34124889"/>
      <w:bookmarkStart w:id="5076" w:name="_Toc43208022"/>
      <w:bookmarkStart w:id="5077" w:name="_Toc49857491"/>
      <w:bookmarkStart w:id="5078" w:name="_Toc56677336"/>
      <w:bookmarkStart w:id="5079" w:name="_Toc56696584"/>
      <w:bookmarkStart w:id="5080" w:name="_Toc81227943"/>
      <w:bookmarkStart w:id="5081" w:name="_Toc104238684"/>
      <w:bookmarkStart w:id="5082" w:name="_Toc104239141"/>
      <w:bookmarkStart w:id="5083" w:name="_Toc104388951"/>
      <w:bookmarkStart w:id="5084" w:name="_Toc183521651"/>
      <w:r w:rsidRPr="003B2883">
        <w:t>6.4.3.2.4.</w:t>
      </w:r>
      <w:r>
        <w:t>4</w:t>
      </w:r>
      <w:r w:rsidRPr="003B2883">
        <w:tab/>
        <w:t xml:space="preserve">Operation: </w:t>
      </w:r>
      <w:r>
        <w:rPr>
          <w:lang w:eastAsia="zh-CN"/>
        </w:rPr>
        <w:t>cancel</w:t>
      </w:r>
      <w:r w:rsidRPr="003B2883">
        <w:rPr>
          <w:lang w:eastAsia="zh-CN"/>
        </w:rPr>
        <w:t>-</w:t>
      </w:r>
      <w:r>
        <w:rPr>
          <w:lang w:eastAsia="zh-CN"/>
        </w:rPr>
        <w:t>pos-info</w:t>
      </w:r>
      <w:bookmarkEnd w:id="5074"/>
      <w:r>
        <w:rPr>
          <w:lang w:eastAsia="zh-CN"/>
        </w:rPr>
        <w:t xml:space="preserve"> </w:t>
      </w:r>
      <w:r w:rsidRPr="003B2883">
        <w:rPr>
          <w:rFonts w:hint="eastAsia"/>
          <w:lang w:eastAsia="zh-CN"/>
        </w:rPr>
        <w:t>(POST)</w:t>
      </w:r>
      <w:bookmarkEnd w:id="5075"/>
      <w:bookmarkEnd w:id="5076"/>
      <w:bookmarkEnd w:id="5077"/>
      <w:bookmarkEnd w:id="5078"/>
      <w:bookmarkEnd w:id="5079"/>
      <w:bookmarkEnd w:id="5080"/>
      <w:bookmarkEnd w:id="5081"/>
      <w:bookmarkEnd w:id="5082"/>
      <w:bookmarkEnd w:id="5083"/>
      <w:bookmarkEnd w:id="5084"/>
    </w:p>
    <w:p w14:paraId="294D66F8" w14:textId="77777777" w:rsidR="00602AC0" w:rsidRPr="003B2883" w:rsidRDefault="00602AC0" w:rsidP="00FC4A87">
      <w:pPr>
        <w:pStyle w:val="Heading7"/>
      </w:pPr>
      <w:bookmarkStart w:id="5085" w:name="_Toc43208023"/>
      <w:bookmarkStart w:id="5086" w:name="_Toc81227944"/>
      <w:bookmarkStart w:id="5087" w:name="_Toc183521652"/>
      <w:r w:rsidRPr="003B2883">
        <w:t>6.4.3.2.4.</w:t>
      </w:r>
      <w:r>
        <w:t>4</w:t>
      </w:r>
      <w:r w:rsidRPr="003B2883">
        <w:t>.1</w:t>
      </w:r>
      <w:r w:rsidRPr="003B2883">
        <w:tab/>
        <w:t>Description</w:t>
      </w:r>
      <w:bookmarkEnd w:id="5085"/>
      <w:bookmarkEnd w:id="5086"/>
      <w:bookmarkEnd w:id="5087"/>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FC4A87">
      <w:pPr>
        <w:pStyle w:val="Heading7"/>
      </w:pPr>
      <w:bookmarkStart w:id="5088" w:name="_Toc43208024"/>
      <w:bookmarkStart w:id="5089" w:name="_Toc81227945"/>
      <w:bookmarkStart w:id="5090" w:name="_Toc183521653"/>
      <w:r w:rsidRPr="003B2883">
        <w:t>6.4.3.2.4.</w:t>
      </w:r>
      <w:r>
        <w:t>4</w:t>
      </w:r>
      <w:r w:rsidRPr="003B2883">
        <w:t>.2</w:t>
      </w:r>
      <w:r w:rsidRPr="003B2883">
        <w:tab/>
        <w:t>Operation Definition</w:t>
      </w:r>
      <w:bookmarkEnd w:id="5088"/>
      <w:bookmarkEnd w:id="5089"/>
      <w:bookmarkEnd w:id="5090"/>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bookmarkStart w:id="5091" w:name="_PERM_MCCTEMPBM_CRPT48240254___2"/>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bookmarkEnd w:id="5091"/>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bookmarkStart w:id="5092" w:name="_PERM_MCCTEMPBM_CRPT48240255___2"/>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bookmarkEnd w:id="5092"/>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lastRenderedPageBreak/>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B0485"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28A16D"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9A30FA">
      <w:pPr>
        <w:pStyle w:val="Heading3"/>
      </w:pPr>
      <w:bookmarkStart w:id="5093" w:name="_Toc25156585"/>
      <w:bookmarkStart w:id="5094" w:name="_Toc34124890"/>
      <w:bookmarkStart w:id="5095" w:name="_Toc43208025"/>
      <w:bookmarkStart w:id="5096" w:name="_Toc49857492"/>
      <w:bookmarkStart w:id="5097" w:name="_Toc56677337"/>
      <w:bookmarkStart w:id="5098" w:name="_Toc56696585"/>
      <w:bookmarkStart w:id="5099" w:name="_Toc81227946"/>
      <w:bookmarkStart w:id="5100" w:name="_Toc104238685"/>
      <w:bookmarkStart w:id="5101" w:name="_Toc104239142"/>
      <w:bookmarkStart w:id="5102" w:name="_Toc104388952"/>
      <w:bookmarkStart w:id="5103" w:name="_Toc183521654"/>
      <w:r w:rsidRPr="003B2883">
        <w:t>6.4.4</w:t>
      </w:r>
      <w:r w:rsidRPr="003B2883">
        <w:tab/>
        <w:t>Custom Operations without associated resources</w:t>
      </w:r>
      <w:bookmarkEnd w:id="5093"/>
      <w:bookmarkEnd w:id="5094"/>
      <w:bookmarkEnd w:id="5095"/>
      <w:bookmarkEnd w:id="5096"/>
      <w:bookmarkEnd w:id="5097"/>
      <w:bookmarkEnd w:id="5098"/>
      <w:bookmarkEnd w:id="5099"/>
      <w:bookmarkEnd w:id="5100"/>
      <w:bookmarkEnd w:id="5101"/>
      <w:bookmarkEnd w:id="5102"/>
      <w:bookmarkEnd w:id="5103"/>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9A30FA">
      <w:pPr>
        <w:pStyle w:val="Heading3"/>
      </w:pPr>
      <w:bookmarkStart w:id="5104" w:name="_Toc25156586"/>
      <w:bookmarkStart w:id="5105" w:name="_Toc34124891"/>
      <w:bookmarkStart w:id="5106" w:name="_Toc43208026"/>
      <w:bookmarkStart w:id="5107" w:name="_Toc49857493"/>
      <w:bookmarkStart w:id="5108" w:name="_Toc56677338"/>
      <w:bookmarkStart w:id="5109" w:name="_Toc56696586"/>
      <w:bookmarkStart w:id="5110" w:name="_Toc81227947"/>
      <w:bookmarkStart w:id="5111" w:name="_Toc104238686"/>
      <w:bookmarkStart w:id="5112" w:name="_Toc104239143"/>
      <w:bookmarkStart w:id="5113" w:name="_Toc104388953"/>
      <w:bookmarkStart w:id="5114" w:name="_Toc183521655"/>
      <w:r w:rsidRPr="003B2883">
        <w:t>6.4.5</w:t>
      </w:r>
      <w:r w:rsidRPr="003B2883">
        <w:tab/>
        <w:t>Notifications</w:t>
      </w:r>
      <w:bookmarkEnd w:id="5104"/>
      <w:bookmarkEnd w:id="5105"/>
      <w:bookmarkEnd w:id="5106"/>
      <w:bookmarkEnd w:id="5107"/>
      <w:bookmarkEnd w:id="5108"/>
      <w:bookmarkEnd w:id="5109"/>
      <w:bookmarkEnd w:id="5110"/>
      <w:bookmarkEnd w:id="5111"/>
      <w:bookmarkEnd w:id="5112"/>
      <w:bookmarkEnd w:id="5113"/>
      <w:bookmarkEnd w:id="5114"/>
    </w:p>
    <w:p w14:paraId="4E7C95A6" w14:textId="77777777" w:rsidR="00602AC0" w:rsidRPr="003B2883" w:rsidRDefault="00602AC0" w:rsidP="009A30FA">
      <w:pPr>
        <w:pStyle w:val="Heading4"/>
      </w:pPr>
      <w:bookmarkStart w:id="5115" w:name="_Toc25156587"/>
      <w:bookmarkStart w:id="5116" w:name="_Toc34124892"/>
      <w:bookmarkStart w:id="5117" w:name="_Toc43208027"/>
      <w:bookmarkStart w:id="5118" w:name="_Toc49857494"/>
      <w:bookmarkStart w:id="5119" w:name="_Toc56677339"/>
      <w:bookmarkStart w:id="5120" w:name="_Toc56696587"/>
      <w:bookmarkStart w:id="5121" w:name="_Toc81227948"/>
      <w:bookmarkStart w:id="5122" w:name="_Toc104238687"/>
      <w:bookmarkStart w:id="5123" w:name="_Toc104239144"/>
      <w:bookmarkStart w:id="5124" w:name="_Toc104388954"/>
      <w:bookmarkStart w:id="5125" w:name="_Toc183521656"/>
      <w:r w:rsidRPr="003B2883">
        <w:t>6.4.5.1</w:t>
      </w:r>
      <w:r w:rsidRPr="003B2883">
        <w:tab/>
        <w:t>General</w:t>
      </w:r>
      <w:bookmarkEnd w:id="5115"/>
      <w:bookmarkEnd w:id="5116"/>
      <w:bookmarkEnd w:id="5117"/>
      <w:bookmarkEnd w:id="5118"/>
      <w:bookmarkEnd w:id="5119"/>
      <w:bookmarkEnd w:id="5120"/>
      <w:bookmarkEnd w:id="5121"/>
      <w:bookmarkEnd w:id="5122"/>
      <w:bookmarkEnd w:id="5123"/>
      <w:bookmarkEnd w:id="5124"/>
      <w:bookmarkEnd w:id="5125"/>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9A30FA">
      <w:pPr>
        <w:pStyle w:val="Heading4"/>
      </w:pPr>
      <w:bookmarkStart w:id="5126" w:name="_Toc25156588"/>
      <w:bookmarkStart w:id="5127" w:name="_Toc34124893"/>
      <w:bookmarkStart w:id="5128" w:name="_Toc43208028"/>
      <w:bookmarkStart w:id="5129" w:name="_Toc49857495"/>
      <w:bookmarkStart w:id="5130" w:name="_Toc56677340"/>
      <w:bookmarkStart w:id="5131" w:name="_Toc56696588"/>
      <w:bookmarkStart w:id="5132" w:name="_Toc81227949"/>
      <w:bookmarkStart w:id="5133" w:name="_Toc104238688"/>
      <w:bookmarkStart w:id="5134" w:name="_Toc104239145"/>
      <w:bookmarkStart w:id="5135" w:name="_Toc104388955"/>
      <w:bookmarkStart w:id="5136" w:name="_Toc183521657"/>
      <w:r w:rsidRPr="003B2883">
        <w:t>6.4.5.2</w:t>
      </w:r>
      <w:r w:rsidRPr="003B2883">
        <w:tab/>
        <w:t>Event Notify</w:t>
      </w:r>
      <w:bookmarkEnd w:id="5126"/>
      <w:bookmarkEnd w:id="5127"/>
      <w:bookmarkEnd w:id="5128"/>
      <w:bookmarkEnd w:id="5129"/>
      <w:bookmarkEnd w:id="5130"/>
      <w:bookmarkEnd w:id="5131"/>
      <w:bookmarkEnd w:id="5132"/>
      <w:bookmarkEnd w:id="5133"/>
      <w:bookmarkEnd w:id="5134"/>
      <w:bookmarkEnd w:id="5135"/>
      <w:bookmarkEnd w:id="5136"/>
    </w:p>
    <w:p w14:paraId="7E9166E0" w14:textId="77777777" w:rsidR="00602AC0" w:rsidRPr="003B2883" w:rsidRDefault="00602AC0" w:rsidP="009A30FA">
      <w:pPr>
        <w:pStyle w:val="Heading5"/>
      </w:pPr>
      <w:bookmarkStart w:id="5137" w:name="_Toc25156589"/>
      <w:bookmarkStart w:id="5138" w:name="_Toc34124894"/>
      <w:bookmarkStart w:id="5139" w:name="_Toc43208029"/>
      <w:bookmarkStart w:id="5140" w:name="_Toc49857496"/>
      <w:bookmarkStart w:id="5141" w:name="_Toc56677341"/>
      <w:bookmarkStart w:id="5142" w:name="_Toc56696589"/>
      <w:bookmarkStart w:id="5143" w:name="_Toc81227950"/>
      <w:bookmarkStart w:id="5144" w:name="_Toc104238689"/>
      <w:bookmarkStart w:id="5145" w:name="_Toc104239146"/>
      <w:bookmarkStart w:id="5146" w:name="_Toc104388956"/>
      <w:bookmarkStart w:id="5147" w:name="_Toc183521658"/>
      <w:r w:rsidRPr="003B2883">
        <w:t>6.4.5.</w:t>
      </w:r>
      <w:r w:rsidRPr="003B2883">
        <w:rPr>
          <w:lang w:eastAsia="zh-CN"/>
        </w:rPr>
        <w:t>2</w:t>
      </w:r>
      <w:r w:rsidRPr="003B2883">
        <w:t>.1</w:t>
      </w:r>
      <w:r w:rsidRPr="003B2883">
        <w:tab/>
        <w:t>Description</w:t>
      </w:r>
      <w:bookmarkEnd w:id="5137"/>
      <w:bookmarkEnd w:id="5138"/>
      <w:bookmarkEnd w:id="5139"/>
      <w:bookmarkEnd w:id="5140"/>
      <w:bookmarkEnd w:id="5141"/>
      <w:bookmarkEnd w:id="5142"/>
      <w:bookmarkEnd w:id="5143"/>
      <w:bookmarkEnd w:id="5144"/>
      <w:bookmarkEnd w:id="5145"/>
      <w:bookmarkEnd w:id="5146"/>
      <w:bookmarkEnd w:id="5147"/>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9A30FA">
      <w:pPr>
        <w:pStyle w:val="Heading5"/>
      </w:pPr>
      <w:bookmarkStart w:id="5148" w:name="_Toc25156590"/>
      <w:bookmarkStart w:id="5149" w:name="_Toc34124895"/>
      <w:bookmarkStart w:id="5150" w:name="_Toc43208030"/>
      <w:bookmarkStart w:id="5151" w:name="_Toc49857497"/>
      <w:bookmarkStart w:id="5152" w:name="_Toc56677342"/>
      <w:bookmarkStart w:id="5153" w:name="_Toc56696590"/>
      <w:bookmarkStart w:id="5154" w:name="_Toc81227951"/>
      <w:bookmarkStart w:id="5155" w:name="_Toc104238690"/>
      <w:bookmarkStart w:id="5156" w:name="_Toc104239147"/>
      <w:bookmarkStart w:id="5157" w:name="_Toc104388957"/>
      <w:bookmarkStart w:id="5158" w:name="_Toc183521659"/>
      <w:r w:rsidRPr="003B2883">
        <w:t>6.4.5.</w:t>
      </w:r>
      <w:r w:rsidRPr="003B2883">
        <w:rPr>
          <w:lang w:eastAsia="zh-CN"/>
        </w:rPr>
        <w:t>2</w:t>
      </w:r>
      <w:r w:rsidRPr="003B2883">
        <w:t>.2</w:t>
      </w:r>
      <w:r w:rsidRPr="003B2883">
        <w:tab/>
        <w:t>Notification Definition</w:t>
      </w:r>
      <w:bookmarkEnd w:id="5148"/>
      <w:bookmarkEnd w:id="5149"/>
      <w:bookmarkEnd w:id="5150"/>
      <w:bookmarkEnd w:id="5151"/>
      <w:bookmarkEnd w:id="5152"/>
      <w:bookmarkEnd w:id="5153"/>
      <w:bookmarkEnd w:id="5154"/>
      <w:bookmarkEnd w:id="5155"/>
      <w:bookmarkEnd w:id="5156"/>
      <w:bookmarkEnd w:id="5157"/>
      <w:bookmarkEnd w:id="5158"/>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9A30FA">
      <w:pPr>
        <w:pStyle w:val="Heading5"/>
      </w:pPr>
      <w:bookmarkStart w:id="5159" w:name="_Toc25156591"/>
      <w:bookmarkStart w:id="5160" w:name="_Toc34124896"/>
      <w:bookmarkStart w:id="5161" w:name="_Toc43208031"/>
      <w:bookmarkStart w:id="5162" w:name="_Toc49857498"/>
      <w:bookmarkStart w:id="5163" w:name="_Toc56677343"/>
      <w:bookmarkStart w:id="5164" w:name="_Toc56696591"/>
      <w:bookmarkStart w:id="5165" w:name="_Toc81227952"/>
      <w:bookmarkStart w:id="5166" w:name="_Toc104238691"/>
      <w:bookmarkStart w:id="5167" w:name="_Toc104239148"/>
      <w:bookmarkStart w:id="5168" w:name="_Toc104388958"/>
      <w:bookmarkStart w:id="5169" w:name="_Toc183521660"/>
      <w:r w:rsidRPr="003B2883">
        <w:t>6.4.5.</w:t>
      </w:r>
      <w:r w:rsidRPr="003B2883">
        <w:rPr>
          <w:lang w:eastAsia="zh-CN"/>
        </w:rPr>
        <w:t>2</w:t>
      </w:r>
      <w:r w:rsidRPr="003B2883">
        <w:t>.3</w:t>
      </w:r>
      <w:r w:rsidRPr="003B2883">
        <w:tab/>
        <w:t>Notification Standard Methods</w:t>
      </w:r>
      <w:bookmarkEnd w:id="5159"/>
      <w:bookmarkEnd w:id="5160"/>
      <w:bookmarkEnd w:id="5161"/>
      <w:bookmarkEnd w:id="5162"/>
      <w:bookmarkEnd w:id="5163"/>
      <w:bookmarkEnd w:id="5164"/>
      <w:bookmarkEnd w:id="5165"/>
      <w:bookmarkEnd w:id="5166"/>
      <w:bookmarkEnd w:id="5167"/>
      <w:bookmarkEnd w:id="5168"/>
      <w:bookmarkEnd w:id="5169"/>
    </w:p>
    <w:p w14:paraId="1CE775A9" w14:textId="77777777" w:rsidR="00602AC0" w:rsidRPr="003B2883" w:rsidRDefault="00602AC0" w:rsidP="00FC4A87">
      <w:pPr>
        <w:pStyle w:val="Heading6"/>
      </w:pPr>
      <w:bookmarkStart w:id="5170" w:name="_Toc25156592"/>
      <w:bookmarkStart w:id="5171" w:name="_Toc34124897"/>
      <w:bookmarkStart w:id="5172" w:name="_Toc43208032"/>
      <w:bookmarkStart w:id="5173" w:name="_Toc49857499"/>
      <w:bookmarkStart w:id="5174" w:name="_Toc56677344"/>
      <w:bookmarkStart w:id="5175" w:name="_Toc56696592"/>
      <w:bookmarkStart w:id="5176" w:name="_Toc81227953"/>
      <w:bookmarkStart w:id="5177" w:name="_Toc183521661"/>
      <w:r w:rsidRPr="003B2883">
        <w:t>6.4.5.2.3.1</w:t>
      </w:r>
      <w:r w:rsidRPr="003B2883">
        <w:tab/>
      </w:r>
      <w:r w:rsidRPr="003B2883">
        <w:rPr>
          <w:rFonts w:hint="eastAsia"/>
        </w:rPr>
        <w:t>POST</w:t>
      </w:r>
      <w:bookmarkEnd w:id="5170"/>
      <w:bookmarkEnd w:id="5171"/>
      <w:bookmarkEnd w:id="5172"/>
      <w:bookmarkEnd w:id="5173"/>
      <w:bookmarkEnd w:id="5174"/>
      <w:bookmarkEnd w:id="5175"/>
      <w:bookmarkEnd w:id="5176"/>
      <w:bookmarkEnd w:id="5177"/>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lastRenderedPageBreak/>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14B80"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68E3B4D" w14:textId="77777777" w:rsidR="0009536C" w:rsidRPr="001B04C8" w:rsidRDefault="0009536C"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9A30FA">
      <w:pPr>
        <w:pStyle w:val="Heading3"/>
      </w:pPr>
      <w:bookmarkStart w:id="5178" w:name="_Toc25156593"/>
      <w:bookmarkStart w:id="5179" w:name="_Toc34124898"/>
      <w:bookmarkStart w:id="5180" w:name="_Toc43208033"/>
      <w:bookmarkStart w:id="5181" w:name="_Toc49857500"/>
      <w:bookmarkStart w:id="5182" w:name="_Toc56677345"/>
      <w:bookmarkStart w:id="5183" w:name="_Toc56696593"/>
      <w:bookmarkStart w:id="5184" w:name="_Toc81227954"/>
      <w:bookmarkStart w:id="5185" w:name="_Toc104238692"/>
      <w:bookmarkStart w:id="5186" w:name="_Toc104239149"/>
      <w:bookmarkStart w:id="5187" w:name="_Toc104388959"/>
      <w:bookmarkStart w:id="5188" w:name="_Toc183521662"/>
      <w:r w:rsidRPr="003B2883">
        <w:t>6.4.6</w:t>
      </w:r>
      <w:r w:rsidRPr="003B2883">
        <w:tab/>
        <w:t>Data Model</w:t>
      </w:r>
      <w:bookmarkEnd w:id="5178"/>
      <w:bookmarkEnd w:id="5179"/>
      <w:bookmarkEnd w:id="5180"/>
      <w:bookmarkEnd w:id="5181"/>
      <w:bookmarkEnd w:id="5182"/>
      <w:bookmarkEnd w:id="5183"/>
      <w:bookmarkEnd w:id="5184"/>
      <w:bookmarkEnd w:id="5185"/>
      <w:bookmarkEnd w:id="5186"/>
      <w:bookmarkEnd w:id="5187"/>
      <w:bookmarkEnd w:id="5188"/>
    </w:p>
    <w:p w14:paraId="116B7220" w14:textId="77777777" w:rsidR="00602AC0" w:rsidRPr="003B2883" w:rsidRDefault="00602AC0" w:rsidP="009A30FA">
      <w:pPr>
        <w:pStyle w:val="Heading4"/>
      </w:pPr>
      <w:bookmarkStart w:id="5189" w:name="_Toc25156594"/>
      <w:bookmarkStart w:id="5190" w:name="_Toc34124899"/>
      <w:bookmarkStart w:id="5191" w:name="_Toc43208034"/>
      <w:bookmarkStart w:id="5192" w:name="_Toc49857501"/>
      <w:bookmarkStart w:id="5193" w:name="_Toc56677346"/>
      <w:bookmarkStart w:id="5194" w:name="_Toc56696594"/>
      <w:bookmarkStart w:id="5195" w:name="_Toc81227955"/>
      <w:bookmarkStart w:id="5196" w:name="_Toc104238693"/>
      <w:bookmarkStart w:id="5197" w:name="_Toc104239150"/>
      <w:bookmarkStart w:id="5198" w:name="_Toc104388960"/>
      <w:bookmarkStart w:id="5199" w:name="_Toc183521663"/>
      <w:r w:rsidRPr="003B2883">
        <w:t>6.4.6.1</w:t>
      </w:r>
      <w:r w:rsidRPr="003B2883">
        <w:tab/>
        <w:t>General</w:t>
      </w:r>
      <w:bookmarkEnd w:id="5189"/>
      <w:bookmarkEnd w:id="5190"/>
      <w:bookmarkEnd w:id="5191"/>
      <w:bookmarkEnd w:id="5192"/>
      <w:bookmarkEnd w:id="5193"/>
      <w:bookmarkEnd w:id="5194"/>
      <w:bookmarkEnd w:id="5195"/>
      <w:bookmarkEnd w:id="5196"/>
      <w:bookmarkEnd w:id="5197"/>
      <w:bookmarkEnd w:id="5198"/>
      <w:bookmarkEnd w:id="5199"/>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2715FF">
            <w:pPr>
              <w:pStyle w:val="TAL"/>
            </w:pPr>
            <w:r w:rsidRPr="002715FF">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2715FF">
            <w:pPr>
              <w:pStyle w:val="TAL"/>
              <w:rPr>
                <w:rFonts w:cs="Arial"/>
                <w:szCs w:val="18"/>
              </w:rPr>
            </w:pPr>
            <w:r w:rsidRPr="002715FF">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2715FF">
            <w:pPr>
              <w:pStyle w:val="TAL"/>
              <w:rPr>
                <w:lang w:val="en-US"/>
              </w:rPr>
            </w:pPr>
            <w:r w:rsidRPr="002715FF">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2715FF">
            <w:pPr>
              <w:pStyle w:val="TAL"/>
            </w:pPr>
            <w:r w:rsidRPr="002715FF">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2715FF">
            <w:pPr>
              <w:pStyle w:val="TAL"/>
            </w:pPr>
            <w:r w:rsidRPr="002715FF">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2715FF">
            <w:pPr>
              <w:pStyle w:val="TAL"/>
            </w:pPr>
            <w:r w:rsidRPr="002715FF">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2715FF">
            <w:pPr>
              <w:pStyle w:val="TAL"/>
              <w:rPr>
                <w:lang w:eastAsia="zh-CN"/>
              </w:rPr>
            </w:pPr>
            <w:r w:rsidRPr="002715F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2715FF">
            <w:pPr>
              <w:pStyle w:val="TAL"/>
            </w:pPr>
            <w:r w:rsidRPr="002715FF">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2715FF">
            <w:pPr>
              <w:pStyle w:val="TAL"/>
            </w:pPr>
            <w:r w:rsidRPr="002715FF">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2715FF">
            <w:pPr>
              <w:pStyle w:val="TAL"/>
            </w:pPr>
            <w:r w:rsidRPr="002715FF">
              <w:t>Usage of each non-GANSS 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2715FF">
            <w:pPr>
              <w:pStyle w:val="TAL"/>
            </w:pPr>
            <w:r w:rsidRPr="002715FF">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2715FF">
            <w:pPr>
              <w:pStyle w:val="TAL"/>
            </w:pPr>
            <w:r w:rsidRPr="002715FF">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2715FF">
            <w:pPr>
              <w:pStyle w:val="TAL"/>
            </w:pPr>
            <w:r w:rsidRPr="002715FF">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2715FF">
            <w:pPr>
              <w:pStyle w:val="TAL"/>
            </w:pPr>
            <w:r w:rsidRPr="002715F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2715FF">
            <w:pPr>
              <w:pStyle w:val="TAL"/>
            </w:pPr>
            <w:r w:rsidRPr="002715FF">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2715FF">
            <w:pPr>
              <w:pStyle w:val="TAL"/>
            </w:pPr>
            <w:r w:rsidRPr="002715FF">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2715FF">
            <w:pPr>
              <w:pStyle w:val="TAL"/>
            </w:pPr>
            <w:r w:rsidRPr="002715FF">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r w:rsidR="00253A28" w:rsidRPr="003B2883" w14:paraId="255913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27F7D2" w14:textId="3C4AC8EE" w:rsidR="00253A28" w:rsidRDefault="00253A28" w:rsidP="00253A28">
            <w:pPr>
              <w:pStyle w:val="TAL"/>
            </w:pPr>
            <w:r>
              <w:t>E164Number</w:t>
            </w:r>
          </w:p>
        </w:tc>
        <w:tc>
          <w:tcPr>
            <w:tcW w:w="2048" w:type="dxa"/>
            <w:tcBorders>
              <w:top w:val="single" w:sz="4" w:space="0" w:color="auto"/>
              <w:left w:val="single" w:sz="4" w:space="0" w:color="auto"/>
              <w:bottom w:val="single" w:sz="4" w:space="0" w:color="auto"/>
              <w:right w:val="single" w:sz="4" w:space="0" w:color="auto"/>
            </w:tcBorders>
          </w:tcPr>
          <w:p w14:paraId="055B2136" w14:textId="1C0B1633" w:rsidR="00253A28" w:rsidRDefault="00253A28" w:rsidP="00253A28">
            <w:pPr>
              <w:pStyle w:val="TAL"/>
            </w:pPr>
            <w:r>
              <w:t>3GPP TS 29.503 [35]</w:t>
            </w:r>
          </w:p>
        </w:tc>
        <w:tc>
          <w:tcPr>
            <w:tcW w:w="3407" w:type="dxa"/>
            <w:tcBorders>
              <w:top w:val="single" w:sz="4" w:space="0" w:color="auto"/>
              <w:left w:val="single" w:sz="4" w:space="0" w:color="auto"/>
              <w:bottom w:val="single" w:sz="4" w:space="0" w:color="auto"/>
              <w:right w:val="single" w:sz="4" w:space="0" w:color="auto"/>
            </w:tcBorders>
          </w:tcPr>
          <w:p w14:paraId="1415DA01" w14:textId="705F5DCB" w:rsidR="00253A28" w:rsidRDefault="00253A28" w:rsidP="00253A28">
            <w:pPr>
              <w:pStyle w:val="TAL"/>
              <w:rPr>
                <w:rFonts w:cs="Arial"/>
                <w:szCs w:val="18"/>
                <w:lang w:eastAsia="zh-CN"/>
              </w:rPr>
            </w:pPr>
            <w:r>
              <w:t>The E.164 number.</w:t>
            </w:r>
          </w:p>
        </w:tc>
      </w:tr>
    </w:tbl>
    <w:p w14:paraId="5F46AAD3" w14:textId="77777777" w:rsidR="00602AC0" w:rsidRPr="003B2883" w:rsidRDefault="00602AC0" w:rsidP="00602AC0"/>
    <w:p w14:paraId="35144522" w14:textId="77777777" w:rsidR="00602AC0" w:rsidRPr="003B2883" w:rsidRDefault="00602AC0" w:rsidP="009A30FA">
      <w:pPr>
        <w:pStyle w:val="Heading4"/>
        <w:rPr>
          <w:lang w:val="en-US"/>
        </w:rPr>
      </w:pPr>
      <w:bookmarkStart w:id="5200" w:name="_Toc25156595"/>
      <w:bookmarkStart w:id="5201" w:name="_Toc34124900"/>
      <w:bookmarkStart w:id="5202" w:name="_Toc43208035"/>
      <w:bookmarkStart w:id="5203" w:name="_Toc49857502"/>
      <w:bookmarkStart w:id="5204" w:name="_Toc56677347"/>
      <w:bookmarkStart w:id="5205" w:name="_Toc56696595"/>
      <w:bookmarkStart w:id="5206" w:name="_Toc81227956"/>
      <w:bookmarkStart w:id="5207" w:name="_Toc104238694"/>
      <w:bookmarkStart w:id="5208" w:name="_Toc104239151"/>
      <w:bookmarkStart w:id="5209" w:name="_Toc104388961"/>
      <w:bookmarkStart w:id="5210" w:name="_Toc183521664"/>
      <w:r w:rsidRPr="003B2883">
        <w:rPr>
          <w:lang w:val="en-US"/>
        </w:rPr>
        <w:t>6.4.6.2</w:t>
      </w:r>
      <w:r w:rsidRPr="003B2883">
        <w:rPr>
          <w:lang w:val="en-US"/>
        </w:rPr>
        <w:tab/>
        <w:t>Structured data types</w:t>
      </w:r>
      <w:bookmarkEnd w:id="5200"/>
      <w:bookmarkEnd w:id="5201"/>
      <w:bookmarkEnd w:id="5202"/>
      <w:bookmarkEnd w:id="5203"/>
      <w:bookmarkEnd w:id="5204"/>
      <w:bookmarkEnd w:id="5205"/>
      <w:bookmarkEnd w:id="5206"/>
      <w:bookmarkEnd w:id="5207"/>
      <w:bookmarkEnd w:id="5208"/>
      <w:bookmarkEnd w:id="5209"/>
      <w:bookmarkEnd w:id="5210"/>
    </w:p>
    <w:p w14:paraId="65ACF314" w14:textId="77777777" w:rsidR="00602AC0" w:rsidRPr="003B2883" w:rsidRDefault="00602AC0" w:rsidP="009A30FA">
      <w:pPr>
        <w:pStyle w:val="Heading5"/>
      </w:pPr>
      <w:bookmarkStart w:id="5211" w:name="_Toc25156596"/>
      <w:bookmarkStart w:id="5212" w:name="_Toc34124901"/>
      <w:bookmarkStart w:id="5213" w:name="_Toc43208036"/>
      <w:bookmarkStart w:id="5214" w:name="_Toc49857503"/>
      <w:bookmarkStart w:id="5215" w:name="_Toc56677348"/>
      <w:bookmarkStart w:id="5216" w:name="_Toc56696596"/>
      <w:bookmarkStart w:id="5217" w:name="_Toc81227957"/>
      <w:bookmarkStart w:id="5218" w:name="_Toc104238695"/>
      <w:bookmarkStart w:id="5219" w:name="_Toc104239152"/>
      <w:bookmarkStart w:id="5220" w:name="_Toc104388962"/>
      <w:bookmarkStart w:id="5221" w:name="_Toc183521665"/>
      <w:r w:rsidRPr="003B2883">
        <w:t>6.4.6.2.1</w:t>
      </w:r>
      <w:r w:rsidRPr="003B2883">
        <w:tab/>
        <w:t>Introduction</w:t>
      </w:r>
      <w:bookmarkEnd w:id="5211"/>
      <w:bookmarkEnd w:id="5212"/>
      <w:bookmarkEnd w:id="5213"/>
      <w:bookmarkEnd w:id="5214"/>
      <w:bookmarkEnd w:id="5215"/>
      <w:bookmarkEnd w:id="5216"/>
      <w:bookmarkEnd w:id="5217"/>
      <w:bookmarkEnd w:id="5218"/>
      <w:bookmarkEnd w:id="5219"/>
      <w:bookmarkEnd w:id="5220"/>
      <w:bookmarkEnd w:id="5221"/>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9A30FA">
      <w:pPr>
        <w:pStyle w:val="Heading5"/>
      </w:pPr>
      <w:bookmarkStart w:id="5222" w:name="_Toc25156597"/>
      <w:bookmarkStart w:id="5223" w:name="_Toc34124902"/>
      <w:bookmarkStart w:id="5224" w:name="_Toc43208037"/>
      <w:bookmarkStart w:id="5225" w:name="_Toc49857504"/>
      <w:bookmarkStart w:id="5226" w:name="_Toc56677349"/>
      <w:bookmarkStart w:id="5227" w:name="_Toc56696597"/>
      <w:bookmarkStart w:id="5228" w:name="_Toc81227958"/>
      <w:bookmarkStart w:id="5229" w:name="_Toc104238696"/>
      <w:bookmarkStart w:id="5230" w:name="_Toc104239153"/>
      <w:bookmarkStart w:id="5231" w:name="_Toc104388963"/>
      <w:bookmarkStart w:id="5232" w:name="_Toc183521666"/>
      <w:r w:rsidRPr="003B2883">
        <w:lastRenderedPageBreak/>
        <w:t>6.4.6.2.2</w:t>
      </w:r>
      <w:r w:rsidRPr="003B2883">
        <w:tab/>
        <w:t xml:space="preserve">Type: </w:t>
      </w:r>
      <w:r w:rsidRPr="003B2883">
        <w:rPr>
          <w:lang w:eastAsia="zh-CN"/>
        </w:rPr>
        <w:t>RequestPosInfo</w:t>
      </w:r>
      <w:bookmarkEnd w:id="5222"/>
      <w:bookmarkEnd w:id="5223"/>
      <w:bookmarkEnd w:id="5224"/>
      <w:bookmarkEnd w:id="5225"/>
      <w:bookmarkEnd w:id="5226"/>
      <w:bookmarkEnd w:id="5227"/>
      <w:bookmarkEnd w:id="5228"/>
      <w:bookmarkEnd w:id="5229"/>
      <w:bookmarkEnd w:id="5230"/>
      <w:bookmarkEnd w:id="5231"/>
      <w:bookmarkEnd w:id="5232"/>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2715FF">
            <w:pPr>
              <w:pStyle w:val="TAL"/>
            </w:pPr>
            <w:r w:rsidRPr="002715FF">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2715FF">
            <w:pPr>
              <w:pStyle w:val="TAC"/>
            </w:pPr>
            <w:r w:rsidRPr="002715FF">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2715FF">
            <w:pPr>
              <w:pStyle w:val="TAL"/>
            </w:pPr>
            <w:r w:rsidRPr="002715FF">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2715FF">
            <w:pPr>
              <w:pStyle w:val="TAL"/>
            </w:pPr>
            <w:r w:rsidRPr="002715FF">
              <w:t xml:space="preserve">This IE </w:t>
            </w:r>
            <w:r w:rsidRPr="002715FF">
              <w:rPr>
                <w:rFonts w:hint="eastAsia"/>
              </w:rPr>
              <w:t xml:space="preserve">shall </w:t>
            </w:r>
            <w:r w:rsidRPr="002715FF">
              <w:t>contain the type of location measurement requested, such as current location,</w:t>
            </w:r>
            <w:r w:rsidR="009047F6" w:rsidRPr="002715FF">
              <w:t xml:space="preserve">current or </w:t>
            </w:r>
            <w:r w:rsidRPr="002715FF">
              <w:t>last known location, deferred location, etc.</w:t>
            </w:r>
          </w:p>
          <w:p w14:paraId="0952A155" w14:textId="77777777" w:rsidR="00C12C3F" w:rsidRPr="003B2883" w:rsidRDefault="00C12C3F" w:rsidP="002715FF">
            <w:pPr>
              <w:pStyle w:val="TAL"/>
            </w:pPr>
            <w:r w:rsidRPr="002715FF">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2715FF">
            <w:pPr>
              <w:pStyle w:val="TAL"/>
            </w:pPr>
            <w:r w:rsidRPr="002715FF">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2715FF">
            <w:pPr>
              <w:pStyle w:val="TAC"/>
              <w:rPr>
                <w:lang w:eastAsia="zh-CN"/>
              </w:rPr>
            </w:pPr>
            <w:r w:rsidRPr="002715FF">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2715FF">
            <w:pPr>
              <w:pStyle w:val="TAL"/>
              <w:rPr>
                <w:lang w:eastAsia="zh-CN"/>
              </w:rPr>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2715FF">
            <w:pPr>
              <w:pStyle w:val="TAL"/>
            </w:pPr>
            <w:r w:rsidRPr="002715FF">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2715FF">
            <w:pPr>
              <w:pStyle w:val="TAL"/>
            </w:pPr>
            <w:r w:rsidRPr="002715FF">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2715FF">
            <w:pPr>
              <w:pStyle w:val="TAC"/>
            </w:pPr>
            <w:r w:rsidRPr="002715FF">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2715FF">
            <w:pPr>
              <w:pStyle w:val="TAL"/>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2E57196B"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9A30FA">
      <w:pPr>
        <w:pStyle w:val="Heading5"/>
      </w:pPr>
      <w:bookmarkStart w:id="5233" w:name="_Toc25156598"/>
      <w:bookmarkStart w:id="5234" w:name="_Toc34124903"/>
      <w:bookmarkStart w:id="5235" w:name="_Toc43208038"/>
      <w:bookmarkStart w:id="5236" w:name="_Toc49857505"/>
      <w:bookmarkStart w:id="5237" w:name="_Toc56677350"/>
      <w:bookmarkStart w:id="5238" w:name="_Toc56696598"/>
      <w:bookmarkStart w:id="5239" w:name="_Toc81227959"/>
      <w:bookmarkStart w:id="5240" w:name="_Toc104238697"/>
      <w:bookmarkStart w:id="5241" w:name="_Toc104239154"/>
      <w:bookmarkStart w:id="5242" w:name="_Toc104388964"/>
      <w:bookmarkStart w:id="5243" w:name="_Toc183521667"/>
      <w:r w:rsidRPr="003B2883">
        <w:lastRenderedPageBreak/>
        <w:t>6.4.6.2.3</w:t>
      </w:r>
      <w:r w:rsidRPr="003B2883">
        <w:tab/>
        <w:t xml:space="preserve">Type: </w:t>
      </w:r>
      <w:r w:rsidRPr="003B2883">
        <w:rPr>
          <w:lang w:eastAsia="zh-CN"/>
        </w:rPr>
        <w:t>ProvidePosInfo</w:t>
      </w:r>
      <w:bookmarkEnd w:id="5233"/>
      <w:bookmarkEnd w:id="5234"/>
      <w:bookmarkEnd w:id="5235"/>
      <w:bookmarkEnd w:id="5236"/>
      <w:bookmarkEnd w:id="5237"/>
      <w:bookmarkEnd w:id="5238"/>
      <w:bookmarkEnd w:id="5239"/>
      <w:bookmarkEnd w:id="5240"/>
      <w:bookmarkEnd w:id="5241"/>
      <w:bookmarkEnd w:id="5242"/>
      <w:bookmarkEnd w:id="5243"/>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C9263C">
            <w:pPr>
              <w:pStyle w:val="TAH"/>
            </w:pPr>
            <w:r w:rsidRPr="00C9263C">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2715FF">
            <w:pPr>
              <w:pStyle w:val="TAL"/>
            </w:pPr>
            <w:r w:rsidRPr="002715FF">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2715FF">
            <w:pPr>
              <w:pStyle w:val="TAL"/>
            </w:pPr>
            <w:r w:rsidRPr="002715FF">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2715FF">
            <w:pPr>
              <w:pStyle w:val="TAL"/>
            </w:pPr>
            <w:r w:rsidRPr="002715FF">
              <w:t>If present, this IE shall indicate the usage of each non- GANSS 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2715FF">
            <w:pPr>
              <w:pStyle w:val="TAL"/>
            </w:pPr>
            <w:r w:rsidRPr="002715FF">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2715FF">
            <w:pPr>
              <w:pStyle w:val="TAL"/>
            </w:pPr>
            <w:r w:rsidRPr="002715FF">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bookmarkStart w:id="5244" w:name="_PERM_MCCTEMPBM_CRPT48240307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bookmarkEnd w:id="5244"/>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2715FF">
            <w:pPr>
              <w:pStyle w:val="TAL"/>
            </w:pPr>
            <w:r w:rsidRPr="002715FF">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2715FF">
            <w:pPr>
              <w:pStyle w:val="TAL"/>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2715FF">
            <w:pPr>
              <w:pStyle w:val="TAL"/>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2715FF">
            <w:pPr>
              <w:pStyle w:val="TAL"/>
            </w:pPr>
            <w:r w:rsidRPr="002715FF">
              <w:rPr>
                <w:rFonts w:hint="eastAsia"/>
              </w:rPr>
              <w:t>LocationPrivacyVerResult</w:t>
            </w:r>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9A30FA">
      <w:pPr>
        <w:pStyle w:val="Heading5"/>
      </w:pPr>
      <w:bookmarkStart w:id="5245" w:name="_Toc25156599"/>
      <w:bookmarkStart w:id="5246" w:name="_Toc34124904"/>
      <w:bookmarkStart w:id="5247" w:name="_Toc43208039"/>
      <w:bookmarkStart w:id="5248" w:name="_Toc49857506"/>
      <w:bookmarkStart w:id="5249" w:name="_Toc56677351"/>
      <w:bookmarkStart w:id="5250" w:name="_Toc56696599"/>
      <w:bookmarkStart w:id="5251" w:name="_Toc81227960"/>
      <w:bookmarkStart w:id="5252" w:name="_Toc104238698"/>
      <w:bookmarkStart w:id="5253" w:name="_Toc104239155"/>
      <w:bookmarkStart w:id="5254" w:name="_Toc104388965"/>
      <w:bookmarkStart w:id="5255" w:name="_Toc183521668"/>
      <w:r w:rsidRPr="003B2883">
        <w:lastRenderedPageBreak/>
        <w:t>6.4.6.2.4</w:t>
      </w:r>
      <w:r w:rsidRPr="003B2883">
        <w:tab/>
        <w:t>Type: Notified</w:t>
      </w:r>
      <w:r w:rsidRPr="003B2883">
        <w:rPr>
          <w:lang w:eastAsia="zh-CN"/>
        </w:rPr>
        <w:t>PosInfo</w:t>
      </w:r>
      <w:bookmarkEnd w:id="5245"/>
      <w:bookmarkEnd w:id="5246"/>
      <w:bookmarkEnd w:id="5247"/>
      <w:bookmarkEnd w:id="5248"/>
      <w:bookmarkEnd w:id="5249"/>
      <w:bookmarkEnd w:id="5250"/>
      <w:bookmarkEnd w:id="5251"/>
      <w:bookmarkEnd w:id="5252"/>
      <w:bookmarkEnd w:id="5253"/>
      <w:bookmarkEnd w:id="5254"/>
      <w:bookmarkEnd w:id="5255"/>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C9263C">
            <w:pPr>
              <w:pStyle w:val="TAH"/>
            </w:pPr>
            <w:r w:rsidRPr="00C9263C">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2715FF">
            <w:pPr>
              <w:pStyle w:val="TAL"/>
            </w:pPr>
            <w:r w:rsidRPr="002715FF">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2715FF">
            <w:pPr>
              <w:pStyle w:val="TAC"/>
            </w:pPr>
            <w:r w:rsidRPr="002715FF">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2715FF">
            <w:pPr>
              <w:pStyle w:val="TAL"/>
            </w:pPr>
            <w:r w:rsidRPr="002715FF">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2715FF">
            <w:pPr>
              <w:pStyle w:val="TAL"/>
              <w:rPr>
                <w:lang w:eastAsia="zh-CN"/>
              </w:rPr>
            </w:pPr>
            <w:r w:rsidRPr="002715FF">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2715FF">
            <w:pPr>
              <w:pStyle w:val="TAL"/>
              <w:rPr>
                <w:lang w:eastAsia="zh-CN"/>
              </w:rPr>
            </w:pPr>
            <w:r w:rsidRPr="002715FF">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2715FF">
            <w:pPr>
              <w:pStyle w:val="TAL"/>
            </w:pPr>
            <w:r w:rsidRPr="002715FF">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2715FF">
            <w:pPr>
              <w:pStyle w:val="TAC"/>
            </w:pPr>
            <w:r w:rsidRPr="002715FF">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2715FF">
            <w:pPr>
              <w:pStyle w:val="TAL"/>
            </w:pPr>
            <w:r w:rsidRPr="002715FF">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2715FF">
            <w:pPr>
              <w:pStyle w:val="TAL"/>
              <w:rPr>
                <w:lang w:eastAsia="zh-CN"/>
              </w:rPr>
            </w:pPr>
            <w:r w:rsidRPr="002715FF">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C9263C">
            <w:pPr>
              <w:pStyle w:val="TAL"/>
              <w:rPr>
                <w:lang w:eastAsia="zh-CN"/>
              </w:rPr>
            </w:pPr>
            <w:r w:rsidRPr="00C9263C">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C9263C">
            <w:pPr>
              <w:pStyle w:val="TAL"/>
            </w:pPr>
            <w:r w:rsidRPr="00C9263C">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C9263C">
            <w:pPr>
              <w:pStyle w:val="TAL"/>
              <w:rPr>
                <w:lang w:val="en-US"/>
              </w:rPr>
            </w:pPr>
            <w:r w:rsidRPr="00C9263C">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C9263C">
            <w:pPr>
              <w:pStyle w:val="TAL"/>
              <w:rPr>
                <w:lang w:val="en-US"/>
              </w:rPr>
            </w:pPr>
            <w:r w:rsidRPr="00C9263C">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C9263C">
            <w:pPr>
              <w:pStyle w:val="TAL"/>
              <w:rPr>
                <w:lang w:val="en-US"/>
              </w:rPr>
            </w:pPr>
            <w:r w:rsidRPr="00C9263C">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C9263C">
            <w:pPr>
              <w:pStyle w:val="TAL"/>
              <w:rPr>
                <w:lang w:val="en-US"/>
              </w:rPr>
            </w:pPr>
            <w:r w:rsidRPr="00C9263C">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C9263C">
            <w:pPr>
              <w:pStyle w:val="TAL"/>
              <w:rPr>
                <w:lang w:val="en-US" w:eastAsia="zh-CN"/>
              </w:rPr>
            </w:pPr>
            <w:r w:rsidRPr="00C9263C">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C9263C">
            <w:pPr>
              <w:pStyle w:val="TAL"/>
              <w:rPr>
                <w:lang w:val="en-US" w:eastAsia="zh-CN"/>
              </w:rPr>
            </w:pPr>
            <w:r w:rsidRPr="00C9263C">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bookmarkStart w:id="5256" w:name="_PERM_MCCTEMPBM_CRPT48240351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3B204185" w14:textId="5F892311" w:rsidR="0039349C" w:rsidRPr="00C9263C" w:rsidRDefault="00F80EB5" w:rsidP="00C9263C">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bookmarkStart w:id="5257" w:name="_PERM_MCCTEMPBM_CRPT48240352___5"/>
            <w:bookmarkEnd w:id="5256"/>
            <w:bookmarkEnd w:id="5257"/>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C9263C">
            <w:pPr>
              <w:pStyle w:val="TAL"/>
              <w:rPr>
                <w:lang w:val="en-US" w:eastAsia="zh-CN"/>
              </w:rPr>
            </w:pPr>
            <w:r w:rsidRPr="00C9263C">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C9263C">
            <w:pPr>
              <w:pStyle w:val="TAL"/>
              <w:rPr>
                <w:rFonts w:cs="Arial"/>
                <w:szCs w:val="18"/>
              </w:rPr>
            </w:pPr>
            <w:r w:rsidRPr="00C9263C">
              <w:t>This IE contains the identification of a serving LMF and shall be included for a locationEvent related to deferred location with periodic or triggered location 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C9263C">
            <w:pPr>
              <w:pStyle w:val="TAL"/>
            </w:pPr>
            <w:r w:rsidRPr="00C9263C">
              <w:t>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C9263C">
            <w:pPr>
              <w:pStyle w:val="TAC"/>
            </w:pPr>
            <w:r w:rsidRPr="00C9263C">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C9263C">
            <w:pPr>
              <w:pStyle w:val="TAL"/>
            </w:pPr>
            <w:r w:rsidRPr="00C9263C">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780F50" w:rsidRPr="003B2883" w14:paraId="5DAA601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8DA9EA0" w14:textId="0CA777FB" w:rsidR="00780F50" w:rsidRPr="00C9263C" w:rsidRDefault="00780F50" w:rsidP="00780F50">
            <w:pPr>
              <w:pStyle w:val="TAL"/>
            </w:pPr>
            <w:r>
              <w:t>mscServerId</w:t>
            </w:r>
          </w:p>
        </w:tc>
        <w:tc>
          <w:tcPr>
            <w:tcW w:w="3406" w:type="dxa"/>
            <w:tcBorders>
              <w:top w:val="single" w:sz="4" w:space="0" w:color="auto"/>
              <w:left w:val="single" w:sz="4" w:space="0" w:color="auto"/>
              <w:bottom w:val="single" w:sz="4" w:space="0" w:color="auto"/>
              <w:right w:val="single" w:sz="4" w:space="0" w:color="auto"/>
            </w:tcBorders>
          </w:tcPr>
          <w:p w14:paraId="56043851" w14:textId="0FB28CF0" w:rsidR="00780F50" w:rsidRPr="00602AC0" w:rsidRDefault="00780F50" w:rsidP="00780F50">
            <w:pPr>
              <w:pStyle w:val="TAL"/>
              <w:rPr>
                <w:color w:val="000000"/>
              </w:rPr>
            </w:pPr>
            <w:r w:rsidRPr="00B06F7A">
              <w:t>E164Number</w:t>
            </w:r>
          </w:p>
        </w:tc>
        <w:tc>
          <w:tcPr>
            <w:tcW w:w="366" w:type="dxa"/>
            <w:tcBorders>
              <w:top w:val="single" w:sz="4" w:space="0" w:color="auto"/>
              <w:left w:val="single" w:sz="4" w:space="0" w:color="auto"/>
              <w:bottom w:val="single" w:sz="4" w:space="0" w:color="auto"/>
              <w:right w:val="single" w:sz="4" w:space="0" w:color="auto"/>
            </w:tcBorders>
          </w:tcPr>
          <w:p w14:paraId="7AF14D3F" w14:textId="4FD581DE" w:rsidR="00780F50" w:rsidRPr="00C9263C" w:rsidRDefault="00780F50" w:rsidP="00780F50">
            <w:pPr>
              <w:pStyle w:val="TAC"/>
            </w:pPr>
            <w:r>
              <w:t>O</w:t>
            </w:r>
          </w:p>
        </w:tc>
        <w:tc>
          <w:tcPr>
            <w:tcW w:w="1105" w:type="dxa"/>
            <w:tcBorders>
              <w:top w:val="single" w:sz="4" w:space="0" w:color="auto"/>
              <w:left w:val="single" w:sz="4" w:space="0" w:color="auto"/>
              <w:bottom w:val="single" w:sz="4" w:space="0" w:color="auto"/>
              <w:right w:val="single" w:sz="4" w:space="0" w:color="auto"/>
            </w:tcBorders>
          </w:tcPr>
          <w:p w14:paraId="162D5137" w14:textId="4CE401B5" w:rsidR="00780F50" w:rsidRPr="00C9263C" w:rsidRDefault="00780F50" w:rsidP="00780F50">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62225159" w14:textId="77777777" w:rsidR="00780F50" w:rsidRDefault="00780F50" w:rsidP="00780F50">
            <w:pPr>
              <w:pStyle w:val="TAL"/>
              <w:rPr>
                <w:lang w:eastAsia="zh-CN"/>
              </w:rPr>
            </w:pPr>
            <w:r>
              <w:rPr>
                <w:lang w:eastAsia="zh-CN"/>
              </w:rPr>
              <w:t>This IE may be sent from AMF to GMLC, during a 5G-SRVCC handover from NG-RAN to UTRAN procedure.</w:t>
            </w:r>
          </w:p>
          <w:p w14:paraId="63917109" w14:textId="59979FF1" w:rsidR="00780F50" w:rsidRPr="00602AC0" w:rsidRDefault="00780F50" w:rsidP="00780F50">
            <w:pPr>
              <w:pStyle w:val="TAL"/>
              <w:rPr>
                <w:color w:val="000000"/>
                <w:lang w:eastAsia="zh-CN"/>
              </w:rPr>
            </w:pPr>
            <w:r>
              <w:t>When present, it shall contain the international E.164 number of the MSC Server selected by the MME_SRVCC.</w:t>
            </w:r>
          </w:p>
        </w:tc>
      </w:tr>
      <w:tr w:rsidR="00780F50"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780F50" w:rsidRPr="003B2883" w:rsidRDefault="00780F50" w:rsidP="00780F50">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9A30FA">
      <w:pPr>
        <w:pStyle w:val="Heading5"/>
      </w:pPr>
      <w:bookmarkStart w:id="5258" w:name="_Toc25156600"/>
      <w:bookmarkStart w:id="5259" w:name="_Toc34124905"/>
      <w:bookmarkStart w:id="5260" w:name="_Toc43208040"/>
      <w:bookmarkStart w:id="5261" w:name="_Toc49857507"/>
      <w:bookmarkStart w:id="5262" w:name="_Toc56677352"/>
      <w:bookmarkStart w:id="5263" w:name="_Toc56696600"/>
      <w:bookmarkStart w:id="5264" w:name="_Toc81227961"/>
      <w:bookmarkStart w:id="5265" w:name="_Toc104238699"/>
      <w:bookmarkStart w:id="5266" w:name="_Toc104239156"/>
      <w:bookmarkStart w:id="5267" w:name="_Toc104388966"/>
      <w:bookmarkStart w:id="5268" w:name="_Toc183521669"/>
      <w:r w:rsidRPr="003B2883">
        <w:lastRenderedPageBreak/>
        <w:t>6.4.6.2.5</w:t>
      </w:r>
      <w:r w:rsidRPr="003B2883">
        <w:tab/>
        <w:t xml:space="preserve">Type: </w:t>
      </w:r>
      <w:r w:rsidRPr="003B2883">
        <w:rPr>
          <w:lang w:eastAsia="zh-CN"/>
        </w:rPr>
        <w:t>RequestLocInfo</w:t>
      </w:r>
      <w:bookmarkEnd w:id="5258"/>
      <w:bookmarkEnd w:id="5259"/>
      <w:bookmarkEnd w:id="5260"/>
      <w:bookmarkEnd w:id="5261"/>
      <w:bookmarkEnd w:id="5262"/>
      <w:bookmarkEnd w:id="5263"/>
      <w:bookmarkEnd w:id="5264"/>
      <w:bookmarkEnd w:id="5265"/>
      <w:bookmarkEnd w:id="5266"/>
      <w:bookmarkEnd w:id="5267"/>
      <w:bookmarkEnd w:id="5268"/>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bookmarkStart w:id="5269" w:name="_PERM_MCCTEMPBM_CRPT48240363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bookmarkStart w:id="5270" w:name="_PERM_MCCTEMPBM_CRPT48240364___2" w:colFirst="4" w:colLast="4"/>
            <w:bookmarkEnd w:id="526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bookmarkStart w:id="5271" w:name="_PERM_MCCTEMPBM_CRPT48240365___2" w:colFirst="4" w:colLast="4"/>
            <w:bookmarkEnd w:id="527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bookmarkStart w:id="5272" w:name="_PERM_MCCTEMPBM_CRPT48240366___2" w:colFirst="4" w:colLast="4"/>
            <w:bookmarkEnd w:id="527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5272"/>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9A30FA">
      <w:pPr>
        <w:pStyle w:val="Heading5"/>
      </w:pPr>
      <w:bookmarkStart w:id="5273" w:name="_Toc25156601"/>
      <w:bookmarkStart w:id="5274" w:name="_Toc34124906"/>
      <w:bookmarkStart w:id="5275" w:name="_Toc43208041"/>
      <w:bookmarkStart w:id="5276" w:name="_Toc49857508"/>
      <w:bookmarkStart w:id="5277" w:name="_Toc56677353"/>
      <w:bookmarkStart w:id="5278" w:name="_Toc56696601"/>
      <w:bookmarkStart w:id="5279" w:name="_Toc81227962"/>
      <w:bookmarkStart w:id="5280" w:name="_Toc104238700"/>
      <w:bookmarkStart w:id="5281" w:name="_Toc104239157"/>
      <w:bookmarkStart w:id="5282" w:name="_Toc104388967"/>
      <w:bookmarkStart w:id="5283" w:name="_Toc183521670"/>
      <w:r w:rsidRPr="003B2883">
        <w:lastRenderedPageBreak/>
        <w:t>6.4.6.2.6</w:t>
      </w:r>
      <w:r w:rsidRPr="003B2883">
        <w:tab/>
        <w:t xml:space="preserve">Type: </w:t>
      </w:r>
      <w:r w:rsidRPr="003B2883">
        <w:rPr>
          <w:lang w:eastAsia="zh-CN"/>
        </w:rPr>
        <w:t>ProvideLocInfo</w:t>
      </w:r>
      <w:bookmarkEnd w:id="5273"/>
      <w:bookmarkEnd w:id="5274"/>
      <w:bookmarkEnd w:id="5275"/>
      <w:bookmarkEnd w:id="5276"/>
      <w:bookmarkEnd w:id="5277"/>
      <w:bookmarkEnd w:id="5278"/>
      <w:bookmarkEnd w:id="5279"/>
      <w:bookmarkEnd w:id="5280"/>
      <w:bookmarkEnd w:id="5281"/>
      <w:bookmarkEnd w:id="5282"/>
      <w:bookmarkEnd w:id="5283"/>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bookmarkStart w:id="5284" w:name="_PERM_MCCTEMPBM_CRPT48240368___2" w:colFirst="4" w:colLast="4"/>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bookmarkEnd w:id="5284"/>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9A30FA">
      <w:pPr>
        <w:pStyle w:val="Heading5"/>
      </w:pPr>
      <w:bookmarkStart w:id="5285" w:name="_Toc20150410"/>
      <w:bookmarkStart w:id="5286" w:name="_Toc25156602"/>
      <w:bookmarkStart w:id="5287" w:name="_Toc34124907"/>
      <w:bookmarkStart w:id="5288" w:name="_Toc43208042"/>
      <w:bookmarkStart w:id="5289" w:name="_Toc49857509"/>
      <w:bookmarkStart w:id="5290" w:name="_Toc56677354"/>
      <w:bookmarkStart w:id="5291" w:name="_Toc56696602"/>
      <w:bookmarkStart w:id="5292" w:name="_Toc81227963"/>
      <w:bookmarkStart w:id="5293" w:name="_Toc104238701"/>
      <w:bookmarkStart w:id="5294" w:name="_Toc104239158"/>
      <w:bookmarkStart w:id="5295" w:name="_Toc104388968"/>
      <w:bookmarkStart w:id="5296" w:name="_Toc183521671"/>
      <w:r>
        <w:t>6.4.6.2.7</w:t>
      </w:r>
      <w:r>
        <w:tab/>
        <w:t>Type: Cancel</w:t>
      </w:r>
      <w:bookmarkEnd w:id="5285"/>
      <w:r>
        <w:t>PosInfo</w:t>
      </w:r>
      <w:bookmarkEnd w:id="5286"/>
      <w:bookmarkEnd w:id="5287"/>
      <w:bookmarkEnd w:id="5288"/>
      <w:bookmarkEnd w:id="5289"/>
      <w:bookmarkEnd w:id="5290"/>
      <w:bookmarkEnd w:id="5291"/>
      <w:bookmarkEnd w:id="5292"/>
      <w:bookmarkEnd w:id="5293"/>
      <w:bookmarkEnd w:id="5294"/>
      <w:bookmarkEnd w:id="5295"/>
      <w:bookmarkEnd w:id="5296"/>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C9263C">
            <w:pPr>
              <w:pStyle w:val="TAH"/>
            </w:pPr>
            <w:r w:rsidRPr="00C9263C">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9A30FA">
      <w:pPr>
        <w:pStyle w:val="Heading4"/>
        <w:rPr>
          <w:lang w:val="en-US"/>
        </w:rPr>
      </w:pPr>
      <w:bookmarkStart w:id="5297" w:name="_Toc25156603"/>
      <w:bookmarkStart w:id="5298" w:name="_Toc34124908"/>
      <w:bookmarkStart w:id="5299" w:name="_Toc43208043"/>
      <w:bookmarkStart w:id="5300" w:name="_Toc49857510"/>
      <w:bookmarkStart w:id="5301" w:name="_Toc56677355"/>
      <w:bookmarkStart w:id="5302" w:name="_Toc56696603"/>
      <w:bookmarkStart w:id="5303" w:name="_Toc81227964"/>
      <w:bookmarkStart w:id="5304" w:name="_Toc104238702"/>
      <w:bookmarkStart w:id="5305" w:name="_Toc104239159"/>
      <w:bookmarkStart w:id="5306" w:name="_Toc104388969"/>
      <w:bookmarkStart w:id="5307" w:name="_Toc183521672"/>
      <w:r w:rsidRPr="003B2883">
        <w:rPr>
          <w:lang w:val="en-US"/>
        </w:rPr>
        <w:lastRenderedPageBreak/>
        <w:t>6.4.6.3</w:t>
      </w:r>
      <w:r w:rsidRPr="003B2883">
        <w:rPr>
          <w:lang w:val="en-US"/>
        </w:rPr>
        <w:tab/>
        <w:t>Simple data types and enumerations</w:t>
      </w:r>
      <w:bookmarkEnd w:id="5297"/>
      <w:bookmarkEnd w:id="5298"/>
      <w:bookmarkEnd w:id="5299"/>
      <w:bookmarkEnd w:id="5300"/>
      <w:bookmarkEnd w:id="5301"/>
      <w:bookmarkEnd w:id="5302"/>
      <w:bookmarkEnd w:id="5303"/>
      <w:bookmarkEnd w:id="5304"/>
      <w:bookmarkEnd w:id="5305"/>
      <w:bookmarkEnd w:id="5306"/>
      <w:bookmarkEnd w:id="5307"/>
    </w:p>
    <w:p w14:paraId="224A8EF0" w14:textId="77777777" w:rsidR="00602AC0" w:rsidRPr="003B2883" w:rsidRDefault="00602AC0" w:rsidP="009A30FA">
      <w:pPr>
        <w:pStyle w:val="Heading5"/>
      </w:pPr>
      <w:bookmarkStart w:id="5308" w:name="_Toc25156604"/>
      <w:bookmarkStart w:id="5309" w:name="_Toc34124909"/>
      <w:bookmarkStart w:id="5310" w:name="_Toc43208044"/>
      <w:bookmarkStart w:id="5311" w:name="_Toc49857511"/>
      <w:bookmarkStart w:id="5312" w:name="_Toc56677356"/>
      <w:bookmarkStart w:id="5313" w:name="_Toc56696604"/>
      <w:bookmarkStart w:id="5314" w:name="_Toc81227965"/>
      <w:bookmarkStart w:id="5315" w:name="_Toc104238703"/>
      <w:bookmarkStart w:id="5316" w:name="_Toc104239160"/>
      <w:bookmarkStart w:id="5317" w:name="_Toc104388970"/>
      <w:bookmarkStart w:id="5318" w:name="_Toc183521673"/>
      <w:r w:rsidRPr="003B2883">
        <w:t>6.4.6.3.1</w:t>
      </w:r>
      <w:r w:rsidRPr="003B2883">
        <w:tab/>
        <w:t>Introduction</w:t>
      </w:r>
      <w:bookmarkEnd w:id="5308"/>
      <w:bookmarkEnd w:id="5309"/>
      <w:bookmarkEnd w:id="5310"/>
      <w:bookmarkEnd w:id="5311"/>
      <w:bookmarkEnd w:id="5312"/>
      <w:bookmarkEnd w:id="5313"/>
      <w:bookmarkEnd w:id="5314"/>
      <w:bookmarkEnd w:id="5315"/>
      <w:bookmarkEnd w:id="5316"/>
      <w:bookmarkEnd w:id="5317"/>
      <w:bookmarkEnd w:id="5318"/>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9A30FA">
      <w:pPr>
        <w:pStyle w:val="Heading5"/>
      </w:pPr>
      <w:bookmarkStart w:id="5319" w:name="_Toc25156605"/>
      <w:bookmarkStart w:id="5320" w:name="_Toc34124910"/>
      <w:bookmarkStart w:id="5321" w:name="_Toc43208045"/>
      <w:bookmarkStart w:id="5322" w:name="_Toc49857512"/>
      <w:bookmarkStart w:id="5323" w:name="_Toc56677357"/>
      <w:bookmarkStart w:id="5324" w:name="_Toc56696605"/>
      <w:bookmarkStart w:id="5325" w:name="_Toc81227966"/>
      <w:bookmarkStart w:id="5326" w:name="_Toc104238704"/>
      <w:bookmarkStart w:id="5327" w:name="_Toc104239161"/>
      <w:bookmarkStart w:id="5328" w:name="_Toc104388971"/>
      <w:bookmarkStart w:id="5329" w:name="_Toc183521674"/>
      <w:r w:rsidRPr="003B2883">
        <w:t>6.4.6.3.2</w:t>
      </w:r>
      <w:r w:rsidRPr="003B2883">
        <w:tab/>
        <w:t>Simple data types</w:t>
      </w:r>
      <w:bookmarkEnd w:id="5319"/>
      <w:bookmarkEnd w:id="5320"/>
      <w:bookmarkEnd w:id="5321"/>
      <w:bookmarkEnd w:id="5322"/>
      <w:bookmarkEnd w:id="5323"/>
      <w:bookmarkEnd w:id="5324"/>
      <w:bookmarkEnd w:id="5325"/>
      <w:bookmarkEnd w:id="5326"/>
      <w:bookmarkEnd w:id="5327"/>
      <w:bookmarkEnd w:id="5328"/>
      <w:bookmarkEnd w:id="5329"/>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9A30FA">
      <w:pPr>
        <w:pStyle w:val="Heading5"/>
      </w:pPr>
      <w:bookmarkStart w:id="5330" w:name="_Toc25156606"/>
      <w:bookmarkStart w:id="5331" w:name="_Toc34124911"/>
      <w:bookmarkStart w:id="5332" w:name="_Toc43208046"/>
      <w:bookmarkStart w:id="5333" w:name="_Toc49857513"/>
      <w:bookmarkStart w:id="5334" w:name="_Toc56677358"/>
      <w:bookmarkStart w:id="5335" w:name="_Toc56696606"/>
      <w:bookmarkStart w:id="5336" w:name="_Toc81227967"/>
      <w:bookmarkStart w:id="5337" w:name="_Toc104238705"/>
      <w:bookmarkStart w:id="5338" w:name="_Toc104239162"/>
      <w:bookmarkStart w:id="5339" w:name="_Toc104388972"/>
      <w:bookmarkStart w:id="5340" w:name="_Toc183521675"/>
      <w:r w:rsidRPr="003B2883">
        <w:t>6.4.6.3.3</w:t>
      </w:r>
      <w:r w:rsidRPr="003B2883">
        <w:tab/>
        <w:t>Enumeration: LocationType</w:t>
      </w:r>
      <w:bookmarkEnd w:id="5330"/>
      <w:bookmarkEnd w:id="5331"/>
      <w:bookmarkEnd w:id="5332"/>
      <w:bookmarkEnd w:id="5333"/>
      <w:bookmarkEnd w:id="5334"/>
      <w:bookmarkEnd w:id="5335"/>
      <w:bookmarkEnd w:id="5336"/>
      <w:bookmarkEnd w:id="5337"/>
      <w:bookmarkEnd w:id="5338"/>
      <w:bookmarkEnd w:id="5339"/>
      <w:bookmarkEnd w:id="5340"/>
    </w:p>
    <w:p w14:paraId="64D2B540" w14:textId="77777777" w:rsidR="00602AC0" w:rsidRPr="003B2883" w:rsidRDefault="00602AC0" w:rsidP="00C9263C">
      <w:pPr>
        <w:rPr>
          <w:color w:val="000000"/>
        </w:rPr>
      </w:pPr>
      <w:r w:rsidRPr="00C9263C">
        <w:t>The enumeration LocationType represents the 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9A30FA">
      <w:pPr>
        <w:pStyle w:val="Heading5"/>
      </w:pPr>
      <w:bookmarkStart w:id="5341" w:name="_Toc25156607"/>
      <w:bookmarkStart w:id="5342" w:name="_Toc34124912"/>
      <w:bookmarkStart w:id="5343" w:name="_Toc43208047"/>
      <w:bookmarkStart w:id="5344" w:name="_Toc49857514"/>
      <w:bookmarkStart w:id="5345" w:name="_Toc56677359"/>
      <w:bookmarkStart w:id="5346" w:name="_Toc56696607"/>
      <w:bookmarkStart w:id="5347" w:name="_Toc81227968"/>
      <w:bookmarkStart w:id="5348" w:name="_Toc104238706"/>
      <w:bookmarkStart w:id="5349" w:name="_Toc104239163"/>
      <w:bookmarkStart w:id="5350" w:name="_Toc104388973"/>
      <w:bookmarkStart w:id="5351" w:name="_Toc183521676"/>
      <w:r w:rsidRPr="003B2883">
        <w:t>6.4.6.3.4</w:t>
      </w:r>
      <w:r w:rsidRPr="003B2883">
        <w:tab/>
        <w:t>Enumeration: LocationEvent</w:t>
      </w:r>
      <w:bookmarkEnd w:id="5341"/>
      <w:bookmarkEnd w:id="5342"/>
      <w:bookmarkEnd w:id="5343"/>
      <w:bookmarkEnd w:id="5344"/>
      <w:bookmarkEnd w:id="5345"/>
      <w:bookmarkEnd w:id="5346"/>
      <w:bookmarkEnd w:id="5347"/>
      <w:bookmarkEnd w:id="5348"/>
      <w:bookmarkEnd w:id="5349"/>
      <w:bookmarkEnd w:id="5350"/>
      <w:bookmarkEnd w:id="5351"/>
    </w:p>
    <w:p w14:paraId="12609009" w14:textId="77777777" w:rsidR="00602AC0" w:rsidRPr="003B2883" w:rsidRDefault="00602AC0" w:rsidP="00C9263C">
      <w:r w:rsidRPr="00C9263C">
        <w:t>The enumeration LocationEvent represents the type of</w:t>
      </w:r>
      <w:r w:rsidR="009047F6" w:rsidRPr="00C9263C">
        <w:t xml:space="preserve"> events initiating location procedures</w:t>
      </w:r>
      <w:r w:rsidRPr="00C9263C">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9A30FA">
      <w:pPr>
        <w:pStyle w:val="Heading5"/>
        <w:rPr>
          <w:lang w:eastAsia="zh-CN"/>
        </w:rPr>
      </w:pPr>
      <w:bookmarkStart w:id="5352" w:name="_Toc43208048"/>
      <w:bookmarkStart w:id="5353" w:name="_Toc49857515"/>
      <w:bookmarkStart w:id="5354" w:name="_Toc56677360"/>
      <w:bookmarkStart w:id="5355" w:name="_Toc56696608"/>
      <w:bookmarkStart w:id="5356" w:name="_Toc81227969"/>
      <w:bookmarkStart w:id="5357" w:name="_Toc104238707"/>
      <w:bookmarkStart w:id="5358" w:name="_Toc104239164"/>
      <w:bookmarkStart w:id="5359" w:name="_Toc104388974"/>
      <w:bookmarkStart w:id="5360" w:name="_Toc183521677"/>
      <w:r>
        <w:t>6.4.6.3.</w:t>
      </w:r>
      <w:r>
        <w:rPr>
          <w:lang w:eastAsia="zh-CN"/>
        </w:rPr>
        <w:t>5</w:t>
      </w:r>
      <w:r>
        <w:tab/>
        <w:t xml:space="preserve">Enumeration: </w:t>
      </w:r>
      <w:r>
        <w:rPr>
          <w:rFonts w:hint="eastAsia"/>
          <w:lang w:eastAsia="zh-CN"/>
        </w:rPr>
        <w:t>LocationPrivacyVerResult</w:t>
      </w:r>
      <w:bookmarkEnd w:id="5352"/>
      <w:bookmarkEnd w:id="5353"/>
      <w:bookmarkEnd w:id="5354"/>
      <w:bookmarkEnd w:id="5355"/>
      <w:bookmarkEnd w:id="5356"/>
      <w:bookmarkEnd w:id="5357"/>
      <w:bookmarkEnd w:id="5358"/>
      <w:bookmarkEnd w:id="5359"/>
      <w:bookmarkEnd w:id="5360"/>
    </w:p>
    <w:p w14:paraId="144BEB66" w14:textId="77777777" w:rsidR="00784D65" w:rsidRDefault="00784D65" w:rsidP="00C9263C">
      <w:pPr>
        <w:rPr>
          <w:lang w:eastAsia="zh-CN"/>
        </w:rPr>
      </w:pPr>
      <w:r w:rsidRPr="00C9263C">
        <w:t xml:space="preserve">The enumeration </w:t>
      </w:r>
      <w:r w:rsidRPr="00C9263C">
        <w:rPr>
          <w:rFonts w:hint="eastAsia"/>
        </w:rPr>
        <w:t xml:space="preserve">LocationPrivacyVerResult </w:t>
      </w:r>
      <w:r w:rsidRPr="00C9263C">
        <w:t>represents the type of</w:t>
      </w:r>
      <w:r w:rsidRPr="00C9263C">
        <w:rPr>
          <w:rFonts w:hint="eastAsia"/>
        </w:rPr>
        <w:t xml:space="preserve"> the result of location privacy </w:t>
      </w:r>
      <w:r w:rsidRPr="00C9263C">
        <w:t>verification</w:t>
      </w:r>
      <w:r w:rsidRPr="00C9263C">
        <w:rPr>
          <w:rFonts w:hint="eastAsia"/>
        </w:rPr>
        <w:t xml:space="preserve"> by UE.</w:t>
      </w:r>
    </w:p>
    <w:p w14:paraId="3F926BB7"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9A30FA">
      <w:pPr>
        <w:pStyle w:val="Heading3"/>
      </w:pPr>
      <w:bookmarkStart w:id="5361" w:name="_Toc25156608"/>
      <w:bookmarkStart w:id="5362" w:name="_Toc34124913"/>
      <w:bookmarkStart w:id="5363" w:name="_Toc43208049"/>
      <w:bookmarkStart w:id="5364" w:name="_Toc49857516"/>
      <w:bookmarkStart w:id="5365" w:name="_Toc56677361"/>
      <w:bookmarkStart w:id="5366" w:name="_Toc56696609"/>
      <w:bookmarkStart w:id="5367" w:name="_Toc81227970"/>
      <w:bookmarkStart w:id="5368" w:name="_Toc104238708"/>
      <w:bookmarkStart w:id="5369" w:name="_Toc104239165"/>
      <w:bookmarkStart w:id="5370" w:name="_Toc104388975"/>
      <w:bookmarkStart w:id="5371" w:name="_Toc183521678"/>
      <w:r w:rsidRPr="003B2883">
        <w:t>6.4.7</w:t>
      </w:r>
      <w:r w:rsidRPr="003B2883">
        <w:tab/>
        <w:t>Error Handling</w:t>
      </w:r>
      <w:bookmarkEnd w:id="5361"/>
      <w:bookmarkEnd w:id="5362"/>
      <w:bookmarkEnd w:id="5363"/>
      <w:bookmarkEnd w:id="5364"/>
      <w:bookmarkEnd w:id="5365"/>
      <w:bookmarkEnd w:id="5366"/>
      <w:bookmarkEnd w:id="5367"/>
      <w:bookmarkEnd w:id="5368"/>
      <w:bookmarkEnd w:id="5369"/>
      <w:bookmarkEnd w:id="5370"/>
      <w:bookmarkEnd w:id="5371"/>
    </w:p>
    <w:p w14:paraId="57418BD7" w14:textId="77777777" w:rsidR="00602AC0" w:rsidRPr="003B2883" w:rsidRDefault="00602AC0" w:rsidP="009A30FA">
      <w:pPr>
        <w:pStyle w:val="Heading4"/>
      </w:pPr>
      <w:bookmarkStart w:id="5372" w:name="_Toc25156609"/>
      <w:bookmarkStart w:id="5373" w:name="_Toc34124914"/>
      <w:bookmarkStart w:id="5374" w:name="_Toc43208050"/>
      <w:bookmarkStart w:id="5375" w:name="_Toc49857517"/>
      <w:bookmarkStart w:id="5376" w:name="_Toc56677362"/>
      <w:bookmarkStart w:id="5377" w:name="_Toc56696610"/>
      <w:bookmarkStart w:id="5378" w:name="_Toc81227971"/>
      <w:bookmarkStart w:id="5379" w:name="_Toc104238709"/>
      <w:bookmarkStart w:id="5380" w:name="_Toc104239166"/>
      <w:bookmarkStart w:id="5381" w:name="_Toc104388976"/>
      <w:bookmarkStart w:id="5382" w:name="_Toc183521679"/>
      <w:r w:rsidRPr="003B2883">
        <w:t>6.4.7.1</w:t>
      </w:r>
      <w:r w:rsidRPr="003B2883">
        <w:tab/>
        <w:t>General</w:t>
      </w:r>
      <w:bookmarkEnd w:id="5372"/>
      <w:bookmarkEnd w:id="5373"/>
      <w:bookmarkEnd w:id="5374"/>
      <w:bookmarkEnd w:id="5375"/>
      <w:bookmarkEnd w:id="5376"/>
      <w:bookmarkEnd w:id="5377"/>
      <w:bookmarkEnd w:id="5378"/>
      <w:bookmarkEnd w:id="5379"/>
      <w:bookmarkEnd w:id="5380"/>
      <w:bookmarkEnd w:id="5381"/>
      <w:bookmarkEnd w:id="5382"/>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9A30FA">
      <w:pPr>
        <w:pStyle w:val="Heading4"/>
      </w:pPr>
      <w:bookmarkStart w:id="5383" w:name="_Toc25156610"/>
      <w:bookmarkStart w:id="5384" w:name="_Toc34124915"/>
      <w:bookmarkStart w:id="5385" w:name="_Toc43208051"/>
      <w:bookmarkStart w:id="5386" w:name="_Toc49857518"/>
      <w:bookmarkStart w:id="5387" w:name="_Toc56677363"/>
      <w:bookmarkStart w:id="5388" w:name="_Toc56696611"/>
      <w:bookmarkStart w:id="5389" w:name="_Toc81227972"/>
      <w:bookmarkStart w:id="5390" w:name="_Toc104238710"/>
      <w:bookmarkStart w:id="5391" w:name="_Toc104239167"/>
      <w:bookmarkStart w:id="5392" w:name="_Toc104388977"/>
      <w:bookmarkStart w:id="5393" w:name="_Toc183521680"/>
      <w:r w:rsidRPr="003B2883">
        <w:t>6.4.7.2</w:t>
      </w:r>
      <w:r w:rsidRPr="003B2883">
        <w:tab/>
        <w:t>Protocol Errors</w:t>
      </w:r>
      <w:bookmarkEnd w:id="5383"/>
      <w:bookmarkEnd w:id="5384"/>
      <w:bookmarkEnd w:id="5385"/>
      <w:bookmarkEnd w:id="5386"/>
      <w:bookmarkEnd w:id="5387"/>
      <w:bookmarkEnd w:id="5388"/>
      <w:bookmarkEnd w:id="5389"/>
      <w:bookmarkEnd w:id="5390"/>
      <w:bookmarkEnd w:id="5391"/>
      <w:bookmarkEnd w:id="5392"/>
      <w:bookmarkEnd w:id="5393"/>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9A30FA">
      <w:pPr>
        <w:pStyle w:val="Heading4"/>
      </w:pPr>
      <w:bookmarkStart w:id="5394" w:name="_Toc25156611"/>
      <w:bookmarkStart w:id="5395" w:name="_Toc34124916"/>
      <w:bookmarkStart w:id="5396" w:name="_Toc43208052"/>
      <w:bookmarkStart w:id="5397" w:name="_Toc49857519"/>
      <w:bookmarkStart w:id="5398" w:name="_Toc56677364"/>
      <w:bookmarkStart w:id="5399" w:name="_Toc56696612"/>
      <w:bookmarkStart w:id="5400" w:name="_Toc81227973"/>
      <w:bookmarkStart w:id="5401" w:name="_Toc104238711"/>
      <w:bookmarkStart w:id="5402" w:name="_Toc104239168"/>
      <w:bookmarkStart w:id="5403" w:name="_Toc104388978"/>
      <w:bookmarkStart w:id="5404" w:name="_Toc183521681"/>
      <w:r w:rsidRPr="003B2883">
        <w:t>6.4.7.3</w:t>
      </w:r>
      <w:r w:rsidRPr="003B2883">
        <w:tab/>
        <w:t>Application Errors</w:t>
      </w:r>
      <w:bookmarkEnd w:id="5394"/>
      <w:bookmarkEnd w:id="5395"/>
      <w:bookmarkEnd w:id="5396"/>
      <w:bookmarkEnd w:id="5397"/>
      <w:bookmarkEnd w:id="5398"/>
      <w:bookmarkEnd w:id="5399"/>
      <w:bookmarkEnd w:id="5400"/>
      <w:bookmarkEnd w:id="5401"/>
      <w:bookmarkEnd w:id="5402"/>
      <w:bookmarkEnd w:id="5403"/>
      <w:bookmarkEnd w:id="5404"/>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C9263C">
            <w:pPr>
              <w:pStyle w:val="TAL"/>
            </w:pPr>
            <w:r w:rsidRPr="00C9263C">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C9263C">
            <w:pPr>
              <w:pStyle w:val="TAL"/>
            </w:pPr>
            <w:r w:rsidRPr="00C9263C">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C9263C">
            <w:pPr>
              <w:pStyle w:val="TAL"/>
            </w:pPr>
            <w:r w:rsidRPr="00C9263C">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C9263C">
            <w:pPr>
              <w:pStyle w:val="TAL"/>
            </w:pPr>
            <w:r w:rsidRPr="00C9263C">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C9263C">
            <w:pPr>
              <w:pStyle w:val="TAL"/>
            </w:pPr>
            <w:r w:rsidRPr="00C9263C">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C9263C">
            <w:pPr>
              <w:pStyle w:val="TAL"/>
            </w:pPr>
            <w:r w:rsidRPr="00C9263C">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C9263C">
            <w:pPr>
              <w:pStyle w:val="TAL"/>
            </w:pPr>
            <w:r w:rsidRPr="00C9263C">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C9263C">
            <w:pPr>
              <w:pStyle w:val="TAL"/>
            </w:pPr>
            <w:r w:rsidRPr="00C9263C">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C9263C">
            <w:pPr>
              <w:pStyle w:val="TAL"/>
            </w:pPr>
            <w:r w:rsidRPr="00C9263C">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9A30FA">
      <w:pPr>
        <w:pStyle w:val="Heading3"/>
      </w:pPr>
      <w:bookmarkStart w:id="5405" w:name="_Toc25156612"/>
      <w:bookmarkStart w:id="5406" w:name="_Toc34124917"/>
      <w:bookmarkStart w:id="5407" w:name="_Toc43208053"/>
      <w:bookmarkStart w:id="5408" w:name="_Toc49857520"/>
      <w:bookmarkStart w:id="5409" w:name="_Toc56677365"/>
      <w:bookmarkStart w:id="5410" w:name="_Toc56696613"/>
      <w:bookmarkStart w:id="5411" w:name="_Toc81227974"/>
      <w:bookmarkStart w:id="5412" w:name="_Toc104238712"/>
      <w:bookmarkStart w:id="5413" w:name="_Toc104239169"/>
      <w:bookmarkStart w:id="5414" w:name="_Toc104388979"/>
      <w:bookmarkStart w:id="5415" w:name="_Toc183521682"/>
      <w:r w:rsidRPr="003B2883">
        <w:t>6.4.8</w:t>
      </w:r>
      <w:r w:rsidRPr="003B2883">
        <w:tab/>
        <w:t>Feature Negotiation</w:t>
      </w:r>
      <w:bookmarkEnd w:id="5405"/>
      <w:bookmarkEnd w:id="5406"/>
      <w:bookmarkEnd w:id="5407"/>
      <w:bookmarkEnd w:id="5408"/>
      <w:bookmarkEnd w:id="5409"/>
      <w:bookmarkEnd w:id="5410"/>
      <w:bookmarkEnd w:id="5411"/>
      <w:bookmarkEnd w:id="5412"/>
      <w:bookmarkEnd w:id="5413"/>
      <w:bookmarkEnd w:id="5414"/>
      <w:bookmarkEnd w:id="5415"/>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lastRenderedPageBreak/>
        <w:t>The following features are defined for the Namf_Location service.</w:t>
      </w:r>
    </w:p>
    <w:p w14:paraId="61997BC5" w14:textId="349A9E50" w:rsidR="00602AC0" w:rsidRPr="003B2883" w:rsidRDefault="00602AC0" w:rsidP="00602AC0">
      <w:pPr>
        <w:pStyle w:val="TH"/>
      </w:pPr>
      <w:r w:rsidRPr="003B2883">
        <w:t>Table 6.</w:t>
      </w:r>
      <w:r w:rsidR="00CC5A78">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7605D4" w:rsidRPr="003B2883" w14:paraId="057A1C75" w14:textId="77777777" w:rsidTr="001D4998">
        <w:trPr>
          <w:cantSplit/>
          <w:jc w:val="center"/>
        </w:trPr>
        <w:tc>
          <w:tcPr>
            <w:tcW w:w="993" w:type="dxa"/>
          </w:tcPr>
          <w:p w14:paraId="6152AE5C" w14:textId="1F18801A" w:rsidR="007605D4" w:rsidRDefault="007605D4" w:rsidP="007605D4">
            <w:pPr>
              <w:pStyle w:val="TAC"/>
              <w:rPr>
                <w:lang w:eastAsia="zh-CN"/>
              </w:rPr>
            </w:pPr>
            <w:r>
              <w:rPr>
                <w:lang w:eastAsia="zh-CN"/>
              </w:rPr>
              <w:t>4</w:t>
            </w:r>
          </w:p>
        </w:tc>
        <w:tc>
          <w:tcPr>
            <w:tcW w:w="1063" w:type="dxa"/>
          </w:tcPr>
          <w:p w14:paraId="3BF7DD28" w14:textId="1D8DABF4" w:rsidR="007605D4" w:rsidRDefault="007605D4" w:rsidP="007605D4">
            <w:pPr>
              <w:pStyle w:val="TAL"/>
            </w:pPr>
            <w:r>
              <w:t>POSGPSI</w:t>
            </w:r>
          </w:p>
        </w:tc>
        <w:tc>
          <w:tcPr>
            <w:tcW w:w="639" w:type="dxa"/>
          </w:tcPr>
          <w:p w14:paraId="2EEC2A4A" w14:textId="5F0A71CD" w:rsidR="007605D4" w:rsidRDefault="007605D4" w:rsidP="007605D4">
            <w:pPr>
              <w:pStyle w:val="TAC"/>
            </w:pPr>
            <w:r>
              <w:t>M</w:t>
            </w:r>
          </w:p>
        </w:tc>
        <w:tc>
          <w:tcPr>
            <w:tcW w:w="6520" w:type="dxa"/>
          </w:tcPr>
          <w:p w14:paraId="2EBCAE39" w14:textId="77777777" w:rsidR="007605D4" w:rsidRDefault="007605D4" w:rsidP="007605D4">
            <w:pPr>
              <w:pStyle w:val="TAL"/>
              <w:rPr>
                <w:lang w:val="en-US"/>
              </w:rPr>
            </w:pPr>
            <w:r>
              <w:rPr>
                <w:lang w:val="en-US"/>
              </w:rPr>
              <w:t>Provided Positioning Information for GPSI</w:t>
            </w:r>
          </w:p>
          <w:p w14:paraId="17749800" w14:textId="77777777" w:rsidR="007605D4" w:rsidRDefault="007605D4" w:rsidP="007605D4">
            <w:pPr>
              <w:pStyle w:val="TAL"/>
              <w:rPr>
                <w:lang w:val="en-US"/>
              </w:rPr>
            </w:pPr>
          </w:p>
          <w:p w14:paraId="6EF802ED" w14:textId="77777777" w:rsidR="007605D4" w:rsidRDefault="007605D4" w:rsidP="007605D4">
            <w:pPr>
              <w:pStyle w:val="TAL"/>
              <w:rPr>
                <w:lang w:val="en-US"/>
              </w:rPr>
            </w:pPr>
            <w:r>
              <w:rPr>
                <w:lang w:val="en-US"/>
              </w:rPr>
              <w:t>An AMF supporting this feature shall allow the NF Service Consumer (e.g. GMLC) to retrieve the UE positioning information using the GPSI of the UE.</w:t>
            </w:r>
          </w:p>
          <w:p w14:paraId="351F1BCB" w14:textId="77777777" w:rsidR="007605D4" w:rsidRDefault="007605D4" w:rsidP="007605D4">
            <w:pPr>
              <w:pStyle w:val="TAL"/>
              <w:rPr>
                <w:lang w:val="en-US"/>
              </w:rPr>
            </w:pP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9A30FA">
      <w:pPr>
        <w:pStyle w:val="Heading3"/>
        <w:rPr>
          <w:lang w:val="en-US"/>
        </w:rPr>
      </w:pPr>
      <w:bookmarkStart w:id="5416" w:name="_Toc25156613"/>
      <w:bookmarkStart w:id="5417" w:name="_Toc34124918"/>
      <w:bookmarkStart w:id="5418" w:name="_Toc43208054"/>
      <w:bookmarkStart w:id="5419" w:name="_Toc49857521"/>
      <w:bookmarkStart w:id="5420" w:name="_Toc56677366"/>
      <w:bookmarkStart w:id="5421" w:name="_Toc56696614"/>
      <w:bookmarkStart w:id="5422" w:name="_Toc81227975"/>
      <w:bookmarkStart w:id="5423" w:name="_Toc104238713"/>
      <w:bookmarkStart w:id="5424" w:name="_Toc104239170"/>
      <w:bookmarkStart w:id="5425" w:name="_Toc104388980"/>
      <w:bookmarkStart w:id="5426" w:name="_Toc183521683"/>
      <w:r w:rsidRPr="003B2883">
        <w:rPr>
          <w:lang w:val="en-US"/>
        </w:rPr>
        <w:t>6.4.9</w:t>
      </w:r>
      <w:r w:rsidRPr="003B2883">
        <w:rPr>
          <w:lang w:val="en-US"/>
        </w:rPr>
        <w:tab/>
        <w:t>Security</w:t>
      </w:r>
      <w:bookmarkEnd w:id="5416"/>
      <w:bookmarkEnd w:id="5417"/>
      <w:bookmarkEnd w:id="5418"/>
      <w:bookmarkEnd w:id="5419"/>
      <w:bookmarkEnd w:id="5420"/>
      <w:bookmarkEnd w:id="5421"/>
      <w:bookmarkEnd w:id="5422"/>
      <w:bookmarkEnd w:id="5423"/>
      <w:bookmarkEnd w:id="5424"/>
      <w:bookmarkEnd w:id="5425"/>
      <w:bookmarkEnd w:id="5426"/>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9A30FA">
      <w:pPr>
        <w:pStyle w:val="Heading3"/>
      </w:pPr>
      <w:bookmarkStart w:id="5427" w:name="_Toc56677367"/>
      <w:bookmarkStart w:id="5428" w:name="_Toc56696615"/>
      <w:bookmarkStart w:id="5429" w:name="_Toc81227976"/>
      <w:bookmarkStart w:id="5430" w:name="_Toc104238714"/>
      <w:bookmarkStart w:id="5431" w:name="_Toc104239171"/>
      <w:bookmarkStart w:id="5432" w:name="_Toc104388981"/>
      <w:bookmarkStart w:id="5433" w:name="_Toc183521684"/>
      <w:r w:rsidRPr="003B2883">
        <w:t>6.</w:t>
      </w:r>
      <w:r>
        <w:t>4</w:t>
      </w:r>
      <w:r w:rsidRPr="003B2883">
        <w:t>.</w:t>
      </w:r>
      <w:r>
        <w:t>10</w:t>
      </w:r>
      <w:r w:rsidRPr="003B2883">
        <w:tab/>
      </w:r>
      <w:r>
        <w:t>HTTP redirection</w:t>
      </w:r>
      <w:bookmarkEnd w:id="5427"/>
      <w:bookmarkEnd w:id="5428"/>
      <w:bookmarkEnd w:id="5429"/>
      <w:bookmarkEnd w:id="5430"/>
      <w:bookmarkEnd w:id="5431"/>
      <w:bookmarkEnd w:id="5432"/>
      <w:bookmarkEnd w:id="5433"/>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646A73F2" w:rsidR="00602AC0" w:rsidRPr="003B2883" w:rsidRDefault="00602AC0" w:rsidP="00DE5367">
      <w:pPr>
        <w:pStyle w:val="Heading8"/>
      </w:pPr>
      <w:bookmarkStart w:id="5434" w:name="_Toc81227977"/>
      <w:bookmarkStart w:id="5435" w:name="_Toc104239172"/>
      <w:bookmarkStart w:id="5436" w:name="_Toc104388982"/>
      <w:r w:rsidRPr="003B2883">
        <w:lastRenderedPageBreak/>
        <w:t>Annex A (normative):</w:t>
      </w:r>
      <w:r w:rsidR="006F3D36">
        <w:br/>
      </w:r>
      <w:r w:rsidRPr="003B2883">
        <w:t>OpenAPI specification</w:t>
      </w:r>
      <w:bookmarkEnd w:id="5434"/>
      <w:bookmarkEnd w:id="5435"/>
      <w:bookmarkEnd w:id="5436"/>
    </w:p>
    <w:p w14:paraId="6BBC8D10" w14:textId="77777777" w:rsidR="00602AC0" w:rsidRPr="003B2883" w:rsidRDefault="00602AC0" w:rsidP="00DE5367">
      <w:pPr>
        <w:pStyle w:val="Heading1"/>
      </w:pPr>
      <w:bookmarkStart w:id="5437" w:name="_Toc25156614"/>
      <w:bookmarkStart w:id="5438" w:name="_Toc34124919"/>
      <w:bookmarkStart w:id="5439" w:name="_Toc43208055"/>
      <w:bookmarkStart w:id="5440" w:name="_Toc49857522"/>
      <w:bookmarkStart w:id="5441" w:name="_Toc56677368"/>
      <w:bookmarkStart w:id="5442" w:name="_Toc56696616"/>
      <w:bookmarkStart w:id="5443" w:name="_Toc81227978"/>
      <w:bookmarkStart w:id="5444" w:name="_Toc104238715"/>
      <w:bookmarkStart w:id="5445" w:name="_Toc104239173"/>
      <w:bookmarkStart w:id="5446" w:name="_Toc104388983"/>
      <w:bookmarkStart w:id="5447" w:name="_Toc183521685"/>
      <w:r w:rsidRPr="003B2883">
        <w:t>A.1</w:t>
      </w:r>
      <w:r w:rsidRPr="003B2883">
        <w:tab/>
        <w:t>General</w:t>
      </w:r>
      <w:bookmarkEnd w:id="5437"/>
      <w:bookmarkEnd w:id="5438"/>
      <w:bookmarkEnd w:id="5439"/>
      <w:bookmarkEnd w:id="5440"/>
      <w:bookmarkEnd w:id="5441"/>
      <w:bookmarkEnd w:id="5442"/>
      <w:bookmarkEnd w:id="5443"/>
      <w:bookmarkEnd w:id="5444"/>
      <w:bookmarkEnd w:id="5445"/>
      <w:bookmarkEnd w:id="5446"/>
      <w:bookmarkEnd w:id="5447"/>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DE5367">
      <w:pPr>
        <w:pStyle w:val="Heading1"/>
      </w:pPr>
      <w:bookmarkStart w:id="5448" w:name="_Toc25156615"/>
      <w:bookmarkStart w:id="5449" w:name="_Toc34124920"/>
      <w:bookmarkStart w:id="5450" w:name="_Toc43208056"/>
      <w:bookmarkStart w:id="5451" w:name="_Toc49857523"/>
      <w:bookmarkStart w:id="5452" w:name="_Toc56677369"/>
      <w:bookmarkStart w:id="5453" w:name="_Toc56696617"/>
      <w:bookmarkStart w:id="5454" w:name="_Toc81227979"/>
      <w:bookmarkStart w:id="5455" w:name="_Toc104238716"/>
      <w:bookmarkStart w:id="5456" w:name="_Toc104239174"/>
      <w:bookmarkStart w:id="5457" w:name="_Toc104388984"/>
      <w:bookmarkStart w:id="5458" w:name="_Toc183521686"/>
      <w:r w:rsidRPr="003B2883">
        <w:t>A.2</w:t>
      </w:r>
      <w:r w:rsidRPr="003B2883">
        <w:tab/>
        <w:t>Namf_Communication API</w:t>
      </w:r>
      <w:bookmarkEnd w:id="5448"/>
      <w:bookmarkEnd w:id="5449"/>
      <w:bookmarkEnd w:id="5450"/>
      <w:bookmarkEnd w:id="5451"/>
      <w:bookmarkEnd w:id="5452"/>
      <w:bookmarkEnd w:id="5453"/>
      <w:bookmarkEnd w:id="5454"/>
      <w:bookmarkEnd w:id="5455"/>
      <w:bookmarkEnd w:id="5456"/>
      <w:bookmarkEnd w:id="5457"/>
      <w:bookmarkEnd w:id="5458"/>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7E4482B7" w:rsidR="00602AC0" w:rsidRPr="003B2883" w:rsidRDefault="00602AC0" w:rsidP="00602AC0">
      <w:pPr>
        <w:pStyle w:val="PL"/>
      </w:pPr>
      <w:r w:rsidRPr="003B2883">
        <w:t xml:space="preserve">  version: 1.1.</w:t>
      </w:r>
      <w:r w:rsidR="00475CC2">
        <w:t>1</w:t>
      </w:r>
      <w:r w:rsidR="006C1946">
        <w:t>2</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25579334" w:rsidR="00602AC0" w:rsidRPr="003B2883" w:rsidRDefault="00602AC0" w:rsidP="00602AC0">
      <w:pPr>
        <w:pStyle w:val="PL"/>
      </w:pPr>
      <w:r w:rsidRPr="003B2883">
        <w:t xml:space="preserve">    © 20</w:t>
      </w:r>
      <w:r>
        <w:t>2</w:t>
      </w:r>
      <w:r w:rsidR="006C1946">
        <w:t>4</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2BB6FAF3" w:rsidR="00602AC0" w:rsidRPr="003B2883" w:rsidRDefault="00602AC0" w:rsidP="00602AC0">
      <w:pPr>
        <w:pStyle w:val="PL"/>
      </w:pPr>
      <w:r w:rsidRPr="003B2883">
        <w:t xml:space="preserve">  description: 3GPP TS 29.518 V1</w:t>
      </w:r>
      <w:r>
        <w:t>6</w:t>
      </w:r>
      <w:r w:rsidRPr="003B2883">
        <w:t>.</w:t>
      </w:r>
      <w:r w:rsidR="00B62E6D">
        <w:t>1</w:t>
      </w:r>
      <w:r w:rsidR="006C1946">
        <w:t>7</w:t>
      </w:r>
      <w:r w:rsidRPr="003B2883">
        <w:t>.0; 5G System; Access and Mobility Management Services</w:t>
      </w:r>
    </w:p>
    <w:p w14:paraId="641EE064" w14:textId="77777777" w:rsidR="00602AC0" w:rsidRPr="00113ABA" w:rsidRDefault="00602AC0" w:rsidP="00602AC0">
      <w:pPr>
        <w:pStyle w:val="PL"/>
        <w:rPr>
          <w:lang w:val="sv-SE"/>
        </w:rPr>
      </w:pPr>
      <w:r w:rsidRPr="003B2883">
        <w:t xml:space="preserve">  </w:t>
      </w:r>
      <w:r w:rsidRPr="00113ABA">
        <w:rPr>
          <w:lang w:val="sv-SE"/>
        </w:rPr>
        <w:t>url: 'http://www.3gpp.org/ftp/Specs/archive/29_series/29.518/'</w:t>
      </w:r>
    </w:p>
    <w:p w14:paraId="0F93465B" w14:textId="77777777" w:rsidR="00602AC0" w:rsidRPr="00113ABA" w:rsidRDefault="00602AC0" w:rsidP="00602AC0">
      <w:pPr>
        <w:pStyle w:val="PL"/>
        <w:rPr>
          <w:lang w:val="en-US"/>
        </w:rPr>
      </w:pPr>
      <w:r w:rsidRPr="00113ABA">
        <w:rPr>
          <w:lang w:val="en-US"/>
        </w:rPr>
        <w:t>servers:</w:t>
      </w:r>
    </w:p>
    <w:p w14:paraId="1FFEC55C" w14:textId="77777777" w:rsidR="00602AC0" w:rsidRPr="00113ABA" w:rsidRDefault="00602AC0" w:rsidP="00602AC0">
      <w:pPr>
        <w:pStyle w:val="PL"/>
        <w:rPr>
          <w:lang w:val="en-US"/>
        </w:rPr>
      </w:pPr>
      <w:r w:rsidRPr="00113ABA">
        <w:rPr>
          <w:lang w:val="en-US"/>
        </w:rPr>
        <w:t xml:space="preserve">  - url: '{apiRoot}/namf-comm/v1'</w:t>
      </w:r>
    </w:p>
    <w:p w14:paraId="0BE62C06" w14:textId="77777777" w:rsidR="00602AC0" w:rsidRPr="003B2883" w:rsidRDefault="00602AC0" w:rsidP="00602AC0">
      <w:pPr>
        <w:pStyle w:val="PL"/>
      </w:pPr>
      <w:r w:rsidRPr="00113ABA">
        <w:rPr>
          <w:lang w:val="en-US"/>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lastRenderedPageBreak/>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113ABA" w:rsidRDefault="00602AC0" w:rsidP="00602AC0">
      <w:pPr>
        <w:pStyle w:val="PL"/>
        <w:rPr>
          <w:lang w:val="sv-SE"/>
        </w:rPr>
      </w:pPr>
      <w:r w:rsidRPr="003B2883">
        <w:t xml:space="preserve">                </w:t>
      </w:r>
      <w:r w:rsidRPr="00113ABA">
        <w:rPr>
          <w:lang w:val="sv-SE"/>
        </w:rPr>
        <w:t>binaryDataN2Information:</w:t>
      </w:r>
    </w:p>
    <w:p w14:paraId="4415AF38" w14:textId="77777777" w:rsidR="00602AC0" w:rsidRPr="00113ABA" w:rsidRDefault="00602AC0" w:rsidP="00602AC0">
      <w:pPr>
        <w:pStyle w:val="PL"/>
        <w:rPr>
          <w:lang w:val="sv-SE"/>
        </w:rPr>
      </w:pPr>
      <w:r w:rsidRPr="00113ABA">
        <w:rPr>
          <w:lang w:val="sv-SE"/>
        </w:rPr>
        <w:t xml:space="preserve">                  type: string</w:t>
      </w:r>
    </w:p>
    <w:p w14:paraId="0EEFD036" w14:textId="77777777" w:rsidR="00602AC0" w:rsidRPr="00113ABA" w:rsidRDefault="00602AC0" w:rsidP="00602AC0">
      <w:pPr>
        <w:pStyle w:val="PL"/>
        <w:rPr>
          <w:lang w:val="sv-SE"/>
        </w:rPr>
      </w:pPr>
      <w:r w:rsidRPr="00113ABA">
        <w:rPr>
          <w:lang w:val="sv-SE"/>
        </w:rPr>
        <w:t xml:space="preserve">                  format: binary</w:t>
      </w:r>
    </w:p>
    <w:p w14:paraId="21136B6E" w14:textId="77777777" w:rsidR="00602AC0" w:rsidRPr="00113ABA" w:rsidRDefault="00602AC0" w:rsidP="00602AC0">
      <w:pPr>
        <w:pStyle w:val="PL"/>
        <w:rPr>
          <w:lang w:val="sv-SE"/>
        </w:rPr>
      </w:pPr>
      <w:r w:rsidRPr="00113ABA">
        <w:rPr>
          <w:lang w:val="sv-SE"/>
        </w:rPr>
        <w:t xml:space="preserve">                binaryDataN2InformationExt1:</w:t>
      </w:r>
    </w:p>
    <w:p w14:paraId="010D1D34" w14:textId="77777777" w:rsidR="00602AC0" w:rsidRPr="00113ABA" w:rsidRDefault="00602AC0" w:rsidP="00602AC0">
      <w:pPr>
        <w:pStyle w:val="PL"/>
        <w:rPr>
          <w:lang w:val="sv-SE"/>
        </w:rPr>
      </w:pPr>
      <w:r w:rsidRPr="00113ABA">
        <w:rPr>
          <w:lang w:val="sv-SE"/>
        </w:rPr>
        <w:t xml:space="preserve">                  type: string</w:t>
      </w:r>
    </w:p>
    <w:p w14:paraId="6F25F6E1" w14:textId="77777777" w:rsidR="00602AC0" w:rsidRPr="00113ABA" w:rsidRDefault="00602AC0" w:rsidP="00602AC0">
      <w:pPr>
        <w:pStyle w:val="PL"/>
        <w:rPr>
          <w:lang w:val="sv-SE"/>
        </w:rPr>
      </w:pPr>
      <w:r w:rsidRPr="00113ABA">
        <w:rPr>
          <w:lang w:val="sv-SE"/>
        </w:rPr>
        <w:t xml:space="preserve">                  format: binary</w:t>
      </w:r>
    </w:p>
    <w:p w14:paraId="1E7D0F47" w14:textId="77777777" w:rsidR="00602AC0" w:rsidRPr="00113ABA" w:rsidRDefault="00602AC0" w:rsidP="00602AC0">
      <w:pPr>
        <w:pStyle w:val="PL"/>
        <w:rPr>
          <w:lang w:val="sv-SE"/>
        </w:rPr>
      </w:pPr>
      <w:r w:rsidRPr="00113ABA">
        <w:rPr>
          <w:lang w:val="sv-SE"/>
        </w:rPr>
        <w:t xml:space="preserve">                binaryDataN2InformationExt2:</w:t>
      </w:r>
    </w:p>
    <w:p w14:paraId="3EBFC746" w14:textId="77777777" w:rsidR="00602AC0" w:rsidRPr="00113ABA" w:rsidRDefault="00602AC0" w:rsidP="00602AC0">
      <w:pPr>
        <w:pStyle w:val="PL"/>
        <w:rPr>
          <w:lang w:val="sv-SE"/>
        </w:rPr>
      </w:pPr>
      <w:r w:rsidRPr="00113ABA">
        <w:rPr>
          <w:lang w:val="sv-SE"/>
        </w:rPr>
        <w:t xml:space="preserve">                  type: string</w:t>
      </w:r>
    </w:p>
    <w:p w14:paraId="5E4C8FE9" w14:textId="77777777" w:rsidR="00602AC0" w:rsidRPr="00113ABA" w:rsidRDefault="00602AC0" w:rsidP="00602AC0">
      <w:pPr>
        <w:pStyle w:val="PL"/>
        <w:rPr>
          <w:lang w:val="sv-SE"/>
        </w:rPr>
      </w:pPr>
      <w:r w:rsidRPr="00113ABA">
        <w:rPr>
          <w:lang w:val="sv-SE"/>
        </w:rPr>
        <w:t xml:space="preserve">                  format: binary</w:t>
      </w:r>
    </w:p>
    <w:p w14:paraId="3A39C26C" w14:textId="77777777" w:rsidR="00602AC0" w:rsidRPr="00113ABA" w:rsidRDefault="00602AC0" w:rsidP="00602AC0">
      <w:pPr>
        <w:pStyle w:val="PL"/>
        <w:rPr>
          <w:lang w:val="sv-SE"/>
        </w:rPr>
      </w:pPr>
      <w:r w:rsidRPr="00113ABA">
        <w:rPr>
          <w:lang w:val="sv-SE"/>
        </w:rPr>
        <w:t xml:space="preserve">                binaryDataN2InformationExt3:</w:t>
      </w:r>
    </w:p>
    <w:p w14:paraId="54E48ED6" w14:textId="77777777" w:rsidR="00602AC0" w:rsidRPr="00113ABA" w:rsidRDefault="00602AC0" w:rsidP="00602AC0">
      <w:pPr>
        <w:pStyle w:val="PL"/>
        <w:rPr>
          <w:lang w:val="sv-SE"/>
        </w:rPr>
      </w:pPr>
      <w:r w:rsidRPr="00113ABA">
        <w:rPr>
          <w:lang w:val="sv-SE"/>
        </w:rPr>
        <w:t xml:space="preserve">                  type: string</w:t>
      </w:r>
    </w:p>
    <w:p w14:paraId="5F488D45" w14:textId="77777777" w:rsidR="00602AC0" w:rsidRPr="00113ABA" w:rsidRDefault="00602AC0" w:rsidP="00602AC0">
      <w:pPr>
        <w:pStyle w:val="PL"/>
        <w:rPr>
          <w:lang w:val="sv-SE"/>
        </w:rPr>
      </w:pPr>
      <w:r w:rsidRPr="00113ABA">
        <w:rPr>
          <w:lang w:val="sv-SE"/>
        </w:rPr>
        <w:t xml:space="preserve">                  format: binary</w:t>
      </w:r>
    </w:p>
    <w:p w14:paraId="7D606E9F" w14:textId="77777777" w:rsidR="00602AC0" w:rsidRPr="00113ABA" w:rsidRDefault="00602AC0" w:rsidP="00602AC0">
      <w:pPr>
        <w:pStyle w:val="PL"/>
        <w:rPr>
          <w:lang w:val="sv-SE"/>
        </w:rPr>
      </w:pPr>
      <w:r w:rsidRPr="00113ABA">
        <w:rPr>
          <w:lang w:val="sv-SE"/>
        </w:rPr>
        <w:t xml:space="preserve">                binaryDataN2InformationExt4:</w:t>
      </w:r>
    </w:p>
    <w:p w14:paraId="7780D2CD" w14:textId="77777777" w:rsidR="00602AC0" w:rsidRPr="00113ABA" w:rsidRDefault="00602AC0" w:rsidP="00602AC0">
      <w:pPr>
        <w:pStyle w:val="PL"/>
        <w:rPr>
          <w:lang w:val="sv-SE"/>
        </w:rPr>
      </w:pPr>
      <w:r w:rsidRPr="00113ABA">
        <w:rPr>
          <w:lang w:val="sv-SE"/>
        </w:rPr>
        <w:t xml:space="preserve">                  type: string</w:t>
      </w:r>
    </w:p>
    <w:p w14:paraId="24240B38" w14:textId="77777777" w:rsidR="00602AC0" w:rsidRPr="00113ABA" w:rsidRDefault="00602AC0" w:rsidP="00602AC0">
      <w:pPr>
        <w:pStyle w:val="PL"/>
        <w:rPr>
          <w:lang w:val="sv-SE"/>
        </w:rPr>
      </w:pPr>
      <w:r w:rsidRPr="00113ABA">
        <w:rPr>
          <w:lang w:val="sv-SE"/>
        </w:rPr>
        <w:t xml:space="preserve">                  format: binary</w:t>
      </w:r>
    </w:p>
    <w:p w14:paraId="15CF29DB" w14:textId="77777777" w:rsidR="00602AC0" w:rsidRPr="00113ABA" w:rsidRDefault="00602AC0" w:rsidP="00602AC0">
      <w:pPr>
        <w:pStyle w:val="PL"/>
        <w:rPr>
          <w:lang w:val="sv-SE"/>
        </w:rPr>
      </w:pPr>
      <w:r w:rsidRPr="00113ABA">
        <w:rPr>
          <w:lang w:val="sv-SE"/>
        </w:rPr>
        <w:t xml:space="preserve">                binaryDataN2InformationExt5:</w:t>
      </w:r>
    </w:p>
    <w:p w14:paraId="4785671D" w14:textId="77777777" w:rsidR="00602AC0" w:rsidRPr="00113ABA" w:rsidRDefault="00602AC0" w:rsidP="00602AC0">
      <w:pPr>
        <w:pStyle w:val="PL"/>
        <w:rPr>
          <w:lang w:val="sv-SE"/>
        </w:rPr>
      </w:pPr>
      <w:r w:rsidRPr="00113ABA">
        <w:rPr>
          <w:lang w:val="sv-SE"/>
        </w:rPr>
        <w:t xml:space="preserve">                  type: string</w:t>
      </w:r>
    </w:p>
    <w:p w14:paraId="63D191FC" w14:textId="77777777" w:rsidR="00602AC0" w:rsidRPr="00113ABA" w:rsidRDefault="00602AC0" w:rsidP="00602AC0">
      <w:pPr>
        <w:pStyle w:val="PL"/>
        <w:rPr>
          <w:lang w:val="sv-SE"/>
        </w:rPr>
      </w:pPr>
      <w:r w:rsidRPr="00113ABA">
        <w:rPr>
          <w:lang w:val="sv-SE"/>
        </w:rPr>
        <w:t xml:space="preserve">                  format: binary</w:t>
      </w:r>
    </w:p>
    <w:p w14:paraId="79DA5133" w14:textId="77777777" w:rsidR="00602AC0" w:rsidRPr="00113ABA" w:rsidRDefault="00602AC0" w:rsidP="00602AC0">
      <w:pPr>
        <w:pStyle w:val="PL"/>
        <w:rPr>
          <w:lang w:val="sv-SE"/>
        </w:rPr>
      </w:pPr>
      <w:r w:rsidRPr="00113ABA">
        <w:rPr>
          <w:lang w:val="sv-SE"/>
        </w:rPr>
        <w:t xml:space="preserve">                binaryDataN2InformationExt6:</w:t>
      </w:r>
    </w:p>
    <w:p w14:paraId="476A1DDE" w14:textId="77777777" w:rsidR="00602AC0" w:rsidRPr="00113ABA" w:rsidRDefault="00602AC0" w:rsidP="00602AC0">
      <w:pPr>
        <w:pStyle w:val="PL"/>
        <w:rPr>
          <w:lang w:val="sv-SE"/>
        </w:rPr>
      </w:pPr>
      <w:r w:rsidRPr="00113ABA">
        <w:rPr>
          <w:lang w:val="sv-SE"/>
        </w:rPr>
        <w:t xml:space="preserve">                  type: string</w:t>
      </w:r>
    </w:p>
    <w:p w14:paraId="4D08AFBB" w14:textId="77777777" w:rsidR="00602AC0" w:rsidRPr="00113ABA" w:rsidRDefault="00602AC0" w:rsidP="00602AC0">
      <w:pPr>
        <w:pStyle w:val="PL"/>
        <w:rPr>
          <w:lang w:val="sv-SE"/>
        </w:rPr>
      </w:pPr>
      <w:r w:rsidRPr="00113ABA">
        <w:rPr>
          <w:lang w:val="sv-SE"/>
        </w:rPr>
        <w:t xml:space="preserve">                  format: binary</w:t>
      </w:r>
    </w:p>
    <w:p w14:paraId="614A69DB" w14:textId="77777777" w:rsidR="00602AC0" w:rsidRPr="00113ABA" w:rsidRDefault="00602AC0" w:rsidP="00602AC0">
      <w:pPr>
        <w:pStyle w:val="PL"/>
        <w:rPr>
          <w:lang w:val="sv-SE"/>
        </w:rPr>
      </w:pPr>
      <w:r w:rsidRPr="00113ABA">
        <w:rPr>
          <w:lang w:val="sv-SE"/>
        </w:rPr>
        <w:t xml:space="preserve">                binaryDataN2InformationExt7:</w:t>
      </w:r>
    </w:p>
    <w:p w14:paraId="7ECBD6FD" w14:textId="77777777" w:rsidR="00602AC0" w:rsidRPr="00113ABA" w:rsidRDefault="00602AC0" w:rsidP="00602AC0">
      <w:pPr>
        <w:pStyle w:val="PL"/>
        <w:rPr>
          <w:lang w:val="sv-SE"/>
        </w:rPr>
      </w:pPr>
      <w:r w:rsidRPr="00113ABA">
        <w:rPr>
          <w:lang w:val="sv-SE"/>
        </w:rPr>
        <w:t xml:space="preserve">                  type: string</w:t>
      </w:r>
    </w:p>
    <w:p w14:paraId="6D039F58" w14:textId="77777777" w:rsidR="00602AC0" w:rsidRPr="00113ABA" w:rsidRDefault="00602AC0" w:rsidP="00602AC0">
      <w:pPr>
        <w:pStyle w:val="PL"/>
        <w:rPr>
          <w:lang w:val="sv-SE"/>
        </w:rPr>
      </w:pPr>
      <w:r w:rsidRPr="00113ABA">
        <w:rPr>
          <w:lang w:val="sv-SE"/>
        </w:rPr>
        <w:t xml:space="preserve">                  format: binary</w:t>
      </w:r>
    </w:p>
    <w:p w14:paraId="3F04E17D" w14:textId="77777777" w:rsidR="00602AC0" w:rsidRPr="00113ABA" w:rsidRDefault="00602AC0" w:rsidP="00602AC0">
      <w:pPr>
        <w:pStyle w:val="PL"/>
        <w:rPr>
          <w:lang w:val="sv-SE"/>
        </w:rPr>
      </w:pPr>
      <w:r w:rsidRPr="00113ABA">
        <w:rPr>
          <w:lang w:val="sv-SE"/>
        </w:rPr>
        <w:t xml:space="preserve">                binaryDataN2InformationExt8:</w:t>
      </w:r>
    </w:p>
    <w:p w14:paraId="394B4F41" w14:textId="77777777" w:rsidR="00602AC0" w:rsidRPr="00113ABA" w:rsidRDefault="00602AC0" w:rsidP="00602AC0">
      <w:pPr>
        <w:pStyle w:val="PL"/>
        <w:rPr>
          <w:lang w:val="sv-SE"/>
        </w:rPr>
      </w:pPr>
      <w:r w:rsidRPr="00113ABA">
        <w:rPr>
          <w:lang w:val="sv-SE"/>
        </w:rPr>
        <w:t xml:space="preserve">                  type: string</w:t>
      </w:r>
    </w:p>
    <w:p w14:paraId="192C3819" w14:textId="77777777" w:rsidR="00602AC0" w:rsidRPr="00113ABA" w:rsidRDefault="00602AC0" w:rsidP="00602AC0">
      <w:pPr>
        <w:pStyle w:val="PL"/>
        <w:rPr>
          <w:lang w:val="sv-SE"/>
        </w:rPr>
      </w:pPr>
      <w:r w:rsidRPr="00113ABA">
        <w:rPr>
          <w:lang w:val="sv-SE"/>
        </w:rPr>
        <w:t xml:space="preserve">                  format: binary</w:t>
      </w:r>
    </w:p>
    <w:p w14:paraId="5070D57F" w14:textId="77777777" w:rsidR="00602AC0" w:rsidRPr="00113ABA" w:rsidRDefault="00602AC0" w:rsidP="00602AC0">
      <w:pPr>
        <w:pStyle w:val="PL"/>
        <w:rPr>
          <w:lang w:val="sv-SE"/>
        </w:rPr>
      </w:pPr>
      <w:r w:rsidRPr="00113ABA">
        <w:rPr>
          <w:lang w:val="sv-SE"/>
        </w:rPr>
        <w:t xml:space="preserve">                binaryDataN2InformationExt9:</w:t>
      </w:r>
    </w:p>
    <w:p w14:paraId="13BB4EBE" w14:textId="77777777" w:rsidR="00602AC0" w:rsidRPr="001B04C8" w:rsidRDefault="00602AC0" w:rsidP="00602AC0">
      <w:pPr>
        <w:pStyle w:val="PL"/>
        <w:rPr>
          <w:lang w:val="sv-SE"/>
        </w:rPr>
      </w:pPr>
      <w:r w:rsidRPr="00113ABA">
        <w:rPr>
          <w:lang w:val="sv-SE"/>
        </w:rPr>
        <w:t xml:space="preserve">                  </w:t>
      </w:r>
      <w:r w:rsidRPr="001B04C8">
        <w:rPr>
          <w:lang w:val="sv-SE"/>
        </w:rPr>
        <w:t>type: string</w:t>
      </w:r>
    </w:p>
    <w:p w14:paraId="13C88E31" w14:textId="77777777" w:rsidR="00602AC0" w:rsidRPr="001B04C8" w:rsidRDefault="00602AC0" w:rsidP="00602AC0">
      <w:pPr>
        <w:pStyle w:val="PL"/>
        <w:rPr>
          <w:lang w:val="sv-SE"/>
        </w:rPr>
      </w:pPr>
      <w:r w:rsidRPr="001B04C8">
        <w:rPr>
          <w:lang w:val="sv-SE"/>
        </w:rPr>
        <w:t xml:space="preserve">                  format: binary</w:t>
      </w:r>
    </w:p>
    <w:p w14:paraId="1003A600" w14:textId="77777777" w:rsidR="00602AC0" w:rsidRPr="001B04C8" w:rsidRDefault="00602AC0" w:rsidP="00602AC0">
      <w:pPr>
        <w:pStyle w:val="PL"/>
        <w:rPr>
          <w:lang w:val="sv-SE"/>
        </w:rPr>
      </w:pPr>
      <w:r w:rsidRPr="001B04C8">
        <w:rPr>
          <w:lang w:val="sv-SE"/>
        </w:rPr>
        <w:t xml:space="preserve">                binaryDataN2InformationExt10:</w:t>
      </w:r>
    </w:p>
    <w:p w14:paraId="77040A50" w14:textId="77777777" w:rsidR="00602AC0" w:rsidRPr="001B04C8" w:rsidRDefault="00602AC0" w:rsidP="00602AC0">
      <w:pPr>
        <w:pStyle w:val="PL"/>
        <w:rPr>
          <w:lang w:val="sv-SE"/>
        </w:rPr>
      </w:pPr>
      <w:r w:rsidRPr="001B04C8">
        <w:rPr>
          <w:lang w:val="sv-SE"/>
        </w:rPr>
        <w:t xml:space="preserve">                  type: string</w:t>
      </w:r>
    </w:p>
    <w:p w14:paraId="710CA7BB" w14:textId="77777777" w:rsidR="00602AC0" w:rsidRPr="001B04C8" w:rsidRDefault="00602AC0" w:rsidP="00602AC0">
      <w:pPr>
        <w:pStyle w:val="PL"/>
        <w:rPr>
          <w:lang w:val="sv-SE"/>
        </w:rPr>
      </w:pPr>
      <w:r w:rsidRPr="001B04C8">
        <w:rPr>
          <w:lang w:val="sv-SE"/>
        </w:rPr>
        <w:t xml:space="preserve">                  format: binary</w:t>
      </w:r>
    </w:p>
    <w:p w14:paraId="0D8B96C4" w14:textId="77777777" w:rsidR="00602AC0" w:rsidRPr="001B04C8" w:rsidRDefault="00602AC0" w:rsidP="00602AC0">
      <w:pPr>
        <w:pStyle w:val="PL"/>
        <w:rPr>
          <w:lang w:val="sv-SE"/>
        </w:rPr>
      </w:pPr>
      <w:r w:rsidRPr="001B04C8">
        <w:rPr>
          <w:lang w:val="sv-SE"/>
        </w:rPr>
        <w:t xml:space="preserve">                binaryDataN2InformationExt11:</w:t>
      </w:r>
    </w:p>
    <w:p w14:paraId="3F238AFC" w14:textId="77777777" w:rsidR="00602AC0" w:rsidRPr="001B04C8" w:rsidRDefault="00602AC0" w:rsidP="00602AC0">
      <w:pPr>
        <w:pStyle w:val="PL"/>
        <w:rPr>
          <w:lang w:val="sv-SE"/>
        </w:rPr>
      </w:pPr>
      <w:r w:rsidRPr="001B04C8">
        <w:rPr>
          <w:lang w:val="sv-SE"/>
        </w:rPr>
        <w:t xml:space="preserve">                  type: string</w:t>
      </w:r>
    </w:p>
    <w:p w14:paraId="5197BEB6" w14:textId="77777777" w:rsidR="00602AC0" w:rsidRPr="001B04C8" w:rsidRDefault="00602AC0" w:rsidP="00602AC0">
      <w:pPr>
        <w:pStyle w:val="PL"/>
        <w:rPr>
          <w:lang w:val="sv-SE"/>
        </w:rPr>
      </w:pPr>
      <w:r w:rsidRPr="001B04C8">
        <w:rPr>
          <w:lang w:val="sv-SE"/>
        </w:rPr>
        <w:t xml:space="preserve">                  format: binary</w:t>
      </w:r>
    </w:p>
    <w:p w14:paraId="457C2BCD" w14:textId="77777777" w:rsidR="00602AC0" w:rsidRPr="001B04C8" w:rsidRDefault="00602AC0" w:rsidP="00602AC0">
      <w:pPr>
        <w:pStyle w:val="PL"/>
        <w:rPr>
          <w:lang w:val="sv-SE"/>
        </w:rPr>
      </w:pPr>
      <w:r w:rsidRPr="001B04C8">
        <w:rPr>
          <w:lang w:val="sv-SE"/>
        </w:rPr>
        <w:t xml:space="preserve">                binaryDataN2InformationExt12:</w:t>
      </w:r>
    </w:p>
    <w:p w14:paraId="47A92F97" w14:textId="77777777" w:rsidR="00602AC0" w:rsidRPr="001B04C8" w:rsidRDefault="00602AC0" w:rsidP="00602AC0">
      <w:pPr>
        <w:pStyle w:val="PL"/>
        <w:rPr>
          <w:lang w:val="sv-SE"/>
        </w:rPr>
      </w:pPr>
      <w:r w:rsidRPr="001B04C8">
        <w:rPr>
          <w:lang w:val="sv-SE"/>
        </w:rPr>
        <w:t xml:space="preserve">                  type: string</w:t>
      </w:r>
    </w:p>
    <w:p w14:paraId="40937EB6" w14:textId="77777777" w:rsidR="00602AC0" w:rsidRPr="001B04C8" w:rsidRDefault="00602AC0" w:rsidP="00602AC0">
      <w:pPr>
        <w:pStyle w:val="PL"/>
        <w:rPr>
          <w:lang w:val="sv-SE"/>
        </w:rPr>
      </w:pPr>
      <w:r w:rsidRPr="001B04C8">
        <w:rPr>
          <w:lang w:val="sv-SE"/>
        </w:rPr>
        <w:t xml:space="preserve">                  format: binary</w:t>
      </w:r>
    </w:p>
    <w:p w14:paraId="7570D133" w14:textId="77777777" w:rsidR="00602AC0" w:rsidRPr="001B04C8" w:rsidRDefault="00602AC0" w:rsidP="00602AC0">
      <w:pPr>
        <w:pStyle w:val="PL"/>
        <w:rPr>
          <w:lang w:val="sv-SE"/>
        </w:rPr>
      </w:pPr>
      <w:r w:rsidRPr="001B04C8">
        <w:rPr>
          <w:lang w:val="sv-SE"/>
        </w:rPr>
        <w:t xml:space="preserve">                binaryDataN2InformationExt13:</w:t>
      </w:r>
    </w:p>
    <w:p w14:paraId="04167D81" w14:textId="77777777" w:rsidR="00602AC0" w:rsidRPr="001B04C8" w:rsidRDefault="00602AC0" w:rsidP="00602AC0">
      <w:pPr>
        <w:pStyle w:val="PL"/>
        <w:rPr>
          <w:lang w:val="sv-SE"/>
        </w:rPr>
      </w:pPr>
      <w:r w:rsidRPr="001B04C8">
        <w:rPr>
          <w:lang w:val="sv-SE"/>
        </w:rPr>
        <w:t xml:space="preserve">                  type: string</w:t>
      </w:r>
    </w:p>
    <w:p w14:paraId="6DD96799" w14:textId="77777777" w:rsidR="00602AC0" w:rsidRPr="001B04C8" w:rsidRDefault="00602AC0" w:rsidP="00602AC0">
      <w:pPr>
        <w:pStyle w:val="PL"/>
        <w:rPr>
          <w:lang w:val="sv-SE"/>
        </w:rPr>
      </w:pPr>
      <w:r w:rsidRPr="001B04C8">
        <w:rPr>
          <w:lang w:val="sv-SE"/>
        </w:rPr>
        <w:t xml:space="preserve">                  format: binary</w:t>
      </w:r>
    </w:p>
    <w:p w14:paraId="48683917" w14:textId="77777777" w:rsidR="00602AC0" w:rsidRPr="001B04C8" w:rsidRDefault="00602AC0" w:rsidP="00602AC0">
      <w:pPr>
        <w:pStyle w:val="PL"/>
        <w:rPr>
          <w:lang w:val="sv-SE"/>
        </w:rPr>
      </w:pPr>
      <w:r w:rsidRPr="001B04C8">
        <w:rPr>
          <w:lang w:val="sv-SE"/>
        </w:rPr>
        <w:t xml:space="preserve">                binaryDataN2InformationExt14:</w:t>
      </w:r>
    </w:p>
    <w:p w14:paraId="6162FF65" w14:textId="77777777" w:rsidR="00602AC0" w:rsidRPr="00CC5A78" w:rsidRDefault="00602AC0" w:rsidP="00602AC0">
      <w:pPr>
        <w:pStyle w:val="PL"/>
      </w:pPr>
      <w:r w:rsidRPr="001B04C8">
        <w:rPr>
          <w:lang w:val="sv-SE"/>
        </w:rPr>
        <w:t xml:space="preserve">                  </w:t>
      </w:r>
      <w:r w:rsidRPr="00CC5A78">
        <w:t>type: string</w:t>
      </w:r>
    </w:p>
    <w:p w14:paraId="2DECAFF1" w14:textId="77777777" w:rsidR="00602AC0" w:rsidRPr="00CC5A78" w:rsidRDefault="00602AC0" w:rsidP="00602AC0">
      <w:pPr>
        <w:pStyle w:val="PL"/>
      </w:pPr>
      <w:r w:rsidRPr="00CC5A78">
        <w:t xml:space="preserve">                  format: binary</w:t>
      </w:r>
    </w:p>
    <w:p w14:paraId="6C2679C1" w14:textId="77777777" w:rsidR="00602AC0" w:rsidRPr="00CC5A78" w:rsidRDefault="00602AC0" w:rsidP="00602AC0">
      <w:pPr>
        <w:pStyle w:val="PL"/>
      </w:pPr>
      <w:r w:rsidRPr="00CC5A78">
        <w:t xml:space="preserve">                binaryDataN2InformationExt15:</w:t>
      </w:r>
    </w:p>
    <w:p w14:paraId="1B19CCB6" w14:textId="77777777" w:rsidR="00602AC0" w:rsidRPr="00CC5A78" w:rsidRDefault="00602AC0" w:rsidP="00602AC0">
      <w:pPr>
        <w:pStyle w:val="PL"/>
      </w:pPr>
      <w:r w:rsidRPr="00CC5A78">
        <w:t xml:space="preserve">                  type: string</w:t>
      </w:r>
    </w:p>
    <w:p w14:paraId="47CF35A9" w14:textId="77777777" w:rsidR="00602AC0" w:rsidRPr="00CC5A78" w:rsidRDefault="00602AC0" w:rsidP="00602AC0">
      <w:pPr>
        <w:pStyle w:val="PL"/>
      </w:pPr>
      <w:r w:rsidRPr="00CC5A78">
        <w:t xml:space="preserve">                  format: binary</w:t>
      </w:r>
    </w:p>
    <w:p w14:paraId="734A8289" w14:textId="77777777" w:rsidR="00602AC0" w:rsidRPr="00CC5A78" w:rsidRDefault="00602AC0" w:rsidP="00602AC0">
      <w:pPr>
        <w:pStyle w:val="PL"/>
      </w:pPr>
      <w:r w:rsidRPr="00CC5A78">
        <w:t xml:space="preserve">                binaryDataN2InformationExt16:</w:t>
      </w:r>
    </w:p>
    <w:p w14:paraId="0C7EC26D" w14:textId="77777777" w:rsidR="00602AC0" w:rsidRPr="00CC5A78" w:rsidRDefault="00602AC0" w:rsidP="00602AC0">
      <w:pPr>
        <w:pStyle w:val="PL"/>
      </w:pPr>
      <w:r w:rsidRPr="00CC5A78">
        <w:t xml:space="preserve">                  type: string</w:t>
      </w:r>
    </w:p>
    <w:p w14:paraId="75F57E6D" w14:textId="77777777" w:rsidR="00602AC0" w:rsidRPr="00CC5A78" w:rsidRDefault="00602AC0" w:rsidP="00602AC0">
      <w:pPr>
        <w:pStyle w:val="PL"/>
      </w:pPr>
      <w:r w:rsidRPr="00CC5A78">
        <w:t xml:space="preserve">                  format: binary</w:t>
      </w:r>
    </w:p>
    <w:p w14:paraId="66000997" w14:textId="77777777" w:rsidR="00602AC0" w:rsidRPr="00CC5A78" w:rsidRDefault="00602AC0" w:rsidP="00602AC0">
      <w:pPr>
        <w:pStyle w:val="PL"/>
      </w:pPr>
      <w:r w:rsidRPr="00CC5A78">
        <w:t xml:space="preserve">            encoding:</w:t>
      </w:r>
    </w:p>
    <w:p w14:paraId="2A7CD893" w14:textId="77777777" w:rsidR="00602AC0" w:rsidRPr="003B2883" w:rsidRDefault="00602AC0" w:rsidP="00602AC0">
      <w:pPr>
        <w:pStyle w:val="PL"/>
      </w:pPr>
      <w:r w:rsidRPr="00CC5A78">
        <w:t xml:space="preserve">              </w:t>
      </w:r>
      <w:r w:rsidRPr="003B2883">
        <w:t>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lastRenderedPageBreak/>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lastRenderedPageBreak/>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4E7AC99F" w:rsidR="00602AC0" w:rsidRPr="003B2883" w:rsidRDefault="00602AC0" w:rsidP="00602AC0">
      <w:pPr>
        <w:pStyle w:val="PL"/>
      </w:pPr>
      <w:r w:rsidRPr="003B2883">
        <w:t xml:space="preserve">                        properties: </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605F1FE0" w14:textId="7B55830B" w:rsidR="00593E5C" w:rsidRDefault="00593E5C" w:rsidP="00602AC0">
      <w:pPr>
        <w:pStyle w:val="PL"/>
      </w:pPr>
      <w:r>
        <w:t xml:space="preserve">                          binaryDataN2InformationExt1:</w:t>
      </w:r>
    </w:p>
    <w:p w14:paraId="09178E3D" w14:textId="77777777" w:rsidR="00593E5C" w:rsidRDefault="00593E5C" w:rsidP="00593E5C">
      <w:pPr>
        <w:pStyle w:val="PL"/>
      </w:pPr>
      <w:r>
        <w:t xml:space="preserve">                            type: string</w:t>
      </w:r>
    </w:p>
    <w:p w14:paraId="67B87055" w14:textId="77777777" w:rsidR="00593E5C" w:rsidRDefault="00593E5C" w:rsidP="00593E5C">
      <w:pPr>
        <w:pStyle w:val="PL"/>
      </w:pPr>
      <w:r>
        <w:t xml:space="preserve">                            format: binary</w:t>
      </w:r>
    </w:p>
    <w:p w14:paraId="29BA533C" w14:textId="77777777" w:rsidR="00593E5C" w:rsidRDefault="00593E5C" w:rsidP="00593E5C">
      <w:pPr>
        <w:pStyle w:val="PL"/>
      </w:pPr>
      <w:r>
        <w:t xml:space="preserve">                          binaryDataN2InformationExt2:</w:t>
      </w:r>
    </w:p>
    <w:p w14:paraId="6C17DCEA" w14:textId="77777777" w:rsidR="00593E5C" w:rsidRDefault="00593E5C" w:rsidP="00593E5C">
      <w:pPr>
        <w:pStyle w:val="PL"/>
      </w:pPr>
      <w:r>
        <w:t xml:space="preserve">                            type: string</w:t>
      </w:r>
    </w:p>
    <w:p w14:paraId="6A82FF15" w14:textId="77777777" w:rsidR="00593E5C" w:rsidRDefault="00593E5C" w:rsidP="00593E5C">
      <w:pPr>
        <w:pStyle w:val="PL"/>
      </w:pPr>
      <w:r>
        <w:t xml:space="preserve">                            format: binary</w:t>
      </w:r>
    </w:p>
    <w:p w14:paraId="3E80AF0E" w14:textId="77777777" w:rsidR="00593E5C" w:rsidRDefault="00593E5C" w:rsidP="00593E5C">
      <w:pPr>
        <w:pStyle w:val="PL"/>
      </w:pPr>
      <w:r>
        <w:t xml:space="preserve">                          binaryDataN2InformationExt3:</w:t>
      </w:r>
    </w:p>
    <w:p w14:paraId="69C89189" w14:textId="77777777" w:rsidR="00593E5C" w:rsidRDefault="00593E5C" w:rsidP="00593E5C">
      <w:pPr>
        <w:pStyle w:val="PL"/>
      </w:pPr>
      <w:r>
        <w:t xml:space="preserve">                            type: string</w:t>
      </w:r>
    </w:p>
    <w:p w14:paraId="4E8432B9" w14:textId="77777777" w:rsidR="00593E5C" w:rsidRDefault="00593E5C" w:rsidP="00593E5C">
      <w:pPr>
        <w:pStyle w:val="PL"/>
      </w:pPr>
      <w:r>
        <w:t xml:space="preserve">                            format: binary</w:t>
      </w:r>
    </w:p>
    <w:p w14:paraId="409ACA02" w14:textId="77777777" w:rsidR="00593E5C" w:rsidRDefault="00593E5C" w:rsidP="00593E5C">
      <w:pPr>
        <w:pStyle w:val="PL"/>
      </w:pPr>
      <w:r>
        <w:t xml:space="preserve">                          binaryDataN2InformationExt4:</w:t>
      </w:r>
    </w:p>
    <w:p w14:paraId="0D4490A9" w14:textId="77777777" w:rsidR="00593E5C" w:rsidRDefault="00593E5C" w:rsidP="00593E5C">
      <w:pPr>
        <w:pStyle w:val="PL"/>
      </w:pPr>
      <w:r>
        <w:t xml:space="preserve">                            type: string</w:t>
      </w:r>
    </w:p>
    <w:p w14:paraId="1A6E6662" w14:textId="77777777" w:rsidR="00593E5C" w:rsidRDefault="00593E5C" w:rsidP="00593E5C">
      <w:pPr>
        <w:pStyle w:val="PL"/>
      </w:pPr>
      <w:r>
        <w:t xml:space="preserve">                            format: binary</w:t>
      </w:r>
    </w:p>
    <w:p w14:paraId="185A7FEA" w14:textId="77777777" w:rsidR="00593E5C" w:rsidRDefault="00593E5C" w:rsidP="00593E5C">
      <w:pPr>
        <w:pStyle w:val="PL"/>
      </w:pPr>
      <w:r>
        <w:t xml:space="preserve">                          binaryDataN2InformationExt5:</w:t>
      </w:r>
    </w:p>
    <w:p w14:paraId="62EA0454" w14:textId="77777777" w:rsidR="00593E5C" w:rsidRDefault="00593E5C" w:rsidP="00593E5C">
      <w:pPr>
        <w:pStyle w:val="PL"/>
      </w:pPr>
      <w:r>
        <w:t xml:space="preserve">                            type: string</w:t>
      </w:r>
    </w:p>
    <w:p w14:paraId="46B4FFEE" w14:textId="77777777" w:rsidR="00593E5C" w:rsidRDefault="00593E5C" w:rsidP="00593E5C">
      <w:pPr>
        <w:pStyle w:val="PL"/>
      </w:pPr>
      <w:r>
        <w:t xml:space="preserve">                            format: binary</w:t>
      </w:r>
    </w:p>
    <w:p w14:paraId="28CB1924" w14:textId="77777777" w:rsidR="00593E5C" w:rsidRDefault="00593E5C" w:rsidP="00593E5C">
      <w:pPr>
        <w:pStyle w:val="PL"/>
      </w:pPr>
      <w:r>
        <w:t xml:space="preserve">                          binaryDataN2InformationExt6:</w:t>
      </w:r>
    </w:p>
    <w:p w14:paraId="12903F17" w14:textId="77777777" w:rsidR="00593E5C" w:rsidRDefault="00593E5C" w:rsidP="00593E5C">
      <w:pPr>
        <w:pStyle w:val="PL"/>
      </w:pPr>
      <w:r>
        <w:t xml:space="preserve">                            type: string</w:t>
      </w:r>
    </w:p>
    <w:p w14:paraId="42D113FF" w14:textId="77777777" w:rsidR="00593E5C" w:rsidRDefault="00593E5C" w:rsidP="00593E5C">
      <w:pPr>
        <w:pStyle w:val="PL"/>
      </w:pPr>
      <w:r>
        <w:t xml:space="preserve">                            format: binary</w:t>
      </w:r>
    </w:p>
    <w:p w14:paraId="69F8F1C7" w14:textId="77777777" w:rsidR="00593E5C" w:rsidRDefault="00593E5C" w:rsidP="00593E5C">
      <w:pPr>
        <w:pStyle w:val="PL"/>
      </w:pPr>
      <w:r>
        <w:t xml:space="preserve">                          binaryDataN2InformationExt7:</w:t>
      </w:r>
    </w:p>
    <w:p w14:paraId="0E605ED3" w14:textId="77777777" w:rsidR="00593E5C" w:rsidRDefault="00593E5C" w:rsidP="00593E5C">
      <w:pPr>
        <w:pStyle w:val="PL"/>
      </w:pPr>
      <w:r>
        <w:t xml:space="preserve">                            type: string</w:t>
      </w:r>
    </w:p>
    <w:p w14:paraId="22227DFA" w14:textId="77777777" w:rsidR="00593E5C" w:rsidRDefault="00593E5C" w:rsidP="00593E5C">
      <w:pPr>
        <w:pStyle w:val="PL"/>
      </w:pPr>
      <w:r>
        <w:t xml:space="preserve">                            format: binary</w:t>
      </w:r>
    </w:p>
    <w:p w14:paraId="20479193" w14:textId="77777777" w:rsidR="00593E5C" w:rsidRDefault="00593E5C" w:rsidP="00593E5C">
      <w:pPr>
        <w:pStyle w:val="PL"/>
      </w:pPr>
      <w:r>
        <w:t xml:space="preserve">                          binaryDataN2InformationExt8:</w:t>
      </w:r>
    </w:p>
    <w:p w14:paraId="74A87F41" w14:textId="77777777" w:rsidR="00593E5C" w:rsidRDefault="00593E5C" w:rsidP="00593E5C">
      <w:pPr>
        <w:pStyle w:val="PL"/>
      </w:pPr>
      <w:r>
        <w:t xml:space="preserve">                            type: string</w:t>
      </w:r>
    </w:p>
    <w:p w14:paraId="7F26CC0F" w14:textId="77777777" w:rsidR="00593E5C" w:rsidRDefault="00593E5C" w:rsidP="00593E5C">
      <w:pPr>
        <w:pStyle w:val="PL"/>
      </w:pPr>
      <w:r>
        <w:t xml:space="preserve">                            format: binary</w:t>
      </w:r>
    </w:p>
    <w:p w14:paraId="0E6F4793" w14:textId="77777777" w:rsidR="00593E5C" w:rsidRDefault="00593E5C" w:rsidP="00593E5C">
      <w:pPr>
        <w:pStyle w:val="PL"/>
      </w:pPr>
      <w:r>
        <w:t xml:space="preserve">                          binaryDataN2InformationExt9:</w:t>
      </w:r>
    </w:p>
    <w:p w14:paraId="5E198A13" w14:textId="77777777" w:rsidR="00593E5C" w:rsidRDefault="00593E5C" w:rsidP="00593E5C">
      <w:pPr>
        <w:pStyle w:val="PL"/>
      </w:pPr>
      <w:r>
        <w:t xml:space="preserve">                            type: string</w:t>
      </w:r>
    </w:p>
    <w:p w14:paraId="14D2D32C" w14:textId="77777777" w:rsidR="00593E5C" w:rsidRDefault="00593E5C" w:rsidP="00593E5C">
      <w:pPr>
        <w:pStyle w:val="PL"/>
      </w:pPr>
      <w:r>
        <w:t xml:space="preserve">                            format: binary</w:t>
      </w:r>
    </w:p>
    <w:p w14:paraId="76FBF168" w14:textId="77777777" w:rsidR="00593E5C" w:rsidRDefault="00593E5C" w:rsidP="00593E5C">
      <w:pPr>
        <w:pStyle w:val="PL"/>
      </w:pPr>
      <w:r>
        <w:t xml:space="preserve">                          binaryDataN2InformationExt10:</w:t>
      </w:r>
    </w:p>
    <w:p w14:paraId="3A692C5A" w14:textId="77777777" w:rsidR="00593E5C" w:rsidRDefault="00593E5C" w:rsidP="00593E5C">
      <w:pPr>
        <w:pStyle w:val="PL"/>
      </w:pPr>
      <w:r>
        <w:t xml:space="preserve">                            type: string</w:t>
      </w:r>
    </w:p>
    <w:p w14:paraId="6FD73F0D" w14:textId="77777777" w:rsidR="00593E5C" w:rsidRDefault="00593E5C" w:rsidP="00593E5C">
      <w:pPr>
        <w:pStyle w:val="PL"/>
      </w:pPr>
      <w:r>
        <w:t xml:space="preserve">                            format: binary</w:t>
      </w:r>
    </w:p>
    <w:p w14:paraId="2F9AC511" w14:textId="77777777" w:rsidR="00593E5C" w:rsidRDefault="00593E5C" w:rsidP="00593E5C">
      <w:pPr>
        <w:pStyle w:val="PL"/>
      </w:pPr>
      <w:r>
        <w:t xml:space="preserve">                          binaryDataN2InformationExt11:</w:t>
      </w:r>
    </w:p>
    <w:p w14:paraId="5F86F404" w14:textId="77777777" w:rsidR="00593E5C" w:rsidRDefault="00593E5C" w:rsidP="00593E5C">
      <w:pPr>
        <w:pStyle w:val="PL"/>
      </w:pPr>
      <w:r>
        <w:t xml:space="preserve">                            type: string</w:t>
      </w:r>
    </w:p>
    <w:p w14:paraId="574C2B4C" w14:textId="77777777" w:rsidR="00593E5C" w:rsidRDefault="00593E5C" w:rsidP="00593E5C">
      <w:pPr>
        <w:pStyle w:val="PL"/>
      </w:pPr>
      <w:r>
        <w:t xml:space="preserve">                            format: binary</w:t>
      </w:r>
    </w:p>
    <w:p w14:paraId="2025E764" w14:textId="77777777" w:rsidR="00593E5C" w:rsidRDefault="00593E5C" w:rsidP="00593E5C">
      <w:pPr>
        <w:pStyle w:val="PL"/>
      </w:pPr>
      <w:r>
        <w:t xml:space="preserve">                          binaryDataN2InformationExt12:</w:t>
      </w:r>
    </w:p>
    <w:p w14:paraId="692AA691" w14:textId="77777777" w:rsidR="00593E5C" w:rsidRDefault="00593E5C" w:rsidP="00593E5C">
      <w:pPr>
        <w:pStyle w:val="PL"/>
      </w:pPr>
      <w:r>
        <w:t xml:space="preserve">                            type: string</w:t>
      </w:r>
    </w:p>
    <w:p w14:paraId="2444EE35" w14:textId="77777777" w:rsidR="00593E5C" w:rsidRDefault="00593E5C" w:rsidP="00593E5C">
      <w:pPr>
        <w:pStyle w:val="PL"/>
      </w:pPr>
      <w:r>
        <w:t xml:space="preserve">                            format: binary</w:t>
      </w:r>
    </w:p>
    <w:p w14:paraId="03731F74" w14:textId="77777777" w:rsidR="00593E5C" w:rsidRDefault="00593E5C" w:rsidP="00593E5C">
      <w:pPr>
        <w:pStyle w:val="PL"/>
      </w:pPr>
      <w:r>
        <w:t xml:space="preserve">                          binaryDataN2InformationExt13:</w:t>
      </w:r>
    </w:p>
    <w:p w14:paraId="728A6175" w14:textId="77777777" w:rsidR="00593E5C" w:rsidRDefault="00593E5C" w:rsidP="00593E5C">
      <w:pPr>
        <w:pStyle w:val="PL"/>
      </w:pPr>
      <w:r>
        <w:t xml:space="preserve">                            type: string</w:t>
      </w:r>
    </w:p>
    <w:p w14:paraId="41C9A7CF" w14:textId="77777777" w:rsidR="00593E5C" w:rsidRDefault="00593E5C" w:rsidP="00593E5C">
      <w:pPr>
        <w:pStyle w:val="PL"/>
      </w:pPr>
      <w:r>
        <w:t xml:space="preserve">                            format: binary</w:t>
      </w:r>
    </w:p>
    <w:p w14:paraId="70379606" w14:textId="77777777" w:rsidR="00593E5C" w:rsidRDefault="00593E5C" w:rsidP="00593E5C">
      <w:pPr>
        <w:pStyle w:val="PL"/>
      </w:pPr>
      <w:r>
        <w:t xml:space="preserve">                          binaryDataN2InformationExt14:</w:t>
      </w:r>
    </w:p>
    <w:p w14:paraId="1F835E9D" w14:textId="77777777" w:rsidR="00593E5C" w:rsidRDefault="00593E5C" w:rsidP="00593E5C">
      <w:pPr>
        <w:pStyle w:val="PL"/>
      </w:pPr>
      <w:r>
        <w:lastRenderedPageBreak/>
        <w:t xml:space="preserve">                            type: string</w:t>
      </w:r>
    </w:p>
    <w:p w14:paraId="0DD17F62" w14:textId="77777777" w:rsidR="00593E5C" w:rsidRDefault="00593E5C" w:rsidP="00593E5C">
      <w:pPr>
        <w:pStyle w:val="PL"/>
      </w:pPr>
      <w:r>
        <w:t xml:space="preserve">                            format: binary</w:t>
      </w:r>
    </w:p>
    <w:p w14:paraId="39109DFB" w14:textId="77777777" w:rsidR="00593E5C" w:rsidRDefault="00593E5C" w:rsidP="00593E5C">
      <w:pPr>
        <w:pStyle w:val="PL"/>
      </w:pPr>
      <w:r>
        <w:t xml:space="preserve">                          binaryDataN2InformationExt15:</w:t>
      </w:r>
    </w:p>
    <w:p w14:paraId="4D8975AF" w14:textId="77777777" w:rsidR="00593E5C" w:rsidRDefault="00593E5C" w:rsidP="00593E5C">
      <w:pPr>
        <w:pStyle w:val="PL"/>
      </w:pPr>
      <w:r>
        <w:t xml:space="preserve">                            type: string</w:t>
      </w:r>
    </w:p>
    <w:p w14:paraId="2D7489B3" w14:textId="77777777" w:rsidR="00593E5C" w:rsidRDefault="00593E5C" w:rsidP="00593E5C">
      <w:pPr>
        <w:pStyle w:val="PL"/>
      </w:pPr>
      <w:r>
        <w:t xml:space="preserve">                            format: binary</w:t>
      </w:r>
    </w:p>
    <w:p w14:paraId="6AD36AAC" w14:textId="77777777" w:rsidR="00593E5C" w:rsidRDefault="00593E5C" w:rsidP="00593E5C">
      <w:pPr>
        <w:pStyle w:val="PL"/>
      </w:pPr>
      <w:r>
        <w:t xml:space="preserve">                          binaryDataN2InformationExt16:</w:t>
      </w:r>
    </w:p>
    <w:p w14:paraId="4BB02FBC" w14:textId="77777777" w:rsidR="00593E5C" w:rsidRDefault="00593E5C" w:rsidP="00593E5C">
      <w:pPr>
        <w:pStyle w:val="PL"/>
      </w:pPr>
      <w:r>
        <w:t xml:space="preserve">                            type: string</w:t>
      </w:r>
    </w:p>
    <w:p w14:paraId="12C0F8EE" w14:textId="412424D3" w:rsidR="00593E5C" w:rsidRPr="003B2883" w:rsidRDefault="00593E5C" w:rsidP="00593E5C">
      <w:pPr>
        <w:pStyle w:val="PL"/>
      </w:pPr>
      <w:r>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306A2036" w14:textId="60F61CC1" w:rsidR="00593E5C" w:rsidRDefault="00593E5C" w:rsidP="00602AC0">
      <w:pPr>
        <w:pStyle w:val="PL"/>
      </w:pPr>
      <w:r>
        <w:t xml:space="preserve">                        binaryDataN2InformationExt1</w:t>
      </w:r>
      <w:r w:rsidR="003377BF">
        <w:t>:</w:t>
      </w:r>
    </w:p>
    <w:p w14:paraId="21999AF6" w14:textId="77777777" w:rsidR="00593E5C" w:rsidRDefault="00593E5C" w:rsidP="00593E5C">
      <w:pPr>
        <w:pStyle w:val="PL"/>
      </w:pPr>
      <w:r>
        <w:t xml:space="preserve">                          contentType:  application/vnd.3gpp.ngap</w:t>
      </w:r>
    </w:p>
    <w:p w14:paraId="1CDA8A30" w14:textId="77777777" w:rsidR="00593E5C" w:rsidRDefault="00593E5C" w:rsidP="00593E5C">
      <w:pPr>
        <w:pStyle w:val="PL"/>
      </w:pPr>
      <w:r>
        <w:t xml:space="preserve">                          headers:</w:t>
      </w:r>
    </w:p>
    <w:p w14:paraId="06F41D78" w14:textId="77777777" w:rsidR="00593E5C" w:rsidRDefault="00593E5C" w:rsidP="00593E5C">
      <w:pPr>
        <w:pStyle w:val="PL"/>
      </w:pPr>
      <w:r>
        <w:t xml:space="preserve">                            Content-Id:</w:t>
      </w:r>
    </w:p>
    <w:p w14:paraId="5E1B49C0" w14:textId="77777777" w:rsidR="00593E5C" w:rsidRDefault="00593E5C" w:rsidP="00593E5C">
      <w:pPr>
        <w:pStyle w:val="PL"/>
      </w:pPr>
      <w:r>
        <w:t xml:space="preserve">                              schema:</w:t>
      </w:r>
    </w:p>
    <w:p w14:paraId="57E93DB0" w14:textId="77777777" w:rsidR="00593E5C" w:rsidRDefault="00593E5C" w:rsidP="00593E5C">
      <w:pPr>
        <w:pStyle w:val="PL"/>
      </w:pPr>
      <w:r>
        <w:t xml:space="preserve">                                type: string</w:t>
      </w:r>
    </w:p>
    <w:p w14:paraId="29F07B34" w14:textId="77777777" w:rsidR="00593E5C" w:rsidRDefault="00593E5C" w:rsidP="00593E5C">
      <w:pPr>
        <w:pStyle w:val="PL"/>
      </w:pPr>
      <w:r>
        <w:t xml:space="preserve">                        binaryDataN2InformationExt2:</w:t>
      </w:r>
    </w:p>
    <w:p w14:paraId="09B353CF" w14:textId="77777777" w:rsidR="00593E5C" w:rsidRDefault="00593E5C" w:rsidP="00593E5C">
      <w:pPr>
        <w:pStyle w:val="PL"/>
      </w:pPr>
      <w:r>
        <w:t xml:space="preserve">                          contentType:  application/vnd.3gpp.ngap</w:t>
      </w:r>
    </w:p>
    <w:p w14:paraId="3FA2DE7A" w14:textId="77777777" w:rsidR="00593E5C" w:rsidRDefault="00593E5C" w:rsidP="00593E5C">
      <w:pPr>
        <w:pStyle w:val="PL"/>
      </w:pPr>
      <w:r>
        <w:t xml:space="preserve">                          headers:</w:t>
      </w:r>
    </w:p>
    <w:p w14:paraId="663DC396" w14:textId="77777777" w:rsidR="00593E5C" w:rsidRDefault="00593E5C" w:rsidP="00593E5C">
      <w:pPr>
        <w:pStyle w:val="PL"/>
      </w:pPr>
      <w:r>
        <w:t xml:space="preserve">                            Content-Id:</w:t>
      </w:r>
    </w:p>
    <w:p w14:paraId="6A854674" w14:textId="77777777" w:rsidR="00593E5C" w:rsidRDefault="00593E5C" w:rsidP="00593E5C">
      <w:pPr>
        <w:pStyle w:val="PL"/>
      </w:pPr>
      <w:r>
        <w:t xml:space="preserve">                              schema:</w:t>
      </w:r>
    </w:p>
    <w:p w14:paraId="15ECBEBD" w14:textId="77777777" w:rsidR="00593E5C" w:rsidRDefault="00593E5C" w:rsidP="00593E5C">
      <w:pPr>
        <w:pStyle w:val="PL"/>
      </w:pPr>
      <w:r>
        <w:t xml:space="preserve">                                type: string</w:t>
      </w:r>
    </w:p>
    <w:p w14:paraId="365E1008" w14:textId="77777777" w:rsidR="00593E5C" w:rsidRDefault="00593E5C" w:rsidP="00593E5C">
      <w:pPr>
        <w:pStyle w:val="PL"/>
      </w:pPr>
      <w:r>
        <w:t xml:space="preserve">                        binaryDataN2InformationExt3:</w:t>
      </w:r>
    </w:p>
    <w:p w14:paraId="5199E5A9" w14:textId="77777777" w:rsidR="00593E5C" w:rsidRDefault="00593E5C" w:rsidP="00593E5C">
      <w:pPr>
        <w:pStyle w:val="PL"/>
      </w:pPr>
      <w:r>
        <w:t xml:space="preserve">                          contentType:  application/vnd.3gpp.ngap</w:t>
      </w:r>
    </w:p>
    <w:p w14:paraId="180C6DAC" w14:textId="77777777" w:rsidR="00593E5C" w:rsidRDefault="00593E5C" w:rsidP="00593E5C">
      <w:pPr>
        <w:pStyle w:val="PL"/>
      </w:pPr>
      <w:r>
        <w:t xml:space="preserve">                          headers:</w:t>
      </w:r>
    </w:p>
    <w:p w14:paraId="2FD81AD4" w14:textId="77777777" w:rsidR="00593E5C" w:rsidRDefault="00593E5C" w:rsidP="00593E5C">
      <w:pPr>
        <w:pStyle w:val="PL"/>
      </w:pPr>
      <w:r>
        <w:t xml:space="preserve">                            Content-Id:</w:t>
      </w:r>
    </w:p>
    <w:p w14:paraId="108A0B77" w14:textId="77777777" w:rsidR="00593E5C" w:rsidRDefault="00593E5C" w:rsidP="00593E5C">
      <w:pPr>
        <w:pStyle w:val="PL"/>
      </w:pPr>
      <w:r>
        <w:t xml:space="preserve">                              schema:</w:t>
      </w:r>
    </w:p>
    <w:p w14:paraId="1AE67C8B" w14:textId="77777777" w:rsidR="00593E5C" w:rsidRDefault="00593E5C" w:rsidP="00593E5C">
      <w:pPr>
        <w:pStyle w:val="PL"/>
      </w:pPr>
      <w:r>
        <w:t xml:space="preserve">                                type: string</w:t>
      </w:r>
    </w:p>
    <w:p w14:paraId="1744AFB3" w14:textId="77777777" w:rsidR="00593E5C" w:rsidRDefault="00593E5C" w:rsidP="00593E5C">
      <w:pPr>
        <w:pStyle w:val="PL"/>
      </w:pPr>
      <w:r>
        <w:t xml:space="preserve">                        binaryDataN2InformationExt4:</w:t>
      </w:r>
    </w:p>
    <w:p w14:paraId="41151947" w14:textId="77777777" w:rsidR="00593E5C" w:rsidRDefault="00593E5C" w:rsidP="00593E5C">
      <w:pPr>
        <w:pStyle w:val="PL"/>
      </w:pPr>
      <w:r>
        <w:t xml:space="preserve">                          contentType:  application/vnd.3gpp.ngap</w:t>
      </w:r>
    </w:p>
    <w:p w14:paraId="61779BEC" w14:textId="77777777" w:rsidR="00593E5C" w:rsidRDefault="00593E5C" w:rsidP="00593E5C">
      <w:pPr>
        <w:pStyle w:val="PL"/>
      </w:pPr>
      <w:r>
        <w:t xml:space="preserve">                          headers:</w:t>
      </w:r>
    </w:p>
    <w:p w14:paraId="44A5927D" w14:textId="77777777" w:rsidR="00593E5C" w:rsidRDefault="00593E5C" w:rsidP="00593E5C">
      <w:pPr>
        <w:pStyle w:val="PL"/>
      </w:pPr>
      <w:r>
        <w:t xml:space="preserve">                            Content-Id:</w:t>
      </w:r>
    </w:p>
    <w:p w14:paraId="1EF19284" w14:textId="77777777" w:rsidR="00593E5C" w:rsidRDefault="00593E5C" w:rsidP="00593E5C">
      <w:pPr>
        <w:pStyle w:val="PL"/>
      </w:pPr>
      <w:r>
        <w:t xml:space="preserve">                              schema:</w:t>
      </w:r>
    </w:p>
    <w:p w14:paraId="348E81E9" w14:textId="77777777" w:rsidR="00593E5C" w:rsidRDefault="00593E5C" w:rsidP="00593E5C">
      <w:pPr>
        <w:pStyle w:val="PL"/>
      </w:pPr>
      <w:r>
        <w:t xml:space="preserve">                                type: string</w:t>
      </w:r>
    </w:p>
    <w:p w14:paraId="5A1A84B6" w14:textId="77777777" w:rsidR="00593E5C" w:rsidRDefault="00593E5C" w:rsidP="00593E5C">
      <w:pPr>
        <w:pStyle w:val="PL"/>
      </w:pPr>
      <w:r>
        <w:t xml:space="preserve">                        binaryDataN2InformationExt5:</w:t>
      </w:r>
    </w:p>
    <w:p w14:paraId="46621561" w14:textId="77777777" w:rsidR="00593E5C" w:rsidRDefault="00593E5C" w:rsidP="00593E5C">
      <w:pPr>
        <w:pStyle w:val="PL"/>
      </w:pPr>
      <w:r>
        <w:t xml:space="preserve">                          contentType:  application/vnd.3gpp.ngap</w:t>
      </w:r>
    </w:p>
    <w:p w14:paraId="3BDB0D38" w14:textId="77777777" w:rsidR="00593E5C" w:rsidRDefault="00593E5C" w:rsidP="00593E5C">
      <w:pPr>
        <w:pStyle w:val="PL"/>
      </w:pPr>
      <w:r>
        <w:t xml:space="preserve">                          headers:</w:t>
      </w:r>
    </w:p>
    <w:p w14:paraId="5D96F529" w14:textId="77777777" w:rsidR="00593E5C" w:rsidRDefault="00593E5C" w:rsidP="00593E5C">
      <w:pPr>
        <w:pStyle w:val="PL"/>
      </w:pPr>
      <w:r>
        <w:t xml:space="preserve">                            Content-Id:</w:t>
      </w:r>
    </w:p>
    <w:p w14:paraId="0347FB3E" w14:textId="77777777" w:rsidR="00593E5C" w:rsidRDefault="00593E5C" w:rsidP="00593E5C">
      <w:pPr>
        <w:pStyle w:val="PL"/>
      </w:pPr>
      <w:r>
        <w:t xml:space="preserve">                              schema:</w:t>
      </w:r>
    </w:p>
    <w:p w14:paraId="7B7E28BA" w14:textId="77777777" w:rsidR="00593E5C" w:rsidRDefault="00593E5C" w:rsidP="00593E5C">
      <w:pPr>
        <w:pStyle w:val="PL"/>
      </w:pPr>
      <w:r>
        <w:t xml:space="preserve">                                type: string</w:t>
      </w:r>
    </w:p>
    <w:p w14:paraId="31ED520C" w14:textId="77777777" w:rsidR="00593E5C" w:rsidRDefault="00593E5C" w:rsidP="00593E5C">
      <w:pPr>
        <w:pStyle w:val="PL"/>
      </w:pPr>
      <w:r>
        <w:t xml:space="preserve">                        binaryDataN2InformationExt6:</w:t>
      </w:r>
    </w:p>
    <w:p w14:paraId="7871651B" w14:textId="77777777" w:rsidR="00593E5C" w:rsidRDefault="00593E5C" w:rsidP="00593E5C">
      <w:pPr>
        <w:pStyle w:val="PL"/>
      </w:pPr>
      <w:r>
        <w:t xml:space="preserve">                          contentType:  application/vnd.3gpp.ngap</w:t>
      </w:r>
    </w:p>
    <w:p w14:paraId="3140B957" w14:textId="77777777" w:rsidR="00593E5C" w:rsidRDefault="00593E5C" w:rsidP="00593E5C">
      <w:pPr>
        <w:pStyle w:val="PL"/>
      </w:pPr>
      <w:r>
        <w:t xml:space="preserve">                          headers:</w:t>
      </w:r>
    </w:p>
    <w:p w14:paraId="1B131440" w14:textId="77777777" w:rsidR="00593E5C" w:rsidRDefault="00593E5C" w:rsidP="00593E5C">
      <w:pPr>
        <w:pStyle w:val="PL"/>
      </w:pPr>
      <w:r>
        <w:t xml:space="preserve">                            Content-Id:</w:t>
      </w:r>
    </w:p>
    <w:p w14:paraId="45FCA654" w14:textId="77777777" w:rsidR="00593E5C" w:rsidRDefault="00593E5C" w:rsidP="00593E5C">
      <w:pPr>
        <w:pStyle w:val="PL"/>
      </w:pPr>
      <w:r>
        <w:t xml:space="preserve">                              schema:</w:t>
      </w:r>
    </w:p>
    <w:p w14:paraId="0885BE82" w14:textId="77777777" w:rsidR="00593E5C" w:rsidRDefault="00593E5C" w:rsidP="00593E5C">
      <w:pPr>
        <w:pStyle w:val="PL"/>
      </w:pPr>
      <w:r>
        <w:t xml:space="preserve">                                type: string</w:t>
      </w:r>
    </w:p>
    <w:p w14:paraId="0DEA3A7A" w14:textId="77777777" w:rsidR="00593E5C" w:rsidRDefault="00593E5C" w:rsidP="00593E5C">
      <w:pPr>
        <w:pStyle w:val="PL"/>
      </w:pPr>
      <w:r>
        <w:t xml:space="preserve">                        binaryDataN2InformationExt7:</w:t>
      </w:r>
    </w:p>
    <w:p w14:paraId="6DD2051A" w14:textId="77777777" w:rsidR="00593E5C" w:rsidRDefault="00593E5C" w:rsidP="00593E5C">
      <w:pPr>
        <w:pStyle w:val="PL"/>
      </w:pPr>
      <w:r>
        <w:t xml:space="preserve">                          contentType:  application/vnd.3gpp.ngap</w:t>
      </w:r>
    </w:p>
    <w:p w14:paraId="2D1AABC9" w14:textId="77777777" w:rsidR="00593E5C" w:rsidRDefault="00593E5C" w:rsidP="00593E5C">
      <w:pPr>
        <w:pStyle w:val="PL"/>
      </w:pPr>
      <w:r>
        <w:t xml:space="preserve">                          headers:</w:t>
      </w:r>
    </w:p>
    <w:p w14:paraId="733D02E0" w14:textId="77777777" w:rsidR="00593E5C" w:rsidRDefault="00593E5C" w:rsidP="00593E5C">
      <w:pPr>
        <w:pStyle w:val="PL"/>
      </w:pPr>
      <w:r>
        <w:t xml:space="preserve">                            Content-Id:</w:t>
      </w:r>
    </w:p>
    <w:p w14:paraId="06A448CF" w14:textId="77777777" w:rsidR="00593E5C" w:rsidRDefault="00593E5C" w:rsidP="00593E5C">
      <w:pPr>
        <w:pStyle w:val="PL"/>
      </w:pPr>
      <w:r>
        <w:t xml:space="preserve">                              schema:</w:t>
      </w:r>
    </w:p>
    <w:p w14:paraId="6789E35F" w14:textId="77777777" w:rsidR="00593E5C" w:rsidRDefault="00593E5C" w:rsidP="00593E5C">
      <w:pPr>
        <w:pStyle w:val="PL"/>
      </w:pPr>
      <w:r>
        <w:t xml:space="preserve">                                type: string</w:t>
      </w:r>
    </w:p>
    <w:p w14:paraId="2FE499DD" w14:textId="77777777" w:rsidR="00593E5C" w:rsidRDefault="00593E5C" w:rsidP="00593E5C">
      <w:pPr>
        <w:pStyle w:val="PL"/>
      </w:pPr>
      <w:r>
        <w:t xml:space="preserve">                        binaryDataN2InformationExt8:</w:t>
      </w:r>
    </w:p>
    <w:p w14:paraId="6FEF91C4" w14:textId="77777777" w:rsidR="00593E5C" w:rsidRDefault="00593E5C" w:rsidP="00593E5C">
      <w:pPr>
        <w:pStyle w:val="PL"/>
      </w:pPr>
      <w:r>
        <w:t xml:space="preserve">                          contentType:  application/vnd.3gpp.ngap</w:t>
      </w:r>
    </w:p>
    <w:p w14:paraId="54B80E47" w14:textId="77777777" w:rsidR="00593E5C" w:rsidRDefault="00593E5C" w:rsidP="00593E5C">
      <w:pPr>
        <w:pStyle w:val="PL"/>
      </w:pPr>
      <w:r>
        <w:t xml:space="preserve">                          headers:</w:t>
      </w:r>
    </w:p>
    <w:p w14:paraId="3408A039" w14:textId="77777777" w:rsidR="00593E5C" w:rsidRDefault="00593E5C" w:rsidP="00593E5C">
      <w:pPr>
        <w:pStyle w:val="PL"/>
      </w:pPr>
      <w:r>
        <w:t xml:space="preserve">                            Content-Id:</w:t>
      </w:r>
    </w:p>
    <w:p w14:paraId="49F769CC" w14:textId="77777777" w:rsidR="00593E5C" w:rsidRDefault="00593E5C" w:rsidP="00593E5C">
      <w:pPr>
        <w:pStyle w:val="PL"/>
      </w:pPr>
      <w:r>
        <w:t xml:space="preserve">                              schema:</w:t>
      </w:r>
    </w:p>
    <w:p w14:paraId="33A28EB4" w14:textId="77777777" w:rsidR="00593E5C" w:rsidRDefault="00593E5C" w:rsidP="00593E5C">
      <w:pPr>
        <w:pStyle w:val="PL"/>
      </w:pPr>
      <w:r>
        <w:t xml:space="preserve">                                type: string</w:t>
      </w:r>
    </w:p>
    <w:p w14:paraId="7E494FD3" w14:textId="77777777" w:rsidR="00593E5C" w:rsidRDefault="00593E5C" w:rsidP="00593E5C">
      <w:pPr>
        <w:pStyle w:val="PL"/>
      </w:pPr>
      <w:r>
        <w:t xml:space="preserve">                        binaryDataN2InformationExt9:</w:t>
      </w:r>
    </w:p>
    <w:p w14:paraId="5D8859F2" w14:textId="77777777" w:rsidR="00593E5C" w:rsidRDefault="00593E5C" w:rsidP="00593E5C">
      <w:pPr>
        <w:pStyle w:val="PL"/>
      </w:pPr>
      <w:r>
        <w:t xml:space="preserve">                          contentType:  application/vnd.3gpp.ngap</w:t>
      </w:r>
    </w:p>
    <w:p w14:paraId="52EF8256" w14:textId="77777777" w:rsidR="00593E5C" w:rsidRDefault="00593E5C" w:rsidP="00593E5C">
      <w:pPr>
        <w:pStyle w:val="PL"/>
      </w:pPr>
      <w:r>
        <w:t xml:space="preserve">                          headers:</w:t>
      </w:r>
    </w:p>
    <w:p w14:paraId="49680CE3" w14:textId="77777777" w:rsidR="00593E5C" w:rsidRDefault="00593E5C" w:rsidP="00593E5C">
      <w:pPr>
        <w:pStyle w:val="PL"/>
      </w:pPr>
      <w:r>
        <w:t xml:space="preserve">                            Content-Id:</w:t>
      </w:r>
    </w:p>
    <w:p w14:paraId="37C32CAB" w14:textId="77777777" w:rsidR="00593E5C" w:rsidRDefault="00593E5C" w:rsidP="00593E5C">
      <w:pPr>
        <w:pStyle w:val="PL"/>
      </w:pPr>
      <w:r>
        <w:t xml:space="preserve">                              schema:</w:t>
      </w:r>
    </w:p>
    <w:p w14:paraId="55956B8B" w14:textId="77777777" w:rsidR="00593E5C" w:rsidRDefault="00593E5C" w:rsidP="00593E5C">
      <w:pPr>
        <w:pStyle w:val="PL"/>
      </w:pPr>
      <w:r>
        <w:t xml:space="preserve">                                type: string</w:t>
      </w:r>
    </w:p>
    <w:p w14:paraId="604BA204" w14:textId="77777777" w:rsidR="00593E5C" w:rsidRDefault="00593E5C" w:rsidP="00593E5C">
      <w:pPr>
        <w:pStyle w:val="PL"/>
      </w:pPr>
      <w:r>
        <w:t xml:space="preserve">                        binaryDataN2InformationExt10:</w:t>
      </w:r>
    </w:p>
    <w:p w14:paraId="50934A38" w14:textId="77777777" w:rsidR="00593E5C" w:rsidRDefault="00593E5C" w:rsidP="00593E5C">
      <w:pPr>
        <w:pStyle w:val="PL"/>
      </w:pPr>
      <w:r>
        <w:t xml:space="preserve">                          contentType:  application/vnd.3gpp.ngap</w:t>
      </w:r>
    </w:p>
    <w:p w14:paraId="3D932D39" w14:textId="77777777" w:rsidR="00593E5C" w:rsidRDefault="00593E5C" w:rsidP="00593E5C">
      <w:pPr>
        <w:pStyle w:val="PL"/>
      </w:pPr>
      <w:r>
        <w:t xml:space="preserve">                          headers:</w:t>
      </w:r>
    </w:p>
    <w:p w14:paraId="523AA63E" w14:textId="77777777" w:rsidR="00593E5C" w:rsidRDefault="00593E5C" w:rsidP="00593E5C">
      <w:pPr>
        <w:pStyle w:val="PL"/>
      </w:pPr>
      <w:r>
        <w:t xml:space="preserve">                            Content-Id:</w:t>
      </w:r>
    </w:p>
    <w:p w14:paraId="2F087DC1" w14:textId="77777777" w:rsidR="00593E5C" w:rsidRDefault="00593E5C" w:rsidP="00593E5C">
      <w:pPr>
        <w:pStyle w:val="PL"/>
      </w:pPr>
      <w:r>
        <w:t xml:space="preserve">                              schema:</w:t>
      </w:r>
    </w:p>
    <w:p w14:paraId="73CD17CC" w14:textId="77777777" w:rsidR="00593E5C" w:rsidRDefault="00593E5C" w:rsidP="00593E5C">
      <w:pPr>
        <w:pStyle w:val="PL"/>
      </w:pPr>
      <w:r>
        <w:t xml:space="preserve">                                type: string</w:t>
      </w:r>
    </w:p>
    <w:p w14:paraId="1E16E047" w14:textId="77777777" w:rsidR="00593E5C" w:rsidRDefault="00593E5C" w:rsidP="00593E5C">
      <w:pPr>
        <w:pStyle w:val="PL"/>
      </w:pPr>
      <w:r>
        <w:t xml:space="preserve">                        binaryDataN2InformationExt11:</w:t>
      </w:r>
    </w:p>
    <w:p w14:paraId="6EA6BE4F" w14:textId="77777777" w:rsidR="00593E5C" w:rsidRDefault="00593E5C" w:rsidP="00593E5C">
      <w:pPr>
        <w:pStyle w:val="PL"/>
      </w:pPr>
      <w:r>
        <w:t xml:space="preserve">                          contentType:  application/vnd.3gpp.ngap</w:t>
      </w:r>
    </w:p>
    <w:p w14:paraId="0DDFD796" w14:textId="77777777" w:rsidR="00593E5C" w:rsidRDefault="00593E5C" w:rsidP="00593E5C">
      <w:pPr>
        <w:pStyle w:val="PL"/>
      </w:pPr>
      <w:r>
        <w:t xml:space="preserve">                          headers:</w:t>
      </w:r>
    </w:p>
    <w:p w14:paraId="5F5E44C5" w14:textId="77777777" w:rsidR="00593E5C" w:rsidRDefault="00593E5C" w:rsidP="00593E5C">
      <w:pPr>
        <w:pStyle w:val="PL"/>
      </w:pPr>
      <w:r>
        <w:t xml:space="preserve">                            Content-Id:</w:t>
      </w:r>
    </w:p>
    <w:p w14:paraId="3E812B02" w14:textId="77777777" w:rsidR="00593E5C" w:rsidRDefault="00593E5C" w:rsidP="00593E5C">
      <w:pPr>
        <w:pStyle w:val="PL"/>
      </w:pPr>
      <w:r>
        <w:t xml:space="preserve">                              schema:</w:t>
      </w:r>
    </w:p>
    <w:p w14:paraId="7C5BC5B6" w14:textId="77777777" w:rsidR="00593E5C" w:rsidRDefault="00593E5C" w:rsidP="00593E5C">
      <w:pPr>
        <w:pStyle w:val="PL"/>
      </w:pPr>
      <w:r>
        <w:t xml:space="preserve">                                type: string</w:t>
      </w:r>
    </w:p>
    <w:p w14:paraId="67BCDD16" w14:textId="77777777" w:rsidR="00593E5C" w:rsidRDefault="00593E5C" w:rsidP="00593E5C">
      <w:pPr>
        <w:pStyle w:val="PL"/>
      </w:pPr>
      <w:r>
        <w:t xml:space="preserve">                        binaryDataN2InformationExt12:</w:t>
      </w:r>
    </w:p>
    <w:p w14:paraId="537A8C80" w14:textId="77777777" w:rsidR="00593E5C" w:rsidRDefault="00593E5C" w:rsidP="00593E5C">
      <w:pPr>
        <w:pStyle w:val="PL"/>
      </w:pPr>
      <w:r>
        <w:lastRenderedPageBreak/>
        <w:t xml:space="preserve">                          contentType:  application/vnd.3gpp.ngap</w:t>
      </w:r>
    </w:p>
    <w:p w14:paraId="1F6CFFD7" w14:textId="77777777" w:rsidR="00593E5C" w:rsidRDefault="00593E5C" w:rsidP="00593E5C">
      <w:pPr>
        <w:pStyle w:val="PL"/>
      </w:pPr>
      <w:r>
        <w:t xml:space="preserve">                          headers:</w:t>
      </w:r>
    </w:p>
    <w:p w14:paraId="339F9FD1" w14:textId="77777777" w:rsidR="00593E5C" w:rsidRDefault="00593E5C" w:rsidP="00593E5C">
      <w:pPr>
        <w:pStyle w:val="PL"/>
      </w:pPr>
      <w:r>
        <w:t xml:space="preserve">                            Content-Id:</w:t>
      </w:r>
    </w:p>
    <w:p w14:paraId="0DC2DE0F" w14:textId="77777777" w:rsidR="00593E5C" w:rsidRDefault="00593E5C" w:rsidP="00593E5C">
      <w:pPr>
        <w:pStyle w:val="PL"/>
      </w:pPr>
      <w:r>
        <w:t xml:space="preserve">                              schema:</w:t>
      </w:r>
    </w:p>
    <w:p w14:paraId="07CDA3B8" w14:textId="77777777" w:rsidR="00593E5C" w:rsidRDefault="00593E5C" w:rsidP="00593E5C">
      <w:pPr>
        <w:pStyle w:val="PL"/>
      </w:pPr>
      <w:r>
        <w:t xml:space="preserve">                                type: string</w:t>
      </w:r>
    </w:p>
    <w:p w14:paraId="770E7B25" w14:textId="77777777" w:rsidR="00593E5C" w:rsidRDefault="00593E5C" w:rsidP="00593E5C">
      <w:pPr>
        <w:pStyle w:val="PL"/>
      </w:pPr>
      <w:r>
        <w:t xml:space="preserve">                        binaryDataN2InformationExt13:</w:t>
      </w:r>
    </w:p>
    <w:p w14:paraId="01972837" w14:textId="77777777" w:rsidR="00593E5C" w:rsidRDefault="00593E5C" w:rsidP="00593E5C">
      <w:pPr>
        <w:pStyle w:val="PL"/>
      </w:pPr>
      <w:r>
        <w:t xml:space="preserve">                          contentType:  application/vnd.3gpp.ngap</w:t>
      </w:r>
    </w:p>
    <w:p w14:paraId="1EEE7D81" w14:textId="77777777" w:rsidR="00593E5C" w:rsidRDefault="00593E5C" w:rsidP="00593E5C">
      <w:pPr>
        <w:pStyle w:val="PL"/>
      </w:pPr>
      <w:r>
        <w:t xml:space="preserve">                          headers:</w:t>
      </w:r>
    </w:p>
    <w:p w14:paraId="3E518832" w14:textId="77777777" w:rsidR="00593E5C" w:rsidRDefault="00593E5C" w:rsidP="00593E5C">
      <w:pPr>
        <w:pStyle w:val="PL"/>
      </w:pPr>
      <w:r>
        <w:t xml:space="preserve">                            Content-Id:</w:t>
      </w:r>
    </w:p>
    <w:p w14:paraId="58E2AC55" w14:textId="77777777" w:rsidR="00593E5C" w:rsidRDefault="00593E5C" w:rsidP="00593E5C">
      <w:pPr>
        <w:pStyle w:val="PL"/>
      </w:pPr>
      <w:r>
        <w:t xml:space="preserve">                              schema:</w:t>
      </w:r>
    </w:p>
    <w:p w14:paraId="0AFA2A06" w14:textId="77777777" w:rsidR="00593E5C" w:rsidRDefault="00593E5C" w:rsidP="00593E5C">
      <w:pPr>
        <w:pStyle w:val="PL"/>
      </w:pPr>
      <w:r>
        <w:t xml:space="preserve">                                type: string</w:t>
      </w:r>
    </w:p>
    <w:p w14:paraId="3A2AE64C" w14:textId="77777777" w:rsidR="00593E5C" w:rsidRDefault="00593E5C" w:rsidP="00593E5C">
      <w:pPr>
        <w:pStyle w:val="PL"/>
      </w:pPr>
      <w:r>
        <w:t xml:space="preserve">                        binaryDataN2InformationExt14:</w:t>
      </w:r>
    </w:p>
    <w:p w14:paraId="1AD1BB57" w14:textId="77777777" w:rsidR="00593E5C" w:rsidRDefault="00593E5C" w:rsidP="00593E5C">
      <w:pPr>
        <w:pStyle w:val="PL"/>
      </w:pPr>
      <w:r>
        <w:t xml:space="preserve">                          contentType:  application/vnd.3gpp.ngap</w:t>
      </w:r>
    </w:p>
    <w:p w14:paraId="7B0CC840" w14:textId="77777777" w:rsidR="00593E5C" w:rsidRDefault="00593E5C" w:rsidP="00593E5C">
      <w:pPr>
        <w:pStyle w:val="PL"/>
      </w:pPr>
      <w:r>
        <w:t xml:space="preserve">                          headers:</w:t>
      </w:r>
    </w:p>
    <w:p w14:paraId="346B42AD" w14:textId="77777777" w:rsidR="00593E5C" w:rsidRDefault="00593E5C" w:rsidP="00593E5C">
      <w:pPr>
        <w:pStyle w:val="PL"/>
      </w:pPr>
      <w:r>
        <w:t xml:space="preserve">                            Content-Id:</w:t>
      </w:r>
    </w:p>
    <w:p w14:paraId="11E9B168" w14:textId="77777777" w:rsidR="00593E5C" w:rsidRDefault="00593E5C" w:rsidP="00593E5C">
      <w:pPr>
        <w:pStyle w:val="PL"/>
      </w:pPr>
      <w:r>
        <w:t xml:space="preserve">                              schema:</w:t>
      </w:r>
    </w:p>
    <w:p w14:paraId="4D478BFE" w14:textId="77777777" w:rsidR="00593E5C" w:rsidRDefault="00593E5C" w:rsidP="00593E5C">
      <w:pPr>
        <w:pStyle w:val="PL"/>
      </w:pPr>
      <w:r>
        <w:t xml:space="preserve">                                type: string</w:t>
      </w:r>
    </w:p>
    <w:p w14:paraId="4CD2655E" w14:textId="77777777" w:rsidR="00593E5C" w:rsidRDefault="00593E5C" w:rsidP="00593E5C">
      <w:pPr>
        <w:pStyle w:val="PL"/>
      </w:pPr>
      <w:r>
        <w:t xml:space="preserve">                        binaryDataN2InformationExt15:</w:t>
      </w:r>
    </w:p>
    <w:p w14:paraId="3E8795AC" w14:textId="77777777" w:rsidR="00593E5C" w:rsidRDefault="00593E5C" w:rsidP="00593E5C">
      <w:pPr>
        <w:pStyle w:val="PL"/>
      </w:pPr>
      <w:r>
        <w:t xml:space="preserve">                          contentType:  application/vnd.3gpp.ngap</w:t>
      </w:r>
    </w:p>
    <w:p w14:paraId="7285CF1C" w14:textId="77777777" w:rsidR="00593E5C" w:rsidRDefault="00593E5C" w:rsidP="00593E5C">
      <w:pPr>
        <w:pStyle w:val="PL"/>
      </w:pPr>
      <w:r>
        <w:t xml:space="preserve">                          headers:</w:t>
      </w:r>
    </w:p>
    <w:p w14:paraId="12674708" w14:textId="77777777" w:rsidR="00593E5C" w:rsidRDefault="00593E5C" w:rsidP="00593E5C">
      <w:pPr>
        <w:pStyle w:val="PL"/>
      </w:pPr>
      <w:r>
        <w:t xml:space="preserve">                            Content-Id:</w:t>
      </w:r>
    </w:p>
    <w:p w14:paraId="1F1CBA13" w14:textId="77777777" w:rsidR="00593E5C" w:rsidRDefault="00593E5C" w:rsidP="00593E5C">
      <w:pPr>
        <w:pStyle w:val="PL"/>
      </w:pPr>
      <w:r>
        <w:t xml:space="preserve">                              schema:</w:t>
      </w:r>
    </w:p>
    <w:p w14:paraId="2C1B3F46" w14:textId="77777777" w:rsidR="00593E5C" w:rsidRDefault="00593E5C" w:rsidP="00593E5C">
      <w:pPr>
        <w:pStyle w:val="PL"/>
      </w:pPr>
      <w:r>
        <w:t xml:space="preserve">                                type: string</w:t>
      </w:r>
    </w:p>
    <w:p w14:paraId="2C572823" w14:textId="77777777" w:rsidR="00593E5C" w:rsidRDefault="00593E5C" w:rsidP="00593E5C">
      <w:pPr>
        <w:pStyle w:val="PL"/>
      </w:pPr>
      <w:r>
        <w:t xml:space="preserve">                        binaryDataN2InformationExt16:</w:t>
      </w:r>
    </w:p>
    <w:p w14:paraId="26AB9A09" w14:textId="77777777" w:rsidR="00593E5C" w:rsidRDefault="00593E5C" w:rsidP="00593E5C">
      <w:pPr>
        <w:pStyle w:val="PL"/>
      </w:pPr>
      <w:r>
        <w:t xml:space="preserve">                          contentType:  application/vnd.3gpp.ngap</w:t>
      </w:r>
    </w:p>
    <w:p w14:paraId="20412483" w14:textId="77777777" w:rsidR="00593E5C" w:rsidRDefault="00593E5C" w:rsidP="00593E5C">
      <w:pPr>
        <w:pStyle w:val="PL"/>
      </w:pPr>
      <w:r>
        <w:t xml:space="preserve">                          headers:</w:t>
      </w:r>
    </w:p>
    <w:p w14:paraId="7E2275E0" w14:textId="77777777" w:rsidR="00593E5C" w:rsidRDefault="00593E5C" w:rsidP="00593E5C">
      <w:pPr>
        <w:pStyle w:val="PL"/>
      </w:pPr>
      <w:r>
        <w:t xml:space="preserve">                            Content-Id:</w:t>
      </w:r>
    </w:p>
    <w:p w14:paraId="0B110CBD" w14:textId="77777777" w:rsidR="00593E5C" w:rsidRDefault="00593E5C" w:rsidP="00593E5C">
      <w:pPr>
        <w:pStyle w:val="PL"/>
      </w:pPr>
      <w:r>
        <w:t xml:space="preserve">                              schema:</w:t>
      </w:r>
    </w:p>
    <w:p w14:paraId="15BB1B58" w14:textId="2822539A" w:rsidR="00593E5C" w:rsidRPr="003B2883" w:rsidRDefault="00593E5C" w:rsidP="00593E5C">
      <w:pPr>
        <w:pStyle w:val="PL"/>
      </w:pPr>
      <w:r>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$ref: </w:t>
      </w:r>
      <w:r w:rsidRPr="00690A26">
        <w:t>'TS29571_CommonData.yaml#/components/</w:t>
      </w:r>
      <w:r>
        <w:t>responses/307'</w:t>
      </w:r>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C114AC" w:rsidRDefault="00602AC0" w:rsidP="00602AC0">
      <w:pPr>
        <w:pStyle w:val="PL"/>
        <w:rPr>
          <w:lang w:val="sv-SE"/>
        </w:rPr>
      </w:pPr>
      <w:r w:rsidRPr="003B2883">
        <w:t xml:space="preserve">                  </w:t>
      </w:r>
      <w:r w:rsidRPr="00C114AC">
        <w:rPr>
          <w:lang w:val="sv-SE"/>
        </w:rPr>
        <w:t>binaryDataN2Information:</w:t>
      </w:r>
    </w:p>
    <w:p w14:paraId="52ACC050" w14:textId="77777777" w:rsidR="00602AC0" w:rsidRPr="00C114AC" w:rsidRDefault="00602AC0" w:rsidP="00602AC0">
      <w:pPr>
        <w:pStyle w:val="PL"/>
        <w:rPr>
          <w:lang w:val="sv-SE"/>
        </w:rPr>
      </w:pPr>
      <w:r w:rsidRPr="00C114AC">
        <w:rPr>
          <w:lang w:val="sv-SE"/>
        </w:rPr>
        <w:t xml:space="preserve">                    type: string</w:t>
      </w:r>
    </w:p>
    <w:p w14:paraId="485AA058" w14:textId="77777777" w:rsidR="00602AC0" w:rsidRPr="00C114AC" w:rsidRDefault="00602AC0" w:rsidP="00602AC0">
      <w:pPr>
        <w:pStyle w:val="PL"/>
        <w:rPr>
          <w:lang w:val="sv-SE"/>
        </w:rPr>
      </w:pPr>
      <w:r w:rsidRPr="00C114AC">
        <w:rPr>
          <w:lang w:val="sv-SE"/>
        </w:rPr>
        <w:t xml:space="preserve">                    format: binary</w:t>
      </w:r>
    </w:p>
    <w:p w14:paraId="57C61D4B" w14:textId="77777777" w:rsidR="00602AC0" w:rsidRPr="00C114AC" w:rsidRDefault="00602AC0" w:rsidP="00602AC0">
      <w:pPr>
        <w:pStyle w:val="PL"/>
        <w:rPr>
          <w:lang w:val="sv-SE"/>
        </w:rPr>
      </w:pPr>
      <w:r w:rsidRPr="00C114AC">
        <w:rPr>
          <w:lang w:val="sv-SE"/>
        </w:rPr>
        <w:t xml:space="preserve">                  binaryDataN2InformationExt1:</w:t>
      </w:r>
    </w:p>
    <w:p w14:paraId="665EB177" w14:textId="77777777" w:rsidR="00602AC0" w:rsidRPr="00C114AC" w:rsidRDefault="00602AC0" w:rsidP="00602AC0">
      <w:pPr>
        <w:pStyle w:val="PL"/>
        <w:rPr>
          <w:lang w:val="sv-SE"/>
        </w:rPr>
      </w:pPr>
      <w:r w:rsidRPr="00C114AC">
        <w:rPr>
          <w:lang w:val="sv-SE"/>
        </w:rPr>
        <w:t xml:space="preserve">                    type: string</w:t>
      </w:r>
    </w:p>
    <w:p w14:paraId="59CB1FA9" w14:textId="77777777" w:rsidR="00602AC0" w:rsidRPr="00C114AC" w:rsidRDefault="00602AC0" w:rsidP="00602AC0">
      <w:pPr>
        <w:pStyle w:val="PL"/>
        <w:rPr>
          <w:lang w:val="sv-SE"/>
        </w:rPr>
      </w:pPr>
      <w:r w:rsidRPr="00C114AC">
        <w:rPr>
          <w:lang w:val="sv-SE"/>
        </w:rPr>
        <w:t xml:space="preserve">                    format: binary</w:t>
      </w:r>
    </w:p>
    <w:p w14:paraId="608A72C8" w14:textId="77777777" w:rsidR="00602AC0" w:rsidRPr="00C114AC" w:rsidRDefault="00602AC0" w:rsidP="00602AC0">
      <w:pPr>
        <w:pStyle w:val="PL"/>
        <w:rPr>
          <w:lang w:val="sv-SE"/>
        </w:rPr>
      </w:pPr>
      <w:r w:rsidRPr="00C114AC">
        <w:rPr>
          <w:lang w:val="sv-SE"/>
        </w:rPr>
        <w:t xml:space="preserve">                  binaryDataN2InformationExt2:</w:t>
      </w:r>
    </w:p>
    <w:p w14:paraId="3A623B13" w14:textId="77777777" w:rsidR="00602AC0" w:rsidRPr="00C114AC" w:rsidRDefault="00602AC0" w:rsidP="00602AC0">
      <w:pPr>
        <w:pStyle w:val="PL"/>
        <w:rPr>
          <w:lang w:val="sv-SE"/>
        </w:rPr>
      </w:pPr>
      <w:r w:rsidRPr="00C114AC">
        <w:rPr>
          <w:lang w:val="sv-SE"/>
        </w:rPr>
        <w:lastRenderedPageBreak/>
        <w:t xml:space="preserve">                    type: string</w:t>
      </w:r>
    </w:p>
    <w:p w14:paraId="65810844" w14:textId="77777777" w:rsidR="00602AC0" w:rsidRPr="00C114AC" w:rsidRDefault="00602AC0" w:rsidP="00602AC0">
      <w:pPr>
        <w:pStyle w:val="PL"/>
        <w:rPr>
          <w:lang w:val="sv-SE"/>
        </w:rPr>
      </w:pPr>
      <w:r w:rsidRPr="00C114AC">
        <w:rPr>
          <w:lang w:val="sv-SE"/>
        </w:rPr>
        <w:t xml:space="preserve">                    format: binary</w:t>
      </w:r>
    </w:p>
    <w:p w14:paraId="2226F3AB" w14:textId="77777777" w:rsidR="00602AC0" w:rsidRPr="00C114AC" w:rsidRDefault="00602AC0" w:rsidP="00602AC0">
      <w:pPr>
        <w:pStyle w:val="PL"/>
        <w:rPr>
          <w:lang w:val="sv-SE"/>
        </w:rPr>
      </w:pPr>
      <w:r w:rsidRPr="00C114AC">
        <w:rPr>
          <w:lang w:val="sv-SE"/>
        </w:rPr>
        <w:t xml:space="preserve">                  binaryDataN2InformationExt3:</w:t>
      </w:r>
    </w:p>
    <w:p w14:paraId="4B5EAE3A" w14:textId="77777777" w:rsidR="00602AC0" w:rsidRPr="00C114AC" w:rsidRDefault="00602AC0" w:rsidP="00602AC0">
      <w:pPr>
        <w:pStyle w:val="PL"/>
        <w:rPr>
          <w:lang w:val="sv-SE"/>
        </w:rPr>
      </w:pPr>
      <w:r w:rsidRPr="00C114AC">
        <w:rPr>
          <w:lang w:val="sv-SE"/>
        </w:rPr>
        <w:t xml:space="preserve">                    type: string</w:t>
      </w:r>
    </w:p>
    <w:p w14:paraId="0A4ECF60" w14:textId="77777777" w:rsidR="00602AC0" w:rsidRPr="00C114AC" w:rsidRDefault="00602AC0" w:rsidP="00602AC0">
      <w:pPr>
        <w:pStyle w:val="PL"/>
        <w:rPr>
          <w:lang w:val="sv-SE"/>
        </w:rPr>
      </w:pPr>
      <w:r w:rsidRPr="00C114AC">
        <w:rPr>
          <w:lang w:val="sv-SE"/>
        </w:rPr>
        <w:t xml:space="preserve">                    format: binary</w:t>
      </w:r>
    </w:p>
    <w:p w14:paraId="0C76435C" w14:textId="77777777" w:rsidR="00602AC0" w:rsidRPr="00C114AC" w:rsidRDefault="00602AC0" w:rsidP="00602AC0">
      <w:pPr>
        <w:pStyle w:val="PL"/>
        <w:rPr>
          <w:lang w:val="sv-SE"/>
        </w:rPr>
      </w:pPr>
      <w:r w:rsidRPr="00C114AC">
        <w:rPr>
          <w:lang w:val="sv-SE"/>
        </w:rPr>
        <w:t xml:space="preserve">                  binaryDataN2InformationExt4:</w:t>
      </w:r>
    </w:p>
    <w:p w14:paraId="3002DDB7" w14:textId="77777777" w:rsidR="00602AC0" w:rsidRPr="00C114AC" w:rsidRDefault="00602AC0" w:rsidP="00602AC0">
      <w:pPr>
        <w:pStyle w:val="PL"/>
        <w:rPr>
          <w:lang w:val="sv-SE"/>
        </w:rPr>
      </w:pPr>
      <w:r w:rsidRPr="00C114AC">
        <w:rPr>
          <w:lang w:val="sv-SE"/>
        </w:rPr>
        <w:t xml:space="preserve">                    type: string</w:t>
      </w:r>
    </w:p>
    <w:p w14:paraId="79007F48" w14:textId="77777777" w:rsidR="00602AC0" w:rsidRPr="00C114AC" w:rsidRDefault="00602AC0" w:rsidP="00602AC0">
      <w:pPr>
        <w:pStyle w:val="PL"/>
        <w:rPr>
          <w:lang w:val="sv-SE"/>
        </w:rPr>
      </w:pPr>
      <w:r w:rsidRPr="00C114AC">
        <w:rPr>
          <w:lang w:val="sv-SE"/>
        </w:rPr>
        <w:t xml:space="preserve">                    format: binary</w:t>
      </w:r>
    </w:p>
    <w:p w14:paraId="231FEA24" w14:textId="77777777" w:rsidR="00602AC0" w:rsidRPr="00C114AC" w:rsidRDefault="00602AC0" w:rsidP="00602AC0">
      <w:pPr>
        <w:pStyle w:val="PL"/>
        <w:rPr>
          <w:lang w:val="sv-SE"/>
        </w:rPr>
      </w:pPr>
      <w:r w:rsidRPr="00C114AC">
        <w:rPr>
          <w:lang w:val="sv-SE"/>
        </w:rPr>
        <w:t xml:space="preserve">                  binaryDataN2InformationExt5:</w:t>
      </w:r>
    </w:p>
    <w:p w14:paraId="1A6619A8" w14:textId="77777777" w:rsidR="00602AC0" w:rsidRPr="00C114AC" w:rsidRDefault="00602AC0" w:rsidP="00602AC0">
      <w:pPr>
        <w:pStyle w:val="PL"/>
        <w:rPr>
          <w:lang w:val="sv-SE"/>
        </w:rPr>
      </w:pPr>
      <w:r w:rsidRPr="00C114AC">
        <w:rPr>
          <w:lang w:val="sv-SE"/>
        </w:rPr>
        <w:t xml:space="preserve">                    type: string</w:t>
      </w:r>
    </w:p>
    <w:p w14:paraId="59F30CCF" w14:textId="77777777" w:rsidR="00602AC0" w:rsidRPr="00C114AC" w:rsidRDefault="00602AC0" w:rsidP="00602AC0">
      <w:pPr>
        <w:pStyle w:val="PL"/>
        <w:rPr>
          <w:lang w:val="sv-SE"/>
        </w:rPr>
      </w:pPr>
      <w:r w:rsidRPr="00C114AC">
        <w:rPr>
          <w:lang w:val="sv-SE"/>
        </w:rPr>
        <w:t xml:space="preserve">                    format: binary</w:t>
      </w:r>
    </w:p>
    <w:p w14:paraId="5C3F45AD" w14:textId="77777777" w:rsidR="00602AC0" w:rsidRPr="00C114AC" w:rsidRDefault="00602AC0" w:rsidP="00602AC0">
      <w:pPr>
        <w:pStyle w:val="PL"/>
        <w:rPr>
          <w:lang w:val="sv-SE"/>
        </w:rPr>
      </w:pPr>
      <w:r w:rsidRPr="00C114AC">
        <w:rPr>
          <w:lang w:val="sv-SE"/>
        </w:rPr>
        <w:t xml:space="preserve">                  binaryDataN2InformationExt6:</w:t>
      </w:r>
    </w:p>
    <w:p w14:paraId="0260EDF2" w14:textId="77777777" w:rsidR="00602AC0" w:rsidRPr="00C114AC" w:rsidRDefault="00602AC0" w:rsidP="00602AC0">
      <w:pPr>
        <w:pStyle w:val="PL"/>
        <w:rPr>
          <w:lang w:val="sv-SE"/>
        </w:rPr>
      </w:pPr>
      <w:r w:rsidRPr="00C114AC">
        <w:rPr>
          <w:lang w:val="sv-SE"/>
        </w:rPr>
        <w:t xml:space="preserve">                    type: string</w:t>
      </w:r>
    </w:p>
    <w:p w14:paraId="5B950633" w14:textId="77777777" w:rsidR="00602AC0" w:rsidRPr="00C114AC" w:rsidRDefault="00602AC0" w:rsidP="00602AC0">
      <w:pPr>
        <w:pStyle w:val="PL"/>
        <w:rPr>
          <w:lang w:val="sv-SE"/>
        </w:rPr>
      </w:pPr>
      <w:r w:rsidRPr="00C114AC">
        <w:rPr>
          <w:lang w:val="sv-SE"/>
        </w:rPr>
        <w:t xml:space="preserve">                    format: binary</w:t>
      </w:r>
    </w:p>
    <w:p w14:paraId="7F1BAF96" w14:textId="77777777" w:rsidR="00602AC0" w:rsidRPr="00C114AC" w:rsidRDefault="00602AC0" w:rsidP="00602AC0">
      <w:pPr>
        <w:pStyle w:val="PL"/>
        <w:rPr>
          <w:lang w:val="sv-SE"/>
        </w:rPr>
      </w:pPr>
      <w:r w:rsidRPr="00C114AC">
        <w:rPr>
          <w:lang w:val="sv-SE"/>
        </w:rPr>
        <w:t xml:space="preserve">                  binaryDataN2InformationExt7:</w:t>
      </w:r>
    </w:p>
    <w:p w14:paraId="642C1543" w14:textId="77777777" w:rsidR="00602AC0" w:rsidRPr="00C114AC" w:rsidRDefault="00602AC0" w:rsidP="00602AC0">
      <w:pPr>
        <w:pStyle w:val="PL"/>
        <w:rPr>
          <w:lang w:val="sv-SE"/>
        </w:rPr>
      </w:pPr>
      <w:r w:rsidRPr="00C114AC">
        <w:rPr>
          <w:lang w:val="sv-SE"/>
        </w:rPr>
        <w:t xml:space="preserve">                    type: string</w:t>
      </w:r>
    </w:p>
    <w:p w14:paraId="0A388A47" w14:textId="77777777" w:rsidR="00602AC0" w:rsidRPr="00C114AC" w:rsidRDefault="00602AC0" w:rsidP="00602AC0">
      <w:pPr>
        <w:pStyle w:val="PL"/>
        <w:rPr>
          <w:lang w:val="sv-SE"/>
        </w:rPr>
      </w:pPr>
      <w:r w:rsidRPr="00C114AC">
        <w:rPr>
          <w:lang w:val="sv-SE"/>
        </w:rPr>
        <w:t xml:space="preserve">                    format: binary</w:t>
      </w:r>
    </w:p>
    <w:p w14:paraId="361D7E97" w14:textId="77777777" w:rsidR="00602AC0" w:rsidRPr="00C114AC" w:rsidRDefault="00602AC0" w:rsidP="00602AC0">
      <w:pPr>
        <w:pStyle w:val="PL"/>
        <w:rPr>
          <w:lang w:val="sv-SE"/>
        </w:rPr>
      </w:pPr>
      <w:r w:rsidRPr="00C114AC">
        <w:rPr>
          <w:lang w:val="sv-SE"/>
        </w:rPr>
        <w:t xml:space="preserve">                  binaryDataN2InformationExt8:</w:t>
      </w:r>
    </w:p>
    <w:p w14:paraId="248E348F" w14:textId="77777777" w:rsidR="00602AC0" w:rsidRPr="00C114AC" w:rsidRDefault="00602AC0" w:rsidP="00602AC0">
      <w:pPr>
        <w:pStyle w:val="PL"/>
        <w:rPr>
          <w:lang w:val="sv-SE"/>
        </w:rPr>
      </w:pPr>
      <w:r w:rsidRPr="00C114AC">
        <w:rPr>
          <w:lang w:val="sv-SE"/>
        </w:rPr>
        <w:t xml:space="preserve">                    type: string</w:t>
      </w:r>
    </w:p>
    <w:p w14:paraId="7E831348" w14:textId="77777777" w:rsidR="00602AC0" w:rsidRPr="00C114AC" w:rsidRDefault="00602AC0" w:rsidP="00602AC0">
      <w:pPr>
        <w:pStyle w:val="PL"/>
        <w:rPr>
          <w:lang w:val="sv-SE"/>
        </w:rPr>
      </w:pPr>
      <w:r w:rsidRPr="00C114AC">
        <w:rPr>
          <w:lang w:val="sv-SE"/>
        </w:rPr>
        <w:t xml:space="preserve">                    format: binary</w:t>
      </w:r>
    </w:p>
    <w:p w14:paraId="0587C059" w14:textId="77777777" w:rsidR="00602AC0" w:rsidRPr="00C114AC" w:rsidRDefault="00602AC0" w:rsidP="00602AC0">
      <w:pPr>
        <w:pStyle w:val="PL"/>
        <w:rPr>
          <w:lang w:val="sv-SE"/>
        </w:rPr>
      </w:pPr>
      <w:r w:rsidRPr="00C114AC">
        <w:rPr>
          <w:lang w:val="sv-SE"/>
        </w:rPr>
        <w:t xml:space="preserve">                  binaryDataN2InformationExt9:</w:t>
      </w:r>
    </w:p>
    <w:p w14:paraId="43EACE4E" w14:textId="77777777" w:rsidR="00602AC0" w:rsidRPr="001B04C8" w:rsidRDefault="00602AC0" w:rsidP="00602AC0">
      <w:pPr>
        <w:pStyle w:val="PL"/>
        <w:rPr>
          <w:lang w:val="sv-SE"/>
        </w:rPr>
      </w:pPr>
      <w:r w:rsidRPr="00C114AC">
        <w:rPr>
          <w:lang w:val="sv-SE"/>
        </w:rPr>
        <w:t xml:space="preserve">                    </w:t>
      </w:r>
      <w:r w:rsidRPr="001B04C8">
        <w:rPr>
          <w:lang w:val="sv-SE"/>
        </w:rPr>
        <w:t>type: string</w:t>
      </w:r>
    </w:p>
    <w:p w14:paraId="21F9541D" w14:textId="77777777" w:rsidR="00602AC0" w:rsidRPr="001B04C8" w:rsidRDefault="00602AC0" w:rsidP="00602AC0">
      <w:pPr>
        <w:pStyle w:val="PL"/>
        <w:rPr>
          <w:lang w:val="sv-SE"/>
        </w:rPr>
      </w:pPr>
      <w:r w:rsidRPr="001B04C8">
        <w:rPr>
          <w:lang w:val="sv-SE"/>
        </w:rPr>
        <w:t xml:space="preserve">                    format: binary</w:t>
      </w:r>
    </w:p>
    <w:p w14:paraId="751CA4D7" w14:textId="77777777" w:rsidR="00602AC0" w:rsidRPr="001B04C8" w:rsidRDefault="00602AC0" w:rsidP="00602AC0">
      <w:pPr>
        <w:pStyle w:val="PL"/>
        <w:rPr>
          <w:lang w:val="sv-SE"/>
        </w:rPr>
      </w:pPr>
      <w:r w:rsidRPr="001B04C8">
        <w:rPr>
          <w:lang w:val="sv-SE"/>
        </w:rPr>
        <w:t xml:space="preserve">                  binaryDataN2InformationExt10:</w:t>
      </w:r>
    </w:p>
    <w:p w14:paraId="66ECB0CF" w14:textId="77777777" w:rsidR="00602AC0" w:rsidRPr="001B04C8" w:rsidRDefault="00602AC0" w:rsidP="00602AC0">
      <w:pPr>
        <w:pStyle w:val="PL"/>
        <w:rPr>
          <w:lang w:val="sv-SE"/>
        </w:rPr>
      </w:pPr>
      <w:r w:rsidRPr="001B04C8">
        <w:rPr>
          <w:lang w:val="sv-SE"/>
        </w:rPr>
        <w:t xml:space="preserve">                    type: string</w:t>
      </w:r>
    </w:p>
    <w:p w14:paraId="2147D3D6" w14:textId="77777777" w:rsidR="00602AC0" w:rsidRPr="001B04C8" w:rsidRDefault="00602AC0" w:rsidP="00602AC0">
      <w:pPr>
        <w:pStyle w:val="PL"/>
        <w:rPr>
          <w:lang w:val="sv-SE"/>
        </w:rPr>
      </w:pPr>
      <w:r w:rsidRPr="001B04C8">
        <w:rPr>
          <w:lang w:val="sv-SE"/>
        </w:rPr>
        <w:t xml:space="preserve">                    format: binary</w:t>
      </w:r>
    </w:p>
    <w:p w14:paraId="5B967C07" w14:textId="77777777" w:rsidR="00602AC0" w:rsidRPr="001B04C8" w:rsidRDefault="00602AC0" w:rsidP="00602AC0">
      <w:pPr>
        <w:pStyle w:val="PL"/>
        <w:rPr>
          <w:lang w:val="sv-SE"/>
        </w:rPr>
      </w:pPr>
      <w:r w:rsidRPr="001B04C8">
        <w:rPr>
          <w:lang w:val="sv-SE"/>
        </w:rPr>
        <w:t xml:space="preserve">                  binaryDataN2InformationExt11:</w:t>
      </w:r>
    </w:p>
    <w:p w14:paraId="3720F6BB" w14:textId="77777777" w:rsidR="00602AC0" w:rsidRPr="001B04C8" w:rsidRDefault="00602AC0" w:rsidP="00602AC0">
      <w:pPr>
        <w:pStyle w:val="PL"/>
        <w:rPr>
          <w:lang w:val="sv-SE"/>
        </w:rPr>
      </w:pPr>
      <w:r w:rsidRPr="001B04C8">
        <w:rPr>
          <w:lang w:val="sv-SE"/>
        </w:rPr>
        <w:t xml:space="preserve">                    type: string</w:t>
      </w:r>
    </w:p>
    <w:p w14:paraId="06A623C7" w14:textId="77777777" w:rsidR="00602AC0" w:rsidRPr="001B04C8" w:rsidRDefault="00602AC0" w:rsidP="00602AC0">
      <w:pPr>
        <w:pStyle w:val="PL"/>
        <w:rPr>
          <w:lang w:val="sv-SE"/>
        </w:rPr>
      </w:pPr>
      <w:r w:rsidRPr="001B04C8">
        <w:rPr>
          <w:lang w:val="sv-SE"/>
        </w:rPr>
        <w:t xml:space="preserve">                    format: binary</w:t>
      </w:r>
    </w:p>
    <w:p w14:paraId="2EB7337B" w14:textId="77777777" w:rsidR="00602AC0" w:rsidRPr="001B04C8" w:rsidRDefault="00602AC0" w:rsidP="00602AC0">
      <w:pPr>
        <w:pStyle w:val="PL"/>
        <w:rPr>
          <w:lang w:val="sv-SE"/>
        </w:rPr>
      </w:pPr>
      <w:r w:rsidRPr="001B04C8">
        <w:rPr>
          <w:lang w:val="sv-SE"/>
        </w:rPr>
        <w:t xml:space="preserve">                  binaryDataN2InformationExt12:</w:t>
      </w:r>
    </w:p>
    <w:p w14:paraId="453EB346" w14:textId="77777777" w:rsidR="00602AC0" w:rsidRPr="001B04C8" w:rsidRDefault="00602AC0" w:rsidP="00602AC0">
      <w:pPr>
        <w:pStyle w:val="PL"/>
        <w:rPr>
          <w:lang w:val="sv-SE"/>
        </w:rPr>
      </w:pPr>
      <w:r w:rsidRPr="001B04C8">
        <w:rPr>
          <w:lang w:val="sv-SE"/>
        </w:rPr>
        <w:t xml:space="preserve">                    type: string</w:t>
      </w:r>
    </w:p>
    <w:p w14:paraId="11706A1C" w14:textId="77777777" w:rsidR="00602AC0" w:rsidRPr="001B04C8" w:rsidRDefault="00602AC0" w:rsidP="00602AC0">
      <w:pPr>
        <w:pStyle w:val="PL"/>
        <w:rPr>
          <w:lang w:val="sv-SE"/>
        </w:rPr>
      </w:pPr>
      <w:r w:rsidRPr="001B04C8">
        <w:rPr>
          <w:lang w:val="sv-SE"/>
        </w:rPr>
        <w:t xml:space="preserve">                    format: binary</w:t>
      </w:r>
    </w:p>
    <w:p w14:paraId="20A37A4F" w14:textId="77777777" w:rsidR="00602AC0" w:rsidRPr="001B04C8" w:rsidRDefault="00602AC0" w:rsidP="00602AC0">
      <w:pPr>
        <w:pStyle w:val="PL"/>
        <w:rPr>
          <w:lang w:val="sv-SE"/>
        </w:rPr>
      </w:pPr>
      <w:r w:rsidRPr="001B04C8">
        <w:rPr>
          <w:lang w:val="sv-SE"/>
        </w:rPr>
        <w:t xml:space="preserve">                  binaryDataN2InformationExt13:</w:t>
      </w:r>
    </w:p>
    <w:p w14:paraId="3A97DCC6" w14:textId="77777777" w:rsidR="00602AC0" w:rsidRPr="003B2883" w:rsidRDefault="00602AC0" w:rsidP="00602AC0">
      <w:pPr>
        <w:pStyle w:val="PL"/>
      </w:pPr>
      <w:r w:rsidRPr="001B04C8">
        <w:rPr>
          <w:lang w:val="sv-SE"/>
        </w:rPr>
        <w:t xml:space="preserve">                    </w:t>
      </w:r>
      <w:r w:rsidRPr="003B2883">
        <w:t>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lastRenderedPageBreak/>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lastRenderedPageBreak/>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lastRenderedPageBreak/>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lastRenderedPageBreak/>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1B04C8" w:rsidRDefault="00602AC0" w:rsidP="00602AC0">
      <w:pPr>
        <w:pStyle w:val="PL"/>
        <w:rPr>
          <w:lang w:val="sv-SE"/>
        </w:rPr>
      </w:pPr>
      <w:r w:rsidRPr="001B04C8">
        <w:rPr>
          <w:lang w:val="sv-SE"/>
        </w:rPr>
        <w:t xml:space="preserve">                  binaryDataN2InformationExt1:</w:t>
      </w:r>
    </w:p>
    <w:p w14:paraId="2EC69A68" w14:textId="77777777" w:rsidR="00602AC0" w:rsidRPr="003B2883" w:rsidRDefault="00602AC0" w:rsidP="00602AC0">
      <w:pPr>
        <w:pStyle w:val="PL"/>
      </w:pPr>
      <w:r w:rsidRPr="001B04C8">
        <w:rPr>
          <w:lang w:val="sv-SE"/>
        </w:rPr>
        <w:t xml:space="preserve">                    </w:t>
      </w:r>
      <w:r w:rsidRPr="003B2883">
        <w:t>type: string</w:t>
      </w:r>
    </w:p>
    <w:p w14:paraId="141E5197" w14:textId="77777777" w:rsidR="00602AC0" w:rsidRPr="001B04C8" w:rsidRDefault="00602AC0" w:rsidP="00602AC0">
      <w:pPr>
        <w:pStyle w:val="PL"/>
      </w:pPr>
      <w:r w:rsidRPr="003B2883">
        <w:t xml:space="preserve">                    format: binary</w:t>
      </w:r>
    </w:p>
    <w:p w14:paraId="6A2CBE1B" w14:textId="77777777" w:rsidR="00602AC0" w:rsidRPr="003B2883" w:rsidRDefault="00602AC0" w:rsidP="00602AC0">
      <w:pPr>
        <w:pStyle w:val="PL"/>
        <w:rPr>
          <w:lang w:val="en-US"/>
        </w:rPr>
      </w:pPr>
      <w:r w:rsidRPr="001B04C8">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lastRenderedPageBreak/>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lastRenderedPageBreak/>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lastRenderedPageBreak/>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lastRenderedPageBreak/>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lastRenderedPageBreak/>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lastRenderedPageBreak/>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lastRenderedPageBreak/>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$ref: </w:t>
      </w:r>
      <w:r w:rsidRPr="00690A26">
        <w:t>'TS29571_CommonData.yaml#/components/</w:t>
      </w:r>
      <w:r>
        <w:t>responses/307'</w:t>
      </w:r>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lastRenderedPageBreak/>
        <w:t xml:space="preserve">            Location:</w:t>
      </w:r>
    </w:p>
    <w:p w14:paraId="78502950" w14:textId="2795ECCC"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585EE7" w:rsidRPr="003B2883">
        <w:t>/{ueContextId}</w:t>
      </w:r>
      <w:r>
        <w:rPr>
          <w:rFonts w:hint="eastAsia"/>
          <w:lang w:eastAsia="zh-CN"/>
        </w:rPr>
        <w:t>/</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lastRenderedPageBreak/>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lastRenderedPageBreak/>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lastRenderedPageBreak/>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lastRenderedPageBreak/>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lastRenderedPageBreak/>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5CBA0B47" w:rsidR="00602AC0" w:rsidRPr="003B2883" w:rsidRDefault="00602AC0" w:rsidP="00602AC0">
      <w:pPr>
        <w:pStyle w:val="PL"/>
      </w:pPr>
      <w:r w:rsidRPr="003B2883">
        <w:t xml:space="preserve">        '20</w:t>
      </w:r>
      <w:r w:rsidR="00B5402A">
        <w:t>0</w:t>
      </w:r>
      <w:r w:rsidRPr="003B2883">
        <w:t>':</w:t>
      </w:r>
    </w:p>
    <w:p w14:paraId="21DDBBC4" w14:textId="684F8399" w:rsidR="00602AC0" w:rsidRPr="003B2883" w:rsidRDefault="00602AC0" w:rsidP="00602AC0">
      <w:pPr>
        <w:pStyle w:val="PL"/>
      </w:pPr>
      <w:r w:rsidRPr="003B2883">
        <w:t xml:space="preserve">          description: </w:t>
      </w:r>
      <w:r w:rsidR="00B5402A" w:rsidRPr="00127E7B">
        <w:t>Subs</w:t>
      </w:r>
      <w:r w:rsidR="00B5402A">
        <w:t>c</w:t>
      </w:r>
      <w:r w:rsidR="00B5402A" w:rsidRPr="00127E7B">
        <w:t>ription modified successfully</w:t>
      </w:r>
      <w:r w:rsidRPr="003B2883">
        <w:t>.</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lastRenderedPageBreak/>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lastRenderedPageBreak/>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lastRenderedPageBreak/>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lastRenderedPageBreak/>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2F27F3">
      <w:pPr>
        <w:pStyle w:val="PL"/>
      </w:pPr>
      <w:r w:rsidRPr="002F27F3">
        <w:t xml:space="preserve">        notifySourceNgRan:</w:t>
      </w:r>
    </w:p>
    <w:p w14:paraId="7977A2D8" w14:textId="77777777" w:rsidR="006437A1" w:rsidRPr="0007685C" w:rsidRDefault="006437A1" w:rsidP="002F27F3">
      <w:pPr>
        <w:pStyle w:val="PL"/>
      </w:pPr>
      <w:r w:rsidRPr="002F27F3">
        <w:t xml:space="preserve">          type: boolean</w:t>
      </w:r>
    </w:p>
    <w:p w14:paraId="7DAF3B4A" w14:textId="77777777" w:rsidR="006437A1" w:rsidRPr="003B2883" w:rsidRDefault="006437A1" w:rsidP="006437A1">
      <w:pPr>
        <w:pStyle w:val="PL"/>
      </w:pPr>
      <w:r w:rsidRPr="0007685C">
        <w:t xml:space="preserve">          </w:t>
      </w:r>
      <w:r>
        <w:t>default</w:t>
      </w:r>
      <w:r w:rsidRPr="0007685C">
        <w:t>:</w:t>
      </w:r>
      <w:r>
        <w:t xml:space="preserve"> false</w:t>
      </w:r>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lastRenderedPageBreak/>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Default="007A54FE" w:rsidP="007A54FE">
      <w:pPr>
        <w:pStyle w:val="PL"/>
        <w:rPr>
          <w:lang w:val="en-US"/>
        </w:rPr>
      </w:pPr>
      <w:r>
        <w:rPr>
          <w:lang w:val="en-US"/>
        </w:rPr>
        <w:t xml:space="preserve">          $ref: 'TS29571_CommonData.yaml#/components/schemas/Ncgi'</w:t>
      </w:r>
    </w:p>
    <w:p w14:paraId="39812B59" w14:textId="77777777" w:rsidR="004E0C26" w:rsidRDefault="004E0C26" w:rsidP="004E0C26">
      <w:pPr>
        <w:pStyle w:val="PL"/>
        <w:rPr>
          <w:lang w:val="en-US"/>
        </w:rPr>
      </w:pPr>
      <w:r>
        <w:rPr>
          <w:lang w:val="en-US"/>
        </w:rPr>
        <w:t xml:space="preserve">        supi:</w:t>
      </w:r>
    </w:p>
    <w:p w14:paraId="02A70927" w14:textId="2B68D491" w:rsidR="00626055" w:rsidRPr="003B2883" w:rsidRDefault="004E0C26" w:rsidP="004E0C26">
      <w:pPr>
        <w:pStyle w:val="PL"/>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lastRenderedPageBreak/>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lastRenderedPageBreak/>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4E90E67C" w:rsidR="00602AC0" w:rsidRDefault="00602AC0" w:rsidP="00602AC0">
      <w:pPr>
        <w:pStyle w:val="PL"/>
      </w:pPr>
      <w:r w:rsidRPr="003B2883">
        <w:t xml:space="preserve">          $ref: 'TS29571_CommonData.yaml#/components/schemas/RfspIndex'</w:t>
      </w:r>
    </w:p>
    <w:p w14:paraId="0458059D" w14:textId="77777777" w:rsidR="005249DC" w:rsidRPr="003B2883" w:rsidRDefault="005249DC" w:rsidP="005249DC">
      <w:pPr>
        <w:pStyle w:val="PL"/>
      </w:pPr>
      <w:r w:rsidRPr="003B2883">
        <w:t xml:space="preserve">        </w:t>
      </w:r>
      <w:r>
        <w:t>pcf</w:t>
      </w:r>
      <w:r w:rsidRPr="003B2883">
        <w:t>Rfsp:</w:t>
      </w:r>
    </w:p>
    <w:p w14:paraId="27E6FD43" w14:textId="3FDBFA21" w:rsidR="005249DC" w:rsidRPr="003B2883" w:rsidRDefault="005249DC" w:rsidP="005249DC">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lastRenderedPageBreak/>
        <w:t xml:space="preserve">        subUeAmbr:</w:t>
      </w:r>
    </w:p>
    <w:p w14:paraId="59B473C1" w14:textId="308503D9" w:rsidR="00602AC0" w:rsidRDefault="00602AC0" w:rsidP="00602AC0">
      <w:pPr>
        <w:pStyle w:val="PL"/>
      </w:pPr>
      <w:r w:rsidRPr="003B2883">
        <w:t xml:space="preserve">          $ref: 'TS29571_CommonData.yaml#/components/schemas/Ambr'</w:t>
      </w:r>
    </w:p>
    <w:p w14:paraId="48547C21" w14:textId="77777777" w:rsidR="005249DC" w:rsidRPr="003B2883" w:rsidRDefault="005249DC" w:rsidP="005249DC">
      <w:pPr>
        <w:pStyle w:val="PL"/>
      </w:pPr>
      <w:r w:rsidRPr="003B2883">
        <w:t xml:space="preserve">        </w:t>
      </w:r>
      <w:r>
        <w:t>pcf</w:t>
      </w:r>
      <w:r w:rsidRPr="003B2883">
        <w:t>UeAmbr:</w:t>
      </w:r>
    </w:p>
    <w:p w14:paraId="79F16017" w14:textId="6C2AE589" w:rsidR="005249DC" w:rsidRPr="003B2883" w:rsidRDefault="005249DC" w:rsidP="005249DC">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lastRenderedPageBreak/>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r>
        <w:rPr>
          <w:lang w:eastAsia="zh-CN"/>
        </w:rPr>
        <w:t>ecRestrictionDataNb:</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2902D440" w:rsidR="00A35EEC" w:rsidRDefault="00A35EEC" w:rsidP="00A35EEC">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92F6188" w14:textId="77777777" w:rsidR="00D36DFE" w:rsidRDefault="00D36DFE" w:rsidP="00D36DFE">
      <w:pPr>
        <w:pStyle w:val="PL"/>
        <w:rPr>
          <w:lang w:eastAsia="zh-CN"/>
        </w:rPr>
      </w:pPr>
      <w:r>
        <w:t xml:space="preserve">        </w:t>
      </w:r>
      <w:r>
        <w:rPr>
          <w:lang w:eastAsia="zh-CN"/>
        </w:rPr>
        <w:t>praInUePolicy:</w:t>
      </w:r>
    </w:p>
    <w:p w14:paraId="69BD6762" w14:textId="77777777" w:rsidR="00D36DFE" w:rsidRDefault="00D36DFE" w:rsidP="00D36DFE">
      <w:pPr>
        <w:pStyle w:val="PL"/>
      </w:pPr>
      <w:r>
        <w:t xml:space="preserve">          type: object</w:t>
      </w:r>
    </w:p>
    <w:p w14:paraId="223417A9" w14:textId="77777777" w:rsidR="00D36DFE" w:rsidRDefault="00D36DFE" w:rsidP="00D36DFE">
      <w:pPr>
        <w:pStyle w:val="PL"/>
      </w:pPr>
      <w:r>
        <w:t xml:space="preserve">          additionalProperties:</w:t>
      </w:r>
    </w:p>
    <w:p w14:paraId="437C67F1" w14:textId="77777777" w:rsidR="00D36DFE" w:rsidRDefault="00D36DFE" w:rsidP="00D36DFE">
      <w:pPr>
        <w:pStyle w:val="PL"/>
      </w:pPr>
      <w:r>
        <w:t xml:space="preserve">            $ref: 'TS29571_CommonData.yaml#/components/schemas/PresenceInfo'</w:t>
      </w:r>
    </w:p>
    <w:p w14:paraId="16AC4F36" w14:textId="77777777" w:rsidR="00D36DFE" w:rsidRDefault="00D36DFE" w:rsidP="00D36DFE">
      <w:pPr>
        <w:pStyle w:val="PL"/>
      </w:pPr>
      <w:r>
        <w:t xml:space="preserve">          minProperties: 1</w:t>
      </w:r>
    </w:p>
    <w:p w14:paraId="6C95638E" w14:textId="6B67891B" w:rsidR="00D36DFE" w:rsidRDefault="00D36DFE" w:rsidP="00D36DFE">
      <w:pPr>
        <w:pStyle w:val="PL"/>
      </w:pPr>
      <w:r>
        <w:t xml:space="preserve">          description: A map(list of key-value pairs) where </w:t>
      </w:r>
      <w:r>
        <w:rPr>
          <w:lang w:val="en-US" w:eastAsia="zh-CN"/>
        </w:rPr>
        <w:t>praId</w:t>
      </w:r>
      <w:r>
        <w:t xml:space="preserve"> serves as key</w:t>
      </w:r>
      <w:r>
        <w:rPr>
          <w:lang w:eastAsia="zh-CN"/>
        </w:rPr>
        <w:t>.</w:t>
      </w:r>
    </w:p>
    <w:p w14:paraId="738517F7" w14:textId="77777777" w:rsidR="00A35EEC" w:rsidRDefault="00A35EEC" w:rsidP="00A35EEC">
      <w:pPr>
        <w:pStyle w:val="PL"/>
      </w:pPr>
      <w:r>
        <w:t xml:space="preserve">        updpSubscriptionData:</w:t>
      </w:r>
    </w:p>
    <w:p w14:paraId="31392BD5" w14:textId="3A4FBC3F" w:rsidR="00A35EEC" w:rsidRDefault="00A35EEC" w:rsidP="00A35EEC">
      <w:pPr>
        <w:pStyle w:val="PL"/>
      </w:pPr>
      <w:r>
        <w:t xml:space="preserve">          $ref: '#/components/schemas/UpdpSubscriptionData'</w:t>
      </w:r>
    </w:p>
    <w:p w14:paraId="0BAAD996" w14:textId="77777777" w:rsidR="0048603D" w:rsidRDefault="0048603D" w:rsidP="0048603D">
      <w:pPr>
        <w:pStyle w:val="PL"/>
      </w:pPr>
      <w:r>
        <w:t xml:space="preserve">        smfSelInfo:</w:t>
      </w:r>
    </w:p>
    <w:p w14:paraId="1FF59561" w14:textId="26894E4E" w:rsidR="0048603D" w:rsidRDefault="0048603D" w:rsidP="0048603D">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B3F4D72" w14:textId="77777777" w:rsidR="005511B7" w:rsidRPr="003B2883" w:rsidRDefault="005511B7" w:rsidP="005511B7">
      <w:pPr>
        <w:pStyle w:val="PL"/>
      </w:pPr>
      <w:r w:rsidRPr="003B2883">
        <w:t xml:space="preserve">        </w:t>
      </w:r>
      <w:r>
        <w:t>pcfAmpBindingInfo</w:t>
      </w:r>
      <w:r w:rsidRPr="003B2883">
        <w:t>:</w:t>
      </w:r>
    </w:p>
    <w:p w14:paraId="168AD2AD" w14:textId="77777777" w:rsidR="005511B7" w:rsidRDefault="005511B7" w:rsidP="005511B7">
      <w:pPr>
        <w:pStyle w:val="PL"/>
      </w:pPr>
      <w:r>
        <w:t xml:space="preserve">          type: string</w:t>
      </w:r>
    </w:p>
    <w:p w14:paraId="66C0FC87" w14:textId="77777777" w:rsidR="005511B7" w:rsidRPr="003B2883" w:rsidRDefault="005511B7" w:rsidP="005511B7">
      <w:pPr>
        <w:pStyle w:val="PL"/>
      </w:pPr>
      <w:r w:rsidRPr="003B2883">
        <w:t xml:space="preserve">        </w:t>
      </w:r>
      <w:r>
        <w:t>pcfUepBindingInfo</w:t>
      </w:r>
      <w:r w:rsidRPr="003B2883">
        <w:t>:</w:t>
      </w:r>
    </w:p>
    <w:p w14:paraId="7C8DC07A" w14:textId="3B84133F" w:rsidR="005511B7" w:rsidRDefault="005511B7" w:rsidP="005511B7">
      <w:pPr>
        <w:pStyle w:val="PL"/>
      </w:pPr>
      <w:r>
        <w:t xml:space="preserve">          type: string</w:t>
      </w:r>
    </w:p>
    <w:p w14:paraId="181E59A4" w14:textId="77777777" w:rsidR="006E6FC8" w:rsidRPr="003B2883" w:rsidRDefault="006E6FC8" w:rsidP="006E6FC8">
      <w:pPr>
        <w:pStyle w:val="PL"/>
      </w:pPr>
      <w:r w:rsidRPr="003B2883">
        <w:t xml:space="preserve">        </w:t>
      </w:r>
      <w:r>
        <w:t>smsfSet</w:t>
      </w:r>
      <w:r w:rsidRPr="003B2883">
        <w:t>Id:</w:t>
      </w:r>
    </w:p>
    <w:p w14:paraId="5F61B454" w14:textId="77777777" w:rsidR="006E6FC8" w:rsidRDefault="006E6FC8" w:rsidP="006E6FC8">
      <w:pPr>
        <w:pStyle w:val="PL"/>
      </w:pPr>
      <w:r w:rsidRPr="003B2883">
        <w:t xml:space="preserve">          $ref: 'TS29571_CommonData.yaml#/components/schemas/Nf</w:t>
      </w:r>
      <w:r>
        <w:t>Set</w:t>
      </w:r>
      <w:r w:rsidRPr="003B2883">
        <w:t>Id'</w:t>
      </w:r>
    </w:p>
    <w:p w14:paraId="424FECDB" w14:textId="77777777" w:rsidR="006E6FC8" w:rsidRPr="003B2883" w:rsidRDefault="006E6FC8" w:rsidP="006E6FC8">
      <w:pPr>
        <w:pStyle w:val="PL"/>
      </w:pPr>
      <w:r>
        <w:t xml:space="preserve">        </w:t>
      </w:r>
      <w:r>
        <w:rPr>
          <w:lang w:val="en-US" w:eastAsia="zh-CN"/>
        </w:rPr>
        <w:t>smsfServiceSetId</w:t>
      </w:r>
      <w:r w:rsidRPr="003B2883">
        <w:t>:</w:t>
      </w:r>
    </w:p>
    <w:p w14:paraId="0F3E6E72" w14:textId="77777777" w:rsidR="006E6FC8" w:rsidRPr="003B2883" w:rsidRDefault="006E6FC8" w:rsidP="006E6FC8">
      <w:pPr>
        <w:pStyle w:val="PL"/>
      </w:pPr>
      <w:r w:rsidRPr="003B2883">
        <w:t xml:space="preserve">          $ref: 'TS29571_CommonData.yaml#/components/schemas/</w:t>
      </w:r>
      <w:r w:rsidRPr="008219FE">
        <w:t>NfServiceSetId</w:t>
      </w:r>
      <w:r w:rsidRPr="003B2883">
        <w:t>'</w:t>
      </w:r>
    </w:p>
    <w:p w14:paraId="691FB991" w14:textId="77777777" w:rsidR="006E6FC8" w:rsidRPr="003B2883" w:rsidRDefault="006E6FC8" w:rsidP="006E6FC8">
      <w:pPr>
        <w:pStyle w:val="PL"/>
      </w:pPr>
      <w:r>
        <w:t xml:space="preserve">        smsfBindingInfo</w:t>
      </w:r>
      <w:r w:rsidRPr="003B2883">
        <w:t>:</w:t>
      </w:r>
    </w:p>
    <w:p w14:paraId="54E31B65" w14:textId="29B76D3F" w:rsidR="006E6FC8" w:rsidRDefault="006E6FC8" w:rsidP="006E6FC8">
      <w:pPr>
        <w:pStyle w:val="PL"/>
      </w:pPr>
      <w:r>
        <w:t xml:space="preserve">          type: string</w:t>
      </w:r>
    </w:p>
    <w:p w14:paraId="15F4FD0E" w14:textId="77777777" w:rsidR="005249DC" w:rsidRDefault="005249DC" w:rsidP="005249DC">
      <w:pPr>
        <w:pStyle w:val="PL"/>
      </w:pPr>
      <w:r>
        <w:t xml:space="preserve">        wlServAreaRes:</w:t>
      </w:r>
    </w:p>
    <w:p w14:paraId="7CE6E166" w14:textId="729CBAE1" w:rsidR="005249DC" w:rsidRPr="00B3056F" w:rsidRDefault="005249DC" w:rsidP="005249DC">
      <w:pPr>
        <w:pStyle w:val="PL"/>
      </w:pPr>
      <w:r>
        <w:t xml:space="preserve">          $ref: 'TS29571_CommonData.yaml#/components/schemas/WirelineServiceAreaRestriction'</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lastRenderedPageBreak/>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lastRenderedPageBreak/>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lastRenderedPageBreak/>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lastRenderedPageBreak/>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C9263C">
      <w:pPr>
        <w:pStyle w:val="PL"/>
        <w:rPr>
          <w:lang w:val="en-US"/>
        </w:rPr>
      </w:pPr>
      <w:r w:rsidRPr="00C9263C">
        <w:t xml:space="preserve">        cnAssistedRanPara:</w:t>
      </w:r>
    </w:p>
    <w:p w14:paraId="33C765D7" w14:textId="77777777" w:rsidR="00602AC0" w:rsidRPr="003B2883" w:rsidRDefault="00602AC0" w:rsidP="00C9263C">
      <w:pPr>
        <w:pStyle w:val="PL"/>
      </w:pPr>
      <w:r w:rsidRPr="00C9263C">
        <w:t xml:space="preserve">          $ref: 'TS29502_Nsmf_PDUSession.yaml#/components/schemas/CnAssistedRanPara'</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lastRenderedPageBreak/>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lastRenderedPageBreak/>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33FFBF55" w:rsidR="009B114E" w:rsidRDefault="009B114E" w:rsidP="009B114E">
      <w:pPr>
        <w:pStyle w:val="PL"/>
      </w:pPr>
      <w:r w:rsidRPr="002417DF">
        <w:t xml:space="preserve">          $ref: '#/components/schemas/UeContext'</w:t>
      </w:r>
    </w:p>
    <w:p w14:paraId="1E16EBF6" w14:textId="77777777" w:rsidR="00A71D35" w:rsidRDefault="00A71D35" w:rsidP="00A71D35">
      <w:pPr>
        <w:pStyle w:val="PL"/>
      </w:pPr>
      <w:r>
        <w:t xml:space="preserve">      required:</w:t>
      </w:r>
    </w:p>
    <w:p w14:paraId="755BE928" w14:textId="7066FC0E" w:rsidR="00686071" w:rsidRPr="003B2883" w:rsidRDefault="00A71D35" w:rsidP="00A71D35">
      <w:pPr>
        <w:pStyle w:val="PL"/>
      </w:pPr>
      <w:r>
        <w:t xml:space="preserve">        - ueContext</w:t>
      </w:r>
    </w:p>
    <w:p w14:paraId="7F1339A0" w14:textId="686FD352" w:rsidR="004A3238" w:rsidRPr="003B2883" w:rsidRDefault="004A3238" w:rsidP="004A3238">
      <w:pPr>
        <w:pStyle w:val="PL"/>
      </w:pPr>
      <w:r w:rsidRPr="003B2883">
        <w:t xml:space="preserve">    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lastRenderedPageBreak/>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7372B396" w14:textId="7FCF5214" w:rsidR="00593E5C" w:rsidRDefault="00593E5C" w:rsidP="00593E5C">
      <w:pPr>
        <w:pStyle w:val="PL"/>
      </w:pPr>
      <w:r>
        <w:t xml:space="preserve">        secRatDataUsageList:</w:t>
      </w:r>
    </w:p>
    <w:p w14:paraId="1260873E" w14:textId="77777777" w:rsidR="00593E5C" w:rsidRDefault="00593E5C" w:rsidP="00593E5C">
      <w:pPr>
        <w:pStyle w:val="PL"/>
      </w:pPr>
      <w:r>
        <w:t xml:space="preserve">          type: array</w:t>
      </w:r>
    </w:p>
    <w:p w14:paraId="1C3111D8" w14:textId="77777777" w:rsidR="00593E5C" w:rsidRDefault="00593E5C" w:rsidP="00593E5C">
      <w:pPr>
        <w:pStyle w:val="PL"/>
      </w:pPr>
      <w:r>
        <w:t xml:space="preserve">          items:</w:t>
      </w:r>
    </w:p>
    <w:p w14:paraId="2186476A" w14:textId="77777777" w:rsidR="00593E5C" w:rsidRDefault="00593E5C" w:rsidP="00593E5C">
      <w:pPr>
        <w:pStyle w:val="PL"/>
      </w:pPr>
      <w:r>
        <w:t xml:space="preserve">            $ref: '#/components/schemas/N2SmInformation'</w:t>
      </w:r>
    </w:p>
    <w:p w14:paraId="06F125EC" w14:textId="376E6CF9" w:rsidR="00602AC0" w:rsidRDefault="00593E5C" w:rsidP="00593E5C">
      <w:pPr>
        <w:pStyle w:val="PL"/>
      </w:pPr>
      <w:r>
        <w:t xml:space="preserve">          minItems: 1</w:t>
      </w:r>
    </w:p>
    <w:p w14:paraId="76BF17AB" w14:textId="77777777" w:rsidR="00593E5C" w:rsidRPr="003B2883" w:rsidRDefault="00593E5C" w:rsidP="00602AC0">
      <w:pPr>
        <w:pStyle w:val="PL"/>
      </w:pP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1FE60585" w:rsidR="00602AC0" w:rsidRDefault="00602AC0" w:rsidP="00602AC0">
      <w:pPr>
        <w:pStyle w:val="PL"/>
      </w:pPr>
      <w:r w:rsidRPr="003B2883">
        <w:lastRenderedPageBreak/>
        <w:t xml:space="preserve">        </w:t>
      </w:r>
      <w:r w:rsidR="003A6884">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lastRenderedPageBreak/>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449D35B4" w:rsidR="00CB674E"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70FA29C" w14:textId="05C65C70" w:rsidR="00233AC5" w:rsidRPr="003B2883" w:rsidRDefault="00233AC5" w:rsidP="00233AC5">
      <w:pPr>
        <w:pStyle w:val="PL"/>
      </w:pPr>
      <w:r w:rsidRPr="003B2883">
        <w:t xml:space="preserve">      </w:t>
      </w:r>
      <w:r>
        <w:t xml:space="preserve"> </w:t>
      </w:r>
      <w:r w:rsidRPr="003B2883">
        <w:t xml:space="preserve"> </w:t>
      </w:r>
      <w:r>
        <w:t>eventSyncInd</w:t>
      </w:r>
      <w:r w:rsidRPr="003B2883">
        <w:t>:</w:t>
      </w:r>
    </w:p>
    <w:p w14:paraId="5E22035F" w14:textId="67A0074D" w:rsidR="00233AC5" w:rsidRDefault="00233AC5">
      <w:pPr>
        <w:pStyle w:val="PL"/>
      </w:pPr>
      <w:r w:rsidRPr="003B2883">
        <w:t xml:space="preserve">          type: boolean</w:t>
      </w:r>
    </w:p>
    <w:p w14:paraId="1248728E" w14:textId="77777777" w:rsidR="00C65AAF" w:rsidRDefault="00C65AAF" w:rsidP="00C65AAF">
      <w:pPr>
        <w:pStyle w:val="PL"/>
      </w:pPr>
      <w:r>
        <w:t xml:space="preserve">        aoiStateList:</w:t>
      </w:r>
    </w:p>
    <w:p w14:paraId="005F6FEE" w14:textId="77777777" w:rsidR="00C65AAF" w:rsidRDefault="00C65AAF" w:rsidP="00C65AAF">
      <w:pPr>
        <w:pStyle w:val="PL"/>
      </w:pPr>
      <w:r>
        <w:t xml:space="preserve">          description: &gt;</w:t>
      </w:r>
    </w:p>
    <w:p w14:paraId="6855B5BB" w14:textId="77777777" w:rsidR="00C65AAF" w:rsidRDefault="00C65AAF" w:rsidP="00C65AAF">
      <w:pPr>
        <w:pStyle w:val="PL"/>
      </w:pPr>
      <w:r>
        <w:t xml:space="preserve">            Map of subscribed Area of Interest (AoI) Event State in the old AMF. The JSON pointer to</w:t>
      </w:r>
    </w:p>
    <w:p w14:paraId="3B29B096" w14:textId="77777777" w:rsidR="00C65AAF" w:rsidRDefault="00C65AAF" w:rsidP="00C65AAF">
      <w:pPr>
        <w:pStyle w:val="PL"/>
      </w:pPr>
      <w:r>
        <w:t xml:space="preserve">            an AmfEventArea element in the areaList IE of the AmfEvent data type shall be the key of</w:t>
      </w:r>
    </w:p>
    <w:p w14:paraId="496830B3" w14:textId="77777777" w:rsidR="00C65AAF" w:rsidRDefault="00C65AAF" w:rsidP="00C65AAF">
      <w:pPr>
        <w:pStyle w:val="PL"/>
      </w:pPr>
      <w:r>
        <w:t xml:space="preserve">            the map.</w:t>
      </w:r>
    </w:p>
    <w:p w14:paraId="3D21246F" w14:textId="77777777" w:rsidR="00C65AAF" w:rsidRDefault="00C65AAF" w:rsidP="00C65AAF">
      <w:pPr>
        <w:pStyle w:val="PL"/>
      </w:pPr>
      <w:r>
        <w:t xml:space="preserve">          additionalProperties:</w:t>
      </w:r>
    </w:p>
    <w:p w14:paraId="01451148" w14:textId="3B7F9542" w:rsidR="00C65AAF" w:rsidRPr="002B32CB" w:rsidRDefault="00C65AAF" w:rsidP="00C65AAF">
      <w:pPr>
        <w:pStyle w:val="PL"/>
      </w:pPr>
      <w:r>
        <w:t xml:space="preserve">            $ref: '#/components/schemas/AreaOfInterestEventState'</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lastRenderedPageBreak/>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50E0CE8E" w:rsidR="00A35EEC" w:rsidRDefault="00A35EEC" w:rsidP="00A35EEC">
      <w:pPr>
        <w:pStyle w:val="PL"/>
      </w:pPr>
      <w:r>
        <w:t xml:space="preserve">          $ref: 'TS29571_CommonData.yaml#/components/schemas/SupportedFeatures'</w:t>
      </w:r>
    </w:p>
    <w:p w14:paraId="115E52B0" w14:textId="77777777" w:rsidR="00DB7973" w:rsidRDefault="00DB7973" w:rsidP="00DB7973">
      <w:pPr>
        <w:pStyle w:val="PL"/>
      </w:pPr>
      <w:r>
        <w:t xml:space="preserve">        updpCallbackBinding:</w:t>
      </w:r>
    </w:p>
    <w:p w14:paraId="5B610104" w14:textId="6A96D8EA" w:rsidR="00DB7973" w:rsidRDefault="00DB7973" w:rsidP="00DB7973">
      <w:pPr>
        <w:pStyle w:val="PL"/>
      </w:pPr>
      <w:r>
        <w:t xml:space="preserve">          type: string</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5F9C4353" w:rsidR="00BB0F6A" w:rsidRDefault="00BB0F6A" w:rsidP="00602AC0">
      <w:pPr>
        <w:pStyle w:val="PL"/>
        <w:rPr>
          <w:lang w:val="en-US"/>
        </w:rPr>
      </w:pPr>
    </w:p>
    <w:p w14:paraId="7A2AAEDD" w14:textId="77777777" w:rsidR="00261627" w:rsidRDefault="00261627" w:rsidP="00261627">
      <w:pPr>
        <w:pStyle w:val="PL"/>
      </w:pPr>
      <w:r>
        <w:t xml:space="preserve">    </w:t>
      </w:r>
      <w:bookmarkStart w:id="5459" w:name="_Hlk119686767"/>
      <w:r>
        <w:t>AreaOfInterestEventState</w:t>
      </w:r>
      <w:r w:rsidRPr="00FC3AE9">
        <w:t>:</w:t>
      </w:r>
    </w:p>
    <w:p w14:paraId="52835A68" w14:textId="77777777" w:rsidR="00261627" w:rsidRDefault="00261627" w:rsidP="00261627">
      <w:pPr>
        <w:pStyle w:val="PL"/>
      </w:pPr>
      <w:r>
        <w:t xml:space="preserve">      description: Event State of AoI event in old AMF</w:t>
      </w:r>
    </w:p>
    <w:p w14:paraId="14302705" w14:textId="77777777" w:rsidR="00261627" w:rsidRDefault="00261627" w:rsidP="00261627">
      <w:pPr>
        <w:pStyle w:val="PL"/>
      </w:pPr>
      <w:r>
        <w:t xml:space="preserve">      type: object</w:t>
      </w:r>
    </w:p>
    <w:p w14:paraId="16559920" w14:textId="1232F5BE" w:rsidR="00261627" w:rsidRDefault="00261627" w:rsidP="00261627">
      <w:pPr>
        <w:pStyle w:val="PL"/>
      </w:pPr>
      <w:r>
        <w:t xml:space="preserve">      required</w:t>
      </w:r>
      <w:r w:rsidR="00D64D64">
        <w:t>:</w:t>
      </w:r>
    </w:p>
    <w:p w14:paraId="6CE01DD7" w14:textId="77777777" w:rsidR="00261627" w:rsidRDefault="00261627" w:rsidP="00261627">
      <w:pPr>
        <w:pStyle w:val="PL"/>
      </w:pPr>
      <w:r>
        <w:t xml:space="preserve">        - presence</w:t>
      </w:r>
    </w:p>
    <w:p w14:paraId="6CE5AA4D" w14:textId="77777777" w:rsidR="00261627" w:rsidRDefault="00261627" w:rsidP="00261627">
      <w:pPr>
        <w:pStyle w:val="PL"/>
      </w:pPr>
      <w:r>
        <w:t xml:space="preserve">      properties:</w:t>
      </w:r>
    </w:p>
    <w:p w14:paraId="41C34D13" w14:textId="77777777" w:rsidR="00261627" w:rsidRPr="003B2883" w:rsidRDefault="00261627" w:rsidP="00261627">
      <w:pPr>
        <w:pStyle w:val="PL"/>
      </w:pPr>
      <w:r w:rsidRPr="003B2883">
        <w:t xml:space="preserve">        presence:</w:t>
      </w:r>
    </w:p>
    <w:p w14:paraId="7C70AA8A" w14:textId="77777777" w:rsidR="00261627" w:rsidRDefault="00261627" w:rsidP="00261627">
      <w:pPr>
        <w:pStyle w:val="PL"/>
      </w:pPr>
      <w:r w:rsidRPr="003B2883">
        <w:t xml:space="preserve">          $ref: 'TS29571_CommonData.yaml#/components/schemas/PresenceState'</w:t>
      </w:r>
    </w:p>
    <w:p w14:paraId="094B6BC5" w14:textId="77777777" w:rsidR="00261627" w:rsidRDefault="00261627" w:rsidP="00261627">
      <w:pPr>
        <w:pStyle w:val="PL"/>
      </w:pPr>
      <w:r>
        <w:t xml:space="preserve">        individualPraIdList:</w:t>
      </w:r>
    </w:p>
    <w:p w14:paraId="2D720CF4" w14:textId="77777777" w:rsidR="00261627" w:rsidRDefault="00261627" w:rsidP="00261627">
      <w:pPr>
        <w:pStyle w:val="PL"/>
      </w:pPr>
      <w:r>
        <w:t xml:space="preserve">          type: array</w:t>
      </w:r>
    </w:p>
    <w:p w14:paraId="0B67C2D0" w14:textId="77777777" w:rsidR="00261627" w:rsidRDefault="00261627" w:rsidP="00261627">
      <w:pPr>
        <w:pStyle w:val="PL"/>
      </w:pPr>
      <w:r>
        <w:t xml:space="preserve">          items:</w:t>
      </w:r>
    </w:p>
    <w:p w14:paraId="26A954B2" w14:textId="77777777" w:rsidR="00261627" w:rsidRPr="003B2883" w:rsidRDefault="00261627" w:rsidP="00261627">
      <w:pPr>
        <w:pStyle w:val="PL"/>
      </w:pPr>
      <w:r>
        <w:t xml:space="preserve">            type: string</w:t>
      </w:r>
    </w:p>
    <w:p w14:paraId="4922EDCE" w14:textId="77777777" w:rsidR="00261627" w:rsidRDefault="00261627" w:rsidP="00261627">
      <w:pPr>
        <w:pStyle w:val="PL"/>
      </w:pPr>
      <w:r w:rsidRPr="003B2883">
        <w:t xml:space="preserve">          minItems: 1</w:t>
      </w:r>
    </w:p>
    <w:bookmarkEnd w:id="5459"/>
    <w:p w14:paraId="08CFA9E9" w14:textId="77777777" w:rsidR="00261627" w:rsidRDefault="00261627"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lastRenderedPageBreak/>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lastRenderedPageBreak/>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2F7ECF5E" w14:textId="2390DE68" w:rsidR="00602AC0" w:rsidRDefault="00602AC0" w:rsidP="00602AC0">
      <w:pPr>
        <w:pStyle w:val="PL"/>
      </w:pPr>
      <w:r w:rsidRPr="003B2883">
        <w:t xml:space="preserve">          - ALLOWED_NSSAI_CHANGE</w:t>
      </w:r>
    </w:p>
    <w:p w14:paraId="27625B1A" w14:textId="77777777" w:rsidR="00493B34" w:rsidRDefault="00493B34" w:rsidP="00493B34">
      <w:pPr>
        <w:pStyle w:val="PL"/>
      </w:pPr>
      <w:r>
        <w:t xml:space="preserve">          - PLMN_CHANGE</w:t>
      </w:r>
    </w:p>
    <w:p w14:paraId="034DCF43" w14:textId="77777777" w:rsidR="00493B34" w:rsidRDefault="00493B34" w:rsidP="00493B34">
      <w:pPr>
        <w:pStyle w:val="PL"/>
      </w:pPr>
      <w:r>
        <w:t xml:space="preserve">          - CON_STATE_CHANGE</w:t>
      </w:r>
    </w:p>
    <w:p w14:paraId="5B14F682" w14:textId="77777777" w:rsidR="00493B34" w:rsidRDefault="00493B34" w:rsidP="00493B34">
      <w:pPr>
        <w:pStyle w:val="PL"/>
      </w:pPr>
      <w:r>
        <w:t xml:space="preserve">          - SMF_SELECT_CHANGE</w:t>
      </w:r>
    </w:p>
    <w:p w14:paraId="07B0FCD3" w14:textId="4E41C9C5" w:rsidR="00493B34" w:rsidRPr="003B2883" w:rsidRDefault="00493B34" w:rsidP="00493B34">
      <w:pPr>
        <w:pStyle w:val="PL"/>
      </w:pPr>
      <w:r>
        <w:t xml:space="preserve">          - ACCESS_TYPE_CHANGE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1B04C8" w:rsidRDefault="00602AC0" w:rsidP="00602AC0">
      <w:pPr>
        <w:pStyle w:val="PL"/>
        <w:rPr>
          <w:lang w:val="sv-SE"/>
        </w:rPr>
      </w:pPr>
      <w:r w:rsidRPr="003B2883">
        <w:t xml:space="preserve">          </w:t>
      </w:r>
      <w:r w:rsidRPr="001B04C8">
        <w:rPr>
          <w:lang w:val="sv-SE"/>
        </w:rPr>
        <w:t>- PDU_RES_MOD_REQ</w:t>
      </w:r>
    </w:p>
    <w:p w14:paraId="24FEEA00" w14:textId="77777777" w:rsidR="00602AC0" w:rsidRPr="001B04C8" w:rsidRDefault="00602AC0" w:rsidP="00602AC0">
      <w:pPr>
        <w:pStyle w:val="PL"/>
        <w:rPr>
          <w:lang w:val="sv-SE"/>
        </w:rPr>
      </w:pPr>
      <w:r w:rsidRPr="001B04C8">
        <w:rPr>
          <w:lang w:val="sv-SE"/>
        </w:rPr>
        <w:t xml:space="preserve">          - HANDOVER_CMD</w:t>
      </w:r>
    </w:p>
    <w:p w14:paraId="6263D159" w14:textId="77777777" w:rsidR="00602AC0" w:rsidRPr="003B2883" w:rsidRDefault="00602AC0" w:rsidP="00602AC0">
      <w:pPr>
        <w:pStyle w:val="PL"/>
      </w:pPr>
      <w:r w:rsidRPr="001B04C8">
        <w:rPr>
          <w:lang w:val="sv-SE"/>
        </w:rPr>
        <w:t xml:space="preserve">          </w:t>
      </w:r>
      <w:r w:rsidRPr="003B2883">
        <w:t>-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lastRenderedPageBreak/>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DE5367">
      <w:pPr>
        <w:pStyle w:val="Heading1"/>
      </w:pPr>
      <w:bookmarkStart w:id="5460" w:name="_Toc25156616"/>
      <w:bookmarkStart w:id="5461" w:name="_Toc34124921"/>
      <w:bookmarkStart w:id="5462" w:name="_Toc43208057"/>
      <w:bookmarkStart w:id="5463" w:name="_Toc49857524"/>
      <w:bookmarkStart w:id="5464" w:name="_Toc56677370"/>
      <w:bookmarkStart w:id="5465" w:name="_Toc56696618"/>
      <w:bookmarkStart w:id="5466" w:name="_Toc81227980"/>
      <w:bookmarkStart w:id="5467" w:name="_Toc104238717"/>
      <w:bookmarkStart w:id="5468" w:name="_Toc104239175"/>
      <w:bookmarkStart w:id="5469" w:name="_Toc104388985"/>
      <w:bookmarkStart w:id="5470" w:name="_Toc183521687"/>
      <w:r w:rsidRPr="003B2883">
        <w:t>A.3</w:t>
      </w:r>
      <w:r w:rsidRPr="003B2883">
        <w:tab/>
        <w:t>Namf_EventExposure API</w:t>
      </w:r>
      <w:bookmarkEnd w:id="5460"/>
      <w:bookmarkEnd w:id="5461"/>
      <w:bookmarkEnd w:id="5462"/>
      <w:bookmarkEnd w:id="5463"/>
      <w:bookmarkEnd w:id="5464"/>
      <w:bookmarkEnd w:id="5465"/>
      <w:bookmarkEnd w:id="5466"/>
      <w:bookmarkEnd w:id="5467"/>
      <w:bookmarkEnd w:id="5468"/>
      <w:bookmarkEnd w:id="5469"/>
      <w:bookmarkEnd w:id="5470"/>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2797AC4E" w:rsidR="00602AC0" w:rsidRPr="003B2883" w:rsidRDefault="00602AC0" w:rsidP="00602AC0">
      <w:pPr>
        <w:pStyle w:val="PL"/>
      </w:pPr>
      <w:r w:rsidRPr="003B2883">
        <w:t xml:space="preserve">  version: 1.</w:t>
      </w:r>
      <w:r>
        <w:t>1</w:t>
      </w:r>
      <w:r w:rsidRPr="003B2883">
        <w:t>.</w:t>
      </w:r>
      <w:r w:rsidR="00BD5A9D">
        <w:t>8</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65481152"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00BA0548" w:rsidR="00602AC0" w:rsidRPr="003B2883" w:rsidRDefault="00602AC0" w:rsidP="00602AC0">
      <w:pPr>
        <w:pStyle w:val="PL"/>
      </w:pPr>
      <w:r w:rsidRPr="003B2883">
        <w:t xml:space="preserve">  description: 3GPP TS 29.518 V1</w:t>
      </w:r>
      <w:r>
        <w:t>6</w:t>
      </w:r>
      <w:r w:rsidRPr="003B2883">
        <w:t>.</w:t>
      </w:r>
      <w:r w:rsidR="00B62E6D">
        <w:t>1</w:t>
      </w:r>
      <w:r w:rsidR="00BD5A9D">
        <w:t>3</w:t>
      </w:r>
      <w:r w:rsidRPr="003B2883">
        <w:t>.0; 5G System; Access and Mobility Management Services</w:t>
      </w:r>
    </w:p>
    <w:p w14:paraId="1B7FAD3A" w14:textId="77777777" w:rsidR="00602AC0" w:rsidRPr="00C114AC" w:rsidRDefault="00602AC0" w:rsidP="00602AC0">
      <w:pPr>
        <w:pStyle w:val="PL"/>
        <w:rPr>
          <w:lang w:val="sv-SE"/>
        </w:rPr>
      </w:pPr>
      <w:r w:rsidRPr="003B2883">
        <w:t xml:space="preserve">  </w:t>
      </w:r>
      <w:r w:rsidRPr="00C114AC">
        <w:rPr>
          <w:lang w:val="sv-SE"/>
        </w:rPr>
        <w:t>url: 'http://www.3gpp.org/ftp/Specs/archive/29_series/29.518/'</w:t>
      </w:r>
    </w:p>
    <w:p w14:paraId="0C25523B" w14:textId="77777777" w:rsidR="00602AC0" w:rsidRPr="00C114AC" w:rsidRDefault="00602AC0" w:rsidP="00602AC0">
      <w:pPr>
        <w:pStyle w:val="PL"/>
      </w:pPr>
      <w:r w:rsidRPr="00C114AC">
        <w:t>servers:</w:t>
      </w:r>
    </w:p>
    <w:p w14:paraId="0ED051D7" w14:textId="77777777" w:rsidR="00602AC0" w:rsidRPr="00C114AC" w:rsidRDefault="00602AC0" w:rsidP="00602AC0">
      <w:pPr>
        <w:pStyle w:val="PL"/>
      </w:pPr>
      <w:r w:rsidRPr="00C114AC">
        <w:t xml:space="preserve">  - url: '{apiRoot}/namf-evts/v1'</w:t>
      </w:r>
    </w:p>
    <w:p w14:paraId="68E0659E" w14:textId="77777777" w:rsidR="00602AC0" w:rsidRPr="003B2883" w:rsidRDefault="00602AC0" w:rsidP="00602AC0">
      <w:pPr>
        <w:pStyle w:val="PL"/>
      </w:pPr>
      <w:r w:rsidRPr="00C114AC">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lastRenderedPageBreak/>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lastRenderedPageBreak/>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lastRenderedPageBreak/>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lastRenderedPageBreak/>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70341D1D" w:rsidR="00E5079B" w:rsidRDefault="00E5079B" w:rsidP="00E5079B">
      <w:pPr>
        <w:pStyle w:val="PL"/>
      </w:pPr>
      <w:r w:rsidRPr="003B2883">
        <w:t xml:space="preserve">          $ref: 'TS29571_CommonData.yaml#/components/schemas/</w:t>
      </w:r>
      <w:r>
        <w:t>DurationSec</w:t>
      </w:r>
      <w:r w:rsidRPr="003B2883">
        <w:t>'</w:t>
      </w:r>
    </w:p>
    <w:p w14:paraId="396FF265" w14:textId="77777777" w:rsidR="002431EA" w:rsidRDefault="002431EA" w:rsidP="002431EA">
      <w:pPr>
        <w:pStyle w:val="PL"/>
      </w:pPr>
      <w:r>
        <w:t xml:space="preserve">        idleStatusInd:</w:t>
      </w:r>
    </w:p>
    <w:p w14:paraId="16B2D2D4" w14:textId="77777777" w:rsidR="002431EA" w:rsidRDefault="002431EA" w:rsidP="002431EA">
      <w:pPr>
        <w:pStyle w:val="PL"/>
      </w:pPr>
      <w:r>
        <w:t xml:space="preserve">          type: boolean</w:t>
      </w:r>
    </w:p>
    <w:p w14:paraId="1A4DE7BC" w14:textId="3106B179" w:rsidR="002431EA" w:rsidRDefault="002431EA" w:rsidP="002431EA">
      <w:pPr>
        <w:pStyle w:val="PL"/>
      </w:pPr>
      <w:r>
        <w:t xml:space="preserve">          default: false</w:t>
      </w:r>
    </w:p>
    <w:p w14:paraId="053E3A4E" w14:textId="77777777" w:rsidR="00FC4667" w:rsidRPr="003B2883" w:rsidRDefault="00FC4667" w:rsidP="00FC4667">
      <w:pPr>
        <w:pStyle w:val="PL"/>
      </w:pPr>
      <w:r w:rsidRPr="003B2883">
        <w:t xml:space="preserve">        </w:t>
      </w:r>
      <w:r>
        <w:rPr>
          <w:lang w:eastAsia="zh-CN"/>
        </w:rPr>
        <w:t>nextPeriodicReportTime</w:t>
      </w:r>
      <w:r w:rsidRPr="003B2883">
        <w:t>:</w:t>
      </w:r>
    </w:p>
    <w:p w14:paraId="68D34738" w14:textId="3F4F7D61" w:rsidR="00FC4667" w:rsidRPr="003B2883" w:rsidRDefault="00FC4667" w:rsidP="00FC4667">
      <w:pPr>
        <w:pStyle w:val="PL"/>
      </w:pPr>
      <w:r w:rsidRPr="003B2883">
        <w:t xml:space="preserve">          $ref: 'TS29571_CommonData.yaml#/components/schemas/</w:t>
      </w:r>
      <w:r>
        <w:t>DateTime</w:t>
      </w:r>
      <w:r w:rsidRPr="003B2883">
        <w:t>'</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lastRenderedPageBreak/>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1962AB3C" w:rsidR="009F5729" w:rsidRDefault="009F5729" w:rsidP="009F5729">
      <w:pPr>
        <w:pStyle w:val="PL"/>
      </w:pPr>
      <w:r w:rsidRPr="003B2883">
        <w:t xml:space="preserve">          minItems: 1</w:t>
      </w:r>
    </w:p>
    <w:p w14:paraId="024896B9" w14:textId="77777777" w:rsidR="002431EA" w:rsidRDefault="002431EA" w:rsidP="002431EA">
      <w:pPr>
        <w:pStyle w:val="PL"/>
      </w:pPr>
      <w:r>
        <w:t xml:space="preserve">        idleStatusIndication:</w:t>
      </w:r>
    </w:p>
    <w:p w14:paraId="794FD849" w14:textId="35CAE07E" w:rsidR="002431EA" w:rsidRPr="003B2883" w:rsidRDefault="002431EA" w:rsidP="002431EA">
      <w:pPr>
        <w:pStyle w:val="PL"/>
      </w:pPr>
      <w:r>
        <w:t xml:space="preserve">          $ref: '#/components/schemas/IdleStatusIndication'</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lastRenderedPageBreak/>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lastRenderedPageBreak/>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lastRenderedPageBreak/>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Pr="001B04C8" w:rsidRDefault="00B94FAB" w:rsidP="00B94FAB">
      <w:pPr>
        <w:pStyle w:val="PL"/>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28F5BB8B" w:rsidR="00B94FAB" w:rsidRDefault="00B94FAB" w:rsidP="00B94FAB">
      <w:pPr>
        <w:pStyle w:val="PL"/>
      </w:pPr>
    </w:p>
    <w:p w14:paraId="56E71E64" w14:textId="77777777" w:rsidR="002431EA" w:rsidRDefault="002431EA" w:rsidP="002431EA">
      <w:pPr>
        <w:pStyle w:val="PL"/>
      </w:pPr>
      <w:r w:rsidRPr="003B2883">
        <w:t xml:space="preserve">    </w:t>
      </w:r>
      <w:r>
        <w:t>IdleStatusIndication</w:t>
      </w:r>
      <w:r w:rsidRPr="003B2883">
        <w:t>:</w:t>
      </w:r>
    </w:p>
    <w:p w14:paraId="7B85C2D5" w14:textId="77777777" w:rsidR="002431EA" w:rsidRPr="003B2883" w:rsidRDefault="002431EA" w:rsidP="002431EA">
      <w:pPr>
        <w:pStyle w:val="PL"/>
      </w:pPr>
      <w:r w:rsidRPr="003B2883">
        <w:t xml:space="preserve">   </w:t>
      </w:r>
      <w:r>
        <w:t xml:space="preserve">  </w:t>
      </w:r>
      <w:r w:rsidRPr="003B2883">
        <w:t xml:space="preserve"> type: object</w:t>
      </w:r>
    </w:p>
    <w:p w14:paraId="559063C8" w14:textId="77777777" w:rsidR="002431EA" w:rsidRDefault="002431EA" w:rsidP="002431EA">
      <w:pPr>
        <w:pStyle w:val="PL"/>
      </w:pPr>
      <w:r w:rsidRPr="003B2883">
        <w:t xml:space="preserve">      properties:</w:t>
      </w:r>
    </w:p>
    <w:p w14:paraId="1F50D9FB" w14:textId="77777777" w:rsidR="002431EA" w:rsidRDefault="002431EA" w:rsidP="002431EA">
      <w:pPr>
        <w:pStyle w:val="PL"/>
      </w:pPr>
      <w:r>
        <w:t xml:space="preserve">        timeStamp:</w:t>
      </w:r>
    </w:p>
    <w:p w14:paraId="7BC7425B" w14:textId="77777777" w:rsidR="002431EA" w:rsidRPr="003B2883" w:rsidRDefault="002431EA" w:rsidP="002431EA">
      <w:pPr>
        <w:pStyle w:val="PL"/>
      </w:pPr>
      <w:r w:rsidRPr="003B2883">
        <w:t xml:space="preserve">          $ref: 'TS29571_CommonData.yaml#/components/schemas/</w:t>
      </w:r>
      <w:r>
        <w:t>DateTime</w:t>
      </w:r>
      <w:r w:rsidRPr="003B2883">
        <w:t>'</w:t>
      </w:r>
    </w:p>
    <w:p w14:paraId="26498489" w14:textId="77777777" w:rsidR="002431EA" w:rsidRPr="003B2883" w:rsidRDefault="002431EA" w:rsidP="002431EA">
      <w:pPr>
        <w:pStyle w:val="PL"/>
      </w:pPr>
      <w:r w:rsidRPr="003B2883">
        <w:t xml:space="preserve">        </w:t>
      </w:r>
      <w:r>
        <w:t>activeTime</w:t>
      </w:r>
      <w:r w:rsidRPr="003B2883">
        <w:t>:</w:t>
      </w:r>
    </w:p>
    <w:p w14:paraId="6D6E4FC3" w14:textId="77777777" w:rsidR="002431EA" w:rsidRPr="003B2883" w:rsidRDefault="002431EA" w:rsidP="002431EA">
      <w:pPr>
        <w:pStyle w:val="PL"/>
      </w:pPr>
      <w:r w:rsidRPr="003B2883">
        <w:t xml:space="preserve">          $ref: 'TS29571_CommonData.yaml#/components/schemas/</w:t>
      </w:r>
      <w:r>
        <w:t>DurationSec</w:t>
      </w:r>
      <w:r w:rsidRPr="003B2883">
        <w:t>'</w:t>
      </w:r>
    </w:p>
    <w:p w14:paraId="3BF6DD6F" w14:textId="77777777" w:rsidR="002431EA" w:rsidRPr="003B2883" w:rsidRDefault="002431EA" w:rsidP="002431EA">
      <w:pPr>
        <w:pStyle w:val="PL"/>
      </w:pPr>
      <w:r w:rsidRPr="003B2883">
        <w:t xml:space="preserve">        </w:t>
      </w:r>
      <w:r>
        <w:t>subsRegTimer</w:t>
      </w:r>
      <w:r w:rsidRPr="003B2883">
        <w:t>:</w:t>
      </w:r>
    </w:p>
    <w:p w14:paraId="0899ACE4" w14:textId="77777777" w:rsidR="002431EA" w:rsidRPr="003B2883" w:rsidRDefault="002431EA" w:rsidP="002431EA">
      <w:pPr>
        <w:pStyle w:val="PL"/>
      </w:pPr>
      <w:r w:rsidRPr="003B2883">
        <w:t xml:space="preserve">          $ref: 'TS29571_CommonData.yaml#/components/schemas/</w:t>
      </w:r>
      <w:r>
        <w:t>DurationSec</w:t>
      </w:r>
      <w:r w:rsidRPr="003B2883">
        <w:t>'</w:t>
      </w:r>
    </w:p>
    <w:p w14:paraId="0A8A57D6" w14:textId="77777777" w:rsidR="002431EA" w:rsidRPr="003B2883" w:rsidRDefault="002431EA" w:rsidP="002431EA">
      <w:pPr>
        <w:pStyle w:val="PL"/>
      </w:pPr>
      <w:r w:rsidRPr="003B2883">
        <w:t xml:space="preserve">        </w:t>
      </w:r>
      <w:r>
        <w:t>edrxCycleLength</w:t>
      </w:r>
      <w:r w:rsidRPr="003B2883">
        <w:t>:</w:t>
      </w:r>
    </w:p>
    <w:p w14:paraId="78585846" w14:textId="77777777" w:rsidR="002431EA" w:rsidRPr="003B2883" w:rsidRDefault="002431EA" w:rsidP="002431EA">
      <w:pPr>
        <w:pStyle w:val="PL"/>
      </w:pPr>
      <w:r w:rsidRPr="003B2883">
        <w:t xml:space="preserve">          type: </w:t>
      </w:r>
      <w:r>
        <w:t>integer</w:t>
      </w:r>
    </w:p>
    <w:p w14:paraId="703F63B9" w14:textId="77777777" w:rsidR="002431EA" w:rsidRDefault="002431EA" w:rsidP="002431EA">
      <w:pPr>
        <w:pStyle w:val="PL"/>
      </w:pPr>
      <w:r>
        <w:t xml:space="preserve">        suggestedNumOfDlPackets:</w:t>
      </w:r>
    </w:p>
    <w:p w14:paraId="76288162" w14:textId="4AE1986F" w:rsidR="002431EA" w:rsidRDefault="002431EA" w:rsidP="002431EA">
      <w:pPr>
        <w:pStyle w:val="PL"/>
      </w:pPr>
      <w:r>
        <w:t xml:space="preserve">          type: integer</w:t>
      </w:r>
    </w:p>
    <w:p w14:paraId="22A49D67" w14:textId="77777777" w:rsidR="002431EA" w:rsidRPr="003B2883" w:rsidRDefault="002431EA"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lastRenderedPageBreak/>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DE5367">
      <w:pPr>
        <w:pStyle w:val="Heading1"/>
      </w:pPr>
      <w:bookmarkStart w:id="5471" w:name="_Toc25156617"/>
      <w:bookmarkStart w:id="5472" w:name="_Toc34124922"/>
      <w:bookmarkStart w:id="5473" w:name="_Toc43208058"/>
      <w:bookmarkStart w:id="5474" w:name="_Toc49857525"/>
      <w:bookmarkStart w:id="5475" w:name="_Toc56677371"/>
      <w:bookmarkStart w:id="5476" w:name="_Toc56696619"/>
      <w:bookmarkStart w:id="5477" w:name="_Toc81227981"/>
      <w:bookmarkStart w:id="5478" w:name="_Toc104238718"/>
      <w:bookmarkStart w:id="5479" w:name="_Toc104239176"/>
      <w:bookmarkStart w:id="5480" w:name="_Toc104388986"/>
      <w:bookmarkStart w:id="5481" w:name="_Toc183521688"/>
      <w:r w:rsidRPr="003B2883">
        <w:lastRenderedPageBreak/>
        <w:t>A.4</w:t>
      </w:r>
      <w:r w:rsidRPr="003B2883">
        <w:tab/>
        <w:t>Namf_MT</w:t>
      </w:r>
      <w:bookmarkEnd w:id="5471"/>
      <w:bookmarkEnd w:id="5472"/>
      <w:bookmarkEnd w:id="5473"/>
      <w:bookmarkEnd w:id="5474"/>
      <w:bookmarkEnd w:id="5475"/>
      <w:bookmarkEnd w:id="5476"/>
      <w:bookmarkEnd w:id="5477"/>
      <w:bookmarkEnd w:id="5478"/>
      <w:bookmarkEnd w:id="5479"/>
      <w:bookmarkEnd w:id="5480"/>
      <w:bookmarkEnd w:id="5481"/>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6A78A4BF" w:rsidR="00602AC0" w:rsidRPr="003B2883" w:rsidRDefault="00602AC0" w:rsidP="00602AC0">
      <w:pPr>
        <w:pStyle w:val="PL"/>
      </w:pPr>
      <w:r w:rsidRPr="003B2883">
        <w:t xml:space="preserve">  version: 1.</w:t>
      </w:r>
      <w:r>
        <w:t>1</w:t>
      </w:r>
      <w:r w:rsidRPr="003B2883">
        <w:t>.</w:t>
      </w:r>
      <w:r w:rsidR="00B62E6D">
        <w:t>3</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31552C8C" w:rsidR="00602AC0" w:rsidRPr="003B2883" w:rsidRDefault="00602AC0" w:rsidP="00602AC0">
      <w:pPr>
        <w:pStyle w:val="PL"/>
      </w:pPr>
      <w:r w:rsidRPr="003B2883">
        <w:t xml:space="preserve">  description: 3GPP TS 29.518 V1</w:t>
      </w:r>
      <w:r>
        <w:t>6</w:t>
      </w:r>
      <w:r w:rsidRPr="003B2883">
        <w:t>.</w:t>
      </w:r>
      <w:r w:rsidR="00B62E6D">
        <w:t>10</w:t>
      </w:r>
      <w:r w:rsidRPr="003B2883">
        <w:t>.0; 5G System; Access and Mobility Management Services</w:t>
      </w:r>
    </w:p>
    <w:p w14:paraId="62B58242"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68530899" w14:textId="77777777" w:rsidR="00602AC0" w:rsidRPr="001B04C8" w:rsidRDefault="00602AC0" w:rsidP="00602AC0">
      <w:pPr>
        <w:pStyle w:val="PL"/>
      </w:pPr>
      <w:r w:rsidRPr="001B04C8">
        <w:t>servers:</w:t>
      </w:r>
    </w:p>
    <w:p w14:paraId="547DC1A1" w14:textId="77777777" w:rsidR="00602AC0" w:rsidRPr="001B04C8" w:rsidRDefault="00602AC0" w:rsidP="00602AC0">
      <w:pPr>
        <w:pStyle w:val="PL"/>
      </w:pPr>
      <w:r w:rsidRPr="001B04C8">
        <w:t xml:space="preserve">  - url: '{apiRoot}/namf-mt/v1'</w:t>
      </w:r>
    </w:p>
    <w:p w14:paraId="777A147A" w14:textId="77777777" w:rsidR="00602AC0" w:rsidRPr="003B2883" w:rsidRDefault="00602AC0" w:rsidP="00602AC0">
      <w:pPr>
        <w:pStyle w:val="PL"/>
      </w:pPr>
      <w:r w:rsidRPr="001B04C8">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lastRenderedPageBreak/>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lastRenderedPageBreak/>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DE5367">
      <w:pPr>
        <w:pStyle w:val="Heading1"/>
      </w:pPr>
      <w:bookmarkStart w:id="5482" w:name="_Toc25156618"/>
      <w:bookmarkStart w:id="5483" w:name="_Toc34124923"/>
      <w:bookmarkStart w:id="5484" w:name="_Toc43208059"/>
      <w:bookmarkStart w:id="5485" w:name="_Toc49857526"/>
      <w:bookmarkStart w:id="5486" w:name="_Toc56677372"/>
      <w:bookmarkStart w:id="5487" w:name="_Toc56696620"/>
      <w:bookmarkStart w:id="5488" w:name="_Toc81227982"/>
      <w:bookmarkStart w:id="5489" w:name="_Toc104238719"/>
      <w:bookmarkStart w:id="5490" w:name="_Toc104239177"/>
      <w:bookmarkStart w:id="5491" w:name="_Toc104388987"/>
      <w:bookmarkStart w:id="5492" w:name="_Toc183521689"/>
      <w:r w:rsidRPr="003B2883">
        <w:t>A.5</w:t>
      </w:r>
      <w:r w:rsidRPr="003B2883">
        <w:tab/>
        <w:t>Namf_Location</w:t>
      </w:r>
      <w:bookmarkEnd w:id="5482"/>
      <w:bookmarkEnd w:id="5483"/>
      <w:bookmarkEnd w:id="5484"/>
      <w:bookmarkEnd w:id="5485"/>
      <w:bookmarkEnd w:id="5486"/>
      <w:bookmarkEnd w:id="5487"/>
      <w:bookmarkEnd w:id="5488"/>
      <w:bookmarkEnd w:id="5489"/>
      <w:bookmarkEnd w:id="5490"/>
      <w:bookmarkEnd w:id="5491"/>
      <w:bookmarkEnd w:id="5492"/>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22D407AE" w:rsidR="00602AC0" w:rsidRPr="003B2883" w:rsidRDefault="00602AC0" w:rsidP="00602AC0">
      <w:pPr>
        <w:pStyle w:val="PL"/>
      </w:pPr>
      <w:r w:rsidRPr="003B2883">
        <w:t xml:space="preserve">  version: 1.</w:t>
      </w:r>
      <w:r>
        <w:t>1</w:t>
      </w:r>
      <w:r w:rsidRPr="003B2883">
        <w:t>.</w:t>
      </w:r>
      <w:r w:rsidR="00091185">
        <w:t>9</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3B37556F" w:rsidR="00602AC0" w:rsidRPr="003B2883" w:rsidRDefault="00602AC0" w:rsidP="00602AC0">
      <w:pPr>
        <w:pStyle w:val="PL"/>
      </w:pPr>
      <w:r w:rsidRPr="003B2883">
        <w:t xml:space="preserve">    © 20</w:t>
      </w:r>
      <w:r>
        <w:t>2</w:t>
      </w:r>
      <w:r w:rsidR="00091185">
        <w:t>4</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54D55824" w:rsidR="00602AC0" w:rsidRPr="003B2883" w:rsidRDefault="00602AC0" w:rsidP="00602AC0">
      <w:pPr>
        <w:pStyle w:val="PL"/>
      </w:pPr>
      <w:r w:rsidRPr="003B2883">
        <w:t xml:space="preserve">  description: 3GPP TS 29.518 V1</w:t>
      </w:r>
      <w:r>
        <w:t>6</w:t>
      </w:r>
      <w:r w:rsidRPr="003B2883">
        <w:t>.</w:t>
      </w:r>
      <w:r w:rsidR="00B62E6D">
        <w:t>1</w:t>
      </w:r>
      <w:r w:rsidR="00091185">
        <w:t>6</w:t>
      </w:r>
      <w:r w:rsidRPr="003B2883">
        <w:t>.0; 5G System; Access and Mobility Management Services</w:t>
      </w:r>
    </w:p>
    <w:p w14:paraId="33AB6959"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51F548CF" w14:textId="77777777" w:rsidR="00602AC0" w:rsidRPr="001B04C8" w:rsidRDefault="00602AC0" w:rsidP="00602AC0">
      <w:pPr>
        <w:pStyle w:val="PL"/>
      </w:pPr>
      <w:r w:rsidRPr="001B04C8">
        <w:t>servers:</w:t>
      </w:r>
    </w:p>
    <w:p w14:paraId="49F6FFFF" w14:textId="77777777" w:rsidR="00602AC0" w:rsidRPr="001B04C8" w:rsidRDefault="00602AC0" w:rsidP="00602AC0">
      <w:pPr>
        <w:pStyle w:val="PL"/>
      </w:pPr>
      <w:r w:rsidRPr="001B04C8">
        <w:t xml:space="preserve">  - url: '{apiRoot}/namf-loc/v1'</w:t>
      </w:r>
    </w:p>
    <w:p w14:paraId="23C7A877" w14:textId="77777777" w:rsidR="00602AC0" w:rsidRPr="003B2883" w:rsidRDefault="00602AC0" w:rsidP="00602AC0">
      <w:pPr>
        <w:pStyle w:val="PL"/>
      </w:pPr>
      <w:r w:rsidRPr="001B04C8">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lastRenderedPageBreak/>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D07B74" w:rsidRDefault="00602AC0" w:rsidP="00602AC0">
      <w:pPr>
        <w:pStyle w:val="PL"/>
        <w:rPr>
          <w:lang w:val="sv-SE"/>
        </w:rPr>
      </w:pPr>
      <w:r w:rsidRPr="003B2883">
        <w:t xml:space="preserve">          </w:t>
      </w:r>
      <w:r w:rsidRPr="00D07B74">
        <w:rPr>
          <w:lang w:val="sv-SE"/>
        </w:rPr>
        <w:t>schema:</w:t>
      </w:r>
    </w:p>
    <w:p w14:paraId="68E849E3" w14:textId="77777777" w:rsidR="00602AC0" w:rsidRPr="00D07B74" w:rsidRDefault="00602AC0" w:rsidP="00602AC0">
      <w:pPr>
        <w:pStyle w:val="PL"/>
        <w:rPr>
          <w:lang w:val="sv-SE"/>
        </w:rPr>
      </w:pPr>
      <w:r w:rsidRPr="00D07B74">
        <w:rPr>
          <w:lang w:val="sv-SE"/>
        </w:rPr>
        <w:t xml:space="preserve">            type: string</w:t>
      </w:r>
    </w:p>
    <w:p w14:paraId="3267743D" w14:textId="7A9872D3" w:rsidR="00602AC0" w:rsidRPr="00D07B74" w:rsidRDefault="00602AC0" w:rsidP="00602AC0">
      <w:pPr>
        <w:pStyle w:val="PL"/>
        <w:rPr>
          <w:lang w:val="sv-SE"/>
        </w:rPr>
      </w:pPr>
      <w:r w:rsidRPr="00D07B74">
        <w:rPr>
          <w:lang w:val="sv-SE"/>
        </w:rPr>
        <w:t xml:space="preserve">            pattern: '^(imsi-[0-9]{5,15}|nai-.+|gli-.+|gci-.+|imei-[0-9]{15}|imeisv-[0-9]{16}</w:t>
      </w:r>
      <w:r w:rsidR="0076535A" w:rsidRPr="00D07B74">
        <w:rPr>
          <w:lang w:val="sv-SE"/>
        </w:rPr>
        <w:t>|</w:t>
      </w:r>
      <w:r w:rsidR="0076535A" w:rsidRPr="001D2CEF">
        <w:rPr>
          <w:lang w:val="sv-SE"/>
        </w:rPr>
        <w:t>msisdn-[0-9]{5,15}|extid-.+@.+</w:t>
      </w:r>
      <w:r w:rsidRPr="00D07B74">
        <w:rPr>
          <w:lang w:val="sv-SE"/>
        </w:rPr>
        <w:t>|.+)$'</w:t>
      </w:r>
    </w:p>
    <w:p w14:paraId="45E31BC8" w14:textId="77777777" w:rsidR="00602AC0" w:rsidRPr="003B2883" w:rsidRDefault="00602AC0" w:rsidP="00602AC0">
      <w:pPr>
        <w:pStyle w:val="PL"/>
      </w:pPr>
      <w:r w:rsidRPr="00D07B74">
        <w:rPr>
          <w:lang w:val="sv-SE"/>
        </w:rPr>
        <w:t xml:space="preserve">      </w:t>
      </w:r>
      <w:r w:rsidRPr="003B2883">
        <w:t>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lastRenderedPageBreak/>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C114AC" w:rsidRDefault="00602AC0" w:rsidP="00602AC0">
      <w:pPr>
        <w:pStyle w:val="PL"/>
        <w:rPr>
          <w:lang w:val="sv-SE"/>
        </w:rPr>
      </w:pPr>
      <w:r w:rsidRPr="003B2883">
        <w:t xml:space="preserve">          </w:t>
      </w:r>
      <w:r w:rsidRPr="00C114AC">
        <w:rPr>
          <w:lang w:val="sv-SE"/>
        </w:rPr>
        <w:t>schema:</w:t>
      </w:r>
    </w:p>
    <w:p w14:paraId="1EA4C4B1" w14:textId="77777777" w:rsidR="00602AC0" w:rsidRPr="00C114AC" w:rsidRDefault="00602AC0" w:rsidP="00602AC0">
      <w:pPr>
        <w:pStyle w:val="PL"/>
        <w:rPr>
          <w:lang w:val="sv-SE"/>
        </w:rPr>
      </w:pPr>
      <w:r w:rsidRPr="00C114AC">
        <w:rPr>
          <w:lang w:val="sv-SE"/>
        </w:rPr>
        <w:t xml:space="preserve">            type: string</w:t>
      </w:r>
    </w:p>
    <w:p w14:paraId="321A6DA1" w14:textId="77777777" w:rsidR="00602AC0" w:rsidRPr="00C114AC" w:rsidRDefault="00602AC0" w:rsidP="00602AC0">
      <w:pPr>
        <w:pStyle w:val="PL"/>
        <w:rPr>
          <w:lang w:val="sv-SE"/>
        </w:rPr>
      </w:pPr>
      <w:r w:rsidRPr="00C114AC">
        <w:rPr>
          <w:lang w:val="sv-SE"/>
        </w:rPr>
        <w:t xml:space="preserve">            pattern: '^(imsi-[0-9]{5,15}|nai-.+|gli-.+|gci-.+|.+)$'</w:t>
      </w:r>
    </w:p>
    <w:p w14:paraId="3AEC7D39" w14:textId="77777777" w:rsidR="00602AC0" w:rsidRPr="00BF6487" w:rsidRDefault="00602AC0" w:rsidP="00602AC0">
      <w:pPr>
        <w:pStyle w:val="PL"/>
        <w:rPr>
          <w:lang w:val="en-US"/>
        </w:rPr>
      </w:pPr>
      <w:r w:rsidRPr="00C114AC">
        <w:rPr>
          <w:lang w:val="sv-SE"/>
        </w:rPr>
        <w:t xml:space="preserve">      </w:t>
      </w:r>
      <w:r w:rsidRPr="00BF6487">
        <w:rPr>
          <w:lang w:val="en-US"/>
        </w:rPr>
        <w:t>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lastRenderedPageBreak/>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lastRenderedPageBreak/>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lastRenderedPageBreak/>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C9263C">
      <w:pPr>
        <w:pStyle w:val="PL"/>
        <w:rPr>
          <w:lang w:val="en-US"/>
        </w:rPr>
      </w:pPr>
      <w:r w:rsidRPr="00C9263C">
        <w:t xml:space="preserve">        terminationCause:</w:t>
      </w:r>
    </w:p>
    <w:p w14:paraId="154249F7" w14:textId="5EBF7445" w:rsidR="00602AC0" w:rsidRDefault="00602AC0" w:rsidP="00C9263C">
      <w:pPr>
        <w:pStyle w:val="PL"/>
      </w:pPr>
      <w:r w:rsidRPr="00C9263C">
        <w:t xml:space="preserve">          $ref: 'TS29572_Nlmf_Location.yaml#/components/schemas/TerminationCause'</w:t>
      </w:r>
    </w:p>
    <w:p w14:paraId="7436B1B9" w14:textId="77777777" w:rsidR="00E96951" w:rsidRDefault="00E96951" w:rsidP="00E96951">
      <w:pPr>
        <w:pStyle w:val="PL"/>
      </w:pPr>
      <w:r>
        <w:t xml:space="preserve">        mscServerId:</w:t>
      </w:r>
    </w:p>
    <w:p w14:paraId="71DC5BB9" w14:textId="714D056F" w:rsidR="00E96951" w:rsidRPr="003B2883" w:rsidRDefault="00E96951" w:rsidP="00E96951">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lastRenderedPageBreak/>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C9263C">
      <w:pPr>
        <w:pStyle w:val="PL"/>
      </w:pPr>
      <w:r w:rsidRPr="00C9263C">
        <w:t xml:space="preserve">    </w:t>
      </w:r>
      <w:r w:rsidRPr="00C9263C">
        <w:rPr>
          <w:rFonts w:hint="eastAsia"/>
        </w:rPr>
        <w:t>LocationPrivacyVerResult</w:t>
      </w:r>
      <w:r w:rsidRPr="00C9263C">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DE5367">
      <w:pPr>
        <w:pStyle w:val="Heading8"/>
        <w:rPr>
          <w:lang w:val="en-US"/>
        </w:rPr>
      </w:pPr>
      <w:bookmarkStart w:id="5493" w:name="_Toc81227983"/>
      <w:bookmarkStart w:id="5494" w:name="_Toc104239178"/>
      <w:bookmarkStart w:id="5495" w:name="_Toc104388988"/>
      <w:r w:rsidRPr="002B35B4">
        <w:rPr>
          <w:lang w:val="en-US"/>
        </w:rPr>
        <w:t>Annex B (Informative):</w:t>
      </w:r>
      <w:r w:rsidRPr="002B35B4">
        <w:rPr>
          <w:lang w:val="en-US"/>
        </w:rPr>
        <w:br/>
        <w:t>HTTP Multipart Messages</w:t>
      </w:r>
      <w:bookmarkEnd w:id="5493"/>
      <w:bookmarkEnd w:id="5494"/>
      <w:bookmarkEnd w:id="5495"/>
    </w:p>
    <w:p w14:paraId="2785F64D" w14:textId="77777777" w:rsidR="00602AC0" w:rsidRPr="002B35B4" w:rsidRDefault="00602AC0" w:rsidP="00053C7A">
      <w:pPr>
        <w:pStyle w:val="Heading1"/>
        <w:rPr>
          <w:lang w:val="en-US"/>
        </w:rPr>
      </w:pPr>
      <w:bookmarkStart w:id="5496" w:name="_Toc25156619"/>
      <w:bookmarkStart w:id="5497" w:name="_Toc34124924"/>
      <w:bookmarkStart w:id="5498" w:name="_Toc43208060"/>
      <w:bookmarkStart w:id="5499" w:name="_Toc49857527"/>
      <w:bookmarkStart w:id="5500" w:name="_Toc56677373"/>
      <w:bookmarkStart w:id="5501" w:name="_Toc56696621"/>
      <w:bookmarkStart w:id="5502" w:name="_Toc81227984"/>
      <w:bookmarkStart w:id="5503" w:name="_Toc104238720"/>
      <w:bookmarkStart w:id="5504" w:name="_Toc104239179"/>
      <w:bookmarkStart w:id="5505" w:name="_Toc104388989"/>
      <w:bookmarkStart w:id="5506" w:name="_Toc183521690"/>
      <w:r w:rsidRPr="002B35B4">
        <w:rPr>
          <w:lang w:val="en-US"/>
        </w:rPr>
        <w:t>B.1</w:t>
      </w:r>
      <w:r w:rsidRPr="002B35B4">
        <w:rPr>
          <w:lang w:val="en-US"/>
        </w:rPr>
        <w:tab/>
      </w:r>
      <w:r>
        <w:rPr>
          <w:lang w:val="en-US"/>
        </w:rPr>
        <w:t xml:space="preserve">Example of </w:t>
      </w:r>
      <w:r w:rsidRPr="002B35B4">
        <w:rPr>
          <w:lang w:val="en-US"/>
        </w:rPr>
        <w:t>HTTP multipart message</w:t>
      </w:r>
      <w:bookmarkEnd w:id="5496"/>
      <w:bookmarkEnd w:id="5497"/>
      <w:bookmarkEnd w:id="5498"/>
      <w:bookmarkEnd w:id="5499"/>
      <w:bookmarkEnd w:id="5500"/>
      <w:bookmarkEnd w:id="5501"/>
      <w:bookmarkEnd w:id="5502"/>
      <w:bookmarkEnd w:id="5503"/>
      <w:bookmarkEnd w:id="5504"/>
      <w:bookmarkEnd w:id="5505"/>
      <w:bookmarkEnd w:id="5506"/>
    </w:p>
    <w:p w14:paraId="5946AF4E" w14:textId="77777777" w:rsidR="00602AC0" w:rsidRPr="005C2369" w:rsidRDefault="00602AC0" w:rsidP="00053C7A">
      <w:pPr>
        <w:pStyle w:val="Heading2"/>
        <w:rPr>
          <w:lang w:val="en-US"/>
        </w:rPr>
      </w:pPr>
      <w:bookmarkStart w:id="5507" w:name="_Toc25156620"/>
      <w:bookmarkStart w:id="5508" w:name="_Toc34124925"/>
      <w:bookmarkStart w:id="5509" w:name="_Toc43208061"/>
      <w:bookmarkStart w:id="5510" w:name="_Toc49857528"/>
      <w:bookmarkStart w:id="5511" w:name="_Toc56677374"/>
      <w:bookmarkStart w:id="5512" w:name="_Toc56696622"/>
      <w:bookmarkStart w:id="5513" w:name="_Toc81227985"/>
      <w:bookmarkStart w:id="5514" w:name="_Toc104238721"/>
      <w:bookmarkStart w:id="5515" w:name="_Toc104239180"/>
      <w:bookmarkStart w:id="5516" w:name="_Toc104388990"/>
      <w:bookmarkStart w:id="5517" w:name="_Toc183521691"/>
      <w:r>
        <w:rPr>
          <w:lang w:val="en-US"/>
        </w:rPr>
        <w:t>B.1.1</w:t>
      </w:r>
      <w:r>
        <w:rPr>
          <w:lang w:val="en-US"/>
        </w:rPr>
        <w:tab/>
        <w:t>General</w:t>
      </w:r>
      <w:bookmarkEnd w:id="5507"/>
      <w:bookmarkEnd w:id="5508"/>
      <w:bookmarkEnd w:id="5509"/>
      <w:bookmarkEnd w:id="5510"/>
      <w:bookmarkEnd w:id="5511"/>
      <w:bookmarkEnd w:id="5512"/>
      <w:bookmarkEnd w:id="5513"/>
      <w:bookmarkEnd w:id="5514"/>
      <w:bookmarkEnd w:id="5515"/>
      <w:bookmarkEnd w:id="5516"/>
      <w:bookmarkEnd w:id="5517"/>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lastRenderedPageBreak/>
        <w:t>This Annex is informative and the normative descriptions in this specification prevail over the description in this Annex if there is any difference.</w:t>
      </w:r>
    </w:p>
    <w:p w14:paraId="2BC82295" w14:textId="77777777" w:rsidR="00602AC0" w:rsidRPr="006153D3" w:rsidRDefault="00602AC0" w:rsidP="00053C7A">
      <w:pPr>
        <w:pStyle w:val="Heading2"/>
        <w:rPr>
          <w:lang w:val="en-US" w:eastAsia="fr-FR"/>
        </w:rPr>
      </w:pPr>
      <w:bookmarkStart w:id="5518" w:name="_Toc25156621"/>
      <w:bookmarkStart w:id="5519" w:name="_Toc34124926"/>
      <w:bookmarkStart w:id="5520" w:name="_Toc43208062"/>
      <w:bookmarkStart w:id="5521" w:name="_Toc49857529"/>
      <w:bookmarkStart w:id="5522" w:name="_Toc56677375"/>
      <w:bookmarkStart w:id="5523" w:name="_Toc56696623"/>
      <w:bookmarkStart w:id="5524" w:name="_Toc81227986"/>
      <w:bookmarkStart w:id="5525" w:name="_Toc104238722"/>
      <w:bookmarkStart w:id="5526" w:name="_Toc104239181"/>
      <w:bookmarkStart w:id="5527" w:name="_Toc104388991"/>
      <w:bookmarkStart w:id="5528" w:name="_Toc18352169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5518"/>
      <w:bookmarkEnd w:id="5519"/>
      <w:bookmarkEnd w:id="5520"/>
      <w:bookmarkEnd w:id="5521"/>
      <w:bookmarkEnd w:id="5522"/>
      <w:bookmarkEnd w:id="5523"/>
      <w:bookmarkEnd w:id="5524"/>
      <w:bookmarkEnd w:id="5525"/>
      <w:bookmarkEnd w:id="5526"/>
      <w:bookmarkEnd w:id="5527"/>
      <w:bookmarkEnd w:id="5528"/>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57ADFA56" w:rsidR="00602AC0" w:rsidRPr="003B2883" w:rsidRDefault="00602AC0" w:rsidP="00DE5367">
      <w:pPr>
        <w:pStyle w:val="Heading8"/>
      </w:pPr>
      <w:r w:rsidRPr="003B2883">
        <w:br w:type="page"/>
      </w:r>
      <w:bookmarkStart w:id="5529" w:name="_Toc56696624"/>
      <w:bookmarkStart w:id="5530" w:name="_Toc81227987"/>
      <w:bookmarkStart w:id="5531" w:name="_Toc104239182"/>
      <w:bookmarkStart w:id="5532" w:name="_Toc104388992"/>
      <w:bookmarkStart w:id="5533" w:name="historyclause"/>
      <w:r w:rsidRPr="003B2883">
        <w:lastRenderedPageBreak/>
        <w:t xml:space="preserve">Annex </w:t>
      </w:r>
      <w:r>
        <w:t>C</w:t>
      </w:r>
      <w:r w:rsidRPr="003B2883">
        <w:t xml:space="preserve"> (informative):</w:t>
      </w:r>
      <w:r w:rsidR="006F3D36">
        <w:br/>
      </w:r>
      <w:r w:rsidRPr="003B2883">
        <w:t>Change history</w:t>
      </w:r>
      <w:bookmarkEnd w:id="5529"/>
      <w:bookmarkEnd w:id="5530"/>
      <w:bookmarkEnd w:id="5531"/>
      <w:bookmarkEnd w:id="5532"/>
    </w:p>
    <w:bookmarkEnd w:id="5533"/>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lastRenderedPageBreak/>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000000">
            <w:pPr>
              <w:pStyle w:val="TAC"/>
              <w:rPr>
                <w:sz w:val="16"/>
              </w:rPr>
            </w:pPr>
            <w:hyperlink r:id="rId86" w:history="1">
              <w:r w:rsidR="00EC3751"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000000">
            <w:pPr>
              <w:pStyle w:val="TAC"/>
              <w:rPr>
                <w:sz w:val="16"/>
              </w:rPr>
            </w:pPr>
            <w:hyperlink r:id="rId87" w:history="1">
              <w:r w:rsidR="00EC3751"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000000">
            <w:pPr>
              <w:pStyle w:val="TAC"/>
              <w:rPr>
                <w:sz w:val="16"/>
              </w:rPr>
            </w:pPr>
            <w:hyperlink r:id="rId88" w:history="1">
              <w:r w:rsidR="00EC3751"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000000">
            <w:pPr>
              <w:pStyle w:val="TAC"/>
              <w:rPr>
                <w:sz w:val="16"/>
              </w:rPr>
            </w:pPr>
            <w:hyperlink r:id="rId89" w:history="1">
              <w:r w:rsidR="00EC3751"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000000">
            <w:pPr>
              <w:pStyle w:val="TAC"/>
              <w:rPr>
                <w:sz w:val="16"/>
              </w:rPr>
            </w:pPr>
            <w:hyperlink r:id="rId90" w:history="1">
              <w:r w:rsidR="00EC3751"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000000">
            <w:pPr>
              <w:pStyle w:val="TAC"/>
              <w:rPr>
                <w:sz w:val="16"/>
              </w:rPr>
            </w:pPr>
            <w:hyperlink r:id="rId91" w:history="1">
              <w:r w:rsidR="00EC3751"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000000">
            <w:pPr>
              <w:pStyle w:val="TAC"/>
              <w:rPr>
                <w:sz w:val="16"/>
              </w:rPr>
            </w:pPr>
            <w:hyperlink r:id="rId92"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000000">
            <w:pPr>
              <w:pStyle w:val="TAC"/>
              <w:rPr>
                <w:sz w:val="16"/>
              </w:rPr>
            </w:pPr>
            <w:hyperlink r:id="rId93"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000000">
            <w:pPr>
              <w:pStyle w:val="TAC"/>
              <w:rPr>
                <w:sz w:val="16"/>
              </w:rPr>
            </w:pPr>
            <w:hyperlink r:id="rId94"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000000">
            <w:pPr>
              <w:pStyle w:val="TAC"/>
              <w:rPr>
                <w:sz w:val="16"/>
              </w:rPr>
            </w:pPr>
            <w:hyperlink r:id="rId95"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000000">
            <w:pPr>
              <w:pStyle w:val="TAC"/>
              <w:rPr>
                <w:sz w:val="16"/>
              </w:rPr>
            </w:pPr>
            <w:hyperlink r:id="rId96" w:history="1">
              <w:r w:rsidR="00EC3751"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000000">
            <w:pPr>
              <w:pStyle w:val="TAC"/>
              <w:rPr>
                <w:sz w:val="16"/>
              </w:rPr>
            </w:pPr>
            <w:hyperlink r:id="rId97" w:history="1">
              <w:r w:rsidR="00EC3751"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000000">
            <w:pPr>
              <w:pStyle w:val="TAC"/>
              <w:rPr>
                <w:sz w:val="16"/>
              </w:rPr>
            </w:pPr>
            <w:hyperlink r:id="rId98"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000000">
            <w:pPr>
              <w:pStyle w:val="TAC"/>
              <w:rPr>
                <w:sz w:val="16"/>
              </w:rPr>
            </w:pPr>
            <w:hyperlink r:id="rId99"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000000">
            <w:pPr>
              <w:pStyle w:val="TAC"/>
              <w:rPr>
                <w:sz w:val="16"/>
              </w:rPr>
            </w:pPr>
            <w:hyperlink r:id="rId100" w:history="1">
              <w:r w:rsidR="00EC3751"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000000">
            <w:pPr>
              <w:pStyle w:val="TAC"/>
              <w:rPr>
                <w:sz w:val="16"/>
              </w:rPr>
            </w:pPr>
            <w:hyperlink r:id="rId101"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000000">
            <w:pPr>
              <w:pStyle w:val="TAC"/>
              <w:rPr>
                <w:sz w:val="16"/>
              </w:rPr>
            </w:pPr>
            <w:hyperlink r:id="rId102"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000000">
            <w:pPr>
              <w:pStyle w:val="TAC"/>
              <w:rPr>
                <w:sz w:val="16"/>
              </w:rPr>
            </w:pPr>
            <w:hyperlink r:id="rId103"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000000">
            <w:pPr>
              <w:pStyle w:val="TAC"/>
              <w:rPr>
                <w:sz w:val="16"/>
              </w:rPr>
            </w:pPr>
            <w:hyperlink r:id="rId104"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000000">
            <w:pPr>
              <w:pStyle w:val="TAC"/>
              <w:rPr>
                <w:sz w:val="16"/>
              </w:rPr>
            </w:pPr>
            <w:hyperlink r:id="rId105" w:history="1">
              <w:r w:rsidR="00EC3751"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tr w:rsidR="006D63FE" w:rsidRPr="00B44C23" w14:paraId="3BAE0341"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DD5E84" w14:textId="50EF80C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C47E" w14:textId="150808D1"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A20E1D" w14:textId="302FF6FC"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41739" w14:textId="7C25C7DC" w:rsidR="006D63FE" w:rsidRDefault="006D63FE" w:rsidP="006D63FE">
            <w:pPr>
              <w:pStyle w:val="TAC"/>
              <w:rPr>
                <w:rFonts w:cs="Arial"/>
                <w:sz w:val="16"/>
                <w:szCs w:val="16"/>
              </w:rPr>
            </w:pPr>
            <w:r>
              <w:rPr>
                <w:rFonts w:cs="Arial"/>
                <w:sz w:val="16"/>
                <w:szCs w:val="16"/>
              </w:rPr>
              <w:t>0629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FBB163" w14:textId="50713257"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D0E7F9" w14:textId="21A51158"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602076" w14:textId="5278F9B1" w:rsidR="006D63FE" w:rsidRDefault="006D63FE" w:rsidP="006D63FE">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CA2303" w14:textId="3D5B0CFF" w:rsidR="006D63FE" w:rsidRDefault="006D63FE" w:rsidP="006D63FE">
            <w:pPr>
              <w:pStyle w:val="TAC"/>
              <w:rPr>
                <w:sz w:val="16"/>
              </w:rPr>
            </w:pPr>
            <w:r>
              <w:rPr>
                <w:sz w:val="16"/>
              </w:rPr>
              <w:t>16.10.0</w:t>
            </w:r>
          </w:p>
        </w:tc>
      </w:tr>
      <w:tr w:rsidR="006D63FE" w:rsidRPr="00B44C23" w14:paraId="0A3D80E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642ECF28" w14:textId="3C75FC4F"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E3028" w14:textId="6B4A88B8"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1A6DAF" w14:textId="3B22F2B2"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B5DA" w14:textId="5497195C" w:rsidR="006D63FE" w:rsidRDefault="006D63FE" w:rsidP="006D63FE">
            <w:pPr>
              <w:pStyle w:val="TAC"/>
              <w:rPr>
                <w:rFonts w:cs="Arial"/>
                <w:sz w:val="16"/>
                <w:szCs w:val="16"/>
              </w:rPr>
            </w:pPr>
            <w:r>
              <w:rPr>
                <w:rFonts w:cs="Arial"/>
                <w:sz w:val="16"/>
                <w:szCs w:val="16"/>
              </w:rPr>
              <w:t>0646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C35FF6" w14:textId="43B4C7B2"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452C44" w14:textId="095DD96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C02CFC" w14:textId="060FCD80" w:rsidR="006D63FE" w:rsidRDefault="006D63FE" w:rsidP="006D63FE">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8A71D2" w14:textId="17D17E4E" w:rsidR="006D63FE" w:rsidRDefault="006D63FE" w:rsidP="006D63FE">
            <w:pPr>
              <w:pStyle w:val="TAC"/>
              <w:rPr>
                <w:sz w:val="16"/>
              </w:rPr>
            </w:pPr>
            <w:r>
              <w:rPr>
                <w:sz w:val="16"/>
              </w:rPr>
              <w:t>16.10.0</w:t>
            </w:r>
          </w:p>
        </w:tc>
      </w:tr>
      <w:tr w:rsidR="006D63FE" w:rsidRPr="00B44C23" w14:paraId="3CF4129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6F3E479" w14:textId="04ABD91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90B20C" w14:textId="2689FDF5"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B6A20" w14:textId="46C565A3"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F31973" w14:textId="7068E5F4" w:rsidR="006D63FE" w:rsidRDefault="006D63FE" w:rsidP="006D63FE">
            <w:pPr>
              <w:pStyle w:val="TAC"/>
              <w:rPr>
                <w:rFonts w:cs="Arial"/>
                <w:sz w:val="16"/>
                <w:szCs w:val="16"/>
              </w:rPr>
            </w:pPr>
            <w:r>
              <w:rPr>
                <w:rFonts w:cs="Arial"/>
                <w:sz w:val="16"/>
                <w:szCs w:val="16"/>
              </w:rPr>
              <w:t>0648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244A16" w14:textId="034AB6AF" w:rsidR="006D63FE" w:rsidRDefault="006D63FE" w:rsidP="006D63F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3B0AD3" w14:textId="644F008F"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1B42E1" w14:textId="274B64F1" w:rsidR="006D63FE" w:rsidRDefault="006D63FE" w:rsidP="006D63FE">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E17FE3" w14:textId="67F74E0D" w:rsidR="006D63FE" w:rsidRDefault="006D63FE" w:rsidP="006D63FE">
            <w:pPr>
              <w:pStyle w:val="TAC"/>
              <w:rPr>
                <w:sz w:val="16"/>
              </w:rPr>
            </w:pPr>
            <w:r>
              <w:rPr>
                <w:sz w:val="16"/>
              </w:rPr>
              <w:t>16.10.0</w:t>
            </w:r>
          </w:p>
        </w:tc>
      </w:tr>
      <w:tr w:rsidR="006D63FE" w:rsidRPr="00B44C23" w14:paraId="1BE63089"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F93F325" w14:textId="0042B8F1"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392BC" w14:textId="787D7A1B"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0E3ED" w14:textId="1DD9094A" w:rsidR="006D63FE" w:rsidRPr="005F720D" w:rsidRDefault="006D63FE" w:rsidP="006D63FE">
            <w:pPr>
              <w:pStyle w:val="TAC"/>
              <w:rPr>
                <w:sz w:val="16"/>
                <w:szCs w:val="16"/>
              </w:rPr>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4ECB0" w14:textId="45D55581" w:rsidR="006D63FE" w:rsidRDefault="006D63FE" w:rsidP="006D63FE">
            <w:pPr>
              <w:pStyle w:val="TAC"/>
              <w:rPr>
                <w:rFonts w:cs="Arial"/>
                <w:sz w:val="16"/>
                <w:szCs w:val="16"/>
              </w:rPr>
            </w:pPr>
            <w:r>
              <w:rPr>
                <w:rFonts w:cs="Arial"/>
                <w:sz w:val="16"/>
                <w:szCs w:val="16"/>
              </w:rPr>
              <w:t>0650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3DD" w14:textId="243E0165"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60CA6" w14:textId="79C836C3"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603491" w14:textId="126C494B" w:rsidR="006D63FE" w:rsidRDefault="006D63FE" w:rsidP="006D63FE">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CD669C" w14:textId="157A3286" w:rsidR="006D63FE" w:rsidRDefault="006D63FE" w:rsidP="006D63FE">
            <w:pPr>
              <w:pStyle w:val="TAC"/>
              <w:rPr>
                <w:sz w:val="16"/>
              </w:rPr>
            </w:pPr>
            <w:r>
              <w:rPr>
                <w:sz w:val="16"/>
              </w:rPr>
              <w:t>16.10.0</w:t>
            </w:r>
          </w:p>
        </w:tc>
      </w:tr>
      <w:tr w:rsidR="006D63FE" w:rsidRPr="00B44C23" w14:paraId="584FE20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670919D" w14:textId="50D58A5A"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EF7EC" w14:textId="1CC92F84"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9E1F0" w14:textId="2A462504" w:rsidR="006D63FE" w:rsidRPr="005F720D" w:rsidRDefault="006D63FE" w:rsidP="006D63FE">
            <w:pPr>
              <w:pStyle w:val="TAC"/>
              <w:rPr>
                <w:sz w:val="16"/>
                <w:szCs w:val="16"/>
              </w:rPr>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D9FC8" w14:textId="10E9C417" w:rsidR="006D63FE" w:rsidRDefault="006D63FE" w:rsidP="006D63FE">
            <w:pPr>
              <w:pStyle w:val="TAC"/>
              <w:rPr>
                <w:rFonts w:cs="Arial"/>
                <w:sz w:val="16"/>
                <w:szCs w:val="16"/>
              </w:rPr>
            </w:pPr>
            <w:r>
              <w:rPr>
                <w:rFonts w:cs="Arial"/>
                <w:sz w:val="16"/>
                <w:szCs w:val="16"/>
              </w:rPr>
              <w:t>0653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17B591" w14:textId="73145389"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9D4389" w14:textId="6DD59CE9" w:rsidR="006D63FE" w:rsidRDefault="006D63FE" w:rsidP="006D63F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499AA" w14:textId="5F44909F" w:rsidR="006D63FE" w:rsidRDefault="006D63FE" w:rsidP="006D63FE">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DFC1" w14:textId="1823C645" w:rsidR="006D63FE" w:rsidRDefault="006D63FE" w:rsidP="006D63FE">
            <w:pPr>
              <w:pStyle w:val="TAC"/>
              <w:rPr>
                <w:sz w:val="16"/>
              </w:rPr>
            </w:pPr>
            <w:r>
              <w:rPr>
                <w:sz w:val="16"/>
              </w:rPr>
              <w:t>16.10.0</w:t>
            </w:r>
          </w:p>
        </w:tc>
      </w:tr>
      <w:tr w:rsidR="006D63FE" w:rsidRPr="00B44C23" w14:paraId="2EB30726"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1F9497A" w14:textId="4510F6A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49D1E" w14:textId="61EB1832"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8C72E5" w14:textId="6006C8B8" w:rsidR="006D63FE" w:rsidRPr="005F720D" w:rsidRDefault="006D63FE" w:rsidP="006D63FE">
            <w:pPr>
              <w:pStyle w:val="TAC"/>
              <w:rPr>
                <w:sz w:val="16"/>
                <w:szCs w:val="16"/>
              </w:rPr>
            </w:pPr>
            <w:r>
              <w:rPr>
                <w:rFonts w:cs="Arial"/>
                <w:sz w:val="16"/>
                <w:szCs w:val="16"/>
              </w:rPr>
              <w:t>CP-213146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0A3B8" w14:textId="36F19772" w:rsidR="006D63FE" w:rsidRDefault="006D63FE" w:rsidP="006D63FE">
            <w:pPr>
              <w:pStyle w:val="TAC"/>
              <w:rPr>
                <w:rFonts w:cs="Arial"/>
                <w:sz w:val="16"/>
                <w:szCs w:val="16"/>
              </w:rPr>
            </w:pPr>
            <w:r>
              <w:rPr>
                <w:rFonts w:cs="Arial"/>
                <w:sz w:val="16"/>
                <w:szCs w:val="16"/>
              </w:rPr>
              <w:t>0662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58C3B" w14:textId="6D4BD38B" w:rsidR="006D63FE" w:rsidRDefault="006D63FE" w:rsidP="006D63F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518AB9" w14:textId="10FF614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3CC7F" w14:textId="646CFD73" w:rsidR="006D63FE" w:rsidRDefault="006D63FE" w:rsidP="006D63FE">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09168E" w14:textId="2F79F373" w:rsidR="006D63FE" w:rsidRDefault="006D63FE" w:rsidP="006D63FE">
            <w:pPr>
              <w:pStyle w:val="TAC"/>
              <w:rPr>
                <w:sz w:val="16"/>
              </w:rPr>
            </w:pPr>
            <w:r>
              <w:rPr>
                <w:sz w:val="16"/>
              </w:rPr>
              <w:t>16.10.0</w:t>
            </w:r>
          </w:p>
        </w:tc>
      </w:tr>
      <w:tr w:rsidR="00744646" w:rsidRPr="00B44C23" w14:paraId="44E35AC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A2FCB62" w14:textId="3AC00FF1"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A3508" w14:textId="5FAE3D1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F16A38" w14:textId="2BFEB94A" w:rsidR="00744646" w:rsidRPr="008C24DF" w:rsidRDefault="00000000">
            <w:pPr>
              <w:pStyle w:val="TAC"/>
              <w:rPr>
                <w:rFonts w:cs="Arial"/>
                <w:sz w:val="16"/>
                <w:szCs w:val="16"/>
              </w:rPr>
            </w:pPr>
            <w:hyperlink r:id="rId106"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84B8E9" w14:textId="69C0D125" w:rsidR="00744646" w:rsidRDefault="00744646" w:rsidP="00744646">
            <w:pPr>
              <w:pStyle w:val="TAC"/>
              <w:rPr>
                <w:rFonts w:cs="Arial"/>
                <w:sz w:val="16"/>
                <w:szCs w:val="16"/>
              </w:rPr>
            </w:pPr>
            <w:r>
              <w:rPr>
                <w:rFonts w:cs="Arial"/>
                <w:sz w:val="16"/>
                <w:szCs w:val="16"/>
              </w:rPr>
              <w:t>0686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6C94B" w14:textId="2524763F"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550575" w14:textId="02D927C1"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BF30B8" w14:textId="79ABF38B" w:rsidR="00744646" w:rsidRDefault="00744646" w:rsidP="00744646">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BCED2B" w14:textId="0C65C3A3" w:rsidR="00744646" w:rsidRDefault="00744646" w:rsidP="00744646">
            <w:pPr>
              <w:pStyle w:val="TAC"/>
              <w:rPr>
                <w:sz w:val="16"/>
              </w:rPr>
            </w:pPr>
            <w:r>
              <w:rPr>
                <w:sz w:val="16"/>
              </w:rPr>
              <w:t>16.11.0</w:t>
            </w:r>
          </w:p>
        </w:tc>
      </w:tr>
      <w:tr w:rsidR="00744646" w:rsidRPr="00B44C23" w14:paraId="3396BD24"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6040DE80" w14:textId="6D54A898" w:rsidR="00744646" w:rsidRDefault="00744646" w:rsidP="00744646">
            <w:pPr>
              <w:pStyle w:val="TAC"/>
              <w:rPr>
                <w:sz w:val="16"/>
              </w:rPr>
            </w:pPr>
            <w:r>
              <w:rPr>
                <w:sz w:val="16"/>
              </w:rPr>
              <w:lastRenderedPageBreak/>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A4C7D1" w14:textId="63D4CD1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92654E" w14:textId="66170952" w:rsidR="00744646" w:rsidRPr="008C24DF" w:rsidRDefault="00000000">
            <w:pPr>
              <w:pStyle w:val="TAC"/>
              <w:rPr>
                <w:rFonts w:cs="Arial"/>
                <w:sz w:val="16"/>
                <w:szCs w:val="16"/>
              </w:rPr>
            </w:pPr>
            <w:hyperlink r:id="rId107"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2454D02" w14:textId="5FD6DAEC" w:rsidR="00744646" w:rsidRDefault="00744646" w:rsidP="00744646">
            <w:pPr>
              <w:pStyle w:val="TAC"/>
              <w:rPr>
                <w:rFonts w:cs="Arial"/>
                <w:sz w:val="16"/>
                <w:szCs w:val="16"/>
              </w:rPr>
            </w:pPr>
            <w:r>
              <w:rPr>
                <w:rFonts w:cs="Arial"/>
                <w:sz w:val="16"/>
                <w:szCs w:val="16"/>
              </w:rPr>
              <w:t>0688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A8203E" w14:textId="5099785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E9AE2E" w14:textId="2AAA5B9A"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CC1BBC" w14:textId="54AB21FE" w:rsidR="00744646" w:rsidRDefault="00744646" w:rsidP="00744646">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0F368" w14:textId="52B744B0" w:rsidR="00744646" w:rsidRDefault="00744646" w:rsidP="00744646">
            <w:pPr>
              <w:pStyle w:val="TAC"/>
              <w:rPr>
                <w:sz w:val="16"/>
              </w:rPr>
            </w:pPr>
            <w:r>
              <w:rPr>
                <w:sz w:val="16"/>
              </w:rPr>
              <w:t>16.11.0</w:t>
            </w:r>
          </w:p>
        </w:tc>
      </w:tr>
      <w:tr w:rsidR="00744646" w:rsidRPr="00B44C23" w14:paraId="2B1591F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3DE5B88E" w14:textId="7F3D0D3A"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5FED3" w14:textId="64317835"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26DA9F7" w14:textId="1CCD8CE5" w:rsidR="00744646" w:rsidRPr="008C24DF" w:rsidRDefault="00000000">
            <w:pPr>
              <w:pStyle w:val="TAC"/>
              <w:rPr>
                <w:rFonts w:cs="Arial"/>
                <w:sz w:val="16"/>
                <w:szCs w:val="16"/>
              </w:rPr>
            </w:pPr>
            <w:hyperlink r:id="rId108"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1E1CE1" w14:textId="6488ED0C" w:rsidR="00744646" w:rsidRDefault="00744646" w:rsidP="00744646">
            <w:pPr>
              <w:pStyle w:val="TAC"/>
              <w:rPr>
                <w:rFonts w:cs="Arial"/>
                <w:sz w:val="16"/>
                <w:szCs w:val="16"/>
              </w:rPr>
            </w:pPr>
            <w:r>
              <w:rPr>
                <w:rFonts w:cs="Arial"/>
                <w:sz w:val="16"/>
                <w:szCs w:val="16"/>
              </w:rPr>
              <w:t>0695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46CDC3" w14:textId="73FAD7D9"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150A383" w14:textId="79378EA6"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9D7AC3" w14:textId="4443E8E9" w:rsidR="00744646" w:rsidRDefault="00744646" w:rsidP="00744646">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7B37B8" w14:textId="4A066E47" w:rsidR="00744646" w:rsidRDefault="00744646" w:rsidP="00744646">
            <w:pPr>
              <w:pStyle w:val="TAC"/>
              <w:rPr>
                <w:sz w:val="16"/>
              </w:rPr>
            </w:pPr>
            <w:r>
              <w:rPr>
                <w:sz w:val="16"/>
              </w:rPr>
              <w:t>16.11.0</w:t>
            </w:r>
          </w:p>
        </w:tc>
      </w:tr>
      <w:tr w:rsidR="00744646" w:rsidRPr="00B44C23" w14:paraId="0BF1B0AD"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F972D5D" w14:textId="2CD1526F"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B433EE" w14:textId="7554317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D3927ED" w14:textId="14A2FB92" w:rsidR="00744646" w:rsidRPr="008C24DF" w:rsidRDefault="00000000">
            <w:pPr>
              <w:pStyle w:val="TAC"/>
              <w:rPr>
                <w:rFonts w:cs="Arial"/>
                <w:sz w:val="16"/>
                <w:szCs w:val="16"/>
              </w:rPr>
            </w:pPr>
            <w:hyperlink r:id="rId109"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BD6951" w14:textId="63686905" w:rsidR="00744646" w:rsidRDefault="00744646" w:rsidP="00744646">
            <w:pPr>
              <w:pStyle w:val="TAC"/>
              <w:rPr>
                <w:rFonts w:cs="Arial"/>
                <w:sz w:val="16"/>
                <w:szCs w:val="16"/>
              </w:rPr>
            </w:pPr>
            <w:r>
              <w:rPr>
                <w:rFonts w:cs="Arial"/>
                <w:sz w:val="16"/>
                <w:szCs w:val="16"/>
              </w:rPr>
              <w:t>0697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17E276F" w14:textId="3791C241"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BBB374" w14:textId="6DD5FE7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E032B9" w14:textId="7C4B121A" w:rsidR="00744646" w:rsidRDefault="00744646" w:rsidP="00744646">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06A4EC" w14:textId="74D46B77" w:rsidR="00744646" w:rsidRDefault="00744646" w:rsidP="00744646">
            <w:pPr>
              <w:pStyle w:val="TAC"/>
              <w:rPr>
                <w:sz w:val="16"/>
              </w:rPr>
            </w:pPr>
            <w:r>
              <w:rPr>
                <w:sz w:val="16"/>
              </w:rPr>
              <w:t>16.11.0</w:t>
            </w:r>
          </w:p>
        </w:tc>
      </w:tr>
      <w:tr w:rsidR="00744646" w:rsidRPr="00B44C23" w14:paraId="027CBD03"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650B49E" w14:textId="583B20F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DBECE" w14:textId="6F6C9FA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FDC186" w14:textId="4B99C35D" w:rsidR="00744646" w:rsidRPr="008C24DF" w:rsidRDefault="00000000">
            <w:pPr>
              <w:pStyle w:val="TAC"/>
              <w:rPr>
                <w:rFonts w:cs="Arial"/>
                <w:sz w:val="16"/>
                <w:szCs w:val="16"/>
              </w:rPr>
            </w:pPr>
            <w:hyperlink r:id="rId110" w:history="1">
              <w:r w:rsidR="00744646" w:rsidRPr="00FC4A87">
                <w:rPr>
                  <w:rStyle w:val="Hyperlink"/>
                  <w:rFonts w:cs="Arial"/>
                  <w:color w:val="auto"/>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F5FF9B" w14:textId="45912188" w:rsidR="00744646" w:rsidRDefault="00744646" w:rsidP="00744646">
            <w:pPr>
              <w:pStyle w:val="TAC"/>
              <w:rPr>
                <w:rFonts w:cs="Arial"/>
                <w:sz w:val="16"/>
                <w:szCs w:val="16"/>
              </w:rPr>
            </w:pPr>
            <w:r>
              <w:rPr>
                <w:rFonts w:cs="Arial"/>
                <w:sz w:val="16"/>
                <w:szCs w:val="16"/>
              </w:rPr>
              <w:t>0700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75BB38D" w14:textId="6BC03EB0"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0404AF" w14:textId="4931CF70"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348CF5" w14:textId="130F87BD" w:rsidR="00744646" w:rsidRDefault="00744646" w:rsidP="00744646">
            <w:pPr>
              <w:pStyle w:val="TAC"/>
              <w:jc w:val="left"/>
              <w:rPr>
                <w:rFonts w:cs="Arial"/>
                <w:sz w:val="16"/>
                <w:szCs w:val="16"/>
              </w:rPr>
            </w:pPr>
            <w:r>
              <w:rPr>
                <w:rFonts w:cs="Arial"/>
                <w:sz w:val="16"/>
                <w:szCs w:val="16"/>
              </w:rPr>
              <w:t>Add UE triggered policy provisioning procedure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0759C" w14:textId="142BA3A7" w:rsidR="00744646" w:rsidRDefault="00744646" w:rsidP="00744646">
            <w:pPr>
              <w:pStyle w:val="TAC"/>
              <w:rPr>
                <w:sz w:val="16"/>
              </w:rPr>
            </w:pPr>
            <w:r>
              <w:rPr>
                <w:sz w:val="16"/>
              </w:rPr>
              <w:t>16.11.0</w:t>
            </w:r>
          </w:p>
        </w:tc>
      </w:tr>
      <w:tr w:rsidR="00744646" w:rsidRPr="00B44C23" w14:paraId="0BFED95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18F5356" w14:textId="5B37132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EC79" w14:textId="6AE6A17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8BCD0" w14:textId="64E8B0E2" w:rsidR="00744646" w:rsidRPr="008C24DF" w:rsidRDefault="00000000">
            <w:pPr>
              <w:pStyle w:val="TAC"/>
              <w:rPr>
                <w:rFonts w:cs="Arial"/>
                <w:sz w:val="16"/>
                <w:szCs w:val="16"/>
              </w:rPr>
            </w:pPr>
            <w:hyperlink r:id="rId111" w:history="1">
              <w:r w:rsidR="00744646" w:rsidRPr="00FC4A87">
                <w:rPr>
                  <w:rStyle w:val="Hyperlink"/>
                  <w:rFonts w:cs="Arial"/>
                  <w:color w:val="auto"/>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C0761F" w14:textId="16EFCBF0" w:rsidR="00744646" w:rsidRDefault="00744646" w:rsidP="00744646">
            <w:pPr>
              <w:pStyle w:val="TAC"/>
              <w:rPr>
                <w:rFonts w:cs="Arial"/>
                <w:sz w:val="16"/>
                <w:szCs w:val="16"/>
              </w:rPr>
            </w:pPr>
            <w:r>
              <w:rPr>
                <w:rFonts w:cs="Arial"/>
                <w:sz w:val="16"/>
                <w:szCs w:val="16"/>
              </w:rPr>
              <w:t>0704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802ECB" w14:textId="086F7E4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390100C" w14:textId="384BECD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C44EDC" w14:textId="601DEC1B" w:rsidR="00744646" w:rsidRDefault="00744646" w:rsidP="00744646">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3819" w14:textId="6931F50A" w:rsidR="00744646" w:rsidRDefault="00744646" w:rsidP="00744646">
            <w:pPr>
              <w:pStyle w:val="TAC"/>
              <w:rPr>
                <w:sz w:val="16"/>
              </w:rPr>
            </w:pPr>
            <w:r>
              <w:rPr>
                <w:sz w:val="16"/>
              </w:rPr>
              <w:t>16.11.0</w:t>
            </w:r>
          </w:p>
        </w:tc>
      </w:tr>
      <w:tr w:rsidR="00744646" w:rsidRPr="00B44C23" w14:paraId="6F1EF760"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79E560F9" w14:textId="67127A20"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6377A" w14:textId="4AE41B6E"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4B2973" w14:textId="4DD6AFBC" w:rsidR="00744646" w:rsidRPr="008C24DF" w:rsidRDefault="00000000">
            <w:pPr>
              <w:pStyle w:val="TAC"/>
              <w:rPr>
                <w:rFonts w:cs="Arial"/>
                <w:sz w:val="16"/>
                <w:szCs w:val="16"/>
              </w:rPr>
            </w:pPr>
            <w:hyperlink r:id="rId112"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81EA6F" w14:textId="53CAC548" w:rsidR="00744646" w:rsidRDefault="00744646" w:rsidP="00744646">
            <w:pPr>
              <w:pStyle w:val="TAC"/>
              <w:rPr>
                <w:rFonts w:cs="Arial"/>
                <w:sz w:val="16"/>
                <w:szCs w:val="16"/>
              </w:rPr>
            </w:pPr>
            <w:r>
              <w:rPr>
                <w:rFonts w:cs="Arial"/>
                <w:sz w:val="16"/>
                <w:szCs w:val="16"/>
              </w:rPr>
              <w:t>0710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0B6D01" w14:textId="24FF43AF"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61A08C" w14:textId="6FD452F5"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58E4F7" w14:textId="76F7B919" w:rsidR="00744646" w:rsidRDefault="00744646" w:rsidP="00744646">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54A3DB" w14:textId="524F4810" w:rsidR="00744646" w:rsidRDefault="00744646" w:rsidP="00744646">
            <w:pPr>
              <w:pStyle w:val="TAC"/>
              <w:rPr>
                <w:sz w:val="16"/>
              </w:rPr>
            </w:pPr>
            <w:r>
              <w:rPr>
                <w:sz w:val="16"/>
              </w:rPr>
              <w:t>16.11.0</w:t>
            </w:r>
          </w:p>
        </w:tc>
      </w:tr>
      <w:tr w:rsidR="00744646" w:rsidRPr="00B44C23" w14:paraId="2B6508A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550A6F69" w14:textId="29D0EA1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0E671" w14:textId="4EB136D1"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5389E" w14:textId="40208CC6" w:rsidR="00744646" w:rsidRPr="008C24DF" w:rsidRDefault="00000000">
            <w:pPr>
              <w:pStyle w:val="TAC"/>
              <w:rPr>
                <w:rFonts w:cs="Arial"/>
                <w:sz w:val="16"/>
                <w:szCs w:val="16"/>
              </w:rPr>
            </w:pPr>
            <w:hyperlink r:id="rId113" w:history="1">
              <w:r w:rsidR="00744646" w:rsidRPr="00FC4A87">
                <w:rPr>
                  <w:rStyle w:val="Hyperlink"/>
                  <w:rFonts w:cs="Arial"/>
                  <w:color w:val="auto"/>
                  <w:sz w:val="16"/>
                  <w:szCs w:val="16"/>
                  <w:u w:val="none"/>
                </w:rPr>
                <w:t>CP-220067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09EEC0" w14:textId="3F7F7EA9" w:rsidR="00744646" w:rsidRDefault="00744646" w:rsidP="00744646">
            <w:pPr>
              <w:pStyle w:val="TAC"/>
              <w:rPr>
                <w:rFonts w:cs="Arial"/>
                <w:sz w:val="16"/>
                <w:szCs w:val="16"/>
              </w:rPr>
            </w:pPr>
            <w:r>
              <w:rPr>
                <w:rFonts w:cs="Arial"/>
                <w:sz w:val="16"/>
                <w:szCs w:val="16"/>
              </w:rPr>
              <w:t>0713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18FE35" w14:textId="192AE467"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DD3BE1" w14:textId="1D88F014"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EEDB3" w14:textId="1884E680" w:rsidR="00744646" w:rsidRDefault="00744646" w:rsidP="00744646">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01A006" w14:textId="468C651B" w:rsidR="00744646" w:rsidRDefault="00744646" w:rsidP="00744646">
            <w:pPr>
              <w:pStyle w:val="TAC"/>
              <w:rPr>
                <w:sz w:val="16"/>
              </w:rPr>
            </w:pPr>
            <w:r>
              <w:rPr>
                <w:sz w:val="16"/>
              </w:rPr>
              <w:t>16.11.0</w:t>
            </w:r>
          </w:p>
        </w:tc>
      </w:tr>
      <w:tr w:rsidR="008C24DF" w:rsidRPr="00B44C23" w14:paraId="59F1605D"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5FC4D8A7" w14:textId="0EE749CB"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B858A9" w14:textId="24384B16"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2E04A4" w14:textId="5B19EBC5" w:rsidR="008C24DF" w:rsidRPr="00FC4A87" w:rsidRDefault="00000000">
            <w:pPr>
              <w:pStyle w:val="TAC"/>
              <w:rPr>
                <w:sz w:val="16"/>
              </w:rPr>
            </w:pPr>
            <w:hyperlink r:id="rId114"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74D8BA" w14:textId="1DA694D0" w:rsidR="008C24DF" w:rsidRDefault="008C24DF" w:rsidP="008C24DF">
            <w:pPr>
              <w:pStyle w:val="TAC"/>
              <w:rPr>
                <w:rFonts w:cs="Arial"/>
                <w:sz w:val="16"/>
                <w:szCs w:val="16"/>
              </w:rPr>
            </w:pPr>
            <w:r>
              <w:rPr>
                <w:rFonts w:cs="Arial"/>
                <w:sz w:val="16"/>
                <w:szCs w:val="16"/>
              </w:rPr>
              <w:t>0737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AB268D" w14:textId="1AA7BAB8"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F28D92" w14:textId="2FB2DF70"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2DE32B" w14:textId="74738B09" w:rsidR="008C24DF" w:rsidRDefault="008C24DF" w:rsidP="008C24DF">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70E440" w14:textId="4A90EC9E" w:rsidR="008C24DF" w:rsidRDefault="008C24DF" w:rsidP="008C24DF">
            <w:pPr>
              <w:pStyle w:val="TAC"/>
              <w:rPr>
                <w:sz w:val="16"/>
              </w:rPr>
            </w:pPr>
            <w:r>
              <w:rPr>
                <w:sz w:val="16"/>
              </w:rPr>
              <w:t>16.12.0</w:t>
            </w:r>
          </w:p>
        </w:tc>
      </w:tr>
      <w:tr w:rsidR="008C24DF" w:rsidRPr="00B44C23" w14:paraId="1CF04A68"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2A04B54" w14:textId="4E0D36E7"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69B5A" w14:textId="0D534EE0"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8A42" w14:textId="0C76DE2E" w:rsidR="008C24DF" w:rsidRPr="00FC4A87" w:rsidRDefault="00000000">
            <w:pPr>
              <w:pStyle w:val="TAC"/>
              <w:rPr>
                <w:sz w:val="16"/>
              </w:rPr>
            </w:pPr>
            <w:hyperlink r:id="rId115"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EEF984" w14:textId="7C32A72C" w:rsidR="008C24DF" w:rsidRDefault="008C24DF" w:rsidP="008C24DF">
            <w:pPr>
              <w:pStyle w:val="TAC"/>
              <w:rPr>
                <w:rFonts w:cs="Arial"/>
                <w:sz w:val="16"/>
                <w:szCs w:val="16"/>
              </w:rPr>
            </w:pPr>
            <w:r>
              <w:rPr>
                <w:rFonts w:cs="Arial"/>
                <w:sz w:val="16"/>
                <w:szCs w:val="16"/>
              </w:rPr>
              <w:t>0739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E71A3C" w14:textId="3E443ADF" w:rsidR="008C24DF" w:rsidRDefault="008C24DF" w:rsidP="008C24D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2E67578" w14:textId="5A934877"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35583B" w14:textId="0FA9DEFE" w:rsidR="008C24DF" w:rsidRDefault="008C24DF" w:rsidP="008C24DF">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6AEE4" w14:textId="4B9797A1" w:rsidR="008C24DF" w:rsidRDefault="008C24DF" w:rsidP="008C24DF">
            <w:pPr>
              <w:pStyle w:val="TAC"/>
              <w:rPr>
                <w:sz w:val="16"/>
              </w:rPr>
            </w:pPr>
            <w:r>
              <w:rPr>
                <w:sz w:val="16"/>
              </w:rPr>
              <w:t>16.12.0</w:t>
            </w:r>
          </w:p>
        </w:tc>
      </w:tr>
      <w:tr w:rsidR="008C24DF" w:rsidRPr="00B44C23" w14:paraId="2EBA08CA"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7392DA16" w14:textId="594FB0A8"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C57C2B" w14:textId="5DEE71F2"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397954" w14:textId="4736369E" w:rsidR="008C24DF" w:rsidRPr="00FC4A87" w:rsidRDefault="00000000">
            <w:pPr>
              <w:pStyle w:val="TAC"/>
              <w:rPr>
                <w:sz w:val="16"/>
              </w:rPr>
            </w:pPr>
            <w:hyperlink r:id="rId116"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9F06115" w14:textId="5F4FD3B2" w:rsidR="008C24DF" w:rsidRDefault="008C24DF" w:rsidP="008C24DF">
            <w:pPr>
              <w:pStyle w:val="TAC"/>
              <w:rPr>
                <w:rFonts w:cs="Arial"/>
                <w:sz w:val="16"/>
                <w:szCs w:val="16"/>
              </w:rPr>
            </w:pPr>
            <w:r>
              <w:rPr>
                <w:rFonts w:cs="Arial"/>
                <w:sz w:val="16"/>
                <w:szCs w:val="16"/>
              </w:rPr>
              <w:t>0742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94D1B" w14:textId="14794509"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9FBCA1" w14:textId="0B5A16E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1452B1" w14:textId="02DC8088" w:rsidR="008C24DF" w:rsidRDefault="008C24DF" w:rsidP="008C24DF">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B520D9" w14:textId="3F77251F" w:rsidR="008C24DF" w:rsidRDefault="008C24DF" w:rsidP="008C24DF">
            <w:pPr>
              <w:pStyle w:val="TAC"/>
              <w:rPr>
                <w:sz w:val="16"/>
              </w:rPr>
            </w:pPr>
            <w:r>
              <w:rPr>
                <w:sz w:val="16"/>
              </w:rPr>
              <w:t>16.12.0</w:t>
            </w:r>
          </w:p>
        </w:tc>
      </w:tr>
      <w:tr w:rsidR="008C24DF" w:rsidRPr="00B44C23" w14:paraId="32B2EE97"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04017D6" w14:textId="57DB18D0"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3100" w14:textId="6AB7F22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E67B90D" w14:textId="05DA362D" w:rsidR="008C24DF" w:rsidRPr="00FC4A87" w:rsidRDefault="00000000">
            <w:pPr>
              <w:pStyle w:val="TAC"/>
              <w:rPr>
                <w:sz w:val="16"/>
              </w:rPr>
            </w:pPr>
            <w:hyperlink r:id="rId117"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C32D880" w14:textId="1A2E65D4" w:rsidR="008C24DF" w:rsidRDefault="008C24DF" w:rsidP="008C24DF">
            <w:pPr>
              <w:pStyle w:val="TAC"/>
              <w:rPr>
                <w:rFonts w:cs="Arial"/>
                <w:sz w:val="16"/>
                <w:szCs w:val="16"/>
              </w:rPr>
            </w:pPr>
            <w:r>
              <w:rPr>
                <w:rFonts w:cs="Arial"/>
                <w:sz w:val="16"/>
                <w:szCs w:val="16"/>
              </w:rPr>
              <w:t>0749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A889DC" w14:textId="010546CB"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D6ADB" w14:textId="427985E1"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B9144C" w14:textId="603B951B" w:rsidR="008C24DF" w:rsidRDefault="008C24DF" w:rsidP="008C24DF">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4C7F0E" w14:textId="5DC1581A" w:rsidR="008C24DF" w:rsidRDefault="008C24DF" w:rsidP="008C24DF">
            <w:pPr>
              <w:pStyle w:val="TAC"/>
              <w:rPr>
                <w:sz w:val="16"/>
              </w:rPr>
            </w:pPr>
            <w:r>
              <w:rPr>
                <w:sz w:val="16"/>
              </w:rPr>
              <w:t>16.12.0</w:t>
            </w:r>
          </w:p>
        </w:tc>
      </w:tr>
      <w:tr w:rsidR="008C24DF" w:rsidRPr="00B44C23" w14:paraId="268DC224"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3EB675F5" w14:textId="0B53D276"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D80481" w14:textId="3650DEF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31CB2B" w14:textId="1F5D099B" w:rsidR="008C24DF" w:rsidRPr="00FC4A87" w:rsidRDefault="00000000">
            <w:pPr>
              <w:pStyle w:val="TAC"/>
              <w:rPr>
                <w:sz w:val="16"/>
              </w:rPr>
            </w:pPr>
            <w:hyperlink r:id="rId118" w:history="1">
              <w:r w:rsidR="008C24DF" w:rsidRPr="00FC4A87">
                <w:rPr>
                  <w:rStyle w:val="Hyperlink"/>
                  <w:rFonts w:cs="Arial"/>
                  <w:color w:val="auto"/>
                  <w:sz w:val="16"/>
                  <w:szCs w:val="16"/>
                  <w:u w:val="none"/>
                </w:rPr>
                <w:t>CP-221070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4BDF4E" w14:textId="4B11E20E" w:rsidR="008C24DF" w:rsidRDefault="008C24DF" w:rsidP="008C24DF">
            <w:pPr>
              <w:pStyle w:val="TAC"/>
              <w:rPr>
                <w:rFonts w:cs="Arial"/>
                <w:sz w:val="16"/>
                <w:szCs w:val="16"/>
              </w:rPr>
            </w:pPr>
            <w:r>
              <w:rPr>
                <w:rFonts w:cs="Arial"/>
                <w:sz w:val="16"/>
                <w:szCs w:val="16"/>
              </w:rPr>
              <w:t>0752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C26D08" w14:textId="081A05CF"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DA080" w14:textId="695D9E0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632B1E" w14:textId="68D41363" w:rsidR="008C24DF" w:rsidRDefault="008C24DF" w:rsidP="008C24DF">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79BE7E" w14:textId="1A634709" w:rsidR="008C24DF" w:rsidRDefault="008C24DF" w:rsidP="008C24DF">
            <w:pPr>
              <w:pStyle w:val="TAC"/>
              <w:rPr>
                <w:sz w:val="16"/>
              </w:rPr>
            </w:pPr>
            <w:r>
              <w:rPr>
                <w:sz w:val="16"/>
              </w:rPr>
              <w:t>16.12.0</w:t>
            </w:r>
          </w:p>
        </w:tc>
      </w:tr>
      <w:tr w:rsidR="008A3338" w:rsidRPr="00B44C23" w14:paraId="230CEA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A2FD82" w14:textId="5999CE85"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449FC" w14:textId="508B9ED5"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F6EF49" w14:textId="16063728" w:rsidR="008A3338" w:rsidRPr="00844641" w:rsidRDefault="008A3338" w:rsidP="00445F02">
            <w:pPr>
              <w:pStyle w:val="TAC"/>
              <w:rPr>
                <w:sz w:val="16"/>
              </w:rPr>
            </w:pPr>
            <w:r w:rsidRPr="00844641">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4699D6" w14:textId="10FE6373" w:rsidR="008A3338" w:rsidRDefault="008A3338" w:rsidP="008A3338">
            <w:pPr>
              <w:pStyle w:val="TAC"/>
              <w:rPr>
                <w:rFonts w:cs="Arial"/>
                <w:sz w:val="16"/>
                <w:szCs w:val="16"/>
              </w:rPr>
            </w:pPr>
            <w:r>
              <w:rPr>
                <w:rFonts w:cs="Arial"/>
                <w:sz w:val="16"/>
                <w:szCs w:val="16"/>
              </w:rPr>
              <w:t>0763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88A2C" w14:textId="0A39DA91" w:rsidR="008A3338" w:rsidRDefault="008A3338" w:rsidP="008A333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299540" w14:textId="6882B17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54F74DD" w14:textId="3C7A3774" w:rsidR="008A3338" w:rsidRDefault="008A3338" w:rsidP="008A3338">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34078" w14:textId="7FF22269" w:rsidR="008A3338" w:rsidRDefault="008A3338" w:rsidP="008A3338">
            <w:pPr>
              <w:pStyle w:val="TAC"/>
              <w:rPr>
                <w:sz w:val="16"/>
              </w:rPr>
            </w:pPr>
            <w:r>
              <w:rPr>
                <w:sz w:val="16"/>
              </w:rPr>
              <w:t>16.13.0</w:t>
            </w:r>
          </w:p>
        </w:tc>
      </w:tr>
      <w:tr w:rsidR="008A3338" w:rsidRPr="00B44C23" w14:paraId="715F117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38D78F49" w14:textId="6ECD7742"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A0C141" w14:textId="1E0A9B3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22BD5E" w14:textId="077EC2D1" w:rsidR="008A3338" w:rsidRPr="00844641" w:rsidRDefault="008A3338" w:rsidP="00445F02">
            <w:pPr>
              <w:pStyle w:val="TAC"/>
              <w:rPr>
                <w:sz w:val="16"/>
              </w:rPr>
            </w:pPr>
            <w:r w:rsidRPr="00844641">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C7A86C" w14:textId="78DECBF6" w:rsidR="008A3338" w:rsidRDefault="008A3338" w:rsidP="008A3338">
            <w:pPr>
              <w:pStyle w:val="TAC"/>
              <w:rPr>
                <w:rFonts w:cs="Arial"/>
                <w:sz w:val="16"/>
                <w:szCs w:val="16"/>
              </w:rPr>
            </w:pPr>
            <w:r>
              <w:rPr>
                <w:rFonts w:cs="Arial"/>
                <w:sz w:val="16"/>
                <w:szCs w:val="16"/>
              </w:rPr>
              <w:t>0767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B951904" w14:textId="1643A33E"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ED89DD" w14:textId="3BDA3334"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CED433" w14:textId="37AE3DE0" w:rsidR="008A3338" w:rsidRDefault="008A3338" w:rsidP="008A3338">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AF9E77" w14:textId="518FA7E9" w:rsidR="008A3338" w:rsidRDefault="008A3338" w:rsidP="008A3338">
            <w:pPr>
              <w:pStyle w:val="TAC"/>
              <w:rPr>
                <w:sz w:val="16"/>
              </w:rPr>
            </w:pPr>
            <w:r>
              <w:rPr>
                <w:sz w:val="16"/>
              </w:rPr>
              <w:t>16.13.0</w:t>
            </w:r>
          </w:p>
        </w:tc>
      </w:tr>
      <w:tr w:rsidR="008A3338" w:rsidRPr="00B44C23" w14:paraId="4379E9D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0B2716E6" w14:textId="238211A9"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63910" w14:textId="06AE412B"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81968" w14:textId="250471C4" w:rsidR="008A3338" w:rsidRPr="00844641" w:rsidRDefault="008A3338" w:rsidP="00445F02">
            <w:pPr>
              <w:pStyle w:val="TAC"/>
              <w:rPr>
                <w:sz w:val="16"/>
              </w:rPr>
            </w:pPr>
            <w:r w:rsidRPr="00844641">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236CF1" w14:textId="3CEB15C7" w:rsidR="008A3338" w:rsidRDefault="008A3338" w:rsidP="008A3338">
            <w:pPr>
              <w:pStyle w:val="TAC"/>
              <w:rPr>
                <w:rFonts w:cs="Arial"/>
                <w:sz w:val="16"/>
                <w:szCs w:val="16"/>
              </w:rPr>
            </w:pPr>
            <w:r>
              <w:rPr>
                <w:rFonts w:cs="Arial"/>
                <w:sz w:val="16"/>
                <w:szCs w:val="16"/>
              </w:rPr>
              <w:t>0771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17424E" w14:textId="21AF3C8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575B43" w14:textId="5AB0BFB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A550AA1" w14:textId="328880F5" w:rsidR="008A3338" w:rsidRDefault="008A3338" w:rsidP="008A3338">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85B4E8" w14:textId="7A4E55B3" w:rsidR="008A3338" w:rsidRDefault="008A3338" w:rsidP="008A3338">
            <w:pPr>
              <w:pStyle w:val="TAC"/>
              <w:rPr>
                <w:sz w:val="16"/>
              </w:rPr>
            </w:pPr>
            <w:r>
              <w:rPr>
                <w:sz w:val="16"/>
              </w:rPr>
              <w:t>16.13.0</w:t>
            </w:r>
          </w:p>
        </w:tc>
      </w:tr>
      <w:tr w:rsidR="008A3338" w:rsidRPr="00B44C23" w14:paraId="4DC2EC5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1DCACA" w14:textId="4A8B4F2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981C0" w14:textId="6606CBB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F3587A" w14:textId="368D3BA1"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595FCDD" w14:textId="49B862D7" w:rsidR="008A3338" w:rsidRDefault="008A3338" w:rsidP="008A3338">
            <w:pPr>
              <w:pStyle w:val="TAC"/>
              <w:rPr>
                <w:rFonts w:cs="Arial"/>
                <w:sz w:val="16"/>
                <w:szCs w:val="16"/>
              </w:rPr>
            </w:pPr>
            <w:r>
              <w:rPr>
                <w:rFonts w:cs="Arial"/>
                <w:sz w:val="16"/>
                <w:szCs w:val="16"/>
              </w:rPr>
              <w:t>0775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127B21" w14:textId="41B4C04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0AA0D1" w14:textId="4E40318A"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C84745" w14:textId="39C814E4" w:rsidR="008A3338" w:rsidRDefault="008A3338" w:rsidP="008A3338">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62F7A2" w14:textId="67FDDB76" w:rsidR="008A3338" w:rsidRDefault="008A3338" w:rsidP="008A3338">
            <w:pPr>
              <w:pStyle w:val="TAC"/>
              <w:rPr>
                <w:sz w:val="16"/>
              </w:rPr>
            </w:pPr>
            <w:r>
              <w:rPr>
                <w:sz w:val="16"/>
              </w:rPr>
              <w:t>16.13.0</w:t>
            </w:r>
          </w:p>
        </w:tc>
      </w:tr>
      <w:tr w:rsidR="008A3338" w:rsidRPr="00B44C23" w14:paraId="34D4BE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25EBB08" w14:textId="2AC43E3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39D6E2" w14:textId="4147762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F55FAF" w14:textId="633557A4"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064B6A3" w14:textId="0FB95041" w:rsidR="008A3338" w:rsidRDefault="008A3338" w:rsidP="008A3338">
            <w:pPr>
              <w:pStyle w:val="TAC"/>
              <w:rPr>
                <w:rFonts w:cs="Arial"/>
                <w:sz w:val="16"/>
                <w:szCs w:val="16"/>
              </w:rPr>
            </w:pPr>
            <w:r>
              <w:rPr>
                <w:rFonts w:cs="Arial"/>
                <w:sz w:val="16"/>
                <w:szCs w:val="16"/>
              </w:rPr>
              <w:t>0782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BF3AA6" w14:textId="53488E47"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9A4F4" w14:textId="21870A4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A1CC1" w14:textId="4BD63928" w:rsidR="008A3338" w:rsidRDefault="008A3338" w:rsidP="008A3338">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ADE91D" w14:textId="5A1823C9" w:rsidR="008A3338" w:rsidRDefault="008A3338" w:rsidP="008A3338">
            <w:pPr>
              <w:pStyle w:val="TAC"/>
              <w:rPr>
                <w:sz w:val="16"/>
              </w:rPr>
            </w:pPr>
            <w:r>
              <w:rPr>
                <w:sz w:val="16"/>
              </w:rPr>
              <w:t>16.13.0</w:t>
            </w:r>
          </w:p>
        </w:tc>
      </w:tr>
      <w:tr w:rsidR="008A3338" w:rsidRPr="00B44C23" w14:paraId="65199C16"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5F9C9E3" w14:textId="7557DDFE"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C2D07E" w14:textId="0DBC463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C57979" w14:textId="3A49A5A2" w:rsidR="008A3338" w:rsidRPr="00844641" w:rsidRDefault="008A3338" w:rsidP="00445F02">
            <w:pPr>
              <w:pStyle w:val="TAC"/>
              <w:rPr>
                <w:sz w:val="16"/>
              </w:rPr>
            </w:pPr>
            <w:r w:rsidRPr="00844641">
              <w:rPr>
                <w:sz w:val="16"/>
              </w:rPr>
              <w:t>CP-222072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D1C8A3" w14:textId="64477B30" w:rsidR="008A3338" w:rsidRDefault="008A3338" w:rsidP="008A3338">
            <w:pPr>
              <w:pStyle w:val="TAC"/>
              <w:rPr>
                <w:rFonts w:cs="Arial"/>
                <w:sz w:val="16"/>
                <w:szCs w:val="16"/>
              </w:rPr>
            </w:pPr>
            <w:r>
              <w:rPr>
                <w:rFonts w:cs="Arial"/>
                <w:sz w:val="16"/>
                <w:szCs w:val="16"/>
              </w:rPr>
              <w:t>0791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0AD91A" w14:textId="3DCD1923"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3783A7" w14:textId="004A2D7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C262E6" w14:textId="785F3AC4" w:rsidR="008A3338" w:rsidRDefault="008A3338" w:rsidP="008A3338">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590B77" w14:textId="0B5C5E90" w:rsidR="008A3338" w:rsidRDefault="008A3338" w:rsidP="008A3338">
            <w:pPr>
              <w:pStyle w:val="TAC"/>
              <w:rPr>
                <w:sz w:val="16"/>
              </w:rPr>
            </w:pPr>
            <w:r>
              <w:rPr>
                <w:sz w:val="16"/>
              </w:rPr>
              <w:t>16.13.0</w:t>
            </w:r>
          </w:p>
        </w:tc>
      </w:tr>
      <w:tr w:rsidR="00C31CEB" w:rsidRPr="00B44C23" w14:paraId="298CF04A"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FE7F544" w14:textId="2EFD87E5" w:rsidR="00C31CEB" w:rsidRDefault="00C31CEB" w:rsidP="00C31CE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B902B3" w14:textId="4F5327DE" w:rsidR="00C31CEB" w:rsidRDefault="00C31CEB" w:rsidP="00C31CE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A9746F" w14:textId="2605FCEA" w:rsidR="00C31CEB" w:rsidRPr="00844641" w:rsidRDefault="00C31CEB" w:rsidP="00C31CEB">
            <w:pPr>
              <w:pStyle w:val="TAC"/>
              <w:rPr>
                <w:sz w:val="16"/>
              </w:rPr>
            </w:pPr>
            <w:r w:rsidRPr="00844641">
              <w:rPr>
                <w:sz w:val="16"/>
              </w:rPr>
              <w:t>CP-222</w:t>
            </w:r>
            <w:r>
              <w:rPr>
                <w:sz w:val="16"/>
              </w:rPr>
              <w:t>2</w:t>
            </w:r>
            <w:r w:rsidR="00113ABA">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E46CE9" w14:textId="2A274FD5" w:rsidR="00C31CEB" w:rsidRDefault="00C31CEB" w:rsidP="00C31CEB">
            <w:pPr>
              <w:pStyle w:val="TAC"/>
              <w:rPr>
                <w:rFonts w:cs="Arial"/>
                <w:sz w:val="16"/>
                <w:szCs w:val="16"/>
              </w:rPr>
            </w:pPr>
            <w:r>
              <w:rPr>
                <w:rFonts w:cs="Arial"/>
                <w:sz w:val="16"/>
                <w:szCs w:val="16"/>
              </w:rPr>
              <w:t>0792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331564" w14:textId="5E44536F" w:rsidR="00C31CEB" w:rsidRDefault="00C31CEB" w:rsidP="00C31CE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BC862C9" w14:textId="7E41A27C" w:rsidR="00C31CEB" w:rsidRDefault="00C31CEB" w:rsidP="00C31CE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82A178" w14:textId="155C10FB" w:rsidR="00C31CEB" w:rsidRDefault="00315C93" w:rsidP="00C31CEB">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795A5F" w14:textId="3F7F5C89" w:rsidR="00C31CEB" w:rsidRDefault="00315C93" w:rsidP="00C31CEB">
            <w:pPr>
              <w:pStyle w:val="TAC"/>
              <w:rPr>
                <w:sz w:val="16"/>
              </w:rPr>
            </w:pPr>
            <w:r>
              <w:rPr>
                <w:sz w:val="16"/>
              </w:rPr>
              <w:t>16.13.0</w:t>
            </w:r>
          </w:p>
        </w:tc>
      </w:tr>
      <w:tr w:rsidR="00667896" w:rsidRPr="00B44C23" w14:paraId="52ACA48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1BE8161" w14:textId="57D0F3B9"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762C4B" w14:textId="4FCAF761"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8E3314" w14:textId="01C61B1B" w:rsidR="00667896" w:rsidRPr="00844641" w:rsidRDefault="00667896" w:rsidP="00667896">
            <w:pPr>
              <w:pStyle w:val="TAC"/>
              <w:rPr>
                <w:sz w:val="16"/>
              </w:rPr>
            </w:pPr>
            <w:r>
              <w:rPr>
                <w:rFonts w:cs="Arial"/>
                <w:sz w:val="16"/>
                <w:szCs w:val="16"/>
              </w:rPr>
              <w:t>CP-2230</w:t>
            </w:r>
            <w:r w:rsidR="0072331B">
              <w:rPr>
                <w:rFonts w:cs="Arial"/>
                <w:sz w:val="16"/>
                <w:szCs w:val="16"/>
              </w:rPr>
              <w:t>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4A6D98" w14:textId="16BD8B8A" w:rsidR="00667896" w:rsidRDefault="00667896" w:rsidP="00667896">
            <w:pPr>
              <w:pStyle w:val="TAC"/>
              <w:rPr>
                <w:rFonts w:cs="Arial"/>
                <w:sz w:val="16"/>
                <w:szCs w:val="16"/>
              </w:rPr>
            </w:pPr>
            <w:r>
              <w:rPr>
                <w:rFonts w:cs="Arial"/>
                <w:sz w:val="16"/>
                <w:szCs w:val="16"/>
              </w:rPr>
              <w:t>0809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5B2647" w14:textId="009EE269" w:rsidR="00667896" w:rsidRDefault="00667896" w:rsidP="00667896">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D84543" w14:textId="6A608F3D"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E60283" w14:textId="0F25B609" w:rsidR="00667896" w:rsidRDefault="00667896" w:rsidP="00667896">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FB605C" w14:textId="774EB803" w:rsidR="00667896" w:rsidRDefault="00667896" w:rsidP="00667896">
            <w:pPr>
              <w:pStyle w:val="TAC"/>
              <w:rPr>
                <w:sz w:val="16"/>
              </w:rPr>
            </w:pPr>
            <w:r>
              <w:rPr>
                <w:sz w:val="16"/>
              </w:rPr>
              <w:t>16.1</w:t>
            </w:r>
            <w:r w:rsidR="00E86C3C">
              <w:rPr>
                <w:sz w:val="16"/>
              </w:rPr>
              <w:t>4</w:t>
            </w:r>
            <w:r>
              <w:rPr>
                <w:sz w:val="16"/>
              </w:rPr>
              <w:t>.0</w:t>
            </w:r>
          </w:p>
        </w:tc>
      </w:tr>
      <w:tr w:rsidR="00667896" w:rsidRPr="00B44C23" w14:paraId="3873EA7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1A62492A" w14:textId="2705CBFA"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D99B0" w14:textId="2456BFD4"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1DCF15" w14:textId="5AA5E3CD" w:rsidR="00667896" w:rsidRPr="00844641" w:rsidRDefault="00667896" w:rsidP="00667896">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DF974" w14:textId="156400BD" w:rsidR="00667896" w:rsidRDefault="00667896" w:rsidP="00667896">
            <w:pPr>
              <w:pStyle w:val="TAC"/>
              <w:rPr>
                <w:rFonts w:cs="Arial"/>
                <w:sz w:val="16"/>
                <w:szCs w:val="16"/>
              </w:rPr>
            </w:pPr>
            <w:r>
              <w:rPr>
                <w:rFonts w:cs="Arial"/>
                <w:sz w:val="16"/>
                <w:szCs w:val="16"/>
              </w:rPr>
              <w:t>0811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779AE" w14:textId="387D0EFA" w:rsidR="00667896" w:rsidRDefault="00667896" w:rsidP="0066789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83FE4D" w14:textId="30B46F21"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F8DA3" w14:textId="34C54216" w:rsidR="00667896" w:rsidRDefault="00667896" w:rsidP="00667896">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A992DC" w14:textId="7ED90367" w:rsidR="00667896" w:rsidRDefault="00667896" w:rsidP="00667896">
            <w:pPr>
              <w:pStyle w:val="TAC"/>
              <w:rPr>
                <w:sz w:val="16"/>
              </w:rPr>
            </w:pPr>
            <w:r>
              <w:rPr>
                <w:sz w:val="16"/>
              </w:rPr>
              <w:t>16.1</w:t>
            </w:r>
            <w:r w:rsidR="00E86C3C">
              <w:rPr>
                <w:sz w:val="16"/>
              </w:rPr>
              <w:t>4</w:t>
            </w:r>
            <w:r>
              <w:rPr>
                <w:sz w:val="16"/>
              </w:rPr>
              <w:t>.0</w:t>
            </w:r>
          </w:p>
        </w:tc>
      </w:tr>
      <w:tr w:rsidR="00667896" w:rsidRPr="00B44C23" w14:paraId="2F7AEFB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82958ED" w14:textId="06E625A6" w:rsidR="00667896" w:rsidRPr="00F72A8B" w:rsidRDefault="00667896" w:rsidP="00667896">
            <w:pPr>
              <w:pStyle w:val="TAC"/>
              <w:rPr>
                <w:sz w:val="16"/>
                <w:szCs w:val="16"/>
              </w:rPr>
            </w:pPr>
            <w:r w:rsidRPr="00F72A8B">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56811" w14:textId="4B29536F" w:rsidR="00667896" w:rsidRPr="00F72A8B" w:rsidRDefault="00667896" w:rsidP="00667896">
            <w:pPr>
              <w:pStyle w:val="TAC"/>
              <w:rPr>
                <w:sz w:val="16"/>
                <w:szCs w:val="16"/>
              </w:rPr>
            </w:pPr>
            <w:r w:rsidRPr="00F72A8B">
              <w:rPr>
                <w:sz w:val="16"/>
                <w:szCs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B64A91" w14:textId="29210C16" w:rsidR="00667896" w:rsidRPr="00F72A8B" w:rsidRDefault="00667896" w:rsidP="00667896">
            <w:pPr>
              <w:pStyle w:val="TAC"/>
              <w:rPr>
                <w:sz w:val="16"/>
                <w:szCs w:val="16"/>
              </w:rPr>
            </w:pPr>
            <w:r w:rsidRPr="00F72A8B">
              <w:rPr>
                <w:rFonts w:cs="Arial"/>
                <w:sz w:val="16"/>
                <w:szCs w:val="16"/>
              </w:rPr>
              <w:t>CP-223073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574FDB" w14:textId="15180475" w:rsidR="00667896" w:rsidRPr="00F72A8B" w:rsidRDefault="00667896" w:rsidP="00667896">
            <w:pPr>
              <w:pStyle w:val="TAC"/>
              <w:rPr>
                <w:rFonts w:cs="Arial"/>
                <w:sz w:val="16"/>
                <w:szCs w:val="16"/>
              </w:rPr>
            </w:pPr>
            <w:r w:rsidRPr="00F72A8B">
              <w:rPr>
                <w:rFonts w:cs="Arial"/>
                <w:sz w:val="16"/>
                <w:szCs w:val="16"/>
              </w:rPr>
              <w:t>0823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9F3A5B" w14:textId="556FAA36" w:rsidR="00667896" w:rsidRPr="00F72A8B" w:rsidRDefault="00667896" w:rsidP="0066789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8EB5F0" w14:textId="37E1ABD0" w:rsidR="00667896" w:rsidRPr="00F72A8B" w:rsidRDefault="00667896" w:rsidP="0066789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E67BD9" w14:textId="0E851AC7" w:rsidR="00667896" w:rsidRPr="00D07B74" w:rsidRDefault="00667896" w:rsidP="00667896">
            <w:pPr>
              <w:pStyle w:val="TAC"/>
              <w:jc w:val="left"/>
              <w:rPr>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2A0E7E" w14:textId="39FD6E8A" w:rsidR="00667896" w:rsidRPr="00F72A8B" w:rsidRDefault="00667896" w:rsidP="00667896">
            <w:pPr>
              <w:pStyle w:val="TAC"/>
              <w:rPr>
                <w:sz w:val="16"/>
                <w:szCs w:val="16"/>
              </w:rPr>
            </w:pPr>
            <w:r w:rsidRPr="00F72A8B">
              <w:rPr>
                <w:sz w:val="16"/>
                <w:szCs w:val="16"/>
              </w:rPr>
              <w:t>16.1</w:t>
            </w:r>
            <w:r w:rsidR="00E86C3C" w:rsidRPr="00F72A8B">
              <w:rPr>
                <w:sz w:val="16"/>
                <w:szCs w:val="16"/>
              </w:rPr>
              <w:t>4</w:t>
            </w:r>
            <w:r w:rsidRPr="00F72A8B">
              <w:rPr>
                <w:sz w:val="16"/>
                <w:szCs w:val="16"/>
              </w:rPr>
              <w:t>.0</w:t>
            </w:r>
          </w:p>
        </w:tc>
      </w:tr>
      <w:tr w:rsidR="00B74C46" w:rsidRPr="00B44C23" w14:paraId="17ED465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D1DF3E2" w14:textId="1E27D88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1FCFD" w14:textId="537C7201"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37896" w14:textId="2B97D90D" w:rsidR="00B74C46" w:rsidRPr="00F72A8B" w:rsidRDefault="00B74C46" w:rsidP="00B74C46">
            <w:pPr>
              <w:pStyle w:val="TAC"/>
              <w:rPr>
                <w:rFonts w:cs="Arial"/>
                <w:sz w:val="16"/>
                <w:szCs w:val="16"/>
              </w:rPr>
            </w:pPr>
            <w:r w:rsidRPr="00D07B7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65E3F0" w14:textId="48BBA5E5" w:rsidR="00B74C46" w:rsidRPr="00F72A8B" w:rsidRDefault="00B74C46" w:rsidP="00B74C46">
            <w:pPr>
              <w:pStyle w:val="TAC"/>
              <w:rPr>
                <w:rFonts w:cs="Arial"/>
                <w:sz w:val="16"/>
                <w:szCs w:val="16"/>
              </w:rPr>
            </w:pPr>
            <w:r w:rsidRPr="00F72A8B">
              <w:rPr>
                <w:rFonts w:cs="Arial"/>
                <w:sz w:val="16"/>
                <w:szCs w:val="16"/>
              </w:rPr>
              <w:t>0828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E65909" w14:textId="61D81A88"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F28901" w14:textId="3A7EB32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7EEA4B" w14:textId="5C1882D0" w:rsidR="00B74C46" w:rsidRPr="00F72A8B" w:rsidRDefault="00B74C46" w:rsidP="00B74C46">
            <w:pPr>
              <w:pStyle w:val="TAC"/>
              <w:jc w:val="left"/>
              <w:rPr>
                <w:rFonts w:cs="Arial"/>
                <w:sz w:val="16"/>
                <w:szCs w:val="16"/>
              </w:rPr>
            </w:pPr>
            <w:r w:rsidRPr="00F72A8B">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EF0DB2" w14:textId="6AB6533C" w:rsidR="00B74C46" w:rsidRPr="00F72A8B" w:rsidRDefault="00B74C46" w:rsidP="00B74C46">
            <w:pPr>
              <w:pStyle w:val="TAC"/>
              <w:rPr>
                <w:sz w:val="16"/>
                <w:szCs w:val="16"/>
              </w:rPr>
            </w:pPr>
            <w:r w:rsidRPr="00F72A8B">
              <w:rPr>
                <w:sz w:val="16"/>
                <w:szCs w:val="16"/>
              </w:rPr>
              <w:t>16.15.0</w:t>
            </w:r>
          </w:p>
        </w:tc>
      </w:tr>
      <w:tr w:rsidR="00B74C46" w:rsidRPr="00B44C23" w14:paraId="6A9BA15A"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A86CCD" w14:textId="0BE1919C"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2CCF6" w14:textId="7A6361C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DE710" w14:textId="7B6E90ED" w:rsidR="00B74C46" w:rsidRPr="00F72A8B" w:rsidRDefault="00B74C46" w:rsidP="00B74C46">
            <w:pPr>
              <w:pStyle w:val="TAC"/>
              <w:rPr>
                <w:rFonts w:cs="Arial"/>
                <w:sz w:val="16"/>
                <w:szCs w:val="16"/>
              </w:rPr>
            </w:pPr>
            <w:r w:rsidRPr="00D07B7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7627A7" w14:textId="29AC3158" w:rsidR="00B74C46" w:rsidRPr="00F72A8B" w:rsidRDefault="00B74C46" w:rsidP="00B74C46">
            <w:pPr>
              <w:pStyle w:val="TAC"/>
              <w:rPr>
                <w:rFonts w:cs="Arial"/>
                <w:sz w:val="16"/>
                <w:szCs w:val="16"/>
              </w:rPr>
            </w:pPr>
            <w:r w:rsidRPr="00F72A8B">
              <w:rPr>
                <w:rFonts w:cs="Arial"/>
                <w:sz w:val="16"/>
                <w:szCs w:val="16"/>
              </w:rPr>
              <w:t>0853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DC1F83" w14:textId="4DEDC3B3"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B1C95E" w14:textId="357995D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8700C0" w14:textId="335F4852" w:rsidR="00B74C46" w:rsidRPr="00F72A8B" w:rsidRDefault="00B74C46" w:rsidP="00B74C46">
            <w:pPr>
              <w:pStyle w:val="TAC"/>
              <w:jc w:val="left"/>
              <w:rPr>
                <w:rFonts w:cs="Arial"/>
                <w:sz w:val="16"/>
                <w:szCs w:val="16"/>
              </w:rPr>
            </w:pPr>
            <w:r w:rsidRPr="00F72A8B">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AB47" w14:textId="50AE6C39" w:rsidR="00B74C46" w:rsidRPr="00F72A8B" w:rsidRDefault="00B74C46" w:rsidP="00B74C46">
            <w:pPr>
              <w:pStyle w:val="TAC"/>
              <w:rPr>
                <w:sz w:val="16"/>
                <w:szCs w:val="16"/>
              </w:rPr>
            </w:pPr>
            <w:r w:rsidRPr="00F72A8B">
              <w:rPr>
                <w:sz w:val="16"/>
                <w:szCs w:val="16"/>
              </w:rPr>
              <w:t>16.15.0</w:t>
            </w:r>
          </w:p>
        </w:tc>
      </w:tr>
      <w:tr w:rsidR="00B74C46" w:rsidRPr="00B44C23" w14:paraId="592465C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D5E1091" w14:textId="04564FA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AE7A65" w14:textId="742B561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9A47DD" w14:textId="5BBABFB1" w:rsidR="00B74C46" w:rsidRPr="00F72A8B" w:rsidRDefault="00B74C46" w:rsidP="00B74C46">
            <w:pPr>
              <w:pStyle w:val="TAC"/>
              <w:rPr>
                <w:rFonts w:cs="Arial"/>
                <w:sz w:val="16"/>
                <w:szCs w:val="16"/>
              </w:rPr>
            </w:pPr>
            <w:r w:rsidRPr="00D07B7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3B498" w14:textId="14768E49" w:rsidR="00B74C46" w:rsidRPr="00F72A8B" w:rsidRDefault="00B74C46" w:rsidP="00B74C46">
            <w:pPr>
              <w:pStyle w:val="TAC"/>
              <w:rPr>
                <w:rFonts w:cs="Arial"/>
                <w:sz w:val="16"/>
                <w:szCs w:val="16"/>
              </w:rPr>
            </w:pPr>
            <w:r w:rsidRPr="00F72A8B">
              <w:rPr>
                <w:rFonts w:cs="Arial"/>
                <w:sz w:val="16"/>
                <w:szCs w:val="16"/>
              </w:rPr>
              <w:t>0857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F3CD63" w14:textId="233D41F1"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1B2237" w14:textId="00176F9B"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FC43E4" w14:textId="696634B3" w:rsidR="00B74C46" w:rsidRPr="00F72A8B" w:rsidRDefault="00B74C46" w:rsidP="00B74C46">
            <w:pPr>
              <w:pStyle w:val="TAC"/>
              <w:jc w:val="left"/>
              <w:rPr>
                <w:rFonts w:cs="Arial"/>
                <w:sz w:val="16"/>
                <w:szCs w:val="16"/>
              </w:rPr>
            </w:pPr>
            <w:r w:rsidRPr="00F72A8B">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C5463E" w14:textId="1BDBFEDC" w:rsidR="00B74C46" w:rsidRPr="00F72A8B" w:rsidRDefault="00B74C46" w:rsidP="00B74C46">
            <w:pPr>
              <w:pStyle w:val="TAC"/>
              <w:rPr>
                <w:sz w:val="16"/>
                <w:szCs w:val="16"/>
              </w:rPr>
            </w:pPr>
            <w:r w:rsidRPr="00F72A8B">
              <w:rPr>
                <w:sz w:val="16"/>
                <w:szCs w:val="16"/>
              </w:rPr>
              <w:t>16.15.0</w:t>
            </w:r>
          </w:p>
        </w:tc>
      </w:tr>
      <w:tr w:rsidR="00B74C46" w:rsidRPr="00B44C23" w14:paraId="4436D29E"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0695E3" w14:textId="7E3A0451"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10FB7" w14:textId="03D566D3"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4A8AF" w14:textId="2658E336" w:rsidR="00B74C46" w:rsidRPr="00F72A8B" w:rsidRDefault="00B74C46" w:rsidP="00B74C46">
            <w:pPr>
              <w:pStyle w:val="TAC"/>
              <w:rPr>
                <w:rFonts w:cs="Arial"/>
                <w:sz w:val="16"/>
                <w:szCs w:val="16"/>
              </w:rPr>
            </w:pPr>
            <w:r w:rsidRPr="00D07B74">
              <w:rPr>
                <w:sz w:val="16"/>
                <w:szCs w:val="16"/>
              </w:rPr>
              <w:t>CP-230099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DB82D2B" w14:textId="1E213180" w:rsidR="00B74C46" w:rsidRPr="00F72A8B" w:rsidRDefault="00B74C46" w:rsidP="00B74C46">
            <w:pPr>
              <w:pStyle w:val="TAC"/>
              <w:rPr>
                <w:rFonts w:cs="Arial"/>
                <w:sz w:val="16"/>
                <w:szCs w:val="16"/>
              </w:rPr>
            </w:pPr>
            <w:r w:rsidRPr="00F72A8B">
              <w:rPr>
                <w:rFonts w:cs="Arial"/>
                <w:sz w:val="16"/>
                <w:szCs w:val="16"/>
              </w:rPr>
              <w:t>0875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9C487" w14:textId="7A74CB12" w:rsidR="00B74C46" w:rsidRPr="00F72A8B" w:rsidRDefault="00B74C46" w:rsidP="00B74C4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E55D2F" w14:textId="6D9F7BA1"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D4E1" w14:textId="110098BD" w:rsidR="00B74C46" w:rsidRPr="00F72A8B" w:rsidRDefault="00B74C46" w:rsidP="00B74C46">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D77881" w14:textId="576BB759" w:rsidR="00B74C46" w:rsidRPr="00F72A8B" w:rsidRDefault="00B74C46" w:rsidP="00B74C46">
            <w:pPr>
              <w:pStyle w:val="TAC"/>
              <w:rPr>
                <w:sz w:val="16"/>
                <w:szCs w:val="16"/>
              </w:rPr>
            </w:pPr>
            <w:r w:rsidRPr="00F72A8B">
              <w:rPr>
                <w:sz w:val="16"/>
                <w:szCs w:val="16"/>
              </w:rPr>
              <w:t>16.15.0</w:t>
            </w:r>
          </w:p>
        </w:tc>
      </w:tr>
      <w:tr w:rsidR="002A13AF" w:rsidRPr="00B44C23" w14:paraId="61C1D7F5"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FF41365" w14:textId="347E28EA" w:rsidR="002A13AF" w:rsidRPr="00F72A8B" w:rsidRDefault="002A13AF" w:rsidP="002A13AF">
            <w:pPr>
              <w:pStyle w:val="TAC"/>
              <w:rPr>
                <w:sz w:val="16"/>
                <w:szCs w:val="16"/>
              </w:rPr>
            </w:pPr>
            <w:r w:rsidRPr="00F72A8B">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8E075" w14:textId="00BAC2E2" w:rsidR="002A13AF" w:rsidRPr="00F72A8B" w:rsidRDefault="002A13AF" w:rsidP="002A13AF">
            <w:pPr>
              <w:pStyle w:val="TAC"/>
              <w:rPr>
                <w:sz w:val="16"/>
                <w:szCs w:val="16"/>
              </w:rPr>
            </w:pPr>
            <w:r w:rsidRPr="00F72A8B">
              <w:rPr>
                <w:sz w:val="16"/>
                <w:szCs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E7CF62" w14:textId="6B00B2F3" w:rsidR="002A13AF" w:rsidRPr="00D07B74" w:rsidRDefault="002A13AF" w:rsidP="002A13AF">
            <w:pPr>
              <w:pStyle w:val="TAC"/>
              <w:rPr>
                <w:sz w:val="16"/>
                <w:szCs w:val="16"/>
              </w:rPr>
            </w:pPr>
            <w:r w:rsidRPr="00D07B74">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0BA523" w14:textId="73055859" w:rsidR="002A13AF" w:rsidRPr="00F72A8B" w:rsidRDefault="002A13AF" w:rsidP="002A13AF">
            <w:pPr>
              <w:pStyle w:val="TAC"/>
              <w:rPr>
                <w:rFonts w:cs="Arial"/>
                <w:sz w:val="16"/>
                <w:szCs w:val="16"/>
              </w:rPr>
            </w:pPr>
            <w:r w:rsidRPr="00F72A8B">
              <w:rPr>
                <w:rFonts w:cs="Arial"/>
                <w:sz w:val="16"/>
                <w:szCs w:val="16"/>
              </w:rPr>
              <w:t>1062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CB14F1" w14:textId="2F1B32D0" w:rsidR="002A13AF" w:rsidRPr="00F72A8B" w:rsidRDefault="002A13AF" w:rsidP="002A13AF">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EF4AAE" w14:textId="41791F5E" w:rsidR="002A13AF" w:rsidRPr="00F72A8B" w:rsidRDefault="002A13AF" w:rsidP="002A13AF">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510A2B1" w14:textId="031C4FDE" w:rsidR="002A13AF" w:rsidRPr="00D07B74" w:rsidRDefault="002A13AF" w:rsidP="00D07B74">
            <w:pPr>
              <w:overflowPunct/>
              <w:autoSpaceDE/>
              <w:autoSpaceDN/>
              <w:adjustRightInd/>
              <w:spacing w:after="0"/>
              <w:textAlignment w:val="auto"/>
              <w:rPr>
                <w:rFonts w:ascii="Arial" w:hAnsi="Arial" w:cs="Arial"/>
                <w:sz w:val="16"/>
                <w:szCs w:val="16"/>
              </w:rPr>
            </w:pPr>
            <w:r w:rsidRPr="00D07B74">
              <w:rPr>
                <w:rFonts w:ascii="Arial" w:hAnsi="Arial"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43F5" w14:textId="40E30F8E" w:rsidR="002A13AF" w:rsidRPr="00F72A8B" w:rsidRDefault="002A13AF" w:rsidP="002A13AF">
            <w:pPr>
              <w:pStyle w:val="TAC"/>
              <w:rPr>
                <w:sz w:val="16"/>
                <w:szCs w:val="16"/>
              </w:rPr>
            </w:pPr>
            <w:r w:rsidRPr="00F72A8B">
              <w:rPr>
                <w:sz w:val="16"/>
                <w:szCs w:val="16"/>
              </w:rPr>
              <w:t>16.1</w:t>
            </w:r>
            <w:r w:rsidR="00CD7EED">
              <w:rPr>
                <w:sz w:val="16"/>
                <w:szCs w:val="16"/>
              </w:rPr>
              <w:t>6</w:t>
            </w:r>
            <w:r w:rsidRPr="00F72A8B">
              <w:rPr>
                <w:sz w:val="16"/>
                <w:szCs w:val="16"/>
              </w:rPr>
              <w:t>.0</w:t>
            </w:r>
          </w:p>
        </w:tc>
      </w:tr>
      <w:tr w:rsidR="00F72A8B" w:rsidRPr="00B44C23" w14:paraId="533E5D1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849B976" w14:textId="0FEEC95D" w:rsidR="00F72A8B" w:rsidRPr="00F72A8B" w:rsidRDefault="00F72A8B" w:rsidP="00F72A8B">
            <w:pPr>
              <w:pStyle w:val="TAC"/>
              <w:rPr>
                <w:sz w:val="16"/>
                <w:szCs w:val="16"/>
              </w:rPr>
            </w:pPr>
            <w:r w:rsidRPr="00F72A8B">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5C9ACB" w14:textId="7B034745" w:rsidR="00F72A8B" w:rsidRPr="00F72A8B" w:rsidRDefault="00F72A8B" w:rsidP="00F72A8B">
            <w:pPr>
              <w:pStyle w:val="TAC"/>
              <w:rPr>
                <w:sz w:val="16"/>
                <w:szCs w:val="16"/>
              </w:rPr>
            </w:pPr>
            <w:r w:rsidRPr="00F72A8B">
              <w:rPr>
                <w:sz w:val="16"/>
                <w:szCs w:val="16"/>
              </w:rPr>
              <w:t>CT#1</w:t>
            </w:r>
            <w:r w:rsidR="00CD7EED">
              <w:rPr>
                <w:sz w:val="16"/>
                <w:szCs w:val="16"/>
              </w:rPr>
              <w:t>0</w:t>
            </w:r>
            <w:r w:rsidRPr="00F72A8B">
              <w:rPr>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AB16B0" w14:textId="2CAF5207" w:rsidR="00F72A8B" w:rsidRPr="00D07B74" w:rsidRDefault="00F72A8B" w:rsidP="00F72A8B">
            <w:pPr>
              <w:pStyle w:val="TAC"/>
              <w:rPr>
                <w:sz w:val="16"/>
                <w:szCs w:val="16"/>
              </w:rPr>
            </w:pPr>
            <w:r w:rsidRPr="00D07B74">
              <w:rPr>
                <w:sz w:val="16"/>
                <w:szCs w:val="16"/>
              </w:rPr>
              <w:t>CP-241067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925FF0" w14:textId="71F60B3B" w:rsidR="00F72A8B" w:rsidRPr="00F72A8B" w:rsidRDefault="00F72A8B" w:rsidP="00F72A8B">
            <w:pPr>
              <w:pStyle w:val="TAC"/>
              <w:rPr>
                <w:rFonts w:cs="Arial"/>
                <w:sz w:val="16"/>
                <w:szCs w:val="16"/>
              </w:rPr>
            </w:pPr>
            <w:r w:rsidRPr="00F72A8B">
              <w:rPr>
                <w:rFonts w:cs="Arial"/>
                <w:sz w:val="16"/>
                <w:szCs w:val="16"/>
              </w:rPr>
              <w:t>1094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7759B8" w14:textId="0719D870" w:rsidR="00F72A8B" w:rsidRPr="00F72A8B" w:rsidRDefault="00F72A8B" w:rsidP="00F72A8B">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B9D862" w14:textId="0590F9DD" w:rsidR="00F72A8B" w:rsidRPr="00F72A8B" w:rsidRDefault="00F72A8B" w:rsidP="00F72A8B">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F2136" w14:textId="36483B18" w:rsidR="00F72A8B" w:rsidRPr="00F72A8B" w:rsidRDefault="00F72A8B" w:rsidP="00F72A8B">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9E6F7" w14:textId="56D7881A" w:rsidR="00F72A8B" w:rsidRPr="00F72A8B" w:rsidRDefault="00F72A8B" w:rsidP="00F72A8B">
            <w:pPr>
              <w:pStyle w:val="TAC"/>
              <w:rPr>
                <w:sz w:val="16"/>
                <w:szCs w:val="16"/>
              </w:rPr>
            </w:pPr>
            <w:r w:rsidRPr="00F72A8B">
              <w:rPr>
                <w:sz w:val="16"/>
                <w:szCs w:val="16"/>
              </w:rPr>
              <w:t>16.1</w:t>
            </w:r>
            <w:r w:rsidR="00CD7EED">
              <w:rPr>
                <w:sz w:val="16"/>
                <w:szCs w:val="16"/>
              </w:rPr>
              <w:t>6</w:t>
            </w:r>
            <w:r w:rsidRPr="00F72A8B">
              <w:rPr>
                <w:sz w:val="16"/>
                <w:szCs w:val="16"/>
              </w:rPr>
              <w:t>.0</w:t>
            </w:r>
          </w:p>
        </w:tc>
      </w:tr>
      <w:tr w:rsidR="00E14C8A" w:rsidRPr="00B44C23" w14:paraId="00EC6CD5"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58CCD19" w14:textId="562AC412" w:rsidR="00E14C8A" w:rsidRPr="00F72A8B" w:rsidRDefault="00E14C8A" w:rsidP="00E14C8A">
            <w:pPr>
              <w:pStyle w:val="TAC"/>
              <w:rPr>
                <w:sz w:val="16"/>
                <w:szCs w:val="16"/>
              </w:rPr>
            </w:pPr>
            <w:r w:rsidRPr="00F72A8B">
              <w:rPr>
                <w:sz w:val="16"/>
                <w:szCs w:val="16"/>
              </w:rPr>
              <w:t>2024-</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A4E6FE" w14:textId="706F35C4" w:rsidR="00E14C8A" w:rsidRPr="00F72A8B" w:rsidRDefault="00E14C8A" w:rsidP="00E14C8A">
            <w:pPr>
              <w:pStyle w:val="TAC"/>
              <w:rPr>
                <w:sz w:val="16"/>
                <w:szCs w:val="16"/>
              </w:rPr>
            </w:pPr>
            <w:r w:rsidRPr="00F72A8B">
              <w:rPr>
                <w:sz w:val="16"/>
                <w:szCs w:val="16"/>
              </w:rPr>
              <w:t>CT#1</w:t>
            </w:r>
            <w:r>
              <w:rPr>
                <w:sz w:val="16"/>
                <w:szCs w:val="16"/>
              </w:rPr>
              <w:t>0</w:t>
            </w:r>
            <w:r w:rsidR="00DC7B15">
              <w:rPr>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3E4683" w14:textId="09F70EE0" w:rsidR="00E14C8A" w:rsidRPr="00D07B74" w:rsidRDefault="00276022" w:rsidP="00E14C8A">
            <w:pPr>
              <w:pStyle w:val="TAC"/>
              <w:rPr>
                <w:sz w:val="16"/>
                <w:szCs w:val="16"/>
              </w:rPr>
            </w:pPr>
            <w:r>
              <w:rPr>
                <w:sz w:val="16"/>
                <w:szCs w:val="16"/>
              </w:rPr>
              <w:t>CP-243051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3D7D2" w14:textId="7CB6797E" w:rsidR="00E14C8A" w:rsidRPr="00F72A8B" w:rsidRDefault="00276022" w:rsidP="00E14C8A">
            <w:pPr>
              <w:pStyle w:val="TAC"/>
              <w:rPr>
                <w:rFonts w:cs="Arial"/>
                <w:sz w:val="16"/>
                <w:szCs w:val="16"/>
              </w:rPr>
            </w:pPr>
            <w:r>
              <w:rPr>
                <w:rFonts w:cs="Arial"/>
                <w:sz w:val="16"/>
                <w:szCs w:val="16"/>
              </w:rPr>
              <w:t>1147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1B7106" w14:textId="7074916E" w:rsidR="00E14C8A" w:rsidRPr="00F72A8B" w:rsidRDefault="00276022" w:rsidP="00E14C8A">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CBD5F0" w14:textId="2DD192BE" w:rsidR="00E14C8A" w:rsidRPr="00F72A8B" w:rsidRDefault="00276022" w:rsidP="00E14C8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DB1B19" w14:textId="3434BED5" w:rsidR="00E14C8A" w:rsidRPr="00A82412" w:rsidRDefault="00276022" w:rsidP="00A82412">
            <w:pPr>
              <w:overflowPunct/>
              <w:autoSpaceDE/>
              <w:autoSpaceDN/>
              <w:adjustRightInd/>
              <w:spacing w:after="0"/>
              <w:textAlignment w:val="auto"/>
              <w:rPr>
                <w:rFonts w:ascii="Arial" w:hAnsi="Arial" w:cs="Arial"/>
                <w:sz w:val="16"/>
                <w:szCs w:val="16"/>
              </w:rPr>
            </w:pPr>
            <w:r>
              <w:rPr>
                <w:rFonts w:ascii="Arial" w:hAnsi="Arial"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AB6FCA" w14:textId="2286E0B8" w:rsidR="00E14C8A" w:rsidRPr="00F72A8B" w:rsidRDefault="00276022" w:rsidP="00E14C8A">
            <w:pPr>
              <w:pStyle w:val="TAC"/>
              <w:rPr>
                <w:sz w:val="16"/>
                <w:szCs w:val="16"/>
              </w:rPr>
            </w:pPr>
            <w:r>
              <w:rPr>
                <w:sz w:val="16"/>
                <w:szCs w:val="16"/>
              </w:rPr>
              <w:t>16.17.0</w:t>
            </w:r>
          </w:p>
        </w:tc>
      </w:tr>
      <w:tr w:rsidR="00276022" w:rsidRPr="00B44C23" w14:paraId="2E27CF9B"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93A8A86" w14:textId="4C9C45BB" w:rsidR="00276022" w:rsidRPr="00F72A8B" w:rsidRDefault="00276022" w:rsidP="00276022">
            <w:pPr>
              <w:pStyle w:val="TAC"/>
              <w:rPr>
                <w:sz w:val="16"/>
                <w:szCs w:val="16"/>
              </w:rPr>
            </w:pPr>
            <w:r w:rsidRPr="00F72A8B">
              <w:rPr>
                <w:sz w:val="16"/>
                <w:szCs w:val="16"/>
              </w:rPr>
              <w:t>2024-</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1000A" w14:textId="222BF5A5" w:rsidR="00276022" w:rsidRPr="00F72A8B" w:rsidRDefault="00276022" w:rsidP="00276022">
            <w:pPr>
              <w:pStyle w:val="TAC"/>
              <w:rPr>
                <w:sz w:val="16"/>
                <w:szCs w:val="16"/>
              </w:rPr>
            </w:pPr>
            <w:r w:rsidRPr="00F72A8B">
              <w:rPr>
                <w:sz w:val="16"/>
                <w:szCs w:val="16"/>
              </w:rPr>
              <w:t>CT#1</w:t>
            </w:r>
            <w:r>
              <w:rPr>
                <w:sz w:val="16"/>
                <w:szCs w:val="16"/>
              </w:rPr>
              <w:t>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CB2C70" w14:textId="5BF4C51F" w:rsidR="00276022" w:rsidRPr="00D07B74" w:rsidRDefault="00276022" w:rsidP="00276022">
            <w:pPr>
              <w:pStyle w:val="TAC"/>
              <w:rPr>
                <w:sz w:val="16"/>
                <w:szCs w:val="16"/>
              </w:rPr>
            </w:pPr>
            <w:r>
              <w:rPr>
                <w:sz w:val="16"/>
                <w:szCs w:val="16"/>
              </w:rPr>
              <w:t>CP-2430</w:t>
            </w:r>
            <w:r>
              <w:rPr>
                <w:sz w:val="16"/>
                <w:szCs w:val="16"/>
              </w:rPr>
              <w:t>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74B65A" w14:textId="33C2FE84" w:rsidR="00276022" w:rsidRPr="00F72A8B" w:rsidRDefault="00276022" w:rsidP="00276022">
            <w:pPr>
              <w:pStyle w:val="TAC"/>
              <w:rPr>
                <w:rFonts w:cs="Arial"/>
                <w:sz w:val="16"/>
                <w:szCs w:val="16"/>
              </w:rPr>
            </w:pPr>
            <w:r>
              <w:rPr>
                <w:rFonts w:cs="Arial"/>
                <w:sz w:val="16"/>
                <w:szCs w:val="16"/>
              </w:rPr>
              <w:t>11</w:t>
            </w:r>
            <w:r>
              <w:rPr>
                <w:rFonts w:cs="Arial"/>
                <w:sz w:val="16"/>
                <w:szCs w:val="16"/>
              </w:rPr>
              <w:t>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489AB" w14:textId="77777777" w:rsidR="00276022" w:rsidRPr="00F72A8B" w:rsidRDefault="00276022" w:rsidP="0027602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A218F9" w14:textId="63E771E8" w:rsidR="00276022" w:rsidRPr="00F72A8B" w:rsidRDefault="00B51F03" w:rsidP="002760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A4D69C" w14:textId="1CF23B77" w:rsidR="00276022" w:rsidRPr="00A82412" w:rsidRDefault="00B51F03" w:rsidP="00A82412">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9E374" w14:textId="38467885" w:rsidR="00276022" w:rsidRPr="00F72A8B" w:rsidRDefault="00B51F03" w:rsidP="00276022">
            <w:pPr>
              <w:pStyle w:val="TAC"/>
              <w:rPr>
                <w:sz w:val="16"/>
                <w:szCs w:val="16"/>
              </w:rPr>
            </w:pPr>
            <w:r>
              <w:rPr>
                <w:sz w:val="16"/>
                <w:szCs w:val="16"/>
              </w:rPr>
              <w:t>16.17.0</w:t>
            </w:r>
          </w:p>
        </w:tc>
      </w:tr>
    </w:tbl>
    <w:p w14:paraId="256EF899" w14:textId="77777777" w:rsidR="00080512" w:rsidRDefault="00080512" w:rsidP="00602AC0"/>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35969B" w14:textId="77777777" w:rsidR="005929B4" w:rsidRDefault="005929B4">
      <w:r>
        <w:separator/>
      </w:r>
    </w:p>
  </w:endnote>
  <w:endnote w:type="continuationSeparator" w:id="0">
    <w:p w14:paraId="6DCCCB7F" w14:textId="77777777" w:rsidR="005929B4" w:rsidRDefault="005929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AEB92" w14:textId="77777777" w:rsidR="00C9263C" w:rsidRDefault="00C926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84A875" w14:textId="77777777" w:rsidR="005929B4" w:rsidRDefault="005929B4">
      <w:r>
        <w:separator/>
      </w:r>
    </w:p>
  </w:footnote>
  <w:footnote w:type="continuationSeparator" w:id="0">
    <w:p w14:paraId="5863E933" w14:textId="77777777" w:rsidR="005929B4" w:rsidRDefault="005929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21CF9" w14:textId="4E1F202C" w:rsidR="00C9263C" w:rsidRDefault="00C92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2412">
      <w:rPr>
        <w:rFonts w:ascii="Arial" w:hAnsi="Arial" w:cs="Arial"/>
        <w:b/>
        <w:noProof/>
        <w:sz w:val="18"/>
        <w:szCs w:val="18"/>
      </w:rPr>
      <w:t>3GPP TS 29.518 V16.17.0 (2024-12)</w:t>
    </w:r>
    <w:r>
      <w:rPr>
        <w:rFonts w:ascii="Arial" w:hAnsi="Arial" w:cs="Arial"/>
        <w:b/>
        <w:sz w:val="18"/>
        <w:szCs w:val="18"/>
      </w:rPr>
      <w:fldChar w:fldCharType="end"/>
    </w:r>
  </w:p>
  <w:p w14:paraId="2B6E393A" w14:textId="77777777" w:rsidR="00C9263C" w:rsidRDefault="00C92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042CBEAD" w:rsidR="00C9263C" w:rsidRDefault="00C92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2412">
      <w:rPr>
        <w:rFonts w:ascii="Arial" w:hAnsi="Arial" w:cs="Arial"/>
        <w:b/>
        <w:noProof/>
        <w:sz w:val="18"/>
        <w:szCs w:val="18"/>
      </w:rPr>
      <w:t>Release 16</w:t>
    </w:r>
    <w:r>
      <w:rPr>
        <w:rFonts w:ascii="Arial" w:hAnsi="Arial" w:cs="Arial"/>
        <w:b/>
        <w:sz w:val="18"/>
        <w:szCs w:val="18"/>
      </w:rPr>
      <w:fldChar w:fldCharType="end"/>
    </w:r>
  </w:p>
  <w:p w14:paraId="2127ECF8" w14:textId="77777777" w:rsidR="00C9263C" w:rsidRDefault="00C926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26EA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FECB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64B3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AE51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17883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0E766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9A7D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6AA4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E768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DB224B0"/>
    <w:lvl w:ilvl="0">
      <w:start w:val="1"/>
      <w:numFmt w:val="bullet"/>
      <w:pStyle w:val="ListBullet"/>
      <w:lvlText w:val=""/>
      <w:lvlJc w:val="left"/>
      <w:pPr>
        <w:tabs>
          <w:tab w:val="num" w:pos="360"/>
        </w:tabs>
        <w:ind w:left="360" w:hanging="360"/>
      </w:pPr>
      <w:rPr>
        <w:rFonts w:ascii="Symbol" w:hAnsi="Symbol" w:hint="default"/>
      </w:rPr>
    </w:lvl>
  </w:abstractNum>
  <w:num w:numId="1" w16cid:durableId="847793238">
    <w:abstractNumId w:val="8"/>
  </w:num>
  <w:num w:numId="2" w16cid:durableId="156456199">
    <w:abstractNumId w:val="7"/>
  </w:num>
  <w:num w:numId="3" w16cid:durableId="265773416">
    <w:abstractNumId w:val="6"/>
  </w:num>
  <w:num w:numId="4" w16cid:durableId="1298072852">
    <w:abstractNumId w:val="5"/>
  </w:num>
  <w:num w:numId="5" w16cid:durableId="652177225">
    <w:abstractNumId w:val="4"/>
  </w:num>
  <w:num w:numId="6" w16cid:durableId="575676546">
    <w:abstractNumId w:val="3"/>
  </w:num>
  <w:num w:numId="7" w16cid:durableId="792946766">
    <w:abstractNumId w:val="2"/>
  </w:num>
  <w:num w:numId="8" w16cid:durableId="744298723">
    <w:abstractNumId w:val="1"/>
  </w:num>
  <w:num w:numId="9" w16cid:durableId="2037387361">
    <w:abstractNumId w:val="0"/>
  </w:num>
  <w:num w:numId="10" w16cid:durableId="1143815632">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01B5F"/>
    <w:rsid w:val="00002507"/>
    <w:rsid w:val="00002A0B"/>
    <w:rsid w:val="00012915"/>
    <w:rsid w:val="00012F04"/>
    <w:rsid w:val="000165AD"/>
    <w:rsid w:val="00017E4E"/>
    <w:rsid w:val="00021B72"/>
    <w:rsid w:val="000245A2"/>
    <w:rsid w:val="000249B0"/>
    <w:rsid w:val="0002540F"/>
    <w:rsid w:val="00025EA4"/>
    <w:rsid w:val="0003006C"/>
    <w:rsid w:val="00033397"/>
    <w:rsid w:val="0003574D"/>
    <w:rsid w:val="00040095"/>
    <w:rsid w:val="00040138"/>
    <w:rsid w:val="000422A1"/>
    <w:rsid w:val="0004276E"/>
    <w:rsid w:val="00045116"/>
    <w:rsid w:val="00045999"/>
    <w:rsid w:val="00045F9E"/>
    <w:rsid w:val="00047F0E"/>
    <w:rsid w:val="000501CF"/>
    <w:rsid w:val="0005113E"/>
    <w:rsid w:val="00051834"/>
    <w:rsid w:val="00052630"/>
    <w:rsid w:val="00053C7A"/>
    <w:rsid w:val="00054A22"/>
    <w:rsid w:val="000604B8"/>
    <w:rsid w:val="00062023"/>
    <w:rsid w:val="0006553F"/>
    <w:rsid w:val="000655A6"/>
    <w:rsid w:val="00065AB5"/>
    <w:rsid w:val="00066124"/>
    <w:rsid w:val="00080512"/>
    <w:rsid w:val="00085B8C"/>
    <w:rsid w:val="00087CEB"/>
    <w:rsid w:val="00087DCB"/>
    <w:rsid w:val="00091185"/>
    <w:rsid w:val="0009536C"/>
    <w:rsid w:val="000A263D"/>
    <w:rsid w:val="000B1450"/>
    <w:rsid w:val="000B1ADC"/>
    <w:rsid w:val="000B1DCA"/>
    <w:rsid w:val="000C1CDC"/>
    <w:rsid w:val="000C1EFD"/>
    <w:rsid w:val="000C4151"/>
    <w:rsid w:val="000C47C3"/>
    <w:rsid w:val="000C7192"/>
    <w:rsid w:val="000C7954"/>
    <w:rsid w:val="000D58AB"/>
    <w:rsid w:val="000F2C42"/>
    <w:rsid w:val="000F3020"/>
    <w:rsid w:val="000F49C6"/>
    <w:rsid w:val="000F74A5"/>
    <w:rsid w:val="00105E6A"/>
    <w:rsid w:val="00113ABA"/>
    <w:rsid w:val="00122C05"/>
    <w:rsid w:val="00125FE5"/>
    <w:rsid w:val="00127FE5"/>
    <w:rsid w:val="00133525"/>
    <w:rsid w:val="00133718"/>
    <w:rsid w:val="00137CC7"/>
    <w:rsid w:val="00140E55"/>
    <w:rsid w:val="0015206F"/>
    <w:rsid w:val="001654EF"/>
    <w:rsid w:val="00171615"/>
    <w:rsid w:val="00172431"/>
    <w:rsid w:val="0018323A"/>
    <w:rsid w:val="001837A9"/>
    <w:rsid w:val="001851E4"/>
    <w:rsid w:val="00187EED"/>
    <w:rsid w:val="0019286E"/>
    <w:rsid w:val="001961B7"/>
    <w:rsid w:val="001A4ACA"/>
    <w:rsid w:val="001A4C42"/>
    <w:rsid w:val="001A7178"/>
    <w:rsid w:val="001A7420"/>
    <w:rsid w:val="001B04C8"/>
    <w:rsid w:val="001B5F84"/>
    <w:rsid w:val="001B6637"/>
    <w:rsid w:val="001C21C3"/>
    <w:rsid w:val="001D02C2"/>
    <w:rsid w:val="001D1F24"/>
    <w:rsid w:val="001D4998"/>
    <w:rsid w:val="001D4CC9"/>
    <w:rsid w:val="001D5EDF"/>
    <w:rsid w:val="001E0492"/>
    <w:rsid w:val="001E38E8"/>
    <w:rsid w:val="001E5C3A"/>
    <w:rsid w:val="001E6230"/>
    <w:rsid w:val="001F0C1D"/>
    <w:rsid w:val="001F1132"/>
    <w:rsid w:val="001F168B"/>
    <w:rsid w:val="001F47C9"/>
    <w:rsid w:val="0020484E"/>
    <w:rsid w:val="002135B7"/>
    <w:rsid w:val="00220A89"/>
    <w:rsid w:val="00222F55"/>
    <w:rsid w:val="00225E5B"/>
    <w:rsid w:val="0023054C"/>
    <w:rsid w:val="00233AC5"/>
    <w:rsid w:val="002342D7"/>
    <w:rsid w:val="002347A2"/>
    <w:rsid w:val="00237467"/>
    <w:rsid w:val="002431EA"/>
    <w:rsid w:val="00244EE5"/>
    <w:rsid w:val="002477C2"/>
    <w:rsid w:val="00253A28"/>
    <w:rsid w:val="002548D0"/>
    <w:rsid w:val="00261627"/>
    <w:rsid w:val="002675F0"/>
    <w:rsid w:val="00271142"/>
    <w:rsid w:val="002715FF"/>
    <w:rsid w:val="002733A7"/>
    <w:rsid w:val="00276022"/>
    <w:rsid w:val="00286234"/>
    <w:rsid w:val="00294337"/>
    <w:rsid w:val="002A13AF"/>
    <w:rsid w:val="002A2F2E"/>
    <w:rsid w:val="002A48BA"/>
    <w:rsid w:val="002A69C1"/>
    <w:rsid w:val="002B14A7"/>
    <w:rsid w:val="002B6339"/>
    <w:rsid w:val="002B76A4"/>
    <w:rsid w:val="002B7E84"/>
    <w:rsid w:val="002C26B7"/>
    <w:rsid w:val="002C40DD"/>
    <w:rsid w:val="002C4FDC"/>
    <w:rsid w:val="002E00EE"/>
    <w:rsid w:val="002E46D9"/>
    <w:rsid w:val="002E6F1F"/>
    <w:rsid w:val="002F27F3"/>
    <w:rsid w:val="002F646E"/>
    <w:rsid w:val="002F7B3D"/>
    <w:rsid w:val="00302DFE"/>
    <w:rsid w:val="00307039"/>
    <w:rsid w:val="00307AEA"/>
    <w:rsid w:val="00310E39"/>
    <w:rsid w:val="00315C93"/>
    <w:rsid w:val="003172DC"/>
    <w:rsid w:val="003207F9"/>
    <w:rsid w:val="00323CF8"/>
    <w:rsid w:val="003254E6"/>
    <w:rsid w:val="00325A80"/>
    <w:rsid w:val="00325AFC"/>
    <w:rsid w:val="00336188"/>
    <w:rsid w:val="003377BF"/>
    <w:rsid w:val="003400CD"/>
    <w:rsid w:val="00346ED2"/>
    <w:rsid w:val="0035462D"/>
    <w:rsid w:val="00355025"/>
    <w:rsid w:val="00357CF6"/>
    <w:rsid w:val="003623CF"/>
    <w:rsid w:val="003637EA"/>
    <w:rsid w:val="0036634F"/>
    <w:rsid w:val="003678DC"/>
    <w:rsid w:val="00371E2E"/>
    <w:rsid w:val="003742A7"/>
    <w:rsid w:val="003765B8"/>
    <w:rsid w:val="003774E0"/>
    <w:rsid w:val="0039349C"/>
    <w:rsid w:val="00393C9C"/>
    <w:rsid w:val="00393DA8"/>
    <w:rsid w:val="00397811"/>
    <w:rsid w:val="003A2B96"/>
    <w:rsid w:val="003A36C8"/>
    <w:rsid w:val="003A5B4C"/>
    <w:rsid w:val="003A6884"/>
    <w:rsid w:val="003B23B6"/>
    <w:rsid w:val="003B333C"/>
    <w:rsid w:val="003B466D"/>
    <w:rsid w:val="003B5F32"/>
    <w:rsid w:val="003C010B"/>
    <w:rsid w:val="003C216C"/>
    <w:rsid w:val="003C2A2D"/>
    <w:rsid w:val="003C3971"/>
    <w:rsid w:val="003C62C1"/>
    <w:rsid w:val="003D11F0"/>
    <w:rsid w:val="003D2BF5"/>
    <w:rsid w:val="003F0E21"/>
    <w:rsid w:val="004019F9"/>
    <w:rsid w:val="004108CF"/>
    <w:rsid w:val="00413A75"/>
    <w:rsid w:val="00415D98"/>
    <w:rsid w:val="00416092"/>
    <w:rsid w:val="00417414"/>
    <w:rsid w:val="00423334"/>
    <w:rsid w:val="00430A26"/>
    <w:rsid w:val="004345EC"/>
    <w:rsid w:val="004352BC"/>
    <w:rsid w:val="00445475"/>
    <w:rsid w:val="00445F02"/>
    <w:rsid w:val="0044710D"/>
    <w:rsid w:val="004472FB"/>
    <w:rsid w:val="00461FAD"/>
    <w:rsid w:val="004620AB"/>
    <w:rsid w:val="00464346"/>
    <w:rsid w:val="00464E84"/>
    <w:rsid w:val="00465515"/>
    <w:rsid w:val="00465668"/>
    <w:rsid w:val="00466BFA"/>
    <w:rsid w:val="00467846"/>
    <w:rsid w:val="00474188"/>
    <w:rsid w:val="00475CC2"/>
    <w:rsid w:val="00481745"/>
    <w:rsid w:val="00483098"/>
    <w:rsid w:val="00483F65"/>
    <w:rsid w:val="00485D62"/>
    <w:rsid w:val="00485D78"/>
    <w:rsid w:val="0048603D"/>
    <w:rsid w:val="00493B34"/>
    <w:rsid w:val="004A21CC"/>
    <w:rsid w:val="004A3238"/>
    <w:rsid w:val="004D14FE"/>
    <w:rsid w:val="004D3578"/>
    <w:rsid w:val="004D4275"/>
    <w:rsid w:val="004D5830"/>
    <w:rsid w:val="004E0C26"/>
    <w:rsid w:val="004E213A"/>
    <w:rsid w:val="004E3DBC"/>
    <w:rsid w:val="004F0988"/>
    <w:rsid w:val="004F3340"/>
    <w:rsid w:val="004F53A5"/>
    <w:rsid w:val="004F6876"/>
    <w:rsid w:val="00501525"/>
    <w:rsid w:val="00505399"/>
    <w:rsid w:val="0051163F"/>
    <w:rsid w:val="005127FA"/>
    <w:rsid w:val="00513DB0"/>
    <w:rsid w:val="00521292"/>
    <w:rsid w:val="00524183"/>
    <w:rsid w:val="005249DC"/>
    <w:rsid w:val="00527F97"/>
    <w:rsid w:val="0053371B"/>
    <w:rsid w:val="0053388B"/>
    <w:rsid w:val="005354B4"/>
    <w:rsid w:val="00535773"/>
    <w:rsid w:val="00540731"/>
    <w:rsid w:val="00541536"/>
    <w:rsid w:val="00543E6C"/>
    <w:rsid w:val="00544F24"/>
    <w:rsid w:val="00547BE6"/>
    <w:rsid w:val="00550901"/>
    <w:rsid w:val="00550C54"/>
    <w:rsid w:val="005511B7"/>
    <w:rsid w:val="00554D58"/>
    <w:rsid w:val="005568BC"/>
    <w:rsid w:val="00557D82"/>
    <w:rsid w:val="00560143"/>
    <w:rsid w:val="00565087"/>
    <w:rsid w:val="00565986"/>
    <w:rsid w:val="00570C8C"/>
    <w:rsid w:val="00571E5A"/>
    <w:rsid w:val="00572AD5"/>
    <w:rsid w:val="0058311F"/>
    <w:rsid w:val="00585EE7"/>
    <w:rsid w:val="00587D7E"/>
    <w:rsid w:val="00591488"/>
    <w:rsid w:val="005924F4"/>
    <w:rsid w:val="005929B4"/>
    <w:rsid w:val="00593A34"/>
    <w:rsid w:val="00593E5C"/>
    <w:rsid w:val="00597B11"/>
    <w:rsid w:val="005A1CD0"/>
    <w:rsid w:val="005B17DF"/>
    <w:rsid w:val="005B796D"/>
    <w:rsid w:val="005C2DBD"/>
    <w:rsid w:val="005C63D9"/>
    <w:rsid w:val="005D2E01"/>
    <w:rsid w:val="005D4EEE"/>
    <w:rsid w:val="005D50BD"/>
    <w:rsid w:val="005D7526"/>
    <w:rsid w:val="005D766C"/>
    <w:rsid w:val="005D7908"/>
    <w:rsid w:val="005E4BB2"/>
    <w:rsid w:val="005E6360"/>
    <w:rsid w:val="005F70CF"/>
    <w:rsid w:val="005F720D"/>
    <w:rsid w:val="00600BAF"/>
    <w:rsid w:val="0060153C"/>
    <w:rsid w:val="0060281C"/>
    <w:rsid w:val="00602AC0"/>
    <w:rsid w:val="00602AEA"/>
    <w:rsid w:val="00604996"/>
    <w:rsid w:val="0060717B"/>
    <w:rsid w:val="006116BC"/>
    <w:rsid w:val="00611CE7"/>
    <w:rsid w:val="00614FDF"/>
    <w:rsid w:val="00615EF6"/>
    <w:rsid w:val="0061726D"/>
    <w:rsid w:val="0062264D"/>
    <w:rsid w:val="00625AE5"/>
    <w:rsid w:val="00626055"/>
    <w:rsid w:val="00630C97"/>
    <w:rsid w:val="0063543D"/>
    <w:rsid w:val="00635F14"/>
    <w:rsid w:val="00641071"/>
    <w:rsid w:val="00641B78"/>
    <w:rsid w:val="006437A1"/>
    <w:rsid w:val="006444EC"/>
    <w:rsid w:val="006450B6"/>
    <w:rsid w:val="00645142"/>
    <w:rsid w:val="00647114"/>
    <w:rsid w:val="00660B8D"/>
    <w:rsid w:val="0066152C"/>
    <w:rsid w:val="00663D26"/>
    <w:rsid w:val="00664F4B"/>
    <w:rsid w:val="00667896"/>
    <w:rsid w:val="00670914"/>
    <w:rsid w:val="00670A21"/>
    <w:rsid w:val="00675780"/>
    <w:rsid w:val="006779BA"/>
    <w:rsid w:val="00684C6C"/>
    <w:rsid w:val="00686071"/>
    <w:rsid w:val="00686253"/>
    <w:rsid w:val="006909C9"/>
    <w:rsid w:val="00693BD0"/>
    <w:rsid w:val="006946D8"/>
    <w:rsid w:val="006954DF"/>
    <w:rsid w:val="006A323F"/>
    <w:rsid w:val="006A3339"/>
    <w:rsid w:val="006A425F"/>
    <w:rsid w:val="006A5943"/>
    <w:rsid w:val="006B30D0"/>
    <w:rsid w:val="006B32BB"/>
    <w:rsid w:val="006C1946"/>
    <w:rsid w:val="006C2125"/>
    <w:rsid w:val="006C3D95"/>
    <w:rsid w:val="006D56D2"/>
    <w:rsid w:val="006D63FE"/>
    <w:rsid w:val="006E10FC"/>
    <w:rsid w:val="006E159F"/>
    <w:rsid w:val="006E1A2D"/>
    <w:rsid w:val="006E4A4E"/>
    <w:rsid w:val="006E5293"/>
    <w:rsid w:val="006E5957"/>
    <w:rsid w:val="006E5C86"/>
    <w:rsid w:val="006E6FC8"/>
    <w:rsid w:val="006F1BCC"/>
    <w:rsid w:val="006F3D36"/>
    <w:rsid w:val="006F5F20"/>
    <w:rsid w:val="00701116"/>
    <w:rsid w:val="00702EE6"/>
    <w:rsid w:val="00703B06"/>
    <w:rsid w:val="00703B84"/>
    <w:rsid w:val="00706A79"/>
    <w:rsid w:val="00711148"/>
    <w:rsid w:val="00713C44"/>
    <w:rsid w:val="00722F13"/>
    <w:rsid w:val="0072331B"/>
    <w:rsid w:val="00724AB7"/>
    <w:rsid w:val="00730976"/>
    <w:rsid w:val="00732379"/>
    <w:rsid w:val="007338B0"/>
    <w:rsid w:val="00734A5B"/>
    <w:rsid w:val="0074026F"/>
    <w:rsid w:val="007429F6"/>
    <w:rsid w:val="00744418"/>
    <w:rsid w:val="00744646"/>
    <w:rsid w:val="00744E76"/>
    <w:rsid w:val="007465A0"/>
    <w:rsid w:val="00755239"/>
    <w:rsid w:val="007605D4"/>
    <w:rsid w:val="00760815"/>
    <w:rsid w:val="0076535A"/>
    <w:rsid w:val="00765A64"/>
    <w:rsid w:val="00774DA4"/>
    <w:rsid w:val="00780F50"/>
    <w:rsid w:val="00781F0F"/>
    <w:rsid w:val="00784D65"/>
    <w:rsid w:val="00791D38"/>
    <w:rsid w:val="00797F28"/>
    <w:rsid w:val="007A01D0"/>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10B3"/>
    <w:rsid w:val="007E245A"/>
    <w:rsid w:val="007F0F4A"/>
    <w:rsid w:val="007F5D14"/>
    <w:rsid w:val="007F6549"/>
    <w:rsid w:val="0080157A"/>
    <w:rsid w:val="008017E3"/>
    <w:rsid w:val="00802500"/>
    <w:rsid w:val="008028A4"/>
    <w:rsid w:val="008043DC"/>
    <w:rsid w:val="00806924"/>
    <w:rsid w:val="00811AE4"/>
    <w:rsid w:val="00814CA8"/>
    <w:rsid w:val="00816FB9"/>
    <w:rsid w:val="0082041F"/>
    <w:rsid w:val="0082416F"/>
    <w:rsid w:val="008242E5"/>
    <w:rsid w:val="00825A09"/>
    <w:rsid w:val="00830747"/>
    <w:rsid w:val="00836FC6"/>
    <w:rsid w:val="00840F1A"/>
    <w:rsid w:val="008412A0"/>
    <w:rsid w:val="00843EC3"/>
    <w:rsid w:val="00844641"/>
    <w:rsid w:val="00846C9B"/>
    <w:rsid w:val="008520CF"/>
    <w:rsid w:val="008522DD"/>
    <w:rsid w:val="008626CE"/>
    <w:rsid w:val="00862DA8"/>
    <w:rsid w:val="0086729F"/>
    <w:rsid w:val="008727B1"/>
    <w:rsid w:val="008735F5"/>
    <w:rsid w:val="008743E4"/>
    <w:rsid w:val="00874D45"/>
    <w:rsid w:val="008768CA"/>
    <w:rsid w:val="00884017"/>
    <w:rsid w:val="00895F96"/>
    <w:rsid w:val="00897C8C"/>
    <w:rsid w:val="008A3338"/>
    <w:rsid w:val="008A39D8"/>
    <w:rsid w:val="008A4882"/>
    <w:rsid w:val="008A4FCC"/>
    <w:rsid w:val="008A67AF"/>
    <w:rsid w:val="008B42E3"/>
    <w:rsid w:val="008B5396"/>
    <w:rsid w:val="008B7751"/>
    <w:rsid w:val="008C0AD3"/>
    <w:rsid w:val="008C24DF"/>
    <w:rsid w:val="008C31B7"/>
    <w:rsid w:val="008C350E"/>
    <w:rsid w:val="008C384C"/>
    <w:rsid w:val="008D03BB"/>
    <w:rsid w:val="008D0ED5"/>
    <w:rsid w:val="008E22B2"/>
    <w:rsid w:val="008E28C2"/>
    <w:rsid w:val="008F0C10"/>
    <w:rsid w:val="008F595B"/>
    <w:rsid w:val="008F706B"/>
    <w:rsid w:val="009006BF"/>
    <w:rsid w:val="009010FD"/>
    <w:rsid w:val="0090271F"/>
    <w:rsid w:val="00902E23"/>
    <w:rsid w:val="00902E38"/>
    <w:rsid w:val="009047F6"/>
    <w:rsid w:val="00905C80"/>
    <w:rsid w:val="00910CD2"/>
    <w:rsid w:val="009114D7"/>
    <w:rsid w:val="009125DE"/>
    <w:rsid w:val="0091348E"/>
    <w:rsid w:val="00913ED4"/>
    <w:rsid w:val="00917CCB"/>
    <w:rsid w:val="0092104B"/>
    <w:rsid w:val="009267FC"/>
    <w:rsid w:val="00931E31"/>
    <w:rsid w:val="00942EC2"/>
    <w:rsid w:val="009475F8"/>
    <w:rsid w:val="00952D58"/>
    <w:rsid w:val="00953EB7"/>
    <w:rsid w:val="0095496B"/>
    <w:rsid w:val="00967934"/>
    <w:rsid w:val="00972FF0"/>
    <w:rsid w:val="00973D83"/>
    <w:rsid w:val="00973DAC"/>
    <w:rsid w:val="00985C08"/>
    <w:rsid w:val="00985D9F"/>
    <w:rsid w:val="009904E3"/>
    <w:rsid w:val="00991FFF"/>
    <w:rsid w:val="00994700"/>
    <w:rsid w:val="00997925"/>
    <w:rsid w:val="009A1BC8"/>
    <w:rsid w:val="009A30FA"/>
    <w:rsid w:val="009A45B5"/>
    <w:rsid w:val="009A51E1"/>
    <w:rsid w:val="009B114E"/>
    <w:rsid w:val="009B5F6A"/>
    <w:rsid w:val="009C3BE0"/>
    <w:rsid w:val="009C5201"/>
    <w:rsid w:val="009C5988"/>
    <w:rsid w:val="009C6CB2"/>
    <w:rsid w:val="009C720D"/>
    <w:rsid w:val="009D563A"/>
    <w:rsid w:val="009E59BD"/>
    <w:rsid w:val="009E71F4"/>
    <w:rsid w:val="009E7622"/>
    <w:rsid w:val="009F37B7"/>
    <w:rsid w:val="009F3EB5"/>
    <w:rsid w:val="009F5729"/>
    <w:rsid w:val="00A000AB"/>
    <w:rsid w:val="00A05BB3"/>
    <w:rsid w:val="00A10F02"/>
    <w:rsid w:val="00A164B4"/>
    <w:rsid w:val="00A16E57"/>
    <w:rsid w:val="00A24E18"/>
    <w:rsid w:val="00A26956"/>
    <w:rsid w:val="00A27486"/>
    <w:rsid w:val="00A35EEC"/>
    <w:rsid w:val="00A4399A"/>
    <w:rsid w:val="00A44771"/>
    <w:rsid w:val="00A4602E"/>
    <w:rsid w:val="00A53724"/>
    <w:rsid w:val="00A56066"/>
    <w:rsid w:val="00A57070"/>
    <w:rsid w:val="00A6247E"/>
    <w:rsid w:val="00A71D35"/>
    <w:rsid w:val="00A73129"/>
    <w:rsid w:val="00A82346"/>
    <w:rsid w:val="00A82412"/>
    <w:rsid w:val="00A850D6"/>
    <w:rsid w:val="00A92BA1"/>
    <w:rsid w:val="00AA6880"/>
    <w:rsid w:val="00AB01D5"/>
    <w:rsid w:val="00AB3498"/>
    <w:rsid w:val="00AB62C0"/>
    <w:rsid w:val="00AB6710"/>
    <w:rsid w:val="00AB798E"/>
    <w:rsid w:val="00AC3A7F"/>
    <w:rsid w:val="00AC4A93"/>
    <w:rsid w:val="00AC4B97"/>
    <w:rsid w:val="00AC644F"/>
    <w:rsid w:val="00AC6BC6"/>
    <w:rsid w:val="00AD557D"/>
    <w:rsid w:val="00AE4BE9"/>
    <w:rsid w:val="00AE65E2"/>
    <w:rsid w:val="00AF1629"/>
    <w:rsid w:val="00AF3C29"/>
    <w:rsid w:val="00AF59C1"/>
    <w:rsid w:val="00AF7832"/>
    <w:rsid w:val="00B014CA"/>
    <w:rsid w:val="00B01861"/>
    <w:rsid w:val="00B02807"/>
    <w:rsid w:val="00B058E7"/>
    <w:rsid w:val="00B1264D"/>
    <w:rsid w:val="00B153E7"/>
    <w:rsid w:val="00B15449"/>
    <w:rsid w:val="00B15677"/>
    <w:rsid w:val="00B15D74"/>
    <w:rsid w:val="00B20BD8"/>
    <w:rsid w:val="00B265AC"/>
    <w:rsid w:val="00B321DE"/>
    <w:rsid w:val="00B42111"/>
    <w:rsid w:val="00B470C1"/>
    <w:rsid w:val="00B51F03"/>
    <w:rsid w:val="00B5402A"/>
    <w:rsid w:val="00B62E6D"/>
    <w:rsid w:val="00B64535"/>
    <w:rsid w:val="00B64C04"/>
    <w:rsid w:val="00B67993"/>
    <w:rsid w:val="00B73397"/>
    <w:rsid w:val="00B74C46"/>
    <w:rsid w:val="00B8158F"/>
    <w:rsid w:val="00B8374D"/>
    <w:rsid w:val="00B84B77"/>
    <w:rsid w:val="00B85D93"/>
    <w:rsid w:val="00B87B51"/>
    <w:rsid w:val="00B92DE4"/>
    <w:rsid w:val="00B93086"/>
    <w:rsid w:val="00B94FAB"/>
    <w:rsid w:val="00B97F38"/>
    <w:rsid w:val="00BA19ED"/>
    <w:rsid w:val="00BA2B2D"/>
    <w:rsid w:val="00BA2F5E"/>
    <w:rsid w:val="00BA4B8D"/>
    <w:rsid w:val="00BA69F1"/>
    <w:rsid w:val="00BB06F6"/>
    <w:rsid w:val="00BB0F6A"/>
    <w:rsid w:val="00BC0F7D"/>
    <w:rsid w:val="00BC25EA"/>
    <w:rsid w:val="00BC2FF3"/>
    <w:rsid w:val="00BD33B8"/>
    <w:rsid w:val="00BD5A9D"/>
    <w:rsid w:val="00BD7D31"/>
    <w:rsid w:val="00BE3255"/>
    <w:rsid w:val="00BE6325"/>
    <w:rsid w:val="00BE733F"/>
    <w:rsid w:val="00BF128E"/>
    <w:rsid w:val="00BF16EC"/>
    <w:rsid w:val="00C074DD"/>
    <w:rsid w:val="00C114AC"/>
    <w:rsid w:val="00C12C3F"/>
    <w:rsid w:val="00C1496A"/>
    <w:rsid w:val="00C20C06"/>
    <w:rsid w:val="00C20C82"/>
    <w:rsid w:val="00C21B70"/>
    <w:rsid w:val="00C2214C"/>
    <w:rsid w:val="00C30764"/>
    <w:rsid w:val="00C31CEB"/>
    <w:rsid w:val="00C33079"/>
    <w:rsid w:val="00C42AC1"/>
    <w:rsid w:val="00C45231"/>
    <w:rsid w:val="00C601B9"/>
    <w:rsid w:val="00C65AAF"/>
    <w:rsid w:val="00C70FAD"/>
    <w:rsid w:val="00C72833"/>
    <w:rsid w:val="00C80939"/>
    <w:rsid w:val="00C80F1D"/>
    <w:rsid w:val="00C9263C"/>
    <w:rsid w:val="00C936B9"/>
    <w:rsid w:val="00C93705"/>
    <w:rsid w:val="00C93F40"/>
    <w:rsid w:val="00C970B9"/>
    <w:rsid w:val="00CA0435"/>
    <w:rsid w:val="00CA3D0C"/>
    <w:rsid w:val="00CA4CE0"/>
    <w:rsid w:val="00CA6112"/>
    <w:rsid w:val="00CA769A"/>
    <w:rsid w:val="00CB5CE7"/>
    <w:rsid w:val="00CB674E"/>
    <w:rsid w:val="00CC18B9"/>
    <w:rsid w:val="00CC5A78"/>
    <w:rsid w:val="00CC6D87"/>
    <w:rsid w:val="00CD5ADC"/>
    <w:rsid w:val="00CD6720"/>
    <w:rsid w:val="00CD7EED"/>
    <w:rsid w:val="00CD7F2D"/>
    <w:rsid w:val="00CE7EDA"/>
    <w:rsid w:val="00CF3A2F"/>
    <w:rsid w:val="00CF5E30"/>
    <w:rsid w:val="00D0230A"/>
    <w:rsid w:val="00D04CFF"/>
    <w:rsid w:val="00D07B74"/>
    <w:rsid w:val="00D11BE6"/>
    <w:rsid w:val="00D13F1E"/>
    <w:rsid w:val="00D15629"/>
    <w:rsid w:val="00D1582B"/>
    <w:rsid w:val="00D15A70"/>
    <w:rsid w:val="00D248C9"/>
    <w:rsid w:val="00D36DFE"/>
    <w:rsid w:val="00D40A40"/>
    <w:rsid w:val="00D42D44"/>
    <w:rsid w:val="00D472B9"/>
    <w:rsid w:val="00D568C0"/>
    <w:rsid w:val="00D5694C"/>
    <w:rsid w:val="00D57972"/>
    <w:rsid w:val="00D6040A"/>
    <w:rsid w:val="00D606BB"/>
    <w:rsid w:val="00D613C5"/>
    <w:rsid w:val="00D61F8C"/>
    <w:rsid w:val="00D64D64"/>
    <w:rsid w:val="00D66742"/>
    <w:rsid w:val="00D674B2"/>
    <w:rsid w:val="00D675A9"/>
    <w:rsid w:val="00D723DA"/>
    <w:rsid w:val="00D738D6"/>
    <w:rsid w:val="00D755EB"/>
    <w:rsid w:val="00D76048"/>
    <w:rsid w:val="00D775CB"/>
    <w:rsid w:val="00D86CEA"/>
    <w:rsid w:val="00D87E00"/>
    <w:rsid w:val="00D9134D"/>
    <w:rsid w:val="00D94D1C"/>
    <w:rsid w:val="00DA7A03"/>
    <w:rsid w:val="00DB09A7"/>
    <w:rsid w:val="00DB1818"/>
    <w:rsid w:val="00DB7973"/>
    <w:rsid w:val="00DC083D"/>
    <w:rsid w:val="00DC268A"/>
    <w:rsid w:val="00DC309B"/>
    <w:rsid w:val="00DC4DA2"/>
    <w:rsid w:val="00DC7B15"/>
    <w:rsid w:val="00DD029F"/>
    <w:rsid w:val="00DD13F6"/>
    <w:rsid w:val="00DD4C17"/>
    <w:rsid w:val="00DD74A5"/>
    <w:rsid w:val="00DE5367"/>
    <w:rsid w:val="00DF2B1F"/>
    <w:rsid w:val="00DF5201"/>
    <w:rsid w:val="00DF62CD"/>
    <w:rsid w:val="00DF7C0B"/>
    <w:rsid w:val="00E01F45"/>
    <w:rsid w:val="00E039EC"/>
    <w:rsid w:val="00E07987"/>
    <w:rsid w:val="00E1046B"/>
    <w:rsid w:val="00E14C8A"/>
    <w:rsid w:val="00E16509"/>
    <w:rsid w:val="00E209EA"/>
    <w:rsid w:val="00E22510"/>
    <w:rsid w:val="00E263A1"/>
    <w:rsid w:val="00E334F7"/>
    <w:rsid w:val="00E35671"/>
    <w:rsid w:val="00E423D9"/>
    <w:rsid w:val="00E430BF"/>
    <w:rsid w:val="00E44582"/>
    <w:rsid w:val="00E46C8B"/>
    <w:rsid w:val="00E5079B"/>
    <w:rsid w:val="00E62A93"/>
    <w:rsid w:val="00E67E59"/>
    <w:rsid w:val="00E70207"/>
    <w:rsid w:val="00E77645"/>
    <w:rsid w:val="00E83BD8"/>
    <w:rsid w:val="00E847D5"/>
    <w:rsid w:val="00E86C3C"/>
    <w:rsid w:val="00E91286"/>
    <w:rsid w:val="00E92197"/>
    <w:rsid w:val="00E9475A"/>
    <w:rsid w:val="00E94EE4"/>
    <w:rsid w:val="00E95D15"/>
    <w:rsid w:val="00E96951"/>
    <w:rsid w:val="00EA15B0"/>
    <w:rsid w:val="00EA27D4"/>
    <w:rsid w:val="00EA5EA7"/>
    <w:rsid w:val="00EA704E"/>
    <w:rsid w:val="00EB269B"/>
    <w:rsid w:val="00EB387E"/>
    <w:rsid w:val="00EB432A"/>
    <w:rsid w:val="00EB7487"/>
    <w:rsid w:val="00EC2ED2"/>
    <w:rsid w:val="00EC3751"/>
    <w:rsid w:val="00EC4A25"/>
    <w:rsid w:val="00ED145A"/>
    <w:rsid w:val="00ED3186"/>
    <w:rsid w:val="00ED57B1"/>
    <w:rsid w:val="00EE41D1"/>
    <w:rsid w:val="00EE59FE"/>
    <w:rsid w:val="00EE6B78"/>
    <w:rsid w:val="00EE7722"/>
    <w:rsid w:val="00EF4827"/>
    <w:rsid w:val="00EF72BF"/>
    <w:rsid w:val="00F025A2"/>
    <w:rsid w:val="00F04712"/>
    <w:rsid w:val="00F13360"/>
    <w:rsid w:val="00F22EC7"/>
    <w:rsid w:val="00F325C8"/>
    <w:rsid w:val="00F359F6"/>
    <w:rsid w:val="00F43F63"/>
    <w:rsid w:val="00F440DD"/>
    <w:rsid w:val="00F44E0E"/>
    <w:rsid w:val="00F45879"/>
    <w:rsid w:val="00F61E32"/>
    <w:rsid w:val="00F653B8"/>
    <w:rsid w:val="00F65DC9"/>
    <w:rsid w:val="00F66507"/>
    <w:rsid w:val="00F66F2C"/>
    <w:rsid w:val="00F72A8B"/>
    <w:rsid w:val="00F80BAF"/>
    <w:rsid w:val="00F80EB5"/>
    <w:rsid w:val="00F876E7"/>
    <w:rsid w:val="00F9008D"/>
    <w:rsid w:val="00F9030F"/>
    <w:rsid w:val="00F9183C"/>
    <w:rsid w:val="00F92A52"/>
    <w:rsid w:val="00F92F2D"/>
    <w:rsid w:val="00F938D2"/>
    <w:rsid w:val="00F97846"/>
    <w:rsid w:val="00FA1266"/>
    <w:rsid w:val="00FA1B11"/>
    <w:rsid w:val="00FA358A"/>
    <w:rsid w:val="00FB0E7F"/>
    <w:rsid w:val="00FB20D8"/>
    <w:rsid w:val="00FB24C2"/>
    <w:rsid w:val="00FB3951"/>
    <w:rsid w:val="00FB6EFB"/>
    <w:rsid w:val="00FC1192"/>
    <w:rsid w:val="00FC2827"/>
    <w:rsid w:val="00FC3AF7"/>
    <w:rsid w:val="00FC4667"/>
    <w:rsid w:val="00FC4A87"/>
    <w:rsid w:val="00FC5680"/>
    <w:rsid w:val="00FD57E2"/>
    <w:rsid w:val="00FD6139"/>
    <w:rsid w:val="00FD6FAB"/>
    <w:rsid w:val="00FD7F0A"/>
    <w:rsid w:val="00FE3175"/>
    <w:rsid w:val="00FF75CC"/>
    <w:rsid w:val="00FF7CB4"/>
    <w:rsid w:val="00FF7F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0F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A30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30FA"/>
    <w:pPr>
      <w:pBdr>
        <w:top w:val="none" w:sz="0" w:space="0" w:color="auto"/>
      </w:pBdr>
      <w:spacing w:before="180"/>
      <w:outlineLvl w:val="1"/>
    </w:pPr>
    <w:rPr>
      <w:sz w:val="32"/>
    </w:rPr>
  </w:style>
  <w:style w:type="paragraph" w:styleId="Heading3">
    <w:name w:val="heading 3"/>
    <w:basedOn w:val="Heading2"/>
    <w:next w:val="Normal"/>
    <w:link w:val="Heading3Char"/>
    <w:qFormat/>
    <w:rsid w:val="009A30FA"/>
    <w:pPr>
      <w:spacing w:before="120"/>
      <w:outlineLvl w:val="2"/>
    </w:pPr>
    <w:rPr>
      <w:sz w:val="28"/>
    </w:rPr>
  </w:style>
  <w:style w:type="paragraph" w:styleId="Heading4">
    <w:name w:val="heading 4"/>
    <w:basedOn w:val="Heading3"/>
    <w:next w:val="Normal"/>
    <w:link w:val="Heading4Char"/>
    <w:qFormat/>
    <w:rsid w:val="009A30FA"/>
    <w:pPr>
      <w:ind w:left="1418" w:hanging="1418"/>
      <w:outlineLvl w:val="3"/>
    </w:pPr>
    <w:rPr>
      <w:sz w:val="24"/>
    </w:rPr>
  </w:style>
  <w:style w:type="paragraph" w:styleId="Heading5">
    <w:name w:val="heading 5"/>
    <w:basedOn w:val="Heading4"/>
    <w:next w:val="Normal"/>
    <w:link w:val="Heading5Char"/>
    <w:qFormat/>
    <w:rsid w:val="009A30FA"/>
    <w:pPr>
      <w:ind w:left="1701" w:hanging="1701"/>
      <w:outlineLvl w:val="4"/>
    </w:pPr>
    <w:rPr>
      <w:sz w:val="22"/>
    </w:rPr>
  </w:style>
  <w:style w:type="paragraph" w:styleId="Heading6">
    <w:name w:val="heading 6"/>
    <w:basedOn w:val="Normal"/>
    <w:next w:val="Normal"/>
    <w:link w:val="Heading6Char"/>
    <w:qFormat/>
    <w:rsid w:val="009A30FA"/>
    <w:pPr>
      <w:keepNext/>
      <w:keepLines/>
      <w:spacing w:before="120"/>
      <w:outlineLvl w:val="5"/>
    </w:pPr>
    <w:rPr>
      <w:rFonts w:ascii="Arial" w:hAnsi="Arial"/>
    </w:rPr>
  </w:style>
  <w:style w:type="paragraph" w:styleId="Heading7">
    <w:name w:val="heading 7"/>
    <w:basedOn w:val="Normal"/>
    <w:next w:val="Normal"/>
    <w:link w:val="Heading7Char"/>
    <w:qFormat/>
    <w:rsid w:val="009A30FA"/>
    <w:pPr>
      <w:keepNext/>
      <w:keepLines/>
      <w:spacing w:before="120"/>
      <w:outlineLvl w:val="6"/>
    </w:pPr>
    <w:rPr>
      <w:rFonts w:ascii="Arial" w:hAnsi="Arial"/>
    </w:rPr>
  </w:style>
  <w:style w:type="paragraph" w:styleId="Heading8">
    <w:name w:val="heading 8"/>
    <w:basedOn w:val="Heading1"/>
    <w:next w:val="Normal"/>
    <w:link w:val="Heading8Char"/>
    <w:qFormat/>
    <w:rsid w:val="009A30FA"/>
    <w:pPr>
      <w:ind w:left="0" w:firstLine="0"/>
      <w:outlineLvl w:val="7"/>
    </w:pPr>
  </w:style>
  <w:style w:type="paragraph" w:styleId="Heading9">
    <w:name w:val="heading 9"/>
    <w:basedOn w:val="Heading8"/>
    <w:next w:val="Normal"/>
    <w:qFormat/>
    <w:rsid w:val="009A30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0FA"/>
    <w:pPr>
      <w:spacing w:after="120"/>
    </w:pPr>
  </w:style>
  <w:style w:type="paragraph" w:styleId="List">
    <w:name w:val="List"/>
    <w:basedOn w:val="Normal"/>
    <w:rsid w:val="009A30FA"/>
    <w:pPr>
      <w:ind w:left="283" w:hanging="283"/>
      <w:contextualSpacing/>
    </w:pPr>
  </w:style>
  <w:style w:type="paragraph" w:styleId="List2">
    <w:name w:val="List 2"/>
    <w:basedOn w:val="Normal"/>
    <w:rsid w:val="009A30FA"/>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9A30FA"/>
    <w:pPr>
      <w:spacing w:after="0"/>
      <w:ind w:left="200" w:hanging="200"/>
    </w:pPr>
  </w:style>
  <w:style w:type="character" w:customStyle="1" w:styleId="ZGSM">
    <w:name w:val="ZGSM"/>
    <w:rsid w:val="009A30FA"/>
  </w:style>
  <w:style w:type="paragraph" w:styleId="List3">
    <w:name w:val="List 3"/>
    <w:basedOn w:val="Normal"/>
    <w:rsid w:val="009A30FA"/>
    <w:pPr>
      <w:ind w:left="849" w:hanging="283"/>
      <w:contextualSpacing/>
    </w:pPr>
  </w:style>
  <w:style w:type="paragraph" w:styleId="List4">
    <w:name w:val="List 4"/>
    <w:basedOn w:val="Normal"/>
    <w:rsid w:val="009A30FA"/>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A30FA"/>
    <w:pPr>
      <w:ind w:left="1702" w:hanging="284"/>
      <w:contextualSpacing w:val="0"/>
    </w:pPr>
  </w:style>
  <w:style w:type="paragraph" w:customStyle="1" w:styleId="TT">
    <w:name w:val="TT"/>
    <w:basedOn w:val="Heading1"/>
    <w:next w:val="Normal"/>
    <w:rsid w:val="009A30FA"/>
    <w:pPr>
      <w:outlineLvl w:val="9"/>
    </w:pPr>
  </w:style>
  <w:style w:type="paragraph" w:styleId="List5">
    <w:name w:val="List 5"/>
    <w:basedOn w:val="Normal"/>
    <w:rsid w:val="009A30FA"/>
    <w:pPr>
      <w:ind w:left="1415" w:hanging="283"/>
      <w:contextualSpacing/>
    </w:pPr>
  </w:style>
  <w:style w:type="paragraph" w:customStyle="1" w:styleId="NO">
    <w:name w:val="NO"/>
    <w:basedOn w:val="Normal"/>
    <w:link w:val="NOZchn"/>
    <w:qFormat/>
    <w:rsid w:val="009A30FA"/>
    <w:pPr>
      <w:keepLines/>
      <w:ind w:left="1135" w:hanging="851"/>
    </w:pPr>
  </w:style>
  <w:style w:type="paragraph" w:customStyle="1" w:styleId="PL">
    <w:name w:val="PL"/>
    <w:link w:val="PLChar"/>
    <w:qFormat/>
    <w:rsid w:val="009A30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A30FA"/>
    <w:pPr>
      <w:jc w:val="right"/>
    </w:pPr>
  </w:style>
  <w:style w:type="paragraph" w:customStyle="1" w:styleId="TAL">
    <w:name w:val="TAL"/>
    <w:basedOn w:val="Normal"/>
    <w:link w:val="TALChar"/>
    <w:qFormat/>
    <w:rsid w:val="009A30FA"/>
    <w:pPr>
      <w:keepNext/>
      <w:keepLines/>
      <w:spacing w:after="0"/>
    </w:pPr>
    <w:rPr>
      <w:rFonts w:ascii="Arial" w:hAnsi="Arial"/>
      <w:sz w:val="18"/>
    </w:rPr>
  </w:style>
  <w:style w:type="paragraph" w:customStyle="1" w:styleId="TAH">
    <w:name w:val="TAH"/>
    <w:basedOn w:val="TAC"/>
    <w:link w:val="TAHChar"/>
    <w:qFormat/>
    <w:rsid w:val="009A30FA"/>
    <w:rPr>
      <w:b/>
    </w:rPr>
  </w:style>
  <w:style w:type="paragraph" w:customStyle="1" w:styleId="TAC">
    <w:name w:val="TAC"/>
    <w:basedOn w:val="TAL"/>
    <w:link w:val="TACChar"/>
    <w:qFormat/>
    <w:rsid w:val="009A30FA"/>
    <w:pPr>
      <w:jc w:val="center"/>
    </w:pPr>
  </w:style>
  <w:style w:type="paragraph" w:customStyle="1" w:styleId="EQ">
    <w:name w:val="EQ"/>
    <w:basedOn w:val="Normal"/>
    <w:next w:val="Normal"/>
    <w:rsid w:val="009A30FA"/>
    <w:pPr>
      <w:keepLines/>
      <w:tabs>
        <w:tab w:val="center" w:pos="4536"/>
        <w:tab w:val="right" w:pos="9072"/>
      </w:tabs>
    </w:pPr>
  </w:style>
  <w:style w:type="paragraph" w:customStyle="1" w:styleId="EX">
    <w:name w:val="EX"/>
    <w:basedOn w:val="Normal"/>
    <w:link w:val="EXCar"/>
    <w:rsid w:val="009A30FA"/>
    <w:pPr>
      <w:keepLines/>
      <w:ind w:left="1702" w:hanging="1418"/>
    </w:pPr>
  </w:style>
  <w:style w:type="paragraph" w:customStyle="1" w:styleId="FP">
    <w:name w:val="FP"/>
    <w:basedOn w:val="Normal"/>
    <w:rsid w:val="009A30FA"/>
    <w:pPr>
      <w:spacing w:after="0"/>
    </w:pPr>
  </w:style>
  <w:style w:type="paragraph" w:customStyle="1" w:styleId="EditorsNote">
    <w:name w:val="Editor's Note"/>
    <w:basedOn w:val="NO"/>
    <w:rsid w:val="009A30FA"/>
    <w:rPr>
      <w:color w:val="FF0000"/>
    </w:rPr>
  </w:style>
  <w:style w:type="paragraph" w:customStyle="1" w:styleId="EW">
    <w:name w:val="EW"/>
    <w:basedOn w:val="EX"/>
    <w:rsid w:val="009A30FA"/>
    <w:pPr>
      <w:spacing w:after="0"/>
    </w:pPr>
  </w:style>
  <w:style w:type="paragraph" w:customStyle="1" w:styleId="B1">
    <w:name w:val="B1"/>
    <w:basedOn w:val="List"/>
    <w:link w:val="B1Char"/>
    <w:qFormat/>
    <w:rsid w:val="009A30FA"/>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9A30FA"/>
    <w:pPr>
      <w:ind w:left="1985" w:hanging="1985"/>
      <w:outlineLvl w:val="9"/>
    </w:pPr>
    <w:rPr>
      <w:sz w:val="20"/>
    </w:rPr>
  </w:style>
  <w:style w:type="paragraph" w:customStyle="1" w:styleId="TH">
    <w:name w:val="TH"/>
    <w:basedOn w:val="Normal"/>
    <w:link w:val="THChar"/>
    <w:qFormat/>
    <w:rsid w:val="009A30FA"/>
    <w:pPr>
      <w:keepNext/>
      <w:keepLines/>
      <w:spacing w:before="60"/>
      <w:jc w:val="center"/>
    </w:pPr>
    <w:rPr>
      <w:rFonts w:ascii="Arial" w:hAnsi="Arial"/>
      <w:b/>
    </w:rPr>
  </w:style>
  <w:style w:type="paragraph" w:customStyle="1" w:styleId="ZA">
    <w:name w:val="ZA"/>
    <w:rsid w:val="009A30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30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30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30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9A30FA"/>
    <w:pPr>
      <w:ind w:left="851" w:hanging="851"/>
    </w:pPr>
  </w:style>
  <w:style w:type="paragraph" w:customStyle="1" w:styleId="LD">
    <w:name w:val="LD"/>
    <w:rsid w:val="009A30F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link w:val="TFChar"/>
    <w:rsid w:val="009A30FA"/>
    <w:pPr>
      <w:keepNext w:val="0"/>
      <w:spacing w:before="0" w:after="240"/>
    </w:pPr>
  </w:style>
  <w:style w:type="paragraph" w:customStyle="1" w:styleId="NF">
    <w:name w:val="NF"/>
    <w:basedOn w:val="NO"/>
    <w:rsid w:val="009A30FA"/>
    <w:pPr>
      <w:keepNext/>
      <w:spacing w:after="0"/>
    </w:pPr>
    <w:rPr>
      <w:rFonts w:ascii="Arial" w:hAnsi="Arial"/>
      <w:sz w:val="18"/>
    </w:rPr>
  </w:style>
  <w:style w:type="paragraph" w:customStyle="1" w:styleId="B2">
    <w:name w:val="B2"/>
    <w:basedOn w:val="List2"/>
    <w:link w:val="B2Char"/>
    <w:qFormat/>
    <w:rsid w:val="009A30FA"/>
    <w:pPr>
      <w:ind w:left="851" w:hanging="284"/>
      <w:contextualSpacing w:val="0"/>
    </w:pPr>
  </w:style>
  <w:style w:type="paragraph" w:customStyle="1" w:styleId="B3">
    <w:name w:val="B3"/>
    <w:basedOn w:val="List3"/>
    <w:link w:val="B3Car"/>
    <w:qFormat/>
    <w:rsid w:val="009A30FA"/>
    <w:pPr>
      <w:ind w:left="1135" w:hanging="284"/>
      <w:contextualSpacing w:val="0"/>
    </w:pPr>
  </w:style>
  <w:style w:type="paragraph" w:customStyle="1" w:styleId="B4">
    <w:name w:val="B4"/>
    <w:basedOn w:val="List4"/>
    <w:rsid w:val="009A30FA"/>
    <w:pPr>
      <w:ind w:left="1418" w:hanging="284"/>
      <w:contextualSpacing w:val="0"/>
    </w:pPr>
  </w:style>
  <w:style w:type="character" w:customStyle="1" w:styleId="BodyTextChar">
    <w:name w:val="Body Text Char"/>
    <w:basedOn w:val="DefaultParagraphFont"/>
    <w:link w:val="BodyText"/>
    <w:rsid w:val="009A30FA"/>
    <w:rPr>
      <w:rFonts w:eastAsia="Times New Roman"/>
    </w:rPr>
  </w:style>
  <w:style w:type="paragraph" w:customStyle="1" w:styleId="NW">
    <w:name w:val="NW"/>
    <w:basedOn w:val="NO"/>
    <w:rsid w:val="009A30FA"/>
    <w:pPr>
      <w:spacing w:after="0"/>
    </w:pPr>
  </w:style>
  <w:style w:type="paragraph" w:customStyle="1" w:styleId="ZV">
    <w:name w:val="ZV"/>
    <w:basedOn w:val="ZU"/>
    <w:rsid w:val="009A30FA"/>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EXCar">
    <w:name w:val="EX Car"/>
    <w:link w:val="EX"/>
    <w:rsid w:val="00602AC0"/>
    <w:rPr>
      <w:rFonts w:eastAsia="Times New Roman"/>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character" w:customStyle="1" w:styleId="TFChar">
    <w:name w:val="TF Char"/>
    <w:link w:val="TF"/>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TACChar">
    <w:name w:val="TAC Char"/>
    <w:link w:val="TAC"/>
    <w:qFormat/>
    <w:rsid w:val="00602AC0"/>
    <w:rPr>
      <w:rFonts w:ascii="Arial" w:eastAsia="Times New Roman" w:hAnsi="Arial"/>
      <w:sz w:val="18"/>
    </w:rPr>
  </w:style>
  <w:style w:type="paragraph" w:styleId="Revision">
    <w:name w:val="Revision"/>
    <w:hidden/>
    <w:uiPriority w:val="99"/>
    <w:semiHidden/>
    <w:rsid w:val="00602AC0"/>
    <w:rPr>
      <w:lang w:eastAsia="en-US"/>
    </w:rPr>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PLChar">
    <w:name w:val="PL Char"/>
    <w:link w:val="PL"/>
    <w:qFormat/>
    <w:locked/>
    <w:rsid w:val="00602AC0"/>
    <w:rPr>
      <w:rFonts w:ascii="Courier New" w:eastAsia="Times New Roman" w:hAnsi="Courier New"/>
      <w:sz w:val="16"/>
    </w:rPr>
  </w:style>
  <w:style w:type="character" w:styleId="Emphasis">
    <w:name w:val="Emphasis"/>
    <w:qFormat/>
    <w:rsid w:val="0019286E"/>
    <w:rPr>
      <w:rFonts w:ascii="Arial" w:eastAsia="SimSun" w:hAnsi="Arial" w:cs="Arial" w:hint="default"/>
      <w:i/>
      <w:iCs/>
      <w:color w:val="0000FF"/>
      <w:kern w:val="2"/>
      <w:lang w:val="en-US" w:eastAsia="zh-CN" w:bidi="ar-SA"/>
    </w:rPr>
  </w:style>
  <w:style w:type="paragraph" w:customStyle="1" w:styleId="StyleHeading6Left0cmFirstline0cm">
    <w:name w:val="Style Heading 6 + Left:  0 cm First line:  0 cm"/>
    <w:basedOn w:val="Heading6"/>
    <w:next w:val="Normal"/>
    <w:rsid w:val="00040138"/>
  </w:style>
  <w:style w:type="paragraph" w:customStyle="1" w:styleId="StyleHeading6Left0cmFirstline0cm1">
    <w:name w:val="Style Heading 6 + Left:  0 cm First line:  0 cm1"/>
    <w:basedOn w:val="Heading6"/>
    <w:next w:val="Normal"/>
    <w:qFormat/>
    <w:rsid w:val="00040138"/>
  </w:style>
  <w:style w:type="paragraph" w:styleId="TOC8">
    <w:name w:val="toc 8"/>
    <w:basedOn w:val="Normal"/>
    <w:next w:val="Normal"/>
    <w:uiPriority w:val="39"/>
    <w:unhideWhenUsed/>
    <w:rsid w:val="00897C8C"/>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97C8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rsid w:val="00EF4827"/>
    <w:pPr>
      <w:tabs>
        <w:tab w:val="center" w:pos="4513"/>
        <w:tab w:val="right" w:pos="9026"/>
      </w:tabs>
      <w:spacing w:after="0"/>
    </w:pPr>
  </w:style>
  <w:style w:type="character" w:customStyle="1" w:styleId="HeaderChar">
    <w:name w:val="Header Char"/>
    <w:basedOn w:val="DefaultParagraphFont"/>
    <w:link w:val="Header"/>
    <w:rsid w:val="00EF4827"/>
    <w:rPr>
      <w:rFonts w:eastAsia="Times New Roman"/>
    </w:rPr>
  </w:style>
  <w:style w:type="paragraph" w:styleId="Footer">
    <w:name w:val="footer"/>
    <w:basedOn w:val="Normal"/>
    <w:link w:val="FooterChar"/>
    <w:rsid w:val="00EF4827"/>
    <w:pPr>
      <w:tabs>
        <w:tab w:val="center" w:pos="4513"/>
        <w:tab w:val="right" w:pos="9026"/>
      </w:tabs>
      <w:spacing w:after="0"/>
    </w:pPr>
  </w:style>
  <w:style w:type="character" w:customStyle="1" w:styleId="FooterChar">
    <w:name w:val="Footer Char"/>
    <w:basedOn w:val="DefaultParagraphFont"/>
    <w:link w:val="Footer"/>
    <w:rsid w:val="00EF4827"/>
    <w:rPr>
      <w:rFonts w:eastAsia="Times New Roman"/>
    </w:rPr>
  </w:style>
  <w:style w:type="paragraph" w:styleId="BalloonText">
    <w:name w:val="Balloon Text"/>
    <w:basedOn w:val="Normal"/>
    <w:link w:val="BalloonTextChar"/>
    <w:semiHidden/>
    <w:unhideWhenUsed/>
    <w:rsid w:val="00053C7A"/>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53C7A"/>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53C7A"/>
  </w:style>
  <w:style w:type="paragraph" w:styleId="BlockText">
    <w:name w:val="Block Text"/>
    <w:basedOn w:val="Normal"/>
    <w:rsid w:val="00053C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53C7A"/>
    <w:pPr>
      <w:spacing w:after="120" w:line="480" w:lineRule="auto"/>
    </w:pPr>
  </w:style>
  <w:style w:type="character" w:customStyle="1" w:styleId="BodyText2Char">
    <w:name w:val="Body Text 2 Char"/>
    <w:basedOn w:val="DefaultParagraphFont"/>
    <w:link w:val="BodyText2"/>
    <w:rsid w:val="00053C7A"/>
    <w:rPr>
      <w:rFonts w:eastAsia="Times New Roman"/>
    </w:rPr>
  </w:style>
  <w:style w:type="paragraph" w:styleId="BodyText3">
    <w:name w:val="Body Text 3"/>
    <w:basedOn w:val="Normal"/>
    <w:link w:val="BodyText3Char"/>
    <w:rsid w:val="00053C7A"/>
    <w:pPr>
      <w:spacing w:after="120"/>
    </w:pPr>
    <w:rPr>
      <w:sz w:val="16"/>
      <w:szCs w:val="16"/>
    </w:rPr>
  </w:style>
  <w:style w:type="character" w:customStyle="1" w:styleId="BodyText3Char">
    <w:name w:val="Body Text 3 Char"/>
    <w:basedOn w:val="DefaultParagraphFont"/>
    <w:link w:val="BodyText3"/>
    <w:rsid w:val="00053C7A"/>
    <w:rPr>
      <w:rFonts w:eastAsia="Times New Roman"/>
      <w:sz w:val="16"/>
      <w:szCs w:val="16"/>
    </w:rPr>
  </w:style>
  <w:style w:type="paragraph" w:styleId="BodyTextFirstIndent">
    <w:name w:val="Body Text First Indent"/>
    <w:basedOn w:val="BodyText"/>
    <w:link w:val="BodyTextFirstIndentChar"/>
    <w:rsid w:val="00053C7A"/>
    <w:pPr>
      <w:spacing w:after="180"/>
      <w:ind w:firstLine="360"/>
    </w:pPr>
  </w:style>
  <w:style w:type="character" w:customStyle="1" w:styleId="BodyTextFirstIndentChar">
    <w:name w:val="Body Text First Indent Char"/>
    <w:basedOn w:val="BodyTextChar"/>
    <w:link w:val="BodyTextFirstIndent"/>
    <w:rsid w:val="00053C7A"/>
    <w:rPr>
      <w:rFonts w:eastAsia="Times New Roman"/>
    </w:rPr>
  </w:style>
  <w:style w:type="paragraph" w:styleId="BodyTextIndent">
    <w:name w:val="Body Text Indent"/>
    <w:basedOn w:val="Normal"/>
    <w:link w:val="BodyTextIndentChar"/>
    <w:rsid w:val="00053C7A"/>
    <w:pPr>
      <w:spacing w:after="120"/>
      <w:ind w:left="283"/>
    </w:pPr>
  </w:style>
  <w:style w:type="character" w:customStyle="1" w:styleId="BodyTextIndentChar">
    <w:name w:val="Body Text Indent Char"/>
    <w:basedOn w:val="DefaultParagraphFont"/>
    <w:link w:val="BodyTextIndent"/>
    <w:rsid w:val="00053C7A"/>
    <w:rPr>
      <w:rFonts w:eastAsia="Times New Roman"/>
    </w:rPr>
  </w:style>
  <w:style w:type="paragraph" w:styleId="BodyTextFirstIndent2">
    <w:name w:val="Body Text First Indent 2"/>
    <w:basedOn w:val="BodyTextIndent"/>
    <w:link w:val="BodyTextFirstIndent2Char"/>
    <w:rsid w:val="00053C7A"/>
    <w:pPr>
      <w:spacing w:after="180"/>
      <w:ind w:left="360" w:firstLine="360"/>
    </w:pPr>
  </w:style>
  <w:style w:type="character" w:customStyle="1" w:styleId="BodyTextFirstIndent2Char">
    <w:name w:val="Body Text First Indent 2 Char"/>
    <w:basedOn w:val="BodyTextIndentChar"/>
    <w:link w:val="BodyTextFirstIndent2"/>
    <w:rsid w:val="00053C7A"/>
    <w:rPr>
      <w:rFonts w:eastAsia="Times New Roman"/>
    </w:rPr>
  </w:style>
  <w:style w:type="paragraph" w:styleId="BodyTextIndent2">
    <w:name w:val="Body Text Indent 2"/>
    <w:basedOn w:val="Normal"/>
    <w:link w:val="BodyTextIndent2Char"/>
    <w:rsid w:val="00053C7A"/>
    <w:pPr>
      <w:spacing w:after="120" w:line="480" w:lineRule="auto"/>
      <w:ind w:left="283"/>
    </w:pPr>
  </w:style>
  <w:style w:type="character" w:customStyle="1" w:styleId="BodyTextIndent2Char">
    <w:name w:val="Body Text Indent 2 Char"/>
    <w:basedOn w:val="DefaultParagraphFont"/>
    <w:link w:val="BodyTextIndent2"/>
    <w:rsid w:val="00053C7A"/>
    <w:rPr>
      <w:rFonts w:eastAsia="Times New Roman"/>
    </w:rPr>
  </w:style>
  <w:style w:type="paragraph" w:styleId="BodyTextIndent3">
    <w:name w:val="Body Text Indent 3"/>
    <w:basedOn w:val="Normal"/>
    <w:link w:val="BodyTextIndent3Char"/>
    <w:rsid w:val="00053C7A"/>
    <w:pPr>
      <w:spacing w:after="120"/>
      <w:ind w:left="283"/>
    </w:pPr>
    <w:rPr>
      <w:sz w:val="16"/>
      <w:szCs w:val="16"/>
    </w:rPr>
  </w:style>
  <w:style w:type="character" w:customStyle="1" w:styleId="BodyTextIndent3Char">
    <w:name w:val="Body Text Indent 3 Char"/>
    <w:basedOn w:val="DefaultParagraphFont"/>
    <w:link w:val="BodyTextIndent3"/>
    <w:rsid w:val="00053C7A"/>
    <w:rPr>
      <w:rFonts w:eastAsia="Times New Roman"/>
      <w:sz w:val="16"/>
      <w:szCs w:val="16"/>
    </w:rPr>
  </w:style>
  <w:style w:type="paragraph" w:styleId="Caption">
    <w:name w:val="caption"/>
    <w:basedOn w:val="Normal"/>
    <w:next w:val="Normal"/>
    <w:semiHidden/>
    <w:unhideWhenUsed/>
    <w:qFormat/>
    <w:rsid w:val="00053C7A"/>
    <w:pPr>
      <w:spacing w:after="200"/>
    </w:pPr>
    <w:rPr>
      <w:i/>
      <w:iCs/>
      <w:color w:val="44546A" w:themeColor="text2"/>
      <w:sz w:val="18"/>
      <w:szCs w:val="18"/>
    </w:rPr>
  </w:style>
  <w:style w:type="paragraph" w:styleId="Closing">
    <w:name w:val="Closing"/>
    <w:basedOn w:val="Normal"/>
    <w:link w:val="ClosingChar"/>
    <w:rsid w:val="00053C7A"/>
    <w:pPr>
      <w:spacing w:after="0"/>
      <w:ind w:left="4252"/>
    </w:pPr>
  </w:style>
  <w:style w:type="character" w:customStyle="1" w:styleId="ClosingChar">
    <w:name w:val="Closing Char"/>
    <w:basedOn w:val="DefaultParagraphFont"/>
    <w:link w:val="Closing"/>
    <w:rsid w:val="00053C7A"/>
    <w:rPr>
      <w:rFonts w:eastAsia="Times New Roman"/>
    </w:rPr>
  </w:style>
  <w:style w:type="paragraph" w:styleId="CommentText">
    <w:name w:val="annotation text"/>
    <w:basedOn w:val="Normal"/>
    <w:link w:val="CommentTextChar"/>
    <w:rsid w:val="00053C7A"/>
  </w:style>
  <w:style w:type="character" w:customStyle="1" w:styleId="CommentTextChar">
    <w:name w:val="Comment Text Char"/>
    <w:basedOn w:val="DefaultParagraphFont"/>
    <w:link w:val="CommentText"/>
    <w:rsid w:val="00053C7A"/>
    <w:rPr>
      <w:rFonts w:eastAsia="Times New Roman"/>
    </w:rPr>
  </w:style>
  <w:style w:type="paragraph" w:styleId="CommentSubject">
    <w:name w:val="annotation subject"/>
    <w:basedOn w:val="CommentText"/>
    <w:next w:val="CommentText"/>
    <w:link w:val="CommentSubjectChar"/>
    <w:rsid w:val="00053C7A"/>
    <w:rPr>
      <w:b/>
      <w:bCs/>
    </w:rPr>
  </w:style>
  <w:style w:type="character" w:customStyle="1" w:styleId="CommentSubjectChar">
    <w:name w:val="Comment Subject Char"/>
    <w:basedOn w:val="CommentTextChar"/>
    <w:link w:val="CommentSubject"/>
    <w:rsid w:val="00053C7A"/>
    <w:rPr>
      <w:rFonts w:eastAsia="Times New Roman"/>
      <w:b/>
      <w:bCs/>
    </w:rPr>
  </w:style>
  <w:style w:type="paragraph" w:styleId="Date">
    <w:name w:val="Date"/>
    <w:basedOn w:val="Normal"/>
    <w:next w:val="Normal"/>
    <w:link w:val="DateChar"/>
    <w:rsid w:val="00053C7A"/>
  </w:style>
  <w:style w:type="character" w:customStyle="1" w:styleId="DateChar">
    <w:name w:val="Date Char"/>
    <w:basedOn w:val="DefaultParagraphFont"/>
    <w:link w:val="Date"/>
    <w:rsid w:val="00053C7A"/>
    <w:rPr>
      <w:rFonts w:eastAsia="Times New Roman"/>
    </w:rPr>
  </w:style>
  <w:style w:type="paragraph" w:styleId="DocumentMap">
    <w:name w:val="Document Map"/>
    <w:basedOn w:val="Normal"/>
    <w:link w:val="DocumentMapChar"/>
    <w:rsid w:val="00053C7A"/>
    <w:pPr>
      <w:spacing w:after="0"/>
    </w:pPr>
    <w:rPr>
      <w:rFonts w:ascii="Segoe UI" w:hAnsi="Segoe UI" w:cs="Segoe UI"/>
      <w:sz w:val="16"/>
      <w:szCs w:val="16"/>
    </w:rPr>
  </w:style>
  <w:style w:type="character" w:customStyle="1" w:styleId="DocumentMapChar">
    <w:name w:val="Document Map Char"/>
    <w:basedOn w:val="DefaultParagraphFont"/>
    <w:link w:val="DocumentMap"/>
    <w:rsid w:val="00053C7A"/>
    <w:rPr>
      <w:rFonts w:ascii="Segoe UI" w:eastAsia="Times New Roman" w:hAnsi="Segoe UI" w:cs="Segoe UI"/>
      <w:sz w:val="16"/>
      <w:szCs w:val="16"/>
    </w:rPr>
  </w:style>
  <w:style w:type="paragraph" w:styleId="E-mailSignature">
    <w:name w:val="E-mail Signature"/>
    <w:basedOn w:val="Normal"/>
    <w:link w:val="E-mailSignatureChar"/>
    <w:rsid w:val="00053C7A"/>
    <w:pPr>
      <w:spacing w:after="0"/>
    </w:pPr>
  </w:style>
  <w:style w:type="character" w:customStyle="1" w:styleId="E-mailSignatureChar">
    <w:name w:val="E-mail Signature Char"/>
    <w:basedOn w:val="DefaultParagraphFont"/>
    <w:link w:val="E-mailSignature"/>
    <w:rsid w:val="00053C7A"/>
    <w:rPr>
      <w:rFonts w:eastAsia="Times New Roman"/>
    </w:rPr>
  </w:style>
  <w:style w:type="paragraph" w:styleId="EndnoteText">
    <w:name w:val="endnote text"/>
    <w:basedOn w:val="Normal"/>
    <w:link w:val="EndnoteTextChar"/>
    <w:rsid w:val="00053C7A"/>
    <w:pPr>
      <w:spacing w:after="0"/>
    </w:pPr>
  </w:style>
  <w:style w:type="character" w:customStyle="1" w:styleId="EndnoteTextChar">
    <w:name w:val="Endnote Text Char"/>
    <w:basedOn w:val="DefaultParagraphFont"/>
    <w:link w:val="EndnoteText"/>
    <w:rsid w:val="00053C7A"/>
    <w:rPr>
      <w:rFonts w:eastAsia="Times New Roman"/>
    </w:rPr>
  </w:style>
  <w:style w:type="paragraph" w:styleId="EnvelopeAddress">
    <w:name w:val="envelope address"/>
    <w:basedOn w:val="Normal"/>
    <w:rsid w:val="00053C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3C7A"/>
    <w:pPr>
      <w:spacing w:after="0"/>
    </w:pPr>
    <w:rPr>
      <w:rFonts w:asciiTheme="majorHAnsi" w:eastAsiaTheme="majorEastAsia" w:hAnsiTheme="majorHAnsi" w:cstheme="majorBidi"/>
    </w:rPr>
  </w:style>
  <w:style w:type="paragraph" w:styleId="FootnoteText">
    <w:name w:val="footnote text"/>
    <w:basedOn w:val="Normal"/>
    <w:link w:val="FootnoteTextChar"/>
    <w:rsid w:val="00053C7A"/>
    <w:pPr>
      <w:spacing w:after="0"/>
    </w:pPr>
  </w:style>
  <w:style w:type="character" w:customStyle="1" w:styleId="FootnoteTextChar">
    <w:name w:val="Footnote Text Char"/>
    <w:basedOn w:val="DefaultParagraphFont"/>
    <w:link w:val="FootnoteText"/>
    <w:rsid w:val="00053C7A"/>
    <w:rPr>
      <w:rFonts w:eastAsia="Times New Roman"/>
    </w:rPr>
  </w:style>
  <w:style w:type="paragraph" w:styleId="HTMLAddress">
    <w:name w:val="HTML Address"/>
    <w:basedOn w:val="Normal"/>
    <w:link w:val="HTMLAddressChar"/>
    <w:rsid w:val="00053C7A"/>
    <w:pPr>
      <w:spacing w:after="0"/>
    </w:pPr>
    <w:rPr>
      <w:i/>
      <w:iCs/>
    </w:rPr>
  </w:style>
  <w:style w:type="character" w:customStyle="1" w:styleId="HTMLAddressChar">
    <w:name w:val="HTML Address Char"/>
    <w:basedOn w:val="DefaultParagraphFont"/>
    <w:link w:val="HTMLAddress"/>
    <w:rsid w:val="00053C7A"/>
    <w:rPr>
      <w:rFonts w:eastAsia="Times New Roman"/>
      <w:i/>
      <w:iCs/>
    </w:rPr>
  </w:style>
  <w:style w:type="paragraph" w:styleId="HTMLPreformatted">
    <w:name w:val="HTML Preformatted"/>
    <w:basedOn w:val="Normal"/>
    <w:link w:val="HTMLPreformattedChar"/>
    <w:rsid w:val="00053C7A"/>
    <w:pPr>
      <w:spacing w:after="0"/>
    </w:pPr>
    <w:rPr>
      <w:rFonts w:ascii="Consolas" w:hAnsi="Consolas"/>
    </w:rPr>
  </w:style>
  <w:style w:type="character" w:customStyle="1" w:styleId="HTMLPreformattedChar">
    <w:name w:val="HTML Preformatted Char"/>
    <w:basedOn w:val="DefaultParagraphFont"/>
    <w:link w:val="HTMLPreformatted"/>
    <w:rsid w:val="00053C7A"/>
    <w:rPr>
      <w:rFonts w:ascii="Consolas" w:eastAsia="Times New Roman" w:hAnsi="Consolas"/>
    </w:rPr>
  </w:style>
  <w:style w:type="paragraph" w:styleId="Index2">
    <w:name w:val="index 2"/>
    <w:basedOn w:val="Normal"/>
    <w:next w:val="Normal"/>
    <w:rsid w:val="00053C7A"/>
    <w:pPr>
      <w:spacing w:after="0"/>
      <w:ind w:left="400" w:hanging="200"/>
    </w:pPr>
  </w:style>
  <w:style w:type="paragraph" w:styleId="Index3">
    <w:name w:val="index 3"/>
    <w:basedOn w:val="Normal"/>
    <w:next w:val="Normal"/>
    <w:rsid w:val="00053C7A"/>
    <w:pPr>
      <w:spacing w:after="0"/>
      <w:ind w:left="600" w:hanging="200"/>
    </w:pPr>
  </w:style>
  <w:style w:type="paragraph" w:styleId="Index4">
    <w:name w:val="index 4"/>
    <w:basedOn w:val="Normal"/>
    <w:next w:val="Normal"/>
    <w:rsid w:val="00053C7A"/>
    <w:pPr>
      <w:spacing w:after="0"/>
      <w:ind w:left="800" w:hanging="200"/>
    </w:pPr>
  </w:style>
  <w:style w:type="paragraph" w:styleId="Index5">
    <w:name w:val="index 5"/>
    <w:basedOn w:val="Normal"/>
    <w:next w:val="Normal"/>
    <w:rsid w:val="00053C7A"/>
    <w:pPr>
      <w:spacing w:after="0"/>
      <w:ind w:left="1000" w:hanging="200"/>
    </w:pPr>
  </w:style>
  <w:style w:type="paragraph" w:styleId="Index6">
    <w:name w:val="index 6"/>
    <w:basedOn w:val="Normal"/>
    <w:next w:val="Normal"/>
    <w:rsid w:val="00053C7A"/>
    <w:pPr>
      <w:spacing w:after="0"/>
      <w:ind w:left="1200" w:hanging="200"/>
    </w:pPr>
  </w:style>
  <w:style w:type="paragraph" w:styleId="Index7">
    <w:name w:val="index 7"/>
    <w:basedOn w:val="Normal"/>
    <w:next w:val="Normal"/>
    <w:rsid w:val="00053C7A"/>
    <w:pPr>
      <w:spacing w:after="0"/>
      <w:ind w:left="1400" w:hanging="200"/>
    </w:pPr>
  </w:style>
  <w:style w:type="paragraph" w:styleId="Index8">
    <w:name w:val="index 8"/>
    <w:basedOn w:val="Normal"/>
    <w:next w:val="Normal"/>
    <w:rsid w:val="00053C7A"/>
    <w:pPr>
      <w:spacing w:after="0"/>
      <w:ind w:left="1600" w:hanging="200"/>
    </w:pPr>
  </w:style>
  <w:style w:type="paragraph" w:styleId="Index9">
    <w:name w:val="index 9"/>
    <w:basedOn w:val="Normal"/>
    <w:next w:val="Normal"/>
    <w:rsid w:val="00053C7A"/>
    <w:pPr>
      <w:spacing w:after="0"/>
      <w:ind w:left="1800" w:hanging="200"/>
    </w:pPr>
  </w:style>
  <w:style w:type="paragraph" w:styleId="IndexHeading">
    <w:name w:val="index heading"/>
    <w:basedOn w:val="Normal"/>
    <w:next w:val="Index1"/>
    <w:rsid w:val="00053C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53C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53C7A"/>
    <w:rPr>
      <w:rFonts w:eastAsia="Times New Roman"/>
      <w:i/>
      <w:iCs/>
      <w:color w:val="4472C4" w:themeColor="accent1"/>
    </w:rPr>
  </w:style>
  <w:style w:type="paragraph" w:styleId="ListBullet">
    <w:name w:val="List Bullet"/>
    <w:basedOn w:val="Normal"/>
    <w:rsid w:val="00053C7A"/>
    <w:pPr>
      <w:numPr>
        <w:numId w:val="10"/>
      </w:numPr>
      <w:contextualSpacing/>
    </w:pPr>
  </w:style>
  <w:style w:type="paragraph" w:styleId="ListBullet2">
    <w:name w:val="List Bullet 2"/>
    <w:basedOn w:val="Normal"/>
    <w:rsid w:val="00053C7A"/>
    <w:pPr>
      <w:numPr>
        <w:numId w:val="2"/>
      </w:numPr>
      <w:contextualSpacing/>
    </w:pPr>
  </w:style>
  <w:style w:type="paragraph" w:styleId="ListBullet3">
    <w:name w:val="List Bullet 3"/>
    <w:basedOn w:val="Normal"/>
    <w:rsid w:val="00053C7A"/>
    <w:pPr>
      <w:numPr>
        <w:numId w:val="3"/>
      </w:numPr>
      <w:contextualSpacing/>
    </w:pPr>
  </w:style>
  <w:style w:type="paragraph" w:styleId="ListBullet4">
    <w:name w:val="List Bullet 4"/>
    <w:basedOn w:val="Normal"/>
    <w:rsid w:val="00053C7A"/>
    <w:pPr>
      <w:numPr>
        <w:numId w:val="4"/>
      </w:numPr>
      <w:contextualSpacing/>
    </w:pPr>
  </w:style>
  <w:style w:type="paragraph" w:styleId="ListBullet5">
    <w:name w:val="List Bullet 5"/>
    <w:basedOn w:val="Normal"/>
    <w:rsid w:val="00053C7A"/>
    <w:pPr>
      <w:numPr>
        <w:numId w:val="5"/>
      </w:numPr>
      <w:contextualSpacing/>
    </w:pPr>
  </w:style>
  <w:style w:type="paragraph" w:styleId="ListContinue">
    <w:name w:val="List Continue"/>
    <w:basedOn w:val="Normal"/>
    <w:rsid w:val="00053C7A"/>
    <w:pPr>
      <w:spacing w:after="120"/>
      <w:ind w:left="283"/>
      <w:contextualSpacing/>
    </w:pPr>
  </w:style>
  <w:style w:type="paragraph" w:styleId="ListContinue2">
    <w:name w:val="List Continue 2"/>
    <w:basedOn w:val="Normal"/>
    <w:rsid w:val="00053C7A"/>
    <w:pPr>
      <w:spacing w:after="120"/>
      <w:ind w:left="566"/>
      <w:contextualSpacing/>
    </w:pPr>
  </w:style>
  <w:style w:type="paragraph" w:styleId="ListContinue3">
    <w:name w:val="List Continue 3"/>
    <w:basedOn w:val="Normal"/>
    <w:rsid w:val="00053C7A"/>
    <w:pPr>
      <w:spacing w:after="120"/>
      <w:ind w:left="849"/>
      <w:contextualSpacing/>
    </w:pPr>
  </w:style>
  <w:style w:type="paragraph" w:styleId="ListContinue4">
    <w:name w:val="List Continue 4"/>
    <w:basedOn w:val="Normal"/>
    <w:rsid w:val="00053C7A"/>
    <w:pPr>
      <w:spacing w:after="120"/>
      <w:ind w:left="1132"/>
      <w:contextualSpacing/>
    </w:pPr>
  </w:style>
  <w:style w:type="paragraph" w:styleId="ListContinue5">
    <w:name w:val="List Continue 5"/>
    <w:basedOn w:val="Normal"/>
    <w:rsid w:val="00053C7A"/>
    <w:pPr>
      <w:spacing w:after="120"/>
      <w:ind w:left="1415"/>
      <w:contextualSpacing/>
    </w:pPr>
  </w:style>
  <w:style w:type="paragraph" w:styleId="ListNumber">
    <w:name w:val="List Number"/>
    <w:basedOn w:val="Normal"/>
    <w:rsid w:val="00053C7A"/>
    <w:pPr>
      <w:numPr>
        <w:numId w:val="1"/>
      </w:numPr>
      <w:contextualSpacing/>
    </w:pPr>
  </w:style>
  <w:style w:type="paragraph" w:styleId="ListNumber2">
    <w:name w:val="List Number 2"/>
    <w:basedOn w:val="Normal"/>
    <w:rsid w:val="00053C7A"/>
    <w:pPr>
      <w:numPr>
        <w:numId w:val="6"/>
      </w:numPr>
      <w:contextualSpacing/>
    </w:pPr>
  </w:style>
  <w:style w:type="paragraph" w:styleId="ListNumber3">
    <w:name w:val="List Number 3"/>
    <w:basedOn w:val="Normal"/>
    <w:rsid w:val="00053C7A"/>
    <w:pPr>
      <w:numPr>
        <w:numId w:val="7"/>
      </w:numPr>
      <w:contextualSpacing/>
    </w:pPr>
  </w:style>
  <w:style w:type="paragraph" w:styleId="ListNumber4">
    <w:name w:val="List Number 4"/>
    <w:basedOn w:val="Normal"/>
    <w:rsid w:val="00053C7A"/>
    <w:pPr>
      <w:numPr>
        <w:numId w:val="8"/>
      </w:numPr>
      <w:contextualSpacing/>
    </w:pPr>
  </w:style>
  <w:style w:type="paragraph" w:styleId="ListNumber5">
    <w:name w:val="List Number 5"/>
    <w:basedOn w:val="Normal"/>
    <w:rsid w:val="00053C7A"/>
    <w:pPr>
      <w:numPr>
        <w:numId w:val="9"/>
      </w:numPr>
      <w:contextualSpacing/>
    </w:pPr>
  </w:style>
  <w:style w:type="paragraph" w:styleId="ListParagraph">
    <w:name w:val="List Paragraph"/>
    <w:basedOn w:val="Normal"/>
    <w:uiPriority w:val="34"/>
    <w:qFormat/>
    <w:rsid w:val="00053C7A"/>
    <w:pPr>
      <w:ind w:left="720"/>
      <w:contextualSpacing/>
    </w:pPr>
  </w:style>
  <w:style w:type="paragraph" w:styleId="MacroText">
    <w:name w:val="macro"/>
    <w:link w:val="MacroTextChar"/>
    <w:rsid w:val="00053C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53C7A"/>
    <w:rPr>
      <w:rFonts w:ascii="Consolas" w:eastAsia="Times New Roman" w:hAnsi="Consolas"/>
    </w:rPr>
  </w:style>
  <w:style w:type="paragraph" w:styleId="MessageHeader">
    <w:name w:val="Message Header"/>
    <w:basedOn w:val="Normal"/>
    <w:link w:val="MessageHeaderChar"/>
    <w:rsid w:val="00053C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53C7A"/>
    <w:rPr>
      <w:rFonts w:asciiTheme="majorHAnsi" w:eastAsiaTheme="majorEastAsia" w:hAnsiTheme="majorHAnsi" w:cstheme="majorBidi"/>
      <w:sz w:val="24"/>
      <w:szCs w:val="24"/>
      <w:shd w:val="pct20" w:color="auto" w:fill="auto"/>
    </w:rPr>
  </w:style>
  <w:style w:type="paragraph" w:styleId="NoSpacing">
    <w:name w:val="No Spacing"/>
    <w:uiPriority w:val="1"/>
    <w:qFormat/>
    <w:rsid w:val="00053C7A"/>
    <w:pPr>
      <w:overflowPunct w:val="0"/>
      <w:autoSpaceDE w:val="0"/>
      <w:autoSpaceDN w:val="0"/>
      <w:adjustRightInd w:val="0"/>
      <w:textAlignment w:val="baseline"/>
    </w:pPr>
    <w:rPr>
      <w:rFonts w:eastAsia="Times New Roman"/>
    </w:rPr>
  </w:style>
  <w:style w:type="paragraph" w:styleId="NormalWeb">
    <w:name w:val="Normal (Web)"/>
    <w:basedOn w:val="Normal"/>
    <w:rsid w:val="00053C7A"/>
    <w:rPr>
      <w:sz w:val="24"/>
      <w:szCs w:val="24"/>
    </w:rPr>
  </w:style>
  <w:style w:type="paragraph" w:styleId="NormalIndent">
    <w:name w:val="Normal Indent"/>
    <w:basedOn w:val="Normal"/>
    <w:rsid w:val="00053C7A"/>
    <w:pPr>
      <w:ind w:left="720"/>
    </w:pPr>
  </w:style>
  <w:style w:type="paragraph" w:styleId="NoteHeading">
    <w:name w:val="Note Heading"/>
    <w:basedOn w:val="Normal"/>
    <w:next w:val="Normal"/>
    <w:link w:val="NoteHeadingChar"/>
    <w:rsid w:val="00053C7A"/>
    <w:pPr>
      <w:spacing w:after="0"/>
    </w:pPr>
  </w:style>
  <w:style w:type="character" w:customStyle="1" w:styleId="NoteHeadingChar">
    <w:name w:val="Note Heading Char"/>
    <w:basedOn w:val="DefaultParagraphFont"/>
    <w:link w:val="NoteHeading"/>
    <w:rsid w:val="00053C7A"/>
    <w:rPr>
      <w:rFonts w:eastAsia="Times New Roman"/>
    </w:rPr>
  </w:style>
  <w:style w:type="paragraph" w:styleId="PlainText">
    <w:name w:val="Plain Text"/>
    <w:basedOn w:val="Normal"/>
    <w:link w:val="PlainTextChar"/>
    <w:rsid w:val="00053C7A"/>
    <w:pPr>
      <w:spacing w:after="0"/>
    </w:pPr>
    <w:rPr>
      <w:rFonts w:ascii="Consolas" w:hAnsi="Consolas"/>
      <w:sz w:val="21"/>
      <w:szCs w:val="21"/>
    </w:rPr>
  </w:style>
  <w:style w:type="character" w:customStyle="1" w:styleId="PlainTextChar">
    <w:name w:val="Plain Text Char"/>
    <w:basedOn w:val="DefaultParagraphFont"/>
    <w:link w:val="PlainText"/>
    <w:rsid w:val="00053C7A"/>
    <w:rPr>
      <w:rFonts w:ascii="Consolas" w:eastAsia="Times New Roman" w:hAnsi="Consolas"/>
      <w:sz w:val="21"/>
      <w:szCs w:val="21"/>
    </w:rPr>
  </w:style>
  <w:style w:type="paragraph" w:styleId="Quote">
    <w:name w:val="Quote"/>
    <w:basedOn w:val="Normal"/>
    <w:next w:val="Normal"/>
    <w:link w:val="QuoteChar"/>
    <w:uiPriority w:val="29"/>
    <w:qFormat/>
    <w:rsid w:val="00053C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53C7A"/>
    <w:rPr>
      <w:rFonts w:eastAsia="Times New Roman"/>
      <w:i/>
      <w:iCs/>
      <w:color w:val="404040" w:themeColor="text1" w:themeTint="BF"/>
    </w:rPr>
  </w:style>
  <w:style w:type="paragraph" w:styleId="Salutation">
    <w:name w:val="Salutation"/>
    <w:basedOn w:val="Normal"/>
    <w:next w:val="Normal"/>
    <w:link w:val="SalutationChar"/>
    <w:rsid w:val="00053C7A"/>
  </w:style>
  <w:style w:type="character" w:customStyle="1" w:styleId="SalutationChar">
    <w:name w:val="Salutation Char"/>
    <w:basedOn w:val="DefaultParagraphFont"/>
    <w:link w:val="Salutation"/>
    <w:rsid w:val="00053C7A"/>
    <w:rPr>
      <w:rFonts w:eastAsia="Times New Roman"/>
    </w:rPr>
  </w:style>
  <w:style w:type="paragraph" w:styleId="Signature">
    <w:name w:val="Signature"/>
    <w:basedOn w:val="Normal"/>
    <w:link w:val="SignatureChar"/>
    <w:rsid w:val="00053C7A"/>
    <w:pPr>
      <w:spacing w:after="0"/>
      <w:ind w:left="4252"/>
    </w:pPr>
  </w:style>
  <w:style w:type="character" w:customStyle="1" w:styleId="SignatureChar">
    <w:name w:val="Signature Char"/>
    <w:basedOn w:val="DefaultParagraphFont"/>
    <w:link w:val="Signature"/>
    <w:rsid w:val="00053C7A"/>
    <w:rPr>
      <w:rFonts w:eastAsia="Times New Roman"/>
    </w:rPr>
  </w:style>
  <w:style w:type="paragraph" w:styleId="Subtitle">
    <w:name w:val="Subtitle"/>
    <w:basedOn w:val="Normal"/>
    <w:next w:val="Normal"/>
    <w:link w:val="SubtitleChar"/>
    <w:qFormat/>
    <w:rsid w:val="00053C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53C7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53C7A"/>
    <w:pPr>
      <w:spacing w:after="0"/>
      <w:ind w:left="200" w:hanging="200"/>
    </w:pPr>
  </w:style>
  <w:style w:type="paragraph" w:styleId="TableofFigures">
    <w:name w:val="table of figures"/>
    <w:basedOn w:val="Normal"/>
    <w:next w:val="Normal"/>
    <w:rsid w:val="00053C7A"/>
    <w:pPr>
      <w:spacing w:after="0"/>
    </w:pPr>
  </w:style>
  <w:style w:type="paragraph" w:styleId="Title">
    <w:name w:val="Title"/>
    <w:basedOn w:val="Normal"/>
    <w:next w:val="Normal"/>
    <w:link w:val="TitleChar"/>
    <w:qFormat/>
    <w:rsid w:val="00053C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53C7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53C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3C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link w:val="B3"/>
    <w:rsid w:val="00DD029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7372494">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1941177153">
      <w:bodyDiv w:val="1"/>
      <w:marLeft w:val="0"/>
      <w:marRight w:val="0"/>
      <w:marTop w:val="0"/>
      <w:marBottom w:val="0"/>
      <w:divBdr>
        <w:top w:val="none" w:sz="0" w:space="0" w:color="auto"/>
        <w:left w:val="none" w:sz="0" w:space="0" w:color="auto"/>
        <w:bottom w:val="none" w:sz="0" w:space="0" w:color="auto"/>
        <w:right w:val="none" w:sz="0" w:space="0" w:color="auto"/>
      </w:divBdr>
    </w:div>
    <w:div w:id="2090157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21068"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112" Type="http://schemas.openxmlformats.org/officeDocument/2006/relationships/hyperlink" Target="https://portal.3gpp.org/ngppapp/CreateTdoc.aspx?mode=view&amp;contributionUid=CP-22008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20084"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hyperlink" Target="https://portal.3gpp.org/ngppapp/CreateTdoc.aspx?mode=view&amp;contributionUid=CP-210048" TargetMode="External"/><Relationship Id="rId5" Type="http://schemas.openxmlformats.org/officeDocument/2006/relationships/settings" Target="settings.xml"/><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22" Type="http://schemas.openxmlformats.org/officeDocument/2006/relationships/image" Target="media/image8.emf"/><Relationship Id="rId27" Type="http://schemas.openxmlformats.org/officeDocument/2006/relationships/package" Target="embeddings/Microsoft_Visio_Drawing3.vsdx"/><Relationship Id="rId43" Type="http://schemas.openxmlformats.org/officeDocument/2006/relationships/oleObject" Target="embeddings/Microsoft_Visio_2003-2010_Drawing10.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9.vsdx"/><Relationship Id="rId113" Type="http://schemas.openxmlformats.org/officeDocument/2006/relationships/hyperlink" Target="https://portal.3gpp.org/ngppapp/CreateTdoc.aspx?mode=view&amp;contributionUid=CP-220067" TargetMode="External"/><Relationship Id="rId118" Type="http://schemas.openxmlformats.org/officeDocument/2006/relationships/hyperlink" Target="https://portal.3gpp.org/ngppapp/CreateTdoc.aspx?mode=view&amp;contributionUid=CP-221070"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16.emf"/><Relationship Id="rId59" Type="http://schemas.openxmlformats.org/officeDocument/2006/relationships/oleObject" Target="embeddings/Microsoft_Visio_2003-2010_Drawing16.vsd"/><Relationship Id="rId103" Type="http://schemas.openxmlformats.org/officeDocument/2006/relationships/hyperlink" Target="https://portal.3gpp.org/ngppapp/CreateTdoc.aspx?mode=view&amp;contributionUid=CP-210046" TargetMode="External"/><Relationship Id="rId108" Type="http://schemas.openxmlformats.org/officeDocument/2006/relationships/hyperlink" Target="https://portal.3gpp.org/ngppapp/CreateTdoc.aspx?mode=view&amp;contributionUid=CP-220084"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2.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hyperlink" Target="https://portal.3gpp.org/ngppapp/CreateTdoc.aspx?mode=view&amp;contributionUid=CP-221061" TargetMode="External"/><Relationship Id="rId119" Type="http://schemas.openxmlformats.org/officeDocument/2006/relationships/header" Target="header1.xm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18.vsd"/><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hyperlink" Target="https://portal.3gpp.org/ngppapp/CreateTdoc.aspx?mode=view&amp;contributionUid=CP-220081"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1.vsd"/><Relationship Id="rId66" Type="http://schemas.openxmlformats.org/officeDocument/2006/relationships/image" Target="media/image30.emf"/><Relationship Id="rId87" Type="http://schemas.openxmlformats.org/officeDocument/2006/relationships/hyperlink" Target="https://portal.3gpp.org/ngppapp/CreateTdoc.aspx?mode=view&amp;contributionUid=CP-210049" TargetMode="External"/><Relationship Id="rId110" Type="http://schemas.openxmlformats.org/officeDocument/2006/relationships/hyperlink" Target="https://portal.3gpp.org/ngppapp/CreateTdoc.aspx?mode=view&amp;contributionUid=CP-220076" TargetMode="External"/><Relationship Id="rId115" Type="http://schemas.openxmlformats.org/officeDocument/2006/relationships/hyperlink" Target="https://portal.3gpp.org/ngppapp/CreateTdoc.aspx?mode=view&amp;contributionUid=CP-221061" TargetMode="External"/><Relationship Id="rId61" Type="http://schemas.openxmlformats.org/officeDocument/2006/relationships/package" Target="embeddings/Microsoft_Visio_Drawing7.vsdx"/><Relationship Id="rId82" Type="http://schemas.openxmlformats.org/officeDocument/2006/relationships/image" Target="media/image38.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6.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121"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oleObject" Target="embeddings/Microsoft_Visio_2003-2010_Drawing3.vsd"/><Relationship Id="rId46" Type="http://schemas.openxmlformats.org/officeDocument/2006/relationships/image" Target="media/image20.emf"/><Relationship Id="rId67" Type="http://schemas.openxmlformats.org/officeDocument/2006/relationships/package" Target="embeddings/Microsoft_Visio_Drawing8.vsdx"/><Relationship Id="rId116" Type="http://schemas.openxmlformats.org/officeDocument/2006/relationships/hyperlink" Target="https://portal.3gpp.org/ngppapp/CreateTdoc.aspx?mode=view&amp;contributionUid=CP-221068" TargetMode="External"/><Relationship Id="rId20" Type="http://schemas.openxmlformats.org/officeDocument/2006/relationships/image" Target="media/image7.emf"/><Relationship Id="rId41" Type="http://schemas.openxmlformats.org/officeDocument/2006/relationships/oleObject" Target="embeddings/Microsoft_Visio_2003-2010_Drawing9.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111" Type="http://schemas.openxmlformats.org/officeDocument/2006/relationships/hyperlink" Target="https://portal.3gpp.org/ngppapp/CreateTdoc.aspx?mode=view&amp;contributionUid=CP-220079"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5.vsd"/><Relationship Id="rId106" Type="http://schemas.openxmlformats.org/officeDocument/2006/relationships/hyperlink" Target="https://portal.3gpp.org/ngppapp/CreateTdoc.aspx?mode=view&amp;contributionUid=CP-220081" TargetMode="External"/><Relationship Id="rId10" Type="http://schemas.openxmlformats.org/officeDocument/2006/relationships/image" Target="media/image2.png"/><Relationship Id="rId31" Type="http://schemas.openxmlformats.org/officeDocument/2006/relationships/oleObject" Target="embeddings/Microsoft_Visio_2003-2010_Drawing4.vsd"/><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1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TotalTime>
  <Pages>330</Pages>
  <Words>111358</Words>
  <Characters>634743</Characters>
  <Application>Microsoft Office Word</Application>
  <DocSecurity>0</DocSecurity>
  <Lines>5289</Lines>
  <Paragraphs>1489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744612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16)</dc:subject>
  <dc:creator>Kimmo Kymalainen MCC</dc:creator>
  <cp:keywords/>
  <dc:description/>
  <cp:lastModifiedBy>Rapporteur</cp:lastModifiedBy>
  <cp:revision>3</cp:revision>
  <cp:lastPrinted>2019-02-25T14:05:00Z</cp:lastPrinted>
  <dcterms:created xsi:type="dcterms:W3CDTF">2024-11-26T12:51:00Z</dcterms:created>
  <dcterms:modified xsi:type="dcterms:W3CDTF">2024-11-26T12:52:00Z</dcterms:modified>
</cp:coreProperties>
</file>