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3E487B8" w:rsidR="004F0988" w:rsidRDefault="008D72A7" w:rsidP="006251FC">
            <w:pPr>
              <w:pStyle w:val="ZA"/>
              <w:framePr w:w="0" w:hRule="auto" w:wrap="auto" w:vAnchor="margin" w:hAnchor="text" w:yAlign="inline"/>
            </w:pPr>
            <w:bookmarkStart w:id="0" w:name="page1"/>
            <w:bookmarkStart w:id="1" w:name="_GoBack"/>
            <w:bookmarkEnd w:id="1"/>
            <w:r>
              <w:rPr>
                <w:sz w:val="64"/>
              </w:rPr>
              <w:t xml:space="preserve">3GPP TS 29.515 </w:t>
            </w:r>
            <w:r>
              <w:t>V</w:t>
            </w:r>
            <w:r w:rsidR="00CD0B9A">
              <w:t>1</w:t>
            </w:r>
            <w:r w:rsidR="00F27FBF">
              <w:t>9</w:t>
            </w:r>
            <w:r>
              <w:t>.</w:t>
            </w:r>
            <w:r w:rsidR="006251FC">
              <w:t>1</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6251FC">
              <w:rPr>
                <w:sz w:val="32"/>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65pt" o:ole="">
                  <v:imagedata r:id="rId9" o:title=""/>
                </v:shape>
                <o:OLEObject Type="Embed" ProgID="Word.Picture.8" ShapeID="_x0000_i1025" DrawAspect="Content" ObjectID="_1794147238" r:id="rId10"/>
              </w:object>
            </w:r>
          </w:p>
        </w:tc>
        <w:tc>
          <w:tcPr>
            <w:tcW w:w="5540" w:type="dxa"/>
            <w:shd w:val="clear" w:color="auto" w:fill="auto"/>
          </w:tcPr>
          <w:p w14:paraId="46A41D9B" w14:textId="77777777" w:rsidR="00F0284F" w:rsidRDefault="001A136F" w:rsidP="00F0284F">
            <w:pPr>
              <w:jc w:val="right"/>
            </w:pPr>
            <w:bookmarkStart w:id="4" w:name="logos"/>
            <w:r>
              <w:pict w14:anchorId="0979F25D">
                <v:shape id="_x0000_i1026" type="#_x0000_t75" style="width:128.1pt;height:74.35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38515C">
              <w:rPr>
                <w:noProof/>
                <w:sz w:val="18"/>
              </w:rPr>
              <w:t>4</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0F8748DA" w14:textId="5B3F4A2B" w:rsidR="00A443CC" w:rsidRDefault="00A443CC">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_Toc183533877 \h </w:instrText>
      </w:r>
      <w:r>
        <w:rPr>
          <w:noProof/>
        </w:rPr>
      </w:r>
      <w:r>
        <w:rPr>
          <w:noProof/>
        </w:rPr>
        <w:fldChar w:fldCharType="separate"/>
      </w:r>
      <w:r>
        <w:rPr>
          <w:noProof/>
        </w:rPr>
        <w:t>6</w:t>
      </w:r>
      <w:r>
        <w:rPr>
          <w:noProof/>
        </w:rPr>
        <w:fldChar w:fldCharType="end"/>
      </w:r>
    </w:p>
    <w:p w14:paraId="540280E7" w14:textId="7643440B" w:rsidR="00A443CC" w:rsidRDefault="00A443CC">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_Toc183533878 \h </w:instrText>
      </w:r>
      <w:r>
        <w:rPr>
          <w:noProof/>
        </w:rPr>
      </w:r>
      <w:r>
        <w:rPr>
          <w:noProof/>
        </w:rPr>
        <w:fldChar w:fldCharType="separate"/>
      </w:r>
      <w:r>
        <w:rPr>
          <w:noProof/>
        </w:rPr>
        <w:t>7</w:t>
      </w:r>
      <w:r>
        <w:rPr>
          <w:noProof/>
        </w:rPr>
        <w:fldChar w:fldCharType="end"/>
      </w:r>
    </w:p>
    <w:p w14:paraId="7F17F01C" w14:textId="6CAABE4E" w:rsidR="00A443CC" w:rsidRDefault="00A443CC">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_Toc183533879 \h </w:instrText>
      </w:r>
      <w:r>
        <w:rPr>
          <w:noProof/>
        </w:rPr>
      </w:r>
      <w:r>
        <w:rPr>
          <w:noProof/>
        </w:rPr>
        <w:fldChar w:fldCharType="separate"/>
      </w:r>
      <w:r>
        <w:rPr>
          <w:noProof/>
        </w:rPr>
        <w:t>7</w:t>
      </w:r>
      <w:r>
        <w:rPr>
          <w:noProof/>
        </w:rPr>
        <w:fldChar w:fldCharType="end"/>
      </w:r>
    </w:p>
    <w:p w14:paraId="54636C57" w14:textId="2EAD56C9" w:rsidR="00A443CC" w:rsidRDefault="00A443CC">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_Toc183533880 \h </w:instrText>
      </w:r>
      <w:r>
        <w:rPr>
          <w:noProof/>
        </w:rPr>
      </w:r>
      <w:r>
        <w:rPr>
          <w:noProof/>
        </w:rPr>
        <w:fldChar w:fldCharType="separate"/>
      </w:r>
      <w:r>
        <w:rPr>
          <w:noProof/>
        </w:rPr>
        <w:t>8</w:t>
      </w:r>
      <w:r>
        <w:rPr>
          <w:noProof/>
        </w:rPr>
        <w:fldChar w:fldCharType="end"/>
      </w:r>
    </w:p>
    <w:p w14:paraId="05401D5A" w14:textId="6A388A84" w:rsidR="00A443CC" w:rsidRDefault="00A443CC">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_Toc183533881 \h </w:instrText>
      </w:r>
      <w:r>
        <w:rPr>
          <w:noProof/>
        </w:rPr>
      </w:r>
      <w:r>
        <w:rPr>
          <w:noProof/>
        </w:rPr>
        <w:fldChar w:fldCharType="separate"/>
      </w:r>
      <w:r>
        <w:rPr>
          <w:noProof/>
        </w:rPr>
        <w:t>8</w:t>
      </w:r>
      <w:r>
        <w:rPr>
          <w:noProof/>
        </w:rPr>
        <w:fldChar w:fldCharType="end"/>
      </w:r>
    </w:p>
    <w:p w14:paraId="07B2ADB6" w14:textId="06FEA3D7" w:rsidR="00A443CC" w:rsidRDefault="00A443CC">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_Toc183533882 \h </w:instrText>
      </w:r>
      <w:r>
        <w:rPr>
          <w:noProof/>
        </w:rPr>
      </w:r>
      <w:r>
        <w:rPr>
          <w:noProof/>
        </w:rPr>
        <w:fldChar w:fldCharType="separate"/>
      </w:r>
      <w:r>
        <w:rPr>
          <w:noProof/>
        </w:rPr>
        <w:t>8</w:t>
      </w:r>
      <w:r>
        <w:rPr>
          <w:noProof/>
        </w:rPr>
        <w:fldChar w:fldCharType="end"/>
      </w:r>
    </w:p>
    <w:p w14:paraId="6CBED271" w14:textId="1F461D88" w:rsidR="00A443CC" w:rsidRDefault="00A443CC">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_Toc183533883 \h </w:instrText>
      </w:r>
      <w:r>
        <w:rPr>
          <w:noProof/>
        </w:rPr>
      </w:r>
      <w:r>
        <w:rPr>
          <w:noProof/>
        </w:rPr>
        <w:fldChar w:fldCharType="separate"/>
      </w:r>
      <w:r>
        <w:rPr>
          <w:noProof/>
        </w:rPr>
        <w:t>8</w:t>
      </w:r>
      <w:r>
        <w:rPr>
          <w:noProof/>
        </w:rPr>
        <w:fldChar w:fldCharType="end"/>
      </w:r>
    </w:p>
    <w:p w14:paraId="6F9C2326" w14:textId="6D64BB8E" w:rsidR="00A443CC" w:rsidRDefault="00A443CC">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_Toc183533884 \h </w:instrText>
      </w:r>
      <w:r>
        <w:rPr>
          <w:noProof/>
        </w:rPr>
      </w:r>
      <w:r>
        <w:rPr>
          <w:noProof/>
        </w:rPr>
        <w:fldChar w:fldCharType="separate"/>
      </w:r>
      <w:r>
        <w:rPr>
          <w:noProof/>
        </w:rPr>
        <w:t>9</w:t>
      </w:r>
      <w:r>
        <w:rPr>
          <w:noProof/>
        </w:rPr>
        <w:fldChar w:fldCharType="end"/>
      </w:r>
    </w:p>
    <w:p w14:paraId="53FD4A6F" w14:textId="04B68577" w:rsidR="00A443CC" w:rsidRDefault="00A443CC">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_Toc183533885 \h </w:instrText>
      </w:r>
      <w:r>
        <w:rPr>
          <w:noProof/>
        </w:rPr>
      </w:r>
      <w:r>
        <w:rPr>
          <w:noProof/>
        </w:rPr>
        <w:fldChar w:fldCharType="separate"/>
      </w:r>
      <w:r>
        <w:rPr>
          <w:noProof/>
        </w:rPr>
        <w:t>9</w:t>
      </w:r>
      <w:r>
        <w:rPr>
          <w:noProof/>
        </w:rPr>
        <w:fldChar w:fldCharType="end"/>
      </w:r>
    </w:p>
    <w:p w14:paraId="371D783D" w14:textId="35E25293" w:rsidR="00A443CC" w:rsidRDefault="00A443CC">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_Toc183533886 \h </w:instrText>
      </w:r>
      <w:r>
        <w:rPr>
          <w:noProof/>
        </w:rPr>
      </w:r>
      <w:r>
        <w:rPr>
          <w:noProof/>
        </w:rPr>
        <w:fldChar w:fldCharType="separate"/>
      </w:r>
      <w:r>
        <w:rPr>
          <w:noProof/>
        </w:rPr>
        <w:t>9</w:t>
      </w:r>
      <w:r>
        <w:rPr>
          <w:noProof/>
        </w:rPr>
        <w:fldChar w:fldCharType="end"/>
      </w:r>
    </w:p>
    <w:p w14:paraId="009A95EE" w14:textId="72754576" w:rsidR="00A443CC" w:rsidRDefault="00A443CC">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_Toc183533887 \h </w:instrText>
      </w:r>
      <w:r>
        <w:rPr>
          <w:noProof/>
        </w:rPr>
      </w:r>
      <w:r>
        <w:rPr>
          <w:noProof/>
        </w:rPr>
        <w:fldChar w:fldCharType="separate"/>
      </w:r>
      <w:r>
        <w:rPr>
          <w:noProof/>
        </w:rPr>
        <w:t>10</w:t>
      </w:r>
      <w:r>
        <w:rPr>
          <w:noProof/>
        </w:rPr>
        <w:fldChar w:fldCharType="end"/>
      </w:r>
    </w:p>
    <w:p w14:paraId="45766FCD" w14:textId="0FB43A70" w:rsidR="00A443CC" w:rsidRDefault="00A443CC">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_Toc183533888 \h </w:instrText>
      </w:r>
      <w:r>
        <w:rPr>
          <w:noProof/>
        </w:rPr>
      </w:r>
      <w:r>
        <w:rPr>
          <w:noProof/>
        </w:rPr>
        <w:fldChar w:fldCharType="separate"/>
      </w:r>
      <w:r>
        <w:rPr>
          <w:noProof/>
        </w:rPr>
        <w:t>10</w:t>
      </w:r>
      <w:r>
        <w:rPr>
          <w:noProof/>
        </w:rPr>
        <w:fldChar w:fldCharType="end"/>
      </w:r>
    </w:p>
    <w:p w14:paraId="6BABE8FB" w14:textId="31BA406C" w:rsidR="00A443CC" w:rsidRDefault="00A443CC">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_Toc183533889 \h </w:instrText>
      </w:r>
      <w:r>
        <w:rPr>
          <w:noProof/>
        </w:rPr>
      </w:r>
      <w:r>
        <w:rPr>
          <w:noProof/>
        </w:rPr>
        <w:fldChar w:fldCharType="separate"/>
      </w:r>
      <w:r>
        <w:rPr>
          <w:noProof/>
        </w:rPr>
        <w:t>10</w:t>
      </w:r>
      <w:r>
        <w:rPr>
          <w:noProof/>
        </w:rPr>
        <w:fldChar w:fldCharType="end"/>
      </w:r>
    </w:p>
    <w:p w14:paraId="3D15E4DD" w14:textId="3720DFBD" w:rsidR="00A443CC" w:rsidRDefault="00A443CC">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_Toc183533890 \h </w:instrText>
      </w:r>
      <w:r>
        <w:rPr>
          <w:noProof/>
        </w:rPr>
      </w:r>
      <w:r>
        <w:rPr>
          <w:noProof/>
        </w:rPr>
        <w:fldChar w:fldCharType="separate"/>
      </w:r>
      <w:r>
        <w:rPr>
          <w:noProof/>
        </w:rPr>
        <w:t>10</w:t>
      </w:r>
      <w:r>
        <w:rPr>
          <w:noProof/>
        </w:rPr>
        <w:fldChar w:fldCharType="end"/>
      </w:r>
    </w:p>
    <w:p w14:paraId="0BF9B98C" w14:textId="2A9AD875" w:rsidR="00A443CC" w:rsidRDefault="00A443CC">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_Toc183533891 \h </w:instrText>
      </w:r>
      <w:r>
        <w:rPr>
          <w:noProof/>
        </w:rPr>
      </w:r>
      <w:r>
        <w:rPr>
          <w:noProof/>
        </w:rPr>
        <w:fldChar w:fldCharType="separate"/>
      </w:r>
      <w:r>
        <w:rPr>
          <w:noProof/>
        </w:rPr>
        <w:t>10</w:t>
      </w:r>
      <w:r>
        <w:rPr>
          <w:noProof/>
        </w:rPr>
        <w:fldChar w:fldCharType="end"/>
      </w:r>
    </w:p>
    <w:p w14:paraId="064FD960" w14:textId="52FD2A17" w:rsidR="00A443CC" w:rsidRDefault="00A443CC">
      <w:pPr>
        <w:pStyle w:val="TOC5"/>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_Toc183533892 \h </w:instrText>
      </w:r>
      <w:r>
        <w:rPr>
          <w:noProof/>
        </w:rPr>
      </w:r>
      <w:r>
        <w:rPr>
          <w:noProof/>
        </w:rPr>
        <w:fldChar w:fldCharType="separate"/>
      </w:r>
      <w:r>
        <w:rPr>
          <w:noProof/>
        </w:rPr>
        <w:t>10</w:t>
      </w:r>
      <w:r>
        <w:rPr>
          <w:noProof/>
        </w:rPr>
        <w:fldChar w:fldCharType="end"/>
      </w:r>
    </w:p>
    <w:p w14:paraId="4052DD1D" w14:textId="084D5AED" w:rsidR="00A443CC" w:rsidRDefault="00A443CC">
      <w:pPr>
        <w:pStyle w:val="TOC5"/>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_Toc183533893 \h </w:instrText>
      </w:r>
      <w:r>
        <w:rPr>
          <w:noProof/>
        </w:rPr>
      </w:r>
      <w:r>
        <w:rPr>
          <w:noProof/>
        </w:rPr>
        <w:fldChar w:fldCharType="separate"/>
      </w:r>
      <w:r>
        <w:rPr>
          <w:noProof/>
        </w:rPr>
        <w:t>11</w:t>
      </w:r>
      <w:r>
        <w:rPr>
          <w:noProof/>
        </w:rPr>
        <w:fldChar w:fldCharType="end"/>
      </w:r>
    </w:p>
    <w:p w14:paraId="45F985F0" w14:textId="5BBB0524" w:rsidR="00A443CC" w:rsidRDefault="00A443CC">
      <w:pPr>
        <w:pStyle w:val="TOC5"/>
        <w:rPr>
          <w:rFonts w:asciiTheme="minorHAnsi" w:hAnsiTheme="minorHAnsi" w:cstheme="minorBidi"/>
          <w:noProof/>
          <w:sz w:val="22"/>
          <w:szCs w:val="22"/>
          <w:lang w:val="en-US" w:eastAsia="zh-CN"/>
        </w:rPr>
      </w:pPr>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_Toc183533894 \h </w:instrText>
      </w:r>
      <w:r>
        <w:rPr>
          <w:noProof/>
        </w:rPr>
      </w:r>
      <w:r>
        <w:rPr>
          <w:noProof/>
        </w:rPr>
        <w:fldChar w:fldCharType="separate"/>
      </w:r>
      <w:r>
        <w:rPr>
          <w:noProof/>
        </w:rPr>
        <w:t>12</w:t>
      </w:r>
      <w:r>
        <w:rPr>
          <w:noProof/>
        </w:rPr>
        <w:fldChar w:fldCharType="end"/>
      </w:r>
    </w:p>
    <w:p w14:paraId="10943151" w14:textId="59EA86A6" w:rsidR="00A443CC" w:rsidRDefault="00A443CC">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_Toc183533895 \h </w:instrText>
      </w:r>
      <w:r>
        <w:rPr>
          <w:noProof/>
        </w:rPr>
      </w:r>
      <w:r>
        <w:rPr>
          <w:noProof/>
        </w:rPr>
        <w:fldChar w:fldCharType="separate"/>
      </w:r>
      <w:r>
        <w:rPr>
          <w:noProof/>
        </w:rPr>
        <w:t>13</w:t>
      </w:r>
      <w:r>
        <w:rPr>
          <w:noProof/>
        </w:rPr>
        <w:fldChar w:fldCharType="end"/>
      </w:r>
    </w:p>
    <w:p w14:paraId="20349DD6" w14:textId="39008005" w:rsidR="00A443CC" w:rsidRDefault="00A443CC">
      <w:pPr>
        <w:pStyle w:val="TOC5"/>
        <w:rPr>
          <w:rFonts w:asciiTheme="minorHAnsi" w:hAnsiTheme="minorHAnsi" w:cstheme="minorBidi"/>
          <w:noProof/>
          <w:sz w:val="22"/>
          <w:szCs w:val="22"/>
          <w:lang w:val="en-US" w:eastAsia="zh-CN"/>
        </w:rPr>
      </w:pPr>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_Toc183533896 \h </w:instrText>
      </w:r>
      <w:r>
        <w:rPr>
          <w:noProof/>
        </w:rPr>
      </w:r>
      <w:r>
        <w:rPr>
          <w:noProof/>
        </w:rPr>
        <w:fldChar w:fldCharType="separate"/>
      </w:r>
      <w:r>
        <w:rPr>
          <w:noProof/>
        </w:rPr>
        <w:t>13</w:t>
      </w:r>
      <w:r>
        <w:rPr>
          <w:noProof/>
        </w:rPr>
        <w:fldChar w:fldCharType="end"/>
      </w:r>
    </w:p>
    <w:p w14:paraId="1D97D111" w14:textId="3CEAEE32" w:rsidR="00A443CC" w:rsidRDefault="00A443CC">
      <w:pPr>
        <w:pStyle w:val="TOC4"/>
        <w:rPr>
          <w:rFonts w:asciiTheme="minorHAnsi" w:hAnsiTheme="minorHAnsi" w:cstheme="minorBidi"/>
          <w:noProof/>
          <w:sz w:val="22"/>
          <w:szCs w:val="22"/>
          <w:lang w:val="en-US" w:eastAsia="zh-CN"/>
        </w:rPr>
      </w:pPr>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_Toc183533897 \h </w:instrText>
      </w:r>
      <w:r>
        <w:rPr>
          <w:noProof/>
        </w:rPr>
      </w:r>
      <w:r>
        <w:rPr>
          <w:noProof/>
        </w:rPr>
        <w:fldChar w:fldCharType="separate"/>
      </w:r>
      <w:r>
        <w:rPr>
          <w:noProof/>
        </w:rPr>
        <w:t>13</w:t>
      </w:r>
      <w:r>
        <w:rPr>
          <w:noProof/>
        </w:rPr>
        <w:fldChar w:fldCharType="end"/>
      </w:r>
    </w:p>
    <w:p w14:paraId="643C4719" w14:textId="7D2381B6" w:rsidR="00A443CC" w:rsidRDefault="00A443CC">
      <w:pPr>
        <w:pStyle w:val="TOC5"/>
        <w:rPr>
          <w:rFonts w:asciiTheme="minorHAnsi" w:hAnsiTheme="minorHAnsi" w:cstheme="minorBidi"/>
          <w:noProof/>
          <w:sz w:val="22"/>
          <w:szCs w:val="22"/>
          <w:lang w:val="en-US" w:eastAsia="zh-CN"/>
        </w:rPr>
      </w:pPr>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_Toc183533898 \h </w:instrText>
      </w:r>
      <w:r>
        <w:rPr>
          <w:noProof/>
        </w:rPr>
      </w:r>
      <w:r>
        <w:rPr>
          <w:noProof/>
        </w:rPr>
        <w:fldChar w:fldCharType="separate"/>
      </w:r>
      <w:r>
        <w:rPr>
          <w:noProof/>
        </w:rPr>
        <w:t>13</w:t>
      </w:r>
      <w:r>
        <w:rPr>
          <w:noProof/>
        </w:rPr>
        <w:fldChar w:fldCharType="end"/>
      </w:r>
    </w:p>
    <w:p w14:paraId="778086AF" w14:textId="4D80A286" w:rsidR="00A443CC" w:rsidRDefault="00A443CC">
      <w:pPr>
        <w:pStyle w:val="TOC4"/>
        <w:rPr>
          <w:rFonts w:asciiTheme="minorHAnsi" w:hAnsiTheme="minorHAnsi" w:cstheme="minorBidi"/>
          <w:noProof/>
          <w:sz w:val="22"/>
          <w:szCs w:val="22"/>
          <w:lang w:val="en-US" w:eastAsia="zh-CN"/>
        </w:rPr>
      </w:pPr>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_Toc183533899 \h </w:instrText>
      </w:r>
      <w:r>
        <w:rPr>
          <w:noProof/>
        </w:rPr>
      </w:r>
      <w:r>
        <w:rPr>
          <w:noProof/>
        </w:rPr>
        <w:fldChar w:fldCharType="separate"/>
      </w:r>
      <w:r>
        <w:rPr>
          <w:noProof/>
        </w:rPr>
        <w:t>14</w:t>
      </w:r>
      <w:r>
        <w:rPr>
          <w:noProof/>
        </w:rPr>
        <w:fldChar w:fldCharType="end"/>
      </w:r>
    </w:p>
    <w:p w14:paraId="18BBEA67" w14:textId="74DA2297" w:rsidR="00A443CC" w:rsidRDefault="00A443CC">
      <w:pPr>
        <w:pStyle w:val="TOC5"/>
        <w:rPr>
          <w:rFonts w:asciiTheme="minorHAnsi" w:hAnsiTheme="minorHAnsi" w:cstheme="minorBidi"/>
          <w:noProof/>
          <w:sz w:val="22"/>
          <w:szCs w:val="22"/>
          <w:lang w:val="en-US" w:eastAsia="zh-CN"/>
        </w:rPr>
      </w:pPr>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_Toc183533900 \h </w:instrText>
      </w:r>
      <w:r>
        <w:rPr>
          <w:noProof/>
        </w:rPr>
      </w:r>
      <w:r>
        <w:rPr>
          <w:noProof/>
        </w:rPr>
        <w:fldChar w:fldCharType="separate"/>
      </w:r>
      <w:r>
        <w:rPr>
          <w:noProof/>
        </w:rPr>
        <w:t>14</w:t>
      </w:r>
      <w:r>
        <w:rPr>
          <w:noProof/>
        </w:rPr>
        <w:fldChar w:fldCharType="end"/>
      </w:r>
    </w:p>
    <w:p w14:paraId="7C1C2A96" w14:textId="5075CED1" w:rsidR="00A443CC" w:rsidRDefault="00A443CC">
      <w:pPr>
        <w:pStyle w:val="TOC5"/>
        <w:rPr>
          <w:rFonts w:asciiTheme="minorHAnsi" w:hAnsiTheme="minorHAnsi" w:cstheme="minorBidi"/>
          <w:noProof/>
          <w:sz w:val="22"/>
          <w:szCs w:val="22"/>
          <w:lang w:val="en-US" w:eastAsia="zh-CN"/>
        </w:rPr>
      </w:pPr>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_Toc183533901 \h </w:instrText>
      </w:r>
      <w:r>
        <w:rPr>
          <w:noProof/>
        </w:rPr>
      </w:r>
      <w:r>
        <w:rPr>
          <w:noProof/>
        </w:rPr>
        <w:fldChar w:fldCharType="separate"/>
      </w:r>
      <w:r>
        <w:rPr>
          <w:noProof/>
        </w:rPr>
        <w:t>14</w:t>
      </w:r>
      <w:r>
        <w:rPr>
          <w:noProof/>
        </w:rPr>
        <w:fldChar w:fldCharType="end"/>
      </w:r>
    </w:p>
    <w:p w14:paraId="5F9AAD08" w14:textId="26076862" w:rsidR="00A443CC" w:rsidRDefault="00A443CC">
      <w:pPr>
        <w:pStyle w:val="TOC5"/>
        <w:rPr>
          <w:rFonts w:asciiTheme="minorHAnsi" w:hAnsiTheme="minorHAnsi" w:cstheme="minorBidi"/>
          <w:noProof/>
          <w:sz w:val="22"/>
          <w:szCs w:val="22"/>
          <w:lang w:val="en-US" w:eastAsia="zh-CN"/>
        </w:rPr>
      </w:pPr>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_Toc183533902 \h </w:instrText>
      </w:r>
      <w:r>
        <w:rPr>
          <w:noProof/>
        </w:rPr>
      </w:r>
      <w:r>
        <w:rPr>
          <w:noProof/>
        </w:rPr>
        <w:fldChar w:fldCharType="separate"/>
      </w:r>
      <w:r>
        <w:rPr>
          <w:noProof/>
        </w:rPr>
        <w:t>15</w:t>
      </w:r>
      <w:r>
        <w:rPr>
          <w:noProof/>
        </w:rPr>
        <w:fldChar w:fldCharType="end"/>
      </w:r>
    </w:p>
    <w:p w14:paraId="4BED0584" w14:textId="09011596" w:rsidR="00A443CC" w:rsidRDefault="00A443CC">
      <w:pPr>
        <w:pStyle w:val="TOC4"/>
        <w:rPr>
          <w:rFonts w:asciiTheme="minorHAnsi" w:hAnsiTheme="minorHAnsi" w:cstheme="minorBidi"/>
          <w:noProof/>
          <w:sz w:val="22"/>
          <w:szCs w:val="22"/>
          <w:lang w:val="en-US" w:eastAsia="zh-CN"/>
        </w:rPr>
      </w:pPr>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_Toc183533903 \h </w:instrText>
      </w:r>
      <w:r>
        <w:rPr>
          <w:noProof/>
        </w:rPr>
      </w:r>
      <w:r>
        <w:rPr>
          <w:noProof/>
        </w:rPr>
        <w:fldChar w:fldCharType="separate"/>
      </w:r>
      <w:r>
        <w:rPr>
          <w:noProof/>
        </w:rPr>
        <w:t>16</w:t>
      </w:r>
      <w:r>
        <w:rPr>
          <w:noProof/>
        </w:rPr>
        <w:fldChar w:fldCharType="end"/>
      </w:r>
    </w:p>
    <w:p w14:paraId="5EF96B39" w14:textId="62B2646F" w:rsidR="00A443CC" w:rsidRDefault="00A443CC">
      <w:pPr>
        <w:pStyle w:val="TOC5"/>
        <w:rPr>
          <w:rFonts w:asciiTheme="minorHAnsi" w:hAnsiTheme="minorHAnsi" w:cstheme="minorBidi"/>
          <w:noProof/>
          <w:sz w:val="22"/>
          <w:szCs w:val="22"/>
          <w:lang w:val="en-US" w:eastAsia="zh-CN"/>
        </w:rPr>
      </w:pPr>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_Toc183533904 \h </w:instrText>
      </w:r>
      <w:r>
        <w:rPr>
          <w:noProof/>
        </w:rPr>
      </w:r>
      <w:r>
        <w:rPr>
          <w:noProof/>
        </w:rPr>
        <w:fldChar w:fldCharType="separate"/>
      </w:r>
      <w:r>
        <w:rPr>
          <w:noProof/>
        </w:rPr>
        <w:t>16</w:t>
      </w:r>
      <w:r>
        <w:rPr>
          <w:noProof/>
        </w:rPr>
        <w:fldChar w:fldCharType="end"/>
      </w:r>
    </w:p>
    <w:p w14:paraId="2193547B" w14:textId="5A07E51B" w:rsidR="00A443CC" w:rsidRDefault="00A443CC">
      <w:pPr>
        <w:pStyle w:val="TOC4"/>
        <w:rPr>
          <w:rFonts w:asciiTheme="minorHAnsi" w:hAnsiTheme="minorHAnsi" w:cstheme="minorBidi"/>
          <w:noProof/>
          <w:sz w:val="22"/>
          <w:szCs w:val="22"/>
          <w:lang w:val="en-US" w:eastAsia="zh-CN"/>
        </w:rPr>
      </w:pPr>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_Toc183533905 \h </w:instrText>
      </w:r>
      <w:r>
        <w:rPr>
          <w:noProof/>
        </w:rPr>
      </w:r>
      <w:r>
        <w:rPr>
          <w:noProof/>
        </w:rPr>
        <w:fldChar w:fldCharType="separate"/>
      </w:r>
      <w:r>
        <w:rPr>
          <w:noProof/>
        </w:rPr>
        <w:t>16</w:t>
      </w:r>
      <w:r>
        <w:rPr>
          <w:noProof/>
        </w:rPr>
        <w:fldChar w:fldCharType="end"/>
      </w:r>
    </w:p>
    <w:p w14:paraId="2C1CC64E" w14:textId="6C0827ED" w:rsidR="00A443CC" w:rsidRDefault="00A443CC">
      <w:pPr>
        <w:pStyle w:val="TOC5"/>
        <w:rPr>
          <w:rFonts w:asciiTheme="minorHAnsi" w:hAnsiTheme="minorHAnsi" w:cstheme="minorBidi"/>
          <w:noProof/>
          <w:sz w:val="22"/>
          <w:szCs w:val="22"/>
          <w:lang w:val="en-US" w:eastAsia="zh-CN"/>
        </w:rPr>
      </w:pPr>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_Toc183533906 \h </w:instrText>
      </w:r>
      <w:r>
        <w:rPr>
          <w:noProof/>
        </w:rPr>
      </w:r>
      <w:r>
        <w:rPr>
          <w:noProof/>
        </w:rPr>
        <w:fldChar w:fldCharType="separate"/>
      </w:r>
      <w:r>
        <w:rPr>
          <w:noProof/>
        </w:rPr>
        <w:t>16</w:t>
      </w:r>
      <w:r>
        <w:rPr>
          <w:noProof/>
        </w:rPr>
        <w:fldChar w:fldCharType="end"/>
      </w:r>
    </w:p>
    <w:p w14:paraId="66F06D15" w14:textId="1E34B30C" w:rsidR="00A443CC" w:rsidRDefault="00A443CC">
      <w:pPr>
        <w:pStyle w:val="TOC4"/>
        <w:rPr>
          <w:rFonts w:asciiTheme="minorHAnsi" w:hAnsiTheme="minorHAnsi" w:cstheme="minorBidi"/>
          <w:noProof/>
          <w:sz w:val="22"/>
          <w:szCs w:val="22"/>
          <w:lang w:val="en-US" w:eastAsia="zh-CN"/>
        </w:rPr>
      </w:pPr>
      <w:r w:rsidRPr="00457BFE">
        <w:rPr>
          <w:rFonts w:eastAsia="宋体"/>
          <w:noProof/>
        </w:rPr>
        <w:t>5.2.2.8</w:t>
      </w:r>
      <w:r>
        <w:rPr>
          <w:rFonts w:asciiTheme="minorHAnsi" w:hAnsiTheme="minorHAnsi" w:cstheme="minorBidi"/>
          <w:noProof/>
          <w:sz w:val="22"/>
          <w:szCs w:val="22"/>
          <w:lang w:val="en-US" w:eastAsia="zh-CN"/>
        </w:rPr>
        <w:tab/>
      </w:r>
      <w:r w:rsidRPr="00457BFE">
        <w:rPr>
          <w:rFonts w:eastAsia="宋体"/>
          <w:noProof/>
          <w:lang w:eastAsia="zh-CN"/>
        </w:rPr>
        <w:t>PrivacyCheckIdMapping</w:t>
      </w:r>
      <w:r>
        <w:rPr>
          <w:noProof/>
        </w:rPr>
        <w:tab/>
      </w:r>
      <w:r>
        <w:rPr>
          <w:noProof/>
        </w:rPr>
        <w:fldChar w:fldCharType="begin"/>
      </w:r>
      <w:r>
        <w:rPr>
          <w:noProof/>
        </w:rPr>
        <w:instrText xml:space="preserve"> PAGEREF _Toc183533907 \h </w:instrText>
      </w:r>
      <w:r>
        <w:rPr>
          <w:noProof/>
        </w:rPr>
      </w:r>
      <w:r>
        <w:rPr>
          <w:noProof/>
        </w:rPr>
        <w:fldChar w:fldCharType="separate"/>
      </w:r>
      <w:r>
        <w:rPr>
          <w:noProof/>
        </w:rPr>
        <w:t>17</w:t>
      </w:r>
      <w:r>
        <w:rPr>
          <w:noProof/>
        </w:rPr>
        <w:fldChar w:fldCharType="end"/>
      </w:r>
    </w:p>
    <w:p w14:paraId="3095BB29" w14:textId="15167DD0" w:rsidR="00A443CC" w:rsidRDefault="00A443CC">
      <w:pPr>
        <w:pStyle w:val="TOC5"/>
        <w:rPr>
          <w:rFonts w:asciiTheme="minorHAnsi" w:hAnsiTheme="minorHAnsi" w:cstheme="minorBidi"/>
          <w:noProof/>
          <w:sz w:val="22"/>
          <w:szCs w:val="22"/>
          <w:lang w:val="en-US" w:eastAsia="zh-CN"/>
        </w:rPr>
      </w:pPr>
      <w:r w:rsidRPr="00457BFE">
        <w:rPr>
          <w:rFonts w:eastAsia="宋体"/>
          <w:noProof/>
        </w:rPr>
        <w:t>5.2.2.8.1</w:t>
      </w:r>
      <w:r>
        <w:rPr>
          <w:rFonts w:asciiTheme="minorHAnsi" w:hAnsiTheme="minorHAnsi" w:cstheme="minorBidi"/>
          <w:noProof/>
          <w:sz w:val="22"/>
          <w:szCs w:val="22"/>
          <w:lang w:val="en-US" w:eastAsia="zh-CN"/>
        </w:rPr>
        <w:tab/>
      </w:r>
      <w:r w:rsidRPr="00457BFE">
        <w:rPr>
          <w:rFonts w:eastAsia="宋体"/>
          <w:noProof/>
        </w:rPr>
        <w:t>General</w:t>
      </w:r>
      <w:r>
        <w:rPr>
          <w:noProof/>
        </w:rPr>
        <w:tab/>
      </w:r>
      <w:r>
        <w:rPr>
          <w:noProof/>
        </w:rPr>
        <w:fldChar w:fldCharType="begin"/>
      </w:r>
      <w:r>
        <w:rPr>
          <w:noProof/>
        </w:rPr>
        <w:instrText xml:space="preserve"> PAGEREF _Toc183533908 \h </w:instrText>
      </w:r>
      <w:r>
        <w:rPr>
          <w:noProof/>
        </w:rPr>
      </w:r>
      <w:r>
        <w:rPr>
          <w:noProof/>
        </w:rPr>
        <w:fldChar w:fldCharType="separate"/>
      </w:r>
      <w:r>
        <w:rPr>
          <w:noProof/>
        </w:rPr>
        <w:t>17</w:t>
      </w:r>
      <w:r>
        <w:rPr>
          <w:noProof/>
        </w:rPr>
        <w:fldChar w:fldCharType="end"/>
      </w:r>
    </w:p>
    <w:p w14:paraId="7B39E962" w14:textId="13D30237" w:rsidR="00A443CC" w:rsidRDefault="00A443CC">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_Toc183533909 \h </w:instrText>
      </w:r>
      <w:r>
        <w:rPr>
          <w:noProof/>
        </w:rPr>
      </w:r>
      <w:r>
        <w:rPr>
          <w:noProof/>
        </w:rPr>
        <w:fldChar w:fldCharType="separate"/>
      </w:r>
      <w:r>
        <w:rPr>
          <w:noProof/>
        </w:rPr>
        <w:t>17</w:t>
      </w:r>
      <w:r>
        <w:rPr>
          <w:noProof/>
        </w:rPr>
        <w:fldChar w:fldCharType="end"/>
      </w:r>
    </w:p>
    <w:p w14:paraId="77BB5E77" w14:textId="2683011D" w:rsidR="00A443CC" w:rsidRDefault="00A443CC">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_Toc183533910 \h </w:instrText>
      </w:r>
      <w:r>
        <w:rPr>
          <w:noProof/>
        </w:rPr>
      </w:r>
      <w:r>
        <w:rPr>
          <w:noProof/>
        </w:rPr>
        <w:fldChar w:fldCharType="separate"/>
      </w:r>
      <w:r>
        <w:rPr>
          <w:noProof/>
        </w:rPr>
        <w:t>17</w:t>
      </w:r>
      <w:r>
        <w:rPr>
          <w:noProof/>
        </w:rPr>
        <w:fldChar w:fldCharType="end"/>
      </w:r>
    </w:p>
    <w:p w14:paraId="6A2403D3" w14:textId="3ED82810" w:rsidR="00A443CC" w:rsidRDefault="00A443CC">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_Toc183533911 \h </w:instrText>
      </w:r>
      <w:r>
        <w:rPr>
          <w:noProof/>
        </w:rPr>
      </w:r>
      <w:r>
        <w:rPr>
          <w:noProof/>
        </w:rPr>
        <w:fldChar w:fldCharType="separate"/>
      </w:r>
      <w:r>
        <w:rPr>
          <w:noProof/>
        </w:rPr>
        <w:t>17</w:t>
      </w:r>
      <w:r>
        <w:rPr>
          <w:noProof/>
        </w:rPr>
        <w:fldChar w:fldCharType="end"/>
      </w:r>
    </w:p>
    <w:p w14:paraId="02B39497" w14:textId="7D526917" w:rsidR="00A443CC" w:rsidRDefault="00A443CC">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_Toc183533912 \h </w:instrText>
      </w:r>
      <w:r>
        <w:rPr>
          <w:noProof/>
        </w:rPr>
      </w:r>
      <w:r>
        <w:rPr>
          <w:noProof/>
        </w:rPr>
        <w:fldChar w:fldCharType="separate"/>
      </w:r>
      <w:r>
        <w:rPr>
          <w:noProof/>
        </w:rPr>
        <w:t>18</w:t>
      </w:r>
      <w:r>
        <w:rPr>
          <w:noProof/>
        </w:rPr>
        <w:fldChar w:fldCharType="end"/>
      </w:r>
    </w:p>
    <w:p w14:paraId="3E581DA7" w14:textId="20C28F55" w:rsidR="00A443CC" w:rsidRDefault="00A443CC">
      <w:pPr>
        <w:pStyle w:val="TOC4"/>
        <w:rPr>
          <w:rFonts w:asciiTheme="minorHAnsi" w:hAnsiTheme="minorHAnsi" w:cstheme="minorBidi"/>
          <w:noProof/>
          <w:sz w:val="22"/>
          <w:szCs w:val="22"/>
          <w:lang w:val="en-US" w:eastAsia="zh-CN"/>
        </w:rPr>
      </w:pPr>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_Toc183533913 \h </w:instrText>
      </w:r>
      <w:r>
        <w:rPr>
          <w:noProof/>
        </w:rPr>
      </w:r>
      <w:r>
        <w:rPr>
          <w:noProof/>
        </w:rPr>
        <w:fldChar w:fldCharType="separate"/>
      </w:r>
      <w:r>
        <w:rPr>
          <w:noProof/>
        </w:rPr>
        <w:t>18</w:t>
      </w:r>
      <w:r>
        <w:rPr>
          <w:noProof/>
        </w:rPr>
        <w:fldChar w:fldCharType="end"/>
      </w:r>
    </w:p>
    <w:p w14:paraId="55765D5F" w14:textId="501716A7" w:rsidR="00A443CC" w:rsidRDefault="00A443CC">
      <w:pPr>
        <w:pStyle w:val="TOC4"/>
        <w:rPr>
          <w:rFonts w:asciiTheme="minorHAnsi" w:hAnsiTheme="minorHAnsi" w:cstheme="minorBidi"/>
          <w:noProof/>
          <w:sz w:val="22"/>
          <w:szCs w:val="22"/>
          <w:lang w:val="en-US" w:eastAsia="zh-CN"/>
        </w:rPr>
      </w:pPr>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_Toc183533914 \h </w:instrText>
      </w:r>
      <w:r>
        <w:rPr>
          <w:noProof/>
        </w:rPr>
      </w:r>
      <w:r>
        <w:rPr>
          <w:noProof/>
        </w:rPr>
        <w:fldChar w:fldCharType="separate"/>
      </w:r>
      <w:r>
        <w:rPr>
          <w:noProof/>
        </w:rPr>
        <w:t>18</w:t>
      </w:r>
      <w:r>
        <w:rPr>
          <w:noProof/>
        </w:rPr>
        <w:fldChar w:fldCharType="end"/>
      </w:r>
    </w:p>
    <w:p w14:paraId="38E8DDDA" w14:textId="7B9FB775" w:rsidR="00A443CC" w:rsidRDefault="00A443CC">
      <w:pPr>
        <w:pStyle w:val="TOC5"/>
        <w:rPr>
          <w:rFonts w:asciiTheme="minorHAnsi" w:hAnsiTheme="minorHAnsi" w:cstheme="minorBidi"/>
          <w:noProof/>
          <w:sz w:val="22"/>
          <w:szCs w:val="22"/>
          <w:lang w:val="en-US" w:eastAsia="zh-CN"/>
        </w:rPr>
      </w:pPr>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_Toc183533915 \h </w:instrText>
      </w:r>
      <w:r>
        <w:rPr>
          <w:noProof/>
        </w:rPr>
      </w:r>
      <w:r>
        <w:rPr>
          <w:noProof/>
        </w:rPr>
        <w:fldChar w:fldCharType="separate"/>
      </w:r>
      <w:r>
        <w:rPr>
          <w:noProof/>
        </w:rPr>
        <w:t>18</w:t>
      </w:r>
      <w:r>
        <w:rPr>
          <w:noProof/>
        </w:rPr>
        <w:fldChar w:fldCharType="end"/>
      </w:r>
    </w:p>
    <w:p w14:paraId="5893D3F4" w14:textId="48291C29" w:rsidR="00A443CC" w:rsidRDefault="00A443CC">
      <w:pPr>
        <w:pStyle w:val="TOC5"/>
        <w:rPr>
          <w:rFonts w:asciiTheme="minorHAnsi" w:hAnsiTheme="minorHAnsi" w:cstheme="minorBidi"/>
          <w:noProof/>
          <w:sz w:val="22"/>
          <w:szCs w:val="22"/>
          <w:lang w:val="en-US" w:eastAsia="zh-CN"/>
        </w:rPr>
      </w:pPr>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_Toc183533916 \h </w:instrText>
      </w:r>
      <w:r>
        <w:rPr>
          <w:noProof/>
        </w:rPr>
      </w:r>
      <w:r>
        <w:rPr>
          <w:noProof/>
        </w:rPr>
        <w:fldChar w:fldCharType="separate"/>
      </w:r>
      <w:r>
        <w:rPr>
          <w:noProof/>
        </w:rPr>
        <w:t>18</w:t>
      </w:r>
      <w:r>
        <w:rPr>
          <w:noProof/>
        </w:rPr>
        <w:fldChar w:fldCharType="end"/>
      </w:r>
    </w:p>
    <w:p w14:paraId="3A3716BA" w14:textId="4773EFF2" w:rsidR="00A443CC" w:rsidRDefault="00A443CC">
      <w:pPr>
        <w:pStyle w:val="TOC4"/>
        <w:rPr>
          <w:rFonts w:asciiTheme="minorHAnsi" w:hAnsiTheme="minorHAnsi" w:cstheme="minorBidi"/>
          <w:noProof/>
          <w:sz w:val="22"/>
          <w:szCs w:val="22"/>
          <w:lang w:val="en-US" w:eastAsia="zh-CN"/>
        </w:rPr>
      </w:pPr>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_Toc183533917 \h </w:instrText>
      </w:r>
      <w:r>
        <w:rPr>
          <w:noProof/>
        </w:rPr>
      </w:r>
      <w:r>
        <w:rPr>
          <w:noProof/>
        </w:rPr>
        <w:fldChar w:fldCharType="separate"/>
      </w:r>
      <w:r>
        <w:rPr>
          <w:noProof/>
        </w:rPr>
        <w:t>18</w:t>
      </w:r>
      <w:r>
        <w:rPr>
          <w:noProof/>
        </w:rPr>
        <w:fldChar w:fldCharType="end"/>
      </w:r>
    </w:p>
    <w:p w14:paraId="6E6FA44D" w14:textId="615D1294" w:rsidR="00A443CC" w:rsidRDefault="00A443CC">
      <w:pPr>
        <w:pStyle w:val="TOC5"/>
        <w:rPr>
          <w:rFonts w:asciiTheme="minorHAnsi" w:hAnsiTheme="minorHAnsi" w:cstheme="minorBidi"/>
          <w:noProof/>
          <w:sz w:val="22"/>
          <w:szCs w:val="22"/>
          <w:lang w:val="en-US" w:eastAsia="zh-CN"/>
        </w:rPr>
      </w:pPr>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_Toc183533918 \h </w:instrText>
      </w:r>
      <w:r>
        <w:rPr>
          <w:noProof/>
        </w:rPr>
      </w:r>
      <w:r>
        <w:rPr>
          <w:noProof/>
        </w:rPr>
        <w:fldChar w:fldCharType="separate"/>
      </w:r>
      <w:r>
        <w:rPr>
          <w:noProof/>
        </w:rPr>
        <w:t>18</w:t>
      </w:r>
      <w:r>
        <w:rPr>
          <w:noProof/>
        </w:rPr>
        <w:fldChar w:fldCharType="end"/>
      </w:r>
    </w:p>
    <w:p w14:paraId="4BFF09CB" w14:textId="79C8FF64" w:rsidR="00A443CC" w:rsidRDefault="00A443CC">
      <w:pPr>
        <w:pStyle w:val="TOC3"/>
        <w:rPr>
          <w:rFonts w:asciiTheme="minorHAnsi" w:hAnsiTheme="minorHAnsi" w:cstheme="minorBidi"/>
          <w:noProof/>
          <w:sz w:val="22"/>
          <w:szCs w:val="22"/>
          <w:lang w:val="en-US" w:eastAsia="zh-CN"/>
        </w:rPr>
      </w:pPr>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_Toc183533919 \h </w:instrText>
      </w:r>
      <w:r>
        <w:rPr>
          <w:noProof/>
        </w:rPr>
      </w:r>
      <w:r>
        <w:rPr>
          <w:noProof/>
        </w:rPr>
        <w:fldChar w:fldCharType="separate"/>
      </w:r>
      <w:r>
        <w:rPr>
          <w:noProof/>
        </w:rPr>
        <w:t>18</w:t>
      </w:r>
      <w:r>
        <w:rPr>
          <w:noProof/>
        </w:rPr>
        <w:fldChar w:fldCharType="end"/>
      </w:r>
    </w:p>
    <w:p w14:paraId="12279946" w14:textId="2C1FFDAB"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_Toc183533920 \h </w:instrText>
      </w:r>
      <w:r>
        <w:rPr>
          <w:noProof/>
        </w:rPr>
      </w:r>
      <w:r>
        <w:rPr>
          <w:noProof/>
        </w:rPr>
        <w:fldChar w:fldCharType="separate"/>
      </w:r>
      <w:r>
        <w:rPr>
          <w:noProof/>
        </w:rPr>
        <w:t>18</w:t>
      </w:r>
      <w:r>
        <w:rPr>
          <w:noProof/>
        </w:rPr>
        <w:fldChar w:fldCharType="end"/>
      </w:r>
    </w:p>
    <w:p w14:paraId="142FD4D2" w14:textId="37706C0C"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_Toc183533921 \h </w:instrText>
      </w:r>
      <w:r>
        <w:rPr>
          <w:noProof/>
        </w:rPr>
      </w:r>
      <w:r>
        <w:rPr>
          <w:noProof/>
        </w:rPr>
        <w:fldChar w:fldCharType="separate"/>
      </w:r>
      <w:r>
        <w:rPr>
          <w:noProof/>
        </w:rPr>
        <w:t>19</w:t>
      </w:r>
      <w:r>
        <w:rPr>
          <w:noProof/>
        </w:rPr>
        <w:fldChar w:fldCharType="end"/>
      </w:r>
    </w:p>
    <w:p w14:paraId="0A042D39" w14:textId="0B5D0718"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_Toc183533922 \h </w:instrText>
      </w:r>
      <w:r>
        <w:rPr>
          <w:noProof/>
        </w:rPr>
      </w:r>
      <w:r>
        <w:rPr>
          <w:noProof/>
        </w:rPr>
        <w:fldChar w:fldCharType="separate"/>
      </w:r>
      <w:r>
        <w:rPr>
          <w:noProof/>
        </w:rPr>
        <w:t>19</w:t>
      </w:r>
      <w:r>
        <w:rPr>
          <w:noProof/>
        </w:rPr>
        <w:fldChar w:fldCharType="end"/>
      </w:r>
    </w:p>
    <w:p w14:paraId="5D478845" w14:textId="2E703D75"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_Toc183533923 \h </w:instrText>
      </w:r>
      <w:r>
        <w:rPr>
          <w:noProof/>
        </w:rPr>
      </w:r>
      <w:r>
        <w:rPr>
          <w:noProof/>
        </w:rPr>
        <w:fldChar w:fldCharType="separate"/>
      </w:r>
      <w:r>
        <w:rPr>
          <w:noProof/>
        </w:rPr>
        <w:t>19</w:t>
      </w:r>
      <w:r>
        <w:rPr>
          <w:noProof/>
        </w:rPr>
        <w:fldChar w:fldCharType="end"/>
      </w:r>
    </w:p>
    <w:p w14:paraId="1C43B17C" w14:textId="27D4A98D"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_Toc183533924 \h </w:instrText>
      </w:r>
      <w:r>
        <w:rPr>
          <w:noProof/>
        </w:rPr>
      </w:r>
      <w:r>
        <w:rPr>
          <w:noProof/>
        </w:rPr>
        <w:fldChar w:fldCharType="separate"/>
      </w:r>
      <w:r>
        <w:rPr>
          <w:noProof/>
        </w:rPr>
        <w:t>21</w:t>
      </w:r>
      <w:r>
        <w:rPr>
          <w:noProof/>
        </w:rPr>
        <w:fldChar w:fldCharType="end"/>
      </w:r>
    </w:p>
    <w:p w14:paraId="6BFCA388" w14:textId="1D01B35B"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_Toc183533925 \h </w:instrText>
      </w:r>
      <w:r>
        <w:rPr>
          <w:noProof/>
        </w:rPr>
      </w:r>
      <w:r>
        <w:rPr>
          <w:noProof/>
        </w:rPr>
        <w:fldChar w:fldCharType="separate"/>
      </w:r>
      <w:r>
        <w:rPr>
          <w:noProof/>
        </w:rPr>
        <w:t>21</w:t>
      </w:r>
      <w:r>
        <w:rPr>
          <w:noProof/>
        </w:rPr>
        <w:fldChar w:fldCharType="end"/>
      </w:r>
    </w:p>
    <w:p w14:paraId="561A8F2B" w14:textId="4B9B2704"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_Toc183533926 \h </w:instrText>
      </w:r>
      <w:r>
        <w:rPr>
          <w:noProof/>
        </w:rPr>
      </w:r>
      <w:r>
        <w:rPr>
          <w:noProof/>
        </w:rPr>
        <w:fldChar w:fldCharType="separate"/>
      </w:r>
      <w:r>
        <w:rPr>
          <w:noProof/>
        </w:rPr>
        <w:t>21</w:t>
      </w:r>
      <w:r>
        <w:rPr>
          <w:noProof/>
        </w:rPr>
        <w:fldChar w:fldCharType="end"/>
      </w:r>
    </w:p>
    <w:p w14:paraId="53F33AB6" w14:textId="2BB6406A"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_Toc183533927 \h </w:instrText>
      </w:r>
      <w:r>
        <w:rPr>
          <w:noProof/>
        </w:rPr>
      </w:r>
      <w:r>
        <w:rPr>
          <w:noProof/>
        </w:rPr>
        <w:fldChar w:fldCharType="separate"/>
      </w:r>
      <w:r>
        <w:rPr>
          <w:noProof/>
        </w:rPr>
        <w:t>22</w:t>
      </w:r>
      <w:r>
        <w:rPr>
          <w:noProof/>
        </w:rPr>
        <w:fldChar w:fldCharType="end"/>
      </w:r>
    </w:p>
    <w:p w14:paraId="35204D02" w14:textId="089BB2E2"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_Toc183533928 \h </w:instrText>
      </w:r>
      <w:r>
        <w:rPr>
          <w:noProof/>
        </w:rPr>
      </w:r>
      <w:r>
        <w:rPr>
          <w:noProof/>
        </w:rPr>
        <w:fldChar w:fldCharType="separate"/>
      </w:r>
      <w:r>
        <w:rPr>
          <w:noProof/>
        </w:rPr>
        <w:t>22</w:t>
      </w:r>
      <w:r>
        <w:rPr>
          <w:noProof/>
        </w:rPr>
        <w:fldChar w:fldCharType="end"/>
      </w:r>
    </w:p>
    <w:p w14:paraId="333706FD" w14:textId="0AC406A7"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_Toc183533929 \h </w:instrText>
      </w:r>
      <w:r>
        <w:rPr>
          <w:noProof/>
        </w:rPr>
      </w:r>
      <w:r>
        <w:rPr>
          <w:noProof/>
        </w:rPr>
        <w:fldChar w:fldCharType="separate"/>
      </w:r>
      <w:r>
        <w:rPr>
          <w:noProof/>
        </w:rPr>
        <w:t>22</w:t>
      </w:r>
      <w:r>
        <w:rPr>
          <w:noProof/>
        </w:rPr>
        <w:fldChar w:fldCharType="end"/>
      </w:r>
    </w:p>
    <w:p w14:paraId="6113F9C4" w14:textId="0CDDBEC8"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_Toc183533930 \h </w:instrText>
      </w:r>
      <w:r>
        <w:rPr>
          <w:noProof/>
        </w:rPr>
      </w:r>
      <w:r>
        <w:rPr>
          <w:noProof/>
        </w:rPr>
        <w:fldChar w:fldCharType="separate"/>
      </w:r>
      <w:r>
        <w:rPr>
          <w:noProof/>
        </w:rPr>
        <w:t>23</w:t>
      </w:r>
      <w:r>
        <w:rPr>
          <w:noProof/>
        </w:rPr>
        <w:fldChar w:fldCharType="end"/>
      </w:r>
    </w:p>
    <w:p w14:paraId="5661B695" w14:textId="3397E1C1" w:rsidR="00A443CC" w:rsidRDefault="00A443CC">
      <w:pPr>
        <w:pStyle w:val="TOC5"/>
        <w:rPr>
          <w:rFonts w:asciiTheme="minorHAnsi" w:hAnsiTheme="minorHAnsi" w:cstheme="minorBidi"/>
          <w:noProof/>
          <w:sz w:val="22"/>
          <w:szCs w:val="22"/>
          <w:lang w:val="en-US" w:eastAsia="zh-CN"/>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_Toc183533931 \h </w:instrText>
      </w:r>
      <w:r>
        <w:rPr>
          <w:noProof/>
        </w:rPr>
      </w:r>
      <w:r>
        <w:rPr>
          <w:noProof/>
        </w:rPr>
        <w:fldChar w:fldCharType="separate"/>
      </w:r>
      <w:r>
        <w:rPr>
          <w:noProof/>
        </w:rPr>
        <w:t>23</w:t>
      </w:r>
      <w:r>
        <w:rPr>
          <w:noProof/>
        </w:rPr>
        <w:fldChar w:fldCharType="end"/>
      </w:r>
    </w:p>
    <w:p w14:paraId="7DA65EEC" w14:textId="69A7E441"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_Toc183533932 \h </w:instrText>
      </w:r>
      <w:r>
        <w:rPr>
          <w:noProof/>
        </w:rPr>
      </w:r>
      <w:r>
        <w:rPr>
          <w:noProof/>
        </w:rPr>
        <w:fldChar w:fldCharType="separate"/>
      </w:r>
      <w:r>
        <w:rPr>
          <w:noProof/>
        </w:rPr>
        <w:t>23</w:t>
      </w:r>
      <w:r>
        <w:rPr>
          <w:noProof/>
        </w:rPr>
        <w:fldChar w:fldCharType="end"/>
      </w:r>
    </w:p>
    <w:p w14:paraId="72947A0B" w14:textId="479EB2FA" w:rsidR="00A443CC" w:rsidRDefault="00A443CC">
      <w:pPr>
        <w:pStyle w:val="TOC4"/>
        <w:rPr>
          <w:rFonts w:asciiTheme="minorHAnsi" w:hAnsiTheme="minorHAnsi" w:cstheme="minorBidi"/>
          <w:noProof/>
          <w:sz w:val="22"/>
          <w:szCs w:val="22"/>
          <w:lang w:val="en-US" w:eastAsia="zh-CN"/>
        </w:rPr>
      </w:pPr>
      <w:r w:rsidRPr="00457BFE">
        <w:rPr>
          <w:rFonts w:eastAsia="宋体"/>
          <w:noProof/>
        </w:rPr>
        <w:t>6.1.3.6</w:t>
      </w:r>
      <w:r>
        <w:rPr>
          <w:rFonts w:asciiTheme="minorHAnsi" w:hAnsiTheme="minorHAnsi" w:cstheme="minorBidi"/>
          <w:noProof/>
          <w:sz w:val="22"/>
          <w:szCs w:val="22"/>
          <w:lang w:val="en-US" w:eastAsia="zh-CN"/>
        </w:rPr>
        <w:tab/>
      </w:r>
      <w:r w:rsidRPr="00457BFE">
        <w:rPr>
          <w:rFonts w:eastAsia="宋体"/>
          <w:noProof/>
          <w:lang w:eastAsia="zh-CN"/>
        </w:rPr>
        <w:t>Operation: perform-</w:t>
      </w:r>
      <w:r w:rsidRPr="00457BFE">
        <w:rPr>
          <w:rFonts w:eastAsia="等线"/>
          <w:noProof/>
        </w:rPr>
        <w:t>privacy-check-id-mapping</w:t>
      </w:r>
      <w:r>
        <w:rPr>
          <w:noProof/>
        </w:rPr>
        <w:tab/>
      </w:r>
      <w:r>
        <w:rPr>
          <w:noProof/>
        </w:rPr>
        <w:fldChar w:fldCharType="begin"/>
      </w:r>
      <w:r>
        <w:rPr>
          <w:noProof/>
        </w:rPr>
        <w:instrText xml:space="preserve"> PAGEREF _Toc183533933 \h </w:instrText>
      </w:r>
      <w:r>
        <w:rPr>
          <w:noProof/>
        </w:rPr>
      </w:r>
      <w:r>
        <w:rPr>
          <w:noProof/>
        </w:rPr>
        <w:fldChar w:fldCharType="separate"/>
      </w:r>
      <w:r>
        <w:rPr>
          <w:noProof/>
        </w:rPr>
        <w:t>24</w:t>
      </w:r>
      <w:r>
        <w:rPr>
          <w:noProof/>
        </w:rPr>
        <w:fldChar w:fldCharType="end"/>
      </w:r>
    </w:p>
    <w:p w14:paraId="451AF101" w14:textId="74472796" w:rsidR="00A443CC" w:rsidRDefault="00A443CC">
      <w:pPr>
        <w:pStyle w:val="TOC5"/>
        <w:rPr>
          <w:rFonts w:asciiTheme="minorHAnsi" w:hAnsiTheme="minorHAnsi" w:cstheme="minorBidi"/>
          <w:noProof/>
          <w:sz w:val="22"/>
          <w:szCs w:val="22"/>
          <w:lang w:val="en-US" w:eastAsia="zh-CN"/>
        </w:rPr>
      </w:pPr>
      <w:r w:rsidRPr="00457BFE">
        <w:rPr>
          <w:rFonts w:eastAsia="宋体"/>
          <w:noProof/>
        </w:rPr>
        <w:t>6.1.3.6.1</w:t>
      </w:r>
      <w:r>
        <w:rPr>
          <w:rFonts w:asciiTheme="minorHAnsi" w:hAnsiTheme="minorHAnsi" w:cstheme="minorBidi"/>
          <w:noProof/>
          <w:sz w:val="22"/>
          <w:szCs w:val="22"/>
          <w:lang w:val="en-US" w:eastAsia="zh-CN"/>
        </w:rPr>
        <w:tab/>
      </w:r>
      <w:r w:rsidRPr="00457BFE">
        <w:rPr>
          <w:rFonts w:eastAsia="宋体"/>
          <w:noProof/>
        </w:rPr>
        <w:t>Description</w:t>
      </w:r>
      <w:r>
        <w:rPr>
          <w:noProof/>
        </w:rPr>
        <w:tab/>
      </w:r>
      <w:r>
        <w:rPr>
          <w:noProof/>
        </w:rPr>
        <w:fldChar w:fldCharType="begin"/>
      </w:r>
      <w:r>
        <w:rPr>
          <w:noProof/>
        </w:rPr>
        <w:instrText xml:space="preserve"> PAGEREF _Toc183533934 \h </w:instrText>
      </w:r>
      <w:r>
        <w:rPr>
          <w:noProof/>
        </w:rPr>
      </w:r>
      <w:r>
        <w:rPr>
          <w:noProof/>
        </w:rPr>
        <w:fldChar w:fldCharType="separate"/>
      </w:r>
      <w:r>
        <w:rPr>
          <w:noProof/>
        </w:rPr>
        <w:t>24</w:t>
      </w:r>
      <w:r>
        <w:rPr>
          <w:noProof/>
        </w:rPr>
        <w:fldChar w:fldCharType="end"/>
      </w:r>
    </w:p>
    <w:p w14:paraId="359C9AB1" w14:textId="6DAE657B" w:rsidR="00A443CC" w:rsidRDefault="00A443CC">
      <w:pPr>
        <w:pStyle w:val="TOC5"/>
        <w:rPr>
          <w:rFonts w:asciiTheme="minorHAnsi" w:hAnsiTheme="minorHAnsi" w:cstheme="minorBidi"/>
          <w:noProof/>
          <w:sz w:val="22"/>
          <w:szCs w:val="22"/>
          <w:lang w:val="en-US" w:eastAsia="zh-CN"/>
        </w:rPr>
      </w:pPr>
      <w:r w:rsidRPr="00457BFE">
        <w:rPr>
          <w:rFonts w:eastAsia="宋体"/>
          <w:noProof/>
        </w:rPr>
        <w:t>6.1.3.6.</w:t>
      </w:r>
      <w:r w:rsidRPr="00457BFE">
        <w:rPr>
          <w:rFonts w:eastAsia="宋体"/>
          <w:noProof/>
          <w:lang w:eastAsia="zh-CN"/>
        </w:rPr>
        <w:t>2</w:t>
      </w:r>
      <w:r>
        <w:rPr>
          <w:rFonts w:asciiTheme="minorHAnsi" w:hAnsiTheme="minorHAnsi" w:cstheme="minorBidi"/>
          <w:noProof/>
          <w:sz w:val="22"/>
          <w:szCs w:val="22"/>
          <w:lang w:val="en-US" w:eastAsia="zh-CN"/>
        </w:rPr>
        <w:tab/>
      </w:r>
      <w:r w:rsidRPr="00457BFE">
        <w:rPr>
          <w:rFonts w:eastAsia="宋体"/>
          <w:noProof/>
          <w:lang w:eastAsia="zh-CN"/>
        </w:rPr>
        <w:t>Operation Definition</w:t>
      </w:r>
      <w:r>
        <w:rPr>
          <w:noProof/>
        </w:rPr>
        <w:tab/>
      </w:r>
      <w:r>
        <w:rPr>
          <w:noProof/>
        </w:rPr>
        <w:fldChar w:fldCharType="begin"/>
      </w:r>
      <w:r>
        <w:rPr>
          <w:noProof/>
        </w:rPr>
        <w:instrText xml:space="preserve"> PAGEREF _Toc183533935 \h </w:instrText>
      </w:r>
      <w:r>
        <w:rPr>
          <w:noProof/>
        </w:rPr>
      </w:r>
      <w:r>
        <w:rPr>
          <w:noProof/>
        </w:rPr>
        <w:fldChar w:fldCharType="separate"/>
      </w:r>
      <w:r>
        <w:rPr>
          <w:noProof/>
        </w:rPr>
        <w:t>24</w:t>
      </w:r>
      <w:r>
        <w:rPr>
          <w:noProof/>
        </w:rPr>
        <w:fldChar w:fldCharType="end"/>
      </w:r>
    </w:p>
    <w:p w14:paraId="53E73E48" w14:textId="54CC5E7F" w:rsidR="00A443CC" w:rsidRDefault="00A443CC">
      <w:pPr>
        <w:pStyle w:val="TOC3"/>
        <w:rPr>
          <w:rFonts w:asciiTheme="minorHAnsi" w:hAnsiTheme="minorHAnsi" w:cstheme="minorBidi"/>
          <w:noProof/>
          <w:sz w:val="22"/>
          <w:szCs w:val="22"/>
          <w:lang w:val="en-US" w:eastAsia="zh-CN"/>
        </w:rPr>
      </w:pPr>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_Toc183533936 \h </w:instrText>
      </w:r>
      <w:r>
        <w:rPr>
          <w:noProof/>
        </w:rPr>
      </w:r>
      <w:r>
        <w:rPr>
          <w:noProof/>
        </w:rPr>
        <w:fldChar w:fldCharType="separate"/>
      </w:r>
      <w:r>
        <w:rPr>
          <w:noProof/>
        </w:rPr>
        <w:t>25</w:t>
      </w:r>
      <w:r>
        <w:rPr>
          <w:noProof/>
        </w:rPr>
        <w:fldChar w:fldCharType="end"/>
      </w:r>
    </w:p>
    <w:p w14:paraId="694D4305" w14:textId="1C0C74CA"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_Toc183533937 \h </w:instrText>
      </w:r>
      <w:r>
        <w:rPr>
          <w:noProof/>
        </w:rPr>
      </w:r>
      <w:r>
        <w:rPr>
          <w:noProof/>
        </w:rPr>
        <w:fldChar w:fldCharType="separate"/>
      </w:r>
      <w:r>
        <w:rPr>
          <w:noProof/>
        </w:rPr>
        <w:t>25</w:t>
      </w:r>
      <w:r>
        <w:rPr>
          <w:noProof/>
        </w:rPr>
        <w:fldChar w:fldCharType="end"/>
      </w:r>
    </w:p>
    <w:p w14:paraId="5411021D" w14:textId="567EA9B2"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_Toc183533938 \h </w:instrText>
      </w:r>
      <w:r>
        <w:rPr>
          <w:noProof/>
        </w:rPr>
      </w:r>
      <w:r>
        <w:rPr>
          <w:noProof/>
        </w:rPr>
        <w:fldChar w:fldCharType="separate"/>
      </w:r>
      <w:r>
        <w:rPr>
          <w:noProof/>
        </w:rPr>
        <w:t>25</w:t>
      </w:r>
      <w:r>
        <w:rPr>
          <w:noProof/>
        </w:rPr>
        <w:fldChar w:fldCharType="end"/>
      </w:r>
    </w:p>
    <w:p w14:paraId="2B8AF092" w14:textId="3A912D81" w:rsidR="00A443CC" w:rsidRDefault="00A443CC">
      <w:pPr>
        <w:pStyle w:val="TOC5"/>
        <w:rPr>
          <w:rFonts w:asciiTheme="minorHAnsi" w:hAnsiTheme="minorHAnsi" w:cstheme="minorBidi"/>
          <w:noProof/>
          <w:sz w:val="22"/>
          <w:szCs w:val="22"/>
          <w:lang w:val="en-US" w:eastAsia="zh-CN"/>
        </w:rPr>
      </w:pPr>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_Toc183533939 \h </w:instrText>
      </w:r>
      <w:r>
        <w:rPr>
          <w:noProof/>
        </w:rPr>
      </w:r>
      <w:r>
        <w:rPr>
          <w:noProof/>
        </w:rPr>
        <w:fldChar w:fldCharType="separate"/>
      </w:r>
      <w:r>
        <w:rPr>
          <w:noProof/>
        </w:rPr>
        <w:t>25</w:t>
      </w:r>
      <w:r>
        <w:rPr>
          <w:noProof/>
        </w:rPr>
        <w:fldChar w:fldCharType="end"/>
      </w:r>
    </w:p>
    <w:p w14:paraId="0C3BE94F" w14:textId="0F7C48F3" w:rsidR="00A443CC" w:rsidRDefault="00A443CC">
      <w:pPr>
        <w:pStyle w:val="TOC5"/>
        <w:rPr>
          <w:rFonts w:asciiTheme="minorHAnsi" w:hAnsiTheme="minorHAnsi" w:cstheme="minorBidi"/>
          <w:noProof/>
          <w:sz w:val="22"/>
          <w:szCs w:val="22"/>
          <w:lang w:val="en-US" w:eastAsia="zh-CN"/>
        </w:rPr>
      </w:pPr>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_Toc183533940 \h </w:instrText>
      </w:r>
      <w:r>
        <w:rPr>
          <w:noProof/>
        </w:rPr>
      </w:r>
      <w:r>
        <w:rPr>
          <w:noProof/>
        </w:rPr>
        <w:fldChar w:fldCharType="separate"/>
      </w:r>
      <w:r>
        <w:rPr>
          <w:noProof/>
        </w:rPr>
        <w:t>25</w:t>
      </w:r>
      <w:r>
        <w:rPr>
          <w:noProof/>
        </w:rPr>
        <w:fldChar w:fldCharType="end"/>
      </w:r>
    </w:p>
    <w:p w14:paraId="71722E20" w14:textId="342CD56F" w:rsidR="00A443CC" w:rsidRDefault="00A443CC">
      <w:pPr>
        <w:pStyle w:val="TOC5"/>
        <w:rPr>
          <w:rFonts w:asciiTheme="minorHAnsi" w:hAnsiTheme="minorHAnsi" w:cstheme="minorBidi"/>
          <w:noProof/>
          <w:sz w:val="22"/>
          <w:szCs w:val="22"/>
          <w:lang w:val="en-US" w:eastAsia="zh-CN"/>
        </w:rPr>
      </w:pPr>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_Toc183533941 \h </w:instrText>
      </w:r>
      <w:r>
        <w:rPr>
          <w:noProof/>
        </w:rPr>
      </w:r>
      <w:r>
        <w:rPr>
          <w:noProof/>
        </w:rPr>
        <w:fldChar w:fldCharType="separate"/>
      </w:r>
      <w:r>
        <w:rPr>
          <w:noProof/>
        </w:rPr>
        <w:t>25</w:t>
      </w:r>
      <w:r>
        <w:rPr>
          <w:noProof/>
        </w:rPr>
        <w:fldChar w:fldCharType="end"/>
      </w:r>
    </w:p>
    <w:p w14:paraId="446064D5" w14:textId="05FDCAF7" w:rsidR="00A443CC" w:rsidRDefault="00A443CC">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_Toc183533942 \h </w:instrText>
      </w:r>
      <w:r>
        <w:rPr>
          <w:noProof/>
        </w:rPr>
      </w:r>
      <w:r>
        <w:rPr>
          <w:noProof/>
        </w:rPr>
        <w:fldChar w:fldCharType="separate"/>
      </w:r>
      <w:r>
        <w:rPr>
          <w:noProof/>
        </w:rPr>
        <w:t>25</w:t>
      </w:r>
      <w:r>
        <w:rPr>
          <w:noProof/>
        </w:rPr>
        <w:fldChar w:fldCharType="end"/>
      </w:r>
    </w:p>
    <w:p w14:paraId="410905BD" w14:textId="136D4A22"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_Toc183533943 \h </w:instrText>
      </w:r>
      <w:r>
        <w:rPr>
          <w:noProof/>
        </w:rPr>
      </w:r>
      <w:r>
        <w:rPr>
          <w:noProof/>
        </w:rPr>
        <w:fldChar w:fldCharType="separate"/>
      </w:r>
      <w:r>
        <w:rPr>
          <w:noProof/>
        </w:rPr>
        <w:t>26</w:t>
      </w:r>
      <w:r>
        <w:rPr>
          <w:noProof/>
        </w:rPr>
        <w:fldChar w:fldCharType="end"/>
      </w:r>
    </w:p>
    <w:p w14:paraId="122DECA5" w14:textId="0A8B0673" w:rsidR="00A443CC" w:rsidRDefault="00A443CC">
      <w:pPr>
        <w:pStyle w:val="TOC5"/>
        <w:rPr>
          <w:rFonts w:asciiTheme="minorHAnsi" w:hAnsiTheme="minorHAnsi" w:cstheme="minorBidi"/>
          <w:noProof/>
          <w:sz w:val="22"/>
          <w:szCs w:val="22"/>
          <w:lang w:val="en-US" w:eastAsia="zh-CN"/>
        </w:rPr>
      </w:pPr>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_Toc183533944 \h </w:instrText>
      </w:r>
      <w:r>
        <w:rPr>
          <w:noProof/>
        </w:rPr>
      </w:r>
      <w:r>
        <w:rPr>
          <w:noProof/>
        </w:rPr>
        <w:fldChar w:fldCharType="separate"/>
      </w:r>
      <w:r>
        <w:rPr>
          <w:noProof/>
        </w:rPr>
        <w:t>26</w:t>
      </w:r>
      <w:r>
        <w:rPr>
          <w:noProof/>
        </w:rPr>
        <w:fldChar w:fldCharType="end"/>
      </w:r>
    </w:p>
    <w:p w14:paraId="06DC2646" w14:textId="1E46376A" w:rsidR="00A443CC" w:rsidRDefault="00A443CC">
      <w:pPr>
        <w:pStyle w:val="TOC5"/>
        <w:rPr>
          <w:rFonts w:asciiTheme="minorHAnsi" w:hAnsiTheme="minorHAnsi" w:cstheme="minorBidi"/>
          <w:noProof/>
          <w:sz w:val="22"/>
          <w:szCs w:val="22"/>
          <w:lang w:val="en-US" w:eastAsia="zh-CN"/>
        </w:rPr>
      </w:pPr>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_Toc183533945 \h </w:instrText>
      </w:r>
      <w:r>
        <w:rPr>
          <w:noProof/>
        </w:rPr>
      </w:r>
      <w:r>
        <w:rPr>
          <w:noProof/>
        </w:rPr>
        <w:fldChar w:fldCharType="separate"/>
      </w:r>
      <w:r>
        <w:rPr>
          <w:noProof/>
        </w:rPr>
        <w:t>26</w:t>
      </w:r>
      <w:r>
        <w:rPr>
          <w:noProof/>
        </w:rPr>
        <w:fldChar w:fldCharType="end"/>
      </w:r>
    </w:p>
    <w:p w14:paraId="46B504F9" w14:textId="53C0DD33" w:rsidR="00A443CC" w:rsidRDefault="00A443CC">
      <w:pPr>
        <w:pStyle w:val="TOC5"/>
        <w:rPr>
          <w:rFonts w:asciiTheme="minorHAnsi" w:hAnsiTheme="minorHAnsi" w:cstheme="minorBidi"/>
          <w:noProof/>
          <w:sz w:val="22"/>
          <w:szCs w:val="22"/>
          <w:lang w:val="en-US" w:eastAsia="zh-CN"/>
        </w:rPr>
      </w:pPr>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_Toc183533946 \h </w:instrText>
      </w:r>
      <w:r>
        <w:rPr>
          <w:noProof/>
        </w:rPr>
      </w:r>
      <w:r>
        <w:rPr>
          <w:noProof/>
        </w:rPr>
        <w:fldChar w:fldCharType="separate"/>
      </w:r>
      <w:r>
        <w:rPr>
          <w:noProof/>
        </w:rPr>
        <w:t>27</w:t>
      </w:r>
      <w:r>
        <w:rPr>
          <w:noProof/>
        </w:rPr>
        <w:fldChar w:fldCharType="end"/>
      </w:r>
    </w:p>
    <w:p w14:paraId="298CB17B" w14:textId="609E2EE5" w:rsidR="00A443CC" w:rsidRDefault="00A443CC">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_Toc183533947 \h </w:instrText>
      </w:r>
      <w:r>
        <w:rPr>
          <w:noProof/>
        </w:rPr>
      </w:r>
      <w:r>
        <w:rPr>
          <w:noProof/>
        </w:rPr>
        <w:fldChar w:fldCharType="separate"/>
      </w:r>
      <w:r>
        <w:rPr>
          <w:noProof/>
        </w:rPr>
        <w:t>27</w:t>
      </w:r>
      <w:r>
        <w:rPr>
          <w:noProof/>
        </w:rPr>
        <w:fldChar w:fldCharType="end"/>
      </w:r>
    </w:p>
    <w:p w14:paraId="15817A2D" w14:textId="460E4F34" w:rsidR="00A443CC" w:rsidRDefault="00A443CC">
      <w:pPr>
        <w:pStyle w:val="TOC3"/>
        <w:rPr>
          <w:rFonts w:asciiTheme="minorHAnsi" w:hAnsiTheme="minorHAnsi" w:cstheme="minorBidi"/>
          <w:noProof/>
          <w:sz w:val="22"/>
          <w:szCs w:val="22"/>
          <w:lang w:val="en-US" w:eastAsia="zh-CN"/>
        </w:rPr>
      </w:pPr>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_Toc183533948 \h </w:instrText>
      </w:r>
      <w:r>
        <w:rPr>
          <w:noProof/>
        </w:rPr>
      </w:r>
      <w:r>
        <w:rPr>
          <w:noProof/>
        </w:rPr>
        <w:fldChar w:fldCharType="separate"/>
      </w:r>
      <w:r>
        <w:rPr>
          <w:noProof/>
        </w:rPr>
        <w:t>27</w:t>
      </w:r>
      <w:r>
        <w:rPr>
          <w:noProof/>
        </w:rPr>
        <w:fldChar w:fldCharType="end"/>
      </w:r>
    </w:p>
    <w:p w14:paraId="2338D68F" w14:textId="70AC37E2"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_Toc183533949 \h </w:instrText>
      </w:r>
      <w:r>
        <w:rPr>
          <w:noProof/>
        </w:rPr>
      </w:r>
      <w:r>
        <w:rPr>
          <w:noProof/>
        </w:rPr>
        <w:fldChar w:fldCharType="separate"/>
      </w:r>
      <w:r>
        <w:rPr>
          <w:noProof/>
        </w:rPr>
        <w:t>27</w:t>
      </w:r>
      <w:r>
        <w:rPr>
          <w:noProof/>
        </w:rPr>
        <w:fldChar w:fldCharType="end"/>
      </w:r>
    </w:p>
    <w:p w14:paraId="568BE6FE" w14:textId="652446FF" w:rsidR="00A443CC" w:rsidRDefault="00A443CC">
      <w:pPr>
        <w:pStyle w:val="TOC4"/>
        <w:rPr>
          <w:rFonts w:asciiTheme="minorHAnsi" w:hAnsiTheme="minorHAnsi" w:cstheme="minorBidi"/>
          <w:noProof/>
          <w:sz w:val="22"/>
          <w:szCs w:val="22"/>
          <w:lang w:val="en-US" w:eastAsia="zh-CN"/>
        </w:rPr>
      </w:pPr>
      <w:r w:rsidRPr="00457BFE">
        <w:rPr>
          <w:noProof/>
          <w:lang w:val="en-US"/>
        </w:rPr>
        <w:t>6.1.</w:t>
      </w:r>
      <w:r w:rsidRPr="00457BFE">
        <w:rPr>
          <w:noProof/>
          <w:lang w:val="en-US" w:eastAsia="zh-CN"/>
        </w:rPr>
        <w:t>5</w:t>
      </w:r>
      <w:r w:rsidRPr="00457BFE">
        <w:rPr>
          <w:noProof/>
          <w:lang w:val="en-US"/>
        </w:rPr>
        <w:t>.2</w:t>
      </w:r>
      <w:r>
        <w:rPr>
          <w:rFonts w:asciiTheme="minorHAnsi" w:hAnsiTheme="minorHAnsi" w:cstheme="minorBidi"/>
          <w:noProof/>
          <w:sz w:val="22"/>
          <w:szCs w:val="22"/>
          <w:lang w:val="en-US" w:eastAsia="zh-CN"/>
        </w:rPr>
        <w:tab/>
      </w:r>
      <w:r w:rsidRPr="00457BFE">
        <w:rPr>
          <w:noProof/>
          <w:lang w:val="en-US"/>
        </w:rPr>
        <w:t>Structured data types</w:t>
      </w:r>
      <w:r>
        <w:rPr>
          <w:noProof/>
        </w:rPr>
        <w:tab/>
      </w:r>
      <w:r>
        <w:rPr>
          <w:noProof/>
        </w:rPr>
        <w:fldChar w:fldCharType="begin"/>
      </w:r>
      <w:r>
        <w:rPr>
          <w:noProof/>
        </w:rPr>
        <w:instrText xml:space="preserve"> PAGEREF _Toc183533950 \h </w:instrText>
      </w:r>
      <w:r>
        <w:rPr>
          <w:noProof/>
        </w:rPr>
      </w:r>
      <w:r>
        <w:rPr>
          <w:noProof/>
        </w:rPr>
        <w:fldChar w:fldCharType="separate"/>
      </w:r>
      <w:r>
        <w:rPr>
          <w:noProof/>
        </w:rPr>
        <w:t>32</w:t>
      </w:r>
      <w:r>
        <w:rPr>
          <w:noProof/>
        </w:rPr>
        <w:fldChar w:fldCharType="end"/>
      </w:r>
    </w:p>
    <w:p w14:paraId="50297D35" w14:textId="3CA9C513"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_Toc183533951 \h </w:instrText>
      </w:r>
      <w:r>
        <w:rPr>
          <w:noProof/>
        </w:rPr>
      </w:r>
      <w:r>
        <w:rPr>
          <w:noProof/>
        </w:rPr>
        <w:fldChar w:fldCharType="separate"/>
      </w:r>
      <w:r>
        <w:rPr>
          <w:noProof/>
        </w:rPr>
        <w:t>32</w:t>
      </w:r>
      <w:r>
        <w:rPr>
          <w:noProof/>
        </w:rPr>
        <w:fldChar w:fldCharType="end"/>
      </w:r>
    </w:p>
    <w:p w14:paraId="62B53969" w14:textId="58B0C1EC"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_Toc183533952 \h </w:instrText>
      </w:r>
      <w:r>
        <w:rPr>
          <w:noProof/>
        </w:rPr>
      </w:r>
      <w:r>
        <w:rPr>
          <w:noProof/>
        </w:rPr>
        <w:fldChar w:fldCharType="separate"/>
      </w:r>
      <w:r>
        <w:rPr>
          <w:noProof/>
        </w:rPr>
        <w:t>33</w:t>
      </w:r>
      <w:r>
        <w:rPr>
          <w:noProof/>
        </w:rPr>
        <w:fldChar w:fldCharType="end"/>
      </w:r>
    </w:p>
    <w:p w14:paraId="5D686535" w14:textId="6C9CA8A0"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_Toc183533953 \h </w:instrText>
      </w:r>
      <w:r>
        <w:rPr>
          <w:noProof/>
        </w:rPr>
      </w:r>
      <w:r>
        <w:rPr>
          <w:noProof/>
        </w:rPr>
        <w:fldChar w:fldCharType="separate"/>
      </w:r>
      <w:r>
        <w:rPr>
          <w:noProof/>
        </w:rPr>
        <w:t>37</w:t>
      </w:r>
      <w:r>
        <w:rPr>
          <w:noProof/>
        </w:rPr>
        <w:fldChar w:fldCharType="end"/>
      </w:r>
    </w:p>
    <w:p w14:paraId="08FF89F5" w14:textId="094E7A49"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_Toc183533954 \h </w:instrText>
      </w:r>
      <w:r>
        <w:rPr>
          <w:noProof/>
        </w:rPr>
      </w:r>
      <w:r>
        <w:rPr>
          <w:noProof/>
        </w:rPr>
        <w:fldChar w:fldCharType="separate"/>
      </w:r>
      <w:r>
        <w:rPr>
          <w:noProof/>
        </w:rPr>
        <w:t>41</w:t>
      </w:r>
      <w:r>
        <w:rPr>
          <w:noProof/>
        </w:rPr>
        <w:fldChar w:fldCharType="end"/>
      </w:r>
    </w:p>
    <w:p w14:paraId="4E5C3E77" w14:textId="24797C09"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_Toc183533955 \h </w:instrText>
      </w:r>
      <w:r>
        <w:rPr>
          <w:noProof/>
        </w:rPr>
      </w:r>
      <w:r>
        <w:rPr>
          <w:noProof/>
        </w:rPr>
        <w:fldChar w:fldCharType="separate"/>
      </w:r>
      <w:r>
        <w:rPr>
          <w:noProof/>
        </w:rPr>
        <w:t>42</w:t>
      </w:r>
      <w:r>
        <w:rPr>
          <w:noProof/>
        </w:rPr>
        <w:fldChar w:fldCharType="end"/>
      </w:r>
    </w:p>
    <w:p w14:paraId="43D5397E" w14:textId="311ABB7C"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_Toc183533956 \h </w:instrText>
      </w:r>
      <w:r>
        <w:rPr>
          <w:noProof/>
        </w:rPr>
      </w:r>
      <w:r>
        <w:rPr>
          <w:noProof/>
        </w:rPr>
        <w:fldChar w:fldCharType="separate"/>
      </w:r>
      <w:r>
        <w:rPr>
          <w:noProof/>
        </w:rPr>
        <w:t>43</w:t>
      </w:r>
      <w:r>
        <w:rPr>
          <w:noProof/>
        </w:rPr>
        <w:fldChar w:fldCharType="end"/>
      </w:r>
    </w:p>
    <w:p w14:paraId="660B5D94" w14:textId="094CAA43"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_Toc183533957 \h </w:instrText>
      </w:r>
      <w:r>
        <w:rPr>
          <w:noProof/>
        </w:rPr>
      </w:r>
      <w:r>
        <w:rPr>
          <w:noProof/>
        </w:rPr>
        <w:fldChar w:fldCharType="separate"/>
      </w:r>
      <w:r>
        <w:rPr>
          <w:noProof/>
        </w:rPr>
        <w:t>46</w:t>
      </w:r>
      <w:r>
        <w:rPr>
          <w:noProof/>
        </w:rPr>
        <w:fldChar w:fldCharType="end"/>
      </w:r>
    </w:p>
    <w:p w14:paraId="5D11E98E" w14:textId="50425597"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_Toc183533958 \h </w:instrText>
      </w:r>
      <w:r>
        <w:rPr>
          <w:noProof/>
        </w:rPr>
      </w:r>
      <w:r>
        <w:rPr>
          <w:noProof/>
        </w:rPr>
        <w:fldChar w:fldCharType="separate"/>
      </w:r>
      <w:r>
        <w:rPr>
          <w:noProof/>
        </w:rPr>
        <w:t>46</w:t>
      </w:r>
      <w:r>
        <w:rPr>
          <w:noProof/>
        </w:rPr>
        <w:fldChar w:fldCharType="end"/>
      </w:r>
    </w:p>
    <w:p w14:paraId="1339D0EB" w14:textId="41C20BB7"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_Toc183533959 \h </w:instrText>
      </w:r>
      <w:r>
        <w:rPr>
          <w:noProof/>
        </w:rPr>
      </w:r>
      <w:r>
        <w:rPr>
          <w:noProof/>
        </w:rPr>
        <w:fldChar w:fldCharType="separate"/>
      </w:r>
      <w:r>
        <w:rPr>
          <w:noProof/>
        </w:rPr>
        <w:t>46</w:t>
      </w:r>
      <w:r>
        <w:rPr>
          <w:noProof/>
        </w:rPr>
        <w:fldChar w:fldCharType="end"/>
      </w:r>
    </w:p>
    <w:p w14:paraId="2C10832A" w14:textId="5A600D98" w:rsidR="00A443CC" w:rsidRDefault="00A443CC">
      <w:pPr>
        <w:pStyle w:val="TOC5"/>
        <w:rPr>
          <w:rFonts w:asciiTheme="minorHAnsi" w:hAnsiTheme="minorHAnsi" w:cstheme="minorBidi"/>
          <w:noProof/>
          <w:sz w:val="22"/>
          <w:szCs w:val="22"/>
          <w:lang w:val="en-US" w:eastAsia="zh-CN"/>
        </w:rPr>
      </w:pPr>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_Toc183533960 \h </w:instrText>
      </w:r>
      <w:r>
        <w:rPr>
          <w:noProof/>
        </w:rPr>
      </w:r>
      <w:r>
        <w:rPr>
          <w:noProof/>
        </w:rPr>
        <w:fldChar w:fldCharType="separate"/>
      </w:r>
      <w:r>
        <w:rPr>
          <w:noProof/>
        </w:rPr>
        <w:t>47</w:t>
      </w:r>
      <w:r>
        <w:rPr>
          <w:noProof/>
        </w:rPr>
        <w:fldChar w:fldCharType="end"/>
      </w:r>
    </w:p>
    <w:p w14:paraId="1084BA27" w14:textId="7E2C7754"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_Toc183533961 \h </w:instrText>
      </w:r>
      <w:r>
        <w:rPr>
          <w:noProof/>
        </w:rPr>
      </w:r>
      <w:r>
        <w:rPr>
          <w:noProof/>
        </w:rPr>
        <w:fldChar w:fldCharType="separate"/>
      </w:r>
      <w:r>
        <w:rPr>
          <w:noProof/>
        </w:rPr>
        <w:t>47</w:t>
      </w:r>
      <w:r>
        <w:rPr>
          <w:noProof/>
        </w:rPr>
        <w:fldChar w:fldCharType="end"/>
      </w:r>
    </w:p>
    <w:p w14:paraId="4EE6201E" w14:textId="4D3AE988"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_Toc183533962 \h </w:instrText>
      </w:r>
      <w:r>
        <w:rPr>
          <w:noProof/>
        </w:rPr>
      </w:r>
      <w:r>
        <w:rPr>
          <w:noProof/>
        </w:rPr>
        <w:fldChar w:fldCharType="separate"/>
      </w:r>
      <w:r>
        <w:rPr>
          <w:noProof/>
        </w:rPr>
        <w:t>47</w:t>
      </w:r>
      <w:r>
        <w:rPr>
          <w:noProof/>
        </w:rPr>
        <w:fldChar w:fldCharType="end"/>
      </w:r>
    </w:p>
    <w:p w14:paraId="6D6AF058" w14:textId="5F5738A5" w:rsidR="00A443CC" w:rsidRDefault="00A443CC">
      <w:pPr>
        <w:pStyle w:val="TOC5"/>
        <w:rPr>
          <w:rFonts w:asciiTheme="minorHAnsi" w:hAnsiTheme="minorHAnsi" w:cstheme="minorBidi"/>
          <w:noProof/>
          <w:sz w:val="22"/>
          <w:szCs w:val="22"/>
          <w:lang w:val="en-US" w:eastAsia="zh-CN"/>
        </w:rPr>
      </w:pPr>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_Toc183533963 \h </w:instrText>
      </w:r>
      <w:r>
        <w:rPr>
          <w:noProof/>
        </w:rPr>
      </w:r>
      <w:r>
        <w:rPr>
          <w:noProof/>
        </w:rPr>
        <w:fldChar w:fldCharType="separate"/>
      </w:r>
      <w:r>
        <w:rPr>
          <w:noProof/>
        </w:rPr>
        <w:t>48</w:t>
      </w:r>
      <w:r>
        <w:rPr>
          <w:noProof/>
        </w:rPr>
        <w:fldChar w:fldCharType="end"/>
      </w:r>
    </w:p>
    <w:p w14:paraId="3A934AD1" w14:textId="03983C6E" w:rsidR="00A443CC" w:rsidRDefault="00A443CC">
      <w:pPr>
        <w:pStyle w:val="TOC5"/>
        <w:rPr>
          <w:rFonts w:asciiTheme="minorHAnsi" w:hAnsiTheme="minorHAnsi" w:cstheme="minorBidi"/>
          <w:noProof/>
          <w:sz w:val="22"/>
          <w:szCs w:val="22"/>
          <w:lang w:val="en-US" w:eastAsia="zh-CN"/>
        </w:rPr>
      </w:pPr>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_Toc183533964 \h </w:instrText>
      </w:r>
      <w:r>
        <w:rPr>
          <w:noProof/>
        </w:rPr>
      </w:r>
      <w:r>
        <w:rPr>
          <w:noProof/>
        </w:rPr>
        <w:fldChar w:fldCharType="separate"/>
      </w:r>
      <w:r>
        <w:rPr>
          <w:noProof/>
        </w:rPr>
        <w:t>48</w:t>
      </w:r>
      <w:r>
        <w:rPr>
          <w:noProof/>
        </w:rPr>
        <w:fldChar w:fldCharType="end"/>
      </w:r>
    </w:p>
    <w:p w14:paraId="3FAA0EAA" w14:textId="6223485A" w:rsidR="00A443CC" w:rsidRDefault="00A443CC">
      <w:pPr>
        <w:pStyle w:val="TOC5"/>
        <w:rPr>
          <w:rFonts w:asciiTheme="minorHAnsi" w:hAnsiTheme="minorHAnsi" w:cstheme="minorBidi"/>
          <w:noProof/>
          <w:sz w:val="22"/>
          <w:szCs w:val="22"/>
          <w:lang w:val="en-US" w:eastAsia="zh-CN"/>
        </w:rPr>
      </w:pPr>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_Toc183533965 \h </w:instrText>
      </w:r>
      <w:r>
        <w:rPr>
          <w:noProof/>
        </w:rPr>
      </w:r>
      <w:r>
        <w:rPr>
          <w:noProof/>
        </w:rPr>
        <w:fldChar w:fldCharType="separate"/>
      </w:r>
      <w:r>
        <w:rPr>
          <w:noProof/>
        </w:rPr>
        <w:t>48</w:t>
      </w:r>
      <w:r>
        <w:rPr>
          <w:noProof/>
        </w:rPr>
        <w:fldChar w:fldCharType="end"/>
      </w:r>
    </w:p>
    <w:p w14:paraId="7A016852" w14:textId="60807D78" w:rsidR="00A443CC" w:rsidRDefault="00A443CC">
      <w:pPr>
        <w:pStyle w:val="TOC5"/>
        <w:rPr>
          <w:rFonts w:asciiTheme="minorHAnsi" w:hAnsiTheme="minorHAnsi" w:cstheme="minorBidi"/>
          <w:noProof/>
          <w:sz w:val="22"/>
          <w:szCs w:val="22"/>
          <w:lang w:val="en-US" w:eastAsia="zh-CN"/>
        </w:rPr>
      </w:pPr>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_Toc183533966 \h </w:instrText>
      </w:r>
      <w:r>
        <w:rPr>
          <w:noProof/>
        </w:rPr>
      </w:r>
      <w:r>
        <w:rPr>
          <w:noProof/>
        </w:rPr>
        <w:fldChar w:fldCharType="separate"/>
      </w:r>
      <w:r>
        <w:rPr>
          <w:noProof/>
        </w:rPr>
        <w:t>49</w:t>
      </w:r>
      <w:r>
        <w:rPr>
          <w:noProof/>
        </w:rPr>
        <w:fldChar w:fldCharType="end"/>
      </w:r>
    </w:p>
    <w:p w14:paraId="230C0674" w14:textId="258B6A28" w:rsidR="00A443CC" w:rsidRDefault="00A443CC">
      <w:pPr>
        <w:pStyle w:val="TOC5"/>
        <w:rPr>
          <w:rFonts w:asciiTheme="minorHAnsi" w:hAnsiTheme="minorHAnsi" w:cstheme="minorBidi"/>
          <w:noProof/>
          <w:sz w:val="22"/>
          <w:szCs w:val="22"/>
          <w:lang w:val="en-US" w:eastAsia="zh-CN"/>
        </w:rPr>
      </w:pPr>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_Toc183533967 \h </w:instrText>
      </w:r>
      <w:r>
        <w:rPr>
          <w:noProof/>
        </w:rPr>
      </w:r>
      <w:r>
        <w:rPr>
          <w:noProof/>
        </w:rPr>
        <w:fldChar w:fldCharType="separate"/>
      </w:r>
      <w:r>
        <w:rPr>
          <w:noProof/>
        </w:rPr>
        <w:t>49</w:t>
      </w:r>
      <w:r>
        <w:rPr>
          <w:noProof/>
        </w:rPr>
        <w:fldChar w:fldCharType="end"/>
      </w:r>
    </w:p>
    <w:p w14:paraId="1F6062F0" w14:textId="0BC21919" w:rsidR="00A443CC" w:rsidRDefault="00A443CC">
      <w:pPr>
        <w:pStyle w:val="TOC5"/>
        <w:rPr>
          <w:rFonts w:asciiTheme="minorHAnsi" w:hAnsiTheme="minorHAnsi" w:cstheme="minorBidi"/>
          <w:noProof/>
          <w:sz w:val="22"/>
          <w:szCs w:val="22"/>
          <w:lang w:val="en-US" w:eastAsia="zh-CN"/>
        </w:rPr>
      </w:pPr>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_Toc183533968 \h </w:instrText>
      </w:r>
      <w:r>
        <w:rPr>
          <w:noProof/>
        </w:rPr>
      </w:r>
      <w:r>
        <w:rPr>
          <w:noProof/>
        </w:rPr>
        <w:fldChar w:fldCharType="separate"/>
      </w:r>
      <w:r>
        <w:rPr>
          <w:noProof/>
        </w:rPr>
        <w:t>49</w:t>
      </w:r>
      <w:r>
        <w:rPr>
          <w:noProof/>
        </w:rPr>
        <w:fldChar w:fldCharType="end"/>
      </w:r>
    </w:p>
    <w:p w14:paraId="4FC06003" w14:textId="3DDE9045"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_Toc183533969 \h </w:instrText>
      </w:r>
      <w:r>
        <w:rPr>
          <w:noProof/>
        </w:rPr>
      </w:r>
      <w:r>
        <w:rPr>
          <w:noProof/>
        </w:rPr>
        <w:fldChar w:fldCharType="separate"/>
      </w:r>
      <w:r>
        <w:rPr>
          <w:noProof/>
        </w:rPr>
        <w:t>49</w:t>
      </w:r>
      <w:r>
        <w:rPr>
          <w:noProof/>
        </w:rPr>
        <w:fldChar w:fldCharType="end"/>
      </w:r>
    </w:p>
    <w:p w14:paraId="2230303A" w14:textId="07796386" w:rsidR="00A443CC" w:rsidRDefault="00A443CC">
      <w:pPr>
        <w:pStyle w:val="TOC5"/>
        <w:rPr>
          <w:rFonts w:asciiTheme="minorHAnsi" w:hAnsiTheme="minorHAnsi" w:cstheme="minorBidi"/>
          <w:noProof/>
          <w:sz w:val="22"/>
          <w:szCs w:val="22"/>
          <w:lang w:val="en-US" w:eastAsia="zh-CN"/>
        </w:rPr>
      </w:pPr>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_Toc183533970 \h </w:instrText>
      </w:r>
      <w:r>
        <w:rPr>
          <w:noProof/>
        </w:rPr>
      </w:r>
      <w:r>
        <w:rPr>
          <w:noProof/>
        </w:rPr>
        <w:fldChar w:fldCharType="separate"/>
      </w:r>
      <w:r>
        <w:rPr>
          <w:noProof/>
        </w:rPr>
        <w:t>50</w:t>
      </w:r>
      <w:r>
        <w:rPr>
          <w:noProof/>
        </w:rPr>
        <w:fldChar w:fldCharType="end"/>
      </w:r>
    </w:p>
    <w:p w14:paraId="2DB6F272" w14:textId="75B020BD" w:rsidR="00A443CC" w:rsidRDefault="00A443CC">
      <w:pPr>
        <w:pStyle w:val="TOC5"/>
        <w:rPr>
          <w:rFonts w:asciiTheme="minorHAnsi" w:hAnsiTheme="minorHAnsi" w:cstheme="minorBidi"/>
          <w:noProof/>
          <w:sz w:val="22"/>
          <w:szCs w:val="22"/>
          <w:lang w:val="en-US" w:eastAsia="zh-CN"/>
        </w:rPr>
      </w:pPr>
      <w:r w:rsidRPr="00457BFE">
        <w:rPr>
          <w:rFonts w:eastAsia="宋体"/>
          <w:noProof/>
        </w:rPr>
        <w:t>6.1.5.2.22</w:t>
      </w:r>
      <w:r>
        <w:rPr>
          <w:rFonts w:asciiTheme="minorHAnsi" w:hAnsiTheme="minorHAnsi" w:cstheme="minorBidi"/>
          <w:noProof/>
          <w:sz w:val="22"/>
          <w:szCs w:val="22"/>
          <w:lang w:val="en-US" w:eastAsia="zh-CN"/>
        </w:rPr>
        <w:tab/>
      </w:r>
      <w:r w:rsidRPr="00457BFE">
        <w:rPr>
          <w:rFonts w:eastAsia="宋体"/>
          <w:noProof/>
        </w:rPr>
        <w:t xml:space="preserve">Type: </w:t>
      </w:r>
      <w:r w:rsidRPr="00457BFE">
        <w:rPr>
          <w:rFonts w:eastAsia="宋体"/>
          <w:noProof/>
          <w:lang w:eastAsia="zh-CN"/>
        </w:rPr>
        <w:t>PrivacyCheckIdMappingReqData</w:t>
      </w:r>
      <w:r>
        <w:rPr>
          <w:noProof/>
        </w:rPr>
        <w:tab/>
      </w:r>
      <w:r>
        <w:rPr>
          <w:noProof/>
        </w:rPr>
        <w:fldChar w:fldCharType="begin"/>
      </w:r>
      <w:r>
        <w:rPr>
          <w:noProof/>
        </w:rPr>
        <w:instrText xml:space="preserve"> PAGEREF _Toc183533971 \h </w:instrText>
      </w:r>
      <w:r>
        <w:rPr>
          <w:noProof/>
        </w:rPr>
      </w:r>
      <w:r>
        <w:rPr>
          <w:noProof/>
        </w:rPr>
        <w:fldChar w:fldCharType="separate"/>
      </w:r>
      <w:r>
        <w:rPr>
          <w:noProof/>
        </w:rPr>
        <w:t>50</w:t>
      </w:r>
      <w:r>
        <w:rPr>
          <w:noProof/>
        </w:rPr>
        <w:fldChar w:fldCharType="end"/>
      </w:r>
    </w:p>
    <w:p w14:paraId="5E7FBCEE" w14:textId="5B72637D" w:rsidR="00A443CC" w:rsidRDefault="00A443CC">
      <w:pPr>
        <w:pStyle w:val="TOC5"/>
        <w:rPr>
          <w:rFonts w:asciiTheme="minorHAnsi" w:hAnsiTheme="minorHAnsi" w:cstheme="minorBidi"/>
          <w:noProof/>
          <w:sz w:val="22"/>
          <w:szCs w:val="22"/>
          <w:lang w:val="en-US" w:eastAsia="zh-CN"/>
        </w:rPr>
      </w:pPr>
      <w:r w:rsidRPr="00457BFE">
        <w:rPr>
          <w:rFonts w:eastAsia="宋体"/>
          <w:noProof/>
        </w:rPr>
        <w:t>6.1.5.2.23</w:t>
      </w:r>
      <w:r>
        <w:rPr>
          <w:rFonts w:asciiTheme="minorHAnsi" w:hAnsiTheme="minorHAnsi" w:cstheme="minorBidi"/>
          <w:noProof/>
          <w:sz w:val="22"/>
          <w:szCs w:val="22"/>
          <w:lang w:val="en-US" w:eastAsia="zh-CN"/>
        </w:rPr>
        <w:tab/>
      </w:r>
      <w:r w:rsidRPr="00457BFE">
        <w:rPr>
          <w:rFonts w:eastAsia="宋体"/>
          <w:noProof/>
        </w:rPr>
        <w:t xml:space="preserve">Type: </w:t>
      </w:r>
      <w:r w:rsidRPr="00457BFE">
        <w:rPr>
          <w:rFonts w:eastAsia="宋体"/>
          <w:noProof/>
          <w:lang w:eastAsia="zh-CN"/>
        </w:rPr>
        <w:t>PrivacyCheckIdMappingRespData</w:t>
      </w:r>
      <w:r>
        <w:rPr>
          <w:noProof/>
        </w:rPr>
        <w:tab/>
      </w:r>
      <w:r>
        <w:rPr>
          <w:noProof/>
        </w:rPr>
        <w:fldChar w:fldCharType="begin"/>
      </w:r>
      <w:r>
        <w:rPr>
          <w:noProof/>
        </w:rPr>
        <w:instrText xml:space="preserve"> PAGEREF _Toc183533972 \h </w:instrText>
      </w:r>
      <w:r>
        <w:rPr>
          <w:noProof/>
        </w:rPr>
      </w:r>
      <w:r>
        <w:rPr>
          <w:noProof/>
        </w:rPr>
        <w:fldChar w:fldCharType="separate"/>
      </w:r>
      <w:r>
        <w:rPr>
          <w:noProof/>
        </w:rPr>
        <w:t>50</w:t>
      </w:r>
      <w:r>
        <w:rPr>
          <w:noProof/>
        </w:rPr>
        <w:fldChar w:fldCharType="end"/>
      </w:r>
    </w:p>
    <w:p w14:paraId="657FD52B" w14:textId="02329059" w:rsidR="00A443CC" w:rsidRDefault="00A443CC">
      <w:pPr>
        <w:pStyle w:val="TOC5"/>
        <w:rPr>
          <w:rFonts w:asciiTheme="minorHAnsi" w:hAnsiTheme="minorHAnsi" w:cstheme="minorBidi"/>
          <w:noProof/>
          <w:sz w:val="22"/>
          <w:szCs w:val="22"/>
          <w:lang w:val="en-US" w:eastAsia="zh-CN"/>
        </w:rPr>
      </w:pPr>
      <w:r w:rsidRPr="00457BFE">
        <w:rPr>
          <w:rFonts w:eastAsia="宋体"/>
          <w:noProof/>
        </w:rPr>
        <w:t>6.1.5.2.25</w:t>
      </w:r>
      <w:r>
        <w:rPr>
          <w:rFonts w:asciiTheme="minorHAnsi" w:hAnsiTheme="minorHAnsi" w:cstheme="minorBidi"/>
          <w:noProof/>
          <w:sz w:val="22"/>
          <w:szCs w:val="22"/>
          <w:lang w:val="en-US" w:eastAsia="zh-CN"/>
        </w:rPr>
        <w:tab/>
      </w:r>
      <w:r w:rsidRPr="00457BFE">
        <w:rPr>
          <w:noProof/>
        </w:rPr>
        <w:t>Void</w:t>
      </w:r>
      <w:r>
        <w:rPr>
          <w:noProof/>
        </w:rPr>
        <w:tab/>
      </w:r>
      <w:r>
        <w:rPr>
          <w:noProof/>
        </w:rPr>
        <w:fldChar w:fldCharType="begin"/>
      </w:r>
      <w:r>
        <w:rPr>
          <w:noProof/>
        </w:rPr>
        <w:instrText xml:space="preserve"> PAGEREF _Toc183533973 \h </w:instrText>
      </w:r>
      <w:r>
        <w:rPr>
          <w:noProof/>
        </w:rPr>
      </w:r>
      <w:r>
        <w:rPr>
          <w:noProof/>
        </w:rPr>
        <w:fldChar w:fldCharType="separate"/>
      </w:r>
      <w:r>
        <w:rPr>
          <w:noProof/>
        </w:rPr>
        <w:t>51</w:t>
      </w:r>
      <w:r>
        <w:rPr>
          <w:noProof/>
        </w:rPr>
        <w:fldChar w:fldCharType="end"/>
      </w:r>
    </w:p>
    <w:p w14:paraId="7421C33C" w14:textId="33141775" w:rsidR="00A443CC" w:rsidRDefault="00A443CC">
      <w:pPr>
        <w:pStyle w:val="TOC5"/>
        <w:rPr>
          <w:rFonts w:asciiTheme="minorHAnsi" w:hAnsiTheme="minorHAnsi" w:cstheme="minorBidi"/>
          <w:noProof/>
          <w:sz w:val="22"/>
          <w:szCs w:val="22"/>
          <w:lang w:val="en-US" w:eastAsia="zh-CN"/>
        </w:rPr>
      </w:pPr>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_Toc183533974 \h </w:instrText>
      </w:r>
      <w:r>
        <w:rPr>
          <w:noProof/>
        </w:rPr>
      </w:r>
      <w:r>
        <w:rPr>
          <w:noProof/>
        </w:rPr>
        <w:fldChar w:fldCharType="separate"/>
      </w:r>
      <w:r>
        <w:rPr>
          <w:noProof/>
        </w:rPr>
        <w:t>51</w:t>
      </w:r>
      <w:r>
        <w:rPr>
          <w:noProof/>
        </w:rPr>
        <w:fldChar w:fldCharType="end"/>
      </w:r>
    </w:p>
    <w:p w14:paraId="4E4BD539" w14:textId="33BBCE64" w:rsidR="00A443CC" w:rsidRDefault="00A443CC">
      <w:pPr>
        <w:pStyle w:val="TOC5"/>
        <w:rPr>
          <w:rFonts w:asciiTheme="minorHAnsi" w:hAnsiTheme="minorHAnsi" w:cstheme="minorBidi"/>
          <w:noProof/>
          <w:sz w:val="22"/>
          <w:szCs w:val="22"/>
          <w:lang w:val="en-US" w:eastAsia="zh-CN"/>
        </w:rPr>
      </w:pPr>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_Toc183533975 \h </w:instrText>
      </w:r>
      <w:r>
        <w:rPr>
          <w:noProof/>
        </w:rPr>
      </w:r>
      <w:r>
        <w:rPr>
          <w:noProof/>
        </w:rPr>
        <w:fldChar w:fldCharType="separate"/>
      </w:r>
      <w:r>
        <w:rPr>
          <w:noProof/>
        </w:rPr>
        <w:t>51</w:t>
      </w:r>
      <w:r>
        <w:rPr>
          <w:noProof/>
        </w:rPr>
        <w:fldChar w:fldCharType="end"/>
      </w:r>
    </w:p>
    <w:p w14:paraId="4E3FD26F" w14:textId="0DFA79B1" w:rsidR="00A443CC" w:rsidRDefault="00A443CC">
      <w:pPr>
        <w:pStyle w:val="TOC4"/>
        <w:rPr>
          <w:rFonts w:asciiTheme="minorHAnsi" w:hAnsiTheme="minorHAnsi" w:cstheme="minorBidi"/>
          <w:noProof/>
          <w:sz w:val="22"/>
          <w:szCs w:val="22"/>
          <w:lang w:val="en-US" w:eastAsia="zh-CN"/>
        </w:rPr>
      </w:pPr>
      <w:r w:rsidRPr="00457BFE">
        <w:rPr>
          <w:noProof/>
          <w:lang w:val="en-US"/>
        </w:rPr>
        <w:t>6.1.</w:t>
      </w:r>
      <w:r w:rsidRPr="00457BFE">
        <w:rPr>
          <w:noProof/>
          <w:lang w:val="en-US" w:eastAsia="zh-CN"/>
        </w:rPr>
        <w:t>5</w:t>
      </w:r>
      <w:r w:rsidRPr="00457BFE">
        <w:rPr>
          <w:noProof/>
          <w:lang w:val="en-US"/>
        </w:rPr>
        <w:t>.3</w:t>
      </w:r>
      <w:r>
        <w:rPr>
          <w:rFonts w:asciiTheme="minorHAnsi" w:hAnsiTheme="minorHAnsi" w:cstheme="minorBidi"/>
          <w:noProof/>
          <w:sz w:val="22"/>
          <w:szCs w:val="22"/>
          <w:lang w:val="en-US" w:eastAsia="zh-CN"/>
        </w:rPr>
        <w:tab/>
      </w:r>
      <w:r w:rsidRPr="00457BFE">
        <w:rPr>
          <w:noProof/>
          <w:lang w:val="en-US"/>
        </w:rPr>
        <w:t>Simple data types and enumerations</w:t>
      </w:r>
      <w:r>
        <w:rPr>
          <w:noProof/>
        </w:rPr>
        <w:tab/>
      </w:r>
      <w:r>
        <w:rPr>
          <w:noProof/>
        </w:rPr>
        <w:fldChar w:fldCharType="begin"/>
      </w:r>
      <w:r>
        <w:rPr>
          <w:noProof/>
        </w:rPr>
        <w:instrText xml:space="preserve"> PAGEREF _Toc183533976 \h </w:instrText>
      </w:r>
      <w:r>
        <w:rPr>
          <w:noProof/>
        </w:rPr>
      </w:r>
      <w:r>
        <w:rPr>
          <w:noProof/>
        </w:rPr>
        <w:fldChar w:fldCharType="separate"/>
      </w:r>
      <w:r>
        <w:rPr>
          <w:noProof/>
        </w:rPr>
        <w:t>51</w:t>
      </w:r>
      <w:r>
        <w:rPr>
          <w:noProof/>
        </w:rPr>
        <w:fldChar w:fldCharType="end"/>
      </w:r>
    </w:p>
    <w:p w14:paraId="0178C74B" w14:textId="56786D65"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_Toc183533977 \h </w:instrText>
      </w:r>
      <w:r>
        <w:rPr>
          <w:noProof/>
        </w:rPr>
      </w:r>
      <w:r>
        <w:rPr>
          <w:noProof/>
        </w:rPr>
        <w:fldChar w:fldCharType="separate"/>
      </w:r>
      <w:r>
        <w:rPr>
          <w:noProof/>
        </w:rPr>
        <w:t>51</w:t>
      </w:r>
      <w:r>
        <w:rPr>
          <w:noProof/>
        </w:rPr>
        <w:fldChar w:fldCharType="end"/>
      </w:r>
    </w:p>
    <w:p w14:paraId="118228FE" w14:textId="2CEEABBA"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_Toc183533978 \h </w:instrText>
      </w:r>
      <w:r>
        <w:rPr>
          <w:noProof/>
        </w:rPr>
      </w:r>
      <w:r>
        <w:rPr>
          <w:noProof/>
        </w:rPr>
        <w:fldChar w:fldCharType="separate"/>
      </w:r>
      <w:r>
        <w:rPr>
          <w:noProof/>
        </w:rPr>
        <w:t>51</w:t>
      </w:r>
      <w:r>
        <w:rPr>
          <w:noProof/>
        </w:rPr>
        <w:fldChar w:fldCharType="end"/>
      </w:r>
    </w:p>
    <w:p w14:paraId="496B5A36" w14:textId="168EDA95"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_Toc183533979 \h </w:instrText>
      </w:r>
      <w:r>
        <w:rPr>
          <w:noProof/>
        </w:rPr>
      </w:r>
      <w:r>
        <w:rPr>
          <w:noProof/>
        </w:rPr>
        <w:fldChar w:fldCharType="separate"/>
      </w:r>
      <w:r>
        <w:rPr>
          <w:noProof/>
        </w:rPr>
        <w:t>52</w:t>
      </w:r>
      <w:r>
        <w:rPr>
          <w:noProof/>
        </w:rPr>
        <w:fldChar w:fldCharType="end"/>
      </w:r>
    </w:p>
    <w:p w14:paraId="3670A8F7" w14:textId="364138DD"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_Toc183533980 \h </w:instrText>
      </w:r>
      <w:r>
        <w:rPr>
          <w:noProof/>
        </w:rPr>
      </w:r>
      <w:r>
        <w:rPr>
          <w:noProof/>
        </w:rPr>
        <w:fldChar w:fldCharType="separate"/>
      </w:r>
      <w:r>
        <w:rPr>
          <w:noProof/>
        </w:rPr>
        <w:t>52</w:t>
      </w:r>
      <w:r>
        <w:rPr>
          <w:noProof/>
        </w:rPr>
        <w:fldChar w:fldCharType="end"/>
      </w:r>
    </w:p>
    <w:p w14:paraId="1B0ED7B6" w14:textId="59259165"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_Toc183533981 \h </w:instrText>
      </w:r>
      <w:r>
        <w:rPr>
          <w:noProof/>
        </w:rPr>
      </w:r>
      <w:r>
        <w:rPr>
          <w:noProof/>
        </w:rPr>
        <w:fldChar w:fldCharType="separate"/>
      </w:r>
      <w:r>
        <w:rPr>
          <w:noProof/>
        </w:rPr>
        <w:t>52</w:t>
      </w:r>
      <w:r>
        <w:rPr>
          <w:noProof/>
        </w:rPr>
        <w:fldChar w:fldCharType="end"/>
      </w:r>
    </w:p>
    <w:p w14:paraId="23761BA3" w14:textId="6B44B4A6"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_Toc183533982 \h </w:instrText>
      </w:r>
      <w:r>
        <w:rPr>
          <w:noProof/>
        </w:rPr>
      </w:r>
      <w:r>
        <w:rPr>
          <w:noProof/>
        </w:rPr>
        <w:fldChar w:fldCharType="separate"/>
      </w:r>
      <w:r>
        <w:rPr>
          <w:noProof/>
        </w:rPr>
        <w:t>53</w:t>
      </w:r>
      <w:r>
        <w:rPr>
          <w:noProof/>
        </w:rPr>
        <w:fldChar w:fldCharType="end"/>
      </w:r>
    </w:p>
    <w:p w14:paraId="050F10BD" w14:textId="33E1EFB0" w:rsidR="00A443CC" w:rsidRDefault="00A443CC">
      <w:pPr>
        <w:pStyle w:val="TOC5"/>
        <w:rPr>
          <w:rFonts w:asciiTheme="minorHAnsi" w:hAnsiTheme="minorHAnsi" w:cstheme="minorBidi"/>
          <w:noProof/>
          <w:sz w:val="22"/>
          <w:szCs w:val="22"/>
          <w:lang w:val="en-US" w:eastAsia="zh-CN"/>
        </w:rPr>
      </w:pPr>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_Toc183533983 \h </w:instrText>
      </w:r>
      <w:r>
        <w:rPr>
          <w:noProof/>
        </w:rPr>
      </w:r>
      <w:r>
        <w:rPr>
          <w:noProof/>
        </w:rPr>
        <w:fldChar w:fldCharType="separate"/>
      </w:r>
      <w:r>
        <w:rPr>
          <w:noProof/>
        </w:rPr>
        <w:t>53</w:t>
      </w:r>
      <w:r>
        <w:rPr>
          <w:noProof/>
        </w:rPr>
        <w:fldChar w:fldCharType="end"/>
      </w:r>
    </w:p>
    <w:p w14:paraId="2E01D1F1" w14:textId="4AEB2573" w:rsidR="00A443CC" w:rsidRDefault="00A443CC">
      <w:pPr>
        <w:pStyle w:val="TOC5"/>
        <w:rPr>
          <w:rFonts w:asciiTheme="minorHAnsi" w:hAnsiTheme="minorHAnsi" w:cstheme="minorBidi"/>
          <w:noProof/>
          <w:sz w:val="22"/>
          <w:szCs w:val="22"/>
          <w:lang w:val="en-US" w:eastAsia="zh-CN"/>
        </w:rPr>
      </w:pPr>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_Toc183533984 \h </w:instrText>
      </w:r>
      <w:r>
        <w:rPr>
          <w:noProof/>
        </w:rPr>
      </w:r>
      <w:r>
        <w:rPr>
          <w:noProof/>
        </w:rPr>
        <w:fldChar w:fldCharType="separate"/>
      </w:r>
      <w:r>
        <w:rPr>
          <w:noProof/>
        </w:rPr>
        <w:t>53</w:t>
      </w:r>
      <w:r>
        <w:rPr>
          <w:noProof/>
        </w:rPr>
        <w:fldChar w:fldCharType="end"/>
      </w:r>
    </w:p>
    <w:p w14:paraId="16DFD5A2" w14:textId="029E229B" w:rsidR="00A443CC" w:rsidRDefault="00A443CC">
      <w:pPr>
        <w:pStyle w:val="TOC5"/>
        <w:rPr>
          <w:rFonts w:asciiTheme="minorHAnsi" w:hAnsiTheme="minorHAnsi" w:cstheme="minorBidi"/>
          <w:noProof/>
          <w:sz w:val="22"/>
          <w:szCs w:val="22"/>
          <w:lang w:val="en-US" w:eastAsia="zh-CN"/>
        </w:rPr>
      </w:pPr>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_Toc183533985 \h </w:instrText>
      </w:r>
      <w:r>
        <w:rPr>
          <w:noProof/>
        </w:rPr>
      </w:r>
      <w:r>
        <w:rPr>
          <w:noProof/>
        </w:rPr>
        <w:fldChar w:fldCharType="separate"/>
      </w:r>
      <w:r>
        <w:rPr>
          <w:noProof/>
        </w:rPr>
        <w:t>54</w:t>
      </w:r>
      <w:r>
        <w:rPr>
          <w:noProof/>
        </w:rPr>
        <w:fldChar w:fldCharType="end"/>
      </w:r>
    </w:p>
    <w:p w14:paraId="24135B7B" w14:textId="50B37CFE" w:rsidR="00A443CC" w:rsidRDefault="00A443CC">
      <w:pPr>
        <w:pStyle w:val="TOC5"/>
        <w:rPr>
          <w:rFonts w:asciiTheme="minorHAnsi" w:hAnsiTheme="minorHAnsi" w:cstheme="minorBidi"/>
          <w:noProof/>
          <w:sz w:val="22"/>
          <w:szCs w:val="22"/>
          <w:lang w:val="en-US" w:eastAsia="zh-CN"/>
        </w:rPr>
      </w:pPr>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_Toc183533986 \h </w:instrText>
      </w:r>
      <w:r>
        <w:rPr>
          <w:noProof/>
        </w:rPr>
      </w:r>
      <w:r>
        <w:rPr>
          <w:noProof/>
        </w:rPr>
        <w:fldChar w:fldCharType="separate"/>
      </w:r>
      <w:r>
        <w:rPr>
          <w:noProof/>
        </w:rPr>
        <w:t>54</w:t>
      </w:r>
      <w:r>
        <w:rPr>
          <w:noProof/>
        </w:rPr>
        <w:fldChar w:fldCharType="end"/>
      </w:r>
    </w:p>
    <w:p w14:paraId="15A936EF" w14:textId="2E4E7F7C" w:rsidR="00A443CC" w:rsidRDefault="00A443CC">
      <w:pPr>
        <w:pStyle w:val="TOC3"/>
        <w:rPr>
          <w:rFonts w:asciiTheme="minorHAnsi" w:hAnsiTheme="minorHAnsi" w:cstheme="minorBidi"/>
          <w:noProof/>
          <w:sz w:val="22"/>
          <w:szCs w:val="22"/>
          <w:lang w:val="en-US" w:eastAsia="zh-CN"/>
        </w:rPr>
      </w:pPr>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_Toc183533987 \h </w:instrText>
      </w:r>
      <w:r>
        <w:rPr>
          <w:noProof/>
        </w:rPr>
      </w:r>
      <w:r>
        <w:rPr>
          <w:noProof/>
        </w:rPr>
        <w:fldChar w:fldCharType="separate"/>
      </w:r>
      <w:r>
        <w:rPr>
          <w:noProof/>
        </w:rPr>
        <w:t>54</w:t>
      </w:r>
      <w:r>
        <w:rPr>
          <w:noProof/>
        </w:rPr>
        <w:fldChar w:fldCharType="end"/>
      </w:r>
    </w:p>
    <w:p w14:paraId="17AD199C" w14:textId="6F2B4426"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_Toc183533988 \h </w:instrText>
      </w:r>
      <w:r>
        <w:rPr>
          <w:noProof/>
        </w:rPr>
      </w:r>
      <w:r>
        <w:rPr>
          <w:noProof/>
        </w:rPr>
        <w:fldChar w:fldCharType="separate"/>
      </w:r>
      <w:r>
        <w:rPr>
          <w:noProof/>
        </w:rPr>
        <w:t>54</w:t>
      </w:r>
      <w:r>
        <w:rPr>
          <w:noProof/>
        </w:rPr>
        <w:fldChar w:fldCharType="end"/>
      </w:r>
    </w:p>
    <w:p w14:paraId="66BC44A5" w14:textId="53750AB4"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_Toc183533989 \h </w:instrText>
      </w:r>
      <w:r>
        <w:rPr>
          <w:noProof/>
        </w:rPr>
      </w:r>
      <w:r>
        <w:rPr>
          <w:noProof/>
        </w:rPr>
        <w:fldChar w:fldCharType="separate"/>
      </w:r>
      <w:r>
        <w:rPr>
          <w:noProof/>
        </w:rPr>
        <w:t>54</w:t>
      </w:r>
      <w:r>
        <w:rPr>
          <w:noProof/>
        </w:rPr>
        <w:fldChar w:fldCharType="end"/>
      </w:r>
    </w:p>
    <w:p w14:paraId="5FA25903" w14:textId="4384377B" w:rsidR="00A443CC" w:rsidRDefault="00A443CC">
      <w:pPr>
        <w:pStyle w:val="TOC4"/>
        <w:rPr>
          <w:rFonts w:asciiTheme="minorHAnsi" w:hAnsiTheme="minorHAnsi" w:cstheme="minorBidi"/>
          <w:noProof/>
          <w:sz w:val="22"/>
          <w:szCs w:val="22"/>
          <w:lang w:val="en-US" w:eastAsia="zh-CN"/>
        </w:rPr>
      </w:pPr>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_Toc183533990 \h </w:instrText>
      </w:r>
      <w:r>
        <w:rPr>
          <w:noProof/>
        </w:rPr>
      </w:r>
      <w:r>
        <w:rPr>
          <w:noProof/>
        </w:rPr>
        <w:fldChar w:fldCharType="separate"/>
      </w:r>
      <w:r>
        <w:rPr>
          <w:noProof/>
        </w:rPr>
        <w:t>54</w:t>
      </w:r>
      <w:r>
        <w:rPr>
          <w:noProof/>
        </w:rPr>
        <w:fldChar w:fldCharType="end"/>
      </w:r>
    </w:p>
    <w:p w14:paraId="723DB795" w14:textId="5B96B371" w:rsidR="00A443CC" w:rsidRDefault="00A443CC">
      <w:pPr>
        <w:pStyle w:val="TOC3"/>
        <w:rPr>
          <w:rFonts w:asciiTheme="minorHAnsi" w:hAnsiTheme="minorHAnsi" w:cstheme="minorBidi"/>
          <w:noProof/>
          <w:sz w:val="22"/>
          <w:szCs w:val="22"/>
          <w:lang w:val="en-US" w:eastAsia="zh-CN"/>
        </w:rPr>
      </w:pPr>
      <w:r w:rsidRPr="00457BFE">
        <w:rPr>
          <w:noProof/>
          <w:lang w:val="en-US"/>
        </w:rPr>
        <w:t>6.1.</w:t>
      </w:r>
      <w:r w:rsidRPr="00457BFE">
        <w:rPr>
          <w:noProof/>
          <w:lang w:val="en-US" w:eastAsia="zh-CN"/>
        </w:rPr>
        <w:t>7</w:t>
      </w:r>
      <w:r>
        <w:rPr>
          <w:rFonts w:asciiTheme="minorHAnsi" w:hAnsiTheme="minorHAnsi" w:cstheme="minorBidi"/>
          <w:noProof/>
          <w:sz w:val="22"/>
          <w:szCs w:val="22"/>
          <w:lang w:val="en-US" w:eastAsia="zh-CN"/>
        </w:rPr>
        <w:tab/>
      </w:r>
      <w:r w:rsidRPr="00457BFE">
        <w:rPr>
          <w:noProof/>
          <w:lang w:val="en-US"/>
        </w:rPr>
        <w:t>Feature negotiation</w:t>
      </w:r>
      <w:r>
        <w:rPr>
          <w:noProof/>
        </w:rPr>
        <w:tab/>
      </w:r>
      <w:r>
        <w:rPr>
          <w:noProof/>
        </w:rPr>
        <w:fldChar w:fldCharType="begin"/>
      </w:r>
      <w:r>
        <w:rPr>
          <w:noProof/>
        </w:rPr>
        <w:instrText xml:space="preserve"> PAGEREF _Toc183533991 \h </w:instrText>
      </w:r>
      <w:r>
        <w:rPr>
          <w:noProof/>
        </w:rPr>
      </w:r>
      <w:r>
        <w:rPr>
          <w:noProof/>
        </w:rPr>
        <w:fldChar w:fldCharType="separate"/>
      </w:r>
      <w:r>
        <w:rPr>
          <w:noProof/>
        </w:rPr>
        <w:t>55</w:t>
      </w:r>
      <w:r>
        <w:rPr>
          <w:noProof/>
        </w:rPr>
        <w:fldChar w:fldCharType="end"/>
      </w:r>
    </w:p>
    <w:p w14:paraId="44B8B3C2" w14:textId="193FCBA9" w:rsidR="00A443CC" w:rsidRDefault="00A443CC">
      <w:pPr>
        <w:pStyle w:val="TOC3"/>
        <w:rPr>
          <w:rFonts w:asciiTheme="minorHAnsi" w:hAnsiTheme="minorHAnsi" w:cstheme="minorBidi"/>
          <w:noProof/>
          <w:sz w:val="22"/>
          <w:szCs w:val="22"/>
          <w:lang w:val="en-US" w:eastAsia="zh-CN"/>
        </w:rPr>
      </w:pPr>
      <w:r w:rsidRPr="00457BFE">
        <w:rPr>
          <w:noProof/>
          <w:lang w:val="en-US"/>
        </w:rPr>
        <w:t>6.1.</w:t>
      </w:r>
      <w:r w:rsidRPr="00457BFE">
        <w:rPr>
          <w:noProof/>
          <w:lang w:val="en-US" w:eastAsia="zh-CN"/>
        </w:rPr>
        <w:t>8</w:t>
      </w:r>
      <w:r>
        <w:rPr>
          <w:rFonts w:asciiTheme="minorHAnsi" w:hAnsiTheme="minorHAnsi" w:cstheme="minorBidi"/>
          <w:noProof/>
          <w:sz w:val="22"/>
          <w:szCs w:val="22"/>
          <w:lang w:val="en-US" w:eastAsia="zh-CN"/>
        </w:rPr>
        <w:tab/>
      </w:r>
      <w:r w:rsidRPr="00457BFE">
        <w:rPr>
          <w:noProof/>
          <w:lang w:val="en-US"/>
        </w:rPr>
        <w:t>Security</w:t>
      </w:r>
      <w:r>
        <w:rPr>
          <w:noProof/>
        </w:rPr>
        <w:tab/>
      </w:r>
      <w:r>
        <w:rPr>
          <w:noProof/>
        </w:rPr>
        <w:fldChar w:fldCharType="begin"/>
      </w:r>
      <w:r>
        <w:rPr>
          <w:noProof/>
        </w:rPr>
        <w:instrText xml:space="preserve"> PAGEREF _Toc183533992 \h </w:instrText>
      </w:r>
      <w:r>
        <w:rPr>
          <w:noProof/>
        </w:rPr>
      </w:r>
      <w:r>
        <w:rPr>
          <w:noProof/>
        </w:rPr>
        <w:fldChar w:fldCharType="separate"/>
      </w:r>
      <w:r>
        <w:rPr>
          <w:noProof/>
        </w:rPr>
        <w:t>56</w:t>
      </w:r>
      <w:r>
        <w:rPr>
          <w:noProof/>
        </w:rPr>
        <w:fldChar w:fldCharType="end"/>
      </w:r>
    </w:p>
    <w:p w14:paraId="7CD4F137" w14:textId="5526C2AA" w:rsidR="00A443CC" w:rsidRDefault="00A443CC">
      <w:pPr>
        <w:pStyle w:val="TOC3"/>
        <w:rPr>
          <w:rFonts w:asciiTheme="minorHAnsi" w:hAnsiTheme="minorHAnsi" w:cstheme="minorBidi"/>
          <w:noProof/>
          <w:sz w:val="22"/>
          <w:szCs w:val="22"/>
          <w:lang w:val="en-US" w:eastAsia="zh-CN"/>
        </w:rPr>
      </w:pPr>
      <w:r w:rsidRPr="00457BFE">
        <w:rPr>
          <w:noProof/>
          <w:lang w:val="en-US"/>
        </w:rPr>
        <w:lastRenderedPageBreak/>
        <w:t>6.1.</w:t>
      </w:r>
      <w:r w:rsidRPr="00457BFE">
        <w:rPr>
          <w:noProof/>
          <w:lang w:val="en-US" w:eastAsia="zh-CN"/>
        </w:rPr>
        <w:t>9</w:t>
      </w:r>
      <w:r>
        <w:rPr>
          <w:rFonts w:asciiTheme="minorHAnsi" w:hAnsiTheme="minorHAnsi" w:cstheme="minorBidi"/>
          <w:noProof/>
          <w:sz w:val="22"/>
          <w:szCs w:val="22"/>
          <w:lang w:val="en-US" w:eastAsia="zh-CN"/>
        </w:rPr>
        <w:tab/>
      </w:r>
      <w:r w:rsidRPr="00457BFE">
        <w:rPr>
          <w:noProof/>
          <w:lang w:val="en-US"/>
        </w:rPr>
        <w:t>HTTP redirection</w:t>
      </w:r>
      <w:r>
        <w:rPr>
          <w:noProof/>
        </w:rPr>
        <w:tab/>
      </w:r>
      <w:r>
        <w:rPr>
          <w:noProof/>
        </w:rPr>
        <w:fldChar w:fldCharType="begin"/>
      </w:r>
      <w:r>
        <w:rPr>
          <w:noProof/>
        </w:rPr>
        <w:instrText xml:space="preserve"> PAGEREF _Toc183533993 \h </w:instrText>
      </w:r>
      <w:r>
        <w:rPr>
          <w:noProof/>
        </w:rPr>
      </w:r>
      <w:r>
        <w:rPr>
          <w:noProof/>
        </w:rPr>
        <w:fldChar w:fldCharType="separate"/>
      </w:r>
      <w:r>
        <w:rPr>
          <w:noProof/>
        </w:rPr>
        <w:t>56</w:t>
      </w:r>
      <w:r>
        <w:rPr>
          <w:noProof/>
        </w:rPr>
        <w:fldChar w:fldCharType="end"/>
      </w:r>
    </w:p>
    <w:p w14:paraId="1036BFB9" w14:textId="2DB87F42" w:rsidR="00A443CC" w:rsidRDefault="00A443CC">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_Toc183533994 \h </w:instrText>
      </w:r>
      <w:r>
        <w:rPr>
          <w:noProof/>
        </w:rPr>
      </w:r>
      <w:r>
        <w:rPr>
          <w:noProof/>
        </w:rPr>
        <w:fldChar w:fldCharType="separate"/>
      </w:r>
      <w:r>
        <w:rPr>
          <w:noProof/>
        </w:rPr>
        <w:t>57</w:t>
      </w:r>
      <w:r>
        <w:rPr>
          <w:noProof/>
        </w:rPr>
        <w:fldChar w:fldCharType="end"/>
      </w:r>
    </w:p>
    <w:p w14:paraId="1F65CFAF" w14:textId="22284A2E" w:rsidR="00A443CC" w:rsidRDefault="00A443CC">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_Toc183533995 \h </w:instrText>
      </w:r>
      <w:r>
        <w:rPr>
          <w:noProof/>
        </w:rPr>
      </w:r>
      <w:r>
        <w:rPr>
          <w:noProof/>
        </w:rPr>
        <w:fldChar w:fldCharType="separate"/>
      </w:r>
      <w:r>
        <w:rPr>
          <w:noProof/>
        </w:rPr>
        <w:t>57</w:t>
      </w:r>
      <w:r>
        <w:rPr>
          <w:noProof/>
        </w:rPr>
        <w:fldChar w:fldCharType="end"/>
      </w:r>
    </w:p>
    <w:p w14:paraId="1FDD3E40" w14:textId="103D6C8A" w:rsidR="00A443CC" w:rsidRDefault="00A443CC">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_Toc183533996 \h </w:instrText>
      </w:r>
      <w:r>
        <w:rPr>
          <w:noProof/>
        </w:rPr>
      </w:r>
      <w:r>
        <w:rPr>
          <w:noProof/>
        </w:rPr>
        <w:fldChar w:fldCharType="separate"/>
      </w:r>
      <w:r>
        <w:rPr>
          <w:noProof/>
        </w:rPr>
        <w:t>57</w:t>
      </w:r>
      <w:r>
        <w:rPr>
          <w:noProof/>
        </w:rPr>
        <w:fldChar w:fldCharType="end"/>
      </w:r>
    </w:p>
    <w:p w14:paraId="05A9D048" w14:textId="12E31327" w:rsidR="00A443CC" w:rsidRDefault="00A443CC">
      <w:pPr>
        <w:pStyle w:val="TOC8"/>
        <w:rPr>
          <w:rFonts w:asciiTheme="minorHAnsi"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_Toc183533997 \h </w:instrText>
      </w:r>
      <w:r>
        <w:rPr>
          <w:noProof/>
        </w:rPr>
      </w:r>
      <w:r>
        <w:rPr>
          <w:noProof/>
        </w:rPr>
        <w:fldChar w:fldCharType="separate"/>
      </w:r>
      <w:r>
        <w:rPr>
          <w:noProof/>
        </w:rPr>
        <w:t>72</w:t>
      </w:r>
      <w:r>
        <w:rPr>
          <w:noProof/>
        </w:rPr>
        <w:fldChar w:fldCharType="end"/>
      </w:r>
    </w:p>
    <w:p w14:paraId="548BFB11" w14:textId="6EF4F120" w:rsidR="008D72A7" w:rsidRDefault="00A443CC"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3533877"/>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021CA49" w14:textId="77777777" w:rsidR="008D72A7" w:rsidRPr="008D72A7" w:rsidRDefault="008D72A7" w:rsidP="008D72A7">
      <w:r>
        <w:t xml:space="preserve">This Technical </w:t>
      </w:r>
      <w:bookmarkStart w:id="31" w:name="spectype3"/>
      <w:r>
        <w:t>Specification</w:t>
      </w:r>
      <w:bookmarkEnd w:id="3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2" w:name="introduction"/>
      <w:bookmarkStart w:id="33" w:name="_Toc18853021"/>
      <w:bookmarkStart w:id="34" w:name="_Toc22141021"/>
      <w:bookmarkStart w:id="35" w:name="_Toc22624223"/>
      <w:bookmarkStart w:id="36" w:name="_Toc26202284"/>
      <w:bookmarkStart w:id="37" w:name="_Toc26202470"/>
      <w:bookmarkStart w:id="38" w:name="_Toc34804178"/>
      <w:bookmarkStart w:id="39" w:name="_Toc35935749"/>
      <w:bookmarkStart w:id="40" w:name="_Toc45029969"/>
      <w:bookmarkStart w:id="41" w:name="_Toc51922329"/>
      <w:bookmarkStart w:id="42" w:name="_Toc51922743"/>
      <w:bookmarkStart w:id="43" w:name="_Toc122015796"/>
      <w:bookmarkStart w:id="44" w:name="_Toc130844959"/>
      <w:bookmarkStart w:id="45" w:name="_Toc138344456"/>
      <w:bookmarkStart w:id="46" w:name="_Toc145946962"/>
      <w:bookmarkStart w:id="47" w:name="_Toc153817402"/>
      <w:bookmarkStart w:id="48" w:name="_Toc161839718"/>
      <w:bookmarkStart w:id="49" w:name="_Toc177501528"/>
      <w:bookmarkStart w:id="50" w:name="_Toc183533199"/>
      <w:bookmarkStart w:id="51" w:name="_Toc183533878"/>
      <w:bookmarkEnd w:id="32"/>
      <w:r w:rsidRPr="008D72A7">
        <w:t>1</w:t>
      </w:r>
      <w:r w:rsidRPr="008D72A7">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2" w:name="_Toc26202285"/>
      <w:bookmarkStart w:id="53" w:name="_Toc22624224"/>
      <w:bookmarkStart w:id="54" w:name="_Toc22141022"/>
      <w:bookmarkStart w:id="55" w:name="_Toc18853022"/>
      <w:bookmarkStart w:id="56" w:name="_Toc26202471"/>
      <w:bookmarkStart w:id="57" w:name="_Toc34804179"/>
      <w:bookmarkStart w:id="58" w:name="_Toc35935750"/>
      <w:bookmarkStart w:id="59" w:name="_Toc45029970"/>
      <w:bookmarkStart w:id="60" w:name="_Toc51922330"/>
      <w:bookmarkStart w:id="61" w:name="_Toc51922744"/>
      <w:bookmarkStart w:id="62" w:name="_Toc122015797"/>
      <w:bookmarkStart w:id="63" w:name="_Toc130844960"/>
      <w:bookmarkStart w:id="64" w:name="_Toc138344457"/>
      <w:bookmarkStart w:id="65" w:name="_Toc145946963"/>
      <w:bookmarkStart w:id="66" w:name="_Toc153817403"/>
      <w:bookmarkStart w:id="67" w:name="_Toc161839719"/>
      <w:bookmarkStart w:id="68" w:name="_Toc177501529"/>
      <w:bookmarkStart w:id="69" w:name="_Toc183533200"/>
      <w:bookmarkStart w:id="70" w:name="_Toc183533879"/>
      <w:r w:rsidRPr="008D72A7">
        <w:t>2</w:t>
      </w:r>
      <w:r w:rsidRPr="008D72A7">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1"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1"/>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72" w:name="_Toc26202286"/>
      <w:bookmarkStart w:id="73" w:name="_Toc22624225"/>
      <w:bookmarkStart w:id="74" w:name="_Toc22141023"/>
      <w:bookmarkStart w:id="75" w:name="_Toc18853023"/>
      <w:bookmarkStart w:id="76" w:name="_Toc26202472"/>
      <w:bookmarkStart w:id="77" w:name="_Toc34804180"/>
      <w:bookmarkStart w:id="78" w:name="_Toc35935751"/>
      <w:bookmarkStart w:id="79" w:name="_Toc45029971"/>
      <w:bookmarkStart w:id="80" w:name="_Toc51922331"/>
      <w:bookmarkStart w:id="81" w:name="_Toc51922745"/>
      <w:bookmarkStart w:id="82" w:name="_Toc122015798"/>
      <w:bookmarkStart w:id="83" w:name="_Toc130844961"/>
      <w:bookmarkStart w:id="84" w:name="_Toc138344458"/>
      <w:bookmarkStart w:id="85" w:name="_Toc145946964"/>
      <w:bookmarkStart w:id="86" w:name="_Toc153817404"/>
      <w:bookmarkStart w:id="87" w:name="_Toc161839720"/>
      <w:bookmarkStart w:id="88" w:name="_Toc177501530"/>
      <w:bookmarkStart w:id="89" w:name="_Toc183533201"/>
      <w:bookmarkStart w:id="90" w:name="_Toc183533880"/>
      <w:r w:rsidRPr="008D72A7">
        <w:t>3</w:t>
      </w:r>
      <w:r w:rsidRPr="008D72A7">
        <w:tab/>
      </w:r>
      <w:bookmarkEnd w:id="72"/>
      <w:bookmarkEnd w:id="73"/>
      <w:bookmarkEnd w:id="74"/>
      <w:bookmarkEnd w:id="75"/>
      <w:bookmarkEnd w:id="76"/>
      <w:bookmarkEnd w:id="77"/>
      <w:r w:rsidR="00325ACD" w:rsidRPr="004D3578">
        <w:t>Definitions</w:t>
      </w:r>
      <w:r w:rsidR="00325ACD">
        <w:t xml:space="preserve"> of terms,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p>
    <w:p w14:paraId="2F3E6790" w14:textId="77777777" w:rsidR="008D72A7" w:rsidRPr="008D72A7" w:rsidRDefault="008D72A7" w:rsidP="00EF4063">
      <w:pPr>
        <w:pStyle w:val="Heading2"/>
      </w:pPr>
      <w:bookmarkStart w:id="91" w:name="_Toc26202287"/>
      <w:bookmarkStart w:id="92" w:name="_Toc22624226"/>
      <w:bookmarkStart w:id="93" w:name="_Toc22141024"/>
      <w:bookmarkStart w:id="94" w:name="_Toc18853024"/>
      <w:bookmarkStart w:id="95" w:name="_Toc26202473"/>
      <w:bookmarkStart w:id="96" w:name="_Toc34804181"/>
      <w:bookmarkStart w:id="97" w:name="_Toc35935752"/>
      <w:bookmarkStart w:id="98" w:name="_Toc45029972"/>
      <w:bookmarkStart w:id="99" w:name="_Toc51922332"/>
      <w:bookmarkStart w:id="100" w:name="_Toc51922746"/>
      <w:bookmarkStart w:id="101" w:name="_Toc122015799"/>
      <w:bookmarkStart w:id="102" w:name="_Toc130844962"/>
      <w:bookmarkStart w:id="103" w:name="_Toc138344459"/>
      <w:bookmarkStart w:id="104" w:name="_Toc145946965"/>
      <w:bookmarkStart w:id="105" w:name="_Toc153817405"/>
      <w:bookmarkStart w:id="106" w:name="_Toc161839721"/>
      <w:bookmarkStart w:id="107" w:name="_Toc177501531"/>
      <w:bookmarkStart w:id="108" w:name="_Toc183533202"/>
      <w:bookmarkStart w:id="109" w:name="_Toc183533881"/>
      <w:r w:rsidRPr="008D72A7">
        <w:t>3.1</w:t>
      </w:r>
      <w:r w:rsidRPr="008D72A7">
        <w:tab/>
      </w:r>
      <w:bookmarkEnd w:id="91"/>
      <w:bookmarkEnd w:id="92"/>
      <w:bookmarkEnd w:id="93"/>
      <w:bookmarkEnd w:id="94"/>
      <w:bookmarkEnd w:id="95"/>
      <w:bookmarkEnd w:id="96"/>
      <w:r w:rsidR="00325ACD">
        <w:t>Terms</w:t>
      </w:r>
      <w:bookmarkEnd w:id="97"/>
      <w:bookmarkEnd w:id="98"/>
      <w:bookmarkEnd w:id="99"/>
      <w:bookmarkEnd w:id="100"/>
      <w:bookmarkEnd w:id="101"/>
      <w:bookmarkEnd w:id="102"/>
      <w:bookmarkEnd w:id="103"/>
      <w:bookmarkEnd w:id="104"/>
      <w:bookmarkEnd w:id="105"/>
      <w:bookmarkEnd w:id="106"/>
      <w:bookmarkEnd w:id="107"/>
      <w:bookmarkEnd w:id="108"/>
      <w:bookmarkEnd w:id="109"/>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10" w:name="_Toc26202288"/>
      <w:bookmarkStart w:id="111" w:name="_Toc22624227"/>
      <w:bookmarkStart w:id="112" w:name="_Toc22141025"/>
      <w:bookmarkStart w:id="113" w:name="_Toc18853025"/>
      <w:bookmarkStart w:id="114" w:name="_Toc26202474"/>
      <w:bookmarkStart w:id="115" w:name="_Toc34804182"/>
      <w:bookmarkStart w:id="116" w:name="_Toc35935753"/>
      <w:bookmarkStart w:id="117" w:name="_Toc45029973"/>
      <w:bookmarkStart w:id="118" w:name="_Toc51922333"/>
      <w:bookmarkStart w:id="119" w:name="_Toc51922747"/>
      <w:bookmarkStart w:id="120" w:name="_Toc122015800"/>
      <w:bookmarkStart w:id="121" w:name="_Toc130844963"/>
      <w:bookmarkStart w:id="122" w:name="_Toc138344460"/>
      <w:bookmarkStart w:id="123" w:name="_Toc145946966"/>
      <w:bookmarkStart w:id="124" w:name="_Toc153817406"/>
      <w:bookmarkStart w:id="125" w:name="_Toc161839722"/>
      <w:bookmarkStart w:id="126" w:name="_Toc177501532"/>
      <w:bookmarkStart w:id="127" w:name="_Toc183533203"/>
      <w:bookmarkStart w:id="128" w:name="_Toc183533882"/>
      <w:r w:rsidRPr="008D72A7">
        <w:t>3.2</w:t>
      </w:r>
      <w:r w:rsidRPr="008D72A7">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29" w:name="_Toc26202289"/>
      <w:bookmarkStart w:id="130" w:name="_Toc22624228"/>
      <w:bookmarkStart w:id="131" w:name="_Toc22141026"/>
      <w:bookmarkStart w:id="132" w:name="_Toc18853026"/>
      <w:bookmarkStart w:id="133" w:name="_Toc26202475"/>
      <w:bookmarkStart w:id="134" w:name="_Toc34804183"/>
      <w:bookmarkStart w:id="135" w:name="_Toc35935754"/>
      <w:bookmarkStart w:id="136" w:name="_Toc45029974"/>
      <w:bookmarkStart w:id="137" w:name="_Toc51922334"/>
      <w:bookmarkStart w:id="138" w:name="_Toc51922748"/>
      <w:bookmarkStart w:id="139" w:name="_Toc122015801"/>
      <w:bookmarkStart w:id="140" w:name="_Toc130844964"/>
      <w:bookmarkStart w:id="141" w:name="_Toc138344461"/>
      <w:bookmarkStart w:id="142" w:name="_Toc145946967"/>
      <w:bookmarkStart w:id="143" w:name="_Toc153817407"/>
      <w:bookmarkStart w:id="144" w:name="_Toc161839723"/>
      <w:bookmarkStart w:id="145" w:name="_Toc177501533"/>
      <w:bookmarkStart w:id="146" w:name="_Toc183533204"/>
      <w:bookmarkStart w:id="147" w:name="_Toc183533883"/>
      <w:r w:rsidRPr="008D72A7">
        <w:t>3.3</w:t>
      </w:r>
      <w:r w:rsidRPr="008D72A7">
        <w:tab/>
        <w:t>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48" w:name="_Toc26202290"/>
      <w:bookmarkStart w:id="149" w:name="_Toc22624229"/>
      <w:bookmarkStart w:id="150" w:name="_Toc22141027"/>
      <w:bookmarkStart w:id="151" w:name="_Toc18853027"/>
      <w:bookmarkStart w:id="152" w:name="_Toc26202476"/>
      <w:bookmarkStart w:id="153" w:name="_Toc34804184"/>
      <w:bookmarkStart w:id="154" w:name="_Toc35935755"/>
      <w:bookmarkStart w:id="155" w:name="_Toc45029975"/>
      <w:bookmarkStart w:id="156" w:name="_Toc51922335"/>
      <w:bookmarkStart w:id="157" w:name="_Toc51922749"/>
      <w:bookmarkStart w:id="158" w:name="_Toc122015802"/>
      <w:bookmarkStart w:id="159" w:name="_Toc130844965"/>
      <w:bookmarkStart w:id="160" w:name="_Toc138344462"/>
      <w:bookmarkStart w:id="161" w:name="_Toc145946968"/>
      <w:bookmarkStart w:id="162" w:name="_Toc153817408"/>
      <w:bookmarkStart w:id="163" w:name="_Toc161839724"/>
      <w:bookmarkStart w:id="164" w:name="_Toc177501534"/>
      <w:bookmarkStart w:id="165" w:name="_Toc183533205"/>
      <w:bookmarkStart w:id="166" w:name="_Toc183533884"/>
      <w:r w:rsidRPr="008D72A7">
        <w:lastRenderedPageBreak/>
        <w:t>4</w:t>
      </w:r>
      <w:r w:rsidRPr="008D72A7">
        <w:tab/>
        <w:t>Overview</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25pt;height:242.65pt" o:ole="">
            <v:imagedata r:id="rId13" o:title=""/>
          </v:shape>
          <o:OLEObject Type="Embed" ProgID="Visio.Drawing.11" ShapeID="_x0000_i1027" DrawAspect="Content" ObjectID="_1794147239"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67" w:name="_Toc26202291"/>
      <w:bookmarkStart w:id="168" w:name="_Toc22624230"/>
      <w:bookmarkStart w:id="169" w:name="_Toc22141028"/>
      <w:bookmarkStart w:id="170" w:name="_Toc18853028"/>
      <w:bookmarkStart w:id="171" w:name="_Toc26202477"/>
      <w:bookmarkStart w:id="172" w:name="_Toc34804185"/>
      <w:bookmarkStart w:id="173" w:name="_Toc35935756"/>
      <w:bookmarkStart w:id="174" w:name="_Toc45029976"/>
      <w:bookmarkStart w:id="175" w:name="_Toc51922336"/>
      <w:bookmarkStart w:id="176" w:name="_Toc51922750"/>
      <w:bookmarkStart w:id="177" w:name="_Toc122015803"/>
      <w:bookmarkStart w:id="178" w:name="_Toc130844966"/>
      <w:bookmarkStart w:id="179" w:name="_Toc138344463"/>
      <w:bookmarkStart w:id="180" w:name="_Toc145946969"/>
      <w:bookmarkStart w:id="181" w:name="_Toc153817409"/>
      <w:bookmarkStart w:id="182" w:name="_Toc161839725"/>
      <w:bookmarkStart w:id="183" w:name="_Toc177501535"/>
      <w:bookmarkStart w:id="184" w:name="_Toc183533206"/>
      <w:bookmarkStart w:id="185" w:name="_Toc183533885"/>
      <w:r w:rsidRPr="008D72A7">
        <w:t>5</w:t>
      </w:r>
      <w:r w:rsidRPr="008D72A7">
        <w:tab/>
        <w:t xml:space="preserve">Services offered by the </w:t>
      </w:r>
      <w:r w:rsidRPr="008D72A7">
        <w:rPr>
          <w:lang w:eastAsia="zh-CN"/>
        </w:rPr>
        <w:t>GMLC</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7F23BFE" w14:textId="77777777" w:rsidR="008D72A7" w:rsidRPr="008D72A7" w:rsidRDefault="008D72A7" w:rsidP="00EF4063">
      <w:pPr>
        <w:pStyle w:val="Heading2"/>
      </w:pPr>
      <w:bookmarkStart w:id="186" w:name="_Toc26202292"/>
      <w:bookmarkStart w:id="187" w:name="_Toc22624231"/>
      <w:bookmarkStart w:id="188" w:name="_Toc22141029"/>
      <w:bookmarkStart w:id="189" w:name="_Toc18853029"/>
      <w:bookmarkStart w:id="190" w:name="_Toc26202478"/>
      <w:bookmarkStart w:id="191" w:name="_Toc34804186"/>
      <w:bookmarkStart w:id="192" w:name="_Toc35935757"/>
      <w:bookmarkStart w:id="193" w:name="_Toc45029977"/>
      <w:bookmarkStart w:id="194" w:name="_Toc51922337"/>
      <w:bookmarkStart w:id="195" w:name="_Toc51922751"/>
      <w:bookmarkStart w:id="196" w:name="_Toc122015804"/>
      <w:bookmarkStart w:id="197" w:name="_Toc130844967"/>
      <w:bookmarkStart w:id="198" w:name="_Toc138344464"/>
      <w:bookmarkStart w:id="199" w:name="_Toc145946970"/>
      <w:bookmarkStart w:id="200" w:name="_Toc153817410"/>
      <w:bookmarkStart w:id="201" w:name="_Toc161839726"/>
      <w:bookmarkStart w:id="202" w:name="_Toc177501536"/>
      <w:bookmarkStart w:id="203" w:name="_Toc183533207"/>
      <w:bookmarkStart w:id="204" w:name="_Toc183533886"/>
      <w:r w:rsidRPr="008D72A7">
        <w:t>5.1</w:t>
      </w:r>
      <w:r w:rsidRPr="008D72A7">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05" w:name="_Toc26202293"/>
      <w:bookmarkStart w:id="206" w:name="_Toc22624232"/>
      <w:bookmarkStart w:id="207" w:name="_Toc22141030"/>
      <w:bookmarkStart w:id="208" w:name="_Toc18853030"/>
      <w:bookmarkStart w:id="209" w:name="_Toc26202479"/>
      <w:bookmarkStart w:id="210" w:name="_Toc34804187"/>
      <w:bookmarkStart w:id="211" w:name="_Toc35935758"/>
      <w:bookmarkStart w:id="212" w:name="_Toc45029978"/>
      <w:bookmarkStart w:id="213" w:name="_Toc51922338"/>
      <w:bookmarkStart w:id="214" w:name="_Toc51922752"/>
      <w:bookmarkStart w:id="215" w:name="_Toc122015805"/>
      <w:bookmarkStart w:id="216" w:name="_Toc130844968"/>
      <w:bookmarkStart w:id="217" w:name="_Toc138344465"/>
      <w:bookmarkStart w:id="218" w:name="_Toc145946971"/>
      <w:bookmarkStart w:id="219" w:name="_Toc153817411"/>
      <w:bookmarkStart w:id="220" w:name="_Toc161839727"/>
      <w:bookmarkStart w:id="221" w:name="_Toc177501537"/>
      <w:bookmarkStart w:id="222" w:name="_Toc183533208"/>
      <w:bookmarkStart w:id="223" w:name="_Toc183533887"/>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7D963C8" w14:textId="77777777" w:rsidR="008D72A7" w:rsidRPr="008D72A7" w:rsidRDefault="008D72A7" w:rsidP="00EF4063">
      <w:pPr>
        <w:pStyle w:val="Heading3"/>
      </w:pPr>
      <w:bookmarkStart w:id="224" w:name="_Toc26202294"/>
      <w:bookmarkStart w:id="225" w:name="_Toc22624233"/>
      <w:bookmarkStart w:id="226" w:name="_Toc22141031"/>
      <w:bookmarkStart w:id="227" w:name="_Toc18853031"/>
      <w:bookmarkStart w:id="228" w:name="_Toc26202480"/>
      <w:bookmarkStart w:id="229" w:name="_Toc34804188"/>
      <w:bookmarkStart w:id="230" w:name="_Toc35935759"/>
      <w:bookmarkStart w:id="231" w:name="_Toc45029979"/>
      <w:bookmarkStart w:id="232" w:name="_Toc51922339"/>
      <w:bookmarkStart w:id="233" w:name="_Toc51922753"/>
      <w:bookmarkStart w:id="234" w:name="_Toc122015806"/>
      <w:bookmarkStart w:id="235" w:name="_Toc130844969"/>
      <w:bookmarkStart w:id="236" w:name="_Toc138344466"/>
      <w:bookmarkStart w:id="237" w:name="_Toc145946972"/>
      <w:bookmarkStart w:id="238" w:name="_Toc153817412"/>
      <w:bookmarkStart w:id="239" w:name="_Toc161839728"/>
      <w:bookmarkStart w:id="240" w:name="_Toc177501538"/>
      <w:bookmarkStart w:id="241" w:name="_Toc183533209"/>
      <w:bookmarkStart w:id="242" w:name="_Toc183533888"/>
      <w:r w:rsidRPr="008D72A7">
        <w:t>5.2.1</w:t>
      </w:r>
      <w:r w:rsidRPr="008D72A7">
        <w:tab/>
        <w:t>Service Description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43" w:name="_Toc26202295"/>
      <w:bookmarkStart w:id="244" w:name="_Toc22624234"/>
      <w:bookmarkStart w:id="245" w:name="_Toc22141032"/>
      <w:bookmarkStart w:id="246" w:name="_Toc18853032"/>
      <w:bookmarkStart w:id="247" w:name="_Toc26202481"/>
      <w:bookmarkStart w:id="248" w:name="_Toc34804189"/>
      <w:bookmarkStart w:id="249" w:name="_Toc35935760"/>
      <w:bookmarkStart w:id="250" w:name="_Toc45029980"/>
      <w:bookmarkStart w:id="251" w:name="_Toc51922340"/>
      <w:bookmarkStart w:id="252" w:name="_Toc51922754"/>
      <w:bookmarkStart w:id="253" w:name="_Toc122015807"/>
      <w:bookmarkStart w:id="254" w:name="_Toc130844970"/>
      <w:bookmarkStart w:id="255" w:name="_Toc138344467"/>
      <w:bookmarkStart w:id="256" w:name="_Toc145946973"/>
      <w:bookmarkStart w:id="257" w:name="_Toc153817413"/>
      <w:bookmarkStart w:id="258" w:name="_Toc161839729"/>
      <w:bookmarkStart w:id="259" w:name="_Toc177501539"/>
      <w:bookmarkStart w:id="260" w:name="_Toc183533210"/>
      <w:bookmarkStart w:id="261" w:name="_Toc183533889"/>
      <w:r w:rsidRPr="008D72A7">
        <w:t>5.2.2</w:t>
      </w:r>
      <w:r w:rsidRPr="008D72A7">
        <w:tab/>
        <w:t>Service Operations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C598159" w14:textId="77777777" w:rsidR="008D72A7" w:rsidRPr="008D72A7" w:rsidRDefault="008D72A7" w:rsidP="00EF4063">
      <w:pPr>
        <w:pStyle w:val="Heading4"/>
      </w:pPr>
      <w:bookmarkStart w:id="262" w:name="_Toc26202296"/>
      <w:bookmarkStart w:id="263" w:name="_Toc22624235"/>
      <w:bookmarkStart w:id="264" w:name="_Toc22141033"/>
      <w:bookmarkStart w:id="265" w:name="_Toc18853033"/>
      <w:bookmarkStart w:id="266" w:name="_Toc26202482"/>
      <w:bookmarkStart w:id="267" w:name="_Toc34804190"/>
      <w:bookmarkStart w:id="268" w:name="_Toc35935761"/>
      <w:bookmarkStart w:id="269" w:name="_Toc45029981"/>
      <w:bookmarkStart w:id="270" w:name="_Toc51922341"/>
      <w:bookmarkStart w:id="271" w:name="_Toc51922755"/>
      <w:bookmarkStart w:id="272" w:name="_Toc122015808"/>
      <w:bookmarkStart w:id="273" w:name="_Toc130844971"/>
      <w:bookmarkStart w:id="274" w:name="_Toc138344468"/>
      <w:bookmarkStart w:id="275" w:name="_Toc145946974"/>
      <w:bookmarkStart w:id="276" w:name="_Toc153817414"/>
      <w:bookmarkStart w:id="277" w:name="_Toc161839730"/>
      <w:bookmarkStart w:id="278" w:name="_Toc177501540"/>
      <w:bookmarkStart w:id="279" w:name="_Toc183533211"/>
      <w:bookmarkStart w:id="280" w:name="_Toc183533890"/>
      <w:r w:rsidRPr="008D72A7">
        <w:t>5.2.2.1</w:t>
      </w:r>
      <w:r w:rsidRPr="008D72A7">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81" w:name="_Toc26202297"/>
      <w:bookmarkStart w:id="282" w:name="_Toc22624236"/>
      <w:bookmarkStart w:id="283" w:name="_Toc22141034"/>
      <w:bookmarkStart w:id="284" w:name="_Toc18853034"/>
      <w:bookmarkStart w:id="285" w:name="_Toc26202483"/>
      <w:bookmarkStart w:id="286" w:name="_Toc34804191"/>
      <w:bookmarkStart w:id="287" w:name="_Toc35935762"/>
      <w:bookmarkStart w:id="288" w:name="_Toc45029982"/>
      <w:bookmarkStart w:id="289" w:name="_Toc51922342"/>
      <w:bookmarkStart w:id="290" w:name="_Toc51922756"/>
      <w:bookmarkStart w:id="291" w:name="_Toc122015809"/>
      <w:bookmarkStart w:id="292" w:name="_Toc130844972"/>
      <w:bookmarkStart w:id="293" w:name="_Toc138344469"/>
      <w:bookmarkStart w:id="294" w:name="_Toc145946975"/>
      <w:bookmarkStart w:id="295" w:name="_Toc153817415"/>
      <w:bookmarkStart w:id="296" w:name="_Toc161839731"/>
      <w:bookmarkStart w:id="297" w:name="_Toc177501541"/>
      <w:bookmarkStart w:id="298" w:name="_Toc183533212"/>
      <w:bookmarkStart w:id="299" w:name="_Toc183533891"/>
      <w:r w:rsidRPr="008D72A7">
        <w:t>5.2.2.2</w:t>
      </w:r>
      <w:r w:rsidRPr="008D72A7">
        <w:tab/>
      </w:r>
      <w:r w:rsidRPr="008D72A7">
        <w:rPr>
          <w:lang w:eastAsia="zh-CN"/>
        </w:rPr>
        <w:t>ProvideLocation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8BDCF10" w14:textId="77777777" w:rsidR="008D72A7" w:rsidRPr="008D72A7" w:rsidRDefault="008D72A7" w:rsidP="00EF4063">
      <w:pPr>
        <w:pStyle w:val="Heading5"/>
      </w:pPr>
      <w:bookmarkStart w:id="300" w:name="_Toc26202298"/>
      <w:bookmarkStart w:id="301" w:name="_Toc22624237"/>
      <w:bookmarkStart w:id="302" w:name="_Toc22141035"/>
      <w:bookmarkStart w:id="303" w:name="_Toc18853035"/>
      <w:bookmarkStart w:id="304" w:name="_Toc26202484"/>
      <w:bookmarkStart w:id="305" w:name="_Toc34804192"/>
      <w:bookmarkStart w:id="306" w:name="_Toc35935763"/>
      <w:bookmarkStart w:id="307" w:name="_Toc45029983"/>
      <w:bookmarkStart w:id="308" w:name="_Toc51922343"/>
      <w:bookmarkStart w:id="309" w:name="_Toc51922757"/>
      <w:bookmarkStart w:id="310" w:name="_Toc122015810"/>
      <w:bookmarkStart w:id="311" w:name="_Toc130844973"/>
      <w:bookmarkStart w:id="312" w:name="_Toc138344470"/>
      <w:bookmarkStart w:id="313" w:name="_Toc145946976"/>
      <w:bookmarkStart w:id="314" w:name="_Toc153817416"/>
      <w:bookmarkStart w:id="315" w:name="_Toc161839732"/>
      <w:bookmarkStart w:id="316" w:name="_Toc177501542"/>
      <w:bookmarkStart w:id="317" w:name="_Toc183533213"/>
      <w:bookmarkStart w:id="318" w:name="_Toc183533892"/>
      <w:r w:rsidRPr="008D72A7">
        <w:t>5.2.2.2.1</w:t>
      </w:r>
      <w:r w:rsidRPr="008D72A7">
        <w:tab/>
        <w:t>General</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19" w:name="_Toc34147867"/>
      <w:bookmarkStart w:id="320" w:name="_Toc36463251"/>
      <w:bookmarkStart w:id="321" w:name="_Toc43215091"/>
      <w:bookmarkStart w:id="322" w:name="_Toc45032339"/>
      <w:bookmarkStart w:id="323" w:name="_Toc122015811"/>
      <w:bookmarkStart w:id="324" w:name="_Toc130844974"/>
      <w:bookmarkStart w:id="325" w:name="_Toc138344471"/>
      <w:bookmarkStart w:id="326" w:name="_Toc145946977"/>
      <w:bookmarkStart w:id="327" w:name="_Toc153817417"/>
      <w:bookmarkStart w:id="328" w:name="_Toc161839733"/>
      <w:bookmarkStart w:id="329" w:name="_Toc177501543"/>
      <w:bookmarkStart w:id="330" w:name="_Toc183533214"/>
      <w:bookmarkStart w:id="331" w:name="_Toc183533893"/>
      <w:r>
        <w:lastRenderedPageBreak/>
        <w:t>5.2.2.2.2</w:t>
      </w:r>
      <w:r>
        <w:tab/>
      </w:r>
      <w:bookmarkEnd w:id="319"/>
      <w:bookmarkEnd w:id="320"/>
      <w:bookmarkEnd w:id="321"/>
      <w:bookmarkEnd w:id="322"/>
      <w:r>
        <w:t>Provide Location of a single UE</w:t>
      </w:r>
      <w:bookmarkEnd w:id="323"/>
      <w:bookmarkEnd w:id="324"/>
      <w:bookmarkEnd w:id="325"/>
      <w:bookmarkEnd w:id="326"/>
      <w:bookmarkEnd w:id="327"/>
      <w:bookmarkEnd w:id="328"/>
      <w:bookmarkEnd w:id="329"/>
      <w:bookmarkEnd w:id="330"/>
      <w:bookmarkEnd w:id="331"/>
    </w:p>
    <w:p w14:paraId="2D49531F" w14:textId="77777777" w:rsidR="008D72A7" w:rsidRPr="008D72A7" w:rsidRDefault="008D72A7" w:rsidP="008D72A7">
      <w:pPr>
        <w:rPr>
          <w:lang w:eastAsia="zh-CN"/>
        </w:rPr>
      </w:pPr>
      <w:r>
        <w:rPr>
          <w:lang w:eastAsia="zh-CN"/>
        </w:rPr>
        <w:t>The service operation is used during the procedures:</w:t>
      </w:r>
    </w:p>
    <w:p w14:paraId="71068C06" w14:textId="45D34412"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32" w:name="_Hlk139043423"/>
      <w:r>
        <w:rPr>
          <w:lang w:eastAsia="zh-CN"/>
        </w:rPr>
        <w:t>rocedures of SL-MT-LR involving LMF</w:t>
      </w:r>
      <w:bookmarkEnd w:id="332"/>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33" w:name="_Hlk139043375"/>
      <w:r>
        <w:rPr>
          <w:lang w:eastAsia="zh-CN"/>
        </w:rPr>
        <w:t>5GC-MT-LR Procedure using SL positioning</w:t>
      </w:r>
      <w:bookmarkEnd w:id="333"/>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4pt;height:108pt" o:ole="">
            <v:imagedata r:id="rId15" o:title=""/>
          </v:shape>
          <o:OLEObject Type="Embed" ProgID="Visio.Drawing.11" ShapeID="_x0000_i1028" DrawAspect="Content" ObjectID="_1794147240"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34"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33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35" w:name="_Toc122015812"/>
      <w:bookmarkStart w:id="336" w:name="_Toc130844975"/>
      <w:bookmarkStart w:id="337" w:name="_Toc138344472"/>
      <w:bookmarkStart w:id="338" w:name="_Toc145946978"/>
      <w:bookmarkStart w:id="339" w:name="_Toc153817418"/>
      <w:bookmarkStart w:id="340" w:name="_Toc161839734"/>
      <w:bookmarkStart w:id="341" w:name="_Toc177501544"/>
      <w:bookmarkStart w:id="342" w:name="_Toc183533215"/>
      <w:bookmarkStart w:id="343" w:name="_Toc183533894"/>
      <w:r>
        <w:t>5.2.2.2.3</w:t>
      </w:r>
      <w:r>
        <w:tab/>
        <w:t>Provide Locations of a group of UEs</w:t>
      </w:r>
      <w:bookmarkEnd w:id="335"/>
      <w:bookmarkEnd w:id="336"/>
      <w:bookmarkEnd w:id="337"/>
      <w:bookmarkEnd w:id="338"/>
      <w:bookmarkEnd w:id="339"/>
      <w:bookmarkEnd w:id="340"/>
      <w:bookmarkEnd w:id="341"/>
      <w:bookmarkEnd w:id="342"/>
      <w:bookmarkEnd w:id="343"/>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4pt;height:108pt" o:ole="">
            <v:imagedata r:id="rId17" o:title=""/>
          </v:shape>
          <o:OLEObject Type="Embed" ProgID="Visio.Drawing.11" ShapeID="_x0000_i1029" DrawAspect="Content" ObjectID="_1794147241"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44"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44"/>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45" w:name="_Toc26202299"/>
      <w:bookmarkStart w:id="346" w:name="_Toc22624238"/>
      <w:bookmarkStart w:id="347" w:name="_Toc22141036"/>
      <w:bookmarkStart w:id="348" w:name="_Toc18853038"/>
      <w:bookmarkStart w:id="349" w:name="_Toc26202485"/>
      <w:bookmarkStart w:id="350" w:name="_Toc34804193"/>
      <w:bookmarkStart w:id="351" w:name="_Toc35935764"/>
      <w:bookmarkStart w:id="352" w:name="_Toc45029984"/>
      <w:bookmarkStart w:id="353" w:name="_Toc51922344"/>
      <w:bookmarkStart w:id="354" w:name="_Toc51922758"/>
      <w:bookmarkStart w:id="355" w:name="_Toc122015813"/>
      <w:bookmarkStart w:id="356" w:name="_Toc130844976"/>
      <w:bookmarkStart w:id="357" w:name="_Toc138344473"/>
      <w:bookmarkStart w:id="358" w:name="_Toc145946979"/>
      <w:bookmarkStart w:id="359" w:name="_Toc153817419"/>
      <w:bookmarkStart w:id="360" w:name="_Toc161839735"/>
      <w:bookmarkStart w:id="361" w:name="_Toc177501545"/>
      <w:bookmarkStart w:id="362" w:name="_Toc183533216"/>
      <w:bookmarkStart w:id="363" w:name="_Toc183533895"/>
      <w:r w:rsidRPr="008D72A7">
        <w:lastRenderedPageBreak/>
        <w:t>5.2.2.3</w:t>
      </w:r>
      <w:r w:rsidRPr="008D72A7">
        <w:tab/>
      </w:r>
      <w:r w:rsidRPr="008D72A7">
        <w:rPr>
          <w:lang w:eastAsia="zh-CN"/>
        </w:rPr>
        <w:t>LocationUpdate</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D33FA4C" w14:textId="77777777" w:rsidR="008D72A7" w:rsidRPr="008D72A7" w:rsidRDefault="008D72A7" w:rsidP="00EF4063">
      <w:pPr>
        <w:pStyle w:val="Heading5"/>
        <w:rPr>
          <w:lang w:eastAsia="zh-CN"/>
        </w:rPr>
      </w:pPr>
      <w:bookmarkStart w:id="364" w:name="_Toc26202300"/>
      <w:bookmarkStart w:id="365" w:name="_Toc22624239"/>
      <w:bookmarkStart w:id="366" w:name="_Toc22141037"/>
      <w:bookmarkStart w:id="367" w:name="_Toc18853039"/>
      <w:bookmarkStart w:id="368" w:name="_Toc26202486"/>
      <w:bookmarkStart w:id="369" w:name="_Toc34804194"/>
      <w:bookmarkStart w:id="370" w:name="_Toc35935765"/>
      <w:bookmarkStart w:id="371" w:name="_Toc45029985"/>
      <w:bookmarkStart w:id="372" w:name="_Toc51922345"/>
      <w:bookmarkStart w:id="373" w:name="_Toc51922759"/>
      <w:bookmarkStart w:id="374" w:name="_Toc122015814"/>
      <w:bookmarkStart w:id="375" w:name="_Toc130844977"/>
      <w:bookmarkStart w:id="376" w:name="_Toc138344474"/>
      <w:bookmarkStart w:id="377" w:name="_Toc145946980"/>
      <w:bookmarkStart w:id="378" w:name="_Toc153817420"/>
      <w:bookmarkStart w:id="379" w:name="_Toc161839736"/>
      <w:bookmarkStart w:id="380" w:name="_Toc177501546"/>
      <w:bookmarkStart w:id="381" w:name="_Toc183533217"/>
      <w:bookmarkStart w:id="382" w:name="_Toc183533896"/>
      <w:r w:rsidRPr="008D72A7">
        <w:t>5.2.2.</w:t>
      </w:r>
      <w:r w:rsidRPr="008D72A7">
        <w:rPr>
          <w:lang w:eastAsia="zh-CN"/>
        </w:rPr>
        <w:t>3</w:t>
      </w:r>
      <w:r w:rsidRPr="008D72A7">
        <w:t>.1</w:t>
      </w:r>
      <w:r w:rsidRPr="008D72A7">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4.25pt" o:ole="">
            <v:imagedata r:id="rId19" o:title=""/>
          </v:shape>
          <o:OLEObject Type="Embed" ProgID="Visio.Drawing.15" ShapeID="_x0000_i1030" DrawAspect="Content" ObjectID="_1794147242"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8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84" w:name="_Toc26202301"/>
      <w:bookmarkStart w:id="385" w:name="_Toc22624240"/>
      <w:bookmarkStart w:id="386" w:name="_Toc22141038"/>
      <w:bookmarkStart w:id="387" w:name="_Toc18853040"/>
      <w:bookmarkStart w:id="388" w:name="_Toc26202487"/>
      <w:bookmarkStart w:id="389" w:name="_Toc34804195"/>
      <w:bookmarkStart w:id="390" w:name="_Toc35935766"/>
      <w:bookmarkStart w:id="391" w:name="_Toc45029986"/>
      <w:bookmarkStart w:id="392" w:name="_Toc51922346"/>
      <w:bookmarkStart w:id="393" w:name="_Toc51922760"/>
      <w:bookmarkStart w:id="394" w:name="_Toc122015815"/>
      <w:bookmarkStart w:id="395" w:name="_Toc130844978"/>
      <w:bookmarkStart w:id="396" w:name="_Toc138344475"/>
      <w:bookmarkStart w:id="397" w:name="_Toc145946981"/>
      <w:bookmarkStart w:id="398" w:name="_Toc153817421"/>
      <w:bookmarkStart w:id="399" w:name="_Toc161839737"/>
      <w:bookmarkStart w:id="400" w:name="_Toc177501547"/>
      <w:bookmarkStart w:id="401" w:name="_Toc183533218"/>
      <w:bookmarkStart w:id="402" w:name="_Toc183533897"/>
      <w:bookmarkEnd w:id="383"/>
      <w:r w:rsidRPr="008D72A7">
        <w:t>5.2.2.</w:t>
      </w:r>
      <w:r w:rsidRPr="008D72A7">
        <w:rPr>
          <w:lang w:eastAsia="zh-CN"/>
        </w:rPr>
        <w:t>4</w:t>
      </w:r>
      <w:r w:rsidRPr="008D72A7">
        <w:tab/>
      </w:r>
      <w:r w:rsidRPr="008D72A7">
        <w:rPr>
          <w:lang w:eastAsia="zh-CN"/>
        </w:rPr>
        <w:t>CancelLocation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6E6EB65" w14:textId="77777777" w:rsidR="008D72A7" w:rsidRPr="008D72A7" w:rsidRDefault="008D72A7" w:rsidP="00EF4063">
      <w:pPr>
        <w:pStyle w:val="Heading5"/>
        <w:rPr>
          <w:lang w:eastAsia="zh-CN"/>
        </w:rPr>
      </w:pPr>
      <w:bookmarkStart w:id="403" w:name="_Toc26202302"/>
      <w:bookmarkStart w:id="404" w:name="_Toc22624241"/>
      <w:bookmarkStart w:id="405" w:name="_Toc22141039"/>
      <w:bookmarkStart w:id="406" w:name="_Toc18853041"/>
      <w:bookmarkStart w:id="407" w:name="_Toc26202488"/>
      <w:bookmarkStart w:id="408" w:name="_Toc34804196"/>
      <w:bookmarkStart w:id="409" w:name="_Toc35935767"/>
      <w:bookmarkStart w:id="410" w:name="_Toc45029987"/>
      <w:bookmarkStart w:id="411" w:name="_Toc51922347"/>
      <w:bookmarkStart w:id="412" w:name="_Toc51922761"/>
      <w:bookmarkStart w:id="413" w:name="_Toc122015816"/>
      <w:bookmarkStart w:id="414" w:name="_Toc130844979"/>
      <w:bookmarkStart w:id="415" w:name="_Toc138344476"/>
      <w:bookmarkStart w:id="416" w:name="_Toc145946982"/>
      <w:bookmarkStart w:id="417" w:name="_Toc153817422"/>
      <w:bookmarkStart w:id="418" w:name="_Toc161839738"/>
      <w:bookmarkStart w:id="419" w:name="_Toc177501548"/>
      <w:bookmarkStart w:id="420" w:name="_Toc183533219"/>
      <w:bookmarkStart w:id="421" w:name="_Toc183533898"/>
      <w:r w:rsidRPr="008D72A7">
        <w:t>5.2.2.</w:t>
      </w:r>
      <w:r w:rsidRPr="008D72A7">
        <w:rPr>
          <w:lang w:eastAsia="zh-CN"/>
        </w:rPr>
        <w:t>4</w:t>
      </w:r>
      <w:r w:rsidRPr="008D72A7">
        <w:t>.1</w:t>
      </w:r>
      <w:r w:rsidRPr="008D72A7">
        <w:tab/>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6pt" o:ole="">
            <v:imagedata r:id="rId21" o:title=""/>
          </v:shape>
          <o:OLEObject Type="Embed" ProgID="Visio.Drawing.11" ShapeID="_x0000_i1031" DrawAspect="Content" ObjectID="_1794147243"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lastRenderedPageBreak/>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22" w:name="_Toc26202303"/>
      <w:bookmarkStart w:id="423" w:name="_Toc22624242"/>
      <w:bookmarkStart w:id="424" w:name="_Toc22141040"/>
      <w:bookmarkStart w:id="425" w:name="_Toc18853042"/>
      <w:bookmarkStart w:id="426" w:name="_Toc26202489"/>
      <w:bookmarkStart w:id="427" w:name="_Toc34804197"/>
      <w:bookmarkStart w:id="428" w:name="_Toc35935768"/>
      <w:bookmarkStart w:id="429" w:name="_Toc45029988"/>
      <w:bookmarkStart w:id="430" w:name="_Toc51922348"/>
      <w:bookmarkStart w:id="431" w:name="_Toc51922762"/>
      <w:bookmarkStart w:id="432" w:name="_Toc122015817"/>
      <w:bookmarkStart w:id="433" w:name="_Toc130844980"/>
      <w:bookmarkStart w:id="434" w:name="_Toc138344477"/>
      <w:bookmarkStart w:id="435" w:name="_Toc145946983"/>
      <w:bookmarkStart w:id="436" w:name="_Toc153817423"/>
      <w:bookmarkStart w:id="437" w:name="_Toc161839739"/>
      <w:bookmarkStart w:id="438" w:name="_Toc177501549"/>
      <w:bookmarkStart w:id="439" w:name="_Toc183533220"/>
      <w:bookmarkStart w:id="440" w:name="_Toc183533899"/>
      <w:r w:rsidRPr="008D72A7">
        <w:t>5.2.2.</w:t>
      </w:r>
      <w:r w:rsidRPr="008D72A7">
        <w:rPr>
          <w:lang w:eastAsia="zh-CN"/>
        </w:rPr>
        <w:t>5</w:t>
      </w:r>
      <w:r w:rsidRPr="008D72A7">
        <w:tab/>
      </w:r>
      <w:r w:rsidRPr="008D72A7">
        <w:rPr>
          <w:lang w:eastAsia="zh-CN"/>
        </w:rPr>
        <w:t>EventNotify</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C02A795" w14:textId="77777777" w:rsidR="008D72A7" w:rsidRPr="008D72A7" w:rsidRDefault="008D72A7" w:rsidP="00EF4063">
      <w:pPr>
        <w:pStyle w:val="Heading5"/>
        <w:rPr>
          <w:lang w:eastAsia="zh-CN"/>
        </w:rPr>
      </w:pPr>
      <w:bookmarkStart w:id="441" w:name="_Toc26202304"/>
      <w:bookmarkStart w:id="442" w:name="_Toc22624243"/>
      <w:bookmarkStart w:id="443" w:name="_Toc22141041"/>
      <w:bookmarkStart w:id="444" w:name="_Toc18853043"/>
      <w:bookmarkStart w:id="445" w:name="_Toc26202490"/>
      <w:bookmarkStart w:id="446" w:name="_Toc34804198"/>
      <w:bookmarkStart w:id="447" w:name="_Toc35935769"/>
      <w:bookmarkStart w:id="448" w:name="_Toc45029989"/>
      <w:bookmarkStart w:id="449" w:name="_Toc51922349"/>
      <w:bookmarkStart w:id="450" w:name="_Toc51922763"/>
      <w:bookmarkStart w:id="451" w:name="_Toc122015818"/>
      <w:bookmarkStart w:id="452" w:name="_Toc130844981"/>
      <w:bookmarkStart w:id="453" w:name="_Toc138344478"/>
      <w:bookmarkStart w:id="454" w:name="_Toc145946984"/>
      <w:bookmarkStart w:id="455" w:name="_Toc153817424"/>
      <w:bookmarkStart w:id="456" w:name="_Toc161839740"/>
      <w:bookmarkStart w:id="457" w:name="_Toc177501550"/>
      <w:bookmarkStart w:id="458" w:name="_Toc183533221"/>
      <w:bookmarkStart w:id="459" w:name="_Toc183533900"/>
      <w:r w:rsidRPr="008D72A7">
        <w:t>5.2.2.</w:t>
      </w:r>
      <w:r w:rsidRPr="008D72A7">
        <w:rPr>
          <w:lang w:eastAsia="zh-CN"/>
        </w:rPr>
        <w:t>5</w:t>
      </w:r>
      <w:r w:rsidRPr="008D72A7">
        <w:t>.1</w:t>
      </w:r>
      <w:r w:rsidRPr="008D72A7">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60" w:name="_Toc122015819"/>
      <w:bookmarkStart w:id="461" w:name="_Toc130844982"/>
      <w:bookmarkStart w:id="462" w:name="_Toc138344479"/>
      <w:bookmarkStart w:id="463" w:name="_Toc145946985"/>
      <w:bookmarkStart w:id="464" w:name="_Toc153817425"/>
      <w:bookmarkStart w:id="465" w:name="_Toc161839741"/>
      <w:bookmarkStart w:id="466" w:name="_Toc177501551"/>
      <w:bookmarkStart w:id="467" w:name="_Toc183533222"/>
      <w:bookmarkStart w:id="468" w:name="_Toc183533901"/>
      <w:r>
        <w:t>5.2.2.5.2</w:t>
      </w:r>
      <w:r>
        <w:tab/>
        <w:t>EventNotify for a single UE</w:t>
      </w:r>
      <w:bookmarkEnd w:id="460"/>
      <w:bookmarkEnd w:id="461"/>
      <w:bookmarkEnd w:id="462"/>
      <w:bookmarkEnd w:id="463"/>
      <w:bookmarkEnd w:id="464"/>
      <w:bookmarkEnd w:id="465"/>
      <w:bookmarkEnd w:id="466"/>
      <w:bookmarkEnd w:id="467"/>
      <w:bookmarkEnd w:id="468"/>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8pt;height:107.55pt" o:ole="">
            <v:imagedata r:id="rId23" o:title=""/>
          </v:shape>
          <o:OLEObject Type="Embed" ProgID="Visio.Drawing.11" ShapeID="_x0000_i1032" DrawAspect="Content" ObjectID="_1794147244"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lastRenderedPageBreak/>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69" w:name="_Toc122015820"/>
      <w:bookmarkStart w:id="470" w:name="_Toc130844983"/>
      <w:bookmarkStart w:id="471" w:name="_Toc138344480"/>
      <w:bookmarkStart w:id="472" w:name="_Toc145946986"/>
      <w:bookmarkStart w:id="473" w:name="_Toc153817426"/>
      <w:bookmarkStart w:id="474" w:name="_Toc161839742"/>
      <w:bookmarkStart w:id="475" w:name="_Toc177501552"/>
      <w:bookmarkStart w:id="476" w:name="_Toc183533223"/>
      <w:bookmarkStart w:id="477" w:name="_Toc183533902"/>
      <w:r>
        <w:t>5.2.2.5.3</w:t>
      </w:r>
      <w:r>
        <w:tab/>
        <w:t>EventNotify for the UEs in a target group</w:t>
      </w:r>
      <w:bookmarkEnd w:id="469"/>
      <w:bookmarkEnd w:id="470"/>
      <w:bookmarkEnd w:id="471"/>
      <w:bookmarkEnd w:id="472"/>
      <w:bookmarkEnd w:id="473"/>
      <w:bookmarkEnd w:id="474"/>
      <w:bookmarkEnd w:id="475"/>
      <w:bookmarkEnd w:id="476"/>
      <w:bookmarkEnd w:id="477"/>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8pt;height:107.55pt" o:ole="">
            <v:imagedata r:id="rId25" o:title=""/>
          </v:shape>
          <o:OLEObject Type="Embed" ProgID="Visio.Drawing.11" ShapeID="_x0000_i1033" DrawAspect="Content" ObjectID="_1794147245"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78" w:name="_Toc34804199"/>
      <w:bookmarkStart w:id="479" w:name="_Toc35935770"/>
      <w:bookmarkStart w:id="480" w:name="_Toc45029990"/>
      <w:bookmarkStart w:id="481" w:name="_Toc51922350"/>
      <w:bookmarkStart w:id="482" w:name="_Toc51922764"/>
      <w:bookmarkStart w:id="483" w:name="_Toc122015821"/>
      <w:bookmarkStart w:id="484" w:name="_Toc130844984"/>
      <w:bookmarkStart w:id="485" w:name="_Toc138344481"/>
      <w:bookmarkStart w:id="486" w:name="_Toc145946987"/>
      <w:bookmarkStart w:id="487" w:name="_Toc153817427"/>
      <w:bookmarkStart w:id="488" w:name="_Toc161839743"/>
      <w:bookmarkStart w:id="489" w:name="_Toc177501553"/>
      <w:bookmarkStart w:id="490" w:name="_Toc183533224"/>
      <w:bookmarkStart w:id="491" w:name="_Toc183533903"/>
      <w:r w:rsidRPr="00B24285">
        <w:lastRenderedPageBreak/>
        <w:t>5.2.2.</w:t>
      </w:r>
      <w:r>
        <w:rPr>
          <w:rFonts w:hint="eastAsia"/>
          <w:lang w:eastAsia="zh-CN"/>
        </w:rPr>
        <w:t>6</w:t>
      </w:r>
      <w:r w:rsidRPr="00B24285">
        <w:tab/>
      </w:r>
      <w:r w:rsidRPr="00B24285">
        <w:rPr>
          <w:rFonts w:hint="eastAsia"/>
          <w:lang w:eastAsia="zh-CN"/>
        </w:rPr>
        <w:t>LocationUpdate</w:t>
      </w:r>
      <w:r>
        <w:rPr>
          <w:lang w:eastAsia="zh-CN"/>
        </w:rPr>
        <w:t>Notify</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1DC8CCAD" w14:textId="77777777" w:rsidR="00F332EC" w:rsidRPr="00B24285" w:rsidRDefault="00F332EC" w:rsidP="00EF4063">
      <w:pPr>
        <w:pStyle w:val="Heading5"/>
        <w:rPr>
          <w:lang w:eastAsia="zh-CN"/>
        </w:rPr>
      </w:pPr>
      <w:bookmarkStart w:id="492" w:name="_Toc34804200"/>
      <w:bookmarkStart w:id="493" w:name="_Toc35935771"/>
      <w:bookmarkStart w:id="494" w:name="_Toc45029991"/>
      <w:bookmarkStart w:id="495" w:name="_Toc51922351"/>
      <w:bookmarkStart w:id="496" w:name="_Toc51922765"/>
      <w:bookmarkStart w:id="497" w:name="_Toc122015822"/>
      <w:bookmarkStart w:id="498" w:name="_Toc130844985"/>
      <w:bookmarkStart w:id="499" w:name="_Toc138344482"/>
      <w:bookmarkStart w:id="500" w:name="_Toc145946988"/>
      <w:bookmarkStart w:id="501" w:name="_Toc153817428"/>
      <w:bookmarkStart w:id="502" w:name="_Toc161839744"/>
      <w:bookmarkStart w:id="503" w:name="_Toc177501554"/>
      <w:bookmarkStart w:id="504" w:name="_Toc183533225"/>
      <w:bookmarkStart w:id="505" w:name="_Toc183533904"/>
      <w:r w:rsidRPr="00B24285">
        <w:t>5.2.2.</w:t>
      </w:r>
      <w:r>
        <w:rPr>
          <w:rFonts w:hint="eastAsia"/>
          <w:lang w:eastAsia="zh-CN"/>
        </w:rPr>
        <w:t>6</w:t>
      </w:r>
      <w:r w:rsidRPr="00B24285">
        <w:t>.1</w:t>
      </w:r>
      <w:r w:rsidRPr="00B24285">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8pt;height:108.45pt" o:ole="">
            <v:imagedata r:id="rId27" o:title=""/>
          </v:shape>
          <o:OLEObject Type="Embed" ProgID="Visio.Drawing.11" ShapeID="_x0000_i1034" DrawAspect="Content" ObjectID="_1794147246"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06" w:name="_Toc51922766"/>
      <w:bookmarkStart w:id="507" w:name="_Toc122015823"/>
      <w:bookmarkStart w:id="508" w:name="_Toc130844986"/>
      <w:bookmarkStart w:id="509" w:name="_Toc138344483"/>
      <w:bookmarkStart w:id="510" w:name="_Toc145946989"/>
      <w:bookmarkStart w:id="511" w:name="_Toc153817429"/>
      <w:bookmarkStart w:id="512" w:name="_Toc161839745"/>
      <w:bookmarkStart w:id="513" w:name="_Toc177501555"/>
      <w:bookmarkStart w:id="514" w:name="_Toc183533226"/>
      <w:bookmarkStart w:id="515" w:name="_Toc183533905"/>
      <w:r w:rsidRPr="00303E07">
        <w:t>5.2.2.</w:t>
      </w:r>
      <w:r w:rsidR="00F0284F">
        <w:rPr>
          <w:lang w:eastAsia="zh-CN"/>
        </w:rPr>
        <w:t>7</w:t>
      </w:r>
      <w:r w:rsidRPr="00303E07">
        <w:tab/>
      </w:r>
      <w:r w:rsidRPr="00303E07">
        <w:rPr>
          <w:rFonts w:hint="eastAsia"/>
          <w:lang w:eastAsia="zh-CN"/>
        </w:rPr>
        <w:t>LocationUpdate</w:t>
      </w:r>
      <w:r>
        <w:rPr>
          <w:lang w:eastAsia="zh-CN"/>
        </w:rPr>
        <w:t>Subscribe</w:t>
      </w:r>
      <w:bookmarkEnd w:id="506"/>
      <w:bookmarkEnd w:id="507"/>
      <w:bookmarkEnd w:id="508"/>
      <w:bookmarkEnd w:id="509"/>
      <w:bookmarkEnd w:id="510"/>
      <w:bookmarkEnd w:id="511"/>
      <w:bookmarkEnd w:id="512"/>
      <w:bookmarkEnd w:id="513"/>
      <w:bookmarkEnd w:id="514"/>
      <w:bookmarkEnd w:id="515"/>
    </w:p>
    <w:p w14:paraId="59CB583E" w14:textId="77777777" w:rsidR="0016578E" w:rsidRPr="00303E07" w:rsidRDefault="0016578E" w:rsidP="00EF4063">
      <w:pPr>
        <w:pStyle w:val="Heading5"/>
        <w:rPr>
          <w:lang w:eastAsia="zh-CN"/>
        </w:rPr>
      </w:pPr>
      <w:bookmarkStart w:id="516" w:name="_Toc51922767"/>
      <w:bookmarkStart w:id="517" w:name="_Toc122015824"/>
      <w:bookmarkStart w:id="518" w:name="_Toc130844987"/>
      <w:bookmarkStart w:id="519" w:name="_Toc138344484"/>
      <w:bookmarkStart w:id="520" w:name="_Toc145946990"/>
      <w:bookmarkStart w:id="521" w:name="_Toc153817430"/>
      <w:bookmarkStart w:id="522" w:name="_Toc161839746"/>
      <w:bookmarkStart w:id="523" w:name="_Toc177501556"/>
      <w:bookmarkStart w:id="524" w:name="_Toc183533227"/>
      <w:bookmarkStart w:id="525" w:name="_Toc183533906"/>
      <w:r w:rsidRPr="00303E07">
        <w:t>5.2.2.</w:t>
      </w:r>
      <w:r w:rsidR="00F0284F">
        <w:rPr>
          <w:lang w:eastAsia="zh-CN"/>
        </w:rPr>
        <w:t>7</w:t>
      </w:r>
      <w:r w:rsidRPr="00303E07">
        <w:t>.1</w:t>
      </w:r>
      <w:r w:rsidRPr="00303E07">
        <w:tab/>
        <w:t>General</w:t>
      </w:r>
      <w:bookmarkEnd w:id="516"/>
      <w:bookmarkEnd w:id="517"/>
      <w:bookmarkEnd w:id="518"/>
      <w:bookmarkEnd w:id="519"/>
      <w:bookmarkEnd w:id="520"/>
      <w:bookmarkEnd w:id="521"/>
      <w:bookmarkEnd w:id="522"/>
      <w:bookmarkEnd w:id="523"/>
      <w:bookmarkEnd w:id="524"/>
      <w:bookmarkEnd w:id="52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7.35pt" o:ole="">
            <v:imagedata r:id="rId29" o:title=""/>
          </v:shape>
          <o:OLEObject Type="Embed" ProgID="Visio.Drawing.15" ShapeID="_x0000_i1035" DrawAspect="Content" ObjectID="_1794147247"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lastRenderedPageBreak/>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526" w:name="_Toc161839747"/>
      <w:bookmarkStart w:id="527" w:name="_Toc177501557"/>
      <w:bookmarkStart w:id="528" w:name="_Toc183533228"/>
      <w:bookmarkStart w:id="529" w:name="_Toc183533907"/>
      <w:r>
        <w:rPr>
          <w:rFonts w:eastAsia="宋体"/>
        </w:rPr>
        <w:t>5.2.2.8</w:t>
      </w:r>
      <w:r>
        <w:rPr>
          <w:rFonts w:eastAsia="宋体"/>
        </w:rPr>
        <w:tab/>
      </w:r>
      <w:r>
        <w:rPr>
          <w:rFonts w:eastAsia="宋体"/>
          <w:lang w:eastAsia="zh-CN"/>
        </w:rPr>
        <w:t>PrivacyCheckIdMapping</w:t>
      </w:r>
      <w:bookmarkEnd w:id="526"/>
      <w:bookmarkEnd w:id="527"/>
      <w:bookmarkEnd w:id="528"/>
      <w:bookmarkEnd w:id="529"/>
    </w:p>
    <w:p w14:paraId="3EC17CE8" w14:textId="1F1BF905" w:rsidR="009B7B1E" w:rsidRDefault="009B7B1E" w:rsidP="009B7B1E">
      <w:pPr>
        <w:pStyle w:val="Heading5"/>
        <w:rPr>
          <w:rFonts w:eastAsia="宋体"/>
          <w:lang w:eastAsia="zh-CN"/>
        </w:rPr>
      </w:pPr>
      <w:bookmarkStart w:id="530" w:name="_Toc161839748"/>
      <w:bookmarkStart w:id="531" w:name="_Toc177501558"/>
      <w:bookmarkStart w:id="532" w:name="_Toc183533229"/>
      <w:bookmarkStart w:id="533" w:name="_Toc183533908"/>
      <w:r>
        <w:rPr>
          <w:rFonts w:eastAsia="宋体"/>
        </w:rPr>
        <w:t>5.2.2.8.1</w:t>
      </w:r>
      <w:r>
        <w:rPr>
          <w:rFonts w:eastAsia="宋体"/>
        </w:rPr>
        <w:tab/>
        <w:t>General</w:t>
      </w:r>
      <w:bookmarkEnd w:id="530"/>
      <w:bookmarkEnd w:id="531"/>
      <w:bookmarkEnd w:id="532"/>
      <w:bookmarkEnd w:id="533"/>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5pt;height:108pt" o:ole="">
            <v:imagedata r:id="rId31" o:title=""/>
          </v:shape>
          <o:OLEObject Type="Embed" ProgID="Visio.Drawing.11" ShapeID="_x0000_i1036" DrawAspect="Content" ObjectID="_1794147248"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534"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534"/>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535" w:name="_Toc26202305"/>
      <w:bookmarkStart w:id="536" w:name="_Toc22624244"/>
      <w:bookmarkStart w:id="537" w:name="_Toc22141042"/>
      <w:bookmarkStart w:id="538" w:name="_Toc18853044"/>
      <w:bookmarkStart w:id="539" w:name="_Toc26202491"/>
      <w:bookmarkStart w:id="540" w:name="_Toc34804201"/>
      <w:bookmarkStart w:id="541" w:name="_Toc35935772"/>
      <w:bookmarkStart w:id="542" w:name="_Toc45029992"/>
      <w:bookmarkStart w:id="543" w:name="_Toc51922352"/>
      <w:bookmarkStart w:id="544" w:name="_Toc51922768"/>
      <w:bookmarkStart w:id="545" w:name="_Toc122015825"/>
      <w:bookmarkStart w:id="546" w:name="_Toc130844988"/>
      <w:bookmarkStart w:id="547" w:name="_Toc138344485"/>
      <w:bookmarkStart w:id="548" w:name="_Toc145946991"/>
      <w:bookmarkStart w:id="549" w:name="_Toc153817431"/>
      <w:bookmarkStart w:id="550" w:name="_Toc161839749"/>
      <w:bookmarkStart w:id="551" w:name="_Toc177501559"/>
      <w:bookmarkStart w:id="552" w:name="_Toc183533230"/>
      <w:bookmarkStart w:id="553" w:name="_Toc183533909"/>
      <w:r w:rsidRPr="008D72A7">
        <w:t>6</w:t>
      </w:r>
      <w:r w:rsidRPr="008D72A7">
        <w:tab/>
        <w:t>API Definitions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BDE4399" w14:textId="77777777" w:rsidR="008D72A7" w:rsidRPr="008D72A7" w:rsidRDefault="008D72A7" w:rsidP="00EF4063">
      <w:pPr>
        <w:pStyle w:val="Heading2"/>
      </w:pPr>
      <w:bookmarkStart w:id="554" w:name="_Toc26202306"/>
      <w:bookmarkStart w:id="555" w:name="_Toc22624245"/>
      <w:bookmarkStart w:id="556" w:name="_Toc22141043"/>
      <w:bookmarkStart w:id="557" w:name="_Toc18853045"/>
      <w:bookmarkStart w:id="558" w:name="_Toc26202492"/>
      <w:bookmarkStart w:id="559" w:name="_Toc34804202"/>
      <w:bookmarkStart w:id="560" w:name="_Toc35935773"/>
      <w:bookmarkStart w:id="561" w:name="_Toc45029993"/>
      <w:bookmarkStart w:id="562" w:name="_Toc51922353"/>
      <w:bookmarkStart w:id="563" w:name="_Toc51922769"/>
      <w:bookmarkStart w:id="564" w:name="_Toc122015826"/>
      <w:bookmarkStart w:id="565" w:name="_Toc130844989"/>
      <w:bookmarkStart w:id="566" w:name="_Toc138344486"/>
      <w:bookmarkStart w:id="567" w:name="_Toc145946992"/>
      <w:bookmarkStart w:id="568" w:name="_Toc153817432"/>
      <w:bookmarkStart w:id="569" w:name="_Toc161839750"/>
      <w:bookmarkStart w:id="570" w:name="_Toc177501560"/>
      <w:bookmarkStart w:id="571" w:name="_Toc183533231"/>
      <w:bookmarkStart w:id="572" w:name="_Toc183533910"/>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8D3FD9B" w14:textId="77777777" w:rsidR="008D72A7" w:rsidRPr="008D72A7" w:rsidRDefault="008D72A7" w:rsidP="00EF4063">
      <w:pPr>
        <w:pStyle w:val="Heading3"/>
        <w:rPr>
          <w:lang w:eastAsia="zh-CN"/>
        </w:rPr>
      </w:pPr>
      <w:bookmarkStart w:id="573" w:name="_Toc26202307"/>
      <w:bookmarkStart w:id="574" w:name="_Toc22624246"/>
      <w:bookmarkStart w:id="575" w:name="_Toc22141044"/>
      <w:bookmarkStart w:id="576" w:name="_Toc26202493"/>
      <w:bookmarkStart w:id="577" w:name="_Toc34804203"/>
      <w:bookmarkStart w:id="578" w:name="_Toc35935774"/>
      <w:bookmarkStart w:id="579" w:name="_Toc45029994"/>
      <w:bookmarkStart w:id="580" w:name="_Toc51922354"/>
      <w:bookmarkStart w:id="581" w:name="_Toc51922770"/>
      <w:bookmarkStart w:id="582" w:name="_Toc122015827"/>
      <w:bookmarkStart w:id="583" w:name="_Toc130844990"/>
      <w:bookmarkStart w:id="584" w:name="_Toc138344487"/>
      <w:bookmarkStart w:id="585" w:name="_Toc145946993"/>
      <w:bookmarkStart w:id="586" w:name="_Toc153817433"/>
      <w:bookmarkStart w:id="587" w:name="_Toc161839751"/>
      <w:bookmarkStart w:id="588" w:name="_Toc177501561"/>
      <w:bookmarkStart w:id="589" w:name="_Toc183533232"/>
      <w:bookmarkStart w:id="590" w:name="_Toc183533911"/>
      <w:r w:rsidRPr="008D72A7">
        <w:t>6.1.1</w:t>
      </w:r>
      <w:r w:rsidRPr="008D72A7">
        <w:tab/>
        <w:t>Introduction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lastRenderedPageBreak/>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91" w:name="_Toc26202308"/>
      <w:bookmarkStart w:id="592" w:name="_Toc22624247"/>
      <w:bookmarkStart w:id="593" w:name="_Toc22141045"/>
      <w:bookmarkStart w:id="594" w:name="_Toc18853047"/>
      <w:bookmarkStart w:id="595" w:name="_Toc26202494"/>
      <w:bookmarkStart w:id="596" w:name="_Toc34804204"/>
      <w:bookmarkStart w:id="597" w:name="_Toc35935775"/>
      <w:bookmarkStart w:id="598" w:name="_Toc45029995"/>
      <w:bookmarkStart w:id="599" w:name="_Toc51922355"/>
      <w:bookmarkStart w:id="600" w:name="_Toc51922771"/>
      <w:bookmarkStart w:id="601" w:name="_Toc122015828"/>
      <w:bookmarkStart w:id="602" w:name="_Toc130844991"/>
      <w:bookmarkStart w:id="603" w:name="_Toc138344488"/>
      <w:bookmarkStart w:id="604" w:name="_Toc145946994"/>
      <w:bookmarkStart w:id="605" w:name="_Toc153817434"/>
      <w:bookmarkStart w:id="606" w:name="_Toc161839752"/>
      <w:bookmarkStart w:id="607" w:name="_Toc177501562"/>
      <w:bookmarkStart w:id="608" w:name="_Toc183533233"/>
      <w:bookmarkStart w:id="609" w:name="_Toc183533912"/>
      <w:r w:rsidRPr="008D72A7">
        <w:t>6.1.2</w:t>
      </w:r>
      <w:r w:rsidRPr="008D72A7">
        <w:tab/>
        <w:t>Usage of HTTP</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19ABCEA" w14:textId="77777777" w:rsidR="008D72A7" w:rsidRPr="008D72A7" w:rsidRDefault="008D72A7" w:rsidP="00EF4063">
      <w:pPr>
        <w:pStyle w:val="Heading4"/>
      </w:pPr>
      <w:bookmarkStart w:id="610" w:name="_Toc26202309"/>
      <w:bookmarkStart w:id="611" w:name="_Toc22624248"/>
      <w:bookmarkStart w:id="612" w:name="_Toc22141046"/>
      <w:bookmarkStart w:id="613" w:name="_Toc18853048"/>
      <w:bookmarkStart w:id="614" w:name="_Toc26202495"/>
      <w:bookmarkStart w:id="615" w:name="_Toc34804205"/>
      <w:bookmarkStart w:id="616" w:name="_Toc35935776"/>
      <w:bookmarkStart w:id="617" w:name="_Toc45029996"/>
      <w:bookmarkStart w:id="618" w:name="_Toc51922356"/>
      <w:bookmarkStart w:id="619" w:name="_Toc51922772"/>
      <w:bookmarkStart w:id="620" w:name="_Toc122015829"/>
      <w:bookmarkStart w:id="621" w:name="_Toc130844992"/>
      <w:bookmarkStart w:id="622" w:name="_Toc138344489"/>
      <w:bookmarkStart w:id="623" w:name="_Toc145946995"/>
      <w:bookmarkStart w:id="624" w:name="_Toc153817435"/>
      <w:bookmarkStart w:id="625" w:name="_Toc161839753"/>
      <w:bookmarkStart w:id="626" w:name="_Toc177501563"/>
      <w:bookmarkStart w:id="627" w:name="_Toc183533234"/>
      <w:bookmarkStart w:id="628" w:name="_Toc183533913"/>
      <w:r w:rsidRPr="008D72A7">
        <w:t>6.1.2.1</w:t>
      </w:r>
      <w:r w:rsidRPr="008D72A7">
        <w:tab/>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629" w:name="_Toc26202310"/>
      <w:bookmarkStart w:id="630" w:name="_Toc22624249"/>
      <w:bookmarkStart w:id="631" w:name="_Toc22141047"/>
      <w:bookmarkStart w:id="632" w:name="_Toc18853049"/>
      <w:bookmarkStart w:id="633" w:name="_Toc26202496"/>
      <w:bookmarkStart w:id="634" w:name="_Toc34804206"/>
      <w:bookmarkStart w:id="635" w:name="_Toc35935777"/>
      <w:bookmarkStart w:id="636" w:name="_Toc45029997"/>
      <w:bookmarkStart w:id="637" w:name="_Toc51922357"/>
      <w:bookmarkStart w:id="638" w:name="_Toc51922773"/>
      <w:bookmarkStart w:id="639" w:name="_Toc122015830"/>
      <w:bookmarkStart w:id="640" w:name="_Toc130844993"/>
      <w:bookmarkStart w:id="641" w:name="_Toc138344490"/>
      <w:bookmarkStart w:id="642" w:name="_Toc145946996"/>
      <w:bookmarkStart w:id="643" w:name="_Toc153817436"/>
      <w:bookmarkStart w:id="644" w:name="_Toc161839754"/>
      <w:bookmarkStart w:id="645" w:name="_Toc177501564"/>
      <w:bookmarkStart w:id="646" w:name="_Toc183533235"/>
      <w:bookmarkStart w:id="647" w:name="_Toc183533914"/>
      <w:r w:rsidRPr="008D72A7">
        <w:t>6.1.2.2</w:t>
      </w:r>
      <w:r w:rsidRPr="008D72A7">
        <w:tab/>
        <w:t>HTTP standard headers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6D521DC" w14:textId="77777777" w:rsidR="008D72A7" w:rsidRPr="008D72A7" w:rsidRDefault="008D72A7" w:rsidP="00EF4063">
      <w:pPr>
        <w:pStyle w:val="Heading5"/>
        <w:rPr>
          <w:lang w:eastAsia="zh-CN"/>
        </w:rPr>
      </w:pPr>
      <w:bookmarkStart w:id="648" w:name="_Toc26202311"/>
      <w:bookmarkStart w:id="649" w:name="_Toc22624250"/>
      <w:bookmarkStart w:id="650" w:name="_Toc22141048"/>
      <w:bookmarkStart w:id="651" w:name="_Toc18853050"/>
      <w:bookmarkStart w:id="652" w:name="_Toc26202497"/>
      <w:bookmarkStart w:id="653" w:name="_Toc34804207"/>
      <w:bookmarkStart w:id="654" w:name="_Toc35935778"/>
      <w:bookmarkStart w:id="655" w:name="_Toc45029998"/>
      <w:bookmarkStart w:id="656" w:name="_Toc51922358"/>
      <w:bookmarkStart w:id="657" w:name="_Toc51922774"/>
      <w:bookmarkStart w:id="658" w:name="_Toc122015831"/>
      <w:bookmarkStart w:id="659" w:name="_Toc130844994"/>
      <w:bookmarkStart w:id="660" w:name="_Toc138344491"/>
      <w:bookmarkStart w:id="661" w:name="_Toc145946997"/>
      <w:bookmarkStart w:id="662" w:name="_Toc153817437"/>
      <w:bookmarkStart w:id="663" w:name="_Toc161839755"/>
      <w:bookmarkStart w:id="664" w:name="_Toc177501565"/>
      <w:bookmarkStart w:id="665" w:name="_Toc183533236"/>
      <w:bookmarkStart w:id="666" w:name="_Toc183533915"/>
      <w:r w:rsidRPr="008D72A7">
        <w:t>6.1.2.2.1</w:t>
      </w:r>
      <w:r w:rsidRPr="008D72A7">
        <w:rPr>
          <w:lang w:eastAsia="zh-CN"/>
        </w:rPr>
        <w:tab/>
        <w:t>General</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980E504" w14:textId="77777777" w:rsidR="008D72A7" w:rsidRPr="008D72A7" w:rsidRDefault="008D72A7" w:rsidP="00EF4063">
      <w:pPr>
        <w:pStyle w:val="Heading5"/>
      </w:pPr>
      <w:bookmarkStart w:id="667" w:name="_Toc26202312"/>
      <w:bookmarkStart w:id="668" w:name="_Toc22624251"/>
      <w:bookmarkStart w:id="669" w:name="_Toc22141049"/>
      <w:bookmarkStart w:id="670" w:name="_Toc18853051"/>
      <w:bookmarkStart w:id="671" w:name="_Toc26202498"/>
      <w:bookmarkStart w:id="672" w:name="_Toc34804208"/>
      <w:bookmarkStart w:id="673" w:name="_Toc35935779"/>
      <w:bookmarkStart w:id="674" w:name="_Toc45029999"/>
      <w:bookmarkStart w:id="675" w:name="_Toc51922359"/>
      <w:bookmarkStart w:id="676" w:name="_Toc51922775"/>
      <w:bookmarkStart w:id="677" w:name="_Toc122015832"/>
      <w:bookmarkStart w:id="678" w:name="_Toc130844995"/>
      <w:bookmarkStart w:id="679" w:name="_Toc138344492"/>
      <w:bookmarkStart w:id="680" w:name="_Toc145946998"/>
      <w:bookmarkStart w:id="681" w:name="_Toc153817438"/>
      <w:bookmarkStart w:id="682" w:name="_Toc161839756"/>
      <w:bookmarkStart w:id="683" w:name="_Toc177501566"/>
      <w:bookmarkStart w:id="684" w:name="_Toc183533237"/>
      <w:bookmarkStart w:id="685" w:name="_Toc183533916"/>
      <w:r w:rsidRPr="008D72A7">
        <w:t>6.1.2.2.2</w:t>
      </w:r>
      <w:r w:rsidRPr="008D72A7">
        <w:tab/>
        <w:t>Content type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86" w:name="_Toc26202313"/>
      <w:bookmarkStart w:id="687" w:name="_Toc22624252"/>
      <w:bookmarkStart w:id="688" w:name="_Toc22141050"/>
      <w:bookmarkStart w:id="689" w:name="_Toc18853052"/>
      <w:bookmarkStart w:id="690" w:name="_Toc26202499"/>
      <w:bookmarkStart w:id="691" w:name="_Toc34804209"/>
      <w:bookmarkStart w:id="692" w:name="_Toc35935780"/>
      <w:bookmarkStart w:id="693" w:name="_Toc45030000"/>
      <w:bookmarkStart w:id="694" w:name="_Toc51922360"/>
      <w:bookmarkStart w:id="695" w:name="_Toc51922776"/>
      <w:bookmarkStart w:id="696" w:name="_Toc122015833"/>
      <w:bookmarkStart w:id="697" w:name="_Toc130844996"/>
      <w:bookmarkStart w:id="698" w:name="_Toc138344493"/>
      <w:bookmarkStart w:id="699" w:name="_Toc145946999"/>
      <w:bookmarkStart w:id="700" w:name="_Toc153817439"/>
      <w:bookmarkStart w:id="701" w:name="_Toc161839757"/>
      <w:bookmarkStart w:id="702" w:name="_Toc177501567"/>
      <w:bookmarkStart w:id="703" w:name="_Toc183533238"/>
      <w:bookmarkStart w:id="704" w:name="_Toc183533917"/>
      <w:r w:rsidRPr="008D72A7">
        <w:t>6.1.2.3</w:t>
      </w:r>
      <w:r w:rsidRPr="008D72A7">
        <w:tab/>
        <w:t>HTTP custom headers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82D0686" w14:textId="77777777" w:rsidR="008D72A7" w:rsidRPr="008D72A7" w:rsidRDefault="008D72A7" w:rsidP="00EF4063">
      <w:pPr>
        <w:pStyle w:val="Heading5"/>
        <w:rPr>
          <w:lang w:eastAsia="zh-CN"/>
        </w:rPr>
      </w:pPr>
      <w:bookmarkStart w:id="705" w:name="_Toc26202314"/>
      <w:bookmarkStart w:id="706" w:name="_Toc22624253"/>
      <w:bookmarkStart w:id="707" w:name="_Toc22141051"/>
      <w:bookmarkStart w:id="708" w:name="_Toc18853053"/>
      <w:bookmarkStart w:id="709" w:name="_Toc26202500"/>
      <w:bookmarkStart w:id="710" w:name="_Toc34804210"/>
      <w:bookmarkStart w:id="711" w:name="_Toc35935781"/>
      <w:bookmarkStart w:id="712" w:name="_Toc45030001"/>
      <w:bookmarkStart w:id="713" w:name="_Toc51922361"/>
      <w:bookmarkStart w:id="714" w:name="_Toc51922777"/>
      <w:bookmarkStart w:id="715" w:name="_Toc122015834"/>
      <w:bookmarkStart w:id="716" w:name="_Toc130844997"/>
      <w:bookmarkStart w:id="717" w:name="_Toc138344494"/>
      <w:bookmarkStart w:id="718" w:name="_Toc145947000"/>
      <w:bookmarkStart w:id="719" w:name="_Toc153817440"/>
      <w:bookmarkStart w:id="720" w:name="_Toc161839758"/>
      <w:bookmarkStart w:id="721" w:name="_Toc177501568"/>
      <w:bookmarkStart w:id="722" w:name="_Toc183533239"/>
      <w:bookmarkStart w:id="723" w:name="_Toc183533918"/>
      <w:r w:rsidRPr="008D72A7">
        <w:t>6.1.2.3.1</w:t>
      </w:r>
      <w:r w:rsidRPr="008D72A7">
        <w:rPr>
          <w:lang w:eastAsia="zh-CN"/>
        </w:rPr>
        <w:tab/>
        <w:t>General</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724" w:name="_Toc26202315"/>
      <w:bookmarkStart w:id="725" w:name="_Toc22624254"/>
      <w:bookmarkStart w:id="726" w:name="_Toc22141052"/>
      <w:bookmarkStart w:id="727" w:name="_Toc18853069"/>
      <w:bookmarkStart w:id="728" w:name="_Toc26202501"/>
      <w:bookmarkStart w:id="729" w:name="_Toc34804211"/>
      <w:bookmarkStart w:id="730" w:name="_Toc35935782"/>
      <w:bookmarkStart w:id="731" w:name="_Toc45030002"/>
      <w:bookmarkStart w:id="732" w:name="_Toc51922362"/>
      <w:bookmarkStart w:id="733" w:name="_Toc51922778"/>
      <w:bookmarkStart w:id="734" w:name="_Toc122015835"/>
      <w:bookmarkStart w:id="735" w:name="_Toc130844998"/>
      <w:bookmarkStart w:id="736" w:name="_Toc138344495"/>
      <w:bookmarkStart w:id="737" w:name="_Toc145947001"/>
      <w:bookmarkStart w:id="738" w:name="_Toc153817441"/>
      <w:bookmarkStart w:id="739" w:name="_Toc161839759"/>
      <w:bookmarkStart w:id="740" w:name="_Toc177501569"/>
      <w:bookmarkStart w:id="741" w:name="_Toc183533240"/>
      <w:bookmarkStart w:id="742" w:name="_Toc183533919"/>
      <w:r w:rsidRPr="008D72A7">
        <w:t>6.1.</w:t>
      </w:r>
      <w:r w:rsidRPr="008D72A7">
        <w:rPr>
          <w:lang w:eastAsia="zh-CN"/>
        </w:rPr>
        <w:t>3</w:t>
      </w:r>
      <w:r w:rsidRPr="008D72A7">
        <w:tab/>
        <w:t>Custom Operations without associated resources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034CE7E" w14:textId="77777777" w:rsidR="008D72A7" w:rsidRPr="008D72A7" w:rsidRDefault="008D72A7" w:rsidP="00EF4063">
      <w:pPr>
        <w:pStyle w:val="Heading4"/>
      </w:pPr>
      <w:bookmarkStart w:id="743" w:name="_Toc26202316"/>
      <w:bookmarkStart w:id="744" w:name="_Toc22624255"/>
      <w:bookmarkStart w:id="745" w:name="_Toc22141053"/>
      <w:bookmarkStart w:id="746" w:name="_Toc18853070"/>
      <w:bookmarkStart w:id="747" w:name="_Toc26202502"/>
      <w:bookmarkStart w:id="748" w:name="_Toc34804212"/>
      <w:bookmarkStart w:id="749" w:name="_Toc35935783"/>
      <w:bookmarkStart w:id="750" w:name="_Toc45030003"/>
      <w:bookmarkStart w:id="751" w:name="_Toc51922363"/>
      <w:bookmarkStart w:id="752" w:name="_Toc51922779"/>
      <w:bookmarkStart w:id="753" w:name="_Toc122015836"/>
      <w:bookmarkStart w:id="754" w:name="_Toc130844999"/>
      <w:bookmarkStart w:id="755" w:name="_Toc138344496"/>
      <w:bookmarkStart w:id="756" w:name="_Toc145947002"/>
      <w:bookmarkStart w:id="757" w:name="_Toc153817442"/>
      <w:bookmarkStart w:id="758" w:name="_Toc161839760"/>
      <w:bookmarkStart w:id="759" w:name="_Toc177501570"/>
      <w:bookmarkStart w:id="760" w:name="_Toc183533241"/>
      <w:bookmarkStart w:id="761" w:name="_Toc183533920"/>
      <w:r w:rsidRPr="008D72A7">
        <w:t>6.1.</w:t>
      </w:r>
      <w:r w:rsidRPr="008D72A7">
        <w:rPr>
          <w:lang w:eastAsia="zh-CN"/>
        </w:rPr>
        <w:t>3</w:t>
      </w:r>
      <w:r w:rsidRPr="008D72A7">
        <w:t>.1</w:t>
      </w:r>
      <w:r w:rsidRPr="008D72A7">
        <w:tab/>
        <w:t>Overview</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65pt;height:278.65pt" o:ole="">
            <v:imagedata r:id="rId33" o:title=""/>
          </v:shape>
          <o:OLEObject Type="Embed" ProgID="Visio.Drawing.15" ShapeID="_x0000_i1037" DrawAspect="Content" ObjectID="_1794147249"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762" w:name="_Toc22624256"/>
      <w:bookmarkStart w:id="763"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764" w:name="_Toc26202317"/>
      <w:bookmarkStart w:id="765" w:name="_Toc26202503"/>
      <w:bookmarkStart w:id="766" w:name="_Toc34804213"/>
      <w:bookmarkStart w:id="767" w:name="_Toc35935784"/>
      <w:bookmarkStart w:id="768" w:name="_Toc45030004"/>
      <w:bookmarkStart w:id="769" w:name="_Toc51922364"/>
      <w:bookmarkStart w:id="770" w:name="_Toc51922780"/>
      <w:bookmarkStart w:id="771" w:name="_Toc122015837"/>
      <w:bookmarkStart w:id="772" w:name="_Toc130845000"/>
      <w:bookmarkStart w:id="773" w:name="_Toc138344497"/>
      <w:bookmarkStart w:id="774" w:name="_Toc145947003"/>
      <w:bookmarkStart w:id="775" w:name="_Toc153817443"/>
      <w:bookmarkStart w:id="776" w:name="_Toc161839761"/>
      <w:bookmarkStart w:id="777" w:name="_Toc177501571"/>
      <w:bookmarkStart w:id="778" w:name="_Toc183533242"/>
      <w:bookmarkStart w:id="779" w:name="_Toc183533921"/>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3CCD52A7" w14:textId="77777777" w:rsidR="008D72A7" w:rsidRPr="008D72A7" w:rsidRDefault="008D72A7" w:rsidP="00EF4063">
      <w:pPr>
        <w:pStyle w:val="Heading5"/>
      </w:pPr>
      <w:bookmarkStart w:id="780" w:name="_Toc26202318"/>
      <w:bookmarkStart w:id="781" w:name="_Toc22624257"/>
      <w:bookmarkStart w:id="782" w:name="_Toc22141055"/>
      <w:bookmarkStart w:id="783" w:name="_Toc11339799"/>
      <w:bookmarkStart w:id="784" w:name="_Toc26202504"/>
      <w:bookmarkStart w:id="785" w:name="_Toc34804214"/>
      <w:bookmarkStart w:id="786" w:name="_Toc35935785"/>
      <w:bookmarkStart w:id="787" w:name="_Toc45030005"/>
      <w:bookmarkStart w:id="788" w:name="_Toc51922365"/>
      <w:bookmarkStart w:id="789" w:name="_Toc51922781"/>
      <w:bookmarkStart w:id="790" w:name="_Toc122015838"/>
      <w:bookmarkStart w:id="791" w:name="_Toc130845001"/>
      <w:bookmarkStart w:id="792" w:name="_Toc138344498"/>
      <w:bookmarkStart w:id="793" w:name="_Toc145947004"/>
      <w:bookmarkStart w:id="794" w:name="_Toc153817444"/>
      <w:bookmarkStart w:id="795" w:name="_Toc161839762"/>
      <w:bookmarkStart w:id="796" w:name="_Toc177501572"/>
      <w:bookmarkStart w:id="797" w:name="_Toc183533243"/>
      <w:bookmarkStart w:id="798" w:name="_Toc183533922"/>
      <w:r w:rsidRPr="008D72A7">
        <w:t>6.1.</w:t>
      </w:r>
      <w:r w:rsidRPr="008D72A7">
        <w:rPr>
          <w:lang w:eastAsia="zh-CN"/>
        </w:rPr>
        <w:t>3</w:t>
      </w:r>
      <w:r w:rsidRPr="008D72A7">
        <w:t>.2.1</w:t>
      </w:r>
      <w:r w:rsidRPr="008D72A7">
        <w:tab/>
        <w:t>Description</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99" w:name="_Toc26202319"/>
      <w:bookmarkStart w:id="800" w:name="_Toc22624258"/>
      <w:bookmarkStart w:id="801" w:name="_Toc22141056"/>
      <w:bookmarkStart w:id="802" w:name="_Toc26202505"/>
      <w:bookmarkStart w:id="803" w:name="_Toc34804215"/>
      <w:bookmarkStart w:id="804" w:name="_Toc35935786"/>
      <w:bookmarkStart w:id="805" w:name="_Toc45030006"/>
      <w:bookmarkStart w:id="806" w:name="_Toc51922366"/>
      <w:bookmarkStart w:id="807" w:name="_Toc51922782"/>
      <w:bookmarkStart w:id="808" w:name="_Toc122015839"/>
      <w:bookmarkStart w:id="809" w:name="_Toc130845002"/>
      <w:bookmarkStart w:id="810" w:name="_Toc138344499"/>
      <w:bookmarkStart w:id="811" w:name="_Toc145947005"/>
      <w:bookmarkStart w:id="812" w:name="_Toc153817445"/>
      <w:bookmarkStart w:id="813" w:name="_Toc161839763"/>
      <w:bookmarkStart w:id="814" w:name="_Toc177501573"/>
      <w:bookmarkStart w:id="815" w:name="_Toc183533244"/>
      <w:bookmarkStart w:id="816" w:name="_Toc183533923"/>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817"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817"/>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818"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818"/>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819" w:name="_PERM_MCCTEMPBM_CRPT13160013___2"/>
            <w:r>
              <w:t>-</w:t>
            </w:r>
            <w:r>
              <w:tab/>
              <w:t>POSITIONING_FAILED</w:t>
            </w:r>
          </w:p>
          <w:bookmarkEnd w:id="819"/>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820" w:name="_PERM_MCCTEMPBM_CRPT13160014___2"/>
            <w:r>
              <w:t>-</w:t>
            </w:r>
            <w:r>
              <w:tab/>
              <w:t>UNREACHABLE_USER</w:t>
            </w:r>
          </w:p>
          <w:bookmarkEnd w:id="820"/>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821" w:name="_Toc26202320"/>
      <w:bookmarkStart w:id="822" w:name="_Toc22624259"/>
      <w:bookmarkStart w:id="823" w:name="_Toc22141057"/>
      <w:bookmarkStart w:id="824" w:name="_Toc26202506"/>
      <w:bookmarkStart w:id="825" w:name="_Toc34804216"/>
      <w:bookmarkStart w:id="826" w:name="_Toc35935787"/>
      <w:bookmarkStart w:id="827" w:name="_Toc45030007"/>
      <w:bookmarkStart w:id="828" w:name="_Toc51922367"/>
      <w:bookmarkStart w:id="829" w:name="_Toc51922783"/>
      <w:bookmarkStart w:id="830" w:name="_Toc122015840"/>
      <w:bookmarkStart w:id="831" w:name="_Toc130845003"/>
      <w:bookmarkStart w:id="832" w:name="_Toc138344500"/>
      <w:bookmarkStart w:id="833" w:name="_Toc145947006"/>
      <w:bookmarkStart w:id="834" w:name="_Toc153817446"/>
      <w:bookmarkStart w:id="835" w:name="_Toc161839764"/>
      <w:bookmarkStart w:id="836" w:name="_Toc177501574"/>
      <w:bookmarkStart w:id="837" w:name="_Toc183533245"/>
      <w:bookmarkStart w:id="838" w:name="_Toc183533924"/>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8A3D199" w14:textId="77777777" w:rsidR="008D72A7" w:rsidRPr="008D72A7" w:rsidRDefault="008D72A7" w:rsidP="00EF4063">
      <w:pPr>
        <w:pStyle w:val="Heading5"/>
      </w:pPr>
      <w:bookmarkStart w:id="839" w:name="_Toc26202321"/>
      <w:bookmarkStart w:id="840" w:name="_Toc22624260"/>
      <w:bookmarkStart w:id="841" w:name="_Toc22141058"/>
      <w:bookmarkStart w:id="842" w:name="_Toc26202507"/>
      <w:bookmarkStart w:id="843" w:name="_Toc34804217"/>
      <w:bookmarkStart w:id="844" w:name="_Toc35935788"/>
      <w:bookmarkStart w:id="845" w:name="_Toc45030008"/>
      <w:bookmarkStart w:id="846" w:name="_Toc51922368"/>
      <w:bookmarkStart w:id="847" w:name="_Toc51922784"/>
      <w:bookmarkStart w:id="848" w:name="_Toc122015841"/>
      <w:bookmarkStart w:id="849" w:name="_Toc130845004"/>
      <w:bookmarkStart w:id="850" w:name="_Toc138344501"/>
      <w:bookmarkStart w:id="851" w:name="_Toc145947007"/>
      <w:bookmarkStart w:id="852" w:name="_Toc153817447"/>
      <w:bookmarkStart w:id="853" w:name="_Toc161839765"/>
      <w:bookmarkStart w:id="854" w:name="_Toc177501575"/>
      <w:bookmarkStart w:id="855" w:name="_Toc183533246"/>
      <w:bookmarkStart w:id="856" w:name="_Toc183533925"/>
      <w:r w:rsidRPr="008D72A7">
        <w:t>6.1.</w:t>
      </w:r>
      <w:r w:rsidRPr="008D72A7">
        <w:rPr>
          <w:lang w:eastAsia="zh-CN"/>
        </w:rPr>
        <w:t>3</w:t>
      </w:r>
      <w:r w:rsidRPr="008D72A7">
        <w:t>.</w:t>
      </w:r>
      <w:r w:rsidRPr="008D72A7">
        <w:rPr>
          <w:lang w:eastAsia="zh-CN"/>
        </w:rPr>
        <w:t>3</w:t>
      </w:r>
      <w:r w:rsidRPr="008D72A7">
        <w:t>.1</w:t>
      </w:r>
      <w:r w:rsidRPr="008D72A7">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857" w:name="_Toc26202322"/>
      <w:bookmarkStart w:id="858" w:name="_Toc22624261"/>
      <w:bookmarkStart w:id="859" w:name="_Toc22141059"/>
      <w:bookmarkStart w:id="860" w:name="_Toc26202508"/>
      <w:bookmarkStart w:id="861" w:name="_Toc34804218"/>
      <w:bookmarkStart w:id="862" w:name="_Toc35935789"/>
      <w:bookmarkStart w:id="863" w:name="_Toc45030009"/>
      <w:bookmarkStart w:id="864" w:name="_Toc51922369"/>
      <w:bookmarkStart w:id="865" w:name="_Toc51922785"/>
      <w:bookmarkStart w:id="866" w:name="_Toc122015842"/>
      <w:bookmarkStart w:id="867" w:name="_Toc130845005"/>
      <w:bookmarkStart w:id="868" w:name="_Toc138344502"/>
      <w:bookmarkStart w:id="869" w:name="_Toc145947008"/>
      <w:bookmarkStart w:id="870" w:name="_Toc153817448"/>
      <w:bookmarkStart w:id="871" w:name="_Toc161839766"/>
      <w:bookmarkStart w:id="872" w:name="_Toc177501576"/>
      <w:bookmarkStart w:id="873" w:name="_Toc183533247"/>
      <w:bookmarkStart w:id="874" w:name="_Toc183533926"/>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87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87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876" w:name="_Toc26202323"/>
      <w:bookmarkStart w:id="877" w:name="_Toc22624262"/>
      <w:bookmarkStart w:id="878" w:name="_Toc22141060"/>
      <w:bookmarkStart w:id="879" w:name="_Toc26202509"/>
      <w:bookmarkStart w:id="880" w:name="_Toc34804219"/>
      <w:bookmarkStart w:id="881" w:name="_Toc35935790"/>
      <w:bookmarkStart w:id="882" w:name="_Toc45030010"/>
      <w:bookmarkStart w:id="883" w:name="_Toc51922370"/>
      <w:bookmarkStart w:id="884" w:name="_Toc51922786"/>
      <w:bookmarkStart w:id="885" w:name="_Toc122015843"/>
      <w:bookmarkStart w:id="886" w:name="_Toc130845006"/>
      <w:bookmarkStart w:id="887" w:name="_Toc138344503"/>
      <w:bookmarkStart w:id="888" w:name="_Toc145947009"/>
      <w:bookmarkStart w:id="889" w:name="_Toc153817449"/>
      <w:bookmarkStart w:id="890" w:name="_Toc161839767"/>
      <w:bookmarkStart w:id="891" w:name="_Toc177501577"/>
      <w:bookmarkStart w:id="892" w:name="_Toc183533248"/>
      <w:bookmarkStart w:id="893" w:name="_Toc183533927"/>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34BDC1C" w14:textId="77777777" w:rsidR="008D72A7" w:rsidRPr="008D72A7" w:rsidRDefault="008D72A7" w:rsidP="00EF4063">
      <w:pPr>
        <w:pStyle w:val="Heading5"/>
      </w:pPr>
      <w:bookmarkStart w:id="894" w:name="_Toc26202324"/>
      <w:bookmarkStart w:id="895" w:name="_Toc22624263"/>
      <w:bookmarkStart w:id="896" w:name="_Toc22141061"/>
      <w:bookmarkStart w:id="897" w:name="_Toc26202510"/>
      <w:bookmarkStart w:id="898" w:name="_Toc34804220"/>
      <w:bookmarkStart w:id="899" w:name="_Toc35935791"/>
      <w:bookmarkStart w:id="900" w:name="_Toc45030011"/>
      <w:bookmarkStart w:id="901" w:name="_Toc51922371"/>
      <w:bookmarkStart w:id="902" w:name="_Toc51922787"/>
      <w:bookmarkStart w:id="903" w:name="_Toc122015844"/>
      <w:bookmarkStart w:id="904" w:name="_Toc130845007"/>
      <w:bookmarkStart w:id="905" w:name="_Toc138344504"/>
      <w:bookmarkStart w:id="906" w:name="_Toc145947010"/>
      <w:bookmarkStart w:id="907" w:name="_Toc153817450"/>
      <w:bookmarkStart w:id="908" w:name="_Toc161839768"/>
      <w:bookmarkStart w:id="909" w:name="_Toc177501578"/>
      <w:bookmarkStart w:id="910" w:name="_Toc183533249"/>
      <w:bookmarkStart w:id="911" w:name="_Toc183533928"/>
      <w:r w:rsidRPr="008D72A7">
        <w:t>6.1.</w:t>
      </w:r>
      <w:r w:rsidRPr="008D72A7">
        <w:rPr>
          <w:lang w:eastAsia="zh-CN"/>
        </w:rPr>
        <w:t>3</w:t>
      </w:r>
      <w:r w:rsidRPr="008D72A7">
        <w:t>.</w:t>
      </w:r>
      <w:r w:rsidRPr="008D72A7">
        <w:rPr>
          <w:lang w:eastAsia="zh-CN"/>
        </w:rPr>
        <w:t>4</w:t>
      </w:r>
      <w:r w:rsidRPr="008D72A7">
        <w:t>.1</w:t>
      </w:r>
      <w:r w:rsidRPr="008D72A7">
        <w:tab/>
        <w:t>Description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912" w:name="_Toc26202325"/>
      <w:bookmarkStart w:id="913" w:name="_Toc22624264"/>
      <w:bookmarkStart w:id="914" w:name="_Toc22141062"/>
      <w:bookmarkStart w:id="915" w:name="_Toc26202511"/>
      <w:bookmarkStart w:id="916" w:name="_Toc34804221"/>
      <w:bookmarkStart w:id="917" w:name="_Toc35935792"/>
      <w:bookmarkStart w:id="918" w:name="_Toc45030012"/>
      <w:bookmarkStart w:id="919" w:name="_Toc51922372"/>
      <w:bookmarkStart w:id="920" w:name="_Toc51922788"/>
      <w:bookmarkStart w:id="921" w:name="_Toc122015845"/>
      <w:bookmarkStart w:id="922" w:name="_Toc130845008"/>
      <w:bookmarkStart w:id="923" w:name="_Toc138344505"/>
      <w:bookmarkStart w:id="924" w:name="_Toc145947011"/>
      <w:bookmarkStart w:id="925" w:name="_Toc153817451"/>
      <w:bookmarkStart w:id="926" w:name="_Toc161839769"/>
      <w:bookmarkStart w:id="927" w:name="_Toc177501579"/>
      <w:bookmarkStart w:id="928" w:name="_Toc183533250"/>
      <w:bookmarkStart w:id="929" w:name="_Toc183533929"/>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930"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930"/>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931" w:name="_Toc22624265"/>
      <w:bookmarkStart w:id="932" w:name="_Toc22141063"/>
      <w:bookmarkStart w:id="933"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934" w:name="_Toc51922789"/>
      <w:bookmarkStart w:id="935" w:name="_Toc122015846"/>
      <w:bookmarkStart w:id="936" w:name="_Toc130845009"/>
      <w:bookmarkStart w:id="937" w:name="_Toc138344506"/>
      <w:bookmarkStart w:id="938" w:name="_Toc145947012"/>
      <w:bookmarkStart w:id="939" w:name="_Toc153817452"/>
      <w:bookmarkStart w:id="940" w:name="_Toc161839770"/>
      <w:bookmarkStart w:id="941" w:name="_Toc177501580"/>
      <w:bookmarkStart w:id="942" w:name="_Toc183533251"/>
      <w:bookmarkStart w:id="943" w:name="_Toc183533930"/>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934"/>
      <w:bookmarkEnd w:id="935"/>
      <w:bookmarkEnd w:id="936"/>
      <w:bookmarkEnd w:id="937"/>
      <w:bookmarkEnd w:id="938"/>
      <w:bookmarkEnd w:id="939"/>
      <w:bookmarkEnd w:id="940"/>
      <w:bookmarkEnd w:id="941"/>
      <w:bookmarkEnd w:id="942"/>
      <w:bookmarkEnd w:id="943"/>
    </w:p>
    <w:p w14:paraId="145AD7A4" w14:textId="77777777" w:rsidR="0016578E" w:rsidRPr="004A6A8E" w:rsidRDefault="0016578E" w:rsidP="00EF4063">
      <w:pPr>
        <w:pStyle w:val="Heading5"/>
      </w:pPr>
      <w:bookmarkStart w:id="944" w:name="_Toc51922790"/>
      <w:bookmarkStart w:id="945" w:name="_Toc122015847"/>
      <w:bookmarkStart w:id="946" w:name="_Toc130845010"/>
      <w:bookmarkStart w:id="947" w:name="_Toc138344507"/>
      <w:bookmarkStart w:id="948" w:name="_Toc145947013"/>
      <w:bookmarkStart w:id="949" w:name="_Toc153817453"/>
      <w:bookmarkStart w:id="950" w:name="_Toc161839771"/>
      <w:bookmarkStart w:id="951" w:name="_Toc177501581"/>
      <w:bookmarkStart w:id="952" w:name="_Toc183533252"/>
      <w:bookmarkStart w:id="953" w:name="_Toc183533931"/>
      <w:r w:rsidRPr="004A6A8E">
        <w:t>6.1.</w:t>
      </w:r>
      <w:r w:rsidRPr="004A6A8E">
        <w:rPr>
          <w:lang w:eastAsia="zh-CN"/>
        </w:rPr>
        <w:t>3</w:t>
      </w:r>
      <w:r w:rsidRPr="004A6A8E">
        <w:t>.</w:t>
      </w:r>
      <w:r>
        <w:rPr>
          <w:rFonts w:hint="eastAsia"/>
          <w:lang w:eastAsia="zh-CN"/>
        </w:rPr>
        <w:t>5</w:t>
      </w:r>
      <w:r w:rsidRPr="004A6A8E">
        <w:t>.1</w:t>
      </w:r>
      <w:r w:rsidRPr="004A6A8E">
        <w:tab/>
        <w:t>Description</w:t>
      </w:r>
      <w:bookmarkEnd w:id="944"/>
      <w:bookmarkEnd w:id="945"/>
      <w:bookmarkEnd w:id="946"/>
      <w:bookmarkEnd w:id="947"/>
      <w:bookmarkEnd w:id="948"/>
      <w:bookmarkEnd w:id="949"/>
      <w:bookmarkEnd w:id="950"/>
      <w:bookmarkEnd w:id="951"/>
      <w:bookmarkEnd w:id="952"/>
      <w:bookmarkEnd w:id="953"/>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954" w:name="_Toc51922791"/>
      <w:bookmarkStart w:id="955" w:name="_Toc122015848"/>
      <w:bookmarkStart w:id="956" w:name="_Toc130845011"/>
      <w:bookmarkStart w:id="957" w:name="_Toc138344508"/>
      <w:bookmarkStart w:id="958" w:name="_Toc145947014"/>
      <w:bookmarkStart w:id="959" w:name="_Toc153817454"/>
      <w:bookmarkStart w:id="960" w:name="_Toc161839772"/>
      <w:bookmarkStart w:id="961" w:name="_Toc177501582"/>
      <w:bookmarkStart w:id="962" w:name="_Toc183533253"/>
      <w:bookmarkStart w:id="963" w:name="_Toc183533932"/>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954"/>
      <w:bookmarkEnd w:id="955"/>
      <w:bookmarkEnd w:id="956"/>
      <w:bookmarkEnd w:id="957"/>
      <w:bookmarkEnd w:id="958"/>
      <w:bookmarkEnd w:id="959"/>
      <w:bookmarkEnd w:id="960"/>
      <w:bookmarkEnd w:id="961"/>
      <w:bookmarkEnd w:id="962"/>
      <w:bookmarkEnd w:id="963"/>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964"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964"/>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965" w:name="_Toc161839773"/>
      <w:bookmarkStart w:id="966" w:name="_Toc177501583"/>
      <w:bookmarkStart w:id="967" w:name="_Toc183533254"/>
      <w:bookmarkStart w:id="968" w:name="_Toc183533933"/>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965"/>
      <w:bookmarkEnd w:id="966"/>
      <w:bookmarkEnd w:id="967"/>
      <w:bookmarkEnd w:id="968"/>
    </w:p>
    <w:p w14:paraId="337D76F5" w14:textId="1650DC0E" w:rsidR="00B66F18" w:rsidRDefault="00B66F18" w:rsidP="00B66F18">
      <w:pPr>
        <w:pStyle w:val="Heading5"/>
        <w:rPr>
          <w:rFonts w:eastAsia="宋体"/>
          <w:lang w:eastAsia="en-US"/>
        </w:rPr>
      </w:pPr>
      <w:bookmarkStart w:id="969" w:name="_Toc161839774"/>
      <w:bookmarkStart w:id="970" w:name="_Toc177501584"/>
      <w:bookmarkStart w:id="971" w:name="_Toc183533255"/>
      <w:bookmarkStart w:id="972" w:name="_Toc183533934"/>
      <w:r>
        <w:rPr>
          <w:rFonts w:eastAsia="宋体"/>
        </w:rPr>
        <w:t>6.1.3.</w:t>
      </w:r>
      <w:r w:rsidR="00101BCA">
        <w:rPr>
          <w:rFonts w:eastAsia="宋体"/>
        </w:rPr>
        <w:t>6</w:t>
      </w:r>
      <w:r>
        <w:rPr>
          <w:rFonts w:eastAsia="宋体"/>
        </w:rPr>
        <w:t>.1</w:t>
      </w:r>
      <w:r>
        <w:rPr>
          <w:rFonts w:eastAsia="宋体"/>
        </w:rPr>
        <w:tab/>
        <w:t>Description</w:t>
      </w:r>
      <w:bookmarkEnd w:id="969"/>
      <w:bookmarkEnd w:id="970"/>
      <w:bookmarkEnd w:id="971"/>
      <w:bookmarkEnd w:id="972"/>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973" w:name="_Toc161839775"/>
      <w:bookmarkStart w:id="974" w:name="_Toc177501585"/>
      <w:bookmarkStart w:id="975" w:name="_Toc183533256"/>
      <w:bookmarkStart w:id="976" w:name="_Toc183533935"/>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973"/>
      <w:bookmarkEnd w:id="974"/>
      <w:bookmarkEnd w:id="975"/>
      <w:bookmarkEnd w:id="976"/>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977" w:name="_Toc26202326"/>
      <w:bookmarkStart w:id="978" w:name="_Toc26202512"/>
      <w:bookmarkStart w:id="979" w:name="_Toc34804222"/>
      <w:bookmarkStart w:id="980" w:name="_Toc35935793"/>
      <w:bookmarkStart w:id="981" w:name="_Toc45030013"/>
      <w:bookmarkStart w:id="982" w:name="_Toc51922373"/>
      <w:bookmarkStart w:id="983" w:name="_Toc51922792"/>
      <w:bookmarkStart w:id="984" w:name="_Toc122015849"/>
      <w:bookmarkStart w:id="985" w:name="_Toc130845012"/>
      <w:bookmarkStart w:id="986" w:name="_Toc138344509"/>
      <w:bookmarkStart w:id="987" w:name="_Toc145947015"/>
      <w:bookmarkStart w:id="988" w:name="_Toc153817455"/>
      <w:bookmarkStart w:id="989" w:name="_Toc161839776"/>
      <w:bookmarkStart w:id="990" w:name="_Toc177501586"/>
      <w:bookmarkStart w:id="991" w:name="_Toc183533257"/>
      <w:bookmarkStart w:id="992" w:name="_Toc183533936"/>
      <w:r w:rsidRPr="008D72A7">
        <w:t>6.1.</w:t>
      </w:r>
      <w:r w:rsidRPr="008D72A7">
        <w:rPr>
          <w:lang w:eastAsia="zh-CN"/>
        </w:rPr>
        <w:t>4</w:t>
      </w:r>
      <w:r w:rsidRPr="008D72A7">
        <w:tab/>
        <w:t>Notifications</w:t>
      </w:r>
      <w:bookmarkEnd w:id="931"/>
      <w:bookmarkEnd w:id="932"/>
      <w:bookmarkEnd w:id="933"/>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2AE3342" w14:textId="193C19E0" w:rsidR="008D72A7" w:rsidRDefault="008D72A7" w:rsidP="00EF4063">
      <w:pPr>
        <w:pStyle w:val="Heading4"/>
      </w:pPr>
      <w:bookmarkStart w:id="993" w:name="_Toc26202327"/>
      <w:bookmarkStart w:id="994" w:name="_Toc22624266"/>
      <w:bookmarkStart w:id="995" w:name="_Toc22141064"/>
      <w:bookmarkStart w:id="996" w:name="_Toc18853076"/>
      <w:bookmarkStart w:id="997" w:name="_Toc26202513"/>
      <w:bookmarkStart w:id="998" w:name="_Toc34804223"/>
      <w:bookmarkStart w:id="999" w:name="_Toc35935794"/>
      <w:bookmarkStart w:id="1000" w:name="_Toc45030014"/>
      <w:bookmarkStart w:id="1001" w:name="_Toc51922374"/>
      <w:bookmarkStart w:id="1002" w:name="_Toc51922793"/>
      <w:bookmarkStart w:id="1003" w:name="_Toc122015850"/>
      <w:bookmarkStart w:id="1004" w:name="_Toc130845013"/>
      <w:bookmarkStart w:id="1005" w:name="_Toc138344510"/>
      <w:bookmarkStart w:id="1006" w:name="_Toc145947016"/>
      <w:bookmarkStart w:id="1007" w:name="_Toc153817456"/>
      <w:bookmarkStart w:id="1008" w:name="_Toc161839777"/>
      <w:bookmarkStart w:id="1009" w:name="_Toc177501587"/>
      <w:bookmarkStart w:id="1010" w:name="_Toc183533258"/>
      <w:bookmarkStart w:id="1011" w:name="_Toc183533937"/>
      <w:r w:rsidRPr="008D72A7">
        <w:t>6.1.</w:t>
      </w:r>
      <w:r w:rsidRPr="008D72A7">
        <w:rPr>
          <w:lang w:eastAsia="zh-CN"/>
        </w:rPr>
        <w:t>4</w:t>
      </w:r>
      <w:r w:rsidRPr="008D72A7">
        <w:t>.1</w:t>
      </w:r>
      <w:r w:rsidRPr="008D72A7">
        <w:tab/>
        <w:t>General</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012" w:name="_Toc26202328"/>
      <w:bookmarkStart w:id="1013" w:name="_Toc22624267"/>
      <w:bookmarkStart w:id="1014" w:name="_Toc22141065"/>
      <w:bookmarkStart w:id="1015" w:name="_Toc26202514"/>
      <w:bookmarkStart w:id="1016" w:name="_Toc34804224"/>
      <w:bookmarkStart w:id="1017" w:name="_Toc35935795"/>
      <w:bookmarkStart w:id="1018" w:name="_Toc45030015"/>
      <w:bookmarkStart w:id="1019" w:name="_Toc51922375"/>
      <w:bookmarkStart w:id="1020" w:name="_Toc51922794"/>
      <w:bookmarkStart w:id="1021" w:name="_Toc122015851"/>
      <w:bookmarkStart w:id="1022" w:name="_Toc130845014"/>
      <w:bookmarkStart w:id="1023" w:name="_Toc138344511"/>
      <w:bookmarkStart w:id="1024" w:name="_Toc145947017"/>
      <w:bookmarkStart w:id="1025" w:name="_Toc153817457"/>
      <w:bookmarkStart w:id="1026" w:name="_Toc161839778"/>
      <w:bookmarkStart w:id="1027" w:name="_Toc177501588"/>
      <w:bookmarkStart w:id="1028" w:name="_Toc183533259"/>
      <w:bookmarkStart w:id="1029" w:name="_Toc183533938"/>
      <w:bookmarkStart w:id="1030" w:name="_Toc18853077"/>
      <w:r w:rsidRPr="008D72A7">
        <w:t>6.1.</w:t>
      </w:r>
      <w:r w:rsidRPr="008D72A7">
        <w:rPr>
          <w:lang w:eastAsia="zh-CN"/>
        </w:rPr>
        <w:t>4</w:t>
      </w:r>
      <w:r w:rsidRPr="008D72A7">
        <w:t>.2</w:t>
      </w:r>
      <w:r w:rsidRPr="008D72A7">
        <w:tab/>
      </w:r>
      <w:r w:rsidRPr="008D72A7">
        <w:rPr>
          <w:lang w:eastAsia="zh-CN"/>
        </w:rPr>
        <w:t>Eventnotify</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65294043" w14:textId="77777777" w:rsidR="008D72A7" w:rsidRPr="008D72A7" w:rsidRDefault="008D72A7" w:rsidP="00EF4063">
      <w:pPr>
        <w:pStyle w:val="Heading5"/>
        <w:rPr>
          <w:lang w:eastAsia="zh-CN"/>
        </w:rPr>
      </w:pPr>
      <w:bookmarkStart w:id="1031" w:name="_Toc26202329"/>
      <w:bookmarkStart w:id="1032" w:name="_Toc22624268"/>
      <w:bookmarkStart w:id="1033" w:name="_Toc22141066"/>
      <w:bookmarkStart w:id="1034" w:name="_Toc26202515"/>
      <w:bookmarkStart w:id="1035" w:name="_Toc34804225"/>
      <w:bookmarkStart w:id="1036" w:name="_Toc35935796"/>
      <w:bookmarkStart w:id="1037" w:name="_Toc45030016"/>
      <w:bookmarkStart w:id="1038" w:name="_Toc51922376"/>
      <w:bookmarkStart w:id="1039" w:name="_Toc51922795"/>
      <w:bookmarkStart w:id="1040" w:name="_Toc122015852"/>
      <w:bookmarkStart w:id="1041" w:name="_Toc130845015"/>
      <w:bookmarkStart w:id="1042" w:name="_Toc138344512"/>
      <w:bookmarkStart w:id="1043" w:name="_Toc145947018"/>
      <w:bookmarkStart w:id="1044" w:name="_Toc153817458"/>
      <w:bookmarkStart w:id="1045" w:name="_Toc161839779"/>
      <w:bookmarkStart w:id="1046" w:name="_Toc177501589"/>
      <w:bookmarkStart w:id="1047" w:name="_Toc183533260"/>
      <w:bookmarkStart w:id="1048" w:name="_Toc183533939"/>
      <w:r w:rsidRPr="008D72A7">
        <w:rPr>
          <w:sz w:val="24"/>
          <w:lang w:eastAsia="zh-CN"/>
        </w:rPr>
        <w:t>6.1.4.2.1</w:t>
      </w:r>
      <w:r w:rsidRPr="008D72A7">
        <w:tab/>
      </w:r>
      <w:r w:rsidRPr="008D72A7">
        <w:rPr>
          <w:lang w:eastAsia="zh-CN"/>
        </w:rPr>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049" w:name="_Toc26202330"/>
      <w:bookmarkStart w:id="1050" w:name="_Toc22624269"/>
      <w:bookmarkStart w:id="1051" w:name="_Toc22141067"/>
      <w:bookmarkStart w:id="1052" w:name="_Toc26202516"/>
      <w:bookmarkStart w:id="1053" w:name="_Toc34804226"/>
      <w:bookmarkStart w:id="1054" w:name="_Toc35935797"/>
      <w:bookmarkStart w:id="1055" w:name="_Toc45030017"/>
      <w:bookmarkStart w:id="1056" w:name="_Toc51922377"/>
      <w:bookmarkStart w:id="1057" w:name="_Toc51922796"/>
      <w:bookmarkStart w:id="1058" w:name="_Toc122015853"/>
      <w:bookmarkStart w:id="1059" w:name="_Toc130845016"/>
      <w:bookmarkStart w:id="1060" w:name="_Toc138344513"/>
      <w:bookmarkStart w:id="1061" w:name="_Toc145947019"/>
      <w:bookmarkStart w:id="1062" w:name="_Toc153817459"/>
      <w:bookmarkStart w:id="1063" w:name="_Toc161839780"/>
      <w:bookmarkStart w:id="1064" w:name="_Toc177501590"/>
      <w:bookmarkStart w:id="1065" w:name="_Toc183533261"/>
      <w:bookmarkStart w:id="1066" w:name="_Toc183533940"/>
      <w:r w:rsidRPr="008D72A7">
        <w:rPr>
          <w:lang w:eastAsia="zh-CN"/>
        </w:rPr>
        <w:t>6.1.4.2.2</w:t>
      </w:r>
      <w:r w:rsidRPr="008D72A7">
        <w:rPr>
          <w:lang w:eastAsia="zh-CN"/>
        </w:rPr>
        <w:tab/>
        <w:t>Notification Definition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067" w:name="_Toc26202331"/>
      <w:bookmarkStart w:id="1068" w:name="_Toc22624270"/>
      <w:bookmarkStart w:id="1069" w:name="_Toc22141068"/>
      <w:bookmarkStart w:id="1070" w:name="_Toc26202517"/>
      <w:bookmarkStart w:id="1071" w:name="_Toc34804227"/>
      <w:bookmarkStart w:id="1072" w:name="_Toc35935798"/>
      <w:bookmarkStart w:id="1073" w:name="_Toc45030018"/>
      <w:bookmarkStart w:id="1074" w:name="_Toc51922378"/>
      <w:bookmarkStart w:id="1075" w:name="_Toc51922797"/>
      <w:bookmarkStart w:id="1076" w:name="_Toc122015854"/>
      <w:bookmarkStart w:id="1077" w:name="_Toc130845017"/>
      <w:bookmarkStart w:id="1078" w:name="_Toc138344514"/>
      <w:bookmarkStart w:id="1079" w:name="_Toc145947020"/>
      <w:bookmarkStart w:id="1080" w:name="_Toc153817460"/>
      <w:bookmarkStart w:id="1081" w:name="_Toc161839781"/>
      <w:bookmarkStart w:id="1082" w:name="_Toc177501591"/>
      <w:bookmarkStart w:id="1083" w:name="_Toc183533262"/>
      <w:bookmarkStart w:id="1084" w:name="_Toc183533941"/>
      <w:r w:rsidRPr="008D72A7">
        <w:rPr>
          <w:lang w:eastAsia="zh-CN"/>
        </w:rPr>
        <w:t>6.1.4.2.3</w:t>
      </w:r>
      <w:r w:rsidRPr="008D72A7">
        <w:rPr>
          <w:lang w:eastAsia="zh-CN"/>
        </w:rPr>
        <w:tab/>
        <w:t>Notification Standard Methods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6A53CC7" w14:textId="77777777" w:rsidR="008D72A7" w:rsidRPr="008D72A7" w:rsidRDefault="008D72A7" w:rsidP="00EF4063">
      <w:pPr>
        <w:pStyle w:val="Heading6"/>
        <w:numPr>
          <w:ilvl w:val="5"/>
          <w:numId w:val="0"/>
        </w:numPr>
        <w:ind w:left="1152" w:hanging="432"/>
      </w:pPr>
      <w:bookmarkStart w:id="1085" w:name="_Toc26202332"/>
      <w:bookmarkStart w:id="1086" w:name="_Toc22624271"/>
      <w:bookmarkStart w:id="1087" w:name="_Toc22141069"/>
      <w:bookmarkStart w:id="1088" w:name="_Toc11343370"/>
      <w:bookmarkStart w:id="1089" w:name="_Toc26202518"/>
      <w:bookmarkStart w:id="1090" w:name="_Toc34804228"/>
      <w:bookmarkStart w:id="1091" w:name="_Toc35935799"/>
      <w:bookmarkStart w:id="1092" w:name="_Toc45030019"/>
      <w:bookmarkStart w:id="1093" w:name="_Toc51922379"/>
      <w:bookmarkStart w:id="1094" w:name="_Toc51922798"/>
      <w:bookmarkStart w:id="1095" w:name="_Toc122015855"/>
      <w:bookmarkStart w:id="1096" w:name="_Toc130845018"/>
      <w:bookmarkStart w:id="1097" w:name="_Toc138344515"/>
      <w:bookmarkStart w:id="1098" w:name="_Toc145947021"/>
      <w:bookmarkStart w:id="1099" w:name="_Toc153817461"/>
      <w:bookmarkStart w:id="1100" w:name="_Toc161839782"/>
      <w:bookmarkStart w:id="1101" w:name="_Toc177501592"/>
      <w:bookmarkStart w:id="1102" w:name="_Toc183533263"/>
      <w:bookmarkStart w:id="1103" w:name="_Toc18353394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104"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104"/>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105"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106" w:name="_Toc35935800"/>
      <w:bookmarkStart w:id="1107" w:name="_Toc45030020"/>
      <w:bookmarkStart w:id="1108" w:name="_Toc51922380"/>
      <w:bookmarkStart w:id="1109" w:name="_Toc51922799"/>
      <w:bookmarkStart w:id="1110" w:name="_Toc122015856"/>
      <w:bookmarkStart w:id="1111" w:name="_Toc130845019"/>
      <w:bookmarkStart w:id="1112" w:name="_Toc138344516"/>
      <w:bookmarkStart w:id="1113" w:name="_Toc145947022"/>
      <w:bookmarkStart w:id="1114" w:name="_Toc153817462"/>
      <w:bookmarkStart w:id="1115" w:name="_Toc161839783"/>
      <w:bookmarkStart w:id="1116" w:name="_Toc177501593"/>
      <w:bookmarkStart w:id="1117" w:name="_Toc183533264"/>
      <w:bookmarkStart w:id="1118" w:name="_Toc183533943"/>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6D79A293" w14:textId="77777777" w:rsidR="00F332EC" w:rsidRPr="00B24285" w:rsidRDefault="00F332EC" w:rsidP="00EF4063">
      <w:pPr>
        <w:pStyle w:val="Heading5"/>
        <w:rPr>
          <w:lang w:eastAsia="zh-CN"/>
        </w:rPr>
      </w:pPr>
      <w:bookmarkStart w:id="1119" w:name="_Toc34804230"/>
      <w:bookmarkStart w:id="1120" w:name="_Toc35935801"/>
      <w:bookmarkStart w:id="1121" w:name="_Toc45030021"/>
      <w:bookmarkStart w:id="1122" w:name="_Toc51922381"/>
      <w:bookmarkStart w:id="1123" w:name="_Toc51922800"/>
      <w:bookmarkStart w:id="1124" w:name="_Toc122015857"/>
      <w:bookmarkStart w:id="1125" w:name="_Toc130845020"/>
      <w:bookmarkStart w:id="1126" w:name="_Toc138344517"/>
      <w:bookmarkStart w:id="1127" w:name="_Toc145947023"/>
      <w:bookmarkStart w:id="1128" w:name="_Toc153817463"/>
      <w:bookmarkStart w:id="1129" w:name="_Toc161839784"/>
      <w:bookmarkStart w:id="1130" w:name="_Toc177501594"/>
      <w:bookmarkStart w:id="1131" w:name="_Toc183533265"/>
      <w:bookmarkStart w:id="1132" w:name="_Toc183533944"/>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133" w:name="_Toc34804231"/>
      <w:bookmarkStart w:id="1134" w:name="_Toc35935802"/>
      <w:bookmarkStart w:id="1135" w:name="_Toc45030022"/>
      <w:bookmarkStart w:id="1136" w:name="_Toc51922382"/>
      <w:bookmarkStart w:id="1137" w:name="_Toc51922801"/>
      <w:bookmarkStart w:id="1138" w:name="_Toc122015858"/>
      <w:bookmarkStart w:id="1139" w:name="_Toc130845021"/>
      <w:bookmarkStart w:id="1140" w:name="_Toc138344518"/>
      <w:bookmarkStart w:id="1141" w:name="_Toc145947024"/>
      <w:bookmarkStart w:id="1142" w:name="_Toc153817464"/>
      <w:bookmarkStart w:id="1143" w:name="_Toc161839785"/>
      <w:bookmarkStart w:id="1144" w:name="_Toc177501595"/>
      <w:bookmarkStart w:id="1145" w:name="_Toc183533266"/>
      <w:bookmarkStart w:id="1146" w:name="_Toc183533945"/>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147" w:name="_Toc34804232"/>
      <w:bookmarkStart w:id="1148" w:name="_Toc35935803"/>
      <w:bookmarkStart w:id="1149" w:name="_Toc45030023"/>
      <w:bookmarkStart w:id="1150" w:name="_Toc51922383"/>
      <w:bookmarkStart w:id="1151" w:name="_Toc51922802"/>
      <w:bookmarkStart w:id="1152" w:name="_Toc122015859"/>
      <w:bookmarkStart w:id="1153" w:name="_Toc130845022"/>
      <w:bookmarkStart w:id="1154" w:name="_Toc138344519"/>
      <w:bookmarkStart w:id="1155" w:name="_Toc145947025"/>
      <w:bookmarkStart w:id="1156" w:name="_Toc153817465"/>
      <w:bookmarkStart w:id="1157" w:name="_Toc161839786"/>
      <w:bookmarkStart w:id="1158" w:name="_Toc177501596"/>
      <w:bookmarkStart w:id="1159" w:name="_Toc183533267"/>
      <w:bookmarkStart w:id="1160" w:name="_Toc183533946"/>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7AE12E65" w14:textId="77777777" w:rsidR="00F332EC" w:rsidRPr="00B24285" w:rsidRDefault="00F332EC" w:rsidP="00EF4063">
      <w:pPr>
        <w:pStyle w:val="Heading6"/>
        <w:numPr>
          <w:ilvl w:val="5"/>
          <w:numId w:val="0"/>
        </w:numPr>
        <w:ind w:left="1152" w:hanging="432"/>
      </w:pPr>
      <w:bookmarkStart w:id="1161" w:name="_Toc34804233"/>
      <w:bookmarkStart w:id="1162" w:name="_Toc35935804"/>
      <w:bookmarkStart w:id="1163" w:name="_Toc45030024"/>
      <w:bookmarkStart w:id="1164" w:name="_Toc51922384"/>
      <w:bookmarkStart w:id="1165" w:name="_Toc51922803"/>
      <w:bookmarkStart w:id="1166" w:name="_Toc122015860"/>
      <w:bookmarkStart w:id="1167" w:name="_Toc130845023"/>
      <w:bookmarkStart w:id="1168" w:name="_Toc138344520"/>
      <w:bookmarkStart w:id="1169" w:name="_Toc145947026"/>
      <w:bookmarkStart w:id="1170" w:name="_Toc153817466"/>
      <w:bookmarkStart w:id="1171" w:name="_Toc161839787"/>
      <w:bookmarkStart w:id="1172" w:name="_Toc177501597"/>
      <w:bookmarkStart w:id="1173" w:name="_Toc183533268"/>
      <w:bookmarkStart w:id="1174" w:name="_Toc18353394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175"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175"/>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176" w:name="_Toc26202333"/>
      <w:bookmarkStart w:id="1177" w:name="_Toc22624272"/>
      <w:bookmarkStart w:id="1178" w:name="_Toc22141070"/>
      <w:bookmarkStart w:id="1179" w:name="_Toc18853079"/>
      <w:bookmarkStart w:id="1180" w:name="_Toc26202519"/>
      <w:bookmarkStart w:id="1181" w:name="_Toc34804234"/>
      <w:bookmarkStart w:id="1182" w:name="_Toc35935805"/>
      <w:bookmarkStart w:id="1183" w:name="_Toc45030025"/>
      <w:bookmarkStart w:id="1184" w:name="_Toc51922385"/>
      <w:bookmarkStart w:id="1185" w:name="_Toc51922804"/>
      <w:bookmarkStart w:id="1186" w:name="_Toc122015861"/>
      <w:bookmarkStart w:id="1187" w:name="_Toc130845024"/>
      <w:bookmarkStart w:id="1188" w:name="_Toc138344521"/>
      <w:bookmarkStart w:id="1189" w:name="_Toc145947027"/>
      <w:bookmarkStart w:id="1190" w:name="_Toc153817467"/>
      <w:bookmarkStart w:id="1191" w:name="_Toc161839788"/>
      <w:bookmarkStart w:id="1192" w:name="_Toc177501598"/>
      <w:bookmarkStart w:id="1193" w:name="_Toc183533269"/>
      <w:bookmarkStart w:id="1194" w:name="_Toc183533948"/>
      <w:bookmarkEnd w:id="1030"/>
      <w:r w:rsidRPr="008D72A7">
        <w:t>6.1.</w:t>
      </w:r>
      <w:r w:rsidRPr="008D72A7">
        <w:rPr>
          <w:lang w:eastAsia="zh-CN"/>
        </w:rPr>
        <w:t>5</w:t>
      </w:r>
      <w:r w:rsidRPr="008D72A7">
        <w:tab/>
        <w:t>Data Model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A6F9089" w14:textId="77777777" w:rsidR="008D72A7" w:rsidRPr="008D72A7" w:rsidRDefault="008D72A7" w:rsidP="00EF4063">
      <w:pPr>
        <w:pStyle w:val="Heading4"/>
      </w:pPr>
      <w:bookmarkStart w:id="1195" w:name="_Toc26202334"/>
      <w:bookmarkStart w:id="1196" w:name="_Toc22624273"/>
      <w:bookmarkStart w:id="1197" w:name="_Toc22141071"/>
      <w:bookmarkStart w:id="1198" w:name="_Toc18853080"/>
      <w:bookmarkStart w:id="1199" w:name="_Toc26202520"/>
      <w:bookmarkStart w:id="1200" w:name="_Toc34804235"/>
      <w:bookmarkStart w:id="1201" w:name="_Toc35935806"/>
      <w:bookmarkStart w:id="1202" w:name="_Toc45030026"/>
      <w:bookmarkStart w:id="1203" w:name="_Toc51922386"/>
      <w:bookmarkStart w:id="1204" w:name="_Toc51922805"/>
      <w:bookmarkStart w:id="1205" w:name="_Toc122015862"/>
      <w:bookmarkStart w:id="1206" w:name="_Toc130845025"/>
      <w:bookmarkStart w:id="1207" w:name="_Toc138344522"/>
      <w:bookmarkStart w:id="1208" w:name="_Toc145947028"/>
      <w:bookmarkStart w:id="1209" w:name="_Toc153817468"/>
      <w:bookmarkStart w:id="1210" w:name="_Toc161839789"/>
      <w:bookmarkStart w:id="1211" w:name="_Toc177501599"/>
      <w:bookmarkStart w:id="1212" w:name="_Toc183533270"/>
      <w:bookmarkStart w:id="1213" w:name="_Toc183533949"/>
      <w:r w:rsidRPr="008D72A7">
        <w:t>6.1.</w:t>
      </w:r>
      <w:r w:rsidRPr="008D72A7">
        <w:rPr>
          <w:lang w:eastAsia="zh-CN"/>
        </w:rPr>
        <w:t>5</w:t>
      </w:r>
      <w:r w:rsidRPr="008D72A7">
        <w:t>.1</w:t>
      </w:r>
      <w:r w:rsidRPr="008D72A7">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214" w:name="_Toc26202335"/>
      <w:bookmarkStart w:id="1215" w:name="_Toc22624274"/>
      <w:bookmarkStart w:id="1216" w:name="_Toc22141072"/>
      <w:bookmarkStart w:id="1217" w:name="_Toc18853081"/>
      <w:bookmarkStart w:id="1218" w:name="_Toc26202521"/>
      <w:bookmarkStart w:id="1219" w:name="_Toc34804236"/>
      <w:bookmarkStart w:id="1220" w:name="_Toc35935807"/>
      <w:bookmarkStart w:id="1221" w:name="_Toc45030027"/>
      <w:bookmarkStart w:id="1222" w:name="_Toc51922387"/>
      <w:bookmarkStart w:id="1223" w:name="_Toc51922806"/>
      <w:bookmarkStart w:id="1224" w:name="_Toc122015863"/>
      <w:bookmarkStart w:id="1225" w:name="_Toc130845026"/>
      <w:bookmarkStart w:id="1226" w:name="_Toc138344523"/>
      <w:bookmarkStart w:id="1227" w:name="_Toc145947029"/>
      <w:bookmarkStart w:id="1228" w:name="_Toc153817469"/>
      <w:bookmarkStart w:id="1229" w:name="_Toc161839790"/>
      <w:bookmarkStart w:id="1230" w:name="_Toc177501600"/>
      <w:bookmarkStart w:id="1231" w:name="_Toc183533271"/>
      <w:bookmarkStart w:id="1232" w:name="_Toc183533950"/>
      <w:r w:rsidRPr="008D72A7">
        <w:rPr>
          <w:lang w:val="en-US"/>
        </w:rPr>
        <w:t>6.1.</w:t>
      </w:r>
      <w:r w:rsidRPr="008D72A7">
        <w:rPr>
          <w:lang w:val="en-US" w:eastAsia="zh-CN"/>
        </w:rPr>
        <w:t>5</w:t>
      </w:r>
      <w:r w:rsidRPr="008D72A7">
        <w:rPr>
          <w:lang w:val="en-US"/>
        </w:rPr>
        <w:t>.2</w:t>
      </w:r>
      <w:r w:rsidRPr="008D72A7">
        <w:rPr>
          <w:lang w:val="en-US"/>
        </w:rPr>
        <w:tab/>
        <w:t>Structured data types</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0B5BEF60" w14:textId="77777777" w:rsidR="008D72A7" w:rsidRPr="008D72A7" w:rsidRDefault="008D72A7" w:rsidP="00EF4063">
      <w:pPr>
        <w:pStyle w:val="Heading5"/>
      </w:pPr>
      <w:bookmarkStart w:id="1233" w:name="_Toc26202336"/>
      <w:bookmarkStart w:id="1234" w:name="_Toc22624275"/>
      <w:bookmarkStart w:id="1235" w:name="_Toc22141073"/>
      <w:bookmarkStart w:id="1236" w:name="_Toc18853082"/>
      <w:bookmarkStart w:id="1237" w:name="_Toc26202522"/>
      <w:bookmarkStart w:id="1238" w:name="_Toc34804237"/>
      <w:bookmarkStart w:id="1239" w:name="_Toc35935808"/>
      <w:bookmarkStart w:id="1240" w:name="_Toc45030028"/>
      <w:bookmarkStart w:id="1241" w:name="_Toc51922388"/>
      <w:bookmarkStart w:id="1242" w:name="_Toc51922807"/>
      <w:bookmarkStart w:id="1243" w:name="_Toc122015864"/>
      <w:bookmarkStart w:id="1244" w:name="_Toc130845027"/>
      <w:bookmarkStart w:id="1245" w:name="_Toc138344524"/>
      <w:bookmarkStart w:id="1246" w:name="_Toc145947030"/>
      <w:bookmarkStart w:id="1247" w:name="_Toc153817470"/>
      <w:bookmarkStart w:id="1248" w:name="_Toc161839791"/>
      <w:bookmarkStart w:id="1249" w:name="_Toc177501601"/>
      <w:bookmarkStart w:id="1250" w:name="_Toc183533272"/>
      <w:bookmarkStart w:id="1251" w:name="_Toc183533951"/>
      <w:r w:rsidRPr="008D72A7">
        <w:t>6.1.</w:t>
      </w:r>
      <w:r w:rsidRPr="008D72A7">
        <w:rPr>
          <w:lang w:eastAsia="zh-CN"/>
        </w:rPr>
        <w:t>5</w:t>
      </w:r>
      <w:r w:rsidRPr="008D72A7">
        <w:t>.2.1</w:t>
      </w:r>
      <w:r w:rsidRPr="008D72A7">
        <w:tab/>
        <w:t>Introduction</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252" w:name="_Toc26202337"/>
      <w:bookmarkStart w:id="1253" w:name="_Toc22624276"/>
      <w:bookmarkStart w:id="1254" w:name="_Toc22141074"/>
      <w:bookmarkStart w:id="1255" w:name="_Toc18853083"/>
      <w:bookmarkStart w:id="1256" w:name="_Toc26202523"/>
      <w:bookmarkStart w:id="1257" w:name="_Toc34804238"/>
      <w:bookmarkStart w:id="1258" w:name="_Toc35935809"/>
      <w:bookmarkStart w:id="1259" w:name="_Toc45030029"/>
      <w:bookmarkStart w:id="1260" w:name="_Toc51922389"/>
      <w:bookmarkStart w:id="1261" w:name="_Toc51922808"/>
      <w:bookmarkStart w:id="1262" w:name="_Toc122015865"/>
      <w:bookmarkStart w:id="1263" w:name="_Toc130845028"/>
      <w:bookmarkStart w:id="1264" w:name="_Toc138344525"/>
      <w:bookmarkStart w:id="1265" w:name="_Toc145947031"/>
      <w:bookmarkStart w:id="1266" w:name="_Toc153817471"/>
      <w:bookmarkStart w:id="1267" w:name="_Toc161839792"/>
      <w:bookmarkStart w:id="1268" w:name="_Toc177501602"/>
      <w:bookmarkStart w:id="1269" w:name="_Toc183533273"/>
      <w:bookmarkStart w:id="1270" w:name="_Toc18353395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271" w:name="_Hlk142683907"/>
            <w:r w:rsidRPr="00B82322">
              <w:rPr>
                <w:rFonts w:cs="Arial"/>
                <w:szCs w:val="18"/>
              </w:rPr>
              <w:t>RangingSlResult</w:t>
            </w:r>
            <w:bookmarkEnd w:id="1271"/>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272" w:name="_Hlk142683982"/>
            <w:r w:rsidRPr="00B82322">
              <w:rPr>
                <w:rFonts w:cs="Arial"/>
                <w:szCs w:val="18"/>
              </w:rPr>
              <w:t>RelatedU</w:t>
            </w:r>
            <w:r>
              <w:rPr>
                <w:rFonts w:cs="Arial"/>
                <w:szCs w:val="18"/>
              </w:rPr>
              <w:t>e</w:t>
            </w:r>
            <w:bookmarkEnd w:id="127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273" w:name="_Toc26202338"/>
      <w:bookmarkStart w:id="1274" w:name="_Toc22624277"/>
      <w:bookmarkStart w:id="1275" w:name="_Toc22141075"/>
      <w:bookmarkStart w:id="1276" w:name="_Toc18853084"/>
      <w:bookmarkStart w:id="1277" w:name="_Toc26202524"/>
      <w:bookmarkStart w:id="1278" w:name="_Toc34804239"/>
      <w:bookmarkStart w:id="1279" w:name="_Toc35935810"/>
      <w:bookmarkStart w:id="1280" w:name="_Toc45030030"/>
      <w:bookmarkStart w:id="1281" w:name="_Toc51922390"/>
      <w:bookmarkStart w:id="1282" w:name="_Toc51922809"/>
      <w:bookmarkStart w:id="1283" w:name="_Toc122015866"/>
      <w:bookmarkStart w:id="1284" w:name="_Toc130845029"/>
      <w:bookmarkStart w:id="1285" w:name="_Toc138344526"/>
      <w:bookmarkStart w:id="1286" w:name="_Toc145947032"/>
      <w:bookmarkStart w:id="1287" w:name="_Toc153817472"/>
      <w:bookmarkStart w:id="1288" w:name="_Toc161839793"/>
      <w:bookmarkStart w:id="1289" w:name="_Toc177501603"/>
      <w:bookmarkStart w:id="1290" w:name="_Toc183533274"/>
      <w:bookmarkStart w:id="1291" w:name="_Toc183533953"/>
      <w:r w:rsidRPr="008D72A7">
        <w:t>6.1.</w:t>
      </w:r>
      <w:r w:rsidRPr="008D72A7">
        <w:rPr>
          <w:lang w:eastAsia="zh-CN"/>
        </w:rPr>
        <w:t>5</w:t>
      </w:r>
      <w:r w:rsidRPr="008D72A7">
        <w:t>.2.3</w:t>
      </w:r>
      <w:r w:rsidRPr="008D72A7">
        <w:tab/>
        <w:t xml:space="preserve">Type: </w:t>
      </w:r>
      <w:r w:rsidRPr="008D72A7">
        <w:rPr>
          <w:lang w:eastAsia="zh-CN"/>
        </w:rPr>
        <w:t>LocationData</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t>LocationPrivacyVerResult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29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29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293" w:name="_Toc26202339"/>
      <w:bookmarkStart w:id="1294" w:name="_Toc26202525"/>
      <w:bookmarkStart w:id="1295" w:name="_Toc34804240"/>
      <w:bookmarkStart w:id="1296" w:name="_Toc35935811"/>
      <w:bookmarkStart w:id="1297" w:name="_Toc45030031"/>
      <w:bookmarkStart w:id="1298" w:name="_Toc22624278"/>
      <w:bookmarkStart w:id="1299" w:name="_Toc22141076"/>
    </w:p>
    <w:p w14:paraId="4008167A" w14:textId="77777777" w:rsidR="008D72A7" w:rsidRPr="008D72A7" w:rsidRDefault="008D72A7" w:rsidP="00EF4063">
      <w:pPr>
        <w:pStyle w:val="Heading5"/>
        <w:rPr>
          <w:lang w:eastAsia="zh-CN"/>
        </w:rPr>
      </w:pPr>
      <w:bookmarkStart w:id="1300" w:name="_Toc51922391"/>
      <w:bookmarkStart w:id="1301" w:name="_Toc51922810"/>
      <w:bookmarkStart w:id="1302" w:name="_Toc122015867"/>
      <w:bookmarkStart w:id="1303" w:name="_Toc130845030"/>
      <w:bookmarkStart w:id="1304" w:name="_Toc138344527"/>
      <w:bookmarkStart w:id="1305" w:name="_Toc145947033"/>
      <w:bookmarkStart w:id="1306" w:name="_Toc153817473"/>
      <w:bookmarkStart w:id="1307" w:name="_Toc161839794"/>
      <w:bookmarkStart w:id="1308" w:name="_Toc177501604"/>
      <w:bookmarkStart w:id="1309" w:name="_Toc183533275"/>
      <w:bookmarkStart w:id="1310" w:name="_Toc183533954"/>
      <w:r w:rsidRPr="008D72A7">
        <w:t>6.1.</w:t>
      </w:r>
      <w:r w:rsidRPr="008D72A7">
        <w:rPr>
          <w:lang w:eastAsia="zh-CN"/>
        </w:rPr>
        <w:t>5</w:t>
      </w:r>
      <w:r w:rsidRPr="008D72A7">
        <w:t>.2.</w:t>
      </w:r>
      <w:r w:rsidRPr="008D72A7">
        <w:rPr>
          <w:lang w:eastAsia="zh-CN"/>
        </w:rPr>
        <w:t>4</w:t>
      </w:r>
      <w:r w:rsidRPr="008D72A7">
        <w:tab/>
        <w:t>Type: CancelLocData</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311" w:name="_Toc22624279"/>
      <w:bookmarkStart w:id="1312" w:name="_Toc22141077"/>
    </w:p>
    <w:p w14:paraId="218F694E" w14:textId="77777777" w:rsidR="008D72A7" w:rsidRPr="008D72A7" w:rsidRDefault="008D72A7" w:rsidP="00EF4063">
      <w:pPr>
        <w:pStyle w:val="Heading5"/>
        <w:rPr>
          <w:lang w:eastAsia="zh-CN"/>
        </w:rPr>
      </w:pPr>
      <w:bookmarkStart w:id="1313" w:name="_Toc26202340"/>
      <w:bookmarkStart w:id="1314" w:name="_Toc26202526"/>
      <w:bookmarkStart w:id="1315" w:name="_Toc34804241"/>
      <w:bookmarkStart w:id="1316" w:name="_Toc35935812"/>
      <w:bookmarkStart w:id="1317" w:name="_Toc45030032"/>
      <w:bookmarkStart w:id="1318" w:name="_Toc51922392"/>
      <w:bookmarkStart w:id="1319" w:name="_Toc51922811"/>
      <w:bookmarkStart w:id="1320" w:name="_Toc122015868"/>
      <w:bookmarkStart w:id="1321" w:name="_Toc130845031"/>
      <w:bookmarkStart w:id="1322" w:name="_Toc138344528"/>
      <w:bookmarkStart w:id="1323" w:name="_Toc145947034"/>
      <w:bookmarkStart w:id="1324" w:name="_Toc153817474"/>
      <w:bookmarkStart w:id="1325" w:name="_Toc161839795"/>
      <w:bookmarkStart w:id="1326" w:name="_Toc177501605"/>
      <w:bookmarkStart w:id="1327" w:name="_Toc183533276"/>
      <w:bookmarkStart w:id="1328" w:name="_Toc183533955"/>
      <w:r w:rsidRPr="008D72A7">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329" w:name="_Toc22624280"/>
      <w:bookmarkStart w:id="1330" w:name="_Toc22141078"/>
    </w:p>
    <w:p w14:paraId="0FB495E5" w14:textId="77777777" w:rsidR="008D72A7" w:rsidRPr="008D72A7" w:rsidRDefault="008D72A7" w:rsidP="00EF4063">
      <w:pPr>
        <w:pStyle w:val="Heading5"/>
        <w:rPr>
          <w:lang w:eastAsia="zh-CN"/>
        </w:rPr>
      </w:pPr>
      <w:bookmarkStart w:id="1331" w:name="_Toc26202341"/>
      <w:bookmarkStart w:id="1332" w:name="_Toc26202527"/>
      <w:bookmarkStart w:id="1333" w:name="_Toc34804242"/>
      <w:bookmarkStart w:id="1334" w:name="_Toc35935813"/>
      <w:bookmarkStart w:id="1335" w:name="_Toc45030033"/>
      <w:bookmarkStart w:id="1336" w:name="_Toc51922393"/>
      <w:bookmarkStart w:id="1337" w:name="_Toc51922812"/>
      <w:bookmarkStart w:id="1338" w:name="_Toc122015869"/>
      <w:bookmarkStart w:id="1339" w:name="_Toc130845032"/>
      <w:bookmarkStart w:id="1340" w:name="_Toc138344529"/>
      <w:bookmarkStart w:id="1341" w:name="_Toc145947035"/>
      <w:bookmarkStart w:id="1342" w:name="_Toc153817475"/>
      <w:bookmarkStart w:id="1343" w:name="_Toc161839796"/>
      <w:bookmarkStart w:id="1344" w:name="_Toc177501606"/>
      <w:bookmarkStart w:id="1345" w:name="_Toc183533277"/>
      <w:bookmarkStart w:id="1346" w:name="_Toc183533956"/>
      <w:r w:rsidRPr="008D72A7">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347" w:name="_Toc22624281"/>
      <w:bookmarkStart w:id="1348" w:name="_Toc22141079"/>
    </w:p>
    <w:p w14:paraId="7D01C344" w14:textId="77777777" w:rsidR="008D72A7" w:rsidRPr="008D72A7" w:rsidRDefault="008D72A7" w:rsidP="00EF4063">
      <w:pPr>
        <w:pStyle w:val="Heading5"/>
        <w:rPr>
          <w:lang w:eastAsia="zh-CN"/>
        </w:rPr>
      </w:pPr>
      <w:bookmarkStart w:id="1349" w:name="_Toc26202342"/>
      <w:bookmarkStart w:id="1350" w:name="_Toc26202528"/>
      <w:bookmarkStart w:id="1351" w:name="_Toc34804243"/>
      <w:bookmarkStart w:id="1352" w:name="_Toc35935814"/>
      <w:bookmarkStart w:id="1353" w:name="_Toc45030034"/>
      <w:bookmarkStart w:id="1354" w:name="_Toc51922394"/>
      <w:bookmarkStart w:id="1355" w:name="_Toc51922813"/>
      <w:bookmarkStart w:id="1356" w:name="_Toc122015870"/>
      <w:bookmarkStart w:id="1357" w:name="_Toc130845033"/>
      <w:bookmarkStart w:id="1358" w:name="_Toc138344530"/>
      <w:bookmarkStart w:id="1359" w:name="_Toc145947036"/>
      <w:bookmarkStart w:id="1360" w:name="_Toc153817476"/>
      <w:bookmarkStart w:id="1361" w:name="_Toc161839797"/>
      <w:bookmarkStart w:id="1362" w:name="_Toc177501607"/>
      <w:bookmarkStart w:id="1363" w:name="_Toc183533278"/>
      <w:bookmarkStart w:id="1364" w:name="_Toc183533957"/>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365" w:name="_Toc22624282"/>
      <w:bookmarkStart w:id="1366" w:name="_Toc22141080"/>
    </w:p>
    <w:p w14:paraId="791D80D2" w14:textId="77777777" w:rsidR="008D72A7" w:rsidRPr="008D72A7" w:rsidRDefault="008D72A7" w:rsidP="00EF4063">
      <w:pPr>
        <w:pStyle w:val="Heading5"/>
        <w:rPr>
          <w:lang w:eastAsia="zh-CN"/>
        </w:rPr>
      </w:pPr>
      <w:bookmarkStart w:id="1367" w:name="_Toc26202343"/>
      <w:bookmarkStart w:id="1368" w:name="_Toc26202529"/>
      <w:bookmarkStart w:id="1369" w:name="_Toc34804244"/>
      <w:bookmarkStart w:id="1370" w:name="_Toc35935815"/>
      <w:bookmarkStart w:id="1371" w:name="_Toc45030035"/>
      <w:bookmarkStart w:id="1372" w:name="_Toc51922395"/>
      <w:bookmarkStart w:id="1373" w:name="_Toc51922814"/>
      <w:bookmarkStart w:id="1374" w:name="_Toc122015871"/>
      <w:bookmarkStart w:id="1375" w:name="_Toc130845034"/>
      <w:bookmarkStart w:id="1376" w:name="_Toc138344531"/>
      <w:bookmarkStart w:id="1377" w:name="_Toc145947037"/>
      <w:bookmarkStart w:id="1378" w:name="_Toc153817477"/>
      <w:bookmarkStart w:id="1379" w:name="_Toc161839798"/>
      <w:bookmarkStart w:id="1380" w:name="_Toc177501608"/>
      <w:bookmarkStart w:id="1381" w:name="_Toc183533279"/>
      <w:bookmarkStart w:id="1382" w:name="_Toc183533958"/>
      <w:r w:rsidRPr="008D72A7">
        <w:t>6.1.</w:t>
      </w:r>
      <w:r w:rsidRPr="008D72A7">
        <w:rPr>
          <w:lang w:eastAsia="zh-CN"/>
        </w:rPr>
        <w:t>5</w:t>
      </w:r>
      <w:r w:rsidRPr="008D72A7">
        <w:t>.2.</w:t>
      </w:r>
      <w:r w:rsidRPr="008D72A7">
        <w:rPr>
          <w:lang w:eastAsia="zh-CN"/>
        </w:rPr>
        <w:t>8</w:t>
      </w:r>
      <w:r w:rsidRPr="008D72A7">
        <w:tab/>
      </w:r>
      <w:bookmarkEnd w:id="1365"/>
      <w:bookmarkEnd w:id="1366"/>
      <w:bookmarkEnd w:id="1367"/>
      <w:bookmarkEnd w:id="1368"/>
      <w:bookmarkEnd w:id="1369"/>
      <w:bookmarkEnd w:id="1370"/>
      <w:r w:rsidR="0014411C">
        <w:rPr>
          <w:rFonts w:hint="eastAsia"/>
          <w:lang w:eastAsia="zh-CN"/>
        </w:rPr>
        <w:t>Void</w:t>
      </w:r>
      <w:bookmarkEnd w:id="1371"/>
      <w:bookmarkEnd w:id="1372"/>
      <w:bookmarkEnd w:id="1373"/>
      <w:bookmarkEnd w:id="1374"/>
      <w:bookmarkEnd w:id="1375"/>
      <w:bookmarkEnd w:id="1376"/>
      <w:bookmarkEnd w:id="1377"/>
      <w:bookmarkEnd w:id="1378"/>
      <w:bookmarkEnd w:id="1379"/>
      <w:bookmarkEnd w:id="1380"/>
      <w:bookmarkEnd w:id="1381"/>
      <w:bookmarkEnd w:id="1382"/>
    </w:p>
    <w:p w14:paraId="7BE4023B" w14:textId="77777777" w:rsidR="00F332EC" w:rsidRPr="00B24285" w:rsidRDefault="00F332EC" w:rsidP="00EF4063">
      <w:pPr>
        <w:pStyle w:val="Heading5"/>
        <w:rPr>
          <w:lang w:eastAsia="zh-CN"/>
        </w:rPr>
      </w:pPr>
      <w:bookmarkStart w:id="1383" w:name="_Toc34804245"/>
      <w:bookmarkStart w:id="1384" w:name="_Toc35935816"/>
      <w:bookmarkStart w:id="1385" w:name="_Toc45030036"/>
      <w:bookmarkStart w:id="1386" w:name="_Toc51922396"/>
      <w:bookmarkStart w:id="1387" w:name="_Toc51922815"/>
      <w:bookmarkStart w:id="1388" w:name="_Toc122015872"/>
      <w:bookmarkStart w:id="1389" w:name="_Toc130845035"/>
      <w:bookmarkStart w:id="1390" w:name="_Toc138344532"/>
      <w:bookmarkStart w:id="1391" w:name="_Toc145947038"/>
      <w:bookmarkStart w:id="1392" w:name="_Toc153817478"/>
      <w:bookmarkStart w:id="1393" w:name="_Toc161839799"/>
      <w:bookmarkStart w:id="1394" w:name="_Toc177501609"/>
      <w:bookmarkStart w:id="1395" w:name="_Toc183533280"/>
      <w:bookmarkStart w:id="1396" w:name="_Toc183533959"/>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397" w:name="_Toc510696637"/>
      <w:bookmarkStart w:id="1398" w:name="_Toc51922397"/>
    </w:p>
    <w:p w14:paraId="6B05AE57" w14:textId="77777777" w:rsidR="007C6ECB" w:rsidRDefault="007C6ECB" w:rsidP="00EF4063">
      <w:pPr>
        <w:pStyle w:val="Heading5"/>
      </w:pPr>
      <w:bookmarkStart w:id="1399" w:name="_Toc51922816"/>
      <w:bookmarkStart w:id="1400" w:name="_Toc122015873"/>
      <w:bookmarkStart w:id="1401" w:name="_Toc130845036"/>
      <w:bookmarkStart w:id="1402" w:name="_Toc138344533"/>
      <w:bookmarkStart w:id="1403" w:name="_Toc145947039"/>
      <w:bookmarkStart w:id="1404" w:name="_Toc153817479"/>
      <w:bookmarkStart w:id="1405" w:name="_Toc161839800"/>
      <w:bookmarkStart w:id="1406" w:name="_Toc177501610"/>
      <w:bookmarkStart w:id="1407" w:name="_Toc183533281"/>
      <w:bookmarkStart w:id="1408" w:name="_Toc183533960"/>
      <w:r>
        <w:t>6.1.5.2.</w:t>
      </w:r>
      <w:r>
        <w:rPr>
          <w:rFonts w:hint="eastAsia"/>
          <w:lang w:eastAsia="zh-CN"/>
        </w:rPr>
        <w:t>10</w:t>
      </w:r>
      <w:r>
        <w:tab/>
        <w:t xml:space="preserve">Type: </w:t>
      </w:r>
      <w:bookmarkEnd w:id="1397"/>
      <w:r>
        <w:t>LocUpdateSubs</w:t>
      </w:r>
      <w:bookmarkEnd w:id="1398"/>
      <w:bookmarkEnd w:id="1399"/>
      <w:bookmarkEnd w:id="1400"/>
      <w:bookmarkEnd w:id="1401"/>
      <w:bookmarkEnd w:id="1402"/>
      <w:bookmarkEnd w:id="1403"/>
      <w:bookmarkEnd w:id="1404"/>
      <w:bookmarkEnd w:id="1405"/>
      <w:bookmarkEnd w:id="1406"/>
      <w:bookmarkEnd w:id="1407"/>
      <w:bookmarkEnd w:id="1408"/>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409" w:name="_Toc122015874"/>
      <w:bookmarkStart w:id="1410" w:name="_Toc130845037"/>
      <w:bookmarkStart w:id="1411" w:name="_Toc138344534"/>
      <w:bookmarkStart w:id="1412" w:name="_Toc145947040"/>
      <w:bookmarkStart w:id="1413" w:name="_Toc153817480"/>
      <w:bookmarkStart w:id="1414" w:name="_Toc161839801"/>
      <w:bookmarkStart w:id="1415" w:name="_Toc177501611"/>
      <w:bookmarkStart w:id="1416" w:name="_Toc183533282"/>
      <w:bookmarkStart w:id="1417" w:name="_Toc183533961"/>
      <w:r>
        <w:t>6.1.</w:t>
      </w:r>
      <w:r>
        <w:rPr>
          <w:lang w:eastAsia="zh-CN"/>
        </w:rPr>
        <w:t>5</w:t>
      </w:r>
      <w:r>
        <w:t>.2.</w:t>
      </w:r>
      <w:r>
        <w:rPr>
          <w:rFonts w:hint="eastAsia"/>
          <w:lang w:eastAsia="zh-CN"/>
        </w:rPr>
        <w:t>11</w:t>
      </w:r>
      <w:r>
        <w:tab/>
        <w:t xml:space="preserve">Type: </w:t>
      </w:r>
      <w:r>
        <w:rPr>
          <w:lang w:eastAsia="zh-CN"/>
        </w:rPr>
        <w:t>EventNotifyDataAdditionalInfo</w:t>
      </w:r>
      <w:bookmarkEnd w:id="1409"/>
      <w:bookmarkEnd w:id="1410"/>
      <w:bookmarkEnd w:id="1411"/>
      <w:bookmarkEnd w:id="1412"/>
      <w:bookmarkEnd w:id="1413"/>
      <w:bookmarkEnd w:id="1414"/>
      <w:bookmarkEnd w:id="1415"/>
      <w:bookmarkEnd w:id="1416"/>
      <w:bookmarkEnd w:id="1417"/>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418" w:name="_Toc122015875"/>
      <w:bookmarkStart w:id="1419" w:name="_Toc130845038"/>
      <w:bookmarkStart w:id="1420" w:name="_Toc138344535"/>
      <w:bookmarkStart w:id="1421" w:name="_Toc145947041"/>
      <w:bookmarkStart w:id="1422" w:name="_Toc153817481"/>
      <w:bookmarkStart w:id="1423" w:name="_Toc161839802"/>
      <w:bookmarkStart w:id="1424" w:name="_Toc177501612"/>
      <w:bookmarkStart w:id="1425" w:name="_Toc183533283"/>
      <w:bookmarkStart w:id="1426" w:name="_Toc183533962"/>
      <w:r>
        <w:t>6.1.</w:t>
      </w:r>
      <w:r>
        <w:rPr>
          <w:lang w:eastAsia="zh-CN"/>
        </w:rPr>
        <w:t>5</w:t>
      </w:r>
      <w:r>
        <w:t>.2.</w:t>
      </w:r>
      <w:r>
        <w:rPr>
          <w:rFonts w:hint="eastAsia"/>
          <w:lang w:eastAsia="zh-CN"/>
        </w:rPr>
        <w:t>12</w:t>
      </w:r>
      <w:r>
        <w:tab/>
        <w:t xml:space="preserve">Type: </w:t>
      </w:r>
      <w:r>
        <w:rPr>
          <w:lang w:eastAsia="zh-CN"/>
        </w:rPr>
        <w:t>EventNotifyDataExt</w:t>
      </w:r>
      <w:bookmarkEnd w:id="1418"/>
      <w:bookmarkEnd w:id="1419"/>
      <w:bookmarkEnd w:id="1420"/>
      <w:bookmarkEnd w:id="1421"/>
      <w:bookmarkEnd w:id="1422"/>
      <w:bookmarkEnd w:id="1423"/>
      <w:bookmarkEnd w:id="1424"/>
      <w:bookmarkEnd w:id="1425"/>
      <w:bookmarkEnd w:id="1426"/>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427" w:name="_Toc20150406"/>
      <w:bookmarkStart w:id="1428" w:name="_Toc25168653"/>
      <w:bookmarkStart w:id="1429" w:name="_Toc27593072"/>
      <w:bookmarkStart w:id="1430" w:name="_Toc34147943"/>
      <w:bookmarkStart w:id="1431" w:name="_Toc36463327"/>
      <w:bookmarkStart w:id="1432" w:name="_Toc43215167"/>
      <w:bookmarkStart w:id="1433" w:name="_Toc45032415"/>
      <w:bookmarkStart w:id="1434" w:name="_Toc49849904"/>
      <w:bookmarkStart w:id="1435" w:name="_Toc51873418"/>
      <w:bookmarkStart w:id="1436" w:name="_Toc56517546"/>
      <w:bookmarkStart w:id="1437" w:name="_Toc58594447"/>
      <w:bookmarkStart w:id="1438" w:name="_Toc122015876"/>
      <w:bookmarkStart w:id="1439" w:name="_Toc130845039"/>
      <w:bookmarkStart w:id="1440" w:name="_Toc138344536"/>
      <w:bookmarkStart w:id="1441" w:name="_Toc145947042"/>
      <w:bookmarkStart w:id="1442" w:name="_Toc153817482"/>
      <w:bookmarkStart w:id="1443" w:name="_Toc161839803"/>
      <w:bookmarkStart w:id="1444" w:name="_Toc177501613"/>
      <w:bookmarkStart w:id="1445" w:name="_Toc183533284"/>
      <w:bookmarkStart w:id="1446" w:name="_Toc183533963"/>
      <w:r>
        <w:t>6.1.5.2.</w:t>
      </w:r>
      <w:r>
        <w:rPr>
          <w:rFonts w:hint="eastAsia"/>
          <w:lang w:eastAsia="zh-CN"/>
        </w:rPr>
        <w:t>13</w:t>
      </w:r>
      <w:r>
        <w:tab/>
        <w:t>Type: AreaEventInfo</w:t>
      </w:r>
      <w:bookmarkEnd w:id="1427"/>
      <w:bookmarkEnd w:id="1428"/>
      <w:bookmarkEnd w:id="1429"/>
      <w:bookmarkEnd w:id="1430"/>
      <w:bookmarkEnd w:id="1431"/>
      <w:bookmarkEnd w:id="1432"/>
      <w:bookmarkEnd w:id="1433"/>
      <w:bookmarkEnd w:id="1434"/>
      <w:bookmarkEnd w:id="1435"/>
      <w:bookmarkEnd w:id="1436"/>
      <w:bookmarkEnd w:id="1437"/>
      <w:r>
        <w:t>Addition</w:t>
      </w:r>
      <w:bookmarkEnd w:id="1438"/>
      <w:bookmarkEnd w:id="1439"/>
      <w:bookmarkEnd w:id="1440"/>
      <w:bookmarkEnd w:id="1441"/>
      <w:bookmarkEnd w:id="1442"/>
      <w:bookmarkEnd w:id="1443"/>
      <w:bookmarkEnd w:id="1444"/>
      <w:bookmarkEnd w:id="1445"/>
      <w:bookmarkEnd w:id="1446"/>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447" w:name="_Toc122015877"/>
      <w:bookmarkStart w:id="1448" w:name="_Toc130845040"/>
      <w:bookmarkStart w:id="1449" w:name="_Toc138344537"/>
      <w:bookmarkStart w:id="1450" w:name="_Toc145947043"/>
      <w:bookmarkStart w:id="1451" w:name="_Toc153817483"/>
      <w:bookmarkStart w:id="1452" w:name="_Toc161839804"/>
      <w:bookmarkStart w:id="1453" w:name="_Toc177501614"/>
      <w:bookmarkStart w:id="1454" w:name="_Toc183533285"/>
      <w:bookmarkStart w:id="1455" w:name="_Toc183533964"/>
      <w:r>
        <w:t>6.1.5.2.</w:t>
      </w:r>
      <w:r>
        <w:rPr>
          <w:rFonts w:hint="eastAsia"/>
          <w:lang w:eastAsia="zh-CN"/>
        </w:rPr>
        <w:t>14</w:t>
      </w:r>
      <w:r>
        <w:tab/>
        <w:t>Type: AreaEventInfoExt</w:t>
      </w:r>
      <w:bookmarkEnd w:id="1447"/>
      <w:bookmarkEnd w:id="1448"/>
      <w:bookmarkEnd w:id="1449"/>
      <w:bookmarkEnd w:id="1450"/>
      <w:bookmarkEnd w:id="1451"/>
      <w:bookmarkEnd w:id="1452"/>
      <w:bookmarkEnd w:id="1453"/>
      <w:bookmarkEnd w:id="1454"/>
      <w:bookmarkEnd w:id="1455"/>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456" w:name="_Toc145947044"/>
      <w:bookmarkStart w:id="1457" w:name="_Toc153817484"/>
      <w:bookmarkStart w:id="1458" w:name="_Toc161839805"/>
      <w:bookmarkStart w:id="1459" w:name="_Toc177501615"/>
      <w:bookmarkStart w:id="1460" w:name="_Toc183533286"/>
      <w:bookmarkStart w:id="1461" w:name="_Toc183533965"/>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456"/>
      <w:bookmarkEnd w:id="1457"/>
      <w:bookmarkEnd w:id="1458"/>
      <w:bookmarkEnd w:id="1459"/>
      <w:bookmarkEnd w:id="1460"/>
      <w:bookmarkEnd w:id="1461"/>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462" w:name="_Toc145947045"/>
      <w:bookmarkStart w:id="1463" w:name="_Toc153817485"/>
      <w:bookmarkStart w:id="1464" w:name="_Toc161839806"/>
      <w:bookmarkStart w:id="1465" w:name="_Toc177501616"/>
      <w:bookmarkStart w:id="1466" w:name="_Toc183533287"/>
      <w:bookmarkStart w:id="1467" w:name="_Toc183533966"/>
      <w:r>
        <w:t>6.1.5.2.</w:t>
      </w:r>
      <w:r w:rsidR="006F332F">
        <w:rPr>
          <w:lang w:eastAsia="zh-CN"/>
        </w:rPr>
        <w:t>16</w:t>
      </w:r>
      <w:r>
        <w:tab/>
        <w:t xml:space="preserve">Type: </w:t>
      </w:r>
      <w:r>
        <w:rPr>
          <w:lang w:eastAsia="zh-CN"/>
        </w:rPr>
        <w:t>AlertLimit</w:t>
      </w:r>
      <w:bookmarkEnd w:id="1462"/>
      <w:bookmarkEnd w:id="1463"/>
      <w:bookmarkEnd w:id="1464"/>
      <w:bookmarkEnd w:id="1465"/>
      <w:bookmarkEnd w:id="1466"/>
      <w:bookmarkEnd w:id="146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468" w:name="_Toc153817486"/>
      <w:bookmarkStart w:id="1469" w:name="_Toc161839807"/>
      <w:bookmarkStart w:id="1470" w:name="_Toc177501617"/>
      <w:bookmarkStart w:id="1471" w:name="_Toc183533288"/>
      <w:bookmarkStart w:id="1472" w:name="_Toc183533967"/>
      <w:r>
        <w:t>6.1.5.2.</w:t>
      </w:r>
      <w:r>
        <w:rPr>
          <w:lang w:eastAsia="zh-CN"/>
        </w:rPr>
        <w:t>17</w:t>
      </w:r>
      <w:r>
        <w:tab/>
        <w:t>Type: UpLocRepInfoAf</w:t>
      </w:r>
      <w:bookmarkEnd w:id="1468"/>
      <w:bookmarkEnd w:id="1469"/>
      <w:bookmarkEnd w:id="1470"/>
      <w:bookmarkEnd w:id="1471"/>
      <w:bookmarkEnd w:id="1472"/>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473" w:name="_Toc153817487"/>
      <w:bookmarkStart w:id="1474" w:name="_Toc161839808"/>
      <w:bookmarkStart w:id="1475" w:name="_Toc177501618"/>
      <w:bookmarkStart w:id="1476" w:name="_Toc183533289"/>
      <w:bookmarkStart w:id="1477" w:name="_Toc183533968"/>
      <w:r>
        <w:t>6.1.5.2.</w:t>
      </w:r>
      <w:r>
        <w:rPr>
          <w:lang w:eastAsia="zh-CN"/>
        </w:rPr>
        <w:t>18</w:t>
      </w:r>
      <w:r>
        <w:tab/>
        <w:t xml:space="preserve">Type: </w:t>
      </w:r>
      <w:bookmarkStart w:id="1478" w:name="_Hlk142341131"/>
      <w:r w:rsidRPr="004D7604">
        <w:t>UpCumEvtRptCriteria</w:t>
      </w:r>
      <w:bookmarkEnd w:id="1473"/>
      <w:bookmarkEnd w:id="1474"/>
      <w:bookmarkEnd w:id="1475"/>
      <w:bookmarkEnd w:id="1476"/>
      <w:bookmarkEnd w:id="1477"/>
      <w:bookmarkEnd w:id="1478"/>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479" w:name="_Toc153817488"/>
      <w:bookmarkStart w:id="1480" w:name="_Toc161839809"/>
      <w:bookmarkStart w:id="1481" w:name="_Toc177501619"/>
      <w:bookmarkStart w:id="1482" w:name="_Toc183533290"/>
      <w:bookmarkStart w:id="1483" w:name="_Toc183533969"/>
      <w:r>
        <w:t>6.1.</w:t>
      </w:r>
      <w:r>
        <w:rPr>
          <w:lang w:eastAsia="zh-CN"/>
        </w:rPr>
        <w:t>5</w:t>
      </w:r>
      <w:r>
        <w:t>.2.</w:t>
      </w:r>
      <w:r w:rsidR="00501A4D">
        <w:rPr>
          <w:lang w:eastAsia="zh-CN"/>
        </w:rPr>
        <w:t>19</w:t>
      </w:r>
      <w:r>
        <w:tab/>
        <w:t>Type: AddLocationDatas</w:t>
      </w:r>
      <w:bookmarkEnd w:id="1479"/>
      <w:bookmarkEnd w:id="1480"/>
      <w:bookmarkEnd w:id="1481"/>
      <w:bookmarkEnd w:id="1482"/>
      <w:bookmarkEnd w:id="1483"/>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484" w:name="_Toc153817489"/>
      <w:bookmarkStart w:id="1485" w:name="_Toc161839810"/>
      <w:bookmarkStart w:id="1486" w:name="_Toc177501620"/>
      <w:bookmarkStart w:id="1487" w:name="_Toc183533291"/>
      <w:bookmarkStart w:id="1488" w:name="_Toc183533970"/>
      <w:bookmarkStart w:id="1489" w:name="_Hlk149835093"/>
      <w:r>
        <w:t>6.1.5.2.</w:t>
      </w:r>
      <w:r w:rsidR="00501A4D">
        <w:t>20</w:t>
      </w:r>
      <w:r>
        <w:tab/>
        <w:t>Type: LocationDataExt</w:t>
      </w:r>
      <w:bookmarkEnd w:id="1484"/>
      <w:bookmarkEnd w:id="1485"/>
      <w:bookmarkEnd w:id="1486"/>
      <w:bookmarkEnd w:id="1487"/>
      <w:bookmarkEnd w:id="1488"/>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489"/>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490" w:name="_Hlk143752206"/>
      <w:r>
        <w:rPr>
          <w:rFonts w:ascii="Arial" w:hAnsi="Arial"/>
          <w:sz w:val="22"/>
        </w:rPr>
        <w:t>RelatedU</w:t>
      </w:r>
      <w:r w:rsidR="00733551">
        <w:rPr>
          <w:rFonts w:ascii="Arial" w:hAnsi="Arial"/>
          <w:sz w:val="22"/>
        </w:rPr>
        <w:t>e</w:t>
      </w:r>
      <w:bookmarkEnd w:id="1490"/>
    </w:p>
    <w:p w14:paraId="7684D1DD" w14:textId="77F540E5" w:rsidR="00EA76B9" w:rsidRDefault="00EA76B9" w:rsidP="00EA76B9">
      <w:pPr>
        <w:pStyle w:val="TH"/>
        <w:rPr>
          <w:noProof/>
        </w:rPr>
      </w:pPr>
      <w:bookmarkStart w:id="1491"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491"/>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492" w:name="_Toc161839811"/>
      <w:bookmarkStart w:id="1493" w:name="_Toc177501621"/>
      <w:bookmarkStart w:id="1494" w:name="_Toc183533292"/>
      <w:bookmarkStart w:id="1495" w:name="_Toc183533971"/>
      <w:r>
        <w:rPr>
          <w:rFonts w:eastAsia="宋体"/>
        </w:rPr>
        <w:t>6.1.5.2.22</w:t>
      </w:r>
      <w:r>
        <w:rPr>
          <w:rFonts w:eastAsia="宋体"/>
        </w:rPr>
        <w:tab/>
        <w:t xml:space="preserve">Type: </w:t>
      </w:r>
      <w:r>
        <w:rPr>
          <w:rFonts w:eastAsia="宋体"/>
          <w:lang w:eastAsia="zh-CN"/>
        </w:rPr>
        <w:t>PrivacyCheckIdMappingReqData</w:t>
      </w:r>
      <w:bookmarkEnd w:id="1492"/>
      <w:bookmarkEnd w:id="1493"/>
      <w:bookmarkEnd w:id="1494"/>
      <w:bookmarkEnd w:id="1495"/>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496" w:name="_Toc161839812"/>
      <w:bookmarkStart w:id="1497" w:name="_Toc177501622"/>
      <w:bookmarkStart w:id="1498" w:name="_Toc183533293"/>
      <w:bookmarkStart w:id="1499" w:name="_Toc183533972"/>
      <w:r>
        <w:rPr>
          <w:rFonts w:eastAsia="宋体"/>
        </w:rPr>
        <w:t>6.1.5.2.23</w:t>
      </w:r>
      <w:r>
        <w:rPr>
          <w:rFonts w:eastAsia="宋体"/>
        </w:rPr>
        <w:tab/>
        <w:t xml:space="preserve">Type: </w:t>
      </w:r>
      <w:r>
        <w:rPr>
          <w:rFonts w:eastAsia="宋体"/>
          <w:lang w:eastAsia="zh-CN"/>
        </w:rPr>
        <w:t>PrivacyCheckIdMappingRespData</w:t>
      </w:r>
      <w:bookmarkEnd w:id="1496"/>
      <w:bookmarkEnd w:id="1497"/>
      <w:bookmarkEnd w:id="1498"/>
      <w:bookmarkEnd w:id="1499"/>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500" w:name="_Toc161839813"/>
      <w:bookmarkStart w:id="1501" w:name="_Toc177501623"/>
      <w:bookmarkStart w:id="1502" w:name="_Toc183533294"/>
      <w:bookmarkStart w:id="1503" w:name="_Toc183533973"/>
      <w:r>
        <w:rPr>
          <w:rFonts w:eastAsia="宋体"/>
        </w:rPr>
        <w:t>6.1.5.2.25</w:t>
      </w:r>
      <w:r>
        <w:rPr>
          <w:rFonts w:eastAsiaTheme="minorEastAsia"/>
        </w:rPr>
        <w:tab/>
      </w:r>
      <w:r w:rsidR="00061587">
        <w:rPr>
          <w:rFonts w:eastAsiaTheme="minorEastAsia"/>
        </w:rPr>
        <w:t>Void</w:t>
      </w:r>
      <w:bookmarkEnd w:id="1500"/>
      <w:bookmarkEnd w:id="1501"/>
      <w:bookmarkEnd w:id="1502"/>
      <w:bookmarkEnd w:id="1503"/>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504" w:name="_Toc177501624"/>
      <w:bookmarkStart w:id="1505" w:name="_Toc183533295"/>
      <w:bookmarkStart w:id="1506" w:name="_Toc183533974"/>
      <w:r>
        <w:t>6.1.5.2.27</w:t>
      </w:r>
      <w:r>
        <w:tab/>
        <w:t>Type: IntegrityProtectionLevel</w:t>
      </w:r>
      <w:bookmarkEnd w:id="1504"/>
      <w:bookmarkEnd w:id="1505"/>
      <w:bookmarkEnd w:id="1506"/>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507" w:name="_Toc177501625"/>
      <w:bookmarkStart w:id="1508" w:name="_Toc183533296"/>
      <w:bookmarkStart w:id="1509" w:name="_Toc183533975"/>
      <w:r>
        <w:t>6.1.5.2.28</w:t>
      </w:r>
      <w:r>
        <w:tab/>
        <w:t>Type: IntegrityResult</w:t>
      </w:r>
      <w:bookmarkEnd w:id="1507"/>
      <w:bookmarkEnd w:id="1508"/>
      <w:bookmarkEnd w:id="1509"/>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510" w:name="_Toc26202344"/>
      <w:bookmarkStart w:id="1511" w:name="_Toc22624283"/>
      <w:bookmarkStart w:id="1512" w:name="_Toc22141081"/>
      <w:bookmarkStart w:id="1513" w:name="_Toc18853085"/>
      <w:bookmarkStart w:id="1514" w:name="_Toc26202530"/>
      <w:bookmarkStart w:id="1515" w:name="_Toc34804246"/>
      <w:bookmarkStart w:id="1516" w:name="_Toc35935817"/>
      <w:bookmarkStart w:id="1517" w:name="_Toc45030037"/>
      <w:bookmarkStart w:id="1518" w:name="_Toc51922398"/>
      <w:bookmarkStart w:id="1519" w:name="_Toc51922817"/>
      <w:bookmarkStart w:id="1520" w:name="_Toc122015878"/>
      <w:bookmarkStart w:id="1521" w:name="_Toc130845041"/>
      <w:bookmarkStart w:id="1522" w:name="_Toc138344538"/>
      <w:bookmarkStart w:id="1523" w:name="_Toc145947046"/>
      <w:bookmarkStart w:id="1524" w:name="_Toc153817490"/>
      <w:bookmarkStart w:id="1525" w:name="_Toc161839814"/>
      <w:bookmarkStart w:id="1526" w:name="_Toc177501626"/>
      <w:bookmarkStart w:id="1527" w:name="_Toc183533297"/>
      <w:bookmarkStart w:id="1528" w:name="_Toc183533976"/>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63AC2B55" w14:textId="77777777" w:rsidR="008D72A7" w:rsidRPr="008D72A7" w:rsidRDefault="008D72A7" w:rsidP="00EF4063">
      <w:pPr>
        <w:pStyle w:val="Heading5"/>
      </w:pPr>
      <w:bookmarkStart w:id="1529" w:name="_Toc26202345"/>
      <w:bookmarkStart w:id="1530" w:name="_Toc22624284"/>
      <w:bookmarkStart w:id="1531" w:name="_Toc22141082"/>
      <w:bookmarkStart w:id="1532" w:name="_Toc18853086"/>
      <w:bookmarkStart w:id="1533" w:name="_Toc26202531"/>
      <w:bookmarkStart w:id="1534" w:name="_Toc34804247"/>
      <w:bookmarkStart w:id="1535" w:name="_Toc35935818"/>
      <w:bookmarkStart w:id="1536" w:name="_Toc45030038"/>
      <w:bookmarkStart w:id="1537" w:name="_Toc51922399"/>
      <w:bookmarkStart w:id="1538" w:name="_Toc51922818"/>
      <w:bookmarkStart w:id="1539" w:name="_Toc122015879"/>
      <w:bookmarkStart w:id="1540" w:name="_Toc130845042"/>
      <w:bookmarkStart w:id="1541" w:name="_Toc138344539"/>
      <w:bookmarkStart w:id="1542" w:name="_Toc145947047"/>
      <w:bookmarkStart w:id="1543" w:name="_Toc153817491"/>
      <w:bookmarkStart w:id="1544" w:name="_Toc161839815"/>
      <w:bookmarkStart w:id="1545" w:name="_Toc177501627"/>
      <w:bookmarkStart w:id="1546" w:name="_Toc183533298"/>
      <w:bookmarkStart w:id="1547" w:name="_Toc183533977"/>
      <w:r w:rsidRPr="008D72A7">
        <w:t>6.1.</w:t>
      </w:r>
      <w:r w:rsidRPr="008D72A7">
        <w:rPr>
          <w:lang w:eastAsia="zh-CN"/>
        </w:rPr>
        <w:t>5</w:t>
      </w:r>
      <w:r w:rsidRPr="008D72A7">
        <w:t>.3.1</w:t>
      </w:r>
      <w:r w:rsidRPr="008D72A7">
        <w:tab/>
        <w:t>Introduction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548" w:name="_Toc26202346"/>
      <w:bookmarkStart w:id="1549" w:name="_Toc22624285"/>
      <w:bookmarkStart w:id="1550" w:name="_Toc22141083"/>
      <w:bookmarkStart w:id="1551" w:name="_Toc18853087"/>
      <w:bookmarkStart w:id="1552" w:name="_Toc26202532"/>
      <w:bookmarkStart w:id="1553" w:name="_Toc34804248"/>
      <w:bookmarkStart w:id="1554" w:name="_Toc35935819"/>
      <w:bookmarkStart w:id="1555" w:name="_Toc45030039"/>
      <w:bookmarkStart w:id="1556" w:name="_Toc51922400"/>
      <w:bookmarkStart w:id="1557" w:name="_Toc51922819"/>
      <w:bookmarkStart w:id="1558" w:name="_Toc122015880"/>
      <w:bookmarkStart w:id="1559" w:name="_Toc130845043"/>
      <w:bookmarkStart w:id="1560" w:name="_Toc138344540"/>
      <w:bookmarkStart w:id="1561" w:name="_Toc145947048"/>
      <w:bookmarkStart w:id="1562" w:name="_Toc153817492"/>
      <w:bookmarkStart w:id="1563" w:name="_Toc161839816"/>
      <w:bookmarkStart w:id="1564" w:name="_Toc177501628"/>
      <w:bookmarkStart w:id="1565" w:name="_Toc183533299"/>
      <w:bookmarkStart w:id="1566" w:name="_Toc183533978"/>
      <w:r w:rsidRPr="008D72A7">
        <w:t>6.1.</w:t>
      </w:r>
      <w:r w:rsidRPr="008D72A7">
        <w:rPr>
          <w:lang w:eastAsia="zh-CN"/>
        </w:rPr>
        <w:t>5</w:t>
      </w:r>
      <w:r w:rsidRPr="008D72A7">
        <w:t>.3.2</w:t>
      </w:r>
      <w:r w:rsidRPr="008D72A7">
        <w:tab/>
        <w:t>Simple data types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567" w:name="_Toc26202347"/>
      <w:bookmarkStart w:id="1568" w:name="_Toc22624286"/>
      <w:bookmarkStart w:id="1569" w:name="_Toc22141084"/>
      <w:bookmarkStart w:id="1570" w:name="_Toc18853088"/>
      <w:bookmarkStart w:id="1571" w:name="_Toc26202533"/>
      <w:bookmarkStart w:id="1572" w:name="_Toc34804249"/>
      <w:bookmarkStart w:id="1573" w:name="_Toc35935820"/>
      <w:bookmarkStart w:id="1574" w:name="_Toc45030040"/>
      <w:bookmarkStart w:id="1575" w:name="_Toc51922401"/>
      <w:bookmarkStart w:id="1576" w:name="_Toc51922820"/>
      <w:bookmarkStart w:id="1577" w:name="_Toc122015881"/>
      <w:bookmarkStart w:id="1578" w:name="_Toc130845044"/>
      <w:bookmarkStart w:id="1579" w:name="_Toc138344541"/>
      <w:bookmarkStart w:id="1580" w:name="_Toc145947049"/>
      <w:bookmarkStart w:id="1581" w:name="_Toc153817493"/>
      <w:bookmarkStart w:id="1582" w:name="_Toc161839817"/>
      <w:bookmarkStart w:id="1583" w:name="_Toc177501629"/>
      <w:bookmarkStart w:id="1584" w:name="_Toc183533300"/>
      <w:bookmarkStart w:id="1585" w:name="_Toc183533979"/>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586" w:name="_Toc26202348"/>
      <w:bookmarkStart w:id="1587" w:name="_Toc22624287"/>
      <w:bookmarkStart w:id="1588" w:name="_Toc22141085"/>
      <w:bookmarkStart w:id="1589" w:name="_Toc18853089"/>
      <w:bookmarkStart w:id="1590" w:name="_Toc26202534"/>
      <w:bookmarkStart w:id="1591" w:name="_Toc34804250"/>
      <w:bookmarkStart w:id="1592" w:name="_Toc35935821"/>
      <w:bookmarkStart w:id="1593" w:name="_Toc45030041"/>
      <w:bookmarkStart w:id="1594" w:name="_Toc51922402"/>
      <w:bookmarkStart w:id="1595" w:name="_Toc51922821"/>
      <w:bookmarkStart w:id="1596" w:name="_Toc122015882"/>
      <w:bookmarkStart w:id="1597" w:name="_Toc130845045"/>
      <w:bookmarkStart w:id="1598" w:name="_Toc138344542"/>
      <w:bookmarkStart w:id="1599" w:name="_Toc145947050"/>
      <w:bookmarkStart w:id="1600" w:name="_Toc153817494"/>
      <w:bookmarkStart w:id="1601" w:name="_Toc161839818"/>
      <w:bookmarkStart w:id="1602" w:name="_Toc177501630"/>
      <w:bookmarkStart w:id="1603" w:name="_Toc183533301"/>
      <w:bookmarkStart w:id="1604" w:name="_Toc183533980"/>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605" w:name="_Toc22624288"/>
      <w:bookmarkStart w:id="1606"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607" w:name="_Toc26202349"/>
      <w:bookmarkStart w:id="1608" w:name="_Toc26202535"/>
      <w:bookmarkStart w:id="1609" w:name="_Toc34804251"/>
      <w:bookmarkStart w:id="1610" w:name="_Toc35935822"/>
      <w:bookmarkStart w:id="1611" w:name="_Toc45030042"/>
      <w:bookmarkStart w:id="1612" w:name="_Toc51922403"/>
      <w:bookmarkStart w:id="1613" w:name="_Toc51922822"/>
      <w:bookmarkStart w:id="1614" w:name="_Toc122015883"/>
      <w:bookmarkStart w:id="1615" w:name="_Toc130845046"/>
      <w:bookmarkStart w:id="1616" w:name="_Toc138344543"/>
      <w:bookmarkStart w:id="1617" w:name="_Toc145947051"/>
      <w:bookmarkStart w:id="1618" w:name="_Toc153817495"/>
      <w:bookmarkStart w:id="1619" w:name="_Toc161839819"/>
      <w:bookmarkStart w:id="1620" w:name="_Toc177501631"/>
      <w:bookmarkStart w:id="1621" w:name="_Toc183533302"/>
      <w:bookmarkStart w:id="1622" w:name="_Toc183533981"/>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623" w:name="_Toc22624289"/>
      <w:bookmarkStart w:id="1624"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625" w:name="_Toc26202350"/>
      <w:bookmarkStart w:id="1626" w:name="_Toc26202536"/>
      <w:bookmarkStart w:id="1627" w:name="_Toc34804252"/>
      <w:bookmarkStart w:id="1628" w:name="_Toc35935823"/>
      <w:bookmarkStart w:id="1629" w:name="_Toc45030043"/>
      <w:bookmarkStart w:id="1630" w:name="_Toc51922404"/>
      <w:bookmarkStart w:id="1631" w:name="_Toc51922823"/>
      <w:bookmarkStart w:id="1632" w:name="_Toc122015884"/>
      <w:bookmarkStart w:id="1633" w:name="_Toc130845047"/>
      <w:bookmarkStart w:id="1634" w:name="_Toc138344544"/>
      <w:bookmarkStart w:id="1635" w:name="_Toc145947052"/>
      <w:bookmarkStart w:id="1636" w:name="_Toc153817496"/>
      <w:bookmarkStart w:id="1637" w:name="_Toc161839820"/>
      <w:bookmarkStart w:id="1638" w:name="_Toc177501632"/>
      <w:bookmarkStart w:id="1639" w:name="_Toc183533303"/>
      <w:bookmarkStart w:id="1640" w:name="_Toc183533982"/>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641" w:name="_Toc122015885"/>
      <w:bookmarkStart w:id="1642" w:name="_Toc130845048"/>
      <w:bookmarkStart w:id="1643" w:name="_Toc138344545"/>
      <w:bookmarkStart w:id="1644" w:name="_Toc145947053"/>
      <w:bookmarkStart w:id="1645" w:name="_Toc153817497"/>
      <w:bookmarkStart w:id="1646" w:name="_Toc161839821"/>
      <w:bookmarkStart w:id="1647" w:name="_Toc177501633"/>
      <w:bookmarkStart w:id="1648" w:name="_Toc183533304"/>
      <w:bookmarkStart w:id="1649" w:name="_Toc183533983"/>
      <w:r>
        <w:t>6.1.5.3.</w:t>
      </w:r>
      <w:r>
        <w:rPr>
          <w:rFonts w:hint="eastAsia"/>
        </w:rPr>
        <w:t>7</w:t>
      </w:r>
      <w:r w:rsidR="006B79A1">
        <w:tab/>
      </w:r>
      <w:r>
        <w:t xml:space="preserve">Enumeration: </w:t>
      </w:r>
      <w:r w:rsidRPr="00043171">
        <w:t>FailureCause</w:t>
      </w:r>
      <w:bookmarkEnd w:id="1641"/>
      <w:bookmarkEnd w:id="1642"/>
      <w:bookmarkEnd w:id="1643"/>
      <w:bookmarkEnd w:id="1644"/>
      <w:bookmarkEnd w:id="1645"/>
      <w:bookmarkEnd w:id="1646"/>
      <w:bookmarkEnd w:id="1647"/>
      <w:bookmarkEnd w:id="1648"/>
      <w:bookmarkEnd w:id="1649"/>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650" w:name="_Toc122015886"/>
      <w:bookmarkStart w:id="1651" w:name="_Toc130845049"/>
      <w:bookmarkStart w:id="1652" w:name="_Toc138344546"/>
      <w:bookmarkStart w:id="1653" w:name="_Toc145947054"/>
      <w:bookmarkStart w:id="1654" w:name="_Toc153817498"/>
      <w:bookmarkStart w:id="1655" w:name="_Toc161839822"/>
      <w:bookmarkStart w:id="1656" w:name="_Toc177501634"/>
      <w:bookmarkStart w:id="1657" w:name="_Toc183533305"/>
      <w:bookmarkStart w:id="1658" w:name="_Toc183533984"/>
      <w:r>
        <w:t>6.1.5.3.</w:t>
      </w:r>
      <w:r>
        <w:rPr>
          <w:rFonts w:hint="eastAsia"/>
        </w:rPr>
        <w:t>8</w:t>
      </w:r>
      <w:r>
        <w:tab/>
        <w:t>Enumeration: SuccessType</w:t>
      </w:r>
      <w:bookmarkEnd w:id="1650"/>
      <w:bookmarkEnd w:id="1651"/>
      <w:bookmarkEnd w:id="1652"/>
      <w:bookmarkEnd w:id="1653"/>
      <w:bookmarkEnd w:id="1654"/>
      <w:bookmarkEnd w:id="1655"/>
      <w:bookmarkEnd w:id="1656"/>
      <w:bookmarkEnd w:id="1657"/>
      <w:bookmarkEnd w:id="1658"/>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659" w:name="_Toc138344547"/>
      <w:bookmarkStart w:id="1660" w:name="_Toc145947055"/>
      <w:bookmarkStart w:id="1661" w:name="_Toc153817499"/>
      <w:bookmarkStart w:id="1662" w:name="_Toc161839823"/>
      <w:bookmarkStart w:id="1663" w:name="_Toc177501635"/>
      <w:bookmarkStart w:id="1664" w:name="_Toc183533306"/>
      <w:bookmarkStart w:id="1665" w:name="_Toc183533985"/>
      <w:r>
        <w:t>6.1.</w:t>
      </w:r>
      <w:r>
        <w:rPr>
          <w:lang w:eastAsia="zh-CN"/>
        </w:rPr>
        <w:t>5</w:t>
      </w:r>
      <w:r>
        <w:t>.3.</w:t>
      </w:r>
      <w:r w:rsidR="00C5161A">
        <w:t>9</w:t>
      </w:r>
      <w:r>
        <w:tab/>
        <w:t>Enumeration: ReportingInd</w:t>
      </w:r>
      <w:bookmarkEnd w:id="1659"/>
      <w:bookmarkEnd w:id="1660"/>
      <w:bookmarkEnd w:id="1661"/>
      <w:bookmarkEnd w:id="1662"/>
      <w:bookmarkEnd w:id="1663"/>
      <w:bookmarkEnd w:id="1664"/>
      <w:bookmarkEnd w:id="166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666" w:name="_Toc177501636"/>
      <w:bookmarkStart w:id="1667" w:name="_Toc183533307"/>
      <w:bookmarkStart w:id="1668" w:name="_Toc183533986"/>
      <w:bookmarkStart w:id="1669" w:name="_Toc114771354"/>
      <w:bookmarkStart w:id="1670" w:name="_Toc138344318"/>
      <w:bookmarkStart w:id="1671" w:name="_Toc145946683"/>
      <w:r>
        <w:t>6.1.5.3.10</w:t>
      </w:r>
      <w:r>
        <w:tab/>
        <w:t>Enumeration: IntegrityComputingEntity</w:t>
      </w:r>
      <w:bookmarkEnd w:id="1666"/>
      <w:bookmarkEnd w:id="1667"/>
      <w:bookmarkEnd w:id="1668"/>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669"/>
      <w:bookmarkEnd w:id="1670"/>
      <w:bookmarkEnd w:id="1671"/>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672" w:name="_Toc26202355"/>
      <w:bookmarkStart w:id="1673" w:name="_Toc22624294"/>
      <w:bookmarkStart w:id="1674" w:name="_Toc22141092"/>
      <w:bookmarkStart w:id="1675" w:name="_Toc18853094"/>
      <w:bookmarkStart w:id="1676" w:name="_Toc26202541"/>
      <w:bookmarkStart w:id="1677" w:name="_Toc34804253"/>
      <w:bookmarkStart w:id="1678" w:name="_Toc35935824"/>
      <w:bookmarkStart w:id="1679" w:name="_Toc45030044"/>
      <w:bookmarkStart w:id="1680" w:name="_Toc51922405"/>
      <w:bookmarkStart w:id="1681" w:name="_Toc51922824"/>
      <w:bookmarkStart w:id="1682" w:name="_Toc122015887"/>
      <w:bookmarkStart w:id="1683" w:name="_Toc130845050"/>
      <w:bookmarkStart w:id="1684" w:name="_Toc138344548"/>
      <w:bookmarkStart w:id="1685" w:name="_Toc145947056"/>
      <w:bookmarkStart w:id="1686" w:name="_Toc153817500"/>
      <w:bookmarkStart w:id="1687" w:name="_Toc161839824"/>
      <w:bookmarkStart w:id="1688" w:name="_Toc177501637"/>
      <w:bookmarkStart w:id="1689" w:name="_Toc183533308"/>
      <w:bookmarkStart w:id="1690" w:name="_Toc183533987"/>
      <w:r w:rsidRPr="008D72A7">
        <w:t>6.1.</w:t>
      </w:r>
      <w:r w:rsidRPr="008D72A7">
        <w:rPr>
          <w:lang w:eastAsia="zh-CN"/>
        </w:rPr>
        <w:t>6</w:t>
      </w:r>
      <w:r w:rsidRPr="008D72A7">
        <w:tab/>
        <w:t>Error Handling</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491F978" w14:textId="77777777" w:rsidR="008D72A7" w:rsidRPr="008D72A7" w:rsidRDefault="008D72A7" w:rsidP="00EF4063">
      <w:pPr>
        <w:pStyle w:val="Heading4"/>
      </w:pPr>
      <w:bookmarkStart w:id="1691" w:name="_Toc26202356"/>
      <w:bookmarkStart w:id="1692" w:name="_Toc22624295"/>
      <w:bookmarkStart w:id="1693" w:name="_Toc22141093"/>
      <w:bookmarkStart w:id="1694" w:name="_Toc18853095"/>
      <w:bookmarkStart w:id="1695" w:name="_Toc26202542"/>
      <w:bookmarkStart w:id="1696" w:name="_Toc34804254"/>
      <w:bookmarkStart w:id="1697" w:name="_Toc35935825"/>
      <w:bookmarkStart w:id="1698" w:name="_Toc45030045"/>
      <w:bookmarkStart w:id="1699" w:name="_Toc51922406"/>
      <w:bookmarkStart w:id="1700" w:name="_Toc51922825"/>
      <w:bookmarkStart w:id="1701" w:name="_Toc122015888"/>
      <w:bookmarkStart w:id="1702" w:name="_Toc130845051"/>
      <w:bookmarkStart w:id="1703" w:name="_Toc138344549"/>
      <w:bookmarkStart w:id="1704" w:name="_Toc145947057"/>
      <w:bookmarkStart w:id="1705" w:name="_Toc153817501"/>
      <w:bookmarkStart w:id="1706" w:name="_Toc161839825"/>
      <w:bookmarkStart w:id="1707" w:name="_Toc177501638"/>
      <w:bookmarkStart w:id="1708" w:name="_Toc183533309"/>
      <w:bookmarkStart w:id="1709" w:name="_Toc183533988"/>
      <w:r w:rsidRPr="008D72A7">
        <w:t>6.1.</w:t>
      </w:r>
      <w:r w:rsidRPr="008D72A7">
        <w:rPr>
          <w:lang w:eastAsia="zh-CN"/>
        </w:rPr>
        <w:t>6</w:t>
      </w:r>
      <w:r w:rsidRPr="008D72A7">
        <w:t>.1</w:t>
      </w:r>
      <w:r w:rsidRPr="008D72A7">
        <w:tab/>
        <w:t>General</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710" w:name="_Toc26202357"/>
      <w:bookmarkStart w:id="1711" w:name="_Toc22624296"/>
      <w:bookmarkStart w:id="1712" w:name="_Toc22141094"/>
      <w:bookmarkStart w:id="1713" w:name="_Toc18853096"/>
      <w:bookmarkStart w:id="1714" w:name="_Toc26202543"/>
      <w:bookmarkStart w:id="1715" w:name="_Toc34804255"/>
      <w:bookmarkStart w:id="1716" w:name="_Toc35935826"/>
      <w:bookmarkStart w:id="1717" w:name="_Toc45030046"/>
      <w:bookmarkStart w:id="1718" w:name="_Toc51922407"/>
      <w:bookmarkStart w:id="1719" w:name="_Toc51922826"/>
      <w:bookmarkStart w:id="1720" w:name="_Toc122015889"/>
      <w:bookmarkStart w:id="1721" w:name="_Toc130845052"/>
      <w:bookmarkStart w:id="1722" w:name="_Toc138344550"/>
      <w:bookmarkStart w:id="1723" w:name="_Toc145947058"/>
      <w:bookmarkStart w:id="1724" w:name="_Toc153817502"/>
      <w:bookmarkStart w:id="1725" w:name="_Toc161839826"/>
      <w:bookmarkStart w:id="1726" w:name="_Toc177501639"/>
      <w:bookmarkStart w:id="1727" w:name="_Toc183533310"/>
      <w:bookmarkStart w:id="1728" w:name="_Toc183533989"/>
      <w:r w:rsidRPr="008D72A7">
        <w:t>6.1.</w:t>
      </w:r>
      <w:r w:rsidRPr="008D72A7">
        <w:rPr>
          <w:lang w:eastAsia="zh-CN"/>
        </w:rPr>
        <w:t>6</w:t>
      </w:r>
      <w:r w:rsidRPr="008D72A7">
        <w:t>.2</w:t>
      </w:r>
      <w:r w:rsidRPr="008D72A7">
        <w:tab/>
        <w:t>Protocol Errors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729" w:name="_Toc26202358"/>
      <w:bookmarkStart w:id="1730" w:name="_Toc22624297"/>
      <w:bookmarkStart w:id="1731" w:name="_Toc22141095"/>
      <w:bookmarkStart w:id="1732" w:name="_Toc18853097"/>
      <w:bookmarkStart w:id="1733" w:name="_Toc26202544"/>
      <w:bookmarkStart w:id="1734" w:name="_Toc34804256"/>
      <w:bookmarkStart w:id="1735" w:name="_Toc35935827"/>
      <w:bookmarkStart w:id="1736" w:name="_Toc45030047"/>
      <w:bookmarkStart w:id="1737" w:name="_Toc51922408"/>
      <w:bookmarkStart w:id="1738" w:name="_Toc51922827"/>
      <w:bookmarkStart w:id="1739" w:name="_Toc122015890"/>
      <w:bookmarkStart w:id="1740" w:name="_Toc130845053"/>
      <w:bookmarkStart w:id="1741" w:name="_Toc138344551"/>
      <w:bookmarkStart w:id="1742" w:name="_Toc145947059"/>
      <w:bookmarkStart w:id="1743" w:name="_Toc153817503"/>
      <w:bookmarkStart w:id="1744" w:name="_Toc161839827"/>
      <w:bookmarkStart w:id="1745" w:name="_Toc177501640"/>
      <w:bookmarkStart w:id="1746" w:name="_Toc183533311"/>
      <w:bookmarkStart w:id="1747" w:name="_Toc183533990"/>
      <w:r w:rsidRPr="008D72A7">
        <w:t>6.1.</w:t>
      </w:r>
      <w:r w:rsidRPr="008D72A7">
        <w:rPr>
          <w:lang w:eastAsia="zh-CN"/>
        </w:rPr>
        <w:t>6</w:t>
      </w:r>
      <w:r w:rsidRPr="008D72A7">
        <w:t>.3</w:t>
      </w:r>
      <w:r w:rsidRPr="008D72A7">
        <w:tab/>
        <w:t>Application Errors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748" w:name="_Toc26202359"/>
      <w:bookmarkStart w:id="1749" w:name="_Toc22624298"/>
      <w:bookmarkStart w:id="1750" w:name="_Toc22141096"/>
      <w:bookmarkStart w:id="1751" w:name="_Toc18853098"/>
      <w:bookmarkStart w:id="1752" w:name="_Toc26202545"/>
      <w:bookmarkStart w:id="1753" w:name="_Toc34804257"/>
      <w:bookmarkStart w:id="1754" w:name="_Toc35935828"/>
      <w:bookmarkStart w:id="1755" w:name="_Toc45030048"/>
      <w:bookmarkStart w:id="1756" w:name="_Toc51922409"/>
      <w:bookmarkStart w:id="1757" w:name="_Toc51922828"/>
      <w:bookmarkStart w:id="1758" w:name="_Toc122015891"/>
      <w:bookmarkStart w:id="1759" w:name="_Toc130845054"/>
      <w:bookmarkStart w:id="1760" w:name="_Toc138344552"/>
      <w:bookmarkStart w:id="1761" w:name="_Toc145947060"/>
      <w:bookmarkStart w:id="1762" w:name="_Toc153817504"/>
      <w:bookmarkStart w:id="1763" w:name="_Toc161839828"/>
      <w:bookmarkStart w:id="1764" w:name="_Toc177501641"/>
      <w:bookmarkStart w:id="1765" w:name="_Toc183533312"/>
      <w:bookmarkStart w:id="1766" w:name="_Toc183533991"/>
      <w:r w:rsidRPr="006128D2">
        <w:rPr>
          <w:lang w:val="en-US"/>
        </w:rPr>
        <w:t>6.1.</w:t>
      </w:r>
      <w:r w:rsidR="00BB2BE5">
        <w:rPr>
          <w:rFonts w:hint="eastAsia"/>
          <w:lang w:val="en-US" w:eastAsia="zh-CN"/>
        </w:rPr>
        <w:t>7</w:t>
      </w:r>
      <w:r w:rsidRPr="006128D2">
        <w:rPr>
          <w:lang w:val="en-US"/>
        </w:rPr>
        <w:tab/>
        <w:t>Feature negotiation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1767" w:name="_Toc34804258"/>
      <w:bookmarkStart w:id="1768" w:name="_Toc35935829"/>
      <w:bookmarkStart w:id="1769" w:name="_Toc45030049"/>
      <w:bookmarkStart w:id="1770" w:name="_Toc51922410"/>
      <w:bookmarkStart w:id="1771" w:name="_Toc51922829"/>
      <w:bookmarkStart w:id="1772" w:name="_Toc122015892"/>
      <w:bookmarkStart w:id="1773" w:name="_Toc130845055"/>
      <w:bookmarkStart w:id="1774" w:name="_Toc138344553"/>
      <w:bookmarkStart w:id="1775" w:name="_Toc145947061"/>
      <w:bookmarkStart w:id="1776" w:name="_Toc153817505"/>
      <w:bookmarkStart w:id="1777" w:name="_Toc161839829"/>
      <w:bookmarkStart w:id="1778" w:name="_Toc177501642"/>
      <w:bookmarkStart w:id="1779" w:name="_Toc183533313"/>
      <w:bookmarkStart w:id="1780" w:name="_Toc183533992"/>
      <w:r>
        <w:rPr>
          <w:lang w:val="en-US"/>
        </w:rPr>
        <w:t>6.1.</w:t>
      </w:r>
      <w:r>
        <w:rPr>
          <w:rFonts w:hint="eastAsia"/>
          <w:lang w:val="en-US" w:eastAsia="zh-CN"/>
        </w:rPr>
        <w:t>8</w:t>
      </w:r>
      <w:r>
        <w:rPr>
          <w:lang w:val="en-US"/>
        </w:rPr>
        <w:tab/>
        <w:t>Security</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781" w:name="_Toc25074008"/>
      <w:bookmarkStart w:id="1782" w:name="_Toc34063200"/>
      <w:bookmarkStart w:id="1783" w:name="_Toc43120185"/>
      <w:bookmarkStart w:id="1784" w:name="_Toc49768242"/>
      <w:bookmarkStart w:id="1785" w:name="_Toc51867092"/>
      <w:bookmarkStart w:id="1786" w:name="_Toc122015893"/>
      <w:bookmarkStart w:id="1787" w:name="_Toc130845056"/>
      <w:bookmarkStart w:id="1788" w:name="_Toc138344554"/>
      <w:bookmarkStart w:id="1789" w:name="_Toc145947062"/>
      <w:bookmarkStart w:id="1790" w:name="_Toc153817506"/>
      <w:bookmarkStart w:id="1791" w:name="_Toc161839830"/>
      <w:bookmarkStart w:id="1792" w:name="_Toc177501643"/>
      <w:bookmarkStart w:id="1793" w:name="_Toc183533314"/>
      <w:bookmarkStart w:id="1794" w:name="_Toc183533993"/>
      <w:r>
        <w:rPr>
          <w:lang w:val="en-US"/>
        </w:rPr>
        <w:t>6.1.</w:t>
      </w:r>
      <w:r>
        <w:rPr>
          <w:rFonts w:hint="eastAsia"/>
          <w:lang w:val="en-US" w:eastAsia="zh-CN"/>
        </w:rPr>
        <w:t>9</w:t>
      </w:r>
      <w:r>
        <w:rPr>
          <w:lang w:val="en-US"/>
        </w:rPr>
        <w:tab/>
      </w:r>
      <w:bookmarkEnd w:id="1781"/>
      <w:bookmarkEnd w:id="1782"/>
      <w:bookmarkEnd w:id="1783"/>
      <w:bookmarkEnd w:id="1784"/>
      <w:bookmarkEnd w:id="1785"/>
      <w:r>
        <w:rPr>
          <w:lang w:val="en-US"/>
        </w:rPr>
        <w:t>HTTP redirection</w:t>
      </w:r>
      <w:bookmarkEnd w:id="1786"/>
      <w:bookmarkEnd w:id="1787"/>
      <w:bookmarkEnd w:id="1788"/>
      <w:bookmarkEnd w:id="1789"/>
      <w:bookmarkEnd w:id="1790"/>
      <w:bookmarkEnd w:id="1791"/>
      <w:bookmarkEnd w:id="1792"/>
      <w:bookmarkEnd w:id="1793"/>
      <w:bookmarkEnd w:id="1794"/>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795" w:name="_Toc26202360"/>
      <w:bookmarkStart w:id="1796" w:name="_Toc22624299"/>
      <w:bookmarkStart w:id="1797" w:name="_Toc22141097"/>
      <w:bookmarkStart w:id="1798" w:name="_Toc18853099"/>
      <w:bookmarkStart w:id="1799" w:name="_Toc26202546"/>
      <w:bookmarkStart w:id="1800" w:name="_Toc34804259"/>
      <w:bookmarkStart w:id="1801" w:name="_Toc35935830"/>
      <w:bookmarkStart w:id="1802" w:name="_Toc45030050"/>
      <w:bookmarkStart w:id="1803" w:name="_Toc51922411"/>
      <w:bookmarkStart w:id="1804" w:name="_Toc51922830"/>
      <w:bookmarkStart w:id="1805" w:name="_Toc122015894"/>
      <w:bookmarkStart w:id="1806" w:name="_Toc130845057"/>
      <w:bookmarkStart w:id="1807" w:name="_Toc138344555"/>
      <w:bookmarkStart w:id="1808" w:name="_Toc145947063"/>
      <w:bookmarkStart w:id="1809" w:name="_Toc153817507"/>
      <w:bookmarkStart w:id="1810" w:name="_Toc161839831"/>
      <w:bookmarkStart w:id="1811" w:name="_Toc177501644"/>
      <w:bookmarkStart w:id="1812" w:name="_Toc183533315"/>
      <w:bookmarkStart w:id="1813" w:name="_Toc183533994"/>
      <w:r w:rsidR="009D54C9">
        <w:t>Annex A (normative):</w:t>
      </w:r>
      <w:r w:rsidR="009D54C9">
        <w:br/>
        <w:t>OpenAPI specification</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CAB788F" w14:textId="77777777" w:rsidR="008D72A7" w:rsidRDefault="008D72A7" w:rsidP="00254A98">
      <w:pPr>
        <w:pStyle w:val="Heading1"/>
        <w:rPr>
          <w:lang w:eastAsia="zh-CN"/>
        </w:rPr>
      </w:pPr>
      <w:bookmarkStart w:id="1814" w:name="_Toc26202361"/>
      <w:bookmarkStart w:id="1815" w:name="_Toc22624300"/>
      <w:bookmarkStart w:id="1816" w:name="_Toc22141098"/>
      <w:bookmarkStart w:id="1817" w:name="_Toc18853100"/>
      <w:bookmarkStart w:id="1818" w:name="_Toc26202547"/>
      <w:bookmarkStart w:id="1819" w:name="_Toc34804260"/>
      <w:bookmarkStart w:id="1820" w:name="_Toc35935831"/>
      <w:bookmarkStart w:id="1821" w:name="_Toc45030051"/>
      <w:bookmarkStart w:id="1822" w:name="_Toc51922412"/>
      <w:bookmarkStart w:id="1823" w:name="_Toc51922831"/>
      <w:bookmarkStart w:id="1824" w:name="_Toc122015895"/>
      <w:bookmarkStart w:id="1825" w:name="_Toc130845058"/>
      <w:bookmarkStart w:id="1826" w:name="_Toc138344556"/>
      <w:bookmarkStart w:id="1827" w:name="_Toc145947064"/>
      <w:bookmarkStart w:id="1828" w:name="_Toc153817508"/>
      <w:bookmarkStart w:id="1829" w:name="_Toc161839832"/>
      <w:bookmarkStart w:id="1830" w:name="_Toc177501645"/>
      <w:bookmarkStart w:id="1831" w:name="_Toc183533316"/>
      <w:bookmarkStart w:id="1832" w:name="_Toc183533995"/>
      <w:r w:rsidRPr="008D72A7">
        <w:t>A.1</w:t>
      </w:r>
      <w:r w:rsidRPr="008D72A7">
        <w:tab/>
        <w:t>General</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1833" w:name="_Toc26202362"/>
      <w:bookmarkStart w:id="1834" w:name="_Toc22624301"/>
      <w:bookmarkStart w:id="1835" w:name="_Toc22141099"/>
      <w:bookmarkStart w:id="1836" w:name="_Toc18853101"/>
      <w:bookmarkStart w:id="1837" w:name="_Toc26202548"/>
      <w:bookmarkStart w:id="1838" w:name="_Toc34804261"/>
      <w:bookmarkStart w:id="1839" w:name="_Toc35935832"/>
      <w:bookmarkStart w:id="1840" w:name="_Toc45030052"/>
      <w:bookmarkStart w:id="1841" w:name="_Toc51922413"/>
      <w:bookmarkStart w:id="1842" w:name="_Toc51922832"/>
      <w:bookmarkStart w:id="1843" w:name="_Toc122015896"/>
      <w:bookmarkStart w:id="1844" w:name="_Toc130845059"/>
      <w:bookmarkStart w:id="1845" w:name="_Toc138344557"/>
      <w:bookmarkStart w:id="1846" w:name="_Toc145947065"/>
      <w:bookmarkStart w:id="1847" w:name="_Toc153817509"/>
      <w:bookmarkStart w:id="1848" w:name="_Toc161839833"/>
      <w:bookmarkStart w:id="1849" w:name="_Toc177501646"/>
      <w:bookmarkStart w:id="1850" w:name="_Toc183533317"/>
      <w:bookmarkStart w:id="1851" w:name="_Toc183533996"/>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849CB2D" w14:textId="77777777" w:rsidR="008D72A7" w:rsidRPr="008D72A7" w:rsidRDefault="008D72A7" w:rsidP="008D72A7">
      <w:pPr>
        <w:pStyle w:val="PL"/>
      </w:pPr>
      <w:bookmarkStart w:id="1852" w:name="OLE_LINK5"/>
      <w:r>
        <w:t>openapi: 3.0.0</w:t>
      </w:r>
    </w:p>
    <w:p w14:paraId="2204649A" w14:textId="77777777" w:rsidR="008D72A7" w:rsidRPr="00C67917" w:rsidRDefault="008D72A7" w:rsidP="008D72A7">
      <w:pPr>
        <w:pStyle w:val="PL"/>
      </w:pPr>
      <w:r>
        <w:t>info:</w:t>
      </w:r>
    </w:p>
    <w:bookmarkEnd w:id="1852"/>
    <w:p w14:paraId="5069AE1E" w14:textId="2F1F8FFA"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3D6502">
        <w:rPr>
          <w:rFonts w:eastAsiaTheme="minorEastAsia"/>
          <w:lang w:eastAsia="zh-CN"/>
        </w:rPr>
        <w:t>-alpha.1</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853" w:name="OLE_LINK2"/>
      <w:r>
        <w:t>externalDocs:</w:t>
      </w:r>
    </w:p>
    <w:bookmarkEnd w:id="1853"/>
    <w:p w14:paraId="43C16036" w14:textId="72373599"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09061C">
        <w:t>1</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77777777" w:rsidR="00B1286A" w:rsidRDefault="00B1286A" w:rsidP="00B53426">
      <w:pPr>
        <w:pStyle w:val="PL"/>
        <w:rPr>
          <w:lang w:val="en-US"/>
        </w:rPr>
      </w:pPr>
      <w:r w:rsidRPr="00A90E73">
        <w:t xml:space="preserve">          $ref: '</w:t>
      </w:r>
      <w:r>
        <w:t>TS29122_MonitoringEvent.yaml</w:t>
      </w:r>
      <w:r w:rsidRPr="00A90E73">
        <w:t>#/components/schemas/</w:t>
      </w:r>
      <w:r w:rsidRPr="005A044C">
        <w:t>UpLocRepAddrAf</w:t>
      </w:r>
      <w:r>
        <w:t>Rm'</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1AFC905D" w14:textId="52211F0D" w:rsidR="008D72A7" w:rsidRDefault="00C608E5" w:rsidP="00B53426">
      <w:pPr>
        <w:pStyle w:val="PL"/>
      </w:pPr>
      <w:r>
        <w:t xml:space="preserve">      </w:t>
      </w:r>
      <w:r w:rsidRPr="00932D4A">
        <w:rPr>
          <w:lang w:val="en-US"/>
        </w:rPr>
        <w:t xml:space="preserve">description: </w:t>
      </w:r>
      <w:r>
        <w:t>It defines if a pseudonym is requested</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77777777" w:rsidR="008D72A7" w:rsidRDefault="008D72A7" w:rsidP="00B53426">
      <w:pPr>
        <w:pStyle w:val="PL"/>
      </w:pPr>
      <w:r>
        <w:t xml:space="preserve">        - type: string</w:t>
      </w:r>
    </w:p>
    <w:p w14:paraId="02C5FDB0" w14:textId="77777777" w:rsidR="003A5BCC" w:rsidRDefault="008D72A7" w:rsidP="00B53426">
      <w:pPr>
        <w:pStyle w:val="PL"/>
      </w:pPr>
      <w:r>
        <w:t xml:space="preserve">    LocationRequestType:</w:t>
      </w:r>
    </w:p>
    <w:p w14:paraId="602D152F" w14:textId="00A1F932" w:rsidR="008D72A7" w:rsidRDefault="00045EA4" w:rsidP="00B53426">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77777777" w:rsidR="008D72A7" w:rsidRDefault="008D72A7" w:rsidP="00B53426">
      <w:pPr>
        <w:pStyle w:val="PL"/>
      </w:pPr>
      <w:r>
        <w:t xml:space="preserve">        - type: string</w:t>
      </w:r>
    </w:p>
    <w:p w14:paraId="5F88BFC7" w14:textId="77777777" w:rsidR="003A5BCC" w:rsidRDefault="008D72A7" w:rsidP="00B53426">
      <w:pPr>
        <w:pStyle w:val="PL"/>
      </w:pPr>
      <w:r>
        <w:t xml:space="preserve">    LocationTypeRequested:</w:t>
      </w:r>
    </w:p>
    <w:p w14:paraId="5E7F3A72" w14:textId="1C321A00"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77777777" w:rsidR="008D72A7" w:rsidRDefault="008D72A7" w:rsidP="00B53426">
      <w:pPr>
        <w:pStyle w:val="PL"/>
      </w:pPr>
      <w:r>
        <w:t xml:space="preserve">        - type: string</w:t>
      </w:r>
    </w:p>
    <w:p w14:paraId="6E3984AA" w14:textId="77777777" w:rsidR="003A5BCC" w:rsidRDefault="008D72A7" w:rsidP="00B53426">
      <w:pPr>
        <w:pStyle w:val="PL"/>
      </w:pPr>
      <w:r>
        <w:t xml:space="preserve">    EventNotifyDataType:</w:t>
      </w:r>
    </w:p>
    <w:p w14:paraId="200834FD" w14:textId="2FA353F6"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B53426">
      <w:pPr>
        <w:pStyle w:val="PL"/>
      </w:pPr>
      <w:r>
        <w:t xml:space="preserve">        - type: string</w:t>
      </w:r>
    </w:p>
    <w:p w14:paraId="5407B845" w14:textId="77777777" w:rsidR="003A5BCC" w:rsidRDefault="00B7044A" w:rsidP="00B53426">
      <w:pPr>
        <w:pStyle w:val="PL"/>
      </w:pPr>
      <w:r>
        <w:t xml:space="preserve">    </w:t>
      </w:r>
      <w:r w:rsidRPr="002E7305">
        <w:t>FailureCause</w:t>
      </w:r>
      <w:r>
        <w:t>:</w:t>
      </w:r>
    </w:p>
    <w:p w14:paraId="2066BEA3" w14:textId="4735005D" w:rsidR="00B7044A" w:rsidRDefault="00045EA4" w:rsidP="00B53426">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77777777" w:rsidR="00B7044A" w:rsidRDefault="00B7044A" w:rsidP="00B53426">
      <w:pPr>
        <w:pStyle w:val="PL"/>
      </w:pPr>
      <w:r>
        <w:t xml:space="preserve">        - type: string</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4CBD2EF2" w14:textId="7696042F" w:rsidR="006C5D01" w:rsidRDefault="00045EA4" w:rsidP="00B53426">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20DBEC41" w:rsidR="007E2C13" w:rsidRDefault="006C5D01" w:rsidP="00B53426">
      <w:pPr>
        <w:pStyle w:val="PL"/>
      </w:pPr>
      <w:r>
        <w:t xml:space="preserve">        - type: string</w:t>
      </w:r>
    </w:p>
    <w:p w14:paraId="30034D4F" w14:textId="320F3C56" w:rsidR="00094360" w:rsidRDefault="00094360" w:rsidP="00B53426">
      <w:pPr>
        <w:pStyle w:val="PL"/>
      </w:pP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014584CB" w14:textId="77777777" w:rsidR="00094360" w:rsidRDefault="00094360" w:rsidP="00B53426">
      <w:pPr>
        <w:pStyle w:val="PL"/>
      </w:pPr>
      <w:r>
        <w:t xml:space="preserve">      description: &gt;</w:t>
      </w:r>
    </w:p>
    <w:p w14:paraId="630402A9" w14:textId="4C3B8C25" w:rsidR="00094360" w:rsidRDefault="00094360" w:rsidP="00B53426">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B53426">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1314AB33" w:rsidR="00094360" w:rsidRDefault="00094360" w:rsidP="00B53426">
      <w:pPr>
        <w:pStyle w:val="PL"/>
      </w:pPr>
      <w:r>
        <w:t xml:space="preserve">        - type: string</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1B6D0219" w14:textId="77777777" w:rsidR="00417B9F" w:rsidRDefault="00417B9F" w:rsidP="00B53426">
      <w:pPr>
        <w:pStyle w:val="PL"/>
      </w:pPr>
      <w:r>
        <w:t xml:space="preserve">      description: Integrity Computing 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6438528E" w:rsidR="00BE2B4D" w:rsidRDefault="00417B9F" w:rsidP="00B53426">
      <w:pPr>
        <w:pStyle w:val="PL"/>
      </w:pPr>
      <w:r>
        <w:t xml:space="preserve">        - type: string</w:t>
      </w:r>
    </w:p>
    <w:p w14:paraId="0D8A8D35" w14:textId="01D1ED1D" w:rsidR="00094360" w:rsidRDefault="00094360" w:rsidP="00B53426">
      <w:pPr>
        <w:pStyle w:val="PL"/>
        <w:rPr>
          <w:lang w:eastAsia="zh-CN"/>
        </w:rPr>
      </w:pPr>
    </w:p>
    <w:p w14:paraId="3872FA6F" w14:textId="500AEA62" w:rsidR="00481CD5" w:rsidRDefault="00481CD5" w:rsidP="00B53426">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B53426">
      <w:pPr>
        <w:pStyle w:val="PL"/>
      </w:pPr>
      <w:r>
        <w:t xml:space="preserve">      </w:t>
      </w:r>
      <w:r>
        <w:rPr>
          <w:lang w:val="en-US"/>
        </w:rPr>
        <w:t xml:space="preserve">description: </w:t>
      </w:r>
      <w:r>
        <w:t>Contains one or more LocationData</w:t>
      </w:r>
    </w:p>
    <w:p w14:paraId="2DFE4DCA" w14:textId="77777777" w:rsidR="00481CD5" w:rsidRDefault="00481CD5" w:rsidP="00B53426">
      <w:pPr>
        <w:pStyle w:val="PL"/>
      </w:pPr>
      <w:r>
        <w:t xml:space="preserve">      type: array</w:t>
      </w:r>
    </w:p>
    <w:p w14:paraId="0FFB1394" w14:textId="77777777" w:rsidR="00481CD5" w:rsidRDefault="00481CD5" w:rsidP="00B53426">
      <w:pPr>
        <w:pStyle w:val="PL"/>
      </w:pPr>
      <w:r>
        <w:t xml:space="preserve">      items:</w:t>
      </w:r>
    </w:p>
    <w:p w14:paraId="2E2ADC66" w14:textId="77777777" w:rsidR="00481CD5" w:rsidRDefault="00481CD5" w:rsidP="00B53426">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B53426">
      <w:pPr>
        <w:pStyle w:val="PL"/>
        <w:rPr>
          <w:lang w:eastAsia="zh-CN"/>
        </w:rPr>
      </w:pPr>
      <w:r>
        <w:t xml:space="preserve">      minItems: 1</w:t>
      </w:r>
    </w:p>
    <w:p w14:paraId="56370394" w14:textId="77777777" w:rsidR="008D72A7" w:rsidRDefault="008D72A7" w:rsidP="00EF4063">
      <w:pPr>
        <w:pStyle w:val="Heading8"/>
        <w:rPr>
          <w:lang w:eastAsia="zh-CN"/>
        </w:rPr>
      </w:pPr>
      <w:bookmarkStart w:id="1854" w:name="_Toc26202363"/>
      <w:bookmarkStart w:id="1855" w:name="_Toc22624302"/>
      <w:bookmarkStart w:id="1856" w:name="_Toc22141100"/>
      <w:bookmarkStart w:id="1857" w:name="_Toc18853102"/>
      <w:bookmarkStart w:id="1858" w:name="_Toc26202549"/>
      <w:bookmarkStart w:id="1859" w:name="_Toc34804262"/>
      <w:bookmarkStart w:id="1860" w:name="_Toc35935833"/>
      <w:bookmarkStart w:id="1861" w:name="_Toc45030053"/>
      <w:bookmarkStart w:id="1862" w:name="_Toc51922414"/>
      <w:bookmarkStart w:id="1863" w:name="_Toc51922833"/>
      <w:bookmarkStart w:id="1864" w:name="_Toc122015897"/>
      <w:bookmarkStart w:id="1865" w:name="_Toc130845060"/>
      <w:bookmarkStart w:id="1866" w:name="_Toc138344558"/>
      <w:bookmarkStart w:id="1867" w:name="_Toc145947066"/>
      <w:bookmarkStart w:id="1868" w:name="_Toc153817510"/>
      <w:bookmarkStart w:id="1869" w:name="_Toc161839834"/>
      <w:bookmarkStart w:id="1870" w:name="_Toc177501647"/>
      <w:bookmarkStart w:id="1871" w:name="_Toc183533318"/>
      <w:bookmarkStart w:id="1872" w:name="_Toc183533997"/>
      <w:bookmarkStart w:id="1873" w:name="historyclause"/>
      <w:r>
        <w:t>Annex B (informative):</w:t>
      </w:r>
      <w:r>
        <w:br/>
        <w:t>Change history</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bookmarkEnd w:id="1873"/>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1A136F"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1A136F"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1A136F"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1A136F"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1A136F"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1A136F"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1A136F"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1A136F"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CFF50" w14:textId="77777777" w:rsidR="001A136F" w:rsidRDefault="001A136F">
      <w:r>
        <w:separator/>
      </w:r>
    </w:p>
  </w:endnote>
  <w:endnote w:type="continuationSeparator" w:id="0">
    <w:p w14:paraId="6718B795" w14:textId="77777777" w:rsidR="001A136F" w:rsidRDefault="001A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6F13" w14:textId="77777777" w:rsidR="001A136F" w:rsidRDefault="001A136F">
      <w:r>
        <w:separator/>
      </w:r>
    </w:p>
  </w:footnote>
  <w:footnote w:type="continuationSeparator" w:id="0">
    <w:p w14:paraId="19E84A41" w14:textId="77777777" w:rsidR="001A136F" w:rsidRDefault="001A1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4ECB9772"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024">
      <w:rPr>
        <w:rFonts w:ascii="Arial" w:hAnsi="Arial" w:cs="Arial"/>
        <w:b/>
        <w:noProof/>
        <w:sz w:val="18"/>
        <w:szCs w:val="18"/>
      </w:rPr>
      <w:t>3GPP TS 29.515 V19.1.0 (2024-12)</w:t>
    </w:r>
    <w:r>
      <w:rPr>
        <w:rFonts w:ascii="Arial" w:hAnsi="Arial" w:cs="Arial"/>
        <w:b/>
        <w:sz w:val="18"/>
        <w:szCs w:val="18"/>
      </w:rPr>
      <w:fldChar w:fldCharType="end"/>
    </w:r>
  </w:p>
  <w:p w14:paraId="414B0BCE" w14:textId="3B29B845"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3024">
      <w:rPr>
        <w:rFonts w:ascii="Arial" w:hAnsi="Arial" w:cs="Arial"/>
        <w:b/>
        <w:noProof/>
        <w:sz w:val="18"/>
        <w:szCs w:val="18"/>
      </w:rPr>
      <w:t>7</w:t>
    </w:r>
    <w:r>
      <w:rPr>
        <w:rFonts w:ascii="Arial" w:hAnsi="Arial" w:cs="Arial"/>
        <w:b/>
        <w:sz w:val="18"/>
        <w:szCs w:val="18"/>
      </w:rPr>
      <w:fldChar w:fldCharType="end"/>
    </w:r>
  </w:p>
  <w:p w14:paraId="7710B3C7" w14:textId="6B1F0BEB"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024">
      <w:rPr>
        <w:rFonts w:ascii="Arial" w:hAnsi="Arial" w:cs="Arial"/>
        <w:b/>
        <w:noProof/>
        <w:sz w:val="18"/>
        <w:szCs w:val="18"/>
      </w:rPr>
      <w:t>Release 19</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818"/>
    <w:rsid w:val="00076E0A"/>
    <w:rsid w:val="0008037F"/>
    <w:rsid w:val="00080512"/>
    <w:rsid w:val="000832B0"/>
    <w:rsid w:val="00083E63"/>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2A2A"/>
    <w:rsid w:val="0038515C"/>
    <w:rsid w:val="00390F76"/>
    <w:rsid w:val="00391A56"/>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411D"/>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3261"/>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3E6C"/>
    <w:rsid w:val="00C1496A"/>
    <w:rsid w:val="00C155F3"/>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B5B3B"/>
    <w:rsid w:val="00CC0A28"/>
    <w:rsid w:val="00CC1298"/>
    <w:rsid w:val="00CC2E65"/>
    <w:rsid w:val="00CC3880"/>
    <w:rsid w:val="00CC3B50"/>
    <w:rsid w:val="00CC3D5A"/>
    <w:rsid w:val="00CC66E3"/>
    <w:rsid w:val="00CC7A37"/>
    <w:rsid w:val="00CC7D15"/>
    <w:rsid w:val="00CD0B9A"/>
    <w:rsid w:val="00CD0F50"/>
    <w:rsid w:val="00CD609F"/>
    <w:rsid w:val="00CD6C70"/>
    <w:rsid w:val="00CE285D"/>
    <w:rsid w:val="00CE30C8"/>
    <w:rsid w:val="00CE6802"/>
    <w:rsid w:val="00CE7F55"/>
    <w:rsid w:val="00CF3712"/>
    <w:rsid w:val="00CF39D4"/>
    <w:rsid w:val="00CF404E"/>
    <w:rsid w:val="00CF4201"/>
    <w:rsid w:val="00CF7137"/>
    <w:rsid w:val="00D02B56"/>
    <w:rsid w:val="00D0615C"/>
    <w:rsid w:val="00D15FD0"/>
    <w:rsid w:val="00D1773D"/>
    <w:rsid w:val="00D20288"/>
    <w:rsid w:val="00D20422"/>
    <w:rsid w:val="00D21455"/>
    <w:rsid w:val="00D2471E"/>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285FE-643D-4303-8B2C-16E74070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643</TotalTime>
  <Pages>35</Pages>
  <Words>24691</Words>
  <Characters>140740</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165101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687</cp:revision>
  <cp:lastPrinted>2019-02-25T07:05:00Z</cp:lastPrinted>
  <dcterms:created xsi:type="dcterms:W3CDTF">2022-05-27T06:20:00Z</dcterms:created>
  <dcterms:modified xsi:type="dcterms:W3CDTF">2024-11-26T09:18:00Z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