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10F63A1C" w:rsidR="004F0988" w:rsidRPr="00127E7B" w:rsidRDefault="008A6D4A" w:rsidP="0007426A">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465E1E">
              <w:t>17.</w:t>
            </w:r>
            <w:r w:rsidR="0007426A">
              <w:t>6</w:t>
            </w:r>
            <w:r w:rsidR="00465E1E">
              <w:t>.0</w:t>
            </w:r>
            <w:r w:rsidRPr="00127E7B">
              <w:t xml:space="preserve"> </w:t>
            </w:r>
            <w:r w:rsidRPr="00127E7B">
              <w:rPr>
                <w:sz w:val="32"/>
              </w:rPr>
              <w:t>(</w:t>
            </w:r>
            <w:r w:rsidR="00465E1E">
              <w:rPr>
                <w:sz w:val="32"/>
              </w:rPr>
              <w:t>202</w:t>
            </w:r>
            <w:r w:rsidR="00A37D28">
              <w:rPr>
                <w:sz w:val="32"/>
              </w:rPr>
              <w:t>4</w:t>
            </w:r>
            <w:r w:rsidR="00465E1E">
              <w:rPr>
                <w:sz w:val="32"/>
              </w:rPr>
              <w:t>-</w:t>
            </w:r>
            <w:r w:rsidR="0007426A">
              <w:rPr>
                <w:sz w:val="32"/>
              </w:rPr>
              <w:t>12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1B17C2"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v:imagedata r:id="rId9" o:title="5G-logo_175px"/>
                </v:shape>
              </w:pict>
            </w:r>
          </w:p>
        </w:tc>
        <w:tc>
          <w:tcPr>
            <w:tcW w:w="5540" w:type="dxa"/>
            <w:shd w:val="clear" w:color="auto" w:fill="auto"/>
          </w:tcPr>
          <w:p w14:paraId="58DF817D" w14:textId="281F6350" w:rsidR="001A6C9E" w:rsidRPr="00127E7B" w:rsidRDefault="00761D0B" w:rsidP="001A6C9E">
            <w:pPr>
              <w:jc w:val="right"/>
            </w:pPr>
            <w:bookmarkStart w:id="2" w:name="logos"/>
            <w:r>
              <w:pict w14:anchorId="2CB49E08">
                <v:shape id="_x0000_i1026" type="#_x0000_t75" style="width:129pt;height:7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03166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8D0713B"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5A3FED">
              <w:rPr>
                <w:noProof/>
                <w:sz w:val="18"/>
              </w:rPr>
              <w:t>4</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t>Contents</w:t>
      </w:r>
    </w:p>
    <w:p w14:paraId="2F1EF495" w14:textId="77777777" w:rsidR="0007426A" w:rsidRDefault="001F2CDD">
      <w:pPr>
        <w:pStyle w:val="TOC1"/>
        <w:rPr>
          <w:rFonts w:asciiTheme="minorHAnsi" w:eastAsiaTheme="minorEastAsia" w:hAnsiTheme="minorHAnsi" w:cstheme="minorBidi"/>
          <w:noProof/>
          <w:szCs w:val="22"/>
          <w:lang w:val="en-US" w:eastAsia="zh-CN"/>
        </w:rPr>
      </w:pPr>
      <w:r w:rsidRPr="00127E7B">
        <w:fldChar w:fldCharType="begin"/>
      </w:r>
      <w:r w:rsidR="006857B7" w:rsidRPr="00127E7B">
        <w:instrText xml:space="preserve"> TOC \o "1-9" </w:instrText>
      </w:r>
      <w:r w:rsidRPr="00127E7B">
        <w:fldChar w:fldCharType="separate"/>
      </w:r>
      <w:r w:rsidR="0007426A">
        <w:rPr>
          <w:noProof/>
        </w:rPr>
        <w:t>Foreword</w:t>
      </w:r>
      <w:r w:rsidR="0007426A">
        <w:rPr>
          <w:noProof/>
        </w:rPr>
        <w:tab/>
      </w:r>
      <w:r w:rsidR="0007426A">
        <w:rPr>
          <w:noProof/>
        </w:rPr>
        <w:fldChar w:fldCharType="begin"/>
      </w:r>
      <w:r w:rsidR="0007426A">
        <w:rPr>
          <w:noProof/>
        </w:rPr>
        <w:instrText xml:space="preserve"> PAGEREF _Toc183448798 \h </w:instrText>
      </w:r>
      <w:r w:rsidR="0007426A">
        <w:rPr>
          <w:noProof/>
        </w:rPr>
      </w:r>
      <w:r w:rsidR="0007426A">
        <w:rPr>
          <w:noProof/>
        </w:rPr>
        <w:fldChar w:fldCharType="separate"/>
      </w:r>
      <w:r w:rsidR="0007426A">
        <w:rPr>
          <w:noProof/>
        </w:rPr>
        <w:t>6</w:t>
      </w:r>
      <w:r w:rsidR="0007426A">
        <w:rPr>
          <w:noProof/>
        </w:rPr>
        <w:fldChar w:fldCharType="end"/>
      </w:r>
    </w:p>
    <w:p w14:paraId="5199B44C" w14:textId="77777777" w:rsidR="0007426A" w:rsidRDefault="0007426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_Toc183448799 \h </w:instrText>
      </w:r>
      <w:r>
        <w:rPr>
          <w:noProof/>
        </w:rPr>
      </w:r>
      <w:r>
        <w:rPr>
          <w:noProof/>
        </w:rPr>
        <w:fldChar w:fldCharType="separate"/>
      </w:r>
      <w:r>
        <w:rPr>
          <w:noProof/>
        </w:rPr>
        <w:t>8</w:t>
      </w:r>
      <w:r>
        <w:rPr>
          <w:noProof/>
        </w:rPr>
        <w:fldChar w:fldCharType="end"/>
      </w:r>
    </w:p>
    <w:p w14:paraId="10A69BFB" w14:textId="77777777" w:rsidR="0007426A" w:rsidRDefault="0007426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_Toc183448800 \h </w:instrText>
      </w:r>
      <w:r>
        <w:rPr>
          <w:noProof/>
        </w:rPr>
      </w:r>
      <w:r>
        <w:rPr>
          <w:noProof/>
        </w:rPr>
        <w:fldChar w:fldCharType="separate"/>
      </w:r>
      <w:r>
        <w:rPr>
          <w:noProof/>
        </w:rPr>
        <w:t>8</w:t>
      </w:r>
      <w:r>
        <w:rPr>
          <w:noProof/>
        </w:rPr>
        <w:fldChar w:fldCharType="end"/>
      </w:r>
    </w:p>
    <w:p w14:paraId="62BAB3E3" w14:textId="77777777" w:rsidR="0007426A" w:rsidRDefault="0007426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_Toc183448801 \h </w:instrText>
      </w:r>
      <w:r>
        <w:rPr>
          <w:noProof/>
        </w:rPr>
      </w:r>
      <w:r>
        <w:rPr>
          <w:noProof/>
        </w:rPr>
        <w:fldChar w:fldCharType="separate"/>
      </w:r>
      <w:r>
        <w:rPr>
          <w:noProof/>
        </w:rPr>
        <w:t>9</w:t>
      </w:r>
      <w:r>
        <w:rPr>
          <w:noProof/>
        </w:rPr>
        <w:fldChar w:fldCharType="end"/>
      </w:r>
    </w:p>
    <w:p w14:paraId="2F940526" w14:textId="77777777" w:rsidR="0007426A" w:rsidRDefault="0007426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_Toc183448802 \h </w:instrText>
      </w:r>
      <w:r>
        <w:rPr>
          <w:noProof/>
        </w:rPr>
      </w:r>
      <w:r>
        <w:rPr>
          <w:noProof/>
        </w:rPr>
        <w:fldChar w:fldCharType="separate"/>
      </w:r>
      <w:r>
        <w:rPr>
          <w:noProof/>
        </w:rPr>
        <w:t>9</w:t>
      </w:r>
      <w:r>
        <w:rPr>
          <w:noProof/>
        </w:rPr>
        <w:fldChar w:fldCharType="end"/>
      </w:r>
    </w:p>
    <w:p w14:paraId="5C965C0B" w14:textId="77777777" w:rsidR="0007426A" w:rsidRDefault="0007426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_Toc183448803 \h </w:instrText>
      </w:r>
      <w:r>
        <w:rPr>
          <w:noProof/>
        </w:rPr>
      </w:r>
      <w:r>
        <w:rPr>
          <w:noProof/>
        </w:rPr>
        <w:fldChar w:fldCharType="separate"/>
      </w:r>
      <w:r>
        <w:rPr>
          <w:noProof/>
        </w:rPr>
        <w:t>9</w:t>
      </w:r>
      <w:r>
        <w:rPr>
          <w:noProof/>
        </w:rPr>
        <w:fldChar w:fldCharType="end"/>
      </w:r>
    </w:p>
    <w:p w14:paraId="0F55F8A7" w14:textId="77777777" w:rsidR="0007426A" w:rsidRDefault="0007426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_Toc183448804 \h </w:instrText>
      </w:r>
      <w:r>
        <w:rPr>
          <w:noProof/>
        </w:rPr>
      </w:r>
      <w:r>
        <w:rPr>
          <w:noProof/>
        </w:rPr>
        <w:fldChar w:fldCharType="separate"/>
      </w:r>
      <w:r>
        <w:rPr>
          <w:noProof/>
        </w:rPr>
        <w:t>9</w:t>
      </w:r>
      <w:r>
        <w:rPr>
          <w:noProof/>
        </w:rPr>
        <w:fldChar w:fldCharType="end"/>
      </w:r>
    </w:p>
    <w:p w14:paraId="7030CC4C" w14:textId="77777777" w:rsidR="0007426A" w:rsidRDefault="0007426A">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_Toc183448805 \h </w:instrText>
      </w:r>
      <w:r>
        <w:rPr>
          <w:noProof/>
        </w:rPr>
      </w:r>
      <w:r>
        <w:rPr>
          <w:noProof/>
        </w:rPr>
        <w:fldChar w:fldCharType="separate"/>
      </w:r>
      <w:r>
        <w:rPr>
          <w:noProof/>
        </w:rPr>
        <w:t>9</w:t>
      </w:r>
      <w:r>
        <w:rPr>
          <w:noProof/>
        </w:rPr>
        <w:fldChar w:fldCharType="end"/>
      </w:r>
    </w:p>
    <w:p w14:paraId="1B1A7134" w14:textId="77777777" w:rsidR="0007426A" w:rsidRDefault="0007426A">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_Toc183448806 \h </w:instrText>
      </w:r>
      <w:r>
        <w:rPr>
          <w:noProof/>
        </w:rPr>
      </w:r>
      <w:r>
        <w:rPr>
          <w:noProof/>
        </w:rPr>
        <w:fldChar w:fldCharType="separate"/>
      </w:r>
      <w:r>
        <w:rPr>
          <w:noProof/>
        </w:rPr>
        <w:t>10</w:t>
      </w:r>
      <w:r>
        <w:rPr>
          <w:noProof/>
        </w:rPr>
        <w:fldChar w:fldCharType="end"/>
      </w:r>
    </w:p>
    <w:p w14:paraId="60759974" w14:textId="77777777" w:rsidR="0007426A" w:rsidRDefault="0007426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_Toc183448807 \h </w:instrText>
      </w:r>
      <w:r>
        <w:rPr>
          <w:noProof/>
        </w:rPr>
      </w:r>
      <w:r>
        <w:rPr>
          <w:noProof/>
        </w:rPr>
        <w:fldChar w:fldCharType="separate"/>
      </w:r>
      <w:r>
        <w:rPr>
          <w:noProof/>
        </w:rPr>
        <w:t>10</w:t>
      </w:r>
      <w:r>
        <w:rPr>
          <w:noProof/>
        </w:rPr>
        <w:fldChar w:fldCharType="end"/>
      </w:r>
    </w:p>
    <w:p w14:paraId="1A8CCE82" w14:textId="77777777" w:rsidR="0007426A" w:rsidRDefault="0007426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_Toc183448808 \h </w:instrText>
      </w:r>
      <w:r>
        <w:rPr>
          <w:noProof/>
        </w:rPr>
      </w:r>
      <w:r>
        <w:rPr>
          <w:noProof/>
        </w:rPr>
        <w:fldChar w:fldCharType="separate"/>
      </w:r>
      <w:r>
        <w:rPr>
          <w:noProof/>
        </w:rPr>
        <w:t>10</w:t>
      </w:r>
      <w:r>
        <w:rPr>
          <w:noProof/>
        </w:rPr>
        <w:fldChar w:fldCharType="end"/>
      </w:r>
    </w:p>
    <w:p w14:paraId="26DB2320" w14:textId="77777777" w:rsidR="0007426A" w:rsidRDefault="0007426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_Toc183448809 \h </w:instrText>
      </w:r>
      <w:r>
        <w:rPr>
          <w:noProof/>
        </w:rPr>
      </w:r>
      <w:r>
        <w:rPr>
          <w:noProof/>
        </w:rPr>
        <w:fldChar w:fldCharType="separate"/>
      </w:r>
      <w:r>
        <w:rPr>
          <w:noProof/>
        </w:rPr>
        <w:t>11</w:t>
      </w:r>
      <w:r>
        <w:rPr>
          <w:noProof/>
        </w:rPr>
        <w:fldChar w:fldCharType="end"/>
      </w:r>
    </w:p>
    <w:p w14:paraId="3FDF4A8E" w14:textId="77777777" w:rsidR="0007426A" w:rsidRDefault="0007426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_Toc183448810 \h </w:instrText>
      </w:r>
      <w:r>
        <w:rPr>
          <w:noProof/>
        </w:rPr>
      </w:r>
      <w:r>
        <w:rPr>
          <w:noProof/>
        </w:rPr>
        <w:fldChar w:fldCharType="separate"/>
      </w:r>
      <w:r>
        <w:rPr>
          <w:noProof/>
        </w:rPr>
        <w:t>11</w:t>
      </w:r>
      <w:r>
        <w:rPr>
          <w:noProof/>
        </w:rPr>
        <w:fldChar w:fldCharType="end"/>
      </w:r>
    </w:p>
    <w:p w14:paraId="743C11CF" w14:textId="77777777" w:rsidR="0007426A" w:rsidRDefault="0007426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_Toc183448811 \h </w:instrText>
      </w:r>
      <w:r>
        <w:rPr>
          <w:noProof/>
        </w:rPr>
      </w:r>
      <w:r>
        <w:rPr>
          <w:noProof/>
        </w:rPr>
        <w:fldChar w:fldCharType="separate"/>
      </w:r>
      <w:r>
        <w:rPr>
          <w:noProof/>
        </w:rPr>
        <w:t>11</w:t>
      </w:r>
      <w:r>
        <w:rPr>
          <w:noProof/>
        </w:rPr>
        <w:fldChar w:fldCharType="end"/>
      </w:r>
    </w:p>
    <w:p w14:paraId="3F842570" w14:textId="77777777" w:rsidR="0007426A" w:rsidRDefault="0007426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_Toc183448812 \h </w:instrText>
      </w:r>
      <w:r>
        <w:rPr>
          <w:noProof/>
        </w:rPr>
      </w:r>
      <w:r>
        <w:rPr>
          <w:noProof/>
        </w:rPr>
        <w:fldChar w:fldCharType="separate"/>
      </w:r>
      <w:r>
        <w:rPr>
          <w:noProof/>
        </w:rPr>
        <w:t>11</w:t>
      </w:r>
      <w:r>
        <w:rPr>
          <w:noProof/>
        </w:rPr>
        <w:fldChar w:fldCharType="end"/>
      </w:r>
    </w:p>
    <w:p w14:paraId="4B9D219D" w14:textId="77777777" w:rsidR="0007426A" w:rsidRDefault="0007426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_Toc183448813 \h </w:instrText>
      </w:r>
      <w:r>
        <w:rPr>
          <w:noProof/>
        </w:rPr>
      </w:r>
      <w:r>
        <w:rPr>
          <w:noProof/>
        </w:rPr>
        <w:fldChar w:fldCharType="separate"/>
      </w:r>
      <w:r>
        <w:rPr>
          <w:noProof/>
        </w:rPr>
        <w:t>11</w:t>
      </w:r>
      <w:r>
        <w:rPr>
          <w:noProof/>
        </w:rPr>
        <w:fldChar w:fldCharType="end"/>
      </w:r>
    </w:p>
    <w:p w14:paraId="661F5B66" w14:textId="77777777" w:rsidR="0007426A" w:rsidRDefault="0007426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_Toc183448814 \h </w:instrText>
      </w:r>
      <w:r>
        <w:rPr>
          <w:noProof/>
        </w:rPr>
      </w:r>
      <w:r>
        <w:rPr>
          <w:noProof/>
        </w:rPr>
        <w:fldChar w:fldCharType="separate"/>
      </w:r>
      <w:r>
        <w:rPr>
          <w:noProof/>
        </w:rPr>
        <w:t>11</w:t>
      </w:r>
      <w:r>
        <w:rPr>
          <w:noProof/>
        </w:rPr>
        <w:fldChar w:fldCharType="end"/>
      </w:r>
    </w:p>
    <w:p w14:paraId="5C025050" w14:textId="77777777" w:rsidR="0007426A" w:rsidRDefault="0007426A">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Network slice admission control for controlling the number of UEs</w:t>
      </w:r>
      <w:r>
        <w:rPr>
          <w:noProof/>
        </w:rPr>
        <w:tab/>
      </w:r>
      <w:r>
        <w:rPr>
          <w:noProof/>
        </w:rPr>
        <w:fldChar w:fldCharType="begin"/>
      </w:r>
      <w:r>
        <w:rPr>
          <w:noProof/>
        </w:rPr>
        <w:instrText xml:space="preserve"> PAGEREF _Toc183448815 \h </w:instrText>
      </w:r>
      <w:r>
        <w:rPr>
          <w:noProof/>
        </w:rPr>
      </w:r>
      <w:r>
        <w:rPr>
          <w:noProof/>
        </w:rPr>
        <w:fldChar w:fldCharType="separate"/>
      </w:r>
      <w:r>
        <w:rPr>
          <w:noProof/>
        </w:rPr>
        <w:t>12</w:t>
      </w:r>
      <w:r>
        <w:rPr>
          <w:noProof/>
        </w:rPr>
        <w:fldChar w:fldCharType="end"/>
      </w:r>
    </w:p>
    <w:p w14:paraId="5FCFFB5B" w14:textId="77777777" w:rsidR="0007426A" w:rsidRDefault="0007426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_Toc183448816 \h </w:instrText>
      </w:r>
      <w:r>
        <w:rPr>
          <w:noProof/>
        </w:rPr>
      </w:r>
      <w:r>
        <w:rPr>
          <w:noProof/>
        </w:rPr>
        <w:fldChar w:fldCharType="separate"/>
      </w:r>
      <w:r>
        <w:rPr>
          <w:noProof/>
        </w:rPr>
        <w:t>14</w:t>
      </w:r>
      <w:r>
        <w:rPr>
          <w:noProof/>
        </w:rPr>
        <w:fldChar w:fldCharType="end"/>
      </w:r>
    </w:p>
    <w:p w14:paraId="48EABA49" w14:textId="77777777" w:rsidR="0007426A" w:rsidRDefault="0007426A">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_Toc183448817 \h </w:instrText>
      </w:r>
      <w:r>
        <w:rPr>
          <w:noProof/>
        </w:rPr>
      </w:r>
      <w:r>
        <w:rPr>
          <w:noProof/>
        </w:rPr>
        <w:fldChar w:fldCharType="separate"/>
      </w:r>
      <w:r>
        <w:rPr>
          <w:noProof/>
        </w:rPr>
        <w:t>14</w:t>
      </w:r>
      <w:r>
        <w:rPr>
          <w:noProof/>
        </w:rPr>
        <w:fldChar w:fldCharType="end"/>
      </w:r>
    </w:p>
    <w:p w14:paraId="6FF94F65" w14:textId="77777777" w:rsidR="0007426A" w:rsidRDefault="0007426A">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_Toc183448818 \h </w:instrText>
      </w:r>
      <w:r>
        <w:rPr>
          <w:noProof/>
        </w:rPr>
      </w:r>
      <w:r>
        <w:rPr>
          <w:noProof/>
        </w:rPr>
        <w:fldChar w:fldCharType="separate"/>
      </w:r>
      <w:r>
        <w:rPr>
          <w:noProof/>
        </w:rPr>
        <w:t>14</w:t>
      </w:r>
      <w:r>
        <w:rPr>
          <w:noProof/>
        </w:rPr>
        <w:fldChar w:fldCharType="end"/>
      </w:r>
    </w:p>
    <w:p w14:paraId="4A67BD77" w14:textId="77777777" w:rsidR="0007426A" w:rsidRDefault="0007426A">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_Toc183448819 \h </w:instrText>
      </w:r>
      <w:r>
        <w:rPr>
          <w:noProof/>
        </w:rPr>
      </w:r>
      <w:r>
        <w:rPr>
          <w:noProof/>
        </w:rPr>
        <w:fldChar w:fldCharType="separate"/>
      </w:r>
      <w:r>
        <w:rPr>
          <w:noProof/>
        </w:rPr>
        <w:t>15</w:t>
      </w:r>
      <w:r>
        <w:rPr>
          <w:noProof/>
        </w:rPr>
        <w:fldChar w:fldCharType="end"/>
      </w:r>
    </w:p>
    <w:p w14:paraId="08DC6E1A" w14:textId="77777777" w:rsidR="0007426A" w:rsidRDefault="0007426A">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_Toc183448820 \h </w:instrText>
      </w:r>
      <w:r>
        <w:rPr>
          <w:noProof/>
        </w:rPr>
      </w:r>
      <w:r>
        <w:rPr>
          <w:noProof/>
        </w:rPr>
        <w:fldChar w:fldCharType="separate"/>
      </w:r>
      <w:r>
        <w:rPr>
          <w:noProof/>
        </w:rPr>
        <w:t>15</w:t>
      </w:r>
      <w:r>
        <w:rPr>
          <w:noProof/>
        </w:rPr>
        <w:fldChar w:fldCharType="end"/>
      </w:r>
    </w:p>
    <w:p w14:paraId="0B789631" w14:textId="77777777" w:rsidR="0007426A" w:rsidRDefault="0007426A">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_Toc183448821 \h </w:instrText>
      </w:r>
      <w:r>
        <w:rPr>
          <w:noProof/>
        </w:rPr>
      </w:r>
      <w:r>
        <w:rPr>
          <w:noProof/>
        </w:rPr>
        <w:fldChar w:fldCharType="separate"/>
      </w:r>
      <w:r>
        <w:rPr>
          <w:noProof/>
        </w:rPr>
        <w:t>15</w:t>
      </w:r>
      <w:r>
        <w:rPr>
          <w:noProof/>
        </w:rPr>
        <w:fldChar w:fldCharType="end"/>
      </w:r>
    </w:p>
    <w:p w14:paraId="2C2698DD" w14:textId="77777777" w:rsidR="0007426A" w:rsidRDefault="0007426A">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_Toc183448822 \h </w:instrText>
      </w:r>
      <w:r>
        <w:rPr>
          <w:noProof/>
        </w:rPr>
      </w:r>
      <w:r>
        <w:rPr>
          <w:noProof/>
        </w:rPr>
        <w:fldChar w:fldCharType="separate"/>
      </w:r>
      <w:r>
        <w:rPr>
          <w:noProof/>
        </w:rPr>
        <w:t>17</w:t>
      </w:r>
      <w:r>
        <w:rPr>
          <w:noProof/>
        </w:rPr>
        <w:fldChar w:fldCharType="end"/>
      </w:r>
    </w:p>
    <w:p w14:paraId="5FC31F90" w14:textId="77777777" w:rsidR="0007426A" w:rsidRDefault="0007426A">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_Toc183448823 \h </w:instrText>
      </w:r>
      <w:r>
        <w:rPr>
          <w:noProof/>
        </w:rPr>
      </w:r>
      <w:r>
        <w:rPr>
          <w:noProof/>
        </w:rPr>
        <w:fldChar w:fldCharType="separate"/>
      </w:r>
      <w:r>
        <w:rPr>
          <w:noProof/>
        </w:rPr>
        <w:t>17</w:t>
      </w:r>
      <w:r>
        <w:rPr>
          <w:noProof/>
        </w:rPr>
        <w:fldChar w:fldCharType="end"/>
      </w:r>
    </w:p>
    <w:p w14:paraId="5B9EC9E0" w14:textId="77777777" w:rsidR="0007426A" w:rsidRDefault="0007426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_Toc183448824 \h </w:instrText>
      </w:r>
      <w:r>
        <w:rPr>
          <w:noProof/>
        </w:rPr>
      </w:r>
      <w:r>
        <w:rPr>
          <w:noProof/>
        </w:rPr>
        <w:fldChar w:fldCharType="separate"/>
      </w:r>
      <w:r>
        <w:rPr>
          <w:noProof/>
        </w:rPr>
        <w:t>18</w:t>
      </w:r>
      <w:r>
        <w:rPr>
          <w:noProof/>
        </w:rPr>
        <w:fldChar w:fldCharType="end"/>
      </w:r>
    </w:p>
    <w:p w14:paraId="75B38C29" w14:textId="77777777" w:rsidR="0007426A" w:rsidRDefault="0007426A">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_Toc183448825 \h </w:instrText>
      </w:r>
      <w:r>
        <w:rPr>
          <w:noProof/>
        </w:rPr>
      </w:r>
      <w:r>
        <w:rPr>
          <w:noProof/>
        </w:rPr>
        <w:fldChar w:fldCharType="separate"/>
      </w:r>
      <w:r>
        <w:rPr>
          <w:noProof/>
        </w:rPr>
        <w:t>18</w:t>
      </w:r>
      <w:r>
        <w:rPr>
          <w:noProof/>
        </w:rPr>
        <w:fldChar w:fldCharType="end"/>
      </w:r>
    </w:p>
    <w:p w14:paraId="0414EF6B" w14:textId="77777777" w:rsidR="0007426A" w:rsidRDefault="0007426A">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_Toc183448826 \h </w:instrText>
      </w:r>
      <w:r>
        <w:rPr>
          <w:noProof/>
        </w:rPr>
      </w:r>
      <w:r>
        <w:rPr>
          <w:noProof/>
        </w:rPr>
        <w:fldChar w:fldCharType="separate"/>
      </w:r>
      <w:r>
        <w:rPr>
          <w:noProof/>
        </w:rPr>
        <w:t>18</w:t>
      </w:r>
      <w:r>
        <w:rPr>
          <w:noProof/>
        </w:rPr>
        <w:fldChar w:fldCharType="end"/>
      </w:r>
    </w:p>
    <w:p w14:paraId="32318C5A" w14:textId="77777777" w:rsidR="0007426A" w:rsidRDefault="0007426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_Toc183448827 \h </w:instrText>
      </w:r>
      <w:r>
        <w:rPr>
          <w:noProof/>
        </w:rPr>
      </w:r>
      <w:r>
        <w:rPr>
          <w:noProof/>
        </w:rPr>
        <w:fldChar w:fldCharType="separate"/>
      </w:r>
      <w:r>
        <w:rPr>
          <w:noProof/>
        </w:rPr>
        <w:t>18</w:t>
      </w:r>
      <w:r>
        <w:rPr>
          <w:noProof/>
        </w:rPr>
        <w:fldChar w:fldCharType="end"/>
      </w:r>
    </w:p>
    <w:p w14:paraId="31E2202E" w14:textId="77777777" w:rsidR="0007426A" w:rsidRDefault="0007426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_Toc183448828 \h </w:instrText>
      </w:r>
      <w:r>
        <w:rPr>
          <w:noProof/>
        </w:rPr>
      </w:r>
      <w:r>
        <w:rPr>
          <w:noProof/>
        </w:rPr>
        <w:fldChar w:fldCharType="separate"/>
      </w:r>
      <w:r>
        <w:rPr>
          <w:noProof/>
        </w:rPr>
        <w:t>18</w:t>
      </w:r>
      <w:r>
        <w:rPr>
          <w:noProof/>
        </w:rPr>
        <w:fldChar w:fldCharType="end"/>
      </w:r>
    </w:p>
    <w:p w14:paraId="4AF94320" w14:textId="77777777" w:rsidR="0007426A" w:rsidRDefault="0007426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_Toc183448829 \h </w:instrText>
      </w:r>
      <w:r>
        <w:rPr>
          <w:noProof/>
        </w:rPr>
      </w:r>
      <w:r>
        <w:rPr>
          <w:noProof/>
        </w:rPr>
        <w:fldChar w:fldCharType="separate"/>
      </w:r>
      <w:r>
        <w:rPr>
          <w:noProof/>
        </w:rPr>
        <w:t>19</w:t>
      </w:r>
      <w:r>
        <w:rPr>
          <w:noProof/>
        </w:rPr>
        <w:fldChar w:fldCharType="end"/>
      </w:r>
    </w:p>
    <w:p w14:paraId="5791083A" w14:textId="77777777" w:rsidR="0007426A" w:rsidRDefault="0007426A">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_Toc183448830 \h </w:instrText>
      </w:r>
      <w:r>
        <w:rPr>
          <w:noProof/>
        </w:rPr>
      </w:r>
      <w:r>
        <w:rPr>
          <w:noProof/>
        </w:rPr>
        <w:fldChar w:fldCharType="separate"/>
      </w:r>
      <w:r>
        <w:rPr>
          <w:noProof/>
        </w:rPr>
        <w:t>21</w:t>
      </w:r>
      <w:r>
        <w:rPr>
          <w:noProof/>
        </w:rPr>
        <w:fldChar w:fldCharType="end"/>
      </w:r>
    </w:p>
    <w:p w14:paraId="71F57E98" w14:textId="77777777" w:rsidR="0007426A" w:rsidRDefault="0007426A">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_Toc183448831 \h </w:instrText>
      </w:r>
      <w:r>
        <w:rPr>
          <w:noProof/>
        </w:rPr>
      </w:r>
      <w:r>
        <w:rPr>
          <w:noProof/>
        </w:rPr>
        <w:fldChar w:fldCharType="separate"/>
      </w:r>
      <w:r>
        <w:rPr>
          <w:noProof/>
        </w:rPr>
        <w:t>21</w:t>
      </w:r>
      <w:r>
        <w:rPr>
          <w:noProof/>
        </w:rPr>
        <w:fldChar w:fldCharType="end"/>
      </w:r>
    </w:p>
    <w:p w14:paraId="72069224" w14:textId="77777777" w:rsidR="0007426A" w:rsidRDefault="0007426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_Toc183448832 \h </w:instrText>
      </w:r>
      <w:r>
        <w:rPr>
          <w:noProof/>
        </w:rPr>
      </w:r>
      <w:r>
        <w:rPr>
          <w:noProof/>
        </w:rPr>
        <w:fldChar w:fldCharType="separate"/>
      </w:r>
      <w:r>
        <w:rPr>
          <w:noProof/>
        </w:rPr>
        <w:t>21</w:t>
      </w:r>
      <w:r>
        <w:rPr>
          <w:noProof/>
        </w:rPr>
        <w:fldChar w:fldCharType="end"/>
      </w:r>
    </w:p>
    <w:p w14:paraId="012151EA" w14:textId="77777777" w:rsidR="0007426A" w:rsidRDefault="0007426A">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_Toc183448833 \h </w:instrText>
      </w:r>
      <w:r>
        <w:rPr>
          <w:noProof/>
        </w:rPr>
      </w:r>
      <w:r>
        <w:rPr>
          <w:noProof/>
        </w:rPr>
        <w:fldChar w:fldCharType="separate"/>
      </w:r>
      <w:r>
        <w:rPr>
          <w:noProof/>
        </w:rPr>
        <w:t>22</w:t>
      </w:r>
      <w:r>
        <w:rPr>
          <w:noProof/>
        </w:rPr>
        <w:fldChar w:fldCharType="end"/>
      </w:r>
    </w:p>
    <w:p w14:paraId="76502199" w14:textId="77777777" w:rsidR="0007426A" w:rsidRDefault="0007426A">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_Toc183448834 \h </w:instrText>
      </w:r>
      <w:r>
        <w:rPr>
          <w:noProof/>
        </w:rPr>
      </w:r>
      <w:r>
        <w:rPr>
          <w:noProof/>
        </w:rPr>
        <w:fldChar w:fldCharType="separate"/>
      </w:r>
      <w:r>
        <w:rPr>
          <w:noProof/>
        </w:rPr>
        <w:t>22</w:t>
      </w:r>
      <w:r>
        <w:rPr>
          <w:noProof/>
        </w:rPr>
        <w:fldChar w:fldCharType="end"/>
      </w:r>
    </w:p>
    <w:p w14:paraId="7B25CF22" w14:textId="77777777" w:rsidR="0007426A" w:rsidRDefault="0007426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_Toc183448835 \h </w:instrText>
      </w:r>
      <w:r>
        <w:rPr>
          <w:noProof/>
        </w:rPr>
      </w:r>
      <w:r>
        <w:rPr>
          <w:noProof/>
        </w:rPr>
        <w:fldChar w:fldCharType="separate"/>
      </w:r>
      <w:r>
        <w:rPr>
          <w:noProof/>
        </w:rPr>
        <w:t>23</w:t>
      </w:r>
      <w:r>
        <w:rPr>
          <w:noProof/>
        </w:rPr>
        <w:fldChar w:fldCharType="end"/>
      </w:r>
    </w:p>
    <w:p w14:paraId="74884DF3" w14:textId="77777777" w:rsidR="0007426A" w:rsidRDefault="0007426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_Toc183448836 \h </w:instrText>
      </w:r>
      <w:r>
        <w:rPr>
          <w:noProof/>
        </w:rPr>
      </w:r>
      <w:r>
        <w:rPr>
          <w:noProof/>
        </w:rPr>
        <w:fldChar w:fldCharType="separate"/>
      </w:r>
      <w:r>
        <w:rPr>
          <w:noProof/>
        </w:rPr>
        <w:t>23</w:t>
      </w:r>
      <w:r>
        <w:rPr>
          <w:noProof/>
        </w:rPr>
        <w:fldChar w:fldCharType="end"/>
      </w:r>
    </w:p>
    <w:p w14:paraId="2C235432" w14:textId="77777777" w:rsidR="0007426A" w:rsidRDefault="0007426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_Toc183448837 \h </w:instrText>
      </w:r>
      <w:r>
        <w:rPr>
          <w:noProof/>
        </w:rPr>
      </w:r>
      <w:r>
        <w:rPr>
          <w:noProof/>
        </w:rPr>
        <w:fldChar w:fldCharType="separate"/>
      </w:r>
      <w:r>
        <w:rPr>
          <w:noProof/>
        </w:rPr>
        <w:t>23</w:t>
      </w:r>
      <w:r>
        <w:rPr>
          <w:noProof/>
        </w:rPr>
        <w:fldChar w:fldCharType="end"/>
      </w:r>
    </w:p>
    <w:p w14:paraId="6261D1D0" w14:textId="77777777" w:rsidR="0007426A" w:rsidRDefault="0007426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_Toc183448838 \h </w:instrText>
      </w:r>
      <w:r>
        <w:rPr>
          <w:noProof/>
        </w:rPr>
      </w:r>
      <w:r>
        <w:rPr>
          <w:noProof/>
        </w:rPr>
        <w:fldChar w:fldCharType="separate"/>
      </w:r>
      <w:r>
        <w:rPr>
          <w:noProof/>
        </w:rPr>
        <w:t>23</w:t>
      </w:r>
      <w:r>
        <w:rPr>
          <w:noProof/>
        </w:rPr>
        <w:fldChar w:fldCharType="end"/>
      </w:r>
    </w:p>
    <w:p w14:paraId="5DBAF59F" w14:textId="77777777" w:rsidR="0007426A" w:rsidRDefault="0007426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_Toc183448839 \h </w:instrText>
      </w:r>
      <w:r>
        <w:rPr>
          <w:noProof/>
        </w:rPr>
      </w:r>
      <w:r>
        <w:rPr>
          <w:noProof/>
        </w:rPr>
        <w:fldChar w:fldCharType="separate"/>
      </w:r>
      <w:r>
        <w:rPr>
          <w:noProof/>
        </w:rPr>
        <w:t>23</w:t>
      </w:r>
      <w:r>
        <w:rPr>
          <w:noProof/>
        </w:rPr>
        <w:fldChar w:fldCharType="end"/>
      </w:r>
    </w:p>
    <w:p w14:paraId="686DC587" w14:textId="77777777" w:rsidR="0007426A" w:rsidRDefault="0007426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_Toc183448840 \h </w:instrText>
      </w:r>
      <w:r>
        <w:rPr>
          <w:noProof/>
        </w:rPr>
      </w:r>
      <w:r>
        <w:rPr>
          <w:noProof/>
        </w:rPr>
        <w:fldChar w:fldCharType="separate"/>
      </w:r>
      <w:r>
        <w:rPr>
          <w:noProof/>
        </w:rPr>
        <w:t>23</w:t>
      </w:r>
      <w:r>
        <w:rPr>
          <w:noProof/>
        </w:rPr>
        <w:fldChar w:fldCharType="end"/>
      </w:r>
    </w:p>
    <w:p w14:paraId="563FB40B" w14:textId="77777777" w:rsidR="0007426A" w:rsidRDefault="0007426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_Toc183448841 \h </w:instrText>
      </w:r>
      <w:r>
        <w:rPr>
          <w:noProof/>
        </w:rPr>
      </w:r>
      <w:r>
        <w:rPr>
          <w:noProof/>
        </w:rPr>
        <w:fldChar w:fldCharType="separate"/>
      </w:r>
      <w:r>
        <w:rPr>
          <w:noProof/>
        </w:rPr>
        <w:t>23</w:t>
      </w:r>
      <w:r>
        <w:rPr>
          <w:noProof/>
        </w:rPr>
        <w:fldChar w:fldCharType="end"/>
      </w:r>
    </w:p>
    <w:p w14:paraId="64EAE854" w14:textId="77777777" w:rsidR="0007426A" w:rsidRDefault="0007426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_Toc183448842 \h </w:instrText>
      </w:r>
      <w:r>
        <w:rPr>
          <w:noProof/>
        </w:rPr>
      </w:r>
      <w:r>
        <w:rPr>
          <w:noProof/>
        </w:rPr>
        <w:fldChar w:fldCharType="separate"/>
      </w:r>
      <w:r>
        <w:rPr>
          <w:noProof/>
        </w:rPr>
        <w:t>24</w:t>
      </w:r>
      <w:r>
        <w:rPr>
          <w:noProof/>
        </w:rPr>
        <w:fldChar w:fldCharType="end"/>
      </w:r>
    </w:p>
    <w:p w14:paraId="22DFD2A8" w14:textId="77777777" w:rsidR="0007426A" w:rsidRDefault="0007426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_Toc183448843 \h </w:instrText>
      </w:r>
      <w:r>
        <w:rPr>
          <w:noProof/>
        </w:rPr>
      </w:r>
      <w:r>
        <w:rPr>
          <w:noProof/>
        </w:rPr>
        <w:fldChar w:fldCharType="separate"/>
      </w:r>
      <w:r>
        <w:rPr>
          <w:noProof/>
        </w:rPr>
        <w:t>24</w:t>
      </w:r>
      <w:r>
        <w:rPr>
          <w:noProof/>
        </w:rPr>
        <w:fldChar w:fldCharType="end"/>
      </w:r>
    </w:p>
    <w:p w14:paraId="7FA13F55" w14:textId="77777777" w:rsidR="0007426A" w:rsidRDefault="0007426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_Toc183448844 \h </w:instrText>
      </w:r>
      <w:r>
        <w:rPr>
          <w:noProof/>
        </w:rPr>
      </w:r>
      <w:r>
        <w:rPr>
          <w:noProof/>
        </w:rPr>
        <w:fldChar w:fldCharType="separate"/>
      </w:r>
      <w:r>
        <w:rPr>
          <w:noProof/>
        </w:rPr>
        <w:t>24</w:t>
      </w:r>
      <w:r>
        <w:rPr>
          <w:noProof/>
        </w:rPr>
        <w:fldChar w:fldCharType="end"/>
      </w:r>
    </w:p>
    <w:p w14:paraId="6807AAF2" w14:textId="77777777" w:rsidR="0007426A" w:rsidRDefault="0007426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_Toc183448845 \h </w:instrText>
      </w:r>
      <w:r>
        <w:rPr>
          <w:noProof/>
        </w:rPr>
      </w:r>
      <w:r>
        <w:rPr>
          <w:noProof/>
        </w:rPr>
        <w:fldChar w:fldCharType="separate"/>
      </w:r>
      <w:r>
        <w:rPr>
          <w:noProof/>
        </w:rPr>
        <w:t>24</w:t>
      </w:r>
      <w:r>
        <w:rPr>
          <w:noProof/>
        </w:rPr>
        <w:fldChar w:fldCharType="end"/>
      </w:r>
    </w:p>
    <w:p w14:paraId="0935E48D" w14:textId="77777777" w:rsidR="0007426A" w:rsidRDefault="0007426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_Toc183448846 \h </w:instrText>
      </w:r>
      <w:r>
        <w:rPr>
          <w:noProof/>
        </w:rPr>
      </w:r>
      <w:r>
        <w:rPr>
          <w:noProof/>
        </w:rPr>
        <w:fldChar w:fldCharType="separate"/>
      </w:r>
      <w:r>
        <w:rPr>
          <w:noProof/>
        </w:rPr>
        <w:t>25</w:t>
      </w:r>
      <w:r>
        <w:rPr>
          <w:noProof/>
        </w:rPr>
        <w:fldChar w:fldCharType="end"/>
      </w:r>
    </w:p>
    <w:p w14:paraId="738DB881"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_Toc183448847 \h </w:instrText>
      </w:r>
      <w:r>
        <w:rPr>
          <w:noProof/>
        </w:rPr>
      </w:r>
      <w:r>
        <w:rPr>
          <w:noProof/>
        </w:rPr>
        <w:fldChar w:fldCharType="separate"/>
      </w:r>
      <w:r>
        <w:rPr>
          <w:noProof/>
        </w:rPr>
        <w:t>25</w:t>
      </w:r>
      <w:r>
        <w:rPr>
          <w:noProof/>
        </w:rPr>
        <w:fldChar w:fldCharType="end"/>
      </w:r>
    </w:p>
    <w:p w14:paraId="1EEC316A"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_Toc183448848 \h </w:instrText>
      </w:r>
      <w:r>
        <w:rPr>
          <w:noProof/>
        </w:rPr>
      </w:r>
      <w:r>
        <w:rPr>
          <w:noProof/>
        </w:rPr>
        <w:fldChar w:fldCharType="separate"/>
      </w:r>
      <w:r>
        <w:rPr>
          <w:noProof/>
        </w:rPr>
        <w:t>25</w:t>
      </w:r>
      <w:r>
        <w:rPr>
          <w:noProof/>
        </w:rPr>
        <w:fldChar w:fldCharType="end"/>
      </w:r>
    </w:p>
    <w:p w14:paraId="66306F6B"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_Toc183448849 \h </w:instrText>
      </w:r>
      <w:r>
        <w:rPr>
          <w:noProof/>
        </w:rPr>
      </w:r>
      <w:r>
        <w:rPr>
          <w:noProof/>
        </w:rPr>
        <w:fldChar w:fldCharType="separate"/>
      </w:r>
      <w:r>
        <w:rPr>
          <w:noProof/>
        </w:rPr>
        <w:t>25</w:t>
      </w:r>
      <w:r>
        <w:rPr>
          <w:noProof/>
        </w:rPr>
        <w:fldChar w:fldCharType="end"/>
      </w:r>
    </w:p>
    <w:p w14:paraId="6B2F59C0"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_Toc183448850 \h </w:instrText>
      </w:r>
      <w:r>
        <w:rPr>
          <w:noProof/>
        </w:rPr>
      </w:r>
      <w:r>
        <w:rPr>
          <w:noProof/>
        </w:rPr>
        <w:fldChar w:fldCharType="separate"/>
      </w:r>
      <w:r>
        <w:rPr>
          <w:noProof/>
        </w:rPr>
        <w:t>26</w:t>
      </w:r>
      <w:r>
        <w:rPr>
          <w:noProof/>
        </w:rPr>
        <w:fldChar w:fldCharType="end"/>
      </w:r>
    </w:p>
    <w:p w14:paraId="1292FA96" w14:textId="77777777" w:rsidR="0007426A" w:rsidRDefault="0007426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_Toc183448851 \h </w:instrText>
      </w:r>
      <w:r>
        <w:rPr>
          <w:noProof/>
        </w:rPr>
      </w:r>
      <w:r>
        <w:rPr>
          <w:noProof/>
        </w:rPr>
        <w:fldChar w:fldCharType="separate"/>
      </w:r>
      <w:r>
        <w:rPr>
          <w:noProof/>
        </w:rPr>
        <w:t>27</w:t>
      </w:r>
      <w:r>
        <w:rPr>
          <w:noProof/>
        </w:rPr>
        <w:fldChar w:fldCharType="end"/>
      </w:r>
    </w:p>
    <w:p w14:paraId="2BA40C42"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_Toc183448852 \h </w:instrText>
      </w:r>
      <w:r>
        <w:rPr>
          <w:noProof/>
        </w:rPr>
      </w:r>
      <w:r>
        <w:rPr>
          <w:noProof/>
        </w:rPr>
        <w:fldChar w:fldCharType="separate"/>
      </w:r>
      <w:r>
        <w:rPr>
          <w:noProof/>
        </w:rPr>
        <w:t>27</w:t>
      </w:r>
      <w:r>
        <w:rPr>
          <w:noProof/>
        </w:rPr>
        <w:fldChar w:fldCharType="end"/>
      </w:r>
    </w:p>
    <w:p w14:paraId="4F77098E"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_Toc183448853 \h </w:instrText>
      </w:r>
      <w:r>
        <w:rPr>
          <w:noProof/>
        </w:rPr>
      </w:r>
      <w:r>
        <w:rPr>
          <w:noProof/>
        </w:rPr>
        <w:fldChar w:fldCharType="separate"/>
      </w:r>
      <w:r>
        <w:rPr>
          <w:noProof/>
        </w:rPr>
        <w:t>27</w:t>
      </w:r>
      <w:r>
        <w:rPr>
          <w:noProof/>
        </w:rPr>
        <w:fldChar w:fldCharType="end"/>
      </w:r>
    </w:p>
    <w:p w14:paraId="24B674AA"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_Toc183448854 \h </w:instrText>
      </w:r>
      <w:r>
        <w:rPr>
          <w:noProof/>
        </w:rPr>
      </w:r>
      <w:r>
        <w:rPr>
          <w:noProof/>
        </w:rPr>
        <w:fldChar w:fldCharType="separate"/>
      </w:r>
      <w:r>
        <w:rPr>
          <w:noProof/>
        </w:rPr>
        <w:t>27</w:t>
      </w:r>
      <w:r>
        <w:rPr>
          <w:noProof/>
        </w:rPr>
        <w:fldChar w:fldCharType="end"/>
      </w:r>
    </w:p>
    <w:p w14:paraId="06A65CB4" w14:textId="77777777" w:rsidR="0007426A" w:rsidRDefault="0007426A">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_Toc183448855 \h </w:instrText>
      </w:r>
      <w:r>
        <w:rPr>
          <w:noProof/>
        </w:rPr>
      </w:r>
      <w:r>
        <w:rPr>
          <w:noProof/>
        </w:rPr>
        <w:fldChar w:fldCharType="separate"/>
      </w:r>
      <w:r>
        <w:rPr>
          <w:noProof/>
        </w:rPr>
        <w:t>28</w:t>
      </w:r>
      <w:r>
        <w:rPr>
          <w:noProof/>
        </w:rPr>
        <w:fldChar w:fldCharType="end"/>
      </w:r>
    </w:p>
    <w:p w14:paraId="373F08AF" w14:textId="77777777" w:rsidR="0007426A" w:rsidRDefault="0007426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_Toc183448856 \h </w:instrText>
      </w:r>
      <w:r>
        <w:rPr>
          <w:noProof/>
        </w:rPr>
      </w:r>
      <w:r>
        <w:rPr>
          <w:noProof/>
        </w:rPr>
        <w:fldChar w:fldCharType="separate"/>
      </w:r>
      <w:r>
        <w:rPr>
          <w:noProof/>
        </w:rPr>
        <w:t>29</w:t>
      </w:r>
      <w:r>
        <w:rPr>
          <w:noProof/>
        </w:rPr>
        <w:fldChar w:fldCharType="end"/>
      </w:r>
    </w:p>
    <w:p w14:paraId="083CEA42" w14:textId="77777777" w:rsidR="0007426A" w:rsidRDefault="0007426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_Toc183448857 \h </w:instrText>
      </w:r>
      <w:r>
        <w:rPr>
          <w:noProof/>
        </w:rPr>
      </w:r>
      <w:r>
        <w:rPr>
          <w:noProof/>
        </w:rPr>
        <w:fldChar w:fldCharType="separate"/>
      </w:r>
      <w:r>
        <w:rPr>
          <w:noProof/>
        </w:rPr>
        <w:t>29</w:t>
      </w:r>
      <w:r>
        <w:rPr>
          <w:noProof/>
        </w:rPr>
        <w:fldChar w:fldCharType="end"/>
      </w:r>
    </w:p>
    <w:p w14:paraId="23F3A0CC" w14:textId="77777777" w:rsidR="0007426A" w:rsidRDefault="0007426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_Toc183448858 \h </w:instrText>
      </w:r>
      <w:r>
        <w:rPr>
          <w:noProof/>
        </w:rPr>
      </w:r>
      <w:r>
        <w:rPr>
          <w:noProof/>
        </w:rPr>
        <w:fldChar w:fldCharType="separate"/>
      </w:r>
      <w:r>
        <w:rPr>
          <w:noProof/>
        </w:rPr>
        <w:t>29</w:t>
      </w:r>
      <w:r>
        <w:rPr>
          <w:noProof/>
        </w:rPr>
        <w:fldChar w:fldCharType="end"/>
      </w:r>
    </w:p>
    <w:p w14:paraId="546C7C23" w14:textId="77777777" w:rsidR="0007426A" w:rsidRDefault="0007426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_Toc183448859 \h </w:instrText>
      </w:r>
      <w:r>
        <w:rPr>
          <w:noProof/>
        </w:rPr>
      </w:r>
      <w:r>
        <w:rPr>
          <w:noProof/>
        </w:rPr>
        <w:fldChar w:fldCharType="separate"/>
      </w:r>
      <w:r>
        <w:rPr>
          <w:noProof/>
        </w:rPr>
        <w:t>29</w:t>
      </w:r>
      <w:r>
        <w:rPr>
          <w:noProof/>
        </w:rPr>
        <w:fldChar w:fldCharType="end"/>
      </w:r>
    </w:p>
    <w:p w14:paraId="60E3363C" w14:textId="77777777" w:rsidR="0007426A" w:rsidRDefault="0007426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_Toc183448860 \h </w:instrText>
      </w:r>
      <w:r>
        <w:rPr>
          <w:noProof/>
        </w:rPr>
      </w:r>
      <w:r>
        <w:rPr>
          <w:noProof/>
        </w:rPr>
        <w:fldChar w:fldCharType="separate"/>
      </w:r>
      <w:r>
        <w:rPr>
          <w:noProof/>
        </w:rPr>
        <w:t>29</w:t>
      </w:r>
      <w:r>
        <w:rPr>
          <w:noProof/>
        </w:rPr>
        <w:fldChar w:fldCharType="end"/>
      </w:r>
    </w:p>
    <w:p w14:paraId="07A48EBE" w14:textId="77777777" w:rsidR="0007426A" w:rsidRDefault="0007426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_Toc183448861 \h </w:instrText>
      </w:r>
      <w:r>
        <w:rPr>
          <w:noProof/>
        </w:rPr>
      </w:r>
      <w:r>
        <w:rPr>
          <w:noProof/>
        </w:rPr>
        <w:fldChar w:fldCharType="separate"/>
      </w:r>
      <w:r>
        <w:rPr>
          <w:noProof/>
        </w:rPr>
        <w:t>29</w:t>
      </w:r>
      <w:r>
        <w:rPr>
          <w:noProof/>
        </w:rPr>
        <w:fldChar w:fldCharType="end"/>
      </w:r>
    </w:p>
    <w:p w14:paraId="4F04B490" w14:textId="77777777" w:rsidR="0007426A" w:rsidRDefault="0007426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_Toc183448862 \h </w:instrText>
      </w:r>
      <w:r>
        <w:rPr>
          <w:noProof/>
        </w:rPr>
      </w:r>
      <w:r>
        <w:rPr>
          <w:noProof/>
        </w:rPr>
        <w:fldChar w:fldCharType="separate"/>
      </w:r>
      <w:r>
        <w:rPr>
          <w:noProof/>
        </w:rPr>
        <w:t>29</w:t>
      </w:r>
      <w:r>
        <w:rPr>
          <w:noProof/>
        </w:rPr>
        <w:fldChar w:fldCharType="end"/>
      </w:r>
    </w:p>
    <w:p w14:paraId="028FD23B" w14:textId="77777777" w:rsidR="0007426A" w:rsidRDefault="0007426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_Toc183448863 \h </w:instrText>
      </w:r>
      <w:r>
        <w:rPr>
          <w:noProof/>
        </w:rPr>
      </w:r>
      <w:r>
        <w:rPr>
          <w:noProof/>
        </w:rPr>
        <w:fldChar w:fldCharType="separate"/>
      </w:r>
      <w:r>
        <w:rPr>
          <w:noProof/>
        </w:rPr>
        <w:t>30</w:t>
      </w:r>
      <w:r>
        <w:rPr>
          <w:noProof/>
        </w:rPr>
        <w:fldChar w:fldCharType="end"/>
      </w:r>
    </w:p>
    <w:p w14:paraId="6280D3B5" w14:textId="77777777" w:rsidR="0007426A" w:rsidRDefault="0007426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_Toc183448864 \h </w:instrText>
      </w:r>
      <w:r>
        <w:rPr>
          <w:noProof/>
        </w:rPr>
      </w:r>
      <w:r>
        <w:rPr>
          <w:noProof/>
        </w:rPr>
        <w:fldChar w:fldCharType="separate"/>
      </w:r>
      <w:r>
        <w:rPr>
          <w:noProof/>
        </w:rPr>
        <w:t>30</w:t>
      </w:r>
      <w:r>
        <w:rPr>
          <w:noProof/>
        </w:rPr>
        <w:fldChar w:fldCharType="end"/>
      </w:r>
    </w:p>
    <w:p w14:paraId="0346C264" w14:textId="77777777" w:rsidR="0007426A" w:rsidRDefault="0007426A">
      <w:pPr>
        <w:pStyle w:val="TOC4"/>
        <w:rPr>
          <w:rFonts w:asciiTheme="minorHAnsi" w:eastAsiaTheme="minorEastAsia" w:hAnsiTheme="minorHAnsi" w:cstheme="minorBidi"/>
          <w:noProof/>
          <w:sz w:val="22"/>
          <w:szCs w:val="22"/>
          <w:lang w:val="en-US" w:eastAsia="zh-CN"/>
        </w:rPr>
      </w:pPr>
      <w:r w:rsidRPr="002A7C1D">
        <w:rPr>
          <w:noProof/>
          <w:lang w:val="en-US"/>
        </w:rPr>
        <w:t>6.1.6.2</w:t>
      </w:r>
      <w:r>
        <w:rPr>
          <w:rFonts w:asciiTheme="minorHAnsi" w:eastAsiaTheme="minorEastAsia" w:hAnsiTheme="minorHAnsi" w:cstheme="minorBidi"/>
          <w:noProof/>
          <w:sz w:val="22"/>
          <w:szCs w:val="22"/>
          <w:lang w:val="en-US" w:eastAsia="zh-CN"/>
        </w:rPr>
        <w:tab/>
      </w:r>
      <w:r w:rsidRPr="002A7C1D">
        <w:rPr>
          <w:noProof/>
          <w:lang w:val="en-US"/>
        </w:rPr>
        <w:t>Structured data types</w:t>
      </w:r>
      <w:r>
        <w:rPr>
          <w:noProof/>
        </w:rPr>
        <w:tab/>
      </w:r>
      <w:r>
        <w:rPr>
          <w:noProof/>
        </w:rPr>
        <w:fldChar w:fldCharType="begin"/>
      </w:r>
      <w:r>
        <w:rPr>
          <w:noProof/>
        </w:rPr>
        <w:instrText xml:space="preserve"> PAGEREF _Toc183448865 \h </w:instrText>
      </w:r>
      <w:r>
        <w:rPr>
          <w:noProof/>
        </w:rPr>
      </w:r>
      <w:r>
        <w:rPr>
          <w:noProof/>
        </w:rPr>
        <w:fldChar w:fldCharType="separate"/>
      </w:r>
      <w:r>
        <w:rPr>
          <w:noProof/>
        </w:rPr>
        <w:t>30</w:t>
      </w:r>
      <w:r>
        <w:rPr>
          <w:noProof/>
        </w:rPr>
        <w:fldChar w:fldCharType="end"/>
      </w:r>
    </w:p>
    <w:p w14:paraId="4C9C3591"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_Toc183448866 \h </w:instrText>
      </w:r>
      <w:r>
        <w:rPr>
          <w:noProof/>
        </w:rPr>
      </w:r>
      <w:r>
        <w:rPr>
          <w:noProof/>
        </w:rPr>
        <w:fldChar w:fldCharType="separate"/>
      </w:r>
      <w:r>
        <w:rPr>
          <w:noProof/>
        </w:rPr>
        <w:t>30</w:t>
      </w:r>
      <w:r>
        <w:rPr>
          <w:noProof/>
        </w:rPr>
        <w:fldChar w:fldCharType="end"/>
      </w:r>
    </w:p>
    <w:p w14:paraId="1FBFE135"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_Toc183448867 \h </w:instrText>
      </w:r>
      <w:r>
        <w:rPr>
          <w:noProof/>
        </w:rPr>
      </w:r>
      <w:r>
        <w:rPr>
          <w:noProof/>
        </w:rPr>
        <w:fldChar w:fldCharType="separate"/>
      </w:r>
      <w:r>
        <w:rPr>
          <w:noProof/>
        </w:rPr>
        <w:t>31</w:t>
      </w:r>
      <w:r>
        <w:rPr>
          <w:noProof/>
        </w:rPr>
        <w:fldChar w:fldCharType="end"/>
      </w:r>
    </w:p>
    <w:p w14:paraId="1F2F7D75"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_Toc183448868 \h </w:instrText>
      </w:r>
      <w:r>
        <w:rPr>
          <w:noProof/>
        </w:rPr>
      </w:r>
      <w:r>
        <w:rPr>
          <w:noProof/>
        </w:rPr>
        <w:fldChar w:fldCharType="separate"/>
      </w:r>
      <w:r>
        <w:rPr>
          <w:noProof/>
        </w:rPr>
        <w:t>31</w:t>
      </w:r>
      <w:r>
        <w:rPr>
          <w:noProof/>
        </w:rPr>
        <w:fldChar w:fldCharType="end"/>
      </w:r>
    </w:p>
    <w:p w14:paraId="7BECA4C0"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_Toc183448869 \h </w:instrText>
      </w:r>
      <w:r>
        <w:rPr>
          <w:noProof/>
        </w:rPr>
      </w:r>
      <w:r>
        <w:rPr>
          <w:noProof/>
        </w:rPr>
        <w:fldChar w:fldCharType="separate"/>
      </w:r>
      <w:r>
        <w:rPr>
          <w:noProof/>
        </w:rPr>
        <w:t>31</w:t>
      </w:r>
      <w:r>
        <w:rPr>
          <w:noProof/>
        </w:rPr>
        <w:fldChar w:fldCharType="end"/>
      </w:r>
    </w:p>
    <w:p w14:paraId="4079633E"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_Toc183448870 \h </w:instrText>
      </w:r>
      <w:r>
        <w:rPr>
          <w:noProof/>
        </w:rPr>
      </w:r>
      <w:r>
        <w:rPr>
          <w:noProof/>
        </w:rPr>
        <w:fldChar w:fldCharType="separate"/>
      </w:r>
      <w:r>
        <w:rPr>
          <w:noProof/>
        </w:rPr>
        <w:t>32</w:t>
      </w:r>
      <w:r>
        <w:rPr>
          <w:noProof/>
        </w:rPr>
        <w:fldChar w:fldCharType="end"/>
      </w:r>
    </w:p>
    <w:p w14:paraId="0BE1275B"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_Toc183448871 \h </w:instrText>
      </w:r>
      <w:r>
        <w:rPr>
          <w:noProof/>
        </w:rPr>
      </w:r>
      <w:r>
        <w:rPr>
          <w:noProof/>
        </w:rPr>
        <w:fldChar w:fldCharType="separate"/>
      </w:r>
      <w:r>
        <w:rPr>
          <w:noProof/>
        </w:rPr>
        <w:t>32</w:t>
      </w:r>
      <w:r>
        <w:rPr>
          <w:noProof/>
        </w:rPr>
        <w:fldChar w:fldCharType="end"/>
      </w:r>
    </w:p>
    <w:p w14:paraId="57AF7BC4"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_Toc183448872 \h </w:instrText>
      </w:r>
      <w:r>
        <w:rPr>
          <w:noProof/>
        </w:rPr>
      </w:r>
      <w:r>
        <w:rPr>
          <w:noProof/>
        </w:rPr>
        <w:fldChar w:fldCharType="separate"/>
      </w:r>
      <w:r>
        <w:rPr>
          <w:noProof/>
        </w:rPr>
        <w:t>32</w:t>
      </w:r>
      <w:r>
        <w:rPr>
          <w:noProof/>
        </w:rPr>
        <w:fldChar w:fldCharType="end"/>
      </w:r>
    </w:p>
    <w:p w14:paraId="022BE067"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_Toc183448873 \h </w:instrText>
      </w:r>
      <w:r>
        <w:rPr>
          <w:noProof/>
        </w:rPr>
      </w:r>
      <w:r>
        <w:rPr>
          <w:noProof/>
        </w:rPr>
        <w:fldChar w:fldCharType="separate"/>
      </w:r>
      <w:r>
        <w:rPr>
          <w:noProof/>
        </w:rPr>
        <w:t>33</w:t>
      </w:r>
      <w:r>
        <w:rPr>
          <w:noProof/>
        </w:rPr>
        <w:fldChar w:fldCharType="end"/>
      </w:r>
    </w:p>
    <w:p w14:paraId="684C8CDB"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_Toc183448874 \h </w:instrText>
      </w:r>
      <w:r>
        <w:rPr>
          <w:noProof/>
        </w:rPr>
      </w:r>
      <w:r>
        <w:rPr>
          <w:noProof/>
        </w:rPr>
        <w:fldChar w:fldCharType="separate"/>
      </w:r>
      <w:r>
        <w:rPr>
          <w:noProof/>
        </w:rPr>
        <w:t>33</w:t>
      </w:r>
      <w:r>
        <w:rPr>
          <w:noProof/>
        </w:rPr>
        <w:fldChar w:fldCharType="end"/>
      </w:r>
    </w:p>
    <w:p w14:paraId="5BC4ABAA"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_Toc183448875 \h </w:instrText>
      </w:r>
      <w:r>
        <w:rPr>
          <w:noProof/>
        </w:rPr>
      </w:r>
      <w:r>
        <w:rPr>
          <w:noProof/>
        </w:rPr>
        <w:fldChar w:fldCharType="separate"/>
      </w:r>
      <w:r>
        <w:rPr>
          <w:noProof/>
        </w:rPr>
        <w:t>33</w:t>
      </w:r>
      <w:r>
        <w:rPr>
          <w:noProof/>
        </w:rPr>
        <w:fldChar w:fldCharType="end"/>
      </w:r>
    </w:p>
    <w:p w14:paraId="22FA7E23" w14:textId="77777777" w:rsidR="0007426A" w:rsidRDefault="0007426A">
      <w:pPr>
        <w:pStyle w:val="TOC4"/>
        <w:rPr>
          <w:rFonts w:asciiTheme="minorHAnsi" w:eastAsiaTheme="minorEastAsia" w:hAnsiTheme="minorHAnsi" w:cstheme="minorBidi"/>
          <w:noProof/>
          <w:sz w:val="22"/>
          <w:szCs w:val="22"/>
          <w:lang w:val="en-US" w:eastAsia="zh-CN"/>
        </w:rPr>
      </w:pPr>
      <w:r w:rsidRPr="002A7C1D">
        <w:rPr>
          <w:noProof/>
          <w:lang w:val="en-US"/>
        </w:rPr>
        <w:t>6.1.6.3</w:t>
      </w:r>
      <w:r>
        <w:rPr>
          <w:rFonts w:asciiTheme="minorHAnsi" w:eastAsiaTheme="minorEastAsia" w:hAnsiTheme="minorHAnsi" w:cstheme="minorBidi"/>
          <w:noProof/>
          <w:sz w:val="22"/>
          <w:szCs w:val="22"/>
          <w:lang w:val="en-US" w:eastAsia="zh-CN"/>
        </w:rPr>
        <w:tab/>
      </w:r>
      <w:r w:rsidRPr="002A7C1D">
        <w:rPr>
          <w:noProof/>
          <w:lang w:val="en-US"/>
        </w:rPr>
        <w:t>Simple data types and enumerations</w:t>
      </w:r>
      <w:r>
        <w:rPr>
          <w:noProof/>
        </w:rPr>
        <w:tab/>
      </w:r>
      <w:r>
        <w:rPr>
          <w:noProof/>
        </w:rPr>
        <w:fldChar w:fldCharType="begin"/>
      </w:r>
      <w:r>
        <w:rPr>
          <w:noProof/>
        </w:rPr>
        <w:instrText xml:space="preserve"> PAGEREF _Toc183448876 \h </w:instrText>
      </w:r>
      <w:r>
        <w:rPr>
          <w:noProof/>
        </w:rPr>
      </w:r>
      <w:r>
        <w:rPr>
          <w:noProof/>
        </w:rPr>
        <w:fldChar w:fldCharType="separate"/>
      </w:r>
      <w:r>
        <w:rPr>
          <w:noProof/>
        </w:rPr>
        <w:t>34</w:t>
      </w:r>
      <w:r>
        <w:rPr>
          <w:noProof/>
        </w:rPr>
        <w:fldChar w:fldCharType="end"/>
      </w:r>
    </w:p>
    <w:p w14:paraId="7EC5D556"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_Toc183448877 \h </w:instrText>
      </w:r>
      <w:r>
        <w:rPr>
          <w:noProof/>
        </w:rPr>
      </w:r>
      <w:r>
        <w:rPr>
          <w:noProof/>
        </w:rPr>
        <w:fldChar w:fldCharType="separate"/>
      </w:r>
      <w:r>
        <w:rPr>
          <w:noProof/>
        </w:rPr>
        <w:t>34</w:t>
      </w:r>
      <w:r>
        <w:rPr>
          <w:noProof/>
        </w:rPr>
        <w:fldChar w:fldCharType="end"/>
      </w:r>
    </w:p>
    <w:p w14:paraId="06962F2B"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_Toc183448878 \h </w:instrText>
      </w:r>
      <w:r>
        <w:rPr>
          <w:noProof/>
        </w:rPr>
      </w:r>
      <w:r>
        <w:rPr>
          <w:noProof/>
        </w:rPr>
        <w:fldChar w:fldCharType="separate"/>
      </w:r>
      <w:r>
        <w:rPr>
          <w:noProof/>
        </w:rPr>
        <w:t>34</w:t>
      </w:r>
      <w:r>
        <w:rPr>
          <w:noProof/>
        </w:rPr>
        <w:fldChar w:fldCharType="end"/>
      </w:r>
    </w:p>
    <w:p w14:paraId="4A9C3FE4"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_Toc183448879 \h </w:instrText>
      </w:r>
      <w:r>
        <w:rPr>
          <w:noProof/>
        </w:rPr>
      </w:r>
      <w:r>
        <w:rPr>
          <w:noProof/>
        </w:rPr>
        <w:fldChar w:fldCharType="separate"/>
      </w:r>
      <w:r>
        <w:rPr>
          <w:noProof/>
        </w:rPr>
        <w:t>34</w:t>
      </w:r>
      <w:r>
        <w:rPr>
          <w:noProof/>
        </w:rPr>
        <w:fldChar w:fldCharType="end"/>
      </w:r>
    </w:p>
    <w:p w14:paraId="674BDB4D"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_Toc183448880 \h </w:instrText>
      </w:r>
      <w:r>
        <w:rPr>
          <w:noProof/>
        </w:rPr>
      </w:r>
      <w:r>
        <w:rPr>
          <w:noProof/>
        </w:rPr>
        <w:fldChar w:fldCharType="separate"/>
      </w:r>
      <w:r>
        <w:rPr>
          <w:noProof/>
        </w:rPr>
        <w:t>34</w:t>
      </w:r>
      <w:r>
        <w:rPr>
          <w:noProof/>
        </w:rPr>
        <w:fldChar w:fldCharType="end"/>
      </w:r>
    </w:p>
    <w:p w14:paraId="64291221" w14:textId="77777777" w:rsidR="0007426A" w:rsidRDefault="0007426A">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_Toc183448881 \h </w:instrText>
      </w:r>
      <w:r>
        <w:rPr>
          <w:noProof/>
        </w:rPr>
      </w:r>
      <w:r>
        <w:rPr>
          <w:noProof/>
        </w:rPr>
        <w:fldChar w:fldCharType="separate"/>
      </w:r>
      <w:r>
        <w:rPr>
          <w:noProof/>
        </w:rPr>
        <w:t>34</w:t>
      </w:r>
      <w:r>
        <w:rPr>
          <w:noProof/>
        </w:rPr>
        <w:fldChar w:fldCharType="end"/>
      </w:r>
    </w:p>
    <w:p w14:paraId="16A9712E" w14:textId="77777777" w:rsidR="0007426A" w:rsidRDefault="0007426A">
      <w:pPr>
        <w:pStyle w:val="TOC4"/>
        <w:rPr>
          <w:rFonts w:asciiTheme="minorHAnsi" w:eastAsiaTheme="minorEastAsia" w:hAnsiTheme="minorHAnsi" w:cstheme="minorBidi"/>
          <w:noProof/>
          <w:sz w:val="22"/>
          <w:szCs w:val="22"/>
          <w:lang w:val="en-US" w:eastAsia="zh-CN"/>
        </w:rPr>
      </w:pPr>
      <w:r w:rsidRPr="002A7C1D">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_Toc183448882 \h </w:instrText>
      </w:r>
      <w:r>
        <w:rPr>
          <w:noProof/>
        </w:rPr>
      </w:r>
      <w:r>
        <w:rPr>
          <w:noProof/>
        </w:rPr>
        <w:fldChar w:fldCharType="separate"/>
      </w:r>
      <w:r>
        <w:rPr>
          <w:noProof/>
        </w:rPr>
        <w:t>35</w:t>
      </w:r>
      <w:r>
        <w:rPr>
          <w:noProof/>
        </w:rPr>
        <w:fldChar w:fldCharType="end"/>
      </w:r>
    </w:p>
    <w:p w14:paraId="7D67A87B" w14:textId="77777777" w:rsidR="0007426A" w:rsidRDefault="0007426A">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_Toc183448883 \h </w:instrText>
      </w:r>
      <w:r>
        <w:rPr>
          <w:noProof/>
        </w:rPr>
      </w:r>
      <w:r>
        <w:rPr>
          <w:noProof/>
        </w:rPr>
        <w:fldChar w:fldCharType="separate"/>
      </w:r>
      <w:r>
        <w:rPr>
          <w:noProof/>
        </w:rPr>
        <w:t>35</w:t>
      </w:r>
      <w:r>
        <w:rPr>
          <w:noProof/>
        </w:rPr>
        <w:fldChar w:fldCharType="end"/>
      </w:r>
    </w:p>
    <w:p w14:paraId="0CB76E6C" w14:textId="77777777" w:rsidR="0007426A" w:rsidRDefault="0007426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_Toc183448884 \h </w:instrText>
      </w:r>
      <w:r>
        <w:rPr>
          <w:noProof/>
        </w:rPr>
      </w:r>
      <w:r>
        <w:rPr>
          <w:noProof/>
        </w:rPr>
        <w:fldChar w:fldCharType="separate"/>
      </w:r>
      <w:r>
        <w:rPr>
          <w:noProof/>
        </w:rPr>
        <w:t>35</w:t>
      </w:r>
      <w:r>
        <w:rPr>
          <w:noProof/>
        </w:rPr>
        <w:fldChar w:fldCharType="end"/>
      </w:r>
    </w:p>
    <w:p w14:paraId="7413E2E6" w14:textId="77777777" w:rsidR="0007426A" w:rsidRDefault="0007426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_Toc183448885 \h </w:instrText>
      </w:r>
      <w:r>
        <w:rPr>
          <w:noProof/>
        </w:rPr>
      </w:r>
      <w:r>
        <w:rPr>
          <w:noProof/>
        </w:rPr>
        <w:fldChar w:fldCharType="separate"/>
      </w:r>
      <w:r>
        <w:rPr>
          <w:noProof/>
        </w:rPr>
        <w:t>35</w:t>
      </w:r>
      <w:r>
        <w:rPr>
          <w:noProof/>
        </w:rPr>
        <w:fldChar w:fldCharType="end"/>
      </w:r>
    </w:p>
    <w:p w14:paraId="39F47E34" w14:textId="77777777" w:rsidR="0007426A" w:rsidRDefault="0007426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_Toc183448886 \h </w:instrText>
      </w:r>
      <w:r>
        <w:rPr>
          <w:noProof/>
        </w:rPr>
      </w:r>
      <w:r>
        <w:rPr>
          <w:noProof/>
        </w:rPr>
        <w:fldChar w:fldCharType="separate"/>
      </w:r>
      <w:r>
        <w:rPr>
          <w:noProof/>
        </w:rPr>
        <w:t>35</w:t>
      </w:r>
      <w:r>
        <w:rPr>
          <w:noProof/>
        </w:rPr>
        <w:fldChar w:fldCharType="end"/>
      </w:r>
    </w:p>
    <w:p w14:paraId="739A530D" w14:textId="77777777" w:rsidR="0007426A" w:rsidRDefault="0007426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_Toc183448887 \h </w:instrText>
      </w:r>
      <w:r>
        <w:rPr>
          <w:noProof/>
        </w:rPr>
      </w:r>
      <w:r>
        <w:rPr>
          <w:noProof/>
        </w:rPr>
        <w:fldChar w:fldCharType="separate"/>
      </w:r>
      <w:r>
        <w:rPr>
          <w:noProof/>
        </w:rPr>
        <w:t>35</w:t>
      </w:r>
      <w:r>
        <w:rPr>
          <w:noProof/>
        </w:rPr>
        <w:fldChar w:fldCharType="end"/>
      </w:r>
    </w:p>
    <w:p w14:paraId="0271027A" w14:textId="77777777" w:rsidR="0007426A" w:rsidRDefault="0007426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_Toc183448888 \h </w:instrText>
      </w:r>
      <w:r>
        <w:rPr>
          <w:noProof/>
        </w:rPr>
      </w:r>
      <w:r>
        <w:rPr>
          <w:noProof/>
        </w:rPr>
        <w:fldChar w:fldCharType="separate"/>
      </w:r>
      <w:r>
        <w:rPr>
          <w:noProof/>
        </w:rPr>
        <w:t>36</w:t>
      </w:r>
      <w:r>
        <w:rPr>
          <w:noProof/>
        </w:rPr>
        <w:fldChar w:fldCharType="end"/>
      </w:r>
    </w:p>
    <w:p w14:paraId="4478B366" w14:textId="77777777" w:rsidR="0007426A" w:rsidRDefault="0007426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_Toc183448889 \h </w:instrText>
      </w:r>
      <w:r>
        <w:rPr>
          <w:noProof/>
        </w:rPr>
      </w:r>
      <w:r>
        <w:rPr>
          <w:noProof/>
        </w:rPr>
        <w:fldChar w:fldCharType="separate"/>
      </w:r>
      <w:r>
        <w:rPr>
          <w:noProof/>
        </w:rPr>
        <w:t>36</w:t>
      </w:r>
      <w:r>
        <w:rPr>
          <w:noProof/>
        </w:rPr>
        <w:fldChar w:fldCharType="end"/>
      </w:r>
    </w:p>
    <w:p w14:paraId="658728EC" w14:textId="77777777" w:rsidR="0007426A" w:rsidRDefault="0007426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_Toc183448890 \h </w:instrText>
      </w:r>
      <w:r>
        <w:rPr>
          <w:noProof/>
        </w:rPr>
      </w:r>
      <w:r>
        <w:rPr>
          <w:noProof/>
        </w:rPr>
        <w:fldChar w:fldCharType="separate"/>
      </w:r>
      <w:r>
        <w:rPr>
          <w:noProof/>
        </w:rPr>
        <w:t>36</w:t>
      </w:r>
      <w:r>
        <w:rPr>
          <w:noProof/>
        </w:rPr>
        <w:fldChar w:fldCharType="end"/>
      </w:r>
    </w:p>
    <w:p w14:paraId="0D39C08D" w14:textId="77777777" w:rsidR="0007426A" w:rsidRDefault="0007426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_Toc183448891 \h </w:instrText>
      </w:r>
      <w:r>
        <w:rPr>
          <w:noProof/>
        </w:rPr>
      </w:r>
      <w:r>
        <w:rPr>
          <w:noProof/>
        </w:rPr>
        <w:fldChar w:fldCharType="separate"/>
      </w:r>
      <w:r>
        <w:rPr>
          <w:noProof/>
        </w:rPr>
        <w:t>36</w:t>
      </w:r>
      <w:r>
        <w:rPr>
          <w:noProof/>
        </w:rPr>
        <w:fldChar w:fldCharType="end"/>
      </w:r>
    </w:p>
    <w:p w14:paraId="7B9C9A64" w14:textId="77777777" w:rsidR="0007426A" w:rsidRDefault="0007426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_Toc183448892 \h </w:instrText>
      </w:r>
      <w:r>
        <w:rPr>
          <w:noProof/>
        </w:rPr>
      </w:r>
      <w:r>
        <w:rPr>
          <w:noProof/>
        </w:rPr>
        <w:fldChar w:fldCharType="separate"/>
      </w:r>
      <w:r>
        <w:rPr>
          <w:noProof/>
        </w:rPr>
        <w:t>37</w:t>
      </w:r>
      <w:r>
        <w:rPr>
          <w:noProof/>
        </w:rPr>
        <w:fldChar w:fldCharType="end"/>
      </w:r>
    </w:p>
    <w:p w14:paraId="41DBDEDF" w14:textId="77777777" w:rsidR="0007426A" w:rsidRDefault="0007426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_Toc183448893 \h </w:instrText>
      </w:r>
      <w:r>
        <w:rPr>
          <w:noProof/>
        </w:rPr>
      </w:r>
      <w:r>
        <w:rPr>
          <w:noProof/>
        </w:rPr>
        <w:fldChar w:fldCharType="separate"/>
      </w:r>
      <w:r>
        <w:rPr>
          <w:noProof/>
        </w:rPr>
        <w:t>37</w:t>
      </w:r>
      <w:r>
        <w:rPr>
          <w:noProof/>
        </w:rPr>
        <w:fldChar w:fldCharType="end"/>
      </w:r>
    </w:p>
    <w:p w14:paraId="2B01E442" w14:textId="77777777" w:rsidR="0007426A" w:rsidRDefault="0007426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_Toc183448894 \h </w:instrText>
      </w:r>
      <w:r>
        <w:rPr>
          <w:noProof/>
        </w:rPr>
      </w:r>
      <w:r>
        <w:rPr>
          <w:noProof/>
        </w:rPr>
        <w:fldChar w:fldCharType="separate"/>
      </w:r>
      <w:r>
        <w:rPr>
          <w:noProof/>
        </w:rPr>
        <w:t>37</w:t>
      </w:r>
      <w:r>
        <w:rPr>
          <w:noProof/>
        </w:rPr>
        <w:fldChar w:fldCharType="end"/>
      </w:r>
    </w:p>
    <w:p w14:paraId="029E8A40" w14:textId="77777777" w:rsidR="0007426A" w:rsidRDefault="0007426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_Toc183448895 \h </w:instrText>
      </w:r>
      <w:r>
        <w:rPr>
          <w:noProof/>
        </w:rPr>
      </w:r>
      <w:r>
        <w:rPr>
          <w:noProof/>
        </w:rPr>
        <w:fldChar w:fldCharType="separate"/>
      </w:r>
      <w:r>
        <w:rPr>
          <w:noProof/>
        </w:rPr>
        <w:t>37</w:t>
      </w:r>
      <w:r>
        <w:rPr>
          <w:noProof/>
        </w:rPr>
        <w:fldChar w:fldCharType="end"/>
      </w:r>
    </w:p>
    <w:p w14:paraId="172A7DAA" w14:textId="77777777" w:rsidR="0007426A" w:rsidRDefault="0007426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_Toc183448896 \h </w:instrText>
      </w:r>
      <w:r>
        <w:rPr>
          <w:noProof/>
        </w:rPr>
      </w:r>
      <w:r>
        <w:rPr>
          <w:noProof/>
        </w:rPr>
        <w:fldChar w:fldCharType="separate"/>
      </w:r>
      <w:r>
        <w:rPr>
          <w:noProof/>
        </w:rPr>
        <w:t>37</w:t>
      </w:r>
      <w:r>
        <w:rPr>
          <w:noProof/>
        </w:rPr>
        <w:fldChar w:fldCharType="end"/>
      </w:r>
    </w:p>
    <w:p w14:paraId="54239004" w14:textId="77777777" w:rsidR="0007426A" w:rsidRDefault="0007426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_Toc183448897 \h </w:instrText>
      </w:r>
      <w:r>
        <w:rPr>
          <w:noProof/>
        </w:rPr>
      </w:r>
      <w:r>
        <w:rPr>
          <w:noProof/>
        </w:rPr>
        <w:fldChar w:fldCharType="separate"/>
      </w:r>
      <w:r>
        <w:rPr>
          <w:noProof/>
        </w:rPr>
        <w:t>37</w:t>
      </w:r>
      <w:r>
        <w:rPr>
          <w:noProof/>
        </w:rPr>
        <w:fldChar w:fldCharType="end"/>
      </w:r>
    </w:p>
    <w:p w14:paraId="7358CF34" w14:textId="77777777" w:rsidR="0007426A" w:rsidRDefault="0007426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_Toc183448898 \h </w:instrText>
      </w:r>
      <w:r>
        <w:rPr>
          <w:noProof/>
        </w:rPr>
      </w:r>
      <w:r>
        <w:rPr>
          <w:noProof/>
        </w:rPr>
        <w:fldChar w:fldCharType="separate"/>
      </w:r>
      <w:r>
        <w:rPr>
          <w:noProof/>
        </w:rPr>
        <w:t>37</w:t>
      </w:r>
      <w:r>
        <w:rPr>
          <w:noProof/>
        </w:rPr>
        <w:fldChar w:fldCharType="end"/>
      </w:r>
    </w:p>
    <w:p w14:paraId="3111F15B" w14:textId="77777777" w:rsidR="0007426A" w:rsidRDefault="0007426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_Toc183448899 \h </w:instrText>
      </w:r>
      <w:r>
        <w:rPr>
          <w:noProof/>
        </w:rPr>
      </w:r>
      <w:r>
        <w:rPr>
          <w:noProof/>
        </w:rPr>
        <w:fldChar w:fldCharType="separate"/>
      </w:r>
      <w:r>
        <w:rPr>
          <w:noProof/>
        </w:rPr>
        <w:t>37</w:t>
      </w:r>
      <w:r>
        <w:rPr>
          <w:noProof/>
        </w:rPr>
        <w:fldChar w:fldCharType="end"/>
      </w:r>
    </w:p>
    <w:p w14:paraId="18650674" w14:textId="77777777" w:rsidR="0007426A" w:rsidRDefault="0007426A">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_Toc183448900 \h </w:instrText>
      </w:r>
      <w:r>
        <w:rPr>
          <w:noProof/>
        </w:rPr>
      </w:r>
      <w:r>
        <w:rPr>
          <w:noProof/>
        </w:rPr>
        <w:fldChar w:fldCharType="separate"/>
      </w:r>
      <w:r>
        <w:rPr>
          <w:noProof/>
        </w:rPr>
        <w:t>38</w:t>
      </w:r>
      <w:r>
        <w:rPr>
          <w:noProof/>
        </w:rPr>
        <w:fldChar w:fldCharType="end"/>
      </w:r>
    </w:p>
    <w:p w14:paraId="76B5542C"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_Toc183448901 \h </w:instrText>
      </w:r>
      <w:r>
        <w:rPr>
          <w:noProof/>
        </w:rPr>
      </w:r>
      <w:r>
        <w:rPr>
          <w:noProof/>
        </w:rPr>
        <w:fldChar w:fldCharType="separate"/>
      </w:r>
      <w:r>
        <w:rPr>
          <w:noProof/>
        </w:rPr>
        <w:t>38</w:t>
      </w:r>
      <w:r>
        <w:rPr>
          <w:noProof/>
        </w:rPr>
        <w:fldChar w:fldCharType="end"/>
      </w:r>
    </w:p>
    <w:p w14:paraId="256B197E"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_Toc183448902 \h </w:instrText>
      </w:r>
      <w:r>
        <w:rPr>
          <w:noProof/>
        </w:rPr>
      </w:r>
      <w:r>
        <w:rPr>
          <w:noProof/>
        </w:rPr>
        <w:fldChar w:fldCharType="separate"/>
      </w:r>
      <w:r>
        <w:rPr>
          <w:noProof/>
        </w:rPr>
        <w:t>38</w:t>
      </w:r>
      <w:r>
        <w:rPr>
          <w:noProof/>
        </w:rPr>
        <w:fldChar w:fldCharType="end"/>
      </w:r>
    </w:p>
    <w:p w14:paraId="18BDB3D8"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_Toc183448903 \h </w:instrText>
      </w:r>
      <w:r>
        <w:rPr>
          <w:noProof/>
        </w:rPr>
      </w:r>
      <w:r>
        <w:rPr>
          <w:noProof/>
        </w:rPr>
        <w:fldChar w:fldCharType="separate"/>
      </w:r>
      <w:r>
        <w:rPr>
          <w:noProof/>
        </w:rPr>
        <w:t>38</w:t>
      </w:r>
      <w:r>
        <w:rPr>
          <w:noProof/>
        </w:rPr>
        <w:fldChar w:fldCharType="end"/>
      </w:r>
    </w:p>
    <w:p w14:paraId="40A91A5E"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_Toc183448904 \h </w:instrText>
      </w:r>
      <w:r>
        <w:rPr>
          <w:noProof/>
        </w:rPr>
      </w:r>
      <w:r>
        <w:rPr>
          <w:noProof/>
        </w:rPr>
        <w:fldChar w:fldCharType="separate"/>
      </w:r>
      <w:r>
        <w:rPr>
          <w:noProof/>
        </w:rPr>
        <w:t>40</w:t>
      </w:r>
      <w:r>
        <w:rPr>
          <w:noProof/>
        </w:rPr>
        <w:fldChar w:fldCharType="end"/>
      </w:r>
    </w:p>
    <w:p w14:paraId="32656B21" w14:textId="77777777" w:rsidR="0007426A" w:rsidRDefault="0007426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_Toc183448905 \h </w:instrText>
      </w:r>
      <w:r>
        <w:rPr>
          <w:noProof/>
        </w:rPr>
      </w:r>
      <w:r>
        <w:rPr>
          <w:noProof/>
        </w:rPr>
        <w:fldChar w:fldCharType="separate"/>
      </w:r>
      <w:r>
        <w:rPr>
          <w:noProof/>
        </w:rPr>
        <w:t>40</w:t>
      </w:r>
      <w:r>
        <w:rPr>
          <w:noProof/>
        </w:rPr>
        <w:fldChar w:fldCharType="end"/>
      </w:r>
    </w:p>
    <w:p w14:paraId="77CBA8CD"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_Toc183448906 \h </w:instrText>
      </w:r>
      <w:r>
        <w:rPr>
          <w:noProof/>
        </w:rPr>
      </w:r>
      <w:r>
        <w:rPr>
          <w:noProof/>
        </w:rPr>
        <w:fldChar w:fldCharType="separate"/>
      </w:r>
      <w:r>
        <w:rPr>
          <w:noProof/>
        </w:rPr>
        <w:t>40</w:t>
      </w:r>
      <w:r>
        <w:rPr>
          <w:noProof/>
        </w:rPr>
        <w:fldChar w:fldCharType="end"/>
      </w:r>
    </w:p>
    <w:p w14:paraId="5B17BC2E"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_Toc183448907 \h </w:instrText>
      </w:r>
      <w:r>
        <w:rPr>
          <w:noProof/>
        </w:rPr>
      </w:r>
      <w:r>
        <w:rPr>
          <w:noProof/>
        </w:rPr>
        <w:fldChar w:fldCharType="separate"/>
      </w:r>
      <w:r>
        <w:rPr>
          <w:noProof/>
        </w:rPr>
        <w:t>40</w:t>
      </w:r>
      <w:r>
        <w:rPr>
          <w:noProof/>
        </w:rPr>
        <w:fldChar w:fldCharType="end"/>
      </w:r>
    </w:p>
    <w:p w14:paraId="389B065B"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_Toc183448908 \h </w:instrText>
      </w:r>
      <w:r>
        <w:rPr>
          <w:noProof/>
        </w:rPr>
      </w:r>
      <w:r>
        <w:rPr>
          <w:noProof/>
        </w:rPr>
        <w:fldChar w:fldCharType="separate"/>
      </w:r>
      <w:r>
        <w:rPr>
          <w:noProof/>
        </w:rPr>
        <w:t>40</w:t>
      </w:r>
      <w:r>
        <w:rPr>
          <w:noProof/>
        </w:rPr>
        <w:fldChar w:fldCharType="end"/>
      </w:r>
    </w:p>
    <w:p w14:paraId="2E4F9C23" w14:textId="77777777" w:rsidR="0007426A" w:rsidRDefault="0007426A">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_Toc183448909 \h </w:instrText>
      </w:r>
      <w:r>
        <w:rPr>
          <w:noProof/>
        </w:rPr>
      </w:r>
      <w:r>
        <w:rPr>
          <w:noProof/>
        </w:rPr>
        <w:fldChar w:fldCharType="separate"/>
      </w:r>
      <w:r>
        <w:rPr>
          <w:noProof/>
        </w:rPr>
        <w:t>44</w:t>
      </w:r>
      <w:r>
        <w:rPr>
          <w:noProof/>
        </w:rPr>
        <w:fldChar w:fldCharType="end"/>
      </w:r>
    </w:p>
    <w:p w14:paraId="3F25C4B4" w14:textId="77777777" w:rsidR="0007426A" w:rsidRDefault="0007426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_Toc183448910 \h </w:instrText>
      </w:r>
      <w:r>
        <w:rPr>
          <w:noProof/>
        </w:rPr>
      </w:r>
      <w:r>
        <w:rPr>
          <w:noProof/>
        </w:rPr>
        <w:fldChar w:fldCharType="separate"/>
      </w:r>
      <w:r>
        <w:rPr>
          <w:noProof/>
        </w:rPr>
        <w:t>44</w:t>
      </w:r>
      <w:r>
        <w:rPr>
          <w:noProof/>
        </w:rPr>
        <w:fldChar w:fldCharType="end"/>
      </w:r>
    </w:p>
    <w:p w14:paraId="26F80D00" w14:textId="77777777" w:rsidR="0007426A" w:rsidRDefault="0007426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_Toc183448911 \h </w:instrText>
      </w:r>
      <w:r>
        <w:rPr>
          <w:noProof/>
        </w:rPr>
      </w:r>
      <w:r>
        <w:rPr>
          <w:noProof/>
        </w:rPr>
        <w:fldChar w:fldCharType="separate"/>
      </w:r>
      <w:r>
        <w:rPr>
          <w:noProof/>
        </w:rPr>
        <w:t>45</w:t>
      </w:r>
      <w:r>
        <w:rPr>
          <w:noProof/>
        </w:rPr>
        <w:fldChar w:fldCharType="end"/>
      </w:r>
    </w:p>
    <w:p w14:paraId="15178A26" w14:textId="77777777" w:rsidR="0007426A" w:rsidRDefault="0007426A">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_Toc183448912 \h </w:instrText>
      </w:r>
      <w:r>
        <w:rPr>
          <w:noProof/>
        </w:rPr>
      </w:r>
      <w:r>
        <w:rPr>
          <w:noProof/>
        </w:rPr>
        <w:fldChar w:fldCharType="separate"/>
      </w:r>
      <w:r>
        <w:rPr>
          <w:noProof/>
        </w:rPr>
        <w:t>45</w:t>
      </w:r>
      <w:r>
        <w:rPr>
          <w:noProof/>
        </w:rPr>
        <w:fldChar w:fldCharType="end"/>
      </w:r>
    </w:p>
    <w:p w14:paraId="431BA2C7" w14:textId="77777777" w:rsidR="0007426A" w:rsidRDefault="0007426A">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_Toc183448913 \h </w:instrText>
      </w:r>
      <w:r>
        <w:rPr>
          <w:noProof/>
        </w:rPr>
      </w:r>
      <w:r>
        <w:rPr>
          <w:noProof/>
        </w:rPr>
        <w:fldChar w:fldCharType="separate"/>
      </w:r>
      <w:r>
        <w:rPr>
          <w:noProof/>
        </w:rPr>
        <w:t>45</w:t>
      </w:r>
      <w:r>
        <w:rPr>
          <w:noProof/>
        </w:rPr>
        <w:fldChar w:fldCharType="end"/>
      </w:r>
    </w:p>
    <w:p w14:paraId="1640975E" w14:textId="77777777" w:rsidR="0007426A" w:rsidRDefault="0007426A">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_Toc183448914 \h </w:instrText>
      </w:r>
      <w:r>
        <w:rPr>
          <w:noProof/>
        </w:rPr>
      </w:r>
      <w:r>
        <w:rPr>
          <w:noProof/>
        </w:rPr>
        <w:fldChar w:fldCharType="separate"/>
      </w:r>
      <w:r>
        <w:rPr>
          <w:noProof/>
        </w:rPr>
        <w:t>45</w:t>
      </w:r>
      <w:r>
        <w:rPr>
          <w:noProof/>
        </w:rPr>
        <w:fldChar w:fldCharType="end"/>
      </w:r>
    </w:p>
    <w:p w14:paraId="46FBBA47" w14:textId="77777777" w:rsidR="0007426A" w:rsidRDefault="0007426A">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_Toc183448915 \h </w:instrText>
      </w:r>
      <w:r>
        <w:rPr>
          <w:noProof/>
        </w:rPr>
      </w:r>
      <w:r>
        <w:rPr>
          <w:noProof/>
        </w:rPr>
        <w:fldChar w:fldCharType="separate"/>
      </w:r>
      <w:r>
        <w:rPr>
          <w:noProof/>
        </w:rPr>
        <w:t>45</w:t>
      </w:r>
      <w:r>
        <w:rPr>
          <w:noProof/>
        </w:rPr>
        <w:fldChar w:fldCharType="end"/>
      </w:r>
    </w:p>
    <w:p w14:paraId="42261A6C" w14:textId="77777777" w:rsidR="0007426A" w:rsidRDefault="0007426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_Toc183448916 \h </w:instrText>
      </w:r>
      <w:r>
        <w:rPr>
          <w:noProof/>
        </w:rPr>
      </w:r>
      <w:r>
        <w:rPr>
          <w:noProof/>
        </w:rPr>
        <w:fldChar w:fldCharType="separate"/>
      </w:r>
      <w:r>
        <w:rPr>
          <w:noProof/>
        </w:rPr>
        <w:t>46</w:t>
      </w:r>
      <w:r>
        <w:rPr>
          <w:noProof/>
        </w:rPr>
        <w:fldChar w:fldCharType="end"/>
      </w:r>
    </w:p>
    <w:p w14:paraId="4AD078E6" w14:textId="77777777" w:rsidR="0007426A" w:rsidRDefault="0007426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_Toc183448917 \h </w:instrText>
      </w:r>
      <w:r>
        <w:rPr>
          <w:noProof/>
        </w:rPr>
      </w:r>
      <w:r>
        <w:rPr>
          <w:noProof/>
        </w:rPr>
        <w:fldChar w:fldCharType="separate"/>
      </w:r>
      <w:r>
        <w:rPr>
          <w:noProof/>
        </w:rPr>
        <w:t>46</w:t>
      </w:r>
      <w:r>
        <w:rPr>
          <w:noProof/>
        </w:rPr>
        <w:fldChar w:fldCharType="end"/>
      </w:r>
    </w:p>
    <w:p w14:paraId="3ABAFD53" w14:textId="77777777" w:rsidR="0007426A" w:rsidRDefault="0007426A">
      <w:pPr>
        <w:pStyle w:val="TOC4"/>
        <w:rPr>
          <w:rFonts w:asciiTheme="minorHAnsi" w:eastAsiaTheme="minorEastAsia" w:hAnsiTheme="minorHAnsi" w:cstheme="minorBidi"/>
          <w:noProof/>
          <w:sz w:val="22"/>
          <w:szCs w:val="22"/>
          <w:lang w:val="en-US" w:eastAsia="zh-CN"/>
        </w:rPr>
      </w:pPr>
      <w:r w:rsidRPr="002A7C1D">
        <w:rPr>
          <w:noProof/>
          <w:lang w:val="en-US"/>
        </w:rPr>
        <w:t>6.2.6.2</w:t>
      </w:r>
      <w:r>
        <w:rPr>
          <w:rFonts w:asciiTheme="minorHAnsi" w:eastAsiaTheme="minorEastAsia" w:hAnsiTheme="minorHAnsi" w:cstheme="minorBidi"/>
          <w:noProof/>
          <w:sz w:val="22"/>
          <w:szCs w:val="22"/>
          <w:lang w:val="en-US" w:eastAsia="zh-CN"/>
        </w:rPr>
        <w:tab/>
      </w:r>
      <w:r w:rsidRPr="002A7C1D">
        <w:rPr>
          <w:noProof/>
          <w:lang w:val="en-US"/>
        </w:rPr>
        <w:t>Structured data types</w:t>
      </w:r>
      <w:r>
        <w:rPr>
          <w:noProof/>
        </w:rPr>
        <w:tab/>
      </w:r>
      <w:r>
        <w:rPr>
          <w:noProof/>
        </w:rPr>
        <w:fldChar w:fldCharType="begin"/>
      </w:r>
      <w:r>
        <w:rPr>
          <w:noProof/>
        </w:rPr>
        <w:instrText xml:space="preserve"> PAGEREF _Toc183448918 \h </w:instrText>
      </w:r>
      <w:r>
        <w:rPr>
          <w:noProof/>
        </w:rPr>
      </w:r>
      <w:r>
        <w:rPr>
          <w:noProof/>
        </w:rPr>
        <w:fldChar w:fldCharType="separate"/>
      </w:r>
      <w:r>
        <w:rPr>
          <w:noProof/>
        </w:rPr>
        <w:t>47</w:t>
      </w:r>
      <w:r>
        <w:rPr>
          <w:noProof/>
        </w:rPr>
        <w:fldChar w:fldCharType="end"/>
      </w:r>
    </w:p>
    <w:p w14:paraId="329536F7"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_Toc183448919 \h </w:instrText>
      </w:r>
      <w:r>
        <w:rPr>
          <w:noProof/>
        </w:rPr>
      </w:r>
      <w:r>
        <w:rPr>
          <w:noProof/>
        </w:rPr>
        <w:fldChar w:fldCharType="separate"/>
      </w:r>
      <w:r>
        <w:rPr>
          <w:noProof/>
        </w:rPr>
        <w:t>47</w:t>
      </w:r>
      <w:r>
        <w:rPr>
          <w:noProof/>
        </w:rPr>
        <w:fldChar w:fldCharType="end"/>
      </w:r>
    </w:p>
    <w:p w14:paraId="216A6518"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_Toc183448920 \h </w:instrText>
      </w:r>
      <w:r>
        <w:rPr>
          <w:noProof/>
        </w:rPr>
      </w:r>
      <w:r>
        <w:rPr>
          <w:noProof/>
        </w:rPr>
        <w:fldChar w:fldCharType="separate"/>
      </w:r>
      <w:r>
        <w:rPr>
          <w:noProof/>
        </w:rPr>
        <w:t>48</w:t>
      </w:r>
      <w:r>
        <w:rPr>
          <w:noProof/>
        </w:rPr>
        <w:fldChar w:fldCharType="end"/>
      </w:r>
    </w:p>
    <w:p w14:paraId="09B50883"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_Toc183448921 \h </w:instrText>
      </w:r>
      <w:r>
        <w:rPr>
          <w:noProof/>
        </w:rPr>
      </w:r>
      <w:r>
        <w:rPr>
          <w:noProof/>
        </w:rPr>
        <w:fldChar w:fldCharType="separate"/>
      </w:r>
      <w:r>
        <w:rPr>
          <w:noProof/>
        </w:rPr>
        <w:t>48</w:t>
      </w:r>
      <w:r>
        <w:rPr>
          <w:noProof/>
        </w:rPr>
        <w:fldChar w:fldCharType="end"/>
      </w:r>
    </w:p>
    <w:p w14:paraId="01144550"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_Toc183448922 \h </w:instrText>
      </w:r>
      <w:r>
        <w:rPr>
          <w:noProof/>
        </w:rPr>
      </w:r>
      <w:r>
        <w:rPr>
          <w:noProof/>
        </w:rPr>
        <w:fldChar w:fldCharType="separate"/>
      </w:r>
      <w:r>
        <w:rPr>
          <w:noProof/>
        </w:rPr>
        <w:t>49</w:t>
      </w:r>
      <w:r>
        <w:rPr>
          <w:noProof/>
        </w:rPr>
        <w:fldChar w:fldCharType="end"/>
      </w:r>
    </w:p>
    <w:p w14:paraId="01B3B8A0"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_Toc183448923 \h </w:instrText>
      </w:r>
      <w:r>
        <w:rPr>
          <w:noProof/>
        </w:rPr>
      </w:r>
      <w:r>
        <w:rPr>
          <w:noProof/>
        </w:rPr>
        <w:fldChar w:fldCharType="separate"/>
      </w:r>
      <w:r>
        <w:rPr>
          <w:noProof/>
        </w:rPr>
        <w:t>49</w:t>
      </w:r>
      <w:r>
        <w:rPr>
          <w:noProof/>
        </w:rPr>
        <w:fldChar w:fldCharType="end"/>
      </w:r>
    </w:p>
    <w:p w14:paraId="66BE8C32"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_Toc183448924 \h </w:instrText>
      </w:r>
      <w:r>
        <w:rPr>
          <w:noProof/>
        </w:rPr>
      </w:r>
      <w:r>
        <w:rPr>
          <w:noProof/>
        </w:rPr>
        <w:fldChar w:fldCharType="separate"/>
      </w:r>
      <w:r>
        <w:rPr>
          <w:noProof/>
        </w:rPr>
        <w:t>50</w:t>
      </w:r>
      <w:r>
        <w:rPr>
          <w:noProof/>
        </w:rPr>
        <w:fldChar w:fldCharType="end"/>
      </w:r>
    </w:p>
    <w:p w14:paraId="371536BD"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_Toc183448925 \h </w:instrText>
      </w:r>
      <w:r>
        <w:rPr>
          <w:noProof/>
        </w:rPr>
      </w:r>
      <w:r>
        <w:rPr>
          <w:noProof/>
        </w:rPr>
        <w:fldChar w:fldCharType="separate"/>
      </w:r>
      <w:r>
        <w:rPr>
          <w:noProof/>
        </w:rPr>
        <w:t>50</w:t>
      </w:r>
      <w:r>
        <w:rPr>
          <w:noProof/>
        </w:rPr>
        <w:fldChar w:fldCharType="end"/>
      </w:r>
    </w:p>
    <w:p w14:paraId="43E1B059" w14:textId="77777777" w:rsidR="0007426A" w:rsidRDefault="0007426A">
      <w:pPr>
        <w:pStyle w:val="TOC4"/>
        <w:rPr>
          <w:rFonts w:asciiTheme="minorHAnsi" w:eastAsiaTheme="minorEastAsia" w:hAnsiTheme="minorHAnsi" w:cstheme="minorBidi"/>
          <w:noProof/>
          <w:sz w:val="22"/>
          <w:szCs w:val="22"/>
          <w:lang w:val="en-US" w:eastAsia="zh-CN"/>
        </w:rPr>
      </w:pPr>
      <w:r w:rsidRPr="002A7C1D">
        <w:rPr>
          <w:noProof/>
          <w:lang w:val="en-US"/>
        </w:rPr>
        <w:t>6.2.6.3</w:t>
      </w:r>
      <w:r>
        <w:rPr>
          <w:rFonts w:asciiTheme="minorHAnsi" w:eastAsiaTheme="minorEastAsia" w:hAnsiTheme="minorHAnsi" w:cstheme="minorBidi"/>
          <w:noProof/>
          <w:sz w:val="22"/>
          <w:szCs w:val="22"/>
          <w:lang w:val="en-US" w:eastAsia="zh-CN"/>
        </w:rPr>
        <w:tab/>
      </w:r>
      <w:r w:rsidRPr="002A7C1D">
        <w:rPr>
          <w:noProof/>
          <w:lang w:val="en-US"/>
        </w:rPr>
        <w:t>Simple data types and enumerations</w:t>
      </w:r>
      <w:r>
        <w:rPr>
          <w:noProof/>
        </w:rPr>
        <w:tab/>
      </w:r>
      <w:r>
        <w:rPr>
          <w:noProof/>
        </w:rPr>
        <w:fldChar w:fldCharType="begin"/>
      </w:r>
      <w:r>
        <w:rPr>
          <w:noProof/>
        </w:rPr>
        <w:instrText xml:space="preserve"> PAGEREF _Toc183448926 \h </w:instrText>
      </w:r>
      <w:r>
        <w:rPr>
          <w:noProof/>
        </w:rPr>
      </w:r>
      <w:r>
        <w:rPr>
          <w:noProof/>
        </w:rPr>
        <w:fldChar w:fldCharType="separate"/>
      </w:r>
      <w:r>
        <w:rPr>
          <w:noProof/>
        </w:rPr>
        <w:t>50</w:t>
      </w:r>
      <w:r>
        <w:rPr>
          <w:noProof/>
        </w:rPr>
        <w:fldChar w:fldCharType="end"/>
      </w:r>
    </w:p>
    <w:p w14:paraId="44372F4E"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_Toc183448927 \h </w:instrText>
      </w:r>
      <w:r>
        <w:rPr>
          <w:noProof/>
        </w:rPr>
      </w:r>
      <w:r>
        <w:rPr>
          <w:noProof/>
        </w:rPr>
        <w:fldChar w:fldCharType="separate"/>
      </w:r>
      <w:r>
        <w:rPr>
          <w:noProof/>
        </w:rPr>
        <w:t>50</w:t>
      </w:r>
      <w:r>
        <w:rPr>
          <w:noProof/>
        </w:rPr>
        <w:fldChar w:fldCharType="end"/>
      </w:r>
    </w:p>
    <w:p w14:paraId="141EAF89"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_Toc183448928 \h </w:instrText>
      </w:r>
      <w:r>
        <w:rPr>
          <w:noProof/>
        </w:rPr>
      </w:r>
      <w:r>
        <w:rPr>
          <w:noProof/>
        </w:rPr>
        <w:fldChar w:fldCharType="separate"/>
      </w:r>
      <w:r>
        <w:rPr>
          <w:noProof/>
        </w:rPr>
        <w:t>50</w:t>
      </w:r>
      <w:r>
        <w:rPr>
          <w:noProof/>
        </w:rPr>
        <w:fldChar w:fldCharType="end"/>
      </w:r>
    </w:p>
    <w:p w14:paraId="7840D955"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_Toc183448929 \h </w:instrText>
      </w:r>
      <w:r>
        <w:rPr>
          <w:noProof/>
        </w:rPr>
      </w:r>
      <w:r>
        <w:rPr>
          <w:noProof/>
        </w:rPr>
        <w:fldChar w:fldCharType="separate"/>
      </w:r>
      <w:r>
        <w:rPr>
          <w:noProof/>
        </w:rPr>
        <w:t>51</w:t>
      </w:r>
      <w:r>
        <w:rPr>
          <w:noProof/>
        </w:rPr>
        <w:fldChar w:fldCharType="end"/>
      </w:r>
    </w:p>
    <w:p w14:paraId="6ADE856B" w14:textId="77777777" w:rsidR="0007426A" w:rsidRDefault="0007426A">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_Toc183448930 \h </w:instrText>
      </w:r>
      <w:r>
        <w:rPr>
          <w:noProof/>
        </w:rPr>
      </w:r>
      <w:r>
        <w:rPr>
          <w:noProof/>
        </w:rPr>
        <w:fldChar w:fldCharType="separate"/>
      </w:r>
      <w:r>
        <w:rPr>
          <w:noProof/>
        </w:rPr>
        <w:t>51</w:t>
      </w:r>
      <w:r>
        <w:rPr>
          <w:noProof/>
        </w:rPr>
        <w:fldChar w:fldCharType="end"/>
      </w:r>
    </w:p>
    <w:p w14:paraId="75B1374E" w14:textId="77777777" w:rsidR="0007426A" w:rsidRDefault="0007426A">
      <w:pPr>
        <w:pStyle w:val="TOC4"/>
        <w:rPr>
          <w:rFonts w:asciiTheme="minorHAnsi" w:eastAsiaTheme="minorEastAsia" w:hAnsiTheme="minorHAnsi" w:cstheme="minorBidi"/>
          <w:noProof/>
          <w:sz w:val="22"/>
          <w:szCs w:val="22"/>
          <w:lang w:val="en-US" w:eastAsia="zh-CN"/>
        </w:rPr>
      </w:pPr>
      <w:r w:rsidRPr="002A7C1D">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_Toc183448931 \h </w:instrText>
      </w:r>
      <w:r>
        <w:rPr>
          <w:noProof/>
        </w:rPr>
      </w:r>
      <w:r>
        <w:rPr>
          <w:noProof/>
        </w:rPr>
        <w:fldChar w:fldCharType="separate"/>
      </w:r>
      <w:r>
        <w:rPr>
          <w:noProof/>
        </w:rPr>
        <w:t>51</w:t>
      </w:r>
      <w:r>
        <w:rPr>
          <w:noProof/>
        </w:rPr>
        <w:fldChar w:fldCharType="end"/>
      </w:r>
    </w:p>
    <w:p w14:paraId="2AA398A8" w14:textId="77777777" w:rsidR="0007426A" w:rsidRDefault="0007426A">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_Toc183448932 \h </w:instrText>
      </w:r>
      <w:r>
        <w:rPr>
          <w:noProof/>
        </w:rPr>
      </w:r>
      <w:r>
        <w:rPr>
          <w:noProof/>
        </w:rPr>
        <w:fldChar w:fldCharType="separate"/>
      </w:r>
      <w:r>
        <w:rPr>
          <w:noProof/>
        </w:rPr>
        <w:t>51</w:t>
      </w:r>
      <w:r>
        <w:rPr>
          <w:noProof/>
        </w:rPr>
        <w:fldChar w:fldCharType="end"/>
      </w:r>
    </w:p>
    <w:p w14:paraId="61243F78" w14:textId="77777777" w:rsidR="0007426A" w:rsidRDefault="0007426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_Toc183448933 \h </w:instrText>
      </w:r>
      <w:r>
        <w:rPr>
          <w:noProof/>
        </w:rPr>
      </w:r>
      <w:r>
        <w:rPr>
          <w:noProof/>
        </w:rPr>
        <w:fldChar w:fldCharType="separate"/>
      </w:r>
      <w:r>
        <w:rPr>
          <w:noProof/>
        </w:rPr>
        <w:t>51</w:t>
      </w:r>
      <w:r>
        <w:rPr>
          <w:noProof/>
        </w:rPr>
        <w:fldChar w:fldCharType="end"/>
      </w:r>
    </w:p>
    <w:p w14:paraId="46A3C1A6" w14:textId="77777777" w:rsidR="0007426A" w:rsidRDefault="0007426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_Toc183448934 \h </w:instrText>
      </w:r>
      <w:r>
        <w:rPr>
          <w:noProof/>
        </w:rPr>
      </w:r>
      <w:r>
        <w:rPr>
          <w:noProof/>
        </w:rPr>
        <w:fldChar w:fldCharType="separate"/>
      </w:r>
      <w:r>
        <w:rPr>
          <w:noProof/>
        </w:rPr>
        <w:t>51</w:t>
      </w:r>
      <w:r>
        <w:rPr>
          <w:noProof/>
        </w:rPr>
        <w:fldChar w:fldCharType="end"/>
      </w:r>
    </w:p>
    <w:p w14:paraId="1348DC18" w14:textId="77777777" w:rsidR="0007426A" w:rsidRDefault="0007426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_Toc183448935 \h </w:instrText>
      </w:r>
      <w:r>
        <w:rPr>
          <w:noProof/>
        </w:rPr>
      </w:r>
      <w:r>
        <w:rPr>
          <w:noProof/>
        </w:rPr>
        <w:fldChar w:fldCharType="separate"/>
      </w:r>
      <w:r>
        <w:rPr>
          <w:noProof/>
        </w:rPr>
        <w:t>51</w:t>
      </w:r>
      <w:r>
        <w:rPr>
          <w:noProof/>
        </w:rPr>
        <w:fldChar w:fldCharType="end"/>
      </w:r>
    </w:p>
    <w:p w14:paraId="6D302F93" w14:textId="77777777" w:rsidR="0007426A" w:rsidRDefault="0007426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_Toc183448936 \h </w:instrText>
      </w:r>
      <w:r>
        <w:rPr>
          <w:noProof/>
        </w:rPr>
      </w:r>
      <w:r>
        <w:rPr>
          <w:noProof/>
        </w:rPr>
        <w:fldChar w:fldCharType="separate"/>
      </w:r>
      <w:r>
        <w:rPr>
          <w:noProof/>
        </w:rPr>
        <w:t>51</w:t>
      </w:r>
      <w:r>
        <w:rPr>
          <w:noProof/>
        </w:rPr>
        <w:fldChar w:fldCharType="end"/>
      </w:r>
    </w:p>
    <w:p w14:paraId="6C9E16B5" w14:textId="77777777" w:rsidR="0007426A" w:rsidRDefault="0007426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_Toc183448937 \h </w:instrText>
      </w:r>
      <w:r>
        <w:rPr>
          <w:noProof/>
        </w:rPr>
      </w:r>
      <w:r>
        <w:rPr>
          <w:noProof/>
        </w:rPr>
        <w:fldChar w:fldCharType="separate"/>
      </w:r>
      <w:r>
        <w:rPr>
          <w:noProof/>
        </w:rPr>
        <w:t>52</w:t>
      </w:r>
      <w:r>
        <w:rPr>
          <w:noProof/>
        </w:rPr>
        <w:fldChar w:fldCharType="end"/>
      </w:r>
    </w:p>
    <w:p w14:paraId="07DA04C9" w14:textId="77777777" w:rsidR="0007426A" w:rsidRDefault="0007426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_Toc183448938 \h </w:instrText>
      </w:r>
      <w:r>
        <w:rPr>
          <w:noProof/>
        </w:rPr>
      </w:r>
      <w:r>
        <w:rPr>
          <w:noProof/>
        </w:rPr>
        <w:fldChar w:fldCharType="separate"/>
      </w:r>
      <w:r>
        <w:rPr>
          <w:noProof/>
        </w:rPr>
        <w:t>52</w:t>
      </w:r>
      <w:r>
        <w:rPr>
          <w:noProof/>
        </w:rPr>
        <w:fldChar w:fldCharType="end"/>
      </w:r>
    </w:p>
    <w:p w14:paraId="51F63D34" w14:textId="77777777" w:rsidR="0007426A" w:rsidRDefault="0007426A">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_Toc183448939 \h </w:instrText>
      </w:r>
      <w:r>
        <w:rPr>
          <w:noProof/>
        </w:rPr>
      </w:r>
      <w:r>
        <w:rPr>
          <w:noProof/>
        </w:rPr>
        <w:fldChar w:fldCharType="separate"/>
      </w:r>
      <w:r>
        <w:rPr>
          <w:noProof/>
        </w:rPr>
        <w:t>53</w:t>
      </w:r>
      <w:r>
        <w:rPr>
          <w:noProof/>
        </w:rPr>
        <w:fldChar w:fldCharType="end"/>
      </w:r>
    </w:p>
    <w:p w14:paraId="6E96D7D8" w14:textId="77777777" w:rsidR="0007426A" w:rsidRDefault="0007426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_Toc183448940 \h </w:instrText>
      </w:r>
      <w:r>
        <w:rPr>
          <w:noProof/>
        </w:rPr>
      </w:r>
      <w:r>
        <w:rPr>
          <w:noProof/>
        </w:rPr>
        <w:fldChar w:fldCharType="separate"/>
      </w:r>
      <w:r>
        <w:rPr>
          <w:noProof/>
        </w:rPr>
        <w:t>53</w:t>
      </w:r>
      <w:r>
        <w:rPr>
          <w:noProof/>
        </w:rPr>
        <w:fldChar w:fldCharType="end"/>
      </w:r>
    </w:p>
    <w:p w14:paraId="2BE35F26" w14:textId="77777777" w:rsidR="0007426A" w:rsidRDefault="0007426A">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_Toc183448941 \h </w:instrText>
      </w:r>
      <w:r>
        <w:rPr>
          <w:noProof/>
        </w:rPr>
      </w:r>
      <w:r>
        <w:rPr>
          <w:noProof/>
        </w:rPr>
        <w:fldChar w:fldCharType="separate"/>
      </w:r>
      <w:r>
        <w:rPr>
          <w:noProof/>
        </w:rPr>
        <w:t>53</w:t>
      </w:r>
      <w:r>
        <w:rPr>
          <w:noProof/>
        </w:rPr>
        <w:fldChar w:fldCharType="end"/>
      </w:r>
    </w:p>
    <w:p w14:paraId="4CC5FB03" w14:textId="77777777" w:rsidR="0007426A" w:rsidRDefault="0007426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_Toc183448942 \h </w:instrText>
      </w:r>
      <w:r>
        <w:rPr>
          <w:noProof/>
        </w:rPr>
      </w:r>
      <w:r>
        <w:rPr>
          <w:noProof/>
        </w:rPr>
        <w:fldChar w:fldCharType="separate"/>
      </w:r>
      <w:r>
        <w:rPr>
          <w:noProof/>
        </w:rPr>
        <w:t>58</w:t>
      </w:r>
      <w:r>
        <w:rPr>
          <w:noProof/>
        </w:rPr>
        <w:fldChar w:fldCharType="end"/>
      </w:r>
    </w:p>
    <w:p w14:paraId="623B837F" w14:textId="77777777" w:rsidR="0007426A" w:rsidRDefault="0007426A">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_Toc183448943 \h </w:instrText>
      </w:r>
      <w:r>
        <w:rPr>
          <w:noProof/>
        </w:rPr>
      </w:r>
      <w:r>
        <w:rPr>
          <w:noProof/>
        </w:rPr>
        <w:fldChar w:fldCharType="separate"/>
      </w:r>
      <w:r>
        <w:rPr>
          <w:noProof/>
        </w:rPr>
        <w:t>64</w:t>
      </w:r>
      <w:r>
        <w:rPr>
          <w:noProof/>
        </w:rPr>
        <w:fldChar w:fldCharType="end"/>
      </w:r>
    </w:p>
    <w:p w14:paraId="09B22CB4" w14:textId="3F67060A" w:rsidR="00080512" w:rsidRPr="00127E7B" w:rsidRDefault="001F2CDD">
      <w:r w:rsidRPr="00127E7B">
        <w:rPr>
          <w:noProof/>
          <w:sz w:val="22"/>
        </w:rPr>
        <w:fldChar w:fldCharType="end"/>
      </w:r>
    </w:p>
    <w:p w14:paraId="13699F81" w14:textId="77777777" w:rsidR="00080512" w:rsidRPr="00127E7B" w:rsidRDefault="00080512" w:rsidP="001773FF">
      <w:pPr>
        <w:pStyle w:val="Heading1"/>
      </w:pPr>
      <w:bookmarkStart w:id="9" w:name="_CRForeword"/>
      <w:bookmarkEnd w:id="9"/>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83448798"/>
      <w:bookmarkEnd w:id="10"/>
      <w:r w:rsidRPr="00127E7B">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Start w:id="19" w:name="_CR1"/>
      <w:bookmarkEnd w:id="18"/>
      <w:bookmarkEnd w:id="19"/>
      <w:r w:rsidRPr="00127E7B">
        <w:br w:type="page"/>
      </w:r>
      <w:bookmarkStart w:id="20" w:name="_Toc510696578"/>
      <w:bookmarkStart w:id="21" w:name="_Toc35971370"/>
      <w:bookmarkStart w:id="22" w:name="_Toc70325087"/>
      <w:bookmarkStart w:id="23" w:name="_Toc81226645"/>
      <w:bookmarkStart w:id="24" w:name="_Toc93868934"/>
      <w:bookmarkStart w:id="25" w:name="_Toc183448799"/>
      <w:r w:rsidRPr="00127E7B">
        <w:t>1</w:t>
      </w:r>
      <w:r w:rsidRPr="00127E7B">
        <w:tab/>
        <w:t>Scope</w:t>
      </w:r>
      <w:bookmarkEnd w:id="20"/>
      <w:bookmarkEnd w:id="21"/>
      <w:bookmarkEnd w:id="22"/>
      <w:bookmarkEnd w:id="23"/>
      <w:bookmarkEnd w:id="24"/>
      <w:bookmarkEnd w:id="25"/>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6" w:name="_CR2"/>
      <w:bookmarkStart w:id="27" w:name="_Toc510696579"/>
      <w:bookmarkStart w:id="28" w:name="_Toc35971371"/>
      <w:bookmarkStart w:id="29" w:name="_Toc70325088"/>
      <w:bookmarkStart w:id="30" w:name="_Toc81226646"/>
      <w:bookmarkStart w:id="31" w:name="_Toc93868935"/>
      <w:bookmarkStart w:id="32" w:name="_Toc183448800"/>
      <w:bookmarkEnd w:id="26"/>
      <w:r w:rsidRPr="00127E7B">
        <w:t>2</w:t>
      </w:r>
      <w:r w:rsidRPr="00127E7B">
        <w:tab/>
        <w:t>References</w:t>
      </w:r>
      <w:bookmarkEnd w:id="27"/>
      <w:bookmarkEnd w:id="28"/>
      <w:bookmarkEnd w:id="29"/>
      <w:bookmarkEnd w:id="30"/>
      <w:bookmarkEnd w:id="31"/>
      <w:bookmarkEnd w:id="32"/>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3"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3"/>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4" w:name="_Toc510696580"/>
      <w:bookmarkStart w:id="35" w:name="_Toc35971372"/>
      <w:bookmarkStart w:id="36"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7" w:name="_CR3"/>
      <w:bookmarkStart w:id="38" w:name="_Toc81226647"/>
      <w:bookmarkStart w:id="39" w:name="_Toc93868936"/>
      <w:bookmarkStart w:id="40" w:name="_Toc183448801"/>
      <w:bookmarkEnd w:id="37"/>
      <w:r w:rsidRPr="00127E7B">
        <w:t>3</w:t>
      </w:r>
      <w:r w:rsidRPr="00127E7B">
        <w:tab/>
        <w:t>Definitions, abbreviations</w:t>
      </w:r>
      <w:bookmarkEnd w:id="34"/>
      <w:bookmarkEnd w:id="35"/>
      <w:bookmarkEnd w:id="36"/>
      <w:bookmarkEnd w:id="38"/>
      <w:bookmarkEnd w:id="39"/>
      <w:bookmarkEnd w:id="40"/>
    </w:p>
    <w:p w14:paraId="53753FD6" w14:textId="77777777" w:rsidR="008A6D4A" w:rsidRPr="00127E7B" w:rsidRDefault="008A6D4A" w:rsidP="001773FF">
      <w:pPr>
        <w:pStyle w:val="Heading2"/>
      </w:pPr>
      <w:bookmarkStart w:id="41" w:name="_CR3_1"/>
      <w:bookmarkStart w:id="42" w:name="_Toc510696581"/>
      <w:bookmarkStart w:id="43" w:name="_Toc35971373"/>
      <w:bookmarkStart w:id="44" w:name="_Toc70325090"/>
      <w:bookmarkStart w:id="45" w:name="_Toc81226648"/>
      <w:bookmarkStart w:id="46" w:name="_Toc93868937"/>
      <w:bookmarkStart w:id="47" w:name="_Toc183448802"/>
      <w:bookmarkEnd w:id="41"/>
      <w:r w:rsidRPr="00127E7B">
        <w:t>3.1</w:t>
      </w:r>
      <w:r w:rsidRPr="00127E7B">
        <w:tab/>
        <w:t>Definitions</w:t>
      </w:r>
      <w:bookmarkEnd w:id="42"/>
      <w:bookmarkEnd w:id="43"/>
      <w:bookmarkEnd w:id="44"/>
      <w:bookmarkEnd w:id="45"/>
      <w:bookmarkEnd w:id="46"/>
      <w:bookmarkEnd w:id="47"/>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8" w:name="_CR3_2"/>
      <w:bookmarkStart w:id="49" w:name="_Toc510696583"/>
      <w:bookmarkStart w:id="50" w:name="_Toc35971375"/>
      <w:bookmarkStart w:id="51" w:name="_Toc70325091"/>
      <w:bookmarkStart w:id="52" w:name="_Toc81226649"/>
      <w:bookmarkStart w:id="53" w:name="_Toc93868938"/>
      <w:bookmarkStart w:id="54" w:name="_Toc183448803"/>
      <w:bookmarkEnd w:id="48"/>
      <w:r w:rsidRPr="00127E7B">
        <w:t>3.</w:t>
      </w:r>
      <w:r w:rsidR="00DC3503" w:rsidRPr="00127E7B">
        <w:t>2</w:t>
      </w:r>
      <w:r w:rsidRPr="00127E7B">
        <w:tab/>
        <w:t>Abbreviations</w:t>
      </w:r>
      <w:bookmarkEnd w:id="49"/>
      <w:bookmarkEnd w:id="50"/>
      <w:bookmarkEnd w:id="51"/>
      <w:bookmarkEnd w:id="52"/>
      <w:bookmarkEnd w:id="53"/>
      <w:bookmarkEnd w:id="54"/>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56E97F5C" w14:textId="77777777" w:rsidR="00142F9A" w:rsidRPr="00FF1C28" w:rsidRDefault="00142F9A" w:rsidP="00142F9A">
      <w:pPr>
        <w:pStyle w:val="EW"/>
      </w:pPr>
      <w:r>
        <w:t>NID</w:t>
      </w:r>
      <w:r>
        <w:tab/>
      </w:r>
      <w:r w:rsidRPr="001B7C50">
        <w:t>Network identifier</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5" w:name="_Toc510696584"/>
      <w:bookmarkStart w:id="56" w:name="_Toc35971376"/>
      <w:bookmarkStart w:id="57" w:name="_Toc70325092"/>
      <w:bookmarkStart w:id="58" w:name="_Toc81226650"/>
      <w:r>
        <w:t>SMF</w:t>
      </w:r>
      <w:r>
        <w:tab/>
        <w:t>Session Management Function</w:t>
      </w:r>
    </w:p>
    <w:p w14:paraId="4B4130AA" w14:textId="77777777" w:rsidR="00142F9A" w:rsidRDefault="00142F9A" w:rsidP="00142F9A">
      <w:pPr>
        <w:pStyle w:val="EW"/>
      </w:pPr>
      <w:bookmarkStart w:id="59" w:name="_CR4"/>
      <w:bookmarkStart w:id="60" w:name="_Toc93868939"/>
      <w:bookmarkEnd w:id="59"/>
      <w:r>
        <w:rPr>
          <w:lang w:eastAsia="zh-CN"/>
        </w:rPr>
        <w:t>SNPN</w:t>
      </w:r>
      <w:r>
        <w:rPr>
          <w:lang w:eastAsia="zh-CN"/>
        </w:rPr>
        <w:tab/>
        <w:t>Standalone Non-Public Network</w:t>
      </w:r>
    </w:p>
    <w:p w14:paraId="5B44B567" w14:textId="77777777" w:rsidR="008A6D4A" w:rsidRPr="00127E7B" w:rsidRDefault="008A6D4A" w:rsidP="001773FF">
      <w:pPr>
        <w:pStyle w:val="Heading1"/>
      </w:pPr>
      <w:bookmarkStart w:id="61" w:name="_Toc183448804"/>
      <w:r w:rsidRPr="00127E7B">
        <w:t>4</w:t>
      </w:r>
      <w:r w:rsidRPr="00127E7B">
        <w:tab/>
        <w:t>Overview</w:t>
      </w:r>
      <w:bookmarkEnd w:id="55"/>
      <w:bookmarkEnd w:id="56"/>
      <w:bookmarkEnd w:id="57"/>
      <w:bookmarkEnd w:id="58"/>
      <w:bookmarkEnd w:id="60"/>
      <w:bookmarkEnd w:id="61"/>
    </w:p>
    <w:p w14:paraId="121421BE" w14:textId="77777777" w:rsidR="00487F40" w:rsidRPr="00127E7B" w:rsidRDefault="00487F40" w:rsidP="001773FF">
      <w:pPr>
        <w:pStyle w:val="Heading2"/>
        <w:rPr>
          <w:lang w:eastAsia="zh-CN"/>
        </w:rPr>
      </w:pPr>
      <w:bookmarkStart w:id="62" w:name="_CR4_1"/>
      <w:bookmarkStart w:id="63" w:name="_Toc93868940"/>
      <w:bookmarkStart w:id="64" w:name="_Toc183448805"/>
      <w:bookmarkEnd w:id="62"/>
      <w:r>
        <w:rPr>
          <w:rFonts w:hint="eastAsia"/>
          <w:lang w:eastAsia="zh-CN"/>
        </w:rPr>
        <w:t>4</w:t>
      </w:r>
      <w:r w:rsidRPr="00127E7B">
        <w:t>.</w:t>
      </w:r>
      <w:r>
        <w:t>1</w:t>
      </w:r>
      <w:r w:rsidRPr="00127E7B">
        <w:tab/>
      </w:r>
      <w:r>
        <w:rPr>
          <w:lang w:eastAsia="zh-CN"/>
        </w:rPr>
        <w:t>General</w:t>
      </w:r>
      <w:bookmarkEnd w:id="63"/>
      <w:bookmarkEnd w:id="64"/>
    </w:p>
    <w:p w14:paraId="5BC08C04" w14:textId="2E9EDAA7" w:rsidR="00B12100" w:rsidRPr="00127E7B" w:rsidRDefault="00B12100" w:rsidP="00B12100">
      <w:r w:rsidRPr="00127E7B">
        <w:t>Within the 5GC</w:t>
      </w:r>
      <w:r w:rsidR="00142F9A">
        <w:t xml:space="preserve"> of a PLMN or a SNPN</w:t>
      </w:r>
      <w:r w:rsidRPr="00127E7B">
        <w:t>,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pt;height:167pt" o:ole="">
            <v:imagedata r:id="rId12" o:title=""/>
          </v:shape>
          <o:OLEObject Type="Embed" ProgID="Visio.Drawing.11" ShapeID="_x0000_i1027" DrawAspect="Content" ObjectID="_1794137514" r:id="rId13"/>
        </w:object>
      </w:r>
    </w:p>
    <w:p w14:paraId="195BF38D" w14:textId="77777777" w:rsidR="00B12100" w:rsidRPr="00127E7B" w:rsidRDefault="00B12100" w:rsidP="00B12100">
      <w:pPr>
        <w:pStyle w:val="TF"/>
        <w:rPr>
          <w:lang w:eastAsia="zh-CN"/>
        </w:rPr>
      </w:pPr>
      <w:bookmarkStart w:id="65" w:name="_CRFigure41"/>
      <w:r w:rsidRPr="00127E7B">
        <w:t>Figure </w:t>
      </w:r>
      <w:bookmarkEnd w:id="65"/>
      <w:r w:rsidRPr="00127E7B">
        <w:t xml:space="preserve">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66" w:name="_CR4_2"/>
      <w:bookmarkStart w:id="67" w:name="_Toc93868941"/>
      <w:bookmarkStart w:id="68" w:name="_Toc183448806"/>
      <w:bookmarkEnd w:id="66"/>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7"/>
      <w:bookmarkEnd w:id="6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69" w:name="_CR5"/>
      <w:bookmarkStart w:id="70" w:name="_Toc510696585"/>
      <w:bookmarkStart w:id="71" w:name="_Toc35971377"/>
      <w:bookmarkStart w:id="72" w:name="_Toc70325093"/>
      <w:bookmarkStart w:id="73" w:name="_Toc81226651"/>
      <w:bookmarkStart w:id="74" w:name="_Toc93868942"/>
      <w:bookmarkStart w:id="75" w:name="_Toc183448807"/>
      <w:bookmarkEnd w:id="69"/>
      <w:r w:rsidRPr="00127E7B">
        <w:t>5</w:t>
      </w:r>
      <w:r w:rsidRPr="00127E7B">
        <w:tab/>
        <w:t xml:space="preserve">Services offered by the </w:t>
      </w:r>
      <w:bookmarkEnd w:id="70"/>
      <w:bookmarkEnd w:id="71"/>
      <w:r w:rsidR="00997B58" w:rsidRPr="00127E7B">
        <w:t>NSACF</w:t>
      </w:r>
      <w:bookmarkEnd w:id="72"/>
      <w:bookmarkEnd w:id="73"/>
      <w:bookmarkEnd w:id="74"/>
      <w:bookmarkEnd w:id="75"/>
    </w:p>
    <w:p w14:paraId="2FAAB735" w14:textId="77777777" w:rsidR="008A6D4A" w:rsidRPr="00127E7B" w:rsidRDefault="008A6D4A" w:rsidP="001773FF">
      <w:pPr>
        <w:pStyle w:val="Heading2"/>
      </w:pPr>
      <w:bookmarkStart w:id="76" w:name="_CR5_1"/>
      <w:bookmarkStart w:id="77" w:name="_Toc510696586"/>
      <w:bookmarkStart w:id="78" w:name="_Toc35971378"/>
      <w:bookmarkStart w:id="79" w:name="_Toc70325094"/>
      <w:bookmarkStart w:id="80" w:name="_Toc81226652"/>
      <w:bookmarkStart w:id="81" w:name="_Toc93868943"/>
      <w:bookmarkStart w:id="82" w:name="_Toc183448808"/>
      <w:bookmarkEnd w:id="76"/>
      <w:r w:rsidRPr="00127E7B">
        <w:t>5.1</w:t>
      </w:r>
      <w:r w:rsidRPr="00127E7B">
        <w:tab/>
        <w:t>Introduction</w:t>
      </w:r>
      <w:bookmarkEnd w:id="77"/>
      <w:bookmarkEnd w:id="78"/>
      <w:bookmarkEnd w:id="79"/>
      <w:bookmarkEnd w:id="80"/>
      <w:bookmarkEnd w:id="81"/>
      <w:bookmarkEnd w:id="82"/>
    </w:p>
    <w:p w14:paraId="676309B3" w14:textId="77777777" w:rsidR="00FC45B5" w:rsidRPr="00127E7B" w:rsidRDefault="00FC45B5" w:rsidP="00FC45B5">
      <w:pPr>
        <w:rPr>
          <w:lang w:val="en-US"/>
        </w:rPr>
      </w:pPr>
      <w:bookmarkStart w:id="83" w:name="_Toc510696587"/>
      <w:bookmarkStart w:id="84" w:name="_Toc35971379"/>
      <w:r w:rsidRPr="00127E7B">
        <w:rPr>
          <w:lang w:val="en-US"/>
        </w:rPr>
        <w:t>The NSACF supports the following services.</w:t>
      </w:r>
    </w:p>
    <w:p w14:paraId="5D781947" w14:textId="77777777" w:rsidR="00FC45B5" w:rsidRPr="00127E7B" w:rsidRDefault="00FC45B5" w:rsidP="00FC45B5">
      <w:pPr>
        <w:pStyle w:val="TH"/>
      </w:pPr>
      <w:bookmarkStart w:id="85" w:name="_CRTable5_11"/>
      <w:r w:rsidRPr="00127E7B">
        <w:t xml:space="preserve">Table </w:t>
      </w:r>
      <w:bookmarkEnd w:id="85"/>
      <w:r w:rsidRPr="00127E7B">
        <w:t>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bookmarkStart w:id="86" w:name="_CRTable5_12"/>
      <w:r w:rsidRPr="00127E7B">
        <w:t xml:space="preserve">Table </w:t>
      </w:r>
      <w:bookmarkEnd w:id="86"/>
      <w:r w:rsidRPr="00127E7B">
        <w:t>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87" w:name="_CR5_2"/>
      <w:bookmarkStart w:id="88" w:name="_Toc70325095"/>
      <w:bookmarkStart w:id="89" w:name="_Toc81226653"/>
      <w:bookmarkStart w:id="90" w:name="_Toc93868944"/>
      <w:bookmarkStart w:id="91" w:name="_Toc183448809"/>
      <w:bookmarkEnd w:id="87"/>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83"/>
      <w:bookmarkEnd w:id="84"/>
      <w:bookmarkEnd w:id="88"/>
      <w:bookmarkEnd w:id="89"/>
      <w:bookmarkEnd w:id="90"/>
      <w:bookmarkEnd w:id="91"/>
    </w:p>
    <w:p w14:paraId="273A6649" w14:textId="77777777" w:rsidR="008A6D4A" w:rsidRPr="00127E7B" w:rsidRDefault="008A6D4A" w:rsidP="001773FF">
      <w:pPr>
        <w:pStyle w:val="Heading3"/>
      </w:pPr>
      <w:bookmarkStart w:id="92" w:name="_CR5_2_1"/>
      <w:bookmarkStart w:id="93" w:name="_Toc510696588"/>
      <w:bookmarkStart w:id="94" w:name="_Toc35971380"/>
      <w:bookmarkStart w:id="95" w:name="_Toc70325096"/>
      <w:bookmarkStart w:id="96" w:name="_Toc81226654"/>
      <w:bookmarkStart w:id="97" w:name="_Toc93868945"/>
      <w:bookmarkStart w:id="98" w:name="_Toc183448810"/>
      <w:bookmarkEnd w:id="92"/>
      <w:r w:rsidRPr="00127E7B">
        <w:t>5.2.1</w:t>
      </w:r>
      <w:r w:rsidRPr="00127E7B">
        <w:tab/>
        <w:t>Service Description</w:t>
      </w:r>
      <w:bookmarkEnd w:id="93"/>
      <w:bookmarkEnd w:id="94"/>
      <w:bookmarkEnd w:id="95"/>
      <w:bookmarkEnd w:id="96"/>
      <w:bookmarkEnd w:id="97"/>
      <w:bookmarkEnd w:id="98"/>
    </w:p>
    <w:p w14:paraId="3B6AD0E9" w14:textId="77D3743B" w:rsidR="00401587" w:rsidRPr="00127E7B" w:rsidRDefault="00401587" w:rsidP="00401587">
      <w:bookmarkStart w:id="99" w:name="_Toc510696589"/>
      <w:bookmarkStart w:id="100"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bookmarkStart w:id="101" w:name="_CRTable5_2_11"/>
      <w:r w:rsidRPr="00127E7B">
        <w:t xml:space="preserve">Table </w:t>
      </w:r>
      <w:bookmarkEnd w:id="101"/>
      <w:r w:rsidRPr="00127E7B">
        <w:t>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102" w:name="_CR5_2_2"/>
      <w:bookmarkStart w:id="103" w:name="_Toc70325097"/>
      <w:bookmarkStart w:id="104" w:name="_Toc81226655"/>
      <w:bookmarkStart w:id="105" w:name="_Toc93868946"/>
      <w:bookmarkStart w:id="106" w:name="_Toc183448811"/>
      <w:bookmarkEnd w:id="102"/>
      <w:r w:rsidRPr="00127E7B">
        <w:t>5.2.2</w:t>
      </w:r>
      <w:r w:rsidRPr="00127E7B">
        <w:tab/>
        <w:t>Service Operations</w:t>
      </w:r>
      <w:bookmarkEnd w:id="99"/>
      <w:bookmarkEnd w:id="100"/>
      <w:bookmarkEnd w:id="103"/>
      <w:bookmarkEnd w:id="104"/>
      <w:bookmarkEnd w:id="105"/>
      <w:bookmarkEnd w:id="106"/>
    </w:p>
    <w:p w14:paraId="28DEDDB0" w14:textId="77777777" w:rsidR="008A6D4A" w:rsidRPr="00127E7B" w:rsidRDefault="008A6D4A" w:rsidP="001773FF">
      <w:pPr>
        <w:pStyle w:val="Heading4"/>
      </w:pPr>
      <w:bookmarkStart w:id="107" w:name="_CR5_2_2_1"/>
      <w:bookmarkStart w:id="108" w:name="_Toc510696590"/>
      <w:bookmarkStart w:id="109" w:name="_Toc35971382"/>
      <w:bookmarkStart w:id="110" w:name="_Toc70325098"/>
      <w:bookmarkStart w:id="111" w:name="_Toc81226656"/>
      <w:bookmarkStart w:id="112" w:name="_Toc93868947"/>
      <w:bookmarkStart w:id="113" w:name="_Toc183448812"/>
      <w:bookmarkEnd w:id="107"/>
      <w:r w:rsidRPr="00127E7B">
        <w:t>5.2.2.1</w:t>
      </w:r>
      <w:r w:rsidRPr="00127E7B">
        <w:tab/>
        <w:t>Introduction</w:t>
      </w:r>
      <w:bookmarkEnd w:id="108"/>
      <w:bookmarkEnd w:id="109"/>
      <w:bookmarkEnd w:id="110"/>
      <w:bookmarkEnd w:id="111"/>
      <w:bookmarkEnd w:id="112"/>
      <w:bookmarkEnd w:id="113"/>
    </w:p>
    <w:p w14:paraId="3CD288D8" w14:textId="10DA55D2" w:rsidR="00EC7932" w:rsidRPr="00127E7B" w:rsidRDefault="00EC7932" w:rsidP="00EC7932">
      <w:pPr>
        <w:rPr>
          <w:lang w:val="en-US"/>
        </w:rPr>
      </w:pPr>
      <w:bookmarkStart w:id="114" w:name="_Toc510696591"/>
      <w:bookmarkStart w:id="11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116" w:name="_CR5_2_2_2"/>
      <w:bookmarkStart w:id="117" w:name="_Toc70325099"/>
      <w:bookmarkStart w:id="118" w:name="_Toc81226657"/>
      <w:bookmarkStart w:id="119" w:name="_Toc93868948"/>
      <w:bookmarkStart w:id="120" w:name="_Toc183448813"/>
      <w:bookmarkEnd w:id="116"/>
      <w:r w:rsidRPr="00127E7B">
        <w:t>5.2.2.2</w:t>
      </w:r>
      <w:r w:rsidRPr="00127E7B">
        <w:tab/>
      </w:r>
      <w:bookmarkEnd w:id="114"/>
      <w:bookmarkEnd w:id="115"/>
      <w:r w:rsidR="00577306" w:rsidRPr="00127E7B">
        <w:t>NumOfUEsUpdate</w:t>
      </w:r>
      <w:bookmarkEnd w:id="117"/>
      <w:bookmarkEnd w:id="118"/>
      <w:bookmarkEnd w:id="119"/>
      <w:bookmarkEnd w:id="120"/>
    </w:p>
    <w:p w14:paraId="0C9B3676" w14:textId="77777777" w:rsidR="008A6D4A" w:rsidRPr="00127E7B" w:rsidRDefault="008A6D4A" w:rsidP="001773FF">
      <w:pPr>
        <w:pStyle w:val="Heading5"/>
      </w:pPr>
      <w:bookmarkStart w:id="121" w:name="_CR5_2_2_2_1"/>
      <w:bookmarkStart w:id="122" w:name="_Toc510696592"/>
      <w:bookmarkStart w:id="123" w:name="_Toc35971384"/>
      <w:bookmarkStart w:id="124" w:name="_Toc70325100"/>
      <w:bookmarkStart w:id="125" w:name="_Toc81226658"/>
      <w:bookmarkStart w:id="126" w:name="_Toc93868949"/>
      <w:bookmarkStart w:id="127" w:name="_Toc183448814"/>
      <w:bookmarkEnd w:id="121"/>
      <w:r w:rsidRPr="00127E7B">
        <w:t>5.2.2.2.1</w:t>
      </w:r>
      <w:r w:rsidRPr="00127E7B">
        <w:tab/>
        <w:t>General</w:t>
      </w:r>
      <w:bookmarkEnd w:id="122"/>
      <w:bookmarkEnd w:id="123"/>
      <w:bookmarkEnd w:id="124"/>
      <w:bookmarkEnd w:id="125"/>
      <w:bookmarkEnd w:id="126"/>
      <w:bookmarkEnd w:id="127"/>
    </w:p>
    <w:p w14:paraId="49F18BAE" w14:textId="47E02EE3" w:rsidR="00582752" w:rsidRPr="00127E7B" w:rsidRDefault="00582752" w:rsidP="00582752">
      <w:pPr>
        <w:rPr>
          <w:lang w:eastAsia="zh-CN"/>
        </w:rPr>
      </w:pPr>
      <w:bookmarkStart w:id="128" w:name="_Toc510696593"/>
      <w:bookmarkStart w:id="129"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2876838F" w:rsidR="00CB62AE" w:rsidRPr="007021DF" w:rsidRDefault="00CB62AE" w:rsidP="00CB62AE">
      <w:pPr>
        <w:pStyle w:val="B1"/>
        <w:rPr>
          <w:lang w:eastAsia="zh-CN"/>
        </w:rPr>
      </w:pPr>
      <w:bookmarkStart w:id="130" w:name="_Toc70325101"/>
      <w:bookmarkStart w:id="13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32" w:name="_CR5_2_2_2_2"/>
      <w:bookmarkStart w:id="133" w:name="_Toc93868950"/>
      <w:bookmarkStart w:id="134" w:name="_Toc183448815"/>
      <w:bookmarkEnd w:id="132"/>
      <w:r w:rsidRPr="00127E7B">
        <w:t>5.2.2.2.2</w:t>
      </w:r>
      <w:bookmarkEnd w:id="128"/>
      <w:bookmarkEnd w:id="129"/>
      <w:r w:rsidR="001A6C9E" w:rsidRPr="00127E7B">
        <w:tab/>
      </w:r>
      <w:r w:rsidR="00A310C0" w:rsidRPr="00127E7B">
        <w:t>N</w:t>
      </w:r>
      <w:r w:rsidR="00295D30" w:rsidRPr="00127E7B">
        <w:t>etwork slice admission control</w:t>
      </w:r>
      <w:bookmarkEnd w:id="130"/>
      <w:bookmarkEnd w:id="131"/>
      <w:r w:rsidR="00A310C0" w:rsidRPr="00127E7B">
        <w:t xml:space="preserve"> for controlling the number of UEs</w:t>
      </w:r>
      <w:bookmarkEnd w:id="133"/>
      <w:bookmarkEnd w:id="134"/>
    </w:p>
    <w:p w14:paraId="7DC9E8EA" w14:textId="658DB884" w:rsidR="008F3070" w:rsidRPr="00127E7B" w:rsidRDefault="008F3070" w:rsidP="008F3070">
      <w:bookmarkStart w:id="135" w:name="_Toc510696594"/>
      <w:bookmarkStart w:id="136"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0.65pt;height:174pt" o:ole="">
            <v:imagedata r:id="rId14" o:title=""/>
          </v:shape>
          <o:OLEObject Type="Embed" ProgID="Visio.Drawing.11" ShapeID="_x0000_i1028" DrawAspect="Content" ObjectID="_1794137515" r:id="rId15"/>
        </w:object>
      </w:r>
    </w:p>
    <w:p w14:paraId="07A1583C" w14:textId="154EB0B0" w:rsidR="008F3070" w:rsidRPr="00127E7B" w:rsidRDefault="008F3070" w:rsidP="008F3070">
      <w:pPr>
        <w:pStyle w:val="TF"/>
      </w:pPr>
      <w:bookmarkStart w:id="137" w:name="_CRFigure5_2_2_2_21"/>
      <w:r w:rsidRPr="00127E7B">
        <w:t xml:space="preserve">Figure </w:t>
      </w:r>
      <w:bookmarkEnd w:id="137"/>
      <w:r w:rsidRPr="00127E7B">
        <w:t>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663A68F3"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 xml:space="preserve">as specified in </w:t>
      </w:r>
      <w:r w:rsidR="00515FBC">
        <w:t>clause 6</w:t>
      </w:r>
      <w:r w:rsidR="00971016">
        <w:t>.1.6.3.5);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7E4B3371"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 xml:space="preserve">as specified in </w:t>
      </w:r>
      <w:r w:rsidR="00515FBC">
        <w:t>clause 6</w:t>
      </w:r>
      <w:r w:rsidR="00570BFA">
        <w:t>.1.6.3.5)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38" w:name="_Toc510696595"/>
      <w:bookmarkStart w:id="139" w:name="_Toc35971387"/>
      <w:bookmarkStart w:id="140" w:name="_Toc70325102"/>
      <w:bookmarkEnd w:id="135"/>
      <w:bookmarkEnd w:id="136"/>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41"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42" w:name="_CR5_2_2_3"/>
      <w:bookmarkStart w:id="143" w:name="_Toc93868951"/>
      <w:bookmarkStart w:id="144" w:name="_Toc183448816"/>
      <w:bookmarkEnd w:id="142"/>
      <w:r w:rsidRPr="00127E7B">
        <w:t>5.2.2.3</w:t>
      </w:r>
      <w:bookmarkEnd w:id="138"/>
      <w:bookmarkEnd w:id="139"/>
      <w:r w:rsidR="001A6C9E" w:rsidRPr="00127E7B">
        <w:tab/>
      </w:r>
      <w:r w:rsidR="00101294" w:rsidRPr="00127E7B">
        <w:t>EACNotify</w:t>
      </w:r>
      <w:bookmarkEnd w:id="140"/>
      <w:bookmarkEnd w:id="141"/>
      <w:bookmarkEnd w:id="143"/>
      <w:bookmarkEnd w:id="144"/>
    </w:p>
    <w:p w14:paraId="72D91E6B" w14:textId="77777777" w:rsidR="00101294" w:rsidRPr="00127E7B" w:rsidRDefault="00101294" w:rsidP="001773FF">
      <w:pPr>
        <w:pStyle w:val="Heading5"/>
      </w:pPr>
      <w:bookmarkStart w:id="145" w:name="_CR5_2_2_3_1"/>
      <w:bookmarkStart w:id="146" w:name="_Toc70325103"/>
      <w:bookmarkStart w:id="147" w:name="_Toc81226661"/>
      <w:bookmarkStart w:id="148" w:name="_Toc93868952"/>
      <w:bookmarkStart w:id="149" w:name="_Toc183448817"/>
      <w:bookmarkStart w:id="150" w:name="_Toc510696596"/>
      <w:bookmarkStart w:id="151" w:name="_Toc35971388"/>
      <w:bookmarkEnd w:id="145"/>
      <w:r w:rsidRPr="00127E7B">
        <w:t>5.2.2.3.1</w:t>
      </w:r>
      <w:r w:rsidRPr="00127E7B">
        <w:tab/>
        <w:t>General</w:t>
      </w:r>
      <w:bookmarkEnd w:id="146"/>
      <w:bookmarkEnd w:id="147"/>
      <w:bookmarkEnd w:id="148"/>
      <w:bookmarkEnd w:id="149"/>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52" w:name="_CR5_2_2_3_2"/>
      <w:bookmarkStart w:id="153" w:name="_Toc70325104"/>
      <w:bookmarkStart w:id="154" w:name="_Toc81226662"/>
      <w:bookmarkStart w:id="155" w:name="_Toc93868953"/>
      <w:bookmarkStart w:id="156" w:name="_Toc183448818"/>
      <w:bookmarkEnd w:id="152"/>
      <w:r w:rsidRPr="00127E7B">
        <w:t>5.2.2.3.2</w:t>
      </w:r>
      <w:r w:rsidRPr="00127E7B">
        <w:tab/>
        <w:t>NSACF initiated EAC mode configuration</w:t>
      </w:r>
      <w:bookmarkEnd w:id="153"/>
      <w:bookmarkEnd w:id="154"/>
      <w:bookmarkEnd w:id="155"/>
      <w:bookmarkEnd w:id="156"/>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7146D3C8" w:rsidR="00101294" w:rsidRPr="00127E7B" w:rsidRDefault="000E2893" w:rsidP="00101294">
      <w:pPr>
        <w:pStyle w:val="TH"/>
      </w:pPr>
      <w:r w:rsidRPr="00127E7B">
        <w:rPr>
          <w:lang w:val="fr-FR"/>
        </w:rPr>
        <w:object w:dxaOrig="9434" w:dyaOrig="3036" w14:anchorId="573217BE">
          <v:shape id="_x0000_i1029" type="#_x0000_t75" style="width:474pt;height:145.35pt" o:ole="">
            <v:imagedata r:id="rId16" o:title=""/>
          </v:shape>
          <o:OLEObject Type="Embed" ProgID="Visio.Drawing.11" ShapeID="_x0000_i1029" DrawAspect="Content" ObjectID="_1794137516" r:id="rId17"/>
        </w:object>
      </w:r>
    </w:p>
    <w:p w14:paraId="1EDCF2B9" w14:textId="77777777" w:rsidR="00101294" w:rsidRPr="00127E7B" w:rsidRDefault="00101294" w:rsidP="00101294">
      <w:pPr>
        <w:pStyle w:val="TF"/>
      </w:pPr>
      <w:bookmarkStart w:id="157" w:name="_CRFigure5_2_2_2_31"/>
      <w:r w:rsidRPr="00127E7B">
        <w:t xml:space="preserve">Figure </w:t>
      </w:r>
      <w:bookmarkEnd w:id="157"/>
      <w:r w:rsidRPr="00127E7B">
        <w:t>5.2.2.2.</w:t>
      </w:r>
      <w:r w:rsidRPr="00127E7B">
        <w:rPr>
          <w:lang w:eastAsia="zh-CN"/>
        </w:rPr>
        <w:t>3</w:t>
      </w:r>
      <w:r w:rsidRPr="00127E7B">
        <w:t xml:space="preserve">-1: </w:t>
      </w:r>
      <w:r w:rsidRPr="00127E7B">
        <w:rPr>
          <w:lang w:eastAsia="zh-CN"/>
        </w:rPr>
        <w:t>NSACF initiated EAC mode configuration procedure</w:t>
      </w:r>
    </w:p>
    <w:p w14:paraId="1D45D362" w14:textId="2D972CAE" w:rsidR="00F669D0" w:rsidRDefault="00101294" w:rsidP="00101294">
      <w:pPr>
        <w:pStyle w:val="B1"/>
        <w:rPr>
          <w:lang w:eastAsia="zh-CN"/>
        </w:rPr>
      </w:pPr>
      <w:r w:rsidRPr="00127E7B">
        <w:t>1.</w:t>
      </w:r>
      <w:r w:rsidRPr="00127E7B">
        <w:tab/>
        <w:t>The NSACF shall send a POST request to the EAC Notification callback URI provided by the NF Service Consumer (e.g. AMF).</w:t>
      </w:r>
    </w:p>
    <w:p w14:paraId="1D585FAD" w14:textId="45378868"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w:t>
      </w:r>
      <w:r w:rsidR="000E2893">
        <w:t>ac</w:t>
      </w:r>
      <w:r w:rsidR="00391DA4" w:rsidRPr="008A555E">
        <w:t>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50"/>
    <w:bookmarkEnd w:id="151"/>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58" w:name="_Toc73369634"/>
      <w:bookmarkStart w:id="159"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60" w:name="_CR5_2_2_4"/>
      <w:bookmarkStart w:id="161" w:name="_Toc93868954"/>
      <w:bookmarkStart w:id="162" w:name="_Toc183448819"/>
      <w:bookmarkEnd w:id="160"/>
      <w:r w:rsidRPr="00127E7B">
        <w:t>5.</w:t>
      </w:r>
      <w:r w:rsidR="00302F5A" w:rsidRPr="00127E7B">
        <w:t>2</w:t>
      </w:r>
      <w:r w:rsidRPr="00127E7B">
        <w:t>.2.</w:t>
      </w:r>
      <w:r w:rsidR="00302F5A" w:rsidRPr="00127E7B">
        <w:t>4</w:t>
      </w:r>
      <w:r w:rsidRPr="00127E7B">
        <w:tab/>
      </w:r>
      <w:r w:rsidR="00302F5A" w:rsidRPr="00127E7B">
        <w:t>NumOfPDUsUpdate</w:t>
      </w:r>
      <w:bookmarkEnd w:id="158"/>
      <w:bookmarkEnd w:id="159"/>
      <w:bookmarkEnd w:id="161"/>
      <w:bookmarkEnd w:id="162"/>
    </w:p>
    <w:p w14:paraId="3BFE0BE6" w14:textId="5695353C" w:rsidR="00DB1200" w:rsidRPr="00127E7B" w:rsidRDefault="00DB1200" w:rsidP="001773FF">
      <w:pPr>
        <w:pStyle w:val="Heading5"/>
      </w:pPr>
      <w:bookmarkStart w:id="163" w:name="_CR5_2_2_4_1"/>
      <w:bookmarkStart w:id="164" w:name="_Toc73369635"/>
      <w:bookmarkStart w:id="165" w:name="_Toc81226664"/>
      <w:bookmarkStart w:id="166" w:name="_Toc93868955"/>
      <w:bookmarkStart w:id="167" w:name="_Toc183448820"/>
      <w:bookmarkEnd w:id="163"/>
      <w:r w:rsidRPr="00127E7B">
        <w:t>5.</w:t>
      </w:r>
      <w:r w:rsidR="00302F5A" w:rsidRPr="00127E7B">
        <w:t>2</w:t>
      </w:r>
      <w:r w:rsidRPr="00127E7B">
        <w:t>.2.</w:t>
      </w:r>
      <w:r w:rsidR="00302F5A" w:rsidRPr="00127E7B">
        <w:t>4</w:t>
      </w:r>
      <w:r w:rsidRPr="00127E7B">
        <w:t>.1</w:t>
      </w:r>
      <w:r w:rsidRPr="00127E7B">
        <w:tab/>
        <w:t>General</w:t>
      </w:r>
      <w:bookmarkEnd w:id="164"/>
      <w:bookmarkEnd w:id="165"/>
      <w:bookmarkEnd w:id="166"/>
      <w:bookmarkEnd w:id="167"/>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07D24776" w:rsidR="004E512C" w:rsidRPr="007021DF" w:rsidRDefault="004E512C" w:rsidP="004E512C">
      <w:pPr>
        <w:pStyle w:val="B1"/>
        <w:rPr>
          <w:lang w:eastAsia="zh-CN"/>
        </w:rPr>
      </w:pPr>
      <w:bookmarkStart w:id="168" w:name="_Toc73369636"/>
      <w:bookmarkStart w:id="16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sidR="00515FBC">
        <w:rPr>
          <w:rFonts w:hint="eastAsia"/>
          <w:lang w:eastAsia="zh-CN"/>
        </w:rPr>
        <w:t>clause</w:t>
      </w:r>
      <w:r w:rsidR="00515FBC">
        <w:rPr>
          <w:lang w:eastAsia="zh-CN"/>
        </w:rPr>
        <w:t> </w:t>
      </w:r>
      <w:r w:rsidR="00515FBC" w:rsidRPr="00414E23">
        <w:rPr>
          <w:rFonts w:hint="eastAsia"/>
          <w:lang w:eastAsia="zh-CN"/>
        </w:rPr>
        <w:t>4</w:t>
      </w:r>
      <w:r w:rsidRPr="00414E23">
        <w:rPr>
          <w:rFonts w:hint="eastAsia"/>
          <w:lang w:eastAsia="zh-CN"/>
        </w:rPr>
        <w:t>.</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70" w:name="_CR5_2_2_4_2"/>
      <w:bookmarkStart w:id="171" w:name="_Toc93868956"/>
      <w:bookmarkStart w:id="172" w:name="_Toc183448821"/>
      <w:bookmarkEnd w:id="170"/>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68"/>
      <w:bookmarkEnd w:id="169"/>
      <w:bookmarkEnd w:id="171"/>
      <w:bookmarkEnd w:id="17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0.65pt;height:173pt" o:ole="">
            <v:imagedata r:id="rId18" o:title=""/>
          </v:shape>
          <o:OLEObject Type="Embed" ProgID="Visio.Drawing.11" ShapeID="_x0000_i1030" DrawAspect="Content" ObjectID="_1794137517" r:id="rId19"/>
        </w:object>
      </w:r>
    </w:p>
    <w:p w14:paraId="077837E7" w14:textId="072310AD" w:rsidR="00DB1200" w:rsidRPr="00127E7B" w:rsidRDefault="00DB1200" w:rsidP="00DB1200">
      <w:pPr>
        <w:pStyle w:val="TF"/>
      </w:pPr>
      <w:bookmarkStart w:id="173" w:name="_CRFigure5_2_2_4_21"/>
      <w:r w:rsidRPr="00127E7B">
        <w:t xml:space="preserve">Figure </w:t>
      </w:r>
      <w:bookmarkEnd w:id="173"/>
      <w:r w:rsidRPr="00127E7B">
        <w:t>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0856D333"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w:t>
      </w:r>
      <w:r w:rsidR="00515FBC">
        <w:t>clause 6</w:t>
      </w:r>
      <w:r w:rsidR="006F65F7">
        <w:t>.1.6.3.5)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4BBC217B" w:rsidR="004A0EA8" w:rsidRDefault="008A555E" w:rsidP="0069125A">
      <w:pPr>
        <w:pStyle w:val="B1"/>
        <w:rPr>
          <w:lang w:eastAsia="zh-CN"/>
        </w:rPr>
      </w:pPr>
      <w:r w:rsidRPr="0069125A">
        <w:tab/>
      </w:r>
      <w:r w:rsidR="004A0EA8" w:rsidRPr="0069125A">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515FBC" w:rsidRPr="0069125A">
        <w:t>clause</w:t>
      </w:r>
      <w:r w:rsidR="00515FBC">
        <w:t> </w:t>
      </w:r>
      <w:r w:rsidR="00515FBC" w:rsidRPr="0069125A">
        <w:t>6</w:t>
      </w:r>
      <w:r w:rsidR="004A0EA8" w:rsidRPr="0069125A">
        <w:t>.1.6.3.5).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74" w:name="_CR5_3"/>
      <w:bookmarkStart w:id="175" w:name="_Toc183448822"/>
      <w:bookmarkStart w:id="176" w:name="_Toc510696597"/>
      <w:bookmarkStart w:id="177" w:name="_Toc35971389"/>
      <w:bookmarkStart w:id="178" w:name="_Toc70325106"/>
      <w:bookmarkEnd w:id="174"/>
      <w:r w:rsidRPr="00127E7B">
        <w:t>5.</w:t>
      </w:r>
      <w:r w:rsidR="000757AC" w:rsidRPr="00127E7B">
        <w:rPr>
          <w:lang w:eastAsia="zh-CN"/>
        </w:rPr>
        <w:t>3</w:t>
      </w:r>
      <w:r w:rsidRPr="00127E7B">
        <w:tab/>
        <w:t>Nnsacf_SliceEventExposure Service</w:t>
      </w:r>
      <w:bookmarkEnd w:id="175"/>
    </w:p>
    <w:p w14:paraId="2CDBD4EB" w14:textId="0232F0AA" w:rsidR="00E51031" w:rsidRPr="00127E7B" w:rsidRDefault="00E51031" w:rsidP="001773FF">
      <w:pPr>
        <w:pStyle w:val="Heading3"/>
      </w:pPr>
      <w:bookmarkStart w:id="179" w:name="_CR5_3_1"/>
      <w:bookmarkStart w:id="180" w:name="_Toc183448823"/>
      <w:bookmarkEnd w:id="179"/>
      <w:r w:rsidRPr="00127E7B">
        <w:t>5.</w:t>
      </w:r>
      <w:r w:rsidR="000757AC" w:rsidRPr="00127E7B">
        <w:rPr>
          <w:lang w:eastAsia="zh-CN"/>
        </w:rPr>
        <w:t>3</w:t>
      </w:r>
      <w:r w:rsidRPr="00127E7B">
        <w:t>.1</w:t>
      </w:r>
      <w:r w:rsidRPr="00127E7B">
        <w:tab/>
        <w:t>Service Description</w:t>
      </w:r>
      <w:bookmarkEnd w:id="180"/>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81" w:name="_CR5_3_2"/>
      <w:bookmarkStart w:id="182" w:name="_Toc183448824"/>
      <w:bookmarkEnd w:id="181"/>
      <w:r w:rsidRPr="001B047D">
        <w:t>5.</w:t>
      </w:r>
      <w:r w:rsidR="000757AC" w:rsidRPr="00460EEF">
        <w:t>3</w:t>
      </w:r>
      <w:r w:rsidRPr="00460EEF">
        <w:t>.2</w:t>
      </w:r>
      <w:r w:rsidRPr="00460EEF">
        <w:tab/>
        <w:t>Service Operations</w:t>
      </w:r>
      <w:bookmarkEnd w:id="182"/>
    </w:p>
    <w:p w14:paraId="2A2431C7" w14:textId="08605202" w:rsidR="00E51031" w:rsidRPr="00127E7B" w:rsidRDefault="00E51031" w:rsidP="001773FF">
      <w:pPr>
        <w:pStyle w:val="Heading4"/>
      </w:pPr>
      <w:bookmarkStart w:id="183" w:name="_CR5_3_2_1"/>
      <w:bookmarkStart w:id="184" w:name="_Toc183448825"/>
      <w:bookmarkEnd w:id="183"/>
      <w:r w:rsidRPr="00127E7B">
        <w:t>5.</w:t>
      </w:r>
      <w:r w:rsidR="000757AC" w:rsidRPr="00127E7B">
        <w:rPr>
          <w:lang w:eastAsia="zh-CN"/>
        </w:rPr>
        <w:t>3</w:t>
      </w:r>
      <w:r w:rsidRPr="00127E7B">
        <w:t>.2.1</w:t>
      </w:r>
      <w:r w:rsidRPr="00127E7B">
        <w:tab/>
        <w:t>Introduction</w:t>
      </w:r>
      <w:bookmarkEnd w:id="184"/>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85" w:name="_CR5_3_2_2"/>
      <w:bookmarkStart w:id="186" w:name="_Toc183448826"/>
      <w:bookmarkEnd w:id="185"/>
      <w:r w:rsidRPr="00127E7B">
        <w:t>5.</w:t>
      </w:r>
      <w:r w:rsidR="000757AC" w:rsidRPr="00127E7B">
        <w:rPr>
          <w:lang w:eastAsia="zh-CN"/>
        </w:rPr>
        <w:t>3</w:t>
      </w:r>
      <w:r w:rsidRPr="00127E7B">
        <w:t>.2.2</w:t>
      </w:r>
      <w:r w:rsidRPr="00127E7B">
        <w:tab/>
        <w:t>Subscribe</w:t>
      </w:r>
      <w:bookmarkEnd w:id="186"/>
    </w:p>
    <w:p w14:paraId="004FC6CF" w14:textId="3C343056" w:rsidR="00E51031" w:rsidRPr="00127E7B" w:rsidRDefault="00E51031" w:rsidP="001773FF">
      <w:pPr>
        <w:pStyle w:val="Heading5"/>
      </w:pPr>
      <w:bookmarkStart w:id="187" w:name="_CR5_3_2_2_1"/>
      <w:bookmarkStart w:id="188" w:name="_Toc183448827"/>
      <w:bookmarkEnd w:id="187"/>
      <w:r w:rsidRPr="00127E7B">
        <w:t>5.</w:t>
      </w:r>
      <w:r w:rsidR="000757AC" w:rsidRPr="00127E7B">
        <w:rPr>
          <w:lang w:eastAsia="zh-CN"/>
        </w:rPr>
        <w:t>3</w:t>
      </w:r>
      <w:r w:rsidRPr="00127E7B">
        <w:t>.2.2.1</w:t>
      </w:r>
      <w:r w:rsidRPr="00127E7B">
        <w:tab/>
        <w:t>General</w:t>
      </w:r>
      <w:bookmarkEnd w:id="188"/>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89" w:name="_CR5_3_2_2_2"/>
      <w:bookmarkStart w:id="190" w:name="_Toc183448828"/>
      <w:bookmarkEnd w:id="189"/>
      <w:r w:rsidRPr="00127E7B">
        <w:t>5.</w:t>
      </w:r>
      <w:r w:rsidR="000757AC" w:rsidRPr="00127E7B">
        <w:rPr>
          <w:lang w:eastAsia="zh-CN"/>
        </w:rPr>
        <w:t>3</w:t>
      </w:r>
      <w:r w:rsidRPr="00127E7B">
        <w:t>.2.2.2</w:t>
      </w:r>
      <w:r w:rsidRPr="00127E7B">
        <w:tab/>
        <w:t>Creation of a subscription</w:t>
      </w:r>
      <w:bookmarkEnd w:id="190"/>
    </w:p>
    <w:p w14:paraId="0F129ACC" w14:textId="6095C73B"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AA2DCE">
        <w:rPr>
          <w:rFonts w:eastAsia="宋体"/>
        </w:rPr>
        <w:t>,</w:t>
      </w:r>
      <w:r w:rsidR="00524826" w:rsidRPr="00127E7B">
        <w:t xml:space="preserve"> AF</w:t>
      </w:r>
      <w:r w:rsidR="00AA2DCE">
        <w:t xml:space="preserve"> or NWDAF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 xml:space="preserve">when it needs to create a subscription to monitor </w:t>
      </w:r>
      <w:r w:rsidR="00EA0C92">
        <w:rPr>
          <w:rFonts w:eastAsia="宋体"/>
        </w:rPr>
        <w:t>the</w:t>
      </w:r>
      <w:r w:rsidRPr="00127E7B">
        <w:rPr>
          <w:rFonts w:eastAsia="宋体"/>
        </w:rPr>
        <w:t xml:space="preserve"> event relevant to the NSACF.</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0FE5C8D5"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7D565370"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宋体"/>
          <w:lang w:val="en-US"/>
        </w:rPr>
      </w:pPr>
      <w:r w:rsidRPr="0069125A">
        <w:rPr>
          <w:rFonts w:eastAsia="宋体"/>
        </w:rPr>
        <w:t>-</w:t>
      </w:r>
      <w:r w:rsidRPr="0069125A">
        <w:rPr>
          <w:rFonts w:eastAsia="宋体"/>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宋体"/>
          <w:lang w:eastAsia="zh-CN"/>
        </w:rPr>
      </w:pPr>
      <w:r w:rsidRPr="0069125A">
        <w:rPr>
          <w:rFonts w:eastAsia="宋体"/>
        </w:rPr>
        <w:t>-</w:t>
      </w:r>
      <w:r w:rsidRPr="0069125A">
        <w:rPr>
          <w:rFonts w:eastAsia="宋体"/>
        </w:rPr>
        <w:tab/>
        <w:t xml:space="preserve">Event Filter, indicate the S-NSSAI(s) </w:t>
      </w:r>
      <w:r w:rsidR="000318EE" w:rsidRPr="0069125A">
        <w:rPr>
          <w:rFonts w:eastAsia="宋体"/>
        </w:rPr>
        <w:t xml:space="preserve">in serving PLMN and/or mapped S-NSSAI(s) in home PLMN </w:t>
      </w:r>
      <w:r w:rsidRPr="0069125A">
        <w:rPr>
          <w:rFonts w:eastAsia="宋体"/>
        </w:rPr>
        <w:t>to be monitored and reported.</w:t>
      </w:r>
    </w:p>
    <w:p w14:paraId="04CD5805" w14:textId="77777777" w:rsidR="00E51031" w:rsidRPr="00127E7B" w:rsidRDefault="00E51031" w:rsidP="0069125A">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pt;height:108pt" o:ole="">
            <v:imagedata r:id="rId20" o:title=""/>
          </v:shape>
          <o:OLEObject Type="Embed" ProgID="Visio.Drawing.11" ShapeID="_x0000_i1031" DrawAspect="Content" ObjectID="_1794137518" r:id="rId21"/>
        </w:object>
      </w:r>
    </w:p>
    <w:p w14:paraId="0E98351A" w14:textId="683B151D" w:rsidR="00E51031" w:rsidRPr="00127E7B" w:rsidRDefault="00E51031" w:rsidP="001A6C9E">
      <w:pPr>
        <w:pStyle w:val="TF"/>
      </w:pPr>
      <w:bookmarkStart w:id="191" w:name="_CRFigure5_4_2_2_21SubscribeforCreation"/>
      <w:r w:rsidRPr="00127E7B">
        <w:rPr>
          <w:lang w:eastAsia="ko-KR"/>
        </w:rPr>
        <w:t xml:space="preserve">Figure </w:t>
      </w:r>
      <w:bookmarkEnd w:id="191"/>
      <w:r w:rsidRPr="00127E7B">
        <w:rPr>
          <w:lang w:eastAsia="ko-KR"/>
        </w:rPr>
        <w:t>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宋体"/>
        </w:rPr>
      </w:pPr>
      <w:r w:rsidRPr="0069125A">
        <w:rPr>
          <w:rFonts w:eastAsia="宋体"/>
        </w:rPr>
        <w:t>1.</w:t>
      </w:r>
      <w:r w:rsidRPr="0069125A">
        <w:rPr>
          <w:rFonts w:eastAsia="宋体"/>
        </w:rPr>
        <w:tab/>
        <w:t>The NF Service Consumer (e.g. NEF</w:t>
      </w:r>
      <w:r w:rsidR="00613472">
        <w:rPr>
          <w:rFonts w:eastAsia="宋体"/>
        </w:rPr>
        <w:t>,</w:t>
      </w:r>
      <w:r w:rsidR="00934746" w:rsidRPr="0069125A">
        <w:rPr>
          <w:rFonts w:eastAsia="宋体"/>
        </w:rPr>
        <w:t xml:space="preserve"> AF</w:t>
      </w:r>
      <w:r w:rsidR="00613472">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宋体"/>
        </w:rPr>
      </w:pPr>
      <w:r w:rsidRPr="0069125A">
        <w:rPr>
          <w:rFonts w:eastAsia="宋体"/>
        </w:rPr>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宋体"/>
        </w:rPr>
      </w:pPr>
      <w:r w:rsidRPr="0069125A">
        <w:rPr>
          <w:rFonts w:eastAsia="宋体"/>
        </w:rPr>
        <w:tab/>
      </w:r>
      <w:r w:rsidR="00E51031" w:rsidRPr="0069125A">
        <w:rPr>
          <w:rFonts w:eastAsia="宋体"/>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宋体"/>
        </w:rPr>
      </w:pPr>
      <w:r w:rsidRPr="0069125A">
        <w:rPr>
          <w:rFonts w:eastAsia="宋体"/>
        </w:rPr>
        <w:tab/>
      </w:r>
      <w:r w:rsidR="00793A74" w:rsidRPr="0069125A">
        <w:rPr>
          <w:rFonts w:eastAsia="宋体"/>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92" w:name="_CR5_3_2_2_3"/>
      <w:bookmarkStart w:id="193" w:name="_Toc183448829"/>
      <w:bookmarkEnd w:id="192"/>
      <w:r w:rsidRPr="00127E7B">
        <w:t>5.</w:t>
      </w:r>
      <w:r w:rsidR="00026AE9" w:rsidRPr="00127E7B">
        <w:rPr>
          <w:lang w:eastAsia="zh-CN"/>
        </w:rPr>
        <w:t>3</w:t>
      </w:r>
      <w:r w:rsidRPr="00127E7B">
        <w:t>.2.2.3</w:t>
      </w:r>
      <w:r w:rsidRPr="00127E7B">
        <w:tab/>
        <w:t>Modification of a subscription</w:t>
      </w:r>
      <w:bookmarkEnd w:id="19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宋体"/>
        </w:rPr>
        <w:t xml:space="preserve"> AF</w:t>
      </w:r>
      <w:r w:rsidR="00066D0E">
        <w:rPr>
          <w:rFonts w:eastAsia="宋体"/>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65pt;height:2in" o:ole="">
            <v:imagedata r:id="rId22" o:title=""/>
          </v:shape>
          <o:OLEObject Type="Embed" ProgID="Visio.Drawing.11" ShapeID="_x0000_i1032" DrawAspect="Content" ObjectID="_1794137519" r:id="rId23"/>
        </w:object>
      </w:r>
      <w:r w:rsidR="00E51031" w:rsidRPr="0069125A">
        <w:t xml:space="preserve">Figure </w:t>
      </w:r>
      <w:r w:rsidR="00E51031" w:rsidRPr="0069125A">
        <w:rPr>
          <w:rFonts w:eastAsia="宋体"/>
        </w:rPr>
        <w:t>5.</w:t>
      </w:r>
      <w:r w:rsidR="00D7139F" w:rsidRPr="0069125A">
        <w:rPr>
          <w:rFonts w:eastAsia="宋体"/>
          <w:b w:val="0"/>
        </w:rPr>
        <w:t>3</w:t>
      </w:r>
      <w:r w:rsidR="00E51031" w:rsidRPr="0069125A">
        <w:rPr>
          <w:rFonts w:eastAsia="宋体"/>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9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94"/>
    <w:p w14:paraId="4E894E68" w14:textId="6A1284AC" w:rsidR="00E51031" w:rsidRPr="00127E7B" w:rsidRDefault="00E51031" w:rsidP="00E51031">
      <w:pPr>
        <w:pStyle w:val="B1"/>
        <w:rPr>
          <w:rFonts w:eastAsia="宋体"/>
        </w:rPr>
      </w:pPr>
      <w:r w:rsidRPr="00127E7B">
        <w:t>2b.</w:t>
      </w:r>
      <w:r w:rsidRPr="00127E7B">
        <w:tab/>
      </w:r>
      <w:r w:rsidRPr="00127E7B">
        <w:rPr>
          <w:rFonts w:eastAsia="宋体"/>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4pt;height:145.35pt" o:ole="">
            <v:imagedata r:id="rId24" o:title=""/>
          </v:shape>
          <o:OLEObject Type="Embed" ProgID="Visio.Drawing.11" ShapeID="_x0000_i1033" DrawAspect="Content" ObjectID="_1794137520" r:id="rId25"/>
        </w:object>
      </w:r>
    </w:p>
    <w:p w14:paraId="1DC3001F" w14:textId="4E9BCC5C" w:rsidR="00E51031" w:rsidRPr="00127E7B" w:rsidRDefault="00E51031" w:rsidP="0069125A">
      <w:pPr>
        <w:pStyle w:val="TF"/>
      </w:pPr>
      <w:bookmarkStart w:id="195" w:name="_CRFigure5_3_2_2_32SubscriptionComplete"/>
      <w:r w:rsidRPr="0069125A">
        <w:t xml:space="preserve">Figure </w:t>
      </w:r>
      <w:bookmarkEnd w:id="195"/>
      <w:r w:rsidRPr="0069125A">
        <w:rPr>
          <w:rFonts w:eastAsia="宋体"/>
        </w:rPr>
        <w:t>5.</w:t>
      </w:r>
      <w:r w:rsidR="00190EDD" w:rsidRPr="0069125A">
        <w:rPr>
          <w:rFonts w:eastAsia="宋体"/>
          <w:b w:val="0"/>
        </w:rPr>
        <w:t>3</w:t>
      </w:r>
      <w:r w:rsidRPr="0069125A">
        <w:rPr>
          <w:rFonts w:eastAsia="宋体"/>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96" w:name="_CR5_3_2_2_4"/>
      <w:bookmarkStart w:id="197" w:name="_Toc183448830"/>
      <w:bookmarkEnd w:id="196"/>
      <w:r w:rsidRPr="001B047D">
        <w:t>5.</w:t>
      </w:r>
      <w:r w:rsidRPr="00460EEF">
        <w:t>3.2.2.4</w:t>
      </w:r>
      <w:r w:rsidRPr="00460EEF">
        <w:tab/>
        <w:t>Creation of a one time and immediate reporting subscription</w:t>
      </w:r>
      <w:bookmarkEnd w:id="197"/>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AD3A3FF" w:rsidR="00793A74" w:rsidRDefault="00793A74" w:rsidP="00793A74">
      <w:pPr>
        <w:pStyle w:val="B1"/>
      </w:pPr>
      <w:r>
        <w:t>1.</w:t>
      </w:r>
      <w:r>
        <w:tab/>
        <w:t>The NF Service Consumer shall send a POST request</w:t>
      </w:r>
      <w:r w:rsidRPr="00955065">
        <w:t xml:space="preserve"> </w:t>
      </w:r>
      <w:r>
        <w:t xml:space="preserve">as specified in step 1 of </w:t>
      </w:r>
      <w:r w:rsidR="00515FBC">
        <w:t>clause 5</w:t>
      </w:r>
      <w:r>
        <w:t>.3.2.2.2,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58B16E6E" w:rsidR="00793A74" w:rsidRDefault="00793A74" w:rsidP="00793A74">
      <w:pPr>
        <w:pStyle w:val="B1"/>
      </w:pPr>
      <w:r>
        <w:t>2a.</w:t>
      </w:r>
      <w:r>
        <w:tab/>
        <w:t xml:space="preserve">The NSACF shall send a POST response as specified in step 2a of </w:t>
      </w:r>
      <w:r w:rsidR="00515FBC">
        <w:t>clause 5</w:t>
      </w:r>
      <w:r>
        <w:t>.3.2.2.2,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98" w:name="_CR5_3_2_3"/>
      <w:bookmarkStart w:id="199" w:name="_Toc183448831"/>
      <w:bookmarkEnd w:id="198"/>
      <w:r w:rsidRPr="00127E7B">
        <w:t>5.</w:t>
      </w:r>
      <w:r w:rsidR="002B72EE" w:rsidRPr="00127E7B">
        <w:rPr>
          <w:lang w:eastAsia="zh-CN"/>
        </w:rPr>
        <w:t>3</w:t>
      </w:r>
      <w:r w:rsidRPr="00127E7B">
        <w:t>.2.3</w:t>
      </w:r>
      <w:r w:rsidR="001A6C9E" w:rsidRPr="00127E7B">
        <w:tab/>
      </w:r>
      <w:r w:rsidRPr="00127E7B">
        <w:t>Unsubscribe</w:t>
      </w:r>
      <w:bookmarkEnd w:id="199"/>
    </w:p>
    <w:p w14:paraId="09089825" w14:textId="5D2119C4" w:rsidR="00E51031" w:rsidRPr="00127E7B" w:rsidRDefault="00E51031" w:rsidP="001773FF">
      <w:pPr>
        <w:pStyle w:val="Heading5"/>
      </w:pPr>
      <w:bookmarkStart w:id="200" w:name="_CR5_3_2_3_1"/>
      <w:bookmarkStart w:id="201" w:name="_Toc183448832"/>
      <w:bookmarkEnd w:id="200"/>
      <w:r w:rsidRPr="00127E7B">
        <w:t>5.</w:t>
      </w:r>
      <w:r w:rsidR="002B72EE" w:rsidRPr="00127E7B">
        <w:rPr>
          <w:lang w:eastAsia="zh-CN"/>
        </w:rPr>
        <w:t>3</w:t>
      </w:r>
      <w:r w:rsidRPr="00127E7B">
        <w:t>.2.3.1</w:t>
      </w:r>
      <w:r w:rsidRPr="00127E7B">
        <w:tab/>
        <w:t>General</w:t>
      </w:r>
      <w:bookmarkEnd w:id="201"/>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4pt;height:2in" o:ole="">
            <v:imagedata r:id="rId26" o:title=""/>
          </v:shape>
          <o:OLEObject Type="Embed" ProgID="Visio.Drawing.11" ShapeID="_x0000_i1034" DrawAspect="Content" ObjectID="_1794137521" r:id="rId27"/>
        </w:object>
      </w:r>
    </w:p>
    <w:p w14:paraId="2560C36E" w14:textId="59E64FFD" w:rsidR="00E51031" w:rsidRPr="00127E7B" w:rsidRDefault="00E51031" w:rsidP="001A6C9E">
      <w:pPr>
        <w:pStyle w:val="TF"/>
      </w:pPr>
      <w:bookmarkStart w:id="202" w:name="_CRFigure5_3_2_3_11"/>
      <w:r w:rsidRPr="00127E7B">
        <w:t xml:space="preserve">Figure </w:t>
      </w:r>
      <w:bookmarkEnd w:id="202"/>
      <w:r w:rsidRPr="00127E7B">
        <w:t>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203" w:name="_CR5_3_2_4"/>
      <w:bookmarkStart w:id="204" w:name="_Toc183448833"/>
      <w:bookmarkEnd w:id="203"/>
      <w:r w:rsidRPr="001B047D">
        <w:t>5.</w:t>
      </w:r>
      <w:r w:rsidR="002B72EE" w:rsidRPr="00460EEF">
        <w:t>3</w:t>
      </w:r>
      <w:r w:rsidRPr="00460EEF">
        <w:t>.2.4</w:t>
      </w:r>
      <w:r w:rsidR="001A6C9E" w:rsidRPr="00460EEF">
        <w:tab/>
      </w:r>
      <w:r w:rsidRPr="00460EEF">
        <w:t>Notify</w:t>
      </w:r>
      <w:bookmarkEnd w:id="204"/>
    </w:p>
    <w:p w14:paraId="2D1187F5" w14:textId="17A1B3AC" w:rsidR="00E51031" w:rsidRPr="00460EEF" w:rsidRDefault="00E51031" w:rsidP="001773FF">
      <w:pPr>
        <w:pStyle w:val="Heading5"/>
      </w:pPr>
      <w:bookmarkStart w:id="205" w:name="_CR5_3_2_4_1"/>
      <w:bookmarkStart w:id="206" w:name="_Toc183448834"/>
      <w:bookmarkEnd w:id="205"/>
      <w:r w:rsidRPr="00460EEF">
        <w:t>5.</w:t>
      </w:r>
      <w:r w:rsidR="002B72EE" w:rsidRPr="00460EEF">
        <w:t>3</w:t>
      </w:r>
      <w:r w:rsidRPr="00460EEF">
        <w:t>.2.4.1</w:t>
      </w:r>
      <w:r w:rsidRPr="00460EEF">
        <w:tab/>
        <w:t>General</w:t>
      </w:r>
      <w:bookmarkEnd w:id="206"/>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4pt;height:146.35pt" o:ole="">
            <v:imagedata r:id="rId28" o:title=""/>
          </v:shape>
          <o:OLEObject Type="Embed" ProgID="Visio.Drawing.11" ShapeID="_x0000_i1035" DrawAspect="Content" ObjectID="_1794137522" r:id="rId29"/>
        </w:object>
      </w:r>
    </w:p>
    <w:p w14:paraId="227AB7AC" w14:textId="31767F2A" w:rsidR="00E51031" w:rsidRPr="00127E7B" w:rsidRDefault="00E51031" w:rsidP="001A6C9E">
      <w:pPr>
        <w:pStyle w:val="TF"/>
      </w:pPr>
      <w:bookmarkStart w:id="207" w:name="_CRFigure5_3_2_4_11"/>
      <w:r w:rsidRPr="00127E7B">
        <w:t xml:space="preserve">Figure </w:t>
      </w:r>
      <w:bookmarkEnd w:id="207"/>
      <w:r w:rsidRPr="00127E7B">
        <w:t>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宋体"/>
        </w:rPr>
      </w:pPr>
      <w:r w:rsidRPr="0069125A">
        <w:tab/>
      </w:r>
      <w:r w:rsidR="00916ECF" w:rsidRPr="0069125A">
        <w:t>If</w:t>
      </w:r>
      <w:r w:rsidR="00916ECF" w:rsidRPr="0069125A">
        <w:rPr>
          <w:rFonts w:eastAsia="宋体"/>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宋体"/>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208" w:name="_CR6"/>
      <w:bookmarkStart w:id="209" w:name="_Toc81226666"/>
      <w:bookmarkStart w:id="210" w:name="_Toc93868957"/>
      <w:bookmarkStart w:id="211" w:name="_Toc183448835"/>
      <w:bookmarkEnd w:id="208"/>
      <w:r w:rsidRPr="00127E7B">
        <w:t>6</w:t>
      </w:r>
      <w:r w:rsidRPr="00127E7B">
        <w:tab/>
        <w:t>API Definitions</w:t>
      </w:r>
      <w:bookmarkEnd w:id="176"/>
      <w:bookmarkEnd w:id="177"/>
      <w:bookmarkEnd w:id="178"/>
      <w:bookmarkEnd w:id="209"/>
      <w:bookmarkEnd w:id="210"/>
      <w:bookmarkEnd w:id="211"/>
    </w:p>
    <w:p w14:paraId="49A90AEE" w14:textId="29F93225" w:rsidR="008A6D4A" w:rsidRPr="00127E7B" w:rsidRDefault="008A6D4A" w:rsidP="001773FF">
      <w:pPr>
        <w:pStyle w:val="Heading2"/>
      </w:pPr>
      <w:bookmarkStart w:id="212" w:name="_CR6_1"/>
      <w:bookmarkStart w:id="213" w:name="_Toc510696598"/>
      <w:bookmarkStart w:id="214" w:name="_Toc35971390"/>
      <w:bookmarkStart w:id="215" w:name="_Toc70325107"/>
      <w:bookmarkStart w:id="216" w:name="_Toc81226667"/>
      <w:bookmarkStart w:id="217" w:name="_Toc93868958"/>
      <w:bookmarkStart w:id="218" w:name="_Toc183448836"/>
      <w:bookmarkEnd w:id="212"/>
      <w:r w:rsidRPr="00127E7B">
        <w:t>6.1</w:t>
      </w:r>
      <w:r w:rsidRPr="00127E7B">
        <w:tab/>
      </w:r>
      <w:r w:rsidR="009427A2" w:rsidRPr="00127E7B">
        <w:t>Nnsacf_</w:t>
      </w:r>
      <w:r w:rsidR="00F6320F" w:rsidRPr="00127E7B">
        <w:t>NSAC</w:t>
      </w:r>
      <w:r w:rsidRPr="00127E7B">
        <w:t xml:space="preserve"> Service API</w:t>
      </w:r>
      <w:bookmarkEnd w:id="213"/>
      <w:bookmarkEnd w:id="214"/>
      <w:bookmarkEnd w:id="215"/>
      <w:bookmarkEnd w:id="216"/>
      <w:bookmarkEnd w:id="217"/>
      <w:bookmarkEnd w:id="218"/>
    </w:p>
    <w:p w14:paraId="49F4CC6B" w14:textId="77777777" w:rsidR="008A6D4A" w:rsidRPr="00127E7B" w:rsidRDefault="008A6D4A" w:rsidP="001773FF">
      <w:pPr>
        <w:pStyle w:val="Heading3"/>
      </w:pPr>
      <w:bookmarkStart w:id="219" w:name="_CR6_1_1"/>
      <w:bookmarkStart w:id="220" w:name="_Toc510696599"/>
      <w:bookmarkStart w:id="221" w:name="_Toc35971391"/>
      <w:bookmarkStart w:id="222" w:name="_Toc70325108"/>
      <w:bookmarkStart w:id="223" w:name="_Toc81226668"/>
      <w:bookmarkStart w:id="224" w:name="_Toc93868959"/>
      <w:bookmarkStart w:id="225" w:name="_Toc183448837"/>
      <w:bookmarkEnd w:id="219"/>
      <w:r w:rsidRPr="00127E7B">
        <w:t>6.1.1</w:t>
      </w:r>
      <w:r w:rsidRPr="00127E7B">
        <w:tab/>
        <w:t>Introduction</w:t>
      </w:r>
      <w:bookmarkEnd w:id="220"/>
      <w:bookmarkEnd w:id="221"/>
      <w:bookmarkEnd w:id="222"/>
      <w:bookmarkEnd w:id="223"/>
      <w:bookmarkEnd w:id="224"/>
      <w:bookmarkEnd w:id="225"/>
    </w:p>
    <w:p w14:paraId="735FC1C1" w14:textId="65D86B89" w:rsidR="00DB0D4A" w:rsidRPr="00127E7B" w:rsidRDefault="00DB0D4A" w:rsidP="00DB0D4A">
      <w:pPr>
        <w:rPr>
          <w:noProof/>
          <w:lang w:eastAsia="zh-CN"/>
        </w:rPr>
      </w:pPr>
      <w:bookmarkStart w:id="226" w:name="_Toc510696600"/>
      <w:bookmarkStart w:id="227"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228" w:name="_CR6_1_2"/>
      <w:bookmarkStart w:id="229" w:name="_Toc70325109"/>
      <w:bookmarkStart w:id="230" w:name="_Toc81226669"/>
      <w:bookmarkStart w:id="231" w:name="_Toc93868960"/>
      <w:bookmarkStart w:id="232" w:name="_Toc183448838"/>
      <w:bookmarkEnd w:id="228"/>
      <w:r w:rsidRPr="00127E7B">
        <w:t>6.1.2</w:t>
      </w:r>
      <w:r w:rsidRPr="00127E7B">
        <w:tab/>
        <w:t>Usage of HTTP</w:t>
      </w:r>
      <w:bookmarkEnd w:id="226"/>
      <w:bookmarkEnd w:id="227"/>
      <w:bookmarkEnd w:id="229"/>
      <w:bookmarkEnd w:id="230"/>
      <w:bookmarkEnd w:id="231"/>
      <w:bookmarkEnd w:id="232"/>
    </w:p>
    <w:p w14:paraId="6BE20AEE" w14:textId="77777777" w:rsidR="008A6D4A" w:rsidRPr="00127E7B" w:rsidRDefault="008A6D4A" w:rsidP="001773FF">
      <w:pPr>
        <w:pStyle w:val="Heading4"/>
      </w:pPr>
      <w:bookmarkStart w:id="233" w:name="_CR6_1_2_1"/>
      <w:bookmarkStart w:id="234" w:name="_Toc510696601"/>
      <w:bookmarkStart w:id="235" w:name="_Toc35971393"/>
      <w:bookmarkStart w:id="236" w:name="_Toc70325110"/>
      <w:bookmarkStart w:id="237" w:name="_Toc81226670"/>
      <w:bookmarkStart w:id="238" w:name="_Toc93868961"/>
      <w:bookmarkStart w:id="239" w:name="_Toc183448839"/>
      <w:bookmarkEnd w:id="233"/>
      <w:r w:rsidRPr="00127E7B">
        <w:t>6.1.2.1</w:t>
      </w:r>
      <w:r w:rsidRPr="00127E7B">
        <w:tab/>
        <w:t>General</w:t>
      </w:r>
      <w:bookmarkEnd w:id="234"/>
      <w:bookmarkEnd w:id="235"/>
      <w:bookmarkEnd w:id="236"/>
      <w:bookmarkEnd w:id="237"/>
      <w:bookmarkEnd w:id="238"/>
      <w:bookmarkEnd w:id="239"/>
    </w:p>
    <w:p w14:paraId="40117155" w14:textId="77777777" w:rsidR="008A6D4A" w:rsidRPr="00127E7B" w:rsidRDefault="008A6D4A" w:rsidP="008A6D4A">
      <w:pPr>
        <w:rPr>
          <w:noProof/>
        </w:rPr>
      </w:pPr>
      <w:bookmarkStart w:id="240"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241" w:name="_CR6_1_2_2"/>
      <w:bookmarkStart w:id="242" w:name="_Toc35971394"/>
      <w:bookmarkStart w:id="243" w:name="_Toc70325111"/>
      <w:bookmarkStart w:id="244" w:name="_Toc81226671"/>
      <w:bookmarkStart w:id="245" w:name="_Toc93868962"/>
      <w:bookmarkStart w:id="246" w:name="_Toc183448840"/>
      <w:bookmarkEnd w:id="241"/>
      <w:r w:rsidRPr="00127E7B">
        <w:t>6.1.2.2</w:t>
      </w:r>
      <w:r w:rsidRPr="00127E7B">
        <w:tab/>
        <w:t>HTTP standard headers</w:t>
      </w:r>
      <w:bookmarkEnd w:id="240"/>
      <w:bookmarkEnd w:id="242"/>
      <w:bookmarkEnd w:id="243"/>
      <w:bookmarkEnd w:id="244"/>
      <w:bookmarkEnd w:id="245"/>
      <w:bookmarkEnd w:id="246"/>
    </w:p>
    <w:p w14:paraId="5BC5A0BC" w14:textId="77777777" w:rsidR="008A6D4A" w:rsidRPr="00127E7B" w:rsidRDefault="008A6D4A" w:rsidP="001773FF">
      <w:pPr>
        <w:pStyle w:val="Heading5"/>
        <w:rPr>
          <w:lang w:eastAsia="zh-CN"/>
        </w:rPr>
      </w:pPr>
      <w:bookmarkStart w:id="247" w:name="_CR6_1_2_2_1"/>
      <w:bookmarkStart w:id="248" w:name="_Toc510696603"/>
      <w:bookmarkStart w:id="249" w:name="_Toc35971395"/>
      <w:bookmarkStart w:id="250" w:name="_Toc70325112"/>
      <w:bookmarkStart w:id="251" w:name="_Toc81226672"/>
      <w:bookmarkStart w:id="252" w:name="_Toc93868963"/>
      <w:bookmarkStart w:id="253" w:name="_Toc183448841"/>
      <w:bookmarkEnd w:id="247"/>
      <w:r w:rsidRPr="00127E7B">
        <w:t>6.1.2.2.1</w:t>
      </w:r>
      <w:r w:rsidRPr="00127E7B">
        <w:rPr>
          <w:rFonts w:hint="eastAsia"/>
          <w:lang w:eastAsia="zh-CN"/>
        </w:rPr>
        <w:tab/>
      </w:r>
      <w:r w:rsidRPr="00127E7B">
        <w:rPr>
          <w:lang w:eastAsia="zh-CN"/>
        </w:rPr>
        <w:t>General</w:t>
      </w:r>
      <w:bookmarkEnd w:id="248"/>
      <w:bookmarkEnd w:id="249"/>
      <w:bookmarkEnd w:id="250"/>
      <w:bookmarkEnd w:id="251"/>
      <w:bookmarkEnd w:id="252"/>
      <w:bookmarkEnd w:id="253"/>
    </w:p>
    <w:p w14:paraId="47B445E8" w14:textId="77777777" w:rsidR="008A6D4A" w:rsidRPr="00127E7B" w:rsidRDefault="008A6D4A" w:rsidP="008A6D4A">
      <w:pPr>
        <w:rPr>
          <w:noProof/>
        </w:rPr>
      </w:pPr>
      <w:bookmarkStart w:id="254"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55" w:name="_CR6_1_2_2_2"/>
      <w:bookmarkStart w:id="256" w:name="_Toc35971396"/>
      <w:bookmarkStart w:id="257" w:name="_Toc70325113"/>
      <w:bookmarkStart w:id="258" w:name="_Toc81226673"/>
      <w:bookmarkStart w:id="259" w:name="_Toc93868964"/>
      <w:bookmarkStart w:id="260" w:name="_Toc183448842"/>
      <w:bookmarkEnd w:id="255"/>
      <w:r w:rsidRPr="00127E7B">
        <w:t>6.1.2.2.2</w:t>
      </w:r>
      <w:r w:rsidRPr="00127E7B">
        <w:tab/>
        <w:t>Content type</w:t>
      </w:r>
      <w:bookmarkEnd w:id="254"/>
      <w:bookmarkEnd w:id="256"/>
      <w:bookmarkEnd w:id="257"/>
      <w:bookmarkEnd w:id="258"/>
      <w:bookmarkEnd w:id="259"/>
      <w:bookmarkEnd w:id="260"/>
    </w:p>
    <w:p w14:paraId="3E043ABA" w14:textId="77777777" w:rsidR="008A6D4A" w:rsidRPr="00127E7B" w:rsidRDefault="008A6D4A" w:rsidP="008A6D4A">
      <w:bookmarkStart w:id="261"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62" w:name="_CR6_1_2_3"/>
      <w:bookmarkStart w:id="263" w:name="_Toc35971397"/>
      <w:bookmarkStart w:id="264" w:name="_Toc70325114"/>
      <w:bookmarkStart w:id="265" w:name="_Toc81226674"/>
      <w:bookmarkStart w:id="266" w:name="_Toc93868965"/>
      <w:bookmarkStart w:id="267" w:name="_Toc183448843"/>
      <w:bookmarkEnd w:id="262"/>
      <w:r w:rsidRPr="00127E7B">
        <w:t>6.1.2.3</w:t>
      </w:r>
      <w:r w:rsidRPr="00127E7B">
        <w:tab/>
        <w:t>HTTP custom headers</w:t>
      </w:r>
      <w:bookmarkEnd w:id="261"/>
      <w:bookmarkEnd w:id="263"/>
      <w:bookmarkEnd w:id="264"/>
      <w:bookmarkEnd w:id="265"/>
      <w:bookmarkEnd w:id="266"/>
      <w:bookmarkEnd w:id="267"/>
    </w:p>
    <w:p w14:paraId="51F282AC" w14:textId="2AF5ACC7" w:rsidR="008A6D4A" w:rsidRPr="00127E7B" w:rsidRDefault="008A6D4A" w:rsidP="008A6D4A">
      <w:pPr>
        <w:rPr>
          <w:noProof/>
        </w:rPr>
      </w:pPr>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76" w:name="_CR6_1_3"/>
      <w:bookmarkStart w:id="277" w:name="_Toc510696607"/>
      <w:bookmarkStart w:id="278" w:name="_Toc35971398"/>
      <w:bookmarkStart w:id="279" w:name="_Toc70325115"/>
      <w:bookmarkStart w:id="280" w:name="_Toc81226675"/>
      <w:bookmarkStart w:id="281" w:name="_Toc93868966"/>
      <w:bookmarkStart w:id="282" w:name="_Toc183448844"/>
      <w:bookmarkEnd w:id="268"/>
      <w:bookmarkEnd w:id="269"/>
      <w:bookmarkEnd w:id="270"/>
      <w:bookmarkEnd w:id="271"/>
      <w:bookmarkEnd w:id="272"/>
      <w:bookmarkEnd w:id="273"/>
      <w:bookmarkEnd w:id="274"/>
      <w:bookmarkEnd w:id="275"/>
      <w:bookmarkEnd w:id="276"/>
      <w:r w:rsidRPr="00127E7B">
        <w:t>6.1.3</w:t>
      </w:r>
      <w:r w:rsidRPr="00127E7B">
        <w:tab/>
        <w:t>Resources</w:t>
      </w:r>
      <w:bookmarkEnd w:id="277"/>
      <w:bookmarkEnd w:id="278"/>
      <w:bookmarkEnd w:id="279"/>
      <w:bookmarkEnd w:id="280"/>
      <w:bookmarkEnd w:id="281"/>
      <w:bookmarkEnd w:id="282"/>
    </w:p>
    <w:p w14:paraId="5C8D92CB" w14:textId="77777777" w:rsidR="008A6D4A" w:rsidRPr="00127E7B" w:rsidRDefault="008A6D4A" w:rsidP="001773FF">
      <w:pPr>
        <w:pStyle w:val="Heading4"/>
      </w:pPr>
      <w:bookmarkStart w:id="283" w:name="_CR6_1_3_1"/>
      <w:bookmarkStart w:id="284" w:name="_Toc510696608"/>
      <w:bookmarkStart w:id="285" w:name="_Toc35971399"/>
      <w:bookmarkStart w:id="286" w:name="_Toc70325116"/>
      <w:bookmarkStart w:id="287" w:name="_Toc81226676"/>
      <w:bookmarkStart w:id="288" w:name="_Toc93868967"/>
      <w:bookmarkStart w:id="289" w:name="_Toc183448845"/>
      <w:bookmarkEnd w:id="283"/>
      <w:r w:rsidRPr="00127E7B">
        <w:t>6.1.3.1</w:t>
      </w:r>
      <w:r w:rsidRPr="00127E7B">
        <w:tab/>
        <w:t>Overview</w:t>
      </w:r>
      <w:bookmarkEnd w:id="284"/>
      <w:bookmarkEnd w:id="285"/>
      <w:bookmarkEnd w:id="286"/>
      <w:bookmarkEnd w:id="287"/>
      <w:bookmarkEnd w:id="288"/>
      <w:bookmarkEnd w:id="289"/>
    </w:p>
    <w:p w14:paraId="75668E3F" w14:textId="51FC756F" w:rsidR="007C3236" w:rsidRPr="00127E7B" w:rsidRDefault="007C3236" w:rsidP="007C3236">
      <w:bookmarkStart w:id="290" w:name="_Toc510696609"/>
      <w:bookmarkStart w:id="291"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35pt;height:117pt" o:ole="">
            <v:imagedata r:id="rId30" o:title=""/>
          </v:shape>
          <o:OLEObject Type="Embed" ProgID="Visio.Drawing.11" ShapeID="_x0000_i1036" DrawAspect="Content" ObjectID="_1794137523" r:id="rId31"/>
        </w:object>
      </w:r>
    </w:p>
    <w:p w14:paraId="19C0F87D" w14:textId="6176A9AE" w:rsidR="007C3236" w:rsidRPr="00127E7B" w:rsidRDefault="007C3236" w:rsidP="007C3236">
      <w:pPr>
        <w:pStyle w:val="TF"/>
      </w:pPr>
      <w:bookmarkStart w:id="292" w:name="_CRFigure6_1_3_11"/>
      <w:r w:rsidRPr="00127E7B">
        <w:t xml:space="preserve">Figure </w:t>
      </w:r>
      <w:bookmarkEnd w:id="292"/>
      <w:r w:rsidRPr="00127E7B">
        <w:t xml:space="preserve">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bookmarkStart w:id="293" w:name="_CRTable6_1_3_11"/>
      <w:r w:rsidRPr="00127E7B">
        <w:t xml:space="preserve">Table </w:t>
      </w:r>
      <w:bookmarkEnd w:id="293"/>
      <w:r w:rsidRPr="00127E7B">
        <w:t>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94" w:name="_CR6_1_3_2"/>
      <w:bookmarkStart w:id="295" w:name="_Toc70325117"/>
      <w:bookmarkStart w:id="296" w:name="_Toc81226677"/>
      <w:bookmarkStart w:id="297" w:name="_Toc93868968"/>
      <w:bookmarkStart w:id="298" w:name="_Toc183448846"/>
      <w:bookmarkEnd w:id="294"/>
      <w:r w:rsidRPr="00127E7B">
        <w:t>6.1.3.2</w:t>
      </w:r>
      <w:r w:rsidRPr="00127E7B">
        <w:tab/>
        <w:t xml:space="preserve">Resource: </w:t>
      </w:r>
      <w:bookmarkEnd w:id="290"/>
      <w:bookmarkEnd w:id="291"/>
      <w:r w:rsidR="006E742F" w:rsidRPr="00127E7B">
        <w:t>Slice Collection Subject to NSAC</w:t>
      </w:r>
      <w:bookmarkEnd w:id="295"/>
      <w:r w:rsidR="0059485B" w:rsidRPr="00127E7B">
        <w:t xml:space="preserve"> for UEs</w:t>
      </w:r>
      <w:bookmarkEnd w:id="296"/>
      <w:bookmarkEnd w:id="297"/>
      <w:bookmarkEnd w:id="298"/>
    </w:p>
    <w:p w14:paraId="4ED0F1B2" w14:textId="77777777" w:rsidR="008A6D4A" w:rsidRPr="00127E7B" w:rsidRDefault="008A6D4A" w:rsidP="001773FF">
      <w:pPr>
        <w:pStyle w:val="Heading5"/>
      </w:pPr>
      <w:bookmarkStart w:id="299" w:name="_CR6_1_3_2_1"/>
      <w:bookmarkStart w:id="300" w:name="_Toc510696610"/>
      <w:bookmarkStart w:id="301" w:name="_Toc35971401"/>
      <w:bookmarkStart w:id="302" w:name="_Toc70325118"/>
      <w:bookmarkStart w:id="303" w:name="_Toc81226678"/>
      <w:bookmarkStart w:id="304" w:name="_Toc93868969"/>
      <w:bookmarkStart w:id="305" w:name="_Toc183448847"/>
      <w:bookmarkEnd w:id="299"/>
      <w:r w:rsidRPr="00127E7B">
        <w:t>6.1.3.2.1</w:t>
      </w:r>
      <w:r w:rsidRPr="00127E7B">
        <w:tab/>
        <w:t>Description</w:t>
      </w:r>
      <w:bookmarkEnd w:id="300"/>
      <w:bookmarkEnd w:id="301"/>
      <w:bookmarkEnd w:id="302"/>
      <w:bookmarkEnd w:id="303"/>
      <w:bookmarkEnd w:id="304"/>
      <w:bookmarkEnd w:id="305"/>
    </w:p>
    <w:p w14:paraId="4F526B3F" w14:textId="4A8F16EC" w:rsidR="00907A16" w:rsidRPr="00127E7B" w:rsidRDefault="00907A16" w:rsidP="00907A16">
      <w:pPr>
        <w:rPr>
          <w:lang w:eastAsia="zh-CN"/>
        </w:rPr>
      </w:pPr>
      <w:bookmarkStart w:id="306" w:name="_Toc35971402"/>
      <w:bookmarkStart w:id="307"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308" w:name="_CR6_1_3_2_2"/>
      <w:bookmarkStart w:id="309" w:name="_Toc70325119"/>
      <w:bookmarkStart w:id="310" w:name="_Toc81226679"/>
      <w:bookmarkStart w:id="311" w:name="_Toc93868970"/>
      <w:bookmarkStart w:id="312" w:name="_Toc183448848"/>
      <w:bookmarkEnd w:id="308"/>
      <w:r w:rsidRPr="00127E7B">
        <w:t>6.1.3.2.2</w:t>
      </w:r>
      <w:r w:rsidRPr="00127E7B">
        <w:tab/>
        <w:t>Resource Definition</w:t>
      </w:r>
      <w:bookmarkEnd w:id="306"/>
      <w:bookmarkEnd w:id="309"/>
      <w:bookmarkEnd w:id="310"/>
      <w:bookmarkEnd w:id="311"/>
      <w:bookmarkEnd w:id="312"/>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bookmarkStart w:id="313" w:name="_CRTable6_1_3_2_21"/>
      <w:r w:rsidRPr="00127E7B">
        <w:t>Table </w:t>
      </w:r>
      <w:bookmarkEnd w:id="313"/>
      <w:r w:rsidRPr="00127E7B">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314" w:name="_CR6_1_3_2_3"/>
      <w:bookmarkStart w:id="315" w:name="_Toc35971403"/>
      <w:bookmarkStart w:id="316" w:name="_Toc70325120"/>
      <w:bookmarkStart w:id="317" w:name="_Toc81226680"/>
      <w:bookmarkStart w:id="318" w:name="_Toc93868971"/>
      <w:bookmarkStart w:id="319" w:name="_Toc183448849"/>
      <w:bookmarkEnd w:id="314"/>
      <w:r w:rsidRPr="00127E7B">
        <w:t>6.1.3.2.3</w:t>
      </w:r>
      <w:r w:rsidRPr="00127E7B">
        <w:tab/>
        <w:t>Resource Standard Methods</w:t>
      </w:r>
      <w:bookmarkEnd w:id="307"/>
      <w:bookmarkEnd w:id="315"/>
      <w:bookmarkEnd w:id="316"/>
      <w:bookmarkEnd w:id="317"/>
      <w:bookmarkEnd w:id="318"/>
      <w:bookmarkEnd w:id="319"/>
    </w:p>
    <w:p w14:paraId="1753A67F" w14:textId="394D08EE" w:rsidR="008A6D4A" w:rsidRPr="00127E7B" w:rsidRDefault="008A6D4A" w:rsidP="001773FF">
      <w:pPr>
        <w:pStyle w:val="H6"/>
      </w:pPr>
      <w:bookmarkStart w:id="320" w:name="_Toc510696613"/>
      <w:bookmarkStart w:id="321" w:name="_Toc35971404"/>
      <w:bookmarkStart w:id="322" w:name="_Toc70325121"/>
      <w:bookmarkStart w:id="323" w:name="_Toc81226681"/>
      <w:bookmarkStart w:id="324" w:name="_Toc93868972"/>
      <w:bookmarkStart w:id="325" w:name="_CR6_1_3_2_3_1"/>
      <w:r w:rsidRPr="00127E7B">
        <w:t>6.1.3.2.3.1</w:t>
      </w:r>
      <w:r w:rsidRPr="00127E7B">
        <w:tab/>
      </w:r>
      <w:bookmarkEnd w:id="320"/>
      <w:bookmarkEnd w:id="321"/>
      <w:r w:rsidR="006623A9" w:rsidRPr="00127E7B">
        <w:t>POST</w:t>
      </w:r>
      <w:bookmarkEnd w:id="322"/>
      <w:bookmarkEnd w:id="323"/>
      <w:bookmarkEnd w:id="324"/>
    </w:p>
    <w:bookmarkEnd w:id="325"/>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bookmarkStart w:id="326" w:name="_CRTable6_1_3_2_3_11"/>
      <w:r w:rsidRPr="00127E7B">
        <w:t xml:space="preserve">Table </w:t>
      </w:r>
      <w:bookmarkEnd w:id="326"/>
      <w:r w:rsidRPr="00127E7B">
        <w:t xml:space="preserve">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bookmarkStart w:id="327" w:name="_CRTable6_1_3_2_3_12"/>
      <w:r w:rsidRPr="00127E7B">
        <w:t xml:space="preserve">Table </w:t>
      </w:r>
      <w:bookmarkEnd w:id="327"/>
      <w:r w:rsidRPr="00127E7B">
        <w:t xml:space="preserve">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bookmarkStart w:id="328" w:name="_CRTable6_1_3_2_3_13"/>
      <w:r w:rsidRPr="00127E7B">
        <w:t xml:space="preserve">Table </w:t>
      </w:r>
      <w:bookmarkEnd w:id="328"/>
      <w:r w:rsidRPr="00127E7B">
        <w:t xml:space="preserve">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bookmarkStart w:id="329" w:name="_CRTable6_1_3_2_3_14"/>
      <w:r w:rsidRPr="00127E7B">
        <w:t xml:space="preserve">Table </w:t>
      </w:r>
      <w:bookmarkEnd w:id="329"/>
      <w:r w:rsidRPr="00127E7B">
        <w:t>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bookmarkStart w:id="330" w:name="_CRTable6_1_3_2_3_15"/>
      <w:r w:rsidRPr="00127E7B">
        <w:t xml:space="preserve">Table </w:t>
      </w:r>
      <w:bookmarkEnd w:id="330"/>
      <w:r w:rsidRPr="00127E7B">
        <w:t>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331" w:name="_CR6_1_3_2_4"/>
      <w:bookmarkStart w:id="332" w:name="_Toc510696615"/>
      <w:bookmarkStart w:id="333" w:name="_Toc35971406"/>
      <w:bookmarkStart w:id="334" w:name="_Toc70325122"/>
      <w:bookmarkStart w:id="335" w:name="_Toc81226682"/>
      <w:bookmarkStart w:id="336" w:name="_Toc93868973"/>
      <w:bookmarkStart w:id="337" w:name="_Toc183448850"/>
      <w:bookmarkEnd w:id="331"/>
      <w:r w:rsidRPr="00127E7B">
        <w:t>6.1.3.2.4</w:t>
      </w:r>
      <w:r w:rsidRPr="00127E7B">
        <w:tab/>
        <w:t>Resource Custom Operations</w:t>
      </w:r>
      <w:bookmarkEnd w:id="332"/>
      <w:bookmarkEnd w:id="333"/>
      <w:bookmarkEnd w:id="334"/>
      <w:bookmarkEnd w:id="335"/>
      <w:bookmarkEnd w:id="336"/>
      <w:bookmarkEnd w:id="337"/>
    </w:p>
    <w:p w14:paraId="3971D13F" w14:textId="77777777" w:rsidR="00001FCC" w:rsidRPr="00127E7B" w:rsidRDefault="00001FCC" w:rsidP="00001FCC">
      <w:bookmarkStart w:id="338" w:name="_Toc510696616"/>
      <w:bookmarkStart w:id="339"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340" w:name="_CR6_1_3_3"/>
      <w:bookmarkStart w:id="341" w:name="_Toc81226683"/>
      <w:bookmarkStart w:id="342" w:name="_Toc93868974"/>
      <w:bookmarkStart w:id="343" w:name="_Toc183448851"/>
      <w:bookmarkStart w:id="344" w:name="_Toc510696622"/>
      <w:bookmarkStart w:id="345" w:name="_Toc35971413"/>
      <w:bookmarkStart w:id="346" w:name="_Toc70325123"/>
      <w:bookmarkEnd w:id="338"/>
      <w:bookmarkEnd w:id="339"/>
      <w:bookmarkEnd w:id="340"/>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341"/>
      <w:bookmarkEnd w:id="342"/>
      <w:bookmarkEnd w:id="343"/>
    </w:p>
    <w:p w14:paraId="7347A7D8" w14:textId="3A635115" w:rsidR="00A40E99" w:rsidRPr="00127E7B" w:rsidRDefault="00A40E99" w:rsidP="001773FF">
      <w:pPr>
        <w:pStyle w:val="Heading5"/>
      </w:pPr>
      <w:bookmarkStart w:id="347" w:name="_CR6_1_3_3_1"/>
      <w:bookmarkStart w:id="348" w:name="_Toc73369696"/>
      <w:bookmarkStart w:id="349" w:name="_Toc81226684"/>
      <w:bookmarkStart w:id="350" w:name="_Toc93868975"/>
      <w:bookmarkStart w:id="351" w:name="_Toc183448852"/>
      <w:bookmarkEnd w:id="347"/>
      <w:r w:rsidRPr="00127E7B">
        <w:t>6.</w:t>
      </w:r>
      <w:r w:rsidR="004F39E9" w:rsidRPr="00127E7B">
        <w:t>1</w:t>
      </w:r>
      <w:r w:rsidRPr="00127E7B">
        <w:t>.3.</w:t>
      </w:r>
      <w:r w:rsidR="004F39E9" w:rsidRPr="00127E7B">
        <w:t>3</w:t>
      </w:r>
      <w:r w:rsidRPr="00127E7B">
        <w:t>.1</w:t>
      </w:r>
      <w:r w:rsidRPr="00127E7B">
        <w:tab/>
        <w:t>Description</w:t>
      </w:r>
      <w:bookmarkEnd w:id="348"/>
      <w:bookmarkEnd w:id="349"/>
      <w:bookmarkEnd w:id="350"/>
      <w:bookmarkEnd w:id="351"/>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352" w:name="_CR6_1_3_3_2"/>
      <w:bookmarkStart w:id="353" w:name="_Toc73369697"/>
      <w:bookmarkStart w:id="354" w:name="_Toc81226685"/>
      <w:bookmarkStart w:id="355" w:name="_Toc93868976"/>
      <w:bookmarkStart w:id="356" w:name="_Toc183448853"/>
      <w:bookmarkEnd w:id="352"/>
      <w:r w:rsidRPr="00127E7B">
        <w:t>6.</w:t>
      </w:r>
      <w:r w:rsidR="0049794F" w:rsidRPr="00127E7B">
        <w:t>1</w:t>
      </w:r>
      <w:r w:rsidRPr="00127E7B">
        <w:t>.3.</w:t>
      </w:r>
      <w:r w:rsidR="0049794F" w:rsidRPr="00127E7B">
        <w:t>3</w:t>
      </w:r>
      <w:r w:rsidRPr="00127E7B">
        <w:t>.2</w:t>
      </w:r>
      <w:r w:rsidRPr="00127E7B">
        <w:tab/>
        <w:t>Resource Definition</w:t>
      </w:r>
      <w:bookmarkEnd w:id="353"/>
      <w:bookmarkEnd w:id="354"/>
      <w:bookmarkEnd w:id="355"/>
      <w:bookmarkEnd w:id="356"/>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bookmarkStart w:id="357" w:name="_CRTable6_1_3_3_21"/>
      <w:r w:rsidRPr="00127E7B">
        <w:t>Table </w:t>
      </w:r>
      <w:bookmarkEnd w:id="357"/>
      <w:r w:rsidRPr="00127E7B">
        <w:t>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358" w:name="_CR6_1_3_3_3"/>
      <w:bookmarkStart w:id="359" w:name="_Toc73369698"/>
      <w:bookmarkStart w:id="360" w:name="_Toc81226686"/>
      <w:bookmarkStart w:id="361" w:name="_Toc93868977"/>
      <w:bookmarkStart w:id="362" w:name="_Toc183448854"/>
      <w:bookmarkEnd w:id="358"/>
      <w:r w:rsidRPr="00127E7B">
        <w:t>6.</w:t>
      </w:r>
      <w:r w:rsidR="00EE1ECD" w:rsidRPr="00127E7B">
        <w:t>1</w:t>
      </w:r>
      <w:r w:rsidRPr="00127E7B">
        <w:t>.3.</w:t>
      </w:r>
      <w:r w:rsidR="00EE1ECD" w:rsidRPr="00127E7B">
        <w:t>3</w:t>
      </w:r>
      <w:r w:rsidRPr="00127E7B">
        <w:t>.3</w:t>
      </w:r>
      <w:r w:rsidRPr="00127E7B">
        <w:tab/>
        <w:t>Resource Standard Methods</w:t>
      </w:r>
      <w:bookmarkEnd w:id="359"/>
      <w:bookmarkEnd w:id="360"/>
      <w:bookmarkEnd w:id="361"/>
      <w:bookmarkEnd w:id="362"/>
    </w:p>
    <w:p w14:paraId="70C68EA5" w14:textId="20C9C03F" w:rsidR="00A40E99" w:rsidRPr="00127E7B" w:rsidRDefault="00A40E99" w:rsidP="001773FF">
      <w:pPr>
        <w:pStyle w:val="H6"/>
      </w:pPr>
      <w:bookmarkStart w:id="363" w:name="_Toc73369699"/>
      <w:bookmarkStart w:id="364" w:name="_Toc81226687"/>
      <w:bookmarkStart w:id="365" w:name="_Toc93868978"/>
      <w:bookmarkStart w:id="366" w:name="_CR6_1_3_3_3_1"/>
      <w:r w:rsidRPr="00127E7B">
        <w:t>6.</w:t>
      </w:r>
      <w:r w:rsidR="00EE1ECD" w:rsidRPr="00127E7B">
        <w:t>1</w:t>
      </w:r>
      <w:r w:rsidRPr="00127E7B">
        <w:t>.3.</w:t>
      </w:r>
      <w:r w:rsidR="00EE1ECD" w:rsidRPr="00127E7B">
        <w:t>3</w:t>
      </w:r>
      <w:r w:rsidRPr="00127E7B">
        <w:t>.3.1</w:t>
      </w:r>
      <w:r w:rsidRPr="00127E7B">
        <w:tab/>
        <w:t>POST</w:t>
      </w:r>
      <w:bookmarkEnd w:id="363"/>
      <w:bookmarkEnd w:id="364"/>
      <w:bookmarkEnd w:id="365"/>
    </w:p>
    <w:bookmarkEnd w:id="366"/>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bookmarkStart w:id="367" w:name="_CRTable6_1_3_3_3_11"/>
      <w:r w:rsidRPr="00127E7B">
        <w:t xml:space="preserve">Table </w:t>
      </w:r>
      <w:bookmarkEnd w:id="367"/>
      <w:r w:rsidRPr="00127E7B">
        <w:t>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bookmarkStart w:id="368" w:name="_CRTable6_1_3_3_3_12"/>
      <w:r w:rsidRPr="00127E7B">
        <w:t xml:space="preserve">Table </w:t>
      </w:r>
      <w:bookmarkEnd w:id="368"/>
      <w:r w:rsidRPr="00127E7B">
        <w:t>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bookmarkStart w:id="369" w:name="_CRTable6_1_3_3_3_13"/>
      <w:r w:rsidRPr="00127E7B">
        <w:t xml:space="preserve">Table </w:t>
      </w:r>
      <w:bookmarkEnd w:id="369"/>
      <w:r w:rsidRPr="00127E7B">
        <w:t>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bookmarkStart w:id="370" w:name="_CRTable6_1_3_3_3_14"/>
      <w:r w:rsidRPr="00127E7B">
        <w:t xml:space="preserve">Table </w:t>
      </w:r>
      <w:bookmarkEnd w:id="370"/>
      <w:r w:rsidRPr="00127E7B">
        <w:t>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bookmarkStart w:id="371" w:name="_CRTable6_1_3_3_3_15"/>
      <w:r w:rsidRPr="00127E7B">
        <w:t xml:space="preserve">Table </w:t>
      </w:r>
      <w:bookmarkEnd w:id="371"/>
      <w:r w:rsidRPr="00127E7B">
        <w:t>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372" w:name="_CR6_1_3_3_4"/>
      <w:bookmarkStart w:id="373" w:name="_Toc73369700"/>
      <w:bookmarkStart w:id="374" w:name="_Toc81226688"/>
      <w:bookmarkStart w:id="375" w:name="_Toc93868979"/>
      <w:bookmarkStart w:id="376" w:name="_Toc183448855"/>
      <w:bookmarkEnd w:id="372"/>
      <w:r w:rsidRPr="00127E7B">
        <w:t>6.</w:t>
      </w:r>
      <w:r w:rsidR="00D23CC8" w:rsidRPr="00127E7B">
        <w:t>1</w:t>
      </w:r>
      <w:r w:rsidRPr="00127E7B">
        <w:t>.3.</w:t>
      </w:r>
      <w:r w:rsidR="00D23CC8" w:rsidRPr="00127E7B">
        <w:t>3</w:t>
      </w:r>
      <w:r w:rsidRPr="00127E7B">
        <w:t>.4</w:t>
      </w:r>
      <w:r w:rsidRPr="00127E7B">
        <w:tab/>
        <w:t>Resource Custom Operations</w:t>
      </w:r>
      <w:bookmarkEnd w:id="373"/>
      <w:bookmarkEnd w:id="374"/>
      <w:bookmarkEnd w:id="375"/>
      <w:bookmarkEnd w:id="376"/>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377" w:name="_CR6_1_4"/>
      <w:bookmarkStart w:id="378" w:name="_Toc81226689"/>
      <w:bookmarkStart w:id="379" w:name="_Toc93868980"/>
      <w:bookmarkStart w:id="380" w:name="_Toc183448856"/>
      <w:bookmarkEnd w:id="377"/>
      <w:r w:rsidRPr="00127E7B">
        <w:t>6.1.4</w:t>
      </w:r>
      <w:r w:rsidRPr="00127E7B">
        <w:tab/>
        <w:t>Custom Operations without associated resources</w:t>
      </w:r>
      <w:bookmarkEnd w:id="344"/>
      <w:bookmarkEnd w:id="345"/>
      <w:bookmarkEnd w:id="346"/>
      <w:bookmarkEnd w:id="378"/>
      <w:bookmarkEnd w:id="379"/>
      <w:bookmarkEnd w:id="380"/>
    </w:p>
    <w:p w14:paraId="4DA24AC8" w14:textId="77777777" w:rsidR="00E86298" w:rsidRPr="00127E7B" w:rsidRDefault="00E86298" w:rsidP="00E86298">
      <w:bookmarkStart w:id="381" w:name="_Toc510696623"/>
      <w:bookmarkStart w:id="382"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383" w:name="_CR6_1_5"/>
      <w:bookmarkStart w:id="384" w:name="_Toc510696628"/>
      <w:bookmarkStart w:id="385" w:name="_Toc35971419"/>
      <w:bookmarkStart w:id="386" w:name="_Toc70325124"/>
      <w:bookmarkStart w:id="387" w:name="_Toc81226690"/>
      <w:bookmarkStart w:id="388" w:name="_Toc93868981"/>
      <w:bookmarkStart w:id="389" w:name="_Toc183448857"/>
      <w:bookmarkEnd w:id="381"/>
      <w:bookmarkEnd w:id="382"/>
      <w:bookmarkEnd w:id="383"/>
      <w:r w:rsidRPr="00127E7B">
        <w:t>6.1.5</w:t>
      </w:r>
      <w:r w:rsidRPr="00127E7B">
        <w:tab/>
        <w:t>Notifications</w:t>
      </w:r>
      <w:bookmarkEnd w:id="384"/>
      <w:bookmarkEnd w:id="385"/>
      <w:bookmarkEnd w:id="386"/>
      <w:bookmarkEnd w:id="387"/>
      <w:bookmarkEnd w:id="388"/>
      <w:bookmarkEnd w:id="389"/>
    </w:p>
    <w:p w14:paraId="329C7304" w14:textId="77777777" w:rsidR="008A6D4A" w:rsidRPr="00127E7B" w:rsidRDefault="008A6D4A" w:rsidP="001773FF">
      <w:pPr>
        <w:pStyle w:val="Heading4"/>
      </w:pPr>
      <w:bookmarkStart w:id="390" w:name="_CR6_1_5_1"/>
      <w:bookmarkStart w:id="391" w:name="_Toc510696629"/>
      <w:bookmarkStart w:id="392" w:name="_Toc35971420"/>
      <w:bookmarkStart w:id="393" w:name="_Toc70325125"/>
      <w:bookmarkStart w:id="394" w:name="_Toc81226691"/>
      <w:bookmarkStart w:id="395" w:name="_Toc93868982"/>
      <w:bookmarkStart w:id="396" w:name="_Toc183448858"/>
      <w:bookmarkEnd w:id="390"/>
      <w:r w:rsidRPr="00127E7B">
        <w:t>6.1.5.1</w:t>
      </w:r>
      <w:r w:rsidRPr="00127E7B">
        <w:tab/>
        <w:t>General</w:t>
      </w:r>
      <w:bookmarkEnd w:id="391"/>
      <w:bookmarkEnd w:id="392"/>
      <w:bookmarkEnd w:id="393"/>
      <w:bookmarkEnd w:id="394"/>
      <w:bookmarkEnd w:id="395"/>
      <w:bookmarkEnd w:id="396"/>
    </w:p>
    <w:p w14:paraId="76885AE9" w14:textId="77777777" w:rsidR="00E105F0" w:rsidRPr="00127E7B" w:rsidRDefault="00E105F0" w:rsidP="00E105F0">
      <w:pPr>
        <w:rPr>
          <w:noProof/>
        </w:rPr>
      </w:pPr>
      <w:bookmarkStart w:id="397" w:name="_Toc510696630"/>
      <w:bookmarkStart w:id="398"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bookmarkStart w:id="399" w:name="_CRTable6_1_5_11"/>
      <w:r w:rsidRPr="00127E7B">
        <w:t xml:space="preserve">Table </w:t>
      </w:r>
      <w:bookmarkEnd w:id="399"/>
      <w:r w:rsidRPr="00127E7B">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400" w:name="_CR6_1_5_2"/>
      <w:bookmarkStart w:id="401" w:name="_Toc35971421"/>
      <w:bookmarkStart w:id="402" w:name="_Toc70325126"/>
      <w:bookmarkStart w:id="403" w:name="_Toc81226692"/>
      <w:bookmarkStart w:id="404" w:name="_Toc93868983"/>
      <w:bookmarkStart w:id="405" w:name="_Toc183448859"/>
      <w:bookmarkEnd w:id="400"/>
      <w:r w:rsidRPr="00127E7B">
        <w:t>6.1.5.2</w:t>
      </w:r>
      <w:bookmarkEnd w:id="397"/>
      <w:bookmarkEnd w:id="401"/>
      <w:r w:rsidR="001A6C9E" w:rsidRPr="00127E7B">
        <w:tab/>
      </w:r>
      <w:r w:rsidR="00DF5B60" w:rsidRPr="00127E7B">
        <w:t>EAC Mode Notification</w:t>
      </w:r>
      <w:bookmarkEnd w:id="402"/>
      <w:bookmarkEnd w:id="403"/>
      <w:bookmarkEnd w:id="404"/>
      <w:bookmarkEnd w:id="405"/>
    </w:p>
    <w:p w14:paraId="3E017F8A" w14:textId="77777777" w:rsidR="00E105F0" w:rsidRPr="00127E7B" w:rsidRDefault="00E105F0" w:rsidP="001773FF">
      <w:pPr>
        <w:pStyle w:val="Heading5"/>
        <w:rPr>
          <w:noProof/>
        </w:rPr>
      </w:pPr>
      <w:bookmarkStart w:id="406" w:name="_CR6_1_5_2_1"/>
      <w:bookmarkStart w:id="407" w:name="_Toc532994455"/>
      <w:bookmarkStart w:id="408" w:name="_Toc35971422"/>
      <w:bookmarkStart w:id="409" w:name="_Toc70325127"/>
      <w:bookmarkStart w:id="410" w:name="_Toc81226693"/>
      <w:bookmarkStart w:id="411" w:name="_Toc93868984"/>
      <w:bookmarkStart w:id="412" w:name="_Toc183448860"/>
      <w:bookmarkStart w:id="413" w:name="_Toc510696631"/>
      <w:bookmarkEnd w:id="406"/>
      <w:r w:rsidRPr="00127E7B">
        <w:t>6.1.5.2</w:t>
      </w:r>
      <w:r w:rsidRPr="00127E7B">
        <w:rPr>
          <w:noProof/>
        </w:rPr>
        <w:t>.1</w:t>
      </w:r>
      <w:r w:rsidRPr="00127E7B">
        <w:rPr>
          <w:noProof/>
        </w:rPr>
        <w:tab/>
        <w:t>Description</w:t>
      </w:r>
      <w:bookmarkEnd w:id="407"/>
      <w:bookmarkEnd w:id="408"/>
      <w:bookmarkEnd w:id="409"/>
      <w:bookmarkEnd w:id="410"/>
      <w:bookmarkEnd w:id="411"/>
      <w:bookmarkEnd w:id="412"/>
    </w:p>
    <w:p w14:paraId="481ACB7B" w14:textId="77777777" w:rsidR="00DF4E92" w:rsidRPr="00127E7B" w:rsidRDefault="00DF4E92" w:rsidP="00DF4E92">
      <w:pPr>
        <w:rPr>
          <w:noProof/>
        </w:rPr>
      </w:pPr>
      <w:bookmarkStart w:id="414" w:name="_Toc532994456"/>
      <w:bookmarkStart w:id="41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416" w:name="_CR6_1_5_2_2"/>
      <w:bookmarkStart w:id="417" w:name="_Toc70325128"/>
      <w:bookmarkStart w:id="418" w:name="_Toc81226694"/>
      <w:bookmarkStart w:id="419" w:name="_Toc93868985"/>
      <w:bookmarkStart w:id="420" w:name="_Toc183448861"/>
      <w:bookmarkEnd w:id="416"/>
      <w:r w:rsidRPr="00127E7B">
        <w:t>6.1.5.2</w:t>
      </w:r>
      <w:r w:rsidRPr="00127E7B">
        <w:rPr>
          <w:noProof/>
        </w:rPr>
        <w:t>.2</w:t>
      </w:r>
      <w:r w:rsidRPr="00127E7B">
        <w:rPr>
          <w:noProof/>
        </w:rPr>
        <w:tab/>
        <w:t>Target URI</w:t>
      </w:r>
      <w:bookmarkEnd w:id="414"/>
      <w:bookmarkEnd w:id="415"/>
      <w:bookmarkEnd w:id="417"/>
      <w:bookmarkEnd w:id="418"/>
      <w:bookmarkEnd w:id="419"/>
      <w:bookmarkEnd w:id="420"/>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bookmarkStart w:id="421" w:name="_CRTable6_1_5_2_21"/>
      <w:r w:rsidRPr="00127E7B">
        <w:rPr>
          <w:noProof/>
        </w:rPr>
        <w:t>Table </w:t>
      </w:r>
      <w:bookmarkEnd w:id="421"/>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422" w:name="_CR6_1_5_2_3"/>
      <w:bookmarkStart w:id="423" w:name="_Toc532994457"/>
      <w:bookmarkStart w:id="424" w:name="_Toc35971424"/>
      <w:bookmarkStart w:id="425" w:name="_Toc70325129"/>
      <w:bookmarkStart w:id="426" w:name="_Toc81226695"/>
      <w:bookmarkStart w:id="427" w:name="_Toc93868986"/>
      <w:bookmarkStart w:id="428" w:name="_Toc183448862"/>
      <w:bookmarkEnd w:id="422"/>
      <w:r w:rsidRPr="00127E7B">
        <w:t>6.1.5.2</w:t>
      </w:r>
      <w:r w:rsidRPr="00127E7B">
        <w:rPr>
          <w:noProof/>
        </w:rPr>
        <w:t>.3</w:t>
      </w:r>
      <w:r w:rsidRPr="00127E7B">
        <w:rPr>
          <w:noProof/>
        </w:rPr>
        <w:tab/>
        <w:t>Standard Methods</w:t>
      </w:r>
      <w:bookmarkEnd w:id="423"/>
      <w:bookmarkEnd w:id="424"/>
      <w:bookmarkEnd w:id="425"/>
      <w:bookmarkEnd w:id="426"/>
      <w:bookmarkEnd w:id="427"/>
      <w:bookmarkEnd w:id="428"/>
    </w:p>
    <w:p w14:paraId="647EA268" w14:textId="77777777" w:rsidR="00E105F0" w:rsidRPr="00127E7B" w:rsidRDefault="00E105F0" w:rsidP="001773FF">
      <w:pPr>
        <w:pStyle w:val="H6"/>
        <w:rPr>
          <w:noProof/>
        </w:rPr>
      </w:pPr>
      <w:bookmarkStart w:id="429" w:name="_Toc532994458"/>
      <w:bookmarkStart w:id="430" w:name="_Toc35971425"/>
      <w:bookmarkStart w:id="431" w:name="_Toc70325130"/>
      <w:bookmarkStart w:id="432" w:name="_Toc81226696"/>
      <w:bookmarkStart w:id="433" w:name="_Toc93868987"/>
      <w:bookmarkStart w:id="434" w:name="_CR6_1_5_2_3_1"/>
      <w:r w:rsidRPr="00127E7B">
        <w:t>6.1.5.2.3</w:t>
      </w:r>
      <w:r w:rsidRPr="00127E7B">
        <w:rPr>
          <w:noProof/>
        </w:rPr>
        <w:t>.1</w:t>
      </w:r>
      <w:r w:rsidRPr="00127E7B">
        <w:rPr>
          <w:noProof/>
        </w:rPr>
        <w:tab/>
        <w:t>POST</w:t>
      </w:r>
      <w:bookmarkEnd w:id="429"/>
      <w:bookmarkEnd w:id="430"/>
      <w:bookmarkEnd w:id="431"/>
      <w:bookmarkEnd w:id="432"/>
      <w:bookmarkEnd w:id="433"/>
    </w:p>
    <w:bookmarkEnd w:id="434"/>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bookmarkStart w:id="435" w:name="_CRTable6_1_5_2_3_11"/>
      <w:r w:rsidRPr="00127E7B">
        <w:rPr>
          <w:noProof/>
        </w:rPr>
        <w:t>Table </w:t>
      </w:r>
      <w:bookmarkEnd w:id="435"/>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79866308" w:rsidR="00B22C82" w:rsidRPr="00127E7B" w:rsidRDefault="00B22C82" w:rsidP="006E0A2E">
            <w:pPr>
              <w:pStyle w:val="TAL"/>
            </w:pPr>
            <w:r w:rsidRPr="00127E7B">
              <w:t>E</w:t>
            </w:r>
            <w:r w:rsidR="006E0A2E">
              <w:t>ac</w:t>
            </w:r>
            <w:r w:rsidRPr="00127E7B">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bookmarkStart w:id="436" w:name="_CRTable6_1_5_2_3_12"/>
      <w:r w:rsidRPr="00127E7B">
        <w:rPr>
          <w:noProof/>
        </w:rPr>
        <w:t>Table </w:t>
      </w:r>
      <w:bookmarkEnd w:id="436"/>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437" w:name="_CR6_1_6"/>
      <w:bookmarkStart w:id="438" w:name="_Toc35971427"/>
      <w:bookmarkStart w:id="439" w:name="_Toc70325131"/>
      <w:bookmarkStart w:id="440" w:name="_Toc81226697"/>
      <w:bookmarkStart w:id="441" w:name="_Toc93868988"/>
      <w:bookmarkStart w:id="442" w:name="_Toc183448863"/>
      <w:bookmarkEnd w:id="413"/>
      <w:bookmarkEnd w:id="437"/>
      <w:r w:rsidRPr="00127E7B">
        <w:t>6.1.6</w:t>
      </w:r>
      <w:r w:rsidRPr="00127E7B">
        <w:tab/>
        <w:t>Data Model</w:t>
      </w:r>
      <w:bookmarkEnd w:id="398"/>
      <w:bookmarkEnd w:id="438"/>
      <w:bookmarkEnd w:id="439"/>
      <w:bookmarkEnd w:id="440"/>
      <w:bookmarkEnd w:id="441"/>
      <w:bookmarkEnd w:id="442"/>
    </w:p>
    <w:p w14:paraId="719BE7CB" w14:textId="77777777" w:rsidR="008A6D4A" w:rsidRPr="00127E7B" w:rsidRDefault="008A6D4A" w:rsidP="001773FF">
      <w:pPr>
        <w:pStyle w:val="Heading4"/>
      </w:pPr>
      <w:bookmarkStart w:id="443" w:name="_CR6_1_6_1"/>
      <w:bookmarkStart w:id="444" w:name="_Toc510696633"/>
      <w:bookmarkStart w:id="445" w:name="_Toc35971428"/>
      <w:bookmarkStart w:id="446" w:name="_Toc70325132"/>
      <w:bookmarkStart w:id="447" w:name="_Toc81226698"/>
      <w:bookmarkStart w:id="448" w:name="_Toc93868989"/>
      <w:bookmarkStart w:id="449" w:name="_Toc183448864"/>
      <w:bookmarkEnd w:id="443"/>
      <w:r w:rsidRPr="00127E7B">
        <w:t>6.1.6.1</w:t>
      </w:r>
      <w:r w:rsidRPr="00127E7B">
        <w:tab/>
        <w:t>General</w:t>
      </w:r>
      <w:bookmarkEnd w:id="444"/>
      <w:bookmarkEnd w:id="445"/>
      <w:bookmarkEnd w:id="446"/>
      <w:bookmarkEnd w:id="447"/>
      <w:bookmarkEnd w:id="448"/>
      <w:bookmarkEnd w:id="449"/>
    </w:p>
    <w:p w14:paraId="7433BDDB" w14:textId="77777777" w:rsidR="008B1BEC" w:rsidRPr="00127E7B" w:rsidRDefault="008B1BEC" w:rsidP="008B1BEC">
      <w:bookmarkStart w:id="450" w:name="_Toc510696634"/>
      <w:bookmarkStart w:id="451"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bookmarkStart w:id="452" w:name="_CRTable6_1_6_11"/>
      <w:r w:rsidRPr="00127E7B">
        <w:t xml:space="preserve">Table </w:t>
      </w:r>
      <w:bookmarkEnd w:id="452"/>
      <w:r w:rsidRPr="00127E7B">
        <w:t xml:space="preserve">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34373ED7" w:rsidR="00B43A4F" w:rsidRPr="00127E7B" w:rsidRDefault="00B43A4F" w:rsidP="006E0A2E">
            <w:pPr>
              <w:pStyle w:val="TAL"/>
              <w:rPr>
                <w:lang w:eastAsia="zh-CN"/>
              </w:rPr>
            </w:pPr>
            <w:r w:rsidRPr="00127E7B">
              <w:rPr>
                <w:lang w:eastAsia="zh-CN"/>
              </w:rPr>
              <w:t>E</w:t>
            </w:r>
            <w:r w:rsidR="006E0A2E">
              <w:rPr>
                <w:lang w:eastAsia="zh-CN"/>
              </w:rPr>
              <w:t>ac</w:t>
            </w:r>
            <w:r w:rsidRPr="00127E7B">
              <w:rPr>
                <w:lang w:eastAsia="zh-CN"/>
              </w:rPr>
              <w:t>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bookmarkStart w:id="453" w:name="_CRTable6_1_6_12"/>
      <w:r w:rsidRPr="00127E7B">
        <w:t xml:space="preserve">Table </w:t>
      </w:r>
      <w:bookmarkEnd w:id="453"/>
      <w:r w:rsidRPr="00127E7B">
        <w:t xml:space="preserve">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r w:rsidR="00142F9A" w:rsidRPr="00127E7B" w14:paraId="372AF4B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DE05412" w14:textId="5BD421F8" w:rsidR="00142F9A" w:rsidRDefault="00142F9A" w:rsidP="00142F9A">
            <w:pPr>
              <w:pStyle w:val="TAL"/>
            </w:pPr>
            <w:r w:rsidRPr="00690A26">
              <w:rPr>
                <w:lang w:eastAsia="zh-CN"/>
              </w:rPr>
              <w:t>PlmnIdNid</w:t>
            </w:r>
          </w:p>
        </w:tc>
        <w:tc>
          <w:tcPr>
            <w:tcW w:w="1848" w:type="dxa"/>
            <w:tcBorders>
              <w:top w:val="single" w:sz="4" w:space="0" w:color="auto"/>
              <w:left w:val="single" w:sz="4" w:space="0" w:color="auto"/>
              <w:bottom w:val="single" w:sz="4" w:space="0" w:color="auto"/>
              <w:right w:val="single" w:sz="4" w:space="0" w:color="auto"/>
            </w:tcBorders>
          </w:tcPr>
          <w:p w14:paraId="7205ECB6" w14:textId="74281396" w:rsidR="00142F9A" w:rsidRPr="00127E7B" w:rsidRDefault="00142F9A" w:rsidP="00142F9A">
            <w:pPr>
              <w:pStyle w:val="TAL"/>
            </w:pPr>
            <w:r>
              <w:t>3GPP TS 29.571 [16</w:t>
            </w:r>
            <w:r w:rsidRPr="00690A26">
              <w:t>]</w:t>
            </w:r>
          </w:p>
        </w:tc>
        <w:tc>
          <w:tcPr>
            <w:tcW w:w="4644" w:type="dxa"/>
            <w:tcBorders>
              <w:top w:val="single" w:sz="4" w:space="0" w:color="auto"/>
              <w:left w:val="single" w:sz="4" w:space="0" w:color="auto"/>
              <w:bottom w:val="single" w:sz="4" w:space="0" w:color="auto"/>
              <w:right w:val="single" w:sz="4" w:space="0" w:color="auto"/>
            </w:tcBorders>
          </w:tcPr>
          <w:p w14:paraId="6856E878" w14:textId="4084624B" w:rsidR="00142F9A" w:rsidRDefault="00142F9A" w:rsidP="00142F9A">
            <w:pPr>
              <w:pStyle w:val="TAL"/>
              <w:rPr>
                <w:rFonts w:cs="Arial"/>
                <w:szCs w:val="18"/>
              </w:rPr>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6921223A" w14:textId="77777777" w:rsidR="00142F9A" w:rsidRPr="00127E7B" w:rsidRDefault="00142F9A" w:rsidP="00142F9A">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454" w:name="_CR6_1_6_2"/>
      <w:bookmarkStart w:id="455" w:name="_Toc70325133"/>
      <w:bookmarkStart w:id="456" w:name="_Toc81226699"/>
      <w:bookmarkStart w:id="457" w:name="_Toc93868990"/>
      <w:bookmarkStart w:id="458" w:name="_Toc183448865"/>
      <w:bookmarkEnd w:id="454"/>
      <w:r w:rsidRPr="00127E7B">
        <w:rPr>
          <w:lang w:val="en-US"/>
        </w:rPr>
        <w:t>6.1.6.2</w:t>
      </w:r>
      <w:r w:rsidRPr="00127E7B">
        <w:rPr>
          <w:lang w:val="en-US"/>
        </w:rPr>
        <w:tab/>
        <w:t>Structured data types</w:t>
      </w:r>
      <w:bookmarkEnd w:id="450"/>
      <w:bookmarkEnd w:id="451"/>
      <w:bookmarkEnd w:id="455"/>
      <w:bookmarkEnd w:id="456"/>
      <w:bookmarkEnd w:id="457"/>
      <w:bookmarkEnd w:id="458"/>
    </w:p>
    <w:p w14:paraId="7363E81C" w14:textId="77777777" w:rsidR="008A6D4A" w:rsidRPr="00127E7B" w:rsidRDefault="008A6D4A" w:rsidP="001773FF">
      <w:pPr>
        <w:pStyle w:val="Heading5"/>
      </w:pPr>
      <w:bookmarkStart w:id="459" w:name="_CR6_1_6_2_1"/>
      <w:bookmarkStart w:id="460" w:name="_Toc510696635"/>
      <w:bookmarkStart w:id="461" w:name="_Toc35971430"/>
      <w:bookmarkStart w:id="462" w:name="_Toc70325134"/>
      <w:bookmarkStart w:id="463" w:name="_Toc81226700"/>
      <w:bookmarkStart w:id="464" w:name="_Toc93868991"/>
      <w:bookmarkStart w:id="465" w:name="_Toc183448866"/>
      <w:bookmarkEnd w:id="459"/>
      <w:r w:rsidRPr="00127E7B">
        <w:t>6.1.6.2.1</w:t>
      </w:r>
      <w:r w:rsidRPr="00127E7B">
        <w:tab/>
        <w:t>Introduction</w:t>
      </w:r>
      <w:bookmarkEnd w:id="460"/>
      <w:bookmarkEnd w:id="461"/>
      <w:bookmarkEnd w:id="462"/>
      <w:bookmarkEnd w:id="463"/>
      <w:bookmarkEnd w:id="464"/>
      <w:bookmarkEnd w:id="465"/>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466" w:name="_CR6_1_6_2_2"/>
      <w:bookmarkStart w:id="467" w:name="_Toc510696636"/>
      <w:bookmarkStart w:id="468" w:name="_Toc35971431"/>
      <w:bookmarkStart w:id="469" w:name="_Toc70325135"/>
      <w:bookmarkStart w:id="470" w:name="_Toc81226701"/>
      <w:bookmarkStart w:id="471" w:name="_Toc93868992"/>
      <w:bookmarkStart w:id="472" w:name="_Toc183448867"/>
      <w:bookmarkEnd w:id="466"/>
      <w:r w:rsidRPr="00127E7B">
        <w:t>6.1.6.2.2</w:t>
      </w:r>
      <w:r w:rsidRPr="00127E7B">
        <w:tab/>
        <w:t xml:space="preserve">Type: </w:t>
      </w:r>
      <w:bookmarkEnd w:id="467"/>
      <w:bookmarkEnd w:id="468"/>
      <w:r w:rsidR="008B1BEC" w:rsidRPr="00127E7B">
        <w:t>UeACRequestData</w:t>
      </w:r>
      <w:bookmarkEnd w:id="469"/>
      <w:bookmarkEnd w:id="470"/>
      <w:bookmarkEnd w:id="471"/>
      <w:bookmarkEnd w:id="472"/>
    </w:p>
    <w:p w14:paraId="3DC0AD07" w14:textId="09C0EA65" w:rsidR="008A6D4A" w:rsidRPr="00127E7B" w:rsidRDefault="008A6D4A" w:rsidP="008A6D4A">
      <w:pPr>
        <w:pStyle w:val="TH"/>
      </w:pPr>
      <w:bookmarkStart w:id="473" w:name="_CRTable6_1_6_2_21"/>
      <w:r w:rsidRPr="00127E7B">
        <w:rPr>
          <w:noProof/>
        </w:rPr>
        <w:t>Table </w:t>
      </w:r>
      <w:bookmarkEnd w:id="473"/>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474" w:name="_PERM_MCCTEMPBM_CRPT75500034___1" w:colFirst="4" w:colLast="4"/>
            <w:bookmarkStart w:id="475"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00C208C6"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the AMF Instance ID, if the request is from an AMF;</w:t>
            </w:r>
          </w:p>
          <w:p w14:paraId="74C66B8E" w14:textId="563FE792" w:rsidR="0016499F" w:rsidRPr="00127E7B" w:rsidRDefault="00465E1E" w:rsidP="00465E1E">
            <w:pPr>
              <w:pStyle w:val="B1"/>
            </w:pPr>
            <w:r>
              <w:rPr>
                <w:rFonts w:ascii="Arial" w:hAnsi="Arial" w:cs="Arial"/>
                <w:sz w:val="18"/>
                <w:szCs w:val="18"/>
                <w:lang w:eastAsia="zh-CN"/>
              </w:rPr>
              <w:t>-</w:t>
            </w:r>
            <w:r w:rsidRPr="00127E7B">
              <w:tab/>
            </w:r>
            <w:r w:rsidR="0016499F" w:rsidRPr="00465E1E">
              <w:rPr>
                <w:rFonts w:ascii="Arial" w:hAnsi="Arial" w:cs="Arial"/>
                <w:sz w:val="18"/>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476" w:name="_PERM_MCCTEMPBM_CRPT75500035___1" w:colFirst="4" w:colLast="4"/>
            <w:bookmarkStart w:id="477" w:name="_PERM_MCCTEMPBM_CRPT92130006___1" w:colFirst="4" w:colLast="4"/>
            <w:bookmarkEnd w:id="474"/>
            <w:bookmarkEnd w:id="475"/>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25450578"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NFType=AMF, if the request is from an AMF;</w:t>
            </w:r>
          </w:p>
          <w:p w14:paraId="0DAF0DD1" w14:textId="00583597" w:rsidR="0016499F" w:rsidRPr="00127E7B" w:rsidRDefault="00465E1E" w:rsidP="00465E1E">
            <w:pPr>
              <w:pStyle w:val="B1"/>
              <w:rPr>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476"/>
      <w:bookmarkEnd w:id="477"/>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478" w:name="_CR6_1_6_2_3"/>
      <w:bookmarkStart w:id="479" w:name="_Toc510696637"/>
      <w:bookmarkStart w:id="480" w:name="_Toc35971432"/>
      <w:bookmarkStart w:id="481" w:name="_Toc70325136"/>
      <w:bookmarkStart w:id="482" w:name="_Toc81226702"/>
      <w:bookmarkStart w:id="483" w:name="_Toc93868993"/>
      <w:bookmarkStart w:id="484" w:name="_Toc183448868"/>
      <w:bookmarkEnd w:id="478"/>
      <w:r w:rsidRPr="00127E7B">
        <w:t>6.1.6.2.3</w:t>
      </w:r>
      <w:r w:rsidRPr="00127E7B">
        <w:tab/>
        <w:t xml:space="preserve">Type: </w:t>
      </w:r>
      <w:bookmarkEnd w:id="479"/>
      <w:bookmarkEnd w:id="480"/>
      <w:r w:rsidR="00E53ED0" w:rsidRPr="00127E7B">
        <w:t>UeACResponseData</w:t>
      </w:r>
      <w:bookmarkEnd w:id="481"/>
      <w:bookmarkEnd w:id="482"/>
      <w:bookmarkEnd w:id="483"/>
      <w:bookmarkEnd w:id="484"/>
    </w:p>
    <w:p w14:paraId="7720F8B2" w14:textId="77777777" w:rsidR="005E185F" w:rsidRPr="00127E7B" w:rsidRDefault="005E185F" w:rsidP="005E185F">
      <w:pPr>
        <w:pStyle w:val="TH"/>
      </w:pPr>
      <w:bookmarkStart w:id="485" w:name="_CRTable6_1_6_2_31"/>
      <w:bookmarkStart w:id="486" w:name="_Toc510696638"/>
      <w:bookmarkStart w:id="487" w:name="_Toc35971433"/>
      <w:r w:rsidRPr="00127E7B">
        <w:rPr>
          <w:noProof/>
        </w:rPr>
        <w:t>Table </w:t>
      </w:r>
      <w:bookmarkEnd w:id="485"/>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6ED86737" w:rsidR="005E185F" w:rsidRPr="00127E7B" w:rsidRDefault="005E185F" w:rsidP="001773FF">
      <w:pPr>
        <w:pStyle w:val="Heading5"/>
      </w:pPr>
      <w:bookmarkStart w:id="488" w:name="_CR6_1_6_2_4"/>
      <w:bookmarkStart w:id="489" w:name="_Toc70325137"/>
      <w:bookmarkStart w:id="490" w:name="_Toc81226703"/>
      <w:bookmarkStart w:id="491" w:name="_Toc93868994"/>
      <w:bookmarkStart w:id="492" w:name="_Toc183448869"/>
      <w:bookmarkEnd w:id="488"/>
      <w:r w:rsidRPr="00127E7B">
        <w:t>6.1.6.2.4</w:t>
      </w:r>
      <w:r w:rsidRPr="00127E7B">
        <w:tab/>
        <w:t>Type: E</w:t>
      </w:r>
      <w:r w:rsidR="006E0A2E">
        <w:t>ac</w:t>
      </w:r>
      <w:r w:rsidRPr="00127E7B">
        <w:t>Notification</w:t>
      </w:r>
      <w:bookmarkEnd w:id="489"/>
      <w:bookmarkEnd w:id="490"/>
      <w:bookmarkEnd w:id="491"/>
      <w:bookmarkEnd w:id="492"/>
    </w:p>
    <w:p w14:paraId="3588A3F2" w14:textId="7EFC9A45" w:rsidR="005E185F" w:rsidRPr="00127E7B" w:rsidRDefault="005E185F" w:rsidP="005E185F">
      <w:pPr>
        <w:pStyle w:val="TH"/>
      </w:pPr>
      <w:bookmarkStart w:id="493" w:name="_CRTable6_1_6_2_41"/>
      <w:r w:rsidRPr="00127E7B">
        <w:rPr>
          <w:noProof/>
        </w:rPr>
        <w:t>Table </w:t>
      </w:r>
      <w:bookmarkEnd w:id="493"/>
      <w:r w:rsidRPr="00127E7B">
        <w:t xml:space="preserve">6.1.6.2.4-1: </w:t>
      </w:r>
      <w:r w:rsidRPr="00127E7B">
        <w:rPr>
          <w:noProof/>
        </w:rPr>
        <w:t xml:space="preserve">Definition of type </w:t>
      </w:r>
      <w:r w:rsidRPr="00127E7B">
        <w:t>E</w:t>
      </w:r>
      <w:r w:rsidR="006E0A2E">
        <w:t>ac</w:t>
      </w:r>
      <w:r w:rsidRPr="00127E7B">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494" w:name="_CR6_1_6_2_5"/>
      <w:bookmarkStart w:id="495" w:name="_Toc81226704"/>
      <w:bookmarkStart w:id="496" w:name="_Toc93868995"/>
      <w:bookmarkStart w:id="497" w:name="_Toc183448870"/>
      <w:bookmarkStart w:id="498" w:name="_Toc70325138"/>
      <w:bookmarkEnd w:id="494"/>
      <w:r w:rsidRPr="00127E7B">
        <w:t>6.1.6.2.5</w:t>
      </w:r>
      <w:r w:rsidRPr="00127E7B">
        <w:tab/>
        <w:t>Type: AcuOperationItem</w:t>
      </w:r>
      <w:bookmarkEnd w:id="495"/>
      <w:bookmarkEnd w:id="496"/>
      <w:bookmarkEnd w:id="497"/>
    </w:p>
    <w:p w14:paraId="2ED97446" w14:textId="40767E5F" w:rsidR="00E55DB9" w:rsidRPr="00127E7B" w:rsidRDefault="00E55DB9" w:rsidP="00E55DB9">
      <w:pPr>
        <w:pStyle w:val="TH"/>
      </w:pPr>
      <w:bookmarkStart w:id="499" w:name="_CRTable6_1_6_2_51"/>
      <w:r w:rsidRPr="00127E7B">
        <w:rPr>
          <w:noProof/>
        </w:rPr>
        <w:t>Table </w:t>
      </w:r>
      <w:bookmarkEnd w:id="499"/>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FA0353">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r w:rsidR="00142F9A" w:rsidRPr="00127E7B" w14:paraId="1DE69A4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EF7105" w14:textId="4DAB8936" w:rsidR="00142F9A" w:rsidRDefault="00142F9A" w:rsidP="00142F9A">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ACFCC7F" w14:textId="48BBCDC2" w:rsidR="00142F9A" w:rsidRDefault="00142F9A" w:rsidP="00142F9A">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0E4EB64" w14:textId="67D16FF4"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75191" w14:textId="68C0D3BB"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887A2F2"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0470F348" w14:textId="1682FAFA"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7C31CF32" w14:textId="77777777" w:rsidR="00142F9A" w:rsidRPr="00127E7B" w:rsidRDefault="00142F9A" w:rsidP="00142F9A">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500" w:name="_CR6_1_6_2_6"/>
      <w:bookmarkStart w:id="501" w:name="_Toc81226705"/>
      <w:bookmarkStart w:id="502" w:name="_Toc93868996"/>
      <w:bookmarkStart w:id="503" w:name="_Toc183448871"/>
      <w:bookmarkEnd w:id="500"/>
      <w:r w:rsidRPr="00127E7B">
        <w:t>6.1.6.2.6</w:t>
      </w:r>
      <w:r w:rsidRPr="00127E7B">
        <w:tab/>
        <w:t>Type: AcuFailureItem</w:t>
      </w:r>
      <w:bookmarkEnd w:id="501"/>
      <w:bookmarkEnd w:id="502"/>
      <w:bookmarkEnd w:id="503"/>
    </w:p>
    <w:p w14:paraId="286C0985" w14:textId="12324C27" w:rsidR="00F25DE0" w:rsidRPr="00127E7B" w:rsidRDefault="00F25DE0" w:rsidP="00F25DE0">
      <w:pPr>
        <w:pStyle w:val="TH"/>
      </w:pPr>
      <w:bookmarkStart w:id="504" w:name="_CRTable6_1_6_2_61"/>
      <w:r w:rsidRPr="00127E7B">
        <w:rPr>
          <w:noProof/>
        </w:rPr>
        <w:t>Table </w:t>
      </w:r>
      <w:bookmarkEnd w:id="504"/>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FA0353">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FA0353">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r w:rsidR="00142F9A" w:rsidRPr="00127E7B" w14:paraId="2E5896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950C2BB" w14:textId="24AFB447" w:rsidR="00142F9A" w:rsidRDefault="00142F9A" w:rsidP="00142F9A">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A4B646B" w14:textId="03A3D62C" w:rsidR="00142F9A" w:rsidRDefault="00142F9A" w:rsidP="00142F9A">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0958003E" w14:textId="3F5C0950"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DF3D0" w14:textId="48DE05CC"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89144BF"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024F2944" w14:textId="4806FA80"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1EEB9BF" w14:textId="77777777" w:rsidR="00142F9A" w:rsidRPr="00127E7B" w:rsidRDefault="00142F9A" w:rsidP="00142F9A">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505" w:name="_CR6_1_6_2_7"/>
      <w:bookmarkStart w:id="506" w:name="_Toc73369707"/>
      <w:bookmarkStart w:id="507" w:name="_Toc81226706"/>
      <w:bookmarkStart w:id="508" w:name="_Toc93868997"/>
      <w:bookmarkStart w:id="509" w:name="_Toc183448872"/>
      <w:bookmarkEnd w:id="505"/>
      <w:r w:rsidRPr="00127E7B">
        <w:t>6.1.6.2.</w:t>
      </w:r>
      <w:r w:rsidR="000A2FAB" w:rsidRPr="00127E7B">
        <w:t>7</w:t>
      </w:r>
      <w:r w:rsidRPr="00127E7B">
        <w:tab/>
        <w:t>Type: PduACRequestData</w:t>
      </w:r>
      <w:bookmarkEnd w:id="506"/>
      <w:bookmarkEnd w:id="507"/>
      <w:bookmarkEnd w:id="508"/>
      <w:bookmarkEnd w:id="509"/>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510" w:name="_CR6_1_6_2_8"/>
      <w:bookmarkStart w:id="511" w:name="_Toc73369708"/>
      <w:bookmarkStart w:id="512" w:name="_Toc81226707"/>
      <w:bookmarkStart w:id="513" w:name="_Toc93868998"/>
      <w:bookmarkStart w:id="514" w:name="_Toc183448873"/>
      <w:bookmarkEnd w:id="510"/>
      <w:r w:rsidRPr="00127E7B">
        <w:t>6.1.6.2.</w:t>
      </w:r>
      <w:r w:rsidR="000A2FAB" w:rsidRPr="00127E7B">
        <w:t>8</w:t>
      </w:r>
      <w:r w:rsidRPr="00127E7B">
        <w:tab/>
        <w:t>Type: PduACResponseData</w:t>
      </w:r>
      <w:bookmarkEnd w:id="511"/>
      <w:bookmarkEnd w:id="512"/>
      <w:bookmarkEnd w:id="513"/>
      <w:bookmarkEnd w:id="514"/>
    </w:p>
    <w:p w14:paraId="73B49A3F" w14:textId="7A81595F" w:rsidR="00C673CA" w:rsidRPr="00127E7B" w:rsidRDefault="00C673CA" w:rsidP="00C673CA">
      <w:pPr>
        <w:pStyle w:val="TH"/>
      </w:pPr>
      <w:bookmarkStart w:id="515" w:name="_CRTable6_1_6_2_81"/>
      <w:r w:rsidRPr="00127E7B">
        <w:rPr>
          <w:noProof/>
        </w:rPr>
        <w:t>Table </w:t>
      </w:r>
      <w:bookmarkEnd w:id="515"/>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7D7D8C2C" w:rsidR="00FA41B7" w:rsidRPr="00127E7B" w:rsidRDefault="00890F8B"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516" w:name="_CR6_1_6_2_9"/>
      <w:bookmarkStart w:id="517" w:name="_Toc93868999"/>
      <w:bookmarkStart w:id="518" w:name="_Toc183448874"/>
      <w:bookmarkStart w:id="519" w:name="_Toc81226708"/>
      <w:bookmarkEnd w:id="516"/>
      <w:r w:rsidRPr="00127E7B">
        <w:t>6</w:t>
      </w:r>
      <w:r>
        <w:t>.1.6.2.</w:t>
      </w:r>
      <w:r w:rsidR="009953BB">
        <w:t>9</w:t>
      </w:r>
      <w:r w:rsidRPr="00127E7B">
        <w:tab/>
        <w:t>Type: UeACRequest</w:t>
      </w:r>
      <w:r>
        <w:t>Info</w:t>
      </w:r>
      <w:bookmarkEnd w:id="517"/>
      <w:bookmarkEnd w:id="518"/>
    </w:p>
    <w:p w14:paraId="2026729B" w14:textId="77777777" w:rsidR="005F664E" w:rsidRPr="00127E7B" w:rsidRDefault="005F664E" w:rsidP="005F664E">
      <w:pPr>
        <w:pStyle w:val="TH"/>
      </w:pPr>
      <w:bookmarkStart w:id="520" w:name="_CRTable6_1_6_2_x1"/>
      <w:r w:rsidRPr="00127E7B">
        <w:rPr>
          <w:noProof/>
        </w:rPr>
        <w:t>Table </w:t>
      </w:r>
      <w:bookmarkEnd w:id="520"/>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FA035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FA035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FA035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FA035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FA0353">
            <w:pPr>
              <w:pStyle w:val="TAH"/>
              <w:rPr>
                <w:rFonts w:cs="Arial"/>
                <w:szCs w:val="18"/>
              </w:rPr>
            </w:pPr>
            <w:r w:rsidRPr="00127E7B">
              <w:rPr>
                <w:rFonts w:cs="Arial"/>
                <w:szCs w:val="18"/>
              </w:rPr>
              <w:t>Applicability</w:t>
            </w:r>
          </w:p>
        </w:tc>
      </w:tr>
      <w:tr w:rsidR="005F664E" w:rsidRPr="00127E7B" w14:paraId="30383812"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FA0353">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FA0353">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FA035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FA035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FA0353">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FA0353">
            <w:pPr>
              <w:pStyle w:val="TAL"/>
              <w:rPr>
                <w:rFonts w:cs="Arial"/>
                <w:szCs w:val="18"/>
              </w:rPr>
            </w:pPr>
          </w:p>
        </w:tc>
      </w:tr>
      <w:tr w:rsidR="005F664E" w:rsidRPr="00127E7B" w14:paraId="378B1F4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FA0353">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FA0353">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FA035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FA0353">
            <w:pPr>
              <w:pStyle w:val="TAL"/>
              <w:rPr>
                <w:rFonts w:cs="Arial"/>
                <w:szCs w:val="18"/>
              </w:rPr>
            </w:pPr>
          </w:p>
        </w:tc>
      </w:tr>
      <w:tr w:rsidR="005F664E" w:rsidRPr="00127E7B" w14:paraId="539DC33E"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FA0353">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FA0353">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FA03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FA0353">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FA0353">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FA0353">
            <w:pPr>
              <w:pStyle w:val="TAL"/>
              <w:rPr>
                <w:rFonts w:cs="Arial"/>
                <w:szCs w:val="18"/>
              </w:rPr>
            </w:pPr>
          </w:p>
        </w:tc>
      </w:tr>
      <w:tr w:rsidR="005F664E" w:rsidRPr="00127E7B" w14:paraId="7C135732"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FA0353">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FA035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FA035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FA035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FA0353">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521" w:name="_CR6_1_6_2_10"/>
      <w:bookmarkStart w:id="522" w:name="_Toc93869000"/>
      <w:bookmarkStart w:id="523" w:name="_Toc183448875"/>
      <w:bookmarkEnd w:id="521"/>
      <w:r w:rsidRPr="00127E7B">
        <w:t>6.1.6.2.</w:t>
      </w:r>
      <w:r w:rsidR="009953BB">
        <w:t>10</w:t>
      </w:r>
      <w:r>
        <w:tab/>
        <w:t>Type: PduACRequestInfo</w:t>
      </w:r>
      <w:bookmarkEnd w:id="522"/>
      <w:bookmarkEnd w:id="523"/>
    </w:p>
    <w:p w14:paraId="2EE9A8ED" w14:textId="77777777" w:rsidR="00871AAD" w:rsidRPr="00127E7B" w:rsidRDefault="00871AAD" w:rsidP="00871AAD">
      <w:pPr>
        <w:pStyle w:val="TH"/>
      </w:pPr>
      <w:bookmarkStart w:id="524" w:name="_CRTable6_1_6_2_71"/>
      <w:r w:rsidRPr="00127E7B">
        <w:rPr>
          <w:noProof/>
        </w:rPr>
        <w:t>Table </w:t>
      </w:r>
      <w:bookmarkEnd w:id="524"/>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FA035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FA035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FA035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FA035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FA0353">
            <w:pPr>
              <w:pStyle w:val="TAH"/>
              <w:rPr>
                <w:rFonts w:cs="Arial"/>
                <w:szCs w:val="18"/>
              </w:rPr>
            </w:pPr>
            <w:r w:rsidRPr="00127E7B">
              <w:rPr>
                <w:rFonts w:cs="Arial"/>
                <w:szCs w:val="18"/>
              </w:rPr>
              <w:t>Applicability</w:t>
            </w:r>
          </w:p>
        </w:tc>
      </w:tr>
      <w:tr w:rsidR="00871AAD" w:rsidRPr="00127E7B" w14:paraId="1C535630"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FA0353">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FA0353">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FA035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FA035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FA0353">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FA0353">
            <w:pPr>
              <w:pStyle w:val="TAL"/>
              <w:rPr>
                <w:rFonts w:cs="Arial"/>
                <w:szCs w:val="18"/>
              </w:rPr>
            </w:pPr>
          </w:p>
        </w:tc>
      </w:tr>
      <w:tr w:rsidR="00871AAD" w:rsidRPr="00127E7B" w14:paraId="39BB1AAD"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FA0353">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FA035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FA035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FA0353">
            <w:pPr>
              <w:pStyle w:val="TAL"/>
              <w:rPr>
                <w:rFonts w:cs="Arial"/>
                <w:szCs w:val="18"/>
              </w:rPr>
            </w:pPr>
          </w:p>
        </w:tc>
      </w:tr>
      <w:tr w:rsidR="00871AAD" w:rsidRPr="00127E7B" w14:paraId="2321A253"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FA0353">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FA0353">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FA035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FDB82E5" w14:textId="6F727625" w:rsidR="00465E1E" w:rsidRDefault="00465E1E" w:rsidP="00465E1E">
            <w:pPr>
              <w:pStyle w:val="TAL"/>
              <w:rPr>
                <w:rFonts w:cs="Arial"/>
                <w:szCs w:val="18"/>
                <w:lang w:eastAsia="zh-CN"/>
              </w:rPr>
            </w:pPr>
            <w:r>
              <w:rPr>
                <w:rFonts w:cs="Arial"/>
                <w:szCs w:val="18"/>
                <w:lang w:eastAsia="zh-CN"/>
              </w:rPr>
              <w:t>Indicates t</w:t>
            </w:r>
            <w:r w:rsidRPr="00127E7B">
              <w:rPr>
                <w:rFonts w:cs="Arial" w:hint="eastAsia"/>
                <w:szCs w:val="18"/>
                <w:lang w:eastAsia="zh-CN"/>
              </w:rPr>
              <w:t xml:space="preserve">he PDU session </w:t>
            </w:r>
            <w:r w:rsidRPr="00127E7B">
              <w:rPr>
                <w:rFonts w:cs="Arial"/>
                <w:szCs w:val="18"/>
                <w:lang w:eastAsia="zh-CN"/>
              </w:rPr>
              <w:t>Identifier</w:t>
            </w:r>
            <w:r>
              <w:rPr>
                <w:rFonts w:cs="Arial"/>
                <w:szCs w:val="18"/>
                <w:lang w:eastAsia="zh-CN"/>
              </w:rPr>
              <w:t>.</w:t>
            </w:r>
          </w:p>
          <w:p w14:paraId="3339675B" w14:textId="77777777" w:rsidR="00465E1E" w:rsidRDefault="00465E1E" w:rsidP="00465E1E">
            <w:pPr>
              <w:pStyle w:val="TAL"/>
              <w:rPr>
                <w:rFonts w:cs="Arial"/>
                <w:szCs w:val="18"/>
                <w:lang w:eastAsia="zh-CN"/>
              </w:rPr>
            </w:pPr>
          </w:p>
          <w:p w14:paraId="3C3ED192" w14:textId="77777777" w:rsidR="00465E1E" w:rsidRDefault="00465E1E" w:rsidP="00465E1E">
            <w:pPr>
              <w:pStyle w:val="TAL"/>
              <w:rPr>
                <w:rFonts w:cs="Arial"/>
                <w:szCs w:val="18"/>
                <w:lang w:val="en-US" w:eastAsia="zh-CN"/>
              </w:rPr>
            </w:pPr>
            <w:r>
              <w:rPr>
                <w:rFonts w:cs="Arial"/>
                <w:szCs w:val="18"/>
                <w:lang w:val="en-US" w:eastAsia="zh-CN"/>
              </w:rPr>
              <w:t>During PDU session establishment or release in 5GC, this IE shall indicate the PDU session ID of the PDU session to be established or to be released;</w:t>
            </w:r>
          </w:p>
          <w:p w14:paraId="50FA9AC4" w14:textId="77777777" w:rsidR="00465E1E" w:rsidRPr="001016B2" w:rsidRDefault="00465E1E" w:rsidP="00465E1E">
            <w:pPr>
              <w:pStyle w:val="TAL"/>
              <w:rPr>
                <w:rFonts w:cs="Arial"/>
                <w:szCs w:val="18"/>
                <w:lang w:val="en-US" w:eastAsia="zh-CN"/>
              </w:rPr>
            </w:pPr>
          </w:p>
          <w:p w14:paraId="329BCED8" w14:textId="39102B0B" w:rsidR="00871AAD" w:rsidRPr="00127E7B" w:rsidRDefault="00465E1E" w:rsidP="00465E1E">
            <w:pPr>
              <w:pStyle w:val="TAL"/>
              <w:rPr>
                <w:rFonts w:cs="Arial"/>
                <w:szCs w:val="18"/>
              </w:rPr>
            </w:pPr>
            <w:r>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FA0353">
            <w:pPr>
              <w:pStyle w:val="TAL"/>
              <w:rPr>
                <w:rFonts w:cs="Arial"/>
                <w:szCs w:val="18"/>
              </w:rPr>
            </w:pPr>
          </w:p>
        </w:tc>
      </w:tr>
      <w:tr w:rsidR="00871AAD" w:rsidRPr="00127E7B" w14:paraId="72433083"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FA0353">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FA0353">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FA03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FA0353">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FA0353">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FA0353">
            <w:pPr>
              <w:pStyle w:val="TAL"/>
              <w:rPr>
                <w:rFonts w:cs="Arial"/>
                <w:szCs w:val="18"/>
              </w:rPr>
            </w:pPr>
          </w:p>
        </w:tc>
      </w:tr>
      <w:tr w:rsidR="00871AAD" w:rsidRPr="00127E7B" w14:paraId="7AACD4C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FA0353">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FA035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FA035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FA035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FA0353">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525" w:name="_CR6_1_6_3"/>
      <w:bookmarkStart w:id="526" w:name="_Toc93869001"/>
      <w:bookmarkStart w:id="527" w:name="_Toc183448876"/>
      <w:bookmarkEnd w:id="525"/>
      <w:r w:rsidRPr="00127E7B">
        <w:rPr>
          <w:lang w:val="en-US"/>
        </w:rPr>
        <w:t>6.1.6.3</w:t>
      </w:r>
      <w:r w:rsidRPr="00127E7B">
        <w:rPr>
          <w:lang w:val="en-US"/>
        </w:rPr>
        <w:tab/>
        <w:t>Simple data types and enumerations</w:t>
      </w:r>
      <w:bookmarkEnd w:id="486"/>
      <w:bookmarkEnd w:id="487"/>
      <w:bookmarkEnd w:id="498"/>
      <w:bookmarkEnd w:id="519"/>
      <w:bookmarkEnd w:id="526"/>
      <w:bookmarkEnd w:id="527"/>
    </w:p>
    <w:p w14:paraId="0B8DD26B" w14:textId="77777777" w:rsidR="008A6D4A" w:rsidRPr="00127E7B" w:rsidRDefault="008A6D4A" w:rsidP="001773FF">
      <w:pPr>
        <w:pStyle w:val="Heading5"/>
      </w:pPr>
      <w:bookmarkStart w:id="528" w:name="_CR6_1_6_3_1"/>
      <w:bookmarkStart w:id="529" w:name="_Toc510696639"/>
      <w:bookmarkStart w:id="530" w:name="_Toc35971434"/>
      <w:bookmarkStart w:id="531" w:name="_Toc70325139"/>
      <w:bookmarkStart w:id="532" w:name="_Toc81226709"/>
      <w:bookmarkStart w:id="533" w:name="_Toc93869002"/>
      <w:bookmarkStart w:id="534" w:name="_Toc183448877"/>
      <w:bookmarkEnd w:id="528"/>
      <w:r w:rsidRPr="00127E7B">
        <w:t>6.1.6.3.1</w:t>
      </w:r>
      <w:r w:rsidRPr="00127E7B">
        <w:tab/>
        <w:t>Introduction</w:t>
      </w:r>
      <w:bookmarkEnd w:id="529"/>
      <w:bookmarkEnd w:id="530"/>
      <w:bookmarkEnd w:id="531"/>
      <w:bookmarkEnd w:id="532"/>
      <w:bookmarkEnd w:id="533"/>
      <w:bookmarkEnd w:id="534"/>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535" w:name="_CR6_1_6_3_2"/>
      <w:bookmarkStart w:id="536" w:name="_Toc510696640"/>
      <w:bookmarkStart w:id="537" w:name="_Toc35971435"/>
      <w:bookmarkStart w:id="538" w:name="_Toc70325140"/>
      <w:bookmarkStart w:id="539" w:name="_Toc81226710"/>
      <w:bookmarkStart w:id="540" w:name="_Toc93869003"/>
      <w:bookmarkStart w:id="541" w:name="_Toc183448878"/>
      <w:bookmarkEnd w:id="535"/>
      <w:r w:rsidRPr="00127E7B">
        <w:t>6.1.6.3.2</w:t>
      </w:r>
      <w:r w:rsidRPr="00127E7B">
        <w:tab/>
        <w:t>Simple data types</w:t>
      </w:r>
      <w:bookmarkEnd w:id="536"/>
      <w:bookmarkEnd w:id="537"/>
      <w:bookmarkEnd w:id="538"/>
      <w:bookmarkEnd w:id="539"/>
      <w:bookmarkEnd w:id="540"/>
      <w:bookmarkEnd w:id="541"/>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bookmarkStart w:id="542" w:name="_CRTable6_1_6_3_21"/>
      <w:r w:rsidRPr="00127E7B">
        <w:t xml:space="preserve">Table </w:t>
      </w:r>
      <w:bookmarkEnd w:id="542"/>
      <w:r w:rsidRPr="00127E7B">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543" w:name="_CR6_1_6_3_3"/>
      <w:bookmarkStart w:id="544" w:name="_Toc510696641"/>
      <w:bookmarkStart w:id="545" w:name="_Toc35971436"/>
      <w:bookmarkStart w:id="546" w:name="_Toc70325141"/>
      <w:bookmarkStart w:id="547" w:name="_Toc81226711"/>
      <w:bookmarkStart w:id="548" w:name="_Toc93869004"/>
      <w:bookmarkStart w:id="549" w:name="_Toc183448879"/>
      <w:bookmarkEnd w:id="543"/>
      <w:r w:rsidRPr="00127E7B">
        <w:t>6.1.6.3.3</w:t>
      </w:r>
      <w:r w:rsidRPr="00127E7B">
        <w:tab/>
        <w:t xml:space="preserve">Enumeration: </w:t>
      </w:r>
      <w:bookmarkEnd w:id="544"/>
      <w:bookmarkEnd w:id="545"/>
      <w:r w:rsidR="0084288F" w:rsidRPr="00127E7B">
        <w:t>EACMode</w:t>
      </w:r>
      <w:bookmarkEnd w:id="546"/>
      <w:bookmarkEnd w:id="547"/>
      <w:bookmarkEnd w:id="548"/>
      <w:bookmarkEnd w:id="549"/>
    </w:p>
    <w:p w14:paraId="67850D4A" w14:textId="77777777" w:rsidR="001C4ECF" w:rsidRPr="00127E7B" w:rsidRDefault="001C4ECF" w:rsidP="001C4ECF">
      <w:bookmarkStart w:id="550" w:name="_Toc510696642"/>
      <w:bookmarkStart w:id="551"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bookmarkStart w:id="552" w:name="_CRTable6_1_6_3_31"/>
      <w:r w:rsidRPr="00127E7B">
        <w:t>Table </w:t>
      </w:r>
      <w:bookmarkEnd w:id="552"/>
      <w:r w:rsidRPr="00127E7B">
        <w:t>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553" w:name="_CR6_1_6_3_4"/>
      <w:bookmarkStart w:id="554" w:name="_Toc81226712"/>
      <w:bookmarkStart w:id="555" w:name="_Toc93869005"/>
      <w:bookmarkStart w:id="556" w:name="_Toc183448880"/>
      <w:bookmarkStart w:id="557" w:name="_Toc510696643"/>
      <w:bookmarkStart w:id="558" w:name="_Toc35971438"/>
      <w:bookmarkStart w:id="559" w:name="_Toc70325142"/>
      <w:bookmarkEnd w:id="550"/>
      <w:bookmarkEnd w:id="551"/>
      <w:bookmarkEnd w:id="553"/>
      <w:r w:rsidRPr="00127E7B">
        <w:t>6.1.6.3.4</w:t>
      </w:r>
      <w:r w:rsidRPr="00127E7B">
        <w:tab/>
        <w:t>Enumeration: AcuFlag</w:t>
      </w:r>
      <w:bookmarkEnd w:id="554"/>
      <w:bookmarkEnd w:id="555"/>
      <w:bookmarkEnd w:id="556"/>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bookmarkStart w:id="560" w:name="_CRTable6_1_6_3_41"/>
      <w:r w:rsidRPr="00127E7B">
        <w:t>Table </w:t>
      </w:r>
      <w:bookmarkEnd w:id="560"/>
      <w:r w:rsidRPr="00127E7B">
        <w:t>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561" w:name="_CR6_1_6_3_5"/>
      <w:bookmarkStart w:id="562" w:name="_Toc81226713"/>
      <w:bookmarkStart w:id="563" w:name="_Toc93869006"/>
      <w:bookmarkStart w:id="564" w:name="_Toc183448881"/>
      <w:bookmarkEnd w:id="561"/>
      <w:r w:rsidRPr="00127E7B">
        <w:t>6.1.6.3.5</w:t>
      </w:r>
      <w:r w:rsidRPr="00127E7B">
        <w:tab/>
        <w:t>Enumeration: AcuFailureReason</w:t>
      </w:r>
      <w:bookmarkEnd w:id="562"/>
      <w:bookmarkEnd w:id="563"/>
      <w:bookmarkEnd w:id="564"/>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bookmarkStart w:id="565" w:name="_CRTable6_1_6_3_51"/>
      <w:r w:rsidRPr="00127E7B">
        <w:t>Table </w:t>
      </w:r>
      <w:bookmarkEnd w:id="565"/>
      <w:r w:rsidRPr="00127E7B">
        <w:t>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FA0353">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566" w:name="_CR6_1_6_4"/>
      <w:bookmarkStart w:id="567" w:name="_Toc81226714"/>
      <w:bookmarkStart w:id="568" w:name="_Toc93869007"/>
      <w:bookmarkStart w:id="569" w:name="_Toc183448882"/>
      <w:bookmarkEnd w:id="566"/>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557"/>
      <w:bookmarkEnd w:id="558"/>
      <w:bookmarkEnd w:id="559"/>
      <w:bookmarkEnd w:id="567"/>
      <w:bookmarkEnd w:id="568"/>
      <w:bookmarkEnd w:id="569"/>
    </w:p>
    <w:p w14:paraId="67F4FDF3" w14:textId="77777777" w:rsidR="00F82546" w:rsidRPr="00127E7B" w:rsidRDefault="00F82546" w:rsidP="00F82546">
      <w:bookmarkStart w:id="570" w:name="_Toc510696644"/>
      <w:bookmarkStart w:id="57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572" w:name="_CR6_1_6_5"/>
      <w:bookmarkStart w:id="573" w:name="_Toc510696646"/>
      <w:bookmarkStart w:id="574" w:name="_Toc35971441"/>
      <w:bookmarkStart w:id="575" w:name="_Toc70325143"/>
      <w:bookmarkStart w:id="576" w:name="_Toc81226715"/>
      <w:bookmarkStart w:id="577" w:name="_Toc93869008"/>
      <w:bookmarkStart w:id="578" w:name="_Toc183448883"/>
      <w:bookmarkEnd w:id="570"/>
      <w:bookmarkEnd w:id="571"/>
      <w:bookmarkEnd w:id="572"/>
      <w:r w:rsidRPr="00127E7B">
        <w:t>6.1.6.5</w:t>
      </w:r>
      <w:r w:rsidRPr="00127E7B">
        <w:tab/>
        <w:t>Binary data</w:t>
      </w:r>
      <w:bookmarkEnd w:id="573"/>
      <w:bookmarkEnd w:id="574"/>
      <w:bookmarkEnd w:id="575"/>
      <w:bookmarkEnd w:id="576"/>
      <w:bookmarkEnd w:id="577"/>
      <w:bookmarkEnd w:id="578"/>
    </w:p>
    <w:p w14:paraId="5346C281" w14:textId="77777777" w:rsidR="00345FE0" w:rsidRPr="00127E7B" w:rsidRDefault="00345FE0" w:rsidP="00345FE0">
      <w:bookmarkStart w:id="579" w:name="_Toc35971442"/>
      <w:r w:rsidRPr="00127E7B">
        <w:t>In this release, no binary data types are defined in this specification.</w:t>
      </w:r>
    </w:p>
    <w:p w14:paraId="606FBD1A" w14:textId="77777777" w:rsidR="008A6D4A" w:rsidRPr="00127E7B" w:rsidRDefault="008A6D4A" w:rsidP="001773FF">
      <w:pPr>
        <w:pStyle w:val="Heading3"/>
      </w:pPr>
      <w:bookmarkStart w:id="580" w:name="_CR6_1_7"/>
      <w:bookmarkStart w:id="581" w:name="_Toc510696647"/>
      <w:bookmarkStart w:id="582" w:name="_Toc35971443"/>
      <w:bookmarkStart w:id="583" w:name="_Toc70325144"/>
      <w:bookmarkStart w:id="584" w:name="_Toc81226716"/>
      <w:bookmarkStart w:id="585" w:name="_Toc93869009"/>
      <w:bookmarkStart w:id="586" w:name="_Toc183448884"/>
      <w:bookmarkEnd w:id="579"/>
      <w:bookmarkEnd w:id="580"/>
      <w:r w:rsidRPr="00127E7B">
        <w:t>6.1.7</w:t>
      </w:r>
      <w:r w:rsidRPr="00127E7B">
        <w:tab/>
        <w:t>Error Handling</w:t>
      </w:r>
      <w:bookmarkEnd w:id="581"/>
      <w:bookmarkEnd w:id="582"/>
      <w:bookmarkEnd w:id="583"/>
      <w:bookmarkEnd w:id="584"/>
      <w:bookmarkEnd w:id="585"/>
      <w:bookmarkEnd w:id="586"/>
    </w:p>
    <w:p w14:paraId="292423A7" w14:textId="77777777" w:rsidR="008A6D4A" w:rsidRPr="00127E7B" w:rsidRDefault="008A6D4A" w:rsidP="001773FF">
      <w:pPr>
        <w:pStyle w:val="Heading4"/>
      </w:pPr>
      <w:bookmarkStart w:id="587" w:name="_CR6_1_7_1"/>
      <w:bookmarkStart w:id="588" w:name="_Toc35971444"/>
      <w:bookmarkStart w:id="589" w:name="_Toc70325145"/>
      <w:bookmarkStart w:id="590" w:name="_Toc81226717"/>
      <w:bookmarkStart w:id="591" w:name="_Toc93869010"/>
      <w:bookmarkStart w:id="592" w:name="_Toc183448885"/>
      <w:bookmarkEnd w:id="587"/>
      <w:r w:rsidRPr="00127E7B">
        <w:t>6.1.7.1</w:t>
      </w:r>
      <w:r w:rsidRPr="00127E7B">
        <w:tab/>
        <w:t>General</w:t>
      </w:r>
      <w:bookmarkEnd w:id="588"/>
      <w:bookmarkEnd w:id="589"/>
      <w:bookmarkEnd w:id="590"/>
      <w:bookmarkEnd w:id="591"/>
      <w:bookmarkEnd w:id="592"/>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593" w:name="_CR6_1_7_2"/>
      <w:bookmarkStart w:id="594" w:name="_Toc35971445"/>
      <w:bookmarkStart w:id="595" w:name="_Toc70325146"/>
      <w:bookmarkStart w:id="596" w:name="_Toc81226718"/>
      <w:bookmarkStart w:id="597" w:name="_Toc93869011"/>
      <w:bookmarkStart w:id="598" w:name="_Toc183448886"/>
      <w:bookmarkEnd w:id="593"/>
      <w:r w:rsidRPr="00127E7B">
        <w:t>6.1.7.2</w:t>
      </w:r>
      <w:r w:rsidRPr="00127E7B">
        <w:tab/>
        <w:t>Protocol Errors</w:t>
      </w:r>
      <w:bookmarkEnd w:id="594"/>
      <w:bookmarkEnd w:id="595"/>
      <w:bookmarkEnd w:id="596"/>
      <w:bookmarkEnd w:id="597"/>
      <w:bookmarkEnd w:id="598"/>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599" w:name="_CR6_1_7_3"/>
      <w:bookmarkStart w:id="600" w:name="_Toc35971446"/>
      <w:bookmarkStart w:id="601" w:name="_Toc70325147"/>
      <w:bookmarkStart w:id="602" w:name="_Toc81226719"/>
      <w:bookmarkStart w:id="603" w:name="_Toc93869012"/>
      <w:bookmarkStart w:id="604" w:name="_Toc183448887"/>
      <w:bookmarkEnd w:id="599"/>
      <w:r w:rsidRPr="00127E7B">
        <w:t>6.1.7.3</w:t>
      </w:r>
      <w:r w:rsidRPr="00127E7B">
        <w:tab/>
        <w:t>Application Errors</w:t>
      </w:r>
      <w:bookmarkEnd w:id="600"/>
      <w:bookmarkEnd w:id="601"/>
      <w:bookmarkEnd w:id="602"/>
      <w:bookmarkEnd w:id="603"/>
      <w:bookmarkEnd w:id="60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bookmarkStart w:id="605" w:name="_CRTable6_1_7_31"/>
      <w:r w:rsidRPr="00127E7B">
        <w:t xml:space="preserve">Table </w:t>
      </w:r>
      <w:bookmarkEnd w:id="605"/>
      <w:r w:rsidRPr="00127E7B">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606" w:name="_Toc492899751"/>
      <w:bookmarkStart w:id="607" w:name="_Toc492900030"/>
      <w:bookmarkStart w:id="608" w:name="_Toc492967832"/>
      <w:bookmarkStart w:id="609" w:name="_Toc492972920"/>
      <w:bookmarkStart w:id="610" w:name="_Toc492973140"/>
      <w:bookmarkStart w:id="611" w:name="_Toc493774060"/>
      <w:bookmarkStart w:id="612" w:name="_Toc508285804"/>
      <w:bookmarkStart w:id="613" w:name="_Toc508287269"/>
      <w:bookmarkStart w:id="614" w:name="_Toc510696648"/>
      <w:bookmarkStart w:id="615" w:name="_Toc35971447"/>
    </w:p>
    <w:p w14:paraId="28E6B42E" w14:textId="77777777" w:rsidR="008A6D4A" w:rsidRPr="00127E7B" w:rsidRDefault="008A6D4A" w:rsidP="001773FF">
      <w:pPr>
        <w:pStyle w:val="Heading3"/>
      </w:pPr>
      <w:bookmarkStart w:id="616" w:name="_CR6_1_8"/>
      <w:bookmarkStart w:id="617" w:name="_Toc70325148"/>
      <w:bookmarkStart w:id="618" w:name="_Toc81226720"/>
      <w:bookmarkStart w:id="619" w:name="_Toc93869013"/>
      <w:bookmarkStart w:id="620" w:name="_Toc183448888"/>
      <w:bookmarkEnd w:id="616"/>
      <w:r w:rsidRPr="00127E7B">
        <w:t>6.1.8</w:t>
      </w:r>
      <w:r w:rsidRPr="00127E7B">
        <w:tab/>
        <w:t>Feature negotiation</w:t>
      </w:r>
      <w:bookmarkEnd w:id="606"/>
      <w:bookmarkEnd w:id="607"/>
      <w:bookmarkEnd w:id="608"/>
      <w:bookmarkEnd w:id="609"/>
      <w:bookmarkEnd w:id="610"/>
      <w:bookmarkEnd w:id="611"/>
      <w:bookmarkEnd w:id="612"/>
      <w:bookmarkEnd w:id="613"/>
      <w:bookmarkEnd w:id="614"/>
      <w:bookmarkEnd w:id="615"/>
      <w:bookmarkEnd w:id="617"/>
      <w:bookmarkEnd w:id="618"/>
      <w:bookmarkEnd w:id="619"/>
      <w:bookmarkEnd w:id="620"/>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bookmarkStart w:id="621" w:name="_CRTable6_1_81"/>
      <w:r w:rsidRPr="00127E7B">
        <w:t xml:space="preserve">Table </w:t>
      </w:r>
      <w:bookmarkEnd w:id="621"/>
      <w:r w:rsidRPr="00127E7B">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622" w:name="_CR6_1_9"/>
      <w:bookmarkStart w:id="623" w:name="_Toc532994477"/>
      <w:bookmarkStart w:id="624" w:name="_Toc35971448"/>
      <w:bookmarkStart w:id="625" w:name="_Toc70325149"/>
      <w:bookmarkStart w:id="626" w:name="_Toc81226721"/>
      <w:bookmarkStart w:id="627" w:name="_Toc93869014"/>
      <w:bookmarkStart w:id="628" w:name="_Toc183448889"/>
      <w:bookmarkStart w:id="629" w:name="_Toc510696649"/>
      <w:bookmarkEnd w:id="622"/>
      <w:r w:rsidRPr="00127E7B">
        <w:t>6.1.9</w:t>
      </w:r>
      <w:r w:rsidRPr="00127E7B">
        <w:tab/>
        <w:t>Security</w:t>
      </w:r>
      <w:bookmarkEnd w:id="623"/>
      <w:bookmarkEnd w:id="624"/>
      <w:bookmarkEnd w:id="625"/>
      <w:bookmarkEnd w:id="626"/>
      <w:bookmarkEnd w:id="627"/>
      <w:bookmarkEnd w:id="628"/>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630" w:name="_CR6_2"/>
      <w:bookmarkStart w:id="631" w:name="_Toc70928041"/>
      <w:bookmarkStart w:id="632" w:name="_Toc81226722"/>
      <w:bookmarkStart w:id="633" w:name="_Toc93869015"/>
      <w:bookmarkStart w:id="634" w:name="_Toc183448890"/>
      <w:bookmarkEnd w:id="630"/>
      <w:r w:rsidRPr="00127E7B">
        <w:t>6.</w:t>
      </w:r>
      <w:r w:rsidR="004A575E" w:rsidRPr="00127E7B">
        <w:t>2</w:t>
      </w:r>
      <w:r w:rsidRPr="00127E7B">
        <w:tab/>
        <w:t>Nnsacf_SliceEventExposure Service API</w:t>
      </w:r>
      <w:bookmarkEnd w:id="631"/>
      <w:bookmarkEnd w:id="632"/>
      <w:bookmarkEnd w:id="633"/>
      <w:bookmarkEnd w:id="634"/>
    </w:p>
    <w:p w14:paraId="094BD2A4" w14:textId="49F73640" w:rsidR="003F1FCA" w:rsidRPr="00127E7B" w:rsidRDefault="003F1FCA" w:rsidP="001773FF">
      <w:pPr>
        <w:pStyle w:val="Heading3"/>
      </w:pPr>
      <w:bookmarkStart w:id="635" w:name="_CR6_2_1"/>
      <w:bookmarkStart w:id="636" w:name="_Toc70928042"/>
      <w:bookmarkStart w:id="637" w:name="_Toc81226723"/>
      <w:bookmarkStart w:id="638" w:name="_Toc93869016"/>
      <w:bookmarkStart w:id="639" w:name="_Toc183448891"/>
      <w:bookmarkEnd w:id="635"/>
      <w:r w:rsidRPr="00127E7B">
        <w:t>6.</w:t>
      </w:r>
      <w:r w:rsidR="004A575E" w:rsidRPr="00127E7B">
        <w:t>2</w:t>
      </w:r>
      <w:r w:rsidRPr="00127E7B">
        <w:t>.1</w:t>
      </w:r>
      <w:r w:rsidRPr="00127E7B">
        <w:tab/>
        <w:t>Introduction</w:t>
      </w:r>
      <w:bookmarkEnd w:id="636"/>
      <w:bookmarkEnd w:id="637"/>
      <w:bookmarkEnd w:id="638"/>
      <w:bookmarkEnd w:id="639"/>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640" w:name="_CR6_2_2"/>
      <w:bookmarkStart w:id="641" w:name="_Toc70928043"/>
      <w:bookmarkStart w:id="642" w:name="_Toc81226724"/>
      <w:bookmarkStart w:id="643" w:name="_Toc93869017"/>
      <w:bookmarkStart w:id="644" w:name="_Toc183448892"/>
      <w:bookmarkEnd w:id="640"/>
      <w:r w:rsidRPr="00127E7B">
        <w:t>6.</w:t>
      </w:r>
      <w:r w:rsidR="004A575E" w:rsidRPr="00127E7B">
        <w:t>2</w:t>
      </w:r>
      <w:r w:rsidRPr="00127E7B">
        <w:t>.2</w:t>
      </w:r>
      <w:r w:rsidRPr="00127E7B">
        <w:tab/>
        <w:t>Usage of HTTP</w:t>
      </w:r>
      <w:bookmarkEnd w:id="641"/>
      <w:bookmarkEnd w:id="642"/>
      <w:bookmarkEnd w:id="643"/>
      <w:bookmarkEnd w:id="644"/>
    </w:p>
    <w:p w14:paraId="6EF51046" w14:textId="258D6732" w:rsidR="003F1FCA" w:rsidRPr="00127E7B" w:rsidRDefault="003F1FCA" w:rsidP="001773FF">
      <w:pPr>
        <w:pStyle w:val="Heading4"/>
      </w:pPr>
      <w:bookmarkStart w:id="645" w:name="_CR6_2_2_1"/>
      <w:bookmarkStart w:id="646" w:name="_Toc70928044"/>
      <w:bookmarkStart w:id="647" w:name="_Toc81226725"/>
      <w:bookmarkStart w:id="648" w:name="_Toc93869018"/>
      <w:bookmarkStart w:id="649" w:name="_Toc183448893"/>
      <w:bookmarkEnd w:id="645"/>
      <w:r w:rsidRPr="00127E7B">
        <w:t>6.</w:t>
      </w:r>
      <w:r w:rsidR="004A575E" w:rsidRPr="00127E7B">
        <w:t>2</w:t>
      </w:r>
      <w:r w:rsidRPr="00127E7B">
        <w:t>.2.1</w:t>
      </w:r>
      <w:r w:rsidRPr="00127E7B">
        <w:tab/>
        <w:t>General</w:t>
      </w:r>
      <w:bookmarkEnd w:id="646"/>
      <w:bookmarkEnd w:id="647"/>
      <w:bookmarkEnd w:id="648"/>
      <w:bookmarkEnd w:id="649"/>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650" w:name="_CR6_2_2_2"/>
      <w:bookmarkStart w:id="651" w:name="_Toc70928045"/>
      <w:bookmarkStart w:id="652" w:name="_Toc81226726"/>
      <w:bookmarkStart w:id="653" w:name="_Toc93869019"/>
      <w:bookmarkStart w:id="654" w:name="_Toc183448894"/>
      <w:bookmarkEnd w:id="650"/>
      <w:r w:rsidRPr="00127E7B">
        <w:t>6.</w:t>
      </w:r>
      <w:r w:rsidR="00E36E13" w:rsidRPr="00127E7B">
        <w:t>2</w:t>
      </w:r>
      <w:r w:rsidRPr="00127E7B">
        <w:t>.2.2</w:t>
      </w:r>
      <w:r w:rsidRPr="00127E7B">
        <w:tab/>
        <w:t>HTTP standard headers</w:t>
      </w:r>
      <w:bookmarkEnd w:id="651"/>
      <w:bookmarkEnd w:id="652"/>
      <w:bookmarkEnd w:id="653"/>
      <w:bookmarkEnd w:id="654"/>
    </w:p>
    <w:p w14:paraId="748B77C2" w14:textId="2D3655B4" w:rsidR="003F1FCA" w:rsidRPr="00127E7B" w:rsidRDefault="003F1FCA" w:rsidP="001773FF">
      <w:pPr>
        <w:pStyle w:val="Heading5"/>
        <w:rPr>
          <w:lang w:eastAsia="zh-CN"/>
        </w:rPr>
      </w:pPr>
      <w:bookmarkStart w:id="655" w:name="_CR6_2_2_2_1"/>
      <w:bookmarkStart w:id="656" w:name="_Toc70928046"/>
      <w:bookmarkStart w:id="657" w:name="_Toc81226727"/>
      <w:bookmarkStart w:id="658" w:name="_Toc93869020"/>
      <w:bookmarkStart w:id="659" w:name="_Toc183448895"/>
      <w:bookmarkEnd w:id="655"/>
      <w:r w:rsidRPr="00127E7B">
        <w:t>6.</w:t>
      </w:r>
      <w:r w:rsidR="00E36E13" w:rsidRPr="00127E7B">
        <w:t>2</w:t>
      </w:r>
      <w:r w:rsidRPr="00127E7B">
        <w:t>.2.2.1</w:t>
      </w:r>
      <w:r w:rsidRPr="00127E7B">
        <w:rPr>
          <w:rFonts w:hint="eastAsia"/>
          <w:lang w:eastAsia="zh-CN"/>
        </w:rPr>
        <w:tab/>
      </w:r>
      <w:r w:rsidRPr="00127E7B">
        <w:rPr>
          <w:lang w:eastAsia="zh-CN"/>
        </w:rPr>
        <w:t>General</w:t>
      </w:r>
      <w:bookmarkEnd w:id="656"/>
      <w:bookmarkEnd w:id="657"/>
      <w:bookmarkEnd w:id="658"/>
      <w:bookmarkEnd w:id="659"/>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660" w:name="_CR6_2_2_2_2"/>
      <w:bookmarkStart w:id="661" w:name="_Toc70928047"/>
      <w:bookmarkStart w:id="662" w:name="_Toc81226728"/>
      <w:bookmarkStart w:id="663" w:name="_Toc93869021"/>
      <w:bookmarkStart w:id="664" w:name="_Toc183448896"/>
      <w:bookmarkEnd w:id="660"/>
      <w:r w:rsidRPr="00127E7B">
        <w:t>6.</w:t>
      </w:r>
      <w:r w:rsidR="00E36E13" w:rsidRPr="00127E7B">
        <w:t>2</w:t>
      </w:r>
      <w:r w:rsidRPr="00127E7B">
        <w:t>.2.2.2</w:t>
      </w:r>
      <w:r w:rsidRPr="00127E7B">
        <w:tab/>
        <w:t>Content type</w:t>
      </w:r>
      <w:bookmarkEnd w:id="661"/>
      <w:bookmarkEnd w:id="662"/>
      <w:bookmarkEnd w:id="663"/>
      <w:bookmarkEnd w:id="664"/>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665" w:name="_CR6_2_2_3"/>
      <w:bookmarkStart w:id="666" w:name="_Toc70928048"/>
      <w:bookmarkStart w:id="667" w:name="_Toc81226729"/>
      <w:bookmarkStart w:id="668" w:name="_Toc93869022"/>
      <w:bookmarkStart w:id="669" w:name="_Toc183448897"/>
      <w:bookmarkEnd w:id="665"/>
      <w:r w:rsidRPr="00127E7B">
        <w:t>6.</w:t>
      </w:r>
      <w:r w:rsidR="00E36E13" w:rsidRPr="00127E7B">
        <w:t>2</w:t>
      </w:r>
      <w:r w:rsidRPr="00127E7B">
        <w:t>.2.3</w:t>
      </w:r>
      <w:r w:rsidRPr="00127E7B">
        <w:tab/>
        <w:t>HTTP custom headers</w:t>
      </w:r>
      <w:bookmarkEnd w:id="666"/>
      <w:bookmarkEnd w:id="667"/>
      <w:bookmarkEnd w:id="668"/>
      <w:bookmarkEnd w:id="66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670" w:name="_CR6_2_3"/>
      <w:bookmarkStart w:id="671" w:name="_Toc70928049"/>
      <w:bookmarkStart w:id="672" w:name="_Toc81226730"/>
      <w:bookmarkStart w:id="673" w:name="_Toc93869023"/>
      <w:bookmarkStart w:id="674" w:name="_Toc183448898"/>
      <w:bookmarkEnd w:id="670"/>
      <w:r w:rsidRPr="00127E7B">
        <w:t>6.</w:t>
      </w:r>
      <w:r w:rsidR="00E36E13" w:rsidRPr="00127E7B">
        <w:t>2</w:t>
      </w:r>
      <w:r w:rsidRPr="00127E7B">
        <w:t>.3</w:t>
      </w:r>
      <w:r w:rsidRPr="00127E7B">
        <w:tab/>
        <w:t>Resources</w:t>
      </w:r>
      <w:bookmarkEnd w:id="671"/>
      <w:bookmarkEnd w:id="672"/>
      <w:bookmarkEnd w:id="673"/>
      <w:bookmarkEnd w:id="674"/>
    </w:p>
    <w:p w14:paraId="2BEF0B16" w14:textId="738F13E7" w:rsidR="003F1FCA" w:rsidRPr="00127E7B" w:rsidRDefault="003F1FCA" w:rsidP="001773FF">
      <w:pPr>
        <w:pStyle w:val="Heading4"/>
      </w:pPr>
      <w:bookmarkStart w:id="675" w:name="_CR6_2_3_1"/>
      <w:bookmarkStart w:id="676" w:name="_Toc70928050"/>
      <w:bookmarkStart w:id="677" w:name="_Toc81226731"/>
      <w:bookmarkStart w:id="678" w:name="_Toc93869024"/>
      <w:bookmarkStart w:id="679" w:name="_Toc183448899"/>
      <w:bookmarkEnd w:id="675"/>
      <w:r w:rsidRPr="00127E7B">
        <w:t>6.</w:t>
      </w:r>
      <w:r w:rsidR="00E36E13" w:rsidRPr="00127E7B">
        <w:t>2</w:t>
      </w:r>
      <w:r w:rsidRPr="00127E7B">
        <w:t>.3.1</w:t>
      </w:r>
      <w:r w:rsidRPr="00127E7B">
        <w:tab/>
        <w:t>Overview</w:t>
      </w:r>
      <w:bookmarkEnd w:id="676"/>
      <w:bookmarkEnd w:id="677"/>
      <w:bookmarkEnd w:id="678"/>
      <w:bookmarkEnd w:id="67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65pt;height:108pt" o:ole="">
            <v:imagedata r:id="rId32" o:title=""/>
          </v:shape>
          <o:OLEObject Type="Embed" ProgID="Visio.Drawing.15" ShapeID="_x0000_i1037" DrawAspect="Content" ObjectID="_1794137524" r:id="rId33"/>
        </w:object>
      </w:r>
    </w:p>
    <w:p w14:paraId="3D0ACCE8" w14:textId="13CA837C" w:rsidR="003F1FCA" w:rsidRPr="00127E7B" w:rsidRDefault="003F1FCA" w:rsidP="003F1FCA">
      <w:pPr>
        <w:pStyle w:val="TF"/>
      </w:pPr>
      <w:bookmarkStart w:id="680" w:name="_CRFigure6_2_3_11"/>
      <w:r w:rsidRPr="00127E7B">
        <w:t xml:space="preserve">Figure </w:t>
      </w:r>
      <w:bookmarkEnd w:id="680"/>
      <w:r w:rsidRPr="00127E7B">
        <w:t>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bookmarkStart w:id="681" w:name="_CRTable6_2_3_11"/>
      <w:r w:rsidRPr="00127E7B">
        <w:t xml:space="preserve">Table </w:t>
      </w:r>
      <w:bookmarkEnd w:id="681"/>
      <w:r w:rsidRPr="00127E7B">
        <w:t>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682" w:name="_CR6_2_3_2"/>
      <w:bookmarkStart w:id="683" w:name="_Toc25156459"/>
      <w:bookmarkStart w:id="684" w:name="_Toc34124763"/>
      <w:bookmarkStart w:id="685" w:name="_Toc43207889"/>
      <w:bookmarkStart w:id="686" w:name="_Toc49857362"/>
      <w:bookmarkStart w:id="687" w:name="_Toc56677203"/>
      <w:bookmarkStart w:id="688" w:name="_Toc56691726"/>
      <w:bookmarkStart w:id="689" w:name="_Toc56698990"/>
      <w:bookmarkStart w:id="690" w:name="_Toc67680959"/>
      <w:bookmarkStart w:id="691" w:name="_Toc183448900"/>
      <w:bookmarkEnd w:id="682"/>
      <w:r w:rsidRPr="00127E7B">
        <w:t>6.</w:t>
      </w:r>
      <w:r w:rsidR="00E36E13" w:rsidRPr="00127E7B">
        <w:t>2</w:t>
      </w:r>
      <w:r w:rsidRPr="00127E7B">
        <w:t>.3.2</w:t>
      </w:r>
      <w:r w:rsidRPr="00127E7B">
        <w:tab/>
        <w:t>Resource: Subscriptions collection</w:t>
      </w:r>
      <w:bookmarkEnd w:id="683"/>
      <w:bookmarkEnd w:id="684"/>
      <w:bookmarkEnd w:id="685"/>
      <w:bookmarkEnd w:id="686"/>
      <w:bookmarkEnd w:id="687"/>
      <w:bookmarkEnd w:id="688"/>
      <w:bookmarkEnd w:id="689"/>
      <w:bookmarkEnd w:id="690"/>
      <w:bookmarkEnd w:id="691"/>
    </w:p>
    <w:p w14:paraId="1FA5293E" w14:textId="02F54BA3" w:rsidR="003F1FCA" w:rsidRPr="00127E7B" w:rsidRDefault="003F1FCA" w:rsidP="001773FF">
      <w:pPr>
        <w:pStyle w:val="Heading5"/>
      </w:pPr>
      <w:bookmarkStart w:id="692" w:name="_CR6_2_3_2_1"/>
      <w:bookmarkStart w:id="693" w:name="_Toc25156460"/>
      <w:bookmarkStart w:id="694" w:name="_Toc34124764"/>
      <w:bookmarkStart w:id="695" w:name="_Toc43207890"/>
      <w:bookmarkStart w:id="696" w:name="_Toc49857363"/>
      <w:bookmarkStart w:id="697" w:name="_Toc56677204"/>
      <w:bookmarkStart w:id="698" w:name="_Toc56691727"/>
      <w:bookmarkStart w:id="699" w:name="_Toc56698991"/>
      <w:bookmarkStart w:id="700" w:name="_Toc67680960"/>
      <w:bookmarkStart w:id="701" w:name="_Toc183448901"/>
      <w:bookmarkEnd w:id="692"/>
      <w:r w:rsidRPr="00127E7B">
        <w:t>6.</w:t>
      </w:r>
      <w:r w:rsidR="00E36E13" w:rsidRPr="00127E7B">
        <w:t>2</w:t>
      </w:r>
      <w:r w:rsidRPr="00127E7B">
        <w:t>.3.2.1</w:t>
      </w:r>
      <w:r w:rsidRPr="00127E7B">
        <w:tab/>
        <w:t>Description</w:t>
      </w:r>
      <w:bookmarkEnd w:id="693"/>
      <w:bookmarkEnd w:id="694"/>
      <w:bookmarkEnd w:id="695"/>
      <w:bookmarkEnd w:id="696"/>
      <w:bookmarkEnd w:id="697"/>
      <w:bookmarkEnd w:id="698"/>
      <w:bookmarkEnd w:id="699"/>
      <w:bookmarkEnd w:id="700"/>
      <w:bookmarkEnd w:id="701"/>
    </w:p>
    <w:p w14:paraId="1E2BF702" w14:textId="77777777" w:rsidR="003F1FCA" w:rsidRPr="00127E7B" w:rsidRDefault="003F1FCA" w:rsidP="003F1FCA">
      <w:pPr>
        <w:rPr>
          <w:rFonts w:eastAsia="宋体"/>
        </w:rPr>
      </w:pPr>
      <w:r w:rsidRPr="00127E7B">
        <w:rPr>
          <w:rFonts w:eastAsia="宋体"/>
        </w:rPr>
        <w:t>This resource represents a collection of subscriptions created by NF service consumers of N</w:t>
      </w:r>
      <w:r w:rsidRPr="00127E7B">
        <w:rPr>
          <w:rFonts w:eastAsia="宋体" w:hint="eastAsia"/>
          <w:lang w:eastAsia="zh-CN"/>
        </w:rPr>
        <w:t>nsacf</w:t>
      </w:r>
      <w:r w:rsidRPr="00127E7B">
        <w:rPr>
          <w:rFonts w:eastAsia="宋体"/>
        </w:rPr>
        <w:t>_SliceEventExposure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1773FF">
      <w:pPr>
        <w:pStyle w:val="Heading5"/>
      </w:pPr>
      <w:bookmarkStart w:id="702" w:name="_CR6_2_3_2_2"/>
      <w:bookmarkStart w:id="703" w:name="_Toc25156461"/>
      <w:bookmarkStart w:id="704" w:name="_Toc34124765"/>
      <w:bookmarkStart w:id="705" w:name="_Toc43207891"/>
      <w:bookmarkStart w:id="706" w:name="_Toc49857364"/>
      <w:bookmarkStart w:id="707" w:name="_Toc56677205"/>
      <w:bookmarkStart w:id="708" w:name="_Toc56691728"/>
      <w:bookmarkStart w:id="709" w:name="_Toc56698992"/>
      <w:bookmarkStart w:id="710" w:name="_Toc67680961"/>
      <w:bookmarkStart w:id="711" w:name="_Toc183448902"/>
      <w:bookmarkEnd w:id="702"/>
      <w:r w:rsidRPr="00127E7B">
        <w:t>6.</w:t>
      </w:r>
      <w:r w:rsidR="00E36E13" w:rsidRPr="00127E7B">
        <w:t>2</w:t>
      </w:r>
      <w:r w:rsidRPr="00127E7B">
        <w:t>.3.2.2</w:t>
      </w:r>
      <w:r w:rsidRPr="00127E7B">
        <w:tab/>
        <w:t>Resource Definition</w:t>
      </w:r>
      <w:bookmarkEnd w:id="703"/>
      <w:bookmarkEnd w:id="704"/>
      <w:bookmarkEnd w:id="705"/>
      <w:bookmarkEnd w:id="706"/>
      <w:bookmarkEnd w:id="707"/>
      <w:bookmarkEnd w:id="708"/>
      <w:bookmarkEnd w:id="709"/>
      <w:bookmarkEnd w:id="710"/>
      <w:bookmarkEnd w:id="711"/>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w:t>
      </w:r>
      <w:r w:rsidRPr="00127E7B">
        <w:rPr>
          <w:rFonts w:eastAsia="宋体" w:hint="eastAsia"/>
          <w:b/>
        </w:rPr>
        <w:t>-</w:t>
      </w:r>
      <w:r w:rsidRPr="00127E7B">
        <w:rPr>
          <w:rFonts w:eastAsia="宋体"/>
          <w:b/>
        </w:rPr>
        <w:t>ee/&lt;apiVersion&gt;/subscriptions</w:t>
      </w:r>
    </w:p>
    <w:p w14:paraId="343E4139" w14:textId="591BC95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460EEF">
        <w:rPr>
          <w:rFonts w:eastAsia="宋体"/>
        </w:rPr>
        <w:t>.</w:t>
      </w:r>
    </w:p>
    <w:p w14:paraId="5358E406" w14:textId="1A0788FD" w:rsidR="003F1FCA" w:rsidRPr="00127E7B" w:rsidRDefault="003F1FCA" w:rsidP="001A6C9E">
      <w:pPr>
        <w:pStyle w:val="TH"/>
        <w:rPr>
          <w:rFonts w:cs="Arial"/>
        </w:rPr>
      </w:pPr>
      <w:bookmarkStart w:id="712" w:name="_CRTable6_2_3_2_21"/>
      <w:r w:rsidRPr="00127E7B">
        <w:t>Table </w:t>
      </w:r>
      <w:bookmarkEnd w:id="712"/>
      <w:r w:rsidRPr="00127E7B">
        <w:t>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宋体"/>
              </w:rPr>
            </w:pPr>
            <w:r w:rsidRPr="0069125A">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宋体"/>
              </w:rPr>
            </w:pPr>
            <w:r w:rsidRPr="0069125A">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宋体"/>
              </w:rPr>
            </w:pPr>
            <w:r w:rsidRPr="001773FF">
              <w:rPr>
                <w:rFonts w:eastAsia="宋体"/>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宋体"/>
              </w:rPr>
            </w:pPr>
            <w:r w:rsidRPr="00045D7D">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w:t>
            </w:r>
            <w:r w:rsidR="00D165B6" w:rsidRPr="001773FF">
              <w:rPr>
                <w:rFonts w:eastAsia="宋体"/>
              </w:rPr>
              <w:t>2</w:t>
            </w:r>
            <w:r w:rsidRPr="001773FF">
              <w:rPr>
                <w:rFonts w:eastAsia="宋体"/>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宋体"/>
              </w:rPr>
            </w:pPr>
            <w:r w:rsidRPr="00045D7D">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w:t>
            </w:r>
            <w:r w:rsidR="00D165B6" w:rsidRPr="001773FF">
              <w:rPr>
                <w:rFonts w:eastAsia="宋体"/>
              </w:rPr>
              <w:t>2</w:t>
            </w:r>
            <w:r w:rsidRPr="001773FF">
              <w:rPr>
                <w:rFonts w:eastAsia="宋体"/>
              </w:rPr>
              <w:t>.1.</w:t>
            </w:r>
          </w:p>
        </w:tc>
      </w:tr>
    </w:tbl>
    <w:p w14:paraId="2CE9A50B" w14:textId="77777777" w:rsidR="001A6C9E" w:rsidRPr="00127E7B" w:rsidRDefault="001A6C9E" w:rsidP="001A6C9E">
      <w:bookmarkStart w:id="713" w:name="_Toc70928054"/>
    </w:p>
    <w:p w14:paraId="32169BD0" w14:textId="2E1F13D9" w:rsidR="003F1FCA" w:rsidRPr="00127E7B" w:rsidRDefault="003F1FCA" w:rsidP="001773FF">
      <w:pPr>
        <w:pStyle w:val="Heading5"/>
      </w:pPr>
      <w:bookmarkStart w:id="714" w:name="_CR6_2_3_2_3"/>
      <w:bookmarkStart w:id="715" w:name="_Toc81226732"/>
      <w:bookmarkStart w:id="716" w:name="_Toc93869025"/>
      <w:bookmarkStart w:id="717" w:name="_Toc183448903"/>
      <w:bookmarkEnd w:id="714"/>
      <w:r w:rsidRPr="00127E7B">
        <w:t>6.</w:t>
      </w:r>
      <w:r w:rsidR="00E36E13" w:rsidRPr="00127E7B">
        <w:t>2</w:t>
      </w:r>
      <w:r w:rsidRPr="00127E7B">
        <w:t>.3.2.3</w:t>
      </w:r>
      <w:r w:rsidRPr="00127E7B">
        <w:tab/>
        <w:t>Resource Standard Methods</w:t>
      </w:r>
      <w:bookmarkEnd w:id="713"/>
      <w:bookmarkEnd w:id="715"/>
      <w:bookmarkEnd w:id="716"/>
      <w:bookmarkEnd w:id="717"/>
    </w:p>
    <w:p w14:paraId="28645813" w14:textId="79493FAC" w:rsidR="003F1FCA" w:rsidRPr="00127E7B" w:rsidRDefault="003F1FCA" w:rsidP="001773FF">
      <w:pPr>
        <w:pStyle w:val="H6"/>
      </w:pPr>
      <w:bookmarkStart w:id="718" w:name="_Toc25156463"/>
      <w:bookmarkStart w:id="719" w:name="_Toc34124767"/>
      <w:bookmarkStart w:id="720" w:name="_Toc43207893"/>
      <w:bookmarkStart w:id="721" w:name="_Toc49857366"/>
      <w:bookmarkStart w:id="722" w:name="_Toc56677207"/>
      <w:bookmarkStart w:id="723" w:name="_Toc56691730"/>
      <w:bookmarkStart w:id="724" w:name="_Toc56698994"/>
      <w:bookmarkStart w:id="725" w:name="_Toc67680963"/>
      <w:bookmarkStart w:id="726" w:name="_CR6_2_3_2_3_1"/>
      <w:bookmarkStart w:id="727" w:name="_Toc70928055"/>
      <w:r w:rsidRPr="00127E7B">
        <w:t>6.</w:t>
      </w:r>
      <w:r w:rsidR="00E36E13" w:rsidRPr="00127E7B">
        <w:t>2</w:t>
      </w:r>
      <w:r w:rsidRPr="00127E7B">
        <w:t>.3.2.3.1</w:t>
      </w:r>
      <w:r w:rsidRPr="00127E7B">
        <w:tab/>
        <w:t>POST</w:t>
      </w:r>
      <w:bookmarkEnd w:id="718"/>
      <w:bookmarkEnd w:id="719"/>
      <w:bookmarkEnd w:id="720"/>
      <w:bookmarkEnd w:id="721"/>
      <w:bookmarkEnd w:id="722"/>
      <w:bookmarkEnd w:id="723"/>
      <w:bookmarkEnd w:id="724"/>
      <w:bookmarkEnd w:id="725"/>
    </w:p>
    <w:bookmarkEnd w:id="726"/>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bookmarkStart w:id="728" w:name="_CRTable6_2_3_2_3_11"/>
      <w:r w:rsidRPr="00127E7B">
        <w:t xml:space="preserve">Table </w:t>
      </w:r>
      <w:bookmarkEnd w:id="728"/>
      <w:r w:rsidRPr="00127E7B">
        <w:t>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宋体"/>
              </w:rPr>
            </w:pPr>
            <w:r w:rsidRPr="001773FF">
              <w:rPr>
                <w:rFonts w:eastAsia="宋体"/>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宋体"/>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bookmarkStart w:id="729" w:name="_CRTable6_2_3_2_3_12"/>
      <w:r w:rsidRPr="00127E7B">
        <w:t xml:space="preserve">Table </w:t>
      </w:r>
      <w:bookmarkEnd w:id="729"/>
      <w:r w:rsidRPr="00127E7B">
        <w:t>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宋体"/>
              </w:rPr>
            </w:pPr>
            <w:r w:rsidRPr="001773FF">
              <w:rPr>
                <w:rFonts w:eastAsia="宋体"/>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宋体"/>
              </w:rPr>
            </w:pPr>
            <w:r w:rsidRPr="00045D7D">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宋体"/>
              </w:rPr>
            </w:pPr>
            <w:r w:rsidRPr="001773FF">
              <w:rPr>
                <w:rFonts w:eastAsia="宋体" w:hint="eastAsia"/>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bookmarkStart w:id="730" w:name="_CRTable6_2_3_2_3_13"/>
      <w:r w:rsidRPr="00127E7B">
        <w:t xml:space="preserve">Table </w:t>
      </w:r>
      <w:bookmarkEnd w:id="730"/>
      <w:r w:rsidRPr="00127E7B">
        <w:t>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宋体"/>
              </w:rPr>
            </w:pPr>
            <w:r w:rsidRPr="0069125A">
              <w:rPr>
                <w:rFonts w:eastAsia="宋体"/>
              </w:rPr>
              <w:t>Response</w:t>
            </w:r>
          </w:p>
          <w:p w14:paraId="16473707"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宋体"/>
              </w:rPr>
            </w:pPr>
            <w:r w:rsidRPr="001773FF">
              <w:rPr>
                <w:rFonts w:eastAsia="宋体"/>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宋体"/>
              </w:rPr>
            </w:pPr>
            <w:r w:rsidRPr="00045D7D">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宋体"/>
              </w:rPr>
            </w:pPr>
            <w:r w:rsidRPr="001773FF">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宋体"/>
              </w:rPr>
            </w:pPr>
            <w:r w:rsidRPr="001773FF">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宋体"/>
              </w:rPr>
            </w:pPr>
            <w:r w:rsidRPr="001773FF">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宋体"/>
              </w:rPr>
            </w:pPr>
            <w:r w:rsidRPr="00045D7D">
              <w:rPr>
                <w:rFonts w:eastAsia="宋体"/>
              </w:rPr>
              <w:t>Indicates the creation of subscription has failed due to application error.</w:t>
            </w:r>
          </w:p>
          <w:p w14:paraId="0B0A68B0" w14:textId="77777777" w:rsidR="003F1FCA" w:rsidRPr="00127E7B" w:rsidRDefault="003F1FCA" w:rsidP="00045D7D">
            <w:pPr>
              <w:pStyle w:val="TAL"/>
              <w:rPr>
                <w:rFonts w:eastAsia="宋体"/>
              </w:rPr>
            </w:pPr>
          </w:p>
          <w:p w14:paraId="295EDFC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7BAFBAE" w14:textId="77777777" w:rsidR="003F1FCA" w:rsidRPr="00460EEF"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bookmarkStart w:id="731" w:name="_CRTable6_2_3_2_3_14"/>
      <w:r w:rsidRPr="00127E7B">
        <w:t xml:space="preserve">Table </w:t>
      </w:r>
      <w:bookmarkEnd w:id="731"/>
      <w:r w:rsidRPr="00127E7B">
        <w:t>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宋体"/>
              </w:rPr>
            </w:pPr>
            <w:r w:rsidRPr="001773FF">
              <w:rPr>
                <w:rFonts w:eastAsia="宋体"/>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宋体"/>
              </w:rPr>
            </w:pPr>
            <w:r w:rsidRPr="001773FF">
              <w:rPr>
                <w:rFonts w:eastAsia="宋体"/>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bookmarkStart w:id="732" w:name="_CRTable6_2_3_2_3_15"/>
      <w:r w:rsidRPr="00127E7B">
        <w:t xml:space="preserve">Table </w:t>
      </w:r>
      <w:bookmarkEnd w:id="732"/>
      <w:r w:rsidRPr="00127E7B">
        <w:t>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宋体"/>
              </w:rPr>
            </w:pPr>
            <w:r w:rsidRPr="001773FF">
              <w:rPr>
                <w:rFonts w:eastAsia="宋体"/>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bookmarkStart w:id="733" w:name="_CRTable6_2_3_2_3_16"/>
      <w:r w:rsidRPr="00127E7B">
        <w:t xml:space="preserve">Table </w:t>
      </w:r>
      <w:bookmarkEnd w:id="733"/>
      <w:r w:rsidRPr="00127E7B">
        <w:t>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宋体"/>
              </w:rPr>
            </w:pPr>
            <w:r w:rsidRPr="001773FF">
              <w:rPr>
                <w:rFonts w:eastAsia="宋体"/>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1773FF">
      <w:pPr>
        <w:pStyle w:val="Heading5"/>
      </w:pPr>
      <w:bookmarkStart w:id="734" w:name="_CR6_2_3_2_4"/>
      <w:bookmarkStart w:id="735" w:name="_Toc25156464"/>
      <w:bookmarkStart w:id="736" w:name="_Toc34124768"/>
      <w:bookmarkStart w:id="737" w:name="_Toc43207894"/>
      <w:bookmarkStart w:id="738" w:name="_Toc49857367"/>
      <w:bookmarkStart w:id="739" w:name="_Toc56677208"/>
      <w:bookmarkStart w:id="740" w:name="_Toc56691731"/>
      <w:bookmarkStart w:id="741" w:name="_Toc56698995"/>
      <w:bookmarkStart w:id="742" w:name="_Toc67680964"/>
      <w:bookmarkStart w:id="743" w:name="_Toc183448904"/>
      <w:bookmarkEnd w:id="734"/>
      <w:r w:rsidRPr="00127E7B">
        <w:t>6.</w:t>
      </w:r>
      <w:r w:rsidR="00E36E13" w:rsidRPr="00127E7B">
        <w:t>2</w:t>
      </w:r>
      <w:r w:rsidRPr="00127E7B">
        <w:t>.3.2.4</w:t>
      </w:r>
      <w:r w:rsidRPr="00127E7B">
        <w:tab/>
        <w:t>Resource Custom Operations</w:t>
      </w:r>
      <w:bookmarkEnd w:id="735"/>
      <w:bookmarkEnd w:id="736"/>
      <w:bookmarkEnd w:id="737"/>
      <w:bookmarkEnd w:id="738"/>
      <w:bookmarkEnd w:id="739"/>
      <w:bookmarkEnd w:id="740"/>
      <w:bookmarkEnd w:id="741"/>
      <w:bookmarkEnd w:id="742"/>
      <w:bookmarkEnd w:id="743"/>
    </w:p>
    <w:p w14:paraId="2DBAD92E" w14:textId="77777777" w:rsidR="003F1FCA" w:rsidRPr="00127E7B" w:rsidRDefault="003F1FCA" w:rsidP="003F1FCA">
      <w:bookmarkStart w:id="744" w:name="_Toc25156465"/>
      <w:bookmarkStart w:id="745" w:name="_Toc34124769"/>
      <w:bookmarkStart w:id="746" w:name="_Toc43207895"/>
      <w:bookmarkStart w:id="747" w:name="_Toc49857368"/>
      <w:bookmarkStart w:id="748" w:name="_Toc56677209"/>
      <w:bookmarkStart w:id="749" w:name="_Toc56691732"/>
      <w:bookmarkStart w:id="750" w:name="_Toc56698996"/>
      <w:bookmarkStart w:id="751"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752" w:name="_CR6_2_3_3"/>
      <w:bookmarkStart w:id="753" w:name="_Toc183448905"/>
      <w:bookmarkEnd w:id="752"/>
      <w:r w:rsidRPr="00127E7B">
        <w:t>6.</w:t>
      </w:r>
      <w:r w:rsidR="00E36E13" w:rsidRPr="00127E7B">
        <w:t>2</w:t>
      </w:r>
      <w:r w:rsidRPr="00127E7B">
        <w:t>.3.3</w:t>
      </w:r>
      <w:r w:rsidRPr="00127E7B">
        <w:tab/>
        <w:t>Resource: Individual subscription</w:t>
      </w:r>
      <w:bookmarkEnd w:id="744"/>
      <w:bookmarkEnd w:id="745"/>
      <w:bookmarkEnd w:id="746"/>
      <w:bookmarkEnd w:id="747"/>
      <w:bookmarkEnd w:id="748"/>
      <w:bookmarkEnd w:id="749"/>
      <w:bookmarkEnd w:id="750"/>
      <w:bookmarkEnd w:id="751"/>
      <w:bookmarkEnd w:id="753"/>
    </w:p>
    <w:p w14:paraId="2062BA49" w14:textId="6D5DC659" w:rsidR="003F1FCA" w:rsidRPr="00127E7B" w:rsidRDefault="003F1FCA" w:rsidP="001773FF">
      <w:pPr>
        <w:pStyle w:val="Heading5"/>
      </w:pPr>
      <w:bookmarkStart w:id="754" w:name="_CR6_2_3_3_1"/>
      <w:bookmarkStart w:id="755" w:name="_Toc25156466"/>
      <w:bookmarkStart w:id="756" w:name="_Toc34124770"/>
      <w:bookmarkStart w:id="757" w:name="_Toc43207896"/>
      <w:bookmarkStart w:id="758" w:name="_Toc49857369"/>
      <w:bookmarkStart w:id="759" w:name="_Toc56677210"/>
      <w:bookmarkStart w:id="760" w:name="_Toc56691733"/>
      <w:bookmarkStart w:id="761" w:name="_Toc56698997"/>
      <w:bookmarkStart w:id="762" w:name="_Toc67680966"/>
      <w:bookmarkStart w:id="763" w:name="_Toc183448906"/>
      <w:bookmarkEnd w:id="754"/>
      <w:r w:rsidRPr="00127E7B">
        <w:t>6.</w:t>
      </w:r>
      <w:r w:rsidR="00E36E13" w:rsidRPr="00127E7B">
        <w:t>2</w:t>
      </w:r>
      <w:r w:rsidRPr="00127E7B">
        <w:t>.3.3.1</w:t>
      </w:r>
      <w:r w:rsidRPr="00127E7B">
        <w:tab/>
        <w:t>Description</w:t>
      </w:r>
      <w:bookmarkEnd w:id="755"/>
      <w:bookmarkEnd w:id="756"/>
      <w:bookmarkEnd w:id="757"/>
      <w:bookmarkEnd w:id="758"/>
      <w:bookmarkEnd w:id="759"/>
      <w:bookmarkEnd w:id="760"/>
      <w:bookmarkEnd w:id="761"/>
      <w:bookmarkEnd w:id="762"/>
      <w:bookmarkEnd w:id="763"/>
    </w:p>
    <w:p w14:paraId="069141FD" w14:textId="77777777" w:rsidR="003F1FCA" w:rsidRPr="00127E7B" w:rsidRDefault="003F1FCA" w:rsidP="003F1FCA">
      <w:pPr>
        <w:rPr>
          <w:rFonts w:eastAsia="宋体"/>
        </w:rPr>
      </w:pPr>
      <w:r w:rsidRPr="00127E7B">
        <w:rPr>
          <w:rFonts w:eastAsia="宋体"/>
        </w:rPr>
        <w:t>This resource represents an individual of subscription created by NF service consumers of N</w:t>
      </w:r>
      <w:r w:rsidRPr="00127E7B">
        <w:rPr>
          <w:rFonts w:eastAsia="宋体" w:hint="eastAsia"/>
          <w:lang w:eastAsia="zh-CN"/>
        </w:rPr>
        <w:t>nsacf</w:t>
      </w:r>
      <w:r w:rsidRPr="00127E7B">
        <w:rPr>
          <w:rFonts w:eastAsia="宋体"/>
        </w:rPr>
        <w:t>_SliceEventExposure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1773FF">
      <w:pPr>
        <w:pStyle w:val="Heading5"/>
      </w:pPr>
      <w:bookmarkStart w:id="764" w:name="_CR6_2_3_3_2"/>
      <w:bookmarkStart w:id="765" w:name="_Toc25156467"/>
      <w:bookmarkStart w:id="766" w:name="_Toc34124771"/>
      <w:bookmarkStart w:id="767" w:name="_Toc43207897"/>
      <w:bookmarkStart w:id="768" w:name="_Toc49857370"/>
      <w:bookmarkStart w:id="769" w:name="_Toc56677211"/>
      <w:bookmarkStart w:id="770" w:name="_Toc56691734"/>
      <w:bookmarkStart w:id="771" w:name="_Toc56698998"/>
      <w:bookmarkStart w:id="772" w:name="_Toc67680967"/>
      <w:bookmarkStart w:id="773" w:name="_Toc183448907"/>
      <w:bookmarkEnd w:id="764"/>
      <w:r w:rsidRPr="00127E7B">
        <w:t>6.</w:t>
      </w:r>
      <w:r w:rsidR="00E36E13" w:rsidRPr="00127E7B">
        <w:t>2</w:t>
      </w:r>
      <w:r w:rsidRPr="00127E7B">
        <w:t>.3.3.2</w:t>
      </w:r>
      <w:r w:rsidRPr="00127E7B">
        <w:tab/>
        <w:t>Resource Definition</w:t>
      </w:r>
      <w:bookmarkEnd w:id="765"/>
      <w:bookmarkEnd w:id="766"/>
      <w:bookmarkEnd w:id="767"/>
      <w:bookmarkEnd w:id="768"/>
      <w:bookmarkEnd w:id="769"/>
      <w:bookmarkEnd w:id="770"/>
      <w:bookmarkEnd w:id="771"/>
      <w:bookmarkEnd w:id="772"/>
      <w:bookmarkEnd w:id="773"/>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{apiRoot}/nnsacf-slice-ee/&lt;apiVersion&gt;/subscriptions/{subscriptionId}</w:t>
      </w:r>
    </w:p>
    <w:p w14:paraId="358197EC" w14:textId="2E76424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460EEF">
        <w:rPr>
          <w:rFonts w:eastAsia="宋体"/>
        </w:rPr>
        <w:t>.</w:t>
      </w:r>
    </w:p>
    <w:p w14:paraId="47AE072F" w14:textId="09D8E90C" w:rsidR="003F1FCA" w:rsidRPr="00127E7B" w:rsidRDefault="003F1FCA" w:rsidP="001A6C9E">
      <w:pPr>
        <w:pStyle w:val="TH"/>
        <w:rPr>
          <w:rFonts w:cs="Arial"/>
        </w:rPr>
      </w:pPr>
      <w:bookmarkStart w:id="774" w:name="_CRTable6_2_3_3_21"/>
      <w:r w:rsidRPr="00127E7B">
        <w:t>Table </w:t>
      </w:r>
      <w:bookmarkEnd w:id="774"/>
      <w:r w:rsidRPr="00127E7B">
        <w:t>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宋体"/>
              </w:rPr>
            </w:pPr>
            <w:r w:rsidRPr="0069125A">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宋体"/>
              </w:rPr>
            </w:pPr>
            <w:r w:rsidRPr="0069125A">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宋体"/>
              </w:rPr>
            </w:pPr>
            <w:r w:rsidRPr="001773FF">
              <w:rPr>
                <w:rFonts w:eastAsia="宋体"/>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宋体"/>
              </w:rPr>
            </w:pPr>
            <w:r w:rsidRPr="00045D7D">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宋体"/>
              </w:rPr>
            </w:pPr>
            <w:r w:rsidRPr="00045D7D">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宋体"/>
              </w:rPr>
            </w:pPr>
            <w:r w:rsidRPr="00045D7D">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宋体"/>
              </w:rPr>
            </w:pPr>
            <w:r w:rsidRPr="001773FF">
              <w:rPr>
                <w:rFonts w:eastAsia="宋体"/>
              </w:rPr>
              <w:t>String identifies an individual subscription to the NSACF event exposure service</w:t>
            </w:r>
          </w:p>
        </w:tc>
      </w:tr>
    </w:tbl>
    <w:p w14:paraId="3F74308F" w14:textId="77777777" w:rsidR="00045D7D" w:rsidRPr="00426E05" w:rsidRDefault="00045D7D" w:rsidP="00426E05">
      <w:pPr>
        <w:rPr>
          <w:rFonts w:eastAsia="宋体"/>
        </w:rPr>
      </w:pPr>
      <w:bookmarkStart w:id="775" w:name="_Toc25156468"/>
      <w:bookmarkStart w:id="776" w:name="_Toc34124772"/>
      <w:bookmarkStart w:id="777" w:name="_Toc43207898"/>
      <w:bookmarkStart w:id="778" w:name="_Toc49857371"/>
      <w:bookmarkStart w:id="779" w:name="_Toc56677212"/>
      <w:bookmarkStart w:id="780" w:name="_Toc56691735"/>
      <w:bookmarkStart w:id="781" w:name="_Toc56698999"/>
      <w:bookmarkStart w:id="782" w:name="_Toc67680968"/>
    </w:p>
    <w:p w14:paraId="6658539F" w14:textId="2E77A7FC" w:rsidR="003F1FCA" w:rsidRPr="00127E7B" w:rsidRDefault="003F1FCA" w:rsidP="001773FF">
      <w:pPr>
        <w:pStyle w:val="Heading5"/>
      </w:pPr>
      <w:bookmarkStart w:id="783" w:name="_CR6_2_3_3_3"/>
      <w:bookmarkStart w:id="784" w:name="_Toc183448908"/>
      <w:bookmarkEnd w:id="783"/>
      <w:r w:rsidRPr="00127E7B">
        <w:t>6.</w:t>
      </w:r>
      <w:r w:rsidR="00E36E13" w:rsidRPr="00127E7B">
        <w:t>2</w:t>
      </w:r>
      <w:r w:rsidRPr="00127E7B">
        <w:t>.3.3.3</w:t>
      </w:r>
      <w:r w:rsidRPr="00127E7B">
        <w:tab/>
        <w:t>Resource Standard Methods</w:t>
      </w:r>
      <w:bookmarkEnd w:id="775"/>
      <w:bookmarkEnd w:id="776"/>
      <w:bookmarkEnd w:id="777"/>
      <w:bookmarkEnd w:id="778"/>
      <w:bookmarkEnd w:id="779"/>
      <w:bookmarkEnd w:id="780"/>
      <w:bookmarkEnd w:id="781"/>
      <w:bookmarkEnd w:id="782"/>
      <w:bookmarkEnd w:id="784"/>
    </w:p>
    <w:p w14:paraId="658CDECA" w14:textId="4D56EF23" w:rsidR="003F1FCA" w:rsidRPr="00127E7B" w:rsidRDefault="003F1FCA" w:rsidP="001773FF">
      <w:pPr>
        <w:pStyle w:val="H6"/>
      </w:pPr>
      <w:bookmarkStart w:id="785" w:name="_Toc25156469"/>
      <w:bookmarkStart w:id="786" w:name="_Toc34124773"/>
      <w:bookmarkStart w:id="787" w:name="_Toc43207899"/>
      <w:bookmarkStart w:id="788" w:name="_Toc49857372"/>
      <w:bookmarkStart w:id="789" w:name="_Toc56677213"/>
      <w:bookmarkStart w:id="790" w:name="_Toc56691736"/>
      <w:bookmarkStart w:id="791" w:name="_Toc56699000"/>
      <w:bookmarkStart w:id="792" w:name="_Toc67680969"/>
      <w:bookmarkStart w:id="793" w:name="_CR6_2_3_3_3_1"/>
      <w:r w:rsidRPr="00127E7B">
        <w:t>6.</w:t>
      </w:r>
      <w:r w:rsidR="00E36E13" w:rsidRPr="00127E7B">
        <w:t>2</w:t>
      </w:r>
      <w:r w:rsidRPr="00127E7B">
        <w:t>.3.3.3.1</w:t>
      </w:r>
      <w:r w:rsidRPr="00127E7B">
        <w:tab/>
        <w:t>PATCH</w:t>
      </w:r>
      <w:bookmarkEnd w:id="785"/>
      <w:bookmarkEnd w:id="786"/>
      <w:bookmarkEnd w:id="787"/>
      <w:bookmarkEnd w:id="788"/>
      <w:bookmarkEnd w:id="789"/>
      <w:bookmarkEnd w:id="790"/>
      <w:bookmarkEnd w:id="791"/>
      <w:bookmarkEnd w:id="792"/>
    </w:p>
    <w:bookmarkEnd w:id="793"/>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bookmarkStart w:id="794" w:name="_CRTable6_2_3_3_3_11"/>
      <w:r w:rsidRPr="00127E7B">
        <w:t xml:space="preserve">Table </w:t>
      </w:r>
      <w:bookmarkEnd w:id="794"/>
      <w:r w:rsidRPr="00127E7B">
        <w:t>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宋体"/>
              </w:rPr>
            </w:pPr>
            <w:r w:rsidRPr="001773FF">
              <w:rPr>
                <w:rFonts w:eastAsia="宋体"/>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宋体"/>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bookmarkStart w:id="795" w:name="_CRTable6_2_3_3_3_12"/>
      <w:r w:rsidRPr="00127E7B">
        <w:t xml:space="preserve">Table </w:t>
      </w:r>
      <w:bookmarkEnd w:id="795"/>
      <w:r w:rsidRPr="00127E7B">
        <w:t>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宋体"/>
              </w:rPr>
            </w:pPr>
            <w:r w:rsidRPr="001773FF">
              <w:rPr>
                <w:rFonts w:eastAsia="宋体"/>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宋体"/>
              </w:rPr>
            </w:pPr>
            <w:r w:rsidRPr="001773FF">
              <w:rPr>
                <w:rFonts w:eastAsia="宋体"/>
              </w:rPr>
              <w:t>It contains the list of changes to be made to the subscription, according to the JSON PATCH format specified in IETF RFC 6902 [</w:t>
            </w:r>
            <w:r w:rsidR="009B6E5B" w:rsidRPr="001773FF">
              <w:rPr>
                <w:rFonts w:eastAsia="宋体"/>
              </w:rPr>
              <w:t>14</w:t>
            </w:r>
            <w:r w:rsidRPr="001773FF">
              <w:rPr>
                <w:rFonts w:eastAsia="宋体"/>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bookmarkStart w:id="796" w:name="_CRTable6_2_3_3_3_13"/>
      <w:r w:rsidRPr="00127E7B">
        <w:t xml:space="preserve">Table </w:t>
      </w:r>
      <w:bookmarkEnd w:id="796"/>
      <w:r w:rsidRPr="00127E7B">
        <w:t>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宋体"/>
              </w:rPr>
            </w:pPr>
            <w:r w:rsidRPr="0069125A">
              <w:rPr>
                <w:rFonts w:eastAsia="宋体"/>
              </w:rPr>
              <w:t>Response</w:t>
            </w:r>
          </w:p>
          <w:p w14:paraId="30D3DF1C"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宋体"/>
              </w:rPr>
            </w:pPr>
            <w:r w:rsidRPr="001773FF">
              <w:rPr>
                <w:rFonts w:eastAsia="宋体"/>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宋体"/>
              </w:rPr>
            </w:pPr>
            <w:r w:rsidRPr="00045D7D">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宋体"/>
              </w:rPr>
            </w:pPr>
            <w:r w:rsidRPr="001773FF">
              <w:rPr>
                <w:rFonts w:eastAsia="宋体"/>
              </w:rPr>
              <w:t xml:space="preserve">Represents a successful update </w:t>
            </w:r>
            <w:r w:rsidRPr="001773FF">
              <w:rPr>
                <w:rFonts w:eastAsia="宋体" w:hint="eastAsia"/>
              </w:rPr>
              <w:t xml:space="preserve">of the events </w:t>
            </w:r>
            <w:r w:rsidRPr="001773FF">
              <w:rPr>
                <w:rFonts w:eastAsia="宋体"/>
              </w:rPr>
              <w:t xml:space="preserve">subscription </w:t>
            </w:r>
            <w:r w:rsidRPr="001773FF">
              <w:rPr>
                <w:rFonts w:eastAsia="宋体" w:hint="eastAsia"/>
              </w:rPr>
              <w:t>for slice admission control</w:t>
            </w:r>
            <w:r w:rsidRPr="001773FF">
              <w:rPr>
                <w:rFonts w:eastAsia="宋体"/>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宋体"/>
              </w:rPr>
            </w:pPr>
            <w:r w:rsidRPr="001773FF">
              <w:rPr>
                <w:rFonts w:eastAsia="宋体"/>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w:t>
            </w:r>
            <w:r w:rsidRPr="001773FF">
              <w:rPr>
                <w:rFonts w:eastAsia="宋体"/>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宋体"/>
              </w:rPr>
            </w:pPr>
            <w:r w:rsidRPr="001773FF">
              <w:rPr>
                <w:rFonts w:eastAsia="宋体"/>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on </w:t>
            </w:r>
            <w:r w:rsidRPr="001773FF">
              <w:rPr>
                <w:rFonts w:eastAsia="宋体"/>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0E2CFEA5" w14:textId="77777777" w:rsidR="003F1FCA" w:rsidRPr="00127E7B" w:rsidRDefault="003F1FCA" w:rsidP="00045D7D">
            <w:pPr>
              <w:pStyle w:val="TAL"/>
              <w:rPr>
                <w:rFonts w:eastAsia="宋体"/>
              </w:rPr>
            </w:pPr>
          </w:p>
          <w:p w14:paraId="6F31AF4B"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601EC8A7" w14:textId="77777777" w:rsidR="003F1FCA" w:rsidRPr="00F0558B"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600143FD" w14:textId="77777777" w:rsidR="003F1FCA" w:rsidRPr="00127E7B" w:rsidRDefault="003F1FCA" w:rsidP="00045D7D">
            <w:pPr>
              <w:pStyle w:val="TAL"/>
              <w:rPr>
                <w:rFonts w:eastAsia="宋体"/>
              </w:rPr>
            </w:pPr>
          </w:p>
          <w:p w14:paraId="2B9A36B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5631392F"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bookmarkStart w:id="797" w:name="_CRTable6_2_3_3_3_14"/>
      <w:r w:rsidRPr="00127E7B">
        <w:t xml:space="preserve">Table </w:t>
      </w:r>
      <w:bookmarkEnd w:id="797"/>
      <w:r w:rsidRPr="00127E7B">
        <w:t>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宋体"/>
              </w:rPr>
            </w:pPr>
            <w:r w:rsidRPr="001773FF">
              <w:rPr>
                <w:rFonts w:eastAsia="宋体"/>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bookmarkStart w:id="798" w:name="_CRTable6_2_3_3_3_15"/>
      <w:r w:rsidRPr="00127E7B">
        <w:t xml:space="preserve">Table </w:t>
      </w:r>
      <w:bookmarkEnd w:id="798"/>
      <w:r w:rsidRPr="00127E7B">
        <w:t>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宋体"/>
              </w:rPr>
            </w:pPr>
            <w:r w:rsidRPr="001773FF">
              <w:rPr>
                <w:rFonts w:eastAsia="宋体"/>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1773FF">
      <w:pPr>
        <w:pStyle w:val="H6"/>
      </w:pPr>
      <w:bookmarkStart w:id="799" w:name="_CR6_2_3_3_3_2"/>
      <w:r w:rsidRPr="00127E7B">
        <w:t>6.</w:t>
      </w:r>
      <w:r w:rsidR="00E36E13" w:rsidRPr="00127E7B">
        <w:t>2</w:t>
      </w:r>
      <w:r w:rsidRPr="00127E7B">
        <w:t>.3.3.3.2</w:t>
      </w:r>
      <w:r w:rsidRPr="00127E7B">
        <w:tab/>
        <w:t>PUT</w:t>
      </w:r>
    </w:p>
    <w:bookmarkEnd w:id="799"/>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bookmarkStart w:id="800" w:name="_CRTable6_2_3_3_3_21"/>
      <w:r w:rsidRPr="00127E7B">
        <w:t xml:space="preserve">Table </w:t>
      </w:r>
      <w:bookmarkEnd w:id="800"/>
      <w:r w:rsidRPr="00127E7B">
        <w:t>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宋体"/>
              </w:rPr>
            </w:pPr>
            <w:r w:rsidRPr="001773FF">
              <w:rPr>
                <w:rFonts w:eastAsia="宋体"/>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宋体"/>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bookmarkStart w:id="801" w:name="_CRTable6_2_3_3_3_22"/>
      <w:r w:rsidRPr="00127E7B">
        <w:t xml:space="preserve">Table </w:t>
      </w:r>
      <w:bookmarkEnd w:id="801"/>
      <w:r w:rsidRPr="00127E7B">
        <w:t>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宋体"/>
              </w:rPr>
            </w:pPr>
            <w:r w:rsidRPr="001773FF">
              <w:rPr>
                <w:rFonts w:eastAsia="宋体"/>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宋体"/>
              </w:rPr>
            </w:pPr>
            <w:r w:rsidRPr="00045D7D">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宋体"/>
              </w:rPr>
            </w:pPr>
            <w:r w:rsidRPr="001773FF">
              <w:rPr>
                <w:rFonts w:eastAsia="宋体" w:hint="eastAsia"/>
              </w:rPr>
              <w:t>Represents the events subscription for slice admission control</w:t>
            </w:r>
            <w:r w:rsidRPr="001773FF">
              <w:rPr>
                <w:rFonts w:eastAsia="宋体"/>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bookmarkStart w:id="802" w:name="_CRTable6_2_3_3_3_23"/>
      <w:r w:rsidRPr="00127E7B">
        <w:t xml:space="preserve">Table </w:t>
      </w:r>
      <w:bookmarkEnd w:id="802"/>
      <w:r w:rsidRPr="00127E7B">
        <w:t>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宋体"/>
              </w:rPr>
            </w:pPr>
            <w:r w:rsidRPr="0069125A">
              <w:rPr>
                <w:rFonts w:eastAsia="宋体"/>
              </w:rPr>
              <w:t>Response</w:t>
            </w:r>
          </w:p>
          <w:p w14:paraId="1D631EFC"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宋体"/>
              </w:rPr>
            </w:pPr>
            <w:r w:rsidRPr="001773FF">
              <w:rPr>
                <w:rFonts w:eastAsia="宋体"/>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宋体"/>
              </w:rPr>
            </w:pPr>
            <w:r w:rsidRPr="00045D7D">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r w:rsidRPr="001773FF">
              <w:rPr>
                <w:rFonts w:eastAsia="宋体"/>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宋体"/>
              </w:rPr>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宋体"/>
              </w:rPr>
            </w:pPr>
            <w:r w:rsidRPr="00656CC5">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宋体"/>
              </w:rPr>
            </w:pPr>
            <w:r w:rsidRPr="001773FF">
              <w:rPr>
                <w:rFonts w:eastAsia="宋体" w:hint="eastAsia"/>
              </w:rPr>
              <w:t>Represents</w:t>
            </w:r>
            <w:r w:rsidRPr="001773FF">
              <w:rPr>
                <w:rFonts w:eastAsia="宋体"/>
              </w:rPr>
              <w:t xml:space="preserve"> the </w:t>
            </w:r>
            <w:r w:rsidRPr="001773FF">
              <w:rPr>
                <w:rFonts w:eastAsia="宋体" w:hint="eastAsia"/>
              </w:rPr>
              <w:t xml:space="preserve">events </w:t>
            </w:r>
            <w:r w:rsidRPr="001773FF">
              <w:rPr>
                <w:rFonts w:eastAsia="宋体"/>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宋体"/>
              </w:rPr>
            </w:pPr>
            <w:r w:rsidRPr="001773FF">
              <w:rPr>
                <w:rFonts w:eastAsia="宋体"/>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w:t>
            </w:r>
            <w:r w:rsidRPr="001773FF">
              <w:rPr>
                <w:rFonts w:eastAsia="宋体"/>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宋体"/>
              </w:rPr>
            </w:pPr>
            <w:r w:rsidRPr="001773FF">
              <w:rPr>
                <w:rFonts w:eastAsia="宋体"/>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on </w:t>
            </w:r>
            <w:r w:rsidRPr="001773FF">
              <w:rPr>
                <w:rFonts w:eastAsia="宋体"/>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宋体"/>
              </w:rPr>
            </w:pPr>
            <w:r w:rsidRPr="00045D7D">
              <w:rPr>
                <w:rFonts w:eastAsia="宋体"/>
              </w:rPr>
              <w:t>Indicates the creation of subscription has failed due to application error.</w:t>
            </w:r>
          </w:p>
          <w:p w14:paraId="5C2B6114" w14:textId="77777777" w:rsidR="00DC7D6D" w:rsidRPr="00127E7B" w:rsidRDefault="00DC7D6D" w:rsidP="00045D7D">
            <w:pPr>
              <w:pStyle w:val="TAL"/>
              <w:rPr>
                <w:rFonts w:eastAsia="宋体"/>
              </w:rPr>
            </w:pPr>
          </w:p>
          <w:p w14:paraId="07382971"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109A7A1E" w14:textId="77777777" w:rsidR="00DC7D6D" w:rsidRPr="00127E7B" w:rsidRDefault="00DC7D6D" w:rsidP="00045D7D">
            <w:pPr>
              <w:pStyle w:val="TAL"/>
              <w:rPr>
                <w:rFonts w:eastAsia="宋体"/>
              </w:rPr>
            </w:pPr>
          </w:p>
          <w:p w14:paraId="114B8EDE" w14:textId="77777777" w:rsidR="00DC7D6D" w:rsidRPr="00F0558B" w:rsidRDefault="00DC7D6D" w:rsidP="00045D7D">
            <w:pPr>
              <w:pStyle w:val="TAL"/>
              <w:rPr>
                <w:rFonts w:eastAsia="宋体"/>
              </w:rPr>
            </w:pPr>
            <w:r w:rsidRPr="00045D7D">
              <w:rPr>
                <w:rFonts w:eastAsia="宋体"/>
              </w:rPr>
              <w:t>-</w:t>
            </w:r>
            <w:r w:rsidRPr="00045D7D">
              <w:rPr>
                <w:rFonts w:eastAsia="宋体"/>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宋体"/>
              </w:rPr>
            </w:pPr>
            <w:r w:rsidRPr="00045D7D">
              <w:rPr>
                <w:rFonts w:eastAsia="宋体"/>
              </w:rPr>
              <w:t>Indicates the modification of subscription has failed due to application error.</w:t>
            </w:r>
          </w:p>
          <w:p w14:paraId="2F8E3A84" w14:textId="77777777" w:rsidR="00DC7D6D" w:rsidRPr="00127E7B" w:rsidRDefault="00DC7D6D" w:rsidP="00045D7D">
            <w:pPr>
              <w:pStyle w:val="TAL"/>
              <w:rPr>
                <w:rFonts w:eastAsia="宋体"/>
              </w:rPr>
            </w:pPr>
          </w:p>
          <w:p w14:paraId="7E67B07E"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6AEACA1B" w14:textId="77777777" w:rsidR="00DC7D6D" w:rsidRPr="00F0558B" w:rsidRDefault="00DC7D6D" w:rsidP="00045D7D">
            <w:pPr>
              <w:pStyle w:val="TAL"/>
              <w:rPr>
                <w:rFonts w:eastAsia="宋体"/>
              </w:rPr>
            </w:pPr>
            <w:r w:rsidRPr="00045D7D">
              <w:rPr>
                <w:rFonts w:eastAsia="宋体"/>
              </w:rPr>
              <w:t>-</w:t>
            </w:r>
            <w:r w:rsidRPr="00045D7D">
              <w:rPr>
                <w:rFonts w:eastAsia="宋体"/>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bookmarkStart w:id="803" w:name="_CRTable6_2_3_3_3_24"/>
      <w:r w:rsidRPr="00127E7B">
        <w:t xml:space="preserve">Table </w:t>
      </w:r>
      <w:bookmarkEnd w:id="803"/>
      <w:r w:rsidRPr="00127E7B">
        <w:t>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宋体"/>
              </w:rPr>
            </w:pPr>
            <w:r w:rsidRPr="001773FF">
              <w:rPr>
                <w:rFonts w:eastAsia="宋体"/>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bookmarkStart w:id="804" w:name="_CRTable6_2_3_3_3_25"/>
      <w:r w:rsidRPr="00127E7B">
        <w:t xml:space="preserve">Table </w:t>
      </w:r>
      <w:bookmarkEnd w:id="804"/>
      <w:r w:rsidRPr="00127E7B">
        <w:t>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宋体"/>
              </w:rPr>
            </w:pPr>
            <w:r w:rsidRPr="001773FF">
              <w:rPr>
                <w:rFonts w:eastAsia="宋体"/>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1773FF">
      <w:pPr>
        <w:pStyle w:val="H6"/>
      </w:pPr>
      <w:bookmarkStart w:id="805" w:name="_Toc25156470"/>
      <w:bookmarkStart w:id="806" w:name="_Toc34124774"/>
      <w:bookmarkStart w:id="807" w:name="_Toc43207900"/>
      <w:bookmarkStart w:id="808" w:name="_Toc49857373"/>
      <w:bookmarkStart w:id="809" w:name="_Toc56677214"/>
      <w:bookmarkStart w:id="810" w:name="_Toc56691737"/>
      <w:bookmarkStart w:id="811" w:name="_Toc56699001"/>
      <w:bookmarkStart w:id="812" w:name="_Toc67680970"/>
      <w:bookmarkStart w:id="813" w:name="_CR6_2_3_3_3_3"/>
      <w:r w:rsidRPr="00127E7B">
        <w:t>6.</w:t>
      </w:r>
      <w:r w:rsidR="00E36E13" w:rsidRPr="00127E7B">
        <w:t>2</w:t>
      </w:r>
      <w:r w:rsidRPr="00127E7B">
        <w:t>.3.3.3.3</w:t>
      </w:r>
      <w:r w:rsidRPr="00127E7B">
        <w:tab/>
        <w:t>DELETE</w:t>
      </w:r>
      <w:bookmarkEnd w:id="805"/>
      <w:bookmarkEnd w:id="806"/>
      <w:bookmarkEnd w:id="807"/>
      <w:bookmarkEnd w:id="808"/>
      <w:bookmarkEnd w:id="809"/>
      <w:bookmarkEnd w:id="810"/>
      <w:bookmarkEnd w:id="811"/>
      <w:bookmarkEnd w:id="812"/>
    </w:p>
    <w:bookmarkEnd w:id="813"/>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bookmarkStart w:id="814" w:name="_CRTable6_2_3_3_3_31"/>
      <w:r w:rsidRPr="00127E7B">
        <w:t xml:space="preserve">Table </w:t>
      </w:r>
      <w:bookmarkEnd w:id="814"/>
      <w:r w:rsidRPr="00127E7B">
        <w:t>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宋体"/>
              </w:rPr>
            </w:pPr>
            <w:r w:rsidRPr="001773FF">
              <w:rPr>
                <w:rFonts w:eastAsia="宋体"/>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宋体"/>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bookmarkStart w:id="815" w:name="_CRTable6_2_3_3_3_32"/>
      <w:r w:rsidRPr="00127E7B">
        <w:t xml:space="preserve">Table </w:t>
      </w:r>
      <w:bookmarkEnd w:id="815"/>
      <w:r w:rsidRPr="00127E7B">
        <w:t>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宋体"/>
              </w:rPr>
            </w:pPr>
            <w:r w:rsidRPr="001773FF">
              <w:rPr>
                <w:rFonts w:eastAsia="宋体"/>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宋体"/>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bookmarkStart w:id="816" w:name="_CRTable6_2_3_3_3_33"/>
      <w:r w:rsidRPr="00127E7B">
        <w:t xml:space="preserve">Table </w:t>
      </w:r>
      <w:bookmarkEnd w:id="816"/>
      <w:r w:rsidRPr="00127E7B">
        <w:t>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宋体"/>
              </w:rPr>
            </w:pPr>
            <w:r w:rsidRPr="0069125A">
              <w:rPr>
                <w:rFonts w:eastAsia="宋体"/>
              </w:rPr>
              <w:t>Response</w:t>
            </w:r>
          </w:p>
          <w:p w14:paraId="5AB25F37"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宋体"/>
              </w:rPr>
            </w:pPr>
            <w:r w:rsidRPr="001773FF">
              <w:rPr>
                <w:rFonts w:eastAsia="宋体"/>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宋体"/>
              </w:rPr>
            </w:pPr>
            <w:r w:rsidRPr="001773FF">
              <w:rPr>
                <w:rFonts w:eastAsia="宋体"/>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宋体"/>
              </w:rPr>
            </w:pPr>
            <w:r w:rsidRPr="001773FF">
              <w:rPr>
                <w:rFonts w:eastAsia="宋体"/>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w:t>
            </w:r>
            <w:r w:rsidRPr="001773FF">
              <w:rPr>
                <w:rFonts w:eastAsia="宋体"/>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宋体"/>
              </w:rPr>
            </w:pPr>
            <w:r w:rsidRPr="001773FF">
              <w:rPr>
                <w:rFonts w:eastAsia="宋体"/>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on </w:t>
            </w:r>
            <w:r w:rsidRPr="001773FF">
              <w:rPr>
                <w:rFonts w:eastAsia="宋体"/>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2D3A1368" w14:textId="77777777" w:rsidR="003F1FCA" w:rsidRPr="00127E7B" w:rsidRDefault="003F1FCA" w:rsidP="00045D7D">
            <w:pPr>
              <w:pStyle w:val="TAL"/>
              <w:rPr>
                <w:rFonts w:eastAsia="宋体"/>
              </w:rPr>
            </w:pPr>
          </w:p>
          <w:p w14:paraId="28074D12"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B246F6D"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bookmarkStart w:id="817" w:name="_CRTable6_2_3_3_3_34"/>
      <w:r w:rsidRPr="00127E7B">
        <w:t xml:space="preserve">Table </w:t>
      </w:r>
      <w:bookmarkEnd w:id="817"/>
      <w:r w:rsidRPr="00127E7B">
        <w:t>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宋体"/>
              </w:rPr>
            </w:pPr>
            <w:r w:rsidRPr="001773FF">
              <w:rPr>
                <w:rFonts w:eastAsia="宋体"/>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657EE923"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bookmarkStart w:id="818" w:name="_CRTable6_2_3_3_3_35"/>
      <w:r w:rsidRPr="00127E7B">
        <w:t xml:space="preserve">Table </w:t>
      </w:r>
      <w:bookmarkEnd w:id="818"/>
      <w:r w:rsidRPr="00127E7B">
        <w:t>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宋体"/>
              </w:rPr>
            </w:pPr>
            <w:r w:rsidRPr="001773FF">
              <w:rPr>
                <w:rFonts w:eastAsia="宋体"/>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196B650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1773FF">
      <w:pPr>
        <w:pStyle w:val="Heading5"/>
      </w:pPr>
      <w:bookmarkStart w:id="819" w:name="_CR6_2_3_3_4"/>
      <w:bookmarkStart w:id="820" w:name="_Toc25156471"/>
      <w:bookmarkStart w:id="821" w:name="_Toc34124775"/>
      <w:bookmarkStart w:id="822" w:name="_Toc43207901"/>
      <w:bookmarkStart w:id="823" w:name="_Toc49857374"/>
      <w:bookmarkStart w:id="824" w:name="_Toc56677215"/>
      <w:bookmarkStart w:id="825" w:name="_Toc56691738"/>
      <w:bookmarkStart w:id="826" w:name="_Toc56699002"/>
      <w:bookmarkStart w:id="827" w:name="_Toc67680971"/>
      <w:bookmarkStart w:id="828" w:name="_Toc183448909"/>
      <w:bookmarkEnd w:id="819"/>
      <w:r w:rsidRPr="00127E7B">
        <w:t>6.</w:t>
      </w:r>
      <w:r w:rsidR="00E36E13" w:rsidRPr="00127E7B">
        <w:t>2</w:t>
      </w:r>
      <w:r w:rsidRPr="00127E7B">
        <w:t>.3.3.4</w:t>
      </w:r>
      <w:r w:rsidRPr="00127E7B">
        <w:tab/>
        <w:t>Resource Custom Operations</w:t>
      </w:r>
      <w:bookmarkEnd w:id="820"/>
      <w:bookmarkEnd w:id="821"/>
      <w:bookmarkEnd w:id="822"/>
      <w:bookmarkEnd w:id="823"/>
      <w:bookmarkEnd w:id="824"/>
      <w:bookmarkEnd w:id="825"/>
      <w:bookmarkEnd w:id="826"/>
      <w:bookmarkEnd w:id="827"/>
      <w:bookmarkEnd w:id="828"/>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829" w:name="_CR6_2_4"/>
      <w:bookmarkStart w:id="830" w:name="_Toc70928057"/>
      <w:bookmarkStart w:id="831" w:name="_Toc81226733"/>
      <w:bookmarkStart w:id="832" w:name="_Toc93869026"/>
      <w:bookmarkStart w:id="833" w:name="_Toc183448910"/>
      <w:bookmarkEnd w:id="727"/>
      <w:bookmarkEnd w:id="829"/>
      <w:r w:rsidRPr="00127E7B">
        <w:t>6.</w:t>
      </w:r>
      <w:r w:rsidR="00E36E13" w:rsidRPr="00127E7B">
        <w:t>2</w:t>
      </w:r>
      <w:r w:rsidRPr="00127E7B">
        <w:t>.4</w:t>
      </w:r>
      <w:r w:rsidRPr="00127E7B">
        <w:tab/>
        <w:t>Custom Operations without associated resources</w:t>
      </w:r>
      <w:bookmarkEnd w:id="830"/>
      <w:bookmarkEnd w:id="831"/>
      <w:bookmarkEnd w:id="832"/>
      <w:bookmarkEnd w:id="83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834" w:name="_CR6_2_5"/>
      <w:bookmarkStart w:id="835" w:name="_Toc25156473"/>
      <w:bookmarkStart w:id="836" w:name="_Toc34124777"/>
      <w:bookmarkStart w:id="837" w:name="_Toc43207903"/>
      <w:bookmarkStart w:id="838" w:name="_Toc49857376"/>
      <w:bookmarkStart w:id="839" w:name="_Toc56677217"/>
      <w:bookmarkStart w:id="840" w:name="_Toc56691740"/>
      <w:bookmarkStart w:id="841" w:name="_Toc56699004"/>
      <w:bookmarkStart w:id="842" w:name="_Toc67680973"/>
      <w:bookmarkStart w:id="843" w:name="_Toc183448911"/>
      <w:bookmarkEnd w:id="834"/>
      <w:r w:rsidRPr="001B047D">
        <w:t>6.</w:t>
      </w:r>
      <w:r w:rsidR="00E36E13" w:rsidRPr="001B047D">
        <w:t>2</w:t>
      </w:r>
      <w:r w:rsidRPr="001B047D">
        <w:t>.5</w:t>
      </w:r>
      <w:r w:rsidRPr="001B047D">
        <w:tab/>
        <w:t>Notifications</w:t>
      </w:r>
      <w:bookmarkEnd w:id="835"/>
      <w:bookmarkEnd w:id="836"/>
      <w:bookmarkEnd w:id="837"/>
      <w:bookmarkEnd w:id="838"/>
      <w:bookmarkEnd w:id="839"/>
      <w:bookmarkEnd w:id="840"/>
      <w:bookmarkEnd w:id="841"/>
      <w:bookmarkEnd w:id="842"/>
      <w:bookmarkEnd w:id="843"/>
    </w:p>
    <w:p w14:paraId="3F5E1C21" w14:textId="3A6A2D36" w:rsidR="003F1FCA" w:rsidRPr="00127E7B" w:rsidRDefault="003F1FCA" w:rsidP="001773FF">
      <w:pPr>
        <w:pStyle w:val="Heading4"/>
      </w:pPr>
      <w:bookmarkStart w:id="844" w:name="_CR6_2_5_1"/>
      <w:bookmarkStart w:id="845" w:name="_Toc25156474"/>
      <w:bookmarkStart w:id="846" w:name="_Toc34124778"/>
      <w:bookmarkStart w:id="847" w:name="_Toc43207904"/>
      <w:bookmarkStart w:id="848" w:name="_Toc49857377"/>
      <w:bookmarkStart w:id="849" w:name="_Toc56677218"/>
      <w:bookmarkStart w:id="850" w:name="_Toc56691741"/>
      <w:bookmarkStart w:id="851" w:name="_Toc56699005"/>
      <w:bookmarkStart w:id="852" w:name="_Toc67680974"/>
      <w:bookmarkStart w:id="853" w:name="_Toc183448912"/>
      <w:bookmarkEnd w:id="844"/>
      <w:r w:rsidRPr="00127E7B">
        <w:t>6.</w:t>
      </w:r>
      <w:r w:rsidR="00E36E13" w:rsidRPr="00127E7B">
        <w:t>2</w:t>
      </w:r>
      <w:r w:rsidRPr="00127E7B">
        <w:t>.5.1</w:t>
      </w:r>
      <w:r w:rsidRPr="00127E7B">
        <w:tab/>
      </w:r>
      <w:bookmarkEnd w:id="845"/>
      <w:bookmarkEnd w:id="846"/>
      <w:bookmarkEnd w:id="847"/>
      <w:bookmarkEnd w:id="848"/>
      <w:bookmarkEnd w:id="849"/>
      <w:bookmarkEnd w:id="850"/>
      <w:bookmarkEnd w:id="851"/>
      <w:bookmarkEnd w:id="852"/>
      <w:r w:rsidRPr="00127E7B">
        <w:t>General</w:t>
      </w:r>
      <w:bookmarkEnd w:id="853"/>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r w:rsidRPr="00127E7B">
        <w:t>Nnsacf_SliceEventExposure</w:t>
      </w:r>
      <w:r w:rsidRPr="00127E7B">
        <w:rPr>
          <w:rFonts w:eastAsia="宋体"/>
        </w:rPr>
        <w:t xml:space="preserve"> service.</w:t>
      </w:r>
    </w:p>
    <w:p w14:paraId="310277F8" w14:textId="16553C99" w:rsidR="003F1FCA" w:rsidRPr="00127E7B" w:rsidRDefault="003F1FCA" w:rsidP="001A6C9E">
      <w:pPr>
        <w:pStyle w:val="TH"/>
      </w:pPr>
      <w:bookmarkStart w:id="854" w:name="_CRTable6_2_5_11"/>
      <w:r w:rsidRPr="00127E7B">
        <w:t xml:space="preserve">Table </w:t>
      </w:r>
      <w:bookmarkEnd w:id="854"/>
      <w:r w:rsidRPr="00127E7B">
        <w:t>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宋体"/>
              </w:rPr>
            </w:pPr>
            <w:r w:rsidRPr="0069125A">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宋体"/>
              </w:rPr>
            </w:pPr>
            <w:r w:rsidRPr="0069125A">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宋体"/>
              </w:rPr>
            </w:pPr>
            <w:r w:rsidRPr="0069125A">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宋体"/>
              </w:rPr>
            </w:pPr>
            <w:r w:rsidRPr="0069125A">
              <w:rPr>
                <w:rFonts w:eastAsia="宋体"/>
              </w:rPr>
              <w:t>Description</w:t>
            </w:r>
          </w:p>
          <w:p w14:paraId="08B12E1B" w14:textId="77777777" w:rsidR="003F1FCA" w:rsidRPr="00127E7B" w:rsidRDefault="003F1FCA" w:rsidP="0069125A">
            <w:pPr>
              <w:pStyle w:val="TAH"/>
              <w:rPr>
                <w:rFonts w:eastAsia="宋体"/>
              </w:rPr>
            </w:pPr>
            <w:r w:rsidRPr="0069125A">
              <w:rPr>
                <w:rFonts w:eastAsia="宋体"/>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宋体"/>
                <w:lang w:val="en-US"/>
              </w:rPr>
            </w:pPr>
            <w:r w:rsidRPr="0069125A">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宋体"/>
                <w:lang w:val="en-US"/>
              </w:rPr>
            </w:pPr>
            <w:r w:rsidRPr="00045D7D">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宋体"/>
                <w:lang w:val="fr-FR"/>
              </w:rPr>
            </w:pPr>
            <w:r w:rsidRPr="0069125A">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宋体"/>
              </w:rPr>
            </w:pPr>
          </w:p>
        </w:tc>
      </w:tr>
    </w:tbl>
    <w:p w14:paraId="2A7C2DCB" w14:textId="77777777" w:rsidR="003F1FCA" w:rsidRPr="00127E7B" w:rsidRDefault="003F1FCA" w:rsidP="003F1FCA">
      <w:pPr>
        <w:rPr>
          <w:rFonts w:eastAsia="宋体"/>
        </w:rPr>
      </w:pPr>
    </w:p>
    <w:p w14:paraId="78F594B1" w14:textId="5F027419" w:rsidR="003F1FCA" w:rsidRPr="00127E7B" w:rsidRDefault="003F1FCA" w:rsidP="001773FF">
      <w:pPr>
        <w:pStyle w:val="Heading4"/>
      </w:pPr>
      <w:bookmarkStart w:id="855" w:name="_CR6_2_5_2"/>
      <w:bookmarkStart w:id="856" w:name="_Toc25156475"/>
      <w:bookmarkStart w:id="857" w:name="_Toc34124779"/>
      <w:bookmarkStart w:id="858" w:name="_Toc43207905"/>
      <w:bookmarkStart w:id="859" w:name="_Toc49857378"/>
      <w:bookmarkStart w:id="860" w:name="_Toc56677219"/>
      <w:bookmarkStart w:id="861" w:name="_Toc56691742"/>
      <w:bookmarkStart w:id="862" w:name="_Toc56699006"/>
      <w:bookmarkStart w:id="863" w:name="_Toc67680975"/>
      <w:bookmarkStart w:id="864" w:name="_Toc183448913"/>
      <w:bookmarkEnd w:id="855"/>
      <w:r w:rsidRPr="00127E7B">
        <w:t>6.</w:t>
      </w:r>
      <w:r w:rsidR="00E36E13" w:rsidRPr="00127E7B">
        <w:t>2</w:t>
      </w:r>
      <w:r w:rsidRPr="00127E7B">
        <w:t>.5.2</w:t>
      </w:r>
      <w:r w:rsidRPr="00127E7B">
        <w:tab/>
        <w:t>NSACF Event Notification</w:t>
      </w:r>
      <w:bookmarkEnd w:id="856"/>
      <w:bookmarkEnd w:id="857"/>
      <w:bookmarkEnd w:id="858"/>
      <w:bookmarkEnd w:id="859"/>
      <w:bookmarkEnd w:id="860"/>
      <w:bookmarkEnd w:id="861"/>
      <w:bookmarkEnd w:id="862"/>
      <w:bookmarkEnd w:id="863"/>
      <w:bookmarkEnd w:id="864"/>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r w:rsidRPr="00127E7B">
        <w:t>Nnsacf_SliceEventExposure</w:t>
      </w:r>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865" w:name="_CR6_2_5_2_1"/>
      <w:bookmarkStart w:id="866" w:name="_Toc25156476"/>
      <w:bookmarkStart w:id="867" w:name="_Toc34124780"/>
      <w:bookmarkStart w:id="868" w:name="_Toc43207906"/>
      <w:bookmarkStart w:id="869" w:name="_Toc49857379"/>
      <w:bookmarkStart w:id="870" w:name="_Toc56677220"/>
      <w:bookmarkStart w:id="871" w:name="_Toc56691743"/>
      <w:bookmarkStart w:id="872" w:name="_Toc56699007"/>
      <w:bookmarkStart w:id="873" w:name="_Toc67680976"/>
      <w:bookmarkStart w:id="874" w:name="_Toc183448914"/>
      <w:bookmarkEnd w:id="865"/>
      <w:r w:rsidRPr="00127E7B">
        <w:t>6.</w:t>
      </w:r>
      <w:r w:rsidR="00E36E13" w:rsidRPr="00127E7B">
        <w:t>2</w:t>
      </w:r>
      <w:r w:rsidRPr="00127E7B">
        <w:t>.5.2.1</w:t>
      </w:r>
      <w:r w:rsidRPr="00127E7B">
        <w:tab/>
        <w:t>Notification Definition</w:t>
      </w:r>
      <w:bookmarkEnd w:id="866"/>
      <w:bookmarkEnd w:id="867"/>
      <w:bookmarkEnd w:id="868"/>
      <w:bookmarkEnd w:id="869"/>
      <w:bookmarkEnd w:id="870"/>
      <w:bookmarkEnd w:id="871"/>
      <w:bookmarkEnd w:id="872"/>
      <w:bookmarkEnd w:id="873"/>
      <w:bookmarkEnd w:id="874"/>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{callbackUri}</w:t>
      </w:r>
    </w:p>
    <w:p w14:paraId="767A22D3" w14:textId="77777777" w:rsidR="003F1FCA" w:rsidRPr="00460EEF" w:rsidRDefault="003F1FCA" w:rsidP="003F1FCA">
      <w:pPr>
        <w:rPr>
          <w:rFonts w:eastAsia="宋体"/>
        </w:rPr>
      </w:pPr>
      <w:r w:rsidRPr="00127E7B">
        <w:rPr>
          <w:rFonts w:eastAsia="宋体"/>
        </w:rPr>
        <w:t>Call-back URI is "eventNotifyUri" provided by NF Service Consumer</w:t>
      </w:r>
      <w:r w:rsidRPr="00460EEF">
        <w:rPr>
          <w:rFonts w:eastAsia="宋体"/>
        </w:rPr>
        <w:t xml:space="preserve"> </w:t>
      </w:r>
      <w:r w:rsidRPr="00127E7B">
        <w:rPr>
          <w:rFonts w:eastAsia="宋体"/>
        </w:rPr>
        <w:t>during creation of the subscription</w:t>
      </w:r>
      <w:r w:rsidRPr="00460EEF">
        <w:rPr>
          <w:rFonts w:eastAsia="宋体"/>
        </w:rPr>
        <w:t>.</w:t>
      </w:r>
    </w:p>
    <w:p w14:paraId="4696F96B" w14:textId="604C225F" w:rsidR="003F1FCA" w:rsidRPr="00127E7B" w:rsidRDefault="003F1FCA" w:rsidP="001773FF">
      <w:pPr>
        <w:pStyle w:val="Heading5"/>
      </w:pPr>
      <w:bookmarkStart w:id="875" w:name="_CR6_2_5_2_2"/>
      <w:bookmarkStart w:id="876" w:name="_Toc25156477"/>
      <w:bookmarkStart w:id="877" w:name="_Toc34124781"/>
      <w:bookmarkStart w:id="878" w:name="_Toc43207907"/>
      <w:bookmarkStart w:id="879" w:name="_Toc49857380"/>
      <w:bookmarkStart w:id="880" w:name="_Toc56677221"/>
      <w:bookmarkStart w:id="881" w:name="_Toc56691744"/>
      <w:bookmarkStart w:id="882" w:name="_Toc56699008"/>
      <w:bookmarkStart w:id="883" w:name="_Toc67680977"/>
      <w:bookmarkStart w:id="884" w:name="_Toc183448915"/>
      <w:bookmarkEnd w:id="875"/>
      <w:r w:rsidRPr="00127E7B">
        <w:t>6.</w:t>
      </w:r>
      <w:r w:rsidR="00E36E13" w:rsidRPr="00127E7B">
        <w:t>2</w:t>
      </w:r>
      <w:r w:rsidRPr="00127E7B">
        <w:t>.5.2.2</w:t>
      </w:r>
      <w:r w:rsidRPr="00127E7B">
        <w:tab/>
        <w:t>Notification Standard Methods</w:t>
      </w:r>
      <w:bookmarkEnd w:id="876"/>
      <w:bookmarkEnd w:id="877"/>
      <w:bookmarkEnd w:id="878"/>
      <w:bookmarkEnd w:id="879"/>
      <w:bookmarkEnd w:id="880"/>
      <w:bookmarkEnd w:id="881"/>
      <w:bookmarkEnd w:id="882"/>
      <w:bookmarkEnd w:id="883"/>
      <w:bookmarkEnd w:id="884"/>
    </w:p>
    <w:p w14:paraId="28EB4A3A" w14:textId="63CF8807" w:rsidR="003F1FCA" w:rsidRPr="00BB3664" w:rsidRDefault="003F1FCA" w:rsidP="001773FF">
      <w:pPr>
        <w:pStyle w:val="H6"/>
      </w:pPr>
      <w:bookmarkStart w:id="885" w:name="_Toc25156478"/>
      <w:bookmarkStart w:id="886" w:name="_Toc34124782"/>
      <w:bookmarkStart w:id="887" w:name="_Toc43207908"/>
      <w:bookmarkStart w:id="888" w:name="_Toc49857381"/>
      <w:bookmarkStart w:id="889" w:name="_Toc56677222"/>
      <w:bookmarkStart w:id="890" w:name="_Toc56691745"/>
      <w:bookmarkStart w:id="891" w:name="_Toc56699009"/>
      <w:bookmarkStart w:id="892" w:name="_Toc67680978"/>
      <w:bookmarkStart w:id="893" w:name="_CR6_2_5_2_2_1"/>
      <w:r w:rsidRPr="001B047D">
        <w:t>6.</w:t>
      </w:r>
      <w:r w:rsidR="00E36E13" w:rsidRPr="00897EEE">
        <w:t>2</w:t>
      </w:r>
      <w:r w:rsidRPr="00897EEE">
        <w:t>.5.2.2.1</w:t>
      </w:r>
      <w:r w:rsidRPr="00897EEE">
        <w:tab/>
        <w:t>POST</w:t>
      </w:r>
      <w:bookmarkEnd w:id="885"/>
      <w:bookmarkEnd w:id="886"/>
      <w:bookmarkEnd w:id="887"/>
      <w:bookmarkEnd w:id="888"/>
      <w:bookmarkEnd w:id="889"/>
      <w:bookmarkEnd w:id="890"/>
      <w:bookmarkEnd w:id="891"/>
      <w:bookmarkEnd w:id="892"/>
    </w:p>
    <w:bookmarkEnd w:id="893"/>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bookmarkStart w:id="894" w:name="_CRTable6_2_5_2_2_12"/>
      <w:r w:rsidRPr="00127E7B">
        <w:t xml:space="preserve">Table </w:t>
      </w:r>
      <w:bookmarkEnd w:id="894"/>
      <w:r w:rsidRPr="00127E7B">
        <w:t>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宋体"/>
              </w:rPr>
            </w:pPr>
            <w:r w:rsidRPr="001773FF">
              <w:rPr>
                <w:rFonts w:eastAsia="宋体"/>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宋体"/>
              </w:rPr>
            </w:pPr>
            <w:r w:rsidRPr="00045D7D">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宋体"/>
              </w:rPr>
            </w:pPr>
            <w:r w:rsidRPr="00045D7D">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宋体"/>
              </w:rPr>
            </w:pPr>
            <w:r w:rsidRPr="001773FF">
              <w:rPr>
                <w:rFonts w:eastAsia="宋体"/>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bookmarkStart w:id="895" w:name="_CRTable6_2_5_2_2_13"/>
      <w:r w:rsidRPr="00127E7B">
        <w:t xml:space="preserve">Table </w:t>
      </w:r>
      <w:bookmarkEnd w:id="895"/>
      <w:r w:rsidRPr="00127E7B">
        <w:t>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宋体"/>
              </w:rPr>
            </w:pPr>
            <w:r w:rsidRPr="0069125A">
              <w:rPr>
                <w:rFonts w:eastAsia="宋体"/>
              </w:rPr>
              <w:t>Response</w:t>
            </w:r>
          </w:p>
          <w:p w14:paraId="0798E61F"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宋体"/>
              </w:rPr>
            </w:pPr>
            <w:r w:rsidRPr="001773FF">
              <w:rPr>
                <w:rFonts w:eastAsia="宋体"/>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宋体"/>
              </w:rPr>
            </w:pPr>
            <w:r w:rsidRPr="001773FF">
              <w:rPr>
                <w:rFonts w:eastAsia="宋体"/>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宋体"/>
              </w:rPr>
            </w:pPr>
            <w:r w:rsidRPr="001773FF">
              <w:rPr>
                <w:rFonts w:eastAsia="宋体"/>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宋体"/>
              </w:rPr>
            </w:pPr>
            <w:r w:rsidRPr="001773FF">
              <w:rPr>
                <w:rFonts w:eastAsia="宋体"/>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bookmarkStart w:id="896" w:name="_CRTable6_2_5_2_2_14"/>
      <w:r w:rsidRPr="00127E7B">
        <w:t xml:space="preserve">Table </w:t>
      </w:r>
      <w:bookmarkEnd w:id="896"/>
      <w:r w:rsidRPr="00127E7B">
        <w:t>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宋体"/>
              </w:rPr>
            </w:pPr>
            <w:r w:rsidRPr="001773FF">
              <w:rPr>
                <w:rFonts w:eastAsia="宋体"/>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246C5938"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E218EC9" w14:textId="77777777" w:rsidR="003F1FCA" w:rsidRPr="00460EEF" w:rsidRDefault="003F1FCA" w:rsidP="00460EEF">
      <w:pPr>
        <w:rPr>
          <w:rFonts w:eastAsia="宋体"/>
        </w:rPr>
      </w:pPr>
    </w:p>
    <w:p w14:paraId="786F98E5" w14:textId="7ABD51D7" w:rsidR="003F1FCA" w:rsidRPr="00127E7B" w:rsidRDefault="003F1FCA" w:rsidP="001A6C9E">
      <w:pPr>
        <w:pStyle w:val="TH"/>
      </w:pPr>
      <w:bookmarkStart w:id="897" w:name="_CRTable6_2_5_2_2_15"/>
      <w:r w:rsidRPr="00127E7B">
        <w:t xml:space="preserve">Table </w:t>
      </w:r>
      <w:bookmarkEnd w:id="897"/>
      <w:r w:rsidRPr="00127E7B">
        <w:t>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宋体"/>
              </w:rPr>
            </w:pPr>
            <w:r w:rsidRPr="0069125A">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宋体"/>
              </w:rPr>
            </w:pPr>
            <w:r w:rsidRPr="0069125A">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宋体"/>
              </w:rPr>
            </w:pPr>
            <w:r w:rsidRPr="0069125A">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宋体"/>
              </w:rPr>
            </w:pPr>
            <w:r w:rsidRPr="0069125A">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宋体"/>
              </w:rPr>
            </w:pPr>
            <w:r w:rsidRPr="001773FF">
              <w:rPr>
                <w:rFonts w:eastAsia="宋体"/>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宋体"/>
              </w:rPr>
            </w:pPr>
            <w:r w:rsidRPr="00045D7D">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宋体"/>
              </w:rPr>
            </w:pPr>
            <w:r w:rsidRPr="001773FF">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宋体"/>
              </w:rPr>
            </w:pPr>
            <w:r w:rsidRPr="0069125A">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宋体"/>
              </w:rPr>
            </w:pPr>
            <w:r w:rsidRPr="00045D7D">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010F90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宋体"/>
              </w:rPr>
            </w:pPr>
            <w:r w:rsidRPr="00045D7D">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宋体"/>
              </w:rPr>
            </w:pPr>
            <w:r w:rsidRPr="001773FF">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宋体"/>
              </w:rPr>
            </w:pPr>
            <w:r w:rsidRPr="0069125A">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宋体"/>
              </w:rPr>
            </w:pPr>
            <w:r w:rsidRPr="00045D7D">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1773FF">
      <w:pPr>
        <w:pStyle w:val="Heading3"/>
      </w:pPr>
      <w:bookmarkStart w:id="898" w:name="_CR6_2_6"/>
      <w:bookmarkStart w:id="899" w:name="_Toc70928065"/>
      <w:bookmarkStart w:id="900" w:name="_Toc81226734"/>
      <w:bookmarkStart w:id="901" w:name="_Toc93869027"/>
      <w:bookmarkStart w:id="902" w:name="_Toc183448916"/>
      <w:bookmarkEnd w:id="898"/>
      <w:r w:rsidRPr="00127E7B">
        <w:t>6.</w:t>
      </w:r>
      <w:r w:rsidR="00E36E13" w:rsidRPr="00127E7B">
        <w:t>2</w:t>
      </w:r>
      <w:r w:rsidRPr="00127E7B">
        <w:t>.6</w:t>
      </w:r>
      <w:r w:rsidRPr="00127E7B">
        <w:tab/>
        <w:t>Data Model</w:t>
      </w:r>
      <w:bookmarkEnd w:id="899"/>
      <w:bookmarkEnd w:id="900"/>
      <w:bookmarkEnd w:id="901"/>
      <w:bookmarkEnd w:id="902"/>
    </w:p>
    <w:p w14:paraId="7AF58CEE" w14:textId="42420524" w:rsidR="003F1FCA" w:rsidRPr="00127E7B" w:rsidRDefault="003F1FCA" w:rsidP="001773FF">
      <w:pPr>
        <w:pStyle w:val="Heading4"/>
      </w:pPr>
      <w:bookmarkStart w:id="903" w:name="_CR6_2_6_1"/>
      <w:bookmarkStart w:id="904" w:name="_Toc70928066"/>
      <w:bookmarkStart w:id="905" w:name="_Toc81226735"/>
      <w:bookmarkStart w:id="906" w:name="_Toc93869028"/>
      <w:bookmarkStart w:id="907" w:name="_Toc183448917"/>
      <w:bookmarkEnd w:id="903"/>
      <w:r w:rsidRPr="00127E7B">
        <w:t>6.</w:t>
      </w:r>
      <w:r w:rsidR="00E36E13" w:rsidRPr="00127E7B">
        <w:t>2</w:t>
      </w:r>
      <w:r w:rsidRPr="00127E7B">
        <w:t>.6.1</w:t>
      </w:r>
      <w:r w:rsidRPr="00127E7B">
        <w:tab/>
        <w:t>General</w:t>
      </w:r>
      <w:bookmarkEnd w:id="904"/>
      <w:bookmarkEnd w:id="905"/>
      <w:bookmarkEnd w:id="906"/>
      <w:bookmarkEnd w:id="907"/>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bookmarkStart w:id="908" w:name="_CRTable6_2_6_11"/>
      <w:r w:rsidRPr="00127E7B">
        <w:t xml:space="preserve">Table </w:t>
      </w:r>
      <w:bookmarkEnd w:id="908"/>
      <w:r w:rsidRPr="00127E7B">
        <w:t>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bookmarkStart w:id="909" w:name="_CRTable6_2_6_12"/>
      <w:r w:rsidRPr="00127E7B">
        <w:t xml:space="preserve">Table </w:t>
      </w:r>
      <w:bookmarkEnd w:id="909"/>
      <w:r w:rsidRPr="00127E7B">
        <w:t>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910" w:name="_CR6_2_6_2"/>
      <w:bookmarkStart w:id="911" w:name="_Toc70928067"/>
      <w:bookmarkStart w:id="912" w:name="_Toc81226736"/>
      <w:bookmarkStart w:id="913" w:name="_Toc93869029"/>
      <w:bookmarkStart w:id="914" w:name="_Toc183448918"/>
      <w:bookmarkEnd w:id="910"/>
      <w:r w:rsidRPr="00127E7B">
        <w:rPr>
          <w:lang w:val="en-US"/>
        </w:rPr>
        <w:t>6.</w:t>
      </w:r>
      <w:r w:rsidR="00E36E13" w:rsidRPr="00127E7B">
        <w:rPr>
          <w:lang w:val="en-US"/>
        </w:rPr>
        <w:t>2</w:t>
      </w:r>
      <w:r w:rsidRPr="00127E7B">
        <w:rPr>
          <w:lang w:val="en-US"/>
        </w:rPr>
        <w:t>.6.2</w:t>
      </w:r>
      <w:r w:rsidRPr="00127E7B">
        <w:rPr>
          <w:lang w:val="en-US"/>
        </w:rPr>
        <w:tab/>
        <w:t>Structured data types</w:t>
      </w:r>
      <w:bookmarkEnd w:id="911"/>
      <w:bookmarkEnd w:id="912"/>
      <w:bookmarkEnd w:id="913"/>
      <w:bookmarkEnd w:id="914"/>
    </w:p>
    <w:p w14:paraId="17BBFF4B" w14:textId="42A7F616" w:rsidR="003F1FCA" w:rsidRPr="00127E7B" w:rsidRDefault="003F1FCA" w:rsidP="001773FF">
      <w:pPr>
        <w:pStyle w:val="Heading5"/>
      </w:pPr>
      <w:bookmarkStart w:id="915" w:name="_CR6_2_6_2_1"/>
      <w:bookmarkStart w:id="916" w:name="_Toc70928068"/>
      <w:bookmarkStart w:id="917" w:name="_Toc81226737"/>
      <w:bookmarkStart w:id="918" w:name="_Toc93869030"/>
      <w:bookmarkStart w:id="919" w:name="_Toc183448919"/>
      <w:bookmarkEnd w:id="915"/>
      <w:r w:rsidRPr="00127E7B">
        <w:t>6.</w:t>
      </w:r>
      <w:r w:rsidR="00E36E13" w:rsidRPr="00127E7B">
        <w:t>2</w:t>
      </w:r>
      <w:r w:rsidRPr="00127E7B">
        <w:t>.6.2.1</w:t>
      </w:r>
      <w:r w:rsidRPr="00127E7B">
        <w:tab/>
        <w:t>Introduction</w:t>
      </w:r>
      <w:bookmarkEnd w:id="916"/>
      <w:bookmarkEnd w:id="917"/>
      <w:bookmarkEnd w:id="918"/>
      <w:bookmarkEnd w:id="919"/>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920" w:name="_CR6_2_6_2_2"/>
      <w:bookmarkStart w:id="921" w:name="_Toc70928069"/>
      <w:bookmarkStart w:id="922" w:name="_Toc81226738"/>
      <w:bookmarkStart w:id="923" w:name="_Toc93869031"/>
      <w:bookmarkStart w:id="924" w:name="_Toc183448920"/>
      <w:bookmarkEnd w:id="920"/>
      <w:r w:rsidRPr="00127E7B">
        <w:t>6.</w:t>
      </w:r>
      <w:r w:rsidR="00E36E13" w:rsidRPr="00127E7B">
        <w:t>2</w:t>
      </w:r>
      <w:r w:rsidRPr="00127E7B">
        <w:t>.6.2.2</w:t>
      </w:r>
      <w:r w:rsidRPr="00127E7B">
        <w:tab/>
        <w:t xml:space="preserve">Type: </w:t>
      </w:r>
      <w:bookmarkEnd w:id="921"/>
      <w:r w:rsidRPr="00127E7B">
        <w:t>SACEventSubscription</w:t>
      </w:r>
      <w:bookmarkEnd w:id="922"/>
      <w:bookmarkEnd w:id="923"/>
      <w:bookmarkEnd w:id="924"/>
    </w:p>
    <w:p w14:paraId="1DFC9CFD" w14:textId="77777777" w:rsidR="003F1FCA" w:rsidRPr="00127E7B" w:rsidRDefault="003F1FCA" w:rsidP="003F1FCA">
      <w:pPr>
        <w:pStyle w:val="TH"/>
      </w:pPr>
      <w:bookmarkStart w:id="925" w:name="_CRTable6_2_6_2_21"/>
      <w:r w:rsidRPr="00127E7B">
        <w:rPr>
          <w:noProof/>
        </w:rPr>
        <w:t>Table </w:t>
      </w:r>
      <w:bookmarkEnd w:id="925"/>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926" w:name="_CR6_2_6_2_3"/>
      <w:bookmarkStart w:id="927" w:name="_Toc70928070"/>
      <w:bookmarkStart w:id="928" w:name="_Toc81226739"/>
      <w:bookmarkStart w:id="929" w:name="_Toc93869032"/>
      <w:bookmarkStart w:id="930" w:name="_Toc183448921"/>
      <w:bookmarkEnd w:id="926"/>
      <w:r w:rsidRPr="00127E7B">
        <w:t>6.</w:t>
      </w:r>
      <w:r w:rsidR="00E36E13" w:rsidRPr="00127E7B">
        <w:t>2</w:t>
      </w:r>
      <w:r w:rsidRPr="00127E7B">
        <w:t>.6.2.3</w:t>
      </w:r>
      <w:r w:rsidRPr="00127E7B">
        <w:tab/>
        <w:t xml:space="preserve">Type: </w:t>
      </w:r>
      <w:bookmarkEnd w:id="927"/>
      <w:r w:rsidRPr="00127E7B">
        <w:t>CreatedSACEventSubscription</w:t>
      </w:r>
      <w:bookmarkEnd w:id="928"/>
      <w:bookmarkEnd w:id="929"/>
      <w:bookmarkEnd w:id="930"/>
    </w:p>
    <w:p w14:paraId="377F5F73" w14:textId="29AE31D6" w:rsidR="003F1FCA" w:rsidRPr="00127E7B" w:rsidRDefault="003F1FCA" w:rsidP="003F1FCA">
      <w:pPr>
        <w:pStyle w:val="TH"/>
      </w:pPr>
      <w:bookmarkStart w:id="931" w:name="_CRTable6_2_6_2_31"/>
      <w:r w:rsidRPr="00127E7B">
        <w:rPr>
          <w:noProof/>
        </w:rPr>
        <w:t>Table </w:t>
      </w:r>
      <w:bookmarkEnd w:id="931"/>
      <w:r w:rsidRPr="00127E7B">
        <w:rPr>
          <w:noProof/>
        </w:rPr>
        <w:t>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FA0353">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932" w:name="_CR6_2_6_2_4"/>
      <w:bookmarkStart w:id="933" w:name="_Toc81226740"/>
      <w:bookmarkStart w:id="934" w:name="_Toc93869033"/>
      <w:bookmarkStart w:id="935" w:name="_Toc183448922"/>
      <w:bookmarkEnd w:id="932"/>
      <w:r w:rsidRPr="00127E7B">
        <w:t>6.</w:t>
      </w:r>
      <w:r w:rsidR="00E36E13" w:rsidRPr="00127E7B">
        <w:t>2</w:t>
      </w:r>
      <w:r w:rsidRPr="00127E7B">
        <w:t>.6.2.4</w:t>
      </w:r>
      <w:r w:rsidRPr="00127E7B">
        <w:tab/>
        <w:t>Type: SACEventReport</w:t>
      </w:r>
      <w:bookmarkEnd w:id="933"/>
      <w:bookmarkEnd w:id="934"/>
      <w:bookmarkEnd w:id="935"/>
    </w:p>
    <w:p w14:paraId="76448694" w14:textId="0611B748" w:rsidR="003F1FCA" w:rsidRPr="00127E7B" w:rsidRDefault="003F1FCA" w:rsidP="003F1FCA">
      <w:pPr>
        <w:pStyle w:val="TH"/>
      </w:pPr>
      <w:bookmarkStart w:id="936" w:name="_CRTable6_2_6_2_41"/>
      <w:r w:rsidRPr="00127E7B">
        <w:rPr>
          <w:noProof/>
        </w:rPr>
        <w:t>Table </w:t>
      </w:r>
      <w:bookmarkEnd w:id="936"/>
      <w:r w:rsidRPr="00127E7B">
        <w:rPr>
          <w:noProof/>
        </w:rPr>
        <w:t>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937" w:name="_CR6_2_6_2_5"/>
      <w:bookmarkStart w:id="938" w:name="_Toc81226741"/>
      <w:bookmarkStart w:id="939" w:name="_Toc93869034"/>
      <w:bookmarkStart w:id="940" w:name="_Toc183448923"/>
      <w:bookmarkStart w:id="941" w:name="_Toc70928072"/>
      <w:bookmarkEnd w:id="937"/>
      <w:r w:rsidRPr="00127E7B">
        <w:t>6.</w:t>
      </w:r>
      <w:r w:rsidR="00E36E13" w:rsidRPr="00127E7B">
        <w:t>2</w:t>
      </w:r>
      <w:r w:rsidRPr="00127E7B">
        <w:t>.6.2.</w:t>
      </w:r>
      <w:r w:rsidRPr="00127E7B">
        <w:rPr>
          <w:rFonts w:hint="eastAsia"/>
          <w:lang w:eastAsia="zh-CN"/>
        </w:rPr>
        <w:t>5</w:t>
      </w:r>
      <w:r w:rsidRPr="00127E7B">
        <w:tab/>
        <w:t>Type: SACEvent</w:t>
      </w:r>
      <w:bookmarkEnd w:id="938"/>
      <w:bookmarkEnd w:id="939"/>
      <w:bookmarkEnd w:id="940"/>
    </w:p>
    <w:p w14:paraId="6414C8FD" w14:textId="511C8691" w:rsidR="00807819" w:rsidRPr="00127E7B" w:rsidRDefault="00807819" w:rsidP="00807819">
      <w:pPr>
        <w:pStyle w:val="TH"/>
      </w:pPr>
      <w:bookmarkStart w:id="942" w:name="_CRTable6_2_6_2_51"/>
      <w:r w:rsidRPr="00127E7B">
        <w:rPr>
          <w:noProof/>
        </w:rPr>
        <w:t>Table </w:t>
      </w:r>
      <w:bookmarkEnd w:id="942"/>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FA0353">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FA035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943" w:name="_CR6_2_6_2_6"/>
      <w:bookmarkStart w:id="944" w:name="_Toc81226742"/>
      <w:bookmarkStart w:id="945" w:name="_Toc93869035"/>
      <w:bookmarkStart w:id="946" w:name="_Toc183448924"/>
      <w:bookmarkEnd w:id="943"/>
      <w:r w:rsidRPr="00127E7B">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944"/>
      <w:bookmarkEnd w:id="945"/>
      <w:bookmarkEnd w:id="946"/>
    </w:p>
    <w:p w14:paraId="4A4FFE90" w14:textId="4F5DA63F" w:rsidR="00B42E13" w:rsidRPr="00127E7B" w:rsidRDefault="00B42E13" w:rsidP="00B42E13">
      <w:pPr>
        <w:pStyle w:val="TH"/>
      </w:pPr>
      <w:bookmarkStart w:id="947" w:name="_CRTable6_2_6_2_61"/>
      <w:r w:rsidRPr="00127E7B">
        <w:rPr>
          <w:noProof/>
        </w:rPr>
        <w:t>Table </w:t>
      </w:r>
      <w:bookmarkEnd w:id="947"/>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FA035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948" w:name="_CR6_2_6_2_7"/>
      <w:bookmarkStart w:id="949" w:name="_Toc25156488"/>
      <w:bookmarkStart w:id="950" w:name="_Toc34124792"/>
      <w:bookmarkStart w:id="951" w:name="_Toc43207918"/>
      <w:bookmarkStart w:id="952" w:name="_Toc49857391"/>
      <w:bookmarkStart w:id="953" w:name="_Toc56677232"/>
      <w:bookmarkStart w:id="954" w:name="_Toc56691755"/>
      <w:bookmarkStart w:id="955" w:name="_Toc56699019"/>
      <w:bookmarkStart w:id="956" w:name="_Toc75850116"/>
      <w:bookmarkStart w:id="957" w:name="_Toc81226743"/>
      <w:bookmarkStart w:id="958" w:name="_Toc93869036"/>
      <w:bookmarkStart w:id="959" w:name="_Toc183448925"/>
      <w:bookmarkEnd w:id="948"/>
      <w:r w:rsidRPr="00127E7B">
        <w:t>6.</w:t>
      </w:r>
      <w:r w:rsidR="00E36E13" w:rsidRPr="00127E7B">
        <w:t>2</w:t>
      </w:r>
      <w:r w:rsidRPr="00127E7B">
        <w:t>.6.2.</w:t>
      </w:r>
      <w:r w:rsidRPr="00127E7B">
        <w:rPr>
          <w:rFonts w:hint="eastAsia"/>
          <w:lang w:eastAsia="zh-CN"/>
        </w:rPr>
        <w:t>7</w:t>
      </w:r>
      <w:r w:rsidRPr="00127E7B">
        <w:tab/>
        <w:t>Type: SACEventState</w:t>
      </w:r>
      <w:bookmarkEnd w:id="949"/>
      <w:bookmarkEnd w:id="950"/>
      <w:bookmarkEnd w:id="951"/>
      <w:bookmarkEnd w:id="952"/>
      <w:bookmarkEnd w:id="953"/>
      <w:bookmarkEnd w:id="954"/>
      <w:bookmarkEnd w:id="955"/>
      <w:bookmarkEnd w:id="956"/>
      <w:bookmarkEnd w:id="957"/>
      <w:bookmarkEnd w:id="958"/>
      <w:bookmarkEnd w:id="959"/>
    </w:p>
    <w:p w14:paraId="6B9FA818" w14:textId="11F38AFC" w:rsidR="00E826DD" w:rsidRPr="00127E7B" w:rsidRDefault="00E826DD" w:rsidP="00E826DD">
      <w:pPr>
        <w:pStyle w:val="TH"/>
      </w:pPr>
      <w:bookmarkStart w:id="960" w:name="_CRTable6_2_6_2_71"/>
      <w:r w:rsidRPr="00127E7B">
        <w:rPr>
          <w:noProof/>
        </w:rPr>
        <w:t>Table </w:t>
      </w:r>
      <w:bookmarkEnd w:id="960"/>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961" w:name="_CR6_2_6_3"/>
      <w:bookmarkStart w:id="962" w:name="_Toc81226744"/>
      <w:bookmarkStart w:id="963" w:name="_Toc93869037"/>
      <w:bookmarkStart w:id="964" w:name="_Toc183448926"/>
      <w:bookmarkEnd w:id="961"/>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941"/>
      <w:bookmarkEnd w:id="962"/>
      <w:bookmarkEnd w:id="963"/>
      <w:bookmarkEnd w:id="964"/>
    </w:p>
    <w:p w14:paraId="31106546" w14:textId="544BD6AE" w:rsidR="003F1FCA" w:rsidRPr="00127E7B" w:rsidRDefault="003F1FCA" w:rsidP="001773FF">
      <w:pPr>
        <w:pStyle w:val="Heading5"/>
      </w:pPr>
      <w:bookmarkStart w:id="965" w:name="_CR6_2_6_3_1"/>
      <w:bookmarkStart w:id="966" w:name="_Toc70928073"/>
      <w:bookmarkStart w:id="967" w:name="_Toc81226745"/>
      <w:bookmarkStart w:id="968" w:name="_Toc93869038"/>
      <w:bookmarkStart w:id="969" w:name="_Toc183448927"/>
      <w:bookmarkEnd w:id="965"/>
      <w:r w:rsidRPr="00127E7B">
        <w:t>6.</w:t>
      </w:r>
      <w:r w:rsidR="00E36E13" w:rsidRPr="00127E7B">
        <w:t>2</w:t>
      </w:r>
      <w:r w:rsidRPr="00127E7B">
        <w:t>.6.3.1</w:t>
      </w:r>
      <w:r w:rsidRPr="00127E7B">
        <w:tab/>
        <w:t>Introduction</w:t>
      </w:r>
      <w:bookmarkEnd w:id="966"/>
      <w:bookmarkEnd w:id="967"/>
      <w:bookmarkEnd w:id="968"/>
      <w:bookmarkEnd w:id="96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970" w:name="_CR6_2_6_3_2"/>
      <w:bookmarkStart w:id="971" w:name="_Toc70928074"/>
      <w:bookmarkStart w:id="972" w:name="_Toc81226746"/>
      <w:bookmarkStart w:id="973" w:name="_Toc93869039"/>
      <w:bookmarkStart w:id="974" w:name="_Toc183448928"/>
      <w:bookmarkEnd w:id="970"/>
      <w:r w:rsidRPr="00127E7B">
        <w:t>6.</w:t>
      </w:r>
      <w:r w:rsidR="00E36E13" w:rsidRPr="00127E7B">
        <w:t>2</w:t>
      </w:r>
      <w:r w:rsidRPr="00127E7B">
        <w:t>.6.3.2</w:t>
      </w:r>
      <w:r w:rsidRPr="00127E7B">
        <w:tab/>
        <w:t>Simple data types</w:t>
      </w:r>
      <w:bookmarkEnd w:id="971"/>
      <w:bookmarkEnd w:id="972"/>
      <w:bookmarkEnd w:id="973"/>
      <w:bookmarkEnd w:id="974"/>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bookmarkStart w:id="975" w:name="_CRTable6_2_6_3_21"/>
      <w:r w:rsidRPr="00127E7B">
        <w:t xml:space="preserve">Table </w:t>
      </w:r>
      <w:bookmarkEnd w:id="975"/>
      <w:r w:rsidRPr="00127E7B">
        <w:t>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976" w:name="_CR6_2_6_3_3"/>
      <w:bookmarkStart w:id="977" w:name="_Toc81226747"/>
      <w:bookmarkStart w:id="978" w:name="_Toc93869040"/>
      <w:bookmarkStart w:id="979" w:name="_Toc183448929"/>
      <w:bookmarkStart w:id="980" w:name="_Toc70928076"/>
      <w:bookmarkEnd w:id="976"/>
      <w:r w:rsidRPr="00127E7B">
        <w:t>6.</w:t>
      </w:r>
      <w:r w:rsidR="00E36E13" w:rsidRPr="00127E7B">
        <w:t>2</w:t>
      </w:r>
      <w:r w:rsidRPr="00127E7B">
        <w:t>.6.3.3</w:t>
      </w:r>
      <w:r w:rsidRPr="00127E7B">
        <w:tab/>
        <w:t>Enumeration: SACEventType</w:t>
      </w:r>
      <w:bookmarkEnd w:id="977"/>
      <w:bookmarkEnd w:id="978"/>
      <w:bookmarkEnd w:id="979"/>
    </w:p>
    <w:p w14:paraId="01D3BC58" w14:textId="5B1D2AAB" w:rsidR="007770D8" w:rsidRPr="00127E7B" w:rsidRDefault="007770D8" w:rsidP="007770D8">
      <w:pPr>
        <w:pStyle w:val="TH"/>
      </w:pPr>
      <w:bookmarkStart w:id="981" w:name="_CRTable6_2_6_3_31"/>
      <w:r w:rsidRPr="00127E7B">
        <w:t>Table </w:t>
      </w:r>
      <w:bookmarkEnd w:id="981"/>
      <w:r w:rsidRPr="00127E7B">
        <w:t>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982" w:name="_CR6_2_6_3_4"/>
      <w:bookmarkStart w:id="983" w:name="_Toc81226748"/>
      <w:bookmarkStart w:id="984" w:name="_Toc93869041"/>
      <w:bookmarkStart w:id="985" w:name="_Toc183448930"/>
      <w:bookmarkEnd w:id="982"/>
      <w:r w:rsidRPr="00127E7B">
        <w:t>6.</w:t>
      </w:r>
      <w:r w:rsidR="00E36E13" w:rsidRPr="00127E7B">
        <w:t>2</w:t>
      </w:r>
      <w:r w:rsidRPr="00127E7B">
        <w:t>.6.3.4</w:t>
      </w:r>
      <w:r w:rsidRPr="00127E7B">
        <w:tab/>
        <w:t xml:space="preserve">Enumeration: </w:t>
      </w:r>
      <w:r w:rsidRPr="00460EEF">
        <w:t>SACEventTrigger</w:t>
      </w:r>
      <w:bookmarkEnd w:id="983"/>
      <w:bookmarkEnd w:id="984"/>
      <w:bookmarkEnd w:id="985"/>
    </w:p>
    <w:p w14:paraId="3F83CFB3" w14:textId="18C13EBF" w:rsidR="00686688" w:rsidRPr="00127E7B" w:rsidRDefault="00686688" w:rsidP="00686688">
      <w:pPr>
        <w:pStyle w:val="TH"/>
      </w:pPr>
      <w:bookmarkStart w:id="986" w:name="_CRTable6_2_6_3_41"/>
      <w:r w:rsidRPr="00127E7B">
        <w:t>Table </w:t>
      </w:r>
      <w:bookmarkEnd w:id="986"/>
      <w:r w:rsidRPr="00127E7B">
        <w:t>6.</w:t>
      </w:r>
      <w:r w:rsidR="00E36E13" w:rsidRPr="00127E7B">
        <w:t>2</w:t>
      </w:r>
      <w:r w:rsidRPr="00127E7B">
        <w:t xml:space="preserve">.6.3.4-1: Enumeration </w:t>
      </w:r>
      <w:r w:rsidRPr="00127E7B">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987" w:name="_CR6_2_6_4"/>
      <w:bookmarkStart w:id="988" w:name="_Toc81226749"/>
      <w:bookmarkStart w:id="989" w:name="_Toc93869042"/>
      <w:bookmarkStart w:id="990" w:name="_Toc183448931"/>
      <w:bookmarkEnd w:id="98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980"/>
      <w:bookmarkEnd w:id="988"/>
      <w:bookmarkEnd w:id="989"/>
      <w:bookmarkEnd w:id="990"/>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991" w:name="_CR6_2_6_5"/>
      <w:bookmarkStart w:id="992" w:name="_Toc70928077"/>
      <w:bookmarkStart w:id="993" w:name="_Toc81226750"/>
      <w:bookmarkStart w:id="994" w:name="_Toc93869043"/>
      <w:bookmarkStart w:id="995" w:name="_Toc183448932"/>
      <w:bookmarkEnd w:id="991"/>
      <w:r w:rsidRPr="00127E7B">
        <w:t>6.</w:t>
      </w:r>
      <w:r w:rsidR="00E36E13" w:rsidRPr="00127E7B">
        <w:t>2</w:t>
      </w:r>
      <w:r w:rsidRPr="00127E7B">
        <w:t>.6.5</w:t>
      </w:r>
      <w:r w:rsidRPr="00127E7B">
        <w:tab/>
        <w:t>Binary data</w:t>
      </w:r>
      <w:bookmarkEnd w:id="992"/>
      <w:bookmarkEnd w:id="993"/>
      <w:bookmarkEnd w:id="994"/>
      <w:bookmarkEnd w:id="995"/>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996" w:name="_CR6_2_7"/>
      <w:bookmarkStart w:id="997" w:name="_Toc70928078"/>
      <w:bookmarkStart w:id="998" w:name="_Toc81226751"/>
      <w:bookmarkStart w:id="999" w:name="_Toc93869044"/>
      <w:bookmarkStart w:id="1000" w:name="_Toc183448933"/>
      <w:bookmarkEnd w:id="996"/>
      <w:r w:rsidRPr="00127E7B">
        <w:t>6.</w:t>
      </w:r>
      <w:r w:rsidR="00E36E13" w:rsidRPr="00127E7B">
        <w:t>2</w:t>
      </w:r>
      <w:r w:rsidRPr="00127E7B">
        <w:t>.7</w:t>
      </w:r>
      <w:r w:rsidRPr="00127E7B">
        <w:tab/>
        <w:t>Error Handling</w:t>
      </w:r>
      <w:bookmarkEnd w:id="997"/>
      <w:bookmarkEnd w:id="998"/>
      <w:bookmarkEnd w:id="999"/>
      <w:bookmarkEnd w:id="1000"/>
    </w:p>
    <w:p w14:paraId="2559194B" w14:textId="7763DF2D" w:rsidR="003F1FCA" w:rsidRPr="00127E7B" w:rsidRDefault="003F1FCA" w:rsidP="001773FF">
      <w:pPr>
        <w:pStyle w:val="Heading4"/>
      </w:pPr>
      <w:bookmarkStart w:id="1001" w:name="_CR6_2_7_1"/>
      <w:bookmarkStart w:id="1002" w:name="_Toc70928079"/>
      <w:bookmarkStart w:id="1003" w:name="_Toc81226752"/>
      <w:bookmarkStart w:id="1004" w:name="_Toc93869045"/>
      <w:bookmarkStart w:id="1005" w:name="_Toc183448934"/>
      <w:bookmarkEnd w:id="1001"/>
      <w:r w:rsidRPr="00127E7B">
        <w:t>6.</w:t>
      </w:r>
      <w:r w:rsidR="00E36E13" w:rsidRPr="00127E7B">
        <w:t>2</w:t>
      </w:r>
      <w:r w:rsidRPr="00127E7B">
        <w:t>.7.1</w:t>
      </w:r>
      <w:r w:rsidRPr="00127E7B">
        <w:tab/>
        <w:t>General</w:t>
      </w:r>
      <w:bookmarkEnd w:id="1002"/>
      <w:bookmarkEnd w:id="1003"/>
      <w:bookmarkEnd w:id="1004"/>
      <w:bookmarkEnd w:id="100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1006" w:name="_CR6_2_7_2"/>
      <w:bookmarkStart w:id="1007" w:name="_Toc70928080"/>
      <w:bookmarkStart w:id="1008" w:name="_Toc81226753"/>
      <w:bookmarkStart w:id="1009" w:name="_Toc93869046"/>
      <w:bookmarkStart w:id="1010" w:name="_Toc183448935"/>
      <w:bookmarkEnd w:id="1006"/>
      <w:r w:rsidRPr="00127E7B">
        <w:t>6.</w:t>
      </w:r>
      <w:r w:rsidR="00E36E13" w:rsidRPr="00127E7B">
        <w:t>2</w:t>
      </w:r>
      <w:r w:rsidRPr="00127E7B">
        <w:t>.7.2</w:t>
      </w:r>
      <w:r w:rsidRPr="00127E7B">
        <w:tab/>
        <w:t>Protocol Errors</w:t>
      </w:r>
      <w:bookmarkEnd w:id="1007"/>
      <w:bookmarkEnd w:id="1008"/>
      <w:bookmarkEnd w:id="1009"/>
      <w:bookmarkEnd w:id="101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1011" w:name="_CR6_2_7_3"/>
      <w:bookmarkStart w:id="1012" w:name="_Toc70928081"/>
      <w:bookmarkStart w:id="1013" w:name="_Toc81226754"/>
      <w:bookmarkStart w:id="1014" w:name="_Toc93869047"/>
      <w:bookmarkStart w:id="1015" w:name="_Toc183448936"/>
      <w:bookmarkEnd w:id="1011"/>
      <w:r w:rsidRPr="00127E7B">
        <w:t>6.</w:t>
      </w:r>
      <w:r w:rsidR="00E36E13" w:rsidRPr="00127E7B">
        <w:t>2</w:t>
      </w:r>
      <w:r w:rsidRPr="00127E7B">
        <w:t>.7.3</w:t>
      </w:r>
      <w:r w:rsidRPr="00127E7B">
        <w:tab/>
        <w:t>Application Errors</w:t>
      </w:r>
      <w:bookmarkEnd w:id="1012"/>
      <w:bookmarkEnd w:id="1013"/>
      <w:bookmarkEnd w:id="1014"/>
      <w:bookmarkEnd w:id="1015"/>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bookmarkStart w:id="1016" w:name="_CRTable6_2_7_31"/>
      <w:r w:rsidRPr="00127E7B">
        <w:t xml:space="preserve">Table </w:t>
      </w:r>
      <w:bookmarkEnd w:id="1016"/>
      <w:r w:rsidRPr="00127E7B">
        <w:t>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1017" w:name="_CR6_2_8"/>
      <w:bookmarkStart w:id="1018" w:name="_Toc70928082"/>
      <w:bookmarkStart w:id="1019" w:name="_Toc81226755"/>
      <w:bookmarkStart w:id="1020" w:name="_Toc93869048"/>
      <w:bookmarkStart w:id="1021" w:name="_Toc183448937"/>
      <w:bookmarkEnd w:id="1017"/>
      <w:r w:rsidRPr="00127E7B">
        <w:t>6.</w:t>
      </w:r>
      <w:r w:rsidR="00E36E13" w:rsidRPr="00127E7B">
        <w:t>2</w:t>
      </w:r>
      <w:r w:rsidRPr="00127E7B">
        <w:t>.8</w:t>
      </w:r>
      <w:r w:rsidRPr="00127E7B">
        <w:tab/>
        <w:t>Feature negotiation</w:t>
      </w:r>
      <w:bookmarkEnd w:id="1018"/>
      <w:bookmarkEnd w:id="1019"/>
      <w:bookmarkEnd w:id="1020"/>
      <w:bookmarkEnd w:id="1021"/>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bookmarkStart w:id="1022" w:name="_CRTable6_2_81"/>
      <w:r w:rsidRPr="00127E7B">
        <w:t xml:space="preserve">Table </w:t>
      </w:r>
      <w:bookmarkEnd w:id="1022"/>
      <w:r w:rsidRPr="00127E7B">
        <w:t>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1023" w:name="_CR6_2_9"/>
      <w:bookmarkStart w:id="1024" w:name="_Toc70928083"/>
      <w:bookmarkStart w:id="1025" w:name="_Toc81226756"/>
      <w:bookmarkStart w:id="1026" w:name="_Toc93869049"/>
      <w:bookmarkStart w:id="1027" w:name="_Toc183448938"/>
      <w:bookmarkEnd w:id="1023"/>
      <w:r w:rsidRPr="00127E7B">
        <w:t>6.</w:t>
      </w:r>
      <w:r w:rsidR="00E36E13" w:rsidRPr="00127E7B">
        <w:t>2</w:t>
      </w:r>
      <w:r w:rsidRPr="00127E7B">
        <w:t>.9</w:t>
      </w:r>
      <w:r w:rsidRPr="00127E7B">
        <w:tab/>
        <w:t>Security</w:t>
      </w:r>
      <w:bookmarkEnd w:id="1024"/>
      <w:bookmarkEnd w:id="1025"/>
      <w:bookmarkEnd w:id="1026"/>
      <w:bookmarkEnd w:id="1027"/>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3EBFDC98" w14:textId="77777777" w:rsidR="008A6D4A" w:rsidRPr="00127E7B" w:rsidRDefault="008A6D4A" w:rsidP="001773FF">
      <w:pPr>
        <w:pStyle w:val="Heading8"/>
      </w:pPr>
      <w:bookmarkStart w:id="1028" w:name="_CRAnnexAnormative"/>
      <w:bookmarkEnd w:id="629"/>
      <w:bookmarkEnd w:id="1028"/>
      <w:r w:rsidRPr="00127E7B">
        <w:br w:type="page"/>
      </w:r>
      <w:bookmarkStart w:id="1029" w:name="_Toc510696650"/>
      <w:bookmarkStart w:id="1030" w:name="_Toc35971450"/>
      <w:bookmarkStart w:id="1031" w:name="_Toc70325151"/>
      <w:bookmarkStart w:id="1032" w:name="_Toc81226757"/>
      <w:bookmarkStart w:id="1033" w:name="_Toc93869050"/>
      <w:bookmarkStart w:id="1034" w:name="_Toc183448939"/>
      <w:r w:rsidRPr="00127E7B">
        <w:t>Annex A (normative):</w:t>
      </w:r>
      <w:r w:rsidRPr="00127E7B">
        <w:br/>
        <w:t>OpenAPI specification</w:t>
      </w:r>
      <w:bookmarkEnd w:id="1029"/>
      <w:bookmarkEnd w:id="1030"/>
      <w:bookmarkEnd w:id="1031"/>
      <w:bookmarkEnd w:id="1032"/>
      <w:bookmarkEnd w:id="1033"/>
      <w:bookmarkEnd w:id="1034"/>
    </w:p>
    <w:p w14:paraId="617E9779" w14:textId="77777777" w:rsidR="008A6D4A" w:rsidRPr="00127E7B" w:rsidRDefault="008A6D4A" w:rsidP="007B0D79">
      <w:pPr>
        <w:pStyle w:val="Heading1"/>
      </w:pPr>
      <w:bookmarkStart w:id="1035" w:name="_CRA_1"/>
      <w:bookmarkStart w:id="1036" w:name="_Toc510696651"/>
      <w:bookmarkStart w:id="1037" w:name="_Toc35971451"/>
      <w:bookmarkStart w:id="1038" w:name="_Toc70325152"/>
      <w:bookmarkStart w:id="1039" w:name="_Toc81226758"/>
      <w:bookmarkStart w:id="1040" w:name="_Toc93869051"/>
      <w:bookmarkStart w:id="1041" w:name="_Toc183448940"/>
      <w:bookmarkEnd w:id="1035"/>
      <w:r w:rsidRPr="00127E7B">
        <w:t>A.1</w:t>
      </w:r>
      <w:r w:rsidRPr="00127E7B">
        <w:tab/>
        <w:t>General</w:t>
      </w:r>
      <w:bookmarkEnd w:id="1036"/>
      <w:bookmarkEnd w:id="1037"/>
      <w:bookmarkEnd w:id="1038"/>
      <w:bookmarkEnd w:id="1039"/>
      <w:bookmarkEnd w:id="1040"/>
      <w:bookmarkEnd w:id="1041"/>
    </w:p>
    <w:p w14:paraId="5085D825" w14:textId="2DF21E2B" w:rsidR="008A6D4A" w:rsidRPr="00127E7B" w:rsidRDefault="008A6D4A" w:rsidP="008A6D4A">
      <w:bookmarkStart w:id="1042"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1043"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1044" w:name="_CRA_2"/>
      <w:bookmarkStart w:id="1045" w:name="_Toc70325153"/>
      <w:bookmarkStart w:id="1046" w:name="_Toc81226759"/>
      <w:bookmarkStart w:id="1047" w:name="_Toc93869052"/>
      <w:bookmarkStart w:id="1048" w:name="_Toc183448941"/>
      <w:bookmarkEnd w:id="1044"/>
      <w:r w:rsidRPr="00127E7B">
        <w:t>A.2</w:t>
      </w:r>
      <w:r w:rsidRPr="00127E7B">
        <w:tab/>
      </w:r>
      <w:r w:rsidR="004432AA" w:rsidRPr="00127E7B">
        <w:t>Nnsacf_</w:t>
      </w:r>
      <w:r w:rsidR="001E7415" w:rsidRPr="00127E7B">
        <w:t>NSAC</w:t>
      </w:r>
      <w:r w:rsidRPr="00127E7B">
        <w:t xml:space="preserve"> API</w:t>
      </w:r>
      <w:bookmarkEnd w:id="1042"/>
      <w:bookmarkEnd w:id="1043"/>
      <w:bookmarkEnd w:id="1045"/>
      <w:bookmarkEnd w:id="1046"/>
      <w:bookmarkEnd w:id="1047"/>
      <w:bookmarkEnd w:id="1048"/>
    </w:p>
    <w:p w14:paraId="1B4DE8C2" w14:textId="77777777" w:rsidR="008A6D4A" w:rsidRPr="00127E7B" w:rsidRDefault="008A6D4A" w:rsidP="008A6D4A">
      <w:pPr>
        <w:pStyle w:val="PL"/>
      </w:pPr>
      <w:bookmarkStart w:id="104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6B6D0A3F" w:rsidR="008A6D4A" w:rsidRPr="00127E7B" w:rsidRDefault="008A6D4A" w:rsidP="008A6D4A">
      <w:pPr>
        <w:pStyle w:val="PL"/>
        <w:rPr>
          <w:lang w:val="fr-FR"/>
        </w:rPr>
      </w:pPr>
      <w:r w:rsidRPr="00127E7B">
        <w:rPr>
          <w:lang w:val="fr-FR"/>
        </w:rPr>
        <w:t xml:space="preserve">  version: 1.0.</w:t>
      </w:r>
      <w:r w:rsidR="009E6BE8">
        <w:rPr>
          <w:lang w:val="fr-FR"/>
        </w:rPr>
        <w:t>2</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5C55108C" w:rsidR="008A6D4A" w:rsidRPr="00127E7B" w:rsidRDefault="008A6D4A" w:rsidP="008A6D4A">
      <w:pPr>
        <w:pStyle w:val="PL"/>
      </w:pPr>
      <w:r w:rsidRPr="00127E7B">
        <w:t xml:space="preserve">    © 20</w:t>
      </w:r>
      <w:r w:rsidR="009305C3" w:rsidRPr="00127E7B">
        <w:t>2</w:t>
      </w:r>
      <w:r w:rsidR="00B52087">
        <w:t>4</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512F06E0"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9E6BE8">
        <w:rPr>
          <w:lang w:val="fr-FR"/>
        </w:rPr>
        <w:t>6</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09771786" w14:textId="77777777" w:rsidR="006335D1" w:rsidRDefault="006335D1" w:rsidP="006335D1">
      <w:pPr>
        <w:pStyle w:val="PL"/>
        <w:rPr>
          <w:lang w:val="en-US" w:eastAsia="zh-CN"/>
        </w:rPr>
      </w:pPr>
      <w:r w:rsidRPr="00C12AA7">
        <w:t xml:space="preserve">        </w:t>
      </w:r>
      <w:r>
        <w:rPr>
          <w:lang w:val="en-US" w:eastAsia="zh-CN"/>
        </w:rPr>
        <w:t>plmnIdNid:</w:t>
      </w:r>
    </w:p>
    <w:p w14:paraId="38CE3583" w14:textId="77777777" w:rsidR="006335D1" w:rsidRPr="00127E7B" w:rsidRDefault="006335D1" w:rsidP="006335D1">
      <w:pPr>
        <w:pStyle w:val="PL"/>
      </w:pPr>
      <w:r w:rsidRPr="00C12AA7">
        <w:t xml:space="preserve">          $ref: 'TS29571_CommonData.yaml#/components/schemas/</w:t>
      </w:r>
      <w:r>
        <w:t>P</w:t>
      </w:r>
      <w:r>
        <w:rPr>
          <w:lang w:val="en-US" w:eastAsia="zh-CN"/>
        </w:rPr>
        <w:t>lmnIdNid</w:t>
      </w:r>
      <w:r w:rsidRPr="00C12AA7">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59E7C784" w14:textId="77777777" w:rsidR="006335D1" w:rsidRDefault="006335D1" w:rsidP="006335D1">
      <w:pPr>
        <w:pStyle w:val="PL"/>
        <w:rPr>
          <w:lang w:val="en-US" w:eastAsia="zh-CN"/>
        </w:rPr>
      </w:pPr>
      <w:r w:rsidRPr="00C12AA7">
        <w:t xml:space="preserve">        </w:t>
      </w:r>
      <w:r>
        <w:rPr>
          <w:lang w:val="en-US" w:eastAsia="zh-CN"/>
        </w:rPr>
        <w:t>plmnIdNid:</w:t>
      </w:r>
    </w:p>
    <w:p w14:paraId="2BDE067E" w14:textId="77777777" w:rsidR="006335D1" w:rsidRPr="00127E7B" w:rsidRDefault="006335D1" w:rsidP="006335D1">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365FBF41" w14:textId="77777777" w:rsidR="000D4BD4" w:rsidRPr="00C12AA7" w:rsidRDefault="000D4BD4" w:rsidP="000D4BD4">
      <w:pPr>
        <w:pStyle w:val="PL"/>
      </w:pPr>
      <w:r w:rsidRPr="00C12AA7">
        <w:t xml:space="preserve">      type: object</w:t>
      </w:r>
    </w:p>
    <w:p w14:paraId="1238F955" w14:textId="77777777" w:rsidR="000D4BD4" w:rsidRPr="00C12AA7" w:rsidRDefault="000D4BD4" w:rsidP="000D4BD4">
      <w:pPr>
        <w:pStyle w:val="PL"/>
      </w:pPr>
      <w:r w:rsidRPr="00C12AA7">
        <w:t xml:space="preserve">      properties:</w:t>
      </w:r>
    </w:p>
    <w:p w14:paraId="2EC1E7C1" w14:textId="77777777" w:rsidR="000D4BD4" w:rsidRPr="00575DAB" w:rsidRDefault="000D4BD4" w:rsidP="000D4BD4">
      <w:pPr>
        <w:pStyle w:val="PL"/>
      </w:pPr>
      <w:r w:rsidRPr="00C12AA7">
        <w:t xml:space="preserve">        eacModeList:</w:t>
      </w:r>
    </w:p>
    <w:p w14:paraId="61180CD3" w14:textId="16EE7B56" w:rsidR="000D4BD4" w:rsidRDefault="000D4BD4" w:rsidP="005C7F1F">
      <w:pPr>
        <w:pStyle w:val="PL"/>
      </w:pPr>
      <w:r>
        <w:t xml:space="preserve">    </w:t>
      </w:r>
      <w:r w:rsidR="005C7F1F" w:rsidRPr="00127E7B">
        <w:t xml:space="preserve">      description: </w:t>
      </w:r>
      <w:r>
        <w:t>&gt;</w:t>
      </w:r>
    </w:p>
    <w:p w14:paraId="29DD4EB0" w14:textId="165B1A4E" w:rsidR="005C7F1F" w:rsidRPr="00127E7B" w:rsidRDefault="000D4BD4" w:rsidP="005C7F1F">
      <w:pPr>
        <w:pStyle w:val="PL"/>
      </w:pPr>
      <w:r>
        <w:t xml:space="preserve">            </w:t>
      </w:r>
      <w:r w:rsidR="005C7F1F" w:rsidRPr="00127E7B">
        <w:t>A map (list of key-value pairs) where Snssai converted to a string serves as key</w:t>
      </w:r>
    </w:p>
    <w:p w14:paraId="24860510" w14:textId="5951981A" w:rsidR="00875AFA" w:rsidRPr="00127E7B" w:rsidRDefault="00875AFA" w:rsidP="00875AFA">
      <w:pPr>
        <w:pStyle w:val="PL"/>
      </w:pPr>
      <w:r w:rsidRPr="00127E7B">
        <w:t xml:space="preserve">      </w:t>
      </w:r>
      <w:r w:rsidR="000D4BD4">
        <w:t xml:space="preserve">  </w:t>
      </w:r>
      <w:r w:rsidR="004A41C7">
        <w:t xml:space="preserve">  </w:t>
      </w:r>
      <w:r w:rsidRPr="00127E7B">
        <w:t>type: object</w:t>
      </w:r>
    </w:p>
    <w:p w14:paraId="09E6CB85" w14:textId="2A4501A0" w:rsidR="00875AFA" w:rsidRPr="00127E7B" w:rsidRDefault="00875AFA" w:rsidP="00875AFA">
      <w:pPr>
        <w:pStyle w:val="PL"/>
      </w:pPr>
      <w:r w:rsidRPr="00127E7B">
        <w:t xml:space="preserve">      </w:t>
      </w:r>
      <w:r w:rsidR="000D4BD4">
        <w:t xml:space="preserve">  </w:t>
      </w:r>
      <w:r w:rsidR="004A41C7">
        <w:t xml:space="preserve">  </w:t>
      </w:r>
      <w:r w:rsidRPr="00127E7B">
        <w:t>additionalProperties:</w:t>
      </w:r>
    </w:p>
    <w:p w14:paraId="761A68BB" w14:textId="345C2B58" w:rsidR="00875AFA" w:rsidRPr="00127E7B" w:rsidRDefault="00875AFA" w:rsidP="00875AFA">
      <w:pPr>
        <w:pStyle w:val="PL"/>
      </w:pPr>
      <w:r w:rsidRPr="00127E7B">
        <w:t xml:space="preserve">        </w:t>
      </w:r>
      <w:r w:rsidR="00FA0353">
        <w:t xml:space="preserve">  </w:t>
      </w:r>
      <w:r w:rsidR="004A41C7">
        <w:t xml:space="preserve">  </w:t>
      </w:r>
      <w:r w:rsidRPr="00127E7B">
        <w:t>$ref: '#/components/schemas/</w:t>
      </w:r>
      <w:r w:rsidR="00567481" w:rsidRPr="00127E7B">
        <w:t>EACMode</w:t>
      </w:r>
      <w:r w:rsidRPr="00127E7B">
        <w:t>'</w:t>
      </w:r>
    </w:p>
    <w:p w14:paraId="6E30CFB5" w14:textId="4EF7AF1A" w:rsidR="00875AFA" w:rsidRPr="00127E7B" w:rsidRDefault="00875AFA" w:rsidP="00875AFA">
      <w:pPr>
        <w:pStyle w:val="PL"/>
      </w:pPr>
      <w:r w:rsidRPr="00127E7B">
        <w:t xml:space="preserve">      </w:t>
      </w:r>
      <w:r w:rsidR="000D4BD4">
        <w:t xml:space="preserve">  </w:t>
      </w:r>
      <w:r w:rsidR="004A41C7">
        <w:t xml:space="preserve">  </w:t>
      </w:r>
      <w:r w:rsidRPr="00127E7B">
        <w:t>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1050" w:name="_CRA_3"/>
      <w:bookmarkStart w:id="1051" w:name="_Toc70928086"/>
      <w:bookmarkStart w:id="1052" w:name="_Toc81226760"/>
      <w:bookmarkStart w:id="1053" w:name="_Toc93869053"/>
      <w:bookmarkStart w:id="1054" w:name="_Toc183448942"/>
      <w:bookmarkEnd w:id="1049"/>
      <w:bookmarkEnd w:id="1050"/>
      <w:r w:rsidRPr="00127E7B">
        <w:t>A.</w:t>
      </w:r>
      <w:r w:rsidR="004A5628" w:rsidRPr="00127E7B">
        <w:t>3</w:t>
      </w:r>
      <w:r w:rsidRPr="00127E7B">
        <w:tab/>
        <w:t>Nnsacf_SliceEventExposure API</w:t>
      </w:r>
      <w:bookmarkEnd w:id="1051"/>
      <w:bookmarkEnd w:id="1052"/>
      <w:bookmarkEnd w:id="1053"/>
      <w:bookmarkEnd w:id="105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105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105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1056" w:name="_CRAnnexBinformative"/>
      <w:bookmarkStart w:id="1057" w:name="historyclause"/>
      <w:bookmarkEnd w:id="1056"/>
      <w:r w:rsidRPr="00127E7B">
        <w:br w:type="page"/>
      </w:r>
      <w:bookmarkStart w:id="1058" w:name="_Toc2086459"/>
      <w:bookmarkStart w:id="1059" w:name="_Toc70325155"/>
      <w:bookmarkStart w:id="1060" w:name="_Toc81226761"/>
      <w:bookmarkStart w:id="1061" w:name="_Toc93869054"/>
      <w:bookmarkStart w:id="1062" w:name="_Toc183448943"/>
      <w:bookmarkEnd w:id="1057"/>
      <w:r w:rsidR="003446B6" w:rsidRPr="00127E7B">
        <w:t xml:space="preserve">Annex </w:t>
      </w:r>
      <w:r w:rsidR="00484CBB">
        <w:t>B</w:t>
      </w:r>
      <w:r w:rsidR="003446B6" w:rsidRPr="00127E7B">
        <w:t xml:space="preserve"> (informative):</w:t>
      </w:r>
      <w:r w:rsidR="003446B6" w:rsidRPr="00127E7B">
        <w:br/>
        <w:t>Change history</w:t>
      </w:r>
      <w:bookmarkEnd w:id="1058"/>
      <w:bookmarkEnd w:id="1059"/>
      <w:bookmarkEnd w:id="1060"/>
      <w:bookmarkEnd w:id="1061"/>
      <w:bookmarkEnd w:id="1062"/>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FA0353">
        <w:tc>
          <w:tcPr>
            <w:tcW w:w="800" w:type="dxa"/>
            <w:shd w:val="solid" w:color="FFFFFF" w:fill="auto"/>
          </w:tcPr>
          <w:p w14:paraId="7CC6C897" w14:textId="77777777" w:rsidR="007623B9" w:rsidRDefault="007623B9" w:rsidP="00FA0353">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FA0353">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FA0353">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FA0353">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FA0353">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FA0353">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FA0353">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2CB9875D" w:rsidR="009B1659" w:rsidRDefault="009B1659" w:rsidP="000005EC">
            <w:pPr>
              <w:pStyle w:val="TAL"/>
              <w:rPr>
                <w:rFonts w:eastAsiaTheme="minorEastAsia"/>
                <w:sz w:val="16"/>
                <w:szCs w:val="16"/>
                <w:lang w:eastAsia="zh-CN"/>
              </w:rPr>
            </w:pPr>
            <w:r>
              <w:rPr>
                <w:rFonts w:eastAsiaTheme="minorEastAsia"/>
                <w:sz w:val="16"/>
                <w:szCs w:val="16"/>
                <w:lang w:eastAsia="zh-CN"/>
              </w:rPr>
              <w:t>CP-22</w:t>
            </w:r>
            <w:r w:rsidR="000005EC">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BD4F99" w:rsidRPr="00127E7B" w14:paraId="1FA9D16E" w14:textId="77777777" w:rsidTr="000D6C96">
        <w:tc>
          <w:tcPr>
            <w:tcW w:w="800" w:type="dxa"/>
            <w:shd w:val="solid" w:color="FFFFFF" w:fill="auto"/>
          </w:tcPr>
          <w:p w14:paraId="190EC57A" w14:textId="747C01E7" w:rsidR="00BD4F99" w:rsidRDefault="00BD4F99" w:rsidP="00BD4F99">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6BA9C4E" w14:textId="5461DE46" w:rsidR="00BD4F99" w:rsidRDefault="00BD4F99" w:rsidP="00BD4F99">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00B4503" w14:textId="7252A2B1" w:rsidR="00BD4F99" w:rsidRDefault="00BD4F99" w:rsidP="00BD4F99">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B635469" w14:textId="0C6A1B0E" w:rsidR="00BD4F99" w:rsidRDefault="00BD4F99" w:rsidP="00BD4F99">
            <w:pPr>
              <w:pStyle w:val="TAL"/>
              <w:rPr>
                <w:rFonts w:eastAsiaTheme="minorEastAsia"/>
                <w:sz w:val="16"/>
                <w:szCs w:val="16"/>
                <w:lang w:eastAsia="zh-CN"/>
              </w:rPr>
            </w:pPr>
            <w:r>
              <w:rPr>
                <w:rFonts w:eastAsiaTheme="minorEastAsia"/>
                <w:sz w:val="16"/>
                <w:szCs w:val="16"/>
                <w:lang w:eastAsia="zh-CN"/>
              </w:rPr>
              <w:t>0048</w:t>
            </w:r>
          </w:p>
        </w:tc>
        <w:tc>
          <w:tcPr>
            <w:tcW w:w="425" w:type="dxa"/>
            <w:shd w:val="solid" w:color="FFFFFF" w:fill="auto"/>
          </w:tcPr>
          <w:p w14:paraId="5CAA358E" w14:textId="5D9C90EC" w:rsidR="00BD4F99" w:rsidRDefault="00BD4F99" w:rsidP="00BD4F9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8D57AB5" w14:textId="5A708759" w:rsidR="00BD4F99" w:rsidRDefault="00BD4F99"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0D1175F" w14:textId="2A054477" w:rsidR="00BD4F99" w:rsidRPr="00AE3B2D" w:rsidRDefault="00BD4F99" w:rsidP="00BD4F99">
            <w:pPr>
              <w:pStyle w:val="TAL"/>
              <w:rPr>
                <w:sz w:val="16"/>
                <w:szCs w:val="16"/>
              </w:rPr>
            </w:pPr>
            <w:r w:rsidRPr="00823A0C">
              <w:rPr>
                <w:sz w:val="16"/>
                <w:szCs w:val="16"/>
              </w:rPr>
              <w:t>Correction on the cardinality of acuFailureList</w:t>
            </w:r>
          </w:p>
        </w:tc>
        <w:tc>
          <w:tcPr>
            <w:tcW w:w="708" w:type="dxa"/>
            <w:shd w:val="solid" w:color="FFFFFF" w:fill="auto"/>
          </w:tcPr>
          <w:p w14:paraId="707A5207" w14:textId="2720489F" w:rsidR="00BD4F99" w:rsidRDefault="00BD4F99" w:rsidP="00BD4F99">
            <w:pPr>
              <w:pStyle w:val="TAC"/>
              <w:rPr>
                <w:sz w:val="16"/>
                <w:szCs w:val="16"/>
              </w:rPr>
            </w:pPr>
            <w:r>
              <w:rPr>
                <w:sz w:val="16"/>
                <w:szCs w:val="16"/>
              </w:rPr>
              <w:t>17.3.0</w:t>
            </w:r>
          </w:p>
        </w:tc>
      </w:tr>
      <w:tr w:rsidR="00465E1E" w:rsidRPr="00127E7B" w14:paraId="67E2887A" w14:textId="77777777" w:rsidTr="000D6C96">
        <w:tc>
          <w:tcPr>
            <w:tcW w:w="800" w:type="dxa"/>
            <w:shd w:val="solid" w:color="FFFFFF" w:fill="auto"/>
          </w:tcPr>
          <w:p w14:paraId="0CD2D0F4" w14:textId="789AA37B" w:rsidR="00465E1E" w:rsidRDefault="00465E1E" w:rsidP="00BD4F99">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EA6DF5C" w14:textId="5F7EACDA" w:rsidR="00465E1E" w:rsidRDefault="00465E1E" w:rsidP="00BD4F99">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tcPr>
          <w:p w14:paraId="32D3812C" w14:textId="489D7095" w:rsidR="00465E1E" w:rsidRDefault="00465E1E" w:rsidP="00BD4F99">
            <w:pPr>
              <w:pStyle w:val="TAL"/>
              <w:rPr>
                <w:rFonts w:eastAsiaTheme="minorEastAsia"/>
                <w:sz w:val="16"/>
                <w:szCs w:val="16"/>
                <w:lang w:eastAsia="zh-CN"/>
              </w:rPr>
            </w:pPr>
            <w:r>
              <w:rPr>
                <w:rFonts w:eastAsiaTheme="minorEastAsia"/>
                <w:sz w:val="16"/>
                <w:szCs w:val="16"/>
                <w:lang w:eastAsia="zh-CN"/>
              </w:rPr>
              <w:t>CP-233064</w:t>
            </w:r>
          </w:p>
        </w:tc>
        <w:tc>
          <w:tcPr>
            <w:tcW w:w="567" w:type="dxa"/>
            <w:shd w:val="solid" w:color="FFFFFF" w:fill="auto"/>
          </w:tcPr>
          <w:p w14:paraId="770F4A06" w14:textId="19BA1B1D" w:rsidR="00465E1E" w:rsidRDefault="00465E1E" w:rsidP="00BD4F99">
            <w:pPr>
              <w:pStyle w:val="TAL"/>
              <w:rPr>
                <w:rFonts w:eastAsiaTheme="minorEastAsia"/>
                <w:sz w:val="16"/>
                <w:szCs w:val="16"/>
                <w:lang w:eastAsia="zh-CN"/>
              </w:rPr>
            </w:pPr>
            <w:r>
              <w:rPr>
                <w:rFonts w:eastAsiaTheme="minorEastAsia"/>
                <w:sz w:val="16"/>
                <w:szCs w:val="16"/>
                <w:lang w:eastAsia="zh-CN"/>
              </w:rPr>
              <w:t>0090</w:t>
            </w:r>
          </w:p>
        </w:tc>
        <w:tc>
          <w:tcPr>
            <w:tcW w:w="425" w:type="dxa"/>
            <w:shd w:val="solid" w:color="FFFFFF" w:fill="auto"/>
          </w:tcPr>
          <w:p w14:paraId="2097CE9A" w14:textId="13AEDAF0" w:rsidR="00465E1E" w:rsidRDefault="00465E1E" w:rsidP="00BD4F9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ADDBEB0" w14:textId="3611F3E4" w:rsidR="00465E1E" w:rsidRDefault="00465E1E"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E9507D" w14:textId="69C64F56" w:rsidR="00465E1E" w:rsidRPr="00823A0C" w:rsidRDefault="00465E1E" w:rsidP="00BD4F99">
            <w:pPr>
              <w:pStyle w:val="TAL"/>
              <w:rPr>
                <w:sz w:val="16"/>
                <w:szCs w:val="16"/>
              </w:rPr>
            </w:pPr>
            <w:r>
              <w:rPr>
                <w:sz w:val="16"/>
                <w:szCs w:val="16"/>
              </w:rPr>
              <w:t>Essential Correction on PDU Session ID in NumOfPDUsUpdate</w:t>
            </w:r>
          </w:p>
        </w:tc>
        <w:tc>
          <w:tcPr>
            <w:tcW w:w="708" w:type="dxa"/>
            <w:shd w:val="solid" w:color="FFFFFF" w:fill="auto"/>
          </w:tcPr>
          <w:p w14:paraId="3CC18A47" w14:textId="77DE8A74" w:rsidR="00465E1E" w:rsidRDefault="00465E1E" w:rsidP="00BD4F99">
            <w:pPr>
              <w:pStyle w:val="TAC"/>
              <w:rPr>
                <w:sz w:val="16"/>
                <w:szCs w:val="16"/>
              </w:rPr>
            </w:pPr>
            <w:r>
              <w:rPr>
                <w:sz w:val="16"/>
                <w:szCs w:val="16"/>
              </w:rPr>
              <w:t>17.4.0</w:t>
            </w:r>
          </w:p>
        </w:tc>
      </w:tr>
      <w:tr w:rsidR="000A5B3B" w:rsidRPr="00127E7B" w14:paraId="592E0737" w14:textId="77777777" w:rsidTr="000D6C96">
        <w:tc>
          <w:tcPr>
            <w:tcW w:w="800" w:type="dxa"/>
            <w:shd w:val="solid" w:color="FFFFFF" w:fill="auto"/>
          </w:tcPr>
          <w:p w14:paraId="5A3703F2" w14:textId="16CAC7DD" w:rsidR="000A5B3B" w:rsidRDefault="000A5B3B" w:rsidP="000A5B3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0B9F4876" w14:textId="7C62145E" w:rsidR="000A5B3B" w:rsidRDefault="000A5B3B" w:rsidP="000A5B3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AB9FC5" w14:textId="59B444FF" w:rsidR="000A5B3B" w:rsidRDefault="000A5B3B" w:rsidP="000A5B3B">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6B1D3EA7" w14:textId="73C7C55F" w:rsidR="000A5B3B" w:rsidRDefault="000A5B3B" w:rsidP="000A5B3B">
            <w:pPr>
              <w:pStyle w:val="TAL"/>
              <w:rPr>
                <w:rFonts w:eastAsiaTheme="minorEastAsia"/>
                <w:sz w:val="16"/>
                <w:szCs w:val="16"/>
                <w:lang w:eastAsia="zh-CN"/>
              </w:rPr>
            </w:pPr>
            <w:r>
              <w:rPr>
                <w:rFonts w:eastAsiaTheme="minorEastAsia"/>
                <w:sz w:val="16"/>
                <w:szCs w:val="16"/>
                <w:lang w:eastAsia="zh-CN"/>
              </w:rPr>
              <w:t>0118</w:t>
            </w:r>
          </w:p>
        </w:tc>
        <w:tc>
          <w:tcPr>
            <w:tcW w:w="425" w:type="dxa"/>
            <w:shd w:val="solid" w:color="FFFFFF" w:fill="auto"/>
          </w:tcPr>
          <w:p w14:paraId="5BF970B2" w14:textId="51EBCC71" w:rsidR="000A5B3B" w:rsidRDefault="000A5B3B" w:rsidP="000A5B3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B654963" w14:textId="5E0ED980" w:rsidR="000A5B3B" w:rsidRDefault="000A5B3B" w:rsidP="000A5B3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7BD23F2" w14:textId="7ABAE427" w:rsidR="000A5B3B" w:rsidRDefault="000A5B3B" w:rsidP="000A5B3B">
            <w:pPr>
              <w:pStyle w:val="TAL"/>
              <w:rPr>
                <w:sz w:val="16"/>
                <w:szCs w:val="16"/>
              </w:rPr>
            </w:pPr>
            <w:r w:rsidRPr="000A5B3B">
              <w:rPr>
                <w:sz w:val="16"/>
                <w:szCs w:val="16"/>
              </w:rPr>
              <w:t>Supporting NSAC in SNPN</w:t>
            </w:r>
          </w:p>
        </w:tc>
        <w:tc>
          <w:tcPr>
            <w:tcW w:w="708" w:type="dxa"/>
            <w:shd w:val="solid" w:color="FFFFFF" w:fill="auto"/>
          </w:tcPr>
          <w:p w14:paraId="3E18D19B" w14:textId="6ECFB882" w:rsidR="000A5B3B" w:rsidRDefault="000A5B3B" w:rsidP="000A5B3B">
            <w:pPr>
              <w:pStyle w:val="TAC"/>
              <w:rPr>
                <w:sz w:val="16"/>
                <w:szCs w:val="16"/>
              </w:rPr>
            </w:pPr>
            <w:r>
              <w:rPr>
                <w:sz w:val="16"/>
                <w:szCs w:val="16"/>
              </w:rPr>
              <w:t>17.5.0</w:t>
            </w:r>
          </w:p>
        </w:tc>
      </w:tr>
      <w:tr w:rsidR="004B45DE" w:rsidRPr="00127E7B" w14:paraId="233EAE65" w14:textId="77777777" w:rsidTr="000D6C96">
        <w:tc>
          <w:tcPr>
            <w:tcW w:w="800" w:type="dxa"/>
            <w:shd w:val="solid" w:color="FFFFFF" w:fill="auto"/>
          </w:tcPr>
          <w:p w14:paraId="21155D31" w14:textId="2FCD4C7C" w:rsidR="004B45DE" w:rsidRDefault="004B45DE" w:rsidP="004B45DE">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BA4EC7A" w14:textId="3C4A5160" w:rsidR="004B45DE" w:rsidRDefault="004B45DE" w:rsidP="004B45DE">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110EFB2" w14:textId="3D1DDCC5" w:rsidR="004B45DE" w:rsidRDefault="004B45DE" w:rsidP="00264A48">
            <w:pPr>
              <w:pStyle w:val="TAL"/>
              <w:rPr>
                <w:rFonts w:eastAsiaTheme="minorEastAsia"/>
                <w:sz w:val="16"/>
                <w:szCs w:val="16"/>
                <w:lang w:eastAsia="zh-CN"/>
              </w:rPr>
            </w:pPr>
            <w:r>
              <w:rPr>
                <w:rFonts w:eastAsiaTheme="minorEastAsia"/>
                <w:sz w:val="16"/>
                <w:szCs w:val="16"/>
                <w:lang w:eastAsia="zh-CN"/>
              </w:rPr>
              <w:t>CP-24</w:t>
            </w:r>
            <w:r w:rsidR="00264A48">
              <w:rPr>
                <w:rFonts w:eastAsiaTheme="minorEastAsia"/>
                <w:sz w:val="16"/>
                <w:szCs w:val="16"/>
                <w:lang w:eastAsia="zh-CN"/>
              </w:rPr>
              <w:t>0246</w:t>
            </w:r>
          </w:p>
        </w:tc>
        <w:tc>
          <w:tcPr>
            <w:tcW w:w="567" w:type="dxa"/>
            <w:shd w:val="solid" w:color="FFFFFF" w:fill="auto"/>
          </w:tcPr>
          <w:p w14:paraId="51C83E4E" w14:textId="6140442F" w:rsidR="004B45DE" w:rsidRDefault="00264A48" w:rsidP="004B45DE">
            <w:pPr>
              <w:pStyle w:val="TAL"/>
              <w:rPr>
                <w:rFonts w:eastAsiaTheme="minorEastAsia"/>
                <w:sz w:val="16"/>
                <w:szCs w:val="16"/>
                <w:lang w:eastAsia="zh-CN"/>
              </w:rPr>
            </w:pPr>
            <w:r>
              <w:rPr>
                <w:rFonts w:eastAsiaTheme="minorEastAsia"/>
                <w:sz w:val="16"/>
                <w:szCs w:val="16"/>
                <w:lang w:eastAsia="zh-CN"/>
              </w:rPr>
              <w:t>0120</w:t>
            </w:r>
          </w:p>
        </w:tc>
        <w:tc>
          <w:tcPr>
            <w:tcW w:w="425" w:type="dxa"/>
            <w:shd w:val="solid" w:color="FFFFFF" w:fill="auto"/>
          </w:tcPr>
          <w:p w14:paraId="0A0B0A7C" w14:textId="716C1DD6" w:rsidR="004B45DE" w:rsidRDefault="00264A48" w:rsidP="004B45D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49DE9D9" w14:textId="5CF043B4" w:rsidR="004B45DE" w:rsidRDefault="004B45DE"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9210985" w14:textId="2F9F8675" w:rsidR="004B45DE" w:rsidRPr="000A5B3B" w:rsidRDefault="004B45DE" w:rsidP="004B45DE">
            <w:pPr>
              <w:pStyle w:val="TAL"/>
              <w:rPr>
                <w:sz w:val="16"/>
                <w:szCs w:val="16"/>
              </w:rPr>
            </w:pPr>
            <w:r w:rsidRPr="00E65C4A">
              <w:rPr>
                <w:sz w:val="16"/>
                <w:szCs w:val="16"/>
              </w:rPr>
              <w:t>API version and External doc update</w:t>
            </w:r>
          </w:p>
        </w:tc>
        <w:tc>
          <w:tcPr>
            <w:tcW w:w="708" w:type="dxa"/>
            <w:shd w:val="solid" w:color="FFFFFF" w:fill="auto"/>
          </w:tcPr>
          <w:p w14:paraId="2376E512" w14:textId="6D7A7CFB" w:rsidR="004B45DE" w:rsidRDefault="004B45DE" w:rsidP="004B45DE">
            <w:pPr>
              <w:pStyle w:val="TAC"/>
              <w:rPr>
                <w:sz w:val="16"/>
                <w:szCs w:val="16"/>
              </w:rPr>
            </w:pPr>
            <w:r w:rsidRPr="00E65C4A">
              <w:rPr>
                <w:sz w:val="16"/>
                <w:szCs w:val="16"/>
              </w:rPr>
              <w:t>17.</w:t>
            </w:r>
            <w:r>
              <w:rPr>
                <w:sz w:val="16"/>
                <w:szCs w:val="16"/>
              </w:rPr>
              <w:t>5</w:t>
            </w:r>
            <w:r w:rsidRPr="00E65C4A">
              <w:rPr>
                <w:sz w:val="16"/>
                <w:szCs w:val="16"/>
              </w:rPr>
              <w:t>.0</w:t>
            </w:r>
          </w:p>
        </w:tc>
      </w:tr>
      <w:tr w:rsidR="0007426A" w:rsidRPr="00127E7B" w14:paraId="027738F7" w14:textId="77777777" w:rsidTr="000D6C96">
        <w:tc>
          <w:tcPr>
            <w:tcW w:w="800" w:type="dxa"/>
            <w:shd w:val="solid" w:color="FFFFFF" w:fill="auto"/>
          </w:tcPr>
          <w:p w14:paraId="2147B150" w14:textId="3A4AB14F" w:rsidR="0007426A" w:rsidRDefault="0007426A" w:rsidP="004B45DE">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66A0328" w14:textId="1F64CDE3" w:rsidR="0007426A" w:rsidRDefault="0007426A" w:rsidP="004B45DE">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C07FF1B" w14:textId="576D4C61" w:rsidR="0007426A" w:rsidRDefault="0007426A" w:rsidP="00264A48">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19D28607" w14:textId="1717FFFB" w:rsidR="0007426A" w:rsidRDefault="0007426A" w:rsidP="004B45DE">
            <w:pPr>
              <w:pStyle w:val="TAL"/>
              <w:rPr>
                <w:rFonts w:eastAsiaTheme="minorEastAsia"/>
                <w:sz w:val="16"/>
                <w:szCs w:val="16"/>
                <w:lang w:eastAsia="zh-CN"/>
              </w:rPr>
            </w:pPr>
            <w:r>
              <w:rPr>
                <w:rFonts w:eastAsiaTheme="minorEastAsia"/>
                <w:sz w:val="16"/>
                <w:szCs w:val="16"/>
                <w:lang w:eastAsia="zh-CN"/>
              </w:rPr>
              <w:t>0139</w:t>
            </w:r>
          </w:p>
        </w:tc>
        <w:tc>
          <w:tcPr>
            <w:tcW w:w="425" w:type="dxa"/>
            <w:shd w:val="solid" w:color="FFFFFF" w:fill="auto"/>
          </w:tcPr>
          <w:p w14:paraId="3C6C7E81" w14:textId="0E368E45" w:rsidR="0007426A" w:rsidRDefault="0007426A" w:rsidP="004B45DE">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3DEB0A" w14:textId="5DFC996C" w:rsidR="0007426A" w:rsidRDefault="0007426A"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76E9FBF" w14:textId="3648ED66" w:rsidR="0007426A" w:rsidRPr="00E65C4A" w:rsidRDefault="0007426A" w:rsidP="004B45DE">
            <w:pPr>
              <w:pStyle w:val="TAL"/>
              <w:rPr>
                <w:sz w:val="16"/>
                <w:szCs w:val="16"/>
              </w:rPr>
            </w:pPr>
            <w:r w:rsidRPr="0007426A">
              <w:rPr>
                <w:rFonts w:hint="eastAsia"/>
                <w:sz w:val="16"/>
                <w:szCs w:val="16"/>
              </w:rPr>
              <w:t>Correction on EacNotification data type</w:t>
            </w:r>
          </w:p>
        </w:tc>
        <w:tc>
          <w:tcPr>
            <w:tcW w:w="708" w:type="dxa"/>
            <w:shd w:val="solid" w:color="FFFFFF" w:fill="auto"/>
          </w:tcPr>
          <w:p w14:paraId="79F3364E" w14:textId="71A9D593" w:rsidR="0007426A" w:rsidRPr="00E65C4A" w:rsidRDefault="0007426A" w:rsidP="004B45DE">
            <w:pPr>
              <w:pStyle w:val="TAC"/>
              <w:rPr>
                <w:sz w:val="16"/>
                <w:szCs w:val="16"/>
              </w:rPr>
            </w:pPr>
            <w:r>
              <w:rPr>
                <w:sz w:val="16"/>
                <w:szCs w:val="16"/>
              </w:rPr>
              <w:t>17.6.0</w:t>
            </w:r>
          </w:p>
        </w:tc>
      </w:tr>
      <w:tr w:rsidR="0007426A" w:rsidRPr="00127E7B" w14:paraId="4EEDD263" w14:textId="77777777" w:rsidTr="000D6C96">
        <w:tc>
          <w:tcPr>
            <w:tcW w:w="800" w:type="dxa"/>
            <w:shd w:val="solid" w:color="FFFFFF" w:fill="auto"/>
          </w:tcPr>
          <w:p w14:paraId="1E5788DC" w14:textId="48F87C87" w:rsidR="0007426A" w:rsidRDefault="0007426A" w:rsidP="004B45DE">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2A2130" w14:textId="7FCE2513" w:rsidR="0007426A" w:rsidRDefault="0007426A" w:rsidP="004B45DE">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2E47E9EF" w14:textId="1F9322CF" w:rsidR="0007426A" w:rsidRDefault="0007426A" w:rsidP="001B17C2">
            <w:pPr>
              <w:pStyle w:val="TAL"/>
              <w:rPr>
                <w:rFonts w:eastAsiaTheme="minorEastAsia"/>
                <w:sz w:val="16"/>
                <w:szCs w:val="16"/>
                <w:lang w:eastAsia="zh-CN"/>
              </w:rPr>
            </w:pPr>
            <w:r>
              <w:rPr>
                <w:rFonts w:eastAsiaTheme="minorEastAsia"/>
                <w:sz w:val="16"/>
                <w:szCs w:val="16"/>
                <w:lang w:eastAsia="zh-CN"/>
              </w:rPr>
              <w:t>CP-24</w:t>
            </w:r>
            <w:r w:rsidR="001B17C2">
              <w:rPr>
                <w:rFonts w:eastAsiaTheme="minorEastAsia"/>
                <w:sz w:val="16"/>
                <w:szCs w:val="16"/>
                <w:lang w:eastAsia="zh-CN"/>
              </w:rPr>
              <w:t>3067</w:t>
            </w:r>
          </w:p>
        </w:tc>
        <w:tc>
          <w:tcPr>
            <w:tcW w:w="567" w:type="dxa"/>
            <w:shd w:val="solid" w:color="FFFFFF" w:fill="auto"/>
          </w:tcPr>
          <w:p w14:paraId="17E631D8" w14:textId="21495999" w:rsidR="0007426A" w:rsidRDefault="001B17C2" w:rsidP="004B45DE">
            <w:pPr>
              <w:pStyle w:val="TAL"/>
              <w:rPr>
                <w:rFonts w:eastAsiaTheme="minorEastAsia"/>
                <w:sz w:val="16"/>
                <w:szCs w:val="16"/>
                <w:lang w:eastAsia="zh-CN"/>
              </w:rPr>
            </w:pPr>
            <w:r>
              <w:rPr>
                <w:rFonts w:eastAsiaTheme="minorEastAsia"/>
                <w:sz w:val="16"/>
                <w:szCs w:val="16"/>
                <w:lang w:eastAsia="zh-CN"/>
              </w:rPr>
              <w:t>0143</w:t>
            </w:r>
          </w:p>
        </w:tc>
        <w:tc>
          <w:tcPr>
            <w:tcW w:w="425" w:type="dxa"/>
            <w:shd w:val="solid" w:color="FFFFFF" w:fill="auto"/>
          </w:tcPr>
          <w:p w14:paraId="7512F1E6" w14:textId="49E1BB1C" w:rsidR="0007426A" w:rsidRDefault="0007426A" w:rsidP="004B45DE">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D6FADD" w14:textId="73D405CC" w:rsidR="0007426A" w:rsidRDefault="0007426A"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C62E94B" w14:textId="36679CB5" w:rsidR="0007426A" w:rsidRPr="0007426A" w:rsidRDefault="00C67868" w:rsidP="004B45DE">
            <w:pPr>
              <w:pStyle w:val="TAL"/>
              <w:rPr>
                <w:sz w:val="16"/>
                <w:szCs w:val="16"/>
              </w:rPr>
            </w:pPr>
            <w:r>
              <w:rPr>
                <w:sz w:val="16"/>
                <w:szCs w:val="16"/>
              </w:rPr>
              <w:t xml:space="preserve">Rel-17 </w:t>
            </w:r>
            <w:bookmarkStart w:id="1063" w:name="_GoBack"/>
            <w:bookmarkEnd w:id="1063"/>
            <w:r w:rsidR="0007426A" w:rsidRPr="00E65C4A">
              <w:rPr>
                <w:sz w:val="16"/>
                <w:szCs w:val="16"/>
              </w:rPr>
              <w:t>API version and External doc update</w:t>
            </w:r>
          </w:p>
        </w:tc>
        <w:tc>
          <w:tcPr>
            <w:tcW w:w="708" w:type="dxa"/>
            <w:shd w:val="solid" w:color="FFFFFF" w:fill="auto"/>
          </w:tcPr>
          <w:p w14:paraId="399CC993" w14:textId="3B486A10" w:rsidR="0007426A" w:rsidRDefault="0007426A" w:rsidP="004B45DE">
            <w:pPr>
              <w:pStyle w:val="TAC"/>
              <w:rPr>
                <w:sz w:val="16"/>
                <w:szCs w:val="16"/>
              </w:rPr>
            </w:pPr>
            <w:r>
              <w:rPr>
                <w:sz w:val="16"/>
                <w:szCs w:val="16"/>
              </w:rPr>
              <w:t>17.6.0</w:t>
            </w:r>
          </w:p>
        </w:tc>
      </w:tr>
    </w:tbl>
    <w:p w14:paraId="03280022" w14:textId="77777777" w:rsidR="00D66618" w:rsidRDefault="00D66618" w:rsidP="00484CBB"/>
    <w:sectPr w:rsidR="00D66618" w:rsidSect="00031667">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19421" w14:textId="77777777" w:rsidR="00761D0B" w:rsidRDefault="00761D0B">
      <w:r>
        <w:separator/>
      </w:r>
    </w:p>
  </w:endnote>
  <w:endnote w:type="continuationSeparator" w:id="0">
    <w:p w14:paraId="4C19EC16" w14:textId="77777777" w:rsidR="00761D0B" w:rsidRDefault="0076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FA0353" w:rsidRDefault="00FA0353">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311B5" w14:textId="77777777" w:rsidR="00761D0B" w:rsidRDefault="00761D0B">
      <w:r>
        <w:separator/>
      </w:r>
    </w:p>
  </w:footnote>
  <w:footnote w:type="continuationSeparator" w:id="0">
    <w:p w14:paraId="1C380375" w14:textId="77777777" w:rsidR="00761D0B" w:rsidRDefault="00761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5C87C476" w:rsidR="00FA0353" w:rsidRDefault="00FA03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868">
      <w:rPr>
        <w:rFonts w:ascii="Arial" w:hAnsi="Arial" w:cs="Arial"/>
        <w:b/>
        <w:noProof/>
        <w:sz w:val="18"/>
        <w:szCs w:val="18"/>
      </w:rPr>
      <w:t>3GPP TS 29.536 V17.6.0 (2024-12)</w:t>
    </w:r>
    <w:r>
      <w:rPr>
        <w:rFonts w:ascii="Arial" w:hAnsi="Arial" w:cs="Arial"/>
        <w:b/>
        <w:sz w:val="18"/>
        <w:szCs w:val="18"/>
      </w:rPr>
      <w:fldChar w:fldCharType="end"/>
    </w:r>
  </w:p>
  <w:p w14:paraId="19750081" w14:textId="77777777" w:rsidR="00FA0353" w:rsidRDefault="00FA03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7868">
      <w:rPr>
        <w:rFonts w:ascii="Arial" w:hAnsi="Arial" w:cs="Arial"/>
        <w:b/>
        <w:noProof/>
        <w:sz w:val="18"/>
        <w:szCs w:val="18"/>
      </w:rPr>
      <w:t>64</w:t>
    </w:r>
    <w:r>
      <w:rPr>
        <w:rFonts w:ascii="Arial" w:hAnsi="Arial" w:cs="Arial"/>
        <w:b/>
        <w:sz w:val="18"/>
        <w:szCs w:val="18"/>
      </w:rPr>
      <w:fldChar w:fldCharType="end"/>
    </w:r>
  </w:p>
  <w:p w14:paraId="38A117B3" w14:textId="1AF3067B" w:rsidR="00FA0353" w:rsidRDefault="00FA03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868">
      <w:rPr>
        <w:rFonts w:ascii="Arial" w:hAnsi="Arial" w:cs="Arial"/>
        <w:b/>
        <w:noProof/>
        <w:sz w:val="18"/>
        <w:szCs w:val="18"/>
      </w:rPr>
      <w:t>Release 17</w:t>
    </w:r>
    <w:r>
      <w:rPr>
        <w:rFonts w:ascii="Arial" w:hAnsi="Arial" w:cs="Arial"/>
        <w:b/>
        <w:sz w:val="18"/>
        <w:szCs w:val="18"/>
      </w:rPr>
      <w:fldChar w:fldCharType="end"/>
    </w:r>
  </w:p>
  <w:p w14:paraId="171708C5" w14:textId="77777777" w:rsidR="00FA0353" w:rsidRDefault="00FA03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3"/>
  </w:num>
  <w:num w:numId="7">
    <w:abstractNumId w:val="13"/>
  </w:num>
  <w:num w:numId="8">
    <w:abstractNumId w:val="24"/>
  </w:num>
  <w:num w:numId="9">
    <w:abstractNumId w:val="16"/>
  </w:num>
  <w:num w:numId="10">
    <w:abstractNumId w:val="14"/>
  </w:num>
  <w:num w:numId="11">
    <w:abstractNumId w:val="20"/>
  </w:num>
  <w:num w:numId="12">
    <w:abstractNumId w:val="15"/>
  </w:num>
  <w:num w:numId="13">
    <w:abstractNumId w:val="1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EC"/>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667"/>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176C"/>
    <w:rsid w:val="00062023"/>
    <w:rsid w:val="00062D1B"/>
    <w:rsid w:val="00063AC6"/>
    <w:rsid w:val="00064C22"/>
    <w:rsid w:val="000655A6"/>
    <w:rsid w:val="00066D0E"/>
    <w:rsid w:val="000675CE"/>
    <w:rsid w:val="0007020A"/>
    <w:rsid w:val="000705E7"/>
    <w:rsid w:val="0007426A"/>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A5B3B"/>
    <w:rsid w:val="000B07A2"/>
    <w:rsid w:val="000B17B0"/>
    <w:rsid w:val="000B28E5"/>
    <w:rsid w:val="000B62FF"/>
    <w:rsid w:val="000B70B0"/>
    <w:rsid w:val="000C24CF"/>
    <w:rsid w:val="000C47C3"/>
    <w:rsid w:val="000C5626"/>
    <w:rsid w:val="000C5C6C"/>
    <w:rsid w:val="000D0BE2"/>
    <w:rsid w:val="000D2A54"/>
    <w:rsid w:val="000D4BD4"/>
    <w:rsid w:val="000D58AB"/>
    <w:rsid w:val="000D5B29"/>
    <w:rsid w:val="000D5B40"/>
    <w:rsid w:val="000D6C96"/>
    <w:rsid w:val="000E2893"/>
    <w:rsid w:val="000E2928"/>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2F9A"/>
    <w:rsid w:val="0014614A"/>
    <w:rsid w:val="00150607"/>
    <w:rsid w:val="00151591"/>
    <w:rsid w:val="001547B8"/>
    <w:rsid w:val="00155AAC"/>
    <w:rsid w:val="00156599"/>
    <w:rsid w:val="00157475"/>
    <w:rsid w:val="001609FA"/>
    <w:rsid w:val="00161E46"/>
    <w:rsid w:val="0016361A"/>
    <w:rsid w:val="0016499F"/>
    <w:rsid w:val="001656BB"/>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17C2"/>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4A4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66EAA"/>
    <w:rsid w:val="00372C1C"/>
    <w:rsid w:val="00375328"/>
    <w:rsid w:val="00375C8A"/>
    <w:rsid w:val="003765B8"/>
    <w:rsid w:val="0037769E"/>
    <w:rsid w:val="00382E38"/>
    <w:rsid w:val="00384A13"/>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5E1E"/>
    <w:rsid w:val="004676D0"/>
    <w:rsid w:val="00471326"/>
    <w:rsid w:val="004716E5"/>
    <w:rsid w:val="00484CBB"/>
    <w:rsid w:val="0048773A"/>
    <w:rsid w:val="00487F40"/>
    <w:rsid w:val="00490D92"/>
    <w:rsid w:val="00494348"/>
    <w:rsid w:val="00494678"/>
    <w:rsid w:val="00495B8E"/>
    <w:rsid w:val="0049794F"/>
    <w:rsid w:val="004A0EA8"/>
    <w:rsid w:val="004A41C7"/>
    <w:rsid w:val="004A5628"/>
    <w:rsid w:val="004A575E"/>
    <w:rsid w:val="004B3268"/>
    <w:rsid w:val="004B45DE"/>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15FBC"/>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3FED"/>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35D1"/>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97056"/>
    <w:rsid w:val="006A1FBA"/>
    <w:rsid w:val="006A323F"/>
    <w:rsid w:val="006A5EF2"/>
    <w:rsid w:val="006B30D0"/>
    <w:rsid w:val="006B3AAE"/>
    <w:rsid w:val="006B4F31"/>
    <w:rsid w:val="006B701F"/>
    <w:rsid w:val="006C3D60"/>
    <w:rsid w:val="006C3D95"/>
    <w:rsid w:val="006C419C"/>
    <w:rsid w:val="006C6AB8"/>
    <w:rsid w:val="006D02FD"/>
    <w:rsid w:val="006D2D1A"/>
    <w:rsid w:val="006D496F"/>
    <w:rsid w:val="006E0A2E"/>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1D0B"/>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0F8B"/>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E7697"/>
    <w:rsid w:val="008F11B5"/>
    <w:rsid w:val="008F1A8D"/>
    <w:rsid w:val="008F206F"/>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288"/>
    <w:rsid w:val="009224CF"/>
    <w:rsid w:val="00923E1C"/>
    <w:rsid w:val="009244F4"/>
    <w:rsid w:val="009305C3"/>
    <w:rsid w:val="00931381"/>
    <w:rsid w:val="009323D3"/>
    <w:rsid w:val="00932BA4"/>
    <w:rsid w:val="00934746"/>
    <w:rsid w:val="009427A2"/>
    <w:rsid w:val="00942EC2"/>
    <w:rsid w:val="00944CFC"/>
    <w:rsid w:val="00950A24"/>
    <w:rsid w:val="00955953"/>
    <w:rsid w:val="00955DAE"/>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E6BE8"/>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37D28"/>
    <w:rsid w:val="00A40E99"/>
    <w:rsid w:val="00A41D36"/>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1C8D"/>
    <w:rsid w:val="00AB3F1E"/>
    <w:rsid w:val="00AB5274"/>
    <w:rsid w:val="00AC078C"/>
    <w:rsid w:val="00AC1DDC"/>
    <w:rsid w:val="00AC2304"/>
    <w:rsid w:val="00AC6BC6"/>
    <w:rsid w:val="00AC6DCE"/>
    <w:rsid w:val="00AD6DDA"/>
    <w:rsid w:val="00AE0A31"/>
    <w:rsid w:val="00AE3B2D"/>
    <w:rsid w:val="00AE4531"/>
    <w:rsid w:val="00AE4FCC"/>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47E90"/>
    <w:rsid w:val="00B52087"/>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3556"/>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4F99"/>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4AD3"/>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67868"/>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2584"/>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DF7B74"/>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0353"/>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21" Type="http://schemas.openxmlformats.org/officeDocument/2006/relationships/oleObject" Target="embeddings/Microsoft_Visio_2003-2010___5.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6.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4.vsd"/><Relationship Id="rId31" Type="http://schemas.openxmlformats.org/officeDocument/2006/relationships/oleObject" Target="embeddings/Microsoft_Visio_2003-2010___10.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8.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7.vsd"/><Relationship Id="rId33" Type="http://schemas.openxmlformats.org/officeDocument/2006/relationships/package" Target="embeddings/Microsoft_Visio___1.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C8B67-9991-40D8-938F-7E65FFB98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64</Pages>
  <Words>22078</Words>
  <Characters>125849</Characters>
  <Application>Microsoft Office Word</Application>
  <DocSecurity>0</DocSecurity>
  <Lines>1048</Lines>
  <Paragraphs>295</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29.536</vt:lpstr>
      <vt:lpstr>Foreword</vt:lpstr>
      <vt:lpstr>1	Scope</vt:lpstr>
      <vt:lpstr>2	References</vt:lpstr>
      <vt:lpstr>3	Definitions, abbreviations</vt:lpstr>
      <vt:lpstr>    3.1	Definitions</vt:lpstr>
      <vt:lpstr>    3.2	Abbreviations</vt:lpstr>
      <vt:lpstr>4	Overview</vt:lpstr>
      <vt:lpstr>    4.1	General</vt:lpstr>
      <vt:lpstr>    4.2	NSAC support in roaming</vt:lpstr>
      <vt:lpstr>5	Services offered by the NSACF</vt:lpstr>
      <vt:lpstr>    5.1	Introduction</vt:lpstr>
      <vt:lpstr>    5.2	Nnsacf_NSAC Service</vt:lpstr>
      <vt:lpstr>        5.2.1	Service Description</vt:lpstr>
      <vt:lpstr>        5.2.2	Service Operations</vt:lpstr>
      <vt:lpstr>    5.3	Nnsacf_SliceEventExposure Service</vt:lpstr>
      <vt:lpstr>        5.3.1	Service Description</vt:lpstr>
      <vt:lpstr>        5.3.2	Service Operations</vt:lpstr>
      <vt:lpstr>6	API Definitions</vt:lpstr>
      <vt:lpstr>    6.1	Nnsacf_NSAC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6.2	Nnsacf_SliceEventExposure Service API</vt:lpstr>
      <vt:lpstr>        6.2.1	Introduction</vt:lpstr>
      <vt:lpstr>        6.2.2	Usage of HTTP</vt:lpstr>
      <vt:lpstr>        6.2.3	Resources</vt:lpstr>
    </vt:vector>
  </TitlesOfParts>
  <Company>ETSI</Company>
  <LinksUpToDate>false</LinksUpToDate>
  <CharactersWithSpaces>147632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17)</dc:subject>
  <dc:creator>Kimmo Kymalainen MCC Support</dc:creator>
  <cp:keywords/>
  <dc:description/>
  <cp:lastModifiedBy>Zhijun</cp:lastModifiedBy>
  <cp:revision>138</cp:revision>
  <cp:lastPrinted>2019-02-25T14:05:00Z</cp:lastPrinted>
  <dcterms:created xsi:type="dcterms:W3CDTF">2022-03-04T13:27:00Z</dcterms:created>
  <dcterms:modified xsi:type="dcterms:W3CDTF">2024-11-26T06:44:00Z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