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1E1CCCC1" w:rsidR="00B02215" w:rsidRPr="00164490" w:rsidRDefault="00B02215" w:rsidP="00B02215">
            <w:pPr>
              <w:pStyle w:val="ZA"/>
              <w:framePr w:w="0" w:hRule="auto" w:wrap="auto" w:vAnchor="margin" w:hAnchor="text" w:yAlign="inline"/>
            </w:pPr>
            <w:bookmarkStart w:id="0" w:name="page1"/>
            <w:bookmarkStart w:id="1" w:name="_GoBack"/>
            <w:r w:rsidRPr="00164490">
              <w:rPr>
                <w:sz w:val="64"/>
              </w:rPr>
              <w:t xml:space="preserve">3GPP TS 29.531 </w:t>
            </w:r>
            <w:r w:rsidRPr="00164490">
              <w:t>V1</w:t>
            </w:r>
            <w:r w:rsidR="00045207">
              <w:t>9</w:t>
            </w:r>
            <w:r w:rsidRPr="00164490">
              <w:t>.</w:t>
            </w:r>
            <w:r w:rsidR="00434CC4">
              <w:t>1</w:t>
            </w:r>
            <w:r w:rsidRPr="00164490">
              <w:t xml:space="preserve">.0 </w:t>
            </w:r>
            <w:r w:rsidRPr="00164490">
              <w:rPr>
                <w:sz w:val="32"/>
              </w:rPr>
              <w:t>(202</w:t>
            </w:r>
            <w:r w:rsidR="005C43BC" w:rsidRPr="00164490">
              <w:rPr>
                <w:sz w:val="32"/>
              </w:rPr>
              <w:t>4</w:t>
            </w:r>
            <w:r w:rsidRPr="00164490">
              <w:rPr>
                <w:sz w:val="32"/>
              </w:rPr>
              <w:t>-</w:t>
            </w:r>
            <w:r w:rsidR="00434CC4">
              <w:rPr>
                <w:sz w:val="32"/>
              </w:rPr>
              <w:t>12</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2" w:name="spectype2"/>
            <w:r w:rsidRPr="00164490">
              <w:t>Specification</w:t>
            </w:r>
            <w:bookmarkEnd w:id="2"/>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3" w:name="_MON_1684549432"/>
                <w:bookmarkEnd w:id="3"/>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pt;height:64.65pt" o:ole="">
                        <v:imagedata r:id="rId9" o:title=""/>
                      </v:shape>
                      <o:OLEObject Type="Embed" ProgID="Word.Picture.8" ShapeID="_x0000_i1025" DrawAspect="Content" ObjectID="_1794125540" r:id="rId10"/>
                    </w:object>
                  </w:r>
                </w:p>
              </w:tc>
              <w:bookmarkStart w:id="4" w:name="_MON_1710316168"/>
              <w:bookmarkEnd w:id="4"/>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85pt;height:1in" o:ole="">
                        <v:imagedata r:id="rId11" o:title=""/>
                      </v:shape>
                      <o:OLEObject Type="Embed" ProgID="Word.Picture.8" ShapeID="_x0000_i1026" DrawAspect="Content" ObjectID="_1794125541"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5"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5"/>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6"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7"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7"/>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8"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075A9BE7"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5C43BC" w:rsidRPr="00164490">
              <w:rPr>
                <w:noProof/>
                <w:sz w:val="18"/>
              </w:rPr>
              <w:t>4</w:t>
            </w:r>
            <w:r w:rsidRPr="00164490">
              <w:rPr>
                <w:noProof/>
                <w:sz w:val="18"/>
              </w:rPr>
              <w:t>, 3GPP Organizational Partners (ARIB, ATIS, CCSA, ETSI, TSDSI, TTA, TTC).</w:t>
            </w:r>
            <w:bookmarkStart w:id="9" w:name="copyrightaddon"/>
            <w:bookmarkEnd w:id="9"/>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8"/>
          </w:p>
          <w:p w14:paraId="2FA6CA67" w14:textId="77777777" w:rsidR="00E16509" w:rsidRPr="00164490" w:rsidRDefault="00E16509" w:rsidP="00133525"/>
        </w:tc>
      </w:tr>
      <w:bookmarkEnd w:id="6"/>
    </w:tbl>
    <w:p w14:paraId="67083A27" w14:textId="77777777" w:rsidR="00080512" w:rsidRPr="00164490" w:rsidRDefault="00080512" w:rsidP="00553D27">
      <w:pPr>
        <w:pStyle w:val="TT"/>
      </w:pPr>
      <w:r w:rsidRPr="00164490">
        <w:br w:type="page"/>
      </w:r>
      <w:bookmarkStart w:id="10" w:name="tableOfContents"/>
      <w:bookmarkEnd w:id="10"/>
      <w:r w:rsidRPr="00164490">
        <w:t>Contents</w:t>
      </w:r>
    </w:p>
    <w:p w14:paraId="132AAF94" w14:textId="7B769D1A" w:rsidR="00130D50" w:rsidRDefault="00DB5E69">
      <w:pPr>
        <w:pStyle w:val="TOC1"/>
        <w:rPr>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r w:rsidR="00130D50">
        <w:rPr>
          <w:noProof/>
        </w:rPr>
        <w:t>Foreword</w:t>
      </w:r>
      <w:r w:rsidR="00130D50">
        <w:rPr>
          <w:noProof/>
        </w:rPr>
        <w:tab/>
      </w:r>
      <w:r w:rsidR="00130D50">
        <w:rPr>
          <w:noProof/>
        </w:rPr>
        <w:fldChar w:fldCharType="begin"/>
      </w:r>
      <w:r w:rsidR="00130D50">
        <w:rPr>
          <w:noProof/>
        </w:rPr>
        <w:instrText xml:space="preserve"> PAGEREF _Toc183511742 \h </w:instrText>
      </w:r>
      <w:r w:rsidR="00130D50">
        <w:rPr>
          <w:noProof/>
        </w:rPr>
      </w:r>
      <w:r w:rsidR="00130D50">
        <w:rPr>
          <w:noProof/>
        </w:rPr>
        <w:fldChar w:fldCharType="separate"/>
      </w:r>
      <w:r w:rsidR="00130D50">
        <w:rPr>
          <w:noProof/>
        </w:rPr>
        <w:t>1</w:t>
      </w:r>
      <w:r w:rsidR="00130D50">
        <w:rPr>
          <w:noProof/>
        </w:rPr>
        <w:fldChar w:fldCharType="end"/>
      </w:r>
    </w:p>
    <w:p w14:paraId="679E7AD5" w14:textId="006DA8A8" w:rsidR="00130D50" w:rsidRDefault="00130D50">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_Toc183511743 \h </w:instrText>
      </w:r>
      <w:r>
        <w:rPr>
          <w:noProof/>
        </w:rPr>
      </w:r>
      <w:r>
        <w:rPr>
          <w:noProof/>
        </w:rPr>
        <w:fldChar w:fldCharType="separate"/>
      </w:r>
      <w:r>
        <w:rPr>
          <w:noProof/>
        </w:rPr>
        <w:t>1</w:t>
      </w:r>
      <w:r>
        <w:rPr>
          <w:noProof/>
        </w:rPr>
        <w:fldChar w:fldCharType="end"/>
      </w:r>
    </w:p>
    <w:p w14:paraId="45DB34D1" w14:textId="145C3EAC" w:rsidR="00130D50" w:rsidRDefault="00130D50">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_Toc183511744 \h </w:instrText>
      </w:r>
      <w:r>
        <w:rPr>
          <w:noProof/>
        </w:rPr>
      </w:r>
      <w:r>
        <w:rPr>
          <w:noProof/>
        </w:rPr>
        <w:fldChar w:fldCharType="separate"/>
      </w:r>
      <w:r>
        <w:rPr>
          <w:noProof/>
        </w:rPr>
        <w:t>1</w:t>
      </w:r>
      <w:r>
        <w:rPr>
          <w:noProof/>
        </w:rPr>
        <w:fldChar w:fldCharType="end"/>
      </w:r>
    </w:p>
    <w:p w14:paraId="0585FDF0" w14:textId="6997E7A3" w:rsidR="00130D50" w:rsidRDefault="00130D50">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_Toc183511745 \h </w:instrText>
      </w:r>
      <w:r>
        <w:rPr>
          <w:noProof/>
        </w:rPr>
      </w:r>
      <w:r>
        <w:rPr>
          <w:noProof/>
        </w:rPr>
        <w:fldChar w:fldCharType="separate"/>
      </w:r>
      <w:r>
        <w:rPr>
          <w:noProof/>
        </w:rPr>
        <w:t>1</w:t>
      </w:r>
      <w:r>
        <w:rPr>
          <w:noProof/>
        </w:rPr>
        <w:fldChar w:fldCharType="end"/>
      </w:r>
    </w:p>
    <w:p w14:paraId="006B82A9" w14:textId="39A521DF" w:rsidR="00130D50" w:rsidRDefault="00130D50">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_Toc183511746 \h </w:instrText>
      </w:r>
      <w:r>
        <w:rPr>
          <w:noProof/>
        </w:rPr>
      </w:r>
      <w:r>
        <w:rPr>
          <w:noProof/>
        </w:rPr>
        <w:fldChar w:fldCharType="separate"/>
      </w:r>
      <w:r>
        <w:rPr>
          <w:noProof/>
        </w:rPr>
        <w:t>1</w:t>
      </w:r>
      <w:r>
        <w:rPr>
          <w:noProof/>
        </w:rPr>
        <w:fldChar w:fldCharType="end"/>
      </w:r>
    </w:p>
    <w:p w14:paraId="37802FCA" w14:textId="2A3807FE" w:rsidR="00130D50" w:rsidRDefault="00130D50">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_Toc183511747 \h </w:instrText>
      </w:r>
      <w:r>
        <w:rPr>
          <w:noProof/>
        </w:rPr>
      </w:r>
      <w:r>
        <w:rPr>
          <w:noProof/>
        </w:rPr>
        <w:fldChar w:fldCharType="separate"/>
      </w:r>
      <w:r>
        <w:rPr>
          <w:noProof/>
        </w:rPr>
        <w:t>1</w:t>
      </w:r>
      <w:r>
        <w:rPr>
          <w:noProof/>
        </w:rPr>
        <w:fldChar w:fldCharType="end"/>
      </w:r>
    </w:p>
    <w:p w14:paraId="4BB61A2C" w14:textId="7614F559" w:rsidR="00130D50" w:rsidRDefault="00130D50">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_Toc183511748 \h </w:instrText>
      </w:r>
      <w:r>
        <w:rPr>
          <w:noProof/>
        </w:rPr>
      </w:r>
      <w:r>
        <w:rPr>
          <w:noProof/>
        </w:rPr>
        <w:fldChar w:fldCharType="separate"/>
      </w:r>
      <w:r>
        <w:rPr>
          <w:noProof/>
        </w:rPr>
        <w:t>1</w:t>
      </w:r>
      <w:r>
        <w:rPr>
          <w:noProof/>
        </w:rPr>
        <w:fldChar w:fldCharType="end"/>
      </w:r>
    </w:p>
    <w:p w14:paraId="2416DB5C" w14:textId="3078A1BA" w:rsidR="00130D50" w:rsidRDefault="00130D50">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_Toc183511749 \h </w:instrText>
      </w:r>
      <w:r>
        <w:rPr>
          <w:noProof/>
        </w:rPr>
      </w:r>
      <w:r>
        <w:rPr>
          <w:noProof/>
        </w:rPr>
        <w:fldChar w:fldCharType="separate"/>
      </w:r>
      <w:r>
        <w:rPr>
          <w:noProof/>
        </w:rPr>
        <w:t>1</w:t>
      </w:r>
      <w:r>
        <w:rPr>
          <w:noProof/>
        </w:rPr>
        <w:fldChar w:fldCharType="end"/>
      </w:r>
    </w:p>
    <w:p w14:paraId="1BEA15F1" w14:textId="48364108" w:rsidR="00130D50" w:rsidRDefault="00130D50">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_Toc183511750 \h </w:instrText>
      </w:r>
      <w:r>
        <w:rPr>
          <w:noProof/>
        </w:rPr>
      </w:r>
      <w:r>
        <w:rPr>
          <w:noProof/>
        </w:rPr>
        <w:fldChar w:fldCharType="separate"/>
      </w:r>
      <w:r>
        <w:rPr>
          <w:noProof/>
        </w:rPr>
        <w:t>1</w:t>
      </w:r>
      <w:r>
        <w:rPr>
          <w:noProof/>
        </w:rPr>
        <w:fldChar w:fldCharType="end"/>
      </w:r>
    </w:p>
    <w:p w14:paraId="7E5876E5" w14:textId="4508D361" w:rsidR="00130D50" w:rsidRDefault="00130D50">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_Toc183511751 \h </w:instrText>
      </w:r>
      <w:r>
        <w:rPr>
          <w:noProof/>
        </w:rPr>
      </w:r>
      <w:r>
        <w:rPr>
          <w:noProof/>
        </w:rPr>
        <w:fldChar w:fldCharType="separate"/>
      </w:r>
      <w:r>
        <w:rPr>
          <w:noProof/>
        </w:rPr>
        <w:t>1</w:t>
      </w:r>
      <w:r>
        <w:rPr>
          <w:noProof/>
        </w:rPr>
        <w:fldChar w:fldCharType="end"/>
      </w:r>
    </w:p>
    <w:p w14:paraId="22D61FD0" w14:textId="2D879C6C" w:rsidR="00130D50" w:rsidRDefault="00130D50">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_Toc183511752 \h </w:instrText>
      </w:r>
      <w:r>
        <w:rPr>
          <w:noProof/>
        </w:rPr>
      </w:r>
      <w:r>
        <w:rPr>
          <w:noProof/>
        </w:rPr>
        <w:fldChar w:fldCharType="separate"/>
      </w:r>
      <w:r>
        <w:rPr>
          <w:noProof/>
        </w:rPr>
        <w:t>1</w:t>
      </w:r>
      <w:r>
        <w:rPr>
          <w:noProof/>
        </w:rPr>
        <w:fldChar w:fldCharType="end"/>
      </w:r>
    </w:p>
    <w:p w14:paraId="0B8F2257" w14:textId="3E73EAD7" w:rsidR="00130D50" w:rsidRDefault="00130D50">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_Toc183511753 \h </w:instrText>
      </w:r>
      <w:r>
        <w:rPr>
          <w:noProof/>
        </w:rPr>
      </w:r>
      <w:r>
        <w:rPr>
          <w:noProof/>
        </w:rPr>
        <w:fldChar w:fldCharType="separate"/>
      </w:r>
      <w:r>
        <w:rPr>
          <w:noProof/>
        </w:rPr>
        <w:t>1</w:t>
      </w:r>
      <w:r>
        <w:rPr>
          <w:noProof/>
        </w:rPr>
        <w:fldChar w:fldCharType="end"/>
      </w:r>
    </w:p>
    <w:p w14:paraId="0D252ACA" w14:textId="17989A13" w:rsidR="00130D50" w:rsidRDefault="00130D50">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_Toc183511754 \h </w:instrText>
      </w:r>
      <w:r>
        <w:rPr>
          <w:noProof/>
        </w:rPr>
      </w:r>
      <w:r>
        <w:rPr>
          <w:noProof/>
        </w:rPr>
        <w:fldChar w:fldCharType="separate"/>
      </w:r>
      <w:r>
        <w:rPr>
          <w:noProof/>
        </w:rPr>
        <w:t>1</w:t>
      </w:r>
      <w:r>
        <w:rPr>
          <w:noProof/>
        </w:rPr>
        <w:fldChar w:fldCharType="end"/>
      </w:r>
    </w:p>
    <w:p w14:paraId="65E75049" w14:textId="26166FB1" w:rsidR="00130D50" w:rsidRDefault="00130D50">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_Toc183511755 \h </w:instrText>
      </w:r>
      <w:r>
        <w:rPr>
          <w:noProof/>
        </w:rPr>
      </w:r>
      <w:r>
        <w:rPr>
          <w:noProof/>
        </w:rPr>
        <w:fldChar w:fldCharType="separate"/>
      </w:r>
      <w:r>
        <w:rPr>
          <w:noProof/>
        </w:rPr>
        <w:t>1</w:t>
      </w:r>
      <w:r>
        <w:rPr>
          <w:noProof/>
        </w:rPr>
        <w:fldChar w:fldCharType="end"/>
      </w:r>
    </w:p>
    <w:p w14:paraId="75FFF69B" w14:textId="61D6E55A" w:rsidR="00130D50" w:rsidRDefault="00130D50">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_Toc183511756 \h </w:instrText>
      </w:r>
      <w:r>
        <w:rPr>
          <w:noProof/>
        </w:rPr>
      </w:r>
      <w:r>
        <w:rPr>
          <w:noProof/>
        </w:rPr>
        <w:fldChar w:fldCharType="separate"/>
      </w:r>
      <w:r>
        <w:rPr>
          <w:noProof/>
        </w:rPr>
        <w:t>1</w:t>
      </w:r>
      <w:r>
        <w:rPr>
          <w:noProof/>
        </w:rPr>
        <w:fldChar w:fldCharType="end"/>
      </w:r>
    </w:p>
    <w:p w14:paraId="77A47C56" w14:textId="33894195" w:rsidR="00130D50" w:rsidRDefault="00130D50">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_Toc183511757 \h </w:instrText>
      </w:r>
      <w:r>
        <w:rPr>
          <w:noProof/>
        </w:rPr>
      </w:r>
      <w:r>
        <w:rPr>
          <w:noProof/>
        </w:rPr>
        <w:fldChar w:fldCharType="separate"/>
      </w:r>
      <w:r>
        <w:rPr>
          <w:noProof/>
        </w:rPr>
        <w:t>1</w:t>
      </w:r>
      <w:r>
        <w:rPr>
          <w:noProof/>
        </w:rPr>
        <w:fldChar w:fldCharType="end"/>
      </w:r>
    </w:p>
    <w:p w14:paraId="7C42DBF6" w14:textId="640B7E29" w:rsidR="00130D50" w:rsidRDefault="00130D50">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_Toc183511758 \h </w:instrText>
      </w:r>
      <w:r>
        <w:rPr>
          <w:noProof/>
        </w:rPr>
      </w:r>
      <w:r>
        <w:rPr>
          <w:noProof/>
        </w:rPr>
        <w:fldChar w:fldCharType="separate"/>
      </w:r>
      <w:r>
        <w:rPr>
          <w:noProof/>
        </w:rPr>
        <w:t>1</w:t>
      </w:r>
      <w:r>
        <w:rPr>
          <w:noProof/>
        </w:rPr>
        <w:fldChar w:fldCharType="end"/>
      </w:r>
    </w:p>
    <w:p w14:paraId="2BFD5BCA" w14:textId="7EF24E1C" w:rsidR="00130D50" w:rsidRDefault="00130D50">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_Toc183511759 \h </w:instrText>
      </w:r>
      <w:r>
        <w:rPr>
          <w:noProof/>
        </w:rPr>
      </w:r>
      <w:r>
        <w:rPr>
          <w:noProof/>
        </w:rPr>
        <w:fldChar w:fldCharType="separate"/>
      </w:r>
      <w:r>
        <w:rPr>
          <w:noProof/>
        </w:rPr>
        <w:t>1</w:t>
      </w:r>
      <w:r>
        <w:rPr>
          <w:noProof/>
        </w:rPr>
        <w:fldChar w:fldCharType="end"/>
      </w:r>
    </w:p>
    <w:p w14:paraId="31B70BC2" w14:textId="55670F55" w:rsidR="00130D50" w:rsidRDefault="00130D50">
      <w:pPr>
        <w:pStyle w:val="TOC5"/>
        <w:rPr>
          <w:rFonts w:asciiTheme="minorHAnsi" w:eastAsiaTheme="minorEastAsia" w:hAnsiTheme="minorHAnsi" w:cstheme="minorBidi"/>
          <w:noProof/>
          <w:kern w:val="2"/>
          <w:sz w:val="21"/>
          <w:szCs w:val="22"/>
          <w:lang w:val="en-US" w:eastAsia="zh-CN"/>
        </w:rPr>
      </w:pPr>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A07432">
        <w:rPr>
          <w:rFonts w:cs="Arial"/>
          <w:noProof/>
          <w:lang w:eastAsia="zh-CN"/>
        </w:rPr>
        <w:t>UE configuration update procedure</w:t>
      </w:r>
      <w:r>
        <w:rPr>
          <w:noProof/>
        </w:rPr>
        <w:tab/>
      </w:r>
      <w:r>
        <w:rPr>
          <w:noProof/>
        </w:rPr>
        <w:fldChar w:fldCharType="begin"/>
      </w:r>
      <w:r>
        <w:rPr>
          <w:noProof/>
        </w:rPr>
        <w:instrText xml:space="preserve"> PAGEREF _Toc183511760 \h </w:instrText>
      </w:r>
      <w:r>
        <w:rPr>
          <w:noProof/>
        </w:rPr>
      </w:r>
      <w:r>
        <w:rPr>
          <w:noProof/>
        </w:rPr>
        <w:fldChar w:fldCharType="separate"/>
      </w:r>
      <w:r>
        <w:rPr>
          <w:noProof/>
        </w:rPr>
        <w:t>1</w:t>
      </w:r>
      <w:r>
        <w:rPr>
          <w:noProof/>
        </w:rPr>
        <w:fldChar w:fldCharType="end"/>
      </w:r>
    </w:p>
    <w:p w14:paraId="564ACDDE" w14:textId="62AAECB1" w:rsidR="00130D50" w:rsidRDefault="00130D50">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_Toc183511761 \h </w:instrText>
      </w:r>
      <w:r>
        <w:rPr>
          <w:noProof/>
        </w:rPr>
      </w:r>
      <w:r>
        <w:rPr>
          <w:noProof/>
        </w:rPr>
        <w:fldChar w:fldCharType="separate"/>
      </w:r>
      <w:r>
        <w:rPr>
          <w:noProof/>
        </w:rPr>
        <w:t>1</w:t>
      </w:r>
      <w:r>
        <w:rPr>
          <w:noProof/>
        </w:rPr>
        <w:fldChar w:fldCharType="end"/>
      </w:r>
    </w:p>
    <w:p w14:paraId="0EC8A6ED" w14:textId="4523D3D3" w:rsidR="00130D50" w:rsidRDefault="00130D50">
      <w:pPr>
        <w:pStyle w:val="TOC5"/>
        <w:rPr>
          <w:rFonts w:asciiTheme="minorHAnsi" w:eastAsiaTheme="minorEastAsia" w:hAnsiTheme="minorHAnsi" w:cstheme="minorBidi"/>
          <w:noProof/>
          <w:kern w:val="2"/>
          <w:sz w:val="21"/>
          <w:szCs w:val="22"/>
          <w:lang w:val="en-US" w:eastAsia="zh-CN"/>
        </w:rPr>
      </w:pPr>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_Toc183511762 \h </w:instrText>
      </w:r>
      <w:r>
        <w:rPr>
          <w:noProof/>
        </w:rPr>
      </w:r>
      <w:r>
        <w:rPr>
          <w:noProof/>
        </w:rPr>
        <w:fldChar w:fldCharType="separate"/>
      </w:r>
      <w:r>
        <w:rPr>
          <w:noProof/>
        </w:rPr>
        <w:t>1</w:t>
      </w:r>
      <w:r>
        <w:rPr>
          <w:noProof/>
        </w:rPr>
        <w:fldChar w:fldCharType="end"/>
      </w:r>
    </w:p>
    <w:p w14:paraId="42B88D71" w14:textId="5F59DD1D" w:rsidR="00130D50" w:rsidRDefault="00130D50">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_Toc183511763 \h </w:instrText>
      </w:r>
      <w:r>
        <w:rPr>
          <w:noProof/>
        </w:rPr>
      </w:r>
      <w:r>
        <w:rPr>
          <w:noProof/>
        </w:rPr>
        <w:fldChar w:fldCharType="separate"/>
      </w:r>
      <w:r>
        <w:rPr>
          <w:noProof/>
        </w:rPr>
        <w:t>1</w:t>
      </w:r>
      <w:r>
        <w:rPr>
          <w:noProof/>
        </w:rPr>
        <w:fldChar w:fldCharType="end"/>
      </w:r>
    </w:p>
    <w:p w14:paraId="3D16FC7F" w14:textId="0E3BC7C4" w:rsidR="00130D50" w:rsidRDefault="00130D50">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_Toc183511764 \h </w:instrText>
      </w:r>
      <w:r>
        <w:rPr>
          <w:noProof/>
        </w:rPr>
      </w:r>
      <w:r>
        <w:rPr>
          <w:noProof/>
        </w:rPr>
        <w:fldChar w:fldCharType="separate"/>
      </w:r>
      <w:r>
        <w:rPr>
          <w:noProof/>
        </w:rPr>
        <w:t>1</w:t>
      </w:r>
      <w:r>
        <w:rPr>
          <w:noProof/>
        </w:rPr>
        <w:fldChar w:fldCharType="end"/>
      </w:r>
    </w:p>
    <w:p w14:paraId="35E162D0" w14:textId="4DACAA08" w:rsidR="00130D50" w:rsidRDefault="00130D50">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_Toc183511765 \h </w:instrText>
      </w:r>
      <w:r>
        <w:rPr>
          <w:noProof/>
        </w:rPr>
      </w:r>
      <w:r>
        <w:rPr>
          <w:noProof/>
        </w:rPr>
        <w:fldChar w:fldCharType="separate"/>
      </w:r>
      <w:r>
        <w:rPr>
          <w:noProof/>
        </w:rPr>
        <w:t>1</w:t>
      </w:r>
      <w:r>
        <w:rPr>
          <w:noProof/>
        </w:rPr>
        <w:fldChar w:fldCharType="end"/>
      </w:r>
    </w:p>
    <w:p w14:paraId="229894C4" w14:textId="15EF2EC0" w:rsidR="00130D50" w:rsidRDefault="00130D50">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_Toc183511766 \h </w:instrText>
      </w:r>
      <w:r>
        <w:rPr>
          <w:noProof/>
        </w:rPr>
      </w:r>
      <w:r>
        <w:rPr>
          <w:noProof/>
        </w:rPr>
        <w:fldChar w:fldCharType="separate"/>
      </w:r>
      <w:r>
        <w:rPr>
          <w:noProof/>
        </w:rPr>
        <w:t>1</w:t>
      </w:r>
      <w:r>
        <w:rPr>
          <w:noProof/>
        </w:rPr>
        <w:fldChar w:fldCharType="end"/>
      </w:r>
    </w:p>
    <w:p w14:paraId="528FD674" w14:textId="4CCD0036" w:rsidR="00130D50" w:rsidRDefault="00130D50">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_Toc183511767 \h </w:instrText>
      </w:r>
      <w:r>
        <w:rPr>
          <w:noProof/>
        </w:rPr>
      </w:r>
      <w:r>
        <w:rPr>
          <w:noProof/>
        </w:rPr>
        <w:fldChar w:fldCharType="separate"/>
      </w:r>
      <w:r>
        <w:rPr>
          <w:noProof/>
        </w:rPr>
        <w:t>1</w:t>
      </w:r>
      <w:r>
        <w:rPr>
          <w:noProof/>
        </w:rPr>
        <w:fldChar w:fldCharType="end"/>
      </w:r>
    </w:p>
    <w:p w14:paraId="73230345" w14:textId="135425D3" w:rsidR="00130D50" w:rsidRDefault="00130D50">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_Toc183511768 \h </w:instrText>
      </w:r>
      <w:r>
        <w:rPr>
          <w:noProof/>
        </w:rPr>
      </w:r>
      <w:r>
        <w:rPr>
          <w:noProof/>
        </w:rPr>
        <w:fldChar w:fldCharType="separate"/>
      </w:r>
      <w:r>
        <w:rPr>
          <w:noProof/>
        </w:rPr>
        <w:t>1</w:t>
      </w:r>
      <w:r>
        <w:rPr>
          <w:noProof/>
        </w:rPr>
        <w:fldChar w:fldCharType="end"/>
      </w:r>
    </w:p>
    <w:p w14:paraId="214153D2" w14:textId="7242E814" w:rsidR="00130D50" w:rsidRDefault="00130D50">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_Toc183511769 \h </w:instrText>
      </w:r>
      <w:r>
        <w:rPr>
          <w:noProof/>
        </w:rPr>
      </w:r>
      <w:r>
        <w:rPr>
          <w:noProof/>
        </w:rPr>
        <w:fldChar w:fldCharType="separate"/>
      </w:r>
      <w:r>
        <w:rPr>
          <w:noProof/>
        </w:rPr>
        <w:t>1</w:t>
      </w:r>
      <w:r>
        <w:rPr>
          <w:noProof/>
        </w:rPr>
        <w:fldChar w:fldCharType="end"/>
      </w:r>
    </w:p>
    <w:p w14:paraId="62396C8A" w14:textId="6899F367" w:rsidR="00130D50" w:rsidRDefault="00130D50">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_Toc183511770 \h </w:instrText>
      </w:r>
      <w:r>
        <w:rPr>
          <w:noProof/>
        </w:rPr>
      </w:r>
      <w:r>
        <w:rPr>
          <w:noProof/>
        </w:rPr>
        <w:fldChar w:fldCharType="separate"/>
      </w:r>
      <w:r>
        <w:rPr>
          <w:noProof/>
        </w:rPr>
        <w:t>1</w:t>
      </w:r>
      <w:r>
        <w:rPr>
          <w:noProof/>
        </w:rPr>
        <w:fldChar w:fldCharType="end"/>
      </w:r>
    </w:p>
    <w:p w14:paraId="5005CE63" w14:textId="51F8C4DA" w:rsidR="00130D50" w:rsidRDefault="00130D50">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_Toc183511771 \h </w:instrText>
      </w:r>
      <w:r>
        <w:rPr>
          <w:noProof/>
        </w:rPr>
      </w:r>
      <w:r>
        <w:rPr>
          <w:noProof/>
        </w:rPr>
        <w:fldChar w:fldCharType="separate"/>
      </w:r>
      <w:r>
        <w:rPr>
          <w:noProof/>
        </w:rPr>
        <w:t>1</w:t>
      </w:r>
      <w:r>
        <w:rPr>
          <w:noProof/>
        </w:rPr>
        <w:fldChar w:fldCharType="end"/>
      </w:r>
    </w:p>
    <w:p w14:paraId="09CB8728" w14:textId="48A07FB0" w:rsidR="00130D50" w:rsidRDefault="00130D50">
      <w:pPr>
        <w:pStyle w:val="TOC4"/>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_Toc183511772 \h </w:instrText>
      </w:r>
      <w:r>
        <w:rPr>
          <w:noProof/>
        </w:rPr>
      </w:r>
      <w:r>
        <w:rPr>
          <w:noProof/>
        </w:rPr>
        <w:fldChar w:fldCharType="separate"/>
      </w:r>
      <w:r>
        <w:rPr>
          <w:noProof/>
        </w:rPr>
        <w:t>1</w:t>
      </w:r>
      <w:r>
        <w:rPr>
          <w:noProof/>
        </w:rPr>
        <w:fldChar w:fldCharType="end"/>
      </w:r>
    </w:p>
    <w:p w14:paraId="600CBF2E" w14:textId="0D6AC3F4" w:rsidR="00130D50" w:rsidRDefault="00130D50">
      <w:pPr>
        <w:pStyle w:val="TOC5"/>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_Toc183511773 \h </w:instrText>
      </w:r>
      <w:r>
        <w:rPr>
          <w:noProof/>
        </w:rPr>
      </w:r>
      <w:r>
        <w:rPr>
          <w:noProof/>
        </w:rPr>
        <w:fldChar w:fldCharType="separate"/>
      </w:r>
      <w:r>
        <w:rPr>
          <w:noProof/>
        </w:rPr>
        <w:t>1</w:t>
      </w:r>
      <w:r>
        <w:rPr>
          <w:noProof/>
        </w:rPr>
        <w:fldChar w:fldCharType="end"/>
      </w:r>
    </w:p>
    <w:p w14:paraId="640F23A5" w14:textId="751140E6" w:rsidR="00130D50" w:rsidRDefault="00130D50">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_Toc183511774 \h </w:instrText>
      </w:r>
      <w:r>
        <w:rPr>
          <w:noProof/>
        </w:rPr>
      </w:r>
      <w:r>
        <w:rPr>
          <w:noProof/>
        </w:rPr>
        <w:fldChar w:fldCharType="separate"/>
      </w:r>
      <w:r>
        <w:rPr>
          <w:noProof/>
        </w:rPr>
        <w:t>1</w:t>
      </w:r>
      <w:r>
        <w:rPr>
          <w:noProof/>
        </w:rPr>
        <w:fldChar w:fldCharType="end"/>
      </w:r>
    </w:p>
    <w:p w14:paraId="33D76C46" w14:textId="0E6D3A3A" w:rsidR="00130D50" w:rsidRDefault="00130D50">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_Toc183511775 \h </w:instrText>
      </w:r>
      <w:r>
        <w:rPr>
          <w:noProof/>
        </w:rPr>
      </w:r>
      <w:r>
        <w:rPr>
          <w:noProof/>
        </w:rPr>
        <w:fldChar w:fldCharType="separate"/>
      </w:r>
      <w:r>
        <w:rPr>
          <w:noProof/>
        </w:rPr>
        <w:t>1</w:t>
      </w:r>
      <w:r>
        <w:rPr>
          <w:noProof/>
        </w:rPr>
        <w:fldChar w:fldCharType="end"/>
      </w:r>
    </w:p>
    <w:p w14:paraId="6A619284" w14:textId="7566D542" w:rsidR="00130D50" w:rsidRDefault="00130D50">
      <w:pPr>
        <w:pStyle w:val="TOC4"/>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_Toc183511776 \h </w:instrText>
      </w:r>
      <w:r>
        <w:rPr>
          <w:noProof/>
        </w:rPr>
      </w:r>
      <w:r>
        <w:rPr>
          <w:noProof/>
        </w:rPr>
        <w:fldChar w:fldCharType="separate"/>
      </w:r>
      <w:r>
        <w:rPr>
          <w:noProof/>
        </w:rPr>
        <w:t>1</w:t>
      </w:r>
      <w:r>
        <w:rPr>
          <w:noProof/>
        </w:rPr>
        <w:fldChar w:fldCharType="end"/>
      </w:r>
    </w:p>
    <w:p w14:paraId="3C3ED108" w14:textId="156F7906" w:rsidR="00130D50" w:rsidRDefault="00130D50">
      <w:pPr>
        <w:pStyle w:val="TOC5"/>
        <w:rPr>
          <w:rFonts w:asciiTheme="minorHAnsi" w:eastAsiaTheme="minorEastAsia" w:hAnsiTheme="minorHAnsi" w:cstheme="minorBidi"/>
          <w:noProof/>
          <w:kern w:val="2"/>
          <w:sz w:val="21"/>
          <w:szCs w:val="22"/>
          <w:lang w:val="en-US" w:eastAsia="zh-CN"/>
        </w:rPr>
      </w:pPr>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_Toc183511777 \h </w:instrText>
      </w:r>
      <w:r>
        <w:rPr>
          <w:noProof/>
        </w:rPr>
      </w:r>
      <w:r>
        <w:rPr>
          <w:noProof/>
        </w:rPr>
        <w:fldChar w:fldCharType="separate"/>
      </w:r>
      <w:r>
        <w:rPr>
          <w:noProof/>
        </w:rPr>
        <w:t>1</w:t>
      </w:r>
      <w:r>
        <w:rPr>
          <w:noProof/>
        </w:rPr>
        <w:fldChar w:fldCharType="end"/>
      </w:r>
    </w:p>
    <w:p w14:paraId="50E5FC24" w14:textId="03A9CC43" w:rsidR="00130D50" w:rsidRDefault="00130D50">
      <w:pPr>
        <w:pStyle w:val="TOC4"/>
        <w:rPr>
          <w:rFonts w:asciiTheme="minorHAnsi" w:eastAsiaTheme="minorEastAsia" w:hAnsiTheme="minorHAnsi" w:cstheme="minorBidi"/>
          <w:noProof/>
          <w:kern w:val="2"/>
          <w:sz w:val="21"/>
          <w:szCs w:val="22"/>
          <w:lang w:val="en-US" w:eastAsia="zh-CN"/>
        </w:rPr>
      </w:pPr>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_Toc183511778 \h </w:instrText>
      </w:r>
      <w:r>
        <w:rPr>
          <w:noProof/>
        </w:rPr>
      </w:r>
      <w:r>
        <w:rPr>
          <w:noProof/>
        </w:rPr>
        <w:fldChar w:fldCharType="separate"/>
      </w:r>
      <w:r>
        <w:rPr>
          <w:noProof/>
        </w:rPr>
        <w:t>1</w:t>
      </w:r>
      <w:r>
        <w:rPr>
          <w:noProof/>
        </w:rPr>
        <w:fldChar w:fldCharType="end"/>
      </w:r>
    </w:p>
    <w:p w14:paraId="2206E1EC" w14:textId="47773D43" w:rsidR="00130D50" w:rsidRDefault="00130D50">
      <w:pPr>
        <w:pStyle w:val="TOC5"/>
        <w:rPr>
          <w:rFonts w:asciiTheme="minorHAnsi" w:eastAsiaTheme="minorEastAsia" w:hAnsiTheme="minorHAnsi" w:cstheme="minorBidi"/>
          <w:noProof/>
          <w:kern w:val="2"/>
          <w:sz w:val="21"/>
          <w:szCs w:val="22"/>
          <w:lang w:val="en-US" w:eastAsia="zh-CN"/>
        </w:rPr>
      </w:pPr>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_Toc183511779 \h </w:instrText>
      </w:r>
      <w:r>
        <w:rPr>
          <w:noProof/>
        </w:rPr>
      </w:r>
      <w:r>
        <w:rPr>
          <w:noProof/>
        </w:rPr>
        <w:fldChar w:fldCharType="separate"/>
      </w:r>
      <w:r>
        <w:rPr>
          <w:noProof/>
        </w:rPr>
        <w:t>1</w:t>
      </w:r>
      <w:r>
        <w:rPr>
          <w:noProof/>
        </w:rPr>
        <w:fldChar w:fldCharType="end"/>
      </w:r>
    </w:p>
    <w:p w14:paraId="7D15E356" w14:textId="63AD266E" w:rsidR="00130D50" w:rsidRDefault="00130D50">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_Toc183511780 \h </w:instrText>
      </w:r>
      <w:r>
        <w:rPr>
          <w:noProof/>
        </w:rPr>
      </w:r>
      <w:r>
        <w:rPr>
          <w:noProof/>
        </w:rPr>
        <w:fldChar w:fldCharType="separate"/>
      </w:r>
      <w:r>
        <w:rPr>
          <w:noProof/>
        </w:rPr>
        <w:t>1</w:t>
      </w:r>
      <w:r>
        <w:rPr>
          <w:noProof/>
        </w:rPr>
        <w:fldChar w:fldCharType="end"/>
      </w:r>
    </w:p>
    <w:p w14:paraId="4BBF5AD2" w14:textId="26D82534" w:rsidR="00130D50" w:rsidRDefault="00130D50">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_Toc183511781 \h </w:instrText>
      </w:r>
      <w:r>
        <w:rPr>
          <w:noProof/>
        </w:rPr>
      </w:r>
      <w:r>
        <w:rPr>
          <w:noProof/>
        </w:rPr>
        <w:fldChar w:fldCharType="separate"/>
      </w:r>
      <w:r>
        <w:rPr>
          <w:noProof/>
        </w:rPr>
        <w:t>1</w:t>
      </w:r>
      <w:r>
        <w:rPr>
          <w:noProof/>
        </w:rPr>
        <w:fldChar w:fldCharType="end"/>
      </w:r>
    </w:p>
    <w:p w14:paraId="070BF871" w14:textId="0185E4BF" w:rsidR="00130D50" w:rsidRDefault="00130D50">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_Toc183511782 \h </w:instrText>
      </w:r>
      <w:r>
        <w:rPr>
          <w:noProof/>
        </w:rPr>
      </w:r>
      <w:r>
        <w:rPr>
          <w:noProof/>
        </w:rPr>
        <w:fldChar w:fldCharType="separate"/>
      </w:r>
      <w:r>
        <w:rPr>
          <w:noProof/>
        </w:rPr>
        <w:t>1</w:t>
      </w:r>
      <w:r>
        <w:rPr>
          <w:noProof/>
        </w:rPr>
        <w:fldChar w:fldCharType="end"/>
      </w:r>
    </w:p>
    <w:p w14:paraId="7146CBD5" w14:textId="1C5F0D14" w:rsidR="00130D50" w:rsidRDefault="00130D50">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_Toc183511783 \h </w:instrText>
      </w:r>
      <w:r>
        <w:rPr>
          <w:noProof/>
        </w:rPr>
      </w:r>
      <w:r>
        <w:rPr>
          <w:noProof/>
        </w:rPr>
        <w:fldChar w:fldCharType="separate"/>
      </w:r>
      <w:r>
        <w:rPr>
          <w:noProof/>
        </w:rPr>
        <w:t>1</w:t>
      </w:r>
      <w:r>
        <w:rPr>
          <w:noProof/>
        </w:rPr>
        <w:fldChar w:fldCharType="end"/>
      </w:r>
    </w:p>
    <w:p w14:paraId="4406A0D7" w14:textId="4447D985" w:rsidR="00130D50" w:rsidRDefault="00130D50">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_Toc183511784 \h </w:instrText>
      </w:r>
      <w:r>
        <w:rPr>
          <w:noProof/>
        </w:rPr>
      </w:r>
      <w:r>
        <w:rPr>
          <w:noProof/>
        </w:rPr>
        <w:fldChar w:fldCharType="separate"/>
      </w:r>
      <w:r>
        <w:rPr>
          <w:noProof/>
        </w:rPr>
        <w:t>1</w:t>
      </w:r>
      <w:r>
        <w:rPr>
          <w:noProof/>
        </w:rPr>
        <w:fldChar w:fldCharType="end"/>
      </w:r>
    </w:p>
    <w:p w14:paraId="4D5538B0" w14:textId="34840047" w:rsidR="00130D50" w:rsidRDefault="00130D50">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_Toc183511785 \h </w:instrText>
      </w:r>
      <w:r>
        <w:rPr>
          <w:noProof/>
        </w:rPr>
      </w:r>
      <w:r>
        <w:rPr>
          <w:noProof/>
        </w:rPr>
        <w:fldChar w:fldCharType="separate"/>
      </w:r>
      <w:r>
        <w:rPr>
          <w:noProof/>
        </w:rPr>
        <w:t>1</w:t>
      </w:r>
      <w:r>
        <w:rPr>
          <w:noProof/>
        </w:rPr>
        <w:fldChar w:fldCharType="end"/>
      </w:r>
    </w:p>
    <w:p w14:paraId="596C96F2" w14:textId="6FA61905" w:rsidR="00130D50" w:rsidRDefault="00130D50">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_Toc183511786 \h </w:instrText>
      </w:r>
      <w:r>
        <w:rPr>
          <w:noProof/>
        </w:rPr>
      </w:r>
      <w:r>
        <w:rPr>
          <w:noProof/>
        </w:rPr>
        <w:fldChar w:fldCharType="separate"/>
      </w:r>
      <w:r>
        <w:rPr>
          <w:noProof/>
        </w:rPr>
        <w:t>1</w:t>
      </w:r>
      <w:r>
        <w:rPr>
          <w:noProof/>
        </w:rPr>
        <w:fldChar w:fldCharType="end"/>
      </w:r>
    </w:p>
    <w:p w14:paraId="35E7A80B" w14:textId="1028C765" w:rsidR="00130D50" w:rsidRDefault="00130D50">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_Toc183511787 \h </w:instrText>
      </w:r>
      <w:r>
        <w:rPr>
          <w:noProof/>
        </w:rPr>
      </w:r>
      <w:r>
        <w:rPr>
          <w:noProof/>
        </w:rPr>
        <w:fldChar w:fldCharType="separate"/>
      </w:r>
      <w:r>
        <w:rPr>
          <w:noProof/>
        </w:rPr>
        <w:t>1</w:t>
      </w:r>
      <w:r>
        <w:rPr>
          <w:noProof/>
        </w:rPr>
        <w:fldChar w:fldCharType="end"/>
      </w:r>
    </w:p>
    <w:p w14:paraId="13267794" w14:textId="25A58533" w:rsidR="00130D50" w:rsidRDefault="00130D50">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_Toc183511788 \h </w:instrText>
      </w:r>
      <w:r>
        <w:rPr>
          <w:noProof/>
        </w:rPr>
      </w:r>
      <w:r>
        <w:rPr>
          <w:noProof/>
        </w:rPr>
        <w:fldChar w:fldCharType="separate"/>
      </w:r>
      <w:r>
        <w:rPr>
          <w:noProof/>
        </w:rPr>
        <w:t>1</w:t>
      </w:r>
      <w:r>
        <w:rPr>
          <w:noProof/>
        </w:rPr>
        <w:fldChar w:fldCharType="end"/>
      </w:r>
    </w:p>
    <w:p w14:paraId="45C62A7A" w14:textId="04568F6E" w:rsidR="00130D50" w:rsidRDefault="00130D50">
      <w:pPr>
        <w:pStyle w:val="TOC5"/>
        <w:rPr>
          <w:rFonts w:asciiTheme="minorHAnsi" w:eastAsiaTheme="minorEastAsia" w:hAnsiTheme="minorHAnsi" w:cstheme="minorBidi"/>
          <w:noProof/>
          <w:kern w:val="2"/>
          <w:sz w:val="21"/>
          <w:szCs w:val="22"/>
          <w:lang w:val="en-US" w:eastAsia="zh-CN"/>
        </w:rPr>
      </w:pPr>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_Toc183511789 \h </w:instrText>
      </w:r>
      <w:r>
        <w:rPr>
          <w:noProof/>
        </w:rPr>
      </w:r>
      <w:r>
        <w:rPr>
          <w:noProof/>
        </w:rPr>
        <w:fldChar w:fldCharType="separate"/>
      </w:r>
      <w:r>
        <w:rPr>
          <w:noProof/>
        </w:rPr>
        <w:t>1</w:t>
      </w:r>
      <w:r>
        <w:rPr>
          <w:noProof/>
        </w:rPr>
        <w:fldChar w:fldCharType="end"/>
      </w:r>
    </w:p>
    <w:p w14:paraId="5E586F9F" w14:textId="2F0BE061" w:rsidR="00130D50" w:rsidRDefault="00130D50">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_Toc183511790 \h </w:instrText>
      </w:r>
      <w:r>
        <w:rPr>
          <w:noProof/>
        </w:rPr>
      </w:r>
      <w:r>
        <w:rPr>
          <w:noProof/>
        </w:rPr>
        <w:fldChar w:fldCharType="separate"/>
      </w:r>
      <w:r>
        <w:rPr>
          <w:noProof/>
        </w:rPr>
        <w:t>1</w:t>
      </w:r>
      <w:r>
        <w:rPr>
          <w:noProof/>
        </w:rPr>
        <w:fldChar w:fldCharType="end"/>
      </w:r>
    </w:p>
    <w:p w14:paraId="01BF16C9" w14:textId="74B5966A" w:rsidR="00130D50" w:rsidRDefault="00130D50">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_Toc183511791 \h </w:instrText>
      </w:r>
      <w:r>
        <w:rPr>
          <w:noProof/>
        </w:rPr>
      </w:r>
      <w:r>
        <w:rPr>
          <w:noProof/>
        </w:rPr>
        <w:fldChar w:fldCharType="separate"/>
      </w:r>
      <w:r>
        <w:rPr>
          <w:noProof/>
        </w:rPr>
        <w:t>1</w:t>
      </w:r>
      <w:r>
        <w:rPr>
          <w:noProof/>
        </w:rPr>
        <w:fldChar w:fldCharType="end"/>
      </w:r>
    </w:p>
    <w:p w14:paraId="1AD9BF57" w14:textId="24C07A32" w:rsidR="00130D50" w:rsidRDefault="00130D50">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_Toc183511792 \h </w:instrText>
      </w:r>
      <w:r>
        <w:rPr>
          <w:noProof/>
        </w:rPr>
      </w:r>
      <w:r>
        <w:rPr>
          <w:noProof/>
        </w:rPr>
        <w:fldChar w:fldCharType="separate"/>
      </w:r>
      <w:r>
        <w:rPr>
          <w:noProof/>
        </w:rPr>
        <w:t>1</w:t>
      </w:r>
      <w:r>
        <w:rPr>
          <w:noProof/>
        </w:rPr>
        <w:fldChar w:fldCharType="end"/>
      </w:r>
    </w:p>
    <w:p w14:paraId="2E8E276E" w14:textId="7AB5CA82" w:rsidR="00130D50" w:rsidRDefault="00130D50">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_Toc183511793 \h </w:instrText>
      </w:r>
      <w:r>
        <w:rPr>
          <w:noProof/>
        </w:rPr>
      </w:r>
      <w:r>
        <w:rPr>
          <w:noProof/>
        </w:rPr>
        <w:fldChar w:fldCharType="separate"/>
      </w:r>
      <w:r>
        <w:rPr>
          <w:noProof/>
        </w:rPr>
        <w:t>1</w:t>
      </w:r>
      <w:r>
        <w:rPr>
          <w:noProof/>
        </w:rPr>
        <w:fldChar w:fldCharType="end"/>
      </w:r>
    </w:p>
    <w:p w14:paraId="1E8B61A2" w14:textId="4B830E5E" w:rsidR="00130D50" w:rsidRDefault="00130D50">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_Toc183511794 \h </w:instrText>
      </w:r>
      <w:r>
        <w:rPr>
          <w:noProof/>
        </w:rPr>
      </w:r>
      <w:r>
        <w:rPr>
          <w:noProof/>
        </w:rPr>
        <w:fldChar w:fldCharType="separate"/>
      </w:r>
      <w:r>
        <w:rPr>
          <w:noProof/>
        </w:rPr>
        <w:t>1</w:t>
      </w:r>
      <w:r>
        <w:rPr>
          <w:noProof/>
        </w:rPr>
        <w:fldChar w:fldCharType="end"/>
      </w:r>
    </w:p>
    <w:p w14:paraId="642D3FF1" w14:textId="09DE35BE" w:rsidR="00130D50" w:rsidRDefault="00130D50">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_Toc183511795 \h </w:instrText>
      </w:r>
      <w:r>
        <w:rPr>
          <w:noProof/>
        </w:rPr>
      </w:r>
      <w:r>
        <w:rPr>
          <w:noProof/>
        </w:rPr>
        <w:fldChar w:fldCharType="separate"/>
      </w:r>
      <w:r>
        <w:rPr>
          <w:noProof/>
        </w:rPr>
        <w:t>1</w:t>
      </w:r>
      <w:r>
        <w:rPr>
          <w:noProof/>
        </w:rPr>
        <w:fldChar w:fldCharType="end"/>
      </w:r>
    </w:p>
    <w:p w14:paraId="36FAF451" w14:textId="1726304F" w:rsidR="00130D50" w:rsidRDefault="00130D50">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_Toc183511796 \h </w:instrText>
      </w:r>
      <w:r>
        <w:rPr>
          <w:noProof/>
        </w:rPr>
      </w:r>
      <w:r>
        <w:rPr>
          <w:noProof/>
        </w:rPr>
        <w:fldChar w:fldCharType="separate"/>
      </w:r>
      <w:r>
        <w:rPr>
          <w:noProof/>
        </w:rPr>
        <w:t>1</w:t>
      </w:r>
      <w:r>
        <w:rPr>
          <w:noProof/>
        </w:rPr>
        <w:fldChar w:fldCharType="end"/>
      </w:r>
    </w:p>
    <w:p w14:paraId="547B9341" w14:textId="15AEE1BE" w:rsidR="00130D50" w:rsidRDefault="00130D50">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_Toc183511797 \h </w:instrText>
      </w:r>
      <w:r>
        <w:rPr>
          <w:noProof/>
        </w:rPr>
      </w:r>
      <w:r>
        <w:rPr>
          <w:noProof/>
        </w:rPr>
        <w:fldChar w:fldCharType="separate"/>
      </w:r>
      <w:r>
        <w:rPr>
          <w:noProof/>
        </w:rPr>
        <w:t>1</w:t>
      </w:r>
      <w:r>
        <w:rPr>
          <w:noProof/>
        </w:rPr>
        <w:fldChar w:fldCharType="end"/>
      </w:r>
    </w:p>
    <w:p w14:paraId="23CCF790" w14:textId="2DD6AE10" w:rsidR="00130D50" w:rsidRDefault="00130D50">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_Toc183511798 \h </w:instrText>
      </w:r>
      <w:r>
        <w:rPr>
          <w:noProof/>
        </w:rPr>
      </w:r>
      <w:r>
        <w:rPr>
          <w:noProof/>
        </w:rPr>
        <w:fldChar w:fldCharType="separate"/>
      </w:r>
      <w:r>
        <w:rPr>
          <w:noProof/>
        </w:rPr>
        <w:t>1</w:t>
      </w:r>
      <w:r>
        <w:rPr>
          <w:noProof/>
        </w:rPr>
        <w:fldChar w:fldCharType="end"/>
      </w:r>
    </w:p>
    <w:p w14:paraId="094205B7" w14:textId="794B44D1" w:rsidR="00130D50" w:rsidRDefault="00130D50">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_Toc183511799 \h </w:instrText>
      </w:r>
      <w:r>
        <w:rPr>
          <w:noProof/>
        </w:rPr>
      </w:r>
      <w:r>
        <w:rPr>
          <w:noProof/>
        </w:rPr>
        <w:fldChar w:fldCharType="separate"/>
      </w:r>
      <w:r>
        <w:rPr>
          <w:noProof/>
        </w:rPr>
        <w:t>1</w:t>
      </w:r>
      <w:r>
        <w:rPr>
          <w:noProof/>
        </w:rPr>
        <w:fldChar w:fldCharType="end"/>
      </w:r>
    </w:p>
    <w:p w14:paraId="44E1EC03" w14:textId="72155886" w:rsidR="00130D50" w:rsidRDefault="00130D50">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_Toc183511800 \h </w:instrText>
      </w:r>
      <w:r>
        <w:rPr>
          <w:noProof/>
        </w:rPr>
      </w:r>
      <w:r>
        <w:rPr>
          <w:noProof/>
        </w:rPr>
        <w:fldChar w:fldCharType="separate"/>
      </w:r>
      <w:r>
        <w:rPr>
          <w:noProof/>
        </w:rPr>
        <w:t>1</w:t>
      </w:r>
      <w:r>
        <w:rPr>
          <w:noProof/>
        </w:rPr>
        <w:fldChar w:fldCharType="end"/>
      </w:r>
    </w:p>
    <w:p w14:paraId="2A280137" w14:textId="290C0985" w:rsidR="00130D50" w:rsidRDefault="00130D50">
      <w:pPr>
        <w:pStyle w:val="TOC4"/>
        <w:rPr>
          <w:rFonts w:asciiTheme="minorHAnsi" w:eastAsiaTheme="minorEastAsia" w:hAnsiTheme="minorHAnsi" w:cstheme="minorBidi"/>
          <w:noProof/>
          <w:kern w:val="2"/>
          <w:sz w:val="21"/>
          <w:szCs w:val="22"/>
          <w:lang w:val="en-US" w:eastAsia="zh-CN"/>
        </w:rPr>
      </w:pPr>
      <w:r w:rsidRPr="00A07432">
        <w:rPr>
          <w:noProof/>
          <w:lang w:val="en-US"/>
        </w:rPr>
        <w:t>6.1.6.2</w:t>
      </w:r>
      <w:r>
        <w:rPr>
          <w:rFonts w:asciiTheme="minorHAnsi" w:eastAsiaTheme="minorEastAsia" w:hAnsiTheme="minorHAnsi" w:cstheme="minorBidi"/>
          <w:noProof/>
          <w:kern w:val="2"/>
          <w:sz w:val="21"/>
          <w:szCs w:val="22"/>
          <w:lang w:val="en-US" w:eastAsia="zh-CN"/>
        </w:rPr>
        <w:tab/>
      </w:r>
      <w:r w:rsidRPr="00A07432">
        <w:rPr>
          <w:noProof/>
          <w:lang w:val="en-US"/>
        </w:rPr>
        <w:t>Structured data types</w:t>
      </w:r>
      <w:r>
        <w:rPr>
          <w:noProof/>
        </w:rPr>
        <w:tab/>
      </w:r>
      <w:r>
        <w:rPr>
          <w:noProof/>
        </w:rPr>
        <w:fldChar w:fldCharType="begin"/>
      </w:r>
      <w:r>
        <w:rPr>
          <w:noProof/>
        </w:rPr>
        <w:instrText xml:space="preserve"> PAGEREF _Toc183511801 \h </w:instrText>
      </w:r>
      <w:r>
        <w:rPr>
          <w:noProof/>
        </w:rPr>
      </w:r>
      <w:r>
        <w:rPr>
          <w:noProof/>
        </w:rPr>
        <w:fldChar w:fldCharType="separate"/>
      </w:r>
      <w:r>
        <w:rPr>
          <w:noProof/>
        </w:rPr>
        <w:t>1</w:t>
      </w:r>
      <w:r>
        <w:rPr>
          <w:noProof/>
        </w:rPr>
        <w:fldChar w:fldCharType="end"/>
      </w:r>
    </w:p>
    <w:p w14:paraId="5BC35174" w14:textId="2D25E6F8" w:rsidR="00130D50" w:rsidRDefault="00130D50">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_Toc183511802 \h </w:instrText>
      </w:r>
      <w:r>
        <w:rPr>
          <w:noProof/>
        </w:rPr>
      </w:r>
      <w:r>
        <w:rPr>
          <w:noProof/>
        </w:rPr>
        <w:fldChar w:fldCharType="separate"/>
      </w:r>
      <w:r>
        <w:rPr>
          <w:noProof/>
        </w:rPr>
        <w:t>1</w:t>
      </w:r>
      <w:r>
        <w:rPr>
          <w:noProof/>
        </w:rPr>
        <w:fldChar w:fldCharType="end"/>
      </w:r>
    </w:p>
    <w:p w14:paraId="6F18AB00" w14:textId="0299EBE8" w:rsidR="00130D50" w:rsidRDefault="00130D50">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_Toc183511803 \h </w:instrText>
      </w:r>
      <w:r>
        <w:rPr>
          <w:noProof/>
        </w:rPr>
      </w:r>
      <w:r>
        <w:rPr>
          <w:noProof/>
        </w:rPr>
        <w:fldChar w:fldCharType="separate"/>
      </w:r>
      <w:r>
        <w:rPr>
          <w:noProof/>
        </w:rPr>
        <w:t>1</w:t>
      </w:r>
      <w:r>
        <w:rPr>
          <w:noProof/>
        </w:rPr>
        <w:fldChar w:fldCharType="end"/>
      </w:r>
    </w:p>
    <w:p w14:paraId="2065135E" w14:textId="515907E1" w:rsidR="00130D50" w:rsidRDefault="00130D50">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_Toc183511804 \h </w:instrText>
      </w:r>
      <w:r>
        <w:rPr>
          <w:noProof/>
        </w:rPr>
      </w:r>
      <w:r>
        <w:rPr>
          <w:noProof/>
        </w:rPr>
        <w:fldChar w:fldCharType="separate"/>
      </w:r>
      <w:r>
        <w:rPr>
          <w:noProof/>
        </w:rPr>
        <w:t>1</w:t>
      </w:r>
      <w:r>
        <w:rPr>
          <w:noProof/>
        </w:rPr>
        <w:fldChar w:fldCharType="end"/>
      </w:r>
    </w:p>
    <w:p w14:paraId="60A4B412" w14:textId="7FB161B1" w:rsidR="00130D50" w:rsidRDefault="00130D50">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_Toc183511805 \h </w:instrText>
      </w:r>
      <w:r>
        <w:rPr>
          <w:noProof/>
        </w:rPr>
      </w:r>
      <w:r>
        <w:rPr>
          <w:noProof/>
        </w:rPr>
        <w:fldChar w:fldCharType="separate"/>
      </w:r>
      <w:r>
        <w:rPr>
          <w:noProof/>
        </w:rPr>
        <w:t>1</w:t>
      </w:r>
      <w:r>
        <w:rPr>
          <w:noProof/>
        </w:rPr>
        <w:fldChar w:fldCharType="end"/>
      </w:r>
    </w:p>
    <w:p w14:paraId="299CF5D9" w14:textId="2EA3603E" w:rsidR="00130D50" w:rsidRDefault="00130D50">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_Toc183511806 \h </w:instrText>
      </w:r>
      <w:r>
        <w:rPr>
          <w:noProof/>
        </w:rPr>
      </w:r>
      <w:r>
        <w:rPr>
          <w:noProof/>
        </w:rPr>
        <w:fldChar w:fldCharType="separate"/>
      </w:r>
      <w:r>
        <w:rPr>
          <w:noProof/>
        </w:rPr>
        <w:t>1</w:t>
      </w:r>
      <w:r>
        <w:rPr>
          <w:noProof/>
        </w:rPr>
        <w:fldChar w:fldCharType="end"/>
      </w:r>
    </w:p>
    <w:p w14:paraId="05906179" w14:textId="60A20003" w:rsidR="00130D50" w:rsidRDefault="00130D50">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_Toc183511807 \h </w:instrText>
      </w:r>
      <w:r>
        <w:rPr>
          <w:noProof/>
        </w:rPr>
      </w:r>
      <w:r>
        <w:rPr>
          <w:noProof/>
        </w:rPr>
        <w:fldChar w:fldCharType="separate"/>
      </w:r>
      <w:r>
        <w:rPr>
          <w:noProof/>
        </w:rPr>
        <w:t>1</w:t>
      </w:r>
      <w:r>
        <w:rPr>
          <w:noProof/>
        </w:rPr>
        <w:fldChar w:fldCharType="end"/>
      </w:r>
    </w:p>
    <w:p w14:paraId="0EF8180E" w14:textId="43CAEE54" w:rsidR="00130D50" w:rsidRDefault="00130D50">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_Toc183511808 \h </w:instrText>
      </w:r>
      <w:r>
        <w:rPr>
          <w:noProof/>
        </w:rPr>
      </w:r>
      <w:r>
        <w:rPr>
          <w:noProof/>
        </w:rPr>
        <w:fldChar w:fldCharType="separate"/>
      </w:r>
      <w:r>
        <w:rPr>
          <w:noProof/>
        </w:rPr>
        <w:t>1</w:t>
      </w:r>
      <w:r>
        <w:rPr>
          <w:noProof/>
        </w:rPr>
        <w:fldChar w:fldCharType="end"/>
      </w:r>
    </w:p>
    <w:p w14:paraId="5EBF944C" w14:textId="0835432D" w:rsidR="00130D50" w:rsidRDefault="00130D50">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_Toc183511809 \h </w:instrText>
      </w:r>
      <w:r>
        <w:rPr>
          <w:noProof/>
        </w:rPr>
      </w:r>
      <w:r>
        <w:rPr>
          <w:noProof/>
        </w:rPr>
        <w:fldChar w:fldCharType="separate"/>
      </w:r>
      <w:r>
        <w:rPr>
          <w:noProof/>
        </w:rPr>
        <w:t>1</w:t>
      </w:r>
      <w:r>
        <w:rPr>
          <w:noProof/>
        </w:rPr>
        <w:fldChar w:fldCharType="end"/>
      </w:r>
    </w:p>
    <w:p w14:paraId="76A8FED3" w14:textId="33C66DCC" w:rsidR="00130D50" w:rsidRDefault="00130D50">
      <w:pPr>
        <w:pStyle w:val="TOC5"/>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_Toc183511810 \h </w:instrText>
      </w:r>
      <w:r>
        <w:rPr>
          <w:noProof/>
        </w:rPr>
      </w:r>
      <w:r>
        <w:rPr>
          <w:noProof/>
        </w:rPr>
        <w:fldChar w:fldCharType="separate"/>
      </w:r>
      <w:r>
        <w:rPr>
          <w:noProof/>
        </w:rPr>
        <w:t>1</w:t>
      </w:r>
      <w:r>
        <w:rPr>
          <w:noProof/>
        </w:rPr>
        <w:fldChar w:fldCharType="end"/>
      </w:r>
    </w:p>
    <w:p w14:paraId="4C44CEFA" w14:textId="2569BE4D" w:rsidR="00130D50" w:rsidRDefault="00130D50">
      <w:pPr>
        <w:pStyle w:val="TOC5"/>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_Toc183511811 \h </w:instrText>
      </w:r>
      <w:r>
        <w:rPr>
          <w:noProof/>
        </w:rPr>
      </w:r>
      <w:r>
        <w:rPr>
          <w:noProof/>
        </w:rPr>
        <w:fldChar w:fldCharType="separate"/>
      </w:r>
      <w:r>
        <w:rPr>
          <w:noProof/>
        </w:rPr>
        <w:t>1</w:t>
      </w:r>
      <w:r>
        <w:rPr>
          <w:noProof/>
        </w:rPr>
        <w:fldChar w:fldCharType="end"/>
      </w:r>
    </w:p>
    <w:p w14:paraId="06C51D13" w14:textId="3DAF2A53" w:rsidR="00130D50" w:rsidRDefault="00130D50">
      <w:pPr>
        <w:pStyle w:val="TOC5"/>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_Toc183511812 \h </w:instrText>
      </w:r>
      <w:r>
        <w:rPr>
          <w:noProof/>
        </w:rPr>
      </w:r>
      <w:r>
        <w:rPr>
          <w:noProof/>
        </w:rPr>
        <w:fldChar w:fldCharType="separate"/>
      </w:r>
      <w:r>
        <w:rPr>
          <w:noProof/>
        </w:rPr>
        <w:t>1</w:t>
      </w:r>
      <w:r>
        <w:rPr>
          <w:noProof/>
        </w:rPr>
        <w:fldChar w:fldCharType="end"/>
      </w:r>
    </w:p>
    <w:p w14:paraId="52F9039F" w14:textId="592DA609" w:rsidR="00130D50" w:rsidRDefault="00130D50">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_Toc183511813 \h </w:instrText>
      </w:r>
      <w:r>
        <w:rPr>
          <w:noProof/>
        </w:rPr>
      </w:r>
      <w:r>
        <w:rPr>
          <w:noProof/>
        </w:rPr>
        <w:fldChar w:fldCharType="separate"/>
      </w:r>
      <w:r>
        <w:rPr>
          <w:noProof/>
        </w:rPr>
        <w:t>1</w:t>
      </w:r>
      <w:r>
        <w:rPr>
          <w:noProof/>
        </w:rPr>
        <w:fldChar w:fldCharType="end"/>
      </w:r>
    </w:p>
    <w:p w14:paraId="360CBA90" w14:textId="66FE8E7D" w:rsidR="00130D50" w:rsidRDefault="00130D50">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_Toc183511814 \h </w:instrText>
      </w:r>
      <w:r>
        <w:rPr>
          <w:noProof/>
        </w:rPr>
      </w:r>
      <w:r>
        <w:rPr>
          <w:noProof/>
        </w:rPr>
        <w:fldChar w:fldCharType="separate"/>
      </w:r>
      <w:r>
        <w:rPr>
          <w:noProof/>
        </w:rPr>
        <w:t>1</w:t>
      </w:r>
      <w:r>
        <w:rPr>
          <w:noProof/>
        </w:rPr>
        <w:fldChar w:fldCharType="end"/>
      </w:r>
    </w:p>
    <w:p w14:paraId="215DEAF3" w14:textId="5713AE38" w:rsidR="00130D50" w:rsidRDefault="00130D50">
      <w:pPr>
        <w:pStyle w:val="TOC5"/>
        <w:rPr>
          <w:rFonts w:asciiTheme="minorHAnsi" w:eastAsiaTheme="minorEastAsia" w:hAnsiTheme="minorHAnsi" w:cstheme="minorBidi"/>
          <w:noProof/>
          <w:kern w:val="2"/>
          <w:sz w:val="21"/>
          <w:szCs w:val="22"/>
          <w:lang w:val="en-US" w:eastAsia="zh-CN"/>
        </w:rPr>
      </w:pPr>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_Toc183511815 \h </w:instrText>
      </w:r>
      <w:r>
        <w:rPr>
          <w:noProof/>
        </w:rPr>
      </w:r>
      <w:r>
        <w:rPr>
          <w:noProof/>
        </w:rPr>
        <w:fldChar w:fldCharType="separate"/>
      </w:r>
      <w:r>
        <w:rPr>
          <w:noProof/>
        </w:rPr>
        <w:t>1</w:t>
      </w:r>
      <w:r>
        <w:rPr>
          <w:noProof/>
        </w:rPr>
        <w:fldChar w:fldCharType="end"/>
      </w:r>
    </w:p>
    <w:p w14:paraId="2B0B2E71" w14:textId="71DED821" w:rsidR="00130D50" w:rsidRDefault="00130D50">
      <w:pPr>
        <w:pStyle w:val="TOC5"/>
        <w:rPr>
          <w:rFonts w:asciiTheme="minorHAnsi" w:eastAsiaTheme="minorEastAsia" w:hAnsiTheme="minorHAnsi" w:cstheme="minorBidi"/>
          <w:noProof/>
          <w:kern w:val="2"/>
          <w:sz w:val="21"/>
          <w:szCs w:val="22"/>
          <w:lang w:val="en-US" w:eastAsia="zh-CN"/>
        </w:rPr>
      </w:pPr>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_Toc183511816 \h </w:instrText>
      </w:r>
      <w:r>
        <w:rPr>
          <w:noProof/>
        </w:rPr>
      </w:r>
      <w:r>
        <w:rPr>
          <w:noProof/>
        </w:rPr>
        <w:fldChar w:fldCharType="separate"/>
      </w:r>
      <w:r>
        <w:rPr>
          <w:noProof/>
        </w:rPr>
        <w:t>1</w:t>
      </w:r>
      <w:r>
        <w:rPr>
          <w:noProof/>
        </w:rPr>
        <w:fldChar w:fldCharType="end"/>
      </w:r>
    </w:p>
    <w:p w14:paraId="6701676F" w14:textId="399D41BF" w:rsidR="00130D50" w:rsidRDefault="00130D50">
      <w:pPr>
        <w:pStyle w:val="TOC4"/>
        <w:rPr>
          <w:rFonts w:asciiTheme="minorHAnsi" w:eastAsiaTheme="minorEastAsia" w:hAnsiTheme="minorHAnsi" w:cstheme="minorBidi"/>
          <w:noProof/>
          <w:kern w:val="2"/>
          <w:sz w:val="21"/>
          <w:szCs w:val="22"/>
          <w:lang w:val="en-US" w:eastAsia="zh-CN"/>
        </w:rPr>
      </w:pPr>
      <w:r w:rsidRPr="00A07432">
        <w:rPr>
          <w:noProof/>
          <w:lang w:val="en-US"/>
        </w:rPr>
        <w:t>6.1.6.3</w:t>
      </w:r>
      <w:r>
        <w:rPr>
          <w:rFonts w:asciiTheme="minorHAnsi" w:eastAsiaTheme="minorEastAsia" w:hAnsiTheme="minorHAnsi" w:cstheme="minorBidi"/>
          <w:noProof/>
          <w:kern w:val="2"/>
          <w:sz w:val="21"/>
          <w:szCs w:val="22"/>
          <w:lang w:val="en-US" w:eastAsia="zh-CN"/>
        </w:rPr>
        <w:tab/>
      </w:r>
      <w:r w:rsidRPr="00A07432">
        <w:rPr>
          <w:noProof/>
          <w:lang w:val="en-US"/>
        </w:rPr>
        <w:t>Simple data types and enumerations</w:t>
      </w:r>
      <w:r>
        <w:rPr>
          <w:noProof/>
        </w:rPr>
        <w:tab/>
      </w:r>
      <w:r>
        <w:rPr>
          <w:noProof/>
        </w:rPr>
        <w:fldChar w:fldCharType="begin"/>
      </w:r>
      <w:r>
        <w:rPr>
          <w:noProof/>
        </w:rPr>
        <w:instrText xml:space="preserve"> PAGEREF _Toc183511817 \h </w:instrText>
      </w:r>
      <w:r>
        <w:rPr>
          <w:noProof/>
        </w:rPr>
      </w:r>
      <w:r>
        <w:rPr>
          <w:noProof/>
        </w:rPr>
        <w:fldChar w:fldCharType="separate"/>
      </w:r>
      <w:r>
        <w:rPr>
          <w:noProof/>
        </w:rPr>
        <w:t>1</w:t>
      </w:r>
      <w:r>
        <w:rPr>
          <w:noProof/>
        </w:rPr>
        <w:fldChar w:fldCharType="end"/>
      </w:r>
    </w:p>
    <w:p w14:paraId="3BEA0AFB" w14:textId="5C765BC0" w:rsidR="00130D50" w:rsidRDefault="00130D50">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_Toc183511818 \h </w:instrText>
      </w:r>
      <w:r>
        <w:rPr>
          <w:noProof/>
        </w:rPr>
      </w:r>
      <w:r>
        <w:rPr>
          <w:noProof/>
        </w:rPr>
        <w:fldChar w:fldCharType="separate"/>
      </w:r>
      <w:r>
        <w:rPr>
          <w:noProof/>
        </w:rPr>
        <w:t>1</w:t>
      </w:r>
      <w:r>
        <w:rPr>
          <w:noProof/>
        </w:rPr>
        <w:fldChar w:fldCharType="end"/>
      </w:r>
    </w:p>
    <w:p w14:paraId="1CB40A1D" w14:textId="2EE9A802" w:rsidR="00130D50" w:rsidRDefault="00130D50">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_Toc183511819 \h </w:instrText>
      </w:r>
      <w:r>
        <w:rPr>
          <w:noProof/>
        </w:rPr>
      </w:r>
      <w:r>
        <w:rPr>
          <w:noProof/>
        </w:rPr>
        <w:fldChar w:fldCharType="separate"/>
      </w:r>
      <w:r>
        <w:rPr>
          <w:noProof/>
        </w:rPr>
        <w:t>1</w:t>
      </w:r>
      <w:r>
        <w:rPr>
          <w:noProof/>
        </w:rPr>
        <w:fldChar w:fldCharType="end"/>
      </w:r>
    </w:p>
    <w:p w14:paraId="41F4C696" w14:textId="64146E78" w:rsidR="00130D50" w:rsidRDefault="00130D50">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_Toc183511820 \h </w:instrText>
      </w:r>
      <w:r>
        <w:rPr>
          <w:noProof/>
        </w:rPr>
      </w:r>
      <w:r>
        <w:rPr>
          <w:noProof/>
        </w:rPr>
        <w:fldChar w:fldCharType="separate"/>
      </w:r>
      <w:r>
        <w:rPr>
          <w:noProof/>
        </w:rPr>
        <w:t>1</w:t>
      </w:r>
      <w:r>
        <w:rPr>
          <w:noProof/>
        </w:rPr>
        <w:fldChar w:fldCharType="end"/>
      </w:r>
    </w:p>
    <w:p w14:paraId="66735057" w14:textId="398A5CD3" w:rsidR="00130D50" w:rsidRDefault="00130D50">
      <w:pPr>
        <w:pStyle w:val="TOC4"/>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_Toc183511821 \h </w:instrText>
      </w:r>
      <w:r>
        <w:rPr>
          <w:noProof/>
        </w:rPr>
      </w:r>
      <w:r>
        <w:rPr>
          <w:noProof/>
        </w:rPr>
        <w:fldChar w:fldCharType="separate"/>
      </w:r>
      <w:r>
        <w:rPr>
          <w:noProof/>
        </w:rPr>
        <w:t>1</w:t>
      </w:r>
      <w:r>
        <w:rPr>
          <w:noProof/>
        </w:rPr>
        <w:fldChar w:fldCharType="end"/>
      </w:r>
    </w:p>
    <w:p w14:paraId="70DE105D" w14:textId="27376AAB" w:rsidR="00130D50" w:rsidRDefault="00130D50">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_Toc183511822 \h </w:instrText>
      </w:r>
      <w:r>
        <w:rPr>
          <w:noProof/>
        </w:rPr>
      </w:r>
      <w:r>
        <w:rPr>
          <w:noProof/>
        </w:rPr>
        <w:fldChar w:fldCharType="separate"/>
      </w:r>
      <w:r>
        <w:rPr>
          <w:noProof/>
        </w:rPr>
        <w:t>1</w:t>
      </w:r>
      <w:r>
        <w:rPr>
          <w:noProof/>
        </w:rPr>
        <w:fldChar w:fldCharType="end"/>
      </w:r>
    </w:p>
    <w:p w14:paraId="1226BC2B" w14:textId="31B14E42" w:rsidR="00130D50" w:rsidRDefault="00130D50">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_Toc183511823 \h </w:instrText>
      </w:r>
      <w:r>
        <w:rPr>
          <w:noProof/>
        </w:rPr>
      </w:r>
      <w:r>
        <w:rPr>
          <w:noProof/>
        </w:rPr>
        <w:fldChar w:fldCharType="separate"/>
      </w:r>
      <w:r>
        <w:rPr>
          <w:noProof/>
        </w:rPr>
        <w:t>1</w:t>
      </w:r>
      <w:r>
        <w:rPr>
          <w:noProof/>
        </w:rPr>
        <w:fldChar w:fldCharType="end"/>
      </w:r>
    </w:p>
    <w:p w14:paraId="730D852D" w14:textId="4AFE620E" w:rsidR="00130D50" w:rsidRDefault="00130D50">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_Toc183511824 \h </w:instrText>
      </w:r>
      <w:r>
        <w:rPr>
          <w:noProof/>
        </w:rPr>
      </w:r>
      <w:r>
        <w:rPr>
          <w:noProof/>
        </w:rPr>
        <w:fldChar w:fldCharType="separate"/>
      </w:r>
      <w:r>
        <w:rPr>
          <w:noProof/>
        </w:rPr>
        <w:t>1</w:t>
      </w:r>
      <w:r>
        <w:rPr>
          <w:noProof/>
        </w:rPr>
        <w:fldChar w:fldCharType="end"/>
      </w:r>
    </w:p>
    <w:p w14:paraId="68BAFB18" w14:textId="5D92AE45" w:rsidR="00130D50" w:rsidRDefault="00130D50">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_Toc183511825 \h </w:instrText>
      </w:r>
      <w:r>
        <w:rPr>
          <w:noProof/>
        </w:rPr>
      </w:r>
      <w:r>
        <w:rPr>
          <w:noProof/>
        </w:rPr>
        <w:fldChar w:fldCharType="separate"/>
      </w:r>
      <w:r>
        <w:rPr>
          <w:noProof/>
        </w:rPr>
        <w:t>1</w:t>
      </w:r>
      <w:r>
        <w:rPr>
          <w:noProof/>
        </w:rPr>
        <w:fldChar w:fldCharType="end"/>
      </w:r>
    </w:p>
    <w:p w14:paraId="683FA959" w14:textId="3E327971" w:rsidR="00130D50" w:rsidRDefault="00130D50">
      <w:pPr>
        <w:pStyle w:val="TOC3"/>
        <w:rPr>
          <w:rFonts w:asciiTheme="minorHAnsi" w:eastAsiaTheme="minorEastAsia" w:hAnsiTheme="minorHAnsi" w:cstheme="minorBidi"/>
          <w:noProof/>
          <w:kern w:val="2"/>
          <w:sz w:val="21"/>
          <w:szCs w:val="22"/>
          <w:lang w:val="en-US" w:eastAsia="zh-CN"/>
        </w:rPr>
      </w:pPr>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_Toc183511826 \h </w:instrText>
      </w:r>
      <w:r>
        <w:rPr>
          <w:noProof/>
        </w:rPr>
      </w:r>
      <w:r>
        <w:rPr>
          <w:noProof/>
        </w:rPr>
        <w:fldChar w:fldCharType="separate"/>
      </w:r>
      <w:r>
        <w:rPr>
          <w:noProof/>
        </w:rPr>
        <w:t>1</w:t>
      </w:r>
      <w:r>
        <w:rPr>
          <w:noProof/>
        </w:rPr>
        <w:fldChar w:fldCharType="end"/>
      </w:r>
    </w:p>
    <w:p w14:paraId="6D50AF2B" w14:textId="3EBFB7C2" w:rsidR="00130D50" w:rsidRDefault="00130D50">
      <w:pPr>
        <w:pStyle w:val="TOC3"/>
        <w:rPr>
          <w:rFonts w:asciiTheme="minorHAnsi" w:eastAsiaTheme="minorEastAsia" w:hAnsiTheme="minorHAnsi" w:cstheme="minorBidi"/>
          <w:noProof/>
          <w:kern w:val="2"/>
          <w:sz w:val="21"/>
          <w:szCs w:val="22"/>
          <w:lang w:val="en-US" w:eastAsia="zh-CN"/>
        </w:rPr>
      </w:pPr>
      <w:r w:rsidRPr="00A07432">
        <w:rPr>
          <w:noProof/>
          <w:lang w:val="en-US"/>
        </w:rPr>
        <w:t>6.1.9</w:t>
      </w:r>
      <w:r>
        <w:rPr>
          <w:rFonts w:asciiTheme="minorHAnsi" w:eastAsiaTheme="minorEastAsia" w:hAnsiTheme="minorHAnsi" w:cstheme="minorBidi"/>
          <w:noProof/>
          <w:kern w:val="2"/>
          <w:sz w:val="21"/>
          <w:szCs w:val="22"/>
          <w:lang w:val="en-US" w:eastAsia="zh-CN"/>
        </w:rPr>
        <w:tab/>
      </w:r>
      <w:r w:rsidRPr="00A07432">
        <w:rPr>
          <w:noProof/>
          <w:lang w:val="en-US"/>
        </w:rPr>
        <w:t>Security</w:t>
      </w:r>
      <w:r>
        <w:rPr>
          <w:noProof/>
        </w:rPr>
        <w:tab/>
      </w:r>
      <w:r>
        <w:rPr>
          <w:noProof/>
        </w:rPr>
        <w:fldChar w:fldCharType="begin"/>
      </w:r>
      <w:r>
        <w:rPr>
          <w:noProof/>
        </w:rPr>
        <w:instrText xml:space="preserve"> PAGEREF _Toc183511827 \h </w:instrText>
      </w:r>
      <w:r>
        <w:rPr>
          <w:noProof/>
        </w:rPr>
      </w:r>
      <w:r>
        <w:rPr>
          <w:noProof/>
        </w:rPr>
        <w:fldChar w:fldCharType="separate"/>
      </w:r>
      <w:r>
        <w:rPr>
          <w:noProof/>
        </w:rPr>
        <w:t>1</w:t>
      </w:r>
      <w:r>
        <w:rPr>
          <w:noProof/>
        </w:rPr>
        <w:fldChar w:fldCharType="end"/>
      </w:r>
    </w:p>
    <w:p w14:paraId="4B5CFDC8" w14:textId="4258A5CF" w:rsidR="00130D50" w:rsidRDefault="00130D50">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_Toc183511828 \h </w:instrText>
      </w:r>
      <w:r>
        <w:rPr>
          <w:noProof/>
        </w:rPr>
      </w:r>
      <w:r>
        <w:rPr>
          <w:noProof/>
        </w:rPr>
        <w:fldChar w:fldCharType="separate"/>
      </w:r>
      <w:r>
        <w:rPr>
          <w:noProof/>
        </w:rPr>
        <w:t>1</w:t>
      </w:r>
      <w:r>
        <w:rPr>
          <w:noProof/>
        </w:rPr>
        <w:fldChar w:fldCharType="end"/>
      </w:r>
    </w:p>
    <w:p w14:paraId="4980B08E" w14:textId="68AD7C4F" w:rsidR="00130D50" w:rsidRDefault="00130D50">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_Toc183511829 \h </w:instrText>
      </w:r>
      <w:r>
        <w:rPr>
          <w:noProof/>
        </w:rPr>
      </w:r>
      <w:r>
        <w:rPr>
          <w:noProof/>
        </w:rPr>
        <w:fldChar w:fldCharType="separate"/>
      </w:r>
      <w:r>
        <w:rPr>
          <w:noProof/>
        </w:rPr>
        <w:t>1</w:t>
      </w:r>
      <w:r>
        <w:rPr>
          <w:noProof/>
        </w:rPr>
        <w:fldChar w:fldCharType="end"/>
      </w:r>
    </w:p>
    <w:p w14:paraId="69021BB0" w14:textId="6BCFBE27" w:rsidR="00130D50" w:rsidRDefault="00130D50">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_Toc183511830 \h </w:instrText>
      </w:r>
      <w:r>
        <w:rPr>
          <w:noProof/>
        </w:rPr>
      </w:r>
      <w:r>
        <w:rPr>
          <w:noProof/>
        </w:rPr>
        <w:fldChar w:fldCharType="separate"/>
      </w:r>
      <w:r>
        <w:rPr>
          <w:noProof/>
        </w:rPr>
        <w:t>1</w:t>
      </w:r>
      <w:r>
        <w:rPr>
          <w:noProof/>
        </w:rPr>
        <w:fldChar w:fldCharType="end"/>
      </w:r>
    </w:p>
    <w:p w14:paraId="10ED228E" w14:textId="62A5DDE4" w:rsidR="00130D50" w:rsidRDefault="00130D50">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_Toc183511831 \h </w:instrText>
      </w:r>
      <w:r>
        <w:rPr>
          <w:noProof/>
        </w:rPr>
      </w:r>
      <w:r>
        <w:rPr>
          <w:noProof/>
        </w:rPr>
        <w:fldChar w:fldCharType="separate"/>
      </w:r>
      <w:r>
        <w:rPr>
          <w:noProof/>
        </w:rPr>
        <w:t>1</w:t>
      </w:r>
      <w:r>
        <w:rPr>
          <w:noProof/>
        </w:rPr>
        <w:fldChar w:fldCharType="end"/>
      </w:r>
    </w:p>
    <w:p w14:paraId="74535F79" w14:textId="747A7E38" w:rsidR="00130D50" w:rsidRDefault="00130D50">
      <w:pPr>
        <w:pStyle w:val="TOC4"/>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_Toc183511832 \h </w:instrText>
      </w:r>
      <w:r>
        <w:rPr>
          <w:noProof/>
        </w:rPr>
      </w:r>
      <w:r>
        <w:rPr>
          <w:noProof/>
        </w:rPr>
        <w:fldChar w:fldCharType="separate"/>
      </w:r>
      <w:r>
        <w:rPr>
          <w:noProof/>
        </w:rPr>
        <w:t>1</w:t>
      </w:r>
      <w:r>
        <w:rPr>
          <w:noProof/>
        </w:rPr>
        <w:fldChar w:fldCharType="end"/>
      </w:r>
    </w:p>
    <w:p w14:paraId="3D82A682" w14:textId="2DB14A51" w:rsidR="00130D50" w:rsidRDefault="00130D50">
      <w:pPr>
        <w:pStyle w:val="TOC4"/>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_Toc183511833 \h </w:instrText>
      </w:r>
      <w:r>
        <w:rPr>
          <w:noProof/>
        </w:rPr>
      </w:r>
      <w:r>
        <w:rPr>
          <w:noProof/>
        </w:rPr>
        <w:fldChar w:fldCharType="separate"/>
      </w:r>
      <w:r>
        <w:rPr>
          <w:noProof/>
        </w:rPr>
        <w:t>1</w:t>
      </w:r>
      <w:r>
        <w:rPr>
          <w:noProof/>
        </w:rPr>
        <w:fldChar w:fldCharType="end"/>
      </w:r>
    </w:p>
    <w:p w14:paraId="583AA550" w14:textId="707AB8CD" w:rsidR="00130D50" w:rsidRDefault="00130D50">
      <w:pPr>
        <w:pStyle w:val="TOC5"/>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_Toc183511834 \h </w:instrText>
      </w:r>
      <w:r>
        <w:rPr>
          <w:noProof/>
        </w:rPr>
      </w:r>
      <w:r>
        <w:rPr>
          <w:noProof/>
        </w:rPr>
        <w:fldChar w:fldCharType="separate"/>
      </w:r>
      <w:r>
        <w:rPr>
          <w:noProof/>
        </w:rPr>
        <w:t>1</w:t>
      </w:r>
      <w:r>
        <w:rPr>
          <w:noProof/>
        </w:rPr>
        <w:fldChar w:fldCharType="end"/>
      </w:r>
    </w:p>
    <w:p w14:paraId="5CE4D0F7" w14:textId="56BBBD93" w:rsidR="00130D50" w:rsidRDefault="00130D50">
      <w:pPr>
        <w:pStyle w:val="TOC5"/>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_Toc183511835 \h </w:instrText>
      </w:r>
      <w:r>
        <w:rPr>
          <w:noProof/>
        </w:rPr>
      </w:r>
      <w:r>
        <w:rPr>
          <w:noProof/>
        </w:rPr>
        <w:fldChar w:fldCharType="separate"/>
      </w:r>
      <w:r>
        <w:rPr>
          <w:noProof/>
        </w:rPr>
        <w:t>1</w:t>
      </w:r>
      <w:r>
        <w:rPr>
          <w:noProof/>
        </w:rPr>
        <w:fldChar w:fldCharType="end"/>
      </w:r>
    </w:p>
    <w:p w14:paraId="51318AF1" w14:textId="6327C888" w:rsidR="00130D50" w:rsidRDefault="00130D50">
      <w:pPr>
        <w:pStyle w:val="TOC5"/>
        <w:rPr>
          <w:rFonts w:asciiTheme="minorHAnsi" w:eastAsiaTheme="minorEastAsia" w:hAnsiTheme="minorHAnsi" w:cstheme="minorBidi"/>
          <w:noProof/>
          <w:kern w:val="2"/>
          <w:sz w:val="21"/>
          <w:szCs w:val="22"/>
          <w:lang w:val="en-US" w:eastAsia="zh-CN"/>
        </w:rPr>
      </w:pPr>
      <w:r w:rsidRPr="00A07432">
        <w:rPr>
          <w:noProof/>
          <w:lang w:val="en-US"/>
        </w:rPr>
        <w:t>6.2.2.2.3</w:t>
      </w:r>
      <w:r>
        <w:rPr>
          <w:rFonts w:asciiTheme="minorHAnsi" w:eastAsiaTheme="minorEastAsia" w:hAnsiTheme="minorHAnsi" w:cstheme="minorBidi"/>
          <w:noProof/>
          <w:kern w:val="2"/>
          <w:sz w:val="21"/>
          <w:szCs w:val="22"/>
          <w:lang w:val="en-US" w:eastAsia="zh-CN"/>
        </w:rPr>
        <w:tab/>
      </w:r>
      <w:r w:rsidRPr="00A07432">
        <w:rPr>
          <w:noProof/>
          <w:lang w:val="en-US"/>
        </w:rPr>
        <w:t>Accept-Encoding</w:t>
      </w:r>
      <w:r>
        <w:rPr>
          <w:noProof/>
        </w:rPr>
        <w:tab/>
      </w:r>
      <w:r>
        <w:rPr>
          <w:noProof/>
        </w:rPr>
        <w:fldChar w:fldCharType="begin"/>
      </w:r>
      <w:r>
        <w:rPr>
          <w:noProof/>
        </w:rPr>
        <w:instrText xml:space="preserve"> PAGEREF _Toc183511836 \h </w:instrText>
      </w:r>
      <w:r>
        <w:rPr>
          <w:noProof/>
        </w:rPr>
      </w:r>
      <w:r>
        <w:rPr>
          <w:noProof/>
        </w:rPr>
        <w:fldChar w:fldCharType="separate"/>
      </w:r>
      <w:r>
        <w:rPr>
          <w:noProof/>
        </w:rPr>
        <w:t>1</w:t>
      </w:r>
      <w:r>
        <w:rPr>
          <w:noProof/>
        </w:rPr>
        <w:fldChar w:fldCharType="end"/>
      </w:r>
    </w:p>
    <w:p w14:paraId="74AC1903" w14:textId="0BBC6627" w:rsidR="00130D50" w:rsidRDefault="00130D50">
      <w:pPr>
        <w:pStyle w:val="TOC4"/>
        <w:rPr>
          <w:rFonts w:asciiTheme="minorHAnsi" w:eastAsiaTheme="minorEastAsia" w:hAnsiTheme="minorHAnsi" w:cstheme="minorBidi"/>
          <w:noProof/>
          <w:kern w:val="2"/>
          <w:sz w:val="21"/>
          <w:szCs w:val="22"/>
          <w:lang w:val="en-US" w:eastAsia="zh-CN"/>
        </w:rPr>
      </w:pPr>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_Toc183511837 \h </w:instrText>
      </w:r>
      <w:r>
        <w:rPr>
          <w:noProof/>
        </w:rPr>
      </w:r>
      <w:r>
        <w:rPr>
          <w:noProof/>
        </w:rPr>
        <w:fldChar w:fldCharType="separate"/>
      </w:r>
      <w:r>
        <w:rPr>
          <w:noProof/>
        </w:rPr>
        <w:t>1</w:t>
      </w:r>
      <w:r>
        <w:rPr>
          <w:noProof/>
        </w:rPr>
        <w:fldChar w:fldCharType="end"/>
      </w:r>
    </w:p>
    <w:p w14:paraId="094883A6" w14:textId="2C0F1C5D" w:rsidR="00130D50" w:rsidRDefault="00130D50">
      <w:pPr>
        <w:pStyle w:val="TOC5"/>
        <w:rPr>
          <w:rFonts w:asciiTheme="minorHAnsi" w:eastAsiaTheme="minorEastAsia" w:hAnsiTheme="minorHAnsi" w:cstheme="minorBidi"/>
          <w:noProof/>
          <w:kern w:val="2"/>
          <w:sz w:val="21"/>
          <w:szCs w:val="22"/>
          <w:lang w:val="en-US" w:eastAsia="zh-CN"/>
        </w:rPr>
      </w:pPr>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_Toc183511838 \h </w:instrText>
      </w:r>
      <w:r>
        <w:rPr>
          <w:noProof/>
        </w:rPr>
      </w:r>
      <w:r>
        <w:rPr>
          <w:noProof/>
        </w:rPr>
        <w:fldChar w:fldCharType="separate"/>
      </w:r>
      <w:r>
        <w:rPr>
          <w:noProof/>
        </w:rPr>
        <w:t>1</w:t>
      </w:r>
      <w:r>
        <w:rPr>
          <w:noProof/>
        </w:rPr>
        <w:fldChar w:fldCharType="end"/>
      </w:r>
    </w:p>
    <w:p w14:paraId="3DEF3F03" w14:textId="631EF620" w:rsidR="00130D50" w:rsidRDefault="00130D50">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_Toc183511839 \h </w:instrText>
      </w:r>
      <w:r>
        <w:rPr>
          <w:noProof/>
        </w:rPr>
      </w:r>
      <w:r>
        <w:rPr>
          <w:noProof/>
        </w:rPr>
        <w:fldChar w:fldCharType="separate"/>
      </w:r>
      <w:r>
        <w:rPr>
          <w:noProof/>
        </w:rPr>
        <w:t>1</w:t>
      </w:r>
      <w:r>
        <w:rPr>
          <w:noProof/>
        </w:rPr>
        <w:fldChar w:fldCharType="end"/>
      </w:r>
    </w:p>
    <w:p w14:paraId="1E51296A" w14:textId="2E624C79" w:rsidR="00130D50" w:rsidRDefault="00130D50">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_Toc183511840 \h </w:instrText>
      </w:r>
      <w:r>
        <w:rPr>
          <w:noProof/>
        </w:rPr>
      </w:r>
      <w:r>
        <w:rPr>
          <w:noProof/>
        </w:rPr>
        <w:fldChar w:fldCharType="separate"/>
      </w:r>
      <w:r>
        <w:rPr>
          <w:noProof/>
        </w:rPr>
        <w:t>1</w:t>
      </w:r>
      <w:r>
        <w:rPr>
          <w:noProof/>
        </w:rPr>
        <w:fldChar w:fldCharType="end"/>
      </w:r>
    </w:p>
    <w:p w14:paraId="2AAE7A63" w14:textId="5B1287C6" w:rsidR="00130D50" w:rsidRDefault="00130D50">
      <w:pPr>
        <w:pStyle w:val="TOC4"/>
        <w:rPr>
          <w:rFonts w:asciiTheme="minorHAnsi" w:eastAsiaTheme="minorEastAsia" w:hAnsiTheme="minorHAnsi" w:cstheme="minorBidi"/>
          <w:noProof/>
          <w:kern w:val="2"/>
          <w:sz w:val="21"/>
          <w:szCs w:val="22"/>
          <w:lang w:val="en-US" w:eastAsia="zh-CN"/>
        </w:rPr>
      </w:pPr>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A07432">
        <w:rPr>
          <w:noProof/>
          <w:lang w:val="fr-FR"/>
        </w:rPr>
        <w:t>Document</w:t>
      </w:r>
      <w:r>
        <w:rPr>
          <w:noProof/>
        </w:rPr>
        <w:tab/>
      </w:r>
      <w:r>
        <w:rPr>
          <w:noProof/>
        </w:rPr>
        <w:fldChar w:fldCharType="begin"/>
      </w:r>
      <w:r>
        <w:rPr>
          <w:noProof/>
        </w:rPr>
        <w:instrText xml:space="preserve"> PAGEREF _Toc183511841 \h </w:instrText>
      </w:r>
      <w:r>
        <w:rPr>
          <w:noProof/>
        </w:rPr>
      </w:r>
      <w:r>
        <w:rPr>
          <w:noProof/>
        </w:rPr>
        <w:fldChar w:fldCharType="separate"/>
      </w:r>
      <w:r>
        <w:rPr>
          <w:noProof/>
        </w:rPr>
        <w:t>1</w:t>
      </w:r>
      <w:r>
        <w:rPr>
          <w:noProof/>
        </w:rPr>
        <w:fldChar w:fldCharType="end"/>
      </w:r>
    </w:p>
    <w:p w14:paraId="0299E842" w14:textId="60690A57" w:rsidR="00130D50" w:rsidRDefault="00130D50">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_Toc183511842 \h </w:instrText>
      </w:r>
      <w:r>
        <w:rPr>
          <w:noProof/>
        </w:rPr>
      </w:r>
      <w:r>
        <w:rPr>
          <w:noProof/>
        </w:rPr>
        <w:fldChar w:fldCharType="separate"/>
      </w:r>
      <w:r>
        <w:rPr>
          <w:noProof/>
        </w:rPr>
        <w:t>1</w:t>
      </w:r>
      <w:r>
        <w:rPr>
          <w:noProof/>
        </w:rPr>
        <w:fldChar w:fldCharType="end"/>
      </w:r>
    </w:p>
    <w:p w14:paraId="656FD99B" w14:textId="3453181F" w:rsidR="00130D50" w:rsidRDefault="00130D50">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_Toc183511843 \h </w:instrText>
      </w:r>
      <w:r>
        <w:rPr>
          <w:noProof/>
        </w:rPr>
      </w:r>
      <w:r>
        <w:rPr>
          <w:noProof/>
        </w:rPr>
        <w:fldChar w:fldCharType="separate"/>
      </w:r>
      <w:r>
        <w:rPr>
          <w:noProof/>
        </w:rPr>
        <w:t>1</w:t>
      </w:r>
      <w:r>
        <w:rPr>
          <w:noProof/>
        </w:rPr>
        <w:fldChar w:fldCharType="end"/>
      </w:r>
    </w:p>
    <w:p w14:paraId="0EFC00E8" w14:textId="18175F19" w:rsidR="00130D50" w:rsidRDefault="00130D50">
      <w:pPr>
        <w:pStyle w:val="TOC5"/>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_Toc183511844 \h </w:instrText>
      </w:r>
      <w:r>
        <w:rPr>
          <w:noProof/>
        </w:rPr>
      </w:r>
      <w:r>
        <w:rPr>
          <w:noProof/>
        </w:rPr>
        <w:fldChar w:fldCharType="separate"/>
      </w:r>
      <w:r>
        <w:rPr>
          <w:noProof/>
        </w:rPr>
        <w:t>1</w:t>
      </w:r>
      <w:r>
        <w:rPr>
          <w:noProof/>
        </w:rPr>
        <w:fldChar w:fldCharType="end"/>
      </w:r>
    </w:p>
    <w:p w14:paraId="74BB767B" w14:textId="198EA18A" w:rsidR="00130D50" w:rsidRDefault="00130D50">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_Toc183511845 \h </w:instrText>
      </w:r>
      <w:r>
        <w:rPr>
          <w:noProof/>
        </w:rPr>
      </w:r>
      <w:r>
        <w:rPr>
          <w:noProof/>
        </w:rPr>
        <w:fldChar w:fldCharType="separate"/>
      </w:r>
      <w:r>
        <w:rPr>
          <w:noProof/>
        </w:rPr>
        <w:t>1</w:t>
      </w:r>
      <w:r>
        <w:rPr>
          <w:noProof/>
        </w:rPr>
        <w:fldChar w:fldCharType="end"/>
      </w:r>
    </w:p>
    <w:p w14:paraId="56BD4159" w14:textId="5CFB4E0F" w:rsidR="00130D50" w:rsidRDefault="00130D50">
      <w:pPr>
        <w:pStyle w:val="TOC5"/>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_Toc183511846 \h </w:instrText>
      </w:r>
      <w:r>
        <w:rPr>
          <w:noProof/>
        </w:rPr>
      </w:r>
      <w:r>
        <w:rPr>
          <w:noProof/>
        </w:rPr>
        <w:fldChar w:fldCharType="separate"/>
      </w:r>
      <w:r>
        <w:rPr>
          <w:noProof/>
        </w:rPr>
        <w:t>1</w:t>
      </w:r>
      <w:r>
        <w:rPr>
          <w:noProof/>
        </w:rPr>
        <w:fldChar w:fldCharType="end"/>
      </w:r>
    </w:p>
    <w:p w14:paraId="3580C621" w14:textId="662D8444" w:rsidR="00130D50" w:rsidRDefault="00130D50">
      <w:pPr>
        <w:pStyle w:val="TOC5"/>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_Toc183511847 \h </w:instrText>
      </w:r>
      <w:r>
        <w:rPr>
          <w:noProof/>
        </w:rPr>
      </w:r>
      <w:r>
        <w:rPr>
          <w:noProof/>
        </w:rPr>
        <w:fldChar w:fldCharType="separate"/>
      </w:r>
      <w:r>
        <w:rPr>
          <w:noProof/>
        </w:rPr>
        <w:t>1</w:t>
      </w:r>
      <w:r>
        <w:rPr>
          <w:noProof/>
        </w:rPr>
        <w:fldChar w:fldCharType="end"/>
      </w:r>
    </w:p>
    <w:p w14:paraId="283DAED1" w14:textId="373D896C" w:rsidR="00130D50" w:rsidRDefault="00130D50">
      <w:pPr>
        <w:pStyle w:val="TOC5"/>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_Toc183511848 \h </w:instrText>
      </w:r>
      <w:r>
        <w:rPr>
          <w:noProof/>
        </w:rPr>
      </w:r>
      <w:r>
        <w:rPr>
          <w:noProof/>
        </w:rPr>
        <w:fldChar w:fldCharType="separate"/>
      </w:r>
      <w:r>
        <w:rPr>
          <w:noProof/>
        </w:rPr>
        <w:t>1</w:t>
      </w:r>
      <w:r>
        <w:rPr>
          <w:noProof/>
        </w:rPr>
        <w:fldChar w:fldCharType="end"/>
      </w:r>
    </w:p>
    <w:p w14:paraId="61683EB2" w14:textId="4FDA66A5" w:rsidR="00130D50" w:rsidRDefault="00130D50">
      <w:pPr>
        <w:pStyle w:val="TOC4"/>
        <w:rPr>
          <w:rFonts w:asciiTheme="minorHAnsi" w:eastAsiaTheme="minorEastAsia" w:hAnsiTheme="minorHAnsi" w:cstheme="minorBidi"/>
          <w:noProof/>
          <w:kern w:val="2"/>
          <w:sz w:val="21"/>
          <w:szCs w:val="22"/>
          <w:lang w:val="en-US" w:eastAsia="zh-CN"/>
        </w:rPr>
      </w:pPr>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_Toc183511849 \h </w:instrText>
      </w:r>
      <w:r>
        <w:rPr>
          <w:noProof/>
        </w:rPr>
      </w:r>
      <w:r>
        <w:rPr>
          <w:noProof/>
        </w:rPr>
        <w:fldChar w:fldCharType="separate"/>
      </w:r>
      <w:r>
        <w:rPr>
          <w:noProof/>
        </w:rPr>
        <w:t>1</w:t>
      </w:r>
      <w:r>
        <w:rPr>
          <w:noProof/>
        </w:rPr>
        <w:fldChar w:fldCharType="end"/>
      </w:r>
    </w:p>
    <w:p w14:paraId="773A2A65" w14:textId="5737CB29" w:rsidR="00130D50" w:rsidRDefault="00130D50">
      <w:pPr>
        <w:pStyle w:val="TOC5"/>
        <w:rPr>
          <w:rFonts w:asciiTheme="minorHAnsi" w:eastAsiaTheme="minorEastAsia" w:hAnsiTheme="minorHAnsi" w:cstheme="minorBidi"/>
          <w:noProof/>
          <w:kern w:val="2"/>
          <w:sz w:val="21"/>
          <w:szCs w:val="22"/>
          <w:lang w:val="en-US" w:eastAsia="zh-CN"/>
        </w:rPr>
      </w:pPr>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_Toc183511850 \h </w:instrText>
      </w:r>
      <w:r>
        <w:rPr>
          <w:noProof/>
        </w:rPr>
      </w:r>
      <w:r>
        <w:rPr>
          <w:noProof/>
        </w:rPr>
        <w:fldChar w:fldCharType="separate"/>
      </w:r>
      <w:r>
        <w:rPr>
          <w:noProof/>
        </w:rPr>
        <w:t>1</w:t>
      </w:r>
      <w:r>
        <w:rPr>
          <w:noProof/>
        </w:rPr>
        <w:fldChar w:fldCharType="end"/>
      </w:r>
    </w:p>
    <w:p w14:paraId="0D796EF0" w14:textId="48563DB0" w:rsidR="00130D50" w:rsidRDefault="00130D50">
      <w:pPr>
        <w:pStyle w:val="TOC5"/>
        <w:rPr>
          <w:rFonts w:asciiTheme="minorHAnsi" w:eastAsiaTheme="minorEastAsia" w:hAnsiTheme="minorHAnsi" w:cstheme="minorBidi"/>
          <w:noProof/>
          <w:kern w:val="2"/>
          <w:sz w:val="21"/>
          <w:szCs w:val="22"/>
          <w:lang w:val="en-US" w:eastAsia="zh-CN"/>
        </w:rPr>
      </w:pPr>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_Toc183511851 \h </w:instrText>
      </w:r>
      <w:r>
        <w:rPr>
          <w:noProof/>
        </w:rPr>
      </w:r>
      <w:r>
        <w:rPr>
          <w:noProof/>
        </w:rPr>
        <w:fldChar w:fldCharType="separate"/>
      </w:r>
      <w:r>
        <w:rPr>
          <w:noProof/>
        </w:rPr>
        <w:t>1</w:t>
      </w:r>
      <w:r>
        <w:rPr>
          <w:noProof/>
        </w:rPr>
        <w:fldChar w:fldCharType="end"/>
      </w:r>
    </w:p>
    <w:p w14:paraId="06A1A59D" w14:textId="0E5A8619" w:rsidR="00130D50" w:rsidRDefault="00130D50">
      <w:pPr>
        <w:pStyle w:val="TOC5"/>
        <w:rPr>
          <w:rFonts w:asciiTheme="minorHAnsi" w:eastAsiaTheme="minorEastAsia" w:hAnsiTheme="minorHAnsi" w:cstheme="minorBidi"/>
          <w:noProof/>
          <w:kern w:val="2"/>
          <w:sz w:val="21"/>
          <w:szCs w:val="22"/>
          <w:lang w:val="en-US" w:eastAsia="zh-CN"/>
        </w:rPr>
      </w:pPr>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_Toc183511852 \h </w:instrText>
      </w:r>
      <w:r>
        <w:rPr>
          <w:noProof/>
        </w:rPr>
      </w:r>
      <w:r>
        <w:rPr>
          <w:noProof/>
        </w:rPr>
        <w:fldChar w:fldCharType="separate"/>
      </w:r>
      <w:r>
        <w:rPr>
          <w:noProof/>
        </w:rPr>
        <w:t>1</w:t>
      </w:r>
      <w:r>
        <w:rPr>
          <w:noProof/>
        </w:rPr>
        <w:fldChar w:fldCharType="end"/>
      </w:r>
    </w:p>
    <w:p w14:paraId="025B22E6" w14:textId="0A494AF2" w:rsidR="00130D50" w:rsidRDefault="00130D50">
      <w:pPr>
        <w:pStyle w:val="TOC4"/>
        <w:rPr>
          <w:rFonts w:asciiTheme="minorHAnsi" w:eastAsiaTheme="minorEastAsia" w:hAnsiTheme="minorHAnsi" w:cstheme="minorBidi"/>
          <w:noProof/>
          <w:kern w:val="2"/>
          <w:sz w:val="21"/>
          <w:szCs w:val="22"/>
          <w:lang w:val="en-US" w:eastAsia="zh-CN"/>
        </w:rPr>
      </w:pPr>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_Toc183511853 \h </w:instrText>
      </w:r>
      <w:r>
        <w:rPr>
          <w:noProof/>
        </w:rPr>
      </w:r>
      <w:r>
        <w:rPr>
          <w:noProof/>
        </w:rPr>
        <w:fldChar w:fldCharType="separate"/>
      </w:r>
      <w:r>
        <w:rPr>
          <w:noProof/>
        </w:rPr>
        <w:t>1</w:t>
      </w:r>
      <w:r>
        <w:rPr>
          <w:noProof/>
        </w:rPr>
        <w:fldChar w:fldCharType="end"/>
      </w:r>
    </w:p>
    <w:p w14:paraId="7D568121" w14:textId="26E38957" w:rsidR="00130D50" w:rsidRDefault="00130D50">
      <w:pPr>
        <w:pStyle w:val="TOC5"/>
        <w:rPr>
          <w:rFonts w:asciiTheme="minorHAnsi" w:eastAsiaTheme="minorEastAsia" w:hAnsiTheme="minorHAnsi" w:cstheme="minorBidi"/>
          <w:noProof/>
          <w:kern w:val="2"/>
          <w:sz w:val="21"/>
          <w:szCs w:val="22"/>
          <w:lang w:val="en-US" w:eastAsia="zh-CN"/>
        </w:rPr>
      </w:pPr>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_Toc183511854 \h </w:instrText>
      </w:r>
      <w:r>
        <w:rPr>
          <w:noProof/>
        </w:rPr>
      </w:r>
      <w:r>
        <w:rPr>
          <w:noProof/>
        </w:rPr>
        <w:fldChar w:fldCharType="separate"/>
      </w:r>
      <w:r>
        <w:rPr>
          <w:noProof/>
        </w:rPr>
        <w:t>1</w:t>
      </w:r>
      <w:r>
        <w:rPr>
          <w:noProof/>
        </w:rPr>
        <w:fldChar w:fldCharType="end"/>
      </w:r>
    </w:p>
    <w:p w14:paraId="7AA4DC4D" w14:textId="5A10E003" w:rsidR="00130D50" w:rsidRDefault="00130D50">
      <w:pPr>
        <w:pStyle w:val="TOC5"/>
        <w:rPr>
          <w:rFonts w:asciiTheme="minorHAnsi" w:eastAsiaTheme="minorEastAsia" w:hAnsiTheme="minorHAnsi" w:cstheme="minorBidi"/>
          <w:noProof/>
          <w:kern w:val="2"/>
          <w:sz w:val="21"/>
          <w:szCs w:val="22"/>
          <w:lang w:val="en-US" w:eastAsia="zh-CN"/>
        </w:rPr>
      </w:pPr>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_Toc183511855 \h </w:instrText>
      </w:r>
      <w:r>
        <w:rPr>
          <w:noProof/>
        </w:rPr>
      </w:r>
      <w:r>
        <w:rPr>
          <w:noProof/>
        </w:rPr>
        <w:fldChar w:fldCharType="separate"/>
      </w:r>
      <w:r>
        <w:rPr>
          <w:noProof/>
        </w:rPr>
        <w:t>1</w:t>
      </w:r>
      <w:r>
        <w:rPr>
          <w:noProof/>
        </w:rPr>
        <w:fldChar w:fldCharType="end"/>
      </w:r>
    </w:p>
    <w:p w14:paraId="21A47CEC" w14:textId="65C5E624" w:rsidR="00130D50" w:rsidRDefault="00130D50">
      <w:pPr>
        <w:pStyle w:val="TOC5"/>
        <w:rPr>
          <w:rFonts w:asciiTheme="minorHAnsi" w:eastAsiaTheme="minorEastAsia" w:hAnsiTheme="minorHAnsi" w:cstheme="minorBidi"/>
          <w:noProof/>
          <w:kern w:val="2"/>
          <w:sz w:val="21"/>
          <w:szCs w:val="22"/>
          <w:lang w:val="en-US" w:eastAsia="zh-CN"/>
        </w:rPr>
      </w:pPr>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_Toc183511856 \h </w:instrText>
      </w:r>
      <w:r>
        <w:rPr>
          <w:noProof/>
        </w:rPr>
      </w:r>
      <w:r>
        <w:rPr>
          <w:noProof/>
        </w:rPr>
        <w:fldChar w:fldCharType="separate"/>
      </w:r>
      <w:r>
        <w:rPr>
          <w:noProof/>
        </w:rPr>
        <w:t>1</w:t>
      </w:r>
      <w:r>
        <w:rPr>
          <w:noProof/>
        </w:rPr>
        <w:fldChar w:fldCharType="end"/>
      </w:r>
    </w:p>
    <w:p w14:paraId="3E592275" w14:textId="2810C40F" w:rsidR="00130D50" w:rsidRDefault="00130D50">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_Toc183511857 \h </w:instrText>
      </w:r>
      <w:r>
        <w:rPr>
          <w:noProof/>
        </w:rPr>
      </w:r>
      <w:r>
        <w:rPr>
          <w:noProof/>
        </w:rPr>
        <w:fldChar w:fldCharType="separate"/>
      </w:r>
      <w:r>
        <w:rPr>
          <w:noProof/>
        </w:rPr>
        <w:t>1</w:t>
      </w:r>
      <w:r>
        <w:rPr>
          <w:noProof/>
        </w:rPr>
        <w:fldChar w:fldCharType="end"/>
      </w:r>
    </w:p>
    <w:p w14:paraId="7C8BA93C" w14:textId="7BF1C335" w:rsidR="00130D50" w:rsidRDefault="00130D50">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_Toc183511858 \h </w:instrText>
      </w:r>
      <w:r>
        <w:rPr>
          <w:noProof/>
        </w:rPr>
      </w:r>
      <w:r>
        <w:rPr>
          <w:noProof/>
        </w:rPr>
        <w:fldChar w:fldCharType="separate"/>
      </w:r>
      <w:r>
        <w:rPr>
          <w:noProof/>
        </w:rPr>
        <w:t>1</w:t>
      </w:r>
      <w:r>
        <w:rPr>
          <w:noProof/>
        </w:rPr>
        <w:fldChar w:fldCharType="end"/>
      </w:r>
    </w:p>
    <w:p w14:paraId="14E84E9F" w14:textId="52E68EBA" w:rsidR="00130D50" w:rsidRDefault="00130D50">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_Toc183511859 \h </w:instrText>
      </w:r>
      <w:r>
        <w:rPr>
          <w:noProof/>
        </w:rPr>
      </w:r>
      <w:r>
        <w:rPr>
          <w:noProof/>
        </w:rPr>
        <w:fldChar w:fldCharType="separate"/>
      </w:r>
      <w:r>
        <w:rPr>
          <w:noProof/>
        </w:rPr>
        <w:t>1</w:t>
      </w:r>
      <w:r>
        <w:rPr>
          <w:noProof/>
        </w:rPr>
        <w:fldChar w:fldCharType="end"/>
      </w:r>
    </w:p>
    <w:p w14:paraId="2F1CEBED" w14:textId="1254EFEC" w:rsidR="00130D50" w:rsidRDefault="00130D50">
      <w:pPr>
        <w:pStyle w:val="TOC4"/>
        <w:rPr>
          <w:rFonts w:asciiTheme="minorHAnsi" w:eastAsiaTheme="minorEastAsia" w:hAnsiTheme="minorHAnsi" w:cstheme="minorBidi"/>
          <w:noProof/>
          <w:kern w:val="2"/>
          <w:sz w:val="21"/>
          <w:szCs w:val="22"/>
          <w:lang w:val="en-US" w:eastAsia="zh-CN"/>
        </w:rPr>
      </w:pPr>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_Toc183511860 \h </w:instrText>
      </w:r>
      <w:r>
        <w:rPr>
          <w:noProof/>
        </w:rPr>
      </w:r>
      <w:r>
        <w:rPr>
          <w:noProof/>
        </w:rPr>
        <w:fldChar w:fldCharType="separate"/>
      </w:r>
      <w:r>
        <w:rPr>
          <w:noProof/>
        </w:rPr>
        <w:t>1</w:t>
      </w:r>
      <w:r>
        <w:rPr>
          <w:noProof/>
        </w:rPr>
        <w:fldChar w:fldCharType="end"/>
      </w:r>
    </w:p>
    <w:p w14:paraId="0393A57D" w14:textId="4FF68330" w:rsidR="00130D50" w:rsidRDefault="00130D50">
      <w:pPr>
        <w:pStyle w:val="TOC5"/>
        <w:rPr>
          <w:rFonts w:asciiTheme="minorHAnsi" w:eastAsiaTheme="minorEastAsia" w:hAnsiTheme="minorHAnsi" w:cstheme="minorBidi"/>
          <w:noProof/>
          <w:kern w:val="2"/>
          <w:sz w:val="21"/>
          <w:szCs w:val="22"/>
          <w:lang w:val="en-US" w:eastAsia="zh-CN"/>
        </w:rPr>
      </w:pPr>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_Toc183511861 \h </w:instrText>
      </w:r>
      <w:r>
        <w:rPr>
          <w:noProof/>
        </w:rPr>
      </w:r>
      <w:r>
        <w:rPr>
          <w:noProof/>
        </w:rPr>
        <w:fldChar w:fldCharType="separate"/>
      </w:r>
      <w:r>
        <w:rPr>
          <w:noProof/>
        </w:rPr>
        <w:t>1</w:t>
      </w:r>
      <w:r>
        <w:rPr>
          <w:noProof/>
        </w:rPr>
        <w:fldChar w:fldCharType="end"/>
      </w:r>
    </w:p>
    <w:p w14:paraId="52405D56" w14:textId="62246631" w:rsidR="00130D50" w:rsidRDefault="00130D50">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_Toc183511862 \h </w:instrText>
      </w:r>
      <w:r>
        <w:rPr>
          <w:noProof/>
        </w:rPr>
      </w:r>
      <w:r>
        <w:rPr>
          <w:noProof/>
        </w:rPr>
        <w:fldChar w:fldCharType="separate"/>
      </w:r>
      <w:r>
        <w:rPr>
          <w:noProof/>
        </w:rPr>
        <w:t>1</w:t>
      </w:r>
      <w:r>
        <w:rPr>
          <w:noProof/>
        </w:rPr>
        <w:fldChar w:fldCharType="end"/>
      </w:r>
    </w:p>
    <w:p w14:paraId="0A499D8A" w14:textId="10AA6C51" w:rsidR="00130D50" w:rsidRDefault="00130D50">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_Toc183511863 \h </w:instrText>
      </w:r>
      <w:r>
        <w:rPr>
          <w:noProof/>
        </w:rPr>
      </w:r>
      <w:r>
        <w:rPr>
          <w:noProof/>
        </w:rPr>
        <w:fldChar w:fldCharType="separate"/>
      </w:r>
      <w:r>
        <w:rPr>
          <w:noProof/>
        </w:rPr>
        <w:t>1</w:t>
      </w:r>
      <w:r>
        <w:rPr>
          <w:noProof/>
        </w:rPr>
        <w:fldChar w:fldCharType="end"/>
      </w:r>
    </w:p>
    <w:p w14:paraId="452D5CD2" w14:textId="3A3E3E85" w:rsidR="00130D50" w:rsidRDefault="00130D50">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_Toc183511864 \h </w:instrText>
      </w:r>
      <w:r>
        <w:rPr>
          <w:noProof/>
        </w:rPr>
      </w:r>
      <w:r>
        <w:rPr>
          <w:noProof/>
        </w:rPr>
        <w:fldChar w:fldCharType="separate"/>
      </w:r>
      <w:r>
        <w:rPr>
          <w:noProof/>
        </w:rPr>
        <w:t>1</w:t>
      </w:r>
      <w:r>
        <w:rPr>
          <w:noProof/>
        </w:rPr>
        <w:fldChar w:fldCharType="end"/>
      </w:r>
    </w:p>
    <w:p w14:paraId="784ECC23" w14:textId="675DD084" w:rsidR="00130D50" w:rsidRDefault="00130D50">
      <w:pPr>
        <w:pStyle w:val="TOC4"/>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_Toc183511865 \h </w:instrText>
      </w:r>
      <w:r>
        <w:rPr>
          <w:noProof/>
        </w:rPr>
      </w:r>
      <w:r>
        <w:rPr>
          <w:noProof/>
        </w:rPr>
        <w:fldChar w:fldCharType="separate"/>
      </w:r>
      <w:r>
        <w:rPr>
          <w:noProof/>
        </w:rPr>
        <w:t>1</w:t>
      </w:r>
      <w:r>
        <w:rPr>
          <w:noProof/>
        </w:rPr>
        <w:fldChar w:fldCharType="end"/>
      </w:r>
    </w:p>
    <w:p w14:paraId="01FA517B" w14:textId="35C887AA" w:rsidR="00130D50" w:rsidRDefault="00130D50">
      <w:pPr>
        <w:pStyle w:val="TOC4"/>
        <w:rPr>
          <w:rFonts w:asciiTheme="minorHAnsi" w:eastAsiaTheme="minorEastAsia" w:hAnsiTheme="minorHAnsi" w:cstheme="minorBidi"/>
          <w:noProof/>
          <w:kern w:val="2"/>
          <w:sz w:val="21"/>
          <w:szCs w:val="22"/>
          <w:lang w:val="en-US" w:eastAsia="zh-CN"/>
        </w:rPr>
      </w:pPr>
      <w:r w:rsidRPr="00A07432">
        <w:rPr>
          <w:noProof/>
          <w:lang w:val="en-US"/>
        </w:rPr>
        <w:t>6.2.6.2</w:t>
      </w:r>
      <w:r>
        <w:rPr>
          <w:rFonts w:asciiTheme="minorHAnsi" w:eastAsiaTheme="minorEastAsia" w:hAnsiTheme="minorHAnsi" w:cstheme="minorBidi"/>
          <w:noProof/>
          <w:kern w:val="2"/>
          <w:sz w:val="21"/>
          <w:szCs w:val="22"/>
          <w:lang w:val="en-US" w:eastAsia="zh-CN"/>
        </w:rPr>
        <w:tab/>
      </w:r>
      <w:r w:rsidRPr="00A07432">
        <w:rPr>
          <w:noProof/>
          <w:lang w:val="en-US"/>
        </w:rPr>
        <w:t>Structured data types</w:t>
      </w:r>
      <w:r>
        <w:rPr>
          <w:noProof/>
        </w:rPr>
        <w:tab/>
      </w:r>
      <w:r>
        <w:rPr>
          <w:noProof/>
        </w:rPr>
        <w:fldChar w:fldCharType="begin"/>
      </w:r>
      <w:r>
        <w:rPr>
          <w:noProof/>
        </w:rPr>
        <w:instrText xml:space="preserve"> PAGEREF _Toc183511866 \h </w:instrText>
      </w:r>
      <w:r>
        <w:rPr>
          <w:noProof/>
        </w:rPr>
      </w:r>
      <w:r>
        <w:rPr>
          <w:noProof/>
        </w:rPr>
        <w:fldChar w:fldCharType="separate"/>
      </w:r>
      <w:r>
        <w:rPr>
          <w:noProof/>
        </w:rPr>
        <w:t>1</w:t>
      </w:r>
      <w:r>
        <w:rPr>
          <w:noProof/>
        </w:rPr>
        <w:fldChar w:fldCharType="end"/>
      </w:r>
    </w:p>
    <w:p w14:paraId="7B148B69" w14:textId="071537B2" w:rsidR="00130D50" w:rsidRDefault="00130D50">
      <w:pPr>
        <w:pStyle w:val="TOC5"/>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_Toc183511867 \h </w:instrText>
      </w:r>
      <w:r>
        <w:rPr>
          <w:noProof/>
        </w:rPr>
      </w:r>
      <w:r>
        <w:rPr>
          <w:noProof/>
        </w:rPr>
        <w:fldChar w:fldCharType="separate"/>
      </w:r>
      <w:r>
        <w:rPr>
          <w:noProof/>
        </w:rPr>
        <w:t>1</w:t>
      </w:r>
      <w:r>
        <w:rPr>
          <w:noProof/>
        </w:rPr>
        <w:fldChar w:fldCharType="end"/>
      </w:r>
    </w:p>
    <w:p w14:paraId="5E353009" w14:textId="1FDAC18A" w:rsidR="00130D50" w:rsidRDefault="00130D50">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_Toc183511868 \h </w:instrText>
      </w:r>
      <w:r>
        <w:rPr>
          <w:noProof/>
        </w:rPr>
      </w:r>
      <w:r>
        <w:rPr>
          <w:noProof/>
        </w:rPr>
        <w:fldChar w:fldCharType="separate"/>
      </w:r>
      <w:r>
        <w:rPr>
          <w:noProof/>
        </w:rPr>
        <w:t>1</w:t>
      </w:r>
      <w:r>
        <w:rPr>
          <w:noProof/>
        </w:rPr>
        <w:fldChar w:fldCharType="end"/>
      </w:r>
    </w:p>
    <w:p w14:paraId="3980A19C" w14:textId="0A859349" w:rsidR="00130D50" w:rsidRDefault="00130D50">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_Toc183511869 \h </w:instrText>
      </w:r>
      <w:r>
        <w:rPr>
          <w:noProof/>
        </w:rPr>
      </w:r>
      <w:r>
        <w:rPr>
          <w:noProof/>
        </w:rPr>
        <w:fldChar w:fldCharType="separate"/>
      </w:r>
      <w:r>
        <w:rPr>
          <w:noProof/>
        </w:rPr>
        <w:t>1</w:t>
      </w:r>
      <w:r>
        <w:rPr>
          <w:noProof/>
        </w:rPr>
        <w:fldChar w:fldCharType="end"/>
      </w:r>
    </w:p>
    <w:p w14:paraId="16C4BD6F" w14:textId="0660D879" w:rsidR="00130D50" w:rsidRDefault="00130D50">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_Toc183511870 \h </w:instrText>
      </w:r>
      <w:r>
        <w:rPr>
          <w:noProof/>
        </w:rPr>
      </w:r>
      <w:r>
        <w:rPr>
          <w:noProof/>
        </w:rPr>
        <w:fldChar w:fldCharType="separate"/>
      </w:r>
      <w:r>
        <w:rPr>
          <w:noProof/>
        </w:rPr>
        <w:t>1</w:t>
      </w:r>
      <w:r>
        <w:rPr>
          <w:noProof/>
        </w:rPr>
        <w:fldChar w:fldCharType="end"/>
      </w:r>
    </w:p>
    <w:p w14:paraId="14A4040C" w14:textId="55A266D8" w:rsidR="00130D50" w:rsidRDefault="00130D50">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_Toc183511871 \h </w:instrText>
      </w:r>
      <w:r>
        <w:rPr>
          <w:noProof/>
        </w:rPr>
      </w:r>
      <w:r>
        <w:rPr>
          <w:noProof/>
        </w:rPr>
        <w:fldChar w:fldCharType="separate"/>
      </w:r>
      <w:r>
        <w:rPr>
          <w:noProof/>
        </w:rPr>
        <w:t>1</w:t>
      </w:r>
      <w:r>
        <w:rPr>
          <w:noProof/>
        </w:rPr>
        <w:fldChar w:fldCharType="end"/>
      </w:r>
    </w:p>
    <w:p w14:paraId="733C0717" w14:textId="325ED501" w:rsidR="00130D50" w:rsidRDefault="00130D50">
      <w:pPr>
        <w:pStyle w:val="TOC5"/>
        <w:rPr>
          <w:rFonts w:asciiTheme="minorHAnsi" w:eastAsiaTheme="minorEastAsia" w:hAnsiTheme="minorHAnsi" w:cstheme="minorBidi"/>
          <w:noProof/>
          <w:kern w:val="2"/>
          <w:sz w:val="21"/>
          <w:szCs w:val="22"/>
          <w:lang w:val="en-US" w:eastAsia="zh-CN"/>
        </w:rPr>
      </w:pPr>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_Toc183511872 \h </w:instrText>
      </w:r>
      <w:r>
        <w:rPr>
          <w:noProof/>
        </w:rPr>
      </w:r>
      <w:r>
        <w:rPr>
          <w:noProof/>
        </w:rPr>
        <w:fldChar w:fldCharType="separate"/>
      </w:r>
      <w:r>
        <w:rPr>
          <w:noProof/>
        </w:rPr>
        <w:t>1</w:t>
      </w:r>
      <w:r>
        <w:rPr>
          <w:noProof/>
        </w:rPr>
        <w:fldChar w:fldCharType="end"/>
      </w:r>
    </w:p>
    <w:p w14:paraId="60E8E92D" w14:textId="5E8BC52A" w:rsidR="00130D50" w:rsidRDefault="00130D50">
      <w:pPr>
        <w:pStyle w:val="TOC5"/>
        <w:rPr>
          <w:rFonts w:asciiTheme="minorHAnsi" w:eastAsiaTheme="minorEastAsia" w:hAnsiTheme="minorHAnsi" w:cstheme="minorBidi"/>
          <w:noProof/>
          <w:kern w:val="2"/>
          <w:sz w:val="21"/>
          <w:szCs w:val="22"/>
          <w:lang w:val="en-US" w:eastAsia="zh-CN"/>
        </w:rPr>
      </w:pPr>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_Toc183511873 \h </w:instrText>
      </w:r>
      <w:r>
        <w:rPr>
          <w:noProof/>
        </w:rPr>
      </w:r>
      <w:r>
        <w:rPr>
          <w:noProof/>
        </w:rPr>
        <w:fldChar w:fldCharType="separate"/>
      </w:r>
      <w:r>
        <w:rPr>
          <w:noProof/>
        </w:rPr>
        <w:t>1</w:t>
      </w:r>
      <w:r>
        <w:rPr>
          <w:noProof/>
        </w:rPr>
        <w:fldChar w:fldCharType="end"/>
      </w:r>
    </w:p>
    <w:p w14:paraId="62464BDF" w14:textId="289459B0" w:rsidR="00130D50" w:rsidRDefault="00130D50">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_Toc183511874 \h </w:instrText>
      </w:r>
      <w:r>
        <w:rPr>
          <w:noProof/>
        </w:rPr>
      </w:r>
      <w:r>
        <w:rPr>
          <w:noProof/>
        </w:rPr>
        <w:fldChar w:fldCharType="separate"/>
      </w:r>
      <w:r>
        <w:rPr>
          <w:noProof/>
        </w:rPr>
        <w:t>1</w:t>
      </w:r>
      <w:r>
        <w:rPr>
          <w:noProof/>
        </w:rPr>
        <w:fldChar w:fldCharType="end"/>
      </w:r>
    </w:p>
    <w:p w14:paraId="3DD992C3" w14:textId="7E45F3EC" w:rsidR="00130D50" w:rsidRDefault="00130D50">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_Toc183511875 \h </w:instrText>
      </w:r>
      <w:r>
        <w:rPr>
          <w:noProof/>
        </w:rPr>
      </w:r>
      <w:r>
        <w:rPr>
          <w:noProof/>
        </w:rPr>
        <w:fldChar w:fldCharType="separate"/>
      </w:r>
      <w:r>
        <w:rPr>
          <w:noProof/>
        </w:rPr>
        <w:t>1</w:t>
      </w:r>
      <w:r>
        <w:rPr>
          <w:noProof/>
        </w:rPr>
        <w:fldChar w:fldCharType="end"/>
      </w:r>
    </w:p>
    <w:p w14:paraId="5EE01A21" w14:textId="18E39951" w:rsidR="00130D50" w:rsidRDefault="00130D50">
      <w:pPr>
        <w:pStyle w:val="TOC5"/>
        <w:rPr>
          <w:rFonts w:asciiTheme="minorHAnsi" w:eastAsiaTheme="minorEastAsia" w:hAnsiTheme="minorHAnsi" w:cstheme="minorBidi"/>
          <w:noProof/>
          <w:kern w:val="2"/>
          <w:sz w:val="21"/>
          <w:szCs w:val="22"/>
          <w:lang w:val="en-US" w:eastAsia="zh-CN"/>
        </w:rPr>
      </w:pPr>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_Toc183511876 \h </w:instrText>
      </w:r>
      <w:r>
        <w:rPr>
          <w:noProof/>
        </w:rPr>
      </w:r>
      <w:r>
        <w:rPr>
          <w:noProof/>
        </w:rPr>
        <w:fldChar w:fldCharType="separate"/>
      </w:r>
      <w:r>
        <w:rPr>
          <w:noProof/>
        </w:rPr>
        <w:t>1</w:t>
      </w:r>
      <w:r>
        <w:rPr>
          <w:noProof/>
        </w:rPr>
        <w:fldChar w:fldCharType="end"/>
      </w:r>
    </w:p>
    <w:p w14:paraId="56575547" w14:textId="4C489F4A" w:rsidR="00130D50" w:rsidRDefault="00130D50">
      <w:pPr>
        <w:pStyle w:val="TOC5"/>
        <w:rPr>
          <w:rFonts w:asciiTheme="minorHAnsi" w:eastAsiaTheme="minorEastAsia" w:hAnsiTheme="minorHAnsi" w:cstheme="minorBidi"/>
          <w:noProof/>
          <w:kern w:val="2"/>
          <w:sz w:val="21"/>
          <w:szCs w:val="22"/>
          <w:lang w:val="en-US" w:eastAsia="zh-CN"/>
        </w:rPr>
      </w:pPr>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_Toc183511877 \h </w:instrText>
      </w:r>
      <w:r>
        <w:rPr>
          <w:noProof/>
        </w:rPr>
      </w:r>
      <w:r>
        <w:rPr>
          <w:noProof/>
        </w:rPr>
        <w:fldChar w:fldCharType="separate"/>
      </w:r>
      <w:r>
        <w:rPr>
          <w:noProof/>
        </w:rPr>
        <w:t>1</w:t>
      </w:r>
      <w:r>
        <w:rPr>
          <w:noProof/>
        </w:rPr>
        <w:fldChar w:fldCharType="end"/>
      </w:r>
    </w:p>
    <w:p w14:paraId="6F6F7735" w14:textId="57BCD43C" w:rsidR="00130D50" w:rsidRDefault="00130D50">
      <w:pPr>
        <w:pStyle w:val="TOC5"/>
        <w:rPr>
          <w:rFonts w:asciiTheme="minorHAnsi" w:eastAsiaTheme="minorEastAsia" w:hAnsiTheme="minorHAnsi" w:cstheme="minorBidi"/>
          <w:noProof/>
          <w:kern w:val="2"/>
          <w:sz w:val="21"/>
          <w:szCs w:val="22"/>
          <w:lang w:val="en-US" w:eastAsia="zh-CN"/>
        </w:rPr>
      </w:pPr>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_Toc183511878 \h </w:instrText>
      </w:r>
      <w:r>
        <w:rPr>
          <w:noProof/>
        </w:rPr>
      </w:r>
      <w:r>
        <w:rPr>
          <w:noProof/>
        </w:rPr>
        <w:fldChar w:fldCharType="separate"/>
      </w:r>
      <w:r>
        <w:rPr>
          <w:noProof/>
        </w:rPr>
        <w:t>1</w:t>
      </w:r>
      <w:r>
        <w:rPr>
          <w:noProof/>
        </w:rPr>
        <w:fldChar w:fldCharType="end"/>
      </w:r>
    </w:p>
    <w:p w14:paraId="223D141B" w14:textId="64ECF05E" w:rsidR="00130D50" w:rsidRDefault="00130D50">
      <w:pPr>
        <w:pStyle w:val="TOC4"/>
        <w:rPr>
          <w:rFonts w:asciiTheme="minorHAnsi" w:eastAsiaTheme="minorEastAsia" w:hAnsiTheme="minorHAnsi" w:cstheme="minorBidi"/>
          <w:noProof/>
          <w:kern w:val="2"/>
          <w:sz w:val="21"/>
          <w:szCs w:val="22"/>
          <w:lang w:val="en-US" w:eastAsia="zh-CN"/>
        </w:rPr>
      </w:pPr>
      <w:r w:rsidRPr="00A07432">
        <w:rPr>
          <w:noProof/>
          <w:lang w:val="en-US"/>
        </w:rPr>
        <w:t>6.2.6.3</w:t>
      </w:r>
      <w:r>
        <w:rPr>
          <w:rFonts w:asciiTheme="minorHAnsi" w:eastAsiaTheme="minorEastAsia" w:hAnsiTheme="minorHAnsi" w:cstheme="minorBidi"/>
          <w:noProof/>
          <w:kern w:val="2"/>
          <w:sz w:val="21"/>
          <w:szCs w:val="22"/>
          <w:lang w:val="en-US" w:eastAsia="zh-CN"/>
        </w:rPr>
        <w:tab/>
      </w:r>
      <w:r w:rsidRPr="00A07432">
        <w:rPr>
          <w:noProof/>
          <w:lang w:val="en-US"/>
        </w:rPr>
        <w:t>Simple data types and enumerations</w:t>
      </w:r>
      <w:r>
        <w:rPr>
          <w:noProof/>
        </w:rPr>
        <w:tab/>
      </w:r>
      <w:r>
        <w:rPr>
          <w:noProof/>
        </w:rPr>
        <w:fldChar w:fldCharType="begin"/>
      </w:r>
      <w:r>
        <w:rPr>
          <w:noProof/>
        </w:rPr>
        <w:instrText xml:space="preserve"> PAGEREF _Toc183511879 \h </w:instrText>
      </w:r>
      <w:r>
        <w:rPr>
          <w:noProof/>
        </w:rPr>
      </w:r>
      <w:r>
        <w:rPr>
          <w:noProof/>
        </w:rPr>
        <w:fldChar w:fldCharType="separate"/>
      </w:r>
      <w:r>
        <w:rPr>
          <w:noProof/>
        </w:rPr>
        <w:t>1</w:t>
      </w:r>
      <w:r>
        <w:rPr>
          <w:noProof/>
        </w:rPr>
        <w:fldChar w:fldCharType="end"/>
      </w:r>
    </w:p>
    <w:p w14:paraId="1C39205C" w14:textId="5B77FA8E" w:rsidR="00130D50" w:rsidRDefault="00130D50">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_Toc183511880 \h </w:instrText>
      </w:r>
      <w:r>
        <w:rPr>
          <w:noProof/>
        </w:rPr>
      </w:r>
      <w:r>
        <w:rPr>
          <w:noProof/>
        </w:rPr>
        <w:fldChar w:fldCharType="separate"/>
      </w:r>
      <w:r>
        <w:rPr>
          <w:noProof/>
        </w:rPr>
        <w:t>1</w:t>
      </w:r>
      <w:r>
        <w:rPr>
          <w:noProof/>
        </w:rPr>
        <w:fldChar w:fldCharType="end"/>
      </w:r>
    </w:p>
    <w:p w14:paraId="569B2703" w14:textId="036E4375" w:rsidR="00130D50" w:rsidRDefault="00130D50">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_Toc183511881 \h </w:instrText>
      </w:r>
      <w:r>
        <w:rPr>
          <w:noProof/>
        </w:rPr>
      </w:r>
      <w:r>
        <w:rPr>
          <w:noProof/>
        </w:rPr>
        <w:fldChar w:fldCharType="separate"/>
      </w:r>
      <w:r>
        <w:rPr>
          <w:noProof/>
        </w:rPr>
        <w:t>1</w:t>
      </w:r>
      <w:r>
        <w:rPr>
          <w:noProof/>
        </w:rPr>
        <w:fldChar w:fldCharType="end"/>
      </w:r>
    </w:p>
    <w:p w14:paraId="193483C5" w14:textId="4B3A5ED4" w:rsidR="00130D50" w:rsidRDefault="00130D50">
      <w:pPr>
        <w:pStyle w:val="TOC5"/>
        <w:rPr>
          <w:rFonts w:asciiTheme="minorHAnsi" w:eastAsiaTheme="minorEastAsia" w:hAnsiTheme="minorHAnsi" w:cstheme="minorBidi"/>
          <w:noProof/>
          <w:kern w:val="2"/>
          <w:sz w:val="21"/>
          <w:szCs w:val="22"/>
          <w:lang w:val="en-US" w:eastAsia="zh-CN"/>
        </w:rPr>
      </w:pPr>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_Toc183511882 \h </w:instrText>
      </w:r>
      <w:r>
        <w:rPr>
          <w:noProof/>
        </w:rPr>
      </w:r>
      <w:r>
        <w:rPr>
          <w:noProof/>
        </w:rPr>
        <w:fldChar w:fldCharType="separate"/>
      </w:r>
      <w:r>
        <w:rPr>
          <w:noProof/>
        </w:rPr>
        <w:t>1</w:t>
      </w:r>
      <w:r>
        <w:rPr>
          <w:noProof/>
        </w:rPr>
        <w:fldChar w:fldCharType="end"/>
      </w:r>
    </w:p>
    <w:p w14:paraId="0EAFE2B4" w14:textId="70B47228" w:rsidR="00130D50" w:rsidRDefault="00130D50">
      <w:pPr>
        <w:pStyle w:val="TOC4"/>
        <w:rPr>
          <w:rFonts w:asciiTheme="minorHAnsi" w:eastAsiaTheme="minorEastAsia" w:hAnsiTheme="minorHAnsi" w:cstheme="minorBidi"/>
          <w:noProof/>
          <w:kern w:val="2"/>
          <w:sz w:val="21"/>
          <w:szCs w:val="22"/>
          <w:lang w:val="en-US" w:eastAsia="zh-CN"/>
        </w:rPr>
      </w:pPr>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_Toc183511883 \h </w:instrText>
      </w:r>
      <w:r>
        <w:rPr>
          <w:noProof/>
        </w:rPr>
      </w:r>
      <w:r>
        <w:rPr>
          <w:noProof/>
        </w:rPr>
        <w:fldChar w:fldCharType="separate"/>
      </w:r>
      <w:r>
        <w:rPr>
          <w:noProof/>
        </w:rPr>
        <w:t>1</w:t>
      </w:r>
      <w:r>
        <w:rPr>
          <w:noProof/>
        </w:rPr>
        <w:fldChar w:fldCharType="end"/>
      </w:r>
    </w:p>
    <w:p w14:paraId="0C98C778" w14:textId="065406F4" w:rsidR="00130D50" w:rsidRDefault="00130D50">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_Toc183511884 \h </w:instrText>
      </w:r>
      <w:r>
        <w:rPr>
          <w:noProof/>
        </w:rPr>
      </w:r>
      <w:r>
        <w:rPr>
          <w:noProof/>
        </w:rPr>
        <w:fldChar w:fldCharType="separate"/>
      </w:r>
      <w:r>
        <w:rPr>
          <w:noProof/>
        </w:rPr>
        <w:t>1</w:t>
      </w:r>
      <w:r>
        <w:rPr>
          <w:noProof/>
        </w:rPr>
        <w:fldChar w:fldCharType="end"/>
      </w:r>
    </w:p>
    <w:p w14:paraId="5C290349" w14:textId="72064C5F" w:rsidR="00130D50" w:rsidRDefault="00130D50">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_Toc183511885 \h </w:instrText>
      </w:r>
      <w:r>
        <w:rPr>
          <w:noProof/>
        </w:rPr>
      </w:r>
      <w:r>
        <w:rPr>
          <w:noProof/>
        </w:rPr>
        <w:fldChar w:fldCharType="separate"/>
      </w:r>
      <w:r>
        <w:rPr>
          <w:noProof/>
        </w:rPr>
        <w:t>1</w:t>
      </w:r>
      <w:r>
        <w:rPr>
          <w:noProof/>
        </w:rPr>
        <w:fldChar w:fldCharType="end"/>
      </w:r>
    </w:p>
    <w:p w14:paraId="2C6FE64E" w14:textId="5B582245" w:rsidR="00130D50" w:rsidRDefault="00130D50">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_Toc183511886 \h </w:instrText>
      </w:r>
      <w:r>
        <w:rPr>
          <w:noProof/>
        </w:rPr>
      </w:r>
      <w:r>
        <w:rPr>
          <w:noProof/>
        </w:rPr>
        <w:fldChar w:fldCharType="separate"/>
      </w:r>
      <w:r>
        <w:rPr>
          <w:noProof/>
        </w:rPr>
        <w:t>1</w:t>
      </w:r>
      <w:r>
        <w:rPr>
          <w:noProof/>
        </w:rPr>
        <w:fldChar w:fldCharType="end"/>
      </w:r>
    </w:p>
    <w:p w14:paraId="5BE30F8F" w14:textId="19A6A505" w:rsidR="00130D50" w:rsidRDefault="00130D50">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_Toc183511887 \h </w:instrText>
      </w:r>
      <w:r>
        <w:rPr>
          <w:noProof/>
        </w:rPr>
      </w:r>
      <w:r>
        <w:rPr>
          <w:noProof/>
        </w:rPr>
        <w:fldChar w:fldCharType="separate"/>
      </w:r>
      <w:r>
        <w:rPr>
          <w:noProof/>
        </w:rPr>
        <w:t>1</w:t>
      </w:r>
      <w:r>
        <w:rPr>
          <w:noProof/>
        </w:rPr>
        <w:fldChar w:fldCharType="end"/>
      </w:r>
    </w:p>
    <w:p w14:paraId="30D8B6E5" w14:textId="5EA24DA3" w:rsidR="00130D50" w:rsidRDefault="00130D50">
      <w:pPr>
        <w:pStyle w:val="TOC3"/>
        <w:rPr>
          <w:rFonts w:asciiTheme="minorHAnsi" w:eastAsiaTheme="minorEastAsia" w:hAnsiTheme="minorHAnsi" w:cstheme="minorBidi"/>
          <w:noProof/>
          <w:kern w:val="2"/>
          <w:sz w:val="21"/>
          <w:szCs w:val="22"/>
          <w:lang w:val="en-US" w:eastAsia="zh-CN"/>
        </w:rPr>
      </w:pPr>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_Toc183511888 \h </w:instrText>
      </w:r>
      <w:r>
        <w:rPr>
          <w:noProof/>
        </w:rPr>
      </w:r>
      <w:r>
        <w:rPr>
          <w:noProof/>
        </w:rPr>
        <w:fldChar w:fldCharType="separate"/>
      </w:r>
      <w:r>
        <w:rPr>
          <w:noProof/>
        </w:rPr>
        <w:t>1</w:t>
      </w:r>
      <w:r>
        <w:rPr>
          <w:noProof/>
        </w:rPr>
        <w:fldChar w:fldCharType="end"/>
      </w:r>
    </w:p>
    <w:p w14:paraId="04ED2FC9" w14:textId="41BA3F36" w:rsidR="00130D50" w:rsidRDefault="00130D50">
      <w:pPr>
        <w:pStyle w:val="TOC3"/>
        <w:rPr>
          <w:rFonts w:asciiTheme="minorHAnsi" w:eastAsiaTheme="minorEastAsia" w:hAnsiTheme="minorHAnsi" w:cstheme="minorBidi"/>
          <w:noProof/>
          <w:kern w:val="2"/>
          <w:sz w:val="21"/>
          <w:szCs w:val="22"/>
          <w:lang w:val="en-US" w:eastAsia="zh-CN"/>
        </w:rPr>
      </w:pPr>
      <w:r w:rsidRPr="00A07432">
        <w:rPr>
          <w:noProof/>
          <w:lang w:val="en-US"/>
        </w:rPr>
        <w:t>6.2.9</w:t>
      </w:r>
      <w:r>
        <w:rPr>
          <w:rFonts w:asciiTheme="minorHAnsi" w:eastAsiaTheme="minorEastAsia" w:hAnsiTheme="minorHAnsi" w:cstheme="minorBidi"/>
          <w:noProof/>
          <w:kern w:val="2"/>
          <w:sz w:val="21"/>
          <w:szCs w:val="22"/>
          <w:lang w:val="en-US" w:eastAsia="zh-CN"/>
        </w:rPr>
        <w:tab/>
      </w:r>
      <w:r w:rsidRPr="00A07432">
        <w:rPr>
          <w:noProof/>
          <w:lang w:val="en-US"/>
        </w:rPr>
        <w:t>Security</w:t>
      </w:r>
      <w:r>
        <w:rPr>
          <w:noProof/>
        </w:rPr>
        <w:tab/>
      </w:r>
      <w:r>
        <w:rPr>
          <w:noProof/>
        </w:rPr>
        <w:fldChar w:fldCharType="begin"/>
      </w:r>
      <w:r>
        <w:rPr>
          <w:noProof/>
        </w:rPr>
        <w:instrText xml:space="preserve"> PAGEREF _Toc183511889 \h </w:instrText>
      </w:r>
      <w:r>
        <w:rPr>
          <w:noProof/>
        </w:rPr>
      </w:r>
      <w:r>
        <w:rPr>
          <w:noProof/>
        </w:rPr>
        <w:fldChar w:fldCharType="separate"/>
      </w:r>
      <w:r>
        <w:rPr>
          <w:noProof/>
        </w:rPr>
        <w:t>1</w:t>
      </w:r>
      <w:r>
        <w:rPr>
          <w:noProof/>
        </w:rPr>
        <w:fldChar w:fldCharType="end"/>
      </w:r>
    </w:p>
    <w:p w14:paraId="1A4ED52A" w14:textId="2FBCD755" w:rsidR="00130D50" w:rsidRDefault="00130D50">
      <w:pPr>
        <w:pStyle w:val="TOC3"/>
        <w:rPr>
          <w:rFonts w:asciiTheme="minorHAnsi" w:eastAsiaTheme="minorEastAsia" w:hAnsiTheme="minorHAnsi" w:cstheme="minorBidi"/>
          <w:noProof/>
          <w:kern w:val="2"/>
          <w:sz w:val="21"/>
          <w:szCs w:val="22"/>
          <w:lang w:val="en-US" w:eastAsia="zh-CN"/>
        </w:rPr>
      </w:pPr>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_Toc183511890 \h </w:instrText>
      </w:r>
      <w:r>
        <w:rPr>
          <w:noProof/>
        </w:rPr>
      </w:r>
      <w:r>
        <w:rPr>
          <w:noProof/>
        </w:rPr>
        <w:fldChar w:fldCharType="separate"/>
      </w:r>
      <w:r>
        <w:rPr>
          <w:noProof/>
        </w:rPr>
        <w:t>1</w:t>
      </w:r>
      <w:r>
        <w:rPr>
          <w:noProof/>
        </w:rPr>
        <w:fldChar w:fldCharType="end"/>
      </w:r>
    </w:p>
    <w:p w14:paraId="5D546700" w14:textId="55C15156" w:rsidR="00130D50" w:rsidRDefault="00130D50">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_Toc183511891 \h </w:instrText>
      </w:r>
      <w:r>
        <w:rPr>
          <w:noProof/>
        </w:rPr>
      </w:r>
      <w:r>
        <w:rPr>
          <w:noProof/>
        </w:rPr>
        <w:fldChar w:fldCharType="separate"/>
      </w:r>
      <w:r>
        <w:rPr>
          <w:noProof/>
        </w:rPr>
        <w:t>1</w:t>
      </w:r>
      <w:r>
        <w:rPr>
          <w:noProof/>
        </w:rPr>
        <w:fldChar w:fldCharType="end"/>
      </w:r>
    </w:p>
    <w:p w14:paraId="0A00546D" w14:textId="7C3F29D5" w:rsidR="00130D50" w:rsidRDefault="00130D50">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_Toc183511892 \h </w:instrText>
      </w:r>
      <w:r>
        <w:rPr>
          <w:noProof/>
        </w:rPr>
      </w:r>
      <w:r>
        <w:rPr>
          <w:noProof/>
        </w:rPr>
        <w:fldChar w:fldCharType="separate"/>
      </w:r>
      <w:r>
        <w:rPr>
          <w:noProof/>
        </w:rPr>
        <w:t>1</w:t>
      </w:r>
      <w:r>
        <w:rPr>
          <w:noProof/>
        </w:rPr>
        <w:fldChar w:fldCharType="end"/>
      </w:r>
    </w:p>
    <w:p w14:paraId="49B3A2E1" w14:textId="60353456" w:rsidR="00130D50" w:rsidRDefault="00130D50">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_Toc183511893 \h </w:instrText>
      </w:r>
      <w:r>
        <w:rPr>
          <w:noProof/>
        </w:rPr>
      </w:r>
      <w:r>
        <w:rPr>
          <w:noProof/>
        </w:rPr>
        <w:fldChar w:fldCharType="separate"/>
      </w:r>
      <w:r>
        <w:rPr>
          <w:noProof/>
        </w:rPr>
        <w:t>1</w:t>
      </w:r>
      <w:r>
        <w:rPr>
          <w:noProof/>
        </w:rPr>
        <w:fldChar w:fldCharType="end"/>
      </w:r>
    </w:p>
    <w:p w14:paraId="0B7C5DF2" w14:textId="29172EF8" w:rsidR="00130D50" w:rsidRDefault="00130D50">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_Toc183511894 \h </w:instrText>
      </w:r>
      <w:r>
        <w:rPr>
          <w:noProof/>
        </w:rPr>
      </w:r>
      <w:r>
        <w:rPr>
          <w:noProof/>
        </w:rPr>
        <w:fldChar w:fldCharType="separate"/>
      </w:r>
      <w:r>
        <w:rPr>
          <w:noProof/>
        </w:rPr>
        <w:t>1</w:t>
      </w:r>
      <w:r>
        <w:rPr>
          <w:noProof/>
        </w:rPr>
        <w:fldChar w:fldCharType="end"/>
      </w:r>
    </w:p>
    <w:p w14:paraId="3D2CB5FA" w14:textId="6FB82C62" w:rsidR="00130D50" w:rsidRDefault="00130D50">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_Toc183511895 \h </w:instrText>
      </w:r>
      <w:r>
        <w:rPr>
          <w:noProof/>
        </w:rPr>
      </w:r>
      <w:r>
        <w:rPr>
          <w:noProof/>
        </w:rPr>
        <w:fldChar w:fldCharType="separate"/>
      </w:r>
      <w:r>
        <w:rPr>
          <w:noProof/>
        </w:rPr>
        <w:t>1</w:t>
      </w:r>
      <w:r>
        <w:rPr>
          <w:noProof/>
        </w:rPr>
        <w:fldChar w:fldCharType="end"/>
      </w:r>
    </w:p>
    <w:p w14:paraId="7F55ABE4" w14:textId="2DCA0756"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1" w:name="foreword"/>
      <w:bookmarkStart w:id="12" w:name="_Toc2086433"/>
      <w:bookmarkStart w:id="13" w:name="_Toc39051723"/>
      <w:bookmarkStart w:id="14" w:name="_Toc43210295"/>
      <w:bookmarkStart w:id="15" w:name="_Toc49853200"/>
      <w:bookmarkStart w:id="16" w:name="_Toc56529989"/>
      <w:bookmarkStart w:id="17" w:name="_Toc183511742"/>
      <w:bookmarkEnd w:id="11"/>
      <w:r w:rsidRPr="00164490">
        <w:t>Foreword</w:t>
      </w:r>
      <w:bookmarkEnd w:id="12"/>
      <w:bookmarkEnd w:id="13"/>
      <w:bookmarkEnd w:id="14"/>
      <w:bookmarkEnd w:id="15"/>
      <w:bookmarkEnd w:id="16"/>
      <w:bookmarkEnd w:id="17"/>
    </w:p>
    <w:p w14:paraId="4912324B" w14:textId="77777777" w:rsidR="00080512" w:rsidRPr="00164490" w:rsidRDefault="00080512">
      <w:r w:rsidRPr="00164490">
        <w:t xml:space="preserve">This Technical </w:t>
      </w:r>
      <w:bookmarkStart w:id="18" w:name="spectype3"/>
      <w:r w:rsidRPr="00164490">
        <w:t>Specification</w:t>
      </w:r>
      <w:bookmarkEnd w:id="18"/>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9" w:name="introduction"/>
      <w:bookmarkStart w:id="20" w:name="_Toc20142265"/>
      <w:bookmarkStart w:id="21" w:name="_Toc34217209"/>
      <w:bookmarkStart w:id="22" w:name="_Toc34217361"/>
      <w:bookmarkStart w:id="23" w:name="_Toc39051724"/>
      <w:bookmarkStart w:id="24" w:name="_Toc43210296"/>
      <w:bookmarkStart w:id="25" w:name="_Toc49853201"/>
      <w:bookmarkStart w:id="26" w:name="_Toc56529990"/>
      <w:bookmarkStart w:id="27" w:name="_Toc183511743"/>
      <w:bookmarkEnd w:id="19"/>
      <w:r w:rsidRPr="00164490">
        <w:t>1</w:t>
      </w:r>
      <w:r w:rsidRPr="00164490">
        <w:tab/>
        <w:t>Scope</w:t>
      </w:r>
      <w:bookmarkEnd w:id="20"/>
      <w:bookmarkEnd w:id="21"/>
      <w:bookmarkEnd w:id="22"/>
      <w:bookmarkEnd w:id="23"/>
      <w:bookmarkEnd w:id="24"/>
      <w:bookmarkEnd w:id="25"/>
      <w:bookmarkEnd w:id="26"/>
      <w:bookmarkEnd w:id="27"/>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8" w:name="_Toc20142266"/>
      <w:bookmarkStart w:id="29" w:name="_Toc34217210"/>
      <w:bookmarkStart w:id="30" w:name="_Toc34217362"/>
      <w:bookmarkStart w:id="31" w:name="_Toc39051725"/>
      <w:bookmarkStart w:id="32" w:name="_Toc43210297"/>
      <w:bookmarkStart w:id="33" w:name="_Toc49853202"/>
      <w:bookmarkStart w:id="34" w:name="_Toc56529991"/>
      <w:bookmarkStart w:id="35" w:name="_Toc183511744"/>
      <w:r w:rsidRPr="00164490">
        <w:t>2</w:t>
      </w:r>
      <w:r w:rsidRPr="00164490">
        <w:tab/>
        <w:t>References</w:t>
      </w:r>
      <w:bookmarkEnd w:id="28"/>
      <w:bookmarkEnd w:id="29"/>
      <w:bookmarkEnd w:id="30"/>
      <w:bookmarkEnd w:id="31"/>
      <w:bookmarkEnd w:id="32"/>
      <w:bookmarkEnd w:id="33"/>
      <w:bookmarkEnd w:id="34"/>
      <w:bookmarkEnd w:id="35"/>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6"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6"/>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3191A2D5" w14:textId="77777777" w:rsidR="00B02215" w:rsidRPr="00164490" w:rsidRDefault="00B02215" w:rsidP="00553D27">
      <w:pPr>
        <w:pStyle w:val="1"/>
      </w:pPr>
      <w:bookmarkStart w:id="37" w:name="_Toc20142267"/>
      <w:bookmarkStart w:id="38" w:name="_Toc34217211"/>
      <w:bookmarkStart w:id="39" w:name="_Toc34217363"/>
      <w:bookmarkStart w:id="40" w:name="_Toc39051726"/>
      <w:bookmarkStart w:id="41" w:name="_Toc43210298"/>
      <w:bookmarkStart w:id="42" w:name="_Toc49853203"/>
      <w:bookmarkStart w:id="43" w:name="_Toc56529992"/>
      <w:bookmarkStart w:id="44" w:name="_Toc183511745"/>
      <w:r w:rsidRPr="00164490">
        <w:t>3</w:t>
      </w:r>
      <w:r w:rsidRPr="00164490">
        <w:tab/>
        <w:t>Definitions and abbreviations</w:t>
      </w:r>
      <w:bookmarkEnd w:id="37"/>
      <w:bookmarkEnd w:id="38"/>
      <w:bookmarkEnd w:id="39"/>
      <w:bookmarkEnd w:id="40"/>
      <w:bookmarkEnd w:id="41"/>
      <w:bookmarkEnd w:id="42"/>
      <w:bookmarkEnd w:id="43"/>
      <w:bookmarkEnd w:id="44"/>
    </w:p>
    <w:p w14:paraId="3B209DB8" w14:textId="77777777" w:rsidR="00B02215" w:rsidRPr="00164490" w:rsidRDefault="00B02215" w:rsidP="00553D27">
      <w:pPr>
        <w:pStyle w:val="21"/>
      </w:pPr>
      <w:bookmarkStart w:id="45" w:name="_Toc20142268"/>
      <w:bookmarkStart w:id="46" w:name="_Toc34217212"/>
      <w:bookmarkStart w:id="47" w:name="_Toc34217364"/>
      <w:bookmarkStart w:id="48" w:name="_Toc39051727"/>
      <w:bookmarkStart w:id="49" w:name="_Toc43210299"/>
      <w:bookmarkStart w:id="50" w:name="_Toc49853204"/>
      <w:bookmarkStart w:id="51" w:name="_Toc56529993"/>
      <w:bookmarkStart w:id="52" w:name="_Toc183511746"/>
      <w:r w:rsidRPr="00164490">
        <w:t>3.1</w:t>
      </w:r>
      <w:r w:rsidRPr="00164490">
        <w:tab/>
        <w:t>Definitions</w:t>
      </w:r>
      <w:bookmarkEnd w:id="45"/>
      <w:bookmarkEnd w:id="46"/>
      <w:bookmarkEnd w:id="47"/>
      <w:bookmarkEnd w:id="48"/>
      <w:bookmarkEnd w:id="49"/>
      <w:bookmarkEnd w:id="50"/>
      <w:bookmarkEnd w:id="51"/>
      <w:bookmarkEnd w:id="52"/>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3" w:name="_Toc20142269"/>
      <w:bookmarkStart w:id="54" w:name="_Toc34217213"/>
      <w:bookmarkStart w:id="55" w:name="_Toc34217365"/>
      <w:bookmarkStart w:id="56" w:name="_Toc39051728"/>
      <w:bookmarkStart w:id="57" w:name="_Toc43210300"/>
      <w:bookmarkStart w:id="58" w:name="_Toc49853205"/>
      <w:bookmarkStart w:id="59" w:name="_Toc56529994"/>
      <w:bookmarkStart w:id="60" w:name="_Toc183511747"/>
      <w:r w:rsidRPr="00164490">
        <w:t>3.2</w:t>
      </w:r>
      <w:r w:rsidRPr="00164490">
        <w:tab/>
        <w:t>Abbreviations</w:t>
      </w:r>
      <w:bookmarkEnd w:id="53"/>
      <w:bookmarkEnd w:id="54"/>
      <w:bookmarkEnd w:id="55"/>
      <w:bookmarkEnd w:id="56"/>
      <w:bookmarkEnd w:id="57"/>
      <w:bookmarkEnd w:id="58"/>
      <w:bookmarkEnd w:id="59"/>
      <w:bookmarkEnd w:id="60"/>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1" w:name="_Toc20142270"/>
      <w:bookmarkStart w:id="62" w:name="_Toc34217214"/>
      <w:bookmarkStart w:id="63" w:name="_Toc34217366"/>
      <w:bookmarkStart w:id="64" w:name="_Toc39051729"/>
      <w:bookmarkStart w:id="65" w:name="_Toc43210301"/>
      <w:bookmarkStart w:id="66" w:name="_Toc49853206"/>
      <w:bookmarkStart w:id="67" w:name="_Toc56529995"/>
      <w:bookmarkStart w:id="68" w:name="_Toc183511748"/>
      <w:r w:rsidRPr="00164490">
        <w:t>4</w:t>
      </w:r>
      <w:r w:rsidRPr="00164490">
        <w:tab/>
        <w:t>Overview</w:t>
      </w:r>
      <w:bookmarkEnd w:id="61"/>
      <w:bookmarkEnd w:id="62"/>
      <w:bookmarkEnd w:id="63"/>
      <w:bookmarkEnd w:id="64"/>
      <w:bookmarkEnd w:id="65"/>
      <w:bookmarkEnd w:id="66"/>
      <w:bookmarkEnd w:id="67"/>
      <w:bookmarkEnd w:id="68"/>
    </w:p>
    <w:p w14:paraId="45D5AB9C" w14:textId="77777777" w:rsidR="00B02215" w:rsidRPr="00164490" w:rsidRDefault="00B02215" w:rsidP="00553D27">
      <w:pPr>
        <w:pStyle w:val="21"/>
      </w:pPr>
      <w:bookmarkStart w:id="69" w:name="_Toc20142271"/>
      <w:bookmarkStart w:id="70" w:name="_Toc34217215"/>
      <w:bookmarkStart w:id="71" w:name="_Toc34217367"/>
      <w:bookmarkStart w:id="72" w:name="_Toc39051730"/>
      <w:bookmarkStart w:id="73" w:name="_Toc43210302"/>
      <w:bookmarkStart w:id="74" w:name="_Toc49853207"/>
      <w:bookmarkStart w:id="75" w:name="_Toc56529996"/>
      <w:bookmarkStart w:id="76" w:name="_Toc183511749"/>
      <w:r w:rsidRPr="00164490">
        <w:t>4.1</w:t>
      </w:r>
      <w:r w:rsidRPr="00164490">
        <w:tab/>
        <w:t>Introduction</w:t>
      </w:r>
      <w:bookmarkEnd w:id="69"/>
      <w:bookmarkEnd w:id="70"/>
      <w:bookmarkEnd w:id="71"/>
      <w:bookmarkEnd w:id="72"/>
      <w:bookmarkEnd w:id="73"/>
      <w:bookmarkEnd w:id="74"/>
      <w:bookmarkEnd w:id="75"/>
      <w:bookmarkEnd w:id="76"/>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9pt" o:ole="">
            <v:imagedata r:id="rId14" o:title=""/>
          </v:shape>
          <o:OLEObject Type="Embed" ProgID="Visio.Drawing.15" ShapeID="_x0000_i1027" DrawAspect="Content" ObjectID="_179412554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7" w:name="_Toc20142272"/>
      <w:bookmarkStart w:id="78" w:name="_Toc34217216"/>
      <w:bookmarkStart w:id="79" w:name="_Toc34217368"/>
      <w:bookmarkStart w:id="80" w:name="_Toc39051731"/>
      <w:bookmarkStart w:id="81" w:name="_Toc43210303"/>
      <w:bookmarkStart w:id="82" w:name="_Toc49853208"/>
      <w:bookmarkStart w:id="83" w:name="_Toc56529997"/>
      <w:bookmarkStart w:id="84" w:name="_Toc183511750"/>
      <w:r w:rsidRPr="00164490">
        <w:t>5</w:t>
      </w:r>
      <w:r w:rsidRPr="00164490">
        <w:tab/>
        <w:t>Services offered by the NSSF</w:t>
      </w:r>
      <w:bookmarkEnd w:id="77"/>
      <w:bookmarkEnd w:id="78"/>
      <w:bookmarkEnd w:id="79"/>
      <w:bookmarkEnd w:id="80"/>
      <w:bookmarkEnd w:id="81"/>
      <w:bookmarkEnd w:id="82"/>
      <w:bookmarkEnd w:id="83"/>
      <w:bookmarkEnd w:id="84"/>
    </w:p>
    <w:p w14:paraId="52B2839E" w14:textId="77777777" w:rsidR="00B02215" w:rsidRPr="00164490" w:rsidRDefault="00B02215" w:rsidP="00553D27">
      <w:pPr>
        <w:pStyle w:val="21"/>
      </w:pPr>
      <w:bookmarkStart w:id="85" w:name="_Toc20142273"/>
      <w:bookmarkStart w:id="86" w:name="_Toc34217217"/>
      <w:bookmarkStart w:id="87" w:name="_Toc34217369"/>
      <w:bookmarkStart w:id="88" w:name="_Toc39051732"/>
      <w:bookmarkStart w:id="89" w:name="_Toc43210304"/>
      <w:bookmarkStart w:id="90" w:name="_Toc49853209"/>
      <w:bookmarkStart w:id="91" w:name="_Toc56529998"/>
      <w:bookmarkStart w:id="92" w:name="_Toc183511751"/>
      <w:r w:rsidRPr="00164490">
        <w:t>5.1</w:t>
      </w:r>
      <w:r w:rsidRPr="00164490">
        <w:tab/>
        <w:t>Introduction</w:t>
      </w:r>
      <w:bookmarkEnd w:id="85"/>
      <w:bookmarkEnd w:id="86"/>
      <w:bookmarkEnd w:id="87"/>
      <w:bookmarkEnd w:id="88"/>
      <w:bookmarkEnd w:id="89"/>
      <w:bookmarkEnd w:id="90"/>
      <w:bookmarkEnd w:id="91"/>
      <w:bookmarkEnd w:id="92"/>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3" w:name="_Toc20142274"/>
      <w:bookmarkStart w:id="94" w:name="_Toc34217218"/>
      <w:bookmarkStart w:id="95" w:name="_Toc34217370"/>
      <w:bookmarkStart w:id="96" w:name="_Toc39051733"/>
      <w:bookmarkStart w:id="97" w:name="_Toc43210305"/>
      <w:bookmarkStart w:id="98" w:name="_Toc49853210"/>
      <w:bookmarkStart w:id="99" w:name="_Toc56529999"/>
      <w:bookmarkStart w:id="100" w:name="_Toc183511752"/>
      <w:r w:rsidRPr="00164490">
        <w:t>5.2</w:t>
      </w:r>
      <w:r w:rsidRPr="00164490">
        <w:tab/>
        <w:t>Nnssf_NSSelection Service</w:t>
      </w:r>
      <w:bookmarkEnd w:id="93"/>
      <w:bookmarkEnd w:id="94"/>
      <w:bookmarkEnd w:id="95"/>
      <w:bookmarkEnd w:id="96"/>
      <w:bookmarkEnd w:id="97"/>
      <w:bookmarkEnd w:id="98"/>
      <w:bookmarkEnd w:id="99"/>
      <w:bookmarkEnd w:id="100"/>
    </w:p>
    <w:p w14:paraId="5747A016" w14:textId="77777777" w:rsidR="00B02215" w:rsidRPr="00164490" w:rsidRDefault="00B02215" w:rsidP="00553D27">
      <w:pPr>
        <w:pStyle w:val="31"/>
      </w:pPr>
      <w:bookmarkStart w:id="101" w:name="_Toc20142275"/>
      <w:bookmarkStart w:id="102" w:name="_Toc34217219"/>
      <w:bookmarkStart w:id="103" w:name="_Toc34217371"/>
      <w:bookmarkStart w:id="104" w:name="_Toc39051734"/>
      <w:bookmarkStart w:id="105" w:name="_Toc43210306"/>
      <w:bookmarkStart w:id="106" w:name="_Toc49853211"/>
      <w:bookmarkStart w:id="107" w:name="_Toc56530000"/>
      <w:bookmarkStart w:id="108" w:name="_Toc183511753"/>
      <w:r w:rsidRPr="00164490">
        <w:t>5.2.1</w:t>
      </w:r>
      <w:r w:rsidRPr="00164490">
        <w:tab/>
        <w:t>Service Description</w:t>
      </w:r>
      <w:bookmarkEnd w:id="101"/>
      <w:bookmarkEnd w:id="102"/>
      <w:bookmarkEnd w:id="103"/>
      <w:bookmarkEnd w:id="104"/>
      <w:bookmarkEnd w:id="105"/>
      <w:bookmarkEnd w:id="106"/>
      <w:bookmarkEnd w:id="107"/>
      <w:bookmarkEnd w:id="108"/>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9" w:name="_Toc20142276"/>
      <w:bookmarkStart w:id="110" w:name="_Toc34217220"/>
      <w:bookmarkStart w:id="111" w:name="_Toc34217372"/>
      <w:bookmarkStart w:id="112" w:name="_Toc39051735"/>
      <w:bookmarkStart w:id="113" w:name="_Toc43210307"/>
      <w:bookmarkStart w:id="114" w:name="_Toc49853212"/>
      <w:bookmarkStart w:id="115" w:name="_Toc56530001"/>
      <w:bookmarkStart w:id="116" w:name="_Toc183511754"/>
      <w:r w:rsidRPr="00164490">
        <w:t>5.2.2</w:t>
      </w:r>
      <w:r w:rsidRPr="00164490">
        <w:tab/>
        <w:t>Service Operations</w:t>
      </w:r>
      <w:bookmarkEnd w:id="109"/>
      <w:bookmarkEnd w:id="110"/>
      <w:bookmarkEnd w:id="111"/>
      <w:bookmarkEnd w:id="112"/>
      <w:bookmarkEnd w:id="113"/>
      <w:bookmarkEnd w:id="114"/>
      <w:bookmarkEnd w:id="115"/>
      <w:bookmarkEnd w:id="116"/>
    </w:p>
    <w:p w14:paraId="4217542E" w14:textId="77777777" w:rsidR="00B02215" w:rsidRPr="00164490" w:rsidRDefault="00B02215" w:rsidP="00553D27">
      <w:pPr>
        <w:pStyle w:val="41"/>
      </w:pPr>
      <w:bookmarkStart w:id="117" w:name="_Toc20142277"/>
      <w:bookmarkStart w:id="118" w:name="_Toc34217221"/>
      <w:bookmarkStart w:id="119" w:name="_Toc34217373"/>
      <w:bookmarkStart w:id="120" w:name="_Toc39051736"/>
      <w:bookmarkStart w:id="121" w:name="_Toc43210308"/>
      <w:bookmarkStart w:id="122" w:name="_Toc49853213"/>
      <w:bookmarkStart w:id="123" w:name="_Toc56530002"/>
      <w:bookmarkStart w:id="124" w:name="_Toc183511755"/>
      <w:r w:rsidRPr="00164490">
        <w:t>5.2.2.1</w:t>
      </w:r>
      <w:r w:rsidRPr="00164490">
        <w:tab/>
        <w:t>Introduction</w:t>
      </w:r>
      <w:bookmarkEnd w:id="117"/>
      <w:bookmarkEnd w:id="118"/>
      <w:bookmarkEnd w:id="119"/>
      <w:bookmarkEnd w:id="120"/>
      <w:bookmarkEnd w:id="121"/>
      <w:bookmarkEnd w:id="122"/>
      <w:bookmarkEnd w:id="123"/>
      <w:bookmarkEnd w:id="124"/>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5" w:name="_Toc20142278"/>
      <w:bookmarkStart w:id="126" w:name="_Toc34217222"/>
      <w:bookmarkStart w:id="127" w:name="_Toc34217374"/>
      <w:bookmarkStart w:id="128" w:name="_Toc39051737"/>
      <w:bookmarkStart w:id="129" w:name="_Toc43210309"/>
      <w:bookmarkStart w:id="130" w:name="_Toc49853214"/>
      <w:bookmarkStart w:id="131" w:name="_Toc56530003"/>
      <w:bookmarkStart w:id="132" w:name="_Toc183511756"/>
      <w:r w:rsidRPr="00164490">
        <w:t>5.2.2.2</w:t>
      </w:r>
      <w:r w:rsidRPr="00164490">
        <w:tab/>
      </w:r>
      <w:r w:rsidRPr="00164490">
        <w:rPr>
          <w:rFonts w:hint="eastAsia"/>
          <w:lang w:eastAsia="zh-CN"/>
        </w:rPr>
        <w:t>GET</w:t>
      </w:r>
      <w:bookmarkEnd w:id="125"/>
      <w:bookmarkEnd w:id="126"/>
      <w:bookmarkEnd w:id="127"/>
      <w:bookmarkEnd w:id="128"/>
      <w:bookmarkEnd w:id="129"/>
      <w:bookmarkEnd w:id="130"/>
      <w:bookmarkEnd w:id="131"/>
      <w:bookmarkEnd w:id="132"/>
    </w:p>
    <w:p w14:paraId="18831DAF" w14:textId="77777777" w:rsidR="00B02215" w:rsidRPr="00164490" w:rsidRDefault="00B02215" w:rsidP="00553D27">
      <w:pPr>
        <w:pStyle w:val="51"/>
      </w:pPr>
      <w:bookmarkStart w:id="133" w:name="_Toc20142279"/>
      <w:bookmarkStart w:id="134" w:name="_Toc34217223"/>
      <w:bookmarkStart w:id="135" w:name="_Toc34217375"/>
      <w:bookmarkStart w:id="136" w:name="_Toc39051738"/>
      <w:bookmarkStart w:id="137" w:name="_Toc43210310"/>
      <w:bookmarkStart w:id="138" w:name="_Toc49853215"/>
      <w:bookmarkStart w:id="139" w:name="_Toc56530004"/>
      <w:bookmarkStart w:id="140" w:name="_Toc183511757"/>
      <w:r w:rsidRPr="00164490">
        <w:t>5.2.2.2.1</w:t>
      </w:r>
      <w:r w:rsidRPr="00164490">
        <w:tab/>
        <w:t>General</w:t>
      </w:r>
      <w:bookmarkEnd w:id="133"/>
      <w:bookmarkEnd w:id="134"/>
      <w:bookmarkEnd w:id="135"/>
      <w:bookmarkEnd w:id="136"/>
      <w:bookmarkEnd w:id="137"/>
      <w:bookmarkEnd w:id="138"/>
      <w:bookmarkEnd w:id="139"/>
      <w:bookmarkEnd w:id="140"/>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1" w:name="_Hlk166598669"/>
      <w:r w:rsidRPr="00140E21">
        <w:t>PDN Connection Establishment</w:t>
      </w:r>
      <w:bookmarkEnd w:id="141"/>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2" w:name="_Toc20142280"/>
      <w:bookmarkStart w:id="143" w:name="_Toc34217224"/>
      <w:bookmarkStart w:id="144" w:name="_Toc34217376"/>
      <w:bookmarkStart w:id="145" w:name="_Toc39051739"/>
      <w:bookmarkStart w:id="146" w:name="_Toc43210311"/>
      <w:bookmarkStart w:id="147" w:name="_Toc49853216"/>
      <w:bookmarkStart w:id="148" w:name="_Toc56530005"/>
      <w:bookmarkStart w:id="149" w:name="_Toc183511758"/>
      <w:r w:rsidRPr="00164490">
        <w:t>5.2.2.2.2</w:t>
      </w:r>
      <w:r w:rsidRPr="00164490">
        <w:tab/>
      </w:r>
      <w:r w:rsidRPr="00164490">
        <w:rPr>
          <w:rFonts w:hint="eastAsia"/>
          <w:lang w:eastAsia="zh-CN"/>
        </w:rPr>
        <w:t xml:space="preserve">Get </w:t>
      </w:r>
      <w:r w:rsidRPr="00164490">
        <w:t>service operation of Nnssf_NSSelection service</w:t>
      </w:r>
      <w:bookmarkEnd w:id="142"/>
      <w:bookmarkEnd w:id="143"/>
      <w:bookmarkEnd w:id="144"/>
      <w:bookmarkEnd w:id="145"/>
      <w:bookmarkEnd w:id="146"/>
      <w:bookmarkEnd w:id="147"/>
      <w:bookmarkEnd w:id="148"/>
      <w:bookmarkEnd w:id="149"/>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02CB36B4"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5pt;height:107.7pt" o:ole="">
            <v:imagedata r:id="rId16" o:title=""/>
          </v:shape>
          <o:OLEObject Type="Embed" ProgID="Visio.Drawing.11" ShapeID="_x0000_i1028" DrawAspect="Content" ObjectID="_179412554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50"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50"/>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6BD30863"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1"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2" w:name="_Toc20142281"/>
      <w:bookmarkStart w:id="153" w:name="_Toc34217225"/>
      <w:bookmarkStart w:id="154" w:name="_Toc34217377"/>
      <w:bookmarkStart w:id="155" w:name="_Toc39051740"/>
      <w:bookmarkStart w:id="156" w:name="_Toc43210312"/>
      <w:bookmarkStart w:id="157" w:name="_Toc49853217"/>
      <w:bookmarkStart w:id="158" w:name="_Toc56530006"/>
      <w:bookmarkStart w:id="159" w:name="_Toc183511759"/>
      <w:bookmarkEnd w:id="151"/>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2"/>
      <w:bookmarkEnd w:id="153"/>
      <w:bookmarkEnd w:id="154"/>
      <w:bookmarkEnd w:id="155"/>
      <w:bookmarkEnd w:id="156"/>
      <w:bookmarkEnd w:id="157"/>
      <w:bookmarkEnd w:id="158"/>
      <w:bookmarkEnd w:id="159"/>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5pt;height:107.7pt" o:ole="">
            <v:imagedata r:id="rId18" o:title=""/>
          </v:shape>
          <o:OLEObject Type="Embed" ProgID="Visio.Drawing.11" ShapeID="_x0000_i1029" DrawAspect="Content" ObjectID="_179412554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60"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1" w:name="_Toc20142282"/>
      <w:bookmarkStart w:id="162" w:name="_Toc34217226"/>
      <w:bookmarkStart w:id="163" w:name="_Toc34217378"/>
      <w:bookmarkStart w:id="164" w:name="_Toc39051741"/>
      <w:bookmarkStart w:id="165" w:name="_Toc43210313"/>
      <w:bookmarkStart w:id="166" w:name="_Toc49853218"/>
      <w:bookmarkStart w:id="167" w:name="_Toc56530007"/>
      <w:bookmarkStart w:id="168" w:name="_Toc183511760"/>
      <w:bookmarkEnd w:id="160"/>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1"/>
      <w:bookmarkEnd w:id="162"/>
      <w:bookmarkEnd w:id="163"/>
      <w:bookmarkEnd w:id="164"/>
      <w:bookmarkEnd w:id="165"/>
      <w:bookmarkEnd w:id="166"/>
      <w:bookmarkEnd w:id="167"/>
      <w:bookmarkEnd w:id="168"/>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5pt;height:107.7pt" o:ole="">
            <v:imagedata r:id="rId20" o:title=""/>
          </v:shape>
          <o:OLEObject Type="Embed" ProgID="Visio.Drawing.11" ShapeID="_x0000_i1030" DrawAspect="Content" ObjectID="_179412554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19F5B3E8"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9"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70" w:name="_MCCTEMPBM_CRPT30470007___2"/>
      <w:bookmarkEnd w:id="169"/>
    </w:p>
    <w:p w14:paraId="453A872F" w14:textId="227920A1" w:rsidR="00904526" w:rsidRPr="00904526" w:rsidRDefault="00904526" w:rsidP="00904526">
      <w:pPr>
        <w:pStyle w:val="51"/>
      </w:pPr>
      <w:bookmarkStart w:id="171" w:name="_Toc183511761"/>
      <w:bookmarkStart w:id="172" w:name="_Toc20142283"/>
      <w:bookmarkStart w:id="173" w:name="_Toc34217227"/>
      <w:bookmarkStart w:id="174" w:name="_Toc34217379"/>
      <w:bookmarkStart w:id="175" w:name="_Toc39051742"/>
      <w:bookmarkStart w:id="176" w:name="_Toc43210314"/>
      <w:bookmarkStart w:id="177" w:name="_Toc49853219"/>
      <w:bookmarkStart w:id="178" w:name="_Toc56530008"/>
      <w:bookmarkEnd w:id="170"/>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1"/>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5pt;height:107.7pt" o:ole="">
            <v:imagedata r:id="rId22" o:title=""/>
          </v:shape>
          <o:OLEObject Type="Embed" ProgID="Visio.Drawing.11" ShapeID="_x0000_i1031" DrawAspect="Content" ObjectID="_179412554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9" w:name="_Toc18351176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9"/>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5pt;height:107.7pt" o:ole="">
            <v:imagedata r:id="rId24" o:title=""/>
          </v:shape>
          <o:OLEObject Type="Embed" ProgID="Visio.Drawing.11" ShapeID="_x0000_i1032" DrawAspect="Content" ObjectID="_179412554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80" w:name="_Toc183511763"/>
      <w:r w:rsidRPr="00164490">
        <w:t>5.3</w:t>
      </w:r>
      <w:r w:rsidRPr="00164490">
        <w:tab/>
        <w:t>Nnssf_NSSAIAvailability Service</w:t>
      </w:r>
      <w:bookmarkEnd w:id="172"/>
      <w:bookmarkEnd w:id="173"/>
      <w:bookmarkEnd w:id="174"/>
      <w:bookmarkEnd w:id="175"/>
      <w:bookmarkEnd w:id="176"/>
      <w:bookmarkEnd w:id="177"/>
      <w:bookmarkEnd w:id="178"/>
      <w:bookmarkEnd w:id="180"/>
    </w:p>
    <w:p w14:paraId="056927CC" w14:textId="77777777" w:rsidR="00B02215" w:rsidRPr="00164490" w:rsidRDefault="00B02215" w:rsidP="00553D27">
      <w:pPr>
        <w:pStyle w:val="31"/>
      </w:pPr>
      <w:bookmarkStart w:id="181" w:name="_Toc20142284"/>
      <w:bookmarkStart w:id="182" w:name="_Toc34217228"/>
      <w:bookmarkStart w:id="183" w:name="_Toc34217380"/>
      <w:bookmarkStart w:id="184" w:name="_Toc39051743"/>
      <w:bookmarkStart w:id="185" w:name="_Toc43210315"/>
      <w:bookmarkStart w:id="186" w:name="_Toc49853220"/>
      <w:bookmarkStart w:id="187" w:name="_Toc56530009"/>
      <w:bookmarkStart w:id="188" w:name="_Toc183511764"/>
      <w:r w:rsidRPr="00164490">
        <w:t>5.3.1</w:t>
      </w:r>
      <w:r w:rsidRPr="00164490">
        <w:tab/>
        <w:t>Service Description</w:t>
      </w:r>
      <w:bookmarkEnd w:id="181"/>
      <w:bookmarkEnd w:id="182"/>
      <w:bookmarkEnd w:id="183"/>
      <w:bookmarkEnd w:id="184"/>
      <w:bookmarkEnd w:id="185"/>
      <w:bookmarkEnd w:id="186"/>
      <w:bookmarkEnd w:id="187"/>
      <w:bookmarkEnd w:id="188"/>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9" w:name="_Toc20142285"/>
      <w:bookmarkStart w:id="190" w:name="_Toc34217229"/>
      <w:bookmarkStart w:id="191" w:name="_Toc34217381"/>
      <w:bookmarkStart w:id="192" w:name="_Toc39051744"/>
      <w:bookmarkStart w:id="193" w:name="_Toc43210316"/>
      <w:bookmarkStart w:id="194" w:name="_Toc49853221"/>
      <w:bookmarkStart w:id="195" w:name="_Toc56530010"/>
      <w:bookmarkStart w:id="196" w:name="_Toc183511765"/>
      <w:r w:rsidRPr="00164490">
        <w:t>5.3.2</w:t>
      </w:r>
      <w:r w:rsidRPr="00164490">
        <w:tab/>
        <w:t>Service Operations</w:t>
      </w:r>
      <w:bookmarkEnd w:id="189"/>
      <w:bookmarkEnd w:id="190"/>
      <w:bookmarkEnd w:id="191"/>
      <w:bookmarkEnd w:id="192"/>
      <w:bookmarkEnd w:id="193"/>
      <w:bookmarkEnd w:id="194"/>
      <w:bookmarkEnd w:id="195"/>
      <w:bookmarkEnd w:id="196"/>
    </w:p>
    <w:p w14:paraId="31319CDB" w14:textId="77777777" w:rsidR="00B02215" w:rsidRPr="00164490" w:rsidRDefault="00B02215" w:rsidP="00553D27">
      <w:pPr>
        <w:pStyle w:val="41"/>
      </w:pPr>
      <w:bookmarkStart w:id="197" w:name="_Toc20142286"/>
      <w:bookmarkStart w:id="198" w:name="_Toc34217230"/>
      <w:bookmarkStart w:id="199" w:name="_Toc34217382"/>
      <w:bookmarkStart w:id="200" w:name="_Toc39051745"/>
      <w:bookmarkStart w:id="201" w:name="_Toc43210317"/>
      <w:bookmarkStart w:id="202" w:name="_Toc49853222"/>
      <w:bookmarkStart w:id="203" w:name="_Toc56530011"/>
      <w:bookmarkStart w:id="204" w:name="_Toc183511766"/>
      <w:r w:rsidRPr="00164490">
        <w:t>5.3.2.1</w:t>
      </w:r>
      <w:r w:rsidRPr="00164490">
        <w:tab/>
        <w:t>Introduction</w:t>
      </w:r>
      <w:bookmarkEnd w:id="197"/>
      <w:bookmarkEnd w:id="198"/>
      <w:bookmarkEnd w:id="199"/>
      <w:bookmarkEnd w:id="200"/>
      <w:bookmarkEnd w:id="201"/>
      <w:bookmarkEnd w:id="202"/>
      <w:bookmarkEnd w:id="203"/>
      <w:bookmarkEnd w:id="204"/>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5" w:name="_Toc20142287"/>
      <w:bookmarkStart w:id="206" w:name="_Toc34217231"/>
      <w:bookmarkStart w:id="207" w:name="_Toc34217383"/>
      <w:bookmarkStart w:id="208" w:name="_Toc39051746"/>
      <w:bookmarkStart w:id="209" w:name="_Toc43210318"/>
      <w:bookmarkStart w:id="210" w:name="_Toc49853223"/>
      <w:bookmarkStart w:id="211" w:name="_Toc56530012"/>
      <w:bookmarkStart w:id="212" w:name="_Toc183511767"/>
      <w:r w:rsidRPr="00164490">
        <w:t>5.3.2.2</w:t>
      </w:r>
      <w:r w:rsidRPr="00164490">
        <w:tab/>
        <w:t>Update Service Operation</w:t>
      </w:r>
      <w:bookmarkEnd w:id="205"/>
      <w:bookmarkEnd w:id="206"/>
      <w:bookmarkEnd w:id="207"/>
      <w:bookmarkEnd w:id="208"/>
      <w:bookmarkEnd w:id="209"/>
      <w:bookmarkEnd w:id="210"/>
      <w:bookmarkEnd w:id="211"/>
      <w:bookmarkEnd w:id="212"/>
    </w:p>
    <w:p w14:paraId="6AD2D0B7" w14:textId="77777777" w:rsidR="00B02215" w:rsidRPr="00164490" w:rsidRDefault="00B02215" w:rsidP="00553D27">
      <w:pPr>
        <w:pStyle w:val="51"/>
      </w:pPr>
      <w:bookmarkStart w:id="213" w:name="_Toc20142288"/>
      <w:bookmarkStart w:id="214" w:name="_Toc34217232"/>
      <w:bookmarkStart w:id="215" w:name="_Toc34217384"/>
      <w:bookmarkStart w:id="216" w:name="_Toc39051747"/>
      <w:bookmarkStart w:id="217" w:name="_Toc43210319"/>
      <w:bookmarkStart w:id="218" w:name="_Toc49853224"/>
      <w:bookmarkStart w:id="219" w:name="_Toc56530013"/>
      <w:bookmarkStart w:id="220" w:name="_Toc183511768"/>
      <w:r w:rsidRPr="00164490">
        <w:t>5.3.2.2.1</w:t>
      </w:r>
      <w:r w:rsidRPr="00164490">
        <w:tab/>
        <w:t>General</w:t>
      </w:r>
      <w:bookmarkEnd w:id="213"/>
      <w:bookmarkEnd w:id="214"/>
      <w:bookmarkEnd w:id="215"/>
      <w:bookmarkEnd w:id="216"/>
      <w:bookmarkEnd w:id="217"/>
      <w:bookmarkEnd w:id="218"/>
      <w:bookmarkEnd w:id="219"/>
      <w:bookmarkEnd w:id="220"/>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9pt;height:107.7pt" o:ole="">
            <v:imagedata r:id="rId26" o:title=""/>
          </v:shape>
          <o:OLEObject Type="Embed" ProgID="Visio.Drawing.15" ShapeID="_x0000_i1033" DrawAspect="Content" ObjectID="_179412554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1"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2" w:name="_Toc20142289"/>
      <w:bookmarkStart w:id="223" w:name="_Toc34217233"/>
      <w:bookmarkStart w:id="224" w:name="_Toc34217385"/>
      <w:bookmarkStart w:id="225" w:name="_Toc39051748"/>
      <w:bookmarkStart w:id="226" w:name="_Toc43210320"/>
      <w:bookmarkStart w:id="227" w:name="_Toc49853225"/>
      <w:bookmarkStart w:id="228" w:name="_Toc56530014"/>
      <w:bookmarkStart w:id="229" w:name="_Toc183511769"/>
      <w:bookmarkEnd w:id="221"/>
      <w:r w:rsidRPr="00164490">
        <w:t>5.3.2.3</w:t>
      </w:r>
      <w:r w:rsidRPr="00164490">
        <w:tab/>
        <w:t>Subscribe Service Operation</w:t>
      </w:r>
      <w:bookmarkEnd w:id="222"/>
      <w:bookmarkEnd w:id="223"/>
      <w:bookmarkEnd w:id="224"/>
      <w:bookmarkEnd w:id="225"/>
      <w:bookmarkEnd w:id="226"/>
      <w:bookmarkEnd w:id="227"/>
      <w:bookmarkEnd w:id="228"/>
      <w:bookmarkEnd w:id="229"/>
    </w:p>
    <w:p w14:paraId="27CD01CC" w14:textId="77777777" w:rsidR="00B02215" w:rsidRPr="00164490" w:rsidRDefault="00B02215" w:rsidP="00553D27">
      <w:pPr>
        <w:pStyle w:val="51"/>
      </w:pPr>
      <w:bookmarkStart w:id="230" w:name="_Toc20142290"/>
      <w:bookmarkStart w:id="231" w:name="_Toc34217234"/>
      <w:bookmarkStart w:id="232" w:name="_Toc34217386"/>
      <w:bookmarkStart w:id="233" w:name="_Toc39051749"/>
      <w:bookmarkStart w:id="234" w:name="_Toc43210321"/>
      <w:bookmarkStart w:id="235" w:name="_Toc49853226"/>
      <w:bookmarkStart w:id="236" w:name="_Toc56530015"/>
      <w:bookmarkStart w:id="237" w:name="_Toc183511770"/>
      <w:r w:rsidRPr="00164490">
        <w:t>5.3.2.3.1</w:t>
      </w:r>
      <w:r w:rsidRPr="00164490">
        <w:tab/>
      </w:r>
      <w:r w:rsidR="00C1575C" w:rsidRPr="00164490">
        <w:t>Creation of a subscription</w:t>
      </w:r>
      <w:bookmarkEnd w:id="230"/>
      <w:bookmarkEnd w:id="231"/>
      <w:bookmarkEnd w:id="232"/>
      <w:bookmarkEnd w:id="233"/>
      <w:bookmarkEnd w:id="234"/>
      <w:bookmarkEnd w:id="235"/>
      <w:bookmarkEnd w:id="236"/>
      <w:bookmarkEnd w:id="237"/>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5pt;height:107.7pt" o:ole="">
            <v:imagedata r:id="rId28" o:title=""/>
          </v:shape>
          <o:OLEObject Type="Embed" ProgID="Visio.Drawing.11" ShapeID="_x0000_i1034" DrawAspect="Content" ObjectID="_179412554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8"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9" w:name="_Toc49853227"/>
      <w:bookmarkStart w:id="240" w:name="_Toc56530016"/>
      <w:bookmarkStart w:id="241" w:name="_Toc183511771"/>
      <w:bookmarkEnd w:id="238"/>
      <w:r w:rsidRPr="00164490">
        <w:t>5.3.2.3.2</w:t>
      </w:r>
      <w:r w:rsidRPr="00164490">
        <w:tab/>
        <w:t>Modification of a subscription</w:t>
      </w:r>
      <w:bookmarkEnd w:id="239"/>
      <w:bookmarkEnd w:id="240"/>
      <w:bookmarkEnd w:id="241"/>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3pt" o:ole="">
            <v:imagedata r:id="rId30" o:title=""/>
          </v:shape>
          <o:OLEObject Type="Embed" ProgID="VisioViewer.Viewer.1" ShapeID="_x0000_i1035" DrawAspect="Content" ObjectID="_179412555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2"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3" w:name="_Toc20142291"/>
      <w:bookmarkStart w:id="244" w:name="_Toc34217235"/>
      <w:bookmarkStart w:id="245" w:name="_Toc34217387"/>
      <w:bookmarkStart w:id="246" w:name="_Toc39051750"/>
      <w:bookmarkStart w:id="247" w:name="_Toc43210322"/>
      <w:bookmarkStart w:id="248" w:name="_Toc49853228"/>
      <w:bookmarkStart w:id="249" w:name="_Toc56530017"/>
      <w:bookmarkStart w:id="250" w:name="_Toc183511772"/>
      <w:bookmarkEnd w:id="242"/>
      <w:r w:rsidRPr="00164490">
        <w:t>5.3.2.4</w:t>
      </w:r>
      <w:r w:rsidRPr="00164490">
        <w:tab/>
        <w:t>Unsubscribe Service Operation</w:t>
      </w:r>
      <w:bookmarkEnd w:id="243"/>
      <w:bookmarkEnd w:id="244"/>
      <w:bookmarkEnd w:id="245"/>
      <w:bookmarkEnd w:id="246"/>
      <w:bookmarkEnd w:id="247"/>
      <w:bookmarkEnd w:id="248"/>
      <w:bookmarkEnd w:id="249"/>
      <w:bookmarkEnd w:id="250"/>
    </w:p>
    <w:p w14:paraId="3E5B2065" w14:textId="77777777" w:rsidR="00B02215" w:rsidRPr="00164490" w:rsidRDefault="00B02215" w:rsidP="00553D27">
      <w:pPr>
        <w:pStyle w:val="51"/>
      </w:pPr>
      <w:bookmarkStart w:id="251" w:name="_Toc20142292"/>
      <w:bookmarkStart w:id="252" w:name="_Toc34217236"/>
      <w:bookmarkStart w:id="253" w:name="_Toc34217388"/>
      <w:bookmarkStart w:id="254" w:name="_Toc39051751"/>
      <w:bookmarkStart w:id="255" w:name="_Toc43210323"/>
      <w:bookmarkStart w:id="256" w:name="_Toc49853229"/>
      <w:bookmarkStart w:id="257" w:name="_Toc56530018"/>
      <w:bookmarkStart w:id="258" w:name="_Toc183511773"/>
      <w:r w:rsidRPr="00164490">
        <w:t>5.3.2.4.1</w:t>
      </w:r>
      <w:r w:rsidRPr="00164490">
        <w:tab/>
        <w:t>General</w:t>
      </w:r>
      <w:bookmarkEnd w:id="251"/>
      <w:bookmarkEnd w:id="252"/>
      <w:bookmarkEnd w:id="253"/>
      <w:bookmarkEnd w:id="254"/>
      <w:bookmarkEnd w:id="255"/>
      <w:bookmarkEnd w:id="256"/>
      <w:bookmarkEnd w:id="257"/>
      <w:bookmarkEnd w:id="258"/>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5pt;height:107.7pt" o:ole="">
            <v:imagedata r:id="rId32" o:title=""/>
          </v:shape>
          <o:OLEObject Type="Embed" ProgID="Visio.Drawing.11" ShapeID="_x0000_i1036" DrawAspect="Content" ObjectID="_179412555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9"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60" w:name="_Toc20142293"/>
      <w:bookmarkStart w:id="261" w:name="_Toc34217237"/>
      <w:bookmarkStart w:id="262" w:name="_Toc34217389"/>
      <w:bookmarkStart w:id="263" w:name="_Toc39051752"/>
      <w:bookmarkStart w:id="264" w:name="_Toc43210324"/>
      <w:bookmarkStart w:id="265" w:name="_Toc49853230"/>
      <w:bookmarkStart w:id="266" w:name="_Toc56530019"/>
      <w:bookmarkStart w:id="267" w:name="_Toc183511774"/>
      <w:bookmarkEnd w:id="259"/>
      <w:r w:rsidRPr="00164490">
        <w:t>5.3.2.</w:t>
      </w:r>
      <w:r w:rsidRPr="00164490">
        <w:rPr>
          <w:rFonts w:hint="eastAsia"/>
          <w:lang w:eastAsia="zh-CN"/>
        </w:rPr>
        <w:t>5</w:t>
      </w:r>
      <w:r w:rsidRPr="00164490">
        <w:tab/>
        <w:t>Notify Service Operation</w:t>
      </w:r>
      <w:bookmarkEnd w:id="260"/>
      <w:bookmarkEnd w:id="261"/>
      <w:bookmarkEnd w:id="262"/>
      <w:bookmarkEnd w:id="263"/>
      <w:bookmarkEnd w:id="264"/>
      <w:bookmarkEnd w:id="265"/>
      <w:bookmarkEnd w:id="266"/>
      <w:bookmarkEnd w:id="267"/>
    </w:p>
    <w:p w14:paraId="36509352" w14:textId="77777777" w:rsidR="00B02215" w:rsidRPr="00164490" w:rsidRDefault="00B02215" w:rsidP="00553D27">
      <w:pPr>
        <w:pStyle w:val="51"/>
      </w:pPr>
      <w:bookmarkStart w:id="268" w:name="_Toc20142294"/>
      <w:bookmarkStart w:id="269" w:name="_Toc34217238"/>
      <w:bookmarkStart w:id="270" w:name="_Toc34217390"/>
      <w:bookmarkStart w:id="271" w:name="_Toc39051753"/>
      <w:bookmarkStart w:id="272" w:name="_Toc43210325"/>
      <w:bookmarkStart w:id="273" w:name="_Toc49853231"/>
      <w:bookmarkStart w:id="274" w:name="_Toc56530020"/>
      <w:bookmarkStart w:id="275" w:name="_Toc183511775"/>
      <w:r w:rsidRPr="00164490">
        <w:t>5.3.2.</w:t>
      </w:r>
      <w:r w:rsidRPr="00164490">
        <w:rPr>
          <w:rFonts w:hint="eastAsia"/>
          <w:lang w:eastAsia="zh-CN"/>
        </w:rPr>
        <w:t>5</w:t>
      </w:r>
      <w:r w:rsidRPr="00164490">
        <w:t>.1</w:t>
      </w:r>
      <w:r w:rsidRPr="00164490">
        <w:tab/>
        <w:t>General</w:t>
      </w:r>
      <w:bookmarkEnd w:id="268"/>
      <w:bookmarkEnd w:id="269"/>
      <w:bookmarkEnd w:id="270"/>
      <w:bookmarkEnd w:id="271"/>
      <w:bookmarkEnd w:id="272"/>
      <w:bookmarkEnd w:id="273"/>
      <w:bookmarkEnd w:id="274"/>
      <w:bookmarkEnd w:id="275"/>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3pt" o:ole="">
            <v:imagedata r:id="rId34" o:title=""/>
          </v:shape>
          <o:OLEObject Type="Embed" ProgID="VisioViewer.Viewer.1" ShapeID="_x0000_i1037" DrawAspect="Content" ObjectID="_179412555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6"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7" w:name="_Toc20142295"/>
      <w:bookmarkStart w:id="278" w:name="_Toc34217239"/>
      <w:bookmarkStart w:id="279" w:name="_Toc34217391"/>
      <w:bookmarkStart w:id="280" w:name="_Toc39051754"/>
      <w:bookmarkStart w:id="281" w:name="_Toc43210326"/>
      <w:bookmarkStart w:id="282" w:name="_Toc49853232"/>
      <w:bookmarkStart w:id="283" w:name="_Toc56530021"/>
      <w:bookmarkStart w:id="284" w:name="_Toc183511776"/>
      <w:bookmarkEnd w:id="276"/>
      <w:r w:rsidRPr="00164490">
        <w:t>5.3.2.</w:t>
      </w:r>
      <w:r w:rsidRPr="00164490">
        <w:rPr>
          <w:rFonts w:hint="eastAsia"/>
          <w:lang w:eastAsia="zh-CN"/>
        </w:rPr>
        <w:t>6</w:t>
      </w:r>
      <w:r w:rsidRPr="00164490">
        <w:tab/>
        <w:t>Delete Service Operation</w:t>
      </w:r>
      <w:bookmarkEnd w:id="277"/>
      <w:bookmarkEnd w:id="278"/>
      <w:bookmarkEnd w:id="279"/>
      <w:bookmarkEnd w:id="280"/>
      <w:bookmarkEnd w:id="281"/>
      <w:bookmarkEnd w:id="282"/>
      <w:bookmarkEnd w:id="283"/>
      <w:bookmarkEnd w:id="284"/>
    </w:p>
    <w:p w14:paraId="2BF409C3" w14:textId="77777777" w:rsidR="00B02215" w:rsidRPr="00164490" w:rsidRDefault="00B02215" w:rsidP="00553D27">
      <w:pPr>
        <w:pStyle w:val="51"/>
      </w:pPr>
      <w:bookmarkStart w:id="285" w:name="_Toc20142296"/>
      <w:bookmarkStart w:id="286" w:name="_Toc34217240"/>
      <w:bookmarkStart w:id="287" w:name="_Toc34217392"/>
      <w:bookmarkStart w:id="288" w:name="_Toc39051755"/>
      <w:bookmarkStart w:id="289" w:name="_Toc43210327"/>
      <w:bookmarkStart w:id="290" w:name="_Toc49853233"/>
      <w:bookmarkStart w:id="291" w:name="_Toc56530022"/>
      <w:bookmarkStart w:id="292" w:name="_Toc183511777"/>
      <w:r w:rsidRPr="00164490">
        <w:t>5.3.2.</w:t>
      </w:r>
      <w:r w:rsidRPr="00164490">
        <w:rPr>
          <w:rFonts w:hint="eastAsia"/>
          <w:lang w:eastAsia="zh-CN"/>
        </w:rPr>
        <w:t>6</w:t>
      </w:r>
      <w:r w:rsidRPr="00164490">
        <w:t>.1</w:t>
      </w:r>
      <w:r w:rsidRPr="00164490">
        <w:tab/>
        <w:t>General</w:t>
      </w:r>
      <w:bookmarkEnd w:id="285"/>
      <w:bookmarkEnd w:id="286"/>
      <w:bookmarkEnd w:id="287"/>
      <w:bookmarkEnd w:id="288"/>
      <w:bookmarkEnd w:id="289"/>
      <w:bookmarkEnd w:id="290"/>
      <w:bookmarkEnd w:id="291"/>
      <w:bookmarkEnd w:id="292"/>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5pt;height:107.7pt" o:ole="">
            <v:imagedata r:id="rId36" o:title=""/>
          </v:shape>
          <o:OLEObject Type="Embed" ProgID="Visio.Drawing.11" ShapeID="_x0000_i1038" DrawAspect="Content" ObjectID="_179412555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3"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4" w:name="_Toc34217241"/>
      <w:bookmarkStart w:id="295" w:name="_Toc34217393"/>
      <w:bookmarkStart w:id="296" w:name="_Toc39051756"/>
      <w:bookmarkStart w:id="297" w:name="_Toc43210328"/>
      <w:bookmarkStart w:id="298" w:name="_Toc49853234"/>
      <w:bookmarkStart w:id="299" w:name="_Toc56530023"/>
      <w:bookmarkStart w:id="300" w:name="_Toc183511778"/>
      <w:bookmarkEnd w:id="293"/>
      <w:r w:rsidRPr="00164490">
        <w:t>5.3.2.7</w:t>
      </w:r>
      <w:r w:rsidRPr="00164490">
        <w:tab/>
        <w:t>Options Service Operation</w:t>
      </w:r>
      <w:bookmarkEnd w:id="294"/>
      <w:bookmarkEnd w:id="295"/>
      <w:bookmarkEnd w:id="296"/>
      <w:bookmarkEnd w:id="297"/>
      <w:bookmarkEnd w:id="298"/>
      <w:bookmarkEnd w:id="299"/>
      <w:bookmarkEnd w:id="300"/>
    </w:p>
    <w:p w14:paraId="2DB93408" w14:textId="77777777" w:rsidR="00B02215" w:rsidRPr="00164490" w:rsidRDefault="00B02215" w:rsidP="00553D27">
      <w:pPr>
        <w:pStyle w:val="51"/>
      </w:pPr>
      <w:bookmarkStart w:id="301" w:name="_Toc34217242"/>
      <w:bookmarkStart w:id="302" w:name="_Toc34217394"/>
      <w:bookmarkStart w:id="303" w:name="_Toc39051757"/>
      <w:bookmarkStart w:id="304" w:name="_Toc43210329"/>
      <w:bookmarkStart w:id="305" w:name="_Toc49853235"/>
      <w:bookmarkStart w:id="306" w:name="_Toc56530024"/>
      <w:bookmarkStart w:id="307" w:name="_Toc183511779"/>
      <w:r w:rsidRPr="00164490">
        <w:t>5.3.2.7.1</w:t>
      </w:r>
      <w:r w:rsidRPr="00164490">
        <w:tab/>
        <w:t>General</w:t>
      </w:r>
      <w:bookmarkEnd w:id="301"/>
      <w:bookmarkEnd w:id="302"/>
      <w:bookmarkEnd w:id="303"/>
      <w:bookmarkEnd w:id="304"/>
      <w:bookmarkEnd w:id="305"/>
      <w:bookmarkEnd w:id="306"/>
      <w:bookmarkEnd w:id="307"/>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79412555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8"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9" w:name="_Toc20142297"/>
      <w:bookmarkStart w:id="310" w:name="_Toc34217243"/>
      <w:bookmarkStart w:id="311" w:name="_Toc34217395"/>
      <w:bookmarkStart w:id="312" w:name="_Toc39051758"/>
      <w:bookmarkStart w:id="313" w:name="_Toc43210330"/>
      <w:bookmarkStart w:id="314" w:name="_Toc49853236"/>
      <w:bookmarkStart w:id="315" w:name="_Toc56530025"/>
      <w:bookmarkStart w:id="316" w:name="_Toc183511780"/>
      <w:bookmarkEnd w:id="308"/>
      <w:r w:rsidRPr="00164490">
        <w:t>6</w:t>
      </w:r>
      <w:r w:rsidRPr="00164490">
        <w:tab/>
        <w:t>API Definitions</w:t>
      </w:r>
      <w:bookmarkEnd w:id="309"/>
      <w:bookmarkEnd w:id="310"/>
      <w:bookmarkEnd w:id="311"/>
      <w:bookmarkEnd w:id="312"/>
      <w:bookmarkEnd w:id="313"/>
      <w:bookmarkEnd w:id="314"/>
      <w:bookmarkEnd w:id="315"/>
      <w:bookmarkEnd w:id="316"/>
    </w:p>
    <w:p w14:paraId="2B151211" w14:textId="77777777" w:rsidR="00B02215" w:rsidRPr="00164490" w:rsidRDefault="00B02215" w:rsidP="00553D27">
      <w:pPr>
        <w:pStyle w:val="21"/>
      </w:pPr>
      <w:bookmarkStart w:id="317" w:name="_Toc20142298"/>
      <w:bookmarkStart w:id="318" w:name="_Toc34217244"/>
      <w:bookmarkStart w:id="319" w:name="_Toc34217396"/>
      <w:bookmarkStart w:id="320" w:name="_Toc39051759"/>
      <w:bookmarkStart w:id="321" w:name="_Toc43210331"/>
      <w:bookmarkStart w:id="322" w:name="_Toc49853237"/>
      <w:bookmarkStart w:id="323" w:name="_Toc56530026"/>
      <w:bookmarkStart w:id="324" w:name="_Toc183511781"/>
      <w:r w:rsidRPr="00164490">
        <w:t>6.1</w:t>
      </w:r>
      <w:r w:rsidRPr="00164490">
        <w:tab/>
        <w:t>Nnssf_NSSelection Service API</w:t>
      </w:r>
      <w:bookmarkEnd w:id="317"/>
      <w:bookmarkEnd w:id="318"/>
      <w:bookmarkEnd w:id="319"/>
      <w:bookmarkEnd w:id="320"/>
      <w:bookmarkEnd w:id="321"/>
      <w:bookmarkEnd w:id="322"/>
      <w:bookmarkEnd w:id="323"/>
      <w:bookmarkEnd w:id="324"/>
    </w:p>
    <w:p w14:paraId="6262EAB1" w14:textId="77777777" w:rsidR="00B02215" w:rsidRPr="00164490" w:rsidRDefault="00B02215" w:rsidP="00553D27">
      <w:pPr>
        <w:pStyle w:val="31"/>
      </w:pPr>
      <w:bookmarkStart w:id="325" w:name="_Toc20142299"/>
      <w:bookmarkStart w:id="326" w:name="_Toc34217245"/>
      <w:bookmarkStart w:id="327" w:name="_Toc34217397"/>
      <w:bookmarkStart w:id="328" w:name="_Toc39051760"/>
      <w:bookmarkStart w:id="329" w:name="_Toc43210332"/>
      <w:bookmarkStart w:id="330" w:name="_Toc49853238"/>
      <w:bookmarkStart w:id="331" w:name="_Toc56530027"/>
      <w:bookmarkStart w:id="332" w:name="_Toc183511782"/>
      <w:r w:rsidRPr="00164490">
        <w:t>6.1.1</w:t>
      </w:r>
      <w:r w:rsidRPr="00164490">
        <w:tab/>
        <w:t>API URI</w:t>
      </w:r>
      <w:bookmarkEnd w:id="325"/>
      <w:bookmarkEnd w:id="326"/>
      <w:bookmarkEnd w:id="327"/>
      <w:bookmarkEnd w:id="328"/>
      <w:bookmarkEnd w:id="329"/>
      <w:bookmarkEnd w:id="330"/>
      <w:bookmarkEnd w:id="331"/>
      <w:bookmarkEnd w:id="332"/>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3" w:name="_Toc20142300"/>
      <w:bookmarkStart w:id="334" w:name="_Toc34217246"/>
      <w:bookmarkStart w:id="335" w:name="_Toc34217398"/>
      <w:bookmarkStart w:id="336" w:name="_Toc39051761"/>
      <w:bookmarkStart w:id="337" w:name="_Toc43210333"/>
      <w:bookmarkStart w:id="338" w:name="_Toc49853239"/>
      <w:bookmarkStart w:id="339" w:name="_Toc56530028"/>
      <w:bookmarkStart w:id="340" w:name="_Toc183511783"/>
      <w:r w:rsidRPr="00164490">
        <w:t>6.1.2</w:t>
      </w:r>
      <w:r w:rsidRPr="00164490">
        <w:tab/>
        <w:t>Usage of HTTP</w:t>
      </w:r>
      <w:bookmarkEnd w:id="333"/>
      <w:bookmarkEnd w:id="334"/>
      <w:bookmarkEnd w:id="335"/>
      <w:bookmarkEnd w:id="336"/>
      <w:bookmarkEnd w:id="337"/>
      <w:bookmarkEnd w:id="338"/>
      <w:bookmarkEnd w:id="339"/>
      <w:bookmarkEnd w:id="340"/>
    </w:p>
    <w:p w14:paraId="19EF2247" w14:textId="77777777" w:rsidR="00B02215" w:rsidRPr="00164490" w:rsidRDefault="00B02215" w:rsidP="00553D27">
      <w:pPr>
        <w:pStyle w:val="41"/>
      </w:pPr>
      <w:bookmarkStart w:id="341" w:name="_Toc20142301"/>
      <w:bookmarkStart w:id="342" w:name="_Toc34217247"/>
      <w:bookmarkStart w:id="343" w:name="_Toc34217399"/>
      <w:bookmarkStart w:id="344" w:name="_Toc39051762"/>
      <w:bookmarkStart w:id="345" w:name="_Toc43210334"/>
      <w:bookmarkStart w:id="346" w:name="_Toc49853240"/>
      <w:bookmarkStart w:id="347" w:name="_Toc56530029"/>
      <w:bookmarkStart w:id="348" w:name="_Toc183511784"/>
      <w:r w:rsidRPr="00164490">
        <w:t>6.1.2.1</w:t>
      </w:r>
      <w:r w:rsidRPr="00164490">
        <w:tab/>
        <w:t>General</w:t>
      </w:r>
      <w:bookmarkEnd w:id="341"/>
      <w:bookmarkEnd w:id="342"/>
      <w:bookmarkEnd w:id="343"/>
      <w:bookmarkEnd w:id="344"/>
      <w:bookmarkEnd w:id="345"/>
      <w:bookmarkEnd w:id="346"/>
      <w:bookmarkEnd w:id="347"/>
      <w:bookmarkEnd w:id="348"/>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9" w:name="_Toc20142302"/>
      <w:bookmarkStart w:id="350" w:name="_Toc34217248"/>
      <w:bookmarkStart w:id="351" w:name="_Toc34217400"/>
      <w:bookmarkStart w:id="352" w:name="_Toc39051763"/>
      <w:bookmarkStart w:id="353" w:name="_Toc43210335"/>
      <w:bookmarkStart w:id="354" w:name="_Toc49853241"/>
      <w:bookmarkStart w:id="355" w:name="_Toc56530030"/>
      <w:bookmarkStart w:id="356" w:name="_Toc183511785"/>
      <w:r w:rsidRPr="00164490">
        <w:t>6.1.2.2</w:t>
      </w:r>
      <w:r w:rsidRPr="00164490">
        <w:tab/>
        <w:t>HTTP standard headers</w:t>
      </w:r>
      <w:bookmarkEnd w:id="349"/>
      <w:bookmarkEnd w:id="350"/>
      <w:bookmarkEnd w:id="351"/>
      <w:bookmarkEnd w:id="352"/>
      <w:bookmarkEnd w:id="353"/>
      <w:bookmarkEnd w:id="354"/>
      <w:bookmarkEnd w:id="355"/>
      <w:bookmarkEnd w:id="356"/>
    </w:p>
    <w:p w14:paraId="5FFEF98A" w14:textId="77777777" w:rsidR="00B02215" w:rsidRPr="00164490" w:rsidRDefault="00B02215" w:rsidP="00553D27">
      <w:pPr>
        <w:pStyle w:val="51"/>
        <w:rPr>
          <w:lang w:eastAsia="zh-CN"/>
        </w:rPr>
      </w:pPr>
      <w:bookmarkStart w:id="357" w:name="_Toc20142303"/>
      <w:bookmarkStart w:id="358" w:name="_Toc34217249"/>
      <w:bookmarkStart w:id="359" w:name="_Toc34217401"/>
      <w:bookmarkStart w:id="360" w:name="_Toc39051764"/>
      <w:bookmarkStart w:id="361" w:name="_Toc43210336"/>
      <w:bookmarkStart w:id="362" w:name="_Toc49853242"/>
      <w:bookmarkStart w:id="363" w:name="_Toc56530031"/>
      <w:bookmarkStart w:id="364" w:name="_Toc183511786"/>
      <w:r w:rsidRPr="00164490">
        <w:t>6.1.2.2.1</w:t>
      </w:r>
      <w:r w:rsidRPr="00164490">
        <w:rPr>
          <w:rFonts w:hint="eastAsia"/>
          <w:lang w:eastAsia="zh-CN"/>
        </w:rPr>
        <w:tab/>
      </w:r>
      <w:r w:rsidRPr="00164490">
        <w:rPr>
          <w:lang w:eastAsia="zh-CN"/>
        </w:rPr>
        <w:t>General</w:t>
      </w:r>
      <w:bookmarkEnd w:id="357"/>
      <w:bookmarkEnd w:id="358"/>
      <w:bookmarkEnd w:id="359"/>
      <w:bookmarkEnd w:id="360"/>
      <w:bookmarkEnd w:id="361"/>
      <w:bookmarkEnd w:id="362"/>
      <w:bookmarkEnd w:id="363"/>
      <w:bookmarkEnd w:id="364"/>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5" w:name="_Toc20142304"/>
      <w:bookmarkStart w:id="366" w:name="_Toc34217250"/>
      <w:bookmarkStart w:id="367" w:name="_Toc34217402"/>
      <w:bookmarkStart w:id="368" w:name="_Toc39051765"/>
      <w:bookmarkStart w:id="369" w:name="_Toc43210337"/>
      <w:bookmarkStart w:id="370" w:name="_Toc49853243"/>
      <w:bookmarkStart w:id="371" w:name="_Toc56530032"/>
      <w:bookmarkStart w:id="372" w:name="_Toc183511787"/>
      <w:r w:rsidRPr="00164490">
        <w:t>6.1.2.2.2</w:t>
      </w:r>
      <w:r w:rsidRPr="00164490">
        <w:tab/>
        <w:t>Content type</w:t>
      </w:r>
      <w:bookmarkEnd w:id="365"/>
      <w:bookmarkEnd w:id="366"/>
      <w:bookmarkEnd w:id="367"/>
      <w:bookmarkEnd w:id="368"/>
      <w:bookmarkEnd w:id="369"/>
      <w:bookmarkEnd w:id="370"/>
      <w:bookmarkEnd w:id="371"/>
      <w:bookmarkEnd w:id="372"/>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3" w:name="_Toc183511788"/>
      <w:r w:rsidRPr="00164490">
        <w:t>6.1.2.3</w:t>
      </w:r>
      <w:r w:rsidRPr="00164490">
        <w:tab/>
        <w:t>HTTP custom headers</w:t>
      </w:r>
      <w:bookmarkEnd w:id="373"/>
    </w:p>
    <w:p w14:paraId="5DAF426A" w14:textId="77777777" w:rsidR="00B02215" w:rsidRPr="00164490" w:rsidRDefault="00B02215" w:rsidP="00553D27">
      <w:pPr>
        <w:pStyle w:val="51"/>
        <w:rPr>
          <w:lang w:eastAsia="zh-CN"/>
        </w:rPr>
      </w:pPr>
      <w:bookmarkStart w:id="374" w:name="_Toc20142305"/>
      <w:bookmarkStart w:id="375" w:name="_Toc34217251"/>
      <w:bookmarkStart w:id="376" w:name="_Toc34217403"/>
      <w:bookmarkStart w:id="377" w:name="_Toc39051766"/>
      <w:bookmarkStart w:id="378" w:name="_Toc43210338"/>
      <w:bookmarkStart w:id="379" w:name="_Toc49853244"/>
      <w:bookmarkStart w:id="380" w:name="_Toc56530033"/>
      <w:bookmarkStart w:id="381" w:name="_Toc183511789"/>
      <w:r w:rsidRPr="00164490">
        <w:t>6.1.2.3.1</w:t>
      </w:r>
      <w:r w:rsidRPr="00164490">
        <w:rPr>
          <w:rFonts w:hint="eastAsia"/>
          <w:lang w:eastAsia="zh-CN"/>
        </w:rPr>
        <w:tab/>
      </w:r>
      <w:r w:rsidRPr="00164490">
        <w:rPr>
          <w:lang w:eastAsia="zh-CN"/>
        </w:rPr>
        <w:t>General</w:t>
      </w:r>
      <w:bookmarkEnd w:id="374"/>
      <w:bookmarkEnd w:id="375"/>
      <w:bookmarkEnd w:id="376"/>
      <w:bookmarkEnd w:id="377"/>
      <w:bookmarkEnd w:id="378"/>
      <w:bookmarkEnd w:id="379"/>
      <w:bookmarkEnd w:id="380"/>
      <w:bookmarkEnd w:id="381"/>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2" w:name="_Toc20142306"/>
      <w:bookmarkStart w:id="383" w:name="_Toc34217252"/>
      <w:bookmarkStart w:id="384" w:name="_Toc34217404"/>
      <w:bookmarkStart w:id="385" w:name="_Toc39051767"/>
      <w:bookmarkStart w:id="386" w:name="_Toc43210339"/>
      <w:bookmarkStart w:id="387" w:name="_Toc49853245"/>
      <w:bookmarkStart w:id="388" w:name="_Toc56530034"/>
      <w:bookmarkStart w:id="389" w:name="_Toc183511790"/>
      <w:r w:rsidRPr="00164490">
        <w:t>6.1.3</w:t>
      </w:r>
      <w:r w:rsidRPr="00164490">
        <w:tab/>
        <w:t>Resources</w:t>
      </w:r>
      <w:bookmarkEnd w:id="382"/>
      <w:bookmarkEnd w:id="383"/>
      <w:bookmarkEnd w:id="384"/>
      <w:bookmarkEnd w:id="385"/>
      <w:bookmarkEnd w:id="386"/>
      <w:bookmarkEnd w:id="387"/>
      <w:bookmarkEnd w:id="388"/>
      <w:bookmarkEnd w:id="389"/>
    </w:p>
    <w:p w14:paraId="33732C84" w14:textId="77777777" w:rsidR="00B02215" w:rsidRPr="00164490" w:rsidRDefault="00B02215" w:rsidP="00553D27">
      <w:pPr>
        <w:pStyle w:val="41"/>
      </w:pPr>
      <w:bookmarkStart w:id="390" w:name="_Toc20142307"/>
      <w:bookmarkStart w:id="391" w:name="_Toc34217253"/>
      <w:bookmarkStart w:id="392" w:name="_Toc34217405"/>
      <w:bookmarkStart w:id="393" w:name="_Toc39051768"/>
      <w:bookmarkStart w:id="394" w:name="_Toc43210340"/>
      <w:bookmarkStart w:id="395" w:name="_Toc49853246"/>
      <w:bookmarkStart w:id="396" w:name="_Toc56530035"/>
      <w:bookmarkStart w:id="397" w:name="_Toc183511791"/>
      <w:r w:rsidRPr="00164490">
        <w:t>6.1.3.1</w:t>
      </w:r>
      <w:r w:rsidRPr="00164490">
        <w:tab/>
        <w:t>Overview</w:t>
      </w:r>
      <w:bookmarkEnd w:id="390"/>
      <w:bookmarkEnd w:id="391"/>
      <w:bookmarkEnd w:id="392"/>
      <w:bookmarkEnd w:id="393"/>
      <w:bookmarkEnd w:id="394"/>
      <w:bookmarkEnd w:id="395"/>
      <w:bookmarkEnd w:id="396"/>
      <w:bookmarkEnd w:id="397"/>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291.95pt;height:132.65pt" o:ole="">
            <v:imagedata r:id="rId40" o:title=""/>
          </v:shape>
          <o:OLEObject Type="Embed" ProgID="Visio.Drawing.11" ShapeID="_x0000_i1040" DrawAspect="Content" ObjectID="_179412555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8" w:name="_Toc20142308"/>
      <w:bookmarkStart w:id="399" w:name="_Toc34217254"/>
      <w:bookmarkStart w:id="400" w:name="_Toc34217406"/>
      <w:bookmarkStart w:id="401" w:name="_Toc39051769"/>
      <w:bookmarkStart w:id="402" w:name="_Toc43210341"/>
      <w:bookmarkStart w:id="403" w:name="_Toc49853247"/>
      <w:bookmarkStart w:id="404" w:name="_Toc56530036"/>
      <w:bookmarkStart w:id="405" w:name="_Toc183511792"/>
      <w:r w:rsidRPr="00164490">
        <w:t>6.1.3.2</w:t>
      </w:r>
      <w:r w:rsidRPr="00164490">
        <w:tab/>
        <w:t>Resource:  Network Slice Information</w:t>
      </w:r>
      <w:bookmarkEnd w:id="398"/>
      <w:bookmarkEnd w:id="399"/>
      <w:bookmarkEnd w:id="400"/>
      <w:bookmarkEnd w:id="401"/>
      <w:bookmarkEnd w:id="402"/>
      <w:bookmarkEnd w:id="403"/>
      <w:bookmarkEnd w:id="404"/>
      <w:bookmarkEnd w:id="405"/>
    </w:p>
    <w:p w14:paraId="09432BB2" w14:textId="77777777" w:rsidR="00B02215" w:rsidRPr="00164490" w:rsidRDefault="00B02215" w:rsidP="00553D27">
      <w:pPr>
        <w:pStyle w:val="51"/>
      </w:pPr>
      <w:bookmarkStart w:id="406" w:name="_Toc20142309"/>
      <w:bookmarkStart w:id="407" w:name="_Toc34217255"/>
      <w:bookmarkStart w:id="408" w:name="_Toc34217407"/>
      <w:bookmarkStart w:id="409" w:name="_Toc39051770"/>
      <w:bookmarkStart w:id="410" w:name="_Toc43210342"/>
      <w:bookmarkStart w:id="411" w:name="_Toc49853248"/>
      <w:bookmarkStart w:id="412" w:name="_Toc56530037"/>
      <w:bookmarkStart w:id="413" w:name="_Toc183511793"/>
      <w:r w:rsidRPr="00164490">
        <w:t>6.1.3.2.1</w:t>
      </w:r>
      <w:r w:rsidRPr="00164490">
        <w:tab/>
        <w:t>Description</w:t>
      </w:r>
      <w:bookmarkEnd w:id="406"/>
      <w:bookmarkEnd w:id="407"/>
      <w:bookmarkEnd w:id="408"/>
      <w:bookmarkEnd w:id="409"/>
      <w:bookmarkEnd w:id="410"/>
      <w:bookmarkEnd w:id="411"/>
      <w:bookmarkEnd w:id="412"/>
      <w:bookmarkEnd w:id="413"/>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4" w:name="_Toc20142310"/>
      <w:bookmarkStart w:id="415" w:name="_Toc34217256"/>
      <w:bookmarkStart w:id="416" w:name="_Toc34217408"/>
      <w:bookmarkStart w:id="417" w:name="_Toc39051771"/>
      <w:bookmarkStart w:id="418" w:name="_Toc43210343"/>
      <w:bookmarkStart w:id="419" w:name="_Toc49853249"/>
      <w:bookmarkStart w:id="420" w:name="_Toc56530038"/>
      <w:bookmarkStart w:id="421" w:name="_Toc183511794"/>
      <w:r w:rsidRPr="00164490">
        <w:t>6.1.3.2.2</w:t>
      </w:r>
      <w:r w:rsidRPr="00164490">
        <w:tab/>
        <w:t>Resource Definition</w:t>
      </w:r>
      <w:bookmarkEnd w:id="414"/>
      <w:bookmarkEnd w:id="415"/>
      <w:bookmarkEnd w:id="416"/>
      <w:bookmarkEnd w:id="417"/>
      <w:bookmarkEnd w:id="418"/>
      <w:bookmarkEnd w:id="419"/>
      <w:bookmarkEnd w:id="420"/>
      <w:bookmarkEnd w:id="421"/>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2" w:name="_Toc20142311"/>
      <w:bookmarkStart w:id="423" w:name="_Toc34217257"/>
      <w:bookmarkStart w:id="424" w:name="_Toc34217409"/>
      <w:bookmarkStart w:id="425" w:name="_Toc39051772"/>
      <w:bookmarkStart w:id="426" w:name="_Toc43210344"/>
      <w:bookmarkStart w:id="427" w:name="_Toc49853250"/>
      <w:bookmarkStart w:id="428" w:name="_Toc56530039"/>
      <w:bookmarkStart w:id="429" w:name="_Toc183511795"/>
      <w:r w:rsidRPr="00164490">
        <w:t>6.1.3.2.3</w:t>
      </w:r>
      <w:r w:rsidRPr="00164490">
        <w:tab/>
        <w:t>Resource Standard Methods</w:t>
      </w:r>
      <w:bookmarkEnd w:id="422"/>
      <w:bookmarkEnd w:id="423"/>
      <w:bookmarkEnd w:id="424"/>
      <w:bookmarkEnd w:id="425"/>
      <w:bookmarkEnd w:id="426"/>
      <w:bookmarkEnd w:id="427"/>
      <w:bookmarkEnd w:id="428"/>
      <w:bookmarkEnd w:id="429"/>
    </w:p>
    <w:p w14:paraId="25BD0F82" w14:textId="77777777" w:rsidR="00B02215" w:rsidRPr="00164490" w:rsidRDefault="00B02215" w:rsidP="00A26364">
      <w:pPr>
        <w:pStyle w:val="H6"/>
      </w:pPr>
      <w:bookmarkStart w:id="430" w:name="_Toc20142312"/>
      <w:bookmarkStart w:id="431" w:name="_Toc34217258"/>
      <w:bookmarkStart w:id="432" w:name="_Toc34217410"/>
      <w:bookmarkStart w:id="433" w:name="_Toc39051773"/>
      <w:bookmarkStart w:id="434" w:name="_Toc43210345"/>
      <w:bookmarkStart w:id="435" w:name="_Toc49853251"/>
      <w:bookmarkStart w:id="436" w:name="_Toc56530040"/>
      <w:r w:rsidRPr="00164490">
        <w:t>6.1.3.2.3.1</w:t>
      </w:r>
      <w:r w:rsidRPr="00164490">
        <w:tab/>
        <w:t>GET</w:t>
      </w:r>
      <w:bookmarkEnd w:id="430"/>
      <w:bookmarkEnd w:id="431"/>
      <w:bookmarkEnd w:id="432"/>
      <w:bookmarkEnd w:id="433"/>
      <w:bookmarkEnd w:id="434"/>
      <w:bookmarkEnd w:id="435"/>
      <w:bookmarkEnd w:id="436"/>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7" w:name="_Toc20142313"/>
      <w:bookmarkStart w:id="438" w:name="_Toc34217259"/>
      <w:bookmarkStart w:id="439" w:name="_Toc34217411"/>
      <w:bookmarkStart w:id="440" w:name="_Toc39051774"/>
      <w:bookmarkStart w:id="441" w:name="_Toc43210346"/>
      <w:bookmarkStart w:id="442" w:name="_Toc49853252"/>
      <w:bookmarkStart w:id="443" w:name="_Toc56530041"/>
      <w:bookmarkStart w:id="444" w:name="_Toc183511796"/>
      <w:r w:rsidRPr="00164490">
        <w:t>6.1.3.2.4</w:t>
      </w:r>
      <w:r w:rsidRPr="00164490">
        <w:tab/>
        <w:t>Resource Custom Operations</w:t>
      </w:r>
      <w:bookmarkEnd w:id="437"/>
      <w:bookmarkEnd w:id="438"/>
      <w:bookmarkEnd w:id="439"/>
      <w:bookmarkEnd w:id="440"/>
      <w:bookmarkEnd w:id="441"/>
      <w:bookmarkEnd w:id="442"/>
      <w:bookmarkEnd w:id="443"/>
      <w:bookmarkEnd w:id="444"/>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5" w:name="_Toc20142314"/>
      <w:bookmarkStart w:id="446" w:name="_Toc34217260"/>
      <w:bookmarkStart w:id="447" w:name="_Toc34217412"/>
      <w:bookmarkStart w:id="448" w:name="_Toc39051775"/>
      <w:bookmarkStart w:id="449" w:name="_Toc43210347"/>
      <w:bookmarkStart w:id="450" w:name="_Toc49853253"/>
      <w:bookmarkStart w:id="451" w:name="_Toc56530042"/>
      <w:bookmarkStart w:id="452" w:name="_Toc183511797"/>
      <w:r w:rsidRPr="00164490">
        <w:t>6.1.4</w:t>
      </w:r>
      <w:r w:rsidRPr="00164490">
        <w:tab/>
        <w:t>Custom Operations without associated resources</w:t>
      </w:r>
      <w:bookmarkEnd w:id="445"/>
      <w:bookmarkEnd w:id="446"/>
      <w:bookmarkEnd w:id="447"/>
      <w:bookmarkEnd w:id="448"/>
      <w:bookmarkEnd w:id="449"/>
      <w:bookmarkEnd w:id="450"/>
      <w:bookmarkEnd w:id="451"/>
      <w:bookmarkEnd w:id="452"/>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3" w:name="_Toc20142315"/>
      <w:bookmarkStart w:id="454" w:name="_Toc34217261"/>
      <w:bookmarkStart w:id="455" w:name="_Toc34217413"/>
      <w:bookmarkStart w:id="456" w:name="_Toc39051776"/>
      <w:bookmarkStart w:id="457" w:name="_Toc43210348"/>
      <w:bookmarkStart w:id="458" w:name="_Toc49853254"/>
      <w:bookmarkStart w:id="459" w:name="_Toc56530043"/>
      <w:bookmarkStart w:id="460" w:name="_Toc183511798"/>
      <w:r w:rsidRPr="00164490">
        <w:t>6.1.5</w:t>
      </w:r>
      <w:r w:rsidRPr="00164490">
        <w:tab/>
        <w:t>Notifications</w:t>
      </w:r>
      <w:bookmarkEnd w:id="453"/>
      <w:bookmarkEnd w:id="454"/>
      <w:bookmarkEnd w:id="455"/>
      <w:bookmarkEnd w:id="456"/>
      <w:bookmarkEnd w:id="457"/>
      <w:bookmarkEnd w:id="458"/>
      <w:bookmarkEnd w:id="459"/>
      <w:bookmarkEnd w:id="460"/>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1" w:name="_Toc20142316"/>
      <w:bookmarkStart w:id="462" w:name="_Toc34217262"/>
      <w:bookmarkStart w:id="463" w:name="_Toc34217414"/>
      <w:bookmarkStart w:id="464" w:name="_Toc39051777"/>
      <w:bookmarkStart w:id="465" w:name="_Toc43210349"/>
      <w:bookmarkStart w:id="466" w:name="_Toc49853255"/>
      <w:bookmarkStart w:id="467" w:name="_Toc56530044"/>
      <w:bookmarkStart w:id="468" w:name="_Toc183511799"/>
      <w:r w:rsidRPr="00164490">
        <w:t>6.1.6</w:t>
      </w:r>
      <w:r w:rsidRPr="00164490">
        <w:tab/>
        <w:t>Data Model</w:t>
      </w:r>
      <w:bookmarkEnd w:id="461"/>
      <w:bookmarkEnd w:id="462"/>
      <w:bookmarkEnd w:id="463"/>
      <w:bookmarkEnd w:id="464"/>
      <w:bookmarkEnd w:id="465"/>
      <w:bookmarkEnd w:id="466"/>
      <w:bookmarkEnd w:id="467"/>
      <w:bookmarkEnd w:id="468"/>
    </w:p>
    <w:p w14:paraId="2F452BB2" w14:textId="77777777" w:rsidR="00B02215" w:rsidRPr="00164490" w:rsidRDefault="00B02215" w:rsidP="00553D27">
      <w:pPr>
        <w:pStyle w:val="41"/>
      </w:pPr>
      <w:bookmarkStart w:id="469" w:name="_Toc20142317"/>
      <w:bookmarkStart w:id="470" w:name="_Toc34217263"/>
      <w:bookmarkStart w:id="471" w:name="_Toc34217415"/>
      <w:bookmarkStart w:id="472" w:name="_Toc39051778"/>
      <w:bookmarkStart w:id="473" w:name="_Toc43210350"/>
      <w:bookmarkStart w:id="474" w:name="_Toc49853256"/>
      <w:bookmarkStart w:id="475" w:name="_Toc56530045"/>
      <w:bookmarkStart w:id="476" w:name="_Toc183511800"/>
      <w:r w:rsidRPr="00164490">
        <w:t>6.1.6.1</w:t>
      </w:r>
      <w:r w:rsidRPr="00164490">
        <w:tab/>
        <w:t>General</w:t>
      </w:r>
      <w:bookmarkEnd w:id="469"/>
      <w:bookmarkEnd w:id="470"/>
      <w:bookmarkEnd w:id="471"/>
      <w:bookmarkEnd w:id="472"/>
      <w:bookmarkEnd w:id="473"/>
      <w:bookmarkEnd w:id="474"/>
      <w:bookmarkEnd w:id="475"/>
      <w:bookmarkEnd w:id="476"/>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7" w:name="_Toc20142318"/>
      <w:bookmarkStart w:id="478" w:name="_Toc34217264"/>
      <w:bookmarkStart w:id="479" w:name="_Toc34217416"/>
      <w:bookmarkStart w:id="480" w:name="_Toc39051779"/>
      <w:bookmarkStart w:id="481" w:name="_Toc43210351"/>
      <w:bookmarkStart w:id="482" w:name="_Toc49853257"/>
      <w:bookmarkStart w:id="483" w:name="_Toc56530046"/>
      <w:bookmarkStart w:id="484" w:name="_Toc183511801"/>
      <w:r w:rsidRPr="00164490">
        <w:rPr>
          <w:lang w:val="en-US"/>
        </w:rPr>
        <w:t>6.1.6.2</w:t>
      </w:r>
      <w:r w:rsidRPr="00164490">
        <w:rPr>
          <w:lang w:val="en-US"/>
        </w:rPr>
        <w:tab/>
        <w:t>Structured data types</w:t>
      </w:r>
      <w:bookmarkEnd w:id="477"/>
      <w:bookmarkEnd w:id="478"/>
      <w:bookmarkEnd w:id="479"/>
      <w:bookmarkEnd w:id="480"/>
      <w:bookmarkEnd w:id="481"/>
      <w:bookmarkEnd w:id="482"/>
      <w:bookmarkEnd w:id="483"/>
      <w:bookmarkEnd w:id="484"/>
    </w:p>
    <w:p w14:paraId="66F97E25" w14:textId="77777777" w:rsidR="00B02215" w:rsidRPr="00164490" w:rsidRDefault="00B02215" w:rsidP="00553D27">
      <w:pPr>
        <w:pStyle w:val="51"/>
      </w:pPr>
      <w:bookmarkStart w:id="485" w:name="_Toc20142319"/>
      <w:bookmarkStart w:id="486" w:name="_Toc34217265"/>
      <w:bookmarkStart w:id="487" w:name="_Toc34217417"/>
      <w:bookmarkStart w:id="488" w:name="_Toc39051780"/>
      <w:bookmarkStart w:id="489" w:name="_Toc43210352"/>
      <w:bookmarkStart w:id="490" w:name="_Toc49853258"/>
      <w:bookmarkStart w:id="491" w:name="_Toc56530047"/>
      <w:bookmarkStart w:id="492" w:name="_Toc183511802"/>
      <w:r w:rsidRPr="00164490">
        <w:t>6.1.6.2.1</w:t>
      </w:r>
      <w:r w:rsidRPr="00164490">
        <w:tab/>
        <w:t>Introduction</w:t>
      </w:r>
      <w:bookmarkEnd w:id="485"/>
      <w:bookmarkEnd w:id="486"/>
      <w:bookmarkEnd w:id="487"/>
      <w:bookmarkEnd w:id="488"/>
      <w:bookmarkEnd w:id="489"/>
      <w:bookmarkEnd w:id="490"/>
      <w:bookmarkEnd w:id="491"/>
      <w:bookmarkEnd w:id="492"/>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3" w:name="_Toc20142320"/>
      <w:bookmarkStart w:id="494" w:name="_Toc34217266"/>
      <w:bookmarkStart w:id="495" w:name="_Toc34217418"/>
      <w:bookmarkStart w:id="496" w:name="_Toc39051781"/>
      <w:bookmarkStart w:id="497" w:name="_Toc43210353"/>
      <w:bookmarkStart w:id="498" w:name="_Toc49853259"/>
      <w:bookmarkStart w:id="499" w:name="_Toc56530048"/>
      <w:bookmarkStart w:id="500" w:name="_Toc183511803"/>
      <w:r w:rsidRPr="00164490">
        <w:t>6.1.6.2.2</w:t>
      </w:r>
      <w:r w:rsidRPr="00164490">
        <w:tab/>
        <w:t>Type: AuthorizedNetworkSliceInfo</w:t>
      </w:r>
      <w:bookmarkEnd w:id="493"/>
      <w:bookmarkEnd w:id="494"/>
      <w:bookmarkEnd w:id="495"/>
      <w:bookmarkEnd w:id="496"/>
      <w:bookmarkEnd w:id="497"/>
      <w:bookmarkEnd w:id="498"/>
      <w:bookmarkEnd w:id="499"/>
      <w:bookmarkEnd w:id="500"/>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02037B2A"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EB2727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1"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1"/>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2" w:name="_Toc20142321"/>
      <w:bookmarkStart w:id="503" w:name="_Toc34217267"/>
      <w:bookmarkStart w:id="504" w:name="_Toc34217419"/>
      <w:bookmarkStart w:id="505" w:name="_Toc39051782"/>
      <w:bookmarkStart w:id="506" w:name="_Toc43210354"/>
      <w:bookmarkStart w:id="507" w:name="_Toc49853260"/>
      <w:bookmarkStart w:id="508" w:name="_Toc56530049"/>
      <w:bookmarkStart w:id="509" w:name="_Toc18351180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2"/>
      <w:bookmarkEnd w:id="503"/>
      <w:bookmarkEnd w:id="504"/>
      <w:bookmarkEnd w:id="505"/>
      <w:bookmarkEnd w:id="506"/>
      <w:bookmarkEnd w:id="507"/>
      <w:bookmarkEnd w:id="508"/>
      <w:bookmarkEnd w:id="509"/>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10" w:name="_Toc20142322"/>
      <w:bookmarkStart w:id="511" w:name="_Toc34217268"/>
      <w:bookmarkStart w:id="512" w:name="_Toc34217420"/>
      <w:bookmarkStart w:id="513" w:name="_Toc39051783"/>
      <w:bookmarkStart w:id="514" w:name="_Toc43210355"/>
      <w:bookmarkStart w:id="515" w:name="_Toc49853261"/>
      <w:bookmarkStart w:id="516" w:name="_Toc56530050"/>
      <w:bookmarkStart w:id="517" w:name="_Toc183511805"/>
      <w:r w:rsidRPr="00164490">
        <w:t>6.1.6.2.4</w:t>
      </w:r>
      <w:r w:rsidRPr="00164490">
        <w:tab/>
        <w:t>Void</w:t>
      </w:r>
      <w:bookmarkEnd w:id="510"/>
      <w:bookmarkEnd w:id="511"/>
      <w:bookmarkEnd w:id="512"/>
      <w:bookmarkEnd w:id="513"/>
      <w:bookmarkEnd w:id="514"/>
      <w:bookmarkEnd w:id="515"/>
      <w:bookmarkEnd w:id="516"/>
      <w:bookmarkEnd w:id="517"/>
    </w:p>
    <w:p w14:paraId="0CE2EFF8" w14:textId="77777777" w:rsidR="00B02215" w:rsidRPr="00164490" w:rsidRDefault="00B02215" w:rsidP="00553D27">
      <w:pPr>
        <w:pStyle w:val="51"/>
      </w:pPr>
      <w:bookmarkStart w:id="518" w:name="_Toc20142323"/>
      <w:bookmarkStart w:id="519" w:name="_Toc34217269"/>
      <w:bookmarkStart w:id="520" w:name="_Toc34217421"/>
      <w:bookmarkStart w:id="521" w:name="_Toc39051784"/>
      <w:bookmarkStart w:id="522" w:name="_Toc43210356"/>
      <w:bookmarkStart w:id="523" w:name="_Toc49853262"/>
      <w:bookmarkStart w:id="524" w:name="_Toc56530051"/>
      <w:bookmarkStart w:id="525" w:name="_Toc18351180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8"/>
      <w:bookmarkEnd w:id="519"/>
      <w:bookmarkEnd w:id="520"/>
      <w:bookmarkEnd w:id="521"/>
      <w:bookmarkEnd w:id="522"/>
      <w:bookmarkEnd w:id="523"/>
      <w:bookmarkEnd w:id="524"/>
      <w:bookmarkEnd w:id="525"/>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6" w:name="_Toc20142324"/>
      <w:bookmarkStart w:id="527" w:name="_Toc34217270"/>
      <w:bookmarkStart w:id="528" w:name="_Toc34217422"/>
      <w:bookmarkStart w:id="529" w:name="_Toc39051785"/>
      <w:bookmarkStart w:id="530" w:name="_Toc43210357"/>
      <w:bookmarkStart w:id="531" w:name="_Toc49853263"/>
      <w:bookmarkStart w:id="532" w:name="_Toc56530052"/>
      <w:bookmarkStart w:id="533" w:name="_Toc183511807"/>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6"/>
      <w:bookmarkEnd w:id="527"/>
      <w:bookmarkEnd w:id="528"/>
      <w:bookmarkEnd w:id="529"/>
      <w:bookmarkEnd w:id="530"/>
      <w:bookmarkEnd w:id="531"/>
      <w:bookmarkEnd w:id="532"/>
      <w:bookmarkEnd w:id="533"/>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4" w:name="_Toc20142325"/>
      <w:bookmarkStart w:id="535" w:name="_Toc34217271"/>
      <w:bookmarkStart w:id="536" w:name="_Toc34217423"/>
      <w:bookmarkStart w:id="537" w:name="_Toc39051786"/>
      <w:bookmarkStart w:id="538" w:name="_Toc43210358"/>
      <w:bookmarkStart w:id="539" w:name="_Toc49853264"/>
      <w:bookmarkStart w:id="540" w:name="_Toc56530053"/>
      <w:bookmarkStart w:id="541" w:name="_Toc183511808"/>
      <w:r w:rsidRPr="00164490">
        <w:t>6.1.6.2.7</w:t>
      </w:r>
      <w:r w:rsidRPr="00164490">
        <w:tab/>
        <w:t xml:space="preserve">Type: </w:t>
      </w:r>
      <w:r w:rsidRPr="00164490">
        <w:rPr>
          <w:lang w:eastAsia="zh-CN"/>
        </w:rPr>
        <w:t>NsiInformation</w:t>
      </w:r>
      <w:bookmarkEnd w:id="534"/>
      <w:bookmarkEnd w:id="535"/>
      <w:bookmarkEnd w:id="536"/>
      <w:bookmarkEnd w:id="537"/>
      <w:bookmarkEnd w:id="538"/>
      <w:bookmarkEnd w:id="539"/>
      <w:bookmarkEnd w:id="540"/>
      <w:bookmarkEnd w:id="541"/>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2"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2"/>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3" w:name="_Toc20142326"/>
      <w:bookmarkStart w:id="544" w:name="_Toc34217272"/>
      <w:bookmarkStart w:id="545" w:name="_Toc34217424"/>
      <w:bookmarkStart w:id="546" w:name="_Toc39051787"/>
      <w:bookmarkStart w:id="547" w:name="_Toc43210359"/>
      <w:bookmarkStart w:id="548" w:name="_Toc49853265"/>
      <w:bookmarkStart w:id="549" w:name="_Toc56530054"/>
      <w:bookmarkStart w:id="550" w:name="_Toc183511809"/>
      <w:r w:rsidRPr="00164490">
        <w:t>6.1.6.2.8</w:t>
      </w:r>
      <w:r w:rsidRPr="00164490">
        <w:tab/>
        <w:t xml:space="preserve">Type: </w:t>
      </w:r>
      <w:r w:rsidRPr="00164490">
        <w:rPr>
          <w:rFonts w:hint="eastAsia"/>
          <w:lang w:eastAsia="zh-CN"/>
        </w:rPr>
        <w:t>Mapping</w:t>
      </w:r>
      <w:r w:rsidRPr="00164490">
        <w:rPr>
          <w:lang w:eastAsia="zh-CN"/>
        </w:rPr>
        <w:t>OfSnssai</w:t>
      </w:r>
      <w:bookmarkEnd w:id="543"/>
      <w:bookmarkEnd w:id="544"/>
      <w:bookmarkEnd w:id="545"/>
      <w:bookmarkEnd w:id="546"/>
      <w:bookmarkEnd w:id="547"/>
      <w:bookmarkEnd w:id="548"/>
      <w:bookmarkEnd w:id="549"/>
      <w:bookmarkEnd w:id="550"/>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1" w:name="_Toc20142327"/>
      <w:bookmarkStart w:id="552" w:name="_Toc34217273"/>
      <w:bookmarkStart w:id="553" w:name="_Toc34217425"/>
      <w:bookmarkStart w:id="554" w:name="_Toc39051788"/>
      <w:bookmarkStart w:id="555" w:name="_Toc43210360"/>
      <w:bookmarkStart w:id="556" w:name="_Toc49853266"/>
      <w:bookmarkStart w:id="557" w:name="_Toc56530055"/>
      <w:bookmarkStart w:id="558" w:name="_Toc183511810"/>
      <w:r w:rsidRPr="00164490">
        <w:t>6.1.6.2.9</w:t>
      </w:r>
      <w:r w:rsidRPr="00164490">
        <w:tab/>
        <w:t>Void</w:t>
      </w:r>
      <w:bookmarkEnd w:id="551"/>
      <w:bookmarkEnd w:id="552"/>
      <w:bookmarkEnd w:id="553"/>
      <w:bookmarkEnd w:id="554"/>
      <w:bookmarkEnd w:id="555"/>
      <w:bookmarkEnd w:id="556"/>
      <w:bookmarkEnd w:id="557"/>
      <w:bookmarkEnd w:id="558"/>
    </w:p>
    <w:p w14:paraId="0E30396F" w14:textId="77777777" w:rsidR="00B02215" w:rsidRPr="00164490" w:rsidRDefault="00B02215" w:rsidP="00553D27">
      <w:pPr>
        <w:pStyle w:val="51"/>
      </w:pPr>
      <w:bookmarkStart w:id="559" w:name="_Toc20142328"/>
      <w:bookmarkStart w:id="560" w:name="_Toc34217274"/>
      <w:bookmarkStart w:id="561" w:name="_Toc34217426"/>
      <w:bookmarkStart w:id="562" w:name="_Toc39051789"/>
      <w:bookmarkStart w:id="563" w:name="_Toc43210361"/>
      <w:bookmarkStart w:id="564" w:name="_Toc49853267"/>
      <w:bookmarkStart w:id="565" w:name="_Toc56530056"/>
      <w:bookmarkStart w:id="566" w:name="_Toc183511811"/>
      <w:r w:rsidRPr="00164490">
        <w:t>6.1.6.2.10</w:t>
      </w:r>
      <w:r w:rsidRPr="00164490">
        <w:tab/>
        <w:t xml:space="preserve">Type: </w:t>
      </w:r>
      <w:r w:rsidRPr="00164490">
        <w:rPr>
          <w:lang w:eastAsia="zh-CN"/>
        </w:rPr>
        <w:t>SliceInfoForRegistration</w:t>
      </w:r>
      <w:bookmarkEnd w:id="559"/>
      <w:bookmarkEnd w:id="560"/>
      <w:bookmarkEnd w:id="561"/>
      <w:bookmarkEnd w:id="562"/>
      <w:bookmarkEnd w:id="563"/>
      <w:bookmarkEnd w:id="564"/>
      <w:bookmarkEnd w:id="565"/>
      <w:bookmarkEnd w:id="566"/>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108"/>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5BB8EFAA"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6B494B4A"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75DA5269"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591105D8"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from the UE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53988226"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5DFCC5E0"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45401B16"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475BE65F"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7" w:name="_Toc20142329"/>
      <w:bookmarkStart w:id="568" w:name="_Toc34217275"/>
      <w:bookmarkStart w:id="569" w:name="_Toc34217427"/>
      <w:bookmarkStart w:id="570" w:name="_Toc39051790"/>
      <w:bookmarkStart w:id="571" w:name="_Toc43210362"/>
      <w:bookmarkStart w:id="572" w:name="_Toc49853268"/>
      <w:bookmarkStart w:id="573" w:name="_Toc56530057"/>
      <w:bookmarkStart w:id="574" w:name="_Toc183511812"/>
      <w:r w:rsidRPr="00164490">
        <w:t>6.1.6.2.11</w:t>
      </w:r>
      <w:r w:rsidRPr="00164490">
        <w:tab/>
        <w:t xml:space="preserve">Type: </w:t>
      </w:r>
      <w:r w:rsidRPr="00164490">
        <w:rPr>
          <w:lang w:eastAsia="zh-CN"/>
        </w:rPr>
        <w:t>SliceInfoForPDUSession</w:t>
      </w:r>
      <w:bookmarkEnd w:id="567"/>
      <w:bookmarkEnd w:id="568"/>
      <w:bookmarkEnd w:id="569"/>
      <w:bookmarkEnd w:id="570"/>
      <w:bookmarkEnd w:id="571"/>
      <w:bookmarkEnd w:id="572"/>
      <w:bookmarkEnd w:id="573"/>
      <w:bookmarkEnd w:id="574"/>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5" w:name="_Toc20142330"/>
      <w:bookmarkStart w:id="576" w:name="_Toc34217276"/>
      <w:bookmarkStart w:id="577" w:name="_Toc34217428"/>
      <w:bookmarkStart w:id="578" w:name="_Toc39051791"/>
      <w:bookmarkStart w:id="579" w:name="_Toc43210363"/>
      <w:bookmarkStart w:id="580" w:name="_Toc49853269"/>
      <w:bookmarkStart w:id="581" w:name="_Toc56530058"/>
      <w:bookmarkStart w:id="582" w:name="_Toc18351181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5"/>
      <w:bookmarkEnd w:id="576"/>
      <w:bookmarkEnd w:id="577"/>
      <w:bookmarkEnd w:id="578"/>
      <w:bookmarkEnd w:id="579"/>
      <w:bookmarkEnd w:id="580"/>
      <w:bookmarkEnd w:id="581"/>
      <w:bookmarkEnd w:id="582"/>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3" w:name="_Toc20142331"/>
      <w:bookmarkStart w:id="584" w:name="_Toc34217277"/>
      <w:bookmarkStart w:id="585" w:name="_Toc34217429"/>
      <w:bookmarkStart w:id="586" w:name="_Toc39051792"/>
      <w:bookmarkStart w:id="587" w:name="_Toc43210364"/>
      <w:bookmarkStart w:id="588" w:name="_Toc49853270"/>
      <w:bookmarkStart w:id="589" w:name="_Toc56530059"/>
      <w:bookmarkStart w:id="590" w:name="_Toc183511814"/>
      <w:r w:rsidRPr="00164490">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3"/>
      <w:bookmarkEnd w:id="584"/>
      <w:bookmarkEnd w:id="585"/>
      <w:bookmarkEnd w:id="586"/>
      <w:bookmarkEnd w:id="587"/>
      <w:bookmarkEnd w:id="588"/>
      <w:bookmarkEnd w:id="589"/>
      <w:bookmarkEnd w:id="590"/>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1" w:name="_Toc183511815"/>
      <w:r w:rsidRPr="00164490">
        <w:t>6.1.6.2.</w:t>
      </w:r>
      <w:r w:rsidR="004264EB" w:rsidRPr="00164490">
        <w:t>14</w:t>
      </w:r>
      <w:r w:rsidRPr="00164490">
        <w:tab/>
        <w:t xml:space="preserve">Type: </w:t>
      </w:r>
      <w:r w:rsidRPr="00164490">
        <w:rPr>
          <w:lang w:eastAsia="zh-CN"/>
        </w:rPr>
        <w:t>NsagInfo</w:t>
      </w:r>
      <w:bookmarkEnd w:id="591"/>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2" w:name="_Toc183511816"/>
      <w:r w:rsidRPr="00164490">
        <w:rPr>
          <w:rFonts w:hint="eastAsia"/>
          <w:lang w:eastAsia="zh-CN"/>
        </w:rPr>
        <w:t>6</w:t>
      </w:r>
      <w:r w:rsidRPr="00164490">
        <w:t>.1.6.2.</w:t>
      </w:r>
      <w:r>
        <w:t>15</w:t>
      </w:r>
      <w:r w:rsidRPr="00164490">
        <w:tab/>
        <w:t xml:space="preserve">Type: </w:t>
      </w:r>
      <w:r>
        <w:rPr>
          <w:lang w:eastAsia="zh-CN"/>
        </w:rPr>
        <w:t>SnssaiInfo</w:t>
      </w:r>
      <w:bookmarkEnd w:id="592"/>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3" w:name="_Toc20142332"/>
      <w:bookmarkStart w:id="594" w:name="_Toc34217278"/>
      <w:bookmarkStart w:id="595" w:name="_Toc34217430"/>
      <w:bookmarkStart w:id="596" w:name="_Toc39051793"/>
      <w:bookmarkStart w:id="597" w:name="_Toc43210365"/>
      <w:bookmarkStart w:id="598" w:name="_Toc49853271"/>
      <w:bookmarkStart w:id="599" w:name="_Toc56530060"/>
      <w:bookmarkStart w:id="600" w:name="_Toc183511817"/>
      <w:r w:rsidRPr="00164490">
        <w:rPr>
          <w:lang w:val="en-US"/>
        </w:rPr>
        <w:t>6.1.6.3</w:t>
      </w:r>
      <w:r w:rsidRPr="00164490">
        <w:rPr>
          <w:lang w:val="en-US"/>
        </w:rPr>
        <w:tab/>
        <w:t>Simple data types and enumerations</w:t>
      </w:r>
      <w:bookmarkEnd w:id="593"/>
      <w:bookmarkEnd w:id="594"/>
      <w:bookmarkEnd w:id="595"/>
      <w:bookmarkEnd w:id="596"/>
      <w:bookmarkEnd w:id="597"/>
      <w:bookmarkEnd w:id="598"/>
      <w:bookmarkEnd w:id="599"/>
      <w:bookmarkEnd w:id="600"/>
    </w:p>
    <w:p w14:paraId="388356CB" w14:textId="77777777" w:rsidR="00B02215" w:rsidRPr="00164490" w:rsidRDefault="00B02215" w:rsidP="00553D27">
      <w:pPr>
        <w:pStyle w:val="51"/>
      </w:pPr>
      <w:bookmarkStart w:id="601" w:name="_Toc20142333"/>
      <w:bookmarkStart w:id="602" w:name="_Toc34217279"/>
      <w:bookmarkStart w:id="603" w:name="_Toc34217431"/>
      <w:bookmarkStart w:id="604" w:name="_Toc39051794"/>
      <w:bookmarkStart w:id="605" w:name="_Toc43210366"/>
      <w:bookmarkStart w:id="606" w:name="_Toc49853272"/>
      <w:bookmarkStart w:id="607" w:name="_Toc56530061"/>
      <w:bookmarkStart w:id="608" w:name="_Toc183511818"/>
      <w:r w:rsidRPr="00164490">
        <w:t>6.1.6.3.1</w:t>
      </w:r>
      <w:r w:rsidRPr="00164490">
        <w:tab/>
        <w:t>Introduction</w:t>
      </w:r>
      <w:bookmarkEnd w:id="601"/>
      <w:bookmarkEnd w:id="602"/>
      <w:bookmarkEnd w:id="603"/>
      <w:bookmarkEnd w:id="604"/>
      <w:bookmarkEnd w:id="605"/>
      <w:bookmarkEnd w:id="606"/>
      <w:bookmarkEnd w:id="607"/>
      <w:bookmarkEnd w:id="608"/>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9" w:name="_Toc20142334"/>
      <w:bookmarkStart w:id="610" w:name="_Toc34217280"/>
      <w:bookmarkStart w:id="611" w:name="_Toc34217432"/>
      <w:bookmarkStart w:id="612" w:name="_Toc39051795"/>
      <w:bookmarkStart w:id="613" w:name="_Toc43210367"/>
      <w:bookmarkStart w:id="614" w:name="_Toc49853273"/>
      <w:bookmarkStart w:id="615" w:name="_Toc56530062"/>
      <w:bookmarkStart w:id="616" w:name="_Toc183511819"/>
      <w:r w:rsidRPr="00164490">
        <w:t>6.1.6.3.2</w:t>
      </w:r>
      <w:r w:rsidRPr="00164490">
        <w:tab/>
        <w:t>Simple data types</w:t>
      </w:r>
      <w:bookmarkEnd w:id="609"/>
      <w:bookmarkEnd w:id="610"/>
      <w:bookmarkEnd w:id="611"/>
      <w:bookmarkEnd w:id="612"/>
      <w:bookmarkEnd w:id="613"/>
      <w:bookmarkEnd w:id="614"/>
      <w:bookmarkEnd w:id="615"/>
      <w:bookmarkEnd w:id="616"/>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7" w:name="_Toc20142335"/>
      <w:bookmarkStart w:id="618" w:name="_Toc34217281"/>
      <w:bookmarkStart w:id="619" w:name="_Toc34217433"/>
      <w:bookmarkStart w:id="620" w:name="_Toc39051796"/>
      <w:bookmarkStart w:id="621" w:name="_Toc43210368"/>
      <w:bookmarkStart w:id="622" w:name="_Toc49853274"/>
      <w:bookmarkStart w:id="623" w:name="_Toc56530063"/>
      <w:bookmarkStart w:id="624" w:name="_Toc183511820"/>
      <w:r w:rsidRPr="00164490">
        <w:t>6.1.6.3.3</w:t>
      </w:r>
      <w:r w:rsidRPr="00164490">
        <w:tab/>
        <w:t>Enumeration: RoamingIndication</w:t>
      </w:r>
      <w:bookmarkEnd w:id="617"/>
      <w:bookmarkEnd w:id="618"/>
      <w:bookmarkEnd w:id="619"/>
      <w:bookmarkEnd w:id="620"/>
      <w:bookmarkEnd w:id="621"/>
      <w:bookmarkEnd w:id="622"/>
      <w:bookmarkEnd w:id="623"/>
      <w:bookmarkEnd w:id="624"/>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5" w:name="_Toc20142336"/>
      <w:bookmarkStart w:id="626" w:name="_Toc34217282"/>
      <w:bookmarkStart w:id="627" w:name="_Toc34217434"/>
      <w:bookmarkStart w:id="628" w:name="_Toc39051797"/>
      <w:bookmarkStart w:id="629" w:name="_Toc43210369"/>
      <w:bookmarkStart w:id="630" w:name="_Toc49853275"/>
      <w:bookmarkStart w:id="631" w:name="_Toc56530064"/>
      <w:bookmarkStart w:id="632" w:name="_Toc183511821"/>
      <w:r w:rsidRPr="00164490">
        <w:t>6.1.6.4</w:t>
      </w:r>
      <w:r w:rsidRPr="00164490">
        <w:tab/>
        <w:t>Binary data</w:t>
      </w:r>
      <w:bookmarkEnd w:id="625"/>
      <w:bookmarkEnd w:id="626"/>
      <w:bookmarkEnd w:id="627"/>
      <w:bookmarkEnd w:id="628"/>
      <w:bookmarkEnd w:id="629"/>
      <w:bookmarkEnd w:id="630"/>
      <w:bookmarkEnd w:id="631"/>
      <w:bookmarkEnd w:id="632"/>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3" w:name="_Toc20142337"/>
      <w:bookmarkStart w:id="634" w:name="_Toc34217283"/>
      <w:bookmarkStart w:id="635" w:name="_Toc34217435"/>
      <w:bookmarkStart w:id="636" w:name="_Toc39051798"/>
      <w:bookmarkStart w:id="637" w:name="_Toc43210370"/>
      <w:bookmarkStart w:id="638" w:name="_Toc49853276"/>
      <w:bookmarkStart w:id="639" w:name="_Toc56530065"/>
      <w:bookmarkStart w:id="640" w:name="_Toc183511822"/>
      <w:r w:rsidRPr="00164490">
        <w:t>6.1.7</w:t>
      </w:r>
      <w:r w:rsidRPr="00164490">
        <w:tab/>
        <w:t>Error Handling</w:t>
      </w:r>
      <w:bookmarkEnd w:id="633"/>
      <w:bookmarkEnd w:id="634"/>
      <w:bookmarkEnd w:id="635"/>
      <w:bookmarkEnd w:id="636"/>
      <w:bookmarkEnd w:id="637"/>
      <w:bookmarkEnd w:id="638"/>
      <w:bookmarkEnd w:id="639"/>
      <w:bookmarkEnd w:id="640"/>
    </w:p>
    <w:p w14:paraId="33702A7E" w14:textId="77777777" w:rsidR="00B02215" w:rsidRPr="00164490" w:rsidRDefault="00B02215" w:rsidP="00553D27">
      <w:pPr>
        <w:pStyle w:val="41"/>
      </w:pPr>
      <w:bookmarkStart w:id="641" w:name="_Toc20142338"/>
      <w:bookmarkStart w:id="642" w:name="_Toc34217284"/>
      <w:bookmarkStart w:id="643" w:name="_Toc34217436"/>
      <w:bookmarkStart w:id="644" w:name="_Toc39051799"/>
      <w:bookmarkStart w:id="645" w:name="_Toc43210371"/>
      <w:bookmarkStart w:id="646" w:name="_Toc49853277"/>
      <w:bookmarkStart w:id="647" w:name="_Toc56530066"/>
      <w:bookmarkStart w:id="648" w:name="_Toc183511823"/>
      <w:r w:rsidRPr="00164490">
        <w:t>6.1.7.1</w:t>
      </w:r>
      <w:r w:rsidRPr="00164490">
        <w:tab/>
        <w:t>General</w:t>
      </w:r>
      <w:bookmarkEnd w:id="641"/>
      <w:bookmarkEnd w:id="642"/>
      <w:bookmarkEnd w:id="643"/>
      <w:bookmarkEnd w:id="644"/>
      <w:bookmarkEnd w:id="645"/>
      <w:bookmarkEnd w:id="646"/>
      <w:bookmarkEnd w:id="647"/>
      <w:bookmarkEnd w:id="648"/>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9" w:name="_Toc20142339"/>
      <w:bookmarkStart w:id="650" w:name="_Toc34217285"/>
      <w:bookmarkStart w:id="651" w:name="_Toc34217437"/>
      <w:bookmarkStart w:id="652" w:name="_Toc39051800"/>
      <w:bookmarkStart w:id="653" w:name="_Toc43210372"/>
      <w:bookmarkStart w:id="654" w:name="_Toc49853278"/>
      <w:bookmarkStart w:id="655" w:name="_Toc56530067"/>
      <w:bookmarkStart w:id="656" w:name="_Toc183511824"/>
      <w:r w:rsidRPr="00164490">
        <w:t>6.1.7.2</w:t>
      </w:r>
      <w:r w:rsidRPr="00164490">
        <w:tab/>
        <w:t>Protocol Errors</w:t>
      </w:r>
      <w:bookmarkEnd w:id="649"/>
      <w:bookmarkEnd w:id="650"/>
      <w:bookmarkEnd w:id="651"/>
      <w:bookmarkEnd w:id="652"/>
      <w:bookmarkEnd w:id="653"/>
      <w:bookmarkEnd w:id="654"/>
      <w:bookmarkEnd w:id="655"/>
      <w:bookmarkEnd w:id="656"/>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7" w:name="_Toc20142340"/>
      <w:bookmarkStart w:id="658" w:name="_Toc34217286"/>
      <w:bookmarkStart w:id="659" w:name="_Toc34217438"/>
      <w:bookmarkStart w:id="660" w:name="_Toc39051801"/>
      <w:bookmarkStart w:id="661" w:name="_Toc43210373"/>
      <w:bookmarkStart w:id="662" w:name="_Toc49853279"/>
      <w:bookmarkStart w:id="663" w:name="_Toc56530068"/>
      <w:bookmarkStart w:id="664" w:name="_Toc183511825"/>
      <w:r w:rsidRPr="00164490">
        <w:t>6.1.7.3</w:t>
      </w:r>
      <w:r w:rsidRPr="00164490">
        <w:tab/>
        <w:t>Application Errors</w:t>
      </w:r>
      <w:bookmarkEnd w:id="657"/>
      <w:bookmarkEnd w:id="658"/>
      <w:bookmarkEnd w:id="659"/>
      <w:bookmarkEnd w:id="660"/>
      <w:bookmarkEnd w:id="661"/>
      <w:bookmarkEnd w:id="662"/>
      <w:bookmarkEnd w:id="663"/>
      <w:bookmarkEnd w:id="664"/>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5" w:name="_Toc20142341"/>
      <w:bookmarkStart w:id="666" w:name="_Toc34217287"/>
      <w:bookmarkStart w:id="667" w:name="_Toc34217439"/>
      <w:bookmarkStart w:id="668" w:name="_Toc39051802"/>
      <w:bookmarkStart w:id="669" w:name="_Toc43210374"/>
      <w:bookmarkStart w:id="670" w:name="_Toc49853280"/>
      <w:bookmarkStart w:id="671" w:name="_Toc56530069"/>
      <w:bookmarkStart w:id="672" w:name="_Toc183511826"/>
      <w:r w:rsidRPr="00164490">
        <w:t>6.1.</w:t>
      </w:r>
      <w:r w:rsidRPr="00164490">
        <w:rPr>
          <w:rFonts w:hint="eastAsia"/>
          <w:lang w:eastAsia="zh-CN"/>
        </w:rPr>
        <w:t>8</w:t>
      </w:r>
      <w:r w:rsidRPr="00164490">
        <w:tab/>
        <w:t>Feature negotiation</w:t>
      </w:r>
      <w:bookmarkEnd w:id="665"/>
      <w:bookmarkEnd w:id="666"/>
      <w:bookmarkEnd w:id="667"/>
      <w:bookmarkEnd w:id="668"/>
      <w:bookmarkEnd w:id="669"/>
      <w:bookmarkEnd w:id="670"/>
      <w:bookmarkEnd w:id="671"/>
      <w:bookmarkEnd w:id="672"/>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3" w:name="_Toc20142342"/>
      <w:bookmarkStart w:id="674" w:name="_Toc34217288"/>
      <w:bookmarkStart w:id="675" w:name="_Toc34217440"/>
      <w:bookmarkStart w:id="676" w:name="_Toc39051803"/>
      <w:bookmarkStart w:id="677" w:name="_Toc43210375"/>
      <w:bookmarkStart w:id="678" w:name="_Toc49853281"/>
      <w:bookmarkStart w:id="679" w:name="_Toc56530070"/>
      <w:bookmarkStart w:id="680" w:name="_Toc183511827"/>
      <w:r w:rsidRPr="00164490">
        <w:rPr>
          <w:lang w:val="en-US"/>
        </w:rPr>
        <w:t>6.1.9</w:t>
      </w:r>
      <w:r w:rsidRPr="00164490">
        <w:rPr>
          <w:lang w:val="en-US"/>
        </w:rPr>
        <w:tab/>
        <w:t>Security</w:t>
      </w:r>
      <w:bookmarkEnd w:id="673"/>
      <w:bookmarkEnd w:id="674"/>
      <w:bookmarkEnd w:id="675"/>
      <w:bookmarkEnd w:id="676"/>
      <w:bookmarkEnd w:id="677"/>
      <w:bookmarkEnd w:id="678"/>
      <w:bookmarkEnd w:id="679"/>
      <w:bookmarkEnd w:id="680"/>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1" w:name="_Toc56530071"/>
      <w:bookmarkStart w:id="682" w:name="_Toc183511828"/>
      <w:r w:rsidRPr="00164490">
        <w:t>6.1.10</w:t>
      </w:r>
      <w:r w:rsidRPr="00164490">
        <w:tab/>
        <w:t>HTTP redirection</w:t>
      </w:r>
      <w:bookmarkEnd w:id="681"/>
      <w:bookmarkEnd w:id="682"/>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3" w:name="_Toc20142343"/>
      <w:bookmarkStart w:id="684" w:name="_Toc34217289"/>
      <w:bookmarkStart w:id="685" w:name="_Toc34217441"/>
      <w:bookmarkStart w:id="686" w:name="_Toc39051804"/>
      <w:bookmarkStart w:id="687" w:name="_Toc43210376"/>
      <w:bookmarkStart w:id="688" w:name="_Toc49853282"/>
      <w:bookmarkStart w:id="689" w:name="_Toc56530072"/>
      <w:bookmarkStart w:id="690" w:name="_Toc183511829"/>
      <w:r w:rsidRPr="00164490">
        <w:t>6.2</w:t>
      </w:r>
      <w:r w:rsidRPr="00164490">
        <w:tab/>
        <w:t>Nnssf_NSSAIAvailability Service API</w:t>
      </w:r>
      <w:bookmarkEnd w:id="683"/>
      <w:bookmarkEnd w:id="684"/>
      <w:bookmarkEnd w:id="685"/>
      <w:bookmarkEnd w:id="686"/>
      <w:bookmarkEnd w:id="687"/>
      <w:bookmarkEnd w:id="688"/>
      <w:bookmarkEnd w:id="689"/>
      <w:bookmarkEnd w:id="690"/>
    </w:p>
    <w:p w14:paraId="14FAB58C" w14:textId="77777777" w:rsidR="00B02215" w:rsidRPr="00164490" w:rsidRDefault="00B02215" w:rsidP="00553D27">
      <w:pPr>
        <w:pStyle w:val="31"/>
      </w:pPr>
      <w:bookmarkStart w:id="691" w:name="_Toc20142344"/>
      <w:bookmarkStart w:id="692" w:name="_Toc34217290"/>
      <w:bookmarkStart w:id="693" w:name="_Toc34217442"/>
      <w:bookmarkStart w:id="694" w:name="_Toc39051805"/>
      <w:bookmarkStart w:id="695" w:name="_Toc43210377"/>
      <w:bookmarkStart w:id="696" w:name="_Toc49853283"/>
      <w:bookmarkStart w:id="697" w:name="_Toc56530073"/>
      <w:bookmarkStart w:id="698" w:name="_Toc183511830"/>
      <w:r w:rsidRPr="00164490">
        <w:t>6.2.1</w:t>
      </w:r>
      <w:r w:rsidRPr="00164490">
        <w:tab/>
        <w:t>API URI</w:t>
      </w:r>
      <w:bookmarkEnd w:id="691"/>
      <w:bookmarkEnd w:id="692"/>
      <w:bookmarkEnd w:id="693"/>
      <w:bookmarkEnd w:id="694"/>
      <w:bookmarkEnd w:id="695"/>
      <w:bookmarkEnd w:id="696"/>
      <w:bookmarkEnd w:id="697"/>
      <w:bookmarkEnd w:id="698"/>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9" w:name="_Toc20142345"/>
      <w:bookmarkStart w:id="700" w:name="_Toc34217291"/>
      <w:bookmarkStart w:id="701" w:name="_Toc34217443"/>
      <w:bookmarkStart w:id="702" w:name="_Toc39051806"/>
      <w:bookmarkStart w:id="703" w:name="_Toc43210378"/>
      <w:bookmarkStart w:id="704" w:name="_Toc49853284"/>
      <w:bookmarkStart w:id="705" w:name="_Toc56530074"/>
      <w:bookmarkStart w:id="706" w:name="_Toc183511831"/>
      <w:r w:rsidRPr="00164490">
        <w:t>6.2.2</w:t>
      </w:r>
      <w:r w:rsidRPr="00164490">
        <w:tab/>
        <w:t>Usage of HTTP</w:t>
      </w:r>
      <w:bookmarkEnd w:id="699"/>
      <w:bookmarkEnd w:id="700"/>
      <w:bookmarkEnd w:id="701"/>
      <w:bookmarkEnd w:id="702"/>
      <w:bookmarkEnd w:id="703"/>
      <w:bookmarkEnd w:id="704"/>
      <w:bookmarkEnd w:id="705"/>
      <w:bookmarkEnd w:id="706"/>
    </w:p>
    <w:p w14:paraId="7B882C32" w14:textId="77777777" w:rsidR="00B02215" w:rsidRPr="00164490" w:rsidRDefault="00B02215" w:rsidP="00553D27">
      <w:pPr>
        <w:pStyle w:val="41"/>
      </w:pPr>
      <w:bookmarkStart w:id="707" w:name="_Toc20142346"/>
      <w:bookmarkStart w:id="708" w:name="_Toc34217292"/>
      <w:bookmarkStart w:id="709" w:name="_Toc34217444"/>
      <w:bookmarkStart w:id="710" w:name="_Toc39051807"/>
      <w:bookmarkStart w:id="711" w:name="_Toc43210379"/>
      <w:bookmarkStart w:id="712" w:name="_Toc49853285"/>
      <w:bookmarkStart w:id="713" w:name="_Toc56530075"/>
      <w:bookmarkStart w:id="714" w:name="_Toc183511832"/>
      <w:r w:rsidRPr="00164490">
        <w:t>6.2.2.1</w:t>
      </w:r>
      <w:r w:rsidRPr="00164490">
        <w:tab/>
        <w:t>General</w:t>
      </w:r>
      <w:bookmarkEnd w:id="707"/>
      <w:bookmarkEnd w:id="708"/>
      <w:bookmarkEnd w:id="709"/>
      <w:bookmarkEnd w:id="710"/>
      <w:bookmarkEnd w:id="711"/>
      <w:bookmarkEnd w:id="712"/>
      <w:bookmarkEnd w:id="713"/>
      <w:bookmarkEnd w:id="714"/>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5" w:name="_Toc20142347"/>
      <w:bookmarkStart w:id="716" w:name="_Toc34217293"/>
      <w:bookmarkStart w:id="717" w:name="_Toc34217445"/>
      <w:bookmarkStart w:id="718" w:name="_Toc39051808"/>
      <w:bookmarkStart w:id="719" w:name="_Toc43210380"/>
      <w:bookmarkStart w:id="720" w:name="_Toc49853286"/>
      <w:bookmarkStart w:id="721" w:name="_Toc56530076"/>
      <w:bookmarkStart w:id="722" w:name="_Toc183511833"/>
      <w:r w:rsidRPr="00164490">
        <w:t>6.2.2.2</w:t>
      </w:r>
      <w:r w:rsidRPr="00164490">
        <w:tab/>
        <w:t>HTTP standard headers</w:t>
      </w:r>
      <w:bookmarkEnd w:id="715"/>
      <w:bookmarkEnd w:id="716"/>
      <w:bookmarkEnd w:id="717"/>
      <w:bookmarkEnd w:id="718"/>
      <w:bookmarkEnd w:id="719"/>
      <w:bookmarkEnd w:id="720"/>
      <w:bookmarkEnd w:id="721"/>
      <w:bookmarkEnd w:id="722"/>
    </w:p>
    <w:p w14:paraId="723FC39A" w14:textId="77777777" w:rsidR="00B02215" w:rsidRPr="00164490" w:rsidRDefault="00B02215" w:rsidP="00553D27">
      <w:pPr>
        <w:pStyle w:val="51"/>
        <w:rPr>
          <w:lang w:eastAsia="zh-CN"/>
        </w:rPr>
      </w:pPr>
      <w:bookmarkStart w:id="723" w:name="_Toc20142348"/>
      <w:bookmarkStart w:id="724" w:name="_Toc34217294"/>
      <w:bookmarkStart w:id="725" w:name="_Toc34217446"/>
      <w:bookmarkStart w:id="726" w:name="_Toc39051809"/>
      <w:bookmarkStart w:id="727" w:name="_Toc43210381"/>
      <w:bookmarkStart w:id="728" w:name="_Toc49853287"/>
      <w:bookmarkStart w:id="729" w:name="_Toc56530077"/>
      <w:bookmarkStart w:id="730" w:name="_Toc183511834"/>
      <w:r w:rsidRPr="00164490">
        <w:t>6.2.2.2.1</w:t>
      </w:r>
      <w:r w:rsidRPr="00164490">
        <w:rPr>
          <w:rFonts w:hint="eastAsia"/>
          <w:lang w:eastAsia="zh-CN"/>
        </w:rPr>
        <w:tab/>
      </w:r>
      <w:r w:rsidRPr="00164490">
        <w:rPr>
          <w:lang w:eastAsia="zh-CN"/>
        </w:rPr>
        <w:t>General</w:t>
      </w:r>
      <w:bookmarkEnd w:id="723"/>
      <w:bookmarkEnd w:id="724"/>
      <w:bookmarkEnd w:id="725"/>
      <w:bookmarkEnd w:id="726"/>
      <w:bookmarkEnd w:id="727"/>
      <w:bookmarkEnd w:id="728"/>
      <w:bookmarkEnd w:id="729"/>
      <w:bookmarkEnd w:id="730"/>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1" w:name="_Toc20142349"/>
      <w:bookmarkStart w:id="732" w:name="_Toc34217295"/>
      <w:bookmarkStart w:id="733" w:name="_Toc34217447"/>
      <w:bookmarkStart w:id="734" w:name="_Toc39051810"/>
      <w:bookmarkStart w:id="735" w:name="_Toc43210382"/>
      <w:bookmarkStart w:id="736" w:name="_Toc49853288"/>
      <w:bookmarkStart w:id="737" w:name="_Toc56530078"/>
      <w:bookmarkStart w:id="738" w:name="_Toc183511835"/>
      <w:r w:rsidRPr="00164490">
        <w:t>6.2.2.2.2</w:t>
      </w:r>
      <w:r w:rsidRPr="00164490">
        <w:tab/>
        <w:t>Content type</w:t>
      </w:r>
      <w:bookmarkEnd w:id="731"/>
      <w:bookmarkEnd w:id="732"/>
      <w:bookmarkEnd w:id="733"/>
      <w:bookmarkEnd w:id="734"/>
      <w:bookmarkEnd w:id="735"/>
      <w:bookmarkEnd w:id="736"/>
      <w:bookmarkEnd w:id="737"/>
      <w:bookmarkEnd w:id="738"/>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9" w:name="_Toc20142350"/>
      <w:bookmarkStart w:id="740" w:name="_Toc34217296"/>
      <w:bookmarkStart w:id="741" w:name="_Toc34217448"/>
      <w:bookmarkStart w:id="742" w:name="_Toc39051811"/>
      <w:bookmarkStart w:id="743" w:name="_Toc43210383"/>
      <w:bookmarkStart w:id="744" w:name="_Toc49853289"/>
      <w:bookmarkStart w:id="745" w:name="_Toc56530079"/>
      <w:bookmarkStart w:id="746" w:name="_Toc183511836"/>
      <w:r w:rsidRPr="00164490">
        <w:rPr>
          <w:lang w:val="en-US"/>
        </w:rPr>
        <w:t>6.2.2.2.3</w:t>
      </w:r>
      <w:r w:rsidRPr="00164490">
        <w:rPr>
          <w:lang w:val="en-US"/>
        </w:rPr>
        <w:tab/>
        <w:t>Accept-Encoding</w:t>
      </w:r>
      <w:bookmarkEnd w:id="739"/>
      <w:bookmarkEnd w:id="740"/>
      <w:bookmarkEnd w:id="741"/>
      <w:bookmarkEnd w:id="742"/>
      <w:bookmarkEnd w:id="743"/>
      <w:bookmarkEnd w:id="744"/>
      <w:bookmarkEnd w:id="745"/>
      <w:bookmarkEnd w:id="746"/>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7" w:name="_Toc20142351"/>
      <w:bookmarkStart w:id="748" w:name="_Toc34217297"/>
      <w:bookmarkStart w:id="749" w:name="_Toc34217449"/>
      <w:bookmarkStart w:id="750" w:name="_Toc39051812"/>
      <w:bookmarkStart w:id="751" w:name="_Toc43210384"/>
      <w:bookmarkStart w:id="752" w:name="_Toc49853290"/>
      <w:bookmarkStart w:id="753" w:name="_Toc56530080"/>
      <w:bookmarkStart w:id="754" w:name="_Toc183511837"/>
      <w:r w:rsidRPr="00164490">
        <w:t>6.2.2.3</w:t>
      </w:r>
      <w:r w:rsidRPr="00164490">
        <w:tab/>
        <w:t>HTTP custom headers</w:t>
      </w:r>
      <w:bookmarkEnd w:id="747"/>
      <w:bookmarkEnd w:id="748"/>
      <w:bookmarkEnd w:id="749"/>
      <w:bookmarkEnd w:id="750"/>
      <w:bookmarkEnd w:id="751"/>
      <w:bookmarkEnd w:id="752"/>
      <w:bookmarkEnd w:id="753"/>
      <w:bookmarkEnd w:id="754"/>
    </w:p>
    <w:p w14:paraId="4C21159F" w14:textId="77777777" w:rsidR="00B02215" w:rsidRPr="00164490" w:rsidRDefault="00B02215" w:rsidP="00553D27">
      <w:pPr>
        <w:pStyle w:val="51"/>
        <w:rPr>
          <w:lang w:eastAsia="zh-CN"/>
        </w:rPr>
      </w:pPr>
      <w:bookmarkStart w:id="755" w:name="_Toc20142352"/>
      <w:bookmarkStart w:id="756" w:name="_Toc34217298"/>
      <w:bookmarkStart w:id="757" w:name="_Toc34217450"/>
      <w:bookmarkStart w:id="758" w:name="_Toc39051813"/>
      <w:bookmarkStart w:id="759" w:name="_Toc43210385"/>
      <w:bookmarkStart w:id="760" w:name="_Toc49853291"/>
      <w:bookmarkStart w:id="761" w:name="_Toc56530081"/>
      <w:bookmarkStart w:id="762" w:name="_Toc183511838"/>
      <w:r w:rsidRPr="00164490">
        <w:t>6.2.2.3.1</w:t>
      </w:r>
      <w:r w:rsidRPr="00164490">
        <w:rPr>
          <w:rFonts w:hint="eastAsia"/>
          <w:lang w:eastAsia="zh-CN"/>
        </w:rPr>
        <w:tab/>
      </w:r>
      <w:r w:rsidRPr="00164490">
        <w:rPr>
          <w:lang w:eastAsia="zh-CN"/>
        </w:rPr>
        <w:t>General</w:t>
      </w:r>
      <w:bookmarkEnd w:id="755"/>
      <w:bookmarkEnd w:id="756"/>
      <w:bookmarkEnd w:id="757"/>
      <w:bookmarkEnd w:id="758"/>
      <w:bookmarkEnd w:id="759"/>
      <w:bookmarkEnd w:id="760"/>
      <w:bookmarkEnd w:id="761"/>
      <w:bookmarkEnd w:id="762"/>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3" w:name="_Toc20142353"/>
      <w:bookmarkStart w:id="764" w:name="_Toc34217299"/>
      <w:bookmarkStart w:id="765" w:name="_Toc34217451"/>
      <w:bookmarkStart w:id="766" w:name="_Toc39051814"/>
      <w:bookmarkStart w:id="767" w:name="_Toc43210386"/>
      <w:bookmarkStart w:id="768" w:name="_Toc49853292"/>
      <w:bookmarkStart w:id="769" w:name="_Toc56530082"/>
      <w:bookmarkStart w:id="770" w:name="_Toc183511839"/>
      <w:r w:rsidRPr="00164490">
        <w:t>6.2.3</w:t>
      </w:r>
      <w:r w:rsidRPr="00164490">
        <w:tab/>
        <w:t>Resources</w:t>
      </w:r>
      <w:bookmarkEnd w:id="763"/>
      <w:bookmarkEnd w:id="764"/>
      <w:bookmarkEnd w:id="765"/>
      <w:bookmarkEnd w:id="766"/>
      <w:bookmarkEnd w:id="767"/>
      <w:bookmarkEnd w:id="768"/>
      <w:bookmarkEnd w:id="769"/>
      <w:bookmarkEnd w:id="770"/>
    </w:p>
    <w:p w14:paraId="78E2FB88" w14:textId="77777777" w:rsidR="00B02215" w:rsidRPr="00164490" w:rsidRDefault="00B02215" w:rsidP="00553D27">
      <w:pPr>
        <w:pStyle w:val="41"/>
      </w:pPr>
      <w:bookmarkStart w:id="771" w:name="_Toc20142354"/>
      <w:bookmarkStart w:id="772" w:name="_Toc34217300"/>
      <w:bookmarkStart w:id="773" w:name="_Toc34217452"/>
      <w:bookmarkStart w:id="774" w:name="_Toc39051815"/>
      <w:bookmarkStart w:id="775" w:name="_Toc43210387"/>
      <w:bookmarkStart w:id="776" w:name="_Toc49853293"/>
      <w:bookmarkStart w:id="777" w:name="_Toc56530083"/>
      <w:bookmarkStart w:id="778" w:name="_Toc183511840"/>
      <w:r w:rsidRPr="00164490">
        <w:t>6.2.3.1</w:t>
      </w:r>
      <w:r w:rsidRPr="00164490">
        <w:tab/>
        <w:t>Overview</w:t>
      </w:r>
      <w:bookmarkEnd w:id="771"/>
      <w:bookmarkEnd w:id="772"/>
      <w:bookmarkEnd w:id="773"/>
      <w:bookmarkEnd w:id="774"/>
      <w:bookmarkEnd w:id="775"/>
      <w:bookmarkEnd w:id="776"/>
      <w:bookmarkEnd w:id="777"/>
      <w:bookmarkEnd w:id="778"/>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7pt;height:202.4pt" o:ole="">
            <v:imagedata r:id="rId42" o:title=""/>
          </v:shape>
          <o:OLEObject Type="Embed" ProgID="Visio.Drawing.15" ShapeID="_x0000_i1041" DrawAspect="Content" ObjectID="_179412555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5"/>
        <w:gridCol w:w="3349"/>
        <w:gridCol w:w="956"/>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9" w:name="_Toc20142355"/>
      <w:bookmarkStart w:id="780" w:name="_Toc34217301"/>
      <w:bookmarkStart w:id="781" w:name="_Toc34217453"/>
      <w:bookmarkStart w:id="782" w:name="_Toc39051816"/>
      <w:bookmarkStart w:id="783" w:name="_Toc43210388"/>
      <w:bookmarkStart w:id="784" w:name="_Toc49853294"/>
      <w:bookmarkStart w:id="785" w:name="_Toc56530084"/>
      <w:bookmarkStart w:id="786" w:name="_Toc183511841"/>
      <w:r w:rsidRPr="00164490">
        <w:t>6.2.3.2</w:t>
      </w:r>
      <w:r w:rsidRPr="00164490">
        <w:tab/>
        <w:t xml:space="preserve">Resource: NSSAI Availability </w:t>
      </w:r>
      <w:r w:rsidRPr="00164490">
        <w:rPr>
          <w:lang w:val="fr-FR"/>
        </w:rPr>
        <w:t>Document</w:t>
      </w:r>
      <w:bookmarkEnd w:id="779"/>
      <w:bookmarkEnd w:id="780"/>
      <w:bookmarkEnd w:id="781"/>
      <w:bookmarkEnd w:id="782"/>
      <w:bookmarkEnd w:id="783"/>
      <w:bookmarkEnd w:id="784"/>
      <w:bookmarkEnd w:id="785"/>
      <w:bookmarkEnd w:id="786"/>
    </w:p>
    <w:p w14:paraId="05B92DEF" w14:textId="77777777" w:rsidR="00B02215" w:rsidRPr="00164490" w:rsidRDefault="00B02215" w:rsidP="00553D27">
      <w:pPr>
        <w:pStyle w:val="51"/>
      </w:pPr>
      <w:bookmarkStart w:id="787" w:name="_Toc20142356"/>
      <w:bookmarkStart w:id="788" w:name="_Toc34217302"/>
      <w:bookmarkStart w:id="789" w:name="_Toc34217454"/>
      <w:bookmarkStart w:id="790" w:name="_Toc39051817"/>
      <w:bookmarkStart w:id="791" w:name="_Toc43210389"/>
      <w:bookmarkStart w:id="792" w:name="_Toc49853295"/>
      <w:bookmarkStart w:id="793" w:name="_Toc56530085"/>
      <w:bookmarkStart w:id="794" w:name="_Toc183511842"/>
      <w:r w:rsidRPr="00164490">
        <w:t>6.2.3.2.1</w:t>
      </w:r>
      <w:r w:rsidRPr="00164490">
        <w:tab/>
        <w:t>Description</w:t>
      </w:r>
      <w:bookmarkEnd w:id="787"/>
      <w:bookmarkEnd w:id="788"/>
      <w:bookmarkEnd w:id="789"/>
      <w:bookmarkEnd w:id="790"/>
      <w:bookmarkEnd w:id="791"/>
      <w:bookmarkEnd w:id="792"/>
      <w:bookmarkEnd w:id="793"/>
      <w:bookmarkEnd w:id="794"/>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5" w:name="_Toc20142357"/>
      <w:bookmarkStart w:id="796" w:name="_Toc34217303"/>
      <w:bookmarkStart w:id="797" w:name="_Toc34217455"/>
      <w:bookmarkStart w:id="798" w:name="_Toc39051818"/>
      <w:bookmarkStart w:id="799" w:name="_Toc43210390"/>
      <w:bookmarkStart w:id="800" w:name="_Toc49853296"/>
      <w:bookmarkStart w:id="801" w:name="_Toc56530086"/>
      <w:bookmarkStart w:id="802" w:name="_Toc183511843"/>
      <w:r w:rsidRPr="00164490">
        <w:t>6.2.3.2.2</w:t>
      </w:r>
      <w:r w:rsidRPr="00164490">
        <w:tab/>
        <w:t>Resource Definition</w:t>
      </w:r>
      <w:bookmarkEnd w:id="795"/>
      <w:bookmarkEnd w:id="796"/>
      <w:bookmarkEnd w:id="797"/>
      <w:bookmarkEnd w:id="798"/>
      <w:bookmarkEnd w:id="799"/>
      <w:bookmarkEnd w:id="800"/>
      <w:bookmarkEnd w:id="801"/>
      <w:bookmarkEnd w:id="802"/>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3" w:name="_Toc20142358"/>
      <w:bookmarkStart w:id="804" w:name="_Toc34217304"/>
      <w:bookmarkStart w:id="805" w:name="_Toc34217456"/>
      <w:bookmarkStart w:id="806" w:name="_Toc39051819"/>
      <w:bookmarkStart w:id="807" w:name="_Toc43210391"/>
      <w:bookmarkStart w:id="808" w:name="_Toc49853297"/>
      <w:bookmarkStart w:id="809" w:name="_Toc56530087"/>
      <w:bookmarkStart w:id="810" w:name="_Toc183511844"/>
      <w:r w:rsidRPr="00164490">
        <w:t>6.2.3.2.3</w:t>
      </w:r>
      <w:r w:rsidRPr="00164490">
        <w:tab/>
        <w:t>Resource Standard Methods</w:t>
      </w:r>
      <w:bookmarkEnd w:id="803"/>
      <w:bookmarkEnd w:id="804"/>
      <w:bookmarkEnd w:id="805"/>
      <w:bookmarkEnd w:id="806"/>
      <w:bookmarkEnd w:id="807"/>
      <w:bookmarkEnd w:id="808"/>
      <w:bookmarkEnd w:id="809"/>
      <w:bookmarkEnd w:id="810"/>
    </w:p>
    <w:p w14:paraId="5034F1BD" w14:textId="77777777" w:rsidR="00B02215" w:rsidRPr="00164490" w:rsidRDefault="00B02215" w:rsidP="00A26364">
      <w:pPr>
        <w:pStyle w:val="H6"/>
      </w:pPr>
      <w:bookmarkStart w:id="811" w:name="_Toc20142359"/>
      <w:bookmarkStart w:id="812" w:name="_Toc34217305"/>
      <w:bookmarkStart w:id="813" w:name="_Toc34217457"/>
      <w:bookmarkStart w:id="814" w:name="_Toc39051820"/>
      <w:bookmarkStart w:id="815" w:name="_Toc43210392"/>
      <w:bookmarkStart w:id="816" w:name="_Toc49853298"/>
      <w:bookmarkStart w:id="817" w:name="_Toc56530088"/>
      <w:r w:rsidRPr="00164490">
        <w:t>6.2.3.2.3.1</w:t>
      </w:r>
      <w:r w:rsidRPr="00164490">
        <w:tab/>
        <w:t>PUT</w:t>
      </w:r>
      <w:bookmarkEnd w:id="811"/>
      <w:bookmarkEnd w:id="812"/>
      <w:bookmarkEnd w:id="813"/>
      <w:bookmarkEnd w:id="814"/>
      <w:bookmarkEnd w:id="815"/>
      <w:bookmarkEnd w:id="816"/>
      <w:bookmarkEnd w:id="817"/>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8" w:name="_Toc20142360"/>
      <w:bookmarkStart w:id="819" w:name="_Toc34217306"/>
      <w:bookmarkStart w:id="820" w:name="_Toc34217458"/>
      <w:bookmarkStart w:id="821" w:name="_Toc39051821"/>
      <w:bookmarkStart w:id="822" w:name="_Toc43210393"/>
      <w:bookmarkStart w:id="823" w:name="_Toc49853299"/>
      <w:bookmarkStart w:id="824" w:name="_Toc56530089"/>
      <w:r w:rsidRPr="00164490">
        <w:t>6.2.3.2.3.2</w:t>
      </w:r>
      <w:r w:rsidRPr="00164490">
        <w:tab/>
        <w:t>PATCH</w:t>
      </w:r>
      <w:bookmarkEnd w:id="818"/>
      <w:bookmarkEnd w:id="819"/>
      <w:bookmarkEnd w:id="820"/>
      <w:bookmarkEnd w:id="821"/>
      <w:bookmarkEnd w:id="822"/>
      <w:bookmarkEnd w:id="823"/>
      <w:bookmarkEnd w:id="824"/>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5" w:name="_MCCTEMPBM_CRPT30470044___4"/>
            <w:bookmarkEnd w:id="825"/>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6" w:name="_Toc20142361"/>
      <w:bookmarkStart w:id="827" w:name="_Toc34217307"/>
      <w:bookmarkStart w:id="828" w:name="_Toc34217459"/>
      <w:bookmarkStart w:id="829" w:name="_Toc39051822"/>
      <w:bookmarkStart w:id="830" w:name="_Toc43210394"/>
      <w:bookmarkStart w:id="831" w:name="_Toc49853300"/>
      <w:bookmarkStart w:id="832" w:name="_Toc56530090"/>
      <w:r w:rsidRPr="00164490">
        <w:t>6.2.3.2.3.</w:t>
      </w:r>
      <w:r w:rsidRPr="00164490">
        <w:rPr>
          <w:rFonts w:hint="eastAsia"/>
          <w:lang w:eastAsia="zh-CN"/>
        </w:rPr>
        <w:t>3</w:t>
      </w:r>
      <w:r w:rsidRPr="00164490">
        <w:tab/>
        <w:t>DELETE</w:t>
      </w:r>
      <w:bookmarkEnd w:id="826"/>
      <w:bookmarkEnd w:id="827"/>
      <w:bookmarkEnd w:id="828"/>
      <w:bookmarkEnd w:id="829"/>
      <w:bookmarkEnd w:id="830"/>
      <w:bookmarkEnd w:id="831"/>
      <w:bookmarkEnd w:id="832"/>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3" w:name="_PERM_MCCTEMPBM_CRPT30470045___4"/>
            <w:bookmarkEnd w:id="833"/>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4" w:name="_PERM_MCCTEMPBM_CRPT30470046___4"/>
            <w:bookmarkEnd w:id="834"/>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5" w:name="_Toc20142362"/>
      <w:bookmarkStart w:id="836" w:name="_Toc34217308"/>
      <w:bookmarkStart w:id="837" w:name="_Toc34217460"/>
      <w:bookmarkStart w:id="838" w:name="_Toc39051823"/>
      <w:bookmarkStart w:id="839" w:name="_Toc43210395"/>
      <w:bookmarkStart w:id="840" w:name="_Toc49853301"/>
      <w:bookmarkStart w:id="841" w:name="_Toc56530091"/>
      <w:bookmarkStart w:id="842" w:name="_Toc183511845"/>
      <w:r w:rsidRPr="00164490">
        <w:t>6.2.3.3</w:t>
      </w:r>
      <w:r w:rsidRPr="00164490">
        <w:tab/>
        <w:t>Resource: NSSAI Availability Notification Subscriptions Collection</w:t>
      </w:r>
      <w:bookmarkEnd w:id="835"/>
      <w:bookmarkEnd w:id="836"/>
      <w:bookmarkEnd w:id="837"/>
      <w:bookmarkEnd w:id="838"/>
      <w:bookmarkEnd w:id="839"/>
      <w:bookmarkEnd w:id="840"/>
      <w:bookmarkEnd w:id="841"/>
      <w:bookmarkEnd w:id="842"/>
    </w:p>
    <w:p w14:paraId="0CB7E974" w14:textId="77777777" w:rsidR="00B02215" w:rsidRPr="00164490" w:rsidRDefault="00B02215" w:rsidP="00553D27">
      <w:pPr>
        <w:pStyle w:val="51"/>
      </w:pPr>
      <w:bookmarkStart w:id="843" w:name="_Toc20142363"/>
      <w:bookmarkStart w:id="844" w:name="_Toc34217309"/>
      <w:bookmarkStart w:id="845" w:name="_Toc34217461"/>
      <w:bookmarkStart w:id="846" w:name="_Toc39051824"/>
      <w:bookmarkStart w:id="847" w:name="_Toc43210396"/>
      <w:bookmarkStart w:id="848" w:name="_Toc49853302"/>
      <w:bookmarkStart w:id="849" w:name="_Toc56530092"/>
      <w:bookmarkStart w:id="850" w:name="_Toc183511846"/>
      <w:r w:rsidRPr="00164490">
        <w:t>6.2.3.3.1</w:t>
      </w:r>
      <w:r w:rsidRPr="00164490">
        <w:tab/>
        <w:t>Description</w:t>
      </w:r>
      <w:bookmarkEnd w:id="843"/>
      <w:bookmarkEnd w:id="844"/>
      <w:bookmarkEnd w:id="845"/>
      <w:bookmarkEnd w:id="846"/>
      <w:bookmarkEnd w:id="847"/>
      <w:bookmarkEnd w:id="848"/>
      <w:bookmarkEnd w:id="849"/>
      <w:bookmarkEnd w:id="850"/>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1" w:name="_Toc20142364"/>
      <w:bookmarkStart w:id="852" w:name="_Toc34217310"/>
      <w:bookmarkStart w:id="853" w:name="_Toc34217462"/>
      <w:bookmarkStart w:id="854" w:name="_Toc39051825"/>
      <w:bookmarkStart w:id="855" w:name="_Toc43210397"/>
      <w:bookmarkStart w:id="856" w:name="_Toc49853303"/>
      <w:bookmarkStart w:id="857" w:name="_Toc56530093"/>
      <w:bookmarkStart w:id="858" w:name="_Toc183511847"/>
      <w:r w:rsidRPr="00164490">
        <w:t>6.2.3.3.2</w:t>
      </w:r>
      <w:r w:rsidRPr="00164490">
        <w:tab/>
        <w:t>Resource Definition</w:t>
      </w:r>
      <w:bookmarkEnd w:id="851"/>
      <w:bookmarkEnd w:id="852"/>
      <w:bookmarkEnd w:id="853"/>
      <w:bookmarkEnd w:id="854"/>
      <w:bookmarkEnd w:id="855"/>
      <w:bookmarkEnd w:id="856"/>
      <w:bookmarkEnd w:id="857"/>
      <w:bookmarkEnd w:id="858"/>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9" w:name="_Toc20142365"/>
      <w:bookmarkStart w:id="860" w:name="_Toc34217311"/>
      <w:bookmarkStart w:id="861" w:name="_Toc34217463"/>
      <w:bookmarkStart w:id="862" w:name="_Toc39051826"/>
      <w:bookmarkStart w:id="863" w:name="_Toc43210398"/>
      <w:bookmarkStart w:id="864" w:name="_Toc49853304"/>
      <w:bookmarkStart w:id="865" w:name="_Toc56530094"/>
      <w:bookmarkStart w:id="866" w:name="_Toc183511848"/>
      <w:r w:rsidRPr="00164490">
        <w:t>6.2.3.3.3</w:t>
      </w:r>
      <w:r w:rsidRPr="00164490">
        <w:tab/>
        <w:t>Resource Standard Methods</w:t>
      </w:r>
      <w:bookmarkEnd w:id="859"/>
      <w:bookmarkEnd w:id="860"/>
      <w:bookmarkEnd w:id="861"/>
      <w:bookmarkEnd w:id="862"/>
      <w:bookmarkEnd w:id="863"/>
      <w:bookmarkEnd w:id="864"/>
      <w:bookmarkEnd w:id="865"/>
      <w:bookmarkEnd w:id="866"/>
    </w:p>
    <w:p w14:paraId="2EA1C847" w14:textId="77777777" w:rsidR="00B02215" w:rsidRPr="00164490" w:rsidRDefault="00B02215" w:rsidP="00A26364">
      <w:pPr>
        <w:pStyle w:val="H6"/>
      </w:pPr>
      <w:bookmarkStart w:id="867" w:name="_Toc20142366"/>
      <w:bookmarkStart w:id="868" w:name="_Toc34217312"/>
      <w:bookmarkStart w:id="869" w:name="_Toc34217464"/>
      <w:bookmarkStart w:id="870" w:name="_Toc39051827"/>
      <w:bookmarkStart w:id="871" w:name="_Toc43210399"/>
      <w:bookmarkStart w:id="872" w:name="_Toc49853305"/>
      <w:bookmarkStart w:id="873" w:name="_Toc56530095"/>
      <w:r w:rsidRPr="00164490">
        <w:t>6.2.3.3.3.1</w:t>
      </w:r>
      <w:r w:rsidRPr="00164490">
        <w:tab/>
        <w:t>POST</w:t>
      </w:r>
      <w:bookmarkEnd w:id="867"/>
      <w:bookmarkEnd w:id="868"/>
      <w:bookmarkEnd w:id="869"/>
      <w:bookmarkEnd w:id="870"/>
      <w:bookmarkEnd w:id="871"/>
      <w:bookmarkEnd w:id="872"/>
      <w:bookmarkEnd w:id="873"/>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4" w:name="_PERM_MCCTEMPBM_CRPT30470051___5"/>
            <w:r w:rsidRPr="00164490">
              <w:t>-</w:t>
            </w:r>
            <w:r w:rsidRPr="00164490">
              <w:tab/>
            </w:r>
            <w:r w:rsidRPr="00164490">
              <w:rPr>
                <w:color w:val="000000"/>
              </w:rPr>
              <w:t>NOT_AUTHORIZED</w:t>
            </w:r>
          </w:p>
          <w:bookmarkEnd w:id="874"/>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5" w:name="_Toc20142367"/>
      <w:bookmarkStart w:id="876" w:name="_Toc34217313"/>
      <w:bookmarkStart w:id="877" w:name="_Toc34217465"/>
      <w:bookmarkStart w:id="878" w:name="_Toc39051828"/>
      <w:bookmarkStart w:id="879" w:name="_Toc43210400"/>
      <w:bookmarkStart w:id="880" w:name="_Toc49853306"/>
      <w:bookmarkStart w:id="881" w:name="_Toc56530096"/>
      <w:bookmarkStart w:id="882" w:name="_Toc183511849"/>
      <w:r w:rsidRPr="00164490">
        <w:t>6.2.3.4</w:t>
      </w:r>
      <w:r w:rsidRPr="00164490">
        <w:tab/>
        <w:t>Resource: Individual NSSAI Availability Notification Subscriptions</w:t>
      </w:r>
      <w:bookmarkEnd w:id="875"/>
      <w:bookmarkEnd w:id="876"/>
      <w:bookmarkEnd w:id="877"/>
      <w:bookmarkEnd w:id="878"/>
      <w:bookmarkEnd w:id="879"/>
      <w:bookmarkEnd w:id="880"/>
      <w:bookmarkEnd w:id="881"/>
      <w:bookmarkEnd w:id="882"/>
    </w:p>
    <w:p w14:paraId="476D3F0D" w14:textId="77777777" w:rsidR="00B02215" w:rsidRPr="00164490" w:rsidRDefault="00B02215" w:rsidP="00553D27">
      <w:pPr>
        <w:pStyle w:val="51"/>
      </w:pPr>
      <w:bookmarkStart w:id="883" w:name="_Toc20142368"/>
      <w:bookmarkStart w:id="884" w:name="_Toc34217314"/>
      <w:bookmarkStart w:id="885" w:name="_Toc34217466"/>
      <w:bookmarkStart w:id="886" w:name="_Toc39051829"/>
      <w:bookmarkStart w:id="887" w:name="_Toc43210401"/>
      <w:bookmarkStart w:id="888" w:name="_Toc49853307"/>
      <w:bookmarkStart w:id="889" w:name="_Toc56530097"/>
      <w:bookmarkStart w:id="890" w:name="_Toc183511850"/>
      <w:r w:rsidRPr="00164490">
        <w:t>6.2.3.4.1</w:t>
      </w:r>
      <w:r w:rsidRPr="00164490">
        <w:tab/>
        <w:t>Description</w:t>
      </w:r>
      <w:bookmarkEnd w:id="883"/>
      <w:bookmarkEnd w:id="884"/>
      <w:bookmarkEnd w:id="885"/>
      <w:bookmarkEnd w:id="886"/>
      <w:bookmarkEnd w:id="887"/>
      <w:bookmarkEnd w:id="888"/>
      <w:bookmarkEnd w:id="889"/>
      <w:bookmarkEnd w:id="890"/>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1" w:name="_Toc20142369"/>
      <w:bookmarkStart w:id="892" w:name="_Toc34217315"/>
      <w:bookmarkStart w:id="893" w:name="_Toc34217467"/>
      <w:bookmarkStart w:id="894" w:name="_Toc39051830"/>
      <w:bookmarkStart w:id="895" w:name="_Toc43210402"/>
      <w:bookmarkStart w:id="896" w:name="_Toc49853308"/>
      <w:bookmarkStart w:id="897" w:name="_Toc56530098"/>
      <w:bookmarkStart w:id="898" w:name="_Toc183511851"/>
      <w:r w:rsidRPr="00164490">
        <w:t>6.2.3.4.2</w:t>
      </w:r>
      <w:r w:rsidRPr="00164490">
        <w:tab/>
        <w:t>Resource Definition</w:t>
      </w:r>
      <w:bookmarkEnd w:id="891"/>
      <w:bookmarkEnd w:id="892"/>
      <w:bookmarkEnd w:id="893"/>
      <w:bookmarkEnd w:id="894"/>
      <w:bookmarkEnd w:id="895"/>
      <w:bookmarkEnd w:id="896"/>
      <w:bookmarkEnd w:id="897"/>
      <w:bookmarkEnd w:id="898"/>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9" w:name="_Toc20142370"/>
      <w:bookmarkStart w:id="900" w:name="_Toc34217316"/>
      <w:bookmarkStart w:id="901" w:name="_Toc34217468"/>
      <w:bookmarkStart w:id="902" w:name="_Toc39051831"/>
      <w:bookmarkStart w:id="903" w:name="_Toc43210403"/>
      <w:bookmarkStart w:id="904" w:name="_Toc49853309"/>
      <w:bookmarkStart w:id="905" w:name="_Toc56530099"/>
      <w:bookmarkStart w:id="906" w:name="_Toc183511852"/>
      <w:r w:rsidRPr="00164490">
        <w:t>6.2.3.4.3</w:t>
      </w:r>
      <w:r w:rsidRPr="00164490">
        <w:tab/>
        <w:t>Resource Standard Methods</w:t>
      </w:r>
      <w:bookmarkEnd w:id="899"/>
      <w:bookmarkEnd w:id="900"/>
      <w:bookmarkEnd w:id="901"/>
      <w:bookmarkEnd w:id="902"/>
      <w:bookmarkEnd w:id="903"/>
      <w:bookmarkEnd w:id="904"/>
      <w:bookmarkEnd w:id="905"/>
      <w:bookmarkEnd w:id="906"/>
    </w:p>
    <w:p w14:paraId="7652A543" w14:textId="77777777" w:rsidR="00B02215" w:rsidRPr="00164490" w:rsidRDefault="00B02215" w:rsidP="00A26364">
      <w:pPr>
        <w:pStyle w:val="H6"/>
      </w:pPr>
      <w:bookmarkStart w:id="907" w:name="_Toc20142371"/>
      <w:bookmarkStart w:id="908" w:name="_Toc34217317"/>
      <w:bookmarkStart w:id="909" w:name="_Toc34217469"/>
      <w:bookmarkStart w:id="910" w:name="_Toc39051832"/>
      <w:bookmarkStart w:id="911" w:name="_Toc43210404"/>
      <w:bookmarkStart w:id="912" w:name="_Toc49853310"/>
      <w:bookmarkStart w:id="913" w:name="_Toc56530100"/>
      <w:r w:rsidRPr="00164490">
        <w:t>6.2.3.4.3.1</w:t>
      </w:r>
      <w:r w:rsidRPr="00164490">
        <w:tab/>
        <w:t>DELETE</w:t>
      </w:r>
      <w:bookmarkEnd w:id="907"/>
      <w:bookmarkEnd w:id="908"/>
      <w:bookmarkEnd w:id="909"/>
      <w:bookmarkEnd w:id="910"/>
      <w:bookmarkEnd w:id="911"/>
      <w:bookmarkEnd w:id="912"/>
      <w:bookmarkEnd w:id="913"/>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4" w:name="_Toc49853311"/>
      <w:bookmarkStart w:id="915" w:name="_Toc56530101"/>
      <w:r w:rsidRPr="00164490">
        <w:t>6.2.3.4.3.2</w:t>
      </w:r>
      <w:r w:rsidRPr="00164490">
        <w:tab/>
        <w:t>PATCH</w:t>
      </w:r>
      <w:bookmarkEnd w:id="914"/>
      <w:bookmarkEnd w:id="915"/>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6" w:name="_PERM_MCCTEMPBM_CRPT30470062___4"/>
            <w:r w:rsidRPr="00164490">
              <w:rPr>
                <w:b w:val="0"/>
                <w:sz w:val="18"/>
              </w:rPr>
              <w:t>-</w:t>
            </w:r>
            <w:r w:rsidRPr="00164490">
              <w:rPr>
                <w:b w:val="0"/>
                <w:sz w:val="18"/>
              </w:rPr>
              <w:tab/>
              <w:t>SUBSCRIPTION_NOT_FOUND.</w:t>
            </w:r>
            <w:bookmarkEnd w:id="916"/>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7" w:name="_Toc20142372"/>
      <w:bookmarkStart w:id="918" w:name="_Toc34217318"/>
      <w:bookmarkStart w:id="919" w:name="_Toc34217470"/>
      <w:bookmarkStart w:id="920" w:name="_Toc39051833"/>
      <w:bookmarkStart w:id="921" w:name="_Toc43210405"/>
      <w:bookmarkStart w:id="922" w:name="_Toc49853312"/>
      <w:bookmarkStart w:id="923" w:name="_Toc56530102"/>
      <w:bookmarkStart w:id="924" w:name="_Toc183511853"/>
      <w:r w:rsidRPr="00164490">
        <w:t>6.2.3.5</w:t>
      </w:r>
      <w:r w:rsidRPr="00164490">
        <w:tab/>
        <w:t>Resource: NSSAI Availability Store</w:t>
      </w:r>
      <w:bookmarkEnd w:id="917"/>
      <w:bookmarkEnd w:id="918"/>
      <w:bookmarkEnd w:id="919"/>
      <w:bookmarkEnd w:id="920"/>
      <w:bookmarkEnd w:id="921"/>
      <w:bookmarkEnd w:id="922"/>
      <w:bookmarkEnd w:id="923"/>
      <w:bookmarkEnd w:id="924"/>
    </w:p>
    <w:p w14:paraId="3FA7464C" w14:textId="77777777" w:rsidR="00B02215" w:rsidRPr="00164490" w:rsidRDefault="00B02215" w:rsidP="00553D27">
      <w:pPr>
        <w:pStyle w:val="51"/>
      </w:pPr>
      <w:bookmarkStart w:id="925" w:name="_Toc20142373"/>
      <w:bookmarkStart w:id="926" w:name="_Toc34217319"/>
      <w:bookmarkStart w:id="927" w:name="_Toc34217471"/>
      <w:bookmarkStart w:id="928" w:name="_Toc39051834"/>
      <w:bookmarkStart w:id="929" w:name="_Toc43210406"/>
      <w:bookmarkStart w:id="930" w:name="_Toc49853313"/>
      <w:bookmarkStart w:id="931" w:name="_Toc56530103"/>
      <w:bookmarkStart w:id="932" w:name="_Toc183511854"/>
      <w:r w:rsidRPr="00164490">
        <w:t>6.2.3.5.1</w:t>
      </w:r>
      <w:r w:rsidRPr="00164490">
        <w:tab/>
        <w:t>Description</w:t>
      </w:r>
      <w:bookmarkEnd w:id="925"/>
      <w:bookmarkEnd w:id="926"/>
      <w:bookmarkEnd w:id="927"/>
      <w:bookmarkEnd w:id="928"/>
      <w:bookmarkEnd w:id="929"/>
      <w:bookmarkEnd w:id="930"/>
      <w:bookmarkEnd w:id="931"/>
      <w:bookmarkEnd w:id="932"/>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3" w:name="_Toc20142374"/>
      <w:bookmarkStart w:id="934" w:name="_Toc34217320"/>
      <w:bookmarkStart w:id="935" w:name="_Toc34217472"/>
      <w:bookmarkStart w:id="936" w:name="_Toc39051835"/>
      <w:bookmarkStart w:id="937" w:name="_Toc43210407"/>
      <w:bookmarkStart w:id="938" w:name="_Toc49853314"/>
      <w:bookmarkStart w:id="939" w:name="_Toc56530104"/>
      <w:bookmarkStart w:id="940" w:name="_Toc183511855"/>
      <w:r w:rsidRPr="00164490">
        <w:t>6.2.3.5.2</w:t>
      </w:r>
      <w:r w:rsidRPr="00164490">
        <w:tab/>
        <w:t>Resource Definition</w:t>
      </w:r>
      <w:bookmarkEnd w:id="933"/>
      <w:bookmarkEnd w:id="934"/>
      <w:bookmarkEnd w:id="935"/>
      <w:bookmarkEnd w:id="936"/>
      <w:bookmarkEnd w:id="937"/>
      <w:bookmarkEnd w:id="938"/>
      <w:bookmarkEnd w:id="939"/>
      <w:bookmarkEnd w:id="940"/>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1" w:name="_Toc20142375"/>
      <w:bookmarkStart w:id="942" w:name="_Toc34217321"/>
      <w:bookmarkStart w:id="943" w:name="_Toc34217473"/>
      <w:bookmarkStart w:id="944" w:name="_Toc39051836"/>
      <w:bookmarkStart w:id="945" w:name="_Toc43210408"/>
      <w:bookmarkStart w:id="946" w:name="_Toc49853315"/>
      <w:bookmarkStart w:id="947" w:name="_Toc56530105"/>
      <w:bookmarkStart w:id="948" w:name="_Toc183511856"/>
      <w:r w:rsidRPr="00164490">
        <w:t>6.2.3.5.3</w:t>
      </w:r>
      <w:r w:rsidRPr="00164490">
        <w:tab/>
        <w:t>Resource Standard Methods</w:t>
      </w:r>
      <w:bookmarkEnd w:id="941"/>
      <w:bookmarkEnd w:id="942"/>
      <w:bookmarkEnd w:id="943"/>
      <w:bookmarkEnd w:id="944"/>
      <w:bookmarkEnd w:id="945"/>
      <w:bookmarkEnd w:id="946"/>
      <w:bookmarkEnd w:id="947"/>
      <w:bookmarkEnd w:id="948"/>
    </w:p>
    <w:p w14:paraId="1D8FE8F2" w14:textId="77777777" w:rsidR="00B02215" w:rsidRPr="00164490" w:rsidRDefault="00B02215" w:rsidP="00A26364">
      <w:pPr>
        <w:pStyle w:val="H6"/>
      </w:pPr>
      <w:bookmarkStart w:id="949" w:name="_Toc20142376"/>
      <w:bookmarkStart w:id="950" w:name="_Toc34217322"/>
      <w:bookmarkStart w:id="951" w:name="_Toc34217474"/>
      <w:bookmarkStart w:id="952" w:name="_Toc39051837"/>
      <w:bookmarkStart w:id="953" w:name="_Toc43210409"/>
      <w:bookmarkStart w:id="954" w:name="_Toc49853316"/>
      <w:bookmarkStart w:id="955" w:name="_Toc56530106"/>
      <w:r w:rsidRPr="00164490">
        <w:t>6.2.3.5.3.1</w:t>
      </w:r>
      <w:r w:rsidRPr="00164490">
        <w:tab/>
        <w:t>OPTIONS</w:t>
      </w:r>
      <w:bookmarkEnd w:id="949"/>
      <w:bookmarkEnd w:id="950"/>
      <w:bookmarkEnd w:id="951"/>
      <w:bookmarkEnd w:id="952"/>
      <w:bookmarkEnd w:id="953"/>
      <w:bookmarkEnd w:id="954"/>
      <w:bookmarkEnd w:id="955"/>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6" w:name="_Toc20142377"/>
      <w:bookmarkStart w:id="957" w:name="_Toc34217323"/>
      <w:bookmarkStart w:id="958" w:name="_Toc34217475"/>
      <w:bookmarkStart w:id="959" w:name="_Toc39051838"/>
      <w:bookmarkStart w:id="960" w:name="_Toc43210410"/>
      <w:bookmarkStart w:id="961" w:name="_Toc49853317"/>
      <w:bookmarkStart w:id="962" w:name="_Toc56530107"/>
      <w:bookmarkStart w:id="963" w:name="_Toc183511857"/>
      <w:r w:rsidRPr="00164490">
        <w:t>6.2.4</w:t>
      </w:r>
      <w:r w:rsidRPr="00164490">
        <w:tab/>
        <w:t>Custom Operations without associated resources</w:t>
      </w:r>
      <w:bookmarkEnd w:id="956"/>
      <w:bookmarkEnd w:id="957"/>
      <w:bookmarkEnd w:id="958"/>
      <w:bookmarkEnd w:id="959"/>
      <w:bookmarkEnd w:id="960"/>
      <w:bookmarkEnd w:id="961"/>
      <w:bookmarkEnd w:id="962"/>
      <w:bookmarkEnd w:id="963"/>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4" w:name="_Toc20142378"/>
      <w:bookmarkStart w:id="965" w:name="_Toc34217324"/>
      <w:bookmarkStart w:id="966" w:name="_Toc34217476"/>
      <w:bookmarkStart w:id="967" w:name="_Toc39051839"/>
      <w:bookmarkStart w:id="968" w:name="_Toc43210411"/>
      <w:bookmarkStart w:id="969" w:name="_Toc49853318"/>
      <w:bookmarkStart w:id="970" w:name="_Toc56530108"/>
      <w:bookmarkStart w:id="971" w:name="_Toc183511858"/>
      <w:r w:rsidRPr="00164490">
        <w:t>6.2.5</w:t>
      </w:r>
      <w:r w:rsidRPr="00164490">
        <w:tab/>
        <w:t>Notifications</w:t>
      </w:r>
      <w:bookmarkEnd w:id="964"/>
      <w:bookmarkEnd w:id="965"/>
      <w:bookmarkEnd w:id="966"/>
      <w:bookmarkEnd w:id="967"/>
      <w:bookmarkEnd w:id="968"/>
      <w:bookmarkEnd w:id="969"/>
      <w:bookmarkEnd w:id="970"/>
      <w:bookmarkEnd w:id="971"/>
    </w:p>
    <w:p w14:paraId="30FF7234" w14:textId="77777777" w:rsidR="00B02215" w:rsidRPr="00164490" w:rsidRDefault="00B02215" w:rsidP="00553D27">
      <w:pPr>
        <w:pStyle w:val="41"/>
      </w:pPr>
      <w:bookmarkStart w:id="972" w:name="_Toc20142379"/>
      <w:bookmarkStart w:id="973" w:name="_Toc34217325"/>
      <w:bookmarkStart w:id="974" w:name="_Toc34217477"/>
      <w:bookmarkStart w:id="975" w:name="_Toc39051840"/>
      <w:bookmarkStart w:id="976" w:name="_Toc43210412"/>
      <w:bookmarkStart w:id="977" w:name="_Toc49853319"/>
      <w:bookmarkStart w:id="978" w:name="_Toc56530109"/>
      <w:bookmarkStart w:id="979" w:name="_Toc183511859"/>
      <w:r w:rsidRPr="00164490">
        <w:t>6.2.5.1</w:t>
      </w:r>
      <w:r w:rsidRPr="00164490">
        <w:tab/>
        <w:t>General</w:t>
      </w:r>
      <w:bookmarkEnd w:id="972"/>
      <w:bookmarkEnd w:id="973"/>
      <w:bookmarkEnd w:id="974"/>
      <w:bookmarkEnd w:id="975"/>
      <w:bookmarkEnd w:id="976"/>
      <w:bookmarkEnd w:id="977"/>
      <w:bookmarkEnd w:id="978"/>
      <w:bookmarkEnd w:id="979"/>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5447"/>
        <w:gridCol w:w="943"/>
        <w:gridCol w:w="1759"/>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80" w:name="_Toc20142380"/>
      <w:bookmarkStart w:id="981" w:name="_Toc34217326"/>
      <w:bookmarkStart w:id="982" w:name="_Toc34217478"/>
      <w:bookmarkStart w:id="983" w:name="_Toc39051841"/>
      <w:bookmarkStart w:id="984" w:name="_Toc43210413"/>
      <w:bookmarkStart w:id="985" w:name="_Toc49853320"/>
      <w:bookmarkStart w:id="986" w:name="_Toc56530110"/>
      <w:bookmarkStart w:id="987" w:name="_Toc18351186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80"/>
      <w:bookmarkEnd w:id="981"/>
      <w:bookmarkEnd w:id="982"/>
      <w:bookmarkEnd w:id="983"/>
      <w:bookmarkEnd w:id="984"/>
      <w:bookmarkEnd w:id="985"/>
      <w:bookmarkEnd w:id="986"/>
      <w:bookmarkEnd w:id="987"/>
    </w:p>
    <w:p w14:paraId="3285EFF4" w14:textId="77777777" w:rsidR="00B02215" w:rsidRPr="00164490" w:rsidRDefault="00B02215" w:rsidP="00553D27">
      <w:pPr>
        <w:pStyle w:val="51"/>
      </w:pPr>
      <w:bookmarkStart w:id="988" w:name="_Toc20142381"/>
      <w:bookmarkStart w:id="989" w:name="_Toc34217327"/>
      <w:bookmarkStart w:id="990" w:name="_Toc34217479"/>
      <w:bookmarkStart w:id="991" w:name="_Toc39051842"/>
      <w:bookmarkStart w:id="992" w:name="_Toc43210414"/>
      <w:bookmarkStart w:id="993" w:name="_Toc49853321"/>
      <w:bookmarkStart w:id="994" w:name="_Toc56530111"/>
      <w:bookmarkStart w:id="995" w:name="_Toc183511861"/>
      <w:r w:rsidRPr="00164490">
        <w:t>6.2.5.2.1</w:t>
      </w:r>
      <w:r w:rsidRPr="00164490">
        <w:tab/>
        <w:t>Description</w:t>
      </w:r>
      <w:bookmarkEnd w:id="988"/>
      <w:bookmarkEnd w:id="989"/>
      <w:bookmarkEnd w:id="990"/>
      <w:bookmarkEnd w:id="991"/>
      <w:bookmarkEnd w:id="992"/>
      <w:bookmarkEnd w:id="993"/>
      <w:bookmarkEnd w:id="994"/>
      <w:bookmarkEnd w:id="995"/>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6" w:name="_Toc20142382"/>
      <w:bookmarkStart w:id="997" w:name="_Toc34217328"/>
      <w:bookmarkStart w:id="998" w:name="_Toc34217480"/>
      <w:bookmarkStart w:id="999" w:name="_Toc39051843"/>
      <w:bookmarkStart w:id="1000" w:name="_Toc43210415"/>
      <w:bookmarkStart w:id="1001" w:name="_Toc49853322"/>
      <w:bookmarkStart w:id="1002" w:name="_Toc56530112"/>
      <w:bookmarkStart w:id="1003" w:name="_Toc183511862"/>
      <w:r w:rsidRPr="00164490">
        <w:t>6.2.5.2.2</w:t>
      </w:r>
      <w:r w:rsidRPr="00164490">
        <w:tab/>
        <w:t>Notification Definition</w:t>
      </w:r>
      <w:bookmarkEnd w:id="996"/>
      <w:bookmarkEnd w:id="997"/>
      <w:bookmarkEnd w:id="998"/>
      <w:bookmarkEnd w:id="999"/>
      <w:bookmarkEnd w:id="1000"/>
      <w:bookmarkEnd w:id="1001"/>
      <w:bookmarkEnd w:id="1002"/>
      <w:bookmarkEnd w:id="1003"/>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5"/>
        <w:gridCol w:w="2853"/>
        <w:gridCol w:w="943"/>
        <w:gridCol w:w="3146"/>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4" w:name="_Toc20142383"/>
      <w:bookmarkStart w:id="1005" w:name="_Toc34217329"/>
      <w:bookmarkStart w:id="1006" w:name="_Toc34217481"/>
      <w:bookmarkStart w:id="1007" w:name="_Toc39051844"/>
      <w:bookmarkStart w:id="1008" w:name="_Toc43210416"/>
      <w:bookmarkStart w:id="1009" w:name="_Toc49853323"/>
      <w:bookmarkStart w:id="1010" w:name="_Toc56530113"/>
      <w:bookmarkStart w:id="1011" w:name="_Toc183511863"/>
      <w:r w:rsidRPr="00164490">
        <w:t>6.2.5.2.3</w:t>
      </w:r>
      <w:r w:rsidRPr="00164490">
        <w:tab/>
        <w:t>Notification Standard Methods</w:t>
      </w:r>
      <w:bookmarkEnd w:id="1004"/>
      <w:bookmarkEnd w:id="1005"/>
      <w:bookmarkEnd w:id="1006"/>
      <w:bookmarkEnd w:id="1007"/>
      <w:bookmarkEnd w:id="1008"/>
      <w:bookmarkEnd w:id="1009"/>
      <w:bookmarkEnd w:id="1010"/>
      <w:bookmarkEnd w:id="1011"/>
    </w:p>
    <w:p w14:paraId="15E1CAF7" w14:textId="77777777" w:rsidR="00B02215" w:rsidRPr="00164490" w:rsidRDefault="00B02215" w:rsidP="00A26364">
      <w:pPr>
        <w:pStyle w:val="H6"/>
      </w:pPr>
      <w:bookmarkStart w:id="1012" w:name="_Toc20142384"/>
      <w:bookmarkStart w:id="1013" w:name="_Toc34217330"/>
      <w:bookmarkStart w:id="1014" w:name="_Toc34217482"/>
      <w:bookmarkStart w:id="1015" w:name="_Toc39051845"/>
      <w:bookmarkStart w:id="1016" w:name="_Toc43210417"/>
      <w:bookmarkStart w:id="1017" w:name="_Toc49853324"/>
      <w:bookmarkStart w:id="1018" w:name="_Toc56530114"/>
      <w:r w:rsidRPr="00164490">
        <w:t>6.2.5.2.3.1</w:t>
      </w:r>
      <w:r w:rsidRPr="00164490">
        <w:tab/>
        <w:t>POST</w:t>
      </w:r>
      <w:bookmarkEnd w:id="1012"/>
      <w:bookmarkEnd w:id="1013"/>
      <w:bookmarkEnd w:id="1014"/>
      <w:bookmarkEnd w:id="1015"/>
      <w:bookmarkEnd w:id="1016"/>
      <w:bookmarkEnd w:id="1017"/>
      <w:bookmarkEnd w:id="1018"/>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9" w:name="_Toc20142385"/>
      <w:bookmarkStart w:id="1020" w:name="_Toc34217331"/>
      <w:bookmarkStart w:id="1021" w:name="_Toc34217483"/>
      <w:bookmarkStart w:id="1022" w:name="_Toc39051846"/>
      <w:bookmarkStart w:id="1023" w:name="_Toc43210418"/>
      <w:bookmarkStart w:id="1024" w:name="_Toc49853325"/>
      <w:bookmarkStart w:id="1025" w:name="_Toc56530115"/>
      <w:bookmarkStart w:id="1026" w:name="_Toc183511864"/>
      <w:r w:rsidRPr="00164490">
        <w:t>6.2.6</w:t>
      </w:r>
      <w:r w:rsidRPr="00164490">
        <w:tab/>
        <w:t>Data Model</w:t>
      </w:r>
      <w:bookmarkEnd w:id="1019"/>
      <w:bookmarkEnd w:id="1020"/>
      <w:bookmarkEnd w:id="1021"/>
      <w:bookmarkEnd w:id="1022"/>
      <w:bookmarkEnd w:id="1023"/>
      <w:bookmarkEnd w:id="1024"/>
      <w:bookmarkEnd w:id="1025"/>
      <w:bookmarkEnd w:id="1026"/>
    </w:p>
    <w:p w14:paraId="0665A032" w14:textId="77777777" w:rsidR="00B02215" w:rsidRPr="00164490" w:rsidRDefault="00B02215" w:rsidP="00553D27">
      <w:pPr>
        <w:pStyle w:val="41"/>
      </w:pPr>
      <w:bookmarkStart w:id="1027" w:name="_Toc20142386"/>
      <w:bookmarkStart w:id="1028" w:name="_Toc34217332"/>
      <w:bookmarkStart w:id="1029" w:name="_Toc34217484"/>
      <w:bookmarkStart w:id="1030" w:name="_Toc39051847"/>
      <w:bookmarkStart w:id="1031" w:name="_Toc43210419"/>
      <w:bookmarkStart w:id="1032" w:name="_Toc49853326"/>
      <w:bookmarkStart w:id="1033" w:name="_Toc56530116"/>
      <w:bookmarkStart w:id="1034" w:name="_Toc183511865"/>
      <w:r w:rsidRPr="00164490">
        <w:t>6.2.6.1</w:t>
      </w:r>
      <w:r w:rsidRPr="00164490">
        <w:tab/>
        <w:t>General</w:t>
      </w:r>
      <w:bookmarkEnd w:id="1027"/>
      <w:bookmarkEnd w:id="1028"/>
      <w:bookmarkEnd w:id="1029"/>
      <w:bookmarkEnd w:id="1030"/>
      <w:bookmarkEnd w:id="1031"/>
      <w:bookmarkEnd w:id="1032"/>
      <w:bookmarkEnd w:id="1033"/>
      <w:bookmarkEnd w:id="1034"/>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5" w:name="_Toc20142387"/>
      <w:bookmarkStart w:id="1036" w:name="_Toc34217333"/>
      <w:bookmarkStart w:id="1037" w:name="_Toc34217485"/>
      <w:bookmarkStart w:id="1038" w:name="_Toc39051848"/>
      <w:bookmarkStart w:id="1039" w:name="_Toc43210420"/>
      <w:bookmarkStart w:id="1040" w:name="_Toc49853327"/>
      <w:bookmarkStart w:id="1041" w:name="_Toc56530117"/>
      <w:bookmarkStart w:id="1042" w:name="_Toc183511866"/>
      <w:r w:rsidRPr="00164490">
        <w:rPr>
          <w:lang w:val="en-US"/>
        </w:rPr>
        <w:t>6.2.6.2</w:t>
      </w:r>
      <w:r w:rsidRPr="00164490">
        <w:rPr>
          <w:lang w:val="en-US"/>
        </w:rPr>
        <w:tab/>
        <w:t>Structured data types</w:t>
      </w:r>
      <w:bookmarkEnd w:id="1035"/>
      <w:bookmarkEnd w:id="1036"/>
      <w:bookmarkEnd w:id="1037"/>
      <w:bookmarkEnd w:id="1038"/>
      <w:bookmarkEnd w:id="1039"/>
      <w:bookmarkEnd w:id="1040"/>
      <w:bookmarkEnd w:id="1041"/>
      <w:bookmarkEnd w:id="1042"/>
    </w:p>
    <w:p w14:paraId="48C51FB5" w14:textId="77777777" w:rsidR="00B02215" w:rsidRPr="00164490" w:rsidRDefault="00B02215" w:rsidP="00553D27">
      <w:pPr>
        <w:pStyle w:val="51"/>
      </w:pPr>
      <w:bookmarkStart w:id="1043" w:name="_Toc20142388"/>
      <w:bookmarkStart w:id="1044" w:name="_Toc34217334"/>
      <w:bookmarkStart w:id="1045" w:name="_Toc34217486"/>
      <w:bookmarkStart w:id="1046" w:name="_Toc39051849"/>
      <w:bookmarkStart w:id="1047" w:name="_Toc43210421"/>
      <w:bookmarkStart w:id="1048" w:name="_Toc49853328"/>
      <w:bookmarkStart w:id="1049" w:name="_Toc56530118"/>
      <w:bookmarkStart w:id="1050" w:name="_Toc183511867"/>
      <w:r w:rsidRPr="00164490">
        <w:t>6.2.6.2.1</w:t>
      </w:r>
      <w:r w:rsidRPr="00164490">
        <w:tab/>
        <w:t>Introduction</w:t>
      </w:r>
      <w:bookmarkEnd w:id="1043"/>
      <w:bookmarkEnd w:id="1044"/>
      <w:bookmarkEnd w:id="1045"/>
      <w:bookmarkEnd w:id="1046"/>
      <w:bookmarkEnd w:id="1047"/>
      <w:bookmarkEnd w:id="1048"/>
      <w:bookmarkEnd w:id="1049"/>
      <w:bookmarkEnd w:id="1050"/>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1" w:name="_Toc20142389"/>
      <w:bookmarkStart w:id="1052" w:name="_Toc34217335"/>
      <w:bookmarkStart w:id="1053" w:name="_Toc34217487"/>
      <w:bookmarkStart w:id="1054" w:name="_Toc39051850"/>
      <w:bookmarkStart w:id="1055" w:name="_Toc43210422"/>
      <w:bookmarkStart w:id="1056" w:name="_Toc49853329"/>
      <w:bookmarkStart w:id="1057" w:name="_Toc56530119"/>
      <w:bookmarkStart w:id="1058" w:name="_Toc183511868"/>
      <w:r w:rsidRPr="00164490">
        <w:t>6.2.6.2.2</w:t>
      </w:r>
      <w:r w:rsidRPr="00164490">
        <w:tab/>
        <w:t>Type: NssaiAvailabilityInfo</w:t>
      </w:r>
      <w:bookmarkEnd w:id="1051"/>
      <w:bookmarkEnd w:id="1052"/>
      <w:bookmarkEnd w:id="1053"/>
      <w:bookmarkEnd w:id="1054"/>
      <w:bookmarkEnd w:id="1055"/>
      <w:bookmarkEnd w:id="1056"/>
      <w:bookmarkEnd w:id="1057"/>
      <w:bookmarkEnd w:id="1058"/>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9" w:name="_Toc20142390"/>
      <w:bookmarkStart w:id="1060" w:name="_Toc34217336"/>
      <w:bookmarkStart w:id="1061" w:name="_Toc34217488"/>
      <w:bookmarkStart w:id="1062" w:name="_Toc39051851"/>
      <w:bookmarkStart w:id="1063" w:name="_Toc43210423"/>
      <w:bookmarkStart w:id="1064" w:name="_Toc49853330"/>
      <w:bookmarkStart w:id="1065" w:name="_Toc56530120"/>
      <w:bookmarkStart w:id="1066" w:name="_Toc183511869"/>
      <w:r w:rsidRPr="00164490">
        <w:t>6.2.6.2.3</w:t>
      </w:r>
      <w:r w:rsidRPr="00164490">
        <w:tab/>
        <w:t xml:space="preserve">Type: </w:t>
      </w:r>
      <w:r w:rsidRPr="00164490">
        <w:rPr>
          <w:rFonts w:hint="eastAsia"/>
          <w:lang w:eastAsia="zh-CN"/>
        </w:rPr>
        <w:t>Supported</w:t>
      </w:r>
      <w:r w:rsidRPr="00164490">
        <w:t>NssaiAvailabilityData</w:t>
      </w:r>
      <w:bookmarkEnd w:id="1059"/>
      <w:bookmarkEnd w:id="1060"/>
      <w:bookmarkEnd w:id="1061"/>
      <w:bookmarkEnd w:id="1062"/>
      <w:bookmarkEnd w:id="1063"/>
      <w:bookmarkEnd w:id="1064"/>
      <w:bookmarkEnd w:id="1065"/>
      <w:bookmarkEnd w:id="1066"/>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7" w:name="_Toc20142391"/>
      <w:bookmarkStart w:id="1068" w:name="_Toc34217337"/>
      <w:bookmarkStart w:id="1069" w:name="_Toc34217489"/>
      <w:bookmarkStart w:id="1070" w:name="_Toc39051852"/>
      <w:bookmarkStart w:id="1071" w:name="_Toc43210424"/>
      <w:bookmarkStart w:id="1072" w:name="_Toc49853331"/>
      <w:bookmarkStart w:id="1073" w:name="_Toc56530121"/>
      <w:bookmarkStart w:id="1074" w:name="_Toc183511870"/>
      <w:r w:rsidRPr="00164490">
        <w:t>6.2.6.2.4</w:t>
      </w:r>
      <w:r w:rsidRPr="00164490">
        <w:tab/>
        <w:t>Type: AuthorizedNssaiAvailabilityData</w:t>
      </w:r>
      <w:bookmarkEnd w:id="1067"/>
      <w:bookmarkEnd w:id="1068"/>
      <w:bookmarkEnd w:id="1069"/>
      <w:bookmarkEnd w:id="1070"/>
      <w:bookmarkEnd w:id="1071"/>
      <w:bookmarkEnd w:id="1072"/>
      <w:bookmarkEnd w:id="1073"/>
      <w:bookmarkEnd w:id="1074"/>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5" w:name="_Toc20142392"/>
      <w:bookmarkStart w:id="1076" w:name="_Toc34217338"/>
      <w:bookmarkStart w:id="1077" w:name="_Toc34217490"/>
      <w:bookmarkStart w:id="1078" w:name="_Toc39051853"/>
      <w:bookmarkStart w:id="1079" w:name="_Toc43210425"/>
      <w:bookmarkStart w:id="1080" w:name="_Toc49853332"/>
      <w:bookmarkStart w:id="1081" w:name="_Toc56530122"/>
      <w:bookmarkStart w:id="1082" w:name="_Toc183511871"/>
      <w:r w:rsidRPr="00164490">
        <w:t>6.2.6.2.</w:t>
      </w:r>
      <w:r w:rsidRPr="00164490">
        <w:rPr>
          <w:rFonts w:hint="eastAsia"/>
          <w:lang w:eastAsia="zh-CN"/>
        </w:rPr>
        <w:t>5</w:t>
      </w:r>
      <w:r w:rsidRPr="00164490">
        <w:tab/>
        <w:t>Type: RestrictedS</w:t>
      </w:r>
      <w:r w:rsidRPr="00164490">
        <w:rPr>
          <w:rFonts w:hint="eastAsia"/>
          <w:lang w:eastAsia="zh-CN"/>
        </w:rPr>
        <w:t>n</w:t>
      </w:r>
      <w:r w:rsidRPr="00164490">
        <w:t>ssai</w:t>
      </w:r>
      <w:bookmarkEnd w:id="1075"/>
      <w:bookmarkEnd w:id="1076"/>
      <w:bookmarkEnd w:id="1077"/>
      <w:bookmarkEnd w:id="1078"/>
      <w:bookmarkEnd w:id="1079"/>
      <w:bookmarkEnd w:id="1080"/>
      <w:bookmarkEnd w:id="1081"/>
      <w:bookmarkEnd w:id="1082"/>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3"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3"/>
    </w:tbl>
    <w:p w14:paraId="03C70427" w14:textId="77777777" w:rsidR="00B02215" w:rsidRPr="00164490" w:rsidRDefault="00B02215" w:rsidP="00B02215"/>
    <w:p w14:paraId="04F6F469" w14:textId="77777777" w:rsidR="00B02215" w:rsidRPr="00164490" w:rsidRDefault="00B02215" w:rsidP="00553D27">
      <w:pPr>
        <w:pStyle w:val="51"/>
      </w:pPr>
      <w:bookmarkStart w:id="1084" w:name="_Toc20142393"/>
      <w:bookmarkStart w:id="1085" w:name="_Toc34217339"/>
      <w:bookmarkStart w:id="1086" w:name="_Toc34217491"/>
      <w:bookmarkStart w:id="1087" w:name="_Toc39051854"/>
      <w:bookmarkStart w:id="1088" w:name="_Toc43210426"/>
      <w:bookmarkStart w:id="1089" w:name="_Toc49853333"/>
      <w:bookmarkStart w:id="1090" w:name="_Toc56530123"/>
      <w:bookmarkStart w:id="1091" w:name="_Toc183511872"/>
      <w:r w:rsidRPr="00164490">
        <w:t>6.2.6.2.6</w:t>
      </w:r>
      <w:r w:rsidRPr="00164490">
        <w:tab/>
        <w:t xml:space="preserve">Type: </w:t>
      </w:r>
      <w:bookmarkEnd w:id="1084"/>
      <w:r w:rsidRPr="00164490">
        <w:t>AuthorizedNssaiAvailabilityInfo</w:t>
      </w:r>
      <w:bookmarkEnd w:id="1085"/>
      <w:bookmarkEnd w:id="1086"/>
      <w:bookmarkEnd w:id="1087"/>
      <w:bookmarkEnd w:id="1088"/>
      <w:bookmarkEnd w:id="1089"/>
      <w:bookmarkEnd w:id="1090"/>
      <w:bookmarkEnd w:id="1091"/>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2" w:name="_Toc20142394"/>
      <w:bookmarkStart w:id="1093" w:name="_Toc34217340"/>
      <w:bookmarkStart w:id="1094" w:name="_Toc34217492"/>
      <w:bookmarkStart w:id="1095" w:name="_Toc39051855"/>
      <w:bookmarkStart w:id="1096" w:name="_Toc43210427"/>
      <w:bookmarkStart w:id="1097" w:name="_Toc49853334"/>
      <w:bookmarkStart w:id="1098" w:name="_Toc56530124"/>
      <w:bookmarkStart w:id="1099" w:name="_Toc183511873"/>
      <w:r w:rsidRPr="00164490">
        <w:t>6.2.6.2.7</w:t>
      </w:r>
      <w:r w:rsidRPr="00164490">
        <w:tab/>
        <w:t>Type: PatchDocument</w:t>
      </w:r>
      <w:bookmarkEnd w:id="1092"/>
      <w:bookmarkEnd w:id="1093"/>
      <w:bookmarkEnd w:id="1094"/>
      <w:bookmarkEnd w:id="1095"/>
      <w:bookmarkEnd w:id="1096"/>
      <w:bookmarkEnd w:id="1097"/>
      <w:bookmarkEnd w:id="1098"/>
      <w:bookmarkEnd w:id="1099"/>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100" w:name="_Toc20142395"/>
      <w:bookmarkStart w:id="1101" w:name="_Toc34217341"/>
      <w:bookmarkStart w:id="1102" w:name="_Toc34217493"/>
      <w:bookmarkStart w:id="1103" w:name="_Toc39051856"/>
      <w:bookmarkStart w:id="1104" w:name="_Toc43210428"/>
      <w:bookmarkStart w:id="1105" w:name="_Toc49853335"/>
      <w:bookmarkStart w:id="1106" w:name="_Toc56530125"/>
      <w:bookmarkStart w:id="1107" w:name="_Toc183511874"/>
      <w:r w:rsidRPr="00164490">
        <w:t>6.2.6.2.</w:t>
      </w:r>
      <w:r w:rsidRPr="00164490">
        <w:rPr>
          <w:rFonts w:hint="eastAsia"/>
          <w:lang w:eastAsia="zh-CN"/>
        </w:rPr>
        <w:t>8</w:t>
      </w:r>
      <w:r w:rsidRPr="00164490">
        <w:tab/>
        <w:t>Type: NssfEventSubscriptionCreateData</w:t>
      </w:r>
      <w:bookmarkEnd w:id="1100"/>
      <w:bookmarkEnd w:id="1101"/>
      <w:bookmarkEnd w:id="1102"/>
      <w:bookmarkEnd w:id="1103"/>
      <w:bookmarkEnd w:id="1104"/>
      <w:bookmarkEnd w:id="1105"/>
      <w:bookmarkEnd w:id="1106"/>
      <w:bookmarkEnd w:id="1107"/>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2"/>
        <w:gridCol w:w="270"/>
        <w:gridCol w:w="969"/>
        <w:gridCol w:w="3105"/>
        <w:gridCol w:w="1096"/>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77777777"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Pr="00164490">
              <w:rPr>
                <w:lang w:eastAsia="zh-CN"/>
              </w:rPr>
              <w:t>SNSSAI_STATUS_CHANGE_REPORT event.</w:t>
            </w:r>
          </w:p>
          <w:p w14:paraId="1A690129" w14:textId="54BAB1F9" w:rsidR="006A73BB" w:rsidRPr="00164490" w:rsidRDefault="00D00A08" w:rsidP="00D00A08">
            <w:pPr>
              <w:pStyle w:val="TAL"/>
              <w:rPr>
                <w:rFonts w:cs="Arial"/>
                <w:szCs w:val="18"/>
                <w:lang w:eastAsia="zh-CN"/>
              </w:rPr>
            </w:pPr>
            <w:r w:rsidRPr="00164490">
              <w:rPr>
                <w:lang w:eastAsia="zh-CN"/>
              </w:rPr>
              <w:t>This IE may be absent if the NSSF supports the NSRP feature or the NSIUN feature and the NF service consumer does not subscribe to the SNSSAI_STATUS_CHANGE_REPORT event.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FE61805" w:rsidR="00D00A08" w:rsidRPr="00164490" w:rsidRDefault="00D00A08" w:rsidP="00D00A08">
            <w:pPr>
              <w:pStyle w:val="TAL"/>
              <w:rPr>
                <w:rFonts w:cs="Arial"/>
                <w:szCs w:val="18"/>
              </w:rPr>
            </w:pPr>
            <w:r w:rsidRPr="00164490">
              <w:rPr>
                <w:rFonts w:cs="Arial"/>
                <w:szCs w:val="18"/>
              </w:rPr>
              <w:t>This IE shall be present if the NSSF supports the NSRP feature or the NSIUN feature and the NF Service Consumer wishes to subscribe to more than one event type.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8" w:name="_Toc20142396"/>
      <w:bookmarkStart w:id="1109" w:name="_Toc34217342"/>
      <w:bookmarkStart w:id="1110" w:name="_Toc34217494"/>
      <w:bookmarkStart w:id="1111" w:name="_Toc39051857"/>
      <w:bookmarkStart w:id="1112" w:name="_Toc43210429"/>
      <w:bookmarkStart w:id="1113" w:name="_Toc49853336"/>
      <w:bookmarkStart w:id="1114" w:name="_Toc56530126"/>
      <w:bookmarkStart w:id="1115" w:name="_Toc183511875"/>
      <w:r w:rsidRPr="00164490">
        <w:t>6.2.6.2.</w:t>
      </w:r>
      <w:r w:rsidRPr="00164490">
        <w:rPr>
          <w:rFonts w:hint="eastAsia"/>
          <w:lang w:eastAsia="zh-CN"/>
        </w:rPr>
        <w:t>9</w:t>
      </w:r>
      <w:r w:rsidRPr="00164490">
        <w:tab/>
        <w:t>Type: NssfEventSubscriptionCreatedData</w:t>
      </w:r>
      <w:bookmarkEnd w:id="1108"/>
      <w:bookmarkEnd w:id="1109"/>
      <w:bookmarkEnd w:id="1110"/>
      <w:bookmarkEnd w:id="1111"/>
      <w:bookmarkEnd w:id="1112"/>
      <w:bookmarkEnd w:id="1113"/>
      <w:bookmarkEnd w:id="1114"/>
      <w:bookmarkEnd w:id="1115"/>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6" w:name="_Toc20142397"/>
      <w:bookmarkStart w:id="1117" w:name="_Toc34217343"/>
      <w:bookmarkStart w:id="1118" w:name="_Toc34217495"/>
      <w:bookmarkStart w:id="1119" w:name="_Toc39051858"/>
      <w:bookmarkStart w:id="1120" w:name="_Toc43210430"/>
      <w:bookmarkStart w:id="1121" w:name="_Toc49853337"/>
      <w:bookmarkStart w:id="1122" w:name="_Toc56530127"/>
      <w:bookmarkStart w:id="1123" w:name="_Toc183511876"/>
      <w:r w:rsidRPr="00164490">
        <w:t>6.2.6.2.</w:t>
      </w:r>
      <w:r w:rsidRPr="00164490">
        <w:rPr>
          <w:rFonts w:hint="eastAsia"/>
          <w:lang w:eastAsia="zh-CN"/>
        </w:rPr>
        <w:t>10</w:t>
      </w:r>
      <w:r w:rsidRPr="00164490">
        <w:tab/>
        <w:t>Type: NssfEventNotification</w:t>
      </w:r>
      <w:bookmarkEnd w:id="1116"/>
      <w:bookmarkEnd w:id="1117"/>
      <w:bookmarkEnd w:id="1118"/>
      <w:bookmarkEnd w:id="1119"/>
      <w:bookmarkEnd w:id="1120"/>
      <w:bookmarkEnd w:id="1121"/>
      <w:bookmarkEnd w:id="1122"/>
      <w:bookmarkEnd w:id="1123"/>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77777777"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729CF8BB" w14:textId="3945B25D" w:rsidR="00DB1FA4" w:rsidRPr="00164490" w:rsidRDefault="00DB1FA4" w:rsidP="00DB1FA4">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164490" w:rsidRDefault="002F5173" w:rsidP="00A6235C">
            <w:pPr>
              <w:pStyle w:val="TAN"/>
              <w:rPr>
                <w:noProof/>
              </w:rPr>
            </w:pPr>
            <w:r w:rsidRPr="00164490">
              <w:rPr>
                <w:rFonts w:eastAsiaTheme="minorEastAsia"/>
                <w:noProof/>
              </w:rPr>
              <w:t>NOTE:</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5" w:name="_Toc183511877"/>
      <w:bookmarkStart w:id="1126" w:name="_Hlk142322865"/>
      <w:r w:rsidRPr="00164490">
        <w:t>6.2.6.2.11</w:t>
      </w:r>
      <w:r w:rsidR="00D00A08" w:rsidRPr="00164490">
        <w:tab/>
        <w:t>Type: SnssaiReplacementSubscribeInfo</w:t>
      </w:r>
      <w:bookmarkEnd w:id="1125"/>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7" w:name="_Toc183511878"/>
      <w:r w:rsidRPr="00164490">
        <w:t>6.2.6.2.12</w:t>
      </w:r>
      <w:r w:rsidR="00D00A08" w:rsidRPr="00164490">
        <w:tab/>
        <w:t>Type: NsiUnavailabilitySubscribeInfo</w:t>
      </w:r>
      <w:bookmarkEnd w:id="1127"/>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6"/>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8" w:name="_Toc20142398"/>
      <w:bookmarkStart w:id="1129" w:name="_Toc34217344"/>
      <w:bookmarkStart w:id="1130" w:name="_Toc34217496"/>
      <w:bookmarkStart w:id="1131" w:name="_Toc39051859"/>
      <w:bookmarkStart w:id="1132" w:name="_Toc43210431"/>
      <w:bookmarkStart w:id="1133" w:name="_Toc49853338"/>
      <w:bookmarkStart w:id="1134" w:name="_Toc56530128"/>
      <w:bookmarkStart w:id="1135" w:name="_Toc183511879"/>
      <w:r w:rsidRPr="00164490">
        <w:rPr>
          <w:lang w:val="en-US"/>
        </w:rPr>
        <w:t>6.2.6.3</w:t>
      </w:r>
      <w:r w:rsidRPr="00164490">
        <w:rPr>
          <w:lang w:val="en-US"/>
        </w:rPr>
        <w:tab/>
        <w:t>Simple data types and enumerations</w:t>
      </w:r>
      <w:bookmarkEnd w:id="1128"/>
      <w:bookmarkEnd w:id="1129"/>
      <w:bookmarkEnd w:id="1130"/>
      <w:bookmarkEnd w:id="1131"/>
      <w:bookmarkEnd w:id="1132"/>
      <w:bookmarkEnd w:id="1133"/>
      <w:bookmarkEnd w:id="1134"/>
      <w:bookmarkEnd w:id="1135"/>
    </w:p>
    <w:p w14:paraId="1FFC35C0" w14:textId="77777777" w:rsidR="00B02215" w:rsidRPr="00164490" w:rsidRDefault="00B02215" w:rsidP="00553D27">
      <w:pPr>
        <w:pStyle w:val="51"/>
      </w:pPr>
      <w:bookmarkStart w:id="1136" w:name="_Toc20142399"/>
      <w:bookmarkStart w:id="1137" w:name="_Toc34217345"/>
      <w:bookmarkStart w:id="1138" w:name="_Toc34217497"/>
      <w:bookmarkStart w:id="1139" w:name="_Toc39051860"/>
      <w:bookmarkStart w:id="1140" w:name="_Toc43210432"/>
      <w:bookmarkStart w:id="1141" w:name="_Toc49853339"/>
      <w:bookmarkStart w:id="1142" w:name="_Toc56530129"/>
      <w:bookmarkStart w:id="1143" w:name="_Toc183511880"/>
      <w:r w:rsidRPr="00164490">
        <w:t>6.2.6.3.1</w:t>
      </w:r>
      <w:r w:rsidRPr="00164490">
        <w:tab/>
        <w:t>Introduction</w:t>
      </w:r>
      <w:bookmarkEnd w:id="1136"/>
      <w:bookmarkEnd w:id="1137"/>
      <w:bookmarkEnd w:id="1138"/>
      <w:bookmarkEnd w:id="1139"/>
      <w:bookmarkEnd w:id="1140"/>
      <w:bookmarkEnd w:id="1141"/>
      <w:bookmarkEnd w:id="1142"/>
      <w:bookmarkEnd w:id="1143"/>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4" w:name="_Toc20142400"/>
      <w:bookmarkStart w:id="1145" w:name="_Toc34217346"/>
      <w:bookmarkStart w:id="1146" w:name="_Toc34217498"/>
      <w:bookmarkStart w:id="1147" w:name="_Toc39051861"/>
      <w:bookmarkStart w:id="1148" w:name="_Toc43210433"/>
      <w:bookmarkStart w:id="1149" w:name="_Toc49853340"/>
      <w:bookmarkStart w:id="1150" w:name="_Toc56530130"/>
      <w:bookmarkStart w:id="1151" w:name="_Toc183511881"/>
      <w:r w:rsidRPr="00164490">
        <w:t>6.2.6.3.2</w:t>
      </w:r>
      <w:r w:rsidRPr="00164490">
        <w:tab/>
        <w:t>Simple data types</w:t>
      </w:r>
      <w:bookmarkEnd w:id="1144"/>
      <w:bookmarkEnd w:id="1145"/>
      <w:bookmarkEnd w:id="1146"/>
      <w:bookmarkEnd w:id="1147"/>
      <w:bookmarkEnd w:id="1148"/>
      <w:bookmarkEnd w:id="1149"/>
      <w:bookmarkEnd w:id="1150"/>
      <w:bookmarkEnd w:id="1151"/>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2" w:name="_Toc20142401"/>
      <w:bookmarkStart w:id="1153" w:name="_Toc34217347"/>
      <w:bookmarkStart w:id="1154" w:name="_Toc34217499"/>
      <w:bookmarkStart w:id="1155" w:name="_Toc39051862"/>
      <w:bookmarkStart w:id="1156" w:name="_Toc43210434"/>
      <w:bookmarkStart w:id="1157" w:name="_Toc49853341"/>
      <w:bookmarkStart w:id="1158" w:name="_Toc56530131"/>
      <w:bookmarkStart w:id="1159" w:name="_Toc183511882"/>
      <w:r w:rsidRPr="00164490">
        <w:t>6.2.6.3.3</w:t>
      </w:r>
      <w:r w:rsidRPr="00164490">
        <w:tab/>
        <w:t>Enumeration: NssfEventType</w:t>
      </w:r>
      <w:bookmarkEnd w:id="1152"/>
      <w:bookmarkEnd w:id="1153"/>
      <w:bookmarkEnd w:id="1154"/>
      <w:bookmarkEnd w:id="1155"/>
      <w:bookmarkEnd w:id="1156"/>
      <w:bookmarkEnd w:id="1157"/>
      <w:bookmarkEnd w:id="1158"/>
      <w:bookmarkEnd w:id="1159"/>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4"/>
        <w:gridCol w:w="5414"/>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60" w:name="_Toc20142402"/>
      <w:bookmarkStart w:id="1161" w:name="_Toc34217348"/>
      <w:bookmarkStart w:id="1162" w:name="_Toc34217500"/>
      <w:bookmarkStart w:id="1163" w:name="_Toc39051863"/>
      <w:bookmarkStart w:id="1164" w:name="_Toc43210435"/>
      <w:bookmarkStart w:id="1165" w:name="_Toc49853342"/>
      <w:bookmarkStart w:id="1166" w:name="_Toc56530132"/>
      <w:bookmarkStart w:id="1167" w:name="_Toc183511883"/>
      <w:r w:rsidRPr="00164490">
        <w:t>6.2.6.4</w:t>
      </w:r>
      <w:r w:rsidRPr="00164490">
        <w:tab/>
        <w:t>Binary data</w:t>
      </w:r>
      <w:bookmarkEnd w:id="1160"/>
      <w:bookmarkEnd w:id="1161"/>
      <w:bookmarkEnd w:id="1162"/>
      <w:bookmarkEnd w:id="1163"/>
      <w:bookmarkEnd w:id="1164"/>
      <w:bookmarkEnd w:id="1165"/>
      <w:bookmarkEnd w:id="1166"/>
      <w:bookmarkEnd w:id="1167"/>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8" w:name="_Toc20142403"/>
      <w:bookmarkStart w:id="1169" w:name="_Toc34217349"/>
      <w:bookmarkStart w:id="1170" w:name="_Toc34217501"/>
      <w:bookmarkStart w:id="1171" w:name="_Toc39051864"/>
      <w:bookmarkStart w:id="1172" w:name="_Toc43210436"/>
      <w:bookmarkStart w:id="1173" w:name="_Toc49853343"/>
      <w:bookmarkStart w:id="1174" w:name="_Toc56530133"/>
      <w:bookmarkStart w:id="1175" w:name="_Toc183511884"/>
      <w:r w:rsidRPr="00164490">
        <w:t>6.2.7</w:t>
      </w:r>
      <w:r w:rsidRPr="00164490">
        <w:tab/>
        <w:t>Error Handling</w:t>
      </w:r>
      <w:bookmarkEnd w:id="1168"/>
      <w:bookmarkEnd w:id="1169"/>
      <w:bookmarkEnd w:id="1170"/>
      <w:bookmarkEnd w:id="1171"/>
      <w:bookmarkEnd w:id="1172"/>
      <w:bookmarkEnd w:id="1173"/>
      <w:bookmarkEnd w:id="1174"/>
      <w:bookmarkEnd w:id="1175"/>
    </w:p>
    <w:p w14:paraId="5938F058" w14:textId="77777777" w:rsidR="00B02215" w:rsidRPr="00164490" w:rsidRDefault="00B02215" w:rsidP="00553D27">
      <w:pPr>
        <w:pStyle w:val="41"/>
      </w:pPr>
      <w:bookmarkStart w:id="1176" w:name="_Toc20142404"/>
      <w:bookmarkStart w:id="1177" w:name="_Toc34217350"/>
      <w:bookmarkStart w:id="1178" w:name="_Toc34217502"/>
      <w:bookmarkStart w:id="1179" w:name="_Toc39051865"/>
      <w:bookmarkStart w:id="1180" w:name="_Toc43210437"/>
      <w:bookmarkStart w:id="1181" w:name="_Toc49853344"/>
      <w:bookmarkStart w:id="1182" w:name="_Toc56530134"/>
      <w:bookmarkStart w:id="1183" w:name="_Toc183511885"/>
      <w:r w:rsidRPr="00164490">
        <w:t>6.2.7.1</w:t>
      </w:r>
      <w:r w:rsidRPr="00164490">
        <w:tab/>
        <w:t>General</w:t>
      </w:r>
      <w:bookmarkEnd w:id="1176"/>
      <w:bookmarkEnd w:id="1177"/>
      <w:bookmarkEnd w:id="1178"/>
      <w:bookmarkEnd w:id="1179"/>
      <w:bookmarkEnd w:id="1180"/>
      <w:bookmarkEnd w:id="1181"/>
      <w:bookmarkEnd w:id="1182"/>
      <w:bookmarkEnd w:id="1183"/>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4" w:name="_Toc20142405"/>
      <w:bookmarkStart w:id="1185" w:name="_Toc34217351"/>
      <w:bookmarkStart w:id="1186" w:name="_Toc34217503"/>
      <w:bookmarkStart w:id="1187" w:name="_Toc39051866"/>
      <w:bookmarkStart w:id="1188" w:name="_Toc43210438"/>
      <w:bookmarkStart w:id="1189" w:name="_Toc49853345"/>
      <w:bookmarkStart w:id="1190" w:name="_Toc56530135"/>
      <w:bookmarkStart w:id="1191" w:name="_Toc183511886"/>
      <w:r w:rsidRPr="00164490">
        <w:t>6.2.7.2</w:t>
      </w:r>
      <w:r w:rsidRPr="00164490">
        <w:tab/>
        <w:t>Protocol Errors</w:t>
      </w:r>
      <w:bookmarkEnd w:id="1184"/>
      <w:bookmarkEnd w:id="1185"/>
      <w:bookmarkEnd w:id="1186"/>
      <w:bookmarkEnd w:id="1187"/>
      <w:bookmarkEnd w:id="1188"/>
      <w:bookmarkEnd w:id="1189"/>
      <w:bookmarkEnd w:id="1190"/>
      <w:bookmarkEnd w:id="1191"/>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2" w:name="_Toc20142406"/>
      <w:bookmarkStart w:id="1193" w:name="_Toc34217352"/>
      <w:bookmarkStart w:id="1194" w:name="_Toc34217504"/>
      <w:bookmarkStart w:id="1195" w:name="_Toc39051867"/>
      <w:bookmarkStart w:id="1196" w:name="_Toc43210439"/>
      <w:bookmarkStart w:id="1197" w:name="_Toc49853346"/>
      <w:bookmarkStart w:id="1198" w:name="_Toc56530136"/>
      <w:bookmarkStart w:id="1199" w:name="_Toc183511887"/>
      <w:r w:rsidRPr="00164490">
        <w:t>6.2.7.3</w:t>
      </w:r>
      <w:r w:rsidRPr="00164490">
        <w:tab/>
        <w:t>Application Errors</w:t>
      </w:r>
      <w:bookmarkEnd w:id="1192"/>
      <w:bookmarkEnd w:id="1193"/>
      <w:bookmarkEnd w:id="1194"/>
      <w:bookmarkEnd w:id="1195"/>
      <w:bookmarkEnd w:id="1196"/>
      <w:bookmarkEnd w:id="1197"/>
      <w:bookmarkEnd w:id="1198"/>
      <w:bookmarkEnd w:id="1199"/>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200" w:name="_Toc20142407"/>
      <w:bookmarkStart w:id="1201" w:name="_Toc34217353"/>
      <w:bookmarkStart w:id="1202" w:name="_Toc34217505"/>
      <w:bookmarkStart w:id="1203" w:name="_Toc39051868"/>
      <w:bookmarkStart w:id="1204" w:name="_Toc43210440"/>
      <w:bookmarkStart w:id="1205" w:name="_Toc49853347"/>
      <w:bookmarkStart w:id="1206" w:name="_Toc56530137"/>
      <w:bookmarkStart w:id="1207" w:name="_Toc183511888"/>
      <w:r w:rsidRPr="00164490">
        <w:t>6.2.</w:t>
      </w:r>
      <w:r w:rsidRPr="00164490">
        <w:rPr>
          <w:rFonts w:hint="eastAsia"/>
          <w:lang w:eastAsia="zh-CN"/>
        </w:rPr>
        <w:t>8</w:t>
      </w:r>
      <w:r w:rsidRPr="00164490">
        <w:tab/>
        <w:t>Feature negotiation</w:t>
      </w:r>
      <w:bookmarkEnd w:id="1200"/>
      <w:bookmarkEnd w:id="1201"/>
      <w:bookmarkEnd w:id="1202"/>
      <w:bookmarkEnd w:id="1203"/>
      <w:bookmarkEnd w:id="1204"/>
      <w:bookmarkEnd w:id="1205"/>
      <w:bookmarkEnd w:id="1206"/>
      <w:bookmarkEnd w:id="1207"/>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8"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8"/>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9" w:name="_Hlk131764375"/>
            <w:r w:rsidRPr="00164490">
              <w:rPr>
                <w:lang w:val="en-US"/>
              </w:rPr>
              <w:t>clause </w:t>
            </w:r>
            <w:r w:rsidRPr="00164490">
              <w:t>5.15.5.3 of 3GPP TS 23.501 [2].</w:t>
            </w:r>
            <w:bookmarkEnd w:id="1209"/>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10" w:name="_Toc20142408"/>
      <w:bookmarkStart w:id="1211" w:name="_Toc34217354"/>
      <w:bookmarkStart w:id="1212" w:name="_Toc34217506"/>
      <w:bookmarkStart w:id="1213" w:name="_Toc39051869"/>
      <w:bookmarkStart w:id="1214" w:name="_Toc43210441"/>
      <w:bookmarkStart w:id="1215" w:name="_Toc49853348"/>
      <w:bookmarkStart w:id="1216" w:name="_Toc56530138"/>
      <w:bookmarkStart w:id="1217" w:name="_Toc183511889"/>
      <w:r w:rsidRPr="00164490">
        <w:rPr>
          <w:lang w:val="en-US"/>
        </w:rPr>
        <w:t>6.2.9</w:t>
      </w:r>
      <w:r w:rsidRPr="00164490">
        <w:rPr>
          <w:lang w:val="en-US"/>
        </w:rPr>
        <w:tab/>
        <w:t>Security</w:t>
      </w:r>
      <w:bookmarkEnd w:id="1210"/>
      <w:bookmarkEnd w:id="1211"/>
      <w:bookmarkEnd w:id="1212"/>
      <w:bookmarkEnd w:id="1213"/>
      <w:bookmarkEnd w:id="1214"/>
      <w:bookmarkEnd w:id="1215"/>
      <w:bookmarkEnd w:id="1216"/>
      <w:bookmarkEnd w:id="1217"/>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8" w:name="_Toc56530139"/>
      <w:bookmarkStart w:id="1219" w:name="_Toc183511890"/>
      <w:r w:rsidRPr="00164490">
        <w:t>6.2.10</w:t>
      </w:r>
      <w:r w:rsidRPr="00164490">
        <w:tab/>
        <w:t>HTTP redirection</w:t>
      </w:r>
      <w:bookmarkEnd w:id="1218"/>
      <w:bookmarkEnd w:id="1219"/>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20" w:name="_Toc20142409"/>
      <w:bookmarkStart w:id="1221" w:name="_Toc34217355"/>
      <w:bookmarkStart w:id="1222" w:name="_Toc34217507"/>
      <w:bookmarkStart w:id="1223" w:name="_Toc39051870"/>
      <w:bookmarkStart w:id="1224" w:name="_Toc43210442"/>
      <w:bookmarkStart w:id="1225" w:name="_Toc49853349"/>
      <w:bookmarkStart w:id="1226" w:name="_Toc56530140"/>
      <w:bookmarkStart w:id="1227" w:name="_Toc183511891"/>
      <w:r w:rsidRPr="00164490">
        <w:t>Annex A (normative):</w:t>
      </w:r>
      <w:r w:rsidRPr="00164490">
        <w:br/>
        <w:t>OpenAPI specification</w:t>
      </w:r>
      <w:bookmarkEnd w:id="1220"/>
      <w:bookmarkEnd w:id="1221"/>
      <w:bookmarkEnd w:id="1222"/>
      <w:bookmarkEnd w:id="1223"/>
      <w:bookmarkEnd w:id="1224"/>
      <w:bookmarkEnd w:id="1225"/>
      <w:bookmarkEnd w:id="1226"/>
      <w:bookmarkEnd w:id="1227"/>
    </w:p>
    <w:p w14:paraId="11683FE9" w14:textId="77777777" w:rsidR="00B02215" w:rsidRPr="00164490" w:rsidRDefault="00B02215" w:rsidP="00371FFB">
      <w:pPr>
        <w:pStyle w:val="1"/>
      </w:pPr>
      <w:bookmarkStart w:id="1228" w:name="_Toc20142410"/>
      <w:bookmarkStart w:id="1229" w:name="_Toc34217356"/>
      <w:bookmarkStart w:id="1230" w:name="_Toc34217508"/>
      <w:bookmarkStart w:id="1231" w:name="_Toc39051871"/>
      <w:bookmarkStart w:id="1232" w:name="_Toc43210443"/>
      <w:bookmarkStart w:id="1233" w:name="_Toc49853350"/>
      <w:bookmarkStart w:id="1234" w:name="_Toc56530141"/>
      <w:bookmarkStart w:id="1235" w:name="_Toc183511892"/>
      <w:r w:rsidRPr="00164490">
        <w:t>A.1</w:t>
      </w:r>
      <w:r w:rsidRPr="00164490">
        <w:tab/>
        <w:t>General</w:t>
      </w:r>
      <w:bookmarkEnd w:id="1228"/>
      <w:bookmarkEnd w:id="1229"/>
      <w:bookmarkEnd w:id="1230"/>
      <w:bookmarkEnd w:id="1231"/>
      <w:bookmarkEnd w:id="1232"/>
      <w:bookmarkEnd w:id="1233"/>
      <w:bookmarkEnd w:id="1234"/>
      <w:bookmarkEnd w:id="1235"/>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6" w:name="_Toc20142411"/>
      <w:bookmarkStart w:id="1237" w:name="_Toc34217357"/>
      <w:bookmarkStart w:id="1238" w:name="_Toc34217509"/>
      <w:bookmarkStart w:id="1239" w:name="_Toc39051872"/>
      <w:bookmarkStart w:id="1240" w:name="_Toc43210444"/>
      <w:bookmarkStart w:id="1241" w:name="_Toc49853351"/>
      <w:bookmarkStart w:id="1242" w:name="_Toc56530142"/>
      <w:bookmarkStart w:id="1243" w:name="_Toc183511893"/>
      <w:r w:rsidRPr="00164490">
        <w:t>A.2</w:t>
      </w:r>
      <w:r w:rsidRPr="00164490">
        <w:tab/>
        <w:t>Nnssf_NSSelection API</w:t>
      </w:r>
      <w:bookmarkEnd w:id="1236"/>
      <w:bookmarkEnd w:id="1237"/>
      <w:bookmarkEnd w:id="1238"/>
      <w:bookmarkEnd w:id="1239"/>
      <w:bookmarkEnd w:id="1240"/>
      <w:bookmarkEnd w:id="1241"/>
      <w:bookmarkEnd w:id="1242"/>
      <w:bookmarkEnd w:id="1243"/>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183511894"/>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183511895"/>
      <w:r w:rsidRPr="00164490">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15AE6D31" w:rsidR="00434CC4" w:rsidRPr="00164490" w:rsidRDefault="00434CC4" w:rsidP="00434CC4">
            <w:pPr>
              <w:pStyle w:val="TAC"/>
              <w:rPr>
                <w:rFonts w:cs="Arial"/>
                <w:sz w:val="16"/>
                <w:szCs w:val="16"/>
              </w:rPr>
            </w:pPr>
            <w:r w:rsidRPr="00434CC4">
              <w:rPr>
                <w:rFonts w:cs="Arial"/>
                <w:sz w:val="16"/>
                <w:szCs w:val="16"/>
              </w:rPr>
              <w:t>C4-244083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2F69936A" w:rsidR="00434CC4" w:rsidRPr="00164490" w:rsidRDefault="00434CC4" w:rsidP="00434CC4">
            <w:pPr>
              <w:pStyle w:val="TAC"/>
              <w:rPr>
                <w:rFonts w:cs="Arial"/>
                <w:sz w:val="16"/>
                <w:szCs w:val="16"/>
              </w:rPr>
            </w:pPr>
            <w:r w:rsidRPr="00434CC4">
              <w:rPr>
                <w:rFonts w:cs="Arial"/>
                <w:sz w:val="16"/>
                <w:szCs w:val="16"/>
              </w:rPr>
              <w:t>C4-244</w:t>
            </w:r>
            <w:r>
              <w:rPr>
                <w:rFonts w:cs="Arial"/>
                <w:sz w:val="16"/>
                <w:szCs w:val="16"/>
              </w:rPr>
              <w:t>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E31808"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448C3342" w:rsidR="003D0928" w:rsidRPr="00164490" w:rsidRDefault="003D0928" w:rsidP="00DC16BC">
            <w:pPr>
              <w:pStyle w:val="TAC"/>
              <w:rPr>
                <w:rFonts w:cs="Arial"/>
                <w:sz w:val="16"/>
                <w:szCs w:val="16"/>
              </w:rPr>
            </w:pPr>
            <w:r w:rsidRPr="00434CC4">
              <w:rPr>
                <w:rFonts w:cs="Arial"/>
                <w:sz w:val="16"/>
                <w:szCs w:val="16"/>
              </w:rPr>
              <w:t>C4-24</w:t>
            </w:r>
            <w:r>
              <w:rPr>
                <w:rFonts w:cs="Arial"/>
                <w:sz w:val="16"/>
                <w:szCs w:val="16"/>
              </w:rPr>
              <w:t>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DC16BC">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DC16BC">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DC16BC">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DC16BC">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327514CB" w:rsidR="003D0928" w:rsidRPr="00164490" w:rsidRDefault="003D0928" w:rsidP="00DC16BC">
            <w:pPr>
              <w:pStyle w:val="TAC"/>
              <w:rPr>
                <w:rFonts w:cs="Arial"/>
                <w:sz w:val="16"/>
                <w:szCs w:val="16"/>
              </w:rPr>
            </w:pPr>
            <w:r w:rsidRPr="00434CC4">
              <w:rPr>
                <w:rFonts w:cs="Arial"/>
                <w:sz w:val="16"/>
                <w:szCs w:val="16"/>
              </w:rPr>
              <w:t>C4-24</w:t>
            </w:r>
            <w:r>
              <w:rPr>
                <w:rFonts w:cs="Arial"/>
                <w:sz w:val="16"/>
                <w:szCs w:val="16"/>
              </w:rPr>
              <w:t>5269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DC16BC">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DC16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DC16BC">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DC16BC">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DC16BC">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bookmarkEnd w:id="1"/>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893A4" w14:textId="77777777" w:rsidR="00F96D04" w:rsidRDefault="00F96D04">
      <w:r>
        <w:separator/>
      </w:r>
    </w:p>
  </w:endnote>
  <w:endnote w:type="continuationSeparator" w:id="0">
    <w:p w14:paraId="148C4006" w14:textId="77777777" w:rsidR="00F96D04" w:rsidRDefault="00F9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434CC4" w:rsidRDefault="00434C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3EFED" w14:textId="77777777" w:rsidR="00F96D04" w:rsidRDefault="00F96D04">
      <w:r>
        <w:separator/>
      </w:r>
    </w:p>
  </w:footnote>
  <w:footnote w:type="continuationSeparator" w:id="0">
    <w:p w14:paraId="70FB73D4" w14:textId="77777777" w:rsidR="00F96D04" w:rsidRDefault="00F96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49D8759C" w:rsidR="00434CC4" w:rsidRDefault="00434C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434CC4" w:rsidRDefault="00434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F034230" w:rsidR="00434CC4" w:rsidRDefault="00434C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0D50">
      <w:rPr>
        <w:rFonts w:ascii="Arial" w:hAnsi="Arial" w:cs="Arial"/>
        <w:b/>
        <w:noProof/>
        <w:sz w:val="18"/>
        <w:szCs w:val="18"/>
      </w:rPr>
      <w:t>Release 19</w:t>
    </w:r>
    <w:r>
      <w:rPr>
        <w:rFonts w:ascii="Arial" w:hAnsi="Arial" w:cs="Arial"/>
        <w:b/>
        <w:sz w:val="18"/>
        <w:szCs w:val="18"/>
      </w:rPr>
      <w:fldChar w:fldCharType="end"/>
    </w:r>
  </w:p>
  <w:p w14:paraId="1E6D2EBE" w14:textId="77777777" w:rsidR="00434CC4" w:rsidRDefault="00434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830B7"/>
    <w:rsid w:val="00186E16"/>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26A7"/>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730A"/>
    <w:rsid w:val="008158A9"/>
    <w:rsid w:val="0082238E"/>
    <w:rsid w:val="00827F76"/>
    <w:rsid w:val="00830747"/>
    <w:rsid w:val="0083087A"/>
    <w:rsid w:val="00830C09"/>
    <w:rsid w:val="00832471"/>
    <w:rsid w:val="00837A63"/>
    <w:rsid w:val="00846A69"/>
    <w:rsid w:val="0085168A"/>
    <w:rsid w:val="008768CA"/>
    <w:rsid w:val="0088070B"/>
    <w:rsid w:val="00890FB6"/>
    <w:rsid w:val="008959E6"/>
    <w:rsid w:val="008A54D6"/>
    <w:rsid w:val="008A7CE9"/>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C7B6D"/>
    <w:rsid w:val="009D2985"/>
    <w:rsid w:val="009D5A70"/>
    <w:rsid w:val="009D6985"/>
    <w:rsid w:val="009E2140"/>
    <w:rsid w:val="009E4D86"/>
    <w:rsid w:val="009F37B7"/>
    <w:rsid w:val="009F6B7E"/>
    <w:rsid w:val="00A10F02"/>
    <w:rsid w:val="00A124FF"/>
    <w:rsid w:val="00A164B4"/>
    <w:rsid w:val="00A21F20"/>
    <w:rsid w:val="00A26364"/>
    <w:rsid w:val="00A26956"/>
    <w:rsid w:val="00A27486"/>
    <w:rsid w:val="00A2754F"/>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47F6"/>
    <w:rsid w:val="00C33079"/>
    <w:rsid w:val="00C33BFE"/>
    <w:rsid w:val="00C40AF8"/>
    <w:rsid w:val="00C45231"/>
    <w:rsid w:val="00C46922"/>
    <w:rsid w:val="00C470EA"/>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5E69"/>
    <w:rsid w:val="00DB7547"/>
    <w:rsid w:val="00DC309B"/>
    <w:rsid w:val="00DC3969"/>
    <w:rsid w:val="00DC4DA2"/>
    <w:rsid w:val="00DD0897"/>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1808"/>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96D04"/>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A100C-0EB8-4570-AE7F-B49900EB3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1</Pages>
  <Words>31496</Words>
  <Characters>179531</Characters>
  <Application>Microsoft Office Word</Application>
  <DocSecurity>0</DocSecurity>
  <Lines>1496</Lines>
  <Paragraphs>421</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210606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Rapporteur</cp:lastModifiedBy>
  <cp:revision>47</cp:revision>
  <cp:lastPrinted>2019-02-25T14:05:00Z</cp:lastPrinted>
  <dcterms:created xsi:type="dcterms:W3CDTF">2023-11-21T08:58:00Z</dcterms:created>
  <dcterms:modified xsi:type="dcterms:W3CDTF">2024-11-26T03:09:00Z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