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D265BD2"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AD1B87">
              <w:rPr>
                <w:rFonts w:hint="eastAsia"/>
                <w:lang w:eastAsia="ko-KR"/>
              </w:rPr>
              <w:t>0</w:t>
            </w:r>
            <w:r w:rsidR="00270450">
              <w:t>.0</w:t>
            </w:r>
            <w:bookmarkEnd w:id="3"/>
            <w:r w:rsidRPr="00806F1B">
              <w:t xml:space="preserve"> </w:t>
            </w:r>
            <w:r w:rsidRPr="00806F1B">
              <w:rPr>
                <w:sz w:val="32"/>
              </w:rPr>
              <w:t>(</w:t>
            </w:r>
            <w:bookmarkStart w:id="4" w:name="issueDate"/>
            <w:r w:rsidR="00270450">
              <w:rPr>
                <w:sz w:val="32"/>
              </w:rPr>
              <w:t>202</w:t>
            </w:r>
            <w:r w:rsidR="003126F2">
              <w:rPr>
                <w:rFonts w:hint="eastAsia"/>
                <w:sz w:val="32"/>
                <w:lang w:eastAsia="ko-KR"/>
              </w:rPr>
              <w:t>4</w:t>
            </w:r>
            <w:r w:rsidR="00270450">
              <w:rPr>
                <w:sz w:val="32"/>
              </w:rPr>
              <w:t>-</w:t>
            </w:r>
            <w:r w:rsidR="00AD1B87">
              <w:rPr>
                <w:rFonts w:hint="eastAsia"/>
                <w:sz w:val="32"/>
                <w:lang w:eastAsia="ko-KR"/>
              </w:rPr>
              <w:t>12</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94109738" r:id="rId13"/>
              </w:object>
            </w:r>
          </w:p>
        </w:tc>
        <w:tc>
          <w:tcPr>
            <w:tcW w:w="5540" w:type="dxa"/>
            <w:shd w:val="clear" w:color="auto" w:fill="auto"/>
          </w:tcPr>
          <w:p w14:paraId="083124E4" w14:textId="417ADFE9" w:rsidR="006D4199" w:rsidRPr="00806F1B" w:rsidRDefault="00CD6AE9" w:rsidP="006D4199">
            <w:pPr>
              <w:jc w:val="right"/>
            </w:pPr>
            <w:bookmarkStart w:id="9" w:name="logos"/>
            <w:r>
              <w:pict w14:anchorId="4156FED4">
                <v:shape id="_x0000_i1026" type="#_x0000_t75" style="width:127.5pt;height:74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596A9B00" w14:textId="68B5FD75" w:rsidR="0027045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6.1.6.2</w:t>
      </w:r>
      <w:r>
        <w:rPr>
          <w:rFonts w:asciiTheme="minorHAnsi"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hAnsiTheme="minorHAnsi" w:cstheme="minorBidi"/>
          <w:noProof/>
          <w:kern w:val="2"/>
          <w:sz w:val="22"/>
          <w:szCs w:val="22"/>
          <w:lang w:eastAsia="en-GB"/>
          <w14:ligatures w14:val="standardContextual"/>
        </w:rPr>
      </w:pPr>
      <w:r w:rsidRPr="003628CA">
        <w:rPr>
          <w:rFonts w:eastAsia="DengXian"/>
          <w:noProof/>
        </w:rPr>
        <w:t>6.1.6.2.6</w:t>
      </w:r>
      <w:r>
        <w:rPr>
          <w:rFonts w:asciiTheme="minorHAnsi"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6.1.6.3</w:t>
      </w:r>
      <w:r>
        <w:rPr>
          <w:rFonts w:asciiTheme="minorHAnsi"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55204768"/>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55204769"/>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55204770"/>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55204771"/>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55204772"/>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55204773"/>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55204774"/>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55204775"/>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55204776"/>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794109739"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55204777"/>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55204778"/>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5" w:name="_Toc510696587"/>
      <w:bookmarkStart w:id="86" w:name="_Toc35971379"/>
      <w:bookmarkStart w:id="87" w:name="_Toc63347606"/>
      <w:bookmarkStart w:id="88" w:name="_Toc70168769"/>
      <w:bookmarkStart w:id="89" w:name="_Toc94083857"/>
      <w:bookmarkStart w:id="90" w:name="_Toc119934276"/>
      <w:bookmarkStart w:id="91" w:name="_Toc155204779"/>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55204780"/>
      <w:r w:rsidRPr="002C1949">
        <w:t>5.2.1</w:t>
      </w:r>
      <w:r w:rsidRPr="002C1949">
        <w:tab/>
        <w:t>Service Description</w:t>
      </w:r>
      <w:bookmarkEnd w:id="92"/>
      <w:bookmarkEnd w:id="93"/>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4" w:name="_Toc119934278"/>
      <w:bookmarkStart w:id="95" w:name="_Toc155204781"/>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55204782"/>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55204783"/>
      <w:r w:rsidRPr="002C1949">
        <w:lastRenderedPageBreak/>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55204784"/>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pt" o:ole="">
            <v:imagedata r:id="rId18" o:title=""/>
          </v:shape>
          <o:OLEObject Type="Embed" ProgID="Visio.Drawing.11" ShapeID="_x0000_i1028" DrawAspect="Content" ObjectID="_1794109740"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55204785"/>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55204786"/>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35" type="#_x0000_t75" style="width:435.5pt;height:108pt" o:ole="">
            <v:imagedata r:id="rId20" o:title=""/>
          </v:shape>
          <o:OLEObject Type="Embed" ProgID="Visio.Drawing.11" ShapeID="_x0000_i1035" DrawAspect="Content" ObjectID="_1794109741"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55204787"/>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55204788"/>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55204789"/>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55204790"/>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55204791"/>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55204792"/>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55204793"/>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55204794"/>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55204795"/>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55204796"/>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55204797"/>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pt" o:ole="">
            <v:imagedata r:id="rId22" o:title=""/>
          </v:shape>
          <o:OLEObject Type="Embed" ProgID="Visio.Drawing.11" ShapeID="_x0000_i1030" DrawAspect="Content" ObjectID="_1794109742"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55204798"/>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55204799"/>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55204800"/>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55204801"/>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55204802"/>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55204803"/>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55204804"/>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55204805"/>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55204806"/>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55204807"/>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55204808"/>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55204809"/>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55204810"/>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55204812"/>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55204813"/>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55204814"/>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55204815"/>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55204816"/>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55204819"/>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55204820"/>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55204821"/>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55204822"/>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55204823"/>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55204824"/>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55204825"/>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55204826"/>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55204827"/>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55204828"/>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55204829"/>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55204830"/>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55204831"/>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A81109C"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6DA1111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AD1B87">
        <w:rPr>
          <w:rFonts w:hint="eastAsia"/>
          <w:lang w:val="en-US" w:eastAsia="ko-KR"/>
        </w:rPr>
        <w:t>0</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rFonts w:hint="eastAsia"/>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rFonts w:hint="eastAsia"/>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rFonts w:hint="eastAsia"/>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rFonts w:hint="eastAsia"/>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rFonts w:hint="eastAsia"/>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rFonts w:hint="eastAsia"/>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rFonts w:hint="eastAsia"/>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rFonts w:hint="eastAsia"/>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rFonts w:hint="eastAsia"/>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rFonts w:hint="eastAsia"/>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rFonts w:hint="eastAsia"/>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rFonts w:hint="eastAsia"/>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rFonts w:hint="eastAsia"/>
                <w:sz w:val="16"/>
                <w:szCs w:val="16"/>
                <w:lang w:eastAsia="ko-KR"/>
              </w:rPr>
            </w:pPr>
            <w:r>
              <w:rPr>
                <w:rFonts w:hint="eastAsia"/>
                <w:sz w:val="16"/>
                <w:szCs w:val="16"/>
                <w:lang w:eastAsia="ko-KR"/>
              </w:rPr>
              <w:t>19.0.0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20583" w14:textId="77777777" w:rsidR="00962216" w:rsidRDefault="00962216">
      <w:r>
        <w:separator/>
      </w:r>
    </w:p>
  </w:endnote>
  <w:endnote w:type="continuationSeparator" w:id="0">
    <w:p w14:paraId="1B6997BB" w14:textId="77777777" w:rsidR="00962216" w:rsidRDefault="00962216">
      <w:r>
        <w:continuationSeparator/>
      </w:r>
    </w:p>
  </w:endnote>
  <w:endnote w:type="continuationNotice" w:id="1">
    <w:p w14:paraId="12A890D4" w14:textId="77777777" w:rsidR="00C26040" w:rsidRDefault="00C26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E4BDD" w14:textId="77777777" w:rsidR="00962216" w:rsidRDefault="00962216">
      <w:r>
        <w:separator/>
      </w:r>
    </w:p>
  </w:footnote>
  <w:footnote w:type="continuationSeparator" w:id="0">
    <w:p w14:paraId="6555B449" w14:textId="77777777" w:rsidR="00962216" w:rsidRDefault="00962216">
      <w:r>
        <w:continuationSeparator/>
      </w:r>
    </w:p>
  </w:footnote>
  <w:footnote w:type="continuationNotice" w:id="1">
    <w:p w14:paraId="30CECCE0" w14:textId="77777777" w:rsidR="00C26040" w:rsidRDefault="00C26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441F9" w14:textId="7CD99896"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AE9">
      <w:rPr>
        <w:rFonts w:ascii="Arial" w:hAnsi="Arial" w:cs="Arial"/>
        <w:b/>
        <w:noProof/>
        <w:sz w:val="18"/>
        <w:szCs w:val="18"/>
      </w:rPr>
      <w:t>3GPP TS 29.256 V19.0.0 (2024-12)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4D543E23"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AE9">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22E67"/>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807D5"/>
    <w:rsid w:val="006A0465"/>
    <w:rsid w:val="006A1E7E"/>
    <w:rsid w:val="006A323F"/>
    <w:rsid w:val="006A5B98"/>
    <w:rsid w:val="006B0272"/>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0155"/>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BF4BEC"/>
    <w:rsid w:val="00C00FC5"/>
    <w:rsid w:val="00C074DD"/>
    <w:rsid w:val="00C1496A"/>
    <w:rsid w:val="00C20DD6"/>
    <w:rsid w:val="00C2347E"/>
    <w:rsid w:val="00C23D28"/>
    <w:rsid w:val="00C25288"/>
    <w:rsid w:val="00C26040"/>
    <w:rsid w:val="00C33079"/>
    <w:rsid w:val="00C41FAA"/>
    <w:rsid w:val="00C45231"/>
    <w:rsid w:val="00C45D87"/>
    <w:rsid w:val="00C472A4"/>
    <w:rsid w:val="00C72833"/>
    <w:rsid w:val="00C76DCE"/>
    <w:rsid w:val="00C80F1D"/>
    <w:rsid w:val="00C837AD"/>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7944</Words>
  <Characters>45282</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2021-09-01T06:37:00Z</cp:lastPrinted>
  <dcterms:created xsi:type="dcterms:W3CDTF">2024-11-26T15:01:00Z</dcterms:created>
  <dcterms:modified xsi:type="dcterms:W3CDTF">2024-11-26T15:01:00Z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