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0EBB814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BE4FEA">
              <w:t>8</w:t>
            </w:r>
            <w:r w:rsidRPr="003065EA">
              <w:t>.</w:t>
            </w:r>
            <w:r w:rsidR="00BE4FEA">
              <w:t>0</w:t>
            </w:r>
            <w:r w:rsidRPr="003065EA">
              <w:t>.</w:t>
            </w:r>
            <w:bookmarkEnd w:id="2"/>
            <w:r w:rsidRPr="003065EA">
              <w:t xml:space="preserve">0 </w:t>
            </w:r>
            <w:r w:rsidRPr="003065EA">
              <w:rPr>
                <w:sz w:val="32"/>
              </w:rPr>
              <w:t>(</w:t>
            </w:r>
            <w:bookmarkStart w:id="3" w:name="issueDate"/>
            <w:r w:rsidRPr="003065EA">
              <w:rPr>
                <w:sz w:val="32"/>
              </w:rPr>
              <w:t>202</w:t>
            </w:r>
            <w:r w:rsidR="00BE4FEA">
              <w:rPr>
                <w:sz w:val="32"/>
              </w:rPr>
              <w:t>3</w:t>
            </w:r>
            <w:r w:rsidRPr="003065EA">
              <w:rPr>
                <w:sz w:val="32"/>
              </w:rPr>
              <w:t>-</w:t>
            </w:r>
            <w:bookmarkEnd w:id="3"/>
            <w:r w:rsidR="00BE4FEA">
              <w:rPr>
                <w:sz w:val="32"/>
              </w:rPr>
              <w:t>03</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666E23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bookmarkEnd w:id="7"/>
            <w:r w:rsidR="00B87BE5">
              <w:rPr>
                <w:rStyle w:val="ZGSM"/>
              </w:rPr>
              <w:t>8</w:t>
            </w:r>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4972F104"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EA6DF1">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9943803"/>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9943804"/>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9943805"/>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9943806"/>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9943807"/>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9943808"/>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9943809"/>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9943810"/>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9943811"/>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9943812"/>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9943813"/>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9943814"/>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9943815"/>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39652868"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7pt;height:57pt" o:ole="">
            <v:imagedata r:id="rId17" o:title="" cropright="20519f"/>
          </v:shape>
          <o:OLEObject Type="Embed" ProgID="Visio.Drawing.15" ShapeID="_x0000_i1026" DrawAspect="Content" ObjectID="_1739652869"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9943816"/>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9943817"/>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9943819"/>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9943820"/>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9943821"/>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9943822"/>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9943823"/>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45pt;height:137.55pt" o:ole="">
            <v:imagedata r:id="rId19" o:title=""/>
          </v:shape>
          <o:OLEObject Type="Embed" ProgID="Visio.Drawing.15" ShapeID="_x0000_i1027" DrawAspect="Content" ObjectID="_1739652870"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9943824"/>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9943825"/>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45pt;height:106.3pt" o:ole="">
            <v:imagedata r:id="rId21" o:title=""/>
          </v:shape>
          <o:OLEObject Type="Embed" ProgID="Visio.Drawing.11" ShapeID="_x0000_i1028" DrawAspect="Content" ObjectID="_1739652871"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9943827"/>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9943828"/>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9943829"/>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9943830"/>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9943831"/>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9943832"/>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9943834"/>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9943835"/>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9943836"/>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9943837"/>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9943838"/>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7pt;height:91.7pt" o:ole="">
            <v:imagedata r:id="rId23" o:title="" croptop="3280f" cropbottom="37489f" cropleft="1427f" cropright="19932f"/>
          </v:shape>
          <o:OLEObject Type="Embed" ProgID="Visio.Drawing.15" ShapeID="_x0000_i1029" DrawAspect="Content" ObjectID="_1739652872"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9943839"/>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9943840"/>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9943841"/>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9943842"/>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9943843"/>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9943845"/>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9943846"/>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9943847"/>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9943848"/>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9943849"/>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9943850"/>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9943851"/>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9943852"/>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9943853"/>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9943855"/>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bookmarkStart w:id="387"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bookmarkStart w:id="394"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19943859"/>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19943860"/>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19943861"/>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19943862"/>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19943864"/>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19943866"/>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19943867"/>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19943868"/>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19943869"/>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19943870"/>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19943871"/>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19943872"/>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19943873"/>
      <w:r w:rsidRPr="0025542E">
        <w:rPr>
          <w:rStyle w:val="Heading1Char"/>
        </w:rPr>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19943874"/>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19943875"/>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76F177C3" w:rsidR="00B102E1" w:rsidRPr="00E0587D" w:rsidRDefault="00B102E1" w:rsidP="00EB6F74">
      <w:pPr>
        <w:pStyle w:val="PL"/>
        <w:rPr>
          <w:rFonts w:eastAsia="DengXian"/>
          <w:lang w:val="en-US"/>
        </w:rPr>
      </w:pPr>
      <w:r w:rsidRPr="00E0587D">
        <w:rPr>
          <w:rFonts w:eastAsia="DengXian"/>
          <w:lang w:val="en-US"/>
        </w:rPr>
        <w:t xml:space="preserve">  version: 1.0.</w:t>
      </w:r>
      <w:r w:rsidR="00E40591">
        <w:rPr>
          <w:rFonts w:eastAsia="DengXian"/>
          <w:lang w:val="en-US"/>
        </w:rPr>
        <w:t>3</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288C5ED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25B97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19943876"/>
      <w:bookmarkStart w:id="520" w:name="_Toc85718339"/>
      <w:r w:rsidRPr="004D3578">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3E638E"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3E638E" w:rsidRPr="00741D2E" w:rsidRDefault="003E638E" w:rsidP="003E638E">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3E638E" w:rsidRPr="008B293D" w:rsidRDefault="003E638E" w:rsidP="003E638E">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77777777" w:rsidR="003E638E" w:rsidRDefault="003E638E" w:rsidP="003E638E">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3E638E" w:rsidRDefault="003E638E" w:rsidP="003E638E">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3E638E" w:rsidRPr="001E4D94" w:rsidRDefault="003E638E" w:rsidP="003E638E">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3E638E" w:rsidRPr="001E4D94" w:rsidRDefault="003E638E" w:rsidP="003E638E">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3E638E" w:rsidRPr="001F0410" w:rsidRDefault="003E638E" w:rsidP="003E638E">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3E638E" w:rsidRPr="00EE0DD9" w:rsidRDefault="003E638E" w:rsidP="003E638E">
            <w:pPr>
              <w:pStyle w:val="TAC"/>
              <w:rPr>
                <w:sz w:val="16"/>
                <w:szCs w:val="16"/>
              </w:rPr>
            </w:pPr>
            <w:r>
              <w:rPr>
                <w:sz w:val="16"/>
                <w:szCs w:val="16"/>
              </w:rPr>
              <w:t>18.0.0</w:t>
            </w:r>
          </w:p>
        </w:tc>
      </w:tr>
      <w:tr w:rsidR="003E638E"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3E638E" w:rsidRDefault="003E638E" w:rsidP="003E638E">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3E638E" w:rsidRDefault="003E638E" w:rsidP="003E638E">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77777777" w:rsidR="003E638E" w:rsidRDefault="003E638E" w:rsidP="003E638E">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3E638E" w:rsidRDefault="003E638E" w:rsidP="003E638E">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3E638E" w:rsidRDefault="003E638E" w:rsidP="003E638E">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77777777" w:rsidR="003E638E" w:rsidRDefault="003E638E" w:rsidP="003E638E">
            <w:pPr>
              <w:pStyle w:val="TAC"/>
              <w:rPr>
                <w:rFonts w:cs="Arial"/>
                <w:sz w:val="16"/>
                <w:szCs w:val="16"/>
              </w:rPr>
            </w:pP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3E638E" w:rsidRDefault="003E638E" w:rsidP="003E638E">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2FF588FD" w:rsidR="003E638E" w:rsidRDefault="00147806" w:rsidP="003E638E">
            <w:pPr>
              <w:pStyle w:val="TAC"/>
              <w:rPr>
                <w:sz w:val="16"/>
                <w:szCs w:val="16"/>
              </w:rPr>
            </w:pPr>
            <w:r>
              <w:rPr>
                <w:sz w:val="16"/>
                <w:szCs w:val="16"/>
              </w:rPr>
              <w:t>18.0.0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D2E3147"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806">
      <w:rPr>
        <w:rFonts w:ascii="Arial" w:hAnsi="Arial" w:cs="Arial"/>
        <w:b/>
        <w:noProof/>
        <w:sz w:val="18"/>
        <w:szCs w:val="18"/>
      </w:rPr>
      <w:t>3GPP TS 29.255 V18.0.0 (2023-03)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2F78BC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806">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47806"/>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344CA"/>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87BE5"/>
    <w:rsid w:val="00B93086"/>
    <w:rsid w:val="00B93926"/>
    <w:rsid w:val="00BA19ED"/>
    <w:rsid w:val="00BA4B8D"/>
    <w:rsid w:val="00BB5B16"/>
    <w:rsid w:val="00BC0C54"/>
    <w:rsid w:val="00BC0F7D"/>
    <w:rsid w:val="00BC3204"/>
    <w:rsid w:val="00BD7D31"/>
    <w:rsid w:val="00BE2812"/>
    <w:rsid w:val="00BE3255"/>
    <w:rsid w:val="00BE4FEA"/>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CF7014"/>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A6DF1"/>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8210</Words>
  <Characters>46803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cp:revision>
  <cp:lastPrinted>2019-02-25T14:05:00Z</cp:lastPrinted>
  <dcterms:created xsi:type="dcterms:W3CDTF">2023-03-06T15:03:00Z</dcterms:created>
  <dcterms:modified xsi:type="dcterms:W3CDTF">2023-03-06T15:07:00Z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