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4860621A"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17</w:t>
            </w:r>
            <w:r w:rsidRPr="003065EA">
              <w:t>.</w:t>
            </w:r>
            <w:r w:rsidR="00697478">
              <w:t>3</w:t>
            </w:r>
            <w:r w:rsidRPr="003065EA">
              <w:t>.</w:t>
            </w:r>
            <w:bookmarkEnd w:id="2"/>
            <w:r w:rsidRPr="003065EA">
              <w:t xml:space="preserve">0 </w:t>
            </w:r>
            <w:r w:rsidRPr="003065EA">
              <w:rPr>
                <w:sz w:val="32"/>
              </w:rPr>
              <w:t>(</w:t>
            </w:r>
            <w:bookmarkStart w:id="3" w:name="issueDate"/>
            <w:r w:rsidRPr="003065EA">
              <w:rPr>
                <w:sz w:val="32"/>
              </w:rPr>
              <w:t>202</w:t>
            </w:r>
            <w:r>
              <w:rPr>
                <w:sz w:val="32"/>
              </w:rPr>
              <w:t>2</w:t>
            </w:r>
            <w:r w:rsidRPr="003065EA">
              <w:rPr>
                <w:sz w:val="32"/>
              </w:rPr>
              <w:t>-</w:t>
            </w:r>
            <w:bookmarkEnd w:id="3"/>
            <w:r w:rsidR="00697478">
              <w:rPr>
                <w:sz w:val="32"/>
              </w:rPr>
              <w:t>12</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7777777"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17</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77777777"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Pr>
                <w:noProof/>
                <w:sz w:val="18"/>
              </w:rPr>
              <w:t>2</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31432659"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8pt;height:57pt" o:ole="">
            <v:imagedata r:id="rId17" o:title="" cropright="20519f"/>
          </v:shape>
          <o:OLEObject Type="Embed" ProgID="Visio.Drawing.15" ShapeID="_x0000_i1026" DrawAspect="Content" ObjectID="_1731432660"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6pt;height:138pt" o:ole="">
            <v:imagedata r:id="rId19" o:title=""/>
          </v:shape>
          <o:OLEObject Type="Embed" ProgID="Visio.Drawing.15" ShapeID="_x0000_i1027" DrawAspect="Content" ObjectID="_1731432661"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6pt;height:106.2pt" o:ole="">
            <v:imagedata r:id="rId21" o:title=""/>
          </v:shape>
          <o:OLEObject Type="Embed" ProgID="Visio.Drawing.11" ShapeID="_x0000_i1028" DrawAspect="Content" ObjectID="_1731432662"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8"/>
      <w:bookmarkEnd w:id="183"/>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8pt;height:91.8pt" o:ole="">
            <v:imagedata r:id="rId23" o:title="" croptop="3280f" cropbottom="37489f" cropleft="1427f" cropright="19932f"/>
          </v:shape>
          <o:OLEObject Type="Embed" ProgID="Visio.Drawing.15" ShapeID="_x0000_i1029" DrawAspect="Content" ObjectID="_1731432663"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68A7430A" w14:textId="77777777" w:rsidR="007D0E29" w:rsidRDefault="007D0E29" w:rsidP="007D0E29">
      <w:pPr>
        <w:pStyle w:val="Heading5"/>
      </w:pPr>
      <w:bookmarkStart w:id="385" w:name="_Toc90658177"/>
      <w:bookmarkStart w:id="386" w:name="_Toc104479499"/>
      <w:bookmarkStart w:id="387" w:name="_Toc119943857"/>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697A7FEA" w14:textId="77777777" w:rsidR="00B102E1" w:rsidRPr="00AD5F5C" w:rsidRDefault="00B102E1" w:rsidP="00EB6F74">
      <w:pPr>
        <w:pStyle w:val="Heading4"/>
        <w:rPr>
          <w:rFonts w:eastAsia="DengXian"/>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4FB6FAB1" w14:textId="77777777" w:rsidR="00B102E1" w:rsidRPr="00AD5F5C" w:rsidRDefault="00B102E1" w:rsidP="00EB6F74">
      <w:pPr>
        <w:pStyle w:val="Heading4"/>
        <w:rPr>
          <w:rFonts w:eastAsia="DengXian"/>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lastRenderedPageBreak/>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1C62C113" w:rsidR="00B102E1" w:rsidRPr="00E0587D" w:rsidRDefault="00B102E1" w:rsidP="00EB6F74">
      <w:pPr>
        <w:pStyle w:val="PL"/>
        <w:rPr>
          <w:rFonts w:eastAsia="DengXian"/>
          <w:lang w:val="en-US"/>
        </w:rPr>
      </w:pPr>
      <w:r w:rsidRPr="00E0587D">
        <w:rPr>
          <w:rFonts w:eastAsia="DengXian"/>
          <w:lang w:val="en-US"/>
        </w:rPr>
        <w:t xml:space="preserve">  version: 1.0.</w:t>
      </w:r>
      <w:r w:rsidR="008A211D">
        <w:rPr>
          <w:rFonts w:eastAsia="DengXian"/>
          <w:lang w:val="en-US"/>
        </w:rPr>
        <w:t>2</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777777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1395B63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17</w:t>
      </w:r>
      <w:r w:rsidR="00B102E1" w:rsidRPr="00E0587D">
        <w:rPr>
          <w:rFonts w:eastAsia="DengXian"/>
          <w:lang w:val="en-US"/>
        </w:rPr>
        <w:t>.</w:t>
      </w:r>
      <w:r w:rsidR="008A211D">
        <w:rPr>
          <w:rFonts w:eastAsia="DengXian"/>
          <w:lang w:val="en-US"/>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D270627" w14:textId="77777777"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lastRenderedPageBreak/>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555A6E22" w14:textId="77777777"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35E98111"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D71D" w14:textId="77777777" w:rsidR="001871B3" w:rsidRDefault="001871B3">
      <w:r>
        <w:separator/>
      </w:r>
    </w:p>
  </w:endnote>
  <w:endnote w:type="continuationSeparator" w:id="0">
    <w:p w14:paraId="2508AD25" w14:textId="77777777" w:rsidR="001871B3" w:rsidRDefault="001871B3">
      <w:r>
        <w:continuationSeparator/>
      </w:r>
    </w:p>
  </w:endnote>
  <w:endnote w:type="continuationNotice" w:id="1">
    <w:p w14:paraId="3761C374" w14:textId="77777777" w:rsidR="001871B3" w:rsidRDefault="00187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C752" w14:textId="77777777" w:rsidR="001871B3" w:rsidRDefault="001871B3">
      <w:r>
        <w:separator/>
      </w:r>
    </w:p>
  </w:footnote>
  <w:footnote w:type="continuationSeparator" w:id="0">
    <w:p w14:paraId="45A69319" w14:textId="77777777" w:rsidR="001871B3" w:rsidRDefault="001871B3">
      <w:r>
        <w:continuationSeparator/>
      </w:r>
    </w:p>
  </w:footnote>
  <w:footnote w:type="continuationNotice" w:id="1">
    <w:p w14:paraId="3C18296D" w14:textId="77777777" w:rsidR="001871B3" w:rsidRDefault="00187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23E8F99A"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FE1">
      <w:rPr>
        <w:rFonts w:ascii="Arial" w:hAnsi="Arial" w:cs="Arial"/>
        <w:b/>
        <w:noProof/>
        <w:sz w:val="18"/>
        <w:szCs w:val="18"/>
      </w:rPr>
      <w:t>3GPP TS 29.255 V17.3.0 (2022-12)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11BB940"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FE1">
      <w:rPr>
        <w:rFonts w:ascii="Arial" w:hAnsi="Arial" w:cs="Arial"/>
        <w:b/>
        <w:noProof/>
        <w:sz w:val="18"/>
        <w:szCs w:val="18"/>
      </w:rPr>
      <w:t>Release 17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40095"/>
    <w:rsid w:val="00051020"/>
    <w:rsid w:val="00051834"/>
    <w:rsid w:val="00054457"/>
    <w:rsid w:val="00054A22"/>
    <w:rsid w:val="00057685"/>
    <w:rsid w:val="000615A1"/>
    <w:rsid w:val="00062023"/>
    <w:rsid w:val="000655A6"/>
    <w:rsid w:val="000764FB"/>
    <w:rsid w:val="00080512"/>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8130</Words>
  <Characters>46347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2022-12-02T04:41:00Z</dcterms:created>
  <dcterms:modified xsi:type="dcterms:W3CDTF">2022-12-02T04:41:00Z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