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975A23F" w:rsidR="00E60FE0" w:rsidRDefault="00C872B4" w:rsidP="00A472BE">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302D8F">
              <w:t>7</w:t>
            </w:r>
            <w:r>
              <w:t>.</w:t>
            </w:r>
            <w:r w:rsidR="008E46A2">
              <w:t>3</w:t>
            </w:r>
            <w:r>
              <w:t xml:space="preserve">.0 </w:t>
            </w:r>
            <w:r>
              <w:rPr>
                <w:sz w:val="32"/>
              </w:rPr>
              <w:t>(</w:t>
            </w:r>
            <w:r w:rsidR="00E016B5">
              <w:rPr>
                <w:sz w:val="32"/>
              </w:rPr>
              <w:t>2022</w:t>
            </w:r>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14213802"/>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14213803"/>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14213804"/>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114213805"/>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114213806"/>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114213807"/>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114213808"/>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114213809"/>
      <w:r>
        <w:lastRenderedPageBreak/>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114213810"/>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114213811"/>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114213812"/>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114213813"/>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114213814"/>
      <w:r>
        <w:lastRenderedPageBreak/>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123.7pt" o:ole="">
            <v:imagedata r:id="rId12" o:title=""/>
          </v:shape>
          <o:OLEObject Type="Embed" ProgID="Visio.Drawing.15" ShapeID="_x0000_i1025" DrawAspect="Content" ObjectID="_1732632611"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7pt;height:107.65pt" o:ole="">
            <v:imagedata r:id="rId14" o:title=""/>
          </v:shape>
          <o:OLEObject Type="Embed" ProgID="Visio.Drawing.15" ShapeID="_x0000_i1026" DrawAspect="Content" ObjectID="_1732632612"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114213815"/>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114213816"/>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114213817"/>
      <w:r>
        <w:lastRenderedPageBreak/>
        <w:t>4.2.1.3.2</w:t>
      </w:r>
      <w:r>
        <w:tab/>
        <w:t>NF Service Consumers</w:t>
      </w:r>
      <w:bookmarkEnd w:id="96"/>
      <w:bookmarkEnd w:id="97"/>
      <w:bookmarkEnd w:id="98"/>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114213818"/>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114213819"/>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114213820"/>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114213821"/>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114213822"/>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8pt;height:149pt" o:ole="">
            <v:imagedata r:id="rId16" o:title=""/>
          </v:shape>
          <o:OLEObject Type="Embed" ProgID="Visio.Drawing.15" ShapeID="_x0000_i1027" DrawAspect="Content" ObjectID="_1732632613"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114213823"/>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2pt;height:169.65pt" o:ole="">
            <v:imagedata r:id="rId18" o:title=""/>
          </v:shape>
          <o:OLEObject Type="Embed" ProgID="Visio.Drawing.15" ShapeID="_x0000_i1028" DrawAspect="Content" ObjectID="_1732632614"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114213824"/>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pt;height:149pt" o:ole="">
            <v:imagedata r:id="rId20" o:title=""/>
          </v:shape>
          <o:OLEObject Type="Embed" ProgID="Visio.Drawing.15" ShapeID="_x0000_i1029" DrawAspect="Content" ObjectID="_1732632615"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114213825"/>
      <w:r>
        <w:lastRenderedPageBreak/>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2pt;height:169.65pt" o:ole="">
            <v:imagedata r:id="rId22" o:title=""/>
          </v:shape>
          <o:OLEObject Type="Embed" ProgID="Visio.Drawing.15" ShapeID="_x0000_i1030" DrawAspect="Content" ObjectID="_1732632616"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114213826"/>
      <w:r>
        <w:lastRenderedPageBreak/>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114213827"/>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114213828"/>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pt;height:149pt" o:ole="">
            <v:imagedata r:id="rId24" o:title=""/>
          </v:shape>
          <o:OLEObject Type="Embed" ProgID="Visio.Drawing.15" ShapeID="_x0000_i1031" DrawAspect="Content" ObjectID="_1732632617"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114213829"/>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pt;height:149pt" o:ole="">
            <v:imagedata r:id="rId26" o:title=""/>
          </v:shape>
          <o:OLEObject Type="Embed" ProgID="Visio.Drawing.15" ShapeID="_x0000_i1032" DrawAspect="Content" ObjectID="_1732632618"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114213830"/>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114213831"/>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114213832"/>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72A0A" w:rsidRDefault="00072A0A"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dtdh="http://schemas.microsoft.com/office/word/2020/wordml/sdtdatahash" xmlns:w16="http://schemas.microsoft.com/office/word/2018/wordml" xmlns:w16cex="http://schemas.microsoft.com/office/word/2018/wordml/cex">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72A0A" w:rsidRDefault="00072A0A"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72A0A" w:rsidRDefault="00072A0A"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72A0A" w:rsidRDefault="00072A0A"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72A0A" w:rsidRDefault="00072A0A"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72A0A" w:rsidRDefault="00072A0A"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72A0A" w:rsidRDefault="00072A0A"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72A0A" w:rsidRDefault="00072A0A"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72A0A" w:rsidRDefault="00072A0A"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72A0A" w:rsidRDefault="00072A0A"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72A0A" w:rsidRDefault="00072A0A"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72A0A" w:rsidRDefault="00072A0A"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lastRenderedPageBreak/>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114213833"/>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72A0A" w:rsidRDefault="00072A0A"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dtdh="http://schemas.microsoft.com/office/word/2020/wordml/sdtdatahash" xmlns:w16="http://schemas.microsoft.com/office/word/2018/wordml" xmlns:w16cex="http://schemas.microsoft.com/office/word/2018/wordml/cex">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72A0A" w:rsidRDefault="00072A0A"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72A0A" w:rsidRDefault="00072A0A"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72A0A" w:rsidRDefault="00072A0A"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72A0A" w:rsidRDefault="00072A0A"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072A0A" w:rsidRDefault="00072A0A"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72A0A" w:rsidRDefault="00072A0A"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72A0A" w:rsidRDefault="00072A0A"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72A0A" w:rsidRDefault="00072A0A"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72A0A" w:rsidRDefault="00072A0A"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72A0A" w:rsidRDefault="00072A0A"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72A0A" w:rsidRDefault="00072A0A"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114213834"/>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114213835"/>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114213836"/>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35pt;height:159.35pt" o:ole="">
            <v:imagedata r:id="rId28" o:title=""/>
          </v:shape>
          <o:OLEObject Type="Embed" ProgID="Visio.Drawing.15" ShapeID="_x0000_i1033" DrawAspect="Content" ObjectID="_1732632619"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114213837"/>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114213838"/>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114213839"/>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114213840"/>
      <w:r>
        <w:lastRenderedPageBreak/>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65pt;height:102.65pt" o:ole="">
            <v:imagedata r:id="rId30" o:title=""/>
          </v:shape>
          <o:OLEObject Type="Embed" ProgID="Visio.Drawing.15" ShapeID="_x0000_i1034" DrawAspect="Content" ObjectID="_1732632620"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65pt;height:113.35pt" o:ole="">
            <v:imagedata r:id="rId32" o:title=""/>
          </v:shape>
          <o:OLEObject Type="Embed" ProgID="Visio.Drawing.15" ShapeID="_x0000_i1035" DrawAspect="Content" ObjectID="_1732632621"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114213841"/>
      <w:r>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114213842"/>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114213843"/>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114213844"/>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114213845"/>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lastRenderedPageBreak/>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114213846"/>
      <w:r>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114213847"/>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114213848"/>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pt;height:149pt" o:ole="">
            <v:imagedata r:id="rId34" o:title=""/>
          </v:shape>
          <o:OLEObject Type="Embed" ProgID="Visio.Drawing.15" ShapeID="_x0000_i1036" DrawAspect="Content" ObjectID="_1732632622"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lastRenderedPageBreak/>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114213849"/>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114213850"/>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114213851"/>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2pt;height:169.65pt" o:ole="">
            <v:imagedata r:id="rId36" o:title=""/>
          </v:shape>
          <o:OLEObject Type="Embed" ProgID="Visio.Drawing.15" ShapeID="_x0000_i1037" DrawAspect="Content" ObjectID="_1732632623"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lastRenderedPageBreak/>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114213852"/>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114213853"/>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114213854"/>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pt;height:149pt" o:ole="">
            <v:imagedata r:id="rId38" o:title=""/>
          </v:shape>
          <o:OLEObject Type="Embed" ProgID="Visio.Drawing.15" ShapeID="_x0000_i1038" DrawAspect="Content" ObjectID="_1732632624"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114213855"/>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114213856"/>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114213857"/>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114213858"/>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114213859"/>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114213860"/>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114213861"/>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114213862"/>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114213863"/>
      <w:r>
        <w:lastRenderedPageBreak/>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114213864"/>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114213865"/>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65pt;height:149pt" o:ole="">
            <v:imagedata r:id="rId40" o:title=""/>
          </v:shape>
          <o:OLEObject Type="Embed" ProgID="Visio.Drawing.15" ShapeID="_x0000_i1039" DrawAspect="Content" ObjectID="_1732632625"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114213866"/>
      <w:r>
        <w:lastRenderedPageBreak/>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114213867"/>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114213868"/>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114213869"/>
      <w:r>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114213870"/>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lastRenderedPageBreak/>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14213871"/>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14213872"/>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14213873"/>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14213874"/>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14213875"/>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114213876"/>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114213877"/>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114213878"/>
      <w:r>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114213879"/>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114213880"/>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114213881"/>
      <w:r>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114213882"/>
      <w:r>
        <w:lastRenderedPageBreak/>
        <w:t>5.1.3.4.3</w:t>
      </w:r>
      <w:r>
        <w:tab/>
        <w:t>Resource Standard Methods</w:t>
      </w:r>
      <w:bookmarkEnd w:id="365"/>
      <w:bookmarkEnd w:id="366"/>
    </w:p>
    <w:p w14:paraId="1814429F" w14:textId="77777777" w:rsidR="009E4839" w:rsidRDefault="009E4839" w:rsidP="007565F0">
      <w:pPr>
        <w:pStyle w:val="6"/>
      </w:pPr>
      <w:bookmarkStart w:id="367" w:name="_Toc114213883"/>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114213884"/>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114213885"/>
      <w:r>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114213886"/>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114213887"/>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114213888"/>
      <w:r>
        <w:t>5.1.3.5.3</w:t>
      </w:r>
      <w:r>
        <w:tab/>
        <w:t>Resource Standard Methods</w:t>
      </w:r>
      <w:bookmarkEnd w:id="376"/>
      <w:bookmarkEnd w:id="377"/>
    </w:p>
    <w:p w14:paraId="1D4CBEB4" w14:textId="77777777" w:rsidR="009E4839" w:rsidRDefault="009E4839" w:rsidP="007565F0">
      <w:pPr>
        <w:pStyle w:val="6"/>
      </w:pPr>
      <w:bookmarkStart w:id="378" w:name="_Toc114213889"/>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114213890"/>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114213891"/>
      <w:r>
        <w:lastRenderedPageBreak/>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114213892"/>
      <w:r>
        <w:t>5.1.4</w:t>
      </w:r>
      <w:r>
        <w:tab/>
        <w:t>Custom Operations without associated resources</w:t>
      </w:r>
      <w:bookmarkEnd w:id="382"/>
      <w:bookmarkEnd w:id="383"/>
      <w:bookmarkEnd w:id="384"/>
      <w:bookmarkEnd w:id="385"/>
      <w:bookmarkEnd w:id="386"/>
      <w:bookmarkEnd w:id="387"/>
    </w:p>
    <w:p w14:paraId="6DF0F918" w14:textId="638E796B" w:rsidR="004E6881" w:rsidRDefault="004E6881" w:rsidP="004E6881">
      <w:bookmarkStart w:id="388" w:name="_Toc510696623"/>
      <w:bookmarkStart w:id="389" w:name="_Toc35971414"/>
      <w:bookmarkStart w:id="390" w:name="_Toc67903531"/>
      <w:bookmarkStart w:id="391" w:name="_Toc73173263"/>
      <w:bookmarkStart w:id="392" w:name="_Toc96959849"/>
      <w:r w:rsidRPr="00865A7E">
        <w:t>None in this release of the specification.</w:t>
      </w:r>
    </w:p>
    <w:bookmarkEnd w:id="388"/>
    <w:bookmarkEnd w:id="389"/>
    <w:bookmarkEnd w:id="390"/>
    <w:bookmarkEnd w:id="391"/>
    <w:bookmarkEnd w:id="392"/>
    <w:p w14:paraId="79D84CFF" w14:textId="0454DD47" w:rsidR="00E60FE0" w:rsidRDefault="00E60FE0">
      <w:pPr>
        <w:pStyle w:val="Guidance"/>
      </w:pPr>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114213893"/>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114213894"/>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114213895"/>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114213896"/>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114213897"/>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114213898"/>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114213899"/>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114213900"/>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114213901"/>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114213902"/>
      <w:r>
        <w:t>5.1.5.3</w:t>
      </w:r>
      <w:r>
        <w:rPr>
          <w:noProof/>
        </w:rPr>
        <w:t>.3</w:t>
      </w:r>
      <w:r>
        <w:rPr>
          <w:noProof/>
        </w:rPr>
        <w:tab/>
        <w:t>Standard Methods</w:t>
      </w:r>
      <w:bookmarkEnd w:id="442"/>
      <w:bookmarkEnd w:id="443"/>
    </w:p>
    <w:p w14:paraId="2E53C5FB" w14:textId="77777777" w:rsidR="00E678A1" w:rsidRPr="00E646EA" w:rsidRDefault="00E678A1" w:rsidP="00E646EA">
      <w:pPr>
        <w:pStyle w:val="6"/>
        <w:rPr>
          <w:rFonts w:eastAsia="宋体"/>
        </w:rPr>
      </w:pPr>
      <w:r w:rsidRPr="00E646EA">
        <w:rPr>
          <w:rFonts w:eastAsia="宋体"/>
        </w:rPr>
        <w:t>5.1.5.3.3.1</w:t>
      </w:r>
      <w:r w:rsidRPr="00E646EA">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44" w:name="_Toc114213903"/>
      <w:r>
        <w:lastRenderedPageBreak/>
        <w:t>5.1.5.</w:t>
      </w:r>
      <w:r w:rsidR="0015358F">
        <w:t>4</w:t>
      </w:r>
      <w:r>
        <w:tab/>
      </w:r>
      <w:r>
        <w:rPr>
          <w:rFonts w:eastAsia="Times New Roman"/>
          <w:noProof/>
        </w:rPr>
        <w:t>Fetch</w:t>
      </w:r>
      <w:bookmarkStart w:id="445" w:name="_Toc97037347"/>
      <w:bookmarkStart w:id="446" w:name="_Toc97038357"/>
      <w:r>
        <w:rPr>
          <w:rFonts w:eastAsia="Times New Roman"/>
          <w:noProof/>
        </w:rPr>
        <w:t xml:space="preserve"> Notification</w:t>
      </w:r>
      <w:bookmarkEnd w:id="444"/>
      <w:bookmarkEnd w:id="445"/>
      <w:bookmarkEnd w:id="446"/>
    </w:p>
    <w:p w14:paraId="136BD83E" w14:textId="5BC77768" w:rsidR="00F95105" w:rsidRDefault="00F95105" w:rsidP="00F95105">
      <w:pPr>
        <w:pStyle w:val="50"/>
        <w:rPr>
          <w:noProof/>
        </w:rPr>
      </w:pPr>
      <w:bookmarkStart w:id="447" w:name="_Toc97037348"/>
      <w:bookmarkStart w:id="448" w:name="_Toc97038358"/>
      <w:bookmarkStart w:id="449" w:name="_Toc114213904"/>
      <w:r>
        <w:t>5.1.5.</w:t>
      </w:r>
      <w:r w:rsidR="0015358F">
        <w:t>4</w:t>
      </w:r>
      <w:r>
        <w:rPr>
          <w:noProof/>
        </w:rPr>
        <w:t>.1</w:t>
      </w:r>
      <w:r>
        <w:rPr>
          <w:noProof/>
        </w:rPr>
        <w:tab/>
        <w:t>Description</w:t>
      </w:r>
      <w:bookmarkEnd w:id="447"/>
      <w:bookmarkEnd w:id="448"/>
      <w:bookmarkEnd w:id="44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0" w:name="_Toc97037349"/>
      <w:bookmarkStart w:id="451" w:name="_Toc97038359"/>
      <w:bookmarkStart w:id="452" w:name="_Toc114213905"/>
      <w:r>
        <w:t>5.1.5.</w:t>
      </w:r>
      <w:r w:rsidR="0015358F">
        <w:t>4</w:t>
      </w:r>
      <w:r>
        <w:rPr>
          <w:noProof/>
        </w:rPr>
        <w:t>.2</w:t>
      </w:r>
      <w:r>
        <w:rPr>
          <w:noProof/>
        </w:rPr>
        <w:tab/>
        <w:t>Target URI</w:t>
      </w:r>
      <w:bookmarkEnd w:id="450"/>
      <w:bookmarkEnd w:id="451"/>
      <w:bookmarkEnd w:id="45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3" w:name="_Toc83230072"/>
      <w:bookmarkStart w:id="454" w:name="_Toc66277780"/>
      <w:bookmarkStart w:id="455" w:name="_Toc56672222"/>
      <w:bookmarkStart w:id="456" w:name="_Toc51761292"/>
      <w:bookmarkStart w:id="457" w:name="_Toc50023802"/>
      <w:bookmarkStart w:id="458" w:name="_Toc49935456"/>
      <w:bookmarkStart w:id="459" w:name="_Toc45132989"/>
      <w:bookmarkStart w:id="460" w:name="_Toc43298212"/>
      <w:bookmarkStart w:id="461" w:name="_Toc39063154"/>
      <w:bookmarkStart w:id="462" w:name="_Toc36037720"/>
      <w:bookmarkStart w:id="463" w:name="_Toc34210695"/>
      <w:bookmarkStart w:id="464" w:name="_Toc28011579"/>
      <w:bookmarkStart w:id="465" w:name="_Toc97037350"/>
      <w:bookmarkStart w:id="466" w:name="_Toc97038360"/>
      <w:bookmarkStart w:id="467" w:name="_Toc114213906"/>
      <w:r>
        <w:rPr>
          <w:noProof/>
        </w:rPr>
        <w:t>5.1.5.</w:t>
      </w:r>
      <w:r w:rsidR="0015358F">
        <w:rPr>
          <w:noProof/>
        </w:rPr>
        <w:t>4</w:t>
      </w:r>
      <w:r>
        <w:rPr>
          <w:noProof/>
        </w:rPr>
        <w:t>.3</w:t>
      </w:r>
      <w:r>
        <w:rPr>
          <w:noProof/>
        </w:rPr>
        <w:tab/>
        <w:t>Standard Methods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C2855F8" w14:textId="12E153AF" w:rsidR="00F95105" w:rsidRDefault="00F95105" w:rsidP="00F95105">
      <w:pPr>
        <w:pStyle w:val="6"/>
      </w:pPr>
      <w:bookmarkStart w:id="468" w:name="_Toc97037351"/>
      <w:bookmarkStart w:id="469" w:name="_Toc97038361"/>
      <w:bookmarkStart w:id="470" w:name="_Toc114213907"/>
      <w:r>
        <w:t>5.1.5.</w:t>
      </w:r>
      <w:r w:rsidR="0015358F">
        <w:t>4</w:t>
      </w:r>
      <w:r>
        <w:t>.3.1</w:t>
      </w:r>
      <w:r>
        <w:tab/>
        <w:t>POST</w:t>
      </w:r>
      <w:bookmarkEnd w:id="468"/>
      <w:bookmarkEnd w:id="469"/>
      <w:bookmarkEnd w:id="47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1" w:name="_Toc35971427"/>
      <w:bookmarkStart w:id="472" w:name="_Toc67903543"/>
      <w:bookmarkStart w:id="473" w:name="_Toc73173275"/>
      <w:bookmarkStart w:id="474" w:name="_Toc96959864"/>
      <w:bookmarkStart w:id="475" w:name="_Toc114213908"/>
      <w:r>
        <w:t>5.1.6</w:t>
      </w:r>
      <w:r>
        <w:tab/>
        <w:t>Data Model</w:t>
      </w:r>
      <w:bookmarkEnd w:id="406"/>
      <w:bookmarkEnd w:id="471"/>
      <w:bookmarkEnd w:id="472"/>
      <w:bookmarkEnd w:id="473"/>
      <w:bookmarkEnd w:id="474"/>
      <w:bookmarkEnd w:id="475"/>
    </w:p>
    <w:p w14:paraId="32E0CA22" w14:textId="77777777" w:rsidR="00E60FE0" w:rsidRDefault="00C872B4">
      <w:pPr>
        <w:pStyle w:val="40"/>
      </w:pPr>
      <w:bookmarkStart w:id="476" w:name="_Toc510696633"/>
      <w:bookmarkStart w:id="477" w:name="_Toc35971428"/>
      <w:bookmarkStart w:id="478" w:name="_Toc67903544"/>
      <w:bookmarkStart w:id="479" w:name="_Toc73173276"/>
      <w:bookmarkStart w:id="480" w:name="_Toc96959865"/>
      <w:bookmarkStart w:id="481" w:name="_Toc114213909"/>
      <w:r>
        <w:t>5.1.6.1</w:t>
      </w:r>
      <w:r>
        <w:tab/>
        <w:t>General</w:t>
      </w:r>
      <w:bookmarkEnd w:id="476"/>
      <w:bookmarkEnd w:id="477"/>
      <w:bookmarkEnd w:id="478"/>
      <w:bookmarkEnd w:id="479"/>
      <w:bookmarkEnd w:id="480"/>
      <w:bookmarkEnd w:id="48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2" w:name="_Hlk91581066"/>
            <w:r>
              <w:t>Represents a summarized report for one event parameter.</w:t>
            </w:r>
            <w:bookmarkEnd w:id="482"/>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3" w:name="_Toc510696634"/>
      <w:bookmarkStart w:id="484" w:name="_Toc35971429"/>
      <w:bookmarkStart w:id="485" w:name="_Toc67903545"/>
      <w:bookmarkStart w:id="486" w:name="_Toc73173277"/>
      <w:bookmarkStart w:id="487" w:name="_Toc96959866"/>
      <w:bookmarkStart w:id="488" w:name="_Toc114213910"/>
      <w:r>
        <w:rPr>
          <w:lang w:val="en-US"/>
        </w:rPr>
        <w:t>5.1.6.2</w:t>
      </w:r>
      <w:r>
        <w:rPr>
          <w:lang w:val="en-US"/>
        </w:rPr>
        <w:tab/>
        <w:t>Structured data types</w:t>
      </w:r>
      <w:bookmarkEnd w:id="483"/>
      <w:bookmarkEnd w:id="484"/>
      <w:bookmarkEnd w:id="485"/>
      <w:bookmarkEnd w:id="486"/>
      <w:bookmarkEnd w:id="487"/>
      <w:bookmarkEnd w:id="488"/>
    </w:p>
    <w:p w14:paraId="727E64EC" w14:textId="77777777" w:rsidR="00E60FE0" w:rsidRDefault="00C872B4">
      <w:pPr>
        <w:pStyle w:val="50"/>
      </w:pPr>
      <w:bookmarkStart w:id="489" w:name="_Toc510696635"/>
      <w:bookmarkStart w:id="490" w:name="_Toc35971430"/>
      <w:bookmarkStart w:id="491" w:name="_Toc67903546"/>
      <w:bookmarkStart w:id="492" w:name="_Toc73173278"/>
      <w:bookmarkStart w:id="493" w:name="_Toc96959867"/>
      <w:bookmarkStart w:id="494" w:name="_Toc114213911"/>
      <w:r>
        <w:t>5.1.6.2.1</w:t>
      </w:r>
      <w:r>
        <w:tab/>
        <w:t>Introduction</w:t>
      </w:r>
      <w:bookmarkEnd w:id="489"/>
      <w:bookmarkEnd w:id="490"/>
      <w:bookmarkEnd w:id="491"/>
      <w:bookmarkEnd w:id="492"/>
      <w:bookmarkEnd w:id="493"/>
      <w:bookmarkEnd w:id="49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5" w:name="_Toc510696636"/>
      <w:bookmarkStart w:id="496" w:name="_Toc35971431"/>
      <w:bookmarkStart w:id="497" w:name="_Toc67903547"/>
      <w:bookmarkStart w:id="498" w:name="_Toc73173279"/>
      <w:bookmarkStart w:id="499" w:name="_Toc96959868"/>
      <w:bookmarkStart w:id="500" w:name="_Toc114213912"/>
      <w:r>
        <w:lastRenderedPageBreak/>
        <w:t>5.1.6.2.2</w:t>
      </w:r>
      <w:r>
        <w:tab/>
        <w:t xml:space="preserve">Type </w:t>
      </w:r>
      <w:r w:rsidR="00465A81" w:rsidRPr="00824EA2">
        <w:t>Ndccf</w:t>
      </w:r>
      <w:r w:rsidR="00465A81">
        <w:t>Analytics</w:t>
      </w:r>
      <w:r w:rsidR="00465A81" w:rsidRPr="00824EA2">
        <w:t>Subscription</w:t>
      </w:r>
      <w:bookmarkEnd w:id="495"/>
      <w:bookmarkEnd w:id="496"/>
      <w:bookmarkEnd w:id="497"/>
      <w:bookmarkEnd w:id="498"/>
      <w:bookmarkEnd w:id="499"/>
      <w:bookmarkEnd w:id="500"/>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1" w:name="_Toc510696637"/>
      <w:bookmarkStart w:id="502" w:name="_Toc35971432"/>
      <w:bookmarkStart w:id="503" w:name="_Toc67903548"/>
      <w:bookmarkStart w:id="504" w:name="_Toc73173280"/>
      <w:bookmarkStart w:id="505" w:name="_Toc96959869"/>
      <w:bookmarkStart w:id="506" w:name="_Toc114213913"/>
      <w:r>
        <w:lastRenderedPageBreak/>
        <w:t>5.1.6.2.3</w:t>
      </w:r>
      <w:r>
        <w:tab/>
        <w:t xml:space="preserve">Type </w:t>
      </w:r>
      <w:r w:rsidR="009E0AEA" w:rsidRPr="00824EA2">
        <w:t>Ndccf</w:t>
      </w:r>
      <w:r w:rsidR="009E0AEA">
        <w:t>Data</w:t>
      </w:r>
      <w:r w:rsidR="009E0AEA" w:rsidRPr="00824EA2">
        <w:t>Subscription</w:t>
      </w:r>
      <w:bookmarkEnd w:id="501"/>
      <w:bookmarkEnd w:id="502"/>
      <w:bookmarkEnd w:id="503"/>
      <w:bookmarkEnd w:id="504"/>
      <w:bookmarkEnd w:id="505"/>
      <w:bookmarkEnd w:id="50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7" w:name="_Toc96959870"/>
      <w:bookmarkStart w:id="508" w:name="_Toc114213914"/>
      <w:r>
        <w:t>5.1.6.2.4</w:t>
      </w:r>
      <w:r>
        <w:tab/>
        <w:t xml:space="preserve">Type </w:t>
      </w:r>
      <w:r>
        <w:rPr>
          <w:noProof/>
        </w:rPr>
        <w:t>NdccfAnalyticsSubscriptionNotification</w:t>
      </w:r>
      <w:bookmarkEnd w:id="507"/>
      <w:bookmarkEnd w:id="50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09" w:name="_Toc96959871"/>
      <w:bookmarkStart w:id="510" w:name="_Toc114213915"/>
      <w:r>
        <w:lastRenderedPageBreak/>
        <w:t>5.1.6.2.5</w:t>
      </w:r>
      <w:r>
        <w:tab/>
        <w:t xml:space="preserve">Type </w:t>
      </w:r>
      <w:r>
        <w:rPr>
          <w:noProof/>
        </w:rPr>
        <w:t>NdccfDataSubscriptionNotification</w:t>
      </w:r>
      <w:bookmarkEnd w:id="509"/>
      <w:bookmarkEnd w:id="51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1" w:name="_Hlk93334191"/>
            <w:r>
              <w:rPr>
                <w:rFonts w:cs="Arial"/>
                <w:szCs w:val="18"/>
              </w:rPr>
              <w:t>T</w:t>
            </w:r>
            <w:r>
              <w:t>he "fetchInstruct" attribute shall not be included in the response body of a Fetch operation.</w:t>
            </w:r>
            <w:bookmarkEnd w:id="511"/>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2" w:name="_Toc96959872"/>
      <w:bookmarkStart w:id="513" w:name="_Toc114213916"/>
      <w:r>
        <w:t>5.1.6.2.6</w:t>
      </w:r>
      <w:r>
        <w:tab/>
        <w:t>Type FormattingInstruction</w:t>
      </w:r>
      <w:bookmarkEnd w:id="512"/>
      <w:bookmarkEnd w:id="51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4" w:name="_Toc96959873"/>
      <w:bookmarkStart w:id="515" w:name="_Toc114213917"/>
      <w:r>
        <w:lastRenderedPageBreak/>
        <w:t>5.1.6.2.7</w:t>
      </w:r>
      <w:r>
        <w:tab/>
        <w:t>Type ProcessingInstruction</w:t>
      </w:r>
      <w:bookmarkEnd w:id="514"/>
      <w:bookmarkEnd w:id="51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7" w:name="_Toc96959874"/>
      <w:bookmarkStart w:id="518" w:name="_Toc114213918"/>
      <w:r>
        <w:t>5.1.6.2.8</w:t>
      </w:r>
      <w:r>
        <w:tab/>
        <w:t>Type ParameterProcessingInstruction</w:t>
      </w:r>
      <w:bookmarkEnd w:id="517"/>
      <w:bookmarkEnd w:id="51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9" w:name="_Hlk91580840"/>
            <w:r>
              <w:rPr>
                <w:rFonts w:cs="Arial"/>
                <w:szCs w:val="18"/>
                <w:lang w:eastAsia="zh-CN"/>
              </w:rPr>
              <w:t>A list of values for the attribute identified by the "name" attribute, which shall be matched with values contained in the notifications received and summarized by the DCCF.</w:t>
            </w:r>
            <w:bookmarkEnd w:id="51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0" w:name="_Hlk91580885"/>
            <w:r>
              <w:rPr>
                <w:lang w:eastAsia="zh-CN"/>
              </w:rPr>
              <w:t>A</w:t>
            </w:r>
            <w:r w:rsidRPr="000334B7">
              <w:rPr>
                <w:lang w:eastAsia="zh-CN"/>
              </w:rPr>
              <w:t>ttributes</w:t>
            </w:r>
            <w:r>
              <w:rPr>
                <w:lang w:eastAsia="zh-CN"/>
              </w:rPr>
              <w:t xml:space="preserve"> requested to be used in the summarized reports.</w:t>
            </w:r>
            <w:bookmarkEnd w:id="52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1" w:name="_Toc96959875"/>
      <w:bookmarkStart w:id="522" w:name="_Toc114213919"/>
      <w:r>
        <w:lastRenderedPageBreak/>
        <w:t>5.1.6.2.9</w:t>
      </w:r>
      <w:r>
        <w:tab/>
        <w:t>Type NotifSummaryReport</w:t>
      </w:r>
      <w:bookmarkEnd w:id="521"/>
      <w:bookmarkEnd w:id="52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3" w:name="_Hlk91580961"/>
            <w:r>
              <w:rPr>
                <w:rFonts w:cs="Arial"/>
                <w:szCs w:val="18"/>
              </w:rPr>
              <w:t>Identifies the (event exposure or analytics) event that this report applies to.</w:t>
            </w:r>
            <w:bookmarkEnd w:id="52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4" w:name="_Hlk91581004"/>
            <w:r>
              <w:rPr>
                <w:rFonts w:cs="Arial"/>
                <w:szCs w:val="18"/>
              </w:rPr>
              <w:t>Li</w:t>
            </w:r>
            <w:r w:rsidRPr="00B3056F">
              <w:rPr>
                <w:rFonts w:cs="Arial"/>
                <w:szCs w:val="18"/>
              </w:rPr>
              <w:t xml:space="preserve">st of </w:t>
            </w:r>
            <w:r>
              <w:rPr>
                <w:rFonts w:cs="Arial"/>
                <w:szCs w:val="18"/>
              </w:rPr>
              <w:t>event parameter reports.</w:t>
            </w:r>
            <w:bookmarkEnd w:id="52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5" w:name="_Toc96959876"/>
      <w:bookmarkStart w:id="526" w:name="_Toc114213920"/>
      <w:r>
        <w:lastRenderedPageBreak/>
        <w:t>5.1.6.2.10</w:t>
      </w:r>
      <w:r>
        <w:tab/>
        <w:t xml:space="preserve">Type </w:t>
      </w:r>
      <w:r>
        <w:rPr>
          <w:noProof/>
          <w:lang w:eastAsia="zh-CN"/>
        </w:rPr>
        <w:t>EventParamReport</w:t>
      </w:r>
      <w:bookmarkEnd w:id="525"/>
      <w:bookmarkEnd w:id="52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7" w:name="_Hlk91581111"/>
            <w:r>
              <w:rPr>
                <w:rFonts w:cs="Arial"/>
                <w:szCs w:val="18"/>
                <w:lang w:eastAsia="zh-CN"/>
              </w:rPr>
              <w:t>The name of the reported parameter.</w:t>
            </w:r>
            <w:bookmarkEnd w:id="52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8" w:name="_Hlk91581271"/>
            <w:r>
              <w:rPr>
                <w:rFonts w:cs="Arial"/>
                <w:szCs w:val="18"/>
                <w:lang w:eastAsia="zh-CN"/>
              </w:rPr>
              <w:t xml:space="preserve">Identifies the </w:t>
            </w:r>
            <w:r>
              <w:rPr>
                <w:rFonts w:cs="Arial"/>
                <w:szCs w:val="18"/>
              </w:rPr>
              <w:t>minimum value of the parameter.</w:t>
            </w:r>
            <w:bookmarkEnd w:id="52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9" w:name="_Toc96959877"/>
      <w:bookmarkStart w:id="530" w:name="_Toc114213921"/>
      <w:r>
        <w:t>5.1.6.2.11</w:t>
      </w:r>
      <w:r>
        <w:tab/>
        <w:t xml:space="preserve">Type </w:t>
      </w:r>
      <w:r w:rsidRPr="00D95701">
        <w:rPr>
          <w:noProof/>
          <w:lang w:eastAsia="zh-CN"/>
        </w:rPr>
        <w:t>ReportingOptions</w:t>
      </w:r>
      <w:bookmarkEnd w:id="529"/>
      <w:bookmarkEnd w:id="53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1" w:name="_Hlk91578914"/>
            <w:r>
              <w:rPr>
                <w:lang w:eastAsia="zh-CN"/>
              </w:rPr>
              <w:t>Notifications for the present subscription are sent only upon occurrence of events of the subscription with identifier that matches this attribute.</w:t>
            </w:r>
            <w:bookmarkEnd w:id="53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2" w:name="_Toc114213922"/>
      <w:r>
        <w:lastRenderedPageBreak/>
        <w:t>5.1.6.2.12</w:t>
      </w:r>
      <w:r>
        <w:tab/>
        <w:t>Void</w:t>
      </w:r>
      <w:bookmarkEnd w:id="532"/>
    </w:p>
    <w:p w14:paraId="4077F43A" w14:textId="7EF40B05" w:rsidR="00944E89" w:rsidRDefault="00944E89" w:rsidP="00944E89">
      <w:pPr>
        <w:pStyle w:val="50"/>
      </w:pPr>
      <w:bookmarkStart w:id="533" w:name="_Toc114213923"/>
      <w:r>
        <w:t>5.1.6.2.</w:t>
      </w:r>
      <w:r w:rsidR="00985495">
        <w:t>13</w:t>
      </w:r>
      <w:r>
        <w:tab/>
        <w:t>DccfEvent</w:t>
      </w:r>
      <w:bookmarkEnd w:id="53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4" w:name="_Toc510696638"/>
      <w:bookmarkStart w:id="535" w:name="_Toc35971433"/>
      <w:bookmarkStart w:id="536" w:name="_Toc67903549"/>
      <w:bookmarkStart w:id="537" w:name="_Toc73173281"/>
      <w:bookmarkStart w:id="538" w:name="_Toc96959879"/>
      <w:bookmarkStart w:id="539" w:name="_Toc114213924"/>
      <w:r>
        <w:rPr>
          <w:lang w:val="en-US"/>
        </w:rPr>
        <w:t>5.1.6.3</w:t>
      </w:r>
      <w:r>
        <w:rPr>
          <w:lang w:val="en-US"/>
        </w:rPr>
        <w:tab/>
        <w:t>Simple data types and enumerations</w:t>
      </w:r>
      <w:bookmarkEnd w:id="534"/>
      <w:bookmarkEnd w:id="535"/>
      <w:bookmarkEnd w:id="536"/>
      <w:bookmarkEnd w:id="537"/>
      <w:bookmarkEnd w:id="538"/>
      <w:bookmarkEnd w:id="539"/>
    </w:p>
    <w:p w14:paraId="102AC3D3" w14:textId="77777777" w:rsidR="00E60FE0" w:rsidRDefault="00C872B4">
      <w:pPr>
        <w:pStyle w:val="50"/>
      </w:pPr>
      <w:bookmarkStart w:id="540" w:name="_Toc510696639"/>
      <w:bookmarkStart w:id="541" w:name="_Toc35971434"/>
      <w:bookmarkStart w:id="542" w:name="_Toc67903550"/>
      <w:bookmarkStart w:id="543" w:name="_Toc73173282"/>
      <w:bookmarkStart w:id="544" w:name="_Toc96959880"/>
      <w:bookmarkStart w:id="545" w:name="_Toc114213925"/>
      <w:r>
        <w:t>5.1.6.3.1</w:t>
      </w:r>
      <w:r>
        <w:tab/>
        <w:t>Introduction</w:t>
      </w:r>
      <w:bookmarkEnd w:id="540"/>
      <w:bookmarkEnd w:id="541"/>
      <w:bookmarkEnd w:id="542"/>
      <w:bookmarkEnd w:id="543"/>
      <w:bookmarkEnd w:id="544"/>
      <w:bookmarkEnd w:id="5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6" w:name="_Toc510696640"/>
      <w:bookmarkStart w:id="547" w:name="_Toc35971435"/>
      <w:bookmarkStart w:id="548" w:name="_Toc67903551"/>
      <w:bookmarkStart w:id="549" w:name="_Toc73173283"/>
      <w:bookmarkStart w:id="550" w:name="_Toc96959881"/>
      <w:bookmarkStart w:id="551" w:name="_Toc114213926"/>
      <w:r>
        <w:t>5.1.6.3.2</w:t>
      </w:r>
      <w:r>
        <w:tab/>
        <w:t>Simple data types</w:t>
      </w:r>
      <w:bookmarkEnd w:id="546"/>
      <w:bookmarkEnd w:id="547"/>
      <w:bookmarkEnd w:id="548"/>
      <w:bookmarkEnd w:id="549"/>
      <w:bookmarkEnd w:id="550"/>
      <w:bookmarkEnd w:id="5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2" w:name="_Toc510696641"/>
      <w:bookmarkStart w:id="553" w:name="_Toc35971436"/>
      <w:bookmarkStart w:id="554" w:name="_Toc67903552"/>
      <w:bookmarkStart w:id="555" w:name="_Toc73173284"/>
      <w:bookmarkStart w:id="556" w:name="_Toc96959882"/>
      <w:bookmarkStart w:id="557" w:name="_Toc114213927"/>
      <w:r>
        <w:lastRenderedPageBreak/>
        <w:t>5.1.6.3.3</w:t>
      </w:r>
      <w:r>
        <w:tab/>
        <w:t xml:space="preserve">Enumeration: </w:t>
      </w:r>
      <w:r w:rsidR="00263BD9">
        <w:t>SummarizationAttribute</w:t>
      </w:r>
      <w:bookmarkEnd w:id="552"/>
      <w:bookmarkEnd w:id="553"/>
      <w:bookmarkEnd w:id="554"/>
      <w:bookmarkEnd w:id="555"/>
      <w:bookmarkEnd w:id="556"/>
      <w:bookmarkEnd w:id="557"/>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8" w:name="_Hlk91581759"/>
            <w:r w:rsidRPr="001E10C8">
              <w:t>Average and variance of the time interval separating two consecutive occurrences of the same event and parameter value, or periodicity for periodic reporting</w:t>
            </w:r>
            <w:r>
              <w:t>.</w:t>
            </w:r>
            <w:bookmarkEnd w:id="558"/>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9" w:name="_Hlk91581766"/>
            <w:r>
              <w:rPr>
                <w:lang w:eastAsia="zh-CN"/>
              </w:rPr>
              <w:t>Average and variance of the time for which the parameter value applies.</w:t>
            </w:r>
            <w:bookmarkEnd w:id="559"/>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0" w:name="_Hlk91581773"/>
            <w:r>
              <w:rPr>
                <w:lang w:eastAsia="zh-CN"/>
              </w:rPr>
              <w:t>Number of countable occurrences for the parameter.</w:t>
            </w:r>
            <w:bookmarkEnd w:id="560"/>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1" w:name="_Hlk91581780"/>
            <w:r>
              <w:rPr>
                <w:lang w:eastAsia="zh-CN"/>
              </w:rPr>
              <w:t>Average and variance of the parameter.</w:t>
            </w:r>
            <w:bookmarkEnd w:id="561"/>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2" w:name="_Hlk91581788"/>
            <w:r>
              <w:rPr>
                <w:lang w:eastAsia="zh-CN"/>
              </w:rPr>
              <w:t>Maximum and minimum parameter values.</w:t>
            </w:r>
            <w:bookmarkEnd w:id="56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3" w:name="_Toc510696643"/>
      <w:bookmarkStart w:id="564" w:name="_Toc35971438"/>
      <w:bookmarkStart w:id="565" w:name="_Toc67903554"/>
      <w:bookmarkStart w:id="566" w:name="_Toc73173286"/>
      <w:bookmarkStart w:id="567" w:name="_Toc96959883"/>
    </w:p>
    <w:p w14:paraId="4840E712" w14:textId="01A77D7D" w:rsidR="00E12862" w:rsidRDefault="00E12862" w:rsidP="00E12862">
      <w:pPr>
        <w:pStyle w:val="50"/>
      </w:pPr>
      <w:bookmarkStart w:id="568" w:name="_Toc114213928"/>
      <w:r>
        <w:t>5.1.6.3.</w:t>
      </w:r>
      <w:r w:rsidR="00985495">
        <w:t>4</w:t>
      </w:r>
      <w:r>
        <w:tab/>
        <w:t>Enumeration: AggregationLevel</w:t>
      </w:r>
      <w:bookmarkEnd w:id="568"/>
    </w:p>
    <w:p w14:paraId="7CED8A1B" w14:textId="77777777" w:rsidR="00E12862" w:rsidRDefault="00E12862" w:rsidP="00E12862">
      <w:pPr>
        <w:pStyle w:val="TH"/>
      </w:pPr>
      <w:r>
        <w:t>Table 5.1.6.3.X-1: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69" w:name="_Toc28012841"/>
      <w:bookmarkStart w:id="570" w:name="_Toc34266323"/>
      <w:bookmarkStart w:id="571" w:name="_Toc36102494"/>
      <w:bookmarkStart w:id="572" w:name="_Toc43563538"/>
      <w:bookmarkStart w:id="573" w:name="_Toc45134081"/>
      <w:bookmarkStart w:id="574" w:name="_Toc50032013"/>
      <w:bookmarkStart w:id="575" w:name="_Toc51762933"/>
      <w:bookmarkStart w:id="576" w:name="_Toc56641001"/>
      <w:bookmarkStart w:id="577" w:name="_Toc59017969"/>
      <w:bookmarkStart w:id="578" w:name="_Toc66231837"/>
      <w:bookmarkStart w:id="579" w:name="_Toc68168998"/>
      <w:bookmarkStart w:id="580" w:name="_Toc70550665"/>
      <w:bookmarkStart w:id="581" w:name="_Toc83233115"/>
      <w:bookmarkStart w:id="582" w:name="_Toc85553030"/>
      <w:bookmarkStart w:id="583" w:name="_Toc85557129"/>
      <w:bookmarkStart w:id="584" w:name="_Toc88667636"/>
      <w:bookmarkStart w:id="585" w:name="_Toc90655921"/>
      <w:bookmarkStart w:id="586" w:name="_Toc94064320"/>
      <w:bookmarkStart w:id="587" w:name="_Toc98233706"/>
      <w:bookmarkStart w:id="588" w:name="_Toc101244483"/>
      <w:bookmarkStart w:id="589" w:name="_Toc104539078"/>
      <w:bookmarkStart w:id="590" w:name="_Toc114213929"/>
      <w:r w:rsidRPr="00D165ED">
        <w:t>5.1.6.3.</w:t>
      </w:r>
      <w:r w:rsidR="00985495">
        <w:t>5</w:t>
      </w:r>
      <w:r w:rsidRPr="00D165ED">
        <w:tab/>
        <w:t xml:space="preserve">Enumeration: </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t>DataCollectionPurpose</w:t>
      </w:r>
      <w:bookmarkEnd w:id="590"/>
    </w:p>
    <w:p w14:paraId="04A252AE" w14:textId="77777777" w:rsidR="00845128" w:rsidRPr="00D165ED" w:rsidRDefault="00845128" w:rsidP="00845128">
      <w:pPr>
        <w:keepNext/>
        <w:keepLines/>
        <w:spacing w:before="60"/>
        <w:jc w:val="center"/>
        <w:rPr>
          <w:rFonts w:ascii="Arial" w:hAnsi="Arial"/>
          <w:b/>
        </w:rPr>
      </w:pPr>
      <w:r w:rsidRPr="00D165ED">
        <w:rPr>
          <w:rFonts w:ascii="Arial" w:hAnsi="Arial"/>
          <w:b/>
        </w:rPr>
        <w:t>Table 5.1.6.3.</w:t>
      </w:r>
      <w:r>
        <w:rPr>
          <w:rFonts w:ascii="Arial" w:hAnsi="Arial"/>
          <w:b/>
        </w:rPr>
        <w:t>x</w:t>
      </w:r>
      <w:r w:rsidRPr="00D165ED">
        <w:rPr>
          <w:rFonts w:ascii="Arial" w:hAnsi="Arial"/>
          <w:b/>
        </w:rPr>
        <w:t xml:space="preserve">-1: Enumeration </w:t>
      </w:r>
      <w:r w:rsidRPr="00DB3480">
        <w:rPr>
          <w:rFonts w:ascii="Arial" w:hAnsi="Arial"/>
          <w:b/>
        </w:rPr>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1"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3"/>
      <w:bookmarkEnd w:id="564"/>
      <w:bookmarkEnd w:id="565"/>
      <w:bookmarkEnd w:id="566"/>
      <w:bookmarkEnd w:id="567"/>
      <w:bookmarkEnd w:id="59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2" w:name="_Toc510696646"/>
      <w:bookmarkStart w:id="593" w:name="_Toc35971441"/>
      <w:bookmarkStart w:id="594" w:name="_Toc67903557"/>
      <w:bookmarkStart w:id="595" w:name="_Toc73173289"/>
      <w:bookmarkStart w:id="596" w:name="_Toc96959884"/>
      <w:bookmarkStart w:id="597" w:name="_Toc114213931"/>
      <w:r>
        <w:t>5.1.6.5</w:t>
      </w:r>
      <w:r>
        <w:tab/>
        <w:t>Binary data</w:t>
      </w:r>
      <w:bookmarkEnd w:id="592"/>
      <w:bookmarkEnd w:id="593"/>
      <w:bookmarkEnd w:id="594"/>
      <w:bookmarkEnd w:id="595"/>
      <w:bookmarkEnd w:id="596"/>
      <w:bookmarkEnd w:id="597"/>
    </w:p>
    <w:p w14:paraId="66A66158" w14:textId="77777777" w:rsidR="006565D7" w:rsidRDefault="006565D7" w:rsidP="006565D7">
      <w:r>
        <w:t>None in this release of the specification.</w:t>
      </w:r>
    </w:p>
    <w:p w14:paraId="17F16CE0" w14:textId="77777777" w:rsidR="00E60FE0" w:rsidRDefault="00C872B4">
      <w:pPr>
        <w:pStyle w:val="30"/>
      </w:pPr>
      <w:bookmarkStart w:id="598" w:name="_Toc510696647"/>
      <w:bookmarkStart w:id="599" w:name="_Toc35971443"/>
      <w:bookmarkStart w:id="600" w:name="_Toc67903560"/>
      <w:bookmarkStart w:id="601" w:name="_Toc73173292"/>
      <w:bookmarkStart w:id="602" w:name="_Toc96959885"/>
      <w:bookmarkStart w:id="603" w:name="_Toc114213932"/>
      <w:r>
        <w:t>5.1.7</w:t>
      </w:r>
      <w:r>
        <w:tab/>
        <w:t>Error Handling</w:t>
      </w:r>
      <w:bookmarkEnd w:id="598"/>
      <w:bookmarkEnd w:id="599"/>
      <w:bookmarkEnd w:id="600"/>
      <w:bookmarkEnd w:id="601"/>
      <w:bookmarkEnd w:id="602"/>
      <w:bookmarkEnd w:id="603"/>
    </w:p>
    <w:p w14:paraId="23EA832D" w14:textId="77777777" w:rsidR="00E60FE0" w:rsidRDefault="00C872B4">
      <w:pPr>
        <w:pStyle w:val="40"/>
      </w:pPr>
      <w:bookmarkStart w:id="604" w:name="_Toc35971444"/>
      <w:bookmarkStart w:id="605" w:name="_Toc67903561"/>
      <w:bookmarkStart w:id="606" w:name="_Toc73173293"/>
      <w:bookmarkStart w:id="607" w:name="_Toc96959886"/>
      <w:bookmarkStart w:id="608" w:name="_Toc114213933"/>
      <w:r>
        <w:t>5.1.7.1</w:t>
      </w:r>
      <w:r>
        <w:tab/>
        <w:t>General</w:t>
      </w:r>
      <w:bookmarkEnd w:id="604"/>
      <w:bookmarkEnd w:id="605"/>
      <w:bookmarkEnd w:id="606"/>
      <w:bookmarkEnd w:id="607"/>
      <w:bookmarkEnd w:id="60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09" w:name="_Toc35971445"/>
      <w:bookmarkStart w:id="610" w:name="_Toc67903562"/>
      <w:bookmarkStart w:id="611" w:name="_Toc73173294"/>
      <w:bookmarkStart w:id="612" w:name="_Toc96959887"/>
      <w:bookmarkStart w:id="613" w:name="_Toc114213934"/>
      <w:r>
        <w:t>5.1.7.2</w:t>
      </w:r>
      <w:r>
        <w:tab/>
        <w:t>Protocol Errors</w:t>
      </w:r>
      <w:bookmarkEnd w:id="609"/>
      <w:bookmarkEnd w:id="610"/>
      <w:bookmarkEnd w:id="611"/>
      <w:bookmarkEnd w:id="612"/>
      <w:bookmarkEnd w:id="61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4" w:name="_Toc35971446"/>
      <w:bookmarkStart w:id="615" w:name="_Toc67903563"/>
      <w:bookmarkStart w:id="616" w:name="_Toc73173295"/>
      <w:bookmarkStart w:id="617" w:name="_Toc96959888"/>
      <w:bookmarkStart w:id="618" w:name="_Toc114213935"/>
      <w:r>
        <w:lastRenderedPageBreak/>
        <w:t>5.1.7.3</w:t>
      </w:r>
      <w:r>
        <w:tab/>
        <w:t>Application Errors</w:t>
      </w:r>
      <w:bookmarkEnd w:id="614"/>
      <w:bookmarkEnd w:id="615"/>
      <w:bookmarkEnd w:id="616"/>
      <w:bookmarkEnd w:id="617"/>
      <w:bookmarkEnd w:id="61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9" w:name="_Toc492899751"/>
      <w:bookmarkStart w:id="620" w:name="_Toc492900030"/>
      <w:bookmarkStart w:id="621" w:name="_Toc492967832"/>
      <w:bookmarkStart w:id="622" w:name="_Toc492972920"/>
      <w:bookmarkStart w:id="623" w:name="_Toc492973140"/>
      <w:bookmarkStart w:id="624" w:name="_Toc493774060"/>
      <w:bookmarkStart w:id="625" w:name="_Toc508285804"/>
      <w:bookmarkStart w:id="626" w:name="_Toc508287269"/>
      <w:bookmarkStart w:id="627" w:name="_Toc510696648"/>
      <w:bookmarkStart w:id="628" w:name="_Toc35971447"/>
    </w:p>
    <w:p w14:paraId="58896909" w14:textId="77777777" w:rsidR="00E60FE0" w:rsidRDefault="00C872B4">
      <w:pPr>
        <w:pStyle w:val="30"/>
        <w:rPr>
          <w:lang w:eastAsia="zh-CN"/>
        </w:rPr>
      </w:pPr>
      <w:bookmarkStart w:id="629" w:name="_Toc67903564"/>
      <w:bookmarkStart w:id="630" w:name="_Toc73173296"/>
      <w:bookmarkStart w:id="631" w:name="_Toc96959889"/>
      <w:bookmarkStart w:id="632" w:name="_Toc114213936"/>
      <w:r>
        <w:t>5.1.8</w:t>
      </w:r>
      <w:r>
        <w:rPr>
          <w:lang w:eastAsia="zh-CN"/>
        </w:rPr>
        <w:tab/>
        <w:t>Feature negotiation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3" w:name="_Toc532994477"/>
      <w:bookmarkStart w:id="634" w:name="_Toc35971448"/>
      <w:bookmarkStart w:id="635" w:name="_Toc67903565"/>
      <w:bookmarkStart w:id="636" w:name="_Toc73173297"/>
      <w:bookmarkStart w:id="637" w:name="_Toc96959890"/>
      <w:bookmarkStart w:id="638" w:name="_Toc114213937"/>
      <w:bookmarkStart w:id="639" w:name="_Hlk525137310"/>
      <w:bookmarkStart w:id="640" w:name="_Toc510696649"/>
      <w:r>
        <w:t>5.1.9</w:t>
      </w:r>
      <w:r>
        <w:tab/>
        <w:t>Security</w:t>
      </w:r>
      <w:bookmarkEnd w:id="633"/>
      <w:bookmarkEnd w:id="634"/>
      <w:bookmarkEnd w:id="635"/>
      <w:bookmarkEnd w:id="636"/>
      <w:bookmarkEnd w:id="637"/>
      <w:bookmarkEnd w:id="63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1" w:name="_Hlk530142087"/>
      <w:bookmarkEnd w:id="63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2" w:name="_Toc35971449"/>
      <w:bookmarkStart w:id="643" w:name="_Toc67903566"/>
      <w:bookmarkStart w:id="644" w:name="_Toc73173298"/>
      <w:bookmarkStart w:id="645" w:name="_Toc96959891"/>
      <w:bookmarkStart w:id="646" w:name="_Toc114213938"/>
      <w:bookmarkEnd w:id="641"/>
      <w:r>
        <w:t>5.2</w:t>
      </w:r>
      <w:r>
        <w:tab/>
      </w:r>
      <w:r>
        <w:rPr>
          <w:lang w:eastAsia="ja-JP"/>
        </w:rPr>
        <w:t>Ndccf_ContextManagement</w:t>
      </w:r>
      <w:r>
        <w:t xml:space="preserve"> Service API</w:t>
      </w:r>
      <w:bookmarkEnd w:id="640"/>
      <w:bookmarkEnd w:id="642"/>
      <w:bookmarkEnd w:id="643"/>
      <w:bookmarkEnd w:id="644"/>
      <w:bookmarkEnd w:id="645"/>
      <w:bookmarkEnd w:id="646"/>
    </w:p>
    <w:p w14:paraId="0F115DA2" w14:textId="77777777" w:rsidR="00E60FE0" w:rsidRDefault="00C872B4">
      <w:pPr>
        <w:pStyle w:val="30"/>
      </w:pPr>
      <w:bookmarkStart w:id="647" w:name="_Toc73173299"/>
      <w:bookmarkStart w:id="648" w:name="_Toc96959892"/>
      <w:bookmarkStart w:id="649" w:name="_Toc114213939"/>
      <w:r>
        <w:t>5.2.1</w:t>
      </w:r>
      <w:r>
        <w:tab/>
        <w:t>Introduction</w:t>
      </w:r>
      <w:bookmarkEnd w:id="647"/>
      <w:bookmarkEnd w:id="648"/>
      <w:bookmarkEnd w:id="64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0" w:name="_Toc73173300"/>
      <w:bookmarkStart w:id="651" w:name="_Toc96959893"/>
      <w:bookmarkStart w:id="652" w:name="_Toc114213940"/>
      <w:r>
        <w:t>5.2.2</w:t>
      </w:r>
      <w:r>
        <w:tab/>
        <w:t>Usage of HTTP</w:t>
      </w:r>
      <w:bookmarkEnd w:id="650"/>
      <w:bookmarkEnd w:id="651"/>
      <w:bookmarkEnd w:id="652"/>
    </w:p>
    <w:p w14:paraId="25BB838D" w14:textId="77777777" w:rsidR="00E60FE0" w:rsidRDefault="00C872B4">
      <w:pPr>
        <w:pStyle w:val="40"/>
      </w:pPr>
      <w:bookmarkStart w:id="653" w:name="_Toc73173301"/>
      <w:bookmarkStart w:id="654" w:name="_Toc96959894"/>
      <w:bookmarkStart w:id="655" w:name="_Toc114213941"/>
      <w:r>
        <w:t>5.2.2.1</w:t>
      </w:r>
      <w:r>
        <w:tab/>
        <w:t>General</w:t>
      </w:r>
      <w:bookmarkEnd w:id="653"/>
      <w:bookmarkEnd w:id="654"/>
      <w:bookmarkEnd w:id="65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6" w:name="_Toc73173302"/>
      <w:bookmarkStart w:id="657" w:name="_Toc96959895"/>
      <w:bookmarkStart w:id="658" w:name="_Toc114213942"/>
      <w:r>
        <w:t>5.2.2.2</w:t>
      </w:r>
      <w:r>
        <w:tab/>
        <w:t>HTTP standard headers</w:t>
      </w:r>
      <w:bookmarkEnd w:id="656"/>
      <w:bookmarkEnd w:id="657"/>
      <w:bookmarkEnd w:id="658"/>
    </w:p>
    <w:p w14:paraId="52367E66" w14:textId="77777777" w:rsidR="00E60FE0" w:rsidRDefault="00C872B4">
      <w:pPr>
        <w:pStyle w:val="50"/>
        <w:rPr>
          <w:lang w:eastAsia="zh-CN"/>
        </w:rPr>
      </w:pPr>
      <w:bookmarkStart w:id="659" w:name="_Toc73173303"/>
      <w:bookmarkStart w:id="660" w:name="_Toc96959896"/>
      <w:bookmarkStart w:id="661" w:name="_Toc114213943"/>
      <w:r>
        <w:t>5.2.2.2.1</w:t>
      </w:r>
      <w:r>
        <w:rPr>
          <w:rFonts w:hint="eastAsia"/>
          <w:lang w:eastAsia="zh-CN"/>
        </w:rPr>
        <w:tab/>
      </w:r>
      <w:r>
        <w:rPr>
          <w:lang w:eastAsia="zh-CN"/>
        </w:rPr>
        <w:t>General</w:t>
      </w:r>
      <w:bookmarkEnd w:id="659"/>
      <w:bookmarkEnd w:id="660"/>
      <w:bookmarkEnd w:id="66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2" w:name="_Toc73173304"/>
      <w:bookmarkStart w:id="663" w:name="_Toc96959897"/>
      <w:bookmarkStart w:id="664" w:name="_Toc114213944"/>
      <w:r>
        <w:t>5.2.2.2.2</w:t>
      </w:r>
      <w:r>
        <w:tab/>
        <w:t>Content type</w:t>
      </w:r>
      <w:bookmarkEnd w:id="662"/>
      <w:bookmarkEnd w:id="663"/>
      <w:bookmarkEnd w:id="66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5" w:name="_Toc73173305"/>
      <w:bookmarkStart w:id="666" w:name="_Toc96959898"/>
      <w:bookmarkStart w:id="667" w:name="_Toc114213945"/>
      <w:r>
        <w:t>5.2.2.3</w:t>
      </w:r>
      <w:r>
        <w:tab/>
        <w:t>HTTP custom headers</w:t>
      </w:r>
      <w:bookmarkEnd w:id="665"/>
      <w:bookmarkEnd w:id="666"/>
      <w:bookmarkEnd w:id="66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8" w:name="_Toc73173306"/>
      <w:bookmarkStart w:id="669" w:name="_Toc96959899"/>
      <w:bookmarkStart w:id="670" w:name="_Toc114213946"/>
      <w:r>
        <w:t>5.2.3</w:t>
      </w:r>
      <w:r>
        <w:tab/>
        <w:t>Resources</w:t>
      </w:r>
      <w:bookmarkEnd w:id="668"/>
      <w:bookmarkEnd w:id="669"/>
      <w:bookmarkEnd w:id="670"/>
    </w:p>
    <w:p w14:paraId="2A455603" w14:textId="77777777" w:rsidR="00E60FE0" w:rsidRDefault="00C872B4">
      <w:pPr>
        <w:pStyle w:val="40"/>
      </w:pPr>
      <w:bookmarkStart w:id="671" w:name="_Toc73173307"/>
      <w:bookmarkStart w:id="672" w:name="_Toc96959900"/>
      <w:bookmarkStart w:id="673" w:name="_Toc114213947"/>
      <w:r>
        <w:t>5.2.3.1</w:t>
      </w:r>
      <w:r>
        <w:tab/>
        <w:t>Overview</w:t>
      </w:r>
      <w:bookmarkEnd w:id="671"/>
      <w:bookmarkEnd w:id="672"/>
      <w:bookmarkEnd w:id="6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3.65pt;height:97.65pt" o:ole="">
            <v:imagedata r:id="rId42" o:title=""/>
          </v:shape>
          <o:OLEObject Type="Embed" ProgID="Visio.Drawing.15" ShapeID="_x0000_i1040" DrawAspect="Content" ObjectID="_1732632626"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4" w:name="_Toc73173308"/>
      <w:bookmarkStart w:id="675" w:name="_Toc96959901"/>
      <w:bookmarkStart w:id="676" w:name="_Toc114213948"/>
      <w:r>
        <w:t>5.2.3.2</w:t>
      </w:r>
      <w:r>
        <w:tab/>
        <w:t xml:space="preserve">Resource: </w:t>
      </w:r>
      <w:r w:rsidR="007F6B68">
        <w:t>DCCF Data Collection Profiles</w:t>
      </w:r>
      <w:bookmarkEnd w:id="674"/>
      <w:bookmarkEnd w:id="675"/>
      <w:bookmarkEnd w:id="676"/>
    </w:p>
    <w:p w14:paraId="30223299" w14:textId="1F246581" w:rsidR="007F6B68" w:rsidRDefault="00C872B4" w:rsidP="007F6B68">
      <w:pPr>
        <w:pStyle w:val="50"/>
      </w:pPr>
      <w:bookmarkStart w:id="677" w:name="_Toc73173309"/>
      <w:bookmarkStart w:id="678" w:name="_Toc96959902"/>
      <w:bookmarkStart w:id="679" w:name="_Toc114213949"/>
      <w:r>
        <w:t>5.2.3.2.1</w:t>
      </w:r>
      <w:r>
        <w:tab/>
        <w:t>Description</w:t>
      </w:r>
      <w:bookmarkEnd w:id="677"/>
      <w:bookmarkEnd w:id="678"/>
      <w:bookmarkEnd w:id="67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0" w:name="_Toc73173310"/>
      <w:bookmarkStart w:id="681" w:name="_Toc96959903"/>
      <w:bookmarkStart w:id="682" w:name="_Toc114213950"/>
      <w:r>
        <w:t>5.2.3.2.2</w:t>
      </w:r>
      <w:r>
        <w:tab/>
        <w:t>Resource Definition</w:t>
      </w:r>
      <w:bookmarkEnd w:id="680"/>
      <w:bookmarkEnd w:id="681"/>
      <w:bookmarkEnd w:id="68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3" w:name="_Toc73173311"/>
      <w:bookmarkStart w:id="684" w:name="_Toc96959904"/>
    </w:p>
    <w:p w14:paraId="3B4A6C50" w14:textId="22645593" w:rsidR="00E60FE0" w:rsidRDefault="00C872B4">
      <w:pPr>
        <w:pStyle w:val="50"/>
      </w:pPr>
      <w:bookmarkStart w:id="685" w:name="_Toc114213951"/>
      <w:r>
        <w:t>5.2.3.2.3</w:t>
      </w:r>
      <w:r>
        <w:tab/>
        <w:t>Resource Standard Methods</w:t>
      </w:r>
      <w:bookmarkEnd w:id="683"/>
      <w:bookmarkEnd w:id="684"/>
      <w:bookmarkEnd w:id="685"/>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6" w:name="_Toc73173312"/>
      <w:bookmarkStart w:id="687" w:name="_Toc96959905"/>
      <w:bookmarkStart w:id="688" w:name="_Toc114213952"/>
      <w:r>
        <w:t>5.2.3.2.4</w:t>
      </w:r>
      <w:r>
        <w:tab/>
        <w:t>Resource Custom Operations</w:t>
      </w:r>
      <w:bookmarkEnd w:id="686"/>
      <w:bookmarkEnd w:id="687"/>
      <w:bookmarkEnd w:id="688"/>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89" w:name="_Toc73173313"/>
      <w:bookmarkStart w:id="690" w:name="_Toc96959906"/>
      <w:bookmarkStart w:id="691" w:name="_Toc114213953"/>
      <w:r>
        <w:t>5.2.3.3</w:t>
      </w:r>
      <w:r>
        <w:tab/>
        <w:t xml:space="preserve">Resource: </w:t>
      </w:r>
      <w:r w:rsidR="00F630F1">
        <w:t>Individual DCCF Data Collection Profile</w:t>
      </w:r>
      <w:bookmarkEnd w:id="689"/>
      <w:bookmarkEnd w:id="690"/>
      <w:bookmarkEnd w:id="691"/>
    </w:p>
    <w:p w14:paraId="603E5454" w14:textId="77777777" w:rsidR="00F630F1" w:rsidRDefault="00F630F1" w:rsidP="00F630F1">
      <w:pPr>
        <w:pStyle w:val="50"/>
      </w:pPr>
      <w:bookmarkStart w:id="692" w:name="_Toc96959907"/>
      <w:bookmarkStart w:id="693" w:name="_Toc114213954"/>
      <w:r>
        <w:t>5.2.3.3.1</w:t>
      </w:r>
      <w:r>
        <w:tab/>
        <w:t>Description</w:t>
      </w:r>
      <w:bookmarkEnd w:id="692"/>
      <w:bookmarkEnd w:id="69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4" w:name="_Toc96959908"/>
      <w:bookmarkStart w:id="695" w:name="_Toc114213955"/>
      <w:r>
        <w:t>5.2.3.3.2</w:t>
      </w:r>
      <w:r>
        <w:tab/>
        <w:t>Resource Definition</w:t>
      </w:r>
      <w:bookmarkEnd w:id="694"/>
      <w:bookmarkEnd w:id="69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6" w:name="_Toc96959909"/>
      <w:bookmarkStart w:id="697" w:name="_Toc114213956"/>
      <w:r>
        <w:t>5.2.3.3.3</w:t>
      </w:r>
      <w:r>
        <w:tab/>
        <w:t>Resource Standard Methods</w:t>
      </w:r>
      <w:bookmarkEnd w:id="696"/>
      <w:bookmarkEnd w:id="697"/>
    </w:p>
    <w:p w14:paraId="643A6A7C" w14:textId="77777777" w:rsidR="00F630F1" w:rsidRDefault="00F630F1" w:rsidP="00F630F1">
      <w:pPr>
        <w:pStyle w:val="6"/>
      </w:pPr>
      <w:bookmarkStart w:id="698" w:name="_Toc96959910"/>
      <w:bookmarkStart w:id="699" w:name="_Toc114213957"/>
      <w:r>
        <w:t>5.2.3.3.3.1</w:t>
      </w:r>
      <w:r>
        <w:tab/>
        <w:t>PUT</w:t>
      </w:r>
      <w:bookmarkEnd w:id="698"/>
      <w:bookmarkEnd w:id="69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0" w:name="_Toc96959911"/>
      <w:bookmarkStart w:id="701" w:name="_Toc114213958"/>
      <w:r>
        <w:t>5.2.3.3.3.2</w:t>
      </w:r>
      <w:r>
        <w:tab/>
        <w:t>DELETE</w:t>
      </w:r>
      <w:bookmarkEnd w:id="700"/>
      <w:bookmarkEnd w:id="70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2" w:name="_Toc96959912"/>
      <w:bookmarkStart w:id="703" w:name="_Toc114213959"/>
      <w:r>
        <w:t>5.2.3.3.4</w:t>
      </w:r>
      <w:r>
        <w:tab/>
        <w:t>Resource Custom Operations</w:t>
      </w:r>
      <w:bookmarkEnd w:id="702"/>
      <w:bookmarkEnd w:id="70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4" w:name="_Toc73173314"/>
      <w:bookmarkStart w:id="705" w:name="_Toc96959913"/>
      <w:bookmarkStart w:id="706" w:name="_Toc114213960"/>
      <w:r>
        <w:t>5.2.4</w:t>
      </w:r>
      <w:r>
        <w:tab/>
        <w:t>Custom Operations without associated resources</w:t>
      </w:r>
      <w:bookmarkEnd w:id="704"/>
      <w:bookmarkEnd w:id="705"/>
      <w:bookmarkEnd w:id="706"/>
    </w:p>
    <w:p w14:paraId="6569D521" w14:textId="426F0F11" w:rsidR="004E6881" w:rsidRPr="004E6881" w:rsidRDefault="004E6881" w:rsidP="004E6881">
      <w:bookmarkStart w:id="707" w:name="_Toc73173315"/>
      <w:bookmarkStart w:id="708" w:name="_Toc96959914"/>
      <w:r w:rsidRPr="00865A7E">
        <w:t>None in this release of the specification.</w:t>
      </w:r>
    </w:p>
    <w:bookmarkEnd w:id="707"/>
    <w:bookmarkEnd w:id="708"/>
    <w:p w14:paraId="2D9D7DD3" w14:textId="445A9B9F" w:rsidR="00E60FE0" w:rsidRDefault="00E60FE0">
      <w:pPr>
        <w:pStyle w:val="Guidance"/>
      </w:pPr>
    </w:p>
    <w:p w14:paraId="0DF0C685" w14:textId="77777777" w:rsidR="00E60FE0" w:rsidRDefault="00C872B4">
      <w:pPr>
        <w:pStyle w:val="30"/>
      </w:pPr>
      <w:bookmarkStart w:id="709" w:name="_Toc73173320"/>
      <w:bookmarkStart w:id="710" w:name="_Toc96959919"/>
      <w:bookmarkStart w:id="711" w:name="_Toc114213961"/>
      <w:r>
        <w:t>5.2.5</w:t>
      </w:r>
      <w:r>
        <w:tab/>
        <w:t>Notifications</w:t>
      </w:r>
      <w:bookmarkEnd w:id="709"/>
      <w:bookmarkEnd w:id="710"/>
      <w:bookmarkEnd w:id="711"/>
    </w:p>
    <w:p w14:paraId="6A29A4C5" w14:textId="3A045B92" w:rsidR="004E6881" w:rsidRPr="004E6881" w:rsidRDefault="004E6881" w:rsidP="004E6881">
      <w:bookmarkStart w:id="712" w:name="_Toc73173321"/>
      <w:bookmarkStart w:id="713" w:name="_Toc96959920"/>
      <w:r w:rsidRPr="00865A7E">
        <w:t>None in this release of the specification.</w:t>
      </w:r>
    </w:p>
    <w:bookmarkEnd w:id="712"/>
    <w:bookmarkEnd w:id="713"/>
    <w:p w14:paraId="458C2626" w14:textId="4F29D7FF" w:rsidR="00E60FE0" w:rsidRDefault="00E60FE0">
      <w:pPr>
        <w:pStyle w:val="Guidance"/>
      </w:pPr>
    </w:p>
    <w:p w14:paraId="2CA06B54" w14:textId="77777777" w:rsidR="00E60FE0" w:rsidRDefault="00C872B4">
      <w:pPr>
        <w:pStyle w:val="30"/>
      </w:pPr>
      <w:bookmarkStart w:id="714" w:name="_Toc73173327"/>
      <w:bookmarkStart w:id="715" w:name="_Toc96959926"/>
      <w:bookmarkStart w:id="716" w:name="_Toc114213962"/>
      <w:r>
        <w:lastRenderedPageBreak/>
        <w:t>5.2.6</w:t>
      </w:r>
      <w:r>
        <w:tab/>
        <w:t>Data Model</w:t>
      </w:r>
      <w:bookmarkEnd w:id="714"/>
      <w:bookmarkEnd w:id="715"/>
      <w:bookmarkEnd w:id="716"/>
    </w:p>
    <w:p w14:paraId="21424218" w14:textId="77777777" w:rsidR="00E60FE0" w:rsidRDefault="00C872B4">
      <w:pPr>
        <w:pStyle w:val="40"/>
      </w:pPr>
      <w:bookmarkStart w:id="717" w:name="_Toc73173328"/>
      <w:bookmarkStart w:id="718" w:name="_Toc96959927"/>
      <w:bookmarkStart w:id="719" w:name="_Toc114213963"/>
      <w:r>
        <w:t>5.2.6.1</w:t>
      </w:r>
      <w:r>
        <w:tab/>
        <w:t>General</w:t>
      </w:r>
      <w:bookmarkEnd w:id="717"/>
      <w:bookmarkEnd w:id="718"/>
      <w:bookmarkEnd w:id="71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0" w:name="_Toc73173329"/>
      <w:bookmarkStart w:id="721" w:name="_Toc96959928"/>
      <w:bookmarkStart w:id="722" w:name="_Toc114213964"/>
      <w:r>
        <w:rPr>
          <w:lang w:val="en-US"/>
        </w:rPr>
        <w:t>5.2.6.2</w:t>
      </w:r>
      <w:r>
        <w:rPr>
          <w:lang w:val="en-US"/>
        </w:rPr>
        <w:tab/>
        <w:t>Structured data types</w:t>
      </w:r>
      <w:bookmarkEnd w:id="720"/>
      <w:bookmarkEnd w:id="721"/>
      <w:bookmarkEnd w:id="722"/>
    </w:p>
    <w:p w14:paraId="6BCD8EEA" w14:textId="77777777" w:rsidR="00E60FE0" w:rsidRDefault="00C872B4">
      <w:pPr>
        <w:pStyle w:val="50"/>
      </w:pPr>
      <w:bookmarkStart w:id="723" w:name="_Toc73173330"/>
      <w:bookmarkStart w:id="724" w:name="_Toc96959929"/>
      <w:bookmarkStart w:id="725" w:name="_Toc114213965"/>
      <w:r>
        <w:t>5.2.6.2.1</w:t>
      </w:r>
      <w:r>
        <w:tab/>
        <w:t>Introduction</w:t>
      </w:r>
      <w:bookmarkEnd w:id="723"/>
      <w:bookmarkEnd w:id="724"/>
      <w:bookmarkEnd w:id="72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6" w:name="_Toc73173331"/>
      <w:bookmarkStart w:id="727" w:name="_Toc96959930"/>
      <w:bookmarkStart w:id="728" w:name="_Toc114213966"/>
      <w:r>
        <w:lastRenderedPageBreak/>
        <w:t>5.2.6.2.2</w:t>
      </w:r>
      <w:r>
        <w:tab/>
        <w:t xml:space="preserve">Type: </w:t>
      </w:r>
      <w:r w:rsidR="004B6C4C">
        <w:t>NdccfDataCollectionProfile</w:t>
      </w:r>
      <w:bookmarkEnd w:id="726"/>
      <w:bookmarkEnd w:id="727"/>
      <w:bookmarkEnd w:id="72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29" w:name="_Toc73173333"/>
      <w:bookmarkStart w:id="730" w:name="_Toc96959931"/>
      <w:bookmarkStart w:id="731" w:name="_Toc114213967"/>
      <w:r>
        <w:rPr>
          <w:lang w:val="en-US"/>
        </w:rPr>
        <w:t>5.2.6.3</w:t>
      </w:r>
      <w:r>
        <w:rPr>
          <w:lang w:val="en-US"/>
        </w:rPr>
        <w:tab/>
        <w:t>Simple data types and enumerations</w:t>
      </w:r>
      <w:bookmarkEnd w:id="729"/>
      <w:bookmarkEnd w:id="730"/>
      <w:bookmarkEnd w:id="731"/>
    </w:p>
    <w:p w14:paraId="744AD338" w14:textId="77777777" w:rsidR="00E60FE0" w:rsidRDefault="00C872B4">
      <w:pPr>
        <w:pStyle w:val="50"/>
      </w:pPr>
      <w:bookmarkStart w:id="732" w:name="_Toc73173334"/>
      <w:bookmarkStart w:id="733" w:name="_Toc96959932"/>
      <w:bookmarkStart w:id="734" w:name="_Toc114213968"/>
      <w:r>
        <w:t>5.2.6.3.1</w:t>
      </w:r>
      <w:r>
        <w:tab/>
        <w:t>Introduction</w:t>
      </w:r>
      <w:bookmarkEnd w:id="732"/>
      <w:bookmarkEnd w:id="733"/>
      <w:bookmarkEnd w:id="73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5" w:name="_Toc73173335"/>
      <w:bookmarkStart w:id="736" w:name="_Toc96959933"/>
      <w:bookmarkStart w:id="737" w:name="_Toc114213969"/>
      <w:r>
        <w:t>5.2.6.3.2</w:t>
      </w:r>
      <w:r>
        <w:tab/>
        <w:t>Simple data types</w:t>
      </w:r>
      <w:bookmarkEnd w:id="735"/>
      <w:bookmarkEnd w:id="736"/>
      <w:bookmarkEnd w:id="73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8" w:name="_Toc73173338"/>
      <w:bookmarkStart w:id="739" w:name="_Toc96959936"/>
      <w:bookmarkStart w:id="740"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8"/>
      <w:bookmarkEnd w:id="739"/>
      <w:bookmarkEnd w:id="74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1" w:name="_Toc73173341"/>
      <w:bookmarkStart w:id="742" w:name="_Toc96959937"/>
      <w:bookmarkStart w:id="743" w:name="_Toc114213971"/>
      <w:r>
        <w:t>5.2.6.5</w:t>
      </w:r>
      <w:r>
        <w:tab/>
        <w:t>Binary data</w:t>
      </w:r>
      <w:bookmarkEnd w:id="741"/>
      <w:bookmarkEnd w:id="742"/>
      <w:bookmarkEnd w:id="743"/>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4" w:name="_Toc73173344"/>
      <w:bookmarkStart w:id="745" w:name="_Toc96959938"/>
      <w:bookmarkStart w:id="746" w:name="_Toc114213972"/>
      <w:r>
        <w:lastRenderedPageBreak/>
        <w:t>5.2.7</w:t>
      </w:r>
      <w:r>
        <w:tab/>
        <w:t>Error Handling</w:t>
      </w:r>
      <w:bookmarkEnd w:id="744"/>
      <w:bookmarkEnd w:id="745"/>
      <w:bookmarkEnd w:id="746"/>
    </w:p>
    <w:p w14:paraId="6D035EA9" w14:textId="77777777" w:rsidR="00E60FE0" w:rsidRDefault="00C872B4">
      <w:pPr>
        <w:pStyle w:val="40"/>
      </w:pPr>
      <w:bookmarkStart w:id="747" w:name="_Toc73173345"/>
      <w:bookmarkStart w:id="748" w:name="_Toc96959939"/>
      <w:bookmarkStart w:id="749" w:name="_Toc114213973"/>
      <w:r>
        <w:t>5.2.7.1</w:t>
      </w:r>
      <w:r>
        <w:tab/>
        <w:t>General</w:t>
      </w:r>
      <w:bookmarkEnd w:id="747"/>
      <w:bookmarkEnd w:id="748"/>
      <w:bookmarkEnd w:id="74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0" w:name="_Toc73173346"/>
      <w:bookmarkStart w:id="751" w:name="_Toc96959940"/>
      <w:bookmarkStart w:id="752" w:name="_Toc114213974"/>
      <w:r>
        <w:t>5.2.7.2</w:t>
      </w:r>
      <w:r>
        <w:tab/>
        <w:t>Protocol Errors</w:t>
      </w:r>
      <w:bookmarkEnd w:id="750"/>
      <w:bookmarkEnd w:id="751"/>
      <w:bookmarkEnd w:id="75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3" w:name="_Toc73173347"/>
      <w:bookmarkStart w:id="754" w:name="_Toc96959941"/>
      <w:bookmarkStart w:id="755" w:name="_Toc114213975"/>
      <w:r>
        <w:t>5.2.7.3</w:t>
      </w:r>
      <w:r>
        <w:tab/>
        <w:t>Application Errors</w:t>
      </w:r>
      <w:bookmarkEnd w:id="753"/>
      <w:bookmarkEnd w:id="754"/>
      <w:bookmarkEnd w:id="7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6" w:name="_Toc73173348"/>
      <w:bookmarkStart w:id="757" w:name="_Toc96959942"/>
      <w:bookmarkStart w:id="758" w:name="_Toc114213976"/>
      <w:r>
        <w:t>5.2.8</w:t>
      </w:r>
      <w:r>
        <w:rPr>
          <w:lang w:eastAsia="zh-CN"/>
        </w:rPr>
        <w:tab/>
        <w:t>Feature negotiation</w:t>
      </w:r>
      <w:bookmarkEnd w:id="756"/>
      <w:bookmarkEnd w:id="757"/>
      <w:bookmarkEnd w:id="75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59" w:name="_Toc73173349"/>
      <w:bookmarkStart w:id="760" w:name="_Toc96959943"/>
      <w:bookmarkStart w:id="761" w:name="_Toc114213977"/>
      <w:r>
        <w:t>5.2.9</w:t>
      </w:r>
      <w:r>
        <w:tab/>
        <w:t>Security</w:t>
      </w:r>
      <w:bookmarkEnd w:id="759"/>
      <w:bookmarkEnd w:id="760"/>
      <w:bookmarkEnd w:id="76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62" w:name="_Toc510696650"/>
      <w:bookmarkStart w:id="763" w:name="_Toc35971450"/>
      <w:bookmarkStart w:id="764" w:name="_Toc67903567"/>
      <w:bookmarkStart w:id="765" w:name="_Toc73173350"/>
      <w:bookmarkStart w:id="766" w:name="_Toc96959944"/>
      <w:bookmarkStart w:id="767" w:name="_Toc114213978"/>
      <w:r>
        <w:lastRenderedPageBreak/>
        <w:t>Annex A (normative):</w:t>
      </w:r>
      <w:r>
        <w:br/>
        <w:t>OpenAPI specification</w:t>
      </w:r>
      <w:bookmarkEnd w:id="762"/>
      <w:bookmarkEnd w:id="763"/>
      <w:bookmarkEnd w:id="764"/>
      <w:bookmarkEnd w:id="765"/>
      <w:bookmarkEnd w:id="766"/>
      <w:bookmarkEnd w:id="767"/>
    </w:p>
    <w:p w14:paraId="03A11090" w14:textId="77777777" w:rsidR="00E60FE0" w:rsidRDefault="00C872B4">
      <w:pPr>
        <w:pStyle w:val="2"/>
      </w:pPr>
      <w:bookmarkStart w:id="768" w:name="_Toc510696651"/>
      <w:bookmarkStart w:id="769" w:name="_Toc35971451"/>
      <w:bookmarkStart w:id="770" w:name="_Toc67903568"/>
      <w:bookmarkStart w:id="771" w:name="_Toc73173351"/>
      <w:bookmarkStart w:id="772" w:name="_Toc96959945"/>
      <w:bookmarkStart w:id="773" w:name="_Toc114213979"/>
      <w:r>
        <w:t>A.1</w:t>
      </w:r>
      <w:r>
        <w:tab/>
        <w:t>General</w:t>
      </w:r>
      <w:bookmarkEnd w:id="768"/>
      <w:bookmarkEnd w:id="769"/>
      <w:bookmarkEnd w:id="770"/>
      <w:bookmarkEnd w:id="771"/>
      <w:bookmarkEnd w:id="772"/>
      <w:bookmarkEnd w:id="773"/>
    </w:p>
    <w:p w14:paraId="55051A09" w14:textId="77777777" w:rsidR="00E60FE0" w:rsidRDefault="00C872B4">
      <w:bookmarkStart w:id="77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776" w:name="_Toc67903569"/>
      <w:bookmarkStart w:id="777" w:name="_Toc73173352"/>
      <w:bookmarkStart w:id="778" w:name="_Toc96959946"/>
      <w:bookmarkStart w:id="779" w:name="_Toc114213980"/>
      <w:r>
        <w:t>A.2</w:t>
      </w:r>
      <w:r>
        <w:tab/>
      </w:r>
      <w:r>
        <w:rPr>
          <w:lang w:eastAsia="zh-CN"/>
        </w:rPr>
        <w:t>Ndccf_DataManagement</w:t>
      </w:r>
      <w:r>
        <w:t xml:space="preserve"> API</w:t>
      </w:r>
      <w:bookmarkEnd w:id="774"/>
      <w:bookmarkEnd w:id="775"/>
      <w:bookmarkEnd w:id="776"/>
      <w:bookmarkEnd w:id="777"/>
      <w:bookmarkEnd w:id="778"/>
      <w:bookmarkEnd w:id="77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56D4CCC" w:rsidR="00C675A0" w:rsidRPr="001C7C10" w:rsidRDefault="00C675A0" w:rsidP="00C675A0">
      <w:pPr>
        <w:pStyle w:val="PL"/>
      </w:pPr>
      <w:r>
        <w:t xml:space="preserve">  </w:t>
      </w:r>
      <w:r w:rsidRPr="001C7C10">
        <w:t>version: 1.0.</w:t>
      </w:r>
      <w:r w:rsidR="00DB0DAC">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4D27DF30" w:rsidR="00C675A0" w:rsidRPr="001C7C10" w:rsidRDefault="00C675A0" w:rsidP="00C675A0">
      <w:pPr>
        <w:pStyle w:val="PL"/>
      </w:pPr>
      <w:bookmarkStart w:id="780" w:name="_Hlk91583385"/>
      <w:r>
        <w:t xml:space="preserve"> </w:t>
      </w:r>
      <w:r w:rsidRPr="001C7C10">
        <w:t xml:space="preserve"> description: 3GPP TS 29.574</w:t>
      </w:r>
      <w:r>
        <w:t xml:space="preserve"> V</w:t>
      </w:r>
      <w:r w:rsidR="000C1CEC">
        <w:t>17</w:t>
      </w:r>
      <w:r>
        <w:t>.</w:t>
      </w:r>
      <w:r w:rsidR="00DB0DAC">
        <w:t>3</w:t>
      </w:r>
      <w:r>
        <w:t>.0; 5G System; Data Collection Coordination Services; Stage 3.</w:t>
      </w:r>
      <w:bookmarkEnd w:id="78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lastRenderedPageBreak/>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lastRenderedPageBreak/>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lastRenderedPageBreak/>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lastRenderedPageBreak/>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lastRenderedPageBreak/>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lastRenderedPageBreak/>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pPr>
        <w:pStyle w:val="2"/>
      </w:pPr>
      <w:bookmarkStart w:id="781" w:name="_Toc510696653"/>
      <w:bookmarkStart w:id="782" w:name="_Toc35971453"/>
      <w:bookmarkStart w:id="783" w:name="_Toc67903570"/>
      <w:bookmarkStart w:id="784" w:name="_Toc73173353"/>
      <w:bookmarkStart w:id="785" w:name="_Toc96959947"/>
      <w:bookmarkStart w:id="786" w:name="_Toc114213981"/>
      <w:r>
        <w:t>A.3</w:t>
      </w:r>
      <w:r>
        <w:tab/>
      </w:r>
      <w:r>
        <w:rPr>
          <w:lang w:eastAsia="ja-JP"/>
        </w:rPr>
        <w:t>Ndccf_ContextManagement</w:t>
      </w:r>
      <w:r>
        <w:t xml:space="preserve"> API</w:t>
      </w:r>
      <w:bookmarkEnd w:id="781"/>
      <w:bookmarkEnd w:id="782"/>
      <w:bookmarkEnd w:id="783"/>
      <w:bookmarkEnd w:id="784"/>
      <w:bookmarkEnd w:id="785"/>
      <w:bookmarkEnd w:id="7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7" w:name="historyclause"/>
      <w:r>
        <w:br w:type="page"/>
      </w:r>
      <w:bookmarkStart w:id="788" w:name="_Toc2086459"/>
      <w:bookmarkStart w:id="789" w:name="_Toc67903575"/>
      <w:bookmarkStart w:id="790" w:name="_Toc73173354"/>
      <w:bookmarkStart w:id="791" w:name="_Toc96959948"/>
      <w:bookmarkStart w:id="792" w:name="_Toc114213982"/>
      <w:bookmarkEnd w:id="787"/>
      <w:r>
        <w:lastRenderedPageBreak/>
        <w:t>Annex B (informative):</w:t>
      </w:r>
      <w:r>
        <w:br/>
        <w:t>Change history</w:t>
      </w:r>
      <w:bookmarkEnd w:id="788"/>
      <w:bookmarkEnd w:id="789"/>
      <w:bookmarkEnd w:id="790"/>
      <w:bookmarkEnd w:id="791"/>
      <w:bookmarkEnd w:id="7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lastRenderedPageBreak/>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072A0A">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072A0A">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072A0A">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072A0A">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072A0A">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072A0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5E57EC" w:rsidP="00072A0A">
            <w:pPr>
              <w:pStyle w:val="TAC"/>
              <w:jc w:val="left"/>
              <w:rPr>
                <w:sz w:val="16"/>
                <w:szCs w:val="16"/>
                <w:lang w:eastAsia="zh-CN"/>
              </w:rPr>
            </w:pPr>
            <w:fldSimple w:instr=" DOCPROPERTY  CrTitle  \* MERGEFORMAT ">
              <w:r>
                <w:t>User consent corrections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072A0A">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472CC5">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472CC5" w:rsidP="00472CC5">
            <w:pPr>
              <w:pStyle w:val="TAC"/>
              <w:jc w:val="left"/>
              <w:rPr>
                <w:sz w:val="16"/>
                <w:szCs w:val="16"/>
                <w:lang w:eastAsia="zh-CN"/>
              </w:rPr>
            </w:pPr>
            <w:fldSimple w:instr=" DOCPROPERTY  CrTitle  \* MERGEFORMAT ">
              <w:r>
                <w:t>DCCF API miscellaneous corrections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472CC5" w:rsidP="00472CC5">
            <w:pPr>
              <w:pStyle w:val="TAC"/>
              <w:jc w:val="left"/>
              <w:rPr>
                <w:sz w:val="16"/>
                <w:szCs w:val="16"/>
                <w:lang w:eastAsia="zh-CN"/>
              </w:rPr>
            </w:pPr>
            <w:fldSimple w:instr=" DOCPROPERTY  CrTitle  \* MERGEFORMAT ">
              <w:r>
                <w:t>Correction of presence conditions for DCCF notifications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472CC5">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472CC5">
            <w:pPr>
              <w:pStyle w:val="TAC"/>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472CC5">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472CC5">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472CC5">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472CC5">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Default="00472CC5" w:rsidP="00472CC5">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472CC5">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Default="00472CC5" w:rsidP="00472CC5">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472CC5">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Default="00472CC5" w:rsidP="00472CC5">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472CC5">
            <w:pPr>
              <w:pStyle w:val="TAC"/>
              <w:rPr>
                <w:sz w:val="16"/>
                <w:szCs w:val="16"/>
                <w:lang w:eastAsia="zh-CN"/>
              </w:rPr>
            </w:pPr>
            <w:r w:rsidRPr="00DD0628">
              <w:rPr>
                <w:sz w:val="16"/>
                <w:szCs w:val="16"/>
                <w:lang w:eastAsia="zh-CN"/>
              </w:rPr>
              <w:t>17.3.0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E08C4" w14:textId="77777777" w:rsidR="004A348A" w:rsidRDefault="004A348A">
      <w:r>
        <w:separator/>
      </w:r>
    </w:p>
  </w:endnote>
  <w:endnote w:type="continuationSeparator" w:id="0">
    <w:p w14:paraId="3EC54717" w14:textId="77777777" w:rsidR="004A348A" w:rsidRDefault="004A3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5F75D" w14:textId="77777777" w:rsidR="00072A0A" w:rsidRDefault="00072A0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1DF3E" w14:textId="77777777" w:rsidR="004A348A" w:rsidRDefault="004A348A">
      <w:r>
        <w:separator/>
      </w:r>
    </w:p>
  </w:footnote>
  <w:footnote w:type="continuationSeparator" w:id="0">
    <w:p w14:paraId="21756ADA" w14:textId="77777777" w:rsidR="004A348A" w:rsidRDefault="004A3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35A5D" w14:textId="53A127A5"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46EA">
      <w:rPr>
        <w:rFonts w:ascii="Arial" w:hAnsi="Arial" w:cs="Arial"/>
        <w:b/>
        <w:noProof/>
        <w:sz w:val="18"/>
        <w:szCs w:val="18"/>
      </w:rPr>
      <w:t>3GPP TS 29.574 V17.23.0 (2022-0912)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06DA26F1" w14:textId="4B0F2CA2"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46EA">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D2F40"/>
    <w:rsid w:val="000D3353"/>
    <w:rsid w:val="000E093C"/>
    <w:rsid w:val="000E74CA"/>
    <w:rsid w:val="000E7BF2"/>
    <w:rsid w:val="000E7FB6"/>
    <w:rsid w:val="000F2E7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2CC5"/>
    <w:rsid w:val="004760FC"/>
    <w:rsid w:val="004825C8"/>
    <w:rsid w:val="0048262C"/>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96E69"/>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E5610"/>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01C"/>
    <w:rsid w:val="00AD028A"/>
    <w:rsid w:val="00AD0CCB"/>
    <w:rsid w:val="00AD38F4"/>
    <w:rsid w:val="00AD3E80"/>
    <w:rsid w:val="00AD7ABA"/>
    <w:rsid w:val="00AE2B81"/>
    <w:rsid w:val="00AE44B4"/>
    <w:rsid w:val="00AE4912"/>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semiHidden/>
    <w:unhideWhenUsed/>
    <w:rsid w:val="00AA1137"/>
    <w:pPr>
      <w:spacing w:after="180"/>
      <w:ind w:firstLine="360"/>
    </w:pPr>
  </w:style>
  <w:style w:type="character" w:customStyle="1" w:styleId="afe">
    <w:name w:val="正文文本首行缩进 字符"/>
    <w:basedOn w:val="afc"/>
    <w:link w:val="afd"/>
    <w:semiHidden/>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semiHidden/>
    <w:unhideWhenUsed/>
    <w:rsid w:val="00AA1137"/>
  </w:style>
  <w:style w:type="character" w:customStyle="1" w:styleId="aff5">
    <w:name w:val="日期 字符"/>
    <w:basedOn w:val="a1"/>
    <w:link w:val="aff4"/>
    <w:semiHidden/>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0">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semiHidden/>
    <w:unhideWhenUsed/>
    <w:rsid w:val="00AA1137"/>
  </w:style>
  <w:style w:type="character" w:customStyle="1" w:styleId="afffe">
    <w:name w:val="称呼 字符"/>
    <w:basedOn w:val="a1"/>
    <w:link w:val="afffd"/>
    <w:semiHidden/>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3.vsdx"/><Relationship Id="rId21" Type="http://schemas.openxmlformats.org/officeDocument/2006/relationships/package" Target="embeddings/Microsoft_Visio___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2.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3.vsdx"/><Relationship Id="rId31" Type="http://schemas.openxmlformats.org/officeDocument/2006/relationships/package" Target="embeddings/Microsoft_Visio___9.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7.vsdx"/><Relationship Id="rId30" Type="http://schemas.openxmlformats.org/officeDocument/2006/relationships/image" Target="media/image12.emf"/><Relationship Id="rId35" Type="http://schemas.openxmlformats.org/officeDocument/2006/relationships/package" Target="embeddings/Microsoft_Visio___11.vsdx"/><Relationship Id="rId43" Type="http://schemas.openxmlformats.org/officeDocument/2006/relationships/package" Target="embeddings/Microsoft_Visio___15.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openxmlformats.org/officeDocument/2006/relationships/package" Target="embeddings/Microsoft_Visio___10.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67B62-10FD-4434-ADB7-6F35F7F00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698</TotalTime>
  <Pages>84</Pages>
  <Words>26777</Words>
  <Characters>152631</Characters>
  <Application>Microsoft Office Word</Application>
  <DocSecurity>0</DocSecurity>
  <Lines>1271</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36</cp:revision>
  <cp:lastPrinted>2019-02-25T14:05:00Z</cp:lastPrinted>
  <dcterms:created xsi:type="dcterms:W3CDTF">2022-04-14T09:44:00Z</dcterms:created>
  <dcterms:modified xsi:type="dcterms:W3CDTF">2022-12-15T09:54:00Z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(3)KX5RkD3F6FGZXltAPIaOhRROHBq/DHp64Umo1YRiOfb9Ojw3IXBQ3bbubccEW2hIfbQF4Qcr
DVUGygZZ9hnwmTNx6lDTRvWvHam0ldeCV34+GmxQwWW8BofgxPa+bRyBfW3cQaDE31pPAVwc
lF5eQBniAFA9LxUMO4GgLlOGvvTq4KFOUyjaQVBGcw1lVcBGC04Ztl9xHZ1GXUUxpsX3K0JR
ih0XhzaZ56Rl6m/yjB</vt:lpwstr>
  </property>
  <property fmtid="{D5CDD505-2E9C-101B-9397-08002B2CF9AE}" pid="3" name="_2015_ms_pID_7253431">
    <vt:lpwstr>NVL3TRL5bLcEGtWwPfe7U0nz1jVVzbP2YCwKpr6wxSjTk27mMh3UYr
V5NryNwN/bRct+Wq3+2+fSUqDTnxj99jxT995mC4Ax0zeuZoDtu1oLBEziBC4DjhV8yDAci5
9o7LNoNaQTc3oV0t1wUSF7KcjHPxv+x6N5JSOnD7aHMugFxTqhfgMOy29t3ukOWJGhn8jP6c
4Qr8nfuvMSFA3lbmWpEP6sxOegOdYTKt8ANT</vt:lpwstr>
  </property>
  <property fmtid="{D5CDD505-2E9C-101B-9397-08002B2CF9AE}" pid="4" name="_2015_ms_pID_7253432">
    <vt:lpwstr>eImc28LGLR6zVYwGwk4Ybyk=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