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1878F5" w:rsidR="004F0988" w:rsidRPr="0016361A" w:rsidRDefault="008A6D4A" w:rsidP="009719EE">
            <w:pPr>
              <w:pStyle w:val="ZA"/>
              <w:framePr w:w="0" w:hRule="auto" w:wrap="auto" w:vAnchor="margin" w:hAnchor="text" w:yAlign="inline"/>
            </w:pPr>
            <w:bookmarkStart w:id="0" w:name="page1"/>
            <w:r w:rsidRPr="0016361A">
              <w:rPr>
                <w:sz w:val="64"/>
              </w:rPr>
              <w:t xml:space="preserve">3GPP </w:t>
            </w:r>
            <w:bookmarkStart w:id="1" w:name="_GoBack"/>
            <w:bookmarkEnd w:id="1"/>
            <w:r w:rsidRPr="0016361A">
              <w:rPr>
                <w:sz w:val="64"/>
              </w:rPr>
              <w:t>TS 29.</w:t>
            </w:r>
            <w:r w:rsidR="005412CD">
              <w:rPr>
                <w:sz w:val="64"/>
              </w:rPr>
              <w:t>537</w:t>
            </w:r>
            <w:r w:rsidRPr="0016361A">
              <w:rPr>
                <w:sz w:val="64"/>
              </w:rPr>
              <w:t xml:space="preserve"> </w:t>
            </w:r>
            <w:r w:rsidRPr="0016361A">
              <w:t>V</w:t>
            </w:r>
            <w:r w:rsidR="00926FFF">
              <w:t>1</w:t>
            </w:r>
            <w:r w:rsidR="004A678A">
              <w:t>8</w:t>
            </w:r>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r w:rsidR="002B1354">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32528417"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0E7E86AD" w14:textId="3B6259AE" w:rsidR="00B256D7"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B256D7" w:rsidRPr="00A3528D">
        <w:rPr>
          <w:noProof/>
          <w:lang w:val="en-US"/>
        </w:rPr>
        <w:t>Foreword</w:t>
      </w:r>
      <w:r w:rsidR="00B256D7">
        <w:rPr>
          <w:noProof/>
        </w:rPr>
        <w:tab/>
      </w:r>
      <w:r w:rsidR="00B256D7">
        <w:rPr>
          <w:noProof/>
        </w:rPr>
        <w:fldChar w:fldCharType="begin"/>
      </w:r>
      <w:r w:rsidR="00B256D7">
        <w:rPr>
          <w:noProof/>
        </w:rPr>
        <w:instrText xml:space="preserve"> PAGEREF _Toc120575059 \h </w:instrText>
      </w:r>
      <w:r w:rsidR="00B256D7">
        <w:rPr>
          <w:noProof/>
        </w:rPr>
      </w:r>
      <w:r w:rsidR="00B256D7">
        <w:rPr>
          <w:noProof/>
        </w:rPr>
        <w:fldChar w:fldCharType="separate"/>
      </w:r>
      <w:r w:rsidR="00B256D7">
        <w:rPr>
          <w:noProof/>
        </w:rPr>
        <w:t>6</w:t>
      </w:r>
      <w:r w:rsidR="00B256D7">
        <w:rPr>
          <w:noProof/>
        </w:rPr>
        <w:fldChar w:fldCharType="end"/>
      </w:r>
    </w:p>
    <w:p w14:paraId="27015512" w14:textId="7B528346" w:rsidR="00B256D7" w:rsidRDefault="00B256D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_Toc120575060 \h </w:instrText>
      </w:r>
      <w:r>
        <w:rPr>
          <w:noProof/>
        </w:rPr>
      </w:r>
      <w:r>
        <w:rPr>
          <w:noProof/>
        </w:rPr>
        <w:fldChar w:fldCharType="separate"/>
      </w:r>
      <w:r>
        <w:rPr>
          <w:noProof/>
        </w:rPr>
        <w:t>8</w:t>
      </w:r>
      <w:r>
        <w:rPr>
          <w:noProof/>
        </w:rPr>
        <w:fldChar w:fldCharType="end"/>
      </w:r>
    </w:p>
    <w:p w14:paraId="79294C2F" w14:textId="24B832EB" w:rsidR="00B256D7" w:rsidRDefault="00B256D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_Toc120575061 \h </w:instrText>
      </w:r>
      <w:r>
        <w:rPr>
          <w:noProof/>
        </w:rPr>
      </w:r>
      <w:r>
        <w:rPr>
          <w:noProof/>
        </w:rPr>
        <w:fldChar w:fldCharType="separate"/>
      </w:r>
      <w:r>
        <w:rPr>
          <w:noProof/>
        </w:rPr>
        <w:t>8</w:t>
      </w:r>
      <w:r>
        <w:rPr>
          <w:noProof/>
        </w:rPr>
        <w:fldChar w:fldCharType="end"/>
      </w:r>
    </w:p>
    <w:p w14:paraId="405C8D34" w14:textId="191B5813" w:rsidR="00B256D7" w:rsidRDefault="00B256D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_Toc120575062 \h </w:instrText>
      </w:r>
      <w:r>
        <w:rPr>
          <w:noProof/>
        </w:rPr>
      </w:r>
      <w:r>
        <w:rPr>
          <w:noProof/>
        </w:rPr>
        <w:fldChar w:fldCharType="separate"/>
      </w:r>
      <w:r>
        <w:rPr>
          <w:noProof/>
        </w:rPr>
        <w:t>9</w:t>
      </w:r>
      <w:r>
        <w:rPr>
          <w:noProof/>
        </w:rPr>
        <w:fldChar w:fldCharType="end"/>
      </w:r>
    </w:p>
    <w:p w14:paraId="39A1CD8C" w14:textId="05694C0E" w:rsidR="00B256D7" w:rsidRDefault="00B256D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_Toc120575063 \h </w:instrText>
      </w:r>
      <w:r>
        <w:rPr>
          <w:noProof/>
        </w:rPr>
      </w:r>
      <w:r>
        <w:rPr>
          <w:noProof/>
        </w:rPr>
        <w:fldChar w:fldCharType="separate"/>
      </w:r>
      <w:r>
        <w:rPr>
          <w:noProof/>
        </w:rPr>
        <w:t>9</w:t>
      </w:r>
      <w:r>
        <w:rPr>
          <w:noProof/>
        </w:rPr>
        <w:fldChar w:fldCharType="end"/>
      </w:r>
    </w:p>
    <w:p w14:paraId="0F573C8B" w14:textId="691AD2F9" w:rsidR="00B256D7" w:rsidRDefault="00B256D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_Toc120575064 \h </w:instrText>
      </w:r>
      <w:r>
        <w:rPr>
          <w:noProof/>
        </w:rPr>
      </w:r>
      <w:r>
        <w:rPr>
          <w:noProof/>
        </w:rPr>
        <w:fldChar w:fldCharType="separate"/>
      </w:r>
      <w:r>
        <w:rPr>
          <w:noProof/>
        </w:rPr>
        <w:t>9</w:t>
      </w:r>
      <w:r>
        <w:rPr>
          <w:noProof/>
        </w:rPr>
        <w:fldChar w:fldCharType="end"/>
      </w:r>
    </w:p>
    <w:p w14:paraId="20BA5B51" w14:textId="571464AB" w:rsidR="00B256D7" w:rsidRDefault="00B256D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_Toc120575065 \h </w:instrText>
      </w:r>
      <w:r>
        <w:rPr>
          <w:noProof/>
        </w:rPr>
      </w:r>
      <w:r>
        <w:rPr>
          <w:noProof/>
        </w:rPr>
        <w:fldChar w:fldCharType="separate"/>
      </w:r>
      <w:r>
        <w:rPr>
          <w:noProof/>
        </w:rPr>
        <w:t>9</w:t>
      </w:r>
      <w:r>
        <w:rPr>
          <w:noProof/>
        </w:rPr>
        <w:fldChar w:fldCharType="end"/>
      </w:r>
    </w:p>
    <w:p w14:paraId="284DFC75" w14:textId="66C18887" w:rsidR="00B256D7" w:rsidRDefault="00B256D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_Toc120575066 \h </w:instrText>
      </w:r>
      <w:r>
        <w:rPr>
          <w:noProof/>
        </w:rPr>
      </w:r>
      <w:r>
        <w:rPr>
          <w:noProof/>
        </w:rPr>
        <w:fldChar w:fldCharType="separate"/>
      </w:r>
      <w:r>
        <w:rPr>
          <w:noProof/>
        </w:rPr>
        <w:t>9</w:t>
      </w:r>
      <w:r>
        <w:rPr>
          <w:noProof/>
        </w:rPr>
        <w:fldChar w:fldCharType="end"/>
      </w:r>
    </w:p>
    <w:p w14:paraId="52DAD9A9" w14:textId="7C77D4C9" w:rsidR="00B256D7" w:rsidRDefault="00B256D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_Toc120575067 \h </w:instrText>
      </w:r>
      <w:r>
        <w:rPr>
          <w:noProof/>
        </w:rPr>
      </w:r>
      <w:r>
        <w:rPr>
          <w:noProof/>
        </w:rPr>
        <w:fldChar w:fldCharType="separate"/>
      </w:r>
      <w:r>
        <w:rPr>
          <w:noProof/>
        </w:rPr>
        <w:t>10</w:t>
      </w:r>
      <w:r>
        <w:rPr>
          <w:noProof/>
        </w:rPr>
        <w:fldChar w:fldCharType="end"/>
      </w:r>
    </w:p>
    <w:p w14:paraId="30DD1B56" w14:textId="42D8A280" w:rsidR="00B256D7" w:rsidRDefault="00B256D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_Toc120575068 \h </w:instrText>
      </w:r>
      <w:r>
        <w:rPr>
          <w:noProof/>
        </w:rPr>
      </w:r>
      <w:r>
        <w:rPr>
          <w:noProof/>
        </w:rPr>
        <w:fldChar w:fldCharType="separate"/>
      </w:r>
      <w:r>
        <w:rPr>
          <w:noProof/>
        </w:rPr>
        <w:t>10</w:t>
      </w:r>
      <w:r>
        <w:rPr>
          <w:noProof/>
        </w:rPr>
        <w:fldChar w:fldCharType="end"/>
      </w:r>
    </w:p>
    <w:p w14:paraId="2D6E7E25" w14:textId="2918FE28" w:rsidR="00B256D7" w:rsidRDefault="00B256D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_Toc120575069 \h </w:instrText>
      </w:r>
      <w:r>
        <w:rPr>
          <w:noProof/>
        </w:rPr>
      </w:r>
      <w:r>
        <w:rPr>
          <w:noProof/>
        </w:rPr>
        <w:fldChar w:fldCharType="separate"/>
      </w:r>
      <w:r>
        <w:rPr>
          <w:noProof/>
        </w:rPr>
        <w:t>11</w:t>
      </w:r>
      <w:r>
        <w:rPr>
          <w:noProof/>
        </w:rPr>
        <w:fldChar w:fldCharType="end"/>
      </w:r>
    </w:p>
    <w:p w14:paraId="02EA2B5C" w14:textId="16709B8E" w:rsidR="00B256D7" w:rsidRDefault="00B256D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_Toc120575070 \h </w:instrText>
      </w:r>
      <w:r>
        <w:rPr>
          <w:noProof/>
        </w:rPr>
      </w:r>
      <w:r>
        <w:rPr>
          <w:noProof/>
        </w:rPr>
        <w:fldChar w:fldCharType="separate"/>
      </w:r>
      <w:r>
        <w:rPr>
          <w:noProof/>
        </w:rPr>
        <w:t>11</w:t>
      </w:r>
      <w:r>
        <w:rPr>
          <w:noProof/>
        </w:rPr>
        <w:fldChar w:fldCharType="end"/>
      </w:r>
    </w:p>
    <w:p w14:paraId="6C8E1AB2" w14:textId="0682F33A" w:rsidR="00B256D7" w:rsidRDefault="00B256D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_Toc120575071 \h </w:instrText>
      </w:r>
      <w:r>
        <w:rPr>
          <w:noProof/>
        </w:rPr>
      </w:r>
      <w:r>
        <w:rPr>
          <w:noProof/>
        </w:rPr>
        <w:fldChar w:fldCharType="separate"/>
      </w:r>
      <w:r>
        <w:rPr>
          <w:noProof/>
        </w:rPr>
        <w:t>11</w:t>
      </w:r>
      <w:r>
        <w:rPr>
          <w:noProof/>
        </w:rPr>
        <w:fldChar w:fldCharType="end"/>
      </w:r>
    </w:p>
    <w:p w14:paraId="22A31A4D" w14:textId="061CAC6C" w:rsidR="00B256D7" w:rsidRDefault="00B256D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_Toc120575072 \h </w:instrText>
      </w:r>
      <w:r>
        <w:rPr>
          <w:noProof/>
        </w:rPr>
      </w:r>
      <w:r>
        <w:rPr>
          <w:noProof/>
        </w:rPr>
        <w:fldChar w:fldCharType="separate"/>
      </w:r>
      <w:r>
        <w:rPr>
          <w:noProof/>
        </w:rPr>
        <w:t>11</w:t>
      </w:r>
      <w:r>
        <w:rPr>
          <w:noProof/>
        </w:rPr>
        <w:fldChar w:fldCharType="end"/>
      </w:r>
    </w:p>
    <w:p w14:paraId="6634BB49" w14:textId="06CC4FDD" w:rsidR="00B256D7" w:rsidRDefault="00B256D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_Toc120575073 \h </w:instrText>
      </w:r>
      <w:r>
        <w:rPr>
          <w:noProof/>
        </w:rPr>
      </w:r>
      <w:r>
        <w:rPr>
          <w:noProof/>
        </w:rPr>
        <w:fldChar w:fldCharType="separate"/>
      </w:r>
      <w:r>
        <w:rPr>
          <w:noProof/>
        </w:rPr>
        <w:t>11</w:t>
      </w:r>
      <w:r>
        <w:rPr>
          <w:noProof/>
        </w:rPr>
        <w:fldChar w:fldCharType="end"/>
      </w:r>
    </w:p>
    <w:p w14:paraId="1001CC05" w14:textId="42843C53" w:rsidR="00B256D7" w:rsidRDefault="00B256D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_Toc120575074 \h </w:instrText>
      </w:r>
      <w:r>
        <w:rPr>
          <w:noProof/>
        </w:rPr>
      </w:r>
      <w:r>
        <w:rPr>
          <w:noProof/>
        </w:rPr>
        <w:fldChar w:fldCharType="separate"/>
      </w:r>
      <w:r>
        <w:rPr>
          <w:noProof/>
        </w:rPr>
        <w:t>11</w:t>
      </w:r>
      <w:r>
        <w:rPr>
          <w:noProof/>
        </w:rPr>
        <w:fldChar w:fldCharType="end"/>
      </w:r>
    </w:p>
    <w:p w14:paraId="2FFC8FE5" w14:textId="29E5A2F9" w:rsidR="00B256D7" w:rsidRDefault="00B256D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_Toc120575075 \h </w:instrText>
      </w:r>
      <w:r>
        <w:rPr>
          <w:noProof/>
        </w:rPr>
      </w:r>
      <w:r>
        <w:rPr>
          <w:noProof/>
        </w:rPr>
        <w:fldChar w:fldCharType="separate"/>
      </w:r>
      <w:r>
        <w:rPr>
          <w:noProof/>
        </w:rPr>
        <w:t>11</w:t>
      </w:r>
      <w:r>
        <w:rPr>
          <w:noProof/>
        </w:rPr>
        <w:fldChar w:fldCharType="end"/>
      </w:r>
    </w:p>
    <w:p w14:paraId="072900E3" w14:textId="107B2DDA" w:rsidR="00B256D7" w:rsidRDefault="00B256D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_Toc120575076 \h </w:instrText>
      </w:r>
      <w:r>
        <w:rPr>
          <w:noProof/>
        </w:rPr>
      </w:r>
      <w:r>
        <w:rPr>
          <w:noProof/>
        </w:rPr>
        <w:fldChar w:fldCharType="separate"/>
      </w:r>
      <w:r>
        <w:rPr>
          <w:noProof/>
        </w:rPr>
        <w:t>13</w:t>
      </w:r>
      <w:r>
        <w:rPr>
          <w:noProof/>
        </w:rPr>
        <w:fldChar w:fldCharType="end"/>
      </w:r>
    </w:p>
    <w:p w14:paraId="4B13BCE3" w14:textId="7783B46F" w:rsidR="00B256D7" w:rsidRDefault="00B256D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_Toc120575077 \h </w:instrText>
      </w:r>
      <w:r>
        <w:rPr>
          <w:noProof/>
        </w:rPr>
      </w:r>
      <w:r>
        <w:rPr>
          <w:noProof/>
        </w:rPr>
        <w:fldChar w:fldCharType="separate"/>
      </w:r>
      <w:r>
        <w:rPr>
          <w:noProof/>
        </w:rPr>
        <w:t>13</w:t>
      </w:r>
      <w:r>
        <w:rPr>
          <w:noProof/>
        </w:rPr>
        <w:fldChar w:fldCharType="end"/>
      </w:r>
    </w:p>
    <w:p w14:paraId="4F4221B0" w14:textId="06C5E647" w:rsidR="00B256D7" w:rsidRDefault="00B256D7">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_Toc120575078 \h </w:instrText>
      </w:r>
      <w:r>
        <w:rPr>
          <w:noProof/>
        </w:rPr>
      </w:r>
      <w:r>
        <w:rPr>
          <w:noProof/>
        </w:rPr>
        <w:fldChar w:fldCharType="separate"/>
      </w:r>
      <w:r>
        <w:rPr>
          <w:noProof/>
        </w:rPr>
        <w:t>14</w:t>
      </w:r>
      <w:r>
        <w:rPr>
          <w:noProof/>
        </w:rPr>
        <w:fldChar w:fldCharType="end"/>
      </w:r>
    </w:p>
    <w:p w14:paraId="371332E2" w14:textId="569F0CD3" w:rsidR="00B256D7" w:rsidRDefault="00B256D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_Toc120575079 \h </w:instrText>
      </w:r>
      <w:r>
        <w:rPr>
          <w:noProof/>
        </w:rPr>
      </w:r>
      <w:r>
        <w:rPr>
          <w:noProof/>
        </w:rPr>
        <w:fldChar w:fldCharType="separate"/>
      </w:r>
      <w:r>
        <w:rPr>
          <w:noProof/>
        </w:rPr>
        <w:t>15</w:t>
      </w:r>
      <w:r>
        <w:rPr>
          <w:noProof/>
        </w:rPr>
        <w:fldChar w:fldCharType="end"/>
      </w:r>
    </w:p>
    <w:p w14:paraId="7693C8B0" w14:textId="23016071" w:rsidR="00B256D7" w:rsidRDefault="00B256D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_Toc120575080 \h </w:instrText>
      </w:r>
      <w:r>
        <w:rPr>
          <w:noProof/>
        </w:rPr>
      </w:r>
      <w:r>
        <w:rPr>
          <w:noProof/>
        </w:rPr>
        <w:fldChar w:fldCharType="separate"/>
      </w:r>
      <w:r>
        <w:rPr>
          <w:noProof/>
        </w:rPr>
        <w:t>15</w:t>
      </w:r>
      <w:r>
        <w:rPr>
          <w:noProof/>
        </w:rPr>
        <w:fldChar w:fldCharType="end"/>
      </w:r>
    </w:p>
    <w:p w14:paraId="1E86F7CF" w14:textId="07E341D7" w:rsidR="00B256D7" w:rsidRDefault="00B256D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_Toc120575081 \h </w:instrText>
      </w:r>
      <w:r>
        <w:rPr>
          <w:noProof/>
        </w:rPr>
      </w:r>
      <w:r>
        <w:rPr>
          <w:noProof/>
        </w:rPr>
        <w:fldChar w:fldCharType="separate"/>
      </w:r>
      <w:r>
        <w:rPr>
          <w:noProof/>
        </w:rPr>
        <w:t>16</w:t>
      </w:r>
      <w:r>
        <w:rPr>
          <w:noProof/>
        </w:rPr>
        <w:fldChar w:fldCharType="end"/>
      </w:r>
    </w:p>
    <w:p w14:paraId="3ADD7B05" w14:textId="3A20A58F" w:rsidR="00B256D7" w:rsidRDefault="00B256D7">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_Toc120575082 \h </w:instrText>
      </w:r>
      <w:r>
        <w:rPr>
          <w:noProof/>
        </w:rPr>
      </w:r>
      <w:r>
        <w:rPr>
          <w:noProof/>
        </w:rPr>
        <w:fldChar w:fldCharType="separate"/>
      </w:r>
      <w:r>
        <w:rPr>
          <w:noProof/>
        </w:rPr>
        <w:t>16</w:t>
      </w:r>
      <w:r>
        <w:rPr>
          <w:noProof/>
        </w:rPr>
        <w:fldChar w:fldCharType="end"/>
      </w:r>
    </w:p>
    <w:p w14:paraId="5DC538D8" w14:textId="7148DDDF" w:rsidR="00B256D7" w:rsidRDefault="00B256D7">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_Toc120575083 \h </w:instrText>
      </w:r>
      <w:r>
        <w:rPr>
          <w:noProof/>
        </w:rPr>
      </w:r>
      <w:r>
        <w:rPr>
          <w:noProof/>
        </w:rPr>
        <w:fldChar w:fldCharType="separate"/>
      </w:r>
      <w:r>
        <w:rPr>
          <w:noProof/>
        </w:rPr>
        <w:t>16</w:t>
      </w:r>
      <w:r>
        <w:rPr>
          <w:noProof/>
        </w:rPr>
        <w:fldChar w:fldCharType="end"/>
      </w:r>
    </w:p>
    <w:p w14:paraId="7222A1FD" w14:textId="32AFD3D2" w:rsidR="00B256D7" w:rsidRDefault="00B256D7">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_Toc120575084 \h </w:instrText>
      </w:r>
      <w:r>
        <w:rPr>
          <w:noProof/>
        </w:rPr>
      </w:r>
      <w:r>
        <w:rPr>
          <w:noProof/>
        </w:rPr>
        <w:fldChar w:fldCharType="separate"/>
      </w:r>
      <w:r>
        <w:rPr>
          <w:noProof/>
        </w:rPr>
        <w:t>16</w:t>
      </w:r>
      <w:r>
        <w:rPr>
          <w:noProof/>
        </w:rPr>
        <w:fldChar w:fldCharType="end"/>
      </w:r>
    </w:p>
    <w:p w14:paraId="35AD59DA" w14:textId="4A5C4848" w:rsidR="00B256D7" w:rsidRDefault="00B256D7">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_Toc120575085 \h </w:instrText>
      </w:r>
      <w:r>
        <w:rPr>
          <w:noProof/>
        </w:rPr>
      </w:r>
      <w:r>
        <w:rPr>
          <w:noProof/>
        </w:rPr>
        <w:fldChar w:fldCharType="separate"/>
      </w:r>
      <w:r>
        <w:rPr>
          <w:noProof/>
        </w:rPr>
        <w:t>17</w:t>
      </w:r>
      <w:r>
        <w:rPr>
          <w:noProof/>
        </w:rPr>
        <w:fldChar w:fldCharType="end"/>
      </w:r>
    </w:p>
    <w:p w14:paraId="565CCC3F" w14:textId="25F5778D" w:rsidR="00B256D7" w:rsidRDefault="00B256D7">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_Toc120575086 \h </w:instrText>
      </w:r>
      <w:r>
        <w:rPr>
          <w:noProof/>
        </w:rPr>
      </w:r>
      <w:r>
        <w:rPr>
          <w:noProof/>
        </w:rPr>
        <w:fldChar w:fldCharType="separate"/>
      </w:r>
      <w:r>
        <w:rPr>
          <w:noProof/>
        </w:rPr>
        <w:t>18</w:t>
      </w:r>
      <w:r>
        <w:rPr>
          <w:noProof/>
        </w:rPr>
        <w:fldChar w:fldCharType="end"/>
      </w:r>
    </w:p>
    <w:p w14:paraId="411474BD" w14:textId="613490A5" w:rsidR="00B256D7" w:rsidRDefault="00B256D7">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_Toc120575087 \h </w:instrText>
      </w:r>
      <w:r>
        <w:rPr>
          <w:noProof/>
        </w:rPr>
      </w:r>
      <w:r>
        <w:rPr>
          <w:noProof/>
        </w:rPr>
        <w:fldChar w:fldCharType="separate"/>
      </w:r>
      <w:r>
        <w:rPr>
          <w:noProof/>
        </w:rPr>
        <w:t>18</w:t>
      </w:r>
      <w:r>
        <w:rPr>
          <w:noProof/>
        </w:rPr>
        <w:fldChar w:fldCharType="end"/>
      </w:r>
    </w:p>
    <w:p w14:paraId="48CF470F" w14:textId="403B0DF8" w:rsidR="00B256D7" w:rsidRDefault="00B256D7">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_Toc120575088 \h </w:instrText>
      </w:r>
      <w:r>
        <w:rPr>
          <w:noProof/>
        </w:rPr>
      </w:r>
      <w:r>
        <w:rPr>
          <w:noProof/>
        </w:rPr>
        <w:fldChar w:fldCharType="separate"/>
      </w:r>
      <w:r>
        <w:rPr>
          <w:noProof/>
        </w:rPr>
        <w:t>18</w:t>
      </w:r>
      <w:r>
        <w:rPr>
          <w:noProof/>
        </w:rPr>
        <w:fldChar w:fldCharType="end"/>
      </w:r>
    </w:p>
    <w:p w14:paraId="52E5E077" w14:textId="10EC1FB6" w:rsidR="00B256D7" w:rsidRDefault="00B256D7">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_Toc120575089 \h </w:instrText>
      </w:r>
      <w:r>
        <w:rPr>
          <w:noProof/>
        </w:rPr>
      </w:r>
      <w:r>
        <w:rPr>
          <w:noProof/>
        </w:rPr>
        <w:fldChar w:fldCharType="separate"/>
      </w:r>
      <w:r>
        <w:rPr>
          <w:noProof/>
        </w:rPr>
        <w:t>19</w:t>
      </w:r>
      <w:r>
        <w:rPr>
          <w:noProof/>
        </w:rPr>
        <w:fldChar w:fldCharType="end"/>
      </w:r>
    </w:p>
    <w:p w14:paraId="57E12326" w14:textId="4734B41D" w:rsidR="00B256D7" w:rsidRDefault="00B256D7">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_Toc120575090 \h </w:instrText>
      </w:r>
      <w:r>
        <w:rPr>
          <w:noProof/>
        </w:rPr>
      </w:r>
      <w:r>
        <w:rPr>
          <w:noProof/>
        </w:rPr>
        <w:fldChar w:fldCharType="separate"/>
      </w:r>
      <w:r>
        <w:rPr>
          <w:noProof/>
        </w:rPr>
        <w:t>19</w:t>
      </w:r>
      <w:r>
        <w:rPr>
          <w:noProof/>
        </w:rPr>
        <w:fldChar w:fldCharType="end"/>
      </w:r>
    </w:p>
    <w:p w14:paraId="730E548C" w14:textId="30C064A8" w:rsidR="00B256D7" w:rsidRDefault="00B256D7">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_Toc120575091 \h </w:instrText>
      </w:r>
      <w:r>
        <w:rPr>
          <w:noProof/>
        </w:rPr>
      </w:r>
      <w:r>
        <w:rPr>
          <w:noProof/>
        </w:rPr>
        <w:fldChar w:fldCharType="separate"/>
      </w:r>
      <w:r>
        <w:rPr>
          <w:noProof/>
        </w:rPr>
        <w:t>19</w:t>
      </w:r>
      <w:r>
        <w:rPr>
          <w:noProof/>
        </w:rPr>
        <w:fldChar w:fldCharType="end"/>
      </w:r>
    </w:p>
    <w:p w14:paraId="07CE86B5" w14:textId="3C21EBF0" w:rsidR="00B256D7" w:rsidRDefault="00B256D7">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_Toc120575092 \h </w:instrText>
      </w:r>
      <w:r>
        <w:rPr>
          <w:noProof/>
        </w:rPr>
      </w:r>
      <w:r>
        <w:rPr>
          <w:noProof/>
        </w:rPr>
        <w:fldChar w:fldCharType="separate"/>
      </w:r>
      <w:r>
        <w:rPr>
          <w:noProof/>
        </w:rPr>
        <w:t>19</w:t>
      </w:r>
      <w:r>
        <w:rPr>
          <w:noProof/>
        </w:rPr>
        <w:fldChar w:fldCharType="end"/>
      </w:r>
    </w:p>
    <w:p w14:paraId="19128D5F" w14:textId="4D5C9765" w:rsidR="00B256D7" w:rsidRDefault="00B256D7">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_Toc120575093 \h </w:instrText>
      </w:r>
      <w:r>
        <w:rPr>
          <w:noProof/>
        </w:rPr>
      </w:r>
      <w:r>
        <w:rPr>
          <w:noProof/>
        </w:rPr>
        <w:fldChar w:fldCharType="separate"/>
      </w:r>
      <w:r>
        <w:rPr>
          <w:noProof/>
        </w:rPr>
        <w:t>20</w:t>
      </w:r>
      <w:r>
        <w:rPr>
          <w:noProof/>
        </w:rPr>
        <w:fldChar w:fldCharType="end"/>
      </w:r>
    </w:p>
    <w:p w14:paraId="77C63127" w14:textId="1F07D2BB" w:rsidR="00B256D7" w:rsidRDefault="00B256D7">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_Toc120575094 \h </w:instrText>
      </w:r>
      <w:r>
        <w:rPr>
          <w:noProof/>
        </w:rPr>
      </w:r>
      <w:r>
        <w:rPr>
          <w:noProof/>
        </w:rPr>
        <w:fldChar w:fldCharType="separate"/>
      </w:r>
      <w:r>
        <w:rPr>
          <w:noProof/>
        </w:rPr>
        <w:t>20</w:t>
      </w:r>
      <w:r>
        <w:rPr>
          <w:noProof/>
        </w:rPr>
        <w:fldChar w:fldCharType="end"/>
      </w:r>
    </w:p>
    <w:p w14:paraId="0958957D" w14:textId="636AF604" w:rsidR="00B256D7" w:rsidRDefault="00B256D7">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_Toc120575095 \h </w:instrText>
      </w:r>
      <w:r>
        <w:rPr>
          <w:noProof/>
        </w:rPr>
      </w:r>
      <w:r>
        <w:rPr>
          <w:noProof/>
        </w:rPr>
        <w:fldChar w:fldCharType="separate"/>
      </w:r>
      <w:r>
        <w:rPr>
          <w:noProof/>
        </w:rPr>
        <w:t>21</w:t>
      </w:r>
      <w:r>
        <w:rPr>
          <w:noProof/>
        </w:rPr>
        <w:fldChar w:fldCharType="end"/>
      </w:r>
    </w:p>
    <w:p w14:paraId="266B9AAD" w14:textId="6BCCFC3B" w:rsidR="00B256D7" w:rsidRDefault="00B256D7">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_Toc120575096 \h </w:instrText>
      </w:r>
      <w:r>
        <w:rPr>
          <w:noProof/>
        </w:rPr>
      </w:r>
      <w:r>
        <w:rPr>
          <w:noProof/>
        </w:rPr>
        <w:fldChar w:fldCharType="separate"/>
      </w:r>
      <w:r>
        <w:rPr>
          <w:noProof/>
        </w:rPr>
        <w:t>21</w:t>
      </w:r>
      <w:r>
        <w:rPr>
          <w:noProof/>
        </w:rPr>
        <w:fldChar w:fldCharType="end"/>
      </w:r>
    </w:p>
    <w:p w14:paraId="0919B684" w14:textId="47A7CF52" w:rsidR="00B256D7" w:rsidRDefault="00B256D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_Toc120575097 \h </w:instrText>
      </w:r>
      <w:r>
        <w:rPr>
          <w:noProof/>
        </w:rPr>
      </w:r>
      <w:r>
        <w:rPr>
          <w:noProof/>
        </w:rPr>
        <w:fldChar w:fldCharType="separate"/>
      </w:r>
      <w:r>
        <w:rPr>
          <w:noProof/>
        </w:rPr>
        <w:t>21</w:t>
      </w:r>
      <w:r>
        <w:rPr>
          <w:noProof/>
        </w:rPr>
        <w:fldChar w:fldCharType="end"/>
      </w:r>
    </w:p>
    <w:p w14:paraId="3A7BAD5C" w14:textId="104DAABC" w:rsidR="00B256D7" w:rsidRDefault="00B256D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_Toc120575098 \h </w:instrText>
      </w:r>
      <w:r>
        <w:rPr>
          <w:noProof/>
        </w:rPr>
      </w:r>
      <w:r>
        <w:rPr>
          <w:noProof/>
        </w:rPr>
        <w:fldChar w:fldCharType="separate"/>
      </w:r>
      <w:r>
        <w:rPr>
          <w:noProof/>
        </w:rPr>
        <w:t>21</w:t>
      </w:r>
      <w:r>
        <w:rPr>
          <w:noProof/>
        </w:rPr>
        <w:fldChar w:fldCharType="end"/>
      </w:r>
    </w:p>
    <w:p w14:paraId="35B6803C" w14:textId="2977407B" w:rsidR="00B256D7" w:rsidRDefault="00B256D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_Toc120575099 \h </w:instrText>
      </w:r>
      <w:r>
        <w:rPr>
          <w:noProof/>
        </w:rPr>
      </w:r>
      <w:r>
        <w:rPr>
          <w:noProof/>
        </w:rPr>
        <w:fldChar w:fldCharType="separate"/>
      </w:r>
      <w:r>
        <w:rPr>
          <w:noProof/>
        </w:rPr>
        <w:t>22</w:t>
      </w:r>
      <w:r>
        <w:rPr>
          <w:noProof/>
        </w:rPr>
        <w:fldChar w:fldCharType="end"/>
      </w:r>
    </w:p>
    <w:p w14:paraId="35624129" w14:textId="512D4CBB" w:rsidR="00B256D7" w:rsidRDefault="00B256D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_Toc120575100 \h </w:instrText>
      </w:r>
      <w:r>
        <w:rPr>
          <w:noProof/>
        </w:rPr>
      </w:r>
      <w:r>
        <w:rPr>
          <w:noProof/>
        </w:rPr>
        <w:fldChar w:fldCharType="separate"/>
      </w:r>
      <w:r>
        <w:rPr>
          <w:noProof/>
        </w:rPr>
        <w:t>22</w:t>
      </w:r>
      <w:r>
        <w:rPr>
          <w:noProof/>
        </w:rPr>
        <w:fldChar w:fldCharType="end"/>
      </w:r>
    </w:p>
    <w:p w14:paraId="156A80B0" w14:textId="49EBB176" w:rsidR="00B256D7" w:rsidRDefault="00B256D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_Toc120575101 \h </w:instrText>
      </w:r>
      <w:r>
        <w:rPr>
          <w:noProof/>
        </w:rPr>
      </w:r>
      <w:r>
        <w:rPr>
          <w:noProof/>
        </w:rPr>
        <w:fldChar w:fldCharType="separate"/>
      </w:r>
      <w:r>
        <w:rPr>
          <w:noProof/>
        </w:rPr>
        <w:t>22</w:t>
      </w:r>
      <w:r>
        <w:rPr>
          <w:noProof/>
        </w:rPr>
        <w:fldChar w:fldCharType="end"/>
      </w:r>
    </w:p>
    <w:p w14:paraId="31D79BA8" w14:textId="67522E76" w:rsidR="00B256D7" w:rsidRDefault="00B256D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_Toc120575102 \h </w:instrText>
      </w:r>
      <w:r>
        <w:rPr>
          <w:noProof/>
        </w:rPr>
      </w:r>
      <w:r>
        <w:rPr>
          <w:noProof/>
        </w:rPr>
        <w:fldChar w:fldCharType="separate"/>
      </w:r>
      <w:r>
        <w:rPr>
          <w:noProof/>
        </w:rPr>
        <w:t>22</w:t>
      </w:r>
      <w:r>
        <w:rPr>
          <w:noProof/>
        </w:rPr>
        <w:fldChar w:fldCharType="end"/>
      </w:r>
    </w:p>
    <w:p w14:paraId="377B4CF4" w14:textId="3429904D" w:rsidR="00B256D7" w:rsidRPr="004D3469" w:rsidRDefault="00B256D7">
      <w:pPr>
        <w:pStyle w:val="TOC5"/>
        <w:rPr>
          <w:rFonts w:asciiTheme="minorHAnsi" w:eastAsiaTheme="minorEastAsia" w:hAnsiTheme="minorHAnsi" w:cstheme="minorBidi"/>
          <w:noProof/>
          <w:sz w:val="22"/>
          <w:szCs w:val="22"/>
          <w:lang w:val="fr-FR"/>
        </w:rPr>
      </w:pPr>
      <w:r w:rsidRPr="004D3469">
        <w:rPr>
          <w:noProof/>
          <w:lang w:val="fr-FR"/>
        </w:rPr>
        <w:t>5.3.2.2.2</w:t>
      </w:r>
      <w:r w:rsidRPr="004D3469">
        <w:rPr>
          <w:rFonts w:asciiTheme="minorHAnsi" w:eastAsiaTheme="minorEastAsia" w:hAnsiTheme="minorHAnsi" w:cstheme="minorBidi"/>
          <w:noProof/>
          <w:sz w:val="22"/>
          <w:szCs w:val="22"/>
          <w:lang w:val="fr-FR"/>
        </w:rPr>
        <w:tab/>
      </w:r>
      <w:r w:rsidRPr="004D3469">
        <w:rPr>
          <w:noProof/>
          <w:lang w:val="fr-FR"/>
        </w:rPr>
        <w:t>MBS Application Session Context Establishment</w:t>
      </w:r>
      <w:r w:rsidRPr="004D3469">
        <w:rPr>
          <w:noProof/>
          <w:lang w:val="fr-FR"/>
        </w:rPr>
        <w:tab/>
      </w:r>
      <w:r>
        <w:rPr>
          <w:noProof/>
        </w:rPr>
        <w:fldChar w:fldCharType="begin"/>
      </w:r>
      <w:r w:rsidRPr="004D3469">
        <w:rPr>
          <w:noProof/>
          <w:lang w:val="fr-FR"/>
        </w:rPr>
        <w:instrText xml:space="preserve"> PAGEREF _Toc120575103 \h </w:instrText>
      </w:r>
      <w:r>
        <w:rPr>
          <w:noProof/>
        </w:rPr>
      </w:r>
      <w:r>
        <w:rPr>
          <w:noProof/>
        </w:rPr>
        <w:fldChar w:fldCharType="separate"/>
      </w:r>
      <w:r w:rsidRPr="004D3469">
        <w:rPr>
          <w:noProof/>
          <w:lang w:val="fr-FR"/>
        </w:rPr>
        <w:t>22</w:t>
      </w:r>
      <w:r>
        <w:rPr>
          <w:noProof/>
        </w:rPr>
        <w:fldChar w:fldCharType="end"/>
      </w:r>
    </w:p>
    <w:p w14:paraId="10440D14" w14:textId="3072CD9C" w:rsidR="00B256D7" w:rsidRDefault="00B256D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_Toc120575104 \h </w:instrText>
      </w:r>
      <w:r>
        <w:rPr>
          <w:noProof/>
        </w:rPr>
      </w:r>
      <w:r>
        <w:rPr>
          <w:noProof/>
        </w:rPr>
        <w:fldChar w:fldCharType="separate"/>
      </w:r>
      <w:r>
        <w:rPr>
          <w:noProof/>
        </w:rPr>
        <w:t>23</w:t>
      </w:r>
      <w:r>
        <w:rPr>
          <w:noProof/>
        </w:rPr>
        <w:fldChar w:fldCharType="end"/>
      </w:r>
    </w:p>
    <w:p w14:paraId="1DB662FA" w14:textId="75AEC4DD" w:rsidR="00B256D7" w:rsidRDefault="00B256D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_Toc120575105 \h </w:instrText>
      </w:r>
      <w:r>
        <w:rPr>
          <w:noProof/>
        </w:rPr>
      </w:r>
      <w:r>
        <w:rPr>
          <w:noProof/>
        </w:rPr>
        <w:fldChar w:fldCharType="separate"/>
      </w:r>
      <w:r>
        <w:rPr>
          <w:noProof/>
        </w:rPr>
        <w:t>23</w:t>
      </w:r>
      <w:r>
        <w:rPr>
          <w:noProof/>
        </w:rPr>
        <w:fldChar w:fldCharType="end"/>
      </w:r>
    </w:p>
    <w:p w14:paraId="78FFD8D3" w14:textId="58EAF08C" w:rsidR="00B256D7" w:rsidRDefault="00B256D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_Toc120575106 \h </w:instrText>
      </w:r>
      <w:r>
        <w:rPr>
          <w:noProof/>
        </w:rPr>
      </w:r>
      <w:r>
        <w:rPr>
          <w:noProof/>
        </w:rPr>
        <w:fldChar w:fldCharType="separate"/>
      </w:r>
      <w:r>
        <w:rPr>
          <w:noProof/>
        </w:rPr>
        <w:t>24</w:t>
      </w:r>
      <w:r>
        <w:rPr>
          <w:noProof/>
        </w:rPr>
        <w:fldChar w:fldCharType="end"/>
      </w:r>
    </w:p>
    <w:p w14:paraId="0A2E05D9" w14:textId="3415D8AF" w:rsidR="00B256D7" w:rsidRDefault="00B256D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_Toc120575107 \h </w:instrText>
      </w:r>
      <w:r>
        <w:rPr>
          <w:noProof/>
        </w:rPr>
      </w:r>
      <w:r>
        <w:rPr>
          <w:noProof/>
        </w:rPr>
        <w:fldChar w:fldCharType="separate"/>
      </w:r>
      <w:r>
        <w:rPr>
          <w:noProof/>
        </w:rPr>
        <w:t>25</w:t>
      </w:r>
      <w:r>
        <w:rPr>
          <w:noProof/>
        </w:rPr>
        <w:fldChar w:fldCharType="end"/>
      </w:r>
    </w:p>
    <w:p w14:paraId="22A31E97" w14:textId="3A454D4C" w:rsidR="00B256D7" w:rsidRDefault="00B256D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_Toc120575108 \h </w:instrText>
      </w:r>
      <w:r>
        <w:rPr>
          <w:noProof/>
        </w:rPr>
      </w:r>
      <w:r>
        <w:rPr>
          <w:noProof/>
        </w:rPr>
        <w:fldChar w:fldCharType="separate"/>
      </w:r>
      <w:r>
        <w:rPr>
          <w:noProof/>
        </w:rPr>
        <w:t>25</w:t>
      </w:r>
      <w:r>
        <w:rPr>
          <w:noProof/>
        </w:rPr>
        <w:fldChar w:fldCharType="end"/>
      </w:r>
    </w:p>
    <w:p w14:paraId="66D948A4" w14:textId="4FEEA3E9" w:rsidR="00B256D7" w:rsidRDefault="00B256D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_Toc120575109 \h </w:instrText>
      </w:r>
      <w:r>
        <w:rPr>
          <w:noProof/>
        </w:rPr>
      </w:r>
      <w:r>
        <w:rPr>
          <w:noProof/>
        </w:rPr>
        <w:fldChar w:fldCharType="separate"/>
      </w:r>
      <w:r>
        <w:rPr>
          <w:noProof/>
        </w:rPr>
        <w:t>25</w:t>
      </w:r>
      <w:r>
        <w:rPr>
          <w:noProof/>
        </w:rPr>
        <w:fldChar w:fldCharType="end"/>
      </w:r>
    </w:p>
    <w:p w14:paraId="38C4A7DA" w14:textId="7DE62EF0" w:rsidR="00B256D7" w:rsidRDefault="00B256D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_Toc120575110 \h </w:instrText>
      </w:r>
      <w:r>
        <w:rPr>
          <w:noProof/>
        </w:rPr>
      </w:r>
      <w:r>
        <w:rPr>
          <w:noProof/>
        </w:rPr>
        <w:fldChar w:fldCharType="separate"/>
      </w:r>
      <w:r>
        <w:rPr>
          <w:noProof/>
        </w:rPr>
        <w:t>25</w:t>
      </w:r>
      <w:r>
        <w:rPr>
          <w:noProof/>
        </w:rPr>
        <w:fldChar w:fldCharType="end"/>
      </w:r>
    </w:p>
    <w:p w14:paraId="6B681BBA" w14:textId="2A6DA7BC" w:rsidR="00B256D7" w:rsidRDefault="00B256D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_Toc120575111 \h </w:instrText>
      </w:r>
      <w:r>
        <w:rPr>
          <w:noProof/>
        </w:rPr>
      </w:r>
      <w:r>
        <w:rPr>
          <w:noProof/>
        </w:rPr>
        <w:fldChar w:fldCharType="separate"/>
      </w:r>
      <w:r>
        <w:rPr>
          <w:noProof/>
        </w:rPr>
        <w:t>25</w:t>
      </w:r>
      <w:r>
        <w:rPr>
          <w:noProof/>
        </w:rPr>
        <w:fldChar w:fldCharType="end"/>
      </w:r>
    </w:p>
    <w:p w14:paraId="13FC9DFE" w14:textId="146B2117" w:rsidR="00B256D7" w:rsidRDefault="00B256D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_Toc120575112 \h </w:instrText>
      </w:r>
      <w:r>
        <w:rPr>
          <w:noProof/>
        </w:rPr>
      </w:r>
      <w:r>
        <w:rPr>
          <w:noProof/>
        </w:rPr>
        <w:fldChar w:fldCharType="separate"/>
      </w:r>
      <w:r>
        <w:rPr>
          <w:noProof/>
        </w:rPr>
        <w:t>25</w:t>
      </w:r>
      <w:r>
        <w:rPr>
          <w:noProof/>
        </w:rPr>
        <w:fldChar w:fldCharType="end"/>
      </w:r>
    </w:p>
    <w:p w14:paraId="5D45D0A5" w14:textId="1F0B1DE6" w:rsidR="00B256D7" w:rsidRDefault="00B256D7">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_Toc120575113 \h </w:instrText>
      </w:r>
      <w:r>
        <w:rPr>
          <w:noProof/>
        </w:rPr>
      </w:r>
      <w:r>
        <w:rPr>
          <w:noProof/>
        </w:rPr>
        <w:fldChar w:fldCharType="separate"/>
      </w:r>
      <w:r>
        <w:rPr>
          <w:noProof/>
        </w:rPr>
        <w:t>26</w:t>
      </w:r>
      <w:r>
        <w:rPr>
          <w:noProof/>
        </w:rPr>
        <w:fldChar w:fldCharType="end"/>
      </w:r>
    </w:p>
    <w:p w14:paraId="5A622CB2" w14:textId="6468E2E5" w:rsidR="00B256D7" w:rsidRDefault="00B256D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_Toc120575114 \h </w:instrText>
      </w:r>
      <w:r>
        <w:rPr>
          <w:noProof/>
        </w:rPr>
      </w:r>
      <w:r>
        <w:rPr>
          <w:noProof/>
        </w:rPr>
        <w:fldChar w:fldCharType="separate"/>
      </w:r>
      <w:r>
        <w:rPr>
          <w:noProof/>
        </w:rPr>
        <w:t>26</w:t>
      </w:r>
      <w:r>
        <w:rPr>
          <w:noProof/>
        </w:rPr>
        <w:fldChar w:fldCharType="end"/>
      </w:r>
    </w:p>
    <w:p w14:paraId="035991F1" w14:textId="4E6C25C9" w:rsidR="00B256D7" w:rsidRDefault="00B256D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_Toc120575115 \h </w:instrText>
      </w:r>
      <w:r>
        <w:rPr>
          <w:noProof/>
        </w:rPr>
      </w:r>
      <w:r>
        <w:rPr>
          <w:noProof/>
        </w:rPr>
        <w:fldChar w:fldCharType="separate"/>
      </w:r>
      <w:r>
        <w:rPr>
          <w:noProof/>
        </w:rPr>
        <w:t>26</w:t>
      </w:r>
      <w:r>
        <w:rPr>
          <w:noProof/>
        </w:rPr>
        <w:fldChar w:fldCharType="end"/>
      </w:r>
    </w:p>
    <w:p w14:paraId="1E4085E5" w14:textId="660AA5B1" w:rsidR="00B256D7" w:rsidRDefault="00B256D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_Toc120575116 \h </w:instrText>
      </w:r>
      <w:r>
        <w:rPr>
          <w:noProof/>
        </w:rPr>
      </w:r>
      <w:r>
        <w:rPr>
          <w:noProof/>
        </w:rPr>
        <w:fldChar w:fldCharType="separate"/>
      </w:r>
      <w:r>
        <w:rPr>
          <w:noProof/>
        </w:rPr>
        <w:t>26</w:t>
      </w:r>
      <w:r>
        <w:rPr>
          <w:noProof/>
        </w:rPr>
        <w:fldChar w:fldCharType="end"/>
      </w:r>
    </w:p>
    <w:p w14:paraId="2C5D76A3" w14:textId="4128BC7E" w:rsidR="00B256D7" w:rsidRDefault="00B256D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_Toc120575117 \h </w:instrText>
      </w:r>
      <w:r>
        <w:rPr>
          <w:noProof/>
        </w:rPr>
      </w:r>
      <w:r>
        <w:rPr>
          <w:noProof/>
        </w:rPr>
        <w:fldChar w:fldCharType="separate"/>
      </w:r>
      <w:r>
        <w:rPr>
          <w:noProof/>
        </w:rPr>
        <w:t>26</w:t>
      </w:r>
      <w:r>
        <w:rPr>
          <w:noProof/>
        </w:rPr>
        <w:fldChar w:fldCharType="end"/>
      </w:r>
    </w:p>
    <w:p w14:paraId="189D19E4" w14:textId="3D1442CF" w:rsidR="00B256D7" w:rsidRDefault="00B256D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_Toc120575118 \h </w:instrText>
      </w:r>
      <w:r>
        <w:rPr>
          <w:noProof/>
        </w:rPr>
      </w:r>
      <w:r>
        <w:rPr>
          <w:noProof/>
        </w:rPr>
        <w:fldChar w:fldCharType="separate"/>
      </w:r>
      <w:r>
        <w:rPr>
          <w:noProof/>
        </w:rPr>
        <w:t>26</w:t>
      </w:r>
      <w:r>
        <w:rPr>
          <w:noProof/>
        </w:rPr>
        <w:fldChar w:fldCharType="end"/>
      </w:r>
    </w:p>
    <w:p w14:paraId="5DF70F07" w14:textId="5774E809" w:rsidR="00B256D7" w:rsidRDefault="00B256D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_Toc120575119 \h </w:instrText>
      </w:r>
      <w:r>
        <w:rPr>
          <w:noProof/>
        </w:rPr>
      </w:r>
      <w:r>
        <w:rPr>
          <w:noProof/>
        </w:rPr>
        <w:fldChar w:fldCharType="separate"/>
      </w:r>
      <w:r>
        <w:rPr>
          <w:noProof/>
        </w:rPr>
        <w:t>26</w:t>
      </w:r>
      <w:r>
        <w:rPr>
          <w:noProof/>
        </w:rPr>
        <w:fldChar w:fldCharType="end"/>
      </w:r>
    </w:p>
    <w:p w14:paraId="6A085928" w14:textId="17CF5E60" w:rsidR="00B256D7" w:rsidRDefault="00B256D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_Toc120575120 \h </w:instrText>
      </w:r>
      <w:r>
        <w:rPr>
          <w:noProof/>
        </w:rPr>
      </w:r>
      <w:r>
        <w:rPr>
          <w:noProof/>
        </w:rPr>
        <w:fldChar w:fldCharType="separate"/>
      </w:r>
      <w:r>
        <w:rPr>
          <w:noProof/>
        </w:rPr>
        <w:t>26</w:t>
      </w:r>
      <w:r>
        <w:rPr>
          <w:noProof/>
        </w:rPr>
        <w:fldChar w:fldCharType="end"/>
      </w:r>
    </w:p>
    <w:p w14:paraId="5D5136A9" w14:textId="3DCC7B14" w:rsidR="00B256D7" w:rsidRDefault="00B256D7">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_Toc120575121 \h </w:instrText>
      </w:r>
      <w:r>
        <w:rPr>
          <w:noProof/>
        </w:rPr>
      </w:r>
      <w:r>
        <w:rPr>
          <w:noProof/>
        </w:rPr>
        <w:fldChar w:fldCharType="separate"/>
      </w:r>
      <w:r>
        <w:rPr>
          <w:noProof/>
        </w:rPr>
        <w:t>27</w:t>
      </w:r>
      <w:r>
        <w:rPr>
          <w:noProof/>
        </w:rPr>
        <w:fldChar w:fldCharType="end"/>
      </w:r>
    </w:p>
    <w:p w14:paraId="0FAAD727" w14:textId="7B512BAE" w:rsidR="00B256D7" w:rsidRDefault="00B256D7">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_Toc120575122 \h </w:instrText>
      </w:r>
      <w:r>
        <w:rPr>
          <w:noProof/>
        </w:rPr>
      </w:r>
      <w:r>
        <w:rPr>
          <w:noProof/>
        </w:rPr>
        <w:fldChar w:fldCharType="separate"/>
      </w:r>
      <w:r>
        <w:rPr>
          <w:noProof/>
        </w:rPr>
        <w:t>27</w:t>
      </w:r>
      <w:r>
        <w:rPr>
          <w:noProof/>
        </w:rPr>
        <w:fldChar w:fldCharType="end"/>
      </w:r>
    </w:p>
    <w:p w14:paraId="280C99E8" w14:textId="521EC40C" w:rsidR="00B256D7" w:rsidRDefault="00B256D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_Toc120575123 \h </w:instrText>
      </w:r>
      <w:r>
        <w:rPr>
          <w:noProof/>
        </w:rPr>
      </w:r>
      <w:r>
        <w:rPr>
          <w:noProof/>
        </w:rPr>
        <w:fldChar w:fldCharType="separate"/>
      </w:r>
      <w:r>
        <w:rPr>
          <w:noProof/>
        </w:rPr>
        <w:t>27</w:t>
      </w:r>
      <w:r>
        <w:rPr>
          <w:noProof/>
        </w:rPr>
        <w:fldChar w:fldCharType="end"/>
      </w:r>
    </w:p>
    <w:p w14:paraId="06792F9A" w14:textId="2DA120B6" w:rsidR="00B256D7" w:rsidRDefault="00B256D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_Toc120575124 \h </w:instrText>
      </w:r>
      <w:r>
        <w:rPr>
          <w:noProof/>
        </w:rPr>
      </w:r>
      <w:r>
        <w:rPr>
          <w:noProof/>
        </w:rPr>
        <w:fldChar w:fldCharType="separate"/>
      </w:r>
      <w:r>
        <w:rPr>
          <w:noProof/>
        </w:rPr>
        <w:t>28</w:t>
      </w:r>
      <w:r>
        <w:rPr>
          <w:noProof/>
        </w:rPr>
        <w:fldChar w:fldCharType="end"/>
      </w:r>
    </w:p>
    <w:p w14:paraId="7223E402" w14:textId="76605461" w:rsidR="00B256D7" w:rsidRDefault="00B256D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_Toc120575125 \h </w:instrText>
      </w:r>
      <w:r>
        <w:rPr>
          <w:noProof/>
        </w:rPr>
      </w:r>
      <w:r>
        <w:rPr>
          <w:noProof/>
        </w:rPr>
        <w:fldChar w:fldCharType="separate"/>
      </w:r>
      <w:r>
        <w:rPr>
          <w:noProof/>
        </w:rPr>
        <w:t>28</w:t>
      </w:r>
      <w:r>
        <w:rPr>
          <w:noProof/>
        </w:rPr>
        <w:fldChar w:fldCharType="end"/>
      </w:r>
    </w:p>
    <w:p w14:paraId="65EF225A" w14:textId="537A8E3A" w:rsidR="00B256D7" w:rsidRDefault="00B256D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_Toc120575126 \h </w:instrText>
      </w:r>
      <w:r>
        <w:rPr>
          <w:noProof/>
        </w:rPr>
      </w:r>
      <w:r>
        <w:rPr>
          <w:noProof/>
        </w:rPr>
        <w:fldChar w:fldCharType="separate"/>
      </w:r>
      <w:r>
        <w:rPr>
          <w:noProof/>
        </w:rPr>
        <w:t>28</w:t>
      </w:r>
      <w:r>
        <w:rPr>
          <w:noProof/>
        </w:rPr>
        <w:fldChar w:fldCharType="end"/>
      </w:r>
    </w:p>
    <w:p w14:paraId="2205B9D4" w14:textId="635EC140" w:rsidR="00B256D7" w:rsidRDefault="00B256D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_Toc120575127 \h </w:instrText>
      </w:r>
      <w:r>
        <w:rPr>
          <w:noProof/>
        </w:rPr>
      </w:r>
      <w:r>
        <w:rPr>
          <w:noProof/>
        </w:rPr>
        <w:fldChar w:fldCharType="separate"/>
      </w:r>
      <w:r>
        <w:rPr>
          <w:noProof/>
        </w:rPr>
        <w:t>29</w:t>
      </w:r>
      <w:r>
        <w:rPr>
          <w:noProof/>
        </w:rPr>
        <w:fldChar w:fldCharType="end"/>
      </w:r>
    </w:p>
    <w:p w14:paraId="50B6B967" w14:textId="346D7D16"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6.1.3.3.1</w:t>
      </w:r>
      <w:r>
        <w:rPr>
          <w:rFonts w:asciiTheme="minorHAnsi" w:eastAsiaTheme="minorEastAsia" w:hAnsiTheme="minorHAnsi" w:cstheme="minorBidi"/>
          <w:noProof/>
          <w:sz w:val="22"/>
          <w:szCs w:val="22"/>
          <w:lang w:val="en-US"/>
        </w:rPr>
        <w:tab/>
      </w:r>
      <w:r w:rsidRPr="00A3528D">
        <w:rPr>
          <w:rFonts w:eastAsia="SimSun"/>
          <w:noProof/>
        </w:rPr>
        <w:t>Description</w:t>
      </w:r>
      <w:r>
        <w:rPr>
          <w:noProof/>
        </w:rPr>
        <w:tab/>
      </w:r>
      <w:r>
        <w:rPr>
          <w:noProof/>
        </w:rPr>
        <w:fldChar w:fldCharType="begin"/>
      </w:r>
      <w:r>
        <w:rPr>
          <w:noProof/>
        </w:rPr>
        <w:instrText xml:space="preserve"> PAGEREF _Toc120575128 \h </w:instrText>
      </w:r>
      <w:r>
        <w:rPr>
          <w:noProof/>
        </w:rPr>
      </w:r>
      <w:r>
        <w:rPr>
          <w:noProof/>
        </w:rPr>
        <w:fldChar w:fldCharType="separate"/>
      </w:r>
      <w:r>
        <w:rPr>
          <w:noProof/>
        </w:rPr>
        <w:t>29</w:t>
      </w:r>
      <w:r>
        <w:rPr>
          <w:noProof/>
        </w:rPr>
        <w:fldChar w:fldCharType="end"/>
      </w:r>
    </w:p>
    <w:p w14:paraId="0CF397E3" w14:textId="658077C4"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6.1.3.3.2</w:t>
      </w:r>
      <w:r>
        <w:rPr>
          <w:rFonts w:asciiTheme="minorHAnsi" w:eastAsiaTheme="minorEastAsia" w:hAnsiTheme="minorHAnsi" w:cstheme="minorBidi"/>
          <w:noProof/>
          <w:sz w:val="22"/>
          <w:szCs w:val="22"/>
          <w:lang w:val="en-US"/>
        </w:rPr>
        <w:tab/>
      </w:r>
      <w:r w:rsidRPr="00A3528D">
        <w:rPr>
          <w:rFonts w:eastAsia="SimSun"/>
          <w:noProof/>
        </w:rPr>
        <w:t>Resource Definition</w:t>
      </w:r>
      <w:r>
        <w:rPr>
          <w:noProof/>
        </w:rPr>
        <w:tab/>
      </w:r>
      <w:r>
        <w:rPr>
          <w:noProof/>
        </w:rPr>
        <w:fldChar w:fldCharType="begin"/>
      </w:r>
      <w:r>
        <w:rPr>
          <w:noProof/>
        </w:rPr>
        <w:instrText xml:space="preserve"> PAGEREF _Toc120575129 \h </w:instrText>
      </w:r>
      <w:r>
        <w:rPr>
          <w:noProof/>
        </w:rPr>
      </w:r>
      <w:r>
        <w:rPr>
          <w:noProof/>
        </w:rPr>
        <w:fldChar w:fldCharType="separate"/>
      </w:r>
      <w:r>
        <w:rPr>
          <w:noProof/>
        </w:rPr>
        <w:t>29</w:t>
      </w:r>
      <w:r>
        <w:rPr>
          <w:noProof/>
        </w:rPr>
        <w:fldChar w:fldCharType="end"/>
      </w:r>
    </w:p>
    <w:p w14:paraId="78168F6A" w14:textId="65B90AC1"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6.1.3.3.3</w:t>
      </w:r>
      <w:r>
        <w:rPr>
          <w:rFonts w:asciiTheme="minorHAnsi" w:eastAsiaTheme="minorEastAsia" w:hAnsiTheme="minorHAnsi" w:cstheme="minorBidi"/>
          <w:noProof/>
          <w:sz w:val="22"/>
          <w:szCs w:val="22"/>
          <w:lang w:val="en-US"/>
        </w:rPr>
        <w:tab/>
      </w:r>
      <w:r w:rsidRPr="00A3528D">
        <w:rPr>
          <w:rFonts w:eastAsia="SimSun"/>
          <w:noProof/>
        </w:rPr>
        <w:t>Resource Standard Methods</w:t>
      </w:r>
      <w:r>
        <w:rPr>
          <w:noProof/>
        </w:rPr>
        <w:tab/>
      </w:r>
      <w:r>
        <w:rPr>
          <w:noProof/>
        </w:rPr>
        <w:fldChar w:fldCharType="begin"/>
      </w:r>
      <w:r>
        <w:rPr>
          <w:noProof/>
        </w:rPr>
        <w:instrText xml:space="preserve"> PAGEREF _Toc120575130 \h </w:instrText>
      </w:r>
      <w:r>
        <w:rPr>
          <w:noProof/>
        </w:rPr>
      </w:r>
      <w:r>
        <w:rPr>
          <w:noProof/>
        </w:rPr>
        <w:fldChar w:fldCharType="separate"/>
      </w:r>
      <w:r>
        <w:rPr>
          <w:noProof/>
        </w:rPr>
        <w:t>29</w:t>
      </w:r>
      <w:r>
        <w:rPr>
          <w:noProof/>
        </w:rPr>
        <w:fldChar w:fldCharType="end"/>
      </w:r>
    </w:p>
    <w:p w14:paraId="1488DF4E" w14:textId="2DABED99" w:rsidR="00B256D7" w:rsidRDefault="00B256D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_Toc120575131 \h </w:instrText>
      </w:r>
      <w:r>
        <w:rPr>
          <w:noProof/>
        </w:rPr>
      </w:r>
      <w:r>
        <w:rPr>
          <w:noProof/>
        </w:rPr>
        <w:fldChar w:fldCharType="separate"/>
      </w:r>
      <w:r>
        <w:rPr>
          <w:noProof/>
        </w:rPr>
        <w:t>29</w:t>
      </w:r>
      <w:r>
        <w:rPr>
          <w:noProof/>
        </w:rPr>
        <w:fldChar w:fldCharType="end"/>
      </w:r>
    </w:p>
    <w:p w14:paraId="61EB684F" w14:textId="1F988F3C" w:rsidR="00B256D7" w:rsidRDefault="00B256D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_Toc120575132 \h </w:instrText>
      </w:r>
      <w:r>
        <w:rPr>
          <w:noProof/>
        </w:rPr>
      </w:r>
      <w:r>
        <w:rPr>
          <w:noProof/>
        </w:rPr>
        <w:fldChar w:fldCharType="separate"/>
      </w:r>
      <w:r>
        <w:rPr>
          <w:noProof/>
        </w:rPr>
        <w:t>30</w:t>
      </w:r>
      <w:r>
        <w:rPr>
          <w:noProof/>
        </w:rPr>
        <w:fldChar w:fldCharType="end"/>
      </w:r>
    </w:p>
    <w:p w14:paraId="1F0D88A6" w14:textId="7CED58AF" w:rsidR="00B256D7" w:rsidRDefault="00B256D7">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_Toc120575133 \h </w:instrText>
      </w:r>
      <w:r>
        <w:rPr>
          <w:noProof/>
        </w:rPr>
      </w:r>
      <w:r>
        <w:rPr>
          <w:noProof/>
        </w:rPr>
        <w:fldChar w:fldCharType="separate"/>
      </w:r>
      <w:r>
        <w:rPr>
          <w:noProof/>
        </w:rPr>
        <w:t>31</w:t>
      </w:r>
      <w:r>
        <w:rPr>
          <w:noProof/>
        </w:rPr>
        <w:fldChar w:fldCharType="end"/>
      </w:r>
    </w:p>
    <w:p w14:paraId="65401BFF" w14:textId="03304E09" w:rsidR="00B256D7" w:rsidRDefault="00B256D7">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_Toc120575134 \h </w:instrText>
      </w:r>
      <w:r>
        <w:rPr>
          <w:noProof/>
        </w:rPr>
      </w:r>
      <w:r>
        <w:rPr>
          <w:noProof/>
        </w:rPr>
        <w:fldChar w:fldCharType="separate"/>
      </w:r>
      <w:r>
        <w:rPr>
          <w:noProof/>
        </w:rPr>
        <w:t>31</w:t>
      </w:r>
      <w:r>
        <w:rPr>
          <w:noProof/>
        </w:rPr>
        <w:fldChar w:fldCharType="end"/>
      </w:r>
    </w:p>
    <w:p w14:paraId="677F01B7" w14:textId="37B65FC4" w:rsidR="00B256D7" w:rsidRDefault="00B256D7">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_Toc120575135 \h </w:instrText>
      </w:r>
      <w:r>
        <w:rPr>
          <w:noProof/>
        </w:rPr>
      </w:r>
      <w:r>
        <w:rPr>
          <w:noProof/>
        </w:rPr>
        <w:fldChar w:fldCharType="separate"/>
      </w:r>
      <w:r>
        <w:rPr>
          <w:noProof/>
        </w:rPr>
        <w:t>31</w:t>
      </w:r>
      <w:r>
        <w:rPr>
          <w:noProof/>
        </w:rPr>
        <w:fldChar w:fldCharType="end"/>
      </w:r>
    </w:p>
    <w:p w14:paraId="0E71C1E5" w14:textId="4932CABD" w:rsidR="00B256D7" w:rsidRDefault="00B256D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_Toc120575136 \h </w:instrText>
      </w:r>
      <w:r>
        <w:rPr>
          <w:noProof/>
        </w:rPr>
      </w:r>
      <w:r>
        <w:rPr>
          <w:noProof/>
        </w:rPr>
        <w:fldChar w:fldCharType="separate"/>
      </w:r>
      <w:r>
        <w:rPr>
          <w:noProof/>
        </w:rPr>
        <w:t>32</w:t>
      </w:r>
      <w:r>
        <w:rPr>
          <w:noProof/>
        </w:rPr>
        <w:fldChar w:fldCharType="end"/>
      </w:r>
    </w:p>
    <w:p w14:paraId="3D281DB2" w14:textId="3CE9C57F" w:rsidR="00B256D7" w:rsidRDefault="00B256D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_Toc120575137 \h </w:instrText>
      </w:r>
      <w:r>
        <w:rPr>
          <w:noProof/>
        </w:rPr>
      </w:r>
      <w:r>
        <w:rPr>
          <w:noProof/>
        </w:rPr>
        <w:fldChar w:fldCharType="separate"/>
      </w:r>
      <w:r>
        <w:rPr>
          <w:noProof/>
        </w:rPr>
        <w:t>32</w:t>
      </w:r>
      <w:r>
        <w:rPr>
          <w:noProof/>
        </w:rPr>
        <w:fldChar w:fldCharType="end"/>
      </w:r>
    </w:p>
    <w:p w14:paraId="470815A6" w14:textId="03DF3ED3" w:rsidR="00B256D7" w:rsidRDefault="00B256D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_Toc120575138 \h </w:instrText>
      </w:r>
      <w:r>
        <w:rPr>
          <w:noProof/>
        </w:rPr>
      </w:r>
      <w:r>
        <w:rPr>
          <w:noProof/>
        </w:rPr>
        <w:fldChar w:fldCharType="separate"/>
      </w:r>
      <w:r>
        <w:rPr>
          <w:noProof/>
        </w:rPr>
        <w:t>32</w:t>
      </w:r>
      <w:r>
        <w:rPr>
          <w:noProof/>
        </w:rPr>
        <w:fldChar w:fldCharType="end"/>
      </w:r>
    </w:p>
    <w:p w14:paraId="1C334EEF" w14:textId="7BB26E72" w:rsidR="00B256D7" w:rsidRDefault="00B256D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_Toc120575139 \h </w:instrText>
      </w:r>
      <w:r>
        <w:rPr>
          <w:noProof/>
        </w:rPr>
      </w:r>
      <w:r>
        <w:rPr>
          <w:noProof/>
        </w:rPr>
        <w:fldChar w:fldCharType="separate"/>
      </w:r>
      <w:r>
        <w:rPr>
          <w:noProof/>
        </w:rPr>
        <w:t>32</w:t>
      </w:r>
      <w:r>
        <w:rPr>
          <w:noProof/>
        </w:rPr>
        <w:fldChar w:fldCharType="end"/>
      </w:r>
    </w:p>
    <w:p w14:paraId="7767E131" w14:textId="4AD2C21C"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_Toc120575140 \h </w:instrText>
      </w:r>
      <w:r>
        <w:rPr>
          <w:noProof/>
        </w:rPr>
      </w:r>
      <w:r>
        <w:rPr>
          <w:noProof/>
        </w:rPr>
        <w:fldChar w:fldCharType="separate"/>
      </w:r>
      <w:r>
        <w:rPr>
          <w:noProof/>
        </w:rPr>
        <w:t>33</w:t>
      </w:r>
      <w:r>
        <w:rPr>
          <w:noProof/>
        </w:rPr>
        <w:fldChar w:fldCharType="end"/>
      </w:r>
    </w:p>
    <w:p w14:paraId="673701BF" w14:textId="1B8BB8C3" w:rsidR="00B256D7" w:rsidRDefault="00B256D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_Toc120575141 \h </w:instrText>
      </w:r>
      <w:r>
        <w:rPr>
          <w:noProof/>
        </w:rPr>
      </w:r>
      <w:r>
        <w:rPr>
          <w:noProof/>
        </w:rPr>
        <w:fldChar w:fldCharType="separate"/>
      </w:r>
      <w:r>
        <w:rPr>
          <w:noProof/>
        </w:rPr>
        <w:t>33</w:t>
      </w:r>
      <w:r>
        <w:rPr>
          <w:noProof/>
        </w:rPr>
        <w:fldChar w:fldCharType="end"/>
      </w:r>
    </w:p>
    <w:p w14:paraId="444ADA6C" w14:textId="250CD715" w:rsidR="00B256D7" w:rsidRDefault="00B256D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_Toc120575142 \h </w:instrText>
      </w:r>
      <w:r>
        <w:rPr>
          <w:noProof/>
        </w:rPr>
      </w:r>
      <w:r>
        <w:rPr>
          <w:noProof/>
        </w:rPr>
        <w:fldChar w:fldCharType="separate"/>
      </w:r>
      <w:r>
        <w:rPr>
          <w:noProof/>
        </w:rPr>
        <w:t>34</w:t>
      </w:r>
      <w:r>
        <w:rPr>
          <w:noProof/>
        </w:rPr>
        <w:fldChar w:fldCharType="end"/>
      </w:r>
    </w:p>
    <w:p w14:paraId="06AA3981" w14:textId="75BB903A" w:rsidR="00B256D7" w:rsidRDefault="00B256D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_Toc120575143 \h </w:instrText>
      </w:r>
      <w:r>
        <w:rPr>
          <w:noProof/>
        </w:rPr>
      </w:r>
      <w:r>
        <w:rPr>
          <w:noProof/>
        </w:rPr>
        <w:fldChar w:fldCharType="separate"/>
      </w:r>
      <w:r>
        <w:rPr>
          <w:noProof/>
        </w:rPr>
        <w:t>34</w:t>
      </w:r>
      <w:r>
        <w:rPr>
          <w:noProof/>
        </w:rPr>
        <w:fldChar w:fldCharType="end"/>
      </w:r>
    </w:p>
    <w:p w14:paraId="4B6CBC4A" w14:textId="0D135430"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6.1.6.2.4</w:t>
      </w:r>
      <w:r>
        <w:rPr>
          <w:rFonts w:asciiTheme="minorHAnsi" w:eastAsiaTheme="minorEastAsia" w:hAnsiTheme="minorHAnsi" w:cstheme="minorBidi"/>
          <w:noProof/>
          <w:sz w:val="22"/>
          <w:szCs w:val="22"/>
          <w:lang w:val="en-US"/>
        </w:rPr>
        <w:tab/>
      </w:r>
      <w:r w:rsidRPr="00A3528D">
        <w:rPr>
          <w:rFonts w:eastAsia="SimSun"/>
          <w:noProof/>
        </w:rPr>
        <w:t>Type: MbsPolicyData</w:t>
      </w:r>
      <w:r>
        <w:rPr>
          <w:noProof/>
        </w:rPr>
        <w:tab/>
      </w:r>
      <w:r>
        <w:rPr>
          <w:noProof/>
        </w:rPr>
        <w:fldChar w:fldCharType="begin"/>
      </w:r>
      <w:r>
        <w:rPr>
          <w:noProof/>
        </w:rPr>
        <w:instrText xml:space="preserve"> PAGEREF _Toc120575144 \h </w:instrText>
      </w:r>
      <w:r>
        <w:rPr>
          <w:noProof/>
        </w:rPr>
      </w:r>
      <w:r>
        <w:rPr>
          <w:noProof/>
        </w:rPr>
        <w:fldChar w:fldCharType="separate"/>
      </w:r>
      <w:r>
        <w:rPr>
          <w:noProof/>
        </w:rPr>
        <w:t>35</w:t>
      </w:r>
      <w:r>
        <w:rPr>
          <w:noProof/>
        </w:rPr>
        <w:fldChar w:fldCharType="end"/>
      </w:r>
    </w:p>
    <w:p w14:paraId="25804617" w14:textId="0E9899A3"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6.1.6.2.5</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_Toc120575145 \h </w:instrText>
      </w:r>
      <w:r>
        <w:rPr>
          <w:noProof/>
        </w:rPr>
      </w:r>
      <w:r>
        <w:rPr>
          <w:noProof/>
        </w:rPr>
        <w:fldChar w:fldCharType="separate"/>
      </w:r>
      <w:r>
        <w:rPr>
          <w:noProof/>
        </w:rPr>
        <w:t>35</w:t>
      </w:r>
      <w:r>
        <w:rPr>
          <w:noProof/>
        </w:rPr>
        <w:fldChar w:fldCharType="end"/>
      </w:r>
    </w:p>
    <w:p w14:paraId="450DA6B7" w14:textId="5BD35BF7"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6.1.6.2.6</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_Toc120575146 \h </w:instrText>
      </w:r>
      <w:r>
        <w:rPr>
          <w:noProof/>
        </w:rPr>
      </w:r>
      <w:r>
        <w:rPr>
          <w:noProof/>
        </w:rPr>
        <w:fldChar w:fldCharType="separate"/>
      </w:r>
      <w:r>
        <w:rPr>
          <w:noProof/>
        </w:rPr>
        <w:t>35</w:t>
      </w:r>
      <w:r>
        <w:rPr>
          <w:noProof/>
        </w:rPr>
        <w:fldChar w:fldCharType="end"/>
      </w:r>
    </w:p>
    <w:p w14:paraId="37C18376" w14:textId="701ECB02" w:rsidR="00B256D7" w:rsidRDefault="00B256D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_Toc120575147 \h </w:instrText>
      </w:r>
      <w:r>
        <w:rPr>
          <w:noProof/>
        </w:rPr>
      </w:r>
      <w:r>
        <w:rPr>
          <w:noProof/>
        </w:rPr>
        <w:fldChar w:fldCharType="separate"/>
      </w:r>
      <w:r>
        <w:rPr>
          <w:noProof/>
        </w:rPr>
        <w:t>35</w:t>
      </w:r>
      <w:r>
        <w:rPr>
          <w:noProof/>
        </w:rPr>
        <w:fldChar w:fldCharType="end"/>
      </w:r>
    </w:p>
    <w:p w14:paraId="15DD1C90" w14:textId="61AF90F2" w:rsidR="00B256D7" w:rsidRDefault="00B256D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_Toc120575148 \h </w:instrText>
      </w:r>
      <w:r>
        <w:rPr>
          <w:noProof/>
        </w:rPr>
      </w:r>
      <w:r>
        <w:rPr>
          <w:noProof/>
        </w:rPr>
        <w:fldChar w:fldCharType="separate"/>
      </w:r>
      <w:r>
        <w:rPr>
          <w:noProof/>
        </w:rPr>
        <w:t>36</w:t>
      </w:r>
      <w:r>
        <w:rPr>
          <w:noProof/>
        </w:rPr>
        <w:fldChar w:fldCharType="end"/>
      </w:r>
    </w:p>
    <w:p w14:paraId="5E9D79DB" w14:textId="4035031D" w:rsidR="00B256D7" w:rsidRDefault="00B256D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_Toc120575149 \h </w:instrText>
      </w:r>
      <w:r>
        <w:rPr>
          <w:noProof/>
        </w:rPr>
      </w:r>
      <w:r>
        <w:rPr>
          <w:noProof/>
        </w:rPr>
        <w:fldChar w:fldCharType="separate"/>
      </w:r>
      <w:r>
        <w:rPr>
          <w:noProof/>
        </w:rPr>
        <w:t>37</w:t>
      </w:r>
      <w:r>
        <w:rPr>
          <w:noProof/>
        </w:rPr>
        <w:fldChar w:fldCharType="end"/>
      </w:r>
    </w:p>
    <w:p w14:paraId="5A58B394" w14:textId="5330CBA1" w:rsidR="00B256D7" w:rsidRDefault="00B256D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_Toc120575150 \h </w:instrText>
      </w:r>
      <w:r>
        <w:rPr>
          <w:noProof/>
        </w:rPr>
      </w:r>
      <w:r>
        <w:rPr>
          <w:noProof/>
        </w:rPr>
        <w:fldChar w:fldCharType="separate"/>
      </w:r>
      <w:r>
        <w:rPr>
          <w:noProof/>
        </w:rPr>
        <w:t>37</w:t>
      </w:r>
      <w:r>
        <w:rPr>
          <w:noProof/>
        </w:rPr>
        <w:fldChar w:fldCharType="end"/>
      </w:r>
    </w:p>
    <w:p w14:paraId="17EE199F" w14:textId="000F1ABF" w:rsidR="00B256D7" w:rsidRDefault="00B256D7">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_Toc120575151 \h </w:instrText>
      </w:r>
      <w:r>
        <w:rPr>
          <w:noProof/>
        </w:rPr>
      </w:r>
      <w:r>
        <w:rPr>
          <w:noProof/>
        </w:rPr>
        <w:fldChar w:fldCharType="separate"/>
      </w:r>
      <w:r>
        <w:rPr>
          <w:noProof/>
        </w:rPr>
        <w:t>37</w:t>
      </w:r>
      <w:r>
        <w:rPr>
          <w:noProof/>
        </w:rPr>
        <w:fldChar w:fldCharType="end"/>
      </w:r>
    </w:p>
    <w:p w14:paraId="2459AEF9" w14:textId="157ACA86" w:rsidR="00B256D7" w:rsidRDefault="00B256D7">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_Toc120575152 \h </w:instrText>
      </w:r>
      <w:r>
        <w:rPr>
          <w:noProof/>
        </w:rPr>
      </w:r>
      <w:r>
        <w:rPr>
          <w:noProof/>
        </w:rPr>
        <w:fldChar w:fldCharType="separate"/>
      </w:r>
      <w:r>
        <w:rPr>
          <w:noProof/>
        </w:rPr>
        <w:t>38</w:t>
      </w:r>
      <w:r>
        <w:rPr>
          <w:noProof/>
        </w:rPr>
        <w:fldChar w:fldCharType="end"/>
      </w:r>
    </w:p>
    <w:p w14:paraId="1F9A4181" w14:textId="1FD9FD61"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_Toc120575153 \h </w:instrText>
      </w:r>
      <w:r>
        <w:rPr>
          <w:noProof/>
        </w:rPr>
      </w:r>
      <w:r>
        <w:rPr>
          <w:noProof/>
        </w:rPr>
        <w:fldChar w:fldCharType="separate"/>
      </w:r>
      <w:r>
        <w:rPr>
          <w:noProof/>
        </w:rPr>
        <w:t>38</w:t>
      </w:r>
      <w:r>
        <w:rPr>
          <w:noProof/>
        </w:rPr>
        <w:fldChar w:fldCharType="end"/>
      </w:r>
    </w:p>
    <w:p w14:paraId="7BCFAA6E" w14:textId="6F2332FE" w:rsidR="00B256D7" w:rsidRDefault="00B256D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_Toc120575154 \h </w:instrText>
      </w:r>
      <w:r>
        <w:rPr>
          <w:noProof/>
        </w:rPr>
      </w:r>
      <w:r>
        <w:rPr>
          <w:noProof/>
        </w:rPr>
        <w:fldChar w:fldCharType="separate"/>
      </w:r>
      <w:r>
        <w:rPr>
          <w:noProof/>
        </w:rPr>
        <w:t>38</w:t>
      </w:r>
      <w:r>
        <w:rPr>
          <w:noProof/>
        </w:rPr>
        <w:fldChar w:fldCharType="end"/>
      </w:r>
    </w:p>
    <w:p w14:paraId="68CA437B" w14:textId="622BD398" w:rsidR="00B256D7" w:rsidRDefault="00B256D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_Toc120575155 \h </w:instrText>
      </w:r>
      <w:r>
        <w:rPr>
          <w:noProof/>
        </w:rPr>
      </w:r>
      <w:r>
        <w:rPr>
          <w:noProof/>
        </w:rPr>
        <w:fldChar w:fldCharType="separate"/>
      </w:r>
      <w:r>
        <w:rPr>
          <w:noProof/>
        </w:rPr>
        <w:t>38</w:t>
      </w:r>
      <w:r>
        <w:rPr>
          <w:noProof/>
        </w:rPr>
        <w:fldChar w:fldCharType="end"/>
      </w:r>
    </w:p>
    <w:p w14:paraId="328BB9E6" w14:textId="412935F0" w:rsidR="00B256D7" w:rsidRDefault="00B256D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_Toc120575156 \h </w:instrText>
      </w:r>
      <w:r>
        <w:rPr>
          <w:noProof/>
        </w:rPr>
      </w:r>
      <w:r>
        <w:rPr>
          <w:noProof/>
        </w:rPr>
        <w:fldChar w:fldCharType="separate"/>
      </w:r>
      <w:r>
        <w:rPr>
          <w:noProof/>
        </w:rPr>
        <w:t>38</w:t>
      </w:r>
      <w:r>
        <w:rPr>
          <w:noProof/>
        </w:rPr>
        <w:fldChar w:fldCharType="end"/>
      </w:r>
    </w:p>
    <w:p w14:paraId="35677BD4" w14:textId="103F05BD" w:rsidR="00B256D7" w:rsidRDefault="00B256D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_Toc120575157 \h </w:instrText>
      </w:r>
      <w:r>
        <w:rPr>
          <w:noProof/>
        </w:rPr>
      </w:r>
      <w:r>
        <w:rPr>
          <w:noProof/>
        </w:rPr>
        <w:fldChar w:fldCharType="separate"/>
      </w:r>
      <w:r>
        <w:rPr>
          <w:noProof/>
        </w:rPr>
        <w:t>39</w:t>
      </w:r>
      <w:r>
        <w:rPr>
          <w:noProof/>
        </w:rPr>
        <w:fldChar w:fldCharType="end"/>
      </w:r>
    </w:p>
    <w:p w14:paraId="5E065499" w14:textId="0F06291C" w:rsidR="00B256D7" w:rsidRDefault="00B256D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_Toc120575158 \h </w:instrText>
      </w:r>
      <w:r>
        <w:rPr>
          <w:noProof/>
        </w:rPr>
      </w:r>
      <w:r>
        <w:rPr>
          <w:noProof/>
        </w:rPr>
        <w:fldChar w:fldCharType="separate"/>
      </w:r>
      <w:r>
        <w:rPr>
          <w:noProof/>
        </w:rPr>
        <w:t>39</w:t>
      </w:r>
      <w:r>
        <w:rPr>
          <w:noProof/>
        </w:rPr>
        <w:fldChar w:fldCharType="end"/>
      </w:r>
    </w:p>
    <w:p w14:paraId="33E85098" w14:textId="28065FFE"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_Toc120575159 \h </w:instrText>
      </w:r>
      <w:r>
        <w:rPr>
          <w:noProof/>
        </w:rPr>
      </w:r>
      <w:r>
        <w:rPr>
          <w:noProof/>
        </w:rPr>
        <w:fldChar w:fldCharType="separate"/>
      </w:r>
      <w:r>
        <w:rPr>
          <w:noProof/>
        </w:rPr>
        <w:t>39</w:t>
      </w:r>
      <w:r>
        <w:rPr>
          <w:noProof/>
        </w:rPr>
        <w:fldChar w:fldCharType="end"/>
      </w:r>
    </w:p>
    <w:p w14:paraId="726896FB" w14:textId="64A4FFEF" w:rsidR="00B256D7" w:rsidRDefault="00B256D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_Toc120575160 \h </w:instrText>
      </w:r>
      <w:r>
        <w:rPr>
          <w:noProof/>
        </w:rPr>
      </w:r>
      <w:r>
        <w:rPr>
          <w:noProof/>
        </w:rPr>
        <w:fldChar w:fldCharType="separate"/>
      </w:r>
      <w:r>
        <w:rPr>
          <w:noProof/>
        </w:rPr>
        <w:t>40</w:t>
      </w:r>
      <w:r>
        <w:rPr>
          <w:noProof/>
        </w:rPr>
        <w:fldChar w:fldCharType="end"/>
      </w:r>
    </w:p>
    <w:p w14:paraId="31750B21" w14:textId="396C53CB" w:rsidR="00B256D7" w:rsidRDefault="00B256D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_Toc120575161 \h </w:instrText>
      </w:r>
      <w:r>
        <w:rPr>
          <w:noProof/>
        </w:rPr>
      </w:r>
      <w:r>
        <w:rPr>
          <w:noProof/>
        </w:rPr>
        <w:fldChar w:fldCharType="separate"/>
      </w:r>
      <w:r>
        <w:rPr>
          <w:noProof/>
        </w:rPr>
        <w:t>40</w:t>
      </w:r>
      <w:r>
        <w:rPr>
          <w:noProof/>
        </w:rPr>
        <w:fldChar w:fldCharType="end"/>
      </w:r>
    </w:p>
    <w:p w14:paraId="7238B2D9" w14:textId="60201BC9" w:rsidR="00B256D7" w:rsidRDefault="00B256D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_Toc120575162 \h </w:instrText>
      </w:r>
      <w:r>
        <w:rPr>
          <w:noProof/>
        </w:rPr>
      </w:r>
      <w:r>
        <w:rPr>
          <w:noProof/>
        </w:rPr>
        <w:fldChar w:fldCharType="separate"/>
      </w:r>
      <w:r>
        <w:rPr>
          <w:noProof/>
        </w:rPr>
        <w:t>40</w:t>
      </w:r>
      <w:r>
        <w:rPr>
          <w:noProof/>
        </w:rPr>
        <w:fldChar w:fldCharType="end"/>
      </w:r>
    </w:p>
    <w:p w14:paraId="04322213" w14:textId="20B75B45" w:rsidR="00B256D7" w:rsidRDefault="00B256D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_Toc120575163 \h </w:instrText>
      </w:r>
      <w:r>
        <w:rPr>
          <w:noProof/>
        </w:rPr>
      </w:r>
      <w:r>
        <w:rPr>
          <w:noProof/>
        </w:rPr>
        <w:fldChar w:fldCharType="separate"/>
      </w:r>
      <w:r>
        <w:rPr>
          <w:noProof/>
        </w:rPr>
        <w:t>40</w:t>
      </w:r>
      <w:r>
        <w:rPr>
          <w:noProof/>
        </w:rPr>
        <w:fldChar w:fldCharType="end"/>
      </w:r>
    </w:p>
    <w:p w14:paraId="1251F478" w14:textId="153C6E44" w:rsidR="00B256D7" w:rsidRDefault="00B256D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_Toc120575164 \h </w:instrText>
      </w:r>
      <w:r>
        <w:rPr>
          <w:noProof/>
        </w:rPr>
      </w:r>
      <w:r>
        <w:rPr>
          <w:noProof/>
        </w:rPr>
        <w:fldChar w:fldCharType="separate"/>
      </w:r>
      <w:r>
        <w:rPr>
          <w:noProof/>
        </w:rPr>
        <w:t>40</w:t>
      </w:r>
      <w:r>
        <w:rPr>
          <w:noProof/>
        </w:rPr>
        <w:fldChar w:fldCharType="end"/>
      </w:r>
    </w:p>
    <w:p w14:paraId="6D1C5098" w14:textId="7381991E" w:rsidR="00B256D7" w:rsidRDefault="00B256D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_Toc120575165 \h </w:instrText>
      </w:r>
      <w:r>
        <w:rPr>
          <w:noProof/>
        </w:rPr>
      </w:r>
      <w:r>
        <w:rPr>
          <w:noProof/>
        </w:rPr>
        <w:fldChar w:fldCharType="separate"/>
      </w:r>
      <w:r>
        <w:rPr>
          <w:noProof/>
        </w:rPr>
        <w:t>40</w:t>
      </w:r>
      <w:r>
        <w:rPr>
          <w:noProof/>
        </w:rPr>
        <w:fldChar w:fldCharType="end"/>
      </w:r>
    </w:p>
    <w:p w14:paraId="724CCF7A" w14:textId="356C8ADB" w:rsidR="00B256D7" w:rsidRDefault="00B256D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_Toc120575166 \h </w:instrText>
      </w:r>
      <w:r>
        <w:rPr>
          <w:noProof/>
        </w:rPr>
      </w:r>
      <w:r>
        <w:rPr>
          <w:noProof/>
        </w:rPr>
        <w:fldChar w:fldCharType="separate"/>
      </w:r>
      <w:r>
        <w:rPr>
          <w:noProof/>
        </w:rPr>
        <w:t>41</w:t>
      </w:r>
      <w:r>
        <w:rPr>
          <w:noProof/>
        </w:rPr>
        <w:fldChar w:fldCharType="end"/>
      </w:r>
    </w:p>
    <w:p w14:paraId="07C069B2" w14:textId="01E76CCD" w:rsidR="00B256D7" w:rsidRDefault="00B256D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_Toc120575167 \h </w:instrText>
      </w:r>
      <w:r>
        <w:rPr>
          <w:noProof/>
        </w:rPr>
      </w:r>
      <w:r>
        <w:rPr>
          <w:noProof/>
        </w:rPr>
        <w:fldChar w:fldCharType="separate"/>
      </w:r>
      <w:r>
        <w:rPr>
          <w:noProof/>
        </w:rPr>
        <w:t>41</w:t>
      </w:r>
      <w:r>
        <w:rPr>
          <w:noProof/>
        </w:rPr>
        <w:fldChar w:fldCharType="end"/>
      </w:r>
    </w:p>
    <w:p w14:paraId="7BA37434" w14:textId="020BDBD9" w:rsidR="00B256D7" w:rsidRDefault="00B256D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_Toc120575168 \h </w:instrText>
      </w:r>
      <w:r>
        <w:rPr>
          <w:noProof/>
        </w:rPr>
      </w:r>
      <w:r>
        <w:rPr>
          <w:noProof/>
        </w:rPr>
        <w:fldChar w:fldCharType="separate"/>
      </w:r>
      <w:r>
        <w:rPr>
          <w:noProof/>
        </w:rPr>
        <w:t>41</w:t>
      </w:r>
      <w:r>
        <w:rPr>
          <w:noProof/>
        </w:rPr>
        <w:fldChar w:fldCharType="end"/>
      </w:r>
    </w:p>
    <w:p w14:paraId="48ADE4FA" w14:textId="416909F6" w:rsidR="00B256D7" w:rsidRDefault="00B256D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_Toc120575169 \h </w:instrText>
      </w:r>
      <w:r>
        <w:rPr>
          <w:noProof/>
        </w:rPr>
      </w:r>
      <w:r>
        <w:rPr>
          <w:noProof/>
        </w:rPr>
        <w:fldChar w:fldCharType="separate"/>
      </w:r>
      <w:r>
        <w:rPr>
          <w:noProof/>
        </w:rPr>
        <w:t>41</w:t>
      </w:r>
      <w:r>
        <w:rPr>
          <w:noProof/>
        </w:rPr>
        <w:fldChar w:fldCharType="end"/>
      </w:r>
    </w:p>
    <w:p w14:paraId="52362ED9" w14:textId="7EA351F0" w:rsidR="00B256D7" w:rsidRDefault="00B256D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_Toc120575170 \h </w:instrText>
      </w:r>
      <w:r>
        <w:rPr>
          <w:noProof/>
        </w:rPr>
      </w:r>
      <w:r>
        <w:rPr>
          <w:noProof/>
        </w:rPr>
        <w:fldChar w:fldCharType="separate"/>
      </w:r>
      <w:r>
        <w:rPr>
          <w:noProof/>
        </w:rPr>
        <w:t>41</w:t>
      </w:r>
      <w:r>
        <w:rPr>
          <w:noProof/>
        </w:rPr>
        <w:fldChar w:fldCharType="end"/>
      </w:r>
    </w:p>
    <w:p w14:paraId="03B0277B" w14:textId="32E9F753" w:rsidR="00B256D7" w:rsidRDefault="00B256D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_Toc120575171 \h </w:instrText>
      </w:r>
      <w:r>
        <w:rPr>
          <w:noProof/>
        </w:rPr>
      </w:r>
      <w:r>
        <w:rPr>
          <w:noProof/>
        </w:rPr>
        <w:fldChar w:fldCharType="separate"/>
      </w:r>
      <w:r>
        <w:rPr>
          <w:noProof/>
        </w:rPr>
        <w:t>41</w:t>
      </w:r>
      <w:r>
        <w:rPr>
          <w:noProof/>
        </w:rPr>
        <w:fldChar w:fldCharType="end"/>
      </w:r>
    </w:p>
    <w:p w14:paraId="17E75BB3" w14:textId="631B9595" w:rsidR="00B256D7" w:rsidRDefault="00B256D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_Toc120575172 \h </w:instrText>
      </w:r>
      <w:r>
        <w:rPr>
          <w:noProof/>
        </w:rPr>
      </w:r>
      <w:r>
        <w:rPr>
          <w:noProof/>
        </w:rPr>
        <w:fldChar w:fldCharType="separate"/>
      </w:r>
      <w:r>
        <w:rPr>
          <w:noProof/>
        </w:rPr>
        <w:t>42</w:t>
      </w:r>
      <w:r>
        <w:rPr>
          <w:noProof/>
        </w:rPr>
        <w:fldChar w:fldCharType="end"/>
      </w:r>
    </w:p>
    <w:p w14:paraId="21B5967B" w14:textId="374D44F6" w:rsidR="00B256D7" w:rsidRDefault="00B256D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_Toc120575173 \h </w:instrText>
      </w:r>
      <w:r>
        <w:rPr>
          <w:noProof/>
        </w:rPr>
      </w:r>
      <w:r>
        <w:rPr>
          <w:noProof/>
        </w:rPr>
        <w:fldChar w:fldCharType="separate"/>
      </w:r>
      <w:r>
        <w:rPr>
          <w:noProof/>
        </w:rPr>
        <w:t>42</w:t>
      </w:r>
      <w:r>
        <w:rPr>
          <w:noProof/>
        </w:rPr>
        <w:fldChar w:fldCharType="end"/>
      </w:r>
    </w:p>
    <w:p w14:paraId="4E5AA5DA" w14:textId="13B14A3C" w:rsidR="00B256D7" w:rsidRDefault="00B256D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_Toc120575174 \h </w:instrText>
      </w:r>
      <w:r>
        <w:rPr>
          <w:noProof/>
        </w:rPr>
      </w:r>
      <w:r>
        <w:rPr>
          <w:noProof/>
        </w:rPr>
        <w:fldChar w:fldCharType="separate"/>
      </w:r>
      <w:r>
        <w:rPr>
          <w:noProof/>
        </w:rPr>
        <w:t>42</w:t>
      </w:r>
      <w:r>
        <w:rPr>
          <w:noProof/>
        </w:rPr>
        <w:fldChar w:fldCharType="end"/>
      </w:r>
    </w:p>
    <w:p w14:paraId="06998CBE" w14:textId="50397E8B" w:rsidR="00B256D7" w:rsidRDefault="00B256D7">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_Toc120575175 \h </w:instrText>
      </w:r>
      <w:r>
        <w:rPr>
          <w:noProof/>
        </w:rPr>
      </w:r>
      <w:r>
        <w:rPr>
          <w:noProof/>
        </w:rPr>
        <w:fldChar w:fldCharType="separate"/>
      </w:r>
      <w:r>
        <w:rPr>
          <w:noProof/>
        </w:rPr>
        <w:t>42</w:t>
      </w:r>
      <w:r>
        <w:rPr>
          <w:noProof/>
        </w:rPr>
        <w:fldChar w:fldCharType="end"/>
      </w:r>
    </w:p>
    <w:p w14:paraId="4BB901C1" w14:textId="3029A5DF" w:rsidR="00B256D7" w:rsidRDefault="00B256D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_Toc120575176 \h </w:instrText>
      </w:r>
      <w:r>
        <w:rPr>
          <w:noProof/>
        </w:rPr>
      </w:r>
      <w:r>
        <w:rPr>
          <w:noProof/>
        </w:rPr>
        <w:fldChar w:fldCharType="separate"/>
      </w:r>
      <w:r>
        <w:rPr>
          <w:noProof/>
        </w:rPr>
        <w:t>42</w:t>
      </w:r>
      <w:r>
        <w:rPr>
          <w:noProof/>
        </w:rPr>
        <w:fldChar w:fldCharType="end"/>
      </w:r>
    </w:p>
    <w:p w14:paraId="138533D0" w14:textId="1D2B3354" w:rsidR="00B256D7" w:rsidRDefault="00B256D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_Toc120575177 \h </w:instrText>
      </w:r>
      <w:r>
        <w:rPr>
          <w:noProof/>
        </w:rPr>
      </w:r>
      <w:r>
        <w:rPr>
          <w:noProof/>
        </w:rPr>
        <w:fldChar w:fldCharType="separate"/>
      </w:r>
      <w:r>
        <w:rPr>
          <w:noProof/>
        </w:rPr>
        <w:t>42</w:t>
      </w:r>
      <w:r>
        <w:rPr>
          <w:noProof/>
        </w:rPr>
        <w:fldChar w:fldCharType="end"/>
      </w:r>
    </w:p>
    <w:p w14:paraId="78217F36" w14:textId="1621BEE4" w:rsidR="00B256D7" w:rsidRDefault="00B256D7">
      <w:pPr>
        <w:pStyle w:val="TOC4"/>
        <w:rPr>
          <w:rFonts w:asciiTheme="minorHAnsi" w:eastAsiaTheme="minorEastAsia" w:hAnsiTheme="minorHAnsi" w:cstheme="minorBidi"/>
          <w:noProof/>
          <w:sz w:val="22"/>
          <w:szCs w:val="22"/>
          <w:lang w:val="en-US"/>
        </w:rPr>
      </w:pPr>
      <w:r w:rsidRPr="0072670C">
        <w:rPr>
          <w:noProof/>
          <w:lang w:val="en-US"/>
        </w:rPr>
        <w:t>6.2.3.2</w:t>
      </w:r>
      <w:r>
        <w:rPr>
          <w:rFonts w:asciiTheme="minorHAnsi" w:eastAsiaTheme="minorEastAsia" w:hAnsiTheme="minorHAnsi" w:cstheme="minorBidi"/>
          <w:noProof/>
          <w:sz w:val="22"/>
          <w:szCs w:val="22"/>
          <w:lang w:val="en-US"/>
        </w:rPr>
        <w:tab/>
      </w:r>
      <w:r w:rsidRPr="0072670C">
        <w:rPr>
          <w:noProof/>
          <w:lang w:val="en-US"/>
        </w:rPr>
        <w:t>Resource: MBS Application Session Contexts</w:t>
      </w:r>
      <w:r>
        <w:rPr>
          <w:noProof/>
        </w:rPr>
        <w:tab/>
      </w:r>
      <w:r>
        <w:rPr>
          <w:noProof/>
        </w:rPr>
        <w:fldChar w:fldCharType="begin"/>
      </w:r>
      <w:r>
        <w:rPr>
          <w:noProof/>
        </w:rPr>
        <w:instrText xml:space="preserve"> PAGEREF _Toc120575178 \h </w:instrText>
      </w:r>
      <w:r>
        <w:rPr>
          <w:noProof/>
        </w:rPr>
      </w:r>
      <w:r>
        <w:rPr>
          <w:noProof/>
        </w:rPr>
        <w:fldChar w:fldCharType="separate"/>
      </w:r>
      <w:r>
        <w:rPr>
          <w:noProof/>
        </w:rPr>
        <w:t>43</w:t>
      </w:r>
      <w:r>
        <w:rPr>
          <w:noProof/>
        </w:rPr>
        <w:fldChar w:fldCharType="end"/>
      </w:r>
    </w:p>
    <w:p w14:paraId="381A33DA" w14:textId="18400FAC" w:rsidR="00B256D7" w:rsidRDefault="00B256D7">
      <w:pPr>
        <w:pStyle w:val="TOC5"/>
        <w:rPr>
          <w:rFonts w:asciiTheme="minorHAnsi" w:eastAsiaTheme="minorEastAsia" w:hAnsiTheme="minorHAnsi" w:cstheme="minorBidi"/>
          <w:noProof/>
          <w:sz w:val="22"/>
          <w:szCs w:val="22"/>
          <w:lang w:val="en-US"/>
        </w:rPr>
      </w:pPr>
      <w:r w:rsidRPr="0072670C">
        <w:rPr>
          <w:noProof/>
          <w:lang w:val="en-US"/>
        </w:rPr>
        <w:t>6.2.3.2.1</w:t>
      </w:r>
      <w:r>
        <w:rPr>
          <w:rFonts w:asciiTheme="minorHAnsi" w:eastAsiaTheme="minorEastAsia" w:hAnsiTheme="minorHAnsi" w:cstheme="minorBidi"/>
          <w:noProof/>
          <w:sz w:val="22"/>
          <w:szCs w:val="22"/>
          <w:lang w:val="en-US"/>
        </w:rPr>
        <w:tab/>
      </w:r>
      <w:r w:rsidRPr="0072670C">
        <w:rPr>
          <w:noProof/>
          <w:lang w:val="en-US"/>
        </w:rPr>
        <w:t>Description</w:t>
      </w:r>
      <w:r>
        <w:rPr>
          <w:noProof/>
        </w:rPr>
        <w:tab/>
      </w:r>
      <w:r>
        <w:rPr>
          <w:noProof/>
        </w:rPr>
        <w:fldChar w:fldCharType="begin"/>
      </w:r>
      <w:r>
        <w:rPr>
          <w:noProof/>
        </w:rPr>
        <w:instrText xml:space="preserve"> PAGEREF _Toc120575179 \h </w:instrText>
      </w:r>
      <w:r>
        <w:rPr>
          <w:noProof/>
        </w:rPr>
      </w:r>
      <w:r>
        <w:rPr>
          <w:noProof/>
        </w:rPr>
        <w:fldChar w:fldCharType="separate"/>
      </w:r>
      <w:r>
        <w:rPr>
          <w:noProof/>
        </w:rPr>
        <w:t>43</w:t>
      </w:r>
      <w:r>
        <w:rPr>
          <w:noProof/>
        </w:rPr>
        <w:fldChar w:fldCharType="end"/>
      </w:r>
    </w:p>
    <w:p w14:paraId="60440823" w14:textId="37A4519E" w:rsidR="00B256D7" w:rsidRDefault="00B256D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_Toc120575180 \h </w:instrText>
      </w:r>
      <w:r>
        <w:rPr>
          <w:noProof/>
        </w:rPr>
      </w:r>
      <w:r>
        <w:rPr>
          <w:noProof/>
        </w:rPr>
        <w:fldChar w:fldCharType="separate"/>
      </w:r>
      <w:r>
        <w:rPr>
          <w:noProof/>
        </w:rPr>
        <w:t>43</w:t>
      </w:r>
      <w:r>
        <w:rPr>
          <w:noProof/>
        </w:rPr>
        <w:fldChar w:fldCharType="end"/>
      </w:r>
    </w:p>
    <w:p w14:paraId="2CF90DAB" w14:textId="0AFABCB1" w:rsidR="00B256D7" w:rsidRDefault="00B256D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_Toc120575181 \h </w:instrText>
      </w:r>
      <w:r>
        <w:rPr>
          <w:noProof/>
        </w:rPr>
      </w:r>
      <w:r>
        <w:rPr>
          <w:noProof/>
        </w:rPr>
        <w:fldChar w:fldCharType="separate"/>
      </w:r>
      <w:r>
        <w:rPr>
          <w:noProof/>
        </w:rPr>
        <w:t>43</w:t>
      </w:r>
      <w:r>
        <w:rPr>
          <w:noProof/>
        </w:rPr>
        <w:fldChar w:fldCharType="end"/>
      </w:r>
    </w:p>
    <w:p w14:paraId="698E22A0" w14:textId="05D61AB1" w:rsidR="00B256D7" w:rsidRDefault="00B256D7">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_Toc120575182 \h </w:instrText>
      </w:r>
      <w:r>
        <w:rPr>
          <w:noProof/>
        </w:rPr>
      </w:r>
      <w:r>
        <w:rPr>
          <w:noProof/>
        </w:rPr>
        <w:fldChar w:fldCharType="separate"/>
      </w:r>
      <w:r>
        <w:rPr>
          <w:noProof/>
        </w:rPr>
        <w:t>43</w:t>
      </w:r>
      <w:r>
        <w:rPr>
          <w:noProof/>
        </w:rPr>
        <w:fldChar w:fldCharType="end"/>
      </w:r>
    </w:p>
    <w:p w14:paraId="0CD3353C" w14:textId="675371E3" w:rsidR="00B256D7" w:rsidRDefault="00B256D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_Toc120575183 \h </w:instrText>
      </w:r>
      <w:r>
        <w:rPr>
          <w:noProof/>
        </w:rPr>
      </w:r>
      <w:r>
        <w:rPr>
          <w:noProof/>
        </w:rPr>
        <w:fldChar w:fldCharType="separate"/>
      </w:r>
      <w:r>
        <w:rPr>
          <w:noProof/>
        </w:rPr>
        <w:t>44</w:t>
      </w:r>
      <w:r>
        <w:rPr>
          <w:noProof/>
        </w:rPr>
        <w:fldChar w:fldCharType="end"/>
      </w:r>
    </w:p>
    <w:p w14:paraId="1DAE01DC" w14:textId="680A4852" w:rsidR="00B256D7" w:rsidRDefault="00B256D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_Toc120575184 \h </w:instrText>
      </w:r>
      <w:r>
        <w:rPr>
          <w:noProof/>
        </w:rPr>
      </w:r>
      <w:r>
        <w:rPr>
          <w:noProof/>
        </w:rPr>
        <w:fldChar w:fldCharType="separate"/>
      </w:r>
      <w:r>
        <w:rPr>
          <w:noProof/>
        </w:rPr>
        <w:t>44</w:t>
      </w:r>
      <w:r>
        <w:rPr>
          <w:noProof/>
        </w:rPr>
        <w:fldChar w:fldCharType="end"/>
      </w:r>
    </w:p>
    <w:p w14:paraId="378A1E34" w14:textId="65447C33" w:rsidR="00B256D7" w:rsidRDefault="00B256D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_Toc120575185 \h </w:instrText>
      </w:r>
      <w:r>
        <w:rPr>
          <w:noProof/>
        </w:rPr>
      </w:r>
      <w:r>
        <w:rPr>
          <w:noProof/>
        </w:rPr>
        <w:fldChar w:fldCharType="separate"/>
      </w:r>
      <w:r>
        <w:rPr>
          <w:noProof/>
        </w:rPr>
        <w:t>44</w:t>
      </w:r>
      <w:r>
        <w:rPr>
          <w:noProof/>
        </w:rPr>
        <w:fldChar w:fldCharType="end"/>
      </w:r>
    </w:p>
    <w:p w14:paraId="48B57D18" w14:textId="20E4BD0C" w:rsidR="00B256D7" w:rsidRDefault="00B256D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_Toc120575186 \h </w:instrText>
      </w:r>
      <w:r>
        <w:rPr>
          <w:noProof/>
        </w:rPr>
      </w:r>
      <w:r>
        <w:rPr>
          <w:noProof/>
        </w:rPr>
        <w:fldChar w:fldCharType="separate"/>
      </w:r>
      <w:r>
        <w:rPr>
          <w:noProof/>
        </w:rPr>
        <w:t>44</w:t>
      </w:r>
      <w:r>
        <w:rPr>
          <w:noProof/>
        </w:rPr>
        <w:fldChar w:fldCharType="end"/>
      </w:r>
    </w:p>
    <w:p w14:paraId="758CD124" w14:textId="239575A7" w:rsidR="00B256D7" w:rsidRDefault="00B256D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_Toc120575187 \h </w:instrText>
      </w:r>
      <w:r>
        <w:rPr>
          <w:noProof/>
        </w:rPr>
      </w:r>
      <w:r>
        <w:rPr>
          <w:noProof/>
        </w:rPr>
        <w:fldChar w:fldCharType="separate"/>
      </w:r>
      <w:r>
        <w:rPr>
          <w:noProof/>
        </w:rPr>
        <w:t>44</w:t>
      </w:r>
      <w:r>
        <w:rPr>
          <w:noProof/>
        </w:rPr>
        <w:fldChar w:fldCharType="end"/>
      </w:r>
    </w:p>
    <w:p w14:paraId="36404099" w14:textId="5BA17310" w:rsidR="00B256D7" w:rsidRDefault="00B256D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_Toc120575188 \h </w:instrText>
      </w:r>
      <w:r>
        <w:rPr>
          <w:noProof/>
        </w:rPr>
      </w:r>
      <w:r>
        <w:rPr>
          <w:noProof/>
        </w:rPr>
        <w:fldChar w:fldCharType="separate"/>
      </w:r>
      <w:r>
        <w:rPr>
          <w:noProof/>
        </w:rPr>
        <w:t>44</w:t>
      </w:r>
      <w:r>
        <w:rPr>
          <w:noProof/>
        </w:rPr>
        <w:fldChar w:fldCharType="end"/>
      </w:r>
    </w:p>
    <w:p w14:paraId="59FB046C" w14:textId="2C615596" w:rsidR="00B256D7" w:rsidRDefault="00B256D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_Toc120575189 \h </w:instrText>
      </w:r>
      <w:r>
        <w:rPr>
          <w:noProof/>
        </w:rPr>
      </w:r>
      <w:r>
        <w:rPr>
          <w:noProof/>
        </w:rPr>
        <w:fldChar w:fldCharType="separate"/>
      </w:r>
      <w:r>
        <w:rPr>
          <w:noProof/>
        </w:rPr>
        <w:t>45</w:t>
      </w:r>
      <w:r>
        <w:rPr>
          <w:noProof/>
        </w:rPr>
        <w:fldChar w:fldCharType="end"/>
      </w:r>
    </w:p>
    <w:p w14:paraId="0DE59115" w14:textId="3A630F71" w:rsidR="00B256D7" w:rsidRDefault="00B256D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_Toc120575190 \h </w:instrText>
      </w:r>
      <w:r>
        <w:rPr>
          <w:noProof/>
        </w:rPr>
      </w:r>
      <w:r>
        <w:rPr>
          <w:noProof/>
        </w:rPr>
        <w:fldChar w:fldCharType="separate"/>
      </w:r>
      <w:r>
        <w:rPr>
          <w:noProof/>
        </w:rPr>
        <w:t>46</w:t>
      </w:r>
      <w:r>
        <w:rPr>
          <w:noProof/>
        </w:rPr>
        <w:fldChar w:fldCharType="end"/>
      </w:r>
    </w:p>
    <w:p w14:paraId="3AFB910B" w14:textId="0F205312" w:rsidR="00B256D7" w:rsidRDefault="00B256D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_Toc120575191 \h </w:instrText>
      </w:r>
      <w:r>
        <w:rPr>
          <w:noProof/>
        </w:rPr>
      </w:r>
      <w:r>
        <w:rPr>
          <w:noProof/>
        </w:rPr>
        <w:fldChar w:fldCharType="separate"/>
      </w:r>
      <w:r>
        <w:rPr>
          <w:noProof/>
        </w:rPr>
        <w:t>47</w:t>
      </w:r>
      <w:r>
        <w:rPr>
          <w:noProof/>
        </w:rPr>
        <w:fldChar w:fldCharType="end"/>
      </w:r>
    </w:p>
    <w:p w14:paraId="5FF83899" w14:textId="5A6770D5" w:rsidR="00B256D7" w:rsidRDefault="00B256D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_Toc120575192 \h </w:instrText>
      </w:r>
      <w:r>
        <w:rPr>
          <w:noProof/>
        </w:rPr>
      </w:r>
      <w:r>
        <w:rPr>
          <w:noProof/>
        </w:rPr>
        <w:fldChar w:fldCharType="separate"/>
      </w:r>
      <w:r>
        <w:rPr>
          <w:noProof/>
        </w:rPr>
        <w:t>47</w:t>
      </w:r>
      <w:r>
        <w:rPr>
          <w:noProof/>
        </w:rPr>
        <w:fldChar w:fldCharType="end"/>
      </w:r>
    </w:p>
    <w:p w14:paraId="50A02B1C" w14:textId="4BF71FDC" w:rsidR="00B256D7" w:rsidRDefault="00B256D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_Toc120575193 \h </w:instrText>
      </w:r>
      <w:r>
        <w:rPr>
          <w:noProof/>
        </w:rPr>
      </w:r>
      <w:r>
        <w:rPr>
          <w:noProof/>
        </w:rPr>
        <w:fldChar w:fldCharType="separate"/>
      </w:r>
      <w:r>
        <w:rPr>
          <w:noProof/>
        </w:rPr>
        <w:t>47</w:t>
      </w:r>
      <w:r>
        <w:rPr>
          <w:noProof/>
        </w:rPr>
        <w:fldChar w:fldCharType="end"/>
      </w:r>
    </w:p>
    <w:p w14:paraId="2BA2AFBC" w14:textId="5EF6AE04" w:rsidR="00B256D7" w:rsidRDefault="00B256D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_Toc120575194 \h </w:instrText>
      </w:r>
      <w:r>
        <w:rPr>
          <w:noProof/>
        </w:rPr>
      </w:r>
      <w:r>
        <w:rPr>
          <w:noProof/>
        </w:rPr>
        <w:fldChar w:fldCharType="separate"/>
      </w:r>
      <w:r>
        <w:rPr>
          <w:noProof/>
        </w:rPr>
        <w:t>47</w:t>
      </w:r>
      <w:r>
        <w:rPr>
          <w:noProof/>
        </w:rPr>
        <w:fldChar w:fldCharType="end"/>
      </w:r>
    </w:p>
    <w:p w14:paraId="1B3C7B9E" w14:textId="7903BC2E" w:rsidR="00B256D7" w:rsidRDefault="00B256D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_Toc120575195 \h </w:instrText>
      </w:r>
      <w:r>
        <w:rPr>
          <w:noProof/>
        </w:rPr>
      </w:r>
      <w:r>
        <w:rPr>
          <w:noProof/>
        </w:rPr>
        <w:fldChar w:fldCharType="separate"/>
      </w:r>
      <w:r>
        <w:rPr>
          <w:noProof/>
        </w:rPr>
        <w:t>47</w:t>
      </w:r>
      <w:r>
        <w:rPr>
          <w:noProof/>
        </w:rPr>
        <w:fldChar w:fldCharType="end"/>
      </w:r>
    </w:p>
    <w:p w14:paraId="7A5F1856" w14:textId="7D156CA5"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_Toc120575196 \h </w:instrText>
      </w:r>
      <w:r>
        <w:rPr>
          <w:noProof/>
        </w:rPr>
      </w:r>
      <w:r>
        <w:rPr>
          <w:noProof/>
        </w:rPr>
        <w:fldChar w:fldCharType="separate"/>
      </w:r>
      <w:r>
        <w:rPr>
          <w:noProof/>
        </w:rPr>
        <w:t>48</w:t>
      </w:r>
      <w:r>
        <w:rPr>
          <w:noProof/>
        </w:rPr>
        <w:fldChar w:fldCharType="end"/>
      </w:r>
    </w:p>
    <w:p w14:paraId="2D35A76F" w14:textId="66FC7E7B" w:rsidR="00B256D7" w:rsidRDefault="00B256D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_Toc120575197 \h </w:instrText>
      </w:r>
      <w:r>
        <w:rPr>
          <w:noProof/>
        </w:rPr>
      </w:r>
      <w:r>
        <w:rPr>
          <w:noProof/>
        </w:rPr>
        <w:fldChar w:fldCharType="separate"/>
      </w:r>
      <w:r>
        <w:rPr>
          <w:noProof/>
        </w:rPr>
        <w:t>48</w:t>
      </w:r>
      <w:r>
        <w:rPr>
          <w:noProof/>
        </w:rPr>
        <w:fldChar w:fldCharType="end"/>
      </w:r>
    </w:p>
    <w:p w14:paraId="7E652177" w14:textId="2AD5417F" w:rsidR="00B256D7" w:rsidRDefault="00B256D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_Toc120575198 \h </w:instrText>
      </w:r>
      <w:r>
        <w:rPr>
          <w:noProof/>
        </w:rPr>
      </w:r>
      <w:r>
        <w:rPr>
          <w:noProof/>
        </w:rPr>
        <w:fldChar w:fldCharType="separate"/>
      </w:r>
      <w:r>
        <w:rPr>
          <w:noProof/>
        </w:rPr>
        <w:t>49</w:t>
      </w:r>
      <w:r>
        <w:rPr>
          <w:noProof/>
        </w:rPr>
        <w:fldChar w:fldCharType="end"/>
      </w:r>
    </w:p>
    <w:p w14:paraId="08C1D1C3" w14:textId="4F77C921" w:rsidR="00B256D7" w:rsidRDefault="00B256D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_Toc120575199 \h </w:instrText>
      </w:r>
      <w:r>
        <w:rPr>
          <w:noProof/>
        </w:rPr>
      </w:r>
      <w:r>
        <w:rPr>
          <w:noProof/>
        </w:rPr>
        <w:fldChar w:fldCharType="separate"/>
      </w:r>
      <w:r>
        <w:rPr>
          <w:noProof/>
        </w:rPr>
        <w:t>49</w:t>
      </w:r>
      <w:r>
        <w:rPr>
          <w:noProof/>
        </w:rPr>
        <w:fldChar w:fldCharType="end"/>
      </w:r>
    </w:p>
    <w:p w14:paraId="0E98DF50" w14:textId="6FD5AA34" w:rsidR="00B256D7" w:rsidRDefault="00B256D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_Toc120575200 \h </w:instrText>
      </w:r>
      <w:r>
        <w:rPr>
          <w:noProof/>
        </w:rPr>
      </w:r>
      <w:r>
        <w:rPr>
          <w:noProof/>
        </w:rPr>
        <w:fldChar w:fldCharType="separate"/>
      </w:r>
      <w:r>
        <w:rPr>
          <w:noProof/>
        </w:rPr>
        <w:t>50</w:t>
      </w:r>
      <w:r>
        <w:rPr>
          <w:noProof/>
        </w:rPr>
        <w:fldChar w:fldCharType="end"/>
      </w:r>
    </w:p>
    <w:p w14:paraId="19BBBFC1" w14:textId="4F8F561E"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_Toc120575201 \h </w:instrText>
      </w:r>
      <w:r>
        <w:rPr>
          <w:noProof/>
        </w:rPr>
      </w:r>
      <w:r>
        <w:rPr>
          <w:noProof/>
        </w:rPr>
        <w:fldChar w:fldCharType="separate"/>
      </w:r>
      <w:r>
        <w:rPr>
          <w:noProof/>
        </w:rPr>
        <w:t>50</w:t>
      </w:r>
      <w:r>
        <w:rPr>
          <w:noProof/>
        </w:rPr>
        <w:fldChar w:fldCharType="end"/>
      </w:r>
    </w:p>
    <w:p w14:paraId="52B811B9" w14:textId="3F9801B2" w:rsidR="00B256D7" w:rsidRDefault="00B256D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_Toc120575202 \h </w:instrText>
      </w:r>
      <w:r>
        <w:rPr>
          <w:noProof/>
        </w:rPr>
      </w:r>
      <w:r>
        <w:rPr>
          <w:noProof/>
        </w:rPr>
        <w:fldChar w:fldCharType="separate"/>
      </w:r>
      <w:r>
        <w:rPr>
          <w:noProof/>
        </w:rPr>
        <w:t>50</w:t>
      </w:r>
      <w:r>
        <w:rPr>
          <w:noProof/>
        </w:rPr>
        <w:fldChar w:fldCharType="end"/>
      </w:r>
    </w:p>
    <w:p w14:paraId="7A8CD266" w14:textId="65DB5C37" w:rsidR="00B256D7" w:rsidRDefault="00B256D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_Toc120575203 \h </w:instrText>
      </w:r>
      <w:r>
        <w:rPr>
          <w:noProof/>
        </w:rPr>
      </w:r>
      <w:r>
        <w:rPr>
          <w:noProof/>
        </w:rPr>
        <w:fldChar w:fldCharType="separate"/>
      </w:r>
      <w:r>
        <w:rPr>
          <w:noProof/>
        </w:rPr>
        <w:t>50</w:t>
      </w:r>
      <w:r>
        <w:rPr>
          <w:noProof/>
        </w:rPr>
        <w:fldChar w:fldCharType="end"/>
      </w:r>
    </w:p>
    <w:p w14:paraId="07709E5A" w14:textId="6B504409"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_Toc120575204 \h </w:instrText>
      </w:r>
      <w:r>
        <w:rPr>
          <w:noProof/>
        </w:rPr>
      </w:r>
      <w:r>
        <w:rPr>
          <w:noProof/>
        </w:rPr>
        <w:fldChar w:fldCharType="separate"/>
      </w:r>
      <w:r>
        <w:rPr>
          <w:noProof/>
        </w:rPr>
        <w:t>50</w:t>
      </w:r>
      <w:r>
        <w:rPr>
          <w:noProof/>
        </w:rPr>
        <w:fldChar w:fldCharType="end"/>
      </w:r>
    </w:p>
    <w:p w14:paraId="06778996" w14:textId="14ACFB07" w:rsidR="00B256D7" w:rsidRDefault="00B256D7">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_Toc120575205 \h </w:instrText>
      </w:r>
      <w:r>
        <w:rPr>
          <w:noProof/>
        </w:rPr>
      </w:r>
      <w:r>
        <w:rPr>
          <w:noProof/>
        </w:rPr>
        <w:fldChar w:fldCharType="separate"/>
      </w:r>
      <w:r>
        <w:rPr>
          <w:noProof/>
        </w:rPr>
        <w:t>50</w:t>
      </w:r>
      <w:r>
        <w:rPr>
          <w:noProof/>
        </w:rPr>
        <w:fldChar w:fldCharType="end"/>
      </w:r>
    </w:p>
    <w:p w14:paraId="32E5FD62" w14:textId="42471F72" w:rsidR="00B256D7" w:rsidRDefault="00B256D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_Toc120575206 \h </w:instrText>
      </w:r>
      <w:r>
        <w:rPr>
          <w:noProof/>
        </w:rPr>
      </w:r>
      <w:r>
        <w:rPr>
          <w:noProof/>
        </w:rPr>
        <w:fldChar w:fldCharType="separate"/>
      </w:r>
      <w:r>
        <w:rPr>
          <w:noProof/>
        </w:rPr>
        <w:t>51</w:t>
      </w:r>
      <w:r>
        <w:rPr>
          <w:noProof/>
        </w:rPr>
        <w:fldChar w:fldCharType="end"/>
      </w:r>
    </w:p>
    <w:p w14:paraId="3C3673CA" w14:textId="51092B13" w:rsidR="00B256D7" w:rsidRDefault="00B256D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_Toc120575207 \h </w:instrText>
      </w:r>
      <w:r>
        <w:rPr>
          <w:noProof/>
        </w:rPr>
      </w:r>
      <w:r>
        <w:rPr>
          <w:noProof/>
        </w:rPr>
        <w:fldChar w:fldCharType="separate"/>
      </w:r>
      <w:r>
        <w:rPr>
          <w:noProof/>
        </w:rPr>
        <w:t>51</w:t>
      </w:r>
      <w:r>
        <w:rPr>
          <w:noProof/>
        </w:rPr>
        <w:fldChar w:fldCharType="end"/>
      </w:r>
    </w:p>
    <w:p w14:paraId="1004E866" w14:textId="172B30CA" w:rsidR="00B256D7" w:rsidRDefault="00B256D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_Toc120575208 \h </w:instrText>
      </w:r>
      <w:r>
        <w:rPr>
          <w:noProof/>
        </w:rPr>
      </w:r>
      <w:r>
        <w:rPr>
          <w:noProof/>
        </w:rPr>
        <w:fldChar w:fldCharType="separate"/>
      </w:r>
      <w:r>
        <w:rPr>
          <w:noProof/>
        </w:rPr>
        <w:t>51</w:t>
      </w:r>
      <w:r>
        <w:rPr>
          <w:noProof/>
        </w:rPr>
        <w:fldChar w:fldCharType="end"/>
      </w:r>
    </w:p>
    <w:p w14:paraId="275446A1" w14:textId="3593E761" w:rsidR="00B256D7" w:rsidRDefault="00B256D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_Toc120575209 \h </w:instrText>
      </w:r>
      <w:r>
        <w:rPr>
          <w:noProof/>
        </w:rPr>
      </w:r>
      <w:r>
        <w:rPr>
          <w:noProof/>
        </w:rPr>
        <w:fldChar w:fldCharType="separate"/>
      </w:r>
      <w:r>
        <w:rPr>
          <w:noProof/>
        </w:rPr>
        <w:t>51</w:t>
      </w:r>
      <w:r>
        <w:rPr>
          <w:noProof/>
        </w:rPr>
        <w:fldChar w:fldCharType="end"/>
      </w:r>
    </w:p>
    <w:p w14:paraId="67266374" w14:textId="02173952" w:rsidR="00B256D7" w:rsidRDefault="00B256D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_Toc120575210 \h </w:instrText>
      </w:r>
      <w:r>
        <w:rPr>
          <w:noProof/>
        </w:rPr>
      </w:r>
      <w:r>
        <w:rPr>
          <w:noProof/>
        </w:rPr>
        <w:fldChar w:fldCharType="separate"/>
      </w:r>
      <w:r>
        <w:rPr>
          <w:noProof/>
        </w:rPr>
        <w:t>51</w:t>
      </w:r>
      <w:r>
        <w:rPr>
          <w:noProof/>
        </w:rPr>
        <w:fldChar w:fldCharType="end"/>
      </w:r>
    </w:p>
    <w:p w14:paraId="46C25898" w14:textId="0957EFE4" w:rsidR="00B256D7" w:rsidRDefault="00B256D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_Toc120575211 \h </w:instrText>
      </w:r>
      <w:r>
        <w:rPr>
          <w:noProof/>
        </w:rPr>
      </w:r>
      <w:r>
        <w:rPr>
          <w:noProof/>
        </w:rPr>
        <w:fldChar w:fldCharType="separate"/>
      </w:r>
      <w:r>
        <w:rPr>
          <w:noProof/>
        </w:rPr>
        <w:t>51</w:t>
      </w:r>
      <w:r>
        <w:rPr>
          <w:noProof/>
        </w:rPr>
        <w:fldChar w:fldCharType="end"/>
      </w:r>
    </w:p>
    <w:p w14:paraId="28CD97F0" w14:textId="5D15626D" w:rsidR="00B256D7" w:rsidRDefault="00B256D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_Toc120575212 \h </w:instrText>
      </w:r>
      <w:r>
        <w:rPr>
          <w:noProof/>
        </w:rPr>
      </w:r>
      <w:r>
        <w:rPr>
          <w:noProof/>
        </w:rPr>
        <w:fldChar w:fldCharType="separate"/>
      </w:r>
      <w:r>
        <w:rPr>
          <w:noProof/>
        </w:rPr>
        <w:t>51</w:t>
      </w:r>
      <w:r>
        <w:rPr>
          <w:noProof/>
        </w:rPr>
        <w:fldChar w:fldCharType="end"/>
      </w:r>
    </w:p>
    <w:p w14:paraId="724A880F" w14:textId="7F72B7A2" w:rsidR="00B256D7" w:rsidRDefault="00B256D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_Toc120575213 \h </w:instrText>
      </w:r>
      <w:r>
        <w:rPr>
          <w:noProof/>
        </w:rPr>
      </w:r>
      <w:r>
        <w:rPr>
          <w:noProof/>
        </w:rPr>
        <w:fldChar w:fldCharType="separate"/>
      </w:r>
      <w:r>
        <w:rPr>
          <w:noProof/>
        </w:rPr>
        <w:t>52</w:t>
      </w:r>
      <w:r>
        <w:rPr>
          <w:noProof/>
        </w:rPr>
        <w:fldChar w:fldCharType="end"/>
      </w:r>
    </w:p>
    <w:p w14:paraId="3052984B" w14:textId="66939742" w:rsidR="00B256D7" w:rsidRDefault="00B256D7">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_Toc120575214 \h </w:instrText>
      </w:r>
      <w:r>
        <w:rPr>
          <w:noProof/>
        </w:rPr>
      </w:r>
      <w:r>
        <w:rPr>
          <w:noProof/>
        </w:rPr>
        <w:fldChar w:fldCharType="separate"/>
      </w:r>
      <w:r>
        <w:rPr>
          <w:noProof/>
        </w:rPr>
        <w:t>53</w:t>
      </w:r>
      <w:r>
        <w:rPr>
          <w:noProof/>
        </w:rPr>
        <w:fldChar w:fldCharType="end"/>
      </w:r>
    </w:p>
    <w:p w14:paraId="6BA93E00" w14:textId="4FDC3D69" w:rsidR="00B256D7" w:rsidRDefault="00B256D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_Toc120575215 \h </w:instrText>
      </w:r>
      <w:r>
        <w:rPr>
          <w:noProof/>
        </w:rPr>
      </w:r>
      <w:r>
        <w:rPr>
          <w:noProof/>
        </w:rPr>
        <w:fldChar w:fldCharType="separate"/>
      </w:r>
      <w:r>
        <w:rPr>
          <w:noProof/>
        </w:rPr>
        <w:t>53</w:t>
      </w:r>
      <w:r>
        <w:rPr>
          <w:noProof/>
        </w:rPr>
        <w:fldChar w:fldCharType="end"/>
      </w:r>
    </w:p>
    <w:p w14:paraId="56BC6E26" w14:textId="3D032105" w:rsidR="00B256D7" w:rsidRDefault="00B256D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_Toc120575216 \h </w:instrText>
      </w:r>
      <w:r>
        <w:rPr>
          <w:noProof/>
        </w:rPr>
      </w:r>
      <w:r>
        <w:rPr>
          <w:noProof/>
        </w:rPr>
        <w:fldChar w:fldCharType="separate"/>
      </w:r>
      <w:r>
        <w:rPr>
          <w:noProof/>
        </w:rPr>
        <w:t>54</w:t>
      </w:r>
      <w:r>
        <w:rPr>
          <w:noProof/>
        </w:rPr>
        <w:fldChar w:fldCharType="end"/>
      </w:r>
    </w:p>
    <w:p w14:paraId="15DA943B" w14:textId="5C16DC70" w:rsidR="00B256D7" w:rsidRDefault="00B256D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3528D">
        <w:rPr>
          <w:noProof/>
          <w:lang w:val="en-US"/>
        </w:rPr>
        <w:t>Npcf_MBSPolicyAuthorization</w:t>
      </w:r>
      <w:r>
        <w:rPr>
          <w:noProof/>
        </w:rPr>
        <w:t xml:space="preserve"> API</w:t>
      </w:r>
      <w:r>
        <w:rPr>
          <w:noProof/>
        </w:rPr>
        <w:tab/>
      </w:r>
      <w:r>
        <w:rPr>
          <w:noProof/>
        </w:rPr>
        <w:fldChar w:fldCharType="begin"/>
      </w:r>
      <w:r>
        <w:rPr>
          <w:noProof/>
        </w:rPr>
        <w:instrText xml:space="preserve"> PAGEREF _Toc120575217 \h </w:instrText>
      </w:r>
      <w:r>
        <w:rPr>
          <w:noProof/>
        </w:rPr>
      </w:r>
      <w:r>
        <w:rPr>
          <w:noProof/>
        </w:rPr>
        <w:fldChar w:fldCharType="separate"/>
      </w:r>
      <w:r>
        <w:rPr>
          <w:noProof/>
        </w:rPr>
        <w:t>61</w:t>
      </w:r>
      <w:r>
        <w:rPr>
          <w:noProof/>
        </w:rPr>
        <w:fldChar w:fldCharType="end"/>
      </w:r>
    </w:p>
    <w:p w14:paraId="7D754889" w14:textId="0A43F730" w:rsidR="00B256D7" w:rsidRDefault="00B256D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_Toc120575218 \h </w:instrText>
      </w:r>
      <w:r>
        <w:rPr>
          <w:noProof/>
        </w:rPr>
      </w:r>
      <w:r>
        <w:rPr>
          <w:noProof/>
        </w:rPr>
        <w:fldChar w:fldCharType="separate"/>
      </w:r>
      <w:r>
        <w:rPr>
          <w:noProof/>
        </w:rPr>
        <w:t>65</w:t>
      </w:r>
      <w:r>
        <w:rPr>
          <w:noProof/>
        </w:rPr>
        <w:fldChar w:fldCharType="end"/>
      </w:r>
    </w:p>
    <w:p w14:paraId="176CBD50" w14:textId="081DA4A3" w:rsidR="00B256D7" w:rsidRDefault="00B256D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_Toc120575219 \h </w:instrText>
      </w:r>
      <w:r>
        <w:rPr>
          <w:noProof/>
        </w:rPr>
      </w:r>
      <w:r>
        <w:rPr>
          <w:noProof/>
        </w:rPr>
        <w:fldChar w:fldCharType="separate"/>
      </w:r>
      <w:r>
        <w:rPr>
          <w:noProof/>
        </w:rPr>
        <w:t>65</w:t>
      </w:r>
      <w:r>
        <w:rPr>
          <w:noProof/>
        </w:rPr>
        <w:fldChar w:fldCharType="end"/>
      </w:r>
    </w:p>
    <w:p w14:paraId="41A75E2F" w14:textId="1A2CF86F" w:rsidR="00B256D7" w:rsidRDefault="00B256D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_Toc120575220 \h </w:instrText>
      </w:r>
      <w:r>
        <w:rPr>
          <w:noProof/>
        </w:rPr>
      </w:r>
      <w:r>
        <w:rPr>
          <w:noProof/>
        </w:rPr>
        <w:fldChar w:fldCharType="separate"/>
      </w:r>
      <w:r>
        <w:rPr>
          <w:noProof/>
        </w:rPr>
        <w:t>65</w:t>
      </w:r>
      <w:r>
        <w:rPr>
          <w:noProof/>
        </w:rPr>
        <w:fldChar w:fldCharType="end"/>
      </w:r>
    </w:p>
    <w:p w14:paraId="4CD50CC9" w14:textId="4B9F13A3" w:rsidR="00B256D7" w:rsidRDefault="00B256D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_Toc120575221 \h </w:instrText>
      </w:r>
      <w:r>
        <w:rPr>
          <w:noProof/>
        </w:rPr>
      </w:r>
      <w:r>
        <w:rPr>
          <w:noProof/>
        </w:rPr>
        <w:fldChar w:fldCharType="separate"/>
      </w:r>
      <w:r>
        <w:rPr>
          <w:noProof/>
        </w:rPr>
        <w:t>65</w:t>
      </w:r>
      <w:r>
        <w:rPr>
          <w:noProof/>
        </w:rPr>
        <w:fldChar w:fldCharType="end"/>
      </w:r>
    </w:p>
    <w:p w14:paraId="24586173" w14:textId="39D835CC" w:rsidR="00B256D7" w:rsidRDefault="00B256D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_Toc120575222 \h </w:instrText>
      </w:r>
      <w:r>
        <w:rPr>
          <w:noProof/>
        </w:rPr>
      </w:r>
      <w:r>
        <w:rPr>
          <w:noProof/>
        </w:rPr>
        <w:fldChar w:fldCharType="separate"/>
      </w:r>
      <w:r>
        <w:rPr>
          <w:noProof/>
        </w:rPr>
        <w:t>66</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20575059"/>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w:t>
      </w:r>
      <w:r>
        <w:lastRenderedPageBreak/>
        <w:t>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20575060"/>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w:t>
      </w:r>
      <w:r w:rsidR="00EC3F52">
        <w:lastRenderedPageBreak/>
        <w:t>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20575061"/>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w:t>
      </w:r>
      <w:r>
        <w:rPr>
          <w:noProof/>
          <w:lang w:eastAsia="zh-CN"/>
        </w:rPr>
        <w:lastRenderedPageBreak/>
        <w:t>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20575062"/>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20575063"/>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20575064"/>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20575065"/>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20575066"/>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7" type="#_x0000_t75" style="width:233.55pt;height:192pt" o:ole="">
            <v:imagedata r:id="rId13" o:title=""/>
          </v:shape>
          <o:OLEObject Type="Embed" ProgID="Visio.Drawing.15" ShapeID="_x0000_i1027" DrawAspect="Content" ObjectID="_1732528418"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9" type="#_x0000_t75" style="width:276pt;height:222pt" o:ole="">
            <v:imagedata r:id="rId15" o:title=""/>
          </v:shape>
          <o:OLEObject Type="Embed" ProgID="Visio.Drawing.15" ShapeID="_x0000_i1029" DrawAspect="Content" ObjectID="_1732528419"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20575067"/>
      <w:bookmarkEnd w:id="84"/>
      <w:r>
        <w:lastRenderedPageBreak/>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20575068"/>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20575069"/>
      <w:r>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20575070"/>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20575071"/>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20575072"/>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20575073"/>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20575074"/>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20575075"/>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30" type="#_x0000_t75" style="width:444pt;height:114pt" o:ole="">
            <v:imagedata r:id="rId17" o:title=""/>
          </v:shape>
          <o:OLEObject Type="Embed" ProgID="Visio.Drawing.15" ShapeID="_x0000_i1030" DrawAspect="Content" ObjectID="_1732528420"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3294CCAF" w:rsidR="004A5544" w:rsidRDefault="004741CB" w:rsidP="004741CB">
      <w:pPr>
        <w:pStyle w:val="B2"/>
      </w:pPr>
      <w:r>
        <w:t>-</w:t>
      </w:r>
      <w:r>
        <w:tab/>
        <w:t>the MBS Service Information, within the "mbsServInfo" attribute</w:t>
      </w:r>
      <w:r w:rsidR="005A687C">
        <w:t>,</w:t>
      </w:r>
      <w:r>
        <w:t xml:space="preserve"> if available;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r w:rsidR="004741CB">
        <w:rPr>
          <w:lang w:eastAsia="zh-CN"/>
        </w:rPr>
        <w:t xml:space="preserve">MBS Session being established relates to a location dependent MBS Session and if the </w:t>
      </w:r>
      <w:r>
        <w:rPr>
          <w:lang w:eastAsia="zh-CN"/>
        </w:rPr>
        <w:t>PCF is not already serving the MBS Session, the PCF may interact with the BSF</w:t>
      </w:r>
      <w:r w:rsidR="004741CB">
        <w:rPr>
          <w:lang w:eastAsia="zh-CN"/>
        </w:rPr>
        <w:t xml:space="preserve"> by invoking the </w:t>
      </w:r>
      <w:r w:rsidR="004741CB">
        <w:t>Nbsf_Management_Register service operation</w:t>
      </w:r>
      <w:r>
        <w:rPr>
          <w:lang w:eastAsia="zh-CN"/>
        </w:rPr>
        <w:t xml:space="preserve">, as specified in </w:t>
      </w:r>
      <w:r w:rsidR="004741CB">
        <w:rPr>
          <w:lang w:eastAsia="zh-CN"/>
        </w:rPr>
        <w:t>clause</w:t>
      </w:r>
      <w:r w:rsidR="004741CB">
        <w:rPr>
          <w:lang w:val="en-US" w:eastAsia="zh-CN"/>
        </w:rPr>
        <w:t xml:space="preserve"> 4.2.2.4 of </w:t>
      </w:r>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lang w:eastAsia="zh-CN"/>
        </w:rPr>
      </w:pPr>
      <w:r>
        <w:t>NOTE 1:</w:t>
      </w:r>
      <w:r>
        <w:tab/>
        <w:t>C</w:t>
      </w:r>
      <w:r>
        <w:rPr>
          <w:lang w:eastAsia="zh-CN"/>
        </w:rPr>
        <w:t>heck whether there is already a PCF serving the MBS Session</w:t>
      </w:r>
      <w:r w:rsidRPr="008E4894">
        <w:t xml:space="preserve"> is not necessary in a deployment with a single PCF</w:t>
      </w:r>
      <w:r>
        <w:t>.</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28012110"/>
      <w:bookmarkStart w:id="162" w:name="_Toc34122963"/>
      <w:bookmarkStart w:id="163" w:name="_Toc36037913"/>
      <w:bookmarkStart w:id="164" w:name="_Toc38875295"/>
      <w:bookmarkStart w:id="165" w:name="_Toc43191776"/>
      <w:bookmarkStart w:id="166" w:name="_Toc45133171"/>
      <w:bookmarkStart w:id="167" w:name="_Toc51316675"/>
      <w:bookmarkStart w:id="168" w:name="_Toc51761855"/>
      <w:bookmarkStart w:id="169" w:name="_Toc56674838"/>
      <w:bookmarkStart w:id="170" w:name="_Toc56675229"/>
      <w:bookmarkStart w:id="171" w:name="_Toc59016215"/>
      <w:bookmarkStart w:id="172" w:name="_Toc63167813"/>
      <w:bookmarkStart w:id="173" w:name="_Toc66262322"/>
      <w:bookmarkStart w:id="174" w:name="_Toc68166828"/>
      <w:bookmarkStart w:id="175" w:name="_Toc73537945"/>
      <w:bookmarkStart w:id="176" w:name="_Toc75351821"/>
      <w:bookmarkStart w:id="177" w:name="_Toc83231630"/>
      <w:bookmarkStart w:id="178" w:name="_Toc85534929"/>
      <w:bookmarkStart w:id="179" w:name="_Toc88559392"/>
      <w:bookmarkStart w:id="180" w:name="_Toc90653444"/>
      <w:bookmarkStart w:id="181" w:name="_Hlk99090988"/>
      <w:bookmarkStart w:id="182" w:name="_Toc510696596"/>
      <w:bookmarkStart w:id="183" w:name="_Toc35971388"/>
      <w:bookmarkStart w:id="184" w:name="_Toc119957419"/>
      <w:bookmarkStart w:id="185" w:name="_Toc119957943"/>
      <w:bookmarkStart w:id="186" w:name="_Toc120568677"/>
      <w:bookmarkStart w:id="187" w:name="_Toc120568916"/>
      <w:bookmarkStart w:id="188" w:name="_Toc120569800"/>
      <w:bookmarkStart w:id="189" w:name="_Toc120575076"/>
      <w:bookmarkEnd w:id="158"/>
      <w:bookmarkEnd w:id="159"/>
      <w:r>
        <w:lastRenderedPageBreak/>
        <w:t>5.2.2.3</w:t>
      </w:r>
      <w:r>
        <w:tab/>
        <w:t>Npcf_MBSPolicyControl_Update</w:t>
      </w:r>
      <w:bookmarkEnd w:id="184"/>
      <w:bookmarkEnd w:id="185"/>
      <w:bookmarkEnd w:id="186"/>
      <w:bookmarkEnd w:id="187"/>
      <w:bookmarkEnd w:id="188"/>
      <w:bookmarkEnd w:id="189"/>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20575077"/>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20575078"/>
      <w:r>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31" type="#_x0000_t75" style="width:444pt;height:114pt" o:ole="">
            <v:imagedata r:id="rId19" o:title=""/>
          </v:shape>
          <o:OLEObject Type="Embed" ProgID="Visio.Drawing.15" ShapeID="_x0000_i1031" DrawAspect="Content" ObjectID="_1732528421" r:id="rId20"/>
        </w:object>
      </w:r>
    </w:p>
    <w:p w14:paraId="04265490" w14:textId="77777777" w:rsidR="0002769E" w:rsidRDefault="0002769E" w:rsidP="0002769E">
      <w:pPr>
        <w:pStyle w:val="TF"/>
      </w:pPr>
      <w:r>
        <w:t>Figure 5.2.2.3.2-1: Procedure for MBS Policy Association Update</w:t>
      </w:r>
    </w:p>
    <w:p w14:paraId="4D86BC5A" w14:textId="1BCB2962"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20575079"/>
      <w:r>
        <w:lastRenderedPageBreak/>
        <w:t>5.2.2.</w:t>
      </w:r>
      <w:r w:rsidR="000E4BC5">
        <w:t>4</w:t>
      </w:r>
      <w:r w:rsidR="00041DDC">
        <w:tab/>
        <w:t>Npcf_MBSPolicyControl_Delete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20575080"/>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20575081"/>
      <w:r>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2" type="#_x0000_t75" style="width:444pt;height:114pt" o:ole="">
            <v:imagedata r:id="rId21" o:title=""/>
          </v:shape>
          <o:OLEObject Type="Embed" ProgID="Visio.Drawing.15" ShapeID="_x0000_i1032" DrawAspect="Content" ObjectID="_1732528422"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15EAA095"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4AA2FB7F" w14:textId="651F2EB9" w:rsidR="00F25B12" w:rsidRDefault="00041DDC" w:rsidP="00F25B12">
      <w:pPr>
        <w:pStyle w:val="B1"/>
      </w:pPr>
      <w:r>
        <w:t>2.</w:t>
      </w:r>
      <w:r>
        <w:tab/>
      </w:r>
      <w:r w:rsidRPr="0057039A">
        <w:t>On success</w:t>
      </w:r>
      <w:r>
        <w:t>ful deletion of the MBS Policy Association</w:t>
      </w:r>
      <w:r w:rsidR="00F25B12">
        <w:t>:</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20575082"/>
      <w:bookmarkEnd w:id="181"/>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20575083"/>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20575084"/>
      <w:r>
        <w:lastRenderedPageBreak/>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120575085"/>
      <w:bookmarkStart w:id="284" w:name="_Toc90291550"/>
      <w:r>
        <w:t>5.2.</w:t>
      </w:r>
      <w:r w:rsidR="00F37D9A">
        <w:t>3</w:t>
      </w:r>
      <w:r>
        <w:t>.</w:t>
      </w:r>
      <w:r w:rsidR="00AE58CA">
        <w:t>1.2</w:t>
      </w:r>
      <w:r>
        <w:tab/>
        <w:t xml:space="preserve">MBS QoS </w:t>
      </w:r>
      <w:r w:rsidR="00AE58CA">
        <w:t>Decision</w:t>
      </w:r>
      <w:bookmarkEnd w:id="278"/>
      <w:bookmarkEnd w:id="279"/>
      <w:bookmarkEnd w:id="280"/>
      <w:bookmarkEnd w:id="281"/>
      <w:bookmarkEnd w:id="282"/>
      <w:bookmarkEnd w:id="283"/>
    </w:p>
    <w:p w14:paraId="3D1647F1" w14:textId="3E0B4DB0"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52B03117" w:rsidR="00B155C4" w:rsidRDefault="00B155C4" w:rsidP="00B155C4">
      <w:pPr>
        <w:pStyle w:val="B1"/>
      </w:pPr>
      <w:r>
        <w:t>-</w:t>
      </w:r>
      <w:r w:rsidR="00F37D9A">
        <w:tab/>
      </w:r>
      <w:r w:rsidR="000431AE">
        <w:t>The 5QI information, i.e. an identifier of the set of QoS parameters to be applied for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20575086"/>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20575087"/>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20575088"/>
      <w:r>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20575089"/>
      <w:bookmarkEnd w:id="28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20575090"/>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308FCB87"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2057509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177FD7EF" w:rsidR="00B36465" w:rsidRDefault="00FF1024" w:rsidP="00FF1024">
      <w:r>
        <w:t xml:space="preserve">The PCF </w:t>
      </w:r>
      <w:r w:rsidR="00B36465">
        <w:t>provisions/updates/removes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2057509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w:t>
      </w:r>
      <w:r>
        <w:rPr>
          <w:lang w:eastAsia="ja-JP"/>
        </w:rPr>
        <w:lastRenderedPageBreak/>
        <w:t>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6D400095"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7777777" w:rsidR="00B36465" w:rsidRPr="00663D97" w:rsidRDefault="00B36465" w:rsidP="00B36465">
      <w:bookmarkStart w:id="327"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20575093"/>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20575094"/>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20575095"/>
      <w:r>
        <w:lastRenderedPageBreak/>
        <w:t>5.2.4</w:t>
      </w:r>
      <w:r>
        <w:tab/>
        <w:t>MBS Policy Error Handling</w:t>
      </w:r>
      <w:bookmarkEnd w:id="340"/>
      <w:bookmarkEnd w:id="341"/>
      <w:bookmarkEnd w:id="342"/>
      <w:bookmarkEnd w:id="343"/>
      <w:bookmarkEnd w:id="344"/>
      <w:bookmarkEnd w:id="345"/>
    </w:p>
    <w:p w14:paraId="1EF4DB30" w14:textId="77777777"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20575096"/>
      <w:r>
        <w:t>5.2.4.1</w:t>
      </w:r>
      <w:r>
        <w:tab/>
        <w:t>MBS Report</w:t>
      </w:r>
      <w:bookmarkEnd w:id="346"/>
      <w:bookmarkEnd w:id="347"/>
      <w:bookmarkEnd w:id="348"/>
      <w:bookmarkEnd w:id="349"/>
      <w:bookmarkEnd w:id="350"/>
      <w:bookmarkEnd w:id="351"/>
    </w:p>
    <w:p w14:paraId="328980A7" w14:textId="3A59CD37" w:rsidR="00F25B12" w:rsidRDefault="00F25B12" w:rsidP="00F25B12">
      <w:pPr>
        <w:rPr>
          <w:lang w:eastAsia="ja-JP"/>
        </w:rPr>
      </w:pPr>
      <w:r>
        <w:rPr>
          <w:lang w:eastAsia="ja-JP"/>
        </w:rPr>
        <w:t>Following an MBS Policy Association Creation or Update procedure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20575097"/>
      <w:r>
        <w:t>5.3</w:t>
      </w:r>
      <w:r>
        <w:tab/>
      </w:r>
      <w:r w:rsidR="00F8049D">
        <w:t>Npcf_MBSPolicyAuthorization</w:t>
      </w:r>
      <w:r w:rsidRPr="00AF47A0">
        <w:t xml:space="preserve"> </w:t>
      </w:r>
      <w:r>
        <w:t>Service</w:t>
      </w:r>
      <w:bookmarkEnd w:id="182"/>
      <w:bookmarkEnd w:id="183"/>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20575098"/>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20575099"/>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20575100"/>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20575101"/>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20575102"/>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20575103"/>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3" type="#_x0000_t75" style="width:438pt;height:108pt" o:ole="">
            <v:imagedata r:id="rId23" o:title=""/>
          </v:shape>
          <o:OLEObject Type="Embed" ProgID="Visio.Drawing.15" ShapeID="_x0000_i1033" DrawAspect="Content" ObjectID="_1732528423"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4" w:name="_Toc119957447"/>
      <w:bookmarkStart w:id="395" w:name="_Toc119957971"/>
      <w:bookmarkStart w:id="396" w:name="_Toc120568705"/>
      <w:bookmarkStart w:id="397" w:name="_Toc120568944"/>
      <w:bookmarkStart w:id="398" w:name="_Toc120569828"/>
      <w:bookmarkStart w:id="399" w:name="_Toc120575104"/>
      <w:r>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Heading5"/>
        <w:ind w:left="0" w:firstLine="0"/>
      </w:pPr>
      <w:bookmarkStart w:id="400" w:name="_Toc119957448"/>
      <w:bookmarkStart w:id="401" w:name="_Toc119957972"/>
      <w:bookmarkStart w:id="402" w:name="_Toc120568706"/>
      <w:bookmarkStart w:id="403" w:name="_Toc120568945"/>
      <w:bookmarkStart w:id="404" w:name="_Toc120569829"/>
      <w:bookmarkStart w:id="405" w:name="_Toc120575105"/>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6" w:name="_Toc119957449"/>
      <w:bookmarkStart w:id="407" w:name="_Toc119957973"/>
      <w:bookmarkStart w:id="408" w:name="_Toc120568707"/>
      <w:bookmarkStart w:id="409" w:name="_Toc120568946"/>
      <w:bookmarkStart w:id="410" w:name="_Toc120569830"/>
      <w:bookmarkStart w:id="411" w:name="_Toc120575106"/>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34" type="#_x0000_t75" style="width:438pt;height:108pt" o:ole="">
            <v:imagedata r:id="rId25" o:title=""/>
          </v:shape>
          <o:OLEObject Type="Embed" ProgID="Visio.Drawing.15" ShapeID="_x0000_i1034" DrawAspect="Content" ObjectID="_1732528424"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sidR="00383F56">
        <w:t xml:space="preserve"> </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4A7EE364" w:rsidR="005245C0" w:rsidRDefault="005245C0" w:rsidP="005245C0">
      <w:pPr>
        <w:pStyle w:val="B3"/>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of the returned </w:t>
      </w:r>
      <w:r w:rsidRPr="00AE587A">
        <w:t>MbsAppSessio</w:t>
      </w:r>
      <w:r>
        <w:t xml:space="preserve">nCtxt data structure </w:t>
      </w:r>
      <w:r w:rsidR="00BA70A7">
        <w:t>set to true to indicate</w:t>
      </w:r>
      <w:r>
        <w:t xml:space="preserve"> that the PCF shall be contacted, i.e. to indicate </w:t>
      </w:r>
      <w:r w:rsidR="00383F56">
        <w:t xml:space="preserve">to </w:t>
      </w:r>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2" w:name="_Toc119957450"/>
      <w:bookmarkStart w:id="413" w:name="_Toc119957974"/>
      <w:bookmarkStart w:id="414" w:name="_Toc120568708"/>
      <w:bookmarkStart w:id="415" w:name="_Toc120568947"/>
      <w:bookmarkStart w:id="416" w:name="_Toc120569831"/>
      <w:bookmarkStart w:id="417" w:name="_Toc120575107"/>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Heading5"/>
        <w:ind w:left="0" w:firstLine="0"/>
      </w:pPr>
      <w:bookmarkStart w:id="418" w:name="_Toc119957451"/>
      <w:bookmarkStart w:id="419" w:name="_Toc119957975"/>
      <w:bookmarkStart w:id="420" w:name="_Toc120568709"/>
      <w:bookmarkStart w:id="421" w:name="_Toc120568948"/>
      <w:bookmarkStart w:id="422" w:name="_Toc120569832"/>
      <w:bookmarkStart w:id="423" w:name="_Toc120575108"/>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4" w:name="_Toc119957452"/>
      <w:bookmarkStart w:id="425" w:name="_Toc119957976"/>
      <w:bookmarkStart w:id="426" w:name="_Toc120568710"/>
      <w:bookmarkStart w:id="427" w:name="_Toc120568949"/>
      <w:bookmarkStart w:id="428" w:name="_Toc120569833"/>
      <w:bookmarkStart w:id="429" w:name="_Toc120575109"/>
      <w:r>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35" type="#_x0000_t75" style="width:438pt;height:108pt" o:ole="">
            <v:imagedata r:id="rId27" o:title=""/>
          </v:shape>
          <o:OLEObject Type="Embed" ProgID="Visio.Drawing.15" ShapeID="_x0000_i1035" DrawAspect="Content" ObjectID="_1732528425"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77777777" w:rsidR="008A6D4A" w:rsidRDefault="008A6D4A" w:rsidP="008A6D4A">
      <w:pPr>
        <w:pStyle w:val="Heading1"/>
      </w:pPr>
      <w:bookmarkStart w:id="432" w:name="_Toc119957453"/>
      <w:bookmarkStart w:id="433" w:name="_Toc119957977"/>
      <w:bookmarkStart w:id="434" w:name="_Toc120568711"/>
      <w:bookmarkStart w:id="435" w:name="_Toc120568950"/>
      <w:bookmarkStart w:id="436" w:name="_Toc120569834"/>
      <w:bookmarkStart w:id="437" w:name="_Toc120575110"/>
      <w:r>
        <w:lastRenderedPageBreak/>
        <w:t>6</w:t>
      </w:r>
      <w:r>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Heading2"/>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0569835"/>
      <w:bookmarkStart w:id="445" w:name="_Toc120575111"/>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Heading3"/>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0569836"/>
      <w:bookmarkStart w:id="453" w:name="_Toc120575112"/>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5" w:name="_Toc35971392"/>
      <w:bookmarkStart w:id="456" w:name="_Toc119957456"/>
      <w:bookmarkStart w:id="457" w:name="_Toc119957980"/>
      <w:bookmarkStart w:id="458" w:name="_Toc120568714"/>
      <w:bookmarkStart w:id="459" w:name="_Toc120568953"/>
      <w:bookmarkStart w:id="460" w:name="_Toc120569837"/>
      <w:bookmarkStart w:id="461" w:name="_Toc120575113"/>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Heading4"/>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0569838"/>
      <w:bookmarkStart w:id="469" w:name="_Toc120575114"/>
      <w:r>
        <w:t>6.1.2.1</w:t>
      </w:r>
      <w:r>
        <w:tab/>
        <w:t>General</w:t>
      </w:r>
      <w:bookmarkEnd w:id="462"/>
      <w:bookmarkEnd w:id="463"/>
      <w:bookmarkEnd w:id="464"/>
      <w:bookmarkEnd w:id="465"/>
      <w:bookmarkEnd w:id="466"/>
      <w:bookmarkEnd w:id="467"/>
      <w:bookmarkEnd w:id="468"/>
      <w:bookmarkEnd w:id="469"/>
    </w:p>
    <w:p w14:paraId="4D7A17E1" w14:textId="1417661C" w:rsidR="008A6D4A" w:rsidRPr="00986E88" w:rsidRDefault="008A6D4A" w:rsidP="008A6D4A">
      <w:pPr>
        <w:rPr>
          <w:noProof/>
        </w:rPr>
      </w:pPr>
      <w:bookmarkStart w:id="4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1" w:name="_Toc35971394"/>
      <w:bookmarkStart w:id="472" w:name="_Toc119957458"/>
      <w:bookmarkStart w:id="473" w:name="_Toc119957982"/>
      <w:bookmarkStart w:id="474" w:name="_Toc120568716"/>
      <w:bookmarkStart w:id="475" w:name="_Toc120568955"/>
      <w:bookmarkStart w:id="476" w:name="_Toc120569839"/>
      <w:bookmarkStart w:id="477" w:name="_Toc120575115"/>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Heading5"/>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0569840"/>
      <w:bookmarkStart w:id="485" w:name="_Toc120575116"/>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7" w:name="_Toc35971396"/>
      <w:bookmarkStart w:id="488" w:name="_Toc119957460"/>
      <w:bookmarkStart w:id="489" w:name="_Toc119957984"/>
      <w:bookmarkStart w:id="490" w:name="_Toc120568718"/>
      <w:bookmarkStart w:id="491" w:name="_Toc120568957"/>
      <w:bookmarkStart w:id="492" w:name="_Toc120569841"/>
      <w:bookmarkStart w:id="493" w:name="_Toc120575117"/>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7807 [13].</w:t>
      </w:r>
      <w:bookmarkEnd w:id="496"/>
    </w:p>
    <w:p w14:paraId="1A32DE74" w14:textId="77777777" w:rsidR="008A6D4A" w:rsidRPr="000C5200" w:rsidRDefault="008A6D4A" w:rsidP="00662390">
      <w:pPr>
        <w:pStyle w:val="Heading4"/>
      </w:pPr>
      <w:bookmarkStart w:id="497" w:name="_Toc35971397"/>
      <w:bookmarkStart w:id="498" w:name="_Toc119957461"/>
      <w:bookmarkStart w:id="499" w:name="_Toc119957985"/>
      <w:bookmarkStart w:id="500" w:name="_Toc120568719"/>
      <w:bookmarkStart w:id="501" w:name="_Toc120568958"/>
      <w:bookmarkStart w:id="502" w:name="_Toc120569842"/>
      <w:bookmarkStart w:id="503" w:name="_Toc120575118"/>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0569843"/>
      <w:bookmarkStart w:id="519" w:name="_Toc120575119"/>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Heading4"/>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0569844"/>
      <w:bookmarkStart w:id="527" w:name="_Toc120575120"/>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6" type="#_x0000_t75" style="width:336pt;height:252pt" o:ole="">
            <v:imagedata r:id="rId29" o:title=""/>
          </v:shape>
          <o:OLEObject Type="Embed" ProgID="Visio.Drawing.11" ShapeID="_x0000_i1036" DrawAspect="Content" ObjectID="_1732528426"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0569845"/>
      <w:bookmarkStart w:id="535" w:name="_Toc120575121"/>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Heading5"/>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0569846"/>
      <w:bookmarkStart w:id="543" w:name="_Toc120575122"/>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6" w:name="_Toc119957466"/>
      <w:bookmarkStart w:id="547" w:name="_Toc119957990"/>
      <w:bookmarkStart w:id="548" w:name="_Toc120568724"/>
      <w:bookmarkStart w:id="549" w:name="_Toc120568963"/>
      <w:bookmarkStart w:id="550" w:name="_Toc120569847"/>
      <w:bookmarkStart w:id="551" w:name="_Toc120575123"/>
      <w:r>
        <w:lastRenderedPageBreak/>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2" w:name="_Toc35971403"/>
      <w:bookmarkStart w:id="553" w:name="_Toc119957467"/>
      <w:bookmarkStart w:id="554" w:name="_Toc119957991"/>
      <w:bookmarkStart w:id="555" w:name="_Toc120568725"/>
      <w:bookmarkStart w:id="556" w:name="_Toc120568964"/>
      <w:bookmarkStart w:id="557" w:name="_Toc120569848"/>
      <w:bookmarkStart w:id="558" w:name="_Toc120575124"/>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Heading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0569849"/>
      <w:bookmarkStart w:id="566" w:name="_Toc120575125"/>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0569850"/>
      <w:bookmarkStart w:id="575" w:name="_Toc120575126"/>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0569851"/>
      <w:bookmarkStart w:id="583" w:name="_Toc120575127"/>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Heading5"/>
        <w:rPr>
          <w:rFonts w:eastAsia="SimSun"/>
        </w:rPr>
      </w:pPr>
      <w:bookmarkStart w:id="584" w:name="_Toc119957471"/>
      <w:bookmarkStart w:id="585" w:name="_Toc119957995"/>
      <w:bookmarkStart w:id="586" w:name="_Toc120568729"/>
      <w:bookmarkStart w:id="587" w:name="_Toc120568968"/>
      <w:bookmarkStart w:id="588" w:name="_Toc120569852"/>
      <w:bookmarkStart w:id="589" w:name="_Toc120575128"/>
      <w:bookmarkStart w:id="590" w:name="_Toc510696622"/>
      <w:bookmarkStart w:id="591" w:name="_Toc35971413"/>
      <w:r>
        <w:rPr>
          <w:rFonts w:eastAsia="SimSun"/>
        </w:rPr>
        <w:t>6.1.3.3.1</w:t>
      </w:r>
      <w:r>
        <w:rPr>
          <w:rFonts w:eastAsia="SimSun"/>
        </w:rPr>
        <w:tab/>
        <w:t>Description</w:t>
      </w:r>
      <w:bookmarkEnd w:id="584"/>
      <w:bookmarkEnd w:id="585"/>
      <w:bookmarkEnd w:id="586"/>
      <w:bookmarkEnd w:id="587"/>
      <w:bookmarkEnd w:id="588"/>
      <w:bookmarkEnd w:id="58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2" w:name="_Toc119957472"/>
      <w:bookmarkStart w:id="593" w:name="_Toc119957996"/>
      <w:bookmarkStart w:id="594" w:name="_Toc120568730"/>
      <w:bookmarkStart w:id="595" w:name="_Toc120568969"/>
      <w:bookmarkStart w:id="596" w:name="_Toc120569853"/>
      <w:bookmarkStart w:id="597" w:name="_Toc120575129"/>
      <w:r>
        <w:rPr>
          <w:rFonts w:eastAsia="SimSun"/>
        </w:rPr>
        <w:t>6.1.3.3.2</w:t>
      </w:r>
      <w:r>
        <w:rPr>
          <w:rFonts w:eastAsia="SimSun"/>
        </w:rPr>
        <w:tab/>
        <w:t>Resource Definition</w:t>
      </w:r>
      <w:bookmarkEnd w:id="592"/>
      <w:bookmarkEnd w:id="593"/>
      <w:bookmarkEnd w:id="594"/>
      <w:bookmarkEnd w:id="595"/>
      <w:bookmarkEnd w:id="596"/>
      <w:bookmarkEnd w:id="59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8" w:name="_Toc119957473"/>
      <w:bookmarkStart w:id="599" w:name="_Toc119957997"/>
      <w:bookmarkStart w:id="600" w:name="_Toc120568731"/>
      <w:bookmarkStart w:id="601" w:name="_Toc120568970"/>
      <w:bookmarkStart w:id="602" w:name="_Toc120569854"/>
      <w:bookmarkStart w:id="603" w:name="_Toc120575130"/>
      <w:r>
        <w:rPr>
          <w:rFonts w:eastAsia="SimSun"/>
        </w:rPr>
        <w:t>6.1.3.3.3</w:t>
      </w:r>
      <w:r>
        <w:rPr>
          <w:rFonts w:eastAsia="SimSun"/>
        </w:rPr>
        <w:tab/>
        <w:t>Resource Standard Methods</w:t>
      </w:r>
      <w:bookmarkEnd w:id="598"/>
      <w:bookmarkEnd w:id="599"/>
      <w:bookmarkEnd w:id="600"/>
      <w:bookmarkEnd w:id="601"/>
      <w:bookmarkEnd w:id="602"/>
      <w:bookmarkEnd w:id="603"/>
    </w:p>
    <w:p w14:paraId="702ACCF5" w14:textId="77777777" w:rsidR="00A1554F" w:rsidRDefault="00A1554F" w:rsidP="00716E50">
      <w:pPr>
        <w:pStyle w:val="Heading6"/>
        <w:rPr>
          <w:rFonts w:eastAsia="SimSun"/>
        </w:rPr>
      </w:pPr>
      <w:bookmarkStart w:id="604" w:name="_Toc119957474"/>
      <w:bookmarkStart w:id="605" w:name="_Toc119957998"/>
      <w:bookmarkStart w:id="606" w:name="_Toc120568732"/>
      <w:bookmarkStart w:id="607" w:name="_Toc120568971"/>
      <w:bookmarkStart w:id="608" w:name="_Toc120569855"/>
      <w:bookmarkStart w:id="609" w:name="_Toc120575131"/>
      <w:r>
        <w:t>6.1.3.3.3.1</w:t>
      </w:r>
      <w:r>
        <w:tab/>
        <w:t>GET</w:t>
      </w:r>
      <w:bookmarkEnd w:id="604"/>
      <w:bookmarkEnd w:id="605"/>
      <w:bookmarkEnd w:id="606"/>
      <w:bookmarkEnd w:id="607"/>
      <w:bookmarkEnd w:id="608"/>
      <w:bookmarkEnd w:id="60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0" w:name="_Toc119957475"/>
      <w:bookmarkStart w:id="611" w:name="_Toc119957999"/>
      <w:bookmarkStart w:id="612" w:name="_Toc120568733"/>
      <w:bookmarkStart w:id="613" w:name="_Toc120568972"/>
      <w:bookmarkStart w:id="614" w:name="_Toc120569856"/>
      <w:bookmarkStart w:id="615" w:name="_Toc120575132"/>
      <w:r>
        <w:t>6.1.3.3.3</w:t>
      </w:r>
      <w:r w:rsidRPr="00384E92">
        <w:t>.</w:t>
      </w:r>
      <w:r>
        <w:t>2</w:t>
      </w:r>
      <w:r w:rsidRPr="00384E92">
        <w:tab/>
      </w:r>
      <w:r>
        <w:t>DELETE</w:t>
      </w:r>
      <w:bookmarkEnd w:id="610"/>
      <w:bookmarkEnd w:id="611"/>
      <w:bookmarkEnd w:id="612"/>
      <w:bookmarkEnd w:id="613"/>
      <w:bookmarkEnd w:id="614"/>
      <w:bookmarkEnd w:id="61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6" w:name="_Toc119957476"/>
      <w:bookmarkStart w:id="617" w:name="_Toc119958000"/>
      <w:bookmarkStart w:id="618" w:name="_Toc120568734"/>
      <w:bookmarkStart w:id="619" w:name="_Toc120568973"/>
      <w:bookmarkStart w:id="620" w:name="_Toc120569857"/>
      <w:bookmarkStart w:id="621" w:name="_Toc120575133"/>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Heading6"/>
      </w:pPr>
      <w:bookmarkStart w:id="622" w:name="_Toc119957477"/>
      <w:bookmarkStart w:id="623" w:name="_Toc119958001"/>
      <w:bookmarkStart w:id="624" w:name="_Toc120568735"/>
      <w:bookmarkStart w:id="625" w:name="_Toc120568974"/>
      <w:bookmarkStart w:id="626" w:name="_Toc120569858"/>
      <w:bookmarkStart w:id="627" w:name="_Toc120575134"/>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8" w:name="_Toc119957478"/>
      <w:bookmarkStart w:id="629" w:name="_Toc119958002"/>
      <w:bookmarkStart w:id="630" w:name="_Toc120568736"/>
      <w:bookmarkStart w:id="631" w:name="_Toc120568975"/>
      <w:bookmarkStart w:id="632" w:name="_Toc120569859"/>
      <w:bookmarkStart w:id="633" w:name="_Toc120575135"/>
      <w:r w:rsidRPr="00384E92">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4" w:name="_Toc119957479"/>
      <w:bookmarkStart w:id="635" w:name="_Toc119958003"/>
      <w:bookmarkStart w:id="636" w:name="_Toc120568737"/>
      <w:bookmarkStart w:id="637" w:name="_Toc120568976"/>
      <w:bookmarkStart w:id="638" w:name="_Toc120569860"/>
      <w:bookmarkStart w:id="639" w:name="_Toc120575136"/>
      <w:r>
        <w:t>6.1.4</w:t>
      </w:r>
      <w:r>
        <w:tab/>
        <w:t>Custom Operations without associated resources</w:t>
      </w:r>
      <w:bookmarkEnd w:id="590"/>
      <w:bookmarkEnd w:id="591"/>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0569861"/>
      <w:bookmarkStart w:id="647" w:name="_Toc120575137"/>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0569862"/>
      <w:bookmarkStart w:id="655" w:name="_Toc120575138"/>
      <w:r>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Heading4"/>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0569863"/>
      <w:bookmarkStart w:id="663" w:name="_Toc120575139"/>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6C575FA" w:rsidR="00A9098E" w:rsidRPr="00F4792B" w:rsidRDefault="00A9098E" w:rsidP="00F4792B">
            <w:pPr>
              <w:pStyle w:val="TAL"/>
            </w:pPr>
            <w:r w:rsidRPr="00F4792B">
              <w:t>Represents packet filter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0569864"/>
      <w:bookmarkStart w:id="671" w:name="_Toc1205751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Heading5"/>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0569865"/>
      <w:bookmarkStart w:id="679" w:name="_Toc120575141"/>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0569866"/>
      <w:bookmarkStart w:id="687" w:name="_Toc120575142"/>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0569867"/>
      <w:bookmarkStart w:id="695" w:name="_Toc120575143"/>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8" w:name="_Toc119957488"/>
      <w:bookmarkStart w:id="699" w:name="_Toc119958012"/>
      <w:bookmarkStart w:id="700" w:name="_Toc120568746"/>
      <w:bookmarkStart w:id="701" w:name="_Toc120568984"/>
      <w:bookmarkStart w:id="702" w:name="_Toc120569868"/>
      <w:bookmarkStart w:id="703" w:name="_Toc120575144"/>
      <w:r>
        <w:rPr>
          <w:rFonts w:eastAsia="SimSun"/>
        </w:rPr>
        <w:t>6.1.6.2.4</w:t>
      </w:r>
      <w:r>
        <w:rPr>
          <w:rFonts w:eastAsia="SimSun"/>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4" w:name="_Toc120568747"/>
      <w:bookmarkStart w:id="705" w:name="_Toc120568985"/>
      <w:bookmarkStart w:id="706" w:name="_Toc120569869"/>
      <w:bookmarkStart w:id="707" w:name="_Toc120575145"/>
      <w:bookmarkStart w:id="708" w:name="_Toc119957489"/>
      <w:bookmarkStart w:id="709" w:name="_Toc119958013"/>
      <w:r>
        <w:rPr>
          <w:rFonts w:eastAsia="SimSun"/>
        </w:rPr>
        <w:lastRenderedPageBreak/>
        <w:t>6.1.6.2.5</w:t>
      </w:r>
      <w:r>
        <w:rPr>
          <w:rFonts w:eastAsia="SimSun"/>
        </w:rPr>
        <w:tab/>
        <w:t>Void</w:t>
      </w:r>
      <w:bookmarkEnd w:id="704"/>
      <w:bookmarkEnd w:id="705"/>
      <w:bookmarkEnd w:id="706"/>
      <w:bookmarkEnd w:id="707"/>
    </w:p>
    <w:p w14:paraId="00D0D58A" w14:textId="54BDF487" w:rsidR="00402302" w:rsidRDefault="00402302" w:rsidP="00402302">
      <w:pPr>
        <w:pStyle w:val="Heading5"/>
        <w:rPr>
          <w:rFonts w:eastAsia="SimSun"/>
        </w:rPr>
      </w:pPr>
      <w:bookmarkStart w:id="710" w:name="_Toc120568748"/>
      <w:bookmarkStart w:id="711" w:name="_Toc120568986"/>
      <w:bookmarkStart w:id="712" w:name="_Toc120569870"/>
      <w:bookmarkStart w:id="713" w:name="_Toc120575146"/>
      <w:r>
        <w:rPr>
          <w:rFonts w:eastAsia="SimSun"/>
        </w:rPr>
        <w:t>6.1.6.2.6</w:t>
      </w:r>
      <w:r>
        <w:rPr>
          <w:rFonts w:eastAsia="SimSun"/>
        </w:rPr>
        <w:tab/>
        <w:t>Void</w:t>
      </w:r>
      <w:bookmarkEnd w:id="710"/>
      <w:bookmarkEnd w:id="711"/>
      <w:bookmarkEnd w:id="712"/>
      <w:bookmarkEnd w:id="713"/>
    </w:p>
    <w:p w14:paraId="147E2B5E" w14:textId="1952D4D7" w:rsidR="00A9098E" w:rsidRDefault="00A9098E" w:rsidP="00A9098E">
      <w:pPr>
        <w:pStyle w:val="Heading5"/>
      </w:pPr>
      <w:bookmarkStart w:id="714" w:name="_Toc120568749"/>
      <w:bookmarkStart w:id="715" w:name="_Toc120568987"/>
      <w:bookmarkStart w:id="716" w:name="_Toc120569871"/>
      <w:bookmarkStart w:id="717" w:name="_Toc120575147"/>
      <w:r>
        <w:t>6.1.6.2.</w:t>
      </w:r>
      <w:r w:rsidR="00060885">
        <w:t>7</w:t>
      </w:r>
      <w:r>
        <w:tab/>
        <w:t>Type: MbsPccRule</w:t>
      </w:r>
      <w:bookmarkEnd w:id="708"/>
      <w:bookmarkEnd w:id="709"/>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w:t>
            </w:r>
            <w:r>
              <w:lastRenderedPageBreak/>
              <w:t>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6F9BECFB" w:rsidR="00CF213F" w:rsidRDefault="00CF213F">
            <w:pPr>
              <w:pStyle w:val="TAL"/>
            </w:pPr>
            <w:r>
              <w:t>A reference to the MbsQos</w:t>
            </w:r>
            <w:r w:rsidR="00FD0BC5">
              <w:t>Dec</w:t>
            </w:r>
            <w:r>
              <w:t xml:space="preserve"> policy decision type.</w:t>
            </w:r>
            <w:r w:rsidR="00FD0BC5">
              <w:t xml:space="preserve"> It is the mbsQosId described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8" w:name="_Toc119957490"/>
      <w:bookmarkStart w:id="719" w:name="_Toc119958014"/>
      <w:bookmarkStart w:id="720" w:name="_Toc120568750"/>
      <w:bookmarkStart w:id="721" w:name="_Toc120568988"/>
      <w:bookmarkStart w:id="722" w:name="_Toc120569872"/>
      <w:bookmarkStart w:id="723" w:name="_Toc120575148"/>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4" w:name="_Toc119957491"/>
      <w:bookmarkStart w:id="725" w:name="_Toc119958015"/>
      <w:bookmarkStart w:id="726" w:name="_Toc120568751"/>
      <w:bookmarkStart w:id="727" w:name="_Toc120568989"/>
      <w:bookmarkStart w:id="728" w:name="_Toc120569873"/>
      <w:bookmarkStart w:id="729" w:name="_Toc120575149"/>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1" w:name="_Toc119957492"/>
      <w:bookmarkStart w:id="732" w:name="_Toc119958016"/>
      <w:bookmarkStart w:id="733" w:name="_Toc120568752"/>
      <w:bookmarkStart w:id="734" w:name="_Toc120568990"/>
      <w:bookmarkStart w:id="735" w:name="_Toc120569874"/>
      <w:bookmarkStart w:id="736" w:name="_Toc120575150"/>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7" w:name="_Toc119957493"/>
      <w:bookmarkStart w:id="738" w:name="_Toc119958017"/>
      <w:bookmarkStart w:id="739" w:name="_Toc120568753"/>
      <w:bookmarkStart w:id="740" w:name="_Toc120568991"/>
      <w:bookmarkStart w:id="741" w:name="_Toc120569875"/>
      <w:bookmarkStart w:id="742" w:name="_Toc120575151"/>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3" w:name="_Toc119957494"/>
      <w:bookmarkStart w:id="744" w:name="_Toc119958018"/>
      <w:bookmarkStart w:id="745" w:name="_Toc120568754"/>
      <w:bookmarkStart w:id="746" w:name="_Toc120568992"/>
      <w:bookmarkStart w:id="747" w:name="_Toc120569876"/>
      <w:bookmarkStart w:id="748" w:name="_Toc120575152"/>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9" w:name="_Toc119957495"/>
      <w:bookmarkStart w:id="750" w:name="_Toc119958019"/>
      <w:bookmarkStart w:id="751" w:name="_Toc120568755"/>
      <w:bookmarkStart w:id="752" w:name="_Toc120568993"/>
      <w:bookmarkStart w:id="753" w:name="_Toc120569877"/>
      <w:bookmarkStart w:id="754" w:name="_Toc120575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Heading5"/>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0569878"/>
      <w:bookmarkStart w:id="762" w:name="_Toc120575154"/>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0569879"/>
      <w:bookmarkStart w:id="770" w:name="_Toc120575155"/>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1" w:name="_Toc119957498"/>
      <w:bookmarkStart w:id="772" w:name="_Toc119958022"/>
      <w:bookmarkStart w:id="773" w:name="_Toc120568758"/>
      <w:bookmarkStart w:id="774" w:name="_Toc120568996"/>
      <w:bookmarkStart w:id="775" w:name="_Toc120569880"/>
      <w:bookmarkStart w:id="776" w:name="_Toc120575156"/>
      <w:bookmarkStart w:id="777" w:name="_Toc510696642"/>
      <w:bookmarkStart w:id="778" w:name="_Toc35971437"/>
      <w:r>
        <w:t>6.1.6.3.3</w:t>
      </w:r>
      <w:r w:rsidRPr="00BC662F">
        <w:tab/>
        <w:t xml:space="preserve">Enumeration: </w:t>
      </w:r>
      <w:r>
        <w:t>MbsPcrt</w:t>
      </w:r>
      <w:bookmarkEnd w:id="771"/>
      <w:bookmarkEnd w:id="772"/>
      <w:bookmarkEnd w:id="773"/>
      <w:bookmarkEnd w:id="774"/>
      <w:bookmarkEnd w:id="775"/>
      <w:bookmarkEnd w:id="7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9" w:name="_Toc119957499"/>
      <w:bookmarkStart w:id="780" w:name="_Toc119958023"/>
      <w:bookmarkStart w:id="781" w:name="_Toc120568759"/>
      <w:bookmarkStart w:id="782" w:name="_Toc120568997"/>
      <w:bookmarkStart w:id="783" w:name="_Toc120569881"/>
      <w:bookmarkStart w:id="784" w:name="_Toc120575157"/>
      <w:r>
        <w:t>6.1.6.3.4</w:t>
      </w:r>
      <w:r w:rsidRPr="00BC662F">
        <w:tab/>
        <w:t xml:space="preserve">Enumeration: </w:t>
      </w:r>
      <w:r w:rsidR="00984CE7">
        <w:t>MbsFailureCode</w:t>
      </w:r>
      <w:bookmarkEnd w:id="777"/>
      <w:bookmarkEnd w:id="778"/>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7" w:name="_Toc119957500"/>
      <w:bookmarkStart w:id="788" w:name="_Toc119958024"/>
      <w:bookmarkStart w:id="789" w:name="_Toc120568760"/>
      <w:bookmarkStart w:id="790" w:name="_Toc120568998"/>
      <w:bookmarkStart w:id="791" w:name="_Toc120569882"/>
      <w:bookmarkStart w:id="792" w:name="_Toc120575158"/>
      <w:r>
        <w:t>6.1.6.3.5</w:t>
      </w:r>
      <w:r w:rsidRPr="00BC662F">
        <w:tab/>
        <w:t xml:space="preserve">Enumeration: </w:t>
      </w:r>
      <w:r>
        <w:t>MbsPccRuleStatus</w:t>
      </w:r>
      <w:bookmarkEnd w:id="787"/>
      <w:bookmarkEnd w:id="788"/>
      <w:bookmarkEnd w:id="789"/>
      <w:bookmarkEnd w:id="790"/>
      <w:bookmarkEnd w:id="791"/>
      <w:bookmarkEnd w:id="792"/>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3" w:name="_Toc119957501"/>
      <w:bookmarkStart w:id="794" w:name="_Toc119958025"/>
      <w:bookmarkStart w:id="795" w:name="_Toc120568761"/>
      <w:bookmarkStart w:id="796" w:name="_Toc120568999"/>
      <w:bookmarkStart w:id="797" w:name="_Toc120569883"/>
      <w:bookmarkStart w:id="798" w:name="_Toc120575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0569884"/>
      <w:bookmarkStart w:id="806" w:name="_Toc120575160"/>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Heading5"/>
      </w:pPr>
      <w:bookmarkStart w:id="807" w:name="_Toc35971442"/>
      <w:bookmarkStart w:id="808" w:name="_Toc119957503"/>
      <w:bookmarkStart w:id="809" w:name="_Toc119958027"/>
      <w:bookmarkStart w:id="810" w:name="_Toc120568763"/>
      <w:bookmarkStart w:id="811" w:name="_Toc120569001"/>
      <w:bookmarkStart w:id="812" w:name="_Toc120569885"/>
      <w:bookmarkStart w:id="813" w:name="_Toc120575161"/>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0569886"/>
      <w:bookmarkStart w:id="821" w:name="_Toc120575162"/>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Heading4"/>
      </w:pPr>
      <w:bookmarkStart w:id="822" w:name="_Toc35971444"/>
      <w:bookmarkStart w:id="823" w:name="_Toc119957505"/>
      <w:bookmarkStart w:id="824" w:name="_Toc119958029"/>
      <w:bookmarkStart w:id="825" w:name="_Toc120568765"/>
      <w:bookmarkStart w:id="826" w:name="_Toc120569003"/>
      <w:bookmarkStart w:id="827" w:name="_Toc120569887"/>
      <w:bookmarkStart w:id="828" w:name="_Toc120575163"/>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9" w:name="_Toc35971445"/>
      <w:bookmarkStart w:id="830" w:name="_Toc119957506"/>
      <w:bookmarkStart w:id="831" w:name="_Toc119958030"/>
      <w:bookmarkStart w:id="832" w:name="_Toc120568766"/>
      <w:bookmarkStart w:id="833" w:name="_Toc120569004"/>
      <w:bookmarkStart w:id="834" w:name="_Toc120569888"/>
      <w:bookmarkStart w:id="835" w:name="_Toc120575164"/>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6" w:name="_Toc35971446"/>
      <w:bookmarkStart w:id="837" w:name="_Toc119957507"/>
      <w:bookmarkStart w:id="838" w:name="_Toc119958031"/>
      <w:bookmarkStart w:id="839" w:name="_Toc120568767"/>
      <w:bookmarkStart w:id="840" w:name="_Toc120569005"/>
      <w:bookmarkStart w:id="841" w:name="_Toc120569889"/>
      <w:bookmarkStart w:id="842" w:name="_Toc120575165"/>
      <w:r>
        <w:t>6.1.7.3</w:t>
      </w:r>
      <w:r>
        <w:tab/>
        <w:t>Application Errors</w:t>
      </w:r>
      <w:bookmarkEnd w:id="836"/>
      <w:bookmarkEnd w:id="837"/>
      <w:bookmarkEnd w:id="838"/>
      <w:bookmarkEnd w:id="839"/>
      <w:bookmarkEnd w:id="840"/>
      <w:bookmarkEnd w:id="841"/>
      <w:bookmarkEnd w:id="84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Heading3"/>
        <w:rPr>
          <w:lang w:eastAsia="zh-CN"/>
        </w:rPr>
      </w:pPr>
      <w:bookmarkStart w:id="853" w:name="_Toc119957508"/>
      <w:bookmarkStart w:id="854" w:name="_Toc119958032"/>
      <w:bookmarkStart w:id="855" w:name="_Toc120568768"/>
      <w:bookmarkStart w:id="856" w:name="_Toc120569006"/>
      <w:bookmarkStart w:id="857" w:name="_Toc120569890"/>
      <w:bookmarkStart w:id="858" w:name="_Toc120575166"/>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0569891"/>
      <w:bookmarkStart w:id="866" w:name="_Toc120575167"/>
      <w:bookmarkStart w:id="867" w:name="_Hlk525137310"/>
      <w:bookmarkStart w:id="868" w:name="_Toc510696649"/>
      <w:r>
        <w:t>6.1.9</w:t>
      </w:r>
      <w:r w:rsidRPr="001E7573">
        <w:tab/>
        <w:t>Security</w:t>
      </w:r>
      <w:bookmarkEnd w:id="859"/>
      <w:bookmarkEnd w:id="860"/>
      <w:bookmarkEnd w:id="861"/>
      <w:bookmarkEnd w:id="862"/>
      <w:bookmarkEnd w:id="863"/>
      <w:bookmarkEnd w:id="864"/>
      <w:bookmarkEnd w:id="865"/>
      <w:bookmarkEnd w:id="86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871" w:name="_Toc119957510"/>
      <w:bookmarkStart w:id="872" w:name="_Toc119958034"/>
      <w:bookmarkStart w:id="873" w:name="_Toc120568770"/>
      <w:bookmarkStart w:id="874" w:name="_Toc120569008"/>
      <w:bookmarkStart w:id="875" w:name="_Toc120569892"/>
      <w:bookmarkStart w:id="876" w:name="_Toc120575168"/>
      <w:bookmarkEnd w:id="869"/>
      <w:r>
        <w:t>6.2</w:t>
      </w:r>
      <w:r>
        <w:tab/>
      </w:r>
      <w:r w:rsidR="00E751CC">
        <w:t>Npcf_MBSPolicyAuthorization</w:t>
      </w:r>
      <w:r>
        <w:t xml:space="preserve"> Service API</w:t>
      </w:r>
      <w:bookmarkEnd w:id="868"/>
      <w:bookmarkEnd w:id="870"/>
      <w:bookmarkEnd w:id="871"/>
      <w:bookmarkEnd w:id="872"/>
      <w:bookmarkEnd w:id="873"/>
      <w:bookmarkEnd w:id="874"/>
      <w:bookmarkEnd w:id="875"/>
      <w:bookmarkEnd w:id="876"/>
    </w:p>
    <w:p w14:paraId="360978D5" w14:textId="77777777" w:rsidR="00E751CC" w:rsidRDefault="00E751CC" w:rsidP="00E751CC">
      <w:pPr>
        <w:pStyle w:val="Heading3"/>
      </w:pPr>
      <w:bookmarkStart w:id="877" w:name="_Toc119957511"/>
      <w:bookmarkStart w:id="878" w:name="_Toc119958035"/>
      <w:bookmarkStart w:id="879" w:name="_Toc120568771"/>
      <w:bookmarkStart w:id="880" w:name="_Toc120569009"/>
      <w:bookmarkStart w:id="881" w:name="_Toc120569893"/>
      <w:bookmarkStart w:id="882" w:name="_Toc120575169"/>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3" w:name="_Toc119957512"/>
      <w:bookmarkStart w:id="884" w:name="_Toc119958036"/>
      <w:bookmarkStart w:id="885" w:name="_Toc120568772"/>
      <w:bookmarkStart w:id="886" w:name="_Toc120569010"/>
      <w:bookmarkStart w:id="887" w:name="_Toc120569894"/>
      <w:bookmarkStart w:id="888" w:name="_Toc120575170"/>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Heading4"/>
      </w:pPr>
      <w:bookmarkStart w:id="889" w:name="_Toc119957513"/>
      <w:bookmarkStart w:id="890" w:name="_Toc119958037"/>
      <w:bookmarkStart w:id="891" w:name="_Toc120568773"/>
      <w:bookmarkStart w:id="892" w:name="_Toc120569011"/>
      <w:bookmarkStart w:id="893" w:name="_Toc120569895"/>
      <w:bookmarkStart w:id="894" w:name="_Toc120575171"/>
      <w:r>
        <w:t>6.2.2.1</w:t>
      </w:r>
      <w:r>
        <w:tab/>
        <w:t>General</w:t>
      </w:r>
      <w:bookmarkEnd w:id="889"/>
      <w:bookmarkEnd w:id="890"/>
      <w:bookmarkEnd w:id="891"/>
      <w:bookmarkEnd w:id="892"/>
      <w:bookmarkEnd w:id="893"/>
      <w:bookmarkEnd w:id="89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5" w:name="_Toc119957514"/>
      <w:bookmarkStart w:id="896" w:name="_Toc119958038"/>
      <w:bookmarkStart w:id="897" w:name="_Toc120568774"/>
      <w:bookmarkStart w:id="898" w:name="_Toc120569012"/>
      <w:bookmarkStart w:id="899" w:name="_Toc120569896"/>
      <w:bookmarkStart w:id="900" w:name="_Toc120575172"/>
      <w:r>
        <w:lastRenderedPageBreak/>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Heading5"/>
        <w:rPr>
          <w:lang w:eastAsia="zh-CN"/>
        </w:rPr>
      </w:pPr>
      <w:bookmarkStart w:id="901" w:name="_Toc119957515"/>
      <w:bookmarkStart w:id="902" w:name="_Toc119958039"/>
      <w:bookmarkStart w:id="903" w:name="_Toc120568775"/>
      <w:bookmarkStart w:id="904" w:name="_Toc120569013"/>
      <w:bookmarkStart w:id="905" w:name="_Toc120569897"/>
      <w:bookmarkStart w:id="906" w:name="_Toc120575173"/>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7" w:name="_Toc119957516"/>
      <w:bookmarkStart w:id="908" w:name="_Toc119958040"/>
      <w:bookmarkStart w:id="909" w:name="_Toc120568776"/>
      <w:bookmarkStart w:id="910" w:name="_Toc120569014"/>
      <w:bookmarkStart w:id="911" w:name="_Toc120569898"/>
      <w:bookmarkStart w:id="912" w:name="_Toc120575174"/>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3" w:name="_Toc119957517"/>
      <w:bookmarkStart w:id="914" w:name="_Toc119958041"/>
      <w:bookmarkStart w:id="915" w:name="_Toc120568777"/>
      <w:bookmarkStart w:id="916" w:name="_Toc120569015"/>
      <w:bookmarkStart w:id="917" w:name="_Toc120569899"/>
      <w:bookmarkStart w:id="918" w:name="_Toc120575175"/>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9" w:name="_Toc119957518"/>
      <w:bookmarkStart w:id="920" w:name="_Toc119958042"/>
      <w:bookmarkStart w:id="921" w:name="_Toc120568778"/>
      <w:bookmarkStart w:id="922" w:name="_Toc120569016"/>
      <w:bookmarkStart w:id="923" w:name="_Toc120569900"/>
      <w:bookmarkStart w:id="924" w:name="_Toc120575176"/>
      <w:bookmarkStart w:id="925" w:name="_Toc67903536"/>
      <w:bookmarkStart w:id="926" w:name="_Toc67903516"/>
      <w:r>
        <w:t>6.2.3</w:t>
      </w:r>
      <w:r>
        <w:tab/>
        <w:t>Resources</w:t>
      </w:r>
      <w:bookmarkEnd w:id="919"/>
      <w:bookmarkEnd w:id="920"/>
      <w:bookmarkEnd w:id="921"/>
      <w:bookmarkEnd w:id="922"/>
      <w:bookmarkEnd w:id="923"/>
      <w:bookmarkEnd w:id="924"/>
    </w:p>
    <w:p w14:paraId="1988D28C" w14:textId="77777777" w:rsidR="00E751CC" w:rsidRPr="000A7435" w:rsidRDefault="00E751CC" w:rsidP="00E751CC">
      <w:pPr>
        <w:pStyle w:val="Heading4"/>
      </w:pPr>
      <w:bookmarkStart w:id="927" w:name="_Toc119957519"/>
      <w:bookmarkStart w:id="928" w:name="_Toc119958043"/>
      <w:bookmarkStart w:id="929" w:name="_Toc120568779"/>
      <w:bookmarkStart w:id="930" w:name="_Toc120569017"/>
      <w:bookmarkStart w:id="931" w:name="_Toc120569901"/>
      <w:bookmarkStart w:id="932" w:name="_Toc120575177"/>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7" type="#_x0000_t75" style="width:342pt;height:198pt" o:ole="">
            <v:imagedata r:id="rId31" o:title=""/>
          </v:shape>
          <o:OLEObject Type="Embed" ProgID="Visio.Drawing.11" ShapeID="_x0000_i1037" DrawAspect="Content" ObjectID="_1732528427"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3" w:name="_Toc119957520"/>
      <w:bookmarkStart w:id="934" w:name="_Toc119958044"/>
      <w:bookmarkStart w:id="935" w:name="_Toc120568780"/>
      <w:bookmarkStart w:id="936" w:name="_Toc120569018"/>
      <w:bookmarkStart w:id="937" w:name="_Toc120569902"/>
      <w:bookmarkStart w:id="938" w:name="_Toc120575178"/>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Heading5"/>
        <w:rPr>
          <w:lang w:val="fr-FR"/>
        </w:rPr>
      </w:pPr>
      <w:bookmarkStart w:id="939" w:name="_Toc119957521"/>
      <w:bookmarkStart w:id="940" w:name="_Toc119958045"/>
      <w:bookmarkStart w:id="941" w:name="_Toc120568781"/>
      <w:bookmarkStart w:id="942" w:name="_Toc120569019"/>
      <w:bookmarkStart w:id="943" w:name="_Toc120569903"/>
      <w:bookmarkStart w:id="944" w:name="_Toc120575179"/>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5" w:name="_Toc119957522"/>
      <w:bookmarkStart w:id="946" w:name="_Toc119958046"/>
      <w:bookmarkStart w:id="947" w:name="_Toc120568782"/>
      <w:bookmarkStart w:id="948" w:name="_Toc120569020"/>
      <w:bookmarkStart w:id="949" w:name="_Toc120569904"/>
      <w:bookmarkStart w:id="950" w:name="_Toc120575180"/>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1" w:name="_Toc119957523"/>
      <w:bookmarkStart w:id="952" w:name="_Toc119958047"/>
      <w:bookmarkStart w:id="953" w:name="_Toc120568783"/>
      <w:bookmarkStart w:id="954" w:name="_Toc120569021"/>
      <w:bookmarkStart w:id="955" w:name="_Toc120569905"/>
      <w:bookmarkStart w:id="956" w:name="_Toc120575181"/>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Heading6"/>
      </w:pPr>
      <w:bookmarkStart w:id="957" w:name="_Toc119957524"/>
      <w:bookmarkStart w:id="958" w:name="_Toc119958048"/>
      <w:bookmarkStart w:id="959" w:name="_Toc120568784"/>
      <w:bookmarkStart w:id="960" w:name="_Toc120569022"/>
      <w:bookmarkStart w:id="961" w:name="_Toc120569906"/>
      <w:bookmarkStart w:id="962" w:name="_Toc120575182"/>
      <w:r w:rsidRPr="00384E92">
        <w:t>6.</w:t>
      </w:r>
      <w:r>
        <w:t>2.3.2.3</w:t>
      </w:r>
      <w:r w:rsidRPr="00384E92">
        <w:t>.1</w:t>
      </w:r>
      <w:r w:rsidRPr="00384E92">
        <w:tab/>
      </w:r>
      <w:r>
        <w:t>POST</w:t>
      </w:r>
      <w:bookmarkEnd w:id="957"/>
      <w:bookmarkEnd w:id="958"/>
      <w:bookmarkEnd w:id="959"/>
      <w:bookmarkEnd w:id="960"/>
      <w:bookmarkEnd w:id="961"/>
      <w:bookmarkEnd w:id="962"/>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3" w:name="_Toc119957525"/>
      <w:bookmarkStart w:id="964" w:name="_Toc119958049"/>
      <w:bookmarkStart w:id="965" w:name="_Toc120568785"/>
      <w:bookmarkStart w:id="966" w:name="_Toc120569023"/>
      <w:bookmarkStart w:id="967" w:name="_Toc120569907"/>
      <w:bookmarkStart w:id="968" w:name="_Toc120575183"/>
      <w:r>
        <w:t>6.2.3.2.4</w:t>
      </w:r>
      <w:r>
        <w:tab/>
        <w:t>Resource Custom Operations</w:t>
      </w:r>
      <w:bookmarkEnd w:id="963"/>
      <w:bookmarkEnd w:id="964"/>
      <w:bookmarkEnd w:id="965"/>
      <w:bookmarkEnd w:id="966"/>
      <w:bookmarkEnd w:id="967"/>
      <w:bookmarkEnd w:id="96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9" w:name="_Toc119957526"/>
      <w:bookmarkStart w:id="970" w:name="_Toc119958050"/>
      <w:bookmarkStart w:id="971" w:name="_Toc120568786"/>
      <w:bookmarkStart w:id="972" w:name="_Toc120569024"/>
      <w:bookmarkStart w:id="973" w:name="_Toc120569908"/>
      <w:bookmarkStart w:id="974" w:name="_Toc120575184"/>
      <w:r>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Heading5"/>
      </w:pPr>
      <w:bookmarkStart w:id="975" w:name="_Toc119957527"/>
      <w:bookmarkStart w:id="976" w:name="_Toc119958051"/>
      <w:bookmarkStart w:id="977" w:name="_Toc120568787"/>
      <w:bookmarkStart w:id="978" w:name="_Toc120569025"/>
      <w:bookmarkStart w:id="979" w:name="_Toc120569909"/>
      <w:bookmarkStart w:id="980" w:name="_Toc120575185"/>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1" w:name="_Toc119957528"/>
      <w:bookmarkStart w:id="982" w:name="_Toc119958052"/>
      <w:bookmarkStart w:id="983" w:name="_Toc120568788"/>
      <w:bookmarkStart w:id="984" w:name="_Toc120569026"/>
      <w:bookmarkStart w:id="985" w:name="_Toc120569910"/>
      <w:bookmarkStart w:id="986" w:name="_Toc120575186"/>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7" w:name="_Toc119957529"/>
      <w:bookmarkStart w:id="988" w:name="_Toc119958053"/>
      <w:bookmarkStart w:id="989" w:name="_Toc120568789"/>
      <w:bookmarkStart w:id="990" w:name="_Toc120569027"/>
      <w:bookmarkStart w:id="991" w:name="_Toc120569911"/>
      <w:bookmarkStart w:id="992" w:name="_Toc120575187"/>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Heading6"/>
      </w:pPr>
      <w:bookmarkStart w:id="993" w:name="_Toc119957530"/>
      <w:bookmarkStart w:id="994" w:name="_Toc119958054"/>
      <w:bookmarkStart w:id="995" w:name="_Toc120568790"/>
      <w:bookmarkStart w:id="996" w:name="_Toc120569028"/>
      <w:bookmarkStart w:id="997" w:name="_Toc120569912"/>
      <w:bookmarkStart w:id="998" w:name="_Toc120575188"/>
      <w:r>
        <w:t>6.2.3.3.3.1</w:t>
      </w:r>
      <w:r>
        <w:tab/>
        <w:t>GET</w:t>
      </w:r>
      <w:bookmarkEnd w:id="993"/>
      <w:bookmarkEnd w:id="994"/>
      <w:bookmarkEnd w:id="995"/>
      <w:bookmarkEnd w:id="996"/>
      <w:bookmarkEnd w:id="997"/>
      <w:bookmarkEnd w:id="998"/>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9" w:name="_Toc119957531"/>
      <w:bookmarkStart w:id="1000" w:name="_Toc119958055"/>
      <w:bookmarkStart w:id="1001" w:name="_Toc120568791"/>
      <w:bookmarkStart w:id="1002" w:name="_Toc120569029"/>
      <w:bookmarkStart w:id="1003" w:name="_Toc120569913"/>
      <w:bookmarkStart w:id="1004" w:name="_Toc120575189"/>
      <w:bookmarkStart w:id="1005" w:name="_Toc67903527"/>
      <w:r>
        <w:t>6.2.3.3.3.2</w:t>
      </w:r>
      <w:r>
        <w:tab/>
        <w:t>PATCH</w:t>
      </w:r>
      <w:bookmarkEnd w:id="999"/>
      <w:bookmarkEnd w:id="1000"/>
      <w:bookmarkEnd w:id="1001"/>
      <w:bookmarkEnd w:id="1002"/>
      <w:bookmarkEnd w:id="1003"/>
      <w:bookmarkEnd w:id="1004"/>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6" w:name="_Toc119957532"/>
      <w:bookmarkStart w:id="1007" w:name="_Toc119958056"/>
      <w:bookmarkStart w:id="1008" w:name="_Toc120568792"/>
      <w:bookmarkStart w:id="1009" w:name="_Toc120569030"/>
      <w:bookmarkStart w:id="1010" w:name="_Toc120569914"/>
      <w:bookmarkStart w:id="1011" w:name="_Toc120575190"/>
      <w:r>
        <w:t>6.2.3.3.3.3</w:t>
      </w:r>
      <w:r>
        <w:tab/>
        <w:t>DELETE</w:t>
      </w:r>
      <w:bookmarkEnd w:id="1006"/>
      <w:bookmarkEnd w:id="1007"/>
      <w:bookmarkEnd w:id="1008"/>
      <w:bookmarkEnd w:id="1009"/>
      <w:bookmarkEnd w:id="1010"/>
      <w:bookmarkEnd w:id="1011"/>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2" w:name="_Toc119957533"/>
      <w:bookmarkStart w:id="1013" w:name="_Toc119958057"/>
      <w:bookmarkStart w:id="1014" w:name="_Toc120568793"/>
      <w:bookmarkStart w:id="1015" w:name="_Toc120569031"/>
      <w:bookmarkStart w:id="1016" w:name="_Toc120569915"/>
      <w:bookmarkStart w:id="1017" w:name="_Toc120575191"/>
      <w:bookmarkEnd w:id="925"/>
      <w:bookmarkEnd w:id="1005"/>
      <w:r>
        <w:t>6.2.3.3.4</w:t>
      </w:r>
      <w:r>
        <w:tab/>
        <w:t>Resource Custom Operations</w:t>
      </w:r>
      <w:bookmarkEnd w:id="1012"/>
      <w:bookmarkEnd w:id="1013"/>
      <w:bookmarkEnd w:id="1014"/>
      <w:bookmarkEnd w:id="1015"/>
      <w:bookmarkEnd w:id="1016"/>
      <w:bookmarkEnd w:id="101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8" w:name="_Toc119957534"/>
      <w:bookmarkStart w:id="1019" w:name="_Toc119958058"/>
      <w:bookmarkStart w:id="1020" w:name="_Toc120568794"/>
      <w:bookmarkStart w:id="1021" w:name="_Toc120569032"/>
      <w:bookmarkStart w:id="1022" w:name="_Toc120569916"/>
      <w:bookmarkStart w:id="1023" w:name="_Toc120575192"/>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4" w:name="_Toc119957535"/>
      <w:bookmarkStart w:id="1025" w:name="_Toc119958059"/>
      <w:bookmarkStart w:id="1026" w:name="_Toc120568795"/>
      <w:bookmarkStart w:id="1027" w:name="_Toc120569033"/>
      <w:bookmarkStart w:id="1028" w:name="_Toc120569917"/>
      <w:bookmarkStart w:id="1029" w:name="_Toc120575193"/>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0" w:name="_Toc119957536"/>
      <w:bookmarkStart w:id="1031" w:name="_Toc119958060"/>
      <w:bookmarkStart w:id="1032" w:name="_Toc120568796"/>
      <w:bookmarkStart w:id="1033" w:name="_Toc120569034"/>
      <w:bookmarkStart w:id="1034" w:name="_Toc120569918"/>
      <w:bookmarkStart w:id="1035" w:name="_Toc120575194"/>
      <w:r>
        <w:t>6.2.6</w:t>
      </w:r>
      <w:r>
        <w:tab/>
        <w:t>Data Model</w:t>
      </w:r>
      <w:bookmarkEnd w:id="1030"/>
      <w:bookmarkEnd w:id="1031"/>
      <w:bookmarkEnd w:id="1032"/>
      <w:bookmarkEnd w:id="1033"/>
      <w:bookmarkEnd w:id="1034"/>
      <w:bookmarkEnd w:id="1035"/>
    </w:p>
    <w:p w14:paraId="7DD6891E" w14:textId="77777777" w:rsidR="00340304" w:rsidRDefault="00340304" w:rsidP="00340304">
      <w:pPr>
        <w:pStyle w:val="Heading4"/>
      </w:pPr>
      <w:bookmarkStart w:id="1036" w:name="_Toc119957537"/>
      <w:bookmarkStart w:id="1037" w:name="_Toc119958061"/>
      <w:bookmarkStart w:id="1038" w:name="_Toc120568797"/>
      <w:bookmarkStart w:id="1039" w:name="_Toc120569035"/>
      <w:bookmarkStart w:id="1040" w:name="_Toc120569919"/>
      <w:bookmarkStart w:id="1041" w:name="_Toc120575195"/>
      <w:r>
        <w:t>6.2.6.1</w:t>
      </w:r>
      <w:r>
        <w:tab/>
        <w:t>General</w:t>
      </w:r>
      <w:bookmarkEnd w:id="1036"/>
      <w:bookmarkEnd w:id="1037"/>
      <w:bookmarkEnd w:id="1038"/>
      <w:bookmarkEnd w:id="1039"/>
      <w:bookmarkEnd w:id="1040"/>
      <w:bookmarkEnd w:id="1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2" w:name="_Toc119957538"/>
      <w:bookmarkStart w:id="1043" w:name="_Toc119958062"/>
      <w:bookmarkStart w:id="1044" w:name="_Toc120568798"/>
      <w:bookmarkStart w:id="1045" w:name="_Toc120569036"/>
      <w:bookmarkStart w:id="1046" w:name="_Toc120569920"/>
      <w:bookmarkStart w:id="1047" w:name="_Toc1205751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bookmarkEnd w:id="1046"/>
      <w:bookmarkEnd w:id="1047"/>
    </w:p>
    <w:p w14:paraId="6E320F31" w14:textId="77777777" w:rsidR="00340304" w:rsidRDefault="00340304" w:rsidP="00340304">
      <w:pPr>
        <w:pStyle w:val="Heading5"/>
      </w:pPr>
      <w:bookmarkStart w:id="1048" w:name="_Toc119957539"/>
      <w:bookmarkStart w:id="1049" w:name="_Toc119958063"/>
      <w:bookmarkStart w:id="1050" w:name="_Toc120568799"/>
      <w:bookmarkStart w:id="1051" w:name="_Toc120569037"/>
      <w:bookmarkStart w:id="1052" w:name="_Toc120569921"/>
      <w:bookmarkStart w:id="1053" w:name="_Toc120575197"/>
      <w:r>
        <w:t>6.2.6.2.1</w:t>
      </w:r>
      <w:r>
        <w:tab/>
        <w:t>Introduction</w:t>
      </w:r>
      <w:bookmarkEnd w:id="1048"/>
      <w:bookmarkEnd w:id="1049"/>
      <w:bookmarkEnd w:id="1050"/>
      <w:bookmarkEnd w:id="1051"/>
      <w:bookmarkEnd w:id="1052"/>
      <w:bookmarkEnd w:id="10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4" w:name="_Toc119957540"/>
      <w:bookmarkStart w:id="1055" w:name="_Toc119958064"/>
      <w:bookmarkStart w:id="1056" w:name="_Toc120568800"/>
      <w:bookmarkStart w:id="1057" w:name="_Toc120569038"/>
      <w:bookmarkStart w:id="1058" w:name="_Toc120569922"/>
      <w:bookmarkStart w:id="1059" w:name="_Toc120575198"/>
      <w:r>
        <w:lastRenderedPageBreak/>
        <w:t>6.2.6.2.2</w:t>
      </w:r>
      <w:r>
        <w:tab/>
        <w:t>Type: MbsAppSessionCtxt</w:t>
      </w:r>
      <w:bookmarkEnd w:id="1054"/>
      <w:bookmarkEnd w:id="1055"/>
      <w:bookmarkEnd w:id="1056"/>
      <w:bookmarkEnd w:id="1057"/>
      <w:bookmarkEnd w:id="1058"/>
      <w:bookmarkEnd w:id="10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0" w:name="_Toc119957541"/>
      <w:bookmarkStart w:id="1061" w:name="_Toc119958065"/>
      <w:bookmarkStart w:id="1062" w:name="_Toc120568801"/>
      <w:bookmarkStart w:id="1063" w:name="_Toc120569039"/>
      <w:bookmarkStart w:id="1064" w:name="_Toc120569923"/>
      <w:bookmarkStart w:id="1065" w:name="_Toc120575199"/>
      <w:r>
        <w:t>6.2.6.2.3</w:t>
      </w:r>
      <w:r>
        <w:tab/>
        <w:t>Type: MbsAppSessionCtxtPatch</w:t>
      </w:r>
      <w:bookmarkEnd w:id="1060"/>
      <w:bookmarkEnd w:id="1061"/>
      <w:bookmarkEnd w:id="1062"/>
      <w:bookmarkEnd w:id="1063"/>
      <w:bookmarkEnd w:id="1064"/>
      <w:bookmarkEnd w:id="10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6" w:name="_Toc119957542"/>
      <w:bookmarkStart w:id="1067" w:name="_Toc119958066"/>
      <w:bookmarkStart w:id="1068" w:name="_Toc120568802"/>
      <w:bookmarkStart w:id="1069" w:name="_Toc120569040"/>
      <w:bookmarkStart w:id="1070" w:name="_Toc120569924"/>
      <w:bookmarkStart w:id="1071" w:name="_Toc120575200"/>
      <w:r>
        <w:lastRenderedPageBreak/>
        <w:t>6.2.6.2.</w:t>
      </w:r>
      <w:r w:rsidRPr="00DC737B">
        <w:t>4</w:t>
      </w:r>
      <w:r>
        <w:tab/>
        <w:t>Type: AcceptableMbsServ</w:t>
      </w:r>
      <w:r w:rsidRPr="00E93E0F">
        <w:t>Info</w:t>
      </w:r>
      <w:bookmarkEnd w:id="1066"/>
      <w:bookmarkEnd w:id="1067"/>
      <w:bookmarkEnd w:id="1068"/>
      <w:bookmarkEnd w:id="1069"/>
      <w:bookmarkEnd w:id="1070"/>
      <w:bookmarkEnd w:id="107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2" w:name="_Toc119957543"/>
      <w:bookmarkStart w:id="1073" w:name="_Toc119958067"/>
      <w:bookmarkStart w:id="1074" w:name="_Toc120568803"/>
      <w:bookmarkStart w:id="1075" w:name="_Toc120569041"/>
      <w:bookmarkStart w:id="1076" w:name="_Toc120569925"/>
      <w:bookmarkStart w:id="1077" w:name="_Toc1205752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2"/>
      <w:bookmarkEnd w:id="1073"/>
      <w:bookmarkEnd w:id="1074"/>
      <w:bookmarkEnd w:id="1075"/>
      <w:bookmarkEnd w:id="1076"/>
      <w:bookmarkEnd w:id="1077"/>
    </w:p>
    <w:p w14:paraId="17922522" w14:textId="77777777" w:rsidR="00340304" w:rsidRPr="00384E92" w:rsidRDefault="00340304" w:rsidP="00340304">
      <w:pPr>
        <w:pStyle w:val="Heading5"/>
      </w:pPr>
      <w:bookmarkStart w:id="1078" w:name="_Toc119957544"/>
      <w:bookmarkStart w:id="1079" w:name="_Toc119958068"/>
      <w:bookmarkStart w:id="1080" w:name="_Toc120568804"/>
      <w:bookmarkStart w:id="1081" w:name="_Toc120569042"/>
      <w:bookmarkStart w:id="1082" w:name="_Toc120569926"/>
      <w:bookmarkStart w:id="1083" w:name="_Toc120575202"/>
      <w:r>
        <w:t>6.2.6.3.1</w:t>
      </w:r>
      <w:r w:rsidRPr="00384E92">
        <w:tab/>
        <w:t>Introduction</w:t>
      </w:r>
      <w:bookmarkEnd w:id="1078"/>
      <w:bookmarkEnd w:id="1079"/>
      <w:bookmarkEnd w:id="1080"/>
      <w:bookmarkEnd w:id="1081"/>
      <w:bookmarkEnd w:id="1082"/>
      <w:bookmarkEnd w:id="10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4" w:name="_Toc119957545"/>
      <w:bookmarkStart w:id="1085" w:name="_Toc119958069"/>
      <w:bookmarkStart w:id="1086" w:name="_Toc120568805"/>
      <w:bookmarkStart w:id="1087" w:name="_Toc120569043"/>
      <w:bookmarkStart w:id="1088" w:name="_Toc120569927"/>
      <w:bookmarkStart w:id="1089" w:name="_Toc120575203"/>
      <w:r>
        <w:t>6.2.6.3.2</w:t>
      </w:r>
      <w:r w:rsidRPr="00384E92">
        <w:tab/>
        <w:t>Simple data types</w:t>
      </w:r>
      <w:bookmarkEnd w:id="1084"/>
      <w:bookmarkEnd w:id="1085"/>
      <w:bookmarkEnd w:id="1086"/>
      <w:bookmarkEnd w:id="1087"/>
      <w:bookmarkEnd w:id="1088"/>
      <w:bookmarkEnd w:id="108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0" w:name="_Toc119957546"/>
      <w:bookmarkStart w:id="1091" w:name="_Toc119958070"/>
      <w:bookmarkStart w:id="1092" w:name="_Toc120568806"/>
      <w:bookmarkStart w:id="1093" w:name="_Toc120569044"/>
      <w:bookmarkStart w:id="1094" w:name="_Toc120569928"/>
      <w:bookmarkStart w:id="1095" w:name="_Toc1205752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p>
    <w:p w14:paraId="59090746" w14:textId="1D087AE1" w:rsidR="00340304" w:rsidRDefault="00340304" w:rsidP="00340304">
      <w:pPr>
        <w:pStyle w:val="Heading5"/>
      </w:pPr>
      <w:bookmarkStart w:id="1096" w:name="_Toc119957547"/>
      <w:bookmarkStart w:id="1097" w:name="_Toc119958071"/>
      <w:bookmarkStart w:id="1098" w:name="_Toc120568807"/>
      <w:bookmarkStart w:id="1099" w:name="_Toc120569045"/>
      <w:bookmarkStart w:id="1100" w:name="_Toc120569929"/>
      <w:bookmarkStart w:id="1101" w:name="_Toc120575205"/>
      <w:r>
        <w:t>6.2.6.4.1</w:t>
      </w:r>
      <w:r>
        <w:tab/>
        <w:t xml:space="preserve">Type: </w:t>
      </w:r>
      <w:r w:rsidR="00E416B9">
        <w:t>MbsExtProblemDetails</w:t>
      </w:r>
      <w:bookmarkEnd w:id="1096"/>
      <w:bookmarkEnd w:id="1097"/>
      <w:bookmarkEnd w:id="1098"/>
      <w:bookmarkEnd w:id="1099"/>
      <w:bookmarkEnd w:id="1100"/>
      <w:bookmarkEnd w:id="110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2" w:name="_Toc119957548"/>
      <w:bookmarkStart w:id="1103" w:name="_Toc119958072"/>
      <w:bookmarkStart w:id="1104" w:name="_Toc120568808"/>
      <w:bookmarkStart w:id="1105" w:name="_Toc120569046"/>
      <w:bookmarkStart w:id="1106" w:name="_Toc120569930"/>
      <w:bookmarkStart w:id="1107" w:name="_Toc120575206"/>
      <w:r>
        <w:lastRenderedPageBreak/>
        <w:t>6.2.6.5</w:t>
      </w:r>
      <w:r>
        <w:tab/>
        <w:t>Binary data</w:t>
      </w:r>
      <w:bookmarkEnd w:id="1102"/>
      <w:bookmarkEnd w:id="1103"/>
      <w:bookmarkEnd w:id="1104"/>
      <w:bookmarkEnd w:id="1105"/>
      <w:bookmarkEnd w:id="1106"/>
      <w:bookmarkEnd w:id="1107"/>
    </w:p>
    <w:p w14:paraId="75E7300D" w14:textId="77777777" w:rsidR="00340304" w:rsidRDefault="00340304" w:rsidP="00340304">
      <w:pPr>
        <w:pStyle w:val="Heading5"/>
      </w:pPr>
      <w:bookmarkStart w:id="1108" w:name="_Toc119957549"/>
      <w:bookmarkStart w:id="1109" w:name="_Toc119958073"/>
      <w:bookmarkStart w:id="1110" w:name="_Toc120568809"/>
      <w:bookmarkStart w:id="1111" w:name="_Toc120569047"/>
      <w:bookmarkStart w:id="1112" w:name="_Toc120569931"/>
      <w:bookmarkStart w:id="1113" w:name="_Toc120575207"/>
      <w:r>
        <w:t>6.2.6.5.1</w:t>
      </w:r>
      <w:r>
        <w:tab/>
        <w:t>Binary Data Types</w:t>
      </w:r>
      <w:bookmarkEnd w:id="1108"/>
      <w:bookmarkEnd w:id="1109"/>
      <w:bookmarkEnd w:id="1110"/>
      <w:bookmarkEnd w:id="1111"/>
      <w:bookmarkEnd w:id="1112"/>
      <w:bookmarkEnd w:id="11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4" w:name="_Toc119957550"/>
      <w:bookmarkStart w:id="1115" w:name="_Toc119958074"/>
      <w:bookmarkStart w:id="1116" w:name="_Toc120568810"/>
      <w:bookmarkStart w:id="1117" w:name="_Toc120569048"/>
      <w:bookmarkStart w:id="1118" w:name="_Toc120569932"/>
      <w:bookmarkStart w:id="1119" w:name="_Toc120575208"/>
      <w:bookmarkEnd w:id="926"/>
      <w:r>
        <w:t>6.2.7</w:t>
      </w:r>
      <w:r>
        <w:tab/>
        <w:t>Error Handling</w:t>
      </w:r>
      <w:bookmarkEnd w:id="1114"/>
      <w:bookmarkEnd w:id="1115"/>
      <w:bookmarkEnd w:id="1116"/>
      <w:bookmarkEnd w:id="1117"/>
      <w:bookmarkEnd w:id="1118"/>
      <w:bookmarkEnd w:id="1119"/>
    </w:p>
    <w:p w14:paraId="518B13DA" w14:textId="77777777" w:rsidR="00E751CC" w:rsidRPr="00971458" w:rsidRDefault="00E751CC" w:rsidP="00E751CC">
      <w:pPr>
        <w:pStyle w:val="Heading4"/>
      </w:pPr>
      <w:bookmarkStart w:id="1120" w:name="_Toc119957551"/>
      <w:bookmarkStart w:id="1121" w:name="_Toc119958075"/>
      <w:bookmarkStart w:id="1122" w:name="_Toc120568811"/>
      <w:bookmarkStart w:id="1123" w:name="_Toc120569049"/>
      <w:bookmarkStart w:id="1124" w:name="_Toc120569933"/>
      <w:bookmarkStart w:id="1125" w:name="_Toc120575209"/>
      <w:r w:rsidRPr="00971458">
        <w:t>6.</w:t>
      </w:r>
      <w:r>
        <w:t>2</w:t>
      </w:r>
      <w:r w:rsidRPr="00971458">
        <w:t>.7.1</w:t>
      </w:r>
      <w:r w:rsidRPr="00971458">
        <w:tab/>
        <w:t>General</w:t>
      </w:r>
      <w:bookmarkEnd w:id="1120"/>
      <w:bookmarkEnd w:id="1121"/>
      <w:bookmarkEnd w:id="1122"/>
      <w:bookmarkEnd w:id="1123"/>
      <w:bookmarkEnd w:id="1124"/>
      <w:bookmarkEnd w:id="112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6" w:name="_Toc119957552"/>
      <w:bookmarkStart w:id="1127" w:name="_Toc119958076"/>
      <w:bookmarkStart w:id="1128" w:name="_Toc120568812"/>
      <w:bookmarkStart w:id="1129" w:name="_Toc120569050"/>
      <w:bookmarkStart w:id="1130" w:name="_Toc120569934"/>
      <w:bookmarkStart w:id="1131" w:name="_Toc120575210"/>
      <w:r w:rsidRPr="00971458">
        <w:t>6.</w:t>
      </w:r>
      <w:r>
        <w:t>2</w:t>
      </w:r>
      <w:r w:rsidRPr="00971458">
        <w:t>.7.2</w:t>
      </w:r>
      <w:r w:rsidRPr="00971458">
        <w:tab/>
        <w:t>Protocol Errors</w:t>
      </w:r>
      <w:bookmarkEnd w:id="1126"/>
      <w:bookmarkEnd w:id="1127"/>
      <w:bookmarkEnd w:id="1128"/>
      <w:bookmarkEnd w:id="1129"/>
      <w:bookmarkEnd w:id="1130"/>
      <w:bookmarkEnd w:id="11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2" w:name="_Toc119957553"/>
      <w:bookmarkStart w:id="1133" w:name="_Toc119958077"/>
      <w:bookmarkStart w:id="1134" w:name="_Toc120568813"/>
      <w:bookmarkStart w:id="1135" w:name="_Toc120569051"/>
      <w:bookmarkStart w:id="1136" w:name="_Toc120569935"/>
      <w:bookmarkStart w:id="1137" w:name="_Toc120575211"/>
      <w:r>
        <w:t>6.2.7.3</w:t>
      </w:r>
      <w:r>
        <w:tab/>
        <w:t>Application Errors</w:t>
      </w:r>
      <w:bookmarkEnd w:id="1132"/>
      <w:bookmarkEnd w:id="1133"/>
      <w:bookmarkEnd w:id="1134"/>
      <w:bookmarkEnd w:id="1135"/>
      <w:bookmarkEnd w:id="1136"/>
      <w:bookmarkEnd w:id="11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8" w:name="_Hlk101897844"/>
            <w:r>
              <w:t>INVALID_MBS_SERVICE_</w:t>
            </w:r>
            <w:r w:rsidR="00E416B9" w:rsidRPr="00C846DA">
              <w:t>INFO</w:t>
            </w:r>
            <w:bookmarkEnd w:id="11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113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w:t>
            </w:r>
            <w:r>
              <w:lastRenderedPageBreak/>
              <w:t>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0" w:name="_Toc119957554"/>
      <w:bookmarkStart w:id="1141" w:name="_Toc119958078"/>
      <w:bookmarkStart w:id="1142" w:name="_Toc120568814"/>
      <w:bookmarkStart w:id="1143" w:name="_Toc120569052"/>
      <w:bookmarkStart w:id="1144" w:name="_Toc120569936"/>
      <w:bookmarkStart w:id="1145" w:name="_Toc120575212"/>
      <w:r>
        <w:t>6.2.8</w:t>
      </w:r>
      <w:r w:rsidRPr="0023018E">
        <w:rPr>
          <w:lang w:eastAsia="zh-CN"/>
        </w:rPr>
        <w:tab/>
        <w:t>Feature negotiation</w:t>
      </w:r>
      <w:bookmarkEnd w:id="1140"/>
      <w:bookmarkEnd w:id="1141"/>
      <w:bookmarkEnd w:id="1142"/>
      <w:bookmarkEnd w:id="1143"/>
      <w:bookmarkEnd w:id="1144"/>
      <w:bookmarkEnd w:id="1145"/>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6" w:name="_Toc119957555"/>
      <w:bookmarkStart w:id="1147" w:name="_Toc119958079"/>
      <w:bookmarkStart w:id="1148" w:name="_Toc120568815"/>
      <w:bookmarkStart w:id="1149" w:name="_Toc120569053"/>
      <w:bookmarkStart w:id="1150" w:name="_Toc120569937"/>
      <w:bookmarkStart w:id="1151" w:name="_Toc120575213"/>
      <w:r>
        <w:lastRenderedPageBreak/>
        <w:t>6.2.9</w:t>
      </w:r>
      <w:r w:rsidRPr="001E7573">
        <w:tab/>
        <w:t>Security</w:t>
      </w:r>
      <w:bookmarkEnd w:id="1146"/>
      <w:bookmarkEnd w:id="1147"/>
      <w:bookmarkEnd w:id="1148"/>
      <w:bookmarkEnd w:id="1149"/>
      <w:bookmarkEnd w:id="1150"/>
      <w:bookmarkEnd w:id="115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2" w:name="_Toc510696650"/>
      <w:bookmarkStart w:id="1153" w:name="_Toc35971450"/>
      <w:bookmarkStart w:id="1154" w:name="_Toc119957556"/>
      <w:bookmarkStart w:id="1155" w:name="_Toc119958080"/>
      <w:bookmarkStart w:id="1156" w:name="_Toc120568816"/>
      <w:bookmarkStart w:id="1157" w:name="_Toc120569054"/>
      <w:bookmarkStart w:id="1158" w:name="_Toc120569938"/>
      <w:bookmarkStart w:id="1159" w:name="_Toc120575214"/>
      <w:r w:rsidRPr="004D3578">
        <w:lastRenderedPageBreak/>
        <w:t>Annex A (normative):</w:t>
      </w:r>
      <w:r w:rsidRPr="004D3578">
        <w:br/>
      </w:r>
      <w:r>
        <w:t>OpenAPI specification</w:t>
      </w:r>
      <w:bookmarkEnd w:id="1152"/>
      <w:bookmarkEnd w:id="1153"/>
      <w:bookmarkEnd w:id="1154"/>
      <w:bookmarkEnd w:id="1155"/>
      <w:bookmarkEnd w:id="1156"/>
      <w:bookmarkEnd w:id="1157"/>
      <w:bookmarkEnd w:id="1158"/>
      <w:bookmarkEnd w:id="1159"/>
    </w:p>
    <w:p w14:paraId="15EA6971" w14:textId="77777777" w:rsidR="008A6D4A" w:rsidRDefault="008A6D4A" w:rsidP="00723B0E">
      <w:pPr>
        <w:pStyle w:val="Heading1"/>
      </w:pPr>
      <w:bookmarkStart w:id="1160" w:name="_Toc510696651"/>
      <w:bookmarkStart w:id="1161" w:name="_Toc35971451"/>
      <w:bookmarkStart w:id="1162" w:name="_Toc119957557"/>
      <w:bookmarkStart w:id="1163" w:name="_Toc119958081"/>
      <w:bookmarkStart w:id="1164" w:name="_Toc120568817"/>
      <w:bookmarkStart w:id="1165" w:name="_Toc120569055"/>
      <w:bookmarkStart w:id="1166" w:name="_Toc120569939"/>
      <w:bookmarkStart w:id="1167" w:name="_Toc120575215"/>
      <w:r>
        <w:t>A.1</w:t>
      </w:r>
      <w:r>
        <w:tab/>
        <w:t>General</w:t>
      </w:r>
      <w:bookmarkEnd w:id="1160"/>
      <w:bookmarkEnd w:id="1161"/>
      <w:bookmarkEnd w:id="1162"/>
      <w:bookmarkEnd w:id="1163"/>
      <w:bookmarkEnd w:id="1164"/>
      <w:bookmarkEnd w:id="1165"/>
      <w:bookmarkEnd w:id="1166"/>
      <w:bookmarkEnd w:id="1167"/>
    </w:p>
    <w:p w14:paraId="6AD82C9E" w14:textId="453F1A50" w:rsidR="000602BD" w:rsidRPr="00540071" w:rsidRDefault="000602BD" w:rsidP="000602BD">
      <w:bookmarkStart w:id="11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0" w:name="_Toc119957558"/>
      <w:bookmarkStart w:id="1171" w:name="_Toc119958082"/>
      <w:r>
        <w:br w:type="page"/>
      </w:r>
      <w:bookmarkStart w:id="1172" w:name="_Toc120568818"/>
      <w:bookmarkStart w:id="1173" w:name="_Toc120569056"/>
      <w:bookmarkStart w:id="1174" w:name="_Toc120569940"/>
      <w:bookmarkStart w:id="1175" w:name="_Toc120575216"/>
      <w:r w:rsidR="008A6D4A">
        <w:lastRenderedPageBreak/>
        <w:t>A.2</w:t>
      </w:r>
      <w:r w:rsidR="008A6D4A">
        <w:tab/>
      </w:r>
      <w:r w:rsidR="00A57EFB" w:rsidRPr="00A57EFB">
        <w:t>Npcf_MBSPolicyControl</w:t>
      </w:r>
      <w:r w:rsidR="008A6D4A">
        <w:t xml:space="preserve"> API</w:t>
      </w:r>
      <w:bookmarkEnd w:id="1168"/>
      <w:bookmarkEnd w:id="1169"/>
      <w:bookmarkEnd w:id="1170"/>
      <w:bookmarkEnd w:id="1171"/>
      <w:bookmarkEnd w:id="1172"/>
      <w:bookmarkEnd w:id="1173"/>
      <w:bookmarkEnd w:id="1174"/>
      <w:bookmarkEnd w:id="1175"/>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F569EA2" w:rsidR="0063398E" w:rsidRDefault="0063398E" w:rsidP="0063398E">
      <w:pPr>
        <w:pStyle w:val="PL"/>
      </w:pPr>
      <w:r>
        <w:t xml:space="preserve">  version: 1.</w:t>
      </w:r>
      <w:r w:rsidR="00B94B41">
        <w:t>1</w:t>
      </w:r>
      <w:r>
        <w:t>.0</w:t>
      </w:r>
      <w:r w:rsidR="00B94B4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9109FA4" w:rsidR="0063398E" w:rsidRDefault="007B33CD" w:rsidP="0063398E">
      <w:pPr>
        <w:pStyle w:val="PL"/>
      </w:pPr>
      <w:r>
        <w:t xml:space="preserve">    </w:t>
      </w:r>
      <w:r w:rsidR="0063398E">
        <w:t>3GPP TS 29.537 V</w:t>
      </w:r>
      <w:r w:rsidR="00C90FB6">
        <w:t>1</w:t>
      </w:r>
      <w:r w:rsidR="00B94B41">
        <w:t>8</w:t>
      </w:r>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lastRenderedPageBreak/>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lastRenderedPageBreak/>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6" w:name="_Toc510696653"/>
      <w:bookmarkStart w:id="117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w:t>
      </w:r>
      <w:r>
        <w:lastRenderedPageBreak/>
        <w:t>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lastRenderedPageBreak/>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8" w:name="_Toc119957559"/>
      <w:bookmarkStart w:id="1179" w:name="_Toc119958083"/>
      <w:r>
        <w:br w:type="page"/>
      </w:r>
      <w:bookmarkStart w:id="1180" w:name="_Toc120568819"/>
      <w:bookmarkStart w:id="1181" w:name="_Toc120569057"/>
      <w:bookmarkStart w:id="1182" w:name="_Toc120569941"/>
      <w:bookmarkStart w:id="1183" w:name="_Toc120575217"/>
      <w:r w:rsidR="008A6D4A">
        <w:lastRenderedPageBreak/>
        <w:t>A.3</w:t>
      </w:r>
      <w:r w:rsidR="008A6D4A">
        <w:tab/>
      </w:r>
      <w:r w:rsidR="00927112" w:rsidRPr="00BD3AF1">
        <w:rPr>
          <w:lang w:val="en-US"/>
        </w:rPr>
        <w:t>Npcf_MBSPolicyAuthorization</w:t>
      </w:r>
      <w:r w:rsidR="008A6D4A">
        <w:t xml:space="preserve"> API</w:t>
      </w:r>
      <w:bookmarkEnd w:id="1176"/>
      <w:bookmarkEnd w:id="1177"/>
      <w:bookmarkEnd w:id="1178"/>
      <w:bookmarkEnd w:id="1179"/>
      <w:bookmarkEnd w:id="1180"/>
      <w:bookmarkEnd w:id="1181"/>
      <w:bookmarkEnd w:id="1182"/>
      <w:bookmarkEnd w:id="118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4" w:name="_Toc119957560"/>
      <w:bookmarkStart w:id="1185" w:name="_Toc119958084"/>
      <w:r>
        <w:br w:type="page"/>
      </w:r>
      <w:bookmarkStart w:id="1186" w:name="_Toc120568820"/>
      <w:bookmarkStart w:id="1187" w:name="_Toc120569058"/>
      <w:bookmarkStart w:id="1188" w:name="_Toc120569942"/>
      <w:bookmarkStart w:id="1189" w:name="_Toc1205752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4"/>
      <w:bookmarkEnd w:id="1185"/>
      <w:bookmarkEnd w:id="1186"/>
      <w:bookmarkEnd w:id="1187"/>
      <w:bookmarkEnd w:id="1188"/>
      <w:bookmarkEnd w:id="1189"/>
    </w:p>
    <w:p w14:paraId="1A37F315" w14:textId="77777777" w:rsidR="00662390" w:rsidRDefault="00662390" w:rsidP="00776685">
      <w:pPr>
        <w:pStyle w:val="Heading1"/>
      </w:pPr>
      <w:bookmarkStart w:id="1190" w:name="_Toc119957561"/>
      <w:bookmarkStart w:id="1191" w:name="_Toc119958085"/>
      <w:bookmarkStart w:id="1192" w:name="_Toc120568821"/>
      <w:bookmarkStart w:id="1193" w:name="_Toc120569059"/>
      <w:bookmarkStart w:id="1194" w:name="_Toc120569943"/>
      <w:bookmarkStart w:id="1195" w:name="_Toc120575219"/>
      <w:r>
        <w:t>B.1</w:t>
      </w:r>
      <w:r>
        <w:tab/>
        <w:t>General</w:t>
      </w:r>
      <w:bookmarkEnd w:id="1190"/>
      <w:bookmarkEnd w:id="1191"/>
      <w:bookmarkEnd w:id="1192"/>
      <w:bookmarkEnd w:id="1193"/>
      <w:bookmarkEnd w:id="1194"/>
      <w:bookmarkEnd w:id="119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6" w:name="_Toc119957562"/>
      <w:bookmarkStart w:id="1197" w:name="_Toc119958086"/>
      <w:bookmarkStart w:id="1198" w:name="_Toc120568822"/>
      <w:bookmarkStart w:id="1199" w:name="_Toc120569060"/>
      <w:bookmarkStart w:id="1200" w:name="_Toc120569944"/>
      <w:bookmarkStart w:id="1201" w:name="_Toc120575220"/>
      <w:r>
        <w:t>B.2</w:t>
      </w:r>
      <w:r>
        <w:tab/>
      </w:r>
      <w:r w:rsidR="00145D7F">
        <w:t>Npcf_MBSPolicyControl</w:t>
      </w:r>
      <w:r>
        <w:t xml:space="preserve"> API</w:t>
      </w:r>
      <w:bookmarkEnd w:id="1196"/>
      <w:bookmarkEnd w:id="1197"/>
      <w:bookmarkEnd w:id="1198"/>
      <w:bookmarkEnd w:id="1199"/>
      <w:bookmarkEnd w:id="1200"/>
      <w:bookmarkEnd w:id="120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2" w:name="_Toc119957563"/>
      <w:bookmarkStart w:id="1203" w:name="_Toc119958087"/>
      <w:bookmarkStart w:id="1204" w:name="_Toc120568823"/>
      <w:bookmarkStart w:id="1205" w:name="_Toc120569061"/>
      <w:bookmarkStart w:id="1206" w:name="_Toc120569945"/>
      <w:bookmarkStart w:id="1207" w:name="_Toc120575221"/>
      <w:r>
        <w:t>B.3</w:t>
      </w:r>
      <w:r>
        <w:tab/>
      </w:r>
      <w:r w:rsidR="007D37AA">
        <w:t>Npcf_MBSPolicyAuthorization</w:t>
      </w:r>
      <w:r>
        <w:t xml:space="preserve"> API</w:t>
      </w:r>
      <w:bookmarkEnd w:id="1202"/>
      <w:bookmarkEnd w:id="1203"/>
      <w:bookmarkEnd w:id="1204"/>
      <w:bookmarkEnd w:id="1205"/>
      <w:bookmarkEnd w:id="1206"/>
      <w:bookmarkEnd w:id="1207"/>
    </w:p>
    <w:p w14:paraId="3BB2F4CC" w14:textId="77777777" w:rsidR="007D37AA" w:rsidRDefault="007D37AA" w:rsidP="007D37AA">
      <w:bookmarkStart w:id="120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09" w:name="_Toc2086459"/>
      <w:bookmarkStart w:id="1210" w:name="_Toc119957564"/>
      <w:bookmarkStart w:id="1211" w:name="_Toc119958088"/>
      <w:bookmarkStart w:id="1212" w:name="_Toc120568824"/>
      <w:bookmarkStart w:id="1213" w:name="_Toc120569062"/>
      <w:bookmarkStart w:id="1214" w:name="_Toc120569946"/>
      <w:bookmarkStart w:id="1215" w:name="_Toc120575222"/>
      <w:bookmarkEnd w:id="1208"/>
      <w:r w:rsidR="003446B6" w:rsidRPr="004D3578">
        <w:lastRenderedPageBreak/>
        <w:t xml:space="preserve">Annex </w:t>
      </w:r>
      <w:r w:rsidR="00D53C8B">
        <w:t>C</w:t>
      </w:r>
      <w:r w:rsidR="003446B6" w:rsidRPr="004D3578">
        <w:t xml:space="preserve"> (informative):</w:t>
      </w:r>
      <w:r w:rsidR="003446B6" w:rsidRPr="004D3578">
        <w:br/>
        <w:t>Change history</w:t>
      </w:r>
      <w:bookmarkEnd w:id="1209"/>
      <w:bookmarkEnd w:id="1210"/>
      <w:bookmarkEnd w:id="1211"/>
      <w:bookmarkEnd w:id="1212"/>
      <w:bookmarkEnd w:id="1213"/>
      <w:bookmarkEnd w:id="1214"/>
      <w:bookmarkEnd w:id="121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B01B8D">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6193F" w14:textId="77777777" w:rsidR="00457C6E" w:rsidRDefault="00457C6E">
      <w:r>
        <w:separator/>
      </w:r>
    </w:p>
  </w:endnote>
  <w:endnote w:type="continuationSeparator" w:id="0">
    <w:p w14:paraId="747B6B3E" w14:textId="77777777" w:rsidR="00457C6E" w:rsidRDefault="0045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B69BC" w:rsidRDefault="00CB6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66077" w14:textId="77777777" w:rsidR="00457C6E" w:rsidRDefault="00457C6E">
      <w:r>
        <w:separator/>
      </w:r>
    </w:p>
  </w:footnote>
  <w:footnote w:type="continuationSeparator" w:id="0">
    <w:p w14:paraId="4975BEE6" w14:textId="77777777" w:rsidR="00457C6E" w:rsidRDefault="0045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727E2B9" w:rsidR="00CB69BC" w:rsidRDefault="00CB69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469">
      <w:rPr>
        <w:rFonts w:ascii="Arial" w:hAnsi="Arial" w:cs="Arial"/>
        <w:b/>
        <w:noProof/>
        <w:sz w:val="18"/>
        <w:szCs w:val="18"/>
      </w:rPr>
      <w:t>3GPP TS 29.537 V187.0.0 (2022-1209)</w:t>
    </w:r>
    <w:r>
      <w:rPr>
        <w:rFonts w:ascii="Arial" w:hAnsi="Arial" w:cs="Arial"/>
        <w:b/>
        <w:sz w:val="18"/>
        <w:szCs w:val="18"/>
      </w:rPr>
      <w:fldChar w:fldCharType="end"/>
    </w:r>
  </w:p>
  <w:p w14:paraId="0C5EC792" w14:textId="77777777" w:rsidR="00CB69BC" w:rsidRDefault="00CB69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A83D127" w:rsidR="00CB69BC" w:rsidRDefault="00CB69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469">
      <w:rPr>
        <w:rFonts w:ascii="Arial" w:hAnsi="Arial" w:cs="Arial"/>
        <w:b/>
        <w:noProof/>
        <w:sz w:val="18"/>
        <w:szCs w:val="18"/>
      </w:rPr>
      <w:t>Release 187</w:t>
    </w:r>
    <w:r>
      <w:rPr>
        <w:rFonts w:ascii="Arial" w:hAnsi="Arial" w:cs="Arial"/>
        <w:b/>
        <w:sz w:val="18"/>
        <w:szCs w:val="18"/>
      </w:rPr>
      <w:fldChar w:fldCharType="end"/>
    </w:r>
  </w:p>
  <w:p w14:paraId="42848B09" w14:textId="77777777" w:rsidR="00CB69BC" w:rsidRDefault="00CB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006E"/>
    <w:rsid w:val="000D1845"/>
    <w:rsid w:val="000D1B61"/>
    <w:rsid w:val="000D32CF"/>
    <w:rsid w:val="000D58AB"/>
    <w:rsid w:val="000D7ECC"/>
    <w:rsid w:val="000E175B"/>
    <w:rsid w:val="000E4BC5"/>
    <w:rsid w:val="000E6DE9"/>
    <w:rsid w:val="000F137C"/>
    <w:rsid w:val="000F519A"/>
    <w:rsid w:val="00100A10"/>
    <w:rsid w:val="00100A18"/>
    <w:rsid w:val="00105605"/>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6A2E"/>
    <w:rsid w:val="002E74F4"/>
    <w:rsid w:val="002F0869"/>
    <w:rsid w:val="002F13EB"/>
    <w:rsid w:val="002F4757"/>
    <w:rsid w:val="002F6CBF"/>
    <w:rsid w:val="00300120"/>
    <w:rsid w:val="0030386C"/>
    <w:rsid w:val="003065A2"/>
    <w:rsid w:val="003076A1"/>
    <w:rsid w:val="00313F86"/>
    <w:rsid w:val="00316081"/>
    <w:rsid w:val="003172DC"/>
    <w:rsid w:val="00322844"/>
    <w:rsid w:val="00323236"/>
    <w:rsid w:val="00330A5D"/>
    <w:rsid w:val="00332C49"/>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0DD"/>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4EF4"/>
    <w:rsid w:val="00C2684F"/>
    <w:rsid w:val="00C26A22"/>
    <w:rsid w:val="00C33079"/>
    <w:rsid w:val="00C3708A"/>
    <w:rsid w:val="00C374EE"/>
    <w:rsid w:val="00C4233F"/>
    <w:rsid w:val="00C44BD7"/>
    <w:rsid w:val="00C45231"/>
    <w:rsid w:val="00C54334"/>
    <w:rsid w:val="00C61B77"/>
    <w:rsid w:val="00C64692"/>
    <w:rsid w:val="00C65BBE"/>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D023A"/>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56E07"/>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EF590D"/>
    <w:rsid w:val="00F004A2"/>
    <w:rsid w:val="00F025A2"/>
    <w:rsid w:val="00F04712"/>
    <w:rsid w:val="00F13360"/>
    <w:rsid w:val="00F13D2E"/>
    <w:rsid w:val="00F21E86"/>
    <w:rsid w:val="00F22EC7"/>
    <w:rsid w:val="00F25B12"/>
    <w:rsid w:val="00F324CB"/>
    <w:rsid w:val="00F325C8"/>
    <w:rsid w:val="00F33B6E"/>
    <w:rsid w:val="00F36DF9"/>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0D942-B98A-40E8-8842-FAFEA16E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71</Pages>
  <Words>22565</Words>
  <Characters>128623</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3</cp:revision>
  <cp:lastPrinted>2019-02-25T14:05:00Z</cp:lastPrinted>
  <dcterms:created xsi:type="dcterms:W3CDTF">2022-12-14T12:03:00Z</dcterms:created>
  <dcterms:modified xsi:type="dcterms:W3CDTF">2022-12-14T12:04:00Z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