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451686F" w:rsidR="00E60FE0" w:rsidRDefault="00C872B4" w:rsidP="00A472BE">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8E46A2">
              <w:t>3</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145A63">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0728486"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072848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t>4.2.1.3.2</w:t>
      </w:r>
      <w:r>
        <w:tab/>
        <w:t>NF Service Consumers</w:t>
      </w:r>
      <w:bookmarkEnd w:id="96"/>
      <w:bookmarkEnd w:id="97"/>
      <w:bookmarkEnd w:id="9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0728488"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072848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072849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072849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072849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072849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35pt" o:ole="">
            <v:imagedata r:id="rId28" o:title=""/>
          </v:shape>
          <o:OLEObject Type="Embed" ProgID="Visio.Drawing.15" ShapeID="_x0000_i1033" DrawAspect="Content" ObjectID="_173072849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072849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072849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072849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072849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072849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072850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072850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pPr>
        <w:pStyle w:val="2"/>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298D54F1"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E005E8C"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4C4FDC87" w:rsidR="005E57EC" w:rsidRDefault="005E57EC" w:rsidP="00072A0A">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76EE220D" w:rsidR="005E57EC" w:rsidRPr="00F30249" w:rsidRDefault="00377C9F" w:rsidP="00072A0A">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C3-225685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5E57EC" w:rsidP="00072A0A">
            <w:pPr>
              <w:pStyle w:val="TAC"/>
              <w:jc w:val="left"/>
              <w:rPr>
                <w:sz w:val="16"/>
                <w:szCs w:val="16"/>
                <w:lang w:eastAsia="zh-CN"/>
              </w:rPr>
            </w:pPr>
            <w:fldSimple w:instr=" DOCPROPERTY  CrTitle  \* MERGEFORMAT ">
              <w:r>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377C9F"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377C9F" w:rsidRDefault="00377C9F" w:rsidP="00377C9F">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77777777" w:rsidR="00377C9F" w:rsidRDefault="00377C9F" w:rsidP="00377C9F">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65C3813B" w:rsidR="00377C9F" w:rsidRPr="00F30249" w:rsidRDefault="00377C9F" w:rsidP="00377C9F">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C3-225085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377C9F" w:rsidRPr="00517983" w:rsidRDefault="00377C9F" w:rsidP="00377C9F">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377C9F" w:rsidRPr="007624CF" w:rsidRDefault="00377C9F" w:rsidP="00377C9F">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377C9F" w:rsidRPr="00517983" w:rsidRDefault="00377C9F" w:rsidP="00377C9F">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377C9F" w:rsidRPr="00517983" w:rsidRDefault="00377C9F" w:rsidP="00377C9F">
            <w:pPr>
              <w:pStyle w:val="TAC"/>
              <w:jc w:val="left"/>
              <w:rPr>
                <w:sz w:val="16"/>
                <w:szCs w:val="16"/>
                <w:lang w:eastAsia="zh-CN"/>
              </w:rPr>
            </w:pPr>
            <w:fldSimple w:instr=" DOCPROPERTY  CrTitle  \* MERGEFORMAT ">
              <w:r>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377C9F" w:rsidRPr="008E69E2" w:rsidRDefault="00377C9F" w:rsidP="00377C9F">
            <w:pPr>
              <w:pStyle w:val="TAC"/>
              <w:rPr>
                <w:sz w:val="16"/>
                <w:szCs w:val="16"/>
                <w:lang w:eastAsia="zh-CN"/>
              </w:rPr>
            </w:pPr>
            <w:r w:rsidRPr="00DD0628">
              <w:rPr>
                <w:sz w:val="16"/>
                <w:szCs w:val="16"/>
                <w:lang w:eastAsia="zh-CN"/>
              </w:rPr>
              <w:t>17.3.0</w:t>
            </w:r>
          </w:p>
        </w:tc>
      </w:tr>
      <w:tr w:rsidR="00207CA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207CA5" w:rsidRDefault="00207CA5" w:rsidP="00207CA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77777777" w:rsidR="00207CA5" w:rsidRDefault="00207CA5" w:rsidP="00207CA5">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3D748563" w:rsidR="00207CA5" w:rsidRPr="00F30249" w:rsidRDefault="00207CA5" w:rsidP="00207CA5">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C3-225086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207CA5" w:rsidRPr="00517983" w:rsidRDefault="00207CA5" w:rsidP="00207CA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207CA5" w:rsidRPr="007624CF" w:rsidRDefault="00207CA5" w:rsidP="00207CA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207CA5" w:rsidRPr="00517983" w:rsidRDefault="00207CA5" w:rsidP="00207CA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207CA5" w:rsidRPr="00517983" w:rsidRDefault="00207CA5" w:rsidP="00207CA5">
            <w:pPr>
              <w:pStyle w:val="TAC"/>
              <w:jc w:val="left"/>
              <w:rPr>
                <w:sz w:val="16"/>
                <w:szCs w:val="16"/>
                <w:lang w:eastAsia="zh-CN"/>
              </w:rPr>
            </w:pPr>
            <w:fldSimple w:instr=" DOCPROPERTY  CrTitle  \* MERGEFORMAT ">
              <w:r>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207CA5" w:rsidRPr="008E69E2" w:rsidRDefault="00207CA5" w:rsidP="00207CA5">
            <w:pPr>
              <w:pStyle w:val="TAC"/>
              <w:rPr>
                <w:sz w:val="16"/>
                <w:szCs w:val="16"/>
                <w:lang w:eastAsia="zh-CN"/>
              </w:rPr>
            </w:pPr>
            <w:r w:rsidRPr="00DD0628">
              <w:rPr>
                <w:sz w:val="16"/>
                <w:szCs w:val="16"/>
                <w:lang w:eastAsia="zh-CN"/>
              </w:rPr>
              <w:t>17.3.0</w:t>
            </w:r>
          </w:p>
        </w:tc>
      </w:tr>
      <w:tr w:rsidR="00C43E77"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0D953359" w:rsidR="00C43E77" w:rsidRPr="00F30249" w:rsidRDefault="00C43E77" w:rsidP="00C43E77">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C3-225216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C43E77" w:rsidRPr="007624CF" w:rsidRDefault="00C43E77" w:rsidP="00C43E77">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C43E77" w:rsidRPr="00517983" w:rsidRDefault="00C43E77" w:rsidP="00C43E77">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C43E77" w:rsidRPr="008E69E2" w:rsidRDefault="00C43E77" w:rsidP="00C43E77">
            <w:pPr>
              <w:pStyle w:val="TAC"/>
              <w:rPr>
                <w:sz w:val="16"/>
                <w:szCs w:val="16"/>
                <w:lang w:eastAsia="zh-CN"/>
              </w:rPr>
            </w:pPr>
            <w:r w:rsidRPr="00DD0628">
              <w:rPr>
                <w:sz w:val="16"/>
                <w:szCs w:val="16"/>
                <w:lang w:eastAsia="zh-CN"/>
              </w:rPr>
              <w:t>17.3.0</w:t>
            </w:r>
          </w:p>
        </w:tc>
      </w:tr>
      <w:tr w:rsidR="00C43E77"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010A408F" w:rsidR="00C43E77" w:rsidRPr="00F30249" w:rsidRDefault="00C43E77" w:rsidP="00C43E77">
            <w:pPr>
              <w:pStyle w:val="TAC"/>
              <w:rPr>
                <w:sz w:val="16"/>
                <w:szCs w:val="16"/>
                <w:lang w:eastAsia="zh-CN"/>
              </w:rPr>
            </w:pPr>
            <w:r>
              <w:rPr>
                <w:b/>
                <w:i/>
                <w:noProof/>
                <w:sz w:val="28"/>
              </w:rPr>
              <w:fldChar w:fldCharType="begin"/>
            </w:r>
            <w:r>
              <w:rPr>
                <w:b/>
                <w:i/>
                <w:noProof/>
                <w:sz w:val="28"/>
              </w:rPr>
              <w:instrText xml:space="preserve"> DOCPROPERTY  Tdoc#  \* MERGEFORMAT </w:instrText>
            </w:r>
            <w:r>
              <w:rPr>
                <w:b/>
                <w:i/>
                <w:noProof/>
                <w:sz w:val="28"/>
              </w:rPr>
              <w:fldChar w:fldCharType="separate"/>
            </w:r>
            <w:r w:rsidRPr="00C43E77">
              <w:rPr>
                <w:sz w:val="16"/>
                <w:szCs w:val="16"/>
                <w:lang w:eastAsia="zh-CN"/>
              </w:rPr>
              <w:t>C3-225614</w:t>
            </w:r>
            <w:r>
              <w:rPr>
                <w:b/>
                <w:i/>
                <w:noProof/>
                <w:sz w:val="28"/>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C43E77" w:rsidRPr="007624CF" w:rsidRDefault="00C43E77" w:rsidP="00C43E77">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C43E77" w:rsidRPr="00517983" w:rsidRDefault="00C43E77" w:rsidP="00C43E77">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C43E77" w:rsidRPr="008E69E2" w:rsidRDefault="00C43E77" w:rsidP="00C43E77">
            <w:pPr>
              <w:pStyle w:val="TAC"/>
              <w:rPr>
                <w:sz w:val="16"/>
                <w:szCs w:val="16"/>
                <w:lang w:eastAsia="zh-CN"/>
              </w:rPr>
            </w:pPr>
            <w:r w:rsidRPr="00DD0628">
              <w:rPr>
                <w:sz w:val="16"/>
                <w:szCs w:val="16"/>
                <w:lang w:eastAsia="zh-CN"/>
              </w:rPr>
              <w:t>17.3.0</w:t>
            </w:r>
          </w:p>
        </w:tc>
      </w:tr>
      <w:tr w:rsidR="00147C06"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147C06"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27548F04" w:rsidR="00147C06" w:rsidRPr="00F30249" w:rsidRDefault="00147C06" w:rsidP="00147C06">
            <w:pPr>
              <w:pStyle w:val="TAC"/>
              <w:rPr>
                <w:sz w:val="16"/>
                <w:szCs w:val="16"/>
                <w:lang w:eastAsia="zh-CN"/>
              </w:rPr>
            </w:pPr>
            <w:r w:rsidRPr="00147C06">
              <w:rPr>
                <w:sz w:val="16"/>
                <w:szCs w:val="16"/>
                <w:lang w:eastAsia="zh-CN"/>
              </w:rPr>
              <w:t>3-225779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147C06" w:rsidRPr="00517983" w:rsidRDefault="00147C06" w:rsidP="00147C06">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147C06" w:rsidRPr="007624CF" w:rsidRDefault="00147C06" w:rsidP="00147C0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147C06" w:rsidRPr="00517983" w:rsidRDefault="00147C06" w:rsidP="00147C06">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147C06" w:rsidRPr="008E69E2" w:rsidRDefault="00147C06" w:rsidP="00147C06">
            <w:pPr>
              <w:pStyle w:val="TAC"/>
              <w:rPr>
                <w:sz w:val="16"/>
                <w:szCs w:val="16"/>
                <w:lang w:eastAsia="zh-CN"/>
              </w:rPr>
            </w:pPr>
            <w:r w:rsidRPr="00DD0628">
              <w:rPr>
                <w:sz w:val="16"/>
                <w:szCs w:val="16"/>
                <w:lang w:eastAsia="zh-CN"/>
              </w:rPr>
              <w:t>17.3.0</w:t>
            </w:r>
          </w:p>
        </w:tc>
      </w:tr>
      <w:tr w:rsidR="00147C06"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5D30619C" w:rsidR="00147C06" w:rsidRPr="00147C06" w:rsidRDefault="00147C06" w:rsidP="00147C06">
            <w:pPr>
              <w:pStyle w:val="TAC"/>
              <w:rPr>
                <w:sz w:val="16"/>
                <w:szCs w:val="16"/>
                <w:lang w:eastAsia="zh-CN"/>
              </w:rPr>
            </w:pPr>
            <w:r w:rsidRPr="00147C06">
              <w:rPr>
                <w:sz w:val="16"/>
                <w:szCs w:val="16"/>
                <w:lang w:eastAsia="zh-CN"/>
              </w:rPr>
              <w:t>C3-225336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147C06" w:rsidRDefault="00147C06" w:rsidP="00147C06">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147C06" w:rsidRDefault="00147C06" w:rsidP="00147C06">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147C06" w:rsidRPr="00DD0628" w:rsidRDefault="00147C06" w:rsidP="00147C06">
            <w:pPr>
              <w:pStyle w:val="TAC"/>
              <w:rPr>
                <w:sz w:val="16"/>
                <w:szCs w:val="16"/>
                <w:lang w:eastAsia="zh-CN"/>
              </w:rPr>
            </w:pPr>
            <w:r w:rsidRPr="00DD0628">
              <w:rPr>
                <w:sz w:val="16"/>
                <w:szCs w:val="16"/>
                <w:lang w:eastAsia="zh-CN"/>
              </w:rPr>
              <w:t>17.3.0</w:t>
            </w:r>
          </w:p>
        </w:tc>
      </w:tr>
      <w:tr w:rsidR="00147C06"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9256390" w:rsidR="00147C06" w:rsidRPr="00147C06" w:rsidRDefault="00147C06" w:rsidP="00147C06">
            <w:pPr>
              <w:pStyle w:val="TAC"/>
              <w:rPr>
                <w:sz w:val="16"/>
                <w:szCs w:val="16"/>
                <w:lang w:eastAsia="zh-CN"/>
              </w:rPr>
            </w:pPr>
            <w:r w:rsidRPr="00147C06">
              <w:rPr>
                <w:sz w:val="16"/>
                <w:szCs w:val="16"/>
                <w:lang w:eastAsia="zh-CN"/>
              </w:rPr>
              <w:fldChar w:fldCharType="begin"/>
            </w:r>
            <w:r w:rsidRPr="00147C06">
              <w:rPr>
                <w:sz w:val="16"/>
                <w:szCs w:val="16"/>
                <w:lang w:eastAsia="zh-CN"/>
              </w:rPr>
              <w:instrText xml:space="preserve"> DOCPROPERTY  Tdoc#  \* MERGEFORMAT </w:instrText>
            </w:r>
            <w:r w:rsidRPr="00147C06">
              <w:rPr>
                <w:sz w:val="16"/>
                <w:szCs w:val="16"/>
                <w:lang w:eastAsia="zh-CN"/>
              </w:rPr>
              <w:fldChar w:fldCharType="separate"/>
            </w:r>
            <w:r w:rsidRPr="00147C06">
              <w:rPr>
                <w:sz w:val="16"/>
                <w:szCs w:val="16"/>
                <w:lang w:eastAsia="zh-CN"/>
              </w:rPr>
              <w:t>C3-225708</w:t>
            </w:r>
            <w:r w:rsidRPr="00147C06">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147C06" w:rsidRDefault="00147C06" w:rsidP="00147C06">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147C06" w:rsidRDefault="00147C06" w:rsidP="00147C06">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147C06" w:rsidRPr="00DD0628" w:rsidRDefault="00147C06" w:rsidP="00147C06">
            <w:pPr>
              <w:pStyle w:val="TAC"/>
              <w:rPr>
                <w:sz w:val="16"/>
                <w:szCs w:val="16"/>
                <w:lang w:eastAsia="zh-CN"/>
              </w:rPr>
            </w:pPr>
            <w:r w:rsidRPr="00DD0628">
              <w:rPr>
                <w:sz w:val="16"/>
                <w:szCs w:val="16"/>
                <w:lang w:eastAsia="zh-CN"/>
              </w:rPr>
              <w:t>17.3.0</w:t>
            </w:r>
          </w:p>
        </w:tc>
      </w:tr>
      <w:tr w:rsidR="00080A49"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080A49" w:rsidRPr="004E4A87" w:rsidRDefault="00080A49" w:rsidP="00080A49">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77777777" w:rsidR="00080A49" w:rsidRDefault="00080A49" w:rsidP="00080A49">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D06ABFA" w:rsidR="00080A49" w:rsidRPr="00147C06" w:rsidRDefault="00080A49" w:rsidP="00080A49">
            <w:pPr>
              <w:pStyle w:val="TAC"/>
              <w:rPr>
                <w:sz w:val="16"/>
                <w:szCs w:val="16"/>
                <w:lang w:eastAsia="zh-CN"/>
              </w:rPr>
            </w:pPr>
            <w:r w:rsidRPr="00080A49">
              <w:rPr>
                <w:sz w:val="16"/>
                <w:szCs w:val="16"/>
                <w:lang w:eastAsia="zh-CN"/>
              </w:rPr>
              <w:t>C3-225762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080A49" w:rsidRDefault="00080A49" w:rsidP="00080A49">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080A49" w:rsidRPr="00517983" w:rsidRDefault="00080A49" w:rsidP="00080A4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080A49" w:rsidRPr="00517983" w:rsidRDefault="00080A49" w:rsidP="00080A49">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080A49" w:rsidRDefault="00080A49" w:rsidP="00080A49">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080A49" w:rsidRPr="00DD0628" w:rsidRDefault="00080A49" w:rsidP="00080A49">
            <w:pPr>
              <w:pStyle w:val="TAC"/>
              <w:rPr>
                <w:sz w:val="16"/>
                <w:szCs w:val="16"/>
                <w:lang w:eastAsia="zh-CN"/>
              </w:rPr>
            </w:pPr>
            <w:r w:rsidRPr="00DD0628">
              <w:rPr>
                <w:sz w:val="16"/>
                <w:szCs w:val="16"/>
                <w:lang w:eastAsia="zh-CN"/>
              </w:rPr>
              <w:t>17.3.0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59876" w14:textId="77777777" w:rsidR="00EE775D" w:rsidRDefault="00EE775D">
      <w:r>
        <w:separator/>
      </w:r>
    </w:p>
  </w:endnote>
  <w:endnote w:type="continuationSeparator" w:id="0">
    <w:p w14:paraId="385151F6" w14:textId="77777777" w:rsidR="00EE775D" w:rsidRDefault="00EE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5D798" w14:textId="77777777" w:rsidR="00EE775D" w:rsidRDefault="00EE775D">
      <w:r>
        <w:separator/>
      </w:r>
    </w:p>
  </w:footnote>
  <w:footnote w:type="continuationSeparator" w:id="0">
    <w:p w14:paraId="4632AB04" w14:textId="77777777" w:rsidR="00EE775D" w:rsidRDefault="00EE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43FC4F2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A49">
      <w:rPr>
        <w:rFonts w:ascii="Arial" w:hAnsi="Arial" w:cs="Arial"/>
        <w:b/>
        <w:noProof/>
        <w:sz w:val="18"/>
        <w:szCs w:val="18"/>
      </w:rPr>
      <w:t>3GPP TS 29.574 V17.23.0 (2022-0912)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68B52F4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A4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CA21-44CB-4C55-B2FB-A5F1D0EF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2</Pages>
  <Words>26804</Words>
  <Characters>152785</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31</cp:revision>
  <cp:lastPrinted>2019-02-25T14:05:00Z</cp:lastPrinted>
  <dcterms:created xsi:type="dcterms:W3CDTF">2022-04-14T09:44:00Z</dcterms:created>
  <dcterms:modified xsi:type="dcterms:W3CDTF">2022-11-23T16:07:00Z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