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9597272"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926FFF">
              <w:t>0</w:t>
            </w:r>
            <w:r w:rsidRPr="0016361A">
              <w:t>.</w:t>
            </w:r>
            <w:r w:rsidR="009719EE">
              <w:t>0</w:t>
            </w:r>
            <w:r w:rsidRPr="0016361A">
              <w:t xml:space="preserve"> </w:t>
            </w:r>
            <w:r w:rsidRPr="0016361A">
              <w:rPr>
                <w:sz w:val="32"/>
              </w:rPr>
              <w:t>(202</w:t>
            </w:r>
            <w:r w:rsidR="002A31D5">
              <w:rPr>
                <w:sz w:val="32"/>
              </w:rPr>
              <w:t>2</w:t>
            </w:r>
            <w:r w:rsidRPr="0016361A">
              <w:rPr>
                <w:sz w:val="32"/>
              </w:rPr>
              <w:t>-</w:t>
            </w:r>
            <w:r w:rsidR="002B1354">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45447E0C" w:rsidR="008A6D4A" w:rsidRPr="0016361A" w:rsidRDefault="008A6D4A" w:rsidP="008A6D4A">
            <w:pPr>
              <w:pStyle w:val="ZT"/>
              <w:framePr w:wrap="auto" w:hAnchor="text" w:yAlign="inline"/>
              <w:rPr>
                <w:i/>
                <w:sz w:val="28"/>
              </w:rPr>
            </w:pPr>
            <w:r w:rsidRPr="0016361A">
              <w:t>(</w:t>
            </w:r>
            <w:r w:rsidRPr="0016361A">
              <w:rPr>
                <w:rStyle w:val="ZGSM"/>
              </w:rPr>
              <w:t>Release 1</w:t>
            </w:r>
            <w:r w:rsidR="00E361F1">
              <w:rPr>
                <w:rStyle w:val="ZGSM"/>
              </w:rPr>
              <w:t>8</w:t>
            </w:r>
            <w:bookmarkStart w:id="2" w:name="_GoBack"/>
            <w:bookmarkEnd w:id="2"/>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872650" w:rsidRDefault="00080512">
      <w:pPr>
        <w:pStyle w:val="TT"/>
        <w:rPr>
          <w:lang w:val="en-US"/>
        </w:rPr>
      </w:pPr>
      <w:r w:rsidRPr="00872650">
        <w:rPr>
          <w:lang w:val="en-US"/>
        </w:rPr>
        <w:br w:type="page"/>
      </w:r>
      <w:bookmarkStart w:id="8" w:name="tableOfContents"/>
      <w:bookmarkEnd w:id="8"/>
      <w:r w:rsidRPr="00872650">
        <w:rPr>
          <w:lang w:val="en-US"/>
        </w:rPr>
        <w:lastRenderedPageBreak/>
        <w:t>Contents</w:t>
      </w:r>
    </w:p>
    <w:p w14:paraId="0E7E86AD" w14:textId="3B6259AE" w:rsidR="00B256D7"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B256D7" w:rsidRPr="00A3528D">
        <w:rPr>
          <w:noProof/>
          <w:lang w:val="en-US"/>
        </w:rPr>
        <w:t>Foreword</w:t>
      </w:r>
      <w:r w:rsidR="00B256D7">
        <w:rPr>
          <w:noProof/>
        </w:rPr>
        <w:tab/>
      </w:r>
      <w:r w:rsidR="00B256D7">
        <w:rPr>
          <w:noProof/>
        </w:rPr>
        <w:fldChar w:fldCharType="begin"/>
      </w:r>
      <w:r w:rsidR="00B256D7">
        <w:rPr>
          <w:noProof/>
        </w:rPr>
        <w:instrText xml:space="preserve"> PAGEREF _Toc120575059 \h </w:instrText>
      </w:r>
      <w:r w:rsidR="00B256D7">
        <w:rPr>
          <w:noProof/>
        </w:rPr>
      </w:r>
      <w:r w:rsidR="00B256D7">
        <w:rPr>
          <w:noProof/>
        </w:rPr>
        <w:fldChar w:fldCharType="separate"/>
      </w:r>
      <w:r w:rsidR="00B256D7">
        <w:rPr>
          <w:noProof/>
        </w:rPr>
        <w:t>6</w:t>
      </w:r>
      <w:r w:rsidR="00B256D7">
        <w:rPr>
          <w:noProof/>
        </w:rPr>
        <w:fldChar w:fldCharType="end"/>
      </w:r>
    </w:p>
    <w:p w14:paraId="27015512" w14:textId="7B528346" w:rsidR="00B256D7" w:rsidRDefault="00B256D7">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_Toc120575060 \h </w:instrText>
      </w:r>
      <w:r>
        <w:rPr>
          <w:noProof/>
        </w:rPr>
      </w:r>
      <w:r>
        <w:rPr>
          <w:noProof/>
        </w:rPr>
        <w:fldChar w:fldCharType="separate"/>
      </w:r>
      <w:r>
        <w:rPr>
          <w:noProof/>
        </w:rPr>
        <w:t>8</w:t>
      </w:r>
      <w:r>
        <w:rPr>
          <w:noProof/>
        </w:rPr>
        <w:fldChar w:fldCharType="end"/>
      </w:r>
    </w:p>
    <w:p w14:paraId="79294C2F" w14:textId="24B832EB" w:rsidR="00B256D7" w:rsidRDefault="00B256D7">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_Toc120575061 \h </w:instrText>
      </w:r>
      <w:r>
        <w:rPr>
          <w:noProof/>
        </w:rPr>
      </w:r>
      <w:r>
        <w:rPr>
          <w:noProof/>
        </w:rPr>
        <w:fldChar w:fldCharType="separate"/>
      </w:r>
      <w:r>
        <w:rPr>
          <w:noProof/>
        </w:rPr>
        <w:t>8</w:t>
      </w:r>
      <w:r>
        <w:rPr>
          <w:noProof/>
        </w:rPr>
        <w:fldChar w:fldCharType="end"/>
      </w:r>
    </w:p>
    <w:p w14:paraId="405C8D34" w14:textId="191B5813" w:rsidR="00B256D7" w:rsidRDefault="00B256D7">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_Toc120575062 \h </w:instrText>
      </w:r>
      <w:r>
        <w:rPr>
          <w:noProof/>
        </w:rPr>
      </w:r>
      <w:r>
        <w:rPr>
          <w:noProof/>
        </w:rPr>
        <w:fldChar w:fldCharType="separate"/>
      </w:r>
      <w:r>
        <w:rPr>
          <w:noProof/>
        </w:rPr>
        <w:t>9</w:t>
      </w:r>
      <w:r>
        <w:rPr>
          <w:noProof/>
        </w:rPr>
        <w:fldChar w:fldCharType="end"/>
      </w:r>
    </w:p>
    <w:p w14:paraId="39A1CD8C" w14:textId="05694C0E" w:rsidR="00B256D7" w:rsidRDefault="00B256D7">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_Toc120575063 \h </w:instrText>
      </w:r>
      <w:r>
        <w:rPr>
          <w:noProof/>
        </w:rPr>
      </w:r>
      <w:r>
        <w:rPr>
          <w:noProof/>
        </w:rPr>
        <w:fldChar w:fldCharType="separate"/>
      </w:r>
      <w:r>
        <w:rPr>
          <w:noProof/>
        </w:rPr>
        <w:t>9</w:t>
      </w:r>
      <w:r>
        <w:rPr>
          <w:noProof/>
        </w:rPr>
        <w:fldChar w:fldCharType="end"/>
      </w:r>
    </w:p>
    <w:p w14:paraId="0F573C8B" w14:textId="691AD2F9" w:rsidR="00B256D7" w:rsidRDefault="00B256D7">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_Toc120575064 \h </w:instrText>
      </w:r>
      <w:r>
        <w:rPr>
          <w:noProof/>
        </w:rPr>
      </w:r>
      <w:r>
        <w:rPr>
          <w:noProof/>
        </w:rPr>
        <w:fldChar w:fldCharType="separate"/>
      </w:r>
      <w:r>
        <w:rPr>
          <w:noProof/>
        </w:rPr>
        <w:t>9</w:t>
      </w:r>
      <w:r>
        <w:rPr>
          <w:noProof/>
        </w:rPr>
        <w:fldChar w:fldCharType="end"/>
      </w:r>
    </w:p>
    <w:p w14:paraId="20BA5B51" w14:textId="571464AB" w:rsidR="00B256D7" w:rsidRDefault="00B256D7">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_Toc120575065 \h </w:instrText>
      </w:r>
      <w:r>
        <w:rPr>
          <w:noProof/>
        </w:rPr>
      </w:r>
      <w:r>
        <w:rPr>
          <w:noProof/>
        </w:rPr>
        <w:fldChar w:fldCharType="separate"/>
      </w:r>
      <w:r>
        <w:rPr>
          <w:noProof/>
        </w:rPr>
        <w:t>9</w:t>
      </w:r>
      <w:r>
        <w:rPr>
          <w:noProof/>
        </w:rPr>
        <w:fldChar w:fldCharType="end"/>
      </w:r>
    </w:p>
    <w:p w14:paraId="284DFC75" w14:textId="66C18887" w:rsidR="00B256D7" w:rsidRDefault="00B256D7">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_Toc120575066 \h </w:instrText>
      </w:r>
      <w:r>
        <w:rPr>
          <w:noProof/>
        </w:rPr>
      </w:r>
      <w:r>
        <w:rPr>
          <w:noProof/>
        </w:rPr>
        <w:fldChar w:fldCharType="separate"/>
      </w:r>
      <w:r>
        <w:rPr>
          <w:noProof/>
        </w:rPr>
        <w:t>9</w:t>
      </w:r>
      <w:r>
        <w:rPr>
          <w:noProof/>
        </w:rPr>
        <w:fldChar w:fldCharType="end"/>
      </w:r>
    </w:p>
    <w:p w14:paraId="52DAD9A9" w14:textId="7C77D4C9" w:rsidR="00B256D7" w:rsidRDefault="00B256D7">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_Toc120575067 \h </w:instrText>
      </w:r>
      <w:r>
        <w:rPr>
          <w:noProof/>
        </w:rPr>
      </w:r>
      <w:r>
        <w:rPr>
          <w:noProof/>
        </w:rPr>
        <w:fldChar w:fldCharType="separate"/>
      </w:r>
      <w:r>
        <w:rPr>
          <w:noProof/>
        </w:rPr>
        <w:t>10</w:t>
      </w:r>
      <w:r>
        <w:rPr>
          <w:noProof/>
        </w:rPr>
        <w:fldChar w:fldCharType="end"/>
      </w:r>
    </w:p>
    <w:p w14:paraId="30DD1B56" w14:textId="42D8A280" w:rsidR="00B256D7" w:rsidRDefault="00B256D7">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_Toc120575068 \h </w:instrText>
      </w:r>
      <w:r>
        <w:rPr>
          <w:noProof/>
        </w:rPr>
      </w:r>
      <w:r>
        <w:rPr>
          <w:noProof/>
        </w:rPr>
        <w:fldChar w:fldCharType="separate"/>
      </w:r>
      <w:r>
        <w:rPr>
          <w:noProof/>
        </w:rPr>
        <w:t>10</w:t>
      </w:r>
      <w:r>
        <w:rPr>
          <w:noProof/>
        </w:rPr>
        <w:fldChar w:fldCharType="end"/>
      </w:r>
    </w:p>
    <w:p w14:paraId="2D6E7E25" w14:textId="2918FE28" w:rsidR="00B256D7" w:rsidRDefault="00B256D7">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_Toc120575069 \h </w:instrText>
      </w:r>
      <w:r>
        <w:rPr>
          <w:noProof/>
        </w:rPr>
      </w:r>
      <w:r>
        <w:rPr>
          <w:noProof/>
        </w:rPr>
        <w:fldChar w:fldCharType="separate"/>
      </w:r>
      <w:r>
        <w:rPr>
          <w:noProof/>
        </w:rPr>
        <w:t>11</w:t>
      </w:r>
      <w:r>
        <w:rPr>
          <w:noProof/>
        </w:rPr>
        <w:fldChar w:fldCharType="end"/>
      </w:r>
    </w:p>
    <w:p w14:paraId="02EA2B5C" w14:textId="16709B8E" w:rsidR="00B256D7" w:rsidRDefault="00B256D7">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_Toc120575070 \h </w:instrText>
      </w:r>
      <w:r>
        <w:rPr>
          <w:noProof/>
        </w:rPr>
      </w:r>
      <w:r>
        <w:rPr>
          <w:noProof/>
        </w:rPr>
        <w:fldChar w:fldCharType="separate"/>
      </w:r>
      <w:r>
        <w:rPr>
          <w:noProof/>
        </w:rPr>
        <w:t>11</w:t>
      </w:r>
      <w:r>
        <w:rPr>
          <w:noProof/>
        </w:rPr>
        <w:fldChar w:fldCharType="end"/>
      </w:r>
    </w:p>
    <w:p w14:paraId="6C8E1AB2" w14:textId="0682F33A" w:rsidR="00B256D7" w:rsidRDefault="00B256D7">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_Toc120575071 \h </w:instrText>
      </w:r>
      <w:r>
        <w:rPr>
          <w:noProof/>
        </w:rPr>
      </w:r>
      <w:r>
        <w:rPr>
          <w:noProof/>
        </w:rPr>
        <w:fldChar w:fldCharType="separate"/>
      </w:r>
      <w:r>
        <w:rPr>
          <w:noProof/>
        </w:rPr>
        <w:t>11</w:t>
      </w:r>
      <w:r>
        <w:rPr>
          <w:noProof/>
        </w:rPr>
        <w:fldChar w:fldCharType="end"/>
      </w:r>
    </w:p>
    <w:p w14:paraId="22A31A4D" w14:textId="061CAC6C" w:rsidR="00B256D7" w:rsidRDefault="00B256D7">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_Toc120575072 \h </w:instrText>
      </w:r>
      <w:r>
        <w:rPr>
          <w:noProof/>
        </w:rPr>
      </w:r>
      <w:r>
        <w:rPr>
          <w:noProof/>
        </w:rPr>
        <w:fldChar w:fldCharType="separate"/>
      </w:r>
      <w:r>
        <w:rPr>
          <w:noProof/>
        </w:rPr>
        <w:t>11</w:t>
      </w:r>
      <w:r>
        <w:rPr>
          <w:noProof/>
        </w:rPr>
        <w:fldChar w:fldCharType="end"/>
      </w:r>
    </w:p>
    <w:p w14:paraId="6634BB49" w14:textId="06CC4FDD" w:rsidR="00B256D7" w:rsidRDefault="00B256D7">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_Toc120575073 \h </w:instrText>
      </w:r>
      <w:r>
        <w:rPr>
          <w:noProof/>
        </w:rPr>
      </w:r>
      <w:r>
        <w:rPr>
          <w:noProof/>
        </w:rPr>
        <w:fldChar w:fldCharType="separate"/>
      </w:r>
      <w:r>
        <w:rPr>
          <w:noProof/>
        </w:rPr>
        <w:t>11</w:t>
      </w:r>
      <w:r>
        <w:rPr>
          <w:noProof/>
        </w:rPr>
        <w:fldChar w:fldCharType="end"/>
      </w:r>
    </w:p>
    <w:p w14:paraId="1001CC05" w14:textId="42843C53" w:rsidR="00B256D7" w:rsidRDefault="00B256D7">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_Toc120575074 \h </w:instrText>
      </w:r>
      <w:r>
        <w:rPr>
          <w:noProof/>
        </w:rPr>
      </w:r>
      <w:r>
        <w:rPr>
          <w:noProof/>
        </w:rPr>
        <w:fldChar w:fldCharType="separate"/>
      </w:r>
      <w:r>
        <w:rPr>
          <w:noProof/>
        </w:rPr>
        <w:t>11</w:t>
      </w:r>
      <w:r>
        <w:rPr>
          <w:noProof/>
        </w:rPr>
        <w:fldChar w:fldCharType="end"/>
      </w:r>
    </w:p>
    <w:p w14:paraId="2FFC8FE5" w14:textId="29E5A2F9" w:rsidR="00B256D7" w:rsidRDefault="00B256D7">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_Toc120575075 \h </w:instrText>
      </w:r>
      <w:r>
        <w:rPr>
          <w:noProof/>
        </w:rPr>
      </w:r>
      <w:r>
        <w:rPr>
          <w:noProof/>
        </w:rPr>
        <w:fldChar w:fldCharType="separate"/>
      </w:r>
      <w:r>
        <w:rPr>
          <w:noProof/>
        </w:rPr>
        <w:t>11</w:t>
      </w:r>
      <w:r>
        <w:rPr>
          <w:noProof/>
        </w:rPr>
        <w:fldChar w:fldCharType="end"/>
      </w:r>
    </w:p>
    <w:p w14:paraId="072900E3" w14:textId="107B2DDA" w:rsidR="00B256D7" w:rsidRDefault="00B256D7">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_Toc120575076 \h </w:instrText>
      </w:r>
      <w:r>
        <w:rPr>
          <w:noProof/>
        </w:rPr>
      </w:r>
      <w:r>
        <w:rPr>
          <w:noProof/>
        </w:rPr>
        <w:fldChar w:fldCharType="separate"/>
      </w:r>
      <w:r>
        <w:rPr>
          <w:noProof/>
        </w:rPr>
        <w:t>13</w:t>
      </w:r>
      <w:r>
        <w:rPr>
          <w:noProof/>
        </w:rPr>
        <w:fldChar w:fldCharType="end"/>
      </w:r>
    </w:p>
    <w:p w14:paraId="4B13BCE3" w14:textId="7783B46F" w:rsidR="00B256D7" w:rsidRDefault="00B256D7">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_Toc120575077 \h </w:instrText>
      </w:r>
      <w:r>
        <w:rPr>
          <w:noProof/>
        </w:rPr>
      </w:r>
      <w:r>
        <w:rPr>
          <w:noProof/>
        </w:rPr>
        <w:fldChar w:fldCharType="separate"/>
      </w:r>
      <w:r>
        <w:rPr>
          <w:noProof/>
        </w:rPr>
        <w:t>13</w:t>
      </w:r>
      <w:r>
        <w:rPr>
          <w:noProof/>
        </w:rPr>
        <w:fldChar w:fldCharType="end"/>
      </w:r>
    </w:p>
    <w:p w14:paraId="4F4221B0" w14:textId="06C5E647" w:rsidR="00B256D7" w:rsidRDefault="00B256D7">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_Toc120575078 \h </w:instrText>
      </w:r>
      <w:r>
        <w:rPr>
          <w:noProof/>
        </w:rPr>
      </w:r>
      <w:r>
        <w:rPr>
          <w:noProof/>
        </w:rPr>
        <w:fldChar w:fldCharType="separate"/>
      </w:r>
      <w:r>
        <w:rPr>
          <w:noProof/>
        </w:rPr>
        <w:t>14</w:t>
      </w:r>
      <w:r>
        <w:rPr>
          <w:noProof/>
        </w:rPr>
        <w:fldChar w:fldCharType="end"/>
      </w:r>
    </w:p>
    <w:p w14:paraId="371332E2" w14:textId="569F0CD3" w:rsidR="00B256D7" w:rsidRDefault="00B256D7">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_Toc120575079 \h </w:instrText>
      </w:r>
      <w:r>
        <w:rPr>
          <w:noProof/>
        </w:rPr>
      </w:r>
      <w:r>
        <w:rPr>
          <w:noProof/>
        </w:rPr>
        <w:fldChar w:fldCharType="separate"/>
      </w:r>
      <w:r>
        <w:rPr>
          <w:noProof/>
        </w:rPr>
        <w:t>15</w:t>
      </w:r>
      <w:r>
        <w:rPr>
          <w:noProof/>
        </w:rPr>
        <w:fldChar w:fldCharType="end"/>
      </w:r>
    </w:p>
    <w:p w14:paraId="7693C8B0" w14:textId="23016071" w:rsidR="00B256D7" w:rsidRDefault="00B256D7">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_Toc120575080 \h </w:instrText>
      </w:r>
      <w:r>
        <w:rPr>
          <w:noProof/>
        </w:rPr>
      </w:r>
      <w:r>
        <w:rPr>
          <w:noProof/>
        </w:rPr>
        <w:fldChar w:fldCharType="separate"/>
      </w:r>
      <w:r>
        <w:rPr>
          <w:noProof/>
        </w:rPr>
        <w:t>15</w:t>
      </w:r>
      <w:r>
        <w:rPr>
          <w:noProof/>
        </w:rPr>
        <w:fldChar w:fldCharType="end"/>
      </w:r>
    </w:p>
    <w:p w14:paraId="1E86F7CF" w14:textId="07E341D7" w:rsidR="00B256D7" w:rsidRDefault="00B256D7">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_Toc120575081 \h </w:instrText>
      </w:r>
      <w:r>
        <w:rPr>
          <w:noProof/>
        </w:rPr>
      </w:r>
      <w:r>
        <w:rPr>
          <w:noProof/>
        </w:rPr>
        <w:fldChar w:fldCharType="separate"/>
      </w:r>
      <w:r>
        <w:rPr>
          <w:noProof/>
        </w:rPr>
        <w:t>16</w:t>
      </w:r>
      <w:r>
        <w:rPr>
          <w:noProof/>
        </w:rPr>
        <w:fldChar w:fldCharType="end"/>
      </w:r>
    </w:p>
    <w:p w14:paraId="3ADD7B05" w14:textId="3A20A58F" w:rsidR="00B256D7" w:rsidRDefault="00B256D7">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_Toc120575082 \h </w:instrText>
      </w:r>
      <w:r>
        <w:rPr>
          <w:noProof/>
        </w:rPr>
      </w:r>
      <w:r>
        <w:rPr>
          <w:noProof/>
        </w:rPr>
        <w:fldChar w:fldCharType="separate"/>
      </w:r>
      <w:r>
        <w:rPr>
          <w:noProof/>
        </w:rPr>
        <w:t>16</w:t>
      </w:r>
      <w:r>
        <w:rPr>
          <w:noProof/>
        </w:rPr>
        <w:fldChar w:fldCharType="end"/>
      </w:r>
    </w:p>
    <w:p w14:paraId="5DC538D8" w14:textId="7148DDDF" w:rsidR="00B256D7" w:rsidRDefault="00B256D7">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_Toc120575083 \h </w:instrText>
      </w:r>
      <w:r>
        <w:rPr>
          <w:noProof/>
        </w:rPr>
      </w:r>
      <w:r>
        <w:rPr>
          <w:noProof/>
        </w:rPr>
        <w:fldChar w:fldCharType="separate"/>
      </w:r>
      <w:r>
        <w:rPr>
          <w:noProof/>
        </w:rPr>
        <w:t>16</w:t>
      </w:r>
      <w:r>
        <w:rPr>
          <w:noProof/>
        </w:rPr>
        <w:fldChar w:fldCharType="end"/>
      </w:r>
    </w:p>
    <w:p w14:paraId="7222A1FD" w14:textId="32AFD3D2" w:rsidR="00B256D7" w:rsidRDefault="00B256D7">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_Toc120575084 \h </w:instrText>
      </w:r>
      <w:r>
        <w:rPr>
          <w:noProof/>
        </w:rPr>
      </w:r>
      <w:r>
        <w:rPr>
          <w:noProof/>
        </w:rPr>
        <w:fldChar w:fldCharType="separate"/>
      </w:r>
      <w:r>
        <w:rPr>
          <w:noProof/>
        </w:rPr>
        <w:t>16</w:t>
      </w:r>
      <w:r>
        <w:rPr>
          <w:noProof/>
        </w:rPr>
        <w:fldChar w:fldCharType="end"/>
      </w:r>
    </w:p>
    <w:p w14:paraId="35AD59DA" w14:textId="4A5C4848" w:rsidR="00B256D7" w:rsidRDefault="00B256D7">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_Toc120575085 \h </w:instrText>
      </w:r>
      <w:r>
        <w:rPr>
          <w:noProof/>
        </w:rPr>
      </w:r>
      <w:r>
        <w:rPr>
          <w:noProof/>
        </w:rPr>
        <w:fldChar w:fldCharType="separate"/>
      </w:r>
      <w:r>
        <w:rPr>
          <w:noProof/>
        </w:rPr>
        <w:t>17</w:t>
      </w:r>
      <w:r>
        <w:rPr>
          <w:noProof/>
        </w:rPr>
        <w:fldChar w:fldCharType="end"/>
      </w:r>
    </w:p>
    <w:p w14:paraId="565CCC3F" w14:textId="25F5778D" w:rsidR="00B256D7" w:rsidRDefault="00B256D7">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_Toc120575086 \h </w:instrText>
      </w:r>
      <w:r>
        <w:rPr>
          <w:noProof/>
        </w:rPr>
      </w:r>
      <w:r>
        <w:rPr>
          <w:noProof/>
        </w:rPr>
        <w:fldChar w:fldCharType="separate"/>
      </w:r>
      <w:r>
        <w:rPr>
          <w:noProof/>
        </w:rPr>
        <w:t>18</w:t>
      </w:r>
      <w:r>
        <w:rPr>
          <w:noProof/>
        </w:rPr>
        <w:fldChar w:fldCharType="end"/>
      </w:r>
    </w:p>
    <w:p w14:paraId="411474BD" w14:textId="613490A5" w:rsidR="00B256D7" w:rsidRDefault="00B256D7">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_Toc120575087 \h </w:instrText>
      </w:r>
      <w:r>
        <w:rPr>
          <w:noProof/>
        </w:rPr>
      </w:r>
      <w:r>
        <w:rPr>
          <w:noProof/>
        </w:rPr>
        <w:fldChar w:fldCharType="separate"/>
      </w:r>
      <w:r>
        <w:rPr>
          <w:noProof/>
        </w:rPr>
        <w:t>18</w:t>
      </w:r>
      <w:r>
        <w:rPr>
          <w:noProof/>
        </w:rPr>
        <w:fldChar w:fldCharType="end"/>
      </w:r>
    </w:p>
    <w:p w14:paraId="48CF470F" w14:textId="403B0DF8" w:rsidR="00B256D7" w:rsidRDefault="00B256D7">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_Toc120575088 \h </w:instrText>
      </w:r>
      <w:r>
        <w:rPr>
          <w:noProof/>
        </w:rPr>
      </w:r>
      <w:r>
        <w:rPr>
          <w:noProof/>
        </w:rPr>
        <w:fldChar w:fldCharType="separate"/>
      </w:r>
      <w:r>
        <w:rPr>
          <w:noProof/>
        </w:rPr>
        <w:t>18</w:t>
      </w:r>
      <w:r>
        <w:rPr>
          <w:noProof/>
        </w:rPr>
        <w:fldChar w:fldCharType="end"/>
      </w:r>
    </w:p>
    <w:p w14:paraId="52E5E077" w14:textId="10EC1FB6" w:rsidR="00B256D7" w:rsidRDefault="00B256D7">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_Toc120575089 \h </w:instrText>
      </w:r>
      <w:r>
        <w:rPr>
          <w:noProof/>
        </w:rPr>
      </w:r>
      <w:r>
        <w:rPr>
          <w:noProof/>
        </w:rPr>
        <w:fldChar w:fldCharType="separate"/>
      </w:r>
      <w:r>
        <w:rPr>
          <w:noProof/>
        </w:rPr>
        <w:t>19</w:t>
      </w:r>
      <w:r>
        <w:rPr>
          <w:noProof/>
        </w:rPr>
        <w:fldChar w:fldCharType="end"/>
      </w:r>
    </w:p>
    <w:p w14:paraId="57E12326" w14:textId="4734B41D" w:rsidR="00B256D7" w:rsidRDefault="00B256D7">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_Toc120575090 \h </w:instrText>
      </w:r>
      <w:r>
        <w:rPr>
          <w:noProof/>
        </w:rPr>
      </w:r>
      <w:r>
        <w:rPr>
          <w:noProof/>
        </w:rPr>
        <w:fldChar w:fldCharType="separate"/>
      </w:r>
      <w:r>
        <w:rPr>
          <w:noProof/>
        </w:rPr>
        <w:t>19</w:t>
      </w:r>
      <w:r>
        <w:rPr>
          <w:noProof/>
        </w:rPr>
        <w:fldChar w:fldCharType="end"/>
      </w:r>
    </w:p>
    <w:p w14:paraId="730E548C" w14:textId="30C064A8" w:rsidR="00B256D7" w:rsidRDefault="00B256D7">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_Toc120575091 \h </w:instrText>
      </w:r>
      <w:r>
        <w:rPr>
          <w:noProof/>
        </w:rPr>
      </w:r>
      <w:r>
        <w:rPr>
          <w:noProof/>
        </w:rPr>
        <w:fldChar w:fldCharType="separate"/>
      </w:r>
      <w:r>
        <w:rPr>
          <w:noProof/>
        </w:rPr>
        <w:t>19</w:t>
      </w:r>
      <w:r>
        <w:rPr>
          <w:noProof/>
        </w:rPr>
        <w:fldChar w:fldCharType="end"/>
      </w:r>
    </w:p>
    <w:p w14:paraId="07CE86B5" w14:textId="3C21EBF0" w:rsidR="00B256D7" w:rsidRDefault="00B256D7">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_Toc120575092 \h </w:instrText>
      </w:r>
      <w:r>
        <w:rPr>
          <w:noProof/>
        </w:rPr>
      </w:r>
      <w:r>
        <w:rPr>
          <w:noProof/>
        </w:rPr>
        <w:fldChar w:fldCharType="separate"/>
      </w:r>
      <w:r>
        <w:rPr>
          <w:noProof/>
        </w:rPr>
        <w:t>19</w:t>
      </w:r>
      <w:r>
        <w:rPr>
          <w:noProof/>
        </w:rPr>
        <w:fldChar w:fldCharType="end"/>
      </w:r>
    </w:p>
    <w:p w14:paraId="19128D5F" w14:textId="4D5C9765" w:rsidR="00B256D7" w:rsidRDefault="00B256D7">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_Toc120575093 \h </w:instrText>
      </w:r>
      <w:r>
        <w:rPr>
          <w:noProof/>
        </w:rPr>
      </w:r>
      <w:r>
        <w:rPr>
          <w:noProof/>
        </w:rPr>
        <w:fldChar w:fldCharType="separate"/>
      </w:r>
      <w:r>
        <w:rPr>
          <w:noProof/>
        </w:rPr>
        <w:t>20</w:t>
      </w:r>
      <w:r>
        <w:rPr>
          <w:noProof/>
        </w:rPr>
        <w:fldChar w:fldCharType="end"/>
      </w:r>
    </w:p>
    <w:p w14:paraId="77C63127" w14:textId="1F07D2BB" w:rsidR="00B256D7" w:rsidRDefault="00B256D7">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_Toc120575094 \h </w:instrText>
      </w:r>
      <w:r>
        <w:rPr>
          <w:noProof/>
        </w:rPr>
      </w:r>
      <w:r>
        <w:rPr>
          <w:noProof/>
        </w:rPr>
        <w:fldChar w:fldCharType="separate"/>
      </w:r>
      <w:r>
        <w:rPr>
          <w:noProof/>
        </w:rPr>
        <w:t>20</w:t>
      </w:r>
      <w:r>
        <w:rPr>
          <w:noProof/>
        </w:rPr>
        <w:fldChar w:fldCharType="end"/>
      </w:r>
    </w:p>
    <w:p w14:paraId="0958957D" w14:textId="636AF604" w:rsidR="00B256D7" w:rsidRDefault="00B256D7">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_Toc120575095 \h </w:instrText>
      </w:r>
      <w:r>
        <w:rPr>
          <w:noProof/>
        </w:rPr>
      </w:r>
      <w:r>
        <w:rPr>
          <w:noProof/>
        </w:rPr>
        <w:fldChar w:fldCharType="separate"/>
      </w:r>
      <w:r>
        <w:rPr>
          <w:noProof/>
        </w:rPr>
        <w:t>21</w:t>
      </w:r>
      <w:r>
        <w:rPr>
          <w:noProof/>
        </w:rPr>
        <w:fldChar w:fldCharType="end"/>
      </w:r>
    </w:p>
    <w:p w14:paraId="266B9AAD" w14:textId="6BCCFC3B" w:rsidR="00B256D7" w:rsidRDefault="00B256D7">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Report</w:t>
      </w:r>
      <w:r>
        <w:rPr>
          <w:noProof/>
        </w:rPr>
        <w:tab/>
      </w:r>
      <w:r>
        <w:rPr>
          <w:noProof/>
        </w:rPr>
        <w:fldChar w:fldCharType="begin"/>
      </w:r>
      <w:r>
        <w:rPr>
          <w:noProof/>
        </w:rPr>
        <w:instrText xml:space="preserve"> PAGEREF _Toc120575096 \h </w:instrText>
      </w:r>
      <w:r>
        <w:rPr>
          <w:noProof/>
        </w:rPr>
      </w:r>
      <w:r>
        <w:rPr>
          <w:noProof/>
        </w:rPr>
        <w:fldChar w:fldCharType="separate"/>
      </w:r>
      <w:r>
        <w:rPr>
          <w:noProof/>
        </w:rPr>
        <w:t>21</w:t>
      </w:r>
      <w:r>
        <w:rPr>
          <w:noProof/>
        </w:rPr>
        <w:fldChar w:fldCharType="end"/>
      </w:r>
    </w:p>
    <w:p w14:paraId="0919B684" w14:textId="47A7CF52" w:rsidR="00B256D7" w:rsidRDefault="00B256D7">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_Toc120575097 \h </w:instrText>
      </w:r>
      <w:r>
        <w:rPr>
          <w:noProof/>
        </w:rPr>
      </w:r>
      <w:r>
        <w:rPr>
          <w:noProof/>
        </w:rPr>
        <w:fldChar w:fldCharType="separate"/>
      </w:r>
      <w:r>
        <w:rPr>
          <w:noProof/>
        </w:rPr>
        <w:t>21</w:t>
      </w:r>
      <w:r>
        <w:rPr>
          <w:noProof/>
        </w:rPr>
        <w:fldChar w:fldCharType="end"/>
      </w:r>
    </w:p>
    <w:p w14:paraId="3A7BAD5C" w14:textId="104DAABC" w:rsidR="00B256D7" w:rsidRDefault="00B256D7">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_Toc120575098 \h </w:instrText>
      </w:r>
      <w:r>
        <w:rPr>
          <w:noProof/>
        </w:rPr>
      </w:r>
      <w:r>
        <w:rPr>
          <w:noProof/>
        </w:rPr>
        <w:fldChar w:fldCharType="separate"/>
      </w:r>
      <w:r>
        <w:rPr>
          <w:noProof/>
        </w:rPr>
        <w:t>21</w:t>
      </w:r>
      <w:r>
        <w:rPr>
          <w:noProof/>
        </w:rPr>
        <w:fldChar w:fldCharType="end"/>
      </w:r>
    </w:p>
    <w:p w14:paraId="35B6803C" w14:textId="2977407B" w:rsidR="00B256D7" w:rsidRDefault="00B256D7">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_Toc120575099 \h </w:instrText>
      </w:r>
      <w:r>
        <w:rPr>
          <w:noProof/>
        </w:rPr>
      </w:r>
      <w:r>
        <w:rPr>
          <w:noProof/>
        </w:rPr>
        <w:fldChar w:fldCharType="separate"/>
      </w:r>
      <w:r>
        <w:rPr>
          <w:noProof/>
        </w:rPr>
        <w:t>22</w:t>
      </w:r>
      <w:r>
        <w:rPr>
          <w:noProof/>
        </w:rPr>
        <w:fldChar w:fldCharType="end"/>
      </w:r>
    </w:p>
    <w:p w14:paraId="35624129" w14:textId="512D4CBB" w:rsidR="00B256D7" w:rsidRDefault="00B256D7">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_Toc120575100 \h </w:instrText>
      </w:r>
      <w:r>
        <w:rPr>
          <w:noProof/>
        </w:rPr>
      </w:r>
      <w:r>
        <w:rPr>
          <w:noProof/>
        </w:rPr>
        <w:fldChar w:fldCharType="separate"/>
      </w:r>
      <w:r>
        <w:rPr>
          <w:noProof/>
        </w:rPr>
        <w:t>22</w:t>
      </w:r>
      <w:r>
        <w:rPr>
          <w:noProof/>
        </w:rPr>
        <w:fldChar w:fldCharType="end"/>
      </w:r>
    </w:p>
    <w:p w14:paraId="156A80B0" w14:textId="49EBB176" w:rsidR="00B256D7" w:rsidRDefault="00B256D7">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_Toc120575101 \h </w:instrText>
      </w:r>
      <w:r>
        <w:rPr>
          <w:noProof/>
        </w:rPr>
      </w:r>
      <w:r>
        <w:rPr>
          <w:noProof/>
        </w:rPr>
        <w:fldChar w:fldCharType="separate"/>
      </w:r>
      <w:r>
        <w:rPr>
          <w:noProof/>
        </w:rPr>
        <w:t>22</w:t>
      </w:r>
      <w:r>
        <w:rPr>
          <w:noProof/>
        </w:rPr>
        <w:fldChar w:fldCharType="end"/>
      </w:r>
    </w:p>
    <w:p w14:paraId="31D79BA8" w14:textId="67522E76" w:rsidR="00B256D7" w:rsidRDefault="00B256D7">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_Toc120575102 \h </w:instrText>
      </w:r>
      <w:r>
        <w:rPr>
          <w:noProof/>
        </w:rPr>
      </w:r>
      <w:r>
        <w:rPr>
          <w:noProof/>
        </w:rPr>
        <w:fldChar w:fldCharType="separate"/>
      </w:r>
      <w:r>
        <w:rPr>
          <w:noProof/>
        </w:rPr>
        <w:t>22</w:t>
      </w:r>
      <w:r>
        <w:rPr>
          <w:noProof/>
        </w:rPr>
        <w:fldChar w:fldCharType="end"/>
      </w:r>
    </w:p>
    <w:p w14:paraId="377B4CF4" w14:textId="3429904D" w:rsidR="00B256D7" w:rsidRPr="00F134C8" w:rsidRDefault="00B256D7">
      <w:pPr>
        <w:pStyle w:val="TOC5"/>
        <w:rPr>
          <w:rFonts w:asciiTheme="minorHAnsi" w:eastAsiaTheme="minorEastAsia" w:hAnsiTheme="minorHAnsi" w:cstheme="minorBidi"/>
          <w:noProof/>
          <w:sz w:val="22"/>
          <w:szCs w:val="22"/>
          <w:lang w:val="fr-FR"/>
        </w:rPr>
      </w:pPr>
      <w:r w:rsidRPr="00F134C8">
        <w:rPr>
          <w:noProof/>
          <w:lang w:val="fr-FR"/>
        </w:rPr>
        <w:t>5.3.2.2.2</w:t>
      </w:r>
      <w:r w:rsidRPr="00F134C8">
        <w:rPr>
          <w:rFonts w:asciiTheme="minorHAnsi" w:eastAsiaTheme="minorEastAsia" w:hAnsiTheme="minorHAnsi" w:cstheme="minorBidi"/>
          <w:noProof/>
          <w:sz w:val="22"/>
          <w:szCs w:val="22"/>
          <w:lang w:val="fr-FR"/>
        </w:rPr>
        <w:tab/>
      </w:r>
      <w:r w:rsidRPr="00F134C8">
        <w:rPr>
          <w:noProof/>
          <w:lang w:val="fr-FR"/>
        </w:rPr>
        <w:t>MBS Application Session Context Establishment</w:t>
      </w:r>
      <w:r w:rsidRPr="00F134C8">
        <w:rPr>
          <w:noProof/>
          <w:lang w:val="fr-FR"/>
        </w:rPr>
        <w:tab/>
      </w:r>
      <w:r>
        <w:rPr>
          <w:noProof/>
        </w:rPr>
        <w:fldChar w:fldCharType="begin"/>
      </w:r>
      <w:r w:rsidRPr="00F134C8">
        <w:rPr>
          <w:noProof/>
          <w:lang w:val="fr-FR"/>
        </w:rPr>
        <w:instrText xml:space="preserve"> PAGEREF _Toc120575103 \h </w:instrText>
      </w:r>
      <w:r>
        <w:rPr>
          <w:noProof/>
        </w:rPr>
      </w:r>
      <w:r>
        <w:rPr>
          <w:noProof/>
        </w:rPr>
        <w:fldChar w:fldCharType="separate"/>
      </w:r>
      <w:r w:rsidRPr="00F134C8">
        <w:rPr>
          <w:noProof/>
          <w:lang w:val="fr-FR"/>
        </w:rPr>
        <w:t>22</w:t>
      </w:r>
      <w:r>
        <w:rPr>
          <w:noProof/>
        </w:rPr>
        <w:fldChar w:fldCharType="end"/>
      </w:r>
    </w:p>
    <w:p w14:paraId="10440D14" w14:textId="3072CD9C" w:rsidR="00B256D7" w:rsidRDefault="00B256D7">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_Toc120575104 \h </w:instrText>
      </w:r>
      <w:r>
        <w:rPr>
          <w:noProof/>
        </w:rPr>
      </w:r>
      <w:r>
        <w:rPr>
          <w:noProof/>
        </w:rPr>
        <w:fldChar w:fldCharType="separate"/>
      </w:r>
      <w:r>
        <w:rPr>
          <w:noProof/>
        </w:rPr>
        <w:t>23</w:t>
      </w:r>
      <w:r>
        <w:rPr>
          <w:noProof/>
        </w:rPr>
        <w:fldChar w:fldCharType="end"/>
      </w:r>
    </w:p>
    <w:p w14:paraId="1DB662FA" w14:textId="75AEC4DD" w:rsidR="00B256D7" w:rsidRDefault="00B256D7">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_Toc120575105 \h </w:instrText>
      </w:r>
      <w:r>
        <w:rPr>
          <w:noProof/>
        </w:rPr>
      </w:r>
      <w:r>
        <w:rPr>
          <w:noProof/>
        </w:rPr>
        <w:fldChar w:fldCharType="separate"/>
      </w:r>
      <w:r>
        <w:rPr>
          <w:noProof/>
        </w:rPr>
        <w:t>23</w:t>
      </w:r>
      <w:r>
        <w:rPr>
          <w:noProof/>
        </w:rPr>
        <w:fldChar w:fldCharType="end"/>
      </w:r>
    </w:p>
    <w:p w14:paraId="78FFD8D3" w14:textId="58EAF08C" w:rsidR="00B256D7" w:rsidRDefault="00B256D7">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_Toc120575106 \h </w:instrText>
      </w:r>
      <w:r>
        <w:rPr>
          <w:noProof/>
        </w:rPr>
      </w:r>
      <w:r>
        <w:rPr>
          <w:noProof/>
        </w:rPr>
        <w:fldChar w:fldCharType="separate"/>
      </w:r>
      <w:r>
        <w:rPr>
          <w:noProof/>
        </w:rPr>
        <w:t>24</w:t>
      </w:r>
      <w:r>
        <w:rPr>
          <w:noProof/>
        </w:rPr>
        <w:fldChar w:fldCharType="end"/>
      </w:r>
    </w:p>
    <w:p w14:paraId="0A2E05D9" w14:textId="3415D8AF" w:rsidR="00B256D7" w:rsidRDefault="00B256D7">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_Toc120575107 \h </w:instrText>
      </w:r>
      <w:r>
        <w:rPr>
          <w:noProof/>
        </w:rPr>
      </w:r>
      <w:r>
        <w:rPr>
          <w:noProof/>
        </w:rPr>
        <w:fldChar w:fldCharType="separate"/>
      </w:r>
      <w:r>
        <w:rPr>
          <w:noProof/>
        </w:rPr>
        <w:t>25</w:t>
      </w:r>
      <w:r>
        <w:rPr>
          <w:noProof/>
        </w:rPr>
        <w:fldChar w:fldCharType="end"/>
      </w:r>
    </w:p>
    <w:p w14:paraId="22A31E97" w14:textId="3A454D4C" w:rsidR="00B256D7" w:rsidRDefault="00B256D7">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_Toc120575108 \h </w:instrText>
      </w:r>
      <w:r>
        <w:rPr>
          <w:noProof/>
        </w:rPr>
      </w:r>
      <w:r>
        <w:rPr>
          <w:noProof/>
        </w:rPr>
        <w:fldChar w:fldCharType="separate"/>
      </w:r>
      <w:r>
        <w:rPr>
          <w:noProof/>
        </w:rPr>
        <w:t>25</w:t>
      </w:r>
      <w:r>
        <w:rPr>
          <w:noProof/>
        </w:rPr>
        <w:fldChar w:fldCharType="end"/>
      </w:r>
    </w:p>
    <w:p w14:paraId="66D948A4" w14:textId="4FEEA3E9" w:rsidR="00B256D7" w:rsidRDefault="00B256D7">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_Toc120575109 \h </w:instrText>
      </w:r>
      <w:r>
        <w:rPr>
          <w:noProof/>
        </w:rPr>
      </w:r>
      <w:r>
        <w:rPr>
          <w:noProof/>
        </w:rPr>
        <w:fldChar w:fldCharType="separate"/>
      </w:r>
      <w:r>
        <w:rPr>
          <w:noProof/>
        </w:rPr>
        <w:t>25</w:t>
      </w:r>
      <w:r>
        <w:rPr>
          <w:noProof/>
        </w:rPr>
        <w:fldChar w:fldCharType="end"/>
      </w:r>
    </w:p>
    <w:p w14:paraId="38C4A7DA" w14:textId="7DE62EF0" w:rsidR="00B256D7" w:rsidRDefault="00B256D7">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_Toc120575110 \h </w:instrText>
      </w:r>
      <w:r>
        <w:rPr>
          <w:noProof/>
        </w:rPr>
      </w:r>
      <w:r>
        <w:rPr>
          <w:noProof/>
        </w:rPr>
        <w:fldChar w:fldCharType="separate"/>
      </w:r>
      <w:r>
        <w:rPr>
          <w:noProof/>
        </w:rPr>
        <w:t>25</w:t>
      </w:r>
      <w:r>
        <w:rPr>
          <w:noProof/>
        </w:rPr>
        <w:fldChar w:fldCharType="end"/>
      </w:r>
    </w:p>
    <w:p w14:paraId="6B681BBA" w14:textId="2A6DA7BC" w:rsidR="00B256D7" w:rsidRDefault="00B256D7">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_Toc120575111 \h </w:instrText>
      </w:r>
      <w:r>
        <w:rPr>
          <w:noProof/>
        </w:rPr>
      </w:r>
      <w:r>
        <w:rPr>
          <w:noProof/>
        </w:rPr>
        <w:fldChar w:fldCharType="separate"/>
      </w:r>
      <w:r>
        <w:rPr>
          <w:noProof/>
        </w:rPr>
        <w:t>25</w:t>
      </w:r>
      <w:r>
        <w:rPr>
          <w:noProof/>
        </w:rPr>
        <w:fldChar w:fldCharType="end"/>
      </w:r>
    </w:p>
    <w:p w14:paraId="13FC9DFE" w14:textId="146B2117" w:rsidR="00B256D7" w:rsidRDefault="00B256D7">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_Toc120575112 \h </w:instrText>
      </w:r>
      <w:r>
        <w:rPr>
          <w:noProof/>
        </w:rPr>
      </w:r>
      <w:r>
        <w:rPr>
          <w:noProof/>
        </w:rPr>
        <w:fldChar w:fldCharType="separate"/>
      </w:r>
      <w:r>
        <w:rPr>
          <w:noProof/>
        </w:rPr>
        <w:t>25</w:t>
      </w:r>
      <w:r>
        <w:rPr>
          <w:noProof/>
        </w:rPr>
        <w:fldChar w:fldCharType="end"/>
      </w:r>
    </w:p>
    <w:p w14:paraId="5D45D0A5" w14:textId="1F0B1DE6" w:rsidR="00B256D7" w:rsidRDefault="00B256D7">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_Toc120575113 \h </w:instrText>
      </w:r>
      <w:r>
        <w:rPr>
          <w:noProof/>
        </w:rPr>
      </w:r>
      <w:r>
        <w:rPr>
          <w:noProof/>
        </w:rPr>
        <w:fldChar w:fldCharType="separate"/>
      </w:r>
      <w:r>
        <w:rPr>
          <w:noProof/>
        </w:rPr>
        <w:t>26</w:t>
      </w:r>
      <w:r>
        <w:rPr>
          <w:noProof/>
        </w:rPr>
        <w:fldChar w:fldCharType="end"/>
      </w:r>
    </w:p>
    <w:p w14:paraId="5A622CB2" w14:textId="6468E2E5" w:rsidR="00B256D7" w:rsidRDefault="00B256D7">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_Toc120575114 \h </w:instrText>
      </w:r>
      <w:r>
        <w:rPr>
          <w:noProof/>
        </w:rPr>
      </w:r>
      <w:r>
        <w:rPr>
          <w:noProof/>
        </w:rPr>
        <w:fldChar w:fldCharType="separate"/>
      </w:r>
      <w:r>
        <w:rPr>
          <w:noProof/>
        </w:rPr>
        <w:t>26</w:t>
      </w:r>
      <w:r>
        <w:rPr>
          <w:noProof/>
        </w:rPr>
        <w:fldChar w:fldCharType="end"/>
      </w:r>
    </w:p>
    <w:p w14:paraId="035991F1" w14:textId="4E6C25C9" w:rsidR="00B256D7" w:rsidRDefault="00B256D7">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_Toc120575115 \h </w:instrText>
      </w:r>
      <w:r>
        <w:rPr>
          <w:noProof/>
        </w:rPr>
      </w:r>
      <w:r>
        <w:rPr>
          <w:noProof/>
        </w:rPr>
        <w:fldChar w:fldCharType="separate"/>
      </w:r>
      <w:r>
        <w:rPr>
          <w:noProof/>
        </w:rPr>
        <w:t>26</w:t>
      </w:r>
      <w:r>
        <w:rPr>
          <w:noProof/>
        </w:rPr>
        <w:fldChar w:fldCharType="end"/>
      </w:r>
    </w:p>
    <w:p w14:paraId="1E4085E5" w14:textId="660AA5B1" w:rsidR="00B256D7" w:rsidRDefault="00B256D7">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_Toc120575116 \h </w:instrText>
      </w:r>
      <w:r>
        <w:rPr>
          <w:noProof/>
        </w:rPr>
      </w:r>
      <w:r>
        <w:rPr>
          <w:noProof/>
        </w:rPr>
        <w:fldChar w:fldCharType="separate"/>
      </w:r>
      <w:r>
        <w:rPr>
          <w:noProof/>
        </w:rPr>
        <w:t>26</w:t>
      </w:r>
      <w:r>
        <w:rPr>
          <w:noProof/>
        </w:rPr>
        <w:fldChar w:fldCharType="end"/>
      </w:r>
    </w:p>
    <w:p w14:paraId="2C5D76A3" w14:textId="4128BC7E" w:rsidR="00B256D7" w:rsidRDefault="00B256D7">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_Toc120575117 \h </w:instrText>
      </w:r>
      <w:r>
        <w:rPr>
          <w:noProof/>
        </w:rPr>
      </w:r>
      <w:r>
        <w:rPr>
          <w:noProof/>
        </w:rPr>
        <w:fldChar w:fldCharType="separate"/>
      </w:r>
      <w:r>
        <w:rPr>
          <w:noProof/>
        </w:rPr>
        <w:t>26</w:t>
      </w:r>
      <w:r>
        <w:rPr>
          <w:noProof/>
        </w:rPr>
        <w:fldChar w:fldCharType="end"/>
      </w:r>
    </w:p>
    <w:p w14:paraId="189D19E4" w14:textId="3D1442CF" w:rsidR="00B256D7" w:rsidRDefault="00B256D7">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_Toc120575118 \h </w:instrText>
      </w:r>
      <w:r>
        <w:rPr>
          <w:noProof/>
        </w:rPr>
      </w:r>
      <w:r>
        <w:rPr>
          <w:noProof/>
        </w:rPr>
        <w:fldChar w:fldCharType="separate"/>
      </w:r>
      <w:r>
        <w:rPr>
          <w:noProof/>
        </w:rPr>
        <w:t>26</w:t>
      </w:r>
      <w:r>
        <w:rPr>
          <w:noProof/>
        </w:rPr>
        <w:fldChar w:fldCharType="end"/>
      </w:r>
    </w:p>
    <w:p w14:paraId="5DF70F07" w14:textId="5774E809" w:rsidR="00B256D7" w:rsidRDefault="00B256D7">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_Toc120575119 \h </w:instrText>
      </w:r>
      <w:r>
        <w:rPr>
          <w:noProof/>
        </w:rPr>
      </w:r>
      <w:r>
        <w:rPr>
          <w:noProof/>
        </w:rPr>
        <w:fldChar w:fldCharType="separate"/>
      </w:r>
      <w:r>
        <w:rPr>
          <w:noProof/>
        </w:rPr>
        <w:t>26</w:t>
      </w:r>
      <w:r>
        <w:rPr>
          <w:noProof/>
        </w:rPr>
        <w:fldChar w:fldCharType="end"/>
      </w:r>
    </w:p>
    <w:p w14:paraId="6A085928" w14:textId="17CF5E60" w:rsidR="00B256D7" w:rsidRDefault="00B256D7">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_Toc120575120 \h </w:instrText>
      </w:r>
      <w:r>
        <w:rPr>
          <w:noProof/>
        </w:rPr>
      </w:r>
      <w:r>
        <w:rPr>
          <w:noProof/>
        </w:rPr>
        <w:fldChar w:fldCharType="separate"/>
      </w:r>
      <w:r>
        <w:rPr>
          <w:noProof/>
        </w:rPr>
        <w:t>26</w:t>
      </w:r>
      <w:r>
        <w:rPr>
          <w:noProof/>
        </w:rPr>
        <w:fldChar w:fldCharType="end"/>
      </w:r>
    </w:p>
    <w:p w14:paraId="5D5136A9" w14:textId="3DCC7B14" w:rsidR="00B256D7" w:rsidRDefault="00B256D7">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_Toc120575121 \h </w:instrText>
      </w:r>
      <w:r>
        <w:rPr>
          <w:noProof/>
        </w:rPr>
      </w:r>
      <w:r>
        <w:rPr>
          <w:noProof/>
        </w:rPr>
        <w:fldChar w:fldCharType="separate"/>
      </w:r>
      <w:r>
        <w:rPr>
          <w:noProof/>
        </w:rPr>
        <w:t>27</w:t>
      </w:r>
      <w:r>
        <w:rPr>
          <w:noProof/>
        </w:rPr>
        <w:fldChar w:fldCharType="end"/>
      </w:r>
    </w:p>
    <w:p w14:paraId="0FAAD727" w14:textId="7B512BAE" w:rsidR="00B256D7" w:rsidRDefault="00B256D7">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_Toc120575122 \h </w:instrText>
      </w:r>
      <w:r>
        <w:rPr>
          <w:noProof/>
        </w:rPr>
      </w:r>
      <w:r>
        <w:rPr>
          <w:noProof/>
        </w:rPr>
        <w:fldChar w:fldCharType="separate"/>
      </w:r>
      <w:r>
        <w:rPr>
          <w:noProof/>
        </w:rPr>
        <w:t>27</w:t>
      </w:r>
      <w:r>
        <w:rPr>
          <w:noProof/>
        </w:rPr>
        <w:fldChar w:fldCharType="end"/>
      </w:r>
    </w:p>
    <w:p w14:paraId="280C99E8" w14:textId="521EC40C" w:rsidR="00B256D7" w:rsidRDefault="00B256D7">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_Toc120575123 \h </w:instrText>
      </w:r>
      <w:r>
        <w:rPr>
          <w:noProof/>
        </w:rPr>
      </w:r>
      <w:r>
        <w:rPr>
          <w:noProof/>
        </w:rPr>
        <w:fldChar w:fldCharType="separate"/>
      </w:r>
      <w:r>
        <w:rPr>
          <w:noProof/>
        </w:rPr>
        <w:t>27</w:t>
      </w:r>
      <w:r>
        <w:rPr>
          <w:noProof/>
        </w:rPr>
        <w:fldChar w:fldCharType="end"/>
      </w:r>
    </w:p>
    <w:p w14:paraId="06792F9A" w14:textId="2DA120B6" w:rsidR="00B256D7" w:rsidRDefault="00B256D7">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_Toc120575124 \h </w:instrText>
      </w:r>
      <w:r>
        <w:rPr>
          <w:noProof/>
        </w:rPr>
      </w:r>
      <w:r>
        <w:rPr>
          <w:noProof/>
        </w:rPr>
        <w:fldChar w:fldCharType="separate"/>
      </w:r>
      <w:r>
        <w:rPr>
          <w:noProof/>
        </w:rPr>
        <w:t>28</w:t>
      </w:r>
      <w:r>
        <w:rPr>
          <w:noProof/>
        </w:rPr>
        <w:fldChar w:fldCharType="end"/>
      </w:r>
    </w:p>
    <w:p w14:paraId="7223E402" w14:textId="76605461" w:rsidR="00B256D7" w:rsidRDefault="00B256D7">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_Toc120575125 \h </w:instrText>
      </w:r>
      <w:r>
        <w:rPr>
          <w:noProof/>
        </w:rPr>
      </w:r>
      <w:r>
        <w:rPr>
          <w:noProof/>
        </w:rPr>
        <w:fldChar w:fldCharType="separate"/>
      </w:r>
      <w:r>
        <w:rPr>
          <w:noProof/>
        </w:rPr>
        <w:t>28</w:t>
      </w:r>
      <w:r>
        <w:rPr>
          <w:noProof/>
        </w:rPr>
        <w:fldChar w:fldCharType="end"/>
      </w:r>
    </w:p>
    <w:p w14:paraId="65EF225A" w14:textId="537A8E3A" w:rsidR="00B256D7" w:rsidRDefault="00B256D7">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_Toc120575126 \h </w:instrText>
      </w:r>
      <w:r>
        <w:rPr>
          <w:noProof/>
        </w:rPr>
      </w:r>
      <w:r>
        <w:rPr>
          <w:noProof/>
        </w:rPr>
        <w:fldChar w:fldCharType="separate"/>
      </w:r>
      <w:r>
        <w:rPr>
          <w:noProof/>
        </w:rPr>
        <w:t>28</w:t>
      </w:r>
      <w:r>
        <w:rPr>
          <w:noProof/>
        </w:rPr>
        <w:fldChar w:fldCharType="end"/>
      </w:r>
    </w:p>
    <w:p w14:paraId="2205B9D4" w14:textId="635EC140" w:rsidR="00B256D7" w:rsidRDefault="00B256D7">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_Toc120575127 \h </w:instrText>
      </w:r>
      <w:r>
        <w:rPr>
          <w:noProof/>
        </w:rPr>
      </w:r>
      <w:r>
        <w:rPr>
          <w:noProof/>
        </w:rPr>
        <w:fldChar w:fldCharType="separate"/>
      </w:r>
      <w:r>
        <w:rPr>
          <w:noProof/>
        </w:rPr>
        <w:t>29</w:t>
      </w:r>
      <w:r>
        <w:rPr>
          <w:noProof/>
        </w:rPr>
        <w:fldChar w:fldCharType="end"/>
      </w:r>
    </w:p>
    <w:p w14:paraId="50B6B967" w14:textId="346D7D16"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6.1.3.3.1</w:t>
      </w:r>
      <w:r>
        <w:rPr>
          <w:rFonts w:asciiTheme="minorHAnsi" w:eastAsiaTheme="minorEastAsia" w:hAnsiTheme="minorHAnsi" w:cstheme="minorBidi"/>
          <w:noProof/>
          <w:sz w:val="22"/>
          <w:szCs w:val="22"/>
          <w:lang w:val="en-US"/>
        </w:rPr>
        <w:tab/>
      </w:r>
      <w:r w:rsidRPr="00A3528D">
        <w:rPr>
          <w:rFonts w:eastAsia="SimSun"/>
          <w:noProof/>
        </w:rPr>
        <w:t>Description</w:t>
      </w:r>
      <w:r>
        <w:rPr>
          <w:noProof/>
        </w:rPr>
        <w:tab/>
      </w:r>
      <w:r>
        <w:rPr>
          <w:noProof/>
        </w:rPr>
        <w:fldChar w:fldCharType="begin"/>
      </w:r>
      <w:r>
        <w:rPr>
          <w:noProof/>
        </w:rPr>
        <w:instrText xml:space="preserve"> PAGEREF _Toc120575128 \h </w:instrText>
      </w:r>
      <w:r>
        <w:rPr>
          <w:noProof/>
        </w:rPr>
      </w:r>
      <w:r>
        <w:rPr>
          <w:noProof/>
        </w:rPr>
        <w:fldChar w:fldCharType="separate"/>
      </w:r>
      <w:r>
        <w:rPr>
          <w:noProof/>
        </w:rPr>
        <w:t>29</w:t>
      </w:r>
      <w:r>
        <w:rPr>
          <w:noProof/>
        </w:rPr>
        <w:fldChar w:fldCharType="end"/>
      </w:r>
    </w:p>
    <w:p w14:paraId="0CF397E3" w14:textId="658077C4"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6.1.3.3.2</w:t>
      </w:r>
      <w:r>
        <w:rPr>
          <w:rFonts w:asciiTheme="minorHAnsi" w:eastAsiaTheme="minorEastAsia" w:hAnsiTheme="minorHAnsi" w:cstheme="minorBidi"/>
          <w:noProof/>
          <w:sz w:val="22"/>
          <w:szCs w:val="22"/>
          <w:lang w:val="en-US"/>
        </w:rPr>
        <w:tab/>
      </w:r>
      <w:r w:rsidRPr="00A3528D">
        <w:rPr>
          <w:rFonts w:eastAsia="SimSun"/>
          <w:noProof/>
        </w:rPr>
        <w:t>Resource Definition</w:t>
      </w:r>
      <w:r>
        <w:rPr>
          <w:noProof/>
        </w:rPr>
        <w:tab/>
      </w:r>
      <w:r>
        <w:rPr>
          <w:noProof/>
        </w:rPr>
        <w:fldChar w:fldCharType="begin"/>
      </w:r>
      <w:r>
        <w:rPr>
          <w:noProof/>
        </w:rPr>
        <w:instrText xml:space="preserve"> PAGEREF _Toc120575129 \h </w:instrText>
      </w:r>
      <w:r>
        <w:rPr>
          <w:noProof/>
        </w:rPr>
      </w:r>
      <w:r>
        <w:rPr>
          <w:noProof/>
        </w:rPr>
        <w:fldChar w:fldCharType="separate"/>
      </w:r>
      <w:r>
        <w:rPr>
          <w:noProof/>
        </w:rPr>
        <w:t>29</w:t>
      </w:r>
      <w:r>
        <w:rPr>
          <w:noProof/>
        </w:rPr>
        <w:fldChar w:fldCharType="end"/>
      </w:r>
    </w:p>
    <w:p w14:paraId="78168F6A" w14:textId="65B90AC1"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6.1.3.3.3</w:t>
      </w:r>
      <w:r>
        <w:rPr>
          <w:rFonts w:asciiTheme="minorHAnsi" w:eastAsiaTheme="minorEastAsia" w:hAnsiTheme="minorHAnsi" w:cstheme="minorBidi"/>
          <w:noProof/>
          <w:sz w:val="22"/>
          <w:szCs w:val="22"/>
          <w:lang w:val="en-US"/>
        </w:rPr>
        <w:tab/>
      </w:r>
      <w:r w:rsidRPr="00A3528D">
        <w:rPr>
          <w:rFonts w:eastAsia="SimSun"/>
          <w:noProof/>
        </w:rPr>
        <w:t>Resource Standard Methods</w:t>
      </w:r>
      <w:r>
        <w:rPr>
          <w:noProof/>
        </w:rPr>
        <w:tab/>
      </w:r>
      <w:r>
        <w:rPr>
          <w:noProof/>
        </w:rPr>
        <w:fldChar w:fldCharType="begin"/>
      </w:r>
      <w:r>
        <w:rPr>
          <w:noProof/>
        </w:rPr>
        <w:instrText xml:space="preserve"> PAGEREF _Toc120575130 \h </w:instrText>
      </w:r>
      <w:r>
        <w:rPr>
          <w:noProof/>
        </w:rPr>
      </w:r>
      <w:r>
        <w:rPr>
          <w:noProof/>
        </w:rPr>
        <w:fldChar w:fldCharType="separate"/>
      </w:r>
      <w:r>
        <w:rPr>
          <w:noProof/>
        </w:rPr>
        <w:t>29</w:t>
      </w:r>
      <w:r>
        <w:rPr>
          <w:noProof/>
        </w:rPr>
        <w:fldChar w:fldCharType="end"/>
      </w:r>
    </w:p>
    <w:p w14:paraId="1488DF4E" w14:textId="2DABED99" w:rsidR="00B256D7" w:rsidRDefault="00B256D7">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_Toc120575131 \h </w:instrText>
      </w:r>
      <w:r>
        <w:rPr>
          <w:noProof/>
        </w:rPr>
      </w:r>
      <w:r>
        <w:rPr>
          <w:noProof/>
        </w:rPr>
        <w:fldChar w:fldCharType="separate"/>
      </w:r>
      <w:r>
        <w:rPr>
          <w:noProof/>
        </w:rPr>
        <w:t>29</w:t>
      </w:r>
      <w:r>
        <w:rPr>
          <w:noProof/>
        </w:rPr>
        <w:fldChar w:fldCharType="end"/>
      </w:r>
    </w:p>
    <w:p w14:paraId="61EB684F" w14:textId="1F988F3C" w:rsidR="00B256D7" w:rsidRDefault="00B256D7">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_Toc120575132 \h </w:instrText>
      </w:r>
      <w:r>
        <w:rPr>
          <w:noProof/>
        </w:rPr>
      </w:r>
      <w:r>
        <w:rPr>
          <w:noProof/>
        </w:rPr>
        <w:fldChar w:fldCharType="separate"/>
      </w:r>
      <w:r>
        <w:rPr>
          <w:noProof/>
        </w:rPr>
        <w:t>30</w:t>
      </w:r>
      <w:r>
        <w:rPr>
          <w:noProof/>
        </w:rPr>
        <w:fldChar w:fldCharType="end"/>
      </w:r>
    </w:p>
    <w:p w14:paraId="1F0D88A6" w14:textId="7CED58AF" w:rsidR="00B256D7" w:rsidRDefault="00B256D7">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_Toc120575133 \h </w:instrText>
      </w:r>
      <w:r>
        <w:rPr>
          <w:noProof/>
        </w:rPr>
      </w:r>
      <w:r>
        <w:rPr>
          <w:noProof/>
        </w:rPr>
        <w:fldChar w:fldCharType="separate"/>
      </w:r>
      <w:r>
        <w:rPr>
          <w:noProof/>
        </w:rPr>
        <w:t>31</w:t>
      </w:r>
      <w:r>
        <w:rPr>
          <w:noProof/>
        </w:rPr>
        <w:fldChar w:fldCharType="end"/>
      </w:r>
    </w:p>
    <w:p w14:paraId="65401BFF" w14:textId="03304E09" w:rsidR="00B256D7" w:rsidRDefault="00B256D7">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_Toc120575134 \h </w:instrText>
      </w:r>
      <w:r>
        <w:rPr>
          <w:noProof/>
        </w:rPr>
      </w:r>
      <w:r>
        <w:rPr>
          <w:noProof/>
        </w:rPr>
        <w:fldChar w:fldCharType="separate"/>
      </w:r>
      <w:r>
        <w:rPr>
          <w:noProof/>
        </w:rPr>
        <w:t>31</w:t>
      </w:r>
      <w:r>
        <w:rPr>
          <w:noProof/>
        </w:rPr>
        <w:fldChar w:fldCharType="end"/>
      </w:r>
    </w:p>
    <w:p w14:paraId="677F01B7" w14:textId="37B65FC4" w:rsidR="00B256D7" w:rsidRDefault="00B256D7">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_Toc120575135 \h </w:instrText>
      </w:r>
      <w:r>
        <w:rPr>
          <w:noProof/>
        </w:rPr>
      </w:r>
      <w:r>
        <w:rPr>
          <w:noProof/>
        </w:rPr>
        <w:fldChar w:fldCharType="separate"/>
      </w:r>
      <w:r>
        <w:rPr>
          <w:noProof/>
        </w:rPr>
        <w:t>31</w:t>
      </w:r>
      <w:r>
        <w:rPr>
          <w:noProof/>
        </w:rPr>
        <w:fldChar w:fldCharType="end"/>
      </w:r>
    </w:p>
    <w:p w14:paraId="0E71C1E5" w14:textId="4932CABD" w:rsidR="00B256D7" w:rsidRDefault="00B256D7">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_Toc120575136 \h </w:instrText>
      </w:r>
      <w:r>
        <w:rPr>
          <w:noProof/>
        </w:rPr>
      </w:r>
      <w:r>
        <w:rPr>
          <w:noProof/>
        </w:rPr>
        <w:fldChar w:fldCharType="separate"/>
      </w:r>
      <w:r>
        <w:rPr>
          <w:noProof/>
        </w:rPr>
        <w:t>32</w:t>
      </w:r>
      <w:r>
        <w:rPr>
          <w:noProof/>
        </w:rPr>
        <w:fldChar w:fldCharType="end"/>
      </w:r>
    </w:p>
    <w:p w14:paraId="3D281DB2" w14:textId="3CE9C57F" w:rsidR="00B256D7" w:rsidRDefault="00B256D7">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_Toc120575137 \h </w:instrText>
      </w:r>
      <w:r>
        <w:rPr>
          <w:noProof/>
        </w:rPr>
      </w:r>
      <w:r>
        <w:rPr>
          <w:noProof/>
        </w:rPr>
        <w:fldChar w:fldCharType="separate"/>
      </w:r>
      <w:r>
        <w:rPr>
          <w:noProof/>
        </w:rPr>
        <w:t>32</w:t>
      </w:r>
      <w:r>
        <w:rPr>
          <w:noProof/>
        </w:rPr>
        <w:fldChar w:fldCharType="end"/>
      </w:r>
    </w:p>
    <w:p w14:paraId="470815A6" w14:textId="03DF3ED3" w:rsidR="00B256D7" w:rsidRDefault="00B256D7">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_Toc120575138 \h </w:instrText>
      </w:r>
      <w:r>
        <w:rPr>
          <w:noProof/>
        </w:rPr>
      </w:r>
      <w:r>
        <w:rPr>
          <w:noProof/>
        </w:rPr>
        <w:fldChar w:fldCharType="separate"/>
      </w:r>
      <w:r>
        <w:rPr>
          <w:noProof/>
        </w:rPr>
        <w:t>32</w:t>
      </w:r>
      <w:r>
        <w:rPr>
          <w:noProof/>
        </w:rPr>
        <w:fldChar w:fldCharType="end"/>
      </w:r>
    </w:p>
    <w:p w14:paraId="1C334EEF" w14:textId="7BB26E72" w:rsidR="00B256D7" w:rsidRDefault="00B256D7">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_Toc120575139 \h </w:instrText>
      </w:r>
      <w:r>
        <w:rPr>
          <w:noProof/>
        </w:rPr>
      </w:r>
      <w:r>
        <w:rPr>
          <w:noProof/>
        </w:rPr>
        <w:fldChar w:fldCharType="separate"/>
      </w:r>
      <w:r>
        <w:rPr>
          <w:noProof/>
        </w:rPr>
        <w:t>32</w:t>
      </w:r>
      <w:r>
        <w:rPr>
          <w:noProof/>
        </w:rPr>
        <w:fldChar w:fldCharType="end"/>
      </w:r>
    </w:p>
    <w:p w14:paraId="7767E131" w14:textId="4AD2C21C" w:rsidR="00B256D7" w:rsidRDefault="00B256D7">
      <w:pPr>
        <w:pStyle w:val="TOC4"/>
        <w:rPr>
          <w:rFonts w:asciiTheme="minorHAnsi" w:eastAsiaTheme="minorEastAsia" w:hAnsiTheme="minorHAnsi" w:cstheme="minorBidi"/>
          <w:noProof/>
          <w:sz w:val="22"/>
          <w:szCs w:val="22"/>
          <w:lang w:val="en-US"/>
        </w:rPr>
      </w:pPr>
      <w:r w:rsidRPr="00A3528D">
        <w:rPr>
          <w:noProof/>
          <w:lang w:val="en-US"/>
        </w:rPr>
        <w:t>6.1.6.2</w:t>
      </w:r>
      <w:r>
        <w:rPr>
          <w:rFonts w:asciiTheme="minorHAnsi" w:eastAsiaTheme="minorEastAsia" w:hAnsiTheme="minorHAnsi" w:cstheme="minorBidi"/>
          <w:noProof/>
          <w:sz w:val="22"/>
          <w:szCs w:val="22"/>
          <w:lang w:val="en-US"/>
        </w:rPr>
        <w:tab/>
      </w:r>
      <w:r w:rsidRPr="00A3528D">
        <w:rPr>
          <w:noProof/>
          <w:lang w:val="en-US"/>
        </w:rPr>
        <w:t>Structured data types</w:t>
      </w:r>
      <w:r>
        <w:rPr>
          <w:noProof/>
        </w:rPr>
        <w:tab/>
      </w:r>
      <w:r>
        <w:rPr>
          <w:noProof/>
        </w:rPr>
        <w:fldChar w:fldCharType="begin"/>
      </w:r>
      <w:r>
        <w:rPr>
          <w:noProof/>
        </w:rPr>
        <w:instrText xml:space="preserve"> PAGEREF _Toc120575140 \h </w:instrText>
      </w:r>
      <w:r>
        <w:rPr>
          <w:noProof/>
        </w:rPr>
      </w:r>
      <w:r>
        <w:rPr>
          <w:noProof/>
        </w:rPr>
        <w:fldChar w:fldCharType="separate"/>
      </w:r>
      <w:r>
        <w:rPr>
          <w:noProof/>
        </w:rPr>
        <w:t>33</w:t>
      </w:r>
      <w:r>
        <w:rPr>
          <w:noProof/>
        </w:rPr>
        <w:fldChar w:fldCharType="end"/>
      </w:r>
    </w:p>
    <w:p w14:paraId="673701BF" w14:textId="1B8BB8C3" w:rsidR="00B256D7" w:rsidRDefault="00B256D7">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_Toc120575141 \h </w:instrText>
      </w:r>
      <w:r>
        <w:rPr>
          <w:noProof/>
        </w:rPr>
      </w:r>
      <w:r>
        <w:rPr>
          <w:noProof/>
        </w:rPr>
        <w:fldChar w:fldCharType="separate"/>
      </w:r>
      <w:r>
        <w:rPr>
          <w:noProof/>
        </w:rPr>
        <w:t>33</w:t>
      </w:r>
      <w:r>
        <w:rPr>
          <w:noProof/>
        </w:rPr>
        <w:fldChar w:fldCharType="end"/>
      </w:r>
    </w:p>
    <w:p w14:paraId="444ADA6C" w14:textId="250CD715" w:rsidR="00B256D7" w:rsidRDefault="00B256D7">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_Toc120575142 \h </w:instrText>
      </w:r>
      <w:r>
        <w:rPr>
          <w:noProof/>
        </w:rPr>
      </w:r>
      <w:r>
        <w:rPr>
          <w:noProof/>
        </w:rPr>
        <w:fldChar w:fldCharType="separate"/>
      </w:r>
      <w:r>
        <w:rPr>
          <w:noProof/>
        </w:rPr>
        <w:t>34</w:t>
      </w:r>
      <w:r>
        <w:rPr>
          <w:noProof/>
        </w:rPr>
        <w:fldChar w:fldCharType="end"/>
      </w:r>
    </w:p>
    <w:p w14:paraId="06AA3981" w14:textId="75BB903A" w:rsidR="00B256D7" w:rsidRDefault="00B256D7">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_Toc120575143 \h </w:instrText>
      </w:r>
      <w:r>
        <w:rPr>
          <w:noProof/>
        </w:rPr>
      </w:r>
      <w:r>
        <w:rPr>
          <w:noProof/>
        </w:rPr>
        <w:fldChar w:fldCharType="separate"/>
      </w:r>
      <w:r>
        <w:rPr>
          <w:noProof/>
        </w:rPr>
        <w:t>34</w:t>
      </w:r>
      <w:r>
        <w:rPr>
          <w:noProof/>
        </w:rPr>
        <w:fldChar w:fldCharType="end"/>
      </w:r>
    </w:p>
    <w:p w14:paraId="4B6CBC4A" w14:textId="0D135430"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6.1.6.2.4</w:t>
      </w:r>
      <w:r>
        <w:rPr>
          <w:rFonts w:asciiTheme="minorHAnsi" w:eastAsiaTheme="minorEastAsia" w:hAnsiTheme="minorHAnsi" w:cstheme="minorBidi"/>
          <w:noProof/>
          <w:sz w:val="22"/>
          <w:szCs w:val="22"/>
          <w:lang w:val="en-US"/>
        </w:rPr>
        <w:tab/>
      </w:r>
      <w:r w:rsidRPr="00A3528D">
        <w:rPr>
          <w:rFonts w:eastAsia="SimSun"/>
          <w:noProof/>
        </w:rPr>
        <w:t>Type: MbsPolicyData</w:t>
      </w:r>
      <w:r>
        <w:rPr>
          <w:noProof/>
        </w:rPr>
        <w:tab/>
      </w:r>
      <w:r>
        <w:rPr>
          <w:noProof/>
        </w:rPr>
        <w:fldChar w:fldCharType="begin"/>
      </w:r>
      <w:r>
        <w:rPr>
          <w:noProof/>
        </w:rPr>
        <w:instrText xml:space="preserve"> PAGEREF _Toc120575144 \h </w:instrText>
      </w:r>
      <w:r>
        <w:rPr>
          <w:noProof/>
        </w:rPr>
      </w:r>
      <w:r>
        <w:rPr>
          <w:noProof/>
        </w:rPr>
        <w:fldChar w:fldCharType="separate"/>
      </w:r>
      <w:r>
        <w:rPr>
          <w:noProof/>
        </w:rPr>
        <w:t>35</w:t>
      </w:r>
      <w:r>
        <w:rPr>
          <w:noProof/>
        </w:rPr>
        <w:fldChar w:fldCharType="end"/>
      </w:r>
    </w:p>
    <w:p w14:paraId="25804617" w14:textId="0E9899A3"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6.1.6.2.5</w:t>
      </w:r>
      <w:r>
        <w:rPr>
          <w:rFonts w:asciiTheme="minorHAnsi" w:eastAsiaTheme="minorEastAsia" w:hAnsiTheme="minorHAnsi" w:cstheme="minorBidi"/>
          <w:noProof/>
          <w:sz w:val="22"/>
          <w:szCs w:val="22"/>
          <w:lang w:val="en-US"/>
        </w:rPr>
        <w:tab/>
      </w:r>
      <w:r w:rsidRPr="00A3528D">
        <w:rPr>
          <w:rFonts w:eastAsia="SimSun"/>
          <w:noProof/>
        </w:rPr>
        <w:t>Void</w:t>
      </w:r>
      <w:r>
        <w:rPr>
          <w:noProof/>
        </w:rPr>
        <w:tab/>
      </w:r>
      <w:r>
        <w:rPr>
          <w:noProof/>
        </w:rPr>
        <w:fldChar w:fldCharType="begin"/>
      </w:r>
      <w:r>
        <w:rPr>
          <w:noProof/>
        </w:rPr>
        <w:instrText xml:space="preserve"> PAGEREF _Toc120575145 \h </w:instrText>
      </w:r>
      <w:r>
        <w:rPr>
          <w:noProof/>
        </w:rPr>
      </w:r>
      <w:r>
        <w:rPr>
          <w:noProof/>
        </w:rPr>
        <w:fldChar w:fldCharType="separate"/>
      </w:r>
      <w:r>
        <w:rPr>
          <w:noProof/>
        </w:rPr>
        <w:t>35</w:t>
      </w:r>
      <w:r>
        <w:rPr>
          <w:noProof/>
        </w:rPr>
        <w:fldChar w:fldCharType="end"/>
      </w:r>
    </w:p>
    <w:p w14:paraId="450DA6B7" w14:textId="5BD35BF7" w:rsidR="00B256D7" w:rsidRDefault="00B256D7">
      <w:pPr>
        <w:pStyle w:val="TOC5"/>
        <w:rPr>
          <w:rFonts w:asciiTheme="minorHAnsi" w:eastAsiaTheme="minorEastAsia" w:hAnsiTheme="minorHAnsi" w:cstheme="minorBidi"/>
          <w:noProof/>
          <w:sz w:val="22"/>
          <w:szCs w:val="22"/>
          <w:lang w:val="en-US"/>
        </w:rPr>
      </w:pPr>
      <w:r w:rsidRPr="00A3528D">
        <w:rPr>
          <w:rFonts w:eastAsia="SimSun"/>
          <w:noProof/>
        </w:rPr>
        <w:t>6.1.6.2.6</w:t>
      </w:r>
      <w:r>
        <w:rPr>
          <w:rFonts w:asciiTheme="minorHAnsi" w:eastAsiaTheme="minorEastAsia" w:hAnsiTheme="minorHAnsi" w:cstheme="minorBidi"/>
          <w:noProof/>
          <w:sz w:val="22"/>
          <w:szCs w:val="22"/>
          <w:lang w:val="en-US"/>
        </w:rPr>
        <w:tab/>
      </w:r>
      <w:r w:rsidRPr="00A3528D">
        <w:rPr>
          <w:rFonts w:eastAsia="SimSun"/>
          <w:noProof/>
        </w:rPr>
        <w:t>Void</w:t>
      </w:r>
      <w:r>
        <w:rPr>
          <w:noProof/>
        </w:rPr>
        <w:tab/>
      </w:r>
      <w:r>
        <w:rPr>
          <w:noProof/>
        </w:rPr>
        <w:fldChar w:fldCharType="begin"/>
      </w:r>
      <w:r>
        <w:rPr>
          <w:noProof/>
        </w:rPr>
        <w:instrText xml:space="preserve"> PAGEREF _Toc120575146 \h </w:instrText>
      </w:r>
      <w:r>
        <w:rPr>
          <w:noProof/>
        </w:rPr>
      </w:r>
      <w:r>
        <w:rPr>
          <w:noProof/>
        </w:rPr>
        <w:fldChar w:fldCharType="separate"/>
      </w:r>
      <w:r>
        <w:rPr>
          <w:noProof/>
        </w:rPr>
        <w:t>35</w:t>
      </w:r>
      <w:r>
        <w:rPr>
          <w:noProof/>
        </w:rPr>
        <w:fldChar w:fldCharType="end"/>
      </w:r>
    </w:p>
    <w:p w14:paraId="37C18376" w14:textId="701ECB02" w:rsidR="00B256D7" w:rsidRDefault="00B256D7">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_Toc120575147 \h </w:instrText>
      </w:r>
      <w:r>
        <w:rPr>
          <w:noProof/>
        </w:rPr>
      </w:r>
      <w:r>
        <w:rPr>
          <w:noProof/>
        </w:rPr>
        <w:fldChar w:fldCharType="separate"/>
      </w:r>
      <w:r>
        <w:rPr>
          <w:noProof/>
        </w:rPr>
        <w:t>35</w:t>
      </w:r>
      <w:r>
        <w:rPr>
          <w:noProof/>
        </w:rPr>
        <w:fldChar w:fldCharType="end"/>
      </w:r>
    </w:p>
    <w:p w14:paraId="15DD1C90" w14:textId="61AF90F2" w:rsidR="00B256D7" w:rsidRDefault="00B256D7">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_Toc120575148 \h </w:instrText>
      </w:r>
      <w:r>
        <w:rPr>
          <w:noProof/>
        </w:rPr>
      </w:r>
      <w:r>
        <w:rPr>
          <w:noProof/>
        </w:rPr>
        <w:fldChar w:fldCharType="separate"/>
      </w:r>
      <w:r>
        <w:rPr>
          <w:noProof/>
        </w:rPr>
        <w:t>36</w:t>
      </w:r>
      <w:r>
        <w:rPr>
          <w:noProof/>
        </w:rPr>
        <w:fldChar w:fldCharType="end"/>
      </w:r>
    </w:p>
    <w:p w14:paraId="5E9D79DB" w14:textId="4035031D" w:rsidR="00B256D7" w:rsidRDefault="00B256D7">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_Toc120575149 \h </w:instrText>
      </w:r>
      <w:r>
        <w:rPr>
          <w:noProof/>
        </w:rPr>
      </w:r>
      <w:r>
        <w:rPr>
          <w:noProof/>
        </w:rPr>
        <w:fldChar w:fldCharType="separate"/>
      </w:r>
      <w:r>
        <w:rPr>
          <w:noProof/>
        </w:rPr>
        <w:t>37</w:t>
      </w:r>
      <w:r>
        <w:rPr>
          <w:noProof/>
        </w:rPr>
        <w:fldChar w:fldCharType="end"/>
      </w:r>
    </w:p>
    <w:p w14:paraId="5A58B394" w14:textId="5330CBA1" w:rsidR="00B256D7" w:rsidRDefault="00B256D7">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_Toc120575150 \h </w:instrText>
      </w:r>
      <w:r>
        <w:rPr>
          <w:noProof/>
        </w:rPr>
      </w:r>
      <w:r>
        <w:rPr>
          <w:noProof/>
        </w:rPr>
        <w:fldChar w:fldCharType="separate"/>
      </w:r>
      <w:r>
        <w:rPr>
          <w:noProof/>
        </w:rPr>
        <w:t>37</w:t>
      </w:r>
      <w:r>
        <w:rPr>
          <w:noProof/>
        </w:rPr>
        <w:fldChar w:fldCharType="end"/>
      </w:r>
    </w:p>
    <w:p w14:paraId="17EE199F" w14:textId="000F1ABF" w:rsidR="00B256D7" w:rsidRDefault="00B256D7">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_Toc120575151 \h </w:instrText>
      </w:r>
      <w:r>
        <w:rPr>
          <w:noProof/>
        </w:rPr>
      </w:r>
      <w:r>
        <w:rPr>
          <w:noProof/>
        </w:rPr>
        <w:fldChar w:fldCharType="separate"/>
      </w:r>
      <w:r>
        <w:rPr>
          <w:noProof/>
        </w:rPr>
        <w:t>37</w:t>
      </w:r>
      <w:r>
        <w:rPr>
          <w:noProof/>
        </w:rPr>
        <w:fldChar w:fldCharType="end"/>
      </w:r>
    </w:p>
    <w:p w14:paraId="2459AEF9" w14:textId="157ACA86" w:rsidR="00B256D7" w:rsidRDefault="00B256D7">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_Toc120575152 \h </w:instrText>
      </w:r>
      <w:r>
        <w:rPr>
          <w:noProof/>
        </w:rPr>
      </w:r>
      <w:r>
        <w:rPr>
          <w:noProof/>
        </w:rPr>
        <w:fldChar w:fldCharType="separate"/>
      </w:r>
      <w:r>
        <w:rPr>
          <w:noProof/>
        </w:rPr>
        <w:t>38</w:t>
      </w:r>
      <w:r>
        <w:rPr>
          <w:noProof/>
        </w:rPr>
        <w:fldChar w:fldCharType="end"/>
      </w:r>
    </w:p>
    <w:p w14:paraId="1F9A4181" w14:textId="1FD9FD61" w:rsidR="00B256D7" w:rsidRDefault="00B256D7">
      <w:pPr>
        <w:pStyle w:val="TOC4"/>
        <w:rPr>
          <w:rFonts w:asciiTheme="minorHAnsi" w:eastAsiaTheme="minorEastAsia" w:hAnsiTheme="minorHAnsi" w:cstheme="minorBidi"/>
          <w:noProof/>
          <w:sz w:val="22"/>
          <w:szCs w:val="22"/>
          <w:lang w:val="en-US"/>
        </w:rPr>
      </w:pPr>
      <w:r w:rsidRPr="00A3528D">
        <w:rPr>
          <w:noProof/>
          <w:lang w:val="en-US"/>
        </w:rPr>
        <w:t>6.1.6.3</w:t>
      </w:r>
      <w:r>
        <w:rPr>
          <w:rFonts w:asciiTheme="minorHAnsi" w:eastAsiaTheme="minorEastAsia" w:hAnsiTheme="minorHAnsi" w:cstheme="minorBidi"/>
          <w:noProof/>
          <w:sz w:val="22"/>
          <w:szCs w:val="22"/>
          <w:lang w:val="en-US"/>
        </w:rPr>
        <w:tab/>
      </w:r>
      <w:r w:rsidRPr="00A3528D">
        <w:rPr>
          <w:noProof/>
          <w:lang w:val="en-US"/>
        </w:rPr>
        <w:t>Simple data types and enumerations</w:t>
      </w:r>
      <w:r>
        <w:rPr>
          <w:noProof/>
        </w:rPr>
        <w:tab/>
      </w:r>
      <w:r>
        <w:rPr>
          <w:noProof/>
        </w:rPr>
        <w:fldChar w:fldCharType="begin"/>
      </w:r>
      <w:r>
        <w:rPr>
          <w:noProof/>
        </w:rPr>
        <w:instrText xml:space="preserve"> PAGEREF _Toc120575153 \h </w:instrText>
      </w:r>
      <w:r>
        <w:rPr>
          <w:noProof/>
        </w:rPr>
      </w:r>
      <w:r>
        <w:rPr>
          <w:noProof/>
        </w:rPr>
        <w:fldChar w:fldCharType="separate"/>
      </w:r>
      <w:r>
        <w:rPr>
          <w:noProof/>
        </w:rPr>
        <w:t>38</w:t>
      </w:r>
      <w:r>
        <w:rPr>
          <w:noProof/>
        </w:rPr>
        <w:fldChar w:fldCharType="end"/>
      </w:r>
    </w:p>
    <w:p w14:paraId="7BCFAA6E" w14:textId="6F2332FE" w:rsidR="00B256D7" w:rsidRDefault="00B256D7">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_Toc120575154 \h </w:instrText>
      </w:r>
      <w:r>
        <w:rPr>
          <w:noProof/>
        </w:rPr>
      </w:r>
      <w:r>
        <w:rPr>
          <w:noProof/>
        </w:rPr>
        <w:fldChar w:fldCharType="separate"/>
      </w:r>
      <w:r>
        <w:rPr>
          <w:noProof/>
        </w:rPr>
        <w:t>38</w:t>
      </w:r>
      <w:r>
        <w:rPr>
          <w:noProof/>
        </w:rPr>
        <w:fldChar w:fldCharType="end"/>
      </w:r>
    </w:p>
    <w:p w14:paraId="68CA437B" w14:textId="622BD398" w:rsidR="00B256D7" w:rsidRDefault="00B256D7">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_Toc120575155 \h </w:instrText>
      </w:r>
      <w:r>
        <w:rPr>
          <w:noProof/>
        </w:rPr>
      </w:r>
      <w:r>
        <w:rPr>
          <w:noProof/>
        </w:rPr>
        <w:fldChar w:fldCharType="separate"/>
      </w:r>
      <w:r>
        <w:rPr>
          <w:noProof/>
        </w:rPr>
        <w:t>38</w:t>
      </w:r>
      <w:r>
        <w:rPr>
          <w:noProof/>
        </w:rPr>
        <w:fldChar w:fldCharType="end"/>
      </w:r>
    </w:p>
    <w:p w14:paraId="328BB9E6" w14:textId="412935F0" w:rsidR="00B256D7" w:rsidRDefault="00B256D7">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_Toc120575156 \h </w:instrText>
      </w:r>
      <w:r>
        <w:rPr>
          <w:noProof/>
        </w:rPr>
      </w:r>
      <w:r>
        <w:rPr>
          <w:noProof/>
        </w:rPr>
        <w:fldChar w:fldCharType="separate"/>
      </w:r>
      <w:r>
        <w:rPr>
          <w:noProof/>
        </w:rPr>
        <w:t>38</w:t>
      </w:r>
      <w:r>
        <w:rPr>
          <w:noProof/>
        </w:rPr>
        <w:fldChar w:fldCharType="end"/>
      </w:r>
    </w:p>
    <w:p w14:paraId="35677BD4" w14:textId="103F05BD" w:rsidR="00B256D7" w:rsidRDefault="00B256D7">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_Toc120575157 \h </w:instrText>
      </w:r>
      <w:r>
        <w:rPr>
          <w:noProof/>
        </w:rPr>
      </w:r>
      <w:r>
        <w:rPr>
          <w:noProof/>
        </w:rPr>
        <w:fldChar w:fldCharType="separate"/>
      </w:r>
      <w:r>
        <w:rPr>
          <w:noProof/>
        </w:rPr>
        <w:t>39</w:t>
      </w:r>
      <w:r>
        <w:rPr>
          <w:noProof/>
        </w:rPr>
        <w:fldChar w:fldCharType="end"/>
      </w:r>
    </w:p>
    <w:p w14:paraId="5E065499" w14:textId="0F06291C" w:rsidR="00B256D7" w:rsidRDefault="00B256D7">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_Toc120575158 \h </w:instrText>
      </w:r>
      <w:r>
        <w:rPr>
          <w:noProof/>
        </w:rPr>
      </w:r>
      <w:r>
        <w:rPr>
          <w:noProof/>
        </w:rPr>
        <w:fldChar w:fldCharType="separate"/>
      </w:r>
      <w:r>
        <w:rPr>
          <w:noProof/>
        </w:rPr>
        <w:t>39</w:t>
      </w:r>
      <w:r>
        <w:rPr>
          <w:noProof/>
        </w:rPr>
        <w:fldChar w:fldCharType="end"/>
      </w:r>
    </w:p>
    <w:p w14:paraId="33E85098" w14:textId="28065FFE" w:rsidR="00B256D7" w:rsidRDefault="00B256D7">
      <w:pPr>
        <w:pStyle w:val="TOC4"/>
        <w:rPr>
          <w:rFonts w:asciiTheme="minorHAnsi" w:eastAsiaTheme="minorEastAsia" w:hAnsiTheme="minorHAnsi" w:cstheme="minorBidi"/>
          <w:noProof/>
          <w:sz w:val="22"/>
          <w:szCs w:val="22"/>
          <w:lang w:val="en-US"/>
        </w:rPr>
      </w:pPr>
      <w:r w:rsidRPr="00A3528D">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_Toc120575159 \h </w:instrText>
      </w:r>
      <w:r>
        <w:rPr>
          <w:noProof/>
        </w:rPr>
      </w:r>
      <w:r>
        <w:rPr>
          <w:noProof/>
        </w:rPr>
        <w:fldChar w:fldCharType="separate"/>
      </w:r>
      <w:r>
        <w:rPr>
          <w:noProof/>
        </w:rPr>
        <w:t>39</w:t>
      </w:r>
      <w:r>
        <w:rPr>
          <w:noProof/>
        </w:rPr>
        <w:fldChar w:fldCharType="end"/>
      </w:r>
    </w:p>
    <w:p w14:paraId="726896FB" w14:textId="64A4FFEF" w:rsidR="00B256D7" w:rsidRDefault="00B256D7">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_Toc120575160 \h </w:instrText>
      </w:r>
      <w:r>
        <w:rPr>
          <w:noProof/>
        </w:rPr>
      </w:r>
      <w:r>
        <w:rPr>
          <w:noProof/>
        </w:rPr>
        <w:fldChar w:fldCharType="separate"/>
      </w:r>
      <w:r>
        <w:rPr>
          <w:noProof/>
        </w:rPr>
        <w:t>40</w:t>
      </w:r>
      <w:r>
        <w:rPr>
          <w:noProof/>
        </w:rPr>
        <w:fldChar w:fldCharType="end"/>
      </w:r>
    </w:p>
    <w:p w14:paraId="31750B21" w14:textId="396C53CB" w:rsidR="00B256D7" w:rsidRDefault="00B256D7">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_Toc120575161 \h </w:instrText>
      </w:r>
      <w:r>
        <w:rPr>
          <w:noProof/>
        </w:rPr>
      </w:r>
      <w:r>
        <w:rPr>
          <w:noProof/>
        </w:rPr>
        <w:fldChar w:fldCharType="separate"/>
      </w:r>
      <w:r>
        <w:rPr>
          <w:noProof/>
        </w:rPr>
        <w:t>40</w:t>
      </w:r>
      <w:r>
        <w:rPr>
          <w:noProof/>
        </w:rPr>
        <w:fldChar w:fldCharType="end"/>
      </w:r>
    </w:p>
    <w:p w14:paraId="7238B2D9" w14:textId="60201BC9" w:rsidR="00B256D7" w:rsidRDefault="00B256D7">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_Toc120575162 \h </w:instrText>
      </w:r>
      <w:r>
        <w:rPr>
          <w:noProof/>
        </w:rPr>
      </w:r>
      <w:r>
        <w:rPr>
          <w:noProof/>
        </w:rPr>
        <w:fldChar w:fldCharType="separate"/>
      </w:r>
      <w:r>
        <w:rPr>
          <w:noProof/>
        </w:rPr>
        <w:t>40</w:t>
      </w:r>
      <w:r>
        <w:rPr>
          <w:noProof/>
        </w:rPr>
        <w:fldChar w:fldCharType="end"/>
      </w:r>
    </w:p>
    <w:p w14:paraId="04322213" w14:textId="20B75B45" w:rsidR="00B256D7" w:rsidRDefault="00B256D7">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_Toc120575163 \h </w:instrText>
      </w:r>
      <w:r>
        <w:rPr>
          <w:noProof/>
        </w:rPr>
      </w:r>
      <w:r>
        <w:rPr>
          <w:noProof/>
        </w:rPr>
        <w:fldChar w:fldCharType="separate"/>
      </w:r>
      <w:r>
        <w:rPr>
          <w:noProof/>
        </w:rPr>
        <w:t>40</w:t>
      </w:r>
      <w:r>
        <w:rPr>
          <w:noProof/>
        </w:rPr>
        <w:fldChar w:fldCharType="end"/>
      </w:r>
    </w:p>
    <w:p w14:paraId="1251F478" w14:textId="153C6E44" w:rsidR="00B256D7" w:rsidRDefault="00B256D7">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_Toc120575164 \h </w:instrText>
      </w:r>
      <w:r>
        <w:rPr>
          <w:noProof/>
        </w:rPr>
      </w:r>
      <w:r>
        <w:rPr>
          <w:noProof/>
        </w:rPr>
        <w:fldChar w:fldCharType="separate"/>
      </w:r>
      <w:r>
        <w:rPr>
          <w:noProof/>
        </w:rPr>
        <w:t>40</w:t>
      </w:r>
      <w:r>
        <w:rPr>
          <w:noProof/>
        </w:rPr>
        <w:fldChar w:fldCharType="end"/>
      </w:r>
    </w:p>
    <w:p w14:paraId="6D1C5098" w14:textId="7381991E" w:rsidR="00B256D7" w:rsidRDefault="00B256D7">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_Toc120575165 \h </w:instrText>
      </w:r>
      <w:r>
        <w:rPr>
          <w:noProof/>
        </w:rPr>
      </w:r>
      <w:r>
        <w:rPr>
          <w:noProof/>
        </w:rPr>
        <w:fldChar w:fldCharType="separate"/>
      </w:r>
      <w:r>
        <w:rPr>
          <w:noProof/>
        </w:rPr>
        <w:t>40</w:t>
      </w:r>
      <w:r>
        <w:rPr>
          <w:noProof/>
        </w:rPr>
        <w:fldChar w:fldCharType="end"/>
      </w:r>
    </w:p>
    <w:p w14:paraId="724CCF7A" w14:textId="356C8ADB" w:rsidR="00B256D7" w:rsidRDefault="00B256D7">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_Toc120575166 \h </w:instrText>
      </w:r>
      <w:r>
        <w:rPr>
          <w:noProof/>
        </w:rPr>
      </w:r>
      <w:r>
        <w:rPr>
          <w:noProof/>
        </w:rPr>
        <w:fldChar w:fldCharType="separate"/>
      </w:r>
      <w:r>
        <w:rPr>
          <w:noProof/>
        </w:rPr>
        <w:t>41</w:t>
      </w:r>
      <w:r>
        <w:rPr>
          <w:noProof/>
        </w:rPr>
        <w:fldChar w:fldCharType="end"/>
      </w:r>
    </w:p>
    <w:p w14:paraId="07C069B2" w14:textId="01E76CCD" w:rsidR="00B256D7" w:rsidRDefault="00B256D7">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_Toc120575167 \h </w:instrText>
      </w:r>
      <w:r>
        <w:rPr>
          <w:noProof/>
        </w:rPr>
      </w:r>
      <w:r>
        <w:rPr>
          <w:noProof/>
        </w:rPr>
        <w:fldChar w:fldCharType="separate"/>
      </w:r>
      <w:r>
        <w:rPr>
          <w:noProof/>
        </w:rPr>
        <w:t>41</w:t>
      </w:r>
      <w:r>
        <w:rPr>
          <w:noProof/>
        </w:rPr>
        <w:fldChar w:fldCharType="end"/>
      </w:r>
    </w:p>
    <w:p w14:paraId="7BA37434" w14:textId="020BDBD9" w:rsidR="00B256D7" w:rsidRDefault="00B256D7">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_Toc120575168 \h </w:instrText>
      </w:r>
      <w:r>
        <w:rPr>
          <w:noProof/>
        </w:rPr>
      </w:r>
      <w:r>
        <w:rPr>
          <w:noProof/>
        </w:rPr>
        <w:fldChar w:fldCharType="separate"/>
      </w:r>
      <w:r>
        <w:rPr>
          <w:noProof/>
        </w:rPr>
        <w:t>41</w:t>
      </w:r>
      <w:r>
        <w:rPr>
          <w:noProof/>
        </w:rPr>
        <w:fldChar w:fldCharType="end"/>
      </w:r>
    </w:p>
    <w:p w14:paraId="48ADE4FA" w14:textId="416909F6" w:rsidR="00B256D7" w:rsidRDefault="00B256D7">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_Toc120575169 \h </w:instrText>
      </w:r>
      <w:r>
        <w:rPr>
          <w:noProof/>
        </w:rPr>
      </w:r>
      <w:r>
        <w:rPr>
          <w:noProof/>
        </w:rPr>
        <w:fldChar w:fldCharType="separate"/>
      </w:r>
      <w:r>
        <w:rPr>
          <w:noProof/>
        </w:rPr>
        <w:t>41</w:t>
      </w:r>
      <w:r>
        <w:rPr>
          <w:noProof/>
        </w:rPr>
        <w:fldChar w:fldCharType="end"/>
      </w:r>
    </w:p>
    <w:p w14:paraId="52362ED9" w14:textId="7EA351F0" w:rsidR="00B256D7" w:rsidRDefault="00B256D7">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_Toc120575170 \h </w:instrText>
      </w:r>
      <w:r>
        <w:rPr>
          <w:noProof/>
        </w:rPr>
      </w:r>
      <w:r>
        <w:rPr>
          <w:noProof/>
        </w:rPr>
        <w:fldChar w:fldCharType="separate"/>
      </w:r>
      <w:r>
        <w:rPr>
          <w:noProof/>
        </w:rPr>
        <w:t>41</w:t>
      </w:r>
      <w:r>
        <w:rPr>
          <w:noProof/>
        </w:rPr>
        <w:fldChar w:fldCharType="end"/>
      </w:r>
    </w:p>
    <w:p w14:paraId="03B0277B" w14:textId="32E9F753" w:rsidR="00B256D7" w:rsidRDefault="00B256D7">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_Toc120575171 \h </w:instrText>
      </w:r>
      <w:r>
        <w:rPr>
          <w:noProof/>
        </w:rPr>
      </w:r>
      <w:r>
        <w:rPr>
          <w:noProof/>
        </w:rPr>
        <w:fldChar w:fldCharType="separate"/>
      </w:r>
      <w:r>
        <w:rPr>
          <w:noProof/>
        </w:rPr>
        <w:t>41</w:t>
      </w:r>
      <w:r>
        <w:rPr>
          <w:noProof/>
        </w:rPr>
        <w:fldChar w:fldCharType="end"/>
      </w:r>
    </w:p>
    <w:p w14:paraId="17E75BB3" w14:textId="631B9595" w:rsidR="00B256D7" w:rsidRDefault="00B256D7">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_Toc120575172 \h </w:instrText>
      </w:r>
      <w:r>
        <w:rPr>
          <w:noProof/>
        </w:rPr>
      </w:r>
      <w:r>
        <w:rPr>
          <w:noProof/>
        </w:rPr>
        <w:fldChar w:fldCharType="separate"/>
      </w:r>
      <w:r>
        <w:rPr>
          <w:noProof/>
        </w:rPr>
        <w:t>42</w:t>
      </w:r>
      <w:r>
        <w:rPr>
          <w:noProof/>
        </w:rPr>
        <w:fldChar w:fldCharType="end"/>
      </w:r>
    </w:p>
    <w:p w14:paraId="21B5967B" w14:textId="374D44F6" w:rsidR="00B256D7" w:rsidRDefault="00B256D7">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_Toc120575173 \h </w:instrText>
      </w:r>
      <w:r>
        <w:rPr>
          <w:noProof/>
        </w:rPr>
      </w:r>
      <w:r>
        <w:rPr>
          <w:noProof/>
        </w:rPr>
        <w:fldChar w:fldCharType="separate"/>
      </w:r>
      <w:r>
        <w:rPr>
          <w:noProof/>
        </w:rPr>
        <w:t>42</w:t>
      </w:r>
      <w:r>
        <w:rPr>
          <w:noProof/>
        </w:rPr>
        <w:fldChar w:fldCharType="end"/>
      </w:r>
    </w:p>
    <w:p w14:paraId="4E5AA5DA" w14:textId="13B14A3C" w:rsidR="00B256D7" w:rsidRDefault="00B256D7">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_Toc120575174 \h </w:instrText>
      </w:r>
      <w:r>
        <w:rPr>
          <w:noProof/>
        </w:rPr>
      </w:r>
      <w:r>
        <w:rPr>
          <w:noProof/>
        </w:rPr>
        <w:fldChar w:fldCharType="separate"/>
      </w:r>
      <w:r>
        <w:rPr>
          <w:noProof/>
        </w:rPr>
        <w:t>42</w:t>
      </w:r>
      <w:r>
        <w:rPr>
          <w:noProof/>
        </w:rPr>
        <w:fldChar w:fldCharType="end"/>
      </w:r>
    </w:p>
    <w:p w14:paraId="06998CBE" w14:textId="50397E8B" w:rsidR="00B256D7" w:rsidRDefault="00B256D7">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_Toc120575175 \h </w:instrText>
      </w:r>
      <w:r>
        <w:rPr>
          <w:noProof/>
        </w:rPr>
      </w:r>
      <w:r>
        <w:rPr>
          <w:noProof/>
        </w:rPr>
        <w:fldChar w:fldCharType="separate"/>
      </w:r>
      <w:r>
        <w:rPr>
          <w:noProof/>
        </w:rPr>
        <w:t>42</w:t>
      </w:r>
      <w:r>
        <w:rPr>
          <w:noProof/>
        </w:rPr>
        <w:fldChar w:fldCharType="end"/>
      </w:r>
    </w:p>
    <w:p w14:paraId="4BB901C1" w14:textId="3029A5DF" w:rsidR="00B256D7" w:rsidRDefault="00B256D7">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_Toc120575176 \h </w:instrText>
      </w:r>
      <w:r>
        <w:rPr>
          <w:noProof/>
        </w:rPr>
      </w:r>
      <w:r>
        <w:rPr>
          <w:noProof/>
        </w:rPr>
        <w:fldChar w:fldCharType="separate"/>
      </w:r>
      <w:r>
        <w:rPr>
          <w:noProof/>
        </w:rPr>
        <w:t>42</w:t>
      </w:r>
      <w:r>
        <w:rPr>
          <w:noProof/>
        </w:rPr>
        <w:fldChar w:fldCharType="end"/>
      </w:r>
    </w:p>
    <w:p w14:paraId="138533D0" w14:textId="1D2B3354" w:rsidR="00B256D7" w:rsidRDefault="00B256D7">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_Toc120575177 \h </w:instrText>
      </w:r>
      <w:r>
        <w:rPr>
          <w:noProof/>
        </w:rPr>
      </w:r>
      <w:r>
        <w:rPr>
          <w:noProof/>
        </w:rPr>
        <w:fldChar w:fldCharType="separate"/>
      </w:r>
      <w:r>
        <w:rPr>
          <w:noProof/>
        </w:rPr>
        <w:t>42</w:t>
      </w:r>
      <w:r>
        <w:rPr>
          <w:noProof/>
        </w:rPr>
        <w:fldChar w:fldCharType="end"/>
      </w:r>
    </w:p>
    <w:p w14:paraId="78217F36" w14:textId="1621BEE4" w:rsidR="00B256D7" w:rsidRDefault="00B256D7">
      <w:pPr>
        <w:pStyle w:val="TOC4"/>
        <w:rPr>
          <w:rFonts w:asciiTheme="minorHAnsi" w:eastAsiaTheme="minorEastAsia" w:hAnsiTheme="minorHAnsi" w:cstheme="minorBidi"/>
          <w:noProof/>
          <w:sz w:val="22"/>
          <w:szCs w:val="22"/>
          <w:lang w:val="en-US"/>
        </w:rPr>
      </w:pPr>
      <w:r w:rsidRPr="00E361F1">
        <w:rPr>
          <w:noProof/>
          <w:lang w:val="en-US"/>
        </w:rPr>
        <w:t>6.2.3.2</w:t>
      </w:r>
      <w:r>
        <w:rPr>
          <w:rFonts w:asciiTheme="minorHAnsi" w:eastAsiaTheme="minorEastAsia" w:hAnsiTheme="minorHAnsi" w:cstheme="minorBidi"/>
          <w:noProof/>
          <w:sz w:val="22"/>
          <w:szCs w:val="22"/>
          <w:lang w:val="en-US"/>
        </w:rPr>
        <w:tab/>
      </w:r>
      <w:r w:rsidRPr="00E361F1">
        <w:rPr>
          <w:noProof/>
          <w:lang w:val="en-US"/>
        </w:rPr>
        <w:t>Resource: MBS Application Session Contexts</w:t>
      </w:r>
      <w:r>
        <w:rPr>
          <w:noProof/>
        </w:rPr>
        <w:tab/>
      </w:r>
      <w:r>
        <w:rPr>
          <w:noProof/>
        </w:rPr>
        <w:fldChar w:fldCharType="begin"/>
      </w:r>
      <w:r>
        <w:rPr>
          <w:noProof/>
        </w:rPr>
        <w:instrText xml:space="preserve"> PAGEREF _Toc120575178 \h </w:instrText>
      </w:r>
      <w:r>
        <w:rPr>
          <w:noProof/>
        </w:rPr>
      </w:r>
      <w:r>
        <w:rPr>
          <w:noProof/>
        </w:rPr>
        <w:fldChar w:fldCharType="separate"/>
      </w:r>
      <w:r>
        <w:rPr>
          <w:noProof/>
        </w:rPr>
        <w:t>43</w:t>
      </w:r>
      <w:r>
        <w:rPr>
          <w:noProof/>
        </w:rPr>
        <w:fldChar w:fldCharType="end"/>
      </w:r>
    </w:p>
    <w:p w14:paraId="381A33DA" w14:textId="18400FAC" w:rsidR="00B256D7" w:rsidRDefault="00B256D7">
      <w:pPr>
        <w:pStyle w:val="TOC5"/>
        <w:rPr>
          <w:rFonts w:asciiTheme="minorHAnsi" w:eastAsiaTheme="minorEastAsia" w:hAnsiTheme="minorHAnsi" w:cstheme="minorBidi"/>
          <w:noProof/>
          <w:sz w:val="22"/>
          <w:szCs w:val="22"/>
          <w:lang w:val="en-US"/>
        </w:rPr>
      </w:pPr>
      <w:r w:rsidRPr="00E361F1">
        <w:rPr>
          <w:noProof/>
          <w:lang w:val="en-US"/>
        </w:rPr>
        <w:t>6.2.3.2.1</w:t>
      </w:r>
      <w:r>
        <w:rPr>
          <w:rFonts w:asciiTheme="minorHAnsi" w:eastAsiaTheme="minorEastAsia" w:hAnsiTheme="minorHAnsi" w:cstheme="minorBidi"/>
          <w:noProof/>
          <w:sz w:val="22"/>
          <w:szCs w:val="22"/>
          <w:lang w:val="en-US"/>
        </w:rPr>
        <w:tab/>
      </w:r>
      <w:r w:rsidRPr="00E361F1">
        <w:rPr>
          <w:noProof/>
          <w:lang w:val="en-US"/>
        </w:rPr>
        <w:t>Description</w:t>
      </w:r>
      <w:r>
        <w:rPr>
          <w:noProof/>
        </w:rPr>
        <w:tab/>
      </w:r>
      <w:r>
        <w:rPr>
          <w:noProof/>
        </w:rPr>
        <w:fldChar w:fldCharType="begin"/>
      </w:r>
      <w:r>
        <w:rPr>
          <w:noProof/>
        </w:rPr>
        <w:instrText xml:space="preserve"> PAGEREF _Toc120575179 \h </w:instrText>
      </w:r>
      <w:r>
        <w:rPr>
          <w:noProof/>
        </w:rPr>
      </w:r>
      <w:r>
        <w:rPr>
          <w:noProof/>
        </w:rPr>
        <w:fldChar w:fldCharType="separate"/>
      </w:r>
      <w:r>
        <w:rPr>
          <w:noProof/>
        </w:rPr>
        <w:t>43</w:t>
      </w:r>
      <w:r>
        <w:rPr>
          <w:noProof/>
        </w:rPr>
        <w:fldChar w:fldCharType="end"/>
      </w:r>
    </w:p>
    <w:p w14:paraId="60440823" w14:textId="37A4519E" w:rsidR="00B256D7" w:rsidRDefault="00B256D7">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_Toc120575180 \h </w:instrText>
      </w:r>
      <w:r>
        <w:rPr>
          <w:noProof/>
        </w:rPr>
      </w:r>
      <w:r>
        <w:rPr>
          <w:noProof/>
        </w:rPr>
        <w:fldChar w:fldCharType="separate"/>
      </w:r>
      <w:r>
        <w:rPr>
          <w:noProof/>
        </w:rPr>
        <w:t>43</w:t>
      </w:r>
      <w:r>
        <w:rPr>
          <w:noProof/>
        </w:rPr>
        <w:fldChar w:fldCharType="end"/>
      </w:r>
    </w:p>
    <w:p w14:paraId="2CF90DAB" w14:textId="0AFABCB1" w:rsidR="00B256D7" w:rsidRDefault="00B256D7">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_Toc120575181 \h </w:instrText>
      </w:r>
      <w:r>
        <w:rPr>
          <w:noProof/>
        </w:rPr>
      </w:r>
      <w:r>
        <w:rPr>
          <w:noProof/>
        </w:rPr>
        <w:fldChar w:fldCharType="separate"/>
      </w:r>
      <w:r>
        <w:rPr>
          <w:noProof/>
        </w:rPr>
        <w:t>43</w:t>
      </w:r>
      <w:r>
        <w:rPr>
          <w:noProof/>
        </w:rPr>
        <w:fldChar w:fldCharType="end"/>
      </w:r>
    </w:p>
    <w:p w14:paraId="698E22A0" w14:textId="05D61AB1" w:rsidR="00B256D7" w:rsidRDefault="00B256D7">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_Toc120575182 \h </w:instrText>
      </w:r>
      <w:r>
        <w:rPr>
          <w:noProof/>
        </w:rPr>
      </w:r>
      <w:r>
        <w:rPr>
          <w:noProof/>
        </w:rPr>
        <w:fldChar w:fldCharType="separate"/>
      </w:r>
      <w:r>
        <w:rPr>
          <w:noProof/>
        </w:rPr>
        <w:t>43</w:t>
      </w:r>
      <w:r>
        <w:rPr>
          <w:noProof/>
        </w:rPr>
        <w:fldChar w:fldCharType="end"/>
      </w:r>
    </w:p>
    <w:p w14:paraId="0CD3353C" w14:textId="675371E3" w:rsidR="00B256D7" w:rsidRDefault="00B256D7">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_Toc120575183 \h </w:instrText>
      </w:r>
      <w:r>
        <w:rPr>
          <w:noProof/>
        </w:rPr>
      </w:r>
      <w:r>
        <w:rPr>
          <w:noProof/>
        </w:rPr>
        <w:fldChar w:fldCharType="separate"/>
      </w:r>
      <w:r>
        <w:rPr>
          <w:noProof/>
        </w:rPr>
        <w:t>44</w:t>
      </w:r>
      <w:r>
        <w:rPr>
          <w:noProof/>
        </w:rPr>
        <w:fldChar w:fldCharType="end"/>
      </w:r>
    </w:p>
    <w:p w14:paraId="1DAE01DC" w14:textId="680A4852" w:rsidR="00B256D7" w:rsidRDefault="00B256D7">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_Toc120575184 \h </w:instrText>
      </w:r>
      <w:r>
        <w:rPr>
          <w:noProof/>
        </w:rPr>
      </w:r>
      <w:r>
        <w:rPr>
          <w:noProof/>
        </w:rPr>
        <w:fldChar w:fldCharType="separate"/>
      </w:r>
      <w:r>
        <w:rPr>
          <w:noProof/>
        </w:rPr>
        <w:t>44</w:t>
      </w:r>
      <w:r>
        <w:rPr>
          <w:noProof/>
        </w:rPr>
        <w:fldChar w:fldCharType="end"/>
      </w:r>
    </w:p>
    <w:p w14:paraId="378A1E34" w14:textId="65447C33" w:rsidR="00B256D7" w:rsidRDefault="00B256D7">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_Toc120575185 \h </w:instrText>
      </w:r>
      <w:r>
        <w:rPr>
          <w:noProof/>
        </w:rPr>
      </w:r>
      <w:r>
        <w:rPr>
          <w:noProof/>
        </w:rPr>
        <w:fldChar w:fldCharType="separate"/>
      </w:r>
      <w:r>
        <w:rPr>
          <w:noProof/>
        </w:rPr>
        <w:t>44</w:t>
      </w:r>
      <w:r>
        <w:rPr>
          <w:noProof/>
        </w:rPr>
        <w:fldChar w:fldCharType="end"/>
      </w:r>
    </w:p>
    <w:p w14:paraId="48B57D18" w14:textId="20E4BD0C" w:rsidR="00B256D7" w:rsidRDefault="00B256D7">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_Toc120575186 \h </w:instrText>
      </w:r>
      <w:r>
        <w:rPr>
          <w:noProof/>
        </w:rPr>
      </w:r>
      <w:r>
        <w:rPr>
          <w:noProof/>
        </w:rPr>
        <w:fldChar w:fldCharType="separate"/>
      </w:r>
      <w:r>
        <w:rPr>
          <w:noProof/>
        </w:rPr>
        <w:t>44</w:t>
      </w:r>
      <w:r>
        <w:rPr>
          <w:noProof/>
        </w:rPr>
        <w:fldChar w:fldCharType="end"/>
      </w:r>
    </w:p>
    <w:p w14:paraId="758CD124" w14:textId="239575A7" w:rsidR="00B256D7" w:rsidRDefault="00B256D7">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_Toc120575187 \h </w:instrText>
      </w:r>
      <w:r>
        <w:rPr>
          <w:noProof/>
        </w:rPr>
      </w:r>
      <w:r>
        <w:rPr>
          <w:noProof/>
        </w:rPr>
        <w:fldChar w:fldCharType="separate"/>
      </w:r>
      <w:r>
        <w:rPr>
          <w:noProof/>
        </w:rPr>
        <w:t>44</w:t>
      </w:r>
      <w:r>
        <w:rPr>
          <w:noProof/>
        </w:rPr>
        <w:fldChar w:fldCharType="end"/>
      </w:r>
    </w:p>
    <w:p w14:paraId="36404099" w14:textId="5BA17310" w:rsidR="00B256D7" w:rsidRDefault="00B256D7">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_Toc120575188 \h </w:instrText>
      </w:r>
      <w:r>
        <w:rPr>
          <w:noProof/>
        </w:rPr>
      </w:r>
      <w:r>
        <w:rPr>
          <w:noProof/>
        </w:rPr>
        <w:fldChar w:fldCharType="separate"/>
      </w:r>
      <w:r>
        <w:rPr>
          <w:noProof/>
        </w:rPr>
        <w:t>44</w:t>
      </w:r>
      <w:r>
        <w:rPr>
          <w:noProof/>
        </w:rPr>
        <w:fldChar w:fldCharType="end"/>
      </w:r>
    </w:p>
    <w:p w14:paraId="59FB046C" w14:textId="2C615596" w:rsidR="00B256D7" w:rsidRDefault="00B256D7">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_Toc120575189 \h </w:instrText>
      </w:r>
      <w:r>
        <w:rPr>
          <w:noProof/>
        </w:rPr>
      </w:r>
      <w:r>
        <w:rPr>
          <w:noProof/>
        </w:rPr>
        <w:fldChar w:fldCharType="separate"/>
      </w:r>
      <w:r>
        <w:rPr>
          <w:noProof/>
        </w:rPr>
        <w:t>45</w:t>
      </w:r>
      <w:r>
        <w:rPr>
          <w:noProof/>
        </w:rPr>
        <w:fldChar w:fldCharType="end"/>
      </w:r>
    </w:p>
    <w:p w14:paraId="0DE59115" w14:textId="3A630F71" w:rsidR="00B256D7" w:rsidRDefault="00B256D7">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_Toc120575190 \h </w:instrText>
      </w:r>
      <w:r>
        <w:rPr>
          <w:noProof/>
        </w:rPr>
      </w:r>
      <w:r>
        <w:rPr>
          <w:noProof/>
        </w:rPr>
        <w:fldChar w:fldCharType="separate"/>
      </w:r>
      <w:r>
        <w:rPr>
          <w:noProof/>
        </w:rPr>
        <w:t>46</w:t>
      </w:r>
      <w:r>
        <w:rPr>
          <w:noProof/>
        </w:rPr>
        <w:fldChar w:fldCharType="end"/>
      </w:r>
    </w:p>
    <w:p w14:paraId="3AFB910B" w14:textId="0F205312" w:rsidR="00B256D7" w:rsidRDefault="00B256D7">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_Toc120575191 \h </w:instrText>
      </w:r>
      <w:r>
        <w:rPr>
          <w:noProof/>
        </w:rPr>
      </w:r>
      <w:r>
        <w:rPr>
          <w:noProof/>
        </w:rPr>
        <w:fldChar w:fldCharType="separate"/>
      </w:r>
      <w:r>
        <w:rPr>
          <w:noProof/>
        </w:rPr>
        <w:t>47</w:t>
      </w:r>
      <w:r>
        <w:rPr>
          <w:noProof/>
        </w:rPr>
        <w:fldChar w:fldCharType="end"/>
      </w:r>
    </w:p>
    <w:p w14:paraId="5FF83899" w14:textId="5A6770D5" w:rsidR="00B256D7" w:rsidRDefault="00B256D7">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_Toc120575192 \h </w:instrText>
      </w:r>
      <w:r>
        <w:rPr>
          <w:noProof/>
        </w:rPr>
      </w:r>
      <w:r>
        <w:rPr>
          <w:noProof/>
        </w:rPr>
        <w:fldChar w:fldCharType="separate"/>
      </w:r>
      <w:r>
        <w:rPr>
          <w:noProof/>
        </w:rPr>
        <w:t>47</w:t>
      </w:r>
      <w:r>
        <w:rPr>
          <w:noProof/>
        </w:rPr>
        <w:fldChar w:fldCharType="end"/>
      </w:r>
    </w:p>
    <w:p w14:paraId="50A02B1C" w14:textId="4BF71FDC" w:rsidR="00B256D7" w:rsidRDefault="00B256D7">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_Toc120575193 \h </w:instrText>
      </w:r>
      <w:r>
        <w:rPr>
          <w:noProof/>
        </w:rPr>
      </w:r>
      <w:r>
        <w:rPr>
          <w:noProof/>
        </w:rPr>
        <w:fldChar w:fldCharType="separate"/>
      </w:r>
      <w:r>
        <w:rPr>
          <w:noProof/>
        </w:rPr>
        <w:t>47</w:t>
      </w:r>
      <w:r>
        <w:rPr>
          <w:noProof/>
        </w:rPr>
        <w:fldChar w:fldCharType="end"/>
      </w:r>
    </w:p>
    <w:p w14:paraId="2BA2AFBC" w14:textId="5EF6AE04" w:rsidR="00B256D7" w:rsidRDefault="00B256D7">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_Toc120575194 \h </w:instrText>
      </w:r>
      <w:r>
        <w:rPr>
          <w:noProof/>
        </w:rPr>
      </w:r>
      <w:r>
        <w:rPr>
          <w:noProof/>
        </w:rPr>
        <w:fldChar w:fldCharType="separate"/>
      </w:r>
      <w:r>
        <w:rPr>
          <w:noProof/>
        </w:rPr>
        <w:t>47</w:t>
      </w:r>
      <w:r>
        <w:rPr>
          <w:noProof/>
        </w:rPr>
        <w:fldChar w:fldCharType="end"/>
      </w:r>
    </w:p>
    <w:p w14:paraId="1B3C7B9E" w14:textId="7903BC2E" w:rsidR="00B256D7" w:rsidRDefault="00B256D7">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_Toc120575195 \h </w:instrText>
      </w:r>
      <w:r>
        <w:rPr>
          <w:noProof/>
        </w:rPr>
      </w:r>
      <w:r>
        <w:rPr>
          <w:noProof/>
        </w:rPr>
        <w:fldChar w:fldCharType="separate"/>
      </w:r>
      <w:r>
        <w:rPr>
          <w:noProof/>
        </w:rPr>
        <w:t>47</w:t>
      </w:r>
      <w:r>
        <w:rPr>
          <w:noProof/>
        </w:rPr>
        <w:fldChar w:fldCharType="end"/>
      </w:r>
    </w:p>
    <w:p w14:paraId="7A5F1856" w14:textId="7D156CA5" w:rsidR="00B256D7" w:rsidRDefault="00B256D7">
      <w:pPr>
        <w:pStyle w:val="TOC4"/>
        <w:rPr>
          <w:rFonts w:asciiTheme="minorHAnsi" w:eastAsiaTheme="minorEastAsia" w:hAnsiTheme="minorHAnsi" w:cstheme="minorBidi"/>
          <w:noProof/>
          <w:sz w:val="22"/>
          <w:szCs w:val="22"/>
          <w:lang w:val="en-US"/>
        </w:rPr>
      </w:pPr>
      <w:r w:rsidRPr="00A3528D">
        <w:rPr>
          <w:noProof/>
          <w:lang w:val="en-US"/>
        </w:rPr>
        <w:t>6.2.6.2</w:t>
      </w:r>
      <w:r>
        <w:rPr>
          <w:rFonts w:asciiTheme="minorHAnsi" w:eastAsiaTheme="minorEastAsia" w:hAnsiTheme="minorHAnsi" w:cstheme="minorBidi"/>
          <w:noProof/>
          <w:sz w:val="22"/>
          <w:szCs w:val="22"/>
          <w:lang w:val="en-US"/>
        </w:rPr>
        <w:tab/>
      </w:r>
      <w:r w:rsidRPr="00A3528D">
        <w:rPr>
          <w:noProof/>
          <w:lang w:val="en-US"/>
        </w:rPr>
        <w:t>Structured data types</w:t>
      </w:r>
      <w:r>
        <w:rPr>
          <w:noProof/>
        </w:rPr>
        <w:tab/>
      </w:r>
      <w:r>
        <w:rPr>
          <w:noProof/>
        </w:rPr>
        <w:fldChar w:fldCharType="begin"/>
      </w:r>
      <w:r>
        <w:rPr>
          <w:noProof/>
        </w:rPr>
        <w:instrText xml:space="preserve"> PAGEREF _Toc120575196 \h </w:instrText>
      </w:r>
      <w:r>
        <w:rPr>
          <w:noProof/>
        </w:rPr>
      </w:r>
      <w:r>
        <w:rPr>
          <w:noProof/>
        </w:rPr>
        <w:fldChar w:fldCharType="separate"/>
      </w:r>
      <w:r>
        <w:rPr>
          <w:noProof/>
        </w:rPr>
        <w:t>48</w:t>
      </w:r>
      <w:r>
        <w:rPr>
          <w:noProof/>
        </w:rPr>
        <w:fldChar w:fldCharType="end"/>
      </w:r>
    </w:p>
    <w:p w14:paraId="2D35A76F" w14:textId="66FC7E7B" w:rsidR="00B256D7" w:rsidRDefault="00B256D7">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_Toc120575197 \h </w:instrText>
      </w:r>
      <w:r>
        <w:rPr>
          <w:noProof/>
        </w:rPr>
      </w:r>
      <w:r>
        <w:rPr>
          <w:noProof/>
        </w:rPr>
        <w:fldChar w:fldCharType="separate"/>
      </w:r>
      <w:r>
        <w:rPr>
          <w:noProof/>
        </w:rPr>
        <w:t>48</w:t>
      </w:r>
      <w:r>
        <w:rPr>
          <w:noProof/>
        </w:rPr>
        <w:fldChar w:fldCharType="end"/>
      </w:r>
    </w:p>
    <w:p w14:paraId="7E652177" w14:textId="2AD5417F" w:rsidR="00B256D7" w:rsidRDefault="00B256D7">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_Toc120575198 \h </w:instrText>
      </w:r>
      <w:r>
        <w:rPr>
          <w:noProof/>
        </w:rPr>
      </w:r>
      <w:r>
        <w:rPr>
          <w:noProof/>
        </w:rPr>
        <w:fldChar w:fldCharType="separate"/>
      </w:r>
      <w:r>
        <w:rPr>
          <w:noProof/>
        </w:rPr>
        <w:t>49</w:t>
      </w:r>
      <w:r>
        <w:rPr>
          <w:noProof/>
        </w:rPr>
        <w:fldChar w:fldCharType="end"/>
      </w:r>
    </w:p>
    <w:p w14:paraId="08C1D1C3" w14:textId="4F77C921" w:rsidR="00B256D7" w:rsidRDefault="00B256D7">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_Toc120575199 \h </w:instrText>
      </w:r>
      <w:r>
        <w:rPr>
          <w:noProof/>
        </w:rPr>
      </w:r>
      <w:r>
        <w:rPr>
          <w:noProof/>
        </w:rPr>
        <w:fldChar w:fldCharType="separate"/>
      </w:r>
      <w:r>
        <w:rPr>
          <w:noProof/>
        </w:rPr>
        <w:t>49</w:t>
      </w:r>
      <w:r>
        <w:rPr>
          <w:noProof/>
        </w:rPr>
        <w:fldChar w:fldCharType="end"/>
      </w:r>
    </w:p>
    <w:p w14:paraId="0E98DF50" w14:textId="6FD5AA34" w:rsidR="00B256D7" w:rsidRDefault="00B256D7">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_Toc120575200 \h </w:instrText>
      </w:r>
      <w:r>
        <w:rPr>
          <w:noProof/>
        </w:rPr>
      </w:r>
      <w:r>
        <w:rPr>
          <w:noProof/>
        </w:rPr>
        <w:fldChar w:fldCharType="separate"/>
      </w:r>
      <w:r>
        <w:rPr>
          <w:noProof/>
        </w:rPr>
        <w:t>50</w:t>
      </w:r>
      <w:r>
        <w:rPr>
          <w:noProof/>
        </w:rPr>
        <w:fldChar w:fldCharType="end"/>
      </w:r>
    </w:p>
    <w:p w14:paraId="19BBBFC1" w14:textId="4F8F561E" w:rsidR="00B256D7" w:rsidRDefault="00B256D7">
      <w:pPr>
        <w:pStyle w:val="TOC4"/>
        <w:rPr>
          <w:rFonts w:asciiTheme="minorHAnsi" w:eastAsiaTheme="minorEastAsia" w:hAnsiTheme="minorHAnsi" w:cstheme="minorBidi"/>
          <w:noProof/>
          <w:sz w:val="22"/>
          <w:szCs w:val="22"/>
          <w:lang w:val="en-US"/>
        </w:rPr>
      </w:pPr>
      <w:r w:rsidRPr="00A3528D">
        <w:rPr>
          <w:noProof/>
          <w:lang w:val="en-US"/>
        </w:rPr>
        <w:t>6.2.6.3</w:t>
      </w:r>
      <w:r>
        <w:rPr>
          <w:rFonts w:asciiTheme="minorHAnsi" w:eastAsiaTheme="minorEastAsia" w:hAnsiTheme="minorHAnsi" w:cstheme="minorBidi"/>
          <w:noProof/>
          <w:sz w:val="22"/>
          <w:szCs w:val="22"/>
          <w:lang w:val="en-US"/>
        </w:rPr>
        <w:tab/>
      </w:r>
      <w:r w:rsidRPr="00A3528D">
        <w:rPr>
          <w:noProof/>
          <w:lang w:val="en-US"/>
        </w:rPr>
        <w:t>Simple data types and enumerations</w:t>
      </w:r>
      <w:r>
        <w:rPr>
          <w:noProof/>
        </w:rPr>
        <w:tab/>
      </w:r>
      <w:r>
        <w:rPr>
          <w:noProof/>
        </w:rPr>
        <w:fldChar w:fldCharType="begin"/>
      </w:r>
      <w:r>
        <w:rPr>
          <w:noProof/>
        </w:rPr>
        <w:instrText xml:space="preserve"> PAGEREF _Toc120575201 \h </w:instrText>
      </w:r>
      <w:r>
        <w:rPr>
          <w:noProof/>
        </w:rPr>
      </w:r>
      <w:r>
        <w:rPr>
          <w:noProof/>
        </w:rPr>
        <w:fldChar w:fldCharType="separate"/>
      </w:r>
      <w:r>
        <w:rPr>
          <w:noProof/>
        </w:rPr>
        <w:t>50</w:t>
      </w:r>
      <w:r>
        <w:rPr>
          <w:noProof/>
        </w:rPr>
        <w:fldChar w:fldCharType="end"/>
      </w:r>
    </w:p>
    <w:p w14:paraId="52B811B9" w14:textId="3F9801B2" w:rsidR="00B256D7" w:rsidRDefault="00B256D7">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_Toc120575202 \h </w:instrText>
      </w:r>
      <w:r>
        <w:rPr>
          <w:noProof/>
        </w:rPr>
      </w:r>
      <w:r>
        <w:rPr>
          <w:noProof/>
        </w:rPr>
        <w:fldChar w:fldCharType="separate"/>
      </w:r>
      <w:r>
        <w:rPr>
          <w:noProof/>
        </w:rPr>
        <w:t>50</w:t>
      </w:r>
      <w:r>
        <w:rPr>
          <w:noProof/>
        </w:rPr>
        <w:fldChar w:fldCharType="end"/>
      </w:r>
    </w:p>
    <w:p w14:paraId="7A8CD266" w14:textId="65DB5C37" w:rsidR="00B256D7" w:rsidRDefault="00B256D7">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_Toc120575203 \h </w:instrText>
      </w:r>
      <w:r>
        <w:rPr>
          <w:noProof/>
        </w:rPr>
      </w:r>
      <w:r>
        <w:rPr>
          <w:noProof/>
        </w:rPr>
        <w:fldChar w:fldCharType="separate"/>
      </w:r>
      <w:r>
        <w:rPr>
          <w:noProof/>
        </w:rPr>
        <w:t>50</w:t>
      </w:r>
      <w:r>
        <w:rPr>
          <w:noProof/>
        </w:rPr>
        <w:fldChar w:fldCharType="end"/>
      </w:r>
    </w:p>
    <w:p w14:paraId="07709E5A" w14:textId="6B504409" w:rsidR="00B256D7" w:rsidRDefault="00B256D7">
      <w:pPr>
        <w:pStyle w:val="TOC4"/>
        <w:rPr>
          <w:rFonts w:asciiTheme="minorHAnsi" w:eastAsiaTheme="minorEastAsia" w:hAnsiTheme="minorHAnsi" w:cstheme="minorBidi"/>
          <w:noProof/>
          <w:sz w:val="22"/>
          <w:szCs w:val="22"/>
          <w:lang w:val="en-US"/>
        </w:rPr>
      </w:pPr>
      <w:r w:rsidRPr="00A3528D">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_Toc120575204 \h </w:instrText>
      </w:r>
      <w:r>
        <w:rPr>
          <w:noProof/>
        </w:rPr>
      </w:r>
      <w:r>
        <w:rPr>
          <w:noProof/>
        </w:rPr>
        <w:fldChar w:fldCharType="separate"/>
      </w:r>
      <w:r>
        <w:rPr>
          <w:noProof/>
        </w:rPr>
        <w:t>50</w:t>
      </w:r>
      <w:r>
        <w:rPr>
          <w:noProof/>
        </w:rPr>
        <w:fldChar w:fldCharType="end"/>
      </w:r>
    </w:p>
    <w:p w14:paraId="06778996" w14:textId="14ACFB07" w:rsidR="00B256D7" w:rsidRDefault="00B256D7">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_Toc120575205 \h </w:instrText>
      </w:r>
      <w:r>
        <w:rPr>
          <w:noProof/>
        </w:rPr>
      </w:r>
      <w:r>
        <w:rPr>
          <w:noProof/>
        </w:rPr>
        <w:fldChar w:fldCharType="separate"/>
      </w:r>
      <w:r>
        <w:rPr>
          <w:noProof/>
        </w:rPr>
        <w:t>50</w:t>
      </w:r>
      <w:r>
        <w:rPr>
          <w:noProof/>
        </w:rPr>
        <w:fldChar w:fldCharType="end"/>
      </w:r>
    </w:p>
    <w:p w14:paraId="32E5FD62" w14:textId="42471F72" w:rsidR="00B256D7" w:rsidRDefault="00B256D7">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_Toc120575206 \h </w:instrText>
      </w:r>
      <w:r>
        <w:rPr>
          <w:noProof/>
        </w:rPr>
      </w:r>
      <w:r>
        <w:rPr>
          <w:noProof/>
        </w:rPr>
        <w:fldChar w:fldCharType="separate"/>
      </w:r>
      <w:r>
        <w:rPr>
          <w:noProof/>
        </w:rPr>
        <w:t>51</w:t>
      </w:r>
      <w:r>
        <w:rPr>
          <w:noProof/>
        </w:rPr>
        <w:fldChar w:fldCharType="end"/>
      </w:r>
    </w:p>
    <w:p w14:paraId="3C3673CA" w14:textId="51092B13" w:rsidR="00B256D7" w:rsidRDefault="00B256D7">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_Toc120575207 \h </w:instrText>
      </w:r>
      <w:r>
        <w:rPr>
          <w:noProof/>
        </w:rPr>
      </w:r>
      <w:r>
        <w:rPr>
          <w:noProof/>
        </w:rPr>
        <w:fldChar w:fldCharType="separate"/>
      </w:r>
      <w:r>
        <w:rPr>
          <w:noProof/>
        </w:rPr>
        <w:t>51</w:t>
      </w:r>
      <w:r>
        <w:rPr>
          <w:noProof/>
        </w:rPr>
        <w:fldChar w:fldCharType="end"/>
      </w:r>
    </w:p>
    <w:p w14:paraId="1004E866" w14:textId="172B30CA" w:rsidR="00B256D7" w:rsidRDefault="00B256D7">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_Toc120575208 \h </w:instrText>
      </w:r>
      <w:r>
        <w:rPr>
          <w:noProof/>
        </w:rPr>
      </w:r>
      <w:r>
        <w:rPr>
          <w:noProof/>
        </w:rPr>
        <w:fldChar w:fldCharType="separate"/>
      </w:r>
      <w:r>
        <w:rPr>
          <w:noProof/>
        </w:rPr>
        <w:t>51</w:t>
      </w:r>
      <w:r>
        <w:rPr>
          <w:noProof/>
        </w:rPr>
        <w:fldChar w:fldCharType="end"/>
      </w:r>
    </w:p>
    <w:p w14:paraId="275446A1" w14:textId="3593E761" w:rsidR="00B256D7" w:rsidRDefault="00B256D7">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_Toc120575209 \h </w:instrText>
      </w:r>
      <w:r>
        <w:rPr>
          <w:noProof/>
        </w:rPr>
      </w:r>
      <w:r>
        <w:rPr>
          <w:noProof/>
        </w:rPr>
        <w:fldChar w:fldCharType="separate"/>
      </w:r>
      <w:r>
        <w:rPr>
          <w:noProof/>
        </w:rPr>
        <w:t>51</w:t>
      </w:r>
      <w:r>
        <w:rPr>
          <w:noProof/>
        </w:rPr>
        <w:fldChar w:fldCharType="end"/>
      </w:r>
    </w:p>
    <w:p w14:paraId="67266374" w14:textId="02173952" w:rsidR="00B256D7" w:rsidRDefault="00B256D7">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_Toc120575210 \h </w:instrText>
      </w:r>
      <w:r>
        <w:rPr>
          <w:noProof/>
        </w:rPr>
      </w:r>
      <w:r>
        <w:rPr>
          <w:noProof/>
        </w:rPr>
        <w:fldChar w:fldCharType="separate"/>
      </w:r>
      <w:r>
        <w:rPr>
          <w:noProof/>
        </w:rPr>
        <w:t>51</w:t>
      </w:r>
      <w:r>
        <w:rPr>
          <w:noProof/>
        </w:rPr>
        <w:fldChar w:fldCharType="end"/>
      </w:r>
    </w:p>
    <w:p w14:paraId="46C25898" w14:textId="0957EFE4" w:rsidR="00B256D7" w:rsidRDefault="00B256D7">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_Toc120575211 \h </w:instrText>
      </w:r>
      <w:r>
        <w:rPr>
          <w:noProof/>
        </w:rPr>
      </w:r>
      <w:r>
        <w:rPr>
          <w:noProof/>
        </w:rPr>
        <w:fldChar w:fldCharType="separate"/>
      </w:r>
      <w:r>
        <w:rPr>
          <w:noProof/>
        </w:rPr>
        <w:t>51</w:t>
      </w:r>
      <w:r>
        <w:rPr>
          <w:noProof/>
        </w:rPr>
        <w:fldChar w:fldCharType="end"/>
      </w:r>
    </w:p>
    <w:p w14:paraId="28CD97F0" w14:textId="5D15626D" w:rsidR="00B256D7" w:rsidRDefault="00B256D7">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_Toc120575212 \h </w:instrText>
      </w:r>
      <w:r>
        <w:rPr>
          <w:noProof/>
        </w:rPr>
      </w:r>
      <w:r>
        <w:rPr>
          <w:noProof/>
        </w:rPr>
        <w:fldChar w:fldCharType="separate"/>
      </w:r>
      <w:r>
        <w:rPr>
          <w:noProof/>
        </w:rPr>
        <w:t>51</w:t>
      </w:r>
      <w:r>
        <w:rPr>
          <w:noProof/>
        </w:rPr>
        <w:fldChar w:fldCharType="end"/>
      </w:r>
    </w:p>
    <w:p w14:paraId="724A880F" w14:textId="7F72B7A2" w:rsidR="00B256D7" w:rsidRDefault="00B256D7">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_Toc120575213 \h </w:instrText>
      </w:r>
      <w:r>
        <w:rPr>
          <w:noProof/>
        </w:rPr>
      </w:r>
      <w:r>
        <w:rPr>
          <w:noProof/>
        </w:rPr>
        <w:fldChar w:fldCharType="separate"/>
      </w:r>
      <w:r>
        <w:rPr>
          <w:noProof/>
        </w:rPr>
        <w:t>52</w:t>
      </w:r>
      <w:r>
        <w:rPr>
          <w:noProof/>
        </w:rPr>
        <w:fldChar w:fldCharType="end"/>
      </w:r>
    </w:p>
    <w:p w14:paraId="3052984B" w14:textId="66939742" w:rsidR="00B256D7" w:rsidRDefault="00B256D7">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_Toc120575214 \h </w:instrText>
      </w:r>
      <w:r>
        <w:rPr>
          <w:noProof/>
        </w:rPr>
      </w:r>
      <w:r>
        <w:rPr>
          <w:noProof/>
        </w:rPr>
        <w:fldChar w:fldCharType="separate"/>
      </w:r>
      <w:r>
        <w:rPr>
          <w:noProof/>
        </w:rPr>
        <w:t>53</w:t>
      </w:r>
      <w:r>
        <w:rPr>
          <w:noProof/>
        </w:rPr>
        <w:fldChar w:fldCharType="end"/>
      </w:r>
    </w:p>
    <w:p w14:paraId="6BA93E00" w14:textId="4FDC3D69" w:rsidR="00B256D7" w:rsidRDefault="00B256D7">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_Toc120575215 \h </w:instrText>
      </w:r>
      <w:r>
        <w:rPr>
          <w:noProof/>
        </w:rPr>
      </w:r>
      <w:r>
        <w:rPr>
          <w:noProof/>
        </w:rPr>
        <w:fldChar w:fldCharType="separate"/>
      </w:r>
      <w:r>
        <w:rPr>
          <w:noProof/>
        </w:rPr>
        <w:t>53</w:t>
      </w:r>
      <w:r>
        <w:rPr>
          <w:noProof/>
        </w:rPr>
        <w:fldChar w:fldCharType="end"/>
      </w:r>
    </w:p>
    <w:p w14:paraId="56BC6E26" w14:textId="3D032105" w:rsidR="00B256D7" w:rsidRDefault="00B256D7">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_Toc120575216 \h </w:instrText>
      </w:r>
      <w:r>
        <w:rPr>
          <w:noProof/>
        </w:rPr>
      </w:r>
      <w:r>
        <w:rPr>
          <w:noProof/>
        </w:rPr>
        <w:fldChar w:fldCharType="separate"/>
      </w:r>
      <w:r>
        <w:rPr>
          <w:noProof/>
        </w:rPr>
        <w:t>54</w:t>
      </w:r>
      <w:r>
        <w:rPr>
          <w:noProof/>
        </w:rPr>
        <w:fldChar w:fldCharType="end"/>
      </w:r>
    </w:p>
    <w:p w14:paraId="15DA943B" w14:textId="5C16DC70" w:rsidR="00B256D7" w:rsidRDefault="00B256D7">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A3528D">
        <w:rPr>
          <w:noProof/>
          <w:lang w:val="en-US"/>
        </w:rPr>
        <w:t>Npcf_MBSPolicyAuthorization</w:t>
      </w:r>
      <w:r>
        <w:rPr>
          <w:noProof/>
        </w:rPr>
        <w:t xml:space="preserve"> API</w:t>
      </w:r>
      <w:r>
        <w:rPr>
          <w:noProof/>
        </w:rPr>
        <w:tab/>
      </w:r>
      <w:r>
        <w:rPr>
          <w:noProof/>
        </w:rPr>
        <w:fldChar w:fldCharType="begin"/>
      </w:r>
      <w:r>
        <w:rPr>
          <w:noProof/>
        </w:rPr>
        <w:instrText xml:space="preserve"> PAGEREF _Toc120575217 \h </w:instrText>
      </w:r>
      <w:r>
        <w:rPr>
          <w:noProof/>
        </w:rPr>
      </w:r>
      <w:r>
        <w:rPr>
          <w:noProof/>
        </w:rPr>
        <w:fldChar w:fldCharType="separate"/>
      </w:r>
      <w:r>
        <w:rPr>
          <w:noProof/>
        </w:rPr>
        <w:t>61</w:t>
      </w:r>
      <w:r>
        <w:rPr>
          <w:noProof/>
        </w:rPr>
        <w:fldChar w:fldCharType="end"/>
      </w:r>
    </w:p>
    <w:p w14:paraId="7D754889" w14:textId="0A43F730" w:rsidR="00B256D7" w:rsidRDefault="00B256D7">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_Toc120575218 \h </w:instrText>
      </w:r>
      <w:r>
        <w:rPr>
          <w:noProof/>
        </w:rPr>
      </w:r>
      <w:r>
        <w:rPr>
          <w:noProof/>
        </w:rPr>
        <w:fldChar w:fldCharType="separate"/>
      </w:r>
      <w:r>
        <w:rPr>
          <w:noProof/>
        </w:rPr>
        <w:t>65</w:t>
      </w:r>
      <w:r>
        <w:rPr>
          <w:noProof/>
        </w:rPr>
        <w:fldChar w:fldCharType="end"/>
      </w:r>
    </w:p>
    <w:p w14:paraId="176CBD50" w14:textId="081DA4A3" w:rsidR="00B256D7" w:rsidRDefault="00B256D7">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_Toc120575219 \h </w:instrText>
      </w:r>
      <w:r>
        <w:rPr>
          <w:noProof/>
        </w:rPr>
      </w:r>
      <w:r>
        <w:rPr>
          <w:noProof/>
        </w:rPr>
        <w:fldChar w:fldCharType="separate"/>
      </w:r>
      <w:r>
        <w:rPr>
          <w:noProof/>
        </w:rPr>
        <w:t>65</w:t>
      </w:r>
      <w:r>
        <w:rPr>
          <w:noProof/>
        </w:rPr>
        <w:fldChar w:fldCharType="end"/>
      </w:r>
    </w:p>
    <w:p w14:paraId="41A75E2F" w14:textId="1A2CF86F" w:rsidR="00B256D7" w:rsidRDefault="00B256D7">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_Toc120575220 \h </w:instrText>
      </w:r>
      <w:r>
        <w:rPr>
          <w:noProof/>
        </w:rPr>
      </w:r>
      <w:r>
        <w:rPr>
          <w:noProof/>
        </w:rPr>
        <w:fldChar w:fldCharType="separate"/>
      </w:r>
      <w:r>
        <w:rPr>
          <w:noProof/>
        </w:rPr>
        <w:t>65</w:t>
      </w:r>
      <w:r>
        <w:rPr>
          <w:noProof/>
        </w:rPr>
        <w:fldChar w:fldCharType="end"/>
      </w:r>
    </w:p>
    <w:p w14:paraId="4CD50CC9" w14:textId="4B9F13A3" w:rsidR="00B256D7" w:rsidRDefault="00B256D7">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_Toc120575221 \h </w:instrText>
      </w:r>
      <w:r>
        <w:rPr>
          <w:noProof/>
        </w:rPr>
      </w:r>
      <w:r>
        <w:rPr>
          <w:noProof/>
        </w:rPr>
        <w:fldChar w:fldCharType="separate"/>
      </w:r>
      <w:r>
        <w:rPr>
          <w:noProof/>
        </w:rPr>
        <w:t>65</w:t>
      </w:r>
      <w:r>
        <w:rPr>
          <w:noProof/>
        </w:rPr>
        <w:fldChar w:fldCharType="end"/>
      </w:r>
    </w:p>
    <w:p w14:paraId="24586173" w14:textId="39D835CC" w:rsidR="00B256D7" w:rsidRDefault="00B256D7">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_Toc120575222 \h </w:instrText>
      </w:r>
      <w:r>
        <w:rPr>
          <w:noProof/>
        </w:rPr>
      </w:r>
      <w:r>
        <w:rPr>
          <w:noProof/>
        </w:rPr>
        <w:fldChar w:fldCharType="separate"/>
      </w:r>
      <w:r>
        <w:rPr>
          <w:noProof/>
        </w:rPr>
        <w:t>66</w:t>
      </w:r>
      <w:r>
        <w:rPr>
          <w:noProof/>
        </w:rPr>
        <w:fldChar w:fldCharType="end"/>
      </w:r>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20575059"/>
      <w:bookmarkEnd w:id="9"/>
      <w:r w:rsidRPr="00DF36AA">
        <w:rPr>
          <w:lang w:val="en-US"/>
        </w:rPr>
        <w:lastRenderedPageBreak/>
        <w:t>Foreword</w:t>
      </w:r>
      <w:bookmarkEnd w:id="10"/>
      <w:bookmarkEnd w:id="11"/>
      <w:bookmarkEnd w:id="12"/>
      <w:bookmarkEnd w:id="13"/>
      <w:bookmarkEnd w:id="14"/>
      <w:bookmarkEnd w:id="15"/>
      <w:bookmarkEnd w:id="16"/>
      <w:bookmarkEnd w:id="17"/>
    </w:p>
    <w:p w14:paraId="429B4BB3" w14:textId="77777777" w:rsidR="00080512" w:rsidRPr="00DF36AA" w:rsidRDefault="00080512">
      <w:pPr>
        <w:rPr>
          <w:lang w:val="en-US"/>
        </w:rPr>
      </w:pPr>
      <w:r w:rsidRPr="00DF36AA">
        <w:rPr>
          <w:lang w:val="en-US"/>
        </w:rPr>
        <w:t xml:space="preserve">This Technical </w:t>
      </w:r>
      <w:bookmarkStart w:id="18" w:name="spectype3"/>
      <w:r w:rsidRPr="00DF36AA">
        <w:rPr>
          <w:lang w:val="en-US"/>
        </w:rPr>
        <w:t>Specification</w:t>
      </w:r>
      <w:bookmarkEnd w:id="18"/>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119957403"/>
      <w:bookmarkStart w:id="23" w:name="_Toc119957927"/>
      <w:bookmarkStart w:id="24" w:name="_Toc120568661"/>
      <w:bookmarkStart w:id="25" w:name="_Toc120568900"/>
      <w:bookmarkStart w:id="26" w:name="_Toc120569784"/>
      <w:bookmarkStart w:id="27" w:name="_Toc120575060"/>
      <w:r w:rsidRPr="004D3578">
        <w:lastRenderedPageBreak/>
        <w:t>1</w:t>
      </w:r>
      <w:r w:rsidRPr="004D3578">
        <w:tab/>
        <w:t>Scope</w:t>
      </w:r>
      <w:bookmarkEnd w:id="20"/>
      <w:bookmarkEnd w:id="21"/>
      <w:bookmarkEnd w:id="22"/>
      <w:bookmarkEnd w:id="23"/>
      <w:bookmarkEnd w:id="24"/>
      <w:bookmarkEnd w:id="25"/>
      <w:bookmarkEnd w:id="26"/>
      <w:bookmarkEnd w:id="27"/>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8" w:name="_Toc510696579"/>
      <w:bookmarkStart w:id="29" w:name="_Toc35971371"/>
      <w:bookmarkStart w:id="30" w:name="_Toc119957404"/>
      <w:bookmarkStart w:id="31" w:name="_Toc119957928"/>
      <w:bookmarkStart w:id="32" w:name="_Toc120568662"/>
      <w:bookmarkStart w:id="33" w:name="_Toc120568901"/>
      <w:bookmarkStart w:id="34" w:name="_Toc120569785"/>
      <w:bookmarkStart w:id="35" w:name="_Toc120575061"/>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40" w:name="_Toc510696580"/>
      <w:bookmarkStart w:id="4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2" w:name="_Toc119957405"/>
      <w:bookmarkStart w:id="43" w:name="_Toc119957929"/>
      <w:bookmarkStart w:id="44" w:name="_Toc120568663"/>
      <w:bookmarkStart w:id="45" w:name="_Toc120568902"/>
      <w:bookmarkStart w:id="46" w:name="_Toc120569786"/>
      <w:bookmarkStart w:id="47" w:name="_Toc120575062"/>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Heading2"/>
      </w:pPr>
      <w:bookmarkStart w:id="48" w:name="_Toc510696581"/>
      <w:bookmarkStart w:id="49" w:name="_Toc35971373"/>
      <w:bookmarkStart w:id="50" w:name="_Toc119957406"/>
      <w:bookmarkStart w:id="51" w:name="_Toc119957930"/>
      <w:bookmarkStart w:id="52" w:name="_Toc120568664"/>
      <w:bookmarkStart w:id="53" w:name="_Toc120568903"/>
      <w:bookmarkStart w:id="54" w:name="_Toc120569787"/>
      <w:bookmarkStart w:id="55" w:name="_Toc120575063"/>
      <w:r w:rsidRPr="004D3578">
        <w:t>3.1</w:t>
      </w:r>
      <w:r w:rsidRPr="004D3578">
        <w:tab/>
        <w:t>Definitions</w:t>
      </w:r>
      <w:bookmarkEnd w:id="48"/>
      <w:bookmarkEnd w:id="49"/>
      <w:bookmarkEnd w:id="50"/>
      <w:bookmarkEnd w:id="51"/>
      <w:bookmarkEnd w:id="52"/>
      <w:bookmarkEnd w:id="53"/>
      <w:bookmarkEnd w:id="54"/>
      <w:bookmarkEnd w:id="55"/>
    </w:p>
    <w:p w14:paraId="0522AB69" w14:textId="176A32EC" w:rsidR="008A6D4A" w:rsidRPr="004D3578" w:rsidRDefault="008A6D4A" w:rsidP="008A6D4A">
      <w:r w:rsidRPr="004D3578">
        <w:t xml:space="preserve">For the purposes of the present document, the terms and definitions given in </w:t>
      </w:r>
      <w:bookmarkStart w:id="56" w:name="OLE_LINK6"/>
      <w:bookmarkStart w:id="57" w:name="OLE_LINK7"/>
      <w:bookmarkStart w:id="58" w:name="OLE_LINK8"/>
      <w:r>
        <w:t>3GPP</w:t>
      </w:r>
      <w:bookmarkEnd w:id="56"/>
      <w:bookmarkEnd w:id="57"/>
      <w:bookmarkEnd w:id="58"/>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9" w:name="_Toc510696582"/>
      <w:bookmarkStart w:id="60" w:name="_Toc35971374"/>
      <w:bookmarkStart w:id="61" w:name="_Toc119957407"/>
      <w:bookmarkStart w:id="62" w:name="_Toc119957931"/>
      <w:bookmarkStart w:id="63" w:name="_Toc120568665"/>
      <w:bookmarkStart w:id="64" w:name="_Toc120568904"/>
      <w:bookmarkStart w:id="65" w:name="_Toc120569788"/>
      <w:bookmarkStart w:id="66" w:name="_Toc120575064"/>
      <w:r w:rsidRPr="004D3578">
        <w:t>3.2</w:t>
      </w:r>
      <w:r w:rsidRPr="004D3578">
        <w:tab/>
        <w:t>Symbols</w:t>
      </w:r>
      <w:bookmarkEnd w:id="59"/>
      <w:bookmarkEnd w:id="60"/>
      <w:bookmarkEnd w:id="61"/>
      <w:bookmarkEnd w:id="62"/>
      <w:bookmarkEnd w:id="63"/>
      <w:bookmarkEnd w:id="64"/>
      <w:bookmarkEnd w:id="65"/>
      <w:bookmarkEnd w:id="66"/>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7" w:name="_Toc510696583"/>
      <w:bookmarkStart w:id="68" w:name="_Toc35971375"/>
      <w:bookmarkStart w:id="69" w:name="_Toc119957408"/>
      <w:bookmarkStart w:id="70" w:name="_Toc119957932"/>
      <w:bookmarkStart w:id="71" w:name="_Toc120568666"/>
      <w:bookmarkStart w:id="72" w:name="_Toc120568905"/>
      <w:bookmarkStart w:id="73" w:name="_Toc120569789"/>
      <w:bookmarkStart w:id="74" w:name="_Toc120575065"/>
      <w:r w:rsidRPr="004D3578">
        <w:t>3.3</w:t>
      </w:r>
      <w:r w:rsidRPr="004D3578">
        <w:tab/>
        <w:t>Abbreviations</w:t>
      </w:r>
      <w:bookmarkEnd w:id="67"/>
      <w:bookmarkEnd w:id="68"/>
      <w:bookmarkEnd w:id="69"/>
      <w:bookmarkEnd w:id="70"/>
      <w:bookmarkEnd w:id="71"/>
      <w:bookmarkEnd w:id="72"/>
      <w:bookmarkEnd w:id="73"/>
      <w:bookmarkEnd w:id="74"/>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75" w:name="_Toc510696584"/>
      <w:bookmarkStart w:id="76" w:name="_Toc35971376"/>
      <w:r>
        <w:t>MBSF</w:t>
      </w:r>
      <w:r>
        <w:tab/>
        <w:t>Multicast/Broadcast Service Function</w:t>
      </w:r>
    </w:p>
    <w:p w14:paraId="61105057" w14:textId="77777777" w:rsidR="008A6D4A" w:rsidRDefault="008A6D4A" w:rsidP="008A6D4A">
      <w:pPr>
        <w:pStyle w:val="Heading1"/>
      </w:pPr>
      <w:bookmarkStart w:id="77" w:name="_Toc119957409"/>
      <w:bookmarkStart w:id="78" w:name="_Toc119957933"/>
      <w:bookmarkStart w:id="79" w:name="_Toc120568667"/>
      <w:bookmarkStart w:id="80" w:name="_Toc120568906"/>
      <w:bookmarkStart w:id="81" w:name="_Toc120569790"/>
      <w:bookmarkStart w:id="82" w:name="_Toc120575066"/>
      <w:r w:rsidRPr="004D3578">
        <w:t>4</w:t>
      </w:r>
      <w:r w:rsidRPr="004D3578">
        <w:tab/>
      </w:r>
      <w:r>
        <w:t>Overview</w:t>
      </w:r>
      <w:bookmarkEnd w:id="75"/>
      <w:bookmarkEnd w:id="76"/>
      <w:bookmarkEnd w:id="77"/>
      <w:bookmarkEnd w:id="78"/>
      <w:bookmarkEnd w:id="79"/>
      <w:bookmarkEnd w:id="80"/>
      <w:bookmarkEnd w:id="81"/>
      <w:bookmarkEnd w:id="82"/>
    </w:p>
    <w:p w14:paraId="00D16E12" w14:textId="150D4928"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BC48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34pt;height:192pt" o:ole="">
            <v:imagedata r:id="rId12" o:title=""/>
          </v:shape>
          <o:OLEObject Type="Embed" ProgID="Visio.Drawing.15" ShapeID="_x0000_i1026" DrawAspect="Content" ObjectID="_1731188947"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83" w:name="_Hlk90482687"/>
    <w:p w14:paraId="19BAFF86" w14:textId="073A9B03" w:rsidR="00B94164" w:rsidRDefault="00391F99" w:rsidP="00723B0E">
      <w:pPr>
        <w:pStyle w:val="TH"/>
      </w:pPr>
      <w:r>
        <w:object w:dxaOrig="5521" w:dyaOrig="4381" w14:anchorId="34933908">
          <v:shape id="_x0000_i1028" type="#_x0000_t75" style="width:276pt;height:222pt" o:ole="">
            <v:imagedata r:id="rId14" o:title=""/>
          </v:shape>
          <o:OLEObject Type="Embed" ProgID="Visio.Drawing.15" ShapeID="_x0000_i1028" DrawAspect="Content" ObjectID="_1731188948"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84" w:name="_Hlk496757574"/>
      <w:r>
        <w:t>R</w:t>
      </w:r>
      <w:r>
        <w:rPr>
          <w:rFonts w:eastAsia="Times New Roman"/>
        </w:rPr>
        <w:t>eference point representation</w:t>
      </w:r>
      <w:bookmarkEnd w:id="84"/>
    </w:p>
    <w:p w14:paraId="6A3C47FA" w14:textId="7C8F2065" w:rsidR="008A6D4A" w:rsidRDefault="008A6D4A" w:rsidP="008A6D4A">
      <w:pPr>
        <w:pStyle w:val="Heading1"/>
      </w:pPr>
      <w:bookmarkStart w:id="85" w:name="_Toc510696585"/>
      <w:bookmarkStart w:id="86" w:name="_Toc35971377"/>
      <w:bookmarkStart w:id="87" w:name="_Toc119957410"/>
      <w:bookmarkStart w:id="88" w:name="_Toc119957934"/>
      <w:bookmarkStart w:id="89" w:name="_Toc120568668"/>
      <w:bookmarkStart w:id="90" w:name="_Toc120568907"/>
      <w:bookmarkStart w:id="91" w:name="_Toc120569791"/>
      <w:bookmarkStart w:id="92" w:name="_Toc120575067"/>
      <w:bookmarkEnd w:id="83"/>
      <w:r>
        <w:t>5</w:t>
      </w:r>
      <w:r w:rsidRPr="004D3578">
        <w:tab/>
      </w:r>
      <w:r>
        <w:t xml:space="preserve">Services offered by the </w:t>
      </w:r>
      <w:bookmarkEnd w:id="85"/>
      <w:bookmarkEnd w:id="86"/>
      <w:r w:rsidR="00DA6C51">
        <w:t>PCF</w:t>
      </w:r>
      <w:bookmarkEnd w:id="87"/>
      <w:bookmarkEnd w:id="88"/>
      <w:bookmarkEnd w:id="89"/>
      <w:bookmarkEnd w:id="90"/>
      <w:bookmarkEnd w:id="91"/>
      <w:bookmarkEnd w:id="92"/>
    </w:p>
    <w:p w14:paraId="5A6A4D44" w14:textId="77777777" w:rsidR="008A6D4A" w:rsidRDefault="008A6D4A" w:rsidP="008A6D4A">
      <w:pPr>
        <w:pStyle w:val="Heading2"/>
      </w:pPr>
      <w:bookmarkStart w:id="93" w:name="_Toc510696586"/>
      <w:bookmarkStart w:id="94" w:name="_Toc35971378"/>
      <w:bookmarkStart w:id="95" w:name="_Toc119957411"/>
      <w:bookmarkStart w:id="96" w:name="_Toc119957935"/>
      <w:bookmarkStart w:id="97" w:name="_Toc120568669"/>
      <w:bookmarkStart w:id="98" w:name="_Toc120568908"/>
      <w:bookmarkStart w:id="99" w:name="_Toc120569792"/>
      <w:bookmarkStart w:id="100" w:name="_Toc120575068"/>
      <w:r>
        <w:t>5.1</w:t>
      </w:r>
      <w:r>
        <w:tab/>
        <w:t>Introduction</w:t>
      </w:r>
      <w:bookmarkEnd w:id="93"/>
      <w:bookmarkEnd w:id="94"/>
      <w:bookmarkEnd w:id="95"/>
      <w:bookmarkEnd w:id="96"/>
      <w:bookmarkEnd w:id="97"/>
      <w:bookmarkEnd w:id="98"/>
      <w:bookmarkEnd w:id="99"/>
      <w:bookmarkEnd w:id="10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01" w:name="_Toc510696587"/>
      <w:bookmarkStart w:id="102" w:name="_Toc35971379"/>
      <w:bookmarkStart w:id="103" w:name="_Toc119957412"/>
      <w:bookmarkStart w:id="104" w:name="_Toc119957936"/>
      <w:bookmarkStart w:id="105" w:name="_Toc120568670"/>
      <w:bookmarkStart w:id="106" w:name="_Toc120568909"/>
      <w:bookmarkStart w:id="107" w:name="_Toc120569793"/>
      <w:bookmarkStart w:id="108" w:name="_Toc120575069"/>
      <w:r>
        <w:lastRenderedPageBreak/>
        <w:t>5.2</w:t>
      </w:r>
      <w:r>
        <w:tab/>
      </w:r>
      <w:r w:rsidR="00DA6C51">
        <w:t>Npcf_MBSPolicyControl</w:t>
      </w:r>
      <w:r w:rsidRPr="00AF47A0">
        <w:t xml:space="preserve"> </w:t>
      </w:r>
      <w:r>
        <w:t>Service</w:t>
      </w:r>
      <w:bookmarkEnd w:id="101"/>
      <w:bookmarkEnd w:id="102"/>
      <w:bookmarkEnd w:id="103"/>
      <w:bookmarkEnd w:id="104"/>
      <w:bookmarkEnd w:id="105"/>
      <w:bookmarkEnd w:id="106"/>
      <w:bookmarkEnd w:id="107"/>
      <w:bookmarkEnd w:id="108"/>
    </w:p>
    <w:p w14:paraId="689EB835" w14:textId="77777777" w:rsidR="008A6D4A" w:rsidRDefault="008A6D4A" w:rsidP="008A6D4A">
      <w:pPr>
        <w:pStyle w:val="Heading3"/>
      </w:pPr>
      <w:bookmarkStart w:id="109" w:name="_Toc510696588"/>
      <w:bookmarkStart w:id="110" w:name="_Toc35971380"/>
      <w:bookmarkStart w:id="111" w:name="_Toc119957413"/>
      <w:bookmarkStart w:id="112" w:name="_Toc119957937"/>
      <w:bookmarkStart w:id="113" w:name="_Toc120568671"/>
      <w:bookmarkStart w:id="114" w:name="_Toc120568910"/>
      <w:bookmarkStart w:id="115" w:name="_Toc120569794"/>
      <w:bookmarkStart w:id="116" w:name="_Toc120575070"/>
      <w:r>
        <w:t>5.2.1</w:t>
      </w:r>
      <w:r>
        <w:tab/>
        <w:t>Service Description</w:t>
      </w:r>
      <w:bookmarkEnd w:id="109"/>
      <w:bookmarkEnd w:id="110"/>
      <w:bookmarkEnd w:id="111"/>
      <w:bookmarkEnd w:id="112"/>
      <w:bookmarkEnd w:id="113"/>
      <w:bookmarkEnd w:id="114"/>
      <w:bookmarkEnd w:id="115"/>
      <w:bookmarkEnd w:id="116"/>
    </w:p>
    <w:p w14:paraId="1FC77FB1" w14:textId="63C2B1F3" w:rsidR="006A0692" w:rsidRDefault="006A0692" w:rsidP="006A0692">
      <w:bookmarkStart w:id="117" w:name="_Toc510696589"/>
      <w:bookmarkStart w:id="118"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19" w:name="_Toc119957414"/>
      <w:bookmarkStart w:id="120" w:name="_Toc119957938"/>
      <w:bookmarkStart w:id="121" w:name="_Toc120568672"/>
      <w:bookmarkStart w:id="122" w:name="_Toc120568911"/>
      <w:bookmarkStart w:id="123" w:name="_Toc120569795"/>
      <w:bookmarkStart w:id="124" w:name="_Toc120575071"/>
      <w:r>
        <w:t>5.2.2</w:t>
      </w:r>
      <w:r>
        <w:tab/>
        <w:t>Service Operations</w:t>
      </w:r>
      <w:bookmarkEnd w:id="117"/>
      <w:bookmarkEnd w:id="118"/>
      <w:bookmarkEnd w:id="119"/>
      <w:bookmarkEnd w:id="120"/>
      <w:bookmarkEnd w:id="121"/>
      <w:bookmarkEnd w:id="122"/>
      <w:bookmarkEnd w:id="123"/>
      <w:bookmarkEnd w:id="124"/>
    </w:p>
    <w:p w14:paraId="679BB854" w14:textId="77777777" w:rsidR="008A6D4A" w:rsidRDefault="008A6D4A" w:rsidP="008A6D4A">
      <w:pPr>
        <w:pStyle w:val="Heading4"/>
      </w:pPr>
      <w:bookmarkStart w:id="125" w:name="_Toc510696590"/>
      <w:bookmarkStart w:id="126" w:name="_Toc35971382"/>
      <w:bookmarkStart w:id="127" w:name="_Toc119957415"/>
      <w:bookmarkStart w:id="128" w:name="_Toc119957939"/>
      <w:bookmarkStart w:id="129" w:name="_Toc120568673"/>
      <w:bookmarkStart w:id="130" w:name="_Toc120568912"/>
      <w:bookmarkStart w:id="131" w:name="_Toc120569796"/>
      <w:bookmarkStart w:id="132" w:name="_Toc120575072"/>
      <w:r>
        <w:t>5.2.2.1</w:t>
      </w:r>
      <w:r>
        <w:tab/>
        <w:t>Introduction</w:t>
      </w:r>
      <w:bookmarkEnd w:id="125"/>
      <w:bookmarkEnd w:id="126"/>
      <w:bookmarkEnd w:id="127"/>
      <w:bookmarkEnd w:id="128"/>
      <w:bookmarkEnd w:id="129"/>
      <w:bookmarkEnd w:id="130"/>
      <w:bookmarkEnd w:id="131"/>
      <w:bookmarkEnd w:id="132"/>
    </w:p>
    <w:p w14:paraId="28AE1323" w14:textId="0DBC357E" w:rsidR="004A5544" w:rsidRDefault="004A5544" w:rsidP="004A5544">
      <w:bookmarkStart w:id="133" w:name="_Toc510696591"/>
      <w:bookmarkStart w:id="134"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5750C597"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35" w:name="_Toc119957416"/>
      <w:bookmarkStart w:id="136" w:name="_Toc119957940"/>
      <w:bookmarkStart w:id="137" w:name="_Toc120568674"/>
      <w:bookmarkStart w:id="138" w:name="_Toc120568913"/>
      <w:bookmarkStart w:id="139" w:name="_Toc120569797"/>
      <w:bookmarkStart w:id="140" w:name="_Toc120575073"/>
      <w:r>
        <w:t>5.2.2.2</w:t>
      </w:r>
      <w:r>
        <w:tab/>
      </w:r>
      <w:bookmarkEnd w:id="133"/>
      <w:bookmarkEnd w:id="134"/>
      <w:r w:rsidR="004A5544">
        <w:t>Npcf_MBSPoliyControl_Create</w:t>
      </w:r>
      <w:bookmarkEnd w:id="135"/>
      <w:bookmarkEnd w:id="136"/>
      <w:bookmarkEnd w:id="137"/>
      <w:bookmarkEnd w:id="138"/>
      <w:bookmarkEnd w:id="139"/>
      <w:bookmarkEnd w:id="140"/>
    </w:p>
    <w:p w14:paraId="687573F6" w14:textId="77777777" w:rsidR="008A6D4A" w:rsidRDefault="008A6D4A" w:rsidP="008A6D4A">
      <w:pPr>
        <w:pStyle w:val="Heading5"/>
      </w:pPr>
      <w:bookmarkStart w:id="141" w:name="_Toc510696592"/>
      <w:bookmarkStart w:id="142" w:name="_Toc35971384"/>
      <w:bookmarkStart w:id="143" w:name="_Toc119957417"/>
      <w:bookmarkStart w:id="144" w:name="_Toc119957941"/>
      <w:bookmarkStart w:id="145" w:name="_Toc120568675"/>
      <w:bookmarkStart w:id="146" w:name="_Toc120568914"/>
      <w:bookmarkStart w:id="147" w:name="_Toc120569798"/>
      <w:bookmarkStart w:id="148" w:name="_Toc120575074"/>
      <w:r>
        <w:t>5.2.2.2.1</w:t>
      </w:r>
      <w:r>
        <w:tab/>
        <w:t>General</w:t>
      </w:r>
      <w:bookmarkEnd w:id="141"/>
      <w:bookmarkEnd w:id="142"/>
      <w:bookmarkEnd w:id="143"/>
      <w:bookmarkEnd w:id="144"/>
      <w:bookmarkEnd w:id="145"/>
      <w:bookmarkEnd w:id="146"/>
      <w:bookmarkEnd w:id="147"/>
      <w:bookmarkEnd w:id="148"/>
    </w:p>
    <w:p w14:paraId="03AB9CD2" w14:textId="138EE48C" w:rsidR="004A5544" w:rsidRDefault="004A5544" w:rsidP="004A5544">
      <w:pPr>
        <w:rPr>
          <w:noProof/>
        </w:rPr>
      </w:pPr>
      <w:bookmarkStart w:id="149" w:name="_Toc510696593"/>
      <w:bookmarkStart w:id="150"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51" w:name="_Toc119957418"/>
      <w:bookmarkStart w:id="152" w:name="_Toc119957942"/>
      <w:bookmarkStart w:id="153" w:name="_Toc120568676"/>
      <w:bookmarkStart w:id="154" w:name="_Toc120568915"/>
      <w:bookmarkStart w:id="155" w:name="_Toc120569799"/>
      <w:bookmarkStart w:id="156" w:name="_Toc120575075"/>
      <w:r>
        <w:t>5.2.2.2.2</w:t>
      </w:r>
      <w:r>
        <w:tab/>
      </w:r>
      <w:bookmarkEnd w:id="149"/>
      <w:bookmarkEnd w:id="150"/>
      <w:r w:rsidR="004A5544">
        <w:t>MBS Policy Association Establishment</w:t>
      </w:r>
      <w:bookmarkEnd w:id="151"/>
      <w:bookmarkEnd w:id="152"/>
      <w:bookmarkEnd w:id="153"/>
      <w:bookmarkEnd w:id="154"/>
      <w:bookmarkEnd w:id="155"/>
      <w:bookmarkEnd w:id="156"/>
    </w:p>
    <w:bookmarkStart w:id="157" w:name="_Toc510696594"/>
    <w:bookmarkStart w:id="158" w:name="_Toc35971386"/>
    <w:p w14:paraId="70A10821" w14:textId="77777777" w:rsidR="004A5544" w:rsidRDefault="004A5544" w:rsidP="00723B0E">
      <w:pPr>
        <w:pStyle w:val="TH"/>
      </w:pPr>
      <w:r>
        <w:object w:dxaOrig="8810" w:dyaOrig="2220" w14:anchorId="7580FE19">
          <v:shape id="_x0000_i1029" type="#_x0000_t75" style="width:444pt;height:114pt" o:ole="">
            <v:imagedata r:id="rId16" o:title=""/>
          </v:shape>
          <o:OLEObject Type="Embed" ProgID="Visio.Drawing.15" ShapeID="_x0000_i1029" DrawAspect="Content" ObjectID="_1731188949" r:id="rId17"/>
        </w:object>
      </w:r>
    </w:p>
    <w:p w14:paraId="6CC1CE59" w14:textId="725C377E" w:rsidR="004A5544" w:rsidRDefault="004A5544" w:rsidP="004A5544">
      <w:pPr>
        <w:pStyle w:val="TF"/>
      </w:pPr>
      <w:r>
        <w:t>Figure </w:t>
      </w:r>
      <w:bookmarkStart w:id="159" w:name="_Hlk120280332"/>
      <w:r>
        <w:t>5.2.2.2.2</w:t>
      </w:r>
      <w:bookmarkEnd w:id="159"/>
      <w:r>
        <w:t xml:space="preserve">-1: </w:t>
      </w:r>
      <w:r w:rsidR="00016603">
        <w:t xml:space="preserve">Procedure for </w:t>
      </w:r>
      <w:r>
        <w:t>MBS Policy Association establishment</w:t>
      </w:r>
    </w:p>
    <w:p w14:paraId="62162FFB" w14:textId="78103E39" w:rsidR="004A5544" w:rsidRDefault="004A5544" w:rsidP="004A5544">
      <w:pPr>
        <w:pStyle w:val="B1"/>
      </w:pPr>
      <w:r>
        <w:lastRenderedPageBreak/>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7CC3E839" w:rsidR="004A5544" w:rsidRDefault="004741CB" w:rsidP="004741CB">
      <w:pPr>
        <w:pStyle w:val="B2"/>
      </w:pPr>
      <w:r>
        <w:t>-</w:t>
      </w:r>
      <w:r>
        <w:tab/>
      </w:r>
      <w:r>
        <w:tab/>
        <w:t>the MBS Service Information, within the "mbsServInfo" attribute</w:t>
      </w:r>
      <w:r w:rsidR="005A687C">
        <w:t>,</w:t>
      </w:r>
      <w:r>
        <w:t xml:space="preserve"> if available;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3A72DA05"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3128536C" w:rsidR="0002769E" w:rsidRDefault="0002769E" w:rsidP="0002769E">
      <w:pPr>
        <w:pStyle w:val="B3"/>
        <w:rPr>
          <w:lang w:eastAsia="zh-CN"/>
        </w:rPr>
      </w:pPr>
      <w:r w:rsidRPr="00237147">
        <w:rPr>
          <w:lang w:eastAsia="zh-CN"/>
        </w:rPr>
        <w:t>-</w:t>
      </w:r>
      <w:r w:rsidRPr="00237147">
        <w:rPr>
          <w:lang w:eastAsia="zh-CN"/>
        </w:rPr>
        <w:tab/>
      </w:r>
      <w:r>
        <w:rPr>
          <w:lang w:eastAsia="zh-CN"/>
        </w:rPr>
        <w:t xml:space="preserve">if the </w:t>
      </w:r>
      <w:r w:rsidR="004741CB">
        <w:rPr>
          <w:lang w:eastAsia="zh-CN"/>
        </w:rPr>
        <w:t xml:space="preserve">MBS Session being established relates to a location dependent MBS Session and if the </w:t>
      </w:r>
      <w:r>
        <w:rPr>
          <w:lang w:eastAsia="zh-CN"/>
        </w:rPr>
        <w:t>PCF is not already serving the MBS Session, the PCF may interact with the BSF</w:t>
      </w:r>
      <w:r w:rsidR="004741CB">
        <w:rPr>
          <w:lang w:eastAsia="zh-CN"/>
        </w:rPr>
        <w:t xml:space="preserve"> by invoking the </w:t>
      </w:r>
      <w:r w:rsidR="004741CB">
        <w:t>Nbsf_Management_Register service operation</w:t>
      </w:r>
      <w:r>
        <w:rPr>
          <w:lang w:eastAsia="zh-CN"/>
        </w:rPr>
        <w:t xml:space="preserve">, as specified in </w:t>
      </w:r>
      <w:r w:rsidR="004741CB">
        <w:rPr>
          <w:lang w:eastAsia="zh-CN"/>
        </w:rPr>
        <w:t>clause</w:t>
      </w:r>
      <w:r w:rsidR="004741CB">
        <w:rPr>
          <w:lang w:val="en-US" w:eastAsia="zh-CN"/>
        </w:rPr>
        <w:t xml:space="preserve"> 4.2.2.4 of </w:t>
      </w:r>
      <w:r>
        <w:rPr>
          <w:lang w:eastAsia="zh-CN"/>
        </w:rPr>
        <w:t>3GPP TS 29.521 [</w:t>
      </w:r>
      <w:r w:rsidRPr="001707FD">
        <w:rPr>
          <w:lang w:eastAsia="zh-CN"/>
        </w:rPr>
        <w:t>21</w:t>
      </w:r>
      <w:r>
        <w:rPr>
          <w:lang w:eastAsia="zh-CN"/>
        </w:rPr>
        <w:t>], to check whether there is already a PCF serving the MBS Session;</w:t>
      </w:r>
    </w:p>
    <w:p w14:paraId="32B9DA1E" w14:textId="77777777" w:rsidR="004741CB" w:rsidRPr="007A55A2" w:rsidRDefault="004741CB" w:rsidP="004741CB">
      <w:pPr>
        <w:pStyle w:val="NO"/>
        <w:rPr>
          <w:lang w:eastAsia="zh-CN"/>
        </w:rPr>
      </w:pPr>
      <w:r>
        <w:t>NOTE 1:</w:t>
      </w:r>
      <w:r>
        <w:tab/>
        <w:t>C</w:t>
      </w:r>
      <w:r>
        <w:rPr>
          <w:lang w:eastAsia="zh-CN"/>
        </w:rPr>
        <w:t>heck whether there is already a PCF serving the MBS Session</w:t>
      </w:r>
      <w:r w:rsidRPr="008E4894">
        <w:t xml:space="preserve"> is not necessary in a deployment with a single PCF</w:t>
      </w:r>
      <w:r>
        <w:t>.</w:t>
      </w:r>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0CEAAB2B"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21B55542"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lastRenderedPageBreak/>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44948723"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5BC9D685"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60" w:name="_Toc28012110"/>
      <w:bookmarkStart w:id="161" w:name="_Toc34122963"/>
      <w:bookmarkStart w:id="162" w:name="_Toc36037913"/>
      <w:bookmarkStart w:id="163" w:name="_Toc38875295"/>
      <w:bookmarkStart w:id="164" w:name="_Toc43191776"/>
      <w:bookmarkStart w:id="165" w:name="_Toc45133171"/>
      <w:bookmarkStart w:id="166" w:name="_Toc51316675"/>
      <w:bookmarkStart w:id="167" w:name="_Toc51761855"/>
      <w:bookmarkStart w:id="168" w:name="_Toc56674838"/>
      <w:bookmarkStart w:id="169" w:name="_Toc56675229"/>
      <w:bookmarkStart w:id="170" w:name="_Toc59016215"/>
      <w:bookmarkStart w:id="171" w:name="_Toc63167813"/>
      <w:bookmarkStart w:id="172" w:name="_Toc66262322"/>
      <w:bookmarkStart w:id="173" w:name="_Toc68166828"/>
      <w:bookmarkStart w:id="174" w:name="_Toc73537945"/>
      <w:bookmarkStart w:id="175" w:name="_Toc75351821"/>
      <w:bookmarkStart w:id="176" w:name="_Toc83231630"/>
      <w:bookmarkStart w:id="177" w:name="_Toc85534929"/>
      <w:bookmarkStart w:id="178" w:name="_Toc88559392"/>
      <w:bookmarkStart w:id="179" w:name="_Toc90653444"/>
      <w:bookmarkStart w:id="180" w:name="_Hlk99090988"/>
      <w:bookmarkStart w:id="181" w:name="_Toc510696596"/>
      <w:bookmarkStart w:id="182" w:name="_Toc35971388"/>
      <w:bookmarkStart w:id="183" w:name="_Toc119957419"/>
      <w:bookmarkStart w:id="184" w:name="_Toc119957943"/>
      <w:bookmarkStart w:id="185" w:name="_Toc120568677"/>
      <w:bookmarkStart w:id="186" w:name="_Toc120568916"/>
      <w:bookmarkStart w:id="187" w:name="_Toc120569800"/>
      <w:bookmarkStart w:id="188" w:name="_Toc120575076"/>
      <w:bookmarkEnd w:id="157"/>
      <w:bookmarkEnd w:id="158"/>
      <w:r>
        <w:t>5.2.2.3</w:t>
      </w:r>
      <w:r>
        <w:tab/>
        <w:t>Npcf_MBSPolicyControl_Update</w:t>
      </w:r>
      <w:bookmarkEnd w:id="183"/>
      <w:bookmarkEnd w:id="184"/>
      <w:bookmarkEnd w:id="185"/>
      <w:bookmarkEnd w:id="186"/>
      <w:bookmarkEnd w:id="187"/>
      <w:bookmarkEnd w:id="188"/>
    </w:p>
    <w:p w14:paraId="3CEBF5DB" w14:textId="77777777" w:rsidR="0002769E" w:rsidRDefault="0002769E" w:rsidP="0002769E">
      <w:pPr>
        <w:pStyle w:val="Heading5"/>
      </w:pPr>
      <w:bookmarkStart w:id="189" w:name="_Toc119957420"/>
      <w:bookmarkStart w:id="190" w:name="_Toc119957944"/>
      <w:bookmarkStart w:id="191" w:name="_Toc120568678"/>
      <w:bookmarkStart w:id="192" w:name="_Toc120568917"/>
      <w:bookmarkStart w:id="193" w:name="_Toc120569801"/>
      <w:bookmarkStart w:id="194" w:name="_Toc120575077"/>
      <w:r>
        <w:t>5.2.2.3.1</w:t>
      </w:r>
      <w:r>
        <w:tab/>
        <w:t>General</w:t>
      </w:r>
      <w:bookmarkEnd w:id="189"/>
      <w:bookmarkEnd w:id="190"/>
      <w:bookmarkEnd w:id="191"/>
      <w:bookmarkEnd w:id="192"/>
      <w:bookmarkEnd w:id="193"/>
      <w:bookmarkEnd w:id="194"/>
    </w:p>
    <w:p w14:paraId="4343AB80" w14:textId="15A635BA"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95" w:name="_Toc119957421"/>
      <w:bookmarkStart w:id="196" w:name="_Toc119957945"/>
      <w:bookmarkStart w:id="197" w:name="_Toc120568679"/>
      <w:bookmarkStart w:id="198" w:name="_Toc120568918"/>
      <w:bookmarkStart w:id="199" w:name="_Toc120569802"/>
      <w:bookmarkStart w:id="200" w:name="_Toc120575078"/>
      <w:r>
        <w:lastRenderedPageBreak/>
        <w:t>5.2.2.3.2</w:t>
      </w:r>
      <w:r>
        <w:tab/>
        <w:t>MBS Policy Association Update</w:t>
      </w:r>
      <w:bookmarkEnd w:id="195"/>
      <w:bookmarkEnd w:id="196"/>
      <w:bookmarkEnd w:id="197"/>
      <w:bookmarkEnd w:id="198"/>
      <w:bookmarkEnd w:id="199"/>
      <w:bookmarkEnd w:id="200"/>
    </w:p>
    <w:p w14:paraId="4526FF8B" w14:textId="77777777" w:rsidR="0002769E" w:rsidRDefault="0002769E" w:rsidP="0002769E">
      <w:pPr>
        <w:pStyle w:val="TH"/>
      </w:pPr>
      <w:r>
        <w:object w:dxaOrig="8800" w:dyaOrig="2210" w14:anchorId="078C85B4">
          <v:shape id="_x0000_i1030" type="#_x0000_t75" style="width:444pt;height:114pt" o:ole="">
            <v:imagedata r:id="rId18" o:title=""/>
          </v:shape>
          <o:OLEObject Type="Embed" ProgID="Visio.Drawing.15" ShapeID="_x0000_i1030" DrawAspect="Content" ObjectID="_1731188950" r:id="rId19"/>
        </w:object>
      </w:r>
    </w:p>
    <w:p w14:paraId="04265490" w14:textId="77777777" w:rsidR="0002769E" w:rsidRDefault="0002769E" w:rsidP="0002769E">
      <w:pPr>
        <w:pStyle w:val="TF"/>
      </w:pPr>
      <w:r>
        <w:t>Figure 5.2.2.3.2-1: Procedure for MBS Policy Association Update</w:t>
      </w:r>
    </w:p>
    <w:p w14:paraId="4D86BC5A" w14:textId="405829D9"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114A3FDA"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88055C0"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lastRenderedPageBreak/>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1E66928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8A4DA4D"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01" w:name="_Toc119957422"/>
      <w:bookmarkStart w:id="202" w:name="_Toc119957946"/>
      <w:bookmarkStart w:id="203" w:name="_Toc120568680"/>
      <w:bookmarkStart w:id="204" w:name="_Toc120568919"/>
      <w:bookmarkStart w:id="205" w:name="_Toc120569803"/>
      <w:bookmarkStart w:id="206" w:name="_Toc120575079"/>
      <w:r>
        <w:t>5.2.2.</w:t>
      </w:r>
      <w:r w:rsidR="000E4BC5">
        <w:t>4</w:t>
      </w:r>
      <w:r w:rsidR="00041DDC">
        <w:tab/>
        <w:t>Npcf_MBSPolicyControl_Delete</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201"/>
      <w:bookmarkEnd w:id="202"/>
      <w:bookmarkEnd w:id="203"/>
      <w:bookmarkEnd w:id="204"/>
      <w:bookmarkEnd w:id="205"/>
      <w:bookmarkEnd w:id="206"/>
    </w:p>
    <w:p w14:paraId="74A11A0F" w14:textId="23CF0EC0" w:rsidR="00041DDC" w:rsidRDefault="002458A6" w:rsidP="00041DDC">
      <w:pPr>
        <w:pStyle w:val="Heading5"/>
      </w:pPr>
      <w:bookmarkStart w:id="207" w:name="_Toc28012111"/>
      <w:bookmarkStart w:id="208" w:name="_Toc34122964"/>
      <w:bookmarkStart w:id="209" w:name="_Toc36037914"/>
      <w:bookmarkStart w:id="210" w:name="_Toc38875296"/>
      <w:bookmarkStart w:id="211" w:name="_Toc43191777"/>
      <w:bookmarkStart w:id="212" w:name="_Toc45133172"/>
      <w:bookmarkStart w:id="213" w:name="_Toc51316676"/>
      <w:bookmarkStart w:id="214" w:name="_Toc51761856"/>
      <w:bookmarkStart w:id="215" w:name="_Toc56674839"/>
      <w:bookmarkStart w:id="216" w:name="_Toc56675230"/>
      <w:bookmarkStart w:id="217" w:name="_Toc59016216"/>
      <w:bookmarkStart w:id="218" w:name="_Toc63167814"/>
      <w:bookmarkStart w:id="219" w:name="_Toc66262323"/>
      <w:bookmarkStart w:id="220" w:name="_Toc68166829"/>
      <w:bookmarkStart w:id="221" w:name="_Toc73537946"/>
      <w:bookmarkStart w:id="222" w:name="_Toc75351822"/>
      <w:bookmarkStart w:id="223" w:name="_Toc83231631"/>
      <w:bookmarkStart w:id="224" w:name="_Toc85534930"/>
      <w:bookmarkStart w:id="225" w:name="_Toc88559393"/>
      <w:bookmarkStart w:id="226" w:name="_Toc90653445"/>
      <w:bookmarkStart w:id="227" w:name="_Toc119957423"/>
      <w:bookmarkStart w:id="228" w:name="_Toc119957947"/>
      <w:bookmarkStart w:id="229" w:name="_Toc120568681"/>
      <w:bookmarkStart w:id="230" w:name="_Toc120568920"/>
      <w:bookmarkStart w:id="231" w:name="_Toc120569804"/>
      <w:bookmarkStart w:id="232" w:name="_Toc120575080"/>
      <w:r>
        <w:t>5.2.2.</w:t>
      </w:r>
      <w:r w:rsidR="000E4BC5">
        <w:t>4</w:t>
      </w:r>
      <w:r w:rsidR="00041DDC">
        <w:t>.1</w:t>
      </w:r>
      <w:r w:rsidR="00041DDC">
        <w:tab/>
        <w:t>General</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371ADAE" w14:textId="27579703"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33" w:name="_Toc28012112"/>
      <w:bookmarkStart w:id="234" w:name="_Toc34122965"/>
      <w:bookmarkStart w:id="235" w:name="_Toc36037915"/>
      <w:bookmarkStart w:id="236" w:name="_Toc38875297"/>
      <w:bookmarkStart w:id="237" w:name="_Toc43191778"/>
      <w:bookmarkStart w:id="238" w:name="_Toc45133173"/>
      <w:bookmarkStart w:id="239" w:name="_Toc51316677"/>
      <w:bookmarkStart w:id="240" w:name="_Toc51761857"/>
      <w:bookmarkStart w:id="241" w:name="_Toc56674840"/>
      <w:bookmarkStart w:id="242" w:name="_Toc56675231"/>
      <w:bookmarkStart w:id="243" w:name="_Toc59016217"/>
      <w:bookmarkStart w:id="244" w:name="_Toc63167815"/>
      <w:bookmarkStart w:id="245" w:name="_Toc66262324"/>
      <w:bookmarkStart w:id="246" w:name="_Toc68166830"/>
      <w:bookmarkStart w:id="247" w:name="_Toc73537947"/>
      <w:bookmarkStart w:id="248" w:name="_Toc75351823"/>
      <w:bookmarkStart w:id="249" w:name="_Toc83231632"/>
      <w:bookmarkStart w:id="250" w:name="_Toc85534931"/>
      <w:bookmarkStart w:id="251" w:name="_Toc88559394"/>
      <w:bookmarkStart w:id="252"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53" w:name="_Toc119957424"/>
      <w:bookmarkStart w:id="254" w:name="_Toc119957948"/>
      <w:bookmarkStart w:id="255" w:name="_Toc120568682"/>
      <w:bookmarkStart w:id="256" w:name="_Toc120568921"/>
      <w:bookmarkStart w:id="257" w:name="_Toc120569805"/>
      <w:bookmarkStart w:id="258" w:name="_Toc120575081"/>
      <w:r>
        <w:lastRenderedPageBreak/>
        <w:t>5.2.2.</w:t>
      </w:r>
      <w:r w:rsidR="000E4BC5">
        <w:t>4</w:t>
      </w:r>
      <w:r w:rsidR="00041DDC">
        <w:t>.2</w:t>
      </w:r>
      <w:r w:rsidR="00041DDC">
        <w:tab/>
        <w:t xml:space="preserve">MBS Policy Association </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00041DDC">
        <w:t>Deletion</w:t>
      </w:r>
      <w:bookmarkEnd w:id="253"/>
      <w:bookmarkEnd w:id="254"/>
      <w:bookmarkEnd w:id="255"/>
      <w:bookmarkEnd w:id="256"/>
      <w:bookmarkEnd w:id="257"/>
      <w:bookmarkEnd w:id="258"/>
    </w:p>
    <w:p w14:paraId="664C92E2" w14:textId="77777777" w:rsidR="00041DDC" w:rsidRDefault="00041DDC" w:rsidP="00943EF3">
      <w:pPr>
        <w:pStyle w:val="TH"/>
      </w:pPr>
      <w:r>
        <w:object w:dxaOrig="8810" w:dyaOrig="2220" w14:anchorId="7F6158CB">
          <v:shape id="_x0000_i1031" type="#_x0000_t75" style="width:444pt;height:114pt" o:ole="">
            <v:imagedata r:id="rId20" o:title=""/>
          </v:shape>
          <o:OLEObject Type="Embed" ProgID="Visio.Drawing.15" ShapeID="_x0000_i1031" DrawAspect="Content" ObjectID="_1731188951"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1DCA5B70"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4AA2FB7F" w14:textId="7722ABE7" w:rsidR="00F25B12" w:rsidRDefault="00041DDC" w:rsidP="00F25B12">
      <w:pPr>
        <w:pStyle w:val="B1"/>
      </w:pPr>
      <w:r>
        <w:t>2.</w:t>
      </w:r>
      <w:r>
        <w:tab/>
      </w:r>
      <w:r w:rsidRPr="0057039A">
        <w:t>On success</w:t>
      </w:r>
      <w:r>
        <w:t>ful deletion of the MBS Policy Association</w:t>
      </w:r>
      <w:r w:rsidR="00F25B12">
        <w:t>:</w:t>
      </w:r>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0829C36B"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59" w:name="_Toc119957425"/>
      <w:bookmarkStart w:id="260" w:name="_Toc119957949"/>
      <w:bookmarkStart w:id="261" w:name="_Toc120568683"/>
      <w:bookmarkStart w:id="262" w:name="_Toc120568922"/>
      <w:bookmarkStart w:id="263" w:name="_Toc120569806"/>
      <w:bookmarkStart w:id="264" w:name="_Toc120575082"/>
      <w:bookmarkEnd w:id="180"/>
      <w:r>
        <w:t>5.2.</w:t>
      </w:r>
      <w:r w:rsidR="00C06603">
        <w:t>3</w:t>
      </w:r>
      <w:r>
        <w:tab/>
        <w:t>MBS Policy Decision Management</w:t>
      </w:r>
      <w:bookmarkEnd w:id="259"/>
      <w:bookmarkEnd w:id="260"/>
      <w:bookmarkEnd w:id="261"/>
      <w:bookmarkEnd w:id="262"/>
      <w:bookmarkEnd w:id="263"/>
      <w:bookmarkEnd w:id="264"/>
    </w:p>
    <w:p w14:paraId="31BD921E" w14:textId="77777777" w:rsidR="00542C00" w:rsidRDefault="00542C00" w:rsidP="00542C00">
      <w:pPr>
        <w:pStyle w:val="Heading4"/>
      </w:pPr>
      <w:bookmarkStart w:id="265" w:name="_Toc119957426"/>
      <w:bookmarkStart w:id="266" w:name="_Toc119957950"/>
      <w:bookmarkStart w:id="267" w:name="_Toc120568684"/>
      <w:bookmarkStart w:id="268" w:name="_Toc120568923"/>
      <w:bookmarkStart w:id="269" w:name="_Toc120569807"/>
      <w:bookmarkStart w:id="270" w:name="_Toc120575083"/>
      <w:r>
        <w:t>5.2.3.1</w:t>
      </w:r>
      <w:r>
        <w:tab/>
        <w:t>General</w:t>
      </w:r>
      <w:bookmarkEnd w:id="265"/>
      <w:bookmarkEnd w:id="266"/>
      <w:bookmarkEnd w:id="267"/>
      <w:bookmarkEnd w:id="268"/>
      <w:bookmarkEnd w:id="269"/>
      <w:bookmarkEnd w:id="270"/>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71" w:name="_Toc119957427"/>
      <w:bookmarkStart w:id="272" w:name="_Toc119957951"/>
      <w:bookmarkStart w:id="273" w:name="_Toc120568685"/>
      <w:bookmarkStart w:id="274" w:name="_Toc120568924"/>
      <w:bookmarkStart w:id="275" w:name="_Toc120569808"/>
      <w:bookmarkStart w:id="276" w:name="_Toc120575084"/>
      <w:r>
        <w:t>5.2.</w:t>
      </w:r>
      <w:r w:rsidR="00060885">
        <w:t>3</w:t>
      </w:r>
      <w:r>
        <w:t>.1</w:t>
      </w:r>
      <w:r w:rsidR="00542C00">
        <w:t>.1</w:t>
      </w:r>
      <w:r>
        <w:tab/>
        <w:t xml:space="preserve">MBS PCC </w:t>
      </w:r>
      <w:r w:rsidR="00542C00">
        <w:t>R</w:t>
      </w:r>
      <w:r>
        <w:t>ule definition</w:t>
      </w:r>
      <w:bookmarkEnd w:id="271"/>
      <w:bookmarkEnd w:id="272"/>
      <w:bookmarkEnd w:id="273"/>
      <w:bookmarkEnd w:id="274"/>
      <w:bookmarkEnd w:id="275"/>
      <w:bookmarkEnd w:id="276"/>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lastRenderedPageBreak/>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453A9525"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788BE6"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3A612D5E" w14:textId="7C062860" w:rsidR="00B155C4" w:rsidRDefault="00B155C4" w:rsidP="00CA5085">
      <w:pPr>
        <w:pStyle w:val="Heading5"/>
      </w:pPr>
      <w:bookmarkStart w:id="277" w:name="_Toc119957428"/>
      <w:bookmarkStart w:id="278" w:name="_Toc119957952"/>
      <w:bookmarkStart w:id="279" w:name="_Toc120568686"/>
      <w:bookmarkStart w:id="280" w:name="_Toc120568925"/>
      <w:bookmarkStart w:id="281" w:name="_Toc120569809"/>
      <w:bookmarkStart w:id="282" w:name="_Toc90291550"/>
      <w:bookmarkStart w:id="283" w:name="_Toc120575085"/>
      <w:r>
        <w:t>5.2.</w:t>
      </w:r>
      <w:r w:rsidR="00F37D9A">
        <w:t>3</w:t>
      </w:r>
      <w:r>
        <w:t>.</w:t>
      </w:r>
      <w:r w:rsidR="00AE58CA">
        <w:t>1.2</w:t>
      </w:r>
      <w:r>
        <w:tab/>
        <w:t xml:space="preserve">MBS QoS </w:t>
      </w:r>
      <w:r w:rsidR="00AE58CA">
        <w:t>Decision</w:t>
      </w:r>
      <w:bookmarkEnd w:id="277"/>
      <w:bookmarkEnd w:id="278"/>
      <w:bookmarkEnd w:id="279"/>
      <w:bookmarkEnd w:id="280"/>
      <w:bookmarkEnd w:id="281"/>
      <w:bookmarkEnd w:id="283"/>
    </w:p>
    <w:p w14:paraId="3D1647F1" w14:textId="702949EA"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1C3E147"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7B0579BC" w:rsidR="00B155C4" w:rsidRDefault="00B155C4" w:rsidP="00B155C4">
      <w:pPr>
        <w:pStyle w:val="B1"/>
      </w:pPr>
      <w:r>
        <w:lastRenderedPageBreak/>
        <w:t>-</w:t>
      </w:r>
      <w:r w:rsidR="00F37D9A">
        <w:tab/>
      </w:r>
      <w:r w:rsidR="000431AE">
        <w:t>The 5QI information, i.e. an identifier of the set of QoS parameters to be applied for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1C1C188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284" w:name="_Toc119957429"/>
      <w:bookmarkStart w:id="285" w:name="_Toc119957953"/>
      <w:bookmarkStart w:id="286" w:name="_Toc120568687"/>
      <w:bookmarkStart w:id="287" w:name="_Toc120568926"/>
      <w:bookmarkStart w:id="288" w:name="_Toc120569810"/>
      <w:bookmarkStart w:id="289" w:name="_Toc120575086"/>
      <w:r>
        <w:t>5.2.3.1.</w:t>
      </w:r>
      <w:r w:rsidRPr="002157D6">
        <w:t>3</w:t>
      </w:r>
      <w:r>
        <w:tab/>
        <w:t>MBS QoS Characteristics</w:t>
      </w:r>
      <w:bookmarkEnd w:id="284"/>
      <w:bookmarkEnd w:id="285"/>
      <w:bookmarkEnd w:id="286"/>
      <w:bookmarkEnd w:id="287"/>
      <w:bookmarkEnd w:id="288"/>
      <w:bookmarkEnd w:id="289"/>
    </w:p>
    <w:p w14:paraId="7BBD00CD" w14:textId="5BE6B4CF"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290" w:name="_Toc119957430"/>
      <w:bookmarkStart w:id="291" w:name="_Toc119957954"/>
      <w:bookmarkStart w:id="292" w:name="_Toc120568688"/>
      <w:bookmarkStart w:id="293" w:name="_Toc120568927"/>
      <w:bookmarkStart w:id="294" w:name="_Toc120569811"/>
      <w:bookmarkStart w:id="295" w:name="_Toc120575087"/>
      <w:r>
        <w:t>5.2.3.1.4</w:t>
      </w:r>
      <w:r>
        <w:tab/>
        <w:t>MBS Session-AMBR</w:t>
      </w:r>
      <w:bookmarkEnd w:id="290"/>
      <w:bookmarkEnd w:id="291"/>
      <w:bookmarkEnd w:id="292"/>
      <w:bookmarkEnd w:id="293"/>
      <w:bookmarkEnd w:id="294"/>
      <w:bookmarkEnd w:id="29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96" w:name="_Toc119957431"/>
      <w:bookmarkStart w:id="297" w:name="_Toc119957955"/>
      <w:bookmarkStart w:id="298" w:name="_Toc120568689"/>
      <w:bookmarkStart w:id="299" w:name="_Toc120568928"/>
      <w:bookmarkStart w:id="300" w:name="_Toc120569812"/>
      <w:bookmarkStart w:id="301" w:name="_Toc120575088"/>
      <w:r>
        <w:t>5.2.3.1.5</w:t>
      </w:r>
      <w:r>
        <w:tab/>
        <w:t>MBS Policy Control Request Triggers</w:t>
      </w:r>
      <w:bookmarkEnd w:id="296"/>
      <w:bookmarkEnd w:id="297"/>
      <w:bookmarkEnd w:id="298"/>
      <w:bookmarkEnd w:id="299"/>
      <w:bookmarkEnd w:id="300"/>
      <w:bookmarkEnd w:id="30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302" w:name="_Toc119957432"/>
      <w:bookmarkStart w:id="303" w:name="_Toc119957956"/>
      <w:bookmarkStart w:id="304" w:name="_Toc120568690"/>
      <w:bookmarkStart w:id="305" w:name="_Toc120568929"/>
      <w:bookmarkStart w:id="306" w:name="_Toc120569813"/>
      <w:bookmarkStart w:id="307" w:name="_Toc120575089"/>
      <w:bookmarkEnd w:id="282"/>
      <w:r>
        <w:lastRenderedPageBreak/>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02"/>
      <w:bookmarkEnd w:id="303"/>
      <w:bookmarkEnd w:id="304"/>
      <w:bookmarkEnd w:id="305"/>
      <w:bookmarkEnd w:id="306"/>
      <w:bookmarkEnd w:id="307"/>
    </w:p>
    <w:p w14:paraId="694D91E6" w14:textId="407E24C5" w:rsidR="00FF1024" w:rsidRDefault="00FF1024" w:rsidP="00FF1024">
      <w:pPr>
        <w:pStyle w:val="Heading5"/>
      </w:pPr>
      <w:bookmarkStart w:id="308" w:name="_Toc119957433"/>
      <w:bookmarkStart w:id="309" w:name="_Toc119957957"/>
      <w:bookmarkStart w:id="310" w:name="_Toc120568691"/>
      <w:bookmarkStart w:id="311" w:name="_Toc120568930"/>
      <w:bookmarkStart w:id="312" w:name="_Toc120569814"/>
      <w:bookmarkStart w:id="313" w:name="_Toc120575090"/>
      <w:r>
        <w:t>5.2.</w:t>
      </w:r>
      <w:r w:rsidR="00E23CD6">
        <w:t>3</w:t>
      </w:r>
      <w:r>
        <w:t>.</w:t>
      </w:r>
      <w:r w:rsidR="00E469D4">
        <w:t>2</w:t>
      </w:r>
      <w:r>
        <w:t>.1</w:t>
      </w:r>
      <w:r>
        <w:tab/>
        <w:t>General</w:t>
      </w:r>
      <w:bookmarkEnd w:id="308"/>
      <w:bookmarkEnd w:id="309"/>
      <w:bookmarkEnd w:id="310"/>
      <w:bookmarkEnd w:id="311"/>
      <w:bookmarkEnd w:id="312"/>
      <w:bookmarkEnd w:id="313"/>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444226C1"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14" w:name="_Toc119957434"/>
      <w:bookmarkStart w:id="315" w:name="_Toc119957958"/>
      <w:bookmarkStart w:id="316" w:name="_Toc120568692"/>
      <w:bookmarkStart w:id="317" w:name="_Toc120568931"/>
      <w:bookmarkStart w:id="318" w:name="_Toc120569815"/>
      <w:bookmarkStart w:id="319" w:name="_Toc120575091"/>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14"/>
      <w:bookmarkEnd w:id="315"/>
      <w:bookmarkEnd w:id="316"/>
      <w:bookmarkEnd w:id="317"/>
      <w:bookmarkEnd w:id="318"/>
      <w:bookmarkEnd w:id="319"/>
    </w:p>
    <w:p w14:paraId="0E20B8EF" w14:textId="38D5886A" w:rsidR="00B36465" w:rsidRDefault="00FF1024" w:rsidP="00FF1024">
      <w:r>
        <w:t xml:space="preserve">The PCF </w:t>
      </w:r>
      <w:r w:rsidR="00B36465">
        <w:t>provisions/updates/removes MBS PCC rule(s) via the "mbsPccRules" map attribute of the MbsPolicyDecision data structure as part of the provisioning/update/removal of an MBS Policy Decision (cf. clause 5.2.3.2.1).</w:t>
      </w:r>
    </w:p>
    <w:p w14:paraId="338C55A6" w14:textId="1284E37A"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72DF1D3A"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20" w:name="_Toc119957435"/>
      <w:bookmarkStart w:id="321" w:name="_Toc119957959"/>
      <w:bookmarkStart w:id="322" w:name="_Toc120568693"/>
      <w:bookmarkStart w:id="323" w:name="_Toc120568932"/>
      <w:bookmarkStart w:id="324" w:name="_Toc120569816"/>
      <w:bookmarkStart w:id="325" w:name="_Toc120575092"/>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20"/>
      <w:bookmarkEnd w:id="321"/>
      <w:bookmarkEnd w:id="322"/>
      <w:bookmarkEnd w:id="323"/>
      <w:bookmarkEnd w:id="324"/>
      <w:bookmarkEnd w:id="325"/>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77777777" w:rsidR="00B36465" w:rsidRPr="00234693" w:rsidRDefault="00B36465" w:rsidP="00B36465">
      <w:pPr>
        <w:pStyle w:val="B1"/>
        <w:numPr>
          <w:ilvl w:val="0"/>
          <w:numId w:val="18"/>
        </w:numPr>
      </w:pPr>
      <w:r>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MbsQosDec </w:t>
      </w:r>
      <w:r w:rsidRPr="00234693">
        <w:rPr>
          <w:lang w:eastAsia="ja-JP"/>
        </w:rPr>
        <w:t>data structure</w:t>
      </w:r>
      <w:r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77777777" w:rsidR="00B36465" w:rsidRPr="00234693" w:rsidRDefault="00B36465" w:rsidP="00B36465">
      <w:pPr>
        <w:pStyle w:val="B1"/>
        <w:numPr>
          <w:ilvl w:val="0"/>
          <w:numId w:val="18"/>
        </w:numPr>
      </w:pP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w:t>
      </w:r>
      <w:r w:rsidRPr="00234693">
        <w:lastRenderedPageBreak/>
        <w:t xml:space="preserve">the corresponding MbsQosDec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4712849"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77777777" w:rsidR="00B36465" w:rsidRPr="00663D97" w:rsidRDefault="00B36465" w:rsidP="00B36465">
      <w:bookmarkStart w:id="326"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27" w:name="_Toc119957436"/>
      <w:bookmarkStart w:id="328" w:name="_Toc119957960"/>
      <w:bookmarkStart w:id="329" w:name="_Toc120568694"/>
      <w:bookmarkStart w:id="330" w:name="_Toc120568933"/>
      <w:bookmarkStart w:id="331" w:name="_Toc120569817"/>
      <w:bookmarkStart w:id="332" w:name="_Toc120575093"/>
      <w:bookmarkEnd w:id="326"/>
      <w:r>
        <w:t>5.2.3.2.4</w:t>
      </w:r>
      <w:r>
        <w:tab/>
      </w:r>
      <w:r w:rsidRPr="007D6777">
        <w:t xml:space="preserve">Provisioning and enforcement of authorized MBS </w:t>
      </w:r>
      <w:r>
        <w:t>Session-AMBR</w:t>
      </w:r>
      <w:bookmarkEnd w:id="327"/>
      <w:bookmarkEnd w:id="328"/>
      <w:bookmarkEnd w:id="329"/>
      <w:bookmarkEnd w:id="330"/>
      <w:bookmarkEnd w:id="331"/>
      <w:bookmarkEnd w:id="332"/>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Heading5"/>
      </w:pPr>
      <w:bookmarkStart w:id="333" w:name="_Toc119957437"/>
      <w:bookmarkStart w:id="334" w:name="_Toc119957961"/>
      <w:bookmarkStart w:id="335" w:name="_Toc120568695"/>
      <w:bookmarkStart w:id="336" w:name="_Toc120568934"/>
      <w:bookmarkStart w:id="337" w:name="_Toc120569818"/>
      <w:bookmarkStart w:id="338" w:name="_Toc120575094"/>
      <w:r>
        <w:t>5.2.3.2.5</w:t>
      </w:r>
      <w:r>
        <w:tab/>
      </w:r>
      <w:r w:rsidRPr="007D6777">
        <w:t xml:space="preserve">Provisioning and enforcement of MBS </w:t>
      </w:r>
      <w:r>
        <w:t>Policy Control Request Triggers</w:t>
      </w:r>
      <w:bookmarkEnd w:id="333"/>
      <w:bookmarkEnd w:id="334"/>
      <w:bookmarkEnd w:id="335"/>
      <w:bookmarkEnd w:id="336"/>
      <w:bookmarkEnd w:id="337"/>
      <w:bookmarkEnd w:id="338"/>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34238037"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39" w:name="_Toc119957438"/>
      <w:bookmarkStart w:id="340" w:name="_Toc119957962"/>
      <w:bookmarkStart w:id="341" w:name="_Toc120568696"/>
      <w:bookmarkStart w:id="342" w:name="_Toc120568935"/>
      <w:bookmarkStart w:id="343" w:name="_Toc120569819"/>
      <w:bookmarkStart w:id="344" w:name="_Toc120575095"/>
      <w:r>
        <w:lastRenderedPageBreak/>
        <w:t>5.2.4</w:t>
      </w:r>
      <w:r>
        <w:tab/>
        <w:t>MBS Policy Error Handling</w:t>
      </w:r>
      <w:bookmarkEnd w:id="339"/>
      <w:bookmarkEnd w:id="340"/>
      <w:bookmarkEnd w:id="341"/>
      <w:bookmarkEnd w:id="342"/>
      <w:bookmarkEnd w:id="343"/>
      <w:bookmarkEnd w:id="344"/>
    </w:p>
    <w:p w14:paraId="1EF4DB30" w14:textId="77777777" w:rsidR="00F25B12" w:rsidRDefault="00F25B12" w:rsidP="00F25B12">
      <w:pPr>
        <w:pStyle w:val="Heading4"/>
      </w:pPr>
      <w:bookmarkStart w:id="345" w:name="_Toc119957439"/>
      <w:bookmarkStart w:id="346" w:name="_Toc119957963"/>
      <w:bookmarkStart w:id="347" w:name="_Toc120568697"/>
      <w:bookmarkStart w:id="348" w:name="_Toc120568936"/>
      <w:bookmarkStart w:id="349" w:name="_Toc120569820"/>
      <w:bookmarkStart w:id="350" w:name="_Toc120575096"/>
      <w:r>
        <w:t>5.2.4.1</w:t>
      </w:r>
      <w:r>
        <w:tab/>
        <w:t>MBS Report</w:t>
      </w:r>
      <w:bookmarkEnd w:id="345"/>
      <w:bookmarkEnd w:id="346"/>
      <w:bookmarkEnd w:id="347"/>
      <w:bookmarkEnd w:id="348"/>
      <w:bookmarkEnd w:id="349"/>
      <w:bookmarkEnd w:id="350"/>
    </w:p>
    <w:p w14:paraId="328980A7" w14:textId="50FA9605" w:rsidR="00F25B12" w:rsidRDefault="00F25B12" w:rsidP="00F25B12">
      <w:pPr>
        <w:rPr>
          <w:lang w:eastAsia="ja-JP"/>
        </w:rPr>
      </w:pPr>
      <w:r>
        <w:rPr>
          <w:lang w:eastAsia="ja-JP"/>
        </w:rPr>
        <w:t>Following an MBS Policy Association Creation or Update procedure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385A2811"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Heading2"/>
      </w:pPr>
      <w:bookmarkStart w:id="351" w:name="_Toc119957440"/>
      <w:bookmarkStart w:id="352" w:name="_Toc119957964"/>
      <w:bookmarkStart w:id="353" w:name="_Toc120568698"/>
      <w:bookmarkStart w:id="354" w:name="_Toc120568937"/>
      <w:bookmarkStart w:id="355" w:name="_Toc120569821"/>
      <w:bookmarkStart w:id="356" w:name="_Toc120575097"/>
      <w:r>
        <w:t>5.3</w:t>
      </w:r>
      <w:r>
        <w:tab/>
      </w:r>
      <w:r w:rsidR="00F8049D">
        <w:t>Npcf_MBSPolicyAuthorization</w:t>
      </w:r>
      <w:r w:rsidRPr="00AF47A0">
        <w:t xml:space="preserve"> </w:t>
      </w:r>
      <w:r>
        <w:t>Service</w:t>
      </w:r>
      <w:bookmarkEnd w:id="181"/>
      <w:bookmarkEnd w:id="182"/>
      <w:bookmarkEnd w:id="351"/>
      <w:bookmarkEnd w:id="352"/>
      <w:bookmarkEnd w:id="353"/>
      <w:bookmarkEnd w:id="354"/>
      <w:bookmarkEnd w:id="355"/>
      <w:bookmarkEnd w:id="356"/>
    </w:p>
    <w:p w14:paraId="7E555122" w14:textId="77777777" w:rsidR="00F8049D" w:rsidRDefault="00F8049D" w:rsidP="00F8049D">
      <w:pPr>
        <w:pStyle w:val="Heading3"/>
      </w:pPr>
      <w:bookmarkStart w:id="357" w:name="_Toc119957441"/>
      <w:bookmarkStart w:id="358" w:name="_Toc119957965"/>
      <w:bookmarkStart w:id="359" w:name="_Toc120568699"/>
      <w:bookmarkStart w:id="360" w:name="_Toc120568938"/>
      <w:bookmarkStart w:id="361" w:name="_Toc120569822"/>
      <w:bookmarkStart w:id="362" w:name="_Toc120575098"/>
      <w:r>
        <w:t>5.3.1</w:t>
      </w:r>
      <w:r>
        <w:tab/>
        <w:t>Service Description</w:t>
      </w:r>
      <w:bookmarkEnd w:id="357"/>
      <w:bookmarkEnd w:id="358"/>
      <w:bookmarkEnd w:id="359"/>
      <w:bookmarkEnd w:id="360"/>
      <w:bookmarkEnd w:id="361"/>
      <w:bookmarkEnd w:id="362"/>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63" w:name="_Toc119957442"/>
      <w:bookmarkStart w:id="364" w:name="_Toc119957966"/>
      <w:bookmarkStart w:id="365" w:name="_Toc120568700"/>
      <w:bookmarkStart w:id="366" w:name="_Toc120568939"/>
      <w:bookmarkStart w:id="367" w:name="_Toc120569823"/>
      <w:bookmarkStart w:id="368" w:name="_Toc120575099"/>
      <w:r>
        <w:t>5.3.2</w:t>
      </w:r>
      <w:r>
        <w:tab/>
        <w:t>Service Operations</w:t>
      </w:r>
      <w:bookmarkEnd w:id="363"/>
      <w:bookmarkEnd w:id="364"/>
      <w:bookmarkEnd w:id="365"/>
      <w:bookmarkEnd w:id="366"/>
      <w:bookmarkEnd w:id="367"/>
      <w:bookmarkEnd w:id="368"/>
    </w:p>
    <w:p w14:paraId="1D5B703D" w14:textId="77777777" w:rsidR="00F8049D" w:rsidRDefault="00F8049D" w:rsidP="00F8049D">
      <w:pPr>
        <w:pStyle w:val="Heading4"/>
      </w:pPr>
      <w:bookmarkStart w:id="369" w:name="_Toc119957443"/>
      <w:bookmarkStart w:id="370" w:name="_Toc119957967"/>
      <w:bookmarkStart w:id="371" w:name="_Toc120568701"/>
      <w:bookmarkStart w:id="372" w:name="_Toc120568940"/>
      <w:bookmarkStart w:id="373" w:name="_Toc120569824"/>
      <w:bookmarkStart w:id="374" w:name="_Toc120575100"/>
      <w:r>
        <w:t>5.3.2.1</w:t>
      </w:r>
      <w:r>
        <w:tab/>
        <w:t>Introduction</w:t>
      </w:r>
      <w:bookmarkEnd w:id="369"/>
      <w:bookmarkEnd w:id="370"/>
      <w:bookmarkEnd w:id="371"/>
      <w:bookmarkEnd w:id="372"/>
      <w:bookmarkEnd w:id="373"/>
      <w:bookmarkEnd w:id="374"/>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9177C92"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75" w:name="_Toc119957444"/>
      <w:bookmarkStart w:id="376" w:name="_Toc119957968"/>
      <w:bookmarkStart w:id="377" w:name="_Toc120568702"/>
      <w:bookmarkStart w:id="378" w:name="_Toc120568941"/>
      <w:bookmarkStart w:id="379" w:name="_Toc120569825"/>
      <w:bookmarkStart w:id="380" w:name="_Toc120575101"/>
      <w:r>
        <w:t>5.3.2.2</w:t>
      </w:r>
      <w:r>
        <w:tab/>
        <w:t>Npcf_MBSPoliyAuthorization_Create</w:t>
      </w:r>
      <w:bookmarkEnd w:id="375"/>
      <w:bookmarkEnd w:id="376"/>
      <w:bookmarkEnd w:id="377"/>
      <w:bookmarkEnd w:id="378"/>
      <w:bookmarkEnd w:id="379"/>
      <w:bookmarkEnd w:id="380"/>
    </w:p>
    <w:p w14:paraId="29C0BBD4" w14:textId="77777777" w:rsidR="00F8049D" w:rsidRDefault="00F8049D" w:rsidP="00F8049D">
      <w:pPr>
        <w:pStyle w:val="Heading5"/>
      </w:pPr>
      <w:bookmarkStart w:id="381" w:name="_Toc119957445"/>
      <w:bookmarkStart w:id="382" w:name="_Toc119957969"/>
      <w:bookmarkStart w:id="383" w:name="_Toc120568703"/>
      <w:bookmarkStart w:id="384" w:name="_Toc120568942"/>
      <w:bookmarkStart w:id="385" w:name="_Toc120569826"/>
      <w:bookmarkStart w:id="386" w:name="_Toc120575102"/>
      <w:r>
        <w:t>5.3.2.2.1</w:t>
      </w:r>
      <w:r>
        <w:tab/>
        <w:t>General</w:t>
      </w:r>
      <w:bookmarkEnd w:id="381"/>
      <w:bookmarkEnd w:id="382"/>
      <w:bookmarkEnd w:id="383"/>
      <w:bookmarkEnd w:id="384"/>
      <w:bookmarkEnd w:id="385"/>
      <w:bookmarkEnd w:id="386"/>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387" w:name="_Toc119957446"/>
      <w:bookmarkStart w:id="388" w:name="_Toc119957970"/>
      <w:bookmarkStart w:id="389" w:name="_Toc120568704"/>
      <w:bookmarkStart w:id="390" w:name="_Toc120568943"/>
      <w:bookmarkStart w:id="391" w:name="_Toc120569827"/>
      <w:bookmarkStart w:id="392" w:name="_Toc120575103"/>
      <w:r w:rsidRPr="00CF134D">
        <w:t>5.3.2.2.2</w:t>
      </w:r>
      <w:r w:rsidRPr="00CF134D">
        <w:tab/>
        <w:t>MBS Application Session Context Establishment</w:t>
      </w:r>
      <w:bookmarkEnd w:id="387"/>
      <w:bookmarkEnd w:id="388"/>
      <w:bookmarkEnd w:id="389"/>
      <w:bookmarkEnd w:id="390"/>
      <w:bookmarkEnd w:id="391"/>
      <w:bookmarkEnd w:id="392"/>
    </w:p>
    <w:p w14:paraId="2DF5BD1E" w14:textId="0673F9A9" w:rsidR="00F8049D" w:rsidRDefault="00F70A59" w:rsidP="00943EF3">
      <w:pPr>
        <w:pStyle w:val="TH"/>
      </w:pPr>
      <w:r>
        <w:object w:dxaOrig="8800" w:dyaOrig="2210" w14:anchorId="34860749">
          <v:shape id="_x0000_i1032" type="#_x0000_t75" style="width:438pt;height:108pt" o:ole="">
            <v:imagedata r:id="rId22" o:title=""/>
          </v:shape>
          <o:OLEObject Type="Embed" ProgID="Visio.Drawing.15" ShapeID="_x0000_i1032" DrawAspect="Content" ObjectID="_1731188952"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2A3D6B63"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37EFE70A"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"dnn" attribute; and</w:t>
      </w:r>
    </w:p>
    <w:p w14:paraId="5F569C74" w14:textId="6F27051C" w:rsidR="00E55372" w:rsidRPr="00E55372" w:rsidRDefault="00E55372" w:rsidP="00E55372">
      <w:pPr>
        <w:pStyle w:val="B2"/>
      </w:pPr>
      <w:r>
        <w:t>-</w:t>
      </w:r>
      <w:r>
        <w:tab/>
        <w:t>the S-NSSAI of the MBS session, within the "snssai" attribute.</w:t>
      </w:r>
    </w:p>
    <w:p w14:paraId="3EBE255E" w14:textId="6F424C5B"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5EFBD78F" w:rsidR="00E55372" w:rsidRDefault="00E55372" w:rsidP="00B22A61">
      <w:pPr>
        <w:pStyle w:val="B2"/>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B22A61">
      <w:pPr>
        <w:pStyle w:val="B2"/>
      </w:pPr>
      <w:r w:rsidRPr="006E16AC">
        <w:t>-</w:t>
      </w:r>
      <w:r w:rsidRPr="006E16AC">
        <w:tab/>
      </w:r>
      <w:r>
        <w:t>If the required MBS policies are allowed:</w:t>
      </w:r>
    </w:p>
    <w:p w14:paraId="2E81BD83" w14:textId="77777777" w:rsidR="00E55372" w:rsidRDefault="00E55372" w:rsidP="00B22A61">
      <w:pPr>
        <w:pStyle w:val="B3"/>
      </w:pPr>
      <w:r w:rsidRPr="006E16AC">
        <w:t>-</w:t>
      </w:r>
      <w:r w:rsidRPr="006E16AC">
        <w:tab/>
      </w:r>
      <w:r>
        <w:t>the PCF shall store the generated MBS policies for the MBS session together with the corresponding MBS session ID;</w:t>
      </w:r>
    </w:p>
    <w:p w14:paraId="1FAC682F" w14:textId="7E89657B"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93" w:name="_Toc119957447"/>
      <w:bookmarkStart w:id="394" w:name="_Toc119957971"/>
      <w:bookmarkStart w:id="395" w:name="_Toc120568705"/>
      <w:bookmarkStart w:id="396" w:name="_Toc120568944"/>
      <w:bookmarkStart w:id="397" w:name="_Toc120569828"/>
      <w:bookmarkStart w:id="398" w:name="_Toc120575104"/>
      <w:r>
        <w:t>5.3.2.3</w:t>
      </w:r>
      <w:r>
        <w:tab/>
        <w:t>Npcf_MBSPoliyAuthorization_Update</w:t>
      </w:r>
      <w:bookmarkEnd w:id="393"/>
      <w:bookmarkEnd w:id="394"/>
      <w:bookmarkEnd w:id="395"/>
      <w:bookmarkEnd w:id="396"/>
      <w:bookmarkEnd w:id="397"/>
      <w:bookmarkEnd w:id="398"/>
    </w:p>
    <w:p w14:paraId="167AA240" w14:textId="77777777" w:rsidR="00F8049D" w:rsidRDefault="00F8049D" w:rsidP="00F8049D">
      <w:pPr>
        <w:pStyle w:val="Heading5"/>
        <w:ind w:left="0" w:firstLine="0"/>
      </w:pPr>
      <w:bookmarkStart w:id="399" w:name="_Toc119957448"/>
      <w:bookmarkStart w:id="400" w:name="_Toc119957972"/>
      <w:bookmarkStart w:id="401" w:name="_Toc120568706"/>
      <w:bookmarkStart w:id="402" w:name="_Toc120568945"/>
      <w:bookmarkStart w:id="403" w:name="_Toc120569829"/>
      <w:bookmarkStart w:id="404" w:name="_Toc120575105"/>
      <w:r>
        <w:t>5.3.2.3.1</w:t>
      </w:r>
      <w:r>
        <w:tab/>
        <w:t>General</w:t>
      </w:r>
      <w:bookmarkEnd w:id="399"/>
      <w:bookmarkEnd w:id="400"/>
      <w:bookmarkEnd w:id="401"/>
      <w:bookmarkEnd w:id="402"/>
      <w:bookmarkEnd w:id="403"/>
      <w:bookmarkEnd w:id="40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lastRenderedPageBreak/>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05" w:name="_Toc119957449"/>
      <w:bookmarkStart w:id="406" w:name="_Toc119957973"/>
      <w:bookmarkStart w:id="407" w:name="_Toc120568707"/>
      <w:bookmarkStart w:id="408" w:name="_Toc120568946"/>
      <w:bookmarkStart w:id="409" w:name="_Toc120569830"/>
      <w:bookmarkStart w:id="410" w:name="_Toc120575106"/>
      <w:r>
        <w:t>5.3.2.3.2</w:t>
      </w:r>
      <w:r>
        <w:tab/>
      </w:r>
      <w:r w:rsidRPr="00670D6B">
        <w:t xml:space="preserve">MBS Application Session Context </w:t>
      </w:r>
      <w:r>
        <w:t>Update</w:t>
      </w:r>
      <w:bookmarkEnd w:id="405"/>
      <w:bookmarkEnd w:id="406"/>
      <w:bookmarkEnd w:id="407"/>
      <w:bookmarkEnd w:id="408"/>
      <w:bookmarkEnd w:id="409"/>
      <w:bookmarkEnd w:id="410"/>
    </w:p>
    <w:p w14:paraId="1EE09A33" w14:textId="69B3C6E0" w:rsidR="00F8049D" w:rsidRDefault="00CE1CD0" w:rsidP="00943EF3">
      <w:pPr>
        <w:pStyle w:val="TH"/>
      </w:pPr>
      <w:r w:rsidRPr="00670D6B">
        <w:object w:dxaOrig="8800" w:dyaOrig="2210" w14:anchorId="41A34BFE">
          <v:shape id="_x0000_i1033" type="#_x0000_t75" style="width:438pt;height:108pt" o:ole="">
            <v:imagedata r:id="rId24" o:title=""/>
          </v:shape>
          <o:OLEObject Type="Embed" ProgID="Visio.Drawing.15" ShapeID="_x0000_i1033" DrawAspect="Content" ObjectID="_1731188953"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18183251"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4BBA4A45"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r w:rsidR="00383F56">
        <w:t xml:space="preserve"> </w:t>
      </w:r>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11ACA3A" w:rsidR="005E4629" w:rsidRDefault="005E4629" w:rsidP="00B22A61">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401C98A3"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4B89FACE" w:rsidR="005245C0" w:rsidRDefault="005245C0" w:rsidP="005245C0">
      <w:pPr>
        <w:pStyle w:val="B3"/>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of the returned </w:t>
      </w:r>
      <w:r w:rsidRPr="00AE587A">
        <w:t>MbsAppSessio</w:t>
      </w:r>
      <w:r>
        <w:t xml:space="preserve">nCtxt data structure </w:t>
      </w:r>
      <w:r w:rsidR="00BA70A7">
        <w:t>set to true to indicate</w:t>
      </w:r>
      <w:r>
        <w:t xml:space="preserve"> that the PCF shall be contacted, i.e. to indicate </w:t>
      </w:r>
      <w:r w:rsidR="00383F56">
        <w:t xml:space="preserve">to </w:t>
      </w:r>
      <w:r>
        <w:t>the NF service consumer (MB-SMF) that it needs to trigger the MBS Policy Association Update procedure, as defined in clause 5.2.2.3, to receive updated MBS policies from the PCF;</w:t>
      </w:r>
    </w:p>
    <w:p w14:paraId="13D6F037" w14:textId="13014264"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xml:space="preserve">, the PCF shall </w:t>
      </w:r>
      <w:r w:rsidRPr="001F2965">
        <w:lastRenderedPageBreak/>
        <w:t>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11" w:name="_Toc119957450"/>
      <w:bookmarkStart w:id="412" w:name="_Toc119957974"/>
      <w:bookmarkStart w:id="413" w:name="_Toc120568708"/>
      <w:bookmarkStart w:id="414" w:name="_Toc120568947"/>
      <w:bookmarkStart w:id="415" w:name="_Toc120569831"/>
      <w:bookmarkStart w:id="416" w:name="_Toc120575107"/>
      <w:r>
        <w:t>5.3.2.4</w:t>
      </w:r>
      <w:r>
        <w:tab/>
        <w:t>Npcf_MBSPoliyAuthorization_Delete</w:t>
      </w:r>
      <w:bookmarkEnd w:id="411"/>
      <w:bookmarkEnd w:id="412"/>
      <w:bookmarkEnd w:id="413"/>
      <w:bookmarkEnd w:id="414"/>
      <w:bookmarkEnd w:id="415"/>
      <w:bookmarkEnd w:id="416"/>
    </w:p>
    <w:p w14:paraId="3DAC11C5" w14:textId="77777777" w:rsidR="00F8049D" w:rsidRDefault="00F8049D" w:rsidP="00F8049D">
      <w:pPr>
        <w:pStyle w:val="Heading5"/>
        <w:ind w:left="0" w:firstLine="0"/>
      </w:pPr>
      <w:bookmarkStart w:id="417" w:name="_Toc119957451"/>
      <w:bookmarkStart w:id="418" w:name="_Toc119957975"/>
      <w:bookmarkStart w:id="419" w:name="_Toc120568709"/>
      <w:bookmarkStart w:id="420" w:name="_Toc120568948"/>
      <w:bookmarkStart w:id="421" w:name="_Toc120569832"/>
      <w:bookmarkStart w:id="422" w:name="_Toc120575108"/>
      <w:r>
        <w:t>5.3.2.4.1</w:t>
      </w:r>
      <w:r>
        <w:tab/>
        <w:t>General</w:t>
      </w:r>
      <w:bookmarkEnd w:id="417"/>
      <w:bookmarkEnd w:id="418"/>
      <w:bookmarkEnd w:id="419"/>
      <w:bookmarkEnd w:id="420"/>
      <w:bookmarkEnd w:id="421"/>
      <w:bookmarkEnd w:id="42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23" w:name="_Toc119957452"/>
      <w:bookmarkStart w:id="424" w:name="_Toc119957976"/>
      <w:bookmarkStart w:id="425" w:name="_Toc120568710"/>
      <w:bookmarkStart w:id="426" w:name="_Toc120568949"/>
      <w:bookmarkStart w:id="427" w:name="_Toc120569833"/>
      <w:bookmarkStart w:id="428" w:name="_Toc120575109"/>
      <w:r>
        <w:t>5.3.2.4.2</w:t>
      </w:r>
      <w:r>
        <w:tab/>
      </w:r>
      <w:r w:rsidRPr="00670D6B">
        <w:t xml:space="preserve">MBS Application Session Context </w:t>
      </w:r>
      <w:r>
        <w:t>Deletion</w:t>
      </w:r>
      <w:bookmarkEnd w:id="423"/>
      <w:bookmarkEnd w:id="424"/>
      <w:bookmarkEnd w:id="425"/>
      <w:bookmarkEnd w:id="426"/>
      <w:bookmarkEnd w:id="427"/>
      <w:bookmarkEnd w:id="428"/>
    </w:p>
    <w:p w14:paraId="49EC233A" w14:textId="2AE9896E" w:rsidR="002D6C19" w:rsidRDefault="005245C0" w:rsidP="002D6C19">
      <w:pPr>
        <w:pStyle w:val="TH"/>
      </w:pPr>
      <w:r w:rsidRPr="00670D6B">
        <w:object w:dxaOrig="8800" w:dyaOrig="2210" w14:anchorId="2996961C">
          <v:shape id="_x0000_i1034" type="#_x0000_t75" style="width:438pt;height:108pt" o:ole="">
            <v:imagedata r:id="rId26" o:title=""/>
          </v:shape>
          <o:OLEObject Type="Embed" ProgID="Visio.Drawing.15" ShapeID="_x0000_i1034" DrawAspect="Content" ObjectID="_1731188954"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77777777" w:rsidR="008F59D8" w:rsidRDefault="008F59D8" w:rsidP="008F59D8">
      <w:pPr>
        <w:pStyle w:val="B1"/>
        <w:ind w:firstLine="0"/>
      </w:pPr>
      <w:bookmarkStart w:id="429" w:name="_Toc510696597"/>
      <w:bookmarkStart w:id="430" w:name="_Toc35971389"/>
      <w:r>
        <w:t xml:space="preserve">If the targeted Individual MBS Application Session Context 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t>.</w:t>
      </w:r>
    </w:p>
    <w:p w14:paraId="0AD56F54" w14:textId="77777777" w:rsidR="008A6D4A" w:rsidRDefault="008A6D4A" w:rsidP="008A6D4A">
      <w:pPr>
        <w:pStyle w:val="Heading1"/>
      </w:pPr>
      <w:bookmarkStart w:id="431" w:name="_Toc119957453"/>
      <w:bookmarkStart w:id="432" w:name="_Toc119957977"/>
      <w:bookmarkStart w:id="433" w:name="_Toc120568711"/>
      <w:bookmarkStart w:id="434" w:name="_Toc120568950"/>
      <w:bookmarkStart w:id="435" w:name="_Toc120569834"/>
      <w:bookmarkStart w:id="436" w:name="_Toc120575110"/>
      <w:r>
        <w:t>6</w:t>
      </w:r>
      <w:r>
        <w:tab/>
        <w:t>API Definitions</w:t>
      </w:r>
      <w:bookmarkEnd w:id="429"/>
      <w:bookmarkEnd w:id="430"/>
      <w:bookmarkEnd w:id="431"/>
      <w:bookmarkEnd w:id="432"/>
      <w:bookmarkEnd w:id="433"/>
      <w:bookmarkEnd w:id="434"/>
      <w:bookmarkEnd w:id="435"/>
      <w:bookmarkEnd w:id="436"/>
    </w:p>
    <w:p w14:paraId="391C9859" w14:textId="45D577E5" w:rsidR="008A6D4A" w:rsidRDefault="008A6D4A" w:rsidP="008A6D4A">
      <w:pPr>
        <w:pStyle w:val="Heading2"/>
      </w:pPr>
      <w:bookmarkStart w:id="437" w:name="_Toc510696598"/>
      <w:bookmarkStart w:id="438" w:name="_Toc35971390"/>
      <w:bookmarkStart w:id="439" w:name="_Toc119957454"/>
      <w:bookmarkStart w:id="440" w:name="_Toc119957978"/>
      <w:bookmarkStart w:id="441" w:name="_Toc120568712"/>
      <w:bookmarkStart w:id="442" w:name="_Toc120568951"/>
      <w:bookmarkStart w:id="443" w:name="_Toc120569835"/>
      <w:bookmarkStart w:id="444" w:name="_Toc120575111"/>
      <w:r>
        <w:t>6.1</w:t>
      </w:r>
      <w:r>
        <w:tab/>
      </w:r>
      <w:r w:rsidR="00464CD6">
        <w:t>Npcf_MBSPolicyControl</w:t>
      </w:r>
      <w:r>
        <w:t xml:space="preserve"> Service API</w:t>
      </w:r>
      <w:bookmarkEnd w:id="437"/>
      <w:bookmarkEnd w:id="438"/>
      <w:bookmarkEnd w:id="439"/>
      <w:bookmarkEnd w:id="440"/>
      <w:bookmarkEnd w:id="441"/>
      <w:bookmarkEnd w:id="442"/>
      <w:bookmarkEnd w:id="443"/>
      <w:bookmarkEnd w:id="444"/>
    </w:p>
    <w:p w14:paraId="2FA7B115" w14:textId="77777777" w:rsidR="008A6D4A" w:rsidRDefault="008A6D4A" w:rsidP="00662390">
      <w:pPr>
        <w:pStyle w:val="Heading3"/>
      </w:pPr>
      <w:bookmarkStart w:id="445" w:name="_Toc510696599"/>
      <w:bookmarkStart w:id="446" w:name="_Toc35971391"/>
      <w:bookmarkStart w:id="447" w:name="_Toc119957455"/>
      <w:bookmarkStart w:id="448" w:name="_Toc119957979"/>
      <w:bookmarkStart w:id="449" w:name="_Toc120568713"/>
      <w:bookmarkStart w:id="450" w:name="_Toc120568952"/>
      <w:bookmarkStart w:id="451" w:name="_Toc120569836"/>
      <w:bookmarkStart w:id="452" w:name="_Toc120575112"/>
      <w:r>
        <w:t>6.1.1</w:t>
      </w:r>
      <w:r>
        <w:tab/>
        <w:t>Introduction</w:t>
      </w:r>
      <w:bookmarkEnd w:id="445"/>
      <w:bookmarkEnd w:id="446"/>
      <w:bookmarkEnd w:id="447"/>
      <w:bookmarkEnd w:id="448"/>
      <w:bookmarkEnd w:id="449"/>
      <w:bookmarkEnd w:id="450"/>
      <w:bookmarkEnd w:id="451"/>
      <w:bookmarkEnd w:id="452"/>
    </w:p>
    <w:p w14:paraId="17A68331" w14:textId="77C90FD1" w:rsidR="008A6D4A" w:rsidRDefault="008A6D4A" w:rsidP="008A6D4A">
      <w:pPr>
        <w:rPr>
          <w:noProof/>
          <w:lang w:eastAsia="zh-CN"/>
        </w:rPr>
      </w:pPr>
      <w:bookmarkStart w:id="453"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lastRenderedPageBreak/>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454" w:name="_Toc35971392"/>
      <w:bookmarkStart w:id="455" w:name="_Toc119957456"/>
      <w:bookmarkStart w:id="456" w:name="_Toc119957980"/>
      <w:bookmarkStart w:id="457" w:name="_Toc120568714"/>
      <w:bookmarkStart w:id="458" w:name="_Toc120568953"/>
      <w:bookmarkStart w:id="459" w:name="_Toc120569837"/>
      <w:bookmarkStart w:id="460" w:name="_Toc120575113"/>
      <w:r>
        <w:t>6.1.2</w:t>
      </w:r>
      <w:r>
        <w:tab/>
        <w:t>Usage of HTTP</w:t>
      </w:r>
      <w:bookmarkEnd w:id="453"/>
      <w:bookmarkEnd w:id="454"/>
      <w:bookmarkEnd w:id="455"/>
      <w:bookmarkEnd w:id="456"/>
      <w:bookmarkEnd w:id="457"/>
      <w:bookmarkEnd w:id="458"/>
      <w:bookmarkEnd w:id="459"/>
      <w:bookmarkEnd w:id="460"/>
    </w:p>
    <w:p w14:paraId="1560E1A9" w14:textId="77777777" w:rsidR="008A6D4A" w:rsidRPr="000C5200" w:rsidRDefault="008A6D4A" w:rsidP="00662390">
      <w:pPr>
        <w:pStyle w:val="Heading4"/>
      </w:pPr>
      <w:bookmarkStart w:id="461" w:name="_Toc510696601"/>
      <w:bookmarkStart w:id="462" w:name="_Toc35971393"/>
      <w:bookmarkStart w:id="463" w:name="_Toc119957457"/>
      <w:bookmarkStart w:id="464" w:name="_Toc119957981"/>
      <w:bookmarkStart w:id="465" w:name="_Toc120568715"/>
      <w:bookmarkStart w:id="466" w:name="_Toc120568954"/>
      <w:bookmarkStart w:id="467" w:name="_Toc120569838"/>
      <w:bookmarkStart w:id="468" w:name="_Toc120575114"/>
      <w:r>
        <w:t>6.1.2.1</w:t>
      </w:r>
      <w:r>
        <w:tab/>
        <w:t>General</w:t>
      </w:r>
      <w:bookmarkEnd w:id="461"/>
      <w:bookmarkEnd w:id="462"/>
      <w:bookmarkEnd w:id="463"/>
      <w:bookmarkEnd w:id="464"/>
      <w:bookmarkEnd w:id="465"/>
      <w:bookmarkEnd w:id="466"/>
      <w:bookmarkEnd w:id="467"/>
      <w:bookmarkEnd w:id="468"/>
    </w:p>
    <w:p w14:paraId="4D7A17E1" w14:textId="1417661C" w:rsidR="008A6D4A" w:rsidRPr="00986E88" w:rsidRDefault="008A6D4A" w:rsidP="008A6D4A">
      <w:pPr>
        <w:rPr>
          <w:noProof/>
        </w:rPr>
      </w:pPr>
      <w:bookmarkStart w:id="46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70" w:name="_Toc35971394"/>
      <w:bookmarkStart w:id="471" w:name="_Toc119957458"/>
      <w:bookmarkStart w:id="472" w:name="_Toc119957982"/>
      <w:bookmarkStart w:id="473" w:name="_Toc120568716"/>
      <w:bookmarkStart w:id="474" w:name="_Toc120568955"/>
      <w:bookmarkStart w:id="475" w:name="_Toc120569839"/>
      <w:bookmarkStart w:id="476" w:name="_Toc120575115"/>
      <w:r>
        <w:t>6.1.2.2</w:t>
      </w:r>
      <w:r>
        <w:tab/>
        <w:t>HTTP standard headers</w:t>
      </w:r>
      <w:bookmarkEnd w:id="469"/>
      <w:bookmarkEnd w:id="470"/>
      <w:bookmarkEnd w:id="471"/>
      <w:bookmarkEnd w:id="472"/>
      <w:bookmarkEnd w:id="473"/>
      <w:bookmarkEnd w:id="474"/>
      <w:bookmarkEnd w:id="475"/>
      <w:bookmarkEnd w:id="476"/>
    </w:p>
    <w:p w14:paraId="37563F57" w14:textId="77777777" w:rsidR="008A6D4A" w:rsidRDefault="008A6D4A" w:rsidP="00662390">
      <w:pPr>
        <w:pStyle w:val="Heading5"/>
        <w:rPr>
          <w:lang w:eastAsia="zh-CN"/>
        </w:rPr>
      </w:pPr>
      <w:bookmarkStart w:id="477" w:name="_Toc510696603"/>
      <w:bookmarkStart w:id="478" w:name="_Toc35971395"/>
      <w:bookmarkStart w:id="479" w:name="_Toc119957459"/>
      <w:bookmarkStart w:id="480" w:name="_Toc119957983"/>
      <w:bookmarkStart w:id="481" w:name="_Toc120568717"/>
      <w:bookmarkStart w:id="482" w:name="_Toc120568956"/>
      <w:bookmarkStart w:id="483" w:name="_Toc120569840"/>
      <w:bookmarkStart w:id="484" w:name="_Toc120575116"/>
      <w:r>
        <w:t>6.1.2.2.1</w:t>
      </w:r>
      <w:r>
        <w:rPr>
          <w:rFonts w:hint="eastAsia"/>
          <w:lang w:eastAsia="zh-CN"/>
        </w:rPr>
        <w:tab/>
      </w:r>
      <w:r>
        <w:rPr>
          <w:lang w:eastAsia="zh-CN"/>
        </w:rPr>
        <w:t>General</w:t>
      </w:r>
      <w:bookmarkEnd w:id="477"/>
      <w:bookmarkEnd w:id="478"/>
      <w:bookmarkEnd w:id="479"/>
      <w:bookmarkEnd w:id="480"/>
      <w:bookmarkEnd w:id="481"/>
      <w:bookmarkEnd w:id="482"/>
      <w:bookmarkEnd w:id="483"/>
      <w:bookmarkEnd w:id="484"/>
    </w:p>
    <w:p w14:paraId="02C8BA3C" w14:textId="2D46B72B" w:rsidR="008A6D4A" w:rsidRPr="00986E88" w:rsidRDefault="008A6D4A" w:rsidP="008A6D4A">
      <w:pPr>
        <w:rPr>
          <w:noProof/>
        </w:rPr>
      </w:pPr>
      <w:bookmarkStart w:id="48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86" w:name="_Toc35971396"/>
      <w:bookmarkStart w:id="487" w:name="_Toc119957460"/>
      <w:bookmarkStart w:id="488" w:name="_Toc119957984"/>
      <w:bookmarkStart w:id="489" w:name="_Toc120568718"/>
      <w:bookmarkStart w:id="490" w:name="_Toc120568957"/>
      <w:bookmarkStart w:id="491" w:name="_Toc120569841"/>
      <w:bookmarkStart w:id="492" w:name="_Toc120575117"/>
      <w:r>
        <w:t>6.1.2.2.2</w:t>
      </w:r>
      <w:r>
        <w:tab/>
        <w:t>Content type</w:t>
      </w:r>
      <w:bookmarkEnd w:id="485"/>
      <w:bookmarkEnd w:id="486"/>
      <w:bookmarkEnd w:id="487"/>
      <w:bookmarkEnd w:id="488"/>
      <w:bookmarkEnd w:id="489"/>
      <w:bookmarkEnd w:id="490"/>
      <w:bookmarkEnd w:id="491"/>
      <w:bookmarkEnd w:id="492"/>
    </w:p>
    <w:p w14:paraId="305F86EC" w14:textId="45B79A27" w:rsidR="008A6D4A" w:rsidRDefault="008A6D4A" w:rsidP="008A6D4A">
      <w:bookmarkStart w:id="49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4947A9C2" w:rsidR="008A6D4A" w:rsidRPr="00986E88" w:rsidRDefault="00913F2B" w:rsidP="008A6D4A">
      <w:pPr>
        <w:rPr>
          <w:noProof/>
        </w:rPr>
      </w:pPr>
      <w:bookmarkStart w:id="494" w:name="_Hlk525213471"/>
      <w:bookmarkStart w:id="495"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94"/>
      <w:r w:rsidR="008A6D4A">
        <w:t>shall be signalled by the content type "application/problem+json", as defined in IETF RFC 7807 [13].</w:t>
      </w:r>
      <w:bookmarkEnd w:id="495"/>
    </w:p>
    <w:p w14:paraId="1A32DE74" w14:textId="77777777" w:rsidR="008A6D4A" w:rsidRPr="000C5200" w:rsidRDefault="008A6D4A" w:rsidP="00662390">
      <w:pPr>
        <w:pStyle w:val="Heading4"/>
      </w:pPr>
      <w:bookmarkStart w:id="496" w:name="_Toc35971397"/>
      <w:bookmarkStart w:id="497" w:name="_Toc119957461"/>
      <w:bookmarkStart w:id="498" w:name="_Toc119957985"/>
      <w:bookmarkStart w:id="499" w:name="_Toc120568719"/>
      <w:bookmarkStart w:id="500" w:name="_Toc120568958"/>
      <w:bookmarkStart w:id="501" w:name="_Toc120569842"/>
      <w:bookmarkStart w:id="502" w:name="_Toc120575118"/>
      <w:r>
        <w:t>6.1.2.3</w:t>
      </w:r>
      <w:r>
        <w:tab/>
        <w:t>HTTP custom headers</w:t>
      </w:r>
      <w:bookmarkEnd w:id="493"/>
      <w:bookmarkEnd w:id="496"/>
      <w:bookmarkEnd w:id="497"/>
      <w:bookmarkEnd w:id="498"/>
      <w:bookmarkEnd w:id="499"/>
      <w:bookmarkEnd w:id="500"/>
      <w:bookmarkEnd w:id="501"/>
      <w:bookmarkEnd w:id="502"/>
    </w:p>
    <w:p w14:paraId="0A8370E8" w14:textId="1AEAC44C" w:rsidR="000602BD" w:rsidRDefault="000602BD" w:rsidP="000602BD">
      <w:pPr>
        <w:rPr>
          <w:noProof/>
        </w:rPr>
      </w:pPr>
      <w:bookmarkStart w:id="503" w:name="_Toc489605322"/>
      <w:bookmarkStart w:id="504" w:name="_Toc492899753"/>
      <w:bookmarkStart w:id="505" w:name="_Toc492900032"/>
      <w:bookmarkStart w:id="506" w:name="_Toc492967834"/>
      <w:bookmarkStart w:id="507" w:name="_Toc492972922"/>
      <w:bookmarkStart w:id="508" w:name="_Toc492973142"/>
      <w:bookmarkStart w:id="509" w:name="_Toc492974840"/>
      <w:bookmarkStart w:id="5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11" w:name="_Toc510696607"/>
      <w:bookmarkStart w:id="512" w:name="_Toc35971398"/>
      <w:bookmarkStart w:id="513" w:name="_Toc119957462"/>
      <w:bookmarkStart w:id="514" w:name="_Toc119957986"/>
      <w:bookmarkStart w:id="515" w:name="_Toc120568720"/>
      <w:bookmarkStart w:id="516" w:name="_Toc120568959"/>
      <w:bookmarkStart w:id="517" w:name="_Toc120569843"/>
      <w:bookmarkStart w:id="518" w:name="_Toc120575119"/>
      <w:bookmarkEnd w:id="503"/>
      <w:bookmarkEnd w:id="504"/>
      <w:bookmarkEnd w:id="505"/>
      <w:bookmarkEnd w:id="506"/>
      <w:bookmarkEnd w:id="507"/>
      <w:bookmarkEnd w:id="508"/>
      <w:bookmarkEnd w:id="509"/>
      <w:bookmarkEnd w:id="510"/>
      <w:r>
        <w:t>6.1.3</w:t>
      </w:r>
      <w:r>
        <w:tab/>
        <w:t>Resources</w:t>
      </w:r>
      <w:bookmarkEnd w:id="511"/>
      <w:bookmarkEnd w:id="512"/>
      <w:bookmarkEnd w:id="513"/>
      <w:bookmarkEnd w:id="514"/>
      <w:bookmarkEnd w:id="515"/>
      <w:bookmarkEnd w:id="516"/>
      <w:bookmarkEnd w:id="517"/>
      <w:bookmarkEnd w:id="518"/>
    </w:p>
    <w:p w14:paraId="752598FC" w14:textId="77777777" w:rsidR="008A6D4A" w:rsidRPr="000A7435" w:rsidRDefault="008A6D4A" w:rsidP="00662390">
      <w:pPr>
        <w:pStyle w:val="Heading4"/>
      </w:pPr>
      <w:bookmarkStart w:id="519" w:name="_Toc510696608"/>
      <w:bookmarkStart w:id="520" w:name="_Toc35971399"/>
      <w:bookmarkStart w:id="521" w:name="_Toc119957463"/>
      <w:bookmarkStart w:id="522" w:name="_Toc119957987"/>
      <w:bookmarkStart w:id="523" w:name="_Toc120568721"/>
      <w:bookmarkStart w:id="524" w:name="_Toc120568960"/>
      <w:bookmarkStart w:id="525" w:name="_Toc120569844"/>
      <w:bookmarkStart w:id="526" w:name="_Toc120575120"/>
      <w:r>
        <w:t>6.1.3.1</w:t>
      </w:r>
      <w:r>
        <w:tab/>
        <w:t>Overview</w:t>
      </w:r>
      <w:bookmarkEnd w:id="519"/>
      <w:bookmarkEnd w:id="520"/>
      <w:bookmarkEnd w:id="521"/>
      <w:bookmarkEnd w:id="522"/>
      <w:bookmarkEnd w:id="523"/>
      <w:bookmarkEnd w:id="524"/>
      <w:bookmarkEnd w:id="525"/>
      <w:bookmarkEnd w:id="52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5" type="#_x0000_t75" style="width:336pt;height:252pt" o:ole="">
            <v:imagedata r:id="rId28" o:title=""/>
          </v:shape>
          <o:OLEObject Type="Embed" ProgID="Visio.Drawing.11" ShapeID="_x0000_i1035" DrawAspect="Content" ObjectID="_1731188955"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6441183"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3C60A73B"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62FC57B3"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D8B7281"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79B49C98"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27" w:name="_Toc510696609"/>
      <w:bookmarkStart w:id="528" w:name="_Toc35971400"/>
      <w:bookmarkStart w:id="529" w:name="_Toc119957464"/>
      <w:bookmarkStart w:id="530" w:name="_Toc119957988"/>
      <w:bookmarkStart w:id="531" w:name="_Toc120568722"/>
      <w:bookmarkStart w:id="532" w:name="_Toc120568961"/>
      <w:bookmarkStart w:id="533" w:name="_Toc120569845"/>
      <w:bookmarkStart w:id="534" w:name="_Toc120575121"/>
      <w:r>
        <w:t>6.1.3.2</w:t>
      </w:r>
      <w:r>
        <w:tab/>
        <w:t xml:space="preserve">Resource: </w:t>
      </w:r>
      <w:bookmarkEnd w:id="527"/>
      <w:bookmarkEnd w:id="528"/>
      <w:r w:rsidR="00593668">
        <w:t>MBS Policies</w:t>
      </w:r>
      <w:bookmarkEnd w:id="529"/>
      <w:bookmarkEnd w:id="530"/>
      <w:bookmarkEnd w:id="531"/>
      <w:bookmarkEnd w:id="532"/>
      <w:bookmarkEnd w:id="533"/>
      <w:bookmarkEnd w:id="534"/>
    </w:p>
    <w:p w14:paraId="5DA53F4D" w14:textId="77777777" w:rsidR="008A6D4A" w:rsidRDefault="008A6D4A" w:rsidP="00662390">
      <w:pPr>
        <w:pStyle w:val="Heading5"/>
      </w:pPr>
      <w:bookmarkStart w:id="535" w:name="_Toc510696610"/>
      <w:bookmarkStart w:id="536" w:name="_Toc35971401"/>
      <w:bookmarkStart w:id="537" w:name="_Toc119957465"/>
      <w:bookmarkStart w:id="538" w:name="_Toc119957989"/>
      <w:bookmarkStart w:id="539" w:name="_Toc120568723"/>
      <w:bookmarkStart w:id="540" w:name="_Toc120568962"/>
      <w:bookmarkStart w:id="541" w:name="_Toc120569846"/>
      <w:bookmarkStart w:id="542" w:name="_Toc120575122"/>
      <w:r>
        <w:t>6.1.3.2.1</w:t>
      </w:r>
      <w:r>
        <w:tab/>
        <w:t>Description</w:t>
      </w:r>
      <w:bookmarkEnd w:id="535"/>
      <w:bookmarkEnd w:id="536"/>
      <w:bookmarkEnd w:id="537"/>
      <w:bookmarkEnd w:id="538"/>
      <w:bookmarkEnd w:id="539"/>
      <w:bookmarkEnd w:id="540"/>
      <w:bookmarkEnd w:id="541"/>
      <w:bookmarkEnd w:id="542"/>
    </w:p>
    <w:p w14:paraId="3FCC0F20" w14:textId="110F816C" w:rsidR="00593668" w:rsidRDefault="00593668" w:rsidP="00593668">
      <w:bookmarkStart w:id="543" w:name="_Toc35971402"/>
      <w:bookmarkStart w:id="544"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545" w:name="_Toc119957466"/>
      <w:bookmarkStart w:id="546" w:name="_Toc119957990"/>
      <w:bookmarkStart w:id="547" w:name="_Toc120568724"/>
      <w:bookmarkStart w:id="548" w:name="_Toc120568963"/>
      <w:bookmarkStart w:id="549" w:name="_Toc120569847"/>
      <w:bookmarkStart w:id="550" w:name="_Toc120575123"/>
      <w:r>
        <w:t>6.1.3.2.2</w:t>
      </w:r>
      <w:r>
        <w:tab/>
        <w:t>Resource Definition</w:t>
      </w:r>
      <w:bookmarkEnd w:id="543"/>
      <w:bookmarkEnd w:id="545"/>
      <w:bookmarkEnd w:id="546"/>
      <w:bookmarkEnd w:id="547"/>
      <w:bookmarkEnd w:id="548"/>
      <w:bookmarkEnd w:id="549"/>
      <w:bookmarkEnd w:id="55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872650">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551" w:name="_Toc35971403"/>
      <w:bookmarkStart w:id="552" w:name="_Toc119957467"/>
      <w:bookmarkStart w:id="553" w:name="_Toc119957991"/>
      <w:bookmarkStart w:id="554" w:name="_Toc120568725"/>
      <w:bookmarkStart w:id="555" w:name="_Toc120568964"/>
      <w:bookmarkStart w:id="556" w:name="_Toc120569848"/>
      <w:bookmarkStart w:id="557" w:name="_Toc120575124"/>
      <w:r>
        <w:lastRenderedPageBreak/>
        <w:t>6.1.3.2.3</w:t>
      </w:r>
      <w:r>
        <w:tab/>
        <w:t>Resource Standard Methods</w:t>
      </w:r>
      <w:bookmarkEnd w:id="544"/>
      <w:bookmarkEnd w:id="551"/>
      <w:bookmarkEnd w:id="552"/>
      <w:bookmarkEnd w:id="553"/>
      <w:bookmarkEnd w:id="554"/>
      <w:bookmarkEnd w:id="555"/>
      <w:bookmarkEnd w:id="556"/>
      <w:bookmarkEnd w:id="557"/>
    </w:p>
    <w:p w14:paraId="03E9DAD6" w14:textId="6D37FB81" w:rsidR="008A6D4A" w:rsidRPr="00384E92" w:rsidRDefault="008A6D4A" w:rsidP="00716E50">
      <w:pPr>
        <w:pStyle w:val="Heading6"/>
      </w:pPr>
      <w:bookmarkStart w:id="558" w:name="_Toc510696613"/>
      <w:bookmarkStart w:id="559" w:name="_Toc35971404"/>
      <w:bookmarkStart w:id="560" w:name="_Toc119957468"/>
      <w:bookmarkStart w:id="561" w:name="_Toc119957992"/>
      <w:bookmarkStart w:id="562" w:name="_Toc120568726"/>
      <w:bookmarkStart w:id="563" w:name="_Toc120568965"/>
      <w:bookmarkStart w:id="564" w:name="_Toc120569849"/>
      <w:bookmarkStart w:id="565" w:name="_Toc120575125"/>
      <w:r w:rsidRPr="00384E92">
        <w:t>6.</w:t>
      </w:r>
      <w:r>
        <w:t>1.3.2.3</w:t>
      </w:r>
      <w:r w:rsidRPr="00384E92">
        <w:t>.1</w:t>
      </w:r>
      <w:r w:rsidRPr="00384E92">
        <w:tab/>
      </w:r>
      <w:bookmarkEnd w:id="558"/>
      <w:bookmarkEnd w:id="559"/>
      <w:r w:rsidR="00392FDF">
        <w:t>POST</w:t>
      </w:r>
      <w:bookmarkEnd w:id="560"/>
      <w:bookmarkEnd w:id="561"/>
      <w:bookmarkEnd w:id="562"/>
      <w:bookmarkEnd w:id="563"/>
      <w:bookmarkEnd w:id="564"/>
      <w:bookmarkEnd w:id="565"/>
    </w:p>
    <w:p w14:paraId="70617F8B" w14:textId="77777777" w:rsidR="00F57010" w:rsidRDefault="00F57010" w:rsidP="00F57010">
      <w:bookmarkStart w:id="566" w:name="_Hlk120523606"/>
      <w:r>
        <w:t>This method enables an NF service consumer (e.g. MB-SMF) to request the creation of an MBS Policy Association at the PCF.</w:t>
      </w:r>
    </w:p>
    <w:bookmarkEnd w:id="566"/>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872650">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872650">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872650">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872650">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872650">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872650">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872650">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872650">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1D84E899"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0EDBE5FD"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567" w:name="_Toc510696615"/>
      <w:bookmarkStart w:id="568" w:name="_Toc35971406"/>
      <w:bookmarkStart w:id="569" w:name="_Toc119957469"/>
      <w:bookmarkStart w:id="570" w:name="_Toc119957993"/>
      <w:bookmarkStart w:id="571" w:name="_Toc120568727"/>
      <w:bookmarkStart w:id="572" w:name="_Toc120568966"/>
      <w:bookmarkStart w:id="573" w:name="_Toc120569850"/>
      <w:bookmarkStart w:id="574" w:name="_Toc120575126"/>
      <w:r>
        <w:t>6.1.3.2.4</w:t>
      </w:r>
      <w:r>
        <w:tab/>
        <w:t>Resource Custom Operations</w:t>
      </w:r>
      <w:bookmarkEnd w:id="567"/>
      <w:bookmarkEnd w:id="568"/>
      <w:bookmarkEnd w:id="569"/>
      <w:bookmarkEnd w:id="570"/>
      <w:bookmarkEnd w:id="571"/>
      <w:bookmarkEnd w:id="572"/>
      <w:bookmarkEnd w:id="573"/>
      <w:bookmarkEnd w:id="57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75" w:name="_Toc510696621"/>
      <w:bookmarkStart w:id="576" w:name="_Toc35971412"/>
      <w:bookmarkStart w:id="577" w:name="_Toc119957470"/>
      <w:bookmarkStart w:id="578" w:name="_Toc119957994"/>
      <w:bookmarkStart w:id="579" w:name="_Toc120568728"/>
      <w:bookmarkStart w:id="580" w:name="_Toc120568967"/>
      <w:bookmarkStart w:id="581" w:name="_Toc120569851"/>
      <w:bookmarkStart w:id="582" w:name="_Toc120575127"/>
      <w:r>
        <w:lastRenderedPageBreak/>
        <w:t>6.1.3.3</w:t>
      </w:r>
      <w:r>
        <w:tab/>
        <w:t xml:space="preserve">Resource: </w:t>
      </w:r>
      <w:bookmarkEnd w:id="575"/>
      <w:bookmarkEnd w:id="576"/>
      <w:r w:rsidR="00A1554F">
        <w:t>Individual MBS Policy</w:t>
      </w:r>
      <w:bookmarkEnd w:id="577"/>
      <w:bookmarkEnd w:id="578"/>
      <w:bookmarkEnd w:id="579"/>
      <w:bookmarkEnd w:id="580"/>
      <w:bookmarkEnd w:id="581"/>
      <w:bookmarkEnd w:id="582"/>
    </w:p>
    <w:p w14:paraId="729B0CD7" w14:textId="77777777" w:rsidR="00A1554F" w:rsidRDefault="00A1554F" w:rsidP="00A1554F">
      <w:pPr>
        <w:pStyle w:val="Heading5"/>
        <w:rPr>
          <w:rFonts w:eastAsia="SimSun"/>
        </w:rPr>
      </w:pPr>
      <w:bookmarkStart w:id="583" w:name="_Toc119957471"/>
      <w:bookmarkStart w:id="584" w:name="_Toc119957995"/>
      <w:bookmarkStart w:id="585" w:name="_Toc120568729"/>
      <w:bookmarkStart w:id="586" w:name="_Toc120568968"/>
      <w:bookmarkStart w:id="587" w:name="_Toc120569852"/>
      <w:bookmarkStart w:id="588" w:name="_Toc510696622"/>
      <w:bookmarkStart w:id="589" w:name="_Toc35971413"/>
      <w:bookmarkStart w:id="590" w:name="_Toc120575128"/>
      <w:r>
        <w:rPr>
          <w:rFonts w:eastAsia="SimSun"/>
        </w:rPr>
        <w:t>6.1.3.3.1</w:t>
      </w:r>
      <w:r>
        <w:rPr>
          <w:rFonts w:eastAsia="SimSun"/>
        </w:rPr>
        <w:tab/>
        <w:t>Description</w:t>
      </w:r>
      <w:bookmarkEnd w:id="583"/>
      <w:bookmarkEnd w:id="584"/>
      <w:bookmarkEnd w:id="585"/>
      <w:bookmarkEnd w:id="586"/>
      <w:bookmarkEnd w:id="587"/>
      <w:bookmarkEnd w:id="590"/>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91" w:name="_Toc119957472"/>
      <w:bookmarkStart w:id="592" w:name="_Toc119957996"/>
      <w:bookmarkStart w:id="593" w:name="_Toc120568730"/>
      <w:bookmarkStart w:id="594" w:name="_Toc120568969"/>
      <w:bookmarkStart w:id="595" w:name="_Toc120569853"/>
      <w:bookmarkStart w:id="596" w:name="_Toc120575129"/>
      <w:r>
        <w:rPr>
          <w:rFonts w:eastAsia="SimSun"/>
        </w:rPr>
        <w:t>6.1.3.3.2</w:t>
      </w:r>
      <w:r>
        <w:rPr>
          <w:rFonts w:eastAsia="SimSun"/>
        </w:rPr>
        <w:tab/>
        <w:t>Resource Definition</w:t>
      </w:r>
      <w:bookmarkEnd w:id="591"/>
      <w:bookmarkEnd w:id="592"/>
      <w:bookmarkEnd w:id="593"/>
      <w:bookmarkEnd w:id="594"/>
      <w:bookmarkEnd w:id="595"/>
      <w:bookmarkEnd w:id="596"/>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872650">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872650">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512DB6D"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97" w:name="_Toc119957473"/>
      <w:bookmarkStart w:id="598" w:name="_Toc119957997"/>
      <w:bookmarkStart w:id="599" w:name="_Toc120568731"/>
      <w:bookmarkStart w:id="600" w:name="_Toc120568970"/>
      <w:bookmarkStart w:id="601" w:name="_Toc120569854"/>
      <w:bookmarkStart w:id="602" w:name="_Toc120575130"/>
      <w:r>
        <w:rPr>
          <w:rFonts w:eastAsia="SimSun"/>
        </w:rPr>
        <w:t>6.1.3.3.3</w:t>
      </w:r>
      <w:r>
        <w:rPr>
          <w:rFonts w:eastAsia="SimSun"/>
        </w:rPr>
        <w:tab/>
        <w:t>Resource Standard Methods</w:t>
      </w:r>
      <w:bookmarkEnd w:id="597"/>
      <w:bookmarkEnd w:id="598"/>
      <w:bookmarkEnd w:id="599"/>
      <w:bookmarkEnd w:id="600"/>
      <w:bookmarkEnd w:id="601"/>
      <w:bookmarkEnd w:id="602"/>
    </w:p>
    <w:p w14:paraId="702ACCF5" w14:textId="77777777" w:rsidR="00A1554F" w:rsidRDefault="00A1554F" w:rsidP="00716E50">
      <w:pPr>
        <w:pStyle w:val="Heading6"/>
        <w:rPr>
          <w:rFonts w:eastAsia="SimSun"/>
        </w:rPr>
      </w:pPr>
      <w:bookmarkStart w:id="603" w:name="_Toc119957474"/>
      <w:bookmarkStart w:id="604" w:name="_Toc119957998"/>
      <w:bookmarkStart w:id="605" w:name="_Toc120568732"/>
      <w:bookmarkStart w:id="606" w:name="_Toc120568971"/>
      <w:bookmarkStart w:id="607" w:name="_Toc120569855"/>
      <w:bookmarkStart w:id="608" w:name="_Toc120575131"/>
      <w:r>
        <w:t>6.1.3.3.3.1</w:t>
      </w:r>
      <w:r>
        <w:tab/>
        <w:t>GET</w:t>
      </w:r>
      <w:bookmarkEnd w:id="603"/>
      <w:bookmarkEnd w:id="604"/>
      <w:bookmarkEnd w:id="605"/>
      <w:bookmarkEnd w:id="606"/>
      <w:bookmarkEnd w:id="607"/>
      <w:bookmarkEnd w:id="608"/>
    </w:p>
    <w:p w14:paraId="663FEB44" w14:textId="5F78A72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2B0A895"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09" w:name="_Toc119957475"/>
      <w:bookmarkStart w:id="610" w:name="_Toc119957999"/>
      <w:bookmarkStart w:id="611" w:name="_Toc120568733"/>
      <w:bookmarkStart w:id="612" w:name="_Toc120568972"/>
      <w:bookmarkStart w:id="613" w:name="_Toc120569856"/>
      <w:bookmarkStart w:id="614" w:name="_Toc120575132"/>
      <w:r>
        <w:t>6.1.3.3.3</w:t>
      </w:r>
      <w:r w:rsidRPr="00384E92">
        <w:t>.</w:t>
      </w:r>
      <w:r>
        <w:t>2</w:t>
      </w:r>
      <w:r w:rsidRPr="00384E92">
        <w:tab/>
      </w:r>
      <w:r>
        <w:t>DELETE</w:t>
      </w:r>
      <w:bookmarkEnd w:id="609"/>
      <w:bookmarkEnd w:id="610"/>
      <w:bookmarkEnd w:id="611"/>
      <w:bookmarkEnd w:id="612"/>
      <w:bookmarkEnd w:id="613"/>
      <w:bookmarkEnd w:id="614"/>
    </w:p>
    <w:p w14:paraId="6FED577D" w14:textId="3E401ED1"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872650">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872650">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872650">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872650">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872650">
        <w:trPr>
          <w:jc w:val="center"/>
        </w:trPr>
        <w:tc>
          <w:tcPr>
            <w:tcW w:w="5000" w:type="pct"/>
            <w:gridSpan w:val="5"/>
            <w:shd w:val="clear" w:color="auto" w:fill="auto"/>
            <w:vAlign w:val="center"/>
          </w:tcPr>
          <w:p w14:paraId="2FB41107" w14:textId="3CEB04BA"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lastRenderedPageBreak/>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15" w:name="_Toc119957476"/>
      <w:bookmarkStart w:id="616" w:name="_Toc119958000"/>
      <w:bookmarkStart w:id="617" w:name="_Toc120568734"/>
      <w:bookmarkStart w:id="618" w:name="_Toc120568973"/>
      <w:bookmarkStart w:id="619" w:name="_Toc120569857"/>
      <w:bookmarkStart w:id="620" w:name="_Toc120575133"/>
      <w:r>
        <w:t>6.1.3.3.4</w:t>
      </w:r>
      <w:r>
        <w:tab/>
        <w:t>Resource Custom Operations</w:t>
      </w:r>
      <w:bookmarkEnd w:id="615"/>
      <w:bookmarkEnd w:id="616"/>
      <w:bookmarkEnd w:id="617"/>
      <w:bookmarkEnd w:id="618"/>
      <w:bookmarkEnd w:id="619"/>
      <w:bookmarkEnd w:id="620"/>
    </w:p>
    <w:p w14:paraId="7B2B5003" w14:textId="77777777" w:rsidR="00225FF7" w:rsidRPr="00384E92" w:rsidRDefault="00225FF7" w:rsidP="00225FF7">
      <w:pPr>
        <w:pStyle w:val="Heading6"/>
      </w:pPr>
      <w:bookmarkStart w:id="621" w:name="_Toc119957477"/>
      <w:bookmarkStart w:id="622" w:name="_Toc119958001"/>
      <w:bookmarkStart w:id="623" w:name="_Toc120568735"/>
      <w:bookmarkStart w:id="624" w:name="_Toc120568974"/>
      <w:bookmarkStart w:id="625" w:name="_Toc120569858"/>
      <w:bookmarkStart w:id="626" w:name="_Toc120575134"/>
      <w:r w:rsidRPr="00384E92">
        <w:t>6.</w:t>
      </w:r>
      <w:r>
        <w:t>1.3.3.4</w:t>
      </w:r>
      <w:r w:rsidRPr="00384E92">
        <w:t>.1</w:t>
      </w:r>
      <w:r w:rsidRPr="00384E92">
        <w:tab/>
      </w:r>
      <w:r>
        <w:t>Overview</w:t>
      </w:r>
      <w:bookmarkEnd w:id="621"/>
      <w:bookmarkEnd w:id="622"/>
      <w:bookmarkEnd w:id="623"/>
      <w:bookmarkEnd w:id="624"/>
      <w:bookmarkEnd w:id="625"/>
      <w:bookmarkEnd w:id="62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627" w:name="_Toc119957478"/>
      <w:bookmarkStart w:id="628" w:name="_Toc119958002"/>
      <w:bookmarkStart w:id="629" w:name="_Toc120568736"/>
      <w:bookmarkStart w:id="630" w:name="_Toc120568975"/>
      <w:bookmarkStart w:id="631" w:name="_Toc120569859"/>
      <w:bookmarkStart w:id="632" w:name="_Toc120575135"/>
      <w:r w:rsidRPr="00384E92">
        <w:t>6.</w:t>
      </w:r>
      <w:r>
        <w:t>1.3.3.4</w:t>
      </w:r>
      <w:r w:rsidRPr="00384E92">
        <w:t>.</w:t>
      </w:r>
      <w:r>
        <w:t>2</w:t>
      </w:r>
      <w:r w:rsidRPr="00384E92">
        <w:tab/>
      </w:r>
      <w:r>
        <w:t>Operation: Update</w:t>
      </w:r>
      <w:bookmarkEnd w:id="627"/>
      <w:bookmarkEnd w:id="628"/>
      <w:bookmarkEnd w:id="629"/>
      <w:bookmarkEnd w:id="630"/>
      <w:bookmarkEnd w:id="631"/>
      <w:bookmarkEnd w:id="632"/>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1F213461"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57E33ACA"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633" w:name="_Toc119957479"/>
      <w:bookmarkStart w:id="634" w:name="_Toc119958003"/>
      <w:bookmarkStart w:id="635" w:name="_Toc120568737"/>
      <w:bookmarkStart w:id="636" w:name="_Toc120568976"/>
      <w:bookmarkStart w:id="637" w:name="_Toc120569860"/>
      <w:bookmarkStart w:id="638" w:name="_Toc120575136"/>
      <w:r>
        <w:t>6.1.4</w:t>
      </w:r>
      <w:r>
        <w:tab/>
        <w:t>Custom Operations without associated resources</w:t>
      </w:r>
      <w:bookmarkEnd w:id="588"/>
      <w:bookmarkEnd w:id="589"/>
      <w:bookmarkEnd w:id="633"/>
      <w:bookmarkEnd w:id="634"/>
      <w:bookmarkEnd w:id="635"/>
      <w:bookmarkEnd w:id="636"/>
      <w:bookmarkEnd w:id="637"/>
      <w:bookmarkEnd w:id="638"/>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639" w:name="_Toc510696628"/>
      <w:bookmarkStart w:id="640" w:name="_Toc35971419"/>
      <w:bookmarkStart w:id="641" w:name="_Toc119957481"/>
      <w:bookmarkStart w:id="642" w:name="_Toc119958005"/>
      <w:bookmarkStart w:id="643" w:name="_Toc120568739"/>
      <w:bookmarkStart w:id="644" w:name="_Toc120568977"/>
      <w:bookmarkStart w:id="645" w:name="_Toc120569861"/>
      <w:bookmarkStart w:id="646" w:name="_Toc120575137"/>
      <w:r>
        <w:t>6.1.5</w:t>
      </w:r>
      <w:r>
        <w:tab/>
        <w:t>Notifications</w:t>
      </w:r>
      <w:bookmarkEnd w:id="639"/>
      <w:bookmarkEnd w:id="640"/>
      <w:bookmarkEnd w:id="641"/>
      <w:bookmarkEnd w:id="642"/>
      <w:bookmarkEnd w:id="643"/>
      <w:bookmarkEnd w:id="644"/>
      <w:bookmarkEnd w:id="645"/>
      <w:bookmarkEnd w:id="646"/>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647" w:name="_Toc510696632"/>
      <w:bookmarkStart w:id="648" w:name="_Toc35971427"/>
      <w:bookmarkStart w:id="649" w:name="_Toc119957482"/>
      <w:bookmarkStart w:id="650" w:name="_Toc119958006"/>
      <w:bookmarkStart w:id="651" w:name="_Toc120568740"/>
      <w:bookmarkStart w:id="652" w:name="_Toc120568978"/>
      <w:bookmarkStart w:id="653" w:name="_Toc120569862"/>
      <w:bookmarkStart w:id="654" w:name="_Toc120575138"/>
      <w:r>
        <w:t>6.1.6</w:t>
      </w:r>
      <w:r>
        <w:tab/>
        <w:t>Data Model</w:t>
      </w:r>
      <w:bookmarkEnd w:id="647"/>
      <w:bookmarkEnd w:id="648"/>
      <w:bookmarkEnd w:id="649"/>
      <w:bookmarkEnd w:id="650"/>
      <w:bookmarkEnd w:id="651"/>
      <w:bookmarkEnd w:id="652"/>
      <w:bookmarkEnd w:id="653"/>
      <w:bookmarkEnd w:id="654"/>
    </w:p>
    <w:p w14:paraId="405EFF41" w14:textId="77777777" w:rsidR="008A6D4A" w:rsidRDefault="008A6D4A" w:rsidP="008A6D4A">
      <w:pPr>
        <w:pStyle w:val="Heading4"/>
      </w:pPr>
      <w:bookmarkStart w:id="655" w:name="_Toc510696633"/>
      <w:bookmarkStart w:id="656" w:name="_Toc35971428"/>
      <w:bookmarkStart w:id="657" w:name="_Toc119957483"/>
      <w:bookmarkStart w:id="658" w:name="_Toc119958007"/>
      <w:bookmarkStart w:id="659" w:name="_Toc120568741"/>
      <w:bookmarkStart w:id="660" w:name="_Toc120568979"/>
      <w:bookmarkStart w:id="661" w:name="_Toc120569863"/>
      <w:bookmarkStart w:id="662" w:name="_Toc120575139"/>
      <w:r>
        <w:t>6.1.6.1</w:t>
      </w:r>
      <w:r>
        <w:tab/>
        <w:t>General</w:t>
      </w:r>
      <w:bookmarkEnd w:id="655"/>
      <w:bookmarkEnd w:id="656"/>
      <w:bookmarkEnd w:id="657"/>
      <w:bookmarkEnd w:id="658"/>
      <w:bookmarkEnd w:id="659"/>
      <w:bookmarkEnd w:id="660"/>
      <w:bookmarkEnd w:id="661"/>
      <w:bookmarkEnd w:id="662"/>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lastRenderedPageBreak/>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872650">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872650">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872650">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872650">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872650">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872650">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872650">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872650">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872650">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872650">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872650">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1C35114C" w:rsidR="005578BC" w:rsidRPr="00F4792B" w:rsidRDefault="005578BC" w:rsidP="005578BC">
            <w:pPr>
              <w:pStyle w:val="TAL"/>
            </w:pPr>
            <w:r>
              <w:t>R</w:t>
            </w:r>
            <w:r w:rsidRPr="00384E92">
              <w:t xml:space="preserve">epresents </w:t>
            </w:r>
            <w:r>
              <w:t>the MBS PCC rule status.</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872650">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872650">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872650">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0CBC3D3"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872650">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872650">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872650">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872650">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872650">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872650">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872650">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872650">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6C575FA" w:rsidR="00A9098E" w:rsidRPr="00F4792B" w:rsidRDefault="00A9098E" w:rsidP="00F4792B">
            <w:pPr>
              <w:pStyle w:val="TAL"/>
            </w:pPr>
            <w:r w:rsidRPr="00F4792B">
              <w:t>Represents packet filter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872650">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872650">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872650">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872650">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872650">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F81A6F" w:rsidRPr="00B54FF5" w14:paraId="11883D8D" w14:textId="77777777" w:rsidTr="00872650">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872650">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872650">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872650">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872650">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63" w:name="_Toc510696634"/>
      <w:bookmarkStart w:id="664" w:name="_Toc35971429"/>
      <w:bookmarkStart w:id="665" w:name="_Toc119957484"/>
      <w:bookmarkStart w:id="666" w:name="_Toc119958008"/>
      <w:bookmarkStart w:id="667" w:name="_Toc120568742"/>
      <w:bookmarkStart w:id="668" w:name="_Toc120568980"/>
      <w:bookmarkStart w:id="669" w:name="_Toc120569864"/>
      <w:bookmarkStart w:id="670" w:name="_Toc1205751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63"/>
      <w:bookmarkEnd w:id="664"/>
      <w:bookmarkEnd w:id="665"/>
      <w:bookmarkEnd w:id="666"/>
      <w:bookmarkEnd w:id="667"/>
      <w:bookmarkEnd w:id="668"/>
      <w:bookmarkEnd w:id="669"/>
      <w:bookmarkEnd w:id="670"/>
    </w:p>
    <w:p w14:paraId="672B9C59" w14:textId="77777777" w:rsidR="008A6D4A" w:rsidRDefault="008A6D4A" w:rsidP="008A6D4A">
      <w:pPr>
        <w:pStyle w:val="Heading5"/>
      </w:pPr>
      <w:bookmarkStart w:id="671" w:name="_Toc510696635"/>
      <w:bookmarkStart w:id="672" w:name="_Toc35971430"/>
      <w:bookmarkStart w:id="673" w:name="_Toc119957485"/>
      <w:bookmarkStart w:id="674" w:name="_Toc119958009"/>
      <w:bookmarkStart w:id="675" w:name="_Toc120568743"/>
      <w:bookmarkStart w:id="676" w:name="_Toc120568981"/>
      <w:bookmarkStart w:id="677" w:name="_Toc120569865"/>
      <w:bookmarkStart w:id="678" w:name="_Toc120575141"/>
      <w:r>
        <w:t>6.1.6.2.1</w:t>
      </w:r>
      <w:r>
        <w:tab/>
        <w:t>Introduction</w:t>
      </w:r>
      <w:bookmarkEnd w:id="671"/>
      <w:bookmarkEnd w:id="672"/>
      <w:bookmarkEnd w:id="673"/>
      <w:bookmarkEnd w:id="674"/>
      <w:bookmarkEnd w:id="675"/>
      <w:bookmarkEnd w:id="676"/>
      <w:bookmarkEnd w:id="677"/>
      <w:bookmarkEnd w:id="678"/>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679" w:name="_Toc510696636"/>
      <w:bookmarkStart w:id="680" w:name="_Toc35971431"/>
      <w:bookmarkStart w:id="681" w:name="_Toc119957486"/>
      <w:bookmarkStart w:id="682" w:name="_Toc119958010"/>
      <w:bookmarkStart w:id="683" w:name="_Toc120568744"/>
      <w:bookmarkStart w:id="684" w:name="_Toc120568982"/>
      <w:bookmarkStart w:id="685" w:name="_Toc120569866"/>
      <w:bookmarkStart w:id="686" w:name="_Toc120575142"/>
      <w:r>
        <w:lastRenderedPageBreak/>
        <w:t>6.1.6.2.2</w:t>
      </w:r>
      <w:r>
        <w:tab/>
        <w:t xml:space="preserve">Type: </w:t>
      </w:r>
      <w:bookmarkEnd w:id="679"/>
      <w:bookmarkEnd w:id="680"/>
      <w:r w:rsidR="004B08DA">
        <w:t>MbsPolicyCtxtData</w:t>
      </w:r>
      <w:bookmarkEnd w:id="681"/>
      <w:bookmarkEnd w:id="682"/>
      <w:bookmarkEnd w:id="683"/>
      <w:bookmarkEnd w:id="684"/>
      <w:bookmarkEnd w:id="685"/>
      <w:bookmarkEnd w:id="686"/>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87" w:name="_Toc510696637"/>
      <w:bookmarkStart w:id="688" w:name="_Toc35971432"/>
      <w:bookmarkStart w:id="689" w:name="_Toc119957487"/>
      <w:bookmarkStart w:id="690" w:name="_Toc119958011"/>
      <w:bookmarkStart w:id="691" w:name="_Toc120568745"/>
      <w:bookmarkStart w:id="692" w:name="_Toc120568983"/>
      <w:bookmarkStart w:id="693" w:name="_Toc120569867"/>
      <w:bookmarkStart w:id="694" w:name="_Toc120575143"/>
      <w:r>
        <w:t>6.1.6.2.3</w:t>
      </w:r>
      <w:r>
        <w:tab/>
        <w:t xml:space="preserve">Type: </w:t>
      </w:r>
      <w:bookmarkEnd w:id="687"/>
      <w:bookmarkEnd w:id="688"/>
      <w:r w:rsidR="004B08DA">
        <w:t>MbsPolicyDecision</w:t>
      </w:r>
      <w:bookmarkEnd w:id="689"/>
      <w:bookmarkEnd w:id="690"/>
      <w:bookmarkEnd w:id="691"/>
      <w:bookmarkEnd w:id="692"/>
      <w:bookmarkEnd w:id="693"/>
      <w:bookmarkEnd w:id="694"/>
    </w:p>
    <w:p w14:paraId="3FB21AE9" w14:textId="77777777" w:rsidR="004B08DA" w:rsidRDefault="004B08DA" w:rsidP="004B08DA">
      <w:pPr>
        <w:pStyle w:val="TH"/>
      </w:pPr>
      <w:bookmarkStart w:id="695" w:name="_Toc510696638"/>
      <w:bookmarkStart w:id="696"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872650">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872650">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872650">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872650">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872650">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1424456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872650">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97" w:name="_Toc119957488"/>
      <w:bookmarkStart w:id="698" w:name="_Toc119958012"/>
      <w:bookmarkStart w:id="699" w:name="_Toc120568746"/>
      <w:bookmarkStart w:id="700" w:name="_Toc120568984"/>
      <w:bookmarkStart w:id="701" w:name="_Toc120569868"/>
      <w:bookmarkStart w:id="702" w:name="_Toc120575144"/>
      <w:r>
        <w:rPr>
          <w:rFonts w:eastAsia="SimSun"/>
        </w:rPr>
        <w:lastRenderedPageBreak/>
        <w:t>6.1.6.2.4</w:t>
      </w:r>
      <w:r>
        <w:rPr>
          <w:rFonts w:eastAsia="SimSun"/>
        </w:rPr>
        <w:tab/>
        <w:t>Type: MbsPolicyData</w:t>
      </w:r>
      <w:bookmarkEnd w:id="697"/>
      <w:bookmarkEnd w:id="698"/>
      <w:bookmarkEnd w:id="699"/>
      <w:bookmarkEnd w:id="700"/>
      <w:bookmarkEnd w:id="701"/>
      <w:bookmarkEnd w:id="702"/>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03" w:name="_Toc120568747"/>
      <w:bookmarkStart w:id="704" w:name="_Toc120568985"/>
      <w:bookmarkStart w:id="705" w:name="_Toc120569869"/>
      <w:bookmarkStart w:id="706" w:name="_Toc119957489"/>
      <w:bookmarkStart w:id="707" w:name="_Toc119958013"/>
      <w:bookmarkStart w:id="708" w:name="_Toc120575145"/>
      <w:r>
        <w:rPr>
          <w:rFonts w:eastAsia="SimSun"/>
        </w:rPr>
        <w:t>6.1.6.2.5</w:t>
      </w:r>
      <w:r>
        <w:rPr>
          <w:rFonts w:eastAsia="SimSun"/>
        </w:rPr>
        <w:tab/>
        <w:t>Void</w:t>
      </w:r>
      <w:bookmarkEnd w:id="703"/>
      <w:bookmarkEnd w:id="704"/>
      <w:bookmarkEnd w:id="705"/>
      <w:bookmarkEnd w:id="708"/>
    </w:p>
    <w:p w14:paraId="00D0D58A" w14:textId="54BDF487" w:rsidR="00402302" w:rsidRDefault="00402302" w:rsidP="00402302">
      <w:pPr>
        <w:pStyle w:val="Heading5"/>
        <w:rPr>
          <w:rFonts w:eastAsia="SimSun"/>
        </w:rPr>
      </w:pPr>
      <w:bookmarkStart w:id="709" w:name="_Toc120568748"/>
      <w:bookmarkStart w:id="710" w:name="_Toc120568986"/>
      <w:bookmarkStart w:id="711" w:name="_Toc120569870"/>
      <w:bookmarkStart w:id="712" w:name="_Toc120575146"/>
      <w:r>
        <w:rPr>
          <w:rFonts w:eastAsia="SimSun"/>
        </w:rPr>
        <w:t>6.1.6.2.6</w:t>
      </w:r>
      <w:r>
        <w:rPr>
          <w:rFonts w:eastAsia="SimSun"/>
        </w:rPr>
        <w:tab/>
        <w:t>Void</w:t>
      </w:r>
      <w:bookmarkEnd w:id="709"/>
      <w:bookmarkEnd w:id="710"/>
      <w:bookmarkEnd w:id="711"/>
      <w:bookmarkEnd w:id="712"/>
    </w:p>
    <w:p w14:paraId="147E2B5E" w14:textId="1952D4D7" w:rsidR="00A9098E" w:rsidRDefault="00A9098E" w:rsidP="00A9098E">
      <w:pPr>
        <w:pStyle w:val="Heading5"/>
      </w:pPr>
      <w:bookmarkStart w:id="713" w:name="_Toc120568749"/>
      <w:bookmarkStart w:id="714" w:name="_Toc120568987"/>
      <w:bookmarkStart w:id="715" w:name="_Toc120569871"/>
      <w:bookmarkStart w:id="716" w:name="_Toc120575147"/>
      <w:r>
        <w:t>6.1.6.2.</w:t>
      </w:r>
      <w:r w:rsidR="00060885">
        <w:t>7</w:t>
      </w:r>
      <w:r>
        <w:tab/>
        <w:t>Type: MbsPccRule</w:t>
      </w:r>
      <w:bookmarkEnd w:id="706"/>
      <w:bookmarkEnd w:id="707"/>
      <w:bookmarkEnd w:id="713"/>
      <w:bookmarkEnd w:id="714"/>
      <w:bookmarkEnd w:id="715"/>
      <w:bookmarkEnd w:id="716"/>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872650">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4E8657E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872650">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2E72591"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872650">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4898EDB0"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872650">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2DE353C1" w:rsidR="00CF213F" w:rsidRDefault="00CF213F">
            <w:pPr>
              <w:pStyle w:val="TAL"/>
            </w:pPr>
            <w:r>
              <w:t>A reference to the MbsQos</w:t>
            </w:r>
            <w:r w:rsidR="00FD0BC5">
              <w:t>Dec</w:t>
            </w:r>
            <w:r>
              <w:t xml:space="preserve"> policy decision type.</w:t>
            </w:r>
            <w:r w:rsidR="00FD0BC5">
              <w:t xml:space="preserve"> It is the mbsQosId described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872650">
        <w:trPr>
          <w:jc w:val="center"/>
        </w:trPr>
        <w:tc>
          <w:tcPr>
            <w:tcW w:w="9529" w:type="dxa"/>
            <w:gridSpan w:val="6"/>
            <w:vAlign w:val="center"/>
          </w:tcPr>
          <w:p w14:paraId="3B6A2C7B" w14:textId="01EED2AA"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717" w:name="_Toc119957490"/>
      <w:bookmarkStart w:id="718" w:name="_Toc119958014"/>
      <w:bookmarkStart w:id="719" w:name="_Toc120568750"/>
      <w:bookmarkStart w:id="720" w:name="_Toc120568988"/>
      <w:bookmarkStart w:id="721" w:name="_Toc120569872"/>
      <w:bookmarkStart w:id="722" w:name="_Toc120575148"/>
      <w:r>
        <w:lastRenderedPageBreak/>
        <w:t>6.1.6.2.</w:t>
      </w:r>
      <w:r w:rsidR="00205088">
        <w:t>8</w:t>
      </w:r>
      <w:r>
        <w:tab/>
        <w:t>Type: MbsQos</w:t>
      </w:r>
      <w:r w:rsidR="000473DE">
        <w:t>Dec</w:t>
      </w:r>
      <w:bookmarkEnd w:id="717"/>
      <w:bookmarkEnd w:id="718"/>
      <w:bookmarkEnd w:id="719"/>
      <w:bookmarkEnd w:id="720"/>
      <w:bookmarkEnd w:id="721"/>
      <w:bookmarkEnd w:id="722"/>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872650">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872650">
        <w:trPr>
          <w:jc w:val="center"/>
        </w:trPr>
        <w:tc>
          <w:tcPr>
            <w:tcW w:w="1977" w:type="dxa"/>
          </w:tcPr>
          <w:p w14:paraId="55580EC4" w14:textId="77777777" w:rsidR="00B155C4" w:rsidRDefault="00B155C4" w:rsidP="00D57E50">
            <w:pPr>
              <w:pStyle w:val="TAL"/>
            </w:pPr>
            <w:r>
              <w:t>mbsQosId</w:t>
            </w:r>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872650">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0049E68A"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872650">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872650">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872650">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872650">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872650">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0510CC4A"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872650">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7079D6B2"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872650">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723" w:name="_Toc119957491"/>
      <w:bookmarkStart w:id="724" w:name="_Toc119958015"/>
      <w:bookmarkStart w:id="725" w:name="_Toc120568751"/>
      <w:bookmarkStart w:id="726" w:name="_Toc120568989"/>
      <w:bookmarkStart w:id="727" w:name="_Toc120569873"/>
      <w:bookmarkStart w:id="728" w:name="_Toc120575149"/>
      <w:r>
        <w:lastRenderedPageBreak/>
        <w:t>6.1.6.2.</w:t>
      </w:r>
      <w:r w:rsidR="00514976">
        <w:t>9</w:t>
      </w:r>
      <w:r>
        <w:tab/>
        <w:t>Type: MbsQosChar</w:t>
      </w:r>
      <w:bookmarkEnd w:id="723"/>
      <w:bookmarkEnd w:id="724"/>
      <w:bookmarkEnd w:id="725"/>
      <w:bookmarkEnd w:id="726"/>
      <w:bookmarkEnd w:id="727"/>
      <w:bookmarkEnd w:id="728"/>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872650">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872650">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872650">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872650">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0D2E6420"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872650">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729" w:name="_Hlk102558301"/>
            <w:r>
              <w:rPr>
                <w:lang w:eastAsia="zh-CN"/>
              </w:rPr>
              <w:t>PacketDelBudget</w:t>
            </w:r>
            <w:bookmarkEnd w:id="729"/>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7C3E409"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872650">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411000E4"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2BCA9078" w:rsidR="003337DD" w:rsidRDefault="009617DE" w:rsidP="009617DE">
            <w:pPr>
              <w:pStyle w:val="TAL"/>
              <w:numPr>
                <w:ilvl w:val="0"/>
                <w:numId w:val="18"/>
              </w:numPr>
              <w:rPr>
                <w:lang w:eastAsia="zh-CN"/>
              </w:rPr>
            </w:pPr>
            <w:r>
              <w:rPr>
                <w:lang w:eastAsia="zh-CN"/>
              </w:rPr>
              <w:t xml:space="preserve">A </w:t>
            </w:r>
            <w:r w:rsidR="003337DD">
              <w:rPr>
                <w:lang w:eastAsia="zh-CN"/>
              </w:rPr>
              <w:t xml:space="preserve">Packer Error Rate </w:t>
            </w:r>
            <w:r>
              <w:rPr>
                <w:lang w:eastAsia="zh-CN"/>
              </w:rPr>
              <w:t xml:space="preserve">of </w:t>
            </w:r>
            <w:r w:rsidR="003337DD">
              <w:rPr>
                <w:lang w:eastAsia="zh-CN"/>
              </w:rPr>
              <w:t>4x10</w:t>
            </w:r>
            <w:r w:rsidR="003337DD">
              <w:rPr>
                <w:vertAlign w:val="superscript"/>
                <w:lang w:eastAsia="zh-CN"/>
              </w:rPr>
              <w:t xml:space="preserve">-6 </w:t>
            </w:r>
            <w:r w:rsidR="003337DD">
              <w:rPr>
                <w:lang w:eastAsia="zh-CN"/>
              </w:rPr>
              <w:t xml:space="preserve">shall be encoded as </w:t>
            </w:r>
            <w:r w:rsidR="003337DD">
              <w:t>"4E-</w:t>
            </w:r>
            <w:r w:rsidR="003337DD">
              <w:rPr>
                <w:lang w:eastAsia="zh-CN"/>
              </w:rPr>
              <w:t>6".</w:t>
            </w:r>
          </w:p>
          <w:p w14:paraId="2C6C58CD" w14:textId="62A608C4" w:rsidR="003337DD" w:rsidRDefault="009617DE" w:rsidP="009617DE">
            <w:pPr>
              <w:pStyle w:val="TAL"/>
              <w:numPr>
                <w:ilvl w:val="0"/>
                <w:numId w:val="18"/>
              </w:numPr>
            </w:pPr>
            <w:r>
              <w:rPr>
                <w:lang w:eastAsia="zh-CN"/>
              </w:rPr>
              <w:t xml:space="preserve">A </w:t>
            </w:r>
            <w:r w:rsidR="003337DD">
              <w:rPr>
                <w:lang w:eastAsia="zh-CN"/>
              </w:rPr>
              <w:t xml:space="preserve">Packer Error Rate </w:t>
            </w:r>
            <w:r>
              <w:rPr>
                <w:lang w:eastAsia="zh-CN"/>
              </w:rPr>
              <w:t xml:space="preserve">of </w:t>
            </w:r>
            <w:r w:rsidR="003337DD">
              <w:rPr>
                <w:lang w:eastAsia="zh-CN"/>
              </w:rPr>
              <w:t>10</w:t>
            </w:r>
            <w:r w:rsidR="003337DD">
              <w:rPr>
                <w:vertAlign w:val="superscript"/>
                <w:lang w:eastAsia="zh-CN"/>
              </w:rPr>
              <w:t xml:space="preserve">-2 </w:t>
            </w:r>
            <w:r w:rsidR="003337DD">
              <w:rPr>
                <w:lang w:eastAsia="zh-CN"/>
              </w:rPr>
              <w:t>shall be encoded as</w:t>
            </w:r>
            <w:r w:rsidR="003337DD">
              <w:t>"1E</w:t>
            </w:r>
            <w:r w:rsidR="003337DD">
              <w:rPr>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872650">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872650">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730" w:name="_Toc119957492"/>
      <w:bookmarkStart w:id="731" w:name="_Toc119958016"/>
      <w:bookmarkStart w:id="732" w:name="_Toc120568752"/>
      <w:bookmarkStart w:id="733" w:name="_Toc120568990"/>
      <w:bookmarkStart w:id="734" w:name="_Toc120569874"/>
      <w:bookmarkStart w:id="735" w:name="_Toc120575150"/>
      <w:r>
        <w:t>6.1.6.2.</w:t>
      </w:r>
      <w:r w:rsidR="001707FD">
        <w:t>10</w:t>
      </w:r>
      <w:r>
        <w:tab/>
        <w:t>Type: MbsErrorReport</w:t>
      </w:r>
      <w:bookmarkEnd w:id="730"/>
      <w:bookmarkEnd w:id="731"/>
      <w:bookmarkEnd w:id="732"/>
      <w:bookmarkEnd w:id="733"/>
      <w:bookmarkEnd w:id="734"/>
      <w:bookmarkEnd w:id="735"/>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872650">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736" w:name="_Toc119957493"/>
      <w:bookmarkStart w:id="737" w:name="_Toc119958017"/>
      <w:bookmarkStart w:id="738" w:name="_Toc120568753"/>
      <w:bookmarkStart w:id="739" w:name="_Toc120568991"/>
      <w:bookmarkStart w:id="740" w:name="_Toc120569875"/>
      <w:bookmarkStart w:id="741" w:name="_Toc120575151"/>
      <w:r>
        <w:t>6.1.6.2.</w:t>
      </w:r>
      <w:r w:rsidR="001707FD">
        <w:t>11</w:t>
      </w:r>
      <w:r>
        <w:tab/>
        <w:t>Type: MbsPolicyCtxtDataUpdate</w:t>
      </w:r>
      <w:bookmarkEnd w:id="736"/>
      <w:bookmarkEnd w:id="737"/>
      <w:bookmarkEnd w:id="738"/>
      <w:bookmarkEnd w:id="739"/>
      <w:bookmarkEnd w:id="740"/>
      <w:bookmarkEnd w:id="741"/>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742" w:name="_Toc119957494"/>
      <w:bookmarkStart w:id="743" w:name="_Toc119958018"/>
      <w:bookmarkStart w:id="744" w:name="_Toc120568754"/>
      <w:bookmarkStart w:id="745" w:name="_Toc120568992"/>
      <w:bookmarkStart w:id="746" w:name="_Toc120569876"/>
      <w:bookmarkStart w:id="747" w:name="_Toc120575152"/>
      <w:r>
        <w:lastRenderedPageBreak/>
        <w:t>6.1.6.2.</w:t>
      </w:r>
      <w:r w:rsidR="001707FD">
        <w:t>12</w:t>
      </w:r>
      <w:r>
        <w:tab/>
        <w:t>Type: MbsReport</w:t>
      </w:r>
      <w:bookmarkEnd w:id="742"/>
      <w:bookmarkEnd w:id="743"/>
      <w:bookmarkEnd w:id="744"/>
      <w:bookmarkEnd w:id="745"/>
      <w:bookmarkEnd w:id="746"/>
      <w:bookmarkEnd w:id="747"/>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748" w:name="_Toc119957495"/>
      <w:bookmarkStart w:id="749" w:name="_Toc119958019"/>
      <w:bookmarkStart w:id="750" w:name="_Toc120568755"/>
      <w:bookmarkStart w:id="751" w:name="_Toc120568993"/>
      <w:bookmarkStart w:id="752" w:name="_Toc120569877"/>
      <w:bookmarkStart w:id="753" w:name="_Toc1205751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95"/>
      <w:bookmarkEnd w:id="696"/>
      <w:bookmarkEnd w:id="748"/>
      <w:bookmarkEnd w:id="749"/>
      <w:bookmarkEnd w:id="750"/>
      <w:bookmarkEnd w:id="751"/>
      <w:bookmarkEnd w:id="752"/>
      <w:bookmarkEnd w:id="753"/>
    </w:p>
    <w:p w14:paraId="65A70611" w14:textId="77777777" w:rsidR="008A6D4A" w:rsidRPr="00384E92" w:rsidRDefault="008A6D4A" w:rsidP="008A6D4A">
      <w:pPr>
        <w:pStyle w:val="Heading5"/>
      </w:pPr>
      <w:bookmarkStart w:id="754" w:name="_Toc510696639"/>
      <w:bookmarkStart w:id="755" w:name="_Toc35971434"/>
      <w:bookmarkStart w:id="756" w:name="_Toc119957496"/>
      <w:bookmarkStart w:id="757" w:name="_Toc119958020"/>
      <w:bookmarkStart w:id="758" w:name="_Toc120568756"/>
      <w:bookmarkStart w:id="759" w:name="_Toc120568994"/>
      <w:bookmarkStart w:id="760" w:name="_Toc120569878"/>
      <w:bookmarkStart w:id="761" w:name="_Toc120575154"/>
      <w:r>
        <w:t>6.1.6.3.1</w:t>
      </w:r>
      <w:r w:rsidRPr="00384E92">
        <w:tab/>
        <w:t>Introduction</w:t>
      </w:r>
      <w:bookmarkEnd w:id="754"/>
      <w:bookmarkEnd w:id="755"/>
      <w:bookmarkEnd w:id="756"/>
      <w:bookmarkEnd w:id="757"/>
      <w:bookmarkEnd w:id="758"/>
      <w:bookmarkEnd w:id="759"/>
      <w:bookmarkEnd w:id="760"/>
      <w:bookmarkEnd w:id="76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762" w:name="_Toc510696640"/>
      <w:bookmarkStart w:id="763" w:name="_Toc35971435"/>
      <w:bookmarkStart w:id="764" w:name="_Toc119957497"/>
      <w:bookmarkStart w:id="765" w:name="_Toc119958021"/>
      <w:bookmarkStart w:id="766" w:name="_Toc120568757"/>
      <w:bookmarkStart w:id="767" w:name="_Toc120568995"/>
      <w:bookmarkStart w:id="768" w:name="_Toc120569879"/>
      <w:bookmarkStart w:id="769" w:name="_Toc120575155"/>
      <w:r>
        <w:t>6.1.6.3.2</w:t>
      </w:r>
      <w:r w:rsidRPr="00384E92">
        <w:tab/>
        <w:t>Simple data types</w:t>
      </w:r>
      <w:bookmarkEnd w:id="762"/>
      <w:bookmarkEnd w:id="763"/>
      <w:bookmarkEnd w:id="764"/>
      <w:bookmarkEnd w:id="765"/>
      <w:bookmarkEnd w:id="766"/>
      <w:bookmarkEnd w:id="767"/>
      <w:bookmarkEnd w:id="768"/>
      <w:bookmarkEnd w:id="769"/>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872650">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872650">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25FC2D29"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770" w:name="_Toc119957498"/>
      <w:bookmarkStart w:id="771" w:name="_Toc119958022"/>
      <w:bookmarkStart w:id="772" w:name="_Toc120568758"/>
      <w:bookmarkStart w:id="773" w:name="_Toc120568996"/>
      <w:bookmarkStart w:id="774" w:name="_Toc120569880"/>
      <w:bookmarkStart w:id="775" w:name="_Toc510696642"/>
      <w:bookmarkStart w:id="776" w:name="_Toc35971437"/>
      <w:bookmarkStart w:id="777" w:name="_Toc120575156"/>
      <w:r>
        <w:t>6.1.6.3.3</w:t>
      </w:r>
      <w:r w:rsidRPr="00BC662F">
        <w:tab/>
        <w:t xml:space="preserve">Enumeration: </w:t>
      </w:r>
      <w:r>
        <w:t>MbsPcrt</w:t>
      </w:r>
      <w:bookmarkEnd w:id="770"/>
      <w:bookmarkEnd w:id="771"/>
      <w:bookmarkEnd w:id="772"/>
      <w:bookmarkEnd w:id="773"/>
      <w:bookmarkEnd w:id="774"/>
      <w:bookmarkEnd w:id="777"/>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778" w:name="_Toc119957499"/>
      <w:bookmarkStart w:id="779" w:name="_Toc119958023"/>
      <w:bookmarkStart w:id="780" w:name="_Toc120568759"/>
      <w:bookmarkStart w:id="781" w:name="_Toc120568997"/>
      <w:bookmarkStart w:id="782" w:name="_Toc120569881"/>
      <w:bookmarkStart w:id="783" w:name="_Toc120575157"/>
      <w:r>
        <w:t>6.1.6.3.4</w:t>
      </w:r>
      <w:r w:rsidRPr="00BC662F">
        <w:tab/>
        <w:t xml:space="preserve">Enumeration: </w:t>
      </w:r>
      <w:r w:rsidR="00984CE7">
        <w:t>MbsFailureCode</w:t>
      </w:r>
      <w:bookmarkEnd w:id="775"/>
      <w:bookmarkEnd w:id="776"/>
      <w:bookmarkEnd w:id="778"/>
      <w:bookmarkEnd w:id="779"/>
      <w:bookmarkEnd w:id="780"/>
      <w:bookmarkEnd w:id="781"/>
      <w:bookmarkEnd w:id="782"/>
      <w:bookmarkEnd w:id="783"/>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784" w:name="_Toc510696643"/>
      <w:bookmarkStart w:id="785"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th</w:t>
            </w:r>
            <w:r w:rsidR="001A19C2">
              <w:t xml:space="preserve">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872650"/>
    <w:p w14:paraId="2488ACBF" w14:textId="77777777" w:rsidR="00984CE7" w:rsidRPr="00BC662F" w:rsidRDefault="00984CE7" w:rsidP="00984CE7">
      <w:pPr>
        <w:pStyle w:val="Heading5"/>
      </w:pPr>
      <w:bookmarkStart w:id="786" w:name="_Toc119957500"/>
      <w:bookmarkStart w:id="787" w:name="_Toc119958024"/>
      <w:bookmarkStart w:id="788" w:name="_Toc120568760"/>
      <w:bookmarkStart w:id="789" w:name="_Toc120568998"/>
      <w:bookmarkStart w:id="790" w:name="_Toc120569882"/>
      <w:bookmarkStart w:id="791" w:name="_Toc120575158"/>
      <w:r>
        <w:t>6.1.6.3.5</w:t>
      </w:r>
      <w:r w:rsidRPr="00BC662F">
        <w:tab/>
        <w:t xml:space="preserve">Enumeration: </w:t>
      </w:r>
      <w:r>
        <w:t>MbsPccRuleStatus</w:t>
      </w:r>
      <w:bookmarkEnd w:id="786"/>
      <w:bookmarkEnd w:id="787"/>
      <w:bookmarkEnd w:id="788"/>
      <w:bookmarkEnd w:id="789"/>
      <w:bookmarkEnd w:id="790"/>
      <w:bookmarkEnd w:id="791"/>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872650"/>
    <w:p w14:paraId="549FFF15" w14:textId="23FDAC7F" w:rsidR="00984CE7" w:rsidRDefault="008A6D4A" w:rsidP="00984CE7">
      <w:pPr>
        <w:pStyle w:val="Heading4"/>
        <w:rPr>
          <w:lang w:eastAsia="zh-CN"/>
        </w:rPr>
      </w:pPr>
      <w:bookmarkStart w:id="792" w:name="_Toc119957501"/>
      <w:bookmarkStart w:id="793" w:name="_Toc119958025"/>
      <w:bookmarkStart w:id="794" w:name="_Toc120568761"/>
      <w:bookmarkStart w:id="795" w:name="_Toc120568999"/>
      <w:bookmarkStart w:id="796" w:name="_Toc120569883"/>
      <w:bookmarkStart w:id="797" w:name="_Toc12057515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84"/>
      <w:bookmarkEnd w:id="785"/>
      <w:bookmarkEnd w:id="792"/>
      <w:bookmarkEnd w:id="793"/>
      <w:bookmarkEnd w:id="794"/>
      <w:bookmarkEnd w:id="795"/>
      <w:bookmarkEnd w:id="796"/>
      <w:bookmarkEnd w:id="797"/>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98" w:name="_Toc510696646"/>
      <w:bookmarkStart w:id="799" w:name="_Toc35971441"/>
      <w:bookmarkStart w:id="800" w:name="_Toc119957502"/>
      <w:bookmarkStart w:id="801" w:name="_Toc119958026"/>
      <w:bookmarkStart w:id="802" w:name="_Toc120568762"/>
      <w:bookmarkStart w:id="803" w:name="_Toc120569000"/>
      <w:bookmarkStart w:id="804" w:name="_Toc120569884"/>
      <w:bookmarkStart w:id="805" w:name="_Toc120575160"/>
      <w:r>
        <w:lastRenderedPageBreak/>
        <w:t>6.1.6.5</w:t>
      </w:r>
      <w:r>
        <w:tab/>
        <w:t>Binary data</w:t>
      </w:r>
      <w:bookmarkEnd w:id="798"/>
      <w:bookmarkEnd w:id="799"/>
      <w:bookmarkEnd w:id="800"/>
      <w:bookmarkEnd w:id="801"/>
      <w:bookmarkEnd w:id="802"/>
      <w:bookmarkEnd w:id="803"/>
      <w:bookmarkEnd w:id="804"/>
      <w:bookmarkEnd w:id="805"/>
    </w:p>
    <w:p w14:paraId="3E8B3ED7" w14:textId="77777777" w:rsidR="008A6D4A" w:rsidRDefault="008A6D4A" w:rsidP="008A6D4A">
      <w:pPr>
        <w:pStyle w:val="Heading5"/>
      </w:pPr>
      <w:bookmarkStart w:id="806" w:name="_Toc35971442"/>
      <w:bookmarkStart w:id="807" w:name="_Toc119957503"/>
      <w:bookmarkStart w:id="808" w:name="_Toc119958027"/>
      <w:bookmarkStart w:id="809" w:name="_Toc120568763"/>
      <w:bookmarkStart w:id="810" w:name="_Toc120569001"/>
      <w:bookmarkStart w:id="811" w:name="_Toc120569885"/>
      <w:bookmarkStart w:id="812" w:name="_Toc120575161"/>
      <w:r>
        <w:t>6.1.6.5.1</w:t>
      </w:r>
      <w:r>
        <w:tab/>
        <w:t>Binary Data Types</w:t>
      </w:r>
      <w:bookmarkEnd w:id="806"/>
      <w:bookmarkEnd w:id="807"/>
      <w:bookmarkEnd w:id="808"/>
      <w:bookmarkEnd w:id="809"/>
      <w:bookmarkEnd w:id="810"/>
      <w:bookmarkEnd w:id="811"/>
      <w:bookmarkEnd w:id="812"/>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813" w:name="_Toc510696647"/>
      <w:bookmarkStart w:id="814" w:name="_Toc35971443"/>
      <w:bookmarkStart w:id="815" w:name="_Toc119957504"/>
      <w:bookmarkStart w:id="816" w:name="_Toc119958028"/>
      <w:bookmarkStart w:id="817" w:name="_Toc120568764"/>
      <w:bookmarkStart w:id="818" w:name="_Toc120569002"/>
      <w:bookmarkStart w:id="819" w:name="_Toc120569886"/>
      <w:bookmarkStart w:id="820" w:name="_Toc120575162"/>
      <w:r>
        <w:t>6.1.7</w:t>
      </w:r>
      <w:r>
        <w:tab/>
        <w:t>Error Handling</w:t>
      </w:r>
      <w:bookmarkEnd w:id="813"/>
      <w:bookmarkEnd w:id="814"/>
      <w:bookmarkEnd w:id="815"/>
      <w:bookmarkEnd w:id="816"/>
      <w:bookmarkEnd w:id="817"/>
      <w:bookmarkEnd w:id="818"/>
      <w:bookmarkEnd w:id="819"/>
      <w:bookmarkEnd w:id="820"/>
    </w:p>
    <w:p w14:paraId="07F0DFC0" w14:textId="77777777" w:rsidR="008A6D4A" w:rsidRPr="00971458" w:rsidRDefault="008A6D4A" w:rsidP="008A6D4A">
      <w:pPr>
        <w:pStyle w:val="Heading4"/>
      </w:pPr>
      <w:bookmarkStart w:id="821" w:name="_Toc35971444"/>
      <w:bookmarkStart w:id="822" w:name="_Toc119957505"/>
      <w:bookmarkStart w:id="823" w:name="_Toc119958029"/>
      <w:bookmarkStart w:id="824" w:name="_Toc120568765"/>
      <w:bookmarkStart w:id="825" w:name="_Toc120569003"/>
      <w:bookmarkStart w:id="826" w:name="_Toc120569887"/>
      <w:bookmarkStart w:id="827" w:name="_Toc120575163"/>
      <w:r w:rsidRPr="00971458">
        <w:t>6.1.7.1</w:t>
      </w:r>
      <w:r w:rsidRPr="00971458">
        <w:tab/>
        <w:t>General</w:t>
      </w:r>
      <w:bookmarkEnd w:id="821"/>
      <w:bookmarkEnd w:id="822"/>
      <w:bookmarkEnd w:id="823"/>
      <w:bookmarkEnd w:id="824"/>
      <w:bookmarkEnd w:id="825"/>
      <w:bookmarkEnd w:id="826"/>
      <w:bookmarkEnd w:id="827"/>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828" w:name="_Toc35971445"/>
      <w:bookmarkStart w:id="829" w:name="_Toc119957506"/>
      <w:bookmarkStart w:id="830" w:name="_Toc119958030"/>
      <w:bookmarkStart w:id="831" w:name="_Toc120568766"/>
      <w:bookmarkStart w:id="832" w:name="_Toc120569004"/>
      <w:bookmarkStart w:id="833" w:name="_Toc120569888"/>
      <w:bookmarkStart w:id="834" w:name="_Toc120575164"/>
      <w:r w:rsidRPr="00971458">
        <w:t>6.1.7.2</w:t>
      </w:r>
      <w:r w:rsidRPr="00971458">
        <w:tab/>
        <w:t>Protocol Errors</w:t>
      </w:r>
      <w:bookmarkEnd w:id="828"/>
      <w:bookmarkEnd w:id="829"/>
      <w:bookmarkEnd w:id="830"/>
      <w:bookmarkEnd w:id="831"/>
      <w:bookmarkEnd w:id="832"/>
      <w:bookmarkEnd w:id="833"/>
      <w:bookmarkEnd w:id="834"/>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835" w:name="_Toc35971446"/>
      <w:bookmarkStart w:id="836" w:name="_Toc119957507"/>
      <w:bookmarkStart w:id="837" w:name="_Toc119958031"/>
      <w:bookmarkStart w:id="838" w:name="_Toc120568767"/>
      <w:bookmarkStart w:id="839" w:name="_Toc120569005"/>
      <w:bookmarkStart w:id="840" w:name="_Toc120569889"/>
      <w:bookmarkStart w:id="841" w:name="_Toc120575165"/>
      <w:r>
        <w:t>6.1.7.3</w:t>
      </w:r>
      <w:r>
        <w:tab/>
        <w:t>Application Errors</w:t>
      </w:r>
      <w:bookmarkEnd w:id="835"/>
      <w:bookmarkEnd w:id="836"/>
      <w:bookmarkEnd w:id="837"/>
      <w:bookmarkEnd w:id="838"/>
      <w:bookmarkEnd w:id="839"/>
      <w:bookmarkEnd w:id="840"/>
      <w:bookmarkEnd w:id="841"/>
    </w:p>
    <w:p w14:paraId="629F94D7" w14:textId="03327E1D"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872650">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872650">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872650">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872650">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872650">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872650">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872650">
        <w:trPr>
          <w:jc w:val="center"/>
        </w:trPr>
        <w:tc>
          <w:tcPr>
            <w:tcW w:w="3877" w:type="dxa"/>
            <w:vAlign w:val="center"/>
          </w:tcPr>
          <w:p w14:paraId="06B7D5AC" w14:textId="431CD63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842" w:name="_Toc492899751"/>
      <w:bookmarkStart w:id="843" w:name="_Toc492900030"/>
      <w:bookmarkStart w:id="844" w:name="_Toc492967832"/>
      <w:bookmarkStart w:id="845" w:name="_Toc492972920"/>
      <w:bookmarkStart w:id="846" w:name="_Toc492973140"/>
      <w:bookmarkStart w:id="847" w:name="_Toc493774060"/>
      <w:bookmarkStart w:id="848" w:name="_Toc508285804"/>
      <w:bookmarkStart w:id="849" w:name="_Toc508287269"/>
      <w:bookmarkStart w:id="850" w:name="_Toc510696648"/>
      <w:bookmarkStart w:id="851" w:name="_Toc35971447"/>
    </w:p>
    <w:p w14:paraId="3FE14D9D" w14:textId="77777777" w:rsidR="008A6D4A" w:rsidRPr="0023018E" w:rsidRDefault="008A6D4A" w:rsidP="00662390">
      <w:pPr>
        <w:pStyle w:val="Heading3"/>
        <w:rPr>
          <w:lang w:eastAsia="zh-CN"/>
        </w:rPr>
      </w:pPr>
      <w:bookmarkStart w:id="852" w:name="_Toc119957508"/>
      <w:bookmarkStart w:id="853" w:name="_Toc119958032"/>
      <w:bookmarkStart w:id="854" w:name="_Toc120568768"/>
      <w:bookmarkStart w:id="855" w:name="_Toc120569006"/>
      <w:bookmarkStart w:id="856" w:name="_Toc120569890"/>
      <w:bookmarkStart w:id="857" w:name="_Toc120575166"/>
      <w:r>
        <w:lastRenderedPageBreak/>
        <w:t>6.1.8</w:t>
      </w:r>
      <w:r w:rsidRPr="0023018E">
        <w:rPr>
          <w:lang w:eastAsia="zh-CN"/>
        </w:rPr>
        <w:tab/>
        <w:t>Feature negotiation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858" w:name="_Toc532994477"/>
      <w:bookmarkStart w:id="859" w:name="_Toc35971448"/>
      <w:bookmarkStart w:id="860" w:name="_Toc119957509"/>
      <w:bookmarkStart w:id="861" w:name="_Toc119958033"/>
      <w:bookmarkStart w:id="862" w:name="_Toc120568769"/>
      <w:bookmarkStart w:id="863" w:name="_Toc120569007"/>
      <w:bookmarkStart w:id="864" w:name="_Toc120569891"/>
      <w:bookmarkStart w:id="865" w:name="_Hlk525137310"/>
      <w:bookmarkStart w:id="866" w:name="_Toc510696649"/>
      <w:bookmarkStart w:id="867" w:name="_Toc120575167"/>
      <w:r>
        <w:t>6.1.9</w:t>
      </w:r>
      <w:r w:rsidRPr="001E7573">
        <w:tab/>
        <w:t>Security</w:t>
      </w:r>
      <w:bookmarkEnd w:id="858"/>
      <w:bookmarkEnd w:id="859"/>
      <w:bookmarkEnd w:id="860"/>
      <w:bookmarkEnd w:id="861"/>
      <w:bookmarkEnd w:id="862"/>
      <w:bookmarkEnd w:id="863"/>
      <w:bookmarkEnd w:id="864"/>
      <w:bookmarkEnd w:id="867"/>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868" w:name="_Hlk530142087"/>
      <w:bookmarkStart w:id="869" w:name="_Toc35971449"/>
      <w:bookmarkEnd w:id="865"/>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870" w:name="_Toc119957510"/>
      <w:bookmarkStart w:id="871" w:name="_Toc119958034"/>
      <w:bookmarkStart w:id="872" w:name="_Toc120568770"/>
      <w:bookmarkStart w:id="873" w:name="_Toc120569008"/>
      <w:bookmarkStart w:id="874" w:name="_Toc120569892"/>
      <w:bookmarkStart w:id="875" w:name="_Toc120575168"/>
      <w:bookmarkEnd w:id="868"/>
      <w:r>
        <w:t>6.2</w:t>
      </w:r>
      <w:r>
        <w:tab/>
      </w:r>
      <w:r w:rsidR="00E751CC">
        <w:t>Npcf_MBSPolicyAuthorization</w:t>
      </w:r>
      <w:r>
        <w:t xml:space="preserve"> Service API</w:t>
      </w:r>
      <w:bookmarkEnd w:id="866"/>
      <w:bookmarkEnd w:id="869"/>
      <w:bookmarkEnd w:id="870"/>
      <w:bookmarkEnd w:id="871"/>
      <w:bookmarkEnd w:id="872"/>
      <w:bookmarkEnd w:id="873"/>
      <w:bookmarkEnd w:id="874"/>
      <w:bookmarkEnd w:id="875"/>
    </w:p>
    <w:p w14:paraId="360978D5" w14:textId="77777777" w:rsidR="00E751CC" w:rsidRDefault="00E751CC" w:rsidP="00E751CC">
      <w:pPr>
        <w:pStyle w:val="Heading3"/>
      </w:pPr>
      <w:bookmarkStart w:id="876" w:name="_Toc119957511"/>
      <w:bookmarkStart w:id="877" w:name="_Toc119958035"/>
      <w:bookmarkStart w:id="878" w:name="_Toc120568771"/>
      <w:bookmarkStart w:id="879" w:name="_Toc120569009"/>
      <w:bookmarkStart w:id="880" w:name="_Toc120569893"/>
      <w:bookmarkStart w:id="881" w:name="_Toc120575169"/>
      <w:r>
        <w:t>6.2.1</w:t>
      </w:r>
      <w:r>
        <w:tab/>
        <w:t>Introduction</w:t>
      </w:r>
      <w:bookmarkEnd w:id="876"/>
      <w:bookmarkEnd w:id="877"/>
      <w:bookmarkEnd w:id="878"/>
      <w:bookmarkEnd w:id="879"/>
      <w:bookmarkEnd w:id="880"/>
      <w:bookmarkEnd w:id="881"/>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882" w:name="_Toc119957512"/>
      <w:bookmarkStart w:id="883" w:name="_Toc119958036"/>
      <w:bookmarkStart w:id="884" w:name="_Toc120568772"/>
      <w:bookmarkStart w:id="885" w:name="_Toc120569010"/>
      <w:bookmarkStart w:id="886" w:name="_Toc120569894"/>
      <w:bookmarkStart w:id="887" w:name="_Toc120575170"/>
      <w:r>
        <w:t>6.2.2</w:t>
      </w:r>
      <w:r>
        <w:tab/>
        <w:t>Usage of HTTP</w:t>
      </w:r>
      <w:bookmarkEnd w:id="882"/>
      <w:bookmarkEnd w:id="883"/>
      <w:bookmarkEnd w:id="884"/>
      <w:bookmarkEnd w:id="885"/>
      <w:bookmarkEnd w:id="886"/>
      <w:bookmarkEnd w:id="887"/>
    </w:p>
    <w:p w14:paraId="494A7BFF" w14:textId="77777777" w:rsidR="00E751CC" w:rsidRPr="000C5200" w:rsidRDefault="00E751CC" w:rsidP="00E751CC">
      <w:pPr>
        <w:pStyle w:val="Heading4"/>
      </w:pPr>
      <w:bookmarkStart w:id="888" w:name="_Toc119957513"/>
      <w:bookmarkStart w:id="889" w:name="_Toc119958037"/>
      <w:bookmarkStart w:id="890" w:name="_Toc120568773"/>
      <w:bookmarkStart w:id="891" w:name="_Toc120569011"/>
      <w:bookmarkStart w:id="892" w:name="_Toc120569895"/>
      <w:bookmarkStart w:id="893" w:name="_Toc120575171"/>
      <w:r>
        <w:t>6.2.2.1</w:t>
      </w:r>
      <w:r>
        <w:tab/>
        <w:t>General</w:t>
      </w:r>
      <w:bookmarkEnd w:id="888"/>
      <w:bookmarkEnd w:id="889"/>
      <w:bookmarkEnd w:id="890"/>
      <w:bookmarkEnd w:id="891"/>
      <w:bookmarkEnd w:id="892"/>
      <w:bookmarkEnd w:id="893"/>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894" w:name="_Toc119957514"/>
      <w:bookmarkStart w:id="895" w:name="_Toc119958038"/>
      <w:bookmarkStart w:id="896" w:name="_Toc120568774"/>
      <w:bookmarkStart w:id="897" w:name="_Toc120569012"/>
      <w:bookmarkStart w:id="898" w:name="_Toc120569896"/>
      <w:bookmarkStart w:id="899" w:name="_Toc120575172"/>
      <w:r>
        <w:lastRenderedPageBreak/>
        <w:t>6.2.2.2</w:t>
      </w:r>
      <w:r>
        <w:tab/>
        <w:t>HTTP standard headers</w:t>
      </w:r>
      <w:bookmarkEnd w:id="894"/>
      <w:bookmarkEnd w:id="895"/>
      <w:bookmarkEnd w:id="896"/>
      <w:bookmarkEnd w:id="897"/>
      <w:bookmarkEnd w:id="898"/>
      <w:bookmarkEnd w:id="899"/>
    </w:p>
    <w:p w14:paraId="68251DE3" w14:textId="77777777" w:rsidR="00E751CC" w:rsidRDefault="00E751CC" w:rsidP="00E751CC">
      <w:pPr>
        <w:pStyle w:val="Heading5"/>
        <w:rPr>
          <w:lang w:eastAsia="zh-CN"/>
        </w:rPr>
      </w:pPr>
      <w:bookmarkStart w:id="900" w:name="_Toc119957515"/>
      <w:bookmarkStart w:id="901" w:name="_Toc119958039"/>
      <w:bookmarkStart w:id="902" w:name="_Toc120568775"/>
      <w:bookmarkStart w:id="903" w:name="_Toc120569013"/>
      <w:bookmarkStart w:id="904" w:name="_Toc120569897"/>
      <w:bookmarkStart w:id="905" w:name="_Toc120575173"/>
      <w:r>
        <w:t>6.2.2.2.1</w:t>
      </w:r>
      <w:r>
        <w:rPr>
          <w:rFonts w:hint="eastAsia"/>
          <w:lang w:eastAsia="zh-CN"/>
        </w:rPr>
        <w:tab/>
      </w:r>
      <w:r>
        <w:rPr>
          <w:lang w:eastAsia="zh-CN"/>
        </w:rPr>
        <w:t>General</w:t>
      </w:r>
      <w:bookmarkEnd w:id="900"/>
      <w:bookmarkEnd w:id="901"/>
      <w:bookmarkEnd w:id="902"/>
      <w:bookmarkEnd w:id="903"/>
      <w:bookmarkEnd w:id="904"/>
      <w:bookmarkEnd w:id="905"/>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906" w:name="_Toc119957516"/>
      <w:bookmarkStart w:id="907" w:name="_Toc119958040"/>
      <w:bookmarkStart w:id="908" w:name="_Toc120568776"/>
      <w:bookmarkStart w:id="909" w:name="_Toc120569014"/>
      <w:bookmarkStart w:id="910" w:name="_Toc120569898"/>
      <w:bookmarkStart w:id="911" w:name="_Toc120575174"/>
      <w:r>
        <w:t>6.2.2.2.2</w:t>
      </w:r>
      <w:r>
        <w:tab/>
        <w:t>Content type</w:t>
      </w:r>
      <w:bookmarkEnd w:id="906"/>
      <w:bookmarkEnd w:id="907"/>
      <w:bookmarkEnd w:id="908"/>
      <w:bookmarkEnd w:id="909"/>
      <w:bookmarkEnd w:id="910"/>
      <w:bookmarkEnd w:id="911"/>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912" w:name="_Toc119957517"/>
      <w:bookmarkStart w:id="913" w:name="_Toc119958041"/>
      <w:bookmarkStart w:id="914" w:name="_Toc120568777"/>
      <w:bookmarkStart w:id="915" w:name="_Toc120569015"/>
      <w:bookmarkStart w:id="916" w:name="_Toc120569899"/>
      <w:bookmarkStart w:id="917" w:name="_Toc120575175"/>
      <w:r>
        <w:t>6.2.2.3</w:t>
      </w:r>
      <w:r>
        <w:tab/>
        <w:t>HTTP custom headers</w:t>
      </w:r>
      <w:bookmarkEnd w:id="912"/>
      <w:bookmarkEnd w:id="913"/>
      <w:bookmarkEnd w:id="914"/>
      <w:bookmarkEnd w:id="915"/>
      <w:bookmarkEnd w:id="916"/>
      <w:bookmarkEnd w:id="917"/>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918" w:name="_Toc119957518"/>
      <w:bookmarkStart w:id="919" w:name="_Toc119958042"/>
      <w:bookmarkStart w:id="920" w:name="_Toc120568778"/>
      <w:bookmarkStart w:id="921" w:name="_Toc120569016"/>
      <w:bookmarkStart w:id="922" w:name="_Toc120569900"/>
      <w:bookmarkStart w:id="923" w:name="_Toc67903536"/>
      <w:bookmarkStart w:id="924" w:name="_Toc67903516"/>
      <w:bookmarkStart w:id="925" w:name="_Toc120575176"/>
      <w:r>
        <w:t>6.2.3</w:t>
      </w:r>
      <w:r>
        <w:tab/>
        <w:t>Resources</w:t>
      </w:r>
      <w:bookmarkEnd w:id="918"/>
      <w:bookmarkEnd w:id="919"/>
      <w:bookmarkEnd w:id="920"/>
      <w:bookmarkEnd w:id="921"/>
      <w:bookmarkEnd w:id="922"/>
      <w:bookmarkEnd w:id="925"/>
    </w:p>
    <w:p w14:paraId="1988D28C" w14:textId="77777777" w:rsidR="00E751CC" w:rsidRPr="000A7435" w:rsidRDefault="00E751CC" w:rsidP="00E751CC">
      <w:pPr>
        <w:pStyle w:val="Heading4"/>
      </w:pPr>
      <w:bookmarkStart w:id="926" w:name="_Toc119957519"/>
      <w:bookmarkStart w:id="927" w:name="_Toc119958043"/>
      <w:bookmarkStart w:id="928" w:name="_Toc120568779"/>
      <w:bookmarkStart w:id="929" w:name="_Toc120569017"/>
      <w:bookmarkStart w:id="930" w:name="_Toc120569901"/>
      <w:bookmarkStart w:id="931" w:name="_Toc120575177"/>
      <w:r>
        <w:t>6.2.3.1</w:t>
      </w:r>
      <w:r>
        <w:tab/>
        <w:t>Overview</w:t>
      </w:r>
      <w:bookmarkEnd w:id="926"/>
      <w:bookmarkEnd w:id="927"/>
      <w:bookmarkEnd w:id="928"/>
      <w:bookmarkEnd w:id="929"/>
      <w:bookmarkEnd w:id="930"/>
      <w:bookmarkEnd w:id="931"/>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6" type="#_x0000_t75" style="width:342pt;height:198pt" o:ole="">
            <v:imagedata r:id="rId30" o:title=""/>
          </v:shape>
          <o:OLEObject Type="Embed" ProgID="Visio.Drawing.11" ShapeID="_x0000_i1036" DrawAspect="Content" ObjectID="_1731188956"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lastRenderedPageBreak/>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932" w:name="_Toc119957520"/>
      <w:bookmarkStart w:id="933" w:name="_Toc119958044"/>
      <w:bookmarkStart w:id="934" w:name="_Toc120568780"/>
      <w:bookmarkStart w:id="935" w:name="_Toc120569018"/>
      <w:bookmarkStart w:id="936" w:name="_Toc120569902"/>
      <w:bookmarkStart w:id="937" w:name="_Toc120575178"/>
      <w:r w:rsidRPr="0069546F">
        <w:rPr>
          <w:lang w:val="fr-FR"/>
        </w:rPr>
        <w:t>6.2.3.2</w:t>
      </w:r>
      <w:r w:rsidRPr="0069546F">
        <w:rPr>
          <w:lang w:val="fr-FR"/>
        </w:rPr>
        <w:tab/>
        <w:t>Resource: MBS Application Session Contexts</w:t>
      </w:r>
      <w:bookmarkEnd w:id="932"/>
      <w:bookmarkEnd w:id="933"/>
      <w:bookmarkEnd w:id="934"/>
      <w:bookmarkEnd w:id="935"/>
      <w:bookmarkEnd w:id="936"/>
      <w:bookmarkEnd w:id="937"/>
    </w:p>
    <w:p w14:paraId="1502B8C7" w14:textId="77777777" w:rsidR="00E751CC" w:rsidRPr="0069546F" w:rsidRDefault="00E751CC" w:rsidP="00E751CC">
      <w:pPr>
        <w:pStyle w:val="Heading5"/>
        <w:rPr>
          <w:lang w:val="fr-FR"/>
        </w:rPr>
      </w:pPr>
      <w:bookmarkStart w:id="938" w:name="_Toc119957521"/>
      <w:bookmarkStart w:id="939" w:name="_Toc119958045"/>
      <w:bookmarkStart w:id="940" w:name="_Toc120568781"/>
      <w:bookmarkStart w:id="941" w:name="_Toc120569019"/>
      <w:bookmarkStart w:id="942" w:name="_Toc120569903"/>
      <w:bookmarkStart w:id="943" w:name="_Toc120575179"/>
      <w:r w:rsidRPr="0069546F">
        <w:rPr>
          <w:lang w:val="fr-FR"/>
        </w:rPr>
        <w:t>6.2.3.2.1</w:t>
      </w:r>
      <w:r w:rsidRPr="0069546F">
        <w:rPr>
          <w:lang w:val="fr-FR"/>
        </w:rPr>
        <w:tab/>
        <w:t>Description</w:t>
      </w:r>
      <w:bookmarkEnd w:id="938"/>
      <w:bookmarkEnd w:id="939"/>
      <w:bookmarkEnd w:id="940"/>
      <w:bookmarkEnd w:id="941"/>
      <w:bookmarkEnd w:id="942"/>
      <w:bookmarkEnd w:id="943"/>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944" w:name="_Toc119957522"/>
      <w:bookmarkStart w:id="945" w:name="_Toc119958046"/>
      <w:bookmarkStart w:id="946" w:name="_Toc120568782"/>
      <w:bookmarkStart w:id="947" w:name="_Toc120569020"/>
      <w:bookmarkStart w:id="948" w:name="_Toc120569904"/>
      <w:bookmarkStart w:id="949" w:name="_Toc120575180"/>
      <w:r>
        <w:t>6.2.3.2.2</w:t>
      </w:r>
      <w:r>
        <w:tab/>
        <w:t>Resource Definition</w:t>
      </w:r>
      <w:bookmarkEnd w:id="944"/>
      <w:bookmarkEnd w:id="945"/>
      <w:bookmarkEnd w:id="946"/>
      <w:bookmarkEnd w:id="947"/>
      <w:bookmarkEnd w:id="948"/>
      <w:bookmarkEnd w:id="949"/>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872650">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950" w:name="_Toc119957523"/>
      <w:bookmarkStart w:id="951" w:name="_Toc119958047"/>
      <w:bookmarkStart w:id="952" w:name="_Toc120568783"/>
      <w:bookmarkStart w:id="953" w:name="_Toc120569021"/>
      <w:bookmarkStart w:id="954" w:name="_Toc120569905"/>
      <w:bookmarkStart w:id="955" w:name="_Toc120575181"/>
      <w:r>
        <w:t>6.2.3.2.3</w:t>
      </w:r>
      <w:r>
        <w:tab/>
        <w:t>Resource Standard Methods</w:t>
      </w:r>
      <w:bookmarkEnd w:id="950"/>
      <w:bookmarkEnd w:id="951"/>
      <w:bookmarkEnd w:id="952"/>
      <w:bookmarkEnd w:id="953"/>
      <w:bookmarkEnd w:id="954"/>
      <w:bookmarkEnd w:id="955"/>
    </w:p>
    <w:p w14:paraId="771711B9" w14:textId="77777777" w:rsidR="00E751CC" w:rsidRPr="00384E92" w:rsidRDefault="00E751CC" w:rsidP="00E751CC">
      <w:pPr>
        <w:pStyle w:val="Heading6"/>
      </w:pPr>
      <w:bookmarkStart w:id="956" w:name="_Toc119957524"/>
      <w:bookmarkStart w:id="957" w:name="_Toc119958048"/>
      <w:bookmarkStart w:id="958" w:name="_Toc120568784"/>
      <w:bookmarkStart w:id="959" w:name="_Toc120569022"/>
      <w:bookmarkStart w:id="960" w:name="_Toc120569906"/>
      <w:bookmarkStart w:id="961" w:name="_Toc120575182"/>
      <w:r w:rsidRPr="00384E92">
        <w:t>6.</w:t>
      </w:r>
      <w:r>
        <w:t>2.3.2.3</w:t>
      </w:r>
      <w:r w:rsidRPr="00384E92">
        <w:t>.1</w:t>
      </w:r>
      <w:r w:rsidRPr="00384E92">
        <w:tab/>
      </w:r>
      <w:r>
        <w:t>POST</w:t>
      </w:r>
      <w:bookmarkEnd w:id="956"/>
      <w:bookmarkEnd w:id="957"/>
      <w:bookmarkEnd w:id="958"/>
      <w:bookmarkEnd w:id="959"/>
      <w:bookmarkEnd w:id="960"/>
      <w:bookmarkEnd w:id="961"/>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872650">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872650">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lastRenderedPageBreak/>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872650">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872650">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872650">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872650">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3414979"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962" w:name="_Toc119957525"/>
      <w:bookmarkStart w:id="963" w:name="_Toc119958049"/>
      <w:bookmarkStart w:id="964" w:name="_Toc120568785"/>
      <w:bookmarkStart w:id="965" w:name="_Toc120569023"/>
      <w:bookmarkStart w:id="966" w:name="_Toc120569907"/>
      <w:bookmarkStart w:id="967" w:name="_Toc120575183"/>
      <w:r>
        <w:t>6.2.3.2.4</w:t>
      </w:r>
      <w:r>
        <w:tab/>
        <w:t>Resource Custom Operations</w:t>
      </w:r>
      <w:bookmarkEnd w:id="962"/>
      <w:bookmarkEnd w:id="963"/>
      <w:bookmarkEnd w:id="964"/>
      <w:bookmarkEnd w:id="965"/>
      <w:bookmarkEnd w:id="966"/>
      <w:bookmarkEnd w:id="967"/>
    </w:p>
    <w:p w14:paraId="71E6D9EA" w14:textId="7AAC649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968" w:name="_Toc119957526"/>
      <w:bookmarkStart w:id="969" w:name="_Toc119958050"/>
      <w:bookmarkStart w:id="970" w:name="_Toc120568786"/>
      <w:bookmarkStart w:id="971" w:name="_Toc120569024"/>
      <w:bookmarkStart w:id="972" w:name="_Toc120569908"/>
      <w:bookmarkStart w:id="973" w:name="_Toc120575184"/>
      <w:r>
        <w:t>6.2.3.3</w:t>
      </w:r>
      <w:r>
        <w:tab/>
        <w:t>Resource: Individual MBS Application Session Context</w:t>
      </w:r>
      <w:bookmarkEnd w:id="968"/>
      <w:bookmarkEnd w:id="969"/>
      <w:bookmarkEnd w:id="970"/>
      <w:bookmarkEnd w:id="971"/>
      <w:bookmarkEnd w:id="972"/>
      <w:bookmarkEnd w:id="973"/>
    </w:p>
    <w:p w14:paraId="5D36A906" w14:textId="77777777" w:rsidR="00E751CC" w:rsidRDefault="00E751CC" w:rsidP="00E751CC">
      <w:pPr>
        <w:pStyle w:val="Heading5"/>
      </w:pPr>
      <w:bookmarkStart w:id="974" w:name="_Toc119957527"/>
      <w:bookmarkStart w:id="975" w:name="_Toc119958051"/>
      <w:bookmarkStart w:id="976" w:name="_Toc120568787"/>
      <w:bookmarkStart w:id="977" w:name="_Toc120569025"/>
      <w:bookmarkStart w:id="978" w:name="_Toc120569909"/>
      <w:bookmarkStart w:id="979" w:name="_Toc120575185"/>
      <w:r>
        <w:t>6.2.3.3.1</w:t>
      </w:r>
      <w:r>
        <w:tab/>
        <w:t>Description</w:t>
      </w:r>
      <w:bookmarkEnd w:id="974"/>
      <w:bookmarkEnd w:id="975"/>
      <w:bookmarkEnd w:id="976"/>
      <w:bookmarkEnd w:id="977"/>
      <w:bookmarkEnd w:id="978"/>
      <w:bookmarkEnd w:id="979"/>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980" w:name="_Toc119957528"/>
      <w:bookmarkStart w:id="981" w:name="_Toc119958052"/>
      <w:bookmarkStart w:id="982" w:name="_Toc120568788"/>
      <w:bookmarkStart w:id="983" w:name="_Toc120569026"/>
      <w:bookmarkStart w:id="984" w:name="_Toc120569910"/>
      <w:bookmarkStart w:id="985" w:name="_Toc120575186"/>
      <w:r>
        <w:t>6.2.3.3.2</w:t>
      </w:r>
      <w:r>
        <w:tab/>
        <w:t>Resource Definition</w:t>
      </w:r>
      <w:bookmarkEnd w:id="980"/>
      <w:bookmarkEnd w:id="981"/>
      <w:bookmarkEnd w:id="982"/>
      <w:bookmarkEnd w:id="983"/>
      <w:bookmarkEnd w:id="984"/>
      <w:bookmarkEnd w:id="985"/>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872650">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872650">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986" w:name="_Toc119957529"/>
      <w:bookmarkStart w:id="987" w:name="_Toc119958053"/>
      <w:bookmarkStart w:id="988" w:name="_Toc120568789"/>
      <w:bookmarkStart w:id="989" w:name="_Toc120569027"/>
      <w:bookmarkStart w:id="990" w:name="_Toc120569911"/>
      <w:bookmarkStart w:id="991" w:name="_Toc120575187"/>
      <w:r>
        <w:t>6.2.3.3.3</w:t>
      </w:r>
      <w:r>
        <w:tab/>
        <w:t>Resource Standard Methods</w:t>
      </w:r>
      <w:bookmarkEnd w:id="986"/>
      <w:bookmarkEnd w:id="987"/>
      <w:bookmarkEnd w:id="988"/>
      <w:bookmarkEnd w:id="989"/>
      <w:bookmarkEnd w:id="990"/>
      <w:bookmarkEnd w:id="991"/>
    </w:p>
    <w:p w14:paraId="6BF2ABB7" w14:textId="77777777" w:rsidR="00E751CC" w:rsidRDefault="00E751CC" w:rsidP="00E751CC">
      <w:pPr>
        <w:pStyle w:val="Heading6"/>
      </w:pPr>
      <w:bookmarkStart w:id="992" w:name="_Toc119957530"/>
      <w:bookmarkStart w:id="993" w:name="_Toc119958054"/>
      <w:bookmarkStart w:id="994" w:name="_Toc120568790"/>
      <w:bookmarkStart w:id="995" w:name="_Toc120569028"/>
      <w:bookmarkStart w:id="996" w:name="_Toc120569912"/>
      <w:bookmarkStart w:id="997" w:name="_Toc120575188"/>
      <w:r>
        <w:t>6.2.3.3.3.1</w:t>
      </w:r>
      <w:r>
        <w:tab/>
        <w:t>GET</w:t>
      </w:r>
      <w:bookmarkEnd w:id="992"/>
      <w:bookmarkEnd w:id="993"/>
      <w:bookmarkEnd w:id="994"/>
      <w:bookmarkEnd w:id="995"/>
      <w:bookmarkEnd w:id="996"/>
      <w:bookmarkEnd w:id="997"/>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lastRenderedPageBreak/>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872650">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872650">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872650">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872650">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872650">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872650">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872650">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872650">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872650">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872650">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998" w:name="_Toc119957531"/>
      <w:bookmarkStart w:id="999" w:name="_Toc119958055"/>
      <w:bookmarkStart w:id="1000" w:name="_Toc120568791"/>
      <w:bookmarkStart w:id="1001" w:name="_Toc120569029"/>
      <w:bookmarkStart w:id="1002" w:name="_Toc120569913"/>
      <w:bookmarkStart w:id="1003" w:name="_Toc67903527"/>
      <w:bookmarkStart w:id="1004" w:name="_Toc120575189"/>
      <w:r>
        <w:t>6.2.3.3.3.2</w:t>
      </w:r>
      <w:r>
        <w:tab/>
        <w:t>PATCH</w:t>
      </w:r>
      <w:bookmarkEnd w:id="998"/>
      <w:bookmarkEnd w:id="999"/>
      <w:bookmarkEnd w:id="1000"/>
      <w:bookmarkEnd w:id="1001"/>
      <w:bookmarkEnd w:id="1002"/>
      <w:bookmarkEnd w:id="1004"/>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872650">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872650">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872650">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872650">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872650">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872650">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872650">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872650">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872650">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872650">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872650">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872650">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872650">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872650">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872650">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872650">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872650">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005" w:name="_Toc119957532"/>
      <w:bookmarkStart w:id="1006" w:name="_Toc119958056"/>
      <w:bookmarkStart w:id="1007" w:name="_Toc120568792"/>
      <w:bookmarkStart w:id="1008" w:name="_Toc120569030"/>
      <w:bookmarkStart w:id="1009" w:name="_Toc120569914"/>
      <w:bookmarkStart w:id="1010" w:name="_Toc120575190"/>
      <w:r>
        <w:t>6.2.3.3.3.3</w:t>
      </w:r>
      <w:r>
        <w:tab/>
        <w:t>DELETE</w:t>
      </w:r>
      <w:bookmarkEnd w:id="1005"/>
      <w:bookmarkEnd w:id="1006"/>
      <w:bookmarkEnd w:id="1007"/>
      <w:bookmarkEnd w:id="1008"/>
      <w:bookmarkEnd w:id="1009"/>
      <w:bookmarkEnd w:id="1010"/>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lastRenderedPageBreak/>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872650">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872650">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872650">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872650">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872650">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872650">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011" w:name="_Toc119957533"/>
      <w:bookmarkStart w:id="1012" w:name="_Toc119958057"/>
      <w:bookmarkStart w:id="1013" w:name="_Toc120568793"/>
      <w:bookmarkStart w:id="1014" w:name="_Toc120569031"/>
      <w:bookmarkStart w:id="1015" w:name="_Toc120569915"/>
      <w:bookmarkStart w:id="1016" w:name="_Toc120575191"/>
      <w:bookmarkEnd w:id="923"/>
      <w:bookmarkEnd w:id="1003"/>
      <w:r>
        <w:t>6.2.3.3.4</w:t>
      </w:r>
      <w:r>
        <w:tab/>
        <w:t>Resource Custom Operations</w:t>
      </w:r>
      <w:bookmarkEnd w:id="1011"/>
      <w:bookmarkEnd w:id="1012"/>
      <w:bookmarkEnd w:id="1013"/>
      <w:bookmarkEnd w:id="1014"/>
      <w:bookmarkEnd w:id="1015"/>
      <w:bookmarkEnd w:id="1016"/>
    </w:p>
    <w:p w14:paraId="49ADADB3" w14:textId="429D146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017" w:name="_Toc119957534"/>
      <w:bookmarkStart w:id="1018" w:name="_Toc119958058"/>
      <w:bookmarkStart w:id="1019" w:name="_Toc120568794"/>
      <w:bookmarkStart w:id="1020" w:name="_Toc120569032"/>
      <w:bookmarkStart w:id="1021" w:name="_Toc120569916"/>
      <w:bookmarkStart w:id="1022" w:name="_Toc120575192"/>
      <w:r>
        <w:t>6.2.4</w:t>
      </w:r>
      <w:r>
        <w:tab/>
        <w:t>Custom Operations without associated resources</w:t>
      </w:r>
      <w:bookmarkEnd w:id="1017"/>
      <w:bookmarkEnd w:id="1018"/>
      <w:bookmarkEnd w:id="1019"/>
      <w:bookmarkEnd w:id="1020"/>
      <w:bookmarkEnd w:id="1021"/>
      <w:bookmarkEnd w:id="1022"/>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023" w:name="_Toc119957535"/>
      <w:bookmarkStart w:id="1024" w:name="_Toc119958059"/>
      <w:bookmarkStart w:id="1025" w:name="_Toc120568795"/>
      <w:bookmarkStart w:id="1026" w:name="_Toc120569033"/>
      <w:bookmarkStart w:id="1027" w:name="_Toc120569917"/>
      <w:bookmarkStart w:id="1028" w:name="_Toc120575193"/>
      <w:r>
        <w:t>6.2.5</w:t>
      </w:r>
      <w:r>
        <w:tab/>
        <w:t>Notifications</w:t>
      </w:r>
      <w:bookmarkEnd w:id="1023"/>
      <w:bookmarkEnd w:id="1024"/>
      <w:bookmarkEnd w:id="1025"/>
      <w:bookmarkEnd w:id="1026"/>
      <w:bookmarkEnd w:id="1027"/>
      <w:bookmarkEnd w:id="1028"/>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029" w:name="_Toc119957536"/>
      <w:bookmarkStart w:id="1030" w:name="_Toc119958060"/>
      <w:bookmarkStart w:id="1031" w:name="_Toc120568796"/>
      <w:bookmarkStart w:id="1032" w:name="_Toc120569034"/>
      <w:bookmarkStart w:id="1033" w:name="_Toc120569918"/>
      <w:bookmarkStart w:id="1034" w:name="_Toc120575194"/>
      <w:r>
        <w:t>6.2.6</w:t>
      </w:r>
      <w:r>
        <w:tab/>
        <w:t>Data Model</w:t>
      </w:r>
      <w:bookmarkEnd w:id="1029"/>
      <w:bookmarkEnd w:id="1030"/>
      <w:bookmarkEnd w:id="1031"/>
      <w:bookmarkEnd w:id="1032"/>
      <w:bookmarkEnd w:id="1033"/>
      <w:bookmarkEnd w:id="1034"/>
    </w:p>
    <w:p w14:paraId="7DD6891E" w14:textId="77777777" w:rsidR="00340304" w:rsidRDefault="00340304" w:rsidP="00340304">
      <w:pPr>
        <w:pStyle w:val="Heading4"/>
      </w:pPr>
      <w:bookmarkStart w:id="1035" w:name="_Toc119957537"/>
      <w:bookmarkStart w:id="1036" w:name="_Toc119958061"/>
      <w:bookmarkStart w:id="1037" w:name="_Toc120568797"/>
      <w:bookmarkStart w:id="1038" w:name="_Toc120569035"/>
      <w:bookmarkStart w:id="1039" w:name="_Toc120569919"/>
      <w:bookmarkStart w:id="1040" w:name="_Toc120575195"/>
      <w:r>
        <w:t>6.2.6.1</w:t>
      </w:r>
      <w:r>
        <w:tab/>
        <w:t>General</w:t>
      </w:r>
      <w:bookmarkEnd w:id="1035"/>
      <w:bookmarkEnd w:id="1036"/>
      <w:bookmarkEnd w:id="1037"/>
      <w:bookmarkEnd w:id="1038"/>
      <w:bookmarkEnd w:id="1039"/>
      <w:bookmarkEnd w:id="1040"/>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1F24D93D" w:rsidR="00340304" w:rsidRPr="009C4D60" w:rsidRDefault="00340304" w:rsidP="00340304">
      <w:pPr>
        <w:pStyle w:val="TH"/>
      </w:pPr>
      <w:r w:rsidRPr="009C4D60">
        <w:lastRenderedPageBreak/>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872650">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872650">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872650">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872650">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872650">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3EF69CD4"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15EB3B7F"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872650">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872650">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872650">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872650">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872650">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872650">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872650">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872650">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872650">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872650">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041" w:name="_Toc119957538"/>
      <w:bookmarkStart w:id="1042" w:name="_Toc119958062"/>
      <w:bookmarkStart w:id="1043" w:name="_Toc120568798"/>
      <w:bookmarkStart w:id="1044" w:name="_Toc120569036"/>
      <w:bookmarkStart w:id="1045" w:name="_Toc120569920"/>
      <w:bookmarkStart w:id="1046" w:name="_Toc12057519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1"/>
      <w:bookmarkEnd w:id="1042"/>
      <w:bookmarkEnd w:id="1043"/>
      <w:bookmarkEnd w:id="1044"/>
      <w:bookmarkEnd w:id="1045"/>
      <w:bookmarkEnd w:id="1046"/>
    </w:p>
    <w:p w14:paraId="6E320F31" w14:textId="77777777" w:rsidR="00340304" w:rsidRDefault="00340304" w:rsidP="00340304">
      <w:pPr>
        <w:pStyle w:val="Heading5"/>
      </w:pPr>
      <w:bookmarkStart w:id="1047" w:name="_Toc119957539"/>
      <w:bookmarkStart w:id="1048" w:name="_Toc119958063"/>
      <w:bookmarkStart w:id="1049" w:name="_Toc120568799"/>
      <w:bookmarkStart w:id="1050" w:name="_Toc120569037"/>
      <w:bookmarkStart w:id="1051" w:name="_Toc120569921"/>
      <w:bookmarkStart w:id="1052" w:name="_Toc120575197"/>
      <w:r>
        <w:t>6.2.6.2.1</w:t>
      </w:r>
      <w:r>
        <w:tab/>
        <w:t>Introduction</w:t>
      </w:r>
      <w:bookmarkEnd w:id="1047"/>
      <w:bookmarkEnd w:id="1048"/>
      <w:bookmarkEnd w:id="1049"/>
      <w:bookmarkEnd w:id="1050"/>
      <w:bookmarkEnd w:id="1051"/>
      <w:bookmarkEnd w:id="1052"/>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053" w:name="_Toc119957540"/>
      <w:bookmarkStart w:id="1054" w:name="_Toc119958064"/>
      <w:bookmarkStart w:id="1055" w:name="_Toc120568800"/>
      <w:bookmarkStart w:id="1056" w:name="_Toc120569038"/>
      <w:bookmarkStart w:id="1057" w:name="_Toc120569922"/>
      <w:bookmarkStart w:id="1058" w:name="_Toc120575198"/>
      <w:r>
        <w:lastRenderedPageBreak/>
        <w:t>6.2.6.2.2</w:t>
      </w:r>
      <w:r>
        <w:tab/>
        <w:t>Type: MbsAppSessionCtxt</w:t>
      </w:r>
      <w:bookmarkEnd w:id="1053"/>
      <w:bookmarkEnd w:id="1054"/>
      <w:bookmarkEnd w:id="1055"/>
      <w:bookmarkEnd w:id="1056"/>
      <w:bookmarkEnd w:id="1057"/>
      <w:bookmarkEnd w:id="1058"/>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7777777" w:rsidR="00840E82" w:rsidRDefault="00840E82" w:rsidP="00840E82">
            <w:pPr>
              <w:pStyle w:val="TAL"/>
              <w:numPr>
                <w:ilvl w:val="0"/>
                <w:numId w:val="17"/>
              </w:numPr>
            </w:pPr>
            <w:r>
              <w:t>"true" means that the PCF shall be contacted; and</w:t>
            </w:r>
          </w:p>
          <w:p w14:paraId="7D4C60DC" w14:textId="77777777" w:rsidR="00840E82" w:rsidRDefault="00840E82" w:rsidP="00840E82">
            <w:pPr>
              <w:pStyle w:val="TAL"/>
              <w:numPr>
                <w:ilvl w:val="0"/>
                <w:numId w:val="17"/>
              </w:numPr>
            </w:pPr>
            <w: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059" w:name="_Toc119957541"/>
      <w:bookmarkStart w:id="1060" w:name="_Toc119958065"/>
      <w:bookmarkStart w:id="1061" w:name="_Toc120568801"/>
      <w:bookmarkStart w:id="1062" w:name="_Toc120569039"/>
      <w:bookmarkStart w:id="1063" w:name="_Toc120569923"/>
      <w:bookmarkStart w:id="1064" w:name="_Toc120575199"/>
      <w:r>
        <w:t>6.2.6.2.3</w:t>
      </w:r>
      <w:r>
        <w:tab/>
        <w:t>Type: MbsAppSessionCtxtPatch</w:t>
      </w:r>
      <w:bookmarkEnd w:id="1059"/>
      <w:bookmarkEnd w:id="1060"/>
      <w:bookmarkEnd w:id="1061"/>
      <w:bookmarkEnd w:id="1062"/>
      <w:bookmarkEnd w:id="1063"/>
      <w:bookmarkEnd w:id="1064"/>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065" w:name="_Toc119957542"/>
      <w:bookmarkStart w:id="1066" w:name="_Toc119958066"/>
      <w:bookmarkStart w:id="1067" w:name="_Toc120568802"/>
      <w:bookmarkStart w:id="1068" w:name="_Toc120569040"/>
      <w:bookmarkStart w:id="1069" w:name="_Toc120569924"/>
      <w:bookmarkStart w:id="1070" w:name="_Toc120575200"/>
      <w:r>
        <w:lastRenderedPageBreak/>
        <w:t>6.2.6.2.</w:t>
      </w:r>
      <w:r w:rsidRPr="00DC737B">
        <w:t>4</w:t>
      </w:r>
      <w:r>
        <w:tab/>
        <w:t>Type: AcceptableMbsServ</w:t>
      </w:r>
      <w:r w:rsidRPr="00E93E0F">
        <w:t>Info</w:t>
      </w:r>
      <w:bookmarkEnd w:id="1065"/>
      <w:bookmarkEnd w:id="1066"/>
      <w:bookmarkEnd w:id="1067"/>
      <w:bookmarkEnd w:id="1068"/>
      <w:bookmarkEnd w:id="1069"/>
      <w:bookmarkEnd w:id="1070"/>
    </w:p>
    <w:p w14:paraId="56A8D058" w14:textId="7C563FBD"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63B82918"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697D604"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071" w:name="_Toc119957543"/>
      <w:bookmarkStart w:id="1072" w:name="_Toc119958067"/>
      <w:bookmarkStart w:id="1073" w:name="_Toc120568803"/>
      <w:bookmarkStart w:id="1074" w:name="_Toc120569041"/>
      <w:bookmarkStart w:id="1075" w:name="_Toc120569925"/>
      <w:bookmarkStart w:id="1076" w:name="_Toc12057520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71"/>
      <w:bookmarkEnd w:id="1072"/>
      <w:bookmarkEnd w:id="1073"/>
      <w:bookmarkEnd w:id="1074"/>
      <w:bookmarkEnd w:id="1075"/>
      <w:bookmarkEnd w:id="1076"/>
    </w:p>
    <w:p w14:paraId="17922522" w14:textId="77777777" w:rsidR="00340304" w:rsidRPr="00384E92" w:rsidRDefault="00340304" w:rsidP="00340304">
      <w:pPr>
        <w:pStyle w:val="Heading5"/>
      </w:pPr>
      <w:bookmarkStart w:id="1077" w:name="_Toc119957544"/>
      <w:bookmarkStart w:id="1078" w:name="_Toc119958068"/>
      <w:bookmarkStart w:id="1079" w:name="_Toc120568804"/>
      <w:bookmarkStart w:id="1080" w:name="_Toc120569042"/>
      <w:bookmarkStart w:id="1081" w:name="_Toc120569926"/>
      <w:bookmarkStart w:id="1082" w:name="_Toc120575202"/>
      <w:r>
        <w:t>6.2.6.3.1</w:t>
      </w:r>
      <w:r w:rsidRPr="00384E92">
        <w:tab/>
        <w:t>Introduction</w:t>
      </w:r>
      <w:bookmarkEnd w:id="1077"/>
      <w:bookmarkEnd w:id="1078"/>
      <w:bookmarkEnd w:id="1079"/>
      <w:bookmarkEnd w:id="1080"/>
      <w:bookmarkEnd w:id="1081"/>
      <w:bookmarkEnd w:id="1082"/>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083" w:name="_Toc119957545"/>
      <w:bookmarkStart w:id="1084" w:name="_Toc119958069"/>
      <w:bookmarkStart w:id="1085" w:name="_Toc120568805"/>
      <w:bookmarkStart w:id="1086" w:name="_Toc120569043"/>
      <w:bookmarkStart w:id="1087" w:name="_Toc120569927"/>
      <w:bookmarkStart w:id="1088" w:name="_Toc120575203"/>
      <w:r>
        <w:t>6.2.6.3.2</w:t>
      </w:r>
      <w:r w:rsidRPr="00384E92">
        <w:tab/>
        <w:t>Simple data types</w:t>
      </w:r>
      <w:bookmarkEnd w:id="1083"/>
      <w:bookmarkEnd w:id="1084"/>
      <w:bookmarkEnd w:id="1085"/>
      <w:bookmarkEnd w:id="1086"/>
      <w:bookmarkEnd w:id="1087"/>
      <w:bookmarkEnd w:id="1088"/>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872650">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872650">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089" w:name="_Toc119957546"/>
      <w:bookmarkStart w:id="1090" w:name="_Toc119958070"/>
      <w:bookmarkStart w:id="1091" w:name="_Toc120568806"/>
      <w:bookmarkStart w:id="1092" w:name="_Toc120569044"/>
      <w:bookmarkStart w:id="1093" w:name="_Toc120569928"/>
      <w:bookmarkStart w:id="1094" w:name="_Toc12057520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9"/>
      <w:bookmarkEnd w:id="1090"/>
      <w:bookmarkEnd w:id="1091"/>
      <w:bookmarkEnd w:id="1092"/>
      <w:bookmarkEnd w:id="1093"/>
      <w:bookmarkEnd w:id="1094"/>
    </w:p>
    <w:p w14:paraId="59090746" w14:textId="1D087AE1" w:rsidR="00340304" w:rsidRDefault="00340304" w:rsidP="00340304">
      <w:pPr>
        <w:pStyle w:val="Heading5"/>
      </w:pPr>
      <w:bookmarkStart w:id="1095" w:name="_Toc119957547"/>
      <w:bookmarkStart w:id="1096" w:name="_Toc119958071"/>
      <w:bookmarkStart w:id="1097" w:name="_Toc120568807"/>
      <w:bookmarkStart w:id="1098" w:name="_Toc120569045"/>
      <w:bookmarkStart w:id="1099" w:name="_Toc120569929"/>
      <w:bookmarkStart w:id="1100" w:name="_Toc120575205"/>
      <w:r>
        <w:t>6.2.6.4.1</w:t>
      </w:r>
      <w:r>
        <w:tab/>
        <w:t xml:space="preserve">Type: </w:t>
      </w:r>
      <w:r w:rsidR="00E416B9">
        <w:t>MbsExtProblemDetails</w:t>
      </w:r>
      <w:bookmarkEnd w:id="1095"/>
      <w:bookmarkEnd w:id="1096"/>
      <w:bookmarkEnd w:id="1097"/>
      <w:bookmarkEnd w:id="1098"/>
      <w:bookmarkEnd w:id="1099"/>
      <w:bookmarkEnd w:id="1100"/>
    </w:p>
    <w:p w14:paraId="4A68DD53" w14:textId="13D8363D"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872650">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872650">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872650">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101" w:name="_Toc119957548"/>
      <w:bookmarkStart w:id="1102" w:name="_Toc119958072"/>
      <w:bookmarkStart w:id="1103" w:name="_Toc120568808"/>
      <w:bookmarkStart w:id="1104" w:name="_Toc120569046"/>
      <w:bookmarkStart w:id="1105" w:name="_Toc120569930"/>
      <w:bookmarkStart w:id="1106" w:name="_Toc120575206"/>
      <w:r>
        <w:lastRenderedPageBreak/>
        <w:t>6.2.6.5</w:t>
      </w:r>
      <w:r>
        <w:tab/>
        <w:t>Binary data</w:t>
      </w:r>
      <w:bookmarkEnd w:id="1101"/>
      <w:bookmarkEnd w:id="1102"/>
      <w:bookmarkEnd w:id="1103"/>
      <w:bookmarkEnd w:id="1104"/>
      <w:bookmarkEnd w:id="1105"/>
      <w:bookmarkEnd w:id="1106"/>
    </w:p>
    <w:p w14:paraId="75E7300D" w14:textId="77777777" w:rsidR="00340304" w:rsidRDefault="00340304" w:rsidP="00340304">
      <w:pPr>
        <w:pStyle w:val="Heading5"/>
      </w:pPr>
      <w:bookmarkStart w:id="1107" w:name="_Toc119957549"/>
      <w:bookmarkStart w:id="1108" w:name="_Toc119958073"/>
      <w:bookmarkStart w:id="1109" w:name="_Toc120568809"/>
      <w:bookmarkStart w:id="1110" w:name="_Toc120569047"/>
      <w:bookmarkStart w:id="1111" w:name="_Toc120569931"/>
      <w:bookmarkStart w:id="1112" w:name="_Toc120575207"/>
      <w:r>
        <w:t>6.2.6.5.1</w:t>
      </w:r>
      <w:r>
        <w:tab/>
        <w:t>Binary Data Types</w:t>
      </w:r>
      <w:bookmarkEnd w:id="1107"/>
      <w:bookmarkEnd w:id="1108"/>
      <w:bookmarkEnd w:id="1109"/>
      <w:bookmarkEnd w:id="1110"/>
      <w:bookmarkEnd w:id="1111"/>
      <w:bookmarkEnd w:id="1112"/>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113" w:name="_Toc119957550"/>
      <w:bookmarkStart w:id="1114" w:name="_Toc119958074"/>
      <w:bookmarkStart w:id="1115" w:name="_Toc120568810"/>
      <w:bookmarkStart w:id="1116" w:name="_Toc120569048"/>
      <w:bookmarkStart w:id="1117" w:name="_Toc120569932"/>
      <w:bookmarkStart w:id="1118" w:name="_Toc120575208"/>
      <w:bookmarkEnd w:id="924"/>
      <w:r>
        <w:t>6.2.7</w:t>
      </w:r>
      <w:r>
        <w:tab/>
        <w:t>Error Handling</w:t>
      </w:r>
      <w:bookmarkEnd w:id="1113"/>
      <w:bookmarkEnd w:id="1114"/>
      <w:bookmarkEnd w:id="1115"/>
      <w:bookmarkEnd w:id="1116"/>
      <w:bookmarkEnd w:id="1117"/>
      <w:bookmarkEnd w:id="1118"/>
    </w:p>
    <w:p w14:paraId="518B13DA" w14:textId="77777777" w:rsidR="00E751CC" w:rsidRPr="00971458" w:rsidRDefault="00E751CC" w:rsidP="00E751CC">
      <w:pPr>
        <w:pStyle w:val="Heading4"/>
      </w:pPr>
      <w:bookmarkStart w:id="1119" w:name="_Toc119957551"/>
      <w:bookmarkStart w:id="1120" w:name="_Toc119958075"/>
      <w:bookmarkStart w:id="1121" w:name="_Toc120568811"/>
      <w:bookmarkStart w:id="1122" w:name="_Toc120569049"/>
      <w:bookmarkStart w:id="1123" w:name="_Toc120569933"/>
      <w:bookmarkStart w:id="1124" w:name="_Toc120575209"/>
      <w:r w:rsidRPr="00971458">
        <w:t>6.</w:t>
      </w:r>
      <w:r>
        <w:t>2</w:t>
      </w:r>
      <w:r w:rsidRPr="00971458">
        <w:t>.7.1</w:t>
      </w:r>
      <w:r w:rsidRPr="00971458">
        <w:tab/>
        <w:t>General</w:t>
      </w:r>
      <w:bookmarkEnd w:id="1119"/>
      <w:bookmarkEnd w:id="1120"/>
      <w:bookmarkEnd w:id="1121"/>
      <w:bookmarkEnd w:id="1122"/>
      <w:bookmarkEnd w:id="1123"/>
      <w:bookmarkEnd w:id="1124"/>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125" w:name="_Toc119957552"/>
      <w:bookmarkStart w:id="1126" w:name="_Toc119958076"/>
      <w:bookmarkStart w:id="1127" w:name="_Toc120568812"/>
      <w:bookmarkStart w:id="1128" w:name="_Toc120569050"/>
      <w:bookmarkStart w:id="1129" w:name="_Toc120569934"/>
      <w:bookmarkStart w:id="1130" w:name="_Toc120575210"/>
      <w:r w:rsidRPr="00971458">
        <w:t>6.</w:t>
      </w:r>
      <w:r>
        <w:t>2</w:t>
      </w:r>
      <w:r w:rsidRPr="00971458">
        <w:t>.7.2</w:t>
      </w:r>
      <w:r w:rsidRPr="00971458">
        <w:tab/>
        <w:t>Protocol Errors</w:t>
      </w:r>
      <w:bookmarkEnd w:id="1125"/>
      <w:bookmarkEnd w:id="1126"/>
      <w:bookmarkEnd w:id="1127"/>
      <w:bookmarkEnd w:id="1128"/>
      <w:bookmarkEnd w:id="1129"/>
      <w:bookmarkEnd w:id="1130"/>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131" w:name="_Toc119957553"/>
      <w:bookmarkStart w:id="1132" w:name="_Toc119958077"/>
      <w:bookmarkStart w:id="1133" w:name="_Toc120568813"/>
      <w:bookmarkStart w:id="1134" w:name="_Toc120569051"/>
      <w:bookmarkStart w:id="1135" w:name="_Toc120569935"/>
      <w:bookmarkStart w:id="1136" w:name="_Toc120575211"/>
      <w:r>
        <w:t>6.2.7.3</w:t>
      </w:r>
      <w:r>
        <w:tab/>
        <w:t>Application Errors</w:t>
      </w:r>
      <w:bookmarkEnd w:id="1131"/>
      <w:bookmarkEnd w:id="1132"/>
      <w:bookmarkEnd w:id="1133"/>
      <w:bookmarkEnd w:id="1134"/>
      <w:bookmarkEnd w:id="1135"/>
      <w:bookmarkEnd w:id="113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137" w:name="_Hlk101897844"/>
            <w:r>
              <w:t>INVALID_MBS_SERVICE_</w:t>
            </w:r>
            <w:r w:rsidR="00E416B9" w:rsidRPr="00C846DA">
              <w:t>INFO</w:t>
            </w:r>
            <w:bookmarkEnd w:id="113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7074DE66"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113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13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4278FBCF"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exist.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139" w:name="_Toc119957554"/>
      <w:bookmarkStart w:id="1140" w:name="_Toc119958078"/>
      <w:bookmarkStart w:id="1141" w:name="_Toc120568814"/>
      <w:bookmarkStart w:id="1142" w:name="_Toc120569052"/>
      <w:bookmarkStart w:id="1143" w:name="_Toc120569936"/>
      <w:bookmarkStart w:id="1144" w:name="_Toc120575212"/>
      <w:r>
        <w:t>6.2.8</w:t>
      </w:r>
      <w:r w:rsidRPr="0023018E">
        <w:rPr>
          <w:lang w:eastAsia="zh-CN"/>
        </w:rPr>
        <w:tab/>
        <w:t>Feature negotiation</w:t>
      </w:r>
      <w:bookmarkEnd w:id="1139"/>
      <w:bookmarkEnd w:id="1140"/>
      <w:bookmarkEnd w:id="1141"/>
      <w:bookmarkEnd w:id="1142"/>
      <w:bookmarkEnd w:id="1143"/>
      <w:bookmarkEnd w:id="1144"/>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145" w:name="_Toc119957555"/>
      <w:bookmarkStart w:id="1146" w:name="_Toc119958079"/>
      <w:bookmarkStart w:id="1147" w:name="_Toc120568815"/>
      <w:bookmarkStart w:id="1148" w:name="_Toc120569053"/>
      <w:bookmarkStart w:id="1149" w:name="_Toc120569937"/>
      <w:bookmarkStart w:id="1150" w:name="_Toc120575213"/>
      <w:r>
        <w:lastRenderedPageBreak/>
        <w:t>6.2.9</w:t>
      </w:r>
      <w:r w:rsidRPr="001E7573">
        <w:tab/>
        <w:t>Security</w:t>
      </w:r>
      <w:bookmarkEnd w:id="1145"/>
      <w:bookmarkEnd w:id="1146"/>
      <w:bookmarkEnd w:id="1147"/>
      <w:bookmarkEnd w:id="1148"/>
      <w:bookmarkEnd w:id="1149"/>
      <w:bookmarkEnd w:id="1150"/>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151" w:name="_Toc510696650"/>
      <w:bookmarkStart w:id="1152" w:name="_Toc35971450"/>
      <w:bookmarkStart w:id="1153" w:name="_Toc119957556"/>
      <w:bookmarkStart w:id="1154" w:name="_Toc119958080"/>
      <w:bookmarkStart w:id="1155" w:name="_Toc120568816"/>
      <w:bookmarkStart w:id="1156" w:name="_Toc120569054"/>
      <w:bookmarkStart w:id="1157" w:name="_Toc120569938"/>
      <w:bookmarkStart w:id="1158" w:name="_Toc120575214"/>
      <w:r w:rsidRPr="004D3578">
        <w:lastRenderedPageBreak/>
        <w:t>Annex A (normative):</w:t>
      </w:r>
      <w:r w:rsidRPr="004D3578">
        <w:br/>
      </w:r>
      <w:r>
        <w:t>OpenAPI specification</w:t>
      </w:r>
      <w:bookmarkEnd w:id="1151"/>
      <w:bookmarkEnd w:id="1152"/>
      <w:bookmarkEnd w:id="1153"/>
      <w:bookmarkEnd w:id="1154"/>
      <w:bookmarkEnd w:id="1155"/>
      <w:bookmarkEnd w:id="1156"/>
      <w:bookmarkEnd w:id="1157"/>
      <w:bookmarkEnd w:id="1158"/>
    </w:p>
    <w:p w14:paraId="15EA6971" w14:textId="77777777" w:rsidR="008A6D4A" w:rsidRDefault="008A6D4A" w:rsidP="00723B0E">
      <w:pPr>
        <w:pStyle w:val="Heading1"/>
      </w:pPr>
      <w:bookmarkStart w:id="1159" w:name="_Toc510696651"/>
      <w:bookmarkStart w:id="1160" w:name="_Toc35971451"/>
      <w:bookmarkStart w:id="1161" w:name="_Toc119957557"/>
      <w:bookmarkStart w:id="1162" w:name="_Toc119958081"/>
      <w:bookmarkStart w:id="1163" w:name="_Toc120568817"/>
      <w:bookmarkStart w:id="1164" w:name="_Toc120569055"/>
      <w:bookmarkStart w:id="1165" w:name="_Toc120569939"/>
      <w:bookmarkStart w:id="1166" w:name="_Toc120575215"/>
      <w:r>
        <w:t>A.1</w:t>
      </w:r>
      <w:r>
        <w:tab/>
        <w:t>General</w:t>
      </w:r>
      <w:bookmarkEnd w:id="1159"/>
      <w:bookmarkEnd w:id="1160"/>
      <w:bookmarkEnd w:id="1161"/>
      <w:bookmarkEnd w:id="1162"/>
      <w:bookmarkEnd w:id="1163"/>
      <w:bookmarkEnd w:id="1164"/>
      <w:bookmarkEnd w:id="1165"/>
      <w:bookmarkEnd w:id="1166"/>
    </w:p>
    <w:p w14:paraId="6AD82C9E" w14:textId="46EC9B9A" w:rsidR="000602BD" w:rsidRPr="00540071" w:rsidRDefault="000602BD" w:rsidP="000602BD">
      <w:bookmarkStart w:id="1167"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385A09E1" w:rsidR="006857B7" w:rsidRPr="006D6534" w:rsidRDefault="006857B7" w:rsidP="006857B7">
      <w:bookmarkStart w:id="1168"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169" w:name="_Toc119957558"/>
      <w:bookmarkStart w:id="1170" w:name="_Toc119958082"/>
      <w:r>
        <w:br w:type="page"/>
      </w:r>
      <w:bookmarkStart w:id="1171" w:name="_Toc120568818"/>
      <w:bookmarkStart w:id="1172" w:name="_Toc120569056"/>
      <w:bookmarkStart w:id="1173" w:name="_Toc120569940"/>
      <w:bookmarkStart w:id="1174" w:name="_Toc120575216"/>
      <w:r w:rsidR="008A6D4A">
        <w:lastRenderedPageBreak/>
        <w:t>A.2</w:t>
      </w:r>
      <w:r w:rsidR="008A6D4A">
        <w:tab/>
      </w:r>
      <w:r w:rsidR="00A57EFB" w:rsidRPr="00A57EFB">
        <w:t>Npcf_MBSPolicyControl</w:t>
      </w:r>
      <w:r w:rsidR="008A6D4A">
        <w:t xml:space="preserve"> API</w:t>
      </w:r>
      <w:bookmarkEnd w:id="1167"/>
      <w:bookmarkEnd w:id="1168"/>
      <w:bookmarkEnd w:id="1169"/>
      <w:bookmarkEnd w:id="1170"/>
      <w:bookmarkEnd w:id="1171"/>
      <w:bookmarkEnd w:id="1172"/>
      <w:bookmarkEnd w:id="1173"/>
      <w:bookmarkEnd w:id="1174"/>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0D5017D3" w:rsidR="0063398E" w:rsidRDefault="0063398E" w:rsidP="0063398E">
      <w:pPr>
        <w:pStyle w:val="PL"/>
      </w:pPr>
      <w:r>
        <w:t xml:space="preserve">  version: 1.</w:t>
      </w:r>
      <w:r w:rsidR="00B94B41">
        <w:t>1</w:t>
      </w:r>
      <w:r>
        <w:t>.0</w:t>
      </w:r>
      <w:r w:rsidR="00B94B41">
        <w:t>-alpha.1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54AEB31F" w:rsidR="0063398E" w:rsidRDefault="007B33CD" w:rsidP="0063398E">
      <w:pPr>
        <w:pStyle w:val="PL"/>
      </w:pPr>
      <w:r>
        <w:t xml:space="preserve">    </w:t>
      </w:r>
      <w:r w:rsidR="0063398E">
        <w:t>3GPP TS 29.537 V</w:t>
      </w:r>
      <w:r w:rsidR="00C90FB6">
        <w:t>1</w:t>
      </w:r>
      <w:r w:rsidR="00B94B41">
        <w:t>8</w:t>
      </w:r>
      <w:r w:rsidR="0063398E">
        <w:t>.</w:t>
      </w:r>
      <w:r w:rsidR="00C90FB6">
        <w:t>0</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0F6BF00A"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697B3B28"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22DCCD4"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872650">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021799F7"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5E7A4E0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150F5BD4"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094287DF"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58631DCC"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6D7B064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lastRenderedPageBreak/>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4B1A1B0E"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438CCE37"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0BCFDD90"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lastRenderedPageBreak/>
        <w:t xml:space="preserve">        '502':</w:t>
      </w:r>
    </w:p>
    <w:p w14:paraId="7D858FD7" w14:textId="77777777" w:rsidR="00B0236D" w:rsidRDefault="00B0236D" w:rsidP="00B0236D">
      <w:pPr>
        <w:pStyle w:val="PL"/>
      </w:pPr>
      <w:r>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4F44ABC4" w:rsidR="009C6175" w:rsidRDefault="009C6175" w:rsidP="009C6175">
      <w:pPr>
        <w:pStyle w:val="PL"/>
      </w:pPr>
      <w:r>
        <w:t xml:space="preserve">            A map of MBS QoS Decision(s) with each map entry containing the MbsQosDec data</w:t>
      </w:r>
      <w:r w:rsidR="009B2A20">
        <w:t xml:space="preserve"> structure.</w:t>
      </w:r>
    </w:p>
    <w:p w14:paraId="6D8C18F5" w14:textId="187E5460" w:rsidR="009C6175" w:rsidRDefault="009C6175" w:rsidP="009C6175">
      <w:pPr>
        <w:pStyle w:val="PL"/>
      </w:pPr>
      <w:r>
        <w:t xml:space="preserve">            The key of the map for each entry is the mbsQosId attribute of the corresponding</w:t>
      </w:r>
    </w:p>
    <w:p w14:paraId="6B71708D" w14:textId="41779601"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23C287D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175" w:name="_Toc510696653"/>
      <w:bookmarkStart w:id="1176"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lastRenderedPageBreak/>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22A98D08" w14:textId="77777777" w:rsidR="006B431A" w:rsidRDefault="006B431A" w:rsidP="006B431A">
      <w:pPr>
        <w:pStyle w:val="PL"/>
      </w:pPr>
    </w:p>
    <w:p w14:paraId="4FE2D778" w14:textId="4DF7B507" w:rsidR="006B431A" w:rsidRDefault="006B431A" w:rsidP="006B431A">
      <w:pPr>
        <w:pStyle w:val="PL"/>
      </w:pPr>
      <w:r>
        <w:t xml:space="preserve"># </w:t>
      </w:r>
      <w:r>
        <w:t>Simple data types</w:t>
      </w:r>
      <w:r>
        <w:t>:</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lastRenderedPageBreak/>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177" w:name="_Toc119957559"/>
      <w:bookmarkStart w:id="1178" w:name="_Toc119958083"/>
      <w:r>
        <w:br w:type="page"/>
      </w:r>
      <w:bookmarkStart w:id="1179" w:name="_Toc120568819"/>
      <w:bookmarkStart w:id="1180" w:name="_Toc120569057"/>
      <w:bookmarkStart w:id="1181" w:name="_Toc120569941"/>
      <w:bookmarkStart w:id="1182" w:name="_Toc120575217"/>
      <w:r w:rsidR="008A6D4A">
        <w:lastRenderedPageBreak/>
        <w:t>A.3</w:t>
      </w:r>
      <w:r w:rsidR="008A6D4A">
        <w:tab/>
      </w:r>
      <w:r w:rsidR="00927112" w:rsidRPr="00BD3AF1">
        <w:rPr>
          <w:lang w:val="en-US"/>
        </w:rPr>
        <w:t>Npcf_MBSPolicyAuthorization</w:t>
      </w:r>
      <w:r w:rsidR="008A6D4A">
        <w:t xml:space="preserve"> API</w:t>
      </w:r>
      <w:bookmarkEnd w:id="1175"/>
      <w:bookmarkEnd w:id="1176"/>
      <w:bookmarkEnd w:id="1177"/>
      <w:bookmarkEnd w:id="1178"/>
      <w:bookmarkEnd w:id="1179"/>
      <w:bookmarkEnd w:id="1180"/>
      <w:bookmarkEnd w:id="1181"/>
      <w:bookmarkEnd w:id="1182"/>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2EE462E5" w:rsidR="00927112" w:rsidRDefault="00927112" w:rsidP="00927112">
      <w:pPr>
        <w:pStyle w:val="PL"/>
      </w:pPr>
      <w:r>
        <w:t xml:space="preserve">  version: 1.</w:t>
      </w:r>
      <w:r w:rsidR="00B94B41">
        <w:t>1</w:t>
      </w:r>
      <w:r>
        <w:t>.0</w:t>
      </w:r>
      <w:r w:rsidR="00B94B4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AB2B9A5" w:rsidR="00927112" w:rsidRDefault="00927112" w:rsidP="00927112">
      <w:pPr>
        <w:pStyle w:val="PL"/>
      </w:pPr>
      <w:r>
        <w:t xml:space="preserve">    3GPP TS 29.537 V</w:t>
      </w:r>
      <w:r w:rsidR="00C90FB6">
        <w:t>1</w:t>
      </w:r>
      <w:r w:rsidR="00B94B41">
        <w:t>8</w:t>
      </w:r>
      <w:r>
        <w:t>.</w:t>
      </w:r>
      <w:r w:rsidR="00C90FB6">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0588A93D"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66D148C6"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05E1B5F1"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lastRenderedPageBreak/>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lastRenderedPageBreak/>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183" w:name="_Toc119957560"/>
      <w:bookmarkStart w:id="1184" w:name="_Toc119958084"/>
      <w:r>
        <w:br w:type="page"/>
      </w:r>
      <w:bookmarkStart w:id="1185" w:name="_Toc120568820"/>
      <w:bookmarkStart w:id="1186" w:name="_Toc120569058"/>
      <w:bookmarkStart w:id="1187" w:name="_Toc120569942"/>
      <w:bookmarkStart w:id="1188" w:name="_Toc12057521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183"/>
      <w:bookmarkEnd w:id="1184"/>
      <w:bookmarkEnd w:id="1185"/>
      <w:bookmarkEnd w:id="1186"/>
      <w:bookmarkEnd w:id="1187"/>
      <w:bookmarkEnd w:id="1188"/>
    </w:p>
    <w:p w14:paraId="1A37F315" w14:textId="77777777" w:rsidR="00662390" w:rsidRDefault="00662390" w:rsidP="00776685">
      <w:pPr>
        <w:pStyle w:val="Heading1"/>
      </w:pPr>
      <w:bookmarkStart w:id="1189" w:name="_Toc119957561"/>
      <w:bookmarkStart w:id="1190" w:name="_Toc119958085"/>
      <w:bookmarkStart w:id="1191" w:name="_Toc120568821"/>
      <w:bookmarkStart w:id="1192" w:name="_Toc120569059"/>
      <w:bookmarkStart w:id="1193" w:name="_Toc120569943"/>
      <w:bookmarkStart w:id="1194" w:name="_Toc120575219"/>
      <w:r>
        <w:t>B.1</w:t>
      </w:r>
      <w:r>
        <w:tab/>
        <w:t>General</w:t>
      </w:r>
      <w:bookmarkEnd w:id="1189"/>
      <w:bookmarkEnd w:id="1190"/>
      <w:bookmarkEnd w:id="1191"/>
      <w:bookmarkEnd w:id="1192"/>
      <w:bookmarkEnd w:id="1193"/>
      <w:bookmarkEnd w:id="1194"/>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195" w:name="_Toc119957562"/>
      <w:bookmarkStart w:id="1196" w:name="_Toc119958086"/>
      <w:bookmarkStart w:id="1197" w:name="_Toc120568822"/>
      <w:bookmarkStart w:id="1198" w:name="_Toc120569060"/>
      <w:bookmarkStart w:id="1199" w:name="_Toc120569944"/>
      <w:bookmarkStart w:id="1200" w:name="_Toc120575220"/>
      <w:r>
        <w:t>B.2</w:t>
      </w:r>
      <w:r>
        <w:tab/>
      </w:r>
      <w:r w:rsidR="00145D7F">
        <w:t>Npcf_MBSPolicyControl</w:t>
      </w:r>
      <w:r>
        <w:t xml:space="preserve"> API</w:t>
      </w:r>
      <w:bookmarkEnd w:id="1195"/>
      <w:bookmarkEnd w:id="1196"/>
      <w:bookmarkEnd w:id="1197"/>
      <w:bookmarkEnd w:id="1198"/>
      <w:bookmarkEnd w:id="1199"/>
      <w:bookmarkEnd w:id="1200"/>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201" w:name="_Toc119957563"/>
      <w:bookmarkStart w:id="1202" w:name="_Toc119958087"/>
      <w:bookmarkStart w:id="1203" w:name="_Toc120568823"/>
      <w:bookmarkStart w:id="1204" w:name="_Toc120569061"/>
      <w:bookmarkStart w:id="1205" w:name="_Toc120569945"/>
      <w:bookmarkStart w:id="1206" w:name="_Toc120575221"/>
      <w:r>
        <w:t>B.3</w:t>
      </w:r>
      <w:r>
        <w:tab/>
      </w:r>
      <w:r w:rsidR="007D37AA">
        <w:t>Npcf_MBSPolicyAuthorization</w:t>
      </w:r>
      <w:r>
        <w:t xml:space="preserve"> API</w:t>
      </w:r>
      <w:bookmarkEnd w:id="1201"/>
      <w:bookmarkEnd w:id="1202"/>
      <w:bookmarkEnd w:id="1203"/>
      <w:bookmarkEnd w:id="1204"/>
      <w:bookmarkEnd w:id="1205"/>
      <w:bookmarkEnd w:id="1206"/>
    </w:p>
    <w:p w14:paraId="3BB2F4CC" w14:textId="77777777" w:rsidR="007D37AA" w:rsidRDefault="007D37AA" w:rsidP="007D37AA">
      <w:bookmarkStart w:id="120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1208" w:name="_Toc2086459"/>
      <w:bookmarkStart w:id="1209" w:name="_Toc119957564"/>
      <w:bookmarkStart w:id="1210" w:name="_Toc119958088"/>
      <w:bookmarkStart w:id="1211" w:name="_Toc120568824"/>
      <w:bookmarkStart w:id="1212" w:name="_Toc120569062"/>
      <w:bookmarkStart w:id="1213" w:name="_Toc120569946"/>
      <w:bookmarkStart w:id="1214" w:name="_Toc120575222"/>
      <w:bookmarkEnd w:id="1207"/>
      <w:r w:rsidR="003446B6" w:rsidRPr="004D3578">
        <w:lastRenderedPageBreak/>
        <w:t xml:space="preserve">Annex </w:t>
      </w:r>
      <w:r w:rsidR="00D53C8B">
        <w:t>C</w:t>
      </w:r>
      <w:r w:rsidR="003446B6" w:rsidRPr="004D3578">
        <w:t xml:space="preserve"> (informative):</w:t>
      </w:r>
      <w:r w:rsidR="003446B6" w:rsidRPr="004D3578">
        <w:br/>
        <w:t>Change history</w:t>
      </w:r>
      <w:bookmarkEnd w:id="1208"/>
      <w:bookmarkEnd w:id="1209"/>
      <w:bookmarkEnd w:id="1210"/>
      <w:bookmarkEnd w:id="1211"/>
      <w:bookmarkEnd w:id="1212"/>
      <w:bookmarkEnd w:id="1213"/>
      <w:bookmarkEnd w:id="12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Change w:id="1215">
          <w:tblGrid>
            <w:gridCol w:w="800"/>
            <w:gridCol w:w="1279"/>
            <w:gridCol w:w="992"/>
            <w:gridCol w:w="709"/>
            <w:gridCol w:w="425"/>
            <w:gridCol w:w="425"/>
            <w:gridCol w:w="4301"/>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rsidP="00872650">
            <w:pPr>
              <w:pStyle w:val="TAC"/>
              <w:rPr>
                <w:sz w:val="16"/>
                <w:szCs w:val="16"/>
              </w:rPr>
            </w:pPr>
          </w:p>
        </w:tc>
        <w:tc>
          <w:tcPr>
            <w:tcW w:w="425" w:type="dxa"/>
            <w:shd w:val="clear" w:color="auto" w:fill="auto"/>
            <w:vAlign w:val="center"/>
          </w:tcPr>
          <w:p w14:paraId="52122CF2" w14:textId="77777777" w:rsidR="004D7A0F" w:rsidRPr="00FD2A7C" w:rsidRDefault="004D7A0F" w:rsidP="00872650">
            <w:pPr>
              <w:pStyle w:val="TAC"/>
              <w:rPr>
                <w:sz w:val="16"/>
                <w:szCs w:val="16"/>
              </w:rPr>
            </w:pPr>
          </w:p>
        </w:tc>
        <w:tc>
          <w:tcPr>
            <w:tcW w:w="425" w:type="dxa"/>
            <w:shd w:val="clear" w:color="auto" w:fill="auto"/>
            <w:vAlign w:val="center"/>
          </w:tcPr>
          <w:p w14:paraId="1E5329B7" w14:textId="77777777" w:rsidR="004D7A0F" w:rsidRPr="00C3708A" w:rsidRDefault="004D7A0F" w:rsidP="00872650">
            <w:pPr>
              <w:pStyle w:val="TAC"/>
              <w:rPr>
                <w:sz w:val="16"/>
                <w:szCs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rsidP="00872650">
            <w:pPr>
              <w:pStyle w:val="TAC"/>
              <w:rPr>
                <w:sz w:val="16"/>
                <w:szCs w:val="16"/>
              </w:rPr>
            </w:pPr>
          </w:p>
        </w:tc>
        <w:tc>
          <w:tcPr>
            <w:tcW w:w="425" w:type="dxa"/>
            <w:shd w:val="clear" w:color="auto" w:fill="auto"/>
            <w:vAlign w:val="center"/>
          </w:tcPr>
          <w:p w14:paraId="75E3E3EA" w14:textId="77777777" w:rsidR="004D7A0F" w:rsidRPr="00FD2A7C" w:rsidRDefault="004D7A0F" w:rsidP="00872650">
            <w:pPr>
              <w:pStyle w:val="TAC"/>
              <w:rPr>
                <w:sz w:val="16"/>
                <w:szCs w:val="16"/>
              </w:rPr>
            </w:pPr>
          </w:p>
        </w:tc>
        <w:tc>
          <w:tcPr>
            <w:tcW w:w="425" w:type="dxa"/>
            <w:shd w:val="clear" w:color="auto" w:fill="auto"/>
            <w:vAlign w:val="center"/>
          </w:tcPr>
          <w:p w14:paraId="42AB7029" w14:textId="77777777" w:rsidR="004D7A0F" w:rsidRPr="00C3708A" w:rsidRDefault="004D7A0F" w:rsidP="00872650">
            <w:pPr>
              <w:pStyle w:val="TAC"/>
              <w:rPr>
                <w:sz w:val="16"/>
                <w:szCs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872650" w:rsidDel="00AC5E98" w:rsidRDefault="006F4BBB" w:rsidP="006F4BBB">
            <w:pPr>
              <w:pStyle w:val="TAC"/>
              <w:rPr>
                <w:sz w:val="16"/>
                <w:szCs w:val="16"/>
              </w:rPr>
            </w:pPr>
          </w:p>
        </w:tc>
        <w:tc>
          <w:tcPr>
            <w:tcW w:w="425" w:type="dxa"/>
            <w:shd w:val="solid" w:color="FFFFFF" w:fill="auto"/>
            <w:vAlign w:val="center"/>
          </w:tcPr>
          <w:p w14:paraId="4DD8F27E" w14:textId="77777777" w:rsidR="006F4BBB" w:rsidRPr="00872650" w:rsidDel="00AC5E98" w:rsidRDefault="006F4BBB" w:rsidP="006F4BBB">
            <w:pPr>
              <w:pStyle w:val="TAC"/>
              <w:rPr>
                <w:sz w:val="16"/>
                <w:szCs w:val="16"/>
              </w:rPr>
            </w:pPr>
          </w:p>
        </w:tc>
        <w:tc>
          <w:tcPr>
            <w:tcW w:w="425" w:type="dxa"/>
            <w:shd w:val="solid" w:color="FFFFFF" w:fill="auto"/>
            <w:vAlign w:val="center"/>
          </w:tcPr>
          <w:p w14:paraId="16DBACBC" w14:textId="77777777" w:rsidR="006F4BBB" w:rsidRPr="00872650" w:rsidDel="00AC5E98" w:rsidRDefault="006F4BBB" w:rsidP="006F4BBB">
            <w:pPr>
              <w:pStyle w:val="TAC"/>
              <w:rPr>
                <w:sz w:val="16"/>
                <w:szCs w:val="16"/>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872650" w:rsidDel="00AC5E98" w:rsidRDefault="004F5081" w:rsidP="004F5081">
            <w:pPr>
              <w:pStyle w:val="TAC"/>
              <w:rPr>
                <w:sz w:val="16"/>
                <w:szCs w:val="16"/>
              </w:rPr>
            </w:pPr>
          </w:p>
        </w:tc>
        <w:tc>
          <w:tcPr>
            <w:tcW w:w="425" w:type="dxa"/>
            <w:shd w:val="solid" w:color="FFFFFF" w:fill="auto"/>
            <w:vAlign w:val="center"/>
          </w:tcPr>
          <w:p w14:paraId="4B09BC29" w14:textId="77777777" w:rsidR="004F5081" w:rsidRPr="00872650" w:rsidDel="00AC5E98" w:rsidRDefault="004F5081" w:rsidP="004F5081">
            <w:pPr>
              <w:pStyle w:val="TAC"/>
              <w:rPr>
                <w:sz w:val="16"/>
                <w:szCs w:val="16"/>
              </w:rPr>
            </w:pPr>
          </w:p>
        </w:tc>
        <w:tc>
          <w:tcPr>
            <w:tcW w:w="425" w:type="dxa"/>
            <w:shd w:val="solid" w:color="FFFFFF" w:fill="auto"/>
            <w:vAlign w:val="center"/>
          </w:tcPr>
          <w:p w14:paraId="4F846003" w14:textId="77777777" w:rsidR="004F5081" w:rsidRPr="00872650" w:rsidDel="00AC5E98" w:rsidRDefault="004F5081" w:rsidP="004F5081">
            <w:pPr>
              <w:pStyle w:val="TAC"/>
              <w:rPr>
                <w:sz w:val="16"/>
                <w:szCs w:val="16"/>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872650" w:rsidDel="00AC5E98" w:rsidRDefault="00926FFF" w:rsidP="00926FFF">
            <w:pPr>
              <w:pStyle w:val="TAC"/>
              <w:rPr>
                <w:sz w:val="16"/>
                <w:szCs w:val="16"/>
              </w:rPr>
            </w:pPr>
          </w:p>
        </w:tc>
        <w:tc>
          <w:tcPr>
            <w:tcW w:w="425" w:type="dxa"/>
            <w:shd w:val="solid" w:color="FFFFFF" w:fill="auto"/>
            <w:vAlign w:val="center"/>
          </w:tcPr>
          <w:p w14:paraId="1AAB4C30" w14:textId="77777777" w:rsidR="00926FFF" w:rsidRPr="00872650" w:rsidDel="00AC5E98" w:rsidRDefault="00926FFF" w:rsidP="00926FFF">
            <w:pPr>
              <w:pStyle w:val="TAC"/>
              <w:rPr>
                <w:sz w:val="16"/>
                <w:szCs w:val="16"/>
              </w:rPr>
            </w:pPr>
          </w:p>
        </w:tc>
        <w:tc>
          <w:tcPr>
            <w:tcW w:w="425" w:type="dxa"/>
            <w:shd w:val="solid" w:color="FFFFFF" w:fill="auto"/>
            <w:vAlign w:val="center"/>
          </w:tcPr>
          <w:p w14:paraId="38969B70" w14:textId="77777777" w:rsidR="00926FFF" w:rsidRPr="00872650" w:rsidDel="00AC5E98" w:rsidRDefault="00926FFF" w:rsidP="00926FFF">
            <w:pPr>
              <w:pStyle w:val="TAC"/>
              <w:rPr>
                <w:sz w:val="16"/>
                <w:szCs w:val="16"/>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872650" w:rsidDel="00AC5E98" w:rsidRDefault="002E19F6" w:rsidP="00926FFF">
            <w:pPr>
              <w:pStyle w:val="TAC"/>
              <w:rPr>
                <w:sz w:val="16"/>
                <w:szCs w:val="16"/>
              </w:rPr>
            </w:pPr>
          </w:p>
        </w:tc>
        <w:tc>
          <w:tcPr>
            <w:tcW w:w="425" w:type="dxa"/>
            <w:shd w:val="solid" w:color="FFFFFF" w:fill="auto"/>
            <w:vAlign w:val="center"/>
          </w:tcPr>
          <w:p w14:paraId="326D1B45" w14:textId="77777777" w:rsidR="002E19F6" w:rsidRPr="00872650" w:rsidDel="00AC5E98" w:rsidRDefault="002E19F6" w:rsidP="00926FFF">
            <w:pPr>
              <w:pStyle w:val="TAC"/>
              <w:rPr>
                <w:sz w:val="16"/>
                <w:szCs w:val="16"/>
              </w:rPr>
            </w:pPr>
          </w:p>
        </w:tc>
        <w:tc>
          <w:tcPr>
            <w:tcW w:w="425" w:type="dxa"/>
            <w:shd w:val="solid" w:color="FFFFFF" w:fill="auto"/>
            <w:vAlign w:val="center"/>
          </w:tcPr>
          <w:p w14:paraId="1EBBFC63" w14:textId="77777777" w:rsidR="002E19F6" w:rsidRPr="00872650" w:rsidDel="00AC5E98" w:rsidRDefault="002E19F6" w:rsidP="00926FFF">
            <w:pPr>
              <w:pStyle w:val="TAC"/>
              <w:rPr>
                <w:sz w:val="16"/>
                <w:szCs w:val="16"/>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872650" w:rsidDel="00AC5E98" w:rsidRDefault="003A6B99" w:rsidP="00926FFF">
            <w:pPr>
              <w:pStyle w:val="TAC"/>
              <w:rPr>
                <w:sz w:val="16"/>
                <w:szCs w:val="16"/>
              </w:rPr>
            </w:pPr>
          </w:p>
        </w:tc>
        <w:tc>
          <w:tcPr>
            <w:tcW w:w="425" w:type="dxa"/>
            <w:shd w:val="solid" w:color="FFFFFF" w:fill="auto"/>
            <w:vAlign w:val="center"/>
          </w:tcPr>
          <w:p w14:paraId="5FA14561" w14:textId="77777777" w:rsidR="003A6B99" w:rsidRPr="00872650" w:rsidDel="00AC5E98" w:rsidRDefault="003A6B99" w:rsidP="00926FFF">
            <w:pPr>
              <w:pStyle w:val="TAC"/>
              <w:rPr>
                <w:sz w:val="16"/>
                <w:szCs w:val="16"/>
              </w:rPr>
            </w:pPr>
          </w:p>
        </w:tc>
        <w:tc>
          <w:tcPr>
            <w:tcW w:w="425" w:type="dxa"/>
            <w:shd w:val="solid" w:color="FFFFFF" w:fill="auto"/>
            <w:vAlign w:val="center"/>
          </w:tcPr>
          <w:p w14:paraId="48EF884F" w14:textId="77777777" w:rsidR="003A6B99" w:rsidRPr="00872650" w:rsidDel="00AC5E98" w:rsidRDefault="003A6B99" w:rsidP="00926FFF">
            <w:pPr>
              <w:pStyle w:val="TAC"/>
              <w:rPr>
                <w:sz w:val="16"/>
                <w:szCs w:val="16"/>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872650" w:rsidDel="00AC5E98" w:rsidRDefault="002F13EB" w:rsidP="002F13EB">
            <w:pPr>
              <w:pStyle w:val="TAC"/>
              <w:rPr>
                <w:sz w:val="16"/>
                <w:szCs w:val="16"/>
              </w:rPr>
            </w:pPr>
          </w:p>
        </w:tc>
        <w:tc>
          <w:tcPr>
            <w:tcW w:w="425" w:type="dxa"/>
            <w:shd w:val="solid" w:color="FFFFFF" w:fill="auto"/>
          </w:tcPr>
          <w:p w14:paraId="158D3B9E" w14:textId="77777777" w:rsidR="002F13EB" w:rsidRPr="00872650" w:rsidDel="00AC5E98" w:rsidRDefault="002F13EB" w:rsidP="002F13EB">
            <w:pPr>
              <w:pStyle w:val="TAC"/>
              <w:rPr>
                <w:sz w:val="16"/>
                <w:szCs w:val="16"/>
              </w:rPr>
            </w:pPr>
          </w:p>
        </w:tc>
        <w:tc>
          <w:tcPr>
            <w:tcW w:w="425" w:type="dxa"/>
            <w:shd w:val="solid" w:color="FFFFFF" w:fill="auto"/>
          </w:tcPr>
          <w:p w14:paraId="6634DBDC" w14:textId="77777777" w:rsidR="002F13EB" w:rsidRPr="00872650" w:rsidDel="00AC5E98" w:rsidRDefault="002F13EB" w:rsidP="002F13EB">
            <w:pPr>
              <w:pStyle w:val="TAC"/>
              <w:rPr>
                <w:sz w:val="16"/>
                <w:szCs w:val="16"/>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872650" w:rsidDel="00AC5E98" w:rsidRDefault="002F13EB" w:rsidP="002F13EB">
            <w:pPr>
              <w:pStyle w:val="TAC"/>
              <w:rPr>
                <w:sz w:val="16"/>
                <w:szCs w:val="16"/>
              </w:rPr>
            </w:pPr>
          </w:p>
        </w:tc>
        <w:tc>
          <w:tcPr>
            <w:tcW w:w="425" w:type="dxa"/>
            <w:shd w:val="solid" w:color="FFFFFF" w:fill="auto"/>
          </w:tcPr>
          <w:p w14:paraId="525C0A2B" w14:textId="77777777" w:rsidR="002F13EB" w:rsidRPr="00872650" w:rsidDel="00AC5E98" w:rsidRDefault="002F13EB" w:rsidP="002F13EB">
            <w:pPr>
              <w:pStyle w:val="TAC"/>
              <w:rPr>
                <w:sz w:val="16"/>
                <w:szCs w:val="16"/>
              </w:rPr>
            </w:pPr>
          </w:p>
        </w:tc>
        <w:tc>
          <w:tcPr>
            <w:tcW w:w="425" w:type="dxa"/>
            <w:shd w:val="solid" w:color="FFFFFF" w:fill="auto"/>
          </w:tcPr>
          <w:p w14:paraId="2FFEEF7C" w14:textId="77777777" w:rsidR="002F13EB" w:rsidRPr="00872650" w:rsidDel="00AC5E98" w:rsidRDefault="002F13EB" w:rsidP="002F13EB">
            <w:pPr>
              <w:pStyle w:val="TAC"/>
              <w:rPr>
                <w:sz w:val="16"/>
                <w:szCs w:val="16"/>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C3708A" w:rsidRPr="00B54FF5" w:rsidDel="00AC5E98" w14:paraId="43031D32" w14:textId="77777777" w:rsidTr="008A2D2A">
        <w:tc>
          <w:tcPr>
            <w:tcW w:w="800" w:type="dxa"/>
            <w:shd w:val="solid" w:color="FFFFFF" w:fill="auto"/>
            <w:vAlign w:val="center"/>
          </w:tcPr>
          <w:p w14:paraId="705E1E04" w14:textId="417AE8D2" w:rsidR="00C3708A" w:rsidRPr="001E4D94" w:rsidRDefault="00C3708A" w:rsidP="008A2D2A">
            <w:pPr>
              <w:pStyle w:val="TAC"/>
              <w:rPr>
                <w:sz w:val="16"/>
                <w:szCs w:val="16"/>
              </w:rPr>
            </w:pPr>
            <w:r>
              <w:rPr>
                <w:sz w:val="16"/>
                <w:szCs w:val="16"/>
              </w:rPr>
              <w:t>2022-12</w:t>
            </w:r>
          </w:p>
        </w:tc>
        <w:tc>
          <w:tcPr>
            <w:tcW w:w="1279" w:type="dxa"/>
            <w:shd w:val="solid" w:color="FFFFFF" w:fill="auto"/>
            <w:vAlign w:val="center"/>
          </w:tcPr>
          <w:p w14:paraId="65B26F05" w14:textId="0D73DEBE" w:rsidR="00C3708A" w:rsidRPr="001E4D94" w:rsidRDefault="00C3708A" w:rsidP="008A2D2A">
            <w:pPr>
              <w:pStyle w:val="TAC"/>
              <w:rPr>
                <w:sz w:val="16"/>
                <w:szCs w:val="16"/>
              </w:rPr>
            </w:pPr>
            <w:r>
              <w:rPr>
                <w:sz w:val="16"/>
                <w:szCs w:val="16"/>
              </w:rPr>
              <w:t>CT#98e</w:t>
            </w:r>
          </w:p>
        </w:tc>
        <w:tc>
          <w:tcPr>
            <w:tcW w:w="992" w:type="dxa"/>
            <w:shd w:val="solid" w:color="FFFFFF" w:fill="auto"/>
            <w:vAlign w:val="center"/>
          </w:tcPr>
          <w:p w14:paraId="0959FE7E" w14:textId="6AA504FE" w:rsidR="00C3708A" w:rsidRPr="001E4D94" w:rsidRDefault="00C3708A" w:rsidP="008A2D2A">
            <w:pPr>
              <w:pStyle w:val="TAC"/>
              <w:rPr>
                <w:sz w:val="16"/>
                <w:szCs w:val="16"/>
              </w:rPr>
            </w:pPr>
            <w:r>
              <w:rPr>
                <w:sz w:val="16"/>
                <w:szCs w:val="16"/>
              </w:rPr>
              <w:t>CP-22</w:t>
            </w:r>
            <w:r>
              <w:rPr>
                <w:sz w:val="16"/>
                <w:szCs w:val="16"/>
              </w:rPr>
              <w:t>3</w:t>
            </w:r>
            <w:r w:rsidRPr="00FD2A7C">
              <w:rPr>
                <w:sz w:val="16"/>
                <w:szCs w:val="16"/>
                <w:highlight w:val="yellow"/>
              </w:rPr>
              <w:t>xxx</w:t>
            </w:r>
          </w:p>
        </w:tc>
        <w:tc>
          <w:tcPr>
            <w:tcW w:w="709" w:type="dxa"/>
            <w:shd w:val="solid" w:color="FFFFFF" w:fill="auto"/>
            <w:vAlign w:val="center"/>
          </w:tcPr>
          <w:p w14:paraId="5C84DBEC" w14:textId="2F4BF14A" w:rsidR="00C3708A" w:rsidRPr="00FD2A7C" w:rsidDel="00AC5E98" w:rsidRDefault="00C3708A" w:rsidP="008A2D2A">
            <w:pPr>
              <w:pStyle w:val="TAC"/>
              <w:rPr>
                <w:sz w:val="16"/>
                <w:szCs w:val="16"/>
              </w:rPr>
            </w:pPr>
            <w:r w:rsidRPr="00FD2A7C">
              <w:rPr>
                <w:sz w:val="16"/>
                <w:szCs w:val="16"/>
              </w:rPr>
              <w:t>0001</w:t>
            </w:r>
          </w:p>
        </w:tc>
        <w:tc>
          <w:tcPr>
            <w:tcW w:w="425" w:type="dxa"/>
            <w:shd w:val="solid" w:color="FFFFFF" w:fill="auto"/>
            <w:vAlign w:val="center"/>
          </w:tcPr>
          <w:p w14:paraId="6FF5D6C1" w14:textId="38834F79" w:rsidR="00C3708A" w:rsidRPr="00FD2A7C" w:rsidDel="00AC5E98" w:rsidRDefault="00C3708A" w:rsidP="008A2D2A">
            <w:pPr>
              <w:pStyle w:val="TAC"/>
              <w:rPr>
                <w:sz w:val="16"/>
                <w:szCs w:val="16"/>
              </w:rPr>
            </w:pPr>
            <w:r w:rsidRPr="00FD2A7C">
              <w:rPr>
                <w:sz w:val="16"/>
                <w:szCs w:val="16"/>
              </w:rPr>
              <w:t>1</w:t>
            </w:r>
          </w:p>
        </w:tc>
        <w:tc>
          <w:tcPr>
            <w:tcW w:w="425" w:type="dxa"/>
            <w:shd w:val="solid" w:color="FFFFFF" w:fill="auto"/>
            <w:vAlign w:val="center"/>
          </w:tcPr>
          <w:p w14:paraId="453CAB24" w14:textId="6BDB26AA" w:rsidR="00C3708A" w:rsidRPr="00FD2A7C" w:rsidDel="00AC5E98" w:rsidRDefault="00C3708A" w:rsidP="008A2D2A">
            <w:pPr>
              <w:pStyle w:val="TAC"/>
              <w:rPr>
                <w:sz w:val="16"/>
                <w:szCs w:val="16"/>
              </w:rPr>
            </w:pPr>
            <w:r w:rsidRPr="00FD2A7C">
              <w:rPr>
                <w:sz w:val="16"/>
                <w:szCs w:val="16"/>
              </w:rPr>
              <w:t>F</w:t>
            </w:r>
          </w:p>
        </w:tc>
        <w:tc>
          <w:tcPr>
            <w:tcW w:w="4301" w:type="dxa"/>
            <w:shd w:val="solid" w:color="FFFFFF" w:fill="auto"/>
            <w:vAlign w:val="center"/>
          </w:tcPr>
          <w:p w14:paraId="437E55D3" w14:textId="503EB6CC" w:rsidR="00C3708A" w:rsidRPr="001E4D94" w:rsidRDefault="00C3708A" w:rsidP="008A2D2A">
            <w:pPr>
              <w:pStyle w:val="TAL"/>
              <w:rPr>
                <w:sz w:val="16"/>
                <w:szCs w:val="16"/>
              </w:rPr>
            </w:pPr>
            <w:r>
              <w:rPr>
                <w:rFonts w:cs="Arial"/>
                <w:sz w:val="16"/>
                <w:szCs w:val="16"/>
              </w:rPr>
              <w:t>Attribute corrections in the description and data model clause in Npcf_MBSPolicyControl Service</w:t>
            </w:r>
          </w:p>
        </w:tc>
        <w:tc>
          <w:tcPr>
            <w:tcW w:w="708" w:type="dxa"/>
            <w:shd w:val="solid" w:color="FFFFFF" w:fill="auto"/>
            <w:vAlign w:val="center"/>
          </w:tcPr>
          <w:p w14:paraId="60AF6002" w14:textId="55CFF971" w:rsidR="00C3708A" w:rsidRDefault="00C3708A" w:rsidP="008A2D2A">
            <w:pPr>
              <w:pStyle w:val="TAC"/>
              <w:rPr>
                <w:sz w:val="16"/>
                <w:szCs w:val="16"/>
              </w:rPr>
            </w:pPr>
            <w:r>
              <w:rPr>
                <w:sz w:val="16"/>
                <w:szCs w:val="16"/>
              </w:rPr>
              <w:t>17.1.0</w:t>
            </w:r>
          </w:p>
        </w:tc>
      </w:tr>
      <w:tr w:rsidR="00C3708A" w:rsidRPr="00B54FF5" w:rsidDel="00AC5E98" w14:paraId="55F39ECA" w14:textId="77777777" w:rsidTr="008A2D2A">
        <w:tc>
          <w:tcPr>
            <w:tcW w:w="800" w:type="dxa"/>
            <w:shd w:val="solid" w:color="FFFFFF" w:fill="auto"/>
            <w:vAlign w:val="center"/>
          </w:tcPr>
          <w:p w14:paraId="359E954F" w14:textId="293DE3F0" w:rsidR="00C3708A" w:rsidRDefault="00C3708A" w:rsidP="008A2D2A">
            <w:pPr>
              <w:pStyle w:val="TAC"/>
              <w:rPr>
                <w:sz w:val="16"/>
                <w:szCs w:val="16"/>
              </w:rPr>
            </w:pPr>
            <w:r>
              <w:rPr>
                <w:sz w:val="16"/>
                <w:szCs w:val="16"/>
              </w:rPr>
              <w:t>2022-12</w:t>
            </w:r>
          </w:p>
        </w:tc>
        <w:tc>
          <w:tcPr>
            <w:tcW w:w="1279" w:type="dxa"/>
            <w:shd w:val="solid" w:color="FFFFFF" w:fill="auto"/>
            <w:vAlign w:val="center"/>
          </w:tcPr>
          <w:p w14:paraId="1FD2D5BD" w14:textId="465E2662" w:rsidR="00C3708A" w:rsidRDefault="00C3708A" w:rsidP="008A2D2A">
            <w:pPr>
              <w:pStyle w:val="TAC"/>
              <w:rPr>
                <w:sz w:val="16"/>
                <w:szCs w:val="16"/>
              </w:rPr>
            </w:pPr>
            <w:r>
              <w:rPr>
                <w:sz w:val="16"/>
                <w:szCs w:val="16"/>
              </w:rPr>
              <w:t>CT#98e</w:t>
            </w:r>
          </w:p>
        </w:tc>
        <w:tc>
          <w:tcPr>
            <w:tcW w:w="992" w:type="dxa"/>
            <w:shd w:val="solid" w:color="FFFFFF" w:fill="auto"/>
            <w:vAlign w:val="center"/>
          </w:tcPr>
          <w:p w14:paraId="765E658F" w14:textId="24F36049"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1E6B1E1B" w14:textId="7CD9919D" w:rsidR="00C3708A" w:rsidRPr="00FD2A7C" w:rsidRDefault="00C3708A" w:rsidP="008A2D2A">
            <w:pPr>
              <w:pStyle w:val="TAC"/>
              <w:rPr>
                <w:sz w:val="16"/>
                <w:szCs w:val="16"/>
              </w:rPr>
            </w:pPr>
            <w:r w:rsidRPr="00FD2A7C">
              <w:rPr>
                <w:sz w:val="16"/>
                <w:szCs w:val="16"/>
              </w:rPr>
              <w:t>000</w:t>
            </w:r>
            <w:r>
              <w:rPr>
                <w:sz w:val="16"/>
                <w:szCs w:val="16"/>
              </w:rPr>
              <w:t>5</w:t>
            </w:r>
          </w:p>
        </w:tc>
        <w:tc>
          <w:tcPr>
            <w:tcW w:w="425" w:type="dxa"/>
            <w:shd w:val="solid" w:color="FFFFFF" w:fill="auto"/>
            <w:vAlign w:val="center"/>
          </w:tcPr>
          <w:p w14:paraId="0E6EAEBB" w14:textId="574B8D35" w:rsidR="00C3708A" w:rsidRPr="00FD2A7C" w:rsidRDefault="00C3708A" w:rsidP="008A2D2A">
            <w:pPr>
              <w:pStyle w:val="TAC"/>
              <w:rPr>
                <w:sz w:val="16"/>
                <w:szCs w:val="16"/>
              </w:rPr>
            </w:pPr>
            <w:r>
              <w:rPr>
                <w:sz w:val="16"/>
                <w:szCs w:val="16"/>
              </w:rPr>
              <w:t>-</w:t>
            </w:r>
          </w:p>
        </w:tc>
        <w:tc>
          <w:tcPr>
            <w:tcW w:w="425" w:type="dxa"/>
            <w:shd w:val="solid" w:color="FFFFFF" w:fill="auto"/>
            <w:vAlign w:val="center"/>
          </w:tcPr>
          <w:p w14:paraId="4731E2E5" w14:textId="0E8E30BD"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5FDA566A" w14:textId="599B33B0" w:rsidR="00C3708A" w:rsidRPr="001E4D94" w:rsidRDefault="00C3708A" w:rsidP="008A2D2A">
            <w:pPr>
              <w:pStyle w:val="TAL"/>
              <w:rPr>
                <w:sz w:val="16"/>
                <w:szCs w:val="16"/>
              </w:rPr>
            </w:pPr>
            <w:r>
              <w:rPr>
                <w:rFonts w:cs="Arial"/>
                <w:sz w:val="16"/>
                <w:szCs w:val="16"/>
              </w:rPr>
              <w:t>Wrong data type for MBS QoS information</w:t>
            </w:r>
          </w:p>
        </w:tc>
        <w:tc>
          <w:tcPr>
            <w:tcW w:w="708" w:type="dxa"/>
            <w:shd w:val="solid" w:color="FFFFFF" w:fill="auto"/>
            <w:vAlign w:val="center"/>
          </w:tcPr>
          <w:p w14:paraId="5631F793" w14:textId="7FF06E7D" w:rsidR="00C3708A" w:rsidRDefault="00C3708A" w:rsidP="008A2D2A">
            <w:pPr>
              <w:pStyle w:val="TAC"/>
              <w:rPr>
                <w:sz w:val="16"/>
                <w:szCs w:val="16"/>
              </w:rPr>
            </w:pPr>
            <w:r>
              <w:rPr>
                <w:sz w:val="16"/>
                <w:szCs w:val="16"/>
              </w:rPr>
              <w:t>17.1.0</w:t>
            </w:r>
          </w:p>
        </w:tc>
      </w:tr>
      <w:tr w:rsidR="00C3708A" w:rsidRPr="00B54FF5" w:rsidDel="00AC5E98" w14:paraId="48456504" w14:textId="77777777" w:rsidTr="008A2D2A">
        <w:tc>
          <w:tcPr>
            <w:tcW w:w="800" w:type="dxa"/>
            <w:shd w:val="solid" w:color="FFFFFF" w:fill="auto"/>
            <w:vAlign w:val="center"/>
          </w:tcPr>
          <w:p w14:paraId="77833ED2" w14:textId="45CBBB94" w:rsidR="00C3708A" w:rsidRDefault="00C3708A" w:rsidP="008A2D2A">
            <w:pPr>
              <w:pStyle w:val="TAC"/>
              <w:rPr>
                <w:sz w:val="16"/>
                <w:szCs w:val="16"/>
              </w:rPr>
            </w:pPr>
            <w:r>
              <w:rPr>
                <w:sz w:val="16"/>
                <w:szCs w:val="16"/>
              </w:rPr>
              <w:t>2022-12</w:t>
            </w:r>
          </w:p>
        </w:tc>
        <w:tc>
          <w:tcPr>
            <w:tcW w:w="1279" w:type="dxa"/>
            <w:shd w:val="solid" w:color="FFFFFF" w:fill="auto"/>
            <w:vAlign w:val="center"/>
          </w:tcPr>
          <w:p w14:paraId="010DFEB8" w14:textId="33E7F482" w:rsidR="00C3708A" w:rsidRDefault="00C3708A" w:rsidP="008A2D2A">
            <w:pPr>
              <w:pStyle w:val="TAC"/>
              <w:rPr>
                <w:sz w:val="16"/>
                <w:szCs w:val="16"/>
              </w:rPr>
            </w:pPr>
            <w:r>
              <w:rPr>
                <w:sz w:val="16"/>
                <w:szCs w:val="16"/>
              </w:rPr>
              <w:t>CT#98e</w:t>
            </w:r>
          </w:p>
        </w:tc>
        <w:tc>
          <w:tcPr>
            <w:tcW w:w="992" w:type="dxa"/>
            <w:shd w:val="solid" w:color="FFFFFF" w:fill="auto"/>
            <w:vAlign w:val="center"/>
          </w:tcPr>
          <w:p w14:paraId="10F19936" w14:textId="649BED9A"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1F8F6138" w14:textId="18C8AC6F" w:rsidR="00C3708A" w:rsidRPr="00FD2A7C" w:rsidRDefault="00C3708A" w:rsidP="008A2D2A">
            <w:pPr>
              <w:pStyle w:val="TAC"/>
              <w:rPr>
                <w:sz w:val="16"/>
                <w:szCs w:val="16"/>
              </w:rPr>
            </w:pPr>
            <w:r w:rsidRPr="00FD2A7C">
              <w:rPr>
                <w:sz w:val="16"/>
                <w:szCs w:val="16"/>
              </w:rPr>
              <w:t>000</w:t>
            </w:r>
            <w:r>
              <w:rPr>
                <w:sz w:val="16"/>
                <w:szCs w:val="16"/>
              </w:rPr>
              <w:t>6</w:t>
            </w:r>
          </w:p>
        </w:tc>
        <w:tc>
          <w:tcPr>
            <w:tcW w:w="425" w:type="dxa"/>
            <w:shd w:val="solid" w:color="FFFFFF" w:fill="auto"/>
            <w:vAlign w:val="center"/>
          </w:tcPr>
          <w:p w14:paraId="5A9173F3" w14:textId="3BC65EF3" w:rsidR="00C3708A" w:rsidRPr="00FD2A7C" w:rsidRDefault="00C3708A" w:rsidP="008A2D2A">
            <w:pPr>
              <w:pStyle w:val="TAC"/>
              <w:rPr>
                <w:sz w:val="16"/>
                <w:szCs w:val="16"/>
              </w:rPr>
            </w:pPr>
            <w:r w:rsidRPr="00FD2A7C">
              <w:rPr>
                <w:sz w:val="16"/>
                <w:szCs w:val="16"/>
              </w:rPr>
              <w:t>1</w:t>
            </w:r>
          </w:p>
        </w:tc>
        <w:tc>
          <w:tcPr>
            <w:tcW w:w="425" w:type="dxa"/>
            <w:shd w:val="solid" w:color="FFFFFF" w:fill="auto"/>
            <w:vAlign w:val="center"/>
          </w:tcPr>
          <w:p w14:paraId="191A283B" w14:textId="443571E9"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1B860D4B" w14:textId="321ADC80" w:rsidR="00C3708A" w:rsidRPr="001E4D94" w:rsidRDefault="00C3708A" w:rsidP="008A2D2A">
            <w:pPr>
              <w:pStyle w:val="TAL"/>
              <w:rPr>
                <w:sz w:val="16"/>
                <w:szCs w:val="16"/>
              </w:rPr>
            </w:pPr>
            <w:r>
              <w:rPr>
                <w:rFonts w:cs="Arial"/>
                <w:sz w:val="16"/>
                <w:szCs w:val="16"/>
              </w:rPr>
              <w:t>Add 404 NOT FOUND for the Npcf_MBSPolicyauthorization update and delete service</w:t>
            </w:r>
          </w:p>
        </w:tc>
        <w:tc>
          <w:tcPr>
            <w:tcW w:w="708" w:type="dxa"/>
            <w:shd w:val="solid" w:color="FFFFFF" w:fill="auto"/>
            <w:vAlign w:val="center"/>
          </w:tcPr>
          <w:p w14:paraId="00B8B005" w14:textId="515FC51F" w:rsidR="00C3708A" w:rsidRDefault="00C3708A" w:rsidP="008A2D2A">
            <w:pPr>
              <w:pStyle w:val="TAC"/>
              <w:rPr>
                <w:sz w:val="16"/>
                <w:szCs w:val="16"/>
              </w:rPr>
            </w:pPr>
            <w:r>
              <w:rPr>
                <w:sz w:val="16"/>
                <w:szCs w:val="16"/>
              </w:rPr>
              <w:t>17.1.0</w:t>
            </w:r>
          </w:p>
        </w:tc>
      </w:tr>
      <w:tr w:rsidR="00C3708A" w:rsidRPr="00B54FF5" w:rsidDel="00AC5E98" w14:paraId="56AC8206" w14:textId="77777777" w:rsidTr="008A2D2A">
        <w:tc>
          <w:tcPr>
            <w:tcW w:w="800" w:type="dxa"/>
            <w:shd w:val="solid" w:color="FFFFFF" w:fill="auto"/>
            <w:vAlign w:val="center"/>
          </w:tcPr>
          <w:p w14:paraId="639A9F7B" w14:textId="621A090E" w:rsidR="00C3708A" w:rsidRDefault="00C3708A" w:rsidP="008A2D2A">
            <w:pPr>
              <w:pStyle w:val="TAC"/>
              <w:rPr>
                <w:sz w:val="16"/>
                <w:szCs w:val="16"/>
              </w:rPr>
            </w:pPr>
            <w:r>
              <w:rPr>
                <w:sz w:val="16"/>
                <w:szCs w:val="16"/>
              </w:rPr>
              <w:t>2022-12</w:t>
            </w:r>
          </w:p>
        </w:tc>
        <w:tc>
          <w:tcPr>
            <w:tcW w:w="1279" w:type="dxa"/>
            <w:shd w:val="solid" w:color="FFFFFF" w:fill="auto"/>
            <w:vAlign w:val="center"/>
          </w:tcPr>
          <w:p w14:paraId="3DE52825" w14:textId="1BDA5347" w:rsidR="00C3708A" w:rsidRDefault="00C3708A" w:rsidP="008A2D2A">
            <w:pPr>
              <w:pStyle w:val="TAC"/>
              <w:rPr>
                <w:sz w:val="16"/>
                <w:szCs w:val="16"/>
              </w:rPr>
            </w:pPr>
            <w:r>
              <w:rPr>
                <w:sz w:val="16"/>
                <w:szCs w:val="16"/>
              </w:rPr>
              <w:t>CT#98e</w:t>
            </w:r>
          </w:p>
        </w:tc>
        <w:tc>
          <w:tcPr>
            <w:tcW w:w="992" w:type="dxa"/>
            <w:shd w:val="solid" w:color="FFFFFF" w:fill="auto"/>
            <w:vAlign w:val="center"/>
          </w:tcPr>
          <w:p w14:paraId="1B41F3F4" w14:textId="21B98191"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4C388951" w14:textId="4CE42FAF" w:rsidR="00C3708A" w:rsidRPr="00FD2A7C" w:rsidRDefault="00C3708A" w:rsidP="008A2D2A">
            <w:pPr>
              <w:pStyle w:val="TAC"/>
              <w:rPr>
                <w:sz w:val="16"/>
                <w:szCs w:val="16"/>
              </w:rPr>
            </w:pPr>
            <w:r w:rsidRPr="00FD2A7C">
              <w:rPr>
                <w:sz w:val="16"/>
                <w:szCs w:val="16"/>
              </w:rPr>
              <w:t>000</w:t>
            </w:r>
            <w:r>
              <w:rPr>
                <w:sz w:val="16"/>
                <w:szCs w:val="16"/>
              </w:rPr>
              <w:t>7</w:t>
            </w:r>
          </w:p>
        </w:tc>
        <w:tc>
          <w:tcPr>
            <w:tcW w:w="425" w:type="dxa"/>
            <w:shd w:val="solid" w:color="FFFFFF" w:fill="auto"/>
            <w:vAlign w:val="center"/>
          </w:tcPr>
          <w:p w14:paraId="2FF8D2AD" w14:textId="76F65C1F" w:rsidR="00C3708A" w:rsidRPr="00FD2A7C" w:rsidRDefault="00C3708A" w:rsidP="008A2D2A">
            <w:pPr>
              <w:pStyle w:val="TAC"/>
              <w:rPr>
                <w:sz w:val="16"/>
                <w:szCs w:val="16"/>
              </w:rPr>
            </w:pPr>
            <w:r>
              <w:rPr>
                <w:sz w:val="16"/>
                <w:szCs w:val="16"/>
              </w:rPr>
              <w:t>-</w:t>
            </w:r>
          </w:p>
        </w:tc>
        <w:tc>
          <w:tcPr>
            <w:tcW w:w="425" w:type="dxa"/>
            <w:shd w:val="solid" w:color="FFFFFF" w:fill="auto"/>
            <w:vAlign w:val="center"/>
          </w:tcPr>
          <w:p w14:paraId="77B7000D" w14:textId="496F63DF"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4289DE52" w14:textId="4B89F41D" w:rsidR="00C3708A" w:rsidRPr="001E4D94" w:rsidRDefault="00C3708A" w:rsidP="008A2D2A">
            <w:pPr>
              <w:pStyle w:val="TAL"/>
              <w:rPr>
                <w:sz w:val="16"/>
                <w:szCs w:val="16"/>
              </w:rPr>
            </w:pPr>
            <w:r>
              <w:rPr>
                <w:rFonts w:cs="Arial"/>
                <w:sz w:val="16"/>
                <w:szCs w:val="16"/>
              </w:rPr>
              <w:t>Correction to architecture figure</w:t>
            </w:r>
          </w:p>
        </w:tc>
        <w:tc>
          <w:tcPr>
            <w:tcW w:w="708" w:type="dxa"/>
            <w:shd w:val="solid" w:color="FFFFFF" w:fill="auto"/>
            <w:vAlign w:val="center"/>
          </w:tcPr>
          <w:p w14:paraId="3E22C356" w14:textId="51572C44" w:rsidR="00C3708A" w:rsidRDefault="00C3708A" w:rsidP="008A2D2A">
            <w:pPr>
              <w:pStyle w:val="TAC"/>
              <w:rPr>
                <w:sz w:val="16"/>
                <w:szCs w:val="16"/>
              </w:rPr>
            </w:pPr>
            <w:r>
              <w:rPr>
                <w:sz w:val="16"/>
                <w:szCs w:val="16"/>
              </w:rPr>
              <w:t>17.1.0</w:t>
            </w:r>
          </w:p>
        </w:tc>
      </w:tr>
      <w:tr w:rsidR="00C3708A" w:rsidRPr="00B54FF5" w:rsidDel="00AC5E98" w14:paraId="0A2951AB" w14:textId="77777777" w:rsidTr="008A2D2A">
        <w:tc>
          <w:tcPr>
            <w:tcW w:w="800" w:type="dxa"/>
            <w:shd w:val="solid" w:color="FFFFFF" w:fill="auto"/>
            <w:vAlign w:val="center"/>
          </w:tcPr>
          <w:p w14:paraId="684F6D22" w14:textId="184A06C5" w:rsidR="00C3708A" w:rsidRDefault="00C3708A" w:rsidP="008A2D2A">
            <w:pPr>
              <w:pStyle w:val="TAC"/>
              <w:rPr>
                <w:sz w:val="16"/>
                <w:szCs w:val="16"/>
              </w:rPr>
            </w:pPr>
            <w:r>
              <w:rPr>
                <w:sz w:val="16"/>
                <w:szCs w:val="16"/>
              </w:rPr>
              <w:t>2022-12</w:t>
            </w:r>
          </w:p>
        </w:tc>
        <w:tc>
          <w:tcPr>
            <w:tcW w:w="1279" w:type="dxa"/>
            <w:shd w:val="solid" w:color="FFFFFF" w:fill="auto"/>
            <w:vAlign w:val="center"/>
          </w:tcPr>
          <w:p w14:paraId="4A1AA7D0" w14:textId="6AF273C7" w:rsidR="00C3708A" w:rsidRDefault="00C3708A" w:rsidP="008A2D2A">
            <w:pPr>
              <w:pStyle w:val="TAC"/>
              <w:rPr>
                <w:sz w:val="16"/>
                <w:szCs w:val="16"/>
              </w:rPr>
            </w:pPr>
            <w:r>
              <w:rPr>
                <w:sz w:val="16"/>
                <w:szCs w:val="16"/>
              </w:rPr>
              <w:t>CT#98e</w:t>
            </w:r>
          </w:p>
        </w:tc>
        <w:tc>
          <w:tcPr>
            <w:tcW w:w="992" w:type="dxa"/>
            <w:shd w:val="solid" w:color="FFFFFF" w:fill="auto"/>
            <w:vAlign w:val="center"/>
          </w:tcPr>
          <w:p w14:paraId="7BA4B711" w14:textId="72508CAE"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79100594" w14:textId="0D7F6B28" w:rsidR="00C3708A" w:rsidRPr="00FD2A7C" w:rsidRDefault="00C3708A" w:rsidP="008A2D2A">
            <w:pPr>
              <w:pStyle w:val="TAC"/>
              <w:rPr>
                <w:sz w:val="16"/>
                <w:szCs w:val="16"/>
              </w:rPr>
            </w:pPr>
            <w:r w:rsidRPr="00FD2A7C">
              <w:rPr>
                <w:sz w:val="16"/>
                <w:szCs w:val="16"/>
              </w:rPr>
              <w:t>000</w:t>
            </w:r>
            <w:r>
              <w:rPr>
                <w:sz w:val="16"/>
                <w:szCs w:val="16"/>
              </w:rPr>
              <w:t>8</w:t>
            </w:r>
          </w:p>
        </w:tc>
        <w:tc>
          <w:tcPr>
            <w:tcW w:w="425" w:type="dxa"/>
            <w:shd w:val="solid" w:color="FFFFFF" w:fill="auto"/>
            <w:vAlign w:val="center"/>
          </w:tcPr>
          <w:p w14:paraId="76B2E916" w14:textId="7028195C" w:rsidR="00C3708A" w:rsidRPr="00FD2A7C" w:rsidRDefault="00C3708A" w:rsidP="008A2D2A">
            <w:pPr>
              <w:pStyle w:val="TAC"/>
              <w:rPr>
                <w:sz w:val="16"/>
                <w:szCs w:val="16"/>
              </w:rPr>
            </w:pPr>
            <w:r w:rsidRPr="00FD2A7C">
              <w:rPr>
                <w:sz w:val="16"/>
                <w:szCs w:val="16"/>
              </w:rPr>
              <w:t>1</w:t>
            </w:r>
          </w:p>
        </w:tc>
        <w:tc>
          <w:tcPr>
            <w:tcW w:w="425" w:type="dxa"/>
            <w:shd w:val="solid" w:color="FFFFFF" w:fill="auto"/>
            <w:vAlign w:val="center"/>
          </w:tcPr>
          <w:p w14:paraId="48A4E79A" w14:textId="4D61C047"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7955ED76" w14:textId="0666DFAB" w:rsidR="00C3708A" w:rsidRPr="001E4D94" w:rsidRDefault="00C3708A" w:rsidP="008A2D2A">
            <w:pPr>
              <w:pStyle w:val="TAL"/>
              <w:rPr>
                <w:sz w:val="16"/>
                <w:szCs w:val="16"/>
              </w:rPr>
            </w:pPr>
            <w:r>
              <w:rPr>
                <w:rFonts w:cs="Arial"/>
                <w:sz w:val="16"/>
                <w:szCs w:val="16"/>
              </w:rPr>
              <w:t>Correction to content type of Npcf_MBSPolicyAuthorization API</w:t>
            </w:r>
          </w:p>
        </w:tc>
        <w:tc>
          <w:tcPr>
            <w:tcW w:w="708" w:type="dxa"/>
            <w:shd w:val="solid" w:color="FFFFFF" w:fill="auto"/>
            <w:vAlign w:val="center"/>
          </w:tcPr>
          <w:p w14:paraId="7083C4FF" w14:textId="3A1A4653" w:rsidR="00C3708A" w:rsidRDefault="00C3708A" w:rsidP="008A2D2A">
            <w:pPr>
              <w:pStyle w:val="TAC"/>
              <w:rPr>
                <w:sz w:val="16"/>
                <w:szCs w:val="16"/>
              </w:rPr>
            </w:pPr>
            <w:r>
              <w:rPr>
                <w:sz w:val="16"/>
                <w:szCs w:val="16"/>
              </w:rPr>
              <w:t>17.1.0</w:t>
            </w:r>
          </w:p>
        </w:tc>
      </w:tr>
      <w:tr w:rsidR="00C3708A" w:rsidRPr="00B54FF5" w:rsidDel="00AC5E98" w14:paraId="7EB59D30" w14:textId="77777777" w:rsidTr="008A2D2A">
        <w:tc>
          <w:tcPr>
            <w:tcW w:w="800" w:type="dxa"/>
            <w:shd w:val="solid" w:color="FFFFFF" w:fill="auto"/>
            <w:vAlign w:val="center"/>
          </w:tcPr>
          <w:p w14:paraId="5C1C0866" w14:textId="1D08B286" w:rsidR="00C3708A" w:rsidRDefault="00C3708A" w:rsidP="008A2D2A">
            <w:pPr>
              <w:pStyle w:val="TAC"/>
              <w:rPr>
                <w:sz w:val="16"/>
                <w:szCs w:val="16"/>
              </w:rPr>
            </w:pPr>
            <w:r>
              <w:rPr>
                <w:sz w:val="16"/>
                <w:szCs w:val="16"/>
              </w:rPr>
              <w:t>2022-12</w:t>
            </w:r>
          </w:p>
        </w:tc>
        <w:tc>
          <w:tcPr>
            <w:tcW w:w="1279" w:type="dxa"/>
            <w:shd w:val="solid" w:color="FFFFFF" w:fill="auto"/>
            <w:vAlign w:val="center"/>
          </w:tcPr>
          <w:p w14:paraId="3A7B0700" w14:textId="71B58662" w:rsidR="00C3708A" w:rsidRDefault="00C3708A" w:rsidP="008A2D2A">
            <w:pPr>
              <w:pStyle w:val="TAC"/>
              <w:rPr>
                <w:sz w:val="16"/>
                <w:szCs w:val="16"/>
              </w:rPr>
            </w:pPr>
            <w:r>
              <w:rPr>
                <w:sz w:val="16"/>
                <w:szCs w:val="16"/>
              </w:rPr>
              <w:t>CT#98e</w:t>
            </w:r>
          </w:p>
        </w:tc>
        <w:tc>
          <w:tcPr>
            <w:tcW w:w="992" w:type="dxa"/>
            <w:shd w:val="solid" w:color="FFFFFF" w:fill="auto"/>
            <w:vAlign w:val="center"/>
          </w:tcPr>
          <w:p w14:paraId="1CC84B97" w14:textId="5BF15749"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4B08A95C" w14:textId="1046F570" w:rsidR="00C3708A" w:rsidRPr="00FD2A7C" w:rsidRDefault="00C3708A" w:rsidP="008A2D2A">
            <w:pPr>
              <w:pStyle w:val="TAC"/>
              <w:rPr>
                <w:sz w:val="16"/>
                <w:szCs w:val="16"/>
              </w:rPr>
            </w:pPr>
            <w:r w:rsidRPr="00FD2A7C">
              <w:rPr>
                <w:sz w:val="16"/>
                <w:szCs w:val="16"/>
              </w:rPr>
              <w:t>000</w:t>
            </w:r>
            <w:r>
              <w:rPr>
                <w:sz w:val="16"/>
                <w:szCs w:val="16"/>
              </w:rPr>
              <w:t>9</w:t>
            </w:r>
          </w:p>
        </w:tc>
        <w:tc>
          <w:tcPr>
            <w:tcW w:w="425" w:type="dxa"/>
            <w:shd w:val="solid" w:color="FFFFFF" w:fill="auto"/>
            <w:vAlign w:val="center"/>
          </w:tcPr>
          <w:p w14:paraId="26560F88" w14:textId="1C0F036F" w:rsidR="00C3708A" w:rsidRPr="00FD2A7C" w:rsidRDefault="00C3708A" w:rsidP="008A2D2A">
            <w:pPr>
              <w:pStyle w:val="TAC"/>
              <w:rPr>
                <w:sz w:val="16"/>
                <w:szCs w:val="16"/>
              </w:rPr>
            </w:pPr>
            <w:r>
              <w:rPr>
                <w:sz w:val="16"/>
                <w:szCs w:val="16"/>
              </w:rPr>
              <w:t>-</w:t>
            </w:r>
          </w:p>
        </w:tc>
        <w:tc>
          <w:tcPr>
            <w:tcW w:w="425" w:type="dxa"/>
            <w:shd w:val="solid" w:color="FFFFFF" w:fill="auto"/>
            <w:vAlign w:val="center"/>
          </w:tcPr>
          <w:p w14:paraId="4E9E9777" w14:textId="0D07BEFD"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35259FE0" w14:textId="339F6283" w:rsidR="00C3708A" w:rsidRPr="001E4D94" w:rsidRDefault="00C3708A" w:rsidP="008A2D2A">
            <w:pPr>
              <w:pStyle w:val="TAL"/>
              <w:rPr>
                <w:sz w:val="16"/>
                <w:szCs w:val="16"/>
              </w:rPr>
            </w:pPr>
            <w:r>
              <w:rPr>
                <w:rFonts w:cs="Arial"/>
                <w:sz w:val="16"/>
                <w:szCs w:val="16"/>
              </w:rPr>
              <w:t>Correction to Individual MBS Policy</w:t>
            </w:r>
          </w:p>
        </w:tc>
        <w:tc>
          <w:tcPr>
            <w:tcW w:w="708" w:type="dxa"/>
            <w:shd w:val="solid" w:color="FFFFFF" w:fill="auto"/>
            <w:vAlign w:val="center"/>
          </w:tcPr>
          <w:p w14:paraId="7F732093" w14:textId="7D3694C5" w:rsidR="00C3708A" w:rsidRDefault="00C3708A" w:rsidP="008A2D2A">
            <w:pPr>
              <w:pStyle w:val="TAC"/>
              <w:rPr>
                <w:sz w:val="16"/>
                <w:szCs w:val="16"/>
              </w:rPr>
            </w:pPr>
            <w:r>
              <w:rPr>
                <w:sz w:val="16"/>
                <w:szCs w:val="16"/>
              </w:rPr>
              <w:t>17.1.0</w:t>
            </w:r>
          </w:p>
        </w:tc>
      </w:tr>
      <w:tr w:rsidR="00C3708A" w:rsidRPr="00B54FF5" w:rsidDel="00AC5E98" w14:paraId="59EE803A" w14:textId="77777777" w:rsidTr="008A2D2A">
        <w:tc>
          <w:tcPr>
            <w:tcW w:w="800" w:type="dxa"/>
            <w:shd w:val="solid" w:color="FFFFFF" w:fill="auto"/>
            <w:vAlign w:val="center"/>
          </w:tcPr>
          <w:p w14:paraId="5B9B8C7A" w14:textId="31F657DB" w:rsidR="00C3708A" w:rsidRDefault="00C3708A" w:rsidP="008A2D2A">
            <w:pPr>
              <w:pStyle w:val="TAC"/>
              <w:rPr>
                <w:sz w:val="16"/>
                <w:szCs w:val="16"/>
              </w:rPr>
            </w:pPr>
            <w:r>
              <w:rPr>
                <w:sz w:val="16"/>
                <w:szCs w:val="16"/>
              </w:rPr>
              <w:t>2022-12</w:t>
            </w:r>
          </w:p>
        </w:tc>
        <w:tc>
          <w:tcPr>
            <w:tcW w:w="1279" w:type="dxa"/>
            <w:shd w:val="solid" w:color="FFFFFF" w:fill="auto"/>
            <w:vAlign w:val="center"/>
          </w:tcPr>
          <w:p w14:paraId="7968F9CF" w14:textId="52954400" w:rsidR="00C3708A" w:rsidRDefault="00C3708A" w:rsidP="008A2D2A">
            <w:pPr>
              <w:pStyle w:val="TAC"/>
              <w:rPr>
                <w:sz w:val="16"/>
                <w:szCs w:val="16"/>
              </w:rPr>
            </w:pPr>
            <w:r>
              <w:rPr>
                <w:sz w:val="16"/>
                <w:szCs w:val="16"/>
              </w:rPr>
              <w:t>CT#98e</w:t>
            </w:r>
          </w:p>
        </w:tc>
        <w:tc>
          <w:tcPr>
            <w:tcW w:w="992" w:type="dxa"/>
            <w:shd w:val="solid" w:color="FFFFFF" w:fill="auto"/>
            <w:vAlign w:val="center"/>
          </w:tcPr>
          <w:p w14:paraId="4B448411" w14:textId="435E8CDD"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1E8B6269" w14:textId="028AB913" w:rsidR="00C3708A" w:rsidRPr="00FD2A7C" w:rsidRDefault="00C3708A" w:rsidP="008A2D2A">
            <w:pPr>
              <w:pStyle w:val="TAC"/>
              <w:rPr>
                <w:sz w:val="16"/>
                <w:szCs w:val="16"/>
              </w:rPr>
            </w:pPr>
            <w:r w:rsidRPr="00FD2A7C">
              <w:rPr>
                <w:sz w:val="16"/>
                <w:szCs w:val="16"/>
              </w:rPr>
              <w:t>001</w:t>
            </w:r>
            <w:r>
              <w:rPr>
                <w:sz w:val="16"/>
                <w:szCs w:val="16"/>
              </w:rPr>
              <w:t>0</w:t>
            </w:r>
          </w:p>
        </w:tc>
        <w:tc>
          <w:tcPr>
            <w:tcW w:w="425" w:type="dxa"/>
            <w:shd w:val="solid" w:color="FFFFFF" w:fill="auto"/>
            <w:vAlign w:val="center"/>
          </w:tcPr>
          <w:p w14:paraId="644B0EA3" w14:textId="295AC72E" w:rsidR="00C3708A" w:rsidRPr="00FD2A7C" w:rsidRDefault="00C3708A" w:rsidP="008A2D2A">
            <w:pPr>
              <w:pStyle w:val="TAC"/>
              <w:rPr>
                <w:sz w:val="16"/>
                <w:szCs w:val="16"/>
              </w:rPr>
            </w:pPr>
            <w:r>
              <w:rPr>
                <w:sz w:val="16"/>
                <w:szCs w:val="16"/>
              </w:rPr>
              <w:t>-</w:t>
            </w:r>
          </w:p>
        </w:tc>
        <w:tc>
          <w:tcPr>
            <w:tcW w:w="425" w:type="dxa"/>
            <w:shd w:val="solid" w:color="FFFFFF" w:fill="auto"/>
            <w:vAlign w:val="center"/>
          </w:tcPr>
          <w:p w14:paraId="2E7D81C5" w14:textId="572AE62A"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1FE83464" w14:textId="049308B2" w:rsidR="00C3708A" w:rsidRPr="001E4D94" w:rsidRDefault="00C3708A" w:rsidP="008A2D2A">
            <w:pPr>
              <w:pStyle w:val="TAL"/>
              <w:rPr>
                <w:sz w:val="16"/>
                <w:szCs w:val="16"/>
              </w:rPr>
            </w:pPr>
            <w:r>
              <w:rPr>
                <w:rFonts w:cs="Arial"/>
                <w:sz w:val="16"/>
                <w:szCs w:val="16"/>
              </w:rPr>
              <w:t>Correction to MbsAppSessionCtxt</w:t>
            </w:r>
          </w:p>
        </w:tc>
        <w:tc>
          <w:tcPr>
            <w:tcW w:w="708" w:type="dxa"/>
            <w:shd w:val="solid" w:color="FFFFFF" w:fill="auto"/>
            <w:vAlign w:val="center"/>
          </w:tcPr>
          <w:p w14:paraId="2A2EA14B" w14:textId="23CCAC81" w:rsidR="00C3708A" w:rsidRDefault="00C3708A" w:rsidP="008A2D2A">
            <w:pPr>
              <w:pStyle w:val="TAC"/>
              <w:rPr>
                <w:sz w:val="16"/>
                <w:szCs w:val="16"/>
              </w:rPr>
            </w:pPr>
            <w:r>
              <w:rPr>
                <w:sz w:val="16"/>
                <w:szCs w:val="16"/>
              </w:rPr>
              <w:t>17.1.0</w:t>
            </w:r>
          </w:p>
        </w:tc>
      </w:tr>
      <w:tr w:rsidR="00C3708A" w:rsidRPr="00B54FF5" w:rsidDel="00AC5E98" w14:paraId="5A4B6CE4" w14:textId="77777777" w:rsidTr="008A2D2A">
        <w:tc>
          <w:tcPr>
            <w:tcW w:w="800" w:type="dxa"/>
            <w:shd w:val="solid" w:color="FFFFFF" w:fill="auto"/>
            <w:vAlign w:val="center"/>
          </w:tcPr>
          <w:p w14:paraId="497A0689" w14:textId="20A2EBAF" w:rsidR="00C3708A" w:rsidRDefault="00C3708A" w:rsidP="008A2D2A">
            <w:pPr>
              <w:pStyle w:val="TAC"/>
              <w:rPr>
                <w:sz w:val="16"/>
                <w:szCs w:val="16"/>
              </w:rPr>
            </w:pPr>
            <w:r>
              <w:rPr>
                <w:sz w:val="16"/>
                <w:szCs w:val="16"/>
              </w:rPr>
              <w:t>2022-12</w:t>
            </w:r>
          </w:p>
        </w:tc>
        <w:tc>
          <w:tcPr>
            <w:tcW w:w="1279" w:type="dxa"/>
            <w:shd w:val="solid" w:color="FFFFFF" w:fill="auto"/>
            <w:vAlign w:val="center"/>
          </w:tcPr>
          <w:p w14:paraId="69598438" w14:textId="253853EB" w:rsidR="00C3708A" w:rsidRDefault="00C3708A" w:rsidP="008A2D2A">
            <w:pPr>
              <w:pStyle w:val="TAC"/>
              <w:rPr>
                <w:sz w:val="16"/>
                <w:szCs w:val="16"/>
              </w:rPr>
            </w:pPr>
            <w:r>
              <w:rPr>
                <w:sz w:val="16"/>
                <w:szCs w:val="16"/>
              </w:rPr>
              <w:t>CT#98e</w:t>
            </w:r>
          </w:p>
        </w:tc>
        <w:tc>
          <w:tcPr>
            <w:tcW w:w="992" w:type="dxa"/>
            <w:shd w:val="solid" w:color="FFFFFF" w:fill="auto"/>
            <w:vAlign w:val="center"/>
          </w:tcPr>
          <w:p w14:paraId="2A323901" w14:textId="7CF832D0"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63C19AFA" w14:textId="2FD986DD" w:rsidR="00C3708A" w:rsidRPr="00FD2A7C" w:rsidRDefault="00C3708A" w:rsidP="008A2D2A">
            <w:pPr>
              <w:pStyle w:val="TAC"/>
              <w:rPr>
                <w:sz w:val="16"/>
                <w:szCs w:val="16"/>
              </w:rPr>
            </w:pPr>
            <w:r w:rsidRPr="00FD2A7C">
              <w:rPr>
                <w:sz w:val="16"/>
                <w:szCs w:val="16"/>
              </w:rPr>
              <w:t>001</w:t>
            </w:r>
            <w:r>
              <w:rPr>
                <w:sz w:val="16"/>
                <w:szCs w:val="16"/>
              </w:rPr>
              <w:t>1</w:t>
            </w:r>
          </w:p>
        </w:tc>
        <w:tc>
          <w:tcPr>
            <w:tcW w:w="425" w:type="dxa"/>
            <w:shd w:val="solid" w:color="FFFFFF" w:fill="auto"/>
            <w:vAlign w:val="center"/>
          </w:tcPr>
          <w:p w14:paraId="15634AD4" w14:textId="30B4C54C" w:rsidR="00C3708A" w:rsidRPr="00FD2A7C" w:rsidRDefault="00C3708A" w:rsidP="008A2D2A">
            <w:pPr>
              <w:pStyle w:val="TAC"/>
              <w:rPr>
                <w:sz w:val="16"/>
                <w:szCs w:val="16"/>
              </w:rPr>
            </w:pPr>
            <w:r w:rsidRPr="00FD2A7C">
              <w:rPr>
                <w:sz w:val="16"/>
                <w:szCs w:val="16"/>
              </w:rPr>
              <w:t>1</w:t>
            </w:r>
          </w:p>
        </w:tc>
        <w:tc>
          <w:tcPr>
            <w:tcW w:w="425" w:type="dxa"/>
            <w:shd w:val="solid" w:color="FFFFFF" w:fill="auto"/>
            <w:vAlign w:val="center"/>
          </w:tcPr>
          <w:p w14:paraId="1D3A70F9" w14:textId="2201B5CD"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660CBEA5" w14:textId="17C1449F" w:rsidR="00C3708A" w:rsidRPr="001E4D94" w:rsidRDefault="00C3708A" w:rsidP="008A2D2A">
            <w:pPr>
              <w:pStyle w:val="TAL"/>
              <w:rPr>
                <w:sz w:val="16"/>
                <w:szCs w:val="16"/>
              </w:rPr>
            </w:pPr>
            <w:r>
              <w:rPr>
                <w:rFonts w:cs="Arial"/>
                <w:sz w:val="16"/>
                <w:szCs w:val="16"/>
              </w:rPr>
              <w:t>Correction to Npcf_MBSPoliyControl_Create operation</w:t>
            </w:r>
          </w:p>
        </w:tc>
        <w:tc>
          <w:tcPr>
            <w:tcW w:w="708" w:type="dxa"/>
            <w:shd w:val="solid" w:color="FFFFFF" w:fill="auto"/>
            <w:vAlign w:val="center"/>
          </w:tcPr>
          <w:p w14:paraId="11FAB701" w14:textId="36A82E00" w:rsidR="00C3708A" w:rsidRDefault="00C3708A" w:rsidP="008A2D2A">
            <w:pPr>
              <w:pStyle w:val="TAC"/>
              <w:rPr>
                <w:sz w:val="16"/>
                <w:szCs w:val="16"/>
              </w:rPr>
            </w:pPr>
            <w:r>
              <w:rPr>
                <w:sz w:val="16"/>
                <w:szCs w:val="16"/>
              </w:rPr>
              <w:t>17.1.0</w:t>
            </w:r>
          </w:p>
        </w:tc>
      </w:tr>
      <w:tr w:rsidR="00C3708A" w:rsidRPr="00B54FF5" w:rsidDel="00AC5E98" w14:paraId="2091478C" w14:textId="77777777" w:rsidTr="008A2D2A">
        <w:tc>
          <w:tcPr>
            <w:tcW w:w="800" w:type="dxa"/>
            <w:shd w:val="solid" w:color="FFFFFF" w:fill="auto"/>
            <w:vAlign w:val="center"/>
          </w:tcPr>
          <w:p w14:paraId="056EB7CF" w14:textId="6CF97623" w:rsidR="00C3708A" w:rsidRDefault="00C3708A" w:rsidP="008A2D2A">
            <w:pPr>
              <w:pStyle w:val="TAC"/>
              <w:rPr>
                <w:sz w:val="16"/>
                <w:szCs w:val="16"/>
              </w:rPr>
            </w:pPr>
            <w:r>
              <w:rPr>
                <w:sz w:val="16"/>
                <w:szCs w:val="16"/>
              </w:rPr>
              <w:t>2022-12</w:t>
            </w:r>
          </w:p>
        </w:tc>
        <w:tc>
          <w:tcPr>
            <w:tcW w:w="1279" w:type="dxa"/>
            <w:shd w:val="solid" w:color="FFFFFF" w:fill="auto"/>
            <w:vAlign w:val="center"/>
          </w:tcPr>
          <w:p w14:paraId="038E3EB2" w14:textId="39360923" w:rsidR="00C3708A" w:rsidRDefault="00C3708A" w:rsidP="008A2D2A">
            <w:pPr>
              <w:pStyle w:val="TAC"/>
              <w:rPr>
                <w:sz w:val="16"/>
                <w:szCs w:val="16"/>
              </w:rPr>
            </w:pPr>
            <w:r>
              <w:rPr>
                <w:sz w:val="16"/>
                <w:szCs w:val="16"/>
              </w:rPr>
              <w:t>CT#98e</w:t>
            </w:r>
          </w:p>
        </w:tc>
        <w:tc>
          <w:tcPr>
            <w:tcW w:w="992" w:type="dxa"/>
            <w:shd w:val="solid" w:color="FFFFFF" w:fill="auto"/>
            <w:vAlign w:val="center"/>
          </w:tcPr>
          <w:p w14:paraId="0307D283" w14:textId="69095742"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5E23A6A2" w14:textId="12BCE582" w:rsidR="00C3708A" w:rsidRPr="00FD2A7C" w:rsidRDefault="00C3708A" w:rsidP="008A2D2A">
            <w:pPr>
              <w:pStyle w:val="TAC"/>
              <w:rPr>
                <w:sz w:val="16"/>
                <w:szCs w:val="16"/>
              </w:rPr>
            </w:pPr>
            <w:r w:rsidRPr="00FD2A7C">
              <w:rPr>
                <w:sz w:val="16"/>
                <w:szCs w:val="16"/>
              </w:rPr>
              <w:t>001</w:t>
            </w:r>
            <w:r>
              <w:rPr>
                <w:sz w:val="16"/>
                <w:szCs w:val="16"/>
              </w:rPr>
              <w:t>2</w:t>
            </w:r>
          </w:p>
        </w:tc>
        <w:tc>
          <w:tcPr>
            <w:tcW w:w="425" w:type="dxa"/>
            <w:shd w:val="solid" w:color="FFFFFF" w:fill="auto"/>
            <w:vAlign w:val="center"/>
          </w:tcPr>
          <w:p w14:paraId="18BC73CA" w14:textId="1C18188E" w:rsidR="00C3708A" w:rsidRPr="00FD2A7C" w:rsidRDefault="00C3708A" w:rsidP="008A2D2A">
            <w:pPr>
              <w:pStyle w:val="TAC"/>
              <w:rPr>
                <w:sz w:val="16"/>
                <w:szCs w:val="16"/>
              </w:rPr>
            </w:pPr>
            <w:r w:rsidRPr="00FD2A7C">
              <w:rPr>
                <w:sz w:val="16"/>
                <w:szCs w:val="16"/>
              </w:rPr>
              <w:t>1</w:t>
            </w:r>
          </w:p>
        </w:tc>
        <w:tc>
          <w:tcPr>
            <w:tcW w:w="425" w:type="dxa"/>
            <w:shd w:val="solid" w:color="FFFFFF" w:fill="auto"/>
            <w:vAlign w:val="center"/>
          </w:tcPr>
          <w:p w14:paraId="10B2DC2F" w14:textId="6372AE57"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38B5BBB6" w14:textId="6C7244D3" w:rsidR="00C3708A" w:rsidRPr="001E4D94" w:rsidRDefault="00C3708A" w:rsidP="008A2D2A">
            <w:pPr>
              <w:pStyle w:val="TAL"/>
              <w:rPr>
                <w:sz w:val="16"/>
                <w:szCs w:val="16"/>
              </w:rPr>
            </w:pPr>
            <w:r>
              <w:rPr>
                <w:rFonts w:cs="Arial"/>
                <w:sz w:val="16"/>
                <w:szCs w:val="16"/>
              </w:rPr>
              <w:t>Correction to reponse of create operation</w:t>
            </w:r>
          </w:p>
        </w:tc>
        <w:tc>
          <w:tcPr>
            <w:tcW w:w="708" w:type="dxa"/>
            <w:shd w:val="solid" w:color="FFFFFF" w:fill="auto"/>
            <w:vAlign w:val="center"/>
          </w:tcPr>
          <w:p w14:paraId="2EEEF748" w14:textId="419726A2" w:rsidR="00C3708A" w:rsidRDefault="00C3708A" w:rsidP="008A2D2A">
            <w:pPr>
              <w:pStyle w:val="TAC"/>
              <w:rPr>
                <w:sz w:val="16"/>
                <w:szCs w:val="16"/>
              </w:rPr>
            </w:pPr>
            <w:r>
              <w:rPr>
                <w:sz w:val="16"/>
                <w:szCs w:val="16"/>
              </w:rPr>
              <w:t>17.1.0</w:t>
            </w:r>
          </w:p>
        </w:tc>
      </w:tr>
      <w:tr w:rsidR="00C3708A" w:rsidRPr="00B54FF5" w:rsidDel="00AC5E98" w14:paraId="4279D969" w14:textId="77777777" w:rsidTr="008A2D2A">
        <w:tc>
          <w:tcPr>
            <w:tcW w:w="800" w:type="dxa"/>
            <w:shd w:val="solid" w:color="FFFFFF" w:fill="auto"/>
            <w:vAlign w:val="center"/>
          </w:tcPr>
          <w:p w14:paraId="1BA98060" w14:textId="5EB1E553" w:rsidR="00C3708A" w:rsidRDefault="00C3708A" w:rsidP="008A2D2A">
            <w:pPr>
              <w:pStyle w:val="TAC"/>
              <w:rPr>
                <w:sz w:val="16"/>
                <w:szCs w:val="16"/>
              </w:rPr>
            </w:pPr>
            <w:r>
              <w:rPr>
                <w:sz w:val="16"/>
                <w:szCs w:val="16"/>
              </w:rPr>
              <w:t>2022-12</w:t>
            </w:r>
          </w:p>
        </w:tc>
        <w:tc>
          <w:tcPr>
            <w:tcW w:w="1279" w:type="dxa"/>
            <w:shd w:val="solid" w:color="FFFFFF" w:fill="auto"/>
            <w:vAlign w:val="center"/>
          </w:tcPr>
          <w:p w14:paraId="50AEAC27" w14:textId="69B77E23" w:rsidR="00C3708A" w:rsidRDefault="00C3708A" w:rsidP="008A2D2A">
            <w:pPr>
              <w:pStyle w:val="TAC"/>
              <w:rPr>
                <w:sz w:val="16"/>
                <w:szCs w:val="16"/>
              </w:rPr>
            </w:pPr>
            <w:r>
              <w:rPr>
                <w:sz w:val="16"/>
                <w:szCs w:val="16"/>
              </w:rPr>
              <w:t>CT#98e</w:t>
            </w:r>
          </w:p>
        </w:tc>
        <w:tc>
          <w:tcPr>
            <w:tcW w:w="992" w:type="dxa"/>
            <w:shd w:val="solid" w:color="FFFFFF" w:fill="auto"/>
            <w:vAlign w:val="center"/>
          </w:tcPr>
          <w:p w14:paraId="580F46BB" w14:textId="3F6EEE84"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5D1969B8" w14:textId="7AE4FD50" w:rsidR="00C3708A" w:rsidRPr="00FD2A7C" w:rsidRDefault="00C3708A" w:rsidP="008A2D2A">
            <w:pPr>
              <w:pStyle w:val="TAC"/>
              <w:rPr>
                <w:sz w:val="16"/>
                <w:szCs w:val="16"/>
              </w:rPr>
            </w:pPr>
            <w:r w:rsidRPr="00FD2A7C">
              <w:rPr>
                <w:sz w:val="16"/>
                <w:szCs w:val="16"/>
              </w:rPr>
              <w:t>001</w:t>
            </w:r>
            <w:r>
              <w:rPr>
                <w:sz w:val="16"/>
                <w:szCs w:val="16"/>
              </w:rPr>
              <w:t>3</w:t>
            </w:r>
          </w:p>
        </w:tc>
        <w:tc>
          <w:tcPr>
            <w:tcW w:w="425" w:type="dxa"/>
            <w:shd w:val="solid" w:color="FFFFFF" w:fill="auto"/>
            <w:vAlign w:val="center"/>
          </w:tcPr>
          <w:p w14:paraId="32F9A65D" w14:textId="209C7ED6" w:rsidR="00C3708A" w:rsidRPr="00FD2A7C" w:rsidRDefault="00C3708A" w:rsidP="008A2D2A">
            <w:pPr>
              <w:pStyle w:val="TAC"/>
              <w:rPr>
                <w:sz w:val="16"/>
                <w:szCs w:val="16"/>
              </w:rPr>
            </w:pPr>
            <w:r>
              <w:rPr>
                <w:sz w:val="16"/>
                <w:szCs w:val="16"/>
              </w:rPr>
              <w:t>-</w:t>
            </w:r>
          </w:p>
        </w:tc>
        <w:tc>
          <w:tcPr>
            <w:tcW w:w="425" w:type="dxa"/>
            <w:shd w:val="solid" w:color="FFFFFF" w:fill="auto"/>
            <w:vAlign w:val="center"/>
          </w:tcPr>
          <w:p w14:paraId="2E70148E" w14:textId="06BF3F91"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1CD14C1A" w14:textId="76C75446" w:rsidR="00C3708A" w:rsidRPr="001E4D94" w:rsidRDefault="00C3708A" w:rsidP="008A2D2A">
            <w:pPr>
              <w:pStyle w:val="TAL"/>
              <w:rPr>
                <w:sz w:val="16"/>
                <w:szCs w:val="16"/>
              </w:rPr>
            </w:pPr>
            <w:r>
              <w:rPr>
                <w:rFonts w:cs="Arial"/>
                <w:sz w:val="16"/>
                <w:szCs w:val="16"/>
              </w:rPr>
              <w:t>Correction to the indication that the PCF has to be contacted</w:t>
            </w:r>
          </w:p>
        </w:tc>
        <w:tc>
          <w:tcPr>
            <w:tcW w:w="708" w:type="dxa"/>
            <w:shd w:val="solid" w:color="FFFFFF" w:fill="auto"/>
            <w:vAlign w:val="center"/>
          </w:tcPr>
          <w:p w14:paraId="246143FC" w14:textId="71F65439" w:rsidR="00C3708A" w:rsidRDefault="00C3708A" w:rsidP="008A2D2A">
            <w:pPr>
              <w:pStyle w:val="TAC"/>
              <w:rPr>
                <w:sz w:val="16"/>
                <w:szCs w:val="16"/>
              </w:rPr>
            </w:pPr>
            <w:r>
              <w:rPr>
                <w:sz w:val="16"/>
                <w:szCs w:val="16"/>
              </w:rPr>
              <w:t>17.1.0</w:t>
            </w:r>
          </w:p>
        </w:tc>
      </w:tr>
      <w:tr w:rsidR="00C3708A" w:rsidRPr="00B54FF5" w:rsidDel="00AC5E98" w14:paraId="708D8BCB" w14:textId="77777777" w:rsidTr="008A2D2A">
        <w:tc>
          <w:tcPr>
            <w:tcW w:w="800" w:type="dxa"/>
            <w:shd w:val="solid" w:color="FFFFFF" w:fill="auto"/>
            <w:vAlign w:val="center"/>
          </w:tcPr>
          <w:p w14:paraId="3091BB8D" w14:textId="1209F18A" w:rsidR="00C3708A" w:rsidRDefault="00C3708A" w:rsidP="008A2D2A">
            <w:pPr>
              <w:pStyle w:val="TAC"/>
              <w:rPr>
                <w:sz w:val="16"/>
                <w:szCs w:val="16"/>
              </w:rPr>
            </w:pPr>
            <w:r>
              <w:rPr>
                <w:sz w:val="16"/>
                <w:szCs w:val="16"/>
              </w:rPr>
              <w:t>2022-12</w:t>
            </w:r>
          </w:p>
        </w:tc>
        <w:tc>
          <w:tcPr>
            <w:tcW w:w="1279" w:type="dxa"/>
            <w:shd w:val="solid" w:color="FFFFFF" w:fill="auto"/>
            <w:vAlign w:val="center"/>
          </w:tcPr>
          <w:p w14:paraId="61D4EEDB" w14:textId="22840517" w:rsidR="00C3708A" w:rsidRDefault="00C3708A" w:rsidP="008A2D2A">
            <w:pPr>
              <w:pStyle w:val="TAC"/>
              <w:rPr>
                <w:sz w:val="16"/>
                <w:szCs w:val="16"/>
              </w:rPr>
            </w:pPr>
            <w:r>
              <w:rPr>
                <w:sz w:val="16"/>
                <w:szCs w:val="16"/>
              </w:rPr>
              <w:t>CT#98e</w:t>
            </w:r>
          </w:p>
        </w:tc>
        <w:tc>
          <w:tcPr>
            <w:tcW w:w="992" w:type="dxa"/>
            <w:shd w:val="solid" w:color="FFFFFF" w:fill="auto"/>
            <w:vAlign w:val="center"/>
          </w:tcPr>
          <w:p w14:paraId="40DC3135" w14:textId="3DC4018C" w:rsidR="00C3708A" w:rsidRDefault="00C3708A"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5A589C70" w14:textId="70796DE5" w:rsidR="00C3708A" w:rsidRPr="00FD2A7C" w:rsidRDefault="00C3708A" w:rsidP="008A2D2A">
            <w:pPr>
              <w:pStyle w:val="TAC"/>
              <w:rPr>
                <w:sz w:val="16"/>
                <w:szCs w:val="16"/>
              </w:rPr>
            </w:pPr>
            <w:r w:rsidRPr="00FD2A7C">
              <w:rPr>
                <w:sz w:val="16"/>
                <w:szCs w:val="16"/>
              </w:rPr>
              <w:t>001</w:t>
            </w:r>
            <w:r>
              <w:rPr>
                <w:sz w:val="16"/>
                <w:szCs w:val="16"/>
              </w:rPr>
              <w:t>4</w:t>
            </w:r>
          </w:p>
        </w:tc>
        <w:tc>
          <w:tcPr>
            <w:tcW w:w="425" w:type="dxa"/>
            <w:shd w:val="solid" w:color="FFFFFF" w:fill="auto"/>
            <w:vAlign w:val="center"/>
          </w:tcPr>
          <w:p w14:paraId="14765AE5" w14:textId="6D2CC179" w:rsidR="00C3708A" w:rsidRPr="00FD2A7C" w:rsidRDefault="00C3708A" w:rsidP="008A2D2A">
            <w:pPr>
              <w:pStyle w:val="TAC"/>
              <w:rPr>
                <w:sz w:val="16"/>
                <w:szCs w:val="16"/>
              </w:rPr>
            </w:pPr>
            <w:r w:rsidRPr="00FD2A7C">
              <w:rPr>
                <w:sz w:val="16"/>
                <w:szCs w:val="16"/>
              </w:rPr>
              <w:t>1</w:t>
            </w:r>
          </w:p>
        </w:tc>
        <w:tc>
          <w:tcPr>
            <w:tcW w:w="425" w:type="dxa"/>
            <w:shd w:val="solid" w:color="FFFFFF" w:fill="auto"/>
            <w:vAlign w:val="center"/>
          </w:tcPr>
          <w:p w14:paraId="1B89AD61" w14:textId="690742C1" w:rsidR="00C3708A" w:rsidRPr="00FD2A7C" w:rsidRDefault="00C3708A" w:rsidP="008A2D2A">
            <w:pPr>
              <w:pStyle w:val="TAC"/>
              <w:rPr>
                <w:sz w:val="16"/>
                <w:szCs w:val="16"/>
              </w:rPr>
            </w:pPr>
            <w:r w:rsidRPr="00FD2A7C">
              <w:rPr>
                <w:sz w:val="16"/>
                <w:szCs w:val="16"/>
              </w:rPr>
              <w:t>F</w:t>
            </w:r>
          </w:p>
        </w:tc>
        <w:tc>
          <w:tcPr>
            <w:tcW w:w="4301" w:type="dxa"/>
            <w:shd w:val="solid" w:color="FFFFFF" w:fill="auto"/>
            <w:vAlign w:val="center"/>
          </w:tcPr>
          <w:p w14:paraId="0BCD1FD5" w14:textId="57F90AEC" w:rsidR="00C3708A" w:rsidRPr="001E4D94" w:rsidRDefault="00C3708A" w:rsidP="008A2D2A">
            <w:pPr>
              <w:pStyle w:val="TAL"/>
              <w:rPr>
                <w:sz w:val="16"/>
                <w:szCs w:val="16"/>
              </w:rPr>
            </w:pPr>
            <w:r>
              <w:rPr>
                <w:rFonts w:cs="Arial"/>
                <w:sz w:val="16"/>
                <w:szCs w:val="16"/>
              </w:rPr>
              <w:t>Corrections for Npcf_MBSPolicyControl service</w:t>
            </w:r>
          </w:p>
        </w:tc>
        <w:tc>
          <w:tcPr>
            <w:tcW w:w="708" w:type="dxa"/>
            <w:shd w:val="solid" w:color="FFFFFF" w:fill="auto"/>
            <w:vAlign w:val="center"/>
          </w:tcPr>
          <w:p w14:paraId="574AEDB1" w14:textId="5698D36F" w:rsidR="00C3708A" w:rsidRDefault="00C3708A" w:rsidP="008A2D2A">
            <w:pPr>
              <w:pStyle w:val="TAC"/>
              <w:rPr>
                <w:sz w:val="16"/>
                <w:szCs w:val="16"/>
              </w:rPr>
            </w:pPr>
            <w:r>
              <w:rPr>
                <w:sz w:val="16"/>
                <w:szCs w:val="16"/>
              </w:rPr>
              <w:t>17.1.0</w:t>
            </w:r>
          </w:p>
        </w:tc>
      </w:tr>
      <w:tr w:rsidR="00912A37" w:rsidRPr="00B54FF5" w:rsidDel="00AC5E98" w14:paraId="5334F11E" w14:textId="77777777" w:rsidTr="008A2D2A">
        <w:tc>
          <w:tcPr>
            <w:tcW w:w="800" w:type="dxa"/>
            <w:shd w:val="solid" w:color="FFFFFF" w:fill="auto"/>
            <w:vAlign w:val="center"/>
          </w:tcPr>
          <w:p w14:paraId="56CF8CC8" w14:textId="6E4FF503" w:rsidR="00912A37" w:rsidRDefault="00912A37" w:rsidP="008A2D2A">
            <w:pPr>
              <w:pStyle w:val="TAC"/>
              <w:rPr>
                <w:sz w:val="16"/>
                <w:szCs w:val="16"/>
              </w:rPr>
            </w:pPr>
            <w:r>
              <w:rPr>
                <w:sz w:val="16"/>
                <w:szCs w:val="16"/>
              </w:rPr>
              <w:t>2022-12</w:t>
            </w:r>
          </w:p>
        </w:tc>
        <w:tc>
          <w:tcPr>
            <w:tcW w:w="1279" w:type="dxa"/>
            <w:shd w:val="solid" w:color="FFFFFF" w:fill="auto"/>
            <w:vAlign w:val="center"/>
          </w:tcPr>
          <w:p w14:paraId="7358B9CE" w14:textId="0C7753DA" w:rsidR="00912A37" w:rsidRDefault="00912A37" w:rsidP="008A2D2A">
            <w:pPr>
              <w:pStyle w:val="TAC"/>
              <w:rPr>
                <w:sz w:val="16"/>
                <w:szCs w:val="16"/>
              </w:rPr>
            </w:pPr>
            <w:r>
              <w:rPr>
                <w:sz w:val="16"/>
                <w:szCs w:val="16"/>
              </w:rPr>
              <w:t>CT#98e</w:t>
            </w:r>
          </w:p>
        </w:tc>
        <w:tc>
          <w:tcPr>
            <w:tcW w:w="992" w:type="dxa"/>
            <w:shd w:val="solid" w:color="FFFFFF" w:fill="auto"/>
            <w:vAlign w:val="center"/>
          </w:tcPr>
          <w:p w14:paraId="2DDD1C48" w14:textId="58D88B11" w:rsidR="00912A37" w:rsidRDefault="00912A37" w:rsidP="008A2D2A">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1692C728" w14:textId="03925523" w:rsidR="00912A37" w:rsidRPr="00FD2A7C" w:rsidRDefault="00912A37" w:rsidP="008A2D2A">
            <w:pPr>
              <w:pStyle w:val="TAC"/>
              <w:rPr>
                <w:sz w:val="16"/>
                <w:szCs w:val="16"/>
              </w:rPr>
            </w:pPr>
            <w:r w:rsidRPr="00FD2A7C">
              <w:rPr>
                <w:sz w:val="16"/>
                <w:szCs w:val="16"/>
              </w:rPr>
              <w:t>001</w:t>
            </w:r>
            <w:r>
              <w:rPr>
                <w:sz w:val="16"/>
                <w:szCs w:val="16"/>
              </w:rPr>
              <w:t>5</w:t>
            </w:r>
          </w:p>
        </w:tc>
        <w:tc>
          <w:tcPr>
            <w:tcW w:w="425" w:type="dxa"/>
            <w:shd w:val="solid" w:color="FFFFFF" w:fill="auto"/>
            <w:vAlign w:val="center"/>
          </w:tcPr>
          <w:p w14:paraId="17EF0A92" w14:textId="79502B99" w:rsidR="00912A37" w:rsidRPr="00FD2A7C" w:rsidRDefault="00877482" w:rsidP="008A2D2A">
            <w:pPr>
              <w:pStyle w:val="TAC"/>
              <w:rPr>
                <w:sz w:val="16"/>
                <w:szCs w:val="16"/>
              </w:rPr>
            </w:pPr>
            <w:r>
              <w:rPr>
                <w:sz w:val="16"/>
                <w:szCs w:val="16"/>
              </w:rPr>
              <w:t>-</w:t>
            </w:r>
          </w:p>
        </w:tc>
        <w:tc>
          <w:tcPr>
            <w:tcW w:w="425" w:type="dxa"/>
            <w:shd w:val="solid" w:color="FFFFFF" w:fill="auto"/>
            <w:vAlign w:val="center"/>
          </w:tcPr>
          <w:p w14:paraId="48754FFD" w14:textId="6510C68F" w:rsidR="00912A37" w:rsidRPr="00FD2A7C" w:rsidRDefault="00912A37" w:rsidP="008A2D2A">
            <w:pPr>
              <w:pStyle w:val="TAC"/>
              <w:rPr>
                <w:sz w:val="16"/>
                <w:szCs w:val="16"/>
              </w:rPr>
            </w:pPr>
            <w:r w:rsidRPr="00FD2A7C">
              <w:rPr>
                <w:sz w:val="16"/>
                <w:szCs w:val="16"/>
              </w:rPr>
              <w:t>F</w:t>
            </w:r>
          </w:p>
        </w:tc>
        <w:tc>
          <w:tcPr>
            <w:tcW w:w="4301" w:type="dxa"/>
            <w:shd w:val="solid" w:color="FFFFFF" w:fill="auto"/>
            <w:vAlign w:val="center"/>
          </w:tcPr>
          <w:p w14:paraId="578A8BA7" w14:textId="0E13FF79" w:rsidR="00912A37" w:rsidRPr="00C3708A" w:rsidRDefault="00C3708A" w:rsidP="008A2D2A">
            <w:pPr>
              <w:pStyle w:val="TAL"/>
              <w:rPr>
                <w:rFonts w:cs="Arial"/>
                <w:sz w:val="16"/>
                <w:szCs w:val="16"/>
              </w:rPr>
            </w:pPr>
            <w:r w:rsidRPr="00C3708A">
              <w:rPr>
                <w:rFonts w:cs="Arial"/>
                <w:sz w:val="16"/>
                <w:szCs w:val="16"/>
              </w:rPr>
              <w:t>Update of info and externalDocs fields</w:t>
            </w:r>
          </w:p>
        </w:tc>
        <w:tc>
          <w:tcPr>
            <w:tcW w:w="708" w:type="dxa"/>
            <w:shd w:val="solid" w:color="FFFFFF" w:fill="auto"/>
            <w:vAlign w:val="center"/>
          </w:tcPr>
          <w:p w14:paraId="791C7156" w14:textId="4F9E36B0" w:rsidR="00912A37" w:rsidRDefault="00912A37" w:rsidP="008A2D2A">
            <w:pPr>
              <w:pStyle w:val="TAC"/>
              <w:rPr>
                <w:sz w:val="16"/>
                <w:szCs w:val="16"/>
              </w:rPr>
            </w:pPr>
            <w:r>
              <w:rPr>
                <w:sz w:val="16"/>
                <w:szCs w:val="16"/>
              </w:rPr>
              <w:t>17.1.0</w:t>
            </w:r>
          </w:p>
        </w:tc>
      </w:tr>
      <w:tr w:rsidR="002E6A2E" w:rsidRPr="00B54FF5" w:rsidDel="00AC5E98" w14:paraId="39ECC9A0" w14:textId="77777777" w:rsidTr="00872650">
        <w:tc>
          <w:tcPr>
            <w:tcW w:w="800" w:type="dxa"/>
            <w:shd w:val="solid" w:color="FFFFFF" w:fill="auto"/>
            <w:vAlign w:val="center"/>
          </w:tcPr>
          <w:p w14:paraId="70382091" w14:textId="363542A2" w:rsidR="002E6A2E" w:rsidRDefault="002E6A2E" w:rsidP="002E6A2E">
            <w:pPr>
              <w:pStyle w:val="TAC"/>
              <w:rPr>
                <w:sz w:val="16"/>
                <w:szCs w:val="16"/>
              </w:rPr>
            </w:pPr>
            <w:r>
              <w:rPr>
                <w:sz w:val="16"/>
                <w:szCs w:val="16"/>
              </w:rPr>
              <w:t>2022-12</w:t>
            </w:r>
          </w:p>
        </w:tc>
        <w:tc>
          <w:tcPr>
            <w:tcW w:w="1279" w:type="dxa"/>
            <w:shd w:val="solid" w:color="FFFFFF" w:fill="auto"/>
            <w:vAlign w:val="center"/>
          </w:tcPr>
          <w:p w14:paraId="344646CC" w14:textId="344A1FC9" w:rsidR="002E6A2E" w:rsidRDefault="002E6A2E" w:rsidP="002E6A2E">
            <w:pPr>
              <w:pStyle w:val="TAC"/>
              <w:rPr>
                <w:sz w:val="16"/>
                <w:szCs w:val="16"/>
              </w:rPr>
            </w:pPr>
            <w:r>
              <w:rPr>
                <w:sz w:val="16"/>
                <w:szCs w:val="16"/>
              </w:rPr>
              <w:t>CT#98e</w:t>
            </w:r>
          </w:p>
        </w:tc>
        <w:tc>
          <w:tcPr>
            <w:tcW w:w="992" w:type="dxa"/>
            <w:shd w:val="solid" w:color="FFFFFF" w:fill="auto"/>
            <w:vAlign w:val="center"/>
          </w:tcPr>
          <w:p w14:paraId="0716DE26" w14:textId="1AB2412E" w:rsidR="002E6A2E" w:rsidRDefault="002E6A2E" w:rsidP="002E6A2E">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135509B6" w14:textId="437B4F69" w:rsidR="002E6A2E" w:rsidRPr="00FD2A7C" w:rsidRDefault="002E6A2E" w:rsidP="002E6A2E">
            <w:pPr>
              <w:pStyle w:val="TAC"/>
              <w:rPr>
                <w:sz w:val="16"/>
                <w:szCs w:val="16"/>
              </w:rPr>
            </w:pPr>
            <w:r w:rsidRPr="00FD2A7C">
              <w:rPr>
                <w:sz w:val="16"/>
                <w:szCs w:val="16"/>
              </w:rPr>
              <w:t>000</w:t>
            </w:r>
            <w:r>
              <w:rPr>
                <w:sz w:val="16"/>
                <w:szCs w:val="16"/>
              </w:rPr>
              <w:t>3</w:t>
            </w:r>
          </w:p>
        </w:tc>
        <w:tc>
          <w:tcPr>
            <w:tcW w:w="425" w:type="dxa"/>
            <w:shd w:val="solid" w:color="FFFFFF" w:fill="auto"/>
            <w:vAlign w:val="center"/>
          </w:tcPr>
          <w:p w14:paraId="40623D8B" w14:textId="6CA256D8" w:rsidR="002E6A2E" w:rsidRDefault="002E6A2E" w:rsidP="002E6A2E">
            <w:pPr>
              <w:pStyle w:val="TAC"/>
              <w:rPr>
                <w:sz w:val="16"/>
                <w:szCs w:val="16"/>
              </w:rPr>
            </w:pPr>
            <w:r>
              <w:rPr>
                <w:sz w:val="16"/>
                <w:szCs w:val="16"/>
              </w:rPr>
              <w:t>-</w:t>
            </w:r>
          </w:p>
        </w:tc>
        <w:tc>
          <w:tcPr>
            <w:tcW w:w="425" w:type="dxa"/>
            <w:shd w:val="solid" w:color="FFFFFF" w:fill="auto"/>
            <w:vAlign w:val="center"/>
          </w:tcPr>
          <w:p w14:paraId="13DFE0B4" w14:textId="2AEA854C"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0EBC1FC0" w14:textId="02086C96" w:rsidR="002E6A2E" w:rsidRPr="00C3708A" w:rsidRDefault="002E6A2E" w:rsidP="002E6A2E">
            <w:pPr>
              <w:pStyle w:val="TAL"/>
              <w:rPr>
                <w:rFonts w:cs="Arial"/>
                <w:sz w:val="16"/>
                <w:szCs w:val="16"/>
              </w:rPr>
            </w:pPr>
            <w:r>
              <w:rPr>
                <w:rFonts w:cs="Arial"/>
                <w:sz w:val="16"/>
                <w:szCs w:val="16"/>
              </w:rPr>
              <w:t>Adding the mandatory error code 502 Bad Gateway</w:t>
            </w:r>
          </w:p>
        </w:tc>
        <w:tc>
          <w:tcPr>
            <w:tcW w:w="708" w:type="dxa"/>
            <w:shd w:val="solid" w:color="FFFFFF" w:fill="auto"/>
            <w:vAlign w:val="center"/>
          </w:tcPr>
          <w:p w14:paraId="621AD1BA" w14:textId="1C1F8D2A" w:rsidR="002E6A2E" w:rsidRDefault="002E6A2E" w:rsidP="002E6A2E">
            <w:pPr>
              <w:pStyle w:val="TAC"/>
              <w:rPr>
                <w:sz w:val="16"/>
                <w:szCs w:val="16"/>
              </w:rPr>
            </w:pPr>
            <w:r>
              <w:rPr>
                <w:sz w:val="16"/>
                <w:szCs w:val="16"/>
              </w:rPr>
              <w:t>1</w:t>
            </w:r>
            <w:r>
              <w:rPr>
                <w:sz w:val="16"/>
                <w:szCs w:val="16"/>
              </w:rPr>
              <w:t>8</w:t>
            </w:r>
            <w:r>
              <w:rPr>
                <w:sz w:val="16"/>
                <w:szCs w:val="16"/>
              </w:rPr>
              <w:t>.</w:t>
            </w:r>
            <w:r>
              <w:rPr>
                <w:sz w:val="16"/>
                <w:szCs w:val="16"/>
              </w:rPr>
              <w:t>0</w:t>
            </w:r>
            <w:r>
              <w:rPr>
                <w:sz w:val="16"/>
                <w:szCs w:val="16"/>
              </w:rPr>
              <w:t>.0</w:t>
            </w:r>
          </w:p>
        </w:tc>
      </w:tr>
      <w:tr w:rsidR="002E6A2E" w:rsidRPr="00B54FF5" w:rsidDel="00AC5E98" w14:paraId="49C1DB99" w14:textId="77777777" w:rsidTr="00872650">
        <w:tc>
          <w:tcPr>
            <w:tcW w:w="800" w:type="dxa"/>
            <w:shd w:val="solid" w:color="FFFFFF" w:fill="auto"/>
            <w:vAlign w:val="center"/>
          </w:tcPr>
          <w:p w14:paraId="06168D41" w14:textId="12315598" w:rsidR="002E6A2E" w:rsidRDefault="002E6A2E" w:rsidP="002E6A2E">
            <w:pPr>
              <w:pStyle w:val="TAC"/>
              <w:rPr>
                <w:sz w:val="16"/>
                <w:szCs w:val="16"/>
              </w:rPr>
            </w:pPr>
            <w:r>
              <w:rPr>
                <w:sz w:val="16"/>
                <w:szCs w:val="16"/>
              </w:rPr>
              <w:t>2022-12</w:t>
            </w:r>
          </w:p>
        </w:tc>
        <w:tc>
          <w:tcPr>
            <w:tcW w:w="1279" w:type="dxa"/>
            <w:shd w:val="solid" w:color="FFFFFF" w:fill="auto"/>
            <w:vAlign w:val="center"/>
          </w:tcPr>
          <w:p w14:paraId="2A35A6F2" w14:textId="09AD5734" w:rsidR="002E6A2E" w:rsidRDefault="002E6A2E" w:rsidP="002E6A2E">
            <w:pPr>
              <w:pStyle w:val="TAC"/>
              <w:rPr>
                <w:sz w:val="16"/>
                <w:szCs w:val="16"/>
              </w:rPr>
            </w:pPr>
            <w:r>
              <w:rPr>
                <w:sz w:val="16"/>
                <w:szCs w:val="16"/>
              </w:rPr>
              <w:t>CT#98e</w:t>
            </w:r>
          </w:p>
        </w:tc>
        <w:tc>
          <w:tcPr>
            <w:tcW w:w="992" w:type="dxa"/>
            <w:shd w:val="solid" w:color="FFFFFF" w:fill="auto"/>
            <w:vAlign w:val="center"/>
          </w:tcPr>
          <w:p w14:paraId="67524B75" w14:textId="59F71518" w:rsidR="002E6A2E" w:rsidRDefault="002E6A2E" w:rsidP="002E6A2E">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5B25B486" w14:textId="76F12430" w:rsidR="002E6A2E" w:rsidRPr="00FD2A7C" w:rsidRDefault="002E6A2E" w:rsidP="002E6A2E">
            <w:pPr>
              <w:pStyle w:val="TAC"/>
              <w:rPr>
                <w:sz w:val="16"/>
                <w:szCs w:val="16"/>
              </w:rPr>
            </w:pPr>
            <w:r w:rsidRPr="00FD2A7C">
              <w:rPr>
                <w:sz w:val="16"/>
                <w:szCs w:val="16"/>
              </w:rPr>
              <w:t>000</w:t>
            </w:r>
            <w:r>
              <w:rPr>
                <w:sz w:val="16"/>
                <w:szCs w:val="16"/>
              </w:rPr>
              <w:t>4</w:t>
            </w:r>
          </w:p>
        </w:tc>
        <w:tc>
          <w:tcPr>
            <w:tcW w:w="425" w:type="dxa"/>
            <w:shd w:val="solid" w:color="FFFFFF" w:fill="auto"/>
            <w:vAlign w:val="center"/>
          </w:tcPr>
          <w:p w14:paraId="508B5D88" w14:textId="1C0649EA" w:rsidR="002E6A2E" w:rsidRDefault="002E6A2E" w:rsidP="002E6A2E">
            <w:pPr>
              <w:pStyle w:val="TAC"/>
              <w:rPr>
                <w:sz w:val="16"/>
                <w:szCs w:val="16"/>
              </w:rPr>
            </w:pPr>
            <w:r w:rsidRPr="00FD2A7C">
              <w:rPr>
                <w:sz w:val="16"/>
                <w:szCs w:val="16"/>
              </w:rPr>
              <w:t>1</w:t>
            </w:r>
          </w:p>
        </w:tc>
        <w:tc>
          <w:tcPr>
            <w:tcW w:w="425" w:type="dxa"/>
            <w:shd w:val="solid" w:color="FFFFFF" w:fill="auto"/>
            <w:vAlign w:val="center"/>
          </w:tcPr>
          <w:p w14:paraId="0D9016FB" w14:textId="384E4EE1"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6BCE563A" w14:textId="2F34E269" w:rsidR="002E6A2E" w:rsidRPr="00C3708A" w:rsidRDefault="002E6A2E" w:rsidP="002E6A2E">
            <w:pPr>
              <w:pStyle w:val="TAL"/>
              <w:rPr>
                <w:rFonts w:cs="Arial"/>
                <w:sz w:val="16"/>
                <w:szCs w:val="16"/>
              </w:rPr>
            </w:pPr>
            <w:r>
              <w:rPr>
                <w:rFonts w:cs="Arial"/>
                <w:sz w:val="16"/>
                <w:szCs w:val="16"/>
              </w:rPr>
              <w:t>Npcf_MBSPolicyControl API: enumeration definitions in the OpenAPI file</w:t>
            </w:r>
          </w:p>
        </w:tc>
        <w:tc>
          <w:tcPr>
            <w:tcW w:w="708" w:type="dxa"/>
            <w:shd w:val="solid" w:color="FFFFFF" w:fill="auto"/>
            <w:vAlign w:val="center"/>
          </w:tcPr>
          <w:p w14:paraId="65CECE01" w14:textId="131D7B27" w:rsidR="002E6A2E" w:rsidRDefault="002E6A2E" w:rsidP="002E6A2E">
            <w:pPr>
              <w:pStyle w:val="TAC"/>
              <w:rPr>
                <w:sz w:val="16"/>
                <w:szCs w:val="16"/>
              </w:rPr>
            </w:pPr>
            <w:r>
              <w:rPr>
                <w:sz w:val="16"/>
                <w:szCs w:val="16"/>
              </w:rPr>
              <w:t>1</w:t>
            </w:r>
            <w:r>
              <w:rPr>
                <w:sz w:val="16"/>
                <w:szCs w:val="16"/>
              </w:rPr>
              <w:t>8</w:t>
            </w:r>
            <w:r>
              <w:rPr>
                <w:sz w:val="16"/>
                <w:szCs w:val="16"/>
              </w:rPr>
              <w:t>.</w:t>
            </w:r>
            <w:r>
              <w:rPr>
                <w:sz w:val="16"/>
                <w:szCs w:val="16"/>
              </w:rPr>
              <w:t>0</w:t>
            </w:r>
            <w:r>
              <w:rPr>
                <w:sz w:val="16"/>
                <w:szCs w:val="16"/>
              </w:rPr>
              <w:t>.0</w:t>
            </w:r>
          </w:p>
        </w:tc>
      </w:tr>
      <w:tr w:rsidR="002E6A2E" w:rsidRPr="00B54FF5" w:rsidDel="00AC5E98" w14:paraId="268A981E" w14:textId="77777777" w:rsidTr="00B01B8D">
        <w:tc>
          <w:tcPr>
            <w:tcW w:w="800" w:type="dxa"/>
            <w:shd w:val="solid" w:color="FFFFFF" w:fill="auto"/>
            <w:vAlign w:val="center"/>
          </w:tcPr>
          <w:p w14:paraId="1FCFC278" w14:textId="2577697B" w:rsidR="002E6A2E" w:rsidRDefault="002E6A2E" w:rsidP="002E6A2E">
            <w:pPr>
              <w:pStyle w:val="TAC"/>
              <w:rPr>
                <w:sz w:val="16"/>
                <w:szCs w:val="16"/>
              </w:rPr>
            </w:pPr>
            <w:r>
              <w:rPr>
                <w:sz w:val="16"/>
                <w:szCs w:val="16"/>
              </w:rPr>
              <w:t>2022-12</w:t>
            </w:r>
          </w:p>
        </w:tc>
        <w:tc>
          <w:tcPr>
            <w:tcW w:w="1279" w:type="dxa"/>
            <w:shd w:val="solid" w:color="FFFFFF" w:fill="auto"/>
            <w:vAlign w:val="center"/>
          </w:tcPr>
          <w:p w14:paraId="00642B9F" w14:textId="71166B1F" w:rsidR="002E6A2E" w:rsidRDefault="002E6A2E" w:rsidP="002E6A2E">
            <w:pPr>
              <w:pStyle w:val="TAC"/>
              <w:rPr>
                <w:sz w:val="16"/>
                <w:szCs w:val="16"/>
              </w:rPr>
            </w:pPr>
            <w:r>
              <w:rPr>
                <w:sz w:val="16"/>
                <w:szCs w:val="16"/>
              </w:rPr>
              <w:t>CT#98e</w:t>
            </w:r>
          </w:p>
        </w:tc>
        <w:tc>
          <w:tcPr>
            <w:tcW w:w="992" w:type="dxa"/>
            <w:shd w:val="solid" w:color="FFFFFF" w:fill="auto"/>
            <w:vAlign w:val="center"/>
          </w:tcPr>
          <w:p w14:paraId="1DEA24D1" w14:textId="0418837E" w:rsidR="002E6A2E" w:rsidRDefault="002E6A2E" w:rsidP="002E6A2E">
            <w:pPr>
              <w:pStyle w:val="TAC"/>
              <w:rPr>
                <w:sz w:val="16"/>
                <w:szCs w:val="16"/>
              </w:rPr>
            </w:pPr>
            <w:r>
              <w:rPr>
                <w:sz w:val="16"/>
                <w:szCs w:val="16"/>
              </w:rPr>
              <w:t>CP-223</w:t>
            </w:r>
            <w:r w:rsidRPr="00FD2A7C">
              <w:rPr>
                <w:sz w:val="16"/>
                <w:szCs w:val="16"/>
                <w:highlight w:val="yellow"/>
              </w:rPr>
              <w:t>xxx</w:t>
            </w:r>
          </w:p>
        </w:tc>
        <w:tc>
          <w:tcPr>
            <w:tcW w:w="709" w:type="dxa"/>
            <w:shd w:val="solid" w:color="FFFFFF" w:fill="auto"/>
            <w:vAlign w:val="center"/>
          </w:tcPr>
          <w:p w14:paraId="3A93264B" w14:textId="5B3EDAD9" w:rsidR="002E6A2E" w:rsidRPr="00FD2A7C" w:rsidRDefault="002E6A2E" w:rsidP="002E6A2E">
            <w:pPr>
              <w:pStyle w:val="TAC"/>
              <w:rPr>
                <w:sz w:val="16"/>
                <w:szCs w:val="16"/>
              </w:rPr>
            </w:pPr>
            <w:r w:rsidRPr="00FD2A7C">
              <w:rPr>
                <w:sz w:val="16"/>
                <w:szCs w:val="16"/>
              </w:rPr>
              <w:t>00</w:t>
            </w:r>
            <w:r>
              <w:rPr>
                <w:sz w:val="16"/>
                <w:szCs w:val="16"/>
              </w:rPr>
              <w:t>16</w:t>
            </w:r>
          </w:p>
        </w:tc>
        <w:tc>
          <w:tcPr>
            <w:tcW w:w="425" w:type="dxa"/>
            <w:shd w:val="solid" w:color="FFFFFF" w:fill="auto"/>
            <w:vAlign w:val="center"/>
          </w:tcPr>
          <w:p w14:paraId="3A30CE3C" w14:textId="4B230DE2" w:rsidR="002E6A2E" w:rsidRPr="00FD2A7C" w:rsidRDefault="002E6A2E" w:rsidP="002E6A2E">
            <w:pPr>
              <w:pStyle w:val="TAC"/>
              <w:rPr>
                <w:sz w:val="16"/>
                <w:szCs w:val="16"/>
              </w:rPr>
            </w:pPr>
            <w:r>
              <w:rPr>
                <w:sz w:val="16"/>
                <w:szCs w:val="16"/>
              </w:rPr>
              <w:t>-</w:t>
            </w:r>
          </w:p>
        </w:tc>
        <w:tc>
          <w:tcPr>
            <w:tcW w:w="425" w:type="dxa"/>
            <w:shd w:val="solid" w:color="FFFFFF" w:fill="auto"/>
            <w:vAlign w:val="center"/>
          </w:tcPr>
          <w:p w14:paraId="7D64961B" w14:textId="05E68B13" w:rsidR="002E6A2E" w:rsidRPr="00FD2A7C" w:rsidRDefault="002E6A2E" w:rsidP="002E6A2E">
            <w:pPr>
              <w:pStyle w:val="TAC"/>
              <w:rPr>
                <w:sz w:val="16"/>
                <w:szCs w:val="16"/>
              </w:rPr>
            </w:pPr>
            <w:r w:rsidRPr="00FD2A7C">
              <w:rPr>
                <w:sz w:val="16"/>
                <w:szCs w:val="16"/>
              </w:rPr>
              <w:t>F</w:t>
            </w:r>
          </w:p>
        </w:tc>
        <w:tc>
          <w:tcPr>
            <w:tcW w:w="4301" w:type="dxa"/>
            <w:shd w:val="solid" w:color="FFFFFF" w:fill="auto"/>
          </w:tcPr>
          <w:p w14:paraId="16DF807F" w14:textId="20AAADA5" w:rsidR="002E6A2E" w:rsidRPr="00872650" w:rsidRDefault="002E6A2E" w:rsidP="00872650">
            <w:pPr>
              <w:spacing w:after="0"/>
              <w:rPr>
                <w:rFonts w:ascii="Arial" w:hAnsi="Arial" w:cs="Arial"/>
                <w:sz w:val="16"/>
                <w:szCs w:val="16"/>
              </w:rPr>
            </w:pPr>
            <w:r>
              <w:rPr>
                <w:rFonts w:ascii="Arial" w:hAnsi="Arial" w:cs="Arial"/>
                <w:sz w:val="16"/>
                <w:szCs w:val="16"/>
              </w:rPr>
              <w:t>Update of info and externalDocs fields</w:t>
            </w:r>
          </w:p>
        </w:tc>
        <w:tc>
          <w:tcPr>
            <w:tcW w:w="708" w:type="dxa"/>
            <w:shd w:val="solid" w:color="FFFFFF" w:fill="auto"/>
            <w:vAlign w:val="center"/>
          </w:tcPr>
          <w:p w14:paraId="17515730" w14:textId="49484420" w:rsidR="002E6A2E" w:rsidRDefault="002E6A2E" w:rsidP="002E6A2E">
            <w:pPr>
              <w:pStyle w:val="TAC"/>
              <w:rPr>
                <w:sz w:val="16"/>
                <w:szCs w:val="16"/>
              </w:rPr>
            </w:pPr>
            <w:r>
              <w:rPr>
                <w:sz w:val="16"/>
                <w:szCs w:val="16"/>
              </w:rPr>
              <w:t>18.0.0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15C22" w14:textId="77777777" w:rsidR="00E74DEA" w:rsidRDefault="00E74DEA">
      <w:r>
        <w:separator/>
      </w:r>
    </w:p>
  </w:endnote>
  <w:endnote w:type="continuationSeparator" w:id="0">
    <w:p w14:paraId="66092F3A" w14:textId="77777777" w:rsidR="00E74DEA" w:rsidRDefault="00E74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B69BC" w:rsidRDefault="00CB69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0B267" w14:textId="77777777" w:rsidR="00E74DEA" w:rsidRDefault="00E74DEA">
      <w:r>
        <w:separator/>
      </w:r>
    </w:p>
  </w:footnote>
  <w:footnote w:type="continuationSeparator" w:id="0">
    <w:p w14:paraId="33920816" w14:textId="77777777" w:rsidR="00E74DEA" w:rsidRDefault="00E74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ECAB02A" w:rsidR="00CB69BC" w:rsidRDefault="00CB69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61F1">
      <w:rPr>
        <w:rFonts w:ascii="Arial" w:hAnsi="Arial" w:cs="Arial"/>
        <w:b/>
        <w:noProof/>
        <w:sz w:val="18"/>
        <w:szCs w:val="18"/>
      </w:rPr>
      <w:t>3GPP TS 29.537 V18.0.0 (2022-12)</w:t>
    </w:r>
    <w:r>
      <w:rPr>
        <w:rFonts w:ascii="Arial" w:hAnsi="Arial" w:cs="Arial"/>
        <w:b/>
        <w:sz w:val="18"/>
        <w:szCs w:val="18"/>
      </w:rPr>
      <w:fldChar w:fldCharType="end"/>
    </w:r>
  </w:p>
  <w:p w14:paraId="0C5EC792" w14:textId="77777777" w:rsidR="00CB69BC" w:rsidRDefault="00CB69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6FC4FC1" w:rsidR="00CB69BC" w:rsidRDefault="00CB69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61F1">
      <w:rPr>
        <w:rFonts w:ascii="Arial" w:hAnsi="Arial" w:cs="Arial"/>
        <w:b/>
        <w:noProof/>
        <w:sz w:val="18"/>
        <w:szCs w:val="18"/>
      </w:rPr>
      <w:t>Release 17</w:t>
    </w:r>
    <w:r>
      <w:rPr>
        <w:rFonts w:ascii="Arial" w:hAnsi="Arial" w:cs="Arial"/>
        <w:b/>
        <w:sz w:val="18"/>
        <w:szCs w:val="18"/>
      </w:rPr>
      <w:fldChar w:fldCharType="end"/>
    </w:r>
  </w:p>
  <w:p w14:paraId="42848B09" w14:textId="77777777" w:rsidR="00CB69BC" w:rsidRDefault="00CB6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B0057"/>
    <w:rsid w:val="000B16BB"/>
    <w:rsid w:val="000B3A6C"/>
    <w:rsid w:val="000B7640"/>
    <w:rsid w:val="000B7FDA"/>
    <w:rsid w:val="000C2BC0"/>
    <w:rsid w:val="000C3FD3"/>
    <w:rsid w:val="000C47C3"/>
    <w:rsid w:val="000D006E"/>
    <w:rsid w:val="000D1845"/>
    <w:rsid w:val="000D1B61"/>
    <w:rsid w:val="000D32CF"/>
    <w:rsid w:val="000D58AB"/>
    <w:rsid w:val="000D7ECC"/>
    <w:rsid w:val="000E175B"/>
    <w:rsid w:val="000E4BC5"/>
    <w:rsid w:val="000F137C"/>
    <w:rsid w:val="000F519A"/>
    <w:rsid w:val="00100A10"/>
    <w:rsid w:val="00100A18"/>
    <w:rsid w:val="00105605"/>
    <w:rsid w:val="001147E3"/>
    <w:rsid w:val="00114F1F"/>
    <w:rsid w:val="001166A5"/>
    <w:rsid w:val="0011702B"/>
    <w:rsid w:val="00125692"/>
    <w:rsid w:val="00132527"/>
    <w:rsid w:val="00133525"/>
    <w:rsid w:val="00136DAB"/>
    <w:rsid w:val="00137DB5"/>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9A5"/>
    <w:rsid w:val="002458A6"/>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6A2E"/>
    <w:rsid w:val="002E74F4"/>
    <w:rsid w:val="002F0869"/>
    <w:rsid w:val="002F13EB"/>
    <w:rsid w:val="002F4757"/>
    <w:rsid w:val="002F6CBF"/>
    <w:rsid w:val="00300120"/>
    <w:rsid w:val="0030386C"/>
    <w:rsid w:val="003065A2"/>
    <w:rsid w:val="003076A1"/>
    <w:rsid w:val="00313F86"/>
    <w:rsid w:val="00316081"/>
    <w:rsid w:val="003172DC"/>
    <w:rsid w:val="00322844"/>
    <w:rsid w:val="00323236"/>
    <w:rsid w:val="00330A5D"/>
    <w:rsid w:val="00332C49"/>
    <w:rsid w:val="003337DD"/>
    <w:rsid w:val="00340304"/>
    <w:rsid w:val="0034074B"/>
    <w:rsid w:val="003446B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53AD"/>
    <w:rsid w:val="003A6B99"/>
    <w:rsid w:val="003A7662"/>
    <w:rsid w:val="003B1EF4"/>
    <w:rsid w:val="003C3971"/>
    <w:rsid w:val="003D335E"/>
    <w:rsid w:val="003D3F08"/>
    <w:rsid w:val="003D7F3D"/>
    <w:rsid w:val="003E5167"/>
    <w:rsid w:val="003F6391"/>
    <w:rsid w:val="003F6487"/>
    <w:rsid w:val="003F6F61"/>
    <w:rsid w:val="00402302"/>
    <w:rsid w:val="00404AE5"/>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A678A"/>
    <w:rsid w:val="004B08DA"/>
    <w:rsid w:val="004B5BF2"/>
    <w:rsid w:val="004C16AF"/>
    <w:rsid w:val="004C3AFD"/>
    <w:rsid w:val="004C69A6"/>
    <w:rsid w:val="004D2BD5"/>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74E03"/>
    <w:rsid w:val="005812CC"/>
    <w:rsid w:val="0058226A"/>
    <w:rsid w:val="00582D0B"/>
    <w:rsid w:val="00583C98"/>
    <w:rsid w:val="00584418"/>
    <w:rsid w:val="00586E6B"/>
    <w:rsid w:val="00592212"/>
    <w:rsid w:val="00592B05"/>
    <w:rsid w:val="00593668"/>
    <w:rsid w:val="00597B11"/>
    <w:rsid w:val="005A098A"/>
    <w:rsid w:val="005A3C0C"/>
    <w:rsid w:val="005A6806"/>
    <w:rsid w:val="005A687C"/>
    <w:rsid w:val="005A6C7B"/>
    <w:rsid w:val="005B6F5B"/>
    <w:rsid w:val="005B7900"/>
    <w:rsid w:val="005C53B8"/>
    <w:rsid w:val="005C72EC"/>
    <w:rsid w:val="005D2E01"/>
    <w:rsid w:val="005D7526"/>
    <w:rsid w:val="005E081A"/>
    <w:rsid w:val="005E4629"/>
    <w:rsid w:val="005E4BB2"/>
    <w:rsid w:val="005E71F1"/>
    <w:rsid w:val="00600A97"/>
    <w:rsid w:val="00600E9A"/>
    <w:rsid w:val="0060161D"/>
    <w:rsid w:val="00602AEA"/>
    <w:rsid w:val="0060347B"/>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622ED"/>
    <w:rsid w:val="00662390"/>
    <w:rsid w:val="0066694A"/>
    <w:rsid w:val="0067099B"/>
    <w:rsid w:val="00672BC7"/>
    <w:rsid w:val="00673140"/>
    <w:rsid w:val="00674C0D"/>
    <w:rsid w:val="00675D0D"/>
    <w:rsid w:val="00677131"/>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0DD"/>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55BAB"/>
    <w:rsid w:val="008616AB"/>
    <w:rsid w:val="00872188"/>
    <w:rsid w:val="00872650"/>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7C58"/>
    <w:rsid w:val="0099365A"/>
    <w:rsid w:val="00997791"/>
    <w:rsid w:val="009A1314"/>
    <w:rsid w:val="009A646D"/>
    <w:rsid w:val="009A6619"/>
    <w:rsid w:val="009B2A20"/>
    <w:rsid w:val="009B2F89"/>
    <w:rsid w:val="009B43D1"/>
    <w:rsid w:val="009B6551"/>
    <w:rsid w:val="009C18F4"/>
    <w:rsid w:val="009C4C83"/>
    <w:rsid w:val="009C6175"/>
    <w:rsid w:val="009C77C6"/>
    <w:rsid w:val="009D1E73"/>
    <w:rsid w:val="009D5975"/>
    <w:rsid w:val="009D5AE9"/>
    <w:rsid w:val="009E2906"/>
    <w:rsid w:val="009F19E2"/>
    <w:rsid w:val="009F311D"/>
    <w:rsid w:val="009F37B7"/>
    <w:rsid w:val="00A003B2"/>
    <w:rsid w:val="00A04458"/>
    <w:rsid w:val="00A04F6E"/>
    <w:rsid w:val="00A053B1"/>
    <w:rsid w:val="00A10F02"/>
    <w:rsid w:val="00A10F26"/>
    <w:rsid w:val="00A118F6"/>
    <w:rsid w:val="00A131C9"/>
    <w:rsid w:val="00A1554F"/>
    <w:rsid w:val="00A156BA"/>
    <w:rsid w:val="00A164B4"/>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236D"/>
    <w:rsid w:val="00B05263"/>
    <w:rsid w:val="00B06319"/>
    <w:rsid w:val="00B10A7E"/>
    <w:rsid w:val="00B13A5C"/>
    <w:rsid w:val="00B150F9"/>
    <w:rsid w:val="00B15449"/>
    <w:rsid w:val="00B155C4"/>
    <w:rsid w:val="00B16BCA"/>
    <w:rsid w:val="00B227A2"/>
    <w:rsid w:val="00B22A61"/>
    <w:rsid w:val="00B2329C"/>
    <w:rsid w:val="00B2374C"/>
    <w:rsid w:val="00B256D7"/>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1547"/>
    <w:rsid w:val="00BA19ED"/>
    <w:rsid w:val="00BA4B8D"/>
    <w:rsid w:val="00BA678D"/>
    <w:rsid w:val="00BA70A7"/>
    <w:rsid w:val="00BA7530"/>
    <w:rsid w:val="00BB2389"/>
    <w:rsid w:val="00BB31B6"/>
    <w:rsid w:val="00BB5387"/>
    <w:rsid w:val="00BC0570"/>
    <w:rsid w:val="00BC0F7D"/>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65BBE"/>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B69BC"/>
    <w:rsid w:val="00CC1149"/>
    <w:rsid w:val="00CC32DE"/>
    <w:rsid w:val="00CC342E"/>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6363"/>
    <w:rsid w:val="00E06CA0"/>
    <w:rsid w:val="00E105F0"/>
    <w:rsid w:val="00E16509"/>
    <w:rsid w:val="00E17CCB"/>
    <w:rsid w:val="00E2351B"/>
    <w:rsid w:val="00E23CD6"/>
    <w:rsid w:val="00E27121"/>
    <w:rsid w:val="00E310C6"/>
    <w:rsid w:val="00E336B6"/>
    <w:rsid w:val="00E34A9D"/>
    <w:rsid w:val="00E361F1"/>
    <w:rsid w:val="00E416B9"/>
    <w:rsid w:val="00E44582"/>
    <w:rsid w:val="00E469D4"/>
    <w:rsid w:val="00E46C23"/>
    <w:rsid w:val="00E4719E"/>
    <w:rsid w:val="00E52D1A"/>
    <w:rsid w:val="00E52D38"/>
    <w:rsid w:val="00E53798"/>
    <w:rsid w:val="00E55372"/>
    <w:rsid w:val="00E60301"/>
    <w:rsid w:val="00E60848"/>
    <w:rsid w:val="00E715A5"/>
    <w:rsid w:val="00E7185C"/>
    <w:rsid w:val="00E74DEA"/>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F0E7B"/>
    <w:rsid w:val="00EF3640"/>
    <w:rsid w:val="00EF485E"/>
    <w:rsid w:val="00EF590D"/>
    <w:rsid w:val="00F004A2"/>
    <w:rsid w:val="00F025A2"/>
    <w:rsid w:val="00F04712"/>
    <w:rsid w:val="00F13360"/>
    <w:rsid w:val="00F134C8"/>
    <w:rsid w:val="00F13D2E"/>
    <w:rsid w:val="00F22EC7"/>
    <w:rsid w:val="00F25B12"/>
    <w:rsid w:val="00F324CB"/>
    <w:rsid w:val="00F325C8"/>
    <w:rsid w:val="00F33B6E"/>
    <w:rsid w:val="00F36DF9"/>
    <w:rsid w:val="00F37D9A"/>
    <w:rsid w:val="00F435D7"/>
    <w:rsid w:val="00F45A92"/>
    <w:rsid w:val="00F463F6"/>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595"/>
    <w:rsid w:val="00FB5880"/>
    <w:rsid w:val="00FC1192"/>
    <w:rsid w:val="00FC2428"/>
    <w:rsid w:val="00FC24E3"/>
    <w:rsid w:val="00FC5181"/>
    <w:rsid w:val="00FC72D1"/>
    <w:rsid w:val="00FD00D6"/>
    <w:rsid w:val="00FD0318"/>
    <w:rsid w:val="00FD0BC5"/>
    <w:rsid w:val="00FD2A7C"/>
    <w:rsid w:val="00FD3EC2"/>
    <w:rsid w:val="00FE1675"/>
    <w:rsid w:val="00FE2E7A"/>
    <w:rsid w:val="00FE4C0A"/>
    <w:rsid w:val="00FE5092"/>
    <w:rsid w:val="00FE5E51"/>
    <w:rsid w:val="00FE6222"/>
    <w:rsid w:val="00FE7505"/>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387EE-241F-4D7F-828F-FF57A8C33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66</Pages>
  <Words>22561</Words>
  <Characters>128598</Characters>
  <Application>Microsoft Office Word</Application>
  <DocSecurity>0</DocSecurity>
  <Lines>1071</Lines>
  <Paragraphs>301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150858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[Huawei, AEM]</cp:lastModifiedBy>
  <cp:revision>4</cp:revision>
  <cp:lastPrinted>2019-02-25T14:05:00Z</cp:lastPrinted>
  <dcterms:created xsi:type="dcterms:W3CDTF">2022-11-28T23:44:00Z</dcterms:created>
  <dcterms:modified xsi:type="dcterms:W3CDTF">2022-11-28T23:44:00Z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