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55A94AF9"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r w:rsidR="00EA27B6">
              <w:t>2</w:t>
            </w:r>
            <w:r>
              <w:t xml:space="preserve">.0 </w:t>
            </w:r>
            <w:r>
              <w:rPr>
                <w:sz w:val="32"/>
              </w:rPr>
              <w:t>(</w:t>
            </w:r>
            <w:r w:rsidR="00310D45">
              <w:rPr>
                <w:sz w:val="32"/>
              </w:rPr>
              <w:t>2022</w:t>
            </w:r>
            <w:r>
              <w:rPr>
                <w:sz w:val="32"/>
              </w:rPr>
              <w:t>-</w:t>
            </w:r>
            <w:r w:rsidR="00EA27B6">
              <w:rPr>
                <w:sz w:val="32"/>
              </w:rPr>
              <w:t>09</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rsidP="001F1A2F">
      <w:pPr>
        <w:pStyle w:val="TT"/>
      </w:pPr>
      <w:r>
        <w:br w:type="page"/>
      </w:r>
      <w:bookmarkStart w:id="8" w:name="tableOfContents"/>
      <w:bookmarkEnd w:id="8"/>
      <w:r>
        <w:lastRenderedPageBreak/>
        <w:t>Contents</w:t>
      </w:r>
    </w:p>
    <w:p w14:paraId="4E10E00A" w14:textId="49AA68EF" w:rsidR="0034606E" w:rsidRDefault="0034606E">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_Toc112937837 \h </w:instrText>
      </w:r>
      <w:r>
        <w:rPr>
          <w:noProof/>
        </w:rPr>
      </w:r>
      <w:r>
        <w:rPr>
          <w:noProof/>
        </w:rPr>
        <w:fldChar w:fldCharType="separate"/>
      </w:r>
      <w:r>
        <w:rPr>
          <w:noProof/>
        </w:rPr>
        <w:t>6</w:t>
      </w:r>
      <w:r>
        <w:rPr>
          <w:noProof/>
        </w:rPr>
        <w:fldChar w:fldCharType="end"/>
      </w:r>
    </w:p>
    <w:p w14:paraId="786FBAAB" w14:textId="0948F6E8" w:rsidR="0034606E" w:rsidRDefault="0034606E">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_Toc112937838 \h </w:instrText>
      </w:r>
      <w:r>
        <w:rPr>
          <w:noProof/>
        </w:rPr>
      </w:r>
      <w:r>
        <w:rPr>
          <w:noProof/>
        </w:rPr>
        <w:fldChar w:fldCharType="separate"/>
      </w:r>
      <w:r>
        <w:rPr>
          <w:noProof/>
        </w:rPr>
        <w:t>7</w:t>
      </w:r>
      <w:r>
        <w:rPr>
          <w:noProof/>
        </w:rPr>
        <w:fldChar w:fldCharType="end"/>
      </w:r>
    </w:p>
    <w:p w14:paraId="7159268F" w14:textId="679119E1" w:rsidR="0034606E" w:rsidRDefault="0034606E">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_Toc112937839 \h </w:instrText>
      </w:r>
      <w:r>
        <w:rPr>
          <w:noProof/>
        </w:rPr>
      </w:r>
      <w:r>
        <w:rPr>
          <w:noProof/>
        </w:rPr>
        <w:fldChar w:fldCharType="separate"/>
      </w:r>
      <w:r>
        <w:rPr>
          <w:noProof/>
        </w:rPr>
        <w:t>8</w:t>
      </w:r>
      <w:r>
        <w:rPr>
          <w:noProof/>
        </w:rPr>
        <w:fldChar w:fldCharType="end"/>
      </w:r>
    </w:p>
    <w:p w14:paraId="04292048" w14:textId="5556BA78" w:rsidR="0034606E" w:rsidRDefault="0034606E">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_Toc112937840 \h </w:instrText>
      </w:r>
      <w:r>
        <w:rPr>
          <w:noProof/>
        </w:rPr>
      </w:r>
      <w:r>
        <w:rPr>
          <w:noProof/>
        </w:rPr>
        <w:fldChar w:fldCharType="separate"/>
      </w:r>
      <w:r>
        <w:rPr>
          <w:noProof/>
        </w:rPr>
        <w:t>8</w:t>
      </w:r>
      <w:r>
        <w:rPr>
          <w:noProof/>
        </w:rPr>
        <w:fldChar w:fldCharType="end"/>
      </w:r>
    </w:p>
    <w:p w14:paraId="38C82606" w14:textId="0AC109E1" w:rsidR="0034606E" w:rsidRDefault="0034606E">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_Toc112937841 \h </w:instrText>
      </w:r>
      <w:r>
        <w:rPr>
          <w:noProof/>
        </w:rPr>
      </w:r>
      <w:r>
        <w:rPr>
          <w:noProof/>
        </w:rPr>
        <w:fldChar w:fldCharType="separate"/>
      </w:r>
      <w:r>
        <w:rPr>
          <w:noProof/>
        </w:rPr>
        <w:t>9</w:t>
      </w:r>
      <w:r>
        <w:rPr>
          <w:noProof/>
        </w:rPr>
        <w:fldChar w:fldCharType="end"/>
      </w:r>
    </w:p>
    <w:p w14:paraId="71679309" w14:textId="37E6A01C" w:rsidR="0034606E" w:rsidRDefault="0034606E">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_Toc112937842 \h </w:instrText>
      </w:r>
      <w:r>
        <w:rPr>
          <w:noProof/>
        </w:rPr>
      </w:r>
      <w:r>
        <w:rPr>
          <w:noProof/>
        </w:rPr>
        <w:fldChar w:fldCharType="separate"/>
      </w:r>
      <w:r>
        <w:rPr>
          <w:noProof/>
        </w:rPr>
        <w:t>9</w:t>
      </w:r>
      <w:r>
        <w:rPr>
          <w:noProof/>
        </w:rPr>
        <w:fldChar w:fldCharType="end"/>
      </w:r>
    </w:p>
    <w:p w14:paraId="2D80BED3" w14:textId="5B87FE6B" w:rsidR="0034606E" w:rsidRDefault="0034606E">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_Toc112937843 \h </w:instrText>
      </w:r>
      <w:r>
        <w:rPr>
          <w:noProof/>
        </w:rPr>
      </w:r>
      <w:r>
        <w:rPr>
          <w:noProof/>
        </w:rPr>
        <w:fldChar w:fldCharType="separate"/>
      </w:r>
      <w:r>
        <w:rPr>
          <w:noProof/>
        </w:rPr>
        <w:t>9</w:t>
      </w:r>
      <w:r>
        <w:rPr>
          <w:noProof/>
        </w:rPr>
        <w:fldChar w:fldCharType="end"/>
      </w:r>
    </w:p>
    <w:p w14:paraId="3F25768D" w14:textId="6261EDE4" w:rsidR="0034606E" w:rsidRDefault="0034606E">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_Toc112937844 \h </w:instrText>
      </w:r>
      <w:r>
        <w:rPr>
          <w:noProof/>
        </w:rPr>
      </w:r>
      <w:r>
        <w:rPr>
          <w:noProof/>
        </w:rPr>
        <w:fldChar w:fldCharType="separate"/>
      </w:r>
      <w:r>
        <w:rPr>
          <w:noProof/>
        </w:rPr>
        <w:t>9</w:t>
      </w:r>
      <w:r>
        <w:rPr>
          <w:noProof/>
        </w:rPr>
        <w:fldChar w:fldCharType="end"/>
      </w:r>
    </w:p>
    <w:p w14:paraId="1B41C728" w14:textId="37DEA3EF" w:rsidR="0034606E" w:rsidRDefault="0034606E">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_Toc112937845 \h </w:instrText>
      </w:r>
      <w:r>
        <w:rPr>
          <w:noProof/>
        </w:rPr>
      </w:r>
      <w:r>
        <w:rPr>
          <w:noProof/>
        </w:rPr>
        <w:fldChar w:fldCharType="separate"/>
      </w:r>
      <w:r>
        <w:rPr>
          <w:noProof/>
        </w:rPr>
        <w:t>10</w:t>
      </w:r>
      <w:r>
        <w:rPr>
          <w:noProof/>
        </w:rPr>
        <w:fldChar w:fldCharType="end"/>
      </w:r>
    </w:p>
    <w:p w14:paraId="45820B65" w14:textId="100FE070" w:rsidR="0034606E" w:rsidRDefault="0034606E">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_Toc112937846 \h </w:instrText>
      </w:r>
      <w:r>
        <w:rPr>
          <w:noProof/>
        </w:rPr>
      </w:r>
      <w:r>
        <w:rPr>
          <w:noProof/>
        </w:rPr>
        <w:fldChar w:fldCharType="separate"/>
      </w:r>
      <w:r>
        <w:rPr>
          <w:noProof/>
        </w:rPr>
        <w:t>10</w:t>
      </w:r>
      <w:r>
        <w:rPr>
          <w:noProof/>
        </w:rPr>
        <w:fldChar w:fldCharType="end"/>
      </w:r>
    </w:p>
    <w:p w14:paraId="28FBEE92" w14:textId="371F3526" w:rsidR="0034606E" w:rsidRDefault="0034606E">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_Toc112937847 \h </w:instrText>
      </w:r>
      <w:r>
        <w:rPr>
          <w:noProof/>
        </w:rPr>
      </w:r>
      <w:r>
        <w:rPr>
          <w:noProof/>
        </w:rPr>
        <w:fldChar w:fldCharType="separate"/>
      </w:r>
      <w:r>
        <w:rPr>
          <w:noProof/>
        </w:rPr>
        <w:t>10</w:t>
      </w:r>
      <w:r>
        <w:rPr>
          <w:noProof/>
        </w:rPr>
        <w:fldChar w:fldCharType="end"/>
      </w:r>
    </w:p>
    <w:p w14:paraId="63FC1873" w14:textId="2E1CDCDE" w:rsidR="0034606E" w:rsidRDefault="0034606E">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_Toc112937848 \h </w:instrText>
      </w:r>
      <w:r>
        <w:rPr>
          <w:noProof/>
        </w:rPr>
      </w:r>
      <w:r>
        <w:rPr>
          <w:noProof/>
        </w:rPr>
        <w:fldChar w:fldCharType="separate"/>
      </w:r>
      <w:r>
        <w:rPr>
          <w:noProof/>
        </w:rPr>
        <w:t>10</w:t>
      </w:r>
      <w:r>
        <w:rPr>
          <w:noProof/>
        </w:rPr>
        <w:fldChar w:fldCharType="end"/>
      </w:r>
    </w:p>
    <w:p w14:paraId="5942E392" w14:textId="194E4426" w:rsidR="0034606E" w:rsidRDefault="0034606E">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_Toc112937849 \h </w:instrText>
      </w:r>
      <w:r>
        <w:rPr>
          <w:noProof/>
        </w:rPr>
      </w:r>
      <w:r>
        <w:rPr>
          <w:noProof/>
        </w:rPr>
        <w:fldChar w:fldCharType="separate"/>
      </w:r>
      <w:r>
        <w:rPr>
          <w:noProof/>
        </w:rPr>
        <w:t>10</w:t>
      </w:r>
      <w:r>
        <w:rPr>
          <w:noProof/>
        </w:rPr>
        <w:fldChar w:fldCharType="end"/>
      </w:r>
    </w:p>
    <w:p w14:paraId="7621322D" w14:textId="2CEC5FD9" w:rsidR="0034606E" w:rsidRDefault="0034606E">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_Toc112937850 \h </w:instrText>
      </w:r>
      <w:r>
        <w:rPr>
          <w:noProof/>
        </w:rPr>
      </w:r>
      <w:r>
        <w:rPr>
          <w:noProof/>
        </w:rPr>
        <w:fldChar w:fldCharType="separate"/>
      </w:r>
      <w:r>
        <w:rPr>
          <w:noProof/>
        </w:rPr>
        <w:t>11</w:t>
      </w:r>
      <w:r>
        <w:rPr>
          <w:noProof/>
        </w:rPr>
        <w:fldChar w:fldCharType="end"/>
      </w:r>
    </w:p>
    <w:p w14:paraId="728ED5E4" w14:textId="6A90EB0C" w:rsidR="0034606E" w:rsidRDefault="0034606E">
      <w:pPr>
        <w:pStyle w:val="TOC4"/>
        <w:rPr>
          <w:rFonts w:asciiTheme="minorHAnsi" w:eastAsiaTheme="minorEastAsia" w:hAnsiTheme="minorHAnsi" w:cstheme="minorBidi"/>
          <w:noProof/>
          <w:kern w:val="2"/>
          <w:sz w:val="21"/>
          <w:szCs w:val="22"/>
          <w:lang w:val="en-US" w:eastAsia="zh-CN"/>
        </w:rPr>
      </w:pPr>
      <w:r w:rsidRPr="003B4536">
        <w:rPr>
          <w:noProof/>
          <w:lang w:val="en-US"/>
        </w:rPr>
        <w:t>4.2.</w:t>
      </w:r>
      <w:r w:rsidRPr="003B4536">
        <w:rPr>
          <w:noProof/>
          <w:lang w:val="en-US" w:eastAsia="zh-CN"/>
        </w:rPr>
        <w:t>1.3</w:t>
      </w:r>
      <w:r>
        <w:rPr>
          <w:rFonts w:asciiTheme="minorHAnsi" w:eastAsiaTheme="minorEastAsia" w:hAnsiTheme="minorHAnsi" w:cstheme="minorBidi"/>
          <w:noProof/>
          <w:kern w:val="2"/>
          <w:sz w:val="21"/>
          <w:szCs w:val="22"/>
          <w:lang w:val="en-US" w:eastAsia="zh-CN"/>
        </w:rPr>
        <w:tab/>
      </w:r>
      <w:r w:rsidRPr="003B4536">
        <w:rPr>
          <w:noProof/>
          <w:lang w:val="en-US"/>
        </w:rPr>
        <w:t>Network Functions</w:t>
      </w:r>
      <w:r>
        <w:rPr>
          <w:noProof/>
        </w:rPr>
        <w:tab/>
      </w:r>
      <w:r>
        <w:rPr>
          <w:noProof/>
        </w:rPr>
        <w:fldChar w:fldCharType="begin"/>
      </w:r>
      <w:r>
        <w:rPr>
          <w:noProof/>
        </w:rPr>
        <w:instrText xml:space="preserve"> PAGEREF _Toc112937851 \h </w:instrText>
      </w:r>
      <w:r>
        <w:rPr>
          <w:noProof/>
        </w:rPr>
      </w:r>
      <w:r>
        <w:rPr>
          <w:noProof/>
        </w:rPr>
        <w:fldChar w:fldCharType="separate"/>
      </w:r>
      <w:r>
        <w:rPr>
          <w:noProof/>
        </w:rPr>
        <w:t>11</w:t>
      </w:r>
      <w:r>
        <w:rPr>
          <w:noProof/>
        </w:rPr>
        <w:fldChar w:fldCharType="end"/>
      </w:r>
    </w:p>
    <w:p w14:paraId="6CB07B3E" w14:textId="1BE74303" w:rsidR="0034606E" w:rsidRDefault="0034606E">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_Toc112937852 \h </w:instrText>
      </w:r>
      <w:r>
        <w:rPr>
          <w:noProof/>
        </w:rPr>
      </w:r>
      <w:r>
        <w:rPr>
          <w:noProof/>
        </w:rPr>
        <w:fldChar w:fldCharType="separate"/>
      </w:r>
      <w:r>
        <w:rPr>
          <w:noProof/>
        </w:rPr>
        <w:t>11</w:t>
      </w:r>
      <w:r>
        <w:rPr>
          <w:noProof/>
        </w:rPr>
        <w:fldChar w:fldCharType="end"/>
      </w:r>
    </w:p>
    <w:p w14:paraId="4974FD9F" w14:textId="0D879E13" w:rsidR="0034606E" w:rsidRDefault="0034606E">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_Toc112937853 \h </w:instrText>
      </w:r>
      <w:r>
        <w:rPr>
          <w:noProof/>
        </w:rPr>
      </w:r>
      <w:r>
        <w:rPr>
          <w:noProof/>
        </w:rPr>
        <w:fldChar w:fldCharType="separate"/>
      </w:r>
      <w:r>
        <w:rPr>
          <w:noProof/>
        </w:rPr>
        <w:t>11</w:t>
      </w:r>
      <w:r>
        <w:rPr>
          <w:noProof/>
        </w:rPr>
        <w:fldChar w:fldCharType="end"/>
      </w:r>
    </w:p>
    <w:p w14:paraId="28329F98" w14:textId="6CF5B5B4" w:rsidR="0034606E" w:rsidRDefault="0034606E">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_Toc112937854 \h </w:instrText>
      </w:r>
      <w:r>
        <w:rPr>
          <w:noProof/>
        </w:rPr>
      </w:r>
      <w:r>
        <w:rPr>
          <w:noProof/>
        </w:rPr>
        <w:fldChar w:fldCharType="separate"/>
      </w:r>
      <w:r>
        <w:rPr>
          <w:noProof/>
        </w:rPr>
        <w:t>12</w:t>
      </w:r>
      <w:r>
        <w:rPr>
          <w:noProof/>
        </w:rPr>
        <w:fldChar w:fldCharType="end"/>
      </w:r>
    </w:p>
    <w:p w14:paraId="39215419" w14:textId="529A3D65" w:rsidR="0034606E" w:rsidRDefault="0034606E">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_Toc112937855 \h </w:instrText>
      </w:r>
      <w:r>
        <w:rPr>
          <w:noProof/>
        </w:rPr>
      </w:r>
      <w:r>
        <w:rPr>
          <w:noProof/>
        </w:rPr>
        <w:fldChar w:fldCharType="separate"/>
      </w:r>
      <w:r>
        <w:rPr>
          <w:noProof/>
        </w:rPr>
        <w:t>12</w:t>
      </w:r>
      <w:r>
        <w:rPr>
          <w:noProof/>
        </w:rPr>
        <w:fldChar w:fldCharType="end"/>
      </w:r>
    </w:p>
    <w:p w14:paraId="4EA420AB" w14:textId="58BC9431" w:rsidR="0034606E" w:rsidRDefault="0034606E">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_Toc112937856 \h </w:instrText>
      </w:r>
      <w:r>
        <w:rPr>
          <w:noProof/>
        </w:rPr>
      </w:r>
      <w:r>
        <w:rPr>
          <w:noProof/>
        </w:rPr>
        <w:fldChar w:fldCharType="separate"/>
      </w:r>
      <w:r>
        <w:rPr>
          <w:noProof/>
        </w:rPr>
        <w:t>12</w:t>
      </w:r>
      <w:r>
        <w:rPr>
          <w:noProof/>
        </w:rPr>
        <w:fldChar w:fldCharType="end"/>
      </w:r>
    </w:p>
    <w:p w14:paraId="098614F2" w14:textId="3FC35BAE" w:rsidR="0034606E" w:rsidRDefault="0034606E">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_Toc112937857 \h </w:instrText>
      </w:r>
      <w:r>
        <w:rPr>
          <w:noProof/>
        </w:rPr>
      </w:r>
      <w:r>
        <w:rPr>
          <w:noProof/>
        </w:rPr>
        <w:fldChar w:fldCharType="separate"/>
      </w:r>
      <w:r>
        <w:rPr>
          <w:noProof/>
        </w:rPr>
        <w:t>12</w:t>
      </w:r>
      <w:r>
        <w:rPr>
          <w:noProof/>
        </w:rPr>
        <w:fldChar w:fldCharType="end"/>
      </w:r>
    </w:p>
    <w:p w14:paraId="77DE2CB3" w14:textId="4F87B02F" w:rsidR="0034606E" w:rsidRDefault="0034606E">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_Toc112937858 \h </w:instrText>
      </w:r>
      <w:r>
        <w:rPr>
          <w:noProof/>
        </w:rPr>
      </w:r>
      <w:r>
        <w:rPr>
          <w:noProof/>
        </w:rPr>
        <w:fldChar w:fldCharType="separate"/>
      </w:r>
      <w:r>
        <w:rPr>
          <w:noProof/>
        </w:rPr>
        <w:t>12</w:t>
      </w:r>
      <w:r>
        <w:rPr>
          <w:noProof/>
        </w:rPr>
        <w:fldChar w:fldCharType="end"/>
      </w:r>
    </w:p>
    <w:p w14:paraId="2165D65A" w14:textId="41CD221C" w:rsidR="0034606E" w:rsidRDefault="0034606E">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_Toc112937859 \h </w:instrText>
      </w:r>
      <w:r>
        <w:rPr>
          <w:noProof/>
        </w:rPr>
      </w:r>
      <w:r>
        <w:rPr>
          <w:noProof/>
        </w:rPr>
        <w:fldChar w:fldCharType="separate"/>
      </w:r>
      <w:r>
        <w:rPr>
          <w:noProof/>
        </w:rPr>
        <w:t>13</w:t>
      </w:r>
      <w:r>
        <w:rPr>
          <w:noProof/>
        </w:rPr>
        <w:fldChar w:fldCharType="end"/>
      </w:r>
    </w:p>
    <w:p w14:paraId="5ADCEFF8" w14:textId="58A974C1" w:rsidR="0034606E" w:rsidRDefault="0034606E">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_Toc112937860 \h </w:instrText>
      </w:r>
      <w:r>
        <w:rPr>
          <w:noProof/>
        </w:rPr>
      </w:r>
      <w:r>
        <w:rPr>
          <w:noProof/>
        </w:rPr>
        <w:fldChar w:fldCharType="separate"/>
      </w:r>
      <w:r>
        <w:rPr>
          <w:noProof/>
        </w:rPr>
        <w:t>13</w:t>
      </w:r>
      <w:r>
        <w:rPr>
          <w:noProof/>
        </w:rPr>
        <w:fldChar w:fldCharType="end"/>
      </w:r>
    </w:p>
    <w:p w14:paraId="68EEDC8D" w14:textId="62A9E88B" w:rsidR="0034606E" w:rsidRDefault="0034606E">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_Toc112937861 \h </w:instrText>
      </w:r>
      <w:r>
        <w:rPr>
          <w:noProof/>
        </w:rPr>
      </w:r>
      <w:r>
        <w:rPr>
          <w:noProof/>
        </w:rPr>
        <w:fldChar w:fldCharType="separate"/>
      </w:r>
      <w:r>
        <w:rPr>
          <w:noProof/>
        </w:rPr>
        <w:t>13</w:t>
      </w:r>
      <w:r>
        <w:rPr>
          <w:noProof/>
        </w:rPr>
        <w:fldChar w:fldCharType="end"/>
      </w:r>
    </w:p>
    <w:p w14:paraId="2E8FF6CC" w14:textId="5E3B8B98" w:rsidR="0034606E" w:rsidRDefault="0034606E">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_Toc112937862 \h </w:instrText>
      </w:r>
      <w:r>
        <w:rPr>
          <w:noProof/>
        </w:rPr>
      </w:r>
      <w:r>
        <w:rPr>
          <w:noProof/>
        </w:rPr>
        <w:fldChar w:fldCharType="separate"/>
      </w:r>
      <w:r>
        <w:rPr>
          <w:noProof/>
        </w:rPr>
        <w:t>15</w:t>
      </w:r>
      <w:r>
        <w:rPr>
          <w:noProof/>
        </w:rPr>
        <w:fldChar w:fldCharType="end"/>
      </w:r>
    </w:p>
    <w:p w14:paraId="63FBC753" w14:textId="0939FC73" w:rsidR="0034606E" w:rsidRDefault="0034606E">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_Toc112937863 \h </w:instrText>
      </w:r>
      <w:r>
        <w:rPr>
          <w:noProof/>
        </w:rPr>
      </w:r>
      <w:r>
        <w:rPr>
          <w:noProof/>
        </w:rPr>
        <w:fldChar w:fldCharType="separate"/>
      </w:r>
      <w:r>
        <w:rPr>
          <w:noProof/>
        </w:rPr>
        <w:t>15</w:t>
      </w:r>
      <w:r>
        <w:rPr>
          <w:noProof/>
        </w:rPr>
        <w:fldChar w:fldCharType="end"/>
      </w:r>
    </w:p>
    <w:p w14:paraId="4D1AA57A" w14:textId="397838A8" w:rsidR="0034606E" w:rsidRDefault="0034606E">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_Toc112937864 \h </w:instrText>
      </w:r>
      <w:r>
        <w:rPr>
          <w:noProof/>
        </w:rPr>
      </w:r>
      <w:r>
        <w:rPr>
          <w:noProof/>
        </w:rPr>
        <w:fldChar w:fldCharType="separate"/>
      </w:r>
      <w:r>
        <w:rPr>
          <w:noProof/>
        </w:rPr>
        <w:t>15</w:t>
      </w:r>
      <w:r>
        <w:rPr>
          <w:noProof/>
        </w:rPr>
        <w:fldChar w:fldCharType="end"/>
      </w:r>
    </w:p>
    <w:p w14:paraId="124B097F" w14:textId="50AF4D8E" w:rsidR="0034606E" w:rsidRDefault="0034606E">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w:t>
      </w:r>
      <w:bookmarkStart w:id="9" w:name="_GoBack"/>
      <w:bookmarkEnd w:id="9"/>
      <w:r>
        <w:rPr>
          <w:noProof/>
        </w:rPr>
        <w:t>ation</w:t>
      </w:r>
      <w:r>
        <w:rPr>
          <w:noProof/>
        </w:rPr>
        <w:tab/>
      </w:r>
      <w:r>
        <w:rPr>
          <w:noProof/>
        </w:rPr>
        <w:fldChar w:fldCharType="begin"/>
      </w:r>
      <w:r>
        <w:rPr>
          <w:noProof/>
        </w:rPr>
        <w:instrText xml:space="preserve"> PAGEREF _Toc112937865 \h </w:instrText>
      </w:r>
      <w:r>
        <w:rPr>
          <w:noProof/>
        </w:rPr>
      </w:r>
      <w:r>
        <w:rPr>
          <w:noProof/>
        </w:rPr>
        <w:fldChar w:fldCharType="separate"/>
      </w:r>
      <w:r>
        <w:rPr>
          <w:noProof/>
        </w:rPr>
        <w:t>15</w:t>
      </w:r>
      <w:r>
        <w:rPr>
          <w:noProof/>
        </w:rPr>
        <w:fldChar w:fldCharType="end"/>
      </w:r>
    </w:p>
    <w:p w14:paraId="63B80E3F" w14:textId="38A49376" w:rsidR="0034606E" w:rsidRDefault="0034606E">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_Toc112937866 \h </w:instrText>
      </w:r>
      <w:r>
        <w:rPr>
          <w:noProof/>
        </w:rPr>
      </w:r>
      <w:r>
        <w:rPr>
          <w:noProof/>
        </w:rPr>
        <w:fldChar w:fldCharType="separate"/>
      </w:r>
      <w:r>
        <w:rPr>
          <w:noProof/>
        </w:rPr>
        <w:t>15</w:t>
      </w:r>
      <w:r>
        <w:rPr>
          <w:noProof/>
        </w:rPr>
        <w:fldChar w:fldCharType="end"/>
      </w:r>
    </w:p>
    <w:p w14:paraId="2707812C" w14:textId="584A335D" w:rsidR="0034606E" w:rsidRDefault="0034606E">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_Toc112937867 \h </w:instrText>
      </w:r>
      <w:r>
        <w:rPr>
          <w:noProof/>
        </w:rPr>
      </w:r>
      <w:r>
        <w:rPr>
          <w:noProof/>
        </w:rPr>
        <w:fldChar w:fldCharType="separate"/>
      </w:r>
      <w:r>
        <w:rPr>
          <w:noProof/>
        </w:rPr>
        <w:t>15</w:t>
      </w:r>
      <w:r>
        <w:rPr>
          <w:noProof/>
        </w:rPr>
        <w:fldChar w:fldCharType="end"/>
      </w:r>
    </w:p>
    <w:p w14:paraId="65F3393E" w14:textId="1F580F6A" w:rsidR="0034606E" w:rsidRDefault="0034606E">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_Toc112937868 \h </w:instrText>
      </w:r>
      <w:r>
        <w:rPr>
          <w:noProof/>
        </w:rPr>
      </w:r>
      <w:r>
        <w:rPr>
          <w:noProof/>
        </w:rPr>
        <w:fldChar w:fldCharType="separate"/>
      </w:r>
      <w:r>
        <w:rPr>
          <w:noProof/>
        </w:rPr>
        <w:t>16</w:t>
      </w:r>
      <w:r>
        <w:rPr>
          <w:noProof/>
        </w:rPr>
        <w:fldChar w:fldCharType="end"/>
      </w:r>
    </w:p>
    <w:p w14:paraId="3EE7EB92" w14:textId="3AC92A38" w:rsidR="0034606E" w:rsidRDefault="0034606E">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_Toc112937869 \h </w:instrText>
      </w:r>
      <w:r>
        <w:rPr>
          <w:noProof/>
        </w:rPr>
      </w:r>
      <w:r>
        <w:rPr>
          <w:noProof/>
        </w:rPr>
        <w:fldChar w:fldCharType="separate"/>
      </w:r>
      <w:r>
        <w:rPr>
          <w:noProof/>
        </w:rPr>
        <w:t>16</w:t>
      </w:r>
      <w:r>
        <w:rPr>
          <w:noProof/>
        </w:rPr>
        <w:fldChar w:fldCharType="end"/>
      </w:r>
    </w:p>
    <w:p w14:paraId="62451707" w14:textId="4DABD172" w:rsidR="0034606E" w:rsidRDefault="0034606E">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_Toc112937870 \h </w:instrText>
      </w:r>
      <w:r>
        <w:rPr>
          <w:noProof/>
        </w:rPr>
      </w:r>
      <w:r>
        <w:rPr>
          <w:noProof/>
        </w:rPr>
        <w:fldChar w:fldCharType="separate"/>
      </w:r>
      <w:r>
        <w:rPr>
          <w:noProof/>
        </w:rPr>
        <w:t>16</w:t>
      </w:r>
      <w:r>
        <w:rPr>
          <w:noProof/>
        </w:rPr>
        <w:fldChar w:fldCharType="end"/>
      </w:r>
    </w:p>
    <w:p w14:paraId="0F916354" w14:textId="614FF68A" w:rsidR="0034606E" w:rsidRDefault="0034606E">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_Toc112937871 \h </w:instrText>
      </w:r>
      <w:r>
        <w:rPr>
          <w:noProof/>
        </w:rPr>
      </w:r>
      <w:r>
        <w:rPr>
          <w:noProof/>
        </w:rPr>
        <w:fldChar w:fldCharType="separate"/>
      </w:r>
      <w:r>
        <w:rPr>
          <w:noProof/>
        </w:rPr>
        <w:t>17</w:t>
      </w:r>
      <w:r>
        <w:rPr>
          <w:noProof/>
        </w:rPr>
        <w:fldChar w:fldCharType="end"/>
      </w:r>
    </w:p>
    <w:p w14:paraId="579C43B0" w14:textId="5AA78176" w:rsidR="0034606E" w:rsidRDefault="0034606E">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_Toc112937872 \h </w:instrText>
      </w:r>
      <w:r>
        <w:rPr>
          <w:noProof/>
        </w:rPr>
      </w:r>
      <w:r>
        <w:rPr>
          <w:noProof/>
        </w:rPr>
        <w:fldChar w:fldCharType="separate"/>
      </w:r>
      <w:r>
        <w:rPr>
          <w:noProof/>
        </w:rPr>
        <w:t>17</w:t>
      </w:r>
      <w:r>
        <w:rPr>
          <w:noProof/>
        </w:rPr>
        <w:fldChar w:fldCharType="end"/>
      </w:r>
    </w:p>
    <w:p w14:paraId="20DD9D4B" w14:textId="4FD6C31E" w:rsidR="0034606E" w:rsidRDefault="0034606E">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_Toc112937873 \h </w:instrText>
      </w:r>
      <w:r>
        <w:rPr>
          <w:noProof/>
        </w:rPr>
      </w:r>
      <w:r>
        <w:rPr>
          <w:noProof/>
        </w:rPr>
        <w:fldChar w:fldCharType="separate"/>
      </w:r>
      <w:r>
        <w:rPr>
          <w:noProof/>
        </w:rPr>
        <w:t>17</w:t>
      </w:r>
      <w:r>
        <w:rPr>
          <w:noProof/>
        </w:rPr>
        <w:fldChar w:fldCharType="end"/>
      </w:r>
    </w:p>
    <w:p w14:paraId="70E7FE5D" w14:textId="4D1B4EEF" w:rsidR="0034606E" w:rsidRDefault="0034606E">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_Toc112937874 \h </w:instrText>
      </w:r>
      <w:r>
        <w:rPr>
          <w:noProof/>
        </w:rPr>
      </w:r>
      <w:r>
        <w:rPr>
          <w:noProof/>
        </w:rPr>
        <w:fldChar w:fldCharType="separate"/>
      </w:r>
      <w:r>
        <w:rPr>
          <w:noProof/>
        </w:rPr>
        <w:t>18</w:t>
      </w:r>
      <w:r>
        <w:rPr>
          <w:noProof/>
        </w:rPr>
        <w:fldChar w:fldCharType="end"/>
      </w:r>
    </w:p>
    <w:p w14:paraId="0F1637DD" w14:textId="40C64B06" w:rsidR="0034606E" w:rsidRDefault="0034606E">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_Toc112937875 \h </w:instrText>
      </w:r>
      <w:r>
        <w:rPr>
          <w:noProof/>
        </w:rPr>
      </w:r>
      <w:r>
        <w:rPr>
          <w:noProof/>
        </w:rPr>
        <w:fldChar w:fldCharType="separate"/>
      </w:r>
      <w:r>
        <w:rPr>
          <w:noProof/>
        </w:rPr>
        <w:t>18</w:t>
      </w:r>
      <w:r>
        <w:rPr>
          <w:noProof/>
        </w:rPr>
        <w:fldChar w:fldCharType="end"/>
      </w:r>
    </w:p>
    <w:p w14:paraId="6269D959" w14:textId="2018ED1F" w:rsidR="0034606E" w:rsidRDefault="0034606E">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_Toc112937876 \h </w:instrText>
      </w:r>
      <w:r>
        <w:rPr>
          <w:noProof/>
        </w:rPr>
      </w:r>
      <w:r>
        <w:rPr>
          <w:noProof/>
        </w:rPr>
        <w:fldChar w:fldCharType="separate"/>
      </w:r>
      <w:r>
        <w:rPr>
          <w:noProof/>
        </w:rPr>
        <w:t>18</w:t>
      </w:r>
      <w:r>
        <w:rPr>
          <w:noProof/>
        </w:rPr>
        <w:fldChar w:fldCharType="end"/>
      </w:r>
    </w:p>
    <w:p w14:paraId="11C410CA" w14:textId="19B4C3DF" w:rsidR="0034606E" w:rsidRDefault="0034606E">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_Toc112937877 \h </w:instrText>
      </w:r>
      <w:r>
        <w:rPr>
          <w:noProof/>
        </w:rPr>
      </w:r>
      <w:r>
        <w:rPr>
          <w:noProof/>
        </w:rPr>
        <w:fldChar w:fldCharType="separate"/>
      </w:r>
      <w:r>
        <w:rPr>
          <w:noProof/>
        </w:rPr>
        <w:t>19</w:t>
      </w:r>
      <w:r>
        <w:rPr>
          <w:noProof/>
        </w:rPr>
        <w:fldChar w:fldCharType="end"/>
      </w:r>
    </w:p>
    <w:p w14:paraId="29C4C69D" w14:textId="51B0AC45" w:rsidR="0034606E" w:rsidRDefault="0034606E">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_Toc112937878 \h </w:instrText>
      </w:r>
      <w:r>
        <w:rPr>
          <w:noProof/>
        </w:rPr>
      </w:r>
      <w:r>
        <w:rPr>
          <w:noProof/>
        </w:rPr>
        <w:fldChar w:fldCharType="separate"/>
      </w:r>
      <w:r>
        <w:rPr>
          <w:noProof/>
        </w:rPr>
        <w:t>19</w:t>
      </w:r>
      <w:r>
        <w:rPr>
          <w:noProof/>
        </w:rPr>
        <w:fldChar w:fldCharType="end"/>
      </w:r>
    </w:p>
    <w:p w14:paraId="7D043578" w14:textId="19BA5823" w:rsidR="0034606E" w:rsidRDefault="0034606E">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_Toc112937879 \h </w:instrText>
      </w:r>
      <w:r>
        <w:rPr>
          <w:noProof/>
        </w:rPr>
      </w:r>
      <w:r>
        <w:rPr>
          <w:noProof/>
        </w:rPr>
        <w:fldChar w:fldCharType="separate"/>
      </w:r>
      <w:r>
        <w:rPr>
          <w:noProof/>
        </w:rPr>
        <w:t>20</w:t>
      </w:r>
      <w:r>
        <w:rPr>
          <w:noProof/>
        </w:rPr>
        <w:fldChar w:fldCharType="end"/>
      </w:r>
    </w:p>
    <w:p w14:paraId="258444E4" w14:textId="5224AF34" w:rsidR="0034606E" w:rsidRDefault="0034606E">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_Toc112937880 \h </w:instrText>
      </w:r>
      <w:r>
        <w:rPr>
          <w:noProof/>
        </w:rPr>
      </w:r>
      <w:r>
        <w:rPr>
          <w:noProof/>
        </w:rPr>
        <w:fldChar w:fldCharType="separate"/>
      </w:r>
      <w:r>
        <w:rPr>
          <w:noProof/>
        </w:rPr>
        <w:t>20</w:t>
      </w:r>
      <w:r>
        <w:rPr>
          <w:noProof/>
        </w:rPr>
        <w:fldChar w:fldCharType="end"/>
      </w:r>
    </w:p>
    <w:p w14:paraId="5E53A1E3" w14:textId="0AD750E1" w:rsidR="0034606E" w:rsidRDefault="0034606E">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_Toc112937881 \h </w:instrText>
      </w:r>
      <w:r>
        <w:rPr>
          <w:noProof/>
        </w:rPr>
      </w:r>
      <w:r>
        <w:rPr>
          <w:noProof/>
        </w:rPr>
        <w:fldChar w:fldCharType="separate"/>
      </w:r>
      <w:r>
        <w:rPr>
          <w:noProof/>
        </w:rPr>
        <w:t>21</w:t>
      </w:r>
      <w:r>
        <w:rPr>
          <w:noProof/>
        </w:rPr>
        <w:fldChar w:fldCharType="end"/>
      </w:r>
    </w:p>
    <w:p w14:paraId="4976711C" w14:textId="48DCC0DD" w:rsidR="0034606E" w:rsidRDefault="0034606E">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_Toc112937882 \h </w:instrText>
      </w:r>
      <w:r>
        <w:rPr>
          <w:noProof/>
        </w:rPr>
      </w:r>
      <w:r>
        <w:rPr>
          <w:noProof/>
        </w:rPr>
        <w:fldChar w:fldCharType="separate"/>
      </w:r>
      <w:r>
        <w:rPr>
          <w:noProof/>
        </w:rPr>
        <w:t>21</w:t>
      </w:r>
      <w:r>
        <w:rPr>
          <w:noProof/>
        </w:rPr>
        <w:fldChar w:fldCharType="end"/>
      </w:r>
    </w:p>
    <w:p w14:paraId="5FDE0B5F" w14:textId="781A7492" w:rsidR="0034606E" w:rsidRDefault="0034606E">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_Toc112937883 \h </w:instrText>
      </w:r>
      <w:r>
        <w:rPr>
          <w:noProof/>
        </w:rPr>
      </w:r>
      <w:r>
        <w:rPr>
          <w:noProof/>
        </w:rPr>
        <w:fldChar w:fldCharType="separate"/>
      </w:r>
      <w:r>
        <w:rPr>
          <w:noProof/>
        </w:rPr>
        <w:t>21</w:t>
      </w:r>
      <w:r>
        <w:rPr>
          <w:noProof/>
        </w:rPr>
        <w:fldChar w:fldCharType="end"/>
      </w:r>
    </w:p>
    <w:p w14:paraId="6467314C" w14:textId="5AE921EB" w:rsidR="0034606E" w:rsidRDefault="0034606E">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_Toc112937</w:instrText>
      </w:r>
      <w:r>
        <w:rPr>
          <w:noProof/>
        </w:rPr>
        <w:lastRenderedPageBreak/>
        <w:instrText xml:space="preserve">884 \h </w:instrText>
      </w:r>
      <w:r>
        <w:rPr>
          <w:noProof/>
        </w:rPr>
      </w:r>
      <w:r>
        <w:rPr>
          <w:noProof/>
        </w:rPr>
        <w:fldChar w:fldCharType="separate"/>
      </w:r>
      <w:r>
        <w:rPr>
          <w:noProof/>
        </w:rPr>
        <w:t>22</w:t>
      </w:r>
      <w:r>
        <w:rPr>
          <w:noProof/>
        </w:rPr>
        <w:fldChar w:fldCharType="end"/>
      </w:r>
    </w:p>
    <w:p w14:paraId="65DB1F20" w14:textId="3732D60A" w:rsidR="0034606E" w:rsidRDefault="0034606E">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_Toc112937885 \h </w:instrText>
      </w:r>
      <w:r>
        <w:rPr>
          <w:noProof/>
        </w:rPr>
      </w:r>
      <w:r>
        <w:rPr>
          <w:noProof/>
        </w:rPr>
        <w:fldChar w:fldCharType="separate"/>
      </w:r>
      <w:r>
        <w:rPr>
          <w:noProof/>
        </w:rPr>
        <w:t>22</w:t>
      </w:r>
      <w:r>
        <w:rPr>
          <w:noProof/>
        </w:rPr>
        <w:fldChar w:fldCharType="end"/>
      </w:r>
    </w:p>
    <w:p w14:paraId="22460BC2" w14:textId="1741B3F9" w:rsidR="0034606E" w:rsidRDefault="0034606E">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_Toc112937886 \h </w:instrText>
      </w:r>
      <w:r>
        <w:rPr>
          <w:noProof/>
        </w:rPr>
      </w:r>
      <w:r>
        <w:rPr>
          <w:noProof/>
        </w:rPr>
        <w:fldChar w:fldCharType="separate"/>
      </w:r>
      <w:r>
        <w:rPr>
          <w:noProof/>
        </w:rPr>
        <w:t>22</w:t>
      </w:r>
      <w:r>
        <w:rPr>
          <w:noProof/>
        </w:rPr>
        <w:fldChar w:fldCharType="end"/>
      </w:r>
    </w:p>
    <w:p w14:paraId="743DD1FD" w14:textId="6EDF34F2" w:rsidR="0034606E" w:rsidRDefault="0034606E">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_Toc112937887 \h </w:instrText>
      </w:r>
      <w:r>
        <w:rPr>
          <w:noProof/>
        </w:rPr>
      </w:r>
      <w:r>
        <w:rPr>
          <w:noProof/>
        </w:rPr>
        <w:fldChar w:fldCharType="separate"/>
      </w:r>
      <w:r>
        <w:rPr>
          <w:noProof/>
        </w:rPr>
        <w:t>22</w:t>
      </w:r>
      <w:r>
        <w:rPr>
          <w:noProof/>
        </w:rPr>
        <w:fldChar w:fldCharType="end"/>
      </w:r>
    </w:p>
    <w:p w14:paraId="02ADBFD0" w14:textId="19AB125B" w:rsidR="0034606E" w:rsidRDefault="0034606E">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_Toc112937888 \h </w:instrText>
      </w:r>
      <w:r>
        <w:rPr>
          <w:noProof/>
        </w:rPr>
      </w:r>
      <w:r>
        <w:rPr>
          <w:noProof/>
        </w:rPr>
        <w:fldChar w:fldCharType="separate"/>
      </w:r>
      <w:r>
        <w:rPr>
          <w:noProof/>
        </w:rPr>
        <w:t>22</w:t>
      </w:r>
      <w:r>
        <w:rPr>
          <w:noProof/>
        </w:rPr>
        <w:fldChar w:fldCharType="end"/>
      </w:r>
    </w:p>
    <w:p w14:paraId="5EA44D6D" w14:textId="7FBA4C82" w:rsidR="0034606E" w:rsidRDefault="0034606E">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_Toc112937889 \h </w:instrText>
      </w:r>
      <w:r>
        <w:rPr>
          <w:noProof/>
        </w:rPr>
      </w:r>
      <w:r>
        <w:rPr>
          <w:noProof/>
        </w:rPr>
        <w:fldChar w:fldCharType="separate"/>
      </w:r>
      <w:r>
        <w:rPr>
          <w:noProof/>
        </w:rPr>
        <w:t>22</w:t>
      </w:r>
      <w:r>
        <w:rPr>
          <w:noProof/>
        </w:rPr>
        <w:fldChar w:fldCharType="end"/>
      </w:r>
    </w:p>
    <w:p w14:paraId="603B37A6" w14:textId="3BD10681" w:rsidR="0034606E" w:rsidRDefault="0034606E">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_Toc112937890 \h </w:instrText>
      </w:r>
      <w:r>
        <w:rPr>
          <w:noProof/>
        </w:rPr>
      </w:r>
      <w:r>
        <w:rPr>
          <w:noProof/>
        </w:rPr>
        <w:fldChar w:fldCharType="separate"/>
      </w:r>
      <w:r>
        <w:rPr>
          <w:noProof/>
        </w:rPr>
        <w:t>22</w:t>
      </w:r>
      <w:r>
        <w:rPr>
          <w:noProof/>
        </w:rPr>
        <w:fldChar w:fldCharType="end"/>
      </w:r>
    </w:p>
    <w:p w14:paraId="5AD2BF1C" w14:textId="73343C7D" w:rsidR="0034606E" w:rsidRDefault="0034606E">
      <w:pPr>
        <w:pStyle w:val="TOC4"/>
        <w:rPr>
          <w:rFonts w:asciiTheme="minorHAnsi" w:eastAsiaTheme="minorEastAsia" w:hAnsiTheme="minorHAnsi" w:cstheme="minorBidi"/>
          <w:noProof/>
          <w:kern w:val="2"/>
          <w:sz w:val="21"/>
          <w:szCs w:val="22"/>
          <w:lang w:val="en-US" w:eastAsia="zh-CN"/>
        </w:rPr>
      </w:pPr>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_Toc112937891 \h </w:instrText>
      </w:r>
      <w:r>
        <w:rPr>
          <w:noProof/>
        </w:rPr>
      </w:r>
      <w:r>
        <w:rPr>
          <w:noProof/>
        </w:rPr>
        <w:fldChar w:fldCharType="separate"/>
      </w:r>
      <w:r>
        <w:rPr>
          <w:noProof/>
        </w:rPr>
        <w:t>22</w:t>
      </w:r>
      <w:r>
        <w:rPr>
          <w:noProof/>
        </w:rPr>
        <w:fldChar w:fldCharType="end"/>
      </w:r>
    </w:p>
    <w:p w14:paraId="61FA6CE9" w14:textId="2B85FA93" w:rsidR="0034606E" w:rsidRDefault="0034606E">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_Toc112937892 \h </w:instrText>
      </w:r>
      <w:r>
        <w:rPr>
          <w:noProof/>
        </w:rPr>
      </w:r>
      <w:r>
        <w:rPr>
          <w:noProof/>
        </w:rPr>
        <w:fldChar w:fldCharType="separate"/>
      </w:r>
      <w:r>
        <w:rPr>
          <w:noProof/>
        </w:rPr>
        <w:t>23</w:t>
      </w:r>
      <w:r>
        <w:rPr>
          <w:noProof/>
        </w:rPr>
        <w:fldChar w:fldCharType="end"/>
      </w:r>
    </w:p>
    <w:p w14:paraId="5F311B62" w14:textId="03FBBF7C" w:rsidR="0034606E" w:rsidRDefault="0034606E">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_Toc112937893 \h </w:instrText>
      </w:r>
      <w:r>
        <w:rPr>
          <w:noProof/>
        </w:rPr>
      </w:r>
      <w:r>
        <w:rPr>
          <w:noProof/>
        </w:rPr>
        <w:fldChar w:fldCharType="separate"/>
      </w:r>
      <w:r>
        <w:rPr>
          <w:noProof/>
        </w:rPr>
        <w:t>23</w:t>
      </w:r>
      <w:r>
        <w:rPr>
          <w:noProof/>
        </w:rPr>
        <w:fldChar w:fldCharType="end"/>
      </w:r>
    </w:p>
    <w:p w14:paraId="79F4584A" w14:textId="7255D6CF" w:rsidR="0034606E" w:rsidRDefault="0034606E">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_Toc112937894 \h </w:instrText>
      </w:r>
      <w:r>
        <w:rPr>
          <w:noProof/>
        </w:rPr>
      </w:r>
      <w:r>
        <w:rPr>
          <w:noProof/>
        </w:rPr>
        <w:fldChar w:fldCharType="separate"/>
      </w:r>
      <w:r>
        <w:rPr>
          <w:noProof/>
        </w:rPr>
        <w:t>23</w:t>
      </w:r>
      <w:r>
        <w:rPr>
          <w:noProof/>
        </w:rPr>
        <w:fldChar w:fldCharType="end"/>
      </w:r>
    </w:p>
    <w:p w14:paraId="2DEBF8FC" w14:textId="19053475" w:rsidR="0034606E" w:rsidRDefault="0034606E">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_Toc112937895 \h </w:instrText>
      </w:r>
      <w:r>
        <w:rPr>
          <w:noProof/>
        </w:rPr>
      </w:r>
      <w:r>
        <w:rPr>
          <w:noProof/>
        </w:rPr>
        <w:fldChar w:fldCharType="separate"/>
      </w:r>
      <w:r>
        <w:rPr>
          <w:noProof/>
        </w:rPr>
        <w:t>23</w:t>
      </w:r>
      <w:r>
        <w:rPr>
          <w:noProof/>
        </w:rPr>
        <w:fldChar w:fldCharType="end"/>
      </w:r>
    </w:p>
    <w:p w14:paraId="50BB96D1" w14:textId="2A9D77DE" w:rsidR="0034606E" w:rsidRDefault="0034606E">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_Toc112937896 \h </w:instrText>
      </w:r>
      <w:r>
        <w:rPr>
          <w:noProof/>
        </w:rPr>
      </w:r>
      <w:r>
        <w:rPr>
          <w:noProof/>
        </w:rPr>
        <w:fldChar w:fldCharType="separate"/>
      </w:r>
      <w:r>
        <w:rPr>
          <w:noProof/>
        </w:rPr>
        <w:t>23</w:t>
      </w:r>
      <w:r>
        <w:rPr>
          <w:noProof/>
        </w:rPr>
        <w:fldChar w:fldCharType="end"/>
      </w:r>
    </w:p>
    <w:p w14:paraId="47959D67" w14:textId="2F942394" w:rsidR="0034606E" w:rsidRDefault="0034606E">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_Toc112937897 \h </w:instrText>
      </w:r>
      <w:r>
        <w:rPr>
          <w:noProof/>
        </w:rPr>
      </w:r>
      <w:r>
        <w:rPr>
          <w:noProof/>
        </w:rPr>
        <w:fldChar w:fldCharType="separate"/>
      </w:r>
      <w:r>
        <w:rPr>
          <w:noProof/>
        </w:rPr>
        <w:t>24</w:t>
      </w:r>
      <w:r>
        <w:rPr>
          <w:noProof/>
        </w:rPr>
        <w:fldChar w:fldCharType="end"/>
      </w:r>
    </w:p>
    <w:p w14:paraId="51C44B37" w14:textId="336432C4" w:rsidR="0034606E" w:rsidRDefault="0034606E">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_Toc112937898 \h </w:instrText>
      </w:r>
      <w:r>
        <w:rPr>
          <w:noProof/>
        </w:rPr>
      </w:r>
      <w:r>
        <w:rPr>
          <w:noProof/>
        </w:rPr>
        <w:fldChar w:fldCharType="separate"/>
      </w:r>
      <w:r>
        <w:rPr>
          <w:noProof/>
        </w:rPr>
        <w:t>25</w:t>
      </w:r>
      <w:r>
        <w:rPr>
          <w:noProof/>
        </w:rPr>
        <w:fldChar w:fldCharType="end"/>
      </w:r>
    </w:p>
    <w:p w14:paraId="72864BCD" w14:textId="47864A43" w:rsidR="0034606E" w:rsidRDefault="0034606E">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_Toc112937899 \h </w:instrText>
      </w:r>
      <w:r>
        <w:rPr>
          <w:noProof/>
        </w:rPr>
      </w:r>
      <w:r>
        <w:rPr>
          <w:noProof/>
        </w:rPr>
        <w:fldChar w:fldCharType="separate"/>
      </w:r>
      <w:r>
        <w:rPr>
          <w:noProof/>
        </w:rPr>
        <w:t>25</w:t>
      </w:r>
      <w:r>
        <w:rPr>
          <w:noProof/>
        </w:rPr>
        <w:fldChar w:fldCharType="end"/>
      </w:r>
    </w:p>
    <w:p w14:paraId="2516FAF9" w14:textId="106645B3" w:rsidR="0034606E" w:rsidRDefault="0034606E">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_Toc112937900 \h </w:instrText>
      </w:r>
      <w:r>
        <w:rPr>
          <w:noProof/>
        </w:rPr>
      </w:r>
      <w:r>
        <w:rPr>
          <w:noProof/>
        </w:rPr>
        <w:fldChar w:fldCharType="separate"/>
      </w:r>
      <w:r>
        <w:rPr>
          <w:noProof/>
        </w:rPr>
        <w:t>25</w:t>
      </w:r>
      <w:r>
        <w:rPr>
          <w:noProof/>
        </w:rPr>
        <w:fldChar w:fldCharType="end"/>
      </w:r>
    </w:p>
    <w:p w14:paraId="7DA6F3E7" w14:textId="1A946CA4" w:rsidR="0034606E" w:rsidRDefault="0034606E">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_Toc112937901 \h </w:instrText>
      </w:r>
      <w:r>
        <w:rPr>
          <w:noProof/>
        </w:rPr>
      </w:r>
      <w:r>
        <w:rPr>
          <w:noProof/>
        </w:rPr>
        <w:fldChar w:fldCharType="separate"/>
      </w:r>
      <w:r>
        <w:rPr>
          <w:noProof/>
        </w:rPr>
        <w:t>25</w:t>
      </w:r>
      <w:r>
        <w:rPr>
          <w:noProof/>
        </w:rPr>
        <w:fldChar w:fldCharType="end"/>
      </w:r>
    </w:p>
    <w:p w14:paraId="08E7CFC5" w14:textId="1B4F842C" w:rsidR="0034606E" w:rsidRDefault="0034606E">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_Toc112937902 \h </w:instrText>
      </w:r>
      <w:r>
        <w:rPr>
          <w:noProof/>
        </w:rPr>
      </w:r>
      <w:r>
        <w:rPr>
          <w:noProof/>
        </w:rPr>
        <w:fldChar w:fldCharType="separate"/>
      </w:r>
      <w:r>
        <w:rPr>
          <w:noProof/>
        </w:rPr>
        <w:t>25</w:t>
      </w:r>
      <w:r>
        <w:rPr>
          <w:noProof/>
        </w:rPr>
        <w:fldChar w:fldCharType="end"/>
      </w:r>
    </w:p>
    <w:p w14:paraId="401A6CF1" w14:textId="611E41F7" w:rsidR="0034606E" w:rsidRDefault="0034606E">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_Toc112937903 \h </w:instrText>
      </w:r>
      <w:r>
        <w:rPr>
          <w:noProof/>
        </w:rPr>
      </w:r>
      <w:r>
        <w:rPr>
          <w:noProof/>
        </w:rPr>
        <w:fldChar w:fldCharType="separate"/>
      </w:r>
      <w:r>
        <w:rPr>
          <w:noProof/>
        </w:rPr>
        <w:t>25</w:t>
      </w:r>
      <w:r>
        <w:rPr>
          <w:noProof/>
        </w:rPr>
        <w:fldChar w:fldCharType="end"/>
      </w:r>
    </w:p>
    <w:p w14:paraId="50D2321E" w14:textId="4D3AE98C" w:rsidR="0034606E" w:rsidRDefault="0034606E">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_Toc112937904 \h </w:instrText>
      </w:r>
      <w:r>
        <w:rPr>
          <w:noProof/>
        </w:rPr>
      </w:r>
      <w:r>
        <w:rPr>
          <w:noProof/>
        </w:rPr>
        <w:fldChar w:fldCharType="separate"/>
      </w:r>
      <w:r>
        <w:rPr>
          <w:noProof/>
        </w:rPr>
        <w:t>26</w:t>
      </w:r>
      <w:r>
        <w:rPr>
          <w:noProof/>
        </w:rPr>
        <w:fldChar w:fldCharType="end"/>
      </w:r>
    </w:p>
    <w:p w14:paraId="2AD97733" w14:textId="15F7AC6D" w:rsidR="0034606E" w:rsidRDefault="0034606E">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_Toc112937905 \h </w:instrText>
      </w:r>
      <w:r>
        <w:rPr>
          <w:noProof/>
        </w:rPr>
      </w:r>
      <w:r>
        <w:rPr>
          <w:noProof/>
        </w:rPr>
        <w:fldChar w:fldCharType="separate"/>
      </w:r>
      <w:r>
        <w:rPr>
          <w:noProof/>
        </w:rPr>
        <w:t>26</w:t>
      </w:r>
      <w:r>
        <w:rPr>
          <w:noProof/>
        </w:rPr>
        <w:fldChar w:fldCharType="end"/>
      </w:r>
    </w:p>
    <w:p w14:paraId="73BEB23F" w14:textId="0894ABA7" w:rsidR="0034606E" w:rsidRDefault="0034606E">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_Toc112937906 \h </w:instrText>
      </w:r>
      <w:r>
        <w:rPr>
          <w:noProof/>
        </w:rPr>
      </w:r>
      <w:r>
        <w:rPr>
          <w:noProof/>
        </w:rPr>
        <w:fldChar w:fldCharType="separate"/>
      </w:r>
      <w:r>
        <w:rPr>
          <w:noProof/>
        </w:rPr>
        <w:t>26</w:t>
      </w:r>
      <w:r>
        <w:rPr>
          <w:noProof/>
        </w:rPr>
        <w:fldChar w:fldCharType="end"/>
      </w:r>
    </w:p>
    <w:p w14:paraId="75C9091A" w14:textId="2A31F217" w:rsidR="0034606E" w:rsidRDefault="0034606E">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_Toc112937907 \h </w:instrText>
      </w:r>
      <w:r>
        <w:rPr>
          <w:noProof/>
        </w:rPr>
      </w:r>
      <w:r>
        <w:rPr>
          <w:noProof/>
        </w:rPr>
        <w:fldChar w:fldCharType="separate"/>
      </w:r>
      <w:r>
        <w:rPr>
          <w:noProof/>
        </w:rPr>
        <w:t>26</w:t>
      </w:r>
      <w:r>
        <w:rPr>
          <w:noProof/>
        </w:rPr>
        <w:fldChar w:fldCharType="end"/>
      </w:r>
    </w:p>
    <w:p w14:paraId="3C6F3224" w14:textId="164F65F0" w:rsidR="0034606E" w:rsidRDefault="0034606E">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_Toc112937908 \h </w:instrText>
      </w:r>
      <w:r>
        <w:rPr>
          <w:noProof/>
        </w:rPr>
      </w:r>
      <w:r>
        <w:rPr>
          <w:noProof/>
        </w:rPr>
        <w:fldChar w:fldCharType="separate"/>
      </w:r>
      <w:r>
        <w:rPr>
          <w:noProof/>
        </w:rPr>
        <w:t>27</w:t>
      </w:r>
      <w:r>
        <w:rPr>
          <w:noProof/>
        </w:rPr>
        <w:fldChar w:fldCharType="end"/>
      </w:r>
    </w:p>
    <w:p w14:paraId="10E3671F" w14:textId="0E9E2B74" w:rsidR="0034606E" w:rsidRDefault="0034606E">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_Toc112937909 \h </w:instrText>
      </w:r>
      <w:r>
        <w:rPr>
          <w:noProof/>
        </w:rPr>
      </w:r>
      <w:r>
        <w:rPr>
          <w:noProof/>
        </w:rPr>
        <w:fldChar w:fldCharType="separate"/>
      </w:r>
      <w:r>
        <w:rPr>
          <w:noProof/>
        </w:rPr>
        <w:t>27</w:t>
      </w:r>
      <w:r>
        <w:rPr>
          <w:noProof/>
        </w:rPr>
        <w:fldChar w:fldCharType="end"/>
      </w:r>
    </w:p>
    <w:p w14:paraId="7EF7D425" w14:textId="74B281C8" w:rsidR="0034606E" w:rsidRDefault="0034606E">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_Toc112937910 \h </w:instrText>
      </w:r>
      <w:r>
        <w:rPr>
          <w:noProof/>
        </w:rPr>
      </w:r>
      <w:r>
        <w:rPr>
          <w:noProof/>
        </w:rPr>
        <w:fldChar w:fldCharType="separate"/>
      </w:r>
      <w:r>
        <w:rPr>
          <w:noProof/>
        </w:rPr>
        <w:t>27</w:t>
      </w:r>
      <w:r>
        <w:rPr>
          <w:noProof/>
        </w:rPr>
        <w:fldChar w:fldCharType="end"/>
      </w:r>
    </w:p>
    <w:p w14:paraId="04927F03" w14:textId="3E83E7CD" w:rsidR="0034606E" w:rsidRDefault="0034606E">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_Toc112937911 \h </w:instrText>
      </w:r>
      <w:r>
        <w:rPr>
          <w:noProof/>
        </w:rPr>
      </w:r>
      <w:r>
        <w:rPr>
          <w:noProof/>
        </w:rPr>
        <w:fldChar w:fldCharType="separate"/>
      </w:r>
      <w:r>
        <w:rPr>
          <w:noProof/>
        </w:rPr>
        <w:t>27</w:t>
      </w:r>
      <w:r>
        <w:rPr>
          <w:noProof/>
        </w:rPr>
        <w:fldChar w:fldCharType="end"/>
      </w:r>
    </w:p>
    <w:p w14:paraId="031F5B67" w14:textId="01DF960A" w:rsidR="0034606E" w:rsidRDefault="0034606E">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_Toc112937912 \h </w:instrText>
      </w:r>
      <w:r>
        <w:rPr>
          <w:noProof/>
        </w:rPr>
      </w:r>
      <w:r>
        <w:rPr>
          <w:noProof/>
        </w:rPr>
        <w:fldChar w:fldCharType="separate"/>
      </w:r>
      <w:r>
        <w:rPr>
          <w:noProof/>
        </w:rPr>
        <w:t>27</w:t>
      </w:r>
      <w:r>
        <w:rPr>
          <w:noProof/>
        </w:rPr>
        <w:fldChar w:fldCharType="end"/>
      </w:r>
    </w:p>
    <w:p w14:paraId="65023291" w14:textId="58E397D9" w:rsidR="0034606E" w:rsidRDefault="0034606E">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_Toc112937913 \h </w:instrText>
      </w:r>
      <w:r>
        <w:rPr>
          <w:noProof/>
        </w:rPr>
      </w:r>
      <w:r>
        <w:rPr>
          <w:noProof/>
        </w:rPr>
        <w:fldChar w:fldCharType="separate"/>
      </w:r>
      <w:r>
        <w:rPr>
          <w:noProof/>
        </w:rPr>
        <w:t>27</w:t>
      </w:r>
      <w:r>
        <w:rPr>
          <w:noProof/>
        </w:rPr>
        <w:fldChar w:fldCharType="end"/>
      </w:r>
    </w:p>
    <w:p w14:paraId="205ACEB4" w14:textId="148C9042" w:rsidR="0034606E" w:rsidRDefault="0034606E">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_Toc112937914 \h </w:instrText>
      </w:r>
      <w:r>
        <w:rPr>
          <w:noProof/>
        </w:rPr>
      </w:r>
      <w:r>
        <w:rPr>
          <w:noProof/>
        </w:rPr>
        <w:fldChar w:fldCharType="separate"/>
      </w:r>
      <w:r>
        <w:rPr>
          <w:noProof/>
        </w:rPr>
        <w:t>28</w:t>
      </w:r>
      <w:r>
        <w:rPr>
          <w:noProof/>
        </w:rPr>
        <w:fldChar w:fldCharType="end"/>
      </w:r>
    </w:p>
    <w:p w14:paraId="56B89AB1" w14:textId="1642BFEE" w:rsidR="0034606E" w:rsidRDefault="0034606E">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_Toc112937915 \h </w:instrText>
      </w:r>
      <w:r>
        <w:rPr>
          <w:noProof/>
        </w:rPr>
      </w:r>
      <w:r>
        <w:rPr>
          <w:noProof/>
        </w:rPr>
        <w:fldChar w:fldCharType="separate"/>
      </w:r>
      <w:r>
        <w:rPr>
          <w:noProof/>
        </w:rPr>
        <w:t>28</w:t>
      </w:r>
      <w:r>
        <w:rPr>
          <w:noProof/>
        </w:rPr>
        <w:fldChar w:fldCharType="end"/>
      </w:r>
    </w:p>
    <w:p w14:paraId="03136733" w14:textId="0C762C8B" w:rsidR="0034606E" w:rsidRDefault="0034606E">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_Toc112937916 \h </w:instrText>
      </w:r>
      <w:r>
        <w:rPr>
          <w:noProof/>
        </w:rPr>
      </w:r>
      <w:r>
        <w:rPr>
          <w:noProof/>
        </w:rPr>
        <w:fldChar w:fldCharType="separate"/>
      </w:r>
      <w:r>
        <w:rPr>
          <w:noProof/>
        </w:rPr>
        <w:t>29</w:t>
      </w:r>
      <w:r>
        <w:rPr>
          <w:noProof/>
        </w:rPr>
        <w:fldChar w:fldCharType="end"/>
      </w:r>
    </w:p>
    <w:p w14:paraId="1A6ABC69" w14:textId="419E3383" w:rsidR="0034606E" w:rsidRDefault="0034606E">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_Toc112937917 \h </w:instrText>
      </w:r>
      <w:r>
        <w:rPr>
          <w:noProof/>
        </w:rPr>
      </w:r>
      <w:r>
        <w:rPr>
          <w:noProof/>
        </w:rPr>
        <w:fldChar w:fldCharType="separate"/>
      </w:r>
      <w:r>
        <w:rPr>
          <w:noProof/>
        </w:rPr>
        <w:t>29</w:t>
      </w:r>
      <w:r>
        <w:rPr>
          <w:noProof/>
        </w:rPr>
        <w:fldChar w:fldCharType="end"/>
      </w:r>
    </w:p>
    <w:p w14:paraId="0BCADA6C" w14:textId="003EFDE7" w:rsidR="0034606E" w:rsidRDefault="0034606E">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_Toc112937918 \h </w:instrText>
      </w:r>
      <w:r>
        <w:rPr>
          <w:noProof/>
        </w:rPr>
      </w:r>
      <w:r>
        <w:rPr>
          <w:noProof/>
        </w:rPr>
        <w:fldChar w:fldCharType="separate"/>
      </w:r>
      <w:r>
        <w:rPr>
          <w:noProof/>
        </w:rPr>
        <w:t>29</w:t>
      </w:r>
      <w:r>
        <w:rPr>
          <w:noProof/>
        </w:rPr>
        <w:fldChar w:fldCharType="end"/>
      </w:r>
    </w:p>
    <w:p w14:paraId="002A164A" w14:textId="7C59353A" w:rsidR="0034606E" w:rsidRDefault="0034606E">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_Toc112937919 \h </w:instrText>
      </w:r>
      <w:r>
        <w:rPr>
          <w:noProof/>
        </w:rPr>
      </w:r>
      <w:r>
        <w:rPr>
          <w:noProof/>
        </w:rPr>
        <w:fldChar w:fldCharType="separate"/>
      </w:r>
      <w:r>
        <w:rPr>
          <w:noProof/>
        </w:rPr>
        <w:t>29</w:t>
      </w:r>
      <w:r>
        <w:rPr>
          <w:noProof/>
        </w:rPr>
        <w:fldChar w:fldCharType="end"/>
      </w:r>
    </w:p>
    <w:p w14:paraId="69A5B912" w14:textId="4CA9561A" w:rsidR="0034606E" w:rsidRDefault="0034606E">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_Toc112937920 \h </w:instrText>
      </w:r>
      <w:r>
        <w:rPr>
          <w:noProof/>
        </w:rPr>
      </w:r>
      <w:r>
        <w:rPr>
          <w:noProof/>
        </w:rPr>
        <w:fldChar w:fldCharType="separate"/>
      </w:r>
      <w:r>
        <w:rPr>
          <w:noProof/>
        </w:rPr>
        <w:t>29</w:t>
      </w:r>
      <w:r>
        <w:rPr>
          <w:noProof/>
        </w:rPr>
        <w:fldChar w:fldCharType="end"/>
      </w:r>
    </w:p>
    <w:p w14:paraId="15B9DD7B" w14:textId="328ED730" w:rsidR="0034606E" w:rsidRDefault="0034606E">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_Toc112937921 \h </w:instrText>
      </w:r>
      <w:r>
        <w:rPr>
          <w:noProof/>
        </w:rPr>
      </w:r>
      <w:r>
        <w:rPr>
          <w:noProof/>
        </w:rPr>
        <w:fldChar w:fldCharType="separate"/>
      </w:r>
      <w:r>
        <w:rPr>
          <w:noProof/>
        </w:rPr>
        <w:t>29</w:t>
      </w:r>
      <w:r>
        <w:rPr>
          <w:noProof/>
        </w:rPr>
        <w:fldChar w:fldCharType="end"/>
      </w:r>
    </w:p>
    <w:p w14:paraId="167275CD" w14:textId="6BCD5392" w:rsidR="0034606E" w:rsidRDefault="0034606E">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_Toc112937922 \h </w:instrText>
      </w:r>
      <w:r>
        <w:rPr>
          <w:noProof/>
        </w:rPr>
      </w:r>
      <w:r>
        <w:rPr>
          <w:noProof/>
        </w:rPr>
        <w:fldChar w:fldCharType="separate"/>
      </w:r>
      <w:r>
        <w:rPr>
          <w:noProof/>
        </w:rPr>
        <w:t>30</w:t>
      </w:r>
      <w:r>
        <w:rPr>
          <w:noProof/>
        </w:rPr>
        <w:fldChar w:fldCharType="end"/>
      </w:r>
    </w:p>
    <w:p w14:paraId="401E0334" w14:textId="5D6EE7ED" w:rsidR="0034606E" w:rsidRDefault="0034606E">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_Toc112937923 \h </w:instrText>
      </w:r>
      <w:r>
        <w:rPr>
          <w:noProof/>
        </w:rPr>
      </w:r>
      <w:r>
        <w:rPr>
          <w:noProof/>
        </w:rPr>
        <w:fldChar w:fldCharType="separate"/>
      </w:r>
      <w:r>
        <w:rPr>
          <w:noProof/>
        </w:rPr>
        <w:t>30</w:t>
      </w:r>
      <w:r>
        <w:rPr>
          <w:noProof/>
        </w:rPr>
        <w:fldChar w:fldCharType="end"/>
      </w:r>
    </w:p>
    <w:p w14:paraId="5A6DB18A" w14:textId="7D1A52C7" w:rsidR="0034606E" w:rsidRDefault="0034606E">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_Toc112937924 \h </w:instrText>
      </w:r>
      <w:r>
        <w:rPr>
          <w:noProof/>
        </w:rPr>
      </w:r>
      <w:r>
        <w:rPr>
          <w:noProof/>
        </w:rPr>
        <w:fldChar w:fldCharType="separate"/>
      </w:r>
      <w:r>
        <w:rPr>
          <w:noProof/>
        </w:rPr>
        <w:t>30</w:t>
      </w:r>
      <w:r>
        <w:rPr>
          <w:noProof/>
        </w:rPr>
        <w:fldChar w:fldCharType="end"/>
      </w:r>
    </w:p>
    <w:p w14:paraId="3D40D832" w14:textId="303E8640" w:rsidR="0034606E" w:rsidRDefault="0034606E">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_Toc112937925 \h </w:instrText>
      </w:r>
      <w:r>
        <w:rPr>
          <w:noProof/>
        </w:rPr>
      </w:r>
      <w:r>
        <w:rPr>
          <w:noProof/>
        </w:rPr>
        <w:fldChar w:fldCharType="separate"/>
      </w:r>
      <w:r>
        <w:rPr>
          <w:noProof/>
        </w:rPr>
        <w:t>30</w:t>
      </w:r>
      <w:r>
        <w:rPr>
          <w:noProof/>
        </w:rPr>
        <w:fldChar w:fldCharType="end"/>
      </w:r>
    </w:p>
    <w:p w14:paraId="7BB2C091" w14:textId="4EE1A552" w:rsidR="0034606E" w:rsidRDefault="0034606E">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_Toc112937926 \h </w:instrText>
      </w:r>
      <w:r>
        <w:rPr>
          <w:noProof/>
        </w:rPr>
      </w:r>
      <w:r>
        <w:rPr>
          <w:noProof/>
        </w:rPr>
        <w:fldChar w:fldCharType="separate"/>
      </w:r>
      <w:r>
        <w:rPr>
          <w:noProof/>
        </w:rPr>
        <w:t>30</w:t>
      </w:r>
      <w:r>
        <w:rPr>
          <w:noProof/>
        </w:rPr>
        <w:fldChar w:fldCharType="end"/>
      </w:r>
    </w:p>
    <w:p w14:paraId="139262AE" w14:textId="63D9CD2F" w:rsidR="0034606E" w:rsidRDefault="0034606E">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_Toc112937927 \h </w:instrText>
      </w:r>
      <w:r>
        <w:rPr>
          <w:noProof/>
        </w:rPr>
      </w:r>
      <w:r>
        <w:rPr>
          <w:noProof/>
        </w:rPr>
        <w:fldChar w:fldCharType="separate"/>
      </w:r>
      <w:r>
        <w:rPr>
          <w:noProof/>
        </w:rPr>
        <w:t>30</w:t>
      </w:r>
      <w:r>
        <w:rPr>
          <w:noProof/>
        </w:rPr>
        <w:fldChar w:fldCharType="end"/>
      </w:r>
    </w:p>
    <w:p w14:paraId="71E0652E" w14:textId="66307318" w:rsidR="0034606E" w:rsidRDefault="0034606E">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_Toc112937928 \h </w:instrText>
      </w:r>
      <w:r>
        <w:rPr>
          <w:noProof/>
        </w:rPr>
      </w:r>
      <w:r>
        <w:rPr>
          <w:noProof/>
        </w:rPr>
        <w:fldChar w:fldCharType="separate"/>
      </w:r>
      <w:r>
        <w:rPr>
          <w:noProof/>
        </w:rPr>
        <w:t>31</w:t>
      </w:r>
      <w:r>
        <w:rPr>
          <w:noProof/>
        </w:rPr>
        <w:fldChar w:fldCharType="end"/>
      </w:r>
    </w:p>
    <w:p w14:paraId="489689D9" w14:textId="2B36A9B0" w:rsidR="0034606E" w:rsidRDefault="0034606E">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_Toc112937929 \h </w:instrText>
      </w:r>
      <w:r>
        <w:rPr>
          <w:noProof/>
        </w:rPr>
      </w:r>
      <w:r>
        <w:rPr>
          <w:noProof/>
        </w:rPr>
        <w:fldChar w:fldCharType="separate"/>
      </w:r>
      <w:r>
        <w:rPr>
          <w:noProof/>
        </w:rPr>
        <w:t>31</w:t>
      </w:r>
      <w:r>
        <w:rPr>
          <w:noProof/>
        </w:rPr>
        <w:fldChar w:fldCharType="end"/>
      </w:r>
    </w:p>
    <w:p w14:paraId="523338A6" w14:textId="5FF556A9" w:rsidR="0034606E" w:rsidRDefault="0034606E">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_Toc112937930 \h </w:instrText>
      </w:r>
      <w:r>
        <w:rPr>
          <w:noProof/>
        </w:rPr>
      </w:r>
      <w:r>
        <w:rPr>
          <w:noProof/>
        </w:rPr>
        <w:fldChar w:fldCharType="separate"/>
      </w:r>
      <w:r>
        <w:rPr>
          <w:noProof/>
        </w:rPr>
        <w:t>31</w:t>
      </w:r>
      <w:r>
        <w:rPr>
          <w:noProof/>
        </w:rPr>
        <w:fldChar w:fldCharType="end"/>
      </w:r>
    </w:p>
    <w:p w14:paraId="12112AF3" w14:textId="5B8A5433" w:rsidR="0034606E" w:rsidRDefault="0034606E">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_Toc112937931 \h </w:instrText>
      </w:r>
      <w:r>
        <w:rPr>
          <w:noProof/>
        </w:rPr>
      </w:r>
      <w:r>
        <w:rPr>
          <w:noProof/>
        </w:rPr>
        <w:fldChar w:fldCharType="separate"/>
      </w:r>
      <w:r>
        <w:rPr>
          <w:noProof/>
        </w:rPr>
        <w:t>31</w:t>
      </w:r>
      <w:r>
        <w:rPr>
          <w:noProof/>
        </w:rPr>
        <w:fldChar w:fldCharType="end"/>
      </w:r>
    </w:p>
    <w:p w14:paraId="37A95C4F" w14:textId="6388C7A7" w:rsidR="0034606E" w:rsidRDefault="0034606E">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_Toc112937932 \h </w:instrText>
      </w:r>
      <w:r>
        <w:rPr>
          <w:noProof/>
        </w:rPr>
      </w:r>
      <w:r>
        <w:rPr>
          <w:noProof/>
        </w:rPr>
        <w:fldChar w:fldCharType="separate"/>
      </w:r>
      <w:r>
        <w:rPr>
          <w:noProof/>
        </w:rPr>
        <w:t>31</w:t>
      </w:r>
      <w:r>
        <w:rPr>
          <w:noProof/>
        </w:rPr>
        <w:fldChar w:fldCharType="end"/>
      </w:r>
    </w:p>
    <w:p w14:paraId="774706BB" w14:textId="6C49A7BF" w:rsidR="0034606E" w:rsidRDefault="0034606E">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_Toc112937933 \h </w:instrText>
      </w:r>
      <w:r>
        <w:rPr>
          <w:noProof/>
        </w:rPr>
      </w:r>
      <w:r>
        <w:rPr>
          <w:noProof/>
        </w:rPr>
        <w:fldChar w:fldCharType="separate"/>
      </w:r>
      <w:r>
        <w:rPr>
          <w:noProof/>
        </w:rPr>
        <w:t>31</w:t>
      </w:r>
      <w:r>
        <w:rPr>
          <w:noProof/>
        </w:rPr>
        <w:fldChar w:fldCharType="end"/>
      </w:r>
    </w:p>
    <w:p w14:paraId="7ADA316F" w14:textId="10CDA23D" w:rsidR="0034606E" w:rsidRDefault="0034606E">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_Toc112937934 \h </w:instrText>
      </w:r>
      <w:r>
        <w:rPr>
          <w:noProof/>
        </w:rPr>
      </w:r>
      <w:r>
        <w:rPr>
          <w:noProof/>
        </w:rPr>
        <w:fldChar w:fldCharType="separate"/>
      </w:r>
      <w:r>
        <w:rPr>
          <w:noProof/>
        </w:rPr>
        <w:t>31</w:t>
      </w:r>
      <w:r>
        <w:rPr>
          <w:noProof/>
        </w:rPr>
        <w:fldChar w:fldCharType="end"/>
      </w:r>
    </w:p>
    <w:p w14:paraId="1FA7791F" w14:textId="36B8E183" w:rsidR="0034606E" w:rsidRDefault="0034606E">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_Toc112937935 \h </w:instrText>
      </w:r>
      <w:r>
        <w:rPr>
          <w:noProof/>
        </w:rPr>
      </w:r>
      <w:r>
        <w:rPr>
          <w:noProof/>
        </w:rPr>
        <w:fldChar w:fldCharType="separate"/>
      </w:r>
      <w:r>
        <w:rPr>
          <w:noProof/>
        </w:rPr>
        <w:t>32</w:t>
      </w:r>
      <w:r>
        <w:rPr>
          <w:noProof/>
        </w:rPr>
        <w:fldChar w:fldCharType="end"/>
      </w:r>
    </w:p>
    <w:p w14:paraId="76DE4F3C" w14:textId="1E098B8C" w:rsidR="0034606E" w:rsidRDefault="0034606E">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_Toc112937936 \h </w:instrText>
      </w:r>
      <w:r>
        <w:rPr>
          <w:noProof/>
        </w:rPr>
      </w:r>
      <w:r>
        <w:rPr>
          <w:noProof/>
        </w:rPr>
        <w:fldChar w:fldCharType="separate"/>
      </w:r>
      <w:r>
        <w:rPr>
          <w:noProof/>
        </w:rPr>
        <w:t>32</w:t>
      </w:r>
      <w:r>
        <w:rPr>
          <w:noProof/>
        </w:rPr>
        <w:fldChar w:fldCharType="end"/>
      </w:r>
    </w:p>
    <w:p w14:paraId="49929ABF" w14:textId="4D1AF16D" w:rsidR="0034606E" w:rsidRDefault="0034606E">
      <w:pPr>
        <w:pStyle w:val="TOC4"/>
        <w:rPr>
          <w:rFonts w:asciiTheme="minorHAnsi" w:eastAsiaTheme="minorEastAsia" w:hAnsiTheme="minorHAnsi" w:cstheme="minorBidi"/>
          <w:noProof/>
          <w:kern w:val="2"/>
          <w:sz w:val="21"/>
          <w:szCs w:val="22"/>
          <w:lang w:val="en-US" w:eastAsia="zh-CN"/>
        </w:rPr>
      </w:pPr>
      <w:r w:rsidRPr="003B4536">
        <w:rPr>
          <w:noProof/>
          <w:lang w:val="en-US"/>
        </w:rPr>
        <w:t>5.1.6.2</w:t>
      </w:r>
      <w:r>
        <w:rPr>
          <w:rFonts w:asciiTheme="minorHAnsi" w:eastAsiaTheme="minorEastAsia" w:hAnsiTheme="minorHAnsi" w:cstheme="minorBidi"/>
          <w:noProof/>
          <w:kern w:val="2"/>
          <w:sz w:val="21"/>
          <w:szCs w:val="22"/>
          <w:lang w:val="en-US" w:eastAsia="zh-CN"/>
        </w:rPr>
        <w:tab/>
      </w:r>
      <w:r w:rsidRPr="003B4536">
        <w:rPr>
          <w:noProof/>
          <w:lang w:val="en-US"/>
        </w:rPr>
        <w:t>Structured data types</w:t>
      </w:r>
      <w:r>
        <w:rPr>
          <w:noProof/>
        </w:rPr>
        <w:tab/>
      </w:r>
      <w:r>
        <w:rPr>
          <w:noProof/>
        </w:rPr>
        <w:fldChar w:fldCharType="begin"/>
      </w:r>
      <w:r>
        <w:rPr>
          <w:noProof/>
        </w:rPr>
        <w:instrText xml:space="preserve"> PAGEREF _Toc112937937 \h </w:instrText>
      </w:r>
      <w:r>
        <w:rPr>
          <w:noProof/>
        </w:rPr>
      </w:r>
      <w:r>
        <w:rPr>
          <w:noProof/>
        </w:rPr>
        <w:fldChar w:fldCharType="separate"/>
      </w:r>
      <w:r>
        <w:rPr>
          <w:noProof/>
        </w:rPr>
        <w:t>34</w:t>
      </w:r>
      <w:r>
        <w:rPr>
          <w:noProof/>
        </w:rPr>
        <w:fldChar w:fldCharType="end"/>
      </w:r>
    </w:p>
    <w:p w14:paraId="1847653C" w14:textId="6CF8115C" w:rsidR="0034606E" w:rsidRDefault="0034606E">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_Toc112937938 \h </w:instrText>
      </w:r>
      <w:r>
        <w:rPr>
          <w:noProof/>
        </w:rPr>
      </w:r>
      <w:r>
        <w:rPr>
          <w:noProof/>
        </w:rPr>
        <w:fldChar w:fldCharType="separate"/>
      </w:r>
      <w:r>
        <w:rPr>
          <w:noProof/>
        </w:rPr>
        <w:t>34</w:t>
      </w:r>
      <w:r>
        <w:rPr>
          <w:noProof/>
        </w:rPr>
        <w:fldChar w:fldCharType="end"/>
      </w:r>
    </w:p>
    <w:p w14:paraId="06036C18" w14:textId="7DEDAE0D" w:rsidR="0034606E" w:rsidRDefault="0034606E">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_Toc112937939 \h </w:instrText>
      </w:r>
      <w:r>
        <w:rPr>
          <w:noProof/>
        </w:rPr>
      </w:r>
      <w:r>
        <w:rPr>
          <w:noProof/>
        </w:rPr>
        <w:fldChar w:fldCharType="separate"/>
      </w:r>
      <w:r>
        <w:rPr>
          <w:noProof/>
        </w:rPr>
        <w:t>35</w:t>
      </w:r>
      <w:r>
        <w:rPr>
          <w:noProof/>
        </w:rPr>
        <w:fldChar w:fldCharType="end"/>
      </w:r>
    </w:p>
    <w:p w14:paraId="4C567829" w14:textId="24E1E73D" w:rsidR="0034606E" w:rsidRDefault="0034606E">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_Toc112937940 \h </w:instrText>
      </w:r>
      <w:r>
        <w:rPr>
          <w:noProof/>
        </w:rPr>
      </w:r>
      <w:r>
        <w:rPr>
          <w:noProof/>
        </w:rPr>
        <w:fldChar w:fldCharType="separate"/>
      </w:r>
      <w:r>
        <w:rPr>
          <w:noProof/>
        </w:rPr>
        <w:t>35</w:t>
      </w:r>
      <w:r>
        <w:rPr>
          <w:noProof/>
        </w:rPr>
        <w:fldChar w:fldCharType="end"/>
      </w:r>
    </w:p>
    <w:p w14:paraId="2C4C9383" w14:textId="65ACB5DA" w:rsidR="0034606E" w:rsidRDefault="0034606E">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_Toc112937941 \h </w:instrText>
      </w:r>
      <w:r>
        <w:rPr>
          <w:noProof/>
        </w:rPr>
      </w:r>
      <w:r>
        <w:rPr>
          <w:noProof/>
        </w:rPr>
        <w:fldChar w:fldCharType="separate"/>
      </w:r>
      <w:r>
        <w:rPr>
          <w:noProof/>
        </w:rPr>
        <w:t>36</w:t>
      </w:r>
      <w:r>
        <w:rPr>
          <w:noProof/>
        </w:rPr>
        <w:fldChar w:fldCharType="end"/>
      </w:r>
    </w:p>
    <w:p w14:paraId="10C3E188" w14:textId="1779D9E9" w:rsidR="0034606E" w:rsidRDefault="0034606E">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_Toc112937942 \h </w:instrText>
      </w:r>
      <w:r>
        <w:rPr>
          <w:noProof/>
        </w:rPr>
      </w:r>
      <w:r>
        <w:rPr>
          <w:noProof/>
        </w:rPr>
        <w:fldChar w:fldCharType="separate"/>
      </w:r>
      <w:r>
        <w:rPr>
          <w:noProof/>
        </w:rPr>
        <w:t>37</w:t>
      </w:r>
      <w:r>
        <w:rPr>
          <w:noProof/>
        </w:rPr>
        <w:fldChar w:fldCharType="end"/>
      </w:r>
    </w:p>
    <w:p w14:paraId="45AFE92F" w14:textId="69D9B4EF" w:rsidR="0034606E" w:rsidRDefault="0034606E">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_Toc112937943 \h </w:instrText>
      </w:r>
      <w:r>
        <w:rPr>
          <w:noProof/>
        </w:rPr>
      </w:r>
      <w:r>
        <w:rPr>
          <w:noProof/>
        </w:rPr>
        <w:fldChar w:fldCharType="separate"/>
      </w:r>
      <w:r>
        <w:rPr>
          <w:noProof/>
        </w:rPr>
        <w:t>37</w:t>
      </w:r>
      <w:r>
        <w:rPr>
          <w:noProof/>
        </w:rPr>
        <w:fldChar w:fldCharType="end"/>
      </w:r>
    </w:p>
    <w:p w14:paraId="0891948F" w14:textId="7664DDE8" w:rsidR="0034606E" w:rsidRDefault="0034606E">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_Toc112937944 \h </w:instrText>
      </w:r>
      <w:r>
        <w:rPr>
          <w:noProof/>
        </w:rPr>
      </w:r>
      <w:r>
        <w:rPr>
          <w:noProof/>
        </w:rPr>
        <w:fldChar w:fldCharType="separate"/>
      </w:r>
      <w:r>
        <w:rPr>
          <w:noProof/>
        </w:rPr>
        <w:t>37</w:t>
      </w:r>
      <w:r>
        <w:rPr>
          <w:noProof/>
        </w:rPr>
        <w:fldChar w:fldCharType="end"/>
      </w:r>
    </w:p>
    <w:p w14:paraId="53FCD551" w14:textId="42A493CA" w:rsidR="0034606E" w:rsidRDefault="0034606E">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_Toc112937945 \h </w:instrText>
      </w:r>
      <w:r>
        <w:rPr>
          <w:noProof/>
        </w:rPr>
      </w:r>
      <w:r>
        <w:rPr>
          <w:noProof/>
        </w:rPr>
        <w:fldChar w:fldCharType="separate"/>
      </w:r>
      <w:r>
        <w:rPr>
          <w:noProof/>
        </w:rPr>
        <w:t>38</w:t>
      </w:r>
      <w:r>
        <w:rPr>
          <w:noProof/>
        </w:rPr>
        <w:fldChar w:fldCharType="end"/>
      </w:r>
    </w:p>
    <w:p w14:paraId="25905414" w14:textId="31DC0706" w:rsidR="0034606E" w:rsidRDefault="0034606E">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_Toc112937946 \h </w:instrText>
      </w:r>
      <w:r>
        <w:rPr>
          <w:noProof/>
        </w:rPr>
      </w:r>
      <w:r>
        <w:rPr>
          <w:noProof/>
        </w:rPr>
        <w:fldChar w:fldCharType="separate"/>
      </w:r>
      <w:r>
        <w:rPr>
          <w:noProof/>
        </w:rPr>
        <w:t>38</w:t>
      </w:r>
      <w:r>
        <w:rPr>
          <w:noProof/>
        </w:rPr>
        <w:fldChar w:fldCharType="end"/>
      </w:r>
    </w:p>
    <w:p w14:paraId="2CF639F7" w14:textId="5A696BC8" w:rsidR="0034606E" w:rsidRDefault="0034606E">
      <w:pPr>
        <w:pStyle w:val="TOC4"/>
        <w:rPr>
          <w:rFonts w:asciiTheme="minorHAnsi" w:eastAsiaTheme="minorEastAsia" w:hAnsiTheme="minorHAnsi" w:cstheme="minorBidi"/>
          <w:noProof/>
          <w:kern w:val="2"/>
          <w:sz w:val="21"/>
          <w:szCs w:val="22"/>
          <w:lang w:val="en-US" w:eastAsia="zh-CN"/>
        </w:rPr>
      </w:pPr>
      <w:r w:rsidRPr="003B4536">
        <w:rPr>
          <w:noProof/>
          <w:lang w:val="en-US"/>
        </w:rPr>
        <w:t>5.1.6.3</w:t>
      </w:r>
      <w:r>
        <w:rPr>
          <w:rFonts w:asciiTheme="minorHAnsi" w:eastAsiaTheme="minorEastAsia" w:hAnsiTheme="minorHAnsi" w:cstheme="minorBidi"/>
          <w:noProof/>
          <w:kern w:val="2"/>
          <w:sz w:val="21"/>
          <w:szCs w:val="22"/>
          <w:lang w:val="en-US" w:eastAsia="zh-CN"/>
        </w:rPr>
        <w:tab/>
      </w:r>
      <w:r w:rsidRPr="003B4536">
        <w:rPr>
          <w:noProof/>
          <w:lang w:val="en-US"/>
        </w:rPr>
        <w:t>Simple data types and enumerations</w:t>
      </w:r>
      <w:r>
        <w:rPr>
          <w:noProof/>
        </w:rPr>
        <w:tab/>
      </w:r>
      <w:r>
        <w:rPr>
          <w:noProof/>
        </w:rPr>
        <w:fldChar w:fldCharType="begin"/>
      </w:r>
      <w:r>
        <w:rPr>
          <w:noProof/>
        </w:rPr>
        <w:instrText xml:space="preserve"> PAGEREF _Toc112937947 \h </w:instrText>
      </w:r>
      <w:r>
        <w:rPr>
          <w:noProof/>
        </w:rPr>
      </w:r>
      <w:r>
        <w:rPr>
          <w:noProof/>
        </w:rPr>
        <w:fldChar w:fldCharType="separate"/>
      </w:r>
      <w:r>
        <w:rPr>
          <w:noProof/>
        </w:rPr>
        <w:t>39</w:t>
      </w:r>
      <w:r>
        <w:rPr>
          <w:noProof/>
        </w:rPr>
        <w:fldChar w:fldCharType="end"/>
      </w:r>
    </w:p>
    <w:p w14:paraId="7D1A8322" w14:textId="0614BA7B" w:rsidR="0034606E" w:rsidRDefault="0034606E">
      <w:pPr>
        <w:pStyle w:val="TOC4"/>
        <w:rPr>
          <w:rFonts w:asciiTheme="minorHAnsi" w:eastAsiaTheme="minorEastAsia" w:hAnsiTheme="minorHAnsi" w:cstheme="minorBidi"/>
          <w:noProof/>
          <w:kern w:val="2"/>
          <w:sz w:val="21"/>
          <w:szCs w:val="22"/>
          <w:lang w:val="en-US" w:eastAsia="zh-CN"/>
        </w:rPr>
      </w:pPr>
      <w:r w:rsidRPr="003B453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_Toc112937948 \h </w:instrText>
      </w:r>
      <w:r>
        <w:rPr>
          <w:noProof/>
        </w:rPr>
      </w:r>
      <w:r>
        <w:rPr>
          <w:noProof/>
        </w:rPr>
        <w:fldChar w:fldCharType="separate"/>
      </w:r>
      <w:r>
        <w:rPr>
          <w:noProof/>
        </w:rPr>
        <w:t>39</w:t>
      </w:r>
      <w:r>
        <w:rPr>
          <w:noProof/>
        </w:rPr>
        <w:fldChar w:fldCharType="end"/>
      </w:r>
    </w:p>
    <w:p w14:paraId="7D259759" w14:textId="050B8048" w:rsidR="0034606E" w:rsidRDefault="0034606E">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_Toc112937949 \h </w:instrText>
      </w:r>
      <w:r>
        <w:rPr>
          <w:noProof/>
        </w:rPr>
      </w:r>
      <w:r>
        <w:rPr>
          <w:noProof/>
        </w:rPr>
        <w:fldChar w:fldCharType="separate"/>
      </w:r>
      <w:r>
        <w:rPr>
          <w:noProof/>
        </w:rPr>
        <w:t>39</w:t>
      </w:r>
      <w:r>
        <w:rPr>
          <w:noProof/>
        </w:rPr>
        <w:fldChar w:fldCharType="end"/>
      </w:r>
    </w:p>
    <w:p w14:paraId="262C3608" w14:textId="32A14B04" w:rsidR="0034606E" w:rsidRDefault="0034606E">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_Toc112937950 \h </w:instrText>
      </w:r>
      <w:r>
        <w:rPr>
          <w:noProof/>
        </w:rPr>
      </w:r>
      <w:r>
        <w:rPr>
          <w:noProof/>
        </w:rPr>
        <w:fldChar w:fldCharType="separate"/>
      </w:r>
      <w:r>
        <w:rPr>
          <w:noProof/>
        </w:rPr>
        <w:t>39</w:t>
      </w:r>
      <w:r>
        <w:rPr>
          <w:noProof/>
        </w:rPr>
        <w:fldChar w:fldCharType="end"/>
      </w:r>
    </w:p>
    <w:p w14:paraId="09219EC3" w14:textId="467B3B79" w:rsidR="0034606E" w:rsidRDefault="0034606E">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_Toc112937951 \h </w:instrText>
      </w:r>
      <w:r>
        <w:rPr>
          <w:noProof/>
        </w:rPr>
      </w:r>
      <w:r>
        <w:rPr>
          <w:noProof/>
        </w:rPr>
        <w:fldChar w:fldCharType="separate"/>
      </w:r>
      <w:r>
        <w:rPr>
          <w:noProof/>
        </w:rPr>
        <w:t>39</w:t>
      </w:r>
      <w:r>
        <w:rPr>
          <w:noProof/>
        </w:rPr>
        <w:fldChar w:fldCharType="end"/>
      </w:r>
    </w:p>
    <w:p w14:paraId="69D447C0" w14:textId="52E2C308" w:rsidR="0034606E" w:rsidRDefault="0034606E">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_Toc112937952 \h </w:instrText>
      </w:r>
      <w:r>
        <w:rPr>
          <w:noProof/>
        </w:rPr>
      </w:r>
      <w:r>
        <w:rPr>
          <w:noProof/>
        </w:rPr>
        <w:fldChar w:fldCharType="separate"/>
      </w:r>
      <w:r>
        <w:rPr>
          <w:noProof/>
        </w:rPr>
        <w:t>39</w:t>
      </w:r>
      <w:r>
        <w:rPr>
          <w:noProof/>
        </w:rPr>
        <w:fldChar w:fldCharType="end"/>
      </w:r>
    </w:p>
    <w:p w14:paraId="0FD17156" w14:textId="49A34CFD" w:rsidR="0034606E" w:rsidRDefault="0034606E">
      <w:pPr>
        <w:pStyle w:val="TOC3"/>
        <w:rPr>
          <w:rFonts w:asciiTheme="minorHAnsi" w:eastAsiaTheme="minorEastAsia" w:hAnsiTheme="minorHAnsi" w:cstheme="minorBidi"/>
          <w:noProof/>
          <w:kern w:val="2"/>
          <w:sz w:val="21"/>
          <w:szCs w:val="22"/>
          <w:lang w:val="en-US" w:eastAsia="zh-CN"/>
        </w:rPr>
      </w:pPr>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_Toc112937953 \h </w:instrText>
      </w:r>
      <w:r>
        <w:rPr>
          <w:noProof/>
        </w:rPr>
      </w:r>
      <w:r>
        <w:rPr>
          <w:noProof/>
        </w:rPr>
        <w:fldChar w:fldCharType="separate"/>
      </w:r>
      <w:r>
        <w:rPr>
          <w:noProof/>
        </w:rPr>
        <w:t>39</w:t>
      </w:r>
      <w:r>
        <w:rPr>
          <w:noProof/>
        </w:rPr>
        <w:fldChar w:fldCharType="end"/>
      </w:r>
    </w:p>
    <w:p w14:paraId="70F5A8E3" w14:textId="41A0E296" w:rsidR="0034606E" w:rsidRDefault="0034606E">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_Toc112937954 \h </w:instrText>
      </w:r>
      <w:r>
        <w:rPr>
          <w:noProof/>
        </w:rPr>
      </w:r>
      <w:r>
        <w:rPr>
          <w:noProof/>
        </w:rPr>
        <w:fldChar w:fldCharType="separate"/>
      </w:r>
      <w:r>
        <w:rPr>
          <w:noProof/>
        </w:rPr>
        <w:t>39</w:t>
      </w:r>
      <w:r>
        <w:rPr>
          <w:noProof/>
        </w:rPr>
        <w:fldChar w:fldCharType="end"/>
      </w:r>
    </w:p>
    <w:p w14:paraId="1B5CF298" w14:textId="077D7CA3" w:rsidR="0034606E" w:rsidRDefault="0034606E">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_Toc112937955 \h </w:instrText>
      </w:r>
      <w:r>
        <w:rPr>
          <w:noProof/>
        </w:rPr>
      </w:r>
      <w:r>
        <w:rPr>
          <w:noProof/>
        </w:rPr>
        <w:fldChar w:fldCharType="separate"/>
      </w:r>
      <w:r>
        <w:rPr>
          <w:noProof/>
        </w:rPr>
        <w:t>40</w:t>
      </w:r>
      <w:r>
        <w:rPr>
          <w:noProof/>
        </w:rPr>
        <w:fldChar w:fldCharType="end"/>
      </w:r>
    </w:p>
    <w:p w14:paraId="57D37ADF" w14:textId="1109520B" w:rsidR="0034606E" w:rsidRDefault="0034606E">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_Toc112937956 \h </w:instrText>
      </w:r>
      <w:r>
        <w:rPr>
          <w:noProof/>
        </w:rPr>
      </w:r>
      <w:r>
        <w:rPr>
          <w:noProof/>
        </w:rPr>
        <w:fldChar w:fldCharType="separate"/>
      </w:r>
      <w:r>
        <w:rPr>
          <w:noProof/>
        </w:rPr>
        <w:t>40</w:t>
      </w:r>
      <w:r>
        <w:rPr>
          <w:noProof/>
        </w:rPr>
        <w:fldChar w:fldCharType="end"/>
      </w:r>
    </w:p>
    <w:p w14:paraId="671DAC0E" w14:textId="0FA48C34" w:rsidR="0034606E" w:rsidRDefault="0034606E">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_Toc112937957 \h </w:instrText>
      </w:r>
      <w:r>
        <w:rPr>
          <w:noProof/>
        </w:rPr>
      </w:r>
      <w:r>
        <w:rPr>
          <w:noProof/>
        </w:rPr>
        <w:fldChar w:fldCharType="separate"/>
      </w:r>
      <w:r>
        <w:rPr>
          <w:noProof/>
        </w:rPr>
        <w:t>40</w:t>
      </w:r>
      <w:r>
        <w:rPr>
          <w:noProof/>
        </w:rPr>
        <w:fldChar w:fldCharType="end"/>
      </w:r>
    </w:p>
    <w:p w14:paraId="785E7644" w14:textId="23593F10" w:rsidR="0034606E" w:rsidRDefault="0034606E">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_Toc112937958 \h </w:instrText>
      </w:r>
      <w:r>
        <w:rPr>
          <w:noProof/>
        </w:rPr>
      </w:r>
      <w:r>
        <w:rPr>
          <w:noProof/>
        </w:rPr>
        <w:fldChar w:fldCharType="separate"/>
      </w:r>
      <w:r>
        <w:rPr>
          <w:noProof/>
        </w:rPr>
        <w:t>50</w:t>
      </w:r>
      <w:r>
        <w:rPr>
          <w:noProof/>
        </w:rPr>
        <w:fldChar w:fldCharType="end"/>
      </w:r>
    </w:p>
    <w:p w14:paraId="363B9C19" w14:textId="270DC336" w:rsidR="00876C3C" w:rsidRDefault="0034606E">
      <w:r>
        <w:fldChar w:fldCharType="end"/>
      </w:r>
    </w:p>
    <w:p w14:paraId="27E03616" w14:textId="77777777" w:rsidR="00876C3C" w:rsidRDefault="00A10542">
      <w:pPr>
        <w:pStyle w:val="1"/>
      </w:pPr>
      <w:r>
        <w:br w:type="page"/>
      </w:r>
      <w:bookmarkStart w:id="10" w:name="foreword"/>
      <w:bookmarkStart w:id="11" w:name="_Toc2086433"/>
      <w:bookmarkStart w:id="12" w:name="_Toc35971368"/>
      <w:bookmarkStart w:id="13" w:name="_Toc36812099"/>
      <w:bookmarkStart w:id="14" w:name="_Toc72766411"/>
      <w:bookmarkStart w:id="15" w:name="_Toc72766984"/>
      <w:bookmarkStart w:id="16" w:name="_Toc73042436"/>
      <w:bookmarkStart w:id="17" w:name="_Toc81242780"/>
      <w:bookmarkStart w:id="18" w:name="_Toc89426523"/>
      <w:bookmarkStart w:id="19" w:name="_Toc94020308"/>
      <w:bookmarkStart w:id="20" w:name="_Toc97034838"/>
      <w:bookmarkStart w:id="21" w:name="_Toc97037715"/>
      <w:bookmarkStart w:id="22" w:name="_Toc100939924"/>
      <w:bookmarkStart w:id="23" w:name="_Toc104546790"/>
      <w:bookmarkStart w:id="24" w:name="_Toc112937837"/>
      <w:bookmarkEnd w:id="10"/>
      <w:r>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F87BD03" w14:textId="77777777" w:rsidR="00876C3C" w:rsidRDefault="00A10542">
      <w:r>
        <w:t xml:space="preserve">This Technical </w:t>
      </w:r>
      <w:bookmarkStart w:id="25" w:name="spectype3"/>
      <w:r>
        <w:t>Specification</w:t>
      </w:r>
      <w:bookmarkEnd w:id="25"/>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26" w:name="introduction"/>
      <w:bookmarkStart w:id="27" w:name="_Toc35971369"/>
      <w:bookmarkStart w:id="28" w:name="_Toc36812100"/>
      <w:bookmarkStart w:id="29" w:name="_Toc72766412"/>
      <w:bookmarkStart w:id="30" w:name="_Toc72766985"/>
      <w:bookmarkStart w:id="31" w:name="_Toc73042437"/>
      <w:bookmarkStart w:id="32" w:name="_Toc81242781"/>
      <w:bookmarkStart w:id="33" w:name="_Toc89426524"/>
      <w:bookmarkStart w:id="34" w:name="_Toc94020309"/>
      <w:bookmarkStart w:id="35" w:name="_Toc97034839"/>
      <w:bookmarkStart w:id="36" w:name="_Toc97037716"/>
      <w:bookmarkStart w:id="37" w:name="_Toc100939925"/>
      <w:bookmarkStart w:id="38" w:name="_Toc104546791"/>
      <w:bookmarkStart w:id="39" w:name="_Toc112937838"/>
      <w:bookmarkEnd w:id="26"/>
      <w:r>
        <w:t>Introduction</w:t>
      </w:r>
      <w:bookmarkEnd w:id="27"/>
      <w:bookmarkEnd w:id="28"/>
      <w:bookmarkEnd w:id="29"/>
      <w:bookmarkEnd w:id="30"/>
      <w:bookmarkEnd w:id="31"/>
      <w:bookmarkEnd w:id="32"/>
      <w:bookmarkEnd w:id="33"/>
      <w:bookmarkEnd w:id="34"/>
      <w:bookmarkEnd w:id="35"/>
      <w:bookmarkEnd w:id="36"/>
      <w:bookmarkEnd w:id="37"/>
      <w:bookmarkEnd w:id="38"/>
      <w:bookmarkEnd w:id="39"/>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40" w:name="_Toc510696578"/>
      <w:bookmarkStart w:id="41" w:name="_Toc35971370"/>
      <w:bookmarkStart w:id="42" w:name="_Toc36812101"/>
      <w:bookmarkStart w:id="43" w:name="_Toc72766413"/>
      <w:bookmarkStart w:id="44" w:name="_Toc72766986"/>
      <w:bookmarkStart w:id="45" w:name="_Toc73042438"/>
      <w:bookmarkStart w:id="46" w:name="_Toc81242782"/>
      <w:bookmarkStart w:id="47" w:name="_Toc89426525"/>
      <w:bookmarkStart w:id="48" w:name="_Toc94020310"/>
      <w:bookmarkStart w:id="49" w:name="_Toc97034840"/>
      <w:bookmarkStart w:id="50" w:name="_Toc97037717"/>
      <w:bookmarkStart w:id="51" w:name="_Toc100939926"/>
      <w:bookmarkStart w:id="52" w:name="_Toc104546792"/>
      <w:bookmarkStart w:id="53" w:name="_Toc112937839"/>
      <w:r>
        <w:lastRenderedPageBreak/>
        <w:t>1</w:t>
      </w:r>
      <w:r>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54" w:name="_Toc510696579"/>
      <w:bookmarkStart w:id="55" w:name="_Toc35971371"/>
      <w:bookmarkStart w:id="56" w:name="_Toc36812102"/>
      <w:bookmarkStart w:id="57" w:name="_Toc72766414"/>
      <w:bookmarkStart w:id="58" w:name="_Toc72766987"/>
      <w:bookmarkStart w:id="59" w:name="_Toc73042439"/>
      <w:bookmarkStart w:id="60" w:name="_Toc81242783"/>
      <w:bookmarkStart w:id="61" w:name="_Toc89426526"/>
      <w:bookmarkStart w:id="62" w:name="_Toc94020311"/>
      <w:bookmarkStart w:id="63" w:name="_Toc97034841"/>
      <w:bookmarkStart w:id="64" w:name="_Toc97037718"/>
      <w:bookmarkStart w:id="65" w:name="_Toc100939927"/>
      <w:bookmarkStart w:id="66" w:name="_Toc104546793"/>
      <w:bookmarkStart w:id="67" w:name="_Toc112937840"/>
      <w:r>
        <w:t>2</w:t>
      </w:r>
      <w:r>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68" w:name="OLE_LINK1"/>
      <w:bookmarkStart w:id="69" w:name="OLE_LINK2"/>
      <w:bookmarkStart w:id="70" w:name="OLE_LINK3"/>
      <w:bookmarkStart w:id="71"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8"/>
    <w:bookmarkEnd w:id="69"/>
    <w:bookmarkEnd w:id="70"/>
    <w:bookmarkEnd w:id="71"/>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72" w:name="_Hlk494379671"/>
      <w:r w:rsidR="00CE2746">
        <w:rPr>
          <w:noProof/>
        </w:rPr>
        <w:t>Session Management Event Exposure</w:t>
      </w:r>
      <w:bookmarkEnd w:id="72"/>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1"/>
      </w:pPr>
      <w:bookmarkStart w:id="73" w:name="_Toc510696580"/>
      <w:bookmarkStart w:id="74" w:name="_Toc35971372"/>
      <w:bookmarkStart w:id="75" w:name="_Toc36812103"/>
      <w:bookmarkStart w:id="76" w:name="_Toc72766415"/>
      <w:bookmarkStart w:id="77" w:name="_Toc72766988"/>
      <w:bookmarkStart w:id="78" w:name="_Toc73042440"/>
      <w:bookmarkStart w:id="79" w:name="_Toc81242784"/>
      <w:bookmarkStart w:id="80" w:name="_Toc89426527"/>
      <w:bookmarkStart w:id="81" w:name="_Toc94020312"/>
      <w:bookmarkStart w:id="82" w:name="_Toc97034842"/>
      <w:bookmarkStart w:id="83" w:name="_Toc97037719"/>
      <w:bookmarkStart w:id="84" w:name="_Toc100939928"/>
      <w:bookmarkStart w:id="85" w:name="_Toc104546794"/>
      <w:bookmarkStart w:id="86" w:name="_Toc112937841"/>
      <w:r>
        <w:t>3</w:t>
      </w:r>
      <w:r>
        <w:tab/>
        <w:t>Definitions, symbols and abbreviations</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812CAFE" w14:textId="77777777" w:rsidR="00876C3C" w:rsidRDefault="00A10542">
      <w:pPr>
        <w:pStyle w:val="21"/>
      </w:pPr>
      <w:bookmarkStart w:id="87" w:name="_Toc510696581"/>
      <w:bookmarkStart w:id="88" w:name="_Toc35971373"/>
      <w:bookmarkStart w:id="89" w:name="_Toc36812104"/>
      <w:bookmarkStart w:id="90" w:name="_Toc72766416"/>
      <w:bookmarkStart w:id="91" w:name="_Toc72766989"/>
      <w:bookmarkStart w:id="92" w:name="_Toc73042441"/>
      <w:bookmarkStart w:id="93" w:name="_Toc81242785"/>
      <w:bookmarkStart w:id="94" w:name="_Toc89426528"/>
      <w:bookmarkStart w:id="95" w:name="_Toc94020313"/>
      <w:bookmarkStart w:id="96" w:name="_Toc97034843"/>
      <w:bookmarkStart w:id="97" w:name="_Toc97037720"/>
      <w:bookmarkStart w:id="98" w:name="_Toc100939929"/>
      <w:bookmarkStart w:id="99" w:name="_Toc104546795"/>
      <w:bookmarkStart w:id="100" w:name="_Toc112937842"/>
      <w:r>
        <w:t>3.1</w:t>
      </w:r>
      <w:r>
        <w:tab/>
        <w:t>Definitions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4026EA8" w14:textId="48770479" w:rsidR="00876C3C" w:rsidRDefault="00A10542">
      <w:r>
        <w:t xml:space="preserve">For the purposes of the present document, the terms and definitions given in </w:t>
      </w:r>
      <w:bookmarkStart w:id="101" w:name="OLE_LINK6"/>
      <w:bookmarkStart w:id="102" w:name="OLE_LINK7"/>
      <w:bookmarkStart w:id="103" w:name="OLE_LINK8"/>
      <w:r>
        <w:t xml:space="preserve">3GPP </w:t>
      </w:r>
      <w:bookmarkEnd w:id="101"/>
      <w:bookmarkEnd w:id="102"/>
      <w:bookmarkEnd w:id="103"/>
      <w:r>
        <w:t>TR 21.905 [1] and the following apply. A term defined in the present document takes precedence over the definition of the same term, if any, in 3GPP TR 21.905 [1].</w:t>
      </w:r>
    </w:p>
    <w:p w14:paraId="5C5BEA96" w14:textId="77777777" w:rsidR="00876C3C" w:rsidRDefault="00A10542">
      <w:pPr>
        <w:pStyle w:val="Guidance"/>
      </w:pPr>
      <w:r>
        <w:t>Definition format (</w:t>
      </w:r>
      <w:smartTag w:uri="urn:schemas-microsoft-com:office:smarttags" w:element="place">
        <w:smartTag w:uri="urn:schemas-microsoft-com:office:smarttags" w:element="City">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21"/>
      </w:pPr>
      <w:bookmarkStart w:id="104" w:name="_Toc510696582"/>
      <w:bookmarkStart w:id="105" w:name="_Toc35971374"/>
      <w:bookmarkStart w:id="106" w:name="_Toc36812105"/>
      <w:bookmarkStart w:id="107" w:name="_Toc72766417"/>
      <w:bookmarkStart w:id="108" w:name="_Toc72766990"/>
      <w:bookmarkStart w:id="109" w:name="_Toc73042442"/>
      <w:bookmarkStart w:id="110" w:name="_Toc81242786"/>
      <w:bookmarkStart w:id="111" w:name="_Toc89426529"/>
      <w:bookmarkStart w:id="112" w:name="_Toc94020314"/>
      <w:bookmarkStart w:id="113" w:name="_Toc97034844"/>
      <w:bookmarkStart w:id="114" w:name="_Toc97037721"/>
      <w:bookmarkStart w:id="115" w:name="_Toc100939930"/>
      <w:bookmarkStart w:id="116" w:name="_Toc104546796"/>
      <w:bookmarkStart w:id="117" w:name="_Toc112937843"/>
      <w:r>
        <w:t>3.2</w:t>
      </w:r>
      <w:r>
        <w:tab/>
        <w:t>Symbols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21"/>
      </w:pPr>
      <w:bookmarkStart w:id="118" w:name="_Toc510696583"/>
      <w:bookmarkStart w:id="119" w:name="_Toc35971375"/>
      <w:bookmarkStart w:id="120" w:name="_Toc36812106"/>
      <w:bookmarkStart w:id="121" w:name="_Toc72766418"/>
      <w:bookmarkStart w:id="122" w:name="_Toc72766991"/>
      <w:bookmarkStart w:id="123" w:name="_Toc73042443"/>
      <w:bookmarkStart w:id="124" w:name="_Toc81242787"/>
      <w:bookmarkStart w:id="125" w:name="_Toc89426530"/>
      <w:bookmarkStart w:id="126" w:name="_Toc94020315"/>
      <w:bookmarkStart w:id="127" w:name="_Toc97034845"/>
      <w:bookmarkStart w:id="128" w:name="_Toc97037722"/>
      <w:bookmarkStart w:id="129" w:name="_Toc100939931"/>
      <w:bookmarkStart w:id="130" w:name="_Toc104546797"/>
      <w:bookmarkStart w:id="131" w:name="_Toc112937844"/>
      <w:r>
        <w:t>3.3</w:t>
      </w:r>
      <w:r>
        <w:tab/>
        <w:t>Abbreviations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132" w:name="_Toc510696585"/>
      <w:bookmarkStart w:id="133" w:name="_Toc35971377"/>
      <w:bookmarkStart w:id="134" w:name="_Toc36812108"/>
      <w:bookmarkStart w:id="135" w:name="_Toc72766419"/>
      <w:bookmarkStart w:id="136" w:name="_Toc72766992"/>
      <w:bookmarkStart w:id="137" w:name="_Toc73042444"/>
      <w:bookmarkStart w:id="138" w:name="_Toc81242788"/>
      <w:bookmarkStart w:id="139" w:name="_Toc89426531"/>
      <w:bookmarkStart w:id="140" w:name="_Toc94020316"/>
      <w:bookmarkStart w:id="141" w:name="_Toc97034846"/>
      <w:bookmarkStart w:id="142" w:name="_Toc97037723"/>
      <w:bookmarkStart w:id="143" w:name="_Toc100939932"/>
      <w:bookmarkStart w:id="144" w:name="_Toc104546798"/>
      <w:bookmarkStart w:id="145" w:name="_Toc112937845"/>
      <w:r>
        <w:lastRenderedPageBreak/>
        <w:t>4</w:t>
      </w:r>
      <w:r>
        <w:tab/>
        <w:t xml:space="preserve">Services offered by the </w:t>
      </w:r>
      <w:bookmarkEnd w:id="132"/>
      <w:bookmarkEnd w:id="133"/>
      <w:bookmarkEnd w:id="134"/>
      <w:r>
        <w:t>ADRF</w:t>
      </w:r>
      <w:bookmarkEnd w:id="135"/>
      <w:bookmarkEnd w:id="136"/>
      <w:bookmarkEnd w:id="137"/>
      <w:bookmarkEnd w:id="138"/>
      <w:bookmarkEnd w:id="139"/>
      <w:bookmarkEnd w:id="140"/>
      <w:bookmarkEnd w:id="141"/>
      <w:bookmarkEnd w:id="142"/>
      <w:bookmarkEnd w:id="143"/>
      <w:bookmarkEnd w:id="144"/>
      <w:bookmarkEnd w:id="145"/>
    </w:p>
    <w:p w14:paraId="114708CE" w14:textId="77777777" w:rsidR="00876C3C" w:rsidRDefault="00A10542">
      <w:pPr>
        <w:pStyle w:val="21"/>
      </w:pPr>
      <w:bookmarkStart w:id="146" w:name="_Toc510696586"/>
      <w:bookmarkStart w:id="147" w:name="_Toc35971378"/>
      <w:bookmarkStart w:id="148" w:name="_Toc36812109"/>
      <w:bookmarkStart w:id="149" w:name="_Toc72766420"/>
      <w:bookmarkStart w:id="150" w:name="_Toc72766993"/>
      <w:bookmarkStart w:id="151" w:name="_Toc73042445"/>
      <w:bookmarkStart w:id="152" w:name="_Toc81242789"/>
      <w:bookmarkStart w:id="153" w:name="_Toc89426532"/>
      <w:bookmarkStart w:id="154" w:name="_Toc94020317"/>
      <w:bookmarkStart w:id="155" w:name="_Toc97034847"/>
      <w:bookmarkStart w:id="156" w:name="_Toc97037724"/>
      <w:bookmarkStart w:id="157" w:name="_Toc100939933"/>
      <w:bookmarkStart w:id="158" w:name="_Toc104546799"/>
      <w:bookmarkStart w:id="159" w:name="_Toc112937846"/>
      <w:r>
        <w:t>4.1</w:t>
      </w:r>
      <w:r>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1"/>
      </w:pPr>
      <w:bookmarkStart w:id="160" w:name="_Toc72766421"/>
      <w:bookmarkStart w:id="161" w:name="_Toc72766994"/>
      <w:bookmarkStart w:id="162" w:name="_Toc73042446"/>
      <w:bookmarkStart w:id="163" w:name="_Toc81242790"/>
      <w:bookmarkStart w:id="164" w:name="_Toc89426533"/>
      <w:bookmarkStart w:id="165" w:name="_Toc94020318"/>
      <w:bookmarkStart w:id="166" w:name="_Toc97034848"/>
      <w:bookmarkStart w:id="167" w:name="_Toc97037725"/>
      <w:bookmarkStart w:id="168" w:name="_Toc100939934"/>
      <w:bookmarkStart w:id="169" w:name="_Toc104546800"/>
      <w:bookmarkStart w:id="170" w:name="_Toc112937847"/>
      <w:r>
        <w:t>4.2</w:t>
      </w:r>
      <w:r>
        <w:tab/>
        <w:t>Nadrf_DataManagement Service</w:t>
      </w:r>
      <w:bookmarkEnd w:id="160"/>
      <w:bookmarkEnd w:id="161"/>
      <w:bookmarkEnd w:id="162"/>
      <w:bookmarkEnd w:id="163"/>
      <w:bookmarkEnd w:id="164"/>
      <w:bookmarkEnd w:id="165"/>
      <w:bookmarkEnd w:id="166"/>
      <w:bookmarkEnd w:id="167"/>
      <w:bookmarkEnd w:id="168"/>
      <w:bookmarkEnd w:id="169"/>
      <w:bookmarkEnd w:id="170"/>
    </w:p>
    <w:p w14:paraId="1E3E40FD" w14:textId="77777777" w:rsidR="00876C3C" w:rsidRDefault="00A10542">
      <w:pPr>
        <w:pStyle w:val="31"/>
      </w:pPr>
      <w:bookmarkStart w:id="171" w:name="_Toc72766422"/>
      <w:bookmarkStart w:id="172" w:name="_Toc72766995"/>
      <w:bookmarkStart w:id="173" w:name="_Toc73042447"/>
      <w:bookmarkStart w:id="174" w:name="_Toc81242791"/>
      <w:bookmarkStart w:id="175" w:name="_Toc89426534"/>
      <w:bookmarkStart w:id="176" w:name="_Toc94020319"/>
      <w:bookmarkStart w:id="177" w:name="_Toc97034849"/>
      <w:bookmarkStart w:id="178" w:name="_Toc97037726"/>
      <w:bookmarkStart w:id="179" w:name="_Toc100939935"/>
      <w:bookmarkStart w:id="180" w:name="_Toc104546801"/>
      <w:bookmarkStart w:id="181" w:name="_Toc112937848"/>
      <w:r>
        <w:t>4.2.1</w:t>
      </w:r>
      <w:r>
        <w:tab/>
        <w:t>Service Description</w:t>
      </w:r>
      <w:bookmarkEnd w:id="171"/>
      <w:bookmarkEnd w:id="172"/>
      <w:bookmarkEnd w:id="173"/>
      <w:bookmarkEnd w:id="174"/>
      <w:bookmarkEnd w:id="175"/>
      <w:bookmarkEnd w:id="176"/>
      <w:bookmarkEnd w:id="177"/>
      <w:bookmarkEnd w:id="178"/>
      <w:bookmarkEnd w:id="179"/>
      <w:bookmarkEnd w:id="180"/>
      <w:bookmarkEnd w:id="181"/>
    </w:p>
    <w:p w14:paraId="554FE447" w14:textId="77777777" w:rsidR="00E95463" w:rsidRPr="00896140" w:rsidRDefault="00E95463" w:rsidP="00E95463">
      <w:pPr>
        <w:pStyle w:val="41"/>
      </w:pPr>
      <w:bookmarkStart w:id="182" w:name="_Toc28012754"/>
      <w:bookmarkStart w:id="183" w:name="_Toc34266224"/>
      <w:bookmarkStart w:id="184" w:name="_Toc36102395"/>
      <w:bookmarkStart w:id="185" w:name="_Toc43563437"/>
      <w:bookmarkStart w:id="186" w:name="_Toc45133980"/>
      <w:bookmarkStart w:id="187" w:name="_Toc50031910"/>
      <w:bookmarkStart w:id="188" w:name="_Toc51762830"/>
      <w:bookmarkStart w:id="189" w:name="_Toc56640897"/>
      <w:bookmarkStart w:id="190" w:name="_Toc59017865"/>
      <w:bookmarkStart w:id="191" w:name="_Toc66231733"/>
      <w:bookmarkStart w:id="192" w:name="_Toc68168894"/>
      <w:bookmarkStart w:id="193" w:name="_Toc70550540"/>
      <w:bookmarkStart w:id="194" w:name="_Toc73564345"/>
      <w:bookmarkStart w:id="195" w:name="_Toc81244729"/>
      <w:bookmarkStart w:id="196" w:name="_Toc89426535"/>
      <w:bookmarkStart w:id="197" w:name="_Toc94020320"/>
      <w:bookmarkStart w:id="198" w:name="_Toc97034850"/>
      <w:bookmarkStart w:id="199" w:name="_Toc97037727"/>
      <w:bookmarkStart w:id="200" w:name="_Toc100939936"/>
      <w:bookmarkStart w:id="201" w:name="_Toc104546802"/>
      <w:bookmarkStart w:id="202" w:name="_Toc112937849"/>
      <w:r>
        <w:t>4.2.</w:t>
      </w:r>
      <w:r>
        <w:rPr>
          <w:rFonts w:hint="eastAsia"/>
          <w:lang w:eastAsia="zh-CN"/>
        </w:rPr>
        <w:t>1</w:t>
      </w:r>
      <w:r>
        <w:rPr>
          <w:lang w:eastAsia="zh-CN"/>
        </w:rPr>
        <w:t>.1</w:t>
      </w:r>
      <w:r>
        <w:tab/>
      </w:r>
      <w:r>
        <w:rPr>
          <w:rFonts w:hint="eastAsia"/>
          <w:lang w:eastAsia="zh-CN"/>
        </w:rPr>
        <w:t>Overview</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lastRenderedPageBreak/>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203" w:name="_Toc28012755"/>
      <w:bookmarkStart w:id="204" w:name="_Toc34266225"/>
      <w:bookmarkStart w:id="205" w:name="_Toc36102396"/>
      <w:bookmarkStart w:id="206" w:name="_Toc43563438"/>
      <w:bookmarkStart w:id="207" w:name="_Toc45133981"/>
      <w:bookmarkStart w:id="208" w:name="_Toc50031911"/>
      <w:bookmarkStart w:id="209" w:name="_Toc51762831"/>
      <w:bookmarkStart w:id="210" w:name="_Toc56640898"/>
      <w:bookmarkStart w:id="211" w:name="_Toc59017866"/>
      <w:bookmarkStart w:id="212" w:name="_Toc66231734"/>
      <w:bookmarkStart w:id="213" w:name="_Toc68168895"/>
      <w:bookmarkStart w:id="214" w:name="_Toc70550541"/>
      <w:bookmarkStart w:id="215" w:name="_Toc73564346"/>
      <w:bookmarkStart w:id="216" w:name="_Toc81244730"/>
      <w:bookmarkStart w:id="217" w:name="_Toc89426536"/>
      <w:bookmarkStart w:id="218" w:name="_Toc94020321"/>
      <w:bookmarkStart w:id="219" w:name="_Toc97034851"/>
      <w:bookmarkStart w:id="220" w:name="_Toc97037728"/>
      <w:bookmarkStart w:id="221" w:name="_Toc100939937"/>
      <w:bookmarkStart w:id="222" w:name="_Toc104546803"/>
      <w:bookmarkStart w:id="223" w:name="_Toc112937850"/>
      <w:r>
        <w:t>4.2.</w:t>
      </w:r>
      <w:r>
        <w:rPr>
          <w:rFonts w:hint="eastAsia"/>
        </w:rPr>
        <w:t>1</w:t>
      </w:r>
      <w:r>
        <w:t>.2</w:t>
      </w:r>
      <w:r>
        <w:rPr>
          <w:rFonts w:hint="eastAsia"/>
        </w:rPr>
        <w:tab/>
      </w:r>
      <w:r>
        <w:t>Service Architecture</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240pt;height:106.5pt" o:ole="">
            <v:imagedata r:id="rId12" o:title=""/>
          </v:shape>
          <o:OLEObject Type="Embed" ProgID="Visio.Drawing.15" ShapeID="_x0000_i1116" DrawAspect="Content" ObjectID="_1723550553"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117" type="#_x0000_t75" style="width:265.5pt;height:119.25pt" o:ole="">
            <v:imagedata r:id="rId14" o:title=""/>
          </v:shape>
          <o:OLEObject Type="Embed" ProgID="Visio.Drawing.15" ShapeID="_x0000_i1117" DrawAspect="Content" ObjectID="_1723550554"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224" w:name="_Hlk68599672"/>
      <w:r w:rsidR="00E95463">
        <w:t>Nadrf_DataManagement</w:t>
      </w:r>
      <w:r w:rsidR="00E95463" w:rsidRPr="00376A4A">
        <w:t xml:space="preserve"> service </w:t>
      </w:r>
      <w:bookmarkEnd w:id="224"/>
      <w:r w:rsidR="00E95463">
        <w:t>a</w:t>
      </w:r>
      <w:r w:rsidR="00E95463" w:rsidRPr="00376A4A">
        <w:t>rchitecture, reference point representation</w:t>
      </w:r>
    </w:p>
    <w:p w14:paraId="54BFA11A" w14:textId="77777777" w:rsidR="00E95463" w:rsidRDefault="00E95463" w:rsidP="00E95463">
      <w:pPr>
        <w:pStyle w:val="41"/>
        <w:rPr>
          <w:lang w:val="en-US"/>
        </w:rPr>
      </w:pPr>
      <w:bookmarkStart w:id="225" w:name="_Toc28012756"/>
      <w:bookmarkStart w:id="226" w:name="_Toc34266226"/>
      <w:bookmarkStart w:id="227" w:name="_Toc36102397"/>
      <w:bookmarkStart w:id="228" w:name="_Toc43563439"/>
      <w:bookmarkStart w:id="229" w:name="_Toc45133982"/>
      <w:bookmarkStart w:id="230" w:name="_Toc50031912"/>
      <w:bookmarkStart w:id="231" w:name="_Toc51762832"/>
      <w:bookmarkStart w:id="232" w:name="_Toc56640899"/>
      <w:bookmarkStart w:id="233" w:name="_Toc59017867"/>
      <w:bookmarkStart w:id="234" w:name="_Toc66231735"/>
      <w:bookmarkStart w:id="235" w:name="_Toc68168896"/>
      <w:bookmarkStart w:id="236" w:name="_Toc70550542"/>
      <w:bookmarkStart w:id="237" w:name="_Toc73564347"/>
      <w:bookmarkStart w:id="238" w:name="_Toc81244731"/>
      <w:bookmarkStart w:id="239" w:name="_Toc89426537"/>
      <w:bookmarkStart w:id="240" w:name="_Toc94020322"/>
      <w:bookmarkStart w:id="241" w:name="_Toc97034852"/>
      <w:bookmarkStart w:id="242" w:name="_Toc97037729"/>
      <w:bookmarkStart w:id="243" w:name="_Toc100939938"/>
      <w:bookmarkStart w:id="244" w:name="_Toc104546804"/>
      <w:bookmarkStart w:id="245" w:name="_Toc112937851"/>
      <w:r>
        <w:rPr>
          <w:lang w:val="en-US"/>
        </w:rPr>
        <w:t>4.2.</w:t>
      </w:r>
      <w:r>
        <w:rPr>
          <w:rFonts w:hint="eastAsia"/>
          <w:lang w:val="en-US" w:eastAsia="zh-CN"/>
        </w:rPr>
        <w:t>1.3</w:t>
      </w:r>
      <w:r>
        <w:rPr>
          <w:lang w:val="en-US"/>
        </w:rPr>
        <w:tab/>
        <w:t>Network Functions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6943C65" w14:textId="77777777" w:rsidR="00E95463" w:rsidRDefault="00E95463" w:rsidP="00E95463">
      <w:pPr>
        <w:pStyle w:val="50"/>
        <w:rPr>
          <w:lang w:eastAsia="zh-CN"/>
        </w:rPr>
      </w:pPr>
      <w:bookmarkStart w:id="246" w:name="_Toc28012757"/>
      <w:bookmarkStart w:id="247" w:name="_Toc34266227"/>
      <w:bookmarkStart w:id="248" w:name="_Toc36102398"/>
      <w:bookmarkStart w:id="249" w:name="_Toc43563440"/>
      <w:bookmarkStart w:id="250" w:name="_Toc45133983"/>
      <w:bookmarkStart w:id="251" w:name="_Toc50031913"/>
      <w:bookmarkStart w:id="252" w:name="_Toc51762833"/>
      <w:bookmarkStart w:id="253" w:name="_Toc56640900"/>
      <w:bookmarkStart w:id="254" w:name="_Toc59017868"/>
      <w:bookmarkStart w:id="255" w:name="_Toc66231736"/>
      <w:bookmarkStart w:id="256" w:name="_Toc68168897"/>
      <w:bookmarkStart w:id="257" w:name="_Toc70550543"/>
      <w:bookmarkStart w:id="258" w:name="_Toc73564348"/>
      <w:bookmarkStart w:id="259" w:name="_Toc81244732"/>
      <w:bookmarkStart w:id="260" w:name="_Toc89426538"/>
      <w:bookmarkStart w:id="261" w:name="_Toc94020323"/>
      <w:bookmarkStart w:id="262" w:name="_Toc97034853"/>
      <w:bookmarkStart w:id="263" w:name="_Toc97037730"/>
      <w:bookmarkStart w:id="264" w:name="_Toc100939939"/>
      <w:bookmarkStart w:id="265" w:name="_Toc104546805"/>
      <w:bookmarkStart w:id="266" w:name="_Toc112937852"/>
      <w:r>
        <w:t>4.2.</w:t>
      </w:r>
      <w:r>
        <w:rPr>
          <w:rFonts w:hint="eastAsia"/>
          <w:lang w:eastAsia="zh-CN"/>
        </w:rPr>
        <w:t>1.3.1</w:t>
      </w:r>
      <w:r>
        <w:tab/>
      </w:r>
      <w:bookmarkEnd w:id="246"/>
      <w:bookmarkEnd w:id="247"/>
      <w:bookmarkEnd w:id="248"/>
      <w:bookmarkEnd w:id="249"/>
      <w:bookmarkEnd w:id="250"/>
      <w:bookmarkEnd w:id="251"/>
      <w:bookmarkEnd w:id="252"/>
      <w:bookmarkEnd w:id="253"/>
      <w:bookmarkEnd w:id="254"/>
      <w:bookmarkEnd w:id="255"/>
      <w:bookmarkEnd w:id="256"/>
      <w:bookmarkEnd w:id="257"/>
      <w:bookmarkEnd w:id="258"/>
      <w:r>
        <w:t>Analytics Data Repository Function (ADRF)</w:t>
      </w:r>
      <w:bookmarkEnd w:id="259"/>
      <w:bookmarkEnd w:id="260"/>
      <w:bookmarkEnd w:id="261"/>
      <w:bookmarkEnd w:id="262"/>
      <w:bookmarkEnd w:id="263"/>
      <w:bookmarkEnd w:id="264"/>
      <w:bookmarkEnd w:id="265"/>
      <w:bookmarkEnd w:id="266"/>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267" w:name="_Toc28012758"/>
      <w:bookmarkStart w:id="268" w:name="_Toc34266228"/>
      <w:bookmarkStart w:id="269" w:name="_Toc36102399"/>
      <w:bookmarkStart w:id="270" w:name="_Toc43563441"/>
      <w:bookmarkStart w:id="271" w:name="_Toc45133984"/>
      <w:bookmarkStart w:id="272" w:name="_Toc50031914"/>
      <w:bookmarkStart w:id="273" w:name="_Toc51762834"/>
      <w:bookmarkStart w:id="274" w:name="_Toc56640901"/>
      <w:bookmarkStart w:id="275" w:name="_Toc59017869"/>
      <w:bookmarkStart w:id="276" w:name="_Toc66231737"/>
      <w:bookmarkStart w:id="277" w:name="_Toc68168898"/>
      <w:bookmarkStart w:id="278" w:name="_Toc70550544"/>
      <w:bookmarkStart w:id="279" w:name="_Toc73564349"/>
      <w:bookmarkStart w:id="280" w:name="_Toc81244733"/>
      <w:bookmarkStart w:id="281" w:name="_Toc89426539"/>
      <w:bookmarkStart w:id="282" w:name="_Toc94020324"/>
      <w:bookmarkStart w:id="283" w:name="_Toc97034854"/>
      <w:bookmarkStart w:id="284" w:name="_Toc97037731"/>
      <w:bookmarkStart w:id="285" w:name="_Toc100939940"/>
      <w:bookmarkStart w:id="286" w:name="_Toc104546806"/>
      <w:bookmarkStart w:id="287" w:name="_Toc112937853"/>
      <w:r>
        <w:t>4.2.</w:t>
      </w:r>
      <w:r>
        <w:rPr>
          <w:lang w:eastAsia="zh-CN"/>
        </w:rPr>
        <w:t>1.3.2</w:t>
      </w:r>
      <w:r>
        <w:tab/>
      </w:r>
      <w:r>
        <w:rPr>
          <w:lang w:eastAsia="zh-CN"/>
        </w:rPr>
        <w:t>NF Service Consumers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lastRenderedPageBreak/>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288" w:name="_Toc72766423"/>
      <w:bookmarkStart w:id="289" w:name="_Toc72766996"/>
      <w:bookmarkStart w:id="290" w:name="_Toc73042448"/>
      <w:bookmarkStart w:id="291" w:name="_Toc81242792"/>
      <w:bookmarkStart w:id="292" w:name="_Toc89426540"/>
      <w:bookmarkStart w:id="293" w:name="_Toc94020325"/>
      <w:bookmarkStart w:id="294" w:name="_Toc97034855"/>
      <w:bookmarkStart w:id="295" w:name="_Toc97037732"/>
      <w:bookmarkStart w:id="296" w:name="_Toc100939941"/>
      <w:bookmarkStart w:id="297" w:name="_Toc104546807"/>
      <w:bookmarkStart w:id="298" w:name="_Toc112937854"/>
      <w:r>
        <w:t>4.2.2</w:t>
      </w:r>
      <w:r>
        <w:tab/>
        <w:t>Service Operations</w:t>
      </w:r>
      <w:bookmarkEnd w:id="288"/>
      <w:bookmarkEnd w:id="289"/>
      <w:bookmarkEnd w:id="290"/>
      <w:bookmarkEnd w:id="291"/>
      <w:bookmarkEnd w:id="292"/>
      <w:bookmarkEnd w:id="293"/>
      <w:bookmarkEnd w:id="294"/>
      <w:bookmarkEnd w:id="295"/>
      <w:bookmarkEnd w:id="296"/>
      <w:bookmarkEnd w:id="297"/>
      <w:bookmarkEnd w:id="298"/>
    </w:p>
    <w:p w14:paraId="5268E852" w14:textId="77777777" w:rsidR="00876C3C" w:rsidRDefault="00A10542">
      <w:pPr>
        <w:pStyle w:val="41"/>
      </w:pPr>
      <w:bookmarkStart w:id="299" w:name="_Toc72766424"/>
      <w:bookmarkStart w:id="300" w:name="_Toc72766997"/>
      <w:bookmarkStart w:id="301" w:name="_Toc73042449"/>
      <w:bookmarkStart w:id="302" w:name="_Toc81242793"/>
      <w:bookmarkStart w:id="303" w:name="_Toc89426541"/>
      <w:bookmarkStart w:id="304" w:name="_Toc94020326"/>
      <w:bookmarkStart w:id="305" w:name="_Toc97034856"/>
      <w:bookmarkStart w:id="306" w:name="_Toc97037733"/>
      <w:bookmarkStart w:id="307" w:name="_Toc100939942"/>
      <w:bookmarkStart w:id="308" w:name="_Toc104546808"/>
      <w:bookmarkStart w:id="309" w:name="_Toc112937855"/>
      <w:r>
        <w:t>4.2.2.1</w:t>
      </w:r>
      <w:r>
        <w:tab/>
        <w:t>Introduction</w:t>
      </w:r>
      <w:bookmarkEnd w:id="299"/>
      <w:bookmarkEnd w:id="300"/>
      <w:bookmarkEnd w:id="301"/>
      <w:bookmarkEnd w:id="302"/>
      <w:bookmarkEnd w:id="303"/>
      <w:bookmarkEnd w:id="304"/>
      <w:bookmarkEnd w:id="305"/>
      <w:bookmarkEnd w:id="306"/>
      <w:bookmarkEnd w:id="307"/>
      <w:bookmarkEnd w:id="308"/>
      <w:bookmarkEnd w:id="309"/>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310" w:name="_Toc89426542"/>
      <w:bookmarkStart w:id="311" w:name="_Toc94020327"/>
      <w:bookmarkStart w:id="312" w:name="_Toc97034857"/>
      <w:bookmarkStart w:id="313" w:name="_Toc97037734"/>
      <w:bookmarkStart w:id="314" w:name="_Toc100939943"/>
      <w:bookmarkStart w:id="315" w:name="_Toc104546809"/>
      <w:bookmarkStart w:id="316" w:name="_Toc510696592"/>
      <w:bookmarkStart w:id="317" w:name="_Toc35971384"/>
      <w:bookmarkStart w:id="318" w:name="_Toc67903508"/>
      <w:bookmarkStart w:id="319" w:name="_Toc73173215"/>
      <w:bookmarkStart w:id="320" w:name="_Toc76110434"/>
      <w:bookmarkStart w:id="321" w:name="_Toc72766425"/>
      <w:bookmarkStart w:id="322" w:name="_Toc72766998"/>
      <w:bookmarkStart w:id="323" w:name="_Toc73042450"/>
      <w:bookmarkStart w:id="324" w:name="_Toc81242794"/>
      <w:bookmarkStart w:id="325" w:name="_Toc510696608"/>
      <w:bookmarkStart w:id="326" w:name="_Toc35971399"/>
      <w:bookmarkStart w:id="327" w:name="_Toc68594633"/>
      <w:bookmarkStart w:id="328" w:name="_Toc112937856"/>
      <w:r>
        <w:t>4.2.2.2</w:t>
      </w:r>
      <w:r>
        <w:tab/>
        <w:t>Nadrf_DataManagement_StorageRequest service operation</w:t>
      </w:r>
      <w:bookmarkEnd w:id="310"/>
      <w:bookmarkEnd w:id="311"/>
      <w:bookmarkEnd w:id="312"/>
      <w:bookmarkEnd w:id="313"/>
      <w:bookmarkEnd w:id="314"/>
      <w:bookmarkEnd w:id="315"/>
      <w:bookmarkEnd w:id="328"/>
    </w:p>
    <w:p w14:paraId="15C770B7" w14:textId="77777777" w:rsidR="007E79B2" w:rsidRDefault="007E79B2" w:rsidP="007E79B2">
      <w:pPr>
        <w:pStyle w:val="50"/>
      </w:pPr>
      <w:bookmarkStart w:id="329" w:name="_Toc89426543"/>
      <w:bookmarkStart w:id="330" w:name="_Toc94020328"/>
      <w:bookmarkStart w:id="331" w:name="_Toc97034858"/>
      <w:bookmarkStart w:id="332" w:name="_Toc97037735"/>
      <w:bookmarkStart w:id="333" w:name="_Toc100939944"/>
      <w:bookmarkStart w:id="334" w:name="_Toc104546810"/>
      <w:bookmarkStart w:id="335" w:name="_Toc112937857"/>
      <w:r>
        <w:t>4.2.2.2.1</w:t>
      </w:r>
      <w:r>
        <w:tab/>
        <w:t>General</w:t>
      </w:r>
      <w:bookmarkEnd w:id="329"/>
      <w:bookmarkEnd w:id="330"/>
      <w:bookmarkEnd w:id="331"/>
      <w:bookmarkEnd w:id="332"/>
      <w:bookmarkEnd w:id="333"/>
      <w:bookmarkEnd w:id="334"/>
      <w:bookmarkEnd w:id="335"/>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0"/>
      </w:pPr>
      <w:bookmarkStart w:id="336" w:name="_Toc89426544"/>
      <w:bookmarkStart w:id="337" w:name="_Toc94020329"/>
      <w:bookmarkStart w:id="338" w:name="_Toc97034859"/>
      <w:bookmarkStart w:id="339" w:name="_Toc97037736"/>
      <w:bookmarkStart w:id="340" w:name="_Toc100939945"/>
      <w:bookmarkStart w:id="341" w:name="_Toc104546811"/>
      <w:bookmarkStart w:id="342" w:name="_Toc112937858"/>
      <w:r>
        <w:t>4.2.2.2.2</w:t>
      </w:r>
      <w:r>
        <w:tab/>
        <w:t>Request Storage of data or analytics</w:t>
      </w:r>
      <w:bookmarkEnd w:id="336"/>
      <w:bookmarkEnd w:id="337"/>
      <w:bookmarkEnd w:id="338"/>
      <w:bookmarkEnd w:id="339"/>
      <w:bookmarkEnd w:id="340"/>
      <w:bookmarkEnd w:id="341"/>
      <w:bookmarkEnd w:id="342"/>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118" type="#_x0000_t75" style="width:455.25pt;height:149.25pt" o:ole="">
            <v:imagedata r:id="rId16" o:title=""/>
          </v:shape>
          <o:OLEObject Type="Embed" ProgID="Visio.Drawing.15" ShapeID="_x0000_i1118" DrawAspect="Content" ObjectID="_1723550555"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343" w:name="_Toc89426545"/>
      <w:bookmarkStart w:id="344" w:name="_Toc94020330"/>
      <w:bookmarkStart w:id="345" w:name="_Toc97034860"/>
      <w:bookmarkStart w:id="346" w:name="_Toc97037737"/>
      <w:bookmarkStart w:id="347" w:name="_Toc100939946"/>
      <w:bookmarkStart w:id="348" w:name="_Toc104546812"/>
      <w:bookmarkStart w:id="349" w:name="_Toc112937859"/>
      <w:r>
        <w:t>4.2.2.3</w:t>
      </w:r>
      <w:r>
        <w:tab/>
        <w:t>Nadrf_DataManagement_StorageSubscriptionRequest service operation</w:t>
      </w:r>
      <w:bookmarkEnd w:id="343"/>
      <w:bookmarkEnd w:id="344"/>
      <w:bookmarkEnd w:id="345"/>
      <w:bookmarkEnd w:id="346"/>
      <w:bookmarkEnd w:id="347"/>
      <w:bookmarkEnd w:id="348"/>
      <w:bookmarkEnd w:id="349"/>
    </w:p>
    <w:p w14:paraId="5C2866AB" w14:textId="77777777" w:rsidR="00277C0C" w:rsidRDefault="00277C0C" w:rsidP="00277C0C">
      <w:pPr>
        <w:pStyle w:val="50"/>
      </w:pPr>
      <w:bookmarkStart w:id="350" w:name="_Toc89426546"/>
      <w:bookmarkStart w:id="351" w:name="_Toc94020331"/>
      <w:bookmarkStart w:id="352" w:name="_Toc97034861"/>
      <w:bookmarkStart w:id="353" w:name="_Toc97037738"/>
      <w:bookmarkStart w:id="354" w:name="_Toc100939947"/>
      <w:bookmarkStart w:id="355" w:name="_Toc104546813"/>
      <w:bookmarkStart w:id="356" w:name="_Toc112937860"/>
      <w:r>
        <w:t>4.2.2.3.1</w:t>
      </w:r>
      <w:r>
        <w:tab/>
        <w:t>General</w:t>
      </w:r>
      <w:bookmarkEnd w:id="350"/>
      <w:bookmarkEnd w:id="351"/>
      <w:bookmarkEnd w:id="352"/>
      <w:bookmarkEnd w:id="353"/>
      <w:bookmarkEnd w:id="354"/>
      <w:bookmarkEnd w:id="355"/>
      <w:bookmarkEnd w:id="356"/>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357" w:name="_Toc89426547"/>
      <w:bookmarkStart w:id="358" w:name="_Toc94020332"/>
      <w:bookmarkStart w:id="359" w:name="_Toc97034862"/>
      <w:bookmarkStart w:id="360" w:name="_Toc97037739"/>
      <w:bookmarkStart w:id="361" w:name="_Toc100939948"/>
      <w:bookmarkStart w:id="362" w:name="_Toc104546814"/>
      <w:bookmarkStart w:id="363" w:name="_Toc112937861"/>
      <w:r>
        <w:t>4.2.2.3.2</w:t>
      </w:r>
      <w:r>
        <w:tab/>
        <w:t>Requesting subscription and stor</w:t>
      </w:r>
      <w:r w:rsidR="00D64EDE">
        <w:t>ag</w:t>
      </w:r>
      <w:r>
        <w:t>e of data or analytics</w:t>
      </w:r>
      <w:bookmarkEnd w:id="357"/>
      <w:bookmarkEnd w:id="358"/>
      <w:bookmarkEnd w:id="359"/>
      <w:bookmarkEnd w:id="360"/>
      <w:bookmarkEnd w:id="361"/>
      <w:bookmarkEnd w:id="362"/>
      <w:bookmarkEnd w:id="363"/>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119" type="#_x0000_t75" style="width:456pt;height:151.5pt" o:ole="">
            <v:imagedata r:id="rId18" o:title=""/>
          </v:shape>
          <o:OLEObject Type="Embed" ProgID="Visio.Drawing.15" ShapeID="_x0000_i1119" DrawAspect="Content" ObjectID="_1723550556"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65D77711" w:rsidR="00277C0C" w:rsidRPr="0080012D" w:rsidRDefault="00277C0C" w:rsidP="00277C0C">
      <w:r>
        <w:t>In the case of a successful response, the ADRF shall subsequently create a data or analytics subscription (according to inputs that had been received in the NadrfDataStoreSubscription data structure) with a DCCF as described in 3GPP TS 29.574 </w:t>
      </w:r>
      <w:r w:rsidRPr="00277C0C">
        <w:t>[2</w:t>
      </w:r>
      <w:r w:rsidR="005E7502">
        <w:t>3</w:t>
      </w:r>
      <w:r>
        <w:t>] or with an NWDAF as described in 3GPP TS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41"/>
      </w:pPr>
      <w:bookmarkStart w:id="364" w:name="_Toc89426548"/>
      <w:bookmarkStart w:id="365" w:name="_Toc94020333"/>
      <w:bookmarkStart w:id="366" w:name="_Toc97034863"/>
      <w:bookmarkStart w:id="367" w:name="_Toc97037740"/>
      <w:bookmarkStart w:id="368" w:name="_Toc100939949"/>
      <w:bookmarkStart w:id="369" w:name="_Toc104546815"/>
      <w:bookmarkStart w:id="370" w:name="_Toc112937862"/>
      <w:r>
        <w:lastRenderedPageBreak/>
        <w:t>4.2.2.4</w:t>
      </w:r>
      <w:r>
        <w:tab/>
        <w:t>Nadrf_DataManagement_StorageSubscriptionRemoval service operation</w:t>
      </w:r>
      <w:bookmarkEnd w:id="364"/>
      <w:bookmarkEnd w:id="365"/>
      <w:bookmarkEnd w:id="366"/>
      <w:bookmarkEnd w:id="367"/>
      <w:bookmarkEnd w:id="368"/>
      <w:bookmarkEnd w:id="369"/>
      <w:bookmarkEnd w:id="370"/>
    </w:p>
    <w:p w14:paraId="33F5666F" w14:textId="77777777" w:rsidR="009238C8" w:rsidRDefault="009238C8" w:rsidP="009238C8">
      <w:pPr>
        <w:pStyle w:val="50"/>
      </w:pPr>
      <w:bookmarkStart w:id="371" w:name="_Toc89426549"/>
      <w:bookmarkStart w:id="372" w:name="_Toc94020334"/>
      <w:bookmarkStart w:id="373" w:name="_Toc97034864"/>
      <w:bookmarkStart w:id="374" w:name="_Toc97037741"/>
      <w:bookmarkStart w:id="375" w:name="_Toc100939950"/>
      <w:bookmarkStart w:id="376" w:name="_Toc104546816"/>
      <w:bookmarkStart w:id="377" w:name="_Toc112937863"/>
      <w:r>
        <w:t>4.2.2.4.1</w:t>
      </w:r>
      <w:r>
        <w:tab/>
        <w:t>General</w:t>
      </w:r>
      <w:bookmarkEnd w:id="371"/>
      <w:bookmarkEnd w:id="372"/>
      <w:bookmarkEnd w:id="373"/>
      <w:bookmarkEnd w:id="374"/>
      <w:bookmarkEnd w:id="375"/>
      <w:bookmarkEnd w:id="376"/>
      <w:bookmarkEnd w:id="377"/>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0"/>
      </w:pPr>
      <w:bookmarkStart w:id="378" w:name="_Toc89426550"/>
      <w:bookmarkStart w:id="379" w:name="_Toc94020335"/>
      <w:bookmarkStart w:id="380" w:name="_Toc97034865"/>
      <w:bookmarkStart w:id="381" w:name="_Toc97037742"/>
      <w:bookmarkStart w:id="382" w:name="_Toc100939951"/>
      <w:bookmarkStart w:id="383" w:name="_Toc104546817"/>
      <w:bookmarkStart w:id="384" w:name="_Toc112937864"/>
      <w:r>
        <w:t>4.2.2.4.2</w:t>
      </w:r>
      <w:r>
        <w:tab/>
        <w:t>Requesting removal of subscription of data or analytics</w:t>
      </w:r>
      <w:bookmarkEnd w:id="378"/>
      <w:bookmarkEnd w:id="379"/>
      <w:bookmarkEnd w:id="380"/>
      <w:bookmarkEnd w:id="381"/>
      <w:bookmarkEnd w:id="382"/>
      <w:bookmarkEnd w:id="383"/>
      <w:bookmarkEnd w:id="384"/>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120" type="#_x0000_t75" style="width:456pt;height:151.5pt" o:ole="">
            <v:imagedata r:id="rId20" o:title=""/>
          </v:shape>
          <o:OLEObject Type="Embed" ProgID="Visio.Drawing.15" ShapeID="_x0000_i1120" DrawAspect="Content" ObjectID="_1723550557"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12E0072D" w:rsidR="009238C8" w:rsidRDefault="009238C8" w:rsidP="009238C8">
      <w:pPr>
        <w:rPr>
          <w:noProof/>
        </w:rPr>
      </w:pPr>
      <w:r>
        <w:t>The NF service consumer shall invoke the Nadrf_DataManagement_</w:t>
      </w:r>
      <w:r w:rsidRPr="00214F17">
        <w:t xml:space="preserve"> </w:t>
      </w:r>
      <w:r>
        <w:t xml:space="preserve">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w:t>
      </w:r>
      <w:r w:rsidR="00B402BC">
        <w:t>&lt;apiVersion&gt;</w:t>
      </w:r>
      <w:r>
        <w:t>/request-storage-sub-removal" as URI, as shown in figure 4.2.2.4.2-1, step 1</w:t>
      </w:r>
      <w:r>
        <w:rPr>
          <w:noProof/>
        </w:rPr>
        <w:t xml:space="preserve">. The POST request body shall contain an NadrfDataStoreSubscriptionRef data structure, which </w:t>
      </w:r>
      <w:r>
        <w:t>shall include a transaction reference identifier as "transRefId" attribute.</w:t>
      </w:r>
    </w:p>
    <w:p w14:paraId="11D9EBC2" w14:textId="378013FA" w:rsidR="009238C8" w:rsidRDefault="009238C8" w:rsidP="009238C8">
      <w:r>
        <w:t>Upon the reception of an HTTP POST request with "{apiRoot}/nadrf-datamanagement/</w:t>
      </w:r>
      <w:r w:rsidR="00B402BC">
        <w:t>&lt;apiVersion&gt;</w:t>
      </w:r>
      <w:r>
        <w:t>/request-storage-sub-removal" as URI, if the ADRF successfully processed and accepted the received HTTP POST request, the ADRF shall respond</w:t>
      </w:r>
      <w:r>
        <w:rPr>
          <w:rFonts w:eastAsia="Batang"/>
        </w:rPr>
        <w:t xml:space="preserve"> </w:t>
      </w:r>
      <w:r>
        <w:t xml:space="preserve">with HTTP "204 No Content" status. Subsequently, the ADRF shall remove the (DCCF or NWDAF) subscription that had been created and mapped to the received transaction reference identifier as described in </w:t>
      </w:r>
      <w:r w:rsidR="00D11FCD">
        <w:t>clause</w:t>
      </w:r>
      <w:r>
        <w:t> 4.2.2.3.</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385" w:name="_Toc89426551"/>
      <w:bookmarkStart w:id="386" w:name="_Toc94020336"/>
      <w:bookmarkStart w:id="387" w:name="_Toc97034866"/>
      <w:bookmarkStart w:id="388" w:name="_Toc97037743"/>
      <w:bookmarkStart w:id="389" w:name="_Toc100939952"/>
      <w:bookmarkStart w:id="390" w:name="_Toc104546818"/>
      <w:bookmarkStart w:id="391" w:name="_Toc112937865"/>
      <w:r>
        <w:t>4.2.2.5</w:t>
      </w:r>
      <w:r>
        <w:tab/>
        <w:t>Nadrf_DataManagement_RetrievalRequest service operation</w:t>
      </w:r>
      <w:bookmarkEnd w:id="385"/>
      <w:bookmarkEnd w:id="386"/>
      <w:bookmarkEnd w:id="387"/>
      <w:bookmarkEnd w:id="388"/>
      <w:bookmarkEnd w:id="389"/>
      <w:bookmarkEnd w:id="390"/>
      <w:bookmarkEnd w:id="391"/>
    </w:p>
    <w:p w14:paraId="7310AFF8" w14:textId="77777777" w:rsidR="00315576" w:rsidRDefault="00315576" w:rsidP="00315576">
      <w:pPr>
        <w:pStyle w:val="50"/>
      </w:pPr>
      <w:bookmarkStart w:id="392" w:name="_Toc89426552"/>
      <w:bookmarkStart w:id="393" w:name="_Toc94020337"/>
      <w:bookmarkStart w:id="394" w:name="_Toc97034867"/>
      <w:bookmarkStart w:id="395" w:name="_Toc97037744"/>
      <w:bookmarkStart w:id="396" w:name="_Toc100939953"/>
      <w:bookmarkStart w:id="397" w:name="_Toc104546819"/>
      <w:bookmarkStart w:id="398" w:name="_Toc112937866"/>
      <w:r>
        <w:t>4.2.2.5.1</w:t>
      </w:r>
      <w:r>
        <w:tab/>
        <w:t>General</w:t>
      </w:r>
      <w:bookmarkEnd w:id="392"/>
      <w:bookmarkEnd w:id="393"/>
      <w:bookmarkEnd w:id="394"/>
      <w:bookmarkEnd w:id="395"/>
      <w:bookmarkEnd w:id="396"/>
      <w:bookmarkEnd w:id="397"/>
      <w:bookmarkEnd w:id="398"/>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399" w:name="_Toc89426553"/>
      <w:bookmarkStart w:id="400" w:name="_Toc94020338"/>
      <w:bookmarkStart w:id="401" w:name="_Toc97034868"/>
      <w:bookmarkStart w:id="402" w:name="_Toc97037745"/>
      <w:bookmarkStart w:id="403" w:name="_Toc100939954"/>
      <w:bookmarkStart w:id="404" w:name="_Toc104546820"/>
      <w:bookmarkStart w:id="405" w:name="_Toc112937867"/>
      <w:r>
        <w:t>4.2.2.5.2</w:t>
      </w:r>
      <w:r>
        <w:tab/>
        <w:t>Request and get stored data or analytics from ADRF Data Store</w:t>
      </w:r>
      <w:bookmarkEnd w:id="399"/>
      <w:bookmarkEnd w:id="400"/>
      <w:bookmarkEnd w:id="401"/>
      <w:bookmarkEnd w:id="402"/>
      <w:bookmarkEnd w:id="403"/>
      <w:bookmarkEnd w:id="404"/>
      <w:bookmarkEnd w:id="405"/>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121" type="#_x0000_t75" style="width:456pt;height:151.5pt" o:ole="">
            <v:imagedata r:id="rId22" o:title=""/>
          </v:shape>
          <o:OLEObject Type="Embed" ProgID="Visio.Drawing.15" ShapeID="_x0000_i1121" DrawAspect="Content" ObjectID="_1723550558"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559C0E1B" w14:textId="77777777" w:rsidR="00315576" w:rsidRDefault="00315576" w:rsidP="00315576">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r w:rsidRPr="002B6CF0">
        <w:t>ana-sub</w:t>
      </w:r>
      <w:r>
        <w:t>" attribute;</w:t>
      </w:r>
    </w:p>
    <w:p w14:paraId="0E87FAB7" w14:textId="66F8596C" w:rsidR="00315576" w:rsidRPr="002B6CF0" w:rsidRDefault="00315576" w:rsidP="00A251CC">
      <w:pPr>
        <w:pStyle w:val="B1"/>
      </w:pPr>
      <w:r w:rsidRPr="002B6CF0">
        <w:t>-</w:t>
      </w:r>
      <w:r w:rsidRPr="002B6CF0">
        <w:tab/>
      </w:r>
      <w:r w:rsidR="00A251CC">
        <w:t>data subscription information within the "data</w:t>
      </w:r>
      <w:r w:rsidR="00A251CC" w:rsidRPr="002B6CF0">
        <w:t>-sub</w:t>
      </w:r>
      <w:r w:rsidR="00A251CC">
        <w:t>" attribute.</w:t>
      </w:r>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t>If the requested data is found, the ADRF shall respond with "200 OK" status code with the message body containing the NadrfDataStoreRecord data structure. The NadrfDataStoreRecord data structure in the response body shall include:</w:t>
      </w:r>
    </w:p>
    <w:p w14:paraId="3DCF08C2" w14:textId="77777777" w:rsidR="00315576" w:rsidRDefault="00315576" w:rsidP="00315576">
      <w:pPr>
        <w:pStyle w:val="B1"/>
      </w:pPr>
      <w:r>
        <w:t>-</w:t>
      </w:r>
      <w:r>
        <w:tab/>
        <w:t>one of the following:</w:t>
      </w:r>
    </w:p>
    <w:p w14:paraId="3C66216B" w14:textId="608B736D" w:rsidR="003504CB" w:rsidRDefault="00315576" w:rsidP="003504CB">
      <w:pPr>
        <w:pStyle w:val="B2"/>
      </w:pPr>
      <w:r>
        <w:t>-</w:t>
      </w:r>
      <w:r>
        <w:tab/>
        <w:t xml:space="preserve">information about </w:t>
      </w:r>
      <w:r>
        <w:rPr>
          <w:noProof/>
        </w:rPr>
        <w:t>network analytics function events</w:t>
      </w:r>
      <w:r>
        <w:t xml:space="preserve"> </w:t>
      </w:r>
      <w:r>
        <w:rPr>
          <w:rFonts w:eastAsia="Times New Roman"/>
        </w:rPr>
        <w:t>that occurred in the "</w:t>
      </w:r>
      <w:r>
        <w:rPr>
          <w:noProof/>
          <w:lang w:eastAsia="zh-CN"/>
        </w:rPr>
        <w:t>ana</w:t>
      </w:r>
      <w:r>
        <w:t>Notifications</w:t>
      </w:r>
      <w:r>
        <w:rPr>
          <w:rFonts w:eastAsia="Times New Roman"/>
        </w:rPr>
        <w:t>" attribute</w:t>
      </w:r>
      <w:r w:rsidR="003504CB" w:rsidRPr="00042AE6">
        <w:t xml:space="preserve"> </w:t>
      </w:r>
      <w:r w:rsidR="003504CB">
        <w:t>together</w:t>
      </w:r>
      <w:r w:rsidR="003504CB" w:rsidRPr="00042AE6">
        <w:t xml:space="preserve"> </w:t>
      </w:r>
      <w:r w:rsidR="003504CB">
        <w:t>with the corresponding subscription information</w:t>
      </w:r>
      <w:r w:rsidR="003504CB" w:rsidRPr="00CF4337">
        <w:t xml:space="preserve"> </w:t>
      </w:r>
      <w:r w:rsidR="003504CB">
        <w:t>within the "anaSub" attribute</w:t>
      </w:r>
      <w:r>
        <w:rPr>
          <w:rFonts w:eastAsia="Times New Roman"/>
        </w:rPr>
        <w:t>;</w:t>
      </w:r>
    </w:p>
    <w:p w14:paraId="39377FA5" w14:textId="7F2C559D" w:rsidR="00315576" w:rsidRDefault="003504CB" w:rsidP="00315576">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2128A88C" w14:textId="0D450961" w:rsidR="00315576" w:rsidRPr="0080012D" w:rsidRDefault="00315576" w:rsidP="00315576">
      <w:r>
        <w:t>If the requested analytics or data does not exist, the ADRF shall respond with "204 No Content".</w:t>
      </w:r>
      <w:r w:rsidR="00975578">
        <w:t xml:space="preserve"> </w:t>
      </w:r>
      <w:r>
        <w:t xml:space="preserve">If an error occurs when processing the HTTP GET request, the ADRF shall send an HTTP error response as specified in </w:t>
      </w:r>
      <w:r w:rsidR="00D11FCD">
        <w:t>clause</w:t>
      </w:r>
      <w:r>
        <w:t> 5.1.7.</w:t>
      </w:r>
    </w:p>
    <w:p w14:paraId="2FD6C0E7" w14:textId="77777777" w:rsidR="007644F6" w:rsidRDefault="007644F6" w:rsidP="007644F6">
      <w:pPr>
        <w:pStyle w:val="41"/>
      </w:pPr>
      <w:bookmarkStart w:id="406" w:name="_Toc89426554"/>
      <w:bookmarkStart w:id="407" w:name="_Toc94020339"/>
      <w:bookmarkStart w:id="408" w:name="_Toc97034869"/>
      <w:bookmarkStart w:id="409" w:name="_Toc97037746"/>
      <w:bookmarkStart w:id="410" w:name="_Toc100939955"/>
      <w:bookmarkStart w:id="411" w:name="_Toc104546821"/>
      <w:bookmarkStart w:id="412" w:name="_Toc112937868"/>
      <w:r>
        <w:t>4.2.2.6</w:t>
      </w:r>
      <w:r>
        <w:tab/>
        <w:t>Nadrf_DataManagement_RetrievalSubscribe service operation</w:t>
      </w:r>
      <w:bookmarkEnd w:id="406"/>
      <w:bookmarkEnd w:id="407"/>
      <w:bookmarkEnd w:id="408"/>
      <w:bookmarkEnd w:id="409"/>
      <w:bookmarkEnd w:id="410"/>
      <w:bookmarkEnd w:id="411"/>
      <w:bookmarkEnd w:id="412"/>
    </w:p>
    <w:p w14:paraId="5CB320AD" w14:textId="77777777" w:rsidR="007644F6" w:rsidRDefault="007644F6" w:rsidP="007644F6">
      <w:pPr>
        <w:pStyle w:val="50"/>
      </w:pPr>
      <w:bookmarkStart w:id="413" w:name="_Toc89426555"/>
      <w:bookmarkStart w:id="414" w:name="_Toc94020340"/>
      <w:bookmarkStart w:id="415" w:name="_Toc97034870"/>
      <w:bookmarkStart w:id="416" w:name="_Toc97037747"/>
      <w:bookmarkStart w:id="417" w:name="_Toc100939956"/>
      <w:bookmarkStart w:id="418" w:name="_Toc104546822"/>
      <w:bookmarkStart w:id="419" w:name="_Toc112937869"/>
      <w:r>
        <w:t>4.2.2.6.1</w:t>
      </w:r>
      <w:r>
        <w:tab/>
        <w:t>General</w:t>
      </w:r>
      <w:bookmarkEnd w:id="413"/>
      <w:bookmarkEnd w:id="414"/>
      <w:bookmarkEnd w:id="415"/>
      <w:bookmarkEnd w:id="416"/>
      <w:bookmarkEnd w:id="417"/>
      <w:bookmarkEnd w:id="418"/>
      <w:bookmarkEnd w:id="419"/>
    </w:p>
    <w:p w14:paraId="00F3F8DF" w14:textId="5606B7E5" w:rsidR="00E01E18" w:rsidRDefault="00E01E18" w:rsidP="00E01E18">
      <w:bookmarkStart w:id="420" w:name="_Toc89426556"/>
      <w:bookmarkStart w:id="421" w:name="_Toc94020341"/>
      <w:bookmarkStart w:id="422" w:name="_Toc97034871"/>
      <w:bookmarkStart w:id="423" w:name="_Toc97037748"/>
      <w:bookmarkStart w:id="424" w:name="_Toc100939957"/>
      <w:bookmarkStart w:id="425"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50"/>
      </w:pPr>
      <w:bookmarkStart w:id="426" w:name="_Toc112937870"/>
      <w:r>
        <w:t>4.2.2.6.2</w:t>
      </w:r>
      <w:r>
        <w:tab/>
        <w:t>Requesting retrieval and subscription of data or analytics</w:t>
      </w:r>
      <w:bookmarkEnd w:id="420"/>
      <w:bookmarkEnd w:id="421"/>
      <w:bookmarkEnd w:id="422"/>
      <w:bookmarkEnd w:id="423"/>
      <w:bookmarkEnd w:id="424"/>
      <w:bookmarkEnd w:id="425"/>
      <w:bookmarkEnd w:id="426"/>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122" type="#_x0000_t75" style="width:455.25pt;height:149.25pt" o:ole="">
            <v:imagedata r:id="rId24" o:title=""/>
          </v:shape>
          <o:OLEObject Type="Embed" ProgID="Visio.Drawing.15" ShapeID="_x0000_i1122" DrawAspect="Content" ObjectID="_1723550559"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427" w:name="_Toc89426557"/>
      <w:bookmarkStart w:id="428" w:name="_Toc94020342"/>
      <w:bookmarkStart w:id="429" w:name="_Toc97034872"/>
      <w:bookmarkStart w:id="430" w:name="_Toc97037749"/>
      <w:bookmarkStart w:id="431" w:name="_Toc100939958"/>
      <w:bookmarkStart w:id="432" w:name="_Toc104546824"/>
      <w:bookmarkStart w:id="433" w:name="_Toc112937871"/>
      <w:r>
        <w:t>4.2.2.7</w:t>
      </w:r>
      <w:r>
        <w:tab/>
        <w:t>Nadrf_DataManagement_RetrievalUnsubscribe service operation</w:t>
      </w:r>
      <w:bookmarkEnd w:id="427"/>
      <w:bookmarkEnd w:id="428"/>
      <w:bookmarkEnd w:id="429"/>
      <w:bookmarkEnd w:id="430"/>
      <w:bookmarkEnd w:id="431"/>
      <w:bookmarkEnd w:id="432"/>
      <w:bookmarkEnd w:id="433"/>
    </w:p>
    <w:p w14:paraId="598EE7FD" w14:textId="77777777" w:rsidR="0031736A" w:rsidRDefault="0031736A" w:rsidP="0031736A">
      <w:pPr>
        <w:pStyle w:val="50"/>
      </w:pPr>
      <w:bookmarkStart w:id="434" w:name="_Toc89426558"/>
      <w:bookmarkStart w:id="435" w:name="_Toc94020343"/>
      <w:bookmarkStart w:id="436" w:name="_Toc97034873"/>
      <w:bookmarkStart w:id="437" w:name="_Toc97037750"/>
      <w:bookmarkStart w:id="438" w:name="_Toc100939959"/>
      <w:bookmarkStart w:id="439" w:name="_Toc104546825"/>
      <w:bookmarkStart w:id="440" w:name="_Toc112937872"/>
      <w:r>
        <w:t>4.2.2.7.1</w:t>
      </w:r>
      <w:r>
        <w:tab/>
        <w:t>General</w:t>
      </w:r>
      <w:bookmarkEnd w:id="434"/>
      <w:bookmarkEnd w:id="435"/>
      <w:bookmarkEnd w:id="436"/>
      <w:bookmarkEnd w:id="437"/>
      <w:bookmarkEnd w:id="438"/>
      <w:bookmarkEnd w:id="439"/>
      <w:bookmarkEnd w:id="440"/>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0"/>
      </w:pPr>
      <w:bookmarkStart w:id="441" w:name="_Toc89426559"/>
      <w:bookmarkStart w:id="442" w:name="_Toc94020344"/>
      <w:bookmarkStart w:id="443" w:name="_Toc97034874"/>
      <w:bookmarkStart w:id="444" w:name="_Toc97037751"/>
      <w:bookmarkStart w:id="445" w:name="_Toc100939960"/>
      <w:bookmarkStart w:id="446" w:name="_Toc104546826"/>
      <w:bookmarkStart w:id="447" w:name="_Toc112937873"/>
      <w:r>
        <w:t>4.2.2.7.2</w:t>
      </w:r>
      <w:r>
        <w:tab/>
        <w:t>Requesting removal of retrieval subscription for data or analytics</w:t>
      </w:r>
      <w:bookmarkEnd w:id="441"/>
      <w:bookmarkEnd w:id="442"/>
      <w:bookmarkEnd w:id="443"/>
      <w:bookmarkEnd w:id="444"/>
      <w:bookmarkEnd w:id="445"/>
      <w:bookmarkEnd w:id="446"/>
      <w:bookmarkEnd w:id="447"/>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123" type="#_x0000_t75" style="width:455.25pt;height:149.25pt" o:ole="">
            <v:imagedata r:id="rId26" o:title=""/>
          </v:shape>
          <o:OLEObject Type="Embed" ProgID="Visio.Drawing.15" ShapeID="_x0000_i1123" DrawAspect="Content" ObjectID="_1723550560"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448" w:name="_Toc89426560"/>
      <w:bookmarkStart w:id="449" w:name="_Toc94020345"/>
      <w:bookmarkStart w:id="450" w:name="_Toc97034875"/>
      <w:bookmarkStart w:id="451" w:name="_Toc97037752"/>
      <w:bookmarkStart w:id="452" w:name="_Toc100939961"/>
      <w:bookmarkStart w:id="453" w:name="_Toc104546827"/>
      <w:bookmarkStart w:id="454" w:name="_Toc112937874"/>
      <w:r>
        <w:t>4.2.2.8</w:t>
      </w:r>
      <w:r>
        <w:tab/>
        <w:t>Nadrf_DataManagement_RetrievalNotify service operation</w:t>
      </w:r>
      <w:bookmarkEnd w:id="448"/>
      <w:bookmarkEnd w:id="449"/>
      <w:bookmarkEnd w:id="450"/>
      <w:bookmarkEnd w:id="451"/>
      <w:bookmarkEnd w:id="452"/>
      <w:bookmarkEnd w:id="453"/>
      <w:bookmarkEnd w:id="454"/>
    </w:p>
    <w:p w14:paraId="5E0AE215" w14:textId="77777777" w:rsidR="00B4072B" w:rsidRDefault="00B4072B" w:rsidP="00B4072B">
      <w:pPr>
        <w:pStyle w:val="50"/>
      </w:pPr>
      <w:bookmarkStart w:id="455" w:name="_Toc89426561"/>
      <w:bookmarkStart w:id="456" w:name="_Toc94020346"/>
      <w:bookmarkStart w:id="457" w:name="_Toc97034876"/>
      <w:bookmarkStart w:id="458" w:name="_Toc97037753"/>
      <w:bookmarkStart w:id="459" w:name="_Toc100939962"/>
      <w:bookmarkStart w:id="460" w:name="_Toc104546828"/>
      <w:bookmarkStart w:id="461" w:name="_Toc112937875"/>
      <w:r>
        <w:t>4.2.2.8.1</w:t>
      </w:r>
      <w:r>
        <w:tab/>
        <w:t>General</w:t>
      </w:r>
      <w:bookmarkEnd w:id="455"/>
      <w:bookmarkEnd w:id="456"/>
      <w:bookmarkEnd w:id="457"/>
      <w:bookmarkEnd w:id="458"/>
      <w:bookmarkEnd w:id="459"/>
      <w:bookmarkEnd w:id="460"/>
      <w:bookmarkEnd w:id="461"/>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0"/>
      </w:pPr>
      <w:bookmarkStart w:id="462" w:name="_Toc89426562"/>
      <w:bookmarkStart w:id="463" w:name="_Toc94020347"/>
      <w:bookmarkStart w:id="464" w:name="_Toc97034877"/>
      <w:bookmarkStart w:id="465" w:name="_Toc97037754"/>
      <w:bookmarkStart w:id="466" w:name="_Toc100939963"/>
      <w:bookmarkStart w:id="467" w:name="_Toc104546829"/>
      <w:bookmarkStart w:id="468" w:name="_Toc112937876"/>
      <w:r>
        <w:t>4.2.2.8.2</w:t>
      </w:r>
      <w:r>
        <w:tab/>
        <w:t>Notification about subscribed data or analytics</w:t>
      </w:r>
      <w:bookmarkEnd w:id="462"/>
      <w:bookmarkEnd w:id="463"/>
      <w:bookmarkEnd w:id="464"/>
      <w:bookmarkEnd w:id="465"/>
      <w:bookmarkEnd w:id="466"/>
      <w:bookmarkEnd w:id="467"/>
      <w:bookmarkEnd w:id="468"/>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124" type="#_x0000_t75" style="width:455.25pt;height:149.25pt" o:ole="">
            <v:imagedata r:id="rId28" o:title=""/>
          </v:shape>
          <o:OLEObject Type="Embed" ProgID="Visio.Drawing.15" ShapeID="_x0000_i1124" DrawAspect="Content" ObjectID="_1723550561"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"fetchInstruct" attribute.</w:t>
      </w:r>
    </w:p>
    <w:p w14:paraId="6EFF1F9B" w14:textId="77777777" w:rsidR="00EA27B6" w:rsidRDefault="00EA27B6" w:rsidP="00EA27B6">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w:t>
      </w:r>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616829">
      <w:pPr>
        <w:pStyle w:val="B1"/>
        <w:rPr>
          <w:rFonts w:eastAsia="宋体"/>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469" w:name="_Toc89426563"/>
      <w:bookmarkStart w:id="470" w:name="_Toc94020348"/>
      <w:bookmarkStart w:id="471" w:name="_Toc97034878"/>
      <w:bookmarkStart w:id="472" w:name="_Toc97037755"/>
      <w:bookmarkStart w:id="473" w:name="_Toc100939964"/>
      <w:bookmarkStart w:id="474" w:name="_Toc104546830"/>
      <w:bookmarkStart w:id="475" w:name="_Toc112937877"/>
      <w:r>
        <w:t>4.2.2.9</w:t>
      </w:r>
      <w:r>
        <w:tab/>
        <w:t>Nadrf_DataManagement_Delete service operation</w:t>
      </w:r>
      <w:bookmarkEnd w:id="469"/>
      <w:bookmarkEnd w:id="470"/>
      <w:bookmarkEnd w:id="471"/>
      <w:bookmarkEnd w:id="472"/>
      <w:bookmarkEnd w:id="473"/>
      <w:bookmarkEnd w:id="474"/>
      <w:bookmarkEnd w:id="475"/>
    </w:p>
    <w:p w14:paraId="458C1489" w14:textId="77777777" w:rsidR="00000773" w:rsidRDefault="00000773" w:rsidP="00000773">
      <w:pPr>
        <w:pStyle w:val="50"/>
      </w:pPr>
      <w:bookmarkStart w:id="476" w:name="_Toc89426564"/>
      <w:bookmarkStart w:id="477" w:name="_Toc94020349"/>
      <w:bookmarkStart w:id="478" w:name="_Toc97034879"/>
      <w:bookmarkStart w:id="479" w:name="_Toc97037756"/>
      <w:bookmarkStart w:id="480" w:name="_Toc100939965"/>
      <w:bookmarkStart w:id="481" w:name="_Toc104546831"/>
      <w:bookmarkStart w:id="482" w:name="_Toc112937878"/>
      <w:r>
        <w:t>4.2.2.9.1</w:t>
      </w:r>
      <w:r>
        <w:tab/>
        <w:t>General</w:t>
      </w:r>
      <w:bookmarkEnd w:id="476"/>
      <w:bookmarkEnd w:id="477"/>
      <w:bookmarkEnd w:id="478"/>
      <w:bookmarkEnd w:id="479"/>
      <w:bookmarkEnd w:id="480"/>
      <w:bookmarkEnd w:id="481"/>
      <w:bookmarkEnd w:id="482"/>
    </w:p>
    <w:p w14:paraId="29FCA469" w14:textId="77777777" w:rsidR="00000773" w:rsidRPr="00C479EA" w:rsidRDefault="00000773" w:rsidP="00000773">
      <w:bookmarkStart w:id="483" w:name="_Hlk83722130"/>
      <w:r>
        <w:t>The Nadrf_DataManagement_Delete service operation is used by an NF service consumer to delete stored data or analytics.</w:t>
      </w:r>
      <w:bookmarkEnd w:id="483"/>
    </w:p>
    <w:p w14:paraId="5C3C2569" w14:textId="77777777" w:rsidR="00000773" w:rsidRDefault="00000773" w:rsidP="00000773">
      <w:pPr>
        <w:pStyle w:val="50"/>
      </w:pPr>
      <w:bookmarkStart w:id="484" w:name="_Toc89426565"/>
      <w:bookmarkStart w:id="485" w:name="_Toc94020350"/>
      <w:bookmarkStart w:id="486" w:name="_Toc97034880"/>
      <w:bookmarkStart w:id="487" w:name="_Toc97037757"/>
      <w:bookmarkStart w:id="488" w:name="_Toc100939966"/>
      <w:bookmarkStart w:id="489" w:name="_Toc104546832"/>
      <w:bookmarkStart w:id="490" w:name="_Toc112937879"/>
      <w:r>
        <w:lastRenderedPageBreak/>
        <w:t>4.2.2.9.2</w:t>
      </w:r>
      <w:r>
        <w:tab/>
        <w:t>Requesting removal of stored data or analytics</w:t>
      </w:r>
      <w:bookmarkEnd w:id="484"/>
      <w:bookmarkEnd w:id="485"/>
      <w:bookmarkEnd w:id="486"/>
      <w:bookmarkEnd w:id="487"/>
      <w:bookmarkEnd w:id="488"/>
      <w:bookmarkEnd w:id="489"/>
      <w:bookmarkEnd w:id="490"/>
    </w:p>
    <w:bookmarkEnd w:id="316"/>
    <w:bookmarkEnd w:id="317"/>
    <w:bookmarkEnd w:id="318"/>
    <w:bookmarkEnd w:id="319"/>
    <w:bookmarkEnd w:id="320"/>
    <w:p w14:paraId="0A74221C" w14:textId="77777777" w:rsidR="00000773" w:rsidRDefault="00000773" w:rsidP="00000773">
      <w:r>
        <w:t xml:space="preserve">Figure 4.2.2.9.2-1 shows a scenario </w:t>
      </w:r>
      <w:bookmarkStart w:id="491" w:name="_Hlk83722186"/>
      <w:r>
        <w:t>where the NF service consumer sends a request to the ADRF to</w:t>
      </w:r>
      <w:bookmarkEnd w:id="491"/>
      <w:r>
        <w:t xml:space="preserve"> delete stored data or analytics.</w:t>
      </w:r>
    </w:p>
    <w:bookmarkStart w:id="492" w:name="_Hlk83638051"/>
    <w:p w14:paraId="244D5468" w14:textId="77777777" w:rsidR="00000773" w:rsidRDefault="00000773" w:rsidP="00000773">
      <w:pPr>
        <w:pStyle w:val="TH"/>
        <w:rPr>
          <w:lang w:eastAsia="zh-CN"/>
        </w:rPr>
      </w:pPr>
      <w:r>
        <w:object w:dxaOrig="10120" w:dyaOrig="3310" w14:anchorId="58E5023F">
          <v:shape id="_x0000_i1125" type="#_x0000_t75" style="width:455.25pt;height:149.25pt" o:ole="">
            <v:imagedata r:id="rId30" o:title=""/>
          </v:shape>
          <o:OLEObject Type="Embed" ProgID="Visio.Drawing.15" ShapeID="_x0000_i1125" DrawAspect="Content" ObjectID="_1723550562" r:id="rId31"/>
        </w:object>
      </w:r>
      <w:bookmarkEnd w:id="492"/>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493" w:name="_Hlk83722371"/>
      <w:r w:rsidRPr="009F01D1">
        <w:t>representing an "Individual ADRF Data Store Record" resource, as shown in figure 4.2.2.9.2-1, step 1,</w:t>
      </w:r>
      <w:bookmarkEnd w:id="493"/>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494" w:name="_Toc97034881"/>
      <w:bookmarkStart w:id="495" w:name="_Toc97037758"/>
      <w:bookmarkStart w:id="496" w:name="_Toc100939967"/>
      <w:bookmarkStart w:id="497" w:name="_Toc104546833"/>
      <w:bookmarkStart w:id="498" w:name="_Toc112937880"/>
      <w:bookmarkEnd w:id="321"/>
      <w:bookmarkEnd w:id="322"/>
      <w:bookmarkEnd w:id="323"/>
      <w:bookmarkEnd w:id="324"/>
      <w:bookmarkEnd w:id="325"/>
      <w:bookmarkEnd w:id="326"/>
      <w:bookmarkEnd w:id="327"/>
      <w:r w:rsidRPr="009451CF">
        <w:t>4.2.2.9.3</w:t>
      </w:r>
      <w:r w:rsidRPr="009451CF">
        <w:tab/>
        <w:t>Requesting removal of stored data or analytics using data or analytics specification</w:t>
      </w:r>
      <w:bookmarkEnd w:id="494"/>
      <w:bookmarkEnd w:id="495"/>
      <w:bookmarkEnd w:id="496"/>
      <w:bookmarkEnd w:id="497"/>
      <w:bookmarkEnd w:id="498"/>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126" type="#_x0000_t75" style="width:456pt;height:151.5pt" o:ole="">
            <v:imagedata r:id="rId32" o:title=""/>
          </v:shape>
          <o:OLEObject Type="Embed" ProgID="Visio.Drawing.15" ShapeID="_x0000_i1126" DrawAspect="Content" ObjectID="_1723550563"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499" w:name="_Toc510696597"/>
      <w:bookmarkStart w:id="500" w:name="_Toc35971389"/>
      <w:bookmarkStart w:id="501" w:name="_Toc36812120"/>
      <w:bookmarkStart w:id="502" w:name="_Toc72766434"/>
      <w:bookmarkStart w:id="503" w:name="_Toc72767001"/>
      <w:bookmarkStart w:id="504" w:name="_Toc73042453"/>
      <w:bookmarkStart w:id="505" w:name="_Toc81242797"/>
      <w:bookmarkStart w:id="506" w:name="_Toc89426566"/>
      <w:bookmarkStart w:id="507" w:name="_Toc94020351"/>
      <w:bookmarkStart w:id="508" w:name="_Toc97034882"/>
      <w:bookmarkStart w:id="509" w:name="_Toc97037759"/>
      <w:bookmarkStart w:id="510" w:name="_Toc100939968"/>
      <w:bookmarkStart w:id="511" w:name="_Toc104546834"/>
      <w:bookmarkStart w:id="512" w:name="_Toc112937881"/>
      <w:r>
        <w:t>5</w:t>
      </w:r>
      <w:r>
        <w:tab/>
        <w:t>API Definitions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5D00C876" w14:textId="77777777" w:rsidR="00876C3C" w:rsidRDefault="00A10542">
      <w:pPr>
        <w:pStyle w:val="21"/>
      </w:pPr>
      <w:bookmarkStart w:id="513" w:name="_Toc72766435"/>
      <w:bookmarkStart w:id="514" w:name="_Toc72767002"/>
      <w:bookmarkStart w:id="515" w:name="_Toc73042454"/>
      <w:bookmarkStart w:id="516" w:name="_Toc81242798"/>
      <w:bookmarkStart w:id="517" w:name="_Toc89426567"/>
      <w:bookmarkStart w:id="518" w:name="_Toc94020352"/>
      <w:bookmarkStart w:id="519" w:name="_Toc97034883"/>
      <w:bookmarkStart w:id="520" w:name="_Toc97037760"/>
      <w:bookmarkStart w:id="521" w:name="_Toc100939969"/>
      <w:bookmarkStart w:id="522" w:name="_Toc104546835"/>
      <w:bookmarkStart w:id="523" w:name="_Toc510696649"/>
      <w:bookmarkStart w:id="524" w:name="_Hlk530142087"/>
      <w:bookmarkStart w:id="525" w:name="_Toc112937882"/>
      <w:r>
        <w:t>5.1</w:t>
      </w:r>
      <w:r>
        <w:tab/>
        <w:t>Nadrf_DataManagement Service API</w:t>
      </w:r>
      <w:bookmarkEnd w:id="513"/>
      <w:bookmarkEnd w:id="514"/>
      <w:bookmarkEnd w:id="515"/>
      <w:bookmarkEnd w:id="516"/>
      <w:bookmarkEnd w:id="517"/>
      <w:bookmarkEnd w:id="518"/>
      <w:bookmarkEnd w:id="519"/>
      <w:bookmarkEnd w:id="520"/>
      <w:bookmarkEnd w:id="521"/>
      <w:bookmarkEnd w:id="522"/>
      <w:bookmarkEnd w:id="525"/>
    </w:p>
    <w:p w14:paraId="4EBD010A" w14:textId="77777777" w:rsidR="00876C3C" w:rsidRDefault="00A10542">
      <w:pPr>
        <w:pStyle w:val="31"/>
      </w:pPr>
      <w:bookmarkStart w:id="526" w:name="_Toc72766436"/>
      <w:bookmarkStart w:id="527" w:name="_Toc72767003"/>
      <w:bookmarkStart w:id="528" w:name="_Toc73042455"/>
      <w:bookmarkStart w:id="529" w:name="_Toc81242799"/>
      <w:bookmarkStart w:id="530" w:name="_Toc89426568"/>
      <w:bookmarkStart w:id="531" w:name="_Toc94020353"/>
      <w:bookmarkStart w:id="532" w:name="_Toc97034884"/>
      <w:bookmarkStart w:id="533" w:name="_Toc97037761"/>
      <w:bookmarkStart w:id="534" w:name="_Toc100939970"/>
      <w:bookmarkStart w:id="535" w:name="_Toc104546836"/>
      <w:bookmarkStart w:id="536" w:name="_Toc112937883"/>
      <w:r>
        <w:t>5.1.1</w:t>
      </w:r>
      <w:r>
        <w:tab/>
        <w:t>Introduction</w:t>
      </w:r>
      <w:bookmarkEnd w:id="526"/>
      <w:bookmarkEnd w:id="527"/>
      <w:bookmarkEnd w:id="528"/>
      <w:bookmarkEnd w:id="529"/>
      <w:bookmarkEnd w:id="530"/>
      <w:bookmarkEnd w:id="531"/>
      <w:bookmarkEnd w:id="532"/>
      <w:bookmarkEnd w:id="533"/>
      <w:bookmarkEnd w:id="534"/>
      <w:bookmarkEnd w:id="535"/>
      <w:bookmarkEnd w:id="536"/>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2A477DFF" w:rsidR="00876C3C" w:rsidRDefault="00A10542">
      <w:pPr>
        <w:rPr>
          <w:noProof/>
          <w:lang w:eastAsia="zh-CN"/>
        </w:rPr>
      </w:pPr>
      <w:r>
        <w:rPr>
          <w:b/>
          <w:noProof/>
        </w:rPr>
        <w:t>{apiRoot}/&lt;apiName&gt;/&lt;apiVersion&gt;</w:t>
      </w:r>
    </w:p>
    <w:p w14:paraId="277548A3" w14:textId="4B5C79E5"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t>with the following components:</w:t>
      </w:r>
    </w:p>
    <w:p w14:paraId="589FD3CA" w14:textId="5B733431"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lastRenderedPageBreak/>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31"/>
      </w:pPr>
      <w:bookmarkStart w:id="537" w:name="_Toc72766437"/>
      <w:bookmarkStart w:id="538" w:name="_Toc72767004"/>
      <w:bookmarkStart w:id="539" w:name="_Toc73042456"/>
      <w:bookmarkStart w:id="540" w:name="_Toc81242800"/>
      <w:bookmarkStart w:id="541" w:name="_Toc89426569"/>
      <w:bookmarkStart w:id="542" w:name="_Toc94020354"/>
      <w:bookmarkStart w:id="543" w:name="_Toc97034885"/>
      <w:bookmarkStart w:id="544" w:name="_Toc97037762"/>
      <w:bookmarkStart w:id="545" w:name="_Toc100939971"/>
      <w:bookmarkStart w:id="546" w:name="_Toc104546837"/>
      <w:bookmarkStart w:id="547" w:name="_Toc112937884"/>
      <w:r>
        <w:t>5.1.2</w:t>
      </w:r>
      <w:r>
        <w:tab/>
        <w:t>Usage of HTTP</w:t>
      </w:r>
      <w:bookmarkEnd w:id="537"/>
      <w:bookmarkEnd w:id="538"/>
      <w:bookmarkEnd w:id="539"/>
      <w:bookmarkEnd w:id="540"/>
      <w:bookmarkEnd w:id="541"/>
      <w:bookmarkEnd w:id="542"/>
      <w:bookmarkEnd w:id="543"/>
      <w:bookmarkEnd w:id="544"/>
      <w:bookmarkEnd w:id="545"/>
      <w:bookmarkEnd w:id="546"/>
      <w:bookmarkEnd w:id="547"/>
    </w:p>
    <w:p w14:paraId="45A222EE" w14:textId="77777777" w:rsidR="00876C3C" w:rsidRDefault="00A10542">
      <w:pPr>
        <w:pStyle w:val="41"/>
      </w:pPr>
      <w:bookmarkStart w:id="548" w:name="_Toc72766438"/>
      <w:bookmarkStart w:id="549" w:name="_Toc72767005"/>
      <w:bookmarkStart w:id="550" w:name="_Toc73042457"/>
      <w:bookmarkStart w:id="551" w:name="_Toc81242801"/>
      <w:bookmarkStart w:id="552" w:name="_Toc89426570"/>
      <w:bookmarkStart w:id="553" w:name="_Toc94020355"/>
      <w:bookmarkStart w:id="554" w:name="_Toc97034886"/>
      <w:bookmarkStart w:id="555" w:name="_Toc97037763"/>
      <w:bookmarkStart w:id="556" w:name="_Toc100939972"/>
      <w:bookmarkStart w:id="557" w:name="_Toc104546838"/>
      <w:bookmarkStart w:id="558" w:name="_Toc112937885"/>
      <w:r>
        <w:t>5.1.2.1</w:t>
      </w:r>
      <w:r>
        <w:tab/>
        <w:t>General</w:t>
      </w:r>
      <w:bookmarkEnd w:id="548"/>
      <w:bookmarkEnd w:id="549"/>
      <w:bookmarkEnd w:id="550"/>
      <w:bookmarkEnd w:id="551"/>
      <w:bookmarkEnd w:id="552"/>
      <w:bookmarkEnd w:id="553"/>
      <w:bookmarkEnd w:id="554"/>
      <w:bookmarkEnd w:id="555"/>
      <w:bookmarkEnd w:id="556"/>
      <w:bookmarkEnd w:id="557"/>
      <w:bookmarkEnd w:id="558"/>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559" w:name="_Toc72766439"/>
      <w:bookmarkStart w:id="560" w:name="_Toc72767006"/>
      <w:bookmarkStart w:id="561" w:name="_Toc73042458"/>
      <w:bookmarkStart w:id="562" w:name="_Toc81242802"/>
      <w:bookmarkStart w:id="563" w:name="_Toc89426571"/>
      <w:bookmarkStart w:id="564" w:name="_Toc94020356"/>
      <w:bookmarkStart w:id="565" w:name="_Toc97034887"/>
      <w:bookmarkStart w:id="566" w:name="_Toc97037764"/>
      <w:bookmarkStart w:id="567" w:name="_Toc100939973"/>
      <w:bookmarkStart w:id="568" w:name="_Toc104546839"/>
      <w:bookmarkStart w:id="569" w:name="_Toc112937886"/>
      <w:r>
        <w:t>5.1.2.2</w:t>
      </w:r>
      <w:r>
        <w:tab/>
        <w:t>HTTP standard headers</w:t>
      </w:r>
      <w:bookmarkEnd w:id="559"/>
      <w:bookmarkEnd w:id="560"/>
      <w:bookmarkEnd w:id="561"/>
      <w:bookmarkEnd w:id="562"/>
      <w:bookmarkEnd w:id="563"/>
      <w:bookmarkEnd w:id="564"/>
      <w:bookmarkEnd w:id="565"/>
      <w:bookmarkEnd w:id="566"/>
      <w:bookmarkEnd w:id="567"/>
      <w:bookmarkEnd w:id="568"/>
      <w:bookmarkEnd w:id="569"/>
    </w:p>
    <w:p w14:paraId="5FEA0734" w14:textId="77777777" w:rsidR="00876C3C" w:rsidRDefault="00A10542">
      <w:pPr>
        <w:pStyle w:val="50"/>
        <w:rPr>
          <w:lang w:eastAsia="zh-CN"/>
        </w:rPr>
      </w:pPr>
      <w:bookmarkStart w:id="570" w:name="_Toc72766440"/>
      <w:bookmarkStart w:id="571" w:name="_Toc72767007"/>
      <w:bookmarkStart w:id="572" w:name="_Toc73042459"/>
      <w:bookmarkStart w:id="573" w:name="_Toc81242803"/>
      <w:bookmarkStart w:id="574" w:name="_Toc89426572"/>
      <w:bookmarkStart w:id="575" w:name="_Toc94020357"/>
      <w:bookmarkStart w:id="576" w:name="_Toc97034888"/>
      <w:bookmarkStart w:id="577" w:name="_Toc97037765"/>
      <w:bookmarkStart w:id="578" w:name="_Toc100939974"/>
      <w:bookmarkStart w:id="579" w:name="_Toc104546840"/>
      <w:bookmarkStart w:id="580" w:name="_Toc112937887"/>
      <w:r>
        <w:t>5.1.2.2.1</w:t>
      </w:r>
      <w:r>
        <w:rPr>
          <w:rFonts w:hint="eastAsia"/>
          <w:lang w:eastAsia="zh-CN"/>
        </w:rPr>
        <w:tab/>
      </w:r>
      <w:r>
        <w:rPr>
          <w:lang w:eastAsia="zh-CN"/>
        </w:rPr>
        <w:t>General</w:t>
      </w:r>
      <w:bookmarkEnd w:id="570"/>
      <w:bookmarkEnd w:id="571"/>
      <w:bookmarkEnd w:id="572"/>
      <w:bookmarkEnd w:id="573"/>
      <w:bookmarkEnd w:id="574"/>
      <w:bookmarkEnd w:id="575"/>
      <w:bookmarkEnd w:id="576"/>
      <w:bookmarkEnd w:id="577"/>
      <w:bookmarkEnd w:id="578"/>
      <w:bookmarkEnd w:id="579"/>
      <w:bookmarkEnd w:id="580"/>
    </w:p>
    <w:p w14:paraId="30234862" w14:textId="0CC2672B" w:rsidR="00876C3C" w:rsidRDefault="00A10542">
      <w:pPr>
        <w:rPr>
          <w:noProof/>
        </w:rPr>
      </w:pPr>
      <w:r>
        <w:rPr>
          <w:noProof/>
        </w:rPr>
        <w:t>See clause 5.1.2 of 3GPP TS 29.500 [4] for the usage of HTTP standard headers.</w:t>
      </w:r>
    </w:p>
    <w:p w14:paraId="17B52BBB" w14:textId="77777777" w:rsidR="00876C3C" w:rsidRDefault="00A10542">
      <w:pPr>
        <w:pStyle w:val="50"/>
      </w:pPr>
      <w:bookmarkStart w:id="581" w:name="_Toc72766441"/>
      <w:bookmarkStart w:id="582" w:name="_Toc72767008"/>
      <w:bookmarkStart w:id="583" w:name="_Toc73042460"/>
      <w:bookmarkStart w:id="584" w:name="_Toc81242804"/>
      <w:bookmarkStart w:id="585" w:name="_Toc89426573"/>
      <w:bookmarkStart w:id="586" w:name="_Toc94020358"/>
      <w:bookmarkStart w:id="587" w:name="_Toc97034889"/>
      <w:bookmarkStart w:id="588" w:name="_Toc97037766"/>
      <w:bookmarkStart w:id="589" w:name="_Toc100939975"/>
      <w:bookmarkStart w:id="590" w:name="_Toc104546841"/>
      <w:bookmarkStart w:id="591" w:name="_Toc112937888"/>
      <w:r>
        <w:t>5.1.2.2.2</w:t>
      </w:r>
      <w:r>
        <w:tab/>
        <w:t>Content type</w:t>
      </w:r>
      <w:bookmarkEnd w:id="581"/>
      <w:bookmarkEnd w:id="582"/>
      <w:bookmarkEnd w:id="583"/>
      <w:bookmarkEnd w:id="584"/>
      <w:bookmarkEnd w:id="585"/>
      <w:bookmarkEnd w:id="586"/>
      <w:bookmarkEnd w:id="587"/>
      <w:bookmarkEnd w:id="588"/>
      <w:bookmarkEnd w:id="589"/>
      <w:bookmarkEnd w:id="590"/>
      <w:bookmarkEnd w:id="591"/>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1"/>
      </w:pPr>
      <w:bookmarkStart w:id="592" w:name="_Toc72766442"/>
      <w:bookmarkStart w:id="593" w:name="_Toc72767009"/>
      <w:bookmarkStart w:id="594" w:name="_Toc73042461"/>
      <w:bookmarkStart w:id="595" w:name="_Toc81242805"/>
      <w:bookmarkStart w:id="596" w:name="_Toc89426574"/>
      <w:bookmarkStart w:id="597" w:name="_Toc94020359"/>
      <w:bookmarkStart w:id="598" w:name="_Toc97034890"/>
      <w:bookmarkStart w:id="599" w:name="_Toc97037767"/>
      <w:bookmarkStart w:id="600" w:name="_Toc100939976"/>
      <w:bookmarkStart w:id="601" w:name="_Toc104546842"/>
      <w:bookmarkStart w:id="602" w:name="_Toc112937889"/>
      <w:r>
        <w:t>5.1.2.3</w:t>
      </w:r>
      <w:r>
        <w:tab/>
        <w:t>HTTP custom headers</w:t>
      </w:r>
      <w:bookmarkEnd w:id="592"/>
      <w:bookmarkEnd w:id="593"/>
      <w:bookmarkEnd w:id="594"/>
      <w:bookmarkEnd w:id="595"/>
      <w:bookmarkEnd w:id="596"/>
      <w:bookmarkEnd w:id="597"/>
      <w:bookmarkEnd w:id="598"/>
      <w:bookmarkEnd w:id="599"/>
      <w:bookmarkEnd w:id="600"/>
      <w:bookmarkEnd w:id="601"/>
      <w:bookmarkEnd w:id="602"/>
    </w:p>
    <w:p w14:paraId="7035E851" w14:textId="3B04277F" w:rsidR="00876C3C" w:rsidRDefault="00A10542">
      <w:pPr>
        <w:rPr>
          <w:noProof/>
        </w:rPr>
      </w:pPr>
      <w:r>
        <w:rPr>
          <w:noProof/>
        </w:rPr>
        <w:t>The mandatory HTTP custom header fields specified in clause 5.1.3.2 of 3GPP TS 29.500 [4] shall be applicable.</w:t>
      </w:r>
    </w:p>
    <w:p w14:paraId="28B8836A" w14:textId="77777777" w:rsidR="00876C3C" w:rsidRDefault="00A10542">
      <w:pPr>
        <w:pStyle w:val="31"/>
      </w:pPr>
      <w:bookmarkStart w:id="603" w:name="_Toc72766443"/>
      <w:bookmarkStart w:id="604" w:name="_Toc72767010"/>
      <w:bookmarkStart w:id="605" w:name="_Toc73042462"/>
      <w:bookmarkStart w:id="606" w:name="_Toc81242806"/>
      <w:bookmarkStart w:id="607" w:name="_Toc89426575"/>
      <w:bookmarkStart w:id="608" w:name="_Toc94020360"/>
      <w:bookmarkStart w:id="609" w:name="_Toc97034891"/>
      <w:bookmarkStart w:id="610" w:name="_Toc97037768"/>
      <w:bookmarkStart w:id="611" w:name="_Toc100939977"/>
      <w:bookmarkStart w:id="612" w:name="_Toc104546843"/>
      <w:bookmarkStart w:id="613" w:name="_Toc112937890"/>
      <w:r>
        <w:t>5.1.3</w:t>
      </w:r>
      <w:r>
        <w:tab/>
        <w:t>Resources</w:t>
      </w:r>
      <w:bookmarkEnd w:id="603"/>
      <w:bookmarkEnd w:id="604"/>
      <w:bookmarkEnd w:id="605"/>
      <w:bookmarkEnd w:id="606"/>
      <w:bookmarkEnd w:id="607"/>
      <w:bookmarkEnd w:id="608"/>
      <w:bookmarkEnd w:id="609"/>
      <w:bookmarkEnd w:id="610"/>
      <w:bookmarkEnd w:id="611"/>
      <w:bookmarkEnd w:id="612"/>
      <w:bookmarkEnd w:id="613"/>
    </w:p>
    <w:p w14:paraId="49964D94" w14:textId="42D75B1F" w:rsidR="00876C3C" w:rsidRDefault="00A10542">
      <w:pPr>
        <w:pStyle w:val="41"/>
      </w:pPr>
      <w:bookmarkStart w:id="614" w:name="_Toc72766444"/>
      <w:bookmarkStart w:id="615" w:name="_Toc72767011"/>
      <w:bookmarkStart w:id="616" w:name="_Toc73042463"/>
      <w:bookmarkStart w:id="617" w:name="_Toc81242807"/>
      <w:bookmarkStart w:id="618" w:name="_Toc89426576"/>
      <w:bookmarkStart w:id="619" w:name="_Toc94020361"/>
      <w:bookmarkStart w:id="620" w:name="_Toc97034892"/>
      <w:bookmarkStart w:id="621" w:name="_Toc97037769"/>
      <w:bookmarkStart w:id="622" w:name="_Toc100939978"/>
      <w:bookmarkStart w:id="623" w:name="_Toc104546844"/>
      <w:bookmarkStart w:id="624" w:name="_Toc112937891"/>
      <w:r>
        <w:t>5.1.3.1</w:t>
      </w:r>
      <w:r>
        <w:tab/>
        <w:t>Overview</w:t>
      </w:r>
      <w:bookmarkEnd w:id="614"/>
      <w:bookmarkEnd w:id="615"/>
      <w:bookmarkEnd w:id="616"/>
      <w:bookmarkEnd w:id="617"/>
      <w:bookmarkEnd w:id="618"/>
      <w:bookmarkEnd w:id="619"/>
      <w:bookmarkEnd w:id="620"/>
      <w:bookmarkEnd w:id="621"/>
      <w:bookmarkEnd w:id="622"/>
      <w:bookmarkEnd w:id="623"/>
      <w:bookmarkEnd w:id="624"/>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127" type="#_x0000_t75" alt="" style="width:380.25pt;height:156.75pt" o:ole="">
            <v:imagedata r:id="rId34" o:title="" cropbottom="7081f" cropright="4734f"/>
          </v:shape>
          <o:OLEObject Type="Embed" ProgID="Visio.Drawing.15" ShapeID="_x0000_i1127" DrawAspect="Content" ObjectID="_1723550564"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1"/>
      </w:pPr>
      <w:bookmarkStart w:id="625" w:name="_Toc72766445"/>
      <w:bookmarkStart w:id="626" w:name="_Toc72767012"/>
      <w:bookmarkStart w:id="627" w:name="_Toc73042464"/>
      <w:bookmarkStart w:id="628" w:name="_Toc81242808"/>
      <w:bookmarkStart w:id="629" w:name="_Toc89426577"/>
      <w:bookmarkStart w:id="630" w:name="_Toc94020362"/>
      <w:bookmarkStart w:id="631" w:name="_Toc97034893"/>
      <w:bookmarkStart w:id="632" w:name="_Toc97037770"/>
      <w:bookmarkStart w:id="633" w:name="_Toc100939979"/>
      <w:bookmarkStart w:id="634" w:name="_Toc104546845"/>
      <w:bookmarkStart w:id="635" w:name="_Toc112937892"/>
      <w:r>
        <w:t>5.1.3.2</w:t>
      </w:r>
      <w:r>
        <w:tab/>
        <w:t>Resource:</w:t>
      </w:r>
      <w:r w:rsidR="00BD4B03" w:rsidRPr="00BD4B03">
        <w:t xml:space="preserve"> </w:t>
      </w:r>
      <w:r w:rsidR="00BD4B03">
        <w:t>ADRF Data Store Records</w:t>
      </w:r>
      <w:bookmarkEnd w:id="625"/>
      <w:bookmarkEnd w:id="626"/>
      <w:bookmarkEnd w:id="627"/>
      <w:bookmarkEnd w:id="628"/>
      <w:bookmarkEnd w:id="629"/>
      <w:bookmarkEnd w:id="630"/>
      <w:bookmarkEnd w:id="631"/>
      <w:bookmarkEnd w:id="632"/>
      <w:bookmarkEnd w:id="633"/>
      <w:bookmarkEnd w:id="634"/>
      <w:bookmarkEnd w:id="635"/>
    </w:p>
    <w:p w14:paraId="3A0C05BE" w14:textId="77777777" w:rsidR="00876C3C" w:rsidRDefault="00A10542">
      <w:pPr>
        <w:pStyle w:val="50"/>
      </w:pPr>
      <w:bookmarkStart w:id="636" w:name="_Toc72766446"/>
      <w:bookmarkStart w:id="637" w:name="_Toc72767013"/>
      <w:bookmarkStart w:id="638" w:name="_Toc73042465"/>
      <w:bookmarkStart w:id="639" w:name="_Toc81242809"/>
      <w:bookmarkStart w:id="640" w:name="_Toc89426578"/>
      <w:bookmarkStart w:id="641" w:name="_Toc94020363"/>
      <w:bookmarkStart w:id="642" w:name="_Toc97034894"/>
      <w:bookmarkStart w:id="643" w:name="_Toc97037771"/>
      <w:bookmarkStart w:id="644" w:name="_Toc100939980"/>
      <w:bookmarkStart w:id="645" w:name="_Toc104546846"/>
      <w:bookmarkStart w:id="646" w:name="_Toc112937893"/>
      <w:r>
        <w:t>5.1.3.2.1</w:t>
      </w:r>
      <w:r>
        <w:tab/>
        <w:t>Description</w:t>
      </w:r>
      <w:bookmarkEnd w:id="636"/>
      <w:bookmarkEnd w:id="637"/>
      <w:bookmarkEnd w:id="638"/>
      <w:bookmarkEnd w:id="639"/>
      <w:bookmarkEnd w:id="640"/>
      <w:bookmarkEnd w:id="641"/>
      <w:bookmarkEnd w:id="642"/>
      <w:bookmarkEnd w:id="643"/>
      <w:bookmarkEnd w:id="644"/>
      <w:bookmarkEnd w:id="645"/>
      <w:bookmarkEnd w:id="646"/>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647" w:name="_Toc72766447"/>
      <w:bookmarkStart w:id="648" w:name="_Toc72767014"/>
      <w:bookmarkStart w:id="649" w:name="_Toc73042466"/>
      <w:bookmarkStart w:id="650" w:name="_Toc81242810"/>
      <w:bookmarkStart w:id="651" w:name="_Toc89426579"/>
      <w:bookmarkStart w:id="652" w:name="_Toc94020364"/>
      <w:bookmarkStart w:id="653" w:name="_Toc97034895"/>
      <w:bookmarkStart w:id="654" w:name="_Toc97037772"/>
      <w:bookmarkStart w:id="655" w:name="_Toc100939981"/>
      <w:bookmarkStart w:id="656" w:name="_Toc104546847"/>
      <w:bookmarkStart w:id="657" w:name="_Toc112937894"/>
      <w:r>
        <w:t>5.1.3.2.2</w:t>
      </w:r>
      <w:r>
        <w:tab/>
        <w:t>Resource Definition</w:t>
      </w:r>
      <w:bookmarkEnd w:id="647"/>
      <w:bookmarkEnd w:id="648"/>
      <w:bookmarkEnd w:id="649"/>
      <w:bookmarkEnd w:id="650"/>
      <w:bookmarkEnd w:id="651"/>
      <w:bookmarkEnd w:id="652"/>
      <w:bookmarkEnd w:id="653"/>
      <w:bookmarkEnd w:id="654"/>
      <w:bookmarkEnd w:id="655"/>
      <w:bookmarkEnd w:id="656"/>
      <w:bookmarkEnd w:id="657"/>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658" w:name="_Toc72766448"/>
      <w:bookmarkStart w:id="659" w:name="_Toc72767015"/>
      <w:bookmarkStart w:id="660" w:name="_Toc73042467"/>
      <w:bookmarkStart w:id="661" w:name="_Toc81242811"/>
      <w:bookmarkStart w:id="662" w:name="_Toc89426580"/>
      <w:bookmarkStart w:id="663" w:name="_Toc94020365"/>
      <w:bookmarkStart w:id="664" w:name="_Toc97034896"/>
      <w:bookmarkStart w:id="665" w:name="_Toc97037773"/>
      <w:bookmarkStart w:id="666" w:name="_Toc100939982"/>
      <w:bookmarkStart w:id="667" w:name="_Toc104546848"/>
      <w:bookmarkStart w:id="668" w:name="_Toc112937895"/>
      <w:r>
        <w:t>5.1.3.2.3</w:t>
      </w:r>
      <w:r>
        <w:tab/>
        <w:t>Resource Standard Methods</w:t>
      </w:r>
      <w:bookmarkEnd w:id="658"/>
      <w:bookmarkEnd w:id="659"/>
      <w:bookmarkEnd w:id="660"/>
      <w:bookmarkEnd w:id="661"/>
      <w:bookmarkEnd w:id="662"/>
      <w:bookmarkEnd w:id="663"/>
      <w:bookmarkEnd w:id="664"/>
      <w:bookmarkEnd w:id="665"/>
      <w:bookmarkEnd w:id="666"/>
      <w:bookmarkEnd w:id="667"/>
      <w:bookmarkEnd w:id="668"/>
    </w:p>
    <w:p w14:paraId="5BB70F30" w14:textId="77777777" w:rsidR="00876C3C" w:rsidRDefault="00A10542">
      <w:pPr>
        <w:pStyle w:val="6"/>
      </w:pPr>
      <w:bookmarkStart w:id="669" w:name="_Toc72766449"/>
      <w:bookmarkStart w:id="670" w:name="_Toc72767016"/>
      <w:bookmarkStart w:id="671" w:name="_Toc73042468"/>
      <w:bookmarkStart w:id="672" w:name="_Toc81242812"/>
      <w:bookmarkStart w:id="673" w:name="_Toc89426581"/>
      <w:bookmarkStart w:id="674" w:name="_Toc94020366"/>
      <w:bookmarkStart w:id="675" w:name="_Toc97034897"/>
      <w:bookmarkStart w:id="676" w:name="_Toc97037774"/>
      <w:bookmarkStart w:id="677" w:name="_Toc100939983"/>
      <w:bookmarkStart w:id="678" w:name="_Toc104546849"/>
      <w:bookmarkStart w:id="679" w:name="_Toc112937896"/>
      <w:r>
        <w:t>5.1.3.2.3.1</w:t>
      </w:r>
      <w:r>
        <w:tab/>
      </w:r>
      <w:r w:rsidR="00144871">
        <w:t>POST</w:t>
      </w:r>
      <w:bookmarkEnd w:id="669"/>
      <w:bookmarkEnd w:id="670"/>
      <w:bookmarkEnd w:id="671"/>
      <w:bookmarkEnd w:id="672"/>
      <w:bookmarkEnd w:id="673"/>
      <w:bookmarkEnd w:id="674"/>
      <w:bookmarkEnd w:id="675"/>
      <w:bookmarkEnd w:id="676"/>
      <w:bookmarkEnd w:id="677"/>
      <w:bookmarkEnd w:id="678"/>
      <w:bookmarkEnd w:id="679"/>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680" w:name="_Toc72766450"/>
      <w:bookmarkStart w:id="681" w:name="_Toc72767017"/>
      <w:bookmarkStart w:id="682" w:name="_Toc73042469"/>
      <w:bookmarkStart w:id="683" w:name="_Toc81242813"/>
      <w:bookmarkStart w:id="684" w:name="_Toc89426582"/>
      <w:bookmarkStart w:id="685" w:name="_Toc94020367"/>
      <w:bookmarkStart w:id="686" w:name="_Toc97034898"/>
      <w:bookmarkStart w:id="687" w:name="_Toc97037775"/>
      <w:bookmarkStart w:id="688" w:name="_Toc100939984"/>
      <w:bookmarkStart w:id="689" w:name="_Toc104546850"/>
      <w:bookmarkStart w:id="690" w:name="_Toc112937897"/>
      <w:r>
        <w:t>5.1.3.2.3.2</w:t>
      </w:r>
      <w:r>
        <w:tab/>
      </w:r>
      <w:r w:rsidR="001461F3">
        <w:t>GET</w:t>
      </w:r>
      <w:bookmarkEnd w:id="680"/>
      <w:bookmarkEnd w:id="681"/>
      <w:bookmarkEnd w:id="682"/>
      <w:bookmarkEnd w:id="683"/>
      <w:bookmarkEnd w:id="684"/>
      <w:bookmarkEnd w:id="685"/>
      <w:bookmarkEnd w:id="686"/>
      <w:bookmarkEnd w:id="687"/>
      <w:bookmarkEnd w:id="688"/>
      <w:bookmarkEnd w:id="689"/>
      <w:bookmarkEnd w:id="690"/>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ED6BC6">
        <w:trPr>
          <w:jc w:val="center"/>
        </w:trPr>
        <w:tc>
          <w:tcPr>
            <w:tcW w:w="1192" w:type="dxa"/>
            <w:shd w:val="clear" w:color="auto" w:fill="C0C0C0"/>
            <w:hideMark/>
          </w:tcPr>
          <w:p w14:paraId="57864AD1" w14:textId="77777777" w:rsidR="00FD50D8" w:rsidRDefault="00FD50D8" w:rsidP="00257945">
            <w:pPr>
              <w:pStyle w:val="TAH"/>
            </w:pPr>
            <w:r>
              <w:t>Name</w:t>
            </w:r>
          </w:p>
        </w:tc>
        <w:tc>
          <w:tcPr>
            <w:tcW w:w="2668" w:type="dxa"/>
            <w:shd w:val="clear" w:color="auto" w:fill="C0C0C0"/>
            <w:hideMark/>
          </w:tcPr>
          <w:p w14:paraId="55F11BB3" w14:textId="77777777" w:rsidR="00FD50D8" w:rsidRDefault="00FD50D8" w:rsidP="00257945">
            <w:pPr>
              <w:pStyle w:val="TAH"/>
            </w:pPr>
            <w:r>
              <w:t>Data type</w:t>
            </w:r>
          </w:p>
        </w:tc>
        <w:tc>
          <w:tcPr>
            <w:tcW w:w="286" w:type="dxa"/>
            <w:shd w:val="clear" w:color="auto" w:fill="C0C0C0"/>
            <w:hideMark/>
          </w:tcPr>
          <w:p w14:paraId="1DC091D3" w14:textId="77777777" w:rsidR="00FD50D8" w:rsidRDefault="00FD50D8" w:rsidP="00257945">
            <w:pPr>
              <w:pStyle w:val="TAH"/>
            </w:pPr>
            <w:r>
              <w:t>P</w:t>
            </w:r>
          </w:p>
        </w:tc>
        <w:tc>
          <w:tcPr>
            <w:tcW w:w="1067" w:type="dxa"/>
            <w:shd w:val="clear" w:color="auto" w:fill="C0C0C0"/>
            <w:hideMark/>
          </w:tcPr>
          <w:p w14:paraId="7FA6FF6D" w14:textId="77777777" w:rsidR="00FD50D8" w:rsidRDefault="00FD50D8" w:rsidP="00257945">
            <w:pPr>
              <w:pStyle w:val="TAH"/>
            </w:pPr>
            <w:r>
              <w:t>Cardinality</w:t>
            </w:r>
          </w:p>
        </w:tc>
        <w:tc>
          <w:tcPr>
            <w:tcW w:w="4466" w:type="dxa"/>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ED6BC6">
        <w:trPr>
          <w:jc w:val="center"/>
        </w:trPr>
        <w:tc>
          <w:tcPr>
            <w:tcW w:w="1192" w:type="dxa"/>
          </w:tcPr>
          <w:p w14:paraId="2D2BFFCC" w14:textId="77777777" w:rsidR="00FD50D8" w:rsidRDefault="00FD50D8" w:rsidP="00257945">
            <w:pPr>
              <w:pStyle w:val="TAL"/>
            </w:pPr>
            <w:r>
              <w:t>store-trans-id</w:t>
            </w:r>
          </w:p>
        </w:tc>
        <w:tc>
          <w:tcPr>
            <w:tcW w:w="2668" w:type="dxa"/>
          </w:tcPr>
          <w:p w14:paraId="0C0110E6" w14:textId="77777777" w:rsidR="00FD50D8" w:rsidRDefault="00FD50D8" w:rsidP="00257945">
            <w:pPr>
              <w:pStyle w:val="TAL"/>
            </w:pPr>
            <w:r>
              <w:t>string</w:t>
            </w:r>
          </w:p>
        </w:tc>
        <w:tc>
          <w:tcPr>
            <w:tcW w:w="286" w:type="dxa"/>
          </w:tcPr>
          <w:p w14:paraId="1FF20E97" w14:textId="77777777" w:rsidR="00FD50D8" w:rsidRDefault="00FD50D8" w:rsidP="00257945">
            <w:pPr>
              <w:pStyle w:val="TAC"/>
            </w:pPr>
            <w:r>
              <w:t>O</w:t>
            </w:r>
          </w:p>
        </w:tc>
        <w:tc>
          <w:tcPr>
            <w:tcW w:w="1067" w:type="dxa"/>
          </w:tcPr>
          <w:p w14:paraId="242671D3" w14:textId="77777777" w:rsidR="00FD50D8" w:rsidRDefault="00FD50D8" w:rsidP="00257945">
            <w:pPr>
              <w:pStyle w:val="TAC"/>
            </w:pPr>
            <w:r>
              <w:t>0..1</w:t>
            </w:r>
          </w:p>
        </w:tc>
        <w:tc>
          <w:tcPr>
            <w:tcW w:w="4466" w:type="dxa"/>
          </w:tcPr>
          <w:p w14:paraId="71E9839E" w14:textId="7C223F3B" w:rsidR="00FD50D8" w:rsidRDefault="00FD50D8" w:rsidP="00257945">
            <w:pPr>
              <w:pStyle w:val="TAL"/>
            </w:pPr>
            <w:r>
              <w:t xml:space="preserve">Identifies the </w:t>
            </w:r>
            <w:r w:rsidR="001F1A2F">
              <w:t>"</w:t>
            </w:r>
            <w:r>
              <w:rPr>
                <w:lang w:eastAsia="ja-JP"/>
              </w:rPr>
              <w:t>Storage Transaction Identifier</w:t>
            </w:r>
            <w:r w:rsidR="001F1A2F">
              <w:t>"</w:t>
            </w:r>
            <w:r>
              <w:t xml:space="preserve"> of data store record in ADRF.</w:t>
            </w:r>
          </w:p>
        </w:tc>
      </w:tr>
      <w:tr w:rsidR="00FD50D8" w14:paraId="232862A6" w14:textId="77777777" w:rsidTr="00ED6BC6">
        <w:trPr>
          <w:jc w:val="center"/>
        </w:trPr>
        <w:tc>
          <w:tcPr>
            <w:tcW w:w="1192" w:type="dxa"/>
          </w:tcPr>
          <w:p w14:paraId="77DE0B9C" w14:textId="77777777" w:rsidR="00FD50D8" w:rsidRDefault="00FD50D8" w:rsidP="00257945">
            <w:pPr>
              <w:pStyle w:val="TAL"/>
            </w:pPr>
            <w:r>
              <w:t>fetch-correlation-ids</w:t>
            </w:r>
          </w:p>
        </w:tc>
        <w:tc>
          <w:tcPr>
            <w:tcW w:w="2668" w:type="dxa"/>
          </w:tcPr>
          <w:p w14:paraId="1C7051DD" w14:textId="77777777" w:rsidR="00FD50D8" w:rsidRDefault="00FD50D8" w:rsidP="00257945">
            <w:pPr>
              <w:pStyle w:val="TAL"/>
            </w:pPr>
            <w:r>
              <w:t>array(string)</w:t>
            </w:r>
          </w:p>
        </w:tc>
        <w:tc>
          <w:tcPr>
            <w:tcW w:w="286" w:type="dxa"/>
          </w:tcPr>
          <w:p w14:paraId="1C015E3C" w14:textId="77777777" w:rsidR="00FD50D8" w:rsidRDefault="00FD50D8" w:rsidP="00257945">
            <w:pPr>
              <w:pStyle w:val="TAC"/>
            </w:pPr>
            <w:r>
              <w:t>O</w:t>
            </w:r>
          </w:p>
        </w:tc>
        <w:tc>
          <w:tcPr>
            <w:tcW w:w="1067" w:type="dxa"/>
          </w:tcPr>
          <w:p w14:paraId="7B88DA31" w14:textId="77777777" w:rsidR="00FD50D8" w:rsidRDefault="00FD50D8" w:rsidP="00257945">
            <w:pPr>
              <w:pStyle w:val="TAC"/>
            </w:pPr>
            <w:r>
              <w:t>1..N</w:t>
            </w:r>
          </w:p>
        </w:tc>
        <w:tc>
          <w:tcPr>
            <w:tcW w:w="4466" w:type="dxa"/>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ED6BC6">
        <w:trPr>
          <w:jc w:val="center"/>
        </w:trPr>
        <w:tc>
          <w:tcPr>
            <w:tcW w:w="1192" w:type="dxa"/>
          </w:tcPr>
          <w:p w14:paraId="5F5D37BF" w14:textId="77777777" w:rsidR="00FD50D8" w:rsidRDefault="00FD50D8" w:rsidP="00257945">
            <w:pPr>
              <w:pStyle w:val="TAL"/>
            </w:pPr>
            <w:r>
              <w:t>ana-sub</w:t>
            </w:r>
          </w:p>
        </w:tc>
        <w:tc>
          <w:tcPr>
            <w:tcW w:w="2668" w:type="dxa"/>
          </w:tcPr>
          <w:p w14:paraId="16307221" w14:textId="77777777" w:rsidR="00FD50D8" w:rsidRDefault="00FD50D8" w:rsidP="00257945">
            <w:pPr>
              <w:pStyle w:val="TAL"/>
            </w:pPr>
            <w:r>
              <w:rPr>
                <w:lang w:eastAsia="zh-CN"/>
              </w:rPr>
              <w:t>NnwdafEventsSubscription</w:t>
            </w:r>
          </w:p>
        </w:tc>
        <w:tc>
          <w:tcPr>
            <w:tcW w:w="286" w:type="dxa"/>
          </w:tcPr>
          <w:p w14:paraId="5B972A5D" w14:textId="77777777" w:rsidR="00FD50D8" w:rsidRDefault="00FD50D8" w:rsidP="00257945">
            <w:pPr>
              <w:pStyle w:val="TAC"/>
            </w:pPr>
            <w:r>
              <w:t>O</w:t>
            </w:r>
          </w:p>
        </w:tc>
        <w:tc>
          <w:tcPr>
            <w:tcW w:w="1067" w:type="dxa"/>
          </w:tcPr>
          <w:p w14:paraId="51410B79" w14:textId="77777777" w:rsidR="00FD50D8" w:rsidRDefault="00FD50D8" w:rsidP="00257945">
            <w:pPr>
              <w:pStyle w:val="TAC"/>
            </w:pPr>
            <w:r>
              <w:t>0..1</w:t>
            </w:r>
          </w:p>
        </w:tc>
        <w:tc>
          <w:tcPr>
            <w:tcW w:w="4466" w:type="dxa"/>
          </w:tcPr>
          <w:p w14:paraId="47620B0E" w14:textId="77777777" w:rsidR="00FD50D8" w:rsidRDefault="00FD50D8" w:rsidP="00257945">
            <w:pPr>
              <w:pStyle w:val="TAL"/>
            </w:pPr>
            <w:r>
              <w:t>Represents analytics event subscription.</w:t>
            </w:r>
          </w:p>
        </w:tc>
      </w:tr>
      <w:tr w:rsidR="00FD50D8" w14:paraId="744C1833" w14:textId="77777777" w:rsidTr="00ED6BC6">
        <w:trPr>
          <w:jc w:val="center"/>
        </w:trPr>
        <w:tc>
          <w:tcPr>
            <w:tcW w:w="1192" w:type="dxa"/>
          </w:tcPr>
          <w:p w14:paraId="09F068EE" w14:textId="48E0AE92" w:rsidR="00FD50D8" w:rsidRDefault="00FD50D8" w:rsidP="00257945">
            <w:pPr>
              <w:pStyle w:val="TAL"/>
            </w:pPr>
            <w:r>
              <w:t>data-sub</w:t>
            </w:r>
          </w:p>
        </w:tc>
        <w:tc>
          <w:tcPr>
            <w:tcW w:w="2668" w:type="dxa"/>
          </w:tcPr>
          <w:p w14:paraId="66F61D51" w14:textId="6E9605DB" w:rsidR="00FD50D8" w:rsidRDefault="005A0BA0" w:rsidP="00257945">
            <w:pPr>
              <w:pStyle w:val="TAL"/>
            </w:pPr>
            <w:r>
              <w:t>Data</w:t>
            </w:r>
            <w:r w:rsidRPr="00AB67C9">
              <w:t>Subscription</w:t>
            </w:r>
          </w:p>
        </w:tc>
        <w:tc>
          <w:tcPr>
            <w:tcW w:w="286" w:type="dxa"/>
          </w:tcPr>
          <w:p w14:paraId="0ACFA8BC" w14:textId="77777777" w:rsidR="00FD50D8" w:rsidRDefault="00FD50D8" w:rsidP="00257945">
            <w:pPr>
              <w:pStyle w:val="TAC"/>
            </w:pPr>
            <w:r>
              <w:t>O</w:t>
            </w:r>
          </w:p>
        </w:tc>
        <w:tc>
          <w:tcPr>
            <w:tcW w:w="1067" w:type="dxa"/>
          </w:tcPr>
          <w:p w14:paraId="5B88F4E2" w14:textId="77777777" w:rsidR="00FD50D8" w:rsidRDefault="00FD50D8" w:rsidP="00257945">
            <w:pPr>
              <w:pStyle w:val="TAC"/>
            </w:pPr>
            <w:r>
              <w:t>0..1</w:t>
            </w:r>
          </w:p>
        </w:tc>
        <w:tc>
          <w:tcPr>
            <w:tcW w:w="4466" w:type="dxa"/>
          </w:tcPr>
          <w:p w14:paraId="302771F9" w14:textId="0C6B9534" w:rsidR="00FD50D8" w:rsidRDefault="00FD50D8" w:rsidP="00257945">
            <w:pPr>
              <w:pStyle w:val="TAL"/>
            </w:pPr>
            <w:r>
              <w:t xml:space="preserve">Represents </w:t>
            </w:r>
            <w:r w:rsidR="005A0BA0">
              <w:t>a data</w:t>
            </w:r>
            <w:r>
              <w:t xml:space="preserve"> event subscription.</w:t>
            </w:r>
          </w:p>
        </w:tc>
      </w:tr>
      <w:tr w:rsidR="00FD50D8" w14:paraId="03C372E0" w14:textId="77777777" w:rsidTr="00ED6BC6">
        <w:trPr>
          <w:jc w:val="center"/>
        </w:trPr>
        <w:tc>
          <w:tcPr>
            <w:tcW w:w="1192" w:type="dxa"/>
          </w:tcPr>
          <w:p w14:paraId="65D64DB0" w14:textId="77777777" w:rsidR="00FD50D8" w:rsidRDefault="00FD50D8" w:rsidP="00257945">
            <w:pPr>
              <w:pStyle w:val="TAL"/>
            </w:pPr>
            <w:r>
              <w:t>time-period</w:t>
            </w:r>
          </w:p>
        </w:tc>
        <w:tc>
          <w:tcPr>
            <w:tcW w:w="2668" w:type="dxa"/>
          </w:tcPr>
          <w:p w14:paraId="696F4967" w14:textId="77777777" w:rsidR="00FD50D8" w:rsidRPr="007468E8" w:rsidRDefault="00FD50D8" w:rsidP="00257945">
            <w:pPr>
              <w:pStyle w:val="TAL"/>
            </w:pPr>
            <w:r w:rsidRPr="00735F10">
              <w:rPr>
                <w:noProof/>
                <w:lang w:eastAsia="zh-CN"/>
              </w:rPr>
              <w:t>TimeWindow</w:t>
            </w:r>
          </w:p>
        </w:tc>
        <w:tc>
          <w:tcPr>
            <w:tcW w:w="286" w:type="dxa"/>
          </w:tcPr>
          <w:p w14:paraId="6D5FE6E8" w14:textId="16479C13" w:rsidR="00FD50D8" w:rsidRDefault="00422F56" w:rsidP="00257945">
            <w:pPr>
              <w:pStyle w:val="TAC"/>
            </w:pPr>
            <w:r>
              <w:rPr>
                <w:noProof/>
              </w:rPr>
              <w:t>C</w:t>
            </w:r>
          </w:p>
        </w:tc>
        <w:tc>
          <w:tcPr>
            <w:tcW w:w="1067" w:type="dxa"/>
          </w:tcPr>
          <w:p w14:paraId="132A411A" w14:textId="77777777" w:rsidR="00FD50D8" w:rsidRDefault="00FD50D8" w:rsidP="00257945">
            <w:pPr>
              <w:pStyle w:val="TAC"/>
            </w:pPr>
            <w:r>
              <w:rPr>
                <w:noProof/>
              </w:rPr>
              <w:t>0..1</w:t>
            </w:r>
          </w:p>
        </w:tc>
        <w:tc>
          <w:tcPr>
            <w:tcW w:w="4466" w:type="dxa"/>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401AA807" w:rsidR="00FD50D8" w:rsidRDefault="00FD50D8" w:rsidP="00257945">
            <w:pPr>
              <w:pStyle w:val="TAL"/>
            </w:pPr>
            <w:r>
              <w:rPr>
                <w:lang w:eastAsia="zh-CN"/>
              </w:rPr>
              <w:t>This query parameter shall be included only when one of (</w:t>
            </w:r>
            <w:r>
              <w:t>ana-sub</w:t>
            </w:r>
            <w:r>
              <w:rPr>
                <w:lang w:eastAsia="zh-CN"/>
              </w:rPr>
              <w:t xml:space="preserve">, </w:t>
            </w:r>
            <w:r>
              <w:t>data-sub</w:t>
            </w:r>
            <w:r>
              <w:rPr>
                <w:lang w:eastAsia="zh-CN"/>
              </w:rPr>
              <w:t>) query parameter</w:t>
            </w:r>
            <w:r w:rsidR="005A0BA0">
              <w:rPr>
                <w:rFonts w:hint="eastAsia"/>
                <w:lang w:eastAsia="zh-CN"/>
              </w:rPr>
              <w:t>s</w:t>
            </w:r>
            <w:r>
              <w:rPr>
                <w:lang w:eastAsia="zh-CN"/>
              </w:rPr>
              <w:t xml:space="preserve"> is included.</w:t>
            </w:r>
          </w:p>
        </w:tc>
      </w:tr>
      <w:tr w:rsidR="00FD50D8" w14:paraId="265996E1" w14:textId="77777777" w:rsidTr="00ED6BC6">
        <w:trPr>
          <w:jc w:val="center"/>
        </w:trPr>
        <w:tc>
          <w:tcPr>
            <w:tcW w:w="9679" w:type="dxa"/>
            <w:gridSpan w:val="5"/>
          </w:tcPr>
          <w:p w14:paraId="7C1AAC86" w14:textId="57119C00"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"data-sub",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77777777" w:rsidR="00876C3C" w:rsidRDefault="00A10542">
      <w:pPr>
        <w:pStyle w:val="50"/>
      </w:pPr>
      <w:bookmarkStart w:id="691" w:name="_Toc72766451"/>
      <w:bookmarkStart w:id="692" w:name="_Toc72767018"/>
      <w:bookmarkStart w:id="693" w:name="_Toc73042470"/>
      <w:bookmarkStart w:id="694" w:name="_Toc81242814"/>
      <w:bookmarkStart w:id="695" w:name="_Toc89426583"/>
      <w:bookmarkStart w:id="696" w:name="_Toc94020368"/>
      <w:bookmarkStart w:id="697" w:name="_Toc97034899"/>
      <w:bookmarkStart w:id="698" w:name="_Toc97037776"/>
      <w:bookmarkStart w:id="699" w:name="_Toc100939985"/>
      <w:bookmarkStart w:id="700" w:name="_Toc104546851"/>
      <w:bookmarkStart w:id="701" w:name="_Toc112937898"/>
      <w:r>
        <w:lastRenderedPageBreak/>
        <w:t>5.1.3.2.4</w:t>
      </w:r>
      <w:r>
        <w:tab/>
        <w:t>Resource Custom Operations</w:t>
      </w:r>
      <w:bookmarkEnd w:id="691"/>
      <w:bookmarkEnd w:id="692"/>
      <w:bookmarkEnd w:id="693"/>
      <w:bookmarkEnd w:id="694"/>
      <w:bookmarkEnd w:id="695"/>
      <w:bookmarkEnd w:id="696"/>
      <w:bookmarkEnd w:id="697"/>
      <w:bookmarkEnd w:id="698"/>
      <w:bookmarkEnd w:id="699"/>
      <w:bookmarkEnd w:id="700"/>
      <w:bookmarkEnd w:id="701"/>
    </w:p>
    <w:p w14:paraId="5D4CA620" w14:textId="77777777" w:rsidR="00876C3C" w:rsidRDefault="00A10542">
      <w:pPr>
        <w:pStyle w:val="41"/>
      </w:pPr>
      <w:bookmarkStart w:id="702" w:name="_Toc72766457"/>
      <w:bookmarkStart w:id="703" w:name="_Toc72767024"/>
      <w:bookmarkStart w:id="704" w:name="_Toc73042476"/>
      <w:bookmarkStart w:id="705" w:name="_Toc81242820"/>
      <w:bookmarkStart w:id="706" w:name="_Toc89426584"/>
      <w:bookmarkStart w:id="707" w:name="_Toc94020369"/>
      <w:bookmarkStart w:id="708" w:name="_Toc97034900"/>
      <w:bookmarkStart w:id="709" w:name="_Toc97037777"/>
      <w:bookmarkStart w:id="710" w:name="_Toc100939986"/>
      <w:bookmarkStart w:id="711" w:name="_Toc104546852"/>
      <w:bookmarkStart w:id="712" w:name="_Toc112937899"/>
      <w:r>
        <w:t>5.1.3.3</w:t>
      </w:r>
      <w:r>
        <w:tab/>
        <w:t>Resource:</w:t>
      </w:r>
      <w:r w:rsidR="00FD50D8">
        <w:t xml:space="preserve"> Individual ADRF Data Store Record</w:t>
      </w:r>
      <w:bookmarkEnd w:id="702"/>
      <w:bookmarkEnd w:id="703"/>
      <w:bookmarkEnd w:id="704"/>
      <w:bookmarkEnd w:id="705"/>
      <w:bookmarkEnd w:id="706"/>
      <w:bookmarkEnd w:id="707"/>
      <w:bookmarkEnd w:id="708"/>
      <w:bookmarkEnd w:id="709"/>
      <w:bookmarkEnd w:id="710"/>
      <w:bookmarkEnd w:id="711"/>
      <w:bookmarkEnd w:id="712"/>
    </w:p>
    <w:p w14:paraId="608DF629" w14:textId="77777777" w:rsidR="00FD50D8" w:rsidRDefault="00FD50D8" w:rsidP="00FD50D8">
      <w:pPr>
        <w:pStyle w:val="50"/>
      </w:pPr>
      <w:bookmarkStart w:id="713" w:name="_Toc89426585"/>
      <w:bookmarkStart w:id="714" w:name="_Toc94020370"/>
      <w:bookmarkStart w:id="715" w:name="_Toc97034901"/>
      <w:bookmarkStart w:id="716" w:name="_Toc97037778"/>
      <w:bookmarkStart w:id="717" w:name="_Toc100939987"/>
      <w:bookmarkStart w:id="718" w:name="_Toc104546853"/>
      <w:bookmarkStart w:id="719" w:name="_Toc112937900"/>
      <w:r>
        <w:t>5.1.3.3.1</w:t>
      </w:r>
      <w:r>
        <w:tab/>
        <w:t>Description</w:t>
      </w:r>
      <w:bookmarkEnd w:id="713"/>
      <w:bookmarkEnd w:id="714"/>
      <w:bookmarkEnd w:id="715"/>
      <w:bookmarkEnd w:id="716"/>
      <w:bookmarkEnd w:id="717"/>
      <w:bookmarkEnd w:id="718"/>
      <w:bookmarkEnd w:id="719"/>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0"/>
      </w:pPr>
      <w:bookmarkStart w:id="720" w:name="_Toc89426586"/>
      <w:bookmarkStart w:id="721" w:name="_Toc94020371"/>
      <w:bookmarkStart w:id="722" w:name="_Toc97034902"/>
      <w:bookmarkStart w:id="723" w:name="_Toc97037779"/>
      <w:bookmarkStart w:id="724" w:name="_Toc100939988"/>
      <w:bookmarkStart w:id="725" w:name="_Toc104546854"/>
      <w:bookmarkStart w:id="726" w:name="_Toc112937901"/>
      <w:r>
        <w:t>5.1.3.3.2</w:t>
      </w:r>
      <w:r>
        <w:tab/>
        <w:t>Resource Definition</w:t>
      </w:r>
      <w:bookmarkEnd w:id="720"/>
      <w:bookmarkEnd w:id="721"/>
      <w:bookmarkEnd w:id="722"/>
      <w:bookmarkEnd w:id="723"/>
      <w:bookmarkEnd w:id="724"/>
      <w:bookmarkEnd w:id="725"/>
      <w:bookmarkEnd w:id="726"/>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727" w:name="_Toc89426587"/>
      <w:bookmarkStart w:id="728" w:name="_Toc94020372"/>
      <w:bookmarkStart w:id="729" w:name="_Toc97034903"/>
      <w:bookmarkStart w:id="730" w:name="_Toc97037780"/>
      <w:bookmarkStart w:id="731" w:name="_Toc100939989"/>
      <w:bookmarkStart w:id="732" w:name="_Toc104546855"/>
      <w:bookmarkStart w:id="733" w:name="_Toc112937902"/>
      <w:r>
        <w:t>5.1.3.3.3</w:t>
      </w:r>
      <w:r>
        <w:tab/>
        <w:t>Resource Standard Methods</w:t>
      </w:r>
      <w:bookmarkEnd w:id="727"/>
      <w:bookmarkEnd w:id="728"/>
      <w:bookmarkEnd w:id="729"/>
      <w:bookmarkEnd w:id="730"/>
      <w:bookmarkEnd w:id="731"/>
      <w:bookmarkEnd w:id="732"/>
      <w:bookmarkEnd w:id="733"/>
    </w:p>
    <w:p w14:paraId="19449F06" w14:textId="77777777" w:rsidR="00FD50D8" w:rsidRDefault="00FD50D8" w:rsidP="00FD50D8">
      <w:pPr>
        <w:pStyle w:val="6"/>
      </w:pPr>
      <w:bookmarkStart w:id="734" w:name="_Toc89426588"/>
      <w:bookmarkStart w:id="735" w:name="_Toc94020373"/>
      <w:bookmarkStart w:id="736" w:name="_Toc97034904"/>
      <w:bookmarkStart w:id="737" w:name="_Toc97037781"/>
      <w:bookmarkStart w:id="738" w:name="_Toc100939990"/>
      <w:bookmarkStart w:id="739" w:name="_Toc104546856"/>
      <w:bookmarkStart w:id="740" w:name="_Toc112937903"/>
      <w:r>
        <w:t>5.1.3.3.3.1</w:t>
      </w:r>
      <w:r>
        <w:tab/>
        <w:t>DELETE</w:t>
      </w:r>
      <w:bookmarkEnd w:id="734"/>
      <w:bookmarkEnd w:id="735"/>
      <w:bookmarkEnd w:id="736"/>
      <w:bookmarkEnd w:id="737"/>
      <w:bookmarkEnd w:id="738"/>
      <w:bookmarkEnd w:id="739"/>
      <w:bookmarkEnd w:id="740"/>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lastRenderedPageBreak/>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741" w:name="_Toc89426589"/>
      <w:bookmarkStart w:id="742" w:name="_Toc94020374"/>
      <w:bookmarkStart w:id="743" w:name="_Toc97034905"/>
      <w:bookmarkStart w:id="744" w:name="_Toc97037782"/>
      <w:bookmarkStart w:id="745" w:name="_Toc100939991"/>
      <w:bookmarkStart w:id="746" w:name="_Toc104546857"/>
      <w:bookmarkStart w:id="747" w:name="_Toc112937904"/>
      <w:r>
        <w:t>5.1.3.3.4</w:t>
      </w:r>
      <w:r>
        <w:tab/>
        <w:t>Resource Custom Operations</w:t>
      </w:r>
      <w:bookmarkEnd w:id="741"/>
      <w:bookmarkEnd w:id="742"/>
      <w:bookmarkEnd w:id="743"/>
      <w:bookmarkEnd w:id="744"/>
      <w:bookmarkEnd w:id="745"/>
      <w:bookmarkEnd w:id="746"/>
      <w:bookmarkEnd w:id="747"/>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748" w:name="_Toc89426590"/>
      <w:bookmarkStart w:id="749" w:name="_Toc94020375"/>
      <w:bookmarkStart w:id="750" w:name="_Toc97034906"/>
      <w:bookmarkStart w:id="751" w:name="_Toc97037783"/>
      <w:bookmarkStart w:id="752" w:name="_Toc100939992"/>
      <w:bookmarkStart w:id="753" w:name="_Toc104546858"/>
      <w:bookmarkStart w:id="754" w:name="_Toc112937905"/>
      <w:r>
        <w:t>5.1.3.4</w:t>
      </w:r>
      <w:r>
        <w:tab/>
        <w:t>Resource: ADRF Data Retrieval Subscriptions</w:t>
      </w:r>
      <w:bookmarkEnd w:id="748"/>
      <w:bookmarkEnd w:id="749"/>
      <w:bookmarkEnd w:id="750"/>
      <w:bookmarkEnd w:id="751"/>
      <w:bookmarkEnd w:id="752"/>
      <w:bookmarkEnd w:id="753"/>
      <w:bookmarkEnd w:id="754"/>
    </w:p>
    <w:p w14:paraId="451C9D49" w14:textId="77777777" w:rsidR="00FD50D8" w:rsidRDefault="00FD50D8" w:rsidP="00FD50D8">
      <w:pPr>
        <w:pStyle w:val="50"/>
      </w:pPr>
      <w:bookmarkStart w:id="755" w:name="_Toc89426591"/>
      <w:bookmarkStart w:id="756" w:name="_Toc94020376"/>
      <w:bookmarkStart w:id="757" w:name="_Toc97034907"/>
      <w:bookmarkStart w:id="758" w:name="_Toc97037784"/>
      <w:bookmarkStart w:id="759" w:name="_Toc100939993"/>
      <w:bookmarkStart w:id="760" w:name="_Toc104546859"/>
      <w:bookmarkStart w:id="761" w:name="_Toc112937906"/>
      <w:r>
        <w:t>5.1.3.4.1</w:t>
      </w:r>
      <w:r>
        <w:tab/>
        <w:t>Description</w:t>
      </w:r>
      <w:bookmarkEnd w:id="755"/>
      <w:bookmarkEnd w:id="756"/>
      <w:bookmarkEnd w:id="757"/>
      <w:bookmarkEnd w:id="758"/>
      <w:bookmarkEnd w:id="759"/>
      <w:bookmarkEnd w:id="760"/>
      <w:bookmarkEnd w:id="761"/>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0"/>
      </w:pPr>
      <w:bookmarkStart w:id="762" w:name="_Toc89426592"/>
      <w:bookmarkStart w:id="763" w:name="_Toc94020377"/>
      <w:bookmarkStart w:id="764" w:name="_Toc97034908"/>
      <w:bookmarkStart w:id="765" w:name="_Toc97037785"/>
      <w:bookmarkStart w:id="766" w:name="_Toc100939994"/>
      <w:bookmarkStart w:id="767" w:name="_Toc104546860"/>
      <w:bookmarkStart w:id="768" w:name="_Toc112937907"/>
      <w:r>
        <w:t>5.1.3.4.2</w:t>
      </w:r>
      <w:r>
        <w:tab/>
        <w:t>Resource Definition</w:t>
      </w:r>
      <w:bookmarkEnd w:id="762"/>
      <w:bookmarkEnd w:id="763"/>
      <w:bookmarkEnd w:id="764"/>
      <w:bookmarkEnd w:id="765"/>
      <w:bookmarkEnd w:id="766"/>
      <w:bookmarkEnd w:id="767"/>
      <w:bookmarkEnd w:id="768"/>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769" w:name="_Toc89426593"/>
      <w:bookmarkStart w:id="770" w:name="_Toc94020378"/>
      <w:bookmarkStart w:id="771" w:name="_Toc97034909"/>
      <w:bookmarkStart w:id="772" w:name="_Toc97037786"/>
      <w:bookmarkStart w:id="773" w:name="_Toc100939995"/>
      <w:bookmarkStart w:id="774" w:name="_Toc104546861"/>
      <w:bookmarkStart w:id="775" w:name="_Toc112937908"/>
      <w:r>
        <w:lastRenderedPageBreak/>
        <w:t>5.1.3.4.3</w:t>
      </w:r>
      <w:r>
        <w:tab/>
        <w:t>Resource Standard Methods</w:t>
      </w:r>
      <w:bookmarkEnd w:id="769"/>
      <w:bookmarkEnd w:id="770"/>
      <w:bookmarkEnd w:id="771"/>
      <w:bookmarkEnd w:id="772"/>
      <w:bookmarkEnd w:id="773"/>
      <w:bookmarkEnd w:id="774"/>
      <w:bookmarkEnd w:id="775"/>
    </w:p>
    <w:p w14:paraId="5C48F5CA" w14:textId="77777777" w:rsidR="00FD50D8" w:rsidRDefault="00FD50D8" w:rsidP="00FD50D8">
      <w:pPr>
        <w:pStyle w:val="6"/>
      </w:pPr>
      <w:bookmarkStart w:id="776" w:name="_Toc89426594"/>
      <w:bookmarkStart w:id="777" w:name="_Toc94020379"/>
      <w:bookmarkStart w:id="778" w:name="_Toc97034910"/>
      <w:bookmarkStart w:id="779" w:name="_Toc97037787"/>
      <w:bookmarkStart w:id="780" w:name="_Toc100939996"/>
      <w:bookmarkStart w:id="781" w:name="_Toc104546862"/>
      <w:bookmarkStart w:id="782" w:name="_Toc112937909"/>
      <w:r>
        <w:t>5.1.3.4.3.1</w:t>
      </w:r>
      <w:r>
        <w:tab/>
        <w:t>POST</w:t>
      </w:r>
      <w:bookmarkEnd w:id="776"/>
      <w:bookmarkEnd w:id="777"/>
      <w:bookmarkEnd w:id="778"/>
      <w:bookmarkEnd w:id="779"/>
      <w:bookmarkEnd w:id="780"/>
      <w:bookmarkEnd w:id="781"/>
      <w:bookmarkEnd w:id="782"/>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783" w:name="_Toc89426595"/>
      <w:bookmarkStart w:id="784" w:name="_Toc94020380"/>
      <w:bookmarkStart w:id="785" w:name="_Toc97034911"/>
      <w:bookmarkStart w:id="786" w:name="_Toc97037788"/>
      <w:bookmarkStart w:id="787" w:name="_Toc100939997"/>
      <w:bookmarkStart w:id="788" w:name="_Toc104546863"/>
      <w:bookmarkStart w:id="789" w:name="_Toc112937910"/>
      <w:r>
        <w:t>5.1.3.4.4</w:t>
      </w:r>
      <w:r>
        <w:tab/>
        <w:t>Resource Custom Operations</w:t>
      </w:r>
      <w:bookmarkEnd w:id="783"/>
      <w:bookmarkEnd w:id="784"/>
      <w:bookmarkEnd w:id="785"/>
      <w:bookmarkEnd w:id="786"/>
      <w:bookmarkEnd w:id="787"/>
      <w:bookmarkEnd w:id="788"/>
      <w:bookmarkEnd w:id="789"/>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790" w:name="_Toc89426596"/>
      <w:bookmarkStart w:id="791" w:name="_Toc94020381"/>
      <w:bookmarkStart w:id="792" w:name="_Toc97034912"/>
      <w:bookmarkStart w:id="793" w:name="_Toc97037789"/>
      <w:bookmarkStart w:id="794" w:name="_Toc100939998"/>
      <w:bookmarkStart w:id="795" w:name="_Toc104546864"/>
      <w:bookmarkStart w:id="796" w:name="_Toc112937911"/>
      <w:r>
        <w:t>5.1.3.5</w:t>
      </w:r>
      <w:r>
        <w:tab/>
        <w:t>Resource: Individual ADRF Data Retrieval Subscription</w:t>
      </w:r>
      <w:bookmarkEnd w:id="790"/>
      <w:bookmarkEnd w:id="791"/>
      <w:bookmarkEnd w:id="792"/>
      <w:bookmarkEnd w:id="793"/>
      <w:bookmarkEnd w:id="794"/>
      <w:bookmarkEnd w:id="795"/>
      <w:bookmarkEnd w:id="796"/>
    </w:p>
    <w:p w14:paraId="23F58C09" w14:textId="77777777" w:rsidR="00FD50D8" w:rsidRDefault="00FD50D8" w:rsidP="00FD50D8">
      <w:pPr>
        <w:pStyle w:val="50"/>
      </w:pPr>
      <w:bookmarkStart w:id="797" w:name="_Toc89426597"/>
      <w:bookmarkStart w:id="798" w:name="_Toc94020382"/>
      <w:bookmarkStart w:id="799" w:name="_Toc97034913"/>
      <w:bookmarkStart w:id="800" w:name="_Toc97037790"/>
      <w:bookmarkStart w:id="801" w:name="_Toc100939999"/>
      <w:bookmarkStart w:id="802" w:name="_Toc104546865"/>
      <w:bookmarkStart w:id="803" w:name="_Toc112937912"/>
      <w:r>
        <w:t>5.1.3.5.1</w:t>
      </w:r>
      <w:r>
        <w:tab/>
        <w:t>Description</w:t>
      </w:r>
      <w:bookmarkEnd w:id="797"/>
      <w:bookmarkEnd w:id="798"/>
      <w:bookmarkEnd w:id="799"/>
      <w:bookmarkEnd w:id="800"/>
      <w:bookmarkEnd w:id="801"/>
      <w:bookmarkEnd w:id="802"/>
      <w:bookmarkEnd w:id="803"/>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0"/>
      </w:pPr>
      <w:bookmarkStart w:id="804" w:name="_Toc89426598"/>
      <w:bookmarkStart w:id="805" w:name="_Toc94020383"/>
      <w:bookmarkStart w:id="806" w:name="_Toc97034914"/>
      <w:bookmarkStart w:id="807" w:name="_Toc97037791"/>
      <w:bookmarkStart w:id="808" w:name="_Toc100940000"/>
      <w:bookmarkStart w:id="809" w:name="_Toc104546866"/>
      <w:bookmarkStart w:id="810" w:name="_Toc112937913"/>
      <w:r>
        <w:t>5.1.3.5.2</w:t>
      </w:r>
      <w:r>
        <w:tab/>
        <w:t>Resource Definition</w:t>
      </w:r>
      <w:bookmarkEnd w:id="804"/>
      <w:bookmarkEnd w:id="805"/>
      <w:bookmarkEnd w:id="806"/>
      <w:bookmarkEnd w:id="807"/>
      <w:bookmarkEnd w:id="808"/>
      <w:bookmarkEnd w:id="809"/>
      <w:bookmarkEnd w:id="810"/>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ED6BC6">
        <w:trPr>
          <w:jc w:val="center"/>
        </w:trPr>
        <w:tc>
          <w:tcPr>
            <w:tcW w:w="687" w:type="pct"/>
            <w:shd w:val="clear" w:color="000000" w:fill="C0C0C0"/>
            <w:hideMark/>
          </w:tcPr>
          <w:p w14:paraId="62A14AE4" w14:textId="77777777" w:rsidR="00FD50D8" w:rsidRDefault="00FD50D8" w:rsidP="00257945">
            <w:pPr>
              <w:pStyle w:val="TAH"/>
            </w:pPr>
            <w:r>
              <w:t>Name</w:t>
            </w:r>
          </w:p>
        </w:tc>
        <w:tc>
          <w:tcPr>
            <w:tcW w:w="1039" w:type="pct"/>
            <w:shd w:val="clear" w:color="000000" w:fill="C0C0C0"/>
          </w:tcPr>
          <w:p w14:paraId="60C30084" w14:textId="77777777" w:rsidR="00FD50D8" w:rsidRDefault="00FD50D8" w:rsidP="00257945">
            <w:pPr>
              <w:pStyle w:val="TAH"/>
            </w:pPr>
            <w:r>
              <w:t>Data type</w:t>
            </w:r>
          </w:p>
        </w:tc>
        <w:tc>
          <w:tcPr>
            <w:tcW w:w="3274" w:type="pct"/>
            <w:shd w:val="clear" w:color="000000" w:fill="C0C0C0"/>
            <w:vAlign w:val="center"/>
            <w:hideMark/>
          </w:tcPr>
          <w:p w14:paraId="33F7B32D" w14:textId="77777777" w:rsidR="00FD50D8" w:rsidRDefault="00FD50D8" w:rsidP="00257945">
            <w:pPr>
              <w:pStyle w:val="TAH"/>
            </w:pPr>
            <w:r>
              <w:t>Definition</w:t>
            </w:r>
          </w:p>
        </w:tc>
      </w:tr>
      <w:tr w:rsidR="00FD50D8" w14:paraId="7414743B" w14:textId="77777777" w:rsidTr="00ED6BC6">
        <w:trPr>
          <w:jc w:val="center"/>
        </w:trPr>
        <w:tc>
          <w:tcPr>
            <w:tcW w:w="687" w:type="pct"/>
            <w:hideMark/>
          </w:tcPr>
          <w:p w14:paraId="12FA6AE6" w14:textId="77777777" w:rsidR="00FD50D8" w:rsidRDefault="00FD50D8" w:rsidP="00257945">
            <w:pPr>
              <w:pStyle w:val="TAL"/>
            </w:pPr>
            <w:r>
              <w:t>apiRoot</w:t>
            </w:r>
          </w:p>
        </w:tc>
        <w:tc>
          <w:tcPr>
            <w:tcW w:w="1039" w:type="pct"/>
          </w:tcPr>
          <w:p w14:paraId="2BE3AB9C" w14:textId="77777777" w:rsidR="00FD50D8" w:rsidRDefault="00FD50D8" w:rsidP="00257945">
            <w:pPr>
              <w:pStyle w:val="TAL"/>
            </w:pPr>
            <w:r>
              <w:t>string</w:t>
            </w:r>
          </w:p>
        </w:tc>
        <w:tc>
          <w:tcPr>
            <w:tcW w:w="3274" w:type="pct"/>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50"/>
      </w:pPr>
      <w:bookmarkStart w:id="811" w:name="_Toc89426599"/>
      <w:bookmarkStart w:id="812" w:name="_Toc94020384"/>
      <w:bookmarkStart w:id="813" w:name="_Toc97034915"/>
      <w:bookmarkStart w:id="814" w:name="_Toc97037792"/>
      <w:bookmarkStart w:id="815" w:name="_Toc100940001"/>
      <w:bookmarkStart w:id="816" w:name="_Toc104546867"/>
      <w:bookmarkStart w:id="817" w:name="_Toc112937914"/>
      <w:r>
        <w:t>5.1.3.5.3</w:t>
      </w:r>
      <w:r>
        <w:tab/>
        <w:t>Resource Standard Methods</w:t>
      </w:r>
      <w:bookmarkEnd w:id="811"/>
      <w:bookmarkEnd w:id="812"/>
      <w:bookmarkEnd w:id="813"/>
      <w:bookmarkEnd w:id="814"/>
      <w:bookmarkEnd w:id="815"/>
      <w:bookmarkEnd w:id="816"/>
      <w:bookmarkEnd w:id="817"/>
    </w:p>
    <w:p w14:paraId="7610EE0E" w14:textId="77777777" w:rsidR="00FD50D8" w:rsidRDefault="00FD50D8" w:rsidP="00FD50D8">
      <w:pPr>
        <w:pStyle w:val="6"/>
      </w:pPr>
      <w:bookmarkStart w:id="818" w:name="_Toc89426600"/>
      <w:bookmarkStart w:id="819" w:name="_Toc94020385"/>
      <w:bookmarkStart w:id="820" w:name="_Toc97034916"/>
      <w:bookmarkStart w:id="821" w:name="_Toc97037793"/>
      <w:bookmarkStart w:id="822" w:name="_Toc100940002"/>
      <w:bookmarkStart w:id="823" w:name="_Toc104546868"/>
      <w:bookmarkStart w:id="824" w:name="_Toc112937915"/>
      <w:r>
        <w:t>5.1.3.5.3.1</w:t>
      </w:r>
      <w:r>
        <w:tab/>
        <w:t>DELETE</w:t>
      </w:r>
      <w:bookmarkEnd w:id="818"/>
      <w:bookmarkEnd w:id="819"/>
      <w:bookmarkEnd w:id="820"/>
      <w:bookmarkEnd w:id="821"/>
      <w:bookmarkEnd w:id="822"/>
      <w:bookmarkEnd w:id="823"/>
      <w:bookmarkEnd w:id="824"/>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825" w:name="_Toc89426601"/>
      <w:bookmarkStart w:id="826" w:name="_Toc94020386"/>
      <w:bookmarkStart w:id="827" w:name="_Toc97034917"/>
      <w:bookmarkStart w:id="828" w:name="_Toc97037794"/>
      <w:bookmarkStart w:id="829" w:name="_Toc100940003"/>
      <w:bookmarkStart w:id="830" w:name="_Toc104546869"/>
      <w:bookmarkStart w:id="831" w:name="_Toc112937916"/>
      <w:r>
        <w:lastRenderedPageBreak/>
        <w:t>5.1.3.5.4</w:t>
      </w:r>
      <w:r>
        <w:tab/>
        <w:t>Resource Custom Operations</w:t>
      </w:r>
      <w:bookmarkEnd w:id="825"/>
      <w:bookmarkEnd w:id="826"/>
      <w:bookmarkEnd w:id="827"/>
      <w:bookmarkEnd w:id="828"/>
      <w:bookmarkEnd w:id="829"/>
      <w:bookmarkEnd w:id="830"/>
      <w:bookmarkEnd w:id="831"/>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832" w:name="_Toc72766458"/>
      <w:bookmarkStart w:id="833" w:name="_Toc72767025"/>
      <w:bookmarkStart w:id="834" w:name="_Toc73042477"/>
      <w:bookmarkStart w:id="835" w:name="_Toc81242821"/>
      <w:bookmarkStart w:id="836" w:name="_Toc89426602"/>
      <w:bookmarkStart w:id="837" w:name="_Toc94020387"/>
      <w:bookmarkStart w:id="838" w:name="_Toc97034918"/>
      <w:bookmarkStart w:id="839" w:name="_Toc97037795"/>
      <w:bookmarkStart w:id="840" w:name="_Toc100940004"/>
      <w:bookmarkStart w:id="841" w:name="_Toc104546870"/>
      <w:bookmarkStart w:id="842" w:name="_Toc112937917"/>
      <w:r>
        <w:t>5.1.4</w:t>
      </w:r>
      <w:r>
        <w:tab/>
        <w:t>Custom Operations without associated resources</w:t>
      </w:r>
      <w:bookmarkEnd w:id="832"/>
      <w:bookmarkEnd w:id="833"/>
      <w:bookmarkEnd w:id="834"/>
      <w:bookmarkEnd w:id="835"/>
      <w:bookmarkEnd w:id="836"/>
      <w:bookmarkEnd w:id="837"/>
      <w:bookmarkEnd w:id="838"/>
      <w:bookmarkEnd w:id="839"/>
      <w:bookmarkEnd w:id="840"/>
      <w:bookmarkEnd w:id="841"/>
      <w:bookmarkEnd w:id="842"/>
    </w:p>
    <w:p w14:paraId="4719007F" w14:textId="77777777" w:rsidR="00876C3C" w:rsidRDefault="00A10542">
      <w:pPr>
        <w:pStyle w:val="41"/>
      </w:pPr>
      <w:bookmarkStart w:id="843" w:name="_Toc72766459"/>
      <w:bookmarkStart w:id="844" w:name="_Toc72767026"/>
      <w:bookmarkStart w:id="845" w:name="_Toc73042478"/>
      <w:bookmarkStart w:id="846" w:name="_Toc81242822"/>
      <w:bookmarkStart w:id="847" w:name="_Toc89426603"/>
      <w:bookmarkStart w:id="848" w:name="_Toc94020388"/>
      <w:bookmarkStart w:id="849" w:name="_Toc97034919"/>
      <w:bookmarkStart w:id="850" w:name="_Toc97037796"/>
      <w:bookmarkStart w:id="851" w:name="_Toc100940005"/>
      <w:bookmarkStart w:id="852" w:name="_Toc104546871"/>
      <w:bookmarkStart w:id="853" w:name="_Toc112937918"/>
      <w:r>
        <w:t>5.1.4.1</w:t>
      </w:r>
      <w:r>
        <w:tab/>
        <w:t>Overview</w:t>
      </w:r>
      <w:bookmarkEnd w:id="843"/>
      <w:bookmarkEnd w:id="844"/>
      <w:bookmarkEnd w:id="845"/>
      <w:bookmarkEnd w:id="846"/>
      <w:bookmarkEnd w:id="847"/>
      <w:bookmarkEnd w:id="848"/>
      <w:bookmarkEnd w:id="849"/>
      <w:bookmarkEnd w:id="850"/>
      <w:bookmarkEnd w:id="851"/>
      <w:bookmarkEnd w:id="852"/>
      <w:bookmarkEnd w:id="853"/>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128" type="#_x0000_t75" style="width:380.25pt;height:192pt" o:ole="">
            <v:imagedata r:id="rId36" o:title="" cropbottom="7081f" cropright="4734f"/>
          </v:shape>
          <o:OLEObject Type="Embed" ProgID="Visio.Drawing.15" ShapeID="_x0000_i1128" DrawAspect="Content" ObjectID="_1723550565" r:id="rId37"/>
        </w:object>
      </w:r>
    </w:p>
    <w:p w14:paraId="768F1F5B" w14:textId="7688D33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854" w:name="_Toc72766460"/>
      <w:bookmarkStart w:id="855" w:name="_Toc72767027"/>
      <w:bookmarkStart w:id="856" w:name="_Toc73042479"/>
      <w:bookmarkStart w:id="857" w:name="_Toc81242823"/>
      <w:bookmarkStart w:id="858" w:name="_Toc89426604"/>
      <w:bookmarkStart w:id="859" w:name="_Toc94020389"/>
      <w:bookmarkStart w:id="860" w:name="_Toc97034920"/>
      <w:bookmarkStart w:id="861" w:name="_Toc97037797"/>
      <w:bookmarkStart w:id="862" w:name="_Toc100940006"/>
      <w:bookmarkStart w:id="863" w:name="_Toc104546872"/>
      <w:bookmarkStart w:id="864" w:name="_Toc112937919"/>
      <w:r>
        <w:t>5.1.4.2</w:t>
      </w:r>
      <w:r>
        <w:tab/>
        <w:t xml:space="preserve">Operation: </w:t>
      </w:r>
      <w:r w:rsidR="00257945">
        <w:t>request-storage-sub</w:t>
      </w:r>
      <w:bookmarkEnd w:id="854"/>
      <w:bookmarkEnd w:id="855"/>
      <w:bookmarkEnd w:id="856"/>
      <w:bookmarkEnd w:id="857"/>
      <w:bookmarkEnd w:id="858"/>
      <w:bookmarkEnd w:id="859"/>
      <w:bookmarkEnd w:id="860"/>
      <w:bookmarkEnd w:id="861"/>
      <w:bookmarkEnd w:id="862"/>
      <w:bookmarkEnd w:id="863"/>
      <w:bookmarkEnd w:id="864"/>
    </w:p>
    <w:p w14:paraId="5B737621" w14:textId="77777777" w:rsidR="00876C3C" w:rsidRDefault="00A10542">
      <w:pPr>
        <w:pStyle w:val="50"/>
      </w:pPr>
      <w:bookmarkStart w:id="865" w:name="_Toc72766461"/>
      <w:bookmarkStart w:id="866" w:name="_Toc72767028"/>
      <w:bookmarkStart w:id="867" w:name="_Toc73042480"/>
      <w:bookmarkStart w:id="868" w:name="_Toc81242824"/>
      <w:bookmarkStart w:id="869" w:name="_Toc89426605"/>
      <w:bookmarkStart w:id="870" w:name="_Toc94020390"/>
      <w:bookmarkStart w:id="871" w:name="_Toc97034921"/>
      <w:bookmarkStart w:id="872" w:name="_Toc97037798"/>
      <w:bookmarkStart w:id="873" w:name="_Toc100940007"/>
      <w:bookmarkStart w:id="874" w:name="_Toc104546873"/>
      <w:bookmarkStart w:id="875" w:name="_Toc112937920"/>
      <w:r>
        <w:t>5.1.4.2.1</w:t>
      </w:r>
      <w:r>
        <w:tab/>
        <w:t>Description</w:t>
      </w:r>
      <w:bookmarkEnd w:id="865"/>
      <w:bookmarkEnd w:id="866"/>
      <w:bookmarkEnd w:id="867"/>
      <w:bookmarkEnd w:id="868"/>
      <w:bookmarkEnd w:id="869"/>
      <w:bookmarkEnd w:id="870"/>
      <w:bookmarkEnd w:id="871"/>
      <w:bookmarkEnd w:id="872"/>
      <w:bookmarkEnd w:id="873"/>
      <w:bookmarkEnd w:id="874"/>
      <w:bookmarkEnd w:id="875"/>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876" w:name="_Toc72766462"/>
      <w:bookmarkStart w:id="877" w:name="_Toc72767029"/>
      <w:bookmarkStart w:id="878" w:name="_Toc73042481"/>
      <w:bookmarkStart w:id="879" w:name="_Toc81242825"/>
      <w:bookmarkStart w:id="880" w:name="_Toc89426606"/>
      <w:bookmarkStart w:id="881" w:name="_Toc94020391"/>
      <w:bookmarkStart w:id="882" w:name="_Toc97034922"/>
      <w:bookmarkStart w:id="883" w:name="_Toc97037799"/>
      <w:bookmarkStart w:id="884" w:name="_Toc100940008"/>
      <w:bookmarkStart w:id="885" w:name="_Toc104546874"/>
      <w:bookmarkStart w:id="886" w:name="_Toc112937921"/>
      <w:r>
        <w:t>5.1.4.2.2</w:t>
      </w:r>
      <w:r>
        <w:tab/>
        <w:t>Operation Definition</w:t>
      </w:r>
      <w:bookmarkEnd w:id="876"/>
      <w:bookmarkEnd w:id="877"/>
      <w:bookmarkEnd w:id="878"/>
      <w:bookmarkEnd w:id="879"/>
      <w:bookmarkEnd w:id="880"/>
      <w:bookmarkEnd w:id="881"/>
      <w:bookmarkEnd w:id="882"/>
      <w:bookmarkEnd w:id="883"/>
      <w:bookmarkEnd w:id="884"/>
      <w:bookmarkEnd w:id="885"/>
      <w:bookmarkEnd w:id="886"/>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lastRenderedPageBreak/>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887" w:name="_Toc72766463"/>
      <w:bookmarkStart w:id="888" w:name="_Toc72767030"/>
      <w:bookmarkStart w:id="889" w:name="_Toc73042482"/>
      <w:bookmarkStart w:id="890" w:name="_Toc81242826"/>
      <w:bookmarkStart w:id="891" w:name="_Toc89426607"/>
      <w:bookmarkStart w:id="892" w:name="_Toc94020392"/>
      <w:bookmarkStart w:id="893" w:name="_Toc97034923"/>
      <w:bookmarkStart w:id="894" w:name="_Toc97037800"/>
      <w:bookmarkStart w:id="895" w:name="_Toc100940009"/>
      <w:bookmarkStart w:id="896" w:name="_Toc104546875"/>
      <w:bookmarkStart w:id="897" w:name="_Toc112937922"/>
      <w:r>
        <w:t>5.1.4.3</w:t>
      </w:r>
      <w:r>
        <w:tab/>
        <w:t xml:space="preserve">Operation: </w:t>
      </w:r>
      <w:r w:rsidR="00A736E7">
        <w:t>request-storage-sub-removal</w:t>
      </w:r>
      <w:bookmarkEnd w:id="887"/>
      <w:bookmarkEnd w:id="888"/>
      <w:bookmarkEnd w:id="889"/>
      <w:bookmarkEnd w:id="890"/>
      <w:bookmarkEnd w:id="891"/>
      <w:bookmarkEnd w:id="892"/>
      <w:bookmarkEnd w:id="893"/>
      <w:bookmarkEnd w:id="894"/>
      <w:bookmarkEnd w:id="895"/>
      <w:bookmarkEnd w:id="896"/>
      <w:bookmarkEnd w:id="897"/>
    </w:p>
    <w:p w14:paraId="469C941E" w14:textId="77777777" w:rsidR="00A736E7" w:rsidRDefault="00A736E7" w:rsidP="00A736E7">
      <w:pPr>
        <w:pStyle w:val="50"/>
      </w:pPr>
      <w:bookmarkStart w:id="898" w:name="_Toc89426608"/>
      <w:bookmarkStart w:id="899" w:name="_Toc94020393"/>
      <w:bookmarkStart w:id="900" w:name="_Toc97034924"/>
      <w:bookmarkStart w:id="901" w:name="_Toc97037801"/>
      <w:bookmarkStart w:id="902" w:name="_Toc100940010"/>
      <w:bookmarkStart w:id="903" w:name="_Toc104546876"/>
      <w:bookmarkStart w:id="904" w:name="_Toc112937923"/>
      <w:r>
        <w:t>5.1.4.3.1</w:t>
      </w:r>
      <w:r>
        <w:tab/>
        <w:t>Description</w:t>
      </w:r>
      <w:bookmarkEnd w:id="898"/>
      <w:bookmarkEnd w:id="899"/>
      <w:bookmarkEnd w:id="900"/>
      <w:bookmarkEnd w:id="901"/>
      <w:bookmarkEnd w:id="902"/>
      <w:bookmarkEnd w:id="903"/>
      <w:bookmarkEnd w:id="904"/>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905" w:name="_Toc89426609"/>
      <w:bookmarkStart w:id="906" w:name="_Toc94020394"/>
      <w:bookmarkStart w:id="907" w:name="_Toc97034925"/>
      <w:bookmarkStart w:id="908" w:name="_Toc97037802"/>
      <w:bookmarkStart w:id="909" w:name="_Toc100940011"/>
      <w:bookmarkStart w:id="910" w:name="_Toc104546877"/>
      <w:bookmarkStart w:id="911" w:name="_Toc112937924"/>
      <w:r>
        <w:t>5.1.4.3.2</w:t>
      </w:r>
      <w:r>
        <w:tab/>
        <w:t>Operation Definition</w:t>
      </w:r>
      <w:bookmarkEnd w:id="905"/>
      <w:bookmarkEnd w:id="906"/>
      <w:bookmarkEnd w:id="907"/>
      <w:bookmarkEnd w:id="908"/>
      <w:bookmarkEnd w:id="909"/>
      <w:bookmarkEnd w:id="910"/>
      <w:bookmarkEnd w:id="911"/>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912" w:name="_Toc97034926"/>
      <w:bookmarkStart w:id="913" w:name="_Toc97037803"/>
      <w:bookmarkStart w:id="914" w:name="_Toc100940012"/>
      <w:bookmarkStart w:id="915" w:name="_Toc104546878"/>
      <w:bookmarkStart w:id="916" w:name="_Toc112937925"/>
      <w:r>
        <w:t>5.1.4.4</w:t>
      </w:r>
      <w:r>
        <w:tab/>
        <w:t xml:space="preserve">Operation: </w:t>
      </w:r>
      <w:r w:rsidRPr="00A44CCA">
        <w:t>remove-stored-data-analytics</w:t>
      </w:r>
      <w:bookmarkEnd w:id="912"/>
      <w:bookmarkEnd w:id="913"/>
      <w:bookmarkEnd w:id="914"/>
      <w:bookmarkEnd w:id="915"/>
      <w:bookmarkEnd w:id="916"/>
    </w:p>
    <w:p w14:paraId="7A6ABDDD" w14:textId="54A5F471" w:rsidR="0050268D" w:rsidRDefault="0050268D" w:rsidP="0050268D">
      <w:pPr>
        <w:pStyle w:val="50"/>
      </w:pPr>
      <w:bookmarkStart w:id="917" w:name="_Toc97034927"/>
      <w:bookmarkStart w:id="918" w:name="_Toc97037804"/>
      <w:bookmarkStart w:id="919" w:name="_Toc100940013"/>
      <w:bookmarkStart w:id="920" w:name="_Toc104546879"/>
      <w:bookmarkStart w:id="921" w:name="_Toc112937926"/>
      <w:r>
        <w:t>5.1.4.4.1</w:t>
      </w:r>
      <w:r>
        <w:tab/>
        <w:t>Description</w:t>
      </w:r>
      <w:bookmarkEnd w:id="917"/>
      <w:bookmarkEnd w:id="918"/>
      <w:bookmarkEnd w:id="919"/>
      <w:bookmarkEnd w:id="920"/>
      <w:bookmarkEnd w:id="921"/>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922" w:name="_Toc97034928"/>
      <w:bookmarkStart w:id="923" w:name="_Toc97037805"/>
      <w:bookmarkStart w:id="924" w:name="_Toc100940014"/>
      <w:bookmarkStart w:id="925" w:name="_Toc104546880"/>
      <w:bookmarkStart w:id="926" w:name="_Toc112937927"/>
      <w:r>
        <w:t>5.1.4.4.2</w:t>
      </w:r>
      <w:r>
        <w:tab/>
        <w:t>Operation Definition</w:t>
      </w:r>
      <w:bookmarkEnd w:id="922"/>
      <w:bookmarkEnd w:id="923"/>
      <w:bookmarkEnd w:id="924"/>
      <w:bookmarkEnd w:id="925"/>
      <w:bookmarkEnd w:id="926"/>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lastRenderedPageBreak/>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927" w:name="_Toc72766464"/>
      <w:bookmarkStart w:id="928" w:name="_Toc72767031"/>
      <w:bookmarkStart w:id="929" w:name="_Toc73042483"/>
      <w:bookmarkStart w:id="930" w:name="_Toc81242827"/>
      <w:bookmarkStart w:id="931" w:name="_Toc89426610"/>
      <w:bookmarkStart w:id="932" w:name="_Toc94020395"/>
      <w:bookmarkStart w:id="933" w:name="_Toc97034929"/>
      <w:bookmarkStart w:id="934" w:name="_Toc97037806"/>
      <w:bookmarkStart w:id="935" w:name="_Toc100940015"/>
      <w:bookmarkStart w:id="936" w:name="_Toc104546881"/>
      <w:bookmarkStart w:id="937" w:name="_Toc112937928"/>
      <w:r>
        <w:t>5.1.5</w:t>
      </w:r>
      <w:r>
        <w:tab/>
        <w:t>Notifications</w:t>
      </w:r>
      <w:bookmarkEnd w:id="927"/>
      <w:bookmarkEnd w:id="928"/>
      <w:bookmarkEnd w:id="929"/>
      <w:bookmarkEnd w:id="930"/>
      <w:bookmarkEnd w:id="931"/>
      <w:bookmarkEnd w:id="932"/>
      <w:bookmarkEnd w:id="933"/>
      <w:bookmarkEnd w:id="934"/>
      <w:bookmarkEnd w:id="935"/>
      <w:bookmarkEnd w:id="936"/>
      <w:bookmarkEnd w:id="937"/>
    </w:p>
    <w:p w14:paraId="6B6CAF47" w14:textId="77777777" w:rsidR="00876C3C" w:rsidRDefault="00A10542">
      <w:pPr>
        <w:pStyle w:val="41"/>
      </w:pPr>
      <w:bookmarkStart w:id="938" w:name="_Toc72766465"/>
      <w:bookmarkStart w:id="939" w:name="_Toc72767032"/>
      <w:bookmarkStart w:id="940" w:name="_Toc73042484"/>
      <w:bookmarkStart w:id="941" w:name="_Toc81242828"/>
      <w:bookmarkStart w:id="942" w:name="_Toc89426611"/>
      <w:bookmarkStart w:id="943" w:name="_Toc94020396"/>
      <w:bookmarkStart w:id="944" w:name="_Toc97034930"/>
      <w:bookmarkStart w:id="945" w:name="_Toc97037807"/>
      <w:bookmarkStart w:id="946" w:name="_Toc100940016"/>
      <w:bookmarkStart w:id="947" w:name="_Toc104546882"/>
      <w:bookmarkStart w:id="948" w:name="_Toc112937929"/>
      <w:r>
        <w:t>5.1.5.1</w:t>
      </w:r>
      <w:r>
        <w:tab/>
        <w:t>General</w:t>
      </w:r>
      <w:bookmarkEnd w:id="938"/>
      <w:bookmarkEnd w:id="939"/>
      <w:bookmarkEnd w:id="940"/>
      <w:bookmarkEnd w:id="941"/>
      <w:bookmarkEnd w:id="942"/>
      <w:bookmarkEnd w:id="943"/>
      <w:bookmarkEnd w:id="944"/>
      <w:bookmarkEnd w:id="945"/>
      <w:bookmarkEnd w:id="946"/>
      <w:bookmarkEnd w:id="947"/>
      <w:bookmarkEnd w:id="948"/>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949" w:name="_Toc72766466"/>
      <w:bookmarkStart w:id="950" w:name="_Toc72767033"/>
      <w:bookmarkStart w:id="951" w:name="_Toc73042485"/>
      <w:bookmarkStart w:id="952" w:name="_Toc81242829"/>
      <w:bookmarkStart w:id="953" w:name="_Toc89426612"/>
      <w:bookmarkStart w:id="954" w:name="_Toc94020397"/>
      <w:bookmarkStart w:id="955" w:name="_Toc97034931"/>
      <w:bookmarkStart w:id="956" w:name="_Toc97037808"/>
      <w:bookmarkStart w:id="957" w:name="_Toc100940017"/>
      <w:bookmarkStart w:id="958" w:name="_Toc104546883"/>
      <w:bookmarkStart w:id="959" w:name="_Toc112937930"/>
      <w:r>
        <w:t>5.1.5.2</w:t>
      </w:r>
      <w:r>
        <w:tab/>
      </w:r>
      <w:r w:rsidR="000151EF">
        <w:t>Retrieval Notification</w:t>
      </w:r>
      <w:bookmarkEnd w:id="949"/>
      <w:bookmarkEnd w:id="950"/>
      <w:bookmarkEnd w:id="951"/>
      <w:bookmarkEnd w:id="952"/>
      <w:bookmarkEnd w:id="953"/>
      <w:bookmarkEnd w:id="954"/>
      <w:bookmarkEnd w:id="955"/>
      <w:bookmarkEnd w:id="956"/>
      <w:bookmarkEnd w:id="957"/>
      <w:bookmarkEnd w:id="958"/>
      <w:bookmarkEnd w:id="959"/>
    </w:p>
    <w:p w14:paraId="534D2A9A" w14:textId="77777777" w:rsidR="00876C3C" w:rsidRDefault="00A10542">
      <w:pPr>
        <w:pStyle w:val="50"/>
        <w:rPr>
          <w:noProof/>
        </w:rPr>
      </w:pPr>
      <w:bookmarkStart w:id="960" w:name="_Toc72766467"/>
      <w:bookmarkStart w:id="961" w:name="_Toc72767034"/>
      <w:bookmarkStart w:id="962" w:name="_Toc73042486"/>
      <w:bookmarkStart w:id="963" w:name="_Toc81242830"/>
      <w:bookmarkStart w:id="964" w:name="_Toc89426613"/>
      <w:bookmarkStart w:id="965" w:name="_Toc94020398"/>
      <w:bookmarkStart w:id="966" w:name="_Toc97034932"/>
      <w:bookmarkStart w:id="967" w:name="_Toc97037809"/>
      <w:bookmarkStart w:id="968" w:name="_Toc100940018"/>
      <w:bookmarkStart w:id="969" w:name="_Toc104546884"/>
      <w:bookmarkStart w:id="970" w:name="_Toc112937931"/>
      <w:r>
        <w:t>5.1.5.2</w:t>
      </w:r>
      <w:r>
        <w:rPr>
          <w:noProof/>
        </w:rPr>
        <w:t>.1</w:t>
      </w:r>
      <w:r>
        <w:rPr>
          <w:noProof/>
        </w:rPr>
        <w:tab/>
        <w:t>Description</w:t>
      </w:r>
      <w:bookmarkEnd w:id="960"/>
      <w:bookmarkEnd w:id="961"/>
      <w:bookmarkEnd w:id="962"/>
      <w:bookmarkEnd w:id="963"/>
      <w:bookmarkEnd w:id="964"/>
      <w:bookmarkEnd w:id="965"/>
      <w:bookmarkEnd w:id="966"/>
      <w:bookmarkEnd w:id="967"/>
      <w:bookmarkEnd w:id="968"/>
      <w:bookmarkEnd w:id="969"/>
      <w:bookmarkEnd w:id="970"/>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971" w:name="_Toc72766468"/>
      <w:bookmarkStart w:id="972" w:name="_Toc72767035"/>
      <w:bookmarkStart w:id="973" w:name="_Toc73042487"/>
      <w:bookmarkStart w:id="974" w:name="_Toc81242831"/>
      <w:bookmarkStart w:id="975" w:name="_Toc89426614"/>
      <w:bookmarkStart w:id="976" w:name="_Toc94020399"/>
      <w:bookmarkStart w:id="977" w:name="_Toc97034933"/>
      <w:bookmarkStart w:id="978" w:name="_Toc97037810"/>
      <w:bookmarkStart w:id="979" w:name="_Toc100940019"/>
      <w:bookmarkStart w:id="980" w:name="_Toc104546885"/>
      <w:bookmarkStart w:id="981" w:name="_Toc112937932"/>
      <w:r>
        <w:t>5.1.5.2</w:t>
      </w:r>
      <w:r>
        <w:rPr>
          <w:noProof/>
        </w:rPr>
        <w:t>.2</w:t>
      </w:r>
      <w:r>
        <w:rPr>
          <w:noProof/>
        </w:rPr>
        <w:tab/>
        <w:t>Target URI</w:t>
      </w:r>
      <w:bookmarkEnd w:id="971"/>
      <w:bookmarkEnd w:id="972"/>
      <w:bookmarkEnd w:id="973"/>
      <w:bookmarkEnd w:id="974"/>
      <w:bookmarkEnd w:id="975"/>
      <w:bookmarkEnd w:id="976"/>
      <w:bookmarkEnd w:id="977"/>
      <w:bookmarkEnd w:id="978"/>
      <w:bookmarkEnd w:id="979"/>
      <w:bookmarkEnd w:id="980"/>
      <w:bookmarkEnd w:id="981"/>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982" w:name="_Toc72766469"/>
      <w:bookmarkStart w:id="983" w:name="_Toc72767036"/>
      <w:bookmarkStart w:id="984" w:name="_Toc73042488"/>
      <w:bookmarkStart w:id="985" w:name="_Toc81242832"/>
      <w:bookmarkStart w:id="986" w:name="_Toc89426615"/>
      <w:bookmarkStart w:id="987" w:name="_Toc94020400"/>
      <w:bookmarkStart w:id="988" w:name="_Toc97034934"/>
      <w:bookmarkStart w:id="989" w:name="_Toc97037811"/>
      <w:bookmarkStart w:id="990" w:name="_Toc100940020"/>
      <w:bookmarkStart w:id="991" w:name="_Toc104546886"/>
      <w:bookmarkStart w:id="992" w:name="_Toc112937933"/>
      <w:r>
        <w:t>5.1.5.2</w:t>
      </w:r>
      <w:r>
        <w:rPr>
          <w:noProof/>
        </w:rPr>
        <w:t>.3</w:t>
      </w:r>
      <w:r>
        <w:rPr>
          <w:noProof/>
        </w:rPr>
        <w:tab/>
        <w:t>Standard Methods</w:t>
      </w:r>
      <w:bookmarkEnd w:id="982"/>
      <w:bookmarkEnd w:id="983"/>
      <w:bookmarkEnd w:id="984"/>
      <w:bookmarkEnd w:id="985"/>
      <w:bookmarkEnd w:id="986"/>
      <w:bookmarkEnd w:id="987"/>
      <w:bookmarkEnd w:id="988"/>
      <w:bookmarkEnd w:id="989"/>
      <w:bookmarkEnd w:id="990"/>
      <w:bookmarkEnd w:id="991"/>
      <w:bookmarkEnd w:id="992"/>
    </w:p>
    <w:p w14:paraId="01C46C77" w14:textId="77777777" w:rsidR="00876C3C" w:rsidRDefault="00A10542">
      <w:pPr>
        <w:pStyle w:val="6"/>
        <w:rPr>
          <w:noProof/>
        </w:rPr>
      </w:pPr>
      <w:bookmarkStart w:id="993" w:name="_Toc72766470"/>
      <w:bookmarkStart w:id="994" w:name="_Toc72767037"/>
      <w:bookmarkStart w:id="995" w:name="_Toc73042489"/>
      <w:bookmarkStart w:id="996" w:name="_Toc81242833"/>
      <w:bookmarkStart w:id="997" w:name="_Toc89426616"/>
      <w:bookmarkStart w:id="998" w:name="_Toc94020401"/>
      <w:bookmarkStart w:id="999" w:name="_Toc97034935"/>
      <w:bookmarkStart w:id="1000" w:name="_Toc97037812"/>
      <w:bookmarkStart w:id="1001" w:name="_Toc100940021"/>
      <w:bookmarkStart w:id="1002" w:name="_Toc104546887"/>
      <w:bookmarkStart w:id="1003" w:name="_Toc112937934"/>
      <w:r>
        <w:t>5.1.5.2.3</w:t>
      </w:r>
      <w:r>
        <w:rPr>
          <w:noProof/>
        </w:rPr>
        <w:t>.1</w:t>
      </w:r>
      <w:r>
        <w:rPr>
          <w:noProof/>
        </w:rPr>
        <w:tab/>
        <w:t>POST</w:t>
      </w:r>
      <w:bookmarkEnd w:id="993"/>
      <w:bookmarkEnd w:id="994"/>
      <w:bookmarkEnd w:id="995"/>
      <w:bookmarkEnd w:id="996"/>
      <w:bookmarkEnd w:id="997"/>
      <w:bookmarkEnd w:id="998"/>
      <w:bookmarkEnd w:id="999"/>
      <w:bookmarkEnd w:id="1000"/>
      <w:bookmarkEnd w:id="1001"/>
      <w:bookmarkEnd w:id="1002"/>
      <w:bookmarkEnd w:id="1003"/>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lastRenderedPageBreak/>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004" w:name="_Toc72766472"/>
      <w:bookmarkStart w:id="1005" w:name="_Toc72767039"/>
      <w:bookmarkStart w:id="1006" w:name="_Toc73042491"/>
      <w:bookmarkStart w:id="1007" w:name="_Toc81242835"/>
      <w:bookmarkStart w:id="1008" w:name="_Toc89426618"/>
      <w:bookmarkStart w:id="1009" w:name="_Toc94020403"/>
      <w:bookmarkStart w:id="1010" w:name="_Toc97034937"/>
      <w:bookmarkStart w:id="1011" w:name="_Toc97037813"/>
      <w:bookmarkStart w:id="1012" w:name="_Toc100940022"/>
      <w:bookmarkStart w:id="1013" w:name="_Toc104546888"/>
      <w:bookmarkStart w:id="1014" w:name="_Toc112937935"/>
      <w:r>
        <w:t>5.1.6</w:t>
      </w:r>
      <w:r>
        <w:tab/>
        <w:t>Data Model</w:t>
      </w:r>
      <w:bookmarkEnd w:id="1004"/>
      <w:bookmarkEnd w:id="1005"/>
      <w:bookmarkEnd w:id="1006"/>
      <w:bookmarkEnd w:id="1007"/>
      <w:bookmarkEnd w:id="1008"/>
      <w:bookmarkEnd w:id="1009"/>
      <w:bookmarkEnd w:id="1010"/>
      <w:bookmarkEnd w:id="1011"/>
      <w:bookmarkEnd w:id="1012"/>
      <w:bookmarkEnd w:id="1013"/>
      <w:bookmarkEnd w:id="1014"/>
    </w:p>
    <w:p w14:paraId="238515BC" w14:textId="77777777" w:rsidR="00876C3C" w:rsidRDefault="00A10542">
      <w:pPr>
        <w:pStyle w:val="41"/>
      </w:pPr>
      <w:bookmarkStart w:id="1015" w:name="_Toc72766473"/>
      <w:bookmarkStart w:id="1016" w:name="_Toc72767040"/>
      <w:bookmarkStart w:id="1017" w:name="_Toc73042492"/>
      <w:bookmarkStart w:id="1018" w:name="_Toc81242836"/>
      <w:bookmarkStart w:id="1019" w:name="_Toc89426619"/>
      <w:bookmarkStart w:id="1020" w:name="_Toc94020404"/>
      <w:bookmarkStart w:id="1021" w:name="_Toc97034938"/>
      <w:bookmarkStart w:id="1022" w:name="_Toc97037814"/>
      <w:bookmarkStart w:id="1023" w:name="_Toc100940023"/>
      <w:bookmarkStart w:id="1024" w:name="_Toc104546889"/>
      <w:bookmarkStart w:id="1025" w:name="_Toc112937936"/>
      <w:r>
        <w:t>5.1.6.1</w:t>
      </w:r>
      <w:r>
        <w:tab/>
        <w:t>General</w:t>
      </w:r>
      <w:bookmarkEnd w:id="1015"/>
      <w:bookmarkEnd w:id="1016"/>
      <w:bookmarkEnd w:id="1017"/>
      <w:bookmarkEnd w:id="1018"/>
      <w:bookmarkEnd w:id="1019"/>
      <w:bookmarkEnd w:id="1020"/>
      <w:bookmarkEnd w:id="1021"/>
      <w:bookmarkEnd w:id="1022"/>
      <w:bookmarkEnd w:id="1023"/>
      <w:bookmarkEnd w:id="1024"/>
      <w:bookmarkEnd w:id="1025"/>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026" w:name="_Hlk91663035"/>
            <w:r>
              <w:rPr>
                <w:lang w:eastAsia="zh-CN"/>
              </w:rPr>
              <w:t>Contains information about Data or Analytics specification.</w:t>
            </w:r>
            <w:bookmarkEnd w:id="1026"/>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0160D1" w14:paraId="3FB8F445" w14:textId="77777777" w:rsidTr="00ED6BC6">
        <w:trPr>
          <w:jc w:val="center"/>
        </w:trPr>
        <w:tc>
          <w:tcPr>
            <w:tcW w:w="3178" w:type="dxa"/>
          </w:tcPr>
          <w:p w14:paraId="5C40A9AF" w14:textId="53F8FAED" w:rsidR="000160D1" w:rsidRDefault="000160D1" w:rsidP="000160D1">
            <w:pPr>
              <w:pStyle w:val="TAL"/>
            </w:pPr>
            <w:r>
              <w:t>SACEventReport</w:t>
            </w:r>
          </w:p>
        </w:tc>
        <w:tc>
          <w:tcPr>
            <w:tcW w:w="2078" w:type="dxa"/>
          </w:tcPr>
          <w:p w14:paraId="37BA7DCF" w14:textId="59BF4133" w:rsidR="000160D1" w:rsidRPr="000160D1" w:rsidRDefault="000160D1" w:rsidP="000160D1">
            <w:pPr>
              <w:pStyle w:val="TAL"/>
            </w:pPr>
            <w:r w:rsidRPr="000160D1">
              <w:t>3GPP TS 29.536 [24]</w:t>
            </w:r>
          </w:p>
        </w:tc>
        <w:tc>
          <w:tcPr>
            <w:tcW w:w="2435" w:type="dxa"/>
          </w:tcPr>
          <w:p w14:paraId="087942DF" w14:textId="6D572A9A" w:rsidR="000160D1" w:rsidRDefault="000160D1" w:rsidP="000160D1">
            <w:pPr>
              <w:pStyle w:val="TAL"/>
              <w:rPr>
                <w:lang w:eastAsia="zh-CN"/>
              </w:rPr>
            </w:pPr>
            <w:r>
              <w:rPr>
                <w:lang w:eastAsia="zh-CN"/>
              </w:rPr>
              <w:t>Represents an NSACF event notification.</w:t>
            </w:r>
          </w:p>
        </w:tc>
        <w:tc>
          <w:tcPr>
            <w:tcW w:w="1733" w:type="dxa"/>
          </w:tcPr>
          <w:p w14:paraId="2F07223B" w14:textId="77777777" w:rsidR="000160D1" w:rsidRDefault="000160D1" w:rsidP="000160D1">
            <w:pPr>
              <w:pStyle w:val="TAL"/>
              <w:rPr>
                <w:rFonts w:cs="Arial"/>
                <w:szCs w:val="18"/>
              </w:rPr>
            </w:pPr>
          </w:p>
        </w:tc>
      </w:tr>
      <w:tr w:rsidR="000160D1" w14:paraId="630D0F4A" w14:textId="77777777" w:rsidTr="00ED6BC6">
        <w:trPr>
          <w:jc w:val="center"/>
        </w:trPr>
        <w:tc>
          <w:tcPr>
            <w:tcW w:w="3178" w:type="dxa"/>
          </w:tcPr>
          <w:p w14:paraId="0E1F1645" w14:textId="440A38C7" w:rsidR="000160D1" w:rsidRDefault="000160D1" w:rsidP="000160D1">
            <w:pPr>
              <w:pStyle w:val="TAL"/>
            </w:pPr>
            <w:r>
              <w:t>SACEventSubscription</w:t>
            </w:r>
          </w:p>
        </w:tc>
        <w:tc>
          <w:tcPr>
            <w:tcW w:w="2078" w:type="dxa"/>
          </w:tcPr>
          <w:p w14:paraId="59A5FD14" w14:textId="307D0BCA" w:rsidR="000160D1" w:rsidRPr="000160D1" w:rsidRDefault="000160D1" w:rsidP="000160D1">
            <w:pPr>
              <w:pStyle w:val="TAL"/>
            </w:pPr>
            <w:r w:rsidRPr="000160D1">
              <w:t>3GPP TS 29.536 [24]</w:t>
            </w:r>
          </w:p>
        </w:tc>
        <w:tc>
          <w:tcPr>
            <w:tcW w:w="2435" w:type="dxa"/>
          </w:tcPr>
          <w:p w14:paraId="4FEAC1F4" w14:textId="0C16F972" w:rsidR="000160D1" w:rsidRDefault="000160D1" w:rsidP="000160D1">
            <w:pPr>
              <w:pStyle w:val="TAL"/>
              <w:rPr>
                <w:lang w:eastAsia="zh-CN"/>
              </w:rPr>
            </w:pPr>
            <w:r>
              <w:rPr>
                <w:lang w:eastAsia="zh-CN"/>
              </w:rPr>
              <w:t>Represents and NSACF event subscription.</w:t>
            </w:r>
          </w:p>
        </w:tc>
        <w:tc>
          <w:tcPr>
            <w:tcW w:w="1733" w:type="dxa"/>
          </w:tcPr>
          <w:p w14:paraId="7C1F97BC" w14:textId="77777777" w:rsidR="000160D1" w:rsidRDefault="000160D1" w:rsidP="000160D1">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027" w:name="_Toc72766474"/>
      <w:bookmarkStart w:id="1028" w:name="_Toc72767041"/>
      <w:bookmarkStart w:id="1029" w:name="_Toc73042493"/>
      <w:bookmarkStart w:id="1030" w:name="_Toc81242837"/>
      <w:bookmarkStart w:id="1031" w:name="_Toc89426620"/>
      <w:bookmarkStart w:id="1032" w:name="_Toc94020405"/>
      <w:bookmarkStart w:id="1033" w:name="_Toc97034939"/>
      <w:bookmarkStart w:id="1034" w:name="_Toc97037815"/>
      <w:bookmarkStart w:id="1035" w:name="_Toc100940024"/>
      <w:bookmarkStart w:id="1036" w:name="_Toc104546890"/>
      <w:bookmarkStart w:id="1037" w:name="_Toc112937937"/>
      <w:r>
        <w:rPr>
          <w:lang w:val="en-US"/>
        </w:rPr>
        <w:t>5.1.6.2</w:t>
      </w:r>
      <w:r>
        <w:rPr>
          <w:lang w:val="en-US"/>
        </w:rPr>
        <w:tab/>
        <w:t>Structured data types</w:t>
      </w:r>
      <w:bookmarkEnd w:id="1027"/>
      <w:bookmarkEnd w:id="1028"/>
      <w:bookmarkEnd w:id="1029"/>
      <w:bookmarkEnd w:id="1030"/>
      <w:bookmarkEnd w:id="1031"/>
      <w:bookmarkEnd w:id="1032"/>
      <w:bookmarkEnd w:id="1033"/>
      <w:bookmarkEnd w:id="1034"/>
      <w:bookmarkEnd w:id="1035"/>
      <w:bookmarkEnd w:id="1036"/>
      <w:bookmarkEnd w:id="1037"/>
    </w:p>
    <w:p w14:paraId="192D8882" w14:textId="77777777" w:rsidR="00876C3C" w:rsidRDefault="00A10542">
      <w:pPr>
        <w:pStyle w:val="50"/>
      </w:pPr>
      <w:bookmarkStart w:id="1038" w:name="_Toc72766475"/>
      <w:bookmarkStart w:id="1039" w:name="_Toc72767042"/>
      <w:bookmarkStart w:id="1040" w:name="_Toc73042494"/>
      <w:bookmarkStart w:id="1041" w:name="_Toc81242838"/>
      <w:bookmarkStart w:id="1042" w:name="_Toc89426621"/>
      <w:bookmarkStart w:id="1043" w:name="_Toc94020406"/>
      <w:bookmarkStart w:id="1044" w:name="_Toc97034940"/>
      <w:bookmarkStart w:id="1045" w:name="_Toc97037816"/>
      <w:bookmarkStart w:id="1046" w:name="_Toc100940025"/>
      <w:bookmarkStart w:id="1047" w:name="_Toc104546891"/>
      <w:bookmarkStart w:id="1048" w:name="_Toc112937938"/>
      <w:r>
        <w:t>5.1.6.2.1</w:t>
      </w:r>
      <w:r>
        <w:tab/>
        <w:t>Introduction</w:t>
      </w:r>
      <w:bookmarkEnd w:id="1038"/>
      <w:bookmarkEnd w:id="1039"/>
      <w:bookmarkEnd w:id="1040"/>
      <w:bookmarkEnd w:id="1041"/>
      <w:bookmarkEnd w:id="1042"/>
      <w:bookmarkEnd w:id="1043"/>
      <w:bookmarkEnd w:id="1044"/>
      <w:bookmarkEnd w:id="1045"/>
      <w:bookmarkEnd w:id="1046"/>
      <w:bookmarkEnd w:id="1047"/>
      <w:bookmarkEnd w:id="1048"/>
    </w:p>
    <w:p w14:paraId="02DAA924" w14:textId="77777777" w:rsidR="00876C3C" w:rsidRDefault="00A10542">
      <w:r>
        <w:t>This clause defines the structures to be used in resource representations.</w:t>
      </w:r>
    </w:p>
    <w:p w14:paraId="19976940" w14:textId="77777777" w:rsidR="00876C3C" w:rsidRDefault="00A10542">
      <w:pPr>
        <w:pStyle w:val="50"/>
      </w:pPr>
      <w:bookmarkStart w:id="1049" w:name="_Toc72766476"/>
      <w:bookmarkStart w:id="1050" w:name="_Toc72767043"/>
      <w:bookmarkStart w:id="1051" w:name="_Toc73042495"/>
      <w:bookmarkStart w:id="1052" w:name="_Toc81242839"/>
      <w:bookmarkStart w:id="1053" w:name="_Toc89426622"/>
      <w:bookmarkStart w:id="1054" w:name="_Toc94020407"/>
      <w:bookmarkStart w:id="1055" w:name="_Toc97034941"/>
      <w:bookmarkStart w:id="1056" w:name="_Toc97037817"/>
      <w:bookmarkStart w:id="1057" w:name="_Toc100940026"/>
      <w:bookmarkStart w:id="1058" w:name="_Toc104546892"/>
      <w:bookmarkStart w:id="1059" w:name="_Toc112937939"/>
      <w:r>
        <w:lastRenderedPageBreak/>
        <w:t>5.1.6.2.2</w:t>
      </w:r>
      <w:r>
        <w:tab/>
        <w:t xml:space="preserve">Type: </w:t>
      </w:r>
      <w:r w:rsidR="00467621">
        <w:t>NadrfDataStoreRecord</w:t>
      </w:r>
      <w:bookmarkEnd w:id="1049"/>
      <w:bookmarkEnd w:id="1050"/>
      <w:bookmarkEnd w:id="1051"/>
      <w:bookmarkEnd w:id="1052"/>
      <w:bookmarkEnd w:id="1053"/>
      <w:bookmarkEnd w:id="1054"/>
      <w:bookmarkEnd w:id="1055"/>
      <w:bookmarkEnd w:id="1056"/>
      <w:bookmarkEnd w:id="1057"/>
      <w:bookmarkEnd w:id="1058"/>
      <w:bookmarkEnd w:id="1059"/>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1060" w:name="_Hlk99036241"/>
            <w:r>
              <w:rPr>
                <w:noProof/>
                <w:lang w:eastAsia="zh-CN"/>
              </w:rPr>
              <w:t>dataNotif</w:t>
            </w:r>
            <w:bookmarkEnd w:id="1060"/>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1061" w:name="_Hlk99036224"/>
            <w:r>
              <w:t>DataNotificatio</w:t>
            </w:r>
            <w:bookmarkEnd w:id="1061"/>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353AC98A" w:rsidR="000160D1" w:rsidRDefault="000160D1">
            <w:pPr>
              <w:pStyle w:val="TAL"/>
            </w:pPr>
            <w:r>
              <w:t>Shall be present if the "</w:t>
            </w:r>
            <w:r>
              <w:rPr>
                <w:noProof/>
                <w:lang w:eastAsia="zh-CN"/>
              </w:rPr>
              <w:t>ana</w:t>
            </w:r>
            <w:r>
              <w:t>Notifications"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4CBCB8BB" w:rsidR="000160D1" w:rsidRDefault="000160D1">
            <w:pPr>
              <w:pStyle w:val="TAL"/>
            </w:pPr>
            <w:r>
              <w:t>Shall be present if the "</w:t>
            </w:r>
            <w:r>
              <w:rPr>
                <w:noProof/>
                <w:lang w:eastAsia="zh-CN"/>
              </w:rPr>
              <w:t>dataNotif</w:t>
            </w:r>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7F07BF1D" w:rsidR="000160D1" w:rsidRDefault="000160D1">
            <w:pPr>
              <w:pStyle w:val="TAL"/>
            </w:pPr>
            <w:r>
              <w:t>NOTE 1:</w:t>
            </w:r>
            <w:r>
              <w:tab/>
              <w:t>Exactly one of the attributes "anaNotifications" and "dataNotif" shall be provided.</w:t>
            </w:r>
          </w:p>
          <w:p w14:paraId="1C4695C4" w14:textId="673BABED" w:rsidR="000160D1" w:rsidRDefault="000160D1">
            <w:pPr>
              <w:pStyle w:val="TAL"/>
              <w:rPr>
                <w:rFonts w:cs="Arial"/>
                <w:szCs w:val="18"/>
              </w:rPr>
            </w:pPr>
            <w:r>
              <w:t>NOTE 2:</w:t>
            </w:r>
            <w:r>
              <w:tab/>
              <w:t>Exactly one of the attributes "anaSub" and "dataSub" shall be provided.</w:t>
            </w:r>
          </w:p>
        </w:tc>
      </w:tr>
    </w:tbl>
    <w:p w14:paraId="6C1C31AD" w14:textId="77777777" w:rsidR="00467621" w:rsidRDefault="00467621" w:rsidP="00467621"/>
    <w:p w14:paraId="7F4626C3" w14:textId="77777777" w:rsidR="00876C3C" w:rsidRDefault="00A10542">
      <w:pPr>
        <w:pStyle w:val="50"/>
      </w:pPr>
      <w:bookmarkStart w:id="1062" w:name="_Toc72766477"/>
      <w:bookmarkStart w:id="1063" w:name="_Toc72767044"/>
      <w:bookmarkStart w:id="1064" w:name="_Toc73042496"/>
      <w:bookmarkStart w:id="1065" w:name="_Toc81242840"/>
      <w:bookmarkStart w:id="1066" w:name="_Toc89426623"/>
      <w:bookmarkStart w:id="1067" w:name="_Toc94020408"/>
      <w:bookmarkStart w:id="1068" w:name="_Toc97034942"/>
      <w:bookmarkStart w:id="1069" w:name="_Toc97037818"/>
      <w:bookmarkStart w:id="1070" w:name="_Toc100940027"/>
      <w:bookmarkStart w:id="1071" w:name="_Toc104546893"/>
      <w:bookmarkStart w:id="1072" w:name="_Toc112937940"/>
      <w:r>
        <w:t>5.1.6.2.3</w:t>
      </w:r>
      <w:r>
        <w:tab/>
        <w:t xml:space="preserve">Type: </w:t>
      </w:r>
      <w:r w:rsidR="00467621">
        <w:t>NadrfDataStoreSubscription</w:t>
      </w:r>
      <w:bookmarkEnd w:id="1062"/>
      <w:bookmarkEnd w:id="1063"/>
      <w:bookmarkEnd w:id="1064"/>
      <w:bookmarkEnd w:id="1065"/>
      <w:bookmarkEnd w:id="1066"/>
      <w:bookmarkEnd w:id="1067"/>
      <w:bookmarkEnd w:id="1068"/>
      <w:bookmarkEnd w:id="1069"/>
      <w:bookmarkEnd w:id="1070"/>
      <w:bookmarkEnd w:id="1071"/>
      <w:bookmarkEnd w:id="1072"/>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0"/>
      </w:pPr>
      <w:bookmarkStart w:id="1073" w:name="_Toc89426624"/>
      <w:bookmarkStart w:id="1074" w:name="_Toc94020409"/>
      <w:bookmarkStart w:id="1075" w:name="_Toc97034943"/>
      <w:bookmarkStart w:id="1076" w:name="_Toc97037819"/>
      <w:bookmarkStart w:id="1077" w:name="_Toc100940028"/>
      <w:bookmarkStart w:id="1078" w:name="_Toc104546894"/>
      <w:bookmarkStart w:id="1079" w:name="_Toc112937941"/>
      <w:r>
        <w:lastRenderedPageBreak/>
        <w:t>5.1.6.2.4</w:t>
      </w:r>
      <w:r>
        <w:tab/>
        <w:t xml:space="preserve">Type: </w:t>
      </w:r>
      <w:bookmarkStart w:id="1080" w:name="_Hlk86138818"/>
      <w:r>
        <w:t>NadrfDataRetrievalSubscription</w:t>
      </w:r>
      <w:bookmarkEnd w:id="1073"/>
      <w:bookmarkEnd w:id="1074"/>
      <w:bookmarkEnd w:id="1075"/>
      <w:bookmarkEnd w:id="1076"/>
      <w:bookmarkEnd w:id="1077"/>
      <w:bookmarkEnd w:id="1078"/>
      <w:bookmarkEnd w:id="1079"/>
      <w:bookmarkEnd w:id="1080"/>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E01E18" w14:paraId="4FAFE54A"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6CC2ADF" w14:textId="77777777" w:rsidR="00E01E18" w:rsidRDefault="00E01E18">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77777777" w:rsidR="00E01E18" w:rsidRDefault="00E01E1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77777777" w:rsidR="00E01E18" w:rsidRDefault="00E01E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77777777" w:rsidR="00E01E18" w:rsidRDefault="00E01E18">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77777777" w:rsidR="00E01E18" w:rsidRDefault="00E01E18">
            <w:pPr>
              <w:pStyle w:val="TAL"/>
            </w:pPr>
            <w:r>
              <w:t>Notification target address. This attribute shall have the same value as the callback URI attribute of the requested subscription attribute.</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E01E18" w:rsidRDefault="00E01E18">
            <w:pPr>
              <w:pStyle w:val="TAL"/>
              <w:rPr>
                <w:rFonts w:cs="Arial"/>
                <w:szCs w:val="18"/>
              </w:rPr>
            </w:pPr>
          </w:p>
        </w:tc>
      </w:tr>
      <w:tr w:rsidR="00E01E18" w14:paraId="3A99D245"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773F8E9E"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E01E18" w14:paraId="6329356F"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1081" w:name="_Toc89426625"/>
      <w:bookmarkStart w:id="1082" w:name="_Toc94020410"/>
      <w:bookmarkStart w:id="1083" w:name="_Toc97034944"/>
      <w:bookmarkStart w:id="1084" w:name="_Toc97037820"/>
      <w:bookmarkStart w:id="1085" w:name="_Toc100940029"/>
      <w:bookmarkStart w:id="1086" w:name="_Toc104546895"/>
      <w:bookmarkStart w:id="1087" w:name="_Toc112937942"/>
      <w:r>
        <w:lastRenderedPageBreak/>
        <w:t>5.1.6.2.5</w:t>
      </w:r>
      <w:r>
        <w:tab/>
        <w:t xml:space="preserve">Type: </w:t>
      </w:r>
      <w:r>
        <w:rPr>
          <w:noProof/>
        </w:rPr>
        <w:t>NadrfDataRetrievalNotification</w:t>
      </w:r>
      <w:bookmarkEnd w:id="1081"/>
      <w:bookmarkEnd w:id="1082"/>
      <w:bookmarkEnd w:id="1083"/>
      <w:bookmarkEnd w:id="1084"/>
      <w:bookmarkEnd w:id="1085"/>
      <w:bookmarkEnd w:id="1086"/>
      <w:bookmarkEnd w:id="1087"/>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6168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616829">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616829">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616829">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616829">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1088" w:name="_Toc89426626"/>
      <w:bookmarkStart w:id="1089" w:name="_Toc94020411"/>
      <w:bookmarkStart w:id="1090" w:name="_Toc97034945"/>
      <w:bookmarkStart w:id="1091" w:name="_Toc97037821"/>
      <w:bookmarkStart w:id="1092" w:name="_Toc100940030"/>
      <w:bookmarkStart w:id="1093" w:name="_Toc104546896"/>
      <w:bookmarkStart w:id="1094" w:name="_Toc112937943"/>
      <w:r>
        <w:t>5.1.6.2.6</w:t>
      </w:r>
      <w:r>
        <w:tab/>
        <w:t xml:space="preserve">Type: </w:t>
      </w:r>
      <w:r>
        <w:rPr>
          <w:noProof/>
        </w:rPr>
        <w:t>NadrfDataStoreSubscriptionRef</w:t>
      </w:r>
      <w:bookmarkEnd w:id="1088"/>
      <w:bookmarkEnd w:id="1089"/>
      <w:bookmarkEnd w:id="1090"/>
      <w:bookmarkEnd w:id="1091"/>
      <w:bookmarkEnd w:id="1092"/>
      <w:bookmarkEnd w:id="1093"/>
      <w:bookmarkEnd w:id="1094"/>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0"/>
      </w:pPr>
      <w:bookmarkStart w:id="1095" w:name="_Toc94020412"/>
      <w:bookmarkStart w:id="1096" w:name="_Toc97034946"/>
      <w:bookmarkStart w:id="1097" w:name="_Toc97037822"/>
      <w:bookmarkStart w:id="1098" w:name="_Toc100940031"/>
      <w:bookmarkStart w:id="1099" w:name="_Toc104546897"/>
      <w:bookmarkStart w:id="1100" w:name="_Toc112937944"/>
      <w:r>
        <w:t>5.1.6.2.7</w:t>
      </w:r>
      <w:r>
        <w:tab/>
        <w:t>Type: NadrfStoredDataSpec</w:t>
      </w:r>
      <w:bookmarkEnd w:id="1095"/>
      <w:bookmarkEnd w:id="1096"/>
      <w:bookmarkEnd w:id="1097"/>
      <w:bookmarkEnd w:id="1098"/>
      <w:bookmarkEnd w:id="1099"/>
      <w:bookmarkEnd w:id="1100"/>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1101" w:name="_Toc94020413"/>
      <w:bookmarkStart w:id="1102" w:name="_Toc97034947"/>
      <w:bookmarkStart w:id="1103" w:name="_Toc97037823"/>
      <w:bookmarkStart w:id="1104" w:name="_Toc100940032"/>
      <w:bookmarkStart w:id="1105" w:name="_Toc104546898"/>
      <w:bookmarkStart w:id="1106" w:name="_Toc112937945"/>
      <w:r>
        <w:lastRenderedPageBreak/>
        <w:t>5.1.6.2.8</w:t>
      </w:r>
      <w:r>
        <w:tab/>
        <w:t xml:space="preserve">Type: </w:t>
      </w:r>
      <w:r w:rsidR="0050268D">
        <w:t>DataSubscription</w:t>
      </w:r>
      <w:bookmarkEnd w:id="1101"/>
      <w:bookmarkEnd w:id="1102"/>
      <w:bookmarkEnd w:id="1103"/>
      <w:bookmarkEnd w:id="1104"/>
      <w:bookmarkEnd w:id="1105"/>
      <w:bookmarkEnd w:id="1106"/>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1107" w:name="_Toc97192465"/>
      <w:bookmarkStart w:id="1108" w:name="_Toc97192586"/>
      <w:bookmarkStart w:id="1109" w:name="_Toc100940033"/>
      <w:bookmarkStart w:id="1110" w:name="_Toc104546899"/>
      <w:bookmarkStart w:id="1111" w:name="_Toc510696633"/>
      <w:bookmarkStart w:id="1112" w:name="_Toc35971428"/>
      <w:bookmarkStart w:id="1113" w:name="_Toc67903544"/>
      <w:bookmarkStart w:id="1114" w:name="_Toc73173276"/>
      <w:bookmarkStart w:id="1115" w:name="_Toc96959865"/>
      <w:bookmarkStart w:id="1116" w:name="_Toc72784243"/>
      <w:bookmarkStart w:id="1117" w:name="_Toc73041789"/>
      <w:bookmarkStart w:id="1118" w:name="_Toc81244850"/>
      <w:bookmarkStart w:id="1119" w:name="_Toc88645414"/>
      <w:bookmarkStart w:id="1120" w:name="_Toc89426326"/>
      <w:bookmarkStart w:id="1121" w:name="_Toc94033205"/>
      <w:bookmarkStart w:id="1122" w:name="_Toc97037353"/>
      <w:bookmarkStart w:id="1123" w:name="_Toc97038363"/>
      <w:bookmarkStart w:id="1124" w:name="_Toc96959878"/>
      <w:bookmarkStart w:id="1125" w:name="_Toc112937946"/>
      <w:r>
        <w:t>5.1.6.2.9</w:t>
      </w:r>
      <w:r>
        <w:tab/>
        <w:t xml:space="preserve">Type: </w:t>
      </w:r>
      <w:bookmarkEnd w:id="1107"/>
      <w:bookmarkEnd w:id="1108"/>
      <w:r>
        <w:t>DataNotification</w:t>
      </w:r>
      <w:bookmarkEnd w:id="1109"/>
      <w:bookmarkEnd w:id="1110"/>
      <w:bookmarkEnd w:id="1125"/>
    </w:p>
    <w:p w14:paraId="7FCF4E46" w14:textId="325DBC95" w:rsidR="00CB50E9" w:rsidRDefault="00CB50E9" w:rsidP="00CB50E9">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157045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14:paraId="7427A96E"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9BC404"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2BBAC63"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4D1311F"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566653"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5A065DB" w14:textId="77777777" w:rsidR="000160D1" w:rsidRDefault="000160D1">
            <w:pPr>
              <w:pStyle w:val="TAH"/>
              <w:rPr>
                <w:rFonts w:cs="Arial"/>
                <w:szCs w:val="18"/>
              </w:rPr>
            </w:pPr>
            <w:r>
              <w:rPr>
                <w:rFonts w:cs="Arial"/>
                <w:szCs w:val="18"/>
              </w:rPr>
              <w:t>Applicability</w:t>
            </w:r>
          </w:p>
        </w:tc>
      </w:tr>
      <w:tr w:rsidR="000160D1" w14:paraId="44D6E5A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F14AF14" w14:textId="77777777" w:rsidR="000160D1" w:rsidRDefault="000160D1">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278D5913" w14:textId="77777777" w:rsidR="000160D1" w:rsidRDefault="000160D1">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749EFA54" w14:textId="77777777" w:rsidR="000160D1" w:rsidRDefault="000160D1">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1F64CD9" w14:textId="77777777" w:rsidR="000160D1" w:rsidRDefault="000160D1">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0EEDCB3" w14:textId="77777777" w:rsidR="000160D1" w:rsidRDefault="000160D1">
            <w:pPr>
              <w:pStyle w:val="TAL"/>
            </w:pPr>
            <w:r>
              <w:t>List of notifications on AF event(s). (NOTE)</w:t>
            </w:r>
          </w:p>
        </w:tc>
        <w:tc>
          <w:tcPr>
            <w:tcW w:w="2410" w:type="dxa"/>
            <w:tcBorders>
              <w:top w:val="single" w:sz="6" w:space="0" w:color="auto"/>
              <w:left w:val="single" w:sz="6" w:space="0" w:color="auto"/>
              <w:bottom w:val="single" w:sz="6" w:space="0" w:color="auto"/>
              <w:right w:val="single" w:sz="6" w:space="0" w:color="auto"/>
            </w:tcBorders>
          </w:tcPr>
          <w:p w14:paraId="56959DE3" w14:textId="77777777" w:rsidR="000160D1" w:rsidRDefault="000160D1">
            <w:pPr>
              <w:pStyle w:val="TAL"/>
              <w:rPr>
                <w:rFonts w:cs="Arial"/>
                <w:szCs w:val="18"/>
              </w:rPr>
            </w:pPr>
          </w:p>
        </w:tc>
      </w:tr>
      <w:tr w:rsidR="000160D1" w14:paraId="771D8AB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3352FDB" w14:textId="77777777" w:rsidR="000160D1" w:rsidRDefault="000160D1">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2A79A586" w14:textId="77777777" w:rsidR="000160D1" w:rsidRDefault="000160D1">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17CFCBAB" w14:textId="77777777" w:rsidR="000160D1" w:rsidRDefault="000160D1">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9C51C44" w14:textId="77777777" w:rsidR="000160D1" w:rsidRDefault="000160D1">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9DA1892" w14:textId="77777777" w:rsidR="000160D1" w:rsidRDefault="000160D1">
            <w:pPr>
              <w:pStyle w:val="TAL"/>
            </w:pPr>
            <w:r>
              <w:t>List of notifications on AMF event(s). (NOTE)</w:t>
            </w:r>
          </w:p>
        </w:tc>
        <w:tc>
          <w:tcPr>
            <w:tcW w:w="2410" w:type="dxa"/>
            <w:tcBorders>
              <w:top w:val="single" w:sz="6" w:space="0" w:color="auto"/>
              <w:left w:val="single" w:sz="6" w:space="0" w:color="auto"/>
              <w:bottom w:val="single" w:sz="6" w:space="0" w:color="auto"/>
              <w:right w:val="single" w:sz="6" w:space="0" w:color="auto"/>
            </w:tcBorders>
          </w:tcPr>
          <w:p w14:paraId="7EED77E5" w14:textId="77777777" w:rsidR="000160D1" w:rsidRDefault="000160D1">
            <w:pPr>
              <w:pStyle w:val="TAL"/>
              <w:rPr>
                <w:rFonts w:cs="Arial"/>
                <w:szCs w:val="18"/>
              </w:rPr>
            </w:pPr>
          </w:p>
        </w:tc>
      </w:tr>
      <w:tr w:rsidR="000160D1" w14:paraId="6D520371"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3609349" w14:textId="77777777" w:rsidR="000160D1" w:rsidRDefault="000160D1">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6AFF1F86" w14:textId="77777777" w:rsidR="000160D1" w:rsidRDefault="000160D1">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86946DF" w14:textId="77777777" w:rsidR="000160D1" w:rsidRDefault="000160D1">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9D0C821" w14:textId="77777777" w:rsidR="000160D1" w:rsidRDefault="000160D1">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99A8224" w14:textId="77777777" w:rsidR="000160D1" w:rsidRDefault="000160D1">
            <w:pPr>
              <w:pStyle w:val="TAL"/>
            </w:pPr>
            <w:r>
              <w:t>List of notifications on SMF event(s). (NOTE)</w:t>
            </w:r>
          </w:p>
        </w:tc>
        <w:tc>
          <w:tcPr>
            <w:tcW w:w="2410" w:type="dxa"/>
            <w:tcBorders>
              <w:top w:val="single" w:sz="6" w:space="0" w:color="auto"/>
              <w:left w:val="single" w:sz="6" w:space="0" w:color="auto"/>
              <w:bottom w:val="single" w:sz="6" w:space="0" w:color="auto"/>
              <w:right w:val="single" w:sz="6" w:space="0" w:color="auto"/>
            </w:tcBorders>
          </w:tcPr>
          <w:p w14:paraId="777F64FC" w14:textId="77777777" w:rsidR="000160D1" w:rsidRDefault="000160D1">
            <w:pPr>
              <w:pStyle w:val="TAL"/>
              <w:rPr>
                <w:rFonts w:cs="Arial"/>
                <w:szCs w:val="18"/>
              </w:rPr>
            </w:pPr>
          </w:p>
        </w:tc>
      </w:tr>
      <w:tr w:rsidR="000160D1" w14:paraId="5EE068B4"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E5AF577" w14:textId="77777777" w:rsidR="000160D1" w:rsidRDefault="000160D1">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0287DA55" w14:textId="77777777" w:rsidR="000160D1" w:rsidRDefault="000160D1">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30CFAB59" w14:textId="77777777" w:rsidR="000160D1" w:rsidRDefault="000160D1">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29ED3F37" w14:textId="77777777" w:rsidR="000160D1" w:rsidRDefault="000160D1">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D9EEF36" w14:textId="77777777" w:rsidR="000160D1" w:rsidRDefault="000160D1">
            <w:pPr>
              <w:pStyle w:val="TAL"/>
            </w:pPr>
            <w:r>
              <w:rPr>
                <w:rFonts w:cs="Arial"/>
                <w:szCs w:val="18"/>
              </w:rPr>
              <w:t>List of monitoring reports containing</w:t>
            </w:r>
            <w:r>
              <w:t xml:space="preserve"> information about UDM event(s). (NOTE)</w:t>
            </w:r>
          </w:p>
        </w:tc>
        <w:tc>
          <w:tcPr>
            <w:tcW w:w="2410" w:type="dxa"/>
            <w:tcBorders>
              <w:top w:val="single" w:sz="6" w:space="0" w:color="auto"/>
              <w:left w:val="single" w:sz="6" w:space="0" w:color="auto"/>
              <w:bottom w:val="single" w:sz="6" w:space="0" w:color="auto"/>
              <w:right w:val="single" w:sz="6" w:space="0" w:color="auto"/>
            </w:tcBorders>
          </w:tcPr>
          <w:p w14:paraId="254B9002" w14:textId="77777777" w:rsidR="000160D1" w:rsidRDefault="000160D1">
            <w:pPr>
              <w:pStyle w:val="TAL"/>
              <w:rPr>
                <w:rFonts w:cs="Arial"/>
                <w:szCs w:val="18"/>
              </w:rPr>
            </w:pPr>
          </w:p>
        </w:tc>
      </w:tr>
      <w:tr w:rsidR="000160D1" w14:paraId="2A1CAF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21DA245" w14:textId="77777777" w:rsidR="000160D1" w:rsidRDefault="000160D1">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5E72BF3" w14:textId="77777777" w:rsidR="000160D1" w:rsidRDefault="000160D1">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08DDEEC" w14:textId="77777777" w:rsidR="000160D1" w:rsidRDefault="000160D1">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4DADCED0" w14:textId="77777777" w:rsidR="000160D1" w:rsidRDefault="000160D1">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FE3DB8E" w14:textId="77777777" w:rsidR="000160D1" w:rsidRDefault="000160D1">
            <w:pPr>
              <w:pStyle w:val="TAL"/>
              <w:rPr>
                <w:rFonts w:cs="Arial"/>
                <w:szCs w:val="18"/>
              </w:rPr>
            </w:pPr>
            <w:r>
              <w:t>List of notifications on network exposure event(s). (NOTE)</w:t>
            </w:r>
          </w:p>
        </w:tc>
        <w:tc>
          <w:tcPr>
            <w:tcW w:w="2410" w:type="dxa"/>
            <w:tcBorders>
              <w:top w:val="single" w:sz="6" w:space="0" w:color="auto"/>
              <w:left w:val="single" w:sz="6" w:space="0" w:color="auto"/>
              <w:bottom w:val="single" w:sz="6" w:space="0" w:color="auto"/>
              <w:right w:val="single" w:sz="6" w:space="0" w:color="auto"/>
            </w:tcBorders>
          </w:tcPr>
          <w:p w14:paraId="036A8FD6" w14:textId="77777777" w:rsidR="000160D1" w:rsidRDefault="000160D1">
            <w:pPr>
              <w:pStyle w:val="TAL"/>
              <w:rPr>
                <w:rFonts w:cs="Arial"/>
                <w:szCs w:val="18"/>
              </w:rPr>
            </w:pPr>
          </w:p>
        </w:tc>
      </w:tr>
      <w:tr w:rsidR="000160D1" w14:paraId="3C0FF6A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29869D05" w14:textId="77777777" w:rsidR="000160D1" w:rsidRDefault="000160D1">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C428D87" w14:textId="77777777" w:rsidR="000160D1" w:rsidRDefault="000160D1">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03C3D2D" w14:textId="77777777" w:rsidR="000160D1" w:rsidRDefault="000160D1">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203A59C" w14:textId="77777777" w:rsidR="000160D1" w:rsidRDefault="000160D1">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F54FB4" w14:textId="77777777" w:rsidR="000160D1" w:rsidRDefault="000160D1">
            <w:pPr>
              <w:pStyle w:val="TAL"/>
            </w:pPr>
            <w:r>
              <w:t>List of notifications on NRF event(s). (NOTE)</w:t>
            </w:r>
          </w:p>
        </w:tc>
        <w:tc>
          <w:tcPr>
            <w:tcW w:w="2410" w:type="dxa"/>
            <w:tcBorders>
              <w:top w:val="single" w:sz="6" w:space="0" w:color="auto"/>
              <w:left w:val="single" w:sz="6" w:space="0" w:color="auto"/>
              <w:bottom w:val="single" w:sz="6" w:space="0" w:color="auto"/>
              <w:right w:val="single" w:sz="6" w:space="0" w:color="auto"/>
            </w:tcBorders>
          </w:tcPr>
          <w:p w14:paraId="2DFF73F3" w14:textId="77777777" w:rsidR="000160D1" w:rsidRDefault="000160D1">
            <w:pPr>
              <w:pStyle w:val="TAL"/>
              <w:rPr>
                <w:rFonts w:cs="Arial"/>
                <w:szCs w:val="18"/>
              </w:rPr>
            </w:pPr>
          </w:p>
        </w:tc>
      </w:tr>
      <w:tr w:rsidR="000160D1" w14:paraId="0BF7F0DD"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B7692E0" w14:textId="77777777" w:rsidR="000160D1" w:rsidRDefault="000160D1">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1EED8148" w14:textId="77777777" w:rsidR="000160D1" w:rsidRDefault="000160D1">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18855BD5" w14:textId="77777777" w:rsidR="000160D1" w:rsidRDefault="000160D1">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4F20C874" w14:textId="77777777" w:rsidR="000160D1" w:rsidRDefault="000160D1">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7B6EE52" w14:textId="77777777" w:rsidR="000160D1" w:rsidRDefault="000160D1">
            <w:pPr>
              <w:pStyle w:val="TAL"/>
            </w:pPr>
            <w:r>
              <w:t>List of notifications on NSACF event(s). (NOTE)</w:t>
            </w:r>
          </w:p>
        </w:tc>
        <w:tc>
          <w:tcPr>
            <w:tcW w:w="2410" w:type="dxa"/>
            <w:tcBorders>
              <w:top w:val="single" w:sz="6" w:space="0" w:color="auto"/>
              <w:left w:val="single" w:sz="6" w:space="0" w:color="auto"/>
              <w:bottom w:val="single" w:sz="6" w:space="0" w:color="auto"/>
              <w:right w:val="single" w:sz="6" w:space="0" w:color="auto"/>
            </w:tcBorders>
          </w:tcPr>
          <w:p w14:paraId="7FE19401" w14:textId="77777777" w:rsidR="000160D1" w:rsidRDefault="000160D1">
            <w:pPr>
              <w:pStyle w:val="TAL"/>
              <w:rPr>
                <w:rFonts w:cs="Arial"/>
                <w:szCs w:val="18"/>
              </w:rPr>
            </w:pPr>
          </w:p>
        </w:tc>
      </w:tr>
      <w:tr w:rsidR="000160D1" w14:paraId="49F56468"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41E0038F" w14:textId="77777777" w:rsidR="000160D1" w:rsidRDefault="000160D1">
            <w:pPr>
              <w:pStyle w:val="TAN"/>
            </w:pPr>
            <w:r>
              <w:t>NOTE:</w:t>
            </w:r>
            <w:r>
              <w:tab/>
              <w:t>Exactly one of these attributes shall be provided.</w:t>
            </w:r>
          </w:p>
        </w:tc>
      </w:tr>
    </w:tbl>
    <w:p w14:paraId="5638E37C" w14:textId="77777777" w:rsidR="00CB50E9" w:rsidRPr="00631E11" w:rsidRDefault="00CB50E9" w:rsidP="00467621"/>
    <w:p w14:paraId="3ED9DA63" w14:textId="77777777" w:rsidR="00876C3C" w:rsidRDefault="00A10542">
      <w:pPr>
        <w:pStyle w:val="41"/>
        <w:rPr>
          <w:lang w:val="en-US"/>
        </w:rPr>
      </w:pPr>
      <w:bookmarkStart w:id="1126" w:name="_Toc72766478"/>
      <w:bookmarkStart w:id="1127" w:name="_Toc72767045"/>
      <w:bookmarkStart w:id="1128" w:name="_Toc73042497"/>
      <w:bookmarkStart w:id="1129" w:name="_Toc81242841"/>
      <w:bookmarkStart w:id="1130" w:name="_Toc89426627"/>
      <w:bookmarkStart w:id="1131" w:name="_Toc94020414"/>
      <w:bookmarkStart w:id="1132" w:name="_Toc97034948"/>
      <w:bookmarkStart w:id="1133" w:name="_Toc97037824"/>
      <w:bookmarkStart w:id="1134" w:name="_Toc100940034"/>
      <w:bookmarkStart w:id="1135" w:name="_Toc104546900"/>
      <w:bookmarkStart w:id="1136" w:name="_Toc112937947"/>
      <w:r>
        <w:rPr>
          <w:lang w:val="en-US"/>
        </w:rPr>
        <w:lastRenderedPageBreak/>
        <w:t>5.1.6.3</w:t>
      </w:r>
      <w:r>
        <w:rPr>
          <w:lang w:val="en-US"/>
        </w:rPr>
        <w:tab/>
        <w:t>Simple data types and enumerations</w:t>
      </w:r>
      <w:bookmarkEnd w:id="1126"/>
      <w:bookmarkEnd w:id="1127"/>
      <w:bookmarkEnd w:id="1128"/>
      <w:bookmarkEnd w:id="1129"/>
      <w:bookmarkEnd w:id="1130"/>
      <w:bookmarkEnd w:id="1131"/>
      <w:bookmarkEnd w:id="1132"/>
      <w:bookmarkEnd w:id="1133"/>
      <w:bookmarkEnd w:id="1134"/>
      <w:bookmarkEnd w:id="1135"/>
      <w:bookmarkEnd w:id="1136"/>
    </w:p>
    <w:p w14:paraId="4C06983E" w14:textId="77777777" w:rsidR="00876C3C" w:rsidRDefault="00A10542">
      <w:pPr>
        <w:pStyle w:val="41"/>
        <w:rPr>
          <w:lang w:val="en-US"/>
        </w:rPr>
      </w:pPr>
      <w:bookmarkStart w:id="1137" w:name="_Toc72766483"/>
      <w:bookmarkStart w:id="1138" w:name="_Toc72767050"/>
      <w:bookmarkStart w:id="1139" w:name="_Toc73042502"/>
      <w:bookmarkStart w:id="1140" w:name="_Toc81242846"/>
      <w:bookmarkStart w:id="1141" w:name="_Toc89426632"/>
      <w:bookmarkStart w:id="1142" w:name="_Toc94020419"/>
      <w:bookmarkStart w:id="1143" w:name="_Toc97034953"/>
      <w:bookmarkStart w:id="1144" w:name="_Toc97037825"/>
      <w:bookmarkStart w:id="1145" w:name="_Toc100940035"/>
      <w:bookmarkStart w:id="1146" w:name="_Toc104546901"/>
      <w:bookmarkStart w:id="1147" w:name="_Toc11293794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37"/>
      <w:bookmarkEnd w:id="1138"/>
      <w:bookmarkEnd w:id="1139"/>
      <w:bookmarkEnd w:id="1140"/>
      <w:bookmarkEnd w:id="1141"/>
      <w:bookmarkEnd w:id="1142"/>
      <w:bookmarkEnd w:id="1143"/>
      <w:bookmarkEnd w:id="1144"/>
      <w:bookmarkEnd w:id="1145"/>
      <w:bookmarkEnd w:id="1146"/>
      <w:bookmarkEnd w:id="1147"/>
    </w:p>
    <w:p w14:paraId="02CD76C3" w14:textId="77777777" w:rsidR="00876C3C" w:rsidRDefault="00A10542">
      <w:pPr>
        <w:pStyle w:val="31"/>
      </w:pPr>
      <w:bookmarkStart w:id="1148" w:name="_Toc72766488"/>
      <w:bookmarkStart w:id="1149" w:name="_Toc72767055"/>
      <w:bookmarkStart w:id="1150" w:name="_Toc73042507"/>
      <w:bookmarkStart w:id="1151" w:name="_Toc81242851"/>
      <w:bookmarkStart w:id="1152" w:name="_Toc89426637"/>
      <w:bookmarkStart w:id="1153" w:name="_Toc94020424"/>
      <w:bookmarkStart w:id="1154" w:name="_Toc97034958"/>
      <w:bookmarkStart w:id="1155" w:name="_Toc97037826"/>
      <w:bookmarkStart w:id="1156" w:name="_Toc100940036"/>
      <w:bookmarkStart w:id="1157" w:name="_Toc104546902"/>
      <w:bookmarkStart w:id="1158" w:name="_Toc112937949"/>
      <w:r>
        <w:t>5.1.7</w:t>
      </w:r>
      <w:r>
        <w:tab/>
        <w:t>Error Handling</w:t>
      </w:r>
      <w:bookmarkEnd w:id="1148"/>
      <w:bookmarkEnd w:id="1149"/>
      <w:bookmarkEnd w:id="1150"/>
      <w:bookmarkEnd w:id="1151"/>
      <w:bookmarkEnd w:id="1152"/>
      <w:bookmarkEnd w:id="1153"/>
      <w:bookmarkEnd w:id="1154"/>
      <w:bookmarkEnd w:id="1155"/>
      <w:bookmarkEnd w:id="1156"/>
      <w:bookmarkEnd w:id="1157"/>
      <w:bookmarkEnd w:id="1158"/>
    </w:p>
    <w:p w14:paraId="1EABE409" w14:textId="77777777" w:rsidR="00876C3C" w:rsidRDefault="00A10542">
      <w:pPr>
        <w:pStyle w:val="41"/>
      </w:pPr>
      <w:bookmarkStart w:id="1159" w:name="_Toc72766489"/>
      <w:bookmarkStart w:id="1160" w:name="_Toc72767056"/>
      <w:bookmarkStart w:id="1161" w:name="_Toc73042508"/>
      <w:bookmarkStart w:id="1162" w:name="_Toc81242852"/>
      <w:bookmarkStart w:id="1163" w:name="_Toc89426638"/>
      <w:bookmarkStart w:id="1164" w:name="_Toc94020425"/>
      <w:bookmarkStart w:id="1165" w:name="_Toc97034959"/>
      <w:bookmarkStart w:id="1166" w:name="_Toc97037827"/>
      <w:bookmarkStart w:id="1167" w:name="_Toc100940037"/>
      <w:bookmarkStart w:id="1168" w:name="_Toc104546903"/>
      <w:bookmarkStart w:id="1169" w:name="_Toc112937950"/>
      <w:r>
        <w:t>5.1.7.1</w:t>
      </w:r>
      <w:r>
        <w:tab/>
        <w:t>General</w:t>
      </w:r>
      <w:bookmarkEnd w:id="1159"/>
      <w:bookmarkEnd w:id="1160"/>
      <w:bookmarkEnd w:id="1161"/>
      <w:bookmarkEnd w:id="1162"/>
      <w:bookmarkEnd w:id="1163"/>
      <w:bookmarkEnd w:id="1164"/>
      <w:bookmarkEnd w:id="1165"/>
      <w:bookmarkEnd w:id="1166"/>
      <w:bookmarkEnd w:id="1167"/>
      <w:bookmarkEnd w:id="1168"/>
      <w:bookmarkEnd w:id="1169"/>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1170" w:name="_Toc72766490"/>
      <w:bookmarkStart w:id="1171" w:name="_Toc72767057"/>
      <w:bookmarkStart w:id="1172" w:name="_Toc73042509"/>
      <w:bookmarkStart w:id="1173" w:name="_Toc81242853"/>
      <w:bookmarkStart w:id="1174" w:name="_Toc89426639"/>
      <w:bookmarkStart w:id="1175" w:name="_Toc94020426"/>
      <w:bookmarkStart w:id="1176" w:name="_Toc97034960"/>
      <w:bookmarkStart w:id="1177" w:name="_Toc97037828"/>
      <w:bookmarkStart w:id="1178" w:name="_Toc100940038"/>
      <w:bookmarkStart w:id="1179" w:name="_Toc104546904"/>
      <w:bookmarkStart w:id="1180" w:name="_Toc112937951"/>
      <w:r>
        <w:t>5.1.7.2</w:t>
      </w:r>
      <w:r>
        <w:tab/>
        <w:t>Protocol Errors</w:t>
      </w:r>
      <w:bookmarkEnd w:id="1170"/>
      <w:bookmarkEnd w:id="1171"/>
      <w:bookmarkEnd w:id="1172"/>
      <w:bookmarkEnd w:id="1173"/>
      <w:bookmarkEnd w:id="1174"/>
      <w:bookmarkEnd w:id="1175"/>
      <w:bookmarkEnd w:id="1176"/>
      <w:bookmarkEnd w:id="1177"/>
      <w:bookmarkEnd w:id="1178"/>
      <w:bookmarkEnd w:id="1179"/>
      <w:bookmarkEnd w:id="1180"/>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1181" w:name="_Toc72766491"/>
      <w:bookmarkStart w:id="1182" w:name="_Toc72767058"/>
      <w:bookmarkStart w:id="1183" w:name="_Toc73042510"/>
      <w:bookmarkStart w:id="1184" w:name="_Toc81242854"/>
      <w:bookmarkStart w:id="1185" w:name="_Toc89426640"/>
      <w:bookmarkStart w:id="1186" w:name="_Toc94020427"/>
      <w:bookmarkStart w:id="1187" w:name="_Toc97034961"/>
      <w:bookmarkStart w:id="1188" w:name="_Toc97037829"/>
      <w:bookmarkStart w:id="1189" w:name="_Toc100940039"/>
      <w:bookmarkStart w:id="1190" w:name="_Toc104546905"/>
      <w:bookmarkStart w:id="1191" w:name="_Toc112937952"/>
      <w:r>
        <w:t>5.1.7.3</w:t>
      </w:r>
      <w:r>
        <w:tab/>
        <w:t>Application Errors</w:t>
      </w:r>
      <w:bookmarkEnd w:id="1181"/>
      <w:bookmarkEnd w:id="1182"/>
      <w:bookmarkEnd w:id="1183"/>
      <w:bookmarkEnd w:id="1184"/>
      <w:bookmarkEnd w:id="1185"/>
      <w:bookmarkEnd w:id="1186"/>
      <w:bookmarkEnd w:id="1187"/>
      <w:bookmarkEnd w:id="1188"/>
      <w:bookmarkEnd w:id="1189"/>
      <w:bookmarkEnd w:id="1190"/>
      <w:bookmarkEnd w:id="1191"/>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1192" w:name="_Toc72766492"/>
      <w:bookmarkStart w:id="1193" w:name="_Toc72767059"/>
      <w:bookmarkStart w:id="1194" w:name="_Toc73042511"/>
      <w:bookmarkStart w:id="1195" w:name="_Toc81242855"/>
      <w:bookmarkStart w:id="1196" w:name="_Toc89426641"/>
      <w:bookmarkStart w:id="1197" w:name="_Toc94020428"/>
      <w:bookmarkStart w:id="1198" w:name="_Toc97034962"/>
      <w:bookmarkStart w:id="1199" w:name="_Toc97037830"/>
      <w:bookmarkStart w:id="1200" w:name="_Toc100940040"/>
      <w:bookmarkStart w:id="1201" w:name="_Toc104546906"/>
      <w:bookmarkStart w:id="1202" w:name="_Toc112937953"/>
      <w:r>
        <w:t>5.1.8</w:t>
      </w:r>
      <w:r>
        <w:rPr>
          <w:lang w:eastAsia="zh-CN"/>
        </w:rPr>
        <w:tab/>
        <w:t>Feature negotiation</w:t>
      </w:r>
      <w:bookmarkEnd w:id="1192"/>
      <w:bookmarkEnd w:id="1193"/>
      <w:bookmarkEnd w:id="1194"/>
      <w:bookmarkEnd w:id="1195"/>
      <w:bookmarkEnd w:id="1196"/>
      <w:bookmarkEnd w:id="1197"/>
      <w:bookmarkEnd w:id="1198"/>
      <w:bookmarkEnd w:id="1199"/>
      <w:bookmarkEnd w:id="1200"/>
      <w:bookmarkEnd w:id="1201"/>
      <w:bookmarkEnd w:id="1202"/>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610DE8EE"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1"/>
      </w:pPr>
      <w:bookmarkStart w:id="1203" w:name="_Toc72766493"/>
      <w:bookmarkStart w:id="1204" w:name="_Toc72767060"/>
      <w:bookmarkStart w:id="1205" w:name="_Toc73042512"/>
      <w:bookmarkStart w:id="1206" w:name="_Toc81242856"/>
      <w:bookmarkStart w:id="1207" w:name="_Toc89426642"/>
      <w:bookmarkStart w:id="1208" w:name="_Toc94020429"/>
      <w:bookmarkStart w:id="1209" w:name="_Toc97034963"/>
      <w:bookmarkStart w:id="1210" w:name="_Toc97037831"/>
      <w:bookmarkStart w:id="1211" w:name="_Toc100940041"/>
      <w:bookmarkStart w:id="1212" w:name="_Toc104546907"/>
      <w:bookmarkStart w:id="1213" w:name="_Toc112937954"/>
      <w:r>
        <w:t>5.1.9</w:t>
      </w:r>
      <w:r>
        <w:tab/>
        <w:t>Security</w:t>
      </w:r>
      <w:bookmarkEnd w:id="1203"/>
      <w:bookmarkEnd w:id="1204"/>
      <w:bookmarkEnd w:id="1205"/>
      <w:bookmarkEnd w:id="1206"/>
      <w:bookmarkEnd w:id="1207"/>
      <w:bookmarkEnd w:id="1208"/>
      <w:bookmarkEnd w:id="1209"/>
      <w:bookmarkEnd w:id="1210"/>
      <w:bookmarkEnd w:id="1211"/>
      <w:bookmarkEnd w:id="1212"/>
      <w:bookmarkEnd w:id="1213"/>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523"/>
    <w:bookmarkEnd w:id="524"/>
    <w:p w14:paraId="0184D0A2" w14:textId="77777777" w:rsidR="00876C3C" w:rsidRDefault="00A10542">
      <w:pPr>
        <w:pStyle w:val="8"/>
      </w:pPr>
      <w:r>
        <w:br w:type="page"/>
      </w:r>
      <w:bookmarkStart w:id="1214" w:name="_Toc510696650"/>
      <w:bookmarkStart w:id="1215" w:name="_Toc35971450"/>
      <w:bookmarkStart w:id="1216" w:name="_Toc36812181"/>
      <w:bookmarkStart w:id="1217" w:name="_Toc72766494"/>
      <w:bookmarkStart w:id="1218" w:name="_Toc72767061"/>
      <w:bookmarkStart w:id="1219" w:name="_Toc73042513"/>
      <w:bookmarkStart w:id="1220" w:name="_Toc81242857"/>
      <w:bookmarkStart w:id="1221" w:name="_Toc89426643"/>
      <w:bookmarkStart w:id="1222" w:name="_Toc94020430"/>
      <w:bookmarkStart w:id="1223" w:name="_Toc97034964"/>
      <w:bookmarkStart w:id="1224" w:name="_Toc97037832"/>
      <w:bookmarkStart w:id="1225" w:name="_Toc100940042"/>
      <w:bookmarkStart w:id="1226" w:name="_Toc104546908"/>
      <w:bookmarkStart w:id="1227" w:name="_Toc112937955"/>
      <w:r>
        <w:lastRenderedPageBreak/>
        <w:t>Annex A (normative):</w:t>
      </w:r>
      <w:r>
        <w:br/>
        <w:t>OpenAPI specification</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5F449A49" w14:textId="77777777" w:rsidR="00876C3C" w:rsidRDefault="00A10542" w:rsidP="001F1A2F">
      <w:pPr>
        <w:pStyle w:val="1"/>
      </w:pPr>
      <w:bookmarkStart w:id="1228" w:name="_Toc510696651"/>
      <w:bookmarkStart w:id="1229" w:name="_Toc35971451"/>
      <w:bookmarkStart w:id="1230" w:name="_Toc36812182"/>
      <w:bookmarkStart w:id="1231" w:name="_Toc72766495"/>
      <w:bookmarkStart w:id="1232" w:name="_Toc72767062"/>
      <w:bookmarkStart w:id="1233" w:name="_Toc73042514"/>
      <w:bookmarkStart w:id="1234" w:name="_Toc81242858"/>
      <w:bookmarkStart w:id="1235" w:name="_Toc89426644"/>
      <w:bookmarkStart w:id="1236" w:name="_Toc94020431"/>
      <w:bookmarkStart w:id="1237" w:name="_Toc97034965"/>
      <w:bookmarkStart w:id="1238" w:name="_Toc97037833"/>
      <w:bookmarkStart w:id="1239" w:name="_Toc100940043"/>
      <w:bookmarkStart w:id="1240" w:name="_Toc104546909"/>
      <w:bookmarkStart w:id="1241" w:name="_Toc112937956"/>
      <w:r>
        <w:t>A.1</w:t>
      </w:r>
      <w:r>
        <w:tab/>
        <w:t>General</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65DFCEA4" w14:textId="77777777" w:rsidR="00876C3C" w:rsidRDefault="00A10542">
      <w:bookmarkStart w:id="1242"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1243"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1244" w:name="_Toc72766496"/>
      <w:bookmarkStart w:id="1245" w:name="_Toc72767063"/>
      <w:bookmarkStart w:id="1246" w:name="_Toc73042515"/>
      <w:bookmarkStart w:id="1247" w:name="_Toc81242859"/>
      <w:bookmarkStart w:id="1248" w:name="_Toc89426645"/>
      <w:bookmarkStart w:id="1249" w:name="_Toc94020432"/>
      <w:bookmarkStart w:id="1250" w:name="_Toc97034966"/>
      <w:bookmarkStart w:id="1251" w:name="_Toc97037834"/>
      <w:bookmarkStart w:id="1252" w:name="_Toc100940044"/>
      <w:bookmarkStart w:id="1253" w:name="_Toc104546910"/>
      <w:bookmarkStart w:id="1254" w:name="_Toc112937957"/>
      <w:bookmarkEnd w:id="1242"/>
      <w:bookmarkEnd w:id="1243"/>
      <w:r>
        <w:t>A.2</w:t>
      </w:r>
      <w:r>
        <w:tab/>
        <w:t>Nadrf_DataManagement API</w:t>
      </w:r>
      <w:bookmarkEnd w:id="1244"/>
      <w:bookmarkEnd w:id="1245"/>
      <w:bookmarkEnd w:id="1246"/>
      <w:bookmarkEnd w:id="1247"/>
      <w:bookmarkEnd w:id="1248"/>
      <w:bookmarkEnd w:id="1249"/>
      <w:bookmarkEnd w:id="1250"/>
      <w:bookmarkEnd w:id="1251"/>
      <w:bookmarkEnd w:id="1252"/>
      <w:bookmarkEnd w:id="1253"/>
      <w:bookmarkEnd w:id="1254"/>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15413D81"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w:t>
      </w:r>
      <w:r w:rsidR="000160D1">
        <w:rPr>
          <w:lang w:val="en-IN" w:eastAsia="en-IN"/>
        </w:rPr>
        <w:t>1</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02E12D86"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 V</w:t>
      </w:r>
      <w:r w:rsidR="00FC1204">
        <w:t>17</w:t>
      </w:r>
      <w:r>
        <w:t>.</w:t>
      </w:r>
      <w:r w:rsidR="000160D1">
        <w:t>2</w:t>
      </w:r>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53E24332" w14:textId="77777777" w:rsidR="00584334" w:rsidRDefault="00584334" w:rsidP="00584334">
      <w:pPr>
        <w:pStyle w:val="PL"/>
        <w:rPr>
          <w:rFonts w:cs="Courier New"/>
          <w:szCs w:val="16"/>
        </w:rPr>
      </w:pPr>
      <w:r>
        <w:rPr>
          <w:rFonts w:cs="Courier New"/>
          <w:szCs w:val="16"/>
        </w:rPr>
        <w:t xml:space="preserve">            minItems: 1</w:t>
      </w:r>
    </w:p>
    <w:p w14:paraId="2A38C5B5" w14:textId="77777777" w:rsidR="00584334" w:rsidRDefault="00584334" w:rsidP="00584334">
      <w:pPr>
        <w:pStyle w:val="PL"/>
        <w:rPr>
          <w:rFonts w:cs="Courier New"/>
          <w:szCs w:val="16"/>
        </w:rPr>
      </w:pPr>
      <w:r>
        <w:rPr>
          <w:rFonts w:cs="Courier New"/>
          <w:szCs w:val="16"/>
        </w:rPr>
        <w:t xml:space="preserve">        - name: ana-sub</w:t>
      </w:r>
    </w:p>
    <w:p w14:paraId="5F0583D9" w14:textId="77777777" w:rsidR="00584334" w:rsidRDefault="00584334" w:rsidP="00584334">
      <w:pPr>
        <w:pStyle w:val="PL"/>
        <w:rPr>
          <w:rFonts w:cs="Courier New"/>
          <w:szCs w:val="16"/>
        </w:rPr>
      </w:pPr>
      <w:r>
        <w:rPr>
          <w:rFonts w:cs="Courier New"/>
          <w:szCs w:val="16"/>
        </w:rPr>
        <w:t xml:space="preserve">          description: </w:t>
      </w:r>
      <w:r>
        <w:t>Represents analytics event subscription.</w:t>
      </w:r>
    </w:p>
    <w:p w14:paraId="71A00687" w14:textId="77777777" w:rsidR="00584334" w:rsidRDefault="00584334" w:rsidP="00584334">
      <w:pPr>
        <w:pStyle w:val="PL"/>
        <w:rPr>
          <w:rFonts w:cs="Courier New"/>
          <w:szCs w:val="16"/>
        </w:rPr>
      </w:pPr>
      <w:r>
        <w:rPr>
          <w:rFonts w:cs="Courier New"/>
          <w:szCs w:val="16"/>
        </w:rPr>
        <w:t xml:space="preserve">          in: query</w:t>
      </w:r>
    </w:p>
    <w:p w14:paraId="23275C0F" w14:textId="1069DDF2" w:rsidR="00584334" w:rsidRDefault="00584334" w:rsidP="00584334">
      <w:pPr>
        <w:pStyle w:val="PL"/>
        <w:rPr>
          <w:rFonts w:cs="Courier New"/>
          <w:szCs w:val="16"/>
        </w:rPr>
      </w:pPr>
      <w:r>
        <w:rPr>
          <w:rFonts w:cs="Courier New"/>
          <w:szCs w:val="16"/>
        </w:rPr>
        <w:t xml:space="preserve">          required: false</w:t>
      </w:r>
    </w:p>
    <w:p w14:paraId="0561713F" w14:textId="77777777" w:rsidR="008A1972" w:rsidRDefault="008A1972" w:rsidP="008A1972">
      <w:pPr>
        <w:pStyle w:val="PL"/>
        <w:rPr>
          <w:rFonts w:cs="Courier New"/>
          <w:szCs w:val="16"/>
        </w:rPr>
      </w:pPr>
      <w:r>
        <w:rPr>
          <w:rFonts w:cs="Courier New"/>
          <w:szCs w:val="16"/>
        </w:rPr>
        <w:t xml:space="preserve">          content:</w:t>
      </w:r>
    </w:p>
    <w:p w14:paraId="48744B2E" w14:textId="4F29E0AF" w:rsidR="008A1972" w:rsidRDefault="008A1972" w:rsidP="00584334">
      <w:pPr>
        <w:pStyle w:val="PL"/>
        <w:rPr>
          <w:rFonts w:cs="Courier New"/>
          <w:szCs w:val="16"/>
        </w:rPr>
      </w:pPr>
      <w:r>
        <w:rPr>
          <w:rFonts w:cs="Courier New"/>
          <w:szCs w:val="16"/>
        </w:rPr>
        <w:t xml:space="preserve">            application/json:</w:t>
      </w:r>
    </w:p>
    <w:p w14:paraId="38037E65" w14:textId="5666ED83"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7914C573" w14:textId="78623FA1"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TS29520_Nnwdaf_EventsSubscription.yaml#/components/schemas/NnwdafEventsSubscription</w:t>
      </w:r>
      <w:r>
        <w:rPr>
          <w:rFonts w:cs="Courier New"/>
          <w:szCs w:val="16"/>
        </w:rPr>
        <w:t>'</w:t>
      </w:r>
    </w:p>
    <w:p w14:paraId="2CE7C809" w14:textId="77777777" w:rsidR="00584334" w:rsidRDefault="00584334" w:rsidP="00584334">
      <w:pPr>
        <w:pStyle w:val="PL"/>
        <w:rPr>
          <w:rFonts w:cs="Courier New"/>
          <w:szCs w:val="16"/>
        </w:rPr>
      </w:pPr>
      <w:r>
        <w:rPr>
          <w:rFonts w:cs="Courier New"/>
          <w:szCs w:val="16"/>
        </w:rPr>
        <w:t xml:space="preserve">        - name: amf-data-sub</w:t>
      </w:r>
    </w:p>
    <w:p w14:paraId="52F1D377" w14:textId="77777777" w:rsidR="00584334" w:rsidRDefault="00584334" w:rsidP="00584334">
      <w:pPr>
        <w:pStyle w:val="PL"/>
        <w:rPr>
          <w:rFonts w:cs="Courier New"/>
          <w:szCs w:val="16"/>
        </w:rPr>
      </w:pPr>
      <w:r>
        <w:rPr>
          <w:rFonts w:cs="Courier New"/>
          <w:szCs w:val="16"/>
        </w:rPr>
        <w:t xml:space="preserve">          description: </w:t>
      </w:r>
      <w:r>
        <w:t>Represents AMF event subscription.</w:t>
      </w:r>
    </w:p>
    <w:p w14:paraId="224A6009" w14:textId="77777777" w:rsidR="00584334" w:rsidRDefault="00584334" w:rsidP="00584334">
      <w:pPr>
        <w:pStyle w:val="PL"/>
        <w:rPr>
          <w:rFonts w:cs="Courier New"/>
          <w:szCs w:val="16"/>
        </w:rPr>
      </w:pPr>
      <w:r>
        <w:rPr>
          <w:rFonts w:cs="Courier New"/>
          <w:szCs w:val="16"/>
        </w:rPr>
        <w:t xml:space="preserve">          in: query</w:t>
      </w:r>
    </w:p>
    <w:p w14:paraId="1A531103" w14:textId="30B7FE38" w:rsidR="00584334" w:rsidRDefault="00584334" w:rsidP="00584334">
      <w:pPr>
        <w:pStyle w:val="PL"/>
        <w:rPr>
          <w:rFonts w:cs="Courier New"/>
          <w:szCs w:val="16"/>
        </w:rPr>
      </w:pPr>
      <w:r>
        <w:rPr>
          <w:rFonts w:cs="Courier New"/>
          <w:szCs w:val="16"/>
        </w:rPr>
        <w:t xml:space="preserve">          required: false</w:t>
      </w:r>
    </w:p>
    <w:p w14:paraId="58C60B20" w14:textId="77777777" w:rsidR="008A1972" w:rsidRDefault="008A1972" w:rsidP="008A1972">
      <w:pPr>
        <w:pStyle w:val="PL"/>
        <w:rPr>
          <w:rFonts w:cs="Courier New"/>
          <w:szCs w:val="16"/>
        </w:rPr>
      </w:pPr>
      <w:r>
        <w:rPr>
          <w:rFonts w:cs="Courier New"/>
          <w:szCs w:val="16"/>
        </w:rPr>
        <w:t xml:space="preserve">          content:</w:t>
      </w:r>
    </w:p>
    <w:p w14:paraId="1DA07C18" w14:textId="40A5BE51" w:rsidR="008A1972" w:rsidRDefault="008A1972" w:rsidP="008A1972">
      <w:pPr>
        <w:pStyle w:val="PL"/>
        <w:rPr>
          <w:rFonts w:cs="Courier New"/>
          <w:szCs w:val="16"/>
        </w:rPr>
      </w:pPr>
      <w:r>
        <w:rPr>
          <w:rFonts w:cs="Courier New"/>
          <w:szCs w:val="16"/>
        </w:rPr>
        <w:t xml:space="preserve">            application/json:</w:t>
      </w:r>
    </w:p>
    <w:p w14:paraId="7FC06E76" w14:textId="618DC818"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145AA4EC" w14:textId="7C0EB1EF"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TS29518_Namf_EventExposure.yaml#/components/schemas/AmfEventSubscription</w:t>
      </w:r>
      <w:r>
        <w:rPr>
          <w:rFonts w:cs="Courier New"/>
          <w:szCs w:val="16"/>
        </w:rPr>
        <w:t>'</w:t>
      </w:r>
    </w:p>
    <w:p w14:paraId="7475B58B" w14:textId="77777777" w:rsidR="00584334" w:rsidRDefault="00584334" w:rsidP="00584334">
      <w:pPr>
        <w:pStyle w:val="PL"/>
        <w:rPr>
          <w:rFonts w:cs="Courier New"/>
          <w:szCs w:val="16"/>
        </w:rPr>
      </w:pPr>
      <w:r>
        <w:rPr>
          <w:rFonts w:cs="Courier New"/>
          <w:szCs w:val="16"/>
        </w:rPr>
        <w:t xml:space="preserve">        - name: smf-data-sub</w:t>
      </w:r>
    </w:p>
    <w:p w14:paraId="62C27E18" w14:textId="77777777" w:rsidR="00584334" w:rsidRDefault="00584334" w:rsidP="00584334">
      <w:pPr>
        <w:pStyle w:val="PL"/>
        <w:rPr>
          <w:rFonts w:cs="Courier New"/>
          <w:szCs w:val="16"/>
        </w:rPr>
      </w:pPr>
      <w:r>
        <w:rPr>
          <w:rFonts w:cs="Courier New"/>
          <w:szCs w:val="16"/>
        </w:rPr>
        <w:t xml:space="preserve">          description: </w:t>
      </w:r>
      <w:r>
        <w:t>Represents SMF event subscription.</w:t>
      </w:r>
    </w:p>
    <w:p w14:paraId="5A6C4E6F" w14:textId="77777777" w:rsidR="00584334" w:rsidRDefault="00584334" w:rsidP="00584334">
      <w:pPr>
        <w:pStyle w:val="PL"/>
        <w:rPr>
          <w:rFonts w:cs="Courier New"/>
          <w:szCs w:val="16"/>
        </w:rPr>
      </w:pPr>
      <w:r>
        <w:rPr>
          <w:rFonts w:cs="Courier New"/>
          <w:szCs w:val="16"/>
        </w:rPr>
        <w:t xml:space="preserve">          in: query</w:t>
      </w:r>
    </w:p>
    <w:p w14:paraId="0809F1DD" w14:textId="601DE56D" w:rsidR="00584334" w:rsidRDefault="00584334" w:rsidP="00584334">
      <w:pPr>
        <w:pStyle w:val="PL"/>
        <w:rPr>
          <w:rFonts w:cs="Courier New"/>
          <w:szCs w:val="16"/>
        </w:rPr>
      </w:pPr>
      <w:r>
        <w:rPr>
          <w:rFonts w:cs="Courier New"/>
          <w:szCs w:val="16"/>
        </w:rPr>
        <w:t xml:space="preserve">          required: false</w:t>
      </w:r>
    </w:p>
    <w:p w14:paraId="210D177F" w14:textId="77777777" w:rsidR="008A1972" w:rsidRDefault="008A1972" w:rsidP="008A1972">
      <w:pPr>
        <w:pStyle w:val="PL"/>
        <w:rPr>
          <w:rFonts w:cs="Courier New"/>
          <w:szCs w:val="16"/>
        </w:rPr>
      </w:pPr>
      <w:r>
        <w:rPr>
          <w:rFonts w:cs="Courier New"/>
          <w:szCs w:val="16"/>
        </w:rPr>
        <w:t xml:space="preserve">          content:</w:t>
      </w:r>
    </w:p>
    <w:p w14:paraId="75F768E7" w14:textId="0E4B2A3F" w:rsidR="008A1972" w:rsidRDefault="008A1972" w:rsidP="008A1972">
      <w:pPr>
        <w:pStyle w:val="PL"/>
        <w:rPr>
          <w:rFonts w:cs="Courier New"/>
          <w:szCs w:val="16"/>
        </w:rPr>
      </w:pPr>
      <w:r>
        <w:rPr>
          <w:rFonts w:cs="Courier New"/>
          <w:szCs w:val="16"/>
        </w:rPr>
        <w:t xml:space="preserve">            application/json:</w:t>
      </w:r>
    </w:p>
    <w:p w14:paraId="0090503B" w14:textId="04AC5214"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3B62899A" w14:textId="7C5DAF80"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TS29508_Nsmf_EventExposure.yaml#/components/schemas/NsmfEventExposure</w:t>
      </w:r>
      <w:r>
        <w:rPr>
          <w:rFonts w:cs="Courier New"/>
          <w:szCs w:val="16"/>
        </w:rPr>
        <w:t>'</w:t>
      </w:r>
    </w:p>
    <w:p w14:paraId="4E45AC31" w14:textId="77777777" w:rsidR="00584334" w:rsidRDefault="00584334" w:rsidP="00584334">
      <w:pPr>
        <w:pStyle w:val="PL"/>
        <w:rPr>
          <w:rFonts w:cs="Courier New"/>
          <w:szCs w:val="16"/>
        </w:rPr>
      </w:pPr>
      <w:r>
        <w:rPr>
          <w:rFonts w:cs="Courier New"/>
          <w:szCs w:val="16"/>
        </w:rPr>
        <w:t xml:space="preserve">        - name: nef-data-sub</w:t>
      </w:r>
    </w:p>
    <w:p w14:paraId="61EBB189" w14:textId="77777777" w:rsidR="00584334" w:rsidRDefault="00584334" w:rsidP="00584334">
      <w:pPr>
        <w:pStyle w:val="PL"/>
        <w:rPr>
          <w:rFonts w:cs="Courier New"/>
          <w:szCs w:val="16"/>
        </w:rPr>
      </w:pPr>
      <w:r>
        <w:rPr>
          <w:rFonts w:cs="Courier New"/>
          <w:szCs w:val="16"/>
        </w:rPr>
        <w:lastRenderedPageBreak/>
        <w:t xml:space="preserve">          description: </w:t>
      </w:r>
      <w:r>
        <w:t>Represents NEF event subscription.</w:t>
      </w:r>
    </w:p>
    <w:p w14:paraId="2A06B787" w14:textId="77777777" w:rsidR="00584334" w:rsidRDefault="00584334" w:rsidP="00584334">
      <w:pPr>
        <w:pStyle w:val="PL"/>
        <w:rPr>
          <w:rFonts w:cs="Courier New"/>
          <w:szCs w:val="16"/>
        </w:rPr>
      </w:pPr>
      <w:r>
        <w:rPr>
          <w:rFonts w:cs="Courier New"/>
          <w:szCs w:val="16"/>
        </w:rPr>
        <w:t xml:space="preserve">          in: query</w:t>
      </w:r>
    </w:p>
    <w:p w14:paraId="5EBB78F4" w14:textId="38C89864" w:rsidR="00584334" w:rsidRDefault="00584334" w:rsidP="00584334">
      <w:pPr>
        <w:pStyle w:val="PL"/>
        <w:rPr>
          <w:rFonts w:cs="Courier New"/>
          <w:szCs w:val="16"/>
        </w:rPr>
      </w:pPr>
      <w:r>
        <w:rPr>
          <w:rFonts w:cs="Courier New"/>
          <w:szCs w:val="16"/>
        </w:rPr>
        <w:t xml:space="preserve">          required: false</w:t>
      </w:r>
    </w:p>
    <w:p w14:paraId="146C6C2E" w14:textId="77777777" w:rsidR="008A1972" w:rsidRDefault="008A1972" w:rsidP="008A1972">
      <w:pPr>
        <w:pStyle w:val="PL"/>
        <w:rPr>
          <w:rFonts w:cs="Courier New"/>
          <w:szCs w:val="16"/>
        </w:rPr>
      </w:pPr>
      <w:r>
        <w:rPr>
          <w:rFonts w:cs="Courier New"/>
          <w:szCs w:val="16"/>
        </w:rPr>
        <w:t xml:space="preserve">          content:</w:t>
      </w:r>
    </w:p>
    <w:p w14:paraId="028B0122" w14:textId="1E7EE798" w:rsidR="008A1972" w:rsidRDefault="008A1972" w:rsidP="008A1972">
      <w:pPr>
        <w:pStyle w:val="PL"/>
        <w:rPr>
          <w:rFonts w:cs="Courier New"/>
          <w:szCs w:val="16"/>
        </w:rPr>
      </w:pPr>
      <w:r>
        <w:rPr>
          <w:rFonts w:cs="Courier New"/>
          <w:szCs w:val="16"/>
        </w:rPr>
        <w:t xml:space="preserve">            application/json:</w:t>
      </w:r>
    </w:p>
    <w:p w14:paraId="591C0A59" w14:textId="02F9D24B"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23C5CCC7" w14:textId="4EAABE62"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TS29591_Nnef_EventExposure.yaml#/components/schemas/NefEventExposureSubsc</w:t>
      </w:r>
      <w:r>
        <w:rPr>
          <w:rFonts w:cs="Courier New"/>
          <w:szCs w:val="16"/>
        </w:rPr>
        <w:t>'</w:t>
      </w:r>
    </w:p>
    <w:p w14:paraId="764DBCF7" w14:textId="77777777" w:rsidR="00584334" w:rsidRDefault="00584334" w:rsidP="00584334">
      <w:pPr>
        <w:pStyle w:val="PL"/>
        <w:rPr>
          <w:rFonts w:cs="Courier New"/>
          <w:szCs w:val="16"/>
        </w:rPr>
      </w:pPr>
      <w:r>
        <w:rPr>
          <w:rFonts w:cs="Courier New"/>
          <w:szCs w:val="16"/>
        </w:rPr>
        <w:t xml:space="preserve">        - name: udm-data-sub</w:t>
      </w:r>
    </w:p>
    <w:p w14:paraId="1F57454C" w14:textId="77777777" w:rsidR="00584334" w:rsidRDefault="00584334" w:rsidP="00584334">
      <w:pPr>
        <w:pStyle w:val="PL"/>
        <w:rPr>
          <w:rFonts w:cs="Courier New"/>
          <w:szCs w:val="16"/>
        </w:rPr>
      </w:pPr>
      <w:r>
        <w:rPr>
          <w:rFonts w:cs="Courier New"/>
          <w:szCs w:val="16"/>
        </w:rPr>
        <w:t xml:space="preserve">          description: </w:t>
      </w:r>
      <w:r>
        <w:t>Represents UDM event subscription.</w:t>
      </w:r>
    </w:p>
    <w:p w14:paraId="720A27EF" w14:textId="77777777" w:rsidR="00584334" w:rsidRDefault="00584334" w:rsidP="00584334">
      <w:pPr>
        <w:pStyle w:val="PL"/>
        <w:rPr>
          <w:rFonts w:cs="Courier New"/>
          <w:szCs w:val="16"/>
        </w:rPr>
      </w:pPr>
      <w:r>
        <w:rPr>
          <w:rFonts w:cs="Courier New"/>
          <w:szCs w:val="16"/>
        </w:rPr>
        <w:t xml:space="preserve">          in: query</w:t>
      </w:r>
    </w:p>
    <w:p w14:paraId="0AAAE5ED" w14:textId="2516F839" w:rsidR="00584334" w:rsidRDefault="00584334" w:rsidP="00584334">
      <w:pPr>
        <w:pStyle w:val="PL"/>
        <w:rPr>
          <w:rFonts w:cs="Courier New"/>
          <w:szCs w:val="16"/>
        </w:rPr>
      </w:pPr>
      <w:r>
        <w:rPr>
          <w:rFonts w:cs="Courier New"/>
          <w:szCs w:val="16"/>
        </w:rPr>
        <w:t xml:space="preserve">          required: false</w:t>
      </w:r>
    </w:p>
    <w:p w14:paraId="7C07E4D1" w14:textId="77777777" w:rsidR="008A1972" w:rsidRDefault="008A1972" w:rsidP="008A1972">
      <w:pPr>
        <w:pStyle w:val="PL"/>
        <w:rPr>
          <w:rFonts w:cs="Courier New"/>
          <w:szCs w:val="16"/>
        </w:rPr>
      </w:pPr>
      <w:r>
        <w:rPr>
          <w:rFonts w:cs="Courier New"/>
          <w:szCs w:val="16"/>
        </w:rPr>
        <w:t xml:space="preserve">          content:</w:t>
      </w:r>
    </w:p>
    <w:p w14:paraId="7D3D78DF" w14:textId="55E23111" w:rsidR="008A1972" w:rsidRDefault="008A1972" w:rsidP="008A1972">
      <w:pPr>
        <w:pStyle w:val="PL"/>
        <w:rPr>
          <w:rFonts w:cs="Courier New"/>
          <w:szCs w:val="16"/>
        </w:rPr>
      </w:pPr>
      <w:r>
        <w:rPr>
          <w:rFonts w:cs="Courier New"/>
          <w:szCs w:val="16"/>
        </w:rPr>
        <w:t xml:space="preserve">            application/json:</w:t>
      </w:r>
    </w:p>
    <w:p w14:paraId="5943705D" w14:textId="22B994B3"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0B3A93A1" w14:textId="4A60D5CC"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TS29503_Nudm_EE.yaml#/components/schemas/EeSubscription</w:t>
      </w:r>
      <w:r>
        <w:rPr>
          <w:rFonts w:cs="Courier New"/>
          <w:szCs w:val="16"/>
        </w:rPr>
        <w:t>'</w:t>
      </w:r>
    </w:p>
    <w:p w14:paraId="613E33EB" w14:textId="77777777" w:rsidR="00584334" w:rsidRDefault="00584334" w:rsidP="00584334">
      <w:pPr>
        <w:pStyle w:val="PL"/>
        <w:rPr>
          <w:rFonts w:cs="Courier New"/>
          <w:szCs w:val="16"/>
        </w:rPr>
      </w:pPr>
      <w:r>
        <w:rPr>
          <w:rFonts w:cs="Courier New"/>
          <w:szCs w:val="16"/>
        </w:rPr>
        <w:t xml:space="preserve">        - name: af-data-sub</w:t>
      </w:r>
    </w:p>
    <w:p w14:paraId="2A5AB390" w14:textId="77777777" w:rsidR="00584334" w:rsidRDefault="00584334" w:rsidP="00584334">
      <w:pPr>
        <w:pStyle w:val="PL"/>
        <w:rPr>
          <w:rFonts w:cs="Courier New"/>
          <w:szCs w:val="16"/>
        </w:rPr>
      </w:pPr>
      <w:r>
        <w:rPr>
          <w:rFonts w:cs="Courier New"/>
          <w:szCs w:val="16"/>
        </w:rPr>
        <w:t xml:space="preserve">          description: </w:t>
      </w:r>
      <w:r>
        <w:t>Represents AF event subscription.</w:t>
      </w:r>
    </w:p>
    <w:p w14:paraId="74A75215" w14:textId="77777777" w:rsidR="00584334" w:rsidRDefault="00584334" w:rsidP="00584334">
      <w:pPr>
        <w:pStyle w:val="PL"/>
        <w:rPr>
          <w:rFonts w:cs="Courier New"/>
          <w:szCs w:val="16"/>
        </w:rPr>
      </w:pPr>
      <w:r>
        <w:rPr>
          <w:rFonts w:cs="Courier New"/>
          <w:szCs w:val="16"/>
        </w:rPr>
        <w:t xml:space="preserve">          in: query</w:t>
      </w:r>
    </w:p>
    <w:p w14:paraId="5204E75D" w14:textId="3D9192A2" w:rsidR="00584334" w:rsidRDefault="00584334" w:rsidP="00584334">
      <w:pPr>
        <w:pStyle w:val="PL"/>
        <w:rPr>
          <w:rFonts w:cs="Courier New"/>
          <w:szCs w:val="16"/>
        </w:rPr>
      </w:pPr>
      <w:r>
        <w:rPr>
          <w:rFonts w:cs="Courier New"/>
          <w:szCs w:val="16"/>
        </w:rPr>
        <w:t xml:space="preserve">          required: false</w:t>
      </w:r>
    </w:p>
    <w:p w14:paraId="43101B95" w14:textId="77777777" w:rsidR="008A1972" w:rsidRDefault="008A1972" w:rsidP="008A1972">
      <w:pPr>
        <w:pStyle w:val="PL"/>
        <w:rPr>
          <w:rFonts w:cs="Courier New"/>
          <w:szCs w:val="16"/>
        </w:rPr>
      </w:pPr>
      <w:r>
        <w:rPr>
          <w:rFonts w:cs="Courier New"/>
          <w:szCs w:val="16"/>
        </w:rPr>
        <w:t xml:space="preserve">          content:</w:t>
      </w:r>
    </w:p>
    <w:p w14:paraId="14B32A8B" w14:textId="5BFEFFBD" w:rsidR="008A1972" w:rsidRDefault="008A1972" w:rsidP="008A1972">
      <w:pPr>
        <w:pStyle w:val="PL"/>
        <w:rPr>
          <w:rFonts w:cs="Courier New"/>
          <w:szCs w:val="16"/>
        </w:rPr>
      </w:pPr>
      <w:r>
        <w:rPr>
          <w:rFonts w:cs="Courier New"/>
          <w:szCs w:val="16"/>
        </w:rPr>
        <w:t xml:space="preserve">            application/json:</w:t>
      </w:r>
    </w:p>
    <w:p w14:paraId="212CBED1" w14:textId="1F6B09B5"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4CA11E35" w14:textId="214E3280"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TS29517_Naf_EventExposure.yaml#/components/schemas/AfEventExposureSubsc</w:t>
      </w:r>
      <w:r>
        <w:rPr>
          <w:rFonts w:cs="Courier New"/>
          <w:szCs w:val="16"/>
        </w:rPr>
        <w:t>'</w:t>
      </w:r>
    </w:p>
    <w:p w14:paraId="5C10BFA1" w14:textId="77777777" w:rsidR="00584334" w:rsidRDefault="00584334" w:rsidP="00584334">
      <w:pPr>
        <w:pStyle w:val="PL"/>
        <w:rPr>
          <w:rFonts w:cs="Courier New"/>
          <w:szCs w:val="16"/>
        </w:rPr>
      </w:pPr>
      <w:r>
        <w:rPr>
          <w:rFonts w:cs="Courier New"/>
          <w:szCs w:val="16"/>
        </w:rPr>
        <w:t xml:space="preserve">        - name: time-period</w:t>
      </w:r>
    </w:p>
    <w:p w14:paraId="50452684" w14:textId="77777777" w:rsidR="005447B1" w:rsidRDefault="00584334" w:rsidP="00584334">
      <w:pPr>
        <w:pStyle w:val="PL"/>
        <w:rPr>
          <w:rFonts w:cs="Courier New"/>
          <w:szCs w:val="16"/>
        </w:rPr>
      </w:pPr>
      <w:r>
        <w:rPr>
          <w:rFonts w:cs="Courier New"/>
          <w:szCs w:val="16"/>
        </w:rPr>
        <w:t xml:space="preserve">          description: </w:t>
      </w:r>
      <w:r w:rsidR="005447B1">
        <w:rPr>
          <w:rFonts w:cs="Courier New"/>
          <w:szCs w:val="16"/>
        </w:rPr>
        <w:t>&gt;</w:t>
      </w:r>
    </w:p>
    <w:p w14:paraId="77AB0961" w14:textId="77777777" w:rsidR="005447B1" w:rsidRDefault="005447B1" w:rsidP="00584334">
      <w:pPr>
        <w:pStyle w:val="PL"/>
        <w:rPr>
          <w:lang w:eastAsia="zh-CN"/>
        </w:rPr>
      </w:pPr>
      <w:r>
        <w:rPr>
          <w:rFonts w:cs="Courier New"/>
          <w:szCs w:val="16"/>
        </w:rPr>
        <w:t xml:space="preserve">            </w:t>
      </w:r>
      <w:r w:rsidR="00584334">
        <w:rPr>
          <w:lang w:eastAsia="zh-CN"/>
        </w:rPr>
        <w:t xml:space="preserve">Represents a start time and a stop time during which requested data is collected </w:t>
      </w:r>
    </w:p>
    <w:p w14:paraId="09945E4E" w14:textId="01549ED4" w:rsidR="00584334" w:rsidRDefault="005447B1" w:rsidP="00584334">
      <w:pPr>
        <w:pStyle w:val="PL"/>
        <w:rPr>
          <w:rFonts w:cs="Courier New"/>
          <w:szCs w:val="16"/>
        </w:rPr>
      </w:pPr>
      <w:r>
        <w:rPr>
          <w:rFonts w:cs="Courier New"/>
          <w:szCs w:val="16"/>
        </w:rPr>
        <w:t xml:space="preserve">            </w:t>
      </w:r>
      <w:r w:rsidR="00584334">
        <w:rPr>
          <w:lang w:eastAsia="zh-CN"/>
        </w:rPr>
        <w:t>or to be collected</w:t>
      </w:r>
      <w:r w:rsidR="00584334">
        <w:t>.</w:t>
      </w:r>
    </w:p>
    <w:p w14:paraId="1BF28F82" w14:textId="77777777" w:rsidR="00584334" w:rsidRDefault="00584334" w:rsidP="00584334">
      <w:pPr>
        <w:pStyle w:val="PL"/>
        <w:rPr>
          <w:rFonts w:cs="Courier New"/>
          <w:szCs w:val="16"/>
        </w:rPr>
      </w:pPr>
      <w:r>
        <w:rPr>
          <w:rFonts w:cs="Courier New"/>
          <w:szCs w:val="16"/>
        </w:rPr>
        <w:t xml:space="preserve">          in: query</w:t>
      </w:r>
    </w:p>
    <w:p w14:paraId="43783868" w14:textId="261BB8F3" w:rsidR="00584334" w:rsidRDefault="00584334" w:rsidP="00584334">
      <w:pPr>
        <w:pStyle w:val="PL"/>
        <w:rPr>
          <w:rFonts w:cs="Courier New"/>
          <w:szCs w:val="16"/>
        </w:rPr>
      </w:pPr>
      <w:r>
        <w:rPr>
          <w:rFonts w:cs="Courier New"/>
          <w:szCs w:val="16"/>
        </w:rPr>
        <w:t xml:space="preserve">          required: false</w:t>
      </w:r>
    </w:p>
    <w:p w14:paraId="2E67F23A" w14:textId="77777777" w:rsidR="008A1972" w:rsidRDefault="008A1972" w:rsidP="008A1972">
      <w:pPr>
        <w:pStyle w:val="PL"/>
        <w:rPr>
          <w:rFonts w:cs="Courier New"/>
          <w:szCs w:val="16"/>
        </w:rPr>
      </w:pPr>
      <w:r>
        <w:rPr>
          <w:rFonts w:cs="Courier New"/>
          <w:szCs w:val="16"/>
        </w:rPr>
        <w:t xml:space="preserve">          content:</w:t>
      </w:r>
    </w:p>
    <w:p w14:paraId="10931573" w14:textId="64C457C3" w:rsidR="008A1972" w:rsidRDefault="008A1972" w:rsidP="008A1972">
      <w:pPr>
        <w:pStyle w:val="PL"/>
        <w:rPr>
          <w:rFonts w:cs="Courier New"/>
          <w:szCs w:val="16"/>
        </w:rPr>
      </w:pPr>
      <w:r>
        <w:rPr>
          <w:rFonts w:cs="Courier New"/>
          <w:szCs w:val="16"/>
        </w:rPr>
        <w:t xml:space="preserve">            application/json:</w:t>
      </w:r>
    </w:p>
    <w:p w14:paraId="7618C0E0" w14:textId="51650990"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2EAC3C13" w14:textId="1C4E4C02"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t>TS29122_CommonData.yaml#/components/schemas/TimeWindow</w:t>
      </w:r>
      <w:r>
        <w:rPr>
          <w:rFonts w:cs="Courier New"/>
          <w:szCs w:val="16"/>
        </w:rPr>
        <w:t>'</w:t>
      </w:r>
    </w:p>
    <w:p w14:paraId="2089718E" w14:textId="77777777" w:rsidR="00584334" w:rsidRDefault="00584334" w:rsidP="00584334">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lastRenderedPageBreak/>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7BD32F5E" w14:textId="77777777" w:rsidR="000160D1" w:rsidRDefault="000160D1" w:rsidP="000160D1">
      <w:pPr>
        <w:pStyle w:val="PL"/>
      </w:pPr>
      <w:r>
        <w:rPr>
          <w:lang w:val="en-IN" w:eastAsia="en-IN"/>
        </w:rPr>
        <w:t xml:space="preserve">          description: </w:t>
      </w:r>
      <w:r>
        <w:t>List of notifications of NSACF events.</w:t>
      </w: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8"/>
      </w:pPr>
      <w:bookmarkStart w:id="1255" w:name="historyclause"/>
      <w:r>
        <w:br w:type="page"/>
      </w:r>
      <w:bookmarkStart w:id="1256" w:name="_Toc2086459"/>
      <w:bookmarkStart w:id="1257" w:name="_Toc72766497"/>
      <w:bookmarkStart w:id="1258" w:name="_Toc72767064"/>
      <w:bookmarkStart w:id="1259" w:name="_Toc73042516"/>
      <w:bookmarkStart w:id="1260" w:name="_Toc81242860"/>
      <w:bookmarkStart w:id="1261" w:name="_Toc89426646"/>
      <w:bookmarkStart w:id="1262" w:name="_Toc94020433"/>
      <w:bookmarkStart w:id="1263" w:name="_Toc97034967"/>
      <w:bookmarkStart w:id="1264" w:name="_Toc97037835"/>
      <w:bookmarkStart w:id="1265" w:name="_Toc100940045"/>
      <w:bookmarkStart w:id="1266" w:name="_Toc104546911"/>
      <w:bookmarkStart w:id="1267" w:name="_Toc112937958"/>
      <w:bookmarkEnd w:id="1255"/>
      <w:r>
        <w:lastRenderedPageBreak/>
        <w:t>Annex B (informative):</w:t>
      </w:r>
      <w:r>
        <w:br/>
        <w:t>Change history</w:t>
      </w:r>
      <w:bookmarkEnd w:id="1256"/>
      <w:bookmarkEnd w:id="1257"/>
      <w:bookmarkEnd w:id="1258"/>
      <w:bookmarkEnd w:id="1259"/>
      <w:bookmarkEnd w:id="1260"/>
      <w:bookmarkEnd w:id="1261"/>
      <w:bookmarkEnd w:id="1262"/>
      <w:bookmarkEnd w:id="1263"/>
      <w:bookmarkEnd w:id="1264"/>
      <w:bookmarkEnd w:id="1265"/>
      <w:bookmarkEnd w:id="1266"/>
      <w:bookmarkEnd w:id="1267"/>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A27B6" w14:paraId="0D145A6D" w14:textId="77777777" w:rsidTr="00AA1B8A">
        <w:tc>
          <w:tcPr>
            <w:tcW w:w="800" w:type="dxa"/>
            <w:shd w:val="solid" w:color="FFFFFF" w:fill="auto"/>
          </w:tcPr>
          <w:p w14:paraId="79177D05" w14:textId="4AE47250" w:rsidR="00EA27B6" w:rsidRDefault="00EA27B6" w:rsidP="00EA27B6">
            <w:pPr>
              <w:pStyle w:val="TAL"/>
              <w:jc w:val="center"/>
              <w:rPr>
                <w:sz w:val="16"/>
                <w:szCs w:val="16"/>
              </w:rPr>
            </w:pPr>
            <w:r>
              <w:rPr>
                <w:sz w:val="16"/>
                <w:szCs w:val="16"/>
              </w:rPr>
              <w:t>2022-09</w:t>
            </w:r>
          </w:p>
        </w:tc>
        <w:tc>
          <w:tcPr>
            <w:tcW w:w="853" w:type="dxa"/>
            <w:shd w:val="solid" w:color="FFFFFF" w:fill="auto"/>
          </w:tcPr>
          <w:p w14:paraId="1524105F" w14:textId="4EA9C386" w:rsidR="00EA27B6" w:rsidRPr="00EA27B6" w:rsidRDefault="00EA27B6" w:rsidP="00EA27B6">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2AD0CB06" w:rsidR="00EA27B6" w:rsidRPr="009C7DDE" w:rsidRDefault="00EA27B6" w:rsidP="00EA27B6">
            <w:pPr>
              <w:pStyle w:val="TAL"/>
              <w:jc w:val="center"/>
              <w:rPr>
                <w:sz w:val="16"/>
                <w:szCs w:val="16"/>
              </w:rPr>
            </w:pPr>
            <w:r>
              <w:rPr>
                <w:rFonts w:hint="eastAsia"/>
                <w:sz w:val="16"/>
                <w:szCs w:val="16"/>
              </w:rPr>
              <w:t>C</w:t>
            </w:r>
            <w:r>
              <w:rPr>
                <w:sz w:val="16"/>
                <w:szCs w:val="16"/>
              </w:rPr>
              <w:t>3-224729</w:t>
            </w:r>
          </w:p>
        </w:tc>
        <w:tc>
          <w:tcPr>
            <w:tcW w:w="473" w:type="dxa"/>
            <w:shd w:val="solid" w:color="FFFFFF" w:fill="auto"/>
          </w:tcPr>
          <w:p w14:paraId="1CC41C84" w14:textId="6D663F09" w:rsidR="00EA27B6" w:rsidRDefault="00EA27B6" w:rsidP="00EA27B6">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A27B6" w:rsidRDefault="00EA27B6" w:rsidP="00EA27B6">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A27B6" w:rsidRDefault="00EA27B6" w:rsidP="00EA27B6">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A27B6" w:rsidRPr="00DC0C9E" w:rsidRDefault="00EA27B6" w:rsidP="00EA27B6">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A27B6" w:rsidRDefault="00EA27B6" w:rsidP="00EA27B6">
            <w:pPr>
              <w:pStyle w:val="TAL"/>
              <w:jc w:val="center"/>
              <w:rPr>
                <w:sz w:val="16"/>
                <w:szCs w:val="16"/>
              </w:rPr>
            </w:pPr>
            <w:r w:rsidRPr="006D6F8D">
              <w:rPr>
                <w:sz w:val="16"/>
                <w:szCs w:val="16"/>
              </w:rPr>
              <w:t>17.</w:t>
            </w:r>
            <w:r>
              <w:rPr>
                <w:sz w:val="16"/>
                <w:szCs w:val="16"/>
              </w:rPr>
              <w:t>2</w:t>
            </w:r>
            <w:r w:rsidRPr="006D6F8D">
              <w:rPr>
                <w:sz w:val="16"/>
                <w:szCs w:val="16"/>
              </w:rPr>
              <w:t>.0</w:t>
            </w:r>
          </w:p>
        </w:tc>
      </w:tr>
      <w:tr w:rsidR="00EA27B6" w14:paraId="49143CFB" w14:textId="77777777" w:rsidTr="00AA1B8A">
        <w:tc>
          <w:tcPr>
            <w:tcW w:w="800" w:type="dxa"/>
            <w:shd w:val="solid" w:color="FFFFFF" w:fill="auto"/>
          </w:tcPr>
          <w:p w14:paraId="343C71F0" w14:textId="61BEBB67" w:rsidR="00EA27B6" w:rsidRDefault="00EA27B6" w:rsidP="00EA27B6">
            <w:pPr>
              <w:pStyle w:val="TAL"/>
              <w:jc w:val="center"/>
              <w:rPr>
                <w:sz w:val="16"/>
                <w:szCs w:val="16"/>
              </w:rPr>
            </w:pPr>
            <w:r>
              <w:rPr>
                <w:sz w:val="16"/>
                <w:szCs w:val="16"/>
              </w:rPr>
              <w:t>2022-09</w:t>
            </w:r>
          </w:p>
        </w:tc>
        <w:tc>
          <w:tcPr>
            <w:tcW w:w="853" w:type="dxa"/>
            <w:shd w:val="solid" w:color="FFFFFF" w:fill="auto"/>
          </w:tcPr>
          <w:p w14:paraId="0DEBE3E0" w14:textId="6D284272" w:rsidR="00EA27B6" w:rsidRDefault="00EA27B6" w:rsidP="00EA27B6">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6F8C0F0A" w:rsidR="00EA27B6" w:rsidRPr="009C7DDE" w:rsidRDefault="00EA27B6" w:rsidP="00EA27B6">
            <w:pPr>
              <w:pStyle w:val="TAL"/>
              <w:jc w:val="center"/>
              <w:rPr>
                <w:sz w:val="16"/>
                <w:szCs w:val="16"/>
              </w:rPr>
            </w:pPr>
            <w:r>
              <w:rPr>
                <w:rFonts w:hint="eastAsia"/>
                <w:sz w:val="16"/>
                <w:szCs w:val="16"/>
              </w:rPr>
              <w:t>C</w:t>
            </w:r>
            <w:r>
              <w:rPr>
                <w:sz w:val="16"/>
                <w:szCs w:val="16"/>
              </w:rPr>
              <w:t>3-224662</w:t>
            </w:r>
          </w:p>
        </w:tc>
        <w:tc>
          <w:tcPr>
            <w:tcW w:w="473" w:type="dxa"/>
            <w:shd w:val="solid" w:color="FFFFFF" w:fill="auto"/>
          </w:tcPr>
          <w:p w14:paraId="4A9E4ED7" w14:textId="32F088F7" w:rsidR="00EA27B6" w:rsidRDefault="00EA27B6" w:rsidP="00EA27B6">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A27B6" w:rsidRDefault="00E01E18" w:rsidP="00EA27B6">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A27B6" w:rsidRDefault="00E01E18" w:rsidP="00EA27B6">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A27B6" w:rsidRPr="00DC0C9E" w:rsidRDefault="00E01E18" w:rsidP="00EA27B6">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A27B6" w:rsidRDefault="00EA27B6" w:rsidP="00EA27B6">
            <w:pPr>
              <w:pStyle w:val="TAL"/>
              <w:jc w:val="center"/>
              <w:rPr>
                <w:sz w:val="16"/>
                <w:szCs w:val="16"/>
              </w:rPr>
            </w:pPr>
            <w:r w:rsidRPr="006D6F8D">
              <w:rPr>
                <w:sz w:val="16"/>
                <w:szCs w:val="16"/>
              </w:rPr>
              <w:t>17.</w:t>
            </w:r>
            <w:r>
              <w:rPr>
                <w:sz w:val="16"/>
                <w:szCs w:val="16"/>
              </w:rPr>
              <w:t>2</w:t>
            </w:r>
            <w:r w:rsidRPr="006D6F8D">
              <w:rPr>
                <w:sz w:val="16"/>
                <w:szCs w:val="16"/>
              </w:rPr>
              <w:t>.0</w:t>
            </w:r>
          </w:p>
        </w:tc>
      </w:tr>
      <w:tr w:rsidR="00EA27B6" w14:paraId="469EC516" w14:textId="77777777" w:rsidTr="00AA1B8A">
        <w:tc>
          <w:tcPr>
            <w:tcW w:w="800" w:type="dxa"/>
            <w:shd w:val="solid" w:color="FFFFFF" w:fill="auto"/>
          </w:tcPr>
          <w:p w14:paraId="3E88EE6A" w14:textId="3C89FC10" w:rsidR="00EA27B6" w:rsidRDefault="00EA27B6" w:rsidP="00EA27B6">
            <w:pPr>
              <w:pStyle w:val="TAL"/>
              <w:jc w:val="center"/>
              <w:rPr>
                <w:sz w:val="16"/>
                <w:szCs w:val="16"/>
              </w:rPr>
            </w:pPr>
            <w:r>
              <w:rPr>
                <w:sz w:val="16"/>
                <w:szCs w:val="16"/>
              </w:rPr>
              <w:t>2022-09</w:t>
            </w:r>
          </w:p>
        </w:tc>
        <w:tc>
          <w:tcPr>
            <w:tcW w:w="853" w:type="dxa"/>
            <w:shd w:val="solid" w:color="FFFFFF" w:fill="auto"/>
          </w:tcPr>
          <w:p w14:paraId="262F1E7E" w14:textId="1497B3FA" w:rsidR="00EA27B6" w:rsidRDefault="00EA27B6" w:rsidP="00EA27B6">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1C58D321" w:rsidR="00EA27B6" w:rsidRPr="009C7DDE" w:rsidRDefault="00EA27B6" w:rsidP="00EA27B6">
            <w:pPr>
              <w:pStyle w:val="TAL"/>
              <w:jc w:val="center"/>
              <w:rPr>
                <w:sz w:val="16"/>
                <w:szCs w:val="16"/>
              </w:rPr>
            </w:pPr>
            <w:r>
              <w:rPr>
                <w:rFonts w:hint="eastAsia"/>
                <w:sz w:val="16"/>
                <w:szCs w:val="16"/>
              </w:rPr>
              <w:t>C</w:t>
            </w:r>
            <w:r>
              <w:rPr>
                <w:sz w:val="16"/>
                <w:szCs w:val="16"/>
              </w:rPr>
              <w:t>3-224663</w:t>
            </w:r>
          </w:p>
        </w:tc>
        <w:tc>
          <w:tcPr>
            <w:tcW w:w="473" w:type="dxa"/>
            <w:shd w:val="solid" w:color="FFFFFF" w:fill="auto"/>
          </w:tcPr>
          <w:p w14:paraId="4F922CBA" w14:textId="3E15A5D1" w:rsidR="00EA27B6" w:rsidRDefault="00EA27B6" w:rsidP="00EA27B6">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A27B6" w:rsidRDefault="00E01E18" w:rsidP="00EA27B6">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A27B6" w:rsidRDefault="00E01E18" w:rsidP="00EA27B6">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A27B6" w:rsidRPr="00DC0C9E" w:rsidRDefault="00E01E18" w:rsidP="00EA27B6">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A27B6" w:rsidRDefault="00EA27B6" w:rsidP="00EA27B6">
            <w:pPr>
              <w:pStyle w:val="TAL"/>
              <w:jc w:val="center"/>
              <w:rPr>
                <w:sz w:val="16"/>
                <w:szCs w:val="16"/>
              </w:rPr>
            </w:pPr>
            <w:r w:rsidRPr="006D6F8D">
              <w:rPr>
                <w:sz w:val="16"/>
                <w:szCs w:val="16"/>
              </w:rPr>
              <w:t>17.</w:t>
            </w:r>
            <w:r>
              <w:rPr>
                <w:sz w:val="16"/>
                <w:szCs w:val="16"/>
              </w:rPr>
              <w:t>2</w:t>
            </w:r>
            <w:r w:rsidRPr="006D6F8D">
              <w:rPr>
                <w:sz w:val="16"/>
                <w:szCs w:val="16"/>
              </w:rPr>
              <w:t>.0</w:t>
            </w:r>
          </w:p>
        </w:tc>
      </w:tr>
      <w:tr w:rsidR="00EA27B6" w14:paraId="5431B725" w14:textId="77777777" w:rsidTr="00AA1B8A">
        <w:tc>
          <w:tcPr>
            <w:tcW w:w="800" w:type="dxa"/>
            <w:shd w:val="solid" w:color="FFFFFF" w:fill="auto"/>
          </w:tcPr>
          <w:p w14:paraId="038E9D3C" w14:textId="1AE04036" w:rsidR="00EA27B6" w:rsidRDefault="00EA27B6" w:rsidP="00EA27B6">
            <w:pPr>
              <w:pStyle w:val="TAL"/>
              <w:jc w:val="center"/>
              <w:rPr>
                <w:sz w:val="16"/>
                <w:szCs w:val="16"/>
              </w:rPr>
            </w:pPr>
            <w:r>
              <w:rPr>
                <w:sz w:val="16"/>
                <w:szCs w:val="16"/>
              </w:rPr>
              <w:t>2022-09</w:t>
            </w:r>
          </w:p>
        </w:tc>
        <w:tc>
          <w:tcPr>
            <w:tcW w:w="853" w:type="dxa"/>
            <w:shd w:val="solid" w:color="FFFFFF" w:fill="auto"/>
          </w:tcPr>
          <w:p w14:paraId="1132B75B" w14:textId="280C088C" w:rsidR="00EA27B6" w:rsidRDefault="00EA27B6" w:rsidP="00EA27B6">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373F9C80" w:rsidR="00EA27B6" w:rsidRPr="009C7DDE" w:rsidRDefault="00EA27B6" w:rsidP="00EA27B6">
            <w:pPr>
              <w:pStyle w:val="TAL"/>
              <w:jc w:val="center"/>
              <w:rPr>
                <w:sz w:val="16"/>
                <w:szCs w:val="16"/>
              </w:rPr>
            </w:pPr>
            <w:r>
              <w:rPr>
                <w:rFonts w:hint="eastAsia"/>
                <w:sz w:val="16"/>
                <w:szCs w:val="16"/>
              </w:rPr>
              <w:t>C</w:t>
            </w:r>
            <w:r>
              <w:rPr>
                <w:sz w:val="16"/>
                <w:szCs w:val="16"/>
              </w:rPr>
              <w:t>3-224664</w:t>
            </w:r>
          </w:p>
        </w:tc>
        <w:tc>
          <w:tcPr>
            <w:tcW w:w="473" w:type="dxa"/>
            <w:shd w:val="solid" w:color="FFFFFF" w:fill="auto"/>
          </w:tcPr>
          <w:p w14:paraId="55AE5A19" w14:textId="4DE13823" w:rsidR="00EA27B6" w:rsidRDefault="00EA27B6" w:rsidP="00EA27B6">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A27B6" w:rsidRDefault="00E01E18" w:rsidP="00EA27B6">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A27B6" w:rsidRDefault="00E01E18" w:rsidP="00EA27B6">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A27B6" w:rsidRPr="00DC0C9E" w:rsidRDefault="000160D1" w:rsidP="00EA27B6">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A27B6" w:rsidRDefault="00EA27B6" w:rsidP="00EA27B6">
            <w:pPr>
              <w:pStyle w:val="TAL"/>
              <w:jc w:val="center"/>
              <w:rPr>
                <w:sz w:val="16"/>
                <w:szCs w:val="16"/>
              </w:rPr>
            </w:pPr>
            <w:r w:rsidRPr="006D6F8D">
              <w:rPr>
                <w:sz w:val="16"/>
                <w:szCs w:val="16"/>
              </w:rPr>
              <w:t>17.</w:t>
            </w:r>
            <w:r>
              <w:rPr>
                <w:sz w:val="16"/>
                <w:szCs w:val="16"/>
              </w:rPr>
              <w:t>2</w:t>
            </w:r>
            <w:r w:rsidRPr="006D6F8D">
              <w:rPr>
                <w:sz w:val="16"/>
                <w:szCs w:val="16"/>
              </w:rPr>
              <w:t>.0</w:t>
            </w:r>
          </w:p>
        </w:tc>
      </w:tr>
      <w:tr w:rsidR="000160D1" w14:paraId="72974595" w14:textId="77777777" w:rsidTr="00AA1B8A">
        <w:tc>
          <w:tcPr>
            <w:tcW w:w="800" w:type="dxa"/>
            <w:shd w:val="solid" w:color="FFFFFF" w:fill="auto"/>
          </w:tcPr>
          <w:p w14:paraId="7B289CB2" w14:textId="7DE7C3BA" w:rsidR="000160D1" w:rsidRDefault="000160D1" w:rsidP="000160D1">
            <w:pPr>
              <w:pStyle w:val="TAL"/>
              <w:jc w:val="center"/>
              <w:rPr>
                <w:sz w:val="16"/>
                <w:szCs w:val="16"/>
              </w:rPr>
            </w:pPr>
            <w:r>
              <w:rPr>
                <w:sz w:val="16"/>
                <w:szCs w:val="16"/>
              </w:rPr>
              <w:t>2022-09</w:t>
            </w:r>
          </w:p>
        </w:tc>
        <w:tc>
          <w:tcPr>
            <w:tcW w:w="853" w:type="dxa"/>
            <w:shd w:val="solid" w:color="FFFFFF" w:fill="auto"/>
          </w:tcPr>
          <w:p w14:paraId="601056FE" w14:textId="3F4CA3BE" w:rsidR="000160D1" w:rsidRDefault="000160D1" w:rsidP="000160D1">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243555EB" w:rsidR="000160D1" w:rsidRPr="009C7DDE" w:rsidRDefault="000160D1" w:rsidP="000160D1">
            <w:pPr>
              <w:pStyle w:val="TAL"/>
              <w:jc w:val="center"/>
              <w:rPr>
                <w:sz w:val="16"/>
                <w:szCs w:val="16"/>
              </w:rPr>
            </w:pPr>
            <w:r>
              <w:rPr>
                <w:rFonts w:hint="eastAsia"/>
                <w:sz w:val="16"/>
                <w:szCs w:val="16"/>
              </w:rPr>
              <w:t>C</w:t>
            </w:r>
            <w:r>
              <w:rPr>
                <w:sz w:val="16"/>
                <w:szCs w:val="16"/>
              </w:rPr>
              <w:t>3-224753</w:t>
            </w:r>
          </w:p>
        </w:tc>
        <w:tc>
          <w:tcPr>
            <w:tcW w:w="473" w:type="dxa"/>
            <w:shd w:val="solid" w:color="FFFFFF" w:fill="auto"/>
          </w:tcPr>
          <w:p w14:paraId="330DA1A8" w14:textId="6477171E" w:rsidR="000160D1" w:rsidRDefault="000160D1" w:rsidP="000160D1">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0160D1" w:rsidRDefault="000160D1" w:rsidP="000160D1">
            <w:pPr>
              <w:pStyle w:val="TAL"/>
              <w:jc w:val="right"/>
              <w:rPr>
                <w:sz w:val="16"/>
                <w:szCs w:val="16"/>
                <w:lang w:eastAsia="zh-CN"/>
              </w:rPr>
            </w:pPr>
          </w:p>
        </w:tc>
        <w:tc>
          <w:tcPr>
            <w:tcW w:w="425" w:type="dxa"/>
            <w:shd w:val="solid" w:color="FFFFFF" w:fill="auto"/>
          </w:tcPr>
          <w:p w14:paraId="5D1785DC" w14:textId="4FEF7205" w:rsidR="000160D1" w:rsidRDefault="000160D1" w:rsidP="000160D1">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0160D1" w:rsidRPr="00DC0C9E" w:rsidRDefault="000160D1" w:rsidP="000160D1">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0160D1" w:rsidRPr="006D6F8D" w:rsidRDefault="000160D1" w:rsidP="000160D1">
            <w:pPr>
              <w:pStyle w:val="TAL"/>
              <w:jc w:val="center"/>
              <w:rPr>
                <w:sz w:val="16"/>
                <w:szCs w:val="16"/>
              </w:rPr>
            </w:pPr>
            <w:r w:rsidRPr="006D6F8D">
              <w:rPr>
                <w:sz w:val="16"/>
                <w:szCs w:val="16"/>
              </w:rPr>
              <w:t>17.</w:t>
            </w:r>
            <w:r>
              <w:rPr>
                <w:sz w:val="16"/>
                <w:szCs w:val="16"/>
              </w:rPr>
              <w:t>2</w:t>
            </w:r>
            <w:r w:rsidRPr="006D6F8D">
              <w:rPr>
                <w:sz w:val="16"/>
                <w:szCs w:val="16"/>
              </w:rPr>
              <w:t>.0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03A57" w14:textId="77777777" w:rsidR="00B949C1" w:rsidRDefault="00B949C1">
      <w:r>
        <w:separator/>
      </w:r>
    </w:p>
  </w:endnote>
  <w:endnote w:type="continuationSeparator" w:id="0">
    <w:p w14:paraId="3BA97D3D" w14:textId="77777777" w:rsidR="00B949C1" w:rsidRDefault="00B94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0878D" w14:textId="77777777" w:rsidR="00B949C1" w:rsidRDefault="00B949C1">
      <w:r>
        <w:separator/>
      </w:r>
    </w:p>
  </w:footnote>
  <w:footnote w:type="continuationSeparator" w:id="0">
    <w:p w14:paraId="45273B02" w14:textId="77777777" w:rsidR="00B949C1" w:rsidRDefault="00B94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5183" w14:textId="70159B0C"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6829">
      <w:rPr>
        <w:rFonts w:ascii="Arial" w:hAnsi="Arial" w:cs="Arial"/>
        <w:b/>
        <w:noProof/>
        <w:sz w:val="18"/>
        <w:szCs w:val="18"/>
      </w:rPr>
      <w:t>3GPP TS 29.575 V17.2.0 (2022-09)</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38F9EE9D"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6829">
      <w:rPr>
        <w:rFonts w:ascii="Arial" w:hAnsi="Arial" w:cs="Arial"/>
        <w:b/>
        <w:noProof/>
        <w:sz w:val="18"/>
        <w:szCs w:val="18"/>
      </w:rPr>
      <w:t>Release 17</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2047"/>
    <w:rsid w:val="002B0B05"/>
    <w:rsid w:val="002B24CB"/>
    <w:rsid w:val="00302DA6"/>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F7661"/>
    <w:rsid w:val="00406BC2"/>
    <w:rsid w:val="00422F56"/>
    <w:rsid w:val="00435A2A"/>
    <w:rsid w:val="004412BB"/>
    <w:rsid w:val="00450FA8"/>
    <w:rsid w:val="00467621"/>
    <w:rsid w:val="00497F89"/>
    <w:rsid w:val="0050268D"/>
    <w:rsid w:val="00521098"/>
    <w:rsid w:val="005447B1"/>
    <w:rsid w:val="00554002"/>
    <w:rsid w:val="005640A4"/>
    <w:rsid w:val="0057256B"/>
    <w:rsid w:val="00584334"/>
    <w:rsid w:val="005868E6"/>
    <w:rsid w:val="005A0BA0"/>
    <w:rsid w:val="005A5451"/>
    <w:rsid w:val="005E7502"/>
    <w:rsid w:val="005E7F43"/>
    <w:rsid w:val="00616829"/>
    <w:rsid w:val="00631E11"/>
    <w:rsid w:val="00660EB3"/>
    <w:rsid w:val="006A4EB4"/>
    <w:rsid w:val="006B73E1"/>
    <w:rsid w:val="006C3758"/>
    <w:rsid w:val="00703CB5"/>
    <w:rsid w:val="007073D3"/>
    <w:rsid w:val="0071185E"/>
    <w:rsid w:val="007204AA"/>
    <w:rsid w:val="007207A9"/>
    <w:rsid w:val="007258F7"/>
    <w:rsid w:val="0073232B"/>
    <w:rsid w:val="007644F6"/>
    <w:rsid w:val="00786143"/>
    <w:rsid w:val="00796F6B"/>
    <w:rsid w:val="007B279C"/>
    <w:rsid w:val="007B728F"/>
    <w:rsid w:val="007C4BB4"/>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9178E6"/>
    <w:rsid w:val="009238C8"/>
    <w:rsid w:val="009451CF"/>
    <w:rsid w:val="00963DA5"/>
    <w:rsid w:val="00975578"/>
    <w:rsid w:val="0097630B"/>
    <w:rsid w:val="009A7BAE"/>
    <w:rsid w:val="009B0842"/>
    <w:rsid w:val="009B230E"/>
    <w:rsid w:val="009B418F"/>
    <w:rsid w:val="009C5B26"/>
    <w:rsid w:val="009C7DDE"/>
    <w:rsid w:val="009E097D"/>
    <w:rsid w:val="009F1AD9"/>
    <w:rsid w:val="00A10542"/>
    <w:rsid w:val="00A251CC"/>
    <w:rsid w:val="00A30FFE"/>
    <w:rsid w:val="00A53AAC"/>
    <w:rsid w:val="00A736E7"/>
    <w:rsid w:val="00A90E45"/>
    <w:rsid w:val="00A97844"/>
    <w:rsid w:val="00AA1B8A"/>
    <w:rsid w:val="00AC7A33"/>
    <w:rsid w:val="00AE50BC"/>
    <w:rsid w:val="00B04DF7"/>
    <w:rsid w:val="00B11016"/>
    <w:rsid w:val="00B17ACF"/>
    <w:rsid w:val="00B31582"/>
    <w:rsid w:val="00B346FF"/>
    <w:rsid w:val="00B402BC"/>
    <w:rsid w:val="00B4072B"/>
    <w:rsid w:val="00B52F4A"/>
    <w:rsid w:val="00B742CE"/>
    <w:rsid w:val="00B80321"/>
    <w:rsid w:val="00B83328"/>
    <w:rsid w:val="00B8758B"/>
    <w:rsid w:val="00B949C1"/>
    <w:rsid w:val="00B961CE"/>
    <w:rsid w:val="00BB1335"/>
    <w:rsid w:val="00BB37C6"/>
    <w:rsid w:val="00BD127F"/>
    <w:rsid w:val="00BD4B03"/>
    <w:rsid w:val="00BE3A8C"/>
    <w:rsid w:val="00BF0C78"/>
    <w:rsid w:val="00C313E0"/>
    <w:rsid w:val="00C74645"/>
    <w:rsid w:val="00C87E99"/>
    <w:rsid w:val="00C91C31"/>
    <w:rsid w:val="00CA5F5C"/>
    <w:rsid w:val="00CB50E9"/>
    <w:rsid w:val="00CC338A"/>
    <w:rsid w:val="00CC7693"/>
    <w:rsid w:val="00CD5B88"/>
    <w:rsid w:val="00CE2746"/>
    <w:rsid w:val="00CE577C"/>
    <w:rsid w:val="00D11FCD"/>
    <w:rsid w:val="00D339A1"/>
    <w:rsid w:val="00D45296"/>
    <w:rsid w:val="00D472A5"/>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95463"/>
    <w:rsid w:val="00EA27B6"/>
    <w:rsid w:val="00EB6275"/>
    <w:rsid w:val="00EC1019"/>
    <w:rsid w:val="00ED6BC6"/>
    <w:rsid w:val="00F26905"/>
    <w:rsid w:val="00F40CA7"/>
    <w:rsid w:val="00F71BB1"/>
    <w:rsid w:val="00F97644"/>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7F1F3-823E-4D21-AEAF-EFA055459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50</Pages>
  <Words>16186</Words>
  <Characters>92265</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2022-09-01T07:16:00Z</dcterms:created>
  <dcterms:modified xsi:type="dcterms:W3CDTF">2022-09-01T07:16:00Z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