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64C1220"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A472BE">
              <w:t>2</w:t>
            </w:r>
            <w:r>
              <w:t xml:space="preserve">.0 </w:t>
            </w:r>
            <w:r>
              <w:rPr>
                <w:sz w:val="32"/>
              </w:rPr>
              <w:t>(</w:t>
            </w:r>
            <w:r w:rsidR="00E016B5">
              <w:rPr>
                <w:sz w:val="32"/>
              </w:rPr>
              <w:t>2022</w:t>
            </w:r>
            <w:r>
              <w:rPr>
                <w:sz w:val="32"/>
              </w:rPr>
              <w:t>-</w:t>
            </w:r>
            <w:r w:rsidR="00A472BE">
              <w:rPr>
                <w:sz w:val="32"/>
              </w:rPr>
              <w:t>09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11058634" w14:textId="77777777" w:rsidR="00935894" w:rsidRDefault="00C872B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5894">
        <w:t>Foreword</w:t>
      </w:r>
      <w:r w:rsidR="00935894">
        <w:tab/>
      </w:r>
      <w:r w:rsidR="00935894">
        <w:fldChar w:fldCharType="begin"/>
      </w:r>
      <w:r w:rsidR="00935894">
        <w:instrText xml:space="preserve"> PAGEREF _Toc100819738 \h </w:instrText>
      </w:r>
      <w:r w:rsidR="00935894">
        <w:fldChar w:fldCharType="separate"/>
      </w:r>
      <w:r w:rsidR="00935894">
        <w:t>6</w:t>
      </w:r>
      <w:r w:rsidR="00935894">
        <w:fldChar w:fldCharType="end"/>
      </w:r>
    </w:p>
    <w:p w14:paraId="1BFA2CAB" w14:textId="77777777" w:rsidR="00935894" w:rsidRDefault="0093589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r>
        <w:fldChar w:fldCharType="separate"/>
      </w:r>
      <w:r>
        <w:t>8</w:t>
      </w:r>
      <w:r>
        <w:fldChar w:fldCharType="end"/>
      </w:r>
    </w:p>
    <w:p w14:paraId="6790634D" w14:textId="77777777" w:rsidR="00935894" w:rsidRDefault="0093589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r>
        <w:fldChar w:fldCharType="separate"/>
      </w:r>
      <w:r>
        <w:t>8</w:t>
      </w:r>
      <w:r>
        <w:fldChar w:fldCharType="end"/>
      </w:r>
    </w:p>
    <w:p w14:paraId="293E703E" w14:textId="77777777" w:rsidR="00935894" w:rsidRDefault="0093589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r>
        <w:fldChar w:fldCharType="separate"/>
      </w:r>
      <w:r>
        <w:t>9</w:t>
      </w:r>
      <w:r>
        <w:fldChar w:fldCharType="end"/>
      </w:r>
    </w:p>
    <w:p w14:paraId="5B64CA3F" w14:textId="77777777" w:rsidR="00935894" w:rsidRDefault="0093589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r>
        <w:fldChar w:fldCharType="separate"/>
      </w:r>
      <w:r>
        <w:t>9</w:t>
      </w:r>
      <w:r>
        <w:fldChar w:fldCharType="end"/>
      </w:r>
    </w:p>
    <w:p w14:paraId="44AFB6EB" w14:textId="77777777" w:rsidR="00935894" w:rsidRDefault="0093589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r>
        <w:fldChar w:fldCharType="separate"/>
      </w:r>
      <w:r>
        <w:t>9</w:t>
      </w:r>
      <w:r>
        <w:fldChar w:fldCharType="end"/>
      </w:r>
    </w:p>
    <w:p w14:paraId="24091BA8" w14:textId="77777777" w:rsidR="00935894" w:rsidRDefault="0093589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r>
        <w:fldChar w:fldCharType="separate"/>
      </w:r>
      <w:r>
        <w:t>9</w:t>
      </w:r>
      <w:r>
        <w:fldChar w:fldCharType="end"/>
      </w:r>
    </w:p>
    <w:p w14:paraId="0C76BE0C" w14:textId="77777777" w:rsidR="00935894" w:rsidRDefault="0093589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r>
        <w:fldChar w:fldCharType="separate"/>
      </w:r>
      <w:r>
        <w:t>9</w:t>
      </w:r>
      <w:r>
        <w:fldChar w:fldCharType="end"/>
      </w:r>
    </w:p>
    <w:p w14:paraId="426586CF" w14:textId="77777777" w:rsidR="00935894" w:rsidRDefault="0093589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r>
        <w:fldChar w:fldCharType="separate"/>
      </w:r>
      <w:r>
        <w:t>9</w:t>
      </w:r>
      <w:r>
        <w:fldChar w:fldCharType="end"/>
      </w:r>
    </w:p>
    <w:p w14:paraId="4BF192BB" w14:textId="77777777" w:rsidR="00935894" w:rsidRDefault="0093589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r>
        <w:fldChar w:fldCharType="separate"/>
      </w:r>
      <w:r>
        <w:t>10</w:t>
      </w:r>
      <w:r>
        <w:fldChar w:fldCharType="end"/>
      </w:r>
    </w:p>
    <w:p w14:paraId="0D97007B" w14:textId="77777777" w:rsidR="00935894" w:rsidRDefault="00935894">
      <w:pPr>
        <w:pStyle w:val="31"/>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r>
        <w:fldChar w:fldCharType="separate"/>
      </w:r>
      <w:r>
        <w:t>10</w:t>
      </w:r>
      <w:r>
        <w:fldChar w:fldCharType="end"/>
      </w:r>
    </w:p>
    <w:p w14:paraId="74FA1B6A" w14:textId="77777777" w:rsidR="00935894" w:rsidRDefault="00935894">
      <w:pPr>
        <w:pStyle w:val="41"/>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r>
        <w:fldChar w:fldCharType="separate"/>
      </w:r>
      <w:r>
        <w:t>10</w:t>
      </w:r>
      <w:r>
        <w:fldChar w:fldCharType="end"/>
      </w:r>
    </w:p>
    <w:p w14:paraId="39FA9C35" w14:textId="77777777" w:rsidR="00935894" w:rsidRDefault="00935894">
      <w:pPr>
        <w:pStyle w:val="41"/>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r>
        <w:fldChar w:fldCharType="separate"/>
      </w:r>
      <w:r>
        <w:t>10</w:t>
      </w:r>
      <w:r>
        <w:fldChar w:fldCharType="end"/>
      </w:r>
    </w:p>
    <w:p w14:paraId="5E4769E7" w14:textId="77777777" w:rsidR="00935894" w:rsidRDefault="00935894">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r>
        <w:fldChar w:fldCharType="separate"/>
      </w:r>
      <w:r>
        <w:t>11</w:t>
      </w:r>
      <w:r>
        <w:fldChar w:fldCharType="end"/>
      </w:r>
    </w:p>
    <w:p w14:paraId="74B6BC26" w14:textId="77777777" w:rsidR="00935894" w:rsidRDefault="00935894">
      <w:pPr>
        <w:pStyle w:val="51"/>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r>
        <w:fldChar w:fldCharType="separate"/>
      </w:r>
      <w:r>
        <w:t>11</w:t>
      </w:r>
      <w:r>
        <w:fldChar w:fldCharType="end"/>
      </w:r>
    </w:p>
    <w:p w14:paraId="215CF9F7" w14:textId="77777777" w:rsidR="00935894" w:rsidRDefault="00935894">
      <w:pPr>
        <w:pStyle w:val="51"/>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r>
        <w:fldChar w:fldCharType="separate"/>
      </w:r>
      <w:r>
        <w:t>11</w:t>
      </w:r>
      <w:r>
        <w:fldChar w:fldCharType="end"/>
      </w:r>
    </w:p>
    <w:p w14:paraId="06EE2B76" w14:textId="77777777" w:rsidR="00935894" w:rsidRDefault="00935894">
      <w:pPr>
        <w:pStyle w:val="31"/>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r>
        <w:fldChar w:fldCharType="separate"/>
      </w:r>
      <w:r>
        <w:t>11</w:t>
      </w:r>
      <w:r>
        <w:fldChar w:fldCharType="end"/>
      </w:r>
    </w:p>
    <w:p w14:paraId="7A060037" w14:textId="77777777" w:rsidR="00935894" w:rsidRDefault="00935894">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r>
        <w:fldChar w:fldCharType="separate"/>
      </w:r>
      <w:r>
        <w:t>11</w:t>
      </w:r>
      <w:r>
        <w:fldChar w:fldCharType="end"/>
      </w:r>
    </w:p>
    <w:p w14:paraId="53434094" w14:textId="77777777" w:rsidR="00935894" w:rsidRDefault="00935894">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r>
        <w:fldChar w:fldCharType="separate"/>
      </w:r>
      <w:r>
        <w:t>12</w:t>
      </w:r>
      <w:r>
        <w:fldChar w:fldCharType="end"/>
      </w:r>
    </w:p>
    <w:p w14:paraId="56115EAE" w14:textId="77777777" w:rsidR="00935894" w:rsidRDefault="00935894">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r>
        <w:fldChar w:fldCharType="separate"/>
      </w:r>
      <w:r>
        <w:t>12</w:t>
      </w:r>
      <w:r>
        <w:fldChar w:fldCharType="end"/>
      </w:r>
    </w:p>
    <w:p w14:paraId="736A2F25" w14:textId="77777777" w:rsidR="00935894" w:rsidRDefault="00935894">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r>
        <w:fldChar w:fldCharType="separate"/>
      </w:r>
      <w:r>
        <w:t>12</w:t>
      </w:r>
      <w:r>
        <w:fldChar w:fldCharType="end"/>
      </w:r>
    </w:p>
    <w:p w14:paraId="4B9F9AE6" w14:textId="77777777" w:rsidR="00935894" w:rsidRDefault="00935894">
      <w:pPr>
        <w:pStyle w:val="51"/>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r>
        <w:fldChar w:fldCharType="separate"/>
      </w:r>
      <w:r>
        <w:t>13</w:t>
      </w:r>
      <w:r>
        <w:fldChar w:fldCharType="end"/>
      </w:r>
    </w:p>
    <w:p w14:paraId="45063828" w14:textId="77777777" w:rsidR="00935894" w:rsidRDefault="00935894">
      <w:pPr>
        <w:pStyle w:val="51"/>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r>
        <w:fldChar w:fldCharType="separate"/>
      </w:r>
      <w:r>
        <w:t>14</w:t>
      </w:r>
      <w:r>
        <w:fldChar w:fldCharType="end"/>
      </w:r>
    </w:p>
    <w:p w14:paraId="1AA51EC4" w14:textId="77777777" w:rsidR="00935894" w:rsidRDefault="00935894">
      <w:pPr>
        <w:pStyle w:val="51"/>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r>
        <w:fldChar w:fldCharType="separate"/>
      </w:r>
      <w:r>
        <w:t>16</w:t>
      </w:r>
      <w:r>
        <w:fldChar w:fldCharType="end"/>
      </w:r>
    </w:p>
    <w:p w14:paraId="4B99FC93" w14:textId="77777777" w:rsidR="00935894" w:rsidRDefault="00935894">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r>
        <w:fldChar w:fldCharType="separate"/>
      </w:r>
      <w:r>
        <w:t>17</w:t>
      </w:r>
      <w:r>
        <w:fldChar w:fldCharType="end"/>
      </w:r>
    </w:p>
    <w:p w14:paraId="6D7B7628" w14:textId="77777777" w:rsidR="00935894" w:rsidRDefault="00935894">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r>
        <w:fldChar w:fldCharType="separate"/>
      </w:r>
      <w:r>
        <w:t>17</w:t>
      </w:r>
      <w:r>
        <w:fldChar w:fldCharType="end"/>
      </w:r>
    </w:p>
    <w:p w14:paraId="3470C5CE" w14:textId="77777777" w:rsidR="00935894" w:rsidRDefault="00935894">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r>
        <w:fldChar w:fldCharType="separate"/>
      </w:r>
      <w:r>
        <w:t>17</w:t>
      </w:r>
      <w:r>
        <w:fldChar w:fldCharType="end"/>
      </w:r>
    </w:p>
    <w:p w14:paraId="6561519E" w14:textId="77777777" w:rsidR="00935894" w:rsidRDefault="00935894">
      <w:pPr>
        <w:pStyle w:val="51"/>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r>
        <w:fldChar w:fldCharType="separate"/>
      </w:r>
      <w:r>
        <w:t>18</w:t>
      </w:r>
      <w:r>
        <w:fldChar w:fldCharType="end"/>
      </w:r>
    </w:p>
    <w:p w14:paraId="6184F5CF" w14:textId="77777777" w:rsidR="00935894" w:rsidRDefault="00935894">
      <w:pPr>
        <w:pStyle w:val="41"/>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r>
        <w:fldChar w:fldCharType="separate"/>
      </w:r>
      <w:r>
        <w:t>18</w:t>
      </w:r>
      <w:r>
        <w:fldChar w:fldCharType="end"/>
      </w:r>
    </w:p>
    <w:p w14:paraId="44D6F71E" w14:textId="77777777" w:rsidR="00935894" w:rsidRDefault="00935894">
      <w:pPr>
        <w:pStyle w:val="51"/>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r>
        <w:fldChar w:fldCharType="separate"/>
      </w:r>
      <w:r>
        <w:t>18</w:t>
      </w:r>
      <w:r>
        <w:fldChar w:fldCharType="end"/>
      </w:r>
    </w:p>
    <w:p w14:paraId="05D3097A" w14:textId="77777777" w:rsidR="00935894" w:rsidRDefault="00935894">
      <w:pPr>
        <w:pStyle w:val="51"/>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r>
        <w:fldChar w:fldCharType="separate"/>
      </w:r>
      <w:r>
        <w:t>18</w:t>
      </w:r>
      <w:r>
        <w:fldChar w:fldCharType="end"/>
      </w:r>
    </w:p>
    <w:p w14:paraId="0C1F3D0E" w14:textId="77777777" w:rsidR="00935894" w:rsidRDefault="00935894">
      <w:pPr>
        <w:pStyle w:val="51"/>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r>
        <w:fldChar w:fldCharType="separate"/>
      </w:r>
      <w:r>
        <w:t>19</w:t>
      </w:r>
      <w:r>
        <w:fldChar w:fldCharType="end"/>
      </w:r>
    </w:p>
    <w:p w14:paraId="2575EA40" w14:textId="77777777" w:rsidR="00935894" w:rsidRDefault="00935894">
      <w:pPr>
        <w:pStyle w:val="41"/>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r>
        <w:fldChar w:fldCharType="separate"/>
      </w:r>
      <w:r>
        <w:t>20</w:t>
      </w:r>
      <w:r>
        <w:fldChar w:fldCharType="end"/>
      </w:r>
    </w:p>
    <w:p w14:paraId="37A85A83" w14:textId="77777777" w:rsidR="00935894" w:rsidRDefault="00935894">
      <w:pPr>
        <w:pStyle w:val="51"/>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r>
        <w:fldChar w:fldCharType="separate"/>
      </w:r>
      <w:r>
        <w:t>20</w:t>
      </w:r>
      <w:r>
        <w:fldChar w:fldCharType="end"/>
      </w:r>
    </w:p>
    <w:p w14:paraId="50A53572" w14:textId="77777777" w:rsidR="00935894" w:rsidRDefault="00935894">
      <w:pPr>
        <w:pStyle w:val="51"/>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r>
        <w:fldChar w:fldCharType="separate"/>
      </w:r>
      <w:r>
        <w:t>20</w:t>
      </w:r>
      <w:r>
        <w:fldChar w:fldCharType="end"/>
      </w:r>
    </w:p>
    <w:p w14:paraId="6D0038CB" w14:textId="77777777" w:rsidR="00935894" w:rsidRDefault="00935894">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r>
        <w:fldChar w:fldCharType="separate"/>
      </w:r>
      <w:r>
        <w:t>21</w:t>
      </w:r>
      <w:r>
        <w:fldChar w:fldCharType="end"/>
      </w:r>
    </w:p>
    <w:p w14:paraId="3C8FB08B" w14:textId="77777777" w:rsidR="00935894" w:rsidRDefault="00935894">
      <w:pPr>
        <w:pStyle w:val="31"/>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r>
        <w:fldChar w:fldCharType="separate"/>
      </w:r>
      <w:r>
        <w:t>21</w:t>
      </w:r>
      <w:r>
        <w:fldChar w:fldCharType="end"/>
      </w:r>
    </w:p>
    <w:p w14:paraId="6F749471" w14:textId="77777777" w:rsidR="00935894" w:rsidRDefault="00935894">
      <w:pPr>
        <w:pStyle w:val="41"/>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r>
        <w:fldChar w:fldCharType="separate"/>
      </w:r>
      <w:r>
        <w:t>21</w:t>
      </w:r>
      <w:r>
        <w:fldChar w:fldCharType="end"/>
      </w:r>
    </w:p>
    <w:p w14:paraId="666FABFC" w14:textId="77777777" w:rsidR="00935894" w:rsidRDefault="00935894">
      <w:pPr>
        <w:pStyle w:val="41"/>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r>
        <w:fldChar w:fldCharType="separate"/>
      </w:r>
      <w:r>
        <w:t>21</w:t>
      </w:r>
      <w:r>
        <w:fldChar w:fldCharType="end"/>
      </w:r>
    </w:p>
    <w:p w14:paraId="6525C2FA" w14:textId="77777777" w:rsidR="00935894" w:rsidRDefault="00935894">
      <w:pPr>
        <w:pStyle w:val="41"/>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r>
        <w:fldChar w:fldCharType="separate"/>
      </w:r>
      <w:r>
        <w:t>22</w:t>
      </w:r>
      <w:r>
        <w:fldChar w:fldCharType="end"/>
      </w:r>
    </w:p>
    <w:p w14:paraId="74B5E841" w14:textId="77777777" w:rsidR="00935894" w:rsidRDefault="00935894">
      <w:pPr>
        <w:pStyle w:val="51"/>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r>
        <w:fldChar w:fldCharType="separate"/>
      </w:r>
      <w:r>
        <w:t>22</w:t>
      </w:r>
      <w:r>
        <w:fldChar w:fldCharType="end"/>
      </w:r>
    </w:p>
    <w:p w14:paraId="019BF3FD" w14:textId="77777777" w:rsidR="00935894" w:rsidRDefault="00935894">
      <w:pPr>
        <w:pStyle w:val="51"/>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r>
        <w:fldChar w:fldCharType="separate"/>
      </w:r>
      <w:r>
        <w:t>22</w:t>
      </w:r>
      <w:r>
        <w:fldChar w:fldCharType="end"/>
      </w:r>
    </w:p>
    <w:p w14:paraId="56EBD373" w14:textId="77777777" w:rsidR="00935894" w:rsidRDefault="00935894">
      <w:pPr>
        <w:pStyle w:val="31"/>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r>
        <w:fldChar w:fldCharType="separate"/>
      </w:r>
      <w:r>
        <w:t>22</w:t>
      </w:r>
      <w:r>
        <w:fldChar w:fldCharType="end"/>
      </w:r>
    </w:p>
    <w:p w14:paraId="301BD8DE" w14:textId="77777777" w:rsidR="00935894" w:rsidRDefault="00935894">
      <w:pPr>
        <w:pStyle w:val="41"/>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r>
        <w:fldChar w:fldCharType="separate"/>
      </w:r>
      <w:r>
        <w:t>22</w:t>
      </w:r>
      <w:r>
        <w:fldChar w:fldCharType="end"/>
      </w:r>
    </w:p>
    <w:p w14:paraId="375B85C8" w14:textId="77777777" w:rsidR="00935894" w:rsidRDefault="00935894">
      <w:pPr>
        <w:pStyle w:val="41"/>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r>
        <w:fldChar w:fldCharType="separate"/>
      </w:r>
      <w:r>
        <w:t>23</w:t>
      </w:r>
      <w:r>
        <w:fldChar w:fldCharType="end"/>
      </w:r>
    </w:p>
    <w:p w14:paraId="4D2807EC" w14:textId="77777777" w:rsidR="00935894" w:rsidRDefault="00935894">
      <w:pPr>
        <w:pStyle w:val="51"/>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r>
        <w:fldChar w:fldCharType="separate"/>
      </w:r>
      <w:r>
        <w:t>23</w:t>
      </w:r>
      <w:r>
        <w:fldChar w:fldCharType="end"/>
      </w:r>
    </w:p>
    <w:p w14:paraId="13C4C067" w14:textId="77777777" w:rsidR="00935894" w:rsidRDefault="00935894">
      <w:pPr>
        <w:pStyle w:val="51"/>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r>
        <w:fldChar w:fldCharType="separate"/>
      </w:r>
      <w:r>
        <w:t>23</w:t>
      </w:r>
      <w:r>
        <w:fldChar w:fldCharType="end"/>
      </w:r>
    </w:p>
    <w:p w14:paraId="7E15F6D2" w14:textId="77777777" w:rsidR="00935894" w:rsidRDefault="00935894">
      <w:pPr>
        <w:pStyle w:val="41"/>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r>
        <w:fldChar w:fldCharType="separate"/>
      </w:r>
      <w:r>
        <w:t>24</w:t>
      </w:r>
      <w:r>
        <w:fldChar w:fldCharType="end"/>
      </w:r>
    </w:p>
    <w:p w14:paraId="2BAADA77" w14:textId="77777777" w:rsidR="00935894" w:rsidRDefault="00935894">
      <w:pPr>
        <w:pStyle w:val="51"/>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r>
        <w:fldChar w:fldCharType="separate"/>
      </w:r>
      <w:r>
        <w:t>24</w:t>
      </w:r>
      <w:r>
        <w:fldChar w:fldCharType="end"/>
      </w:r>
    </w:p>
    <w:p w14:paraId="548BCA97" w14:textId="77777777" w:rsidR="00935894" w:rsidRDefault="00935894">
      <w:pPr>
        <w:pStyle w:val="51"/>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r>
        <w:fldChar w:fldCharType="separate"/>
      </w:r>
      <w:r>
        <w:t>24</w:t>
      </w:r>
      <w:r>
        <w:fldChar w:fldCharType="end"/>
      </w:r>
    </w:p>
    <w:p w14:paraId="11E7E803" w14:textId="77777777" w:rsidR="00935894" w:rsidRDefault="00935894">
      <w:pPr>
        <w:pStyle w:val="41"/>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r>
        <w:fldChar w:fldCharType="separate"/>
      </w:r>
      <w:r>
        <w:t>25</w:t>
      </w:r>
      <w:r>
        <w:fldChar w:fldCharType="end"/>
      </w:r>
    </w:p>
    <w:p w14:paraId="08BC76D0" w14:textId="77777777" w:rsidR="00935894" w:rsidRDefault="00935894">
      <w:pPr>
        <w:pStyle w:val="51"/>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r>
        <w:fldChar w:fldCharType="separate"/>
      </w:r>
      <w:r>
        <w:t>25</w:t>
      </w:r>
      <w:r>
        <w:fldChar w:fldCharType="end"/>
      </w:r>
    </w:p>
    <w:p w14:paraId="4126B41F" w14:textId="77777777" w:rsidR="00935894" w:rsidRDefault="00935894">
      <w:pPr>
        <w:pStyle w:val="51"/>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r>
        <w:fldChar w:fldCharType="separate"/>
      </w:r>
      <w:r>
        <w:t>25</w:t>
      </w:r>
      <w:r>
        <w:fldChar w:fldCharType="end"/>
      </w:r>
    </w:p>
    <w:p w14:paraId="04D8E9B3" w14:textId="77777777" w:rsidR="00935894" w:rsidRDefault="0093589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r>
        <w:fldChar w:fldCharType="separate"/>
      </w:r>
      <w:r>
        <w:t>26</w:t>
      </w:r>
      <w:r>
        <w:fldChar w:fldCharType="end"/>
      </w:r>
    </w:p>
    <w:p w14:paraId="108A22BD" w14:textId="77777777" w:rsidR="00935894" w:rsidRDefault="0093589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r>
        <w:fldChar w:fldCharType="separate"/>
      </w:r>
      <w:r>
        <w:t>26</w:t>
      </w:r>
      <w:r>
        <w:fldChar w:fldCharType="end"/>
      </w:r>
    </w:p>
    <w:p w14:paraId="1E6374AB" w14:textId="77777777" w:rsidR="00935894" w:rsidRDefault="00935894">
      <w:pPr>
        <w:pStyle w:val="31"/>
        <w:rPr>
          <w:rFonts w:asciiTheme="minorHAnsi" w:eastAsiaTheme="minorEastAsia" w:hAnsiTheme="minorHAnsi" w:cstheme="minorBidi"/>
          <w:kern w:val="2"/>
          <w:sz w:val="21"/>
          <w:szCs w:val="22"/>
          <w:lang w:val="en-US" w:eastAsia="zh-CN"/>
        </w:rPr>
      </w:pPr>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r>
        <w:fldChar w:fldCharType="separate"/>
      </w:r>
      <w:r>
        <w:t>26</w:t>
      </w:r>
      <w:r>
        <w:fldChar w:fldCharType="end"/>
      </w:r>
    </w:p>
    <w:p w14:paraId="687F8CF3" w14:textId="77777777" w:rsidR="00935894" w:rsidRDefault="00935894">
      <w:pPr>
        <w:pStyle w:val="31"/>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r>
        <w:fldChar w:fldCharType="separate"/>
      </w:r>
      <w:r>
        <w:t>26</w:t>
      </w:r>
      <w:r>
        <w:fldChar w:fldCharType="end"/>
      </w:r>
    </w:p>
    <w:p w14:paraId="004F3566" w14:textId="77777777" w:rsidR="00935894" w:rsidRDefault="00935894">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r>
        <w:fldChar w:fldCharType="separate"/>
      </w:r>
      <w:r>
        <w:t>26</w:t>
      </w:r>
      <w:r>
        <w:fldChar w:fldCharType="end"/>
      </w:r>
    </w:p>
    <w:p w14:paraId="79C04BD7" w14:textId="77777777" w:rsidR="00935894" w:rsidRDefault="00935894">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r>
        <w:fldChar w:fldCharType="separate"/>
      </w:r>
      <w:r>
        <w:t>26</w:t>
      </w:r>
      <w:r>
        <w:fldChar w:fldCharType="end"/>
      </w:r>
    </w:p>
    <w:p w14:paraId="612A6360" w14:textId="77777777" w:rsidR="00935894" w:rsidRDefault="00935894">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r>
        <w:fldChar w:fldCharType="separate"/>
      </w:r>
      <w:r>
        <w:t>26</w:t>
      </w:r>
      <w:r>
        <w:fldChar w:fldCharType="end"/>
      </w:r>
    </w:p>
    <w:p w14:paraId="3233543C" w14:textId="77777777" w:rsidR="00935894" w:rsidRDefault="00935894">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r>
        <w:fldChar w:fldCharType="separate"/>
      </w:r>
      <w:r>
        <w:t>26</w:t>
      </w:r>
      <w:r>
        <w:fldChar w:fldCharType="end"/>
      </w:r>
    </w:p>
    <w:p w14:paraId="76334D06" w14:textId="77777777" w:rsidR="00935894" w:rsidRDefault="00935894">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r>
        <w:fldChar w:fldCharType="separate"/>
      </w:r>
      <w:r>
        <w:t>26</w:t>
      </w:r>
      <w:r>
        <w:fldChar w:fldCharType="end"/>
      </w:r>
    </w:p>
    <w:p w14:paraId="291EC71B" w14:textId="77777777" w:rsidR="00935894" w:rsidRDefault="00935894">
      <w:pPr>
        <w:pStyle w:val="31"/>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r>
        <w:fldChar w:fldCharType="separate"/>
      </w:r>
      <w:r>
        <w:t>27</w:t>
      </w:r>
      <w:r>
        <w:fldChar w:fldCharType="end"/>
      </w:r>
    </w:p>
    <w:p w14:paraId="1CC92E41" w14:textId="77777777" w:rsidR="00935894" w:rsidRDefault="00935894">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r>
        <w:fldChar w:fldCharType="separate"/>
      </w:r>
      <w:r>
        <w:t>27</w:t>
      </w:r>
      <w:r>
        <w:fldChar w:fldCharType="end"/>
      </w:r>
    </w:p>
    <w:p w14:paraId="6D00261D" w14:textId="77777777" w:rsidR="00935894" w:rsidRDefault="00935894">
      <w:pPr>
        <w:pStyle w:val="41"/>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r>
        <w:fldChar w:fldCharType="separate"/>
      </w:r>
      <w:r>
        <w:t>27</w:t>
      </w:r>
      <w:r>
        <w:fldChar w:fldCharType="end"/>
      </w:r>
    </w:p>
    <w:p w14:paraId="39C310B6" w14:textId="77777777" w:rsidR="00935894" w:rsidRDefault="00935894">
      <w:pPr>
        <w:pStyle w:val="51"/>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r>
        <w:fldChar w:fldCharType="separate"/>
      </w:r>
      <w:r>
        <w:t>27</w:t>
      </w:r>
      <w:r>
        <w:fldChar w:fldCharType="end"/>
      </w:r>
    </w:p>
    <w:p w14:paraId="0B64D86F" w14:textId="77777777" w:rsidR="00935894" w:rsidRDefault="00935894">
      <w:pPr>
        <w:pStyle w:val="51"/>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r>
        <w:fldChar w:fldCharType="separate"/>
      </w:r>
      <w:r>
        <w:t>27</w:t>
      </w:r>
      <w:r>
        <w:fldChar w:fldCharType="end"/>
      </w:r>
    </w:p>
    <w:p w14:paraId="36CFC449" w14:textId="77777777" w:rsidR="00935894" w:rsidRDefault="00935894">
      <w:pPr>
        <w:pStyle w:val="51"/>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r>
        <w:fldChar w:fldCharType="separate"/>
      </w:r>
      <w:r>
        <w:t>28</w:t>
      </w:r>
      <w:r>
        <w:fldChar w:fldCharType="end"/>
      </w:r>
    </w:p>
    <w:p w14:paraId="5BA9F391" w14:textId="77777777" w:rsidR="00935894" w:rsidRDefault="00935894">
      <w:pPr>
        <w:pStyle w:val="51"/>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r>
        <w:fldChar w:fldCharType="separate"/>
      </w:r>
      <w:r>
        <w:t>28</w:t>
      </w:r>
      <w:r>
        <w:fldChar w:fldCharType="end"/>
      </w:r>
    </w:p>
    <w:p w14:paraId="21F1F3B8" w14:textId="77777777" w:rsidR="00935894" w:rsidRDefault="00935894">
      <w:pPr>
        <w:pStyle w:val="41"/>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r>
        <w:fldChar w:fldCharType="separate"/>
      </w:r>
      <w:r>
        <w:t>28</w:t>
      </w:r>
      <w:r>
        <w:fldChar w:fldCharType="end"/>
      </w:r>
    </w:p>
    <w:p w14:paraId="5A1F9EDA" w14:textId="77777777" w:rsidR="00935894" w:rsidRDefault="00935894">
      <w:pPr>
        <w:pStyle w:val="51"/>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r>
        <w:fldChar w:fldCharType="separate"/>
      </w:r>
      <w:r>
        <w:t>28</w:t>
      </w:r>
      <w:r>
        <w:fldChar w:fldCharType="end"/>
      </w:r>
    </w:p>
    <w:p w14:paraId="0A1DF634" w14:textId="77777777" w:rsidR="00935894" w:rsidRDefault="00935894">
      <w:pPr>
        <w:pStyle w:val="51"/>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r>
        <w:fldChar w:fldCharType="separate"/>
      </w:r>
      <w:r>
        <w:t>29</w:t>
      </w:r>
      <w:r>
        <w:fldChar w:fldCharType="end"/>
      </w:r>
    </w:p>
    <w:p w14:paraId="3A7AD6AC" w14:textId="77777777" w:rsidR="00935894" w:rsidRDefault="00935894">
      <w:pPr>
        <w:pStyle w:val="51"/>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r>
        <w:fldChar w:fldCharType="separate"/>
      </w:r>
      <w:r>
        <w:t>29</w:t>
      </w:r>
      <w:r>
        <w:fldChar w:fldCharType="end"/>
      </w:r>
    </w:p>
    <w:p w14:paraId="158A5DA7" w14:textId="77777777" w:rsidR="00935894" w:rsidRDefault="00935894">
      <w:pPr>
        <w:pStyle w:val="51"/>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r>
        <w:fldChar w:fldCharType="separate"/>
      </w:r>
      <w:r>
        <w:t>31</w:t>
      </w:r>
      <w:r>
        <w:fldChar w:fldCharType="end"/>
      </w:r>
    </w:p>
    <w:p w14:paraId="783788FC" w14:textId="77777777" w:rsidR="00935894" w:rsidRDefault="00935894">
      <w:pPr>
        <w:pStyle w:val="41"/>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r>
        <w:fldChar w:fldCharType="separate"/>
      </w:r>
      <w:r>
        <w:t>31</w:t>
      </w:r>
      <w:r>
        <w:fldChar w:fldCharType="end"/>
      </w:r>
    </w:p>
    <w:p w14:paraId="058F2A08" w14:textId="77777777" w:rsidR="00935894" w:rsidRDefault="00935894">
      <w:pPr>
        <w:pStyle w:val="51"/>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r>
        <w:fldChar w:fldCharType="separate"/>
      </w:r>
      <w:r>
        <w:t>31</w:t>
      </w:r>
      <w:r>
        <w:fldChar w:fldCharType="end"/>
      </w:r>
    </w:p>
    <w:p w14:paraId="604C1965" w14:textId="77777777" w:rsidR="00935894" w:rsidRDefault="00935894">
      <w:pPr>
        <w:pStyle w:val="51"/>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r>
        <w:fldChar w:fldCharType="separate"/>
      </w:r>
      <w:r>
        <w:t>31</w:t>
      </w:r>
      <w:r>
        <w:fldChar w:fldCharType="end"/>
      </w:r>
    </w:p>
    <w:p w14:paraId="62772323" w14:textId="77777777" w:rsidR="00935894" w:rsidRDefault="00935894">
      <w:pPr>
        <w:pStyle w:val="51"/>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r>
        <w:fldChar w:fldCharType="separate"/>
      </w:r>
      <w:r>
        <w:t>31</w:t>
      </w:r>
      <w:r>
        <w:fldChar w:fldCharType="end"/>
      </w:r>
    </w:p>
    <w:p w14:paraId="0F8BE1B1" w14:textId="77777777" w:rsidR="00935894" w:rsidRDefault="00935894">
      <w:pPr>
        <w:pStyle w:val="51"/>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r>
        <w:fldChar w:fldCharType="separate"/>
      </w:r>
      <w:r>
        <w:t>32</w:t>
      </w:r>
      <w:r>
        <w:fldChar w:fldCharType="end"/>
      </w:r>
    </w:p>
    <w:p w14:paraId="045DECF7" w14:textId="77777777" w:rsidR="00935894" w:rsidRDefault="00935894">
      <w:pPr>
        <w:pStyle w:val="41"/>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r>
        <w:fldChar w:fldCharType="separate"/>
      </w:r>
      <w:r>
        <w:t>32</w:t>
      </w:r>
      <w:r>
        <w:fldChar w:fldCharType="end"/>
      </w:r>
    </w:p>
    <w:p w14:paraId="225872E9" w14:textId="77777777" w:rsidR="00935894" w:rsidRDefault="00935894">
      <w:pPr>
        <w:pStyle w:val="51"/>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r>
        <w:fldChar w:fldCharType="separate"/>
      </w:r>
      <w:r>
        <w:t>32</w:t>
      </w:r>
      <w:r>
        <w:fldChar w:fldCharType="end"/>
      </w:r>
    </w:p>
    <w:p w14:paraId="363D0A72" w14:textId="77777777" w:rsidR="00935894" w:rsidRDefault="00935894">
      <w:pPr>
        <w:pStyle w:val="51"/>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r>
        <w:fldChar w:fldCharType="separate"/>
      </w:r>
      <w:r>
        <w:t>32</w:t>
      </w:r>
      <w:r>
        <w:fldChar w:fldCharType="end"/>
      </w:r>
    </w:p>
    <w:p w14:paraId="5EC67AEC" w14:textId="77777777" w:rsidR="00935894" w:rsidRDefault="00935894">
      <w:pPr>
        <w:pStyle w:val="51"/>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r>
        <w:fldChar w:fldCharType="separate"/>
      </w:r>
      <w:r>
        <w:t>32</w:t>
      </w:r>
      <w:r>
        <w:fldChar w:fldCharType="end"/>
      </w:r>
    </w:p>
    <w:p w14:paraId="7F66A2D2" w14:textId="77777777" w:rsidR="00935894" w:rsidRDefault="00935894">
      <w:pPr>
        <w:pStyle w:val="51"/>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r>
        <w:fldChar w:fldCharType="separate"/>
      </w:r>
      <w:r>
        <w:t>34</w:t>
      </w:r>
      <w:r>
        <w:fldChar w:fldCharType="end"/>
      </w:r>
    </w:p>
    <w:p w14:paraId="1F81527E" w14:textId="77777777" w:rsidR="00935894" w:rsidRDefault="00935894">
      <w:pPr>
        <w:pStyle w:val="31"/>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r>
        <w:fldChar w:fldCharType="separate"/>
      </w:r>
      <w:r>
        <w:t>34</w:t>
      </w:r>
      <w:r>
        <w:fldChar w:fldCharType="end"/>
      </w:r>
    </w:p>
    <w:p w14:paraId="3F467D85" w14:textId="77777777" w:rsidR="00935894" w:rsidRDefault="00935894">
      <w:pPr>
        <w:pStyle w:val="31"/>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r>
        <w:fldChar w:fldCharType="separate"/>
      </w:r>
      <w:r>
        <w:t>34</w:t>
      </w:r>
      <w:r>
        <w:fldChar w:fldCharType="end"/>
      </w:r>
    </w:p>
    <w:p w14:paraId="0E4A37AD" w14:textId="77777777" w:rsidR="00935894" w:rsidRDefault="00935894">
      <w:pPr>
        <w:pStyle w:val="41"/>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r>
        <w:fldChar w:fldCharType="separate"/>
      </w:r>
      <w:r>
        <w:t>34</w:t>
      </w:r>
      <w:r>
        <w:fldChar w:fldCharType="end"/>
      </w:r>
    </w:p>
    <w:p w14:paraId="5046B1F3" w14:textId="77777777" w:rsidR="00935894" w:rsidRDefault="00935894">
      <w:pPr>
        <w:pStyle w:val="41"/>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r>
        <w:fldChar w:fldCharType="separate"/>
      </w:r>
      <w:r>
        <w:t>35</w:t>
      </w:r>
      <w:r>
        <w:fldChar w:fldCharType="end"/>
      </w:r>
    </w:p>
    <w:p w14:paraId="4325A9C5" w14:textId="77777777" w:rsidR="00935894" w:rsidRDefault="00935894">
      <w:pPr>
        <w:pStyle w:val="51"/>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r>
        <w:fldChar w:fldCharType="separate"/>
      </w:r>
      <w:r>
        <w:t>35</w:t>
      </w:r>
      <w:r>
        <w:fldChar w:fldCharType="end"/>
      </w:r>
    </w:p>
    <w:p w14:paraId="16EEB306" w14:textId="77777777" w:rsidR="00935894" w:rsidRDefault="00935894">
      <w:pPr>
        <w:pStyle w:val="51"/>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r>
        <w:fldChar w:fldCharType="separate"/>
      </w:r>
      <w:r>
        <w:t>35</w:t>
      </w:r>
      <w:r>
        <w:fldChar w:fldCharType="end"/>
      </w:r>
    </w:p>
    <w:p w14:paraId="5E56B975" w14:textId="77777777" w:rsidR="00935894" w:rsidRDefault="00935894">
      <w:pPr>
        <w:pStyle w:val="51"/>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r>
        <w:fldChar w:fldCharType="separate"/>
      </w:r>
      <w:r>
        <w:t>35</w:t>
      </w:r>
      <w:r>
        <w:fldChar w:fldCharType="end"/>
      </w:r>
    </w:p>
    <w:p w14:paraId="401593E6" w14:textId="77777777" w:rsidR="00935894" w:rsidRDefault="00935894">
      <w:pPr>
        <w:pStyle w:val="41"/>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r>
        <w:fldChar w:fldCharType="separate"/>
      </w:r>
      <w:r>
        <w:t>36</w:t>
      </w:r>
      <w:r>
        <w:fldChar w:fldCharType="end"/>
      </w:r>
    </w:p>
    <w:p w14:paraId="16D7A298" w14:textId="77777777" w:rsidR="00935894" w:rsidRDefault="00935894">
      <w:pPr>
        <w:pStyle w:val="51"/>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r>
        <w:fldChar w:fldCharType="separate"/>
      </w:r>
      <w:r>
        <w:t>36</w:t>
      </w:r>
      <w:r>
        <w:fldChar w:fldCharType="end"/>
      </w:r>
    </w:p>
    <w:p w14:paraId="698551FF" w14:textId="77777777" w:rsidR="00935894" w:rsidRDefault="00935894">
      <w:pPr>
        <w:pStyle w:val="51"/>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r>
        <w:fldChar w:fldCharType="separate"/>
      </w:r>
      <w:r>
        <w:t>36</w:t>
      </w:r>
      <w:r>
        <w:fldChar w:fldCharType="end"/>
      </w:r>
    </w:p>
    <w:p w14:paraId="3AA786FE" w14:textId="77777777" w:rsidR="00935894" w:rsidRDefault="00935894">
      <w:pPr>
        <w:pStyle w:val="51"/>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r>
        <w:fldChar w:fldCharType="separate"/>
      </w:r>
      <w:r>
        <w:t>36</w:t>
      </w:r>
      <w:r>
        <w:fldChar w:fldCharType="end"/>
      </w:r>
    </w:p>
    <w:p w14:paraId="47F29291" w14:textId="77777777" w:rsidR="00935894" w:rsidRDefault="00935894">
      <w:pPr>
        <w:pStyle w:val="41"/>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r>
        <w:fldChar w:fldCharType="separate"/>
      </w:r>
      <w:r>
        <w:t>37</w:t>
      </w:r>
      <w:r>
        <w:fldChar w:fldCharType="end"/>
      </w:r>
    </w:p>
    <w:p w14:paraId="3FEDABC7" w14:textId="77777777" w:rsidR="00935894" w:rsidRDefault="00935894">
      <w:pPr>
        <w:pStyle w:val="51"/>
        <w:rPr>
          <w:rFonts w:asciiTheme="minorHAnsi" w:eastAsiaTheme="minorEastAsia" w:hAnsiTheme="minorHAnsi" w:cstheme="minorBidi"/>
          <w:kern w:val="2"/>
          <w:sz w:val="21"/>
          <w:szCs w:val="22"/>
          <w:lang w:val="en-US" w:eastAsia="zh-CN"/>
        </w:rPr>
      </w:pPr>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r>
        <w:fldChar w:fldCharType="separate"/>
      </w:r>
      <w:r>
        <w:t>37</w:t>
      </w:r>
      <w:r>
        <w:fldChar w:fldCharType="end"/>
      </w:r>
    </w:p>
    <w:p w14:paraId="1BE3C8BD" w14:textId="77777777" w:rsidR="00935894" w:rsidRDefault="00935894">
      <w:pPr>
        <w:pStyle w:val="51"/>
        <w:rPr>
          <w:rFonts w:asciiTheme="minorHAnsi" w:eastAsiaTheme="minorEastAsia" w:hAnsiTheme="minorHAnsi" w:cstheme="minorBidi"/>
          <w:kern w:val="2"/>
          <w:sz w:val="21"/>
          <w:szCs w:val="22"/>
          <w:lang w:val="en-US" w:eastAsia="zh-CN"/>
        </w:rPr>
      </w:pPr>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r>
        <w:fldChar w:fldCharType="separate"/>
      </w:r>
      <w:r>
        <w:t>37</w:t>
      </w:r>
      <w:r>
        <w:fldChar w:fldCharType="end"/>
      </w:r>
    </w:p>
    <w:p w14:paraId="0C98AD2A" w14:textId="77777777" w:rsidR="00935894" w:rsidRDefault="00935894">
      <w:pPr>
        <w:pStyle w:val="51"/>
        <w:rPr>
          <w:rFonts w:asciiTheme="minorHAnsi" w:eastAsiaTheme="minorEastAsia" w:hAnsiTheme="minorHAnsi" w:cstheme="minorBidi"/>
          <w:kern w:val="2"/>
          <w:sz w:val="21"/>
          <w:szCs w:val="22"/>
          <w:lang w:val="en-US" w:eastAsia="zh-CN"/>
        </w:rPr>
      </w:pPr>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r>
        <w:fldChar w:fldCharType="separate"/>
      </w:r>
      <w:r>
        <w:t>37</w:t>
      </w:r>
      <w:r>
        <w:fldChar w:fldCharType="end"/>
      </w:r>
    </w:p>
    <w:p w14:paraId="5837E811" w14:textId="77777777" w:rsidR="00935894" w:rsidRDefault="00935894">
      <w:pPr>
        <w:pStyle w:val="60"/>
        <w:rPr>
          <w:rFonts w:asciiTheme="minorHAnsi" w:eastAsiaTheme="minorEastAsia" w:hAnsiTheme="minorHAnsi" w:cstheme="minorBidi"/>
          <w:kern w:val="2"/>
          <w:sz w:val="21"/>
          <w:szCs w:val="22"/>
          <w:lang w:val="en-US" w:eastAsia="zh-CN"/>
        </w:rPr>
      </w:pPr>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r>
        <w:fldChar w:fldCharType="separate"/>
      </w:r>
      <w:r>
        <w:t>37</w:t>
      </w:r>
      <w:r>
        <w:fldChar w:fldCharType="end"/>
      </w:r>
    </w:p>
    <w:p w14:paraId="73CEBCC6" w14:textId="77777777" w:rsidR="00935894" w:rsidRDefault="00935894">
      <w:pPr>
        <w:pStyle w:val="31"/>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r>
        <w:fldChar w:fldCharType="separate"/>
      </w:r>
      <w:r>
        <w:t>38</w:t>
      </w:r>
      <w:r>
        <w:fldChar w:fldCharType="end"/>
      </w:r>
    </w:p>
    <w:p w14:paraId="5D2CE7A5" w14:textId="77777777" w:rsidR="00935894" w:rsidRDefault="00935894">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r>
        <w:fldChar w:fldCharType="separate"/>
      </w:r>
      <w:r>
        <w:t>38</w:t>
      </w:r>
      <w:r>
        <w:fldChar w:fldCharType="end"/>
      </w:r>
    </w:p>
    <w:p w14:paraId="1EBF9E8D"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r>
        <w:fldChar w:fldCharType="separate"/>
      </w:r>
      <w:r>
        <w:t>41</w:t>
      </w:r>
      <w:r>
        <w:fldChar w:fldCharType="end"/>
      </w:r>
    </w:p>
    <w:p w14:paraId="3832597F" w14:textId="77777777" w:rsidR="00935894" w:rsidRDefault="00935894">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r>
        <w:fldChar w:fldCharType="separate"/>
      </w:r>
      <w:r>
        <w:t>41</w:t>
      </w:r>
      <w:r>
        <w:fldChar w:fldCharType="end"/>
      </w:r>
    </w:p>
    <w:p w14:paraId="7EA0218B" w14:textId="77777777" w:rsidR="00935894" w:rsidRDefault="00935894">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r>
        <w:fldChar w:fldCharType="separate"/>
      </w:r>
      <w:r>
        <w:t>41</w:t>
      </w:r>
      <w:r>
        <w:fldChar w:fldCharType="end"/>
      </w:r>
    </w:p>
    <w:p w14:paraId="6033CB7A" w14:textId="77777777" w:rsidR="00935894" w:rsidRDefault="00935894">
      <w:pPr>
        <w:pStyle w:val="51"/>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r>
        <w:fldChar w:fldCharType="separate"/>
      </w:r>
      <w:r>
        <w:t>42</w:t>
      </w:r>
      <w:r>
        <w:fldChar w:fldCharType="end"/>
      </w:r>
    </w:p>
    <w:p w14:paraId="3E11FC6F" w14:textId="77777777" w:rsidR="00935894" w:rsidRDefault="00935894">
      <w:pPr>
        <w:pStyle w:val="51"/>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r>
        <w:fldChar w:fldCharType="separate"/>
      </w:r>
      <w:r>
        <w:t>42</w:t>
      </w:r>
      <w:r>
        <w:fldChar w:fldCharType="end"/>
      </w:r>
    </w:p>
    <w:p w14:paraId="530E047E" w14:textId="77777777" w:rsidR="00935894" w:rsidRDefault="00935894">
      <w:pPr>
        <w:pStyle w:val="51"/>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r>
        <w:fldChar w:fldCharType="separate"/>
      </w:r>
      <w:r>
        <w:t>43</w:t>
      </w:r>
      <w:r>
        <w:fldChar w:fldCharType="end"/>
      </w:r>
    </w:p>
    <w:p w14:paraId="5BCF2B44" w14:textId="77777777" w:rsidR="00935894" w:rsidRDefault="00935894">
      <w:pPr>
        <w:pStyle w:val="51"/>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r>
        <w:fldChar w:fldCharType="separate"/>
      </w:r>
      <w:r>
        <w:t>43</w:t>
      </w:r>
      <w:r>
        <w:fldChar w:fldCharType="end"/>
      </w:r>
    </w:p>
    <w:p w14:paraId="35BBB335" w14:textId="77777777" w:rsidR="00935894" w:rsidRDefault="00935894">
      <w:pPr>
        <w:pStyle w:val="51"/>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r>
        <w:fldChar w:fldCharType="separate"/>
      </w:r>
      <w:r>
        <w:t>43</w:t>
      </w:r>
      <w:r>
        <w:fldChar w:fldCharType="end"/>
      </w:r>
    </w:p>
    <w:p w14:paraId="7CD6DA7B" w14:textId="77777777" w:rsidR="00935894" w:rsidRDefault="00935894">
      <w:pPr>
        <w:pStyle w:val="51"/>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r>
        <w:fldChar w:fldCharType="separate"/>
      </w:r>
      <w:r>
        <w:t>44</w:t>
      </w:r>
      <w:r>
        <w:fldChar w:fldCharType="end"/>
      </w:r>
    </w:p>
    <w:p w14:paraId="5988A5E8" w14:textId="77777777" w:rsidR="00935894" w:rsidRDefault="00935894">
      <w:pPr>
        <w:pStyle w:val="51"/>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r>
        <w:fldChar w:fldCharType="separate"/>
      </w:r>
      <w:r>
        <w:t>44</w:t>
      </w:r>
      <w:r>
        <w:fldChar w:fldCharType="end"/>
      </w:r>
    </w:p>
    <w:p w14:paraId="6A518D9F" w14:textId="77777777" w:rsidR="00935894" w:rsidRDefault="00935894">
      <w:pPr>
        <w:pStyle w:val="51"/>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r>
        <w:fldChar w:fldCharType="separate"/>
      </w:r>
      <w:r>
        <w:t>45</w:t>
      </w:r>
      <w:r>
        <w:fldChar w:fldCharType="end"/>
      </w:r>
    </w:p>
    <w:p w14:paraId="55B2EC85" w14:textId="77777777" w:rsidR="00935894" w:rsidRDefault="00935894">
      <w:pPr>
        <w:pStyle w:val="51"/>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r>
        <w:fldChar w:fldCharType="separate"/>
      </w:r>
      <w:r>
        <w:t>46</w:t>
      </w:r>
      <w:r>
        <w:fldChar w:fldCharType="end"/>
      </w:r>
    </w:p>
    <w:p w14:paraId="4C288966" w14:textId="77777777" w:rsidR="00935894" w:rsidRDefault="00935894">
      <w:pPr>
        <w:pStyle w:val="51"/>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r>
        <w:fldChar w:fldCharType="separate"/>
      </w:r>
      <w:r>
        <w:t>46</w:t>
      </w:r>
      <w:r>
        <w:fldChar w:fldCharType="end"/>
      </w:r>
    </w:p>
    <w:p w14:paraId="4A2BFB26"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r>
        <w:fldChar w:fldCharType="separate"/>
      </w:r>
      <w:r>
        <w:t>46</w:t>
      </w:r>
      <w:r>
        <w:fldChar w:fldCharType="end"/>
      </w:r>
    </w:p>
    <w:p w14:paraId="144ECCA1" w14:textId="77777777" w:rsidR="00935894" w:rsidRDefault="00935894">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r>
        <w:fldChar w:fldCharType="separate"/>
      </w:r>
      <w:r>
        <w:t>46</w:t>
      </w:r>
      <w:r>
        <w:fldChar w:fldCharType="end"/>
      </w:r>
    </w:p>
    <w:p w14:paraId="2E0CFE94" w14:textId="77777777" w:rsidR="00935894" w:rsidRDefault="00935894">
      <w:pPr>
        <w:pStyle w:val="51"/>
        <w:rPr>
          <w:rFonts w:asciiTheme="minorHAnsi" w:eastAsiaTheme="minorEastAsia" w:hAnsiTheme="minorHAnsi" w:cstheme="minorBidi"/>
          <w:kern w:val="2"/>
          <w:sz w:val="21"/>
          <w:szCs w:val="22"/>
          <w:lang w:val="en-US" w:eastAsia="zh-CN"/>
        </w:rPr>
      </w:pPr>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r>
        <w:fldChar w:fldCharType="separate"/>
      </w:r>
      <w:r>
        <w:t>46</w:t>
      </w:r>
      <w:r>
        <w:fldChar w:fldCharType="end"/>
      </w:r>
    </w:p>
    <w:p w14:paraId="438F2F2F" w14:textId="77777777" w:rsidR="00935894" w:rsidRDefault="00935894">
      <w:pPr>
        <w:pStyle w:val="51"/>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r>
        <w:fldChar w:fldCharType="separate"/>
      </w:r>
      <w:r>
        <w:t>46</w:t>
      </w:r>
      <w:r>
        <w:fldChar w:fldCharType="end"/>
      </w:r>
    </w:p>
    <w:p w14:paraId="6711F97C"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r>
        <w:fldChar w:fldCharType="separate"/>
      </w:r>
      <w:r>
        <w:t>47</w:t>
      </w:r>
      <w:r>
        <w:fldChar w:fldCharType="end"/>
      </w:r>
    </w:p>
    <w:p w14:paraId="379CFAF7" w14:textId="77777777" w:rsidR="00935894" w:rsidRDefault="00935894">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r>
        <w:fldChar w:fldCharType="separate"/>
      </w:r>
      <w:r>
        <w:t>47</w:t>
      </w:r>
      <w:r>
        <w:fldChar w:fldCharType="end"/>
      </w:r>
    </w:p>
    <w:p w14:paraId="1C54A54F" w14:textId="77777777" w:rsidR="00935894" w:rsidRDefault="00935894">
      <w:pPr>
        <w:pStyle w:val="31"/>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r>
        <w:fldChar w:fldCharType="separate"/>
      </w:r>
      <w:r>
        <w:t>47</w:t>
      </w:r>
      <w:r>
        <w:fldChar w:fldCharType="end"/>
      </w:r>
    </w:p>
    <w:p w14:paraId="7656776D" w14:textId="77777777" w:rsidR="00935894" w:rsidRDefault="00935894">
      <w:pPr>
        <w:pStyle w:val="41"/>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r>
        <w:fldChar w:fldCharType="separate"/>
      </w:r>
      <w:r>
        <w:t>47</w:t>
      </w:r>
      <w:r>
        <w:fldChar w:fldCharType="end"/>
      </w:r>
    </w:p>
    <w:p w14:paraId="6E30857C" w14:textId="77777777" w:rsidR="00935894" w:rsidRDefault="00935894">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r>
        <w:fldChar w:fldCharType="separate"/>
      </w:r>
      <w:r>
        <w:t>47</w:t>
      </w:r>
      <w:r>
        <w:fldChar w:fldCharType="end"/>
      </w:r>
    </w:p>
    <w:p w14:paraId="567DCDAC" w14:textId="77777777" w:rsidR="00935894" w:rsidRDefault="00935894">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r>
        <w:fldChar w:fldCharType="separate"/>
      </w:r>
      <w:r>
        <w:t>47</w:t>
      </w:r>
      <w:r>
        <w:fldChar w:fldCharType="end"/>
      </w:r>
    </w:p>
    <w:p w14:paraId="3348216B" w14:textId="77777777" w:rsidR="00935894" w:rsidRDefault="00935894">
      <w:pPr>
        <w:pStyle w:val="31"/>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r>
        <w:fldChar w:fldCharType="separate"/>
      </w:r>
      <w:r>
        <w:t>47</w:t>
      </w:r>
      <w:r>
        <w:fldChar w:fldCharType="end"/>
      </w:r>
    </w:p>
    <w:p w14:paraId="7136C8DB" w14:textId="77777777" w:rsidR="00935894" w:rsidRDefault="00935894">
      <w:pPr>
        <w:pStyle w:val="31"/>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r>
        <w:fldChar w:fldCharType="separate"/>
      </w:r>
      <w:r>
        <w:t>47</w:t>
      </w:r>
      <w:r>
        <w:fldChar w:fldCharType="end"/>
      </w:r>
    </w:p>
    <w:p w14:paraId="5DC4623B" w14:textId="77777777" w:rsidR="00935894" w:rsidRDefault="0093589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r>
        <w:fldChar w:fldCharType="separate"/>
      </w:r>
      <w:r>
        <w:t>48</w:t>
      </w:r>
      <w:r>
        <w:fldChar w:fldCharType="end"/>
      </w:r>
    </w:p>
    <w:p w14:paraId="51F96832" w14:textId="77777777" w:rsidR="00935894" w:rsidRDefault="00935894">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r>
        <w:fldChar w:fldCharType="separate"/>
      </w:r>
      <w:r>
        <w:t>48</w:t>
      </w:r>
      <w:r>
        <w:fldChar w:fldCharType="end"/>
      </w:r>
    </w:p>
    <w:p w14:paraId="681F1C2E" w14:textId="77777777" w:rsidR="00935894" w:rsidRDefault="00935894">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r>
        <w:fldChar w:fldCharType="separate"/>
      </w:r>
      <w:r>
        <w:t>48</w:t>
      </w:r>
      <w:r>
        <w:fldChar w:fldCharType="end"/>
      </w:r>
    </w:p>
    <w:p w14:paraId="0C88FEA2" w14:textId="77777777" w:rsidR="00935894" w:rsidRDefault="00935894">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r>
        <w:fldChar w:fldCharType="separate"/>
      </w:r>
      <w:r>
        <w:t>48</w:t>
      </w:r>
      <w:r>
        <w:fldChar w:fldCharType="end"/>
      </w:r>
    </w:p>
    <w:p w14:paraId="7E9D523B" w14:textId="77777777" w:rsidR="00935894" w:rsidRDefault="00935894">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r>
        <w:fldChar w:fldCharType="separate"/>
      </w:r>
      <w:r>
        <w:t>48</w:t>
      </w:r>
      <w:r>
        <w:fldChar w:fldCharType="end"/>
      </w:r>
    </w:p>
    <w:p w14:paraId="7468A947" w14:textId="77777777" w:rsidR="00935894" w:rsidRDefault="00935894">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r>
        <w:fldChar w:fldCharType="separate"/>
      </w:r>
      <w:r>
        <w:t>48</w:t>
      </w:r>
      <w:r>
        <w:fldChar w:fldCharType="end"/>
      </w:r>
    </w:p>
    <w:p w14:paraId="6E32EEC5" w14:textId="77777777" w:rsidR="00935894" w:rsidRDefault="00935894">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r>
        <w:fldChar w:fldCharType="separate"/>
      </w:r>
      <w:r>
        <w:t>48</w:t>
      </w:r>
      <w:r>
        <w:fldChar w:fldCharType="end"/>
      </w:r>
    </w:p>
    <w:p w14:paraId="32FEDDA6" w14:textId="77777777" w:rsidR="00935894" w:rsidRDefault="00935894">
      <w:pPr>
        <w:pStyle w:val="41"/>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r>
        <w:fldChar w:fldCharType="separate"/>
      </w:r>
      <w:r>
        <w:t>48</w:t>
      </w:r>
      <w:r>
        <w:fldChar w:fldCharType="end"/>
      </w:r>
    </w:p>
    <w:p w14:paraId="7689FA4D" w14:textId="77777777" w:rsidR="00935894" w:rsidRDefault="00935894">
      <w:pPr>
        <w:pStyle w:val="31"/>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r>
        <w:fldChar w:fldCharType="separate"/>
      </w:r>
      <w:r>
        <w:t>49</w:t>
      </w:r>
      <w:r>
        <w:fldChar w:fldCharType="end"/>
      </w:r>
    </w:p>
    <w:p w14:paraId="26544360" w14:textId="77777777" w:rsidR="00935894" w:rsidRDefault="00935894">
      <w:pPr>
        <w:pStyle w:val="41"/>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r>
        <w:fldChar w:fldCharType="separate"/>
      </w:r>
      <w:r>
        <w:t>49</w:t>
      </w:r>
      <w:r>
        <w:fldChar w:fldCharType="end"/>
      </w:r>
    </w:p>
    <w:p w14:paraId="09A986D4" w14:textId="77777777" w:rsidR="00935894" w:rsidRDefault="00935894">
      <w:pPr>
        <w:pStyle w:val="41"/>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r>
        <w:fldChar w:fldCharType="separate"/>
      </w:r>
      <w:r>
        <w:t>49</w:t>
      </w:r>
      <w:r>
        <w:fldChar w:fldCharType="end"/>
      </w:r>
    </w:p>
    <w:p w14:paraId="47A63B65" w14:textId="77777777" w:rsidR="00935894" w:rsidRDefault="00935894">
      <w:pPr>
        <w:pStyle w:val="51"/>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r>
        <w:fldChar w:fldCharType="separate"/>
      </w:r>
      <w:r>
        <w:t>49</w:t>
      </w:r>
      <w:r>
        <w:fldChar w:fldCharType="end"/>
      </w:r>
    </w:p>
    <w:p w14:paraId="4F417D5D" w14:textId="77777777" w:rsidR="00935894" w:rsidRDefault="00935894">
      <w:pPr>
        <w:pStyle w:val="51"/>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r>
        <w:fldChar w:fldCharType="separate"/>
      </w:r>
      <w:r>
        <w:t>49</w:t>
      </w:r>
      <w:r>
        <w:fldChar w:fldCharType="end"/>
      </w:r>
    </w:p>
    <w:p w14:paraId="1E73334D" w14:textId="77777777" w:rsidR="00935894" w:rsidRDefault="00935894">
      <w:pPr>
        <w:pStyle w:val="51"/>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r>
        <w:fldChar w:fldCharType="separate"/>
      </w:r>
      <w:r>
        <w:t>50</w:t>
      </w:r>
      <w:r>
        <w:fldChar w:fldCharType="end"/>
      </w:r>
    </w:p>
    <w:p w14:paraId="4483D4A2" w14:textId="77777777" w:rsidR="00935894" w:rsidRDefault="00935894">
      <w:pPr>
        <w:pStyle w:val="51"/>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r>
        <w:fldChar w:fldCharType="separate"/>
      </w:r>
      <w:r>
        <w:t>50</w:t>
      </w:r>
      <w:r>
        <w:fldChar w:fldCharType="end"/>
      </w:r>
    </w:p>
    <w:p w14:paraId="10812585" w14:textId="77777777" w:rsidR="00935894" w:rsidRDefault="00935894">
      <w:pPr>
        <w:pStyle w:val="41"/>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r>
        <w:fldChar w:fldCharType="separate"/>
      </w:r>
      <w:r>
        <w:t>50</w:t>
      </w:r>
      <w:r>
        <w:fldChar w:fldCharType="end"/>
      </w:r>
    </w:p>
    <w:p w14:paraId="45890A8D" w14:textId="77777777" w:rsidR="00935894" w:rsidRDefault="00935894">
      <w:pPr>
        <w:pStyle w:val="51"/>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r>
        <w:fldChar w:fldCharType="separate"/>
      </w:r>
      <w:r>
        <w:t>50</w:t>
      </w:r>
      <w:r>
        <w:fldChar w:fldCharType="end"/>
      </w:r>
    </w:p>
    <w:p w14:paraId="356695A5" w14:textId="77777777" w:rsidR="00935894" w:rsidRDefault="00935894">
      <w:pPr>
        <w:pStyle w:val="51"/>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r>
        <w:fldChar w:fldCharType="separate"/>
      </w:r>
      <w:r>
        <w:t>50</w:t>
      </w:r>
      <w:r>
        <w:fldChar w:fldCharType="end"/>
      </w:r>
    </w:p>
    <w:p w14:paraId="3B87AD4A" w14:textId="77777777" w:rsidR="00935894" w:rsidRDefault="00935894">
      <w:pPr>
        <w:pStyle w:val="51"/>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r>
        <w:fldChar w:fldCharType="separate"/>
      </w:r>
      <w:r>
        <w:t>51</w:t>
      </w:r>
      <w:r>
        <w:fldChar w:fldCharType="end"/>
      </w:r>
    </w:p>
    <w:p w14:paraId="5F0FBB42" w14:textId="77777777" w:rsidR="00935894" w:rsidRDefault="00935894">
      <w:pPr>
        <w:pStyle w:val="60"/>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r>
        <w:fldChar w:fldCharType="separate"/>
      </w:r>
      <w:r>
        <w:t>51</w:t>
      </w:r>
      <w:r>
        <w:fldChar w:fldCharType="end"/>
      </w:r>
    </w:p>
    <w:p w14:paraId="798FC8D6" w14:textId="77777777" w:rsidR="00935894" w:rsidRDefault="00935894">
      <w:pPr>
        <w:pStyle w:val="60"/>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r>
        <w:fldChar w:fldCharType="separate"/>
      </w:r>
      <w:r>
        <w:t>52</w:t>
      </w:r>
      <w:r>
        <w:fldChar w:fldCharType="end"/>
      </w:r>
    </w:p>
    <w:p w14:paraId="1C18AF3B" w14:textId="77777777" w:rsidR="00935894" w:rsidRDefault="00935894">
      <w:pPr>
        <w:pStyle w:val="51"/>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r>
        <w:fldChar w:fldCharType="separate"/>
      </w:r>
      <w:r>
        <w:t>53</w:t>
      </w:r>
      <w:r>
        <w:fldChar w:fldCharType="end"/>
      </w:r>
    </w:p>
    <w:p w14:paraId="7A073D14" w14:textId="77777777" w:rsidR="00935894" w:rsidRDefault="00935894">
      <w:pPr>
        <w:pStyle w:val="31"/>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r>
        <w:fldChar w:fldCharType="separate"/>
      </w:r>
      <w:r>
        <w:t>53</w:t>
      </w:r>
      <w:r>
        <w:fldChar w:fldCharType="end"/>
      </w:r>
    </w:p>
    <w:p w14:paraId="02BF0F85" w14:textId="77777777" w:rsidR="00935894" w:rsidRDefault="00935894">
      <w:pPr>
        <w:pStyle w:val="31"/>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r>
        <w:fldChar w:fldCharType="separate"/>
      </w:r>
      <w:r>
        <w:t>53</w:t>
      </w:r>
      <w:r>
        <w:fldChar w:fldCharType="end"/>
      </w:r>
    </w:p>
    <w:p w14:paraId="76C3207A" w14:textId="77777777" w:rsidR="00935894" w:rsidRDefault="00935894">
      <w:pPr>
        <w:pStyle w:val="31"/>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r>
        <w:fldChar w:fldCharType="separate"/>
      </w:r>
      <w:r>
        <w:t>53</w:t>
      </w:r>
      <w:r>
        <w:fldChar w:fldCharType="end"/>
      </w:r>
    </w:p>
    <w:p w14:paraId="36C1ED3F" w14:textId="77777777" w:rsidR="00935894" w:rsidRDefault="00935894">
      <w:pPr>
        <w:pStyle w:val="41"/>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r>
        <w:fldChar w:fldCharType="separate"/>
      </w:r>
      <w:r>
        <w:t>53</w:t>
      </w:r>
      <w:r>
        <w:fldChar w:fldCharType="end"/>
      </w:r>
    </w:p>
    <w:p w14:paraId="48B75D48"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r>
        <w:fldChar w:fldCharType="separate"/>
      </w:r>
      <w:r>
        <w:t>53</w:t>
      </w:r>
      <w:r>
        <w:fldChar w:fldCharType="end"/>
      </w:r>
    </w:p>
    <w:p w14:paraId="3D82735D" w14:textId="77777777" w:rsidR="00935894" w:rsidRDefault="00935894">
      <w:pPr>
        <w:pStyle w:val="51"/>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r>
        <w:fldChar w:fldCharType="separate"/>
      </w:r>
      <w:r>
        <w:t>53</w:t>
      </w:r>
      <w:r>
        <w:fldChar w:fldCharType="end"/>
      </w:r>
    </w:p>
    <w:p w14:paraId="50909951" w14:textId="77777777" w:rsidR="00935894" w:rsidRDefault="00935894">
      <w:pPr>
        <w:pStyle w:val="51"/>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r>
        <w:fldChar w:fldCharType="separate"/>
      </w:r>
      <w:r>
        <w:t>54</w:t>
      </w:r>
      <w:r>
        <w:fldChar w:fldCharType="end"/>
      </w:r>
    </w:p>
    <w:p w14:paraId="56568CCB"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r>
        <w:fldChar w:fldCharType="separate"/>
      </w:r>
      <w:r>
        <w:t>54</w:t>
      </w:r>
      <w:r>
        <w:fldChar w:fldCharType="end"/>
      </w:r>
    </w:p>
    <w:p w14:paraId="516435D1" w14:textId="77777777" w:rsidR="00935894" w:rsidRDefault="00935894">
      <w:pPr>
        <w:pStyle w:val="51"/>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r>
        <w:fldChar w:fldCharType="separate"/>
      </w:r>
      <w:r>
        <w:t>54</w:t>
      </w:r>
      <w:r>
        <w:fldChar w:fldCharType="end"/>
      </w:r>
    </w:p>
    <w:p w14:paraId="0C716640" w14:textId="77777777" w:rsidR="00935894" w:rsidRDefault="00935894">
      <w:pPr>
        <w:pStyle w:val="51"/>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r>
        <w:fldChar w:fldCharType="separate"/>
      </w:r>
      <w:r>
        <w:t>54</w:t>
      </w:r>
      <w:r>
        <w:fldChar w:fldCharType="end"/>
      </w:r>
    </w:p>
    <w:p w14:paraId="756C5820"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r>
        <w:fldChar w:fldCharType="separate"/>
      </w:r>
      <w:r>
        <w:t>55</w:t>
      </w:r>
      <w:r>
        <w:fldChar w:fldCharType="end"/>
      </w:r>
    </w:p>
    <w:p w14:paraId="587DAA47" w14:textId="77777777" w:rsidR="00935894" w:rsidRDefault="00935894">
      <w:pPr>
        <w:pStyle w:val="41"/>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r>
        <w:fldChar w:fldCharType="separate"/>
      </w:r>
      <w:r>
        <w:t>55</w:t>
      </w:r>
      <w:r>
        <w:fldChar w:fldCharType="end"/>
      </w:r>
    </w:p>
    <w:p w14:paraId="67FA39EF" w14:textId="77777777" w:rsidR="00935894" w:rsidRDefault="00935894">
      <w:pPr>
        <w:pStyle w:val="31"/>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r>
        <w:fldChar w:fldCharType="separate"/>
      </w:r>
      <w:r>
        <w:t>55</w:t>
      </w:r>
      <w:r>
        <w:fldChar w:fldCharType="end"/>
      </w:r>
    </w:p>
    <w:p w14:paraId="058D855B" w14:textId="77777777" w:rsidR="00935894" w:rsidRDefault="00935894">
      <w:pPr>
        <w:pStyle w:val="41"/>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r>
        <w:fldChar w:fldCharType="separate"/>
      </w:r>
      <w:r>
        <w:t>55</w:t>
      </w:r>
      <w:r>
        <w:fldChar w:fldCharType="end"/>
      </w:r>
    </w:p>
    <w:p w14:paraId="2141AD62" w14:textId="77777777" w:rsidR="00935894" w:rsidRDefault="00935894">
      <w:pPr>
        <w:pStyle w:val="41"/>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r>
        <w:fldChar w:fldCharType="separate"/>
      </w:r>
      <w:r>
        <w:t>55</w:t>
      </w:r>
      <w:r>
        <w:fldChar w:fldCharType="end"/>
      </w:r>
    </w:p>
    <w:p w14:paraId="6FA53A5A" w14:textId="77777777" w:rsidR="00935894" w:rsidRDefault="00935894">
      <w:pPr>
        <w:pStyle w:val="41"/>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r>
        <w:fldChar w:fldCharType="separate"/>
      </w:r>
      <w:r>
        <w:t>55</w:t>
      </w:r>
      <w:r>
        <w:fldChar w:fldCharType="end"/>
      </w:r>
    </w:p>
    <w:p w14:paraId="30BC7FEA" w14:textId="77777777" w:rsidR="00935894" w:rsidRDefault="00935894">
      <w:pPr>
        <w:pStyle w:val="31"/>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r>
        <w:fldChar w:fldCharType="separate"/>
      </w:r>
      <w:r>
        <w:t>55</w:t>
      </w:r>
      <w:r>
        <w:fldChar w:fldCharType="end"/>
      </w:r>
    </w:p>
    <w:p w14:paraId="4A83F92B" w14:textId="77777777" w:rsidR="00935894" w:rsidRDefault="00935894">
      <w:pPr>
        <w:pStyle w:val="31"/>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r>
        <w:fldChar w:fldCharType="separate"/>
      </w:r>
      <w:r>
        <w:t>55</w:t>
      </w:r>
      <w:r>
        <w:fldChar w:fldCharType="end"/>
      </w:r>
    </w:p>
    <w:p w14:paraId="43FAB333" w14:textId="77777777" w:rsidR="00935894" w:rsidRDefault="0093589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_Toc100819905 \h </w:instrText>
      </w:r>
      <w:r>
        <w:fldChar w:fldCharType="separate"/>
      </w:r>
      <w:r>
        <w:t>57</w:t>
      </w:r>
      <w:r>
        <w:fldChar w:fldCharType="end"/>
      </w:r>
    </w:p>
    <w:p w14:paraId="03B9776F" w14:textId="77777777" w:rsidR="00935894" w:rsidRDefault="0093589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r>
        <w:fldChar w:fldCharType="separate"/>
      </w:r>
      <w:r>
        <w:t>57</w:t>
      </w:r>
      <w:r>
        <w:fldChar w:fldCharType="end"/>
      </w:r>
    </w:p>
    <w:p w14:paraId="7D2790DF" w14:textId="77777777" w:rsidR="00935894" w:rsidRDefault="0093589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r>
        <w:fldChar w:fldCharType="separate"/>
      </w:r>
      <w:r>
        <w:t>57</w:t>
      </w:r>
      <w:r>
        <w:fldChar w:fldCharType="end"/>
      </w:r>
    </w:p>
    <w:p w14:paraId="71EDBA03" w14:textId="77777777" w:rsidR="00935894" w:rsidRDefault="0093589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r>
        <w:fldChar w:fldCharType="separate"/>
      </w:r>
      <w:r>
        <w:t>67</w:t>
      </w:r>
      <w:r>
        <w:fldChar w:fldCharType="end"/>
      </w:r>
    </w:p>
    <w:p w14:paraId="480600CC" w14:textId="77777777" w:rsidR="00935894" w:rsidRDefault="00935894">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_Toc100819909 \h </w:instrText>
      </w:r>
      <w:r>
        <w:fldChar w:fldCharType="separate"/>
      </w:r>
      <w:r>
        <w:t>71</w:t>
      </w:r>
      <w:r>
        <w:fldChar w:fldCharType="end"/>
      </w:r>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100819738"/>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100819739"/>
      <w:r>
        <w:lastRenderedPageBreak/>
        <w:t>1</w:t>
      </w:r>
      <w:r>
        <w:tab/>
        <w:t>Scope</w:t>
      </w:r>
      <w:bookmarkEnd w:id="18"/>
      <w:bookmarkEnd w:id="19"/>
      <w:bookmarkEnd w:id="20"/>
      <w:bookmarkEnd w:id="21"/>
      <w:bookmarkEnd w:id="22"/>
      <w:bookmarkEnd w:id="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4" w:name="_Toc510696579"/>
      <w:bookmarkStart w:id="25" w:name="_Toc35971371"/>
      <w:bookmarkStart w:id="26" w:name="_Toc67903495"/>
      <w:bookmarkStart w:id="27" w:name="_Toc73173198"/>
      <w:bookmarkStart w:id="28" w:name="_Toc96959766"/>
      <w:bookmarkStart w:id="29" w:name="_Toc100819740"/>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21A5563C"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F8D3700"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510ACF4E"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57CF9340"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37A848BC"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77777777" w:rsidR="001E2538" w:rsidRDefault="008C7583" w:rsidP="001E2538">
      <w:pPr>
        <w:pStyle w:val="EX"/>
      </w:pPr>
      <w:r w:rsidRPr="00F76554">
        <w:rPr>
          <w:lang w:eastAsia="en-GB"/>
        </w:rPr>
        <w:t xml:space="preserve">[XX] </w:t>
      </w:r>
      <w:r>
        <w:rPr>
          <w:lang w:eastAsia="en-GB"/>
        </w:rPr>
        <w:tab/>
      </w:r>
      <w:r w:rsidRPr="00F76554">
        <w:rPr>
          <w:lang w:eastAsia="en-GB"/>
        </w:rPr>
        <w:t>3GPP TS 29.536: "5G System; Network Slice Admission Control Services; Stage 3".</w:t>
      </w:r>
    </w:p>
    <w:p w14:paraId="5B39C2E0" w14:textId="2F01DDC6" w:rsidR="008C7583" w:rsidRPr="00720FFD" w:rsidRDefault="001E2538" w:rsidP="001E2538">
      <w:pPr>
        <w:pStyle w:val="EX"/>
        <w:rPr>
          <w:lang w:eastAsia="en-GB"/>
        </w:rPr>
      </w:pPr>
      <w:r>
        <w:t>[XX]</w:t>
      </w:r>
      <w:r>
        <w:tab/>
      </w:r>
      <w:r w:rsidRPr="00D165ED">
        <w:rPr>
          <w:noProof/>
        </w:rPr>
        <w:t>3GPP TS 29.554: "5G System; Background Data Transfer Policy Control Service; Stage 3".</w:t>
      </w:r>
    </w:p>
    <w:p w14:paraId="06706394" w14:textId="77777777" w:rsidR="00E60FE0" w:rsidRDefault="00C872B4">
      <w:pPr>
        <w:pStyle w:val="1"/>
      </w:pPr>
      <w:bookmarkStart w:id="34" w:name="_Toc510696580"/>
      <w:bookmarkStart w:id="35" w:name="_Toc35971372"/>
      <w:bookmarkStart w:id="36" w:name="_Toc67903496"/>
      <w:bookmarkStart w:id="37" w:name="_Toc73173199"/>
      <w:bookmarkStart w:id="38" w:name="_Toc96959767"/>
      <w:bookmarkStart w:id="39" w:name="_Toc100819741"/>
      <w:r>
        <w:t>3</w:t>
      </w:r>
      <w:r>
        <w:tab/>
        <w:t>Definitions, symbols and abbreviations</w:t>
      </w:r>
      <w:bookmarkEnd w:id="34"/>
      <w:bookmarkEnd w:id="35"/>
      <w:bookmarkEnd w:id="36"/>
      <w:bookmarkEnd w:id="37"/>
      <w:bookmarkEnd w:id="38"/>
      <w:bookmarkEnd w:id="39"/>
    </w:p>
    <w:p w14:paraId="20A8CF8D" w14:textId="77777777" w:rsidR="00E60FE0" w:rsidRDefault="00C872B4">
      <w:pPr>
        <w:pStyle w:val="2"/>
      </w:pPr>
      <w:bookmarkStart w:id="40" w:name="_Toc510696581"/>
      <w:bookmarkStart w:id="41" w:name="_Toc35971373"/>
      <w:bookmarkStart w:id="42" w:name="_Toc67903497"/>
      <w:bookmarkStart w:id="43" w:name="_Toc73173200"/>
      <w:bookmarkStart w:id="44" w:name="_Toc96959768"/>
      <w:bookmarkStart w:id="45" w:name="_Toc100819742"/>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6" w:name="_Toc510696582"/>
      <w:bookmarkStart w:id="47" w:name="_Toc35971374"/>
      <w:bookmarkStart w:id="48" w:name="_Toc67903498"/>
      <w:bookmarkStart w:id="49" w:name="_Toc73173201"/>
      <w:bookmarkStart w:id="50" w:name="_Toc96959769"/>
      <w:bookmarkStart w:id="51" w:name="_Toc100819743"/>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2" w:name="_Toc510696583"/>
      <w:bookmarkStart w:id="53" w:name="_Toc35971375"/>
      <w:bookmarkStart w:id="54" w:name="_Toc67903499"/>
      <w:bookmarkStart w:id="55" w:name="_Toc73173202"/>
      <w:bookmarkStart w:id="56" w:name="_Toc96959770"/>
      <w:bookmarkStart w:id="57" w:name="_Toc100819744"/>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8" w:name="_Toc510696585"/>
      <w:bookmarkStart w:id="59" w:name="_Toc35971377"/>
      <w:bookmarkStart w:id="60" w:name="_Toc67903501"/>
      <w:bookmarkStart w:id="61" w:name="_Toc73173203"/>
      <w:bookmarkStart w:id="62" w:name="_Toc96959771"/>
      <w:bookmarkStart w:id="63" w:name="_Toc100819745"/>
      <w:r>
        <w:lastRenderedPageBreak/>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2"/>
      </w:pPr>
      <w:bookmarkStart w:id="64" w:name="_Toc510696586"/>
      <w:bookmarkStart w:id="65" w:name="_Toc35971378"/>
      <w:bookmarkStart w:id="66" w:name="_Toc67903502"/>
      <w:bookmarkStart w:id="67" w:name="_Toc73173204"/>
      <w:bookmarkStart w:id="68" w:name="_Toc96959772"/>
      <w:bookmarkStart w:id="69" w:name="_Toc100819746"/>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4DFB3421"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04878" w14:paraId="52970836" w14:textId="77777777">
        <w:tc>
          <w:tcPr>
            <w:tcW w:w="2918" w:type="dxa"/>
            <w:vMerge w:val="restart"/>
          </w:tcPr>
          <w:p w14:paraId="6EF85572" w14:textId="4DE1902D" w:rsidR="00E04878" w:rsidRDefault="00E04878">
            <w:pPr>
              <w:pStyle w:val="TAL"/>
            </w:pPr>
            <w:r>
              <w:rPr>
                <w:lang w:eastAsia="zh-CN"/>
              </w:rPr>
              <w:t>Ndccf_DataManagement</w:t>
            </w:r>
          </w:p>
        </w:tc>
        <w:tc>
          <w:tcPr>
            <w:tcW w:w="2322" w:type="dxa"/>
            <w:vMerge w:val="restart"/>
          </w:tcPr>
          <w:p w14:paraId="47F2EA41" w14:textId="77777777" w:rsidR="00E04878" w:rsidRDefault="00E04878">
            <w:pPr>
              <w:pStyle w:val="TAL"/>
            </w:pPr>
            <w:r>
              <w:t>This service enables the NF service consumers to subscribe to/unsubscribe from notifications for different collected data from the DCCF.</w:t>
            </w:r>
          </w:p>
        </w:tc>
        <w:tc>
          <w:tcPr>
            <w:tcW w:w="1510" w:type="dxa"/>
          </w:tcPr>
          <w:p w14:paraId="4D11928F" w14:textId="77777777" w:rsidR="00E04878" w:rsidRDefault="00E04878">
            <w:pPr>
              <w:pStyle w:val="TAL"/>
            </w:pPr>
            <w:r>
              <w:t>Subscribe</w:t>
            </w:r>
          </w:p>
        </w:tc>
        <w:tc>
          <w:tcPr>
            <w:tcW w:w="1506" w:type="dxa"/>
            <w:vMerge w:val="restart"/>
          </w:tcPr>
          <w:p w14:paraId="363054B6" w14:textId="77777777" w:rsidR="00E04878" w:rsidRDefault="00E04878">
            <w:pPr>
              <w:pStyle w:val="TAL"/>
            </w:pPr>
            <w:r>
              <w:t>Subscribe / Notify</w:t>
            </w:r>
          </w:p>
        </w:tc>
        <w:tc>
          <w:tcPr>
            <w:tcW w:w="1599" w:type="dxa"/>
            <w:vMerge w:val="restart"/>
          </w:tcPr>
          <w:p w14:paraId="772E9F02" w14:textId="5C14C610" w:rsidR="00E04878" w:rsidRDefault="00E04878">
            <w:pPr>
              <w:pStyle w:val="TAL"/>
            </w:pPr>
            <w:r>
              <w:t>NWDAF, PCF</w:t>
            </w:r>
            <w:r>
              <w:rPr>
                <w:rFonts w:eastAsia="Malgun Gothic"/>
              </w:rPr>
              <w:t>, NSSF, AMF, SMF, NEF, AF, ADRF</w:t>
            </w:r>
          </w:p>
        </w:tc>
      </w:tr>
      <w:tr w:rsidR="00E04878" w14:paraId="62D1A6A7" w14:textId="77777777">
        <w:tc>
          <w:tcPr>
            <w:tcW w:w="2918" w:type="dxa"/>
            <w:vMerge/>
          </w:tcPr>
          <w:p w14:paraId="0722DC75" w14:textId="77777777" w:rsidR="00E04878" w:rsidRDefault="00E04878">
            <w:pPr>
              <w:keepNext/>
              <w:keepLines/>
              <w:spacing w:after="0"/>
              <w:rPr>
                <w:rFonts w:ascii="Arial" w:hAnsi="Arial"/>
                <w:sz w:val="18"/>
              </w:rPr>
            </w:pPr>
          </w:p>
        </w:tc>
        <w:tc>
          <w:tcPr>
            <w:tcW w:w="2322" w:type="dxa"/>
            <w:vMerge/>
          </w:tcPr>
          <w:p w14:paraId="5F702A00" w14:textId="77777777" w:rsidR="00E04878" w:rsidRDefault="00E04878">
            <w:pPr>
              <w:keepNext/>
              <w:keepLines/>
              <w:spacing w:after="0"/>
              <w:rPr>
                <w:rFonts w:ascii="Arial" w:hAnsi="Arial"/>
                <w:sz w:val="18"/>
              </w:rPr>
            </w:pPr>
          </w:p>
        </w:tc>
        <w:tc>
          <w:tcPr>
            <w:tcW w:w="1510" w:type="dxa"/>
          </w:tcPr>
          <w:p w14:paraId="6D08365C" w14:textId="77777777" w:rsidR="00E04878" w:rsidRDefault="00E04878">
            <w:pPr>
              <w:keepNext/>
              <w:keepLines/>
              <w:spacing w:after="0"/>
              <w:rPr>
                <w:rFonts w:ascii="Arial" w:hAnsi="Arial"/>
                <w:sz w:val="18"/>
              </w:rPr>
            </w:pPr>
            <w:r>
              <w:rPr>
                <w:rFonts w:ascii="Arial" w:hAnsi="Arial"/>
                <w:sz w:val="18"/>
              </w:rPr>
              <w:t>Unsubscribe</w:t>
            </w:r>
          </w:p>
        </w:tc>
        <w:tc>
          <w:tcPr>
            <w:tcW w:w="1506" w:type="dxa"/>
            <w:vMerge/>
          </w:tcPr>
          <w:p w14:paraId="6F1A6AFE" w14:textId="77777777" w:rsidR="00E04878" w:rsidRDefault="00E04878">
            <w:pPr>
              <w:keepNext/>
              <w:keepLines/>
              <w:spacing w:after="0"/>
              <w:rPr>
                <w:rFonts w:ascii="Arial" w:hAnsi="Arial"/>
                <w:sz w:val="18"/>
              </w:rPr>
            </w:pPr>
          </w:p>
        </w:tc>
        <w:tc>
          <w:tcPr>
            <w:tcW w:w="1599" w:type="dxa"/>
            <w:vMerge/>
          </w:tcPr>
          <w:p w14:paraId="638790FA" w14:textId="77777777" w:rsidR="00E04878" w:rsidRDefault="00E04878">
            <w:pPr>
              <w:keepNext/>
              <w:keepLines/>
              <w:spacing w:after="0"/>
              <w:rPr>
                <w:rFonts w:ascii="Arial" w:hAnsi="Arial"/>
                <w:sz w:val="18"/>
              </w:rPr>
            </w:pPr>
          </w:p>
        </w:tc>
      </w:tr>
      <w:tr w:rsidR="00E04878" w14:paraId="3F1E1542" w14:textId="77777777" w:rsidTr="00D367C9">
        <w:trPr>
          <w:trHeight w:val="239"/>
        </w:trPr>
        <w:tc>
          <w:tcPr>
            <w:tcW w:w="2918" w:type="dxa"/>
            <w:vMerge/>
          </w:tcPr>
          <w:p w14:paraId="1FF33AB9" w14:textId="77777777" w:rsidR="00E04878" w:rsidRDefault="00E04878" w:rsidP="00E04878">
            <w:pPr>
              <w:keepNext/>
              <w:keepLines/>
              <w:spacing w:after="0"/>
              <w:rPr>
                <w:rFonts w:ascii="Arial" w:hAnsi="Arial"/>
                <w:sz w:val="18"/>
              </w:rPr>
            </w:pPr>
          </w:p>
        </w:tc>
        <w:tc>
          <w:tcPr>
            <w:tcW w:w="2322" w:type="dxa"/>
            <w:vMerge/>
          </w:tcPr>
          <w:p w14:paraId="51208DD1"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68ED771F" w14:textId="77777777" w:rsidR="00E04878" w:rsidRDefault="00E04878" w:rsidP="00E04878">
            <w:pPr>
              <w:keepNext/>
              <w:keepLines/>
              <w:spacing w:after="0"/>
              <w:rPr>
                <w:rFonts w:ascii="Arial" w:hAnsi="Arial"/>
                <w:sz w:val="18"/>
              </w:rPr>
            </w:pPr>
            <w:r>
              <w:rPr>
                <w:rFonts w:ascii="Arial" w:hAnsi="Arial"/>
                <w:sz w:val="18"/>
              </w:rPr>
              <w:t>Notify</w:t>
            </w:r>
          </w:p>
        </w:tc>
        <w:tc>
          <w:tcPr>
            <w:tcW w:w="1506" w:type="dxa"/>
            <w:vMerge w:val="restart"/>
          </w:tcPr>
          <w:p w14:paraId="78FFC530" w14:textId="0283DDE1" w:rsidR="00E04878" w:rsidRDefault="00E04878" w:rsidP="00E04878">
            <w:pPr>
              <w:keepNext/>
              <w:keepLines/>
              <w:spacing w:after="0"/>
              <w:rPr>
                <w:rFonts w:ascii="Arial" w:hAnsi="Arial"/>
                <w:sz w:val="18"/>
              </w:rPr>
            </w:pPr>
            <w:r w:rsidRPr="00463869">
              <w:rPr>
                <w:rFonts w:ascii="Arial" w:hAnsi="Arial"/>
                <w:sz w:val="18"/>
              </w:rPr>
              <w:t>Request / Response</w:t>
            </w:r>
          </w:p>
        </w:tc>
        <w:tc>
          <w:tcPr>
            <w:tcW w:w="1599" w:type="dxa"/>
            <w:vMerge w:val="restart"/>
          </w:tcPr>
          <w:p w14:paraId="073CB5FB" w14:textId="17E3B7F7" w:rsidR="00E04878" w:rsidRDefault="00E04878" w:rsidP="00E04878">
            <w:pPr>
              <w:keepNext/>
              <w:keepLines/>
              <w:spacing w:after="0"/>
              <w:rPr>
                <w:rFonts w:ascii="Arial" w:hAnsi="Arial"/>
                <w:sz w:val="18"/>
              </w:rPr>
            </w:pPr>
            <w:r w:rsidRPr="00463869">
              <w:rPr>
                <w:rFonts w:ascii="Arial" w:hAnsi="Arial"/>
                <w:sz w:val="18"/>
              </w:rPr>
              <w:t>NWDAF, PCF, NSSF, AMF, SMF, NEF, AF</w:t>
            </w:r>
          </w:p>
        </w:tc>
      </w:tr>
      <w:tr w:rsidR="00E04878" w14:paraId="557BD29F" w14:textId="77777777">
        <w:trPr>
          <w:trHeight w:val="238"/>
        </w:trPr>
        <w:tc>
          <w:tcPr>
            <w:tcW w:w="2918" w:type="dxa"/>
            <w:vMerge/>
            <w:tcBorders>
              <w:bottom w:val="single" w:sz="4" w:space="0" w:color="auto"/>
            </w:tcBorders>
          </w:tcPr>
          <w:p w14:paraId="68085609" w14:textId="77777777" w:rsidR="00E04878" w:rsidRDefault="00E04878" w:rsidP="00E04878">
            <w:pPr>
              <w:keepNext/>
              <w:keepLines/>
              <w:spacing w:after="0"/>
              <w:rPr>
                <w:rFonts w:ascii="Arial" w:hAnsi="Arial"/>
                <w:sz w:val="18"/>
              </w:rPr>
            </w:pPr>
          </w:p>
        </w:tc>
        <w:tc>
          <w:tcPr>
            <w:tcW w:w="2322" w:type="dxa"/>
            <w:vMerge/>
            <w:tcBorders>
              <w:bottom w:val="single" w:sz="4" w:space="0" w:color="auto"/>
            </w:tcBorders>
          </w:tcPr>
          <w:p w14:paraId="22D979A7"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0C1CC21B" w14:textId="2B997CC5" w:rsidR="00E04878" w:rsidRDefault="00E04878" w:rsidP="00E04878">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E04878" w:rsidRDefault="00E04878" w:rsidP="00E04878">
            <w:pPr>
              <w:keepNext/>
              <w:keepLines/>
              <w:spacing w:after="0"/>
              <w:rPr>
                <w:rFonts w:ascii="Arial" w:hAnsi="Arial"/>
                <w:sz w:val="18"/>
              </w:rPr>
            </w:pPr>
          </w:p>
        </w:tc>
        <w:tc>
          <w:tcPr>
            <w:tcW w:w="1599" w:type="dxa"/>
            <w:vMerge/>
            <w:tcBorders>
              <w:bottom w:val="single" w:sz="4" w:space="0" w:color="auto"/>
            </w:tcBorders>
          </w:tcPr>
          <w:p w14:paraId="66DA0843" w14:textId="77777777" w:rsidR="00E04878" w:rsidRDefault="00E04878" w:rsidP="00E04878">
            <w:pPr>
              <w:keepNext/>
              <w:keepLines/>
              <w:spacing w:after="0"/>
              <w:rPr>
                <w:rFonts w:ascii="Arial" w:hAnsi="Arial"/>
                <w:sz w:val="18"/>
              </w:rPr>
            </w:pPr>
          </w:p>
        </w:tc>
      </w:tr>
      <w:tr w:rsidR="00E04878" w14:paraId="659C842B" w14:textId="77777777" w:rsidTr="00D367C9">
        <w:trPr>
          <w:trHeight w:val="204"/>
        </w:trPr>
        <w:tc>
          <w:tcPr>
            <w:tcW w:w="2918" w:type="dxa"/>
            <w:vMerge w:val="restart"/>
            <w:tcBorders>
              <w:top w:val="single" w:sz="4" w:space="0" w:color="auto"/>
            </w:tcBorders>
          </w:tcPr>
          <w:p w14:paraId="00224BDD" w14:textId="77777777" w:rsidR="00E04878" w:rsidRDefault="00E04878" w:rsidP="00E04878">
            <w:pPr>
              <w:pStyle w:val="TAL"/>
            </w:pPr>
            <w:r>
              <w:rPr>
                <w:lang w:eastAsia="ja-JP"/>
              </w:rPr>
              <w:t>Ndccf_ContextManagement</w:t>
            </w:r>
          </w:p>
        </w:tc>
        <w:tc>
          <w:tcPr>
            <w:tcW w:w="2322" w:type="dxa"/>
            <w:vMerge w:val="restart"/>
          </w:tcPr>
          <w:p w14:paraId="3EC50A51" w14:textId="77777777" w:rsidR="00E04878" w:rsidRDefault="00E04878" w:rsidP="00E04878">
            <w:pPr>
              <w:pStyle w:val="TAL"/>
            </w:pPr>
            <w:r>
              <w:t>This service enables the NF service consumers to register/deregister collected data in the DCCF.</w:t>
            </w:r>
          </w:p>
        </w:tc>
        <w:tc>
          <w:tcPr>
            <w:tcW w:w="1510" w:type="dxa"/>
          </w:tcPr>
          <w:p w14:paraId="2829A5A3" w14:textId="0F093855" w:rsidR="00E04878" w:rsidRDefault="00E04878" w:rsidP="00E04878">
            <w:pPr>
              <w:pStyle w:val="TAL"/>
            </w:pPr>
            <w:r>
              <w:rPr>
                <w:lang w:eastAsia="ja-JP"/>
              </w:rPr>
              <w:t>Register</w:t>
            </w:r>
          </w:p>
        </w:tc>
        <w:tc>
          <w:tcPr>
            <w:tcW w:w="1506" w:type="dxa"/>
            <w:vMerge w:val="restart"/>
          </w:tcPr>
          <w:p w14:paraId="60C428C4" w14:textId="77777777" w:rsidR="00E04878" w:rsidRDefault="00E04878" w:rsidP="00E04878">
            <w:pPr>
              <w:pStyle w:val="TAL"/>
            </w:pPr>
            <w:r>
              <w:t>Request / Response</w:t>
            </w:r>
          </w:p>
        </w:tc>
        <w:tc>
          <w:tcPr>
            <w:tcW w:w="1599" w:type="dxa"/>
            <w:vMerge w:val="restart"/>
          </w:tcPr>
          <w:p w14:paraId="605CDD23" w14:textId="77777777" w:rsidR="00E04878" w:rsidRDefault="00E04878" w:rsidP="00E04878">
            <w:pPr>
              <w:pStyle w:val="TAL"/>
            </w:pPr>
            <w:r>
              <w:t>NWDAF, ADRF</w:t>
            </w:r>
          </w:p>
        </w:tc>
      </w:tr>
      <w:tr w:rsidR="00E04878" w14:paraId="3FE2D90A" w14:textId="77777777" w:rsidTr="00D367C9">
        <w:trPr>
          <w:trHeight w:val="203"/>
        </w:trPr>
        <w:tc>
          <w:tcPr>
            <w:tcW w:w="2918" w:type="dxa"/>
            <w:vMerge/>
          </w:tcPr>
          <w:p w14:paraId="5523C1C3" w14:textId="77777777" w:rsidR="00E04878" w:rsidRDefault="00E04878" w:rsidP="00E04878">
            <w:pPr>
              <w:pStyle w:val="TAL"/>
              <w:rPr>
                <w:lang w:eastAsia="ja-JP"/>
              </w:rPr>
            </w:pPr>
          </w:p>
        </w:tc>
        <w:tc>
          <w:tcPr>
            <w:tcW w:w="2322" w:type="dxa"/>
            <w:vMerge/>
          </w:tcPr>
          <w:p w14:paraId="57CD4063" w14:textId="77777777" w:rsidR="00E04878" w:rsidRDefault="00E04878" w:rsidP="00E04878">
            <w:pPr>
              <w:pStyle w:val="TAL"/>
            </w:pPr>
          </w:p>
        </w:tc>
        <w:tc>
          <w:tcPr>
            <w:tcW w:w="1510" w:type="dxa"/>
          </w:tcPr>
          <w:p w14:paraId="782BFB0A" w14:textId="2B96FA3C" w:rsidR="00E04878" w:rsidRDefault="00E04878" w:rsidP="00E04878">
            <w:pPr>
              <w:pStyle w:val="TAL"/>
            </w:pPr>
            <w:r>
              <w:rPr>
                <w:lang w:eastAsia="ja-JP"/>
              </w:rPr>
              <w:t>Update</w:t>
            </w:r>
          </w:p>
        </w:tc>
        <w:tc>
          <w:tcPr>
            <w:tcW w:w="1506" w:type="dxa"/>
            <w:vMerge/>
          </w:tcPr>
          <w:p w14:paraId="4A4AB01C" w14:textId="77777777" w:rsidR="00E04878" w:rsidRDefault="00E04878" w:rsidP="00E04878">
            <w:pPr>
              <w:pStyle w:val="TAL"/>
            </w:pPr>
          </w:p>
        </w:tc>
        <w:tc>
          <w:tcPr>
            <w:tcW w:w="1599" w:type="dxa"/>
            <w:vMerge/>
          </w:tcPr>
          <w:p w14:paraId="2E52F738" w14:textId="77777777" w:rsidR="00E04878" w:rsidRDefault="00E04878" w:rsidP="00E04878">
            <w:pPr>
              <w:pStyle w:val="TAL"/>
            </w:pPr>
          </w:p>
        </w:tc>
      </w:tr>
      <w:tr w:rsidR="00E04878" w14:paraId="7B1E4B50" w14:textId="77777777" w:rsidTr="00D367C9">
        <w:trPr>
          <w:trHeight w:val="203"/>
        </w:trPr>
        <w:tc>
          <w:tcPr>
            <w:tcW w:w="2918" w:type="dxa"/>
            <w:vMerge/>
            <w:tcBorders>
              <w:bottom w:val="single" w:sz="4" w:space="0" w:color="auto"/>
            </w:tcBorders>
          </w:tcPr>
          <w:p w14:paraId="7CAD2939" w14:textId="77777777" w:rsidR="00E04878" w:rsidRDefault="00E04878" w:rsidP="00E04878">
            <w:pPr>
              <w:pStyle w:val="TAL"/>
              <w:rPr>
                <w:lang w:eastAsia="ja-JP"/>
              </w:rPr>
            </w:pPr>
          </w:p>
        </w:tc>
        <w:tc>
          <w:tcPr>
            <w:tcW w:w="2322" w:type="dxa"/>
            <w:vMerge/>
          </w:tcPr>
          <w:p w14:paraId="1A1372AF" w14:textId="77777777" w:rsidR="00E04878" w:rsidRDefault="00E04878" w:rsidP="00E04878">
            <w:pPr>
              <w:pStyle w:val="TAL"/>
            </w:pPr>
          </w:p>
        </w:tc>
        <w:tc>
          <w:tcPr>
            <w:tcW w:w="1510" w:type="dxa"/>
          </w:tcPr>
          <w:p w14:paraId="77236A87" w14:textId="4ECB7DA1" w:rsidR="00E04878" w:rsidRDefault="00E04878" w:rsidP="00E04878">
            <w:pPr>
              <w:pStyle w:val="TAL"/>
            </w:pPr>
            <w:r>
              <w:rPr>
                <w:lang w:eastAsia="ja-JP"/>
              </w:rPr>
              <w:t>Deregister</w:t>
            </w:r>
          </w:p>
        </w:tc>
        <w:tc>
          <w:tcPr>
            <w:tcW w:w="1506" w:type="dxa"/>
            <w:vMerge/>
          </w:tcPr>
          <w:p w14:paraId="24BABDC6" w14:textId="77777777" w:rsidR="00E04878" w:rsidRDefault="00E04878" w:rsidP="00E04878">
            <w:pPr>
              <w:pStyle w:val="TAL"/>
            </w:pPr>
          </w:p>
        </w:tc>
        <w:tc>
          <w:tcPr>
            <w:tcW w:w="1599" w:type="dxa"/>
            <w:vMerge/>
          </w:tcPr>
          <w:p w14:paraId="2B0F0ACE" w14:textId="77777777" w:rsidR="00E04878" w:rsidRDefault="00E04878" w:rsidP="00E04878">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0" w:name="_Toc510696587"/>
      <w:bookmarkStart w:id="71" w:name="_Toc35971379"/>
      <w:bookmarkStart w:id="72" w:name="_Toc67903503"/>
      <w:bookmarkStart w:id="73" w:name="_Toc73173205"/>
      <w:bookmarkStart w:id="74" w:name="_Toc96959773"/>
      <w:bookmarkStart w:id="75" w:name="_Toc100819747"/>
      <w:r>
        <w:t>4.2</w:t>
      </w:r>
      <w:r>
        <w:tab/>
      </w:r>
      <w:r>
        <w:rPr>
          <w:lang w:eastAsia="zh-CN"/>
        </w:rPr>
        <w:t>Ndccf_DataManagement</w:t>
      </w:r>
      <w:r>
        <w:t xml:space="preserve"> Service</w:t>
      </w:r>
      <w:bookmarkEnd w:id="70"/>
      <w:bookmarkEnd w:id="71"/>
      <w:bookmarkEnd w:id="72"/>
      <w:bookmarkEnd w:id="73"/>
      <w:bookmarkEnd w:id="74"/>
      <w:bookmarkEnd w:id="75"/>
    </w:p>
    <w:p w14:paraId="455C4DFA" w14:textId="77777777" w:rsidR="00E60FE0" w:rsidRDefault="00C872B4">
      <w:pPr>
        <w:pStyle w:val="30"/>
      </w:pPr>
      <w:bookmarkStart w:id="76" w:name="_Toc510696588"/>
      <w:bookmarkStart w:id="77" w:name="_Toc35971380"/>
      <w:bookmarkStart w:id="78" w:name="_Toc67903504"/>
      <w:bookmarkStart w:id="79" w:name="_Toc73173206"/>
      <w:bookmarkStart w:id="80" w:name="_Toc96959774"/>
      <w:bookmarkStart w:id="81" w:name="_Toc100819748"/>
      <w:r>
        <w:t>4.2.1</w:t>
      </w:r>
      <w:r>
        <w:tab/>
        <w:t>Service Description</w:t>
      </w:r>
      <w:bookmarkEnd w:id="76"/>
      <w:bookmarkEnd w:id="77"/>
      <w:bookmarkEnd w:id="78"/>
      <w:bookmarkEnd w:id="79"/>
      <w:bookmarkEnd w:id="80"/>
      <w:bookmarkEnd w:id="81"/>
    </w:p>
    <w:p w14:paraId="01284EE9" w14:textId="77777777" w:rsidR="00E60FE0" w:rsidRDefault="00C872B4">
      <w:pPr>
        <w:pStyle w:val="40"/>
      </w:pPr>
      <w:bookmarkStart w:id="82" w:name="_Toc73173207"/>
      <w:bookmarkStart w:id="83" w:name="_Toc96959775"/>
      <w:bookmarkStart w:id="84" w:name="_Toc100819749"/>
      <w:r>
        <w:t>4.2.1.1</w:t>
      </w:r>
      <w:r>
        <w:tab/>
        <w:t>Overview</w:t>
      </w:r>
      <w:bookmarkEnd w:id="82"/>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5" w:name="_Toc73173208"/>
      <w:bookmarkStart w:id="86" w:name="_Toc96959776"/>
      <w:bookmarkStart w:id="87" w:name="_Toc100819750"/>
      <w:r>
        <w:lastRenderedPageBreak/>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23.7pt" o:ole="">
            <v:imagedata r:id="rId12" o:title=""/>
          </v:shape>
          <o:OLEObject Type="Embed" ProgID="Visio.Drawing.15" ShapeID="_x0000_i1025" DrawAspect="Content" ObjectID="_1723573290"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1.9pt;height:110pt" o:ole="">
            <v:imagedata r:id="rId14" o:title=""/>
          </v:shape>
          <o:OLEObject Type="Embed" ProgID="Visio.Drawing.15" ShapeID="_x0000_i1026" DrawAspect="Content" ObjectID="_172357329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r w:rsidR="001B6CE9">
        <w:t>Ndccf_DataManagement</w:t>
      </w:r>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40"/>
      </w:pPr>
      <w:bookmarkStart w:id="89" w:name="_Toc73173209"/>
      <w:bookmarkStart w:id="90" w:name="_Toc96959777"/>
      <w:bookmarkStart w:id="91" w:name="_Toc100819751"/>
      <w:r>
        <w:t>4.2.1.3</w:t>
      </w:r>
      <w:r>
        <w:tab/>
      </w:r>
      <w:r>
        <w:rPr>
          <w:noProof/>
          <w:lang w:eastAsia="zh-CN"/>
        </w:rPr>
        <w:t>Network Functions</w:t>
      </w:r>
      <w:bookmarkEnd w:id="89"/>
      <w:bookmarkEnd w:id="90"/>
      <w:bookmarkEnd w:id="91"/>
    </w:p>
    <w:p w14:paraId="51F422BD" w14:textId="77777777" w:rsidR="00E60FE0" w:rsidRDefault="00C872B4">
      <w:pPr>
        <w:pStyle w:val="50"/>
      </w:pPr>
      <w:bookmarkStart w:id="92" w:name="_Toc73173210"/>
      <w:bookmarkStart w:id="93" w:name="_Toc96959778"/>
      <w:bookmarkStart w:id="94" w:name="_Toc100819752"/>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50"/>
      </w:pPr>
      <w:bookmarkStart w:id="96" w:name="_Toc96959779"/>
      <w:bookmarkStart w:id="97" w:name="_Toc100819753"/>
      <w:r>
        <w:lastRenderedPageBreak/>
        <w:t>4.2.1.3.2</w:t>
      </w:r>
      <w:r>
        <w:tab/>
        <w:t>NF Service Consumers</w:t>
      </w:r>
      <w:bookmarkEnd w:id="95"/>
      <w:bookmarkEnd w:id="96"/>
      <w:bookmarkEnd w:id="97"/>
    </w:p>
    <w:p w14:paraId="094EAF36" w14:textId="34AD89C9"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0"/>
      </w:pPr>
      <w:bookmarkStart w:id="98" w:name="_Toc510696589"/>
      <w:bookmarkStart w:id="99" w:name="_Toc35971381"/>
      <w:bookmarkStart w:id="100" w:name="_Toc67903505"/>
      <w:bookmarkStart w:id="101" w:name="_Toc73173212"/>
      <w:bookmarkStart w:id="102" w:name="_Toc96959780"/>
      <w:bookmarkStart w:id="103" w:name="_Toc100819754"/>
      <w:r>
        <w:t>4.2.2</w:t>
      </w:r>
      <w:r>
        <w:tab/>
        <w:t>Service Operations</w:t>
      </w:r>
      <w:bookmarkEnd w:id="98"/>
      <w:bookmarkEnd w:id="99"/>
      <w:bookmarkEnd w:id="100"/>
      <w:bookmarkEnd w:id="101"/>
      <w:bookmarkEnd w:id="102"/>
      <w:bookmarkEnd w:id="103"/>
    </w:p>
    <w:p w14:paraId="3CCDE23F" w14:textId="77777777" w:rsidR="00E60FE0" w:rsidRDefault="00C872B4">
      <w:pPr>
        <w:pStyle w:val="40"/>
      </w:pPr>
      <w:bookmarkStart w:id="104" w:name="_Toc510696590"/>
      <w:bookmarkStart w:id="105" w:name="_Toc35971382"/>
      <w:bookmarkStart w:id="106" w:name="_Toc67903506"/>
      <w:bookmarkStart w:id="107" w:name="_Toc73173213"/>
      <w:bookmarkStart w:id="108" w:name="_Toc96959781"/>
      <w:bookmarkStart w:id="109" w:name="_Toc100819755"/>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40"/>
      </w:pPr>
      <w:bookmarkStart w:id="115" w:name="_Toc100819756"/>
      <w:r>
        <w:t>4.2.2.2</w:t>
      </w:r>
      <w:r>
        <w:tab/>
      </w:r>
      <w:bookmarkEnd w:id="110"/>
      <w:bookmarkEnd w:id="111"/>
      <w:bookmarkEnd w:id="112"/>
      <w:r>
        <w:rPr>
          <w:lang w:eastAsia="ja-JP"/>
        </w:rPr>
        <w:t>Ndccf_DataManagement_Subscribe service operation</w:t>
      </w:r>
      <w:bookmarkEnd w:id="113"/>
      <w:bookmarkEnd w:id="114"/>
      <w:bookmarkEnd w:id="115"/>
    </w:p>
    <w:p w14:paraId="5DFB6394" w14:textId="77777777" w:rsidR="00CB4A01" w:rsidRDefault="00C872B4" w:rsidP="00CB4A01">
      <w:pPr>
        <w:pStyle w:val="50"/>
      </w:pPr>
      <w:bookmarkStart w:id="116" w:name="_Toc510696592"/>
      <w:bookmarkStart w:id="117" w:name="_Toc35971384"/>
      <w:bookmarkStart w:id="118" w:name="_Toc67903508"/>
      <w:bookmarkStart w:id="119" w:name="_Toc73173215"/>
      <w:bookmarkStart w:id="120" w:name="_Toc96959783"/>
      <w:bookmarkStart w:id="121" w:name="_Toc100819757"/>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The Ndccf_DataManagement_Subscribe service operation is used by an NF service consumer to create or update a subscription for analytics or data notifications from the DCCF.</w:t>
      </w:r>
      <w:bookmarkEnd w:id="122"/>
    </w:p>
    <w:p w14:paraId="6D4A84D8" w14:textId="77777777" w:rsidR="00F056BA" w:rsidRDefault="00C872B4" w:rsidP="00403D6B">
      <w:pPr>
        <w:pStyle w:val="50"/>
      </w:pPr>
      <w:bookmarkStart w:id="123" w:name="_Toc510696593"/>
      <w:bookmarkStart w:id="124" w:name="_Toc35971385"/>
      <w:bookmarkStart w:id="125" w:name="_Toc67903509"/>
      <w:bookmarkStart w:id="126" w:name="_Toc73173216"/>
      <w:bookmarkStart w:id="127" w:name="_Toc96959784"/>
      <w:bookmarkStart w:id="128" w:name="_Toc100819758"/>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Batang"/>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9.3pt" o:ole="">
            <v:imagedata r:id="rId16" o:title=""/>
          </v:shape>
          <o:OLEObject Type="Embed" ProgID="Visio.Drawing.15" ShapeID="_x0000_i1027" DrawAspect="Content" ObjectID="_1723573292"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4AD28A81"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463869">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61AA2938"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3" w:name="_Toc510696594"/>
      <w:bookmarkStart w:id="134" w:name="_Toc35971386"/>
      <w:bookmarkStart w:id="135" w:name="_Toc67903510"/>
      <w:bookmarkStart w:id="136" w:name="_Toc73173217"/>
      <w:bookmarkStart w:id="137" w:name="_Toc96959785"/>
      <w:bookmarkStart w:id="138" w:name="_Toc100819759"/>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85pt;height:170.5pt" o:ole="">
            <v:imagedata r:id="rId18" o:title=""/>
          </v:shape>
          <o:OLEObject Type="Embed" ProgID="Visio.Drawing.15" ShapeID="_x0000_i1028" DrawAspect="Content" ObjectID="_172357329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39" w:name="_Toc96959786"/>
      <w:bookmarkStart w:id="140" w:name="_Toc100819760"/>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9.3pt" o:ole="">
            <v:imagedata r:id="rId20" o:title=""/>
          </v:shape>
          <o:OLEObject Type="Embed" ProgID="Visio.Drawing.15" ShapeID="_x0000_i1029" DrawAspect="Content" ObjectID="_1723573294"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185BCC" w:rsidR="00F056BA" w:rsidRDefault="00F056BA" w:rsidP="00F056BA">
      <w:pPr>
        <w:pStyle w:val="B2"/>
      </w:pPr>
      <w:r>
        <w:t>-</w:t>
      </w:r>
      <w:r>
        <w:tab/>
      </w:r>
      <w:r w:rsidR="00CB1ADE">
        <w:t>AMF</w:t>
      </w:r>
      <w:r>
        <w:t xml:space="preserve"> event exposure subscription within the "amfDataSub" attribute;</w:t>
      </w:r>
    </w:p>
    <w:p w14:paraId="6761BBEC" w14:textId="638647EC" w:rsidR="00F056BA" w:rsidRDefault="00F056BA" w:rsidP="00F056BA">
      <w:pPr>
        <w:pStyle w:val="B2"/>
      </w:pPr>
      <w:r>
        <w:t>-</w:t>
      </w:r>
      <w:r>
        <w:tab/>
      </w:r>
      <w:r w:rsidR="00CB1ADE">
        <w:t>SMF</w:t>
      </w:r>
      <w:r>
        <w:t xml:space="preserve"> event exposure subscription within the "smfDataSub" attribute;</w:t>
      </w:r>
    </w:p>
    <w:p w14:paraId="2B7341B3" w14:textId="31820605" w:rsidR="00F056BA" w:rsidRDefault="00F056BA" w:rsidP="00F056BA">
      <w:pPr>
        <w:pStyle w:val="B2"/>
      </w:pPr>
      <w:r>
        <w:t>-</w:t>
      </w:r>
      <w:r>
        <w:tab/>
      </w:r>
      <w:r w:rsidR="00CB1ADE">
        <w:t>UDM</w:t>
      </w:r>
      <w:r>
        <w:t xml:space="preserve"> event exposure subscription within the "udmDataSub" attribute; </w:t>
      </w:r>
    </w:p>
    <w:p w14:paraId="7FAC3841" w14:textId="642DCD20" w:rsidR="00F056BA" w:rsidRDefault="00F056BA" w:rsidP="00F056BA">
      <w:pPr>
        <w:pStyle w:val="B2"/>
      </w:pPr>
      <w:r>
        <w:t>-</w:t>
      </w:r>
      <w:r>
        <w:tab/>
      </w:r>
      <w:r w:rsidR="00CB1ADE">
        <w:t>NEF</w:t>
      </w:r>
      <w:r>
        <w:t xml:space="preserve"> event exposure subscription within the "nefDataSub" attribute;</w:t>
      </w:r>
    </w:p>
    <w:p w14:paraId="77CA3F50" w14:textId="4C232043"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lastRenderedPageBreak/>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7A9989CC"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463869">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1" w:name="_Toc96959787"/>
      <w:bookmarkStart w:id="142" w:name="_Toc100819761"/>
      <w:r>
        <w:lastRenderedPageBreak/>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1.85pt;height:170.5pt" o:ole="">
            <v:imagedata r:id="rId22" o:title=""/>
          </v:shape>
          <o:OLEObject Type="Embed" ProgID="Visio.Drawing.15" ShapeID="_x0000_i1030" DrawAspect="Content" ObjectID="_172357329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3" w:name="_Toc510696595"/>
      <w:bookmarkStart w:id="144" w:name="_Toc35971387"/>
      <w:bookmarkStart w:id="145" w:name="_Toc67903511"/>
      <w:bookmarkStart w:id="146" w:name="_Toc73173218"/>
      <w:bookmarkStart w:id="147" w:name="_Toc96959788"/>
      <w:bookmarkStart w:id="148" w:name="_Toc100819762"/>
      <w:r>
        <w:lastRenderedPageBreak/>
        <w:t>4.2.2.3</w:t>
      </w:r>
      <w:r>
        <w:tab/>
      </w:r>
      <w:bookmarkEnd w:id="143"/>
      <w:bookmarkEnd w:id="144"/>
      <w:bookmarkEnd w:id="145"/>
      <w:r>
        <w:rPr>
          <w:lang w:eastAsia="ja-JP"/>
        </w:rPr>
        <w:t>Ndccf_DataManagement_Unsubscribe service operation</w:t>
      </w:r>
      <w:bookmarkEnd w:id="146"/>
      <w:bookmarkEnd w:id="147"/>
      <w:bookmarkEnd w:id="148"/>
    </w:p>
    <w:p w14:paraId="0A110EAC" w14:textId="77777777" w:rsidR="00E60FE0" w:rsidRDefault="00C872B4">
      <w:pPr>
        <w:pStyle w:val="50"/>
      </w:pPr>
      <w:bookmarkStart w:id="149" w:name="_Toc73173219"/>
      <w:bookmarkStart w:id="150" w:name="_Toc96959789"/>
      <w:bookmarkStart w:id="151" w:name="_Toc100819763"/>
      <w:r>
        <w:t>4.2.2.3.1</w:t>
      </w:r>
      <w:r>
        <w:tab/>
        <w:t>General</w:t>
      </w:r>
      <w:bookmarkEnd w:id="149"/>
      <w:bookmarkEnd w:id="150"/>
      <w:bookmarkEnd w:id="15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2" w:name="_Toc73173220"/>
      <w:bookmarkStart w:id="153" w:name="_Toc96959790"/>
      <w:bookmarkStart w:id="154" w:name="_Toc100819764"/>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3pt" o:ole="">
            <v:imagedata r:id="rId24" o:title=""/>
          </v:shape>
          <o:OLEObject Type="Embed" ProgID="Visio.Drawing.15" ShapeID="_x0000_i1031" DrawAspect="Content" ObjectID="_172357329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5" w:name="_Toc96959791"/>
      <w:bookmarkStart w:id="156" w:name="_Toc100819765"/>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3pt" o:ole="">
            <v:imagedata r:id="rId26" o:title=""/>
          </v:shape>
          <o:OLEObject Type="Embed" ProgID="Visio.Drawing.15" ShapeID="_x0000_i1032" DrawAspect="Content" ObjectID="_1723573297"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7" w:name="_Toc73173221"/>
      <w:bookmarkStart w:id="158" w:name="_Toc96959792"/>
      <w:bookmarkStart w:id="159" w:name="_Toc100819766"/>
      <w:r>
        <w:t>4.2.2.4</w:t>
      </w:r>
      <w:r>
        <w:tab/>
      </w:r>
      <w:r>
        <w:rPr>
          <w:lang w:eastAsia="ja-JP"/>
        </w:rPr>
        <w:t>Ndccf_DataManagement_Notify service operation</w:t>
      </w:r>
      <w:bookmarkEnd w:id="157"/>
      <w:bookmarkEnd w:id="158"/>
      <w:bookmarkEnd w:id="159"/>
    </w:p>
    <w:p w14:paraId="6A7A8183" w14:textId="77777777" w:rsidR="00E60FE0" w:rsidRDefault="00C872B4">
      <w:pPr>
        <w:pStyle w:val="50"/>
      </w:pPr>
      <w:bookmarkStart w:id="160" w:name="_Toc73173222"/>
      <w:bookmarkStart w:id="161" w:name="_Toc96959793"/>
      <w:bookmarkStart w:id="162" w:name="_Toc100819767"/>
      <w:r>
        <w:t>4.2.2.4.1</w:t>
      </w:r>
      <w:r>
        <w:tab/>
        <w:t>General</w:t>
      </w:r>
      <w:bookmarkEnd w:id="160"/>
      <w:bookmarkEnd w:id="161"/>
      <w:bookmarkEnd w:id="16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3" w:name="_Toc73173223"/>
      <w:bookmarkStart w:id="164" w:name="_Toc96959794"/>
      <w:bookmarkStart w:id="165" w:name="_Toc100819768"/>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4D1DC3E5"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20F674F8"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6" w:name="_Toc96959795"/>
      <w:bookmarkStart w:id="167" w:name="_Toc100819769"/>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54A7604F"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0BEA889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42491E55" w14:textId="43B91E95" w:rsidR="002B08C2" w:rsidRDefault="002B08C2" w:rsidP="002B08C2">
      <w:pPr>
        <w:pStyle w:val="B1"/>
      </w:pPr>
      <w:r>
        <w:t>-</w:t>
      </w:r>
      <w:r>
        <w:tab/>
      </w:r>
      <w:r w:rsidR="00920353">
        <w:t xml:space="preserve">the data notification within the "dataNotif" attribute, which contains </w:t>
      </w:r>
      <w:r>
        <w:t>one of the following:</w:t>
      </w:r>
    </w:p>
    <w:p w14:paraId="0A1D6B43" w14:textId="3426A3DF" w:rsidR="002B08C2" w:rsidRDefault="002B08C2" w:rsidP="002B08C2">
      <w:pPr>
        <w:pStyle w:val="B2"/>
        <w:rPr>
          <w:noProof/>
          <w:lang w:eastAsia="zh-CN"/>
        </w:rPr>
      </w:pPr>
      <w:r>
        <w:t>-</w:t>
      </w:r>
      <w:r>
        <w:tab/>
      </w:r>
      <w:r w:rsidR="002C1DB3">
        <w:t>NEF</w:t>
      </w:r>
      <w:r>
        <w:t xml:space="preserve"> event</w:t>
      </w:r>
      <w:r w:rsidR="00920353">
        <w:t>(</w:t>
      </w:r>
      <w:r>
        <w:t>s</w:t>
      </w:r>
      <w:r w:rsidR="00920353">
        <w:t>)</w:t>
      </w:r>
      <w:r>
        <w:t xml:space="preserve"> that occurred in the "nefEventNotifs" attribute;</w:t>
      </w:r>
    </w:p>
    <w:p w14:paraId="25A8AEA7" w14:textId="49696E70" w:rsidR="002B08C2" w:rsidRDefault="002B08C2" w:rsidP="002B08C2">
      <w:pPr>
        <w:pStyle w:val="B2"/>
        <w:rPr>
          <w:noProof/>
          <w:lang w:eastAsia="zh-CN"/>
        </w:rPr>
      </w:pPr>
      <w:r>
        <w:t>-</w:t>
      </w:r>
      <w:r>
        <w:tab/>
      </w:r>
      <w:r w:rsidR="002C1DB3">
        <w:t>AF</w:t>
      </w:r>
      <w:r>
        <w:t xml:space="preserve"> event</w:t>
      </w:r>
      <w:r w:rsidR="00920353">
        <w:t>(</w:t>
      </w:r>
      <w:r>
        <w:t>s</w:t>
      </w:r>
      <w:r w:rsidR="00920353">
        <w:t>)</w:t>
      </w:r>
      <w:r>
        <w:t xml:space="preserve"> that occurred in the "afEventNotifs" attribute;</w:t>
      </w:r>
    </w:p>
    <w:p w14:paraId="7D636BF2" w14:textId="6CBEA304" w:rsidR="002B08C2" w:rsidRDefault="002B08C2" w:rsidP="002B08C2">
      <w:pPr>
        <w:pStyle w:val="B2"/>
        <w:rPr>
          <w:noProof/>
          <w:lang w:eastAsia="zh-CN"/>
        </w:rPr>
      </w:pPr>
      <w:r>
        <w:t>-</w:t>
      </w:r>
      <w:r>
        <w:tab/>
      </w:r>
      <w:r w:rsidR="002C1DB3">
        <w:t>AMF</w:t>
      </w:r>
      <w:r>
        <w:t xml:space="preserve"> event</w:t>
      </w:r>
      <w:r w:rsidR="00920353">
        <w:t>(</w:t>
      </w:r>
      <w:r>
        <w:t>s</w:t>
      </w:r>
      <w:r w:rsidR="00920353">
        <w:t>)</w:t>
      </w:r>
      <w:r>
        <w:t xml:space="preserve"> that occurred in the "amfEventNotifs" attribute;</w:t>
      </w:r>
    </w:p>
    <w:p w14:paraId="6A3123F0" w14:textId="6880B29B" w:rsidR="002B08C2" w:rsidRDefault="002B08C2" w:rsidP="002B08C2">
      <w:pPr>
        <w:pStyle w:val="B2"/>
        <w:rPr>
          <w:noProof/>
          <w:lang w:eastAsia="zh-CN"/>
        </w:rPr>
      </w:pPr>
      <w:r>
        <w:rPr>
          <w:noProof/>
          <w:lang w:eastAsia="zh-CN"/>
        </w:rPr>
        <w:t>-</w:t>
      </w:r>
      <w:r w:rsidR="00611C84">
        <w:tab/>
      </w:r>
      <w:r w:rsidR="002C1DB3">
        <w:t>SMF</w:t>
      </w:r>
      <w:r>
        <w:t xml:space="preserve"> event</w:t>
      </w:r>
      <w:r w:rsidR="00920353">
        <w:t>(</w:t>
      </w:r>
      <w:r>
        <w:t>s</w:t>
      </w:r>
      <w:r w:rsidR="00920353">
        <w:t>)</w:t>
      </w:r>
      <w:r>
        <w:t xml:space="preserve"> that occurred in the "smfEventNotifs" attribute;</w:t>
      </w:r>
    </w:p>
    <w:p w14:paraId="4D287BE0" w14:textId="2C50E2B7" w:rsidR="00C504F5" w:rsidRDefault="002B08C2" w:rsidP="00C504F5">
      <w:pPr>
        <w:pStyle w:val="B2"/>
      </w:pPr>
      <w:r>
        <w:t>-</w:t>
      </w:r>
      <w:r w:rsidR="00611C84">
        <w:tab/>
      </w:r>
      <w:r w:rsidR="002C1DB3">
        <w:t>UDM</w:t>
      </w:r>
      <w:r>
        <w:t xml:space="preserve"> event</w:t>
      </w:r>
      <w:r w:rsidR="00920353">
        <w:t>(</w:t>
      </w:r>
      <w:r>
        <w:t>s</w:t>
      </w:r>
      <w:r w:rsidR="00920353">
        <w:t>)</w:t>
      </w:r>
      <w:r>
        <w:t xml:space="preserve"> that occurred in the "udmEventNotifs" attribute</w:t>
      </w:r>
      <w:r w:rsidR="00CF19C1">
        <w:t>;</w:t>
      </w:r>
    </w:p>
    <w:p w14:paraId="25252B13" w14:textId="77777777" w:rsidR="00C504F5" w:rsidRDefault="00C504F5" w:rsidP="00C504F5">
      <w:pPr>
        <w:pStyle w:val="B2"/>
      </w:pPr>
      <w:r>
        <w:t>-</w:t>
      </w:r>
      <w:r>
        <w:tab/>
        <w:t>NRF event(s) that occurred in the "nrfEventNotifs" attribute;</w:t>
      </w:r>
    </w:p>
    <w:p w14:paraId="7A3CA64B" w14:textId="1DF2448E" w:rsidR="002B08C2" w:rsidRDefault="00C504F5" w:rsidP="00C504F5">
      <w:pPr>
        <w:pStyle w:val="B2"/>
      </w:pPr>
      <w:r>
        <w:t>-</w:t>
      </w:r>
      <w:r>
        <w:tab/>
        <w:t>NSACF event(s) that occurred in the "nsacfEventNotifs" attribute;</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1319854C"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8" w:name="_Toc73173224"/>
      <w:bookmarkStart w:id="169" w:name="_Toc96959796"/>
      <w:bookmarkStart w:id="170" w:name="_Toc100819770"/>
      <w:r>
        <w:t>4.2.2.5</w:t>
      </w:r>
      <w:r>
        <w:tab/>
      </w:r>
      <w:r>
        <w:rPr>
          <w:lang w:eastAsia="ja-JP"/>
        </w:rPr>
        <w:t>Ndccf_DataManagement_Fetch service operation</w:t>
      </w:r>
      <w:bookmarkEnd w:id="168"/>
      <w:bookmarkEnd w:id="169"/>
      <w:bookmarkEnd w:id="170"/>
    </w:p>
    <w:p w14:paraId="53E5EE11" w14:textId="77777777" w:rsidR="00E60FE0" w:rsidRDefault="00C872B4">
      <w:pPr>
        <w:pStyle w:val="50"/>
      </w:pPr>
      <w:bookmarkStart w:id="171" w:name="_Toc73173225"/>
      <w:bookmarkStart w:id="172" w:name="_Toc96959797"/>
      <w:bookmarkStart w:id="173" w:name="_Toc100819771"/>
      <w:r>
        <w:t>4.2.2.5.1</w:t>
      </w:r>
      <w:r>
        <w:tab/>
        <w:t>General</w:t>
      </w:r>
      <w:bookmarkEnd w:id="171"/>
      <w:bookmarkEnd w:id="172"/>
      <w:bookmarkEnd w:id="17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4" w:name="_Toc73173226"/>
      <w:bookmarkStart w:id="175" w:name="_Toc96959798"/>
      <w:bookmarkStart w:id="176" w:name="_Toc100819772"/>
      <w:r>
        <w:t>4.2.2.5.2</w:t>
      </w:r>
      <w:r>
        <w:tab/>
      </w:r>
      <w:r w:rsidR="00693078">
        <w:t>Retrieve notified analytics</w:t>
      </w:r>
      <w:r w:rsidR="00693078" w:rsidRPr="00693078">
        <w:t xml:space="preserve"> </w:t>
      </w:r>
      <w:r w:rsidR="00693078">
        <w:t>and data</w:t>
      </w:r>
      <w:bookmarkEnd w:id="174"/>
      <w:bookmarkEnd w:id="175"/>
      <w:bookmarkEnd w:id="176"/>
    </w:p>
    <w:p w14:paraId="750871C1" w14:textId="551B61C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80.6pt;height:157.25pt" o:ole="">
            <v:imagedata r:id="rId28" o:title=""/>
          </v:shape>
          <o:OLEObject Type="Embed" ProgID="Visio.Drawing.15" ShapeID="_x0000_i1033" DrawAspect="Content" ObjectID="_1723573298"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261F2300"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5B91853B" w:rsidR="00AB67F0" w:rsidRDefault="00AB67F0" w:rsidP="00AB67F0">
      <w:pPr>
        <w:pStyle w:val="B1"/>
      </w:pPr>
      <w:r>
        <w:t>-</w:t>
      </w:r>
      <w:r>
        <w:tab/>
        <w:t>find the analytics</w:t>
      </w:r>
      <w:r w:rsidR="00B14B72">
        <w:t xml:space="preserve"> or </w:t>
      </w:r>
      <w:r>
        <w:t>data according to the request.</w:t>
      </w:r>
    </w:p>
    <w:p w14:paraId="0CAD6297" w14:textId="78B1056B"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3A29C3AC"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6F44633D" w:rsidR="009774A5" w:rsidRDefault="00AB67F0" w:rsidP="00AB67F0">
      <w:r>
        <w:t xml:space="preserve">If the requested </w:t>
      </w:r>
      <w:r w:rsidR="00AE44B4">
        <w:t xml:space="preserve">analytics or </w:t>
      </w:r>
      <w:r>
        <w:t>data does not exist, the DCCF shall respond with "204 No Content".</w:t>
      </w:r>
    </w:p>
    <w:p w14:paraId="236CC144" w14:textId="15865354" w:rsidR="00AB67F0" w:rsidRDefault="00AB67F0" w:rsidP="00AB67F0">
      <w:r>
        <w:t xml:space="preserve">If an error occurs when processing the HTTP </w:t>
      </w:r>
      <w:r w:rsidR="00207A4C">
        <w:t>POST</w:t>
      </w:r>
      <w:r w:rsidR="00207A4C" w:rsidDel="00D2680C">
        <w:t xml:space="preserve"> </w:t>
      </w:r>
      <w:r>
        <w:t>request, the DCCF shall send an HTTP error response as specified in clause 5.1.7.</w:t>
      </w:r>
    </w:p>
    <w:p w14:paraId="34947F53" w14:textId="77777777" w:rsidR="009774A5" w:rsidRDefault="009774A5" w:rsidP="009774A5"/>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7" w:name="_Toc510696596"/>
      <w:bookmarkStart w:id="178" w:name="_Toc35971388"/>
      <w:bookmarkStart w:id="179" w:name="_Toc67903512"/>
      <w:bookmarkStart w:id="180" w:name="_Toc73173227"/>
      <w:bookmarkStart w:id="181" w:name="_Toc96959799"/>
      <w:bookmarkStart w:id="182" w:name="_Toc100819773"/>
      <w:r>
        <w:t>4.3</w:t>
      </w:r>
      <w:r>
        <w:tab/>
      </w:r>
      <w:r>
        <w:rPr>
          <w:lang w:eastAsia="ja-JP"/>
        </w:rPr>
        <w:t>Ndccf_ContextManagement</w:t>
      </w:r>
      <w:r>
        <w:t xml:space="preserve"> Service</w:t>
      </w:r>
      <w:bookmarkEnd w:id="177"/>
      <w:bookmarkEnd w:id="178"/>
      <w:bookmarkEnd w:id="179"/>
      <w:bookmarkEnd w:id="180"/>
      <w:bookmarkEnd w:id="181"/>
      <w:bookmarkEnd w:id="182"/>
    </w:p>
    <w:p w14:paraId="56425BE5" w14:textId="77777777" w:rsidR="00E60FE0" w:rsidRDefault="00C872B4">
      <w:pPr>
        <w:pStyle w:val="30"/>
      </w:pPr>
      <w:bookmarkStart w:id="183" w:name="_Toc73173228"/>
      <w:bookmarkStart w:id="184" w:name="_Toc96959800"/>
      <w:bookmarkStart w:id="185" w:name="_Toc100819774"/>
      <w:r>
        <w:t>4.3.1</w:t>
      </w:r>
      <w:r>
        <w:tab/>
        <w:t>Service Description</w:t>
      </w:r>
      <w:bookmarkEnd w:id="183"/>
      <w:bookmarkEnd w:id="184"/>
      <w:bookmarkEnd w:id="185"/>
    </w:p>
    <w:p w14:paraId="4ACC4D10" w14:textId="77777777" w:rsidR="00E60FE0" w:rsidRDefault="00C872B4">
      <w:pPr>
        <w:pStyle w:val="40"/>
      </w:pPr>
      <w:bookmarkStart w:id="186" w:name="_Toc73173229"/>
      <w:bookmarkStart w:id="187" w:name="_Toc96959801"/>
      <w:bookmarkStart w:id="188" w:name="_Toc100819775"/>
      <w:r>
        <w:t>4.3.1.1</w:t>
      </w:r>
      <w:r>
        <w:tab/>
        <w:t>Overview</w:t>
      </w:r>
      <w:bookmarkEnd w:id="186"/>
      <w:bookmarkEnd w:id="187"/>
      <w:bookmarkEnd w:id="1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lastRenderedPageBreak/>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89" w:name="_Toc73173230"/>
      <w:bookmarkStart w:id="190" w:name="_Toc96959802"/>
      <w:bookmarkStart w:id="191" w:name="_Toc100819776"/>
      <w:r>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5pt;height:100.25pt" o:ole="">
            <v:imagedata r:id="rId30" o:title=""/>
          </v:shape>
          <o:OLEObject Type="Embed" ProgID="Visio.Drawing.15" ShapeID="_x0000_i1034" DrawAspect="Content" ObjectID="_172357329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15pt;height:114.4pt" o:ole="">
            <v:imagedata r:id="rId32" o:title=""/>
          </v:shape>
          <o:OLEObject Type="Embed" ProgID="Visio.Drawing.15" ShapeID="_x0000_i1035" DrawAspect="Content" ObjectID="_172357330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2" w:name="_Toc73173231"/>
      <w:bookmarkStart w:id="193" w:name="_Toc96959803"/>
      <w:bookmarkStart w:id="194" w:name="_Toc100819777"/>
      <w:r>
        <w:t>4.3.1.3</w:t>
      </w:r>
      <w:r>
        <w:tab/>
      </w:r>
      <w:r>
        <w:rPr>
          <w:noProof/>
          <w:lang w:eastAsia="zh-CN"/>
        </w:rPr>
        <w:t>Network Functions</w:t>
      </w:r>
      <w:bookmarkEnd w:id="192"/>
      <w:bookmarkEnd w:id="193"/>
      <w:bookmarkEnd w:id="194"/>
    </w:p>
    <w:p w14:paraId="7A05EC5C" w14:textId="77777777" w:rsidR="00E60FE0" w:rsidRDefault="00C872B4">
      <w:pPr>
        <w:pStyle w:val="50"/>
      </w:pPr>
      <w:bookmarkStart w:id="195" w:name="_Toc73173232"/>
      <w:bookmarkStart w:id="196" w:name="_Toc96959804"/>
      <w:bookmarkStart w:id="197" w:name="_Toc100819778"/>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8" w:name="_Toc73173233"/>
      <w:bookmarkStart w:id="199" w:name="_Toc96959805"/>
      <w:bookmarkStart w:id="200" w:name="_Toc100819779"/>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1" w:name="_Toc73173234"/>
      <w:bookmarkStart w:id="202" w:name="_Toc96959806"/>
      <w:bookmarkStart w:id="203" w:name="_Toc100819780"/>
      <w:r>
        <w:t>4.3.2</w:t>
      </w:r>
      <w:r>
        <w:tab/>
        <w:t>Service Operations</w:t>
      </w:r>
      <w:bookmarkEnd w:id="201"/>
      <w:bookmarkEnd w:id="202"/>
      <w:bookmarkEnd w:id="203"/>
    </w:p>
    <w:p w14:paraId="154F6A8C" w14:textId="77777777" w:rsidR="00E60FE0" w:rsidRDefault="00C872B4">
      <w:pPr>
        <w:pStyle w:val="40"/>
      </w:pPr>
      <w:bookmarkStart w:id="204" w:name="_Toc73173235"/>
      <w:bookmarkStart w:id="205" w:name="_Toc96959807"/>
      <w:bookmarkStart w:id="206" w:name="_Toc100819781"/>
      <w:r>
        <w:t>4.3.2.1</w:t>
      </w:r>
      <w:r>
        <w:tab/>
        <w:t>Introduction</w:t>
      </w:r>
      <w:bookmarkEnd w:id="204"/>
      <w:bookmarkEnd w:id="205"/>
      <w:bookmarkEnd w:id="20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bookmarkStart w:id="209" w:name="_Toc100819782"/>
    </w:p>
    <w:p w14:paraId="13AA02DD" w14:textId="77777777" w:rsidR="00E60FE0" w:rsidRDefault="00C872B4">
      <w:pPr>
        <w:pStyle w:val="40"/>
      </w:pPr>
      <w:r>
        <w:t>4.3.2.2</w:t>
      </w:r>
      <w:r>
        <w:tab/>
      </w:r>
      <w:r>
        <w:rPr>
          <w:lang w:eastAsia="ja-JP"/>
        </w:rPr>
        <w:t>Ndccf_ContextManagement_Register service operation</w:t>
      </w:r>
      <w:bookmarkEnd w:id="207"/>
      <w:bookmarkEnd w:id="208"/>
      <w:bookmarkEnd w:id="209"/>
    </w:p>
    <w:p w14:paraId="7C3CA276" w14:textId="77777777" w:rsidR="00E60FE0" w:rsidRDefault="00C872B4">
      <w:pPr>
        <w:pStyle w:val="50"/>
      </w:pPr>
      <w:bookmarkStart w:id="210" w:name="_Toc73173237"/>
      <w:bookmarkStart w:id="211" w:name="_Toc96959809"/>
      <w:bookmarkStart w:id="212" w:name="_Toc100819783"/>
      <w:r>
        <w:t>4.3.2.2.1</w:t>
      </w:r>
      <w:r>
        <w:tab/>
        <w:t>General</w:t>
      </w:r>
      <w:bookmarkEnd w:id="210"/>
      <w:bookmarkEnd w:id="211"/>
      <w:bookmarkEnd w:id="212"/>
    </w:p>
    <w:p w14:paraId="7865D3B0" w14:textId="6FC74D12" w:rsidR="00145952" w:rsidRDefault="00C872B4" w:rsidP="00145952">
      <w:pPr>
        <w:pStyle w:val="50"/>
      </w:pPr>
      <w:bookmarkStart w:id="213" w:name="_Toc73173238"/>
      <w:bookmarkStart w:id="214" w:name="_Toc96959810"/>
      <w:bookmarkStart w:id="215" w:name="_Toc100819784"/>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4pt;height:151.05pt" o:ole="">
            <v:imagedata r:id="rId34" o:title=""/>
          </v:shape>
          <o:OLEObject Type="Embed" ProgID="Visio.Drawing.15" ShapeID="_x0000_i1036" DrawAspect="Content" ObjectID="_1723573301"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2DA01F7C"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72E4A97E"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4B477B8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1059B612"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5CAA7879"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lastRenderedPageBreak/>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6" w:name="_Toc73173239"/>
      <w:bookmarkStart w:id="217" w:name="_Toc96959811"/>
      <w:bookmarkStart w:id="218" w:name="_Toc100819785"/>
      <w:r>
        <w:t>4.3.2.3</w:t>
      </w:r>
      <w:r>
        <w:tab/>
      </w:r>
      <w:r>
        <w:rPr>
          <w:lang w:eastAsia="ja-JP"/>
        </w:rPr>
        <w:t>Ndccf_ContextManagement_Update service operation</w:t>
      </w:r>
      <w:bookmarkEnd w:id="216"/>
      <w:bookmarkEnd w:id="217"/>
      <w:bookmarkEnd w:id="218"/>
    </w:p>
    <w:p w14:paraId="4D9B1BB8" w14:textId="77777777" w:rsidR="00E60FE0" w:rsidRDefault="00C872B4">
      <w:pPr>
        <w:pStyle w:val="50"/>
      </w:pPr>
      <w:bookmarkStart w:id="219" w:name="_Toc73173240"/>
      <w:bookmarkStart w:id="220" w:name="_Toc96959812"/>
      <w:bookmarkStart w:id="221" w:name="_Toc100819786"/>
      <w:r>
        <w:t>4.3.2.3.1</w:t>
      </w:r>
      <w:r>
        <w:tab/>
        <w:t>General</w:t>
      </w:r>
      <w:bookmarkEnd w:id="219"/>
      <w:bookmarkEnd w:id="220"/>
      <w:bookmarkEnd w:id="221"/>
    </w:p>
    <w:p w14:paraId="52833098" w14:textId="15FF9138" w:rsidR="00E60FE0" w:rsidRDefault="00C872B4">
      <w:pPr>
        <w:pStyle w:val="50"/>
      </w:pPr>
      <w:bookmarkStart w:id="222" w:name="_Toc73173241"/>
      <w:bookmarkStart w:id="223" w:name="_Toc96959813"/>
      <w:bookmarkStart w:id="224" w:name="_Toc100819787"/>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95pt;height:170.5pt" o:ole="">
            <v:imagedata r:id="rId36" o:title=""/>
          </v:shape>
          <o:OLEObject Type="Embed" ProgID="Visio.Drawing.15" ShapeID="_x0000_i1037" DrawAspect="Content" ObjectID="_172357330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lastRenderedPageBreak/>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5" w:name="_Toc73173242"/>
      <w:bookmarkStart w:id="226" w:name="_Toc96959814"/>
      <w:bookmarkStart w:id="227" w:name="_Toc100819788"/>
      <w:r>
        <w:t>4.3.2.4</w:t>
      </w:r>
      <w:r>
        <w:tab/>
      </w:r>
      <w:r>
        <w:rPr>
          <w:lang w:eastAsia="ja-JP"/>
        </w:rPr>
        <w:t>Ndccf_ContextManagement_Deregister service operation</w:t>
      </w:r>
      <w:bookmarkEnd w:id="225"/>
      <w:bookmarkEnd w:id="226"/>
      <w:bookmarkEnd w:id="227"/>
    </w:p>
    <w:p w14:paraId="33CA6476" w14:textId="77777777" w:rsidR="00E60FE0" w:rsidRDefault="00C872B4">
      <w:pPr>
        <w:pStyle w:val="50"/>
      </w:pPr>
      <w:bookmarkStart w:id="228" w:name="_Toc73173243"/>
      <w:bookmarkStart w:id="229" w:name="_Toc96959815"/>
      <w:bookmarkStart w:id="230" w:name="_Toc100819789"/>
      <w:r>
        <w:t>4.3.2.4.1</w:t>
      </w:r>
      <w:r>
        <w:tab/>
        <w:t>General</w:t>
      </w:r>
      <w:bookmarkEnd w:id="228"/>
      <w:bookmarkEnd w:id="229"/>
      <w:bookmarkEnd w:id="230"/>
    </w:p>
    <w:p w14:paraId="6E3008C9" w14:textId="2C51364D" w:rsidR="00145952" w:rsidRDefault="00C872B4" w:rsidP="00145952">
      <w:pPr>
        <w:pStyle w:val="50"/>
      </w:pPr>
      <w:bookmarkStart w:id="231" w:name="_Toc73173244"/>
      <w:bookmarkStart w:id="232" w:name="_Toc96959816"/>
      <w:bookmarkStart w:id="233" w:name="_Toc100819790"/>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4pt;height:148.85pt" o:ole="">
            <v:imagedata r:id="rId38" o:title=""/>
          </v:shape>
          <o:OLEObject Type="Embed" ProgID="Visio.Drawing.15" ShapeID="_x0000_i1038" DrawAspect="Content" ObjectID="_172357330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4" w:name="_Toc510696597"/>
      <w:bookmarkStart w:id="235" w:name="_Toc35971389"/>
      <w:bookmarkStart w:id="236" w:name="_Toc67903513"/>
      <w:bookmarkStart w:id="237" w:name="_Toc73173245"/>
      <w:bookmarkStart w:id="238" w:name="_Toc96959817"/>
      <w:bookmarkStart w:id="239" w:name="_Toc100819791"/>
      <w:r>
        <w:t>5</w:t>
      </w:r>
      <w:r>
        <w:tab/>
        <w:t>API Definitions</w:t>
      </w:r>
      <w:bookmarkEnd w:id="234"/>
      <w:bookmarkEnd w:id="235"/>
      <w:bookmarkEnd w:id="236"/>
      <w:bookmarkEnd w:id="237"/>
      <w:bookmarkEnd w:id="238"/>
      <w:bookmarkEnd w:id="239"/>
    </w:p>
    <w:p w14:paraId="45820BF0" w14:textId="77777777" w:rsidR="00E60FE0" w:rsidRDefault="00C872B4">
      <w:pPr>
        <w:pStyle w:val="2"/>
      </w:pPr>
      <w:bookmarkStart w:id="240" w:name="_Toc510696598"/>
      <w:bookmarkStart w:id="241" w:name="_Toc35971390"/>
      <w:bookmarkStart w:id="242" w:name="_Toc67903514"/>
      <w:bookmarkStart w:id="243" w:name="_Toc73173246"/>
      <w:bookmarkStart w:id="244" w:name="_Toc96959818"/>
      <w:bookmarkStart w:id="245" w:name="_Toc100819792"/>
      <w:r>
        <w:t>5.1</w:t>
      </w:r>
      <w:r>
        <w:tab/>
      </w:r>
      <w:r>
        <w:rPr>
          <w:lang w:eastAsia="zh-CN"/>
        </w:rPr>
        <w:t>Ndccf_DataManagement</w:t>
      </w:r>
      <w:r>
        <w:t xml:space="preserve"> Service API</w:t>
      </w:r>
      <w:bookmarkEnd w:id="240"/>
      <w:bookmarkEnd w:id="241"/>
      <w:bookmarkEnd w:id="242"/>
      <w:bookmarkEnd w:id="243"/>
      <w:bookmarkEnd w:id="244"/>
      <w:bookmarkEnd w:id="245"/>
    </w:p>
    <w:p w14:paraId="2910D559" w14:textId="77777777" w:rsidR="00E60FE0" w:rsidRDefault="00C872B4">
      <w:pPr>
        <w:pStyle w:val="30"/>
      </w:pPr>
      <w:bookmarkStart w:id="246" w:name="_Toc510696599"/>
      <w:bookmarkStart w:id="247" w:name="_Toc35971391"/>
      <w:bookmarkStart w:id="248" w:name="_Toc67903515"/>
      <w:bookmarkStart w:id="249" w:name="_Toc73173247"/>
      <w:bookmarkStart w:id="250" w:name="_Toc96959819"/>
      <w:bookmarkStart w:id="251" w:name="_Toc100819793"/>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3" w:name="_Toc35971392"/>
      <w:bookmarkStart w:id="254" w:name="_Toc67903516"/>
      <w:bookmarkStart w:id="255" w:name="_Toc73173248"/>
      <w:bookmarkStart w:id="256" w:name="_Toc96959820"/>
      <w:bookmarkStart w:id="257" w:name="_Toc100819794"/>
      <w:r>
        <w:t>5.1.2</w:t>
      </w:r>
      <w:r>
        <w:tab/>
        <w:t>Usage of HTTP</w:t>
      </w:r>
      <w:bookmarkEnd w:id="252"/>
      <w:bookmarkEnd w:id="253"/>
      <w:bookmarkEnd w:id="254"/>
      <w:bookmarkEnd w:id="255"/>
      <w:bookmarkEnd w:id="256"/>
      <w:bookmarkEnd w:id="257"/>
    </w:p>
    <w:p w14:paraId="3355F318" w14:textId="77777777" w:rsidR="00E60FE0" w:rsidRDefault="00C872B4">
      <w:pPr>
        <w:pStyle w:val="40"/>
      </w:pPr>
      <w:bookmarkStart w:id="258" w:name="_Toc510696601"/>
      <w:bookmarkStart w:id="259" w:name="_Toc35971393"/>
      <w:bookmarkStart w:id="260" w:name="_Toc67903517"/>
      <w:bookmarkStart w:id="261" w:name="_Toc73173249"/>
      <w:bookmarkStart w:id="262" w:name="_Toc96959821"/>
      <w:bookmarkStart w:id="263" w:name="_Toc100819795"/>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5" w:name="_Toc35971394"/>
      <w:bookmarkStart w:id="266" w:name="_Toc67903518"/>
      <w:bookmarkStart w:id="267" w:name="_Toc73173250"/>
      <w:bookmarkStart w:id="268" w:name="_Toc96959822"/>
      <w:bookmarkStart w:id="269" w:name="_Toc100819796"/>
      <w:r>
        <w:t>5.1.2.2</w:t>
      </w:r>
      <w:r>
        <w:tab/>
        <w:t>HTTP standard headers</w:t>
      </w:r>
      <w:bookmarkEnd w:id="264"/>
      <w:bookmarkEnd w:id="265"/>
      <w:bookmarkEnd w:id="266"/>
      <w:bookmarkEnd w:id="267"/>
      <w:bookmarkEnd w:id="268"/>
      <w:bookmarkEnd w:id="269"/>
    </w:p>
    <w:p w14:paraId="614A8F1F" w14:textId="77777777" w:rsidR="00E60FE0" w:rsidRDefault="00C872B4">
      <w:pPr>
        <w:pStyle w:val="50"/>
        <w:rPr>
          <w:lang w:eastAsia="zh-CN"/>
        </w:rPr>
      </w:pPr>
      <w:bookmarkStart w:id="270" w:name="_Toc510696603"/>
      <w:bookmarkStart w:id="271" w:name="_Toc35971395"/>
      <w:bookmarkStart w:id="272" w:name="_Toc67903519"/>
      <w:bookmarkStart w:id="273" w:name="_Toc73173251"/>
      <w:bookmarkStart w:id="274" w:name="_Toc96959823"/>
      <w:bookmarkStart w:id="275" w:name="_Toc100819797"/>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50"/>
      </w:pPr>
      <w:bookmarkStart w:id="277" w:name="_Toc35971396"/>
      <w:bookmarkStart w:id="278" w:name="_Toc67903520"/>
      <w:bookmarkStart w:id="279" w:name="_Toc73173252"/>
      <w:bookmarkStart w:id="280" w:name="_Toc96959824"/>
      <w:bookmarkStart w:id="281" w:name="_Toc100819798"/>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14:paraId="12CB8B73" w14:textId="77777777" w:rsidR="00E60FE0" w:rsidRDefault="00C872B4">
      <w:pPr>
        <w:pStyle w:val="40"/>
      </w:pPr>
      <w:bookmarkStart w:id="285" w:name="_Toc35971397"/>
      <w:bookmarkStart w:id="286" w:name="_Toc67903521"/>
      <w:bookmarkStart w:id="287" w:name="_Toc73173253"/>
      <w:bookmarkStart w:id="288" w:name="_Toc96959825"/>
      <w:bookmarkStart w:id="289" w:name="_Toc100819799"/>
      <w:r>
        <w:lastRenderedPageBreak/>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8" w:name="_Toc510696607"/>
      <w:bookmarkStart w:id="299" w:name="_Toc35971398"/>
      <w:bookmarkStart w:id="300" w:name="_Toc67903522"/>
      <w:bookmarkStart w:id="301" w:name="_Toc73173254"/>
      <w:bookmarkStart w:id="302" w:name="_Toc96959826"/>
      <w:bookmarkStart w:id="303" w:name="_Toc100819800"/>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40"/>
      </w:pPr>
      <w:bookmarkStart w:id="304" w:name="_Toc510696608"/>
      <w:bookmarkStart w:id="305" w:name="_Toc35971399"/>
      <w:bookmarkStart w:id="306" w:name="_Toc67903523"/>
      <w:bookmarkStart w:id="307" w:name="_Toc73173255"/>
      <w:bookmarkStart w:id="308" w:name="_Toc96959827"/>
      <w:bookmarkStart w:id="309" w:name="_Toc100819801"/>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7.15pt;height:150.2pt" o:ole="">
            <v:imagedata r:id="rId40" o:title=""/>
          </v:shape>
          <o:OLEObject Type="Embed" ProgID="Visio.Drawing.15" ShapeID="_x0000_i1039" DrawAspect="Content" ObjectID="_172357330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0" w:name="_Toc510696609"/>
      <w:bookmarkStart w:id="311" w:name="_Toc35971400"/>
      <w:bookmarkStart w:id="312" w:name="_Toc67903524"/>
      <w:bookmarkStart w:id="313" w:name="_Toc73173256"/>
      <w:bookmarkStart w:id="314" w:name="_Toc96959828"/>
      <w:bookmarkStart w:id="315" w:name="_Toc100819802"/>
      <w:r>
        <w:lastRenderedPageBreak/>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50"/>
      </w:pPr>
      <w:bookmarkStart w:id="316" w:name="_Toc510696610"/>
      <w:bookmarkStart w:id="317" w:name="_Toc35971401"/>
      <w:bookmarkStart w:id="318" w:name="_Toc67903525"/>
      <w:bookmarkStart w:id="319" w:name="_Toc73173257"/>
      <w:bookmarkStart w:id="320" w:name="_Toc96959829"/>
      <w:bookmarkStart w:id="321" w:name="_Toc100819803"/>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2" w:name="_Toc35971402"/>
      <w:bookmarkStart w:id="323" w:name="_Toc67903526"/>
      <w:bookmarkStart w:id="324" w:name="_Toc73173258"/>
      <w:bookmarkStart w:id="325" w:name="_Toc96959830"/>
      <w:bookmarkStart w:id="326" w:name="_Toc100819804"/>
      <w:bookmarkStart w:id="327" w:name="_Toc510696612"/>
      <w:r>
        <w:t>5.1.3.2.2</w:t>
      </w:r>
      <w:r>
        <w:tab/>
        <w:t>Resource Definition</w:t>
      </w:r>
      <w:bookmarkEnd w:id="322"/>
      <w:bookmarkEnd w:id="323"/>
      <w:bookmarkEnd w:id="324"/>
      <w:bookmarkEnd w:id="325"/>
      <w:bookmarkEnd w:id="32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8" w:name="_Toc35971403"/>
      <w:bookmarkStart w:id="329" w:name="_Toc67903527"/>
      <w:bookmarkStart w:id="330" w:name="_Toc73173259"/>
      <w:bookmarkStart w:id="331" w:name="_Toc96959831"/>
      <w:bookmarkStart w:id="332" w:name="_Toc100819805"/>
      <w:r>
        <w:t>5.1.3.2.3</w:t>
      </w:r>
      <w:r>
        <w:tab/>
        <w:t>Resource Standard Methods</w:t>
      </w:r>
      <w:bookmarkEnd w:id="327"/>
      <w:bookmarkEnd w:id="328"/>
      <w:bookmarkEnd w:id="329"/>
      <w:bookmarkEnd w:id="330"/>
      <w:bookmarkEnd w:id="331"/>
      <w:bookmarkEnd w:id="332"/>
    </w:p>
    <w:p w14:paraId="171B43DA" w14:textId="77777777" w:rsidR="00E60FE0" w:rsidRPr="00463869" w:rsidRDefault="00C872B4" w:rsidP="00463869">
      <w:pPr>
        <w:pStyle w:val="6"/>
        <w:rPr>
          <w:rFonts w:eastAsia="宋体"/>
        </w:rPr>
      </w:pPr>
      <w:bookmarkStart w:id="333" w:name="_Toc510696613"/>
      <w:bookmarkStart w:id="334" w:name="_Toc35971404"/>
      <w:r w:rsidRPr="00463869">
        <w:rPr>
          <w:rFonts w:eastAsia="宋体"/>
        </w:rPr>
        <w:t>5.1.3.2.3.1</w:t>
      </w:r>
      <w:r w:rsidRPr="00463869">
        <w:rPr>
          <w:rFonts w:eastAsia="宋体"/>
        </w:rPr>
        <w:tab/>
      </w:r>
      <w:r w:rsidR="007955BF" w:rsidRPr="00463869">
        <w:rPr>
          <w:rFonts w:eastAsia="宋体"/>
        </w:rPr>
        <w:t>POST</w:t>
      </w:r>
      <w:bookmarkEnd w:id="333"/>
      <w:bookmarkEnd w:id="33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78BF25EB" w:rsidR="0076327A" w:rsidRDefault="0076327A" w:rsidP="0076327A">
            <w:pPr>
              <w:pStyle w:val="TAL"/>
            </w:pPr>
            <w:r>
              <w:t>(NOTE x)</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620138C" w:rsidR="0076327A" w:rsidRDefault="0076327A" w:rsidP="0076327A">
            <w:pPr>
              <w:pStyle w:val="TAN"/>
            </w:pPr>
            <w:r w:rsidRPr="00D165ED">
              <w:t>NOTE </w:t>
            </w:r>
            <w:r>
              <w:t>x</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lastRenderedPageBreak/>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5" w:name="_Toc510696615"/>
      <w:bookmarkStart w:id="336" w:name="_Toc35971406"/>
      <w:bookmarkStart w:id="337" w:name="_Toc67903528"/>
      <w:bookmarkStart w:id="338" w:name="_Toc73173260"/>
      <w:bookmarkStart w:id="339" w:name="_Toc96959832"/>
      <w:bookmarkStart w:id="340" w:name="_Toc100819806"/>
      <w:r>
        <w:t>5.1.3.2.4</w:t>
      </w:r>
      <w:r>
        <w:tab/>
        <w:t>Resource Custom Operations</w:t>
      </w:r>
      <w:bookmarkEnd w:id="335"/>
      <w:bookmarkEnd w:id="336"/>
      <w:bookmarkEnd w:id="337"/>
      <w:bookmarkEnd w:id="338"/>
      <w:bookmarkEnd w:id="339"/>
      <w:bookmarkEnd w:id="340"/>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1" w:name="_Toc510696621"/>
      <w:bookmarkStart w:id="342" w:name="_Toc35971412"/>
      <w:bookmarkStart w:id="343" w:name="_Toc67903529"/>
      <w:bookmarkStart w:id="344" w:name="_Toc73173261"/>
      <w:bookmarkStart w:id="345" w:name="_Toc96959833"/>
      <w:bookmarkStart w:id="346" w:name="_Toc100819807"/>
      <w:r>
        <w:t>5.1.3.3</w:t>
      </w:r>
      <w:r>
        <w:tab/>
        <w:t xml:space="preserve">Resource: </w:t>
      </w:r>
      <w:r w:rsidR="009E4839">
        <w:t>Individual DCCF Analytics Subscription</w:t>
      </w:r>
      <w:bookmarkEnd w:id="341"/>
      <w:bookmarkEnd w:id="342"/>
      <w:bookmarkEnd w:id="343"/>
      <w:bookmarkEnd w:id="344"/>
      <w:bookmarkEnd w:id="345"/>
      <w:bookmarkEnd w:id="346"/>
    </w:p>
    <w:p w14:paraId="587C6271" w14:textId="77777777" w:rsidR="009E4839" w:rsidRDefault="009E4839" w:rsidP="009E4839">
      <w:pPr>
        <w:pStyle w:val="50"/>
      </w:pPr>
      <w:bookmarkStart w:id="347" w:name="_Toc96959834"/>
      <w:bookmarkStart w:id="348" w:name="_Toc100819808"/>
      <w:r>
        <w:t>5.1.3.3.1</w:t>
      </w:r>
      <w:r>
        <w:tab/>
        <w:t>Description</w:t>
      </w:r>
      <w:bookmarkEnd w:id="347"/>
      <w:bookmarkEnd w:id="34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49" w:name="_Toc96959835"/>
      <w:bookmarkStart w:id="350" w:name="_Toc100819809"/>
      <w:r>
        <w:t>5.1.3.3.2</w:t>
      </w:r>
      <w:r>
        <w:tab/>
        <w:t>Resource Definition</w:t>
      </w:r>
      <w:bookmarkEnd w:id="349"/>
      <w:bookmarkEnd w:id="35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1" w:name="_Toc96959836"/>
      <w:bookmarkStart w:id="352" w:name="_Toc100819810"/>
      <w:r>
        <w:t>5.1.3.3.3</w:t>
      </w:r>
      <w:r>
        <w:tab/>
        <w:t>Resource Standard Methods</w:t>
      </w:r>
      <w:bookmarkEnd w:id="351"/>
      <w:bookmarkEnd w:id="352"/>
    </w:p>
    <w:p w14:paraId="34A6EA79" w14:textId="77777777" w:rsidR="009E4839" w:rsidRPr="00463869" w:rsidRDefault="009E4839" w:rsidP="00463869">
      <w:pPr>
        <w:pStyle w:val="6"/>
        <w:rPr>
          <w:rFonts w:eastAsia="宋体"/>
        </w:rPr>
      </w:pPr>
      <w:r w:rsidRPr="00463869">
        <w:rPr>
          <w:rFonts w:eastAsia="宋体"/>
        </w:rPr>
        <w:t>5.1.3.3.3.1</w:t>
      </w:r>
      <w:r w:rsidRPr="00463869">
        <w:rPr>
          <w:rFonts w:eastAsia="宋体"/>
        </w:rP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11106C22" w:rsidR="009D2BDF" w:rsidRDefault="009D2BDF" w:rsidP="009D2BDF">
            <w:pPr>
              <w:pStyle w:val="TAL"/>
            </w:pPr>
            <w:r>
              <w:t>(NOTE x)</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463869">
              <w:t>1</w:t>
            </w:r>
            <w:r>
              <w:t>:</w:t>
            </w:r>
            <w:r>
              <w:rPr>
                <w:noProof/>
              </w:rPr>
              <w:tab/>
              <w:t xml:space="preserve">The manadatory </w:t>
            </w:r>
            <w:r>
              <w:t>HTTP error status code for the PUT method listed in Table 5.2.7.1-1 of 3GPP TS 29.500 [4] also apply.</w:t>
            </w:r>
          </w:p>
          <w:p w14:paraId="06D50ABA" w14:textId="3BE3C143" w:rsidR="009D2BDF" w:rsidRDefault="00DB492E" w:rsidP="00DB492E">
            <w:pPr>
              <w:pStyle w:val="TAN"/>
            </w:pPr>
            <w:r w:rsidRPr="00D165ED">
              <w:t>NOTE </w:t>
            </w:r>
            <w:r>
              <w:t>x</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463869" w:rsidRDefault="009E4839" w:rsidP="00463869">
      <w:pPr>
        <w:pStyle w:val="6"/>
        <w:rPr>
          <w:rFonts w:eastAsia="宋体"/>
        </w:rPr>
      </w:pPr>
      <w:r w:rsidRPr="00463869">
        <w:rPr>
          <w:rFonts w:eastAsia="宋体"/>
        </w:rPr>
        <w:t>5.1.3.3.3.2</w:t>
      </w:r>
      <w:r w:rsidRPr="00463869">
        <w:rPr>
          <w:rFonts w:eastAsia="宋体"/>
        </w:rP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3" w:name="_Toc96959837"/>
      <w:bookmarkStart w:id="354" w:name="_Toc100819811"/>
      <w:r>
        <w:t>5.1.3.3.4</w:t>
      </w:r>
      <w:r>
        <w:tab/>
        <w:t>Resource Custom Operations</w:t>
      </w:r>
      <w:bookmarkEnd w:id="353"/>
      <w:bookmarkEnd w:id="35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5" w:name="_Toc96959838"/>
      <w:bookmarkStart w:id="356" w:name="_Toc100819812"/>
      <w:r>
        <w:t>5.1.3.4</w:t>
      </w:r>
      <w:r>
        <w:tab/>
        <w:t>Resource: DCCF Data Subscriptions</w:t>
      </w:r>
      <w:bookmarkEnd w:id="355"/>
      <w:bookmarkEnd w:id="356"/>
    </w:p>
    <w:p w14:paraId="7F5ECFA8" w14:textId="77777777" w:rsidR="009E4839" w:rsidRDefault="009E4839" w:rsidP="009E4839">
      <w:pPr>
        <w:pStyle w:val="50"/>
      </w:pPr>
      <w:bookmarkStart w:id="357" w:name="_Toc96959839"/>
      <w:bookmarkStart w:id="358" w:name="_Toc100819813"/>
      <w:r>
        <w:t>5.1.3.4.1</w:t>
      </w:r>
      <w:r>
        <w:tab/>
        <w:t>Description</w:t>
      </w:r>
      <w:bookmarkEnd w:id="357"/>
      <w:bookmarkEnd w:id="35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59" w:name="_Toc96959840"/>
      <w:bookmarkStart w:id="360" w:name="_Toc100819814"/>
      <w:r>
        <w:t>5.1.3.4.2</w:t>
      </w:r>
      <w:r>
        <w:tab/>
        <w:t>Resource Definition</w:t>
      </w:r>
      <w:bookmarkEnd w:id="359"/>
      <w:bookmarkEnd w:id="36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1" w:name="_Toc96959841"/>
      <w:bookmarkStart w:id="362" w:name="_Toc100819815"/>
      <w:r>
        <w:lastRenderedPageBreak/>
        <w:t>5.1.3.4.3</w:t>
      </w:r>
      <w:r>
        <w:tab/>
        <w:t>Resource Standard Methods</w:t>
      </w:r>
      <w:bookmarkEnd w:id="361"/>
      <w:bookmarkEnd w:id="362"/>
    </w:p>
    <w:p w14:paraId="1814429F" w14:textId="77777777" w:rsidR="009E4839" w:rsidRDefault="009E4839" w:rsidP="00463869">
      <w:pPr>
        <w:pStyle w:val="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7E903DD2" w:rsidR="00E43EF9" w:rsidRDefault="00E43EF9" w:rsidP="00E43EF9">
            <w:pPr>
              <w:pStyle w:val="TAL"/>
            </w:pPr>
            <w:r>
              <w:t>(NOTE x)</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2ECE4D36" w:rsidR="00E43EF9" w:rsidRDefault="00E43EF9" w:rsidP="00E43EF9">
            <w:pPr>
              <w:pStyle w:val="TAN"/>
            </w:pPr>
            <w:r w:rsidRPr="00D165ED">
              <w:t>NOTE </w:t>
            </w:r>
            <w:r>
              <w:t>x</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3" w:name="_Toc96959842"/>
      <w:bookmarkStart w:id="364" w:name="_Toc100819816"/>
      <w:r>
        <w:t>5.1.3.4.4</w:t>
      </w:r>
      <w:r>
        <w:tab/>
        <w:t>Resource Custom Operations</w:t>
      </w:r>
      <w:bookmarkEnd w:id="363"/>
      <w:bookmarkEnd w:id="36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65" w:name="_Toc96959843"/>
      <w:bookmarkStart w:id="366" w:name="_Toc100819817"/>
      <w:r>
        <w:t>5.1.3.5</w:t>
      </w:r>
      <w:r>
        <w:tab/>
        <w:t>Resource: Individual DCCF Data Subscription</w:t>
      </w:r>
      <w:bookmarkEnd w:id="365"/>
      <w:bookmarkEnd w:id="366"/>
    </w:p>
    <w:p w14:paraId="3F474F76" w14:textId="77777777" w:rsidR="009E4839" w:rsidRDefault="009E4839" w:rsidP="009E4839">
      <w:pPr>
        <w:pStyle w:val="50"/>
      </w:pPr>
      <w:bookmarkStart w:id="367" w:name="_Toc96959844"/>
      <w:bookmarkStart w:id="368" w:name="_Toc100819818"/>
      <w:r>
        <w:t>5.1.3.5.1</w:t>
      </w:r>
      <w:r>
        <w:tab/>
        <w:t>Description</w:t>
      </w:r>
      <w:bookmarkEnd w:id="367"/>
      <w:bookmarkEnd w:id="36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69" w:name="_Toc96959845"/>
      <w:bookmarkStart w:id="370" w:name="_Toc100819819"/>
      <w:r>
        <w:t>5.1.3.5.2</w:t>
      </w:r>
      <w:r>
        <w:tab/>
        <w:t>Resource Definition</w:t>
      </w:r>
      <w:bookmarkEnd w:id="369"/>
      <w:bookmarkEnd w:id="37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1" w:name="_Toc96959846"/>
      <w:bookmarkStart w:id="372" w:name="_Toc100819820"/>
      <w:r>
        <w:t>5.1.3.5.3</w:t>
      </w:r>
      <w:r>
        <w:tab/>
        <w:t>Resource Standard Methods</w:t>
      </w:r>
      <w:bookmarkEnd w:id="371"/>
      <w:bookmarkEnd w:id="372"/>
    </w:p>
    <w:p w14:paraId="1D4CBEB4" w14:textId="77777777" w:rsidR="009E4839" w:rsidRDefault="009E4839" w:rsidP="00463869">
      <w:pPr>
        <w:pStyle w:val="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6A63881E" w:rsidR="003D0754" w:rsidRDefault="003D0754" w:rsidP="003D0754">
            <w:pPr>
              <w:pStyle w:val="TAL"/>
            </w:pPr>
            <w:r>
              <w:t>(NOTE x)</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0E6A0389" w:rsidR="003D0754" w:rsidRDefault="00D43624" w:rsidP="00D43624">
            <w:pPr>
              <w:pStyle w:val="TAN"/>
            </w:pPr>
            <w:r w:rsidRPr="00D165ED">
              <w:t>NOTE </w:t>
            </w:r>
            <w:r>
              <w:t>x</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463869" w:rsidRDefault="009E4839" w:rsidP="00463869">
      <w:pPr>
        <w:pStyle w:val="6"/>
        <w:rPr>
          <w:rFonts w:eastAsia="宋体"/>
        </w:rPr>
      </w:pPr>
      <w:r w:rsidRPr="00463869">
        <w:rPr>
          <w:rFonts w:eastAsia="宋体"/>
        </w:rPr>
        <w:t>5.1.3.5.3.2</w:t>
      </w:r>
      <w:r w:rsidRPr="00463869">
        <w:rPr>
          <w:rFonts w:eastAsia="宋体"/>
        </w:rP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73" w:name="_Toc96959847"/>
      <w:bookmarkStart w:id="374" w:name="_Toc100819821"/>
      <w:r>
        <w:lastRenderedPageBreak/>
        <w:t>5.1.3.5.4</w:t>
      </w:r>
      <w:r>
        <w:tab/>
        <w:t>Resource Custom Operations</w:t>
      </w:r>
      <w:bookmarkEnd w:id="373"/>
      <w:bookmarkEnd w:id="374"/>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75" w:name="_Toc510696622"/>
      <w:bookmarkStart w:id="376" w:name="_Toc35971413"/>
      <w:bookmarkStart w:id="377" w:name="_Toc67903530"/>
      <w:bookmarkStart w:id="378" w:name="_Toc73173262"/>
      <w:bookmarkStart w:id="379" w:name="_Toc96959848"/>
      <w:bookmarkStart w:id="380" w:name="_Toc100819822"/>
      <w:r>
        <w:t>5.1.4</w:t>
      </w:r>
      <w:r>
        <w:tab/>
        <w:t>Custom Operations without associated resources</w:t>
      </w:r>
      <w:bookmarkEnd w:id="375"/>
      <w:bookmarkEnd w:id="376"/>
      <w:bookmarkEnd w:id="377"/>
      <w:bookmarkEnd w:id="378"/>
      <w:bookmarkEnd w:id="379"/>
      <w:bookmarkEnd w:id="380"/>
    </w:p>
    <w:p w14:paraId="6DF0F918" w14:textId="638E796B" w:rsidR="004E6881" w:rsidRDefault="004E6881" w:rsidP="004E6881">
      <w:bookmarkStart w:id="381" w:name="_Toc510696623"/>
      <w:bookmarkStart w:id="382" w:name="_Toc35971414"/>
      <w:bookmarkStart w:id="383" w:name="_Toc67903531"/>
      <w:bookmarkStart w:id="384" w:name="_Toc73173263"/>
      <w:bookmarkStart w:id="385" w:name="_Toc96959849"/>
      <w:r w:rsidRPr="00865A7E">
        <w:t>None in this release of the specification.</w:t>
      </w:r>
    </w:p>
    <w:bookmarkEnd w:id="381"/>
    <w:bookmarkEnd w:id="382"/>
    <w:bookmarkEnd w:id="383"/>
    <w:bookmarkEnd w:id="384"/>
    <w:bookmarkEnd w:id="385"/>
    <w:p w14:paraId="79D84CFF" w14:textId="0454DD47" w:rsidR="00E60FE0" w:rsidRDefault="00E60FE0">
      <w:pPr>
        <w:pStyle w:val="Guidance"/>
      </w:pPr>
    </w:p>
    <w:p w14:paraId="7A0EB90F" w14:textId="77777777" w:rsidR="00E60FE0" w:rsidRDefault="00C872B4">
      <w:pPr>
        <w:pStyle w:val="30"/>
      </w:pPr>
      <w:bookmarkStart w:id="386" w:name="_Toc510696628"/>
      <w:bookmarkStart w:id="387" w:name="_Toc35971419"/>
      <w:bookmarkStart w:id="388" w:name="_Toc67903536"/>
      <w:bookmarkStart w:id="389" w:name="_Toc73173268"/>
      <w:bookmarkStart w:id="390" w:name="_Toc96959854"/>
      <w:bookmarkStart w:id="391" w:name="_Toc100819823"/>
      <w:r>
        <w:t>5.1.5</w:t>
      </w:r>
      <w:r>
        <w:tab/>
        <w:t>Notifications</w:t>
      </w:r>
      <w:bookmarkEnd w:id="386"/>
      <w:bookmarkEnd w:id="387"/>
      <w:bookmarkEnd w:id="388"/>
      <w:bookmarkEnd w:id="389"/>
      <w:bookmarkEnd w:id="390"/>
      <w:bookmarkEnd w:id="391"/>
    </w:p>
    <w:p w14:paraId="21DE8058" w14:textId="77777777" w:rsidR="00E60FE0" w:rsidRDefault="00C872B4">
      <w:pPr>
        <w:pStyle w:val="40"/>
      </w:pPr>
      <w:bookmarkStart w:id="392" w:name="_Toc510696629"/>
      <w:bookmarkStart w:id="393" w:name="_Toc35971420"/>
      <w:bookmarkStart w:id="394" w:name="_Toc67903537"/>
      <w:bookmarkStart w:id="395" w:name="_Toc73173269"/>
      <w:bookmarkStart w:id="396" w:name="_Toc96959855"/>
      <w:bookmarkStart w:id="397" w:name="_Toc100819824"/>
      <w:r>
        <w:t>5.1.5.1</w:t>
      </w:r>
      <w:r>
        <w:tab/>
        <w:t>General</w:t>
      </w:r>
      <w:bookmarkEnd w:id="392"/>
      <w:bookmarkEnd w:id="393"/>
      <w:bookmarkEnd w:id="394"/>
      <w:bookmarkEnd w:id="395"/>
      <w:bookmarkEnd w:id="396"/>
      <w:bookmarkEnd w:id="397"/>
    </w:p>
    <w:p w14:paraId="6FEE683D" w14:textId="77777777" w:rsidR="00E60FE0" w:rsidRDefault="00C872B4">
      <w:pPr>
        <w:rPr>
          <w:noProof/>
        </w:rPr>
      </w:pPr>
      <w:bookmarkStart w:id="398" w:name="_Toc510696630"/>
      <w:bookmarkStart w:id="39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0" w:name="_Toc35971421"/>
      <w:bookmarkStart w:id="401" w:name="_Toc67903538"/>
      <w:bookmarkStart w:id="402" w:name="_Toc73173270"/>
      <w:bookmarkStart w:id="403" w:name="_Toc96959856"/>
      <w:bookmarkStart w:id="404" w:name="_Toc100819825"/>
      <w:r>
        <w:t>5.1.5.2</w:t>
      </w:r>
      <w:r>
        <w:tab/>
      </w:r>
      <w:r w:rsidR="002B7D1F">
        <w:rPr>
          <w:lang w:val="en-US"/>
        </w:rPr>
        <w:t>Analytics Notification</w:t>
      </w:r>
      <w:bookmarkEnd w:id="398"/>
      <w:bookmarkEnd w:id="400"/>
      <w:bookmarkEnd w:id="401"/>
      <w:bookmarkEnd w:id="402"/>
      <w:bookmarkEnd w:id="403"/>
      <w:bookmarkEnd w:id="404"/>
    </w:p>
    <w:p w14:paraId="0092F808" w14:textId="77777777" w:rsidR="00E60FE0" w:rsidRDefault="00C872B4">
      <w:pPr>
        <w:pStyle w:val="50"/>
        <w:rPr>
          <w:noProof/>
        </w:rPr>
      </w:pPr>
      <w:bookmarkStart w:id="405" w:name="_Toc532994455"/>
      <w:bookmarkStart w:id="406" w:name="_Toc35971422"/>
      <w:bookmarkStart w:id="407" w:name="_Toc67903539"/>
      <w:bookmarkStart w:id="408" w:name="_Toc73173271"/>
      <w:bookmarkStart w:id="409" w:name="_Toc96959857"/>
      <w:bookmarkStart w:id="410" w:name="_Toc100819826"/>
      <w:bookmarkStart w:id="411" w:name="_Toc510696631"/>
      <w:r>
        <w:t>5.1.5.2</w:t>
      </w:r>
      <w:r>
        <w:rPr>
          <w:noProof/>
        </w:rPr>
        <w:t>.1</w:t>
      </w:r>
      <w:r>
        <w:rPr>
          <w:noProof/>
        </w:rPr>
        <w:tab/>
        <w:t>Description</w:t>
      </w:r>
      <w:bookmarkEnd w:id="405"/>
      <w:bookmarkEnd w:id="406"/>
      <w:bookmarkEnd w:id="407"/>
      <w:bookmarkEnd w:id="408"/>
      <w:bookmarkEnd w:id="409"/>
      <w:bookmarkEnd w:id="41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2" w:name="_Toc532994456"/>
      <w:bookmarkStart w:id="413" w:name="_Toc35971423"/>
      <w:bookmarkStart w:id="414" w:name="_Toc67903540"/>
      <w:bookmarkStart w:id="415" w:name="_Toc73173272"/>
      <w:bookmarkStart w:id="416" w:name="_Toc96959858"/>
      <w:bookmarkStart w:id="417" w:name="_Toc100819827"/>
      <w:r>
        <w:t>5.1.5.2</w:t>
      </w:r>
      <w:r>
        <w:rPr>
          <w:noProof/>
        </w:rPr>
        <w:t>.2</w:t>
      </w:r>
      <w:r>
        <w:rPr>
          <w:noProof/>
        </w:rPr>
        <w:tab/>
        <w:t>Target URI</w:t>
      </w:r>
      <w:bookmarkEnd w:id="412"/>
      <w:bookmarkEnd w:id="413"/>
      <w:bookmarkEnd w:id="414"/>
      <w:bookmarkEnd w:id="415"/>
      <w:bookmarkEnd w:id="416"/>
      <w:bookmarkEnd w:id="41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18" w:name="_Toc532994457"/>
      <w:bookmarkStart w:id="419" w:name="_Toc35971424"/>
      <w:bookmarkStart w:id="420" w:name="_Toc67903541"/>
      <w:bookmarkStart w:id="421" w:name="_Toc73173273"/>
      <w:bookmarkStart w:id="422" w:name="_Toc96959859"/>
      <w:bookmarkStart w:id="423" w:name="_Toc100819828"/>
      <w:r>
        <w:t>5.1.5.2</w:t>
      </w:r>
      <w:r>
        <w:rPr>
          <w:noProof/>
        </w:rPr>
        <w:t>.3</w:t>
      </w:r>
      <w:r>
        <w:rPr>
          <w:noProof/>
        </w:rPr>
        <w:tab/>
        <w:t>Standard Methods</w:t>
      </w:r>
      <w:bookmarkEnd w:id="418"/>
      <w:bookmarkEnd w:id="419"/>
      <w:bookmarkEnd w:id="420"/>
      <w:bookmarkEnd w:id="421"/>
      <w:bookmarkEnd w:id="422"/>
      <w:bookmarkEnd w:id="423"/>
    </w:p>
    <w:p w14:paraId="0C02B12B" w14:textId="77777777" w:rsidR="00E60FE0" w:rsidRDefault="00C872B4">
      <w:pPr>
        <w:pStyle w:val="H6"/>
        <w:rPr>
          <w:noProof/>
        </w:rPr>
      </w:pPr>
      <w:bookmarkStart w:id="424" w:name="_Toc532994458"/>
      <w:bookmarkStart w:id="425" w:name="_Toc35971425"/>
      <w:r>
        <w:t>5.1.5.2.3</w:t>
      </w:r>
      <w:r>
        <w:rPr>
          <w:noProof/>
        </w:rPr>
        <w:t>.1</w:t>
      </w:r>
      <w:r>
        <w:rPr>
          <w:noProof/>
        </w:rPr>
        <w:tab/>
        <w:t>POST</w:t>
      </w:r>
      <w:bookmarkEnd w:id="424"/>
      <w:bookmarkEnd w:id="42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1851C0">
        <w:trPr>
          <w:jc w:val="center"/>
        </w:trPr>
        <w:tc>
          <w:tcPr>
            <w:tcW w:w="825" w:type="pct"/>
            <w:tcBorders>
              <w:bottom w:val="single" w:sz="6" w:space="0" w:color="auto"/>
            </w:tcBorders>
            <w:shd w:val="clear" w:color="auto" w:fill="C0C0C0"/>
          </w:tcPr>
          <w:p w14:paraId="63C7AD13" w14:textId="77777777" w:rsidR="009B612B" w:rsidRPr="00D165ED" w:rsidRDefault="009B612B" w:rsidP="001851C0">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1851C0">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1851C0">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1851C0">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1851C0">
            <w:pPr>
              <w:pStyle w:val="TAH"/>
            </w:pPr>
            <w:r w:rsidRPr="00D165ED">
              <w:t>Description</w:t>
            </w:r>
          </w:p>
        </w:tc>
      </w:tr>
      <w:tr w:rsidR="009B612B" w:rsidRPr="00D165ED" w14:paraId="4BFF1896" w14:textId="77777777" w:rsidTr="001851C0">
        <w:trPr>
          <w:jc w:val="center"/>
        </w:trPr>
        <w:tc>
          <w:tcPr>
            <w:tcW w:w="825" w:type="pct"/>
            <w:tcBorders>
              <w:top w:val="single" w:sz="6" w:space="0" w:color="auto"/>
            </w:tcBorders>
            <w:shd w:val="clear" w:color="auto" w:fill="auto"/>
          </w:tcPr>
          <w:p w14:paraId="44BA1385" w14:textId="77777777" w:rsidR="009B612B" w:rsidRPr="00D165ED" w:rsidRDefault="009B612B" w:rsidP="001851C0">
            <w:pPr>
              <w:pStyle w:val="TAL"/>
            </w:pPr>
            <w:r w:rsidRPr="00D165ED">
              <w:t>Location</w:t>
            </w:r>
          </w:p>
        </w:tc>
        <w:tc>
          <w:tcPr>
            <w:tcW w:w="732" w:type="pct"/>
            <w:tcBorders>
              <w:top w:val="single" w:sz="6" w:space="0" w:color="auto"/>
            </w:tcBorders>
          </w:tcPr>
          <w:p w14:paraId="318BA471" w14:textId="77777777" w:rsidR="009B612B" w:rsidRPr="00D165ED" w:rsidRDefault="009B612B" w:rsidP="001851C0">
            <w:pPr>
              <w:pStyle w:val="TAL"/>
            </w:pPr>
            <w:r w:rsidRPr="00D165ED">
              <w:t>string</w:t>
            </w:r>
          </w:p>
        </w:tc>
        <w:tc>
          <w:tcPr>
            <w:tcW w:w="217" w:type="pct"/>
            <w:tcBorders>
              <w:top w:val="single" w:sz="6" w:space="0" w:color="auto"/>
            </w:tcBorders>
          </w:tcPr>
          <w:p w14:paraId="553055B2" w14:textId="77777777" w:rsidR="009B612B" w:rsidRPr="00D165ED" w:rsidRDefault="009B612B" w:rsidP="001851C0">
            <w:pPr>
              <w:pStyle w:val="TAC"/>
            </w:pPr>
            <w:r w:rsidRPr="00D165ED">
              <w:t>M</w:t>
            </w:r>
          </w:p>
        </w:tc>
        <w:tc>
          <w:tcPr>
            <w:tcW w:w="581" w:type="pct"/>
            <w:tcBorders>
              <w:top w:val="single" w:sz="6" w:space="0" w:color="auto"/>
            </w:tcBorders>
          </w:tcPr>
          <w:p w14:paraId="3A5474EA" w14:textId="77777777" w:rsidR="009B612B" w:rsidRPr="00D165ED" w:rsidRDefault="009B612B" w:rsidP="001851C0">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1851C0">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1851C0">
        <w:trPr>
          <w:jc w:val="center"/>
        </w:trPr>
        <w:tc>
          <w:tcPr>
            <w:tcW w:w="825" w:type="pct"/>
            <w:shd w:val="clear" w:color="auto" w:fill="auto"/>
          </w:tcPr>
          <w:p w14:paraId="145F1D6B" w14:textId="77777777" w:rsidR="009B612B" w:rsidRPr="00D165ED" w:rsidRDefault="009B612B" w:rsidP="001851C0">
            <w:pPr>
              <w:pStyle w:val="TAL"/>
            </w:pPr>
            <w:r w:rsidRPr="00D165ED">
              <w:rPr>
                <w:lang w:eastAsia="zh-CN"/>
              </w:rPr>
              <w:t>3gpp-Sbi-Target-Nf-Id</w:t>
            </w:r>
          </w:p>
        </w:tc>
        <w:tc>
          <w:tcPr>
            <w:tcW w:w="732" w:type="pct"/>
          </w:tcPr>
          <w:p w14:paraId="1FF84D11" w14:textId="77777777" w:rsidR="009B612B" w:rsidRPr="00D165ED" w:rsidRDefault="009B612B" w:rsidP="001851C0">
            <w:pPr>
              <w:pStyle w:val="TAL"/>
            </w:pPr>
            <w:r w:rsidRPr="00D165ED">
              <w:rPr>
                <w:lang w:eastAsia="fr-FR"/>
              </w:rPr>
              <w:t>string</w:t>
            </w:r>
          </w:p>
        </w:tc>
        <w:tc>
          <w:tcPr>
            <w:tcW w:w="217" w:type="pct"/>
          </w:tcPr>
          <w:p w14:paraId="13B14BB0" w14:textId="77777777" w:rsidR="009B612B" w:rsidRPr="00D165ED" w:rsidRDefault="009B612B" w:rsidP="001851C0">
            <w:pPr>
              <w:pStyle w:val="TAC"/>
            </w:pPr>
            <w:r w:rsidRPr="00D165ED">
              <w:rPr>
                <w:lang w:eastAsia="fr-FR"/>
              </w:rPr>
              <w:t>O</w:t>
            </w:r>
          </w:p>
        </w:tc>
        <w:tc>
          <w:tcPr>
            <w:tcW w:w="581" w:type="pct"/>
          </w:tcPr>
          <w:p w14:paraId="13B14F7E" w14:textId="77777777" w:rsidR="009B612B" w:rsidRPr="00D165ED" w:rsidRDefault="009B612B" w:rsidP="001851C0">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1851C0">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1851C0">
        <w:trPr>
          <w:jc w:val="center"/>
        </w:trPr>
        <w:tc>
          <w:tcPr>
            <w:tcW w:w="825" w:type="pct"/>
            <w:tcBorders>
              <w:bottom w:val="single" w:sz="6" w:space="0" w:color="auto"/>
            </w:tcBorders>
            <w:shd w:val="clear" w:color="auto" w:fill="C0C0C0"/>
          </w:tcPr>
          <w:p w14:paraId="3785C7A8" w14:textId="77777777" w:rsidR="009B612B" w:rsidRPr="00D165ED" w:rsidRDefault="009B612B" w:rsidP="001851C0">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1851C0">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1851C0">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1851C0">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1851C0">
            <w:pPr>
              <w:pStyle w:val="TAH"/>
            </w:pPr>
            <w:r w:rsidRPr="00D165ED">
              <w:t>Description</w:t>
            </w:r>
          </w:p>
        </w:tc>
      </w:tr>
      <w:tr w:rsidR="009B612B" w:rsidRPr="00D165ED" w14:paraId="562BA922" w14:textId="77777777" w:rsidTr="001851C0">
        <w:trPr>
          <w:jc w:val="center"/>
        </w:trPr>
        <w:tc>
          <w:tcPr>
            <w:tcW w:w="825" w:type="pct"/>
            <w:tcBorders>
              <w:top w:val="single" w:sz="6" w:space="0" w:color="auto"/>
            </w:tcBorders>
            <w:shd w:val="clear" w:color="auto" w:fill="auto"/>
          </w:tcPr>
          <w:p w14:paraId="095BEE1D" w14:textId="77777777" w:rsidR="009B612B" w:rsidRPr="00D165ED" w:rsidRDefault="009B612B" w:rsidP="001851C0">
            <w:pPr>
              <w:pStyle w:val="TAL"/>
            </w:pPr>
            <w:r w:rsidRPr="00D165ED">
              <w:t>Location</w:t>
            </w:r>
          </w:p>
        </w:tc>
        <w:tc>
          <w:tcPr>
            <w:tcW w:w="732" w:type="pct"/>
            <w:tcBorders>
              <w:top w:val="single" w:sz="6" w:space="0" w:color="auto"/>
            </w:tcBorders>
          </w:tcPr>
          <w:p w14:paraId="26CA94E5" w14:textId="77777777" w:rsidR="009B612B" w:rsidRPr="00D165ED" w:rsidRDefault="009B612B" w:rsidP="001851C0">
            <w:pPr>
              <w:pStyle w:val="TAL"/>
            </w:pPr>
            <w:r w:rsidRPr="00D165ED">
              <w:t>string</w:t>
            </w:r>
          </w:p>
        </w:tc>
        <w:tc>
          <w:tcPr>
            <w:tcW w:w="217" w:type="pct"/>
            <w:tcBorders>
              <w:top w:val="single" w:sz="6" w:space="0" w:color="auto"/>
            </w:tcBorders>
          </w:tcPr>
          <w:p w14:paraId="44BEDE2C" w14:textId="77777777" w:rsidR="009B612B" w:rsidRPr="00D165ED" w:rsidRDefault="009B612B" w:rsidP="001851C0">
            <w:pPr>
              <w:pStyle w:val="TAC"/>
            </w:pPr>
            <w:r w:rsidRPr="00D165ED">
              <w:t>M</w:t>
            </w:r>
          </w:p>
        </w:tc>
        <w:tc>
          <w:tcPr>
            <w:tcW w:w="581" w:type="pct"/>
            <w:tcBorders>
              <w:top w:val="single" w:sz="6" w:space="0" w:color="auto"/>
            </w:tcBorders>
          </w:tcPr>
          <w:p w14:paraId="695E14AD" w14:textId="77777777" w:rsidR="009B612B" w:rsidRPr="00D165ED" w:rsidRDefault="009B612B" w:rsidP="001851C0">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1851C0">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1851C0">
        <w:trPr>
          <w:jc w:val="center"/>
        </w:trPr>
        <w:tc>
          <w:tcPr>
            <w:tcW w:w="825" w:type="pct"/>
            <w:shd w:val="clear" w:color="auto" w:fill="auto"/>
          </w:tcPr>
          <w:p w14:paraId="64046234" w14:textId="77777777" w:rsidR="009B612B" w:rsidRPr="00D165ED" w:rsidRDefault="009B612B" w:rsidP="001851C0">
            <w:pPr>
              <w:pStyle w:val="TAL"/>
            </w:pPr>
            <w:r w:rsidRPr="00D165ED">
              <w:rPr>
                <w:lang w:eastAsia="zh-CN"/>
              </w:rPr>
              <w:t>3gpp-Sbi-Target-Nf-Id</w:t>
            </w:r>
          </w:p>
        </w:tc>
        <w:tc>
          <w:tcPr>
            <w:tcW w:w="732" w:type="pct"/>
          </w:tcPr>
          <w:p w14:paraId="17385177" w14:textId="77777777" w:rsidR="009B612B" w:rsidRPr="00D165ED" w:rsidRDefault="009B612B" w:rsidP="001851C0">
            <w:pPr>
              <w:pStyle w:val="TAL"/>
            </w:pPr>
            <w:r w:rsidRPr="00D165ED">
              <w:rPr>
                <w:lang w:eastAsia="fr-FR"/>
              </w:rPr>
              <w:t>string</w:t>
            </w:r>
          </w:p>
        </w:tc>
        <w:tc>
          <w:tcPr>
            <w:tcW w:w="217" w:type="pct"/>
          </w:tcPr>
          <w:p w14:paraId="6699FD46" w14:textId="77777777" w:rsidR="009B612B" w:rsidRPr="00D165ED" w:rsidRDefault="009B612B" w:rsidP="001851C0">
            <w:pPr>
              <w:pStyle w:val="TAC"/>
            </w:pPr>
            <w:r w:rsidRPr="00D165ED">
              <w:rPr>
                <w:lang w:eastAsia="fr-FR"/>
              </w:rPr>
              <w:t>O</w:t>
            </w:r>
          </w:p>
        </w:tc>
        <w:tc>
          <w:tcPr>
            <w:tcW w:w="581" w:type="pct"/>
          </w:tcPr>
          <w:p w14:paraId="3C96455D" w14:textId="77777777" w:rsidR="009B612B" w:rsidRPr="00D165ED" w:rsidRDefault="009B612B" w:rsidP="001851C0">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1851C0">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26" w:name="_Toc35971426"/>
      <w:bookmarkStart w:id="427" w:name="_Toc67903542"/>
      <w:bookmarkStart w:id="428" w:name="_Toc73173274"/>
      <w:bookmarkStart w:id="429" w:name="_Toc96959860"/>
      <w:bookmarkStart w:id="430" w:name="_Toc100819829"/>
      <w:r>
        <w:t>5.1.5.3</w:t>
      </w:r>
      <w:r>
        <w:tab/>
      </w:r>
      <w:r w:rsidR="00E678A1">
        <w:rPr>
          <w:lang w:val="en-US"/>
        </w:rPr>
        <w:t>Data Notification</w:t>
      </w:r>
      <w:bookmarkEnd w:id="411"/>
      <w:bookmarkEnd w:id="426"/>
      <w:bookmarkEnd w:id="427"/>
      <w:bookmarkEnd w:id="428"/>
      <w:bookmarkEnd w:id="429"/>
      <w:bookmarkEnd w:id="430"/>
    </w:p>
    <w:p w14:paraId="03B1EDD9" w14:textId="77777777" w:rsidR="00E678A1" w:rsidRDefault="00E678A1" w:rsidP="00E678A1">
      <w:pPr>
        <w:pStyle w:val="50"/>
        <w:rPr>
          <w:noProof/>
        </w:rPr>
      </w:pPr>
      <w:bookmarkStart w:id="431" w:name="_Toc96959861"/>
      <w:bookmarkStart w:id="432" w:name="_Toc100819830"/>
      <w:r>
        <w:t>5.1.5.3</w:t>
      </w:r>
      <w:r>
        <w:rPr>
          <w:noProof/>
        </w:rPr>
        <w:t>.1</w:t>
      </w:r>
      <w:r>
        <w:rPr>
          <w:noProof/>
        </w:rPr>
        <w:tab/>
        <w:t>Description</w:t>
      </w:r>
      <w:bookmarkEnd w:id="431"/>
      <w:bookmarkEnd w:id="43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33" w:name="_Toc96959862"/>
      <w:bookmarkStart w:id="434" w:name="_Toc100819831"/>
      <w:r>
        <w:t>5.1.5.3</w:t>
      </w:r>
      <w:r>
        <w:rPr>
          <w:noProof/>
        </w:rPr>
        <w:t>.2</w:t>
      </w:r>
      <w:r>
        <w:rPr>
          <w:noProof/>
        </w:rPr>
        <w:tab/>
        <w:t>Target URI</w:t>
      </w:r>
      <w:bookmarkEnd w:id="433"/>
      <w:bookmarkEnd w:id="43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35" w:name="_Toc96959863"/>
      <w:bookmarkStart w:id="436" w:name="_Toc100819832"/>
      <w:r>
        <w:t>5.1.5.3</w:t>
      </w:r>
      <w:r>
        <w:rPr>
          <w:noProof/>
        </w:rPr>
        <w:t>.3</w:t>
      </w:r>
      <w:r>
        <w:rPr>
          <w:noProof/>
        </w:rPr>
        <w:tab/>
        <w:t>Standard Methods</w:t>
      </w:r>
      <w:bookmarkEnd w:id="435"/>
      <w:bookmarkEnd w:id="436"/>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1851C0">
        <w:trPr>
          <w:jc w:val="center"/>
        </w:trPr>
        <w:tc>
          <w:tcPr>
            <w:tcW w:w="825" w:type="pct"/>
            <w:tcBorders>
              <w:bottom w:val="single" w:sz="6" w:space="0" w:color="auto"/>
            </w:tcBorders>
            <w:shd w:val="clear" w:color="auto" w:fill="C0C0C0"/>
          </w:tcPr>
          <w:p w14:paraId="53DE8F4C" w14:textId="77777777" w:rsidR="00042848" w:rsidRPr="00D165ED" w:rsidRDefault="00042848" w:rsidP="001851C0">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1851C0">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1851C0">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1851C0">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1851C0">
            <w:pPr>
              <w:pStyle w:val="TAH"/>
            </w:pPr>
            <w:r w:rsidRPr="00D165ED">
              <w:t>Description</w:t>
            </w:r>
          </w:p>
        </w:tc>
      </w:tr>
      <w:tr w:rsidR="00042848" w:rsidRPr="00D165ED" w14:paraId="1C6D8B1C" w14:textId="77777777" w:rsidTr="001851C0">
        <w:trPr>
          <w:jc w:val="center"/>
        </w:trPr>
        <w:tc>
          <w:tcPr>
            <w:tcW w:w="825" w:type="pct"/>
            <w:tcBorders>
              <w:top w:val="single" w:sz="6" w:space="0" w:color="auto"/>
            </w:tcBorders>
            <w:shd w:val="clear" w:color="auto" w:fill="auto"/>
          </w:tcPr>
          <w:p w14:paraId="43D12C38" w14:textId="77777777" w:rsidR="00042848" w:rsidRPr="00D165ED" w:rsidRDefault="00042848" w:rsidP="001851C0">
            <w:pPr>
              <w:pStyle w:val="TAL"/>
            </w:pPr>
            <w:r w:rsidRPr="00D165ED">
              <w:t>Location</w:t>
            </w:r>
          </w:p>
        </w:tc>
        <w:tc>
          <w:tcPr>
            <w:tcW w:w="732" w:type="pct"/>
            <w:tcBorders>
              <w:top w:val="single" w:sz="6" w:space="0" w:color="auto"/>
            </w:tcBorders>
          </w:tcPr>
          <w:p w14:paraId="4A9A323D" w14:textId="77777777" w:rsidR="00042848" w:rsidRPr="00D165ED" w:rsidRDefault="00042848" w:rsidP="001851C0">
            <w:pPr>
              <w:pStyle w:val="TAL"/>
            </w:pPr>
            <w:r w:rsidRPr="00D165ED">
              <w:t>string</w:t>
            </w:r>
          </w:p>
        </w:tc>
        <w:tc>
          <w:tcPr>
            <w:tcW w:w="217" w:type="pct"/>
            <w:tcBorders>
              <w:top w:val="single" w:sz="6" w:space="0" w:color="auto"/>
            </w:tcBorders>
          </w:tcPr>
          <w:p w14:paraId="18863C75" w14:textId="77777777" w:rsidR="00042848" w:rsidRPr="00D165ED" w:rsidRDefault="00042848" w:rsidP="001851C0">
            <w:pPr>
              <w:pStyle w:val="TAC"/>
            </w:pPr>
            <w:r w:rsidRPr="00D165ED">
              <w:t>M</w:t>
            </w:r>
          </w:p>
        </w:tc>
        <w:tc>
          <w:tcPr>
            <w:tcW w:w="581" w:type="pct"/>
            <w:tcBorders>
              <w:top w:val="single" w:sz="6" w:space="0" w:color="auto"/>
            </w:tcBorders>
          </w:tcPr>
          <w:p w14:paraId="70CA165D" w14:textId="77777777" w:rsidR="00042848" w:rsidRPr="00D165ED" w:rsidRDefault="00042848" w:rsidP="001851C0">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1851C0">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1851C0">
        <w:trPr>
          <w:jc w:val="center"/>
        </w:trPr>
        <w:tc>
          <w:tcPr>
            <w:tcW w:w="825" w:type="pct"/>
            <w:shd w:val="clear" w:color="auto" w:fill="auto"/>
          </w:tcPr>
          <w:p w14:paraId="317E622D" w14:textId="77777777" w:rsidR="00042848" w:rsidRPr="00D165ED" w:rsidRDefault="00042848" w:rsidP="001851C0">
            <w:pPr>
              <w:pStyle w:val="TAL"/>
            </w:pPr>
            <w:r w:rsidRPr="00D165ED">
              <w:rPr>
                <w:lang w:eastAsia="zh-CN"/>
              </w:rPr>
              <w:t>3gpp-Sbi-Target-Nf-Id</w:t>
            </w:r>
          </w:p>
        </w:tc>
        <w:tc>
          <w:tcPr>
            <w:tcW w:w="732" w:type="pct"/>
          </w:tcPr>
          <w:p w14:paraId="58892A3E" w14:textId="77777777" w:rsidR="00042848" w:rsidRPr="00D165ED" w:rsidRDefault="00042848" w:rsidP="001851C0">
            <w:pPr>
              <w:pStyle w:val="TAL"/>
            </w:pPr>
            <w:r w:rsidRPr="00D165ED">
              <w:rPr>
                <w:lang w:eastAsia="fr-FR"/>
              </w:rPr>
              <w:t>string</w:t>
            </w:r>
          </w:p>
        </w:tc>
        <w:tc>
          <w:tcPr>
            <w:tcW w:w="217" w:type="pct"/>
          </w:tcPr>
          <w:p w14:paraId="21267AD2" w14:textId="77777777" w:rsidR="00042848" w:rsidRPr="00D165ED" w:rsidRDefault="00042848" w:rsidP="001851C0">
            <w:pPr>
              <w:pStyle w:val="TAC"/>
            </w:pPr>
            <w:r w:rsidRPr="00D165ED">
              <w:rPr>
                <w:lang w:eastAsia="fr-FR"/>
              </w:rPr>
              <w:t>O</w:t>
            </w:r>
          </w:p>
        </w:tc>
        <w:tc>
          <w:tcPr>
            <w:tcW w:w="581" w:type="pct"/>
          </w:tcPr>
          <w:p w14:paraId="5C428C26" w14:textId="77777777" w:rsidR="00042848" w:rsidRPr="00D165ED" w:rsidRDefault="00042848" w:rsidP="001851C0">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1851C0">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1851C0">
        <w:trPr>
          <w:jc w:val="center"/>
        </w:trPr>
        <w:tc>
          <w:tcPr>
            <w:tcW w:w="825" w:type="pct"/>
            <w:tcBorders>
              <w:bottom w:val="single" w:sz="6" w:space="0" w:color="auto"/>
            </w:tcBorders>
            <w:shd w:val="clear" w:color="auto" w:fill="C0C0C0"/>
          </w:tcPr>
          <w:p w14:paraId="293BA9F5" w14:textId="77777777" w:rsidR="00042848" w:rsidRPr="00D165ED" w:rsidRDefault="00042848" w:rsidP="001851C0">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1851C0">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1851C0">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1851C0">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1851C0">
            <w:pPr>
              <w:pStyle w:val="TAH"/>
            </w:pPr>
            <w:r w:rsidRPr="00D165ED">
              <w:t>Description</w:t>
            </w:r>
          </w:p>
        </w:tc>
      </w:tr>
      <w:tr w:rsidR="00042848" w:rsidRPr="00D165ED" w14:paraId="2F661B44" w14:textId="77777777" w:rsidTr="001851C0">
        <w:trPr>
          <w:jc w:val="center"/>
        </w:trPr>
        <w:tc>
          <w:tcPr>
            <w:tcW w:w="825" w:type="pct"/>
            <w:tcBorders>
              <w:top w:val="single" w:sz="6" w:space="0" w:color="auto"/>
            </w:tcBorders>
            <w:shd w:val="clear" w:color="auto" w:fill="auto"/>
          </w:tcPr>
          <w:p w14:paraId="30C899D2" w14:textId="77777777" w:rsidR="00042848" w:rsidRPr="00D165ED" w:rsidRDefault="00042848" w:rsidP="001851C0">
            <w:pPr>
              <w:pStyle w:val="TAL"/>
            </w:pPr>
            <w:r w:rsidRPr="00D165ED">
              <w:t>Location</w:t>
            </w:r>
          </w:p>
        </w:tc>
        <w:tc>
          <w:tcPr>
            <w:tcW w:w="732" w:type="pct"/>
            <w:tcBorders>
              <w:top w:val="single" w:sz="6" w:space="0" w:color="auto"/>
            </w:tcBorders>
          </w:tcPr>
          <w:p w14:paraId="1AC1ED5A" w14:textId="77777777" w:rsidR="00042848" w:rsidRPr="00D165ED" w:rsidRDefault="00042848" w:rsidP="001851C0">
            <w:pPr>
              <w:pStyle w:val="TAL"/>
            </w:pPr>
            <w:r w:rsidRPr="00D165ED">
              <w:t>string</w:t>
            </w:r>
          </w:p>
        </w:tc>
        <w:tc>
          <w:tcPr>
            <w:tcW w:w="217" w:type="pct"/>
            <w:tcBorders>
              <w:top w:val="single" w:sz="6" w:space="0" w:color="auto"/>
            </w:tcBorders>
          </w:tcPr>
          <w:p w14:paraId="1CBB43EE" w14:textId="77777777" w:rsidR="00042848" w:rsidRPr="00D165ED" w:rsidRDefault="00042848" w:rsidP="001851C0">
            <w:pPr>
              <w:pStyle w:val="TAC"/>
            </w:pPr>
            <w:r w:rsidRPr="00D165ED">
              <w:t>M</w:t>
            </w:r>
          </w:p>
        </w:tc>
        <w:tc>
          <w:tcPr>
            <w:tcW w:w="581" w:type="pct"/>
            <w:tcBorders>
              <w:top w:val="single" w:sz="6" w:space="0" w:color="auto"/>
            </w:tcBorders>
          </w:tcPr>
          <w:p w14:paraId="5729B7B5" w14:textId="77777777" w:rsidR="00042848" w:rsidRPr="00D165ED" w:rsidRDefault="00042848" w:rsidP="001851C0">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1851C0">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1851C0">
        <w:trPr>
          <w:jc w:val="center"/>
        </w:trPr>
        <w:tc>
          <w:tcPr>
            <w:tcW w:w="825" w:type="pct"/>
            <w:shd w:val="clear" w:color="auto" w:fill="auto"/>
          </w:tcPr>
          <w:p w14:paraId="7B30DBF0" w14:textId="77777777" w:rsidR="00042848" w:rsidRPr="00D165ED" w:rsidRDefault="00042848" w:rsidP="001851C0">
            <w:pPr>
              <w:pStyle w:val="TAL"/>
            </w:pPr>
            <w:r w:rsidRPr="00D165ED">
              <w:rPr>
                <w:lang w:eastAsia="zh-CN"/>
              </w:rPr>
              <w:t>3gpp-Sbi-Target-Nf-Id</w:t>
            </w:r>
          </w:p>
        </w:tc>
        <w:tc>
          <w:tcPr>
            <w:tcW w:w="732" w:type="pct"/>
          </w:tcPr>
          <w:p w14:paraId="1C727708" w14:textId="77777777" w:rsidR="00042848" w:rsidRPr="00D165ED" w:rsidRDefault="00042848" w:rsidP="001851C0">
            <w:pPr>
              <w:pStyle w:val="TAL"/>
            </w:pPr>
            <w:r w:rsidRPr="00D165ED">
              <w:rPr>
                <w:lang w:eastAsia="fr-FR"/>
              </w:rPr>
              <w:t>string</w:t>
            </w:r>
          </w:p>
        </w:tc>
        <w:tc>
          <w:tcPr>
            <w:tcW w:w="217" w:type="pct"/>
          </w:tcPr>
          <w:p w14:paraId="6E4D36A9" w14:textId="77777777" w:rsidR="00042848" w:rsidRPr="00D165ED" w:rsidRDefault="00042848" w:rsidP="001851C0">
            <w:pPr>
              <w:pStyle w:val="TAC"/>
            </w:pPr>
            <w:r w:rsidRPr="00D165ED">
              <w:rPr>
                <w:lang w:eastAsia="fr-FR"/>
              </w:rPr>
              <w:t>O</w:t>
            </w:r>
          </w:p>
        </w:tc>
        <w:tc>
          <w:tcPr>
            <w:tcW w:w="581" w:type="pct"/>
          </w:tcPr>
          <w:p w14:paraId="2336D98C" w14:textId="77777777" w:rsidR="00042848" w:rsidRPr="00D165ED" w:rsidRDefault="00042848" w:rsidP="001851C0">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1851C0">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37" w:name="_Toc100819833"/>
      <w:r>
        <w:lastRenderedPageBreak/>
        <w:t>5.1.5.</w:t>
      </w:r>
      <w:r w:rsidR="0015358F">
        <w:t>4</w:t>
      </w:r>
      <w:r>
        <w:tab/>
      </w:r>
      <w:r>
        <w:rPr>
          <w:rFonts w:eastAsia="Times New Roman"/>
          <w:noProof/>
        </w:rPr>
        <w:t>Fetch</w:t>
      </w:r>
      <w:bookmarkStart w:id="438" w:name="_Toc97037347"/>
      <w:bookmarkStart w:id="439" w:name="_Toc97038357"/>
      <w:r>
        <w:rPr>
          <w:rFonts w:eastAsia="Times New Roman"/>
          <w:noProof/>
        </w:rPr>
        <w:t xml:space="preserve"> Notification</w:t>
      </w:r>
      <w:bookmarkEnd w:id="437"/>
      <w:bookmarkEnd w:id="438"/>
      <w:bookmarkEnd w:id="439"/>
    </w:p>
    <w:p w14:paraId="136BD83E" w14:textId="5BC77768" w:rsidR="00F95105" w:rsidRDefault="00F95105" w:rsidP="00F95105">
      <w:pPr>
        <w:pStyle w:val="50"/>
        <w:rPr>
          <w:noProof/>
        </w:rPr>
      </w:pPr>
      <w:bookmarkStart w:id="440" w:name="_Toc97037348"/>
      <w:bookmarkStart w:id="441" w:name="_Toc97038358"/>
      <w:bookmarkStart w:id="442" w:name="_Toc100819834"/>
      <w:r>
        <w:t>5.1.5.</w:t>
      </w:r>
      <w:r w:rsidR="0015358F">
        <w:t>4</w:t>
      </w:r>
      <w:r>
        <w:rPr>
          <w:noProof/>
        </w:rPr>
        <w:t>.1</w:t>
      </w:r>
      <w:r>
        <w:rPr>
          <w:noProof/>
        </w:rPr>
        <w:tab/>
        <w:t>Description</w:t>
      </w:r>
      <w:bookmarkEnd w:id="440"/>
      <w:bookmarkEnd w:id="441"/>
      <w:bookmarkEnd w:id="44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43" w:name="_Toc97037349"/>
      <w:bookmarkStart w:id="444" w:name="_Toc97038359"/>
      <w:bookmarkStart w:id="445" w:name="_Toc100819835"/>
      <w:r>
        <w:t>5.1.5.</w:t>
      </w:r>
      <w:r w:rsidR="0015358F">
        <w:t>4</w:t>
      </w:r>
      <w:r>
        <w:rPr>
          <w:noProof/>
        </w:rPr>
        <w:t>.2</w:t>
      </w:r>
      <w:r>
        <w:rPr>
          <w:noProof/>
        </w:rPr>
        <w:tab/>
        <w:t>Target URI</w:t>
      </w:r>
      <w:bookmarkEnd w:id="443"/>
      <w:bookmarkEnd w:id="444"/>
      <w:bookmarkEnd w:id="445"/>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46" w:name="_Toc83230072"/>
      <w:bookmarkStart w:id="447" w:name="_Toc66277780"/>
      <w:bookmarkStart w:id="448" w:name="_Toc56672222"/>
      <w:bookmarkStart w:id="449" w:name="_Toc51761292"/>
      <w:bookmarkStart w:id="450" w:name="_Toc50023802"/>
      <w:bookmarkStart w:id="451" w:name="_Toc49935456"/>
      <w:bookmarkStart w:id="452" w:name="_Toc45132989"/>
      <w:bookmarkStart w:id="453" w:name="_Toc43298212"/>
      <w:bookmarkStart w:id="454" w:name="_Toc39063154"/>
      <w:bookmarkStart w:id="455" w:name="_Toc36037720"/>
      <w:bookmarkStart w:id="456" w:name="_Toc34210695"/>
      <w:bookmarkStart w:id="457" w:name="_Toc28011579"/>
      <w:bookmarkStart w:id="458" w:name="_Toc97037350"/>
      <w:bookmarkStart w:id="459" w:name="_Toc97038360"/>
      <w:bookmarkStart w:id="460" w:name="_Toc100819836"/>
      <w:r>
        <w:rPr>
          <w:noProof/>
        </w:rPr>
        <w:t>5.1.5.</w:t>
      </w:r>
      <w:r w:rsidR="0015358F">
        <w:rPr>
          <w:noProof/>
        </w:rPr>
        <w:t>4</w:t>
      </w:r>
      <w:r>
        <w:rPr>
          <w:noProof/>
        </w:rPr>
        <w:t>.3</w:t>
      </w:r>
      <w:r>
        <w:rPr>
          <w:noProof/>
        </w:rPr>
        <w:tab/>
        <w:t>Standard Methods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C2855F8" w14:textId="12E153AF" w:rsidR="00F95105" w:rsidRDefault="00F95105" w:rsidP="00F95105">
      <w:pPr>
        <w:pStyle w:val="6"/>
      </w:pPr>
      <w:bookmarkStart w:id="461" w:name="_Toc97037351"/>
      <w:bookmarkStart w:id="462" w:name="_Toc97038361"/>
      <w:bookmarkStart w:id="463" w:name="_Toc100819837"/>
      <w:r>
        <w:t>5.1.5.</w:t>
      </w:r>
      <w:r w:rsidR="0015358F">
        <w:t>4</w:t>
      </w:r>
      <w:r>
        <w:t>.3.1</w:t>
      </w:r>
      <w:r>
        <w:tab/>
        <w:t>POST</w:t>
      </w:r>
      <w:bookmarkEnd w:id="461"/>
      <w:bookmarkEnd w:id="462"/>
      <w:bookmarkEnd w:id="46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2CBBE92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2D1AF7E0"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7EA41C05"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78D3EF3D"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7777777" w:rsidR="009A2432" w:rsidRDefault="009A2432" w:rsidP="009A2432">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64" w:name="_Toc35971427"/>
      <w:bookmarkStart w:id="465" w:name="_Toc67903543"/>
      <w:bookmarkStart w:id="466" w:name="_Toc73173275"/>
      <w:bookmarkStart w:id="467" w:name="_Toc96959864"/>
      <w:bookmarkStart w:id="468" w:name="_Toc100819838"/>
      <w:r>
        <w:t>5.1.6</w:t>
      </w:r>
      <w:r>
        <w:tab/>
        <w:t>Data Model</w:t>
      </w:r>
      <w:bookmarkEnd w:id="399"/>
      <w:bookmarkEnd w:id="464"/>
      <w:bookmarkEnd w:id="465"/>
      <w:bookmarkEnd w:id="466"/>
      <w:bookmarkEnd w:id="467"/>
      <w:bookmarkEnd w:id="468"/>
    </w:p>
    <w:p w14:paraId="32E0CA22" w14:textId="77777777" w:rsidR="00E60FE0" w:rsidRDefault="00C872B4">
      <w:pPr>
        <w:pStyle w:val="40"/>
      </w:pPr>
      <w:bookmarkStart w:id="469" w:name="_Toc510696633"/>
      <w:bookmarkStart w:id="470" w:name="_Toc35971428"/>
      <w:bookmarkStart w:id="471" w:name="_Toc67903544"/>
      <w:bookmarkStart w:id="472" w:name="_Toc73173276"/>
      <w:bookmarkStart w:id="473" w:name="_Toc96959865"/>
      <w:bookmarkStart w:id="474" w:name="_Toc100819839"/>
      <w:r>
        <w:t>5.1.6.1</w:t>
      </w:r>
      <w:r>
        <w:tab/>
        <w:t>General</w:t>
      </w:r>
      <w:bookmarkEnd w:id="469"/>
      <w:bookmarkEnd w:id="470"/>
      <w:bookmarkEnd w:id="471"/>
      <w:bookmarkEnd w:id="472"/>
      <w:bookmarkEnd w:id="473"/>
      <w:bookmarkEnd w:id="47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3DC4985A" w:rsidR="00D37CAD" w:rsidRDefault="00D37CAD" w:rsidP="00D37CAD">
            <w:pPr>
              <w:pStyle w:val="TAL"/>
            </w:pPr>
            <w:r>
              <w:t>5.1.6.3.</w:t>
            </w:r>
            <w:r w:rsidRPr="00C1520F">
              <w:rPr>
                <w:highlight w:val="yellow"/>
              </w:rPr>
              <w:t>X</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2AC85A14" w:rsidR="009275E4" w:rsidRDefault="009275E4" w:rsidP="009275E4">
            <w:pPr>
              <w:pStyle w:val="TAL"/>
            </w:pPr>
            <w:r>
              <w:t>5.1.6.3.x</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7497789A" w:rsidR="009275E4" w:rsidRDefault="009275E4" w:rsidP="009275E4">
            <w:pPr>
              <w:pStyle w:val="TAL"/>
            </w:pPr>
            <w:r>
              <w:t>5.1.6.2.X</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75" w:name="_Hlk91581066"/>
            <w:r>
              <w:t>Represents a summarized report for one event parameter.</w:t>
            </w:r>
            <w:bookmarkEnd w:id="475"/>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0C624555" w:rsidR="006575F8" w:rsidRDefault="006575F8" w:rsidP="006575F8">
            <w:pPr>
              <w:pStyle w:val="TAL"/>
            </w:pPr>
            <w:r w:rsidRPr="00D165ED">
              <w:rPr>
                <w:rFonts w:cs="Arial"/>
              </w:rPr>
              <w:t>3GPP TS 29.554 [</w:t>
            </w:r>
            <w:r w:rsidRPr="00760C9E">
              <w:rPr>
                <w:rFonts w:cs="Arial"/>
                <w:highlight w:val="yellow"/>
              </w:rPr>
              <w:t>XX</w:t>
            </w:r>
            <w:r w:rsidRPr="00D165ED">
              <w:rPr>
                <w:rFonts w:cs="Arial"/>
              </w:rPr>
              <w:t>]</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36078EE0"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5B010230"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62A7681C" w:rsidR="006575F8" w:rsidRPr="00F07117" w:rsidRDefault="006575F8" w:rsidP="006575F8">
            <w:pPr>
              <w:pStyle w:val="TAL"/>
            </w:pPr>
            <w:r w:rsidRPr="00F07117">
              <w:t>3GPP TS 29.5</w:t>
            </w:r>
            <w:r>
              <w:t>36</w:t>
            </w:r>
            <w:r w:rsidRPr="00F07117">
              <w:t> </w:t>
            </w:r>
            <w:r w:rsidRPr="00376A4A">
              <w:t>[</w:t>
            </w:r>
            <w:r>
              <w:t>XX</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76" w:name="_Toc510696634"/>
      <w:bookmarkStart w:id="477" w:name="_Toc35971429"/>
      <w:bookmarkStart w:id="478" w:name="_Toc67903545"/>
      <w:bookmarkStart w:id="479" w:name="_Toc73173277"/>
      <w:bookmarkStart w:id="480" w:name="_Toc96959866"/>
      <w:bookmarkStart w:id="481" w:name="_Toc100819840"/>
      <w:r>
        <w:rPr>
          <w:lang w:val="en-US"/>
        </w:rPr>
        <w:t>5.1.6.2</w:t>
      </w:r>
      <w:r>
        <w:rPr>
          <w:lang w:val="en-US"/>
        </w:rPr>
        <w:tab/>
        <w:t>Structured data types</w:t>
      </w:r>
      <w:bookmarkEnd w:id="476"/>
      <w:bookmarkEnd w:id="477"/>
      <w:bookmarkEnd w:id="478"/>
      <w:bookmarkEnd w:id="479"/>
      <w:bookmarkEnd w:id="480"/>
      <w:bookmarkEnd w:id="481"/>
    </w:p>
    <w:p w14:paraId="727E64EC" w14:textId="77777777" w:rsidR="00E60FE0" w:rsidRDefault="00C872B4">
      <w:pPr>
        <w:pStyle w:val="50"/>
      </w:pPr>
      <w:bookmarkStart w:id="482" w:name="_Toc510696635"/>
      <w:bookmarkStart w:id="483" w:name="_Toc35971430"/>
      <w:bookmarkStart w:id="484" w:name="_Toc67903546"/>
      <w:bookmarkStart w:id="485" w:name="_Toc73173278"/>
      <w:bookmarkStart w:id="486" w:name="_Toc96959867"/>
      <w:bookmarkStart w:id="487" w:name="_Toc100819841"/>
      <w:r>
        <w:t>5.1.6.2.1</w:t>
      </w:r>
      <w:r>
        <w:tab/>
        <w:t>Introduction</w:t>
      </w:r>
      <w:bookmarkEnd w:id="482"/>
      <w:bookmarkEnd w:id="483"/>
      <w:bookmarkEnd w:id="484"/>
      <w:bookmarkEnd w:id="485"/>
      <w:bookmarkEnd w:id="486"/>
      <w:bookmarkEnd w:id="48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88" w:name="_Toc510696636"/>
      <w:bookmarkStart w:id="489" w:name="_Toc35971431"/>
      <w:bookmarkStart w:id="490" w:name="_Toc67903547"/>
      <w:bookmarkStart w:id="491" w:name="_Toc73173279"/>
      <w:bookmarkStart w:id="492" w:name="_Toc96959868"/>
      <w:bookmarkStart w:id="493" w:name="_Toc100819842"/>
      <w:r>
        <w:lastRenderedPageBreak/>
        <w:t>5.1.6.2.2</w:t>
      </w:r>
      <w:r>
        <w:tab/>
        <w:t xml:space="preserve">Type </w:t>
      </w:r>
      <w:r w:rsidR="00465A81" w:rsidRPr="00824EA2">
        <w:t>Ndccf</w:t>
      </w:r>
      <w:r w:rsidR="00465A81">
        <w:t>Analytics</w:t>
      </w:r>
      <w:r w:rsidR="00465A81" w:rsidRPr="00824EA2">
        <w:t>Subscription</w:t>
      </w:r>
      <w:bookmarkEnd w:id="488"/>
      <w:bookmarkEnd w:id="489"/>
      <w:bookmarkEnd w:id="490"/>
      <w:bookmarkEnd w:id="491"/>
      <w:bookmarkEnd w:id="492"/>
      <w:bookmarkEnd w:id="49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7991B6DC" w:rsidR="00290360" w:rsidRDefault="00290360" w:rsidP="00290360">
            <w:pPr>
              <w:pStyle w:val="TAL"/>
              <w:rPr>
                <w:lang w:eastAsia="ja-JP"/>
              </w:rPr>
            </w:pPr>
            <w:r>
              <w:t>NF instance identifier to which the DCCF shall create the requested subscription.</w:t>
            </w:r>
            <w:r w:rsidR="00DD211C">
              <w:t xml:space="preserve"> (NOTE X)</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75EB745B" w:rsidR="00290360" w:rsidRDefault="0034344B" w:rsidP="00290360">
            <w:pPr>
              <w:pStyle w:val="TAL"/>
              <w:rPr>
                <w:lang w:eastAsia="ja-JP"/>
              </w:rPr>
            </w:pPr>
            <w:r>
              <w:t>(NOTE X)</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010BC46D" w:rsidR="00816D74" w:rsidRDefault="00816D74" w:rsidP="00816D74">
            <w:pPr>
              <w:pStyle w:val="TAL"/>
            </w:pPr>
            <w:r>
              <w:t>If the subscription is for historical analytics (i.e. the "timePeriod" attribute contains a time window in the past) then the DCCF shall retrieve the data from this ADRF. (NOTE X)</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4AAABBDF" w:rsidR="00816D74" w:rsidRDefault="00816D74" w:rsidP="00816D74">
            <w:pPr>
              <w:pStyle w:val="TAL"/>
            </w:pPr>
            <w:r>
              <w:t>If the subscription is for historical analytics (i.e. the "timePeriod" attribute contains a time window in the past) then the DCCF shall retrieve the data from this ADRF Set. (NOTE X)</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463869">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4FD48046" w:rsidR="00803323" w:rsidRDefault="00803323" w:rsidP="00803323">
            <w:pPr>
              <w:pStyle w:val="TAL"/>
              <w:rPr>
                <w:lang w:eastAsia="zh-CN"/>
              </w:rPr>
            </w:pPr>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463869" w:rsidRDefault="00803323" w:rsidP="00463869">
            <w:pPr>
              <w:pStyle w:val="TAN"/>
              <w:rPr>
                <w:rFonts w:eastAsiaTheme="minorEastAsia"/>
              </w:rPr>
            </w:pPr>
            <w:r w:rsidRPr="00463869">
              <w:rPr>
                <w:rFonts w:eastAsiaTheme="minorEastAsia"/>
              </w:rPr>
              <w:t xml:space="preserve">NOTE 1: </w:t>
            </w:r>
            <w:r w:rsidRPr="00463869">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463869" w:rsidRDefault="00803323" w:rsidP="00463869">
            <w:pPr>
              <w:pStyle w:val="TAN"/>
              <w:rPr>
                <w:rFonts w:eastAsiaTheme="minorEastAsia"/>
              </w:rPr>
            </w:pPr>
            <w:r w:rsidRPr="00463869">
              <w:rPr>
                <w:rFonts w:eastAsiaTheme="minorEastAsia"/>
              </w:rPr>
              <w:t xml:space="preserve">NOTE 2: </w:t>
            </w:r>
            <w:r w:rsidRPr="00463869">
              <w:rPr>
                <w:rFonts w:eastAsiaTheme="minorEastAsia"/>
              </w:rPr>
              <w:tab/>
              <w:t>It includes the time period either in the past or in the future (i.e., start time as past time and stop time as future time is not allowed).</w:t>
            </w:r>
          </w:p>
          <w:p w14:paraId="753B91F4" w14:textId="7BC59FC2" w:rsidR="00803323" w:rsidRDefault="00803323" w:rsidP="00803323">
            <w:pPr>
              <w:pStyle w:val="TAL"/>
              <w:rPr>
                <w:rFonts w:cs="Arial"/>
                <w:szCs w:val="18"/>
              </w:rPr>
            </w:pPr>
            <w:r>
              <w:t xml:space="preserve">NOTE X: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494" w:name="_Toc510696637"/>
      <w:bookmarkStart w:id="495" w:name="_Toc35971432"/>
      <w:bookmarkStart w:id="496" w:name="_Toc67903548"/>
      <w:bookmarkStart w:id="497" w:name="_Toc73173280"/>
      <w:bookmarkStart w:id="498" w:name="_Toc96959869"/>
      <w:bookmarkStart w:id="499" w:name="_Toc100819843"/>
      <w:r>
        <w:lastRenderedPageBreak/>
        <w:t>5.1.6.2.3</w:t>
      </w:r>
      <w:r>
        <w:tab/>
        <w:t xml:space="preserve">Type </w:t>
      </w:r>
      <w:r w:rsidR="009E0AEA" w:rsidRPr="00824EA2">
        <w:t>Ndccf</w:t>
      </w:r>
      <w:r w:rsidR="009E0AEA">
        <w:t>Data</w:t>
      </w:r>
      <w:r w:rsidR="009E0AEA" w:rsidRPr="00824EA2">
        <w:t>Subscription</w:t>
      </w:r>
      <w:bookmarkEnd w:id="494"/>
      <w:bookmarkEnd w:id="495"/>
      <w:bookmarkEnd w:id="496"/>
      <w:bookmarkEnd w:id="497"/>
      <w:bookmarkEnd w:id="498"/>
      <w:bookmarkEnd w:id="499"/>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126B61F8" w:rsidR="00FC6F83" w:rsidRDefault="00FC6F83" w:rsidP="00FC6F83">
            <w:pPr>
              <w:pStyle w:val="TAL"/>
              <w:rPr>
                <w:lang w:eastAsia="ja-JP"/>
              </w:rPr>
            </w:pPr>
            <w:r>
              <w:t>Data Producer NF instance identifier to which the DCCF shall create the requested subscription.</w:t>
            </w:r>
            <w:r w:rsidR="00935D0C">
              <w:t xml:space="preserve"> (NOTE X)</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3C9A16E6" w:rsidR="00FC6F83" w:rsidRDefault="00FC6F83" w:rsidP="00FC6F83">
            <w:pPr>
              <w:pStyle w:val="TAL"/>
              <w:rPr>
                <w:lang w:eastAsia="ja-JP"/>
              </w:rPr>
            </w:pPr>
            <w:r>
              <w:t>Data Producer NF set identifier to which the DCCF shall create the requested subscription.</w:t>
            </w:r>
            <w:r w:rsidR="00935D0C">
              <w:t xml:space="preserve"> (NOTE X)</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6E1F403" w:rsidR="00370343" w:rsidRDefault="00370343" w:rsidP="00370343">
            <w:pPr>
              <w:pStyle w:val="TAL"/>
            </w:pPr>
            <w:r>
              <w:t>If the subscription is for historical data (i.e. the "timePeriod" attribute contains a time window in the past) then the DCCF shall retrieve the data from this ADRF. (NOTE X)</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64774BF6" w:rsidR="00370343" w:rsidRDefault="00370343" w:rsidP="00370343">
            <w:pPr>
              <w:pStyle w:val="TAL"/>
            </w:pPr>
            <w:r>
              <w:t>If the subscription is for historical data (i.e. the "timePeriod" attribute contains a time window in the past) then the DCCF shall retrieve the data from this ADRF Set. (NOTE X)</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1851C0">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1851C0">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1851C0">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1851C0">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1851C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7777777" w:rsidR="00E76D7F" w:rsidRDefault="00E76D7F" w:rsidP="001851C0">
            <w:pPr>
              <w:pStyle w:val="TAL"/>
              <w:rPr>
                <w:lang w:eastAsia="zh-CN"/>
              </w:rPr>
            </w:pPr>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1851C0">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50BDCAF8"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2B07EC74" w:rsidR="00370343" w:rsidRPr="00293D6D" w:rsidRDefault="00370343" w:rsidP="00370343">
            <w:pPr>
              <w:pStyle w:val="TAN"/>
            </w:pPr>
            <w:r>
              <w:t xml:space="preserve">NOTE X: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0" w:name="_Toc96959870"/>
      <w:bookmarkStart w:id="501" w:name="_Toc100819844"/>
      <w:r>
        <w:t>5.1.6.2.4</w:t>
      </w:r>
      <w:r>
        <w:tab/>
        <w:t xml:space="preserve">Type </w:t>
      </w:r>
      <w:r>
        <w:rPr>
          <w:noProof/>
        </w:rPr>
        <w:t>NdccfAnalyticsSubscriptionNotification</w:t>
      </w:r>
      <w:bookmarkEnd w:id="500"/>
      <w:bookmarkEnd w:id="50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2F4652E0" w:rsidR="00261384" w:rsidRDefault="00261384" w:rsidP="00261384">
            <w:pPr>
              <w:pStyle w:val="TAL"/>
            </w:pPr>
            <w:r>
              <w:rPr>
                <w:lang w:eastAsia="zh-CN"/>
              </w:rPr>
              <w:t>It represents the time when DCCF completed preparation of the requested analytics.</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187E114D" w14:textId="64F8BC95" w:rsidR="00261384" w:rsidRDefault="00261384" w:rsidP="00261384">
            <w:pPr>
              <w:pStyle w:val="TAN"/>
              <w:rPr>
                <w:rFonts w:cs="Arial"/>
                <w:szCs w:val="18"/>
              </w:rPr>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0"/>
      </w:pPr>
      <w:bookmarkStart w:id="502" w:name="_Toc96959871"/>
      <w:bookmarkStart w:id="503" w:name="_Toc100819845"/>
      <w:r>
        <w:lastRenderedPageBreak/>
        <w:t>5.1.6.2.5</w:t>
      </w:r>
      <w:r>
        <w:tab/>
        <w:t xml:space="preserve">Type </w:t>
      </w:r>
      <w:r>
        <w:rPr>
          <w:noProof/>
        </w:rPr>
        <w:t>NdccfDataSubscriptionNotification</w:t>
      </w:r>
      <w:bookmarkEnd w:id="502"/>
      <w:bookmarkEnd w:id="50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0FBBCD7C" w:rsidR="00CE62D7" w:rsidRDefault="00CE62D7" w:rsidP="00CE62D7">
            <w:pPr>
              <w:pStyle w:val="TAL"/>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BB25003" w:rsidR="00CE62D7" w:rsidRDefault="00CE62D7" w:rsidP="00CE62D7">
            <w:pPr>
              <w:pStyle w:val="TAL"/>
            </w:pPr>
            <w:r>
              <w:rPr>
                <w:lang w:eastAsia="zh-CN"/>
              </w:rPr>
              <w:t>It represents the time when DCCF completed preparation of the requested analytics.</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605F9280" w:rsidR="00CE62D7" w:rsidRPr="00534FA7" w:rsidRDefault="00CE62D7" w:rsidP="00CE62D7">
            <w:pPr>
              <w:pStyle w:val="TAN"/>
            </w:pPr>
            <w:r>
              <w:rPr>
                <w:rFonts w:cs="Arial"/>
                <w:szCs w:val="18"/>
              </w:rPr>
              <w:t>NOTE 2:</w:t>
            </w:r>
            <w:r>
              <w:tab/>
            </w:r>
            <w:bookmarkStart w:id="504" w:name="_Hlk93334191"/>
            <w:r>
              <w:rPr>
                <w:rFonts w:cs="Arial"/>
                <w:szCs w:val="18"/>
              </w:rPr>
              <w:t>T</w:t>
            </w:r>
            <w:r>
              <w:t>he "fetchInstruct" attribute shall not be included in the response body of a Fetch operation.</w:t>
            </w:r>
            <w:bookmarkEnd w:id="504"/>
          </w:p>
        </w:tc>
      </w:tr>
    </w:tbl>
    <w:p w14:paraId="3727906F" w14:textId="77777777" w:rsidR="009E0AEA" w:rsidRDefault="009E0AEA" w:rsidP="009E0AEA"/>
    <w:p w14:paraId="4A09C7FD" w14:textId="77777777" w:rsidR="009E0AEA" w:rsidRDefault="009E0AEA" w:rsidP="009E0AEA">
      <w:pPr>
        <w:pStyle w:val="50"/>
      </w:pPr>
      <w:bookmarkStart w:id="505" w:name="_Toc96959872"/>
      <w:bookmarkStart w:id="506" w:name="_Toc100819846"/>
      <w:r>
        <w:t>5.1.6.2.6</w:t>
      </w:r>
      <w:r>
        <w:tab/>
        <w:t>Type FormattingInstruction</w:t>
      </w:r>
      <w:bookmarkEnd w:id="505"/>
      <w:bookmarkEnd w:id="50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07" w:name="_Toc96959873"/>
      <w:bookmarkStart w:id="508" w:name="_Toc100819847"/>
      <w:r>
        <w:lastRenderedPageBreak/>
        <w:t>5.1.6.2.7</w:t>
      </w:r>
      <w:r>
        <w:tab/>
        <w:t>Type ProcessingInstruction</w:t>
      </w:r>
      <w:bookmarkEnd w:id="507"/>
      <w:bookmarkEnd w:id="50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1C207CA3"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0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09"/>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0" w:name="_Toc96959874"/>
      <w:bookmarkStart w:id="511" w:name="_Toc100819848"/>
      <w:r>
        <w:t>5.1.6.2.8</w:t>
      </w:r>
      <w:r>
        <w:tab/>
        <w:t>Type ParameterProcessingInstruction</w:t>
      </w:r>
      <w:bookmarkEnd w:id="510"/>
      <w:bookmarkEnd w:id="51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322066D"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2" w:name="_Hlk91580840"/>
            <w:r>
              <w:rPr>
                <w:rFonts w:cs="Arial"/>
                <w:szCs w:val="18"/>
                <w:lang w:eastAsia="zh-CN"/>
              </w:rPr>
              <w:t>A list of values for the attribute identified by the "name" attribute, which shall be matched with values contained in the notifications received and summarized by the DCCF.</w:t>
            </w:r>
            <w:bookmarkEnd w:id="51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3" w:name="_Hlk91580885"/>
            <w:r>
              <w:rPr>
                <w:lang w:eastAsia="zh-CN"/>
              </w:rPr>
              <w:t>A</w:t>
            </w:r>
            <w:r w:rsidRPr="000334B7">
              <w:rPr>
                <w:lang w:eastAsia="zh-CN"/>
              </w:rPr>
              <w:t>ttributes</w:t>
            </w:r>
            <w:r>
              <w:rPr>
                <w:lang w:eastAsia="zh-CN"/>
              </w:rPr>
              <w:t xml:space="preserve"> requested to be used in the summarized reports.</w:t>
            </w:r>
            <w:bookmarkEnd w:id="513"/>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14" w:name="_Toc96959875"/>
      <w:bookmarkStart w:id="515" w:name="_Toc100819849"/>
      <w:r>
        <w:lastRenderedPageBreak/>
        <w:t>5.1.6.2.9</w:t>
      </w:r>
      <w:r>
        <w:tab/>
        <w:t>Type NotifSummaryReport</w:t>
      </w:r>
      <w:bookmarkEnd w:id="514"/>
      <w:bookmarkEnd w:id="51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6B5D4FB9"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16" w:name="_Hlk91580961"/>
            <w:r>
              <w:rPr>
                <w:rFonts w:cs="Arial"/>
                <w:szCs w:val="18"/>
              </w:rPr>
              <w:t>Identifies the (event exposure or analytics) event that this report applies to.</w:t>
            </w:r>
            <w:bookmarkEnd w:id="516"/>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17" w:name="_Hlk91581004"/>
            <w:r>
              <w:rPr>
                <w:rFonts w:cs="Arial"/>
                <w:szCs w:val="18"/>
              </w:rPr>
              <w:t>Li</w:t>
            </w:r>
            <w:r w:rsidRPr="00B3056F">
              <w:rPr>
                <w:rFonts w:cs="Arial"/>
                <w:szCs w:val="18"/>
              </w:rPr>
              <w:t xml:space="preserve">st of </w:t>
            </w:r>
            <w:r>
              <w:rPr>
                <w:rFonts w:cs="Arial"/>
                <w:szCs w:val="18"/>
              </w:rPr>
              <w:t>event parameter reports.</w:t>
            </w:r>
            <w:bookmarkEnd w:id="517"/>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18" w:name="_Toc96959876"/>
      <w:bookmarkStart w:id="519" w:name="_Toc100819850"/>
      <w:r>
        <w:lastRenderedPageBreak/>
        <w:t>5.1.6.2.10</w:t>
      </w:r>
      <w:r>
        <w:tab/>
        <w:t xml:space="preserve">Type </w:t>
      </w:r>
      <w:r>
        <w:rPr>
          <w:noProof/>
          <w:lang w:eastAsia="zh-CN"/>
        </w:rPr>
        <w:t>EventParamReport</w:t>
      </w:r>
      <w:bookmarkEnd w:id="518"/>
      <w:bookmarkEnd w:id="51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0" w:name="_Hlk91581111"/>
            <w:r>
              <w:rPr>
                <w:rFonts w:cs="Arial"/>
                <w:szCs w:val="18"/>
                <w:lang w:eastAsia="zh-CN"/>
              </w:rPr>
              <w:t>The name of the reported parameter.</w:t>
            </w:r>
            <w:bookmarkEnd w:id="520"/>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5C85B06"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1" w:name="_Hlk91581271"/>
            <w:r>
              <w:rPr>
                <w:rFonts w:cs="Arial"/>
                <w:szCs w:val="18"/>
                <w:lang w:eastAsia="zh-CN"/>
              </w:rPr>
              <w:t xml:space="preserve">Identifies the </w:t>
            </w:r>
            <w:r>
              <w:rPr>
                <w:rFonts w:cs="Arial"/>
                <w:szCs w:val="18"/>
              </w:rPr>
              <w:t>minimum value of the parameter.</w:t>
            </w:r>
            <w:bookmarkEnd w:id="521"/>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2" w:name="_Toc96959877"/>
      <w:bookmarkStart w:id="523" w:name="_Toc100819851"/>
      <w:r>
        <w:t>5.1.6.2.11</w:t>
      </w:r>
      <w:r>
        <w:tab/>
        <w:t xml:space="preserve">Type </w:t>
      </w:r>
      <w:r w:rsidRPr="00D95701">
        <w:rPr>
          <w:noProof/>
          <w:lang w:eastAsia="zh-CN"/>
        </w:rPr>
        <w:t>ReportingOptions</w:t>
      </w:r>
      <w:bookmarkEnd w:id="522"/>
      <w:bookmarkEnd w:id="52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4" w:name="_Hlk91578914"/>
            <w:r>
              <w:rPr>
                <w:lang w:eastAsia="zh-CN"/>
              </w:rPr>
              <w:t>Notifications for the present subscription are sent only upon occurrence of events of the subscription with identifier that matches this attribute.</w:t>
            </w:r>
            <w:bookmarkEnd w:id="52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4077F43A" w14:textId="77777777" w:rsidR="00944E89" w:rsidRDefault="00944E89" w:rsidP="00944E89">
      <w:pPr>
        <w:pStyle w:val="50"/>
      </w:pPr>
      <w:r>
        <w:lastRenderedPageBreak/>
        <w:t>5.1.6.2.X</w:t>
      </w:r>
      <w:r>
        <w:tab/>
        <w:t>DccfEvent</w:t>
      </w:r>
    </w:p>
    <w:p w14:paraId="54E11FFF" w14:textId="77777777" w:rsidR="00944E89" w:rsidRDefault="00944E89" w:rsidP="00944E89">
      <w:pPr>
        <w:pStyle w:val="TH"/>
      </w:pPr>
      <w:r>
        <w:rPr>
          <w:noProof/>
        </w:rPr>
        <w:t>Table </w:t>
      </w:r>
      <w:r>
        <w:t xml:space="preserve">5.1.6.2.X-1: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1851C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1851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1851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1851C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1851C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1851C0">
            <w:pPr>
              <w:pStyle w:val="TAH"/>
              <w:rPr>
                <w:rFonts w:cs="Arial"/>
                <w:szCs w:val="18"/>
              </w:rPr>
            </w:pPr>
            <w:r>
              <w:rPr>
                <w:rFonts w:cs="Arial"/>
                <w:szCs w:val="18"/>
              </w:rPr>
              <w:t>Applicability</w:t>
            </w:r>
          </w:p>
        </w:tc>
      </w:tr>
      <w:tr w:rsidR="00944E89" w14:paraId="601C4B56"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5083B31" w14:textId="77777777" w:rsidR="00944E89" w:rsidRPr="00EB6D87" w:rsidRDefault="00944E89" w:rsidP="001851C0">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D3A1D8" w14:textId="77777777" w:rsidR="00944E89" w:rsidRPr="00EB6D87" w:rsidRDefault="00944E89" w:rsidP="001851C0">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F4832E"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595FE4"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EC0820D"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49E67E" w14:textId="77777777" w:rsidR="00944E89" w:rsidRPr="00EB6D87" w:rsidRDefault="00944E89" w:rsidP="001851C0">
            <w:pPr>
              <w:pStyle w:val="TAH"/>
              <w:jc w:val="left"/>
              <w:rPr>
                <w:rFonts w:cs="Arial"/>
                <w:b w:val="0"/>
                <w:bCs/>
                <w:szCs w:val="18"/>
              </w:rPr>
            </w:pPr>
          </w:p>
        </w:tc>
      </w:tr>
      <w:tr w:rsidR="00944E89" w14:paraId="28E23385"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3882FABC" w14:textId="77777777" w:rsidR="00944E89" w:rsidRPr="00EB6D87" w:rsidRDefault="00944E89" w:rsidP="001851C0">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D9C5A2" w14:textId="77777777" w:rsidR="00944E89" w:rsidRPr="00EB6D87" w:rsidRDefault="00944E89" w:rsidP="001851C0">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F8855"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9DEC5C"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04816A34"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D40C21" w14:textId="77777777" w:rsidR="00944E89" w:rsidRPr="00EB6D87" w:rsidRDefault="00944E89" w:rsidP="001851C0">
            <w:pPr>
              <w:pStyle w:val="TAH"/>
              <w:jc w:val="left"/>
              <w:rPr>
                <w:rFonts w:cs="Arial"/>
                <w:b w:val="0"/>
                <w:bCs/>
                <w:szCs w:val="18"/>
              </w:rPr>
            </w:pPr>
          </w:p>
        </w:tc>
      </w:tr>
      <w:tr w:rsidR="00944E89" w14:paraId="18B64E29"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08DF2D97" w14:textId="77777777" w:rsidR="00944E89" w:rsidRPr="00EB6D87" w:rsidRDefault="00944E89" w:rsidP="001851C0">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E4BD23" w14:textId="77777777" w:rsidR="00944E89" w:rsidRPr="00EB6D87" w:rsidRDefault="00944E89" w:rsidP="001851C0">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38EC44"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CCAC9E"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570700EA"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BAF0D7" w14:textId="77777777" w:rsidR="00944E89" w:rsidRPr="00EB6D87" w:rsidRDefault="00944E89" w:rsidP="001851C0">
            <w:pPr>
              <w:pStyle w:val="TAH"/>
              <w:jc w:val="left"/>
              <w:rPr>
                <w:rFonts w:cs="Arial"/>
                <w:b w:val="0"/>
                <w:bCs/>
                <w:szCs w:val="18"/>
              </w:rPr>
            </w:pPr>
          </w:p>
        </w:tc>
      </w:tr>
      <w:tr w:rsidR="00944E89" w14:paraId="2A3C7B4A"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24E13D82" w14:textId="77777777" w:rsidR="00944E89" w:rsidRPr="00EB6D87" w:rsidRDefault="00944E89" w:rsidP="001851C0">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016A0F" w14:textId="77777777" w:rsidR="00944E89" w:rsidRPr="00EB6D87" w:rsidRDefault="00944E89" w:rsidP="001851C0">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4EA662"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51A47D"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42033AA"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26AE76A" w14:textId="77777777" w:rsidR="00944E89" w:rsidRPr="00EB6D87" w:rsidRDefault="00944E89" w:rsidP="001851C0">
            <w:pPr>
              <w:pStyle w:val="TAH"/>
              <w:jc w:val="left"/>
              <w:rPr>
                <w:rFonts w:cs="Arial"/>
                <w:b w:val="0"/>
                <w:bCs/>
                <w:szCs w:val="18"/>
              </w:rPr>
            </w:pPr>
          </w:p>
        </w:tc>
      </w:tr>
      <w:tr w:rsidR="00944E89" w14:paraId="14AE0772"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D529F0C" w14:textId="77777777" w:rsidR="00944E89" w:rsidRPr="00EB6D87" w:rsidRDefault="00944E89" w:rsidP="001851C0">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5AC6F0C" w14:textId="77777777" w:rsidR="00944E89" w:rsidRPr="00EB6D87" w:rsidRDefault="00944E89" w:rsidP="001851C0">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2CD131"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61F043"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D4AFB4D"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97A552" w14:textId="77777777" w:rsidR="00944E89" w:rsidRPr="00EB6D87" w:rsidRDefault="00944E89" w:rsidP="001851C0">
            <w:pPr>
              <w:pStyle w:val="TAH"/>
              <w:jc w:val="left"/>
              <w:rPr>
                <w:rFonts w:cs="Arial"/>
                <w:b w:val="0"/>
                <w:bCs/>
                <w:szCs w:val="18"/>
              </w:rPr>
            </w:pPr>
          </w:p>
        </w:tc>
      </w:tr>
      <w:tr w:rsidR="00944E89" w14:paraId="49F26263"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73604CEB" w14:textId="77777777" w:rsidR="00944E89" w:rsidRPr="00EB6D87" w:rsidRDefault="00944E89" w:rsidP="001851C0">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73CF87" w14:textId="77777777" w:rsidR="00944E89" w:rsidRPr="00EB6D87" w:rsidRDefault="00944E89" w:rsidP="001851C0">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ED4723" w14:textId="77777777" w:rsidR="00944E89" w:rsidRPr="00EB6D87" w:rsidRDefault="00944E89" w:rsidP="001851C0">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CEBC10" w14:textId="77777777" w:rsidR="00944E89" w:rsidRPr="00EB6D87" w:rsidRDefault="00944E89" w:rsidP="001851C0">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6811B469" w14:textId="77777777" w:rsidR="00944E89" w:rsidRPr="00EB6D87" w:rsidRDefault="00944E89" w:rsidP="001851C0">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431111" w14:textId="77777777" w:rsidR="00944E89" w:rsidRPr="00EB6D87" w:rsidRDefault="00944E89" w:rsidP="001851C0">
            <w:pPr>
              <w:pStyle w:val="TAH"/>
              <w:jc w:val="left"/>
              <w:rPr>
                <w:rFonts w:cs="Arial"/>
                <w:b w:val="0"/>
                <w:bCs/>
                <w:szCs w:val="18"/>
              </w:rPr>
            </w:pPr>
          </w:p>
        </w:tc>
      </w:tr>
      <w:tr w:rsidR="00944E89" w:rsidRPr="00B90631" w14:paraId="217715A4"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1851C0">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1851C0">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1851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1851C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1851C0">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1851C0">
            <w:pPr>
              <w:pStyle w:val="TAL"/>
              <w:rPr>
                <w:rFonts w:cs="Arial"/>
                <w:szCs w:val="18"/>
              </w:rPr>
            </w:pPr>
          </w:p>
        </w:tc>
      </w:tr>
      <w:tr w:rsidR="00944E89" w14:paraId="39FC6915" w14:textId="77777777" w:rsidTr="001851C0">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1851C0">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1851C0">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1851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1851C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1851C0">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1851C0">
            <w:pPr>
              <w:pStyle w:val="TAL"/>
              <w:rPr>
                <w:rFonts w:cs="Arial"/>
                <w:szCs w:val="18"/>
              </w:rPr>
            </w:pPr>
          </w:p>
        </w:tc>
      </w:tr>
      <w:tr w:rsidR="00944E89" w14:paraId="0698CB7C" w14:textId="77777777" w:rsidTr="001851C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1851C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74A7881" w14:textId="17E7BDE7" w:rsidR="009C45C0" w:rsidRDefault="009C45C0" w:rsidP="009C45C0">
      <w:pPr>
        <w:pStyle w:val="50"/>
      </w:pPr>
      <w:bookmarkStart w:id="525" w:name="_Toc96959878"/>
      <w:bookmarkStart w:id="526" w:name="_Toc100819852"/>
      <w:r>
        <w:t>5.1.6.2.12</w:t>
      </w:r>
      <w:r>
        <w:tab/>
      </w:r>
      <w:r w:rsidR="00A800F7">
        <w:t>Void</w:t>
      </w:r>
      <w:bookmarkEnd w:id="525"/>
      <w:bookmarkEnd w:id="526"/>
    </w:p>
    <w:p w14:paraId="1AE2F702" w14:textId="77777777" w:rsidR="00E60FE0" w:rsidRDefault="00C872B4">
      <w:pPr>
        <w:pStyle w:val="40"/>
        <w:rPr>
          <w:lang w:val="en-US"/>
        </w:rPr>
      </w:pPr>
      <w:bookmarkStart w:id="527" w:name="_Toc510696638"/>
      <w:bookmarkStart w:id="528" w:name="_Toc35971433"/>
      <w:bookmarkStart w:id="529" w:name="_Toc67903549"/>
      <w:bookmarkStart w:id="530" w:name="_Toc73173281"/>
      <w:bookmarkStart w:id="531" w:name="_Toc96959879"/>
      <w:bookmarkStart w:id="532" w:name="_Toc100819853"/>
      <w:r>
        <w:rPr>
          <w:lang w:val="en-US"/>
        </w:rPr>
        <w:t>5.1.6.3</w:t>
      </w:r>
      <w:r>
        <w:rPr>
          <w:lang w:val="en-US"/>
        </w:rPr>
        <w:tab/>
        <w:t>Simple data types and enumerations</w:t>
      </w:r>
      <w:bookmarkEnd w:id="527"/>
      <w:bookmarkEnd w:id="528"/>
      <w:bookmarkEnd w:id="529"/>
      <w:bookmarkEnd w:id="530"/>
      <w:bookmarkEnd w:id="531"/>
      <w:bookmarkEnd w:id="532"/>
    </w:p>
    <w:p w14:paraId="102AC3D3" w14:textId="77777777" w:rsidR="00E60FE0" w:rsidRDefault="00C872B4">
      <w:pPr>
        <w:pStyle w:val="50"/>
      </w:pPr>
      <w:bookmarkStart w:id="533" w:name="_Toc510696639"/>
      <w:bookmarkStart w:id="534" w:name="_Toc35971434"/>
      <w:bookmarkStart w:id="535" w:name="_Toc67903550"/>
      <w:bookmarkStart w:id="536" w:name="_Toc73173282"/>
      <w:bookmarkStart w:id="537" w:name="_Toc96959880"/>
      <w:bookmarkStart w:id="538" w:name="_Toc100819854"/>
      <w:r>
        <w:t>5.1.6.3.1</w:t>
      </w:r>
      <w:r>
        <w:tab/>
        <w:t>Introduction</w:t>
      </w:r>
      <w:bookmarkEnd w:id="533"/>
      <w:bookmarkEnd w:id="534"/>
      <w:bookmarkEnd w:id="535"/>
      <w:bookmarkEnd w:id="536"/>
      <w:bookmarkEnd w:id="537"/>
      <w:bookmarkEnd w:id="538"/>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39" w:name="_Toc510696640"/>
      <w:bookmarkStart w:id="540" w:name="_Toc35971435"/>
      <w:bookmarkStart w:id="541" w:name="_Toc67903551"/>
      <w:bookmarkStart w:id="542" w:name="_Toc73173283"/>
      <w:bookmarkStart w:id="543" w:name="_Toc96959881"/>
      <w:bookmarkStart w:id="544" w:name="_Toc100819855"/>
      <w:r>
        <w:t>5.1.6.3.2</w:t>
      </w:r>
      <w:r>
        <w:tab/>
        <w:t>Simple data types</w:t>
      </w:r>
      <w:bookmarkEnd w:id="539"/>
      <w:bookmarkEnd w:id="540"/>
      <w:bookmarkEnd w:id="541"/>
      <w:bookmarkEnd w:id="542"/>
      <w:bookmarkEnd w:id="543"/>
      <w:bookmarkEnd w:id="544"/>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45" w:name="_Toc510696641"/>
      <w:bookmarkStart w:id="546" w:name="_Toc35971436"/>
      <w:bookmarkStart w:id="547" w:name="_Toc67903552"/>
      <w:bookmarkStart w:id="548" w:name="_Toc73173284"/>
      <w:bookmarkStart w:id="549" w:name="_Toc96959882"/>
      <w:bookmarkStart w:id="550" w:name="_Toc100819856"/>
      <w:r>
        <w:lastRenderedPageBreak/>
        <w:t>5.1.6.3.3</w:t>
      </w:r>
      <w:r>
        <w:tab/>
        <w:t xml:space="preserve">Enumeration: </w:t>
      </w:r>
      <w:r w:rsidR="00263BD9">
        <w:t>SummarizationAttribute</w:t>
      </w:r>
      <w:bookmarkEnd w:id="545"/>
      <w:bookmarkEnd w:id="546"/>
      <w:bookmarkEnd w:id="547"/>
      <w:bookmarkEnd w:id="548"/>
      <w:bookmarkEnd w:id="549"/>
      <w:bookmarkEnd w:id="550"/>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1" w:name="_Hlk91581759"/>
            <w:r w:rsidRPr="001E10C8">
              <w:t>Average and variance of the time interval separating two consecutive occurrences of the same event and parameter value, or periodicity for periodic reporting</w:t>
            </w:r>
            <w:r>
              <w:t>.</w:t>
            </w:r>
            <w:bookmarkEnd w:id="551"/>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2" w:name="_Hlk91581766"/>
            <w:r>
              <w:rPr>
                <w:lang w:eastAsia="zh-CN"/>
              </w:rPr>
              <w:t>Average and variance of the time for which the parameter value applies.</w:t>
            </w:r>
            <w:bookmarkEnd w:id="552"/>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3" w:name="_Hlk91581773"/>
            <w:r>
              <w:rPr>
                <w:lang w:eastAsia="zh-CN"/>
              </w:rPr>
              <w:t>Number of countable occurrences for the parameter.</w:t>
            </w:r>
            <w:bookmarkEnd w:id="553"/>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54" w:name="_Hlk91581780"/>
            <w:r>
              <w:rPr>
                <w:lang w:eastAsia="zh-CN"/>
              </w:rPr>
              <w:t>Average and variance of the parameter.</w:t>
            </w:r>
            <w:bookmarkEnd w:id="554"/>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55" w:name="_Hlk91581788"/>
            <w:r>
              <w:rPr>
                <w:lang w:eastAsia="zh-CN"/>
              </w:rPr>
              <w:t>Maximum and minimum parameter values.</w:t>
            </w:r>
            <w:bookmarkEnd w:id="55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56" w:name="_Toc510696643"/>
      <w:bookmarkStart w:id="557" w:name="_Toc35971438"/>
      <w:bookmarkStart w:id="558" w:name="_Toc67903554"/>
      <w:bookmarkStart w:id="559" w:name="_Toc73173286"/>
      <w:bookmarkStart w:id="560" w:name="_Toc96959883"/>
    </w:p>
    <w:p w14:paraId="4840E712" w14:textId="77777777" w:rsidR="00E12862" w:rsidRDefault="00E12862" w:rsidP="00E12862">
      <w:pPr>
        <w:pStyle w:val="50"/>
      </w:pPr>
      <w:r>
        <w:t>5.1.6.3.X</w:t>
      </w:r>
      <w:r>
        <w:tab/>
        <w:t>Enumeration: AggregationLevel</w:t>
      </w:r>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1851C0">
        <w:tc>
          <w:tcPr>
            <w:tcW w:w="1392" w:type="pct"/>
            <w:shd w:val="clear" w:color="auto" w:fill="C0C0C0"/>
            <w:tcMar>
              <w:top w:w="0" w:type="dxa"/>
              <w:left w:w="108" w:type="dxa"/>
              <w:bottom w:w="0" w:type="dxa"/>
              <w:right w:w="108" w:type="dxa"/>
            </w:tcMar>
            <w:hideMark/>
          </w:tcPr>
          <w:p w14:paraId="3FD83594" w14:textId="77777777" w:rsidR="00E12862" w:rsidRDefault="00E12862" w:rsidP="001851C0">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1851C0">
            <w:pPr>
              <w:pStyle w:val="TAH"/>
            </w:pPr>
            <w:r>
              <w:t>Description</w:t>
            </w:r>
          </w:p>
        </w:tc>
        <w:tc>
          <w:tcPr>
            <w:tcW w:w="1278" w:type="pct"/>
            <w:shd w:val="clear" w:color="auto" w:fill="C0C0C0"/>
          </w:tcPr>
          <w:p w14:paraId="758DAB2F" w14:textId="77777777" w:rsidR="00E12862" w:rsidRDefault="00E12862" w:rsidP="001851C0">
            <w:pPr>
              <w:pStyle w:val="TAH"/>
            </w:pPr>
            <w:r>
              <w:t>Applicability</w:t>
            </w:r>
          </w:p>
        </w:tc>
      </w:tr>
      <w:tr w:rsidR="00E12862" w14:paraId="69DA6A16" w14:textId="77777777" w:rsidTr="001851C0">
        <w:tc>
          <w:tcPr>
            <w:tcW w:w="1392" w:type="pct"/>
            <w:tcMar>
              <w:top w:w="0" w:type="dxa"/>
              <w:left w:w="108" w:type="dxa"/>
              <w:bottom w:w="0" w:type="dxa"/>
              <w:right w:w="108" w:type="dxa"/>
            </w:tcMar>
          </w:tcPr>
          <w:p w14:paraId="61AA0C7D" w14:textId="77777777" w:rsidR="00E12862" w:rsidRDefault="00E12862" w:rsidP="001851C0">
            <w:pPr>
              <w:pStyle w:val="TAL"/>
            </w:pPr>
            <w:r>
              <w:t>UE</w:t>
            </w:r>
          </w:p>
        </w:tc>
        <w:tc>
          <w:tcPr>
            <w:tcW w:w="2330" w:type="pct"/>
            <w:tcMar>
              <w:top w:w="0" w:type="dxa"/>
              <w:left w:w="108" w:type="dxa"/>
              <w:bottom w:w="0" w:type="dxa"/>
              <w:right w:w="108" w:type="dxa"/>
            </w:tcMar>
          </w:tcPr>
          <w:p w14:paraId="53AE0734" w14:textId="77777777" w:rsidR="00E12862" w:rsidRDefault="00E12862" w:rsidP="001851C0">
            <w:pPr>
              <w:pStyle w:val="TAL"/>
            </w:pPr>
            <w:r>
              <w:t>Indicates that the summarized reports shall be provided per UE.</w:t>
            </w:r>
          </w:p>
        </w:tc>
        <w:tc>
          <w:tcPr>
            <w:tcW w:w="1278" w:type="pct"/>
          </w:tcPr>
          <w:p w14:paraId="56573007" w14:textId="77777777" w:rsidR="00E12862" w:rsidRDefault="00E12862" w:rsidP="001851C0">
            <w:pPr>
              <w:pStyle w:val="TAL"/>
            </w:pPr>
          </w:p>
        </w:tc>
      </w:tr>
      <w:tr w:rsidR="00E12862" w14:paraId="60D384C0" w14:textId="77777777" w:rsidTr="001851C0">
        <w:tc>
          <w:tcPr>
            <w:tcW w:w="1392" w:type="pct"/>
            <w:tcMar>
              <w:top w:w="0" w:type="dxa"/>
              <w:left w:w="108" w:type="dxa"/>
              <w:bottom w:w="0" w:type="dxa"/>
              <w:right w:w="108" w:type="dxa"/>
            </w:tcMar>
          </w:tcPr>
          <w:p w14:paraId="7B24BD42" w14:textId="77777777" w:rsidR="00E12862" w:rsidRDefault="00E12862" w:rsidP="001851C0">
            <w:pPr>
              <w:pStyle w:val="TAL"/>
            </w:pPr>
            <w:r>
              <w:t>AOI</w:t>
            </w:r>
          </w:p>
        </w:tc>
        <w:tc>
          <w:tcPr>
            <w:tcW w:w="2330" w:type="pct"/>
            <w:tcMar>
              <w:top w:w="0" w:type="dxa"/>
              <w:left w:w="108" w:type="dxa"/>
              <w:bottom w:w="0" w:type="dxa"/>
              <w:right w:w="108" w:type="dxa"/>
            </w:tcMar>
          </w:tcPr>
          <w:p w14:paraId="4B7D8310" w14:textId="77777777" w:rsidR="00E12862" w:rsidRDefault="00E12862" w:rsidP="001851C0">
            <w:pPr>
              <w:pStyle w:val="TAL"/>
            </w:pPr>
            <w:r>
              <w:t>Indicates that the summarized reports shall be provided per Area of Interest.</w:t>
            </w:r>
          </w:p>
        </w:tc>
        <w:tc>
          <w:tcPr>
            <w:tcW w:w="1278" w:type="pct"/>
          </w:tcPr>
          <w:p w14:paraId="2919E0D8" w14:textId="77777777" w:rsidR="00E12862" w:rsidRDefault="00E12862" w:rsidP="001851C0">
            <w:pPr>
              <w:pStyle w:val="TAL"/>
            </w:pPr>
          </w:p>
        </w:tc>
      </w:tr>
    </w:tbl>
    <w:p w14:paraId="3FD778C5" w14:textId="77777777" w:rsidR="00E12862" w:rsidRDefault="00E12862" w:rsidP="00675E3D">
      <w:pPr>
        <w:rPr>
          <w:lang w:val="en-US"/>
        </w:rPr>
      </w:pPr>
    </w:p>
    <w:p w14:paraId="41AF7EDA" w14:textId="77777777" w:rsidR="00845128" w:rsidRPr="00D165ED" w:rsidRDefault="00845128" w:rsidP="00845128">
      <w:pPr>
        <w:pStyle w:val="50"/>
      </w:pPr>
      <w:bookmarkStart w:id="561" w:name="_Toc28012841"/>
      <w:bookmarkStart w:id="562" w:name="_Toc34266323"/>
      <w:bookmarkStart w:id="563" w:name="_Toc36102494"/>
      <w:bookmarkStart w:id="564" w:name="_Toc43563538"/>
      <w:bookmarkStart w:id="565" w:name="_Toc45134081"/>
      <w:bookmarkStart w:id="566" w:name="_Toc50032013"/>
      <w:bookmarkStart w:id="567" w:name="_Toc51762933"/>
      <w:bookmarkStart w:id="568" w:name="_Toc56641001"/>
      <w:bookmarkStart w:id="569" w:name="_Toc59017969"/>
      <w:bookmarkStart w:id="570" w:name="_Toc66231837"/>
      <w:bookmarkStart w:id="571" w:name="_Toc68168998"/>
      <w:bookmarkStart w:id="572" w:name="_Toc70550665"/>
      <w:bookmarkStart w:id="573" w:name="_Toc83233115"/>
      <w:bookmarkStart w:id="574" w:name="_Toc85553030"/>
      <w:bookmarkStart w:id="575" w:name="_Toc85557129"/>
      <w:bookmarkStart w:id="576" w:name="_Toc88667636"/>
      <w:bookmarkStart w:id="577" w:name="_Toc90655921"/>
      <w:bookmarkStart w:id="578" w:name="_Toc94064320"/>
      <w:bookmarkStart w:id="579" w:name="_Toc98233706"/>
      <w:bookmarkStart w:id="580" w:name="_Toc101244483"/>
      <w:bookmarkStart w:id="581" w:name="_Toc104539078"/>
      <w:r w:rsidRPr="00D165ED">
        <w:t>5.1.6.3.</w:t>
      </w:r>
      <w:r>
        <w:t>x</w:t>
      </w:r>
      <w:r w:rsidRPr="00D165ED">
        <w:tab/>
        <w:t xml:space="preserve">Enumeration: </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r>
        <w:t>DataCollectionPurpose</w:t>
      </w:r>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1851C0">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1851C0">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1851C0">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1851C0">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1851C0">
        <w:trPr>
          <w:trHeight w:val="46"/>
          <w:jc w:val="center"/>
        </w:trPr>
        <w:tc>
          <w:tcPr>
            <w:tcW w:w="3244" w:type="dxa"/>
            <w:tcMar>
              <w:top w:w="0" w:type="dxa"/>
              <w:left w:w="108" w:type="dxa"/>
              <w:bottom w:w="0" w:type="dxa"/>
              <w:right w:w="108" w:type="dxa"/>
            </w:tcMar>
          </w:tcPr>
          <w:p w14:paraId="7892B0CA" w14:textId="77777777" w:rsidR="00845128" w:rsidRPr="00D165ED" w:rsidRDefault="00845128" w:rsidP="001851C0">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1851C0">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1851C0">
            <w:pPr>
              <w:keepNext/>
              <w:keepLines/>
              <w:spacing w:after="0"/>
              <w:rPr>
                <w:rFonts w:ascii="Arial" w:hAnsi="Arial"/>
                <w:sz w:val="18"/>
              </w:rPr>
            </w:pPr>
          </w:p>
        </w:tc>
      </w:tr>
      <w:tr w:rsidR="00845128" w:rsidRPr="00D165ED" w14:paraId="7E1273D9" w14:textId="77777777" w:rsidTr="001851C0">
        <w:trPr>
          <w:jc w:val="center"/>
        </w:trPr>
        <w:tc>
          <w:tcPr>
            <w:tcW w:w="3244" w:type="dxa"/>
            <w:tcMar>
              <w:top w:w="0" w:type="dxa"/>
              <w:left w:w="108" w:type="dxa"/>
              <w:bottom w:w="0" w:type="dxa"/>
              <w:right w:w="108" w:type="dxa"/>
            </w:tcMar>
          </w:tcPr>
          <w:p w14:paraId="06E73275" w14:textId="77777777" w:rsidR="00845128" w:rsidRPr="00D165ED" w:rsidRDefault="00845128" w:rsidP="001851C0">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1851C0">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1851C0">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82"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6"/>
      <w:bookmarkEnd w:id="557"/>
      <w:bookmarkEnd w:id="558"/>
      <w:bookmarkEnd w:id="559"/>
      <w:bookmarkEnd w:id="560"/>
      <w:bookmarkEnd w:id="58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83" w:name="_Toc510696646"/>
      <w:bookmarkStart w:id="584" w:name="_Toc35971441"/>
      <w:bookmarkStart w:id="585" w:name="_Toc67903557"/>
      <w:bookmarkStart w:id="586" w:name="_Toc73173289"/>
      <w:bookmarkStart w:id="587" w:name="_Toc96959884"/>
      <w:bookmarkStart w:id="588" w:name="_Toc100819858"/>
      <w:r>
        <w:t>5.1.6.5</w:t>
      </w:r>
      <w:r>
        <w:tab/>
        <w:t>Binary data</w:t>
      </w:r>
      <w:bookmarkEnd w:id="583"/>
      <w:bookmarkEnd w:id="584"/>
      <w:bookmarkEnd w:id="585"/>
      <w:bookmarkEnd w:id="586"/>
      <w:bookmarkEnd w:id="587"/>
      <w:bookmarkEnd w:id="588"/>
    </w:p>
    <w:p w14:paraId="66A66158" w14:textId="77777777" w:rsidR="006565D7" w:rsidRDefault="006565D7" w:rsidP="006565D7">
      <w:r>
        <w:t>None in this release of the specification.</w:t>
      </w:r>
    </w:p>
    <w:p w14:paraId="17F16CE0" w14:textId="77777777" w:rsidR="00E60FE0" w:rsidRDefault="00C872B4">
      <w:pPr>
        <w:pStyle w:val="30"/>
      </w:pPr>
      <w:bookmarkStart w:id="589" w:name="_Toc510696647"/>
      <w:bookmarkStart w:id="590" w:name="_Toc35971443"/>
      <w:bookmarkStart w:id="591" w:name="_Toc67903560"/>
      <w:bookmarkStart w:id="592" w:name="_Toc73173292"/>
      <w:bookmarkStart w:id="593" w:name="_Toc96959885"/>
      <w:bookmarkStart w:id="594" w:name="_Toc100819859"/>
      <w:r>
        <w:t>5.1.7</w:t>
      </w:r>
      <w:r>
        <w:tab/>
        <w:t>Error Handling</w:t>
      </w:r>
      <w:bookmarkEnd w:id="589"/>
      <w:bookmarkEnd w:id="590"/>
      <w:bookmarkEnd w:id="591"/>
      <w:bookmarkEnd w:id="592"/>
      <w:bookmarkEnd w:id="593"/>
      <w:bookmarkEnd w:id="594"/>
    </w:p>
    <w:p w14:paraId="23EA832D" w14:textId="77777777" w:rsidR="00E60FE0" w:rsidRDefault="00C872B4">
      <w:pPr>
        <w:pStyle w:val="40"/>
      </w:pPr>
      <w:bookmarkStart w:id="595" w:name="_Toc35971444"/>
      <w:bookmarkStart w:id="596" w:name="_Toc67903561"/>
      <w:bookmarkStart w:id="597" w:name="_Toc73173293"/>
      <w:bookmarkStart w:id="598" w:name="_Toc96959886"/>
      <w:bookmarkStart w:id="599" w:name="_Toc100819860"/>
      <w:r>
        <w:t>5.1.7.1</w:t>
      </w:r>
      <w:r>
        <w:tab/>
        <w:t>General</w:t>
      </w:r>
      <w:bookmarkEnd w:id="595"/>
      <w:bookmarkEnd w:id="596"/>
      <w:bookmarkEnd w:id="597"/>
      <w:bookmarkEnd w:id="598"/>
      <w:bookmarkEnd w:id="59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0" w:name="_Toc35971445"/>
      <w:bookmarkStart w:id="601" w:name="_Toc67903562"/>
      <w:bookmarkStart w:id="602" w:name="_Toc73173294"/>
      <w:bookmarkStart w:id="603" w:name="_Toc96959887"/>
      <w:bookmarkStart w:id="604" w:name="_Toc100819861"/>
      <w:r>
        <w:t>5.1.7.2</w:t>
      </w:r>
      <w:r>
        <w:tab/>
        <w:t>Protocol Errors</w:t>
      </w:r>
      <w:bookmarkEnd w:id="600"/>
      <w:bookmarkEnd w:id="601"/>
      <w:bookmarkEnd w:id="602"/>
      <w:bookmarkEnd w:id="603"/>
      <w:bookmarkEnd w:id="60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05" w:name="_Toc35971446"/>
      <w:bookmarkStart w:id="606" w:name="_Toc67903563"/>
      <w:bookmarkStart w:id="607" w:name="_Toc73173295"/>
      <w:bookmarkStart w:id="608" w:name="_Toc96959888"/>
      <w:bookmarkStart w:id="609" w:name="_Toc100819862"/>
      <w:r>
        <w:lastRenderedPageBreak/>
        <w:t>5.1.7.3</w:t>
      </w:r>
      <w:r>
        <w:tab/>
        <w:t>Application Errors</w:t>
      </w:r>
      <w:bookmarkEnd w:id="605"/>
      <w:bookmarkEnd w:id="606"/>
      <w:bookmarkEnd w:id="607"/>
      <w:bookmarkEnd w:id="608"/>
      <w:bookmarkEnd w:id="60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0" w:name="_Toc492899751"/>
      <w:bookmarkStart w:id="611" w:name="_Toc492900030"/>
      <w:bookmarkStart w:id="612" w:name="_Toc492967832"/>
      <w:bookmarkStart w:id="613" w:name="_Toc492972920"/>
      <w:bookmarkStart w:id="614" w:name="_Toc492973140"/>
      <w:bookmarkStart w:id="615" w:name="_Toc493774060"/>
      <w:bookmarkStart w:id="616" w:name="_Toc508285804"/>
      <w:bookmarkStart w:id="617" w:name="_Toc508287269"/>
      <w:bookmarkStart w:id="618" w:name="_Toc510696648"/>
      <w:bookmarkStart w:id="619" w:name="_Toc35971447"/>
    </w:p>
    <w:p w14:paraId="58896909" w14:textId="77777777" w:rsidR="00E60FE0" w:rsidRDefault="00C872B4">
      <w:pPr>
        <w:pStyle w:val="30"/>
        <w:rPr>
          <w:lang w:eastAsia="zh-CN"/>
        </w:rPr>
      </w:pPr>
      <w:bookmarkStart w:id="620" w:name="_Toc67903564"/>
      <w:bookmarkStart w:id="621" w:name="_Toc73173296"/>
      <w:bookmarkStart w:id="622" w:name="_Toc96959889"/>
      <w:bookmarkStart w:id="623" w:name="_Toc100819863"/>
      <w:r>
        <w:t>5.1.8</w:t>
      </w:r>
      <w:r>
        <w:rPr>
          <w:lang w:eastAsia="zh-CN"/>
        </w:rPr>
        <w:tab/>
        <w:t>Feature negotiation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24" w:name="_Toc532994477"/>
      <w:bookmarkStart w:id="625" w:name="_Toc35971448"/>
      <w:bookmarkStart w:id="626" w:name="_Toc67903565"/>
      <w:bookmarkStart w:id="627" w:name="_Toc73173297"/>
      <w:bookmarkStart w:id="628" w:name="_Toc96959890"/>
      <w:bookmarkStart w:id="629" w:name="_Toc100819864"/>
      <w:bookmarkStart w:id="630" w:name="_Hlk525137310"/>
      <w:bookmarkStart w:id="631" w:name="_Toc510696649"/>
      <w:r>
        <w:t>5.1.9</w:t>
      </w:r>
      <w:r>
        <w:tab/>
        <w:t>Security</w:t>
      </w:r>
      <w:bookmarkEnd w:id="624"/>
      <w:bookmarkEnd w:id="625"/>
      <w:bookmarkEnd w:id="626"/>
      <w:bookmarkEnd w:id="627"/>
      <w:bookmarkEnd w:id="628"/>
      <w:bookmarkEnd w:id="62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32" w:name="_Hlk530142087"/>
      <w:bookmarkEnd w:id="63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633" w:name="_Toc35971449"/>
      <w:bookmarkStart w:id="634" w:name="_Toc67903566"/>
      <w:bookmarkStart w:id="635" w:name="_Toc73173298"/>
      <w:bookmarkStart w:id="636" w:name="_Toc96959891"/>
      <w:bookmarkStart w:id="637" w:name="_Toc100819865"/>
      <w:bookmarkEnd w:id="632"/>
      <w:r>
        <w:t>5.2</w:t>
      </w:r>
      <w:r>
        <w:tab/>
      </w:r>
      <w:r>
        <w:rPr>
          <w:lang w:eastAsia="ja-JP"/>
        </w:rPr>
        <w:t>Ndccf_ContextManagement</w:t>
      </w:r>
      <w:r>
        <w:t xml:space="preserve"> Service API</w:t>
      </w:r>
      <w:bookmarkEnd w:id="631"/>
      <w:bookmarkEnd w:id="633"/>
      <w:bookmarkEnd w:id="634"/>
      <w:bookmarkEnd w:id="635"/>
      <w:bookmarkEnd w:id="636"/>
      <w:bookmarkEnd w:id="637"/>
    </w:p>
    <w:p w14:paraId="0F115DA2" w14:textId="77777777" w:rsidR="00E60FE0" w:rsidRDefault="00C872B4">
      <w:pPr>
        <w:pStyle w:val="30"/>
      </w:pPr>
      <w:bookmarkStart w:id="638" w:name="_Toc73173299"/>
      <w:bookmarkStart w:id="639" w:name="_Toc96959892"/>
      <w:bookmarkStart w:id="640" w:name="_Toc100819866"/>
      <w:r>
        <w:t>5.2.1</w:t>
      </w:r>
      <w:r>
        <w:tab/>
        <w:t>Introduction</w:t>
      </w:r>
      <w:bookmarkEnd w:id="638"/>
      <w:bookmarkEnd w:id="639"/>
      <w:bookmarkEnd w:id="64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41" w:name="_Toc73173300"/>
      <w:bookmarkStart w:id="642" w:name="_Toc96959893"/>
      <w:bookmarkStart w:id="643" w:name="_Toc100819867"/>
      <w:r>
        <w:t>5.2.2</w:t>
      </w:r>
      <w:r>
        <w:tab/>
        <w:t>Usage of HTTP</w:t>
      </w:r>
      <w:bookmarkEnd w:id="641"/>
      <w:bookmarkEnd w:id="642"/>
      <w:bookmarkEnd w:id="643"/>
    </w:p>
    <w:p w14:paraId="25BB838D" w14:textId="77777777" w:rsidR="00E60FE0" w:rsidRDefault="00C872B4">
      <w:pPr>
        <w:pStyle w:val="40"/>
      </w:pPr>
      <w:bookmarkStart w:id="644" w:name="_Toc73173301"/>
      <w:bookmarkStart w:id="645" w:name="_Toc96959894"/>
      <w:bookmarkStart w:id="646" w:name="_Toc100819868"/>
      <w:r>
        <w:t>5.2.2.1</w:t>
      </w:r>
      <w:r>
        <w:tab/>
        <w:t>General</w:t>
      </w:r>
      <w:bookmarkEnd w:id="644"/>
      <w:bookmarkEnd w:id="645"/>
      <w:bookmarkEnd w:id="64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47" w:name="_Toc73173302"/>
      <w:bookmarkStart w:id="648" w:name="_Toc96959895"/>
      <w:bookmarkStart w:id="649" w:name="_Toc100819869"/>
      <w:r>
        <w:t>5.2.2.2</w:t>
      </w:r>
      <w:r>
        <w:tab/>
        <w:t>HTTP standard headers</w:t>
      </w:r>
      <w:bookmarkEnd w:id="647"/>
      <w:bookmarkEnd w:id="648"/>
      <w:bookmarkEnd w:id="649"/>
    </w:p>
    <w:p w14:paraId="52367E66" w14:textId="77777777" w:rsidR="00E60FE0" w:rsidRDefault="00C872B4">
      <w:pPr>
        <w:pStyle w:val="50"/>
        <w:rPr>
          <w:lang w:eastAsia="zh-CN"/>
        </w:rPr>
      </w:pPr>
      <w:bookmarkStart w:id="650" w:name="_Toc73173303"/>
      <w:bookmarkStart w:id="651" w:name="_Toc96959896"/>
      <w:bookmarkStart w:id="652" w:name="_Toc100819870"/>
      <w:r>
        <w:t>5.2.2.2.1</w:t>
      </w:r>
      <w:r>
        <w:rPr>
          <w:rFonts w:hint="eastAsia"/>
          <w:lang w:eastAsia="zh-CN"/>
        </w:rPr>
        <w:tab/>
      </w:r>
      <w:r>
        <w:rPr>
          <w:lang w:eastAsia="zh-CN"/>
        </w:rPr>
        <w:t>General</w:t>
      </w:r>
      <w:bookmarkEnd w:id="650"/>
      <w:bookmarkEnd w:id="651"/>
      <w:bookmarkEnd w:id="65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53" w:name="_Toc73173304"/>
      <w:bookmarkStart w:id="654" w:name="_Toc96959897"/>
      <w:bookmarkStart w:id="655" w:name="_Toc100819871"/>
      <w:r>
        <w:t>5.2.2.2.2</w:t>
      </w:r>
      <w:r>
        <w:tab/>
        <w:t>Content type</w:t>
      </w:r>
      <w:bookmarkEnd w:id="653"/>
      <w:bookmarkEnd w:id="654"/>
      <w:bookmarkEnd w:id="65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56" w:name="_Toc73173305"/>
      <w:bookmarkStart w:id="657" w:name="_Toc96959898"/>
      <w:bookmarkStart w:id="658" w:name="_Toc100819872"/>
      <w:r>
        <w:t>5.2.2.3</w:t>
      </w:r>
      <w:r>
        <w:tab/>
        <w:t>HTTP custom headers</w:t>
      </w:r>
      <w:bookmarkEnd w:id="656"/>
      <w:bookmarkEnd w:id="657"/>
      <w:bookmarkEnd w:id="65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59" w:name="_Toc73173306"/>
      <w:bookmarkStart w:id="660" w:name="_Toc96959899"/>
      <w:bookmarkStart w:id="661" w:name="_Toc100819873"/>
      <w:r>
        <w:t>5.2.3</w:t>
      </w:r>
      <w:r>
        <w:tab/>
        <w:t>Resources</w:t>
      </w:r>
      <w:bookmarkEnd w:id="659"/>
      <w:bookmarkEnd w:id="660"/>
      <w:bookmarkEnd w:id="661"/>
    </w:p>
    <w:p w14:paraId="2A455603" w14:textId="77777777" w:rsidR="00E60FE0" w:rsidRDefault="00C872B4">
      <w:pPr>
        <w:pStyle w:val="40"/>
      </w:pPr>
      <w:bookmarkStart w:id="662" w:name="_Toc73173307"/>
      <w:bookmarkStart w:id="663" w:name="_Toc96959900"/>
      <w:bookmarkStart w:id="664" w:name="_Toc100819874"/>
      <w:r>
        <w:t>5.2.3.1</w:t>
      </w:r>
      <w:r>
        <w:tab/>
        <w:t>Overview</w:t>
      </w:r>
      <w:bookmarkEnd w:id="662"/>
      <w:bookmarkEnd w:id="663"/>
      <w:bookmarkEnd w:id="66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0.95pt;height:100.25pt" o:ole="">
            <v:imagedata r:id="rId42" o:title=""/>
          </v:shape>
          <o:OLEObject Type="Embed" ProgID="Visio.Drawing.15" ShapeID="_x0000_i1040" DrawAspect="Content" ObjectID="_172357330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65" w:name="_Toc73173308"/>
      <w:bookmarkStart w:id="666" w:name="_Toc96959901"/>
      <w:bookmarkStart w:id="667" w:name="_Toc100819875"/>
      <w:r>
        <w:t>5.2.3.2</w:t>
      </w:r>
      <w:r>
        <w:tab/>
        <w:t xml:space="preserve">Resource: </w:t>
      </w:r>
      <w:r w:rsidR="007F6B68">
        <w:t>DCCF Data Collection Profiles</w:t>
      </w:r>
      <w:bookmarkEnd w:id="665"/>
      <w:bookmarkEnd w:id="666"/>
      <w:bookmarkEnd w:id="667"/>
    </w:p>
    <w:p w14:paraId="30223299" w14:textId="1F246581" w:rsidR="007F6B68" w:rsidRDefault="00C872B4" w:rsidP="007F6B68">
      <w:pPr>
        <w:pStyle w:val="50"/>
      </w:pPr>
      <w:bookmarkStart w:id="668" w:name="_Toc73173309"/>
      <w:bookmarkStart w:id="669" w:name="_Toc96959902"/>
      <w:bookmarkStart w:id="670" w:name="_Toc100819876"/>
      <w:r>
        <w:t>5.2.3.2.1</w:t>
      </w:r>
      <w:r>
        <w:tab/>
        <w:t>Description</w:t>
      </w:r>
      <w:bookmarkEnd w:id="668"/>
      <w:bookmarkEnd w:id="669"/>
      <w:bookmarkEnd w:id="67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71" w:name="_Toc73173310"/>
      <w:bookmarkStart w:id="672" w:name="_Toc96959903"/>
      <w:bookmarkStart w:id="673" w:name="_Toc100819877"/>
      <w:r>
        <w:t>5.2.3.2.2</w:t>
      </w:r>
      <w:r>
        <w:tab/>
        <w:t>Resource Definition</w:t>
      </w:r>
      <w:bookmarkEnd w:id="671"/>
      <w:bookmarkEnd w:id="672"/>
      <w:bookmarkEnd w:id="67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74" w:name="_Toc73173311"/>
      <w:bookmarkStart w:id="675" w:name="_Toc96959904"/>
    </w:p>
    <w:p w14:paraId="3B4A6C50" w14:textId="22645593" w:rsidR="00E60FE0" w:rsidRDefault="00C872B4">
      <w:pPr>
        <w:pStyle w:val="50"/>
      </w:pPr>
      <w:bookmarkStart w:id="676" w:name="_Toc100819878"/>
      <w:r>
        <w:t>5.2.3.2.3</w:t>
      </w:r>
      <w:r>
        <w:tab/>
        <w:t>Resource Standard Methods</w:t>
      </w:r>
      <w:bookmarkEnd w:id="674"/>
      <w:bookmarkEnd w:id="675"/>
      <w:bookmarkEnd w:id="67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77" w:name="_Toc73173312"/>
      <w:bookmarkStart w:id="678" w:name="_Toc96959905"/>
      <w:bookmarkStart w:id="679" w:name="_Toc100819879"/>
      <w:r>
        <w:t>5.2.3.2.4</w:t>
      </w:r>
      <w:r>
        <w:tab/>
        <w:t>Resource Custom Operations</w:t>
      </w:r>
      <w:bookmarkEnd w:id="677"/>
      <w:bookmarkEnd w:id="678"/>
      <w:bookmarkEnd w:id="67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0" w:name="_Toc73173313"/>
      <w:bookmarkStart w:id="681" w:name="_Toc96959906"/>
      <w:bookmarkStart w:id="682" w:name="_Toc100819880"/>
      <w:r>
        <w:t>5.2.3.3</w:t>
      </w:r>
      <w:r>
        <w:tab/>
        <w:t xml:space="preserve">Resource: </w:t>
      </w:r>
      <w:r w:rsidR="00F630F1">
        <w:t>Individual DCCF Data Collection Profile</w:t>
      </w:r>
      <w:bookmarkEnd w:id="680"/>
      <w:bookmarkEnd w:id="681"/>
      <w:bookmarkEnd w:id="682"/>
    </w:p>
    <w:p w14:paraId="603E5454" w14:textId="77777777" w:rsidR="00F630F1" w:rsidRDefault="00F630F1" w:rsidP="00F630F1">
      <w:pPr>
        <w:pStyle w:val="50"/>
      </w:pPr>
      <w:bookmarkStart w:id="683" w:name="_Toc96959907"/>
      <w:bookmarkStart w:id="684" w:name="_Toc100819881"/>
      <w:r>
        <w:t>5.2.3.3.1</w:t>
      </w:r>
      <w:r>
        <w:tab/>
        <w:t>Description</w:t>
      </w:r>
      <w:bookmarkEnd w:id="683"/>
      <w:bookmarkEnd w:id="68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85" w:name="_Toc96959908"/>
      <w:bookmarkStart w:id="686" w:name="_Toc100819882"/>
      <w:r>
        <w:t>5.2.3.3.2</w:t>
      </w:r>
      <w:r>
        <w:tab/>
        <w:t>Resource Definition</w:t>
      </w:r>
      <w:bookmarkEnd w:id="685"/>
      <w:bookmarkEnd w:id="68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87" w:name="_Toc96959909"/>
      <w:bookmarkStart w:id="688" w:name="_Toc100819883"/>
      <w:r>
        <w:t>5.2.3.3.3</w:t>
      </w:r>
      <w:r>
        <w:tab/>
        <w:t>Resource Standard Methods</w:t>
      </w:r>
      <w:bookmarkEnd w:id="687"/>
      <w:bookmarkEnd w:id="688"/>
    </w:p>
    <w:p w14:paraId="643A6A7C" w14:textId="77777777" w:rsidR="00F630F1" w:rsidRDefault="00F630F1" w:rsidP="00F630F1">
      <w:pPr>
        <w:pStyle w:val="6"/>
      </w:pPr>
      <w:bookmarkStart w:id="689" w:name="_Toc96959910"/>
      <w:bookmarkStart w:id="690" w:name="_Toc100819884"/>
      <w:r>
        <w:t>5.2.3.3.3.1</w:t>
      </w:r>
      <w:r>
        <w:tab/>
        <w:t>PUT</w:t>
      </w:r>
      <w:bookmarkEnd w:id="689"/>
      <w:bookmarkEnd w:id="69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691" w:name="_Toc96959911"/>
      <w:bookmarkStart w:id="692" w:name="_Toc100819885"/>
      <w:r>
        <w:t>5.2.3.3.3.2</w:t>
      </w:r>
      <w:r>
        <w:tab/>
        <w:t>DELETE</w:t>
      </w:r>
      <w:bookmarkEnd w:id="691"/>
      <w:bookmarkEnd w:id="69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693" w:name="_Toc96959912"/>
      <w:bookmarkStart w:id="694" w:name="_Toc100819886"/>
      <w:r>
        <w:t>5.2.3.3.4</w:t>
      </w:r>
      <w:r>
        <w:tab/>
        <w:t>Resource Custom Operations</w:t>
      </w:r>
      <w:bookmarkEnd w:id="693"/>
      <w:bookmarkEnd w:id="69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695" w:name="_Toc73173314"/>
      <w:bookmarkStart w:id="696" w:name="_Toc96959913"/>
      <w:bookmarkStart w:id="697" w:name="_Toc100819887"/>
      <w:r>
        <w:t>5.2.4</w:t>
      </w:r>
      <w:r>
        <w:tab/>
        <w:t>Custom Operations without associated resources</w:t>
      </w:r>
      <w:bookmarkEnd w:id="695"/>
      <w:bookmarkEnd w:id="696"/>
      <w:bookmarkEnd w:id="697"/>
    </w:p>
    <w:p w14:paraId="6569D521" w14:textId="426F0F11" w:rsidR="004E6881" w:rsidRPr="004E6881" w:rsidRDefault="004E6881" w:rsidP="004E6881">
      <w:bookmarkStart w:id="698" w:name="_Toc73173315"/>
      <w:bookmarkStart w:id="699" w:name="_Toc96959914"/>
      <w:r w:rsidRPr="00865A7E">
        <w:t>None in this release of the specification.</w:t>
      </w:r>
    </w:p>
    <w:bookmarkEnd w:id="698"/>
    <w:bookmarkEnd w:id="699"/>
    <w:p w14:paraId="2D9D7DD3" w14:textId="445A9B9F" w:rsidR="00E60FE0" w:rsidRDefault="00E60FE0">
      <w:pPr>
        <w:pStyle w:val="Guidance"/>
      </w:pPr>
    </w:p>
    <w:p w14:paraId="0DF0C685" w14:textId="77777777" w:rsidR="00E60FE0" w:rsidRDefault="00C872B4">
      <w:pPr>
        <w:pStyle w:val="30"/>
      </w:pPr>
      <w:bookmarkStart w:id="700" w:name="_Toc73173320"/>
      <w:bookmarkStart w:id="701" w:name="_Toc96959919"/>
      <w:bookmarkStart w:id="702" w:name="_Toc100819888"/>
      <w:r>
        <w:t>5.2.5</w:t>
      </w:r>
      <w:r>
        <w:tab/>
        <w:t>Notifications</w:t>
      </w:r>
      <w:bookmarkEnd w:id="700"/>
      <w:bookmarkEnd w:id="701"/>
      <w:bookmarkEnd w:id="702"/>
    </w:p>
    <w:p w14:paraId="6A29A4C5" w14:textId="3A045B92" w:rsidR="004E6881" w:rsidRPr="004E6881" w:rsidRDefault="004E6881" w:rsidP="004E6881">
      <w:bookmarkStart w:id="703" w:name="_Toc73173321"/>
      <w:bookmarkStart w:id="704" w:name="_Toc96959920"/>
      <w:r w:rsidRPr="00865A7E">
        <w:t>None in this release of the specification.</w:t>
      </w:r>
    </w:p>
    <w:bookmarkEnd w:id="703"/>
    <w:bookmarkEnd w:id="704"/>
    <w:p w14:paraId="458C2626" w14:textId="4F29D7FF" w:rsidR="00E60FE0" w:rsidRDefault="00E60FE0">
      <w:pPr>
        <w:pStyle w:val="Guidance"/>
      </w:pPr>
    </w:p>
    <w:p w14:paraId="2CA06B54" w14:textId="77777777" w:rsidR="00E60FE0" w:rsidRDefault="00C872B4">
      <w:pPr>
        <w:pStyle w:val="30"/>
      </w:pPr>
      <w:bookmarkStart w:id="705" w:name="_Toc73173327"/>
      <w:bookmarkStart w:id="706" w:name="_Toc96959926"/>
      <w:bookmarkStart w:id="707" w:name="_Toc100819889"/>
      <w:r>
        <w:lastRenderedPageBreak/>
        <w:t>5.2.6</w:t>
      </w:r>
      <w:r>
        <w:tab/>
        <w:t>Data Model</w:t>
      </w:r>
      <w:bookmarkEnd w:id="705"/>
      <w:bookmarkEnd w:id="706"/>
      <w:bookmarkEnd w:id="707"/>
    </w:p>
    <w:p w14:paraId="21424218" w14:textId="77777777" w:rsidR="00E60FE0" w:rsidRDefault="00C872B4">
      <w:pPr>
        <w:pStyle w:val="40"/>
      </w:pPr>
      <w:bookmarkStart w:id="708" w:name="_Toc73173328"/>
      <w:bookmarkStart w:id="709" w:name="_Toc96959927"/>
      <w:bookmarkStart w:id="710" w:name="_Toc100819890"/>
      <w:r>
        <w:t>5.2.6.1</w:t>
      </w:r>
      <w:r>
        <w:tab/>
        <w:t>General</w:t>
      </w:r>
      <w:bookmarkEnd w:id="708"/>
      <w:bookmarkEnd w:id="709"/>
      <w:bookmarkEnd w:id="71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11" w:name="_Toc73173329"/>
      <w:bookmarkStart w:id="712" w:name="_Toc96959928"/>
      <w:bookmarkStart w:id="713" w:name="_Toc100819891"/>
      <w:r>
        <w:rPr>
          <w:lang w:val="en-US"/>
        </w:rPr>
        <w:t>5.2.6.2</w:t>
      </w:r>
      <w:r>
        <w:rPr>
          <w:lang w:val="en-US"/>
        </w:rPr>
        <w:tab/>
        <w:t>Structured data types</w:t>
      </w:r>
      <w:bookmarkEnd w:id="711"/>
      <w:bookmarkEnd w:id="712"/>
      <w:bookmarkEnd w:id="713"/>
    </w:p>
    <w:p w14:paraId="6BCD8EEA" w14:textId="77777777" w:rsidR="00E60FE0" w:rsidRDefault="00C872B4">
      <w:pPr>
        <w:pStyle w:val="50"/>
      </w:pPr>
      <w:bookmarkStart w:id="714" w:name="_Toc73173330"/>
      <w:bookmarkStart w:id="715" w:name="_Toc96959929"/>
      <w:bookmarkStart w:id="716" w:name="_Toc100819892"/>
      <w:r>
        <w:t>5.2.6.2.1</w:t>
      </w:r>
      <w:r>
        <w:tab/>
        <w:t>Introduction</w:t>
      </w:r>
      <w:bookmarkEnd w:id="714"/>
      <w:bookmarkEnd w:id="715"/>
      <w:bookmarkEnd w:id="71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17" w:name="_Toc73173331"/>
      <w:bookmarkStart w:id="718" w:name="_Toc96959930"/>
      <w:bookmarkStart w:id="719" w:name="_Toc100819893"/>
      <w:r>
        <w:lastRenderedPageBreak/>
        <w:t>5.2.6.2.2</w:t>
      </w:r>
      <w:r>
        <w:tab/>
        <w:t xml:space="preserve">Type: </w:t>
      </w:r>
      <w:r w:rsidR="004B6C4C">
        <w:t>NdccfDataCollectionProfile</w:t>
      </w:r>
      <w:bookmarkEnd w:id="717"/>
      <w:bookmarkEnd w:id="718"/>
      <w:bookmarkEnd w:id="71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0" w:name="_Toc73173333"/>
      <w:bookmarkStart w:id="721" w:name="_Toc96959931"/>
      <w:bookmarkStart w:id="722" w:name="_Toc100819894"/>
      <w:r>
        <w:rPr>
          <w:lang w:val="en-US"/>
        </w:rPr>
        <w:t>5.2.6.3</w:t>
      </w:r>
      <w:r>
        <w:rPr>
          <w:lang w:val="en-US"/>
        </w:rPr>
        <w:tab/>
        <w:t>Simple data types and enumerations</w:t>
      </w:r>
      <w:bookmarkEnd w:id="720"/>
      <w:bookmarkEnd w:id="721"/>
      <w:bookmarkEnd w:id="722"/>
    </w:p>
    <w:p w14:paraId="744AD338" w14:textId="77777777" w:rsidR="00E60FE0" w:rsidRDefault="00C872B4">
      <w:pPr>
        <w:pStyle w:val="50"/>
      </w:pPr>
      <w:bookmarkStart w:id="723" w:name="_Toc73173334"/>
      <w:bookmarkStart w:id="724" w:name="_Toc96959932"/>
      <w:bookmarkStart w:id="725" w:name="_Toc100819895"/>
      <w:r>
        <w:t>5.2.6.3.1</w:t>
      </w:r>
      <w:r>
        <w:tab/>
        <w:t>Introduction</w:t>
      </w:r>
      <w:bookmarkEnd w:id="723"/>
      <w:bookmarkEnd w:id="724"/>
      <w:bookmarkEnd w:id="72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26" w:name="_Toc73173335"/>
      <w:bookmarkStart w:id="727" w:name="_Toc96959933"/>
      <w:bookmarkStart w:id="728" w:name="_Toc100819896"/>
      <w:r>
        <w:t>5.2.6.3.2</w:t>
      </w:r>
      <w:r>
        <w:tab/>
        <w:t>Simple data types</w:t>
      </w:r>
      <w:bookmarkEnd w:id="726"/>
      <w:bookmarkEnd w:id="727"/>
      <w:bookmarkEnd w:id="72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29" w:name="_Toc73173338"/>
      <w:bookmarkStart w:id="730" w:name="_Toc96959936"/>
      <w:bookmarkStart w:id="731"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9"/>
      <w:bookmarkEnd w:id="730"/>
      <w:bookmarkEnd w:id="73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32" w:name="_Toc73173341"/>
      <w:bookmarkStart w:id="733" w:name="_Toc96959937"/>
      <w:bookmarkStart w:id="734" w:name="_Toc100819898"/>
      <w:r>
        <w:t>5.2.6.5</w:t>
      </w:r>
      <w:r>
        <w:tab/>
        <w:t>Binary data</w:t>
      </w:r>
      <w:bookmarkEnd w:id="732"/>
      <w:bookmarkEnd w:id="733"/>
      <w:bookmarkEnd w:id="73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35" w:name="_Toc73173344"/>
      <w:bookmarkStart w:id="736" w:name="_Toc96959938"/>
      <w:bookmarkStart w:id="737" w:name="_Toc100819899"/>
      <w:r>
        <w:lastRenderedPageBreak/>
        <w:t>5.2.7</w:t>
      </w:r>
      <w:r>
        <w:tab/>
        <w:t>Error Handling</w:t>
      </w:r>
      <w:bookmarkEnd w:id="735"/>
      <w:bookmarkEnd w:id="736"/>
      <w:bookmarkEnd w:id="737"/>
    </w:p>
    <w:p w14:paraId="6D035EA9" w14:textId="77777777" w:rsidR="00E60FE0" w:rsidRDefault="00C872B4">
      <w:pPr>
        <w:pStyle w:val="40"/>
      </w:pPr>
      <w:bookmarkStart w:id="738" w:name="_Toc73173345"/>
      <w:bookmarkStart w:id="739" w:name="_Toc96959939"/>
      <w:bookmarkStart w:id="740" w:name="_Toc100819900"/>
      <w:r>
        <w:t>5.2.7.1</w:t>
      </w:r>
      <w:r>
        <w:tab/>
        <w:t>General</w:t>
      </w:r>
      <w:bookmarkEnd w:id="738"/>
      <w:bookmarkEnd w:id="739"/>
      <w:bookmarkEnd w:id="74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41" w:name="_Toc73173346"/>
      <w:bookmarkStart w:id="742" w:name="_Toc96959940"/>
      <w:bookmarkStart w:id="743" w:name="_Toc100819901"/>
      <w:r>
        <w:t>5.2.7.2</w:t>
      </w:r>
      <w:r>
        <w:tab/>
        <w:t>Protocol Errors</w:t>
      </w:r>
      <w:bookmarkEnd w:id="741"/>
      <w:bookmarkEnd w:id="742"/>
      <w:bookmarkEnd w:id="74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44" w:name="_Toc73173347"/>
      <w:bookmarkStart w:id="745" w:name="_Toc96959941"/>
      <w:bookmarkStart w:id="746" w:name="_Toc100819902"/>
      <w:r>
        <w:t>5.2.7.3</w:t>
      </w:r>
      <w:r>
        <w:tab/>
        <w:t>Application Errors</w:t>
      </w:r>
      <w:bookmarkEnd w:id="744"/>
      <w:bookmarkEnd w:id="745"/>
      <w:bookmarkEnd w:id="74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47" w:name="_Toc73173348"/>
      <w:bookmarkStart w:id="748" w:name="_Toc96959942"/>
      <w:bookmarkStart w:id="749" w:name="_Toc100819903"/>
      <w:r>
        <w:t>5.2.8</w:t>
      </w:r>
      <w:r>
        <w:rPr>
          <w:lang w:eastAsia="zh-CN"/>
        </w:rPr>
        <w:tab/>
        <w:t>Feature negotiation</w:t>
      </w:r>
      <w:bookmarkEnd w:id="747"/>
      <w:bookmarkEnd w:id="748"/>
      <w:bookmarkEnd w:id="74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0" w:name="_Toc73173349"/>
      <w:bookmarkStart w:id="751" w:name="_Toc96959943"/>
      <w:bookmarkStart w:id="752" w:name="_Toc100819904"/>
      <w:r>
        <w:t>5.2.9</w:t>
      </w:r>
      <w:r>
        <w:tab/>
        <w:t>Security</w:t>
      </w:r>
      <w:bookmarkEnd w:id="750"/>
      <w:bookmarkEnd w:id="751"/>
      <w:bookmarkEnd w:id="7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53" w:name="_Toc510696650"/>
      <w:bookmarkStart w:id="754" w:name="_Toc35971450"/>
      <w:bookmarkStart w:id="755" w:name="_Toc67903567"/>
      <w:bookmarkStart w:id="756" w:name="_Toc73173350"/>
      <w:bookmarkStart w:id="757" w:name="_Toc96959944"/>
      <w:bookmarkStart w:id="758" w:name="_Toc100819905"/>
      <w:r>
        <w:lastRenderedPageBreak/>
        <w:t>Annex A (normative):</w:t>
      </w:r>
      <w:r>
        <w:br/>
        <w:t>OpenAPI specification</w:t>
      </w:r>
      <w:bookmarkEnd w:id="753"/>
      <w:bookmarkEnd w:id="754"/>
      <w:bookmarkEnd w:id="755"/>
      <w:bookmarkEnd w:id="756"/>
      <w:bookmarkEnd w:id="757"/>
      <w:bookmarkEnd w:id="758"/>
    </w:p>
    <w:p w14:paraId="03A11090" w14:textId="77777777" w:rsidR="00E60FE0" w:rsidRDefault="00C872B4">
      <w:pPr>
        <w:pStyle w:val="2"/>
      </w:pPr>
      <w:bookmarkStart w:id="759" w:name="_Toc510696651"/>
      <w:bookmarkStart w:id="760" w:name="_Toc35971451"/>
      <w:bookmarkStart w:id="761" w:name="_Toc67903568"/>
      <w:bookmarkStart w:id="762" w:name="_Toc73173351"/>
      <w:bookmarkStart w:id="763" w:name="_Toc96959945"/>
      <w:bookmarkStart w:id="764" w:name="_Toc100819906"/>
      <w:r>
        <w:t>A.1</w:t>
      </w:r>
      <w:r>
        <w:tab/>
        <w:t>General</w:t>
      </w:r>
      <w:bookmarkEnd w:id="759"/>
      <w:bookmarkEnd w:id="760"/>
      <w:bookmarkEnd w:id="761"/>
      <w:bookmarkEnd w:id="762"/>
      <w:bookmarkEnd w:id="763"/>
      <w:bookmarkEnd w:id="764"/>
    </w:p>
    <w:p w14:paraId="55051A09" w14:textId="77777777" w:rsidR="00E60FE0" w:rsidRDefault="00C872B4">
      <w:bookmarkStart w:id="76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6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67" w:name="_Toc67903569"/>
      <w:bookmarkStart w:id="768" w:name="_Toc73173352"/>
      <w:bookmarkStart w:id="769" w:name="_Toc96959946"/>
      <w:bookmarkStart w:id="770" w:name="_Toc100819907"/>
      <w:r>
        <w:t>A.2</w:t>
      </w:r>
      <w:r>
        <w:tab/>
      </w:r>
      <w:r>
        <w:rPr>
          <w:lang w:eastAsia="zh-CN"/>
        </w:rPr>
        <w:t>Ndccf_DataManagement</w:t>
      </w:r>
      <w:r>
        <w:t xml:space="preserve"> API</w:t>
      </w:r>
      <w:bookmarkEnd w:id="765"/>
      <w:bookmarkEnd w:id="766"/>
      <w:bookmarkEnd w:id="767"/>
      <w:bookmarkEnd w:id="768"/>
      <w:bookmarkEnd w:id="769"/>
      <w:bookmarkEnd w:id="77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DE50FAF" w:rsidR="00C675A0" w:rsidRPr="001C7C10" w:rsidRDefault="00C675A0" w:rsidP="00C675A0">
      <w:pPr>
        <w:pStyle w:val="PL"/>
      </w:pPr>
      <w:r>
        <w:t xml:space="preserve">  </w:t>
      </w:r>
      <w:r w:rsidRPr="001C7C10">
        <w:t>version: 1.0.</w:t>
      </w:r>
      <w:r w:rsidR="000C28B8">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7977089" w:rsidR="00C675A0" w:rsidRPr="001C7C10" w:rsidRDefault="00C675A0" w:rsidP="00C675A0">
      <w:pPr>
        <w:pStyle w:val="PL"/>
      </w:pPr>
      <w:bookmarkStart w:id="771" w:name="_Hlk91583385"/>
      <w:r>
        <w:t xml:space="preserve"> </w:t>
      </w:r>
      <w:r w:rsidRPr="001C7C10">
        <w:t xml:space="preserve"> description: 3GPP TS 29.574</w:t>
      </w:r>
      <w:r>
        <w:t xml:space="preserve"> V</w:t>
      </w:r>
      <w:r w:rsidR="000C1CEC">
        <w:t>17</w:t>
      </w:r>
      <w:r>
        <w:t>.</w:t>
      </w:r>
      <w:r w:rsidR="000C28B8">
        <w:t>2</w:t>
      </w:r>
      <w:r>
        <w:t>.0; 5G System; Data Collection Coordination Services; Stage 3.</w:t>
      </w:r>
      <w:bookmarkEnd w:id="77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lastRenderedPageBreak/>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lastRenderedPageBreak/>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29FD1000"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410FAFD"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7A98D063" w14:textId="77777777" w:rsidR="001932D2" w:rsidRDefault="001932D2" w:rsidP="001932D2">
      <w:pPr>
        <w:pStyle w:val="PL"/>
        <w:rPr>
          <w:lang w:eastAsia="zh-CN"/>
        </w:rPr>
      </w:pPr>
      <w:r>
        <w:rPr>
          <w:lang w:val="en-IN" w:eastAsia="en-IN"/>
        </w:rPr>
        <w:t xml:space="preserve">            </w:t>
      </w:r>
      <w:r>
        <w:rPr>
          <w:lang w:eastAsia="zh-CN"/>
        </w:rPr>
        <w:t>It indicates the termination of the data management subscription that requested by the</w:t>
      </w:r>
    </w:p>
    <w:p w14:paraId="537F6C16" w14:textId="77777777" w:rsidR="001932D2" w:rsidRDefault="001932D2" w:rsidP="001932D2">
      <w:pPr>
        <w:pStyle w:val="PL"/>
        <w:rPr>
          <w:lang w:val="en-IN" w:eastAsia="en-IN"/>
        </w:rPr>
      </w:pPr>
      <w:r>
        <w:rPr>
          <w:lang w:val="en-IN" w:eastAsia="en-IN"/>
        </w:rPr>
        <w:t xml:space="preserve">           </w:t>
      </w:r>
      <w:r>
        <w:rPr>
          <w:lang w:eastAsia="zh-CN"/>
        </w:rPr>
        <w:t xml:space="preserve"> DCCF</w:t>
      </w:r>
      <w:r>
        <w:rPr>
          <w:lang w:val="en-IN" w:eastAsia="en-IN"/>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1B258ABF" w14:textId="77777777" w:rsidR="001B362F" w:rsidRDefault="001B362F" w:rsidP="001B362F">
      <w:pPr>
        <w:pStyle w:val="PL"/>
        <w:rPr>
          <w:lang w:eastAsia="zh-CN"/>
        </w:rPr>
      </w:pPr>
      <w:r>
        <w:rPr>
          <w:lang w:val="en-IN" w:eastAsia="en-IN"/>
        </w:rPr>
        <w:t xml:space="preserve">            </w:t>
      </w:r>
      <w:r>
        <w:rPr>
          <w:lang w:eastAsia="zh-CN"/>
        </w:rPr>
        <w:t>It indicates the termination of the data management subscription that requested by the</w:t>
      </w:r>
    </w:p>
    <w:p w14:paraId="0A4890AA" w14:textId="77777777" w:rsidR="001B362F" w:rsidRDefault="001B362F" w:rsidP="001B362F">
      <w:pPr>
        <w:pStyle w:val="PL"/>
        <w:rPr>
          <w:lang w:val="en-IN" w:eastAsia="en-IN"/>
        </w:rPr>
      </w:pPr>
      <w:r>
        <w:rPr>
          <w:lang w:val="en-IN" w:eastAsia="en-IN"/>
        </w:rPr>
        <w:t xml:space="preserve">           </w:t>
      </w:r>
      <w:r>
        <w:rPr>
          <w:lang w:eastAsia="zh-CN"/>
        </w:rPr>
        <w:t xml:space="preserve"> DCCF</w:t>
      </w:r>
      <w:r>
        <w:rPr>
          <w:lang w:val="en-IN" w:eastAsia="en-IN"/>
        </w:rPr>
        <w:t>.</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lastRenderedPageBreak/>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6FE0B6C1" w:rsidR="00F9649B" w:rsidRDefault="00F9649B" w:rsidP="00F9649B">
      <w:pPr>
        <w:pStyle w:val="PL"/>
      </w:pPr>
      <w:r>
        <w:t xml:space="preserve">        mostFreqVal:</w:t>
      </w:r>
      <w:r w:rsidR="00220214">
        <w:t xml:space="preserve"> </w:t>
      </w:r>
      <w:r>
        <w:t>{}</w:t>
      </w:r>
    </w:p>
    <w:p w14:paraId="745805FF" w14:textId="666A2E33"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772" w:name="_Toc510696653"/>
      <w:bookmarkStart w:id="773" w:name="_Toc35971453"/>
      <w:bookmarkStart w:id="774" w:name="_Toc67903570"/>
      <w:bookmarkStart w:id="775" w:name="_Toc73173353"/>
      <w:bookmarkStart w:id="776" w:name="_Toc96959947"/>
      <w:bookmarkStart w:id="777" w:name="_Toc100819908"/>
      <w:r>
        <w:t>A.3</w:t>
      </w:r>
      <w:r>
        <w:tab/>
      </w:r>
      <w:r>
        <w:rPr>
          <w:lang w:eastAsia="ja-JP"/>
        </w:rPr>
        <w:t>Ndccf_ContextManagement</w:t>
      </w:r>
      <w:r>
        <w:t xml:space="preserve"> API</w:t>
      </w:r>
      <w:bookmarkEnd w:id="772"/>
      <w:bookmarkEnd w:id="773"/>
      <w:bookmarkEnd w:id="774"/>
      <w:bookmarkEnd w:id="775"/>
      <w:bookmarkEnd w:id="776"/>
      <w:bookmarkEnd w:id="77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F6E5B8A" w:rsidR="00D50CCE" w:rsidRPr="0039258D" w:rsidRDefault="00D50CCE" w:rsidP="00D50CCE">
      <w:pPr>
        <w:pStyle w:val="PL"/>
      </w:pPr>
      <w:r>
        <w:t xml:space="preserve"> </w:t>
      </w:r>
      <w:r w:rsidRPr="001C7C10">
        <w:t xml:space="preserve"> description: 3GPP TS 29.574</w:t>
      </w:r>
      <w:r>
        <w:t xml:space="preserve"> V</w:t>
      </w:r>
      <w:r w:rsidR="00925C6D">
        <w:t>17</w:t>
      </w:r>
      <w:r>
        <w:t>.</w:t>
      </w:r>
      <w:r w:rsidR="00463869">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w:t>
      </w:r>
      <w:bookmarkStart w:id="778" w:name="_GoBack"/>
      <w:bookmarkEnd w:id="778"/>
      <w:r w:rsidRPr="0039258D">
        <w:t>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79" w:name="historyclause"/>
      <w:r>
        <w:br w:type="page"/>
      </w:r>
      <w:bookmarkStart w:id="780" w:name="_Toc2086459"/>
      <w:bookmarkStart w:id="781" w:name="_Toc67903575"/>
      <w:bookmarkStart w:id="782" w:name="_Toc73173354"/>
      <w:bookmarkStart w:id="783" w:name="_Toc96959948"/>
      <w:bookmarkStart w:id="784" w:name="_Toc100819909"/>
      <w:bookmarkEnd w:id="779"/>
      <w:r>
        <w:lastRenderedPageBreak/>
        <w:t>Annex B (informative):</w:t>
      </w:r>
      <w:r>
        <w:br/>
        <w:t>Change history</w:t>
      </w:r>
      <w:bookmarkEnd w:id="780"/>
      <w:bookmarkEnd w:id="781"/>
      <w:bookmarkEnd w:id="782"/>
      <w:bookmarkEnd w:id="783"/>
      <w:bookmarkEnd w:id="7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3F63FE" w:rsidRPr="00BC0D73" w14:paraId="407C90B7"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0D66C2E4" w14:textId="10FE4DFE" w:rsidR="003F63FE" w:rsidRDefault="003F63FE" w:rsidP="00D4277D">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F55C2" w14:textId="114A077D" w:rsidR="003F63FE" w:rsidRDefault="00F40DCC" w:rsidP="00D4277D">
            <w:pPr>
              <w:pStyle w:val="TAC"/>
              <w:rPr>
                <w:sz w:val="16"/>
                <w:szCs w:val="16"/>
                <w:lang w:eastAsia="zh-CN"/>
              </w:rPr>
            </w:pPr>
            <w:r>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99BE68" w14:textId="669E2F17" w:rsidR="003F63FE" w:rsidRPr="003C660C" w:rsidRDefault="00D01F6E" w:rsidP="00D4277D">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w:t>
            </w:r>
            <w:r w:rsidRPr="001F1EC4">
              <w:rPr>
                <w:sz w:val="16"/>
                <w:szCs w:val="16"/>
                <w:lang w:eastAsia="zh-CN"/>
              </w:rPr>
              <w:fldChar w:fldCharType="end"/>
            </w:r>
            <w:r w:rsidRPr="001F1EC4">
              <w:rPr>
                <w:sz w:val="16"/>
                <w:szCs w:val="16"/>
                <w:lang w:eastAsia="zh-CN"/>
              </w:rPr>
              <w:t>4767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2A67D5" w14:textId="7EFEC0C1" w:rsidR="003F63FE" w:rsidRDefault="00D01F6E" w:rsidP="00D4277D">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Cr#  \* MERGEFORMAT </w:instrText>
            </w:r>
            <w:r w:rsidRPr="001F1EC4">
              <w:rPr>
                <w:sz w:val="16"/>
                <w:szCs w:val="16"/>
                <w:lang w:eastAsia="zh-CN"/>
              </w:rPr>
              <w:fldChar w:fldCharType="separate"/>
            </w:r>
            <w:r w:rsidRPr="001F1EC4">
              <w:rPr>
                <w:sz w:val="16"/>
                <w:szCs w:val="16"/>
                <w:lang w:eastAsia="zh-CN"/>
              </w:rPr>
              <w:t>0024</w:t>
            </w:r>
            <w:r w:rsidRPr="001F1EC4">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E3E3A" w14:textId="06B21785" w:rsidR="003F63FE" w:rsidRPr="007624CF" w:rsidRDefault="00D01F6E" w:rsidP="00ED312B">
            <w:pPr>
              <w:pStyle w:val="TAC"/>
              <w:jc w:val="right"/>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62DFB" w14:textId="0BB0F8BD" w:rsidR="003F63FE" w:rsidRDefault="00D01F6E"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EDA36" w14:textId="5827B75C" w:rsidR="003F63FE" w:rsidRPr="002B280B" w:rsidRDefault="00D01F6E" w:rsidP="00D4277D">
            <w:pPr>
              <w:pStyle w:val="TAC"/>
              <w:jc w:val="left"/>
              <w:rPr>
                <w:sz w:val="16"/>
                <w:szCs w:val="16"/>
                <w:lang w:eastAsia="zh-CN"/>
              </w:rPr>
            </w:pPr>
            <w:r w:rsidRPr="00C60B8C">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63643" w14:textId="75FE2AC0" w:rsidR="003F63FE" w:rsidRPr="00F9245B" w:rsidRDefault="00C935E8" w:rsidP="00C935E8">
            <w:pPr>
              <w:pStyle w:val="TAC"/>
              <w:rPr>
                <w:sz w:val="16"/>
                <w:szCs w:val="16"/>
                <w:lang w:eastAsia="zh-CN"/>
              </w:rPr>
            </w:pPr>
            <w:r w:rsidRPr="00F9245B">
              <w:rPr>
                <w:sz w:val="16"/>
                <w:szCs w:val="16"/>
                <w:lang w:eastAsia="zh-CN"/>
              </w:rPr>
              <w:t>17.</w:t>
            </w:r>
            <w:r>
              <w:rPr>
                <w:sz w:val="16"/>
                <w:szCs w:val="16"/>
                <w:lang w:eastAsia="zh-CN"/>
              </w:rPr>
              <w:t>2</w:t>
            </w:r>
            <w:r w:rsidRPr="00F9245B">
              <w:rPr>
                <w:sz w:val="16"/>
                <w:szCs w:val="16"/>
                <w:lang w:eastAsia="zh-CN"/>
              </w:rPr>
              <w:t>.0</w:t>
            </w:r>
          </w:p>
        </w:tc>
      </w:tr>
      <w:tr w:rsidR="00D01F6E" w:rsidRPr="00BC0D73" w14:paraId="51FE914E"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2286ABEB" w14:textId="3250BF6E" w:rsidR="00D01F6E" w:rsidRDefault="00D01F6E" w:rsidP="00D01F6E">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7E0E92" w14:textId="593FE69E" w:rsidR="00D01F6E" w:rsidRDefault="00D01F6E" w:rsidP="00D01F6E">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01B35B" w14:textId="26ADE045" w:rsidR="00D01F6E" w:rsidRPr="003C660C" w:rsidRDefault="00D01F6E" w:rsidP="00D01F6E">
            <w:pPr>
              <w:pStyle w:val="TAC"/>
              <w:rPr>
                <w:sz w:val="16"/>
                <w:szCs w:val="16"/>
                <w:lang w:eastAsia="zh-CN"/>
              </w:rPr>
            </w:pPr>
            <w:r w:rsidRPr="001F1EC4">
              <w:rPr>
                <w:sz w:val="16"/>
                <w:szCs w:val="16"/>
                <w:lang w:eastAsia="zh-CN"/>
              </w:rPr>
              <w:t>C3-224728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4A8C5C" w14:textId="599FBAC8" w:rsidR="00D01F6E" w:rsidRDefault="00D01F6E" w:rsidP="00D01F6E">
            <w:pPr>
              <w:pStyle w:val="TAC"/>
              <w:rPr>
                <w:sz w:val="16"/>
                <w:szCs w:val="16"/>
                <w:lang w:eastAsia="zh-CN"/>
              </w:rPr>
            </w:pPr>
            <w:r w:rsidRPr="001F1EC4">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B19E" w14:textId="095C3EE6" w:rsidR="00D01F6E" w:rsidRPr="007624CF" w:rsidRDefault="00D01F6E" w:rsidP="00D01F6E">
            <w:pPr>
              <w:pStyle w:val="TAC"/>
              <w:jc w:val="right"/>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5A82D" w14:textId="32E5B048" w:rsidR="00D01F6E" w:rsidRDefault="00D01F6E" w:rsidP="00D01F6E">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1C5E0" w14:textId="2600428E" w:rsidR="00D01F6E" w:rsidRPr="002B280B" w:rsidRDefault="00D01F6E" w:rsidP="00D01F6E">
            <w:pPr>
              <w:pStyle w:val="TAC"/>
              <w:jc w:val="left"/>
              <w:rPr>
                <w:sz w:val="16"/>
                <w:szCs w:val="16"/>
                <w:lang w:eastAsia="zh-CN"/>
              </w:rPr>
            </w:pPr>
            <w:r>
              <w:rPr>
                <w:noProof/>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10235" w14:textId="19379E70" w:rsidR="00D01F6E" w:rsidRPr="00F9245B" w:rsidRDefault="00D01F6E" w:rsidP="00D01F6E">
            <w:pPr>
              <w:pStyle w:val="TAC"/>
              <w:rPr>
                <w:sz w:val="16"/>
                <w:szCs w:val="16"/>
                <w:lang w:eastAsia="zh-CN"/>
              </w:rPr>
            </w:pPr>
            <w:r w:rsidRPr="006B167A">
              <w:rPr>
                <w:sz w:val="16"/>
                <w:szCs w:val="16"/>
                <w:lang w:eastAsia="zh-CN"/>
              </w:rPr>
              <w:t>17.2.0</w:t>
            </w:r>
          </w:p>
        </w:tc>
      </w:tr>
      <w:tr w:rsidR="00D01F6E" w:rsidRPr="00BC0D73" w14:paraId="5DC06EEA"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45BDB7F3" w14:textId="5ECCBD72" w:rsidR="00D01F6E" w:rsidRDefault="00D01F6E" w:rsidP="00D01F6E">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6BC59" w14:textId="037F18B0" w:rsidR="00D01F6E" w:rsidRDefault="00D01F6E" w:rsidP="00D01F6E">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B4585B" w14:textId="31741C6C" w:rsidR="00D01F6E" w:rsidRPr="003C660C" w:rsidRDefault="00D01F6E" w:rsidP="00D01F6E">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C3-224668</w:t>
            </w:r>
            <w:r w:rsidRPr="001F1EC4">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AE7379" w14:textId="515130AE" w:rsidR="00D01F6E" w:rsidRDefault="00D01F6E" w:rsidP="00D01F6E">
            <w:pPr>
              <w:pStyle w:val="TAC"/>
              <w:rPr>
                <w:sz w:val="16"/>
                <w:szCs w:val="16"/>
                <w:lang w:eastAsia="zh-CN"/>
              </w:rPr>
            </w:pPr>
            <w:r>
              <w:rPr>
                <w:rFonts w:hint="eastAsia"/>
                <w:sz w:val="16"/>
                <w:szCs w:val="16"/>
                <w:lang w:eastAsia="zh-CN"/>
              </w:rPr>
              <w:t>0</w:t>
            </w:r>
            <w:r>
              <w:rPr>
                <w:sz w:val="16"/>
                <w:szCs w:val="16"/>
                <w:lang w:eastAsia="zh-CN"/>
              </w:rPr>
              <w:t>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0CFB0" w14:textId="32C56033" w:rsidR="00D01F6E" w:rsidRPr="007624CF" w:rsidRDefault="00D01F6E" w:rsidP="00D01F6E">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479C" w14:textId="381B07FE" w:rsidR="00D01F6E" w:rsidRDefault="00D01F6E" w:rsidP="00D01F6E">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4201D" w14:textId="4E17513F" w:rsidR="00D01F6E" w:rsidRPr="002B280B" w:rsidRDefault="00D01F6E" w:rsidP="00D01F6E">
            <w:pPr>
              <w:pStyle w:val="TAC"/>
              <w:jc w:val="left"/>
              <w:rPr>
                <w:sz w:val="16"/>
                <w:szCs w:val="16"/>
                <w:lang w:eastAsia="zh-CN"/>
              </w:rPr>
            </w:pPr>
            <w:fldSimple w:instr=" DOCPROPERTY  CrTitle  \* MERGEFORMAT ">
              <w:r>
                <w:t>Corrections related to callback functions in DCCF</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0B65B" w14:textId="05C5FCD7" w:rsidR="00D01F6E" w:rsidRPr="00F9245B" w:rsidRDefault="00D01F6E" w:rsidP="00D01F6E">
            <w:pPr>
              <w:pStyle w:val="TAC"/>
              <w:rPr>
                <w:sz w:val="16"/>
                <w:szCs w:val="16"/>
                <w:lang w:eastAsia="zh-CN"/>
              </w:rPr>
            </w:pPr>
            <w:r w:rsidRPr="006B167A">
              <w:rPr>
                <w:sz w:val="16"/>
                <w:szCs w:val="16"/>
                <w:lang w:eastAsia="zh-CN"/>
              </w:rPr>
              <w:t>17.2.0</w:t>
            </w:r>
          </w:p>
        </w:tc>
      </w:tr>
      <w:tr w:rsidR="00D01F6E" w:rsidRPr="00BC0D73" w14:paraId="5B2E54F2"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0A31C5D8" w14:textId="6F8C9A20" w:rsidR="00D01F6E" w:rsidRDefault="00D01F6E" w:rsidP="00D01F6E">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7F9888" w14:textId="3DE2D0E2" w:rsidR="00D01F6E" w:rsidRDefault="00D01F6E" w:rsidP="00D01F6E">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0B618F" w14:textId="7739BB5D" w:rsidR="00D01F6E" w:rsidRPr="003C660C" w:rsidRDefault="00D01F6E" w:rsidP="00D01F6E">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C3-224669</w:t>
            </w:r>
            <w:r w:rsidRPr="001F1EC4">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AAA815" w14:textId="30D18202" w:rsidR="00D01F6E" w:rsidRDefault="00D01F6E" w:rsidP="00D01F6E">
            <w:pPr>
              <w:pStyle w:val="TAC"/>
              <w:rPr>
                <w:sz w:val="16"/>
                <w:szCs w:val="16"/>
                <w:lang w:eastAsia="zh-CN"/>
              </w:rPr>
            </w:pPr>
            <w:r>
              <w:rPr>
                <w:rFonts w:hint="eastAsia"/>
                <w:sz w:val="16"/>
                <w:szCs w:val="16"/>
                <w:lang w:eastAsia="zh-CN"/>
              </w:rPr>
              <w:t>0</w:t>
            </w:r>
            <w:r>
              <w:rPr>
                <w:sz w:val="16"/>
                <w:szCs w:val="16"/>
                <w:lang w:eastAsia="zh-CN"/>
              </w:rPr>
              <w:t>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EEE24" w14:textId="079DD127" w:rsidR="00D01F6E" w:rsidRPr="007624CF" w:rsidRDefault="00D01F6E" w:rsidP="00D01F6E">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2C3FB" w14:textId="4C6D7A24" w:rsidR="00D01F6E" w:rsidRDefault="00D01F6E" w:rsidP="00D01F6E">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5330D" w14:textId="115ED714" w:rsidR="00D01F6E" w:rsidRPr="002B280B" w:rsidRDefault="00D01F6E" w:rsidP="00D01F6E">
            <w:pPr>
              <w:pStyle w:val="TAC"/>
              <w:jc w:val="left"/>
              <w:rPr>
                <w:sz w:val="16"/>
                <w:szCs w:val="16"/>
                <w:lang w:eastAsia="zh-CN"/>
              </w:rPr>
            </w:pPr>
            <w:fldSimple w:instr=" DOCPROPERTY  CrTitle  \* MERGEFORMAT ">
              <w:r>
                <w:t>Add ADRF information in DCCF subscriptions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43C68" w14:textId="178188E4" w:rsidR="00D01F6E" w:rsidRPr="00F9245B" w:rsidRDefault="00D01F6E" w:rsidP="00D01F6E">
            <w:pPr>
              <w:pStyle w:val="TAC"/>
              <w:rPr>
                <w:sz w:val="16"/>
                <w:szCs w:val="16"/>
                <w:lang w:eastAsia="zh-CN"/>
              </w:rPr>
            </w:pPr>
            <w:r w:rsidRPr="006B167A">
              <w:rPr>
                <w:sz w:val="16"/>
                <w:szCs w:val="16"/>
                <w:lang w:eastAsia="zh-CN"/>
              </w:rPr>
              <w:t>17.2.0</w:t>
            </w:r>
          </w:p>
        </w:tc>
      </w:tr>
      <w:tr w:rsidR="00D01F6E" w:rsidRPr="00BC0D73" w14:paraId="482345D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0F6893FD" w14:textId="0001A40E" w:rsidR="00D01F6E" w:rsidRDefault="00D01F6E" w:rsidP="00D01F6E">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020EC4" w14:textId="417449BD" w:rsidR="00D01F6E" w:rsidRDefault="00D01F6E" w:rsidP="00D01F6E">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D39B9" w14:textId="10710BE4" w:rsidR="00D01F6E" w:rsidRPr="003C660C" w:rsidRDefault="00D01F6E" w:rsidP="00D01F6E">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C3-224670</w:t>
            </w:r>
            <w:r w:rsidRPr="001F1EC4">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C9C5F80" w14:textId="3ACFCF28" w:rsidR="00D01F6E" w:rsidRDefault="00D01F6E" w:rsidP="00D01F6E">
            <w:pPr>
              <w:pStyle w:val="TAC"/>
              <w:rPr>
                <w:sz w:val="16"/>
                <w:szCs w:val="16"/>
                <w:lang w:eastAsia="zh-CN"/>
              </w:rPr>
            </w:pPr>
            <w:r>
              <w:rPr>
                <w:rFonts w:hint="eastAsia"/>
                <w:sz w:val="16"/>
                <w:szCs w:val="16"/>
                <w:lang w:eastAsia="zh-CN"/>
              </w:rPr>
              <w:t>0</w:t>
            </w:r>
            <w:r>
              <w:rPr>
                <w:sz w:val="16"/>
                <w:szCs w:val="16"/>
                <w:lang w:eastAsia="zh-CN"/>
              </w:rPr>
              <w:t>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87D8D" w14:textId="7F80570B" w:rsidR="00D01F6E" w:rsidRPr="007624CF" w:rsidRDefault="00D01F6E" w:rsidP="00D01F6E">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7213" w14:textId="7998398D" w:rsidR="00D01F6E" w:rsidRDefault="00D01F6E" w:rsidP="00D01F6E">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6134E" w14:textId="03755D3E" w:rsidR="00D01F6E" w:rsidRPr="002B280B" w:rsidRDefault="00D01F6E" w:rsidP="00D01F6E">
            <w:pPr>
              <w:pStyle w:val="TAC"/>
              <w:jc w:val="left"/>
              <w:rPr>
                <w:sz w:val="16"/>
                <w:szCs w:val="16"/>
                <w:lang w:eastAsia="zh-CN"/>
              </w:rPr>
            </w:pPr>
            <w:fldSimple w:instr=" DOCPROPERTY  CrTitle  \* MERGEFORMAT ">
              <w:r>
                <w:t>Updates of formatting and processing instructions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F46FE" w14:textId="5F6D62ED" w:rsidR="00D01F6E" w:rsidRPr="00F9245B" w:rsidRDefault="00D01F6E" w:rsidP="00D01F6E">
            <w:pPr>
              <w:pStyle w:val="TAC"/>
              <w:rPr>
                <w:sz w:val="16"/>
                <w:szCs w:val="16"/>
                <w:lang w:eastAsia="zh-CN"/>
              </w:rPr>
            </w:pPr>
            <w:r w:rsidRPr="006B167A">
              <w:rPr>
                <w:sz w:val="16"/>
                <w:szCs w:val="16"/>
                <w:lang w:eastAsia="zh-CN"/>
              </w:rPr>
              <w:t>17.2.0</w:t>
            </w:r>
          </w:p>
        </w:tc>
      </w:tr>
      <w:tr w:rsidR="00FC5428" w:rsidRPr="00BC0D73" w14:paraId="51F989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22437673" w14:textId="59FF6C40" w:rsidR="00FC5428" w:rsidRDefault="00FC5428" w:rsidP="00FC5428">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23EE99" w14:textId="253DB71F" w:rsidR="00FC5428" w:rsidRDefault="00FC5428" w:rsidP="00FC5428">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52EBD" w14:textId="2844B483" w:rsidR="00FC5428" w:rsidRPr="003C660C" w:rsidRDefault="00FC5428" w:rsidP="00FC5428">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C3-224671</w:t>
            </w:r>
            <w:r w:rsidRPr="001F1EC4">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5EC341" w14:textId="52160BF4" w:rsidR="00FC5428" w:rsidRDefault="00FC5428" w:rsidP="00FC5428">
            <w:pPr>
              <w:pStyle w:val="TAC"/>
              <w:rPr>
                <w:sz w:val="16"/>
                <w:szCs w:val="16"/>
                <w:lang w:eastAsia="zh-CN"/>
              </w:rPr>
            </w:pPr>
            <w:r>
              <w:rPr>
                <w:rFonts w:hint="eastAsia"/>
                <w:sz w:val="16"/>
                <w:szCs w:val="16"/>
                <w:lang w:eastAsia="zh-CN"/>
              </w:rPr>
              <w:t>0</w:t>
            </w:r>
            <w:r>
              <w:rPr>
                <w:sz w:val="16"/>
                <w:szCs w:val="16"/>
                <w:lang w:eastAsia="zh-CN"/>
              </w:rPr>
              <w:t>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5701A" w14:textId="35A55F65" w:rsidR="00FC5428" w:rsidRPr="007624CF" w:rsidRDefault="00FC5428" w:rsidP="00FC5428">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A66F7" w14:textId="24496C33" w:rsidR="00FC5428" w:rsidRDefault="00FC5428" w:rsidP="00FC5428">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D038B" w14:textId="216E24F2" w:rsidR="00FC5428" w:rsidRPr="002B280B" w:rsidRDefault="00FC5428" w:rsidP="00FC5428">
            <w:pPr>
              <w:pStyle w:val="TAC"/>
              <w:jc w:val="left"/>
              <w:rPr>
                <w:sz w:val="16"/>
                <w:szCs w:val="16"/>
                <w:lang w:eastAsia="zh-CN"/>
              </w:rPr>
            </w:pPr>
            <w:fldSimple w:instr=" DOCPROPERTY  CrTitle  \* MERGEFORMAT ">
              <w:r>
                <w:t>Adding NRF and NSACF as data sources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DE867" w14:textId="0278FE9C" w:rsidR="00FC5428" w:rsidRPr="00F9245B" w:rsidRDefault="00FC5428" w:rsidP="00FC5428">
            <w:pPr>
              <w:pStyle w:val="TAC"/>
              <w:rPr>
                <w:sz w:val="16"/>
                <w:szCs w:val="16"/>
                <w:lang w:eastAsia="zh-CN"/>
              </w:rPr>
            </w:pPr>
            <w:r w:rsidRPr="006B167A">
              <w:rPr>
                <w:sz w:val="16"/>
                <w:szCs w:val="16"/>
                <w:lang w:eastAsia="zh-CN"/>
              </w:rPr>
              <w:t>17.2.0</w:t>
            </w:r>
          </w:p>
        </w:tc>
      </w:tr>
      <w:tr w:rsidR="00FC5428" w:rsidRPr="00BC0D73" w14:paraId="282647DD"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5B3FDC61" w14:textId="36E8B1D0" w:rsidR="00FC5428" w:rsidRDefault="00FC5428" w:rsidP="00FC5428">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F64D0E" w14:textId="4BA6E379" w:rsidR="00FC5428" w:rsidRDefault="00FC5428" w:rsidP="00FC5428">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F6E76D" w14:textId="4F0E476D" w:rsidR="00FC5428" w:rsidRPr="003C660C" w:rsidRDefault="00FC5428" w:rsidP="00FC5428">
            <w:pPr>
              <w:pStyle w:val="TAC"/>
              <w:rPr>
                <w:sz w:val="16"/>
                <w:szCs w:val="16"/>
                <w:lang w:eastAsia="zh-CN"/>
              </w:rPr>
            </w:pPr>
            <w:r w:rsidRPr="001F1EC4">
              <w:rPr>
                <w:sz w:val="16"/>
                <w:szCs w:val="16"/>
                <w:lang w:eastAsia="zh-CN"/>
              </w:rPr>
              <w:t>C3-224613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5193C88" w14:textId="4BAC6943" w:rsidR="00FC5428" w:rsidRDefault="00FC5428" w:rsidP="00FC5428">
            <w:pPr>
              <w:pStyle w:val="TAC"/>
              <w:rPr>
                <w:sz w:val="16"/>
                <w:szCs w:val="16"/>
                <w:lang w:eastAsia="zh-CN"/>
              </w:rPr>
            </w:pPr>
            <w:r>
              <w:rPr>
                <w:rFonts w:hint="eastAsia"/>
                <w:sz w:val="16"/>
                <w:szCs w:val="16"/>
                <w:lang w:eastAsia="zh-CN"/>
              </w:rPr>
              <w:t>0</w:t>
            </w:r>
            <w:r>
              <w:rPr>
                <w:sz w:val="16"/>
                <w:szCs w:val="16"/>
                <w:lang w:eastAsia="zh-CN"/>
              </w:rPr>
              <w:t>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F1AB" w14:textId="1F9670E1" w:rsidR="00FC5428" w:rsidRPr="007624CF" w:rsidRDefault="00FC5428" w:rsidP="00FC5428">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F2CE" w14:textId="69752EEB" w:rsidR="00FC5428" w:rsidRDefault="00FC5428" w:rsidP="00FC5428">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19FD4" w14:textId="055D54AE" w:rsidR="00FC5428" w:rsidRPr="002B280B" w:rsidRDefault="00FC5428" w:rsidP="00FC5428">
            <w:pPr>
              <w:pStyle w:val="TAC"/>
              <w:jc w:val="left"/>
              <w:rPr>
                <w:sz w:val="16"/>
                <w:szCs w:val="16"/>
                <w:lang w:eastAsia="zh-CN"/>
              </w:rPr>
            </w:pPr>
            <w:r>
              <w:rPr>
                <w:rFonts w:eastAsia="Times New Roman"/>
                <w:noProof/>
              </w:rPr>
              <w:t xml:space="preserve">Corrections to </w:t>
            </w:r>
            <w:r>
              <w:t>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5D6F" w14:textId="76CC5859" w:rsidR="00FC5428" w:rsidRPr="00F9245B" w:rsidRDefault="00FC5428" w:rsidP="00FC5428">
            <w:pPr>
              <w:pStyle w:val="TAC"/>
              <w:rPr>
                <w:sz w:val="16"/>
                <w:szCs w:val="16"/>
                <w:lang w:eastAsia="zh-CN"/>
              </w:rPr>
            </w:pPr>
            <w:r w:rsidRPr="006B167A">
              <w:rPr>
                <w:sz w:val="16"/>
                <w:szCs w:val="16"/>
                <w:lang w:eastAsia="zh-CN"/>
              </w:rPr>
              <w:t>17.2.0</w:t>
            </w:r>
          </w:p>
        </w:tc>
      </w:tr>
      <w:tr w:rsidR="00FC5428" w:rsidRPr="00BC0D73" w14:paraId="30CA5B20"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68FD8BD4" w14:textId="17FA42BF" w:rsidR="00FC5428" w:rsidRDefault="00FC5428" w:rsidP="00FC5428">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EA3E72" w14:textId="5C71702C" w:rsidR="00FC5428" w:rsidRDefault="00FC5428" w:rsidP="00FC5428">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A93F9" w14:textId="2331FB2C" w:rsidR="00FC5428" w:rsidRPr="003C660C" w:rsidRDefault="00341984" w:rsidP="00FC5428">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C3-224286</w:t>
            </w:r>
            <w:r w:rsidRPr="001F1EC4">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BB9B42" w14:textId="4D7C082B" w:rsidR="00FC5428" w:rsidRDefault="00341984" w:rsidP="00FC5428">
            <w:pPr>
              <w:pStyle w:val="TAC"/>
              <w:rPr>
                <w:sz w:val="16"/>
                <w:szCs w:val="16"/>
                <w:lang w:eastAsia="zh-CN"/>
              </w:rPr>
            </w:pPr>
            <w:r>
              <w:rPr>
                <w:rFonts w:hint="eastAsia"/>
                <w:sz w:val="16"/>
                <w:szCs w:val="16"/>
                <w:lang w:eastAsia="zh-CN"/>
              </w:rPr>
              <w:t>0</w:t>
            </w:r>
            <w:r>
              <w:rPr>
                <w:sz w:val="16"/>
                <w:szCs w:val="16"/>
                <w:lang w:eastAsia="zh-CN"/>
              </w:rPr>
              <w:t>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03115" w14:textId="1B1F5360" w:rsidR="00FC5428" w:rsidRPr="007624CF" w:rsidRDefault="00341984" w:rsidP="00FC5428">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7C114" w14:textId="1BCE4DEA" w:rsidR="00FC5428" w:rsidRDefault="00341984" w:rsidP="00FC5428">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6FCEC" w14:textId="16876677" w:rsidR="00FC5428" w:rsidRPr="002B280B" w:rsidRDefault="00341984" w:rsidP="00FC5428">
            <w:pPr>
              <w:pStyle w:val="TAC"/>
              <w:jc w:val="left"/>
              <w:rPr>
                <w:sz w:val="16"/>
                <w:szCs w:val="16"/>
                <w:lang w:eastAsia="zh-CN"/>
              </w:rPr>
            </w:pPr>
            <w:r>
              <w:rPr>
                <w:noProof/>
              </w:rPr>
              <w:t xml:space="preserve">Corrections to </w:t>
            </w:r>
            <w:r>
              <w:rPr>
                <w:lang w:eastAsia="zh-CN"/>
              </w:rPr>
              <w:t>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1CFB7" w14:textId="18663896" w:rsidR="00FC5428" w:rsidRPr="00F9245B" w:rsidRDefault="00FC5428" w:rsidP="00FC5428">
            <w:pPr>
              <w:pStyle w:val="TAC"/>
              <w:rPr>
                <w:sz w:val="16"/>
                <w:szCs w:val="16"/>
                <w:lang w:eastAsia="zh-CN"/>
              </w:rPr>
            </w:pPr>
            <w:r w:rsidRPr="006B167A">
              <w:rPr>
                <w:sz w:val="16"/>
                <w:szCs w:val="16"/>
                <w:lang w:eastAsia="zh-CN"/>
              </w:rPr>
              <w:t>17.2.0</w:t>
            </w:r>
          </w:p>
        </w:tc>
      </w:tr>
      <w:tr w:rsidR="00341984" w:rsidRPr="00BC0D73" w14:paraId="70CDB6D1"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5EAC307E" w14:textId="76DF461E" w:rsidR="00341984" w:rsidRDefault="00341984" w:rsidP="00341984">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CD2A44" w14:textId="06E93250" w:rsidR="00341984" w:rsidRDefault="00341984" w:rsidP="00341984">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DB3A08" w14:textId="2F09B04A" w:rsidR="00341984" w:rsidRPr="003C660C" w:rsidRDefault="00341984" w:rsidP="00341984">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C3-224614</w:t>
            </w:r>
            <w:r w:rsidRPr="001F1EC4">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4E421C" w14:textId="7093803E" w:rsidR="00341984" w:rsidRDefault="00341984" w:rsidP="00341984">
            <w:pPr>
              <w:pStyle w:val="TAC"/>
              <w:rPr>
                <w:sz w:val="16"/>
                <w:szCs w:val="16"/>
                <w:lang w:eastAsia="zh-CN"/>
              </w:rPr>
            </w:pPr>
            <w:r>
              <w:rPr>
                <w:rFonts w:hint="eastAsia"/>
                <w:sz w:val="16"/>
                <w:szCs w:val="16"/>
                <w:lang w:eastAsia="zh-CN"/>
              </w:rPr>
              <w:t>0</w:t>
            </w:r>
            <w:r>
              <w:rPr>
                <w:sz w:val="16"/>
                <w:szCs w:val="16"/>
                <w:lang w:eastAsia="zh-CN"/>
              </w:rPr>
              <w:t>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B1A17" w14:textId="692655C6" w:rsidR="00341984" w:rsidRPr="007624CF" w:rsidRDefault="00341984" w:rsidP="003419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4D01A" w14:textId="7EB570BB" w:rsidR="00341984" w:rsidRDefault="00341984" w:rsidP="00341984">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05714" w14:textId="5B5D3EAF" w:rsidR="00341984" w:rsidRPr="002B280B" w:rsidRDefault="00341984" w:rsidP="00341984">
            <w:pPr>
              <w:pStyle w:val="TAC"/>
              <w:jc w:val="left"/>
              <w:rPr>
                <w:sz w:val="16"/>
                <w:szCs w:val="16"/>
                <w:lang w:eastAsia="zh-CN"/>
              </w:rPr>
            </w:pPr>
            <w:r w:rsidRPr="00C75AE1">
              <w:t xml:space="preserve">Corrections in the error handling of </w:t>
            </w:r>
            <w:r>
              <w:t>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67BD" w14:textId="24958C6A" w:rsidR="00341984" w:rsidRPr="00F9245B" w:rsidRDefault="00341984" w:rsidP="00341984">
            <w:pPr>
              <w:pStyle w:val="TAC"/>
              <w:rPr>
                <w:sz w:val="16"/>
                <w:szCs w:val="16"/>
                <w:lang w:eastAsia="zh-CN"/>
              </w:rPr>
            </w:pPr>
            <w:r w:rsidRPr="006B167A">
              <w:rPr>
                <w:sz w:val="16"/>
                <w:szCs w:val="16"/>
                <w:lang w:eastAsia="zh-CN"/>
              </w:rPr>
              <w:t>17.2.0</w:t>
            </w:r>
          </w:p>
        </w:tc>
      </w:tr>
      <w:tr w:rsidR="00341984" w:rsidRPr="00BC0D73" w14:paraId="787856B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3409DC3D" w14:textId="6E91D798" w:rsidR="00341984" w:rsidRDefault="00341984" w:rsidP="00341984">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52D89D" w14:textId="3B3BD0E0" w:rsidR="00341984" w:rsidRDefault="00341984" w:rsidP="00341984">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4CF1AC" w14:textId="27E05A6C" w:rsidR="00341984" w:rsidRPr="003C660C" w:rsidRDefault="00341984" w:rsidP="00341984">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C3-224516</w:t>
            </w:r>
            <w:r w:rsidRPr="001F1EC4">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E05063" w14:textId="765B1C13" w:rsidR="00341984" w:rsidRDefault="00341984" w:rsidP="00341984">
            <w:pPr>
              <w:pStyle w:val="TAC"/>
              <w:rPr>
                <w:sz w:val="16"/>
                <w:szCs w:val="16"/>
                <w:lang w:eastAsia="zh-CN"/>
              </w:rPr>
            </w:pPr>
            <w:r>
              <w:rPr>
                <w:rFonts w:hint="eastAsia"/>
                <w:sz w:val="16"/>
                <w:szCs w:val="16"/>
                <w:lang w:eastAsia="zh-CN"/>
              </w:rPr>
              <w:t>0</w:t>
            </w:r>
            <w:r>
              <w:rPr>
                <w:sz w:val="16"/>
                <w:szCs w:val="16"/>
                <w:lang w:eastAsia="zh-CN"/>
              </w:rPr>
              <w:t>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DE60" w14:textId="1EE67E8A" w:rsidR="00341984" w:rsidRPr="007624CF" w:rsidRDefault="00341984" w:rsidP="003419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DED2" w14:textId="0B91419D" w:rsidR="00341984" w:rsidRDefault="00341984" w:rsidP="00341984">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BDEE0" w14:textId="539C741F" w:rsidR="00341984" w:rsidRPr="002B280B" w:rsidRDefault="00341984" w:rsidP="00341984">
            <w:pPr>
              <w:pStyle w:val="TAC"/>
              <w:jc w:val="left"/>
              <w:rPr>
                <w:sz w:val="16"/>
                <w:szCs w:val="16"/>
                <w:lang w:eastAsia="zh-CN"/>
              </w:rPr>
            </w:pPr>
            <w:r>
              <w:t xml:space="preserve">Add Headers supported by 3xx Response Code for </w:t>
            </w:r>
            <w:r>
              <w:rPr>
                <w:lang w:val="en-US"/>
              </w:rPr>
              <w:t>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2273E" w14:textId="183881A5" w:rsidR="00341984" w:rsidRPr="00F9245B" w:rsidRDefault="00341984" w:rsidP="00341984">
            <w:pPr>
              <w:pStyle w:val="TAC"/>
              <w:rPr>
                <w:sz w:val="16"/>
                <w:szCs w:val="16"/>
                <w:lang w:eastAsia="zh-CN"/>
              </w:rPr>
            </w:pPr>
            <w:r w:rsidRPr="006B167A">
              <w:rPr>
                <w:sz w:val="16"/>
                <w:szCs w:val="16"/>
                <w:lang w:eastAsia="zh-CN"/>
              </w:rPr>
              <w:t>17.2.0</w:t>
            </w:r>
          </w:p>
        </w:tc>
      </w:tr>
      <w:tr w:rsidR="00341984" w:rsidRPr="00BC0D73" w14:paraId="704C82F2"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40141E2" w14:textId="6C08D53B" w:rsidR="00341984" w:rsidRDefault="00341984" w:rsidP="00341984">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4972D6" w14:textId="00C8E27E" w:rsidR="00341984" w:rsidRDefault="00341984" w:rsidP="00341984">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C75FC5" w14:textId="4F01FDD4" w:rsidR="00341984" w:rsidRPr="003C660C" w:rsidRDefault="00341984" w:rsidP="00341984">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w:t>
            </w:r>
            <w:r w:rsidRPr="001F1EC4">
              <w:rPr>
                <w:sz w:val="16"/>
                <w:szCs w:val="16"/>
                <w:lang w:eastAsia="zh-CN"/>
              </w:rPr>
              <w:fldChar w:fldCharType="end"/>
            </w:r>
            <w:r w:rsidRPr="001F1EC4">
              <w:rPr>
                <w:sz w:val="16"/>
                <w:szCs w:val="16"/>
                <w:lang w:eastAsia="zh-CN"/>
              </w:rPr>
              <w:t>4518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B1F549" w14:textId="168C2346" w:rsidR="00341984" w:rsidRDefault="00341984" w:rsidP="00341984">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Cr#  \* MERGEFORMAT </w:instrText>
            </w:r>
            <w:r w:rsidRPr="001F1EC4">
              <w:rPr>
                <w:sz w:val="16"/>
                <w:szCs w:val="16"/>
                <w:lang w:eastAsia="zh-CN"/>
              </w:rPr>
              <w:fldChar w:fldCharType="separate"/>
            </w:r>
            <w:r w:rsidRPr="001F1EC4">
              <w:rPr>
                <w:sz w:val="16"/>
                <w:szCs w:val="16"/>
                <w:lang w:eastAsia="zh-CN"/>
              </w:rPr>
              <w:t>0035</w:t>
            </w:r>
            <w:r w:rsidRPr="001F1EC4">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BE0F1" w14:textId="02B4E357" w:rsidR="00341984" w:rsidRPr="007624CF" w:rsidRDefault="00341984" w:rsidP="003419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34D8" w14:textId="70823461" w:rsidR="00341984" w:rsidRDefault="00341984" w:rsidP="00341984">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A544A0" w14:textId="432854B0" w:rsidR="00341984" w:rsidRPr="002B280B" w:rsidRDefault="00341984" w:rsidP="00341984">
            <w:pPr>
              <w:pStyle w:val="TAC"/>
              <w:jc w:val="left"/>
              <w:rPr>
                <w:sz w:val="16"/>
                <w:szCs w:val="16"/>
                <w:lang w:eastAsia="zh-CN"/>
              </w:rPr>
            </w:pPr>
            <w:r w:rsidRPr="00B67C43">
              <w:rPr>
                <w:noProof/>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64EDF" w14:textId="4AD26730" w:rsidR="00341984" w:rsidRPr="00F9245B" w:rsidRDefault="00341984" w:rsidP="00341984">
            <w:pPr>
              <w:pStyle w:val="TAC"/>
              <w:rPr>
                <w:sz w:val="16"/>
                <w:szCs w:val="16"/>
                <w:lang w:eastAsia="zh-CN"/>
              </w:rPr>
            </w:pPr>
            <w:r w:rsidRPr="006B167A">
              <w:rPr>
                <w:sz w:val="16"/>
                <w:szCs w:val="16"/>
                <w:lang w:eastAsia="zh-CN"/>
              </w:rPr>
              <w:t>17.2.0</w:t>
            </w:r>
          </w:p>
        </w:tc>
      </w:tr>
      <w:tr w:rsidR="00341984" w:rsidRPr="00BC0D73" w14:paraId="6EF3B2FD"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06A08297" w14:textId="29E931BF" w:rsidR="00341984" w:rsidRDefault="00341984" w:rsidP="00341984">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E90BA" w14:textId="35A5A955" w:rsidR="00341984" w:rsidRDefault="00341984" w:rsidP="00341984">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C32069" w14:textId="78D52285" w:rsidR="00341984" w:rsidRPr="003C660C" w:rsidRDefault="00341984" w:rsidP="00341984">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w:t>
            </w:r>
            <w:r w:rsidRPr="001F1EC4">
              <w:rPr>
                <w:sz w:val="16"/>
                <w:szCs w:val="16"/>
                <w:lang w:eastAsia="zh-CN"/>
              </w:rPr>
              <w:fldChar w:fldCharType="end"/>
            </w:r>
            <w:r w:rsidRPr="001F1EC4">
              <w:rPr>
                <w:sz w:val="16"/>
                <w:szCs w:val="16"/>
                <w:lang w:eastAsia="zh-CN"/>
              </w:rPr>
              <w:t>4519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BF4B1D" w14:textId="32D6E30A" w:rsidR="00341984" w:rsidRDefault="00341984" w:rsidP="00341984">
            <w:pPr>
              <w:pStyle w:val="TAC"/>
              <w:rPr>
                <w:sz w:val="16"/>
                <w:szCs w:val="16"/>
                <w:lang w:eastAsia="zh-CN"/>
              </w:rPr>
            </w:pPr>
            <w:r>
              <w:rPr>
                <w:rFonts w:hint="eastAsia"/>
                <w:sz w:val="16"/>
                <w:szCs w:val="16"/>
                <w:lang w:eastAsia="zh-CN"/>
              </w:rPr>
              <w:t>0</w:t>
            </w:r>
            <w:r>
              <w:rPr>
                <w:sz w:val="16"/>
                <w:szCs w:val="16"/>
                <w:lang w:eastAsia="zh-CN"/>
              </w:rPr>
              <w:t>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71C0" w14:textId="21BAAC3E" w:rsidR="00341984" w:rsidRPr="007624CF" w:rsidRDefault="00341984" w:rsidP="003419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5A0E6" w14:textId="116E89F6" w:rsidR="00341984" w:rsidRDefault="00341984" w:rsidP="00341984">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A82B3" w14:textId="4A47B101" w:rsidR="00341984" w:rsidRPr="002B280B" w:rsidRDefault="00341984" w:rsidP="00341984">
            <w:pPr>
              <w:pStyle w:val="TAC"/>
              <w:jc w:val="left"/>
              <w:rPr>
                <w:sz w:val="16"/>
                <w:szCs w:val="16"/>
                <w:lang w:eastAsia="zh-CN"/>
              </w:rPr>
            </w:pPr>
            <w:r w:rsidRPr="00C42D64">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5037E" w14:textId="04CD8AE3" w:rsidR="00341984" w:rsidRPr="00F9245B" w:rsidRDefault="00341984" w:rsidP="00341984">
            <w:pPr>
              <w:pStyle w:val="TAC"/>
              <w:rPr>
                <w:sz w:val="16"/>
                <w:szCs w:val="16"/>
                <w:lang w:eastAsia="zh-CN"/>
              </w:rPr>
            </w:pPr>
            <w:r w:rsidRPr="006B167A">
              <w:rPr>
                <w:sz w:val="16"/>
                <w:szCs w:val="16"/>
                <w:lang w:eastAsia="zh-CN"/>
              </w:rPr>
              <w:t>17.2.0</w:t>
            </w:r>
          </w:p>
        </w:tc>
      </w:tr>
      <w:tr w:rsidR="00341984" w:rsidRPr="00BC0D73" w14:paraId="7619725B"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6C84D734" w14:textId="722622DB" w:rsidR="00341984" w:rsidRDefault="00341984" w:rsidP="00341984">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40D53C" w14:textId="2F5DE624" w:rsidR="00341984" w:rsidRDefault="00341984" w:rsidP="00341984">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4135A4" w14:textId="521E7283" w:rsidR="00341984" w:rsidRPr="003C660C" w:rsidRDefault="00341984" w:rsidP="00341984">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w:t>
            </w:r>
            <w:r w:rsidRPr="001F1EC4">
              <w:rPr>
                <w:sz w:val="16"/>
                <w:szCs w:val="16"/>
                <w:lang w:eastAsia="zh-CN"/>
              </w:rPr>
              <w:fldChar w:fldCharType="end"/>
            </w:r>
            <w:r w:rsidRPr="001F1EC4">
              <w:rPr>
                <w:sz w:val="16"/>
                <w:szCs w:val="16"/>
                <w:lang w:eastAsia="zh-CN"/>
              </w:rPr>
              <w:t>4764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B39C10" w14:textId="542DB2AB" w:rsidR="00341984" w:rsidRDefault="00341984" w:rsidP="00341984">
            <w:pPr>
              <w:pStyle w:val="TAC"/>
              <w:rPr>
                <w:sz w:val="16"/>
                <w:szCs w:val="16"/>
                <w:lang w:eastAsia="zh-CN"/>
              </w:rPr>
            </w:pPr>
            <w:r>
              <w:rPr>
                <w:rFonts w:hint="eastAsia"/>
                <w:sz w:val="16"/>
                <w:szCs w:val="16"/>
                <w:lang w:eastAsia="zh-CN"/>
              </w:rPr>
              <w:t>0</w:t>
            </w:r>
            <w:r>
              <w:rPr>
                <w:sz w:val="16"/>
                <w:szCs w:val="16"/>
                <w:lang w:eastAsia="zh-CN"/>
              </w:rPr>
              <w:t>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6D03B" w14:textId="28D31C5B" w:rsidR="00341984" w:rsidRPr="007624CF" w:rsidRDefault="00341984" w:rsidP="003419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F26AD" w14:textId="45F385FB" w:rsidR="00341984" w:rsidRDefault="00341984" w:rsidP="00341984">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B7A03" w14:textId="5C3A7195" w:rsidR="00341984" w:rsidRPr="002B280B" w:rsidRDefault="00341984" w:rsidP="00341984">
            <w:pPr>
              <w:pStyle w:val="TAC"/>
              <w:jc w:val="left"/>
              <w:rPr>
                <w:sz w:val="16"/>
                <w:szCs w:val="16"/>
                <w:lang w:eastAsia="zh-CN"/>
              </w:rPr>
            </w:pPr>
            <w:r>
              <w:rPr>
                <w:noProof/>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BAA8" w14:textId="5C55CFE6" w:rsidR="00341984" w:rsidRPr="00F9245B" w:rsidRDefault="00341984" w:rsidP="00341984">
            <w:pPr>
              <w:pStyle w:val="TAC"/>
              <w:rPr>
                <w:sz w:val="16"/>
                <w:szCs w:val="16"/>
                <w:lang w:eastAsia="zh-CN"/>
              </w:rPr>
            </w:pPr>
            <w:r w:rsidRPr="006B167A">
              <w:rPr>
                <w:sz w:val="16"/>
                <w:szCs w:val="16"/>
                <w:lang w:eastAsia="zh-CN"/>
              </w:rPr>
              <w:t>17.2.0</w:t>
            </w:r>
          </w:p>
        </w:tc>
      </w:tr>
      <w:tr w:rsidR="00341984" w:rsidRPr="00BC0D73" w14:paraId="14D8A189"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1826113A" w14:textId="3C142DC9" w:rsidR="00341984" w:rsidRDefault="00341984" w:rsidP="00341984">
            <w:pPr>
              <w:pStyle w:val="TAC"/>
              <w:rPr>
                <w:sz w:val="16"/>
                <w:szCs w:val="16"/>
                <w:lang w:eastAsia="zh-CN"/>
              </w:rPr>
            </w:pPr>
            <w:r w:rsidRPr="000C57AB">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FAA5A" w14:textId="4052C43A" w:rsidR="00341984" w:rsidRDefault="00341984" w:rsidP="00341984">
            <w:pPr>
              <w:pStyle w:val="TAC"/>
              <w:rPr>
                <w:sz w:val="16"/>
                <w:szCs w:val="16"/>
                <w:lang w:eastAsia="zh-CN"/>
              </w:rPr>
            </w:pPr>
            <w:r w:rsidRPr="00762049">
              <w:rPr>
                <w:sz w:val="16"/>
                <w:szCs w:val="16"/>
                <w:lang w:eastAsia="zh-CN"/>
              </w:rPr>
              <w:t>CT#97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E6EEB9" w14:textId="42F3FCA1" w:rsidR="00341984" w:rsidRPr="003C660C" w:rsidRDefault="00341984" w:rsidP="00341984">
            <w:pPr>
              <w:pStyle w:val="TAC"/>
              <w:rPr>
                <w:sz w:val="16"/>
                <w:szCs w:val="16"/>
                <w:lang w:eastAsia="zh-CN"/>
              </w:rPr>
            </w:pPr>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C3-224752</w:t>
            </w:r>
            <w:r w:rsidRPr="001F1EC4">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361199A" w14:textId="5AC95ADF" w:rsidR="00341984" w:rsidRDefault="00341984" w:rsidP="00341984">
            <w:pPr>
              <w:pStyle w:val="TAC"/>
              <w:rPr>
                <w:sz w:val="16"/>
                <w:szCs w:val="16"/>
                <w:lang w:eastAsia="zh-CN"/>
              </w:rPr>
            </w:pPr>
            <w:r>
              <w:rPr>
                <w:rFonts w:hint="eastAsia"/>
                <w:sz w:val="16"/>
                <w:szCs w:val="16"/>
                <w:lang w:eastAsia="zh-CN"/>
              </w:rPr>
              <w:t>0</w:t>
            </w:r>
            <w:r>
              <w:rPr>
                <w:sz w:val="16"/>
                <w:szCs w:val="16"/>
                <w:lang w:eastAsia="zh-CN"/>
              </w:rPr>
              <w:t>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02673" w14:textId="09D8DD11" w:rsidR="00341984" w:rsidRPr="007624CF" w:rsidRDefault="00341984" w:rsidP="003419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FED35" w14:textId="5FA57DEF" w:rsidR="00341984" w:rsidRDefault="00341984" w:rsidP="00341984">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BE597" w14:textId="5FBB1724" w:rsidR="00341984" w:rsidRPr="002B280B" w:rsidRDefault="00341984" w:rsidP="00341984">
            <w:pPr>
              <w:pStyle w:val="TAC"/>
              <w:jc w:val="left"/>
              <w:rPr>
                <w:sz w:val="16"/>
                <w:szCs w:val="16"/>
                <w:lang w:eastAsia="zh-CN"/>
              </w:rPr>
            </w:pPr>
            <w:r w:rsidRPr="00D35449">
              <w:rPr>
                <w:color w:val="000000"/>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3BBCE" w14:textId="6315958D" w:rsidR="00341984" w:rsidRPr="00F9245B" w:rsidRDefault="00341984" w:rsidP="00341984">
            <w:pPr>
              <w:pStyle w:val="TAC"/>
              <w:rPr>
                <w:sz w:val="16"/>
                <w:szCs w:val="16"/>
                <w:lang w:eastAsia="zh-CN"/>
              </w:rPr>
            </w:pPr>
            <w:r w:rsidRPr="006B167A">
              <w:rPr>
                <w:sz w:val="16"/>
                <w:szCs w:val="16"/>
                <w:lang w:eastAsia="zh-CN"/>
              </w:rPr>
              <w:t>17.2.0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F28EF" w14:textId="77777777" w:rsidR="007A4F1A" w:rsidRDefault="007A4F1A">
      <w:r>
        <w:separator/>
      </w:r>
    </w:p>
  </w:endnote>
  <w:endnote w:type="continuationSeparator" w:id="0">
    <w:p w14:paraId="389CD4C9" w14:textId="77777777" w:rsidR="007A4F1A" w:rsidRDefault="007A4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34E83" w:rsidRDefault="00034E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4FC9D" w14:textId="77777777" w:rsidR="007A4F1A" w:rsidRDefault="007A4F1A">
      <w:r>
        <w:separator/>
      </w:r>
    </w:p>
  </w:footnote>
  <w:footnote w:type="continuationSeparator" w:id="0">
    <w:p w14:paraId="106000FD" w14:textId="77777777" w:rsidR="007A4F1A" w:rsidRDefault="007A4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01864A7"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869">
      <w:rPr>
        <w:rFonts w:ascii="Arial" w:hAnsi="Arial" w:cs="Arial"/>
        <w:b/>
        <w:noProof/>
        <w:sz w:val="18"/>
        <w:szCs w:val="18"/>
      </w:rPr>
      <w:t>3GPP TS 29.574 V17.2.0 (2022-09)</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3869">
      <w:rPr>
        <w:rFonts w:ascii="Arial" w:hAnsi="Arial" w:cs="Arial"/>
        <w:b/>
        <w:noProof/>
        <w:sz w:val="18"/>
        <w:szCs w:val="18"/>
      </w:rPr>
      <w:t>77</w:t>
    </w:r>
    <w:r>
      <w:rPr>
        <w:rFonts w:ascii="Arial" w:hAnsi="Arial" w:cs="Arial"/>
        <w:b/>
        <w:sz w:val="18"/>
        <w:szCs w:val="18"/>
      </w:rPr>
      <w:fldChar w:fldCharType="end"/>
    </w:r>
  </w:p>
  <w:p w14:paraId="06DA26F1" w14:textId="61ED5828"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869">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35B4"/>
    <w:rsid w:val="0007367E"/>
    <w:rsid w:val="0007453B"/>
    <w:rsid w:val="000813C7"/>
    <w:rsid w:val="00083DA7"/>
    <w:rsid w:val="0008688D"/>
    <w:rsid w:val="00087955"/>
    <w:rsid w:val="00087AE3"/>
    <w:rsid w:val="000950D8"/>
    <w:rsid w:val="00097A98"/>
    <w:rsid w:val="000A3137"/>
    <w:rsid w:val="000A73FB"/>
    <w:rsid w:val="000A78B7"/>
    <w:rsid w:val="000B2C32"/>
    <w:rsid w:val="000C1AF6"/>
    <w:rsid w:val="000C1CEC"/>
    <w:rsid w:val="000C28B8"/>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48B"/>
    <w:rsid w:val="001C661F"/>
    <w:rsid w:val="001C6DFD"/>
    <w:rsid w:val="001D3AF5"/>
    <w:rsid w:val="001D3BA1"/>
    <w:rsid w:val="001D7058"/>
    <w:rsid w:val="001D7808"/>
    <w:rsid w:val="001E2538"/>
    <w:rsid w:val="001E2A01"/>
    <w:rsid w:val="001F13AE"/>
    <w:rsid w:val="001F1EC4"/>
    <w:rsid w:val="001F5FA7"/>
    <w:rsid w:val="00207A4C"/>
    <w:rsid w:val="002105CB"/>
    <w:rsid w:val="0021458F"/>
    <w:rsid w:val="00220214"/>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2A91"/>
    <w:rsid w:val="003C43E3"/>
    <w:rsid w:val="003C660C"/>
    <w:rsid w:val="003C7347"/>
    <w:rsid w:val="003C7678"/>
    <w:rsid w:val="003D0754"/>
    <w:rsid w:val="003E2060"/>
    <w:rsid w:val="003E25FD"/>
    <w:rsid w:val="003E3E77"/>
    <w:rsid w:val="003E6B33"/>
    <w:rsid w:val="003F567A"/>
    <w:rsid w:val="003F63FE"/>
    <w:rsid w:val="003F642C"/>
    <w:rsid w:val="003F64D5"/>
    <w:rsid w:val="00400AD4"/>
    <w:rsid w:val="00403D6B"/>
    <w:rsid w:val="004134E1"/>
    <w:rsid w:val="00427412"/>
    <w:rsid w:val="0043232E"/>
    <w:rsid w:val="00435E9D"/>
    <w:rsid w:val="00437C35"/>
    <w:rsid w:val="00441BFC"/>
    <w:rsid w:val="00442FB1"/>
    <w:rsid w:val="004475E4"/>
    <w:rsid w:val="00457054"/>
    <w:rsid w:val="0045787F"/>
    <w:rsid w:val="00461C10"/>
    <w:rsid w:val="00463869"/>
    <w:rsid w:val="00464256"/>
    <w:rsid w:val="00465A81"/>
    <w:rsid w:val="0047016A"/>
    <w:rsid w:val="00471C5A"/>
    <w:rsid w:val="004760FC"/>
    <w:rsid w:val="004825C8"/>
    <w:rsid w:val="0048262C"/>
    <w:rsid w:val="00487491"/>
    <w:rsid w:val="00493B8C"/>
    <w:rsid w:val="00497240"/>
    <w:rsid w:val="004A454D"/>
    <w:rsid w:val="004A4C9E"/>
    <w:rsid w:val="004A79B3"/>
    <w:rsid w:val="004B08AD"/>
    <w:rsid w:val="004B417A"/>
    <w:rsid w:val="004B6C4C"/>
    <w:rsid w:val="004D1929"/>
    <w:rsid w:val="004D5A1D"/>
    <w:rsid w:val="004E6881"/>
    <w:rsid w:val="004F3D21"/>
    <w:rsid w:val="0050110B"/>
    <w:rsid w:val="00502076"/>
    <w:rsid w:val="005026BD"/>
    <w:rsid w:val="005041D4"/>
    <w:rsid w:val="0051263A"/>
    <w:rsid w:val="00513AEA"/>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5EDA"/>
    <w:rsid w:val="00692A42"/>
    <w:rsid w:val="00693078"/>
    <w:rsid w:val="00695DAA"/>
    <w:rsid w:val="006979F4"/>
    <w:rsid w:val="006C5F1A"/>
    <w:rsid w:val="006D3ACF"/>
    <w:rsid w:val="006E135B"/>
    <w:rsid w:val="006E1E95"/>
    <w:rsid w:val="006E2AB6"/>
    <w:rsid w:val="006E2C57"/>
    <w:rsid w:val="006E55A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59B6"/>
    <w:rsid w:val="00736C6D"/>
    <w:rsid w:val="00741775"/>
    <w:rsid w:val="00743283"/>
    <w:rsid w:val="00746406"/>
    <w:rsid w:val="00752703"/>
    <w:rsid w:val="00752ED0"/>
    <w:rsid w:val="007624CF"/>
    <w:rsid w:val="0076327A"/>
    <w:rsid w:val="007653FE"/>
    <w:rsid w:val="00774634"/>
    <w:rsid w:val="007757DB"/>
    <w:rsid w:val="00777853"/>
    <w:rsid w:val="0079212B"/>
    <w:rsid w:val="00792DFA"/>
    <w:rsid w:val="0079339E"/>
    <w:rsid w:val="0079547A"/>
    <w:rsid w:val="007955BF"/>
    <w:rsid w:val="00796B35"/>
    <w:rsid w:val="007A3AC2"/>
    <w:rsid w:val="007A4F1A"/>
    <w:rsid w:val="007B2B58"/>
    <w:rsid w:val="007B5B1A"/>
    <w:rsid w:val="007B684F"/>
    <w:rsid w:val="007B6CDC"/>
    <w:rsid w:val="007C2389"/>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92339"/>
    <w:rsid w:val="008931E5"/>
    <w:rsid w:val="008A0BE2"/>
    <w:rsid w:val="008A6C8F"/>
    <w:rsid w:val="008B0668"/>
    <w:rsid w:val="008B13BD"/>
    <w:rsid w:val="008B2084"/>
    <w:rsid w:val="008B422E"/>
    <w:rsid w:val="008C7583"/>
    <w:rsid w:val="008D3220"/>
    <w:rsid w:val="008F2C27"/>
    <w:rsid w:val="008F40A7"/>
    <w:rsid w:val="008F6A24"/>
    <w:rsid w:val="008F6CCC"/>
    <w:rsid w:val="008F76C9"/>
    <w:rsid w:val="009006DD"/>
    <w:rsid w:val="00903BFF"/>
    <w:rsid w:val="009041D4"/>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2CB9"/>
    <w:rsid w:val="00987B8C"/>
    <w:rsid w:val="00996673"/>
    <w:rsid w:val="009A0704"/>
    <w:rsid w:val="009A181A"/>
    <w:rsid w:val="009A2432"/>
    <w:rsid w:val="009B05AC"/>
    <w:rsid w:val="009B612B"/>
    <w:rsid w:val="009B79AC"/>
    <w:rsid w:val="009C38CF"/>
    <w:rsid w:val="009C45C0"/>
    <w:rsid w:val="009D2BDF"/>
    <w:rsid w:val="009D3EC7"/>
    <w:rsid w:val="009D6889"/>
    <w:rsid w:val="009D7966"/>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62D7"/>
    <w:rsid w:val="00CE68AE"/>
    <w:rsid w:val="00CF0234"/>
    <w:rsid w:val="00CF19C1"/>
    <w:rsid w:val="00CF3363"/>
    <w:rsid w:val="00CF5E53"/>
    <w:rsid w:val="00CF6667"/>
    <w:rsid w:val="00CF6A1A"/>
    <w:rsid w:val="00D00D32"/>
    <w:rsid w:val="00D01F6E"/>
    <w:rsid w:val="00D15A5B"/>
    <w:rsid w:val="00D15B00"/>
    <w:rsid w:val="00D25E0A"/>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3D2B"/>
    <w:rsid w:val="00D87D23"/>
    <w:rsid w:val="00D92330"/>
    <w:rsid w:val="00D92BD4"/>
    <w:rsid w:val="00D9432E"/>
    <w:rsid w:val="00DB24CC"/>
    <w:rsid w:val="00DB3539"/>
    <w:rsid w:val="00DB4236"/>
    <w:rsid w:val="00DB492E"/>
    <w:rsid w:val="00DB5738"/>
    <w:rsid w:val="00DC462D"/>
    <w:rsid w:val="00DC59B0"/>
    <w:rsid w:val="00DD211C"/>
    <w:rsid w:val="00DE1AB0"/>
    <w:rsid w:val="00DF10DB"/>
    <w:rsid w:val="00DF1C73"/>
    <w:rsid w:val="00DF238B"/>
    <w:rsid w:val="00DF2847"/>
    <w:rsid w:val="00DF52A7"/>
    <w:rsid w:val="00E016B5"/>
    <w:rsid w:val="00E028A5"/>
    <w:rsid w:val="00E04878"/>
    <w:rsid w:val="00E04C94"/>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649B"/>
    <w:rsid w:val="00FA3D04"/>
    <w:rsid w:val="00FA71B8"/>
    <w:rsid w:val="00FB56CD"/>
    <w:rsid w:val="00FC38C6"/>
    <w:rsid w:val="00FC5428"/>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4CBDD-E0B6-42B4-85ED-3FDE46AD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80</Pages>
  <Words>26523</Words>
  <Characters>151186</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230</cp:revision>
  <cp:lastPrinted>2019-02-25T14:05:00Z</cp:lastPrinted>
  <dcterms:created xsi:type="dcterms:W3CDTF">2022-04-14T09:44:00Z</dcterms:created>
  <dcterms:modified xsi:type="dcterms:W3CDTF">2022-09-01T11:56:00Z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(3)s3ivXy25CBIVsnN94fBJvYLyOI8nMkAijmVSaS+FYHYGiLVnhlVisWURUfmYMlcOW9/I69VD
rshEO8QXcy+dK2NQzGHiOY9IEwGzdCbVpT30dpHtOCn/WhdNmpCskPyazSPYpZ0HTny1djel
IrvqpgqU9iQvylap6U3CDsDv4s8WUMdo+pZdvtDORNJykC5qAvb5kLM+0LBEpgLay0RnhD7q
6UHaSJkoSrz800OmGD</vt:lpwstr>
  </property>
  <property fmtid="{D5CDD505-2E9C-101B-9397-08002B2CF9AE}" pid="3" name="_2015_ms_pID_7253431">
    <vt:lpwstr>hnWBAwHEbRdH7NoD7pbvUIyJ2Qhp4LwPUaIjSMZMt2SfJ+5haUZAsC
RfSYAgVEFc+sTmFQ26OTrCDp0txSCiuumrfinHXroLgD8I4ikU2zYyx46WQh85+UYSrZPOBx
M04/W1qFyBts7tl3z4jWqASIawjWCIyfI4OtSr04+GH7ZsentK4fP8twrTR42uM+xnMDTUDp
hlnB/8HzmK89X93Ue196yNwn7tLjs0dp+Waa</vt:lpwstr>
  </property>
  <property fmtid="{D5CDD505-2E9C-101B-9397-08002B2CF9AE}" pid="4" name="_2015_ms_pID_7253432">
    <vt:lpwstr>FZE/EQ//gIGqLjGz6yXGwLQ=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