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5935A8E1"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6D4FAC">
              <w:t>2</w:t>
            </w:r>
            <w:r>
              <w:t xml:space="preserve">.0 </w:t>
            </w:r>
            <w:r>
              <w:rPr>
                <w:sz w:val="32"/>
              </w:rPr>
              <w:t>(</w:t>
            </w:r>
            <w:r w:rsidR="00B21E94">
              <w:rPr>
                <w:sz w:val="32"/>
              </w:rPr>
              <w:t>2022</w:t>
            </w:r>
            <w:r>
              <w:rPr>
                <w:sz w:val="32"/>
              </w:rPr>
              <w:t>-</w:t>
            </w:r>
            <w:r w:rsidR="006D4FAC">
              <w:rPr>
                <w:sz w:val="32"/>
              </w:rPr>
              <w:t>0</w:t>
            </w:r>
            <w:r w:rsidR="006D4FAC">
              <w:rPr>
                <w:sz w:val="32"/>
              </w:rPr>
              <w:t>9</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15BB5A21" w14:textId="1303DF3F" w:rsidR="003426FF" w:rsidRDefault="003426F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_Toc112939375 \h </w:instrText>
      </w:r>
      <w:r>
        <w:rPr>
          <w:noProof/>
        </w:rPr>
      </w:r>
      <w:r>
        <w:rPr>
          <w:noProof/>
        </w:rPr>
        <w:fldChar w:fldCharType="separate"/>
      </w:r>
      <w:r>
        <w:rPr>
          <w:noProof/>
        </w:rPr>
        <w:t>6</w:t>
      </w:r>
      <w:r>
        <w:rPr>
          <w:noProof/>
        </w:rPr>
        <w:fldChar w:fldCharType="end"/>
      </w:r>
    </w:p>
    <w:p w14:paraId="4F7D59C9" w14:textId="79E080C2" w:rsidR="003426FF" w:rsidRDefault="003426F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_Toc112939376 \h </w:instrText>
      </w:r>
      <w:r>
        <w:rPr>
          <w:noProof/>
        </w:rPr>
      </w:r>
      <w:r>
        <w:rPr>
          <w:noProof/>
        </w:rPr>
        <w:fldChar w:fldCharType="separate"/>
      </w:r>
      <w:r>
        <w:rPr>
          <w:noProof/>
        </w:rPr>
        <w:t>7</w:t>
      </w:r>
      <w:r>
        <w:rPr>
          <w:noProof/>
        </w:rPr>
        <w:fldChar w:fldCharType="end"/>
      </w:r>
    </w:p>
    <w:p w14:paraId="16EA5DE5" w14:textId="61414E99" w:rsidR="003426FF" w:rsidRDefault="003426F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_Toc112939377 \h </w:instrText>
      </w:r>
      <w:r>
        <w:rPr>
          <w:noProof/>
        </w:rPr>
      </w:r>
      <w:r>
        <w:rPr>
          <w:noProof/>
        </w:rPr>
        <w:fldChar w:fldCharType="separate"/>
      </w:r>
      <w:r>
        <w:rPr>
          <w:noProof/>
        </w:rPr>
        <w:t>8</w:t>
      </w:r>
      <w:r>
        <w:rPr>
          <w:noProof/>
        </w:rPr>
        <w:fldChar w:fldCharType="end"/>
      </w:r>
    </w:p>
    <w:p w14:paraId="3820E6EB" w14:textId="2568EBE7" w:rsidR="003426FF" w:rsidRDefault="003426F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_Toc112939378 \h </w:instrText>
      </w:r>
      <w:r>
        <w:rPr>
          <w:noProof/>
        </w:rPr>
      </w:r>
      <w:r>
        <w:rPr>
          <w:noProof/>
        </w:rPr>
        <w:fldChar w:fldCharType="separate"/>
      </w:r>
      <w:r>
        <w:rPr>
          <w:noProof/>
        </w:rPr>
        <w:t>8</w:t>
      </w:r>
      <w:r>
        <w:rPr>
          <w:noProof/>
        </w:rPr>
        <w:fldChar w:fldCharType="end"/>
      </w:r>
    </w:p>
    <w:p w14:paraId="61479F35" w14:textId="3F1E9E3D" w:rsidR="003426FF" w:rsidRDefault="003426F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_Toc112939379 \h </w:instrText>
      </w:r>
      <w:r>
        <w:rPr>
          <w:noProof/>
        </w:rPr>
      </w:r>
      <w:r>
        <w:rPr>
          <w:noProof/>
        </w:rPr>
        <w:fldChar w:fldCharType="separate"/>
      </w:r>
      <w:r>
        <w:rPr>
          <w:noProof/>
        </w:rPr>
        <w:t>9</w:t>
      </w:r>
      <w:r>
        <w:rPr>
          <w:noProof/>
        </w:rPr>
        <w:fldChar w:fldCharType="end"/>
      </w:r>
    </w:p>
    <w:p w14:paraId="13B3AC4B" w14:textId="78F2D90D" w:rsidR="003426FF" w:rsidRDefault="003426F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_Toc112939380 \h </w:instrText>
      </w:r>
      <w:r>
        <w:rPr>
          <w:noProof/>
        </w:rPr>
      </w:r>
      <w:r>
        <w:rPr>
          <w:noProof/>
        </w:rPr>
        <w:fldChar w:fldCharType="separate"/>
      </w:r>
      <w:r>
        <w:rPr>
          <w:noProof/>
        </w:rPr>
        <w:t>9</w:t>
      </w:r>
      <w:r>
        <w:rPr>
          <w:noProof/>
        </w:rPr>
        <w:fldChar w:fldCharType="end"/>
      </w:r>
    </w:p>
    <w:p w14:paraId="6EE56C45" w14:textId="007EDADB" w:rsidR="003426FF" w:rsidRDefault="003426F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_Toc112939381 \h </w:instrText>
      </w:r>
      <w:r>
        <w:rPr>
          <w:noProof/>
        </w:rPr>
      </w:r>
      <w:r>
        <w:rPr>
          <w:noProof/>
        </w:rPr>
        <w:fldChar w:fldCharType="separate"/>
      </w:r>
      <w:r>
        <w:rPr>
          <w:noProof/>
        </w:rPr>
        <w:t>9</w:t>
      </w:r>
      <w:r>
        <w:rPr>
          <w:noProof/>
        </w:rPr>
        <w:fldChar w:fldCharType="end"/>
      </w:r>
    </w:p>
    <w:p w14:paraId="727787A7" w14:textId="073DD9DA" w:rsidR="003426FF" w:rsidRDefault="003426F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_Toc112939382 \h </w:instrText>
      </w:r>
      <w:r>
        <w:rPr>
          <w:noProof/>
        </w:rPr>
      </w:r>
      <w:r>
        <w:rPr>
          <w:noProof/>
        </w:rPr>
        <w:fldChar w:fldCharType="separate"/>
      </w:r>
      <w:r>
        <w:rPr>
          <w:noProof/>
        </w:rPr>
        <w:t>9</w:t>
      </w:r>
      <w:r>
        <w:rPr>
          <w:noProof/>
        </w:rPr>
        <w:fldChar w:fldCharType="end"/>
      </w:r>
    </w:p>
    <w:p w14:paraId="6E9C03C8" w14:textId="2FB5FA82" w:rsidR="003426FF" w:rsidRDefault="003426F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_Toc112939383 \h </w:instrText>
      </w:r>
      <w:r>
        <w:rPr>
          <w:noProof/>
        </w:rPr>
      </w:r>
      <w:r>
        <w:rPr>
          <w:noProof/>
        </w:rPr>
        <w:fldChar w:fldCharType="separate"/>
      </w:r>
      <w:r>
        <w:rPr>
          <w:noProof/>
        </w:rPr>
        <w:t>9</w:t>
      </w:r>
      <w:r>
        <w:rPr>
          <w:noProof/>
        </w:rPr>
        <w:fldChar w:fldCharType="end"/>
      </w:r>
    </w:p>
    <w:p w14:paraId="724A0212" w14:textId="48DA600C" w:rsidR="003426FF" w:rsidRDefault="003426F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_Toc112939384 \h </w:instrText>
      </w:r>
      <w:r>
        <w:rPr>
          <w:noProof/>
        </w:rPr>
      </w:r>
      <w:r>
        <w:rPr>
          <w:noProof/>
        </w:rPr>
        <w:fldChar w:fldCharType="separate"/>
      </w:r>
      <w:r>
        <w:rPr>
          <w:noProof/>
        </w:rPr>
        <w:t>9</w:t>
      </w:r>
      <w:r>
        <w:rPr>
          <w:noProof/>
        </w:rPr>
        <w:fldChar w:fldCharType="end"/>
      </w:r>
    </w:p>
    <w:p w14:paraId="1C3E5478" w14:textId="2CC6BD0B" w:rsidR="003426FF" w:rsidRDefault="003426F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_Toc112939385 \h </w:instrText>
      </w:r>
      <w:r>
        <w:rPr>
          <w:noProof/>
        </w:rPr>
      </w:r>
      <w:r>
        <w:rPr>
          <w:noProof/>
        </w:rPr>
        <w:fldChar w:fldCharType="separate"/>
      </w:r>
      <w:r>
        <w:rPr>
          <w:noProof/>
        </w:rPr>
        <w:t>10</w:t>
      </w:r>
      <w:r>
        <w:rPr>
          <w:noProof/>
        </w:rPr>
        <w:fldChar w:fldCharType="end"/>
      </w:r>
    </w:p>
    <w:p w14:paraId="1E3B30AD" w14:textId="270C04E6" w:rsidR="003426FF" w:rsidRDefault="003426F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_Toc112939386 \h </w:instrText>
      </w:r>
      <w:r>
        <w:rPr>
          <w:noProof/>
        </w:rPr>
      </w:r>
      <w:r>
        <w:rPr>
          <w:noProof/>
        </w:rPr>
        <w:fldChar w:fldCharType="separate"/>
      </w:r>
      <w:r>
        <w:rPr>
          <w:noProof/>
        </w:rPr>
        <w:t>10</w:t>
      </w:r>
      <w:r>
        <w:rPr>
          <w:noProof/>
        </w:rPr>
        <w:fldChar w:fldCharType="end"/>
      </w:r>
    </w:p>
    <w:p w14:paraId="5FC70F59" w14:textId="084602FB" w:rsidR="003426FF" w:rsidRDefault="003426F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_Toc112939387 \h </w:instrText>
      </w:r>
      <w:r>
        <w:rPr>
          <w:noProof/>
        </w:rPr>
      </w:r>
      <w:r>
        <w:rPr>
          <w:noProof/>
        </w:rPr>
        <w:fldChar w:fldCharType="separate"/>
      </w:r>
      <w:r>
        <w:rPr>
          <w:noProof/>
        </w:rPr>
        <w:t>10</w:t>
      </w:r>
      <w:r>
        <w:rPr>
          <w:noProof/>
        </w:rPr>
        <w:fldChar w:fldCharType="end"/>
      </w:r>
    </w:p>
    <w:p w14:paraId="72A4B381" w14:textId="10E5B3BB" w:rsidR="003426FF" w:rsidRDefault="003426F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_Toc112939388 \h </w:instrText>
      </w:r>
      <w:r>
        <w:rPr>
          <w:noProof/>
        </w:rPr>
      </w:r>
      <w:r>
        <w:rPr>
          <w:noProof/>
        </w:rPr>
        <w:fldChar w:fldCharType="separate"/>
      </w:r>
      <w:r>
        <w:rPr>
          <w:noProof/>
        </w:rPr>
        <w:t>10</w:t>
      </w:r>
      <w:r>
        <w:rPr>
          <w:noProof/>
        </w:rPr>
        <w:fldChar w:fldCharType="end"/>
      </w:r>
    </w:p>
    <w:p w14:paraId="33874477" w14:textId="65A176F3" w:rsidR="003426FF" w:rsidRDefault="003426FF">
      <w:pPr>
        <w:pStyle w:val="TOC4"/>
        <w:rPr>
          <w:rFonts w:asciiTheme="minorHAnsi" w:eastAsiaTheme="minorEastAsia" w:hAnsiTheme="minorHAnsi" w:cstheme="minorBidi"/>
          <w:noProof/>
          <w:kern w:val="2"/>
          <w:sz w:val="21"/>
          <w:szCs w:val="22"/>
          <w:lang w:val="en-US" w:eastAsia="zh-CN"/>
        </w:rPr>
      </w:pPr>
      <w:r w:rsidRPr="00334FE1">
        <w:rPr>
          <w:noProof/>
          <w:lang w:val="en-US"/>
        </w:rPr>
        <w:t>4.2.</w:t>
      </w:r>
      <w:r w:rsidRPr="00334FE1">
        <w:rPr>
          <w:noProof/>
          <w:lang w:val="en-US" w:eastAsia="zh-CN"/>
        </w:rPr>
        <w:t>1.3</w:t>
      </w:r>
      <w:r>
        <w:rPr>
          <w:rFonts w:asciiTheme="minorHAnsi" w:eastAsiaTheme="minorEastAsia" w:hAnsiTheme="minorHAnsi" w:cstheme="minorBidi"/>
          <w:noProof/>
          <w:kern w:val="2"/>
          <w:sz w:val="21"/>
          <w:szCs w:val="22"/>
          <w:lang w:val="en-US" w:eastAsia="zh-CN"/>
        </w:rPr>
        <w:tab/>
      </w:r>
      <w:r w:rsidRPr="00334FE1">
        <w:rPr>
          <w:noProof/>
          <w:lang w:val="en-US"/>
        </w:rPr>
        <w:t>Network Functions</w:t>
      </w:r>
      <w:r>
        <w:rPr>
          <w:noProof/>
        </w:rPr>
        <w:tab/>
      </w:r>
      <w:r>
        <w:rPr>
          <w:noProof/>
        </w:rPr>
        <w:fldChar w:fldCharType="begin"/>
      </w:r>
      <w:r>
        <w:rPr>
          <w:noProof/>
        </w:rPr>
        <w:instrText xml:space="preserve"> PAGEREF _Toc112939389 \h </w:instrText>
      </w:r>
      <w:r>
        <w:rPr>
          <w:noProof/>
        </w:rPr>
      </w:r>
      <w:r>
        <w:rPr>
          <w:noProof/>
        </w:rPr>
        <w:fldChar w:fldCharType="separate"/>
      </w:r>
      <w:r>
        <w:rPr>
          <w:noProof/>
        </w:rPr>
        <w:t>11</w:t>
      </w:r>
      <w:r>
        <w:rPr>
          <w:noProof/>
        </w:rPr>
        <w:fldChar w:fldCharType="end"/>
      </w:r>
    </w:p>
    <w:p w14:paraId="675A5295" w14:textId="07E68C9B" w:rsidR="003426FF" w:rsidRDefault="003426F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334FE1">
        <w:rPr>
          <w:noProof/>
          <w:lang w:val="en-US"/>
        </w:rPr>
        <w:t>Messaging Framework Adaptor Function</w:t>
      </w:r>
      <w:r>
        <w:rPr>
          <w:noProof/>
        </w:rPr>
        <w:t xml:space="preserve"> (MFAF)</w:t>
      </w:r>
      <w:r>
        <w:rPr>
          <w:noProof/>
        </w:rPr>
        <w:tab/>
      </w:r>
      <w:r>
        <w:rPr>
          <w:noProof/>
        </w:rPr>
        <w:fldChar w:fldCharType="begin"/>
      </w:r>
      <w:r>
        <w:rPr>
          <w:noProof/>
        </w:rPr>
        <w:instrText xml:space="preserve"> PAGEREF _Toc112939390 \h </w:instrText>
      </w:r>
      <w:r>
        <w:rPr>
          <w:noProof/>
        </w:rPr>
      </w:r>
      <w:r>
        <w:rPr>
          <w:noProof/>
        </w:rPr>
        <w:fldChar w:fldCharType="separate"/>
      </w:r>
      <w:r>
        <w:rPr>
          <w:noProof/>
        </w:rPr>
        <w:t>11</w:t>
      </w:r>
      <w:r>
        <w:rPr>
          <w:noProof/>
        </w:rPr>
        <w:fldChar w:fldCharType="end"/>
      </w:r>
    </w:p>
    <w:p w14:paraId="0F1F17AA" w14:textId="1A5E746F" w:rsidR="003426FF" w:rsidRDefault="003426F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_Toc112939391 \h </w:instrText>
      </w:r>
      <w:r>
        <w:rPr>
          <w:noProof/>
        </w:rPr>
      </w:r>
      <w:r>
        <w:rPr>
          <w:noProof/>
        </w:rPr>
        <w:fldChar w:fldCharType="separate"/>
      </w:r>
      <w:r>
        <w:rPr>
          <w:noProof/>
        </w:rPr>
        <w:t>11</w:t>
      </w:r>
      <w:r>
        <w:rPr>
          <w:noProof/>
        </w:rPr>
        <w:fldChar w:fldCharType="end"/>
      </w:r>
    </w:p>
    <w:p w14:paraId="36DBA010" w14:textId="15D60577" w:rsidR="003426FF" w:rsidRDefault="003426F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_Toc112939392 \h </w:instrText>
      </w:r>
      <w:r>
        <w:rPr>
          <w:noProof/>
        </w:rPr>
      </w:r>
      <w:r>
        <w:rPr>
          <w:noProof/>
        </w:rPr>
        <w:fldChar w:fldCharType="separate"/>
      </w:r>
      <w:r>
        <w:rPr>
          <w:noProof/>
        </w:rPr>
        <w:t>12</w:t>
      </w:r>
      <w:r>
        <w:rPr>
          <w:noProof/>
        </w:rPr>
        <w:fldChar w:fldCharType="end"/>
      </w:r>
    </w:p>
    <w:p w14:paraId="22984E58" w14:textId="79722C12" w:rsidR="003426FF" w:rsidRDefault="003426F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_Toc112939393 \h </w:instrText>
      </w:r>
      <w:r>
        <w:rPr>
          <w:noProof/>
        </w:rPr>
      </w:r>
      <w:r>
        <w:rPr>
          <w:noProof/>
        </w:rPr>
        <w:fldChar w:fldCharType="separate"/>
      </w:r>
      <w:r>
        <w:rPr>
          <w:noProof/>
        </w:rPr>
        <w:t>12</w:t>
      </w:r>
      <w:r>
        <w:rPr>
          <w:noProof/>
        </w:rPr>
        <w:fldChar w:fldCharType="end"/>
      </w:r>
    </w:p>
    <w:p w14:paraId="48025937" w14:textId="51200441" w:rsidR="003426FF" w:rsidRDefault="003426F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_Toc112939394 \h </w:instrText>
      </w:r>
      <w:r>
        <w:rPr>
          <w:noProof/>
        </w:rPr>
      </w:r>
      <w:r>
        <w:rPr>
          <w:noProof/>
        </w:rPr>
        <w:fldChar w:fldCharType="separate"/>
      </w:r>
      <w:r>
        <w:rPr>
          <w:noProof/>
        </w:rPr>
        <w:t>12</w:t>
      </w:r>
      <w:r>
        <w:rPr>
          <w:noProof/>
        </w:rPr>
        <w:fldChar w:fldCharType="end"/>
      </w:r>
    </w:p>
    <w:p w14:paraId="1D256541" w14:textId="626509A6" w:rsidR="003426FF" w:rsidRDefault="003426F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_Toc112939395 \h </w:instrText>
      </w:r>
      <w:r>
        <w:rPr>
          <w:noProof/>
        </w:rPr>
      </w:r>
      <w:r>
        <w:rPr>
          <w:noProof/>
        </w:rPr>
        <w:fldChar w:fldCharType="separate"/>
      </w:r>
      <w:r>
        <w:rPr>
          <w:noProof/>
        </w:rPr>
        <w:t>12</w:t>
      </w:r>
      <w:r>
        <w:rPr>
          <w:noProof/>
        </w:rPr>
        <w:fldChar w:fldCharType="end"/>
      </w:r>
    </w:p>
    <w:p w14:paraId="3EAA3306" w14:textId="3BC5CA52" w:rsidR="003426FF" w:rsidRDefault="003426F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_Toc112939396 \h </w:instrText>
      </w:r>
      <w:r>
        <w:rPr>
          <w:noProof/>
        </w:rPr>
      </w:r>
      <w:r>
        <w:rPr>
          <w:noProof/>
        </w:rPr>
        <w:fldChar w:fldCharType="separate"/>
      </w:r>
      <w:r>
        <w:rPr>
          <w:noProof/>
        </w:rPr>
        <w:t>12</w:t>
      </w:r>
      <w:r>
        <w:rPr>
          <w:noProof/>
        </w:rPr>
        <w:fldChar w:fldCharType="end"/>
      </w:r>
    </w:p>
    <w:p w14:paraId="227440CD" w14:textId="06A06A33" w:rsidR="003426FF" w:rsidRDefault="003426FF">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_Toc112939397 \h </w:instrText>
      </w:r>
      <w:r>
        <w:rPr>
          <w:noProof/>
        </w:rPr>
      </w:r>
      <w:r>
        <w:rPr>
          <w:noProof/>
        </w:rPr>
        <w:fldChar w:fldCharType="separate"/>
      </w:r>
      <w:r>
        <w:rPr>
          <w:noProof/>
        </w:rPr>
        <w:t>13</w:t>
      </w:r>
      <w:r>
        <w:rPr>
          <w:noProof/>
        </w:rPr>
        <w:fldChar w:fldCharType="end"/>
      </w:r>
    </w:p>
    <w:p w14:paraId="60E6C738" w14:textId="05CAF826" w:rsidR="003426FF" w:rsidRDefault="003426F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_Toc112939398 \h </w:instrText>
      </w:r>
      <w:r>
        <w:rPr>
          <w:noProof/>
        </w:rPr>
      </w:r>
      <w:r>
        <w:rPr>
          <w:noProof/>
        </w:rPr>
        <w:fldChar w:fldCharType="separate"/>
      </w:r>
      <w:r>
        <w:rPr>
          <w:noProof/>
        </w:rPr>
        <w:t>14</w:t>
      </w:r>
      <w:r>
        <w:rPr>
          <w:noProof/>
        </w:rPr>
        <w:fldChar w:fldCharType="end"/>
      </w:r>
    </w:p>
    <w:p w14:paraId="1075ABE1" w14:textId="007A86C8" w:rsidR="003426FF" w:rsidRDefault="003426F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_Toc112939399 \h </w:instrText>
      </w:r>
      <w:r>
        <w:rPr>
          <w:noProof/>
        </w:rPr>
      </w:r>
      <w:r>
        <w:rPr>
          <w:noProof/>
        </w:rPr>
        <w:fldChar w:fldCharType="separate"/>
      </w:r>
      <w:r>
        <w:rPr>
          <w:noProof/>
        </w:rPr>
        <w:t>14</w:t>
      </w:r>
      <w:r>
        <w:rPr>
          <w:noProof/>
        </w:rPr>
        <w:fldChar w:fldCharType="end"/>
      </w:r>
    </w:p>
    <w:p w14:paraId="0D4F85DF" w14:textId="110C6805" w:rsidR="003426FF" w:rsidRDefault="003426F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_Toc112939400 \h </w:instrText>
      </w:r>
      <w:r>
        <w:rPr>
          <w:noProof/>
        </w:rPr>
      </w:r>
      <w:r>
        <w:rPr>
          <w:noProof/>
        </w:rPr>
        <w:fldChar w:fldCharType="separate"/>
      </w:r>
      <w:r>
        <w:rPr>
          <w:noProof/>
        </w:rPr>
        <w:t>14</w:t>
      </w:r>
      <w:r>
        <w:rPr>
          <w:noProof/>
        </w:rPr>
        <w:fldChar w:fldCharType="end"/>
      </w:r>
    </w:p>
    <w:p w14:paraId="3ECF7927" w14:textId="1824F639" w:rsidR="003426FF" w:rsidRDefault="003426F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_Toc112939401 \h </w:instrText>
      </w:r>
      <w:r>
        <w:rPr>
          <w:noProof/>
        </w:rPr>
      </w:r>
      <w:r>
        <w:rPr>
          <w:noProof/>
        </w:rPr>
        <w:fldChar w:fldCharType="separate"/>
      </w:r>
      <w:r>
        <w:rPr>
          <w:noProof/>
        </w:rPr>
        <w:t>15</w:t>
      </w:r>
      <w:r>
        <w:rPr>
          <w:noProof/>
        </w:rPr>
        <w:fldChar w:fldCharType="end"/>
      </w:r>
    </w:p>
    <w:p w14:paraId="3867AF66" w14:textId="2EDC6A02" w:rsidR="003426FF" w:rsidRDefault="003426F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_Toc112939402 \h </w:instrText>
      </w:r>
      <w:r>
        <w:rPr>
          <w:noProof/>
        </w:rPr>
      </w:r>
      <w:r>
        <w:rPr>
          <w:noProof/>
        </w:rPr>
        <w:fldChar w:fldCharType="separate"/>
      </w:r>
      <w:r>
        <w:rPr>
          <w:noProof/>
        </w:rPr>
        <w:t>15</w:t>
      </w:r>
      <w:r>
        <w:rPr>
          <w:noProof/>
        </w:rPr>
        <w:fldChar w:fldCharType="end"/>
      </w:r>
    </w:p>
    <w:p w14:paraId="7CC0BAE9" w14:textId="5D262CC3" w:rsidR="003426FF" w:rsidRDefault="003426F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_Toc112939403 \h </w:instrText>
      </w:r>
      <w:r>
        <w:rPr>
          <w:noProof/>
        </w:rPr>
      </w:r>
      <w:r>
        <w:rPr>
          <w:noProof/>
        </w:rPr>
        <w:fldChar w:fldCharType="separate"/>
      </w:r>
      <w:r>
        <w:rPr>
          <w:noProof/>
        </w:rPr>
        <w:t>15</w:t>
      </w:r>
      <w:r>
        <w:rPr>
          <w:noProof/>
        </w:rPr>
        <w:fldChar w:fldCharType="end"/>
      </w:r>
    </w:p>
    <w:p w14:paraId="08CF7B34" w14:textId="43B719B1" w:rsidR="003426FF" w:rsidRDefault="003426F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_Toc112939404 \h </w:instrText>
      </w:r>
      <w:r>
        <w:rPr>
          <w:noProof/>
        </w:rPr>
      </w:r>
      <w:r>
        <w:rPr>
          <w:noProof/>
        </w:rPr>
        <w:fldChar w:fldCharType="separate"/>
      </w:r>
      <w:r>
        <w:rPr>
          <w:noProof/>
        </w:rPr>
        <w:t>15</w:t>
      </w:r>
      <w:r>
        <w:rPr>
          <w:noProof/>
        </w:rPr>
        <w:fldChar w:fldCharType="end"/>
      </w:r>
    </w:p>
    <w:p w14:paraId="1AB6256D" w14:textId="332C7609" w:rsidR="003426FF" w:rsidRDefault="003426FF">
      <w:pPr>
        <w:pStyle w:val="TOC4"/>
        <w:rPr>
          <w:rFonts w:asciiTheme="minorHAnsi" w:eastAsiaTheme="minorEastAsia" w:hAnsiTheme="minorHAnsi" w:cstheme="minorBidi"/>
          <w:noProof/>
          <w:kern w:val="2"/>
          <w:sz w:val="21"/>
          <w:szCs w:val="22"/>
          <w:lang w:val="en-US" w:eastAsia="zh-CN"/>
        </w:rPr>
      </w:pPr>
      <w:r w:rsidRPr="00334FE1">
        <w:rPr>
          <w:noProof/>
          <w:lang w:val="en-US"/>
        </w:rPr>
        <w:t>4.3.</w:t>
      </w:r>
      <w:r w:rsidRPr="00334FE1">
        <w:rPr>
          <w:noProof/>
          <w:lang w:val="en-US" w:eastAsia="zh-CN"/>
        </w:rPr>
        <w:t>1.3</w:t>
      </w:r>
      <w:r>
        <w:rPr>
          <w:rFonts w:asciiTheme="minorHAnsi" w:eastAsiaTheme="minorEastAsia" w:hAnsiTheme="minorHAnsi" w:cstheme="minorBidi"/>
          <w:noProof/>
          <w:kern w:val="2"/>
          <w:sz w:val="21"/>
          <w:szCs w:val="22"/>
          <w:lang w:val="en-US" w:eastAsia="zh-CN"/>
        </w:rPr>
        <w:tab/>
      </w:r>
      <w:r w:rsidRPr="00334FE1">
        <w:rPr>
          <w:noProof/>
          <w:lang w:val="en-US"/>
        </w:rPr>
        <w:t>Network Functions</w:t>
      </w:r>
      <w:r>
        <w:rPr>
          <w:noProof/>
        </w:rPr>
        <w:tab/>
      </w:r>
      <w:r>
        <w:rPr>
          <w:noProof/>
        </w:rPr>
        <w:fldChar w:fldCharType="begin"/>
      </w:r>
      <w:r>
        <w:rPr>
          <w:noProof/>
        </w:rPr>
        <w:instrText xml:space="preserve"> PAGEREF _Toc112939405 \h </w:instrText>
      </w:r>
      <w:r>
        <w:rPr>
          <w:noProof/>
        </w:rPr>
      </w:r>
      <w:r>
        <w:rPr>
          <w:noProof/>
        </w:rPr>
        <w:fldChar w:fldCharType="separate"/>
      </w:r>
      <w:r>
        <w:rPr>
          <w:noProof/>
        </w:rPr>
        <w:t>16</w:t>
      </w:r>
      <w:r>
        <w:rPr>
          <w:noProof/>
        </w:rPr>
        <w:fldChar w:fldCharType="end"/>
      </w:r>
    </w:p>
    <w:p w14:paraId="58C68E87" w14:textId="419B8E44" w:rsidR="003426FF" w:rsidRDefault="003426F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334FE1">
        <w:rPr>
          <w:noProof/>
          <w:lang w:val="en-US"/>
        </w:rPr>
        <w:t>Messaging Framework Adaptor Function</w:t>
      </w:r>
      <w:r>
        <w:rPr>
          <w:noProof/>
        </w:rPr>
        <w:t xml:space="preserve"> (MFAF)</w:t>
      </w:r>
      <w:r>
        <w:rPr>
          <w:noProof/>
        </w:rPr>
        <w:tab/>
      </w:r>
      <w:r>
        <w:rPr>
          <w:noProof/>
        </w:rPr>
        <w:fldChar w:fldCharType="begin"/>
      </w:r>
      <w:r>
        <w:rPr>
          <w:noProof/>
        </w:rPr>
        <w:instrText xml:space="preserve"> PAGEREF _Toc112939406 \h </w:instrText>
      </w:r>
      <w:r>
        <w:rPr>
          <w:noProof/>
        </w:rPr>
      </w:r>
      <w:r>
        <w:rPr>
          <w:noProof/>
        </w:rPr>
        <w:fldChar w:fldCharType="separate"/>
      </w:r>
      <w:r>
        <w:rPr>
          <w:noProof/>
        </w:rPr>
        <w:t>16</w:t>
      </w:r>
      <w:r>
        <w:rPr>
          <w:noProof/>
        </w:rPr>
        <w:fldChar w:fldCharType="end"/>
      </w:r>
    </w:p>
    <w:p w14:paraId="5456B944" w14:textId="647F9BFC" w:rsidR="003426FF" w:rsidRDefault="003426F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_Toc112939407 \h </w:instrText>
      </w:r>
      <w:r>
        <w:rPr>
          <w:noProof/>
        </w:rPr>
      </w:r>
      <w:r>
        <w:rPr>
          <w:noProof/>
        </w:rPr>
        <w:fldChar w:fldCharType="separate"/>
      </w:r>
      <w:r>
        <w:rPr>
          <w:noProof/>
        </w:rPr>
        <w:t>16</w:t>
      </w:r>
      <w:r>
        <w:rPr>
          <w:noProof/>
        </w:rPr>
        <w:fldChar w:fldCharType="end"/>
      </w:r>
    </w:p>
    <w:p w14:paraId="1E0E58F2" w14:textId="729E677B" w:rsidR="003426FF" w:rsidRDefault="003426F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_Toc112939408 \h </w:instrText>
      </w:r>
      <w:r>
        <w:rPr>
          <w:noProof/>
        </w:rPr>
      </w:r>
      <w:r>
        <w:rPr>
          <w:noProof/>
        </w:rPr>
        <w:fldChar w:fldCharType="separate"/>
      </w:r>
      <w:r>
        <w:rPr>
          <w:noProof/>
        </w:rPr>
        <w:t>16</w:t>
      </w:r>
      <w:r>
        <w:rPr>
          <w:noProof/>
        </w:rPr>
        <w:fldChar w:fldCharType="end"/>
      </w:r>
    </w:p>
    <w:p w14:paraId="2776FD54" w14:textId="2EDB236B" w:rsidR="003426FF" w:rsidRDefault="003426F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_Toc112939409 \h </w:instrText>
      </w:r>
      <w:r>
        <w:rPr>
          <w:noProof/>
        </w:rPr>
      </w:r>
      <w:r>
        <w:rPr>
          <w:noProof/>
        </w:rPr>
        <w:fldChar w:fldCharType="separate"/>
      </w:r>
      <w:r>
        <w:rPr>
          <w:noProof/>
        </w:rPr>
        <w:t>16</w:t>
      </w:r>
      <w:r>
        <w:rPr>
          <w:noProof/>
        </w:rPr>
        <w:fldChar w:fldCharType="end"/>
      </w:r>
    </w:p>
    <w:p w14:paraId="1AE148F3" w14:textId="05BF3B5E" w:rsidR="003426FF" w:rsidRDefault="003426F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_Toc112939410 \h </w:instrText>
      </w:r>
      <w:r>
        <w:rPr>
          <w:noProof/>
        </w:rPr>
      </w:r>
      <w:r>
        <w:rPr>
          <w:noProof/>
        </w:rPr>
        <w:fldChar w:fldCharType="separate"/>
      </w:r>
      <w:r>
        <w:rPr>
          <w:noProof/>
        </w:rPr>
        <w:t>17</w:t>
      </w:r>
      <w:r>
        <w:rPr>
          <w:noProof/>
        </w:rPr>
        <w:fldChar w:fldCharType="end"/>
      </w:r>
    </w:p>
    <w:p w14:paraId="4FB8460D" w14:textId="57A15A51" w:rsidR="003426FF" w:rsidRDefault="003426F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_Toc112939411 \h </w:instrText>
      </w:r>
      <w:r>
        <w:rPr>
          <w:noProof/>
        </w:rPr>
      </w:r>
      <w:r>
        <w:rPr>
          <w:noProof/>
        </w:rPr>
        <w:fldChar w:fldCharType="separate"/>
      </w:r>
      <w:r>
        <w:rPr>
          <w:noProof/>
        </w:rPr>
        <w:t>17</w:t>
      </w:r>
      <w:r>
        <w:rPr>
          <w:noProof/>
        </w:rPr>
        <w:fldChar w:fldCharType="end"/>
      </w:r>
    </w:p>
    <w:p w14:paraId="6B644E44" w14:textId="3DB58F49" w:rsidR="003426FF" w:rsidRDefault="003426FF">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_Toc112939412 \h </w:instrText>
      </w:r>
      <w:r>
        <w:rPr>
          <w:noProof/>
        </w:rPr>
      </w:r>
      <w:r>
        <w:rPr>
          <w:noProof/>
        </w:rPr>
        <w:fldChar w:fldCharType="separate"/>
      </w:r>
      <w:r>
        <w:rPr>
          <w:noProof/>
        </w:rPr>
        <w:t>17</w:t>
      </w:r>
      <w:r>
        <w:rPr>
          <w:noProof/>
        </w:rPr>
        <w:fldChar w:fldCharType="end"/>
      </w:r>
    </w:p>
    <w:p w14:paraId="021B75FA" w14:textId="44BF3B21" w:rsidR="003426FF" w:rsidRDefault="003426FF">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_Toc112939413 \h </w:instrText>
      </w:r>
      <w:r>
        <w:rPr>
          <w:noProof/>
        </w:rPr>
      </w:r>
      <w:r>
        <w:rPr>
          <w:noProof/>
        </w:rPr>
        <w:fldChar w:fldCharType="separate"/>
      </w:r>
      <w:r>
        <w:rPr>
          <w:noProof/>
        </w:rPr>
        <w:t>17</w:t>
      </w:r>
      <w:r>
        <w:rPr>
          <w:noProof/>
        </w:rPr>
        <w:fldChar w:fldCharType="end"/>
      </w:r>
    </w:p>
    <w:p w14:paraId="7289A141" w14:textId="3ECDE582" w:rsidR="003426FF" w:rsidRDefault="003426F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_Toc112939414 \h </w:instrText>
      </w:r>
      <w:r>
        <w:rPr>
          <w:noProof/>
        </w:rPr>
      </w:r>
      <w:r>
        <w:rPr>
          <w:noProof/>
        </w:rPr>
        <w:fldChar w:fldCharType="separate"/>
      </w:r>
      <w:r>
        <w:rPr>
          <w:noProof/>
        </w:rPr>
        <w:t>18</w:t>
      </w:r>
      <w:r>
        <w:rPr>
          <w:noProof/>
        </w:rPr>
        <w:fldChar w:fldCharType="end"/>
      </w:r>
    </w:p>
    <w:p w14:paraId="24FC259D" w14:textId="21FEB49F" w:rsidR="003426FF" w:rsidRDefault="003426F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_Toc112939415 \h </w:instrText>
      </w:r>
      <w:r>
        <w:rPr>
          <w:noProof/>
        </w:rPr>
      </w:r>
      <w:r>
        <w:rPr>
          <w:noProof/>
        </w:rPr>
        <w:fldChar w:fldCharType="separate"/>
      </w:r>
      <w:r>
        <w:rPr>
          <w:noProof/>
        </w:rPr>
        <w:t>18</w:t>
      </w:r>
      <w:r>
        <w:rPr>
          <w:noProof/>
        </w:rPr>
        <w:fldChar w:fldCharType="end"/>
      </w:r>
    </w:p>
    <w:p w14:paraId="783BD146" w14:textId="0C2A5215" w:rsidR="003426FF" w:rsidRDefault="003426F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_Toc112939416 \h </w:instrText>
      </w:r>
      <w:r>
        <w:rPr>
          <w:noProof/>
        </w:rPr>
      </w:r>
      <w:r>
        <w:rPr>
          <w:noProof/>
        </w:rPr>
        <w:fldChar w:fldCharType="separate"/>
      </w:r>
      <w:r>
        <w:rPr>
          <w:noProof/>
        </w:rPr>
        <w:t>18</w:t>
      </w:r>
      <w:r>
        <w:rPr>
          <w:noProof/>
        </w:rPr>
        <w:fldChar w:fldCharType="end"/>
      </w:r>
    </w:p>
    <w:p w14:paraId="29D85115" w14:textId="0B8ECF7F" w:rsidR="003426FF" w:rsidRDefault="003426F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_Toc112939417 \h </w:instrText>
      </w:r>
      <w:r>
        <w:rPr>
          <w:noProof/>
        </w:rPr>
      </w:r>
      <w:r>
        <w:rPr>
          <w:noProof/>
        </w:rPr>
        <w:fldChar w:fldCharType="separate"/>
      </w:r>
      <w:r>
        <w:rPr>
          <w:noProof/>
        </w:rPr>
        <w:t>19</w:t>
      </w:r>
      <w:r>
        <w:rPr>
          <w:noProof/>
        </w:rPr>
        <w:fldChar w:fldCharType="end"/>
      </w:r>
    </w:p>
    <w:p w14:paraId="6AAB66C5" w14:textId="6D9DAB1E" w:rsidR="003426FF" w:rsidRDefault="003426F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_Toc112939418 \h </w:instrText>
      </w:r>
      <w:r>
        <w:rPr>
          <w:noProof/>
        </w:rPr>
      </w:r>
      <w:r>
        <w:rPr>
          <w:noProof/>
        </w:rPr>
        <w:fldChar w:fldCharType="separate"/>
      </w:r>
      <w:r>
        <w:rPr>
          <w:noProof/>
        </w:rPr>
        <w:t>19</w:t>
      </w:r>
      <w:r>
        <w:rPr>
          <w:noProof/>
        </w:rPr>
        <w:fldChar w:fldCharType="end"/>
      </w:r>
    </w:p>
    <w:p w14:paraId="4C929318" w14:textId="244E6E2F" w:rsidR="003426FF" w:rsidRDefault="003426F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_Toc112939419 \h </w:instrText>
      </w:r>
      <w:r>
        <w:rPr>
          <w:noProof/>
        </w:rPr>
      </w:r>
      <w:r>
        <w:rPr>
          <w:noProof/>
        </w:rPr>
        <w:fldChar w:fldCharType="separate"/>
      </w:r>
      <w:r>
        <w:rPr>
          <w:noProof/>
        </w:rPr>
        <w:t>19</w:t>
      </w:r>
      <w:r>
        <w:rPr>
          <w:noProof/>
        </w:rPr>
        <w:fldChar w:fldCharType="end"/>
      </w:r>
    </w:p>
    <w:p w14:paraId="2E21DF67" w14:textId="66D640FD" w:rsidR="003426FF" w:rsidRDefault="003426F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_Toc112939420 \h </w:instrText>
      </w:r>
      <w:r>
        <w:rPr>
          <w:noProof/>
        </w:rPr>
      </w:r>
      <w:r>
        <w:rPr>
          <w:noProof/>
        </w:rPr>
        <w:fldChar w:fldCharType="separate"/>
      </w:r>
      <w:r>
        <w:rPr>
          <w:noProof/>
        </w:rPr>
        <w:t>19</w:t>
      </w:r>
      <w:r>
        <w:rPr>
          <w:noProof/>
        </w:rPr>
        <w:fldChar w:fldCharType="end"/>
      </w:r>
    </w:p>
    <w:p w14:paraId="64844A88" w14:textId="24C95BA0" w:rsidR="003426FF" w:rsidRDefault="003426F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_Toc112939421 \h </w:instrText>
      </w:r>
      <w:r>
        <w:rPr>
          <w:noProof/>
        </w:rPr>
      </w:r>
      <w:r>
        <w:rPr>
          <w:noProof/>
        </w:rPr>
        <w:fldChar w:fldCharType="separate"/>
      </w:r>
      <w:r>
        <w:rPr>
          <w:noProof/>
        </w:rPr>
        <w:t>19</w:t>
      </w:r>
      <w:r>
        <w:rPr>
          <w:noProof/>
        </w:rPr>
        <w:fldChar w:fldCharType="end"/>
      </w:r>
    </w:p>
    <w:p w14:paraId="422C34A0" w14:textId="0C546FAC" w:rsidR="003426FF" w:rsidRDefault="003426F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_Toc112939422 \h </w:instrText>
      </w:r>
      <w:r>
        <w:rPr>
          <w:noProof/>
        </w:rPr>
      </w:r>
      <w:r>
        <w:rPr>
          <w:noProof/>
        </w:rPr>
        <w:fldChar w:fldCharType="separate"/>
      </w:r>
      <w:r>
        <w:rPr>
          <w:noProof/>
        </w:rPr>
        <w:t>19</w:t>
      </w:r>
      <w:r>
        <w:rPr>
          <w:noProof/>
        </w:rPr>
        <w:fldChar w:fldCharType="end"/>
      </w:r>
    </w:p>
    <w:p w14:paraId="34EBA336" w14:textId="0893BE5D" w:rsidR="003426FF" w:rsidRDefault="003426F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_Toc112939423 \h </w:instrText>
      </w:r>
      <w:r>
        <w:rPr>
          <w:noProof/>
        </w:rPr>
      </w:r>
      <w:r>
        <w:rPr>
          <w:noProof/>
        </w:rPr>
        <w:fldChar w:fldCharType="separate"/>
      </w:r>
      <w:r>
        <w:rPr>
          <w:noProof/>
        </w:rPr>
        <w:t>19</w:t>
      </w:r>
      <w:r>
        <w:rPr>
          <w:noProof/>
        </w:rPr>
        <w:fldChar w:fldCharType="end"/>
      </w:r>
    </w:p>
    <w:p w14:paraId="4EE1143A" w14:textId="233E7C14" w:rsidR="003426FF" w:rsidRDefault="003426F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_Toc112939424 \h </w:instrText>
      </w:r>
      <w:r>
        <w:rPr>
          <w:noProof/>
        </w:rPr>
      </w:r>
      <w:r>
        <w:rPr>
          <w:noProof/>
        </w:rPr>
        <w:fldChar w:fldCharType="separate"/>
      </w:r>
      <w:r>
        <w:rPr>
          <w:noProof/>
        </w:rPr>
        <w:t>19</w:t>
      </w:r>
      <w:r>
        <w:rPr>
          <w:noProof/>
        </w:rPr>
        <w:fldChar w:fldCharType="end"/>
      </w:r>
    </w:p>
    <w:p w14:paraId="2BD1C518" w14:textId="56E2BFE0" w:rsidR="003426FF" w:rsidRDefault="003426F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_Toc112939425 \h </w:instrText>
      </w:r>
      <w:r>
        <w:rPr>
          <w:noProof/>
        </w:rPr>
      </w:r>
      <w:r>
        <w:rPr>
          <w:noProof/>
        </w:rPr>
        <w:fldChar w:fldCharType="separate"/>
      </w:r>
      <w:r>
        <w:rPr>
          <w:noProof/>
        </w:rPr>
        <w:t>19</w:t>
      </w:r>
      <w:r>
        <w:rPr>
          <w:noProof/>
        </w:rPr>
        <w:fldChar w:fldCharType="end"/>
      </w:r>
    </w:p>
    <w:p w14:paraId="29830342" w14:textId="5D663514" w:rsidR="003426FF" w:rsidRDefault="003426F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_Toc112939426 \h </w:instrText>
      </w:r>
      <w:r>
        <w:rPr>
          <w:noProof/>
        </w:rPr>
      </w:r>
      <w:r>
        <w:rPr>
          <w:noProof/>
        </w:rPr>
        <w:fldChar w:fldCharType="separate"/>
      </w:r>
      <w:r>
        <w:rPr>
          <w:noProof/>
        </w:rPr>
        <w:t>20</w:t>
      </w:r>
      <w:r>
        <w:rPr>
          <w:noProof/>
        </w:rPr>
        <w:fldChar w:fldCharType="end"/>
      </w:r>
    </w:p>
    <w:p w14:paraId="2220D724" w14:textId="40CA9655" w:rsidR="003426FF" w:rsidRDefault="003426F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_Toc112939427 \h </w:instrText>
      </w:r>
      <w:r>
        <w:rPr>
          <w:noProof/>
        </w:rPr>
      </w:r>
      <w:r>
        <w:rPr>
          <w:noProof/>
        </w:rPr>
        <w:fldChar w:fldCharType="separate"/>
      </w:r>
      <w:r>
        <w:rPr>
          <w:noProof/>
        </w:rPr>
        <w:t>20</w:t>
      </w:r>
      <w:r>
        <w:rPr>
          <w:noProof/>
        </w:rPr>
        <w:fldChar w:fldCharType="end"/>
      </w:r>
    </w:p>
    <w:p w14:paraId="60EA4396" w14:textId="3A0201D6" w:rsidR="003426FF" w:rsidRDefault="003426F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_Toc112939428 \h </w:instrText>
      </w:r>
      <w:r>
        <w:rPr>
          <w:noProof/>
        </w:rPr>
      </w:r>
      <w:r>
        <w:rPr>
          <w:noProof/>
        </w:rPr>
        <w:fldChar w:fldCharType="separate"/>
      </w:r>
      <w:r>
        <w:rPr>
          <w:noProof/>
        </w:rPr>
        <w:t>20</w:t>
      </w:r>
      <w:r>
        <w:rPr>
          <w:noProof/>
        </w:rPr>
        <w:fldChar w:fldCharType="end"/>
      </w:r>
    </w:p>
    <w:p w14:paraId="162FC496" w14:textId="69F9B861" w:rsidR="003426FF" w:rsidRDefault="003426FF">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_Toc112939429 \h </w:instrText>
      </w:r>
      <w:r>
        <w:rPr>
          <w:noProof/>
        </w:rPr>
      </w:r>
      <w:r>
        <w:rPr>
          <w:noProof/>
        </w:rPr>
        <w:fldChar w:fldCharType="separate"/>
      </w:r>
      <w:r>
        <w:rPr>
          <w:noProof/>
        </w:rPr>
        <w:t>20</w:t>
      </w:r>
      <w:r>
        <w:rPr>
          <w:noProof/>
        </w:rPr>
        <w:fldChar w:fldCharType="end"/>
      </w:r>
    </w:p>
    <w:p w14:paraId="419561F8" w14:textId="4E4449A2" w:rsidR="003426FF" w:rsidRDefault="003426F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_Toc112939430 \h </w:instrText>
      </w:r>
      <w:r>
        <w:rPr>
          <w:noProof/>
        </w:rPr>
      </w:r>
      <w:r>
        <w:rPr>
          <w:noProof/>
        </w:rPr>
        <w:fldChar w:fldCharType="separate"/>
      </w:r>
      <w:r>
        <w:rPr>
          <w:noProof/>
        </w:rPr>
        <w:t>20</w:t>
      </w:r>
      <w:r>
        <w:rPr>
          <w:noProof/>
        </w:rPr>
        <w:fldChar w:fldCharType="end"/>
      </w:r>
    </w:p>
    <w:p w14:paraId="1ADC38C5" w14:textId="446F9308" w:rsidR="003426FF" w:rsidRDefault="003426F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_Toc112939431 \h </w:instrText>
      </w:r>
      <w:r>
        <w:rPr>
          <w:noProof/>
        </w:rPr>
      </w:r>
      <w:r>
        <w:rPr>
          <w:noProof/>
        </w:rPr>
        <w:fldChar w:fldCharType="separate"/>
      </w:r>
      <w:r>
        <w:rPr>
          <w:noProof/>
        </w:rPr>
        <w:t>21</w:t>
      </w:r>
      <w:r>
        <w:rPr>
          <w:noProof/>
        </w:rPr>
        <w:fldChar w:fldCharType="end"/>
      </w:r>
    </w:p>
    <w:p w14:paraId="0D7A9099" w14:textId="377861BA" w:rsidR="003426FF" w:rsidRDefault="003426F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_Toc112939432 \h </w:instrText>
      </w:r>
      <w:r>
        <w:rPr>
          <w:noProof/>
        </w:rPr>
      </w:r>
      <w:r>
        <w:rPr>
          <w:noProof/>
        </w:rPr>
        <w:fldChar w:fldCharType="separate"/>
      </w:r>
      <w:r>
        <w:rPr>
          <w:noProof/>
        </w:rPr>
        <w:t>21</w:t>
      </w:r>
      <w:r>
        <w:rPr>
          <w:noProof/>
        </w:rPr>
        <w:fldChar w:fldCharType="end"/>
      </w:r>
    </w:p>
    <w:p w14:paraId="3209E572" w14:textId="47B6E9B9" w:rsidR="003426FF" w:rsidRDefault="003426F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_Toc112939433 \h </w:instrText>
      </w:r>
      <w:r>
        <w:rPr>
          <w:noProof/>
        </w:rPr>
      </w:r>
      <w:r>
        <w:rPr>
          <w:noProof/>
        </w:rPr>
        <w:fldChar w:fldCharType="separate"/>
      </w:r>
      <w:r>
        <w:rPr>
          <w:noProof/>
        </w:rPr>
        <w:t>21</w:t>
      </w:r>
      <w:r>
        <w:rPr>
          <w:noProof/>
        </w:rPr>
        <w:fldChar w:fldCharType="end"/>
      </w:r>
    </w:p>
    <w:p w14:paraId="40B4122B" w14:textId="17EF2A49" w:rsidR="003426FF" w:rsidRDefault="003426F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_Toc112939434 \h </w:instrText>
      </w:r>
      <w:r>
        <w:rPr>
          <w:noProof/>
        </w:rPr>
      </w:r>
      <w:r>
        <w:rPr>
          <w:noProof/>
        </w:rPr>
        <w:fldChar w:fldCharType="separate"/>
      </w:r>
      <w:r>
        <w:rPr>
          <w:noProof/>
        </w:rPr>
        <w:t>21</w:t>
      </w:r>
      <w:r>
        <w:rPr>
          <w:noProof/>
        </w:rPr>
        <w:fldChar w:fldCharType="end"/>
      </w:r>
    </w:p>
    <w:p w14:paraId="5729C799" w14:textId="053607F9" w:rsidR="003426FF" w:rsidRDefault="003426F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_Toc112939435 \h </w:instrText>
      </w:r>
      <w:r>
        <w:rPr>
          <w:noProof/>
        </w:rPr>
      </w:r>
      <w:r>
        <w:rPr>
          <w:noProof/>
        </w:rPr>
        <w:fldChar w:fldCharType="separate"/>
      </w:r>
      <w:r>
        <w:rPr>
          <w:noProof/>
        </w:rPr>
        <w:t>21</w:t>
      </w:r>
      <w:r>
        <w:rPr>
          <w:noProof/>
        </w:rPr>
        <w:fldChar w:fldCharType="end"/>
      </w:r>
    </w:p>
    <w:p w14:paraId="78DB1976" w14:textId="6F6A82D9" w:rsidR="003426FF" w:rsidRDefault="003426F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_Toc112939436 \h </w:instrText>
      </w:r>
      <w:r>
        <w:rPr>
          <w:noProof/>
        </w:rPr>
      </w:r>
      <w:r>
        <w:rPr>
          <w:noProof/>
        </w:rPr>
        <w:fldChar w:fldCharType="separate"/>
      </w:r>
      <w:r>
        <w:rPr>
          <w:noProof/>
        </w:rPr>
        <w:t>21</w:t>
      </w:r>
      <w:r>
        <w:rPr>
          <w:noProof/>
        </w:rPr>
        <w:fldChar w:fldCharType="end"/>
      </w:r>
    </w:p>
    <w:p w14:paraId="086CBEC1" w14:textId="39352968" w:rsidR="003426FF" w:rsidRDefault="003426F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_Toc112939437 \h </w:instrText>
      </w:r>
      <w:r>
        <w:rPr>
          <w:noProof/>
        </w:rPr>
      </w:r>
      <w:r>
        <w:rPr>
          <w:noProof/>
        </w:rPr>
        <w:fldChar w:fldCharType="separate"/>
      </w:r>
      <w:r>
        <w:rPr>
          <w:noProof/>
        </w:rPr>
        <w:t>22</w:t>
      </w:r>
      <w:r>
        <w:rPr>
          <w:noProof/>
        </w:rPr>
        <w:fldChar w:fldCharType="end"/>
      </w:r>
    </w:p>
    <w:p w14:paraId="4EDEA164" w14:textId="5DC203A5" w:rsidR="003426FF" w:rsidRDefault="003426F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_Toc112939438 \h </w:instrText>
      </w:r>
      <w:r>
        <w:rPr>
          <w:noProof/>
        </w:rPr>
      </w:r>
      <w:r>
        <w:rPr>
          <w:noProof/>
        </w:rPr>
        <w:fldChar w:fldCharType="separate"/>
      </w:r>
      <w:r>
        <w:rPr>
          <w:noProof/>
        </w:rPr>
        <w:t>22</w:t>
      </w:r>
      <w:r>
        <w:rPr>
          <w:noProof/>
        </w:rPr>
        <w:fldChar w:fldCharType="end"/>
      </w:r>
    </w:p>
    <w:p w14:paraId="4DE26AC5" w14:textId="508F5773" w:rsidR="003426FF" w:rsidRDefault="003426FF">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_Toc112939439 \h </w:instrText>
      </w:r>
      <w:r>
        <w:rPr>
          <w:noProof/>
        </w:rPr>
      </w:r>
      <w:r>
        <w:rPr>
          <w:noProof/>
        </w:rPr>
        <w:fldChar w:fldCharType="separate"/>
      </w:r>
      <w:r>
        <w:rPr>
          <w:noProof/>
        </w:rPr>
        <w:t>23</w:t>
      </w:r>
      <w:r>
        <w:rPr>
          <w:noProof/>
        </w:rPr>
        <w:fldChar w:fldCharType="end"/>
      </w:r>
    </w:p>
    <w:p w14:paraId="0226E18F" w14:textId="4ECBA38B" w:rsidR="003426FF" w:rsidRDefault="003426F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_Toc112939440 \h </w:instrText>
      </w:r>
      <w:r>
        <w:rPr>
          <w:noProof/>
        </w:rPr>
      </w:r>
      <w:r>
        <w:rPr>
          <w:noProof/>
        </w:rPr>
        <w:fldChar w:fldCharType="separate"/>
      </w:r>
      <w:r>
        <w:rPr>
          <w:noProof/>
        </w:rPr>
        <w:t>24</w:t>
      </w:r>
      <w:r>
        <w:rPr>
          <w:noProof/>
        </w:rPr>
        <w:fldChar w:fldCharType="end"/>
      </w:r>
    </w:p>
    <w:p w14:paraId="28A7E432" w14:textId="5EAD0D8D" w:rsidR="003426FF" w:rsidRDefault="003426F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_Toc112939441 \h </w:instrText>
      </w:r>
      <w:r>
        <w:rPr>
          <w:noProof/>
        </w:rPr>
      </w:r>
      <w:r>
        <w:rPr>
          <w:noProof/>
        </w:rPr>
        <w:fldChar w:fldCharType="separate"/>
      </w:r>
      <w:r>
        <w:rPr>
          <w:noProof/>
        </w:rPr>
        <w:t>24</w:t>
      </w:r>
      <w:r>
        <w:rPr>
          <w:noProof/>
        </w:rPr>
        <w:fldChar w:fldCharType="end"/>
      </w:r>
    </w:p>
    <w:p w14:paraId="4BEA2350" w14:textId="1B12820E" w:rsidR="003426FF" w:rsidRDefault="003426F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_Toc112939442 \h </w:instrText>
      </w:r>
      <w:r>
        <w:rPr>
          <w:noProof/>
        </w:rPr>
      </w:r>
      <w:r>
        <w:rPr>
          <w:noProof/>
        </w:rPr>
        <w:fldChar w:fldCharType="separate"/>
      </w:r>
      <w:r>
        <w:rPr>
          <w:noProof/>
        </w:rPr>
        <w:t>24</w:t>
      </w:r>
      <w:r>
        <w:rPr>
          <w:noProof/>
        </w:rPr>
        <w:fldChar w:fldCharType="end"/>
      </w:r>
    </w:p>
    <w:p w14:paraId="70599A0A" w14:textId="370AF5F1" w:rsidR="003426FF" w:rsidRDefault="003426F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_Toc112939443 \h </w:instrText>
      </w:r>
      <w:r>
        <w:rPr>
          <w:noProof/>
        </w:rPr>
      </w:r>
      <w:r>
        <w:rPr>
          <w:noProof/>
        </w:rPr>
        <w:fldChar w:fldCharType="separate"/>
      </w:r>
      <w:r>
        <w:rPr>
          <w:noProof/>
        </w:rPr>
        <w:t>24</w:t>
      </w:r>
      <w:r>
        <w:rPr>
          <w:noProof/>
        </w:rPr>
        <w:fldChar w:fldCharType="end"/>
      </w:r>
    </w:p>
    <w:p w14:paraId="387753A4" w14:textId="4DB93C57" w:rsidR="003426FF" w:rsidRDefault="003426FF">
      <w:pPr>
        <w:pStyle w:val="TOC4"/>
        <w:rPr>
          <w:rFonts w:asciiTheme="minorHAnsi" w:eastAsiaTheme="minorEastAsia" w:hAnsiTheme="minorHAnsi" w:cstheme="minorBidi"/>
          <w:noProof/>
          <w:kern w:val="2"/>
          <w:sz w:val="21"/>
          <w:szCs w:val="22"/>
          <w:lang w:val="en-US" w:eastAsia="zh-CN"/>
        </w:rPr>
      </w:pPr>
      <w:r w:rsidRPr="00334FE1">
        <w:rPr>
          <w:noProof/>
          <w:lang w:val="en-US"/>
        </w:rPr>
        <w:t>5.1.6.2</w:t>
      </w:r>
      <w:r>
        <w:rPr>
          <w:rFonts w:asciiTheme="minorHAnsi" w:eastAsiaTheme="minorEastAsia" w:hAnsiTheme="minorHAnsi" w:cstheme="minorBidi"/>
          <w:noProof/>
          <w:kern w:val="2"/>
          <w:sz w:val="21"/>
          <w:szCs w:val="22"/>
          <w:lang w:val="en-US" w:eastAsia="zh-CN"/>
        </w:rPr>
        <w:tab/>
      </w:r>
      <w:r w:rsidRPr="00334FE1">
        <w:rPr>
          <w:noProof/>
          <w:lang w:val="en-US"/>
        </w:rPr>
        <w:t>Structured data types</w:t>
      </w:r>
      <w:r>
        <w:rPr>
          <w:noProof/>
        </w:rPr>
        <w:tab/>
      </w:r>
      <w:r>
        <w:rPr>
          <w:noProof/>
        </w:rPr>
        <w:fldChar w:fldCharType="begin"/>
      </w:r>
      <w:r>
        <w:rPr>
          <w:noProof/>
        </w:rPr>
        <w:instrText xml:space="preserve"> PAGEREF _Toc112939444 \h </w:instrText>
      </w:r>
      <w:r>
        <w:rPr>
          <w:noProof/>
        </w:rPr>
      </w:r>
      <w:r>
        <w:rPr>
          <w:noProof/>
        </w:rPr>
        <w:fldChar w:fldCharType="separate"/>
      </w:r>
      <w:r>
        <w:rPr>
          <w:noProof/>
        </w:rPr>
        <w:t>24</w:t>
      </w:r>
      <w:r>
        <w:rPr>
          <w:noProof/>
        </w:rPr>
        <w:fldChar w:fldCharType="end"/>
      </w:r>
    </w:p>
    <w:p w14:paraId="54D08488" w14:textId="76AF4B1B" w:rsidR="003426FF" w:rsidRDefault="003426F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_Toc112939445 \h </w:instrText>
      </w:r>
      <w:r>
        <w:rPr>
          <w:noProof/>
        </w:rPr>
      </w:r>
      <w:r>
        <w:rPr>
          <w:noProof/>
        </w:rPr>
        <w:fldChar w:fldCharType="separate"/>
      </w:r>
      <w:r>
        <w:rPr>
          <w:noProof/>
        </w:rPr>
        <w:t>24</w:t>
      </w:r>
      <w:r>
        <w:rPr>
          <w:noProof/>
        </w:rPr>
        <w:fldChar w:fldCharType="end"/>
      </w:r>
    </w:p>
    <w:p w14:paraId="5E7939F5" w14:textId="0D61DE85" w:rsidR="003426FF" w:rsidRDefault="003426F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_Toc112939446 \h </w:instrText>
      </w:r>
      <w:r>
        <w:rPr>
          <w:noProof/>
        </w:rPr>
      </w:r>
      <w:r>
        <w:rPr>
          <w:noProof/>
        </w:rPr>
        <w:fldChar w:fldCharType="separate"/>
      </w:r>
      <w:r>
        <w:rPr>
          <w:noProof/>
        </w:rPr>
        <w:t>24</w:t>
      </w:r>
      <w:r>
        <w:rPr>
          <w:noProof/>
        </w:rPr>
        <w:fldChar w:fldCharType="end"/>
      </w:r>
    </w:p>
    <w:p w14:paraId="6BB16310" w14:textId="62C040F9" w:rsidR="003426FF" w:rsidRDefault="003426F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_Toc112939447 \h </w:instrText>
      </w:r>
      <w:r>
        <w:rPr>
          <w:noProof/>
        </w:rPr>
      </w:r>
      <w:r>
        <w:rPr>
          <w:noProof/>
        </w:rPr>
        <w:fldChar w:fldCharType="separate"/>
      </w:r>
      <w:r>
        <w:rPr>
          <w:noProof/>
        </w:rPr>
        <w:t>25</w:t>
      </w:r>
      <w:r>
        <w:rPr>
          <w:noProof/>
        </w:rPr>
        <w:fldChar w:fldCharType="end"/>
      </w:r>
    </w:p>
    <w:p w14:paraId="0F324EB5" w14:textId="6625E31B" w:rsidR="003426FF" w:rsidRDefault="003426F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334FE1">
        <w:rPr>
          <w:noProof/>
          <w:lang w:val="en-US" w:eastAsia="zh-CN"/>
        </w:rPr>
        <w:t>MfafNotiInfo</w:t>
      </w:r>
      <w:r>
        <w:rPr>
          <w:noProof/>
        </w:rPr>
        <w:tab/>
      </w:r>
      <w:r>
        <w:rPr>
          <w:noProof/>
        </w:rPr>
        <w:fldChar w:fldCharType="begin"/>
      </w:r>
      <w:r>
        <w:rPr>
          <w:noProof/>
        </w:rPr>
        <w:instrText xml:space="preserve"> PAGEREF _Toc112939448 \h </w:instrText>
      </w:r>
      <w:r>
        <w:rPr>
          <w:noProof/>
        </w:rPr>
      </w:r>
      <w:r>
        <w:rPr>
          <w:noProof/>
        </w:rPr>
        <w:fldChar w:fldCharType="separate"/>
      </w:r>
      <w:r>
        <w:rPr>
          <w:noProof/>
        </w:rPr>
        <w:t>25</w:t>
      </w:r>
      <w:r>
        <w:rPr>
          <w:noProof/>
        </w:rPr>
        <w:fldChar w:fldCharType="end"/>
      </w:r>
    </w:p>
    <w:p w14:paraId="18022CD4" w14:textId="35B03AE8" w:rsidR="003426FF" w:rsidRDefault="003426FF">
      <w:pPr>
        <w:pStyle w:val="TOC4"/>
        <w:rPr>
          <w:rFonts w:asciiTheme="minorHAnsi" w:eastAsiaTheme="minorEastAsia" w:hAnsiTheme="minorHAnsi" w:cstheme="minorBidi"/>
          <w:noProof/>
          <w:kern w:val="2"/>
          <w:sz w:val="21"/>
          <w:szCs w:val="22"/>
          <w:lang w:val="en-US" w:eastAsia="zh-CN"/>
        </w:rPr>
      </w:pPr>
      <w:r w:rsidRPr="00334FE1">
        <w:rPr>
          <w:noProof/>
          <w:lang w:val="en-US"/>
        </w:rPr>
        <w:t>5.1.6.3</w:t>
      </w:r>
      <w:r>
        <w:rPr>
          <w:rFonts w:asciiTheme="minorHAnsi" w:eastAsiaTheme="minorEastAsia" w:hAnsiTheme="minorHAnsi" w:cstheme="minorBidi"/>
          <w:noProof/>
          <w:kern w:val="2"/>
          <w:sz w:val="21"/>
          <w:szCs w:val="22"/>
          <w:lang w:val="en-US" w:eastAsia="zh-CN"/>
        </w:rPr>
        <w:tab/>
      </w:r>
      <w:r w:rsidRPr="00334FE1">
        <w:rPr>
          <w:noProof/>
          <w:lang w:val="en-US"/>
        </w:rPr>
        <w:t>Simple data types and enumerations</w:t>
      </w:r>
      <w:r>
        <w:rPr>
          <w:noProof/>
        </w:rPr>
        <w:tab/>
      </w:r>
      <w:r>
        <w:rPr>
          <w:noProof/>
        </w:rPr>
        <w:fldChar w:fldCharType="begin"/>
      </w:r>
      <w:r>
        <w:rPr>
          <w:noProof/>
        </w:rPr>
        <w:instrText xml:space="preserve"> PAGEREF _Toc112939449 \h </w:instrText>
      </w:r>
      <w:r>
        <w:rPr>
          <w:noProof/>
        </w:rPr>
      </w:r>
      <w:r>
        <w:rPr>
          <w:noProof/>
        </w:rPr>
        <w:fldChar w:fldCharType="separate"/>
      </w:r>
      <w:r>
        <w:rPr>
          <w:noProof/>
        </w:rPr>
        <w:t>25</w:t>
      </w:r>
      <w:r>
        <w:rPr>
          <w:noProof/>
        </w:rPr>
        <w:fldChar w:fldCharType="end"/>
      </w:r>
    </w:p>
    <w:p w14:paraId="267E87E6" w14:textId="62615D7D" w:rsidR="003426FF" w:rsidRDefault="003426FF">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_Toc112939450 \h </w:instrText>
      </w:r>
      <w:r>
        <w:rPr>
          <w:noProof/>
        </w:rPr>
      </w:r>
      <w:r>
        <w:rPr>
          <w:noProof/>
        </w:rPr>
        <w:fldChar w:fldCharType="separate"/>
      </w:r>
      <w:r>
        <w:rPr>
          <w:noProof/>
        </w:rPr>
        <w:t>25</w:t>
      </w:r>
      <w:r>
        <w:rPr>
          <w:noProof/>
        </w:rPr>
        <w:fldChar w:fldCharType="end"/>
      </w:r>
    </w:p>
    <w:p w14:paraId="5F3055F3" w14:textId="38DA7A7D" w:rsidR="003426FF" w:rsidRDefault="003426FF">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_Toc112939451 \h </w:instrText>
      </w:r>
      <w:r>
        <w:rPr>
          <w:noProof/>
        </w:rPr>
      </w:r>
      <w:r>
        <w:rPr>
          <w:noProof/>
        </w:rPr>
        <w:fldChar w:fldCharType="separate"/>
      </w:r>
      <w:r>
        <w:rPr>
          <w:noProof/>
        </w:rPr>
        <w:t>25</w:t>
      </w:r>
      <w:r>
        <w:rPr>
          <w:noProof/>
        </w:rPr>
        <w:fldChar w:fldCharType="end"/>
      </w:r>
    </w:p>
    <w:p w14:paraId="5C5E2B7C" w14:textId="3C54DBDD" w:rsidR="003426FF" w:rsidRDefault="003426FF">
      <w:pPr>
        <w:pStyle w:val="TOC4"/>
        <w:rPr>
          <w:rFonts w:asciiTheme="minorHAnsi" w:eastAsiaTheme="minorEastAsia" w:hAnsiTheme="minorHAnsi" w:cstheme="minorBidi"/>
          <w:noProof/>
          <w:kern w:val="2"/>
          <w:sz w:val="21"/>
          <w:szCs w:val="22"/>
          <w:lang w:val="en-US" w:eastAsia="zh-CN"/>
        </w:rPr>
      </w:pPr>
      <w:r w:rsidRPr="00334FE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_Toc112939452 \h </w:instrText>
      </w:r>
      <w:r>
        <w:rPr>
          <w:noProof/>
        </w:rPr>
      </w:r>
      <w:r>
        <w:rPr>
          <w:noProof/>
        </w:rPr>
        <w:fldChar w:fldCharType="separate"/>
      </w:r>
      <w:r>
        <w:rPr>
          <w:noProof/>
        </w:rPr>
        <w:t>26</w:t>
      </w:r>
      <w:r>
        <w:rPr>
          <w:noProof/>
        </w:rPr>
        <w:fldChar w:fldCharType="end"/>
      </w:r>
    </w:p>
    <w:p w14:paraId="23B71694" w14:textId="6282F4B3" w:rsidR="003426FF" w:rsidRDefault="003426FF">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_Toc112939453 \h </w:instrText>
      </w:r>
      <w:r>
        <w:rPr>
          <w:noProof/>
        </w:rPr>
      </w:r>
      <w:r>
        <w:rPr>
          <w:noProof/>
        </w:rPr>
        <w:fldChar w:fldCharType="separate"/>
      </w:r>
      <w:r>
        <w:rPr>
          <w:noProof/>
        </w:rPr>
        <w:t>26</w:t>
      </w:r>
      <w:r>
        <w:rPr>
          <w:noProof/>
        </w:rPr>
        <w:fldChar w:fldCharType="end"/>
      </w:r>
    </w:p>
    <w:p w14:paraId="41EA0023" w14:textId="1C7F0AAB" w:rsidR="003426FF" w:rsidRDefault="003426F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_Toc112939454 \h </w:instrText>
      </w:r>
      <w:r>
        <w:rPr>
          <w:noProof/>
        </w:rPr>
      </w:r>
      <w:r>
        <w:rPr>
          <w:noProof/>
        </w:rPr>
        <w:fldChar w:fldCharType="separate"/>
      </w:r>
      <w:r>
        <w:rPr>
          <w:noProof/>
        </w:rPr>
        <w:t>26</w:t>
      </w:r>
      <w:r>
        <w:rPr>
          <w:noProof/>
        </w:rPr>
        <w:fldChar w:fldCharType="end"/>
      </w:r>
    </w:p>
    <w:p w14:paraId="4914066C" w14:textId="60CB0331" w:rsidR="003426FF" w:rsidRDefault="003426F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_Toc112939455 \h </w:instrText>
      </w:r>
      <w:r>
        <w:rPr>
          <w:noProof/>
        </w:rPr>
      </w:r>
      <w:r>
        <w:rPr>
          <w:noProof/>
        </w:rPr>
        <w:fldChar w:fldCharType="separate"/>
      </w:r>
      <w:r>
        <w:rPr>
          <w:noProof/>
        </w:rPr>
        <w:t>26</w:t>
      </w:r>
      <w:r>
        <w:rPr>
          <w:noProof/>
        </w:rPr>
        <w:fldChar w:fldCharType="end"/>
      </w:r>
    </w:p>
    <w:p w14:paraId="2047308F" w14:textId="0DE5E98C" w:rsidR="003426FF" w:rsidRDefault="003426F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_Toc112939456 \h </w:instrText>
      </w:r>
      <w:r>
        <w:rPr>
          <w:noProof/>
        </w:rPr>
      </w:r>
      <w:r>
        <w:rPr>
          <w:noProof/>
        </w:rPr>
        <w:fldChar w:fldCharType="separate"/>
      </w:r>
      <w:r>
        <w:rPr>
          <w:noProof/>
        </w:rPr>
        <w:t>26</w:t>
      </w:r>
      <w:r>
        <w:rPr>
          <w:noProof/>
        </w:rPr>
        <w:fldChar w:fldCharType="end"/>
      </w:r>
    </w:p>
    <w:p w14:paraId="661E90D3" w14:textId="7C0843CF" w:rsidR="003426FF" w:rsidRDefault="003426F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_Toc112939457 \h </w:instrText>
      </w:r>
      <w:r>
        <w:rPr>
          <w:noProof/>
        </w:rPr>
      </w:r>
      <w:r>
        <w:rPr>
          <w:noProof/>
        </w:rPr>
        <w:fldChar w:fldCharType="separate"/>
      </w:r>
      <w:r>
        <w:rPr>
          <w:noProof/>
        </w:rPr>
        <w:t>26</w:t>
      </w:r>
      <w:r>
        <w:rPr>
          <w:noProof/>
        </w:rPr>
        <w:fldChar w:fldCharType="end"/>
      </w:r>
    </w:p>
    <w:p w14:paraId="3DA6D54E" w14:textId="5D8BB57D" w:rsidR="003426FF" w:rsidRDefault="003426F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_Toc112939458 \h </w:instrText>
      </w:r>
      <w:r>
        <w:rPr>
          <w:noProof/>
        </w:rPr>
      </w:r>
      <w:r>
        <w:rPr>
          <w:noProof/>
        </w:rPr>
        <w:fldChar w:fldCharType="separate"/>
      </w:r>
      <w:r>
        <w:rPr>
          <w:noProof/>
        </w:rPr>
        <w:t>26</w:t>
      </w:r>
      <w:r>
        <w:rPr>
          <w:noProof/>
        </w:rPr>
        <w:fldChar w:fldCharType="end"/>
      </w:r>
    </w:p>
    <w:p w14:paraId="4451E555" w14:textId="6E50B842" w:rsidR="003426FF" w:rsidRDefault="003426F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_Toc112939459 \h </w:instrText>
      </w:r>
      <w:r>
        <w:rPr>
          <w:noProof/>
        </w:rPr>
      </w:r>
      <w:r>
        <w:rPr>
          <w:noProof/>
        </w:rPr>
        <w:fldChar w:fldCharType="separate"/>
      </w:r>
      <w:r>
        <w:rPr>
          <w:noProof/>
        </w:rPr>
        <w:t>26</w:t>
      </w:r>
      <w:r>
        <w:rPr>
          <w:noProof/>
        </w:rPr>
        <w:fldChar w:fldCharType="end"/>
      </w:r>
    </w:p>
    <w:p w14:paraId="14D7B91C" w14:textId="34DDCD8E" w:rsidR="003426FF" w:rsidRDefault="003426F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_Toc112939460 \h </w:instrText>
      </w:r>
      <w:r>
        <w:rPr>
          <w:noProof/>
        </w:rPr>
      </w:r>
      <w:r>
        <w:rPr>
          <w:noProof/>
        </w:rPr>
        <w:fldChar w:fldCharType="separate"/>
      </w:r>
      <w:r>
        <w:rPr>
          <w:noProof/>
        </w:rPr>
        <w:t>27</w:t>
      </w:r>
      <w:r>
        <w:rPr>
          <w:noProof/>
        </w:rPr>
        <w:fldChar w:fldCharType="end"/>
      </w:r>
    </w:p>
    <w:p w14:paraId="32E528BC" w14:textId="0D91FD4E" w:rsidR="003426FF" w:rsidRDefault="003426F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_Toc112939461 \h </w:instrText>
      </w:r>
      <w:r>
        <w:rPr>
          <w:noProof/>
        </w:rPr>
      </w:r>
      <w:r>
        <w:rPr>
          <w:noProof/>
        </w:rPr>
        <w:fldChar w:fldCharType="separate"/>
      </w:r>
      <w:r>
        <w:rPr>
          <w:noProof/>
        </w:rPr>
        <w:t>27</w:t>
      </w:r>
      <w:r>
        <w:rPr>
          <w:noProof/>
        </w:rPr>
        <w:fldChar w:fldCharType="end"/>
      </w:r>
    </w:p>
    <w:p w14:paraId="1C588BAA" w14:textId="11FDE65D" w:rsidR="003426FF" w:rsidRDefault="003426F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_Toc112939462 \h </w:instrText>
      </w:r>
      <w:r>
        <w:rPr>
          <w:noProof/>
        </w:rPr>
      </w:r>
      <w:r>
        <w:rPr>
          <w:noProof/>
        </w:rPr>
        <w:fldChar w:fldCharType="separate"/>
      </w:r>
      <w:r>
        <w:rPr>
          <w:noProof/>
        </w:rPr>
        <w:t>27</w:t>
      </w:r>
      <w:r>
        <w:rPr>
          <w:noProof/>
        </w:rPr>
        <w:fldChar w:fldCharType="end"/>
      </w:r>
    </w:p>
    <w:p w14:paraId="0BF2CAA8" w14:textId="4B69F74B" w:rsidR="003426FF" w:rsidRDefault="003426F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_Toc112939463 \h </w:instrText>
      </w:r>
      <w:r>
        <w:rPr>
          <w:noProof/>
        </w:rPr>
      </w:r>
      <w:r>
        <w:rPr>
          <w:noProof/>
        </w:rPr>
        <w:fldChar w:fldCharType="separate"/>
      </w:r>
      <w:r>
        <w:rPr>
          <w:noProof/>
        </w:rPr>
        <w:t>27</w:t>
      </w:r>
      <w:r>
        <w:rPr>
          <w:noProof/>
        </w:rPr>
        <w:fldChar w:fldCharType="end"/>
      </w:r>
    </w:p>
    <w:p w14:paraId="7C5556F6" w14:textId="321CFE29" w:rsidR="003426FF" w:rsidRDefault="003426F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_Toc112939464 \h </w:instrText>
      </w:r>
      <w:r>
        <w:rPr>
          <w:noProof/>
        </w:rPr>
      </w:r>
      <w:r>
        <w:rPr>
          <w:noProof/>
        </w:rPr>
        <w:fldChar w:fldCharType="separate"/>
      </w:r>
      <w:r>
        <w:rPr>
          <w:noProof/>
        </w:rPr>
        <w:t>27</w:t>
      </w:r>
      <w:r>
        <w:rPr>
          <w:noProof/>
        </w:rPr>
        <w:fldChar w:fldCharType="end"/>
      </w:r>
    </w:p>
    <w:p w14:paraId="70F60397" w14:textId="25A23B85" w:rsidR="003426FF" w:rsidRDefault="003426F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_Toc112939465 \h </w:instrText>
      </w:r>
      <w:r>
        <w:rPr>
          <w:noProof/>
        </w:rPr>
      </w:r>
      <w:r>
        <w:rPr>
          <w:noProof/>
        </w:rPr>
        <w:fldChar w:fldCharType="separate"/>
      </w:r>
      <w:r>
        <w:rPr>
          <w:noProof/>
        </w:rPr>
        <w:t>27</w:t>
      </w:r>
      <w:r>
        <w:rPr>
          <w:noProof/>
        </w:rPr>
        <w:fldChar w:fldCharType="end"/>
      </w:r>
    </w:p>
    <w:p w14:paraId="28F4AB2C" w14:textId="5AC21561" w:rsidR="003426FF" w:rsidRDefault="003426F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_Toc112939466 \h </w:instrText>
      </w:r>
      <w:r>
        <w:rPr>
          <w:noProof/>
        </w:rPr>
      </w:r>
      <w:r>
        <w:rPr>
          <w:noProof/>
        </w:rPr>
        <w:fldChar w:fldCharType="separate"/>
      </w:r>
      <w:r>
        <w:rPr>
          <w:noProof/>
        </w:rPr>
        <w:t>27</w:t>
      </w:r>
      <w:r>
        <w:rPr>
          <w:noProof/>
        </w:rPr>
        <w:fldChar w:fldCharType="end"/>
      </w:r>
    </w:p>
    <w:p w14:paraId="4D577F71" w14:textId="36013A15" w:rsidR="003426FF" w:rsidRDefault="003426F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_Toc112939467 \h </w:instrText>
      </w:r>
      <w:r>
        <w:rPr>
          <w:noProof/>
        </w:rPr>
      </w:r>
      <w:r>
        <w:rPr>
          <w:noProof/>
        </w:rPr>
        <w:fldChar w:fldCharType="separate"/>
      </w:r>
      <w:r>
        <w:rPr>
          <w:noProof/>
        </w:rPr>
        <w:t>27</w:t>
      </w:r>
      <w:r>
        <w:rPr>
          <w:noProof/>
        </w:rPr>
        <w:fldChar w:fldCharType="end"/>
      </w:r>
    </w:p>
    <w:p w14:paraId="30C0DE54" w14:textId="1B6E828B" w:rsidR="003426FF" w:rsidRDefault="003426F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_Toc112939468 \h </w:instrText>
      </w:r>
      <w:r>
        <w:rPr>
          <w:noProof/>
        </w:rPr>
      </w:r>
      <w:r>
        <w:rPr>
          <w:noProof/>
        </w:rPr>
        <w:fldChar w:fldCharType="separate"/>
      </w:r>
      <w:r>
        <w:rPr>
          <w:noProof/>
        </w:rPr>
        <w:t>27</w:t>
      </w:r>
      <w:r>
        <w:rPr>
          <w:noProof/>
        </w:rPr>
        <w:fldChar w:fldCharType="end"/>
      </w:r>
    </w:p>
    <w:p w14:paraId="721E12E8" w14:textId="4AE36198" w:rsidR="003426FF" w:rsidRDefault="003426F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_Toc112939469 \h </w:instrText>
      </w:r>
      <w:r>
        <w:rPr>
          <w:noProof/>
        </w:rPr>
      </w:r>
      <w:r>
        <w:rPr>
          <w:noProof/>
        </w:rPr>
        <w:fldChar w:fldCharType="separate"/>
      </w:r>
      <w:r>
        <w:rPr>
          <w:noProof/>
        </w:rPr>
        <w:t>27</w:t>
      </w:r>
      <w:r>
        <w:rPr>
          <w:noProof/>
        </w:rPr>
        <w:fldChar w:fldCharType="end"/>
      </w:r>
    </w:p>
    <w:p w14:paraId="06C838AF" w14:textId="168D24B4" w:rsidR="003426FF" w:rsidRDefault="003426F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_Toc112939470 \h </w:instrText>
      </w:r>
      <w:r>
        <w:rPr>
          <w:noProof/>
        </w:rPr>
      </w:r>
      <w:r>
        <w:rPr>
          <w:noProof/>
        </w:rPr>
        <w:fldChar w:fldCharType="separate"/>
      </w:r>
      <w:r>
        <w:rPr>
          <w:noProof/>
        </w:rPr>
        <w:t>28</w:t>
      </w:r>
      <w:r>
        <w:rPr>
          <w:noProof/>
        </w:rPr>
        <w:fldChar w:fldCharType="end"/>
      </w:r>
    </w:p>
    <w:p w14:paraId="4A33425A" w14:textId="059E9B5F" w:rsidR="003426FF" w:rsidRDefault="003426F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_Toc112939471 \h </w:instrText>
      </w:r>
      <w:r>
        <w:rPr>
          <w:noProof/>
        </w:rPr>
      </w:r>
      <w:r>
        <w:rPr>
          <w:noProof/>
        </w:rPr>
        <w:fldChar w:fldCharType="separate"/>
      </w:r>
      <w:r>
        <w:rPr>
          <w:noProof/>
        </w:rPr>
        <w:t>28</w:t>
      </w:r>
      <w:r>
        <w:rPr>
          <w:noProof/>
        </w:rPr>
        <w:fldChar w:fldCharType="end"/>
      </w:r>
    </w:p>
    <w:p w14:paraId="2B855A0D" w14:textId="6DF95066" w:rsidR="003426FF" w:rsidRDefault="003426F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_Toc112939472 \h </w:instrText>
      </w:r>
      <w:r>
        <w:rPr>
          <w:noProof/>
        </w:rPr>
      </w:r>
      <w:r>
        <w:rPr>
          <w:noProof/>
        </w:rPr>
        <w:fldChar w:fldCharType="separate"/>
      </w:r>
      <w:r>
        <w:rPr>
          <w:noProof/>
        </w:rPr>
        <w:t>28</w:t>
      </w:r>
      <w:r>
        <w:rPr>
          <w:noProof/>
        </w:rPr>
        <w:fldChar w:fldCharType="end"/>
      </w:r>
    </w:p>
    <w:p w14:paraId="35DC7905" w14:textId="6C134BF4" w:rsidR="003426FF" w:rsidRDefault="003426F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_Toc112939473 \h </w:instrText>
      </w:r>
      <w:r>
        <w:rPr>
          <w:noProof/>
        </w:rPr>
      </w:r>
      <w:r>
        <w:rPr>
          <w:noProof/>
        </w:rPr>
        <w:fldChar w:fldCharType="separate"/>
      </w:r>
      <w:r>
        <w:rPr>
          <w:noProof/>
        </w:rPr>
        <w:t>28</w:t>
      </w:r>
      <w:r>
        <w:rPr>
          <w:noProof/>
        </w:rPr>
        <w:fldChar w:fldCharType="end"/>
      </w:r>
    </w:p>
    <w:p w14:paraId="661B758D" w14:textId="5C02AA54" w:rsidR="003426FF" w:rsidRDefault="003426F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_Toc112939474 \h </w:instrText>
      </w:r>
      <w:r>
        <w:rPr>
          <w:noProof/>
        </w:rPr>
      </w:r>
      <w:r>
        <w:rPr>
          <w:noProof/>
        </w:rPr>
        <w:fldChar w:fldCharType="separate"/>
      </w:r>
      <w:r>
        <w:rPr>
          <w:noProof/>
        </w:rPr>
        <w:t>28</w:t>
      </w:r>
      <w:r>
        <w:rPr>
          <w:noProof/>
        </w:rPr>
        <w:fldChar w:fldCharType="end"/>
      </w:r>
    </w:p>
    <w:p w14:paraId="4679A007" w14:textId="272EA94F" w:rsidR="003426FF" w:rsidRDefault="003426F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_Toc112939475 \h </w:instrText>
      </w:r>
      <w:r>
        <w:rPr>
          <w:noProof/>
        </w:rPr>
      </w:r>
      <w:r>
        <w:rPr>
          <w:noProof/>
        </w:rPr>
        <w:fldChar w:fldCharType="separate"/>
      </w:r>
      <w:r>
        <w:rPr>
          <w:noProof/>
        </w:rPr>
        <w:t>29</w:t>
      </w:r>
      <w:r>
        <w:rPr>
          <w:noProof/>
        </w:rPr>
        <w:fldChar w:fldCharType="end"/>
      </w:r>
    </w:p>
    <w:p w14:paraId="42FD0568" w14:textId="15DC0F03" w:rsidR="003426FF" w:rsidRDefault="003426FF">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_Toc112939476 \h </w:instrText>
      </w:r>
      <w:r>
        <w:rPr>
          <w:noProof/>
        </w:rPr>
      </w:r>
      <w:r>
        <w:rPr>
          <w:noProof/>
        </w:rPr>
        <w:fldChar w:fldCharType="separate"/>
      </w:r>
      <w:r>
        <w:rPr>
          <w:noProof/>
        </w:rPr>
        <w:t>29</w:t>
      </w:r>
      <w:r>
        <w:rPr>
          <w:noProof/>
        </w:rPr>
        <w:fldChar w:fldCharType="end"/>
      </w:r>
    </w:p>
    <w:p w14:paraId="7FC550F3" w14:textId="2987C1A9" w:rsidR="003426FF" w:rsidRDefault="003426FF">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_Toc112939477 \h </w:instrText>
      </w:r>
      <w:r>
        <w:rPr>
          <w:noProof/>
        </w:rPr>
      </w:r>
      <w:r>
        <w:rPr>
          <w:noProof/>
        </w:rPr>
        <w:fldChar w:fldCharType="separate"/>
      </w:r>
      <w:r>
        <w:rPr>
          <w:noProof/>
        </w:rPr>
        <w:t>29</w:t>
      </w:r>
      <w:r>
        <w:rPr>
          <w:noProof/>
        </w:rPr>
        <w:fldChar w:fldCharType="end"/>
      </w:r>
    </w:p>
    <w:p w14:paraId="4FBF893D" w14:textId="3D45EDA0" w:rsidR="003426FF" w:rsidRDefault="003426FF">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_Toc112939478 \h </w:instrText>
      </w:r>
      <w:r>
        <w:rPr>
          <w:noProof/>
        </w:rPr>
      </w:r>
      <w:r>
        <w:rPr>
          <w:noProof/>
        </w:rPr>
        <w:fldChar w:fldCharType="separate"/>
      </w:r>
      <w:r>
        <w:rPr>
          <w:noProof/>
        </w:rPr>
        <w:t>29</w:t>
      </w:r>
      <w:r>
        <w:rPr>
          <w:noProof/>
        </w:rPr>
        <w:fldChar w:fldCharType="end"/>
      </w:r>
    </w:p>
    <w:p w14:paraId="0200D8E2" w14:textId="4254A6BD" w:rsidR="003426FF" w:rsidRDefault="003426FF">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_Toc112939479 \h </w:instrText>
      </w:r>
      <w:r>
        <w:rPr>
          <w:noProof/>
        </w:rPr>
      </w:r>
      <w:r>
        <w:rPr>
          <w:noProof/>
        </w:rPr>
        <w:fldChar w:fldCharType="separate"/>
      </w:r>
      <w:r>
        <w:rPr>
          <w:noProof/>
        </w:rPr>
        <w:t>29</w:t>
      </w:r>
      <w:r>
        <w:rPr>
          <w:noProof/>
        </w:rPr>
        <w:fldChar w:fldCharType="end"/>
      </w:r>
    </w:p>
    <w:p w14:paraId="758D02E8" w14:textId="33968CE5" w:rsidR="003426FF" w:rsidRDefault="003426FF">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_Toc112939480 \h </w:instrText>
      </w:r>
      <w:r>
        <w:rPr>
          <w:noProof/>
        </w:rPr>
      </w:r>
      <w:r>
        <w:rPr>
          <w:noProof/>
        </w:rPr>
        <w:fldChar w:fldCharType="separate"/>
      </w:r>
      <w:r>
        <w:rPr>
          <w:noProof/>
        </w:rPr>
        <w:t>29</w:t>
      </w:r>
      <w:r>
        <w:rPr>
          <w:noProof/>
        </w:rPr>
        <w:fldChar w:fldCharType="end"/>
      </w:r>
    </w:p>
    <w:p w14:paraId="3DB56FF3" w14:textId="0FB836A9" w:rsidR="003426FF" w:rsidRDefault="003426FF">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_Toc112939481 \h </w:instrText>
      </w:r>
      <w:r>
        <w:rPr>
          <w:noProof/>
        </w:rPr>
      </w:r>
      <w:r>
        <w:rPr>
          <w:noProof/>
        </w:rPr>
        <w:fldChar w:fldCharType="separate"/>
      </w:r>
      <w:r>
        <w:rPr>
          <w:noProof/>
        </w:rPr>
        <w:t>30</w:t>
      </w:r>
      <w:r>
        <w:rPr>
          <w:noProof/>
        </w:rPr>
        <w:fldChar w:fldCharType="end"/>
      </w:r>
    </w:p>
    <w:p w14:paraId="74949CCF" w14:textId="174CB46B" w:rsidR="003426FF" w:rsidRDefault="003426FF">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_Toc112939482 \h </w:instrText>
      </w:r>
      <w:r>
        <w:rPr>
          <w:noProof/>
        </w:rPr>
      </w:r>
      <w:r>
        <w:rPr>
          <w:noProof/>
        </w:rPr>
        <w:fldChar w:fldCharType="separate"/>
      </w:r>
      <w:r>
        <w:rPr>
          <w:noProof/>
        </w:rPr>
        <w:t>30</w:t>
      </w:r>
      <w:r>
        <w:rPr>
          <w:noProof/>
        </w:rPr>
        <w:fldChar w:fldCharType="end"/>
      </w:r>
    </w:p>
    <w:p w14:paraId="0450A1BF" w14:textId="640AA9FC" w:rsidR="003426FF" w:rsidRDefault="003426FF">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334FE1">
        <w:rPr>
          <w:rFonts w:eastAsia="Times New Roman"/>
          <w:noProof/>
        </w:rPr>
        <w:t>Fetch Notification</w:t>
      </w:r>
      <w:r>
        <w:rPr>
          <w:noProof/>
        </w:rPr>
        <w:tab/>
      </w:r>
      <w:r>
        <w:rPr>
          <w:noProof/>
        </w:rPr>
        <w:fldChar w:fldCharType="begin"/>
      </w:r>
      <w:r>
        <w:rPr>
          <w:noProof/>
        </w:rPr>
        <w:instrText xml:space="preserve"> PAGEREF _Toc112939483 \h </w:instrText>
      </w:r>
      <w:r>
        <w:rPr>
          <w:noProof/>
        </w:rPr>
      </w:r>
      <w:r>
        <w:rPr>
          <w:noProof/>
        </w:rPr>
        <w:fldChar w:fldCharType="separate"/>
      </w:r>
      <w:r>
        <w:rPr>
          <w:noProof/>
        </w:rPr>
        <w:t>31</w:t>
      </w:r>
      <w:r>
        <w:rPr>
          <w:noProof/>
        </w:rPr>
        <w:fldChar w:fldCharType="end"/>
      </w:r>
    </w:p>
    <w:p w14:paraId="2459C945" w14:textId="4261838D" w:rsidR="003426FF" w:rsidRDefault="003426FF">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_Toc112939484 \h </w:instrText>
      </w:r>
      <w:r>
        <w:rPr>
          <w:noProof/>
        </w:rPr>
      </w:r>
      <w:r>
        <w:rPr>
          <w:noProof/>
        </w:rPr>
        <w:fldChar w:fldCharType="separate"/>
      </w:r>
      <w:r>
        <w:rPr>
          <w:noProof/>
        </w:rPr>
        <w:t>31</w:t>
      </w:r>
      <w:r>
        <w:rPr>
          <w:noProof/>
        </w:rPr>
        <w:fldChar w:fldCharType="end"/>
      </w:r>
    </w:p>
    <w:p w14:paraId="238B2E57" w14:textId="46525E13" w:rsidR="003426FF" w:rsidRDefault="003426FF">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_Toc112939485 \h </w:instrText>
      </w:r>
      <w:r>
        <w:rPr>
          <w:noProof/>
        </w:rPr>
      </w:r>
      <w:r>
        <w:rPr>
          <w:noProof/>
        </w:rPr>
        <w:fldChar w:fldCharType="separate"/>
      </w:r>
      <w:r>
        <w:rPr>
          <w:noProof/>
        </w:rPr>
        <w:t>31</w:t>
      </w:r>
      <w:r>
        <w:rPr>
          <w:noProof/>
        </w:rPr>
        <w:fldChar w:fldCharType="end"/>
      </w:r>
    </w:p>
    <w:p w14:paraId="2D7D8404" w14:textId="12784836" w:rsidR="003426FF" w:rsidRDefault="003426FF">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_Toc112939486 \h </w:instrText>
      </w:r>
      <w:r>
        <w:rPr>
          <w:noProof/>
        </w:rPr>
      </w:r>
      <w:r>
        <w:rPr>
          <w:noProof/>
        </w:rPr>
        <w:fldChar w:fldCharType="separate"/>
      </w:r>
      <w:r>
        <w:rPr>
          <w:noProof/>
        </w:rPr>
        <w:t>31</w:t>
      </w:r>
      <w:r>
        <w:rPr>
          <w:noProof/>
        </w:rPr>
        <w:fldChar w:fldCharType="end"/>
      </w:r>
    </w:p>
    <w:p w14:paraId="433E6113" w14:textId="7CCFA058" w:rsidR="003426FF" w:rsidRDefault="003426FF">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_Toc112939487 \h </w:instrText>
      </w:r>
      <w:r>
        <w:rPr>
          <w:noProof/>
        </w:rPr>
      </w:r>
      <w:r>
        <w:rPr>
          <w:noProof/>
        </w:rPr>
        <w:fldChar w:fldCharType="separate"/>
      </w:r>
      <w:r>
        <w:rPr>
          <w:noProof/>
        </w:rPr>
        <w:t>31</w:t>
      </w:r>
      <w:r>
        <w:rPr>
          <w:noProof/>
        </w:rPr>
        <w:fldChar w:fldCharType="end"/>
      </w:r>
    </w:p>
    <w:p w14:paraId="4B1EE4A7" w14:textId="4A6C8A81" w:rsidR="003426FF" w:rsidRDefault="003426F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_Toc112939488 \h </w:instrText>
      </w:r>
      <w:r>
        <w:rPr>
          <w:noProof/>
        </w:rPr>
      </w:r>
      <w:r>
        <w:rPr>
          <w:noProof/>
        </w:rPr>
        <w:fldChar w:fldCharType="separate"/>
      </w:r>
      <w:r>
        <w:rPr>
          <w:noProof/>
        </w:rPr>
        <w:t>32</w:t>
      </w:r>
      <w:r>
        <w:rPr>
          <w:noProof/>
        </w:rPr>
        <w:fldChar w:fldCharType="end"/>
      </w:r>
    </w:p>
    <w:p w14:paraId="7B36B0D5" w14:textId="0AFC80C5" w:rsidR="003426FF" w:rsidRDefault="003426F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_Toc112939489 \h </w:instrText>
      </w:r>
      <w:r>
        <w:rPr>
          <w:noProof/>
        </w:rPr>
      </w:r>
      <w:r>
        <w:rPr>
          <w:noProof/>
        </w:rPr>
        <w:fldChar w:fldCharType="separate"/>
      </w:r>
      <w:r>
        <w:rPr>
          <w:noProof/>
        </w:rPr>
        <w:t>32</w:t>
      </w:r>
      <w:r>
        <w:rPr>
          <w:noProof/>
        </w:rPr>
        <w:fldChar w:fldCharType="end"/>
      </w:r>
    </w:p>
    <w:p w14:paraId="7C2AD73B" w14:textId="2ABD5294" w:rsidR="003426FF" w:rsidRDefault="003426FF">
      <w:pPr>
        <w:pStyle w:val="TOC4"/>
        <w:rPr>
          <w:rFonts w:asciiTheme="minorHAnsi" w:eastAsiaTheme="minorEastAsia" w:hAnsiTheme="minorHAnsi" w:cstheme="minorBidi"/>
          <w:noProof/>
          <w:kern w:val="2"/>
          <w:sz w:val="21"/>
          <w:szCs w:val="22"/>
          <w:lang w:val="en-US" w:eastAsia="zh-CN"/>
        </w:rPr>
      </w:pPr>
      <w:r w:rsidRPr="00334FE1">
        <w:rPr>
          <w:noProof/>
          <w:lang w:val="en-US"/>
        </w:rPr>
        <w:t>5.2.6.2</w:t>
      </w:r>
      <w:r>
        <w:rPr>
          <w:rFonts w:asciiTheme="minorHAnsi" w:eastAsiaTheme="minorEastAsia" w:hAnsiTheme="minorHAnsi" w:cstheme="minorBidi"/>
          <w:noProof/>
          <w:kern w:val="2"/>
          <w:sz w:val="21"/>
          <w:szCs w:val="22"/>
          <w:lang w:val="en-US" w:eastAsia="zh-CN"/>
        </w:rPr>
        <w:tab/>
      </w:r>
      <w:r w:rsidRPr="00334FE1">
        <w:rPr>
          <w:noProof/>
          <w:lang w:val="en-US"/>
        </w:rPr>
        <w:t>Structured data types</w:t>
      </w:r>
      <w:r>
        <w:rPr>
          <w:noProof/>
        </w:rPr>
        <w:tab/>
      </w:r>
      <w:r>
        <w:rPr>
          <w:noProof/>
        </w:rPr>
        <w:fldChar w:fldCharType="begin"/>
      </w:r>
      <w:r>
        <w:rPr>
          <w:noProof/>
        </w:rPr>
        <w:instrText xml:space="preserve"> PAGEREF _Toc112939490 \h </w:instrText>
      </w:r>
      <w:r>
        <w:rPr>
          <w:noProof/>
        </w:rPr>
      </w:r>
      <w:r>
        <w:rPr>
          <w:noProof/>
        </w:rPr>
        <w:fldChar w:fldCharType="separate"/>
      </w:r>
      <w:r>
        <w:rPr>
          <w:noProof/>
        </w:rPr>
        <w:t>32</w:t>
      </w:r>
      <w:r>
        <w:rPr>
          <w:noProof/>
        </w:rPr>
        <w:fldChar w:fldCharType="end"/>
      </w:r>
    </w:p>
    <w:p w14:paraId="128FFC61" w14:textId="186B7AD6" w:rsidR="003426FF" w:rsidRDefault="003426FF">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_Toc112939491 \h </w:instrText>
      </w:r>
      <w:r>
        <w:rPr>
          <w:noProof/>
        </w:rPr>
      </w:r>
      <w:r>
        <w:rPr>
          <w:noProof/>
        </w:rPr>
        <w:fldChar w:fldCharType="separate"/>
      </w:r>
      <w:r>
        <w:rPr>
          <w:noProof/>
        </w:rPr>
        <w:t>32</w:t>
      </w:r>
      <w:r>
        <w:rPr>
          <w:noProof/>
        </w:rPr>
        <w:fldChar w:fldCharType="end"/>
      </w:r>
    </w:p>
    <w:p w14:paraId="38D1D826" w14:textId="1B213021" w:rsidR="003426FF" w:rsidRDefault="003426F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_Toc112939492 \h </w:instrText>
      </w:r>
      <w:r>
        <w:rPr>
          <w:noProof/>
        </w:rPr>
      </w:r>
      <w:r>
        <w:rPr>
          <w:noProof/>
        </w:rPr>
        <w:fldChar w:fldCharType="separate"/>
      </w:r>
      <w:r>
        <w:rPr>
          <w:noProof/>
        </w:rPr>
        <w:t>33</w:t>
      </w:r>
      <w:r>
        <w:rPr>
          <w:noProof/>
        </w:rPr>
        <w:fldChar w:fldCharType="end"/>
      </w:r>
    </w:p>
    <w:p w14:paraId="655E0B82" w14:textId="5FE776AA" w:rsidR="003426FF" w:rsidRDefault="003426F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_Toc112939493 \h </w:instrText>
      </w:r>
      <w:r>
        <w:rPr>
          <w:noProof/>
        </w:rPr>
      </w:r>
      <w:r>
        <w:rPr>
          <w:noProof/>
        </w:rPr>
        <w:fldChar w:fldCharType="separate"/>
      </w:r>
      <w:r>
        <w:rPr>
          <w:noProof/>
        </w:rPr>
        <w:t>33</w:t>
      </w:r>
      <w:r>
        <w:rPr>
          <w:noProof/>
        </w:rPr>
        <w:fldChar w:fldCharType="end"/>
      </w:r>
    </w:p>
    <w:p w14:paraId="63EC7508" w14:textId="5B5323C5" w:rsidR="003426FF" w:rsidRDefault="003426F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_Toc112939494 \h </w:instrText>
      </w:r>
      <w:r>
        <w:rPr>
          <w:noProof/>
        </w:rPr>
      </w:r>
      <w:r>
        <w:rPr>
          <w:noProof/>
        </w:rPr>
        <w:fldChar w:fldCharType="separate"/>
      </w:r>
      <w:r>
        <w:rPr>
          <w:noProof/>
        </w:rPr>
        <w:t>33</w:t>
      </w:r>
      <w:r>
        <w:rPr>
          <w:noProof/>
        </w:rPr>
        <w:fldChar w:fldCharType="end"/>
      </w:r>
    </w:p>
    <w:p w14:paraId="0152A8F3" w14:textId="3845233B" w:rsidR="003426FF" w:rsidRDefault="003426FF">
      <w:pPr>
        <w:pStyle w:val="TOC4"/>
        <w:rPr>
          <w:rFonts w:asciiTheme="minorHAnsi" w:eastAsiaTheme="minorEastAsia" w:hAnsiTheme="minorHAnsi" w:cstheme="minorBidi"/>
          <w:noProof/>
          <w:kern w:val="2"/>
          <w:sz w:val="21"/>
          <w:szCs w:val="22"/>
          <w:lang w:val="en-US" w:eastAsia="zh-CN"/>
        </w:rPr>
      </w:pPr>
      <w:r w:rsidRPr="00334FE1">
        <w:rPr>
          <w:noProof/>
          <w:lang w:val="en-US"/>
        </w:rPr>
        <w:t>5.2.6.3</w:t>
      </w:r>
      <w:r>
        <w:rPr>
          <w:rFonts w:asciiTheme="minorHAnsi" w:eastAsiaTheme="minorEastAsia" w:hAnsiTheme="minorHAnsi" w:cstheme="minorBidi"/>
          <w:noProof/>
          <w:kern w:val="2"/>
          <w:sz w:val="21"/>
          <w:szCs w:val="22"/>
          <w:lang w:val="en-US" w:eastAsia="zh-CN"/>
        </w:rPr>
        <w:tab/>
      </w:r>
      <w:r w:rsidRPr="00334FE1">
        <w:rPr>
          <w:noProof/>
          <w:lang w:val="en-US"/>
        </w:rPr>
        <w:t>Simple data types and enumerations</w:t>
      </w:r>
      <w:r>
        <w:rPr>
          <w:noProof/>
        </w:rPr>
        <w:tab/>
      </w:r>
      <w:r>
        <w:rPr>
          <w:noProof/>
        </w:rPr>
        <w:fldChar w:fldCharType="begin"/>
      </w:r>
      <w:r>
        <w:rPr>
          <w:noProof/>
        </w:rPr>
        <w:instrText xml:space="preserve"> PAGEREF _Toc112939495 \h </w:instrText>
      </w:r>
      <w:r>
        <w:rPr>
          <w:noProof/>
        </w:rPr>
      </w:r>
      <w:r>
        <w:rPr>
          <w:noProof/>
        </w:rPr>
        <w:fldChar w:fldCharType="separate"/>
      </w:r>
      <w:r>
        <w:rPr>
          <w:noProof/>
        </w:rPr>
        <w:t>33</w:t>
      </w:r>
      <w:r>
        <w:rPr>
          <w:noProof/>
        </w:rPr>
        <w:fldChar w:fldCharType="end"/>
      </w:r>
    </w:p>
    <w:p w14:paraId="5B281B1D" w14:textId="3C44AA17" w:rsidR="003426FF" w:rsidRDefault="003426FF">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_Toc112939496 \h </w:instrText>
      </w:r>
      <w:r>
        <w:rPr>
          <w:noProof/>
        </w:rPr>
      </w:r>
      <w:r>
        <w:rPr>
          <w:noProof/>
        </w:rPr>
        <w:fldChar w:fldCharType="separate"/>
      </w:r>
      <w:r>
        <w:rPr>
          <w:noProof/>
        </w:rPr>
        <w:t>33</w:t>
      </w:r>
      <w:r>
        <w:rPr>
          <w:noProof/>
        </w:rPr>
        <w:fldChar w:fldCharType="end"/>
      </w:r>
    </w:p>
    <w:p w14:paraId="2CA50127" w14:textId="395D00A2" w:rsidR="003426FF" w:rsidRDefault="003426F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_Toc112939497 \h </w:instrText>
      </w:r>
      <w:r>
        <w:rPr>
          <w:noProof/>
        </w:rPr>
      </w:r>
      <w:r>
        <w:rPr>
          <w:noProof/>
        </w:rPr>
        <w:fldChar w:fldCharType="separate"/>
      </w:r>
      <w:r>
        <w:rPr>
          <w:noProof/>
        </w:rPr>
        <w:t>33</w:t>
      </w:r>
      <w:r>
        <w:rPr>
          <w:noProof/>
        </w:rPr>
        <w:fldChar w:fldCharType="end"/>
      </w:r>
    </w:p>
    <w:p w14:paraId="5129FD66" w14:textId="4E45F19E" w:rsidR="003426FF" w:rsidRDefault="003426FF">
      <w:pPr>
        <w:pStyle w:val="TOC4"/>
        <w:rPr>
          <w:rFonts w:asciiTheme="minorHAnsi" w:eastAsiaTheme="minorEastAsia" w:hAnsiTheme="minorHAnsi" w:cstheme="minorBidi"/>
          <w:noProof/>
          <w:kern w:val="2"/>
          <w:sz w:val="21"/>
          <w:szCs w:val="22"/>
          <w:lang w:val="en-US" w:eastAsia="zh-CN"/>
        </w:rPr>
      </w:pPr>
      <w:r w:rsidRPr="00334FE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_Toc112939498 \h </w:instrText>
      </w:r>
      <w:r>
        <w:rPr>
          <w:noProof/>
        </w:rPr>
      </w:r>
      <w:r>
        <w:rPr>
          <w:noProof/>
        </w:rPr>
        <w:fldChar w:fldCharType="separate"/>
      </w:r>
      <w:r>
        <w:rPr>
          <w:noProof/>
        </w:rPr>
        <w:t>34</w:t>
      </w:r>
      <w:r>
        <w:rPr>
          <w:noProof/>
        </w:rPr>
        <w:fldChar w:fldCharType="end"/>
      </w:r>
    </w:p>
    <w:p w14:paraId="52EB0FCA" w14:textId="4E75D48C" w:rsidR="003426FF" w:rsidRDefault="003426FF">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_Toc112939499 \h </w:instrText>
      </w:r>
      <w:r>
        <w:rPr>
          <w:noProof/>
        </w:rPr>
      </w:r>
      <w:r>
        <w:rPr>
          <w:noProof/>
        </w:rPr>
        <w:fldChar w:fldCharType="separate"/>
      </w:r>
      <w:r>
        <w:rPr>
          <w:noProof/>
        </w:rPr>
        <w:t>34</w:t>
      </w:r>
      <w:r>
        <w:rPr>
          <w:noProof/>
        </w:rPr>
        <w:fldChar w:fldCharType="end"/>
      </w:r>
    </w:p>
    <w:p w14:paraId="1EC99B24" w14:textId="5ED44947" w:rsidR="003426FF" w:rsidRDefault="003426F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_Toc112939500 \h </w:instrText>
      </w:r>
      <w:r>
        <w:rPr>
          <w:noProof/>
        </w:rPr>
      </w:r>
      <w:r>
        <w:rPr>
          <w:noProof/>
        </w:rPr>
        <w:fldChar w:fldCharType="separate"/>
      </w:r>
      <w:r>
        <w:rPr>
          <w:noProof/>
        </w:rPr>
        <w:t>34</w:t>
      </w:r>
      <w:r>
        <w:rPr>
          <w:noProof/>
        </w:rPr>
        <w:fldChar w:fldCharType="end"/>
      </w:r>
    </w:p>
    <w:p w14:paraId="375176FD" w14:textId="2D134F53" w:rsidR="003426FF" w:rsidRDefault="003426F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_Toc112939501 \h </w:instrText>
      </w:r>
      <w:r>
        <w:rPr>
          <w:noProof/>
        </w:rPr>
      </w:r>
      <w:r>
        <w:rPr>
          <w:noProof/>
        </w:rPr>
        <w:fldChar w:fldCharType="separate"/>
      </w:r>
      <w:r>
        <w:rPr>
          <w:noProof/>
        </w:rPr>
        <w:t>34</w:t>
      </w:r>
      <w:r>
        <w:rPr>
          <w:noProof/>
        </w:rPr>
        <w:fldChar w:fldCharType="end"/>
      </w:r>
    </w:p>
    <w:p w14:paraId="4B4EA99E" w14:textId="037A4580" w:rsidR="003426FF" w:rsidRDefault="003426F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_Toc112939502 \h </w:instrText>
      </w:r>
      <w:r>
        <w:rPr>
          <w:noProof/>
        </w:rPr>
      </w:r>
      <w:r>
        <w:rPr>
          <w:noProof/>
        </w:rPr>
        <w:fldChar w:fldCharType="separate"/>
      </w:r>
      <w:r>
        <w:rPr>
          <w:noProof/>
        </w:rPr>
        <w:t>34</w:t>
      </w:r>
      <w:r>
        <w:rPr>
          <w:noProof/>
        </w:rPr>
        <w:fldChar w:fldCharType="end"/>
      </w:r>
    </w:p>
    <w:p w14:paraId="23CDE6D8" w14:textId="6E2AEC22" w:rsidR="003426FF" w:rsidRDefault="003426F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_Toc112939503 \h </w:instrText>
      </w:r>
      <w:r>
        <w:rPr>
          <w:noProof/>
        </w:rPr>
      </w:r>
      <w:r>
        <w:rPr>
          <w:noProof/>
        </w:rPr>
        <w:fldChar w:fldCharType="separate"/>
      </w:r>
      <w:r>
        <w:rPr>
          <w:noProof/>
        </w:rPr>
        <w:t>34</w:t>
      </w:r>
      <w:r>
        <w:rPr>
          <w:noProof/>
        </w:rPr>
        <w:fldChar w:fldCharType="end"/>
      </w:r>
    </w:p>
    <w:p w14:paraId="2D1DBB25" w14:textId="002643F7" w:rsidR="003426FF" w:rsidRDefault="003426F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_Toc112939504 \h </w:instrText>
      </w:r>
      <w:r>
        <w:rPr>
          <w:noProof/>
        </w:rPr>
      </w:r>
      <w:r>
        <w:rPr>
          <w:noProof/>
        </w:rPr>
        <w:fldChar w:fldCharType="separate"/>
      </w:r>
      <w:r>
        <w:rPr>
          <w:noProof/>
        </w:rPr>
        <w:t>34</w:t>
      </w:r>
      <w:r>
        <w:rPr>
          <w:noProof/>
        </w:rPr>
        <w:fldChar w:fldCharType="end"/>
      </w:r>
    </w:p>
    <w:p w14:paraId="68A149A3" w14:textId="2D97DBAE" w:rsidR="003426FF" w:rsidRDefault="003426F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_Toc112939505 \h </w:instrText>
      </w:r>
      <w:r>
        <w:rPr>
          <w:noProof/>
        </w:rPr>
      </w:r>
      <w:r>
        <w:rPr>
          <w:noProof/>
        </w:rPr>
        <w:fldChar w:fldCharType="separate"/>
      </w:r>
      <w:r>
        <w:rPr>
          <w:noProof/>
        </w:rPr>
        <w:t>34</w:t>
      </w:r>
      <w:r>
        <w:rPr>
          <w:noProof/>
        </w:rPr>
        <w:fldChar w:fldCharType="end"/>
      </w:r>
    </w:p>
    <w:p w14:paraId="0E92F232" w14:textId="53733D02" w:rsidR="003426FF" w:rsidRDefault="003426F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_Toc112939506 \h </w:instrText>
      </w:r>
      <w:r>
        <w:rPr>
          <w:noProof/>
        </w:rPr>
      </w:r>
      <w:r>
        <w:rPr>
          <w:noProof/>
        </w:rPr>
        <w:fldChar w:fldCharType="separate"/>
      </w:r>
      <w:r>
        <w:rPr>
          <w:noProof/>
        </w:rPr>
        <w:t>35</w:t>
      </w:r>
      <w:r>
        <w:rPr>
          <w:noProof/>
        </w:rPr>
        <w:fldChar w:fldCharType="end"/>
      </w:r>
    </w:p>
    <w:p w14:paraId="366224EF" w14:textId="2401C260" w:rsidR="003426FF" w:rsidRDefault="003426F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_Toc112939507 \h </w:instrText>
      </w:r>
      <w:r>
        <w:rPr>
          <w:noProof/>
        </w:rPr>
      </w:r>
      <w:r>
        <w:rPr>
          <w:noProof/>
        </w:rPr>
        <w:fldChar w:fldCharType="separate"/>
      </w:r>
      <w:r>
        <w:rPr>
          <w:noProof/>
        </w:rPr>
        <w:t>35</w:t>
      </w:r>
      <w:r>
        <w:rPr>
          <w:noProof/>
        </w:rPr>
        <w:fldChar w:fldCharType="end"/>
      </w:r>
    </w:p>
    <w:p w14:paraId="6E2FA436" w14:textId="3CF18F11" w:rsidR="003426FF" w:rsidRDefault="003426F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_Toc112939508 \h </w:instrText>
      </w:r>
      <w:r>
        <w:rPr>
          <w:noProof/>
        </w:rPr>
      </w:r>
      <w:r>
        <w:rPr>
          <w:noProof/>
        </w:rPr>
        <w:fldChar w:fldCharType="separate"/>
      </w:r>
      <w:r>
        <w:rPr>
          <w:noProof/>
        </w:rPr>
        <w:t>35</w:t>
      </w:r>
      <w:r>
        <w:rPr>
          <w:noProof/>
        </w:rPr>
        <w:fldChar w:fldCharType="end"/>
      </w:r>
    </w:p>
    <w:p w14:paraId="34BB9F15" w14:textId="71631260" w:rsidR="003426FF" w:rsidRDefault="003426F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_Toc112939509 \h </w:instrText>
      </w:r>
      <w:r>
        <w:rPr>
          <w:noProof/>
        </w:rPr>
      </w:r>
      <w:r>
        <w:rPr>
          <w:noProof/>
        </w:rPr>
        <w:fldChar w:fldCharType="separate"/>
      </w:r>
      <w:r>
        <w:rPr>
          <w:noProof/>
        </w:rPr>
        <w:t>38</w:t>
      </w:r>
      <w:r>
        <w:rPr>
          <w:noProof/>
        </w:rPr>
        <w:fldChar w:fldCharType="end"/>
      </w:r>
    </w:p>
    <w:p w14:paraId="1CD2BF06" w14:textId="6E98D330" w:rsidR="003426FF" w:rsidRDefault="003426F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_Toc112939510 \h </w:instrText>
      </w:r>
      <w:r>
        <w:rPr>
          <w:noProof/>
        </w:rPr>
      </w:r>
      <w:r>
        <w:rPr>
          <w:noProof/>
        </w:rPr>
        <w:fldChar w:fldCharType="separate"/>
      </w:r>
      <w:r>
        <w:rPr>
          <w:noProof/>
        </w:rPr>
        <w:t>41</w:t>
      </w:r>
      <w:r>
        <w:rPr>
          <w:noProof/>
        </w:rPr>
        <w:fldChar w:fldCharType="end"/>
      </w:r>
    </w:p>
    <w:p w14:paraId="4B0650D6" w14:textId="16A9273F" w:rsidR="00345A8F" w:rsidRDefault="003426FF">
      <w:r>
        <w:fldChar w:fldCharType="end"/>
      </w:r>
      <w:bookmarkStart w:id="9" w:name="_GoBack"/>
      <w:bookmarkEnd w:id="9"/>
    </w:p>
    <w:p w14:paraId="4C57F729" w14:textId="77777777" w:rsidR="00345A8F" w:rsidRDefault="00D862C6">
      <w:pPr>
        <w:pStyle w:val="1"/>
      </w:pPr>
      <w:r>
        <w:br w:type="page"/>
      </w:r>
      <w:bookmarkStart w:id="10" w:name="foreword"/>
      <w:bookmarkStart w:id="11" w:name="_Toc2086433"/>
      <w:bookmarkStart w:id="12" w:name="_Toc35971368"/>
      <w:bookmarkStart w:id="13" w:name="_Toc36812099"/>
      <w:bookmarkStart w:id="14" w:name="_Toc72784115"/>
      <w:bookmarkStart w:id="15" w:name="_Toc73041661"/>
      <w:bookmarkStart w:id="16" w:name="_Toc81244717"/>
      <w:bookmarkStart w:id="17" w:name="_Toc88645287"/>
      <w:bookmarkStart w:id="18" w:name="_Toc89426199"/>
      <w:bookmarkStart w:id="19" w:name="_Toc94033084"/>
      <w:bookmarkStart w:id="20" w:name="_Toc97037240"/>
      <w:bookmarkStart w:id="21" w:name="_Toc97193023"/>
      <w:bookmarkStart w:id="22" w:name="_Toc100953656"/>
      <w:bookmarkStart w:id="23" w:name="_Toc104547307"/>
      <w:bookmarkStart w:id="24" w:name="_Toc112939375"/>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5B1BC6E" w14:textId="77777777" w:rsidR="00345A8F" w:rsidRDefault="00D862C6">
      <w:r>
        <w:t xml:space="preserve">This Technical </w:t>
      </w:r>
      <w:bookmarkStart w:id="25" w:name="spectype3"/>
      <w:r>
        <w:t>Specification</w:t>
      </w:r>
      <w:bookmarkEnd w:id="25"/>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6" w:name="introduction"/>
      <w:bookmarkStart w:id="27" w:name="_Toc35971369"/>
      <w:bookmarkStart w:id="28" w:name="_Toc36812100"/>
      <w:bookmarkStart w:id="29" w:name="_Toc72784116"/>
      <w:bookmarkStart w:id="30" w:name="_Toc73041662"/>
      <w:bookmarkStart w:id="31" w:name="_Toc81244718"/>
      <w:bookmarkStart w:id="32" w:name="_Toc88645288"/>
      <w:bookmarkStart w:id="33" w:name="_Toc89426200"/>
      <w:bookmarkStart w:id="34" w:name="_Toc94033085"/>
      <w:bookmarkStart w:id="35" w:name="_Toc97037241"/>
      <w:bookmarkStart w:id="36" w:name="_Toc97193024"/>
      <w:bookmarkStart w:id="37" w:name="_Toc100953657"/>
      <w:bookmarkStart w:id="38" w:name="_Toc104547308"/>
      <w:bookmarkStart w:id="39" w:name="_Toc112939376"/>
      <w:bookmarkEnd w:id="26"/>
      <w:r>
        <w:t>Introduction</w:t>
      </w:r>
      <w:bookmarkEnd w:id="27"/>
      <w:bookmarkEnd w:id="28"/>
      <w:bookmarkEnd w:id="29"/>
      <w:bookmarkEnd w:id="30"/>
      <w:bookmarkEnd w:id="31"/>
      <w:bookmarkEnd w:id="32"/>
      <w:bookmarkEnd w:id="33"/>
      <w:bookmarkEnd w:id="34"/>
      <w:bookmarkEnd w:id="35"/>
      <w:bookmarkEnd w:id="36"/>
      <w:bookmarkEnd w:id="37"/>
      <w:bookmarkEnd w:id="38"/>
      <w:bookmarkEnd w:id="39"/>
    </w:p>
    <w:p w14:paraId="4CB28D5B" w14:textId="77777777" w:rsidR="00345A8F" w:rsidRDefault="00D862C6">
      <w:pPr>
        <w:pStyle w:val="1"/>
      </w:pPr>
      <w:r>
        <w:br w:type="page"/>
      </w:r>
      <w:bookmarkStart w:id="40" w:name="_Toc510696578"/>
      <w:bookmarkStart w:id="41" w:name="_Toc35971370"/>
      <w:bookmarkStart w:id="42" w:name="_Toc36812101"/>
      <w:bookmarkStart w:id="43" w:name="_Toc72784117"/>
      <w:bookmarkStart w:id="44" w:name="_Toc73041663"/>
      <w:bookmarkStart w:id="45" w:name="_Toc81244719"/>
      <w:bookmarkStart w:id="46" w:name="_Toc88645289"/>
      <w:bookmarkStart w:id="47" w:name="_Toc89426201"/>
      <w:bookmarkStart w:id="48" w:name="_Toc94033086"/>
      <w:bookmarkStart w:id="49" w:name="_Toc97037242"/>
      <w:bookmarkStart w:id="50" w:name="_Toc97193025"/>
      <w:bookmarkStart w:id="51" w:name="_Toc100953658"/>
      <w:bookmarkStart w:id="52" w:name="_Toc104547309"/>
      <w:bookmarkStart w:id="53" w:name="_Toc112939377"/>
      <w:r>
        <w:lastRenderedPageBreak/>
        <w:t>1</w:t>
      </w:r>
      <w:r>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54" w:name="_Toc510696579"/>
      <w:bookmarkStart w:id="55" w:name="_Toc35971371"/>
      <w:bookmarkStart w:id="56" w:name="_Toc36812102"/>
      <w:bookmarkStart w:id="57" w:name="_Toc72784118"/>
      <w:bookmarkStart w:id="58" w:name="_Toc73041664"/>
      <w:bookmarkStart w:id="59" w:name="_Toc81244720"/>
      <w:bookmarkStart w:id="60" w:name="_Toc88645290"/>
      <w:bookmarkStart w:id="61" w:name="_Toc89426202"/>
      <w:bookmarkStart w:id="62" w:name="_Toc94033087"/>
      <w:bookmarkStart w:id="63" w:name="_Toc97037243"/>
      <w:bookmarkStart w:id="64" w:name="_Toc97193026"/>
      <w:bookmarkStart w:id="65" w:name="_Toc100953659"/>
      <w:bookmarkStart w:id="66" w:name="_Toc104547310"/>
      <w:bookmarkStart w:id="67" w:name="_Toc112939378"/>
      <w:r>
        <w:t>2</w:t>
      </w:r>
      <w: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68" w:name="OLE_LINK1"/>
      <w:bookmarkStart w:id="69" w:name="OLE_LINK2"/>
      <w:bookmarkStart w:id="70" w:name="OLE_LINK3"/>
      <w:bookmarkStart w:id="71"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8"/>
    <w:bookmarkEnd w:id="69"/>
    <w:bookmarkEnd w:id="70"/>
    <w:bookmarkEnd w:id="71"/>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45452379" w:rsidR="001813B5" w:rsidRDefault="001813B5" w:rsidP="001813B5">
      <w:pPr>
        <w:pStyle w:val="EX"/>
      </w:pPr>
      <w:r>
        <w:t>[16]</w:t>
      </w:r>
      <w:r>
        <w:tab/>
      </w:r>
      <w:r>
        <w:t>Void</w:t>
      </w:r>
      <w:r>
        <w:rPr>
          <w:noProof/>
        </w:rPr>
        <w:t>.</w:t>
      </w:r>
    </w:p>
    <w:p w14:paraId="6FBF77AF" w14:textId="67CBB2A2" w:rsidR="001813B5" w:rsidRDefault="001813B5" w:rsidP="001813B5">
      <w:pPr>
        <w:pStyle w:val="EX"/>
      </w:pPr>
      <w:r>
        <w:t>[17]</w:t>
      </w:r>
      <w:r>
        <w:tab/>
      </w:r>
      <w:r>
        <w:t>Void</w:t>
      </w:r>
      <w:r>
        <w:rPr>
          <w:noProof/>
        </w:rPr>
        <w:t>.</w:t>
      </w:r>
    </w:p>
    <w:p w14:paraId="1F5F73BB" w14:textId="4F7597C8" w:rsidR="001813B5" w:rsidRDefault="001813B5" w:rsidP="001813B5">
      <w:pPr>
        <w:pStyle w:val="EX"/>
      </w:pPr>
      <w:r>
        <w:lastRenderedPageBreak/>
        <w:t>[18]</w:t>
      </w:r>
      <w:r>
        <w:tab/>
      </w:r>
      <w:r>
        <w:t>Void</w:t>
      </w:r>
      <w:r>
        <w:rPr>
          <w:noProof/>
        </w:rPr>
        <w:t>.</w:t>
      </w:r>
    </w:p>
    <w:p w14:paraId="2BE789DA" w14:textId="4E4FD354" w:rsidR="001813B5" w:rsidRDefault="001813B5" w:rsidP="001813B5">
      <w:pPr>
        <w:pStyle w:val="EX"/>
      </w:pPr>
      <w:r>
        <w:t>[19]</w:t>
      </w:r>
      <w:r>
        <w:tab/>
      </w:r>
      <w:bookmarkStart w:id="72" w:name="_Hlk96109848"/>
      <w:r>
        <w:t>Void</w:t>
      </w:r>
      <w:bookmarkEnd w:id="72"/>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676B20F2" w:rsidR="001813B5" w:rsidRDefault="001813B5" w:rsidP="001813B5">
      <w:pPr>
        <w:pStyle w:val="EX"/>
        <w:rPr>
          <w:noProof/>
        </w:rPr>
      </w:pPr>
      <w:r>
        <w:t>[21]</w:t>
      </w:r>
      <w:r>
        <w:tab/>
      </w:r>
      <w:r>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3" w:name="_Toc510696580"/>
      <w:bookmarkStart w:id="74" w:name="_Toc35971372"/>
      <w:bookmarkStart w:id="75" w:name="_Toc36812103"/>
      <w:bookmarkStart w:id="76" w:name="_Toc72784119"/>
      <w:bookmarkStart w:id="77" w:name="_Toc73041665"/>
      <w:bookmarkStart w:id="78" w:name="_Toc81244721"/>
      <w:bookmarkStart w:id="79" w:name="_Toc88645291"/>
      <w:bookmarkStart w:id="80" w:name="_Toc89426203"/>
      <w:bookmarkStart w:id="81" w:name="_Toc94033088"/>
      <w:bookmarkStart w:id="82" w:name="_Toc97037244"/>
      <w:bookmarkStart w:id="83" w:name="_Toc97193027"/>
      <w:bookmarkStart w:id="84" w:name="_Toc100953660"/>
      <w:bookmarkStart w:id="85" w:name="_Toc104547311"/>
      <w:bookmarkStart w:id="86" w:name="_Toc112939379"/>
      <w:r>
        <w:t>3</w:t>
      </w:r>
      <w:r>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047C719" w14:textId="77777777" w:rsidR="00345A8F" w:rsidRDefault="00D862C6">
      <w:pPr>
        <w:pStyle w:val="2"/>
      </w:pPr>
      <w:bookmarkStart w:id="87" w:name="_Toc510696581"/>
      <w:bookmarkStart w:id="88" w:name="_Toc35971373"/>
      <w:bookmarkStart w:id="89" w:name="_Toc36812104"/>
      <w:bookmarkStart w:id="90" w:name="_Toc72784120"/>
      <w:bookmarkStart w:id="91" w:name="_Toc73041666"/>
      <w:bookmarkStart w:id="92" w:name="_Toc81244722"/>
      <w:bookmarkStart w:id="93" w:name="_Toc88645292"/>
      <w:bookmarkStart w:id="94" w:name="_Toc89426204"/>
      <w:bookmarkStart w:id="95" w:name="_Toc94033089"/>
      <w:bookmarkStart w:id="96" w:name="_Toc97037245"/>
      <w:bookmarkStart w:id="97" w:name="_Toc97193028"/>
      <w:bookmarkStart w:id="98" w:name="_Toc100953661"/>
      <w:bookmarkStart w:id="99" w:name="_Toc104547312"/>
      <w:bookmarkStart w:id="100" w:name="_Toc112939380"/>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01" w:name="_Toc510696582"/>
      <w:bookmarkStart w:id="102" w:name="_Toc35971374"/>
      <w:bookmarkStart w:id="103" w:name="_Toc36812105"/>
      <w:bookmarkStart w:id="104" w:name="_Toc72784121"/>
      <w:bookmarkStart w:id="105" w:name="_Toc73041667"/>
      <w:bookmarkStart w:id="106" w:name="_Toc81244723"/>
      <w:bookmarkStart w:id="107" w:name="_Toc88645293"/>
      <w:bookmarkStart w:id="108" w:name="_Toc89426205"/>
      <w:bookmarkStart w:id="109" w:name="_Toc94033090"/>
      <w:bookmarkStart w:id="110" w:name="_Toc97037246"/>
      <w:bookmarkStart w:id="111" w:name="_Toc97193029"/>
      <w:bookmarkStart w:id="112" w:name="_Toc100953662"/>
      <w:bookmarkStart w:id="113" w:name="_Toc104547313"/>
      <w:bookmarkStart w:id="114" w:name="_Toc112939381"/>
      <w:r>
        <w:t>3.2</w:t>
      </w:r>
      <w:r>
        <w:tab/>
        <w:t>Symbols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15" w:name="_Toc510696583"/>
      <w:bookmarkStart w:id="116" w:name="_Toc35971375"/>
      <w:bookmarkStart w:id="117" w:name="_Toc36812106"/>
      <w:bookmarkStart w:id="118" w:name="_Toc72784122"/>
      <w:bookmarkStart w:id="119" w:name="_Toc73041668"/>
      <w:bookmarkStart w:id="120" w:name="_Toc81244724"/>
      <w:bookmarkStart w:id="121" w:name="_Toc88645294"/>
      <w:bookmarkStart w:id="122" w:name="_Toc89426206"/>
      <w:bookmarkStart w:id="123" w:name="_Toc94033091"/>
      <w:bookmarkStart w:id="124" w:name="_Toc97037247"/>
      <w:bookmarkStart w:id="125" w:name="_Toc97193030"/>
      <w:bookmarkStart w:id="126" w:name="_Toc100953663"/>
      <w:bookmarkStart w:id="127" w:name="_Toc104547314"/>
      <w:bookmarkStart w:id="128" w:name="_Toc112939382"/>
      <w:r>
        <w:t>3.3</w:t>
      </w:r>
      <w:r>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29" w:name="_Toc510696585"/>
      <w:bookmarkStart w:id="130" w:name="_Toc35971377"/>
      <w:bookmarkStart w:id="131" w:name="_Toc36812108"/>
      <w:bookmarkStart w:id="132" w:name="_Toc72784123"/>
      <w:bookmarkStart w:id="133" w:name="_Toc73041669"/>
      <w:bookmarkStart w:id="134" w:name="_Toc81244725"/>
      <w:bookmarkStart w:id="135" w:name="_Toc88645295"/>
      <w:bookmarkStart w:id="136" w:name="_Toc89426207"/>
      <w:bookmarkStart w:id="137" w:name="_Toc94033092"/>
      <w:bookmarkStart w:id="138" w:name="_Toc97037248"/>
      <w:bookmarkStart w:id="139" w:name="_Toc97193031"/>
      <w:bookmarkStart w:id="140" w:name="_Toc100953664"/>
      <w:bookmarkStart w:id="141" w:name="_Toc104547315"/>
      <w:bookmarkStart w:id="142" w:name="_Toc112939383"/>
      <w:r>
        <w:t>4</w:t>
      </w:r>
      <w:r>
        <w:tab/>
        <w:t xml:space="preserve">Services offered by the </w:t>
      </w:r>
      <w:bookmarkEnd w:id="129"/>
      <w:bookmarkEnd w:id="130"/>
      <w:bookmarkEnd w:id="131"/>
      <w:r>
        <w:t>MFAF</w:t>
      </w:r>
      <w:bookmarkEnd w:id="132"/>
      <w:bookmarkEnd w:id="133"/>
      <w:bookmarkEnd w:id="134"/>
      <w:bookmarkEnd w:id="135"/>
      <w:bookmarkEnd w:id="136"/>
      <w:bookmarkEnd w:id="137"/>
      <w:bookmarkEnd w:id="138"/>
      <w:bookmarkEnd w:id="139"/>
      <w:bookmarkEnd w:id="140"/>
      <w:bookmarkEnd w:id="141"/>
      <w:bookmarkEnd w:id="142"/>
    </w:p>
    <w:p w14:paraId="0E5FA0A9" w14:textId="77777777" w:rsidR="00345A8F" w:rsidRDefault="00D862C6">
      <w:pPr>
        <w:pStyle w:val="2"/>
      </w:pPr>
      <w:bookmarkStart w:id="143" w:name="_Toc510696586"/>
      <w:bookmarkStart w:id="144" w:name="_Toc35971378"/>
      <w:bookmarkStart w:id="145" w:name="_Toc36812109"/>
      <w:bookmarkStart w:id="146" w:name="_Toc72784124"/>
      <w:bookmarkStart w:id="147" w:name="_Toc73041670"/>
      <w:bookmarkStart w:id="148" w:name="_Toc81244726"/>
      <w:bookmarkStart w:id="149" w:name="_Toc88645296"/>
      <w:bookmarkStart w:id="150" w:name="_Toc89426208"/>
      <w:bookmarkStart w:id="151" w:name="_Toc94033093"/>
      <w:bookmarkStart w:id="152" w:name="_Toc97037249"/>
      <w:bookmarkStart w:id="153" w:name="_Toc97193032"/>
      <w:bookmarkStart w:id="154" w:name="_Toc100953665"/>
      <w:bookmarkStart w:id="155" w:name="_Toc104547316"/>
      <w:bookmarkStart w:id="156" w:name="_Toc112939384"/>
      <w:r>
        <w:t>4.1</w:t>
      </w:r>
      <w:r>
        <w:tab/>
        <w:t>Introduction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lastRenderedPageBreak/>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w:t>
            </w:r>
            <w:r>
              <w:rPr>
                <w:lang w:eastAsia="ja-JP"/>
              </w:rPr>
              <w:t>,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w:t>
            </w:r>
            <w:r>
              <w:rPr>
                <w:lang w:eastAsia="ja-JP"/>
              </w:rPr>
              <w:t>,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2FACE255"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1673AC3A"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57" w:name="_Toc72784125"/>
      <w:bookmarkStart w:id="158" w:name="_Toc73041671"/>
      <w:bookmarkStart w:id="159" w:name="_Toc81244727"/>
      <w:bookmarkStart w:id="160" w:name="_Toc88645297"/>
      <w:bookmarkStart w:id="161" w:name="_Toc89426209"/>
      <w:bookmarkStart w:id="162" w:name="_Toc94033094"/>
      <w:bookmarkStart w:id="163" w:name="_Toc97037250"/>
      <w:bookmarkStart w:id="164" w:name="_Toc97193033"/>
      <w:bookmarkStart w:id="165" w:name="_Toc100953666"/>
      <w:bookmarkStart w:id="166" w:name="_Toc104547317"/>
      <w:bookmarkStart w:id="167" w:name="_Toc112939385"/>
      <w:r>
        <w:t>4.2</w:t>
      </w:r>
      <w:r>
        <w:tab/>
        <w:t>Nmfaf_3daDataManagement Service</w:t>
      </w:r>
      <w:bookmarkEnd w:id="157"/>
      <w:bookmarkEnd w:id="158"/>
      <w:bookmarkEnd w:id="159"/>
      <w:bookmarkEnd w:id="160"/>
      <w:bookmarkEnd w:id="161"/>
      <w:bookmarkEnd w:id="162"/>
      <w:bookmarkEnd w:id="163"/>
      <w:bookmarkEnd w:id="164"/>
      <w:bookmarkEnd w:id="165"/>
      <w:bookmarkEnd w:id="166"/>
      <w:bookmarkEnd w:id="167"/>
    </w:p>
    <w:p w14:paraId="0D98FF36" w14:textId="77777777" w:rsidR="00345A8F" w:rsidRDefault="00D862C6" w:rsidP="00C87427">
      <w:pPr>
        <w:pStyle w:val="30"/>
      </w:pPr>
      <w:bookmarkStart w:id="168" w:name="_Toc72784126"/>
      <w:bookmarkStart w:id="169" w:name="_Toc73041672"/>
      <w:bookmarkStart w:id="170" w:name="_Toc81244728"/>
      <w:bookmarkStart w:id="171" w:name="_Toc88645298"/>
      <w:bookmarkStart w:id="172" w:name="_Toc89426210"/>
      <w:bookmarkStart w:id="173" w:name="_Toc94033095"/>
      <w:bookmarkStart w:id="174" w:name="_Toc97037251"/>
      <w:bookmarkStart w:id="175" w:name="_Toc97193034"/>
      <w:bookmarkStart w:id="176" w:name="_Toc100953667"/>
      <w:bookmarkStart w:id="177" w:name="_Toc104547318"/>
      <w:bookmarkStart w:id="178" w:name="_Toc112939386"/>
      <w:r>
        <w:t>4.2.1</w:t>
      </w:r>
      <w:r>
        <w:tab/>
        <w:t>Service Description</w:t>
      </w:r>
      <w:bookmarkEnd w:id="168"/>
      <w:bookmarkEnd w:id="169"/>
      <w:bookmarkEnd w:id="170"/>
      <w:bookmarkEnd w:id="171"/>
      <w:bookmarkEnd w:id="172"/>
      <w:bookmarkEnd w:id="173"/>
      <w:bookmarkEnd w:id="174"/>
      <w:bookmarkEnd w:id="175"/>
      <w:bookmarkEnd w:id="176"/>
      <w:bookmarkEnd w:id="177"/>
      <w:bookmarkEnd w:id="178"/>
    </w:p>
    <w:p w14:paraId="41837702" w14:textId="77777777" w:rsidR="00865A7E" w:rsidRDefault="00865A7E" w:rsidP="00865A7E">
      <w:pPr>
        <w:pStyle w:val="40"/>
        <w:rPr>
          <w:lang w:eastAsia="zh-CN"/>
        </w:rPr>
      </w:pPr>
      <w:bookmarkStart w:id="179" w:name="_Toc28012754"/>
      <w:bookmarkStart w:id="180" w:name="_Toc34266224"/>
      <w:bookmarkStart w:id="181" w:name="_Toc36102395"/>
      <w:bookmarkStart w:id="182" w:name="_Toc43563437"/>
      <w:bookmarkStart w:id="183" w:name="_Toc45133980"/>
      <w:bookmarkStart w:id="184" w:name="_Toc50031910"/>
      <w:bookmarkStart w:id="185" w:name="_Toc51762830"/>
      <w:bookmarkStart w:id="186" w:name="_Toc56640897"/>
      <w:bookmarkStart w:id="187" w:name="_Toc59017865"/>
      <w:bookmarkStart w:id="188" w:name="_Toc66231733"/>
      <w:bookmarkStart w:id="189" w:name="_Toc68168894"/>
      <w:bookmarkStart w:id="190" w:name="_Toc70550540"/>
      <w:bookmarkStart w:id="191" w:name="_Toc73564345"/>
      <w:bookmarkStart w:id="192" w:name="_Toc81244729"/>
      <w:bookmarkStart w:id="193" w:name="_Toc88645299"/>
      <w:bookmarkStart w:id="194" w:name="_Toc89426211"/>
      <w:bookmarkStart w:id="195" w:name="_Toc94033096"/>
      <w:bookmarkStart w:id="196" w:name="_Toc97037252"/>
      <w:bookmarkStart w:id="197" w:name="_Toc97193035"/>
      <w:bookmarkStart w:id="198" w:name="_Toc100953668"/>
      <w:bookmarkStart w:id="199" w:name="_Toc104547319"/>
      <w:bookmarkStart w:id="200" w:name="_Toc112939387"/>
      <w:r>
        <w:t>4.2.</w:t>
      </w:r>
      <w:r>
        <w:rPr>
          <w:rFonts w:hint="eastAsia"/>
          <w:lang w:eastAsia="zh-CN"/>
        </w:rPr>
        <w:t>1</w:t>
      </w:r>
      <w:r>
        <w:rPr>
          <w:lang w:eastAsia="zh-CN"/>
        </w:rPr>
        <w:t>.1</w:t>
      </w:r>
      <w:r>
        <w:tab/>
      </w:r>
      <w:r>
        <w:rPr>
          <w:rFonts w:hint="eastAsia"/>
          <w:lang w:eastAsia="zh-CN"/>
        </w:rPr>
        <w:t>Overview</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01" w:name="_Toc28012755"/>
      <w:bookmarkStart w:id="202" w:name="_Toc34266225"/>
      <w:bookmarkStart w:id="203" w:name="_Toc36102396"/>
      <w:bookmarkStart w:id="204" w:name="_Toc43563438"/>
      <w:bookmarkStart w:id="205" w:name="_Toc45133981"/>
      <w:bookmarkStart w:id="206" w:name="_Toc50031911"/>
      <w:bookmarkStart w:id="207" w:name="_Toc51762831"/>
      <w:bookmarkStart w:id="208" w:name="_Toc56640898"/>
      <w:bookmarkStart w:id="209" w:name="_Toc59017866"/>
      <w:bookmarkStart w:id="210" w:name="_Toc66231734"/>
      <w:bookmarkStart w:id="211" w:name="_Toc68168895"/>
      <w:bookmarkStart w:id="212" w:name="_Toc70550541"/>
      <w:bookmarkStart w:id="213" w:name="_Toc73564346"/>
      <w:bookmarkStart w:id="214" w:name="_Toc81244730"/>
      <w:bookmarkStart w:id="215" w:name="_Toc88645300"/>
      <w:bookmarkStart w:id="216" w:name="_Toc89426212"/>
      <w:bookmarkStart w:id="217" w:name="_Toc94033097"/>
      <w:bookmarkStart w:id="218" w:name="_Toc97037253"/>
      <w:bookmarkStart w:id="219" w:name="_Toc97193036"/>
      <w:bookmarkStart w:id="220" w:name="_Toc100953669"/>
      <w:bookmarkStart w:id="221" w:name="_Toc104547320"/>
      <w:bookmarkStart w:id="222" w:name="_Toc112939388"/>
      <w:r>
        <w:lastRenderedPageBreak/>
        <w:t>4.2.</w:t>
      </w:r>
      <w:r>
        <w:rPr>
          <w:rFonts w:hint="eastAsia"/>
        </w:rPr>
        <w:t>1</w:t>
      </w:r>
      <w:r>
        <w:t>.2</w:t>
      </w:r>
      <w:r>
        <w:rPr>
          <w:rFonts w:hint="eastAsia"/>
        </w:rPr>
        <w:tab/>
      </w:r>
      <w:r>
        <w:t>Service Architecture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EA2DC46"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31pt;height:109.5pt" o:ole="">
            <v:imagedata r:id="rId12" o:title=""/>
          </v:shape>
          <o:OLEObject Type="Embed" ProgID="Visio.Drawing.15" ShapeID="_x0000_i1040" DrawAspect="Content" ObjectID="_1723552215"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78E953E6" w:rsidR="002A4306" w:rsidRDefault="003123F0" w:rsidP="008C1A13">
      <w:pPr>
        <w:pStyle w:val="TH"/>
      </w:pPr>
      <w:r>
        <w:rPr>
          <w:rFonts w:ascii="Times New Roman" w:eastAsiaTheme="minorEastAsia" w:hAnsi="Times New Roman"/>
        </w:rPr>
        <w:object w:dxaOrig="2496" w:dyaOrig="2112" w14:anchorId="2585D28C">
          <v:shape id="_x0000_i1042" type="#_x0000_t75" style="width:124.5pt;height:105.75pt" o:ole="">
            <v:imagedata r:id="rId14" o:title=""/>
          </v:shape>
          <o:OLEObject Type="Embed" ProgID="Visio.Drawing.15" ShapeID="_x0000_i1042" DrawAspect="Content" ObjectID="_1723552216"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23" w:name="_Toc28012756"/>
      <w:bookmarkStart w:id="224" w:name="_Toc34266226"/>
      <w:bookmarkStart w:id="225" w:name="_Toc36102397"/>
      <w:bookmarkStart w:id="226" w:name="_Toc43563439"/>
      <w:bookmarkStart w:id="227" w:name="_Toc45133982"/>
      <w:bookmarkStart w:id="228" w:name="_Toc50031912"/>
      <w:bookmarkStart w:id="229" w:name="_Toc51762832"/>
      <w:bookmarkStart w:id="230" w:name="_Toc56640899"/>
      <w:bookmarkStart w:id="231" w:name="_Toc59017867"/>
      <w:bookmarkStart w:id="232" w:name="_Toc66231735"/>
      <w:bookmarkStart w:id="233" w:name="_Toc68168896"/>
      <w:bookmarkStart w:id="234" w:name="_Toc70550542"/>
      <w:bookmarkStart w:id="235" w:name="_Toc73564347"/>
      <w:bookmarkStart w:id="236" w:name="_Toc81244731"/>
      <w:bookmarkStart w:id="237" w:name="_Toc88645301"/>
      <w:bookmarkStart w:id="238" w:name="_Toc89426213"/>
      <w:bookmarkStart w:id="239" w:name="_Toc94033098"/>
      <w:bookmarkStart w:id="240" w:name="_Toc97037254"/>
      <w:bookmarkStart w:id="241" w:name="_Toc97193037"/>
      <w:bookmarkStart w:id="242" w:name="_Toc100953670"/>
      <w:bookmarkStart w:id="243" w:name="_Toc104547321"/>
      <w:bookmarkStart w:id="244" w:name="_Toc112939389"/>
      <w:r>
        <w:rPr>
          <w:lang w:val="en-US"/>
        </w:rPr>
        <w:t>4.2.</w:t>
      </w:r>
      <w:r>
        <w:rPr>
          <w:rFonts w:hint="eastAsia"/>
          <w:lang w:val="en-US" w:eastAsia="zh-CN"/>
        </w:rPr>
        <w:t>1.3</w:t>
      </w:r>
      <w:r>
        <w:rPr>
          <w:lang w:val="en-US"/>
        </w:rPr>
        <w:tab/>
        <w:t>Network Functions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35F4FBE" w14:textId="77777777" w:rsidR="00865A7E" w:rsidRDefault="00865A7E" w:rsidP="00865A7E">
      <w:pPr>
        <w:pStyle w:val="50"/>
        <w:rPr>
          <w:lang w:eastAsia="zh-CN"/>
        </w:rPr>
      </w:pPr>
      <w:bookmarkStart w:id="245" w:name="_Toc28012757"/>
      <w:bookmarkStart w:id="246" w:name="_Toc34266227"/>
      <w:bookmarkStart w:id="247" w:name="_Toc36102398"/>
      <w:bookmarkStart w:id="248" w:name="_Toc43563440"/>
      <w:bookmarkStart w:id="249" w:name="_Toc45133983"/>
      <w:bookmarkStart w:id="250" w:name="_Toc50031913"/>
      <w:bookmarkStart w:id="251" w:name="_Toc51762833"/>
      <w:bookmarkStart w:id="252" w:name="_Toc56640900"/>
      <w:bookmarkStart w:id="253" w:name="_Toc59017868"/>
      <w:bookmarkStart w:id="254" w:name="_Toc66231736"/>
      <w:bookmarkStart w:id="255" w:name="_Toc68168897"/>
      <w:bookmarkStart w:id="256" w:name="_Toc70550543"/>
      <w:bookmarkStart w:id="257" w:name="_Toc73564348"/>
      <w:bookmarkStart w:id="258" w:name="_Toc81244732"/>
      <w:bookmarkStart w:id="259" w:name="_Toc88645302"/>
      <w:bookmarkStart w:id="260" w:name="_Toc89426214"/>
      <w:bookmarkStart w:id="261" w:name="_Toc94033099"/>
      <w:bookmarkStart w:id="262" w:name="_Toc97037255"/>
      <w:bookmarkStart w:id="263" w:name="_Toc97193038"/>
      <w:bookmarkStart w:id="264" w:name="_Toc100953671"/>
      <w:bookmarkStart w:id="265" w:name="_Toc104547322"/>
      <w:bookmarkStart w:id="266" w:name="_Toc112939390"/>
      <w:r>
        <w:t>4.2.</w:t>
      </w:r>
      <w:r>
        <w:rPr>
          <w:rFonts w:hint="eastAsia"/>
          <w:lang w:eastAsia="zh-CN"/>
        </w:rPr>
        <w:t>1.3.1</w:t>
      </w:r>
      <w:r>
        <w:tab/>
      </w:r>
      <w:bookmarkEnd w:id="245"/>
      <w:bookmarkEnd w:id="246"/>
      <w:bookmarkEnd w:id="247"/>
      <w:bookmarkEnd w:id="248"/>
      <w:bookmarkEnd w:id="249"/>
      <w:bookmarkEnd w:id="250"/>
      <w:bookmarkEnd w:id="251"/>
      <w:bookmarkEnd w:id="252"/>
      <w:bookmarkEnd w:id="253"/>
      <w:bookmarkEnd w:id="254"/>
      <w:bookmarkEnd w:id="255"/>
      <w:bookmarkEnd w:id="256"/>
      <w:bookmarkEnd w:id="257"/>
      <w:r>
        <w:rPr>
          <w:lang w:val="en-US"/>
        </w:rPr>
        <w:t>Messaging Framework Adaptor Function</w:t>
      </w:r>
      <w:r>
        <w:t xml:space="preserve"> (MFAF)</w:t>
      </w:r>
      <w:bookmarkEnd w:id="258"/>
      <w:bookmarkEnd w:id="259"/>
      <w:bookmarkEnd w:id="260"/>
      <w:bookmarkEnd w:id="261"/>
      <w:bookmarkEnd w:id="262"/>
      <w:bookmarkEnd w:id="263"/>
      <w:bookmarkEnd w:id="264"/>
      <w:bookmarkEnd w:id="265"/>
      <w:bookmarkEnd w:id="266"/>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267" w:name="_Toc28012758"/>
      <w:bookmarkStart w:id="268" w:name="_Toc34266228"/>
      <w:bookmarkStart w:id="269" w:name="_Toc36102399"/>
      <w:bookmarkStart w:id="270" w:name="_Toc43563441"/>
      <w:bookmarkStart w:id="271" w:name="_Toc45133984"/>
      <w:bookmarkStart w:id="272" w:name="_Toc50031914"/>
      <w:bookmarkStart w:id="273" w:name="_Toc51762834"/>
      <w:bookmarkStart w:id="274" w:name="_Toc56640901"/>
      <w:bookmarkStart w:id="275" w:name="_Toc59017869"/>
      <w:bookmarkStart w:id="276" w:name="_Toc66231737"/>
      <w:bookmarkStart w:id="277" w:name="_Toc68168898"/>
      <w:bookmarkStart w:id="278" w:name="_Toc70550544"/>
      <w:bookmarkStart w:id="279" w:name="_Toc73564349"/>
      <w:bookmarkStart w:id="280" w:name="_Toc81244733"/>
      <w:bookmarkStart w:id="281" w:name="_Toc88645303"/>
      <w:bookmarkStart w:id="282" w:name="_Toc89426215"/>
      <w:bookmarkStart w:id="283" w:name="_Toc94033100"/>
      <w:bookmarkStart w:id="284" w:name="_Toc97037256"/>
      <w:bookmarkStart w:id="285" w:name="_Toc97193039"/>
      <w:bookmarkStart w:id="286" w:name="_Toc100953672"/>
      <w:bookmarkStart w:id="287" w:name="_Toc104547323"/>
      <w:bookmarkStart w:id="288" w:name="_Toc112939391"/>
      <w:r>
        <w:t>4.2.</w:t>
      </w:r>
      <w:r>
        <w:rPr>
          <w:lang w:eastAsia="zh-CN"/>
        </w:rPr>
        <w:t>1.3.2</w:t>
      </w:r>
      <w:r>
        <w:tab/>
      </w:r>
      <w:r>
        <w:rPr>
          <w:lang w:eastAsia="zh-CN"/>
        </w:rPr>
        <w:t>NF Service Consumers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79AEFB77" w14:textId="77777777" w:rsidR="003123F0" w:rsidRDefault="003123F0" w:rsidP="003123F0">
      <w:bookmarkStart w:id="289" w:name="_Toc72784127"/>
      <w:bookmarkStart w:id="290" w:name="_Toc73041673"/>
      <w:bookmarkStart w:id="291" w:name="_Toc81244734"/>
      <w:bookmarkStart w:id="292" w:name="_Toc88645304"/>
      <w:bookmarkStart w:id="293" w:name="_Toc89426216"/>
      <w:bookmarkStart w:id="294" w:name="_Toc94033101"/>
      <w:bookmarkStart w:id="295" w:name="_Toc97037257"/>
      <w:bookmarkStart w:id="296" w:name="_Toc97193040"/>
      <w:bookmarkStart w:id="297" w:name="_Toc100953673"/>
      <w:bookmarkStart w:id="298" w:name="_Toc104547324"/>
      <w:r>
        <w:t>The Data Collection Coordination Function (DCCF)</w:t>
      </w:r>
      <w:r>
        <w:t xml:space="preserve"> and the NWDAF support</w:t>
      </w:r>
      <w:r>
        <w:t>:</w:t>
      </w:r>
    </w:p>
    <w:p w14:paraId="48F1EE41" w14:textId="7B21668C"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4B67F50E"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299" w:name="_Toc112939392"/>
      <w:r>
        <w:lastRenderedPageBreak/>
        <w:t>4.2.2</w:t>
      </w:r>
      <w:r>
        <w:tab/>
        <w:t>Service Operations</w:t>
      </w:r>
      <w:bookmarkEnd w:id="289"/>
      <w:bookmarkEnd w:id="290"/>
      <w:bookmarkEnd w:id="291"/>
      <w:bookmarkEnd w:id="292"/>
      <w:bookmarkEnd w:id="293"/>
      <w:bookmarkEnd w:id="294"/>
      <w:bookmarkEnd w:id="295"/>
      <w:bookmarkEnd w:id="296"/>
      <w:bookmarkEnd w:id="297"/>
      <w:bookmarkEnd w:id="298"/>
      <w:bookmarkEnd w:id="299"/>
    </w:p>
    <w:p w14:paraId="6A829793" w14:textId="77777777" w:rsidR="00345A8F" w:rsidRDefault="00D862C6">
      <w:pPr>
        <w:pStyle w:val="40"/>
      </w:pPr>
      <w:bookmarkStart w:id="300" w:name="_Toc72784128"/>
      <w:bookmarkStart w:id="301" w:name="_Toc73041674"/>
      <w:bookmarkStart w:id="302" w:name="_Toc81244735"/>
      <w:bookmarkStart w:id="303" w:name="_Toc88645305"/>
      <w:bookmarkStart w:id="304" w:name="_Toc89426217"/>
      <w:bookmarkStart w:id="305" w:name="_Toc94033102"/>
      <w:bookmarkStart w:id="306" w:name="_Toc97037258"/>
      <w:bookmarkStart w:id="307" w:name="_Toc97193041"/>
      <w:bookmarkStart w:id="308" w:name="_Toc100953674"/>
      <w:bookmarkStart w:id="309" w:name="_Toc104547325"/>
      <w:bookmarkStart w:id="310" w:name="_Toc112939393"/>
      <w:r>
        <w:t>4.2.2.1</w:t>
      </w:r>
      <w:r>
        <w:tab/>
        <w:t>Introduction</w:t>
      </w:r>
      <w:bookmarkEnd w:id="300"/>
      <w:bookmarkEnd w:id="301"/>
      <w:bookmarkEnd w:id="302"/>
      <w:bookmarkEnd w:id="303"/>
      <w:bookmarkEnd w:id="304"/>
      <w:bookmarkEnd w:id="305"/>
      <w:bookmarkEnd w:id="306"/>
      <w:bookmarkEnd w:id="307"/>
      <w:bookmarkEnd w:id="308"/>
      <w:bookmarkEnd w:id="309"/>
      <w:bookmarkEnd w:id="310"/>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11" w:name="_Toc72784129"/>
      <w:bookmarkStart w:id="312" w:name="_Toc73041675"/>
      <w:bookmarkStart w:id="313" w:name="_Toc81244736"/>
      <w:bookmarkStart w:id="314" w:name="_Toc88645306"/>
      <w:bookmarkStart w:id="315" w:name="_Toc89426218"/>
      <w:bookmarkStart w:id="316" w:name="_Toc94033103"/>
      <w:bookmarkStart w:id="317" w:name="_Toc97037259"/>
      <w:bookmarkStart w:id="318" w:name="_Toc97193042"/>
      <w:bookmarkStart w:id="319" w:name="_Toc100953675"/>
      <w:bookmarkStart w:id="320" w:name="_Toc104547326"/>
      <w:bookmarkStart w:id="321" w:name="_Toc112939394"/>
      <w:r>
        <w:t>4.2.2.2</w:t>
      </w:r>
      <w:r>
        <w:tab/>
      </w:r>
      <w:r>
        <w:rPr>
          <w:lang w:eastAsia="ko-KR"/>
        </w:rPr>
        <w:t>Nmfaf_3daDataManagement_Configure</w:t>
      </w:r>
      <w:r>
        <w:t xml:space="preserve"> service operation</w:t>
      </w:r>
      <w:bookmarkEnd w:id="311"/>
      <w:bookmarkEnd w:id="312"/>
      <w:bookmarkEnd w:id="313"/>
      <w:bookmarkEnd w:id="314"/>
      <w:bookmarkEnd w:id="315"/>
      <w:bookmarkEnd w:id="316"/>
      <w:bookmarkEnd w:id="317"/>
      <w:bookmarkEnd w:id="318"/>
      <w:bookmarkEnd w:id="319"/>
      <w:bookmarkEnd w:id="320"/>
      <w:bookmarkEnd w:id="321"/>
    </w:p>
    <w:p w14:paraId="10E274AE" w14:textId="77777777" w:rsidR="00865A7E" w:rsidRPr="00865A7E" w:rsidRDefault="00865A7E" w:rsidP="00865A7E">
      <w:pPr>
        <w:pStyle w:val="50"/>
      </w:pPr>
      <w:bookmarkStart w:id="322" w:name="_Toc81244737"/>
      <w:bookmarkStart w:id="323" w:name="_Toc88645307"/>
      <w:bookmarkStart w:id="324" w:name="_Toc89426219"/>
      <w:bookmarkStart w:id="325" w:name="_Toc94033104"/>
      <w:bookmarkStart w:id="326" w:name="_Toc97037260"/>
      <w:bookmarkStart w:id="327" w:name="_Toc97193043"/>
      <w:bookmarkStart w:id="328" w:name="_Toc100953676"/>
      <w:bookmarkStart w:id="329" w:name="_Toc104547327"/>
      <w:bookmarkStart w:id="330" w:name="_Toc112939395"/>
      <w:r w:rsidRPr="00865A7E">
        <w:t>4.2.2.2.1</w:t>
      </w:r>
      <w:r w:rsidRPr="00865A7E">
        <w:tab/>
        <w:t>General</w:t>
      </w:r>
      <w:bookmarkEnd w:id="322"/>
      <w:bookmarkEnd w:id="323"/>
      <w:bookmarkEnd w:id="324"/>
      <w:bookmarkEnd w:id="325"/>
      <w:bookmarkEnd w:id="326"/>
      <w:bookmarkEnd w:id="327"/>
      <w:bookmarkEnd w:id="328"/>
      <w:bookmarkEnd w:id="329"/>
      <w:bookmarkEnd w:id="330"/>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31" w:name="_Toc81244738"/>
      <w:bookmarkStart w:id="332" w:name="_Toc88645308"/>
      <w:bookmarkStart w:id="333" w:name="_Toc89426220"/>
      <w:bookmarkStart w:id="334" w:name="_Toc94033105"/>
      <w:bookmarkStart w:id="335" w:name="_Toc97037261"/>
      <w:bookmarkStart w:id="336" w:name="_Toc97193044"/>
      <w:bookmarkStart w:id="337" w:name="_Toc100953677"/>
      <w:bookmarkStart w:id="338" w:name="_Toc104547328"/>
      <w:bookmarkStart w:id="339" w:name="_Toc112939396"/>
      <w:r w:rsidRPr="00865A7E">
        <w:t>4.2.2.2.2</w:t>
      </w:r>
      <w:r w:rsidRPr="00865A7E">
        <w:tab/>
        <w:t>Initial configuration for mapping data or analytics</w:t>
      </w:r>
      <w:bookmarkEnd w:id="331"/>
      <w:bookmarkEnd w:id="332"/>
      <w:bookmarkEnd w:id="333"/>
      <w:bookmarkEnd w:id="334"/>
      <w:bookmarkEnd w:id="335"/>
      <w:bookmarkEnd w:id="336"/>
      <w:bookmarkEnd w:id="337"/>
      <w:bookmarkEnd w:id="338"/>
      <w:bookmarkEnd w:id="339"/>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75pt;height:121.5pt" o:ole="">
            <v:imagedata r:id="rId16" o:title=""/>
          </v:shape>
          <o:OLEObject Type="Embed" ProgID="Visio.Drawing.11" ShapeID="_x0000_i1027" DrawAspect="Content" ObjectID="_1723552217"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FAEBA"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340" w:name="_Toc81244739"/>
      <w:bookmarkStart w:id="341" w:name="_Toc88645309"/>
      <w:bookmarkStart w:id="342" w:name="_Toc89426221"/>
      <w:bookmarkStart w:id="343" w:name="_Toc94033106"/>
      <w:bookmarkStart w:id="344" w:name="_Toc97037262"/>
      <w:bookmarkStart w:id="345" w:name="_Toc97193045"/>
      <w:bookmarkStart w:id="346" w:name="_Toc100953678"/>
      <w:bookmarkStart w:id="347" w:name="_Toc104547329"/>
      <w:bookmarkStart w:id="348" w:name="_Toc112939397"/>
      <w:r>
        <w:t>4.2.2.2.3</w:t>
      </w:r>
      <w:r>
        <w:tab/>
        <w:t xml:space="preserve">Update the configuration of existing individual </w:t>
      </w:r>
      <w:r>
        <w:rPr>
          <w:lang w:eastAsia="ja-JP"/>
        </w:rPr>
        <w:t>mapping data or analytics</w:t>
      </w:r>
      <w:bookmarkEnd w:id="340"/>
      <w:bookmarkEnd w:id="341"/>
      <w:bookmarkEnd w:id="342"/>
      <w:bookmarkEnd w:id="343"/>
      <w:bookmarkEnd w:id="344"/>
      <w:bookmarkEnd w:id="345"/>
      <w:bookmarkEnd w:id="346"/>
      <w:bookmarkEnd w:id="347"/>
      <w:bookmarkEnd w:id="348"/>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pt" o:ole="">
            <v:imagedata r:id="rId18" o:title=""/>
          </v:shape>
          <o:OLEObject Type="Embed" ProgID="Visio.Drawing.15" ShapeID="_x0000_i1028" DrawAspect="Content" ObjectID="_1723552218"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349" w:name="_Toc72784132"/>
      <w:bookmarkStart w:id="350" w:name="_Toc73041678"/>
      <w:bookmarkStart w:id="351" w:name="_Toc81244740"/>
      <w:bookmarkStart w:id="352" w:name="_Toc88645310"/>
      <w:bookmarkStart w:id="353" w:name="_Toc89426222"/>
      <w:bookmarkStart w:id="354" w:name="_Toc94033107"/>
      <w:bookmarkStart w:id="355" w:name="_Toc97037263"/>
      <w:bookmarkStart w:id="356" w:name="_Toc97193046"/>
      <w:bookmarkStart w:id="357" w:name="_Toc100953679"/>
      <w:bookmarkStart w:id="358" w:name="_Toc104547330"/>
      <w:bookmarkStart w:id="359" w:name="_Toc112939398"/>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349"/>
      <w:bookmarkEnd w:id="350"/>
      <w:bookmarkEnd w:id="351"/>
      <w:bookmarkEnd w:id="352"/>
      <w:bookmarkEnd w:id="353"/>
      <w:bookmarkEnd w:id="354"/>
      <w:bookmarkEnd w:id="355"/>
      <w:bookmarkEnd w:id="356"/>
      <w:bookmarkEnd w:id="357"/>
      <w:bookmarkEnd w:id="358"/>
      <w:bookmarkEnd w:id="359"/>
    </w:p>
    <w:p w14:paraId="5A6C2606" w14:textId="77777777" w:rsidR="00345A8F" w:rsidRDefault="00D862C6">
      <w:pPr>
        <w:pStyle w:val="50"/>
      </w:pPr>
      <w:bookmarkStart w:id="360" w:name="_Toc72784133"/>
      <w:bookmarkStart w:id="361" w:name="_Toc73041679"/>
      <w:bookmarkStart w:id="362" w:name="_Toc81244741"/>
      <w:bookmarkStart w:id="363" w:name="_Toc88645311"/>
      <w:bookmarkStart w:id="364" w:name="_Toc89426223"/>
      <w:bookmarkStart w:id="365" w:name="_Toc94033108"/>
      <w:bookmarkStart w:id="366" w:name="_Toc97037264"/>
      <w:bookmarkStart w:id="367" w:name="_Toc97193047"/>
      <w:bookmarkStart w:id="368" w:name="_Toc100953680"/>
      <w:bookmarkStart w:id="369" w:name="_Toc104547331"/>
      <w:bookmarkStart w:id="370" w:name="_Toc112939399"/>
      <w:r>
        <w:t>4.2.2.3.1</w:t>
      </w:r>
      <w:r>
        <w:tab/>
        <w:t>General</w:t>
      </w:r>
      <w:bookmarkEnd w:id="360"/>
      <w:bookmarkEnd w:id="361"/>
      <w:bookmarkEnd w:id="362"/>
      <w:bookmarkEnd w:id="363"/>
      <w:bookmarkEnd w:id="364"/>
      <w:bookmarkEnd w:id="365"/>
      <w:bookmarkEnd w:id="366"/>
      <w:bookmarkEnd w:id="367"/>
      <w:bookmarkEnd w:id="368"/>
      <w:bookmarkEnd w:id="369"/>
      <w:bookmarkEnd w:id="370"/>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371" w:name="_Toc88645312"/>
      <w:bookmarkStart w:id="372" w:name="_Toc89426224"/>
      <w:bookmarkStart w:id="373" w:name="_Toc94033109"/>
      <w:bookmarkStart w:id="374" w:name="_Toc97037265"/>
      <w:bookmarkStart w:id="375" w:name="_Toc97193048"/>
      <w:bookmarkStart w:id="376" w:name="_Toc100953681"/>
      <w:bookmarkStart w:id="377" w:name="_Toc104547332"/>
      <w:bookmarkStart w:id="378" w:name="_Toc72784134"/>
      <w:bookmarkStart w:id="379" w:name="_Toc73041680"/>
      <w:bookmarkStart w:id="380" w:name="_Toc81244742"/>
      <w:bookmarkStart w:id="381" w:name="_Toc112939400"/>
      <w:r>
        <w:t>4.2.2.3.</w:t>
      </w:r>
      <w:r w:rsidR="00040B67">
        <w:t>2</w:t>
      </w:r>
      <w:r>
        <w:tab/>
      </w:r>
      <w:r w:rsidR="00040B67">
        <w:t>S</w:t>
      </w:r>
      <w:r w:rsidR="00040B67" w:rsidRPr="0065374B">
        <w:t>top mapping data or analytics</w:t>
      </w:r>
      <w:bookmarkEnd w:id="371"/>
      <w:bookmarkEnd w:id="372"/>
      <w:bookmarkEnd w:id="373"/>
      <w:bookmarkEnd w:id="374"/>
      <w:bookmarkEnd w:id="375"/>
      <w:bookmarkEnd w:id="376"/>
      <w:bookmarkEnd w:id="377"/>
      <w:bookmarkEnd w:id="381"/>
      <w:r w:rsidR="00040B67" w:rsidDel="00040B67">
        <w:t xml:space="preserve"> </w:t>
      </w:r>
      <w:bookmarkEnd w:id="378"/>
      <w:bookmarkEnd w:id="379"/>
      <w:bookmarkEnd w:id="380"/>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69.5pt" o:ole="">
            <v:imagedata r:id="rId20" o:title=""/>
          </v:shape>
          <o:OLEObject Type="Embed" ProgID="Visio.Drawing.15" ShapeID="_x0000_i1029" DrawAspect="Content" ObjectID="_1723552219"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382" w:name="_Toc72784135"/>
      <w:bookmarkStart w:id="383" w:name="_Toc73041681"/>
      <w:bookmarkStart w:id="384" w:name="_Toc81244743"/>
      <w:bookmarkStart w:id="385" w:name="_Toc88645313"/>
      <w:bookmarkStart w:id="386" w:name="_Toc89426225"/>
      <w:bookmarkStart w:id="387" w:name="_Toc94033110"/>
      <w:bookmarkStart w:id="388" w:name="_Toc97037266"/>
      <w:bookmarkStart w:id="389" w:name="_Toc97193049"/>
      <w:bookmarkStart w:id="390" w:name="_Toc100953682"/>
      <w:bookmarkStart w:id="391" w:name="_Toc104547333"/>
      <w:bookmarkStart w:id="392" w:name="_Toc112939401"/>
      <w:r>
        <w:t>4.3</w:t>
      </w:r>
      <w:r>
        <w:tab/>
        <w:t>Nmfaf_3caDataManagement Service</w:t>
      </w:r>
      <w:bookmarkEnd w:id="382"/>
      <w:bookmarkEnd w:id="383"/>
      <w:bookmarkEnd w:id="384"/>
      <w:bookmarkEnd w:id="385"/>
      <w:bookmarkEnd w:id="386"/>
      <w:bookmarkEnd w:id="387"/>
      <w:bookmarkEnd w:id="388"/>
      <w:bookmarkEnd w:id="389"/>
      <w:bookmarkEnd w:id="390"/>
      <w:bookmarkEnd w:id="391"/>
      <w:bookmarkEnd w:id="392"/>
    </w:p>
    <w:p w14:paraId="30E8DCBD" w14:textId="77777777" w:rsidR="00345A8F" w:rsidRDefault="00D862C6">
      <w:pPr>
        <w:pStyle w:val="30"/>
      </w:pPr>
      <w:bookmarkStart w:id="393" w:name="_Toc72784136"/>
      <w:bookmarkStart w:id="394" w:name="_Toc73041682"/>
      <w:bookmarkStart w:id="395" w:name="_Toc81244744"/>
      <w:bookmarkStart w:id="396" w:name="_Toc88645314"/>
      <w:bookmarkStart w:id="397" w:name="_Toc89426226"/>
      <w:bookmarkStart w:id="398" w:name="_Toc94033111"/>
      <w:bookmarkStart w:id="399" w:name="_Toc97037267"/>
      <w:bookmarkStart w:id="400" w:name="_Toc97193050"/>
      <w:bookmarkStart w:id="401" w:name="_Toc100953683"/>
      <w:bookmarkStart w:id="402" w:name="_Toc104547334"/>
      <w:bookmarkStart w:id="403" w:name="_Toc112939402"/>
      <w:r>
        <w:t>4.3.1</w:t>
      </w:r>
      <w:r>
        <w:tab/>
        <w:t>Service Description</w:t>
      </w:r>
      <w:bookmarkEnd w:id="393"/>
      <w:bookmarkEnd w:id="394"/>
      <w:bookmarkEnd w:id="395"/>
      <w:bookmarkEnd w:id="396"/>
      <w:bookmarkEnd w:id="397"/>
      <w:bookmarkEnd w:id="398"/>
      <w:bookmarkEnd w:id="399"/>
      <w:bookmarkEnd w:id="400"/>
      <w:bookmarkEnd w:id="401"/>
      <w:bookmarkEnd w:id="402"/>
      <w:bookmarkEnd w:id="403"/>
    </w:p>
    <w:p w14:paraId="7069101B" w14:textId="77777777" w:rsidR="00865A7E" w:rsidRDefault="00865A7E" w:rsidP="00865A7E">
      <w:pPr>
        <w:pStyle w:val="40"/>
        <w:rPr>
          <w:lang w:eastAsia="zh-CN"/>
        </w:rPr>
      </w:pPr>
      <w:bookmarkStart w:id="404" w:name="_Toc81244745"/>
      <w:bookmarkStart w:id="405" w:name="_Toc88645315"/>
      <w:bookmarkStart w:id="406" w:name="_Toc89426227"/>
      <w:bookmarkStart w:id="407" w:name="_Toc94033112"/>
      <w:bookmarkStart w:id="408" w:name="_Toc97037268"/>
      <w:bookmarkStart w:id="409" w:name="_Toc97193051"/>
      <w:bookmarkStart w:id="410" w:name="_Toc100953684"/>
      <w:bookmarkStart w:id="411" w:name="_Toc104547335"/>
      <w:bookmarkStart w:id="412" w:name="_Toc112939403"/>
      <w:r>
        <w:t>4.3.</w:t>
      </w:r>
      <w:r>
        <w:rPr>
          <w:rFonts w:hint="eastAsia"/>
          <w:lang w:eastAsia="zh-CN"/>
        </w:rPr>
        <w:t>1</w:t>
      </w:r>
      <w:r>
        <w:rPr>
          <w:lang w:eastAsia="zh-CN"/>
        </w:rPr>
        <w:t>.1</w:t>
      </w:r>
      <w:r>
        <w:tab/>
      </w:r>
      <w:r>
        <w:rPr>
          <w:rFonts w:hint="eastAsia"/>
          <w:lang w:eastAsia="zh-CN"/>
        </w:rPr>
        <w:t>Overview</w:t>
      </w:r>
      <w:bookmarkEnd w:id="404"/>
      <w:bookmarkEnd w:id="405"/>
      <w:bookmarkEnd w:id="406"/>
      <w:bookmarkEnd w:id="407"/>
      <w:bookmarkEnd w:id="408"/>
      <w:bookmarkEnd w:id="409"/>
      <w:bookmarkEnd w:id="410"/>
      <w:bookmarkEnd w:id="411"/>
      <w:bookmarkEnd w:id="412"/>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13" w:name="_Toc81244746"/>
      <w:bookmarkStart w:id="414" w:name="_Toc88645316"/>
      <w:bookmarkStart w:id="415" w:name="_Toc89426228"/>
      <w:bookmarkStart w:id="416" w:name="_Toc94033113"/>
      <w:bookmarkStart w:id="417" w:name="_Toc97037269"/>
      <w:bookmarkStart w:id="418" w:name="_Toc97193052"/>
      <w:bookmarkStart w:id="419" w:name="_Toc100953685"/>
      <w:bookmarkStart w:id="420" w:name="_Toc104547336"/>
      <w:bookmarkStart w:id="421" w:name="_Toc112939404"/>
      <w:r>
        <w:t>4.3.</w:t>
      </w:r>
      <w:r>
        <w:rPr>
          <w:rFonts w:hint="eastAsia"/>
        </w:rPr>
        <w:t>1</w:t>
      </w:r>
      <w:r>
        <w:t>.2</w:t>
      </w:r>
      <w:r>
        <w:rPr>
          <w:rFonts w:hint="eastAsia"/>
        </w:rPr>
        <w:tab/>
      </w:r>
      <w:r>
        <w:t>Service Architecture</w:t>
      </w:r>
      <w:bookmarkEnd w:id="413"/>
      <w:bookmarkEnd w:id="414"/>
      <w:bookmarkEnd w:id="415"/>
      <w:bookmarkEnd w:id="416"/>
      <w:bookmarkEnd w:id="417"/>
      <w:bookmarkEnd w:id="418"/>
      <w:bookmarkEnd w:id="419"/>
      <w:bookmarkEnd w:id="420"/>
      <w:bookmarkEnd w:id="421"/>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422" w:name="_Toc81244747"/>
      <w:bookmarkStart w:id="423" w:name="_Toc88645317"/>
      <w:bookmarkStart w:id="424" w:name="_Toc89426229"/>
      <w:bookmarkStart w:id="425" w:name="_Toc94033114"/>
      <w:bookmarkStart w:id="426" w:name="_Toc97037270"/>
      <w:bookmarkStart w:id="427" w:name="_Toc97193053"/>
      <w:bookmarkStart w:id="428" w:name="_Toc100953686"/>
      <w:bookmarkStart w:id="429" w:name="_Toc104547337"/>
      <w:r>
        <w:t>-</w:t>
      </w:r>
      <w:r>
        <w:tab/>
        <w:t xml:space="preserve">Application Function (AF) </w:t>
      </w:r>
    </w:p>
    <w:p w14:paraId="0794F02B" w14:textId="6096D147" w:rsidR="007764A1" w:rsidRDefault="007764A1" w:rsidP="007764A1">
      <w:pPr>
        <w:pStyle w:val="TH"/>
        <w:rPr>
          <w:lang w:val="en-US" w:eastAsia="zh-CN"/>
        </w:rPr>
      </w:pPr>
      <w:r>
        <w:rPr>
          <w:rFonts w:eastAsia="宋体"/>
        </w:rPr>
        <w:object w:dxaOrig="10020" w:dyaOrig="2196" w14:anchorId="297A49BA">
          <v:shape id="_x0000_i1046" type="#_x0000_t75" style="width:501pt;height:109.5pt" o:ole="">
            <v:imagedata r:id="rId22" o:title=""/>
          </v:shape>
          <o:OLEObject Type="Embed" ProgID="Visio.Drawing.15" ShapeID="_x0000_i1046" DrawAspect="Content" ObjectID="_1723552220"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4E77EDE" w:rsidR="007764A1" w:rsidRDefault="007764A1" w:rsidP="007764A1">
      <w:pPr>
        <w:pStyle w:val="TH"/>
      </w:pPr>
      <w:r>
        <w:rPr>
          <w:rFonts w:eastAsia="宋体"/>
        </w:rPr>
        <w:object w:dxaOrig="9864" w:dyaOrig="2196" w14:anchorId="516634EC">
          <v:shape id="_x0000_i1048" type="#_x0000_t75" style="width:493.5pt;height:109.5pt" o:ole="">
            <v:imagedata r:id="rId24" o:title=""/>
          </v:shape>
          <o:OLEObject Type="Embed" ProgID="Visio.Drawing.15" ShapeID="_x0000_i1048" DrawAspect="Content" ObjectID="_1723552221"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430" w:name="_Toc112939405"/>
      <w:r>
        <w:rPr>
          <w:lang w:val="en-US"/>
        </w:rPr>
        <w:t>4.3.</w:t>
      </w:r>
      <w:r>
        <w:rPr>
          <w:rFonts w:hint="eastAsia"/>
          <w:lang w:val="en-US" w:eastAsia="zh-CN"/>
        </w:rPr>
        <w:t>1.3</w:t>
      </w:r>
      <w:r>
        <w:rPr>
          <w:lang w:val="en-US"/>
        </w:rPr>
        <w:tab/>
        <w:t>Network Functions</w:t>
      </w:r>
      <w:bookmarkEnd w:id="422"/>
      <w:bookmarkEnd w:id="423"/>
      <w:bookmarkEnd w:id="424"/>
      <w:bookmarkEnd w:id="425"/>
      <w:bookmarkEnd w:id="426"/>
      <w:bookmarkEnd w:id="427"/>
      <w:bookmarkEnd w:id="428"/>
      <w:bookmarkEnd w:id="429"/>
      <w:bookmarkEnd w:id="430"/>
    </w:p>
    <w:p w14:paraId="4C3A2BF5" w14:textId="77777777" w:rsidR="00865A7E" w:rsidRDefault="00865A7E" w:rsidP="00865A7E">
      <w:pPr>
        <w:pStyle w:val="50"/>
        <w:rPr>
          <w:lang w:eastAsia="zh-CN"/>
        </w:rPr>
      </w:pPr>
      <w:bookmarkStart w:id="431" w:name="_Toc81244748"/>
      <w:bookmarkStart w:id="432" w:name="_Toc88645318"/>
      <w:bookmarkStart w:id="433" w:name="_Toc89426230"/>
      <w:bookmarkStart w:id="434" w:name="_Toc94033115"/>
      <w:bookmarkStart w:id="435" w:name="_Toc97037271"/>
      <w:bookmarkStart w:id="436" w:name="_Toc97193054"/>
      <w:bookmarkStart w:id="437" w:name="_Toc100953687"/>
      <w:bookmarkStart w:id="438" w:name="_Toc104547338"/>
      <w:bookmarkStart w:id="439" w:name="_Toc112939406"/>
      <w:r>
        <w:t>4.3.</w:t>
      </w:r>
      <w:r>
        <w:rPr>
          <w:rFonts w:hint="eastAsia"/>
          <w:lang w:eastAsia="zh-CN"/>
        </w:rPr>
        <w:t>1.3.1</w:t>
      </w:r>
      <w:r>
        <w:tab/>
      </w:r>
      <w:r>
        <w:rPr>
          <w:lang w:val="en-US"/>
        </w:rPr>
        <w:t>Messaging Framework Adaptor Function</w:t>
      </w:r>
      <w:r>
        <w:t xml:space="preserve"> (MFAF)</w:t>
      </w:r>
      <w:bookmarkEnd w:id="431"/>
      <w:bookmarkEnd w:id="432"/>
      <w:bookmarkEnd w:id="433"/>
      <w:bookmarkEnd w:id="434"/>
      <w:bookmarkEnd w:id="435"/>
      <w:bookmarkEnd w:id="436"/>
      <w:bookmarkEnd w:id="437"/>
      <w:bookmarkEnd w:id="438"/>
      <w:bookmarkEnd w:id="439"/>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440" w:name="_Toc81244749"/>
      <w:bookmarkStart w:id="441" w:name="_Toc88645319"/>
      <w:bookmarkStart w:id="442" w:name="_Toc89426231"/>
      <w:bookmarkStart w:id="443" w:name="_Toc94033116"/>
      <w:bookmarkStart w:id="444" w:name="_Toc97037272"/>
      <w:bookmarkStart w:id="445" w:name="_Toc97193055"/>
      <w:bookmarkStart w:id="446" w:name="_Toc100953688"/>
      <w:bookmarkStart w:id="447" w:name="_Toc104547339"/>
      <w:bookmarkStart w:id="448" w:name="_Toc112939407"/>
      <w:r>
        <w:t>4.3.</w:t>
      </w:r>
      <w:r>
        <w:rPr>
          <w:lang w:eastAsia="zh-CN"/>
        </w:rPr>
        <w:t>1.3.2</w:t>
      </w:r>
      <w:r>
        <w:tab/>
      </w:r>
      <w:r>
        <w:rPr>
          <w:lang w:eastAsia="zh-CN"/>
        </w:rPr>
        <w:t>NF Service Consumers</w:t>
      </w:r>
      <w:bookmarkEnd w:id="440"/>
      <w:bookmarkEnd w:id="441"/>
      <w:bookmarkEnd w:id="442"/>
      <w:bookmarkEnd w:id="443"/>
      <w:bookmarkEnd w:id="444"/>
      <w:bookmarkEnd w:id="445"/>
      <w:bookmarkEnd w:id="446"/>
      <w:bookmarkEnd w:id="447"/>
      <w:bookmarkEnd w:id="448"/>
    </w:p>
    <w:p w14:paraId="6286F4CD" w14:textId="039B92F6" w:rsidR="003123F0" w:rsidRDefault="003123F0" w:rsidP="003123F0">
      <w:pPr>
        <w:rPr>
          <w:lang w:val="en-US"/>
        </w:rPr>
      </w:pPr>
      <w:bookmarkStart w:id="449" w:name="_Toc72784137"/>
      <w:bookmarkStart w:id="450" w:name="_Toc73041683"/>
      <w:bookmarkStart w:id="451" w:name="_Toc81244750"/>
      <w:bookmarkStart w:id="452" w:name="_Toc88645320"/>
      <w:bookmarkStart w:id="453" w:name="_Toc89426232"/>
      <w:bookmarkStart w:id="454" w:name="_Toc94033117"/>
      <w:bookmarkStart w:id="455" w:name="_Toc97037273"/>
      <w:bookmarkStart w:id="456" w:name="_Toc97193056"/>
      <w:bookmarkStart w:id="457" w:name="_Toc100953689"/>
      <w:bookmarkStart w:id="458" w:name="_Toc104547340"/>
      <w:r>
        <w:t>The</w:t>
      </w:r>
      <w:r>
        <w:rPr>
          <w:lang w:val="en-US"/>
        </w:rPr>
        <w:t xml:space="preserve"> NWDAF, PCF, NSSF, AMF, </w:t>
      </w:r>
      <w:r>
        <w:rPr>
          <w:lang w:val="en-US"/>
        </w:rPr>
        <w:t>SMF</w:t>
      </w:r>
      <w:r>
        <w:rPr>
          <w:lang w:val="en-US"/>
        </w:rPr>
        <w:t>,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lastRenderedPageBreak/>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459" w:name="_Toc112939408"/>
      <w:r>
        <w:t>4.3.2</w:t>
      </w:r>
      <w:r>
        <w:tab/>
        <w:t>Service Operations</w:t>
      </w:r>
      <w:bookmarkEnd w:id="449"/>
      <w:bookmarkEnd w:id="450"/>
      <w:bookmarkEnd w:id="451"/>
      <w:bookmarkEnd w:id="452"/>
      <w:bookmarkEnd w:id="453"/>
      <w:bookmarkEnd w:id="454"/>
      <w:bookmarkEnd w:id="455"/>
      <w:bookmarkEnd w:id="456"/>
      <w:bookmarkEnd w:id="457"/>
      <w:bookmarkEnd w:id="458"/>
      <w:bookmarkEnd w:id="459"/>
    </w:p>
    <w:p w14:paraId="76F80961" w14:textId="77777777" w:rsidR="00345A8F" w:rsidRDefault="00D862C6">
      <w:pPr>
        <w:pStyle w:val="40"/>
      </w:pPr>
      <w:bookmarkStart w:id="460" w:name="_Toc72784138"/>
      <w:bookmarkStart w:id="461" w:name="_Toc73041684"/>
      <w:bookmarkStart w:id="462" w:name="_Toc81244751"/>
      <w:bookmarkStart w:id="463" w:name="_Toc88645321"/>
      <w:bookmarkStart w:id="464" w:name="_Toc89426233"/>
      <w:bookmarkStart w:id="465" w:name="_Toc94033118"/>
      <w:bookmarkStart w:id="466" w:name="_Toc97037274"/>
      <w:bookmarkStart w:id="467" w:name="_Toc97193057"/>
      <w:bookmarkStart w:id="468" w:name="_Toc100953690"/>
      <w:bookmarkStart w:id="469" w:name="_Toc104547341"/>
      <w:bookmarkStart w:id="470" w:name="_Toc112939409"/>
      <w:r>
        <w:t>4.3.2.1</w:t>
      </w:r>
      <w:r>
        <w:tab/>
        <w:t>Introduction</w:t>
      </w:r>
      <w:bookmarkEnd w:id="460"/>
      <w:bookmarkEnd w:id="461"/>
      <w:bookmarkEnd w:id="462"/>
      <w:bookmarkEnd w:id="463"/>
      <w:bookmarkEnd w:id="464"/>
      <w:bookmarkEnd w:id="465"/>
      <w:bookmarkEnd w:id="466"/>
      <w:bookmarkEnd w:id="467"/>
      <w:bookmarkEnd w:id="468"/>
      <w:bookmarkEnd w:id="469"/>
      <w:bookmarkEnd w:id="470"/>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605CE763"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471" w:name="_Toc72784139"/>
      <w:bookmarkStart w:id="472" w:name="_Toc73041685"/>
      <w:bookmarkStart w:id="473" w:name="_Toc81244752"/>
      <w:bookmarkStart w:id="474" w:name="_Toc88645322"/>
      <w:bookmarkStart w:id="475" w:name="_Toc89426234"/>
      <w:bookmarkStart w:id="476" w:name="_Toc94033119"/>
      <w:bookmarkStart w:id="477" w:name="_Toc97037275"/>
      <w:bookmarkStart w:id="478" w:name="_Toc97193058"/>
      <w:bookmarkStart w:id="479" w:name="_Toc100953691"/>
      <w:bookmarkStart w:id="480" w:name="_Toc104547342"/>
      <w:bookmarkStart w:id="481" w:name="_Toc112939410"/>
      <w:r>
        <w:t>4.3.2.2</w:t>
      </w:r>
      <w:r>
        <w:tab/>
      </w:r>
      <w:r>
        <w:rPr>
          <w:lang w:eastAsia="ko-KR"/>
        </w:rPr>
        <w:t>Nmfaf_3caDataManagement_Fetch</w:t>
      </w:r>
      <w:r>
        <w:t xml:space="preserve"> service operation</w:t>
      </w:r>
      <w:bookmarkEnd w:id="471"/>
      <w:bookmarkEnd w:id="472"/>
      <w:bookmarkEnd w:id="473"/>
      <w:bookmarkEnd w:id="474"/>
      <w:bookmarkEnd w:id="475"/>
      <w:bookmarkEnd w:id="476"/>
      <w:bookmarkEnd w:id="477"/>
      <w:bookmarkEnd w:id="478"/>
      <w:bookmarkEnd w:id="479"/>
      <w:bookmarkEnd w:id="480"/>
      <w:bookmarkEnd w:id="481"/>
    </w:p>
    <w:p w14:paraId="1A9DAAA8" w14:textId="77777777" w:rsidR="00345A8F" w:rsidRDefault="00D862C6">
      <w:pPr>
        <w:pStyle w:val="50"/>
      </w:pPr>
      <w:bookmarkStart w:id="482" w:name="_Toc72784140"/>
      <w:bookmarkStart w:id="483" w:name="_Toc73041686"/>
      <w:bookmarkStart w:id="484" w:name="_Toc81244753"/>
      <w:bookmarkStart w:id="485" w:name="_Toc88645323"/>
      <w:bookmarkStart w:id="486" w:name="_Toc89426235"/>
      <w:bookmarkStart w:id="487" w:name="_Toc94033120"/>
      <w:bookmarkStart w:id="488" w:name="_Toc97037276"/>
      <w:bookmarkStart w:id="489" w:name="_Toc97193059"/>
      <w:bookmarkStart w:id="490" w:name="_Toc100953692"/>
      <w:bookmarkStart w:id="491" w:name="_Toc104547343"/>
      <w:bookmarkStart w:id="492" w:name="_Toc112939411"/>
      <w:r>
        <w:t>4.3.2.2.1</w:t>
      </w:r>
      <w:r>
        <w:tab/>
        <w:t>General</w:t>
      </w:r>
      <w:bookmarkEnd w:id="482"/>
      <w:bookmarkEnd w:id="483"/>
      <w:bookmarkEnd w:id="484"/>
      <w:bookmarkEnd w:id="485"/>
      <w:bookmarkEnd w:id="486"/>
      <w:bookmarkEnd w:id="487"/>
      <w:bookmarkEnd w:id="488"/>
      <w:bookmarkEnd w:id="489"/>
      <w:bookmarkEnd w:id="490"/>
      <w:bookmarkEnd w:id="491"/>
      <w:bookmarkEnd w:id="492"/>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6725B4F4" w:rsidR="00345A8F" w:rsidRDefault="00D862C6">
      <w:pPr>
        <w:pStyle w:val="50"/>
      </w:pPr>
      <w:bookmarkStart w:id="493" w:name="_Toc72784141"/>
      <w:bookmarkStart w:id="494" w:name="_Toc73041687"/>
      <w:bookmarkStart w:id="495" w:name="_Toc81244754"/>
      <w:bookmarkStart w:id="496" w:name="_Toc88645324"/>
      <w:bookmarkStart w:id="497" w:name="_Toc89426236"/>
      <w:bookmarkStart w:id="498" w:name="_Toc94033121"/>
      <w:bookmarkStart w:id="499" w:name="_Toc97037277"/>
      <w:bookmarkStart w:id="500" w:name="_Toc97193060"/>
      <w:bookmarkStart w:id="501" w:name="_Toc100953693"/>
      <w:bookmarkStart w:id="502" w:name="_Toc104547344"/>
      <w:bookmarkStart w:id="503" w:name="_Toc112939412"/>
      <w:r>
        <w:t>4.3.2.2.</w:t>
      </w:r>
      <w:r w:rsidR="005644E8">
        <w:t>2</w:t>
      </w:r>
      <w:r w:rsidR="005644E8">
        <w:tab/>
      </w:r>
      <w:bookmarkEnd w:id="493"/>
      <w:bookmarkEnd w:id="494"/>
      <w:bookmarkEnd w:id="495"/>
      <w:bookmarkEnd w:id="496"/>
      <w:bookmarkEnd w:id="497"/>
      <w:bookmarkEnd w:id="498"/>
      <w:bookmarkEnd w:id="499"/>
      <w:bookmarkEnd w:id="500"/>
      <w:bookmarkEnd w:id="501"/>
      <w:bookmarkEnd w:id="502"/>
      <w:r w:rsidR="003123F0">
        <w:rPr>
          <w:lang w:eastAsia="ja-JP"/>
        </w:rPr>
        <w:t>Retrieve data or analytics from the MFAF</w:t>
      </w:r>
      <w:bookmarkEnd w:id="503"/>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5pt;height:117pt" o:ole="">
            <v:imagedata r:id="rId26" o:title=""/>
          </v:shape>
          <o:OLEObject Type="Embed" ProgID="Visio.Drawing.11" ShapeID="_x0000_i1032" DrawAspect="Content" ObjectID="_1723552222"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0B7F5EF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w:t>
      </w:r>
      <w:r>
        <w:t xml:space="preserve">to the URI </w:t>
      </w:r>
      <w:r>
        <w:t xml:space="preserve">"{fetchUri}" </w:t>
      </w:r>
      <w:r>
        <w:t xml:space="preserve">which was previously provided by the MFAF </w:t>
      </w:r>
      <w:r>
        <w:rPr>
          <w:noProof/>
        </w:rPr>
        <w:t>within a FetchInstruction data structure in an MFAF notification</w:t>
      </w:r>
      <w:r>
        <w:t>, as shown in figure 4.3.2.2.2-1, step 1, to fetch data or analytics</w:t>
      </w:r>
      <w:r>
        <w:t xml:space="preserve"> from the MFAF</w:t>
      </w:r>
      <w:r>
        <w:t>.</w:t>
      </w:r>
    </w:p>
    <w:p w14:paraId="3197044D" w14:textId="702A25ED" w:rsidR="003123F0" w:rsidRDefault="003123F0" w:rsidP="003123F0">
      <w:r>
        <w:t>The request body shall include fetch correlation identifie</w:t>
      </w:r>
      <w:r>
        <w:t>r</w:t>
      </w:r>
      <w:r>
        <w:t>s, which w</w:t>
      </w:r>
      <w:r>
        <w:t>ere</w:t>
      </w:r>
      <w:r>
        <w:t xml:space="preserve"> </w:t>
      </w:r>
      <w:r>
        <w:t xml:space="preserve">also </w:t>
      </w:r>
      <w:r>
        <w:t>previously provided by the MFAF in the "fetchCorrIds" attribute within</w:t>
      </w:r>
      <w:r>
        <w:t xml:space="preserve"> a</w:t>
      </w:r>
      <w:r>
        <w:t xml:space="preserve"> </w:t>
      </w:r>
      <w:r>
        <w:rPr>
          <w:lang w:eastAsia="ja-JP"/>
        </w:rPr>
        <w:t>F</w:t>
      </w:r>
      <w:r>
        <w:rPr>
          <w:lang w:eastAsia="ja-JP"/>
        </w:rPr>
        <w:t>etchInstruction</w:t>
      </w:r>
      <w:r>
        <w:rPr>
          <w:lang w:eastAsia="ja-JP"/>
        </w:rPr>
        <w:t xml:space="preserve"> data structure</w:t>
      </w:r>
      <w:r>
        <w:t xml:space="preserve"> in </w:t>
      </w:r>
      <w:r>
        <w:t xml:space="preserve">an </w:t>
      </w:r>
      <w:r>
        <w:t>MFAF notification.</w:t>
      </w:r>
    </w:p>
    <w:p w14:paraId="27D0A1B4" w14:textId="7ED5E708" w:rsidR="005644E8" w:rsidRDefault="005644E8" w:rsidP="005644E8">
      <w:r>
        <w:lastRenderedPageBreak/>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DEFE7B8" w14:textId="74ADF002" w:rsidR="005644E8" w:rsidRDefault="005644E8" w:rsidP="00550796">
      <w:pPr>
        <w:pStyle w:val="B1"/>
      </w:pPr>
      <w:r>
        <w:t>-</w:t>
      </w:r>
      <w:r>
        <w:tab/>
        <w:t xml:space="preserve">network exposure events </w:t>
      </w:r>
      <w:r w:rsidR="00203ACC">
        <w:t>or</w:t>
      </w:r>
      <w:r w:rsidR="00550796">
        <w:t xml:space="preserve"> </w:t>
      </w:r>
      <w:r>
        <w:t xml:space="preserve">application function events </w:t>
      </w:r>
      <w:r w:rsidR="00203ACC">
        <w:t>or</w:t>
      </w:r>
      <w:r w:rsidR="00550796">
        <w:t xml:space="preserve"> </w:t>
      </w:r>
      <w:r>
        <w:t xml:space="preserve">access and mobility function events </w:t>
      </w:r>
      <w:r w:rsidR="00550796">
        <w:t xml:space="preserve">or </w:t>
      </w:r>
      <w:r>
        <w:t xml:space="preserve">session management function events </w:t>
      </w:r>
      <w:r w:rsidR="00550796">
        <w:t xml:space="preserve">or </w:t>
      </w:r>
      <w:r>
        <w:t xml:space="preserve">monitoring report events that occurred in the </w:t>
      </w:r>
      <w:r w:rsidR="00550796" w:rsidRPr="00550796">
        <w:t>"</w:t>
      </w:r>
      <w:r w:rsidR="00550796">
        <w:t>d</w:t>
      </w:r>
      <w:r w:rsidR="00550796" w:rsidRPr="001A2618">
        <w:t>ataNot</w:t>
      </w:r>
      <w:r w:rsidR="00550796">
        <w:t>if</w:t>
      </w:r>
      <w:r w:rsidR="00550796" w:rsidDel="00550796">
        <w:t xml:space="preserve"> </w:t>
      </w:r>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504" w:name="_Toc97193061"/>
      <w:bookmarkStart w:id="505" w:name="_Toc100953694"/>
      <w:bookmarkStart w:id="506" w:name="_Toc104547345"/>
      <w:bookmarkStart w:id="507" w:name="_Toc72784142"/>
      <w:bookmarkStart w:id="508" w:name="_Toc73041688"/>
      <w:bookmarkStart w:id="509" w:name="_Toc81244755"/>
      <w:bookmarkStart w:id="510" w:name="_Toc88645325"/>
      <w:bookmarkStart w:id="511" w:name="_Toc89426237"/>
      <w:bookmarkStart w:id="512" w:name="_Toc94033122"/>
      <w:bookmarkStart w:id="513" w:name="_Toc97037278"/>
      <w:bookmarkStart w:id="514" w:name="_Toc112939413"/>
      <w:r>
        <w:t>4.3.2.2</w:t>
      </w:r>
      <w:r w:rsidR="00F66495">
        <w:t>A</w:t>
      </w:r>
      <w:r>
        <w:tab/>
      </w:r>
      <w:r>
        <w:rPr>
          <w:lang w:eastAsia="ko-KR"/>
        </w:rPr>
        <w:t>Nmfaf_3caDataManagement_Subscribe</w:t>
      </w:r>
      <w:r>
        <w:t xml:space="preserve"> service operation</w:t>
      </w:r>
      <w:bookmarkEnd w:id="504"/>
      <w:bookmarkEnd w:id="505"/>
      <w:bookmarkEnd w:id="506"/>
      <w:bookmarkEnd w:id="514"/>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515" w:name="_Toc97193062"/>
      <w:bookmarkStart w:id="516" w:name="_Toc100953695"/>
      <w:bookmarkStart w:id="517" w:name="_Toc104547346"/>
      <w:bookmarkStart w:id="518" w:name="_Toc112939414"/>
      <w:r>
        <w:t>4.3.2.3</w:t>
      </w:r>
      <w:r>
        <w:tab/>
      </w:r>
      <w:r>
        <w:rPr>
          <w:lang w:eastAsia="ko-KR"/>
        </w:rPr>
        <w:t>Nmfaf_3caDataManagement_Notify</w:t>
      </w:r>
      <w:r>
        <w:t xml:space="preserve"> service operation</w:t>
      </w:r>
      <w:bookmarkEnd w:id="507"/>
      <w:bookmarkEnd w:id="508"/>
      <w:bookmarkEnd w:id="509"/>
      <w:bookmarkEnd w:id="510"/>
      <w:bookmarkEnd w:id="511"/>
      <w:bookmarkEnd w:id="512"/>
      <w:bookmarkEnd w:id="513"/>
      <w:bookmarkEnd w:id="515"/>
      <w:bookmarkEnd w:id="516"/>
      <w:bookmarkEnd w:id="517"/>
      <w:bookmarkEnd w:id="518"/>
    </w:p>
    <w:p w14:paraId="1CCB411A" w14:textId="77777777" w:rsidR="00345A8F" w:rsidRDefault="00D862C6">
      <w:pPr>
        <w:pStyle w:val="50"/>
      </w:pPr>
      <w:bookmarkStart w:id="519" w:name="_Toc72784143"/>
      <w:bookmarkStart w:id="520" w:name="_Toc73041689"/>
      <w:bookmarkStart w:id="521" w:name="_Toc81244756"/>
      <w:bookmarkStart w:id="522" w:name="_Toc88645326"/>
      <w:bookmarkStart w:id="523" w:name="_Toc89426238"/>
      <w:bookmarkStart w:id="524" w:name="_Toc94033123"/>
      <w:bookmarkStart w:id="525" w:name="_Toc97037279"/>
      <w:bookmarkStart w:id="526" w:name="_Toc97193063"/>
      <w:bookmarkStart w:id="527" w:name="_Toc100953696"/>
      <w:bookmarkStart w:id="528" w:name="_Toc104547347"/>
      <w:bookmarkStart w:id="529" w:name="_Toc112939415"/>
      <w:r>
        <w:t>4.3.2.3.1</w:t>
      </w:r>
      <w:r>
        <w:tab/>
        <w:t>General</w:t>
      </w:r>
      <w:bookmarkEnd w:id="519"/>
      <w:bookmarkEnd w:id="520"/>
      <w:bookmarkEnd w:id="521"/>
      <w:bookmarkEnd w:id="522"/>
      <w:bookmarkEnd w:id="523"/>
      <w:bookmarkEnd w:id="524"/>
      <w:bookmarkEnd w:id="525"/>
      <w:bookmarkEnd w:id="526"/>
      <w:bookmarkEnd w:id="527"/>
      <w:bookmarkEnd w:id="528"/>
      <w:bookmarkEnd w:id="529"/>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530" w:name="_Toc72784144"/>
      <w:bookmarkStart w:id="531" w:name="_Toc73041690"/>
      <w:bookmarkStart w:id="532" w:name="_Toc81244757"/>
      <w:bookmarkStart w:id="533" w:name="_Toc88645327"/>
      <w:bookmarkStart w:id="534" w:name="_Toc89426239"/>
      <w:bookmarkStart w:id="535" w:name="_Toc94033124"/>
      <w:bookmarkStart w:id="536" w:name="_Toc97037280"/>
      <w:bookmarkStart w:id="537" w:name="_Toc97193064"/>
      <w:bookmarkStart w:id="538" w:name="_Toc100953697"/>
      <w:bookmarkStart w:id="539" w:name="_Toc104547348"/>
      <w:bookmarkStart w:id="540" w:name="_Toc112939416"/>
      <w:r>
        <w:t>4.3.2.3.</w:t>
      </w:r>
      <w:r w:rsidR="00DD1453">
        <w:t>2</w:t>
      </w:r>
      <w:r>
        <w:tab/>
      </w:r>
      <w:r w:rsidR="00DD1453">
        <w:t>Notification about the subscribed data or analytics</w:t>
      </w:r>
      <w:bookmarkEnd w:id="530"/>
      <w:bookmarkEnd w:id="531"/>
      <w:bookmarkEnd w:id="532"/>
      <w:bookmarkEnd w:id="533"/>
      <w:bookmarkEnd w:id="534"/>
      <w:bookmarkEnd w:id="535"/>
      <w:bookmarkEnd w:id="536"/>
      <w:bookmarkEnd w:id="537"/>
      <w:bookmarkEnd w:id="538"/>
      <w:bookmarkEnd w:id="539"/>
      <w:bookmarkEnd w:id="540"/>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w:t>
      </w:r>
      <w:r>
        <w:rPr>
          <w:rFonts w:eastAsia="MS Mincho"/>
        </w:rPr>
        <w:t xml:space="preserv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5pt;height:151.5pt" o:ole="">
            <v:imagedata r:id="rId28" o:title=""/>
          </v:shape>
          <o:OLEObject Type="Embed" ProgID="Visio.Drawing.15" ShapeID="_x0000_i1033" DrawAspect="Content" ObjectID="_1723552223"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1BFDE80A" w:rsidR="001813B5" w:rsidRDefault="001813B5" w:rsidP="001813B5">
      <w:pPr>
        <w:pStyle w:val="B1"/>
      </w:pPr>
      <w:r>
        <w:lastRenderedPageBreak/>
        <w:t>and shall include one of the following:</w:t>
      </w:r>
    </w:p>
    <w:p w14:paraId="13C1CD81" w14:textId="76BB93AF"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151D886E"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541" w:name="_Toc510696597"/>
      <w:bookmarkStart w:id="542" w:name="_Toc35971389"/>
      <w:bookmarkStart w:id="543" w:name="_Toc36812120"/>
      <w:bookmarkStart w:id="544" w:name="_Toc72784145"/>
      <w:bookmarkStart w:id="545" w:name="_Toc73041691"/>
      <w:bookmarkStart w:id="546" w:name="_Toc81244758"/>
      <w:bookmarkStart w:id="547" w:name="_Toc88645328"/>
      <w:bookmarkStart w:id="548" w:name="_Toc89426240"/>
      <w:bookmarkStart w:id="549" w:name="_Toc94033125"/>
      <w:bookmarkStart w:id="550" w:name="_Toc97037281"/>
      <w:bookmarkStart w:id="551" w:name="_Toc97193065"/>
      <w:bookmarkStart w:id="552" w:name="_Toc100953698"/>
      <w:bookmarkStart w:id="553" w:name="_Toc104547349"/>
      <w:bookmarkStart w:id="554" w:name="_Toc112939417"/>
      <w:r>
        <w:t>5</w:t>
      </w:r>
      <w:r>
        <w:tab/>
        <w:t>API Definitions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1F7AA14" w14:textId="77777777" w:rsidR="00345A8F" w:rsidRDefault="00D862C6">
      <w:pPr>
        <w:pStyle w:val="2"/>
      </w:pPr>
      <w:bookmarkStart w:id="555" w:name="_Toc72784146"/>
      <w:bookmarkStart w:id="556" w:name="_Toc73041692"/>
      <w:bookmarkStart w:id="557" w:name="_Toc81244759"/>
      <w:bookmarkStart w:id="558" w:name="_Toc88645329"/>
      <w:bookmarkStart w:id="559" w:name="_Toc89426241"/>
      <w:bookmarkStart w:id="560" w:name="_Toc94033126"/>
      <w:bookmarkStart w:id="561" w:name="_Toc97037282"/>
      <w:bookmarkStart w:id="562" w:name="_Toc97193066"/>
      <w:bookmarkStart w:id="563" w:name="_Toc100953699"/>
      <w:bookmarkStart w:id="564" w:name="_Toc104547350"/>
      <w:bookmarkStart w:id="565" w:name="_Toc510696649"/>
      <w:bookmarkStart w:id="566" w:name="_Hlk530142087"/>
      <w:bookmarkStart w:id="567" w:name="_Toc112939418"/>
      <w:r>
        <w:t>5.1</w:t>
      </w:r>
      <w:r>
        <w:tab/>
        <w:t>Nmfaf_3daDataManagement Service API</w:t>
      </w:r>
      <w:bookmarkEnd w:id="555"/>
      <w:bookmarkEnd w:id="556"/>
      <w:bookmarkEnd w:id="557"/>
      <w:bookmarkEnd w:id="558"/>
      <w:bookmarkEnd w:id="559"/>
      <w:bookmarkEnd w:id="560"/>
      <w:bookmarkEnd w:id="561"/>
      <w:bookmarkEnd w:id="562"/>
      <w:bookmarkEnd w:id="563"/>
      <w:bookmarkEnd w:id="564"/>
      <w:bookmarkEnd w:id="567"/>
    </w:p>
    <w:p w14:paraId="78EFF3A6" w14:textId="77777777" w:rsidR="00345A8F" w:rsidRDefault="00D862C6">
      <w:pPr>
        <w:pStyle w:val="30"/>
      </w:pPr>
      <w:bookmarkStart w:id="568" w:name="_Toc72784147"/>
      <w:bookmarkStart w:id="569" w:name="_Toc73041693"/>
      <w:bookmarkStart w:id="570" w:name="_Toc81244760"/>
      <w:bookmarkStart w:id="571" w:name="_Toc88645330"/>
      <w:bookmarkStart w:id="572" w:name="_Toc89426242"/>
      <w:bookmarkStart w:id="573" w:name="_Toc94033127"/>
      <w:bookmarkStart w:id="574" w:name="_Toc97037283"/>
      <w:bookmarkStart w:id="575" w:name="_Toc97193067"/>
      <w:bookmarkStart w:id="576" w:name="_Toc100953700"/>
      <w:bookmarkStart w:id="577" w:name="_Toc104547351"/>
      <w:bookmarkStart w:id="578" w:name="_Toc112939419"/>
      <w:r>
        <w:t>5.1.1</w:t>
      </w:r>
      <w:r>
        <w:tab/>
        <w:t>Introduction</w:t>
      </w:r>
      <w:bookmarkEnd w:id="568"/>
      <w:bookmarkEnd w:id="569"/>
      <w:bookmarkEnd w:id="570"/>
      <w:bookmarkEnd w:id="571"/>
      <w:bookmarkEnd w:id="572"/>
      <w:bookmarkEnd w:id="573"/>
      <w:bookmarkEnd w:id="574"/>
      <w:bookmarkEnd w:id="575"/>
      <w:bookmarkEnd w:id="576"/>
      <w:bookmarkEnd w:id="577"/>
      <w:bookmarkEnd w:id="578"/>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579" w:name="_Toc72784148"/>
      <w:bookmarkStart w:id="580" w:name="_Toc73041694"/>
      <w:bookmarkStart w:id="581" w:name="_Toc81244761"/>
      <w:bookmarkStart w:id="582" w:name="_Toc88645331"/>
      <w:bookmarkStart w:id="583" w:name="_Toc89426243"/>
      <w:bookmarkStart w:id="584" w:name="_Toc94033128"/>
      <w:bookmarkStart w:id="585" w:name="_Toc97037284"/>
      <w:bookmarkStart w:id="586" w:name="_Toc97193068"/>
      <w:bookmarkStart w:id="587" w:name="_Toc100953701"/>
      <w:bookmarkStart w:id="588" w:name="_Toc104547352"/>
      <w:bookmarkStart w:id="589" w:name="_Toc112939420"/>
      <w:r>
        <w:t>5.1.2</w:t>
      </w:r>
      <w:r>
        <w:tab/>
        <w:t>Usage of HTTP</w:t>
      </w:r>
      <w:bookmarkEnd w:id="579"/>
      <w:bookmarkEnd w:id="580"/>
      <w:bookmarkEnd w:id="581"/>
      <w:bookmarkEnd w:id="582"/>
      <w:bookmarkEnd w:id="583"/>
      <w:bookmarkEnd w:id="584"/>
      <w:bookmarkEnd w:id="585"/>
      <w:bookmarkEnd w:id="586"/>
      <w:bookmarkEnd w:id="587"/>
      <w:bookmarkEnd w:id="588"/>
      <w:bookmarkEnd w:id="589"/>
    </w:p>
    <w:p w14:paraId="61B02A9E" w14:textId="77777777" w:rsidR="00345A8F" w:rsidRDefault="00D862C6">
      <w:pPr>
        <w:pStyle w:val="40"/>
      </w:pPr>
      <w:bookmarkStart w:id="590" w:name="_Toc72784149"/>
      <w:bookmarkStart w:id="591" w:name="_Toc73041695"/>
      <w:bookmarkStart w:id="592" w:name="_Toc81244762"/>
      <w:bookmarkStart w:id="593" w:name="_Toc88645332"/>
      <w:bookmarkStart w:id="594" w:name="_Toc89426244"/>
      <w:bookmarkStart w:id="595" w:name="_Toc94033129"/>
      <w:bookmarkStart w:id="596" w:name="_Toc97037285"/>
      <w:bookmarkStart w:id="597" w:name="_Toc97193069"/>
      <w:bookmarkStart w:id="598" w:name="_Toc100953702"/>
      <w:bookmarkStart w:id="599" w:name="_Toc104547353"/>
      <w:bookmarkStart w:id="600" w:name="_Toc112939421"/>
      <w:r>
        <w:t>5.1.2.1</w:t>
      </w:r>
      <w:r>
        <w:tab/>
        <w:t>General</w:t>
      </w:r>
      <w:bookmarkEnd w:id="590"/>
      <w:bookmarkEnd w:id="591"/>
      <w:bookmarkEnd w:id="592"/>
      <w:bookmarkEnd w:id="593"/>
      <w:bookmarkEnd w:id="594"/>
      <w:bookmarkEnd w:id="595"/>
      <w:bookmarkEnd w:id="596"/>
      <w:bookmarkEnd w:id="597"/>
      <w:bookmarkEnd w:id="598"/>
      <w:bookmarkEnd w:id="599"/>
      <w:bookmarkEnd w:id="600"/>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lastRenderedPageBreak/>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601" w:name="_Toc72784150"/>
      <w:bookmarkStart w:id="602" w:name="_Toc73041696"/>
      <w:bookmarkStart w:id="603" w:name="_Toc81244763"/>
      <w:bookmarkStart w:id="604" w:name="_Toc88645333"/>
      <w:bookmarkStart w:id="605" w:name="_Toc89426245"/>
      <w:bookmarkStart w:id="606" w:name="_Toc94033130"/>
      <w:bookmarkStart w:id="607" w:name="_Toc97037286"/>
      <w:bookmarkStart w:id="608" w:name="_Toc97193070"/>
      <w:bookmarkStart w:id="609" w:name="_Toc100953703"/>
      <w:bookmarkStart w:id="610" w:name="_Toc104547354"/>
      <w:bookmarkStart w:id="611" w:name="_Toc112939422"/>
      <w:r>
        <w:t>5.1.2.2</w:t>
      </w:r>
      <w:r>
        <w:tab/>
        <w:t>HTTP standard headers</w:t>
      </w:r>
      <w:bookmarkEnd w:id="601"/>
      <w:bookmarkEnd w:id="602"/>
      <w:bookmarkEnd w:id="603"/>
      <w:bookmarkEnd w:id="604"/>
      <w:bookmarkEnd w:id="605"/>
      <w:bookmarkEnd w:id="606"/>
      <w:bookmarkEnd w:id="607"/>
      <w:bookmarkEnd w:id="608"/>
      <w:bookmarkEnd w:id="609"/>
      <w:bookmarkEnd w:id="610"/>
      <w:bookmarkEnd w:id="611"/>
    </w:p>
    <w:p w14:paraId="199C9D4C" w14:textId="77777777" w:rsidR="00345A8F" w:rsidRDefault="00D862C6">
      <w:pPr>
        <w:pStyle w:val="50"/>
        <w:rPr>
          <w:lang w:eastAsia="zh-CN"/>
        </w:rPr>
      </w:pPr>
      <w:bookmarkStart w:id="612" w:name="_Toc72784151"/>
      <w:bookmarkStart w:id="613" w:name="_Toc73041697"/>
      <w:bookmarkStart w:id="614" w:name="_Toc81244764"/>
      <w:bookmarkStart w:id="615" w:name="_Toc88645334"/>
      <w:bookmarkStart w:id="616" w:name="_Toc89426246"/>
      <w:bookmarkStart w:id="617" w:name="_Toc94033131"/>
      <w:bookmarkStart w:id="618" w:name="_Toc97037287"/>
      <w:bookmarkStart w:id="619" w:name="_Toc97193071"/>
      <w:bookmarkStart w:id="620" w:name="_Toc100953704"/>
      <w:bookmarkStart w:id="621" w:name="_Toc104547355"/>
      <w:bookmarkStart w:id="622" w:name="_Toc112939423"/>
      <w:r>
        <w:t>5.1.2.2.1</w:t>
      </w:r>
      <w:r>
        <w:rPr>
          <w:rFonts w:hint="eastAsia"/>
          <w:lang w:eastAsia="zh-CN"/>
        </w:rPr>
        <w:tab/>
      </w:r>
      <w:r>
        <w:rPr>
          <w:lang w:eastAsia="zh-CN"/>
        </w:rPr>
        <w:t>General</w:t>
      </w:r>
      <w:bookmarkEnd w:id="612"/>
      <w:bookmarkEnd w:id="613"/>
      <w:bookmarkEnd w:id="614"/>
      <w:bookmarkEnd w:id="615"/>
      <w:bookmarkEnd w:id="616"/>
      <w:bookmarkEnd w:id="617"/>
      <w:bookmarkEnd w:id="618"/>
      <w:bookmarkEnd w:id="619"/>
      <w:bookmarkEnd w:id="620"/>
      <w:bookmarkEnd w:id="621"/>
      <w:bookmarkEnd w:id="622"/>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623" w:name="_Toc72784152"/>
      <w:bookmarkStart w:id="624" w:name="_Toc73041698"/>
      <w:bookmarkStart w:id="625" w:name="_Toc81244765"/>
      <w:bookmarkStart w:id="626" w:name="_Toc88645335"/>
      <w:bookmarkStart w:id="627" w:name="_Toc89426247"/>
      <w:bookmarkStart w:id="628" w:name="_Toc94033132"/>
      <w:bookmarkStart w:id="629" w:name="_Toc97037288"/>
      <w:bookmarkStart w:id="630" w:name="_Toc97193072"/>
      <w:bookmarkStart w:id="631" w:name="_Toc100953705"/>
      <w:bookmarkStart w:id="632" w:name="_Toc104547356"/>
      <w:bookmarkStart w:id="633" w:name="_Toc112939424"/>
      <w:r>
        <w:t>5.1.2.2.2</w:t>
      </w:r>
      <w:r>
        <w:tab/>
        <w:t>Content type</w:t>
      </w:r>
      <w:bookmarkEnd w:id="623"/>
      <w:bookmarkEnd w:id="624"/>
      <w:bookmarkEnd w:id="625"/>
      <w:bookmarkEnd w:id="626"/>
      <w:bookmarkEnd w:id="627"/>
      <w:bookmarkEnd w:id="628"/>
      <w:bookmarkEnd w:id="629"/>
      <w:bookmarkEnd w:id="630"/>
      <w:bookmarkEnd w:id="631"/>
      <w:bookmarkEnd w:id="632"/>
      <w:bookmarkEnd w:id="633"/>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634" w:name="_Toc72784153"/>
      <w:bookmarkStart w:id="635" w:name="_Toc73041699"/>
      <w:bookmarkStart w:id="636" w:name="_Toc81244766"/>
      <w:bookmarkStart w:id="637" w:name="_Toc88645336"/>
      <w:bookmarkStart w:id="638" w:name="_Toc89426248"/>
      <w:bookmarkStart w:id="639" w:name="_Toc94033133"/>
      <w:bookmarkStart w:id="640" w:name="_Toc97037289"/>
      <w:bookmarkStart w:id="641" w:name="_Toc97193073"/>
      <w:bookmarkStart w:id="642" w:name="_Toc100953706"/>
      <w:bookmarkStart w:id="643" w:name="_Toc104547357"/>
      <w:bookmarkStart w:id="644" w:name="_Toc112939425"/>
      <w:r>
        <w:t>5.1.2.3</w:t>
      </w:r>
      <w:r>
        <w:tab/>
        <w:t>HTTP custom headers</w:t>
      </w:r>
      <w:bookmarkEnd w:id="634"/>
      <w:bookmarkEnd w:id="635"/>
      <w:bookmarkEnd w:id="636"/>
      <w:bookmarkEnd w:id="637"/>
      <w:bookmarkEnd w:id="638"/>
      <w:bookmarkEnd w:id="639"/>
      <w:bookmarkEnd w:id="640"/>
      <w:bookmarkEnd w:id="641"/>
      <w:bookmarkEnd w:id="642"/>
      <w:bookmarkEnd w:id="643"/>
      <w:bookmarkEnd w:id="644"/>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645" w:name="_Toc72784154"/>
      <w:bookmarkStart w:id="646" w:name="_Toc73041700"/>
      <w:bookmarkStart w:id="647" w:name="_Toc81244767"/>
      <w:bookmarkStart w:id="648" w:name="_Toc88645337"/>
      <w:bookmarkStart w:id="649" w:name="_Toc89426249"/>
      <w:bookmarkStart w:id="650" w:name="_Toc94033134"/>
      <w:bookmarkStart w:id="651" w:name="_Toc97037290"/>
      <w:bookmarkStart w:id="652" w:name="_Toc97193074"/>
      <w:bookmarkStart w:id="653" w:name="_Toc100953707"/>
      <w:bookmarkStart w:id="654" w:name="_Toc104547358"/>
      <w:bookmarkStart w:id="655" w:name="_Toc112939426"/>
      <w:r>
        <w:t>5.1.3</w:t>
      </w:r>
      <w:r>
        <w:tab/>
        <w:t>Resources</w:t>
      </w:r>
      <w:bookmarkEnd w:id="645"/>
      <w:bookmarkEnd w:id="646"/>
      <w:bookmarkEnd w:id="647"/>
      <w:bookmarkEnd w:id="648"/>
      <w:bookmarkEnd w:id="649"/>
      <w:bookmarkEnd w:id="650"/>
      <w:bookmarkEnd w:id="651"/>
      <w:bookmarkEnd w:id="652"/>
      <w:bookmarkEnd w:id="653"/>
      <w:bookmarkEnd w:id="654"/>
      <w:bookmarkEnd w:id="655"/>
    </w:p>
    <w:p w14:paraId="6B2B1DA0" w14:textId="3083CFB6" w:rsidR="005B4BD5" w:rsidRPr="005B4BD5" w:rsidRDefault="00D862C6" w:rsidP="005B4BD5">
      <w:pPr>
        <w:pStyle w:val="40"/>
        <w:rPr>
          <w:rFonts w:eastAsia="宋体"/>
        </w:rPr>
      </w:pPr>
      <w:bookmarkStart w:id="656" w:name="_Toc72784155"/>
      <w:bookmarkStart w:id="657" w:name="_Toc73041701"/>
      <w:bookmarkStart w:id="658" w:name="_Toc81244768"/>
      <w:bookmarkStart w:id="659" w:name="_Toc88645338"/>
      <w:bookmarkStart w:id="660" w:name="_Toc89426250"/>
      <w:bookmarkStart w:id="661" w:name="_Toc94033135"/>
      <w:bookmarkStart w:id="662" w:name="_Toc97037291"/>
      <w:bookmarkStart w:id="663" w:name="_Toc97193075"/>
      <w:bookmarkStart w:id="664" w:name="_Toc100953708"/>
      <w:bookmarkStart w:id="665" w:name="_Toc104547359"/>
      <w:bookmarkStart w:id="666" w:name="_Toc112939427"/>
      <w:r>
        <w:t>5.1.3.1</w:t>
      </w:r>
      <w:r>
        <w:tab/>
        <w:t>Overview</w:t>
      </w:r>
      <w:bookmarkEnd w:id="656"/>
      <w:bookmarkEnd w:id="657"/>
      <w:bookmarkEnd w:id="658"/>
      <w:bookmarkEnd w:id="659"/>
      <w:bookmarkEnd w:id="660"/>
      <w:bookmarkEnd w:id="661"/>
      <w:bookmarkEnd w:id="662"/>
      <w:bookmarkEnd w:id="663"/>
      <w:bookmarkEnd w:id="664"/>
      <w:bookmarkEnd w:id="665"/>
      <w:bookmarkEnd w:id="666"/>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79.5pt;height:155.25pt" o:ole="">
            <v:imagedata r:id="rId30" o:title=""/>
          </v:shape>
          <o:OLEObject Type="Embed" ProgID="Visio.Drawing.15" ShapeID="_x0000_i1034" DrawAspect="Content" ObjectID="_1723552224"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lastRenderedPageBreak/>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w:t>
            </w:r>
            <w:r>
              <w:lastRenderedPageBreak/>
              <w:t>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667" w:name="_Toc72784156"/>
      <w:bookmarkStart w:id="668" w:name="_Toc73041702"/>
      <w:bookmarkStart w:id="669" w:name="_Toc81244769"/>
      <w:bookmarkStart w:id="670" w:name="_Toc88645339"/>
      <w:bookmarkStart w:id="671" w:name="_Toc89426251"/>
      <w:bookmarkStart w:id="672" w:name="_Toc94033136"/>
      <w:bookmarkStart w:id="673" w:name="_Toc97037292"/>
      <w:bookmarkStart w:id="674" w:name="_Toc97193076"/>
      <w:bookmarkStart w:id="675" w:name="_Toc100953709"/>
      <w:bookmarkStart w:id="676" w:name="_Toc104547360"/>
      <w:bookmarkStart w:id="677" w:name="_Toc112939428"/>
      <w:r>
        <w:t>5.1.3.2</w:t>
      </w:r>
      <w:r>
        <w:tab/>
        <w:t xml:space="preserve">Resource: </w:t>
      </w:r>
      <w:r w:rsidR="00865A7E" w:rsidRPr="00865A7E">
        <w:t>MFAF Configurations</w:t>
      </w:r>
      <w:bookmarkEnd w:id="667"/>
      <w:bookmarkEnd w:id="668"/>
      <w:bookmarkEnd w:id="669"/>
      <w:bookmarkEnd w:id="670"/>
      <w:bookmarkEnd w:id="671"/>
      <w:bookmarkEnd w:id="672"/>
      <w:bookmarkEnd w:id="673"/>
      <w:bookmarkEnd w:id="674"/>
      <w:bookmarkEnd w:id="675"/>
      <w:bookmarkEnd w:id="676"/>
      <w:bookmarkEnd w:id="677"/>
    </w:p>
    <w:p w14:paraId="335CB665" w14:textId="77777777" w:rsidR="00345A8F" w:rsidRDefault="00D862C6">
      <w:pPr>
        <w:pStyle w:val="50"/>
      </w:pPr>
      <w:bookmarkStart w:id="678" w:name="_Toc72784157"/>
      <w:bookmarkStart w:id="679" w:name="_Toc73041703"/>
      <w:bookmarkStart w:id="680" w:name="_Toc81244770"/>
      <w:bookmarkStart w:id="681" w:name="_Toc88645340"/>
      <w:bookmarkStart w:id="682" w:name="_Toc89426252"/>
      <w:bookmarkStart w:id="683" w:name="_Toc94033137"/>
      <w:bookmarkStart w:id="684" w:name="_Toc97037293"/>
      <w:bookmarkStart w:id="685" w:name="_Toc97193077"/>
      <w:bookmarkStart w:id="686" w:name="_Toc100953710"/>
      <w:bookmarkStart w:id="687" w:name="_Toc104547361"/>
      <w:bookmarkStart w:id="688" w:name="_Toc112939429"/>
      <w:r>
        <w:t>5.1.3.2.1</w:t>
      </w:r>
      <w:r>
        <w:tab/>
        <w:t>Description</w:t>
      </w:r>
      <w:bookmarkEnd w:id="678"/>
      <w:bookmarkEnd w:id="679"/>
      <w:bookmarkEnd w:id="680"/>
      <w:bookmarkEnd w:id="681"/>
      <w:bookmarkEnd w:id="682"/>
      <w:bookmarkEnd w:id="683"/>
      <w:bookmarkEnd w:id="684"/>
      <w:bookmarkEnd w:id="685"/>
      <w:bookmarkEnd w:id="686"/>
      <w:bookmarkEnd w:id="687"/>
      <w:bookmarkEnd w:id="688"/>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689" w:name="_Toc72784158"/>
      <w:bookmarkStart w:id="690" w:name="_Toc73041704"/>
      <w:bookmarkStart w:id="691" w:name="_Toc81244771"/>
      <w:bookmarkStart w:id="692" w:name="_Toc88645341"/>
      <w:bookmarkStart w:id="693" w:name="_Toc89426253"/>
      <w:bookmarkStart w:id="694" w:name="_Toc94033138"/>
      <w:bookmarkStart w:id="695" w:name="_Toc97037294"/>
      <w:bookmarkStart w:id="696" w:name="_Toc97193078"/>
      <w:bookmarkStart w:id="697" w:name="_Toc100953711"/>
      <w:bookmarkStart w:id="698" w:name="_Toc104547362"/>
      <w:bookmarkStart w:id="699" w:name="_Toc112939430"/>
      <w:r>
        <w:t>5.1.3.2.2</w:t>
      </w:r>
      <w:r>
        <w:tab/>
        <w:t>Resource Definition</w:t>
      </w:r>
      <w:bookmarkEnd w:id="689"/>
      <w:bookmarkEnd w:id="690"/>
      <w:bookmarkEnd w:id="691"/>
      <w:bookmarkEnd w:id="692"/>
      <w:bookmarkEnd w:id="693"/>
      <w:bookmarkEnd w:id="694"/>
      <w:bookmarkEnd w:id="695"/>
      <w:bookmarkEnd w:id="696"/>
      <w:bookmarkEnd w:id="697"/>
      <w:bookmarkEnd w:id="698"/>
      <w:bookmarkEnd w:id="699"/>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700" w:name="_Toc72784159"/>
      <w:bookmarkStart w:id="701" w:name="_Toc73041705"/>
      <w:bookmarkStart w:id="702" w:name="_Toc81244772"/>
      <w:bookmarkStart w:id="703" w:name="_Toc88645342"/>
      <w:bookmarkStart w:id="704" w:name="_Toc89426254"/>
      <w:bookmarkStart w:id="705" w:name="_Toc94033139"/>
      <w:bookmarkStart w:id="706" w:name="_Toc97037295"/>
      <w:bookmarkStart w:id="707" w:name="_Toc97193079"/>
      <w:bookmarkStart w:id="708" w:name="_Toc100953712"/>
      <w:bookmarkStart w:id="709" w:name="_Toc104547363"/>
      <w:bookmarkStart w:id="710" w:name="_Toc112939431"/>
      <w:r>
        <w:t>5.1.3.2.3</w:t>
      </w:r>
      <w:r>
        <w:tab/>
        <w:t>Resource Standard Methods</w:t>
      </w:r>
      <w:bookmarkEnd w:id="700"/>
      <w:bookmarkEnd w:id="701"/>
      <w:bookmarkEnd w:id="702"/>
      <w:bookmarkEnd w:id="703"/>
      <w:bookmarkEnd w:id="704"/>
      <w:bookmarkEnd w:id="705"/>
      <w:bookmarkEnd w:id="706"/>
      <w:bookmarkEnd w:id="707"/>
      <w:bookmarkEnd w:id="708"/>
      <w:bookmarkEnd w:id="709"/>
      <w:bookmarkEnd w:id="710"/>
    </w:p>
    <w:p w14:paraId="1E1C5306" w14:textId="77777777" w:rsidR="00345A8F" w:rsidRDefault="00D862C6">
      <w:pPr>
        <w:pStyle w:val="6"/>
      </w:pPr>
      <w:bookmarkStart w:id="711" w:name="_Toc72784160"/>
      <w:bookmarkStart w:id="712" w:name="_Toc73041706"/>
      <w:bookmarkStart w:id="713" w:name="_Toc81244773"/>
      <w:bookmarkStart w:id="714" w:name="_Toc88645343"/>
      <w:bookmarkStart w:id="715" w:name="_Toc89426255"/>
      <w:bookmarkStart w:id="716" w:name="_Toc94033140"/>
      <w:bookmarkStart w:id="717" w:name="_Toc97037296"/>
      <w:bookmarkStart w:id="718" w:name="_Toc97193080"/>
      <w:bookmarkStart w:id="719" w:name="_Toc100953713"/>
      <w:bookmarkStart w:id="720" w:name="_Toc104547364"/>
      <w:bookmarkStart w:id="721" w:name="_Toc112939432"/>
      <w:r>
        <w:t>5.1.3.2.3.1</w:t>
      </w:r>
      <w:r>
        <w:tab/>
      </w:r>
      <w:bookmarkEnd w:id="711"/>
      <w:bookmarkEnd w:id="712"/>
      <w:r w:rsidR="00865A7E">
        <w:t>POST</w:t>
      </w:r>
      <w:bookmarkEnd w:id="713"/>
      <w:bookmarkEnd w:id="714"/>
      <w:bookmarkEnd w:id="715"/>
      <w:bookmarkEnd w:id="716"/>
      <w:bookmarkEnd w:id="717"/>
      <w:bookmarkEnd w:id="718"/>
      <w:bookmarkEnd w:id="719"/>
      <w:bookmarkEnd w:id="720"/>
      <w:bookmarkEnd w:id="721"/>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lastRenderedPageBreak/>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722" w:name="_Toc72784162"/>
      <w:bookmarkStart w:id="723" w:name="_Toc73041708"/>
      <w:bookmarkStart w:id="724" w:name="_Toc81244774"/>
      <w:bookmarkStart w:id="725" w:name="_Toc88645344"/>
      <w:bookmarkStart w:id="726" w:name="_Toc89426256"/>
      <w:bookmarkStart w:id="727" w:name="_Toc94033141"/>
      <w:bookmarkStart w:id="728" w:name="_Toc97037297"/>
      <w:bookmarkStart w:id="729" w:name="_Toc97193081"/>
      <w:bookmarkStart w:id="730" w:name="_Toc100953714"/>
      <w:bookmarkStart w:id="731" w:name="_Toc104547365"/>
      <w:bookmarkStart w:id="732" w:name="_Toc112939433"/>
      <w:r>
        <w:t>5.1.3.2.4</w:t>
      </w:r>
      <w:r>
        <w:tab/>
        <w:t>Resource Custom Operations</w:t>
      </w:r>
      <w:bookmarkEnd w:id="722"/>
      <w:bookmarkEnd w:id="723"/>
      <w:bookmarkEnd w:id="724"/>
      <w:bookmarkEnd w:id="725"/>
      <w:bookmarkEnd w:id="726"/>
      <w:bookmarkEnd w:id="727"/>
      <w:bookmarkEnd w:id="728"/>
      <w:bookmarkEnd w:id="729"/>
      <w:bookmarkEnd w:id="730"/>
      <w:bookmarkEnd w:id="731"/>
      <w:bookmarkEnd w:id="732"/>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733" w:name="_Toc88645345"/>
      <w:bookmarkStart w:id="734" w:name="_Toc89426257"/>
      <w:bookmarkStart w:id="735" w:name="_Toc94033142"/>
      <w:bookmarkStart w:id="736" w:name="_Toc97037298"/>
      <w:bookmarkStart w:id="737" w:name="_Toc97193082"/>
      <w:bookmarkStart w:id="738" w:name="_Toc100953715"/>
      <w:bookmarkStart w:id="739" w:name="_Toc104547366"/>
      <w:bookmarkStart w:id="740" w:name="_Toc72784168"/>
      <w:bookmarkStart w:id="741" w:name="_Toc73041714"/>
      <w:bookmarkStart w:id="742" w:name="_Toc81244775"/>
      <w:bookmarkStart w:id="743" w:name="_Toc112939434"/>
      <w:r>
        <w:t>5.1.3.3</w:t>
      </w:r>
      <w:r>
        <w:tab/>
        <w:t xml:space="preserve">Resource: </w:t>
      </w:r>
      <w:r w:rsidR="00DB0E87">
        <w:t xml:space="preserve">Individual </w:t>
      </w:r>
      <w:r w:rsidR="00DB0E87" w:rsidRPr="00865A7E">
        <w:t>MFAF Configuration</w:t>
      </w:r>
      <w:bookmarkEnd w:id="733"/>
      <w:bookmarkEnd w:id="734"/>
      <w:bookmarkEnd w:id="735"/>
      <w:bookmarkEnd w:id="736"/>
      <w:bookmarkEnd w:id="737"/>
      <w:bookmarkEnd w:id="738"/>
      <w:bookmarkEnd w:id="739"/>
      <w:bookmarkEnd w:id="743"/>
      <w:r w:rsidR="00DB0E87" w:rsidDel="00DB0E87">
        <w:t xml:space="preserve"> </w:t>
      </w:r>
      <w:bookmarkEnd w:id="740"/>
      <w:bookmarkEnd w:id="741"/>
      <w:bookmarkEnd w:id="742"/>
    </w:p>
    <w:p w14:paraId="080FD78B" w14:textId="77777777" w:rsidR="00DB0E87" w:rsidRDefault="00DB0E87" w:rsidP="00DB0E87">
      <w:pPr>
        <w:pStyle w:val="50"/>
      </w:pPr>
      <w:bookmarkStart w:id="744" w:name="_Toc88645346"/>
      <w:bookmarkStart w:id="745" w:name="_Toc89426258"/>
      <w:bookmarkStart w:id="746" w:name="_Toc94033143"/>
      <w:bookmarkStart w:id="747" w:name="_Toc97037299"/>
      <w:bookmarkStart w:id="748" w:name="_Toc97193083"/>
      <w:bookmarkStart w:id="749" w:name="_Toc100953716"/>
      <w:bookmarkStart w:id="750" w:name="_Toc104547367"/>
      <w:bookmarkStart w:id="751" w:name="_Toc112939435"/>
      <w:r>
        <w:t>5.1.3.2.1</w:t>
      </w:r>
      <w:r>
        <w:tab/>
        <w:t>Description</w:t>
      </w:r>
      <w:bookmarkEnd w:id="744"/>
      <w:bookmarkEnd w:id="745"/>
      <w:bookmarkEnd w:id="746"/>
      <w:bookmarkEnd w:id="747"/>
      <w:bookmarkEnd w:id="748"/>
      <w:bookmarkEnd w:id="749"/>
      <w:bookmarkEnd w:id="750"/>
      <w:bookmarkEnd w:id="751"/>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752" w:name="_Toc88645347"/>
      <w:bookmarkStart w:id="753" w:name="_Toc89426259"/>
      <w:bookmarkStart w:id="754" w:name="_Toc94033144"/>
      <w:bookmarkStart w:id="755" w:name="_Toc97037300"/>
      <w:bookmarkStart w:id="756" w:name="_Toc97193084"/>
      <w:bookmarkStart w:id="757" w:name="_Toc100953717"/>
      <w:bookmarkStart w:id="758" w:name="_Toc104547368"/>
      <w:bookmarkStart w:id="759" w:name="_Toc112939436"/>
      <w:r>
        <w:t>5.1.3.3.2</w:t>
      </w:r>
      <w:r>
        <w:tab/>
        <w:t>Resource Definition</w:t>
      </w:r>
      <w:bookmarkEnd w:id="752"/>
      <w:bookmarkEnd w:id="753"/>
      <w:bookmarkEnd w:id="754"/>
      <w:bookmarkEnd w:id="755"/>
      <w:bookmarkEnd w:id="756"/>
      <w:bookmarkEnd w:id="757"/>
      <w:bookmarkEnd w:id="758"/>
      <w:bookmarkEnd w:id="759"/>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760" w:name="_Toc88645348"/>
      <w:bookmarkStart w:id="761" w:name="_Toc89426260"/>
      <w:bookmarkStart w:id="762" w:name="_Toc94033145"/>
      <w:bookmarkStart w:id="763" w:name="_Toc97037301"/>
      <w:bookmarkStart w:id="764" w:name="_Toc97193085"/>
      <w:bookmarkStart w:id="765" w:name="_Toc100953718"/>
      <w:bookmarkStart w:id="766" w:name="_Toc104547369"/>
      <w:bookmarkStart w:id="767" w:name="_Toc112939437"/>
      <w:r>
        <w:t>5.1.3.3.3</w:t>
      </w:r>
      <w:r>
        <w:tab/>
        <w:t>Resource Standard Methods</w:t>
      </w:r>
      <w:bookmarkEnd w:id="760"/>
      <w:bookmarkEnd w:id="761"/>
      <w:bookmarkEnd w:id="762"/>
      <w:bookmarkEnd w:id="763"/>
      <w:bookmarkEnd w:id="764"/>
      <w:bookmarkEnd w:id="765"/>
      <w:bookmarkEnd w:id="766"/>
      <w:bookmarkEnd w:id="767"/>
    </w:p>
    <w:p w14:paraId="0E1D95C7" w14:textId="77777777" w:rsidR="00DB0E87" w:rsidRDefault="00DB0E87" w:rsidP="00DB0E87">
      <w:pPr>
        <w:pStyle w:val="6"/>
      </w:pPr>
      <w:bookmarkStart w:id="768" w:name="_Toc88645349"/>
      <w:bookmarkStart w:id="769" w:name="_Toc89426261"/>
      <w:bookmarkStart w:id="770" w:name="_Toc94033146"/>
      <w:bookmarkStart w:id="771" w:name="_Toc97037302"/>
      <w:bookmarkStart w:id="772" w:name="_Toc97193086"/>
      <w:bookmarkStart w:id="773" w:name="_Toc100953719"/>
      <w:bookmarkStart w:id="774" w:name="_Toc104547370"/>
      <w:bookmarkStart w:id="775" w:name="_Toc112939438"/>
      <w:r>
        <w:t>5.1.3.3.3.1</w:t>
      </w:r>
      <w:r>
        <w:tab/>
        <w:t>PUT</w:t>
      </w:r>
      <w:bookmarkEnd w:id="768"/>
      <w:bookmarkEnd w:id="769"/>
      <w:bookmarkEnd w:id="770"/>
      <w:bookmarkEnd w:id="771"/>
      <w:bookmarkEnd w:id="772"/>
      <w:bookmarkEnd w:id="773"/>
      <w:bookmarkEnd w:id="774"/>
      <w:bookmarkEnd w:id="775"/>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lastRenderedPageBreak/>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776" w:name="_Toc88645350"/>
      <w:bookmarkStart w:id="777" w:name="_Toc89426262"/>
      <w:bookmarkStart w:id="778" w:name="_Toc94033147"/>
      <w:bookmarkStart w:id="779" w:name="_Toc97037303"/>
      <w:bookmarkStart w:id="780" w:name="_Toc97193087"/>
      <w:bookmarkStart w:id="781" w:name="_Toc100953720"/>
      <w:bookmarkStart w:id="782" w:name="_Toc104547371"/>
      <w:bookmarkStart w:id="783" w:name="_Toc112939439"/>
      <w:r>
        <w:t>5.1.3.3.3.2</w:t>
      </w:r>
      <w:r>
        <w:tab/>
      </w:r>
      <w:r>
        <w:rPr>
          <w:rFonts w:hint="eastAsia"/>
          <w:lang w:eastAsia="zh-CN"/>
        </w:rPr>
        <w:t>DELETE</w:t>
      </w:r>
      <w:bookmarkEnd w:id="776"/>
      <w:bookmarkEnd w:id="777"/>
      <w:bookmarkEnd w:id="778"/>
      <w:bookmarkEnd w:id="779"/>
      <w:bookmarkEnd w:id="780"/>
      <w:bookmarkEnd w:id="781"/>
      <w:bookmarkEnd w:id="782"/>
      <w:bookmarkEnd w:id="783"/>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784" w:name="_Toc72784169"/>
      <w:bookmarkStart w:id="785" w:name="_Toc73041715"/>
      <w:bookmarkStart w:id="786" w:name="_Toc81244776"/>
      <w:bookmarkStart w:id="787" w:name="_Toc88645351"/>
      <w:bookmarkStart w:id="788" w:name="_Toc89426263"/>
      <w:bookmarkStart w:id="789" w:name="_Toc94033148"/>
      <w:bookmarkStart w:id="790" w:name="_Toc97037304"/>
      <w:bookmarkStart w:id="791" w:name="_Toc97193088"/>
      <w:bookmarkStart w:id="792" w:name="_Toc100953721"/>
      <w:bookmarkStart w:id="793" w:name="_Toc104547372"/>
      <w:bookmarkStart w:id="794" w:name="_Toc112939440"/>
      <w:r>
        <w:t>5.1.4</w:t>
      </w:r>
      <w:r>
        <w:tab/>
        <w:t>Custom Operations without associated resources</w:t>
      </w:r>
      <w:bookmarkEnd w:id="784"/>
      <w:bookmarkEnd w:id="785"/>
      <w:bookmarkEnd w:id="786"/>
      <w:bookmarkEnd w:id="787"/>
      <w:bookmarkEnd w:id="788"/>
      <w:bookmarkEnd w:id="789"/>
      <w:bookmarkEnd w:id="790"/>
      <w:bookmarkEnd w:id="791"/>
      <w:bookmarkEnd w:id="792"/>
      <w:bookmarkEnd w:id="793"/>
      <w:bookmarkEnd w:id="794"/>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795" w:name="_Toc72784175"/>
      <w:bookmarkStart w:id="796" w:name="_Toc73041721"/>
      <w:bookmarkStart w:id="797" w:name="_Toc81244782"/>
      <w:bookmarkStart w:id="798" w:name="_Toc88645352"/>
      <w:bookmarkStart w:id="799" w:name="_Toc89426264"/>
      <w:bookmarkStart w:id="800" w:name="_Toc94033149"/>
      <w:bookmarkStart w:id="801" w:name="_Toc97037305"/>
      <w:bookmarkStart w:id="802" w:name="_Toc97193089"/>
      <w:bookmarkStart w:id="803" w:name="_Toc100953722"/>
      <w:bookmarkStart w:id="804" w:name="_Toc104547373"/>
      <w:bookmarkStart w:id="805" w:name="_Toc112939441"/>
      <w:r>
        <w:t>5.1.5</w:t>
      </w:r>
      <w:r>
        <w:tab/>
        <w:t>Notifications</w:t>
      </w:r>
      <w:bookmarkEnd w:id="795"/>
      <w:bookmarkEnd w:id="796"/>
      <w:bookmarkEnd w:id="797"/>
      <w:bookmarkEnd w:id="798"/>
      <w:bookmarkEnd w:id="799"/>
      <w:bookmarkEnd w:id="800"/>
      <w:bookmarkEnd w:id="801"/>
      <w:bookmarkEnd w:id="802"/>
      <w:bookmarkEnd w:id="803"/>
      <w:bookmarkEnd w:id="804"/>
      <w:bookmarkEnd w:id="805"/>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806" w:name="_Toc72784183"/>
      <w:bookmarkStart w:id="807" w:name="_Toc73041729"/>
      <w:bookmarkStart w:id="808" w:name="_Toc81244790"/>
      <w:bookmarkStart w:id="809" w:name="_Toc88645353"/>
      <w:bookmarkStart w:id="810" w:name="_Toc89426265"/>
      <w:bookmarkStart w:id="811" w:name="_Toc94033150"/>
      <w:bookmarkStart w:id="812" w:name="_Toc97037306"/>
      <w:bookmarkStart w:id="813" w:name="_Toc97193090"/>
      <w:bookmarkStart w:id="814" w:name="_Toc100953723"/>
      <w:bookmarkStart w:id="815" w:name="_Toc104547374"/>
      <w:bookmarkStart w:id="816" w:name="_Toc112939442"/>
      <w:r>
        <w:t>5.1.6</w:t>
      </w:r>
      <w:r>
        <w:tab/>
        <w:t>Data Model</w:t>
      </w:r>
      <w:bookmarkEnd w:id="806"/>
      <w:bookmarkEnd w:id="807"/>
      <w:bookmarkEnd w:id="808"/>
      <w:bookmarkEnd w:id="809"/>
      <w:bookmarkEnd w:id="810"/>
      <w:bookmarkEnd w:id="811"/>
      <w:bookmarkEnd w:id="812"/>
      <w:bookmarkEnd w:id="813"/>
      <w:bookmarkEnd w:id="814"/>
      <w:bookmarkEnd w:id="815"/>
      <w:bookmarkEnd w:id="816"/>
    </w:p>
    <w:p w14:paraId="3D2285F6" w14:textId="77777777" w:rsidR="00345A8F" w:rsidRDefault="00D862C6">
      <w:pPr>
        <w:pStyle w:val="40"/>
      </w:pPr>
      <w:bookmarkStart w:id="817" w:name="_Toc72784184"/>
      <w:bookmarkStart w:id="818" w:name="_Toc73041730"/>
      <w:bookmarkStart w:id="819" w:name="_Toc81244791"/>
      <w:bookmarkStart w:id="820" w:name="_Toc88645354"/>
      <w:bookmarkStart w:id="821" w:name="_Toc89426266"/>
      <w:bookmarkStart w:id="822" w:name="_Toc94033151"/>
      <w:bookmarkStart w:id="823" w:name="_Toc97037307"/>
      <w:bookmarkStart w:id="824" w:name="_Toc97193091"/>
      <w:bookmarkStart w:id="825" w:name="_Toc100953724"/>
      <w:bookmarkStart w:id="826" w:name="_Toc104547375"/>
      <w:bookmarkStart w:id="827" w:name="_Toc112939443"/>
      <w:r>
        <w:t>5.1.6.1</w:t>
      </w:r>
      <w:r>
        <w:tab/>
        <w:t>General</w:t>
      </w:r>
      <w:bookmarkEnd w:id="817"/>
      <w:bookmarkEnd w:id="818"/>
      <w:bookmarkEnd w:id="819"/>
      <w:bookmarkEnd w:id="820"/>
      <w:bookmarkEnd w:id="821"/>
      <w:bookmarkEnd w:id="822"/>
      <w:bookmarkEnd w:id="823"/>
      <w:bookmarkEnd w:id="824"/>
      <w:bookmarkEnd w:id="825"/>
      <w:bookmarkEnd w:id="826"/>
      <w:bookmarkEnd w:id="827"/>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lastRenderedPageBreak/>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828" w:name="_Toc72784185"/>
      <w:bookmarkStart w:id="829" w:name="_Toc73041731"/>
      <w:bookmarkStart w:id="830" w:name="_Toc81244792"/>
      <w:bookmarkStart w:id="831" w:name="_Toc88645355"/>
      <w:bookmarkStart w:id="832" w:name="_Toc89426267"/>
      <w:bookmarkStart w:id="833" w:name="_Toc94033152"/>
      <w:bookmarkStart w:id="834" w:name="_Toc97037308"/>
      <w:bookmarkStart w:id="835" w:name="_Toc97193092"/>
      <w:bookmarkStart w:id="836" w:name="_Toc100953725"/>
      <w:bookmarkStart w:id="837" w:name="_Toc104547376"/>
      <w:bookmarkStart w:id="838" w:name="_Toc112939444"/>
      <w:r>
        <w:rPr>
          <w:lang w:val="en-US"/>
        </w:rPr>
        <w:t>5.1.6.2</w:t>
      </w:r>
      <w:r>
        <w:rPr>
          <w:lang w:val="en-US"/>
        </w:rPr>
        <w:tab/>
        <w:t>Structured data types</w:t>
      </w:r>
      <w:bookmarkEnd w:id="828"/>
      <w:bookmarkEnd w:id="829"/>
      <w:bookmarkEnd w:id="830"/>
      <w:bookmarkEnd w:id="831"/>
      <w:bookmarkEnd w:id="832"/>
      <w:bookmarkEnd w:id="833"/>
      <w:bookmarkEnd w:id="834"/>
      <w:bookmarkEnd w:id="835"/>
      <w:bookmarkEnd w:id="836"/>
      <w:bookmarkEnd w:id="837"/>
      <w:bookmarkEnd w:id="838"/>
    </w:p>
    <w:p w14:paraId="75FD5A33" w14:textId="77777777" w:rsidR="00345A8F" w:rsidRDefault="00D862C6">
      <w:pPr>
        <w:pStyle w:val="50"/>
      </w:pPr>
      <w:bookmarkStart w:id="839" w:name="_Toc72784186"/>
      <w:bookmarkStart w:id="840" w:name="_Toc73041732"/>
      <w:bookmarkStart w:id="841" w:name="_Toc81244793"/>
      <w:bookmarkStart w:id="842" w:name="_Toc88645356"/>
      <w:bookmarkStart w:id="843" w:name="_Toc89426268"/>
      <w:bookmarkStart w:id="844" w:name="_Toc94033153"/>
      <w:bookmarkStart w:id="845" w:name="_Toc97037309"/>
      <w:bookmarkStart w:id="846" w:name="_Toc97193093"/>
      <w:bookmarkStart w:id="847" w:name="_Toc100953726"/>
      <w:bookmarkStart w:id="848" w:name="_Toc104547377"/>
      <w:bookmarkStart w:id="849" w:name="_Toc112939445"/>
      <w:r>
        <w:t>5.1.6.2.1</w:t>
      </w:r>
      <w:r>
        <w:tab/>
        <w:t>Introduction</w:t>
      </w:r>
      <w:bookmarkEnd w:id="839"/>
      <w:bookmarkEnd w:id="840"/>
      <w:bookmarkEnd w:id="841"/>
      <w:bookmarkEnd w:id="842"/>
      <w:bookmarkEnd w:id="843"/>
      <w:bookmarkEnd w:id="844"/>
      <w:bookmarkEnd w:id="845"/>
      <w:bookmarkEnd w:id="846"/>
      <w:bookmarkEnd w:id="847"/>
      <w:bookmarkEnd w:id="848"/>
      <w:bookmarkEnd w:id="849"/>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850" w:name="_Toc88645357"/>
      <w:bookmarkStart w:id="851" w:name="_Toc89426269"/>
      <w:bookmarkStart w:id="852" w:name="_Toc94033154"/>
      <w:bookmarkStart w:id="853" w:name="_Toc97037310"/>
      <w:bookmarkStart w:id="854" w:name="_Toc97193094"/>
      <w:bookmarkStart w:id="855" w:name="_Toc100953727"/>
      <w:bookmarkStart w:id="856" w:name="_Toc104547378"/>
      <w:bookmarkStart w:id="857" w:name="_Toc72784187"/>
      <w:bookmarkStart w:id="858" w:name="_Toc73041733"/>
      <w:bookmarkStart w:id="859" w:name="_Toc81244794"/>
      <w:bookmarkStart w:id="860" w:name="_Toc112939446"/>
      <w:r>
        <w:t>5.1.6.2.2</w:t>
      </w:r>
      <w:r>
        <w:tab/>
        <w:t xml:space="preserve">Type: </w:t>
      </w:r>
      <w:r w:rsidR="00291121">
        <w:t>MfafConfiguration</w:t>
      </w:r>
      <w:bookmarkEnd w:id="850"/>
      <w:bookmarkEnd w:id="851"/>
      <w:bookmarkEnd w:id="852"/>
      <w:bookmarkEnd w:id="853"/>
      <w:bookmarkEnd w:id="854"/>
      <w:bookmarkEnd w:id="855"/>
      <w:bookmarkEnd w:id="856"/>
      <w:bookmarkEnd w:id="860"/>
      <w:r w:rsidR="00291121" w:rsidDel="00291121">
        <w:t xml:space="preserve"> </w:t>
      </w:r>
      <w:bookmarkEnd w:id="857"/>
      <w:bookmarkEnd w:id="858"/>
      <w:bookmarkEnd w:id="859"/>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861" w:name="_Toc88645358"/>
      <w:bookmarkStart w:id="862" w:name="_Toc89426270"/>
      <w:bookmarkStart w:id="863" w:name="_Toc94033155"/>
      <w:bookmarkStart w:id="864" w:name="_Toc97037311"/>
      <w:bookmarkStart w:id="865" w:name="_Toc97193095"/>
      <w:bookmarkStart w:id="866" w:name="_Toc100953728"/>
      <w:bookmarkStart w:id="867" w:name="_Toc104547379"/>
      <w:bookmarkStart w:id="868" w:name="_Toc72784188"/>
      <w:bookmarkStart w:id="869" w:name="_Toc73041734"/>
      <w:bookmarkStart w:id="870" w:name="_Toc81244795"/>
      <w:bookmarkStart w:id="871" w:name="_Toc112939447"/>
      <w:r>
        <w:t>5.1.6.2.3</w:t>
      </w:r>
      <w:r>
        <w:tab/>
        <w:t xml:space="preserve">Type: </w:t>
      </w:r>
      <w:r w:rsidR="00C23DEF">
        <w:rPr>
          <w:noProof/>
        </w:rPr>
        <w:t>MessageConfiguration</w:t>
      </w:r>
      <w:bookmarkEnd w:id="861"/>
      <w:bookmarkEnd w:id="862"/>
      <w:bookmarkEnd w:id="863"/>
      <w:bookmarkEnd w:id="864"/>
      <w:bookmarkEnd w:id="865"/>
      <w:bookmarkEnd w:id="866"/>
      <w:bookmarkEnd w:id="867"/>
      <w:bookmarkEnd w:id="868"/>
      <w:bookmarkEnd w:id="869"/>
      <w:bookmarkEnd w:id="870"/>
      <w:bookmarkEnd w:id="871"/>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872" w:name="_Toc88645359"/>
      <w:bookmarkStart w:id="873" w:name="_Toc89426271"/>
      <w:bookmarkStart w:id="874" w:name="_Toc94033156"/>
      <w:bookmarkStart w:id="875" w:name="_Toc97037312"/>
      <w:bookmarkStart w:id="876" w:name="_Toc97193096"/>
      <w:bookmarkStart w:id="877" w:name="_Toc100953729"/>
      <w:bookmarkStart w:id="878" w:name="_Toc104547380"/>
      <w:bookmarkStart w:id="879" w:name="_Toc112939448"/>
      <w:r>
        <w:lastRenderedPageBreak/>
        <w:t>5.1.6.2.</w:t>
      </w:r>
      <w:r w:rsidR="007803A9">
        <w:t>4</w:t>
      </w:r>
      <w:r w:rsidR="00C23DEF">
        <w:tab/>
        <w:t xml:space="preserve">Type: </w:t>
      </w:r>
      <w:r w:rsidR="00C23DEF">
        <w:rPr>
          <w:lang w:val="en-US" w:eastAsia="zh-CN"/>
        </w:rPr>
        <w:t>MfafNotiInfo</w:t>
      </w:r>
      <w:bookmarkEnd w:id="872"/>
      <w:bookmarkEnd w:id="873"/>
      <w:bookmarkEnd w:id="874"/>
      <w:bookmarkEnd w:id="875"/>
      <w:bookmarkEnd w:id="876"/>
      <w:bookmarkEnd w:id="877"/>
      <w:bookmarkEnd w:id="878"/>
      <w:bookmarkEnd w:id="879"/>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880" w:name="_Toc72784189"/>
      <w:bookmarkStart w:id="881" w:name="_Toc73041735"/>
      <w:bookmarkStart w:id="882" w:name="_Toc81244796"/>
      <w:bookmarkStart w:id="883" w:name="_Toc88645360"/>
      <w:bookmarkStart w:id="884" w:name="_Toc89426272"/>
      <w:bookmarkStart w:id="885" w:name="_Toc94033157"/>
      <w:bookmarkStart w:id="886" w:name="_Toc97037313"/>
      <w:bookmarkStart w:id="887" w:name="_Toc97193097"/>
      <w:bookmarkStart w:id="888" w:name="_Toc100953730"/>
      <w:bookmarkStart w:id="889" w:name="_Toc104547381"/>
      <w:bookmarkStart w:id="890" w:name="_Toc112939449"/>
      <w:r>
        <w:rPr>
          <w:lang w:val="en-US"/>
        </w:rPr>
        <w:t>5.1.6.3</w:t>
      </w:r>
      <w:r>
        <w:rPr>
          <w:lang w:val="en-US"/>
        </w:rPr>
        <w:tab/>
        <w:t>Simple data types and enumerations</w:t>
      </w:r>
      <w:bookmarkEnd w:id="880"/>
      <w:bookmarkEnd w:id="881"/>
      <w:bookmarkEnd w:id="882"/>
      <w:bookmarkEnd w:id="883"/>
      <w:bookmarkEnd w:id="884"/>
      <w:bookmarkEnd w:id="885"/>
      <w:bookmarkEnd w:id="886"/>
      <w:bookmarkEnd w:id="887"/>
      <w:bookmarkEnd w:id="888"/>
      <w:bookmarkEnd w:id="889"/>
      <w:bookmarkEnd w:id="890"/>
    </w:p>
    <w:p w14:paraId="70A76FFA" w14:textId="77777777" w:rsidR="00345A8F" w:rsidRDefault="00D862C6">
      <w:pPr>
        <w:pStyle w:val="50"/>
      </w:pPr>
      <w:bookmarkStart w:id="891" w:name="_Toc72784190"/>
      <w:bookmarkStart w:id="892" w:name="_Toc73041736"/>
      <w:bookmarkStart w:id="893" w:name="_Toc81244797"/>
      <w:bookmarkStart w:id="894" w:name="_Toc88645361"/>
      <w:bookmarkStart w:id="895" w:name="_Toc89426273"/>
      <w:bookmarkStart w:id="896" w:name="_Toc94033158"/>
      <w:bookmarkStart w:id="897" w:name="_Toc97037314"/>
      <w:bookmarkStart w:id="898" w:name="_Toc97193098"/>
      <w:bookmarkStart w:id="899" w:name="_Toc100953731"/>
      <w:bookmarkStart w:id="900" w:name="_Toc104547382"/>
      <w:bookmarkStart w:id="901" w:name="_Toc112939450"/>
      <w:r>
        <w:t>5.1.6.3.1</w:t>
      </w:r>
      <w:r>
        <w:tab/>
        <w:t>Introduction</w:t>
      </w:r>
      <w:bookmarkEnd w:id="891"/>
      <w:bookmarkEnd w:id="892"/>
      <w:bookmarkEnd w:id="893"/>
      <w:bookmarkEnd w:id="894"/>
      <w:bookmarkEnd w:id="895"/>
      <w:bookmarkEnd w:id="896"/>
      <w:bookmarkEnd w:id="897"/>
      <w:bookmarkEnd w:id="898"/>
      <w:bookmarkEnd w:id="899"/>
      <w:bookmarkEnd w:id="900"/>
      <w:bookmarkEnd w:id="901"/>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902" w:name="_Toc72784191"/>
      <w:bookmarkStart w:id="903" w:name="_Toc73041737"/>
      <w:bookmarkStart w:id="904" w:name="_Toc81244798"/>
      <w:bookmarkStart w:id="905" w:name="_Toc88645362"/>
      <w:bookmarkStart w:id="906" w:name="_Toc89426274"/>
      <w:bookmarkStart w:id="907" w:name="_Toc94033159"/>
      <w:bookmarkStart w:id="908" w:name="_Toc97037315"/>
      <w:bookmarkStart w:id="909" w:name="_Toc97193099"/>
      <w:bookmarkStart w:id="910" w:name="_Toc100953732"/>
      <w:bookmarkStart w:id="911" w:name="_Toc104547383"/>
      <w:bookmarkStart w:id="912" w:name="_Toc112939451"/>
      <w:r>
        <w:t>5.1.6.3.2</w:t>
      </w:r>
      <w:r>
        <w:tab/>
        <w:t>Simple data types</w:t>
      </w:r>
      <w:bookmarkEnd w:id="902"/>
      <w:bookmarkEnd w:id="903"/>
      <w:bookmarkEnd w:id="904"/>
      <w:bookmarkEnd w:id="905"/>
      <w:bookmarkEnd w:id="906"/>
      <w:bookmarkEnd w:id="907"/>
      <w:bookmarkEnd w:id="908"/>
      <w:bookmarkEnd w:id="909"/>
      <w:bookmarkEnd w:id="910"/>
      <w:bookmarkEnd w:id="911"/>
      <w:bookmarkEnd w:id="912"/>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913" w:name="_Toc72784194"/>
      <w:bookmarkStart w:id="914" w:name="_Toc73041740"/>
      <w:bookmarkStart w:id="915" w:name="_Toc81244801"/>
      <w:bookmarkStart w:id="916" w:name="_Toc88645365"/>
      <w:bookmarkStart w:id="917" w:name="_Toc89426277"/>
      <w:bookmarkStart w:id="918" w:name="_Toc94033160"/>
      <w:bookmarkStart w:id="919" w:name="_Toc97037316"/>
      <w:bookmarkStart w:id="920" w:name="_Toc97193100"/>
      <w:bookmarkStart w:id="921" w:name="_Toc100953733"/>
      <w:bookmarkStart w:id="922" w:name="_Toc104547384"/>
      <w:bookmarkStart w:id="923" w:name="_Toc1129394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3"/>
      <w:bookmarkEnd w:id="914"/>
      <w:bookmarkEnd w:id="915"/>
      <w:bookmarkEnd w:id="916"/>
      <w:bookmarkEnd w:id="917"/>
      <w:bookmarkEnd w:id="918"/>
      <w:bookmarkEnd w:id="919"/>
      <w:bookmarkEnd w:id="920"/>
      <w:bookmarkEnd w:id="921"/>
      <w:bookmarkEnd w:id="922"/>
      <w:bookmarkEnd w:id="923"/>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924" w:name="_Toc72784197"/>
      <w:bookmarkStart w:id="925" w:name="_Toc73041743"/>
      <w:bookmarkStart w:id="926" w:name="_Toc81244804"/>
      <w:bookmarkStart w:id="927" w:name="_Toc88645368"/>
      <w:bookmarkStart w:id="928" w:name="_Toc89426280"/>
      <w:bookmarkStart w:id="929" w:name="_Toc94033161"/>
      <w:bookmarkStart w:id="930" w:name="_Toc97037317"/>
      <w:bookmarkStart w:id="931" w:name="_Toc97193101"/>
      <w:bookmarkStart w:id="932" w:name="_Toc100953734"/>
      <w:bookmarkStart w:id="933" w:name="_Toc104547385"/>
      <w:bookmarkStart w:id="934" w:name="_Toc112939453"/>
      <w:r>
        <w:t>5.1.6.5</w:t>
      </w:r>
      <w:r>
        <w:tab/>
        <w:t>Binary data</w:t>
      </w:r>
      <w:bookmarkEnd w:id="924"/>
      <w:bookmarkEnd w:id="925"/>
      <w:bookmarkEnd w:id="926"/>
      <w:bookmarkEnd w:id="927"/>
      <w:bookmarkEnd w:id="928"/>
      <w:bookmarkEnd w:id="929"/>
      <w:bookmarkEnd w:id="930"/>
      <w:bookmarkEnd w:id="931"/>
      <w:bookmarkEnd w:id="932"/>
      <w:bookmarkEnd w:id="933"/>
      <w:bookmarkEnd w:id="934"/>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935" w:name="_Toc72784199"/>
      <w:bookmarkStart w:id="936" w:name="_Toc73041745"/>
      <w:bookmarkStart w:id="937" w:name="_Toc81244806"/>
      <w:bookmarkStart w:id="938" w:name="_Toc88645370"/>
      <w:bookmarkStart w:id="939" w:name="_Toc89426282"/>
      <w:bookmarkStart w:id="940" w:name="_Toc94033162"/>
      <w:bookmarkStart w:id="941" w:name="_Toc97037318"/>
      <w:bookmarkStart w:id="942" w:name="_Toc97193102"/>
      <w:bookmarkStart w:id="943" w:name="_Toc100953735"/>
      <w:bookmarkStart w:id="944" w:name="_Toc104547386"/>
      <w:bookmarkStart w:id="945" w:name="_Toc112939454"/>
      <w:r>
        <w:t>5.1.7</w:t>
      </w:r>
      <w:r>
        <w:tab/>
        <w:t>Error Handling</w:t>
      </w:r>
      <w:bookmarkEnd w:id="935"/>
      <w:bookmarkEnd w:id="936"/>
      <w:bookmarkEnd w:id="937"/>
      <w:bookmarkEnd w:id="938"/>
      <w:bookmarkEnd w:id="939"/>
      <w:bookmarkEnd w:id="940"/>
      <w:bookmarkEnd w:id="941"/>
      <w:bookmarkEnd w:id="942"/>
      <w:bookmarkEnd w:id="943"/>
      <w:bookmarkEnd w:id="944"/>
      <w:bookmarkEnd w:id="945"/>
    </w:p>
    <w:p w14:paraId="63B421E6" w14:textId="77777777" w:rsidR="00345A8F" w:rsidRDefault="00D862C6">
      <w:pPr>
        <w:pStyle w:val="40"/>
      </w:pPr>
      <w:bookmarkStart w:id="946" w:name="_Toc72784200"/>
      <w:bookmarkStart w:id="947" w:name="_Toc73041746"/>
      <w:bookmarkStart w:id="948" w:name="_Toc81244807"/>
      <w:bookmarkStart w:id="949" w:name="_Toc88645371"/>
      <w:bookmarkStart w:id="950" w:name="_Toc89426283"/>
      <w:bookmarkStart w:id="951" w:name="_Toc94033163"/>
      <w:bookmarkStart w:id="952" w:name="_Toc97037319"/>
      <w:bookmarkStart w:id="953" w:name="_Toc97193103"/>
      <w:bookmarkStart w:id="954" w:name="_Toc100953736"/>
      <w:bookmarkStart w:id="955" w:name="_Toc104547387"/>
      <w:bookmarkStart w:id="956" w:name="_Toc112939455"/>
      <w:r>
        <w:t>5.1.7.1</w:t>
      </w:r>
      <w:r>
        <w:tab/>
        <w:t>General</w:t>
      </w:r>
      <w:bookmarkEnd w:id="946"/>
      <w:bookmarkEnd w:id="947"/>
      <w:bookmarkEnd w:id="948"/>
      <w:bookmarkEnd w:id="949"/>
      <w:bookmarkEnd w:id="950"/>
      <w:bookmarkEnd w:id="951"/>
      <w:bookmarkEnd w:id="952"/>
      <w:bookmarkEnd w:id="953"/>
      <w:bookmarkEnd w:id="954"/>
      <w:bookmarkEnd w:id="955"/>
      <w:bookmarkEnd w:id="956"/>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957" w:name="_Toc72784201"/>
      <w:bookmarkStart w:id="958" w:name="_Toc73041747"/>
      <w:bookmarkStart w:id="959" w:name="_Toc81244808"/>
      <w:bookmarkStart w:id="960" w:name="_Toc88645372"/>
      <w:bookmarkStart w:id="961" w:name="_Toc89426284"/>
      <w:bookmarkStart w:id="962" w:name="_Toc94033164"/>
      <w:bookmarkStart w:id="963" w:name="_Toc97037320"/>
      <w:bookmarkStart w:id="964" w:name="_Toc97193104"/>
      <w:bookmarkStart w:id="965" w:name="_Toc100953737"/>
      <w:bookmarkStart w:id="966" w:name="_Toc104547388"/>
      <w:bookmarkStart w:id="967" w:name="_Toc112939456"/>
      <w:r>
        <w:t>5.1.7.2</w:t>
      </w:r>
      <w:r>
        <w:tab/>
        <w:t>Protocol Errors</w:t>
      </w:r>
      <w:bookmarkEnd w:id="957"/>
      <w:bookmarkEnd w:id="958"/>
      <w:bookmarkEnd w:id="959"/>
      <w:bookmarkEnd w:id="960"/>
      <w:bookmarkEnd w:id="961"/>
      <w:bookmarkEnd w:id="962"/>
      <w:bookmarkEnd w:id="963"/>
      <w:bookmarkEnd w:id="964"/>
      <w:bookmarkEnd w:id="965"/>
      <w:bookmarkEnd w:id="966"/>
      <w:bookmarkEnd w:id="967"/>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968" w:name="_Toc72784202"/>
      <w:bookmarkStart w:id="969" w:name="_Toc73041748"/>
      <w:bookmarkStart w:id="970" w:name="_Toc81244809"/>
      <w:bookmarkStart w:id="971" w:name="_Toc88645373"/>
      <w:bookmarkStart w:id="972" w:name="_Toc89426285"/>
      <w:bookmarkStart w:id="973" w:name="_Toc94033165"/>
      <w:bookmarkStart w:id="974" w:name="_Toc97037321"/>
      <w:bookmarkStart w:id="975" w:name="_Toc97193105"/>
      <w:bookmarkStart w:id="976" w:name="_Toc100953738"/>
      <w:bookmarkStart w:id="977" w:name="_Toc104547389"/>
      <w:bookmarkStart w:id="978" w:name="_Toc112939457"/>
      <w:r>
        <w:t>5.1.7.3</w:t>
      </w:r>
      <w:r>
        <w:tab/>
        <w:t>Application Errors</w:t>
      </w:r>
      <w:bookmarkEnd w:id="968"/>
      <w:bookmarkEnd w:id="969"/>
      <w:bookmarkEnd w:id="970"/>
      <w:bookmarkEnd w:id="971"/>
      <w:bookmarkEnd w:id="972"/>
      <w:bookmarkEnd w:id="973"/>
      <w:bookmarkEnd w:id="974"/>
      <w:bookmarkEnd w:id="975"/>
      <w:bookmarkEnd w:id="976"/>
      <w:bookmarkEnd w:id="977"/>
      <w:bookmarkEnd w:id="978"/>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lastRenderedPageBreak/>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979" w:name="_Toc72784203"/>
      <w:bookmarkStart w:id="980" w:name="_Toc73041749"/>
      <w:bookmarkStart w:id="981" w:name="_Toc81244810"/>
      <w:bookmarkStart w:id="982" w:name="_Toc88645374"/>
      <w:bookmarkStart w:id="983" w:name="_Toc89426286"/>
      <w:bookmarkStart w:id="984" w:name="_Toc94033166"/>
      <w:bookmarkStart w:id="985" w:name="_Toc97037322"/>
      <w:bookmarkStart w:id="986" w:name="_Toc97193106"/>
      <w:bookmarkStart w:id="987" w:name="_Toc100953739"/>
      <w:bookmarkStart w:id="988" w:name="_Toc104547390"/>
      <w:bookmarkStart w:id="989" w:name="_Toc112939458"/>
      <w:r>
        <w:t>5.1.8</w:t>
      </w:r>
      <w:r>
        <w:rPr>
          <w:lang w:eastAsia="zh-CN"/>
        </w:rPr>
        <w:tab/>
        <w:t>Feature negotiation</w:t>
      </w:r>
      <w:bookmarkEnd w:id="979"/>
      <w:bookmarkEnd w:id="980"/>
      <w:bookmarkEnd w:id="981"/>
      <w:bookmarkEnd w:id="982"/>
      <w:bookmarkEnd w:id="983"/>
      <w:bookmarkEnd w:id="984"/>
      <w:bookmarkEnd w:id="985"/>
      <w:bookmarkEnd w:id="986"/>
      <w:bookmarkEnd w:id="987"/>
      <w:bookmarkEnd w:id="988"/>
      <w:bookmarkEnd w:id="989"/>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990" w:name="_Toc72784204"/>
      <w:bookmarkStart w:id="991" w:name="_Toc73041750"/>
      <w:bookmarkStart w:id="992" w:name="_Toc81244811"/>
      <w:bookmarkStart w:id="993" w:name="_Toc88645375"/>
      <w:bookmarkStart w:id="994" w:name="_Toc89426287"/>
      <w:bookmarkStart w:id="995" w:name="_Toc94033167"/>
      <w:bookmarkStart w:id="996" w:name="_Toc97037323"/>
      <w:bookmarkStart w:id="997" w:name="_Toc97193107"/>
      <w:bookmarkStart w:id="998" w:name="_Toc100953740"/>
      <w:bookmarkStart w:id="999" w:name="_Toc104547391"/>
      <w:bookmarkStart w:id="1000" w:name="_Toc112939459"/>
      <w:r>
        <w:t>5.1.9</w:t>
      </w:r>
      <w:r>
        <w:tab/>
        <w:t>Security</w:t>
      </w:r>
      <w:bookmarkEnd w:id="990"/>
      <w:bookmarkEnd w:id="991"/>
      <w:bookmarkEnd w:id="992"/>
      <w:bookmarkEnd w:id="993"/>
      <w:bookmarkEnd w:id="994"/>
      <w:bookmarkEnd w:id="995"/>
      <w:bookmarkEnd w:id="996"/>
      <w:bookmarkEnd w:id="997"/>
      <w:bookmarkEnd w:id="998"/>
      <w:bookmarkEnd w:id="999"/>
      <w:bookmarkEnd w:id="1000"/>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001" w:name="_Toc72784205"/>
      <w:bookmarkStart w:id="1002" w:name="_Toc73041751"/>
      <w:bookmarkStart w:id="1003" w:name="_Toc81244812"/>
      <w:bookmarkStart w:id="1004" w:name="_Toc88645376"/>
      <w:bookmarkStart w:id="1005" w:name="_Toc89426288"/>
      <w:bookmarkStart w:id="1006" w:name="_Toc94033168"/>
      <w:bookmarkStart w:id="1007" w:name="_Toc97037324"/>
      <w:bookmarkStart w:id="1008" w:name="_Toc97193108"/>
      <w:bookmarkStart w:id="1009" w:name="_Toc100953741"/>
      <w:bookmarkStart w:id="1010" w:name="_Toc104547392"/>
      <w:bookmarkStart w:id="1011" w:name="_Toc112939460"/>
      <w:r>
        <w:t>5.2</w:t>
      </w:r>
      <w:r>
        <w:tab/>
        <w:t>Nmfaf_3caDataManagement Service API</w:t>
      </w:r>
      <w:bookmarkEnd w:id="1001"/>
      <w:bookmarkEnd w:id="1002"/>
      <w:bookmarkEnd w:id="1003"/>
      <w:bookmarkEnd w:id="1004"/>
      <w:bookmarkEnd w:id="1005"/>
      <w:bookmarkEnd w:id="1006"/>
      <w:bookmarkEnd w:id="1007"/>
      <w:bookmarkEnd w:id="1008"/>
      <w:bookmarkEnd w:id="1009"/>
      <w:bookmarkEnd w:id="1010"/>
      <w:bookmarkEnd w:id="1011"/>
    </w:p>
    <w:p w14:paraId="2DC993C3" w14:textId="77777777" w:rsidR="00345A8F" w:rsidRDefault="00D862C6">
      <w:pPr>
        <w:pStyle w:val="30"/>
      </w:pPr>
      <w:bookmarkStart w:id="1012" w:name="_Toc72784206"/>
      <w:bookmarkStart w:id="1013" w:name="_Toc73041752"/>
      <w:bookmarkStart w:id="1014" w:name="_Toc81244813"/>
      <w:bookmarkStart w:id="1015" w:name="_Toc88645377"/>
      <w:bookmarkStart w:id="1016" w:name="_Toc89426289"/>
      <w:bookmarkStart w:id="1017" w:name="_Toc94033169"/>
      <w:bookmarkStart w:id="1018" w:name="_Toc97037325"/>
      <w:bookmarkStart w:id="1019" w:name="_Toc97193109"/>
      <w:bookmarkStart w:id="1020" w:name="_Toc100953742"/>
      <w:bookmarkStart w:id="1021" w:name="_Toc104547393"/>
      <w:bookmarkStart w:id="1022" w:name="_Toc112939461"/>
      <w:r>
        <w:t>5.2.1</w:t>
      </w:r>
      <w:r>
        <w:tab/>
        <w:t>Introduction</w:t>
      </w:r>
      <w:bookmarkEnd w:id="1012"/>
      <w:bookmarkEnd w:id="1013"/>
      <w:bookmarkEnd w:id="1014"/>
      <w:bookmarkEnd w:id="1015"/>
      <w:bookmarkEnd w:id="1016"/>
      <w:bookmarkEnd w:id="1017"/>
      <w:bookmarkEnd w:id="1018"/>
      <w:bookmarkEnd w:id="1019"/>
      <w:bookmarkEnd w:id="1020"/>
      <w:bookmarkEnd w:id="1021"/>
      <w:bookmarkEnd w:id="1022"/>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023" w:name="_Toc72784207"/>
      <w:bookmarkStart w:id="1024" w:name="_Toc73041753"/>
      <w:bookmarkStart w:id="1025" w:name="_Toc81244814"/>
      <w:bookmarkStart w:id="1026" w:name="_Toc88645378"/>
      <w:bookmarkStart w:id="1027" w:name="_Toc89426290"/>
      <w:bookmarkStart w:id="1028" w:name="_Toc94033170"/>
      <w:bookmarkStart w:id="1029" w:name="_Toc97037326"/>
      <w:bookmarkStart w:id="1030" w:name="_Toc97193110"/>
      <w:bookmarkStart w:id="1031" w:name="_Toc100953743"/>
      <w:bookmarkStart w:id="1032" w:name="_Toc104547394"/>
      <w:bookmarkStart w:id="1033" w:name="_Toc112939462"/>
      <w:r>
        <w:lastRenderedPageBreak/>
        <w:t>5.2.2</w:t>
      </w:r>
      <w:r>
        <w:tab/>
        <w:t>Usage of HTTP</w:t>
      </w:r>
      <w:bookmarkEnd w:id="1023"/>
      <w:bookmarkEnd w:id="1024"/>
      <w:bookmarkEnd w:id="1025"/>
      <w:bookmarkEnd w:id="1026"/>
      <w:bookmarkEnd w:id="1027"/>
      <w:bookmarkEnd w:id="1028"/>
      <w:bookmarkEnd w:id="1029"/>
      <w:bookmarkEnd w:id="1030"/>
      <w:bookmarkEnd w:id="1031"/>
      <w:bookmarkEnd w:id="1032"/>
      <w:bookmarkEnd w:id="1033"/>
    </w:p>
    <w:p w14:paraId="2A193B6D" w14:textId="77777777" w:rsidR="00345A8F" w:rsidRDefault="00D862C6">
      <w:pPr>
        <w:pStyle w:val="40"/>
      </w:pPr>
      <w:bookmarkStart w:id="1034" w:name="_Toc72784208"/>
      <w:bookmarkStart w:id="1035" w:name="_Toc73041754"/>
      <w:bookmarkStart w:id="1036" w:name="_Toc81244815"/>
      <w:bookmarkStart w:id="1037" w:name="_Toc88645379"/>
      <w:bookmarkStart w:id="1038" w:name="_Toc89426291"/>
      <w:bookmarkStart w:id="1039" w:name="_Toc94033171"/>
      <w:bookmarkStart w:id="1040" w:name="_Toc97037327"/>
      <w:bookmarkStart w:id="1041" w:name="_Toc97193111"/>
      <w:bookmarkStart w:id="1042" w:name="_Toc100953744"/>
      <w:bookmarkStart w:id="1043" w:name="_Toc104547395"/>
      <w:bookmarkStart w:id="1044" w:name="_Toc112939463"/>
      <w:r>
        <w:t>5.2.2.1</w:t>
      </w:r>
      <w:r>
        <w:tab/>
        <w:t>General</w:t>
      </w:r>
      <w:bookmarkEnd w:id="1034"/>
      <w:bookmarkEnd w:id="1035"/>
      <w:bookmarkEnd w:id="1036"/>
      <w:bookmarkEnd w:id="1037"/>
      <w:bookmarkEnd w:id="1038"/>
      <w:bookmarkEnd w:id="1039"/>
      <w:bookmarkEnd w:id="1040"/>
      <w:bookmarkEnd w:id="1041"/>
      <w:bookmarkEnd w:id="1042"/>
      <w:bookmarkEnd w:id="1043"/>
      <w:bookmarkEnd w:id="1044"/>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045" w:name="_Toc72784209"/>
      <w:bookmarkStart w:id="1046" w:name="_Toc73041755"/>
      <w:bookmarkStart w:id="1047" w:name="_Toc81244816"/>
      <w:bookmarkStart w:id="1048" w:name="_Toc88645380"/>
      <w:bookmarkStart w:id="1049" w:name="_Toc89426292"/>
      <w:bookmarkStart w:id="1050" w:name="_Toc94033172"/>
      <w:bookmarkStart w:id="1051" w:name="_Toc97037328"/>
      <w:bookmarkStart w:id="1052" w:name="_Toc97193112"/>
      <w:bookmarkStart w:id="1053" w:name="_Toc100953745"/>
      <w:bookmarkStart w:id="1054" w:name="_Toc104547396"/>
      <w:bookmarkStart w:id="1055" w:name="_Toc112939464"/>
      <w:r>
        <w:t>5.2.2.2</w:t>
      </w:r>
      <w:r>
        <w:tab/>
        <w:t>HTTP standard headers</w:t>
      </w:r>
      <w:bookmarkEnd w:id="1045"/>
      <w:bookmarkEnd w:id="1046"/>
      <w:bookmarkEnd w:id="1047"/>
      <w:bookmarkEnd w:id="1048"/>
      <w:bookmarkEnd w:id="1049"/>
      <w:bookmarkEnd w:id="1050"/>
      <w:bookmarkEnd w:id="1051"/>
      <w:bookmarkEnd w:id="1052"/>
      <w:bookmarkEnd w:id="1053"/>
      <w:bookmarkEnd w:id="1054"/>
      <w:bookmarkEnd w:id="1055"/>
    </w:p>
    <w:p w14:paraId="1C8F4D4A" w14:textId="77777777" w:rsidR="00345A8F" w:rsidRDefault="00D862C6">
      <w:pPr>
        <w:pStyle w:val="50"/>
        <w:rPr>
          <w:lang w:eastAsia="zh-CN"/>
        </w:rPr>
      </w:pPr>
      <w:bookmarkStart w:id="1056" w:name="_Toc72784210"/>
      <w:bookmarkStart w:id="1057" w:name="_Toc73041756"/>
      <w:bookmarkStart w:id="1058" w:name="_Toc81244817"/>
      <w:bookmarkStart w:id="1059" w:name="_Toc88645381"/>
      <w:bookmarkStart w:id="1060" w:name="_Toc89426293"/>
      <w:bookmarkStart w:id="1061" w:name="_Toc94033173"/>
      <w:bookmarkStart w:id="1062" w:name="_Toc97037329"/>
      <w:bookmarkStart w:id="1063" w:name="_Toc97193113"/>
      <w:bookmarkStart w:id="1064" w:name="_Toc100953746"/>
      <w:bookmarkStart w:id="1065" w:name="_Toc104547397"/>
      <w:bookmarkStart w:id="1066" w:name="_Toc112939465"/>
      <w:r>
        <w:t>5.2.2.2.1</w:t>
      </w:r>
      <w:r>
        <w:rPr>
          <w:rFonts w:hint="eastAsia"/>
          <w:lang w:eastAsia="zh-CN"/>
        </w:rPr>
        <w:tab/>
      </w:r>
      <w:r>
        <w:rPr>
          <w:lang w:eastAsia="zh-CN"/>
        </w:rPr>
        <w:t>General</w:t>
      </w:r>
      <w:bookmarkEnd w:id="1056"/>
      <w:bookmarkEnd w:id="1057"/>
      <w:bookmarkEnd w:id="1058"/>
      <w:bookmarkEnd w:id="1059"/>
      <w:bookmarkEnd w:id="1060"/>
      <w:bookmarkEnd w:id="1061"/>
      <w:bookmarkEnd w:id="1062"/>
      <w:bookmarkEnd w:id="1063"/>
      <w:bookmarkEnd w:id="1064"/>
      <w:bookmarkEnd w:id="1065"/>
      <w:bookmarkEnd w:id="1066"/>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067" w:name="_Toc72784211"/>
      <w:bookmarkStart w:id="1068" w:name="_Toc73041757"/>
      <w:bookmarkStart w:id="1069" w:name="_Toc81244818"/>
      <w:bookmarkStart w:id="1070" w:name="_Toc88645382"/>
      <w:bookmarkStart w:id="1071" w:name="_Toc89426294"/>
      <w:bookmarkStart w:id="1072" w:name="_Toc94033174"/>
      <w:bookmarkStart w:id="1073" w:name="_Toc97037330"/>
      <w:bookmarkStart w:id="1074" w:name="_Toc97193114"/>
      <w:bookmarkStart w:id="1075" w:name="_Toc100953747"/>
      <w:bookmarkStart w:id="1076" w:name="_Toc104547398"/>
      <w:bookmarkStart w:id="1077" w:name="_Toc112939466"/>
      <w:r>
        <w:t>5.2.2.2.2</w:t>
      </w:r>
      <w:r>
        <w:tab/>
        <w:t>Content type</w:t>
      </w:r>
      <w:bookmarkEnd w:id="1067"/>
      <w:bookmarkEnd w:id="1068"/>
      <w:bookmarkEnd w:id="1069"/>
      <w:bookmarkEnd w:id="1070"/>
      <w:bookmarkEnd w:id="1071"/>
      <w:bookmarkEnd w:id="1072"/>
      <w:bookmarkEnd w:id="1073"/>
      <w:bookmarkEnd w:id="1074"/>
      <w:bookmarkEnd w:id="1075"/>
      <w:bookmarkEnd w:id="1076"/>
      <w:bookmarkEnd w:id="1077"/>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078" w:name="_Toc72784212"/>
      <w:bookmarkStart w:id="1079" w:name="_Toc73041758"/>
      <w:bookmarkStart w:id="1080" w:name="_Toc81244819"/>
      <w:bookmarkStart w:id="1081" w:name="_Toc88645383"/>
      <w:bookmarkStart w:id="1082" w:name="_Toc89426295"/>
      <w:bookmarkStart w:id="1083" w:name="_Toc94033175"/>
      <w:bookmarkStart w:id="1084" w:name="_Toc97037331"/>
      <w:bookmarkStart w:id="1085" w:name="_Toc97193115"/>
      <w:bookmarkStart w:id="1086" w:name="_Toc100953748"/>
      <w:bookmarkStart w:id="1087" w:name="_Toc104547399"/>
      <w:bookmarkStart w:id="1088" w:name="_Toc112939467"/>
      <w:r>
        <w:t>5.2.2.3</w:t>
      </w:r>
      <w:r>
        <w:tab/>
        <w:t>HTTP custom headers</w:t>
      </w:r>
      <w:bookmarkEnd w:id="1078"/>
      <w:bookmarkEnd w:id="1079"/>
      <w:bookmarkEnd w:id="1080"/>
      <w:bookmarkEnd w:id="1081"/>
      <w:bookmarkEnd w:id="1082"/>
      <w:bookmarkEnd w:id="1083"/>
      <w:bookmarkEnd w:id="1084"/>
      <w:bookmarkEnd w:id="1085"/>
      <w:bookmarkEnd w:id="1086"/>
      <w:bookmarkEnd w:id="1087"/>
      <w:bookmarkEnd w:id="1088"/>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089" w:name="_Toc72784213"/>
      <w:bookmarkStart w:id="1090" w:name="_Toc73041759"/>
      <w:bookmarkStart w:id="1091" w:name="_Toc81244820"/>
      <w:bookmarkStart w:id="1092" w:name="_Toc88645384"/>
      <w:bookmarkStart w:id="1093" w:name="_Toc89426296"/>
      <w:bookmarkStart w:id="1094" w:name="_Toc94033176"/>
      <w:bookmarkStart w:id="1095" w:name="_Toc97037332"/>
      <w:bookmarkStart w:id="1096" w:name="_Toc97193116"/>
      <w:bookmarkStart w:id="1097" w:name="_Toc100953749"/>
      <w:bookmarkStart w:id="1098" w:name="_Toc104547400"/>
      <w:bookmarkStart w:id="1099" w:name="_Toc112939468"/>
      <w:r>
        <w:t>5.2.3</w:t>
      </w:r>
      <w:r>
        <w:tab/>
        <w:t>Resources</w:t>
      </w:r>
      <w:bookmarkEnd w:id="1089"/>
      <w:bookmarkEnd w:id="1090"/>
      <w:bookmarkEnd w:id="1091"/>
      <w:bookmarkEnd w:id="1092"/>
      <w:bookmarkEnd w:id="1093"/>
      <w:bookmarkEnd w:id="1094"/>
      <w:bookmarkEnd w:id="1095"/>
      <w:bookmarkEnd w:id="1096"/>
      <w:bookmarkEnd w:id="1097"/>
      <w:bookmarkEnd w:id="1098"/>
      <w:bookmarkEnd w:id="1099"/>
    </w:p>
    <w:p w14:paraId="30EE9FE9" w14:textId="59B47378" w:rsidR="005B4BD5" w:rsidRDefault="00D862C6" w:rsidP="005B4BD5">
      <w:pPr>
        <w:pStyle w:val="40"/>
      </w:pPr>
      <w:bookmarkStart w:id="1100" w:name="_Toc72784214"/>
      <w:bookmarkStart w:id="1101" w:name="_Toc73041760"/>
      <w:bookmarkStart w:id="1102" w:name="_Toc81244821"/>
      <w:bookmarkStart w:id="1103" w:name="_Toc88645385"/>
      <w:bookmarkStart w:id="1104" w:name="_Toc89426297"/>
      <w:bookmarkStart w:id="1105" w:name="_Toc94033177"/>
      <w:bookmarkStart w:id="1106" w:name="_Toc97037333"/>
      <w:bookmarkStart w:id="1107" w:name="_Toc97193117"/>
      <w:bookmarkStart w:id="1108" w:name="_Toc100953750"/>
      <w:bookmarkStart w:id="1109" w:name="_Toc104547401"/>
      <w:bookmarkStart w:id="1110" w:name="_Toc112939469"/>
      <w:r>
        <w:t>5.2.3.1</w:t>
      </w:r>
      <w:r>
        <w:tab/>
        <w:t>Overview</w:t>
      </w:r>
      <w:bookmarkEnd w:id="1100"/>
      <w:bookmarkEnd w:id="1101"/>
      <w:bookmarkEnd w:id="1102"/>
      <w:bookmarkEnd w:id="1103"/>
      <w:bookmarkEnd w:id="1104"/>
      <w:bookmarkEnd w:id="1105"/>
      <w:bookmarkEnd w:id="1106"/>
      <w:bookmarkEnd w:id="1107"/>
      <w:bookmarkEnd w:id="1108"/>
      <w:bookmarkEnd w:id="1109"/>
      <w:bookmarkEnd w:id="1110"/>
    </w:p>
    <w:p w14:paraId="1D6A3001" w14:textId="77777777" w:rsidR="005B4BD5" w:rsidRDefault="005B4BD5" w:rsidP="005B4BD5">
      <w:r>
        <w:t>This clause describes the structure for the Resource URIs, the resources and methods used for the service.</w:t>
      </w:r>
    </w:p>
    <w:p w14:paraId="7176BA20" w14:textId="29078E26" w:rsidR="001813B5" w:rsidRDefault="001813B5" w:rsidP="001813B5">
      <w:r>
        <w:t>Figure 5.</w:t>
      </w:r>
      <w:r>
        <w:t>2</w:t>
      </w:r>
      <w:r>
        <w:t>.3.1-1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5pt" o:ole="">
            <v:imagedata r:id="rId32" o:title=""/>
          </v:shape>
          <o:OLEObject Type="Embed" ProgID="Visio.Drawing.15" ShapeID="_x0000_i1035" DrawAspect="Content" ObjectID="_1723552225"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111" w:name="_Toc97193118"/>
      <w:bookmarkStart w:id="1112" w:name="_Toc72784215"/>
      <w:bookmarkStart w:id="1113" w:name="_Toc73041761"/>
      <w:bookmarkStart w:id="1114" w:name="_Toc81244822"/>
      <w:bookmarkStart w:id="1115" w:name="_Toc88645386"/>
      <w:bookmarkStart w:id="1116" w:name="_Toc89426298"/>
      <w:bookmarkStart w:id="1117" w:name="_Toc94033178"/>
      <w:bookmarkStart w:id="1118" w:name="_Toc97037334"/>
      <w:bookmarkStart w:id="1119" w:name="_Toc100953751"/>
      <w:bookmarkStart w:id="1120" w:name="_Toc104547402"/>
      <w:bookmarkStart w:id="1121" w:name="_Toc112939470"/>
      <w:r>
        <w:lastRenderedPageBreak/>
        <w:t>5.2.3.2</w:t>
      </w:r>
      <w:r>
        <w:tab/>
        <w:t xml:space="preserve">Resource: </w:t>
      </w:r>
      <w:r w:rsidR="00171CBC">
        <w:t>MFAF Data or Analytics</w:t>
      </w:r>
      <w:bookmarkEnd w:id="1111"/>
      <w:bookmarkEnd w:id="1112"/>
      <w:bookmarkEnd w:id="1113"/>
      <w:bookmarkEnd w:id="1114"/>
      <w:bookmarkEnd w:id="1115"/>
      <w:bookmarkEnd w:id="1116"/>
      <w:bookmarkEnd w:id="1117"/>
      <w:bookmarkEnd w:id="1118"/>
      <w:bookmarkEnd w:id="1119"/>
      <w:bookmarkEnd w:id="1120"/>
      <w:bookmarkEnd w:id="1121"/>
    </w:p>
    <w:p w14:paraId="3C94BDDD" w14:textId="77777777" w:rsidR="00345A8F" w:rsidRDefault="00D862C6">
      <w:pPr>
        <w:pStyle w:val="50"/>
      </w:pPr>
      <w:bookmarkStart w:id="1122" w:name="_Toc72784216"/>
      <w:bookmarkStart w:id="1123" w:name="_Toc73041762"/>
      <w:bookmarkStart w:id="1124" w:name="_Toc81244823"/>
      <w:bookmarkStart w:id="1125" w:name="_Toc88645387"/>
      <w:bookmarkStart w:id="1126" w:name="_Toc89426299"/>
      <w:bookmarkStart w:id="1127" w:name="_Toc94033179"/>
      <w:bookmarkStart w:id="1128" w:name="_Toc97037335"/>
      <w:bookmarkStart w:id="1129" w:name="_Toc97193119"/>
      <w:bookmarkStart w:id="1130" w:name="_Toc100953752"/>
      <w:bookmarkStart w:id="1131" w:name="_Toc104547403"/>
      <w:bookmarkStart w:id="1132" w:name="_Toc112939471"/>
      <w:r>
        <w:t>5.2.3.2.1</w:t>
      </w:r>
      <w:r>
        <w:tab/>
        <w:t>Description</w:t>
      </w:r>
      <w:bookmarkEnd w:id="1122"/>
      <w:bookmarkEnd w:id="1123"/>
      <w:bookmarkEnd w:id="1124"/>
      <w:bookmarkEnd w:id="1125"/>
      <w:bookmarkEnd w:id="1126"/>
      <w:bookmarkEnd w:id="1127"/>
      <w:bookmarkEnd w:id="1128"/>
      <w:bookmarkEnd w:id="1129"/>
      <w:bookmarkEnd w:id="1130"/>
      <w:bookmarkEnd w:id="1131"/>
      <w:bookmarkEnd w:id="1132"/>
    </w:p>
    <w:p w14:paraId="30731F79" w14:textId="77777777" w:rsidR="00345A8F" w:rsidRDefault="00D862C6" w:rsidP="008C1A13">
      <w:pPr>
        <w:pStyle w:val="50"/>
      </w:pPr>
      <w:bookmarkStart w:id="1133" w:name="_Toc72784217"/>
      <w:bookmarkStart w:id="1134" w:name="_Toc73041763"/>
      <w:bookmarkStart w:id="1135" w:name="_Toc81244824"/>
      <w:bookmarkStart w:id="1136" w:name="_Toc88645388"/>
      <w:bookmarkStart w:id="1137" w:name="_Toc89426300"/>
      <w:bookmarkStart w:id="1138" w:name="_Toc94033180"/>
      <w:bookmarkStart w:id="1139" w:name="_Toc97037336"/>
      <w:bookmarkStart w:id="1140" w:name="_Toc97193120"/>
      <w:bookmarkStart w:id="1141" w:name="_Toc100953753"/>
      <w:bookmarkStart w:id="1142" w:name="_Toc104547404"/>
      <w:bookmarkStart w:id="1143" w:name="_Toc112939472"/>
      <w:r>
        <w:t>5.2.3.2.2</w:t>
      </w:r>
      <w:r>
        <w:tab/>
        <w:t>Resource Definition</w:t>
      </w:r>
      <w:bookmarkEnd w:id="1133"/>
      <w:bookmarkEnd w:id="1134"/>
      <w:bookmarkEnd w:id="1135"/>
      <w:bookmarkEnd w:id="1136"/>
      <w:bookmarkEnd w:id="1137"/>
      <w:bookmarkEnd w:id="1138"/>
      <w:bookmarkEnd w:id="1139"/>
      <w:bookmarkEnd w:id="1140"/>
      <w:bookmarkEnd w:id="1141"/>
      <w:bookmarkEnd w:id="1142"/>
      <w:bookmarkEnd w:id="1143"/>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144" w:name="_Toc72784218"/>
      <w:bookmarkStart w:id="1145" w:name="_Toc73041764"/>
      <w:bookmarkStart w:id="1146" w:name="_Toc81244825"/>
      <w:bookmarkStart w:id="1147" w:name="_Toc88645389"/>
      <w:bookmarkStart w:id="1148" w:name="_Toc89426301"/>
      <w:bookmarkStart w:id="1149" w:name="_Toc94033181"/>
      <w:bookmarkStart w:id="1150" w:name="_Toc97037337"/>
      <w:bookmarkStart w:id="1151" w:name="_Toc97193121"/>
      <w:bookmarkStart w:id="1152" w:name="_Toc100953754"/>
      <w:bookmarkStart w:id="1153" w:name="_Toc104547405"/>
      <w:bookmarkStart w:id="1154" w:name="_Toc112939473"/>
      <w:r>
        <w:t>5.2.3.2.3</w:t>
      </w:r>
      <w:r>
        <w:tab/>
        <w:t>Resource Standard Methods</w:t>
      </w:r>
      <w:bookmarkEnd w:id="1144"/>
      <w:bookmarkEnd w:id="1145"/>
      <w:bookmarkEnd w:id="1146"/>
      <w:bookmarkEnd w:id="1147"/>
      <w:bookmarkEnd w:id="1148"/>
      <w:bookmarkEnd w:id="1149"/>
      <w:bookmarkEnd w:id="1150"/>
      <w:bookmarkEnd w:id="1151"/>
      <w:bookmarkEnd w:id="1152"/>
      <w:bookmarkEnd w:id="1153"/>
      <w:bookmarkEnd w:id="1154"/>
    </w:p>
    <w:p w14:paraId="3549C62D" w14:textId="2BF54A66" w:rsidR="00345A8F" w:rsidRDefault="00D862C6">
      <w:pPr>
        <w:pStyle w:val="6"/>
      </w:pPr>
      <w:bookmarkStart w:id="1155" w:name="_Toc72784219"/>
      <w:bookmarkStart w:id="1156" w:name="_Toc73041765"/>
      <w:bookmarkStart w:id="1157" w:name="_Toc81244826"/>
      <w:bookmarkStart w:id="1158" w:name="_Toc88645390"/>
      <w:bookmarkStart w:id="1159" w:name="_Toc89426302"/>
      <w:bookmarkStart w:id="1160" w:name="_Toc94033182"/>
      <w:bookmarkStart w:id="1161" w:name="_Toc97037338"/>
      <w:bookmarkStart w:id="1162" w:name="_Toc97193122"/>
      <w:bookmarkStart w:id="1163" w:name="_Toc100953755"/>
      <w:bookmarkStart w:id="1164" w:name="_Toc104547406"/>
      <w:bookmarkStart w:id="1165" w:name="_Toc112939474"/>
      <w:r>
        <w:t>5.2.3.2.3.1</w:t>
      </w:r>
      <w:r>
        <w:tab/>
      </w:r>
      <w:bookmarkEnd w:id="1155"/>
      <w:bookmarkEnd w:id="1156"/>
      <w:bookmarkEnd w:id="1157"/>
      <w:bookmarkEnd w:id="1158"/>
      <w:bookmarkEnd w:id="1159"/>
      <w:bookmarkEnd w:id="1160"/>
      <w:r w:rsidR="00171CBC">
        <w:t>POST</w:t>
      </w:r>
      <w:bookmarkEnd w:id="1161"/>
      <w:bookmarkEnd w:id="1162"/>
      <w:bookmarkEnd w:id="1163"/>
      <w:bookmarkEnd w:id="1164"/>
      <w:bookmarkEnd w:id="116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166" w:name="_Toc72784228"/>
      <w:bookmarkStart w:id="1167" w:name="_Toc73041774"/>
      <w:bookmarkStart w:id="1168" w:name="_Toc81244835"/>
      <w:bookmarkStart w:id="1169" w:name="_Toc88645399"/>
      <w:bookmarkStart w:id="1170" w:name="_Toc89426311"/>
      <w:bookmarkStart w:id="1171" w:name="_Toc94033191"/>
      <w:bookmarkStart w:id="1172" w:name="_Toc97037339"/>
      <w:bookmarkStart w:id="1173" w:name="_Toc97193123"/>
      <w:bookmarkStart w:id="1174" w:name="_Toc100953756"/>
      <w:bookmarkStart w:id="1175" w:name="_Toc104547407"/>
      <w:bookmarkStart w:id="1176" w:name="_Toc112939475"/>
      <w:r>
        <w:t>5.2.4</w:t>
      </w:r>
      <w:r>
        <w:tab/>
        <w:t>Custom Operations without associated resources</w:t>
      </w:r>
      <w:bookmarkEnd w:id="1166"/>
      <w:bookmarkEnd w:id="1167"/>
      <w:bookmarkEnd w:id="1168"/>
      <w:bookmarkEnd w:id="1169"/>
      <w:bookmarkEnd w:id="1170"/>
      <w:bookmarkEnd w:id="1171"/>
      <w:bookmarkEnd w:id="1172"/>
      <w:bookmarkEnd w:id="1173"/>
      <w:bookmarkEnd w:id="1174"/>
      <w:bookmarkEnd w:id="1175"/>
      <w:bookmarkEnd w:id="1176"/>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177" w:name="_Toc72784234"/>
      <w:bookmarkStart w:id="1178" w:name="_Toc73041780"/>
      <w:bookmarkStart w:id="1179" w:name="_Toc81244841"/>
      <w:bookmarkStart w:id="1180" w:name="_Toc88645405"/>
      <w:bookmarkStart w:id="1181" w:name="_Toc89426317"/>
      <w:bookmarkStart w:id="1182" w:name="_Toc94033197"/>
      <w:bookmarkStart w:id="1183" w:name="_Toc97037340"/>
      <w:bookmarkStart w:id="1184" w:name="_Toc97193124"/>
      <w:bookmarkStart w:id="1185" w:name="_Toc100953757"/>
      <w:bookmarkStart w:id="1186" w:name="_Toc104547408"/>
      <w:bookmarkStart w:id="1187" w:name="_Toc112939476"/>
      <w:r>
        <w:t>5.2.5</w:t>
      </w:r>
      <w:r>
        <w:tab/>
        <w:t>Notifications</w:t>
      </w:r>
      <w:bookmarkEnd w:id="1177"/>
      <w:bookmarkEnd w:id="1178"/>
      <w:bookmarkEnd w:id="1179"/>
      <w:bookmarkEnd w:id="1180"/>
      <w:bookmarkEnd w:id="1181"/>
      <w:bookmarkEnd w:id="1182"/>
      <w:bookmarkEnd w:id="1183"/>
      <w:bookmarkEnd w:id="1184"/>
      <w:bookmarkEnd w:id="1185"/>
      <w:bookmarkEnd w:id="1186"/>
      <w:bookmarkEnd w:id="1187"/>
    </w:p>
    <w:p w14:paraId="127D937F" w14:textId="77777777" w:rsidR="00345A8F" w:rsidRDefault="00D862C6">
      <w:pPr>
        <w:pStyle w:val="40"/>
      </w:pPr>
      <w:bookmarkStart w:id="1188" w:name="_Toc72784235"/>
      <w:bookmarkStart w:id="1189" w:name="_Toc73041781"/>
      <w:bookmarkStart w:id="1190" w:name="_Toc81244842"/>
      <w:bookmarkStart w:id="1191" w:name="_Toc88645406"/>
      <w:bookmarkStart w:id="1192" w:name="_Toc89426318"/>
      <w:bookmarkStart w:id="1193" w:name="_Toc94033198"/>
      <w:bookmarkStart w:id="1194" w:name="_Toc97037341"/>
      <w:bookmarkStart w:id="1195" w:name="_Toc97193125"/>
      <w:bookmarkStart w:id="1196" w:name="_Toc100953758"/>
      <w:bookmarkStart w:id="1197" w:name="_Toc104547409"/>
      <w:bookmarkStart w:id="1198" w:name="_Toc112939477"/>
      <w:r>
        <w:t>5.2.5.1</w:t>
      </w:r>
      <w:r>
        <w:tab/>
        <w:t>General</w:t>
      </w:r>
      <w:bookmarkEnd w:id="1188"/>
      <w:bookmarkEnd w:id="1189"/>
      <w:bookmarkEnd w:id="1190"/>
      <w:bookmarkEnd w:id="1191"/>
      <w:bookmarkEnd w:id="1192"/>
      <w:bookmarkEnd w:id="1193"/>
      <w:bookmarkEnd w:id="1194"/>
      <w:bookmarkEnd w:id="1195"/>
      <w:bookmarkEnd w:id="1196"/>
      <w:bookmarkEnd w:id="1197"/>
      <w:bookmarkEnd w:id="1198"/>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lastRenderedPageBreak/>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21E50566"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199" w:name="_Toc88645407"/>
      <w:bookmarkStart w:id="1200" w:name="_Toc72784236"/>
      <w:bookmarkStart w:id="1201" w:name="_Toc73041782"/>
      <w:bookmarkStart w:id="1202" w:name="_Toc81244843"/>
      <w:bookmarkStart w:id="1203" w:name="_Toc89426319"/>
      <w:bookmarkStart w:id="1204" w:name="_Toc94033199"/>
      <w:bookmarkStart w:id="1205" w:name="_Toc97037342"/>
      <w:bookmarkStart w:id="1206" w:name="_Toc97193126"/>
      <w:bookmarkStart w:id="1207" w:name="_Toc100953759"/>
      <w:bookmarkStart w:id="1208" w:name="_Toc104547410"/>
      <w:bookmarkStart w:id="1209" w:name="_Toc112939478"/>
      <w:r>
        <w:t>5.2.5.2</w:t>
      </w:r>
      <w:r>
        <w:tab/>
      </w:r>
      <w:r w:rsidR="00EF7E8D">
        <w:rPr>
          <w:lang w:eastAsia="ja-JP"/>
        </w:rPr>
        <w:t>MFAF Notification</w:t>
      </w:r>
      <w:bookmarkEnd w:id="1199"/>
      <w:bookmarkEnd w:id="1200"/>
      <w:bookmarkEnd w:id="1201"/>
      <w:bookmarkEnd w:id="1202"/>
      <w:bookmarkEnd w:id="1203"/>
      <w:bookmarkEnd w:id="1204"/>
      <w:bookmarkEnd w:id="1205"/>
      <w:bookmarkEnd w:id="1206"/>
      <w:bookmarkEnd w:id="1207"/>
      <w:bookmarkEnd w:id="1208"/>
      <w:bookmarkEnd w:id="1209"/>
    </w:p>
    <w:p w14:paraId="2662C52A" w14:textId="77777777" w:rsidR="00345A8F" w:rsidRDefault="00D862C6">
      <w:pPr>
        <w:pStyle w:val="50"/>
        <w:rPr>
          <w:noProof/>
        </w:rPr>
      </w:pPr>
      <w:bookmarkStart w:id="1210" w:name="_Toc72784237"/>
      <w:bookmarkStart w:id="1211" w:name="_Toc73041783"/>
      <w:bookmarkStart w:id="1212" w:name="_Toc81244844"/>
      <w:bookmarkStart w:id="1213" w:name="_Toc88645408"/>
      <w:bookmarkStart w:id="1214" w:name="_Toc89426320"/>
      <w:bookmarkStart w:id="1215" w:name="_Toc94033200"/>
      <w:bookmarkStart w:id="1216" w:name="_Toc97037343"/>
      <w:bookmarkStart w:id="1217" w:name="_Toc97193127"/>
      <w:bookmarkStart w:id="1218" w:name="_Toc100953760"/>
      <w:bookmarkStart w:id="1219" w:name="_Toc104547411"/>
      <w:bookmarkStart w:id="1220" w:name="_Toc112939479"/>
      <w:r>
        <w:t>5.2.5.2</w:t>
      </w:r>
      <w:r>
        <w:rPr>
          <w:noProof/>
        </w:rPr>
        <w:t>.1</w:t>
      </w:r>
      <w:r>
        <w:rPr>
          <w:noProof/>
        </w:rPr>
        <w:tab/>
        <w:t>Description</w:t>
      </w:r>
      <w:bookmarkEnd w:id="1210"/>
      <w:bookmarkEnd w:id="1211"/>
      <w:bookmarkEnd w:id="1212"/>
      <w:bookmarkEnd w:id="1213"/>
      <w:bookmarkEnd w:id="1214"/>
      <w:bookmarkEnd w:id="1215"/>
      <w:bookmarkEnd w:id="1216"/>
      <w:bookmarkEnd w:id="1217"/>
      <w:bookmarkEnd w:id="1218"/>
      <w:bookmarkEnd w:id="1219"/>
      <w:bookmarkEnd w:id="1220"/>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221" w:name="_Toc72784238"/>
      <w:bookmarkStart w:id="1222" w:name="_Toc73041784"/>
      <w:bookmarkStart w:id="1223" w:name="_Toc81244845"/>
      <w:bookmarkStart w:id="1224" w:name="_Toc88645409"/>
      <w:bookmarkStart w:id="1225" w:name="_Toc89426321"/>
      <w:bookmarkStart w:id="1226" w:name="_Toc94033201"/>
      <w:bookmarkStart w:id="1227" w:name="_Toc97037344"/>
      <w:bookmarkStart w:id="1228" w:name="_Toc97193128"/>
      <w:bookmarkStart w:id="1229" w:name="_Toc100953761"/>
      <w:bookmarkStart w:id="1230" w:name="_Toc104547412"/>
      <w:bookmarkStart w:id="1231" w:name="_Toc112939480"/>
      <w:r>
        <w:t>5.2.5.2</w:t>
      </w:r>
      <w:r>
        <w:rPr>
          <w:noProof/>
        </w:rPr>
        <w:t>.2</w:t>
      </w:r>
      <w:r>
        <w:rPr>
          <w:noProof/>
        </w:rPr>
        <w:tab/>
        <w:t>Target URI</w:t>
      </w:r>
      <w:bookmarkEnd w:id="1221"/>
      <w:bookmarkEnd w:id="1222"/>
      <w:bookmarkEnd w:id="1223"/>
      <w:bookmarkEnd w:id="1224"/>
      <w:bookmarkEnd w:id="1225"/>
      <w:bookmarkEnd w:id="1226"/>
      <w:bookmarkEnd w:id="1227"/>
      <w:bookmarkEnd w:id="1228"/>
      <w:bookmarkEnd w:id="1229"/>
      <w:bookmarkEnd w:id="1230"/>
      <w:bookmarkEnd w:id="1231"/>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232" w:name="_Toc72784239"/>
      <w:bookmarkStart w:id="1233" w:name="_Toc73041785"/>
      <w:bookmarkStart w:id="1234" w:name="_Toc81244846"/>
      <w:bookmarkStart w:id="1235" w:name="_Toc88645410"/>
      <w:bookmarkStart w:id="1236" w:name="_Toc89426322"/>
      <w:bookmarkStart w:id="1237" w:name="_Toc94033202"/>
      <w:bookmarkStart w:id="1238" w:name="_Toc97037345"/>
      <w:bookmarkStart w:id="1239" w:name="_Toc97193129"/>
      <w:bookmarkStart w:id="1240" w:name="_Toc100953762"/>
      <w:bookmarkStart w:id="1241" w:name="_Toc104547413"/>
      <w:bookmarkStart w:id="1242" w:name="_Toc112939481"/>
      <w:r>
        <w:t>5.2.5.2</w:t>
      </w:r>
      <w:r>
        <w:rPr>
          <w:noProof/>
        </w:rPr>
        <w:t>.3</w:t>
      </w:r>
      <w:r>
        <w:rPr>
          <w:noProof/>
        </w:rPr>
        <w:tab/>
        <w:t>Standard Methods</w:t>
      </w:r>
      <w:bookmarkEnd w:id="1232"/>
      <w:bookmarkEnd w:id="1233"/>
      <w:bookmarkEnd w:id="1234"/>
      <w:bookmarkEnd w:id="1235"/>
      <w:bookmarkEnd w:id="1236"/>
      <w:bookmarkEnd w:id="1237"/>
      <w:bookmarkEnd w:id="1238"/>
      <w:bookmarkEnd w:id="1239"/>
      <w:bookmarkEnd w:id="1240"/>
      <w:bookmarkEnd w:id="1241"/>
      <w:bookmarkEnd w:id="1242"/>
    </w:p>
    <w:p w14:paraId="0968FC14" w14:textId="77777777" w:rsidR="00345A8F" w:rsidRDefault="00D862C6">
      <w:pPr>
        <w:pStyle w:val="6"/>
        <w:rPr>
          <w:noProof/>
        </w:rPr>
      </w:pPr>
      <w:bookmarkStart w:id="1243" w:name="_Toc72784240"/>
      <w:bookmarkStart w:id="1244" w:name="_Toc73041786"/>
      <w:bookmarkStart w:id="1245" w:name="_Toc81244847"/>
      <w:bookmarkStart w:id="1246" w:name="_Toc88645411"/>
      <w:bookmarkStart w:id="1247" w:name="_Toc89426323"/>
      <w:bookmarkStart w:id="1248" w:name="_Toc94033203"/>
      <w:bookmarkStart w:id="1249" w:name="_Toc97037346"/>
      <w:bookmarkStart w:id="1250" w:name="_Toc97193130"/>
      <w:bookmarkStart w:id="1251" w:name="_Toc100953763"/>
      <w:bookmarkStart w:id="1252" w:name="_Toc104547414"/>
      <w:bookmarkStart w:id="1253" w:name="_Toc112939482"/>
      <w:r>
        <w:t>5.2.5.2.3</w:t>
      </w:r>
      <w:r>
        <w:rPr>
          <w:noProof/>
        </w:rPr>
        <w:t>.1</w:t>
      </w:r>
      <w:r>
        <w:rPr>
          <w:noProof/>
        </w:rPr>
        <w:tab/>
        <w:t>POST</w:t>
      </w:r>
      <w:bookmarkEnd w:id="1243"/>
      <w:bookmarkEnd w:id="1244"/>
      <w:bookmarkEnd w:id="1245"/>
      <w:bookmarkEnd w:id="1246"/>
      <w:bookmarkEnd w:id="1247"/>
      <w:bookmarkEnd w:id="1248"/>
      <w:bookmarkEnd w:id="1249"/>
      <w:bookmarkEnd w:id="1250"/>
      <w:bookmarkEnd w:id="1251"/>
      <w:bookmarkEnd w:id="1252"/>
      <w:bookmarkEnd w:id="1253"/>
    </w:p>
    <w:p w14:paraId="2AAC166A" w14:textId="6A0CD95E" w:rsidR="007764A1" w:rsidRDefault="007764A1" w:rsidP="007764A1">
      <w:pPr>
        <w:rPr>
          <w:noProof/>
        </w:rPr>
      </w:pPr>
      <w:bookmarkStart w:id="1254" w:name="_Toc97037347"/>
      <w:bookmarkStart w:id="1255" w:name="_Toc97193131"/>
      <w:bookmarkStart w:id="1256" w:name="_Toc100953764"/>
      <w:bookmarkStart w:id="1257"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09FBD7A6"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1D8CAF62" w:rsidR="007764A1" w:rsidRDefault="007764A1" w:rsidP="007764A1">
      <w:pPr>
        <w:pStyle w:val="TH"/>
        <w:rPr>
          <w:noProof/>
        </w:rPr>
      </w:pPr>
      <w:r>
        <w:rPr>
          <w:noProof/>
        </w:rPr>
        <w:lastRenderedPageBreak/>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3930FF4B"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7764A1"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7764A1" w:rsidRDefault="007764A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77777777" w:rsidR="007764A1" w:rsidRDefault="007764A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7764A1" w:rsidRDefault="007764A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7764A1" w:rsidRDefault="007764A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7764A1" w:rsidRDefault="007764A1">
            <w:pPr>
              <w:pStyle w:val="TAL"/>
            </w:pPr>
            <w:r>
              <w:rPr>
                <w:lang w:eastAsia="fr-FR"/>
              </w:rPr>
              <w:t>An alternative URI representing the end point of an alternative NF consumer (service) instance towards which the notification should be redirected</w:t>
            </w:r>
            <w:r>
              <w:t>.</w:t>
            </w:r>
          </w:p>
        </w:tc>
      </w:tr>
      <w:tr w:rsidR="007764A1"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7764A1" w:rsidRDefault="007764A1">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77777777" w:rsidR="007764A1" w:rsidRDefault="007764A1">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7764A1" w:rsidRDefault="007764A1">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7764A1" w:rsidRDefault="007764A1">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7764A1" w:rsidRDefault="007764A1">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27BEBF08"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7764A1"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7764A1" w:rsidRDefault="007764A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7777777" w:rsidR="007764A1" w:rsidRDefault="007764A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7764A1" w:rsidRDefault="007764A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7764A1" w:rsidRDefault="007764A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7764A1" w:rsidRDefault="007764A1">
            <w:pPr>
              <w:pStyle w:val="TAL"/>
            </w:pPr>
            <w:r>
              <w:t xml:space="preserve">An alternative URI </w:t>
            </w:r>
            <w:r>
              <w:rPr>
                <w:lang w:eastAsia="fr-FR"/>
              </w:rPr>
              <w:t>representing the end point of an alternative NF consumer (service) instance towards which the notification should be redirected</w:t>
            </w:r>
            <w:r>
              <w:t>.</w:t>
            </w:r>
          </w:p>
        </w:tc>
      </w:tr>
      <w:tr w:rsidR="007764A1"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7764A1" w:rsidRDefault="007764A1">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77777777" w:rsidR="007764A1" w:rsidRDefault="007764A1">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7764A1" w:rsidRDefault="007764A1">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7764A1" w:rsidRDefault="007764A1">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7764A1" w:rsidRDefault="007764A1">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258" w:name="_Toc112939483"/>
      <w:r>
        <w:t>5.2.5.3</w:t>
      </w:r>
      <w:r>
        <w:tab/>
      </w:r>
      <w:r w:rsidR="0006338A">
        <w:rPr>
          <w:rFonts w:eastAsia="Times New Roman"/>
          <w:noProof/>
        </w:rPr>
        <w:t>Fetch</w:t>
      </w:r>
      <w:r>
        <w:rPr>
          <w:rFonts w:eastAsia="Times New Roman"/>
          <w:noProof/>
        </w:rPr>
        <w:t xml:space="preserve"> Notification</w:t>
      </w:r>
      <w:bookmarkEnd w:id="1254"/>
      <w:bookmarkEnd w:id="1255"/>
      <w:bookmarkEnd w:id="1256"/>
      <w:bookmarkEnd w:id="1257"/>
      <w:bookmarkEnd w:id="1258"/>
    </w:p>
    <w:p w14:paraId="2DC50027" w14:textId="77777777" w:rsidR="00171CBC" w:rsidRDefault="00171CBC" w:rsidP="00171CBC">
      <w:pPr>
        <w:pStyle w:val="50"/>
        <w:rPr>
          <w:noProof/>
        </w:rPr>
      </w:pPr>
      <w:bookmarkStart w:id="1259" w:name="_Toc97037348"/>
      <w:bookmarkStart w:id="1260" w:name="_Toc97193132"/>
      <w:bookmarkStart w:id="1261" w:name="_Toc100953765"/>
      <w:bookmarkStart w:id="1262" w:name="_Toc104547416"/>
      <w:bookmarkStart w:id="1263" w:name="_Toc112939484"/>
      <w:r>
        <w:t>5.2.5.3</w:t>
      </w:r>
      <w:r>
        <w:rPr>
          <w:noProof/>
        </w:rPr>
        <w:t>.1</w:t>
      </w:r>
      <w:r>
        <w:rPr>
          <w:noProof/>
        </w:rPr>
        <w:tab/>
        <w:t>Description</w:t>
      </w:r>
      <w:bookmarkEnd w:id="1259"/>
      <w:bookmarkEnd w:id="1260"/>
      <w:bookmarkEnd w:id="1261"/>
      <w:bookmarkEnd w:id="1262"/>
      <w:bookmarkEnd w:id="1263"/>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264" w:name="_Toc97037349"/>
      <w:bookmarkStart w:id="1265" w:name="_Toc97193133"/>
      <w:bookmarkStart w:id="1266" w:name="_Toc100953766"/>
      <w:bookmarkStart w:id="1267" w:name="_Toc104547417"/>
      <w:bookmarkStart w:id="1268" w:name="_Toc112939485"/>
      <w:r>
        <w:t>5.2.5.3</w:t>
      </w:r>
      <w:r>
        <w:rPr>
          <w:noProof/>
        </w:rPr>
        <w:t>.2</w:t>
      </w:r>
      <w:r>
        <w:rPr>
          <w:noProof/>
        </w:rPr>
        <w:tab/>
        <w:t>Target URI</w:t>
      </w:r>
      <w:bookmarkEnd w:id="1264"/>
      <w:bookmarkEnd w:id="1265"/>
      <w:bookmarkEnd w:id="1266"/>
      <w:bookmarkEnd w:id="1267"/>
      <w:bookmarkEnd w:id="1268"/>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269" w:name="_Toc83230072"/>
      <w:bookmarkStart w:id="1270" w:name="_Toc66277780"/>
      <w:bookmarkStart w:id="1271" w:name="_Toc56672222"/>
      <w:bookmarkStart w:id="1272" w:name="_Toc51761292"/>
      <w:bookmarkStart w:id="1273" w:name="_Toc50023802"/>
      <w:bookmarkStart w:id="1274" w:name="_Toc49935456"/>
      <w:bookmarkStart w:id="1275" w:name="_Toc45132989"/>
      <w:bookmarkStart w:id="1276" w:name="_Toc43298212"/>
      <w:bookmarkStart w:id="1277" w:name="_Toc39063154"/>
      <w:bookmarkStart w:id="1278" w:name="_Toc36037720"/>
      <w:bookmarkStart w:id="1279" w:name="_Toc34210695"/>
      <w:bookmarkStart w:id="1280" w:name="_Toc28011579"/>
      <w:bookmarkStart w:id="1281" w:name="_Toc97037350"/>
      <w:bookmarkStart w:id="1282" w:name="_Toc97193134"/>
      <w:bookmarkStart w:id="1283" w:name="_Toc100953767"/>
      <w:bookmarkStart w:id="1284" w:name="_Toc104547418"/>
      <w:bookmarkStart w:id="1285" w:name="_Toc112939486"/>
      <w:r>
        <w:rPr>
          <w:noProof/>
        </w:rPr>
        <w:t>5.2.5.3.3</w:t>
      </w:r>
      <w:r>
        <w:rPr>
          <w:noProof/>
        </w:rPr>
        <w:tab/>
        <w:t>Standard Methods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79F42D90" w14:textId="77777777" w:rsidR="00171CBC" w:rsidRDefault="00171CBC" w:rsidP="00171CBC">
      <w:pPr>
        <w:pStyle w:val="6"/>
      </w:pPr>
      <w:bookmarkStart w:id="1286" w:name="_Toc97037351"/>
      <w:bookmarkStart w:id="1287" w:name="_Toc97193135"/>
      <w:bookmarkStart w:id="1288" w:name="_Toc100953768"/>
      <w:bookmarkStart w:id="1289" w:name="_Toc104547419"/>
      <w:bookmarkStart w:id="1290" w:name="_Toc112939487"/>
      <w:r>
        <w:t>5.2.5.3.3.1</w:t>
      </w:r>
      <w:r>
        <w:tab/>
        <w:t>POST</w:t>
      </w:r>
      <w:bookmarkEnd w:id="1286"/>
      <w:bookmarkEnd w:id="1287"/>
      <w:bookmarkEnd w:id="1288"/>
      <w:bookmarkEnd w:id="1289"/>
      <w:bookmarkEnd w:id="1290"/>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lastRenderedPageBreak/>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0C8832EF" w:rsidR="001813B5" w:rsidRDefault="001813B5">
            <w:pPr>
              <w:pStyle w:val="TAL"/>
            </w:pPr>
            <w:r>
              <w:t xml:space="preserve">The stored data or analytics related to the </w:t>
            </w:r>
            <w:r>
              <w:t>fetch correlation identifier(s)</w:t>
            </w:r>
            <w:r>
              <w:t>.</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291" w:name="_Toc72784242"/>
      <w:bookmarkStart w:id="1292" w:name="_Toc73041788"/>
      <w:bookmarkStart w:id="1293" w:name="_Toc81244849"/>
      <w:bookmarkStart w:id="1294" w:name="_Toc88645413"/>
      <w:bookmarkStart w:id="1295" w:name="_Toc89426325"/>
      <w:bookmarkStart w:id="1296" w:name="_Toc94033204"/>
      <w:bookmarkStart w:id="1297" w:name="_Toc97037352"/>
      <w:bookmarkStart w:id="1298" w:name="_Toc97193136"/>
      <w:bookmarkStart w:id="1299" w:name="_Toc100953769"/>
      <w:bookmarkStart w:id="1300" w:name="_Toc104547420"/>
      <w:bookmarkStart w:id="1301" w:name="_Toc112939488"/>
      <w:r>
        <w:t>5.2.6</w:t>
      </w:r>
      <w:r>
        <w:tab/>
        <w:t>Data Model</w:t>
      </w:r>
      <w:bookmarkEnd w:id="1291"/>
      <w:bookmarkEnd w:id="1292"/>
      <w:bookmarkEnd w:id="1293"/>
      <w:bookmarkEnd w:id="1294"/>
      <w:bookmarkEnd w:id="1295"/>
      <w:bookmarkEnd w:id="1296"/>
      <w:bookmarkEnd w:id="1297"/>
      <w:bookmarkEnd w:id="1298"/>
      <w:bookmarkEnd w:id="1299"/>
      <w:bookmarkEnd w:id="1300"/>
      <w:bookmarkEnd w:id="1301"/>
    </w:p>
    <w:p w14:paraId="1C0DB856" w14:textId="77777777" w:rsidR="00345A8F" w:rsidRDefault="00D862C6">
      <w:pPr>
        <w:pStyle w:val="40"/>
      </w:pPr>
      <w:bookmarkStart w:id="1302" w:name="_Toc72784243"/>
      <w:bookmarkStart w:id="1303" w:name="_Toc73041789"/>
      <w:bookmarkStart w:id="1304" w:name="_Toc81244850"/>
      <w:bookmarkStart w:id="1305" w:name="_Toc88645414"/>
      <w:bookmarkStart w:id="1306" w:name="_Toc89426326"/>
      <w:bookmarkStart w:id="1307" w:name="_Toc94033205"/>
      <w:bookmarkStart w:id="1308" w:name="_Toc97037353"/>
      <w:bookmarkStart w:id="1309" w:name="_Toc97193137"/>
      <w:bookmarkStart w:id="1310" w:name="_Toc100953770"/>
      <w:bookmarkStart w:id="1311" w:name="_Toc104547421"/>
      <w:bookmarkStart w:id="1312" w:name="_Toc112939489"/>
      <w:r>
        <w:t>5.2.6.1</w:t>
      </w:r>
      <w:r>
        <w:tab/>
        <w:t>General</w:t>
      </w:r>
      <w:bookmarkEnd w:id="1302"/>
      <w:bookmarkEnd w:id="1303"/>
      <w:bookmarkEnd w:id="1304"/>
      <w:bookmarkEnd w:id="1305"/>
      <w:bookmarkEnd w:id="1306"/>
      <w:bookmarkEnd w:id="1307"/>
      <w:bookmarkEnd w:id="1308"/>
      <w:bookmarkEnd w:id="1309"/>
      <w:bookmarkEnd w:id="1310"/>
      <w:bookmarkEnd w:id="1311"/>
      <w:bookmarkEnd w:id="1312"/>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lastRenderedPageBreak/>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313" w:name="_Toc72784244"/>
      <w:bookmarkStart w:id="1314" w:name="_Toc73041790"/>
      <w:bookmarkStart w:id="1315" w:name="_Toc81244851"/>
      <w:bookmarkStart w:id="1316" w:name="_Toc88645415"/>
      <w:bookmarkStart w:id="1317" w:name="_Toc89426327"/>
      <w:bookmarkStart w:id="1318" w:name="_Toc94033206"/>
      <w:bookmarkStart w:id="1319" w:name="_Toc97037354"/>
      <w:bookmarkStart w:id="1320" w:name="_Toc97193138"/>
      <w:bookmarkStart w:id="1321" w:name="_Toc100953771"/>
      <w:bookmarkStart w:id="1322" w:name="_Toc104547422"/>
      <w:bookmarkStart w:id="1323" w:name="_Toc112939490"/>
      <w:r>
        <w:rPr>
          <w:lang w:val="en-US"/>
        </w:rPr>
        <w:t>5.2.6.2</w:t>
      </w:r>
      <w:r>
        <w:rPr>
          <w:lang w:val="en-US"/>
        </w:rPr>
        <w:tab/>
        <w:t>Structured data types</w:t>
      </w:r>
      <w:bookmarkEnd w:id="1313"/>
      <w:bookmarkEnd w:id="1314"/>
      <w:bookmarkEnd w:id="1315"/>
      <w:bookmarkEnd w:id="1316"/>
      <w:bookmarkEnd w:id="1317"/>
      <w:bookmarkEnd w:id="1318"/>
      <w:bookmarkEnd w:id="1319"/>
      <w:bookmarkEnd w:id="1320"/>
      <w:bookmarkEnd w:id="1321"/>
      <w:bookmarkEnd w:id="1322"/>
      <w:bookmarkEnd w:id="1323"/>
    </w:p>
    <w:p w14:paraId="0D542693" w14:textId="77777777" w:rsidR="00345A8F" w:rsidRDefault="00D862C6">
      <w:pPr>
        <w:pStyle w:val="50"/>
      </w:pPr>
      <w:bookmarkStart w:id="1324" w:name="_Toc72784245"/>
      <w:bookmarkStart w:id="1325" w:name="_Toc73041791"/>
      <w:bookmarkStart w:id="1326" w:name="_Toc81244852"/>
      <w:bookmarkStart w:id="1327" w:name="_Toc88645416"/>
      <w:bookmarkStart w:id="1328" w:name="_Toc89426328"/>
      <w:bookmarkStart w:id="1329" w:name="_Toc94033207"/>
      <w:bookmarkStart w:id="1330" w:name="_Toc97037355"/>
      <w:bookmarkStart w:id="1331" w:name="_Toc97193139"/>
      <w:bookmarkStart w:id="1332" w:name="_Toc100953772"/>
      <w:bookmarkStart w:id="1333" w:name="_Toc104547423"/>
      <w:bookmarkStart w:id="1334" w:name="_Toc112939491"/>
      <w:r>
        <w:t>5.2.6.2.1</w:t>
      </w:r>
      <w:r>
        <w:tab/>
        <w:t>Introduction</w:t>
      </w:r>
      <w:bookmarkEnd w:id="1324"/>
      <w:bookmarkEnd w:id="1325"/>
      <w:bookmarkEnd w:id="1326"/>
      <w:bookmarkEnd w:id="1327"/>
      <w:bookmarkEnd w:id="1328"/>
      <w:bookmarkEnd w:id="1329"/>
      <w:bookmarkEnd w:id="1330"/>
      <w:bookmarkEnd w:id="1331"/>
      <w:bookmarkEnd w:id="1332"/>
      <w:bookmarkEnd w:id="1333"/>
      <w:bookmarkEnd w:id="1334"/>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335" w:name="_Toc97193140"/>
      <w:bookmarkStart w:id="1336" w:name="_Toc72784246"/>
      <w:bookmarkStart w:id="1337" w:name="_Toc73041792"/>
      <w:bookmarkStart w:id="1338" w:name="_Toc81244853"/>
      <w:bookmarkStart w:id="1339" w:name="_Toc88645417"/>
      <w:bookmarkStart w:id="1340" w:name="_Toc89426329"/>
      <w:bookmarkStart w:id="1341" w:name="_Toc94033208"/>
      <w:bookmarkStart w:id="1342" w:name="_Toc97037356"/>
      <w:bookmarkStart w:id="1343" w:name="_Toc100953773"/>
      <w:bookmarkStart w:id="1344" w:name="_Toc104547424"/>
      <w:bookmarkStart w:id="1345" w:name="_Toc112939492"/>
      <w:r>
        <w:t>5.2.6.2.2</w:t>
      </w:r>
      <w:r>
        <w:tab/>
        <w:t xml:space="preserve">Type: </w:t>
      </w:r>
      <w:r w:rsidR="00171CBC">
        <w:rPr>
          <w:noProof/>
        </w:rPr>
        <w:t>NmfafDataRetrievalNotification</w:t>
      </w:r>
      <w:bookmarkEnd w:id="1335"/>
      <w:bookmarkEnd w:id="1336"/>
      <w:bookmarkEnd w:id="1337"/>
      <w:bookmarkEnd w:id="1338"/>
      <w:bookmarkEnd w:id="1339"/>
      <w:bookmarkEnd w:id="1340"/>
      <w:bookmarkEnd w:id="1341"/>
      <w:bookmarkEnd w:id="1342"/>
      <w:bookmarkEnd w:id="1343"/>
      <w:bookmarkEnd w:id="1344"/>
      <w:bookmarkEnd w:id="1345"/>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756C9E96" w:rsidR="001813B5" w:rsidRDefault="001813B5">
            <w:pPr>
              <w:pStyle w:val="TAL"/>
              <w:rPr>
                <w:rFonts w:cs="Arial"/>
                <w:szCs w:val="18"/>
              </w:rPr>
            </w:pPr>
            <w:r>
              <w:t xml:space="preserve">Represents </w:t>
            </w:r>
            <w:r>
              <w:t xml:space="preserve">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346" w:name="_Hlk96706583"/>
            <w:r>
              <w:t>NmfafDataAnaNotification</w:t>
            </w:r>
            <w:bookmarkEnd w:id="1346"/>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347" w:name="_Hlk96682415"/>
            <w:r>
              <w:rPr>
                <w:lang w:eastAsia="ja-JP"/>
              </w:rPr>
              <w:t>fetchInstruction</w:t>
            </w:r>
            <w:bookmarkEnd w:id="1347"/>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630CD035"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348" w:name="_Toc97193141"/>
      <w:bookmarkStart w:id="1349" w:name="_Toc72784247"/>
      <w:bookmarkStart w:id="1350" w:name="_Toc73041793"/>
      <w:bookmarkStart w:id="1351" w:name="_Toc81244854"/>
      <w:bookmarkStart w:id="1352" w:name="_Toc88645418"/>
      <w:bookmarkStart w:id="1353" w:name="_Toc89426330"/>
      <w:bookmarkStart w:id="1354" w:name="_Toc94033209"/>
      <w:bookmarkStart w:id="1355" w:name="_Toc97037357"/>
      <w:bookmarkStart w:id="1356" w:name="_Toc100953774"/>
      <w:bookmarkStart w:id="1357" w:name="_Toc104547425"/>
      <w:bookmarkStart w:id="1358" w:name="_Toc112939493"/>
      <w:r>
        <w:lastRenderedPageBreak/>
        <w:t>5.2.6.2.3</w:t>
      </w:r>
      <w:r>
        <w:tab/>
        <w:t xml:space="preserve">Type: </w:t>
      </w:r>
      <w:r w:rsidR="00171CBC">
        <w:rPr>
          <w:rFonts w:hint="eastAsia"/>
        </w:rPr>
        <w:t>F</w:t>
      </w:r>
      <w:r w:rsidR="00171CBC">
        <w:t>etchInstruction</w:t>
      </w:r>
      <w:bookmarkEnd w:id="1348"/>
      <w:bookmarkEnd w:id="1349"/>
      <w:bookmarkEnd w:id="1350"/>
      <w:bookmarkEnd w:id="1351"/>
      <w:bookmarkEnd w:id="1352"/>
      <w:bookmarkEnd w:id="1353"/>
      <w:bookmarkEnd w:id="1354"/>
      <w:bookmarkEnd w:id="1355"/>
      <w:bookmarkEnd w:id="1356"/>
      <w:bookmarkEnd w:id="1357"/>
      <w:bookmarkEnd w:id="1358"/>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359" w:name="_Hlk96542976"/>
            <w:r>
              <w:t>fetchUri</w:t>
            </w:r>
            <w:bookmarkEnd w:id="1359"/>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D9C7ADC" w:rsidR="003123F0" w:rsidRDefault="003123F0">
            <w:pPr>
              <w:pStyle w:val="TAL"/>
              <w:rPr>
                <w:rFonts w:cs="Arial"/>
                <w:szCs w:val="18"/>
              </w:rPr>
            </w:pPr>
            <w:r>
              <w:t>T</w:t>
            </w:r>
            <w:r>
              <w: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360" w:name="_Toc97037358"/>
      <w:bookmarkStart w:id="1361" w:name="_Toc97193142"/>
      <w:bookmarkStart w:id="1362" w:name="_Toc100953775"/>
      <w:bookmarkStart w:id="1363" w:name="_Toc104547426"/>
      <w:bookmarkStart w:id="1364" w:name="_Toc112939494"/>
      <w:r>
        <w:t>5.2.6.2.4</w:t>
      </w:r>
      <w:r>
        <w:tab/>
        <w:t>Type: NmfafDataAnaNotification</w:t>
      </w:r>
      <w:bookmarkEnd w:id="1360"/>
      <w:bookmarkEnd w:id="1361"/>
      <w:bookmarkEnd w:id="1362"/>
      <w:bookmarkEnd w:id="1363"/>
      <w:bookmarkEnd w:id="1364"/>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AD34D7">
        <w:trPr>
          <w:jc w:val="center"/>
        </w:trPr>
        <w:tc>
          <w:tcPr>
            <w:tcW w:w="1701" w:type="dxa"/>
            <w:shd w:val="clear" w:color="auto" w:fill="C0C0C0"/>
            <w:hideMark/>
          </w:tcPr>
          <w:p w14:paraId="44F8F528" w14:textId="77777777" w:rsidR="00171CBC" w:rsidRDefault="00171CBC" w:rsidP="006263B3">
            <w:pPr>
              <w:pStyle w:val="TAH"/>
            </w:pPr>
            <w:r>
              <w:t>Attribute name</w:t>
            </w:r>
          </w:p>
        </w:tc>
        <w:tc>
          <w:tcPr>
            <w:tcW w:w="1444" w:type="dxa"/>
            <w:shd w:val="clear" w:color="auto" w:fill="C0C0C0"/>
            <w:hideMark/>
          </w:tcPr>
          <w:p w14:paraId="1DE1E5A9" w14:textId="77777777" w:rsidR="00171CBC" w:rsidRDefault="00171CBC" w:rsidP="006263B3">
            <w:pPr>
              <w:pStyle w:val="TAH"/>
            </w:pPr>
            <w:r>
              <w:t>Data type</w:t>
            </w:r>
          </w:p>
        </w:tc>
        <w:tc>
          <w:tcPr>
            <w:tcW w:w="425" w:type="dxa"/>
            <w:shd w:val="clear" w:color="auto" w:fill="C0C0C0"/>
            <w:hideMark/>
          </w:tcPr>
          <w:p w14:paraId="7E344DF8" w14:textId="77777777" w:rsidR="00171CBC" w:rsidRDefault="00171CBC" w:rsidP="006263B3">
            <w:pPr>
              <w:pStyle w:val="TAH"/>
            </w:pPr>
            <w:r>
              <w:t>P</w:t>
            </w:r>
          </w:p>
        </w:tc>
        <w:tc>
          <w:tcPr>
            <w:tcW w:w="1134" w:type="dxa"/>
            <w:shd w:val="clear" w:color="auto" w:fill="C0C0C0"/>
          </w:tcPr>
          <w:p w14:paraId="37A03189" w14:textId="77777777" w:rsidR="00171CBC" w:rsidRDefault="00171CBC" w:rsidP="006263B3">
            <w:pPr>
              <w:pStyle w:val="TAH"/>
              <w:jc w:val="left"/>
            </w:pPr>
            <w:r>
              <w:t>Cardinality</w:t>
            </w:r>
          </w:p>
        </w:tc>
        <w:tc>
          <w:tcPr>
            <w:tcW w:w="2410" w:type="dxa"/>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14:paraId="1CE4F2A5" w14:textId="77777777" w:rsidTr="00AD34D7">
        <w:trPr>
          <w:jc w:val="center"/>
        </w:trPr>
        <w:tc>
          <w:tcPr>
            <w:tcW w:w="1701" w:type="dxa"/>
          </w:tcPr>
          <w:p w14:paraId="2686653B" w14:textId="77777777" w:rsidR="00171CBC" w:rsidRDefault="00171CBC" w:rsidP="006263B3">
            <w:pPr>
              <w:pStyle w:val="TAL"/>
            </w:pPr>
            <w:r>
              <w:rPr>
                <w:noProof/>
                <w:lang w:eastAsia="zh-CN"/>
              </w:rPr>
              <w:t>ana</w:t>
            </w:r>
            <w:r>
              <w:t>Notifications</w:t>
            </w:r>
          </w:p>
        </w:tc>
        <w:tc>
          <w:tcPr>
            <w:tcW w:w="1444" w:type="dxa"/>
          </w:tcPr>
          <w:p w14:paraId="0CE6541D" w14:textId="77777777" w:rsidR="00171CBC" w:rsidRDefault="00171CBC" w:rsidP="006263B3">
            <w:pPr>
              <w:pStyle w:val="TAL"/>
            </w:pPr>
            <w:r>
              <w:rPr>
                <w:noProof/>
              </w:rPr>
              <w:t>array(NnwdafEventsSubscriptionNotification)</w:t>
            </w:r>
          </w:p>
        </w:tc>
        <w:tc>
          <w:tcPr>
            <w:tcW w:w="425" w:type="dxa"/>
          </w:tcPr>
          <w:p w14:paraId="7B35A18A" w14:textId="5ED1D1D2" w:rsidR="00171CBC" w:rsidRDefault="00124934" w:rsidP="006263B3">
            <w:pPr>
              <w:pStyle w:val="TAC"/>
            </w:pPr>
            <w:r>
              <w:t>C</w:t>
            </w:r>
          </w:p>
        </w:tc>
        <w:tc>
          <w:tcPr>
            <w:tcW w:w="1134" w:type="dxa"/>
          </w:tcPr>
          <w:p w14:paraId="53833680" w14:textId="77777777" w:rsidR="00171CBC" w:rsidRDefault="00171CBC" w:rsidP="006263B3">
            <w:pPr>
              <w:pStyle w:val="TAL"/>
            </w:pPr>
            <w:r>
              <w:t>1..N</w:t>
            </w:r>
          </w:p>
        </w:tc>
        <w:tc>
          <w:tcPr>
            <w:tcW w:w="2410" w:type="dxa"/>
          </w:tcPr>
          <w:p w14:paraId="6BCEA0A4" w14:textId="77777777" w:rsidR="00171CBC" w:rsidRDefault="00171CBC" w:rsidP="006263B3">
            <w:pPr>
              <w:pStyle w:val="TAL"/>
              <w:rPr>
                <w:rFonts w:cs="Arial"/>
                <w:szCs w:val="18"/>
              </w:rPr>
            </w:pPr>
            <w:r>
              <w:t>List of analytics subscription notifications. (NOTE)</w:t>
            </w:r>
          </w:p>
        </w:tc>
        <w:tc>
          <w:tcPr>
            <w:tcW w:w="2410" w:type="dxa"/>
          </w:tcPr>
          <w:p w14:paraId="70F5B31A" w14:textId="77777777" w:rsidR="00171CBC" w:rsidRDefault="00171CBC" w:rsidP="006263B3">
            <w:pPr>
              <w:pStyle w:val="TAL"/>
              <w:rPr>
                <w:rFonts w:cs="Arial"/>
                <w:szCs w:val="18"/>
              </w:rPr>
            </w:pPr>
          </w:p>
        </w:tc>
      </w:tr>
      <w:tr w:rsidR="00124934" w14:paraId="54BED682" w14:textId="77777777" w:rsidTr="00AD34D7">
        <w:trPr>
          <w:jc w:val="center"/>
        </w:trPr>
        <w:tc>
          <w:tcPr>
            <w:tcW w:w="1701" w:type="dxa"/>
          </w:tcPr>
          <w:p w14:paraId="504F6844" w14:textId="77777777" w:rsidR="00124934" w:rsidRDefault="00124934" w:rsidP="00360F72">
            <w:pPr>
              <w:pStyle w:val="TAL"/>
              <w:rPr>
                <w:noProof/>
                <w:lang w:eastAsia="zh-CN"/>
              </w:rPr>
            </w:pPr>
            <w:bookmarkStart w:id="1365" w:name="_Hlk99036241"/>
            <w:r>
              <w:rPr>
                <w:noProof/>
                <w:lang w:eastAsia="zh-CN"/>
              </w:rPr>
              <w:t>dataNotif</w:t>
            </w:r>
            <w:bookmarkEnd w:id="1365"/>
          </w:p>
        </w:tc>
        <w:tc>
          <w:tcPr>
            <w:tcW w:w="1444" w:type="dxa"/>
          </w:tcPr>
          <w:p w14:paraId="115FD518" w14:textId="77777777" w:rsidR="00124934" w:rsidRDefault="00124934" w:rsidP="00360F72">
            <w:pPr>
              <w:pStyle w:val="TAL"/>
              <w:rPr>
                <w:noProof/>
              </w:rPr>
            </w:pPr>
            <w:bookmarkStart w:id="1366" w:name="_Hlk99036224"/>
            <w:r>
              <w:t>DataNotificatio</w:t>
            </w:r>
            <w:bookmarkEnd w:id="1366"/>
            <w:r>
              <w:t>n</w:t>
            </w:r>
          </w:p>
        </w:tc>
        <w:tc>
          <w:tcPr>
            <w:tcW w:w="425" w:type="dxa"/>
          </w:tcPr>
          <w:p w14:paraId="247EABC6" w14:textId="77777777" w:rsidR="00124934" w:rsidRPr="00A55A0E" w:rsidRDefault="00124934" w:rsidP="00360F72">
            <w:pPr>
              <w:pStyle w:val="TAC"/>
            </w:pPr>
            <w:r>
              <w:t>C</w:t>
            </w:r>
          </w:p>
        </w:tc>
        <w:tc>
          <w:tcPr>
            <w:tcW w:w="1134" w:type="dxa"/>
          </w:tcPr>
          <w:p w14:paraId="2A908B4B" w14:textId="77777777" w:rsidR="00124934" w:rsidRDefault="00124934" w:rsidP="00360F72">
            <w:pPr>
              <w:pStyle w:val="TAL"/>
            </w:pPr>
            <w:r>
              <w:t>0..1</w:t>
            </w:r>
          </w:p>
        </w:tc>
        <w:tc>
          <w:tcPr>
            <w:tcW w:w="2410" w:type="dxa"/>
          </w:tcPr>
          <w:p w14:paraId="063C9737" w14:textId="77777777" w:rsidR="00124934" w:rsidRDefault="00124934" w:rsidP="00360F72">
            <w:pPr>
              <w:pStyle w:val="TAL"/>
            </w:pPr>
            <w:r>
              <w:t>Data subscription notification. (NOTE)</w:t>
            </w:r>
          </w:p>
        </w:tc>
        <w:tc>
          <w:tcPr>
            <w:tcW w:w="2410" w:type="dxa"/>
          </w:tcPr>
          <w:p w14:paraId="5D81B9B9" w14:textId="77777777" w:rsidR="00124934" w:rsidRDefault="00124934" w:rsidP="00360F72">
            <w:pPr>
              <w:pStyle w:val="TAL"/>
              <w:rPr>
                <w:rFonts w:cs="Arial"/>
                <w:szCs w:val="18"/>
              </w:rPr>
            </w:pPr>
          </w:p>
        </w:tc>
      </w:tr>
      <w:tr w:rsidR="00171CBC" w14:paraId="4C26E055" w14:textId="77777777" w:rsidTr="00AD34D7">
        <w:trPr>
          <w:jc w:val="center"/>
        </w:trPr>
        <w:tc>
          <w:tcPr>
            <w:tcW w:w="9524" w:type="dxa"/>
            <w:gridSpan w:val="6"/>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40"/>
        <w:rPr>
          <w:lang w:val="en-US"/>
        </w:rPr>
      </w:pPr>
      <w:bookmarkStart w:id="1367" w:name="_Toc72784248"/>
      <w:bookmarkStart w:id="1368" w:name="_Toc73041794"/>
      <w:bookmarkStart w:id="1369" w:name="_Toc81244855"/>
      <w:bookmarkStart w:id="1370" w:name="_Toc88645419"/>
      <w:bookmarkStart w:id="1371" w:name="_Toc89426331"/>
      <w:bookmarkStart w:id="1372" w:name="_Toc94033210"/>
      <w:bookmarkStart w:id="1373" w:name="_Toc97037359"/>
      <w:bookmarkStart w:id="1374" w:name="_Toc97193143"/>
      <w:bookmarkStart w:id="1375" w:name="_Toc100953776"/>
      <w:bookmarkStart w:id="1376" w:name="_Toc104547427"/>
      <w:bookmarkStart w:id="1377" w:name="_Toc112939495"/>
      <w:r>
        <w:rPr>
          <w:lang w:val="en-US"/>
        </w:rPr>
        <w:t>5.2.6.3</w:t>
      </w:r>
      <w:r>
        <w:rPr>
          <w:lang w:val="en-US"/>
        </w:rPr>
        <w:tab/>
        <w:t>Simple data types and enumerations</w:t>
      </w:r>
      <w:bookmarkEnd w:id="1367"/>
      <w:bookmarkEnd w:id="1368"/>
      <w:bookmarkEnd w:id="1369"/>
      <w:bookmarkEnd w:id="1370"/>
      <w:bookmarkEnd w:id="1371"/>
      <w:bookmarkEnd w:id="1372"/>
      <w:bookmarkEnd w:id="1373"/>
      <w:bookmarkEnd w:id="1374"/>
      <w:bookmarkEnd w:id="1375"/>
      <w:bookmarkEnd w:id="1376"/>
      <w:bookmarkEnd w:id="1377"/>
    </w:p>
    <w:p w14:paraId="4C0AAB95" w14:textId="77777777" w:rsidR="00345A8F" w:rsidRDefault="00D862C6">
      <w:pPr>
        <w:pStyle w:val="50"/>
      </w:pPr>
      <w:bookmarkStart w:id="1378" w:name="_Toc72784249"/>
      <w:bookmarkStart w:id="1379" w:name="_Toc73041795"/>
      <w:bookmarkStart w:id="1380" w:name="_Toc81244856"/>
      <w:bookmarkStart w:id="1381" w:name="_Toc88645420"/>
      <w:bookmarkStart w:id="1382" w:name="_Toc89426332"/>
      <w:bookmarkStart w:id="1383" w:name="_Toc94033211"/>
      <w:bookmarkStart w:id="1384" w:name="_Toc97037360"/>
      <w:bookmarkStart w:id="1385" w:name="_Toc97193144"/>
      <w:bookmarkStart w:id="1386" w:name="_Toc100953777"/>
      <w:bookmarkStart w:id="1387" w:name="_Toc104547428"/>
      <w:bookmarkStart w:id="1388" w:name="_Toc112939496"/>
      <w:r>
        <w:t>5.2.6.3.1</w:t>
      </w:r>
      <w:r>
        <w:tab/>
        <w:t>Introduction</w:t>
      </w:r>
      <w:bookmarkEnd w:id="1378"/>
      <w:bookmarkEnd w:id="1379"/>
      <w:bookmarkEnd w:id="1380"/>
      <w:bookmarkEnd w:id="1381"/>
      <w:bookmarkEnd w:id="1382"/>
      <w:bookmarkEnd w:id="1383"/>
      <w:bookmarkEnd w:id="1384"/>
      <w:bookmarkEnd w:id="1385"/>
      <w:bookmarkEnd w:id="1386"/>
      <w:bookmarkEnd w:id="1387"/>
      <w:bookmarkEnd w:id="1388"/>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389" w:name="_Toc72784250"/>
      <w:bookmarkStart w:id="1390" w:name="_Toc73041796"/>
      <w:bookmarkStart w:id="1391" w:name="_Toc81244857"/>
      <w:bookmarkStart w:id="1392" w:name="_Toc88645421"/>
      <w:bookmarkStart w:id="1393" w:name="_Toc89426333"/>
      <w:bookmarkStart w:id="1394" w:name="_Toc94033212"/>
      <w:bookmarkStart w:id="1395" w:name="_Toc97037361"/>
      <w:bookmarkStart w:id="1396" w:name="_Toc97193145"/>
      <w:bookmarkStart w:id="1397" w:name="_Toc100953778"/>
      <w:bookmarkStart w:id="1398" w:name="_Toc104547429"/>
      <w:bookmarkStart w:id="1399" w:name="_Toc112939497"/>
      <w:r>
        <w:t>5.2.6.3.2</w:t>
      </w:r>
      <w:r>
        <w:tab/>
        <w:t>Simple data types</w:t>
      </w:r>
      <w:bookmarkEnd w:id="1389"/>
      <w:bookmarkEnd w:id="1390"/>
      <w:bookmarkEnd w:id="1391"/>
      <w:bookmarkEnd w:id="1392"/>
      <w:bookmarkEnd w:id="1393"/>
      <w:bookmarkEnd w:id="1394"/>
      <w:bookmarkEnd w:id="1395"/>
      <w:bookmarkEnd w:id="1396"/>
      <w:bookmarkEnd w:id="1397"/>
      <w:bookmarkEnd w:id="1398"/>
      <w:bookmarkEnd w:id="1399"/>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400" w:name="_Toc72784253"/>
      <w:bookmarkStart w:id="1401" w:name="_Toc73041799"/>
      <w:bookmarkStart w:id="1402" w:name="_Toc81244860"/>
      <w:bookmarkStart w:id="1403" w:name="_Toc88645424"/>
      <w:bookmarkStart w:id="1404" w:name="_Toc89426336"/>
      <w:bookmarkStart w:id="1405" w:name="_Toc94033215"/>
      <w:bookmarkStart w:id="1406" w:name="_Toc97037362"/>
      <w:bookmarkStart w:id="1407" w:name="_Toc97193146"/>
      <w:bookmarkStart w:id="1408" w:name="_Toc100953779"/>
      <w:bookmarkStart w:id="1409" w:name="_Toc104547430"/>
      <w:bookmarkStart w:id="1410" w:name="_Toc1129394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00"/>
      <w:bookmarkEnd w:id="1401"/>
      <w:bookmarkEnd w:id="1402"/>
      <w:bookmarkEnd w:id="1403"/>
      <w:bookmarkEnd w:id="1404"/>
      <w:bookmarkEnd w:id="1405"/>
      <w:bookmarkEnd w:id="1406"/>
      <w:bookmarkEnd w:id="1407"/>
      <w:bookmarkEnd w:id="1408"/>
      <w:bookmarkEnd w:id="1409"/>
      <w:bookmarkEnd w:id="1410"/>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411" w:name="_Toc72784256"/>
      <w:bookmarkStart w:id="1412" w:name="_Toc73041802"/>
      <w:bookmarkStart w:id="1413" w:name="_Toc81244863"/>
      <w:bookmarkStart w:id="1414" w:name="_Toc88645427"/>
      <w:bookmarkStart w:id="1415" w:name="_Toc89426339"/>
      <w:bookmarkStart w:id="1416" w:name="_Toc94033218"/>
      <w:bookmarkStart w:id="1417" w:name="_Toc97037363"/>
      <w:bookmarkStart w:id="1418" w:name="_Toc97193147"/>
      <w:bookmarkStart w:id="1419" w:name="_Toc100953780"/>
      <w:bookmarkStart w:id="1420" w:name="_Toc104547431"/>
      <w:bookmarkStart w:id="1421" w:name="_Toc112939499"/>
      <w:r>
        <w:t>5.2.6.5</w:t>
      </w:r>
      <w:r>
        <w:tab/>
        <w:t>Binary data</w:t>
      </w:r>
      <w:bookmarkEnd w:id="1411"/>
      <w:bookmarkEnd w:id="1412"/>
      <w:bookmarkEnd w:id="1413"/>
      <w:bookmarkEnd w:id="1414"/>
      <w:bookmarkEnd w:id="1415"/>
      <w:bookmarkEnd w:id="1416"/>
      <w:bookmarkEnd w:id="1417"/>
      <w:bookmarkEnd w:id="1418"/>
      <w:bookmarkEnd w:id="1419"/>
      <w:bookmarkEnd w:id="1420"/>
      <w:bookmarkEnd w:id="1421"/>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422" w:name="_Toc72784258"/>
      <w:bookmarkStart w:id="1423" w:name="_Toc73041804"/>
      <w:bookmarkStart w:id="1424" w:name="_Toc81244865"/>
      <w:bookmarkStart w:id="1425" w:name="_Toc88645429"/>
      <w:bookmarkStart w:id="1426" w:name="_Toc89426341"/>
      <w:bookmarkStart w:id="1427" w:name="_Toc94033220"/>
      <w:bookmarkStart w:id="1428" w:name="_Toc97037364"/>
      <w:bookmarkStart w:id="1429" w:name="_Toc97193148"/>
      <w:bookmarkStart w:id="1430" w:name="_Toc100953781"/>
      <w:bookmarkStart w:id="1431" w:name="_Toc104547432"/>
      <w:bookmarkStart w:id="1432" w:name="_Toc112939500"/>
      <w:r>
        <w:t>5.2.7</w:t>
      </w:r>
      <w:r>
        <w:tab/>
        <w:t>Error Handling</w:t>
      </w:r>
      <w:bookmarkEnd w:id="1422"/>
      <w:bookmarkEnd w:id="1423"/>
      <w:bookmarkEnd w:id="1424"/>
      <w:bookmarkEnd w:id="1425"/>
      <w:bookmarkEnd w:id="1426"/>
      <w:bookmarkEnd w:id="1427"/>
      <w:bookmarkEnd w:id="1428"/>
      <w:bookmarkEnd w:id="1429"/>
      <w:bookmarkEnd w:id="1430"/>
      <w:bookmarkEnd w:id="1431"/>
      <w:bookmarkEnd w:id="1432"/>
    </w:p>
    <w:p w14:paraId="7C904052" w14:textId="77777777" w:rsidR="00345A8F" w:rsidRDefault="00D862C6">
      <w:pPr>
        <w:pStyle w:val="40"/>
      </w:pPr>
      <w:bookmarkStart w:id="1433" w:name="_Toc72784259"/>
      <w:bookmarkStart w:id="1434" w:name="_Toc73041805"/>
      <w:bookmarkStart w:id="1435" w:name="_Toc81244866"/>
      <w:bookmarkStart w:id="1436" w:name="_Toc88645430"/>
      <w:bookmarkStart w:id="1437" w:name="_Toc89426342"/>
      <w:bookmarkStart w:id="1438" w:name="_Toc94033221"/>
      <w:bookmarkStart w:id="1439" w:name="_Toc97037365"/>
      <w:bookmarkStart w:id="1440" w:name="_Toc97193149"/>
      <w:bookmarkStart w:id="1441" w:name="_Toc100953782"/>
      <w:bookmarkStart w:id="1442" w:name="_Toc104547433"/>
      <w:bookmarkStart w:id="1443" w:name="_Toc112939501"/>
      <w:r>
        <w:t>5.2.7.1</w:t>
      </w:r>
      <w:r>
        <w:tab/>
        <w:t>General</w:t>
      </w:r>
      <w:bookmarkEnd w:id="1433"/>
      <w:bookmarkEnd w:id="1434"/>
      <w:bookmarkEnd w:id="1435"/>
      <w:bookmarkEnd w:id="1436"/>
      <w:bookmarkEnd w:id="1437"/>
      <w:bookmarkEnd w:id="1438"/>
      <w:bookmarkEnd w:id="1439"/>
      <w:bookmarkEnd w:id="1440"/>
      <w:bookmarkEnd w:id="1441"/>
      <w:bookmarkEnd w:id="1442"/>
      <w:bookmarkEnd w:id="1443"/>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444" w:name="_Toc72784260"/>
      <w:bookmarkStart w:id="1445" w:name="_Toc73041806"/>
      <w:bookmarkStart w:id="1446" w:name="_Toc81244867"/>
      <w:bookmarkStart w:id="1447" w:name="_Toc88645431"/>
      <w:bookmarkStart w:id="1448" w:name="_Toc89426343"/>
      <w:bookmarkStart w:id="1449" w:name="_Toc94033222"/>
      <w:bookmarkStart w:id="1450" w:name="_Toc97037366"/>
      <w:bookmarkStart w:id="1451" w:name="_Toc97193150"/>
      <w:bookmarkStart w:id="1452" w:name="_Toc100953783"/>
      <w:bookmarkStart w:id="1453" w:name="_Toc104547434"/>
      <w:bookmarkStart w:id="1454" w:name="_Toc112939502"/>
      <w:r>
        <w:lastRenderedPageBreak/>
        <w:t>5.2.7.2</w:t>
      </w:r>
      <w:r>
        <w:tab/>
        <w:t>Protocol Errors</w:t>
      </w:r>
      <w:bookmarkEnd w:id="1444"/>
      <w:bookmarkEnd w:id="1445"/>
      <w:bookmarkEnd w:id="1446"/>
      <w:bookmarkEnd w:id="1447"/>
      <w:bookmarkEnd w:id="1448"/>
      <w:bookmarkEnd w:id="1449"/>
      <w:bookmarkEnd w:id="1450"/>
      <w:bookmarkEnd w:id="1451"/>
      <w:bookmarkEnd w:id="1452"/>
      <w:bookmarkEnd w:id="1453"/>
      <w:bookmarkEnd w:id="1454"/>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455" w:name="_Toc72784261"/>
      <w:bookmarkStart w:id="1456" w:name="_Toc73041807"/>
      <w:bookmarkStart w:id="1457" w:name="_Toc81244868"/>
      <w:bookmarkStart w:id="1458" w:name="_Toc88645432"/>
      <w:bookmarkStart w:id="1459" w:name="_Toc89426344"/>
      <w:bookmarkStart w:id="1460" w:name="_Toc94033223"/>
      <w:bookmarkStart w:id="1461" w:name="_Toc97037367"/>
      <w:bookmarkStart w:id="1462" w:name="_Toc97193151"/>
      <w:bookmarkStart w:id="1463" w:name="_Toc100953784"/>
      <w:bookmarkStart w:id="1464" w:name="_Toc104547435"/>
      <w:bookmarkStart w:id="1465" w:name="_Toc112939503"/>
      <w:r>
        <w:t>5.2.7.3</w:t>
      </w:r>
      <w:r>
        <w:tab/>
        <w:t>Application Errors</w:t>
      </w:r>
      <w:bookmarkEnd w:id="1455"/>
      <w:bookmarkEnd w:id="1456"/>
      <w:bookmarkEnd w:id="1457"/>
      <w:bookmarkEnd w:id="1458"/>
      <w:bookmarkEnd w:id="1459"/>
      <w:bookmarkEnd w:id="1460"/>
      <w:bookmarkEnd w:id="1461"/>
      <w:bookmarkEnd w:id="1462"/>
      <w:bookmarkEnd w:id="1463"/>
      <w:bookmarkEnd w:id="1464"/>
      <w:bookmarkEnd w:id="1465"/>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466" w:name="_Toc72784262"/>
      <w:bookmarkStart w:id="1467" w:name="_Toc73041808"/>
      <w:bookmarkStart w:id="1468" w:name="_Toc81244869"/>
      <w:bookmarkStart w:id="1469" w:name="_Toc88645433"/>
      <w:bookmarkStart w:id="1470" w:name="_Toc89426345"/>
      <w:bookmarkStart w:id="1471" w:name="_Toc94033224"/>
      <w:bookmarkStart w:id="1472" w:name="_Toc97037368"/>
      <w:bookmarkStart w:id="1473" w:name="_Toc97193152"/>
      <w:bookmarkStart w:id="1474" w:name="_Toc100953785"/>
      <w:bookmarkStart w:id="1475" w:name="_Toc104547436"/>
      <w:bookmarkStart w:id="1476" w:name="_Toc112939504"/>
      <w:r>
        <w:t>5.2.8</w:t>
      </w:r>
      <w:r>
        <w:rPr>
          <w:lang w:eastAsia="zh-CN"/>
        </w:rPr>
        <w:tab/>
        <w:t>Feature negotiation</w:t>
      </w:r>
      <w:bookmarkEnd w:id="1466"/>
      <w:bookmarkEnd w:id="1467"/>
      <w:bookmarkEnd w:id="1468"/>
      <w:bookmarkEnd w:id="1469"/>
      <w:bookmarkEnd w:id="1470"/>
      <w:bookmarkEnd w:id="1471"/>
      <w:bookmarkEnd w:id="1472"/>
      <w:bookmarkEnd w:id="1473"/>
      <w:bookmarkEnd w:id="1474"/>
      <w:bookmarkEnd w:id="1475"/>
      <w:bookmarkEnd w:id="1476"/>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477" w:name="_Toc72784263"/>
      <w:bookmarkStart w:id="1478" w:name="_Toc73041809"/>
      <w:bookmarkStart w:id="1479" w:name="_Toc81244870"/>
      <w:bookmarkStart w:id="1480" w:name="_Toc88645434"/>
      <w:bookmarkStart w:id="1481" w:name="_Toc89426346"/>
      <w:bookmarkStart w:id="1482" w:name="_Toc94033225"/>
      <w:bookmarkStart w:id="1483" w:name="_Toc97037369"/>
      <w:bookmarkStart w:id="1484" w:name="_Toc97193153"/>
      <w:bookmarkStart w:id="1485" w:name="_Toc100953786"/>
      <w:bookmarkStart w:id="1486" w:name="_Toc104547437"/>
      <w:bookmarkStart w:id="1487" w:name="_Toc112939505"/>
      <w:r>
        <w:t>5.2.9</w:t>
      </w:r>
      <w:r>
        <w:tab/>
        <w:t>Security</w:t>
      </w:r>
      <w:bookmarkEnd w:id="1477"/>
      <w:bookmarkEnd w:id="1478"/>
      <w:bookmarkEnd w:id="1479"/>
      <w:bookmarkEnd w:id="1480"/>
      <w:bookmarkEnd w:id="1481"/>
      <w:bookmarkEnd w:id="1482"/>
      <w:bookmarkEnd w:id="1483"/>
      <w:bookmarkEnd w:id="1484"/>
      <w:bookmarkEnd w:id="1485"/>
      <w:bookmarkEnd w:id="1486"/>
      <w:bookmarkEnd w:id="1487"/>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565"/>
    <w:bookmarkEnd w:id="566"/>
    <w:p w14:paraId="7EF605FE" w14:textId="77777777" w:rsidR="00345A8F" w:rsidRDefault="00D862C6">
      <w:pPr>
        <w:pStyle w:val="8"/>
      </w:pPr>
      <w:r>
        <w:br w:type="page"/>
      </w:r>
      <w:bookmarkStart w:id="1488" w:name="_Toc510696650"/>
      <w:bookmarkStart w:id="1489" w:name="_Toc35971450"/>
      <w:bookmarkStart w:id="1490" w:name="_Toc36812181"/>
      <w:bookmarkStart w:id="1491" w:name="_Toc72784264"/>
      <w:bookmarkStart w:id="1492" w:name="_Toc73041810"/>
      <w:bookmarkStart w:id="1493" w:name="_Toc81244871"/>
      <w:bookmarkStart w:id="1494" w:name="_Toc88645435"/>
      <w:bookmarkStart w:id="1495" w:name="_Toc89426347"/>
      <w:bookmarkStart w:id="1496" w:name="_Toc94033226"/>
      <w:bookmarkStart w:id="1497" w:name="_Toc97037370"/>
      <w:bookmarkStart w:id="1498" w:name="_Toc97193154"/>
      <w:bookmarkStart w:id="1499" w:name="_Toc100953787"/>
      <w:bookmarkStart w:id="1500" w:name="_Toc104547438"/>
      <w:bookmarkStart w:id="1501" w:name="_Toc112939506"/>
      <w:r>
        <w:lastRenderedPageBreak/>
        <w:t>Annex A (normative):</w:t>
      </w:r>
      <w:r>
        <w:br/>
        <w:t>OpenAPI specification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3F50D20A" w14:textId="77777777" w:rsidR="00345A8F" w:rsidRDefault="00D862C6" w:rsidP="008C1A13">
      <w:pPr>
        <w:pStyle w:val="1"/>
      </w:pPr>
      <w:bookmarkStart w:id="1502" w:name="_Toc510696651"/>
      <w:bookmarkStart w:id="1503" w:name="_Toc35971451"/>
      <w:bookmarkStart w:id="1504" w:name="_Toc36812182"/>
      <w:bookmarkStart w:id="1505" w:name="_Toc72784265"/>
      <w:bookmarkStart w:id="1506" w:name="_Toc73041811"/>
      <w:bookmarkStart w:id="1507" w:name="_Toc81244872"/>
      <w:bookmarkStart w:id="1508" w:name="_Toc88645436"/>
      <w:bookmarkStart w:id="1509" w:name="_Toc89426348"/>
      <w:bookmarkStart w:id="1510" w:name="_Toc94033227"/>
      <w:bookmarkStart w:id="1511" w:name="_Toc97037371"/>
      <w:bookmarkStart w:id="1512" w:name="_Toc97193155"/>
      <w:bookmarkStart w:id="1513" w:name="_Toc100953788"/>
      <w:bookmarkStart w:id="1514" w:name="_Toc104547439"/>
      <w:bookmarkStart w:id="1515" w:name="_Toc112939507"/>
      <w:r>
        <w:t>A.1</w:t>
      </w:r>
      <w:r>
        <w:tab/>
        <w:t>General</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1A96B1B6" w14:textId="77777777" w:rsidR="00345A8F" w:rsidRDefault="00D862C6">
      <w:bookmarkStart w:id="1516"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517"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518" w:name="_Toc72784266"/>
      <w:bookmarkStart w:id="1519" w:name="_Toc73041812"/>
      <w:bookmarkStart w:id="1520" w:name="_Toc81244873"/>
      <w:bookmarkStart w:id="1521" w:name="_Toc88645437"/>
      <w:bookmarkStart w:id="1522" w:name="_Toc89426349"/>
      <w:bookmarkStart w:id="1523" w:name="_Toc94033228"/>
      <w:bookmarkStart w:id="1524" w:name="_Toc97037372"/>
      <w:bookmarkStart w:id="1525" w:name="_Toc97193156"/>
      <w:bookmarkStart w:id="1526" w:name="_Toc100953789"/>
      <w:bookmarkStart w:id="1527" w:name="_Toc104547440"/>
      <w:bookmarkStart w:id="1528" w:name="_Toc112939508"/>
      <w:bookmarkEnd w:id="1516"/>
      <w:bookmarkEnd w:id="1517"/>
      <w:r>
        <w:t>A.2</w:t>
      </w:r>
      <w:r>
        <w:tab/>
        <w:t>Nmfaf_3daDataManagement API</w:t>
      </w:r>
      <w:bookmarkEnd w:id="1518"/>
      <w:bookmarkEnd w:id="1519"/>
      <w:bookmarkEnd w:id="1520"/>
      <w:bookmarkEnd w:id="1521"/>
      <w:bookmarkEnd w:id="1522"/>
      <w:bookmarkEnd w:id="1523"/>
      <w:bookmarkEnd w:id="1524"/>
      <w:bookmarkEnd w:id="1525"/>
      <w:bookmarkEnd w:id="1526"/>
      <w:bookmarkEnd w:id="1527"/>
      <w:bookmarkEnd w:id="1528"/>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56E74108"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00B6B36A"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529" w:name="_Toc72784267"/>
      <w:bookmarkStart w:id="1530" w:name="_Toc73041813"/>
      <w:bookmarkStart w:id="1531" w:name="_Toc81244874"/>
      <w:bookmarkStart w:id="1532" w:name="_Toc88645438"/>
      <w:bookmarkStart w:id="1533" w:name="_Toc89426350"/>
      <w:bookmarkStart w:id="1534" w:name="_Toc94033229"/>
      <w:bookmarkStart w:id="1535" w:name="_Toc97037373"/>
      <w:bookmarkStart w:id="1536" w:name="_Toc97193157"/>
      <w:bookmarkStart w:id="1537" w:name="_Toc100953790"/>
      <w:bookmarkStart w:id="1538" w:name="_Toc104547441"/>
      <w:bookmarkStart w:id="1539" w:name="_Toc112939509"/>
      <w:r>
        <w:t>A.3</w:t>
      </w:r>
      <w:r>
        <w:tab/>
        <w:t>Nmfaf_3caDataManagement API</w:t>
      </w:r>
      <w:bookmarkEnd w:id="1529"/>
      <w:bookmarkEnd w:id="1530"/>
      <w:bookmarkEnd w:id="1531"/>
      <w:bookmarkEnd w:id="1532"/>
      <w:bookmarkEnd w:id="1533"/>
      <w:bookmarkEnd w:id="1534"/>
      <w:bookmarkEnd w:id="1535"/>
      <w:bookmarkEnd w:id="1536"/>
      <w:bookmarkEnd w:id="1537"/>
      <w:bookmarkEnd w:id="1538"/>
      <w:bookmarkEnd w:id="1539"/>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A92A4B8"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06134B">
        <w:rPr>
          <w:lang w:val="en-IN" w:eastAsia="en-IN"/>
        </w:rPr>
        <w:t>1</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46C617E9"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06134B">
        <w:t>2</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w:t>
      </w:r>
      <w:r>
        <w:rPr>
          <w:lang w:val="fr-FR"/>
        </w:rPr>
        <w:t>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8902328" w:rsidR="001813B5" w:rsidRDefault="001813B5" w:rsidP="001813B5">
      <w:pPr>
        <w:pStyle w:val="PL"/>
        <w:rPr>
          <w:lang w:val="en-IN" w:eastAsia="en-IN"/>
        </w:rPr>
      </w:pPr>
      <w:r>
        <w:rPr>
          <w:lang w:val="en-IN" w:eastAsia="en-IN"/>
        </w:rPr>
        <w:t xml:space="preserve">      </w:t>
      </w:r>
      <w:r>
        <w:rPr>
          <w:lang w:val="en-IN" w:eastAsia="en-IN"/>
        </w:rPr>
        <w:t>oneOf</w:t>
      </w:r>
      <w:r>
        <w:rPr>
          <w:lang w:val="en-IN" w:eastAsia="en-IN"/>
        </w:rPr>
        <w:t>:</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0CA18363" w:rsidR="001813B5" w:rsidRDefault="001813B5" w:rsidP="001813B5">
      <w:pPr>
        <w:pStyle w:val="PL"/>
      </w:pPr>
      <w:r>
        <w:t xml:space="preserve">            </w:t>
      </w:r>
      <w:r>
        <w:t xml:space="preserve">Represents </w:t>
      </w:r>
      <w:r>
        <w:t>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540" w:name="historyclause"/>
      <w:r>
        <w:br w:type="page"/>
      </w:r>
      <w:bookmarkStart w:id="1541" w:name="_Toc2086459"/>
      <w:bookmarkStart w:id="1542" w:name="_Toc72784268"/>
      <w:bookmarkStart w:id="1543" w:name="_Toc73041814"/>
      <w:bookmarkStart w:id="1544" w:name="_Toc81244875"/>
      <w:bookmarkStart w:id="1545" w:name="_Toc88645439"/>
      <w:bookmarkStart w:id="1546" w:name="_Toc89426351"/>
      <w:bookmarkStart w:id="1547" w:name="_Toc94033230"/>
      <w:bookmarkStart w:id="1548" w:name="_Toc97037374"/>
      <w:bookmarkStart w:id="1549" w:name="_Toc97193158"/>
      <w:bookmarkStart w:id="1550" w:name="_Toc100953791"/>
      <w:bookmarkStart w:id="1551" w:name="_Toc104547442"/>
      <w:bookmarkStart w:id="1552" w:name="_Toc112939510"/>
      <w:bookmarkEnd w:id="1540"/>
      <w:r>
        <w:lastRenderedPageBreak/>
        <w:t xml:space="preserve">Annex </w:t>
      </w:r>
      <w:r w:rsidR="00473E17">
        <w:t>B</w:t>
      </w:r>
      <w:r>
        <w:t xml:space="preserve"> (informative):</w:t>
      </w:r>
      <w:r>
        <w:br/>
        <w:t>Change history</w:t>
      </w:r>
      <w:bookmarkEnd w:id="1541"/>
      <w:bookmarkEnd w:id="1542"/>
      <w:bookmarkEnd w:id="1543"/>
      <w:bookmarkEnd w:id="1544"/>
      <w:bookmarkEnd w:id="1545"/>
      <w:bookmarkEnd w:id="1546"/>
      <w:bookmarkEnd w:id="1547"/>
      <w:bookmarkEnd w:id="1548"/>
      <w:bookmarkEnd w:id="1549"/>
      <w:bookmarkEnd w:id="1550"/>
      <w:bookmarkEnd w:id="1551"/>
      <w:bookmarkEnd w:id="1552"/>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123F0" w14:paraId="7F39D6CE" w14:textId="77777777" w:rsidTr="000243A9">
        <w:trPr>
          <w:gridAfter w:val="1"/>
          <w:wAfter w:w="6" w:type="dxa"/>
          <w:trHeight w:val="170"/>
        </w:trPr>
        <w:tc>
          <w:tcPr>
            <w:tcW w:w="800" w:type="dxa"/>
            <w:shd w:val="solid" w:color="FFFFFF" w:fill="auto"/>
          </w:tcPr>
          <w:p w14:paraId="2CE6D717" w14:textId="177B29A7" w:rsidR="003123F0" w:rsidRDefault="003123F0" w:rsidP="003123F0">
            <w:pPr>
              <w:pStyle w:val="TAL"/>
              <w:jc w:val="center"/>
              <w:rPr>
                <w:sz w:val="16"/>
                <w:szCs w:val="16"/>
              </w:rPr>
            </w:pPr>
            <w:r>
              <w:rPr>
                <w:sz w:val="16"/>
                <w:szCs w:val="16"/>
              </w:rPr>
              <w:t>2022-09</w:t>
            </w:r>
          </w:p>
        </w:tc>
        <w:tc>
          <w:tcPr>
            <w:tcW w:w="995" w:type="dxa"/>
            <w:shd w:val="solid" w:color="FFFFFF" w:fill="auto"/>
          </w:tcPr>
          <w:p w14:paraId="2ED64E8B" w14:textId="2E78A431" w:rsidR="003123F0" w:rsidRPr="003123F0" w:rsidRDefault="003123F0" w:rsidP="003123F0">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3296E1B9" w:rsidR="003123F0" w:rsidRPr="00091D55" w:rsidRDefault="003123F0" w:rsidP="003123F0">
            <w:pPr>
              <w:pStyle w:val="TAL"/>
              <w:jc w:val="center"/>
              <w:rPr>
                <w:sz w:val="16"/>
                <w:szCs w:val="16"/>
              </w:rPr>
            </w:pPr>
            <w:r>
              <w:rPr>
                <w:rFonts w:hint="eastAsia"/>
                <w:sz w:val="16"/>
                <w:szCs w:val="16"/>
              </w:rPr>
              <w:t>C</w:t>
            </w:r>
            <w:r>
              <w:rPr>
                <w:sz w:val="16"/>
                <w:szCs w:val="16"/>
              </w:rPr>
              <w:t>3-224</w:t>
            </w:r>
            <w:r>
              <w:rPr>
                <w:sz w:val="16"/>
                <w:szCs w:val="16"/>
              </w:rPr>
              <w:t>762</w:t>
            </w:r>
          </w:p>
        </w:tc>
        <w:tc>
          <w:tcPr>
            <w:tcW w:w="567" w:type="dxa"/>
            <w:shd w:val="solid" w:color="FFFFFF" w:fill="auto"/>
          </w:tcPr>
          <w:p w14:paraId="262B671B" w14:textId="7421A72D" w:rsidR="003123F0" w:rsidRPr="006D73F9" w:rsidRDefault="003123F0" w:rsidP="003123F0">
            <w:pPr>
              <w:pStyle w:val="TAL"/>
              <w:rPr>
                <w:rFonts w:hint="eastAsia"/>
                <w:sz w:val="16"/>
                <w:szCs w:val="16"/>
              </w:rPr>
            </w:pPr>
            <w:r>
              <w:rPr>
                <w:rFonts w:hint="eastAsia"/>
                <w:sz w:val="16"/>
                <w:szCs w:val="16"/>
              </w:rPr>
              <w:t>0</w:t>
            </w:r>
            <w:r>
              <w:rPr>
                <w:sz w:val="16"/>
                <w:szCs w:val="16"/>
              </w:rPr>
              <w:t>0</w:t>
            </w:r>
            <w:r>
              <w:rPr>
                <w:sz w:val="16"/>
                <w:szCs w:val="16"/>
              </w:rPr>
              <w:t>21</w:t>
            </w:r>
          </w:p>
        </w:tc>
        <w:tc>
          <w:tcPr>
            <w:tcW w:w="426" w:type="dxa"/>
            <w:shd w:val="solid" w:color="FFFFFF" w:fill="auto"/>
          </w:tcPr>
          <w:p w14:paraId="6A1F3CDD" w14:textId="1AEFEF7D" w:rsidR="003123F0" w:rsidRPr="006D73F9" w:rsidRDefault="003123F0" w:rsidP="003123F0">
            <w:pPr>
              <w:pStyle w:val="TAL"/>
              <w:jc w:val="right"/>
              <w:rPr>
                <w:sz w:val="16"/>
                <w:szCs w:val="16"/>
              </w:rPr>
            </w:pPr>
            <w:r>
              <w:rPr>
                <w:rFonts w:hint="eastAsia"/>
                <w:sz w:val="16"/>
                <w:szCs w:val="16"/>
              </w:rPr>
              <w:t>2</w:t>
            </w:r>
          </w:p>
        </w:tc>
        <w:tc>
          <w:tcPr>
            <w:tcW w:w="425" w:type="dxa"/>
            <w:shd w:val="solid" w:color="FFFFFF" w:fill="auto"/>
          </w:tcPr>
          <w:p w14:paraId="4B6EE41E" w14:textId="358AA859" w:rsidR="003123F0" w:rsidRPr="006D73F9" w:rsidRDefault="003123F0" w:rsidP="003123F0">
            <w:pPr>
              <w:pStyle w:val="TAL"/>
              <w:jc w:val="center"/>
              <w:rPr>
                <w:sz w:val="16"/>
                <w:szCs w:val="16"/>
              </w:rPr>
            </w:pPr>
            <w:r>
              <w:rPr>
                <w:rFonts w:hint="eastAsia"/>
                <w:sz w:val="16"/>
                <w:szCs w:val="16"/>
              </w:rPr>
              <w:t>F</w:t>
            </w:r>
          </w:p>
        </w:tc>
        <w:tc>
          <w:tcPr>
            <w:tcW w:w="4826" w:type="dxa"/>
            <w:shd w:val="solid" w:color="FFFFFF" w:fill="auto"/>
          </w:tcPr>
          <w:p w14:paraId="78323A12" w14:textId="5147D0D3" w:rsidR="003123F0" w:rsidRPr="00022F7E" w:rsidRDefault="003123F0" w:rsidP="003123F0">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123F0" w:rsidRDefault="003123F0" w:rsidP="003123F0">
            <w:pPr>
              <w:pStyle w:val="TAL"/>
              <w:jc w:val="center"/>
              <w:rPr>
                <w:sz w:val="16"/>
                <w:szCs w:val="16"/>
              </w:rPr>
            </w:pPr>
            <w:r>
              <w:rPr>
                <w:sz w:val="16"/>
                <w:szCs w:val="16"/>
              </w:rPr>
              <w:t>17.2.0</w:t>
            </w:r>
          </w:p>
        </w:tc>
      </w:tr>
      <w:tr w:rsidR="003123F0" w14:paraId="406252D5" w14:textId="77777777" w:rsidTr="000243A9">
        <w:trPr>
          <w:gridAfter w:val="1"/>
          <w:wAfter w:w="6" w:type="dxa"/>
          <w:trHeight w:val="170"/>
        </w:trPr>
        <w:tc>
          <w:tcPr>
            <w:tcW w:w="800" w:type="dxa"/>
            <w:shd w:val="solid" w:color="FFFFFF" w:fill="auto"/>
          </w:tcPr>
          <w:p w14:paraId="4BC3F346" w14:textId="50BE3953" w:rsidR="003123F0" w:rsidRDefault="003123F0" w:rsidP="003123F0">
            <w:pPr>
              <w:pStyle w:val="TAL"/>
              <w:jc w:val="center"/>
              <w:rPr>
                <w:sz w:val="16"/>
                <w:szCs w:val="16"/>
              </w:rPr>
            </w:pPr>
            <w:r>
              <w:rPr>
                <w:sz w:val="16"/>
                <w:szCs w:val="16"/>
              </w:rPr>
              <w:t>2022-09</w:t>
            </w:r>
          </w:p>
        </w:tc>
        <w:tc>
          <w:tcPr>
            <w:tcW w:w="995" w:type="dxa"/>
            <w:shd w:val="solid" w:color="FFFFFF" w:fill="auto"/>
          </w:tcPr>
          <w:p w14:paraId="375891D5" w14:textId="2CA9F69A" w:rsidR="003123F0" w:rsidRDefault="003123F0" w:rsidP="003123F0">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0F1193FF" w:rsidR="003123F0" w:rsidRPr="00091D55" w:rsidRDefault="003123F0" w:rsidP="003123F0">
            <w:pPr>
              <w:pStyle w:val="TAL"/>
              <w:jc w:val="center"/>
              <w:rPr>
                <w:sz w:val="16"/>
                <w:szCs w:val="16"/>
              </w:rPr>
            </w:pPr>
            <w:r>
              <w:rPr>
                <w:rFonts w:hint="eastAsia"/>
                <w:sz w:val="16"/>
                <w:szCs w:val="16"/>
              </w:rPr>
              <w:t>C</w:t>
            </w:r>
            <w:r>
              <w:rPr>
                <w:sz w:val="16"/>
                <w:szCs w:val="16"/>
              </w:rPr>
              <w:t>3-224</w:t>
            </w:r>
            <w:r>
              <w:rPr>
                <w:sz w:val="16"/>
                <w:szCs w:val="16"/>
              </w:rPr>
              <w:t>666</w:t>
            </w:r>
          </w:p>
        </w:tc>
        <w:tc>
          <w:tcPr>
            <w:tcW w:w="567" w:type="dxa"/>
            <w:shd w:val="solid" w:color="FFFFFF" w:fill="auto"/>
          </w:tcPr>
          <w:p w14:paraId="24141834" w14:textId="6D10F567" w:rsidR="003123F0" w:rsidRPr="006D73F9" w:rsidRDefault="003123F0" w:rsidP="003123F0">
            <w:pPr>
              <w:pStyle w:val="TAL"/>
              <w:rPr>
                <w:rFonts w:hint="eastAsia"/>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123F0" w:rsidRPr="006D73F9" w:rsidRDefault="003123F0" w:rsidP="003123F0">
            <w:pPr>
              <w:pStyle w:val="TAL"/>
              <w:jc w:val="right"/>
              <w:rPr>
                <w:sz w:val="16"/>
                <w:szCs w:val="16"/>
              </w:rPr>
            </w:pPr>
            <w:r>
              <w:rPr>
                <w:rFonts w:hint="eastAsia"/>
                <w:sz w:val="16"/>
                <w:szCs w:val="16"/>
              </w:rPr>
              <w:t>1</w:t>
            </w:r>
          </w:p>
        </w:tc>
        <w:tc>
          <w:tcPr>
            <w:tcW w:w="425" w:type="dxa"/>
            <w:shd w:val="solid" w:color="FFFFFF" w:fill="auto"/>
          </w:tcPr>
          <w:p w14:paraId="0E2FA0C8" w14:textId="05300E76" w:rsidR="003123F0" w:rsidRPr="006D73F9" w:rsidRDefault="003123F0" w:rsidP="003123F0">
            <w:pPr>
              <w:pStyle w:val="TAL"/>
              <w:jc w:val="center"/>
              <w:rPr>
                <w:sz w:val="16"/>
                <w:szCs w:val="16"/>
              </w:rPr>
            </w:pPr>
            <w:r>
              <w:rPr>
                <w:rFonts w:hint="eastAsia"/>
                <w:sz w:val="16"/>
                <w:szCs w:val="16"/>
              </w:rPr>
              <w:t>F</w:t>
            </w:r>
          </w:p>
        </w:tc>
        <w:tc>
          <w:tcPr>
            <w:tcW w:w="4826" w:type="dxa"/>
            <w:shd w:val="solid" w:color="FFFFFF" w:fill="auto"/>
          </w:tcPr>
          <w:p w14:paraId="5437C46A" w14:textId="6F4C69CE" w:rsidR="003123F0" w:rsidRPr="00022F7E" w:rsidRDefault="003123F0" w:rsidP="003123F0">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123F0" w:rsidRDefault="003123F0" w:rsidP="003123F0">
            <w:pPr>
              <w:pStyle w:val="TAL"/>
              <w:jc w:val="center"/>
              <w:rPr>
                <w:sz w:val="16"/>
                <w:szCs w:val="16"/>
              </w:rPr>
            </w:pPr>
            <w:r w:rsidRPr="006B40C2">
              <w:rPr>
                <w:sz w:val="16"/>
                <w:szCs w:val="16"/>
              </w:rPr>
              <w:t>17.2.0</w:t>
            </w:r>
          </w:p>
        </w:tc>
      </w:tr>
      <w:tr w:rsidR="003123F0" w14:paraId="0A68A93E" w14:textId="77777777" w:rsidTr="000243A9">
        <w:trPr>
          <w:gridAfter w:val="1"/>
          <w:wAfter w:w="6" w:type="dxa"/>
          <w:trHeight w:val="170"/>
        </w:trPr>
        <w:tc>
          <w:tcPr>
            <w:tcW w:w="800" w:type="dxa"/>
            <w:shd w:val="solid" w:color="FFFFFF" w:fill="auto"/>
          </w:tcPr>
          <w:p w14:paraId="2A4740AE" w14:textId="26AC8FDA" w:rsidR="003123F0" w:rsidRDefault="003123F0" w:rsidP="003123F0">
            <w:pPr>
              <w:pStyle w:val="TAL"/>
              <w:jc w:val="center"/>
              <w:rPr>
                <w:sz w:val="16"/>
                <w:szCs w:val="16"/>
              </w:rPr>
            </w:pPr>
            <w:r>
              <w:rPr>
                <w:sz w:val="16"/>
                <w:szCs w:val="16"/>
              </w:rPr>
              <w:t>2022-09</w:t>
            </w:r>
          </w:p>
        </w:tc>
        <w:tc>
          <w:tcPr>
            <w:tcW w:w="995" w:type="dxa"/>
            <w:shd w:val="solid" w:color="FFFFFF" w:fill="auto"/>
          </w:tcPr>
          <w:p w14:paraId="0A89257C" w14:textId="451774BD" w:rsidR="003123F0" w:rsidRDefault="003123F0" w:rsidP="003123F0">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1EA5D390" w:rsidR="003123F0" w:rsidRPr="00091D55" w:rsidRDefault="003123F0" w:rsidP="003123F0">
            <w:pPr>
              <w:pStyle w:val="TAL"/>
              <w:jc w:val="center"/>
              <w:rPr>
                <w:sz w:val="16"/>
                <w:szCs w:val="16"/>
              </w:rPr>
            </w:pPr>
            <w:r>
              <w:rPr>
                <w:rFonts w:hint="eastAsia"/>
                <w:sz w:val="16"/>
                <w:szCs w:val="16"/>
              </w:rPr>
              <w:t>C</w:t>
            </w:r>
            <w:r>
              <w:rPr>
                <w:sz w:val="16"/>
                <w:szCs w:val="16"/>
              </w:rPr>
              <w:t>3-22</w:t>
            </w:r>
            <w:r>
              <w:rPr>
                <w:sz w:val="16"/>
                <w:szCs w:val="16"/>
              </w:rPr>
              <w:t>4667</w:t>
            </w:r>
          </w:p>
        </w:tc>
        <w:tc>
          <w:tcPr>
            <w:tcW w:w="567" w:type="dxa"/>
            <w:shd w:val="solid" w:color="FFFFFF" w:fill="auto"/>
          </w:tcPr>
          <w:p w14:paraId="3DB6BE20" w14:textId="5C26C9B4" w:rsidR="003123F0" w:rsidRPr="006D73F9" w:rsidRDefault="003123F0" w:rsidP="003123F0">
            <w:pPr>
              <w:pStyle w:val="TAL"/>
              <w:rPr>
                <w:rFonts w:hint="eastAsia"/>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123F0" w:rsidRPr="006D73F9" w:rsidRDefault="003123F0" w:rsidP="003123F0">
            <w:pPr>
              <w:pStyle w:val="TAL"/>
              <w:jc w:val="right"/>
              <w:rPr>
                <w:sz w:val="16"/>
                <w:szCs w:val="16"/>
              </w:rPr>
            </w:pPr>
            <w:r>
              <w:rPr>
                <w:rFonts w:hint="eastAsia"/>
                <w:sz w:val="16"/>
                <w:szCs w:val="16"/>
              </w:rPr>
              <w:t>1</w:t>
            </w:r>
          </w:p>
        </w:tc>
        <w:tc>
          <w:tcPr>
            <w:tcW w:w="425" w:type="dxa"/>
            <w:shd w:val="solid" w:color="FFFFFF" w:fill="auto"/>
          </w:tcPr>
          <w:p w14:paraId="2E1D590B" w14:textId="1AC3F9F4" w:rsidR="003123F0" w:rsidRPr="006D73F9" w:rsidRDefault="003123F0" w:rsidP="003123F0">
            <w:pPr>
              <w:pStyle w:val="TAL"/>
              <w:jc w:val="center"/>
              <w:rPr>
                <w:sz w:val="16"/>
                <w:szCs w:val="16"/>
              </w:rPr>
            </w:pPr>
            <w:r>
              <w:rPr>
                <w:rFonts w:hint="eastAsia"/>
                <w:sz w:val="16"/>
                <w:szCs w:val="16"/>
              </w:rPr>
              <w:t>F</w:t>
            </w:r>
          </w:p>
        </w:tc>
        <w:tc>
          <w:tcPr>
            <w:tcW w:w="4826" w:type="dxa"/>
            <w:shd w:val="solid" w:color="FFFFFF" w:fill="auto"/>
          </w:tcPr>
          <w:p w14:paraId="36EDD07D" w14:textId="175BE83B" w:rsidR="003123F0" w:rsidRPr="00022F7E" w:rsidRDefault="003123F0" w:rsidP="003123F0">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123F0" w:rsidRDefault="003123F0" w:rsidP="003123F0">
            <w:pPr>
              <w:pStyle w:val="TAL"/>
              <w:jc w:val="center"/>
              <w:rPr>
                <w:sz w:val="16"/>
                <w:szCs w:val="16"/>
              </w:rPr>
            </w:pPr>
            <w:r w:rsidRPr="006B40C2">
              <w:rPr>
                <w:sz w:val="16"/>
                <w:szCs w:val="16"/>
              </w:rPr>
              <w:t>17.2.0</w:t>
            </w:r>
          </w:p>
        </w:tc>
      </w:tr>
      <w:tr w:rsidR="003123F0" w14:paraId="79C7EB02" w14:textId="77777777" w:rsidTr="000243A9">
        <w:trPr>
          <w:gridAfter w:val="1"/>
          <w:wAfter w:w="6" w:type="dxa"/>
          <w:trHeight w:val="170"/>
        </w:trPr>
        <w:tc>
          <w:tcPr>
            <w:tcW w:w="800" w:type="dxa"/>
            <w:shd w:val="solid" w:color="FFFFFF" w:fill="auto"/>
          </w:tcPr>
          <w:p w14:paraId="0959DE87" w14:textId="4FB6D2DB" w:rsidR="003123F0" w:rsidRDefault="003123F0" w:rsidP="003123F0">
            <w:pPr>
              <w:pStyle w:val="TAL"/>
              <w:jc w:val="center"/>
              <w:rPr>
                <w:sz w:val="16"/>
                <w:szCs w:val="16"/>
              </w:rPr>
            </w:pPr>
            <w:r>
              <w:rPr>
                <w:sz w:val="16"/>
                <w:szCs w:val="16"/>
              </w:rPr>
              <w:t>2022-09</w:t>
            </w:r>
          </w:p>
        </w:tc>
        <w:tc>
          <w:tcPr>
            <w:tcW w:w="995" w:type="dxa"/>
            <w:shd w:val="solid" w:color="FFFFFF" w:fill="auto"/>
          </w:tcPr>
          <w:p w14:paraId="57BA9E8F" w14:textId="33C3E8D0" w:rsidR="003123F0" w:rsidRDefault="003123F0" w:rsidP="003123F0">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27ABEA7C" w:rsidR="003123F0" w:rsidRPr="00091D55" w:rsidRDefault="003123F0" w:rsidP="003123F0">
            <w:pPr>
              <w:pStyle w:val="TAL"/>
              <w:jc w:val="center"/>
              <w:rPr>
                <w:sz w:val="16"/>
                <w:szCs w:val="16"/>
              </w:rPr>
            </w:pPr>
            <w:r>
              <w:rPr>
                <w:rFonts w:hint="eastAsia"/>
                <w:sz w:val="16"/>
                <w:szCs w:val="16"/>
              </w:rPr>
              <w:t>C</w:t>
            </w:r>
            <w:r>
              <w:rPr>
                <w:sz w:val="16"/>
                <w:szCs w:val="16"/>
              </w:rPr>
              <w:t>3-224289</w:t>
            </w:r>
          </w:p>
        </w:tc>
        <w:tc>
          <w:tcPr>
            <w:tcW w:w="567" w:type="dxa"/>
            <w:shd w:val="solid" w:color="FFFFFF" w:fill="auto"/>
          </w:tcPr>
          <w:p w14:paraId="180FC7A7" w14:textId="345B6B26" w:rsidR="003123F0" w:rsidRPr="006D73F9" w:rsidRDefault="003123F0" w:rsidP="003123F0">
            <w:pPr>
              <w:pStyle w:val="TAL"/>
              <w:rPr>
                <w:rFonts w:hint="eastAsia"/>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123F0" w:rsidRPr="006D73F9" w:rsidRDefault="003123F0" w:rsidP="003123F0">
            <w:pPr>
              <w:pStyle w:val="TAL"/>
              <w:jc w:val="right"/>
              <w:rPr>
                <w:sz w:val="16"/>
                <w:szCs w:val="16"/>
              </w:rPr>
            </w:pPr>
          </w:p>
        </w:tc>
        <w:tc>
          <w:tcPr>
            <w:tcW w:w="425" w:type="dxa"/>
            <w:shd w:val="solid" w:color="FFFFFF" w:fill="auto"/>
          </w:tcPr>
          <w:p w14:paraId="14B9CDBA" w14:textId="69CDF9A7" w:rsidR="003123F0" w:rsidRPr="006D73F9" w:rsidRDefault="003123F0" w:rsidP="003123F0">
            <w:pPr>
              <w:pStyle w:val="TAL"/>
              <w:jc w:val="center"/>
              <w:rPr>
                <w:sz w:val="16"/>
                <w:szCs w:val="16"/>
              </w:rPr>
            </w:pPr>
            <w:r>
              <w:rPr>
                <w:rFonts w:hint="eastAsia"/>
                <w:sz w:val="16"/>
                <w:szCs w:val="16"/>
              </w:rPr>
              <w:t>F</w:t>
            </w:r>
          </w:p>
        </w:tc>
        <w:tc>
          <w:tcPr>
            <w:tcW w:w="4826" w:type="dxa"/>
            <w:shd w:val="solid" w:color="FFFFFF" w:fill="auto"/>
          </w:tcPr>
          <w:p w14:paraId="37162599" w14:textId="017310AE" w:rsidR="003123F0" w:rsidRPr="00022F7E" w:rsidRDefault="003123F0" w:rsidP="003123F0">
            <w:pPr>
              <w:pStyle w:val="TAL"/>
              <w:rPr>
                <w:sz w:val="16"/>
                <w:szCs w:val="16"/>
              </w:rPr>
            </w:pPr>
            <w:r w:rsidRPr="003123F0">
              <w:rPr>
                <w:sz w:val="16"/>
                <w:szCs w:val="16"/>
              </w:rPr>
              <w:t>Clean up References</w:t>
            </w:r>
          </w:p>
        </w:tc>
        <w:tc>
          <w:tcPr>
            <w:tcW w:w="708" w:type="dxa"/>
            <w:shd w:val="solid" w:color="FFFFFF" w:fill="auto"/>
          </w:tcPr>
          <w:p w14:paraId="67AD2DEE" w14:textId="11E4286E" w:rsidR="003123F0" w:rsidRDefault="003123F0" w:rsidP="003123F0">
            <w:pPr>
              <w:pStyle w:val="TAL"/>
              <w:jc w:val="center"/>
              <w:rPr>
                <w:sz w:val="16"/>
                <w:szCs w:val="16"/>
              </w:rPr>
            </w:pPr>
            <w:r w:rsidRPr="006B40C2">
              <w:rPr>
                <w:sz w:val="16"/>
                <w:szCs w:val="16"/>
              </w:rPr>
              <w:t>17.2.0</w:t>
            </w:r>
          </w:p>
        </w:tc>
      </w:tr>
      <w:tr w:rsidR="003123F0" w14:paraId="5872A758" w14:textId="77777777" w:rsidTr="000243A9">
        <w:trPr>
          <w:gridAfter w:val="1"/>
          <w:wAfter w:w="6" w:type="dxa"/>
          <w:trHeight w:val="170"/>
        </w:trPr>
        <w:tc>
          <w:tcPr>
            <w:tcW w:w="800" w:type="dxa"/>
            <w:shd w:val="solid" w:color="FFFFFF" w:fill="auto"/>
          </w:tcPr>
          <w:p w14:paraId="2A7FA99A" w14:textId="51B6149A" w:rsidR="003123F0" w:rsidRDefault="003123F0" w:rsidP="003123F0">
            <w:pPr>
              <w:pStyle w:val="TAL"/>
              <w:jc w:val="center"/>
              <w:rPr>
                <w:sz w:val="16"/>
                <w:szCs w:val="16"/>
              </w:rPr>
            </w:pPr>
            <w:r>
              <w:rPr>
                <w:sz w:val="16"/>
                <w:szCs w:val="16"/>
              </w:rPr>
              <w:t>2022-09</w:t>
            </w:r>
          </w:p>
        </w:tc>
        <w:tc>
          <w:tcPr>
            <w:tcW w:w="995" w:type="dxa"/>
            <w:shd w:val="solid" w:color="FFFFFF" w:fill="auto"/>
          </w:tcPr>
          <w:p w14:paraId="7E9A309D" w14:textId="51413ADA" w:rsidR="003123F0" w:rsidRDefault="003123F0" w:rsidP="003123F0">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4719B035" w:rsidR="003123F0" w:rsidRPr="00091D55" w:rsidRDefault="003123F0" w:rsidP="003123F0">
            <w:pPr>
              <w:pStyle w:val="TAL"/>
              <w:jc w:val="center"/>
              <w:rPr>
                <w:sz w:val="16"/>
                <w:szCs w:val="16"/>
              </w:rPr>
            </w:pPr>
            <w:r>
              <w:rPr>
                <w:rFonts w:hint="eastAsia"/>
                <w:sz w:val="16"/>
                <w:szCs w:val="16"/>
              </w:rPr>
              <w:t>C</w:t>
            </w:r>
            <w:r>
              <w:rPr>
                <w:sz w:val="16"/>
                <w:szCs w:val="16"/>
              </w:rPr>
              <w:t>3-224290</w:t>
            </w:r>
          </w:p>
        </w:tc>
        <w:tc>
          <w:tcPr>
            <w:tcW w:w="567" w:type="dxa"/>
            <w:shd w:val="solid" w:color="FFFFFF" w:fill="auto"/>
          </w:tcPr>
          <w:p w14:paraId="6FA853B2" w14:textId="7CC68BF6" w:rsidR="003123F0" w:rsidRPr="006D73F9" w:rsidRDefault="003123F0" w:rsidP="003123F0">
            <w:pPr>
              <w:pStyle w:val="TAL"/>
              <w:rPr>
                <w:rFonts w:hint="eastAsia"/>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123F0" w:rsidRPr="006D73F9" w:rsidRDefault="003123F0" w:rsidP="003123F0">
            <w:pPr>
              <w:pStyle w:val="TAL"/>
              <w:jc w:val="right"/>
              <w:rPr>
                <w:sz w:val="16"/>
                <w:szCs w:val="16"/>
              </w:rPr>
            </w:pPr>
          </w:p>
        </w:tc>
        <w:tc>
          <w:tcPr>
            <w:tcW w:w="425" w:type="dxa"/>
            <w:shd w:val="solid" w:color="FFFFFF" w:fill="auto"/>
          </w:tcPr>
          <w:p w14:paraId="3750D743" w14:textId="72E619F4" w:rsidR="003123F0" w:rsidRPr="006D73F9" w:rsidRDefault="001813B5" w:rsidP="003123F0">
            <w:pPr>
              <w:pStyle w:val="TAL"/>
              <w:jc w:val="center"/>
              <w:rPr>
                <w:sz w:val="16"/>
                <w:szCs w:val="16"/>
              </w:rPr>
            </w:pPr>
            <w:r>
              <w:rPr>
                <w:sz w:val="16"/>
                <w:szCs w:val="16"/>
              </w:rPr>
              <w:t>F</w:t>
            </w:r>
          </w:p>
        </w:tc>
        <w:tc>
          <w:tcPr>
            <w:tcW w:w="4826" w:type="dxa"/>
            <w:shd w:val="solid" w:color="FFFFFF" w:fill="auto"/>
          </w:tcPr>
          <w:p w14:paraId="335EF1EB" w14:textId="087C75C9" w:rsidR="003123F0" w:rsidRPr="00022F7E" w:rsidRDefault="001813B5" w:rsidP="003123F0">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123F0" w:rsidRDefault="003123F0" w:rsidP="003123F0">
            <w:pPr>
              <w:pStyle w:val="TAL"/>
              <w:jc w:val="center"/>
              <w:rPr>
                <w:sz w:val="16"/>
                <w:szCs w:val="16"/>
              </w:rPr>
            </w:pPr>
            <w:r w:rsidRPr="006B40C2">
              <w:rPr>
                <w:sz w:val="16"/>
                <w:szCs w:val="16"/>
              </w:rPr>
              <w:t>17.2.0</w:t>
            </w:r>
          </w:p>
        </w:tc>
      </w:tr>
      <w:tr w:rsidR="003123F0" w14:paraId="2232916D" w14:textId="77777777" w:rsidTr="000243A9">
        <w:trPr>
          <w:gridAfter w:val="1"/>
          <w:wAfter w:w="6" w:type="dxa"/>
          <w:trHeight w:val="170"/>
        </w:trPr>
        <w:tc>
          <w:tcPr>
            <w:tcW w:w="800" w:type="dxa"/>
            <w:shd w:val="solid" w:color="FFFFFF" w:fill="auto"/>
          </w:tcPr>
          <w:p w14:paraId="6CD78716" w14:textId="5F15250F" w:rsidR="003123F0" w:rsidRDefault="003123F0" w:rsidP="003123F0">
            <w:pPr>
              <w:pStyle w:val="TAL"/>
              <w:jc w:val="center"/>
              <w:rPr>
                <w:sz w:val="16"/>
                <w:szCs w:val="16"/>
              </w:rPr>
            </w:pPr>
            <w:r>
              <w:rPr>
                <w:sz w:val="16"/>
                <w:szCs w:val="16"/>
              </w:rPr>
              <w:t>2022-09</w:t>
            </w:r>
          </w:p>
        </w:tc>
        <w:tc>
          <w:tcPr>
            <w:tcW w:w="995" w:type="dxa"/>
            <w:shd w:val="solid" w:color="FFFFFF" w:fill="auto"/>
          </w:tcPr>
          <w:p w14:paraId="23664105" w14:textId="493B9E85" w:rsidR="003123F0" w:rsidRDefault="003123F0" w:rsidP="003123F0">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3008F05D" w:rsidR="003123F0" w:rsidRPr="00091D55" w:rsidRDefault="003123F0" w:rsidP="003123F0">
            <w:pPr>
              <w:pStyle w:val="TAL"/>
              <w:jc w:val="center"/>
              <w:rPr>
                <w:sz w:val="16"/>
                <w:szCs w:val="16"/>
              </w:rPr>
            </w:pPr>
            <w:r>
              <w:rPr>
                <w:rFonts w:hint="eastAsia"/>
                <w:sz w:val="16"/>
                <w:szCs w:val="16"/>
              </w:rPr>
              <w:t>C</w:t>
            </w:r>
            <w:r>
              <w:rPr>
                <w:sz w:val="16"/>
                <w:szCs w:val="16"/>
              </w:rPr>
              <w:t>3-22</w:t>
            </w:r>
            <w:r>
              <w:rPr>
                <w:rFonts w:hint="eastAsia"/>
                <w:sz w:val="16"/>
                <w:szCs w:val="16"/>
              </w:rPr>
              <w:t>4</w:t>
            </w:r>
            <w:r>
              <w:rPr>
                <w:sz w:val="16"/>
                <w:szCs w:val="16"/>
              </w:rPr>
              <w:t>291</w:t>
            </w:r>
          </w:p>
        </w:tc>
        <w:tc>
          <w:tcPr>
            <w:tcW w:w="567" w:type="dxa"/>
            <w:shd w:val="solid" w:color="FFFFFF" w:fill="auto"/>
          </w:tcPr>
          <w:p w14:paraId="36755D5E" w14:textId="3B733F37" w:rsidR="003123F0" w:rsidRPr="006D73F9" w:rsidRDefault="003123F0" w:rsidP="003123F0">
            <w:pPr>
              <w:pStyle w:val="TAL"/>
              <w:rPr>
                <w:rFonts w:hint="eastAsia"/>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123F0" w:rsidRPr="006D73F9" w:rsidRDefault="003123F0" w:rsidP="003123F0">
            <w:pPr>
              <w:pStyle w:val="TAL"/>
              <w:jc w:val="right"/>
              <w:rPr>
                <w:sz w:val="16"/>
                <w:szCs w:val="16"/>
              </w:rPr>
            </w:pPr>
          </w:p>
        </w:tc>
        <w:tc>
          <w:tcPr>
            <w:tcW w:w="425" w:type="dxa"/>
            <w:shd w:val="solid" w:color="FFFFFF" w:fill="auto"/>
          </w:tcPr>
          <w:p w14:paraId="3C89E780" w14:textId="3E06464D" w:rsidR="003123F0" w:rsidRPr="006D73F9" w:rsidRDefault="001813B5" w:rsidP="003123F0">
            <w:pPr>
              <w:pStyle w:val="TAL"/>
              <w:jc w:val="center"/>
              <w:rPr>
                <w:sz w:val="16"/>
                <w:szCs w:val="16"/>
              </w:rPr>
            </w:pPr>
            <w:r>
              <w:rPr>
                <w:rFonts w:hint="eastAsia"/>
                <w:sz w:val="16"/>
                <w:szCs w:val="16"/>
              </w:rPr>
              <w:t>F</w:t>
            </w:r>
          </w:p>
        </w:tc>
        <w:tc>
          <w:tcPr>
            <w:tcW w:w="4826" w:type="dxa"/>
            <w:shd w:val="solid" w:color="FFFFFF" w:fill="auto"/>
          </w:tcPr>
          <w:p w14:paraId="1182E15C" w14:textId="0879F8A7" w:rsidR="003123F0" w:rsidRPr="00022F7E" w:rsidRDefault="001813B5" w:rsidP="003123F0">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123F0" w:rsidRDefault="003123F0" w:rsidP="003123F0">
            <w:pPr>
              <w:pStyle w:val="TAL"/>
              <w:jc w:val="center"/>
              <w:rPr>
                <w:sz w:val="16"/>
                <w:szCs w:val="16"/>
              </w:rPr>
            </w:pPr>
            <w:r w:rsidRPr="006B40C2">
              <w:rPr>
                <w:sz w:val="16"/>
                <w:szCs w:val="16"/>
              </w:rPr>
              <w:t>17.2.0</w:t>
            </w:r>
          </w:p>
        </w:tc>
      </w:tr>
      <w:tr w:rsidR="003123F0" w14:paraId="3573E3DB" w14:textId="77777777" w:rsidTr="000243A9">
        <w:trPr>
          <w:gridAfter w:val="1"/>
          <w:wAfter w:w="6" w:type="dxa"/>
          <w:trHeight w:val="170"/>
        </w:trPr>
        <w:tc>
          <w:tcPr>
            <w:tcW w:w="800" w:type="dxa"/>
            <w:shd w:val="solid" w:color="FFFFFF" w:fill="auto"/>
          </w:tcPr>
          <w:p w14:paraId="2F19A1A0" w14:textId="35DB55CB" w:rsidR="003123F0" w:rsidRDefault="003123F0" w:rsidP="003123F0">
            <w:pPr>
              <w:pStyle w:val="TAL"/>
              <w:jc w:val="center"/>
              <w:rPr>
                <w:sz w:val="16"/>
                <w:szCs w:val="16"/>
              </w:rPr>
            </w:pPr>
            <w:r>
              <w:rPr>
                <w:sz w:val="16"/>
                <w:szCs w:val="16"/>
              </w:rPr>
              <w:t>2022-09</w:t>
            </w:r>
          </w:p>
        </w:tc>
        <w:tc>
          <w:tcPr>
            <w:tcW w:w="995" w:type="dxa"/>
            <w:shd w:val="solid" w:color="FFFFFF" w:fill="auto"/>
          </w:tcPr>
          <w:p w14:paraId="055A3060" w14:textId="3A7720BE" w:rsidR="003123F0" w:rsidRDefault="003123F0" w:rsidP="003123F0">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1DB50022" w:rsidR="003123F0" w:rsidRPr="00091D55" w:rsidRDefault="003123F0" w:rsidP="003123F0">
            <w:pPr>
              <w:pStyle w:val="TAL"/>
              <w:jc w:val="center"/>
              <w:rPr>
                <w:sz w:val="16"/>
                <w:szCs w:val="16"/>
              </w:rPr>
            </w:pPr>
            <w:r>
              <w:rPr>
                <w:rFonts w:hint="eastAsia"/>
                <w:sz w:val="16"/>
                <w:szCs w:val="16"/>
              </w:rPr>
              <w:t>C</w:t>
            </w:r>
            <w:r>
              <w:rPr>
                <w:sz w:val="16"/>
                <w:szCs w:val="16"/>
              </w:rPr>
              <w:t>3-224522</w:t>
            </w:r>
          </w:p>
        </w:tc>
        <w:tc>
          <w:tcPr>
            <w:tcW w:w="567" w:type="dxa"/>
            <w:shd w:val="solid" w:color="FFFFFF" w:fill="auto"/>
          </w:tcPr>
          <w:p w14:paraId="11278B5F" w14:textId="2E37A56E" w:rsidR="003123F0" w:rsidRPr="006D73F9" w:rsidRDefault="003123F0" w:rsidP="003123F0">
            <w:pPr>
              <w:pStyle w:val="TAL"/>
              <w:rPr>
                <w:rFonts w:hint="eastAsia"/>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123F0" w:rsidRPr="006D73F9" w:rsidRDefault="001813B5" w:rsidP="003123F0">
            <w:pPr>
              <w:pStyle w:val="TAL"/>
              <w:jc w:val="right"/>
              <w:rPr>
                <w:sz w:val="16"/>
                <w:szCs w:val="16"/>
              </w:rPr>
            </w:pPr>
            <w:r>
              <w:rPr>
                <w:rFonts w:hint="eastAsia"/>
                <w:sz w:val="16"/>
                <w:szCs w:val="16"/>
              </w:rPr>
              <w:t>1</w:t>
            </w:r>
          </w:p>
        </w:tc>
        <w:tc>
          <w:tcPr>
            <w:tcW w:w="425" w:type="dxa"/>
            <w:shd w:val="solid" w:color="FFFFFF" w:fill="auto"/>
          </w:tcPr>
          <w:p w14:paraId="54BB9394" w14:textId="5769BEB3" w:rsidR="003123F0" w:rsidRPr="006D73F9" w:rsidRDefault="001813B5" w:rsidP="003123F0">
            <w:pPr>
              <w:pStyle w:val="TAL"/>
              <w:jc w:val="center"/>
              <w:rPr>
                <w:sz w:val="16"/>
                <w:szCs w:val="16"/>
              </w:rPr>
            </w:pPr>
            <w:r>
              <w:rPr>
                <w:rFonts w:hint="eastAsia"/>
                <w:sz w:val="16"/>
                <w:szCs w:val="16"/>
              </w:rPr>
              <w:t>F</w:t>
            </w:r>
          </w:p>
        </w:tc>
        <w:tc>
          <w:tcPr>
            <w:tcW w:w="4826" w:type="dxa"/>
            <w:shd w:val="solid" w:color="FFFFFF" w:fill="auto"/>
          </w:tcPr>
          <w:p w14:paraId="3B197127" w14:textId="72FAFC23" w:rsidR="003123F0" w:rsidRPr="00022F7E" w:rsidRDefault="001813B5" w:rsidP="003123F0">
            <w:pPr>
              <w:pStyle w:val="TAL"/>
              <w:rPr>
                <w:sz w:val="16"/>
                <w:szCs w:val="16"/>
              </w:rPr>
            </w:pPr>
            <w:r w:rsidRPr="001813B5">
              <w:rPr>
                <w:sz w:val="16"/>
                <w:szCs w:val="16"/>
              </w:rPr>
              <w:t>Miscellaneous corrections</w:t>
            </w:r>
          </w:p>
        </w:tc>
        <w:tc>
          <w:tcPr>
            <w:tcW w:w="708" w:type="dxa"/>
            <w:shd w:val="solid" w:color="FFFFFF" w:fill="auto"/>
          </w:tcPr>
          <w:p w14:paraId="5A16BD95" w14:textId="50CB0999" w:rsidR="003123F0" w:rsidRDefault="003123F0" w:rsidP="003123F0">
            <w:pPr>
              <w:pStyle w:val="TAL"/>
              <w:jc w:val="center"/>
              <w:rPr>
                <w:sz w:val="16"/>
                <w:szCs w:val="16"/>
              </w:rPr>
            </w:pPr>
            <w:r w:rsidRPr="006B40C2">
              <w:rPr>
                <w:sz w:val="16"/>
                <w:szCs w:val="16"/>
              </w:rPr>
              <w:t>17.2.0</w:t>
            </w:r>
          </w:p>
        </w:tc>
      </w:tr>
      <w:tr w:rsidR="003123F0" w14:paraId="0AA9B7F4" w14:textId="77777777" w:rsidTr="000243A9">
        <w:trPr>
          <w:gridAfter w:val="1"/>
          <w:wAfter w:w="6" w:type="dxa"/>
          <w:trHeight w:val="170"/>
        </w:trPr>
        <w:tc>
          <w:tcPr>
            <w:tcW w:w="800" w:type="dxa"/>
            <w:shd w:val="solid" w:color="FFFFFF" w:fill="auto"/>
          </w:tcPr>
          <w:p w14:paraId="409641E8" w14:textId="6507BCB6" w:rsidR="003123F0" w:rsidRDefault="003123F0" w:rsidP="003123F0">
            <w:pPr>
              <w:pStyle w:val="TAL"/>
              <w:jc w:val="center"/>
              <w:rPr>
                <w:sz w:val="16"/>
                <w:szCs w:val="16"/>
              </w:rPr>
            </w:pPr>
            <w:r>
              <w:rPr>
                <w:sz w:val="16"/>
                <w:szCs w:val="16"/>
              </w:rPr>
              <w:t>2022-09</w:t>
            </w:r>
          </w:p>
        </w:tc>
        <w:tc>
          <w:tcPr>
            <w:tcW w:w="995" w:type="dxa"/>
            <w:shd w:val="solid" w:color="FFFFFF" w:fill="auto"/>
          </w:tcPr>
          <w:p w14:paraId="5F6B3F04" w14:textId="74DF8A60" w:rsidR="003123F0" w:rsidRDefault="003123F0" w:rsidP="003123F0">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0CCA3AB8" w:rsidR="003123F0" w:rsidRDefault="003123F0" w:rsidP="003123F0">
            <w:pPr>
              <w:pStyle w:val="TAL"/>
              <w:jc w:val="center"/>
              <w:rPr>
                <w:rFonts w:hint="eastAsia"/>
                <w:sz w:val="16"/>
                <w:szCs w:val="16"/>
              </w:rPr>
            </w:pPr>
            <w:r>
              <w:rPr>
                <w:rFonts w:hint="eastAsia"/>
                <w:sz w:val="16"/>
                <w:szCs w:val="16"/>
              </w:rPr>
              <w:t>C</w:t>
            </w:r>
            <w:r>
              <w:rPr>
                <w:sz w:val="16"/>
                <w:szCs w:val="16"/>
              </w:rPr>
              <w:t>3-227700</w:t>
            </w:r>
          </w:p>
        </w:tc>
        <w:tc>
          <w:tcPr>
            <w:tcW w:w="567" w:type="dxa"/>
            <w:shd w:val="solid" w:color="FFFFFF" w:fill="auto"/>
          </w:tcPr>
          <w:p w14:paraId="091A5D88" w14:textId="2249BD3E" w:rsidR="003123F0" w:rsidRPr="006D73F9" w:rsidRDefault="003123F0" w:rsidP="003123F0">
            <w:pPr>
              <w:pStyle w:val="TAL"/>
              <w:rPr>
                <w:rFonts w:hint="eastAsia"/>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123F0" w:rsidRPr="006D73F9" w:rsidRDefault="003123F0" w:rsidP="003123F0">
            <w:pPr>
              <w:pStyle w:val="TAL"/>
              <w:jc w:val="right"/>
              <w:rPr>
                <w:sz w:val="16"/>
                <w:szCs w:val="16"/>
              </w:rPr>
            </w:pPr>
          </w:p>
        </w:tc>
        <w:tc>
          <w:tcPr>
            <w:tcW w:w="425" w:type="dxa"/>
            <w:shd w:val="solid" w:color="FFFFFF" w:fill="auto"/>
          </w:tcPr>
          <w:p w14:paraId="5FB4CB31" w14:textId="79906D60" w:rsidR="003123F0" w:rsidRPr="006D73F9" w:rsidRDefault="007764A1" w:rsidP="003123F0">
            <w:pPr>
              <w:pStyle w:val="TAL"/>
              <w:jc w:val="center"/>
              <w:rPr>
                <w:rFonts w:hint="eastAsia"/>
                <w:sz w:val="16"/>
                <w:szCs w:val="16"/>
                <w:lang w:eastAsia="zh-CN"/>
              </w:rPr>
            </w:pPr>
            <w:r>
              <w:rPr>
                <w:rFonts w:hint="eastAsia"/>
                <w:sz w:val="16"/>
                <w:szCs w:val="16"/>
                <w:lang w:eastAsia="zh-CN"/>
              </w:rPr>
              <w:t>F</w:t>
            </w:r>
          </w:p>
        </w:tc>
        <w:tc>
          <w:tcPr>
            <w:tcW w:w="4826" w:type="dxa"/>
            <w:shd w:val="solid" w:color="FFFFFF" w:fill="auto"/>
          </w:tcPr>
          <w:p w14:paraId="35E40BD7" w14:textId="29E309C8" w:rsidR="003123F0" w:rsidRPr="00022F7E" w:rsidRDefault="007764A1" w:rsidP="003123F0">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123F0" w:rsidRDefault="003123F0" w:rsidP="003123F0">
            <w:pPr>
              <w:pStyle w:val="TAL"/>
              <w:jc w:val="center"/>
              <w:rPr>
                <w:sz w:val="16"/>
                <w:szCs w:val="16"/>
              </w:rPr>
            </w:pPr>
            <w:r w:rsidRPr="006B40C2">
              <w:rPr>
                <w:sz w:val="16"/>
                <w:szCs w:val="16"/>
              </w:rPr>
              <w:t>17.2.0</w:t>
            </w:r>
          </w:p>
        </w:tc>
      </w:tr>
      <w:tr w:rsidR="003123F0" w14:paraId="683A6685" w14:textId="77777777" w:rsidTr="000243A9">
        <w:trPr>
          <w:gridAfter w:val="1"/>
          <w:wAfter w:w="6" w:type="dxa"/>
          <w:trHeight w:val="170"/>
        </w:trPr>
        <w:tc>
          <w:tcPr>
            <w:tcW w:w="800" w:type="dxa"/>
            <w:shd w:val="solid" w:color="FFFFFF" w:fill="auto"/>
          </w:tcPr>
          <w:p w14:paraId="574D7F01" w14:textId="5CD7F1B5" w:rsidR="003123F0" w:rsidRDefault="003123F0" w:rsidP="003123F0">
            <w:pPr>
              <w:pStyle w:val="TAL"/>
              <w:jc w:val="center"/>
              <w:rPr>
                <w:sz w:val="16"/>
                <w:szCs w:val="16"/>
              </w:rPr>
            </w:pPr>
            <w:r>
              <w:rPr>
                <w:sz w:val="16"/>
                <w:szCs w:val="16"/>
              </w:rPr>
              <w:t>2022-09</w:t>
            </w:r>
          </w:p>
        </w:tc>
        <w:tc>
          <w:tcPr>
            <w:tcW w:w="995" w:type="dxa"/>
            <w:shd w:val="solid" w:color="FFFFFF" w:fill="auto"/>
          </w:tcPr>
          <w:p w14:paraId="530E30FD" w14:textId="63609487" w:rsidR="003123F0" w:rsidRDefault="003123F0" w:rsidP="003123F0">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5E6EFC6C" w:rsidR="003123F0" w:rsidRDefault="003123F0" w:rsidP="003123F0">
            <w:pPr>
              <w:pStyle w:val="TAL"/>
              <w:jc w:val="center"/>
              <w:rPr>
                <w:rFonts w:hint="eastAsia"/>
                <w:sz w:val="16"/>
                <w:szCs w:val="16"/>
              </w:rPr>
            </w:pPr>
            <w:r>
              <w:rPr>
                <w:rFonts w:hint="eastAsia"/>
                <w:sz w:val="16"/>
                <w:szCs w:val="16"/>
              </w:rPr>
              <w:t>C</w:t>
            </w:r>
            <w:r>
              <w:rPr>
                <w:sz w:val="16"/>
                <w:szCs w:val="16"/>
              </w:rPr>
              <w:t>3-224754</w:t>
            </w:r>
          </w:p>
        </w:tc>
        <w:tc>
          <w:tcPr>
            <w:tcW w:w="567" w:type="dxa"/>
            <w:shd w:val="solid" w:color="FFFFFF" w:fill="auto"/>
          </w:tcPr>
          <w:p w14:paraId="0653B096" w14:textId="7290658E" w:rsidR="003123F0" w:rsidRPr="006D73F9" w:rsidRDefault="003123F0" w:rsidP="003123F0">
            <w:pPr>
              <w:pStyle w:val="TAL"/>
              <w:rPr>
                <w:rFonts w:hint="eastAsia"/>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123F0" w:rsidRPr="006D73F9" w:rsidRDefault="003123F0" w:rsidP="003123F0">
            <w:pPr>
              <w:pStyle w:val="TAL"/>
              <w:jc w:val="right"/>
              <w:rPr>
                <w:sz w:val="16"/>
                <w:szCs w:val="16"/>
              </w:rPr>
            </w:pPr>
          </w:p>
        </w:tc>
        <w:tc>
          <w:tcPr>
            <w:tcW w:w="425" w:type="dxa"/>
            <w:shd w:val="solid" w:color="FFFFFF" w:fill="auto"/>
          </w:tcPr>
          <w:p w14:paraId="4323C40C" w14:textId="7F278A47" w:rsidR="003123F0" w:rsidRPr="006D73F9" w:rsidRDefault="003123F0" w:rsidP="003123F0">
            <w:pPr>
              <w:pStyle w:val="TAL"/>
              <w:jc w:val="center"/>
              <w:rPr>
                <w:sz w:val="16"/>
                <w:szCs w:val="16"/>
              </w:rPr>
            </w:pPr>
            <w:r>
              <w:rPr>
                <w:rFonts w:hint="eastAsia"/>
                <w:sz w:val="16"/>
                <w:szCs w:val="16"/>
              </w:rPr>
              <w:t>F</w:t>
            </w:r>
          </w:p>
        </w:tc>
        <w:tc>
          <w:tcPr>
            <w:tcW w:w="4826" w:type="dxa"/>
            <w:shd w:val="solid" w:color="FFFFFF" w:fill="auto"/>
          </w:tcPr>
          <w:p w14:paraId="4E24D2EE" w14:textId="227869D8" w:rsidR="003123F0" w:rsidRPr="00022F7E" w:rsidRDefault="003123F0" w:rsidP="003123F0">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123F0" w:rsidRDefault="003123F0" w:rsidP="003123F0">
            <w:pPr>
              <w:pStyle w:val="TAL"/>
              <w:jc w:val="center"/>
              <w:rPr>
                <w:sz w:val="16"/>
                <w:szCs w:val="16"/>
              </w:rPr>
            </w:pPr>
            <w:r w:rsidRPr="006B40C2">
              <w:rPr>
                <w:sz w:val="16"/>
                <w:szCs w:val="16"/>
              </w:rPr>
              <w:t>17.2.0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9DAB3" w14:textId="77777777" w:rsidR="00DA77D0" w:rsidRDefault="00DA77D0">
      <w:r>
        <w:separator/>
      </w:r>
    </w:p>
  </w:endnote>
  <w:endnote w:type="continuationSeparator" w:id="0">
    <w:p w14:paraId="4403C6DB" w14:textId="77777777" w:rsidR="00DA77D0" w:rsidRDefault="00DA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41290" w14:textId="77777777" w:rsidR="00DA77D0" w:rsidRDefault="00DA77D0">
      <w:r>
        <w:separator/>
      </w:r>
    </w:p>
  </w:footnote>
  <w:footnote w:type="continuationSeparator" w:id="0">
    <w:p w14:paraId="2333B888" w14:textId="77777777" w:rsidR="00DA77D0" w:rsidRDefault="00DA7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304427DC"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CC0">
      <w:rPr>
        <w:rFonts w:ascii="Arial" w:hAnsi="Arial" w:cs="Arial"/>
        <w:b/>
        <w:noProof/>
        <w:sz w:val="18"/>
        <w:szCs w:val="18"/>
      </w:rPr>
      <w:t>3GPP TS 29.576 V17.2.0 (2022-09)</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169B7C98"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CC0">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A7CC0"/>
    <w:rsid w:val="006D383D"/>
    <w:rsid w:val="006D4FAC"/>
    <w:rsid w:val="006D5ECE"/>
    <w:rsid w:val="006D73F9"/>
    <w:rsid w:val="00705D5D"/>
    <w:rsid w:val="007227E6"/>
    <w:rsid w:val="0074757F"/>
    <w:rsid w:val="007764A1"/>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E0532"/>
    <w:rsid w:val="00BE65DD"/>
    <w:rsid w:val="00BF4537"/>
    <w:rsid w:val="00C0190E"/>
    <w:rsid w:val="00C06075"/>
    <w:rsid w:val="00C224D9"/>
    <w:rsid w:val="00C23DEF"/>
    <w:rsid w:val="00C24D8E"/>
    <w:rsid w:val="00C4152B"/>
    <w:rsid w:val="00C42076"/>
    <w:rsid w:val="00C45083"/>
    <w:rsid w:val="00C62BC2"/>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62C6"/>
    <w:rsid w:val="00DA77D0"/>
    <w:rsid w:val="00DB0E87"/>
    <w:rsid w:val="00DB3FFD"/>
    <w:rsid w:val="00DC1D49"/>
    <w:rsid w:val="00DD1453"/>
    <w:rsid w:val="00E04AD7"/>
    <w:rsid w:val="00E162D5"/>
    <w:rsid w:val="00E23B79"/>
    <w:rsid w:val="00E3758C"/>
    <w:rsid w:val="00E5576E"/>
    <w:rsid w:val="00E72365"/>
    <w:rsid w:val="00EA4C78"/>
    <w:rsid w:val="00EE5D34"/>
    <w:rsid w:val="00EF7338"/>
    <w:rsid w:val="00EF7E8D"/>
    <w:rsid w:val="00F10FAD"/>
    <w:rsid w:val="00F1705D"/>
    <w:rsid w:val="00F2274C"/>
    <w:rsid w:val="00F273F2"/>
    <w:rsid w:val="00F470B4"/>
    <w:rsid w:val="00F66495"/>
    <w:rsid w:val="00F75A3C"/>
    <w:rsid w:val="00F76E42"/>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E5DF0-9F5F-48EC-9ED4-653389FB0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11747</Words>
  <Characters>76594</Characters>
  <Application>Microsoft Office Word</Application>
  <DocSecurity>0</DocSecurity>
  <Lines>2945</Lines>
  <Paragraphs>2453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2022-09-01T07:43:00Z</dcterms:created>
  <dcterms:modified xsi:type="dcterms:W3CDTF">2022-09-01T07:43:00Z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