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370F5FC5"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r w:rsidR="00EC1019">
              <w:t>1</w:t>
            </w:r>
            <w:r>
              <w:t xml:space="preserve">.0 </w:t>
            </w:r>
            <w:r>
              <w:rPr>
                <w:sz w:val="32"/>
              </w:rPr>
              <w:t>(</w:t>
            </w:r>
            <w:r w:rsidR="00310D45">
              <w:rPr>
                <w:sz w:val="32"/>
              </w:rPr>
              <w:t>2022</w:t>
            </w:r>
            <w:r>
              <w:rPr>
                <w:sz w:val="32"/>
              </w:rPr>
              <w:t>-</w:t>
            </w:r>
            <w:r w:rsidR="003F7661">
              <w:rPr>
                <w:sz w:val="32"/>
              </w:rPr>
              <w:t>0</w:t>
            </w:r>
            <w:r w:rsidR="001C2E62">
              <w:rPr>
                <w:sz w:val="32"/>
              </w:rPr>
              <w:t>6</w:t>
            </w:r>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2"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4"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5"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5"/>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7" w:name="copyrightaddon"/>
            <w:bookmarkEnd w:id="7"/>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6"/>
          </w:p>
          <w:p w14:paraId="2A91C50E" w14:textId="77777777" w:rsidR="00876C3C" w:rsidRDefault="00876C3C"/>
        </w:tc>
      </w:tr>
      <w:bookmarkEnd w:id="4"/>
    </w:tbl>
    <w:p w14:paraId="29BA5773" w14:textId="77777777" w:rsidR="00876C3C" w:rsidRDefault="00A10542" w:rsidP="001F1A2F">
      <w:pPr>
        <w:pStyle w:val="TT"/>
      </w:pPr>
      <w:r>
        <w:br w:type="page"/>
      </w:r>
      <w:bookmarkStart w:id="8" w:name="tableOfContents"/>
      <w:bookmarkEnd w:id="8"/>
      <w:r>
        <w:lastRenderedPageBreak/>
        <w:t>Contents</w:t>
      </w:r>
    </w:p>
    <w:p w14:paraId="21C4A04F" w14:textId="4D8C0715" w:rsidR="001C2E62" w:rsidRDefault="001C2E62">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 MERGEFORMAT  \* MERGEFORMAT  \* MERGEFORMAT </w:instrText>
      </w:r>
      <w:r>
        <w:fldChar w:fldCharType="separate"/>
      </w:r>
      <w:r>
        <w:t>Foreword</w:t>
      </w:r>
      <w:r>
        <w:tab/>
      </w:r>
      <w:r>
        <w:fldChar w:fldCharType="begin"/>
      </w:r>
      <w:r>
        <w:instrText xml:space="preserve"> PAGEREF _Toc104546790 \h </w:instrText>
      </w:r>
      <w:r>
        <w:fldChar w:fldCharType="separate"/>
      </w:r>
      <w:r>
        <w:t>6</w:t>
      </w:r>
      <w:r>
        <w:fldChar w:fldCharType="end"/>
      </w:r>
    </w:p>
    <w:p w14:paraId="0F46AED3" w14:textId="05FA174F" w:rsidR="001C2E62" w:rsidRDefault="001C2E62">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_Toc104546791 \h </w:instrText>
      </w:r>
      <w:r>
        <w:fldChar w:fldCharType="separate"/>
      </w:r>
      <w:r>
        <w:t>7</w:t>
      </w:r>
      <w:r>
        <w:fldChar w:fldCharType="end"/>
      </w:r>
    </w:p>
    <w:p w14:paraId="25AD8A01" w14:textId="7DC64C42" w:rsidR="001C2E62" w:rsidRDefault="001C2E62">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_Toc104546792 \h </w:instrText>
      </w:r>
      <w:r>
        <w:fldChar w:fldCharType="separate"/>
      </w:r>
      <w:r>
        <w:t>8</w:t>
      </w:r>
      <w:r>
        <w:fldChar w:fldCharType="end"/>
      </w:r>
    </w:p>
    <w:p w14:paraId="0D94086E" w14:textId="7ABD480B" w:rsidR="001C2E62" w:rsidRDefault="001C2E62">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_Toc104546793 \h </w:instrText>
      </w:r>
      <w:r>
        <w:fldChar w:fldCharType="separate"/>
      </w:r>
      <w:r>
        <w:t>8</w:t>
      </w:r>
      <w:r>
        <w:fldChar w:fldCharType="end"/>
      </w:r>
    </w:p>
    <w:p w14:paraId="0314230E" w14:textId="2D962AB1" w:rsidR="001C2E62" w:rsidRDefault="001C2E62">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_Toc104546794 \h </w:instrText>
      </w:r>
      <w:r>
        <w:fldChar w:fldCharType="separate"/>
      </w:r>
      <w:r>
        <w:t>9</w:t>
      </w:r>
      <w:r>
        <w:fldChar w:fldCharType="end"/>
      </w:r>
    </w:p>
    <w:p w14:paraId="36918151" w14:textId="6C1D4EC7" w:rsidR="001C2E62" w:rsidRDefault="001C2E62">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_Toc104546795 \h </w:instrText>
      </w:r>
      <w:r>
        <w:fldChar w:fldCharType="separate"/>
      </w:r>
      <w:r>
        <w:t>9</w:t>
      </w:r>
      <w:r>
        <w:fldChar w:fldCharType="end"/>
      </w:r>
    </w:p>
    <w:p w14:paraId="071AC0DF" w14:textId="433F9B6D" w:rsidR="001C2E62" w:rsidRDefault="001C2E62">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_Toc104546796 \h </w:instrText>
      </w:r>
      <w:r>
        <w:fldChar w:fldCharType="separate"/>
      </w:r>
      <w:r>
        <w:t>9</w:t>
      </w:r>
      <w:r>
        <w:fldChar w:fldCharType="end"/>
      </w:r>
    </w:p>
    <w:p w14:paraId="2865D739" w14:textId="579BC656" w:rsidR="001C2E62" w:rsidRDefault="001C2E62">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_Toc104546797 \h </w:instrText>
      </w:r>
      <w:r>
        <w:fldChar w:fldCharType="separate"/>
      </w:r>
      <w:r>
        <w:t>9</w:t>
      </w:r>
      <w:r>
        <w:fldChar w:fldCharType="end"/>
      </w:r>
    </w:p>
    <w:p w14:paraId="65FE5FA0" w14:textId="31C425FB" w:rsidR="001C2E62" w:rsidRDefault="001C2E62">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_Toc104546798 \h </w:instrText>
      </w:r>
      <w:r>
        <w:fldChar w:fldCharType="separate"/>
      </w:r>
      <w:r>
        <w:t>10</w:t>
      </w:r>
      <w:r>
        <w:fldChar w:fldCharType="end"/>
      </w:r>
    </w:p>
    <w:p w14:paraId="6AA7669F" w14:textId="28EB5192" w:rsidR="001C2E62" w:rsidRDefault="001C2E62">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_Toc104546799 \h </w:instrText>
      </w:r>
      <w:r>
        <w:fldChar w:fldCharType="separate"/>
      </w:r>
      <w:r>
        <w:t>10</w:t>
      </w:r>
      <w:r>
        <w:fldChar w:fldCharType="end"/>
      </w:r>
    </w:p>
    <w:p w14:paraId="3318D860" w14:textId="4EAA3860" w:rsidR="001C2E62" w:rsidRDefault="001C2E62">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_Toc104546800 \h </w:instrText>
      </w:r>
      <w:r>
        <w:fldChar w:fldCharType="separate"/>
      </w:r>
      <w:r>
        <w:t>10</w:t>
      </w:r>
      <w:r>
        <w:fldChar w:fldCharType="end"/>
      </w:r>
    </w:p>
    <w:p w14:paraId="5B31A2F4" w14:textId="0F1650D1" w:rsidR="001C2E62" w:rsidRDefault="001C2E62">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_Toc104546801 \h </w:instrText>
      </w:r>
      <w:r>
        <w:fldChar w:fldCharType="separate"/>
      </w:r>
      <w:r>
        <w:t>10</w:t>
      </w:r>
      <w:r>
        <w:fldChar w:fldCharType="end"/>
      </w:r>
    </w:p>
    <w:p w14:paraId="1A4560CE" w14:textId="7BA4AA62" w:rsidR="001C2E62" w:rsidRDefault="001C2E62">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_Toc104546802 \h </w:instrText>
      </w:r>
      <w:r>
        <w:fldChar w:fldCharType="separate"/>
      </w:r>
      <w:r>
        <w:t>10</w:t>
      </w:r>
      <w:r>
        <w:fldChar w:fldCharType="end"/>
      </w:r>
    </w:p>
    <w:p w14:paraId="729F8378" w14:textId="31DA17B9" w:rsidR="001C2E62" w:rsidRDefault="001C2E62">
      <w:pPr>
        <w:pStyle w:val="TOC4"/>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_Toc104546803 \h </w:instrText>
      </w:r>
      <w:r>
        <w:fldChar w:fldCharType="separate"/>
      </w:r>
      <w:r>
        <w:t>11</w:t>
      </w:r>
      <w:r>
        <w:fldChar w:fldCharType="end"/>
      </w:r>
    </w:p>
    <w:p w14:paraId="6C837B1E" w14:textId="443245DE" w:rsidR="001C2E62" w:rsidRDefault="001C2E62">
      <w:pPr>
        <w:pStyle w:val="TOC4"/>
        <w:rPr>
          <w:rFonts w:asciiTheme="minorHAnsi" w:eastAsiaTheme="minorEastAsia" w:hAnsiTheme="minorHAnsi" w:cstheme="minorBidi"/>
          <w:kern w:val="2"/>
          <w:sz w:val="21"/>
          <w:szCs w:val="22"/>
          <w:lang w:val="en-US" w:eastAsia="zh-CN"/>
        </w:rPr>
      </w:pPr>
      <w:r w:rsidRPr="00BB1CCD">
        <w:rPr>
          <w:lang w:val="en-US"/>
        </w:rPr>
        <w:t>4.2.</w:t>
      </w:r>
      <w:r w:rsidRPr="00BB1CCD">
        <w:rPr>
          <w:lang w:val="en-US" w:eastAsia="zh-CN"/>
        </w:rPr>
        <w:t>1.3</w:t>
      </w:r>
      <w:r>
        <w:rPr>
          <w:rFonts w:asciiTheme="minorHAnsi" w:eastAsiaTheme="minorEastAsia" w:hAnsiTheme="minorHAnsi" w:cstheme="minorBidi"/>
          <w:kern w:val="2"/>
          <w:sz w:val="21"/>
          <w:szCs w:val="22"/>
          <w:lang w:val="en-US" w:eastAsia="zh-CN"/>
        </w:rPr>
        <w:tab/>
      </w:r>
      <w:r w:rsidRPr="00BB1CCD">
        <w:rPr>
          <w:lang w:val="en-US"/>
        </w:rPr>
        <w:t>Network Functions</w:t>
      </w:r>
      <w:r>
        <w:tab/>
      </w:r>
      <w:r>
        <w:fldChar w:fldCharType="begin"/>
      </w:r>
      <w:r>
        <w:instrText xml:space="preserve"> PAGEREF _Toc104546804 \h </w:instrText>
      </w:r>
      <w:r>
        <w:fldChar w:fldCharType="separate"/>
      </w:r>
      <w:r>
        <w:t>11</w:t>
      </w:r>
      <w:r>
        <w:fldChar w:fldCharType="end"/>
      </w:r>
    </w:p>
    <w:p w14:paraId="0B1716BA" w14:textId="308C5DDD" w:rsidR="001C2E62" w:rsidRDefault="001C2E62">
      <w:pPr>
        <w:pStyle w:val="TOC5"/>
        <w:rPr>
          <w:rFonts w:asciiTheme="minorHAnsi" w:eastAsiaTheme="minorEastAsia" w:hAnsiTheme="minorHAnsi" w:cstheme="minorBidi"/>
          <w:kern w:val="2"/>
          <w:sz w:val="21"/>
          <w:szCs w:val="22"/>
          <w:lang w:val="en-US" w:eastAsia="zh-CN"/>
        </w:rPr>
      </w:pPr>
      <w:r>
        <w:t>4.2.</w:t>
      </w:r>
      <w:r>
        <w:rPr>
          <w:lang w:eastAsia="zh-CN"/>
        </w:rPr>
        <w:t>1.3.1</w:t>
      </w:r>
      <w:r>
        <w:rPr>
          <w:rFonts w:asciiTheme="minorHAnsi" w:eastAsiaTheme="minorEastAsia" w:hAnsiTheme="minorHAnsi" w:cstheme="minorBidi"/>
          <w:kern w:val="2"/>
          <w:sz w:val="21"/>
          <w:szCs w:val="22"/>
          <w:lang w:val="en-US" w:eastAsia="zh-CN"/>
        </w:rPr>
        <w:tab/>
      </w:r>
      <w:r>
        <w:t>Analytics Data Repository Function (ADRF)</w:t>
      </w:r>
      <w:r>
        <w:tab/>
      </w:r>
      <w:r>
        <w:fldChar w:fldCharType="begin"/>
      </w:r>
      <w:r>
        <w:instrText xml:space="preserve"> PAGEREF _Toc104546805 \h </w:instrText>
      </w:r>
      <w:r>
        <w:fldChar w:fldCharType="separate"/>
      </w:r>
      <w:r>
        <w:t>11</w:t>
      </w:r>
      <w:r>
        <w:fldChar w:fldCharType="end"/>
      </w:r>
    </w:p>
    <w:p w14:paraId="0FCF958C" w14:textId="4944560D" w:rsidR="001C2E62" w:rsidRDefault="001C2E62">
      <w:pPr>
        <w:pStyle w:val="TOC5"/>
        <w:rPr>
          <w:rFonts w:asciiTheme="minorHAnsi" w:eastAsiaTheme="minorEastAsia" w:hAnsiTheme="minorHAnsi" w:cstheme="minorBidi"/>
          <w:kern w:val="2"/>
          <w:sz w:val="21"/>
          <w:szCs w:val="22"/>
          <w:lang w:val="en-US" w:eastAsia="zh-CN"/>
        </w:rPr>
      </w:pPr>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_Toc104546806 \h </w:instrText>
      </w:r>
      <w:r>
        <w:fldChar w:fldCharType="separate"/>
      </w:r>
      <w:r>
        <w:t>11</w:t>
      </w:r>
      <w:r>
        <w:fldChar w:fldCharType="end"/>
      </w:r>
    </w:p>
    <w:p w14:paraId="29A8C346" w14:textId="45FB7017" w:rsidR="001C2E62" w:rsidRDefault="001C2E62">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_Toc104546807 \h </w:instrText>
      </w:r>
      <w:r>
        <w:fldChar w:fldCharType="separate"/>
      </w:r>
      <w:r>
        <w:t>12</w:t>
      </w:r>
      <w:r>
        <w:fldChar w:fldCharType="end"/>
      </w:r>
    </w:p>
    <w:p w14:paraId="4A581CBC" w14:textId="7E878DDE" w:rsidR="001C2E62" w:rsidRDefault="001C2E62">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_Toc104546808 \h </w:instrText>
      </w:r>
      <w:r>
        <w:fldChar w:fldCharType="separate"/>
      </w:r>
      <w:r>
        <w:t>12</w:t>
      </w:r>
      <w:r>
        <w:fldChar w:fldCharType="end"/>
      </w:r>
    </w:p>
    <w:p w14:paraId="31533D00" w14:textId="6C64589F" w:rsidR="001C2E62" w:rsidRDefault="001C2E62">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Nadrf_DataManagement_StorageRequest service operation</w:t>
      </w:r>
      <w:r>
        <w:tab/>
      </w:r>
      <w:r>
        <w:fldChar w:fldCharType="begin"/>
      </w:r>
      <w:r>
        <w:instrText xml:space="preserve"> PAGEREF _Toc104546809 \h </w:instrText>
      </w:r>
      <w:r>
        <w:fldChar w:fldCharType="separate"/>
      </w:r>
      <w:r>
        <w:t>12</w:t>
      </w:r>
      <w:r>
        <w:fldChar w:fldCharType="end"/>
      </w:r>
    </w:p>
    <w:p w14:paraId="615807A2" w14:textId="6D3BBE2B" w:rsidR="001C2E62" w:rsidRDefault="001C2E62">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_Toc104546810 \h </w:instrText>
      </w:r>
      <w:r>
        <w:fldChar w:fldCharType="separate"/>
      </w:r>
      <w:r>
        <w:t>12</w:t>
      </w:r>
      <w:r>
        <w:fldChar w:fldCharType="end"/>
      </w:r>
    </w:p>
    <w:p w14:paraId="0929BB81" w14:textId="6F0612E1" w:rsidR="001C2E62" w:rsidRDefault="001C2E62">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Request Storage of data or analytics</w:t>
      </w:r>
      <w:r>
        <w:tab/>
      </w:r>
      <w:r>
        <w:fldChar w:fldCharType="begin"/>
      </w:r>
      <w:r>
        <w:instrText xml:space="preserve"> PAGEREF _Toc104546811 \h </w:instrText>
      </w:r>
      <w:r>
        <w:fldChar w:fldCharType="separate"/>
      </w:r>
      <w:r>
        <w:t>12</w:t>
      </w:r>
      <w:r>
        <w:fldChar w:fldCharType="end"/>
      </w:r>
    </w:p>
    <w:p w14:paraId="210AFBB0" w14:textId="0DCE3747" w:rsidR="001C2E62" w:rsidRDefault="001C2E62">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Nadrf_DataManagement_StorageSubscriptionRequest service operation</w:t>
      </w:r>
      <w:r>
        <w:tab/>
      </w:r>
      <w:r>
        <w:fldChar w:fldCharType="begin"/>
      </w:r>
      <w:r>
        <w:instrText xml:space="preserve"> PAGEREF _Toc104546812 \h </w:instrText>
      </w:r>
      <w:r>
        <w:fldChar w:fldCharType="separate"/>
      </w:r>
      <w:r>
        <w:t>13</w:t>
      </w:r>
      <w:r>
        <w:fldChar w:fldCharType="end"/>
      </w:r>
    </w:p>
    <w:p w14:paraId="3D664EC7" w14:textId="78F8115D" w:rsidR="001C2E62" w:rsidRDefault="001C2E62">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_Toc104546813 \h </w:instrText>
      </w:r>
      <w:r>
        <w:fldChar w:fldCharType="separate"/>
      </w:r>
      <w:r>
        <w:t>13</w:t>
      </w:r>
      <w:r>
        <w:fldChar w:fldCharType="end"/>
      </w:r>
    </w:p>
    <w:p w14:paraId="18E8F8D8" w14:textId="331E1C08" w:rsidR="001C2E62" w:rsidRDefault="001C2E62">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Requesting subscription and storage of data or analytics</w:t>
      </w:r>
      <w:r>
        <w:tab/>
      </w:r>
      <w:r>
        <w:fldChar w:fldCharType="begin"/>
      </w:r>
      <w:r>
        <w:instrText xml:space="preserve"> PAGEREF _Toc104546814 \h </w:instrText>
      </w:r>
      <w:r>
        <w:fldChar w:fldCharType="separate"/>
      </w:r>
      <w:r>
        <w:t>13</w:t>
      </w:r>
      <w:r>
        <w:fldChar w:fldCharType="end"/>
      </w:r>
    </w:p>
    <w:p w14:paraId="3C9F340F" w14:textId="30C8DA5E" w:rsidR="001C2E62" w:rsidRDefault="001C2E62">
      <w:pPr>
        <w:pStyle w:val="TOC4"/>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t>Nadrf_DataManagement_StorageSubscriptionRemoval service operation</w:t>
      </w:r>
      <w:r>
        <w:tab/>
      </w:r>
      <w:r>
        <w:fldChar w:fldCharType="begin"/>
      </w:r>
      <w:r>
        <w:instrText xml:space="preserve"> PAGEREF _Toc104546815 \h </w:instrText>
      </w:r>
      <w:r>
        <w:fldChar w:fldCharType="separate"/>
      </w:r>
      <w:r>
        <w:t>15</w:t>
      </w:r>
      <w:r>
        <w:fldChar w:fldCharType="end"/>
      </w:r>
    </w:p>
    <w:p w14:paraId="429D0921" w14:textId="55145F20" w:rsidR="001C2E62" w:rsidRDefault="001C2E62">
      <w:pPr>
        <w:pStyle w:val="TOC5"/>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_Toc104546816 \h </w:instrText>
      </w:r>
      <w:r>
        <w:fldChar w:fldCharType="separate"/>
      </w:r>
      <w:r>
        <w:t>15</w:t>
      </w:r>
      <w:r>
        <w:fldChar w:fldCharType="end"/>
      </w:r>
    </w:p>
    <w:p w14:paraId="1D73FD20" w14:textId="7A0E9850" w:rsidR="001C2E62" w:rsidRDefault="001C2E62">
      <w:pPr>
        <w:pStyle w:val="TOC5"/>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Requesting removal of subscription of data or analytics</w:t>
      </w:r>
      <w:r>
        <w:tab/>
      </w:r>
      <w:r>
        <w:fldChar w:fldCharType="begin"/>
      </w:r>
      <w:r>
        <w:instrText xml:space="preserve"> PAGEREF _Toc104546817 \h </w:instrText>
      </w:r>
      <w:r>
        <w:fldChar w:fldCharType="separate"/>
      </w:r>
      <w:r>
        <w:t>15</w:t>
      </w:r>
      <w:r>
        <w:fldChar w:fldCharType="end"/>
      </w:r>
    </w:p>
    <w:p w14:paraId="05C268B4" w14:textId="13F6FD36" w:rsidR="001C2E62" w:rsidRDefault="001C2E62">
      <w:pPr>
        <w:pStyle w:val="TOC4"/>
        <w:rPr>
          <w:rFonts w:asciiTheme="minorHAnsi" w:eastAsiaTheme="minorEastAsia" w:hAnsiTheme="minorHAnsi" w:cstheme="minorBidi"/>
          <w:kern w:val="2"/>
          <w:sz w:val="21"/>
          <w:szCs w:val="22"/>
          <w:lang w:val="en-US" w:eastAsia="zh-CN"/>
        </w:rPr>
      </w:pPr>
      <w:r>
        <w:t>4.2.2.5</w:t>
      </w:r>
      <w:r>
        <w:rPr>
          <w:rFonts w:asciiTheme="minorHAnsi" w:eastAsiaTheme="minorEastAsia" w:hAnsiTheme="minorHAnsi" w:cstheme="minorBidi"/>
          <w:kern w:val="2"/>
          <w:sz w:val="21"/>
          <w:szCs w:val="22"/>
          <w:lang w:val="en-US" w:eastAsia="zh-CN"/>
        </w:rPr>
        <w:tab/>
      </w:r>
      <w:r>
        <w:t>Nadrf_DataManagement_RetrievalRequest service operation</w:t>
      </w:r>
      <w:r>
        <w:tab/>
      </w:r>
      <w:r>
        <w:fldChar w:fldCharType="begin"/>
      </w:r>
      <w:r>
        <w:instrText xml:space="preserve"> PAGEREF _Toc104546818 \h </w:instrText>
      </w:r>
      <w:r>
        <w:fldChar w:fldCharType="separate"/>
      </w:r>
      <w:r>
        <w:t>15</w:t>
      </w:r>
      <w:r>
        <w:fldChar w:fldCharType="end"/>
      </w:r>
    </w:p>
    <w:p w14:paraId="0E377E16" w14:textId="0525F873" w:rsidR="001C2E62" w:rsidRDefault="001C2E62">
      <w:pPr>
        <w:pStyle w:val="TOC5"/>
        <w:rPr>
          <w:rFonts w:asciiTheme="minorHAnsi" w:eastAsiaTheme="minorEastAsia" w:hAnsiTheme="minorHAnsi" w:cstheme="minorBidi"/>
          <w:kern w:val="2"/>
          <w:sz w:val="21"/>
          <w:szCs w:val="22"/>
          <w:lang w:val="en-US" w:eastAsia="zh-CN"/>
        </w:rPr>
      </w:pPr>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_Toc104546819 \h </w:instrText>
      </w:r>
      <w:r>
        <w:fldChar w:fldCharType="separate"/>
      </w:r>
      <w:r>
        <w:t>15</w:t>
      </w:r>
      <w:r>
        <w:fldChar w:fldCharType="end"/>
      </w:r>
    </w:p>
    <w:p w14:paraId="01ECCA6B" w14:textId="4AFF0E77" w:rsidR="001C2E62" w:rsidRDefault="001C2E62">
      <w:pPr>
        <w:pStyle w:val="TOC5"/>
        <w:rPr>
          <w:rFonts w:asciiTheme="minorHAnsi" w:eastAsiaTheme="minorEastAsia" w:hAnsiTheme="minorHAnsi" w:cstheme="minorBidi"/>
          <w:kern w:val="2"/>
          <w:sz w:val="21"/>
          <w:szCs w:val="22"/>
          <w:lang w:val="en-US" w:eastAsia="zh-CN"/>
        </w:rPr>
      </w:pPr>
      <w:r>
        <w:t>4.2.2.5.2</w:t>
      </w:r>
      <w:r>
        <w:rPr>
          <w:rFonts w:asciiTheme="minorHAnsi" w:eastAsiaTheme="minorEastAsia" w:hAnsiTheme="minorHAnsi" w:cstheme="minorBidi"/>
          <w:kern w:val="2"/>
          <w:sz w:val="21"/>
          <w:szCs w:val="22"/>
          <w:lang w:val="en-US" w:eastAsia="zh-CN"/>
        </w:rPr>
        <w:tab/>
      </w:r>
      <w:r>
        <w:t>Request and get stored data or analytics from ADRF Data Store</w:t>
      </w:r>
      <w:r>
        <w:tab/>
      </w:r>
      <w:r>
        <w:fldChar w:fldCharType="begin"/>
      </w:r>
      <w:r>
        <w:instrText xml:space="preserve"> PAGEREF _Toc104546820 \h </w:instrText>
      </w:r>
      <w:r>
        <w:fldChar w:fldCharType="separate"/>
      </w:r>
      <w:r>
        <w:t>15</w:t>
      </w:r>
      <w:r>
        <w:fldChar w:fldCharType="end"/>
      </w:r>
    </w:p>
    <w:p w14:paraId="741E15BA" w14:textId="416D01B3" w:rsidR="001C2E62" w:rsidRDefault="001C2E62">
      <w:pPr>
        <w:pStyle w:val="TOC4"/>
        <w:rPr>
          <w:rFonts w:asciiTheme="minorHAnsi" w:eastAsiaTheme="minorEastAsia" w:hAnsiTheme="minorHAnsi" w:cstheme="minorBidi"/>
          <w:kern w:val="2"/>
          <w:sz w:val="21"/>
          <w:szCs w:val="22"/>
          <w:lang w:val="en-US" w:eastAsia="zh-CN"/>
        </w:rPr>
      </w:pPr>
      <w:r>
        <w:t>4.2.2.6</w:t>
      </w:r>
      <w:r>
        <w:rPr>
          <w:rFonts w:asciiTheme="minorHAnsi" w:eastAsiaTheme="minorEastAsia" w:hAnsiTheme="minorHAnsi" w:cstheme="minorBidi"/>
          <w:kern w:val="2"/>
          <w:sz w:val="21"/>
          <w:szCs w:val="22"/>
          <w:lang w:val="en-US" w:eastAsia="zh-CN"/>
        </w:rPr>
        <w:tab/>
      </w:r>
      <w:r>
        <w:t>Nadrf_DataManagement_RetrievalSubscribe service operation</w:t>
      </w:r>
      <w:r>
        <w:tab/>
      </w:r>
      <w:r>
        <w:fldChar w:fldCharType="begin"/>
      </w:r>
      <w:r>
        <w:instrText xml:space="preserve"> PAGEREF _Toc104546821 \h </w:instrText>
      </w:r>
      <w:r>
        <w:fldChar w:fldCharType="separate"/>
      </w:r>
      <w:r>
        <w:t>16</w:t>
      </w:r>
      <w:r>
        <w:fldChar w:fldCharType="end"/>
      </w:r>
    </w:p>
    <w:p w14:paraId="41347CE1" w14:textId="64357B8E" w:rsidR="001C2E62" w:rsidRDefault="001C2E62">
      <w:pPr>
        <w:pStyle w:val="TOC5"/>
        <w:rPr>
          <w:rFonts w:asciiTheme="minorHAnsi" w:eastAsiaTheme="minorEastAsia" w:hAnsiTheme="minorHAnsi" w:cstheme="minorBidi"/>
          <w:kern w:val="2"/>
          <w:sz w:val="21"/>
          <w:szCs w:val="22"/>
          <w:lang w:val="en-US" w:eastAsia="zh-CN"/>
        </w:rPr>
      </w:pPr>
      <w:r>
        <w:t>4.2.2.6.1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_Toc104546822 \h </w:instrText>
      </w:r>
      <w:r>
        <w:fldChar w:fldCharType="separate"/>
      </w:r>
      <w:r>
        <w:t>16</w:t>
      </w:r>
      <w:r>
        <w:fldChar w:fldCharType="end"/>
      </w:r>
    </w:p>
    <w:p w14:paraId="15A79B55" w14:textId="2C4AF150" w:rsidR="001C2E62" w:rsidRDefault="001C2E62">
      <w:pPr>
        <w:pStyle w:val="TOC5"/>
        <w:rPr>
          <w:rFonts w:asciiTheme="minorHAnsi" w:eastAsiaTheme="minorEastAsia" w:hAnsiTheme="minorHAnsi" w:cstheme="minorBidi"/>
          <w:kern w:val="2"/>
          <w:sz w:val="21"/>
          <w:szCs w:val="22"/>
          <w:lang w:val="en-US" w:eastAsia="zh-CN"/>
        </w:rPr>
      </w:pPr>
      <w:r>
        <w:t>4.2.2.6.2</w:t>
      </w:r>
      <w:r>
        <w:rPr>
          <w:rFonts w:asciiTheme="minorHAnsi" w:eastAsiaTheme="minorEastAsia" w:hAnsiTheme="minorHAnsi" w:cstheme="minorBidi"/>
          <w:kern w:val="2"/>
          <w:sz w:val="21"/>
          <w:szCs w:val="22"/>
          <w:lang w:val="en-US" w:eastAsia="zh-CN"/>
        </w:rPr>
        <w:tab/>
      </w:r>
      <w:r>
        <w:t>Requesting retrieval and subscription of data or analytics</w:t>
      </w:r>
      <w:r>
        <w:tab/>
      </w:r>
      <w:r>
        <w:fldChar w:fldCharType="begin"/>
      </w:r>
      <w:r>
        <w:instrText xml:space="preserve"> PAGEREF _Toc104546823 \h </w:instrText>
      </w:r>
      <w:r>
        <w:fldChar w:fldCharType="separate"/>
      </w:r>
      <w:r>
        <w:t>16</w:t>
      </w:r>
      <w:r>
        <w:fldChar w:fldCharType="end"/>
      </w:r>
    </w:p>
    <w:p w14:paraId="59FECC51" w14:textId="225F392D" w:rsidR="001C2E62" w:rsidRDefault="001C2E62">
      <w:pPr>
        <w:pStyle w:val="TOC4"/>
        <w:rPr>
          <w:rFonts w:asciiTheme="minorHAnsi" w:eastAsiaTheme="minorEastAsia" w:hAnsiTheme="minorHAnsi" w:cstheme="minorBidi"/>
          <w:kern w:val="2"/>
          <w:sz w:val="21"/>
          <w:szCs w:val="22"/>
          <w:lang w:val="en-US" w:eastAsia="zh-CN"/>
        </w:rPr>
      </w:pPr>
      <w:r>
        <w:t>4.2.2.7</w:t>
      </w:r>
      <w:r>
        <w:rPr>
          <w:rFonts w:asciiTheme="minorHAnsi" w:eastAsiaTheme="minorEastAsia" w:hAnsiTheme="minorHAnsi" w:cstheme="minorBidi"/>
          <w:kern w:val="2"/>
          <w:sz w:val="21"/>
          <w:szCs w:val="22"/>
          <w:lang w:val="en-US" w:eastAsia="zh-CN"/>
        </w:rPr>
        <w:tab/>
      </w:r>
      <w:r>
        <w:t>Nadrf_DataManagement_RetrievalUnsubscribe service operation</w:t>
      </w:r>
      <w:r>
        <w:tab/>
      </w:r>
      <w:r>
        <w:fldChar w:fldCharType="begin"/>
      </w:r>
      <w:r>
        <w:instrText xml:space="preserve"> PAGEREF _Toc104546824 \h </w:instrText>
      </w:r>
      <w:r>
        <w:fldChar w:fldCharType="separate"/>
      </w:r>
      <w:r>
        <w:t>17</w:t>
      </w:r>
      <w:r>
        <w:fldChar w:fldCharType="end"/>
      </w:r>
    </w:p>
    <w:p w14:paraId="1EF1215C" w14:textId="5A3C7F31" w:rsidR="001C2E62" w:rsidRDefault="001C2E62">
      <w:pPr>
        <w:pStyle w:val="TOC5"/>
        <w:rPr>
          <w:rFonts w:asciiTheme="minorHAnsi" w:eastAsiaTheme="minorEastAsia" w:hAnsiTheme="minorHAnsi" w:cstheme="minorBidi"/>
          <w:kern w:val="2"/>
          <w:sz w:val="21"/>
          <w:szCs w:val="22"/>
          <w:lang w:val="en-US" w:eastAsia="zh-CN"/>
        </w:rPr>
      </w:pPr>
      <w:r>
        <w:t>4.2.2.7.1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_Toc104546825 \h </w:instrText>
      </w:r>
      <w:r>
        <w:fldChar w:fldCharType="separate"/>
      </w:r>
      <w:r>
        <w:t>17</w:t>
      </w:r>
      <w:r>
        <w:fldChar w:fldCharType="end"/>
      </w:r>
    </w:p>
    <w:p w14:paraId="23998969" w14:textId="253ED6CC" w:rsidR="001C2E62" w:rsidRDefault="001C2E62">
      <w:pPr>
        <w:pStyle w:val="TOC5"/>
        <w:rPr>
          <w:rFonts w:asciiTheme="minorHAnsi" w:eastAsiaTheme="minorEastAsia" w:hAnsiTheme="minorHAnsi" w:cstheme="minorBidi"/>
          <w:kern w:val="2"/>
          <w:sz w:val="21"/>
          <w:szCs w:val="22"/>
          <w:lang w:val="en-US" w:eastAsia="zh-CN"/>
        </w:rPr>
      </w:pPr>
      <w:r>
        <w:t>4.2.2.7.2</w:t>
      </w:r>
      <w:r>
        <w:rPr>
          <w:rFonts w:asciiTheme="minorHAnsi" w:eastAsiaTheme="minorEastAsia" w:hAnsiTheme="minorHAnsi" w:cstheme="minorBidi"/>
          <w:kern w:val="2"/>
          <w:sz w:val="21"/>
          <w:szCs w:val="22"/>
          <w:lang w:val="en-US" w:eastAsia="zh-CN"/>
        </w:rPr>
        <w:tab/>
      </w:r>
      <w:r>
        <w:t>Requesting removal of retrieval subscription for data or analytics</w:t>
      </w:r>
      <w:r>
        <w:tab/>
      </w:r>
      <w:r>
        <w:fldChar w:fldCharType="begin"/>
      </w:r>
      <w:r>
        <w:instrText xml:space="preserve"> PAGEREF _Toc104546826 \h </w:instrText>
      </w:r>
      <w:r>
        <w:fldChar w:fldCharType="separate"/>
      </w:r>
      <w:r>
        <w:t>17</w:t>
      </w:r>
      <w:r>
        <w:fldChar w:fldCharType="end"/>
      </w:r>
    </w:p>
    <w:p w14:paraId="54394375" w14:textId="71758C79" w:rsidR="001C2E62" w:rsidRDefault="001C2E62">
      <w:pPr>
        <w:pStyle w:val="TOC4"/>
        <w:rPr>
          <w:rFonts w:asciiTheme="minorHAnsi" w:eastAsiaTheme="minorEastAsia" w:hAnsiTheme="minorHAnsi" w:cstheme="minorBidi"/>
          <w:kern w:val="2"/>
          <w:sz w:val="21"/>
          <w:szCs w:val="22"/>
          <w:lang w:val="en-US" w:eastAsia="zh-CN"/>
        </w:rPr>
      </w:pPr>
      <w:r>
        <w:t>4.2.2.8</w:t>
      </w:r>
      <w:r>
        <w:rPr>
          <w:rFonts w:asciiTheme="minorHAnsi" w:eastAsiaTheme="minorEastAsia" w:hAnsiTheme="minorHAnsi" w:cstheme="minorBidi"/>
          <w:kern w:val="2"/>
          <w:sz w:val="21"/>
          <w:szCs w:val="22"/>
          <w:lang w:val="en-US" w:eastAsia="zh-CN"/>
        </w:rPr>
        <w:tab/>
      </w:r>
      <w:r>
        <w:t>Nadrf_DataManagement_RetrievalNotify service operation</w:t>
      </w:r>
      <w:r>
        <w:tab/>
      </w:r>
      <w:r>
        <w:fldChar w:fldCharType="begin"/>
      </w:r>
      <w:r>
        <w:instrText xml:space="preserve"> PAGEREF _Toc104546827 \h </w:instrText>
      </w:r>
      <w:r>
        <w:fldChar w:fldCharType="separate"/>
      </w:r>
      <w:r>
        <w:t>18</w:t>
      </w:r>
      <w:r>
        <w:fldChar w:fldCharType="end"/>
      </w:r>
    </w:p>
    <w:p w14:paraId="33DDAFD4" w14:textId="4A520683" w:rsidR="001C2E62" w:rsidRDefault="001C2E62">
      <w:pPr>
        <w:pStyle w:val="TOC5"/>
        <w:rPr>
          <w:rFonts w:asciiTheme="minorHAnsi" w:eastAsiaTheme="minorEastAsia" w:hAnsiTheme="minorHAnsi" w:cstheme="minorBidi"/>
          <w:kern w:val="2"/>
          <w:sz w:val="21"/>
          <w:szCs w:val="22"/>
          <w:lang w:val="en-US" w:eastAsia="zh-CN"/>
        </w:rPr>
      </w:pPr>
      <w:r>
        <w:t>4.2.2.8.1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_Toc104546828 \h </w:instrText>
      </w:r>
      <w:r>
        <w:fldChar w:fldCharType="separate"/>
      </w:r>
      <w:r>
        <w:t>18</w:t>
      </w:r>
      <w:r>
        <w:fldChar w:fldCharType="end"/>
      </w:r>
    </w:p>
    <w:p w14:paraId="5AAF2710" w14:textId="66AA7D75" w:rsidR="001C2E62" w:rsidRDefault="001C2E62">
      <w:pPr>
        <w:pStyle w:val="TOC5"/>
        <w:rPr>
          <w:rFonts w:asciiTheme="minorHAnsi" w:eastAsiaTheme="minorEastAsia" w:hAnsiTheme="minorHAnsi" w:cstheme="minorBidi"/>
          <w:kern w:val="2"/>
          <w:sz w:val="21"/>
          <w:szCs w:val="22"/>
          <w:lang w:val="en-US" w:eastAsia="zh-CN"/>
        </w:rPr>
      </w:pPr>
      <w:r>
        <w:t>4.2.2.8.2</w:t>
      </w:r>
      <w:r>
        <w:rPr>
          <w:rFonts w:asciiTheme="minorHAnsi" w:eastAsiaTheme="minorEastAsia" w:hAnsiTheme="minorHAnsi" w:cstheme="minorBidi"/>
          <w:kern w:val="2"/>
          <w:sz w:val="21"/>
          <w:szCs w:val="22"/>
          <w:lang w:val="en-US" w:eastAsia="zh-CN"/>
        </w:rPr>
        <w:tab/>
      </w:r>
      <w:r>
        <w:t>Notification about subscribed data or analytics</w:t>
      </w:r>
      <w:r>
        <w:tab/>
      </w:r>
      <w:r>
        <w:fldChar w:fldCharType="begin"/>
      </w:r>
      <w:r>
        <w:instrText xml:space="preserve"> PAGEREF _Toc104546829 \h </w:instrText>
      </w:r>
      <w:r>
        <w:fldChar w:fldCharType="separate"/>
      </w:r>
      <w:r>
        <w:t>18</w:t>
      </w:r>
      <w:r>
        <w:fldChar w:fldCharType="end"/>
      </w:r>
    </w:p>
    <w:p w14:paraId="0C7A82DB" w14:textId="025C5805" w:rsidR="001C2E62" w:rsidRDefault="001C2E62">
      <w:pPr>
        <w:pStyle w:val="TOC4"/>
        <w:rPr>
          <w:rFonts w:asciiTheme="minorHAnsi" w:eastAsiaTheme="minorEastAsia" w:hAnsiTheme="minorHAnsi" w:cstheme="minorBidi"/>
          <w:kern w:val="2"/>
          <w:sz w:val="21"/>
          <w:szCs w:val="22"/>
          <w:lang w:val="en-US" w:eastAsia="zh-CN"/>
        </w:rPr>
      </w:pPr>
      <w:r>
        <w:t>4.2.2.9</w:t>
      </w:r>
      <w:r>
        <w:rPr>
          <w:rFonts w:asciiTheme="minorHAnsi" w:eastAsiaTheme="minorEastAsia" w:hAnsiTheme="minorHAnsi" w:cstheme="minorBidi"/>
          <w:kern w:val="2"/>
          <w:sz w:val="21"/>
          <w:szCs w:val="22"/>
          <w:lang w:val="en-US" w:eastAsia="zh-CN"/>
        </w:rPr>
        <w:tab/>
      </w:r>
      <w:r>
        <w:t>Nadrf_DataManagement_Delete service operation</w:t>
      </w:r>
      <w:r>
        <w:tab/>
      </w:r>
      <w:r>
        <w:fldChar w:fldCharType="begin"/>
      </w:r>
      <w:r>
        <w:instrText xml:space="preserve"> PAGEREF _Toc104546830 \h </w:instrText>
      </w:r>
      <w:r>
        <w:fldChar w:fldCharType="separate"/>
      </w:r>
      <w:r>
        <w:t>19</w:t>
      </w:r>
      <w:r>
        <w:fldChar w:fldCharType="end"/>
      </w:r>
    </w:p>
    <w:p w14:paraId="52FAD091" w14:textId="1884FAF4" w:rsidR="001C2E62" w:rsidRDefault="001C2E62">
      <w:pPr>
        <w:pStyle w:val="TOC5"/>
        <w:rPr>
          <w:rFonts w:asciiTheme="minorHAnsi" w:eastAsiaTheme="minorEastAsia" w:hAnsiTheme="minorHAnsi" w:cstheme="minorBidi"/>
          <w:kern w:val="2"/>
          <w:sz w:val="21"/>
          <w:szCs w:val="22"/>
          <w:lang w:val="en-US" w:eastAsia="zh-CN"/>
        </w:rPr>
      </w:pPr>
      <w:r>
        <w:t>4.2.2.9.1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_Toc104546831 \h </w:instrText>
      </w:r>
      <w:r>
        <w:fldChar w:fldCharType="separate"/>
      </w:r>
      <w:r>
        <w:t>19</w:t>
      </w:r>
      <w:r>
        <w:fldChar w:fldCharType="end"/>
      </w:r>
    </w:p>
    <w:p w14:paraId="7B202FAD" w14:textId="7880518E" w:rsidR="001C2E62" w:rsidRDefault="001C2E62">
      <w:pPr>
        <w:pStyle w:val="TOC5"/>
        <w:rPr>
          <w:rFonts w:asciiTheme="minorHAnsi" w:eastAsiaTheme="minorEastAsia" w:hAnsiTheme="minorHAnsi" w:cstheme="minorBidi"/>
          <w:kern w:val="2"/>
          <w:sz w:val="21"/>
          <w:szCs w:val="22"/>
          <w:lang w:val="en-US" w:eastAsia="zh-CN"/>
        </w:rPr>
      </w:pPr>
      <w:r>
        <w:t>4.2.2.9.2</w:t>
      </w:r>
      <w:r>
        <w:rPr>
          <w:rFonts w:asciiTheme="minorHAnsi" w:eastAsiaTheme="minorEastAsia" w:hAnsiTheme="minorHAnsi" w:cstheme="minorBidi"/>
          <w:kern w:val="2"/>
          <w:sz w:val="21"/>
          <w:szCs w:val="22"/>
          <w:lang w:val="en-US" w:eastAsia="zh-CN"/>
        </w:rPr>
        <w:tab/>
      </w:r>
      <w:r>
        <w:t>Requesting removal of stored data or analytics</w:t>
      </w:r>
      <w:r>
        <w:tab/>
      </w:r>
      <w:r>
        <w:fldChar w:fldCharType="begin"/>
      </w:r>
      <w:r>
        <w:instrText xml:space="preserve"> PAGEREF _Toc104546832 \h </w:instrText>
      </w:r>
      <w:r>
        <w:fldChar w:fldCharType="separate"/>
      </w:r>
      <w:r>
        <w:t>19</w:t>
      </w:r>
      <w:r>
        <w:fldChar w:fldCharType="end"/>
      </w:r>
    </w:p>
    <w:p w14:paraId="1CD1FA5C" w14:textId="6AD20220" w:rsidR="001C2E62" w:rsidRDefault="001C2E62">
      <w:pPr>
        <w:pStyle w:val="TOC5"/>
        <w:rPr>
          <w:rFonts w:asciiTheme="minorHAnsi" w:eastAsiaTheme="minorEastAsia" w:hAnsiTheme="minorHAnsi" w:cstheme="minorBidi"/>
          <w:kern w:val="2"/>
          <w:sz w:val="21"/>
          <w:szCs w:val="22"/>
          <w:lang w:val="en-US" w:eastAsia="zh-CN"/>
        </w:rPr>
      </w:pPr>
      <w:r>
        <w:t>4.2.2.9.3</w:t>
      </w:r>
      <w:r>
        <w:rPr>
          <w:rFonts w:asciiTheme="minorHAnsi" w:eastAsiaTheme="minorEastAsia" w:hAnsiTheme="minorHAnsi" w:cstheme="minorBidi"/>
          <w:kern w:val="2"/>
          <w:sz w:val="21"/>
          <w:szCs w:val="22"/>
          <w:lang w:val="en-US" w:eastAsia="zh-CN"/>
        </w:rPr>
        <w:tab/>
      </w:r>
      <w:r>
        <w:t>Requesting removal of stored data or analytics using data or analytics specification</w:t>
      </w:r>
      <w:r>
        <w:tab/>
      </w:r>
      <w:r>
        <w:fldChar w:fldCharType="begin"/>
      </w:r>
      <w:r>
        <w:instrText xml:space="preserve"> PAGEREF _Toc104546833 \h </w:instrText>
      </w:r>
      <w:r>
        <w:fldChar w:fldCharType="separate"/>
      </w:r>
      <w:r>
        <w:t>20</w:t>
      </w:r>
      <w:r>
        <w:fldChar w:fldCharType="end"/>
      </w:r>
    </w:p>
    <w:p w14:paraId="3E7E4E4C" w14:textId="09F821BE" w:rsidR="001C2E62" w:rsidRDefault="001C2E62">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_Toc104546834 \h </w:instrText>
      </w:r>
      <w:r>
        <w:fldChar w:fldCharType="separate"/>
      </w:r>
      <w:r>
        <w:t>21</w:t>
      </w:r>
      <w:r>
        <w:fldChar w:fldCharType="end"/>
      </w:r>
    </w:p>
    <w:p w14:paraId="0E8EA044" w14:textId="39C0D582" w:rsidR="001C2E62" w:rsidRDefault="001C2E62">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_Toc104546835 \h </w:instrText>
      </w:r>
      <w:r>
        <w:fldChar w:fldCharType="separate"/>
      </w:r>
      <w:r>
        <w:t>21</w:t>
      </w:r>
      <w:r>
        <w:fldChar w:fldCharType="end"/>
      </w:r>
    </w:p>
    <w:p w14:paraId="10A6FE56" w14:textId="60A85FCE" w:rsidR="001C2E62" w:rsidRDefault="001C2E62">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_Toc104546836 \h </w:instrText>
      </w:r>
      <w:r>
        <w:fldChar w:fldCharType="separate"/>
      </w:r>
      <w:r>
        <w:t>21</w:t>
      </w:r>
      <w:r>
        <w:fldChar w:fldCharType="end"/>
      </w:r>
    </w:p>
    <w:p w14:paraId="7177F478" w14:textId="3588D88D" w:rsidR="001C2E62" w:rsidRDefault="001C2E62">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_Toc104546837 \h </w:instrText>
      </w:r>
      <w:r>
        <w:fldChar w:fldCharType="separate"/>
      </w:r>
      <w:r>
        <w:t>21</w:t>
      </w:r>
      <w:r>
        <w:fldChar w:fldCharType="end"/>
      </w:r>
    </w:p>
    <w:p w14:paraId="21EA8785" w14:textId="6ADA2E9B" w:rsidR="001C2E62" w:rsidRDefault="001C2E62">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_Toc104546838 \h </w:instrText>
      </w:r>
      <w:r>
        <w:fldChar w:fldCharType="separate"/>
      </w:r>
      <w:r>
        <w:t>21</w:t>
      </w:r>
      <w:r>
        <w:fldChar w:fldCharType="end"/>
      </w:r>
    </w:p>
    <w:p w14:paraId="3D5DD0C2" w14:textId="2CEC406A" w:rsidR="001C2E62" w:rsidRDefault="001C2E62">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_Toc104546839 \h </w:instrText>
      </w:r>
      <w:r>
        <w:fldChar w:fldCharType="separate"/>
      </w:r>
      <w:r>
        <w:t>22</w:t>
      </w:r>
      <w:r>
        <w:fldChar w:fldCharType="end"/>
      </w:r>
    </w:p>
    <w:p w14:paraId="531E7B57" w14:textId="6A34E3C7" w:rsidR="001C2E62" w:rsidRDefault="001C2E62">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_Toc104546840 \h </w:instrText>
      </w:r>
      <w:r>
        <w:fldChar w:fldCharType="separate"/>
      </w:r>
      <w:r>
        <w:t>22</w:t>
      </w:r>
      <w:r>
        <w:fldChar w:fldCharType="end"/>
      </w:r>
    </w:p>
    <w:p w14:paraId="536EA2C7" w14:textId="29E72FB1" w:rsidR="001C2E62" w:rsidRDefault="001C2E62">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_Toc104546841 \h </w:instrText>
      </w:r>
      <w:r>
        <w:fldChar w:fldCharType="separate"/>
      </w:r>
      <w:r>
        <w:t>22</w:t>
      </w:r>
      <w:r>
        <w:fldChar w:fldCharType="end"/>
      </w:r>
    </w:p>
    <w:p w14:paraId="566794E4" w14:textId="7969D2A2" w:rsidR="001C2E62" w:rsidRDefault="001C2E62">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_Toc104546842 \h </w:instrText>
      </w:r>
      <w:r>
        <w:fldChar w:fldCharType="separate"/>
      </w:r>
      <w:r>
        <w:t>22</w:t>
      </w:r>
      <w:r>
        <w:fldChar w:fldCharType="end"/>
      </w:r>
    </w:p>
    <w:p w14:paraId="5EC7DE8B" w14:textId="08963028" w:rsidR="001C2E62" w:rsidRDefault="001C2E62">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_Toc104546843 \h </w:instrText>
      </w:r>
      <w:r>
        <w:fldChar w:fldCharType="separate"/>
      </w:r>
      <w:r>
        <w:t>22</w:t>
      </w:r>
      <w:r>
        <w:fldChar w:fldCharType="end"/>
      </w:r>
    </w:p>
    <w:p w14:paraId="34B17408" w14:textId="31B7CBF4" w:rsidR="001C2E62" w:rsidRDefault="001C2E62">
      <w:pPr>
        <w:pStyle w:val="TOC4"/>
        <w:rPr>
          <w:rFonts w:asciiTheme="minorHAnsi" w:eastAsiaTheme="minorEastAsia" w:hAnsiTheme="minorHAnsi" w:cstheme="minorBidi"/>
          <w:kern w:val="2"/>
          <w:sz w:val="21"/>
          <w:szCs w:val="22"/>
          <w:lang w:val="en-US" w:eastAsia="zh-CN"/>
        </w:rPr>
      </w:pPr>
      <w:r>
        <w:lastRenderedPageBreak/>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_Toc104546844 \h </w:instrText>
      </w:r>
      <w:r>
        <w:fldChar w:fldCharType="separate"/>
      </w:r>
      <w:r>
        <w:t>22</w:t>
      </w:r>
      <w:r>
        <w:fldChar w:fldCharType="end"/>
      </w:r>
    </w:p>
    <w:p w14:paraId="16BD2236" w14:textId="2788B7F9" w:rsidR="001C2E62" w:rsidRDefault="001C2E62">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ADRF Data Store Records</w:t>
      </w:r>
      <w:r>
        <w:tab/>
      </w:r>
      <w:r>
        <w:fldChar w:fldCharType="begin"/>
      </w:r>
      <w:r>
        <w:instrText xml:space="preserve"> PAGEREF _Toc104546845 \h </w:instrText>
      </w:r>
      <w:r>
        <w:fldChar w:fldCharType="separate"/>
      </w:r>
      <w:r>
        <w:t>23</w:t>
      </w:r>
      <w:r>
        <w:fldChar w:fldCharType="end"/>
      </w:r>
    </w:p>
    <w:p w14:paraId="70D63A25" w14:textId="41C7430A" w:rsidR="001C2E62" w:rsidRDefault="001C2E62">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_Toc104546846 \h </w:instrText>
      </w:r>
      <w:r>
        <w:fldChar w:fldCharType="separate"/>
      </w:r>
      <w:r>
        <w:t>23</w:t>
      </w:r>
      <w:r>
        <w:fldChar w:fldCharType="end"/>
      </w:r>
    </w:p>
    <w:p w14:paraId="6581970C" w14:textId="1FEB653A" w:rsidR="001C2E62" w:rsidRDefault="001C2E62">
      <w:pPr>
        <w:pStyle w:val="TOC5"/>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_Toc104546847 \h </w:instrText>
      </w:r>
      <w:r>
        <w:fldChar w:fldCharType="separate"/>
      </w:r>
      <w:r>
        <w:t>23</w:t>
      </w:r>
      <w:r>
        <w:fldChar w:fldCharType="end"/>
      </w:r>
    </w:p>
    <w:p w14:paraId="378CA012" w14:textId="6A737C79" w:rsidR="001C2E62" w:rsidRDefault="001C2E62">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_Toc104546848 \h </w:instrText>
      </w:r>
      <w:r>
        <w:fldChar w:fldCharType="separate"/>
      </w:r>
      <w:r>
        <w:t>23</w:t>
      </w:r>
      <w:r>
        <w:fldChar w:fldCharType="end"/>
      </w:r>
    </w:p>
    <w:p w14:paraId="28E59DEB" w14:textId="081AAE86" w:rsidR="001C2E62" w:rsidRDefault="001C2E62">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_Toc104546849 \h </w:instrText>
      </w:r>
      <w:r>
        <w:fldChar w:fldCharType="separate"/>
      </w:r>
      <w:r>
        <w:t>23</w:t>
      </w:r>
      <w:r>
        <w:fldChar w:fldCharType="end"/>
      </w:r>
    </w:p>
    <w:p w14:paraId="0BE80FE0" w14:textId="608B8658" w:rsidR="001C2E62" w:rsidRDefault="001C2E62">
      <w:pPr>
        <w:pStyle w:val="TOC6"/>
        <w:rPr>
          <w:rFonts w:asciiTheme="minorHAnsi" w:eastAsiaTheme="minorEastAsia" w:hAnsiTheme="minorHAnsi" w:cstheme="minorBidi"/>
          <w:kern w:val="2"/>
          <w:sz w:val="21"/>
          <w:szCs w:val="22"/>
          <w:lang w:val="en-US" w:eastAsia="zh-CN"/>
        </w:rPr>
      </w:pPr>
      <w:r>
        <w:t>5.1.3.2.3.2</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_Toc104546850 \h </w:instrText>
      </w:r>
      <w:r>
        <w:fldChar w:fldCharType="separate"/>
      </w:r>
      <w:r>
        <w:t>24</w:t>
      </w:r>
      <w:r>
        <w:fldChar w:fldCharType="end"/>
      </w:r>
    </w:p>
    <w:p w14:paraId="60B5AD22" w14:textId="0BB0051B" w:rsidR="001C2E62" w:rsidRDefault="001C2E62">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_Toc104546851 \h </w:instrText>
      </w:r>
      <w:r>
        <w:fldChar w:fldCharType="separate"/>
      </w:r>
      <w:r>
        <w:t>25</w:t>
      </w:r>
      <w:r>
        <w:fldChar w:fldCharType="end"/>
      </w:r>
    </w:p>
    <w:p w14:paraId="34BFEA5D" w14:textId="1A7BE8A8" w:rsidR="001C2E62" w:rsidRDefault="001C2E62">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ADRF Data Store Record</w:t>
      </w:r>
      <w:r>
        <w:tab/>
      </w:r>
      <w:r>
        <w:fldChar w:fldCharType="begin"/>
      </w:r>
      <w:r>
        <w:instrText xml:space="preserve"> PAGEREF _Toc104546852 \h </w:instrText>
      </w:r>
      <w:r>
        <w:fldChar w:fldCharType="separate"/>
      </w:r>
      <w:r>
        <w:t>25</w:t>
      </w:r>
      <w:r>
        <w:fldChar w:fldCharType="end"/>
      </w:r>
    </w:p>
    <w:p w14:paraId="418EB2AC" w14:textId="451F5AB1" w:rsidR="001C2E62" w:rsidRDefault="001C2E62">
      <w:pPr>
        <w:pStyle w:val="TOC5"/>
        <w:rPr>
          <w:rFonts w:asciiTheme="minorHAnsi" w:eastAsiaTheme="minorEastAsia" w:hAnsiTheme="minorHAnsi" w:cstheme="minorBidi"/>
          <w:kern w:val="2"/>
          <w:sz w:val="21"/>
          <w:szCs w:val="22"/>
          <w:lang w:val="en-US" w:eastAsia="zh-CN"/>
        </w:rPr>
      </w:pPr>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_Toc104546853 \h </w:instrText>
      </w:r>
      <w:r>
        <w:fldChar w:fldCharType="separate"/>
      </w:r>
      <w:r>
        <w:t>25</w:t>
      </w:r>
      <w:r>
        <w:fldChar w:fldCharType="end"/>
      </w:r>
    </w:p>
    <w:p w14:paraId="1A6955DD" w14:textId="231906C2" w:rsidR="001C2E62" w:rsidRDefault="001C2E62">
      <w:pPr>
        <w:pStyle w:val="TOC5"/>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_Toc104546854 \h </w:instrText>
      </w:r>
      <w:r>
        <w:fldChar w:fldCharType="separate"/>
      </w:r>
      <w:r>
        <w:t>25</w:t>
      </w:r>
      <w:r>
        <w:fldChar w:fldCharType="end"/>
      </w:r>
    </w:p>
    <w:p w14:paraId="560FCFE8" w14:textId="4CC9BC8B" w:rsidR="001C2E62" w:rsidRDefault="001C2E62">
      <w:pPr>
        <w:pStyle w:val="TOC5"/>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_Toc104546855 \h </w:instrText>
      </w:r>
      <w:r>
        <w:fldChar w:fldCharType="separate"/>
      </w:r>
      <w:r>
        <w:t>25</w:t>
      </w:r>
      <w:r>
        <w:fldChar w:fldCharType="end"/>
      </w:r>
    </w:p>
    <w:p w14:paraId="37A7E234" w14:textId="30CDA8BC" w:rsidR="001C2E62" w:rsidRDefault="001C2E62">
      <w:pPr>
        <w:pStyle w:val="TOC6"/>
        <w:rPr>
          <w:rFonts w:asciiTheme="minorHAnsi" w:eastAsiaTheme="minorEastAsia" w:hAnsiTheme="minorHAnsi" w:cstheme="minorBidi"/>
          <w:kern w:val="2"/>
          <w:sz w:val="21"/>
          <w:szCs w:val="22"/>
          <w:lang w:val="en-US" w:eastAsia="zh-CN"/>
        </w:rPr>
      </w:pPr>
      <w:r>
        <w:t>5.1.3.3.3.1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_Toc104546856 \h </w:instrText>
      </w:r>
      <w:r>
        <w:fldChar w:fldCharType="separate"/>
      </w:r>
      <w:r>
        <w:t>25</w:t>
      </w:r>
      <w:r>
        <w:fldChar w:fldCharType="end"/>
      </w:r>
    </w:p>
    <w:p w14:paraId="3E9DC673" w14:textId="7472ABE9" w:rsidR="001C2E62" w:rsidRDefault="001C2E62">
      <w:pPr>
        <w:pStyle w:val="TOC5"/>
        <w:rPr>
          <w:rFonts w:asciiTheme="minorHAnsi" w:eastAsiaTheme="minorEastAsia" w:hAnsiTheme="minorHAnsi" w:cstheme="minorBidi"/>
          <w:kern w:val="2"/>
          <w:sz w:val="21"/>
          <w:szCs w:val="22"/>
          <w:lang w:val="en-US" w:eastAsia="zh-CN"/>
        </w:rPr>
      </w:pPr>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_Toc104546857 \h </w:instrText>
      </w:r>
      <w:r>
        <w:fldChar w:fldCharType="separate"/>
      </w:r>
      <w:r>
        <w:t>26</w:t>
      </w:r>
      <w:r>
        <w:fldChar w:fldCharType="end"/>
      </w:r>
    </w:p>
    <w:p w14:paraId="45D2F049" w14:textId="5E401118" w:rsidR="001C2E62" w:rsidRDefault="001C2E62">
      <w:pPr>
        <w:pStyle w:val="TOC4"/>
        <w:rPr>
          <w:rFonts w:asciiTheme="minorHAnsi" w:eastAsiaTheme="minorEastAsia" w:hAnsiTheme="minorHAnsi" w:cstheme="minorBidi"/>
          <w:kern w:val="2"/>
          <w:sz w:val="21"/>
          <w:szCs w:val="22"/>
          <w:lang w:val="en-US" w:eastAsia="zh-CN"/>
        </w:rPr>
      </w:pPr>
      <w:r>
        <w:t>5.1.3.4</w:t>
      </w:r>
      <w:r>
        <w:rPr>
          <w:rFonts w:asciiTheme="minorHAnsi" w:eastAsiaTheme="minorEastAsia" w:hAnsiTheme="minorHAnsi" w:cstheme="minorBidi"/>
          <w:kern w:val="2"/>
          <w:sz w:val="21"/>
          <w:szCs w:val="22"/>
          <w:lang w:val="en-US" w:eastAsia="zh-CN"/>
        </w:rPr>
        <w:tab/>
      </w:r>
      <w:r>
        <w:t>Resource: ADRF Data Retrieval Subscriptions</w:t>
      </w:r>
      <w:r>
        <w:tab/>
      </w:r>
      <w:r>
        <w:fldChar w:fldCharType="begin"/>
      </w:r>
      <w:r>
        <w:instrText xml:space="preserve"> PAGEREF _Toc104546858 \h </w:instrText>
      </w:r>
      <w:r>
        <w:fldChar w:fldCharType="separate"/>
      </w:r>
      <w:r>
        <w:t>26</w:t>
      </w:r>
      <w:r>
        <w:fldChar w:fldCharType="end"/>
      </w:r>
    </w:p>
    <w:p w14:paraId="4858F770" w14:textId="74E1A4C4" w:rsidR="001C2E62" w:rsidRDefault="001C2E62">
      <w:pPr>
        <w:pStyle w:val="TOC5"/>
        <w:rPr>
          <w:rFonts w:asciiTheme="minorHAnsi" w:eastAsiaTheme="minorEastAsia" w:hAnsiTheme="minorHAnsi" w:cstheme="minorBidi"/>
          <w:kern w:val="2"/>
          <w:sz w:val="21"/>
          <w:szCs w:val="22"/>
          <w:lang w:val="en-US" w:eastAsia="zh-CN"/>
        </w:rPr>
      </w:pPr>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_Toc104546859 \h </w:instrText>
      </w:r>
      <w:r>
        <w:fldChar w:fldCharType="separate"/>
      </w:r>
      <w:r>
        <w:t>26</w:t>
      </w:r>
      <w:r>
        <w:fldChar w:fldCharType="end"/>
      </w:r>
    </w:p>
    <w:p w14:paraId="18195224" w14:textId="5411D866" w:rsidR="001C2E62" w:rsidRDefault="001C2E62">
      <w:pPr>
        <w:pStyle w:val="TOC5"/>
        <w:rPr>
          <w:rFonts w:asciiTheme="minorHAnsi" w:eastAsiaTheme="minorEastAsia" w:hAnsiTheme="minorHAnsi" w:cstheme="minorBidi"/>
          <w:kern w:val="2"/>
          <w:sz w:val="21"/>
          <w:szCs w:val="22"/>
          <w:lang w:val="en-US" w:eastAsia="zh-CN"/>
        </w:rPr>
      </w:pPr>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_Toc104546860 \h </w:instrText>
      </w:r>
      <w:r>
        <w:fldChar w:fldCharType="separate"/>
      </w:r>
      <w:r>
        <w:t>26</w:t>
      </w:r>
      <w:r>
        <w:fldChar w:fldCharType="end"/>
      </w:r>
    </w:p>
    <w:p w14:paraId="1E70E960" w14:textId="1F3C9D6D" w:rsidR="001C2E62" w:rsidRDefault="001C2E62">
      <w:pPr>
        <w:pStyle w:val="TOC5"/>
        <w:rPr>
          <w:rFonts w:asciiTheme="minorHAnsi" w:eastAsiaTheme="minorEastAsia" w:hAnsiTheme="minorHAnsi" w:cstheme="minorBidi"/>
          <w:kern w:val="2"/>
          <w:sz w:val="21"/>
          <w:szCs w:val="22"/>
          <w:lang w:val="en-US" w:eastAsia="zh-CN"/>
        </w:rPr>
      </w:pPr>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_Toc104546861 \h </w:instrText>
      </w:r>
      <w:r>
        <w:fldChar w:fldCharType="separate"/>
      </w:r>
      <w:r>
        <w:t>27</w:t>
      </w:r>
      <w:r>
        <w:fldChar w:fldCharType="end"/>
      </w:r>
    </w:p>
    <w:p w14:paraId="6CB5C77D" w14:textId="51CEC265" w:rsidR="001C2E62" w:rsidRDefault="001C2E62">
      <w:pPr>
        <w:pStyle w:val="TOC6"/>
        <w:rPr>
          <w:rFonts w:asciiTheme="minorHAnsi" w:eastAsiaTheme="minorEastAsia" w:hAnsiTheme="minorHAnsi" w:cstheme="minorBidi"/>
          <w:kern w:val="2"/>
          <w:sz w:val="21"/>
          <w:szCs w:val="22"/>
          <w:lang w:val="en-US" w:eastAsia="zh-CN"/>
        </w:rPr>
      </w:pPr>
      <w:r>
        <w:t>5.1.3.4.3.1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_Toc104546862 \h </w:instrText>
      </w:r>
      <w:r>
        <w:fldChar w:fldCharType="separate"/>
      </w:r>
      <w:r>
        <w:t>27</w:t>
      </w:r>
      <w:r>
        <w:fldChar w:fldCharType="end"/>
      </w:r>
    </w:p>
    <w:p w14:paraId="14B2E86B" w14:textId="44594C96" w:rsidR="001C2E62" w:rsidRDefault="001C2E62">
      <w:pPr>
        <w:pStyle w:val="TOC5"/>
        <w:rPr>
          <w:rFonts w:asciiTheme="minorHAnsi" w:eastAsiaTheme="minorEastAsia" w:hAnsiTheme="minorHAnsi" w:cstheme="minorBidi"/>
          <w:kern w:val="2"/>
          <w:sz w:val="21"/>
          <w:szCs w:val="22"/>
          <w:lang w:val="en-US" w:eastAsia="zh-CN"/>
        </w:rPr>
      </w:pPr>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_Toc104546863 \h </w:instrText>
      </w:r>
      <w:r>
        <w:fldChar w:fldCharType="separate"/>
      </w:r>
      <w:r>
        <w:t>27</w:t>
      </w:r>
      <w:r>
        <w:fldChar w:fldCharType="end"/>
      </w:r>
    </w:p>
    <w:p w14:paraId="2E8B1AD4" w14:textId="2142B62C" w:rsidR="001C2E62" w:rsidRDefault="001C2E62">
      <w:pPr>
        <w:pStyle w:val="TOC4"/>
        <w:rPr>
          <w:rFonts w:asciiTheme="minorHAnsi" w:eastAsiaTheme="minorEastAsia" w:hAnsiTheme="minorHAnsi" w:cstheme="minorBidi"/>
          <w:kern w:val="2"/>
          <w:sz w:val="21"/>
          <w:szCs w:val="22"/>
          <w:lang w:val="en-US" w:eastAsia="zh-CN"/>
        </w:rPr>
      </w:pPr>
      <w:r>
        <w:t>5.1.3.5</w:t>
      </w:r>
      <w:r>
        <w:rPr>
          <w:rFonts w:asciiTheme="minorHAnsi" w:eastAsiaTheme="minorEastAsia" w:hAnsiTheme="minorHAnsi" w:cstheme="minorBidi"/>
          <w:kern w:val="2"/>
          <w:sz w:val="21"/>
          <w:szCs w:val="22"/>
          <w:lang w:val="en-US" w:eastAsia="zh-CN"/>
        </w:rPr>
        <w:tab/>
      </w:r>
      <w:r>
        <w:t>Resource: Individual ADRF Data Retrieval Subscription</w:t>
      </w:r>
      <w:r>
        <w:tab/>
      </w:r>
      <w:r>
        <w:fldChar w:fldCharType="begin"/>
      </w:r>
      <w:r>
        <w:instrText xml:space="preserve"> PAGEREF _Toc104546864 \h </w:instrText>
      </w:r>
      <w:r>
        <w:fldChar w:fldCharType="separate"/>
      </w:r>
      <w:r>
        <w:t>27</w:t>
      </w:r>
      <w:r>
        <w:fldChar w:fldCharType="end"/>
      </w:r>
    </w:p>
    <w:p w14:paraId="2990F535" w14:textId="68FBE130" w:rsidR="001C2E62" w:rsidRDefault="001C2E62">
      <w:pPr>
        <w:pStyle w:val="TOC5"/>
        <w:rPr>
          <w:rFonts w:asciiTheme="minorHAnsi" w:eastAsiaTheme="minorEastAsia" w:hAnsiTheme="minorHAnsi" w:cstheme="minorBidi"/>
          <w:kern w:val="2"/>
          <w:sz w:val="21"/>
          <w:szCs w:val="22"/>
          <w:lang w:val="en-US" w:eastAsia="zh-CN"/>
        </w:rPr>
      </w:pPr>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_Toc104546865 \h </w:instrText>
      </w:r>
      <w:r>
        <w:fldChar w:fldCharType="separate"/>
      </w:r>
      <w:r>
        <w:t>27</w:t>
      </w:r>
      <w:r>
        <w:fldChar w:fldCharType="end"/>
      </w:r>
    </w:p>
    <w:p w14:paraId="391BC2F4" w14:textId="7D5EFFBF" w:rsidR="001C2E62" w:rsidRDefault="001C2E62">
      <w:pPr>
        <w:pStyle w:val="TOC5"/>
        <w:rPr>
          <w:rFonts w:asciiTheme="minorHAnsi" w:eastAsiaTheme="minorEastAsia" w:hAnsiTheme="minorHAnsi" w:cstheme="minorBidi"/>
          <w:kern w:val="2"/>
          <w:sz w:val="21"/>
          <w:szCs w:val="22"/>
          <w:lang w:val="en-US" w:eastAsia="zh-CN"/>
        </w:rPr>
      </w:pPr>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_Toc104546866 \h </w:instrText>
      </w:r>
      <w:r>
        <w:fldChar w:fldCharType="separate"/>
      </w:r>
      <w:r>
        <w:t>27</w:t>
      </w:r>
      <w:r>
        <w:fldChar w:fldCharType="end"/>
      </w:r>
    </w:p>
    <w:p w14:paraId="7912D62A" w14:textId="01A05401" w:rsidR="001C2E62" w:rsidRDefault="001C2E62">
      <w:pPr>
        <w:pStyle w:val="TOC5"/>
        <w:rPr>
          <w:rFonts w:asciiTheme="minorHAnsi" w:eastAsiaTheme="minorEastAsia" w:hAnsiTheme="minorHAnsi" w:cstheme="minorBidi"/>
          <w:kern w:val="2"/>
          <w:sz w:val="21"/>
          <w:szCs w:val="22"/>
          <w:lang w:val="en-US" w:eastAsia="zh-CN"/>
        </w:rPr>
      </w:pPr>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_Toc104546867 \h </w:instrText>
      </w:r>
      <w:r>
        <w:fldChar w:fldCharType="separate"/>
      </w:r>
      <w:r>
        <w:t>28</w:t>
      </w:r>
      <w:r>
        <w:fldChar w:fldCharType="end"/>
      </w:r>
    </w:p>
    <w:p w14:paraId="62AF0D0E" w14:textId="561B21D7" w:rsidR="001C2E62" w:rsidRDefault="001C2E62">
      <w:pPr>
        <w:pStyle w:val="TOC6"/>
        <w:rPr>
          <w:rFonts w:asciiTheme="minorHAnsi" w:eastAsiaTheme="minorEastAsia" w:hAnsiTheme="minorHAnsi" w:cstheme="minorBidi"/>
          <w:kern w:val="2"/>
          <w:sz w:val="21"/>
          <w:szCs w:val="22"/>
          <w:lang w:val="en-US" w:eastAsia="zh-CN"/>
        </w:rPr>
      </w:pPr>
      <w:r>
        <w:t>5.1.3.5.3.1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_Toc104546868 \h </w:instrText>
      </w:r>
      <w:r>
        <w:fldChar w:fldCharType="separate"/>
      </w:r>
      <w:r>
        <w:t>28</w:t>
      </w:r>
      <w:r>
        <w:fldChar w:fldCharType="end"/>
      </w:r>
    </w:p>
    <w:p w14:paraId="7094BF67" w14:textId="0F763E7F" w:rsidR="001C2E62" w:rsidRDefault="001C2E62">
      <w:pPr>
        <w:pStyle w:val="TOC5"/>
        <w:rPr>
          <w:rFonts w:asciiTheme="minorHAnsi" w:eastAsiaTheme="minorEastAsia" w:hAnsiTheme="minorHAnsi" w:cstheme="minorBidi"/>
          <w:kern w:val="2"/>
          <w:sz w:val="21"/>
          <w:szCs w:val="22"/>
          <w:lang w:val="en-US" w:eastAsia="zh-CN"/>
        </w:rPr>
      </w:pPr>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_Toc104546869 \h </w:instrText>
      </w:r>
      <w:r>
        <w:fldChar w:fldCharType="separate"/>
      </w:r>
      <w:r>
        <w:t>29</w:t>
      </w:r>
      <w:r>
        <w:fldChar w:fldCharType="end"/>
      </w:r>
    </w:p>
    <w:p w14:paraId="157FD326" w14:textId="3A285728" w:rsidR="001C2E62" w:rsidRDefault="001C2E62">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_Toc104546870 \h </w:instrText>
      </w:r>
      <w:r>
        <w:fldChar w:fldCharType="separate"/>
      </w:r>
      <w:r>
        <w:t>29</w:t>
      </w:r>
      <w:r>
        <w:fldChar w:fldCharType="end"/>
      </w:r>
    </w:p>
    <w:p w14:paraId="63D40EAD" w14:textId="73F9A169" w:rsidR="001C2E62" w:rsidRDefault="001C2E62">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_Toc104546871 \h </w:instrText>
      </w:r>
      <w:r>
        <w:fldChar w:fldCharType="separate"/>
      </w:r>
      <w:r>
        <w:t>29</w:t>
      </w:r>
      <w:r>
        <w:fldChar w:fldCharType="end"/>
      </w:r>
    </w:p>
    <w:p w14:paraId="5943F3B0" w14:textId="5F8F9F56" w:rsidR="001C2E62" w:rsidRDefault="001C2E62">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request-storage-sub</w:t>
      </w:r>
      <w:r>
        <w:tab/>
      </w:r>
      <w:r>
        <w:fldChar w:fldCharType="begin"/>
      </w:r>
      <w:r>
        <w:instrText xml:space="preserve"> PAGEREF _Toc104546872 \h </w:instrText>
      </w:r>
      <w:r>
        <w:fldChar w:fldCharType="separate"/>
      </w:r>
      <w:r>
        <w:t>29</w:t>
      </w:r>
      <w:r>
        <w:fldChar w:fldCharType="end"/>
      </w:r>
    </w:p>
    <w:p w14:paraId="1EE895E9" w14:textId="4971A2F0" w:rsidR="001C2E62" w:rsidRDefault="001C2E62">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_Toc104546873 \h </w:instrText>
      </w:r>
      <w:r>
        <w:fldChar w:fldCharType="separate"/>
      </w:r>
      <w:r>
        <w:t>29</w:t>
      </w:r>
      <w:r>
        <w:fldChar w:fldCharType="end"/>
      </w:r>
    </w:p>
    <w:p w14:paraId="5BCBBF7E" w14:textId="653B0C06" w:rsidR="001C2E62" w:rsidRDefault="001C2E62">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_Toc104546874 \h </w:instrText>
      </w:r>
      <w:r>
        <w:fldChar w:fldCharType="separate"/>
      </w:r>
      <w:r>
        <w:t>29</w:t>
      </w:r>
      <w:r>
        <w:fldChar w:fldCharType="end"/>
      </w:r>
    </w:p>
    <w:p w14:paraId="327E394A" w14:textId="1A932309" w:rsidR="001C2E62" w:rsidRDefault="001C2E62">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request-storage-sub-removal</w:t>
      </w:r>
      <w:r>
        <w:tab/>
      </w:r>
      <w:r>
        <w:fldChar w:fldCharType="begin"/>
      </w:r>
      <w:r>
        <w:instrText xml:space="preserve"> PAGEREF _Toc104546875 \h </w:instrText>
      </w:r>
      <w:r>
        <w:fldChar w:fldCharType="separate"/>
      </w:r>
      <w:r>
        <w:t>30</w:t>
      </w:r>
      <w:r>
        <w:fldChar w:fldCharType="end"/>
      </w:r>
    </w:p>
    <w:p w14:paraId="2F6890AB" w14:textId="5F89A220" w:rsidR="001C2E62" w:rsidRDefault="001C2E62">
      <w:pPr>
        <w:pStyle w:val="TOC5"/>
        <w:rPr>
          <w:rFonts w:asciiTheme="minorHAnsi" w:eastAsiaTheme="minorEastAsia" w:hAnsiTheme="minorHAnsi" w:cstheme="minorBidi"/>
          <w:kern w:val="2"/>
          <w:sz w:val="21"/>
          <w:szCs w:val="22"/>
          <w:lang w:val="en-US" w:eastAsia="zh-CN"/>
        </w:rPr>
      </w:pPr>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_Toc104546876 \h </w:instrText>
      </w:r>
      <w:r>
        <w:fldChar w:fldCharType="separate"/>
      </w:r>
      <w:r>
        <w:t>30</w:t>
      </w:r>
      <w:r>
        <w:fldChar w:fldCharType="end"/>
      </w:r>
    </w:p>
    <w:p w14:paraId="5982C038" w14:textId="0D60975D" w:rsidR="001C2E62" w:rsidRDefault="001C2E62">
      <w:pPr>
        <w:pStyle w:val="TOC5"/>
        <w:rPr>
          <w:rFonts w:asciiTheme="minorHAnsi" w:eastAsiaTheme="minorEastAsia" w:hAnsiTheme="minorHAnsi" w:cstheme="minorBidi"/>
          <w:kern w:val="2"/>
          <w:sz w:val="21"/>
          <w:szCs w:val="22"/>
          <w:lang w:val="en-US" w:eastAsia="zh-CN"/>
        </w:rPr>
      </w:pPr>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_Toc104546877 \h </w:instrText>
      </w:r>
      <w:r>
        <w:fldChar w:fldCharType="separate"/>
      </w:r>
      <w:r>
        <w:t>30</w:t>
      </w:r>
      <w:r>
        <w:fldChar w:fldCharType="end"/>
      </w:r>
    </w:p>
    <w:p w14:paraId="081504DB" w14:textId="007EAC4F" w:rsidR="001C2E62" w:rsidRDefault="001C2E62">
      <w:pPr>
        <w:pStyle w:val="TOC4"/>
        <w:rPr>
          <w:rFonts w:asciiTheme="minorHAnsi" w:eastAsiaTheme="minorEastAsia" w:hAnsiTheme="minorHAnsi" w:cstheme="minorBidi"/>
          <w:kern w:val="2"/>
          <w:sz w:val="21"/>
          <w:szCs w:val="22"/>
          <w:lang w:val="en-US" w:eastAsia="zh-CN"/>
        </w:rPr>
      </w:pPr>
      <w:r>
        <w:t>5.1.4.4</w:t>
      </w:r>
      <w:r>
        <w:rPr>
          <w:rFonts w:asciiTheme="minorHAnsi" w:eastAsiaTheme="minorEastAsia" w:hAnsiTheme="minorHAnsi" w:cstheme="minorBidi"/>
          <w:kern w:val="2"/>
          <w:sz w:val="21"/>
          <w:szCs w:val="22"/>
          <w:lang w:val="en-US" w:eastAsia="zh-CN"/>
        </w:rPr>
        <w:tab/>
      </w:r>
      <w:r>
        <w:t>Operation: remove-stored-data-analytics</w:t>
      </w:r>
      <w:r>
        <w:tab/>
      </w:r>
      <w:r>
        <w:fldChar w:fldCharType="begin"/>
      </w:r>
      <w:r>
        <w:instrText xml:space="preserve"> PAGEREF _Toc104546878 \h </w:instrText>
      </w:r>
      <w:r>
        <w:fldChar w:fldCharType="separate"/>
      </w:r>
      <w:r>
        <w:t>30</w:t>
      </w:r>
      <w:r>
        <w:fldChar w:fldCharType="end"/>
      </w:r>
    </w:p>
    <w:p w14:paraId="2967F73D" w14:textId="5597F2CF" w:rsidR="001C2E62" w:rsidRDefault="001C2E62">
      <w:pPr>
        <w:pStyle w:val="TOC5"/>
        <w:rPr>
          <w:rFonts w:asciiTheme="minorHAnsi" w:eastAsiaTheme="minorEastAsia" w:hAnsiTheme="minorHAnsi" w:cstheme="minorBidi"/>
          <w:kern w:val="2"/>
          <w:sz w:val="21"/>
          <w:szCs w:val="22"/>
          <w:lang w:val="en-US" w:eastAsia="zh-CN"/>
        </w:rPr>
      </w:pPr>
      <w:r>
        <w:t>5.1.4.4.1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_Toc104546879 \h </w:instrText>
      </w:r>
      <w:r>
        <w:fldChar w:fldCharType="separate"/>
      </w:r>
      <w:r>
        <w:t>30</w:t>
      </w:r>
      <w:r>
        <w:fldChar w:fldCharType="end"/>
      </w:r>
    </w:p>
    <w:p w14:paraId="1484A30C" w14:textId="0E5A95B6" w:rsidR="001C2E62" w:rsidRDefault="001C2E62">
      <w:pPr>
        <w:pStyle w:val="TOC5"/>
        <w:rPr>
          <w:rFonts w:asciiTheme="minorHAnsi" w:eastAsiaTheme="minorEastAsia" w:hAnsiTheme="minorHAnsi" w:cstheme="minorBidi"/>
          <w:kern w:val="2"/>
          <w:sz w:val="21"/>
          <w:szCs w:val="22"/>
          <w:lang w:val="en-US" w:eastAsia="zh-CN"/>
        </w:rPr>
      </w:pPr>
      <w:r>
        <w:t>5.1.4.4.2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_Toc104546880 \h </w:instrText>
      </w:r>
      <w:r>
        <w:fldChar w:fldCharType="separate"/>
      </w:r>
      <w:r>
        <w:t>30</w:t>
      </w:r>
      <w:r>
        <w:fldChar w:fldCharType="end"/>
      </w:r>
    </w:p>
    <w:p w14:paraId="3F6FCC91" w14:textId="44DE5718" w:rsidR="001C2E62" w:rsidRDefault="001C2E62">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_Toc104546881 \h </w:instrText>
      </w:r>
      <w:r>
        <w:fldChar w:fldCharType="separate"/>
      </w:r>
      <w:r>
        <w:t>31</w:t>
      </w:r>
      <w:r>
        <w:fldChar w:fldCharType="end"/>
      </w:r>
    </w:p>
    <w:p w14:paraId="3F079BE9" w14:textId="3FB01C79" w:rsidR="001C2E62" w:rsidRDefault="001C2E62">
      <w:pPr>
        <w:pStyle w:val="TOC4"/>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_Toc104546882 \h </w:instrText>
      </w:r>
      <w:r>
        <w:fldChar w:fldCharType="separate"/>
      </w:r>
      <w:r>
        <w:t>31</w:t>
      </w:r>
      <w:r>
        <w:fldChar w:fldCharType="end"/>
      </w:r>
    </w:p>
    <w:p w14:paraId="21F50D31" w14:textId="1B225BDA" w:rsidR="001C2E62" w:rsidRDefault="001C2E62">
      <w:pPr>
        <w:pStyle w:val="TOC4"/>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t>Retrieval Notification</w:t>
      </w:r>
      <w:r>
        <w:tab/>
      </w:r>
      <w:r>
        <w:fldChar w:fldCharType="begin"/>
      </w:r>
      <w:r>
        <w:instrText xml:space="preserve"> PAGEREF _Toc104546883 \h </w:instrText>
      </w:r>
      <w:r>
        <w:fldChar w:fldCharType="separate"/>
      </w:r>
      <w:r>
        <w:t>31</w:t>
      </w:r>
      <w:r>
        <w:fldChar w:fldCharType="end"/>
      </w:r>
    </w:p>
    <w:p w14:paraId="5107D895" w14:textId="0158A03E" w:rsidR="001C2E62" w:rsidRDefault="001C2E62">
      <w:pPr>
        <w:pStyle w:val="TOC5"/>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_Toc104546884 \h </w:instrText>
      </w:r>
      <w:r>
        <w:fldChar w:fldCharType="separate"/>
      </w:r>
      <w:r>
        <w:t>31</w:t>
      </w:r>
      <w:r>
        <w:fldChar w:fldCharType="end"/>
      </w:r>
    </w:p>
    <w:p w14:paraId="350CA66B" w14:textId="026C29DB" w:rsidR="001C2E62" w:rsidRDefault="001C2E62">
      <w:pPr>
        <w:pStyle w:val="TOC5"/>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_Toc104546885 \h </w:instrText>
      </w:r>
      <w:r>
        <w:fldChar w:fldCharType="separate"/>
      </w:r>
      <w:r>
        <w:t>31</w:t>
      </w:r>
      <w:r>
        <w:fldChar w:fldCharType="end"/>
      </w:r>
    </w:p>
    <w:p w14:paraId="41592BFD" w14:textId="5CC30429" w:rsidR="001C2E62" w:rsidRDefault="001C2E62">
      <w:pPr>
        <w:pStyle w:val="TOC5"/>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_Toc104546886 \h </w:instrText>
      </w:r>
      <w:r>
        <w:fldChar w:fldCharType="separate"/>
      </w:r>
      <w:r>
        <w:t>31</w:t>
      </w:r>
      <w:r>
        <w:fldChar w:fldCharType="end"/>
      </w:r>
    </w:p>
    <w:p w14:paraId="14F96FF1" w14:textId="742F430A" w:rsidR="001C2E62" w:rsidRDefault="001C2E62">
      <w:pPr>
        <w:pStyle w:val="TOC6"/>
        <w:rPr>
          <w:rFonts w:asciiTheme="minorHAnsi" w:eastAsiaTheme="minorEastAsia" w:hAnsiTheme="minorHAnsi" w:cstheme="minorBidi"/>
          <w:kern w:val="2"/>
          <w:sz w:val="21"/>
          <w:szCs w:val="22"/>
          <w:lang w:val="en-US" w:eastAsia="zh-CN"/>
        </w:rPr>
      </w:pPr>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_Toc104546887 \h </w:instrText>
      </w:r>
      <w:r>
        <w:fldChar w:fldCharType="separate"/>
      </w:r>
      <w:r>
        <w:t>31</w:t>
      </w:r>
      <w:r>
        <w:fldChar w:fldCharType="end"/>
      </w:r>
    </w:p>
    <w:p w14:paraId="40481AA9" w14:textId="0AF4C6AE" w:rsidR="001C2E62" w:rsidRDefault="001C2E62">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_Toc104546888 \h </w:instrText>
      </w:r>
      <w:r>
        <w:fldChar w:fldCharType="separate"/>
      </w:r>
      <w:r>
        <w:t>32</w:t>
      </w:r>
      <w:r>
        <w:fldChar w:fldCharType="end"/>
      </w:r>
    </w:p>
    <w:p w14:paraId="2933A262" w14:textId="07621C47" w:rsidR="001C2E62" w:rsidRDefault="001C2E62">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_Toc104546889 \h </w:instrText>
      </w:r>
      <w:r>
        <w:fldChar w:fldCharType="separate"/>
      </w:r>
      <w:r>
        <w:t>32</w:t>
      </w:r>
      <w:r>
        <w:fldChar w:fldCharType="end"/>
      </w:r>
    </w:p>
    <w:p w14:paraId="3CE94D0A" w14:textId="2913C818" w:rsidR="001C2E62" w:rsidRDefault="001C2E62">
      <w:pPr>
        <w:pStyle w:val="TOC4"/>
        <w:rPr>
          <w:rFonts w:asciiTheme="minorHAnsi" w:eastAsiaTheme="minorEastAsia" w:hAnsiTheme="minorHAnsi" w:cstheme="minorBidi"/>
          <w:kern w:val="2"/>
          <w:sz w:val="21"/>
          <w:szCs w:val="22"/>
          <w:lang w:val="en-US" w:eastAsia="zh-CN"/>
        </w:rPr>
      </w:pPr>
      <w:r w:rsidRPr="00BB1CCD">
        <w:rPr>
          <w:lang w:val="en-US"/>
        </w:rPr>
        <w:t>5.1.6.2</w:t>
      </w:r>
      <w:r>
        <w:rPr>
          <w:rFonts w:asciiTheme="minorHAnsi" w:eastAsiaTheme="minorEastAsia" w:hAnsiTheme="minorHAnsi" w:cstheme="minorBidi"/>
          <w:kern w:val="2"/>
          <w:sz w:val="21"/>
          <w:szCs w:val="22"/>
          <w:lang w:val="en-US" w:eastAsia="zh-CN"/>
        </w:rPr>
        <w:tab/>
      </w:r>
      <w:r w:rsidRPr="00BB1CCD">
        <w:rPr>
          <w:lang w:val="en-US"/>
        </w:rPr>
        <w:t>Structured data types</w:t>
      </w:r>
      <w:r>
        <w:tab/>
      </w:r>
      <w:r>
        <w:fldChar w:fldCharType="begin"/>
      </w:r>
      <w:r>
        <w:instrText xml:space="preserve"> PAGEREF _Toc104546890 \h </w:instrText>
      </w:r>
      <w:r>
        <w:fldChar w:fldCharType="separate"/>
      </w:r>
      <w:r>
        <w:t>34</w:t>
      </w:r>
      <w:r>
        <w:fldChar w:fldCharType="end"/>
      </w:r>
    </w:p>
    <w:p w14:paraId="5D3D3E64" w14:textId="56F0C27B" w:rsidR="001C2E62" w:rsidRDefault="001C2E62">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_Toc104546891 \h </w:instrText>
      </w:r>
      <w:r>
        <w:fldChar w:fldCharType="separate"/>
      </w:r>
      <w:r>
        <w:t>34</w:t>
      </w:r>
      <w:r>
        <w:fldChar w:fldCharType="end"/>
      </w:r>
    </w:p>
    <w:p w14:paraId="118F604B" w14:textId="4317EBAF" w:rsidR="001C2E62" w:rsidRDefault="001C2E62">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NadrfDataStoreRecord</w:t>
      </w:r>
      <w:r>
        <w:tab/>
      </w:r>
      <w:r>
        <w:fldChar w:fldCharType="begin"/>
      </w:r>
      <w:r>
        <w:instrText xml:space="preserve"> PAGEREF _Toc104546892 \h </w:instrText>
      </w:r>
      <w:r>
        <w:fldChar w:fldCharType="separate"/>
      </w:r>
      <w:r>
        <w:t>35</w:t>
      </w:r>
      <w:r>
        <w:fldChar w:fldCharType="end"/>
      </w:r>
    </w:p>
    <w:p w14:paraId="446DC82E" w14:textId="0D9EA9E7" w:rsidR="001C2E62" w:rsidRDefault="001C2E62">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NadrfDataStoreSubscription</w:t>
      </w:r>
      <w:r>
        <w:tab/>
      </w:r>
      <w:r>
        <w:fldChar w:fldCharType="begin"/>
      </w:r>
      <w:r>
        <w:instrText xml:space="preserve"> PAGEREF _Toc104546893 \h </w:instrText>
      </w:r>
      <w:r>
        <w:fldChar w:fldCharType="separate"/>
      </w:r>
      <w:r>
        <w:t>35</w:t>
      </w:r>
      <w:r>
        <w:fldChar w:fldCharType="end"/>
      </w:r>
    </w:p>
    <w:p w14:paraId="42A5699F" w14:textId="18125320" w:rsidR="001C2E62" w:rsidRDefault="001C2E62">
      <w:pPr>
        <w:pStyle w:val="TOC5"/>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Type: NadrfDataRetrievalSubscription</w:t>
      </w:r>
      <w:r>
        <w:tab/>
      </w:r>
      <w:r>
        <w:fldChar w:fldCharType="begin"/>
      </w:r>
      <w:r>
        <w:instrText xml:space="preserve"> PAGEREF _Toc104546894 \h </w:instrText>
      </w:r>
      <w:r>
        <w:fldChar w:fldCharType="separate"/>
      </w:r>
      <w:r>
        <w:t>36</w:t>
      </w:r>
      <w:r>
        <w:fldChar w:fldCharType="end"/>
      </w:r>
    </w:p>
    <w:p w14:paraId="5ED1DB97" w14:textId="708CE5D0" w:rsidR="001C2E62" w:rsidRDefault="001C2E62">
      <w:pPr>
        <w:pStyle w:val="TOC5"/>
        <w:rPr>
          <w:rFonts w:asciiTheme="minorHAnsi" w:eastAsiaTheme="minorEastAsia" w:hAnsiTheme="minorHAnsi" w:cstheme="minorBidi"/>
          <w:kern w:val="2"/>
          <w:sz w:val="21"/>
          <w:szCs w:val="22"/>
          <w:lang w:val="en-US" w:eastAsia="zh-CN"/>
        </w:rPr>
      </w:pPr>
      <w:r>
        <w:t>5.1.6.2.5</w:t>
      </w:r>
      <w:r>
        <w:rPr>
          <w:rFonts w:asciiTheme="minorHAnsi" w:eastAsiaTheme="minorEastAsia" w:hAnsiTheme="minorHAnsi" w:cstheme="minorBidi"/>
          <w:kern w:val="2"/>
          <w:sz w:val="21"/>
          <w:szCs w:val="22"/>
          <w:lang w:val="en-US" w:eastAsia="zh-CN"/>
        </w:rPr>
        <w:tab/>
      </w:r>
      <w:r>
        <w:t>Type: NadrfDataRetrievalNotification</w:t>
      </w:r>
      <w:r>
        <w:tab/>
      </w:r>
      <w:r>
        <w:fldChar w:fldCharType="begin"/>
      </w:r>
      <w:r>
        <w:instrText xml:space="preserve"> PAGEREF _Toc104546895 \h </w:instrText>
      </w:r>
      <w:r>
        <w:fldChar w:fldCharType="separate"/>
      </w:r>
      <w:r>
        <w:t>36</w:t>
      </w:r>
      <w:r>
        <w:fldChar w:fldCharType="end"/>
      </w:r>
    </w:p>
    <w:p w14:paraId="33E22019" w14:textId="10A9301E" w:rsidR="001C2E62" w:rsidRDefault="001C2E62">
      <w:pPr>
        <w:pStyle w:val="TOC5"/>
        <w:rPr>
          <w:rFonts w:asciiTheme="minorHAnsi" w:eastAsiaTheme="minorEastAsia" w:hAnsiTheme="minorHAnsi" w:cstheme="minorBidi"/>
          <w:kern w:val="2"/>
          <w:sz w:val="21"/>
          <w:szCs w:val="22"/>
          <w:lang w:val="en-US" w:eastAsia="zh-CN"/>
        </w:rPr>
      </w:pPr>
      <w:r>
        <w:t>5.1.6.2.6</w:t>
      </w:r>
      <w:r>
        <w:rPr>
          <w:rFonts w:asciiTheme="minorHAnsi" w:eastAsiaTheme="minorEastAsia" w:hAnsiTheme="minorHAnsi" w:cstheme="minorBidi"/>
          <w:kern w:val="2"/>
          <w:sz w:val="21"/>
          <w:szCs w:val="22"/>
          <w:lang w:val="en-US" w:eastAsia="zh-CN"/>
        </w:rPr>
        <w:tab/>
      </w:r>
      <w:r>
        <w:t>Type: NadrfDataStoreSubscriptionRef</w:t>
      </w:r>
      <w:r>
        <w:tab/>
      </w:r>
      <w:r>
        <w:fldChar w:fldCharType="begin"/>
      </w:r>
      <w:r>
        <w:instrText xml:space="preserve"> PAGEREF _Toc104546896 \h </w:instrText>
      </w:r>
      <w:r>
        <w:fldChar w:fldCharType="separate"/>
      </w:r>
      <w:r>
        <w:t>37</w:t>
      </w:r>
      <w:r>
        <w:fldChar w:fldCharType="end"/>
      </w:r>
    </w:p>
    <w:p w14:paraId="04F63CAC" w14:textId="2181D549" w:rsidR="001C2E62" w:rsidRDefault="001C2E62">
      <w:pPr>
        <w:pStyle w:val="TOC5"/>
        <w:rPr>
          <w:rFonts w:asciiTheme="minorHAnsi" w:eastAsiaTheme="minorEastAsia" w:hAnsiTheme="minorHAnsi" w:cstheme="minorBidi"/>
          <w:kern w:val="2"/>
          <w:sz w:val="21"/>
          <w:szCs w:val="22"/>
          <w:lang w:val="en-US" w:eastAsia="zh-CN"/>
        </w:rPr>
      </w:pPr>
      <w:r>
        <w:t>5.1.6.2.7</w:t>
      </w:r>
      <w:r>
        <w:rPr>
          <w:rFonts w:asciiTheme="minorHAnsi" w:eastAsiaTheme="minorEastAsia" w:hAnsiTheme="minorHAnsi" w:cstheme="minorBidi"/>
          <w:kern w:val="2"/>
          <w:sz w:val="21"/>
          <w:szCs w:val="22"/>
          <w:lang w:val="en-US" w:eastAsia="zh-CN"/>
        </w:rPr>
        <w:tab/>
      </w:r>
      <w:r>
        <w:t>Type: NadrfStoredDataSpec</w:t>
      </w:r>
      <w:r>
        <w:tab/>
      </w:r>
      <w:r>
        <w:fldChar w:fldCharType="begin"/>
      </w:r>
      <w:r>
        <w:instrText xml:space="preserve"> PAGEREF _Toc104546897 \h </w:instrText>
      </w:r>
      <w:r>
        <w:fldChar w:fldCharType="separate"/>
      </w:r>
      <w:r>
        <w:t>37</w:t>
      </w:r>
      <w:r>
        <w:fldChar w:fldCharType="end"/>
      </w:r>
    </w:p>
    <w:p w14:paraId="758240F0" w14:textId="62CD3635" w:rsidR="001C2E62" w:rsidRDefault="001C2E62">
      <w:pPr>
        <w:pStyle w:val="TOC5"/>
        <w:rPr>
          <w:rFonts w:asciiTheme="minorHAnsi" w:eastAsiaTheme="minorEastAsia" w:hAnsiTheme="minorHAnsi" w:cstheme="minorBidi"/>
          <w:kern w:val="2"/>
          <w:sz w:val="21"/>
          <w:szCs w:val="22"/>
          <w:lang w:val="en-US" w:eastAsia="zh-CN"/>
        </w:rPr>
      </w:pPr>
      <w:r>
        <w:t>5.1.6.2.8</w:t>
      </w:r>
      <w:r>
        <w:rPr>
          <w:rFonts w:asciiTheme="minorHAnsi" w:eastAsiaTheme="minorEastAsia" w:hAnsiTheme="minorHAnsi" w:cstheme="minorBidi"/>
          <w:kern w:val="2"/>
          <w:sz w:val="21"/>
          <w:szCs w:val="22"/>
          <w:lang w:val="en-US" w:eastAsia="zh-CN"/>
        </w:rPr>
        <w:tab/>
      </w:r>
      <w:r>
        <w:t>Type: DataSubscription</w:t>
      </w:r>
      <w:r>
        <w:tab/>
      </w:r>
      <w:r>
        <w:fldChar w:fldCharType="begin"/>
      </w:r>
      <w:r>
        <w:instrText xml:space="preserve"> PAGEREF _Toc104546898 \h </w:instrText>
      </w:r>
      <w:r>
        <w:fldChar w:fldCharType="separate"/>
      </w:r>
      <w:r>
        <w:t>37</w:t>
      </w:r>
      <w:r>
        <w:fldChar w:fldCharType="end"/>
      </w:r>
    </w:p>
    <w:p w14:paraId="210228B5" w14:textId="0E9A7E60" w:rsidR="001C2E62" w:rsidRDefault="001C2E62">
      <w:pPr>
        <w:pStyle w:val="TOC5"/>
        <w:rPr>
          <w:rFonts w:asciiTheme="minorHAnsi" w:eastAsiaTheme="minorEastAsia" w:hAnsiTheme="minorHAnsi" w:cstheme="minorBidi"/>
          <w:kern w:val="2"/>
          <w:sz w:val="21"/>
          <w:szCs w:val="22"/>
          <w:lang w:val="en-US" w:eastAsia="zh-CN"/>
        </w:rPr>
      </w:pPr>
      <w:r>
        <w:t>5.1.6.2.9</w:t>
      </w:r>
      <w:r>
        <w:rPr>
          <w:rFonts w:asciiTheme="minorHAnsi" w:eastAsiaTheme="minorEastAsia" w:hAnsiTheme="minorHAnsi" w:cstheme="minorBidi"/>
          <w:kern w:val="2"/>
          <w:sz w:val="21"/>
          <w:szCs w:val="22"/>
          <w:lang w:val="en-US" w:eastAsia="zh-CN"/>
        </w:rPr>
        <w:tab/>
      </w:r>
      <w:r>
        <w:t>Type: DataNotification</w:t>
      </w:r>
      <w:r>
        <w:tab/>
      </w:r>
      <w:r>
        <w:fldChar w:fldCharType="begin"/>
      </w:r>
      <w:r>
        <w:instrText xml:space="preserve"> PAGEREF _Toc104546899 \h </w:instrText>
      </w:r>
      <w:r>
        <w:fldChar w:fldCharType="separate"/>
      </w:r>
      <w:r>
        <w:t>38</w:t>
      </w:r>
      <w:r>
        <w:fldChar w:fldCharType="end"/>
      </w:r>
    </w:p>
    <w:p w14:paraId="6AE0626C" w14:textId="73ED97A5" w:rsidR="001C2E62" w:rsidRDefault="001C2E62">
      <w:pPr>
        <w:pStyle w:val="TOC4"/>
        <w:rPr>
          <w:rFonts w:asciiTheme="minorHAnsi" w:eastAsiaTheme="minorEastAsia" w:hAnsiTheme="minorHAnsi" w:cstheme="minorBidi"/>
          <w:kern w:val="2"/>
          <w:sz w:val="21"/>
          <w:szCs w:val="22"/>
          <w:lang w:val="en-US" w:eastAsia="zh-CN"/>
        </w:rPr>
      </w:pPr>
      <w:r w:rsidRPr="00BB1CCD">
        <w:rPr>
          <w:lang w:val="en-US"/>
        </w:rPr>
        <w:t>5.1.6.3</w:t>
      </w:r>
      <w:r>
        <w:rPr>
          <w:rFonts w:asciiTheme="minorHAnsi" w:eastAsiaTheme="minorEastAsia" w:hAnsiTheme="minorHAnsi" w:cstheme="minorBidi"/>
          <w:kern w:val="2"/>
          <w:sz w:val="21"/>
          <w:szCs w:val="22"/>
          <w:lang w:val="en-US" w:eastAsia="zh-CN"/>
        </w:rPr>
        <w:tab/>
      </w:r>
      <w:r w:rsidRPr="00BB1CCD">
        <w:rPr>
          <w:lang w:val="en-US"/>
        </w:rPr>
        <w:t>Simple data types and enumerations</w:t>
      </w:r>
      <w:r>
        <w:tab/>
      </w:r>
      <w:r>
        <w:fldChar w:fldCharType="begin"/>
      </w:r>
      <w:r>
        <w:instrText xml:space="preserve"> PAGEREF _Toc104546900 \h </w:instrText>
      </w:r>
      <w:r>
        <w:fldChar w:fldCharType="separate"/>
      </w:r>
      <w:r>
        <w:t>38</w:t>
      </w:r>
      <w:r>
        <w:fldChar w:fldCharType="end"/>
      </w:r>
    </w:p>
    <w:p w14:paraId="3D2CABB1" w14:textId="07D35574" w:rsidR="001C2E62" w:rsidRDefault="001C2E62">
      <w:pPr>
        <w:pStyle w:val="TOC4"/>
        <w:rPr>
          <w:rFonts w:asciiTheme="minorHAnsi" w:eastAsiaTheme="minorEastAsia" w:hAnsiTheme="minorHAnsi" w:cstheme="minorBidi"/>
          <w:kern w:val="2"/>
          <w:sz w:val="21"/>
          <w:szCs w:val="22"/>
          <w:lang w:val="en-US" w:eastAsia="zh-CN"/>
        </w:rPr>
      </w:pPr>
      <w:r w:rsidRPr="00BB1CCD">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_Toc104546901 \h </w:instrText>
      </w:r>
      <w:r>
        <w:fldChar w:fldCharType="separate"/>
      </w:r>
      <w:r>
        <w:t>38</w:t>
      </w:r>
      <w:r>
        <w:fldChar w:fldCharType="end"/>
      </w:r>
    </w:p>
    <w:p w14:paraId="75C372D9" w14:textId="34CB19A0" w:rsidR="001C2E62" w:rsidRDefault="001C2E62">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_Toc104546902 \h </w:instrText>
      </w:r>
      <w:r>
        <w:fldChar w:fldCharType="separate"/>
      </w:r>
      <w:r>
        <w:t>38</w:t>
      </w:r>
      <w:r>
        <w:fldChar w:fldCharType="end"/>
      </w:r>
    </w:p>
    <w:p w14:paraId="6619EEF5" w14:textId="016B7036" w:rsidR="001C2E62" w:rsidRDefault="001C2E62">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_Toc104546903 \h </w:instrText>
      </w:r>
      <w:r>
        <w:fldChar w:fldCharType="separate"/>
      </w:r>
      <w:r>
        <w:t>38</w:t>
      </w:r>
      <w:r>
        <w:fldChar w:fldCharType="end"/>
      </w:r>
    </w:p>
    <w:p w14:paraId="0BF11E39" w14:textId="776849F8" w:rsidR="001C2E62" w:rsidRDefault="001C2E62">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_Toc104546904 \h </w:instrText>
      </w:r>
      <w:r>
        <w:fldChar w:fldCharType="separate"/>
      </w:r>
      <w:r>
        <w:t>38</w:t>
      </w:r>
      <w:r>
        <w:fldChar w:fldCharType="end"/>
      </w:r>
    </w:p>
    <w:p w14:paraId="3C2135CB" w14:textId="5C9056E1" w:rsidR="001C2E62" w:rsidRDefault="001C2E62">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_Toc104546905 \h </w:instrText>
      </w:r>
      <w:r>
        <w:fldChar w:fldCharType="separate"/>
      </w:r>
      <w:r>
        <w:t>38</w:t>
      </w:r>
      <w:r>
        <w:fldChar w:fldCharType="end"/>
      </w:r>
    </w:p>
    <w:p w14:paraId="6119725A" w14:textId="4CFAEB79" w:rsidR="001C2E62" w:rsidRDefault="001C2E62">
      <w:pPr>
        <w:pStyle w:val="TOC3"/>
        <w:rPr>
          <w:rFonts w:asciiTheme="minorHAnsi" w:eastAsiaTheme="minorEastAsia" w:hAnsiTheme="minorHAnsi" w:cstheme="minorBidi"/>
          <w:kern w:val="2"/>
          <w:sz w:val="21"/>
          <w:szCs w:val="22"/>
          <w:lang w:val="en-US" w:eastAsia="zh-CN"/>
        </w:rPr>
      </w:pPr>
      <w:r>
        <w:lastRenderedPageBreak/>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_Toc104546906 \h </w:instrText>
      </w:r>
      <w:r>
        <w:fldChar w:fldCharType="separate"/>
      </w:r>
      <w:r>
        <w:t>38</w:t>
      </w:r>
      <w:r>
        <w:fldChar w:fldCharType="end"/>
      </w:r>
    </w:p>
    <w:p w14:paraId="2844DD15" w14:textId="2DB12AF2" w:rsidR="001C2E62" w:rsidRDefault="001C2E62">
      <w:pPr>
        <w:pStyle w:val="TOC3"/>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_Toc104546907 \h </w:instrText>
      </w:r>
      <w:r>
        <w:fldChar w:fldCharType="separate"/>
      </w:r>
      <w:r>
        <w:t>39</w:t>
      </w:r>
      <w:r>
        <w:fldChar w:fldCharType="end"/>
      </w:r>
    </w:p>
    <w:p w14:paraId="74E2482A" w14:textId="2C5A42E5" w:rsidR="001C2E62" w:rsidRDefault="001C2E62">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_Toc104546908 \h </w:instrText>
      </w:r>
      <w:r>
        <w:fldChar w:fldCharType="separate"/>
      </w:r>
      <w:r>
        <w:t>40</w:t>
      </w:r>
      <w:r>
        <w:fldChar w:fldCharType="end"/>
      </w:r>
    </w:p>
    <w:p w14:paraId="27F775C9" w14:textId="5FFDE8C9" w:rsidR="001C2E62" w:rsidRDefault="001C2E62">
      <w:pPr>
        <w:pStyle w:val="TOC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_Toc104546909 \h </w:instrText>
      </w:r>
      <w:r>
        <w:fldChar w:fldCharType="separate"/>
      </w:r>
      <w:r>
        <w:t>40</w:t>
      </w:r>
      <w:r>
        <w:fldChar w:fldCharType="end"/>
      </w:r>
    </w:p>
    <w:p w14:paraId="5B6E63AE" w14:textId="5CD103C7" w:rsidR="001C2E62" w:rsidRDefault="001C2E62">
      <w:pPr>
        <w:pStyle w:val="TOC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_Toc104546910 \h </w:instrText>
      </w:r>
      <w:r>
        <w:fldChar w:fldCharType="separate"/>
      </w:r>
      <w:r>
        <w:t>40</w:t>
      </w:r>
      <w:r>
        <w:fldChar w:fldCharType="end"/>
      </w:r>
    </w:p>
    <w:p w14:paraId="34F2E4E0" w14:textId="22EFFE4F" w:rsidR="001C2E62" w:rsidRDefault="001C2E62">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_Toc104546911 \h </w:instrText>
      </w:r>
      <w:r>
        <w:fldChar w:fldCharType="separate"/>
      </w:r>
      <w:r>
        <w:t>50</w:t>
      </w:r>
      <w:r>
        <w:fldChar w:fldCharType="end"/>
      </w:r>
    </w:p>
    <w:p w14:paraId="363B9C19" w14:textId="658BECF8" w:rsidR="00876C3C" w:rsidRDefault="001C2E62">
      <w:r>
        <w:rPr>
          <w:noProof/>
          <w:sz w:val="22"/>
        </w:rPr>
        <w:fldChar w:fldCharType="end"/>
      </w:r>
    </w:p>
    <w:p w14:paraId="27E03616" w14:textId="77777777" w:rsidR="00876C3C" w:rsidRDefault="00A10542">
      <w:pPr>
        <w:pStyle w:val="1"/>
      </w:pPr>
      <w:r>
        <w:br w:type="page"/>
      </w:r>
      <w:bookmarkStart w:id="9" w:name="foreword"/>
      <w:bookmarkStart w:id="10" w:name="_Toc2086433"/>
      <w:bookmarkStart w:id="11" w:name="_Toc35971368"/>
      <w:bookmarkStart w:id="12" w:name="_Toc36812099"/>
      <w:bookmarkStart w:id="13" w:name="_Toc72766411"/>
      <w:bookmarkStart w:id="14" w:name="_Toc72766984"/>
      <w:bookmarkStart w:id="15" w:name="_Toc73042436"/>
      <w:bookmarkStart w:id="16" w:name="_Toc81242780"/>
      <w:bookmarkStart w:id="17" w:name="_Toc89426523"/>
      <w:bookmarkStart w:id="18" w:name="_Toc94020308"/>
      <w:bookmarkStart w:id="19" w:name="_Toc97034838"/>
      <w:bookmarkStart w:id="20" w:name="_Toc97037715"/>
      <w:bookmarkStart w:id="21" w:name="_Toc100939924"/>
      <w:bookmarkStart w:id="22" w:name="_Toc104546790"/>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p>
    <w:p w14:paraId="5F87BD03" w14:textId="77777777" w:rsidR="00876C3C" w:rsidRDefault="00A10542">
      <w:r>
        <w:t xml:space="preserve">This Technical </w:t>
      </w:r>
      <w:bookmarkStart w:id="23" w:name="spectype3"/>
      <w:r>
        <w:t>Specification</w:t>
      </w:r>
      <w:bookmarkEnd w:id="23"/>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24" w:name="introduction"/>
      <w:bookmarkStart w:id="25" w:name="_Toc35971369"/>
      <w:bookmarkStart w:id="26" w:name="_Toc36812100"/>
      <w:bookmarkStart w:id="27" w:name="_Toc72766412"/>
      <w:bookmarkStart w:id="28" w:name="_Toc72766985"/>
      <w:bookmarkStart w:id="29" w:name="_Toc73042437"/>
      <w:bookmarkStart w:id="30" w:name="_Toc81242781"/>
      <w:bookmarkStart w:id="31" w:name="_Toc89426524"/>
      <w:bookmarkStart w:id="32" w:name="_Toc94020309"/>
      <w:bookmarkStart w:id="33" w:name="_Toc97034839"/>
      <w:bookmarkStart w:id="34" w:name="_Toc97037716"/>
      <w:bookmarkStart w:id="35" w:name="_Toc100939925"/>
      <w:bookmarkStart w:id="36" w:name="_Toc104546791"/>
      <w:bookmarkEnd w:id="24"/>
      <w:r>
        <w:t>Introduction</w:t>
      </w:r>
      <w:bookmarkEnd w:id="25"/>
      <w:bookmarkEnd w:id="26"/>
      <w:bookmarkEnd w:id="27"/>
      <w:bookmarkEnd w:id="28"/>
      <w:bookmarkEnd w:id="29"/>
      <w:bookmarkEnd w:id="30"/>
      <w:bookmarkEnd w:id="31"/>
      <w:bookmarkEnd w:id="32"/>
      <w:bookmarkEnd w:id="33"/>
      <w:bookmarkEnd w:id="34"/>
      <w:bookmarkEnd w:id="35"/>
      <w:bookmarkEnd w:id="36"/>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37" w:name="_Toc510696578"/>
      <w:bookmarkStart w:id="38" w:name="_Toc35971370"/>
      <w:bookmarkStart w:id="39" w:name="_Toc36812101"/>
      <w:bookmarkStart w:id="40" w:name="_Toc72766413"/>
      <w:bookmarkStart w:id="41" w:name="_Toc72766986"/>
      <w:bookmarkStart w:id="42" w:name="_Toc73042438"/>
      <w:bookmarkStart w:id="43" w:name="_Toc81242782"/>
      <w:bookmarkStart w:id="44" w:name="_Toc89426525"/>
      <w:bookmarkStart w:id="45" w:name="_Toc94020310"/>
      <w:bookmarkStart w:id="46" w:name="_Toc97034840"/>
      <w:bookmarkStart w:id="47" w:name="_Toc97037717"/>
      <w:bookmarkStart w:id="48" w:name="_Toc100939926"/>
      <w:bookmarkStart w:id="49" w:name="_Toc104546792"/>
      <w:r>
        <w:lastRenderedPageBreak/>
        <w:t>1</w:t>
      </w:r>
      <w:r>
        <w:tab/>
        <w:t>Scope</w:t>
      </w:r>
      <w:bookmarkEnd w:id="37"/>
      <w:bookmarkEnd w:id="38"/>
      <w:bookmarkEnd w:id="39"/>
      <w:bookmarkEnd w:id="40"/>
      <w:bookmarkEnd w:id="41"/>
      <w:bookmarkEnd w:id="42"/>
      <w:bookmarkEnd w:id="43"/>
      <w:bookmarkEnd w:id="44"/>
      <w:bookmarkEnd w:id="45"/>
      <w:bookmarkEnd w:id="46"/>
      <w:bookmarkEnd w:id="47"/>
      <w:bookmarkEnd w:id="48"/>
      <w:bookmarkEnd w:id="49"/>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50" w:name="_Toc510696579"/>
      <w:bookmarkStart w:id="51" w:name="_Toc35971371"/>
      <w:bookmarkStart w:id="52" w:name="_Toc36812102"/>
      <w:bookmarkStart w:id="53" w:name="_Toc72766414"/>
      <w:bookmarkStart w:id="54" w:name="_Toc72766987"/>
      <w:bookmarkStart w:id="55" w:name="_Toc73042439"/>
      <w:bookmarkStart w:id="56" w:name="_Toc81242783"/>
      <w:bookmarkStart w:id="57" w:name="_Toc89426526"/>
      <w:bookmarkStart w:id="58" w:name="_Toc94020311"/>
      <w:bookmarkStart w:id="59" w:name="_Toc97034841"/>
      <w:bookmarkStart w:id="60" w:name="_Toc97037718"/>
      <w:bookmarkStart w:id="61" w:name="_Toc100939927"/>
      <w:bookmarkStart w:id="62" w:name="_Toc104546793"/>
      <w:r>
        <w:t>2</w:t>
      </w:r>
      <w:r>
        <w:tab/>
        <w:t>References</w:t>
      </w:r>
      <w:bookmarkEnd w:id="50"/>
      <w:bookmarkEnd w:id="51"/>
      <w:bookmarkEnd w:id="52"/>
      <w:bookmarkEnd w:id="53"/>
      <w:bookmarkEnd w:id="54"/>
      <w:bookmarkEnd w:id="55"/>
      <w:bookmarkEnd w:id="56"/>
      <w:bookmarkEnd w:id="57"/>
      <w:bookmarkEnd w:id="58"/>
      <w:bookmarkEnd w:id="59"/>
      <w:bookmarkEnd w:id="60"/>
      <w:bookmarkEnd w:id="61"/>
      <w:bookmarkEnd w:id="62"/>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63" w:name="OLE_LINK1"/>
      <w:bookmarkStart w:id="64" w:name="OLE_LINK2"/>
      <w:bookmarkStart w:id="65" w:name="OLE_LINK3"/>
      <w:bookmarkStart w:id="66"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3"/>
    <w:bookmarkEnd w:id="64"/>
    <w:bookmarkEnd w:id="65"/>
    <w:bookmarkEnd w:id="66"/>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67" w:name="_Hlk494379671"/>
      <w:r w:rsidR="00CE2746">
        <w:rPr>
          <w:noProof/>
        </w:rPr>
        <w:t>Session Management Event Exposure</w:t>
      </w:r>
      <w:bookmarkEnd w:id="67"/>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5139907D" w:rsidR="005447B1" w:rsidRPr="005447B1" w:rsidRDefault="005447B1">
      <w:pPr>
        <w:pStyle w:val="EX"/>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3B87E96D" w14:textId="77777777" w:rsidR="00876C3C" w:rsidRDefault="00A10542">
      <w:pPr>
        <w:pStyle w:val="1"/>
      </w:pPr>
      <w:bookmarkStart w:id="68" w:name="_Toc510696580"/>
      <w:bookmarkStart w:id="69" w:name="_Toc35971372"/>
      <w:bookmarkStart w:id="70" w:name="_Toc36812103"/>
      <w:bookmarkStart w:id="71" w:name="_Toc72766415"/>
      <w:bookmarkStart w:id="72" w:name="_Toc72766988"/>
      <w:bookmarkStart w:id="73" w:name="_Toc73042440"/>
      <w:bookmarkStart w:id="74" w:name="_Toc81242784"/>
      <w:bookmarkStart w:id="75" w:name="_Toc89426527"/>
      <w:bookmarkStart w:id="76" w:name="_Toc94020312"/>
      <w:bookmarkStart w:id="77" w:name="_Toc97034842"/>
      <w:bookmarkStart w:id="78" w:name="_Toc97037719"/>
      <w:bookmarkStart w:id="79" w:name="_Toc100939928"/>
      <w:bookmarkStart w:id="80" w:name="_Toc104546794"/>
      <w:r>
        <w:t>3</w:t>
      </w:r>
      <w:r>
        <w:tab/>
        <w:t>Definitions, symbols and abbreviations</w:t>
      </w:r>
      <w:bookmarkEnd w:id="68"/>
      <w:bookmarkEnd w:id="69"/>
      <w:bookmarkEnd w:id="70"/>
      <w:bookmarkEnd w:id="71"/>
      <w:bookmarkEnd w:id="72"/>
      <w:bookmarkEnd w:id="73"/>
      <w:bookmarkEnd w:id="74"/>
      <w:bookmarkEnd w:id="75"/>
      <w:bookmarkEnd w:id="76"/>
      <w:bookmarkEnd w:id="77"/>
      <w:bookmarkEnd w:id="78"/>
      <w:bookmarkEnd w:id="79"/>
      <w:bookmarkEnd w:id="80"/>
    </w:p>
    <w:p w14:paraId="6812CAFE" w14:textId="77777777" w:rsidR="00876C3C" w:rsidRDefault="00A10542">
      <w:pPr>
        <w:pStyle w:val="2"/>
      </w:pPr>
      <w:bookmarkStart w:id="81" w:name="_Toc510696581"/>
      <w:bookmarkStart w:id="82" w:name="_Toc35971373"/>
      <w:bookmarkStart w:id="83" w:name="_Toc36812104"/>
      <w:bookmarkStart w:id="84" w:name="_Toc72766416"/>
      <w:bookmarkStart w:id="85" w:name="_Toc72766989"/>
      <w:bookmarkStart w:id="86" w:name="_Toc73042441"/>
      <w:bookmarkStart w:id="87" w:name="_Toc81242785"/>
      <w:bookmarkStart w:id="88" w:name="_Toc89426528"/>
      <w:bookmarkStart w:id="89" w:name="_Toc94020313"/>
      <w:bookmarkStart w:id="90" w:name="_Toc97034843"/>
      <w:bookmarkStart w:id="91" w:name="_Toc97037720"/>
      <w:bookmarkStart w:id="92" w:name="_Toc100939929"/>
      <w:bookmarkStart w:id="93" w:name="_Toc104546795"/>
      <w:r>
        <w:t>3.1</w:t>
      </w:r>
      <w:r>
        <w:tab/>
        <w:t>Definitions</w:t>
      </w:r>
      <w:bookmarkEnd w:id="81"/>
      <w:bookmarkEnd w:id="82"/>
      <w:bookmarkEnd w:id="83"/>
      <w:bookmarkEnd w:id="84"/>
      <w:bookmarkEnd w:id="85"/>
      <w:bookmarkEnd w:id="86"/>
      <w:bookmarkEnd w:id="87"/>
      <w:bookmarkEnd w:id="88"/>
      <w:bookmarkEnd w:id="89"/>
      <w:bookmarkEnd w:id="90"/>
      <w:bookmarkEnd w:id="91"/>
      <w:bookmarkEnd w:id="92"/>
      <w:bookmarkEnd w:id="93"/>
    </w:p>
    <w:p w14:paraId="34026EA8" w14:textId="48770479" w:rsidR="00876C3C" w:rsidRDefault="00A10542">
      <w:r>
        <w:t xml:space="preserve">For the purposes of the present document, the terms and definitions given in </w:t>
      </w:r>
      <w:bookmarkStart w:id="94" w:name="OLE_LINK6"/>
      <w:bookmarkStart w:id="95" w:name="OLE_LINK7"/>
      <w:bookmarkStart w:id="96" w:name="OLE_LINK8"/>
      <w:r>
        <w:t xml:space="preserve">3GPP </w:t>
      </w:r>
      <w:bookmarkEnd w:id="94"/>
      <w:bookmarkEnd w:id="95"/>
      <w:bookmarkEnd w:id="96"/>
      <w:r>
        <w:t>TR 21.905 [1] and the following apply. A term defined in the present document takes precedence over the definition of the same term, if any, in 3GPP TR 21.905 [1].</w:t>
      </w:r>
    </w:p>
    <w:p w14:paraId="5C5BEA96" w14:textId="77777777" w:rsidR="00876C3C" w:rsidRDefault="00A10542">
      <w:pPr>
        <w:pStyle w:val="Guidance"/>
      </w:pPr>
      <w:r>
        <w:t>Definition format (</w:t>
      </w:r>
      <w:smartTag w:uri="urn:schemas-microsoft-com:office:smarttags" w:element="place">
        <w:smartTag w:uri="urn:schemas-microsoft-com:office:smarttags" w:element="City">
          <w:r>
            <w:t>Normal</w:t>
          </w:r>
        </w:smartTag>
      </w:smartTag>
      <w:r>
        <w:t>)</w:t>
      </w:r>
    </w:p>
    <w:p w14:paraId="4D43683D" w14:textId="77777777" w:rsidR="00876C3C" w:rsidRDefault="00A10542">
      <w:pPr>
        <w:pStyle w:val="Guidance"/>
      </w:pPr>
      <w:r>
        <w:rPr>
          <w:b/>
        </w:rPr>
        <w:t>&lt;defined term&gt;:</w:t>
      </w:r>
      <w:r>
        <w:t xml:space="preserve"> &lt;definition&gt;.</w:t>
      </w:r>
    </w:p>
    <w:p w14:paraId="2E02CDA5" w14:textId="77777777" w:rsidR="00876C3C" w:rsidRDefault="00A10542">
      <w:r>
        <w:rPr>
          <w:b/>
        </w:rPr>
        <w:t>example:</w:t>
      </w:r>
      <w:r>
        <w:t xml:space="preserve"> text used to clarify abstract rules by applying them literally.</w:t>
      </w:r>
    </w:p>
    <w:p w14:paraId="3C97F27B" w14:textId="77777777" w:rsidR="00876C3C" w:rsidRDefault="00A10542">
      <w:pPr>
        <w:pStyle w:val="2"/>
      </w:pPr>
      <w:bookmarkStart w:id="97" w:name="_Toc510696582"/>
      <w:bookmarkStart w:id="98" w:name="_Toc35971374"/>
      <w:bookmarkStart w:id="99" w:name="_Toc36812105"/>
      <w:bookmarkStart w:id="100" w:name="_Toc72766417"/>
      <w:bookmarkStart w:id="101" w:name="_Toc72766990"/>
      <w:bookmarkStart w:id="102" w:name="_Toc73042442"/>
      <w:bookmarkStart w:id="103" w:name="_Toc81242786"/>
      <w:bookmarkStart w:id="104" w:name="_Toc89426529"/>
      <w:bookmarkStart w:id="105" w:name="_Toc94020314"/>
      <w:bookmarkStart w:id="106" w:name="_Toc97034844"/>
      <w:bookmarkStart w:id="107" w:name="_Toc97037721"/>
      <w:bookmarkStart w:id="108" w:name="_Toc100939930"/>
      <w:bookmarkStart w:id="109" w:name="_Toc104546796"/>
      <w:r>
        <w:t>3.2</w:t>
      </w:r>
      <w:r>
        <w:tab/>
        <w:t>Symbols</w:t>
      </w:r>
      <w:bookmarkEnd w:id="97"/>
      <w:bookmarkEnd w:id="98"/>
      <w:bookmarkEnd w:id="99"/>
      <w:bookmarkEnd w:id="100"/>
      <w:bookmarkEnd w:id="101"/>
      <w:bookmarkEnd w:id="102"/>
      <w:bookmarkEnd w:id="103"/>
      <w:bookmarkEnd w:id="104"/>
      <w:bookmarkEnd w:id="105"/>
      <w:bookmarkEnd w:id="106"/>
      <w:bookmarkEnd w:id="107"/>
      <w:bookmarkEnd w:id="108"/>
      <w:bookmarkEnd w:id="109"/>
    </w:p>
    <w:p w14:paraId="2C3E33B9" w14:textId="77777777" w:rsidR="00876C3C" w:rsidRDefault="00A10542">
      <w:pPr>
        <w:keepNext/>
      </w:pPr>
      <w:r>
        <w:t>For the purposes of the present document, the following symbols apply:</w:t>
      </w:r>
    </w:p>
    <w:p w14:paraId="69530E48" w14:textId="77777777" w:rsidR="00876C3C" w:rsidRDefault="00A10542">
      <w:pPr>
        <w:pStyle w:val="Guidance"/>
      </w:pPr>
      <w:r>
        <w:t>Symbol format (EW)</w:t>
      </w:r>
    </w:p>
    <w:p w14:paraId="3257C456" w14:textId="77777777" w:rsidR="00876C3C" w:rsidRDefault="00A10542">
      <w:pPr>
        <w:pStyle w:val="EW"/>
      </w:pPr>
      <w:r>
        <w:t>&lt;symbol&gt;</w:t>
      </w:r>
      <w:r>
        <w:tab/>
        <w:t>&lt;Explanation&gt;</w:t>
      </w:r>
    </w:p>
    <w:p w14:paraId="6C13EB76" w14:textId="77777777" w:rsidR="00876C3C" w:rsidRDefault="00876C3C">
      <w:pPr>
        <w:pStyle w:val="EW"/>
      </w:pPr>
    </w:p>
    <w:p w14:paraId="533CEE00" w14:textId="77777777" w:rsidR="00876C3C" w:rsidRDefault="00A10542">
      <w:pPr>
        <w:pStyle w:val="2"/>
      </w:pPr>
      <w:bookmarkStart w:id="110" w:name="_Toc510696583"/>
      <w:bookmarkStart w:id="111" w:name="_Toc35971375"/>
      <w:bookmarkStart w:id="112" w:name="_Toc36812106"/>
      <w:bookmarkStart w:id="113" w:name="_Toc72766418"/>
      <w:bookmarkStart w:id="114" w:name="_Toc72766991"/>
      <w:bookmarkStart w:id="115" w:name="_Toc73042443"/>
      <w:bookmarkStart w:id="116" w:name="_Toc81242787"/>
      <w:bookmarkStart w:id="117" w:name="_Toc89426530"/>
      <w:bookmarkStart w:id="118" w:name="_Toc94020315"/>
      <w:bookmarkStart w:id="119" w:name="_Toc97034845"/>
      <w:bookmarkStart w:id="120" w:name="_Toc97037722"/>
      <w:bookmarkStart w:id="121" w:name="_Toc100939931"/>
      <w:bookmarkStart w:id="122" w:name="_Toc104546797"/>
      <w:r>
        <w:t>3.3</w:t>
      </w:r>
      <w:r>
        <w:tab/>
        <w:t>Abbreviations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1"/>
      </w:pPr>
      <w:bookmarkStart w:id="123" w:name="_Toc510696585"/>
      <w:bookmarkStart w:id="124" w:name="_Toc35971377"/>
      <w:bookmarkStart w:id="125" w:name="_Toc36812108"/>
      <w:bookmarkStart w:id="126" w:name="_Toc72766419"/>
      <w:bookmarkStart w:id="127" w:name="_Toc72766992"/>
      <w:bookmarkStart w:id="128" w:name="_Toc73042444"/>
      <w:bookmarkStart w:id="129" w:name="_Toc81242788"/>
      <w:bookmarkStart w:id="130" w:name="_Toc89426531"/>
      <w:bookmarkStart w:id="131" w:name="_Toc94020316"/>
      <w:bookmarkStart w:id="132" w:name="_Toc97034846"/>
      <w:bookmarkStart w:id="133" w:name="_Toc97037723"/>
      <w:bookmarkStart w:id="134" w:name="_Toc100939932"/>
      <w:bookmarkStart w:id="135" w:name="_Toc104546798"/>
      <w:r>
        <w:lastRenderedPageBreak/>
        <w:t>4</w:t>
      </w:r>
      <w:r>
        <w:tab/>
        <w:t xml:space="preserve">Services offered by the </w:t>
      </w:r>
      <w:bookmarkEnd w:id="123"/>
      <w:bookmarkEnd w:id="124"/>
      <w:bookmarkEnd w:id="125"/>
      <w:r>
        <w:t>ADRF</w:t>
      </w:r>
      <w:bookmarkEnd w:id="126"/>
      <w:bookmarkEnd w:id="127"/>
      <w:bookmarkEnd w:id="128"/>
      <w:bookmarkEnd w:id="129"/>
      <w:bookmarkEnd w:id="130"/>
      <w:bookmarkEnd w:id="131"/>
      <w:bookmarkEnd w:id="132"/>
      <w:bookmarkEnd w:id="133"/>
      <w:bookmarkEnd w:id="134"/>
      <w:bookmarkEnd w:id="135"/>
    </w:p>
    <w:p w14:paraId="114708CE" w14:textId="77777777" w:rsidR="00876C3C" w:rsidRDefault="00A10542">
      <w:pPr>
        <w:pStyle w:val="2"/>
      </w:pPr>
      <w:bookmarkStart w:id="136" w:name="_Toc510696586"/>
      <w:bookmarkStart w:id="137" w:name="_Toc35971378"/>
      <w:bookmarkStart w:id="138" w:name="_Toc36812109"/>
      <w:bookmarkStart w:id="139" w:name="_Toc72766420"/>
      <w:bookmarkStart w:id="140" w:name="_Toc72766993"/>
      <w:bookmarkStart w:id="141" w:name="_Toc73042445"/>
      <w:bookmarkStart w:id="142" w:name="_Toc81242789"/>
      <w:bookmarkStart w:id="143" w:name="_Toc89426532"/>
      <w:bookmarkStart w:id="144" w:name="_Toc94020317"/>
      <w:bookmarkStart w:id="145" w:name="_Toc97034847"/>
      <w:bookmarkStart w:id="146" w:name="_Toc97037724"/>
      <w:bookmarkStart w:id="147" w:name="_Toc100939933"/>
      <w:bookmarkStart w:id="148" w:name="_Toc104546799"/>
      <w:r>
        <w:t>4.1</w:t>
      </w:r>
      <w:r>
        <w:tab/>
        <w:t>Introduction</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097DB09B" w:rsidR="00876C3C" w:rsidRDefault="00061687">
      <w:r>
        <w:t>Table </w:t>
      </w:r>
      <w:r w:rsidR="00A10542">
        <w:t>4.1-2 summarizes the corresponding APIs defined for this specification.</w:t>
      </w:r>
    </w:p>
    <w:p w14:paraId="5B49961E" w14:textId="35ECDFCF"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2"/>
      </w:pPr>
      <w:bookmarkStart w:id="149" w:name="_Toc72766421"/>
      <w:bookmarkStart w:id="150" w:name="_Toc72766994"/>
      <w:bookmarkStart w:id="151" w:name="_Toc73042446"/>
      <w:bookmarkStart w:id="152" w:name="_Toc81242790"/>
      <w:bookmarkStart w:id="153" w:name="_Toc89426533"/>
      <w:bookmarkStart w:id="154" w:name="_Toc94020318"/>
      <w:bookmarkStart w:id="155" w:name="_Toc97034848"/>
      <w:bookmarkStart w:id="156" w:name="_Toc97037725"/>
      <w:bookmarkStart w:id="157" w:name="_Toc100939934"/>
      <w:bookmarkStart w:id="158" w:name="_Toc104546800"/>
      <w:r>
        <w:t>4.2</w:t>
      </w:r>
      <w:r>
        <w:tab/>
        <w:t>Nadrf_DataManagement Service</w:t>
      </w:r>
      <w:bookmarkEnd w:id="149"/>
      <w:bookmarkEnd w:id="150"/>
      <w:bookmarkEnd w:id="151"/>
      <w:bookmarkEnd w:id="152"/>
      <w:bookmarkEnd w:id="153"/>
      <w:bookmarkEnd w:id="154"/>
      <w:bookmarkEnd w:id="155"/>
      <w:bookmarkEnd w:id="156"/>
      <w:bookmarkEnd w:id="157"/>
      <w:bookmarkEnd w:id="158"/>
    </w:p>
    <w:p w14:paraId="1E3E40FD" w14:textId="77777777" w:rsidR="00876C3C" w:rsidRDefault="00A10542">
      <w:pPr>
        <w:pStyle w:val="3"/>
      </w:pPr>
      <w:bookmarkStart w:id="159" w:name="_Toc72766422"/>
      <w:bookmarkStart w:id="160" w:name="_Toc72766995"/>
      <w:bookmarkStart w:id="161" w:name="_Toc73042447"/>
      <w:bookmarkStart w:id="162" w:name="_Toc81242791"/>
      <w:bookmarkStart w:id="163" w:name="_Toc89426534"/>
      <w:bookmarkStart w:id="164" w:name="_Toc94020319"/>
      <w:bookmarkStart w:id="165" w:name="_Toc97034849"/>
      <w:bookmarkStart w:id="166" w:name="_Toc97037726"/>
      <w:bookmarkStart w:id="167" w:name="_Toc100939935"/>
      <w:bookmarkStart w:id="168" w:name="_Toc104546801"/>
      <w:r>
        <w:t>4.2.1</w:t>
      </w:r>
      <w:r>
        <w:tab/>
        <w:t>Service Description</w:t>
      </w:r>
      <w:bookmarkEnd w:id="159"/>
      <w:bookmarkEnd w:id="160"/>
      <w:bookmarkEnd w:id="161"/>
      <w:bookmarkEnd w:id="162"/>
      <w:bookmarkEnd w:id="163"/>
      <w:bookmarkEnd w:id="164"/>
      <w:bookmarkEnd w:id="165"/>
      <w:bookmarkEnd w:id="166"/>
      <w:bookmarkEnd w:id="167"/>
      <w:bookmarkEnd w:id="168"/>
    </w:p>
    <w:p w14:paraId="554FE447" w14:textId="77777777" w:rsidR="00E95463" w:rsidRPr="00896140" w:rsidRDefault="00E95463" w:rsidP="00E95463">
      <w:pPr>
        <w:pStyle w:val="40"/>
      </w:pPr>
      <w:bookmarkStart w:id="169" w:name="_Toc28012754"/>
      <w:bookmarkStart w:id="170" w:name="_Toc34266224"/>
      <w:bookmarkStart w:id="171" w:name="_Toc36102395"/>
      <w:bookmarkStart w:id="172" w:name="_Toc43563437"/>
      <w:bookmarkStart w:id="173" w:name="_Toc45133980"/>
      <w:bookmarkStart w:id="174" w:name="_Toc50031910"/>
      <w:bookmarkStart w:id="175" w:name="_Toc51762830"/>
      <w:bookmarkStart w:id="176" w:name="_Toc56640897"/>
      <w:bookmarkStart w:id="177" w:name="_Toc59017865"/>
      <w:bookmarkStart w:id="178" w:name="_Toc66231733"/>
      <w:bookmarkStart w:id="179" w:name="_Toc68168894"/>
      <w:bookmarkStart w:id="180" w:name="_Toc70550540"/>
      <w:bookmarkStart w:id="181" w:name="_Toc73564345"/>
      <w:bookmarkStart w:id="182" w:name="_Toc81244729"/>
      <w:bookmarkStart w:id="183" w:name="_Toc89426535"/>
      <w:bookmarkStart w:id="184" w:name="_Toc94020320"/>
      <w:bookmarkStart w:id="185" w:name="_Toc97034850"/>
      <w:bookmarkStart w:id="186" w:name="_Toc97037727"/>
      <w:bookmarkStart w:id="187" w:name="_Toc100939936"/>
      <w:bookmarkStart w:id="188" w:name="_Toc104546802"/>
      <w:r>
        <w:t>4.2.</w:t>
      </w:r>
      <w:r>
        <w:rPr>
          <w:rFonts w:hint="eastAsia"/>
          <w:lang w:eastAsia="zh-CN"/>
        </w:rPr>
        <w:t>1</w:t>
      </w:r>
      <w:r>
        <w:rPr>
          <w:lang w:eastAsia="zh-CN"/>
        </w:rPr>
        <w:t>.1</w:t>
      </w:r>
      <w:r>
        <w:tab/>
      </w:r>
      <w:r>
        <w:rPr>
          <w:rFonts w:hint="eastAsia"/>
          <w:lang w:eastAsia="zh-CN"/>
        </w:rPr>
        <w:t>Overview</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lastRenderedPageBreak/>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0"/>
      </w:pPr>
      <w:bookmarkStart w:id="189" w:name="_Toc28012755"/>
      <w:bookmarkStart w:id="190" w:name="_Toc34266225"/>
      <w:bookmarkStart w:id="191" w:name="_Toc36102396"/>
      <w:bookmarkStart w:id="192" w:name="_Toc43563438"/>
      <w:bookmarkStart w:id="193" w:name="_Toc45133981"/>
      <w:bookmarkStart w:id="194" w:name="_Toc50031911"/>
      <w:bookmarkStart w:id="195" w:name="_Toc51762831"/>
      <w:bookmarkStart w:id="196" w:name="_Toc56640898"/>
      <w:bookmarkStart w:id="197" w:name="_Toc59017866"/>
      <w:bookmarkStart w:id="198" w:name="_Toc66231734"/>
      <w:bookmarkStart w:id="199" w:name="_Toc68168895"/>
      <w:bookmarkStart w:id="200" w:name="_Toc70550541"/>
      <w:bookmarkStart w:id="201" w:name="_Toc73564346"/>
      <w:bookmarkStart w:id="202" w:name="_Toc81244730"/>
      <w:bookmarkStart w:id="203" w:name="_Toc89426536"/>
      <w:bookmarkStart w:id="204" w:name="_Toc94020321"/>
      <w:bookmarkStart w:id="205" w:name="_Toc97034851"/>
      <w:bookmarkStart w:id="206" w:name="_Toc97037728"/>
      <w:bookmarkStart w:id="207" w:name="_Toc100939937"/>
      <w:bookmarkStart w:id="208" w:name="_Toc104546803"/>
      <w:r>
        <w:t>4.2.</w:t>
      </w:r>
      <w:r>
        <w:rPr>
          <w:rFonts w:hint="eastAsia"/>
        </w:rPr>
        <w:t>1</w:t>
      </w:r>
      <w:r>
        <w:t>.2</w:t>
      </w:r>
      <w:r>
        <w:rPr>
          <w:rFonts w:hint="eastAsia"/>
        </w:rPr>
        <w:tab/>
      </w:r>
      <w:r>
        <w:t>Service Architecture</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06.5pt" o:ole="">
            <v:imagedata r:id="rId12" o:title=""/>
          </v:shape>
          <o:OLEObject Type="Embed" ProgID="Visio.Drawing.15" ShapeID="_x0000_i1025" DrawAspect="Content" ObjectID="_1715160418"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5pt;height:119.25pt" o:ole="">
            <v:imagedata r:id="rId14" o:title=""/>
          </v:shape>
          <o:OLEObject Type="Embed" ProgID="Visio.Drawing.15" ShapeID="_x0000_i1026" DrawAspect="Content" ObjectID="_1715160419" r:id="rId15"/>
        </w:object>
      </w:r>
    </w:p>
    <w:p w14:paraId="3235CB29" w14:textId="5B52D633"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209" w:name="_Hlk68599672"/>
      <w:r w:rsidR="00E95463">
        <w:t>Nadrf_DataManagement</w:t>
      </w:r>
      <w:r w:rsidR="00E95463" w:rsidRPr="00376A4A">
        <w:t xml:space="preserve"> service </w:t>
      </w:r>
      <w:bookmarkEnd w:id="209"/>
      <w:r w:rsidR="00E95463">
        <w:t>a</w:t>
      </w:r>
      <w:r w:rsidR="00E95463" w:rsidRPr="00376A4A">
        <w:t>rchitecture, reference point representation</w:t>
      </w:r>
    </w:p>
    <w:p w14:paraId="54BFA11A" w14:textId="77777777" w:rsidR="00E95463" w:rsidRDefault="00E95463" w:rsidP="00E95463">
      <w:pPr>
        <w:pStyle w:val="40"/>
        <w:rPr>
          <w:lang w:val="en-US"/>
        </w:rPr>
      </w:pPr>
      <w:bookmarkStart w:id="210" w:name="_Toc28012756"/>
      <w:bookmarkStart w:id="211" w:name="_Toc34266226"/>
      <w:bookmarkStart w:id="212" w:name="_Toc36102397"/>
      <w:bookmarkStart w:id="213" w:name="_Toc43563439"/>
      <w:bookmarkStart w:id="214" w:name="_Toc45133982"/>
      <w:bookmarkStart w:id="215" w:name="_Toc50031912"/>
      <w:bookmarkStart w:id="216" w:name="_Toc51762832"/>
      <w:bookmarkStart w:id="217" w:name="_Toc56640899"/>
      <w:bookmarkStart w:id="218" w:name="_Toc59017867"/>
      <w:bookmarkStart w:id="219" w:name="_Toc66231735"/>
      <w:bookmarkStart w:id="220" w:name="_Toc68168896"/>
      <w:bookmarkStart w:id="221" w:name="_Toc70550542"/>
      <w:bookmarkStart w:id="222" w:name="_Toc73564347"/>
      <w:bookmarkStart w:id="223" w:name="_Toc81244731"/>
      <w:bookmarkStart w:id="224" w:name="_Toc89426537"/>
      <w:bookmarkStart w:id="225" w:name="_Toc94020322"/>
      <w:bookmarkStart w:id="226" w:name="_Toc97034852"/>
      <w:bookmarkStart w:id="227" w:name="_Toc97037729"/>
      <w:bookmarkStart w:id="228" w:name="_Toc100939938"/>
      <w:bookmarkStart w:id="229" w:name="_Toc104546804"/>
      <w:r>
        <w:rPr>
          <w:lang w:val="en-US"/>
        </w:rPr>
        <w:t>4.2.</w:t>
      </w:r>
      <w:r>
        <w:rPr>
          <w:rFonts w:hint="eastAsia"/>
          <w:lang w:val="en-US" w:eastAsia="zh-CN"/>
        </w:rPr>
        <w:t>1.3</w:t>
      </w:r>
      <w:r>
        <w:rPr>
          <w:lang w:val="en-US"/>
        </w:rPr>
        <w:tab/>
        <w:t>Network Functions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56943C65" w14:textId="77777777" w:rsidR="00E95463" w:rsidRDefault="00E95463" w:rsidP="00E95463">
      <w:pPr>
        <w:pStyle w:val="5"/>
        <w:rPr>
          <w:lang w:eastAsia="zh-CN"/>
        </w:rPr>
      </w:pPr>
      <w:bookmarkStart w:id="230" w:name="_Toc28012757"/>
      <w:bookmarkStart w:id="231" w:name="_Toc34266227"/>
      <w:bookmarkStart w:id="232" w:name="_Toc36102398"/>
      <w:bookmarkStart w:id="233" w:name="_Toc43563440"/>
      <w:bookmarkStart w:id="234" w:name="_Toc45133983"/>
      <w:bookmarkStart w:id="235" w:name="_Toc50031913"/>
      <w:bookmarkStart w:id="236" w:name="_Toc51762833"/>
      <w:bookmarkStart w:id="237" w:name="_Toc56640900"/>
      <w:bookmarkStart w:id="238" w:name="_Toc59017868"/>
      <w:bookmarkStart w:id="239" w:name="_Toc66231736"/>
      <w:bookmarkStart w:id="240" w:name="_Toc68168897"/>
      <w:bookmarkStart w:id="241" w:name="_Toc70550543"/>
      <w:bookmarkStart w:id="242" w:name="_Toc73564348"/>
      <w:bookmarkStart w:id="243" w:name="_Toc81244732"/>
      <w:bookmarkStart w:id="244" w:name="_Toc89426538"/>
      <w:bookmarkStart w:id="245" w:name="_Toc94020323"/>
      <w:bookmarkStart w:id="246" w:name="_Toc97034853"/>
      <w:bookmarkStart w:id="247" w:name="_Toc97037730"/>
      <w:bookmarkStart w:id="248" w:name="_Toc100939939"/>
      <w:bookmarkStart w:id="249" w:name="_Toc104546805"/>
      <w:r>
        <w:t>4.2.</w:t>
      </w:r>
      <w:r>
        <w:rPr>
          <w:rFonts w:hint="eastAsia"/>
          <w:lang w:eastAsia="zh-CN"/>
        </w:rPr>
        <w:t>1.3.1</w:t>
      </w:r>
      <w:r>
        <w:tab/>
      </w:r>
      <w:bookmarkEnd w:id="230"/>
      <w:bookmarkEnd w:id="231"/>
      <w:bookmarkEnd w:id="232"/>
      <w:bookmarkEnd w:id="233"/>
      <w:bookmarkEnd w:id="234"/>
      <w:bookmarkEnd w:id="235"/>
      <w:bookmarkEnd w:id="236"/>
      <w:bookmarkEnd w:id="237"/>
      <w:bookmarkEnd w:id="238"/>
      <w:bookmarkEnd w:id="239"/>
      <w:bookmarkEnd w:id="240"/>
      <w:bookmarkEnd w:id="241"/>
      <w:bookmarkEnd w:id="242"/>
      <w:r>
        <w:t>Analytics Data Repository Function (ADRF)</w:t>
      </w:r>
      <w:bookmarkEnd w:id="243"/>
      <w:bookmarkEnd w:id="244"/>
      <w:bookmarkEnd w:id="245"/>
      <w:bookmarkEnd w:id="246"/>
      <w:bookmarkEnd w:id="247"/>
      <w:bookmarkEnd w:id="248"/>
      <w:bookmarkEnd w:id="249"/>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
        <w:rPr>
          <w:lang w:eastAsia="zh-CN"/>
        </w:rPr>
      </w:pPr>
      <w:bookmarkStart w:id="250" w:name="_Toc28012758"/>
      <w:bookmarkStart w:id="251" w:name="_Toc34266228"/>
      <w:bookmarkStart w:id="252" w:name="_Toc36102399"/>
      <w:bookmarkStart w:id="253" w:name="_Toc43563441"/>
      <w:bookmarkStart w:id="254" w:name="_Toc45133984"/>
      <w:bookmarkStart w:id="255" w:name="_Toc50031914"/>
      <w:bookmarkStart w:id="256" w:name="_Toc51762834"/>
      <w:bookmarkStart w:id="257" w:name="_Toc56640901"/>
      <w:bookmarkStart w:id="258" w:name="_Toc59017869"/>
      <w:bookmarkStart w:id="259" w:name="_Toc66231737"/>
      <w:bookmarkStart w:id="260" w:name="_Toc68168898"/>
      <w:bookmarkStart w:id="261" w:name="_Toc70550544"/>
      <w:bookmarkStart w:id="262" w:name="_Toc73564349"/>
      <w:bookmarkStart w:id="263" w:name="_Toc81244733"/>
      <w:bookmarkStart w:id="264" w:name="_Toc89426539"/>
      <w:bookmarkStart w:id="265" w:name="_Toc94020324"/>
      <w:bookmarkStart w:id="266" w:name="_Toc97034854"/>
      <w:bookmarkStart w:id="267" w:name="_Toc97037731"/>
      <w:bookmarkStart w:id="268" w:name="_Toc100939940"/>
      <w:bookmarkStart w:id="269" w:name="_Toc104546806"/>
      <w:r>
        <w:t>4.2.</w:t>
      </w:r>
      <w:r>
        <w:rPr>
          <w:lang w:eastAsia="zh-CN"/>
        </w:rPr>
        <w:t>1.3.2</w:t>
      </w:r>
      <w:r>
        <w:tab/>
      </w:r>
      <w:r>
        <w:rPr>
          <w:lang w:eastAsia="zh-CN"/>
        </w:rPr>
        <w:t>NF Service Consumers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lastRenderedPageBreak/>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
      </w:pPr>
      <w:bookmarkStart w:id="270" w:name="_Toc72766423"/>
      <w:bookmarkStart w:id="271" w:name="_Toc72766996"/>
      <w:bookmarkStart w:id="272" w:name="_Toc73042448"/>
      <w:bookmarkStart w:id="273" w:name="_Toc81242792"/>
      <w:bookmarkStart w:id="274" w:name="_Toc89426540"/>
      <w:bookmarkStart w:id="275" w:name="_Toc94020325"/>
      <w:bookmarkStart w:id="276" w:name="_Toc97034855"/>
      <w:bookmarkStart w:id="277" w:name="_Toc97037732"/>
      <w:bookmarkStart w:id="278" w:name="_Toc100939941"/>
      <w:bookmarkStart w:id="279" w:name="_Toc104546807"/>
      <w:r>
        <w:t>4.2.2</w:t>
      </w:r>
      <w:r>
        <w:tab/>
        <w:t>Service Operations</w:t>
      </w:r>
      <w:bookmarkEnd w:id="270"/>
      <w:bookmarkEnd w:id="271"/>
      <w:bookmarkEnd w:id="272"/>
      <w:bookmarkEnd w:id="273"/>
      <w:bookmarkEnd w:id="274"/>
      <w:bookmarkEnd w:id="275"/>
      <w:bookmarkEnd w:id="276"/>
      <w:bookmarkEnd w:id="277"/>
      <w:bookmarkEnd w:id="278"/>
      <w:bookmarkEnd w:id="279"/>
    </w:p>
    <w:p w14:paraId="5268E852" w14:textId="77777777" w:rsidR="00876C3C" w:rsidRDefault="00A10542">
      <w:pPr>
        <w:pStyle w:val="40"/>
      </w:pPr>
      <w:bookmarkStart w:id="280" w:name="_Toc72766424"/>
      <w:bookmarkStart w:id="281" w:name="_Toc72766997"/>
      <w:bookmarkStart w:id="282" w:name="_Toc73042449"/>
      <w:bookmarkStart w:id="283" w:name="_Toc81242793"/>
      <w:bookmarkStart w:id="284" w:name="_Toc89426541"/>
      <w:bookmarkStart w:id="285" w:name="_Toc94020326"/>
      <w:bookmarkStart w:id="286" w:name="_Toc97034856"/>
      <w:bookmarkStart w:id="287" w:name="_Toc97037733"/>
      <w:bookmarkStart w:id="288" w:name="_Toc100939942"/>
      <w:bookmarkStart w:id="289" w:name="_Toc104546808"/>
      <w:r>
        <w:t>4.2.2.1</w:t>
      </w:r>
      <w:r>
        <w:tab/>
        <w:t>Introduction</w:t>
      </w:r>
      <w:bookmarkEnd w:id="280"/>
      <w:bookmarkEnd w:id="281"/>
      <w:bookmarkEnd w:id="282"/>
      <w:bookmarkEnd w:id="283"/>
      <w:bookmarkEnd w:id="284"/>
      <w:bookmarkEnd w:id="285"/>
      <w:bookmarkEnd w:id="286"/>
      <w:bookmarkEnd w:id="287"/>
      <w:bookmarkEnd w:id="288"/>
      <w:bookmarkEnd w:id="289"/>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13F03FBE"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02CA0E01"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C87F5C3"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26EBF291"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44C55C0C"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62691B1D"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028BB6E9"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44F4B6BA"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40"/>
      </w:pPr>
      <w:bookmarkStart w:id="290" w:name="_Toc89426542"/>
      <w:bookmarkStart w:id="291" w:name="_Toc94020327"/>
      <w:bookmarkStart w:id="292" w:name="_Toc97034857"/>
      <w:bookmarkStart w:id="293" w:name="_Toc97037734"/>
      <w:bookmarkStart w:id="294" w:name="_Toc100939943"/>
      <w:bookmarkStart w:id="295" w:name="_Toc104546809"/>
      <w:bookmarkStart w:id="296" w:name="_Toc510696592"/>
      <w:bookmarkStart w:id="297" w:name="_Toc35971384"/>
      <w:bookmarkStart w:id="298" w:name="_Toc67903508"/>
      <w:bookmarkStart w:id="299" w:name="_Toc73173215"/>
      <w:bookmarkStart w:id="300" w:name="_Toc76110434"/>
      <w:bookmarkStart w:id="301" w:name="_Toc72766425"/>
      <w:bookmarkStart w:id="302" w:name="_Toc72766998"/>
      <w:bookmarkStart w:id="303" w:name="_Toc73042450"/>
      <w:bookmarkStart w:id="304" w:name="_Toc81242794"/>
      <w:bookmarkStart w:id="305" w:name="_Toc510696608"/>
      <w:bookmarkStart w:id="306" w:name="_Toc35971399"/>
      <w:bookmarkStart w:id="307" w:name="_Toc68594633"/>
      <w:r>
        <w:t>4.2.2.2</w:t>
      </w:r>
      <w:r>
        <w:tab/>
        <w:t>Nadrf_DataManagement_StorageRequest service operation</w:t>
      </w:r>
      <w:bookmarkEnd w:id="290"/>
      <w:bookmarkEnd w:id="291"/>
      <w:bookmarkEnd w:id="292"/>
      <w:bookmarkEnd w:id="293"/>
      <w:bookmarkEnd w:id="294"/>
      <w:bookmarkEnd w:id="295"/>
    </w:p>
    <w:p w14:paraId="15C770B7" w14:textId="77777777" w:rsidR="007E79B2" w:rsidRDefault="007E79B2" w:rsidP="007E79B2">
      <w:pPr>
        <w:pStyle w:val="5"/>
      </w:pPr>
      <w:bookmarkStart w:id="308" w:name="_Toc89426543"/>
      <w:bookmarkStart w:id="309" w:name="_Toc94020328"/>
      <w:bookmarkStart w:id="310" w:name="_Toc97034858"/>
      <w:bookmarkStart w:id="311" w:name="_Toc97037735"/>
      <w:bookmarkStart w:id="312" w:name="_Toc100939944"/>
      <w:bookmarkStart w:id="313" w:name="_Toc104546810"/>
      <w:r>
        <w:t>4.2.2.2.1</w:t>
      </w:r>
      <w:r>
        <w:tab/>
        <w:t>General</w:t>
      </w:r>
      <w:bookmarkEnd w:id="308"/>
      <w:bookmarkEnd w:id="309"/>
      <w:bookmarkEnd w:id="310"/>
      <w:bookmarkEnd w:id="311"/>
      <w:bookmarkEnd w:id="312"/>
      <w:bookmarkEnd w:id="313"/>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
      </w:pPr>
      <w:bookmarkStart w:id="314" w:name="_Toc89426544"/>
      <w:bookmarkStart w:id="315" w:name="_Toc94020329"/>
      <w:bookmarkStart w:id="316" w:name="_Toc97034859"/>
      <w:bookmarkStart w:id="317" w:name="_Toc97037736"/>
      <w:bookmarkStart w:id="318" w:name="_Toc100939945"/>
      <w:bookmarkStart w:id="319" w:name="_Toc104546811"/>
      <w:r>
        <w:t>4.2.2.2.2</w:t>
      </w:r>
      <w:r>
        <w:tab/>
        <w:t>Request Storage of data or analytics</w:t>
      </w:r>
      <w:bookmarkEnd w:id="314"/>
      <w:bookmarkEnd w:id="315"/>
      <w:bookmarkEnd w:id="316"/>
      <w:bookmarkEnd w:id="317"/>
      <w:bookmarkEnd w:id="318"/>
      <w:bookmarkEnd w:id="319"/>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25pt;height:149.25pt" o:ole="">
            <v:imagedata r:id="rId16" o:title=""/>
          </v:shape>
          <o:OLEObject Type="Embed" ProgID="Visio.Drawing.15" ShapeID="_x0000_i1027" DrawAspect="Content" ObjectID="_1715160420" r:id="rId17"/>
        </w:object>
      </w:r>
    </w:p>
    <w:p w14:paraId="46EC0F29" w14:textId="7B12CC3E" w:rsidR="007E79B2" w:rsidRDefault="00061687" w:rsidP="007E79B2">
      <w:pPr>
        <w:pStyle w:val="TF"/>
      </w:pPr>
      <w:r>
        <w:t>Figure </w:t>
      </w:r>
      <w:r w:rsidR="007E79B2">
        <w:t>4.2.2.2.2-1: NF service consumer requesting to store data or analytics</w:t>
      </w:r>
    </w:p>
    <w:p w14:paraId="690E606C" w14:textId="1B327317" w:rsidR="007E79B2" w:rsidRDefault="007E79B2" w:rsidP="007E79B2">
      <w:r>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10C0F1D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550B383F"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0"/>
      </w:pPr>
      <w:bookmarkStart w:id="320" w:name="_Toc89426545"/>
      <w:bookmarkStart w:id="321" w:name="_Toc94020330"/>
      <w:bookmarkStart w:id="322" w:name="_Toc97034860"/>
      <w:bookmarkStart w:id="323" w:name="_Toc97037737"/>
      <w:bookmarkStart w:id="324" w:name="_Toc100939946"/>
      <w:bookmarkStart w:id="325" w:name="_Toc104546812"/>
      <w:r>
        <w:t>4.2.2.3</w:t>
      </w:r>
      <w:r>
        <w:tab/>
        <w:t>Nadrf_DataManagement_StorageSubscriptionRequest service operation</w:t>
      </w:r>
      <w:bookmarkEnd w:id="320"/>
      <w:bookmarkEnd w:id="321"/>
      <w:bookmarkEnd w:id="322"/>
      <w:bookmarkEnd w:id="323"/>
      <w:bookmarkEnd w:id="324"/>
      <w:bookmarkEnd w:id="325"/>
    </w:p>
    <w:p w14:paraId="5C2866AB" w14:textId="77777777" w:rsidR="00277C0C" w:rsidRDefault="00277C0C" w:rsidP="00277C0C">
      <w:pPr>
        <w:pStyle w:val="5"/>
      </w:pPr>
      <w:bookmarkStart w:id="326" w:name="_Toc89426546"/>
      <w:bookmarkStart w:id="327" w:name="_Toc94020331"/>
      <w:bookmarkStart w:id="328" w:name="_Toc97034861"/>
      <w:bookmarkStart w:id="329" w:name="_Toc97037738"/>
      <w:bookmarkStart w:id="330" w:name="_Toc100939947"/>
      <w:bookmarkStart w:id="331" w:name="_Toc104546813"/>
      <w:r>
        <w:t>4.2.2.3.1</w:t>
      </w:r>
      <w:r>
        <w:tab/>
        <w:t>General</w:t>
      </w:r>
      <w:bookmarkEnd w:id="326"/>
      <w:bookmarkEnd w:id="327"/>
      <w:bookmarkEnd w:id="328"/>
      <w:bookmarkEnd w:id="329"/>
      <w:bookmarkEnd w:id="330"/>
      <w:bookmarkEnd w:id="331"/>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
      </w:pPr>
      <w:bookmarkStart w:id="332" w:name="_Toc89426547"/>
      <w:bookmarkStart w:id="333" w:name="_Toc94020332"/>
      <w:bookmarkStart w:id="334" w:name="_Toc97034862"/>
      <w:bookmarkStart w:id="335" w:name="_Toc97037739"/>
      <w:bookmarkStart w:id="336" w:name="_Toc100939948"/>
      <w:bookmarkStart w:id="337" w:name="_Toc104546814"/>
      <w:r>
        <w:t>4.2.2.3.2</w:t>
      </w:r>
      <w:r>
        <w:tab/>
        <w:t>Requesting subscription and stor</w:t>
      </w:r>
      <w:r w:rsidR="00D64EDE">
        <w:t>ag</w:t>
      </w:r>
      <w:r>
        <w:t>e of data or analytics</w:t>
      </w:r>
      <w:bookmarkEnd w:id="332"/>
      <w:bookmarkEnd w:id="333"/>
      <w:bookmarkEnd w:id="334"/>
      <w:bookmarkEnd w:id="335"/>
      <w:bookmarkEnd w:id="336"/>
      <w:bookmarkEnd w:id="337"/>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6pt;height:151.5pt" o:ole="">
            <v:imagedata r:id="rId18" o:title=""/>
          </v:shape>
          <o:OLEObject Type="Embed" ProgID="Visio.Drawing.15" ShapeID="_x0000_i1028" DrawAspect="Content" ObjectID="_1715160421" r:id="rId19"/>
        </w:object>
      </w:r>
    </w:p>
    <w:p w14:paraId="23CBAAA1" w14:textId="2A79B2FD" w:rsidR="00277C0C" w:rsidRDefault="00061687" w:rsidP="00277C0C">
      <w:pPr>
        <w:pStyle w:val="TF"/>
      </w:pPr>
      <w:r>
        <w:t>Figure </w:t>
      </w:r>
      <w:r w:rsidR="00277C0C">
        <w:t>4.2.2.3.2-1: NF service consumer requesting that the ADRF subscribes to and subsequently stores data or analytics</w:t>
      </w:r>
    </w:p>
    <w:p w14:paraId="575DACAB" w14:textId="19D44F2E"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56B9B948"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2E05E822"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65D77711" w:rsidR="00277C0C" w:rsidRPr="0080012D" w:rsidRDefault="00277C0C" w:rsidP="00277C0C">
      <w:r>
        <w:t>In the case of a successful response, the ADRF shall subsequently create a data or analytics subscription (according to inputs that had been received in the NadrfDataStoreSubscription data structure) with a DCCF as described in 3GPP TS 29.574 </w:t>
      </w:r>
      <w:r w:rsidRPr="00277C0C">
        <w:t>[2</w:t>
      </w:r>
      <w:r w:rsidR="005E7502">
        <w:t>3</w:t>
      </w:r>
      <w:r>
        <w:t>] or with an NWDAF as described in 3GPP TS 29.520 [</w:t>
      </w:r>
      <w:r w:rsidRPr="00277C0C">
        <w:t>15</w:t>
      </w:r>
      <w:r>
        <w:t>], and create a mapping between this subscription and the previously assigned and returned transaction reference identifier.</w:t>
      </w:r>
    </w:p>
    <w:p w14:paraId="391D4BE5" w14:textId="77777777" w:rsidR="009238C8" w:rsidRDefault="009238C8" w:rsidP="009238C8">
      <w:pPr>
        <w:pStyle w:val="40"/>
      </w:pPr>
      <w:bookmarkStart w:id="338" w:name="_Toc89426548"/>
      <w:bookmarkStart w:id="339" w:name="_Toc94020333"/>
      <w:bookmarkStart w:id="340" w:name="_Toc97034863"/>
      <w:bookmarkStart w:id="341" w:name="_Toc97037740"/>
      <w:bookmarkStart w:id="342" w:name="_Toc100939949"/>
      <w:bookmarkStart w:id="343" w:name="_Toc104546815"/>
      <w:r>
        <w:lastRenderedPageBreak/>
        <w:t>4.2.2.4</w:t>
      </w:r>
      <w:r>
        <w:tab/>
        <w:t>Nadrf_DataManagement_StorageSubscriptionRemoval service operation</w:t>
      </w:r>
      <w:bookmarkEnd w:id="338"/>
      <w:bookmarkEnd w:id="339"/>
      <w:bookmarkEnd w:id="340"/>
      <w:bookmarkEnd w:id="341"/>
      <w:bookmarkEnd w:id="342"/>
      <w:bookmarkEnd w:id="343"/>
    </w:p>
    <w:p w14:paraId="33F5666F" w14:textId="77777777" w:rsidR="009238C8" w:rsidRDefault="009238C8" w:rsidP="009238C8">
      <w:pPr>
        <w:pStyle w:val="5"/>
      </w:pPr>
      <w:bookmarkStart w:id="344" w:name="_Toc89426549"/>
      <w:bookmarkStart w:id="345" w:name="_Toc94020334"/>
      <w:bookmarkStart w:id="346" w:name="_Toc97034864"/>
      <w:bookmarkStart w:id="347" w:name="_Toc97037741"/>
      <w:bookmarkStart w:id="348" w:name="_Toc100939950"/>
      <w:bookmarkStart w:id="349" w:name="_Toc104546816"/>
      <w:r>
        <w:t>4.2.2.4.1</w:t>
      </w:r>
      <w:r>
        <w:tab/>
        <w:t>General</w:t>
      </w:r>
      <w:bookmarkEnd w:id="344"/>
      <w:bookmarkEnd w:id="345"/>
      <w:bookmarkEnd w:id="346"/>
      <w:bookmarkEnd w:id="347"/>
      <w:bookmarkEnd w:id="348"/>
      <w:bookmarkEnd w:id="349"/>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
      </w:pPr>
      <w:bookmarkStart w:id="350" w:name="_Toc89426550"/>
      <w:bookmarkStart w:id="351" w:name="_Toc94020335"/>
      <w:bookmarkStart w:id="352" w:name="_Toc97034865"/>
      <w:bookmarkStart w:id="353" w:name="_Toc97037742"/>
      <w:bookmarkStart w:id="354" w:name="_Toc100939951"/>
      <w:bookmarkStart w:id="355" w:name="_Toc104546817"/>
      <w:r>
        <w:t>4.2.2.4.2</w:t>
      </w:r>
      <w:r>
        <w:tab/>
        <w:t>Requesting removal of subscription of data or analytics</w:t>
      </w:r>
      <w:bookmarkEnd w:id="350"/>
      <w:bookmarkEnd w:id="351"/>
      <w:bookmarkEnd w:id="352"/>
      <w:bookmarkEnd w:id="353"/>
      <w:bookmarkEnd w:id="354"/>
      <w:bookmarkEnd w:id="355"/>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6pt;height:151.5pt" o:ole="">
            <v:imagedata r:id="rId20" o:title=""/>
          </v:shape>
          <o:OLEObject Type="Embed" ProgID="Visio.Drawing.15" ShapeID="_x0000_i1029" DrawAspect="Content" ObjectID="_1715160422" r:id="rId21"/>
        </w:object>
      </w:r>
    </w:p>
    <w:p w14:paraId="37B072E7" w14:textId="33A72630" w:rsidR="009238C8" w:rsidRDefault="00061687" w:rsidP="009238C8">
      <w:pPr>
        <w:pStyle w:val="TF"/>
      </w:pPr>
      <w:r>
        <w:t>Figure </w:t>
      </w:r>
      <w:r w:rsidR="009238C8">
        <w:t>4.2.2.4.2-1: NF service consumer requesting the removal of a subscription to storage of data or analytics</w:t>
      </w:r>
    </w:p>
    <w:p w14:paraId="0734DB9E" w14:textId="2E70BE01" w:rsidR="009238C8" w:rsidRDefault="009238C8" w:rsidP="009238C8">
      <w:pPr>
        <w:rPr>
          <w:noProof/>
        </w:rPr>
      </w:pPr>
      <w:r>
        <w:t>The NF service consumer shall invoke the Nadrf_DataManagement_</w:t>
      </w:r>
      <w:r w:rsidRPr="00214F17">
        <w:t xml:space="preserve"> </w:t>
      </w:r>
      <w:r>
        <w:t xml:space="preserve">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w:t>
      </w:r>
      <w:r w:rsidR="00B402BC">
        <w:t>&lt;apiVersion&gt;</w:t>
      </w:r>
      <w:r>
        <w:t>/request-storage-sub-removal" as URI, as shown in figure 4.2.2.4.2-1, step 1</w:t>
      </w:r>
      <w:r>
        <w:rPr>
          <w:noProof/>
        </w:rPr>
        <w:t xml:space="preserve">. The POST request body shall contain an NadrfDataStoreSubscriptionRef data structure, which </w:t>
      </w:r>
      <w:r>
        <w:t>shall include a transaction reference identifier as "transRefId" attribute.</w:t>
      </w:r>
    </w:p>
    <w:p w14:paraId="11D9EBC2" w14:textId="3635F98A" w:rsidR="009238C8" w:rsidRDefault="009238C8" w:rsidP="009238C8">
      <w:r>
        <w:t>Upon the reception of an HTTP POST request with "{apiRoot}/nadrf-datamanagement/</w:t>
      </w:r>
      <w:r w:rsidR="00B402BC">
        <w:t>&lt;apiVersion&gt;</w:t>
      </w:r>
      <w:r>
        <w:t>/request-storage-sub-removal" as URI, if the ADRF successfully processed and accepted the received HTTP POST request, the ADRF shall respond</w:t>
      </w:r>
      <w:r>
        <w:rPr>
          <w:rFonts w:eastAsia="Batang"/>
        </w:rPr>
        <w:t xml:space="preserve"> </w:t>
      </w:r>
      <w:r>
        <w:t xml:space="preserve">with HTTP "204 No Content" status. Subsequently, the ADRF shall remove the (DCCF or NWDAF) subscription that had been created and mapped to the received transaction reference identifier as described in </w:t>
      </w:r>
      <w:r w:rsidR="00D11FCD">
        <w:t>clause</w:t>
      </w:r>
      <w:r>
        <w:t> 4.2.2.3.</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0"/>
      </w:pPr>
      <w:bookmarkStart w:id="356" w:name="_Toc89426551"/>
      <w:bookmarkStart w:id="357" w:name="_Toc94020336"/>
      <w:bookmarkStart w:id="358" w:name="_Toc97034866"/>
      <w:bookmarkStart w:id="359" w:name="_Toc97037743"/>
      <w:bookmarkStart w:id="360" w:name="_Toc100939952"/>
      <w:bookmarkStart w:id="361" w:name="_Toc104546818"/>
      <w:r>
        <w:t>4.2.2.5</w:t>
      </w:r>
      <w:r>
        <w:tab/>
        <w:t>Nadrf_DataManagement_RetrievalRequest service operation</w:t>
      </w:r>
      <w:bookmarkEnd w:id="356"/>
      <w:bookmarkEnd w:id="357"/>
      <w:bookmarkEnd w:id="358"/>
      <w:bookmarkEnd w:id="359"/>
      <w:bookmarkEnd w:id="360"/>
      <w:bookmarkEnd w:id="361"/>
    </w:p>
    <w:p w14:paraId="7310AFF8" w14:textId="77777777" w:rsidR="00315576" w:rsidRDefault="00315576" w:rsidP="00315576">
      <w:pPr>
        <w:pStyle w:val="5"/>
      </w:pPr>
      <w:bookmarkStart w:id="362" w:name="_Toc89426552"/>
      <w:bookmarkStart w:id="363" w:name="_Toc94020337"/>
      <w:bookmarkStart w:id="364" w:name="_Toc97034867"/>
      <w:bookmarkStart w:id="365" w:name="_Toc97037744"/>
      <w:bookmarkStart w:id="366" w:name="_Toc100939953"/>
      <w:bookmarkStart w:id="367" w:name="_Toc104546819"/>
      <w:r>
        <w:t>4.2.2.5.1</w:t>
      </w:r>
      <w:r>
        <w:tab/>
        <w:t>General</w:t>
      </w:r>
      <w:bookmarkEnd w:id="362"/>
      <w:bookmarkEnd w:id="363"/>
      <w:bookmarkEnd w:id="364"/>
      <w:bookmarkEnd w:id="365"/>
      <w:bookmarkEnd w:id="366"/>
      <w:bookmarkEnd w:id="367"/>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
      </w:pPr>
      <w:bookmarkStart w:id="368" w:name="_Toc89426553"/>
      <w:bookmarkStart w:id="369" w:name="_Toc94020338"/>
      <w:bookmarkStart w:id="370" w:name="_Toc97034868"/>
      <w:bookmarkStart w:id="371" w:name="_Toc97037745"/>
      <w:bookmarkStart w:id="372" w:name="_Toc100939954"/>
      <w:bookmarkStart w:id="373" w:name="_Toc104546820"/>
      <w:r>
        <w:t>4.2.2.5.2</w:t>
      </w:r>
      <w:r>
        <w:tab/>
        <w:t>Request and get stored data or analytics from ADRF Data Store</w:t>
      </w:r>
      <w:bookmarkEnd w:id="368"/>
      <w:bookmarkEnd w:id="369"/>
      <w:bookmarkEnd w:id="370"/>
      <w:bookmarkEnd w:id="371"/>
      <w:bookmarkEnd w:id="372"/>
      <w:bookmarkEnd w:id="373"/>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6pt;height:151.5pt" o:ole="">
            <v:imagedata r:id="rId22" o:title=""/>
          </v:shape>
          <o:OLEObject Type="Embed" ProgID="Visio.Drawing.15" ShapeID="_x0000_i1030" DrawAspect="Content" ObjectID="_1715160423" r:id="rId23"/>
        </w:object>
      </w:r>
    </w:p>
    <w:p w14:paraId="6ACF67A3" w14:textId="4FB3006B"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559C0E1B" w14:textId="77777777" w:rsidR="00315576" w:rsidRDefault="00315576" w:rsidP="00315576">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5ED6120D" w14:textId="77777777" w:rsidR="00315576" w:rsidRPr="002B6CF0" w:rsidRDefault="00315576" w:rsidP="00315576">
      <w:pPr>
        <w:pStyle w:val="B1"/>
      </w:pPr>
      <w:r w:rsidRPr="002B6CF0">
        <w:t>-</w:t>
      </w:r>
      <w:r w:rsidRPr="002B6CF0">
        <w:tab/>
      </w:r>
      <w:r>
        <w:t>analytics subscription information within the "</w:t>
      </w:r>
      <w:r w:rsidRPr="002B6CF0">
        <w:t>ana-sub</w:t>
      </w:r>
      <w:r>
        <w:t>" attribute;</w:t>
      </w:r>
    </w:p>
    <w:p w14:paraId="0E87FAB7" w14:textId="44F96921" w:rsidR="00315576" w:rsidRPr="002B6CF0" w:rsidRDefault="00315576" w:rsidP="00A251CC">
      <w:pPr>
        <w:pStyle w:val="B1"/>
      </w:pPr>
      <w:r w:rsidRPr="002B6CF0">
        <w:t>-</w:t>
      </w:r>
      <w:r w:rsidRPr="002B6CF0">
        <w:tab/>
      </w:r>
      <w:r w:rsidR="00A251CC">
        <w:t>data subscription information within the "data</w:t>
      </w:r>
      <w:r w:rsidR="00A251CC" w:rsidRPr="002B6CF0">
        <w:t>-sub</w:t>
      </w:r>
      <w:r w:rsidR="00A251CC">
        <w:t>" attribute.</w:t>
      </w:r>
    </w:p>
    <w:p w14:paraId="11A9E9A4" w14:textId="77777777" w:rsidR="00315576" w:rsidRDefault="00315576" w:rsidP="0031557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3E750408" w14:textId="77777777" w:rsidR="00315576" w:rsidRDefault="00315576" w:rsidP="00315576">
      <w:r>
        <w:t>Upon the reception of the HTTP GET request, the ADRF shall:</w:t>
      </w:r>
    </w:p>
    <w:p w14:paraId="2A287D60" w14:textId="77777777" w:rsidR="00315576" w:rsidRDefault="00315576" w:rsidP="00315576">
      <w:pPr>
        <w:pStyle w:val="B1"/>
      </w:pPr>
      <w:r>
        <w:t>-</w:t>
      </w:r>
      <w:r>
        <w:tab/>
        <w:t>find the data or analytics according to the requested parameters.</w:t>
      </w:r>
    </w:p>
    <w:p w14:paraId="6E5E96E0" w14:textId="77777777" w:rsidR="00315576" w:rsidRDefault="00315576" w:rsidP="00315576">
      <w:r>
        <w:t>If the requested data is found, the ADRF shall respond with "200 OK" status code with the message body containing the NadrfDataStoreRecord data structure. The NadrfDataStoreRecord data structure in the response body shall include:</w:t>
      </w:r>
    </w:p>
    <w:p w14:paraId="3DCF08C2" w14:textId="77777777" w:rsidR="00315576" w:rsidRDefault="00315576" w:rsidP="00315576">
      <w:pPr>
        <w:pStyle w:val="B1"/>
      </w:pPr>
      <w:r>
        <w:t>-</w:t>
      </w:r>
      <w:r>
        <w:tab/>
        <w:t>one of the following:</w:t>
      </w:r>
    </w:p>
    <w:p w14:paraId="3C66216B" w14:textId="2F42EE22" w:rsidR="003504CB" w:rsidRDefault="00315576" w:rsidP="003504CB">
      <w:pPr>
        <w:pStyle w:val="B2"/>
      </w:pPr>
      <w:r>
        <w:t>-</w:t>
      </w:r>
      <w:r>
        <w:tab/>
        <w:t xml:space="preserve">information about </w:t>
      </w:r>
      <w:r>
        <w:rPr>
          <w:noProof/>
        </w:rPr>
        <w:t>network analytics function events</w:t>
      </w:r>
      <w:r>
        <w:t xml:space="preserve"> </w:t>
      </w:r>
      <w:r>
        <w:rPr>
          <w:rFonts w:eastAsia="Times New Roman"/>
        </w:rPr>
        <w:t>that occurred in the "</w:t>
      </w:r>
      <w:r>
        <w:rPr>
          <w:noProof/>
          <w:lang w:eastAsia="zh-CN"/>
        </w:rPr>
        <w:t>ana</w:t>
      </w:r>
      <w:r>
        <w:t>Notifications</w:t>
      </w:r>
      <w:r>
        <w:rPr>
          <w:rFonts w:eastAsia="Times New Roman"/>
        </w:rPr>
        <w:t>" attribute</w:t>
      </w:r>
      <w:r w:rsidR="003504CB" w:rsidRPr="00042AE6">
        <w:t xml:space="preserve"> </w:t>
      </w:r>
      <w:r w:rsidR="003504CB">
        <w:t>together</w:t>
      </w:r>
      <w:r w:rsidR="003504CB" w:rsidRPr="00042AE6">
        <w:t xml:space="preserve"> </w:t>
      </w:r>
      <w:r w:rsidR="003504CB">
        <w:t>with the corresponding subscription information</w:t>
      </w:r>
      <w:r w:rsidR="003504CB" w:rsidRPr="00CF4337">
        <w:t xml:space="preserve"> </w:t>
      </w:r>
      <w:r w:rsidR="003504CB">
        <w:t>within the "anaSub" attribute</w:t>
      </w:r>
      <w:r>
        <w:rPr>
          <w:rFonts w:eastAsia="Times New Roman"/>
        </w:rPr>
        <w:t>;</w:t>
      </w:r>
    </w:p>
    <w:p w14:paraId="39377FA5" w14:textId="332AC4DE" w:rsidR="00315576" w:rsidRDefault="003504CB" w:rsidP="00315576">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2128A88C" w14:textId="0D450961" w:rsidR="00315576" w:rsidRPr="0080012D" w:rsidRDefault="00315576" w:rsidP="00315576">
      <w:r>
        <w:t>If the requested analytics or data does not exist, the ADRF shall respond with "204 No Content".</w:t>
      </w:r>
      <w:r w:rsidR="00975578">
        <w:t xml:space="preserve"> </w:t>
      </w:r>
      <w:r>
        <w:t xml:space="preserve">If an error occurs when processing the HTTP GET request, the ADRF shall send an HTTP error response as specified in </w:t>
      </w:r>
      <w:r w:rsidR="00D11FCD">
        <w:t>clause</w:t>
      </w:r>
      <w:r>
        <w:t> 5.1.7.</w:t>
      </w:r>
    </w:p>
    <w:p w14:paraId="2FD6C0E7" w14:textId="77777777" w:rsidR="007644F6" w:rsidRDefault="007644F6" w:rsidP="007644F6">
      <w:pPr>
        <w:pStyle w:val="40"/>
      </w:pPr>
      <w:bookmarkStart w:id="374" w:name="_Toc89426554"/>
      <w:bookmarkStart w:id="375" w:name="_Toc94020339"/>
      <w:bookmarkStart w:id="376" w:name="_Toc97034869"/>
      <w:bookmarkStart w:id="377" w:name="_Toc97037746"/>
      <w:bookmarkStart w:id="378" w:name="_Toc100939955"/>
      <w:bookmarkStart w:id="379" w:name="_Toc104546821"/>
      <w:r>
        <w:t>4.2.2.6</w:t>
      </w:r>
      <w:r>
        <w:tab/>
        <w:t>Nadrf_DataManagement_RetrievalSubscribe service operation</w:t>
      </w:r>
      <w:bookmarkEnd w:id="374"/>
      <w:bookmarkEnd w:id="375"/>
      <w:bookmarkEnd w:id="376"/>
      <w:bookmarkEnd w:id="377"/>
      <w:bookmarkEnd w:id="378"/>
      <w:bookmarkEnd w:id="379"/>
    </w:p>
    <w:p w14:paraId="5CB320AD" w14:textId="77777777" w:rsidR="007644F6" w:rsidRDefault="007644F6" w:rsidP="007644F6">
      <w:pPr>
        <w:pStyle w:val="5"/>
      </w:pPr>
      <w:bookmarkStart w:id="380" w:name="_Toc89426555"/>
      <w:bookmarkStart w:id="381" w:name="_Toc94020340"/>
      <w:bookmarkStart w:id="382" w:name="_Toc97034870"/>
      <w:bookmarkStart w:id="383" w:name="_Toc97037747"/>
      <w:bookmarkStart w:id="384" w:name="_Toc100939956"/>
      <w:bookmarkStart w:id="385" w:name="_Toc104546822"/>
      <w:r>
        <w:t>4.2.2.6.1</w:t>
      </w:r>
      <w:r>
        <w:tab/>
        <w:t>General</w:t>
      </w:r>
      <w:bookmarkEnd w:id="380"/>
      <w:bookmarkEnd w:id="381"/>
      <w:bookmarkEnd w:id="382"/>
      <w:bookmarkEnd w:id="383"/>
      <w:bookmarkEnd w:id="384"/>
      <w:bookmarkEnd w:id="385"/>
    </w:p>
    <w:p w14:paraId="5EF986FB" w14:textId="77777777" w:rsidR="007644F6" w:rsidRPr="00C479EA" w:rsidRDefault="007644F6" w:rsidP="007644F6">
      <w:r>
        <w:t>The Nadrf_DataManagement_RetrievalSubscribe service operation is used by an NF service consumer to request subscription to data or analytics and to store subsequently notified data or analytics.</w:t>
      </w:r>
    </w:p>
    <w:p w14:paraId="25BC27DF" w14:textId="77777777" w:rsidR="007644F6" w:rsidRDefault="007644F6" w:rsidP="007644F6">
      <w:pPr>
        <w:pStyle w:val="5"/>
      </w:pPr>
      <w:bookmarkStart w:id="386" w:name="_Toc89426556"/>
      <w:bookmarkStart w:id="387" w:name="_Toc94020341"/>
      <w:bookmarkStart w:id="388" w:name="_Toc97034871"/>
      <w:bookmarkStart w:id="389" w:name="_Toc97037748"/>
      <w:bookmarkStart w:id="390" w:name="_Toc100939957"/>
      <w:bookmarkStart w:id="391" w:name="_Toc104546823"/>
      <w:r>
        <w:t>4.2.2.6.2</w:t>
      </w:r>
      <w:r>
        <w:tab/>
        <w:t>Requesting retrieval and subscription of data or analytics</w:t>
      </w:r>
      <w:bookmarkEnd w:id="386"/>
      <w:bookmarkEnd w:id="387"/>
      <w:bookmarkEnd w:id="388"/>
      <w:bookmarkEnd w:id="389"/>
      <w:bookmarkEnd w:id="390"/>
      <w:bookmarkEnd w:id="391"/>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25pt;height:149.25pt" o:ole="">
            <v:imagedata r:id="rId24" o:title=""/>
          </v:shape>
          <o:OLEObject Type="Embed" ProgID="Visio.Drawing.15" ShapeID="_x0000_i1031" DrawAspect="Content" ObjectID="_1715160424" r:id="rId25"/>
        </w:object>
      </w:r>
    </w:p>
    <w:p w14:paraId="590C8C6C" w14:textId="4C71900B" w:rsidR="007644F6" w:rsidRDefault="00061687" w:rsidP="007644F6">
      <w:pPr>
        <w:pStyle w:val="TF"/>
      </w:pPr>
      <w:r>
        <w:t>Figure </w:t>
      </w:r>
      <w:r w:rsidR="007644F6">
        <w:t>4.2.2.6.2-1: NF service consumer requesting to retrieve and subscribe to data or analytics</w:t>
      </w:r>
    </w:p>
    <w:p w14:paraId="5173EAC4" w14:textId="3BAFC51F"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43BCF6A7"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434F2E9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0"/>
      </w:pPr>
      <w:bookmarkStart w:id="392" w:name="_Toc89426557"/>
      <w:bookmarkStart w:id="393" w:name="_Toc94020342"/>
      <w:bookmarkStart w:id="394" w:name="_Toc97034872"/>
      <w:bookmarkStart w:id="395" w:name="_Toc97037749"/>
      <w:bookmarkStart w:id="396" w:name="_Toc100939958"/>
      <w:bookmarkStart w:id="397" w:name="_Toc104546824"/>
      <w:r>
        <w:t>4.2.2.7</w:t>
      </w:r>
      <w:r>
        <w:tab/>
        <w:t>Nadrf_DataManagement_RetrievalUnsubscribe service operation</w:t>
      </w:r>
      <w:bookmarkEnd w:id="392"/>
      <w:bookmarkEnd w:id="393"/>
      <w:bookmarkEnd w:id="394"/>
      <w:bookmarkEnd w:id="395"/>
      <w:bookmarkEnd w:id="396"/>
      <w:bookmarkEnd w:id="397"/>
    </w:p>
    <w:p w14:paraId="598EE7FD" w14:textId="77777777" w:rsidR="0031736A" w:rsidRDefault="0031736A" w:rsidP="0031736A">
      <w:pPr>
        <w:pStyle w:val="5"/>
      </w:pPr>
      <w:bookmarkStart w:id="398" w:name="_Toc89426558"/>
      <w:bookmarkStart w:id="399" w:name="_Toc94020343"/>
      <w:bookmarkStart w:id="400" w:name="_Toc97034873"/>
      <w:bookmarkStart w:id="401" w:name="_Toc97037750"/>
      <w:bookmarkStart w:id="402" w:name="_Toc100939959"/>
      <w:bookmarkStart w:id="403" w:name="_Toc104546825"/>
      <w:r>
        <w:t>4.2.2.7.1</w:t>
      </w:r>
      <w:r>
        <w:tab/>
        <w:t>General</w:t>
      </w:r>
      <w:bookmarkEnd w:id="398"/>
      <w:bookmarkEnd w:id="399"/>
      <w:bookmarkEnd w:id="400"/>
      <w:bookmarkEnd w:id="401"/>
      <w:bookmarkEnd w:id="402"/>
      <w:bookmarkEnd w:id="403"/>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
      </w:pPr>
      <w:bookmarkStart w:id="404" w:name="_Toc89426559"/>
      <w:bookmarkStart w:id="405" w:name="_Toc94020344"/>
      <w:bookmarkStart w:id="406" w:name="_Toc97034874"/>
      <w:bookmarkStart w:id="407" w:name="_Toc97037751"/>
      <w:bookmarkStart w:id="408" w:name="_Toc100939960"/>
      <w:bookmarkStart w:id="409" w:name="_Toc104546826"/>
      <w:r>
        <w:t>4.2.2.7.2</w:t>
      </w:r>
      <w:r>
        <w:tab/>
        <w:t>Requesting removal of retrieval subscription for data or analytics</w:t>
      </w:r>
      <w:bookmarkEnd w:id="404"/>
      <w:bookmarkEnd w:id="405"/>
      <w:bookmarkEnd w:id="406"/>
      <w:bookmarkEnd w:id="407"/>
      <w:bookmarkEnd w:id="408"/>
      <w:bookmarkEnd w:id="409"/>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25pt;height:149.25pt" o:ole="">
            <v:imagedata r:id="rId26" o:title=""/>
          </v:shape>
          <o:OLEObject Type="Embed" ProgID="Visio.Drawing.15" ShapeID="_x0000_i1032" DrawAspect="Content" ObjectID="_1715160425" r:id="rId27"/>
        </w:object>
      </w:r>
    </w:p>
    <w:p w14:paraId="384FD7BD" w14:textId="4FBC6E51" w:rsidR="0031736A" w:rsidRDefault="00061687" w:rsidP="0031736A">
      <w:pPr>
        <w:pStyle w:val="TF"/>
      </w:pPr>
      <w:r>
        <w:t>Figure </w:t>
      </w:r>
      <w:r w:rsidR="0031736A">
        <w:t>4.2.2.7.2-1: NF service consumer requesting to remove retrieval subscription for data or analytics</w:t>
      </w:r>
    </w:p>
    <w:p w14:paraId="6A14313E" w14:textId="0AE0EA21"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71829926"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583258D5" w:rsidR="00435A2A" w:rsidRPr="00435A2A" w:rsidRDefault="00435A2A" w:rsidP="0031736A">
      <w:r>
        <w:t>If the ADRF determines the received HTTP DELETE request needs to be redirected, the ADRF shall send an HTTP redirect response as specified in subclause </w:t>
      </w:r>
      <w:r>
        <w:rPr>
          <w:lang w:eastAsia="zh-CN"/>
        </w:rPr>
        <w:t xml:space="preserve">6.10.9 of </w:t>
      </w:r>
      <w:r>
        <w:rPr>
          <w:lang w:val="en-US"/>
        </w:rPr>
        <w:t>3GPP TS 29.500 [4]</w:t>
      </w:r>
      <w:r>
        <w:t>.</w:t>
      </w:r>
    </w:p>
    <w:p w14:paraId="110092C2" w14:textId="77777777" w:rsidR="00B4072B" w:rsidRDefault="00B4072B" w:rsidP="00B4072B">
      <w:pPr>
        <w:pStyle w:val="40"/>
      </w:pPr>
      <w:bookmarkStart w:id="410" w:name="_Toc89426560"/>
      <w:bookmarkStart w:id="411" w:name="_Toc94020345"/>
      <w:bookmarkStart w:id="412" w:name="_Toc97034875"/>
      <w:bookmarkStart w:id="413" w:name="_Toc97037752"/>
      <w:bookmarkStart w:id="414" w:name="_Toc100939961"/>
      <w:bookmarkStart w:id="415" w:name="_Toc104546827"/>
      <w:r>
        <w:t>4.2.2.8</w:t>
      </w:r>
      <w:r>
        <w:tab/>
        <w:t>Nadrf_DataManagement_RetrievalNotify service operation</w:t>
      </w:r>
      <w:bookmarkEnd w:id="410"/>
      <w:bookmarkEnd w:id="411"/>
      <w:bookmarkEnd w:id="412"/>
      <w:bookmarkEnd w:id="413"/>
      <w:bookmarkEnd w:id="414"/>
      <w:bookmarkEnd w:id="415"/>
    </w:p>
    <w:p w14:paraId="5E0AE215" w14:textId="77777777" w:rsidR="00B4072B" w:rsidRDefault="00B4072B" w:rsidP="00B4072B">
      <w:pPr>
        <w:pStyle w:val="5"/>
      </w:pPr>
      <w:bookmarkStart w:id="416" w:name="_Toc89426561"/>
      <w:bookmarkStart w:id="417" w:name="_Toc94020346"/>
      <w:bookmarkStart w:id="418" w:name="_Toc97034876"/>
      <w:bookmarkStart w:id="419" w:name="_Toc97037753"/>
      <w:bookmarkStart w:id="420" w:name="_Toc100939962"/>
      <w:bookmarkStart w:id="421" w:name="_Toc104546828"/>
      <w:r>
        <w:t>4.2.2.8.1</w:t>
      </w:r>
      <w:r>
        <w:tab/>
        <w:t>General</w:t>
      </w:r>
      <w:bookmarkEnd w:id="416"/>
      <w:bookmarkEnd w:id="417"/>
      <w:bookmarkEnd w:id="418"/>
      <w:bookmarkEnd w:id="419"/>
      <w:bookmarkEnd w:id="420"/>
      <w:bookmarkEnd w:id="421"/>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
      </w:pPr>
      <w:bookmarkStart w:id="422" w:name="_Toc89426562"/>
      <w:bookmarkStart w:id="423" w:name="_Toc94020347"/>
      <w:bookmarkStart w:id="424" w:name="_Toc97034877"/>
      <w:bookmarkStart w:id="425" w:name="_Toc97037754"/>
      <w:bookmarkStart w:id="426" w:name="_Toc100939963"/>
      <w:bookmarkStart w:id="427" w:name="_Toc104546829"/>
      <w:r>
        <w:t>4.2.2.8.2</w:t>
      </w:r>
      <w:r>
        <w:tab/>
        <w:t>Notification about subscribed data or analytics</w:t>
      </w:r>
      <w:bookmarkEnd w:id="422"/>
      <w:bookmarkEnd w:id="423"/>
      <w:bookmarkEnd w:id="424"/>
      <w:bookmarkEnd w:id="425"/>
      <w:bookmarkEnd w:id="426"/>
      <w:bookmarkEnd w:id="427"/>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25pt;height:149.25pt" o:ole="">
            <v:imagedata r:id="rId28" o:title=""/>
          </v:shape>
          <o:OLEObject Type="Embed" ProgID="Visio.Drawing.15" ShapeID="_x0000_i1033" DrawAspect="Content" ObjectID="_1715160426" r:id="rId29"/>
        </w:object>
      </w:r>
    </w:p>
    <w:p w14:paraId="1A98E942" w14:textId="3A3A4A9B" w:rsidR="00B4072B" w:rsidRDefault="00061687" w:rsidP="00B4072B">
      <w:pPr>
        <w:pStyle w:val="TF"/>
      </w:pPr>
      <w:r>
        <w:t>Figure </w:t>
      </w:r>
      <w:r w:rsidR="00B4072B">
        <w:t>4.2.2.8.2-1: ADRF notifies the NF service consumer about subscribed data or analytics</w:t>
      </w:r>
    </w:p>
    <w:p w14:paraId="77393C73" w14:textId="45B78211" w:rsidR="00B4072B" w:rsidRDefault="00B4072B" w:rsidP="00B4072B">
      <w:r>
        <w:t xml:space="preserve">The ADRF shall invoke the Nadrf_DataManagement_RetrievalNotify service operation to notify about subscribed data or analytics events. The ADRF shall send an HTTP POST request to the "{notificationURI}" received in the subscription (see </w:t>
      </w:r>
      <w:r w:rsidR="00061687">
        <w:t>clause </w:t>
      </w:r>
      <w:r>
        <w:t xml:space="preserve">5.1.5 for the definition of this notificationURI), as shown in figure 4.2.2.8.2-1, step 1. The </w:t>
      </w:r>
      <w:r>
        <w:rPr>
          <w:noProof/>
        </w:rPr>
        <w:t>NadrfDataRetrievalNotification</w:t>
      </w:r>
      <w:r>
        <w:t xml:space="preserve"> data structure provided in the request body shall include:</w:t>
      </w:r>
    </w:p>
    <w:p w14:paraId="69D0FFCF" w14:textId="77777777" w:rsidR="00B4072B" w:rsidRPr="00EF5CA2" w:rsidRDefault="00B4072B" w:rsidP="00B4072B">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sidRPr="003B2883">
        <w:rPr>
          <w:rFonts w:hint="eastAsia"/>
        </w:rPr>
        <w:t>noti</w:t>
      </w:r>
      <w:r>
        <w:t>f</w:t>
      </w:r>
      <w:r w:rsidRPr="003B2883">
        <w:rPr>
          <w:rFonts w:hint="eastAsia"/>
        </w:rPr>
        <w:t>Cor</w:t>
      </w:r>
      <w:r w:rsidRPr="003B2883">
        <w:t>r</w:t>
      </w:r>
      <w:r w:rsidRPr="003B2883">
        <w:rPr>
          <w:rFonts w:hint="eastAsia"/>
        </w:rPr>
        <w:t>Id</w:t>
      </w:r>
      <w:r>
        <w:t>" attribute;</w:t>
      </w:r>
    </w:p>
    <w:p w14:paraId="11F2A81B" w14:textId="77777777" w:rsidR="00B4072B" w:rsidRDefault="00B4072B" w:rsidP="00B4072B">
      <w:pPr>
        <w:pStyle w:val="B1"/>
      </w:pPr>
      <w:r>
        <w:t>-</w:t>
      </w:r>
      <w:r>
        <w:tab/>
        <w:t>one of the following:</w:t>
      </w:r>
    </w:p>
    <w:p w14:paraId="360973F6" w14:textId="77777777" w:rsidR="009178E6" w:rsidRDefault="00B4072B" w:rsidP="009178E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608CA308" w14:textId="0EACCB18" w:rsidR="005447B1" w:rsidRDefault="009178E6" w:rsidP="009178E6">
      <w:pPr>
        <w:pStyle w:val="B2"/>
        <w:ind w:left="567" w:firstLine="0"/>
      </w:pPr>
      <w:r w:rsidRPr="00B140B0">
        <w:rPr>
          <w:rFonts w:hint="eastAsia"/>
          <w:lang w:eastAsia="zh-CN"/>
        </w:rPr>
        <w:t>-</w:t>
      </w:r>
      <w:r w:rsidRPr="00B140B0">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37A48AD0" w14:textId="5D7B5C31" w:rsidR="005447B1" w:rsidRPr="00AF5328" w:rsidRDefault="005447B1" w:rsidP="005447B1">
      <w:pPr>
        <w:pStyle w:val="B2"/>
      </w:pPr>
      <w:r>
        <w:t>-</w:t>
      </w:r>
      <w:r>
        <w:tab/>
      </w:r>
      <w:r w:rsidRPr="00502F91">
        <w:t xml:space="preserve">information for fetching </w:t>
      </w:r>
      <w:r>
        <w:t>the data or analytics</w:t>
      </w:r>
      <w:r w:rsidRPr="00502F91">
        <w:t xml:space="preserve"> in the "</w:t>
      </w:r>
      <w:r>
        <w:t>fetchInstruct</w:t>
      </w:r>
      <w:r w:rsidRPr="00502F91">
        <w:t>" attribute</w:t>
      </w:r>
      <w:r>
        <w:t>.</w:t>
      </w:r>
    </w:p>
    <w:p w14:paraId="3DFBA1FC" w14:textId="57EA6E16" w:rsidR="00B4072B" w:rsidRPr="005447B1" w:rsidRDefault="005447B1" w:rsidP="005447B1">
      <w:pPr>
        <w:pStyle w:val="NO"/>
      </w:pPr>
      <w:r>
        <w:t>NOTE:</w:t>
      </w:r>
      <w:r>
        <w:tab/>
      </w:r>
      <w:r w:rsidRPr="00AF5328">
        <w:rPr>
          <w:lang w:eastAsia="ja-JP"/>
        </w:rPr>
        <w:t>The fetch correlation identifiers included in the fetch instructions of the "fetchInstruct" attribute can be used to fetch data or analytics using the Nadrf_DataManagement_RetrievalRequest service operation as described in clause 4.2.2.5.2.</w:t>
      </w:r>
    </w:p>
    <w:p w14:paraId="79820F98" w14:textId="72A13346" w:rsidR="00B4072B" w:rsidRDefault="00B4072B" w:rsidP="00B4072B">
      <w:r>
        <w:t xml:space="preserve">Upon the reception of an HTTP POST request with "{notificationURI}" as Resource URI and </w:t>
      </w:r>
      <w:r w:rsidR="00DA2DC4">
        <w:rPr>
          <w:noProof/>
        </w:rPr>
        <w:t xml:space="preserve">NadrfDataRetrievalNotification </w:t>
      </w:r>
      <w:r>
        <w:t xml:space="preserve">data structure as request body, if the NF service consumer successfully processed and accepted the received HTTP POST request, the NF Service Consumer shall: </w:t>
      </w:r>
    </w:p>
    <w:p w14:paraId="0D9D2C43" w14:textId="77777777" w:rsidR="00B4072B" w:rsidRDefault="00B4072B" w:rsidP="00B4072B">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688766B0"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0BD57A3" w:rsidR="00435A2A" w:rsidRPr="00435A2A" w:rsidRDefault="00435A2A" w:rsidP="00B4072B">
      <w:r>
        <w:t>If the NF service consumer determines the received HTTP POST request needs to be redirected, the NF service consumer shall send an HTTP redirect response as specified in subclause </w:t>
      </w:r>
      <w:r>
        <w:rPr>
          <w:lang w:eastAsia="zh-CN"/>
        </w:rPr>
        <w:t xml:space="preserve">6.10.9 of </w:t>
      </w:r>
      <w:r>
        <w:rPr>
          <w:lang w:val="en-US"/>
        </w:rPr>
        <w:t>3GPP TS 29.500 [4]</w:t>
      </w:r>
      <w:r>
        <w:t>.</w:t>
      </w:r>
    </w:p>
    <w:p w14:paraId="141D5D2C" w14:textId="77777777" w:rsidR="00000773" w:rsidRDefault="00000773" w:rsidP="00000773">
      <w:pPr>
        <w:pStyle w:val="40"/>
      </w:pPr>
      <w:bookmarkStart w:id="428" w:name="_Toc89426563"/>
      <w:bookmarkStart w:id="429" w:name="_Toc94020348"/>
      <w:bookmarkStart w:id="430" w:name="_Toc97034878"/>
      <w:bookmarkStart w:id="431" w:name="_Toc97037755"/>
      <w:bookmarkStart w:id="432" w:name="_Toc100939964"/>
      <w:bookmarkStart w:id="433" w:name="_Toc104546830"/>
      <w:r>
        <w:t>4.2.2.9</w:t>
      </w:r>
      <w:r>
        <w:tab/>
        <w:t>Nadrf_DataManagement_Delete service operation</w:t>
      </w:r>
      <w:bookmarkEnd w:id="428"/>
      <w:bookmarkEnd w:id="429"/>
      <w:bookmarkEnd w:id="430"/>
      <w:bookmarkEnd w:id="431"/>
      <w:bookmarkEnd w:id="432"/>
      <w:bookmarkEnd w:id="433"/>
    </w:p>
    <w:p w14:paraId="458C1489" w14:textId="77777777" w:rsidR="00000773" w:rsidRDefault="00000773" w:rsidP="00000773">
      <w:pPr>
        <w:pStyle w:val="5"/>
      </w:pPr>
      <w:bookmarkStart w:id="434" w:name="_Toc89426564"/>
      <w:bookmarkStart w:id="435" w:name="_Toc94020349"/>
      <w:bookmarkStart w:id="436" w:name="_Toc97034879"/>
      <w:bookmarkStart w:id="437" w:name="_Toc97037756"/>
      <w:bookmarkStart w:id="438" w:name="_Toc100939965"/>
      <w:bookmarkStart w:id="439" w:name="_Toc104546831"/>
      <w:r>
        <w:t>4.2.2.9.1</w:t>
      </w:r>
      <w:r>
        <w:tab/>
        <w:t>General</w:t>
      </w:r>
      <w:bookmarkEnd w:id="434"/>
      <w:bookmarkEnd w:id="435"/>
      <w:bookmarkEnd w:id="436"/>
      <w:bookmarkEnd w:id="437"/>
      <w:bookmarkEnd w:id="438"/>
      <w:bookmarkEnd w:id="439"/>
    </w:p>
    <w:p w14:paraId="29FCA469" w14:textId="77777777" w:rsidR="00000773" w:rsidRPr="00C479EA" w:rsidRDefault="00000773" w:rsidP="00000773">
      <w:bookmarkStart w:id="440" w:name="_Hlk83722130"/>
      <w:r>
        <w:t>The Nadrf_DataManagement_Delete service operation is used by an NF service consumer to delete stored data or analytics.</w:t>
      </w:r>
      <w:bookmarkEnd w:id="440"/>
    </w:p>
    <w:p w14:paraId="5C3C2569" w14:textId="77777777" w:rsidR="00000773" w:rsidRDefault="00000773" w:rsidP="00000773">
      <w:pPr>
        <w:pStyle w:val="5"/>
      </w:pPr>
      <w:bookmarkStart w:id="441" w:name="_Toc89426565"/>
      <w:bookmarkStart w:id="442" w:name="_Toc94020350"/>
      <w:bookmarkStart w:id="443" w:name="_Toc97034880"/>
      <w:bookmarkStart w:id="444" w:name="_Toc97037757"/>
      <w:bookmarkStart w:id="445" w:name="_Toc100939966"/>
      <w:bookmarkStart w:id="446" w:name="_Toc104546832"/>
      <w:r>
        <w:t>4.2.2.9.2</w:t>
      </w:r>
      <w:r>
        <w:tab/>
        <w:t>Requesting removal of stored data or analytics</w:t>
      </w:r>
      <w:bookmarkEnd w:id="441"/>
      <w:bookmarkEnd w:id="442"/>
      <w:bookmarkEnd w:id="443"/>
      <w:bookmarkEnd w:id="444"/>
      <w:bookmarkEnd w:id="445"/>
      <w:bookmarkEnd w:id="446"/>
    </w:p>
    <w:bookmarkEnd w:id="296"/>
    <w:bookmarkEnd w:id="297"/>
    <w:bookmarkEnd w:id="298"/>
    <w:bookmarkEnd w:id="299"/>
    <w:bookmarkEnd w:id="300"/>
    <w:p w14:paraId="0A74221C" w14:textId="77777777" w:rsidR="00000773" w:rsidRDefault="00000773" w:rsidP="00000773">
      <w:r>
        <w:t xml:space="preserve">Figure 4.2.2.9.2-1 shows a scenario </w:t>
      </w:r>
      <w:bookmarkStart w:id="447" w:name="_Hlk83722186"/>
      <w:r>
        <w:t>where the NF service consumer sends a request to the ADRF to</w:t>
      </w:r>
      <w:bookmarkEnd w:id="447"/>
      <w:r>
        <w:t xml:space="preserve"> delete stored data or analytics.</w:t>
      </w:r>
    </w:p>
    <w:bookmarkStart w:id="448" w:name="_Hlk83638051"/>
    <w:p w14:paraId="244D5468" w14:textId="77777777" w:rsidR="00000773" w:rsidRDefault="00000773" w:rsidP="00000773">
      <w:pPr>
        <w:pStyle w:val="TH"/>
        <w:rPr>
          <w:lang w:eastAsia="zh-CN"/>
        </w:rPr>
      </w:pPr>
      <w:r>
        <w:object w:dxaOrig="10120" w:dyaOrig="3310" w14:anchorId="58E5023F">
          <v:shape id="_x0000_i1034" type="#_x0000_t75" style="width:455.25pt;height:149.25pt" o:ole="">
            <v:imagedata r:id="rId30" o:title=""/>
          </v:shape>
          <o:OLEObject Type="Embed" ProgID="Visio.Drawing.15" ShapeID="_x0000_i1034" DrawAspect="Content" ObjectID="_1715160427" r:id="rId31"/>
        </w:object>
      </w:r>
      <w:bookmarkEnd w:id="448"/>
    </w:p>
    <w:p w14:paraId="45ABD127" w14:textId="2D7B503F"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EC24059"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449" w:name="_Hlk83722371"/>
      <w:r w:rsidRPr="009F01D1">
        <w:t>representing an "Individual ADRF Data Store Record" resource, as shown in figure 4.2.2.9.2-1, step 1,</w:t>
      </w:r>
      <w:bookmarkEnd w:id="449"/>
      <w:r w:rsidRPr="009F01D1">
        <w:t xml:space="preserve"> where "{storeTransId}" is the transaction identifier of the stored record that is to be deleted.</w:t>
      </w:r>
    </w:p>
    <w:p w14:paraId="731B0EA3" w14:textId="2D2B90C4"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C1B1556" w:rsidR="00435A2A" w:rsidRPr="00435A2A" w:rsidRDefault="00435A2A" w:rsidP="00000773">
      <w:r>
        <w:t>If the ADRF determines the received HTTP DELETE request needs to be redirected, the ADRF shall send an HTTP redirect response as specified in subclause </w:t>
      </w:r>
      <w:r>
        <w:rPr>
          <w:lang w:eastAsia="zh-CN"/>
        </w:rPr>
        <w:t xml:space="preserve">6.10.9 of </w:t>
      </w:r>
      <w:r>
        <w:rPr>
          <w:lang w:val="en-US"/>
        </w:rPr>
        <w:t>3GPP TS 29.500 [4]</w:t>
      </w:r>
      <w:r>
        <w:t>.</w:t>
      </w:r>
    </w:p>
    <w:p w14:paraId="6842CA1C" w14:textId="418B309C" w:rsidR="009451CF" w:rsidRPr="009451CF" w:rsidRDefault="009451CF" w:rsidP="009451CF">
      <w:pPr>
        <w:pStyle w:val="5"/>
      </w:pPr>
      <w:bookmarkStart w:id="450" w:name="_Toc97034881"/>
      <w:bookmarkStart w:id="451" w:name="_Toc97037758"/>
      <w:bookmarkStart w:id="452" w:name="_Toc100939967"/>
      <w:bookmarkStart w:id="453" w:name="_Toc104546833"/>
      <w:bookmarkEnd w:id="301"/>
      <w:bookmarkEnd w:id="302"/>
      <w:bookmarkEnd w:id="303"/>
      <w:bookmarkEnd w:id="304"/>
      <w:bookmarkEnd w:id="305"/>
      <w:bookmarkEnd w:id="306"/>
      <w:bookmarkEnd w:id="307"/>
      <w:r w:rsidRPr="009451CF">
        <w:t>4.2.2.9.3</w:t>
      </w:r>
      <w:r w:rsidRPr="009451CF">
        <w:tab/>
        <w:t>Requesting removal of stored data or analytics using data or analytics specification</w:t>
      </w:r>
      <w:bookmarkEnd w:id="450"/>
      <w:bookmarkEnd w:id="451"/>
      <w:bookmarkEnd w:id="452"/>
      <w:bookmarkEnd w:id="453"/>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6pt;height:151.5pt" o:ole="">
            <v:imagedata r:id="rId32" o:title=""/>
          </v:shape>
          <o:OLEObject Type="Embed" ProgID="Visio.Drawing.15" ShapeID="_x0000_i1035" DrawAspect="Content" ObjectID="_1715160428" r:id="rId33"/>
        </w:object>
      </w:r>
    </w:p>
    <w:p w14:paraId="1AC31AD0" w14:textId="272C0800"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5F3BB10E"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 xml:space="preserve">/remove-stored-data-analytics" as URI, as shown in figure 4.2.2.9.3-1, </w:t>
      </w:r>
      <w:r w:rsidRPr="009451CF">
        <w:lastRenderedPageBreak/>
        <w:t>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100443C0"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454" w:name="_Toc510696597"/>
      <w:bookmarkStart w:id="455" w:name="_Toc35971389"/>
      <w:bookmarkStart w:id="456" w:name="_Toc36812120"/>
      <w:bookmarkStart w:id="457" w:name="_Toc72766434"/>
      <w:bookmarkStart w:id="458" w:name="_Toc72767001"/>
      <w:bookmarkStart w:id="459" w:name="_Toc73042453"/>
      <w:bookmarkStart w:id="460" w:name="_Toc81242797"/>
      <w:bookmarkStart w:id="461" w:name="_Toc89426566"/>
      <w:bookmarkStart w:id="462" w:name="_Toc94020351"/>
      <w:bookmarkStart w:id="463" w:name="_Toc97034882"/>
      <w:bookmarkStart w:id="464" w:name="_Toc97037759"/>
      <w:bookmarkStart w:id="465" w:name="_Toc100939968"/>
      <w:bookmarkStart w:id="466" w:name="_Toc104546834"/>
      <w:r>
        <w:t>5</w:t>
      </w:r>
      <w:r>
        <w:tab/>
        <w:t>API Definitions</w:t>
      </w:r>
      <w:bookmarkEnd w:id="454"/>
      <w:bookmarkEnd w:id="455"/>
      <w:bookmarkEnd w:id="456"/>
      <w:bookmarkEnd w:id="457"/>
      <w:bookmarkEnd w:id="458"/>
      <w:bookmarkEnd w:id="459"/>
      <w:bookmarkEnd w:id="460"/>
      <w:bookmarkEnd w:id="461"/>
      <w:bookmarkEnd w:id="462"/>
      <w:bookmarkEnd w:id="463"/>
      <w:bookmarkEnd w:id="464"/>
      <w:bookmarkEnd w:id="465"/>
      <w:bookmarkEnd w:id="466"/>
    </w:p>
    <w:p w14:paraId="5D00C876" w14:textId="77777777" w:rsidR="00876C3C" w:rsidRDefault="00A10542">
      <w:pPr>
        <w:pStyle w:val="2"/>
      </w:pPr>
      <w:bookmarkStart w:id="467" w:name="_Toc72766435"/>
      <w:bookmarkStart w:id="468" w:name="_Toc72767002"/>
      <w:bookmarkStart w:id="469" w:name="_Toc73042454"/>
      <w:bookmarkStart w:id="470" w:name="_Toc81242798"/>
      <w:bookmarkStart w:id="471" w:name="_Toc89426567"/>
      <w:bookmarkStart w:id="472" w:name="_Toc94020352"/>
      <w:bookmarkStart w:id="473" w:name="_Toc97034883"/>
      <w:bookmarkStart w:id="474" w:name="_Toc97037760"/>
      <w:bookmarkStart w:id="475" w:name="_Toc100939969"/>
      <w:bookmarkStart w:id="476" w:name="_Toc104546835"/>
      <w:bookmarkStart w:id="477" w:name="_Toc510696649"/>
      <w:bookmarkStart w:id="478" w:name="_Hlk530142087"/>
      <w:r>
        <w:t>5.1</w:t>
      </w:r>
      <w:r>
        <w:tab/>
        <w:t>Nadrf_DataManagement Service API</w:t>
      </w:r>
      <w:bookmarkEnd w:id="467"/>
      <w:bookmarkEnd w:id="468"/>
      <w:bookmarkEnd w:id="469"/>
      <w:bookmarkEnd w:id="470"/>
      <w:bookmarkEnd w:id="471"/>
      <w:bookmarkEnd w:id="472"/>
      <w:bookmarkEnd w:id="473"/>
      <w:bookmarkEnd w:id="474"/>
      <w:bookmarkEnd w:id="475"/>
      <w:bookmarkEnd w:id="476"/>
    </w:p>
    <w:p w14:paraId="4EBD010A" w14:textId="77777777" w:rsidR="00876C3C" w:rsidRDefault="00A10542">
      <w:pPr>
        <w:pStyle w:val="3"/>
      </w:pPr>
      <w:bookmarkStart w:id="479" w:name="_Toc72766436"/>
      <w:bookmarkStart w:id="480" w:name="_Toc72767003"/>
      <w:bookmarkStart w:id="481" w:name="_Toc73042455"/>
      <w:bookmarkStart w:id="482" w:name="_Toc81242799"/>
      <w:bookmarkStart w:id="483" w:name="_Toc89426568"/>
      <w:bookmarkStart w:id="484" w:name="_Toc94020353"/>
      <w:bookmarkStart w:id="485" w:name="_Toc97034884"/>
      <w:bookmarkStart w:id="486" w:name="_Toc97037761"/>
      <w:bookmarkStart w:id="487" w:name="_Toc100939970"/>
      <w:bookmarkStart w:id="488" w:name="_Toc104546836"/>
      <w:r>
        <w:t>5.1.1</w:t>
      </w:r>
      <w:r>
        <w:tab/>
        <w:t>Introduction</w:t>
      </w:r>
      <w:bookmarkEnd w:id="479"/>
      <w:bookmarkEnd w:id="480"/>
      <w:bookmarkEnd w:id="481"/>
      <w:bookmarkEnd w:id="482"/>
      <w:bookmarkEnd w:id="483"/>
      <w:bookmarkEnd w:id="484"/>
      <w:bookmarkEnd w:id="485"/>
      <w:bookmarkEnd w:id="486"/>
      <w:bookmarkEnd w:id="487"/>
      <w:bookmarkEnd w:id="488"/>
    </w:p>
    <w:p w14:paraId="29C29EC0" w14:textId="77777777" w:rsidR="00876C3C" w:rsidRDefault="00A10542">
      <w:pPr>
        <w:rPr>
          <w:noProof/>
          <w:lang w:eastAsia="zh-CN"/>
        </w:rPr>
      </w:pPr>
      <w:r>
        <w:rPr>
          <w:noProof/>
        </w:rPr>
        <w:t xml:space="preserve">The &lt;Service 1&gt; shall use the &lt;Service 1&gt; </w:t>
      </w:r>
      <w:r>
        <w:rPr>
          <w:noProof/>
          <w:lang w:eastAsia="zh-CN"/>
        </w:rPr>
        <w:t>API.</w:t>
      </w:r>
    </w:p>
    <w:p w14:paraId="2A50E3DF" w14:textId="77777777"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14:paraId="7C42BDB8" w14:textId="2A477DFF" w:rsidR="00876C3C" w:rsidRDefault="00A10542">
      <w:pPr>
        <w:rPr>
          <w:noProof/>
          <w:lang w:eastAsia="zh-CN"/>
        </w:rPr>
      </w:pPr>
      <w:r>
        <w:rPr>
          <w:b/>
          <w:noProof/>
        </w:rPr>
        <w:t>{apiRoot}/&lt;apiName&gt;/&lt;apiVersion&gt;</w:t>
      </w:r>
    </w:p>
    <w:p w14:paraId="277548A3" w14:textId="4B5C79E5" w:rsidR="00876C3C" w:rsidRDefault="00A1054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9705461" w14:textId="77777777" w:rsidR="00876C3C" w:rsidRDefault="00A10542">
      <w:pPr>
        <w:pStyle w:val="B1"/>
        <w:rPr>
          <w:b/>
          <w:noProof/>
        </w:rPr>
      </w:pPr>
      <w:r>
        <w:rPr>
          <w:b/>
          <w:noProof/>
        </w:rPr>
        <w:t>{apiRoot}/&lt;apiName&gt;/&lt;apiVersion&gt;/&lt;apiSpecificResourceUriPart&gt;</w:t>
      </w:r>
    </w:p>
    <w:p w14:paraId="4561EBCC" w14:textId="77777777" w:rsidR="00876C3C" w:rsidRDefault="00A10542">
      <w:pPr>
        <w:rPr>
          <w:noProof/>
          <w:lang w:eastAsia="zh-CN"/>
        </w:rPr>
      </w:pPr>
      <w:r>
        <w:rPr>
          <w:noProof/>
          <w:lang w:eastAsia="zh-CN"/>
        </w:rPr>
        <w:t>with the following components:</w:t>
      </w:r>
    </w:p>
    <w:p w14:paraId="589FD3CA" w14:textId="5B733431"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068CCEB1" w14:textId="77777777"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62E21BC3" w14:textId="77777777" w:rsidR="00876C3C" w:rsidRDefault="00A10542">
      <w:pPr>
        <w:pStyle w:val="B1"/>
        <w:rPr>
          <w:noProof/>
        </w:rPr>
      </w:pPr>
      <w:r>
        <w:rPr>
          <w:noProof/>
        </w:rPr>
        <w:t>-</w:t>
      </w:r>
      <w:r>
        <w:rPr>
          <w:noProof/>
        </w:rPr>
        <w:tab/>
        <w:t>The &lt;apiVersion&gt; shall be "v1".</w:t>
      </w:r>
    </w:p>
    <w:p w14:paraId="17500247" w14:textId="77777777"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14:paraId="737409A0" w14:textId="77777777" w:rsidR="00876C3C" w:rsidRDefault="00A10542">
      <w:pPr>
        <w:pStyle w:val="3"/>
      </w:pPr>
      <w:bookmarkStart w:id="489" w:name="_Toc72766437"/>
      <w:bookmarkStart w:id="490" w:name="_Toc72767004"/>
      <w:bookmarkStart w:id="491" w:name="_Toc73042456"/>
      <w:bookmarkStart w:id="492" w:name="_Toc81242800"/>
      <w:bookmarkStart w:id="493" w:name="_Toc89426569"/>
      <w:bookmarkStart w:id="494" w:name="_Toc94020354"/>
      <w:bookmarkStart w:id="495" w:name="_Toc97034885"/>
      <w:bookmarkStart w:id="496" w:name="_Toc97037762"/>
      <w:bookmarkStart w:id="497" w:name="_Toc100939971"/>
      <w:bookmarkStart w:id="498" w:name="_Toc104546837"/>
      <w:r>
        <w:t>5.1.2</w:t>
      </w:r>
      <w:r>
        <w:tab/>
        <w:t>Usage of HTTP</w:t>
      </w:r>
      <w:bookmarkEnd w:id="489"/>
      <w:bookmarkEnd w:id="490"/>
      <w:bookmarkEnd w:id="491"/>
      <w:bookmarkEnd w:id="492"/>
      <w:bookmarkEnd w:id="493"/>
      <w:bookmarkEnd w:id="494"/>
      <w:bookmarkEnd w:id="495"/>
      <w:bookmarkEnd w:id="496"/>
      <w:bookmarkEnd w:id="497"/>
      <w:bookmarkEnd w:id="498"/>
    </w:p>
    <w:p w14:paraId="45A222EE" w14:textId="77777777" w:rsidR="00876C3C" w:rsidRDefault="00A10542">
      <w:pPr>
        <w:pStyle w:val="40"/>
      </w:pPr>
      <w:bookmarkStart w:id="499" w:name="_Toc72766438"/>
      <w:bookmarkStart w:id="500" w:name="_Toc72767005"/>
      <w:bookmarkStart w:id="501" w:name="_Toc73042457"/>
      <w:bookmarkStart w:id="502" w:name="_Toc81242801"/>
      <w:bookmarkStart w:id="503" w:name="_Toc89426570"/>
      <w:bookmarkStart w:id="504" w:name="_Toc94020355"/>
      <w:bookmarkStart w:id="505" w:name="_Toc97034886"/>
      <w:bookmarkStart w:id="506" w:name="_Toc97037763"/>
      <w:bookmarkStart w:id="507" w:name="_Toc100939972"/>
      <w:bookmarkStart w:id="508" w:name="_Toc104546838"/>
      <w:r>
        <w:t>5.1.2.1</w:t>
      </w:r>
      <w:r>
        <w:tab/>
        <w:t>General</w:t>
      </w:r>
      <w:bookmarkEnd w:id="499"/>
      <w:bookmarkEnd w:id="500"/>
      <w:bookmarkEnd w:id="501"/>
      <w:bookmarkEnd w:id="502"/>
      <w:bookmarkEnd w:id="503"/>
      <w:bookmarkEnd w:id="504"/>
      <w:bookmarkEnd w:id="505"/>
      <w:bookmarkEnd w:id="506"/>
      <w:bookmarkEnd w:id="507"/>
      <w:bookmarkEnd w:id="508"/>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0"/>
      </w:pPr>
      <w:bookmarkStart w:id="509" w:name="_Toc72766439"/>
      <w:bookmarkStart w:id="510" w:name="_Toc72767006"/>
      <w:bookmarkStart w:id="511" w:name="_Toc73042458"/>
      <w:bookmarkStart w:id="512" w:name="_Toc81242802"/>
      <w:bookmarkStart w:id="513" w:name="_Toc89426571"/>
      <w:bookmarkStart w:id="514" w:name="_Toc94020356"/>
      <w:bookmarkStart w:id="515" w:name="_Toc97034887"/>
      <w:bookmarkStart w:id="516" w:name="_Toc97037764"/>
      <w:bookmarkStart w:id="517" w:name="_Toc100939973"/>
      <w:bookmarkStart w:id="518" w:name="_Toc104546839"/>
      <w:r>
        <w:lastRenderedPageBreak/>
        <w:t>5.1.2.2</w:t>
      </w:r>
      <w:r>
        <w:tab/>
        <w:t>HTTP standard headers</w:t>
      </w:r>
      <w:bookmarkEnd w:id="509"/>
      <w:bookmarkEnd w:id="510"/>
      <w:bookmarkEnd w:id="511"/>
      <w:bookmarkEnd w:id="512"/>
      <w:bookmarkEnd w:id="513"/>
      <w:bookmarkEnd w:id="514"/>
      <w:bookmarkEnd w:id="515"/>
      <w:bookmarkEnd w:id="516"/>
      <w:bookmarkEnd w:id="517"/>
      <w:bookmarkEnd w:id="518"/>
    </w:p>
    <w:p w14:paraId="5FEA0734" w14:textId="77777777" w:rsidR="00876C3C" w:rsidRDefault="00A10542">
      <w:pPr>
        <w:pStyle w:val="5"/>
        <w:rPr>
          <w:lang w:eastAsia="zh-CN"/>
        </w:rPr>
      </w:pPr>
      <w:bookmarkStart w:id="519" w:name="_Toc72766440"/>
      <w:bookmarkStart w:id="520" w:name="_Toc72767007"/>
      <w:bookmarkStart w:id="521" w:name="_Toc73042459"/>
      <w:bookmarkStart w:id="522" w:name="_Toc81242803"/>
      <w:bookmarkStart w:id="523" w:name="_Toc89426572"/>
      <w:bookmarkStart w:id="524" w:name="_Toc94020357"/>
      <w:bookmarkStart w:id="525" w:name="_Toc97034888"/>
      <w:bookmarkStart w:id="526" w:name="_Toc97037765"/>
      <w:bookmarkStart w:id="527" w:name="_Toc100939974"/>
      <w:bookmarkStart w:id="528" w:name="_Toc104546840"/>
      <w:r>
        <w:t>5.1.2.2.1</w:t>
      </w:r>
      <w:r>
        <w:rPr>
          <w:rFonts w:hint="eastAsia"/>
          <w:lang w:eastAsia="zh-CN"/>
        </w:rPr>
        <w:tab/>
      </w:r>
      <w:r>
        <w:rPr>
          <w:lang w:eastAsia="zh-CN"/>
        </w:rPr>
        <w:t>General</w:t>
      </w:r>
      <w:bookmarkEnd w:id="519"/>
      <w:bookmarkEnd w:id="520"/>
      <w:bookmarkEnd w:id="521"/>
      <w:bookmarkEnd w:id="522"/>
      <w:bookmarkEnd w:id="523"/>
      <w:bookmarkEnd w:id="524"/>
      <w:bookmarkEnd w:id="525"/>
      <w:bookmarkEnd w:id="526"/>
      <w:bookmarkEnd w:id="527"/>
      <w:bookmarkEnd w:id="528"/>
    </w:p>
    <w:p w14:paraId="30234862" w14:textId="0CC2672B" w:rsidR="00876C3C" w:rsidRDefault="00A10542">
      <w:pPr>
        <w:rPr>
          <w:noProof/>
        </w:rPr>
      </w:pPr>
      <w:r>
        <w:rPr>
          <w:noProof/>
        </w:rPr>
        <w:t>See clause 5.1.2 of 3GPP TS 29.500 [4] for the usage of HTTP standard headers.</w:t>
      </w:r>
    </w:p>
    <w:p w14:paraId="17B52BBB" w14:textId="77777777" w:rsidR="00876C3C" w:rsidRDefault="00A10542">
      <w:pPr>
        <w:pStyle w:val="5"/>
      </w:pPr>
      <w:bookmarkStart w:id="529" w:name="_Toc72766441"/>
      <w:bookmarkStart w:id="530" w:name="_Toc72767008"/>
      <w:bookmarkStart w:id="531" w:name="_Toc73042460"/>
      <w:bookmarkStart w:id="532" w:name="_Toc81242804"/>
      <w:bookmarkStart w:id="533" w:name="_Toc89426573"/>
      <w:bookmarkStart w:id="534" w:name="_Toc94020358"/>
      <w:bookmarkStart w:id="535" w:name="_Toc97034889"/>
      <w:bookmarkStart w:id="536" w:name="_Toc97037766"/>
      <w:bookmarkStart w:id="537" w:name="_Toc100939975"/>
      <w:bookmarkStart w:id="538" w:name="_Toc104546841"/>
      <w:r>
        <w:t>5.1.2.2.2</w:t>
      </w:r>
      <w:r>
        <w:tab/>
        <w:t>Content type</w:t>
      </w:r>
      <w:bookmarkEnd w:id="529"/>
      <w:bookmarkEnd w:id="530"/>
      <w:bookmarkEnd w:id="531"/>
      <w:bookmarkEnd w:id="532"/>
      <w:bookmarkEnd w:id="533"/>
      <w:bookmarkEnd w:id="534"/>
      <w:bookmarkEnd w:id="535"/>
      <w:bookmarkEnd w:id="536"/>
      <w:bookmarkEnd w:id="537"/>
      <w:bookmarkEnd w:id="538"/>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0"/>
      </w:pPr>
      <w:bookmarkStart w:id="539" w:name="_Toc72766442"/>
      <w:bookmarkStart w:id="540" w:name="_Toc72767009"/>
      <w:bookmarkStart w:id="541" w:name="_Toc73042461"/>
      <w:bookmarkStart w:id="542" w:name="_Toc81242805"/>
      <w:bookmarkStart w:id="543" w:name="_Toc89426574"/>
      <w:bookmarkStart w:id="544" w:name="_Toc94020359"/>
      <w:bookmarkStart w:id="545" w:name="_Toc97034890"/>
      <w:bookmarkStart w:id="546" w:name="_Toc97037767"/>
      <w:bookmarkStart w:id="547" w:name="_Toc100939976"/>
      <w:bookmarkStart w:id="548" w:name="_Toc104546842"/>
      <w:r>
        <w:t>5.1.2.3</w:t>
      </w:r>
      <w:r>
        <w:tab/>
        <w:t>HTTP custom headers</w:t>
      </w:r>
      <w:bookmarkEnd w:id="539"/>
      <w:bookmarkEnd w:id="540"/>
      <w:bookmarkEnd w:id="541"/>
      <w:bookmarkEnd w:id="542"/>
      <w:bookmarkEnd w:id="543"/>
      <w:bookmarkEnd w:id="544"/>
      <w:bookmarkEnd w:id="545"/>
      <w:bookmarkEnd w:id="546"/>
      <w:bookmarkEnd w:id="547"/>
      <w:bookmarkEnd w:id="548"/>
    </w:p>
    <w:p w14:paraId="7035E851" w14:textId="3B04277F" w:rsidR="00876C3C" w:rsidRDefault="00A10542">
      <w:pPr>
        <w:rPr>
          <w:noProof/>
        </w:rPr>
      </w:pPr>
      <w:r>
        <w:rPr>
          <w:noProof/>
        </w:rPr>
        <w:t>The mandatory HTTP custom header fields specified in clause 5.1.3.2 of 3GPP TS 29.500 [4] shall be applicable.</w:t>
      </w:r>
    </w:p>
    <w:p w14:paraId="28B8836A" w14:textId="77777777" w:rsidR="00876C3C" w:rsidRDefault="00A10542">
      <w:pPr>
        <w:pStyle w:val="3"/>
      </w:pPr>
      <w:bookmarkStart w:id="549" w:name="_Toc72766443"/>
      <w:bookmarkStart w:id="550" w:name="_Toc72767010"/>
      <w:bookmarkStart w:id="551" w:name="_Toc73042462"/>
      <w:bookmarkStart w:id="552" w:name="_Toc81242806"/>
      <w:bookmarkStart w:id="553" w:name="_Toc89426575"/>
      <w:bookmarkStart w:id="554" w:name="_Toc94020360"/>
      <w:bookmarkStart w:id="555" w:name="_Toc97034891"/>
      <w:bookmarkStart w:id="556" w:name="_Toc97037768"/>
      <w:bookmarkStart w:id="557" w:name="_Toc100939977"/>
      <w:bookmarkStart w:id="558" w:name="_Toc104546843"/>
      <w:r>
        <w:t>5.1.3</w:t>
      </w:r>
      <w:r>
        <w:tab/>
        <w:t>Resources</w:t>
      </w:r>
      <w:bookmarkEnd w:id="549"/>
      <w:bookmarkEnd w:id="550"/>
      <w:bookmarkEnd w:id="551"/>
      <w:bookmarkEnd w:id="552"/>
      <w:bookmarkEnd w:id="553"/>
      <w:bookmarkEnd w:id="554"/>
      <w:bookmarkEnd w:id="555"/>
      <w:bookmarkEnd w:id="556"/>
      <w:bookmarkEnd w:id="557"/>
      <w:bookmarkEnd w:id="558"/>
    </w:p>
    <w:p w14:paraId="49964D94" w14:textId="42D75B1F" w:rsidR="00876C3C" w:rsidRDefault="00A10542">
      <w:pPr>
        <w:pStyle w:val="40"/>
      </w:pPr>
      <w:bookmarkStart w:id="559" w:name="_Toc72766444"/>
      <w:bookmarkStart w:id="560" w:name="_Toc72767011"/>
      <w:bookmarkStart w:id="561" w:name="_Toc73042463"/>
      <w:bookmarkStart w:id="562" w:name="_Toc81242807"/>
      <w:bookmarkStart w:id="563" w:name="_Toc89426576"/>
      <w:bookmarkStart w:id="564" w:name="_Toc94020361"/>
      <w:bookmarkStart w:id="565" w:name="_Toc97034892"/>
      <w:bookmarkStart w:id="566" w:name="_Toc97037769"/>
      <w:bookmarkStart w:id="567" w:name="_Toc100939978"/>
      <w:bookmarkStart w:id="568" w:name="_Toc104546844"/>
      <w:r>
        <w:t>5.1.3.1</w:t>
      </w:r>
      <w:r>
        <w:tab/>
        <w:t>Overview</w:t>
      </w:r>
      <w:bookmarkEnd w:id="559"/>
      <w:bookmarkEnd w:id="560"/>
      <w:bookmarkEnd w:id="561"/>
      <w:bookmarkEnd w:id="562"/>
      <w:bookmarkEnd w:id="563"/>
      <w:bookmarkEnd w:id="564"/>
      <w:bookmarkEnd w:id="565"/>
      <w:bookmarkEnd w:id="566"/>
      <w:bookmarkEnd w:id="567"/>
      <w:bookmarkEnd w:id="568"/>
    </w:p>
    <w:p w14:paraId="79231929" w14:textId="77777777" w:rsidR="00804DF8" w:rsidRDefault="00804DF8" w:rsidP="00804DF8">
      <w:r w:rsidRPr="00804DF8">
        <w:rPr>
          <w:rFonts w:eastAsia="宋体"/>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6CBE9D91" w:rsidR="00876C3C" w:rsidRDefault="00804DF8">
      <w:pPr>
        <w:pStyle w:val="TH"/>
        <w:rPr>
          <w:lang w:val="en-US"/>
        </w:rPr>
      </w:pPr>
      <w:r>
        <w:object w:dxaOrig="7608" w:dyaOrig="3141" w14:anchorId="4E825D1D">
          <v:shape id="_x0000_i1036" type="#_x0000_t75" alt="" style="width:380.25pt;height:157.5pt" o:ole="">
            <v:imagedata r:id="rId34" o:title="" cropbottom="7081f" cropright="4734f"/>
          </v:shape>
          <o:OLEObject Type="Embed" ProgID="Visio.Drawing.15" ShapeID="_x0000_i1036" DrawAspect="Content" ObjectID="_1715160429" r:id="rId35"/>
        </w:object>
      </w:r>
    </w:p>
    <w:p w14:paraId="599DD92C" w14:textId="67AFC201" w:rsidR="00876C3C" w:rsidRDefault="00061687">
      <w:pPr>
        <w:pStyle w:val="TF"/>
      </w:pPr>
      <w:r>
        <w:t>Figure </w:t>
      </w:r>
      <w:r w:rsidR="00A10542">
        <w:t>5.1.3.1-1: Resource URI structure of the Nadrf_DataManagement API</w:t>
      </w:r>
    </w:p>
    <w:p w14:paraId="17A144BA" w14:textId="5CB283CB" w:rsidR="00876C3C" w:rsidRDefault="00061687">
      <w:r>
        <w:t>Table </w:t>
      </w:r>
      <w:r w:rsidR="00A10542">
        <w:t>5.1.3.1-1 provides an overview of the resources and applicable HTTP methods.</w:t>
      </w:r>
    </w:p>
    <w:p w14:paraId="20D661F3" w14:textId="4776DE02"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0"/>
      </w:pPr>
      <w:bookmarkStart w:id="569" w:name="_Toc72766445"/>
      <w:bookmarkStart w:id="570" w:name="_Toc72767012"/>
      <w:bookmarkStart w:id="571" w:name="_Toc73042464"/>
      <w:bookmarkStart w:id="572" w:name="_Toc81242808"/>
      <w:bookmarkStart w:id="573" w:name="_Toc89426577"/>
      <w:bookmarkStart w:id="574" w:name="_Toc94020362"/>
      <w:bookmarkStart w:id="575" w:name="_Toc97034893"/>
      <w:bookmarkStart w:id="576" w:name="_Toc97037770"/>
      <w:bookmarkStart w:id="577" w:name="_Toc100939979"/>
      <w:bookmarkStart w:id="578" w:name="_Toc104546845"/>
      <w:r>
        <w:t>5.1.3.2</w:t>
      </w:r>
      <w:r>
        <w:tab/>
        <w:t>Resource:</w:t>
      </w:r>
      <w:r w:rsidR="00BD4B03" w:rsidRPr="00BD4B03">
        <w:t xml:space="preserve"> </w:t>
      </w:r>
      <w:r w:rsidR="00BD4B03">
        <w:t>ADRF Data Store Records</w:t>
      </w:r>
      <w:bookmarkEnd w:id="569"/>
      <w:bookmarkEnd w:id="570"/>
      <w:bookmarkEnd w:id="571"/>
      <w:bookmarkEnd w:id="572"/>
      <w:bookmarkEnd w:id="573"/>
      <w:bookmarkEnd w:id="574"/>
      <w:bookmarkEnd w:id="575"/>
      <w:bookmarkEnd w:id="576"/>
      <w:bookmarkEnd w:id="577"/>
      <w:bookmarkEnd w:id="578"/>
    </w:p>
    <w:p w14:paraId="3A0C05BE" w14:textId="77777777" w:rsidR="00876C3C" w:rsidRDefault="00A10542">
      <w:pPr>
        <w:pStyle w:val="5"/>
      </w:pPr>
      <w:bookmarkStart w:id="579" w:name="_Toc72766446"/>
      <w:bookmarkStart w:id="580" w:name="_Toc72767013"/>
      <w:bookmarkStart w:id="581" w:name="_Toc73042465"/>
      <w:bookmarkStart w:id="582" w:name="_Toc81242809"/>
      <w:bookmarkStart w:id="583" w:name="_Toc89426578"/>
      <w:bookmarkStart w:id="584" w:name="_Toc94020363"/>
      <w:bookmarkStart w:id="585" w:name="_Toc97034894"/>
      <w:bookmarkStart w:id="586" w:name="_Toc97037771"/>
      <w:bookmarkStart w:id="587" w:name="_Toc100939980"/>
      <w:bookmarkStart w:id="588" w:name="_Toc104546846"/>
      <w:r>
        <w:t>5.1.3.2.1</w:t>
      </w:r>
      <w:r>
        <w:tab/>
        <w:t>Description</w:t>
      </w:r>
      <w:bookmarkEnd w:id="579"/>
      <w:bookmarkEnd w:id="580"/>
      <w:bookmarkEnd w:id="581"/>
      <w:bookmarkEnd w:id="582"/>
      <w:bookmarkEnd w:id="583"/>
      <w:bookmarkEnd w:id="584"/>
      <w:bookmarkEnd w:id="585"/>
      <w:bookmarkEnd w:id="586"/>
      <w:bookmarkEnd w:id="587"/>
      <w:bookmarkEnd w:id="588"/>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
      </w:pPr>
      <w:bookmarkStart w:id="589" w:name="_Toc72766447"/>
      <w:bookmarkStart w:id="590" w:name="_Toc72767014"/>
      <w:bookmarkStart w:id="591" w:name="_Toc73042466"/>
      <w:bookmarkStart w:id="592" w:name="_Toc81242810"/>
      <w:bookmarkStart w:id="593" w:name="_Toc89426579"/>
      <w:bookmarkStart w:id="594" w:name="_Toc94020364"/>
      <w:bookmarkStart w:id="595" w:name="_Toc97034895"/>
      <w:bookmarkStart w:id="596" w:name="_Toc97037772"/>
      <w:bookmarkStart w:id="597" w:name="_Toc100939981"/>
      <w:bookmarkStart w:id="598" w:name="_Toc104546847"/>
      <w:r>
        <w:t>5.1.3.2.2</w:t>
      </w:r>
      <w:r>
        <w:tab/>
        <w:t>Resource Definition</w:t>
      </w:r>
      <w:bookmarkEnd w:id="589"/>
      <w:bookmarkEnd w:id="590"/>
      <w:bookmarkEnd w:id="591"/>
      <w:bookmarkEnd w:id="592"/>
      <w:bookmarkEnd w:id="593"/>
      <w:bookmarkEnd w:id="594"/>
      <w:bookmarkEnd w:id="595"/>
      <w:bookmarkEnd w:id="596"/>
      <w:bookmarkEnd w:id="597"/>
      <w:bookmarkEnd w:id="598"/>
    </w:p>
    <w:p w14:paraId="3F2EFF1C" w14:textId="362FD5B5"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
      </w:pPr>
      <w:bookmarkStart w:id="599" w:name="_Toc72766448"/>
      <w:bookmarkStart w:id="600" w:name="_Toc72767015"/>
      <w:bookmarkStart w:id="601" w:name="_Toc73042467"/>
      <w:bookmarkStart w:id="602" w:name="_Toc81242811"/>
      <w:bookmarkStart w:id="603" w:name="_Toc89426580"/>
      <w:bookmarkStart w:id="604" w:name="_Toc94020365"/>
      <w:bookmarkStart w:id="605" w:name="_Toc97034896"/>
      <w:bookmarkStart w:id="606" w:name="_Toc97037773"/>
      <w:bookmarkStart w:id="607" w:name="_Toc100939982"/>
      <w:bookmarkStart w:id="608" w:name="_Toc104546848"/>
      <w:r>
        <w:t>5.1.3.2.3</w:t>
      </w:r>
      <w:r>
        <w:tab/>
        <w:t>Resource Standard Methods</w:t>
      </w:r>
      <w:bookmarkEnd w:id="599"/>
      <w:bookmarkEnd w:id="600"/>
      <w:bookmarkEnd w:id="601"/>
      <w:bookmarkEnd w:id="602"/>
      <w:bookmarkEnd w:id="603"/>
      <w:bookmarkEnd w:id="604"/>
      <w:bookmarkEnd w:id="605"/>
      <w:bookmarkEnd w:id="606"/>
      <w:bookmarkEnd w:id="607"/>
      <w:bookmarkEnd w:id="608"/>
    </w:p>
    <w:p w14:paraId="5BB70F30" w14:textId="77777777" w:rsidR="00876C3C" w:rsidRDefault="00A10542">
      <w:pPr>
        <w:pStyle w:val="6"/>
      </w:pPr>
      <w:bookmarkStart w:id="609" w:name="_Toc72766449"/>
      <w:bookmarkStart w:id="610" w:name="_Toc72767016"/>
      <w:bookmarkStart w:id="611" w:name="_Toc73042468"/>
      <w:bookmarkStart w:id="612" w:name="_Toc81242812"/>
      <w:bookmarkStart w:id="613" w:name="_Toc89426581"/>
      <w:bookmarkStart w:id="614" w:name="_Toc94020366"/>
      <w:bookmarkStart w:id="615" w:name="_Toc97034897"/>
      <w:bookmarkStart w:id="616" w:name="_Toc97037774"/>
      <w:bookmarkStart w:id="617" w:name="_Toc100939983"/>
      <w:bookmarkStart w:id="618" w:name="_Toc104546849"/>
      <w:r>
        <w:t>5.1.3.2.3.1</w:t>
      </w:r>
      <w:r>
        <w:tab/>
      </w:r>
      <w:r w:rsidR="00144871">
        <w:t>POST</w:t>
      </w:r>
      <w:bookmarkEnd w:id="609"/>
      <w:bookmarkEnd w:id="610"/>
      <w:bookmarkEnd w:id="611"/>
      <w:bookmarkEnd w:id="612"/>
      <w:bookmarkEnd w:id="613"/>
      <w:bookmarkEnd w:id="614"/>
      <w:bookmarkEnd w:id="615"/>
      <w:bookmarkEnd w:id="616"/>
      <w:bookmarkEnd w:id="617"/>
      <w:bookmarkEnd w:id="618"/>
    </w:p>
    <w:p w14:paraId="18CE9715" w14:textId="64265891" w:rsidR="00876C3C" w:rsidRDefault="00A10542">
      <w:r>
        <w:t xml:space="preserve">This method shall support the URI query parameters specified in </w:t>
      </w:r>
      <w:r w:rsidR="00061687">
        <w:t>table </w:t>
      </w:r>
      <w:r>
        <w:t>5.1.3.2.3.1-1.</w:t>
      </w:r>
    </w:p>
    <w:p w14:paraId="4886BC1F" w14:textId="2E20AE62"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33EF4B18"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7E20B5D3"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F51CFE"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206626D3"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09EC2B5F"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4489043"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6"/>
      </w:pPr>
      <w:bookmarkStart w:id="619" w:name="_Toc72766450"/>
      <w:bookmarkStart w:id="620" w:name="_Toc72767017"/>
      <w:bookmarkStart w:id="621" w:name="_Toc73042469"/>
      <w:bookmarkStart w:id="622" w:name="_Toc81242813"/>
      <w:bookmarkStart w:id="623" w:name="_Toc89426582"/>
      <w:bookmarkStart w:id="624" w:name="_Toc94020367"/>
      <w:bookmarkStart w:id="625" w:name="_Toc97034898"/>
      <w:bookmarkStart w:id="626" w:name="_Toc97037775"/>
      <w:bookmarkStart w:id="627" w:name="_Toc100939984"/>
      <w:bookmarkStart w:id="628" w:name="_Toc104546850"/>
      <w:r>
        <w:t>5.1.3.2.3.2</w:t>
      </w:r>
      <w:r>
        <w:tab/>
      </w:r>
      <w:r w:rsidR="001461F3">
        <w:t>GET</w:t>
      </w:r>
      <w:bookmarkEnd w:id="619"/>
      <w:bookmarkEnd w:id="620"/>
      <w:bookmarkEnd w:id="621"/>
      <w:bookmarkEnd w:id="622"/>
      <w:bookmarkEnd w:id="623"/>
      <w:bookmarkEnd w:id="624"/>
      <w:bookmarkEnd w:id="625"/>
      <w:bookmarkEnd w:id="626"/>
      <w:bookmarkEnd w:id="627"/>
      <w:bookmarkEnd w:id="628"/>
    </w:p>
    <w:p w14:paraId="2DCED3F2" w14:textId="77777777" w:rsidR="00FD50D8" w:rsidRDefault="00FD50D8" w:rsidP="00FD50D8">
      <w:r>
        <w:t>This method shall support the URI query parameters specified in table 5.1.3.2.3.2-1.</w:t>
      </w:r>
    </w:p>
    <w:p w14:paraId="72A5A3B5"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14:paraId="1206E280" w14:textId="77777777" w:rsidTr="00ED6BC6">
        <w:trPr>
          <w:jc w:val="center"/>
        </w:trPr>
        <w:tc>
          <w:tcPr>
            <w:tcW w:w="1192" w:type="dxa"/>
            <w:shd w:val="clear" w:color="auto" w:fill="C0C0C0"/>
            <w:hideMark/>
          </w:tcPr>
          <w:p w14:paraId="57864AD1" w14:textId="77777777" w:rsidR="00FD50D8" w:rsidRDefault="00FD50D8" w:rsidP="00257945">
            <w:pPr>
              <w:pStyle w:val="TAH"/>
            </w:pPr>
            <w:r>
              <w:t>Name</w:t>
            </w:r>
          </w:p>
        </w:tc>
        <w:tc>
          <w:tcPr>
            <w:tcW w:w="2668" w:type="dxa"/>
            <w:shd w:val="clear" w:color="auto" w:fill="C0C0C0"/>
            <w:hideMark/>
          </w:tcPr>
          <w:p w14:paraId="55F11BB3" w14:textId="77777777" w:rsidR="00FD50D8" w:rsidRDefault="00FD50D8" w:rsidP="00257945">
            <w:pPr>
              <w:pStyle w:val="TAH"/>
            </w:pPr>
            <w:r>
              <w:t>Data type</w:t>
            </w:r>
          </w:p>
        </w:tc>
        <w:tc>
          <w:tcPr>
            <w:tcW w:w="286" w:type="dxa"/>
            <w:shd w:val="clear" w:color="auto" w:fill="C0C0C0"/>
            <w:hideMark/>
          </w:tcPr>
          <w:p w14:paraId="1DC091D3" w14:textId="77777777" w:rsidR="00FD50D8" w:rsidRDefault="00FD50D8" w:rsidP="00257945">
            <w:pPr>
              <w:pStyle w:val="TAH"/>
            </w:pPr>
            <w:r>
              <w:t>P</w:t>
            </w:r>
          </w:p>
        </w:tc>
        <w:tc>
          <w:tcPr>
            <w:tcW w:w="1067" w:type="dxa"/>
            <w:shd w:val="clear" w:color="auto" w:fill="C0C0C0"/>
            <w:hideMark/>
          </w:tcPr>
          <w:p w14:paraId="7FA6FF6D" w14:textId="77777777" w:rsidR="00FD50D8" w:rsidRDefault="00FD50D8" w:rsidP="00257945">
            <w:pPr>
              <w:pStyle w:val="TAH"/>
            </w:pPr>
            <w:r>
              <w:t>Cardinality</w:t>
            </w:r>
          </w:p>
        </w:tc>
        <w:tc>
          <w:tcPr>
            <w:tcW w:w="4466" w:type="dxa"/>
            <w:shd w:val="clear" w:color="auto" w:fill="C0C0C0"/>
            <w:vAlign w:val="center"/>
            <w:hideMark/>
          </w:tcPr>
          <w:p w14:paraId="44A1E625" w14:textId="77777777" w:rsidR="00FD50D8" w:rsidRDefault="00FD50D8" w:rsidP="00257945">
            <w:pPr>
              <w:pStyle w:val="TAH"/>
            </w:pPr>
            <w:r>
              <w:t>Description</w:t>
            </w:r>
          </w:p>
        </w:tc>
      </w:tr>
      <w:tr w:rsidR="00FD50D8" w14:paraId="266B27AE" w14:textId="77777777" w:rsidTr="00ED6BC6">
        <w:trPr>
          <w:jc w:val="center"/>
        </w:trPr>
        <w:tc>
          <w:tcPr>
            <w:tcW w:w="1192" w:type="dxa"/>
          </w:tcPr>
          <w:p w14:paraId="2D2BFFCC" w14:textId="77777777" w:rsidR="00FD50D8" w:rsidRDefault="00FD50D8" w:rsidP="00257945">
            <w:pPr>
              <w:pStyle w:val="TAL"/>
            </w:pPr>
            <w:r>
              <w:t>store-trans-id</w:t>
            </w:r>
          </w:p>
        </w:tc>
        <w:tc>
          <w:tcPr>
            <w:tcW w:w="2668" w:type="dxa"/>
          </w:tcPr>
          <w:p w14:paraId="0C0110E6" w14:textId="77777777" w:rsidR="00FD50D8" w:rsidRDefault="00FD50D8" w:rsidP="00257945">
            <w:pPr>
              <w:pStyle w:val="TAL"/>
            </w:pPr>
            <w:r>
              <w:t>string</w:t>
            </w:r>
          </w:p>
        </w:tc>
        <w:tc>
          <w:tcPr>
            <w:tcW w:w="286" w:type="dxa"/>
          </w:tcPr>
          <w:p w14:paraId="1FF20E97" w14:textId="77777777" w:rsidR="00FD50D8" w:rsidRDefault="00FD50D8" w:rsidP="00257945">
            <w:pPr>
              <w:pStyle w:val="TAC"/>
            </w:pPr>
            <w:r>
              <w:t>O</w:t>
            </w:r>
          </w:p>
        </w:tc>
        <w:tc>
          <w:tcPr>
            <w:tcW w:w="1067" w:type="dxa"/>
          </w:tcPr>
          <w:p w14:paraId="242671D3" w14:textId="77777777" w:rsidR="00FD50D8" w:rsidRDefault="00FD50D8" w:rsidP="00257945">
            <w:pPr>
              <w:pStyle w:val="TAC"/>
            </w:pPr>
            <w:r>
              <w:t>0..1</w:t>
            </w:r>
          </w:p>
        </w:tc>
        <w:tc>
          <w:tcPr>
            <w:tcW w:w="4466" w:type="dxa"/>
          </w:tcPr>
          <w:p w14:paraId="71E9839E" w14:textId="76CDA2A8" w:rsidR="00FD50D8" w:rsidRDefault="00FD50D8" w:rsidP="00257945">
            <w:pPr>
              <w:pStyle w:val="TAL"/>
            </w:pPr>
            <w:r>
              <w:t xml:space="preserve">Identifies the </w:t>
            </w:r>
            <w:r w:rsidR="001F1A2F">
              <w:t>"</w:t>
            </w:r>
            <w:r>
              <w:rPr>
                <w:lang w:eastAsia="ja-JP"/>
              </w:rPr>
              <w:t>Storage Transaction Identifier</w:t>
            </w:r>
            <w:r w:rsidR="001F1A2F">
              <w:t>"</w:t>
            </w:r>
            <w:r>
              <w:t xml:space="preserve"> of data store record in ADRF.</w:t>
            </w:r>
          </w:p>
        </w:tc>
      </w:tr>
      <w:tr w:rsidR="00FD50D8" w14:paraId="232862A6" w14:textId="77777777" w:rsidTr="00ED6BC6">
        <w:trPr>
          <w:jc w:val="center"/>
        </w:trPr>
        <w:tc>
          <w:tcPr>
            <w:tcW w:w="1192" w:type="dxa"/>
          </w:tcPr>
          <w:p w14:paraId="77DE0B9C" w14:textId="77777777" w:rsidR="00FD50D8" w:rsidRDefault="00FD50D8" w:rsidP="00257945">
            <w:pPr>
              <w:pStyle w:val="TAL"/>
            </w:pPr>
            <w:r>
              <w:t>fetch-correlation-ids</w:t>
            </w:r>
          </w:p>
        </w:tc>
        <w:tc>
          <w:tcPr>
            <w:tcW w:w="2668" w:type="dxa"/>
          </w:tcPr>
          <w:p w14:paraId="1C7051DD" w14:textId="77777777" w:rsidR="00FD50D8" w:rsidRDefault="00FD50D8" w:rsidP="00257945">
            <w:pPr>
              <w:pStyle w:val="TAL"/>
            </w:pPr>
            <w:r>
              <w:t>array(string)</w:t>
            </w:r>
          </w:p>
        </w:tc>
        <w:tc>
          <w:tcPr>
            <w:tcW w:w="286" w:type="dxa"/>
          </w:tcPr>
          <w:p w14:paraId="1C015E3C" w14:textId="77777777" w:rsidR="00FD50D8" w:rsidRDefault="00FD50D8" w:rsidP="00257945">
            <w:pPr>
              <w:pStyle w:val="TAC"/>
            </w:pPr>
            <w:r>
              <w:t>O</w:t>
            </w:r>
          </w:p>
        </w:tc>
        <w:tc>
          <w:tcPr>
            <w:tcW w:w="1067" w:type="dxa"/>
          </w:tcPr>
          <w:p w14:paraId="7B88DA31" w14:textId="77777777" w:rsidR="00FD50D8" w:rsidRDefault="00FD50D8" w:rsidP="00257945">
            <w:pPr>
              <w:pStyle w:val="TAC"/>
            </w:pPr>
            <w:r>
              <w:t>1..N</w:t>
            </w:r>
          </w:p>
        </w:tc>
        <w:tc>
          <w:tcPr>
            <w:tcW w:w="4466" w:type="dxa"/>
          </w:tcPr>
          <w:p w14:paraId="4C27850F" w14:textId="77777777" w:rsidR="00FD50D8" w:rsidRDefault="00FD50D8" w:rsidP="00257945">
            <w:pPr>
              <w:pStyle w:val="TAL"/>
            </w:pPr>
            <w:r>
              <w:t>Identifies fetch correlation identifiers received as part of fetch instruction.</w:t>
            </w:r>
          </w:p>
        </w:tc>
      </w:tr>
      <w:tr w:rsidR="00FD50D8" w14:paraId="174EF9B8" w14:textId="77777777" w:rsidTr="00ED6BC6">
        <w:trPr>
          <w:jc w:val="center"/>
        </w:trPr>
        <w:tc>
          <w:tcPr>
            <w:tcW w:w="1192" w:type="dxa"/>
          </w:tcPr>
          <w:p w14:paraId="5F5D37BF" w14:textId="77777777" w:rsidR="00FD50D8" w:rsidRDefault="00FD50D8" w:rsidP="00257945">
            <w:pPr>
              <w:pStyle w:val="TAL"/>
            </w:pPr>
            <w:r>
              <w:t>ana-sub</w:t>
            </w:r>
          </w:p>
        </w:tc>
        <w:tc>
          <w:tcPr>
            <w:tcW w:w="2668" w:type="dxa"/>
          </w:tcPr>
          <w:p w14:paraId="16307221" w14:textId="77777777" w:rsidR="00FD50D8" w:rsidRDefault="00FD50D8" w:rsidP="00257945">
            <w:pPr>
              <w:pStyle w:val="TAL"/>
            </w:pPr>
            <w:r>
              <w:rPr>
                <w:lang w:eastAsia="zh-CN"/>
              </w:rPr>
              <w:t>NnwdafEventsSubscription</w:t>
            </w:r>
          </w:p>
        </w:tc>
        <w:tc>
          <w:tcPr>
            <w:tcW w:w="286" w:type="dxa"/>
          </w:tcPr>
          <w:p w14:paraId="5B972A5D" w14:textId="77777777" w:rsidR="00FD50D8" w:rsidRDefault="00FD50D8" w:rsidP="00257945">
            <w:pPr>
              <w:pStyle w:val="TAC"/>
            </w:pPr>
            <w:r>
              <w:t>O</w:t>
            </w:r>
          </w:p>
        </w:tc>
        <w:tc>
          <w:tcPr>
            <w:tcW w:w="1067" w:type="dxa"/>
          </w:tcPr>
          <w:p w14:paraId="51410B79" w14:textId="77777777" w:rsidR="00FD50D8" w:rsidRDefault="00FD50D8" w:rsidP="00257945">
            <w:pPr>
              <w:pStyle w:val="TAC"/>
            </w:pPr>
            <w:r>
              <w:t>0..1</w:t>
            </w:r>
          </w:p>
        </w:tc>
        <w:tc>
          <w:tcPr>
            <w:tcW w:w="4466" w:type="dxa"/>
          </w:tcPr>
          <w:p w14:paraId="47620B0E" w14:textId="77777777" w:rsidR="00FD50D8" w:rsidRDefault="00FD50D8" w:rsidP="00257945">
            <w:pPr>
              <w:pStyle w:val="TAL"/>
            </w:pPr>
            <w:r>
              <w:t>Represents analytics event subscription.</w:t>
            </w:r>
          </w:p>
        </w:tc>
      </w:tr>
      <w:tr w:rsidR="00FD50D8" w14:paraId="744C1833" w14:textId="77777777" w:rsidTr="00ED6BC6">
        <w:trPr>
          <w:jc w:val="center"/>
        </w:trPr>
        <w:tc>
          <w:tcPr>
            <w:tcW w:w="1192" w:type="dxa"/>
          </w:tcPr>
          <w:p w14:paraId="09F068EE" w14:textId="49E601FD" w:rsidR="00FD50D8" w:rsidRDefault="00FD50D8" w:rsidP="00257945">
            <w:pPr>
              <w:pStyle w:val="TAL"/>
            </w:pPr>
            <w:r>
              <w:t>data-sub</w:t>
            </w:r>
          </w:p>
        </w:tc>
        <w:tc>
          <w:tcPr>
            <w:tcW w:w="2668" w:type="dxa"/>
          </w:tcPr>
          <w:p w14:paraId="66F61D51" w14:textId="17E72399" w:rsidR="00FD50D8" w:rsidRDefault="005A0BA0" w:rsidP="00257945">
            <w:pPr>
              <w:pStyle w:val="TAL"/>
            </w:pPr>
            <w:r>
              <w:t>Data</w:t>
            </w:r>
            <w:r w:rsidRPr="00AB67C9">
              <w:t>Subscription</w:t>
            </w:r>
          </w:p>
        </w:tc>
        <w:tc>
          <w:tcPr>
            <w:tcW w:w="286" w:type="dxa"/>
          </w:tcPr>
          <w:p w14:paraId="0ACFA8BC" w14:textId="77777777" w:rsidR="00FD50D8" w:rsidRDefault="00FD50D8" w:rsidP="00257945">
            <w:pPr>
              <w:pStyle w:val="TAC"/>
            </w:pPr>
            <w:r>
              <w:t>O</w:t>
            </w:r>
          </w:p>
        </w:tc>
        <w:tc>
          <w:tcPr>
            <w:tcW w:w="1067" w:type="dxa"/>
          </w:tcPr>
          <w:p w14:paraId="5B88F4E2" w14:textId="77777777" w:rsidR="00FD50D8" w:rsidRDefault="00FD50D8" w:rsidP="00257945">
            <w:pPr>
              <w:pStyle w:val="TAC"/>
            </w:pPr>
            <w:r>
              <w:t>0..1</w:t>
            </w:r>
          </w:p>
        </w:tc>
        <w:tc>
          <w:tcPr>
            <w:tcW w:w="4466" w:type="dxa"/>
          </w:tcPr>
          <w:p w14:paraId="302771F9" w14:textId="194D7283" w:rsidR="00FD50D8" w:rsidRDefault="00FD50D8" w:rsidP="00257945">
            <w:pPr>
              <w:pStyle w:val="TAL"/>
            </w:pPr>
            <w:r>
              <w:t xml:space="preserve">Represents </w:t>
            </w:r>
            <w:r w:rsidR="005A0BA0">
              <w:t>a data</w:t>
            </w:r>
            <w:r>
              <w:t xml:space="preserve"> event subscription.</w:t>
            </w:r>
          </w:p>
        </w:tc>
      </w:tr>
      <w:tr w:rsidR="00FD50D8" w14:paraId="03C372E0" w14:textId="77777777" w:rsidTr="00ED6BC6">
        <w:trPr>
          <w:jc w:val="center"/>
        </w:trPr>
        <w:tc>
          <w:tcPr>
            <w:tcW w:w="1192" w:type="dxa"/>
          </w:tcPr>
          <w:p w14:paraId="65D64DB0" w14:textId="77777777" w:rsidR="00FD50D8" w:rsidRDefault="00FD50D8" w:rsidP="00257945">
            <w:pPr>
              <w:pStyle w:val="TAL"/>
            </w:pPr>
            <w:r>
              <w:t>time-period</w:t>
            </w:r>
          </w:p>
        </w:tc>
        <w:tc>
          <w:tcPr>
            <w:tcW w:w="2668" w:type="dxa"/>
          </w:tcPr>
          <w:p w14:paraId="696F4967" w14:textId="77777777" w:rsidR="00FD50D8" w:rsidRPr="007468E8" w:rsidRDefault="00FD50D8" w:rsidP="00257945">
            <w:pPr>
              <w:pStyle w:val="TAL"/>
            </w:pPr>
            <w:r w:rsidRPr="00735F10">
              <w:rPr>
                <w:noProof/>
                <w:lang w:eastAsia="zh-CN"/>
              </w:rPr>
              <w:t>TimeWindow</w:t>
            </w:r>
          </w:p>
        </w:tc>
        <w:tc>
          <w:tcPr>
            <w:tcW w:w="286" w:type="dxa"/>
          </w:tcPr>
          <w:p w14:paraId="6D5FE6E8" w14:textId="4B2EBB78" w:rsidR="00FD50D8" w:rsidRDefault="00422F56" w:rsidP="00257945">
            <w:pPr>
              <w:pStyle w:val="TAC"/>
            </w:pPr>
            <w:r>
              <w:rPr>
                <w:noProof/>
              </w:rPr>
              <w:t>C</w:t>
            </w:r>
          </w:p>
        </w:tc>
        <w:tc>
          <w:tcPr>
            <w:tcW w:w="1067" w:type="dxa"/>
          </w:tcPr>
          <w:p w14:paraId="132A411A" w14:textId="77777777" w:rsidR="00FD50D8" w:rsidRDefault="00FD50D8" w:rsidP="00257945">
            <w:pPr>
              <w:pStyle w:val="TAC"/>
            </w:pPr>
            <w:r>
              <w:rPr>
                <w:noProof/>
              </w:rPr>
              <w:t>0..1</w:t>
            </w:r>
          </w:p>
        </w:tc>
        <w:tc>
          <w:tcPr>
            <w:tcW w:w="4466" w:type="dxa"/>
          </w:tcPr>
          <w:p w14:paraId="57104ECC" w14:textId="77777777" w:rsidR="00FD50D8" w:rsidRDefault="00FD50D8" w:rsidP="00257945">
            <w:pPr>
              <w:pStyle w:val="TAL"/>
              <w:rPr>
                <w:lang w:eastAsia="zh-CN"/>
              </w:rPr>
            </w:pPr>
            <w:r>
              <w:rPr>
                <w:lang w:eastAsia="zh-CN"/>
              </w:rPr>
              <w:t>Represents a start time and a stop time during which requested data is collected or to be collected.</w:t>
            </w:r>
          </w:p>
          <w:p w14:paraId="27ABC579" w14:textId="3E493887" w:rsidR="00FD50D8" w:rsidRDefault="00FD50D8" w:rsidP="00257945">
            <w:pPr>
              <w:pStyle w:val="TAL"/>
            </w:pPr>
            <w:r>
              <w:rPr>
                <w:lang w:eastAsia="zh-CN"/>
              </w:rPr>
              <w:t>This query parameter shall be included only when one of (</w:t>
            </w:r>
            <w:r>
              <w:t>ana-sub</w:t>
            </w:r>
            <w:r>
              <w:rPr>
                <w:lang w:eastAsia="zh-CN"/>
              </w:rPr>
              <w:t xml:space="preserve">, </w:t>
            </w:r>
            <w:r>
              <w:t>data-sub</w:t>
            </w:r>
            <w:r>
              <w:rPr>
                <w:lang w:eastAsia="zh-CN"/>
              </w:rPr>
              <w:t>) query parameter</w:t>
            </w:r>
            <w:r w:rsidR="005A0BA0">
              <w:rPr>
                <w:rFonts w:hint="eastAsia"/>
                <w:lang w:eastAsia="zh-CN"/>
              </w:rPr>
              <w:t>s</w:t>
            </w:r>
            <w:r>
              <w:rPr>
                <w:lang w:eastAsia="zh-CN"/>
              </w:rPr>
              <w:t xml:space="preserve"> is included.</w:t>
            </w:r>
          </w:p>
        </w:tc>
      </w:tr>
      <w:tr w:rsidR="00FD50D8" w14:paraId="265996E1" w14:textId="77777777" w:rsidTr="00ED6BC6">
        <w:trPr>
          <w:jc w:val="center"/>
        </w:trPr>
        <w:tc>
          <w:tcPr>
            <w:tcW w:w="9679" w:type="dxa"/>
            <w:gridSpan w:val="5"/>
          </w:tcPr>
          <w:p w14:paraId="7C1AAC86" w14:textId="1AD524BC" w:rsidR="00FD50D8" w:rsidRDefault="00FD50D8" w:rsidP="0025794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"ana-sub", "data-sub", shall be provided.</w:t>
            </w:r>
          </w:p>
        </w:tc>
      </w:tr>
    </w:tbl>
    <w:p w14:paraId="55FDF580" w14:textId="77777777" w:rsidR="00FD50D8" w:rsidRDefault="00FD50D8" w:rsidP="00FD50D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7DEF0F6B"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77777777" w:rsidR="00876C3C" w:rsidRDefault="00A10542">
      <w:pPr>
        <w:pStyle w:val="5"/>
      </w:pPr>
      <w:bookmarkStart w:id="629" w:name="_Toc72766451"/>
      <w:bookmarkStart w:id="630" w:name="_Toc72767018"/>
      <w:bookmarkStart w:id="631" w:name="_Toc73042470"/>
      <w:bookmarkStart w:id="632" w:name="_Toc81242814"/>
      <w:bookmarkStart w:id="633" w:name="_Toc89426583"/>
      <w:bookmarkStart w:id="634" w:name="_Toc94020368"/>
      <w:bookmarkStart w:id="635" w:name="_Toc97034899"/>
      <w:bookmarkStart w:id="636" w:name="_Toc97037776"/>
      <w:bookmarkStart w:id="637" w:name="_Toc100939985"/>
      <w:bookmarkStart w:id="638" w:name="_Toc104546851"/>
      <w:r>
        <w:lastRenderedPageBreak/>
        <w:t>5.1.3.2.4</w:t>
      </w:r>
      <w:r>
        <w:tab/>
        <w:t>Resource Custom Operations</w:t>
      </w:r>
      <w:bookmarkEnd w:id="629"/>
      <w:bookmarkEnd w:id="630"/>
      <w:bookmarkEnd w:id="631"/>
      <w:bookmarkEnd w:id="632"/>
      <w:bookmarkEnd w:id="633"/>
      <w:bookmarkEnd w:id="634"/>
      <w:bookmarkEnd w:id="635"/>
      <w:bookmarkEnd w:id="636"/>
      <w:bookmarkEnd w:id="637"/>
      <w:bookmarkEnd w:id="638"/>
    </w:p>
    <w:p w14:paraId="5D4CA620" w14:textId="77777777" w:rsidR="00876C3C" w:rsidRDefault="00A10542">
      <w:pPr>
        <w:pStyle w:val="40"/>
      </w:pPr>
      <w:bookmarkStart w:id="639" w:name="_Toc72766457"/>
      <w:bookmarkStart w:id="640" w:name="_Toc72767024"/>
      <w:bookmarkStart w:id="641" w:name="_Toc73042476"/>
      <w:bookmarkStart w:id="642" w:name="_Toc81242820"/>
      <w:bookmarkStart w:id="643" w:name="_Toc89426584"/>
      <w:bookmarkStart w:id="644" w:name="_Toc94020369"/>
      <w:bookmarkStart w:id="645" w:name="_Toc97034900"/>
      <w:bookmarkStart w:id="646" w:name="_Toc97037777"/>
      <w:bookmarkStart w:id="647" w:name="_Toc100939986"/>
      <w:bookmarkStart w:id="648" w:name="_Toc104546852"/>
      <w:r>
        <w:t>5.1.3.3</w:t>
      </w:r>
      <w:r>
        <w:tab/>
        <w:t>Resource:</w:t>
      </w:r>
      <w:r w:rsidR="00FD50D8">
        <w:t xml:space="preserve"> Individual ADRF Data Store Record</w:t>
      </w:r>
      <w:bookmarkEnd w:id="639"/>
      <w:bookmarkEnd w:id="640"/>
      <w:bookmarkEnd w:id="641"/>
      <w:bookmarkEnd w:id="642"/>
      <w:bookmarkEnd w:id="643"/>
      <w:bookmarkEnd w:id="644"/>
      <w:bookmarkEnd w:id="645"/>
      <w:bookmarkEnd w:id="646"/>
      <w:bookmarkEnd w:id="647"/>
      <w:bookmarkEnd w:id="648"/>
    </w:p>
    <w:p w14:paraId="608DF629" w14:textId="77777777" w:rsidR="00FD50D8" w:rsidRDefault="00FD50D8" w:rsidP="00FD50D8">
      <w:pPr>
        <w:pStyle w:val="5"/>
      </w:pPr>
      <w:bookmarkStart w:id="649" w:name="_Toc89426585"/>
      <w:bookmarkStart w:id="650" w:name="_Toc94020370"/>
      <w:bookmarkStart w:id="651" w:name="_Toc97034901"/>
      <w:bookmarkStart w:id="652" w:name="_Toc97037778"/>
      <w:bookmarkStart w:id="653" w:name="_Toc100939987"/>
      <w:bookmarkStart w:id="654" w:name="_Toc104546853"/>
      <w:r>
        <w:t>5.1.3.3.1</w:t>
      </w:r>
      <w:r>
        <w:tab/>
        <w:t>Description</w:t>
      </w:r>
      <w:bookmarkEnd w:id="649"/>
      <w:bookmarkEnd w:id="650"/>
      <w:bookmarkEnd w:id="651"/>
      <w:bookmarkEnd w:id="652"/>
      <w:bookmarkEnd w:id="653"/>
      <w:bookmarkEnd w:id="654"/>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
      </w:pPr>
      <w:bookmarkStart w:id="655" w:name="_Toc89426586"/>
      <w:bookmarkStart w:id="656" w:name="_Toc94020371"/>
      <w:bookmarkStart w:id="657" w:name="_Toc97034902"/>
      <w:bookmarkStart w:id="658" w:name="_Toc97037779"/>
      <w:bookmarkStart w:id="659" w:name="_Toc100939988"/>
      <w:bookmarkStart w:id="660" w:name="_Toc104546854"/>
      <w:r>
        <w:t>5.1.3.3.2</w:t>
      </w:r>
      <w:r>
        <w:tab/>
        <w:t>Resource Definition</w:t>
      </w:r>
      <w:bookmarkEnd w:id="655"/>
      <w:bookmarkEnd w:id="656"/>
      <w:bookmarkEnd w:id="657"/>
      <w:bookmarkEnd w:id="658"/>
      <w:bookmarkEnd w:id="659"/>
      <w:bookmarkEnd w:id="660"/>
    </w:p>
    <w:p w14:paraId="54F83C39" w14:textId="572F74E1"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
      </w:pPr>
      <w:bookmarkStart w:id="661" w:name="_Toc89426587"/>
      <w:bookmarkStart w:id="662" w:name="_Toc94020372"/>
      <w:bookmarkStart w:id="663" w:name="_Toc97034903"/>
      <w:bookmarkStart w:id="664" w:name="_Toc97037780"/>
      <w:bookmarkStart w:id="665" w:name="_Toc100939989"/>
      <w:bookmarkStart w:id="666" w:name="_Toc104546855"/>
      <w:r>
        <w:t>5.1.3.3.3</w:t>
      </w:r>
      <w:r>
        <w:tab/>
        <w:t>Resource Standard Methods</w:t>
      </w:r>
      <w:bookmarkEnd w:id="661"/>
      <w:bookmarkEnd w:id="662"/>
      <w:bookmarkEnd w:id="663"/>
      <w:bookmarkEnd w:id="664"/>
      <w:bookmarkEnd w:id="665"/>
      <w:bookmarkEnd w:id="666"/>
    </w:p>
    <w:p w14:paraId="19449F06" w14:textId="77777777" w:rsidR="00FD50D8" w:rsidRDefault="00FD50D8" w:rsidP="00FD50D8">
      <w:pPr>
        <w:pStyle w:val="6"/>
      </w:pPr>
      <w:bookmarkStart w:id="667" w:name="_Toc89426588"/>
      <w:bookmarkStart w:id="668" w:name="_Toc94020373"/>
      <w:bookmarkStart w:id="669" w:name="_Toc97034904"/>
      <w:bookmarkStart w:id="670" w:name="_Toc97037781"/>
      <w:bookmarkStart w:id="671" w:name="_Toc100939990"/>
      <w:bookmarkStart w:id="672" w:name="_Toc104546856"/>
      <w:r>
        <w:t>5.1.3.3.3.1</w:t>
      </w:r>
      <w:r>
        <w:tab/>
        <w:t>DELETE</w:t>
      </w:r>
      <w:bookmarkEnd w:id="667"/>
      <w:bookmarkEnd w:id="668"/>
      <w:bookmarkEnd w:id="669"/>
      <w:bookmarkEnd w:id="670"/>
      <w:bookmarkEnd w:id="671"/>
      <w:bookmarkEnd w:id="672"/>
    </w:p>
    <w:p w14:paraId="7895621F" w14:textId="52A3C310" w:rsidR="00FD50D8" w:rsidRDefault="00FD50D8" w:rsidP="00FD50D8">
      <w:r>
        <w:t xml:space="preserve">This method shall support the URI query parameters specified in </w:t>
      </w:r>
      <w:r w:rsidR="00061687">
        <w:t>table </w:t>
      </w:r>
      <w:r>
        <w:t>5.1.3.3.3.1-1.</w:t>
      </w:r>
    </w:p>
    <w:p w14:paraId="15E24144" w14:textId="6F7F2928"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43DFCC10"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BA466E3"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6D0C13F0" w:rsidR="00FD50D8" w:rsidRDefault="00061687" w:rsidP="00FD50D8">
      <w:pPr>
        <w:pStyle w:val="TH"/>
      </w:pPr>
      <w:r>
        <w:lastRenderedPageBreak/>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0365D999"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
      </w:pPr>
      <w:bookmarkStart w:id="673" w:name="_Toc89426589"/>
      <w:bookmarkStart w:id="674" w:name="_Toc94020374"/>
      <w:bookmarkStart w:id="675" w:name="_Toc97034905"/>
      <w:bookmarkStart w:id="676" w:name="_Toc97037782"/>
      <w:bookmarkStart w:id="677" w:name="_Toc100939991"/>
      <w:bookmarkStart w:id="678" w:name="_Toc104546857"/>
      <w:r>
        <w:t>5.1.3.3.4</w:t>
      </w:r>
      <w:r>
        <w:tab/>
        <w:t>Resource Custom Operations</w:t>
      </w:r>
      <w:bookmarkEnd w:id="673"/>
      <w:bookmarkEnd w:id="674"/>
      <w:bookmarkEnd w:id="675"/>
      <w:bookmarkEnd w:id="676"/>
      <w:bookmarkEnd w:id="677"/>
      <w:bookmarkEnd w:id="678"/>
    </w:p>
    <w:p w14:paraId="103D923A" w14:textId="77777777" w:rsidR="00FD50D8" w:rsidRDefault="00FD50D8" w:rsidP="00FD50D8">
      <w:r>
        <w:t>None in this release of the specification.</w:t>
      </w:r>
    </w:p>
    <w:p w14:paraId="251F8421" w14:textId="77777777" w:rsidR="00FD50D8" w:rsidRDefault="00FD50D8" w:rsidP="00FD50D8">
      <w:pPr>
        <w:pStyle w:val="40"/>
      </w:pPr>
      <w:bookmarkStart w:id="679" w:name="_Toc89426590"/>
      <w:bookmarkStart w:id="680" w:name="_Toc94020375"/>
      <w:bookmarkStart w:id="681" w:name="_Toc97034906"/>
      <w:bookmarkStart w:id="682" w:name="_Toc97037783"/>
      <w:bookmarkStart w:id="683" w:name="_Toc100939992"/>
      <w:bookmarkStart w:id="684" w:name="_Toc104546858"/>
      <w:r>
        <w:t>5.1.3.4</w:t>
      </w:r>
      <w:r>
        <w:tab/>
        <w:t>Resource: ADRF Data Retrieval Subscriptions</w:t>
      </w:r>
      <w:bookmarkEnd w:id="679"/>
      <w:bookmarkEnd w:id="680"/>
      <w:bookmarkEnd w:id="681"/>
      <w:bookmarkEnd w:id="682"/>
      <w:bookmarkEnd w:id="683"/>
      <w:bookmarkEnd w:id="684"/>
    </w:p>
    <w:p w14:paraId="451C9D49" w14:textId="77777777" w:rsidR="00FD50D8" w:rsidRDefault="00FD50D8" w:rsidP="00FD50D8">
      <w:pPr>
        <w:pStyle w:val="5"/>
      </w:pPr>
      <w:bookmarkStart w:id="685" w:name="_Toc89426591"/>
      <w:bookmarkStart w:id="686" w:name="_Toc94020376"/>
      <w:bookmarkStart w:id="687" w:name="_Toc97034907"/>
      <w:bookmarkStart w:id="688" w:name="_Toc97037784"/>
      <w:bookmarkStart w:id="689" w:name="_Toc100939993"/>
      <w:bookmarkStart w:id="690" w:name="_Toc104546859"/>
      <w:r>
        <w:t>5.1.3.4.1</w:t>
      </w:r>
      <w:r>
        <w:tab/>
        <w:t>Description</w:t>
      </w:r>
      <w:bookmarkEnd w:id="685"/>
      <w:bookmarkEnd w:id="686"/>
      <w:bookmarkEnd w:id="687"/>
      <w:bookmarkEnd w:id="688"/>
      <w:bookmarkEnd w:id="689"/>
      <w:bookmarkEnd w:id="690"/>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
      </w:pPr>
      <w:bookmarkStart w:id="691" w:name="_Toc89426592"/>
      <w:bookmarkStart w:id="692" w:name="_Toc94020377"/>
      <w:bookmarkStart w:id="693" w:name="_Toc97034908"/>
      <w:bookmarkStart w:id="694" w:name="_Toc97037785"/>
      <w:bookmarkStart w:id="695" w:name="_Toc100939994"/>
      <w:bookmarkStart w:id="696" w:name="_Toc104546860"/>
      <w:r>
        <w:t>5.1.3.4.2</w:t>
      </w:r>
      <w:r>
        <w:tab/>
        <w:t>Resource Definition</w:t>
      </w:r>
      <w:bookmarkEnd w:id="691"/>
      <w:bookmarkEnd w:id="692"/>
      <w:bookmarkEnd w:id="693"/>
      <w:bookmarkEnd w:id="694"/>
      <w:bookmarkEnd w:id="695"/>
      <w:bookmarkEnd w:id="696"/>
    </w:p>
    <w:p w14:paraId="40EA2D44" w14:textId="75597C59"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
      </w:pPr>
      <w:bookmarkStart w:id="697" w:name="_Toc89426593"/>
      <w:bookmarkStart w:id="698" w:name="_Toc94020378"/>
      <w:bookmarkStart w:id="699" w:name="_Toc97034909"/>
      <w:bookmarkStart w:id="700" w:name="_Toc97037786"/>
      <w:bookmarkStart w:id="701" w:name="_Toc100939995"/>
      <w:bookmarkStart w:id="702" w:name="_Toc104546861"/>
      <w:r>
        <w:lastRenderedPageBreak/>
        <w:t>5.1.3.4.3</w:t>
      </w:r>
      <w:r>
        <w:tab/>
        <w:t>Resource Standard Methods</w:t>
      </w:r>
      <w:bookmarkEnd w:id="697"/>
      <w:bookmarkEnd w:id="698"/>
      <w:bookmarkEnd w:id="699"/>
      <w:bookmarkEnd w:id="700"/>
      <w:bookmarkEnd w:id="701"/>
      <w:bookmarkEnd w:id="702"/>
    </w:p>
    <w:p w14:paraId="5C48F5CA" w14:textId="77777777" w:rsidR="00FD50D8" w:rsidRDefault="00FD50D8" w:rsidP="00FD50D8">
      <w:pPr>
        <w:pStyle w:val="6"/>
      </w:pPr>
      <w:bookmarkStart w:id="703" w:name="_Toc89426594"/>
      <w:bookmarkStart w:id="704" w:name="_Toc94020379"/>
      <w:bookmarkStart w:id="705" w:name="_Toc97034910"/>
      <w:bookmarkStart w:id="706" w:name="_Toc97037787"/>
      <w:bookmarkStart w:id="707" w:name="_Toc100939996"/>
      <w:bookmarkStart w:id="708" w:name="_Toc104546862"/>
      <w:r>
        <w:t>5.1.3.4.3.1</w:t>
      </w:r>
      <w:r>
        <w:tab/>
        <w:t>POST</w:t>
      </w:r>
      <w:bookmarkEnd w:id="703"/>
      <w:bookmarkEnd w:id="704"/>
      <w:bookmarkEnd w:id="705"/>
      <w:bookmarkEnd w:id="706"/>
      <w:bookmarkEnd w:id="707"/>
      <w:bookmarkEnd w:id="708"/>
    </w:p>
    <w:p w14:paraId="760A3114" w14:textId="05046443" w:rsidR="00FD50D8" w:rsidRDefault="00FD50D8" w:rsidP="00FD50D8">
      <w:r>
        <w:t xml:space="preserve">This method shall support the URI query parameters specified in </w:t>
      </w:r>
      <w:r w:rsidR="00061687">
        <w:t>table </w:t>
      </w:r>
      <w:r>
        <w:t>5.1.3.4.3.1-1.</w:t>
      </w:r>
    </w:p>
    <w:p w14:paraId="0009BF49" w14:textId="1487109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279138B9"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939D971" w:rsidR="00FD50D8" w:rsidRDefault="00061687" w:rsidP="00FD50D8">
      <w:pPr>
        <w:pStyle w:val="TH"/>
      </w:pPr>
      <w:r>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0B577B6D"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3626C0FE"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shd w:val="clear" w:color="auto" w:fill="auto"/>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
      </w:pPr>
      <w:bookmarkStart w:id="709" w:name="_Toc89426595"/>
      <w:bookmarkStart w:id="710" w:name="_Toc94020380"/>
      <w:bookmarkStart w:id="711" w:name="_Toc97034911"/>
      <w:bookmarkStart w:id="712" w:name="_Toc97037788"/>
      <w:bookmarkStart w:id="713" w:name="_Toc100939997"/>
      <w:bookmarkStart w:id="714" w:name="_Toc104546863"/>
      <w:r>
        <w:t>5.1.3.4.4</w:t>
      </w:r>
      <w:r>
        <w:tab/>
        <w:t>Resource Custom Operations</w:t>
      </w:r>
      <w:bookmarkEnd w:id="709"/>
      <w:bookmarkEnd w:id="710"/>
      <w:bookmarkEnd w:id="711"/>
      <w:bookmarkEnd w:id="712"/>
      <w:bookmarkEnd w:id="713"/>
      <w:bookmarkEnd w:id="714"/>
    </w:p>
    <w:p w14:paraId="27B56DAC" w14:textId="77777777" w:rsidR="00FD50D8" w:rsidRDefault="00FD50D8" w:rsidP="00FD50D8">
      <w:r>
        <w:t>None in this release of the specification.</w:t>
      </w:r>
    </w:p>
    <w:p w14:paraId="763D2D08" w14:textId="77777777" w:rsidR="00FD50D8" w:rsidRDefault="00FD50D8" w:rsidP="00FD50D8">
      <w:pPr>
        <w:pStyle w:val="40"/>
      </w:pPr>
      <w:bookmarkStart w:id="715" w:name="_Toc89426596"/>
      <w:bookmarkStart w:id="716" w:name="_Toc94020381"/>
      <w:bookmarkStart w:id="717" w:name="_Toc97034912"/>
      <w:bookmarkStart w:id="718" w:name="_Toc97037789"/>
      <w:bookmarkStart w:id="719" w:name="_Toc100939998"/>
      <w:bookmarkStart w:id="720" w:name="_Toc104546864"/>
      <w:r>
        <w:t>5.1.3.5</w:t>
      </w:r>
      <w:r>
        <w:tab/>
        <w:t>Resource: Individual ADRF Data Retrieval Subscription</w:t>
      </w:r>
      <w:bookmarkEnd w:id="715"/>
      <w:bookmarkEnd w:id="716"/>
      <w:bookmarkEnd w:id="717"/>
      <w:bookmarkEnd w:id="718"/>
      <w:bookmarkEnd w:id="719"/>
      <w:bookmarkEnd w:id="720"/>
    </w:p>
    <w:p w14:paraId="23F58C09" w14:textId="77777777" w:rsidR="00FD50D8" w:rsidRDefault="00FD50D8" w:rsidP="00FD50D8">
      <w:pPr>
        <w:pStyle w:val="5"/>
      </w:pPr>
      <w:bookmarkStart w:id="721" w:name="_Toc89426597"/>
      <w:bookmarkStart w:id="722" w:name="_Toc94020382"/>
      <w:bookmarkStart w:id="723" w:name="_Toc97034913"/>
      <w:bookmarkStart w:id="724" w:name="_Toc97037790"/>
      <w:bookmarkStart w:id="725" w:name="_Toc100939999"/>
      <w:bookmarkStart w:id="726" w:name="_Toc104546865"/>
      <w:r>
        <w:t>5.1.3.5.1</w:t>
      </w:r>
      <w:r>
        <w:tab/>
        <w:t>Description</w:t>
      </w:r>
      <w:bookmarkEnd w:id="721"/>
      <w:bookmarkEnd w:id="722"/>
      <w:bookmarkEnd w:id="723"/>
      <w:bookmarkEnd w:id="724"/>
      <w:bookmarkEnd w:id="725"/>
      <w:bookmarkEnd w:id="726"/>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
      </w:pPr>
      <w:bookmarkStart w:id="727" w:name="_Toc89426598"/>
      <w:bookmarkStart w:id="728" w:name="_Toc94020383"/>
      <w:bookmarkStart w:id="729" w:name="_Toc97034914"/>
      <w:bookmarkStart w:id="730" w:name="_Toc97037791"/>
      <w:bookmarkStart w:id="731" w:name="_Toc100940000"/>
      <w:bookmarkStart w:id="732" w:name="_Toc104546866"/>
      <w:r>
        <w:t>5.1.3.5.2</w:t>
      </w:r>
      <w:r>
        <w:tab/>
        <w:t>Resource Definition</w:t>
      </w:r>
      <w:bookmarkEnd w:id="727"/>
      <w:bookmarkEnd w:id="728"/>
      <w:bookmarkEnd w:id="729"/>
      <w:bookmarkEnd w:id="730"/>
      <w:bookmarkEnd w:id="731"/>
      <w:bookmarkEnd w:id="732"/>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676B242" w14:textId="77777777" w:rsidR="00FD50D8" w:rsidRDefault="00FD50D8" w:rsidP="00FD50D8">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40A19C6A" w14:textId="77777777" w:rsidTr="00ED6BC6">
        <w:trPr>
          <w:jc w:val="center"/>
        </w:trPr>
        <w:tc>
          <w:tcPr>
            <w:tcW w:w="687" w:type="pct"/>
            <w:shd w:val="clear" w:color="000000" w:fill="C0C0C0"/>
            <w:hideMark/>
          </w:tcPr>
          <w:p w14:paraId="62A14AE4" w14:textId="77777777" w:rsidR="00FD50D8" w:rsidRDefault="00FD50D8" w:rsidP="00257945">
            <w:pPr>
              <w:pStyle w:val="TAH"/>
            </w:pPr>
            <w:r>
              <w:t>Name</w:t>
            </w:r>
          </w:p>
        </w:tc>
        <w:tc>
          <w:tcPr>
            <w:tcW w:w="1039" w:type="pct"/>
            <w:shd w:val="clear" w:color="000000" w:fill="C0C0C0"/>
          </w:tcPr>
          <w:p w14:paraId="60C30084" w14:textId="77777777" w:rsidR="00FD50D8" w:rsidRDefault="00FD50D8" w:rsidP="00257945">
            <w:pPr>
              <w:pStyle w:val="TAH"/>
            </w:pPr>
            <w:r>
              <w:t>Data type</w:t>
            </w:r>
          </w:p>
        </w:tc>
        <w:tc>
          <w:tcPr>
            <w:tcW w:w="3274" w:type="pct"/>
            <w:shd w:val="clear" w:color="000000" w:fill="C0C0C0"/>
            <w:vAlign w:val="center"/>
            <w:hideMark/>
          </w:tcPr>
          <w:p w14:paraId="33F7B32D" w14:textId="77777777" w:rsidR="00FD50D8" w:rsidRDefault="00FD50D8" w:rsidP="00257945">
            <w:pPr>
              <w:pStyle w:val="TAH"/>
            </w:pPr>
            <w:r>
              <w:t>Definition</w:t>
            </w:r>
          </w:p>
        </w:tc>
      </w:tr>
      <w:tr w:rsidR="00FD50D8" w14:paraId="7414743B" w14:textId="77777777" w:rsidTr="00ED6BC6">
        <w:trPr>
          <w:jc w:val="center"/>
        </w:trPr>
        <w:tc>
          <w:tcPr>
            <w:tcW w:w="687" w:type="pct"/>
            <w:hideMark/>
          </w:tcPr>
          <w:p w14:paraId="12FA6AE6" w14:textId="77777777" w:rsidR="00FD50D8" w:rsidRDefault="00FD50D8" w:rsidP="00257945">
            <w:pPr>
              <w:pStyle w:val="TAL"/>
            </w:pPr>
            <w:r>
              <w:t>apiRoot</w:t>
            </w:r>
          </w:p>
        </w:tc>
        <w:tc>
          <w:tcPr>
            <w:tcW w:w="1039" w:type="pct"/>
          </w:tcPr>
          <w:p w14:paraId="2BE3AB9C" w14:textId="77777777" w:rsidR="00FD50D8" w:rsidRDefault="00FD50D8" w:rsidP="00257945">
            <w:pPr>
              <w:pStyle w:val="TAL"/>
            </w:pPr>
            <w:r>
              <w:t>string</w:t>
            </w:r>
          </w:p>
        </w:tc>
        <w:tc>
          <w:tcPr>
            <w:tcW w:w="3274" w:type="pct"/>
            <w:vAlign w:val="center"/>
            <w:hideMark/>
          </w:tcPr>
          <w:p w14:paraId="583B4009" w14:textId="77777777" w:rsidR="00FD50D8" w:rsidRDefault="00FD50D8" w:rsidP="00257945">
            <w:pPr>
              <w:pStyle w:val="TAL"/>
            </w:pPr>
            <w:r>
              <w:t>See clause</w:t>
            </w:r>
            <w:r>
              <w:rPr>
                <w:lang w:val="en-US" w:eastAsia="zh-CN"/>
              </w:rPr>
              <w:t> </w:t>
            </w:r>
            <w:r>
              <w:t>5.1.1</w:t>
            </w:r>
          </w:p>
        </w:tc>
      </w:tr>
    </w:tbl>
    <w:p w14:paraId="4FBBE8E7" w14:textId="77777777" w:rsidR="00FD50D8" w:rsidRDefault="00FD50D8" w:rsidP="00FD50D8"/>
    <w:p w14:paraId="76E2CE4A" w14:textId="77777777" w:rsidR="00FD50D8" w:rsidRDefault="00FD50D8" w:rsidP="00FD50D8">
      <w:pPr>
        <w:pStyle w:val="5"/>
      </w:pPr>
      <w:bookmarkStart w:id="733" w:name="_Toc89426599"/>
      <w:bookmarkStart w:id="734" w:name="_Toc94020384"/>
      <w:bookmarkStart w:id="735" w:name="_Toc97034915"/>
      <w:bookmarkStart w:id="736" w:name="_Toc97037792"/>
      <w:bookmarkStart w:id="737" w:name="_Toc100940001"/>
      <w:bookmarkStart w:id="738" w:name="_Toc104546867"/>
      <w:r>
        <w:t>5.1.3.5.3</w:t>
      </w:r>
      <w:r>
        <w:tab/>
        <w:t>Resource Standard Methods</w:t>
      </w:r>
      <w:bookmarkEnd w:id="733"/>
      <w:bookmarkEnd w:id="734"/>
      <w:bookmarkEnd w:id="735"/>
      <w:bookmarkEnd w:id="736"/>
      <w:bookmarkEnd w:id="737"/>
      <w:bookmarkEnd w:id="738"/>
    </w:p>
    <w:p w14:paraId="7610EE0E" w14:textId="77777777" w:rsidR="00FD50D8" w:rsidRDefault="00FD50D8" w:rsidP="00FD50D8">
      <w:pPr>
        <w:pStyle w:val="6"/>
      </w:pPr>
      <w:bookmarkStart w:id="739" w:name="_Toc89426600"/>
      <w:bookmarkStart w:id="740" w:name="_Toc94020385"/>
      <w:bookmarkStart w:id="741" w:name="_Toc97034916"/>
      <w:bookmarkStart w:id="742" w:name="_Toc97037793"/>
      <w:bookmarkStart w:id="743" w:name="_Toc100940002"/>
      <w:bookmarkStart w:id="744" w:name="_Toc104546868"/>
      <w:r>
        <w:t>5.1.3.5.3.1</w:t>
      </w:r>
      <w:r>
        <w:tab/>
        <w:t>DELETE</w:t>
      </w:r>
      <w:bookmarkEnd w:id="739"/>
      <w:bookmarkEnd w:id="740"/>
      <w:bookmarkEnd w:id="741"/>
      <w:bookmarkEnd w:id="742"/>
      <w:bookmarkEnd w:id="743"/>
      <w:bookmarkEnd w:id="744"/>
    </w:p>
    <w:p w14:paraId="028994FD" w14:textId="07C69330" w:rsidR="00FD50D8" w:rsidRDefault="00FD50D8" w:rsidP="00FD50D8">
      <w:r>
        <w:t xml:space="preserve">This method shall support the URI query parameters specified in </w:t>
      </w:r>
      <w:r w:rsidR="00061687">
        <w:t>table </w:t>
      </w:r>
      <w:r>
        <w:t>5.1.3.5.3.1-1.</w:t>
      </w:r>
    </w:p>
    <w:p w14:paraId="732551CC" w14:textId="680953C7" w:rsidR="00FD50D8" w:rsidRDefault="00061687" w:rsidP="00FD50D8">
      <w:pPr>
        <w:pStyle w:val="TH"/>
        <w:rPr>
          <w:rFonts w:cs="Arial"/>
        </w:rPr>
      </w:pPr>
      <w:r>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52A4581F"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05D56C77"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7AEC47B"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36B485D1"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
      </w:pPr>
      <w:bookmarkStart w:id="745" w:name="_Toc89426601"/>
      <w:bookmarkStart w:id="746" w:name="_Toc94020386"/>
      <w:bookmarkStart w:id="747" w:name="_Toc97034917"/>
      <w:bookmarkStart w:id="748" w:name="_Toc97037794"/>
      <w:bookmarkStart w:id="749" w:name="_Toc100940003"/>
      <w:bookmarkStart w:id="750" w:name="_Toc104546869"/>
      <w:r>
        <w:lastRenderedPageBreak/>
        <w:t>5.1.3.5.4</w:t>
      </w:r>
      <w:r>
        <w:tab/>
        <w:t>Resource Custom Operations</w:t>
      </w:r>
      <w:bookmarkEnd w:id="745"/>
      <w:bookmarkEnd w:id="746"/>
      <w:bookmarkEnd w:id="747"/>
      <w:bookmarkEnd w:id="748"/>
      <w:bookmarkEnd w:id="749"/>
      <w:bookmarkEnd w:id="750"/>
    </w:p>
    <w:p w14:paraId="7609DDF8" w14:textId="77777777" w:rsidR="00FD50D8" w:rsidRPr="00FD50D8" w:rsidRDefault="00FD50D8" w:rsidP="00FD50D8">
      <w:r>
        <w:t>None in this release of the specification.</w:t>
      </w:r>
    </w:p>
    <w:p w14:paraId="739570E5" w14:textId="77777777" w:rsidR="00876C3C" w:rsidRDefault="00A10542">
      <w:pPr>
        <w:pStyle w:val="3"/>
      </w:pPr>
      <w:bookmarkStart w:id="751" w:name="_Toc72766458"/>
      <w:bookmarkStart w:id="752" w:name="_Toc72767025"/>
      <w:bookmarkStart w:id="753" w:name="_Toc73042477"/>
      <w:bookmarkStart w:id="754" w:name="_Toc81242821"/>
      <w:bookmarkStart w:id="755" w:name="_Toc89426602"/>
      <w:bookmarkStart w:id="756" w:name="_Toc94020387"/>
      <w:bookmarkStart w:id="757" w:name="_Toc97034918"/>
      <w:bookmarkStart w:id="758" w:name="_Toc97037795"/>
      <w:bookmarkStart w:id="759" w:name="_Toc100940004"/>
      <w:bookmarkStart w:id="760" w:name="_Toc104546870"/>
      <w:r>
        <w:t>5.1.4</w:t>
      </w:r>
      <w:r>
        <w:tab/>
        <w:t>Custom Operations without associated resources</w:t>
      </w:r>
      <w:bookmarkEnd w:id="751"/>
      <w:bookmarkEnd w:id="752"/>
      <w:bookmarkEnd w:id="753"/>
      <w:bookmarkEnd w:id="754"/>
      <w:bookmarkEnd w:id="755"/>
      <w:bookmarkEnd w:id="756"/>
      <w:bookmarkEnd w:id="757"/>
      <w:bookmarkEnd w:id="758"/>
      <w:bookmarkEnd w:id="759"/>
      <w:bookmarkEnd w:id="760"/>
    </w:p>
    <w:p w14:paraId="4719007F" w14:textId="77777777" w:rsidR="00876C3C" w:rsidRDefault="00A10542">
      <w:pPr>
        <w:pStyle w:val="40"/>
      </w:pPr>
      <w:bookmarkStart w:id="761" w:name="_Toc72766459"/>
      <w:bookmarkStart w:id="762" w:name="_Toc72767026"/>
      <w:bookmarkStart w:id="763" w:name="_Toc73042478"/>
      <w:bookmarkStart w:id="764" w:name="_Toc81242822"/>
      <w:bookmarkStart w:id="765" w:name="_Toc89426603"/>
      <w:bookmarkStart w:id="766" w:name="_Toc94020388"/>
      <w:bookmarkStart w:id="767" w:name="_Toc97034919"/>
      <w:bookmarkStart w:id="768" w:name="_Toc97037796"/>
      <w:bookmarkStart w:id="769" w:name="_Toc100940005"/>
      <w:bookmarkStart w:id="770" w:name="_Toc104546871"/>
      <w:r>
        <w:t>5.1.4.1</w:t>
      </w:r>
      <w:r>
        <w:tab/>
        <w:t>Overview</w:t>
      </w:r>
      <w:bookmarkEnd w:id="761"/>
      <w:bookmarkEnd w:id="762"/>
      <w:bookmarkEnd w:id="763"/>
      <w:bookmarkEnd w:id="764"/>
      <w:bookmarkEnd w:id="765"/>
      <w:bookmarkEnd w:id="766"/>
      <w:bookmarkEnd w:id="767"/>
      <w:bookmarkEnd w:id="768"/>
      <w:bookmarkEnd w:id="769"/>
      <w:bookmarkEnd w:id="770"/>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8" type="#_x0000_t75" style="width:380.4pt;height:192.25pt" o:ole="">
            <v:imagedata r:id="rId36" o:title="" cropbottom="7081f" cropright="4734f"/>
          </v:shape>
          <o:OLEObject Type="Embed" ProgID="Visio.Drawing.15" ShapeID="_x0000_i1038" DrawAspect="Content" ObjectID="_1715160430" r:id="rId37"/>
        </w:object>
      </w:r>
    </w:p>
    <w:p w14:paraId="768F1F5B" w14:textId="467E6251" w:rsidR="00257945" w:rsidRDefault="0006168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798E8A86"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6C65335C"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0"/>
      </w:pPr>
      <w:bookmarkStart w:id="771" w:name="_Toc72766460"/>
      <w:bookmarkStart w:id="772" w:name="_Toc72767027"/>
      <w:bookmarkStart w:id="773" w:name="_Toc73042479"/>
      <w:bookmarkStart w:id="774" w:name="_Toc81242823"/>
      <w:bookmarkStart w:id="775" w:name="_Toc89426604"/>
      <w:bookmarkStart w:id="776" w:name="_Toc94020389"/>
      <w:bookmarkStart w:id="777" w:name="_Toc97034920"/>
      <w:bookmarkStart w:id="778" w:name="_Toc97037797"/>
      <w:bookmarkStart w:id="779" w:name="_Toc100940006"/>
      <w:bookmarkStart w:id="780" w:name="_Toc104546872"/>
      <w:r>
        <w:t>5.1.4.2</w:t>
      </w:r>
      <w:r>
        <w:tab/>
        <w:t xml:space="preserve">Operation: </w:t>
      </w:r>
      <w:r w:rsidR="00257945">
        <w:t>request-storage-sub</w:t>
      </w:r>
      <w:bookmarkEnd w:id="771"/>
      <w:bookmarkEnd w:id="772"/>
      <w:bookmarkEnd w:id="773"/>
      <w:bookmarkEnd w:id="774"/>
      <w:bookmarkEnd w:id="775"/>
      <w:bookmarkEnd w:id="776"/>
      <w:bookmarkEnd w:id="777"/>
      <w:bookmarkEnd w:id="778"/>
      <w:bookmarkEnd w:id="779"/>
      <w:bookmarkEnd w:id="780"/>
    </w:p>
    <w:p w14:paraId="5B737621" w14:textId="77777777" w:rsidR="00876C3C" w:rsidRDefault="00A10542">
      <w:pPr>
        <w:pStyle w:val="5"/>
      </w:pPr>
      <w:bookmarkStart w:id="781" w:name="_Toc72766461"/>
      <w:bookmarkStart w:id="782" w:name="_Toc72767028"/>
      <w:bookmarkStart w:id="783" w:name="_Toc73042480"/>
      <w:bookmarkStart w:id="784" w:name="_Toc81242824"/>
      <w:bookmarkStart w:id="785" w:name="_Toc89426605"/>
      <w:bookmarkStart w:id="786" w:name="_Toc94020390"/>
      <w:bookmarkStart w:id="787" w:name="_Toc97034921"/>
      <w:bookmarkStart w:id="788" w:name="_Toc97037798"/>
      <w:bookmarkStart w:id="789" w:name="_Toc100940007"/>
      <w:bookmarkStart w:id="790" w:name="_Toc104546873"/>
      <w:r>
        <w:t>5.1.4.2.1</w:t>
      </w:r>
      <w:r>
        <w:tab/>
        <w:t>Description</w:t>
      </w:r>
      <w:bookmarkEnd w:id="781"/>
      <w:bookmarkEnd w:id="782"/>
      <w:bookmarkEnd w:id="783"/>
      <w:bookmarkEnd w:id="784"/>
      <w:bookmarkEnd w:id="785"/>
      <w:bookmarkEnd w:id="786"/>
      <w:bookmarkEnd w:id="787"/>
      <w:bookmarkEnd w:id="788"/>
      <w:bookmarkEnd w:id="789"/>
      <w:bookmarkEnd w:id="790"/>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
      </w:pPr>
      <w:bookmarkStart w:id="791" w:name="_Toc72766462"/>
      <w:bookmarkStart w:id="792" w:name="_Toc72767029"/>
      <w:bookmarkStart w:id="793" w:name="_Toc73042481"/>
      <w:bookmarkStart w:id="794" w:name="_Toc81242825"/>
      <w:bookmarkStart w:id="795" w:name="_Toc89426606"/>
      <w:bookmarkStart w:id="796" w:name="_Toc94020391"/>
      <w:bookmarkStart w:id="797" w:name="_Toc97034922"/>
      <w:bookmarkStart w:id="798" w:name="_Toc97037799"/>
      <w:bookmarkStart w:id="799" w:name="_Toc100940008"/>
      <w:bookmarkStart w:id="800" w:name="_Toc104546874"/>
      <w:r>
        <w:t>5.1.4.2.2</w:t>
      </w:r>
      <w:r>
        <w:tab/>
        <w:t>Operation Definition</w:t>
      </w:r>
      <w:bookmarkEnd w:id="791"/>
      <w:bookmarkEnd w:id="792"/>
      <w:bookmarkEnd w:id="793"/>
      <w:bookmarkEnd w:id="794"/>
      <w:bookmarkEnd w:id="795"/>
      <w:bookmarkEnd w:id="796"/>
      <w:bookmarkEnd w:id="797"/>
      <w:bookmarkEnd w:id="798"/>
      <w:bookmarkEnd w:id="799"/>
      <w:bookmarkEnd w:id="800"/>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017033DB" w:rsidR="00876C3C" w:rsidRDefault="00061687">
      <w:pPr>
        <w:pStyle w:val="TH"/>
      </w:pPr>
      <w:r>
        <w:lastRenderedPageBreak/>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48820D88" w:rsidR="00876C3C" w:rsidRDefault="00061687">
      <w:pPr>
        <w:pStyle w:val="TH"/>
      </w:pPr>
      <w:r>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404E045B"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40"/>
      </w:pPr>
      <w:bookmarkStart w:id="801" w:name="_Toc72766463"/>
      <w:bookmarkStart w:id="802" w:name="_Toc72767030"/>
      <w:bookmarkStart w:id="803" w:name="_Toc73042482"/>
      <w:bookmarkStart w:id="804" w:name="_Toc81242826"/>
      <w:bookmarkStart w:id="805" w:name="_Toc89426607"/>
      <w:bookmarkStart w:id="806" w:name="_Toc94020392"/>
      <w:bookmarkStart w:id="807" w:name="_Toc97034923"/>
      <w:bookmarkStart w:id="808" w:name="_Toc97037800"/>
      <w:bookmarkStart w:id="809" w:name="_Toc100940009"/>
      <w:bookmarkStart w:id="810" w:name="_Toc104546875"/>
      <w:r>
        <w:t>5.1.4.3</w:t>
      </w:r>
      <w:r>
        <w:tab/>
        <w:t xml:space="preserve">Operation: </w:t>
      </w:r>
      <w:r w:rsidR="00A736E7">
        <w:t>request-storage-sub-removal</w:t>
      </w:r>
      <w:bookmarkEnd w:id="801"/>
      <w:bookmarkEnd w:id="802"/>
      <w:bookmarkEnd w:id="803"/>
      <w:bookmarkEnd w:id="804"/>
      <w:bookmarkEnd w:id="805"/>
      <w:bookmarkEnd w:id="806"/>
      <w:bookmarkEnd w:id="807"/>
      <w:bookmarkEnd w:id="808"/>
      <w:bookmarkEnd w:id="809"/>
      <w:bookmarkEnd w:id="810"/>
    </w:p>
    <w:p w14:paraId="469C941E" w14:textId="77777777" w:rsidR="00A736E7" w:rsidRDefault="00A736E7" w:rsidP="00A736E7">
      <w:pPr>
        <w:pStyle w:val="5"/>
      </w:pPr>
      <w:bookmarkStart w:id="811" w:name="_Toc89426608"/>
      <w:bookmarkStart w:id="812" w:name="_Toc94020393"/>
      <w:bookmarkStart w:id="813" w:name="_Toc97034924"/>
      <w:bookmarkStart w:id="814" w:name="_Toc97037801"/>
      <w:bookmarkStart w:id="815" w:name="_Toc100940010"/>
      <w:bookmarkStart w:id="816" w:name="_Toc104546876"/>
      <w:r>
        <w:t>5.1.4.3.1</w:t>
      </w:r>
      <w:r>
        <w:tab/>
        <w:t>Description</w:t>
      </w:r>
      <w:bookmarkEnd w:id="811"/>
      <w:bookmarkEnd w:id="812"/>
      <w:bookmarkEnd w:id="813"/>
      <w:bookmarkEnd w:id="814"/>
      <w:bookmarkEnd w:id="815"/>
      <w:bookmarkEnd w:id="816"/>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
      </w:pPr>
      <w:bookmarkStart w:id="817" w:name="_Toc89426609"/>
      <w:bookmarkStart w:id="818" w:name="_Toc94020394"/>
      <w:bookmarkStart w:id="819" w:name="_Toc97034925"/>
      <w:bookmarkStart w:id="820" w:name="_Toc97037802"/>
      <w:bookmarkStart w:id="821" w:name="_Toc100940011"/>
      <w:bookmarkStart w:id="822" w:name="_Toc104546877"/>
      <w:r>
        <w:t>5.1.4.3.2</w:t>
      </w:r>
      <w:r>
        <w:tab/>
        <w:t>Operation Definition</w:t>
      </w:r>
      <w:bookmarkEnd w:id="817"/>
      <w:bookmarkEnd w:id="818"/>
      <w:bookmarkEnd w:id="819"/>
      <w:bookmarkEnd w:id="820"/>
      <w:bookmarkEnd w:id="821"/>
      <w:bookmarkEnd w:id="822"/>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0C09F639"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7537900B"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6F9DDDB2"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40"/>
      </w:pPr>
      <w:bookmarkStart w:id="823" w:name="_Toc97034926"/>
      <w:bookmarkStart w:id="824" w:name="_Toc97037803"/>
      <w:bookmarkStart w:id="825" w:name="_Toc100940012"/>
      <w:bookmarkStart w:id="826" w:name="_Toc104546878"/>
      <w:r>
        <w:t>5.1.4.4</w:t>
      </w:r>
      <w:r>
        <w:tab/>
        <w:t xml:space="preserve">Operation: </w:t>
      </w:r>
      <w:r w:rsidRPr="00A44CCA">
        <w:t>remove-stored-data-analytics</w:t>
      </w:r>
      <w:bookmarkEnd w:id="823"/>
      <w:bookmarkEnd w:id="824"/>
      <w:bookmarkEnd w:id="825"/>
      <w:bookmarkEnd w:id="826"/>
    </w:p>
    <w:p w14:paraId="7A6ABDDD" w14:textId="54A5F471" w:rsidR="0050268D" w:rsidRDefault="0050268D" w:rsidP="0050268D">
      <w:pPr>
        <w:pStyle w:val="5"/>
      </w:pPr>
      <w:bookmarkStart w:id="827" w:name="_Toc97034927"/>
      <w:bookmarkStart w:id="828" w:name="_Toc97037804"/>
      <w:bookmarkStart w:id="829" w:name="_Toc100940013"/>
      <w:bookmarkStart w:id="830" w:name="_Toc104546879"/>
      <w:r>
        <w:t>5.1.4.4.1</w:t>
      </w:r>
      <w:r>
        <w:tab/>
        <w:t>Description</w:t>
      </w:r>
      <w:bookmarkEnd w:id="827"/>
      <w:bookmarkEnd w:id="828"/>
      <w:bookmarkEnd w:id="829"/>
      <w:bookmarkEnd w:id="830"/>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
      </w:pPr>
      <w:bookmarkStart w:id="831" w:name="_Toc97034928"/>
      <w:bookmarkStart w:id="832" w:name="_Toc97037805"/>
      <w:bookmarkStart w:id="833" w:name="_Toc100940014"/>
      <w:bookmarkStart w:id="834" w:name="_Toc104546880"/>
      <w:r>
        <w:t>5.1.4.4.2</w:t>
      </w:r>
      <w:r>
        <w:tab/>
        <w:t>Operation Definition</w:t>
      </w:r>
      <w:bookmarkEnd w:id="831"/>
      <w:bookmarkEnd w:id="832"/>
      <w:bookmarkEnd w:id="833"/>
      <w:bookmarkEnd w:id="834"/>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164EDE7E" w:rsidR="0050268D" w:rsidRDefault="00061687" w:rsidP="0050268D">
      <w:pPr>
        <w:pStyle w:val="TH"/>
      </w:pPr>
      <w:r>
        <w:lastRenderedPageBreak/>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6ABA3FBE" w:rsidR="0050268D" w:rsidRDefault="00061687" w:rsidP="0050268D">
      <w:pPr>
        <w:pStyle w:val="TH"/>
      </w:pPr>
      <w:r>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062C502B"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3"/>
      </w:pPr>
      <w:bookmarkStart w:id="835" w:name="_Toc72766464"/>
      <w:bookmarkStart w:id="836" w:name="_Toc72767031"/>
      <w:bookmarkStart w:id="837" w:name="_Toc73042483"/>
      <w:bookmarkStart w:id="838" w:name="_Toc81242827"/>
      <w:bookmarkStart w:id="839" w:name="_Toc89426610"/>
      <w:bookmarkStart w:id="840" w:name="_Toc94020395"/>
      <w:bookmarkStart w:id="841" w:name="_Toc97034929"/>
      <w:bookmarkStart w:id="842" w:name="_Toc97037806"/>
      <w:bookmarkStart w:id="843" w:name="_Toc100940015"/>
      <w:bookmarkStart w:id="844" w:name="_Toc104546881"/>
      <w:r>
        <w:t>5.1.5</w:t>
      </w:r>
      <w:r>
        <w:tab/>
        <w:t>Notifications</w:t>
      </w:r>
      <w:bookmarkEnd w:id="835"/>
      <w:bookmarkEnd w:id="836"/>
      <w:bookmarkEnd w:id="837"/>
      <w:bookmarkEnd w:id="838"/>
      <w:bookmarkEnd w:id="839"/>
      <w:bookmarkEnd w:id="840"/>
      <w:bookmarkEnd w:id="841"/>
      <w:bookmarkEnd w:id="842"/>
      <w:bookmarkEnd w:id="843"/>
      <w:bookmarkEnd w:id="844"/>
    </w:p>
    <w:p w14:paraId="6B6CAF47" w14:textId="77777777" w:rsidR="00876C3C" w:rsidRDefault="00A10542">
      <w:pPr>
        <w:pStyle w:val="40"/>
      </w:pPr>
      <w:bookmarkStart w:id="845" w:name="_Toc72766465"/>
      <w:bookmarkStart w:id="846" w:name="_Toc72767032"/>
      <w:bookmarkStart w:id="847" w:name="_Toc73042484"/>
      <w:bookmarkStart w:id="848" w:name="_Toc81242828"/>
      <w:bookmarkStart w:id="849" w:name="_Toc89426611"/>
      <w:bookmarkStart w:id="850" w:name="_Toc94020396"/>
      <w:bookmarkStart w:id="851" w:name="_Toc97034930"/>
      <w:bookmarkStart w:id="852" w:name="_Toc97037807"/>
      <w:bookmarkStart w:id="853" w:name="_Toc100940016"/>
      <w:bookmarkStart w:id="854" w:name="_Toc104546882"/>
      <w:r>
        <w:t>5.1.5.1</w:t>
      </w:r>
      <w:r>
        <w:tab/>
        <w:t>General</w:t>
      </w:r>
      <w:bookmarkEnd w:id="845"/>
      <w:bookmarkEnd w:id="846"/>
      <w:bookmarkEnd w:id="847"/>
      <w:bookmarkEnd w:id="848"/>
      <w:bookmarkEnd w:id="849"/>
      <w:bookmarkEnd w:id="850"/>
      <w:bookmarkEnd w:id="851"/>
      <w:bookmarkEnd w:id="852"/>
      <w:bookmarkEnd w:id="853"/>
      <w:bookmarkEnd w:id="854"/>
    </w:p>
    <w:p w14:paraId="438D301A" w14:textId="0899AEE3" w:rsidR="00876C3C" w:rsidRDefault="00A10542">
      <w:pPr>
        <w:rPr>
          <w:noProof/>
        </w:rPr>
      </w:pPr>
      <w:r>
        <w:rPr>
          <w:noProof/>
        </w:rPr>
        <w:t>Notifications shall comply to clause 6.2 of 3GPP TS 29.500 [4] and clause 4.6.2.3 of 3GPP TS 29.501 [5].</w:t>
      </w:r>
    </w:p>
    <w:p w14:paraId="1A7B3249" w14:textId="6D0C2390"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0"/>
      </w:pPr>
      <w:bookmarkStart w:id="855" w:name="_Toc72766466"/>
      <w:bookmarkStart w:id="856" w:name="_Toc72767033"/>
      <w:bookmarkStart w:id="857" w:name="_Toc73042485"/>
      <w:bookmarkStart w:id="858" w:name="_Toc81242829"/>
      <w:bookmarkStart w:id="859" w:name="_Toc89426612"/>
      <w:bookmarkStart w:id="860" w:name="_Toc94020397"/>
      <w:bookmarkStart w:id="861" w:name="_Toc97034931"/>
      <w:bookmarkStart w:id="862" w:name="_Toc97037808"/>
      <w:bookmarkStart w:id="863" w:name="_Toc100940017"/>
      <w:bookmarkStart w:id="864" w:name="_Toc104546883"/>
      <w:r>
        <w:t>5.1.5.2</w:t>
      </w:r>
      <w:r>
        <w:tab/>
      </w:r>
      <w:r w:rsidR="000151EF">
        <w:t>Retrieval Notification</w:t>
      </w:r>
      <w:bookmarkEnd w:id="855"/>
      <w:bookmarkEnd w:id="856"/>
      <w:bookmarkEnd w:id="857"/>
      <w:bookmarkEnd w:id="858"/>
      <w:bookmarkEnd w:id="859"/>
      <w:bookmarkEnd w:id="860"/>
      <w:bookmarkEnd w:id="861"/>
      <w:bookmarkEnd w:id="862"/>
      <w:bookmarkEnd w:id="863"/>
      <w:bookmarkEnd w:id="864"/>
    </w:p>
    <w:p w14:paraId="534D2A9A" w14:textId="77777777" w:rsidR="00876C3C" w:rsidRDefault="00A10542">
      <w:pPr>
        <w:pStyle w:val="5"/>
        <w:rPr>
          <w:noProof/>
        </w:rPr>
      </w:pPr>
      <w:bookmarkStart w:id="865" w:name="_Toc72766467"/>
      <w:bookmarkStart w:id="866" w:name="_Toc72767034"/>
      <w:bookmarkStart w:id="867" w:name="_Toc73042486"/>
      <w:bookmarkStart w:id="868" w:name="_Toc81242830"/>
      <w:bookmarkStart w:id="869" w:name="_Toc89426613"/>
      <w:bookmarkStart w:id="870" w:name="_Toc94020398"/>
      <w:bookmarkStart w:id="871" w:name="_Toc97034932"/>
      <w:bookmarkStart w:id="872" w:name="_Toc97037809"/>
      <w:bookmarkStart w:id="873" w:name="_Toc100940018"/>
      <w:bookmarkStart w:id="874" w:name="_Toc104546884"/>
      <w:r>
        <w:t>5.1.5.2</w:t>
      </w:r>
      <w:r>
        <w:rPr>
          <w:noProof/>
        </w:rPr>
        <w:t>.1</w:t>
      </w:r>
      <w:r>
        <w:rPr>
          <w:noProof/>
        </w:rPr>
        <w:tab/>
        <w:t>Description</w:t>
      </w:r>
      <w:bookmarkEnd w:id="865"/>
      <w:bookmarkEnd w:id="866"/>
      <w:bookmarkEnd w:id="867"/>
      <w:bookmarkEnd w:id="868"/>
      <w:bookmarkEnd w:id="869"/>
      <w:bookmarkEnd w:id="870"/>
      <w:bookmarkEnd w:id="871"/>
      <w:bookmarkEnd w:id="872"/>
      <w:bookmarkEnd w:id="873"/>
      <w:bookmarkEnd w:id="874"/>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
        <w:rPr>
          <w:noProof/>
        </w:rPr>
      </w:pPr>
      <w:bookmarkStart w:id="875" w:name="_Toc72766468"/>
      <w:bookmarkStart w:id="876" w:name="_Toc72767035"/>
      <w:bookmarkStart w:id="877" w:name="_Toc73042487"/>
      <w:bookmarkStart w:id="878" w:name="_Toc81242831"/>
      <w:bookmarkStart w:id="879" w:name="_Toc89426614"/>
      <w:bookmarkStart w:id="880" w:name="_Toc94020399"/>
      <w:bookmarkStart w:id="881" w:name="_Toc97034933"/>
      <w:bookmarkStart w:id="882" w:name="_Toc97037810"/>
      <w:bookmarkStart w:id="883" w:name="_Toc100940019"/>
      <w:bookmarkStart w:id="884" w:name="_Toc104546885"/>
      <w:r>
        <w:t>5.1.5.2</w:t>
      </w:r>
      <w:r>
        <w:rPr>
          <w:noProof/>
        </w:rPr>
        <w:t>.2</w:t>
      </w:r>
      <w:r>
        <w:rPr>
          <w:noProof/>
        </w:rPr>
        <w:tab/>
        <w:t>Target URI</w:t>
      </w:r>
      <w:bookmarkEnd w:id="875"/>
      <w:bookmarkEnd w:id="876"/>
      <w:bookmarkEnd w:id="877"/>
      <w:bookmarkEnd w:id="878"/>
      <w:bookmarkEnd w:id="879"/>
      <w:bookmarkEnd w:id="880"/>
      <w:bookmarkEnd w:id="881"/>
      <w:bookmarkEnd w:id="882"/>
      <w:bookmarkEnd w:id="883"/>
      <w:bookmarkEnd w:id="884"/>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
        <w:rPr>
          <w:noProof/>
        </w:rPr>
      </w:pPr>
      <w:bookmarkStart w:id="885" w:name="_Toc72766469"/>
      <w:bookmarkStart w:id="886" w:name="_Toc72767036"/>
      <w:bookmarkStart w:id="887" w:name="_Toc73042488"/>
      <w:bookmarkStart w:id="888" w:name="_Toc81242832"/>
      <w:bookmarkStart w:id="889" w:name="_Toc89426615"/>
      <w:bookmarkStart w:id="890" w:name="_Toc94020400"/>
      <w:bookmarkStart w:id="891" w:name="_Toc97034934"/>
      <w:bookmarkStart w:id="892" w:name="_Toc97037811"/>
      <w:bookmarkStart w:id="893" w:name="_Toc100940020"/>
      <w:bookmarkStart w:id="894" w:name="_Toc104546886"/>
      <w:r>
        <w:t>5.1.5.2</w:t>
      </w:r>
      <w:r>
        <w:rPr>
          <w:noProof/>
        </w:rPr>
        <w:t>.3</w:t>
      </w:r>
      <w:r>
        <w:rPr>
          <w:noProof/>
        </w:rPr>
        <w:tab/>
        <w:t>Standard Methods</w:t>
      </w:r>
      <w:bookmarkEnd w:id="885"/>
      <w:bookmarkEnd w:id="886"/>
      <w:bookmarkEnd w:id="887"/>
      <w:bookmarkEnd w:id="888"/>
      <w:bookmarkEnd w:id="889"/>
      <w:bookmarkEnd w:id="890"/>
      <w:bookmarkEnd w:id="891"/>
      <w:bookmarkEnd w:id="892"/>
      <w:bookmarkEnd w:id="893"/>
      <w:bookmarkEnd w:id="894"/>
    </w:p>
    <w:p w14:paraId="01C46C77" w14:textId="77777777" w:rsidR="00876C3C" w:rsidRDefault="00A10542">
      <w:pPr>
        <w:pStyle w:val="6"/>
        <w:rPr>
          <w:noProof/>
        </w:rPr>
      </w:pPr>
      <w:bookmarkStart w:id="895" w:name="_Toc72766470"/>
      <w:bookmarkStart w:id="896" w:name="_Toc72767037"/>
      <w:bookmarkStart w:id="897" w:name="_Toc73042489"/>
      <w:bookmarkStart w:id="898" w:name="_Toc81242833"/>
      <w:bookmarkStart w:id="899" w:name="_Toc89426616"/>
      <w:bookmarkStart w:id="900" w:name="_Toc94020401"/>
      <w:bookmarkStart w:id="901" w:name="_Toc97034935"/>
      <w:bookmarkStart w:id="902" w:name="_Toc97037812"/>
      <w:bookmarkStart w:id="903" w:name="_Toc100940021"/>
      <w:bookmarkStart w:id="904" w:name="_Toc104546887"/>
      <w:r>
        <w:t>5.1.5.2.3</w:t>
      </w:r>
      <w:r>
        <w:rPr>
          <w:noProof/>
        </w:rPr>
        <w:t>.1</w:t>
      </w:r>
      <w:r>
        <w:rPr>
          <w:noProof/>
        </w:rPr>
        <w:tab/>
        <w:t>POST</w:t>
      </w:r>
      <w:bookmarkEnd w:id="895"/>
      <w:bookmarkEnd w:id="896"/>
      <w:bookmarkEnd w:id="897"/>
      <w:bookmarkEnd w:id="898"/>
      <w:bookmarkEnd w:id="899"/>
      <w:bookmarkEnd w:id="900"/>
      <w:bookmarkEnd w:id="901"/>
      <w:bookmarkEnd w:id="902"/>
      <w:bookmarkEnd w:id="903"/>
      <w:bookmarkEnd w:id="904"/>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lastRenderedPageBreak/>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05BD3005"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
      </w:pPr>
      <w:bookmarkStart w:id="905" w:name="_Toc72766472"/>
      <w:bookmarkStart w:id="906" w:name="_Toc72767039"/>
      <w:bookmarkStart w:id="907" w:name="_Toc73042491"/>
      <w:bookmarkStart w:id="908" w:name="_Toc81242835"/>
      <w:bookmarkStart w:id="909" w:name="_Toc89426618"/>
      <w:bookmarkStart w:id="910" w:name="_Toc94020403"/>
      <w:bookmarkStart w:id="911" w:name="_Toc97034937"/>
      <w:bookmarkStart w:id="912" w:name="_Toc97037813"/>
      <w:bookmarkStart w:id="913" w:name="_Toc100940022"/>
      <w:bookmarkStart w:id="914" w:name="_Toc104546888"/>
      <w:r>
        <w:t>5.1.6</w:t>
      </w:r>
      <w:r>
        <w:tab/>
        <w:t>Data Model</w:t>
      </w:r>
      <w:bookmarkEnd w:id="905"/>
      <w:bookmarkEnd w:id="906"/>
      <w:bookmarkEnd w:id="907"/>
      <w:bookmarkEnd w:id="908"/>
      <w:bookmarkEnd w:id="909"/>
      <w:bookmarkEnd w:id="910"/>
      <w:bookmarkEnd w:id="911"/>
      <w:bookmarkEnd w:id="912"/>
      <w:bookmarkEnd w:id="913"/>
      <w:bookmarkEnd w:id="914"/>
    </w:p>
    <w:p w14:paraId="238515BC" w14:textId="77777777" w:rsidR="00876C3C" w:rsidRDefault="00A10542">
      <w:pPr>
        <w:pStyle w:val="40"/>
      </w:pPr>
      <w:bookmarkStart w:id="915" w:name="_Toc72766473"/>
      <w:bookmarkStart w:id="916" w:name="_Toc72767040"/>
      <w:bookmarkStart w:id="917" w:name="_Toc73042492"/>
      <w:bookmarkStart w:id="918" w:name="_Toc81242836"/>
      <w:bookmarkStart w:id="919" w:name="_Toc89426619"/>
      <w:bookmarkStart w:id="920" w:name="_Toc94020404"/>
      <w:bookmarkStart w:id="921" w:name="_Toc97034938"/>
      <w:bookmarkStart w:id="922" w:name="_Toc97037814"/>
      <w:bookmarkStart w:id="923" w:name="_Toc100940023"/>
      <w:bookmarkStart w:id="924" w:name="_Toc104546889"/>
      <w:r>
        <w:t>5.1.6.1</w:t>
      </w:r>
      <w:r>
        <w:tab/>
        <w:t>General</w:t>
      </w:r>
      <w:bookmarkEnd w:id="915"/>
      <w:bookmarkEnd w:id="916"/>
      <w:bookmarkEnd w:id="917"/>
      <w:bookmarkEnd w:id="918"/>
      <w:bookmarkEnd w:id="919"/>
      <w:bookmarkEnd w:id="920"/>
      <w:bookmarkEnd w:id="921"/>
      <w:bookmarkEnd w:id="922"/>
      <w:bookmarkEnd w:id="923"/>
      <w:bookmarkEnd w:id="924"/>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5E7E816"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CBF7DA4"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925" w:name="_Hlk91663035"/>
            <w:r>
              <w:rPr>
                <w:lang w:eastAsia="zh-CN"/>
              </w:rPr>
              <w:t>Contains information about Data or Analytics specification.</w:t>
            </w:r>
            <w:bookmarkEnd w:id="925"/>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0943DAC4"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B2C511F"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0"/>
        <w:rPr>
          <w:lang w:val="en-US"/>
        </w:rPr>
      </w:pPr>
      <w:bookmarkStart w:id="926" w:name="_Toc72766474"/>
      <w:bookmarkStart w:id="927" w:name="_Toc72767041"/>
      <w:bookmarkStart w:id="928" w:name="_Toc73042493"/>
      <w:bookmarkStart w:id="929" w:name="_Toc81242837"/>
      <w:bookmarkStart w:id="930" w:name="_Toc89426620"/>
      <w:bookmarkStart w:id="931" w:name="_Toc94020405"/>
      <w:bookmarkStart w:id="932" w:name="_Toc97034939"/>
      <w:bookmarkStart w:id="933" w:name="_Toc97037815"/>
      <w:bookmarkStart w:id="934" w:name="_Toc100940024"/>
      <w:bookmarkStart w:id="935" w:name="_Toc104546890"/>
      <w:r>
        <w:rPr>
          <w:lang w:val="en-US"/>
        </w:rPr>
        <w:t>5.1.6.2</w:t>
      </w:r>
      <w:r>
        <w:rPr>
          <w:lang w:val="en-US"/>
        </w:rPr>
        <w:tab/>
        <w:t>Structured data types</w:t>
      </w:r>
      <w:bookmarkEnd w:id="926"/>
      <w:bookmarkEnd w:id="927"/>
      <w:bookmarkEnd w:id="928"/>
      <w:bookmarkEnd w:id="929"/>
      <w:bookmarkEnd w:id="930"/>
      <w:bookmarkEnd w:id="931"/>
      <w:bookmarkEnd w:id="932"/>
      <w:bookmarkEnd w:id="933"/>
      <w:bookmarkEnd w:id="934"/>
      <w:bookmarkEnd w:id="935"/>
    </w:p>
    <w:p w14:paraId="192D8882" w14:textId="77777777" w:rsidR="00876C3C" w:rsidRDefault="00A10542">
      <w:pPr>
        <w:pStyle w:val="5"/>
      </w:pPr>
      <w:bookmarkStart w:id="936" w:name="_Toc72766475"/>
      <w:bookmarkStart w:id="937" w:name="_Toc72767042"/>
      <w:bookmarkStart w:id="938" w:name="_Toc73042494"/>
      <w:bookmarkStart w:id="939" w:name="_Toc81242838"/>
      <w:bookmarkStart w:id="940" w:name="_Toc89426621"/>
      <w:bookmarkStart w:id="941" w:name="_Toc94020406"/>
      <w:bookmarkStart w:id="942" w:name="_Toc97034940"/>
      <w:bookmarkStart w:id="943" w:name="_Toc97037816"/>
      <w:bookmarkStart w:id="944" w:name="_Toc100940025"/>
      <w:bookmarkStart w:id="945" w:name="_Toc104546891"/>
      <w:r>
        <w:t>5.1.6.2.1</w:t>
      </w:r>
      <w:r>
        <w:tab/>
        <w:t>Introduction</w:t>
      </w:r>
      <w:bookmarkEnd w:id="936"/>
      <w:bookmarkEnd w:id="937"/>
      <w:bookmarkEnd w:id="938"/>
      <w:bookmarkEnd w:id="939"/>
      <w:bookmarkEnd w:id="940"/>
      <w:bookmarkEnd w:id="941"/>
      <w:bookmarkEnd w:id="942"/>
      <w:bookmarkEnd w:id="943"/>
      <w:bookmarkEnd w:id="944"/>
      <w:bookmarkEnd w:id="945"/>
    </w:p>
    <w:p w14:paraId="02DAA924" w14:textId="77777777" w:rsidR="00876C3C" w:rsidRDefault="00A10542">
      <w:r>
        <w:t>This clause defines the structures to be used in resource representations.</w:t>
      </w:r>
    </w:p>
    <w:p w14:paraId="19976940" w14:textId="77777777" w:rsidR="00876C3C" w:rsidRDefault="00A10542">
      <w:pPr>
        <w:pStyle w:val="5"/>
      </w:pPr>
      <w:bookmarkStart w:id="946" w:name="_Toc72766476"/>
      <w:bookmarkStart w:id="947" w:name="_Toc72767043"/>
      <w:bookmarkStart w:id="948" w:name="_Toc73042495"/>
      <w:bookmarkStart w:id="949" w:name="_Toc81242839"/>
      <w:bookmarkStart w:id="950" w:name="_Toc89426622"/>
      <w:bookmarkStart w:id="951" w:name="_Toc94020407"/>
      <w:bookmarkStart w:id="952" w:name="_Toc97034941"/>
      <w:bookmarkStart w:id="953" w:name="_Toc97037817"/>
      <w:bookmarkStart w:id="954" w:name="_Toc100940026"/>
      <w:bookmarkStart w:id="955" w:name="_Toc104546892"/>
      <w:r>
        <w:lastRenderedPageBreak/>
        <w:t>5.1.6.2.2</w:t>
      </w:r>
      <w:r>
        <w:tab/>
        <w:t xml:space="preserve">Type: </w:t>
      </w:r>
      <w:r w:rsidR="00467621">
        <w:t>NadrfDataStoreRecord</w:t>
      </w:r>
      <w:bookmarkEnd w:id="946"/>
      <w:bookmarkEnd w:id="947"/>
      <w:bookmarkEnd w:id="948"/>
      <w:bookmarkEnd w:id="949"/>
      <w:bookmarkEnd w:id="950"/>
      <w:bookmarkEnd w:id="951"/>
      <w:bookmarkEnd w:id="952"/>
      <w:bookmarkEnd w:id="953"/>
      <w:bookmarkEnd w:id="954"/>
      <w:bookmarkEnd w:id="955"/>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76C3C" w14:paraId="5CB68AB7" w14:textId="77777777" w:rsidTr="00ED6BC6">
        <w:trPr>
          <w:jc w:val="center"/>
        </w:trPr>
        <w:tc>
          <w:tcPr>
            <w:tcW w:w="1701" w:type="dxa"/>
            <w:shd w:val="clear" w:color="auto" w:fill="C0C0C0"/>
            <w:hideMark/>
          </w:tcPr>
          <w:p w14:paraId="7BDFF5FF" w14:textId="77777777" w:rsidR="00876C3C" w:rsidRDefault="00A10542">
            <w:pPr>
              <w:pStyle w:val="TAH"/>
            </w:pPr>
            <w:r>
              <w:t>Attribute name</w:t>
            </w:r>
          </w:p>
        </w:tc>
        <w:tc>
          <w:tcPr>
            <w:tcW w:w="1444" w:type="dxa"/>
            <w:shd w:val="clear" w:color="auto" w:fill="C0C0C0"/>
            <w:hideMark/>
          </w:tcPr>
          <w:p w14:paraId="59ED30B8" w14:textId="77777777" w:rsidR="00876C3C" w:rsidRDefault="00A10542">
            <w:pPr>
              <w:pStyle w:val="TAH"/>
            </w:pPr>
            <w:r>
              <w:t>Data type</w:t>
            </w:r>
          </w:p>
        </w:tc>
        <w:tc>
          <w:tcPr>
            <w:tcW w:w="425" w:type="dxa"/>
            <w:shd w:val="clear" w:color="auto" w:fill="C0C0C0"/>
            <w:hideMark/>
          </w:tcPr>
          <w:p w14:paraId="7B72F10F" w14:textId="77777777" w:rsidR="00876C3C" w:rsidRDefault="00A10542">
            <w:pPr>
              <w:pStyle w:val="TAH"/>
            </w:pPr>
            <w:r>
              <w:t>P</w:t>
            </w:r>
          </w:p>
        </w:tc>
        <w:tc>
          <w:tcPr>
            <w:tcW w:w="1134" w:type="dxa"/>
            <w:shd w:val="clear" w:color="auto" w:fill="C0C0C0"/>
          </w:tcPr>
          <w:p w14:paraId="0396D413" w14:textId="77777777" w:rsidR="00876C3C" w:rsidRDefault="00A10542">
            <w:pPr>
              <w:pStyle w:val="TAH"/>
              <w:jc w:val="left"/>
            </w:pPr>
            <w:r>
              <w:t>Cardinality</w:t>
            </w:r>
          </w:p>
        </w:tc>
        <w:tc>
          <w:tcPr>
            <w:tcW w:w="2410" w:type="dxa"/>
            <w:shd w:val="clear" w:color="auto" w:fill="C0C0C0"/>
            <w:hideMark/>
          </w:tcPr>
          <w:p w14:paraId="4C5287B0" w14:textId="77777777" w:rsidR="00876C3C" w:rsidRDefault="00A10542">
            <w:pPr>
              <w:pStyle w:val="TAH"/>
              <w:rPr>
                <w:rFonts w:cs="Arial"/>
                <w:szCs w:val="18"/>
              </w:rPr>
            </w:pPr>
            <w:r>
              <w:rPr>
                <w:rFonts w:cs="Arial"/>
                <w:szCs w:val="18"/>
              </w:rPr>
              <w:t>Description</w:t>
            </w:r>
          </w:p>
        </w:tc>
        <w:tc>
          <w:tcPr>
            <w:tcW w:w="2410" w:type="dxa"/>
            <w:shd w:val="clear" w:color="auto" w:fill="C0C0C0"/>
          </w:tcPr>
          <w:p w14:paraId="152C39EA" w14:textId="77777777" w:rsidR="00876C3C" w:rsidRDefault="00A10542">
            <w:pPr>
              <w:pStyle w:val="TAH"/>
              <w:rPr>
                <w:rFonts w:cs="Arial"/>
                <w:szCs w:val="18"/>
              </w:rPr>
            </w:pPr>
            <w:r>
              <w:rPr>
                <w:rFonts w:cs="Arial"/>
                <w:szCs w:val="18"/>
              </w:rPr>
              <w:t>Applicability</w:t>
            </w:r>
          </w:p>
        </w:tc>
      </w:tr>
      <w:tr w:rsidR="00CB50E9" w14:paraId="563B68EE" w14:textId="77777777" w:rsidTr="00ED6BC6">
        <w:trPr>
          <w:jc w:val="center"/>
        </w:trPr>
        <w:tc>
          <w:tcPr>
            <w:tcW w:w="1701" w:type="dxa"/>
          </w:tcPr>
          <w:p w14:paraId="2B79B72E" w14:textId="3AB8D50C" w:rsidR="00CB50E9" w:rsidRDefault="00CB50E9" w:rsidP="00CB50E9">
            <w:pPr>
              <w:pStyle w:val="TAL"/>
              <w:rPr>
                <w:noProof/>
                <w:lang w:eastAsia="zh-CN"/>
              </w:rPr>
            </w:pPr>
            <w:bookmarkStart w:id="956" w:name="_Hlk99036241"/>
            <w:r>
              <w:rPr>
                <w:noProof/>
                <w:lang w:eastAsia="zh-CN"/>
              </w:rPr>
              <w:t>dataNotif</w:t>
            </w:r>
            <w:bookmarkEnd w:id="956"/>
          </w:p>
        </w:tc>
        <w:tc>
          <w:tcPr>
            <w:tcW w:w="1444" w:type="dxa"/>
          </w:tcPr>
          <w:p w14:paraId="7775325B" w14:textId="5FD2113D" w:rsidR="00CB50E9" w:rsidRDefault="00CB50E9" w:rsidP="00CB50E9">
            <w:pPr>
              <w:pStyle w:val="TAL"/>
              <w:rPr>
                <w:noProof/>
              </w:rPr>
            </w:pPr>
            <w:bookmarkStart w:id="957" w:name="_Hlk99036224"/>
            <w:r>
              <w:t>DataNotificatio</w:t>
            </w:r>
            <w:bookmarkEnd w:id="957"/>
            <w:r>
              <w:t>n</w:t>
            </w:r>
          </w:p>
        </w:tc>
        <w:tc>
          <w:tcPr>
            <w:tcW w:w="425" w:type="dxa"/>
          </w:tcPr>
          <w:p w14:paraId="6619B44F" w14:textId="18EC2FDF" w:rsidR="00CB50E9" w:rsidRDefault="00CB50E9" w:rsidP="00CB50E9">
            <w:pPr>
              <w:pStyle w:val="TAC"/>
            </w:pPr>
            <w:r>
              <w:t>C</w:t>
            </w:r>
          </w:p>
        </w:tc>
        <w:tc>
          <w:tcPr>
            <w:tcW w:w="1134" w:type="dxa"/>
          </w:tcPr>
          <w:p w14:paraId="0327203B" w14:textId="37F54844" w:rsidR="00CB50E9" w:rsidRDefault="00CB50E9" w:rsidP="00CB50E9">
            <w:pPr>
              <w:pStyle w:val="TAL"/>
            </w:pPr>
            <w:r>
              <w:t>0..1</w:t>
            </w:r>
          </w:p>
        </w:tc>
        <w:tc>
          <w:tcPr>
            <w:tcW w:w="2410" w:type="dxa"/>
          </w:tcPr>
          <w:p w14:paraId="0F0C2FA2" w14:textId="6CE5CE56" w:rsidR="00CB50E9" w:rsidRDefault="00CB50E9" w:rsidP="00CB50E9">
            <w:pPr>
              <w:pStyle w:val="TAL"/>
            </w:pPr>
            <w:r>
              <w:t>Data subscription notification. (NOTE</w:t>
            </w:r>
            <w:r w:rsidR="00C87E99">
              <w:t> </w:t>
            </w:r>
            <w:r w:rsidR="005A0BA0">
              <w:t>1</w:t>
            </w:r>
            <w:r>
              <w:t>)</w:t>
            </w:r>
          </w:p>
        </w:tc>
        <w:tc>
          <w:tcPr>
            <w:tcW w:w="2410" w:type="dxa"/>
          </w:tcPr>
          <w:p w14:paraId="618C162B" w14:textId="77777777" w:rsidR="00CB50E9" w:rsidRDefault="00CB50E9" w:rsidP="00CB50E9">
            <w:pPr>
              <w:pStyle w:val="TAL"/>
              <w:rPr>
                <w:rFonts w:cs="Arial"/>
                <w:szCs w:val="18"/>
              </w:rPr>
            </w:pPr>
          </w:p>
        </w:tc>
      </w:tr>
      <w:tr w:rsidR="00467621" w14:paraId="5513654C" w14:textId="77777777" w:rsidTr="00ED6BC6">
        <w:trPr>
          <w:jc w:val="center"/>
        </w:trPr>
        <w:tc>
          <w:tcPr>
            <w:tcW w:w="1701" w:type="dxa"/>
          </w:tcPr>
          <w:p w14:paraId="61F47DF9" w14:textId="77777777" w:rsidR="00467621" w:rsidRDefault="00467621" w:rsidP="00467621">
            <w:pPr>
              <w:pStyle w:val="TAL"/>
            </w:pPr>
            <w:r>
              <w:rPr>
                <w:noProof/>
                <w:lang w:eastAsia="zh-CN"/>
              </w:rPr>
              <w:t>ana</w:t>
            </w:r>
            <w:r>
              <w:t>Notifications</w:t>
            </w:r>
          </w:p>
        </w:tc>
        <w:tc>
          <w:tcPr>
            <w:tcW w:w="1444" w:type="dxa"/>
          </w:tcPr>
          <w:p w14:paraId="7B919E15" w14:textId="77777777" w:rsidR="00467621" w:rsidRDefault="00467621" w:rsidP="00467621">
            <w:pPr>
              <w:pStyle w:val="TAL"/>
            </w:pPr>
            <w:r>
              <w:rPr>
                <w:noProof/>
              </w:rPr>
              <w:t>array(NnwdafEventsSubscriptionNotification)</w:t>
            </w:r>
          </w:p>
        </w:tc>
        <w:tc>
          <w:tcPr>
            <w:tcW w:w="425" w:type="dxa"/>
          </w:tcPr>
          <w:p w14:paraId="1C6A89A9" w14:textId="77777777" w:rsidR="00467621" w:rsidRDefault="00467621" w:rsidP="00467621">
            <w:pPr>
              <w:pStyle w:val="TAC"/>
            </w:pPr>
            <w:r>
              <w:t>C</w:t>
            </w:r>
          </w:p>
        </w:tc>
        <w:tc>
          <w:tcPr>
            <w:tcW w:w="1134" w:type="dxa"/>
          </w:tcPr>
          <w:p w14:paraId="3E2FDFF4" w14:textId="77777777" w:rsidR="00467621" w:rsidRDefault="00467621" w:rsidP="00467621">
            <w:pPr>
              <w:pStyle w:val="TAL"/>
            </w:pPr>
            <w:r>
              <w:t>1..N</w:t>
            </w:r>
          </w:p>
        </w:tc>
        <w:tc>
          <w:tcPr>
            <w:tcW w:w="2410" w:type="dxa"/>
          </w:tcPr>
          <w:p w14:paraId="4DAF5906" w14:textId="2F27FC2A" w:rsidR="00467621" w:rsidRDefault="00467621" w:rsidP="00467621">
            <w:pPr>
              <w:pStyle w:val="TAL"/>
              <w:rPr>
                <w:rFonts w:cs="Arial"/>
                <w:szCs w:val="18"/>
              </w:rPr>
            </w:pPr>
            <w:r>
              <w:t>List of analytics subscription notifications.</w:t>
            </w:r>
            <w:r w:rsidR="0081243D" w:rsidDel="0081243D">
              <w:t xml:space="preserve"> </w:t>
            </w:r>
            <w:r>
              <w:t>(NOTE 1)</w:t>
            </w:r>
          </w:p>
        </w:tc>
        <w:tc>
          <w:tcPr>
            <w:tcW w:w="2410" w:type="dxa"/>
          </w:tcPr>
          <w:p w14:paraId="5AF71CA9" w14:textId="77777777" w:rsidR="00467621" w:rsidRDefault="00467621" w:rsidP="00467621">
            <w:pPr>
              <w:pStyle w:val="TAL"/>
              <w:rPr>
                <w:rFonts w:cs="Arial"/>
                <w:szCs w:val="18"/>
              </w:rPr>
            </w:pPr>
          </w:p>
        </w:tc>
      </w:tr>
      <w:tr w:rsidR="00BF0C78" w14:paraId="7A0CE64F" w14:textId="77777777" w:rsidTr="00ED6BC6">
        <w:trPr>
          <w:jc w:val="center"/>
        </w:trPr>
        <w:tc>
          <w:tcPr>
            <w:tcW w:w="1701" w:type="dxa"/>
          </w:tcPr>
          <w:p w14:paraId="44F2D9C4" w14:textId="40B57599" w:rsidR="00BF0C78" w:rsidRDefault="00BF0C78" w:rsidP="00BF0C78">
            <w:pPr>
              <w:pStyle w:val="TAL"/>
              <w:rPr>
                <w:noProof/>
                <w:lang w:eastAsia="zh-CN"/>
              </w:rPr>
            </w:pPr>
            <w:r>
              <w:t>anaSub</w:t>
            </w:r>
          </w:p>
        </w:tc>
        <w:tc>
          <w:tcPr>
            <w:tcW w:w="1444" w:type="dxa"/>
          </w:tcPr>
          <w:p w14:paraId="33990D25" w14:textId="0C6D3DA3" w:rsidR="00BF0C78" w:rsidRDefault="00BF0C78" w:rsidP="00BF0C78">
            <w:pPr>
              <w:pStyle w:val="TAL"/>
              <w:rPr>
                <w:noProof/>
              </w:rPr>
            </w:pPr>
            <w:r>
              <w:rPr>
                <w:lang w:eastAsia="zh-CN"/>
              </w:rPr>
              <w:t>NnwdafEventsSubscription</w:t>
            </w:r>
          </w:p>
        </w:tc>
        <w:tc>
          <w:tcPr>
            <w:tcW w:w="425" w:type="dxa"/>
          </w:tcPr>
          <w:p w14:paraId="119A0F39" w14:textId="55E23B87" w:rsidR="00BF0C78" w:rsidRDefault="00BF0C78" w:rsidP="00BF0C78">
            <w:pPr>
              <w:pStyle w:val="TAC"/>
            </w:pPr>
            <w:r>
              <w:t>C</w:t>
            </w:r>
          </w:p>
        </w:tc>
        <w:tc>
          <w:tcPr>
            <w:tcW w:w="1134" w:type="dxa"/>
          </w:tcPr>
          <w:p w14:paraId="5E46BBD2" w14:textId="6312956A" w:rsidR="00BF0C78" w:rsidRDefault="00BF0C78" w:rsidP="00BF0C78">
            <w:pPr>
              <w:pStyle w:val="TAL"/>
            </w:pPr>
            <w:r>
              <w:t>0..1</w:t>
            </w:r>
          </w:p>
        </w:tc>
        <w:tc>
          <w:tcPr>
            <w:tcW w:w="2410" w:type="dxa"/>
          </w:tcPr>
          <w:p w14:paraId="5AFAE883" w14:textId="77777777" w:rsidR="00BF0C78" w:rsidRDefault="00BF0C78" w:rsidP="00BF0C78">
            <w:pPr>
              <w:pStyle w:val="TAL"/>
            </w:pPr>
            <w:r>
              <w:t>Represents the subscription information of the corresponding analytics notification.</w:t>
            </w:r>
          </w:p>
          <w:p w14:paraId="66B6BDBB" w14:textId="77777777" w:rsidR="00BF0C78" w:rsidRDefault="00BF0C78" w:rsidP="00BF0C78">
            <w:pPr>
              <w:pStyle w:val="TAL"/>
            </w:pPr>
            <w:r>
              <w:t>Shall be present if the "</w:t>
            </w:r>
            <w:r>
              <w:rPr>
                <w:noProof/>
                <w:lang w:eastAsia="zh-CN"/>
              </w:rPr>
              <w:t>ana</w:t>
            </w:r>
            <w:r>
              <w:t>Notifications" attribute is included.</w:t>
            </w:r>
          </w:p>
          <w:p w14:paraId="5AA05761" w14:textId="6E8055B0" w:rsidR="00BF0C78" w:rsidRDefault="00BF0C78" w:rsidP="00BF0C78">
            <w:pPr>
              <w:pStyle w:val="TAL"/>
            </w:pPr>
            <w:r>
              <w:t>(NOTE</w:t>
            </w:r>
            <w:r>
              <w:rPr>
                <w:lang w:val="el-GR"/>
              </w:rPr>
              <w:t> </w:t>
            </w:r>
            <w:r>
              <w:rPr>
                <w:lang w:val="en-US"/>
              </w:rPr>
              <w:t>2</w:t>
            </w:r>
            <w:r>
              <w:t>)</w:t>
            </w:r>
          </w:p>
        </w:tc>
        <w:tc>
          <w:tcPr>
            <w:tcW w:w="2410" w:type="dxa"/>
          </w:tcPr>
          <w:p w14:paraId="54451A40" w14:textId="77777777" w:rsidR="00BF0C78" w:rsidRDefault="00BF0C78" w:rsidP="00BF0C78">
            <w:pPr>
              <w:pStyle w:val="TAL"/>
              <w:rPr>
                <w:rFonts w:cs="Arial"/>
                <w:szCs w:val="18"/>
              </w:rPr>
            </w:pPr>
          </w:p>
        </w:tc>
      </w:tr>
      <w:tr w:rsidR="00BF0C78" w14:paraId="7C72F9F3" w14:textId="77777777" w:rsidTr="00ED6BC6">
        <w:trPr>
          <w:jc w:val="center"/>
        </w:trPr>
        <w:tc>
          <w:tcPr>
            <w:tcW w:w="1701" w:type="dxa"/>
          </w:tcPr>
          <w:p w14:paraId="18408B85" w14:textId="21C6C48E" w:rsidR="00BF0C78" w:rsidRDefault="00BF0C78" w:rsidP="00BF0C78">
            <w:pPr>
              <w:pStyle w:val="TAL"/>
              <w:rPr>
                <w:noProof/>
                <w:lang w:eastAsia="zh-CN"/>
              </w:rPr>
            </w:pPr>
            <w:r>
              <w:t>dataSub</w:t>
            </w:r>
          </w:p>
        </w:tc>
        <w:tc>
          <w:tcPr>
            <w:tcW w:w="1444" w:type="dxa"/>
          </w:tcPr>
          <w:p w14:paraId="7F3519E5" w14:textId="616F2D56" w:rsidR="00BF0C78" w:rsidRDefault="00BF0C78" w:rsidP="00BF0C78">
            <w:pPr>
              <w:pStyle w:val="TAL"/>
              <w:rPr>
                <w:noProof/>
              </w:rPr>
            </w:pPr>
            <w:r>
              <w:t>DataSubscrip</w:t>
            </w:r>
            <w:r w:rsidRPr="00AB67C9">
              <w:t>tion</w:t>
            </w:r>
          </w:p>
        </w:tc>
        <w:tc>
          <w:tcPr>
            <w:tcW w:w="425" w:type="dxa"/>
          </w:tcPr>
          <w:p w14:paraId="332F6951" w14:textId="012B2D77" w:rsidR="00BF0C78" w:rsidRDefault="00BF0C78" w:rsidP="00BF0C78">
            <w:pPr>
              <w:pStyle w:val="TAC"/>
            </w:pPr>
            <w:r>
              <w:t>C</w:t>
            </w:r>
          </w:p>
        </w:tc>
        <w:tc>
          <w:tcPr>
            <w:tcW w:w="1134" w:type="dxa"/>
          </w:tcPr>
          <w:p w14:paraId="3CE81D78" w14:textId="707BCCF3" w:rsidR="00BF0C78" w:rsidRDefault="00BF0C78" w:rsidP="00BF0C78">
            <w:pPr>
              <w:pStyle w:val="TAL"/>
            </w:pPr>
            <w:r>
              <w:t>0..1</w:t>
            </w:r>
          </w:p>
        </w:tc>
        <w:tc>
          <w:tcPr>
            <w:tcW w:w="2410" w:type="dxa"/>
          </w:tcPr>
          <w:p w14:paraId="58727240" w14:textId="77777777" w:rsidR="00BF0C78" w:rsidRDefault="00BF0C78" w:rsidP="00BF0C78">
            <w:pPr>
              <w:pStyle w:val="TAL"/>
            </w:pPr>
            <w:r>
              <w:t>Represents the subscription information of the corresponding data notification.</w:t>
            </w:r>
          </w:p>
          <w:p w14:paraId="3995DCE3" w14:textId="77777777" w:rsidR="00BF0C78" w:rsidRPr="00474467" w:rsidRDefault="00BF0C78" w:rsidP="00BF0C78">
            <w:pPr>
              <w:pStyle w:val="TAL"/>
            </w:pPr>
            <w:r>
              <w:t>Shall be present if one of the "</w:t>
            </w:r>
            <w:r>
              <w:rPr>
                <w:noProof/>
                <w:lang w:eastAsia="zh-CN"/>
              </w:rPr>
              <w:t>afEventNotifs</w:t>
            </w:r>
            <w:r>
              <w:t>", "</w:t>
            </w:r>
            <w:r>
              <w:rPr>
                <w:noProof/>
              </w:rPr>
              <w:t>amfEventNotifs</w:t>
            </w:r>
            <w:r>
              <w:t>"</w:t>
            </w:r>
            <w:r>
              <w:rPr>
                <w:noProof/>
              </w:rPr>
              <w:t xml:space="preserve">, </w:t>
            </w:r>
            <w:r>
              <w:t>"</w:t>
            </w:r>
            <w:r>
              <w:rPr>
                <w:noProof/>
              </w:rPr>
              <w:t>smfEventNotifs</w:t>
            </w:r>
            <w:r>
              <w:t>"</w:t>
            </w:r>
            <w:r>
              <w:rPr>
                <w:noProof/>
              </w:rPr>
              <w:t xml:space="preserve">, </w:t>
            </w:r>
            <w:r>
              <w:t>"</w:t>
            </w:r>
            <w:r>
              <w:rPr>
                <w:noProof/>
              </w:rPr>
              <w:t>udmEventNotifs</w:t>
            </w:r>
            <w:r>
              <w:t>"</w:t>
            </w:r>
            <w:r>
              <w:rPr>
                <w:noProof/>
              </w:rPr>
              <w:t xml:space="preserve"> and </w:t>
            </w:r>
            <w:r>
              <w:t>"</w:t>
            </w:r>
            <w:r>
              <w:rPr>
                <w:noProof/>
                <w:lang w:eastAsia="zh-CN"/>
              </w:rPr>
              <w:t>nefEventNotifs</w:t>
            </w:r>
            <w:r>
              <w:t>" attribute is included.</w:t>
            </w:r>
          </w:p>
          <w:p w14:paraId="2FBF64A7" w14:textId="4E67E7C3" w:rsidR="00BF0C78" w:rsidRDefault="00BF0C78" w:rsidP="00BF0C78">
            <w:pPr>
              <w:pStyle w:val="TAL"/>
            </w:pPr>
            <w:r>
              <w:t>(NOTE</w:t>
            </w:r>
            <w:r>
              <w:rPr>
                <w:lang w:val="el-GR"/>
              </w:rPr>
              <w:t> </w:t>
            </w:r>
            <w:r>
              <w:t>2)</w:t>
            </w:r>
          </w:p>
        </w:tc>
        <w:tc>
          <w:tcPr>
            <w:tcW w:w="2410" w:type="dxa"/>
          </w:tcPr>
          <w:p w14:paraId="5C852F43" w14:textId="77777777" w:rsidR="00BF0C78" w:rsidRDefault="00BF0C78" w:rsidP="00BF0C78">
            <w:pPr>
              <w:pStyle w:val="TAL"/>
              <w:rPr>
                <w:rFonts w:cs="Arial"/>
                <w:szCs w:val="18"/>
              </w:rPr>
            </w:pPr>
          </w:p>
        </w:tc>
      </w:tr>
      <w:tr w:rsidR="00467621" w14:paraId="65B1ABE4" w14:textId="77777777" w:rsidTr="00ED6BC6">
        <w:trPr>
          <w:jc w:val="center"/>
        </w:trPr>
        <w:tc>
          <w:tcPr>
            <w:tcW w:w="9524" w:type="dxa"/>
            <w:gridSpan w:val="6"/>
          </w:tcPr>
          <w:p w14:paraId="39B8F6F9" w14:textId="77777777" w:rsidR="00467621" w:rsidRDefault="00467621" w:rsidP="00467621">
            <w:pPr>
              <w:pStyle w:val="TAL"/>
            </w:pPr>
            <w:r>
              <w:t>NOTE 1:</w:t>
            </w:r>
            <w:r>
              <w:tab/>
            </w:r>
            <w:r w:rsidRPr="00B3056F">
              <w:t xml:space="preserve">Exactly one of </w:t>
            </w:r>
            <w:r>
              <w:t>these attributes</w:t>
            </w:r>
            <w:r w:rsidRPr="00B3056F">
              <w:t xml:space="preserve"> shall be pr</w:t>
            </w:r>
            <w:r>
              <w:t>ovided</w:t>
            </w:r>
            <w:r w:rsidRPr="00B3056F">
              <w:t>.</w:t>
            </w:r>
          </w:p>
          <w:p w14:paraId="35FDD3C3" w14:textId="3FB77D87" w:rsidR="00BF0C78" w:rsidRDefault="00BF0C78" w:rsidP="00467621">
            <w:pPr>
              <w:pStyle w:val="TAL"/>
              <w:rPr>
                <w:rFonts w:cs="Arial"/>
                <w:szCs w:val="18"/>
              </w:rPr>
            </w:pPr>
            <w:r>
              <w:t>NOTE 2:</w:t>
            </w:r>
            <w:r>
              <w:tab/>
              <w:t>Exactly one</w:t>
            </w:r>
            <w:r w:rsidRPr="00B3056F">
              <w:t xml:space="preserve"> of </w:t>
            </w:r>
            <w:r>
              <w:t>"anaSub" and "dataSub"</w:t>
            </w:r>
            <w:r w:rsidRPr="00B3056F">
              <w:t xml:space="preserve"> </w:t>
            </w:r>
            <w:r>
              <w:t xml:space="preserve">attributes </w:t>
            </w:r>
            <w:r w:rsidRPr="00B3056F">
              <w:t>shall be pr</w:t>
            </w:r>
            <w:r>
              <w:t>ovided</w:t>
            </w:r>
            <w:r w:rsidRPr="00B3056F">
              <w:t>.</w:t>
            </w:r>
          </w:p>
        </w:tc>
      </w:tr>
    </w:tbl>
    <w:p w14:paraId="6C1C31AD" w14:textId="77777777" w:rsidR="00467621" w:rsidRDefault="00467621" w:rsidP="00467621"/>
    <w:p w14:paraId="7F4626C3" w14:textId="77777777" w:rsidR="00876C3C" w:rsidRDefault="00A10542">
      <w:pPr>
        <w:pStyle w:val="5"/>
      </w:pPr>
      <w:bookmarkStart w:id="958" w:name="_Toc72766477"/>
      <w:bookmarkStart w:id="959" w:name="_Toc72767044"/>
      <w:bookmarkStart w:id="960" w:name="_Toc73042496"/>
      <w:bookmarkStart w:id="961" w:name="_Toc81242840"/>
      <w:bookmarkStart w:id="962" w:name="_Toc89426623"/>
      <w:bookmarkStart w:id="963" w:name="_Toc94020408"/>
      <w:bookmarkStart w:id="964" w:name="_Toc97034942"/>
      <w:bookmarkStart w:id="965" w:name="_Toc97037818"/>
      <w:bookmarkStart w:id="966" w:name="_Toc100940027"/>
      <w:bookmarkStart w:id="967" w:name="_Toc104546893"/>
      <w:r>
        <w:t>5.1.6.2.3</w:t>
      </w:r>
      <w:r>
        <w:tab/>
        <w:t xml:space="preserve">Type: </w:t>
      </w:r>
      <w:r w:rsidR="00467621">
        <w:t>NadrfDataStoreSubscription</w:t>
      </w:r>
      <w:bookmarkEnd w:id="958"/>
      <w:bookmarkEnd w:id="959"/>
      <w:bookmarkEnd w:id="960"/>
      <w:bookmarkEnd w:id="961"/>
      <w:bookmarkEnd w:id="962"/>
      <w:bookmarkEnd w:id="963"/>
      <w:bookmarkEnd w:id="964"/>
      <w:bookmarkEnd w:id="965"/>
      <w:bookmarkEnd w:id="966"/>
      <w:bookmarkEnd w:id="967"/>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r>
              <w:t>anaSub</w:t>
            </w:r>
          </w:p>
        </w:tc>
        <w:tc>
          <w:tcPr>
            <w:tcW w:w="1444" w:type="dxa"/>
          </w:tcPr>
          <w:p w14:paraId="6585B142" w14:textId="77777777" w:rsidR="00467621" w:rsidRDefault="00467621" w:rsidP="001F4F85">
            <w:pPr>
              <w:pStyle w:val="TAL"/>
            </w:pPr>
            <w:r>
              <w:rPr>
                <w:lang w:eastAsia="zh-CN"/>
              </w:rPr>
              <w:t>NnwdafEventsSubscription</w:t>
            </w:r>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r>
              <w:t>dataSub</w:t>
            </w:r>
          </w:p>
        </w:tc>
        <w:tc>
          <w:tcPr>
            <w:tcW w:w="1444" w:type="dxa"/>
          </w:tcPr>
          <w:p w14:paraId="41BB5122" w14:textId="367B1C69" w:rsidR="00467621" w:rsidRDefault="0050268D" w:rsidP="001F4F85">
            <w:pPr>
              <w:pStyle w:val="TAL"/>
            </w:pPr>
            <w:r>
              <w:t>DataSubscription</w:t>
            </w:r>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r>
              <w:t>targetNfId</w:t>
            </w:r>
          </w:p>
        </w:tc>
        <w:tc>
          <w:tcPr>
            <w:tcW w:w="1444" w:type="dxa"/>
          </w:tcPr>
          <w:p w14:paraId="0CDA1E5F" w14:textId="77777777" w:rsidR="00467621" w:rsidRDefault="00467621" w:rsidP="001F4F85">
            <w:pPr>
              <w:pStyle w:val="TAL"/>
            </w:pPr>
            <w:r>
              <w:t>NfInstanceId</w:t>
            </w:r>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r>
              <w:t>targetNfSetId</w:t>
            </w:r>
          </w:p>
        </w:tc>
        <w:tc>
          <w:tcPr>
            <w:tcW w:w="1444" w:type="dxa"/>
          </w:tcPr>
          <w:p w14:paraId="6748A35D" w14:textId="77777777" w:rsidR="00467621" w:rsidRDefault="00467621" w:rsidP="001F4F85">
            <w:pPr>
              <w:pStyle w:val="TAL"/>
            </w:pPr>
            <w:r>
              <w:t>NfSetId</w:t>
            </w:r>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
      </w:pPr>
      <w:bookmarkStart w:id="968" w:name="_Toc89426624"/>
      <w:bookmarkStart w:id="969" w:name="_Toc94020409"/>
      <w:bookmarkStart w:id="970" w:name="_Toc97034943"/>
      <w:bookmarkStart w:id="971" w:name="_Toc97037819"/>
      <w:bookmarkStart w:id="972" w:name="_Toc100940028"/>
      <w:bookmarkStart w:id="973" w:name="_Toc104546894"/>
      <w:r>
        <w:lastRenderedPageBreak/>
        <w:t>5.1.6.2.4</w:t>
      </w:r>
      <w:r>
        <w:tab/>
        <w:t xml:space="preserve">Type: </w:t>
      </w:r>
      <w:bookmarkStart w:id="974" w:name="_Hlk86138818"/>
      <w:r>
        <w:t>NadrfDataRetrievalSubscription</w:t>
      </w:r>
      <w:bookmarkEnd w:id="968"/>
      <w:bookmarkEnd w:id="969"/>
      <w:bookmarkEnd w:id="970"/>
      <w:bookmarkEnd w:id="971"/>
      <w:bookmarkEnd w:id="972"/>
      <w:bookmarkEnd w:id="973"/>
      <w:bookmarkEnd w:id="974"/>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16118FA9" w14:textId="77777777" w:rsidTr="00ED6BC6">
        <w:trPr>
          <w:jc w:val="center"/>
        </w:trPr>
        <w:tc>
          <w:tcPr>
            <w:tcW w:w="1701" w:type="dxa"/>
            <w:shd w:val="clear" w:color="auto" w:fill="C0C0C0"/>
            <w:hideMark/>
          </w:tcPr>
          <w:p w14:paraId="219302FD" w14:textId="77777777" w:rsidR="00467621" w:rsidRDefault="00467621" w:rsidP="001F4F85">
            <w:pPr>
              <w:pStyle w:val="TAH"/>
            </w:pPr>
            <w:r>
              <w:t>Attribute name</w:t>
            </w:r>
          </w:p>
        </w:tc>
        <w:tc>
          <w:tcPr>
            <w:tcW w:w="1444" w:type="dxa"/>
            <w:shd w:val="clear" w:color="auto" w:fill="C0C0C0"/>
            <w:hideMark/>
          </w:tcPr>
          <w:p w14:paraId="1FE65763" w14:textId="77777777" w:rsidR="00467621" w:rsidRDefault="00467621" w:rsidP="001F4F85">
            <w:pPr>
              <w:pStyle w:val="TAH"/>
            </w:pPr>
            <w:r>
              <w:t>Data type</w:t>
            </w:r>
          </w:p>
        </w:tc>
        <w:tc>
          <w:tcPr>
            <w:tcW w:w="425" w:type="dxa"/>
            <w:shd w:val="clear" w:color="auto" w:fill="C0C0C0"/>
            <w:hideMark/>
          </w:tcPr>
          <w:p w14:paraId="62B342A3" w14:textId="77777777" w:rsidR="00467621" w:rsidRDefault="00467621" w:rsidP="001F4F85">
            <w:pPr>
              <w:pStyle w:val="TAH"/>
            </w:pPr>
            <w:r>
              <w:t>P</w:t>
            </w:r>
          </w:p>
        </w:tc>
        <w:tc>
          <w:tcPr>
            <w:tcW w:w="1134" w:type="dxa"/>
            <w:shd w:val="clear" w:color="auto" w:fill="C0C0C0"/>
          </w:tcPr>
          <w:p w14:paraId="1210409C" w14:textId="77777777" w:rsidR="00467621" w:rsidRDefault="00467621" w:rsidP="001F4F85">
            <w:pPr>
              <w:pStyle w:val="TAH"/>
              <w:jc w:val="left"/>
            </w:pPr>
            <w:r>
              <w:t>Cardinality</w:t>
            </w:r>
          </w:p>
        </w:tc>
        <w:tc>
          <w:tcPr>
            <w:tcW w:w="2410" w:type="dxa"/>
            <w:shd w:val="clear" w:color="auto" w:fill="C0C0C0"/>
            <w:hideMark/>
          </w:tcPr>
          <w:p w14:paraId="148B4889"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3E6A7B86" w14:textId="77777777" w:rsidR="00467621" w:rsidRDefault="00467621" w:rsidP="001F4F85">
            <w:pPr>
              <w:pStyle w:val="TAH"/>
              <w:rPr>
                <w:rFonts w:cs="Arial"/>
                <w:szCs w:val="18"/>
              </w:rPr>
            </w:pPr>
            <w:r>
              <w:rPr>
                <w:rFonts w:cs="Arial"/>
                <w:szCs w:val="18"/>
              </w:rPr>
              <w:t>Applicability</w:t>
            </w:r>
          </w:p>
        </w:tc>
      </w:tr>
      <w:tr w:rsidR="00467621" w14:paraId="6A2A2D8A" w14:textId="77777777" w:rsidTr="00ED6BC6">
        <w:trPr>
          <w:jc w:val="center"/>
        </w:trPr>
        <w:tc>
          <w:tcPr>
            <w:tcW w:w="1701" w:type="dxa"/>
          </w:tcPr>
          <w:p w14:paraId="3AC100EA" w14:textId="77777777" w:rsidR="00467621" w:rsidRDefault="00467621" w:rsidP="001F4F85">
            <w:pPr>
              <w:pStyle w:val="TAL"/>
            </w:pPr>
            <w:r>
              <w:t>anaSub</w:t>
            </w:r>
          </w:p>
        </w:tc>
        <w:tc>
          <w:tcPr>
            <w:tcW w:w="1444" w:type="dxa"/>
          </w:tcPr>
          <w:p w14:paraId="194CE588" w14:textId="77777777" w:rsidR="00467621" w:rsidRDefault="00467621" w:rsidP="001F4F85">
            <w:pPr>
              <w:pStyle w:val="TAL"/>
            </w:pPr>
            <w:r>
              <w:rPr>
                <w:lang w:eastAsia="zh-CN"/>
              </w:rPr>
              <w:t>NnwdafEventsSubscription</w:t>
            </w:r>
          </w:p>
        </w:tc>
        <w:tc>
          <w:tcPr>
            <w:tcW w:w="425" w:type="dxa"/>
          </w:tcPr>
          <w:p w14:paraId="360E41B0" w14:textId="77777777" w:rsidR="00467621" w:rsidRDefault="00467621" w:rsidP="001F4F85">
            <w:pPr>
              <w:pStyle w:val="TAC"/>
            </w:pPr>
            <w:r>
              <w:t>C</w:t>
            </w:r>
          </w:p>
        </w:tc>
        <w:tc>
          <w:tcPr>
            <w:tcW w:w="1134" w:type="dxa"/>
          </w:tcPr>
          <w:p w14:paraId="5BFAC804" w14:textId="776D7B0E" w:rsidR="00467621" w:rsidRDefault="00786143" w:rsidP="001F4F85">
            <w:pPr>
              <w:pStyle w:val="TAL"/>
            </w:pPr>
            <w:r>
              <w:t>0..</w:t>
            </w:r>
            <w:r w:rsidR="00467621">
              <w:t>1</w:t>
            </w:r>
          </w:p>
        </w:tc>
        <w:tc>
          <w:tcPr>
            <w:tcW w:w="2410" w:type="dxa"/>
          </w:tcPr>
          <w:p w14:paraId="3ED81B71" w14:textId="77777777" w:rsidR="00467621" w:rsidRDefault="00467621" w:rsidP="001F4F85">
            <w:pPr>
              <w:pStyle w:val="TAL"/>
              <w:rPr>
                <w:rFonts w:cs="Arial"/>
                <w:szCs w:val="18"/>
              </w:rPr>
            </w:pPr>
            <w:r>
              <w:t>Subscribed analytics events. (NOTE</w:t>
            </w:r>
            <w:r>
              <w:rPr>
                <w:lang w:val="el-GR"/>
              </w:rPr>
              <w:t> </w:t>
            </w:r>
            <w:r>
              <w:t>1)</w:t>
            </w:r>
          </w:p>
        </w:tc>
        <w:tc>
          <w:tcPr>
            <w:tcW w:w="2410" w:type="dxa"/>
          </w:tcPr>
          <w:p w14:paraId="03A19DAA" w14:textId="77777777" w:rsidR="00467621" w:rsidRDefault="00467621" w:rsidP="001F4F85">
            <w:pPr>
              <w:pStyle w:val="TAL"/>
              <w:rPr>
                <w:rFonts w:cs="Arial"/>
                <w:szCs w:val="18"/>
              </w:rPr>
            </w:pPr>
          </w:p>
        </w:tc>
      </w:tr>
      <w:tr w:rsidR="00467621" w14:paraId="2D83A285" w14:textId="77777777" w:rsidTr="00ED6BC6">
        <w:trPr>
          <w:jc w:val="center"/>
        </w:trPr>
        <w:tc>
          <w:tcPr>
            <w:tcW w:w="1701" w:type="dxa"/>
          </w:tcPr>
          <w:p w14:paraId="6F21FC78" w14:textId="3FDF9F8A" w:rsidR="00467621" w:rsidRDefault="0050268D" w:rsidP="001F4F85">
            <w:pPr>
              <w:pStyle w:val="TAL"/>
            </w:pPr>
            <w:r>
              <w:t>dataSub</w:t>
            </w:r>
          </w:p>
        </w:tc>
        <w:tc>
          <w:tcPr>
            <w:tcW w:w="1444" w:type="dxa"/>
          </w:tcPr>
          <w:p w14:paraId="05DF72AC" w14:textId="00F84D00" w:rsidR="00467621" w:rsidRDefault="0050268D" w:rsidP="001F4F85">
            <w:pPr>
              <w:pStyle w:val="TAL"/>
            </w:pPr>
            <w:r>
              <w:t>DataSubscrip</w:t>
            </w:r>
            <w:r w:rsidRPr="00AB67C9">
              <w:t>tion</w:t>
            </w:r>
          </w:p>
        </w:tc>
        <w:tc>
          <w:tcPr>
            <w:tcW w:w="425" w:type="dxa"/>
          </w:tcPr>
          <w:p w14:paraId="683ED353" w14:textId="77777777" w:rsidR="00467621" w:rsidRDefault="00467621" w:rsidP="001F4F85">
            <w:pPr>
              <w:pStyle w:val="TAC"/>
            </w:pPr>
            <w:r>
              <w:t>C</w:t>
            </w:r>
          </w:p>
        </w:tc>
        <w:tc>
          <w:tcPr>
            <w:tcW w:w="1134" w:type="dxa"/>
          </w:tcPr>
          <w:p w14:paraId="4D3E02C0" w14:textId="77777777" w:rsidR="00467621" w:rsidRDefault="00467621" w:rsidP="001F4F85">
            <w:pPr>
              <w:pStyle w:val="TAL"/>
            </w:pPr>
            <w:r>
              <w:t>0..1</w:t>
            </w:r>
          </w:p>
        </w:tc>
        <w:tc>
          <w:tcPr>
            <w:tcW w:w="2410" w:type="dxa"/>
          </w:tcPr>
          <w:p w14:paraId="5EFC534B" w14:textId="50AEA0A3" w:rsidR="00467621" w:rsidRDefault="00467621" w:rsidP="001F4F85">
            <w:pPr>
              <w:pStyle w:val="TAL"/>
            </w:pPr>
            <w:r>
              <w:t>Represents requested Events subscription.</w:t>
            </w:r>
          </w:p>
          <w:p w14:paraId="11145265" w14:textId="77777777" w:rsidR="00467621" w:rsidRDefault="00467621" w:rsidP="001F4F85">
            <w:pPr>
              <w:pStyle w:val="TAL"/>
              <w:rPr>
                <w:rFonts w:cs="Arial"/>
                <w:szCs w:val="18"/>
              </w:rPr>
            </w:pPr>
            <w:r>
              <w:t>(NOTE</w:t>
            </w:r>
            <w:r>
              <w:rPr>
                <w:lang w:val="el-GR"/>
              </w:rPr>
              <w:t> </w:t>
            </w:r>
            <w:r>
              <w:t>1)</w:t>
            </w:r>
          </w:p>
        </w:tc>
        <w:tc>
          <w:tcPr>
            <w:tcW w:w="2410" w:type="dxa"/>
          </w:tcPr>
          <w:p w14:paraId="53A9A09E" w14:textId="77777777" w:rsidR="00467621" w:rsidRDefault="00467621" w:rsidP="001F4F85">
            <w:pPr>
              <w:pStyle w:val="TAL"/>
              <w:rPr>
                <w:rFonts w:cs="Arial"/>
                <w:szCs w:val="18"/>
              </w:rPr>
            </w:pPr>
          </w:p>
        </w:tc>
      </w:tr>
      <w:tr w:rsidR="00467621" w14:paraId="520B2258" w14:textId="77777777" w:rsidTr="00ED6BC6">
        <w:trPr>
          <w:jc w:val="center"/>
        </w:trPr>
        <w:tc>
          <w:tcPr>
            <w:tcW w:w="1701" w:type="dxa"/>
          </w:tcPr>
          <w:p w14:paraId="7FCE002A" w14:textId="77777777" w:rsidR="00467621" w:rsidRDefault="00467621" w:rsidP="001F4F85">
            <w:pPr>
              <w:pStyle w:val="TAL"/>
            </w:pPr>
            <w:r>
              <w:t>notificationURI</w:t>
            </w:r>
          </w:p>
        </w:tc>
        <w:tc>
          <w:tcPr>
            <w:tcW w:w="1444" w:type="dxa"/>
          </w:tcPr>
          <w:p w14:paraId="1CE943AC" w14:textId="77777777" w:rsidR="00467621" w:rsidRDefault="00467621" w:rsidP="001F4F85">
            <w:pPr>
              <w:pStyle w:val="TAL"/>
            </w:pPr>
            <w:r>
              <w:t>Uri</w:t>
            </w:r>
          </w:p>
        </w:tc>
        <w:tc>
          <w:tcPr>
            <w:tcW w:w="425" w:type="dxa"/>
          </w:tcPr>
          <w:p w14:paraId="3BD5CD10" w14:textId="77777777" w:rsidR="00467621" w:rsidRDefault="00467621" w:rsidP="001F4F85">
            <w:pPr>
              <w:pStyle w:val="TAC"/>
            </w:pPr>
            <w:r>
              <w:t>M</w:t>
            </w:r>
          </w:p>
        </w:tc>
        <w:tc>
          <w:tcPr>
            <w:tcW w:w="1134" w:type="dxa"/>
          </w:tcPr>
          <w:p w14:paraId="1428C5C4" w14:textId="77777777" w:rsidR="00467621" w:rsidRDefault="00467621" w:rsidP="001F4F85">
            <w:pPr>
              <w:pStyle w:val="TAL"/>
            </w:pPr>
            <w:r>
              <w:t>1</w:t>
            </w:r>
          </w:p>
        </w:tc>
        <w:tc>
          <w:tcPr>
            <w:tcW w:w="2410" w:type="dxa"/>
          </w:tcPr>
          <w:p w14:paraId="7B37B9B4" w14:textId="77777777" w:rsidR="00467621" w:rsidRDefault="00467621" w:rsidP="001F4F85">
            <w:pPr>
              <w:pStyle w:val="TAL"/>
            </w:pPr>
            <w:r>
              <w:t>Notification target address. This attribute shall have the same value as the callback URI attribute of the requested subscription attribute.</w:t>
            </w:r>
          </w:p>
        </w:tc>
        <w:tc>
          <w:tcPr>
            <w:tcW w:w="2410" w:type="dxa"/>
          </w:tcPr>
          <w:p w14:paraId="23DC35DD" w14:textId="77777777" w:rsidR="00467621" w:rsidRDefault="00467621" w:rsidP="001F4F85">
            <w:pPr>
              <w:pStyle w:val="TAL"/>
              <w:rPr>
                <w:rFonts w:cs="Arial"/>
                <w:szCs w:val="18"/>
              </w:rPr>
            </w:pPr>
          </w:p>
        </w:tc>
      </w:tr>
      <w:tr w:rsidR="00467621" w14:paraId="18E52427" w14:textId="77777777" w:rsidTr="00ED6BC6">
        <w:trPr>
          <w:jc w:val="center"/>
        </w:trPr>
        <w:tc>
          <w:tcPr>
            <w:tcW w:w="1701" w:type="dxa"/>
          </w:tcPr>
          <w:p w14:paraId="1031799D" w14:textId="77777777" w:rsidR="00467621" w:rsidRDefault="00467621" w:rsidP="001F4F85">
            <w:pPr>
              <w:pStyle w:val="TAL"/>
            </w:pPr>
            <w:r>
              <w:t>timePeriod</w:t>
            </w:r>
          </w:p>
        </w:tc>
        <w:tc>
          <w:tcPr>
            <w:tcW w:w="1444" w:type="dxa"/>
          </w:tcPr>
          <w:p w14:paraId="5513483C" w14:textId="77777777" w:rsidR="00467621" w:rsidRDefault="00467621" w:rsidP="001F4F85">
            <w:pPr>
              <w:pStyle w:val="TAL"/>
            </w:pPr>
            <w:r w:rsidRPr="00735F10">
              <w:rPr>
                <w:noProof/>
                <w:lang w:eastAsia="zh-CN"/>
              </w:rPr>
              <w:t>TimeWindow</w:t>
            </w:r>
          </w:p>
        </w:tc>
        <w:tc>
          <w:tcPr>
            <w:tcW w:w="425" w:type="dxa"/>
          </w:tcPr>
          <w:p w14:paraId="5FC71B95" w14:textId="77777777" w:rsidR="00467621" w:rsidRDefault="00467621" w:rsidP="001F4F85">
            <w:pPr>
              <w:pStyle w:val="TAC"/>
            </w:pPr>
            <w:r>
              <w:rPr>
                <w:noProof/>
              </w:rPr>
              <w:t>M</w:t>
            </w:r>
          </w:p>
        </w:tc>
        <w:tc>
          <w:tcPr>
            <w:tcW w:w="1134" w:type="dxa"/>
          </w:tcPr>
          <w:p w14:paraId="747A11A5" w14:textId="77777777" w:rsidR="00467621" w:rsidRDefault="00467621" w:rsidP="001F4F85">
            <w:pPr>
              <w:pStyle w:val="TAL"/>
            </w:pPr>
            <w:r>
              <w:rPr>
                <w:noProof/>
              </w:rPr>
              <w:t>1</w:t>
            </w:r>
          </w:p>
        </w:tc>
        <w:tc>
          <w:tcPr>
            <w:tcW w:w="2410" w:type="dxa"/>
          </w:tcPr>
          <w:p w14:paraId="0A03E413" w14:textId="77777777" w:rsidR="00467621" w:rsidRDefault="00467621" w:rsidP="001F4F85">
            <w:pPr>
              <w:pStyle w:val="TAL"/>
            </w:pPr>
            <w:r>
              <w:rPr>
                <w:lang w:eastAsia="zh-CN"/>
              </w:rPr>
              <w:t>Represents a start time and a stop time during which requested data is collected or to be collected.</w:t>
            </w:r>
          </w:p>
        </w:tc>
        <w:tc>
          <w:tcPr>
            <w:tcW w:w="2410" w:type="dxa"/>
          </w:tcPr>
          <w:p w14:paraId="52516D91" w14:textId="77777777" w:rsidR="00467621" w:rsidRDefault="00467621" w:rsidP="001F4F85">
            <w:pPr>
              <w:pStyle w:val="TAL"/>
              <w:rPr>
                <w:rFonts w:cs="Arial"/>
                <w:szCs w:val="18"/>
              </w:rPr>
            </w:pPr>
          </w:p>
        </w:tc>
      </w:tr>
      <w:tr w:rsidR="00467621" w14:paraId="39AE09A1" w14:textId="77777777" w:rsidTr="00ED6BC6">
        <w:trPr>
          <w:jc w:val="center"/>
        </w:trPr>
        <w:tc>
          <w:tcPr>
            <w:tcW w:w="1701" w:type="dxa"/>
          </w:tcPr>
          <w:p w14:paraId="29A8A2CB" w14:textId="77777777" w:rsidR="00467621" w:rsidRDefault="00467621" w:rsidP="001F4F85">
            <w:pPr>
              <w:pStyle w:val="TAL"/>
            </w:pPr>
            <w:r w:rsidRPr="003B2883">
              <w:rPr>
                <w:rFonts w:hint="eastAsia"/>
              </w:rPr>
              <w:t>notifCor</w:t>
            </w:r>
            <w:r w:rsidRPr="003B2883">
              <w:t>r</w:t>
            </w:r>
            <w:r w:rsidRPr="003B2883">
              <w:rPr>
                <w:rFonts w:hint="eastAsia"/>
              </w:rPr>
              <w:t>Id</w:t>
            </w:r>
          </w:p>
        </w:tc>
        <w:tc>
          <w:tcPr>
            <w:tcW w:w="1444" w:type="dxa"/>
          </w:tcPr>
          <w:p w14:paraId="457A092E" w14:textId="77777777" w:rsidR="00467621" w:rsidRPr="00735F10" w:rsidRDefault="00467621" w:rsidP="001F4F85">
            <w:pPr>
              <w:pStyle w:val="TAL"/>
              <w:rPr>
                <w:noProof/>
                <w:lang w:eastAsia="zh-CN"/>
              </w:rPr>
            </w:pPr>
            <w:r w:rsidRPr="003B2883">
              <w:t>s</w:t>
            </w:r>
            <w:r w:rsidRPr="003B2883">
              <w:rPr>
                <w:rFonts w:hint="eastAsia"/>
              </w:rPr>
              <w:t>tring</w:t>
            </w:r>
          </w:p>
        </w:tc>
        <w:tc>
          <w:tcPr>
            <w:tcW w:w="425" w:type="dxa"/>
          </w:tcPr>
          <w:p w14:paraId="75BF15D4" w14:textId="77777777" w:rsidR="00467621" w:rsidRDefault="00467621" w:rsidP="001F4F85">
            <w:pPr>
              <w:pStyle w:val="TAC"/>
              <w:rPr>
                <w:noProof/>
              </w:rPr>
            </w:pPr>
            <w:r w:rsidRPr="003B2883">
              <w:rPr>
                <w:rFonts w:hint="eastAsia"/>
              </w:rPr>
              <w:t>M</w:t>
            </w:r>
          </w:p>
        </w:tc>
        <w:tc>
          <w:tcPr>
            <w:tcW w:w="1134" w:type="dxa"/>
          </w:tcPr>
          <w:p w14:paraId="3EB56A57" w14:textId="77777777" w:rsidR="00467621" w:rsidRDefault="00467621" w:rsidP="001F4F85">
            <w:pPr>
              <w:pStyle w:val="TAL"/>
              <w:rPr>
                <w:noProof/>
              </w:rPr>
            </w:pPr>
            <w:r w:rsidRPr="003B2883">
              <w:rPr>
                <w:rFonts w:hint="eastAsia"/>
              </w:rPr>
              <w:t>1</w:t>
            </w:r>
          </w:p>
        </w:tc>
        <w:tc>
          <w:tcPr>
            <w:tcW w:w="2410" w:type="dxa"/>
          </w:tcPr>
          <w:p w14:paraId="50BD5D0D" w14:textId="77777777" w:rsidR="00467621" w:rsidRDefault="00467621" w:rsidP="001F4F85">
            <w:pPr>
              <w:pStyle w:val="TAL"/>
              <w:rPr>
                <w:lang w:eastAsia="zh-CN"/>
              </w:rPr>
            </w:pPr>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p>
        </w:tc>
        <w:tc>
          <w:tcPr>
            <w:tcW w:w="2410" w:type="dxa"/>
          </w:tcPr>
          <w:p w14:paraId="0BA7A693" w14:textId="77777777" w:rsidR="00467621" w:rsidRDefault="00467621" w:rsidP="001F4F85">
            <w:pPr>
              <w:pStyle w:val="TAL"/>
              <w:rPr>
                <w:rFonts w:cs="Arial"/>
                <w:szCs w:val="18"/>
              </w:rPr>
            </w:pPr>
          </w:p>
        </w:tc>
      </w:tr>
      <w:tr w:rsidR="00467621" w14:paraId="6FA6C570" w14:textId="77777777" w:rsidTr="00ED6BC6">
        <w:trPr>
          <w:jc w:val="center"/>
        </w:trPr>
        <w:tc>
          <w:tcPr>
            <w:tcW w:w="9524" w:type="dxa"/>
            <w:gridSpan w:val="6"/>
          </w:tcPr>
          <w:p w14:paraId="64B4301D" w14:textId="77777777" w:rsidR="00467621" w:rsidRDefault="00467621" w:rsidP="001F4F85">
            <w:pPr>
              <w:pStyle w:val="TAL"/>
              <w:rPr>
                <w:rFonts w:cs="Arial"/>
                <w:szCs w:val="18"/>
              </w:rPr>
            </w:pPr>
            <w:r>
              <w:t>NOTE</w:t>
            </w:r>
            <w:r w:rsidRPr="00882227">
              <w:t> </w:t>
            </w:r>
            <w:r>
              <w:t>1:</w:t>
            </w:r>
            <w:r>
              <w:tab/>
            </w:r>
            <w:r w:rsidRPr="00B3056F">
              <w:t xml:space="preserve">Exactly one of </w:t>
            </w:r>
            <w:r>
              <w:t>these attributes</w:t>
            </w:r>
            <w:r w:rsidRPr="00B3056F">
              <w:t xml:space="preserve"> shall be pr</w:t>
            </w:r>
            <w:r>
              <w:t>ovided</w:t>
            </w:r>
            <w:r w:rsidRPr="00B3056F">
              <w:t>.</w:t>
            </w:r>
          </w:p>
        </w:tc>
      </w:tr>
    </w:tbl>
    <w:p w14:paraId="6BF15205" w14:textId="77777777" w:rsidR="00467621" w:rsidRDefault="00467621" w:rsidP="00467621">
      <w:pPr>
        <w:pStyle w:val="Guidance"/>
      </w:pPr>
    </w:p>
    <w:p w14:paraId="23E47F3B" w14:textId="77777777" w:rsidR="00467621" w:rsidRDefault="00467621" w:rsidP="00467621">
      <w:pPr>
        <w:pStyle w:val="5"/>
      </w:pPr>
      <w:bookmarkStart w:id="975" w:name="_Toc89426625"/>
      <w:bookmarkStart w:id="976" w:name="_Toc94020410"/>
      <w:bookmarkStart w:id="977" w:name="_Toc97034944"/>
      <w:bookmarkStart w:id="978" w:name="_Toc97037820"/>
      <w:bookmarkStart w:id="979" w:name="_Toc100940029"/>
      <w:bookmarkStart w:id="980" w:name="_Toc104546895"/>
      <w:r>
        <w:t>5.1.6.2.5</w:t>
      </w:r>
      <w:r>
        <w:tab/>
        <w:t xml:space="preserve">Type: </w:t>
      </w:r>
      <w:r>
        <w:rPr>
          <w:noProof/>
        </w:rPr>
        <w:t>NadrfDataRetrievalNotification</w:t>
      </w:r>
      <w:bookmarkEnd w:id="975"/>
      <w:bookmarkEnd w:id="976"/>
      <w:bookmarkEnd w:id="977"/>
      <w:bookmarkEnd w:id="978"/>
      <w:bookmarkEnd w:id="979"/>
      <w:bookmarkEnd w:id="980"/>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2C5339C" w14:textId="77777777" w:rsidTr="00ED6BC6">
        <w:trPr>
          <w:jc w:val="center"/>
        </w:trPr>
        <w:tc>
          <w:tcPr>
            <w:tcW w:w="1701" w:type="dxa"/>
            <w:shd w:val="clear" w:color="auto" w:fill="C0C0C0"/>
            <w:hideMark/>
          </w:tcPr>
          <w:p w14:paraId="494CEB6A" w14:textId="77777777" w:rsidR="00467621" w:rsidRDefault="00467621" w:rsidP="001F4F85">
            <w:pPr>
              <w:pStyle w:val="TAH"/>
            </w:pPr>
            <w:r>
              <w:t>Attribute name</w:t>
            </w:r>
          </w:p>
        </w:tc>
        <w:tc>
          <w:tcPr>
            <w:tcW w:w="1444" w:type="dxa"/>
            <w:shd w:val="clear" w:color="auto" w:fill="C0C0C0"/>
            <w:hideMark/>
          </w:tcPr>
          <w:p w14:paraId="26F02264" w14:textId="77777777" w:rsidR="00467621" w:rsidRDefault="00467621" w:rsidP="001F4F85">
            <w:pPr>
              <w:pStyle w:val="TAH"/>
            </w:pPr>
            <w:r>
              <w:t>Data type</w:t>
            </w:r>
          </w:p>
        </w:tc>
        <w:tc>
          <w:tcPr>
            <w:tcW w:w="425" w:type="dxa"/>
            <w:shd w:val="clear" w:color="auto" w:fill="C0C0C0"/>
            <w:hideMark/>
          </w:tcPr>
          <w:p w14:paraId="65642AD8" w14:textId="77777777" w:rsidR="00467621" w:rsidRDefault="00467621" w:rsidP="001F4F85">
            <w:pPr>
              <w:pStyle w:val="TAH"/>
            </w:pPr>
            <w:r>
              <w:t>P</w:t>
            </w:r>
          </w:p>
        </w:tc>
        <w:tc>
          <w:tcPr>
            <w:tcW w:w="1134" w:type="dxa"/>
            <w:shd w:val="clear" w:color="auto" w:fill="C0C0C0"/>
          </w:tcPr>
          <w:p w14:paraId="4ECC9C79" w14:textId="77777777" w:rsidR="00467621" w:rsidRDefault="00467621" w:rsidP="001F4F85">
            <w:pPr>
              <w:pStyle w:val="TAH"/>
              <w:jc w:val="left"/>
            </w:pPr>
            <w:r>
              <w:t>Cardinality</w:t>
            </w:r>
          </w:p>
        </w:tc>
        <w:tc>
          <w:tcPr>
            <w:tcW w:w="2410" w:type="dxa"/>
            <w:shd w:val="clear" w:color="auto" w:fill="C0C0C0"/>
            <w:hideMark/>
          </w:tcPr>
          <w:p w14:paraId="1A9BBF67"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640A860B" w14:textId="77777777" w:rsidR="00467621" w:rsidRDefault="00467621" w:rsidP="001F4F85">
            <w:pPr>
              <w:pStyle w:val="TAH"/>
              <w:rPr>
                <w:rFonts w:cs="Arial"/>
                <w:szCs w:val="18"/>
              </w:rPr>
            </w:pPr>
            <w:r>
              <w:rPr>
                <w:rFonts w:cs="Arial"/>
                <w:szCs w:val="18"/>
              </w:rPr>
              <w:t>Applicability</w:t>
            </w:r>
          </w:p>
        </w:tc>
      </w:tr>
      <w:tr w:rsidR="00467621" w14:paraId="24E10311" w14:textId="77777777" w:rsidTr="00ED6BC6">
        <w:trPr>
          <w:jc w:val="center"/>
        </w:trPr>
        <w:tc>
          <w:tcPr>
            <w:tcW w:w="1701" w:type="dxa"/>
            <w:shd w:val="clear" w:color="auto" w:fill="auto"/>
          </w:tcPr>
          <w:p w14:paraId="62599274" w14:textId="77777777" w:rsidR="00467621" w:rsidRPr="00786143" w:rsidRDefault="00467621" w:rsidP="00786143">
            <w:pPr>
              <w:pStyle w:val="TAL"/>
            </w:pPr>
            <w:r w:rsidRPr="00786143">
              <w:rPr>
                <w:rFonts w:hint="eastAsia"/>
              </w:rPr>
              <w:t>notifCor</w:t>
            </w:r>
            <w:r w:rsidRPr="00786143">
              <w:t>r</w:t>
            </w:r>
            <w:r w:rsidRPr="00786143">
              <w:rPr>
                <w:rFonts w:hint="eastAsia"/>
              </w:rPr>
              <w:t>Id</w:t>
            </w:r>
          </w:p>
        </w:tc>
        <w:tc>
          <w:tcPr>
            <w:tcW w:w="1444" w:type="dxa"/>
            <w:shd w:val="clear" w:color="auto" w:fill="auto"/>
          </w:tcPr>
          <w:p w14:paraId="2154617C" w14:textId="77777777" w:rsidR="00467621" w:rsidRPr="00786143" w:rsidRDefault="00467621" w:rsidP="00786143">
            <w:pPr>
              <w:pStyle w:val="TAL"/>
            </w:pPr>
            <w:r w:rsidRPr="00786143">
              <w:t>string</w:t>
            </w:r>
          </w:p>
        </w:tc>
        <w:tc>
          <w:tcPr>
            <w:tcW w:w="425" w:type="dxa"/>
            <w:shd w:val="clear" w:color="auto" w:fill="auto"/>
          </w:tcPr>
          <w:p w14:paraId="3D2C8765" w14:textId="77777777" w:rsidR="00467621" w:rsidRPr="00786143" w:rsidRDefault="00467621" w:rsidP="00786143">
            <w:pPr>
              <w:pStyle w:val="TAC"/>
            </w:pPr>
            <w:r w:rsidRPr="00786143">
              <w:rPr>
                <w:rFonts w:hint="eastAsia"/>
              </w:rPr>
              <w:t>M</w:t>
            </w:r>
          </w:p>
        </w:tc>
        <w:tc>
          <w:tcPr>
            <w:tcW w:w="1134" w:type="dxa"/>
            <w:shd w:val="clear" w:color="auto" w:fill="auto"/>
          </w:tcPr>
          <w:p w14:paraId="7053141E" w14:textId="77777777" w:rsidR="00467621" w:rsidRPr="00786143" w:rsidRDefault="00467621" w:rsidP="00786143">
            <w:pPr>
              <w:pStyle w:val="TAL"/>
            </w:pPr>
            <w:r w:rsidRPr="00786143">
              <w:rPr>
                <w:rFonts w:hint="eastAsia"/>
              </w:rPr>
              <w:t>1</w:t>
            </w:r>
          </w:p>
        </w:tc>
        <w:tc>
          <w:tcPr>
            <w:tcW w:w="2410" w:type="dxa"/>
            <w:shd w:val="clear" w:color="auto" w:fill="auto"/>
            <w:vAlign w:val="center"/>
          </w:tcPr>
          <w:p w14:paraId="3E37A85A" w14:textId="77777777" w:rsidR="00467621" w:rsidRPr="00786143" w:rsidRDefault="00467621" w:rsidP="00786143">
            <w:pPr>
              <w:pStyle w:val="TAL"/>
            </w:pPr>
            <w:r w:rsidRPr="00786143">
              <w:t>This attribute i</w:t>
            </w:r>
            <w:r w:rsidRPr="00786143">
              <w:rPr>
                <w:rFonts w:hint="eastAsia"/>
              </w:rPr>
              <w:t>ndicate</w:t>
            </w:r>
            <w:r w:rsidRPr="00786143">
              <w:t>s</w:t>
            </w:r>
            <w:r w:rsidRPr="00786143">
              <w:rPr>
                <w:rFonts w:hint="eastAsia"/>
              </w:rPr>
              <w:t xml:space="preserve"> the notification </w:t>
            </w:r>
            <w:r w:rsidRPr="00786143">
              <w:t>correlation</w:t>
            </w:r>
            <w:r w:rsidRPr="00786143">
              <w:rPr>
                <w:rFonts w:hint="eastAsia"/>
              </w:rPr>
              <w:t xml:space="preserve"> </w:t>
            </w:r>
            <w:r w:rsidRPr="00786143">
              <w:t>identifier</w:t>
            </w:r>
            <w:r w:rsidRPr="00786143">
              <w:rPr>
                <w:rFonts w:hint="eastAsia"/>
              </w:rPr>
              <w:t xml:space="preserve"> provided by the NF service consumer during </w:t>
            </w:r>
            <w:r w:rsidRPr="00786143">
              <w:t xml:space="preserve">the data retrieval </w:t>
            </w:r>
            <w:r w:rsidRPr="00786143">
              <w:rPr>
                <w:rFonts w:hint="eastAsia"/>
              </w:rPr>
              <w:t>subscription.</w:t>
            </w:r>
            <w:r w:rsidRPr="00786143">
              <w:t xml:space="preserve"> This parameter can be useful if the NF service consumer uses a common callback URI for multiple subscriptions.</w:t>
            </w:r>
          </w:p>
        </w:tc>
        <w:tc>
          <w:tcPr>
            <w:tcW w:w="2410" w:type="dxa"/>
            <w:shd w:val="clear" w:color="auto" w:fill="auto"/>
          </w:tcPr>
          <w:p w14:paraId="78425C6F" w14:textId="77777777" w:rsidR="00467621" w:rsidRPr="00786143" w:rsidRDefault="00467621" w:rsidP="00786143">
            <w:pPr>
              <w:pStyle w:val="TAL"/>
            </w:pPr>
          </w:p>
        </w:tc>
      </w:tr>
      <w:tr w:rsidR="00467621" w14:paraId="502D2E8E" w14:textId="77777777" w:rsidTr="00ED6BC6">
        <w:trPr>
          <w:jc w:val="center"/>
        </w:trPr>
        <w:tc>
          <w:tcPr>
            <w:tcW w:w="1701" w:type="dxa"/>
          </w:tcPr>
          <w:p w14:paraId="673F56A6" w14:textId="77777777" w:rsidR="00467621" w:rsidRDefault="00467621" w:rsidP="001F4F85">
            <w:pPr>
              <w:pStyle w:val="TAL"/>
            </w:pPr>
            <w:r>
              <w:rPr>
                <w:noProof/>
                <w:lang w:eastAsia="zh-CN"/>
              </w:rPr>
              <w:t>ana</w:t>
            </w:r>
            <w:r>
              <w:t>Notifications</w:t>
            </w:r>
          </w:p>
        </w:tc>
        <w:tc>
          <w:tcPr>
            <w:tcW w:w="1444" w:type="dxa"/>
          </w:tcPr>
          <w:p w14:paraId="03EC1658" w14:textId="77777777" w:rsidR="00467621" w:rsidRDefault="00467621" w:rsidP="001F4F85">
            <w:pPr>
              <w:pStyle w:val="TAL"/>
            </w:pPr>
            <w:r>
              <w:rPr>
                <w:noProof/>
              </w:rPr>
              <w:t>array(NnwdafEventsSubscriptionNotification)</w:t>
            </w:r>
          </w:p>
        </w:tc>
        <w:tc>
          <w:tcPr>
            <w:tcW w:w="425" w:type="dxa"/>
          </w:tcPr>
          <w:p w14:paraId="1321E0FF" w14:textId="77777777" w:rsidR="00467621" w:rsidRDefault="00467621" w:rsidP="001F4F85">
            <w:pPr>
              <w:pStyle w:val="TAC"/>
            </w:pPr>
            <w:r>
              <w:t>C</w:t>
            </w:r>
          </w:p>
        </w:tc>
        <w:tc>
          <w:tcPr>
            <w:tcW w:w="1134" w:type="dxa"/>
          </w:tcPr>
          <w:p w14:paraId="15C164DD" w14:textId="77777777" w:rsidR="00467621" w:rsidRDefault="00467621" w:rsidP="001F4F85">
            <w:pPr>
              <w:pStyle w:val="TAL"/>
            </w:pPr>
            <w:r>
              <w:t>1..N</w:t>
            </w:r>
          </w:p>
        </w:tc>
        <w:tc>
          <w:tcPr>
            <w:tcW w:w="2410" w:type="dxa"/>
          </w:tcPr>
          <w:p w14:paraId="37473E0A" w14:textId="18260A29" w:rsidR="00467621" w:rsidRDefault="00467621" w:rsidP="001F4F85">
            <w:pPr>
              <w:pStyle w:val="TAL"/>
              <w:rPr>
                <w:rFonts w:cs="Arial"/>
                <w:szCs w:val="18"/>
              </w:rPr>
            </w:pPr>
            <w:r>
              <w:t>List of analytics subscription notifications. (NOTE)</w:t>
            </w:r>
          </w:p>
        </w:tc>
        <w:tc>
          <w:tcPr>
            <w:tcW w:w="2410" w:type="dxa"/>
          </w:tcPr>
          <w:p w14:paraId="4323D19C" w14:textId="77777777" w:rsidR="00467621" w:rsidRDefault="00467621" w:rsidP="001F4F85">
            <w:pPr>
              <w:pStyle w:val="TAL"/>
              <w:rPr>
                <w:rFonts w:cs="Arial"/>
                <w:szCs w:val="18"/>
              </w:rPr>
            </w:pPr>
          </w:p>
        </w:tc>
      </w:tr>
      <w:tr w:rsidR="00CB50E9" w14:paraId="6E7E39DF" w14:textId="77777777" w:rsidTr="00ED6BC6">
        <w:trPr>
          <w:jc w:val="center"/>
        </w:trPr>
        <w:tc>
          <w:tcPr>
            <w:tcW w:w="1701" w:type="dxa"/>
          </w:tcPr>
          <w:p w14:paraId="1C1A8EB1" w14:textId="39BF6138" w:rsidR="00CB50E9" w:rsidRDefault="00CB50E9" w:rsidP="00CB50E9">
            <w:pPr>
              <w:pStyle w:val="TAL"/>
              <w:rPr>
                <w:noProof/>
                <w:lang w:eastAsia="zh-CN"/>
              </w:rPr>
            </w:pPr>
            <w:r>
              <w:rPr>
                <w:noProof/>
                <w:lang w:eastAsia="zh-CN"/>
              </w:rPr>
              <w:t>dataNotif</w:t>
            </w:r>
          </w:p>
        </w:tc>
        <w:tc>
          <w:tcPr>
            <w:tcW w:w="1444" w:type="dxa"/>
          </w:tcPr>
          <w:p w14:paraId="41E0D4DF" w14:textId="7E018346" w:rsidR="00CB50E9" w:rsidRDefault="00CB50E9" w:rsidP="00CB50E9">
            <w:pPr>
              <w:pStyle w:val="TAL"/>
              <w:rPr>
                <w:noProof/>
              </w:rPr>
            </w:pPr>
            <w:r>
              <w:t>DataNotification</w:t>
            </w:r>
          </w:p>
        </w:tc>
        <w:tc>
          <w:tcPr>
            <w:tcW w:w="425" w:type="dxa"/>
          </w:tcPr>
          <w:p w14:paraId="69534E2B" w14:textId="1B15FDC8" w:rsidR="00CB50E9" w:rsidRDefault="00CB50E9" w:rsidP="00CB50E9">
            <w:pPr>
              <w:pStyle w:val="TAC"/>
            </w:pPr>
            <w:r>
              <w:t>C</w:t>
            </w:r>
          </w:p>
        </w:tc>
        <w:tc>
          <w:tcPr>
            <w:tcW w:w="1134" w:type="dxa"/>
          </w:tcPr>
          <w:p w14:paraId="3BEABBB0" w14:textId="35B5A41E" w:rsidR="00CB50E9" w:rsidRDefault="00CB50E9" w:rsidP="00CB50E9">
            <w:pPr>
              <w:pStyle w:val="TAL"/>
            </w:pPr>
            <w:r>
              <w:t>1</w:t>
            </w:r>
          </w:p>
        </w:tc>
        <w:tc>
          <w:tcPr>
            <w:tcW w:w="2410" w:type="dxa"/>
          </w:tcPr>
          <w:p w14:paraId="372F1047" w14:textId="1465F129" w:rsidR="00CB50E9" w:rsidRDefault="00CB50E9" w:rsidP="00CB50E9">
            <w:pPr>
              <w:pStyle w:val="TAL"/>
            </w:pPr>
            <w:r>
              <w:t>Data subscription notification. (NOTE)</w:t>
            </w:r>
          </w:p>
        </w:tc>
        <w:tc>
          <w:tcPr>
            <w:tcW w:w="2410" w:type="dxa"/>
          </w:tcPr>
          <w:p w14:paraId="23903642" w14:textId="77777777" w:rsidR="00CB50E9" w:rsidRDefault="00CB50E9" w:rsidP="00CB50E9">
            <w:pPr>
              <w:pStyle w:val="TAL"/>
              <w:rPr>
                <w:rFonts w:cs="Arial"/>
                <w:szCs w:val="18"/>
              </w:rPr>
            </w:pPr>
          </w:p>
        </w:tc>
      </w:tr>
      <w:tr w:rsidR="005447B1" w14:paraId="7E876808" w14:textId="77777777" w:rsidTr="00ED6BC6">
        <w:trPr>
          <w:jc w:val="center"/>
        </w:trPr>
        <w:tc>
          <w:tcPr>
            <w:tcW w:w="1701" w:type="dxa"/>
          </w:tcPr>
          <w:p w14:paraId="1DDC4AB9" w14:textId="546C2F2B" w:rsidR="005447B1" w:rsidRDefault="005447B1" w:rsidP="005447B1">
            <w:pPr>
              <w:pStyle w:val="TAL"/>
              <w:rPr>
                <w:noProof/>
                <w:lang w:eastAsia="zh-CN"/>
              </w:rPr>
            </w:pPr>
            <w:r w:rsidRPr="001C7C10">
              <w:t>f</w:t>
            </w:r>
            <w:r>
              <w:t>etch</w:t>
            </w:r>
            <w:r w:rsidRPr="001C7C10">
              <w:t>Instruct</w:t>
            </w:r>
          </w:p>
        </w:tc>
        <w:tc>
          <w:tcPr>
            <w:tcW w:w="1444" w:type="dxa"/>
          </w:tcPr>
          <w:p w14:paraId="272B55E1" w14:textId="555A558B" w:rsidR="005447B1" w:rsidRDefault="005447B1" w:rsidP="005447B1">
            <w:pPr>
              <w:pStyle w:val="TAL"/>
            </w:pPr>
            <w:r>
              <w:rPr>
                <w:rFonts w:hint="eastAsia"/>
              </w:rPr>
              <w:t>F</w:t>
            </w:r>
            <w:r>
              <w:t>etchInstruction</w:t>
            </w:r>
          </w:p>
        </w:tc>
        <w:tc>
          <w:tcPr>
            <w:tcW w:w="425" w:type="dxa"/>
          </w:tcPr>
          <w:p w14:paraId="448A54D5" w14:textId="059095EF" w:rsidR="005447B1" w:rsidRDefault="005447B1" w:rsidP="005447B1">
            <w:pPr>
              <w:pStyle w:val="TAC"/>
            </w:pPr>
            <w:r>
              <w:rPr>
                <w:noProof/>
                <w:lang w:eastAsia="zh-CN"/>
              </w:rPr>
              <w:t>C</w:t>
            </w:r>
          </w:p>
        </w:tc>
        <w:tc>
          <w:tcPr>
            <w:tcW w:w="1134" w:type="dxa"/>
          </w:tcPr>
          <w:p w14:paraId="09E53CC9" w14:textId="16D49C89" w:rsidR="005447B1" w:rsidRDefault="005447B1" w:rsidP="005447B1">
            <w:pPr>
              <w:pStyle w:val="TAL"/>
            </w:pPr>
            <w:r>
              <w:rPr>
                <w:rFonts w:hint="eastAsia"/>
              </w:rPr>
              <w:t>0</w:t>
            </w:r>
            <w:r>
              <w:t>..1</w:t>
            </w:r>
          </w:p>
        </w:tc>
        <w:tc>
          <w:tcPr>
            <w:tcW w:w="2410" w:type="dxa"/>
          </w:tcPr>
          <w:p w14:paraId="3A59907C" w14:textId="7585FBC6" w:rsidR="005447B1" w:rsidRDefault="005447B1" w:rsidP="005447B1">
            <w:pPr>
              <w:pStyle w:val="TAL"/>
            </w:pPr>
            <w:r>
              <w:rPr>
                <w:rFonts w:cs="Arial" w:hint="eastAsia"/>
                <w:szCs w:val="18"/>
              </w:rPr>
              <w:t>T</w:t>
            </w:r>
            <w:r>
              <w:rPr>
                <w:rFonts w:cs="Arial"/>
                <w:szCs w:val="18"/>
              </w:rPr>
              <w:t>he</w:t>
            </w:r>
            <w:r>
              <w:rPr>
                <w:lang w:eastAsia="ja-JP"/>
              </w:rPr>
              <w:t xml:space="preserve"> fetch instruction indicates that the data or analytics can be fetched by the consumer.</w:t>
            </w:r>
            <w:r>
              <w:t xml:space="preserve"> (NOTE)</w:t>
            </w:r>
          </w:p>
        </w:tc>
        <w:tc>
          <w:tcPr>
            <w:tcW w:w="2410" w:type="dxa"/>
          </w:tcPr>
          <w:p w14:paraId="1908B7FF" w14:textId="77777777" w:rsidR="005447B1" w:rsidRDefault="005447B1" w:rsidP="005447B1">
            <w:pPr>
              <w:pStyle w:val="TAL"/>
              <w:rPr>
                <w:rFonts w:cs="Arial"/>
                <w:szCs w:val="18"/>
              </w:rPr>
            </w:pPr>
          </w:p>
        </w:tc>
      </w:tr>
      <w:tr w:rsidR="00467621" w14:paraId="26046C67" w14:textId="77777777" w:rsidTr="00ED6BC6">
        <w:trPr>
          <w:jc w:val="center"/>
        </w:trPr>
        <w:tc>
          <w:tcPr>
            <w:tcW w:w="9524" w:type="dxa"/>
            <w:gridSpan w:val="6"/>
          </w:tcPr>
          <w:p w14:paraId="26C31B8B" w14:textId="3D5A8AA9" w:rsidR="00467621" w:rsidRDefault="00467621" w:rsidP="001F4F85">
            <w:pPr>
              <w:pStyle w:val="TAL"/>
              <w:rPr>
                <w:rFonts w:cs="Arial"/>
                <w:szCs w:val="18"/>
              </w:rPr>
            </w:pPr>
            <w:r>
              <w:t>NOTE:</w:t>
            </w:r>
            <w:r>
              <w:tab/>
            </w:r>
            <w:r w:rsidRPr="00B3056F">
              <w:t xml:space="preserve">Exactly one of </w:t>
            </w:r>
            <w:r>
              <w:t>these attributes</w:t>
            </w:r>
            <w:r w:rsidRPr="00B3056F">
              <w:t xml:space="preserve"> shall be pr</w:t>
            </w:r>
            <w:r>
              <w:t>ovided</w:t>
            </w:r>
            <w:r w:rsidRPr="00B3056F">
              <w:t>.</w:t>
            </w:r>
          </w:p>
        </w:tc>
      </w:tr>
    </w:tbl>
    <w:p w14:paraId="12BF7B25" w14:textId="77777777" w:rsidR="00467621" w:rsidRDefault="00467621" w:rsidP="00467621">
      <w:pPr>
        <w:pStyle w:val="Guidance"/>
        <w:rPr>
          <w:i w:val="0"/>
          <w:iCs/>
        </w:rPr>
      </w:pPr>
    </w:p>
    <w:p w14:paraId="56E3F81B" w14:textId="77777777" w:rsidR="00467621" w:rsidRDefault="00467621" w:rsidP="00467621">
      <w:pPr>
        <w:pStyle w:val="5"/>
      </w:pPr>
      <w:bookmarkStart w:id="981" w:name="_Toc89426626"/>
      <w:bookmarkStart w:id="982" w:name="_Toc94020411"/>
      <w:bookmarkStart w:id="983" w:name="_Toc97034945"/>
      <w:bookmarkStart w:id="984" w:name="_Toc97037821"/>
      <w:bookmarkStart w:id="985" w:name="_Toc100940030"/>
      <w:bookmarkStart w:id="986" w:name="_Toc104546896"/>
      <w:r>
        <w:lastRenderedPageBreak/>
        <w:t>5.1.6.2.6</w:t>
      </w:r>
      <w:r>
        <w:tab/>
        <w:t xml:space="preserve">Type: </w:t>
      </w:r>
      <w:r>
        <w:rPr>
          <w:noProof/>
        </w:rPr>
        <w:t>NadrfDataStoreSubscriptionRef</w:t>
      </w:r>
      <w:bookmarkEnd w:id="981"/>
      <w:bookmarkEnd w:id="982"/>
      <w:bookmarkEnd w:id="983"/>
      <w:bookmarkEnd w:id="984"/>
      <w:bookmarkEnd w:id="985"/>
      <w:bookmarkEnd w:id="986"/>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shd w:val="clear" w:color="auto" w:fill="auto"/>
          </w:tcPr>
          <w:p w14:paraId="4EEB3E2E" w14:textId="77777777" w:rsidR="00467621" w:rsidRPr="008A1972" w:rsidRDefault="00467621" w:rsidP="008A1972">
            <w:pPr>
              <w:pStyle w:val="TAL"/>
            </w:pPr>
            <w:r w:rsidRPr="008A1972">
              <w:t>string</w:t>
            </w:r>
          </w:p>
        </w:tc>
        <w:tc>
          <w:tcPr>
            <w:tcW w:w="425" w:type="dxa"/>
            <w:shd w:val="clear" w:color="auto" w:fill="auto"/>
          </w:tcPr>
          <w:p w14:paraId="31BD4C7E" w14:textId="77777777" w:rsidR="00467621" w:rsidRPr="008A1972" w:rsidRDefault="00467621" w:rsidP="008A1972">
            <w:pPr>
              <w:pStyle w:val="TAL"/>
            </w:pPr>
            <w:r w:rsidRPr="008A1972">
              <w:rPr>
                <w:rFonts w:hint="eastAsia"/>
              </w:rPr>
              <w:t>M</w:t>
            </w:r>
          </w:p>
        </w:tc>
        <w:tc>
          <w:tcPr>
            <w:tcW w:w="1134" w:type="dxa"/>
            <w:shd w:val="clear" w:color="auto" w:fill="auto"/>
          </w:tcPr>
          <w:p w14:paraId="462C5930" w14:textId="77777777" w:rsidR="00467621" w:rsidRPr="008A1972" w:rsidRDefault="00467621" w:rsidP="008A1972">
            <w:pPr>
              <w:pStyle w:val="TAL"/>
            </w:pPr>
            <w:r w:rsidRPr="008A1972">
              <w:rPr>
                <w:rFonts w:hint="eastAsia"/>
              </w:rPr>
              <w:t>1</w:t>
            </w:r>
          </w:p>
        </w:tc>
        <w:tc>
          <w:tcPr>
            <w:tcW w:w="2410" w:type="dxa"/>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
      </w:pPr>
      <w:bookmarkStart w:id="987" w:name="_Toc94020412"/>
      <w:bookmarkStart w:id="988" w:name="_Toc97034946"/>
      <w:bookmarkStart w:id="989" w:name="_Toc97037822"/>
      <w:bookmarkStart w:id="990" w:name="_Toc100940031"/>
      <w:bookmarkStart w:id="991" w:name="_Toc104546897"/>
      <w:r>
        <w:t>5.1.6.2.7</w:t>
      </w:r>
      <w:r>
        <w:tab/>
        <w:t>Type: NadrfStoredDataSpec</w:t>
      </w:r>
      <w:bookmarkEnd w:id="987"/>
      <w:bookmarkEnd w:id="988"/>
      <w:bookmarkEnd w:id="989"/>
      <w:bookmarkEnd w:id="990"/>
      <w:bookmarkEnd w:id="991"/>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4C39C11D" w14:textId="77777777" w:rsidTr="00ED6BC6">
        <w:trPr>
          <w:jc w:val="center"/>
        </w:trPr>
        <w:tc>
          <w:tcPr>
            <w:tcW w:w="1701" w:type="dxa"/>
            <w:shd w:val="clear" w:color="auto" w:fill="C0C0C0"/>
            <w:hideMark/>
          </w:tcPr>
          <w:p w14:paraId="36BFC9BB" w14:textId="77777777" w:rsidR="00631E11" w:rsidRDefault="00631E11" w:rsidP="00584334">
            <w:pPr>
              <w:pStyle w:val="TAH"/>
            </w:pPr>
            <w:r>
              <w:t>Attribute name</w:t>
            </w:r>
          </w:p>
        </w:tc>
        <w:tc>
          <w:tcPr>
            <w:tcW w:w="1444" w:type="dxa"/>
            <w:shd w:val="clear" w:color="auto" w:fill="C0C0C0"/>
            <w:hideMark/>
          </w:tcPr>
          <w:p w14:paraId="76AAE84B" w14:textId="77777777" w:rsidR="00631E11" w:rsidRDefault="00631E11" w:rsidP="00584334">
            <w:pPr>
              <w:pStyle w:val="TAH"/>
            </w:pPr>
            <w:r>
              <w:t>Data type</w:t>
            </w:r>
          </w:p>
        </w:tc>
        <w:tc>
          <w:tcPr>
            <w:tcW w:w="425" w:type="dxa"/>
            <w:shd w:val="clear" w:color="auto" w:fill="C0C0C0"/>
            <w:hideMark/>
          </w:tcPr>
          <w:p w14:paraId="159E6B87" w14:textId="77777777" w:rsidR="00631E11" w:rsidRDefault="00631E11" w:rsidP="00584334">
            <w:pPr>
              <w:pStyle w:val="TAH"/>
            </w:pPr>
            <w:r>
              <w:t>P</w:t>
            </w:r>
          </w:p>
        </w:tc>
        <w:tc>
          <w:tcPr>
            <w:tcW w:w="1134" w:type="dxa"/>
            <w:shd w:val="clear" w:color="auto" w:fill="C0C0C0"/>
          </w:tcPr>
          <w:p w14:paraId="798FCB45" w14:textId="77777777" w:rsidR="00631E11" w:rsidRDefault="00631E11" w:rsidP="00584334">
            <w:pPr>
              <w:pStyle w:val="TAH"/>
              <w:jc w:val="left"/>
            </w:pPr>
            <w:r>
              <w:t>Cardinality</w:t>
            </w:r>
          </w:p>
        </w:tc>
        <w:tc>
          <w:tcPr>
            <w:tcW w:w="2410" w:type="dxa"/>
            <w:shd w:val="clear" w:color="auto" w:fill="C0C0C0"/>
            <w:hideMark/>
          </w:tcPr>
          <w:p w14:paraId="1C75FCDF" w14:textId="77777777" w:rsidR="00631E11" w:rsidRDefault="00631E11" w:rsidP="00584334">
            <w:pPr>
              <w:pStyle w:val="TAH"/>
              <w:rPr>
                <w:rFonts w:cs="Arial"/>
                <w:szCs w:val="18"/>
              </w:rPr>
            </w:pPr>
            <w:r>
              <w:rPr>
                <w:rFonts w:cs="Arial"/>
                <w:szCs w:val="18"/>
              </w:rPr>
              <w:t>Description</w:t>
            </w:r>
          </w:p>
        </w:tc>
        <w:tc>
          <w:tcPr>
            <w:tcW w:w="2410" w:type="dxa"/>
            <w:shd w:val="clear" w:color="auto" w:fill="C0C0C0"/>
          </w:tcPr>
          <w:p w14:paraId="7572B294" w14:textId="77777777" w:rsidR="00631E11" w:rsidRDefault="00631E11" w:rsidP="00584334">
            <w:pPr>
              <w:pStyle w:val="TAH"/>
              <w:rPr>
                <w:rFonts w:cs="Arial"/>
                <w:szCs w:val="18"/>
              </w:rPr>
            </w:pPr>
            <w:r>
              <w:rPr>
                <w:rFonts w:cs="Arial"/>
                <w:szCs w:val="18"/>
              </w:rPr>
              <w:t>Applicability</w:t>
            </w:r>
          </w:p>
        </w:tc>
      </w:tr>
      <w:tr w:rsidR="00631E11" w14:paraId="341D37CA" w14:textId="77777777" w:rsidTr="00ED6BC6">
        <w:trPr>
          <w:jc w:val="center"/>
        </w:trPr>
        <w:tc>
          <w:tcPr>
            <w:tcW w:w="1701" w:type="dxa"/>
            <w:shd w:val="clear" w:color="auto" w:fill="auto"/>
          </w:tcPr>
          <w:p w14:paraId="5EB25E5C" w14:textId="77777777" w:rsidR="00631E11" w:rsidRDefault="00631E11" w:rsidP="00584334">
            <w:pPr>
              <w:pStyle w:val="TAL"/>
            </w:pPr>
            <w:r>
              <w:t>dataSpec</w:t>
            </w:r>
          </w:p>
        </w:tc>
        <w:tc>
          <w:tcPr>
            <w:tcW w:w="1444" w:type="dxa"/>
            <w:shd w:val="clear" w:color="auto" w:fill="auto"/>
          </w:tcPr>
          <w:p w14:paraId="7BDACDAE" w14:textId="56556A6D" w:rsidR="00631E11" w:rsidRDefault="0050268D" w:rsidP="00584334">
            <w:pPr>
              <w:pStyle w:val="TAL"/>
            </w:pPr>
            <w:r>
              <w:t>DataSubscription</w:t>
            </w:r>
          </w:p>
        </w:tc>
        <w:tc>
          <w:tcPr>
            <w:tcW w:w="425" w:type="dxa"/>
            <w:shd w:val="clear" w:color="auto" w:fill="auto"/>
          </w:tcPr>
          <w:p w14:paraId="14117962" w14:textId="77777777" w:rsidR="00631E11" w:rsidRDefault="00631E11" w:rsidP="00584334">
            <w:pPr>
              <w:pStyle w:val="TAL"/>
            </w:pPr>
            <w:r>
              <w:t>C</w:t>
            </w:r>
          </w:p>
        </w:tc>
        <w:tc>
          <w:tcPr>
            <w:tcW w:w="1134" w:type="dxa"/>
            <w:shd w:val="clear" w:color="auto" w:fill="auto"/>
          </w:tcPr>
          <w:p w14:paraId="7D6A711A" w14:textId="77777777" w:rsidR="00631E11" w:rsidRDefault="00631E11" w:rsidP="00584334">
            <w:pPr>
              <w:pStyle w:val="TAL"/>
            </w:pPr>
            <w:r>
              <w:t>0..1</w:t>
            </w:r>
          </w:p>
        </w:tc>
        <w:tc>
          <w:tcPr>
            <w:tcW w:w="2410" w:type="dxa"/>
            <w:shd w:val="clear" w:color="auto" w:fill="auto"/>
            <w:vAlign w:val="center"/>
          </w:tcPr>
          <w:p w14:paraId="7781DDBD" w14:textId="77777777" w:rsidR="00631E11" w:rsidRDefault="00631E11" w:rsidP="00584334">
            <w:pPr>
              <w:pStyle w:val="TAL"/>
              <w:rPr>
                <w:noProof/>
              </w:rPr>
            </w:pPr>
            <w:r>
              <w:rPr>
                <w:noProof/>
              </w:rPr>
              <w:t>Represents data specification.</w:t>
            </w:r>
            <w:r>
              <w:t xml:space="preserve"> (NOTE)</w:t>
            </w:r>
          </w:p>
        </w:tc>
        <w:tc>
          <w:tcPr>
            <w:tcW w:w="2410" w:type="dxa"/>
            <w:shd w:val="clear" w:color="auto" w:fill="auto"/>
          </w:tcPr>
          <w:p w14:paraId="4C24A00F" w14:textId="77777777" w:rsidR="00631E11" w:rsidRPr="001E5639" w:rsidRDefault="00631E11" w:rsidP="00584334">
            <w:pPr>
              <w:pStyle w:val="TAL"/>
            </w:pPr>
          </w:p>
        </w:tc>
      </w:tr>
      <w:tr w:rsidR="00631E11" w14:paraId="46CA3404" w14:textId="77777777" w:rsidTr="00ED6BC6">
        <w:trPr>
          <w:jc w:val="center"/>
        </w:trPr>
        <w:tc>
          <w:tcPr>
            <w:tcW w:w="1701" w:type="dxa"/>
            <w:shd w:val="clear" w:color="auto" w:fill="auto"/>
          </w:tcPr>
          <w:p w14:paraId="5FF22024" w14:textId="77777777" w:rsidR="00631E11" w:rsidRDefault="00631E11" w:rsidP="00584334">
            <w:pPr>
              <w:pStyle w:val="TAL"/>
            </w:pPr>
            <w:r>
              <w:t>anaSpec</w:t>
            </w:r>
          </w:p>
        </w:tc>
        <w:tc>
          <w:tcPr>
            <w:tcW w:w="1444" w:type="dxa"/>
            <w:shd w:val="clear" w:color="auto" w:fill="auto"/>
          </w:tcPr>
          <w:p w14:paraId="66C7E429" w14:textId="77777777" w:rsidR="00631E11" w:rsidRDefault="00631E11" w:rsidP="00584334">
            <w:pPr>
              <w:pStyle w:val="TAL"/>
            </w:pPr>
            <w:r>
              <w:rPr>
                <w:lang w:eastAsia="zh-CN"/>
              </w:rPr>
              <w:t>NnwdafEventsSubscription</w:t>
            </w:r>
          </w:p>
        </w:tc>
        <w:tc>
          <w:tcPr>
            <w:tcW w:w="425" w:type="dxa"/>
            <w:shd w:val="clear" w:color="auto" w:fill="auto"/>
          </w:tcPr>
          <w:p w14:paraId="1D88E5FE" w14:textId="77777777" w:rsidR="00631E11" w:rsidRDefault="00631E11" w:rsidP="00584334">
            <w:pPr>
              <w:pStyle w:val="TAL"/>
            </w:pPr>
            <w:r>
              <w:t>C</w:t>
            </w:r>
          </w:p>
        </w:tc>
        <w:tc>
          <w:tcPr>
            <w:tcW w:w="1134" w:type="dxa"/>
            <w:shd w:val="clear" w:color="auto" w:fill="auto"/>
          </w:tcPr>
          <w:p w14:paraId="27EC06BC" w14:textId="77777777" w:rsidR="00631E11" w:rsidRDefault="00631E11" w:rsidP="00584334">
            <w:pPr>
              <w:pStyle w:val="TAL"/>
            </w:pPr>
            <w:r>
              <w:rPr>
                <w:lang w:val="el-GR"/>
              </w:rPr>
              <w:t>0..</w:t>
            </w:r>
            <w:r>
              <w:t>1</w:t>
            </w:r>
          </w:p>
        </w:tc>
        <w:tc>
          <w:tcPr>
            <w:tcW w:w="2410" w:type="dxa"/>
            <w:shd w:val="clear" w:color="auto" w:fill="auto"/>
          </w:tcPr>
          <w:p w14:paraId="24CB1C63" w14:textId="55864352" w:rsidR="00631E11" w:rsidRDefault="00631E11" w:rsidP="00584334">
            <w:pPr>
              <w:pStyle w:val="TAL"/>
              <w:rPr>
                <w:noProof/>
              </w:rPr>
            </w:pPr>
            <w:r>
              <w:t xml:space="preserve">Represents analytics </w:t>
            </w:r>
            <w:r>
              <w:rPr>
                <w:noProof/>
              </w:rPr>
              <w:t>specification</w:t>
            </w:r>
            <w:r>
              <w:t>. (NOTE)</w:t>
            </w:r>
          </w:p>
        </w:tc>
        <w:tc>
          <w:tcPr>
            <w:tcW w:w="2410" w:type="dxa"/>
            <w:shd w:val="clear" w:color="auto" w:fill="auto"/>
          </w:tcPr>
          <w:p w14:paraId="1F0CBD63" w14:textId="77777777" w:rsidR="00631E11" w:rsidRPr="001E5639" w:rsidRDefault="00631E11" w:rsidP="00584334">
            <w:pPr>
              <w:pStyle w:val="TAL"/>
            </w:pPr>
          </w:p>
        </w:tc>
      </w:tr>
      <w:tr w:rsidR="00631E11" w14:paraId="07E33EEF" w14:textId="77777777" w:rsidTr="00ED6BC6">
        <w:trPr>
          <w:jc w:val="center"/>
        </w:trPr>
        <w:tc>
          <w:tcPr>
            <w:tcW w:w="1701" w:type="dxa"/>
            <w:shd w:val="clear" w:color="auto" w:fill="auto"/>
          </w:tcPr>
          <w:p w14:paraId="563A4801" w14:textId="77777777" w:rsidR="00631E11" w:rsidRDefault="00631E11" w:rsidP="00584334">
            <w:pPr>
              <w:pStyle w:val="TAL"/>
            </w:pPr>
            <w:r>
              <w:t>timePeriod</w:t>
            </w:r>
          </w:p>
        </w:tc>
        <w:tc>
          <w:tcPr>
            <w:tcW w:w="1444" w:type="dxa"/>
            <w:shd w:val="clear" w:color="auto" w:fill="auto"/>
          </w:tcPr>
          <w:p w14:paraId="14E9444E" w14:textId="77777777" w:rsidR="00631E11" w:rsidRDefault="00631E11" w:rsidP="00584334">
            <w:pPr>
              <w:pStyle w:val="TAL"/>
              <w:rPr>
                <w:lang w:eastAsia="zh-CN"/>
              </w:rPr>
            </w:pPr>
            <w:r w:rsidRPr="00735F10">
              <w:rPr>
                <w:noProof/>
                <w:lang w:eastAsia="zh-CN"/>
              </w:rPr>
              <w:t>TimeWindow</w:t>
            </w:r>
          </w:p>
        </w:tc>
        <w:tc>
          <w:tcPr>
            <w:tcW w:w="425" w:type="dxa"/>
            <w:shd w:val="clear" w:color="auto" w:fill="auto"/>
          </w:tcPr>
          <w:p w14:paraId="53EE1410" w14:textId="77777777" w:rsidR="00631E11" w:rsidRDefault="00631E11" w:rsidP="00584334">
            <w:pPr>
              <w:pStyle w:val="TAL"/>
            </w:pPr>
            <w:r>
              <w:rPr>
                <w:noProof/>
              </w:rPr>
              <w:t>M</w:t>
            </w:r>
          </w:p>
        </w:tc>
        <w:tc>
          <w:tcPr>
            <w:tcW w:w="1134" w:type="dxa"/>
            <w:shd w:val="clear" w:color="auto" w:fill="auto"/>
          </w:tcPr>
          <w:p w14:paraId="6F849EB3" w14:textId="70D04A5D" w:rsidR="00631E11" w:rsidRDefault="00631E11" w:rsidP="00584334">
            <w:pPr>
              <w:pStyle w:val="TAL"/>
              <w:rPr>
                <w:lang w:val="el-GR"/>
              </w:rPr>
            </w:pPr>
            <w:r>
              <w:rPr>
                <w:noProof/>
              </w:rPr>
              <w:t>1</w:t>
            </w:r>
          </w:p>
        </w:tc>
        <w:tc>
          <w:tcPr>
            <w:tcW w:w="2410" w:type="dxa"/>
            <w:shd w:val="clear" w:color="auto" w:fill="auto"/>
          </w:tcPr>
          <w:p w14:paraId="4DC920A7" w14:textId="01C1D789" w:rsidR="00631E11" w:rsidRDefault="00631E11" w:rsidP="00584334">
            <w:pPr>
              <w:pStyle w:val="TAL"/>
            </w:pPr>
            <w:r>
              <w:rPr>
                <w:lang w:eastAsia="zh-CN"/>
              </w:rPr>
              <w:t xml:space="preserve">Represents a start time and a stop time during which requested data </w:t>
            </w:r>
            <w:r w:rsidR="00422F56" w:rsidRPr="005A4C01">
              <w:rPr>
                <w:lang w:eastAsia="zh-CN"/>
              </w:rPr>
              <w:t>to be removed was</w:t>
            </w:r>
            <w:r w:rsidR="00422F56">
              <w:rPr>
                <w:lang w:eastAsia="zh-CN"/>
              </w:rPr>
              <w:t xml:space="preserve"> </w:t>
            </w:r>
            <w:r>
              <w:rPr>
                <w:lang w:eastAsia="zh-CN"/>
              </w:rPr>
              <w:t>collected.</w:t>
            </w:r>
          </w:p>
        </w:tc>
        <w:tc>
          <w:tcPr>
            <w:tcW w:w="2410" w:type="dxa"/>
            <w:shd w:val="clear" w:color="auto" w:fill="auto"/>
          </w:tcPr>
          <w:p w14:paraId="37F6889A" w14:textId="77777777" w:rsidR="00631E11" w:rsidRPr="001E5639" w:rsidRDefault="00631E11" w:rsidP="00584334">
            <w:pPr>
              <w:pStyle w:val="TAL"/>
            </w:pPr>
          </w:p>
        </w:tc>
      </w:tr>
      <w:tr w:rsidR="00631E11" w14:paraId="69BB2409" w14:textId="77777777" w:rsidTr="00ED6BC6">
        <w:trPr>
          <w:jc w:val="center"/>
        </w:trPr>
        <w:tc>
          <w:tcPr>
            <w:tcW w:w="9524" w:type="dxa"/>
            <w:gridSpan w:val="6"/>
            <w:shd w:val="clear" w:color="auto" w:fill="auto"/>
          </w:tcPr>
          <w:p w14:paraId="33F21923" w14:textId="77777777" w:rsidR="00631E11" w:rsidRPr="001E5639" w:rsidRDefault="00631E11" w:rsidP="00584334">
            <w:pPr>
              <w:pStyle w:val="TAN"/>
            </w:pPr>
            <w:r>
              <w:t>NOTE:</w:t>
            </w:r>
            <w:r>
              <w:tab/>
            </w:r>
            <w:r w:rsidRPr="00B3056F">
              <w:t xml:space="preserve">Exactly one of </w:t>
            </w:r>
            <w:r>
              <w:t>these attributes</w:t>
            </w:r>
            <w:r w:rsidRPr="00B3056F">
              <w:t xml:space="preserve"> shall be pr</w:t>
            </w:r>
            <w:r>
              <w:t>ovided</w:t>
            </w:r>
            <w:r w:rsidRPr="00B3056F">
              <w:t>.</w:t>
            </w:r>
          </w:p>
        </w:tc>
      </w:tr>
    </w:tbl>
    <w:p w14:paraId="2D0F11DA" w14:textId="77777777" w:rsidR="00CB50E9" w:rsidRDefault="00CB50E9" w:rsidP="00CB50E9"/>
    <w:p w14:paraId="18709F41" w14:textId="77777777" w:rsidR="00631E11" w:rsidRPr="002642B1" w:rsidRDefault="00631E11" w:rsidP="00631E11"/>
    <w:p w14:paraId="406DC9C4" w14:textId="25E0BB67" w:rsidR="00631E11" w:rsidRDefault="00631E11" w:rsidP="00631E11">
      <w:pPr>
        <w:pStyle w:val="5"/>
      </w:pPr>
      <w:bookmarkStart w:id="992" w:name="_Toc94020413"/>
      <w:bookmarkStart w:id="993" w:name="_Toc97034947"/>
      <w:bookmarkStart w:id="994" w:name="_Toc97037823"/>
      <w:bookmarkStart w:id="995" w:name="_Toc100940032"/>
      <w:bookmarkStart w:id="996" w:name="_Toc104546898"/>
      <w:r>
        <w:t>5.1.6.2.8</w:t>
      </w:r>
      <w:r>
        <w:tab/>
        <w:t xml:space="preserve">Type: </w:t>
      </w:r>
      <w:r w:rsidR="0050268D">
        <w:t>DataSubscription</w:t>
      </w:r>
      <w:bookmarkEnd w:id="992"/>
      <w:bookmarkEnd w:id="993"/>
      <w:bookmarkEnd w:id="994"/>
      <w:bookmarkEnd w:id="995"/>
      <w:bookmarkEnd w:id="996"/>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237D5328" w14:textId="77777777" w:rsidTr="00ED6BC6">
        <w:trPr>
          <w:jc w:val="center"/>
        </w:trPr>
        <w:tc>
          <w:tcPr>
            <w:tcW w:w="1701" w:type="dxa"/>
            <w:shd w:val="clear" w:color="auto" w:fill="C0C0C0"/>
            <w:hideMark/>
          </w:tcPr>
          <w:p w14:paraId="5798877F" w14:textId="77777777" w:rsidR="00631E11" w:rsidRDefault="00631E11" w:rsidP="00584334">
            <w:pPr>
              <w:pStyle w:val="TAH"/>
            </w:pPr>
            <w:r>
              <w:t>Attribute name</w:t>
            </w:r>
          </w:p>
        </w:tc>
        <w:tc>
          <w:tcPr>
            <w:tcW w:w="1444" w:type="dxa"/>
            <w:shd w:val="clear" w:color="auto" w:fill="C0C0C0"/>
            <w:hideMark/>
          </w:tcPr>
          <w:p w14:paraId="1192F2D3" w14:textId="77777777" w:rsidR="00631E11" w:rsidRDefault="00631E11" w:rsidP="00584334">
            <w:pPr>
              <w:pStyle w:val="TAH"/>
            </w:pPr>
            <w:r>
              <w:t>Data type</w:t>
            </w:r>
          </w:p>
        </w:tc>
        <w:tc>
          <w:tcPr>
            <w:tcW w:w="425" w:type="dxa"/>
            <w:shd w:val="clear" w:color="auto" w:fill="C0C0C0"/>
            <w:hideMark/>
          </w:tcPr>
          <w:p w14:paraId="4D7A3A67" w14:textId="77777777" w:rsidR="00631E11" w:rsidRDefault="00631E11" w:rsidP="00584334">
            <w:pPr>
              <w:pStyle w:val="TAH"/>
            </w:pPr>
            <w:r>
              <w:t>P</w:t>
            </w:r>
          </w:p>
        </w:tc>
        <w:tc>
          <w:tcPr>
            <w:tcW w:w="1134" w:type="dxa"/>
            <w:shd w:val="clear" w:color="auto" w:fill="C0C0C0"/>
          </w:tcPr>
          <w:p w14:paraId="651F72A2" w14:textId="77777777" w:rsidR="00631E11" w:rsidRDefault="00631E11" w:rsidP="00584334">
            <w:pPr>
              <w:pStyle w:val="TAH"/>
              <w:jc w:val="left"/>
            </w:pPr>
            <w:r>
              <w:t>Cardinality</w:t>
            </w:r>
          </w:p>
        </w:tc>
        <w:tc>
          <w:tcPr>
            <w:tcW w:w="2410" w:type="dxa"/>
            <w:shd w:val="clear" w:color="auto" w:fill="C0C0C0"/>
            <w:hideMark/>
          </w:tcPr>
          <w:p w14:paraId="027D9C4E" w14:textId="77777777" w:rsidR="00631E11" w:rsidRDefault="00631E11" w:rsidP="00584334">
            <w:pPr>
              <w:pStyle w:val="TAH"/>
              <w:rPr>
                <w:rFonts w:cs="Arial"/>
                <w:szCs w:val="18"/>
              </w:rPr>
            </w:pPr>
            <w:r>
              <w:rPr>
                <w:rFonts w:cs="Arial"/>
                <w:szCs w:val="18"/>
              </w:rPr>
              <w:t>Description</w:t>
            </w:r>
          </w:p>
        </w:tc>
        <w:tc>
          <w:tcPr>
            <w:tcW w:w="2410" w:type="dxa"/>
            <w:shd w:val="clear" w:color="auto" w:fill="C0C0C0"/>
          </w:tcPr>
          <w:p w14:paraId="27E1FB95" w14:textId="77777777" w:rsidR="00631E11" w:rsidRDefault="00631E11" w:rsidP="00584334">
            <w:pPr>
              <w:pStyle w:val="TAH"/>
              <w:rPr>
                <w:rFonts w:cs="Arial"/>
                <w:szCs w:val="18"/>
              </w:rPr>
            </w:pPr>
            <w:r>
              <w:rPr>
                <w:rFonts w:cs="Arial"/>
                <w:szCs w:val="18"/>
              </w:rPr>
              <w:t>Applicability</w:t>
            </w:r>
          </w:p>
        </w:tc>
      </w:tr>
      <w:tr w:rsidR="00631E11" w14:paraId="57CC07FB" w14:textId="77777777" w:rsidTr="00ED6BC6">
        <w:trPr>
          <w:jc w:val="center"/>
        </w:trPr>
        <w:tc>
          <w:tcPr>
            <w:tcW w:w="1701" w:type="dxa"/>
          </w:tcPr>
          <w:p w14:paraId="19EBEFB7" w14:textId="53649145" w:rsidR="00631E11" w:rsidRDefault="0050268D" w:rsidP="00584334">
            <w:pPr>
              <w:pStyle w:val="TAL"/>
            </w:pPr>
            <w:r>
              <w:t>amfDataSub</w:t>
            </w:r>
          </w:p>
        </w:tc>
        <w:tc>
          <w:tcPr>
            <w:tcW w:w="1444" w:type="dxa"/>
          </w:tcPr>
          <w:p w14:paraId="0B57EC37" w14:textId="5425DDC1" w:rsidR="00631E11" w:rsidRDefault="0050268D" w:rsidP="00584334">
            <w:pPr>
              <w:pStyle w:val="TAL"/>
            </w:pPr>
            <w:r w:rsidRPr="00AB67C9">
              <w:t>AmfEventSubscription</w:t>
            </w:r>
          </w:p>
        </w:tc>
        <w:tc>
          <w:tcPr>
            <w:tcW w:w="425" w:type="dxa"/>
          </w:tcPr>
          <w:p w14:paraId="470DBE51" w14:textId="77777777" w:rsidR="00631E11" w:rsidRDefault="00631E11" w:rsidP="00584334">
            <w:pPr>
              <w:pStyle w:val="TAC"/>
            </w:pPr>
            <w:r>
              <w:t>C</w:t>
            </w:r>
          </w:p>
        </w:tc>
        <w:tc>
          <w:tcPr>
            <w:tcW w:w="1134" w:type="dxa"/>
          </w:tcPr>
          <w:p w14:paraId="754AF613" w14:textId="77777777" w:rsidR="00631E11" w:rsidRDefault="00631E11" w:rsidP="00584334">
            <w:pPr>
              <w:pStyle w:val="TAL"/>
            </w:pPr>
            <w:r>
              <w:t>0..1</w:t>
            </w:r>
          </w:p>
        </w:tc>
        <w:tc>
          <w:tcPr>
            <w:tcW w:w="2410" w:type="dxa"/>
          </w:tcPr>
          <w:p w14:paraId="225D6761" w14:textId="77777777" w:rsidR="0050268D" w:rsidRDefault="0050268D" w:rsidP="0050268D">
            <w:pPr>
              <w:pStyle w:val="TAL"/>
            </w:pPr>
            <w:r>
              <w:t>Represents requested AMF Events subscription.</w:t>
            </w:r>
          </w:p>
          <w:p w14:paraId="57CF3023" w14:textId="4BB91F36" w:rsidR="00631E11" w:rsidRDefault="0050268D" w:rsidP="0050268D">
            <w:pPr>
              <w:pStyle w:val="TAL"/>
              <w:rPr>
                <w:rFonts w:cs="Arial"/>
                <w:szCs w:val="18"/>
              </w:rPr>
            </w:pPr>
            <w:r>
              <w:t>(NOTE)</w:t>
            </w:r>
          </w:p>
        </w:tc>
        <w:tc>
          <w:tcPr>
            <w:tcW w:w="2410" w:type="dxa"/>
          </w:tcPr>
          <w:p w14:paraId="427684A8" w14:textId="77777777" w:rsidR="00631E11" w:rsidRDefault="00631E11" w:rsidP="00584334">
            <w:pPr>
              <w:pStyle w:val="TAL"/>
              <w:rPr>
                <w:rFonts w:cs="Arial"/>
                <w:szCs w:val="18"/>
              </w:rPr>
            </w:pPr>
          </w:p>
        </w:tc>
      </w:tr>
      <w:tr w:rsidR="0050268D" w14:paraId="0F792E78" w14:textId="77777777" w:rsidTr="00ED6BC6">
        <w:trPr>
          <w:jc w:val="center"/>
        </w:trPr>
        <w:tc>
          <w:tcPr>
            <w:tcW w:w="1701" w:type="dxa"/>
          </w:tcPr>
          <w:p w14:paraId="19819F8F" w14:textId="6D3096D4" w:rsidR="0050268D" w:rsidRDefault="0050268D" w:rsidP="0050268D">
            <w:pPr>
              <w:pStyle w:val="TAL"/>
            </w:pPr>
            <w:r>
              <w:t>smfDataSub</w:t>
            </w:r>
          </w:p>
        </w:tc>
        <w:tc>
          <w:tcPr>
            <w:tcW w:w="1444" w:type="dxa"/>
          </w:tcPr>
          <w:p w14:paraId="7C172D8F" w14:textId="77777777" w:rsidR="0050268D" w:rsidRPr="00AB67C9" w:rsidRDefault="0050268D" w:rsidP="00502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CD2DF2F" w14:textId="77777777" w:rsidR="0050268D" w:rsidRPr="00AB67C9" w:rsidRDefault="0050268D" w:rsidP="0050268D">
            <w:pPr>
              <w:pStyle w:val="TAL"/>
            </w:pPr>
          </w:p>
        </w:tc>
        <w:tc>
          <w:tcPr>
            <w:tcW w:w="425" w:type="dxa"/>
          </w:tcPr>
          <w:p w14:paraId="60C8C452" w14:textId="203BD28B" w:rsidR="0050268D" w:rsidRDefault="0050268D" w:rsidP="0050268D">
            <w:pPr>
              <w:pStyle w:val="TAC"/>
            </w:pPr>
            <w:r>
              <w:t>C</w:t>
            </w:r>
          </w:p>
        </w:tc>
        <w:tc>
          <w:tcPr>
            <w:tcW w:w="1134" w:type="dxa"/>
          </w:tcPr>
          <w:p w14:paraId="11206B1D" w14:textId="3208E142" w:rsidR="0050268D" w:rsidRDefault="0050268D" w:rsidP="0050268D">
            <w:pPr>
              <w:pStyle w:val="TAL"/>
            </w:pPr>
            <w:r>
              <w:t>0..1</w:t>
            </w:r>
          </w:p>
        </w:tc>
        <w:tc>
          <w:tcPr>
            <w:tcW w:w="2410" w:type="dxa"/>
          </w:tcPr>
          <w:p w14:paraId="19B674C0" w14:textId="77777777" w:rsidR="0050268D" w:rsidRDefault="0050268D" w:rsidP="0050268D">
            <w:pPr>
              <w:pStyle w:val="TAL"/>
            </w:pPr>
            <w:r>
              <w:t>Represents requested SMF Events subscription.</w:t>
            </w:r>
          </w:p>
          <w:p w14:paraId="23B9EB8A" w14:textId="07A9A014" w:rsidR="0050268D" w:rsidRDefault="0050268D" w:rsidP="0050268D">
            <w:pPr>
              <w:pStyle w:val="TAL"/>
            </w:pPr>
            <w:r>
              <w:t>(NOTE)</w:t>
            </w:r>
          </w:p>
        </w:tc>
        <w:tc>
          <w:tcPr>
            <w:tcW w:w="2410" w:type="dxa"/>
          </w:tcPr>
          <w:p w14:paraId="2E8DC2DC" w14:textId="77777777" w:rsidR="0050268D" w:rsidRDefault="0050268D" w:rsidP="0050268D">
            <w:pPr>
              <w:pStyle w:val="TAL"/>
              <w:rPr>
                <w:rFonts w:cs="Arial"/>
                <w:szCs w:val="18"/>
              </w:rPr>
            </w:pPr>
          </w:p>
        </w:tc>
      </w:tr>
      <w:tr w:rsidR="0050268D" w14:paraId="31CB8F2B" w14:textId="77777777" w:rsidTr="00ED6BC6">
        <w:trPr>
          <w:jc w:val="center"/>
        </w:trPr>
        <w:tc>
          <w:tcPr>
            <w:tcW w:w="1701" w:type="dxa"/>
          </w:tcPr>
          <w:p w14:paraId="10004B4D" w14:textId="116EC6D5" w:rsidR="0050268D" w:rsidRDefault="0050268D" w:rsidP="0050268D">
            <w:pPr>
              <w:pStyle w:val="TAL"/>
            </w:pPr>
            <w:r>
              <w:t>udmDataSub</w:t>
            </w:r>
          </w:p>
        </w:tc>
        <w:tc>
          <w:tcPr>
            <w:tcW w:w="1444" w:type="dxa"/>
          </w:tcPr>
          <w:p w14:paraId="7655746E" w14:textId="61CE8942" w:rsidR="0050268D" w:rsidRPr="00AB67C9" w:rsidRDefault="0050268D" w:rsidP="0050268D">
            <w:pPr>
              <w:pStyle w:val="TAL"/>
            </w:pPr>
            <w:r w:rsidRPr="009722D0">
              <w:t>EeSubscription</w:t>
            </w:r>
          </w:p>
        </w:tc>
        <w:tc>
          <w:tcPr>
            <w:tcW w:w="425" w:type="dxa"/>
          </w:tcPr>
          <w:p w14:paraId="47609E4A" w14:textId="4B748570" w:rsidR="0050268D" w:rsidRDefault="0050268D" w:rsidP="0050268D">
            <w:pPr>
              <w:pStyle w:val="TAC"/>
            </w:pPr>
            <w:r>
              <w:t>C</w:t>
            </w:r>
          </w:p>
        </w:tc>
        <w:tc>
          <w:tcPr>
            <w:tcW w:w="1134" w:type="dxa"/>
          </w:tcPr>
          <w:p w14:paraId="60A56050" w14:textId="502FF912" w:rsidR="0050268D" w:rsidRDefault="0050268D" w:rsidP="0050268D">
            <w:pPr>
              <w:pStyle w:val="TAL"/>
            </w:pPr>
            <w:r>
              <w:t>0..1</w:t>
            </w:r>
          </w:p>
        </w:tc>
        <w:tc>
          <w:tcPr>
            <w:tcW w:w="2410" w:type="dxa"/>
          </w:tcPr>
          <w:p w14:paraId="5B730A25" w14:textId="77777777" w:rsidR="0050268D" w:rsidRDefault="0050268D" w:rsidP="0050268D">
            <w:pPr>
              <w:pStyle w:val="TAL"/>
            </w:pPr>
            <w:r>
              <w:t>Represents requested UDM Events subscription.</w:t>
            </w:r>
          </w:p>
          <w:p w14:paraId="436CB853" w14:textId="675908C7" w:rsidR="0050268D" w:rsidRDefault="0050268D" w:rsidP="0050268D">
            <w:pPr>
              <w:pStyle w:val="TAL"/>
            </w:pPr>
            <w:r>
              <w:t>(NOTE)</w:t>
            </w:r>
          </w:p>
        </w:tc>
        <w:tc>
          <w:tcPr>
            <w:tcW w:w="2410" w:type="dxa"/>
          </w:tcPr>
          <w:p w14:paraId="3CE82B22" w14:textId="77777777" w:rsidR="0050268D" w:rsidRDefault="0050268D" w:rsidP="0050268D">
            <w:pPr>
              <w:pStyle w:val="TAL"/>
              <w:rPr>
                <w:rFonts w:cs="Arial"/>
                <w:szCs w:val="18"/>
              </w:rPr>
            </w:pPr>
          </w:p>
        </w:tc>
      </w:tr>
      <w:tr w:rsidR="0050268D" w14:paraId="07726546" w14:textId="77777777" w:rsidTr="00ED6BC6">
        <w:trPr>
          <w:jc w:val="center"/>
        </w:trPr>
        <w:tc>
          <w:tcPr>
            <w:tcW w:w="1701" w:type="dxa"/>
          </w:tcPr>
          <w:p w14:paraId="466076AB" w14:textId="5DB2A43D" w:rsidR="0050268D" w:rsidRDefault="0050268D" w:rsidP="0050268D">
            <w:pPr>
              <w:pStyle w:val="TAL"/>
            </w:pPr>
            <w:r>
              <w:t>nefDataSub</w:t>
            </w:r>
          </w:p>
        </w:tc>
        <w:tc>
          <w:tcPr>
            <w:tcW w:w="1444" w:type="dxa"/>
          </w:tcPr>
          <w:p w14:paraId="7DB54958" w14:textId="2953B238" w:rsidR="0050268D" w:rsidRPr="00AB67C9" w:rsidRDefault="0050268D" w:rsidP="0050268D">
            <w:pPr>
              <w:pStyle w:val="TAL"/>
            </w:pPr>
            <w:r w:rsidRPr="007468E8">
              <w:t>NefEventExposureSubsc</w:t>
            </w:r>
          </w:p>
        </w:tc>
        <w:tc>
          <w:tcPr>
            <w:tcW w:w="425" w:type="dxa"/>
          </w:tcPr>
          <w:p w14:paraId="2ECBC342" w14:textId="0AE8E411" w:rsidR="0050268D" w:rsidRDefault="0050268D" w:rsidP="0050268D">
            <w:pPr>
              <w:pStyle w:val="TAC"/>
            </w:pPr>
            <w:r>
              <w:t>C</w:t>
            </w:r>
          </w:p>
        </w:tc>
        <w:tc>
          <w:tcPr>
            <w:tcW w:w="1134" w:type="dxa"/>
          </w:tcPr>
          <w:p w14:paraId="5A0E926B" w14:textId="23820BDC" w:rsidR="0050268D" w:rsidRDefault="0050268D" w:rsidP="0050268D">
            <w:pPr>
              <w:pStyle w:val="TAL"/>
            </w:pPr>
            <w:r>
              <w:t>0..1</w:t>
            </w:r>
          </w:p>
        </w:tc>
        <w:tc>
          <w:tcPr>
            <w:tcW w:w="2410" w:type="dxa"/>
          </w:tcPr>
          <w:p w14:paraId="4F0DCCCA" w14:textId="77777777" w:rsidR="0050268D" w:rsidRDefault="0050268D" w:rsidP="0050268D">
            <w:pPr>
              <w:pStyle w:val="TAL"/>
            </w:pPr>
            <w:r>
              <w:t>Represents requested NEF Events subscription.</w:t>
            </w:r>
          </w:p>
          <w:p w14:paraId="7C13EBBC" w14:textId="5F76415D" w:rsidR="0050268D" w:rsidRDefault="0050268D" w:rsidP="0050268D">
            <w:pPr>
              <w:pStyle w:val="TAL"/>
            </w:pPr>
            <w:r>
              <w:t>(NOTE)</w:t>
            </w:r>
          </w:p>
        </w:tc>
        <w:tc>
          <w:tcPr>
            <w:tcW w:w="2410" w:type="dxa"/>
          </w:tcPr>
          <w:p w14:paraId="23477579" w14:textId="77777777" w:rsidR="0050268D" w:rsidRDefault="0050268D" w:rsidP="0050268D">
            <w:pPr>
              <w:pStyle w:val="TAL"/>
              <w:rPr>
                <w:rFonts w:cs="Arial"/>
                <w:szCs w:val="18"/>
              </w:rPr>
            </w:pPr>
          </w:p>
        </w:tc>
      </w:tr>
      <w:tr w:rsidR="0050268D" w14:paraId="424ED1CE" w14:textId="77777777" w:rsidTr="00ED6BC6">
        <w:trPr>
          <w:jc w:val="center"/>
        </w:trPr>
        <w:tc>
          <w:tcPr>
            <w:tcW w:w="1701" w:type="dxa"/>
          </w:tcPr>
          <w:p w14:paraId="1CFD3F5D" w14:textId="56B680C6" w:rsidR="0050268D" w:rsidRDefault="0050268D" w:rsidP="0050268D">
            <w:pPr>
              <w:pStyle w:val="TAL"/>
            </w:pPr>
            <w:r>
              <w:t>afDataSub</w:t>
            </w:r>
          </w:p>
        </w:tc>
        <w:tc>
          <w:tcPr>
            <w:tcW w:w="1444" w:type="dxa"/>
          </w:tcPr>
          <w:p w14:paraId="3A748F41" w14:textId="32770CAA" w:rsidR="0050268D" w:rsidRPr="00AB67C9" w:rsidRDefault="0050268D" w:rsidP="0050268D">
            <w:pPr>
              <w:pStyle w:val="TAL"/>
            </w:pPr>
            <w:r w:rsidRPr="007468E8">
              <w:t>AfEventExposureSubsc</w:t>
            </w:r>
          </w:p>
        </w:tc>
        <w:tc>
          <w:tcPr>
            <w:tcW w:w="425" w:type="dxa"/>
          </w:tcPr>
          <w:p w14:paraId="24A87A7F" w14:textId="1C2D9C58" w:rsidR="0050268D" w:rsidRDefault="0050268D" w:rsidP="0050268D">
            <w:pPr>
              <w:pStyle w:val="TAC"/>
            </w:pPr>
            <w:r>
              <w:t>C</w:t>
            </w:r>
          </w:p>
        </w:tc>
        <w:tc>
          <w:tcPr>
            <w:tcW w:w="1134" w:type="dxa"/>
          </w:tcPr>
          <w:p w14:paraId="6E70115B" w14:textId="1CD3937E" w:rsidR="0050268D" w:rsidRDefault="0050268D" w:rsidP="0050268D">
            <w:pPr>
              <w:pStyle w:val="TAL"/>
            </w:pPr>
            <w:r>
              <w:t>0..1</w:t>
            </w:r>
          </w:p>
        </w:tc>
        <w:tc>
          <w:tcPr>
            <w:tcW w:w="2410" w:type="dxa"/>
          </w:tcPr>
          <w:p w14:paraId="7BCE1319" w14:textId="77777777" w:rsidR="0050268D" w:rsidRDefault="0050268D" w:rsidP="0050268D">
            <w:pPr>
              <w:pStyle w:val="TAL"/>
            </w:pPr>
            <w:r>
              <w:t>Represents requested AF Events subscription.</w:t>
            </w:r>
          </w:p>
          <w:p w14:paraId="5C56CB3D" w14:textId="2BBFAD7B" w:rsidR="0050268D" w:rsidRDefault="0050268D" w:rsidP="0050268D">
            <w:pPr>
              <w:pStyle w:val="TAL"/>
            </w:pPr>
            <w:r>
              <w:t>(NOTE)</w:t>
            </w:r>
          </w:p>
        </w:tc>
        <w:tc>
          <w:tcPr>
            <w:tcW w:w="2410" w:type="dxa"/>
          </w:tcPr>
          <w:p w14:paraId="08BFD4AE" w14:textId="77777777" w:rsidR="0050268D" w:rsidRDefault="0050268D" w:rsidP="0050268D">
            <w:pPr>
              <w:pStyle w:val="TAL"/>
              <w:rPr>
                <w:rFonts w:cs="Arial"/>
                <w:szCs w:val="18"/>
              </w:rPr>
            </w:pPr>
          </w:p>
        </w:tc>
      </w:tr>
      <w:tr w:rsidR="0050268D" w14:paraId="5B89FCB9" w14:textId="77777777" w:rsidTr="00ED6BC6">
        <w:trPr>
          <w:jc w:val="center"/>
        </w:trPr>
        <w:tc>
          <w:tcPr>
            <w:tcW w:w="9524" w:type="dxa"/>
            <w:gridSpan w:val="6"/>
          </w:tcPr>
          <w:p w14:paraId="7D69B677" w14:textId="0AA9D8F9" w:rsidR="0050268D" w:rsidRDefault="0050268D" w:rsidP="00DE39B4">
            <w:pPr>
              <w:pStyle w:val="TAN"/>
              <w:rPr>
                <w:rFonts w:cs="Arial"/>
                <w:szCs w:val="18"/>
              </w:rPr>
            </w:pPr>
            <w:r>
              <w:t>NOTE:</w:t>
            </w:r>
            <w:r>
              <w:tab/>
            </w:r>
            <w:r w:rsidRPr="00B3056F">
              <w:t xml:space="preserve">Exactly one of </w:t>
            </w:r>
            <w:r>
              <w:t>these attributes</w:t>
            </w:r>
            <w:r w:rsidRPr="00B3056F">
              <w:t xml:space="preserve"> shall be pr</w:t>
            </w:r>
            <w:r>
              <w:t>ovided</w:t>
            </w:r>
            <w:r w:rsidRPr="00B3056F">
              <w:t>.</w:t>
            </w:r>
          </w:p>
        </w:tc>
      </w:tr>
    </w:tbl>
    <w:p w14:paraId="7538A84B" w14:textId="2B256FA5" w:rsidR="00631E11" w:rsidRDefault="00631E11" w:rsidP="00467621"/>
    <w:p w14:paraId="32263BC2" w14:textId="43CC9FD6" w:rsidR="00CB50E9" w:rsidRDefault="00CB50E9" w:rsidP="00CB50E9">
      <w:pPr>
        <w:pStyle w:val="5"/>
      </w:pPr>
      <w:bookmarkStart w:id="997" w:name="_Toc97192465"/>
      <w:bookmarkStart w:id="998" w:name="_Toc97192586"/>
      <w:bookmarkStart w:id="999" w:name="_Toc100940033"/>
      <w:bookmarkStart w:id="1000" w:name="_Toc104546899"/>
      <w:bookmarkStart w:id="1001" w:name="_Toc510696633"/>
      <w:bookmarkStart w:id="1002" w:name="_Toc35971428"/>
      <w:bookmarkStart w:id="1003" w:name="_Toc67903544"/>
      <w:bookmarkStart w:id="1004" w:name="_Toc73173276"/>
      <w:bookmarkStart w:id="1005" w:name="_Toc96959865"/>
      <w:bookmarkStart w:id="1006" w:name="_Toc72784243"/>
      <w:bookmarkStart w:id="1007" w:name="_Toc73041789"/>
      <w:bookmarkStart w:id="1008" w:name="_Toc81244850"/>
      <w:bookmarkStart w:id="1009" w:name="_Toc88645414"/>
      <w:bookmarkStart w:id="1010" w:name="_Toc89426326"/>
      <w:bookmarkStart w:id="1011" w:name="_Toc94033205"/>
      <w:bookmarkStart w:id="1012" w:name="_Toc97037353"/>
      <w:bookmarkStart w:id="1013" w:name="_Toc97038363"/>
      <w:bookmarkStart w:id="1014" w:name="_Toc96959878"/>
      <w:r>
        <w:lastRenderedPageBreak/>
        <w:t>5.1.6.2.9</w:t>
      </w:r>
      <w:r>
        <w:tab/>
        <w:t xml:space="preserve">Type: </w:t>
      </w:r>
      <w:bookmarkEnd w:id="997"/>
      <w:bookmarkEnd w:id="998"/>
      <w:r>
        <w:t>DataNotification</w:t>
      </w:r>
      <w:bookmarkEnd w:id="999"/>
      <w:bookmarkEnd w:id="1000"/>
    </w:p>
    <w:p w14:paraId="7FCF4E46" w14:textId="325DBC95" w:rsidR="00CB50E9" w:rsidRDefault="00CB50E9" w:rsidP="00CB50E9">
      <w:pPr>
        <w:pStyle w:val="TH"/>
      </w:pPr>
      <w:r>
        <w:rPr>
          <w:noProof/>
        </w:rPr>
        <w:t>Table </w:t>
      </w:r>
      <w:r>
        <w:t xml:space="preserve">5.1.6.2.9-1: </w:t>
      </w:r>
      <w:r>
        <w:rPr>
          <w:noProof/>
        </w:rPr>
        <w:t xml:space="preserve">Definition of type </w:t>
      </w:r>
      <w:r>
        <w:t>DataNotification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B50E9" w14:paraId="6FF9216E" w14:textId="77777777" w:rsidTr="00ED6BC6">
        <w:trPr>
          <w:jc w:val="center"/>
        </w:trPr>
        <w:tc>
          <w:tcPr>
            <w:tcW w:w="1701" w:type="dxa"/>
            <w:shd w:val="clear" w:color="auto" w:fill="C0C0C0"/>
            <w:hideMark/>
          </w:tcPr>
          <w:p w14:paraId="4EFADA9A" w14:textId="77777777" w:rsidR="00CB50E9" w:rsidRDefault="00CB50E9" w:rsidP="00CB50E9">
            <w:pPr>
              <w:pStyle w:val="TAH"/>
            </w:pPr>
            <w:r>
              <w:t>Attribute name</w:t>
            </w:r>
          </w:p>
        </w:tc>
        <w:tc>
          <w:tcPr>
            <w:tcW w:w="1444" w:type="dxa"/>
            <w:shd w:val="clear" w:color="auto" w:fill="C0C0C0"/>
            <w:hideMark/>
          </w:tcPr>
          <w:p w14:paraId="08A11380" w14:textId="77777777" w:rsidR="00CB50E9" w:rsidRDefault="00CB50E9" w:rsidP="00CB50E9">
            <w:pPr>
              <w:pStyle w:val="TAH"/>
            </w:pPr>
            <w:r>
              <w:t>Data type</w:t>
            </w:r>
          </w:p>
        </w:tc>
        <w:tc>
          <w:tcPr>
            <w:tcW w:w="425" w:type="dxa"/>
            <w:shd w:val="clear" w:color="auto" w:fill="C0C0C0"/>
            <w:hideMark/>
          </w:tcPr>
          <w:p w14:paraId="2675C8E7" w14:textId="77777777" w:rsidR="00CB50E9" w:rsidRDefault="00CB50E9" w:rsidP="00CB50E9">
            <w:pPr>
              <w:pStyle w:val="TAH"/>
            </w:pPr>
            <w:r>
              <w:t>P</w:t>
            </w:r>
          </w:p>
        </w:tc>
        <w:tc>
          <w:tcPr>
            <w:tcW w:w="1134" w:type="dxa"/>
            <w:shd w:val="clear" w:color="auto" w:fill="C0C0C0"/>
          </w:tcPr>
          <w:p w14:paraId="0FA910A0" w14:textId="77777777" w:rsidR="00CB50E9" w:rsidRDefault="00CB50E9" w:rsidP="00CB50E9">
            <w:pPr>
              <w:pStyle w:val="TAH"/>
              <w:jc w:val="left"/>
            </w:pPr>
            <w:r>
              <w:t>Cardinality</w:t>
            </w:r>
          </w:p>
        </w:tc>
        <w:tc>
          <w:tcPr>
            <w:tcW w:w="2410" w:type="dxa"/>
            <w:shd w:val="clear" w:color="auto" w:fill="C0C0C0"/>
            <w:hideMark/>
          </w:tcPr>
          <w:p w14:paraId="63EF8145" w14:textId="77777777" w:rsidR="00CB50E9" w:rsidRDefault="00CB50E9" w:rsidP="00CB50E9">
            <w:pPr>
              <w:pStyle w:val="TAH"/>
              <w:rPr>
                <w:rFonts w:cs="Arial"/>
                <w:szCs w:val="18"/>
              </w:rPr>
            </w:pPr>
            <w:r>
              <w:rPr>
                <w:rFonts w:cs="Arial"/>
                <w:szCs w:val="18"/>
              </w:rPr>
              <w:t>Description</w:t>
            </w:r>
          </w:p>
        </w:tc>
        <w:tc>
          <w:tcPr>
            <w:tcW w:w="2410" w:type="dxa"/>
            <w:shd w:val="clear" w:color="auto" w:fill="C0C0C0"/>
          </w:tcPr>
          <w:p w14:paraId="763F2847" w14:textId="77777777" w:rsidR="00CB50E9" w:rsidRDefault="00CB50E9" w:rsidP="00CB50E9">
            <w:pPr>
              <w:pStyle w:val="TAH"/>
              <w:rPr>
                <w:rFonts w:cs="Arial"/>
                <w:szCs w:val="18"/>
              </w:rPr>
            </w:pPr>
            <w:r>
              <w:rPr>
                <w:rFonts w:cs="Arial"/>
                <w:szCs w:val="18"/>
              </w:rPr>
              <w:t>Applicability</w:t>
            </w:r>
          </w:p>
        </w:tc>
      </w:tr>
      <w:tr w:rsidR="00CB50E9" w14:paraId="19A874BD" w14:textId="77777777" w:rsidTr="00ED6BC6">
        <w:trPr>
          <w:jc w:val="center"/>
        </w:trPr>
        <w:tc>
          <w:tcPr>
            <w:tcW w:w="1701" w:type="dxa"/>
          </w:tcPr>
          <w:p w14:paraId="438459B2" w14:textId="77777777" w:rsidR="00CB50E9" w:rsidRDefault="00CB50E9" w:rsidP="00CB50E9">
            <w:pPr>
              <w:pStyle w:val="TAL"/>
            </w:pPr>
            <w:r>
              <w:rPr>
                <w:noProof/>
                <w:lang w:eastAsia="zh-CN"/>
              </w:rPr>
              <w:t>afEventNotifs</w:t>
            </w:r>
          </w:p>
        </w:tc>
        <w:tc>
          <w:tcPr>
            <w:tcW w:w="1444" w:type="dxa"/>
          </w:tcPr>
          <w:p w14:paraId="4771C852" w14:textId="77777777" w:rsidR="00CB50E9" w:rsidRPr="00AB67C9" w:rsidRDefault="00CB50E9" w:rsidP="00CB50E9">
            <w:pPr>
              <w:pStyle w:val="TAL"/>
            </w:pPr>
            <w:r>
              <w:rPr>
                <w:noProof/>
                <w:lang w:eastAsia="zh-CN"/>
              </w:rPr>
              <w:t>array(</w:t>
            </w:r>
            <w:r w:rsidRPr="003D3AE0">
              <w:rPr>
                <w:noProof/>
                <w:lang w:eastAsia="zh-CN"/>
              </w:rPr>
              <w:t>AfEventExposureNotif</w:t>
            </w:r>
            <w:r>
              <w:rPr>
                <w:noProof/>
                <w:lang w:eastAsia="zh-CN"/>
              </w:rPr>
              <w:t>)</w:t>
            </w:r>
          </w:p>
        </w:tc>
        <w:tc>
          <w:tcPr>
            <w:tcW w:w="425" w:type="dxa"/>
          </w:tcPr>
          <w:p w14:paraId="731ED6A4" w14:textId="77777777" w:rsidR="00CB50E9" w:rsidRDefault="00CB50E9" w:rsidP="00CB50E9">
            <w:pPr>
              <w:pStyle w:val="TAC"/>
            </w:pPr>
            <w:r>
              <w:rPr>
                <w:noProof/>
              </w:rPr>
              <w:t>C</w:t>
            </w:r>
          </w:p>
        </w:tc>
        <w:tc>
          <w:tcPr>
            <w:tcW w:w="1134" w:type="dxa"/>
          </w:tcPr>
          <w:p w14:paraId="011D3E27" w14:textId="77777777" w:rsidR="00CB50E9" w:rsidRDefault="00CB50E9" w:rsidP="00CB50E9">
            <w:pPr>
              <w:pStyle w:val="TAL"/>
            </w:pPr>
            <w:r>
              <w:rPr>
                <w:noProof/>
              </w:rPr>
              <w:t>1..N</w:t>
            </w:r>
          </w:p>
        </w:tc>
        <w:tc>
          <w:tcPr>
            <w:tcW w:w="2410" w:type="dxa"/>
          </w:tcPr>
          <w:p w14:paraId="59E61949" w14:textId="77777777" w:rsidR="00CB50E9" w:rsidRDefault="00CB50E9" w:rsidP="00CB50E9">
            <w:pPr>
              <w:pStyle w:val="TAL"/>
            </w:pPr>
            <w:r>
              <w:t>List of notifications on AF event(s). (NOTE)</w:t>
            </w:r>
          </w:p>
        </w:tc>
        <w:tc>
          <w:tcPr>
            <w:tcW w:w="2410" w:type="dxa"/>
          </w:tcPr>
          <w:p w14:paraId="6B64EB6C" w14:textId="77777777" w:rsidR="00CB50E9" w:rsidRDefault="00CB50E9" w:rsidP="00CB50E9">
            <w:pPr>
              <w:pStyle w:val="TAL"/>
              <w:rPr>
                <w:rFonts w:cs="Arial"/>
                <w:szCs w:val="18"/>
              </w:rPr>
            </w:pPr>
          </w:p>
        </w:tc>
      </w:tr>
      <w:tr w:rsidR="00CB50E9" w14:paraId="1BF96AB6" w14:textId="77777777" w:rsidTr="00ED6BC6">
        <w:trPr>
          <w:jc w:val="center"/>
        </w:trPr>
        <w:tc>
          <w:tcPr>
            <w:tcW w:w="1701" w:type="dxa"/>
          </w:tcPr>
          <w:p w14:paraId="6E933CB7" w14:textId="77777777" w:rsidR="00CB50E9" w:rsidRDefault="00CB50E9" w:rsidP="00CB50E9">
            <w:pPr>
              <w:pStyle w:val="TAL"/>
            </w:pPr>
            <w:r>
              <w:rPr>
                <w:noProof/>
              </w:rPr>
              <w:t>amfEventNotifs</w:t>
            </w:r>
          </w:p>
        </w:tc>
        <w:tc>
          <w:tcPr>
            <w:tcW w:w="1444" w:type="dxa"/>
          </w:tcPr>
          <w:p w14:paraId="218D3251" w14:textId="77777777" w:rsidR="00CB50E9" w:rsidRPr="00AB67C9" w:rsidRDefault="00CB50E9" w:rsidP="00CB50E9">
            <w:pPr>
              <w:pStyle w:val="TAL"/>
            </w:pPr>
            <w:r>
              <w:rPr>
                <w:noProof/>
                <w:lang w:eastAsia="zh-CN"/>
              </w:rPr>
              <w:t>array(</w:t>
            </w:r>
            <w:r w:rsidRPr="003D3AE0">
              <w:rPr>
                <w:noProof/>
                <w:lang w:eastAsia="zh-CN"/>
              </w:rPr>
              <w:t>AmfEventNotification</w:t>
            </w:r>
            <w:r>
              <w:rPr>
                <w:noProof/>
                <w:lang w:eastAsia="zh-CN"/>
              </w:rPr>
              <w:t>)</w:t>
            </w:r>
          </w:p>
        </w:tc>
        <w:tc>
          <w:tcPr>
            <w:tcW w:w="425" w:type="dxa"/>
          </w:tcPr>
          <w:p w14:paraId="40D00E64" w14:textId="77777777" w:rsidR="00CB50E9" w:rsidRDefault="00CB50E9" w:rsidP="00CB50E9">
            <w:pPr>
              <w:pStyle w:val="TAC"/>
            </w:pPr>
            <w:r>
              <w:rPr>
                <w:noProof/>
              </w:rPr>
              <w:t>C</w:t>
            </w:r>
          </w:p>
        </w:tc>
        <w:tc>
          <w:tcPr>
            <w:tcW w:w="1134" w:type="dxa"/>
          </w:tcPr>
          <w:p w14:paraId="08C4D851" w14:textId="77777777" w:rsidR="00CB50E9" w:rsidRDefault="00CB50E9" w:rsidP="00CB50E9">
            <w:pPr>
              <w:pStyle w:val="TAL"/>
            </w:pPr>
            <w:r>
              <w:rPr>
                <w:noProof/>
              </w:rPr>
              <w:t>1..N</w:t>
            </w:r>
          </w:p>
        </w:tc>
        <w:tc>
          <w:tcPr>
            <w:tcW w:w="2410" w:type="dxa"/>
          </w:tcPr>
          <w:p w14:paraId="02AB4191" w14:textId="77777777" w:rsidR="00CB50E9" w:rsidRDefault="00CB50E9" w:rsidP="00CB50E9">
            <w:pPr>
              <w:pStyle w:val="TAL"/>
            </w:pPr>
            <w:r>
              <w:t>List of notifications on AMF event(s). (NOTE)</w:t>
            </w:r>
          </w:p>
        </w:tc>
        <w:tc>
          <w:tcPr>
            <w:tcW w:w="2410" w:type="dxa"/>
          </w:tcPr>
          <w:p w14:paraId="7EFF1C9B" w14:textId="77777777" w:rsidR="00CB50E9" w:rsidRDefault="00CB50E9" w:rsidP="00CB50E9">
            <w:pPr>
              <w:pStyle w:val="TAL"/>
              <w:rPr>
                <w:rFonts w:cs="Arial"/>
                <w:szCs w:val="18"/>
              </w:rPr>
            </w:pPr>
          </w:p>
        </w:tc>
      </w:tr>
      <w:tr w:rsidR="00CB50E9" w14:paraId="5DD84643" w14:textId="77777777" w:rsidTr="00ED6BC6">
        <w:trPr>
          <w:jc w:val="center"/>
        </w:trPr>
        <w:tc>
          <w:tcPr>
            <w:tcW w:w="1701" w:type="dxa"/>
          </w:tcPr>
          <w:p w14:paraId="4A7F9106" w14:textId="77777777" w:rsidR="00CB50E9" w:rsidRDefault="00CB50E9" w:rsidP="00CB50E9">
            <w:pPr>
              <w:pStyle w:val="TAL"/>
            </w:pPr>
            <w:r>
              <w:rPr>
                <w:noProof/>
              </w:rPr>
              <w:t>smfEventNotifs</w:t>
            </w:r>
          </w:p>
        </w:tc>
        <w:tc>
          <w:tcPr>
            <w:tcW w:w="1444" w:type="dxa"/>
          </w:tcPr>
          <w:p w14:paraId="1AEB62E8" w14:textId="77777777" w:rsidR="00CB50E9" w:rsidRPr="00AB67C9" w:rsidRDefault="00CB50E9" w:rsidP="00CB50E9">
            <w:pPr>
              <w:pStyle w:val="TAL"/>
            </w:pPr>
            <w:r>
              <w:rPr>
                <w:noProof/>
                <w:lang w:eastAsia="zh-CN"/>
              </w:rPr>
              <w:t>array(</w:t>
            </w:r>
            <w:r w:rsidRPr="003D3AE0">
              <w:rPr>
                <w:noProof/>
                <w:lang w:eastAsia="zh-CN"/>
              </w:rPr>
              <w:t>NsmfEventExposureNotification</w:t>
            </w:r>
            <w:r>
              <w:rPr>
                <w:noProof/>
                <w:lang w:eastAsia="zh-CN"/>
              </w:rPr>
              <w:t>)</w:t>
            </w:r>
          </w:p>
        </w:tc>
        <w:tc>
          <w:tcPr>
            <w:tcW w:w="425" w:type="dxa"/>
          </w:tcPr>
          <w:p w14:paraId="533E1BF2" w14:textId="77777777" w:rsidR="00CB50E9" w:rsidRDefault="00CB50E9" w:rsidP="00CB50E9">
            <w:pPr>
              <w:pStyle w:val="TAC"/>
            </w:pPr>
            <w:r>
              <w:rPr>
                <w:noProof/>
              </w:rPr>
              <w:t>C</w:t>
            </w:r>
          </w:p>
        </w:tc>
        <w:tc>
          <w:tcPr>
            <w:tcW w:w="1134" w:type="dxa"/>
          </w:tcPr>
          <w:p w14:paraId="10C2FF90" w14:textId="77777777" w:rsidR="00CB50E9" w:rsidRDefault="00CB50E9" w:rsidP="00CB50E9">
            <w:pPr>
              <w:pStyle w:val="TAL"/>
            </w:pPr>
            <w:r>
              <w:rPr>
                <w:noProof/>
              </w:rPr>
              <w:t>1..N</w:t>
            </w:r>
          </w:p>
        </w:tc>
        <w:tc>
          <w:tcPr>
            <w:tcW w:w="2410" w:type="dxa"/>
          </w:tcPr>
          <w:p w14:paraId="23D2F954" w14:textId="77777777" w:rsidR="00CB50E9" w:rsidRDefault="00CB50E9" w:rsidP="00CB50E9">
            <w:pPr>
              <w:pStyle w:val="TAL"/>
            </w:pPr>
            <w:r>
              <w:t>List of notifications on SMF event(s). (NOTE)</w:t>
            </w:r>
          </w:p>
        </w:tc>
        <w:tc>
          <w:tcPr>
            <w:tcW w:w="2410" w:type="dxa"/>
          </w:tcPr>
          <w:p w14:paraId="6FB3BFF6" w14:textId="77777777" w:rsidR="00CB50E9" w:rsidRDefault="00CB50E9" w:rsidP="00CB50E9">
            <w:pPr>
              <w:pStyle w:val="TAL"/>
              <w:rPr>
                <w:rFonts w:cs="Arial"/>
                <w:szCs w:val="18"/>
              </w:rPr>
            </w:pPr>
          </w:p>
        </w:tc>
      </w:tr>
      <w:tr w:rsidR="00CB50E9" w14:paraId="3AA2EDE5" w14:textId="77777777" w:rsidTr="00ED6BC6">
        <w:trPr>
          <w:jc w:val="center"/>
        </w:trPr>
        <w:tc>
          <w:tcPr>
            <w:tcW w:w="1701" w:type="dxa"/>
          </w:tcPr>
          <w:p w14:paraId="4D0C68F5" w14:textId="77777777" w:rsidR="00CB50E9" w:rsidRDefault="00CB50E9" w:rsidP="00CB50E9">
            <w:pPr>
              <w:pStyle w:val="TAL"/>
            </w:pPr>
            <w:r>
              <w:rPr>
                <w:noProof/>
              </w:rPr>
              <w:t>udmEventNotifs</w:t>
            </w:r>
          </w:p>
        </w:tc>
        <w:tc>
          <w:tcPr>
            <w:tcW w:w="1444" w:type="dxa"/>
          </w:tcPr>
          <w:p w14:paraId="70235911" w14:textId="77777777" w:rsidR="00CB50E9" w:rsidRPr="00AB67C9" w:rsidRDefault="00CB50E9" w:rsidP="00CB50E9">
            <w:pPr>
              <w:pStyle w:val="TAL"/>
            </w:pPr>
            <w:r>
              <w:rPr>
                <w:noProof/>
                <w:lang w:eastAsia="zh-CN"/>
              </w:rPr>
              <w:t>array(</w:t>
            </w:r>
            <w:r w:rsidRPr="003D3AE0">
              <w:rPr>
                <w:noProof/>
                <w:lang w:eastAsia="zh-CN"/>
              </w:rPr>
              <w:t>MonitoringReport)</w:t>
            </w:r>
          </w:p>
        </w:tc>
        <w:tc>
          <w:tcPr>
            <w:tcW w:w="425" w:type="dxa"/>
          </w:tcPr>
          <w:p w14:paraId="171CC7C1" w14:textId="77777777" w:rsidR="00CB50E9" w:rsidRDefault="00CB50E9" w:rsidP="00CB50E9">
            <w:pPr>
              <w:pStyle w:val="TAC"/>
            </w:pPr>
            <w:r>
              <w:rPr>
                <w:noProof/>
              </w:rPr>
              <w:t>C</w:t>
            </w:r>
          </w:p>
        </w:tc>
        <w:tc>
          <w:tcPr>
            <w:tcW w:w="1134" w:type="dxa"/>
          </w:tcPr>
          <w:p w14:paraId="46280437" w14:textId="77777777" w:rsidR="00CB50E9" w:rsidRDefault="00CB50E9" w:rsidP="00CB50E9">
            <w:pPr>
              <w:pStyle w:val="TAL"/>
            </w:pPr>
            <w:r>
              <w:rPr>
                <w:noProof/>
              </w:rPr>
              <w:t>1..N</w:t>
            </w:r>
          </w:p>
        </w:tc>
        <w:tc>
          <w:tcPr>
            <w:tcW w:w="2410" w:type="dxa"/>
          </w:tcPr>
          <w:p w14:paraId="0836884D" w14:textId="77777777" w:rsidR="00CB50E9" w:rsidRDefault="00CB50E9" w:rsidP="00CB50E9">
            <w:pPr>
              <w:pStyle w:val="TAL"/>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p>
        </w:tc>
        <w:tc>
          <w:tcPr>
            <w:tcW w:w="2410" w:type="dxa"/>
          </w:tcPr>
          <w:p w14:paraId="2F17AF0A" w14:textId="77777777" w:rsidR="00CB50E9" w:rsidRDefault="00CB50E9" w:rsidP="00CB50E9">
            <w:pPr>
              <w:pStyle w:val="TAL"/>
              <w:rPr>
                <w:rFonts w:cs="Arial"/>
                <w:szCs w:val="18"/>
              </w:rPr>
            </w:pPr>
          </w:p>
        </w:tc>
      </w:tr>
      <w:tr w:rsidR="00CB50E9" w14:paraId="1FF0BFDF" w14:textId="77777777" w:rsidTr="00ED6BC6">
        <w:trPr>
          <w:jc w:val="center"/>
        </w:trPr>
        <w:tc>
          <w:tcPr>
            <w:tcW w:w="1701" w:type="dxa"/>
          </w:tcPr>
          <w:p w14:paraId="178D4D2D" w14:textId="77777777" w:rsidR="00CB50E9" w:rsidRDefault="00CB50E9" w:rsidP="00CB50E9">
            <w:pPr>
              <w:pStyle w:val="TAL"/>
              <w:rPr>
                <w:noProof/>
              </w:rPr>
            </w:pPr>
            <w:r>
              <w:rPr>
                <w:noProof/>
                <w:lang w:eastAsia="zh-CN"/>
              </w:rPr>
              <w:t>nefEventNotifs</w:t>
            </w:r>
          </w:p>
        </w:tc>
        <w:tc>
          <w:tcPr>
            <w:tcW w:w="1444" w:type="dxa"/>
          </w:tcPr>
          <w:p w14:paraId="22D668CD" w14:textId="77777777" w:rsidR="00CB50E9" w:rsidRDefault="00CB50E9" w:rsidP="00CB50E9">
            <w:pPr>
              <w:pStyle w:val="TAL"/>
              <w:rPr>
                <w:noProof/>
                <w:lang w:eastAsia="zh-CN"/>
              </w:rPr>
            </w:pPr>
            <w:r>
              <w:rPr>
                <w:noProof/>
                <w:lang w:eastAsia="zh-CN"/>
              </w:rPr>
              <w:t>array(NefEventExposureNotif)</w:t>
            </w:r>
          </w:p>
        </w:tc>
        <w:tc>
          <w:tcPr>
            <w:tcW w:w="425" w:type="dxa"/>
          </w:tcPr>
          <w:p w14:paraId="167F55D2" w14:textId="77777777" w:rsidR="00CB50E9" w:rsidRDefault="00CB50E9" w:rsidP="00CB50E9">
            <w:pPr>
              <w:pStyle w:val="TAC"/>
              <w:rPr>
                <w:noProof/>
              </w:rPr>
            </w:pPr>
            <w:r>
              <w:rPr>
                <w:noProof/>
              </w:rPr>
              <w:t>C</w:t>
            </w:r>
          </w:p>
        </w:tc>
        <w:tc>
          <w:tcPr>
            <w:tcW w:w="1134" w:type="dxa"/>
          </w:tcPr>
          <w:p w14:paraId="2E0C087F" w14:textId="77777777" w:rsidR="00CB50E9" w:rsidRDefault="00CB50E9" w:rsidP="00CB50E9">
            <w:pPr>
              <w:pStyle w:val="TAL"/>
              <w:rPr>
                <w:noProof/>
              </w:rPr>
            </w:pPr>
            <w:r>
              <w:rPr>
                <w:noProof/>
              </w:rPr>
              <w:t>1..N</w:t>
            </w:r>
          </w:p>
        </w:tc>
        <w:tc>
          <w:tcPr>
            <w:tcW w:w="2410" w:type="dxa"/>
          </w:tcPr>
          <w:p w14:paraId="1EAEB440" w14:textId="77777777" w:rsidR="00CB50E9" w:rsidRDefault="00CB50E9" w:rsidP="00CB50E9">
            <w:pPr>
              <w:pStyle w:val="TAL"/>
              <w:rPr>
                <w:rFonts w:cs="Arial"/>
                <w:szCs w:val="18"/>
              </w:rPr>
            </w:pPr>
            <w:r>
              <w:t>List of notifications on network exposure event(s). (NOTE)</w:t>
            </w:r>
          </w:p>
        </w:tc>
        <w:tc>
          <w:tcPr>
            <w:tcW w:w="2410" w:type="dxa"/>
          </w:tcPr>
          <w:p w14:paraId="2F45B2FF" w14:textId="77777777" w:rsidR="00CB50E9" w:rsidRDefault="00CB50E9" w:rsidP="00CB50E9">
            <w:pPr>
              <w:pStyle w:val="TAL"/>
              <w:rPr>
                <w:rFonts w:cs="Arial"/>
                <w:szCs w:val="18"/>
              </w:rPr>
            </w:pPr>
          </w:p>
        </w:tc>
      </w:tr>
      <w:tr w:rsidR="00CB50E9" w14:paraId="2A56D0CB" w14:textId="77777777" w:rsidTr="00ED6BC6">
        <w:trPr>
          <w:jc w:val="center"/>
        </w:trPr>
        <w:tc>
          <w:tcPr>
            <w:tcW w:w="9524" w:type="dxa"/>
            <w:gridSpan w:val="6"/>
          </w:tcPr>
          <w:p w14:paraId="71FDA2AE" w14:textId="77777777" w:rsidR="00CB50E9" w:rsidRPr="00367733" w:rsidRDefault="00CB50E9" w:rsidP="00CB50E9">
            <w:pPr>
              <w:pStyle w:val="TAN"/>
            </w:pPr>
            <w:r w:rsidRPr="00367733">
              <w:t>NOTE:</w:t>
            </w:r>
            <w:r w:rsidRPr="00367733">
              <w:tab/>
              <w:t>Exactly one of these attributes shall be provided.</w:t>
            </w:r>
          </w:p>
        </w:tc>
      </w:t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tbl>
    <w:p w14:paraId="5638E37C" w14:textId="77777777" w:rsidR="00CB50E9" w:rsidRPr="00631E11" w:rsidRDefault="00CB50E9" w:rsidP="00467621"/>
    <w:p w14:paraId="3ED9DA63" w14:textId="77777777" w:rsidR="00876C3C" w:rsidRDefault="00A10542">
      <w:pPr>
        <w:pStyle w:val="40"/>
        <w:rPr>
          <w:lang w:val="en-US"/>
        </w:rPr>
      </w:pPr>
      <w:bookmarkStart w:id="1015" w:name="_Toc72766478"/>
      <w:bookmarkStart w:id="1016" w:name="_Toc72767045"/>
      <w:bookmarkStart w:id="1017" w:name="_Toc73042497"/>
      <w:bookmarkStart w:id="1018" w:name="_Toc81242841"/>
      <w:bookmarkStart w:id="1019" w:name="_Toc89426627"/>
      <w:bookmarkStart w:id="1020" w:name="_Toc94020414"/>
      <w:bookmarkStart w:id="1021" w:name="_Toc97034948"/>
      <w:bookmarkStart w:id="1022" w:name="_Toc97037824"/>
      <w:bookmarkStart w:id="1023" w:name="_Toc100940034"/>
      <w:bookmarkStart w:id="1024" w:name="_Toc104546900"/>
      <w:r>
        <w:rPr>
          <w:lang w:val="en-US"/>
        </w:rPr>
        <w:t>5.1.6.3</w:t>
      </w:r>
      <w:r>
        <w:rPr>
          <w:lang w:val="en-US"/>
        </w:rPr>
        <w:tab/>
        <w:t>Simple data types and enumerations</w:t>
      </w:r>
      <w:bookmarkEnd w:id="1015"/>
      <w:bookmarkEnd w:id="1016"/>
      <w:bookmarkEnd w:id="1017"/>
      <w:bookmarkEnd w:id="1018"/>
      <w:bookmarkEnd w:id="1019"/>
      <w:bookmarkEnd w:id="1020"/>
      <w:bookmarkEnd w:id="1021"/>
      <w:bookmarkEnd w:id="1022"/>
      <w:bookmarkEnd w:id="1023"/>
      <w:bookmarkEnd w:id="1024"/>
    </w:p>
    <w:p w14:paraId="4C06983E" w14:textId="77777777" w:rsidR="00876C3C" w:rsidRDefault="00A10542">
      <w:pPr>
        <w:pStyle w:val="40"/>
        <w:rPr>
          <w:lang w:val="en-US"/>
        </w:rPr>
      </w:pPr>
      <w:bookmarkStart w:id="1025" w:name="_Toc72766483"/>
      <w:bookmarkStart w:id="1026" w:name="_Toc72767050"/>
      <w:bookmarkStart w:id="1027" w:name="_Toc73042502"/>
      <w:bookmarkStart w:id="1028" w:name="_Toc81242846"/>
      <w:bookmarkStart w:id="1029" w:name="_Toc89426632"/>
      <w:bookmarkStart w:id="1030" w:name="_Toc94020419"/>
      <w:bookmarkStart w:id="1031" w:name="_Toc97034953"/>
      <w:bookmarkStart w:id="1032" w:name="_Toc97037825"/>
      <w:bookmarkStart w:id="1033" w:name="_Toc100940035"/>
      <w:bookmarkStart w:id="1034" w:name="_Toc10454690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25"/>
      <w:bookmarkEnd w:id="1026"/>
      <w:bookmarkEnd w:id="1027"/>
      <w:bookmarkEnd w:id="1028"/>
      <w:bookmarkEnd w:id="1029"/>
      <w:bookmarkEnd w:id="1030"/>
      <w:bookmarkEnd w:id="1031"/>
      <w:bookmarkEnd w:id="1032"/>
      <w:bookmarkEnd w:id="1033"/>
      <w:bookmarkEnd w:id="1034"/>
    </w:p>
    <w:p w14:paraId="02CD76C3" w14:textId="77777777" w:rsidR="00876C3C" w:rsidRDefault="00A10542">
      <w:pPr>
        <w:pStyle w:val="3"/>
      </w:pPr>
      <w:bookmarkStart w:id="1035" w:name="_Toc72766488"/>
      <w:bookmarkStart w:id="1036" w:name="_Toc72767055"/>
      <w:bookmarkStart w:id="1037" w:name="_Toc73042507"/>
      <w:bookmarkStart w:id="1038" w:name="_Toc81242851"/>
      <w:bookmarkStart w:id="1039" w:name="_Toc89426637"/>
      <w:bookmarkStart w:id="1040" w:name="_Toc94020424"/>
      <w:bookmarkStart w:id="1041" w:name="_Toc97034958"/>
      <w:bookmarkStart w:id="1042" w:name="_Toc97037826"/>
      <w:bookmarkStart w:id="1043" w:name="_Toc100940036"/>
      <w:bookmarkStart w:id="1044" w:name="_Toc104546902"/>
      <w:r>
        <w:t>5.1.7</w:t>
      </w:r>
      <w:r>
        <w:tab/>
        <w:t>Error Handling</w:t>
      </w:r>
      <w:bookmarkEnd w:id="1035"/>
      <w:bookmarkEnd w:id="1036"/>
      <w:bookmarkEnd w:id="1037"/>
      <w:bookmarkEnd w:id="1038"/>
      <w:bookmarkEnd w:id="1039"/>
      <w:bookmarkEnd w:id="1040"/>
      <w:bookmarkEnd w:id="1041"/>
      <w:bookmarkEnd w:id="1042"/>
      <w:bookmarkEnd w:id="1043"/>
      <w:bookmarkEnd w:id="1044"/>
    </w:p>
    <w:p w14:paraId="1EABE409" w14:textId="77777777" w:rsidR="00876C3C" w:rsidRDefault="00A10542">
      <w:pPr>
        <w:pStyle w:val="40"/>
      </w:pPr>
      <w:bookmarkStart w:id="1045" w:name="_Toc72766489"/>
      <w:bookmarkStart w:id="1046" w:name="_Toc72767056"/>
      <w:bookmarkStart w:id="1047" w:name="_Toc73042508"/>
      <w:bookmarkStart w:id="1048" w:name="_Toc81242852"/>
      <w:bookmarkStart w:id="1049" w:name="_Toc89426638"/>
      <w:bookmarkStart w:id="1050" w:name="_Toc94020425"/>
      <w:bookmarkStart w:id="1051" w:name="_Toc97034959"/>
      <w:bookmarkStart w:id="1052" w:name="_Toc97037827"/>
      <w:bookmarkStart w:id="1053" w:name="_Toc100940037"/>
      <w:bookmarkStart w:id="1054" w:name="_Toc104546903"/>
      <w:r>
        <w:t>5.1.7.1</w:t>
      </w:r>
      <w:r>
        <w:tab/>
        <w:t>General</w:t>
      </w:r>
      <w:bookmarkEnd w:id="1045"/>
      <w:bookmarkEnd w:id="1046"/>
      <w:bookmarkEnd w:id="1047"/>
      <w:bookmarkEnd w:id="1048"/>
      <w:bookmarkEnd w:id="1049"/>
      <w:bookmarkEnd w:id="1050"/>
      <w:bookmarkEnd w:id="1051"/>
      <w:bookmarkEnd w:id="1052"/>
      <w:bookmarkEnd w:id="1053"/>
      <w:bookmarkEnd w:id="1054"/>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0"/>
      </w:pPr>
      <w:bookmarkStart w:id="1055" w:name="_Toc72766490"/>
      <w:bookmarkStart w:id="1056" w:name="_Toc72767057"/>
      <w:bookmarkStart w:id="1057" w:name="_Toc73042509"/>
      <w:bookmarkStart w:id="1058" w:name="_Toc81242853"/>
      <w:bookmarkStart w:id="1059" w:name="_Toc89426639"/>
      <w:bookmarkStart w:id="1060" w:name="_Toc94020426"/>
      <w:bookmarkStart w:id="1061" w:name="_Toc97034960"/>
      <w:bookmarkStart w:id="1062" w:name="_Toc97037828"/>
      <w:bookmarkStart w:id="1063" w:name="_Toc100940038"/>
      <w:bookmarkStart w:id="1064" w:name="_Toc104546904"/>
      <w:r>
        <w:t>5.1.7.2</w:t>
      </w:r>
      <w:r>
        <w:tab/>
        <w:t>Protocol Errors</w:t>
      </w:r>
      <w:bookmarkEnd w:id="1055"/>
      <w:bookmarkEnd w:id="1056"/>
      <w:bookmarkEnd w:id="1057"/>
      <w:bookmarkEnd w:id="1058"/>
      <w:bookmarkEnd w:id="1059"/>
      <w:bookmarkEnd w:id="1060"/>
      <w:bookmarkEnd w:id="1061"/>
      <w:bookmarkEnd w:id="1062"/>
      <w:bookmarkEnd w:id="1063"/>
      <w:bookmarkEnd w:id="1064"/>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0"/>
      </w:pPr>
      <w:bookmarkStart w:id="1065" w:name="_Toc72766491"/>
      <w:bookmarkStart w:id="1066" w:name="_Toc72767058"/>
      <w:bookmarkStart w:id="1067" w:name="_Toc73042510"/>
      <w:bookmarkStart w:id="1068" w:name="_Toc81242854"/>
      <w:bookmarkStart w:id="1069" w:name="_Toc89426640"/>
      <w:bookmarkStart w:id="1070" w:name="_Toc94020427"/>
      <w:bookmarkStart w:id="1071" w:name="_Toc97034961"/>
      <w:bookmarkStart w:id="1072" w:name="_Toc97037829"/>
      <w:bookmarkStart w:id="1073" w:name="_Toc100940039"/>
      <w:bookmarkStart w:id="1074" w:name="_Toc104546905"/>
      <w:r>
        <w:t>5.1.7.3</w:t>
      </w:r>
      <w:r>
        <w:tab/>
        <w:t>Application Errors</w:t>
      </w:r>
      <w:bookmarkEnd w:id="1065"/>
      <w:bookmarkEnd w:id="1066"/>
      <w:bookmarkEnd w:id="1067"/>
      <w:bookmarkEnd w:id="1068"/>
      <w:bookmarkEnd w:id="1069"/>
      <w:bookmarkEnd w:id="1070"/>
      <w:bookmarkEnd w:id="1071"/>
      <w:bookmarkEnd w:id="1072"/>
      <w:bookmarkEnd w:id="1073"/>
      <w:bookmarkEnd w:id="1074"/>
    </w:p>
    <w:p w14:paraId="5DF10500" w14:textId="6FCE71EB"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5DF524CD" w:rsidR="00876C3C" w:rsidRDefault="00061687">
      <w:pPr>
        <w:pStyle w:val="TH"/>
      </w:pPr>
      <w:r>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
        <w:rPr>
          <w:lang w:eastAsia="zh-CN"/>
        </w:rPr>
      </w:pPr>
      <w:bookmarkStart w:id="1075" w:name="_Toc72766492"/>
      <w:bookmarkStart w:id="1076" w:name="_Toc72767059"/>
      <w:bookmarkStart w:id="1077" w:name="_Toc73042511"/>
      <w:bookmarkStart w:id="1078" w:name="_Toc81242855"/>
      <w:bookmarkStart w:id="1079" w:name="_Toc89426641"/>
      <w:bookmarkStart w:id="1080" w:name="_Toc94020428"/>
      <w:bookmarkStart w:id="1081" w:name="_Toc97034962"/>
      <w:bookmarkStart w:id="1082" w:name="_Toc97037830"/>
      <w:bookmarkStart w:id="1083" w:name="_Toc100940040"/>
      <w:bookmarkStart w:id="1084" w:name="_Toc104546906"/>
      <w:r>
        <w:t>5.1.8</w:t>
      </w:r>
      <w:r>
        <w:rPr>
          <w:lang w:eastAsia="zh-CN"/>
        </w:rPr>
        <w:tab/>
        <w:t>Feature negotiation</w:t>
      </w:r>
      <w:bookmarkEnd w:id="1075"/>
      <w:bookmarkEnd w:id="1076"/>
      <w:bookmarkEnd w:id="1077"/>
      <w:bookmarkEnd w:id="1078"/>
      <w:bookmarkEnd w:id="1079"/>
      <w:bookmarkEnd w:id="1080"/>
      <w:bookmarkEnd w:id="1081"/>
      <w:bookmarkEnd w:id="1082"/>
      <w:bookmarkEnd w:id="1083"/>
      <w:bookmarkEnd w:id="1084"/>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2091C3FC" w:rsidR="00876C3C" w:rsidRDefault="00061687">
      <w:pPr>
        <w:pStyle w:val="TH"/>
      </w:pPr>
      <w:r>
        <w:t>Table </w:t>
      </w:r>
      <w:r w:rsidR="00A10542">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3"/>
      </w:pPr>
      <w:bookmarkStart w:id="1085" w:name="_Toc72766493"/>
      <w:bookmarkStart w:id="1086" w:name="_Toc72767060"/>
      <w:bookmarkStart w:id="1087" w:name="_Toc73042512"/>
      <w:bookmarkStart w:id="1088" w:name="_Toc81242856"/>
      <w:bookmarkStart w:id="1089" w:name="_Toc89426642"/>
      <w:bookmarkStart w:id="1090" w:name="_Toc94020429"/>
      <w:bookmarkStart w:id="1091" w:name="_Toc97034963"/>
      <w:bookmarkStart w:id="1092" w:name="_Toc97037831"/>
      <w:bookmarkStart w:id="1093" w:name="_Toc100940041"/>
      <w:bookmarkStart w:id="1094" w:name="_Toc104546907"/>
      <w:r>
        <w:lastRenderedPageBreak/>
        <w:t>5.1.9</w:t>
      </w:r>
      <w:r>
        <w:tab/>
        <w:t>Security</w:t>
      </w:r>
      <w:bookmarkEnd w:id="1085"/>
      <w:bookmarkEnd w:id="1086"/>
      <w:bookmarkEnd w:id="1087"/>
      <w:bookmarkEnd w:id="1088"/>
      <w:bookmarkEnd w:id="1089"/>
      <w:bookmarkEnd w:id="1090"/>
      <w:bookmarkEnd w:id="1091"/>
      <w:bookmarkEnd w:id="1092"/>
      <w:bookmarkEnd w:id="1093"/>
      <w:bookmarkEnd w:id="1094"/>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477"/>
    <w:bookmarkEnd w:id="478"/>
    <w:p w14:paraId="0184D0A2" w14:textId="77777777" w:rsidR="00876C3C" w:rsidRDefault="00A10542">
      <w:pPr>
        <w:pStyle w:val="8"/>
      </w:pPr>
      <w:r>
        <w:br w:type="page"/>
      </w:r>
      <w:bookmarkStart w:id="1095" w:name="_Toc510696650"/>
      <w:bookmarkStart w:id="1096" w:name="_Toc35971450"/>
      <w:bookmarkStart w:id="1097" w:name="_Toc36812181"/>
      <w:bookmarkStart w:id="1098" w:name="_Toc72766494"/>
      <w:bookmarkStart w:id="1099" w:name="_Toc72767061"/>
      <w:bookmarkStart w:id="1100" w:name="_Toc73042513"/>
      <w:bookmarkStart w:id="1101" w:name="_Toc81242857"/>
      <w:bookmarkStart w:id="1102" w:name="_Toc89426643"/>
      <w:bookmarkStart w:id="1103" w:name="_Toc94020430"/>
      <w:bookmarkStart w:id="1104" w:name="_Toc97034964"/>
      <w:bookmarkStart w:id="1105" w:name="_Toc97037832"/>
      <w:bookmarkStart w:id="1106" w:name="_Toc100940042"/>
      <w:bookmarkStart w:id="1107" w:name="_Toc104546908"/>
      <w:r>
        <w:lastRenderedPageBreak/>
        <w:t>Annex A (normative):</w:t>
      </w:r>
      <w:r>
        <w:br/>
        <w:t>OpenAPI specification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5F449A49" w14:textId="77777777" w:rsidR="00876C3C" w:rsidRDefault="00A10542" w:rsidP="001F1A2F">
      <w:pPr>
        <w:pStyle w:val="1"/>
      </w:pPr>
      <w:bookmarkStart w:id="1108" w:name="_Toc510696651"/>
      <w:bookmarkStart w:id="1109" w:name="_Toc35971451"/>
      <w:bookmarkStart w:id="1110" w:name="_Toc36812182"/>
      <w:bookmarkStart w:id="1111" w:name="_Toc72766495"/>
      <w:bookmarkStart w:id="1112" w:name="_Toc72767062"/>
      <w:bookmarkStart w:id="1113" w:name="_Toc73042514"/>
      <w:bookmarkStart w:id="1114" w:name="_Toc81242858"/>
      <w:bookmarkStart w:id="1115" w:name="_Toc89426644"/>
      <w:bookmarkStart w:id="1116" w:name="_Toc94020431"/>
      <w:bookmarkStart w:id="1117" w:name="_Toc97034965"/>
      <w:bookmarkStart w:id="1118" w:name="_Toc97037833"/>
      <w:bookmarkStart w:id="1119" w:name="_Toc100940043"/>
      <w:bookmarkStart w:id="1120" w:name="_Toc104546909"/>
      <w:r>
        <w:t>A.1</w:t>
      </w:r>
      <w:r>
        <w:tab/>
        <w:t>General</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65DFCEA4" w14:textId="77777777" w:rsidR="00876C3C" w:rsidRDefault="00A10542">
      <w:bookmarkStart w:id="1121"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52E52C04" w:rsidR="00876C3C" w:rsidRDefault="00A10542">
      <w:bookmarkStart w:id="1122"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1"/>
      </w:pPr>
      <w:bookmarkStart w:id="1123" w:name="_Toc72766496"/>
      <w:bookmarkStart w:id="1124" w:name="_Toc72767063"/>
      <w:bookmarkStart w:id="1125" w:name="_Toc73042515"/>
      <w:bookmarkStart w:id="1126" w:name="_Toc81242859"/>
      <w:bookmarkStart w:id="1127" w:name="_Toc89426645"/>
      <w:bookmarkStart w:id="1128" w:name="_Toc94020432"/>
      <w:bookmarkStart w:id="1129" w:name="_Toc97034966"/>
      <w:bookmarkStart w:id="1130" w:name="_Toc97037834"/>
      <w:bookmarkStart w:id="1131" w:name="_Toc100940044"/>
      <w:bookmarkStart w:id="1132" w:name="_Toc104546910"/>
      <w:bookmarkEnd w:id="1121"/>
      <w:bookmarkEnd w:id="1122"/>
      <w:r>
        <w:t>A.2</w:t>
      </w:r>
      <w:r>
        <w:tab/>
        <w:t>Nadrf_DataManagement API</w:t>
      </w:r>
      <w:bookmarkEnd w:id="1123"/>
      <w:bookmarkEnd w:id="1124"/>
      <w:bookmarkEnd w:id="1125"/>
      <w:bookmarkEnd w:id="1126"/>
      <w:bookmarkEnd w:id="1127"/>
      <w:bookmarkEnd w:id="1128"/>
      <w:bookmarkEnd w:id="1129"/>
      <w:bookmarkEnd w:id="1130"/>
      <w:bookmarkEnd w:id="1131"/>
      <w:bookmarkEnd w:id="1132"/>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2D445370"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1.0.0</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3141C183"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w:t>
      </w:r>
      <w:r>
        <w:rPr>
          <w:noProof w:val="0"/>
        </w:rPr>
        <w:t xml:space="preserve"> V</w:t>
      </w:r>
      <w:r w:rsidR="00FC1204">
        <w:rPr>
          <w:noProof w:val="0"/>
        </w:rPr>
        <w:t>17</w:t>
      </w:r>
      <w:r>
        <w:rPr>
          <w:noProof w:val="0"/>
        </w:rPr>
        <w:t>.</w:t>
      </w:r>
      <w:r w:rsidR="001B2009">
        <w:rPr>
          <w:noProof w:val="0"/>
        </w:rPr>
        <w:t>1</w:t>
      </w:r>
      <w:r>
        <w:rPr>
          <w:noProof w:val="0"/>
        </w:rPr>
        <w:t xml:space="preserve">.0; 5G System; </w:t>
      </w:r>
      <w:r>
        <w:t>Analytics Data Repository Services</w:t>
      </w:r>
      <w:r>
        <w:rPr>
          <w:noProof w:val="0"/>
        </w:rPr>
        <w:t>;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42A97F8E"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F471D8B"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454993DE"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noProof w:val="0"/>
          <w:szCs w:val="16"/>
        </w:rPr>
      </w:pPr>
      <w:r>
        <w:rPr>
          <w:rFonts w:cs="Courier New"/>
          <w:noProof w:val="0"/>
          <w:szCs w:val="16"/>
        </w:rPr>
        <w:t xml:space="preserve">    get:</w:t>
      </w:r>
    </w:p>
    <w:p w14:paraId="11AF5F93" w14:textId="37C567E9" w:rsidR="00584334" w:rsidRDefault="00584334" w:rsidP="00584334">
      <w:pPr>
        <w:pStyle w:val="PL"/>
        <w:rPr>
          <w:rFonts w:cs="Courier New"/>
          <w:noProof w:val="0"/>
          <w:szCs w:val="16"/>
        </w:rPr>
      </w:pPr>
      <w:r>
        <w:rPr>
          <w:rFonts w:cs="Courier New"/>
          <w:noProof w:val="0"/>
          <w:szCs w:val="16"/>
        </w:rPr>
        <w:t xml:space="preserve">      summary: Retrieves existing Individual ADRF Data Store Records</w:t>
      </w:r>
      <w:r w:rsidR="005447B1">
        <w:rPr>
          <w:rFonts w:cs="Courier New"/>
          <w:noProof w:val="0"/>
          <w:szCs w:val="16"/>
        </w:rPr>
        <w:t>.</w:t>
      </w:r>
    </w:p>
    <w:p w14:paraId="0FF24F90" w14:textId="77777777" w:rsidR="00584334" w:rsidRDefault="00584334" w:rsidP="00584334">
      <w:pPr>
        <w:pStyle w:val="PL"/>
        <w:rPr>
          <w:rFonts w:cs="Courier New"/>
          <w:noProof w:val="0"/>
          <w:szCs w:val="16"/>
        </w:rPr>
      </w:pPr>
      <w:r>
        <w:rPr>
          <w:rFonts w:cs="Courier New"/>
          <w:noProof w:val="0"/>
          <w:szCs w:val="16"/>
        </w:rPr>
        <w:t xml:space="preserve">      operationId: GetAdrfDataStoreRecords</w:t>
      </w:r>
    </w:p>
    <w:p w14:paraId="5DE313E3" w14:textId="77777777" w:rsidR="00584334" w:rsidRDefault="00584334" w:rsidP="00584334">
      <w:pPr>
        <w:pStyle w:val="PL"/>
        <w:rPr>
          <w:rFonts w:cs="Courier New"/>
          <w:noProof w:val="0"/>
          <w:szCs w:val="16"/>
        </w:rPr>
      </w:pPr>
      <w:r>
        <w:rPr>
          <w:rFonts w:cs="Courier New"/>
          <w:noProof w:val="0"/>
          <w:szCs w:val="16"/>
        </w:rPr>
        <w:t xml:space="preserve">      tags:</w:t>
      </w:r>
    </w:p>
    <w:p w14:paraId="6B7EDDBA" w14:textId="77777777" w:rsidR="00584334" w:rsidRDefault="00584334" w:rsidP="00584334">
      <w:pPr>
        <w:pStyle w:val="PL"/>
        <w:rPr>
          <w:rFonts w:cs="Courier New"/>
          <w:noProof w:val="0"/>
          <w:szCs w:val="16"/>
        </w:rPr>
      </w:pPr>
      <w:r>
        <w:rPr>
          <w:rFonts w:cs="Courier New"/>
          <w:noProof w:val="0"/>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noProof w:val="0"/>
          <w:szCs w:val="16"/>
        </w:rPr>
      </w:pPr>
      <w:r>
        <w:rPr>
          <w:rFonts w:cs="Courier New"/>
          <w:noProof w:val="0"/>
          <w:szCs w:val="16"/>
        </w:rPr>
        <w:t xml:space="preserve">      parameters:</w:t>
      </w:r>
    </w:p>
    <w:p w14:paraId="7CE4E578" w14:textId="77777777" w:rsidR="00584334" w:rsidRDefault="00584334" w:rsidP="00584334">
      <w:pPr>
        <w:pStyle w:val="PL"/>
        <w:rPr>
          <w:rFonts w:cs="Courier New"/>
          <w:noProof w:val="0"/>
          <w:szCs w:val="16"/>
        </w:rPr>
      </w:pPr>
      <w:r>
        <w:rPr>
          <w:rFonts w:cs="Courier New"/>
          <w:noProof w:val="0"/>
          <w:szCs w:val="16"/>
        </w:rPr>
        <w:t xml:space="preserve">        - name: store-trans-id</w:t>
      </w:r>
    </w:p>
    <w:p w14:paraId="7444284C" w14:textId="77777777" w:rsidR="00584334" w:rsidRDefault="00584334" w:rsidP="00584334">
      <w:pPr>
        <w:pStyle w:val="PL"/>
        <w:rPr>
          <w:rFonts w:cs="Courier New"/>
          <w:noProof w:val="0"/>
          <w:szCs w:val="16"/>
        </w:rPr>
      </w:pPr>
      <w:r>
        <w:rPr>
          <w:rFonts w:cs="Courier New"/>
          <w:noProof w:val="0"/>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noProof w:val="0"/>
          <w:szCs w:val="16"/>
        </w:rPr>
      </w:pPr>
      <w:r>
        <w:rPr>
          <w:rFonts w:cs="Courier New"/>
          <w:noProof w:val="0"/>
          <w:szCs w:val="16"/>
        </w:rPr>
        <w:t xml:space="preserve">          in: query</w:t>
      </w:r>
    </w:p>
    <w:p w14:paraId="0424638E" w14:textId="77777777" w:rsidR="00584334" w:rsidRDefault="00584334" w:rsidP="00584334">
      <w:pPr>
        <w:pStyle w:val="PL"/>
        <w:rPr>
          <w:rFonts w:cs="Courier New"/>
          <w:noProof w:val="0"/>
          <w:szCs w:val="16"/>
        </w:rPr>
      </w:pPr>
      <w:r>
        <w:rPr>
          <w:rFonts w:cs="Courier New"/>
          <w:noProof w:val="0"/>
          <w:szCs w:val="16"/>
        </w:rPr>
        <w:t xml:space="preserve">          required: false</w:t>
      </w:r>
    </w:p>
    <w:p w14:paraId="030BF942" w14:textId="77777777" w:rsidR="00584334" w:rsidRDefault="00584334" w:rsidP="00584334">
      <w:pPr>
        <w:pStyle w:val="PL"/>
        <w:rPr>
          <w:rFonts w:cs="Courier New"/>
          <w:noProof w:val="0"/>
          <w:szCs w:val="16"/>
        </w:rPr>
      </w:pPr>
      <w:r>
        <w:rPr>
          <w:rFonts w:cs="Courier New"/>
          <w:noProof w:val="0"/>
          <w:szCs w:val="16"/>
        </w:rPr>
        <w:t xml:space="preserve">          schema:</w:t>
      </w:r>
    </w:p>
    <w:p w14:paraId="7D661511" w14:textId="77777777" w:rsidR="00584334" w:rsidRDefault="00584334" w:rsidP="00584334">
      <w:pPr>
        <w:pStyle w:val="PL"/>
        <w:rPr>
          <w:rFonts w:cs="Courier New"/>
          <w:noProof w:val="0"/>
          <w:szCs w:val="16"/>
        </w:rPr>
      </w:pPr>
      <w:r>
        <w:rPr>
          <w:rFonts w:cs="Courier New"/>
          <w:noProof w:val="0"/>
          <w:szCs w:val="16"/>
        </w:rPr>
        <w:t xml:space="preserve">            type: string</w:t>
      </w:r>
    </w:p>
    <w:p w14:paraId="504320F1" w14:textId="77777777" w:rsidR="00584334" w:rsidRDefault="00584334" w:rsidP="00584334">
      <w:pPr>
        <w:pStyle w:val="PL"/>
        <w:rPr>
          <w:rFonts w:cs="Courier New"/>
          <w:noProof w:val="0"/>
          <w:szCs w:val="16"/>
        </w:rPr>
      </w:pPr>
      <w:r>
        <w:rPr>
          <w:rFonts w:cs="Courier New"/>
          <w:noProof w:val="0"/>
          <w:szCs w:val="16"/>
        </w:rPr>
        <w:t xml:space="preserve">        - name: fetch-correlation-ids</w:t>
      </w:r>
    </w:p>
    <w:p w14:paraId="3A53A062" w14:textId="77777777" w:rsidR="00584334" w:rsidRDefault="00584334" w:rsidP="00584334">
      <w:pPr>
        <w:pStyle w:val="PL"/>
        <w:rPr>
          <w:rFonts w:cs="Courier New"/>
          <w:noProof w:val="0"/>
          <w:szCs w:val="16"/>
        </w:rPr>
      </w:pPr>
      <w:r>
        <w:rPr>
          <w:rFonts w:cs="Courier New"/>
          <w:noProof w:val="0"/>
          <w:szCs w:val="16"/>
        </w:rPr>
        <w:t xml:space="preserve">          description: </w:t>
      </w:r>
      <w:r>
        <w:t>Fetch correlation identifiers received as part of fetch instruction.</w:t>
      </w:r>
    </w:p>
    <w:p w14:paraId="353C997B" w14:textId="77777777" w:rsidR="00584334" w:rsidRDefault="00584334" w:rsidP="00584334">
      <w:pPr>
        <w:pStyle w:val="PL"/>
        <w:rPr>
          <w:rFonts w:cs="Courier New"/>
          <w:noProof w:val="0"/>
          <w:szCs w:val="16"/>
        </w:rPr>
      </w:pPr>
      <w:r>
        <w:rPr>
          <w:rFonts w:cs="Courier New"/>
          <w:noProof w:val="0"/>
          <w:szCs w:val="16"/>
        </w:rPr>
        <w:t xml:space="preserve">          in: query</w:t>
      </w:r>
    </w:p>
    <w:p w14:paraId="70D8E144" w14:textId="5FD26599" w:rsidR="00584334" w:rsidRDefault="00584334" w:rsidP="00584334">
      <w:pPr>
        <w:pStyle w:val="PL"/>
        <w:rPr>
          <w:rFonts w:cs="Courier New"/>
          <w:noProof w:val="0"/>
          <w:szCs w:val="16"/>
        </w:rPr>
      </w:pPr>
      <w:r>
        <w:rPr>
          <w:rFonts w:cs="Courier New"/>
          <w:noProof w:val="0"/>
          <w:szCs w:val="16"/>
        </w:rPr>
        <w:t xml:space="preserve">          required: false</w:t>
      </w:r>
    </w:p>
    <w:p w14:paraId="37568022" w14:textId="77777777" w:rsidR="008A1972" w:rsidRDefault="008A1972" w:rsidP="008A1972">
      <w:pPr>
        <w:pStyle w:val="PL"/>
        <w:rPr>
          <w:rFonts w:cs="Courier New"/>
          <w:noProof w:val="0"/>
          <w:szCs w:val="16"/>
        </w:rPr>
      </w:pPr>
      <w:r>
        <w:rPr>
          <w:rFonts w:cs="Courier New"/>
          <w:noProof w:val="0"/>
          <w:szCs w:val="16"/>
        </w:rPr>
        <w:t xml:space="preserve">          style: form</w:t>
      </w:r>
    </w:p>
    <w:p w14:paraId="25909951" w14:textId="7585F920" w:rsidR="008A1972" w:rsidRDefault="008A1972" w:rsidP="00584334">
      <w:pPr>
        <w:pStyle w:val="PL"/>
        <w:rPr>
          <w:rFonts w:cs="Courier New"/>
          <w:noProof w:val="0"/>
          <w:szCs w:val="16"/>
        </w:rPr>
      </w:pPr>
      <w:r>
        <w:rPr>
          <w:rFonts w:cs="Courier New"/>
          <w:noProof w:val="0"/>
          <w:szCs w:val="16"/>
        </w:rPr>
        <w:t xml:space="preserve">          explode: false</w:t>
      </w:r>
    </w:p>
    <w:p w14:paraId="4B46E8E3" w14:textId="77777777" w:rsidR="00584334" w:rsidRDefault="00584334" w:rsidP="00584334">
      <w:pPr>
        <w:pStyle w:val="PL"/>
        <w:rPr>
          <w:rFonts w:cs="Courier New"/>
          <w:noProof w:val="0"/>
          <w:szCs w:val="16"/>
        </w:rPr>
      </w:pPr>
      <w:r>
        <w:rPr>
          <w:rFonts w:cs="Courier New"/>
          <w:noProof w:val="0"/>
          <w:szCs w:val="16"/>
        </w:rPr>
        <w:t xml:space="preserve">          schema:</w:t>
      </w:r>
    </w:p>
    <w:p w14:paraId="7A61179D" w14:textId="77777777" w:rsidR="00584334" w:rsidRDefault="00584334" w:rsidP="00584334">
      <w:pPr>
        <w:pStyle w:val="PL"/>
        <w:rPr>
          <w:rFonts w:cs="Courier New"/>
          <w:noProof w:val="0"/>
          <w:szCs w:val="16"/>
        </w:rPr>
      </w:pPr>
      <w:r>
        <w:rPr>
          <w:rFonts w:cs="Courier New"/>
          <w:noProof w:val="0"/>
          <w:szCs w:val="16"/>
        </w:rPr>
        <w:t xml:space="preserve">            type: array</w:t>
      </w:r>
    </w:p>
    <w:p w14:paraId="79D3E95A" w14:textId="77777777" w:rsidR="00584334" w:rsidRDefault="00584334" w:rsidP="00584334">
      <w:pPr>
        <w:pStyle w:val="PL"/>
        <w:rPr>
          <w:rFonts w:cs="Courier New"/>
          <w:noProof w:val="0"/>
          <w:szCs w:val="16"/>
        </w:rPr>
      </w:pPr>
      <w:r>
        <w:rPr>
          <w:rFonts w:cs="Courier New"/>
          <w:noProof w:val="0"/>
          <w:szCs w:val="16"/>
        </w:rPr>
        <w:t xml:space="preserve">            items:</w:t>
      </w:r>
    </w:p>
    <w:p w14:paraId="51AC23B2" w14:textId="77777777" w:rsidR="00584334" w:rsidRDefault="00584334" w:rsidP="00584334">
      <w:pPr>
        <w:pStyle w:val="PL"/>
        <w:rPr>
          <w:rFonts w:cs="Courier New"/>
          <w:noProof w:val="0"/>
          <w:szCs w:val="16"/>
        </w:rPr>
      </w:pPr>
      <w:r>
        <w:rPr>
          <w:rFonts w:cs="Courier New"/>
          <w:noProof w:val="0"/>
          <w:szCs w:val="16"/>
        </w:rPr>
        <w:t xml:space="preserve">              type: string</w:t>
      </w:r>
    </w:p>
    <w:p w14:paraId="53E24332" w14:textId="77777777" w:rsidR="00584334" w:rsidRDefault="00584334" w:rsidP="00584334">
      <w:pPr>
        <w:pStyle w:val="PL"/>
        <w:rPr>
          <w:rFonts w:cs="Courier New"/>
          <w:noProof w:val="0"/>
          <w:szCs w:val="16"/>
        </w:rPr>
      </w:pPr>
      <w:r>
        <w:rPr>
          <w:rFonts w:cs="Courier New"/>
          <w:noProof w:val="0"/>
          <w:szCs w:val="16"/>
        </w:rPr>
        <w:t xml:space="preserve">            minItems: 1</w:t>
      </w:r>
    </w:p>
    <w:p w14:paraId="2A38C5B5" w14:textId="77777777" w:rsidR="00584334" w:rsidRDefault="00584334" w:rsidP="00584334">
      <w:pPr>
        <w:pStyle w:val="PL"/>
        <w:rPr>
          <w:rFonts w:cs="Courier New"/>
          <w:noProof w:val="0"/>
          <w:szCs w:val="16"/>
        </w:rPr>
      </w:pPr>
      <w:r>
        <w:rPr>
          <w:rFonts w:cs="Courier New"/>
          <w:noProof w:val="0"/>
          <w:szCs w:val="16"/>
        </w:rPr>
        <w:t xml:space="preserve">        - name: ana-sub</w:t>
      </w:r>
    </w:p>
    <w:p w14:paraId="5F0583D9" w14:textId="77777777" w:rsidR="00584334" w:rsidRDefault="00584334" w:rsidP="00584334">
      <w:pPr>
        <w:pStyle w:val="PL"/>
        <w:rPr>
          <w:rFonts w:cs="Courier New"/>
          <w:noProof w:val="0"/>
          <w:szCs w:val="16"/>
        </w:rPr>
      </w:pPr>
      <w:r>
        <w:rPr>
          <w:rFonts w:cs="Courier New"/>
          <w:noProof w:val="0"/>
          <w:szCs w:val="16"/>
        </w:rPr>
        <w:t xml:space="preserve">          description: </w:t>
      </w:r>
      <w:r>
        <w:t>Represents analytics event subscription.</w:t>
      </w:r>
    </w:p>
    <w:p w14:paraId="71A00687" w14:textId="77777777" w:rsidR="00584334" w:rsidRDefault="00584334" w:rsidP="00584334">
      <w:pPr>
        <w:pStyle w:val="PL"/>
        <w:rPr>
          <w:rFonts w:cs="Courier New"/>
          <w:noProof w:val="0"/>
          <w:szCs w:val="16"/>
        </w:rPr>
      </w:pPr>
      <w:r>
        <w:rPr>
          <w:rFonts w:cs="Courier New"/>
          <w:noProof w:val="0"/>
          <w:szCs w:val="16"/>
        </w:rPr>
        <w:t xml:space="preserve">          in: query</w:t>
      </w:r>
    </w:p>
    <w:p w14:paraId="23275C0F" w14:textId="1069DDF2" w:rsidR="00584334" w:rsidRDefault="00584334" w:rsidP="00584334">
      <w:pPr>
        <w:pStyle w:val="PL"/>
        <w:rPr>
          <w:rFonts w:cs="Courier New"/>
          <w:noProof w:val="0"/>
          <w:szCs w:val="16"/>
        </w:rPr>
      </w:pPr>
      <w:r>
        <w:rPr>
          <w:rFonts w:cs="Courier New"/>
          <w:noProof w:val="0"/>
          <w:szCs w:val="16"/>
        </w:rPr>
        <w:t xml:space="preserve">          required: false</w:t>
      </w:r>
    </w:p>
    <w:p w14:paraId="0561713F" w14:textId="77777777" w:rsidR="008A1972" w:rsidRDefault="008A1972" w:rsidP="008A1972">
      <w:pPr>
        <w:pStyle w:val="PL"/>
        <w:rPr>
          <w:rFonts w:cs="Courier New"/>
          <w:noProof w:val="0"/>
          <w:szCs w:val="16"/>
        </w:rPr>
      </w:pPr>
      <w:r>
        <w:rPr>
          <w:rFonts w:cs="Courier New"/>
          <w:noProof w:val="0"/>
          <w:szCs w:val="16"/>
        </w:rPr>
        <w:t xml:space="preserve">          content:</w:t>
      </w:r>
    </w:p>
    <w:p w14:paraId="48744B2E" w14:textId="4F29E0AF" w:rsidR="008A1972" w:rsidRDefault="008A1972" w:rsidP="00584334">
      <w:pPr>
        <w:pStyle w:val="PL"/>
        <w:rPr>
          <w:rFonts w:cs="Courier New"/>
          <w:noProof w:val="0"/>
          <w:szCs w:val="16"/>
        </w:rPr>
      </w:pPr>
      <w:r>
        <w:rPr>
          <w:rFonts w:cs="Courier New"/>
          <w:noProof w:val="0"/>
          <w:szCs w:val="16"/>
        </w:rPr>
        <w:t xml:space="preserve">            application/json:</w:t>
      </w:r>
    </w:p>
    <w:p w14:paraId="38037E65" w14:textId="5666ED83"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7914C573" w14:textId="78623FA1"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TS29520_Nnwdaf_EventsSubscription.yaml#/components/schemas/NnwdafEventsSubscription</w:t>
      </w:r>
      <w:r>
        <w:rPr>
          <w:rFonts w:cs="Courier New"/>
          <w:noProof w:val="0"/>
          <w:szCs w:val="16"/>
        </w:rPr>
        <w:t>'</w:t>
      </w:r>
    </w:p>
    <w:p w14:paraId="2CE7C809" w14:textId="77777777" w:rsidR="00584334" w:rsidRDefault="00584334" w:rsidP="00584334">
      <w:pPr>
        <w:pStyle w:val="PL"/>
        <w:rPr>
          <w:rFonts w:cs="Courier New"/>
          <w:noProof w:val="0"/>
          <w:szCs w:val="16"/>
        </w:rPr>
      </w:pPr>
      <w:r>
        <w:rPr>
          <w:rFonts w:cs="Courier New"/>
          <w:noProof w:val="0"/>
          <w:szCs w:val="16"/>
        </w:rPr>
        <w:t xml:space="preserve">        - name: amf-data-sub</w:t>
      </w:r>
    </w:p>
    <w:p w14:paraId="52F1D377" w14:textId="77777777" w:rsidR="00584334" w:rsidRDefault="00584334" w:rsidP="00584334">
      <w:pPr>
        <w:pStyle w:val="PL"/>
        <w:rPr>
          <w:rFonts w:cs="Courier New"/>
          <w:noProof w:val="0"/>
          <w:szCs w:val="16"/>
        </w:rPr>
      </w:pPr>
      <w:r>
        <w:rPr>
          <w:rFonts w:cs="Courier New"/>
          <w:noProof w:val="0"/>
          <w:szCs w:val="16"/>
        </w:rPr>
        <w:t xml:space="preserve">          description: </w:t>
      </w:r>
      <w:r>
        <w:t>Represents AMF event subscription.</w:t>
      </w:r>
    </w:p>
    <w:p w14:paraId="224A6009" w14:textId="77777777" w:rsidR="00584334" w:rsidRDefault="00584334" w:rsidP="00584334">
      <w:pPr>
        <w:pStyle w:val="PL"/>
        <w:rPr>
          <w:rFonts w:cs="Courier New"/>
          <w:noProof w:val="0"/>
          <w:szCs w:val="16"/>
        </w:rPr>
      </w:pPr>
      <w:r>
        <w:rPr>
          <w:rFonts w:cs="Courier New"/>
          <w:noProof w:val="0"/>
          <w:szCs w:val="16"/>
        </w:rPr>
        <w:t xml:space="preserve">          in: query</w:t>
      </w:r>
    </w:p>
    <w:p w14:paraId="1A531103" w14:textId="30B7FE38" w:rsidR="00584334" w:rsidRDefault="00584334" w:rsidP="00584334">
      <w:pPr>
        <w:pStyle w:val="PL"/>
        <w:rPr>
          <w:rFonts w:cs="Courier New"/>
          <w:noProof w:val="0"/>
          <w:szCs w:val="16"/>
        </w:rPr>
      </w:pPr>
      <w:r>
        <w:rPr>
          <w:rFonts w:cs="Courier New"/>
          <w:noProof w:val="0"/>
          <w:szCs w:val="16"/>
        </w:rPr>
        <w:t xml:space="preserve">          required: false</w:t>
      </w:r>
    </w:p>
    <w:p w14:paraId="58C60B20" w14:textId="77777777" w:rsidR="008A1972" w:rsidRDefault="008A1972" w:rsidP="008A1972">
      <w:pPr>
        <w:pStyle w:val="PL"/>
        <w:rPr>
          <w:rFonts w:cs="Courier New"/>
          <w:noProof w:val="0"/>
          <w:szCs w:val="16"/>
        </w:rPr>
      </w:pPr>
      <w:r>
        <w:rPr>
          <w:rFonts w:cs="Courier New"/>
          <w:noProof w:val="0"/>
          <w:szCs w:val="16"/>
        </w:rPr>
        <w:t xml:space="preserve">          content:</w:t>
      </w:r>
    </w:p>
    <w:p w14:paraId="1DA07C18" w14:textId="40A5BE51" w:rsidR="008A1972" w:rsidRDefault="008A1972" w:rsidP="008A1972">
      <w:pPr>
        <w:pStyle w:val="PL"/>
        <w:rPr>
          <w:rFonts w:cs="Courier New"/>
          <w:noProof w:val="0"/>
          <w:szCs w:val="16"/>
        </w:rPr>
      </w:pPr>
      <w:r>
        <w:rPr>
          <w:rFonts w:cs="Courier New"/>
          <w:noProof w:val="0"/>
          <w:szCs w:val="16"/>
        </w:rPr>
        <w:t xml:space="preserve">            application/json:</w:t>
      </w:r>
    </w:p>
    <w:p w14:paraId="7FC06E76" w14:textId="618DC818"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145AA4EC" w14:textId="7C0EB1EF"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TS29518_Namf_EventExposure.yaml#/components/schemas/AmfEventSubscription</w:t>
      </w:r>
      <w:r>
        <w:rPr>
          <w:rFonts w:cs="Courier New"/>
          <w:noProof w:val="0"/>
          <w:szCs w:val="16"/>
        </w:rPr>
        <w:t>'</w:t>
      </w:r>
    </w:p>
    <w:p w14:paraId="7475B58B" w14:textId="77777777" w:rsidR="00584334" w:rsidRDefault="00584334" w:rsidP="00584334">
      <w:pPr>
        <w:pStyle w:val="PL"/>
        <w:rPr>
          <w:rFonts w:cs="Courier New"/>
          <w:noProof w:val="0"/>
          <w:szCs w:val="16"/>
        </w:rPr>
      </w:pPr>
      <w:r>
        <w:rPr>
          <w:rFonts w:cs="Courier New"/>
          <w:noProof w:val="0"/>
          <w:szCs w:val="16"/>
        </w:rPr>
        <w:t xml:space="preserve">        - name: smf-data-sub</w:t>
      </w:r>
    </w:p>
    <w:p w14:paraId="62C27E18" w14:textId="77777777" w:rsidR="00584334" w:rsidRDefault="00584334" w:rsidP="00584334">
      <w:pPr>
        <w:pStyle w:val="PL"/>
        <w:rPr>
          <w:rFonts w:cs="Courier New"/>
          <w:noProof w:val="0"/>
          <w:szCs w:val="16"/>
        </w:rPr>
      </w:pPr>
      <w:r>
        <w:rPr>
          <w:rFonts w:cs="Courier New"/>
          <w:noProof w:val="0"/>
          <w:szCs w:val="16"/>
        </w:rPr>
        <w:t xml:space="preserve">          description: </w:t>
      </w:r>
      <w:r>
        <w:t>Represents SMF event subscription.</w:t>
      </w:r>
    </w:p>
    <w:p w14:paraId="5A6C4E6F" w14:textId="77777777" w:rsidR="00584334" w:rsidRDefault="00584334" w:rsidP="00584334">
      <w:pPr>
        <w:pStyle w:val="PL"/>
        <w:rPr>
          <w:rFonts w:cs="Courier New"/>
          <w:noProof w:val="0"/>
          <w:szCs w:val="16"/>
        </w:rPr>
      </w:pPr>
      <w:r>
        <w:rPr>
          <w:rFonts w:cs="Courier New"/>
          <w:noProof w:val="0"/>
          <w:szCs w:val="16"/>
        </w:rPr>
        <w:t xml:space="preserve">          in: query</w:t>
      </w:r>
    </w:p>
    <w:p w14:paraId="0809F1DD" w14:textId="601DE56D" w:rsidR="00584334" w:rsidRDefault="00584334" w:rsidP="00584334">
      <w:pPr>
        <w:pStyle w:val="PL"/>
        <w:rPr>
          <w:rFonts w:cs="Courier New"/>
          <w:noProof w:val="0"/>
          <w:szCs w:val="16"/>
        </w:rPr>
      </w:pPr>
      <w:r>
        <w:rPr>
          <w:rFonts w:cs="Courier New"/>
          <w:noProof w:val="0"/>
          <w:szCs w:val="16"/>
        </w:rPr>
        <w:t xml:space="preserve">          required: false</w:t>
      </w:r>
    </w:p>
    <w:p w14:paraId="210D177F" w14:textId="77777777" w:rsidR="008A1972" w:rsidRDefault="008A1972" w:rsidP="008A1972">
      <w:pPr>
        <w:pStyle w:val="PL"/>
        <w:rPr>
          <w:rFonts w:cs="Courier New"/>
          <w:noProof w:val="0"/>
          <w:szCs w:val="16"/>
        </w:rPr>
      </w:pPr>
      <w:r>
        <w:rPr>
          <w:rFonts w:cs="Courier New"/>
          <w:noProof w:val="0"/>
          <w:szCs w:val="16"/>
        </w:rPr>
        <w:t xml:space="preserve">          content:</w:t>
      </w:r>
    </w:p>
    <w:p w14:paraId="75F768E7" w14:textId="0E4B2A3F" w:rsidR="008A1972" w:rsidRDefault="008A1972" w:rsidP="008A1972">
      <w:pPr>
        <w:pStyle w:val="PL"/>
        <w:rPr>
          <w:rFonts w:cs="Courier New"/>
          <w:noProof w:val="0"/>
          <w:szCs w:val="16"/>
        </w:rPr>
      </w:pPr>
      <w:r>
        <w:rPr>
          <w:rFonts w:cs="Courier New"/>
          <w:noProof w:val="0"/>
          <w:szCs w:val="16"/>
        </w:rPr>
        <w:t xml:space="preserve">            application/json:</w:t>
      </w:r>
    </w:p>
    <w:p w14:paraId="0090503B" w14:textId="04AC5214"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3B62899A" w14:textId="7C5DAF8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TS29508_Nsmf_EventExposure.yaml#/components/schemas/NsmfEventExposure</w:t>
      </w:r>
      <w:r>
        <w:rPr>
          <w:rFonts w:cs="Courier New"/>
          <w:noProof w:val="0"/>
          <w:szCs w:val="16"/>
        </w:rPr>
        <w:t>'</w:t>
      </w:r>
    </w:p>
    <w:p w14:paraId="4E45AC31" w14:textId="77777777" w:rsidR="00584334" w:rsidRDefault="00584334" w:rsidP="00584334">
      <w:pPr>
        <w:pStyle w:val="PL"/>
        <w:rPr>
          <w:rFonts w:cs="Courier New"/>
          <w:noProof w:val="0"/>
          <w:szCs w:val="16"/>
        </w:rPr>
      </w:pPr>
      <w:r>
        <w:rPr>
          <w:rFonts w:cs="Courier New"/>
          <w:noProof w:val="0"/>
          <w:szCs w:val="16"/>
        </w:rPr>
        <w:t xml:space="preserve">        - name: nef-data-sub</w:t>
      </w:r>
    </w:p>
    <w:p w14:paraId="61EBB189" w14:textId="77777777" w:rsidR="00584334" w:rsidRDefault="00584334" w:rsidP="00584334">
      <w:pPr>
        <w:pStyle w:val="PL"/>
        <w:rPr>
          <w:rFonts w:cs="Courier New"/>
          <w:noProof w:val="0"/>
          <w:szCs w:val="16"/>
        </w:rPr>
      </w:pPr>
      <w:r>
        <w:rPr>
          <w:rFonts w:cs="Courier New"/>
          <w:noProof w:val="0"/>
          <w:szCs w:val="16"/>
        </w:rPr>
        <w:lastRenderedPageBreak/>
        <w:t xml:space="preserve">          description: </w:t>
      </w:r>
      <w:r>
        <w:t>Represents NEF event subscription.</w:t>
      </w:r>
    </w:p>
    <w:p w14:paraId="2A06B787" w14:textId="77777777" w:rsidR="00584334" w:rsidRDefault="00584334" w:rsidP="00584334">
      <w:pPr>
        <w:pStyle w:val="PL"/>
        <w:rPr>
          <w:rFonts w:cs="Courier New"/>
          <w:noProof w:val="0"/>
          <w:szCs w:val="16"/>
        </w:rPr>
      </w:pPr>
      <w:r>
        <w:rPr>
          <w:rFonts w:cs="Courier New"/>
          <w:noProof w:val="0"/>
          <w:szCs w:val="16"/>
        </w:rPr>
        <w:t xml:space="preserve">          in: query</w:t>
      </w:r>
    </w:p>
    <w:p w14:paraId="5EBB78F4" w14:textId="38C89864" w:rsidR="00584334" w:rsidRDefault="00584334" w:rsidP="00584334">
      <w:pPr>
        <w:pStyle w:val="PL"/>
        <w:rPr>
          <w:rFonts w:cs="Courier New"/>
          <w:noProof w:val="0"/>
          <w:szCs w:val="16"/>
        </w:rPr>
      </w:pPr>
      <w:r>
        <w:rPr>
          <w:rFonts w:cs="Courier New"/>
          <w:noProof w:val="0"/>
          <w:szCs w:val="16"/>
        </w:rPr>
        <w:t xml:space="preserve">          required: false</w:t>
      </w:r>
    </w:p>
    <w:p w14:paraId="146C6C2E" w14:textId="77777777" w:rsidR="008A1972" w:rsidRDefault="008A1972" w:rsidP="008A1972">
      <w:pPr>
        <w:pStyle w:val="PL"/>
        <w:rPr>
          <w:rFonts w:cs="Courier New"/>
          <w:noProof w:val="0"/>
          <w:szCs w:val="16"/>
        </w:rPr>
      </w:pPr>
      <w:r>
        <w:rPr>
          <w:rFonts w:cs="Courier New"/>
          <w:noProof w:val="0"/>
          <w:szCs w:val="16"/>
        </w:rPr>
        <w:t xml:space="preserve">          content:</w:t>
      </w:r>
    </w:p>
    <w:p w14:paraId="028B0122" w14:textId="1E7EE798" w:rsidR="008A1972" w:rsidRDefault="008A1972" w:rsidP="008A1972">
      <w:pPr>
        <w:pStyle w:val="PL"/>
        <w:rPr>
          <w:rFonts w:cs="Courier New"/>
          <w:noProof w:val="0"/>
          <w:szCs w:val="16"/>
        </w:rPr>
      </w:pPr>
      <w:r>
        <w:rPr>
          <w:rFonts w:cs="Courier New"/>
          <w:noProof w:val="0"/>
          <w:szCs w:val="16"/>
        </w:rPr>
        <w:t xml:space="preserve">            application/json:</w:t>
      </w:r>
    </w:p>
    <w:p w14:paraId="591C0A59" w14:textId="02F9D24B"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23C5CCC7" w14:textId="4EAABE62"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TS29591_Nnef_EventExposure.yaml#/components/schemas/NefEventExposureSubsc</w:t>
      </w:r>
      <w:r>
        <w:rPr>
          <w:rFonts w:cs="Courier New"/>
          <w:noProof w:val="0"/>
          <w:szCs w:val="16"/>
        </w:rPr>
        <w:t>'</w:t>
      </w:r>
    </w:p>
    <w:p w14:paraId="764DBCF7" w14:textId="77777777" w:rsidR="00584334" w:rsidRDefault="00584334" w:rsidP="00584334">
      <w:pPr>
        <w:pStyle w:val="PL"/>
        <w:rPr>
          <w:rFonts w:cs="Courier New"/>
          <w:noProof w:val="0"/>
          <w:szCs w:val="16"/>
        </w:rPr>
      </w:pPr>
      <w:r>
        <w:rPr>
          <w:rFonts w:cs="Courier New"/>
          <w:noProof w:val="0"/>
          <w:szCs w:val="16"/>
        </w:rPr>
        <w:t xml:space="preserve">        - name: udm-data-sub</w:t>
      </w:r>
    </w:p>
    <w:p w14:paraId="1F57454C" w14:textId="77777777" w:rsidR="00584334" w:rsidRDefault="00584334" w:rsidP="00584334">
      <w:pPr>
        <w:pStyle w:val="PL"/>
        <w:rPr>
          <w:rFonts w:cs="Courier New"/>
          <w:noProof w:val="0"/>
          <w:szCs w:val="16"/>
        </w:rPr>
      </w:pPr>
      <w:r>
        <w:rPr>
          <w:rFonts w:cs="Courier New"/>
          <w:noProof w:val="0"/>
          <w:szCs w:val="16"/>
        </w:rPr>
        <w:t xml:space="preserve">          description: </w:t>
      </w:r>
      <w:r>
        <w:t>Represents UDM event subscription.</w:t>
      </w:r>
    </w:p>
    <w:p w14:paraId="720A27EF" w14:textId="77777777" w:rsidR="00584334" w:rsidRDefault="00584334" w:rsidP="00584334">
      <w:pPr>
        <w:pStyle w:val="PL"/>
        <w:rPr>
          <w:rFonts w:cs="Courier New"/>
          <w:noProof w:val="0"/>
          <w:szCs w:val="16"/>
        </w:rPr>
      </w:pPr>
      <w:r>
        <w:rPr>
          <w:rFonts w:cs="Courier New"/>
          <w:noProof w:val="0"/>
          <w:szCs w:val="16"/>
        </w:rPr>
        <w:t xml:space="preserve">          in: query</w:t>
      </w:r>
    </w:p>
    <w:p w14:paraId="0AAAE5ED" w14:textId="2516F839" w:rsidR="00584334" w:rsidRDefault="00584334" w:rsidP="00584334">
      <w:pPr>
        <w:pStyle w:val="PL"/>
        <w:rPr>
          <w:rFonts w:cs="Courier New"/>
          <w:noProof w:val="0"/>
          <w:szCs w:val="16"/>
        </w:rPr>
      </w:pPr>
      <w:r>
        <w:rPr>
          <w:rFonts w:cs="Courier New"/>
          <w:noProof w:val="0"/>
          <w:szCs w:val="16"/>
        </w:rPr>
        <w:t xml:space="preserve">          required: false</w:t>
      </w:r>
    </w:p>
    <w:p w14:paraId="7C07E4D1" w14:textId="77777777" w:rsidR="008A1972" w:rsidRDefault="008A1972" w:rsidP="008A1972">
      <w:pPr>
        <w:pStyle w:val="PL"/>
        <w:rPr>
          <w:rFonts w:cs="Courier New"/>
          <w:noProof w:val="0"/>
          <w:szCs w:val="16"/>
        </w:rPr>
      </w:pPr>
      <w:r>
        <w:rPr>
          <w:rFonts w:cs="Courier New"/>
          <w:noProof w:val="0"/>
          <w:szCs w:val="16"/>
        </w:rPr>
        <w:t xml:space="preserve">          content:</w:t>
      </w:r>
    </w:p>
    <w:p w14:paraId="7D3D78DF" w14:textId="55E23111" w:rsidR="008A1972" w:rsidRDefault="008A1972" w:rsidP="008A1972">
      <w:pPr>
        <w:pStyle w:val="PL"/>
        <w:rPr>
          <w:rFonts w:cs="Courier New"/>
          <w:noProof w:val="0"/>
          <w:szCs w:val="16"/>
        </w:rPr>
      </w:pPr>
      <w:r>
        <w:rPr>
          <w:rFonts w:cs="Courier New"/>
          <w:noProof w:val="0"/>
          <w:szCs w:val="16"/>
        </w:rPr>
        <w:t xml:space="preserve">            application/json:</w:t>
      </w:r>
    </w:p>
    <w:p w14:paraId="5943705D" w14:textId="22B994B3"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0B3A93A1" w14:textId="4A60D5CC"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TS29503_Nudm_EE.yaml#/components/schemas/EeSubscription</w:t>
      </w:r>
      <w:r>
        <w:rPr>
          <w:rFonts w:cs="Courier New"/>
          <w:noProof w:val="0"/>
          <w:szCs w:val="16"/>
        </w:rPr>
        <w:t>'</w:t>
      </w:r>
    </w:p>
    <w:p w14:paraId="613E33EB" w14:textId="77777777" w:rsidR="00584334" w:rsidRDefault="00584334" w:rsidP="00584334">
      <w:pPr>
        <w:pStyle w:val="PL"/>
        <w:rPr>
          <w:rFonts w:cs="Courier New"/>
          <w:noProof w:val="0"/>
          <w:szCs w:val="16"/>
        </w:rPr>
      </w:pPr>
      <w:r>
        <w:rPr>
          <w:rFonts w:cs="Courier New"/>
          <w:noProof w:val="0"/>
          <w:szCs w:val="16"/>
        </w:rPr>
        <w:t xml:space="preserve">        - name: af-data-sub</w:t>
      </w:r>
    </w:p>
    <w:p w14:paraId="2A5AB390" w14:textId="77777777" w:rsidR="00584334" w:rsidRDefault="00584334" w:rsidP="00584334">
      <w:pPr>
        <w:pStyle w:val="PL"/>
        <w:rPr>
          <w:rFonts w:cs="Courier New"/>
          <w:noProof w:val="0"/>
          <w:szCs w:val="16"/>
        </w:rPr>
      </w:pPr>
      <w:r>
        <w:rPr>
          <w:rFonts w:cs="Courier New"/>
          <w:noProof w:val="0"/>
          <w:szCs w:val="16"/>
        </w:rPr>
        <w:t xml:space="preserve">          description: </w:t>
      </w:r>
      <w:r>
        <w:t>Represents AF event subscription.</w:t>
      </w:r>
    </w:p>
    <w:p w14:paraId="74A75215" w14:textId="77777777" w:rsidR="00584334" w:rsidRDefault="00584334" w:rsidP="00584334">
      <w:pPr>
        <w:pStyle w:val="PL"/>
        <w:rPr>
          <w:rFonts w:cs="Courier New"/>
          <w:noProof w:val="0"/>
          <w:szCs w:val="16"/>
        </w:rPr>
      </w:pPr>
      <w:r>
        <w:rPr>
          <w:rFonts w:cs="Courier New"/>
          <w:noProof w:val="0"/>
          <w:szCs w:val="16"/>
        </w:rPr>
        <w:t xml:space="preserve">          in: query</w:t>
      </w:r>
    </w:p>
    <w:p w14:paraId="5204E75D" w14:textId="3D9192A2" w:rsidR="00584334" w:rsidRDefault="00584334" w:rsidP="00584334">
      <w:pPr>
        <w:pStyle w:val="PL"/>
        <w:rPr>
          <w:rFonts w:cs="Courier New"/>
          <w:noProof w:val="0"/>
          <w:szCs w:val="16"/>
        </w:rPr>
      </w:pPr>
      <w:r>
        <w:rPr>
          <w:rFonts w:cs="Courier New"/>
          <w:noProof w:val="0"/>
          <w:szCs w:val="16"/>
        </w:rPr>
        <w:t xml:space="preserve">          required: false</w:t>
      </w:r>
    </w:p>
    <w:p w14:paraId="43101B95" w14:textId="77777777" w:rsidR="008A1972" w:rsidRDefault="008A1972" w:rsidP="008A1972">
      <w:pPr>
        <w:pStyle w:val="PL"/>
        <w:rPr>
          <w:rFonts w:cs="Courier New"/>
          <w:noProof w:val="0"/>
          <w:szCs w:val="16"/>
        </w:rPr>
      </w:pPr>
      <w:r>
        <w:rPr>
          <w:rFonts w:cs="Courier New"/>
          <w:noProof w:val="0"/>
          <w:szCs w:val="16"/>
        </w:rPr>
        <w:t xml:space="preserve">          content:</w:t>
      </w:r>
    </w:p>
    <w:p w14:paraId="14B32A8B" w14:textId="5BFEFFBD" w:rsidR="008A1972" w:rsidRDefault="008A1972" w:rsidP="008A1972">
      <w:pPr>
        <w:pStyle w:val="PL"/>
        <w:rPr>
          <w:rFonts w:cs="Courier New"/>
          <w:noProof w:val="0"/>
          <w:szCs w:val="16"/>
        </w:rPr>
      </w:pPr>
      <w:r>
        <w:rPr>
          <w:rFonts w:cs="Courier New"/>
          <w:noProof w:val="0"/>
          <w:szCs w:val="16"/>
        </w:rPr>
        <w:t xml:space="preserve">            application/json:</w:t>
      </w:r>
    </w:p>
    <w:p w14:paraId="212CBED1" w14:textId="1F6B09B5"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4CA11E35" w14:textId="214E328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TS29517_Naf_EventExposure.yaml#/components/schemas/AfEventExposureSubsc</w:t>
      </w:r>
      <w:r>
        <w:rPr>
          <w:rFonts w:cs="Courier New"/>
          <w:noProof w:val="0"/>
          <w:szCs w:val="16"/>
        </w:rPr>
        <w:t>'</w:t>
      </w:r>
    </w:p>
    <w:p w14:paraId="5C10BFA1" w14:textId="77777777" w:rsidR="00584334" w:rsidRDefault="00584334" w:rsidP="00584334">
      <w:pPr>
        <w:pStyle w:val="PL"/>
        <w:rPr>
          <w:rFonts w:cs="Courier New"/>
          <w:noProof w:val="0"/>
          <w:szCs w:val="16"/>
        </w:rPr>
      </w:pPr>
      <w:r>
        <w:rPr>
          <w:rFonts w:cs="Courier New"/>
          <w:noProof w:val="0"/>
          <w:szCs w:val="16"/>
        </w:rPr>
        <w:t xml:space="preserve">        - name: time-period</w:t>
      </w:r>
    </w:p>
    <w:p w14:paraId="50452684" w14:textId="77777777" w:rsidR="005447B1" w:rsidRDefault="00584334" w:rsidP="00584334">
      <w:pPr>
        <w:pStyle w:val="PL"/>
        <w:rPr>
          <w:rFonts w:cs="Courier New"/>
          <w:noProof w:val="0"/>
          <w:szCs w:val="16"/>
        </w:rPr>
      </w:pPr>
      <w:r>
        <w:rPr>
          <w:rFonts w:cs="Courier New"/>
          <w:noProof w:val="0"/>
          <w:szCs w:val="16"/>
        </w:rPr>
        <w:t xml:space="preserve">          description: </w:t>
      </w:r>
      <w:r w:rsidR="005447B1">
        <w:rPr>
          <w:rFonts w:cs="Courier New"/>
          <w:noProof w:val="0"/>
          <w:szCs w:val="16"/>
        </w:rPr>
        <w:t>&gt;</w:t>
      </w:r>
    </w:p>
    <w:p w14:paraId="77AB0961" w14:textId="77777777" w:rsidR="005447B1" w:rsidRDefault="005447B1" w:rsidP="00584334">
      <w:pPr>
        <w:pStyle w:val="PL"/>
        <w:rPr>
          <w:lang w:eastAsia="zh-CN"/>
        </w:rPr>
      </w:pPr>
      <w:r>
        <w:rPr>
          <w:rFonts w:cs="Courier New"/>
          <w:noProof w:val="0"/>
          <w:szCs w:val="16"/>
        </w:rPr>
        <w:t xml:space="preserve">            </w:t>
      </w:r>
      <w:r w:rsidR="00584334">
        <w:rPr>
          <w:lang w:eastAsia="zh-CN"/>
        </w:rPr>
        <w:t xml:space="preserve">Represents a start time and a stop time during which requested data is collected </w:t>
      </w:r>
    </w:p>
    <w:p w14:paraId="09945E4E" w14:textId="01549ED4" w:rsidR="00584334" w:rsidRDefault="005447B1" w:rsidP="00584334">
      <w:pPr>
        <w:pStyle w:val="PL"/>
        <w:rPr>
          <w:rFonts w:cs="Courier New"/>
          <w:noProof w:val="0"/>
          <w:szCs w:val="16"/>
        </w:rPr>
      </w:pPr>
      <w:r>
        <w:rPr>
          <w:rFonts w:cs="Courier New"/>
          <w:noProof w:val="0"/>
          <w:szCs w:val="16"/>
        </w:rPr>
        <w:t xml:space="preserve">            </w:t>
      </w:r>
      <w:r w:rsidR="00584334">
        <w:rPr>
          <w:lang w:eastAsia="zh-CN"/>
        </w:rPr>
        <w:t>or to be collected</w:t>
      </w:r>
      <w:r w:rsidR="00584334">
        <w:t>.</w:t>
      </w:r>
    </w:p>
    <w:p w14:paraId="1BF28F82" w14:textId="77777777" w:rsidR="00584334" w:rsidRDefault="00584334" w:rsidP="00584334">
      <w:pPr>
        <w:pStyle w:val="PL"/>
        <w:rPr>
          <w:rFonts w:cs="Courier New"/>
          <w:noProof w:val="0"/>
          <w:szCs w:val="16"/>
        </w:rPr>
      </w:pPr>
      <w:r>
        <w:rPr>
          <w:rFonts w:cs="Courier New"/>
          <w:noProof w:val="0"/>
          <w:szCs w:val="16"/>
        </w:rPr>
        <w:t xml:space="preserve">          in: query</w:t>
      </w:r>
    </w:p>
    <w:p w14:paraId="43783868" w14:textId="261BB8F3" w:rsidR="00584334" w:rsidRDefault="00584334" w:rsidP="00584334">
      <w:pPr>
        <w:pStyle w:val="PL"/>
        <w:rPr>
          <w:rFonts w:cs="Courier New"/>
          <w:noProof w:val="0"/>
          <w:szCs w:val="16"/>
        </w:rPr>
      </w:pPr>
      <w:r>
        <w:rPr>
          <w:rFonts w:cs="Courier New"/>
          <w:noProof w:val="0"/>
          <w:szCs w:val="16"/>
        </w:rPr>
        <w:t xml:space="preserve">          required: false</w:t>
      </w:r>
    </w:p>
    <w:p w14:paraId="2E67F23A" w14:textId="77777777" w:rsidR="008A1972" w:rsidRDefault="008A1972" w:rsidP="008A1972">
      <w:pPr>
        <w:pStyle w:val="PL"/>
        <w:rPr>
          <w:rFonts w:cs="Courier New"/>
          <w:noProof w:val="0"/>
          <w:szCs w:val="16"/>
        </w:rPr>
      </w:pPr>
      <w:r>
        <w:rPr>
          <w:rFonts w:cs="Courier New"/>
          <w:noProof w:val="0"/>
          <w:szCs w:val="16"/>
        </w:rPr>
        <w:t xml:space="preserve">          content:</w:t>
      </w:r>
    </w:p>
    <w:p w14:paraId="10931573" w14:textId="64C457C3" w:rsidR="008A1972" w:rsidRDefault="008A1972" w:rsidP="008A1972">
      <w:pPr>
        <w:pStyle w:val="PL"/>
        <w:rPr>
          <w:rFonts w:cs="Courier New"/>
          <w:noProof w:val="0"/>
          <w:szCs w:val="16"/>
        </w:rPr>
      </w:pPr>
      <w:r>
        <w:rPr>
          <w:rFonts w:cs="Courier New"/>
          <w:noProof w:val="0"/>
          <w:szCs w:val="16"/>
        </w:rPr>
        <w:t xml:space="preserve">            application/json:</w:t>
      </w:r>
    </w:p>
    <w:p w14:paraId="7618C0E0" w14:textId="5165099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2EAC3C13" w14:textId="1C4E4C02"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t>TS29122_CommonData.yaml#/components/schemas/TimeWindow</w:t>
      </w:r>
      <w:r>
        <w:rPr>
          <w:rFonts w:cs="Courier New"/>
          <w:noProof w:val="0"/>
          <w:szCs w:val="16"/>
        </w:rPr>
        <w:t>'</w:t>
      </w:r>
    </w:p>
    <w:p w14:paraId="2089718E" w14:textId="77777777" w:rsidR="00584334" w:rsidRDefault="00584334" w:rsidP="00584334">
      <w:pPr>
        <w:pStyle w:val="PL"/>
        <w:rPr>
          <w:rFonts w:cs="Courier New"/>
          <w:noProof w:val="0"/>
          <w:szCs w:val="16"/>
        </w:rPr>
      </w:pPr>
      <w:r>
        <w:rPr>
          <w:rFonts w:cs="Courier New"/>
          <w:noProof w:val="0"/>
          <w:szCs w:val="16"/>
        </w:rPr>
        <w:t xml:space="preserve">      responses:</w:t>
      </w:r>
    </w:p>
    <w:p w14:paraId="53D62775" w14:textId="77777777" w:rsidR="00584334" w:rsidRDefault="00584334" w:rsidP="00584334">
      <w:pPr>
        <w:pStyle w:val="PL"/>
        <w:rPr>
          <w:rFonts w:cs="Courier New"/>
          <w:noProof w:val="0"/>
          <w:szCs w:val="16"/>
        </w:rPr>
      </w:pPr>
      <w:r>
        <w:rPr>
          <w:rFonts w:cs="Courier New"/>
          <w:noProof w:val="0"/>
          <w:szCs w:val="16"/>
        </w:rPr>
        <w:t xml:space="preserve">        '200':</w:t>
      </w:r>
    </w:p>
    <w:p w14:paraId="59B4894C" w14:textId="77777777" w:rsidR="00584334" w:rsidRDefault="00584334" w:rsidP="00584334">
      <w:pPr>
        <w:pStyle w:val="PL"/>
        <w:rPr>
          <w:rFonts w:cs="Courier New"/>
          <w:noProof w:val="0"/>
          <w:szCs w:val="16"/>
        </w:rPr>
      </w:pPr>
      <w:r>
        <w:rPr>
          <w:rFonts w:cs="Courier New"/>
          <w:noProof w:val="0"/>
          <w:szCs w:val="16"/>
        </w:rPr>
        <w:t xml:space="preserve">          description: Data store records are returned.</w:t>
      </w:r>
    </w:p>
    <w:p w14:paraId="7E04019F" w14:textId="77777777" w:rsidR="00584334" w:rsidRDefault="00584334" w:rsidP="00584334">
      <w:pPr>
        <w:pStyle w:val="PL"/>
        <w:rPr>
          <w:rFonts w:cs="Courier New"/>
          <w:noProof w:val="0"/>
          <w:szCs w:val="16"/>
        </w:rPr>
      </w:pPr>
      <w:r>
        <w:rPr>
          <w:rFonts w:cs="Courier New"/>
          <w:noProof w:val="0"/>
          <w:szCs w:val="16"/>
        </w:rPr>
        <w:t xml:space="preserve">          content:</w:t>
      </w:r>
    </w:p>
    <w:p w14:paraId="7ABF28DE" w14:textId="77777777" w:rsidR="00584334" w:rsidRDefault="00584334" w:rsidP="00584334">
      <w:pPr>
        <w:pStyle w:val="PL"/>
        <w:rPr>
          <w:rFonts w:cs="Courier New"/>
          <w:noProof w:val="0"/>
          <w:szCs w:val="16"/>
        </w:rPr>
      </w:pPr>
      <w:r>
        <w:rPr>
          <w:rFonts w:cs="Courier New"/>
          <w:noProof w:val="0"/>
          <w:szCs w:val="16"/>
        </w:rPr>
        <w:t xml:space="preserve">            application/json:</w:t>
      </w:r>
    </w:p>
    <w:p w14:paraId="128FD373" w14:textId="77777777" w:rsidR="00584334" w:rsidRDefault="00584334" w:rsidP="00584334">
      <w:pPr>
        <w:pStyle w:val="PL"/>
        <w:rPr>
          <w:rFonts w:cs="Courier New"/>
          <w:noProof w:val="0"/>
          <w:szCs w:val="16"/>
        </w:rPr>
      </w:pPr>
      <w:r>
        <w:rPr>
          <w:rFonts w:cs="Courier New"/>
          <w:noProof w:val="0"/>
          <w:szCs w:val="16"/>
        </w:rPr>
        <w:t xml:space="preserve">              schema:</w:t>
      </w:r>
    </w:p>
    <w:p w14:paraId="32AF8D90" w14:textId="77777777" w:rsidR="00584334" w:rsidRDefault="00584334" w:rsidP="00584334">
      <w:pPr>
        <w:pStyle w:val="PL"/>
        <w:rPr>
          <w:rFonts w:cs="Courier New"/>
          <w:noProof w:val="0"/>
          <w:szCs w:val="16"/>
        </w:rPr>
      </w:pPr>
      <w:r>
        <w:rPr>
          <w:rFonts w:cs="Courier New"/>
          <w:noProof w:val="0"/>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noProof w:val="0"/>
          <w:szCs w:val="16"/>
        </w:rPr>
      </w:pPr>
      <w:r>
        <w:t xml:space="preserve">          description: No matching ADRF data were found.</w:t>
      </w:r>
    </w:p>
    <w:p w14:paraId="65FC9B59" w14:textId="77777777" w:rsidR="00584334" w:rsidRDefault="00584334" w:rsidP="00584334">
      <w:pPr>
        <w:pStyle w:val="PL"/>
        <w:rPr>
          <w:rFonts w:cs="Courier New"/>
          <w:noProof w:val="0"/>
          <w:szCs w:val="16"/>
        </w:rPr>
      </w:pPr>
      <w:r>
        <w:rPr>
          <w:rFonts w:cs="Courier New"/>
          <w:noProof w:val="0"/>
          <w:szCs w:val="16"/>
        </w:rPr>
        <w:t xml:space="preserve">        '400':</w:t>
      </w:r>
    </w:p>
    <w:p w14:paraId="26E089F6"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'TS29571_CommonData.yaml#/components/responses/400'</w:t>
      </w:r>
    </w:p>
    <w:p w14:paraId="0F197A09" w14:textId="77777777" w:rsidR="00584334" w:rsidRDefault="00584334" w:rsidP="00584334">
      <w:pPr>
        <w:pStyle w:val="PL"/>
        <w:rPr>
          <w:rFonts w:cs="Courier New"/>
          <w:noProof w:val="0"/>
          <w:szCs w:val="16"/>
        </w:rPr>
      </w:pPr>
      <w:r>
        <w:rPr>
          <w:rFonts w:cs="Courier New"/>
          <w:noProof w:val="0"/>
          <w:szCs w:val="16"/>
        </w:rPr>
        <w:t xml:space="preserve">        '401':</w:t>
      </w:r>
    </w:p>
    <w:p w14:paraId="5F6B72A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'TS29571_CommonData.yaml#/components/responses/401'</w:t>
      </w:r>
    </w:p>
    <w:p w14:paraId="381B34A9" w14:textId="77777777" w:rsidR="00584334" w:rsidRDefault="00584334" w:rsidP="00584334">
      <w:pPr>
        <w:pStyle w:val="PL"/>
        <w:rPr>
          <w:noProof w:val="0"/>
        </w:rPr>
      </w:pPr>
      <w:r>
        <w:rPr>
          <w:noProof w:val="0"/>
        </w:rPr>
        <w:t xml:space="preserve">        '403':</w:t>
      </w:r>
    </w:p>
    <w:p w14:paraId="06BFFAC2" w14:textId="77777777" w:rsidR="00584334" w:rsidRDefault="00584334" w:rsidP="00584334">
      <w:pPr>
        <w:pStyle w:val="PL"/>
        <w:rPr>
          <w:noProof w:val="0"/>
        </w:rPr>
      </w:pPr>
      <w:r>
        <w:rPr>
          <w:noProof w:val="0"/>
        </w:rPr>
        <w:t xml:space="preserve">          $ref: 'TS29571_CommonData.yaml#/components/responses/403'</w:t>
      </w:r>
    </w:p>
    <w:p w14:paraId="0E03A345" w14:textId="77777777" w:rsidR="00584334" w:rsidRDefault="00584334" w:rsidP="00584334">
      <w:pPr>
        <w:pStyle w:val="PL"/>
        <w:rPr>
          <w:noProof w:val="0"/>
        </w:rPr>
      </w:pPr>
      <w:r>
        <w:rPr>
          <w:noProof w:val="0"/>
        </w:rPr>
        <w:t xml:space="preserve">        '404':</w:t>
      </w:r>
    </w:p>
    <w:p w14:paraId="3C9B49C9" w14:textId="77777777" w:rsidR="00584334" w:rsidRDefault="00584334" w:rsidP="00584334">
      <w:pPr>
        <w:pStyle w:val="PL"/>
        <w:rPr>
          <w:noProof w:val="0"/>
        </w:rPr>
      </w:pPr>
      <w:r>
        <w:rPr>
          <w:noProof w:val="0"/>
        </w:rPr>
        <w:t xml:space="preserve">          $ref: 'TS29571_CommonData.yaml#/components/responses/404'</w:t>
      </w:r>
    </w:p>
    <w:p w14:paraId="2C6A74F2" w14:textId="77777777" w:rsidR="00584334" w:rsidRDefault="00584334" w:rsidP="00584334">
      <w:pPr>
        <w:pStyle w:val="PL"/>
        <w:rPr>
          <w:noProof w:val="0"/>
        </w:rPr>
      </w:pPr>
      <w:r>
        <w:rPr>
          <w:noProof w:val="0"/>
        </w:rPr>
        <w:t xml:space="preserve">        '406':</w:t>
      </w:r>
    </w:p>
    <w:p w14:paraId="0B1521FD" w14:textId="77777777" w:rsidR="00584334" w:rsidRDefault="00584334" w:rsidP="00584334">
      <w:pPr>
        <w:pStyle w:val="PL"/>
        <w:rPr>
          <w:noProof w:val="0"/>
        </w:rPr>
      </w:pPr>
      <w:r>
        <w:rPr>
          <w:noProof w:val="0"/>
        </w:rPr>
        <w:t xml:space="preserve">          $ref: 'TS29571_CommonData.yaml#/components/responses/406'</w:t>
      </w:r>
    </w:p>
    <w:p w14:paraId="44C5919F" w14:textId="77777777" w:rsidR="00584334" w:rsidRDefault="00584334" w:rsidP="00584334">
      <w:pPr>
        <w:pStyle w:val="PL"/>
        <w:rPr>
          <w:noProof w:val="0"/>
        </w:rPr>
      </w:pPr>
      <w:r>
        <w:rPr>
          <w:noProof w:val="0"/>
        </w:rPr>
        <w:t xml:space="preserve">        '429':</w:t>
      </w:r>
    </w:p>
    <w:p w14:paraId="6A7048C4" w14:textId="77777777" w:rsidR="00584334" w:rsidRDefault="00584334" w:rsidP="00584334">
      <w:pPr>
        <w:pStyle w:val="PL"/>
        <w:rPr>
          <w:noProof w:val="0"/>
        </w:rPr>
      </w:pPr>
      <w:r>
        <w:rPr>
          <w:noProof w:val="0"/>
        </w:rPr>
        <w:t xml:space="preserve">          $ref: 'TS29571_CommonData.yaml#/components/responses/429'</w:t>
      </w:r>
    </w:p>
    <w:p w14:paraId="70A47665" w14:textId="77777777" w:rsidR="00584334" w:rsidRDefault="00584334" w:rsidP="00584334">
      <w:pPr>
        <w:pStyle w:val="PL"/>
        <w:rPr>
          <w:rFonts w:cs="Courier New"/>
          <w:noProof w:val="0"/>
          <w:szCs w:val="16"/>
        </w:rPr>
      </w:pPr>
      <w:r>
        <w:rPr>
          <w:rFonts w:cs="Courier New"/>
          <w:noProof w:val="0"/>
          <w:szCs w:val="16"/>
        </w:rPr>
        <w:t xml:space="preserve">        '500':</w:t>
      </w:r>
    </w:p>
    <w:p w14:paraId="705EEFCF"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'TS29571_CommonData.yaml#/components/responses/500'</w:t>
      </w:r>
    </w:p>
    <w:p w14:paraId="0522C06E" w14:textId="77777777" w:rsidR="00584334" w:rsidRDefault="00584334" w:rsidP="00584334">
      <w:pPr>
        <w:pStyle w:val="PL"/>
        <w:rPr>
          <w:rFonts w:cs="Courier New"/>
          <w:noProof w:val="0"/>
          <w:szCs w:val="16"/>
        </w:rPr>
      </w:pPr>
      <w:r>
        <w:rPr>
          <w:rFonts w:cs="Courier New"/>
          <w:noProof w:val="0"/>
          <w:szCs w:val="16"/>
        </w:rPr>
        <w:t xml:space="preserve">        '503':</w:t>
      </w:r>
    </w:p>
    <w:p w14:paraId="213CE2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'TS29571_CommonData.yaml#/components/responses/503'</w:t>
      </w:r>
    </w:p>
    <w:p w14:paraId="37CC039B" w14:textId="77777777" w:rsidR="00584334" w:rsidRDefault="00584334" w:rsidP="00584334">
      <w:pPr>
        <w:pStyle w:val="PL"/>
        <w:rPr>
          <w:rFonts w:cs="Courier New"/>
          <w:noProof w:val="0"/>
          <w:szCs w:val="16"/>
        </w:rPr>
      </w:pPr>
      <w:r>
        <w:rPr>
          <w:rFonts w:cs="Courier New"/>
          <w:noProof w:val="0"/>
          <w:szCs w:val="16"/>
        </w:rPr>
        <w:t xml:space="preserve">        default:</w:t>
      </w:r>
    </w:p>
    <w:p w14:paraId="28B3169E" w14:textId="77777777" w:rsidR="00584334" w:rsidRPr="004936B0" w:rsidRDefault="00584334" w:rsidP="00584334">
      <w:pPr>
        <w:pStyle w:val="PL"/>
        <w:rPr>
          <w:rFonts w:cs="Courier New"/>
          <w:noProof w:val="0"/>
          <w:szCs w:val="16"/>
        </w:rPr>
      </w:pPr>
      <w:r>
        <w:rPr>
          <w:rFonts w:cs="Courier New"/>
          <w:noProof w:val="0"/>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noProof w:val="0"/>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noProof w:val="0"/>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46B67ED6"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66917F37"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noProof w:val="0"/>
          <w:lang w:eastAsia="en-IN"/>
        </w:rPr>
        <w:t xml:space="preserve"> </w:t>
      </w:r>
      <w:r w:rsidR="00267616" w:rsidRPr="00A265EA">
        <w:rPr>
          <w:noProof w:val="0"/>
          <w:lang w:eastAsia="en-IN"/>
        </w:rPr>
        <w:t>resource</w:t>
      </w:r>
      <w:r w:rsidR="00267616">
        <w:rPr>
          <w:noProof w:val="0"/>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06F5DE6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510B7F9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w:t>
      </w:r>
      <w:r>
        <w:rPr>
          <w:noProof w:val="0"/>
        </w:rPr>
        <w:t>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w:t>
      </w:r>
      <w:r>
        <w:rPr>
          <w:noProof w:val="0"/>
        </w:rPr>
        <w:t>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55D3C547"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noProof w:val="0"/>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noProof w:val="0"/>
          <w:szCs w:val="16"/>
        </w:rPr>
        <w:t>'</w:t>
      </w:r>
      <w:r w:rsidRPr="001C7C10">
        <w:t>TS29520_Nnwdaf_EventsSubscription.yaml#/components/schemas/NnwdafEventsSubscription</w:t>
      </w:r>
      <w:r>
        <w:rPr>
          <w:rFonts w:cs="Courier New"/>
          <w:noProof w:val="0"/>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0FEDE07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6EE64536" w:rsidR="00584334" w:rsidRPr="00B46B1E" w:rsidRDefault="005447B1" w:rsidP="00584334">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2C0B168E" w14:textId="77777777" w:rsidR="00584334"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bookmarkStart w:id="1133" w:name="_GoBack"/>
      <w:bookmarkEnd w:id="1133"/>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lastRenderedPageBreak/>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77777777" w:rsidR="00876C3C" w:rsidRDefault="00A10542">
      <w:pPr>
        <w:pStyle w:val="8"/>
      </w:pPr>
      <w:bookmarkStart w:id="1134" w:name="historyclause"/>
      <w:r>
        <w:br w:type="page"/>
      </w:r>
      <w:bookmarkStart w:id="1135" w:name="_Toc2086459"/>
      <w:bookmarkStart w:id="1136" w:name="_Toc72766497"/>
      <w:bookmarkStart w:id="1137" w:name="_Toc72767064"/>
      <w:bookmarkStart w:id="1138" w:name="_Toc73042516"/>
      <w:bookmarkStart w:id="1139" w:name="_Toc81242860"/>
      <w:bookmarkStart w:id="1140" w:name="_Toc89426646"/>
      <w:bookmarkStart w:id="1141" w:name="_Toc94020433"/>
      <w:bookmarkStart w:id="1142" w:name="_Toc97034967"/>
      <w:bookmarkStart w:id="1143" w:name="_Toc97037835"/>
      <w:bookmarkStart w:id="1144" w:name="_Toc100940045"/>
      <w:bookmarkStart w:id="1145" w:name="_Toc104546911"/>
      <w:bookmarkEnd w:id="1134"/>
      <w:r>
        <w:lastRenderedPageBreak/>
        <w:t>Annex B (informative):</w:t>
      </w:r>
      <w:r>
        <w:br/>
        <w:t>Change history</w:t>
      </w:r>
      <w:bookmarkEnd w:id="1135"/>
      <w:bookmarkEnd w:id="1136"/>
      <w:bookmarkEnd w:id="1137"/>
      <w:bookmarkEnd w:id="1138"/>
      <w:bookmarkEnd w:id="1139"/>
      <w:bookmarkEnd w:id="1140"/>
      <w:bookmarkEnd w:id="1141"/>
      <w:bookmarkEnd w:id="1142"/>
      <w:bookmarkEnd w:id="1143"/>
      <w:bookmarkEnd w:id="1144"/>
      <w:bookmarkEnd w:id="1145"/>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1A3AF3" w14:paraId="43D3172A" w14:textId="77777777" w:rsidTr="00AA1B8A">
        <w:tc>
          <w:tcPr>
            <w:tcW w:w="800" w:type="dxa"/>
            <w:shd w:val="solid" w:color="FFFFFF" w:fill="auto"/>
          </w:tcPr>
          <w:p w14:paraId="325C34D4" w14:textId="616745C9" w:rsidR="001A3AF3" w:rsidRDefault="001A3AF3" w:rsidP="001A3AF3">
            <w:pPr>
              <w:pStyle w:val="TAL"/>
              <w:jc w:val="center"/>
              <w:rPr>
                <w:sz w:val="16"/>
                <w:szCs w:val="16"/>
              </w:rPr>
            </w:pPr>
            <w:r>
              <w:rPr>
                <w:sz w:val="16"/>
                <w:szCs w:val="16"/>
              </w:rPr>
              <w:t>2022-04</w:t>
            </w:r>
          </w:p>
        </w:tc>
        <w:tc>
          <w:tcPr>
            <w:tcW w:w="853" w:type="dxa"/>
            <w:shd w:val="solid" w:color="FFFFFF" w:fill="auto"/>
          </w:tcPr>
          <w:p w14:paraId="16636A48" w14:textId="4A3B6233" w:rsidR="001A3AF3" w:rsidRDefault="001A3AF3" w:rsidP="001A3AF3">
            <w:pPr>
              <w:pStyle w:val="TAL"/>
              <w:jc w:val="center"/>
              <w:rPr>
                <w:sz w:val="16"/>
                <w:szCs w:val="16"/>
              </w:rPr>
            </w:pPr>
            <w:r>
              <w:rPr>
                <w:sz w:val="16"/>
                <w:szCs w:val="16"/>
              </w:rPr>
              <w:t>CT3#121e</w:t>
            </w:r>
          </w:p>
        </w:tc>
        <w:tc>
          <w:tcPr>
            <w:tcW w:w="993" w:type="dxa"/>
            <w:shd w:val="solid" w:color="FFFFFF" w:fill="auto"/>
          </w:tcPr>
          <w:p w14:paraId="7EF107A5" w14:textId="4DE0E007" w:rsidR="001A3AF3" w:rsidRDefault="001A3AF3" w:rsidP="001A3AF3">
            <w:pPr>
              <w:pStyle w:val="TAL"/>
              <w:jc w:val="center"/>
              <w:rPr>
                <w:sz w:val="16"/>
                <w:szCs w:val="16"/>
              </w:rPr>
            </w:pPr>
            <w:r>
              <w:rPr>
                <w:sz w:val="16"/>
                <w:szCs w:val="16"/>
              </w:rPr>
              <w:t>C3-222571</w:t>
            </w:r>
          </w:p>
        </w:tc>
        <w:tc>
          <w:tcPr>
            <w:tcW w:w="473" w:type="dxa"/>
            <w:shd w:val="solid" w:color="FFFFFF" w:fill="auto"/>
          </w:tcPr>
          <w:p w14:paraId="7FBF4DAF" w14:textId="030BB15E" w:rsidR="001A3AF3" w:rsidRDefault="001A3AF3" w:rsidP="001A3AF3">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1A3AF3" w:rsidRDefault="001A3AF3" w:rsidP="001A3AF3">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1A3AF3" w:rsidRDefault="001A3AF3" w:rsidP="001A3AF3">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1A3AF3" w:rsidRDefault="001A3AF3" w:rsidP="001A3AF3">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1A3AF3" w:rsidRDefault="001A3AF3" w:rsidP="001A3AF3">
            <w:pPr>
              <w:pStyle w:val="TAL"/>
              <w:jc w:val="center"/>
              <w:rPr>
                <w:sz w:val="16"/>
                <w:szCs w:val="16"/>
              </w:rPr>
            </w:pPr>
            <w:r>
              <w:rPr>
                <w:sz w:val="16"/>
                <w:szCs w:val="16"/>
              </w:rPr>
              <w:t>17.1.0</w:t>
            </w:r>
          </w:p>
        </w:tc>
      </w:tr>
      <w:tr w:rsidR="00CB50E9" w14:paraId="774C1AAA" w14:textId="77777777" w:rsidTr="00AA1B8A">
        <w:tc>
          <w:tcPr>
            <w:tcW w:w="800" w:type="dxa"/>
            <w:shd w:val="solid" w:color="FFFFFF" w:fill="auto"/>
          </w:tcPr>
          <w:p w14:paraId="3AE9B76C" w14:textId="0BC804F6" w:rsidR="00CB50E9" w:rsidRDefault="00CB50E9" w:rsidP="00CB50E9">
            <w:pPr>
              <w:pStyle w:val="TAL"/>
              <w:jc w:val="center"/>
              <w:rPr>
                <w:sz w:val="16"/>
                <w:szCs w:val="16"/>
              </w:rPr>
            </w:pPr>
            <w:r>
              <w:rPr>
                <w:sz w:val="16"/>
                <w:szCs w:val="16"/>
              </w:rPr>
              <w:t>2022-04</w:t>
            </w:r>
          </w:p>
        </w:tc>
        <w:tc>
          <w:tcPr>
            <w:tcW w:w="853" w:type="dxa"/>
            <w:shd w:val="solid" w:color="FFFFFF" w:fill="auto"/>
          </w:tcPr>
          <w:p w14:paraId="332E8FFD" w14:textId="137303CC" w:rsidR="00CB50E9" w:rsidRDefault="00CB50E9" w:rsidP="00CB50E9">
            <w:pPr>
              <w:pStyle w:val="TAL"/>
              <w:jc w:val="center"/>
              <w:rPr>
                <w:sz w:val="16"/>
                <w:szCs w:val="16"/>
              </w:rPr>
            </w:pPr>
            <w:r>
              <w:rPr>
                <w:sz w:val="16"/>
                <w:szCs w:val="16"/>
              </w:rPr>
              <w:t>CT3#121e</w:t>
            </w:r>
          </w:p>
        </w:tc>
        <w:tc>
          <w:tcPr>
            <w:tcW w:w="993" w:type="dxa"/>
            <w:shd w:val="solid" w:color="FFFFFF" w:fill="auto"/>
          </w:tcPr>
          <w:p w14:paraId="1C56AA04" w14:textId="7CACA03A" w:rsidR="00CB50E9" w:rsidRDefault="00CB50E9" w:rsidP="00CB50E9">
            <w:pPr>
              <w:pStyle w:val="TAL"/>
              <w:jc w:val="center"/>
              <w:rPr>
                <w:sz w:val="16"/>
                <w:szCs w:val="16"/>
              </w:rPr>
            </w:pPr>
            <w:r>
              <w:rPr>
                <w:sz w:val="16"/>
                <w:szCs w:val="16"/>
              </w:rPr>
              <w:t>C3-22254</w:t>
            </w:r>
            <w:r w:rsidR="00DE39B4">
              <w:rPr>
                <w:sz w:val="16"/>
                <w:szCs w:val="16"/>
              </w:rPr>
              <w:t>1</w:t>
            </w:r>
          </w:p>
        </w:tc>
        <w:tc>
          <w:tcPr>
            <w:tcW w:w="473" w:type="dxa"/>
            <w:shd w:val="solid" w:color="FFFFFF" w:fill="auto"/>
          </w:tcPr>
          <w:p w14:paraId="43C50B68" w14:textId="69B3E70C" w:rsidR="00CB50E9" w:rsidRDefault="00CB50E9" w:rsidP="00CB50E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0310B0FC" w:rsidR="00CB50E9" w:rsidRDefault="00CB50E9" w:rsidP="00CB50E9">
            <w:pPr>
              <w:pStyle w:val="TAL"/>
              <w:jc w:val="right"/>
              <w:rPr>
                <w:sz w:val="16"/>
                <w:szCs w:val="16"/>
                <w:lang w:eastAsia="zh-CN"/>
              </w:rPr>
            </w:pPr>
            <w:r>
              <w:rPr>
                <w:rFonts w:hint="eastAsia"/>
                <w:sz w:val="16"/>
                <w:szCs w:val="16"/>
                <w:lang w:eastAsia="zh-CN"/>
              </w:rPr>
              <w:t>1</w:t>
            </w:r>
          </w:p>
        </w:tc>
        <w:tc>
          <w:tcPr>
            <w:tcW w:w="425" w:type="dxa"/>
            <w:shd w:val="solid" w:color="FFFFFF" w:fill="auto"/>
          </w:tcPr>
          <w:p w14:paraId="12378AE2" w14:textId="7C8EF09E" w:rsidR="00CB50E9" w:rsidRDefault="00CB50E9" w:rsidP="00CB50E9">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CB50E9" w:rsidRPr="001A3AF3" w:rsidRDefault="00CB50E9" w:rsidP="00CB50E9">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CB50E9" w:rsidRDefault="00CB50E9" w:rsidP="00CB50E9">
            <w:pPr>
              <w:pStyle w:val="TAL"/>
              <w:jc w:val="center"/>
              <w:rPr>
                <w:sz w:val="16"/>
                <w:szCs w:val="16"/>
              </w:rPr>
            </w:pPr>
            <w:r>
              <w:rPr>
                <w:sz w:val="16"/>
                <w:szCs w:val="16"/>
              </w:rPr>
              <w:t>17.1.0</w:t>
            </w:r>
          </w:p>
        </w:tc>
      </w:tr>
      <w:tr w:rsidR="00DE39B4" w14:paraId="2968385D" w14:textId="77777777" w:rsidTr="00AA1B8A">
        <w:tc>
          <w:tcPr>
            <w:tcW w:w="800" w:type="dxa"/>
            <w:shd w:val="solid" w:color="FFFFFF" w:fill="auto"/>
          </w:tcPr>
          <w:p w14:paraId="2AB53370" w14:textId="5BDC16BC" w:rsidR="00DE39B4" w:rsidRDefault="00DE39B4" w:rsidP="00DE39B4">
            <w:pPr>
              <w:pStyle w:val="TAL"/>
              <w:jc w:val="center"/>
              <w:rPr>
                <w:sz w:val="16"/>
                <w:szCs w:val="16"/>
              </w:rPr>
            </w:pPr>
            <w:r>
              <w:rPr>
                <w:sz w:val="16"/>
                <w:szCs w:val="16"/>
              </w:rPr>
              <w:t>2022-04</w:t>
            </w:r>
          </w:p>
        </w:tc>
        <w:tc>
          <w:tcPr>
            <w:tcW w:w="853" w:type="dxa"/>
            <w:shd w:val="solid" w:color="FFFFFF" w:fill="auto"/>
          </w:tcPr>
          <w:p w14:paraId="04830C4F" w14:textId="256105DC" w:rsidR="00DE39B4" w:rsidRDefault="00DE39B4" w:rsidP="00DE39B4">
            <w:pPr>
              <w:pStyle w:val="TAL"/>
              <w:jc w:val="center"/>
              <w:rPr>
                <w:sz w:val="16"/>
                <w:szCs w:val="16"/>
              </w:rPr>
            </w:pPr>
            <w:r>
              <w:rPr>
                <w:sz w:val="16"/>
                <w:szCs w:val="16"/>
              </w:rPr>
              <w:t>CT3#121e</w:t>
            </w:r>
          </w:p>
        </w:tc>
        <w:tc>
          <w:tcPr>
            <w:tcW w:w="993" w:type="dxa"/>
            <w:shd w:val="solid" w:color="FFFFFF" w:fill="auto"/>
          </w:tcPr>
          <w:p w14:paraId="327BE427" w14:textId="162AA16A" w:rsidR="00DE39B4" w:rsidRDefault="00DE39B4" w:rsidP="00DE39B4">
            <w:pPr>
              <w:pStyle w:val="TAL"/>
              <w:jc w:val="center"/>
              <w:rPr>
                <w:sz w:val="16"/>
                <w:szCs w:val="16"/>
              </w:rPr>
            </w:pPr>
            <w:r>
              <w:rPr>
                <w:sz w:val="16"/>
                <w:szCs w:val="16"/>
              </w:rPr>
              <w:t>C3-222542</w:t>
            </w:r>
          </w:p>
        </w:tc>
        <w:tc>
          <w:tcPr>
            <w:tcW w:w="473" w:type="dxa"/>
            <w:shd w:val="solid" w:color="FFFFFF" w:fill="auto"/>
          </w:tcPr>
          <w:p w14:paraId="55EC8183" w14:textId="22138B51" w:rsidR="00DE39B4" w:rsidRDefault="00DE39B4" w:rsidP="00DE39B4">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DE39B4" w:rsidRDefault="00DE39B4" w:rsidP="00DE39B4">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DE39B4" w:rsidRDefault="00786143" w:rsidP="00DE39B4">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DE39B4" w:rsidRPr="00CB50E9" w:rsidRDefault="00DE39B4" w:rsidP="00DE39B4">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DE39B4" w:rsidRDefault="00DE39B4" w:rsidP="00DE39B4">
            <w:pPr>
              <w:pStyle w:val="TAL"/>
              <w:jc w:val="center"/>
              <w:rPr>
                <w:sz w:val="16"/>
                <w:szCs w:val="16"/>
              </w:rPr>
            </w:pPr>
            <w:r>
              <w:rPr>
                <w:sz w:val="16"/>
                <w:szCs w:val="16"/>
              </w:rPr>
              <w:t>17.1.0</w:t>
            </w:r>
          </w:p>
        </w:tc>
      </w:tr>
      <w:tr w:rsidR="00786143" w14:paraId="577E84DA" w14:textId="77777777" w:rsidTr="00AA1B8A">
        <w:tc>
          <w:tcPr>
            <w:tcW w:w="800" w:type="dxa"/>
            <w:shd w:val="solid" w:color="FFFFFF" w:fill="auto"/>
          </w:tcPr>
          <w:p w14:paraId="277BD6B5" w14:textId="6D876136" w:rsidR="00786143" w:rsidRDefault="00786143" w:rsidP="00786143">
            <w:pPr>
              <w:pStyle w:val="TAL"/>
              <w:jc w:val="center"/>
              <w:rPr>
                <w:sz w:val="16"/>
                <w:szCs w:val="16"/>
              </w:rPr>
            </w:pPr>
            <w:r>
              <w:rPr>
                <w:sz w:val="16"/>
                <w:szCs w:val="16"/>
              </w:rPr>
              <w:t>2022-04</w:t>
            </w:r>
          </w:p>
        </w:tc>
        <w:tc>
          <w:tcPr>
            <w:tcW w:w="853" w:type="dxa"/>
            <w:shd w:val="solid" w:color="FFFFFF" w:fill="auto"/>
          </w:tcPr>
          <w:p w14:paraId="54E8A576" w14:textId="7DA938FB" w:rsidR="00786143" w:rsidRDefault="00786143" w:rsidP="00786143">
            <w:pPr>
              <w:pStyle w:val="TAL"/>
              <w:jc w:val="center"/>
              <w:rPr>
                <w:sz w:val="16"/>
                <w:szCs w:val="16"/>
              </w:rPr>
            </w:pPr>
            <w:r>
              <w:rPr>
                <w:sz w:val="16"/>
                <w:szCs w:val="16"/>
              </w:rPr>
              <w:t>CT3#121e</w:t>
            </w:r>
          </w:p>
        </w:tc>
        <w:tc>
          <w:tcPr>
            <w:tcW w:w="993" w:type="dxa"/>
            <w:shd w:val="solid" w:color="FFFFFF" w:fill="auto"/>
          </w:tcPr>
          <w:p w14:paraId="7C20732F" w14:textId="6EB1A5E6" w:rsidR="00786143" w:rsidRDefault="00786143" w:rsidP="00786143">
            <w:pPr>
              <w:pStyle w:val="TAL"/>
              <w:jc w:val="center"/>
              <w:rPr>
                <w:sz w:val="16"/>
                <w:szCs w:val="16"/>
              </w:rPr>
            </w:pPr>
            <w:r>
              <w:rPr>
                <w:sz w:val="16"/>
                <w:szCs w:val="16"/>
              </w:rPr>
              <w:t>C3-222205</w:t>
            </w:r>
          </w:p>
        </w:tc>
        <w:tc>
          <w:tcPr>
            <w:tcW w:w="473" w:type="dxa"/>
            <w:shd w:val="solid" w:color="FFFFFF" w:fill="auto"/>
          </w:tcPr>
          <w:p w14:paraId="03EFD1AE" w14:textId="325D9543" w:rsidR="00786143" w:rsidRDefault="00786143" w:rsidP="00786143">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786143" w:rsidRDefault="00786143" w:rsidP="00786143">
            <w:pPr>
              <w:pStyle w:val="TAL"/>
              <w:jc w:val="right"/>
              <w:rPr>
                <w:sz w:val="16"/>
                <w:szCs w:val="16"/>
                <w:lang w:eastAsia="zh-CN"/>
              </w:rPr>
            </w:pPr>
          </w:p>
        </w:tc>
        <w:tc>
          <w:tcPr>
            <w:tcW w:w="425" w:type="dxa"/>
            <w:shd w:val="solid" w:color="FFFFFF" w:fill="auto"/>
          </w:tcPr>
          <w:p w14:paraId="4F27A25D" w14:textId="0594462B" w:rsidR="00786143" w:rsidRDefault="00786143" w:rsidP="00786143">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786143" w:rsidRDefault="00786143" w:rsidP="00786143">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786143" w:rsidRDefault="00786143" w:rsidP="00786143">
            <w:pPr>
              <w:pStyle w:val="TAL"/>
              <w:jc w:val="center"/>
              <w:rPr>
                <w:sz w:val="16"/>
                <w:szCs w:val="16"/>
              </w:rPr>
            </w:pPr>
            <w:r>
              <w:rPr>
                <w:sz w:val="16"/>
                <w:szCs w:val="16"/>
              </w:rPr>
              <w:t>17.1.0</w:t>
            </w:r>
          </w:p>
        </w:tc>
      </w:tr>
      <w:tr w:rsidR="00786143" w14:paraId="250D6657" w14:textId="77777777" w:rsidTr="00AA1B8A">
        <w:tc>
          <w:tcPr>
            <w:tcW w:w="800" w:type="dxa"/>
            <w:shd w:val="solid" w:color="FFFFFF" w:fill="auto"/>
          </w:tcPr>
          <w:p w14:paraId="0C436A50" w14:textId="20E55B93" w:rsidR="00786143" w:rsidRDefault="00786143" w:rsidP="00786143">
            <w:pPr>
              <w:pStyle w:val="TAL"/>
              <w:jc w:val="center"/>
              <w:rPr>
                <w:sz w:val="16"/>
                <w:szCs w:val="16"/>
              </w:rPr>
            </w:pPr>
            <w:r>
              <w:rPr>
                <w:sz w:val="16"/>
                <w:szCs w:val="16"/>
              </w:rPr>
              <w:t>2022-04</w:t>
            </w:r>
          </w:p>
        </w:tc>
        <w:tc>
          <w:tcPr>
            <w:tcW w:w="853" w:type="dxa"/>
            <w:shd w:val="solid" w:color="FFFFFF" w:fill="auto"/>
          </w:tcPr>
          <w:p w14:paraId="1152310B" w14:textId="19F6CC34" w:rsidR="00786143" w:rsidRDefault="00786143" w:rsidP="00786143">
            <w:pPr>
              <w:pStyle w:val="TAL"/>
              <w:jc w:val="center"/>
              <w:rPr>
                <w:sz w:val="16"/>
                <w:szCs w:val="16"/>
              </w:rPr>
            </w:pPr>
            <w:r>
              <w:rPr>
                <w:sz w:val="16"/>
                <w:szCs w:val="16"/>
              </w:rPr>
              <w:t>CT3#121e</w:t>
            </w:r>
          </w:p>
        </w:tc>
        <w:tc>
          <w:tcPr>
            <w:tcW w:w="993" w:type="dxa"/>
            <w:shd w:val="solid" w:color="FFFFFF" w:fill="auto"/>
          </w:tcPr>
          <w:p w14:paraId="19302C65" w14:textId="4B6EC303" w:rsidR="00786143" w:rsidRDefault="00786143" w:rsidP="00786143">
            <w:pPr>
              <w:pStyle w:val="TAL"/>
              <w:jc w:val="center"/>
              <w:rPr>
                <w:sz w:val="16"/>
                <w:szCs w:val="16"/>
              </w:rPr>
            </w:pPr>
            <w:r>
              <w:rPr>
                <w:sz w:val="16"/>
                <w:szCs w:val="16"/>
              </w:rPr>
              <w:t>C3-22</w:t>
            </w:r>
            <w:r w:rsidR="005447B1">
              <w:rPr>
                <w:sz w:val="16"/>
                <w:szCs w:val="16"/>
              </w:rPr>
              <w:t>2575</w:t>
            </w:r>
          </w:p>
        </w:tc>
        <w:tc>
          <w:tcPr>
            <w:tcW w:w="473" w:type="dxa"/>
            <w:shd w:val="solid" w:color="FFFFFF" w:fill="auto"/>
          </w:tcPr>
          <w:p w14:paraId="6823D769" w14:textId="109E32C4" w:rsidR="00786143" w:rsidRDefault="00786143" w:rsidP="00786143">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0A1BF240" w:rsidR="00786143" w:rsidRDefault="00786143" w:rsidP="00786143">
            <w:pPr>
              <w:pStyle w:val="TAL"/>
              <w:jc w:val="right"/>
              <w:rPr>
                <w:sz w:val="16"/>
                <w:szCs w:val="16"/>
                <w:lang w:eastAsia="zh-CN"/>
              </w:rPr>
            </w:pPr>
            <w:r>
              <w:rPr>
                <w:rFonts w:hint="eastAsia"/>
                <w:sz w:val="16"/>
                <w:szCs w:val="16"/>
                <w:lang w:eastAsia="zh-CN"/>
              </w:rPr>
              <w:t>1</w:t>
            </w:r>
          </w:p>
        </w:tc>
        <w:tc>
          <w:tcPr>
            <w:tcW w:w="425" w:type="dxa"/>
            <w:shd w:val="solid" w:color="FFFFFF" w:fill="auto"/>
          </w:tcPr>
          <w:p w14:paraId="587443FB" w14:textId="4787FB3C" w:rsidR="00786143" w:rsidRDefault="00786143" w:rsidP="00786143">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786143" w:rsidRDefault="00786143" w:rsidP="00786143">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786143" w:rsidRDefault="00786143" w:rsidP="00786143">
            <w:pPr>
              <w:pStyle w:val="TAL"/>
              <w:jc w:val="center"/>
              <w:rPr>
                <w:sz w:val="16"/>
                <w:szCs w:val="16"/>
              </w:rPr>
            </w:pPr>
            <w:r>
              <w:rPr>
                <w:sz w:val="16"/>
                <w:szCs w:val="16"/>
              </w:rPr>
              <w:t>17.1.0</w:t>
            </w:r>
          </w:p>
        </w:tc>
      </w:tr>
      <w:tr w:rsidR="005447B1" w14:paraId="14A3B806" w14:textId="77777777" w:rsidTr="00AA1B8A">
        <w:tc>
          <w:tcPr>
            <w:tcW w:w="800" w:type="dxa"/>
            <w:shd w:val="solid" w:color="FFFFFF" w:fill="auto"/>
          </w:tcPr>
          <w:p w14:paraId="0B5FCD0D" w14:textId="2B9BAC53" w:rsidR="005447B1" w:rsidRDefault="005447B1" w:rsidP="005447B1">
            <w:pPr>
              <w:pStyle w:val="TAL"/>
              <w:jc w:val="center"/>
              <w:rPr>
                <w:sz w:val="16"/>
                <w:szCs w:val="16"/>
              </w:rPr>
            </w:pPr>
            <w:r>
              <w:rPr>
                <w:sz w:val="16"/>
                <w:szCs w:val="16"/>
              </w:rPr>
              <w:t>2022-04</w:t>
            </w:r>
          </w:p>
        </w:tc>
        <w:tc>
          <w:tcPr>
            <w:tcW w:w="853" w:type="dxa"/>
            <w:shd w:val="solid" w:color="FFFFFF" w:fill="auto"/>
          </w:tcPr>
          <w:p w14:paraId="754A227E" w14:textId="0E2EB9EE" w:rsidR="005447B1" w:rsidRDefault="005447B1" w:rsidP="005447B1">
            <w:pPr>
              <w:pStyle w:val="TAL"/>
              <w:jc w:val="center"/>
              <w:rPr>
                <w:sz w:val="16"/>
                <w:szCs w:val="16"/>
              </w:rPr>
            </w:pPr>
            <w:r>
              <w:rPr>
                <w:sz w:val="16"/>
                <w:szCs w:val="16"/>
              </w:rPr>
              <w:t>CT3#121e</w:t>
            </w:r>
          </w:p>
        </w:tc>
        <w:tc>
          <w:tcPr>
            <w:tcW w:w="993" w:type="dxa"/>
            <w:shd w:val="solid" w:color="FFFFFF" w:fill="auto"/>
          </w:tcPr>
          <w:p w14:paraId="381A3382" w14:textId="1DB5A90F" w:rsidR="005447B1" w:rsidRDefault="005447B1" w:rsidP="005447B1">
            <w:pPr>
              <w:pStyle w:val="TAL"/>
              <w:jc w:val="center"/>
              <w:rPr>
                <w:sz w:val="16"/>
                <w:szCs w:val="16"/>
              </w:rPr>
            </w:pPr>
            <w:r>
              <w:rPr>
                <w:sz w:val="16"/>
                <w:szCs w:val="16"/>
              </w:rPr>
              <w:t>C3-222561</w:t>
            </w:r>
          </w:p>
        </w:tc>
        <w:tc>
          <w:tcPr>
            <w:tcW w:w="473" w:type="dxa"/>
            <w:shd w:val="solid" w:color="FFFFFF" w:fill="auto"/>
          </w:tcPr>
          <w:p w14:paraId="6036E641" w14:textId="7EA21EC7" w:rsidR="005447B1" w:rsidRDefault="005447B1" w:rsidP="005447B1">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5447B1" w:rsidRDefault="005447B1" w:rsidP="005447B1">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5447B1" w:rsidRDefault="005447B1" w:rsidP="005447B1">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5447B1" w:rsidRPr="00786143" w:rsidRDefault="005447B1" w:rsidP="005447B1">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5447B1" w:rsidRDefault="005447B1" w:rsidP="005447B1">
            <w:pPr>
              <w:pStyle w:val="TAL"/>
              <w:jc w:val="center"/>
              <w:rPr>
                <w:sz w:val="16"/>
                <w:szCs w:val="16"/>
              </w:rPr>
            </w:pPr>
            <w:r>
              <w:rPr>
                <w:sz w:val="16"/>
                <w:szCs w:val="16"/>
              </w:rPr>
              <w:t>17.1.0</w:t>
            </w:r>
          </w:p>
        </w:tc>
      </w:tr>
      <w:tr w:rsidR="005447B1" w14:paraId="3B2A3406" w14:textId="77777777" w:rsidTr="00AA1B8A">
        <w:tc>
          <w:tcPr>
            <w:tcW w:w="800" w:type="dxa"/>
            <w:shd w:val="solid" w:color="FFFFFF" w:fill="auto"/>
          </w:tcPr>
          <w:p w14:paraId="1BAD0232" w14:textId="72468832" w:rsidR="005447B1" w:rsidRDefault="005447B1" w:rsidP="005447B1">
            <w:pPr>
              <w:pStyle w:val="TAL"/>
              <w:jc w:val="center"/>
              <w:rPr>
                <w:sz w:val="16"/>
                <w:szCs w:val="16"/>
              </w:rPr>
            </w:pPr>
            <w:r>
              <w:rPr>
                <w:sz w:val="16"/>
                <w:szCs w:val="16"/>
              </w:rPr>
              <w:t>2022-04</w:t>
            </w:r>
          </w:p>
        </w:tc>
        <w:tc>
          <w:tcPr>
            <w:tcW w:w="853" w:type="dxa"/>
            <w:shd w:val="solid" w:color="FFFFFF" w:fill="auto"/>
          </w:tcPr>
          <w:p w14:paraId="573A08B6" w14:textId="16E3E133" w:rsidR="005447B1" w:rsidRDefault="005447B1" w:rsidP="005447B1">
            <w:pPr>
              <w:pStyle w:val="TAL"/>
              <w:jc w:val="center"/>
              <w:rPr>
                <w:sz w:val="16"/>
                <w:szCs w:val="16"/>
              </w:rPr>
            </w:pPr>
            <w:r>
              <w:rPr>
                <w:sz w:val="16"/>
                <w:szCs w:val="16"/>
              </w:rPr>
              <w:t>CT3#121e</w:t>
            </w:r>
          </w:p>
        </w:tc>
        <w:tc>
          <w:tcPr>
            <w:tcW w:w="993" w:type="dxa"/>
            <w:shd w:val="solid" w:color="FFFFFF" w:fill="auto"/>
          </w:tcPr>
          <w:p w14:paraId="686D1212" w14:textId="4D654A16" w:rsidR="005447B1" w:rsidRDefault="005447B1" w:rsidP="005447B1">
            <w:pPr>
              <w:pStyle w:val="TAL"/>
              <w:jc w:val="center"/>
              <w:rPr>
                <w:sz w:val="16"/>
                <w:szCs w:val="16"/>
              </w:rPr>
            </w:pPr>
            <w:r>
              <w:rPr>
                <w:sz w:val="16"/>
                <w:szCs w:val="16"/>
              </w:rPr>
              <w:t>C3-222590</w:t>
            </w:r>
          </w:p>
        </w:tc>
        <w:tc>
          <w:tcPr>
            <w:tcW w:w="473" w:type="dxa"/>
            <w:shd w:val="solid" w:color="FFFFFF" w:fill="auto"/>
          </w:tcPr>
          <w:p w14:paraId="3B5B2238" w14:textId="5EF8F722" w:rsidR="005447B1" w:rsidRDefault="005447B1" w:rsidP="005447B1">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5447B1" w:rsidRDefault="005447B1" w:rsidP="005447B1">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5447B1" w:rsidRDefault="005447B1" w:rsidP="005447B1">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5447B1" w:rsidRPr="005447B1" w:rsidRDefault="005447B1" w:rsidP="005447B1">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5447B1" w:rsidRDefault="005447B1" w:rsidP="005447B1">
            <w:pPr>
              <w:pStyle w:val="TAL"/>
              <w:jc w:val="center"/>
              <w:rPr>
                <w:sz w:val="16"/>
                <w:szCs w:val="16"/>
              </w:rPr>
            </w:pPr>
            <w:r>
              <w:rPr>
                <w:sz w:val="16"/>
                <w:szCs w:val="16"/>
              </w:rPr>
              <w:t>17.1.0</w:t>
            </w:r>
          </w:p>
        </w:tc>
      </w:tr>
      <w:tr w:rsidR="00267616" w14:paraId="6B7D3B54" w14:textId="77777777" w:rsidTr="00AA1B8A">
        <w:tc>
          <w:tcPr>
            <w:tcW w:w="800" w:type="dxa"/>
            <w:shd w:val="solid" w:color="FFFFFF" w:fill="auto"/>
          </w:tcPr>
          <w:p w14:paraId="32F9DAD7" w14:textId="0F6158E8" w:rsidR="00267616" w:rsidRDefault="00267616" w:rsidP="00267616">
            <w:pPr>
              <w:pStyle w:val="TAL"/>
              <w:jc w:val="center"/>
              <w:rPr>
                <w:sz w:val="16"/>
                <w:szCs w:val="16"/>
              </w:rPr>
            </w:pPr>
            <w:r>
              <w:rPr>
                <w:sz w:val="16"/>
                <w:szCs w:val="16"/>
              </w:rPr>
              <w:t>2022-04</w:t>
            </w:r>
          </w:p>
        </w:tc>
        <w:tc>
          <w:tcPr>
            <w:tcW w:w="853" w:type="dxa"/>
            <w:shd w:val="solid" w:color="FFFFFF" w:fill="auto"/>
          </w:tcPr>
          <w:p w14:paraId="364D47EB" w14:textId="249C7FCB" w:rsidR="00267616" w:rsidRDefault="00267616" w:rsidP="00267616">
            <w:pPr>
              <w:pStyle w:val="TAL"/>
              <w:jc w:val="center"/>
              <w:rPr>
                <w:sz w:val="16"/>
                <w:szCs w:val="16"/>
              </w:rPr>
            </w:pPr>
            <w:r>
              <w:rPr>
                <w:sz w:val="16"/>
                <w:szCs w:val="16"/>
              </w:rPr>
              <w:t>CT3#121e</w:t>
            </w:r>
          </w:p>
        </w:tc>
        <w:tc>
          <w:tcPr>
            <w:tcW w:w="993" w:type="dxa"/>
            <w:shd w:val="solid" w:color="FFFFFF" w:fill="auto"/>
          </w:tcPr>
          <w:p w14:paraId="4DCCC5BB" w14:textId="56D13A09" w:rsidR="00267616" w:rsidRDefault="00267616" w:rsidP="00267616">
            <w:pPr>
              <w:pStyle w:val="TAL"/>
              <w:jc w:val="center"/>
              <w:rPr>
                <w:sz w:val="16"/>
                <w:szCs w:val="16"/>
              </w:rPr>
            </w:pPr>
            <w:r>
              <w:rPr>
                <w:sz w:val="16"/>
                <w:szCs w:val="16"/>
              </w:rPr>
              <w:t>C3-222292</w:t>
            </w:r>
          </w:p>
        </w:tc>
        <w:tc>
          <w:tcPr>
            <w:tcW w:w="473" w:type="dxa"/>
            <w:shd w:val="solid" w:color="FFFFFF" w:fill="auto"/>
          </w:tcPr>
          <w:p w14:paraId="43CA7C16" w14:textId="422BE83A" w:rsidR="00267616" w:rsidRDefault="00267616" w:rsidP="00267616">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267616" w:rsidRDefault="00267616" w:rsidP="00267616">
            <w:pPr>
              <w:pStyle w:val="TAL"/>
              <w:jc w:val="right"/>
              <w:rPr>
                <w:sz w:val="16"/>
                <w:szCs w:val="16"/>
                <w:lang w:eastAsia="zh-CN"/>
              </w:rPr>
            </w:pPr>
          </w:p>
        </w:tc>
        <w:tc>
          <w:tcPr>
            <w:tcW w:w="425" w:type="dxa"/>
            <w:shd w:val="solid" w:color="FFFFFF" w:fill="auto"/>
          </w:tcPr>
          <w:p w14:paraId="124BBBD4" w14:textId="42F8BA35" w:rsidR="00267616" w:rsidRDefault="00267616" w:rsidP="00267616">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267616" w:rsidRPr="005447B1" w:rsidRDefault="00267616" w:rsidP="00267616">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267616" w:rsidRDefault="00267616" w:rsidP="00267616">
            <w:pPr>
              <w:pStyle w:val="TAL"/>
              <w:jc w:val="center"/>
              <w:rPr>
                <w:sz w:val="16"/>
                <w:szCs w:val="16"/>
              </w:rPr>
            </w:pPr>
            <w:r>
              <w:rPr>
                <w:sz w:val="16"/>
                <w:szCs w:val="16"/>
              </w:rPr>
              <w:t>17.1.0</w:t>
            </w:r>
          </w:p>
        </w:tc>
      </w:tr>
      <w:tr w:rsidR="00267616" w14:paraId="1EC9B3C9" w14:textId="77777777" w:rsidTr="00AA1B8A">
        <w:tc>
          <w:tcPr>
            <w:tcW w:w="800" w:type="dxa"/>
            <w:shd w:val="solid" w:color="FFFFFF" w:fill="auto"/>
          </w:tcPr>
          <w:p w14:paraId="4DBC227B" w14:textId="7078D2C1" w:rsidR="00267616" w:rsidRDefault="00267616" w:rsidP="00267616">
            <w:pPr>
              <w:pStyle w:val="TAL"/>
              <w:jc w:val="center"/>
              <w:rPr>
                <w:sz w:val="16"/>
                <w:szCs w:val="16"/>
              </w:rPr>
            </w:pPr>
            <w:r>
              <w:rPr>
                <w:sz w:val="16"/>
                <w:szCs w:val="16"/>
              </w:rPr>
              <w:t>2022-04</w:t>
            </w:r>
          </w:p>
        </w:tc>
        <w:tc>
          <w:tcPr>
            <w:tcW w:w="853" w:type="dxa"/>
            <w:shd w:val="solid" w:color="FFFFFF" w:fill="auto"/>
          </w:tcPr>
          <w:p w14:paraId="4583A12D" w14:textId="663A1D5D" w:rsidR="00267616" w:rsidRDefault="00267616" w:rsidP="00267616">
            <w:pPr>
              <w:pStyle w:val="TAL"/>
              <w:jc w:val="center"/>
              <w:rPr>
                <w:sz w:val="16"/>
                <w:szCs w:val="16"/>
              </w:rPr>
            </w:pPr>
            <w:r>
              <w:rPr>
                <w:sz w:val="16"/>
                <w:szCs w:val="16"/>
              </w:rPr>
              <w:t>CT3#121e</w:t>
            </w:r>
          </w:p>
        </w:tc>
        <w:tc>
          <w:tcPr>
            <w:tcW w:w="993" w:type="dxa"/>
            <w:shd w:val="solid" w:color="FFFFFF" w:fill="auto"/>
          </w:tcPr>
          <w:p w14:paraId="65CB02AD" w14:textId="4E9DE9CB" w:rsidR="00267616" w:rsidRDefault="00267616" w:rsidP="00267616">
            <w:pPr>
              <w:pStyle w:val="TAL"/>
              <w:jc w:val="center"/>
              <w:rPr>
                <w:sz w:val="16"/>
                <w:szCs w:val="16"/>
              </w:rPr>
            </w:pPr>
            <w:r>
              <w:rPr>
                <w:sz w:val="16"/>
                <w:szCs w:val="16"/>
              </w:rPr>
              <w:t>C3-222589</w:t>
            </w:r>
          </w:p>
        </w:tc>
        <w:tc>
          <w:tcPr>
            <w:tcW w:w="473" w:type="dxa"/>
            <w:shd w:val="solid" w:color="FFFFFF" w:fill="auto"/>
          </w:tcPr>
          <w:p w14:paraId="3832A40E" w14:textId="5A8AE524" w:rsidR="00267616" w:rsidRDefault="00267616" w:rsidP="00267616">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BCC8EE1" w:rsidR="00267616" w:rsidRDefault="00267616" w:rsidP="00267616">
            <w:pPr>
              <w:pStyle w:val="TAL"/>
              <w:jc w:val="right"/>
              <w:rPr>
                <w:sz w:val="16"/>
                <w:szCs w:val="16"/>
                <w:lang w:eastAsia="zh-CN"/>
              </w:rPr>
            </w:pPr>
            <w:r>
              <w:rPr>
                <w:rFonts w:hint="eastAsia"/>
                <w:sz w:val="16"/>
                <w:szCs w:val="16"/>
                <w:lang w:eastAsia="zh-CN"/>
              </w:rPr>
              <w:t>1</w:t>
            </w:r>
          </w:p>
        </w:tc>
        <w:tc>
          <w:tcPr>
            <w:tcW w:w="425" w:type="dxa"/>
            <w:shd w:val="solid" w:color="FFFFFF" w:fill="auto"/>
          </w:tcPr>
          <w:p w14:paraId="03A0C375" w14:textId="72CB1371" w:rsidR="00267616" w:rsidRDefault="00267616" w:rsidP="00267616">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267616" w:rsidRPr="00267616" w:rsidRDefault="00267616" w:rsidP="00267616">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267616" w:rsidRDefault="00267616" w:rsidP="00267616">
            <w:pPr>
              <w:pStyle w:val="TAL"/>
              <w:jc w:val="center"/>
              <w:rPr>
                <w:sz w:val="16"/>
                <w:szCs w:val="16"/>
              </w:rPr>
            </w:pPr>
            <w:r>
              <w:rPr>
                <w:sz w:val="16"/>
                <w:szCs w:val="16"/>
              </w:rPr>
              <w:t>17.1.0</w:t>
            </w:r>
          </w:p>
        </w:tc>
      </w:tr>
      <w:tr w:rsidR="00267616" w14:paraId="73C4E818" w14:textId="77777777" w:rsidTr="00AA1B8A">
        <w:tc>
          <w:tcPr>
            <w:tcW w:w="800" w:type="dxa"/>
            <w:shd w:val="solid" w:color="FFFFFF" w:fill="auto"/>
          </w:tcPr>
          <w:p w14:paraId="0BAC85EA" w14:textId="5528517D" w:rsidR="00267616" w:rsidRDefault="00267616" w:rsidP="00267616">
            <w:pPr>
              <w:pStyle w:val="TAL"/>
              <w:jc w:val="center"/>
              <w:rPr>
                <w:sz w:val="16"/>
                <w:szCs w:val="16"/>
              </w:rPr>
            </w:pPr>
            <w:r>
              <w:rPr>
                <w:sz w:val="16"/>
                <w:szCs w:val="16"/>
              </w:rPr>
              <w:t>2022-04</w:t>
            </w:r>
          </w:p>
        </w:tc>
        <w:tc>
          <w:tcPr>
            <w:tcW w:w="853" w:type="dxa"/>
            <w:shd w:val="solid" w:color="FFFFFF" w:fill="auto"/>
          </w:tcPr>
          <w:p w14:paraId="749A0838" w14:textId="06CB1C7A" w:rsidR="00267616" w:rsidRDefault="00267616" w:rsidP="00267616">
            <w:pPr>
              <w:pStyle w:val="TAL"/>
              <w:jc w:val="center"/>
              <w:rPr>
                <w:sz w:val="16"/>
                <w:szCs w:val="16"/>
              </w:rPr>
            </w:pPr>
            <w:r>
              <w:rPr>
                <w:sz w:val="16"/>
                <w:szCs w:val="16"/>
              </w:rPr>
              <w:t>CT3#121e</w:t>
            </w:r>
          </w:p>
        </w:tc>
        <w:tc>
          <w:tcPr>
            <w:tcW w:w="993" w:type="dxa"/>
            <w:shd w:val="solid" w:color="FFFFFF" w:fill="auto"/>
          </w:tcPr>
          <w:p w14:paraId="543A3E9C" w14:textId="2AD55D42" w:rsidR="00267616" w:rsidRDefault="00267616" w:rsidP="00267616">
            <w:pPr>
              <w:pStyle w:val="TAL"/>
              <w:jc w:val="center"/>
              <w:rPr>
                <w:sz w:val="16"/>
                <w:szCs w:val="16"/>
              </w:rPr>
            </w:pPr>
            <w:r>
              <w:rPr>
                <w:sz w:val="16"/>
                <w:szCs w:val="16"/>
              </w:rPr>
              <w:t>C3-222523</w:t>
            </w:r>
          </w:p>
        </w:tc>
        <w:tc>
          <w:tcPr>
            <w:tcW w:w="473" w:type="dxa"/>
            <w:shd w:val="solid" w:color="FFFFFF" w:fill="auto"/>
          </w:tcPr>
          <w:p w14:paraId="5980C0A9" w14:textId="2BB585ED" w:rsidR="00267616" w:rsidRDefault="00267616" w:rsidP="00267616">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267616" w:rsidRDefault="00267616" w:rsidP="00267616">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267616" w:rsidRDefault="00267616" w:rsidP="00267616">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267616" w:rsidRPr="00267616" w:rsidRDefault="00267616" w:rsidP="00267616">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267616" w:rsidRDefault="00267616" w:rsidP="00267616">
            <w:pPr>
              <w:pStyle w:val="TAL"/>
              <w:jc w:val="center"/>
              <w:rPr>
                <w:sz w:val="16"/>
                <w:szCs w:val="16"/>
              </w:rPr>
            </w:pPr>
            <w:r>
              <w:rPr>
                <w:sz w:val="16"/>
                <w:szCs w:val="16"/>
              </w:rPr>
              <w:t>17.1.0</w:t>
            </w:r>
          </w:p>
        </w:tc>
      </w:tr>
      <w:tr w:rsidR="00D64EDE" w14:paraId="55F7CF40" w14:textId="77777777" w:rsidTr="00AA1B8A">
        <w:tc>
          <w:tcPr>
            <w:tcW w:w="800" w:type="dxa"/>
            <w:shd w:val="solid" w:color="FFFFFF" w:fill="auto"/>
          </w:tcPr>
          <w:p w14:paraId="2DC814C7" w14:textId="77777777" w:rsidR="00D64EDE" w:rsidRDefault="00D64EDE" w:rsidP="00DE30DB">
            <w:pPr>
              <w:pStyle w:val="TAL"/>
              <w:jc w:val="center"/>
              <w:rPr>
                <w:sz w:val="16"/>
                <w:szCs w:val="16"/>
              </w:rPr>
            </w:pPr>
            <w:r>
              <w:rPr>
                <w:sz w:val="16"/>
                <w:szCs w:val="16"/>
              </w:rPr>
              <w:t>2022-05</w:t>
            </w:r>
          </w:p>
        </w:tc>
        <w:tc>
          <w:tcPr>
            <w:tcW w:w="853" w:type="dxa"/>
            <w:shd w:val="solid" w:color="FFFFFF" w:fill="auto"/>
          </w:tcPr>
          <w:p w14:paraId="6FD1E929" w14:textId="77777777" w:rsidR="00D64EDE" w:rsidRDefault="00D64EDE" w:rsidP="00DE30DB">
            <w:pPr>
              <w:pStyle w:val="TAL"/>
              <w:jc w:val="center"/>
              <w:rPr>
                <w:sz w:val="16"/>
                <w:szCs w:val="16"/>
              </w:rPr>
            </w:pPr>
            <w:r>
              <w:rPr>
                <w:sz w:val="16"/>
                <w:szCs w:val="16"/>
              </w:rPr>
              <w:t>CT3#122e</w:t>
            </w:r>
          </w:p>
        </w:tc>
        <w:tc>
          <w:tcPr>
            <w:tcW w:w="993" w:type="dxa"/>
            <w:shd w:val="solid" w:color="FFFFFF" w:fill="auto"/>
          </w:tcPr>
          <w:p w14:paraId="62EAC60D" w14:textId="204F9F43" w:rsidR="00D64EDE" w:rsidRDefault="00D64EDE" w:rsidP="00DE30DB">
            <w:pPr>
              <w:pStyle w:val="TAL"/>
              <w:jc w:val="center"/>
              <w:rPr>
                <w:sz w:val="16"/>
                <w:szCs w:val="16"/>
              </w:rPr>
            </w:pPr>
            <w:r>
              <w:rPr>
                <w:sz w:val="16"/>
                <w:szCs w:val="16"/>
              </w:rPr>
              <w:t>C3-223658</w:t>
            </w:r>
          </w:p>
        </w:tc>
        <w:tc>
          <w:tcPr>
            <w:tcW w:w="473" w:type="dxa"/>
            <w:shd w:val="solid" w:color="FFFFFF" w:fill="auto"/>
          </w:tcPr>
          <w:p w14:paraId="63BCB9CF" w14:textId="0B9F1924" w:rsidR="00D64EDE" w:rsidRDefault="00D64EDE" w:rsidP="00DE30DB">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5A313947" w14:textId="2AF3731C" w:rsidR="00D64EDE" w:rsidRDefault="00D64EDE" w:rsidP="00DE30DB">
            <w:pPr>
              <w:pStyle w:val="TAL"/>
              <w:jc w:val="right"/>
              <w:rPr>
                <w:sz w:val="16"/>
                <w:szCs w:val="16"/>
                <w:lang w:eastAsia="zh-CN"/>
              </w:rPr>
            </w:pPr>
            <w:r>
              <w:rPr>
                <w:rFonts w:hint="eastAsia"/>
                <w:sz w:val="16"/>
                <w:szCs w:val="16"/>
                <w:lang w:eastAsia="zh-CN"/>
              </w:rPr>
              <w:t>3</w:t>
            </w:r>
          </w:p>
        </w:tc>
        <w:tc>
          <w:tcPr>
            <w:tcW w:w="425" w:type="dxa"/>
            <w:shd w:val="solid" w:color="FFFFFF" w:fill="auto"/>
          </w:tcPr>
          <w:p w14:paraId="2D6F3508" w14:textId="680A3C93" w:rsidR="00D64EDE" w:rsidRDefault="00D64EDE" w:rsidP="00DE30DB">
            <w:pPr>
              <w:pStyle w:val="TAL"/>
              <w:jc w:val="center"/>
              <w:rPr>
                <w:sz w:val="16"/>
                <w:szCs w:val="16"/>
                <w:lang w:eastAsia="zh-CN"/>
              </w:rPr>
            </w:pPr>
            <w:r>
              <w:rPr>
                <w:sz w:val="16"/>
                <w:szCs w:val="16"/>
                <w:lang w:eastAsia="zh-CN"/>
              </w:rPr>
              <w:t>B</w:t>
            </w:r>
          </w:p>
        </w:tc>
        <w:tc>
          <w:tcPr>
            <w:tcW w:w="4962" w:type="dxa"/>
            <w:shd w:val="solid" w:color="FFFFFF" w:fill="auto"/>
          </w:tcPr>
          <w:p w14:paraId="1E523E63" w14:textId="39EA7816" w:rsidR="00D64EDE" w:rsidRPr="00267616" w:rsidRDefault="00D64EDE" w:rsidP="00DE30DB">
            <w:pPr>
              <w:pStyle w:val="TAL"/>
              <w:rPr>
                <w:sz w:val="16"/>
                <w:szCs w:val="16"/>
                <w:lang w:eastAsia="zh-CN"/>
              </w:rPr>
            </w:pPr>
            <w:r w:rsidRPr="00D64EDE">
              <w:rPr>
                <w:sz w:val="16"/>
                <w:szCs w:val="16"/>
                <w:lang w:eastAsia="zh-CN"/>
              </w:rPr>
              <w:t>Cleanup of Nadrf_DataManagement data model</w:t>
            </w:r>
          </w:p>
        </w:tc>
        <w:tc>
          <w:tcPr>
            <w:tcW w:w="708" w:type="dxa"/>
            <w:shd w:val="solid" w:color="FFFFFF" w:fill="auto"/>
          </w:tcPr>
          <w:p w14:paraId="54302492" w14:textId="77777777" w:rsidR="00D64EDE" w:rsidRDefault="00D64EDE" w:rsidP="00DE30DB">
            <w:pPr>
              <w:pStyle w:val="TAL"/>
              <w:jc w:val="center"/>
              <w:rPr>
                <w:sz w:val="16"/>
                <w:szCs w:val="16"/>
              </w:rPr>
            </w:pPr>
            <w:r>
              <w:rPr>
                <w:sz w:val="16"/>
                <w:szCs w:val="16"/>
              </w:rPr>
              <w:t>17.1.0</w:t>
            </w:r>
          </w:p>
        </w:tc>
      </w:tr>
      <w:tr w:rsidR="00E57C21" w14:paraId="101454DF" w14:textId="77777777" w:rsidTr="00AA1B8A">
        <w:tc>
          <w:tcPr>
            <w:tcW w:w="800" w:type="dxa"/>
            <w:shd w:val="solid" w:color="FFFFFF" w:fill="auto"/>
          </w:tcPr>
          <w:p w14:paraId="136736C2" w14:textId="77777777" w:rsidR="00E57C21" w:rsidRDefault="00E57C21" w:rsidP="00DE30DB">
            <w:pPr>
              <w:pStyle w:val="TAL"/>
              <w:jc w:val="center"/>
              <w:rPr>
                <w:sz w:val="16"/>
                <w:szCs w:val="16"/>
              </w:rPr>
            </w:pPr>
            <w:r>
              <w:rPr>
                <w:sz w:val="16"/>
                <w:szCs w:val="16"/>
              </w:rPr>
              <w:t>2022-05</w:t>
            </w:r>
          </w:p>
        </w:tc>
        <w:tc>
          <w:tcPr>
            <w:tcW w:w="853" w:type="dxa"/>
            <w:shd w:val="solid" w:color="FFFFFF" w:fill="auto"/>
          </w:tcPr>
          <w:p w14:paraId="79AC6752" w14:textId="77777777" w:rsidR="00E57C21" w:rsidRDefault="00E57C21" w:rsidP="00DE30DB">
            <w:pPr>
              <w:pStyle w:val="TAL"/>
              <w:jc w:val="center"/>
              <w:rPr>
                <w:sz w:val="16"/>
                <w:szCs w:val="16"/>
              </w:rPr>
            </w:pPr>
            <w:r>
              <w:rPr>
                <w:sz w:val="16"/>
                <w:szCs w:val="16"/>
              </w:rPr>
              <w:t>CT3#122e</w:t>
            </w:r>
          </w:p>
        </w:tc>
        <w:tc>
          <w:tcPr>
            <w:tcW w:w="993" w:type="dxa"/>
            <w:shd w:val="solid" w:color="FFFFFF" w:fill="auto"/>
          </w:tcPr>
          <w:p w14:paraId="6604B37E" w14:textId="0957400D" w:rsidR="00E57C21" w:rsidRDefault="00E57C21" w:rsidP="00DE30DB">
            <w:pPr>
              <w:pStyle w:val="TAL"/>
              <w:jc w:val="center"/>
              <w:rPr>
                <w:sz w:val="16"/>
                <w:szCs w:val="16"/>
              </w:rPr>
            </w:pPr>
            <w:r>
              <w:rPr>
                <w:sz w:val="16"/>
                <w:szCs w:val="16"/>
              </w:rPr>
              <w:t>C3-223511</w:t>
            </w:r>
          </w:p>
        </w:tc>
        <w:tc>
          <w:tcPr>
            <w:tcW w:w="473" w:type="dxa"/>
            <w:shd w:val="solid" w:color="FFFFFF" w:fill="auto"/>
          </w:tcPr>
          <w:p w14:paraId="5D66C89B" w14:textId="758C8C92" w:rsidR="00E57C21" w:rsidRDefault="00E57C21" w:rsidP="00DE30DB">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B2AC85C" w14:textId="77777777" w:rsidR="00E57C21" w:rsidRDefault="00E57C21" w:rsidP="00DE30DB">
            <w:pPr>
              <w:pStyle w:val="TAL"/>
              <w:jc w:val="right"/>
              <w:rPr>
                <w:sz w:val="16"/>
                <w:szCs w:val="16"/>
                <w:lang w:eastAsia="zh-CN"/>
              </w:rPr>
            </w:pPr>
            <w:r>
              <w:rPr>
                <w:rFonts w:hint="eastAsia"/>
                <w:sz w:val="16"/>
                <w:szCs w:val="16"/>
                <w:lang w:eastAsia="zh-CN"/>
              </w:rPr>
              <w:t>3</w:t>
            </w:r>
          </w:p>
        </w:tc>
        <w:tc>
          <w:tcPr>
            <w:tcW w:w="425" w:type="dxa"/>
            <w:shd w:val="solid" w:color="FFFFFF" w:fill="auto"/>
          </w:tcPr>
          <w:p w14:paraId="43555A66" w14:textId="77777777" w:rsidR="00E57C21" w:rsidRDefault="00E57C21" w:rsidP="00DE30DB">
            <w:pPr>
              <w:pStyle w:val="TAL"/>
              <w:jc w:val="center"/>
              <w:rPr>
                <w:sz w:val="16"/>
                <w:szCs w:val="16"/>
                <w:lang w:eastAsia="zh-CN"/>
              </w:rPr>
            </w:pPr>
            <w:r>
              <w:rPr>
                <w:sz w:val="16"/>
                <w:szCs w:val="16"/>
                <w:lang w:eastAsia="zh-CN"/>
              </w:rPr>
              <w:t>B</w:t>
            </w:r>
          </w:p>
        </w:tc>
        <w:tc>
          <w:tcPr>
            <w:tcW w:w="4962" w:type="dxa"/>
            <w:shd w:val="solid" w:color="FFFFFF" w:fill="auto"/>
          </w:tcPr>
          <w:p w14:paraId="3C79C0E3" w14:textId="1644B861" w:rsidR="00E57C21" w:rsidRPr="00267616" w:rsidRDefault="00E57C21" w:rsidP="00DE30DB">
            <w:pPr>
              <w:pStyle w:val="TAL"/>
              <w:rPr>
                <w:sz w:val="16"/>
                <w:szCs w:val="16"/>
                <w:lang w:eastAsia="zh-CN"/>
              </w:rPr>
            </w:pPr>
            <w:r w:rsidRPr="00E57C21">
              <w:rPr>
                <w:sz w:val="16"/>
                <w:szCs w:val="16"/>
                <w:lang w:eastAsia="zh-CN"/>
              </w:rPr>
              <w:t>Support removal of stored analytics and data from ADRF according to Analytics and Data Specification</w:t>
            </w:r>
          </w:p>
        </w:tc>
        <w:tc>
          <w:tcPr>
            <w:tcW w:w="708" w:type="dxa"/>
            <w:shd w:val="solid" w:color="FFFFFF" w:fill="auto"/>
          </w:tcPr>
          <w:p w14:paraId="25E9A965" w14:textId="77777777" w:rsidR="00E57C21" w:rsidRDefault="00E57C21" w:rsidP="00DE30DB">
            <w:pPr>
              <w:pStyle w:val="TAL"/>
              <w:jc w:val="center"/>
              <w:rPr>
                <w:sz w:val="16"/>
                <w:szCs w:val="16"/>
              </w:rPr>
            </w:pPr>
            <w:r>
              <w:rPr>
                <w:sz w:val="16"/>
                <w:szCs w:val="16"/>
              </w:rPr>
              <w:t>17.1.0</w:t>
            </w:r>
          </w:p>
        </w:tc>
      </w:tr>
      <w:tr w:rsidR="009178E6" w14:paraId="19E583CF" w14:textId="77777777" w:rsidTr="00AA1B8A">
        <w:tc>
          <w:tcPr>
            <w:tcW w:w="800" w:type="dxa"/>
            <w:shd w:val="solid" w:color="FFFFFF" w:fill="auto"/>
          </w:tcPr>
          <w:p w14:paraId="34FA31BF" w14:textId="77777777" w:rsidR="009178E6" w:rsidRDefault="009178E6" w:rsidP="00DE30DB">
            <w:pPr>
              <w:pStyle w:val="TAL"/>
              <w:jc w:val="center"/>
              <w:rPr>
                <w:sz w:val="16"/>
                <w:szCs w:val="16"/>
              </w:rPr>
            </w:pPr>
            <w:r>
              <w:rPr>
                <w:sz w:val="16"/>
                <w:szCs w:val="16"/>
              </w:rPr>
              <w:t>2022-05</w:t>
            </w:r>
          </w:p>
        </w:tc>
        <w:tc>
          <w:tcPr>
            <w:tcW w:w="853" w:type="dxa"/>
            <w:shd w:val="solid" w:color="FFFFFF" w:fill="auto"/>
          </w:tcPr>
          <w:p w14:paraId="7D5336C9" w14:textId="77777777" w:rsidR="009178E6" w:rsidRDefault="009178E6" w:rsidP="00DE30DB">
            <w:pPr>
              <w:pStyle w:val="TAL"/>
              <w:jc w:val="center"/>
              <w:rPr>
                <w:sz w:val="16"/>
                <w:szCs w:val="16"/>
              </w:rPr>
            </w:pPr>
            <w:r>
              <w:rPr>
                <w:sz w:val="16"/>
                <w:szCs w:val="16"/>
              </w:rPr>
              <w:t>CT3#122e</w:t>
            </w:r>
          </w:p>
        </w:tc>
        <w:tc>
          <w:tcPr>
            <w:tcW w:w="993" w:type="dxa"/>
            <w:shd w:val="solid" w:color="FFFFFF" w:fill="auto"/>
          </w:tcPr>
          <w:p w14:paraId="7C69CB61" w14:textId="34380672" w:rsidR="009178E6" w:rsidRDefault="009178E6" w:rsidP="00DE30DB">
            <w:pPr>
              <w:pStyle w:val="TAL"/>
              <w:jc w:val="center"/>
              <w:rPr>
                <w:sz w:val="16"/>
                <w:szCs w:val="16"/>
              </w:rPr>
            </w:pPr>
            <w:r>
              <w:rPr>
                <w:sz w:val="16"/>
                <w:szCs w:val="16"/>
              </w:rPr>
              <w:t>C3-223174</w:t>
            </w:r>
          </w:p>
        </w:tc>
        <w:tc>
          <w:tcPr>
            <w:tcW w:w="473" w:type="dxa"/>
            <w:shd w:val="solid" w:color="FFFFFF" w:fill="auto"/>
          </w:tcPr>
          <w:p w14:paraId="01AC4CF1" w14:textId="55D5D924" w:rsidR="009178E6" w:rsidRDefault="009178E6" w:rsidP="00DE30DB">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178E6" w:rsidRDefault="009178E6" w:rsidP="00DE30DB">
            <w:pPr>
              <w:pStyle w:val="TAL"/>
              <w:jc w:val="right"/>
              <w:rPr>
                <w:sz w:val="16"/>
                <w:szCs w:val="16"/>
                <w:lang w:eastAsia="zh-CN"/>
              </w:rPr>
            </w:pPr>
          </w:p>
        </w:tc>
        <w:tc>
          <w:tcPr>
            <w:tcW w:w="425" w:type="dxa"/>
            <w:shd w:val="solid" w:color="FFFFFF" w:fill="auto"/>
          </w:tcPr>
          <w:p w14:paraId="71678BE8" w14:textId="17ABAE14" w:rsidR="009178E6" w:rsidRDefault="009178E6" w:rsidP="00DE30DB">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178E6" w:rsidRPr="00267616" w:rsidRDefault="009178E6" w:rsidP="00DE30DB">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178E6" w:rsidRDefault="009178E6" w:rsidP="00DE30DB">
            <w:pPr>
              <w:pStyle w:val="TAL"/>
              <w:jc w:val="center"/>
              <w:rPr>
                <w:sz w:val="16"/>
                <w:szCs w:val="16"/>
              </w:rPr>
            </w:pPr>
            <w:r>
              <w:rPr>
                <w:sz w:val="16"/>
                <w:szCs w:val="16"/>
              </w:rPr>
              <w:t>17.1.0</w:t>
            </w:r>
          </w:p>
        </w:tc>
      </w:tr>
      <w:tr w:rsidR="009178E6" w14:paraId="48D323B3" w14:textId="77777777" w:rsidTr="00AA1B8A">
        <w:tc>
          <w:tcPr>
            <w:tcW w:w="800" w:type="dxa"/>
            <w:shd w:val="solid" w:color="FFFFFF" w:fill="auto"/>
          </w:tcPr>
          <w:p w14:paraId="0BC88FC0" w14:textId="77777777" w:rsidR="009178E6" w:rsidRDefault="009178E6" w:rsidP="00DE30DB">
            <w:pPr>
              <w:pStyle w:val="TAL"/>
              <w:jc w:val="center"/>
              <w:rPr>
                <w:sz w:val="16"/>
                <w:szCs w:val="16"/>
              </w:rPr>
            </w:pPr>
            <w:r>
              <w:rPr>
                <w:sz w:val="16"/>
                <w:szCs w:val="16"/>
              </w:rPr>
              <w:t>2022-05</w:t>
            </w:r>
          </w:p>
        </w:tc>
        <w:tc>
          <w:tcPr>
            <w:tcW w:w="853" w:type="dxa"/>
            <w:shd w:val="solid" w:color="FFFFFF" w:fill="auto"/>
          </w:tcPr>
          <w:p w14:paraId="283F6DCD" w14:textId="77777777" w:rsidR="009178E6" w:rsidRDefault="009178E6" w:rsidP="00DE30DB">
            <w:pPr>
              <w:pStyle w:val="TAL"/>
              <w:jc w:val="center"/>
              <w:rPr>
                <w:sz w:val="16"/>
                <w:szCs w:val="16"/>
              </w:rPr>
            </w:pPr>
            <w:r>
              <w:rPr>
                <w:sz w:val="16"/>
                <w:szCs w:val="16"/>
              </w:rPr>
              <w:t>CT3#122e</w:t>
            </w:r>
          </w:p>
        </w:tc>
        <w:tc>
          <w:tcPr>
            <w:tcW w:w="993" w:type="dxa"/>
            <w:shd w:val="solid" w:color="FFFFFF" w:fill="auto"/>
          </w:tcPr>
          <w:p w14:paraId="24641C07" w14:textId="4EEB23BE" w:rsidR="009178E6" w:rsidRDefault="009178E6" w:rsidP="00DE30DB">
            <w:pPr>
              <w:pStyle w:val="TAL"/>
              <w:jc w:val="center"/>
              <w:rPr>
                <w:sz w:val="16"/>
                <w:szCs w:val="16"/>
              </w:rPr>
            </w:pPr>
            <w:r>
              <w:rPr>
                <w:sz w:val="16"/>
                <w:szCs w:val="16"/>
              </w:rPr>
              <w:t>C3-223551</w:t>
            </w:r>
          </w:p>
        </w:tc>
        <w:tc>
          <w:tcPr>
            <w:tcW w:w="473" w:type="dxa"/>
            <w:shd w:val="solid" w:color="FFFFFF" w:fill="auto"/>
          </w:tcPr>
          <w:p w14:paraId="2F94081E" w14:textId="099D54DB" w:rsidR="009178E6" w:rsidRDefault="009178E6" w:rsidP="00DE30DB">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178E6" w:rsidRDefault="009178E6" w:rsidP="00DE30DB">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178E6" w:rsidRDefault="009178E6" w:rsidP="00DE30DB">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178E6" w:rsidRPr="00267616" w:rsidRDefault="009178E6" w:rsidP="00DE30DB">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178E6" w:rsidRDefault="009178E6" w:rsidP="00DE30DB">
            <w:pPr>
              <w:pStyle w:val="TAL"/>
              <w:jc w:val="center"/>
              <w:rPr>
                <w:sz w:val="16"/>
                <w:szCs w:val="16"/>
              </w:rPr>
            </w:pPr>
            <w:r>
              <w:rPr>
                <w:sz w:val="16"/>
                <w:szCs w:val="16"/>
              </w:rPr>
              <w:t>17.1.0</w:t>
            </w:r>
          </w:p>
        </w:tc>
      </w:tr>
      <w:tr w:rsidR="00195EF0" w14:paraId="603F674F" w14:textId="77777777" w:rsidTr="00AA1B8A">
        <w:tc>
          <w:tcPr>
            <w:tcW w:w="800" w:type="dxa"/>
            <w:shd w:val="solid" w:color="FFFFFF" w:fill="auto"/>
          </w:tcPr>
          <w:p w14:paraId="7F0C4290" w14:textId="77777777" w:rsidR="00195EF0" w:rsidRDefault="00195EF0" w:rsidP="00DE30DB">
            <w:pPr>
              <w:pStyle w:val="TAL"/>
              <w:jc w:val="center"/>
              <w:rPr>
                <w:sz w:val="16"/>
                <w:szCs w:val="16"/>
              </w:rPr>
            </w:pPr>
            <w:r>
              <w:rPr>
                <w:sz w:val="16"/>
                <w:szCs w:val="16"/>
              </w:rPr>
              <w:t>2022-05</w:t>
            </w:r>
          </w:p>
        </w:tc>
        <w:tc>
          <w:tcPr>
            <w:tcW w:w="853" w:type="dxa"/>
            <w:shd w:val="solid" w:color="FFFFFF" w:fill="auto"/>
          </w:tcPr>
          <w:p w14:paraId="1462927D" w14:textId="77777777" w:rsidR="00195EF0" w:rsidRDefault="00195EF0" w:rsidP="00DE30DB">
            <w:pPr>
              <w:pStyle w:val="TAL"/>
              <w:jc w:val="center"/>
              <w:rPr>
                <w:sz w:val="16"/>
                <w:szCs w:val="16"/>
              </w:rPr>
            </w:pPr>
            <w:r>
              <w:rPr>
                <w:sz w:val="16"/>
                <w:szCs w:val="16"/>
              </w:rPr>
              <w:t>CT3#122e</w:t>
            </w:r>
          </w:p>
        </w:tc>
        <w:tc>
          <w:tcPr>
            <w:tcW w:w="993" w:type="dxa"/>
            <w:shd w:val="solid" w:color="FFFFFF" w:fill="auto"/>
          </w:tcPr>
          <w:p w14:paraId="249A88C6" w14:textId="2CD8D763" w:rsidR="00195EF0" w:rsidRDefault="00195EF0" w:rsidP="00DE30DB">
            <w:pPr>
              <w:pStyle w:val="TAL"/>
              <w:jc w:val="center"/>
              <w:rPr>
                <w:sz w:val="16"/>
                <w:szCs w:val="16"/>
              </w:rPr>
            </w:pPr>
            <w:r>
              <w:rPr>
                <w:sz w:val="16"/>
                <w:szCs w:val="16"/>
              </w:rPr>
              <w:t>C3-223347</w:t>
            </w:r>
          </w:p>
        </w:tc>
        <w:tc>
          <w:tcPr>
            <w:tcW w:w="473" w:type="dxa"/>
            <w:shd w:val="solid" w:color="FFFFFF" w:fill="auto"/>
          </w:tcPr>
          <w:p w14:paraId="577DD2B8" w14:textId="2C992FEA" w:rsidR="00195EF0" w:rsidRDefault="00195EF0" w:rsidP="00DE30DB">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195EF0" w:rsidRDefault="00195EF0" w:rsidP="00DE30DB">
            <w:pPr>
              <w:pStyle w:val="TAL"/>
              <w:jc w:val="right"/>
              <w:rPr>
                <w:sz w:val="16"/>
                <w:szCs w:val="16"/>
                <w:lang w:eastAsia="zh-CN"/>
              </w:rPr>
            </w:pPr>
          </w:p>
        </w:tc>
        <w:tc>
          <w:tcPr>
            <w:tcW w:w="425" w:type="dxa"/>
            <w:shd w:val="solid" w:color="FFFFFF" w:fill="auto"/>
          </w:tcPr>
          <w:p w14:paraId="3DEE5B05" w14:textId="77777777" w:rsidR="00195EF0" w:rsidRDefault="00195EF0" w:rsidP="00DE30DB">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195EF0" w:rsidRPr="00267616" w:rsidRDefault="00195EF0" w:rsidP="00DE30DB">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195EF0" w:rsidRDefault="00195EF0" w:rsidP="00DE30DB">
            <w:pPr>
              <w:pStyle w:val="TAL"/>
              <w:jc w:val="center"/>
              <w:rPr>
                <w:sz w:val="16"/>
                <w:szCs w:val="16"/>
              </w:rPr>
            </w:pPr>
            <w:r>
              <w:rPr>
                <w:sz w:val="16"/>
                <w:szCs w:val="16"/>
              </w:rPr>
              <w:t>17.1.0</w:t>
            </w:r>
          </w:p>
        </w:tc>
      </w:tr>
      <w:tr w:rsidR="00422F56" w14:paraId="6725CADD" w14:textId="77777777" w:rsidTr="00AA1B8A">
        <w:tc>
          <w:tcPr>
            <w:tcW w:w="800" w:type="dxa"/>
            <w:shd w:val="solid" w:color="FFFFFF" w:fill="auto"/>
          </w:tcPr>
          <w:p w14:paraId="166AD09E" w14:textId="77777777" w:rsidR="00422F56" w:rsidRDefault="00422F56" w:rsidP="00DE30DB">
            <w:pPr>
              <w:pStyle w:val="TAL"/>
              <w:jc w:val="center"/>
              <w:rPr>
                <w:sz w:val="16"/>
                <w:szCs w:val="16"/>
              </w:rPr>
            </w:pPr>
            <w:r>
              <w:rPr>
                <w:sz w:val="16"/>
                <w:szCs w:val="16"/>
              </w:rPr>
              <w:t>2022-05</w:t>
            </w:r>
          </w:p>
        </w:tc>
        <w:tc>
          <w:tcPr>
            <w:tcW w:w="853" w:type="dxa"/>
            <w:shd w:val="solid" w:color="FFFFFF" w:fill="auto"/>
          </w:tcPr>
          <w:p w14:paraId="1AD20542" w14:textId="77777777" w:rsidR="00422F56" w:rsidRDefault="00422F56" w:rsidP="00DE30DB">
            <w:pPr>
              <w:pStyle w:val="TAL"/>
              <w:jc w:val="center"/>
              <w:rPr>
                <w:sz w:val="16"/>
                <w:szCs w:val="16"/>
              </w:rPr>
            </w:pPr>
            <w:r>
              <w:rPr>
                <w:sz w:val="16"/>
                <w:szCs w:val="16"/>
              </w:rPr>
              <w:t>CT3#122e</w:t>
            </w:r>
          </w:p>
        </w:tc>
        <w:tc>
          <w:tcPr>
            <w:tcW w:w="993" w:type="dxa"/>
            <w:shd w:val="solid" w:color="FFFFFF" w:fill="auto"/>
          </w:tcPr>
          <w:p w14:paraId="06206FE0" w14:textId="03F9C4C3" w:rsidR="00422F56" w:rsidRDefault="00422F56" w:rsidP="00DE30DB">
            <w:pPr>
              <w:pStyle w:val="TAL"/>
              <w:jc w:val="center"/>
              <w:rPr>
                <w:sz w:val="16"/>
                <w:szCs w:val="16"/>
              </w:rPr>
            </w:pPr>
            <w:r>
              <w:rPr>
                <w:sz w:val="16"/>
                <w:szCs w:val="16"/>
              </w:rPr>
              <w:t>C3-223348</w:t>
            </w:r>
          </w:p>
        </w:tc>
        <w:tc>
          <w:tcPr>
            <w:tcW w:w="473" w:type="dxa"/>
            <w:shd w:val="solid" w:color="FFFFFF" w:fill="auto"/>
          </w:tcPr>
          <w:p w14:paraId="25708F03" w14:textId="42B6988D" w:rsidR="00422F56" w:rsidRDefault="00422F56" w:rsidP="00DE30DB">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422F56" w:rsidRDefault="00422F56" w:rsidP="00DE30DB">
            <w:pPr>
              <w:pStyle w:val="TAL"/>
              <w:jc w:val="right"/>
              <w:rPr>
                <w:sz w:val="16"/>
                <w:szCs w:val="16"/>
                <w:lang w:eastAsia="zh-CN"/>
              </w:rPr>
            </w:pPr>
          </w:p>
        </w:tc>
        <w:tc>
          <w:tcPr>
            <w:tcW w:w="425" w:type="dxa"/>
            <w:shd w:val="solid" w:color="FFFFFF" w:fill="auto"/>
          </w:tcPr>
          <w:p w14:paraId="1488E9F1" w14:textId="77777777" w:rsidR="00422F56" w:rsidRDefault="00422F56" w:rsidP="00DE30DB">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422F56" w:rsidRPr="00267616" w:rsidRDefault="00422F56" w:rsidP="00DE30DB">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422F56" w:rsidRDefault="00422F56" w:rsidP="00DE30DB">
            <w:pPr>
              <w:pStyle w:val="TAL"/>
              <w:jc w:val="center"/>
              <w:rPr>
                <w:sz w:val="16"/>
                <w:szCs w:val="16"/>
              </w:rPr>
            </w:pPr>
            <w:r>
              <w:rPr>
                <w:sz w:val="16"/>
                <w:szCs w:val="16"/>
              </w:rPr>
              <w:t>17.1.0</w:t>
            </w:r>
          </w:p>
        </w:tc>
      </w:tr>
      <w:tr w:rsidR="00FF2087" w14:paraId="00C1F0DE" w14:textId="77777777" w:rsidTr="00AA1B8A">
        <w:tc>
          <w:tcPr>
            <w:tcW w:w="800" w:type="dxa"/>
            <w:shd w:val="solid" w:color="FFFFFF" w:fill="auto"/>
          </w:tcPr>
          <w:p w14:paraId="0A8281FA" w14:textId="2E54C9EF" w:rsidR="00FF2087" w:rsidRDefault="00FF2087" w:rsidP="00DE30DB">
            <w:pPr>
              <w:pStyle w:val="TAL"/>
              <w:jc w:val="center"/>
              <w:rPr>
                <w:sz w:val="16"/>
                <w:szCs w:val="16"/>
              </w:rPr>
            </w:pPr>
            <w:r>
              <w:rPr>
                <w:sz w:val="16"/>
                <w:szCs w:val="16"/>
              </w:rPr>
              <w:t>2022-05</w:t>
            </w:r>
          </w:p>
        </w:tc>
        <w:tc>
          <w:tcPr>
            <w:tcW w:w="853" w:type="dxa"/>
            <w:shd w:val="solid" w:color="FFFFFF" w:fill="auto"/>
          </w:tcPr>
          <w:p w14:paraId="4BC0F982" w14:textId="1C19B09D" w:rsidR="00FF2087" w:rsidRDefault="00FF2087" w:rsidP="00DE30DB">
            <w:pPr>
              <w:pStyle w:val="TAL"/>
              <w:jc w:val="center"/>
              <w:rPr>
                <w:sz w:val="16"/>
                <w:szCs w:val="16"/>
              </w:rPr>
            </w:pPr>
            <w:r>
              <w:rPr>
                <w:sz w:val="16"/>
                <w:szCs w:val="16"/>
              </w:rPr>
              <w:t>CT3#122e</w:t>
            </w:r>
          </w:p>
        </w:tc>
        <w:tc>
          <w:tcPr>
            <w:tcW w:w="993" w:type="dxa"/>
            <w:shd w:val="solid" w:color="FFFFFF" w:fill="auto"/>
          </w:tcPr>
          <w:p w14:paraId="4530D814" w14:textId="295CF2FF" w:rsidR="00FF2087" w:rsidRDefault="00FF2087" w:rsidP="00DE30DB">
            <w:pPr>
              <w:pStyle w:val="TAL"/>
              <w:jc w:val="center"/>
              <w:rPr>
                <w:sz w:val="16"/>
                <w:szCs w:val="16"/>
              </w:rPr>
            </w:pPr>
            <w:r>
              <w:rPr>
                <w:sz w:val="16"/>
                <w:szCs w:val="16"/>
              </w:rPr>
              <w:t>C3-223615</w:t>
            </w:r>
          </w:p>
        </w:tc>
        <w:tc>
          <w:tcPr>
            <w:tcW w:w="473" w:type="dxa"/>
            <w:shd w:val="solid" w:color="FFFFFF" w:fill="auto"/>
          </w:tcPr>
          <w:p w14:paraId="7DDE47A9" w14:textId="43EA3168" w:rsidR="00FF2087" w:rsidRDefault="00FF2087" w:rsidP="00DE30DB">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06044670" w:rsidR="00FF2087" w:rsidRDefault="00FF2087" w:rsidP="00DE30DB">
            <w:pPr>
              <w:pStyle w:val="TAL"/>
              <w:jc w:val="right"/>
              <w:rPr>
                <w:sz w:val="16"/>
                <w:szCs w:val="16"/>
                <w:lang w:eastAsia="zh-CN"/>
              </w:rPr>
            </w:pPr>
          </w:p>
        </w:tc>
        <w:tc>
          <w:tcPr>
            <w:tcW w:w="425" w:type="dxa"/>
            <w:shd w:val="solid" w:color="FFFFFF" w:fill="auto"/>
          </w:tcPr>
          <w:p w14:paraId="0EC00BDA" w14:textId="77777777" w:rsidR="00FF2087" w:rsidRDefault="00FF2087" w:rsidP="00DE30DB">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FF2087" w:rsidRPr="00267616" w:rsidRDefault="00FF2087" w:rsidP="00DE30DB">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FF2087" w:rsidRDefault="00FF2087" w:rsidP="00DE30DB">
            <w:pPr>
              <w:pStyle w:val="TAL"/>
              <w:jc w:val="center"/>
              <w:rPr>
                <w:sz w:val="16"/>
                <w:szCs w:val="16"/>
              </w:rPr>
            </w:pPr>
            <w:r>
              <w:rPr>
                <w:sz w:val="16"/>
                <w:szCs w:val="16"/>
              </w:rPr>
              <w:t>17.1.0</w:t>
            </w:r>
          </w:p>
        </w:tc>
      </w:tr>
      <w:tr w:rsidR="00DC0C9E" w14:paraId="0D2A061C" w14:textId="77777777" w:rsidTr="00AA1B8A">
        <w:tc>
          <w:tcPr>
            <w:tcW w:w="800" w:type="dxa"/>
            <w:shd w:val="solid" w:color="FFFFFF" w:fill="auto"/>
          </w:tcPr>
          <w:p w14:paraId="70EB731F" w14:textId="03268819" w:rsidR="00DC0C9E" w:rsidRDefault="00DC0C9E" w:rsidP="00DC0C9E">
            <w:pPr>
              <w:pStyle w:val="TAL"/>
              <w:jc w:val="center"/>
              <w:rPr>
                <w:sz w:val="16"/>
                <w:szCs w:val="16"/>
              </w:rPr>
            </w:pPr>
            <w:r>
              <w:rPr>
                <w:sz w:val="16"/>
                <w:szCs w:val="16"/>
              </w:rPr>
              <w:t>2022-05</w:t>
            </w:r>
          </w:p>
        </w:tc>
        <w:tc>
          <w:tcPr>
            <w:tcW w:w="853" w:type="dxa"/>
            <w:shd w:val="solid" w:color="FFFFFF" w:fill="auto"/>
          </w:tcPr>
          <w:p w14:paraId="13AC553D" w14:textId="783FCB92" w:rsidR="00DC0C9E" w:rsidRDefault="00DC0C9E" w:rsidP="00DC0C9E">
            <w:pPr>
              <w:pStyle w:val="TAL"/>
              <w:jc w:val="center"/>
              <w:rPr>
                <w:sz w:val="16"/>
                <w:szCs w:val="16"/>
              </w:rPr>
            </w:pPr>
            <w:r>
              <w:rPr>
                <w:sz w:val="16"/>
                <w:szCs w:val="16"/>
              </w:rPr>
              <w:t>CT3#122e</w:t>
            </w:r>
          </w:p>
        </w:tc>
        <w:tc>
          <w:tcPr>
            <w:tcW w:w="993" w:type="dxa"/>
            <w:shd w:val="solid" w:color="FFFFFF" w:fill="auto"/>
          </w:tcPr>
          <w:p w14:paraId="554ECB11" w14:textId="444DB6EF" w:rsidR="00DC0C9E" w:rsidRDefault="00DC0C9E" w:rsidP="00DC0C9E">
            <w:pPr>
              <w:pStyle w:val="TAL"/>
              <w:jc w:val="center"/>
              <w:rPr>
                <w:sz w:val="16"/>
                <w:szCs w:val="16"/>
              </w:rPr>
            </w:pPr>
            <w:r>
              <w:rPr>
                <w:sz w:val="16"/>
                <w:szCs w:val="16"/>
              </w:rPr>
              <w:t>C3-223730</w:t>
            </w:r>
          </w:p>
        </w:tc>
        <w:tc>
          <w:tcPr>
            <w:tcW w:w="473" w:type="dxa"/>
            <w:shd w:val="solid" w:color="FFFFFF" w:fill="auto"/>
          </w:tcPr>
          <w:p w14:paraId="4AD13712" w14:textId="1E7FB408" w:rsidR="00DC0C9E" w:rsidRDefault="00DC0C9E" w:rsidP="00DC0C9E">
            <w:pPr>
              <w:pStyle w:val="TAL"/>
              <w:rPr>
                <w:sz w:val="16"/>
                <w:szCs w:val="16"/>
                <w:lang w:eastAsia="zh-CN"/>
              </w:rPr>
            </w:pPr>
            <w:r>
              <w:rPr>
                <w:sz w:val="16"/>
                <w:szCs w:val="16"/>
                <w:lang w:eastAsia="zh-CN"/>
              </w:rPr>
              <w:t>0020</w:t>
            </w:r>
          </w:p>
        </w:tc>
        <w:tc>
          <w:tcPr>
            <w:tcW w:w="425" w:type="dxa"/>
            <w:shd w:val="solid" w:color="FFFFFF" w:fill="auto"/>
          </w:tcPr>
          <w:p w14:paraId="573A9CF5" w14:textId="77777777" w:rsidR="00DC0C9E" w:rsidRDefault="00DC0C9E" w:rsidP="00DC0C9E">
            <w:pPr>
              <w:pStyle w:val="TAL"/>
              <w:jc w:val="right"/>
              <w:rPr>
                <w:sz w:val="16"/>
                <w:szCs w:val="16"/>
                <w:lang w:eastAsia="zh-CN"/>
              </w:rPr>
            </w:pPr>
          </w:p>
        </w:tc>
        <w:tc>
          <w:tcPr>
            <w:tcW w:w="425" w:type="dxa"/>
            <w:shd w:val="solid" w:color="FFFFFF" w:fill="auto"/>
          </w:tcPr>
          <w:p w14:paraId="7EA440A9" w14:textId="59DFE802" w:rsidR="00DC0C9E" w:rsidRDefault="00DC0C9E" w:rsidP="00DC0C9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DC0C9E" w:rsidRPr="00FF2087" w:rsidRDefault="00DC0C9E" w:rsidP="00DC0C9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DC0C9E" w:rsidRDefault="00DC0C9E" w:rsidP="00DC0C9E">
            <w:pPr>
              <w:pStyle w:val="TAL"/>
              <w:jc w:val="center"/>
              <w:rPr>
                <w:sz w:val="16"/>
                <w:szCs w:val="16"/>
              </w:rPr>
            </w:pPr>
            <w:r>
              <w:rPr>
                <w:sz w:val="16"/>
                <w:szCs w:val="16"/>
              </w:rPr>
              <w:t>17.1.0</w:t>
            </w:r>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A731E" w16cex:dateUtc="2022-05-26T13:43:00Z"/>
  <w16cex:commentExtensible w16cex:durableId="263A6CDC" w16cex:dateUtc="2022-05-26T13:17:00Z"/>
  <w16cex:commentExtensible w16cex:durableId="263A6CED" w16cex:dateUtc="2022-05-26T13:17:00Z"/>
  <w16cex:commentExtensible w16cex:durableId="263A6F01" w16cex:dateUtc="2022-05-26T13: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000DC" w14:textId="77777777" w:rsidR="002831A1" w:rsidRDefault="002831A1">
      <w:r>
        <w:separator/>
      </w:r>
    </w:p>
  </w:endnote>
  <w:endnote w:type="continuationSeparator" w:id="0">
    <w:p w14:paraId="5E8B8EE7" w14:textId="77777777" w:rsidR="002831A1" w:rsidRDefault="00283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82BA3" w14:textId="77777777" w:rsidR="00CB50E9" w:rsidRDefault="00CB50E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3CE7A" w14:textId="77777777" w:rsidR="002831A1" w:rsidRDefault="002831A1">
      <w:r>
        <w:separator/>
      </w:r>
    </w:p>
  </w:footnote>
  <w:footnote w:type="continuationSeparator" w:id="0">
    <w:p w14:paraId="33A04BB9" w14:textId="77777777" w:rsidR="002831A1" w:rsidRDefault="00283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5183" w14:textId="6966D5D9" w:rsidR="00CB50E9" w:rsidRDefault="00CB50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1F24">
      <w:rPr>
        <w:rFonts w:ascii="Arial" w:hAnsi="Arial" w:cs="Arial"/>
        <w:b/>
        <w:noProof/>
        <w:sz w:val="18"/>
        <w:szCs w:val="18"/>
      </w:rPr>
      <w:t>3GPP TS 29.575 V17.1.0 (2022-06)</w:t>
    </w:r>
    <w:r>
      <w:rPr>
        <w:rFonts w:ascii="Arial" w:hAnsi="Arial" w:cs="Arial"/>
        <w:b/>
        <w:sz w:val="18"/>
        <w:szCs w:val="18"/>
      </w:rPr>
      <w:fldChar w:fldCharType="end"/>
    </w:r>
  </w:p>
  <w:p w14:paraId="5AAEBC98" w14:textId="77777777" w:rsidR="00CB50E9" w:rsidRDefault="00CB50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4F32140B" w:rsidR="00CB50E9" w:rsidRDefault="00CB50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1F24">
      <w:rPr>
        <w:rFonts w:ascii="Arial" w:hAnsi="Arial" w:cs="Arial"/>
        <w:b/>
        <w:noProof/>
        <w:sz w:val="18"/>
        <w:szCs w:val="18"/>
      </w:rPr>
      <w:t>Release 17</w:t>
    </w:r>
    <w:r>
      <w:rPr>
        <w:rFonts w:ascii="Arial" w:hAnsi="Arial" w:cs="Arial"/>
        <w:b/>
        <w:sz w:val="18"/>
        <w:szCs w:val="18"/>
      </w:rPr>
      <w:fldChar w:fldCharType="end"/>
    </w:r>
  </w:p>
  <w:p w14:paraId="3BEC4734" w14:textId="77777777" w:rsidR="00CB50E9" w:rsidRDefault="00CB50E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CB3AF0"/>
    <w:multiLevelType w:val="multilevel"/>
    <w:tmpl w:val="B538AF42"/>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20FD6"/>
    <w:rsid w:val="00037057"/>
    <w:rsid w:val="00055412"/>
    <w:rsid w:val="00061687"/>
    <w:rsid w:val="0006517C"/>
    <w:rsid w:val="000E793D"/>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57945"/>
    <w:rsid w:val="00267616"/>
    <w:rsid w:val="00276856"/>
    <w:rsid w:val="00277C0C"/>
    <w:rsid w:val="002831A1"/>
    <w:rsid w:val="002978A1"/>
    <w:rsid w:val="002A2047"/>
    <w:rsid w:val="002B0B05"/>
    <w:rsid w:val="002B24CB"/>
    <w:rsid w:val="00302DA6"/>
    <w:rsid w:val="00310D45"/>
    <w:rsid w:val="00315576"/>
    <w:rsid w:val="0031736A"/>
    <w:rsid w:val="0033295C"/>
    <w:rsid w:val="003504CB"/>
    <w:rsid w:val="00356755"/>
    <w:rsid w:val="003601E3"/>
    <w:rsid w:val="00370804"/>
    <w:rsid w:val="003771F2"/>
    <w:rsid w:val="00392923"/>
    <w:rsid w:val="003B73F7"/>
    <w:rsid w:val="003D595B"/>
    <w:rsid w:val="003F7661"/>
    <w:rsid w:val="00406BC2"/>
    <w:rsid w:val="00422F56"/>
    <w:rsid w:val="00435A2A"/>
    <w:rsid w:val="004412BB"/>
    <w:rsid w:val="00450FA8"/>
    <w:rsid w:val="00467621"/>
    <w:rsid w:val="00497F89"/>
    <w:rsid w:val="0050268D"/>
    <w:rsid w:val="00521098"/>
    <w:rsid w:val="005447B1"/>
    <w:rsid w:val="00554002"/>
    <w:rsid w:val="005640A4"/>
    <w:rsid w:val="0057256B"/>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58F7"/>
    <w:rsid w:val="0073232B"/>
    <w:rsid w:val="007644F6"/>
    <w:rsid w:val="00786143"/>
    <w:rsid w:val="00796F6B"/>
    <w:rsid w:val="007B279C"/>
    <w:rsid w:val="007B728F"/>
    <w:rsid w:val="007C4BB4"/>
    <w:rsid w:val="007D708F"/>
    <w:rsid w:val="007E79B2"/>
    <w:rsid w:val="007F6E5B"/>
    <w:rsid w:val="00804DF8"/>
    <w:rsid w:val="00810BB6"/>
    <w:rsid w:val="0081243D"/>
    <w:rsid w:val="008125C6"/>
    <w:rsid w:val="008555A6"/>
    <w:rsid w:val="008733D0"/>
    <w:rsid w:val="00874745"/>
    <w:rsid w:val="00876C3C"/>
    <w:rsid w:val="00882227"/>
    <w:rsid w:val="008A1201"/>
    <w:rsid w:val="008A1972"/>
    <w:rsid w:val="008B75CD"/>
    <w:rsid w:val="008D1FF7"/>
    <w:rsid w:val="008F5ADE"/>
    <w:rsid w:val="009178E6"/>
    <w:rsid w:val="009238C8"/>
    <w:rsid w:val="009451CF"/>
    <w:rsid w:val="00963DA5"/>
    <w:rsid w:val="00975578"/>
    <w:rsid w:val="0097630B"/>
    <w:rsid w:val="009A7BAE"/>
    <w:rsid w:val="009B0842"/>
    <w:rsid w:val="009B230E"/>
    <w:rsid w:val="009B418F"/>
    <w:rsid w:val="009E097D"/>
    <w:rsid w:val="00A10542"/>
    <w:rsid w:val="00A251CC"/>
    <w:rsid w:val="00A30FFE"/>
    <w:rsid w:val="00A53AAC"/>
    <w:rsid w:val="00A736E7"/>
    <w:rsid w:val="00A90E45"/>
    <w:rsid w:val="00A97844"/>
    <w:rsid w:val="00AA1B8A"/>
    <w:rsid w:val="00AC7A33"/>
    <w:rsid w:val="00AE50BC"/>
    <w:rsid w:val="00B04DF7"/>
    <w:rsid w:val="00B17ACF"/>
    <w:rsid w:val="00B31582"/>
    <w:rsid w:val="00B346FF"/>
    <w:rsid w:val="00B402BC"/>
    <w:rsid w:val="00B4072B"/>
    <w:rsid w:val="00B52F4A"/>
    <w:rsid w:val="00B742CE"/>
    <w:rsid w:val="00B80321"/>
    <w:rsid w:val="00B83328"/>
    <w:rsid w:val="00B8758B"/>
    <w:rsid w:val="00B961CE"/>
    <w:rsid w:val="00BB1335"/>
    <w:rsid w:val="00BB1F24"/>
    <w:rsid w:val="00BB37C6"/>
    <w:rsid w:val="00BD127F"/>
    <w:rsid w:val="00BD4B03"/>
    <w:rsid w:val="00BE3A8C"/>
    <w:rsid w:val="00BF0C78"/>
    <w:rsid w:val="00C313E0"/>
    <w:rsid w:val="00C74645"/>
    <w:rsid w:val="00C87E99"/>
    <w:rsid w:val="00C91C31"/>
    <w:rsid w:val="00CA5F5C"/>
    <w:rsid w:val="00CB50E9"/>
    <w:rsid w:val="00CC338A"/>
    <w:rsid w:val="00CC7693"/>
    <w:rsid w:val="00CD5B88"/>
    <w:rsid w:val="00CE2746"/>
    <w:rsid w:val="00D11FCD"/>
    <w:rsid w:val="00D45296"/>
    <w:rsid w:val="00D472A5"/>
    <w:rsid w:val="00D64EDE"/>
    <w:rsid w:val="00D75F5E"/>
    <w:rsid w:val="00DA2CB4"/>
    <w:rsid w:val="00DA2DC4"/>
    <w:rsid w:val="00DB3143"/>
    <w:rsid w:val="00DC0C9E"/>
    <w:rsid w:val="00DC389A"/>
    <w:rsid w:val="00DD3210"/>
    <w:rsid w:val="00DE199C"/>
    <w:rsid w:val="00DE3615"/>
    <w:rsid w:val="00DE39B4"/>
    <w:rsid w:val="00DE3B74"/>
    <w:rsid w:val="00DF54A3"/>
    <w:rsid w:val="00E0799B"/>
    <w:rsid w:val="00E24E14"/>
    <w:rsid w:val="00E471A6"/>
    <w:rsid w:val="00E57C21"/>
    <w:rsid w:val="00E95463"/>
    <w:rsid w:val="00EB6275"/>
    <w:rsid w:val="00EC1019"/>
    <w:rsid w:val="00ED6BC6"/>
    <w:rsid w:val="00F26905"/>
    <w:rsid w:val="00F40CA7"/>
    <w:rsid w:val="00F71BB1"/>
    <w:rsid w:val="00F97644"/>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584334"/>
    <w:rPr>
      <w:rFonts w:ascii="Arial" w:hAnsi="Arial"/>
      <w:sz w:val="28"/>
      <w:lang w:eastAsia="en-US"/>
    </w:rPr>
  </w:style>
  <w:style w:type="character" w:customStyle="1" w:styleId="41">
    <w:name w:val="标题 4 字符"/>
    <w:link w:val="40"/>
    <w:rPr>
      <w:rFonts w:ascii="Arial" w:hAnsi="Arial"/>
      <w:sz w:val="24"/>
      <w:lang w:eastAsia="en-US"/>
    </w:rPr>
  </w:style>
  <w:style w:type="character" w:customStyle="1" w:styleId="50">
    <w:name w:val="标题 5 字符"/>
    <w:basedOn w:val="a0"/>
    <w:link w:val="5"/>
    <w:rPr>
      <w:rFonts w:ascii="Arial" w:hAnsi="Arial"/>
      <w:sz w:val="22"/>
      <w:lang w:eastAsia="en-US"/>
    </w:rPr>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Pr>
      <w:rFonts w:ascii="Courier New" w:hAnsi="Courier New"/>
      <w:noProof/>
      <w:sz w:val="16"/>
      <w:lang w:eastAsia="en-US" w:bidi="ar-SA"/>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character" w:customStyle="1" w:styleId="EXCar">
    <w:name w:val="EX Car"/>
    <w:link w:val="EX"/>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character" w:customStyle="1" w:styleId="B1Char">
    <w:name w:val="B1 Char"/>
    <w:link w:val="B1"/>
    <w:qFormat/>
    <w:rPr>
      <w:lang w:eastAsia="en-US"/>
    </w:r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paragraph" w:styleId="ab">
    <w:name w:val="Revision"/>
    <w:hidden/>
    <w:uiPriority w:val="99"/>
    <w:semiHidden/>
    <w:rPr>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e">
    <w:name w:val="脚注文本 字符"/>
    <w:basedOn w:val="a0"/>
    <w:link w:val="af"/>
    <w:semiHidden/>
    <w:rsid w:val="00584334"/>
    <w:rPr>
      <w:rFonts w:eastAsia="宋体"/>
      <w:sz w:val="16"/>
      <w:lang w:eastAsia="en-US"/>
    </w:rPr>
  </w:style>
  <w:style w:type="paragraph" w:styleId="af">
    <w:name w:val="footnote text"/>
    <w:basedOn w:val="a"/>
    <w:link w:val="ae"/>
    <w:semiHidden/>
    <w:rsid w:val="00584334"/>
    <w:pPr>
      <w:keepLines/>
      <w:spacing w:after="0"/>
      <w:ind w:left="454" w:hanging="454"/>
    </w:pPr>
    <w:rPr>
      <w:rFonts w:eastAsia="宋体"/>
      <w:sz w:val="16"/>
    </w:rPr>
  </w:style>
  <w:style w:type="character" w:customStyle="1" w:styleId="af0">
    <w:name w:val="批注文字 字符"/>
    <w:basedOn w:val="a0"/>
    <w:link w:val="af1"/>
    <w:semiHidden/>
    <w:rsid w:val="00584334"/>
    <w:rPr>
      <w:rFonts w:eastAsia="宋体"/>
      <w:lang w:eastAsia="en-US"/>
    </w:rPr>
  </w:style>
  <w:style w:type="paragraph" w:styleId="af1">
    <w:name w:val="annotation text"/>
    <w:basedOn w:val="a"/>
    <w:link w:val="af0"/>
    <w:semiHidden/>
    <w:rsid w:val="00584334"/>
    <w:rPr>
      <w:rFonts w:eastAsia="宋体"/>
    </w:rPr>
  </w:style>
  <w:style w:type="character" w:customStyle="1" w:styleId="af2">
    <w:name w:val="批注主题 字符"/>
    <w:basedOn w:val="af0"/>
    <w:link w:val="af3"/>
    <w:semiHidden/>
    <w:rsid w:val="00584334"/>
    <w:rPr>
      <w:rFonts w:eastAsia="宋体"/>
      <w:b/>
      <w:bCs/>
      <w:lang w:eastAsia="en-US"/>
    </w:rPr>
  </w:style>
  <w:style w:type="paragraph" w:styleId="af3">
    <w:name w:val="annotation subject"/>
    <w:basedOn w:val="af1"/>
    <w:next w:val="af1"/>
    <w:link w:val="af2"/>
    <w:semiHidden/>
    <w:rsid w:val="00584334"/>
    <w:rPr>
      <w:b/>
      <w:bCs/>
    </w:rPr>
  </w:style>
  <w:style w:type="paragraph" w:styleId="51">
    <w:name w:val="List Bullet 5"/>
    <w:basedOn w:val="4"/>
    <w:rsid w:val="00D64EDE"/>
    <w:pPr>
      <w:numPr>
        <w:numId w:val="0"/>
      </w:numPr>
      <w:ind w:left="1702" w:hanging="284"/>
      <w:contextualSpacing w:val="0"/>
    </w:pPr>
    <w:rPr>
      <w:rFonts w:eastAsiaTheme="minorEastAsia"/>
    </w:rPr>
  </w:style>
  <w:style w:type="paragraph" w:styleId="4">
    <w:name w:val="List Bullet 4"/>
    <w:basedOn w:val="a"/>
    <w:semiHidden/>
    <w:unhideWhenUsed/>
    <w:rsid w:val="00D64EDE"/>
    <w:pPr>
      <w:numPr>
        <w:numId w:val="1"/>
      </w:numPr>
      <w:tabs>
        <w:tab w:val="num" w:pos="1620"/>
      </w:tabs>
      <w:ind w:leftChars="600" w:left="1620" w:hangingChars="200" w:hanging="360"/>
      <w:contextualSpacing/>
    </w:pPr>
  </w:style>
  <w:style w:type="character" w:styleId="af4">
    <w:name w:val="annotation reference"/>
    <w:basedOn w:val="a0"/>
    <w:semiHidden/>
    <w:unhideWhenUsed/>
    <w:rsid w:val="005A0BA0"/>
    <w:rPr>
      <w:sz w:val="21"/>
      <w:szCs w:val="21"/>
    </w:rPr>
  </w:style>
  <w:style w:type="character" w:customStyle="1" w:styleId="EWChar">
    <w:name w:val="EW Char"/>
    <w:link w:val="EW"/>
    <w:locked/>
    <w:rsid w:val="009B23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oleObject" Target="embeddings/oleObject1.bin"/><Relationship Id="rId48" Type="http://schemas.microsoft.com/office/2018/08/relationships/commentsExtensible" Target="commentsExtensi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B009D-C0FF-47AE-8474-A7F1BCB7F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15737</Words>
  <Characters>89707</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105234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2022-05-27T04:29:00Z</dcterms:created>
  <dcterms:modified xsi:type="dcterms:W3CDTF">2022-05-27T04:29:00Z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