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BEF6B9D" w:rsidR="00CE57B7" w:rsidRDefault="003319AF" w:rsidP="003353D2">
            <w:pPr>
              <w:pStyle w:val="ZA"/>
              <w:framePr w:w="0" w:hRule="auto" w:wrap="auto" w:vAnchor="margin" w:hAnchor="text" w:yAlign="inline"/>
            </w:pPr>
            <w:bookmarkStart w:id="0" w:name="page1"/>
            <w:r>
              <w:rPr>
                <w:sz w:val="64"/>
              </w:rPr>
              <w:t>3GPP</w:t>
            </w:r>
            <w:bookmarkStart w:id="1" w:name="_GoBack"/>
            <w:bookmarkEnd w:id="1"/>
            <w:r>
              <w:rPr>
                <w:sz w:val="64"/>
              </w:rPr>
              <w:t xml:space="preserve"> TS 29.257 </w:t>
            </w:r>
            <w:r>
              <w:t>V</w:t>
            </w:r>
            <w:r w:rsidR="00B97135">
              <w:t>1</w:t>
            </w:r>
            <w:r>
              <w:t>.</w:t>
            </w:r>
            <w:r w:rsidR="003353D2">
              <w:t>2</w:t>
            </w:r>
            <w:r>
              <w:t xml:space="preserve">.0 </w:t>
            </w:r>
            <w:r>
              <w:rPr>
                <w:sz w:val="32"/>
              </w:rPr>
              <w:t>(202</w:t>
            </w:r>
            <w:r w:rsidR="00F308AF">
              <w:rPr>
                <w:sz w:val="32"/>
              </w:rPr>
              <w:t>2</w:t>
            </w:r>
            <w:r>
              <w:rPr>
                <w:sz w:val="32"/>
              </w:rPr>
              <w:t>-</w:t>
            </w:r>
            <w:r w:rsidR="00F308AF">
              <w:rPr>
                <w:sz w:val="32"/>
              </w:rPr>
              <w:t>0</w:t>
            </w:r>
            <w:r w:rsidR="003353D2">
              <w:rPr>
                <w:sz w:val="32"/>
              </w:rPr>
              <w:t>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pPr>
        <w:pStyle w:val="TT"/>
      </w:pPr>
      <w:r>
        <w:br w:type="page"/>
      </w:r>
      <w:bookmarkStart w:id="9" w:name="tableOfContents"/>
      <w:bookmarkEnd w:id="9"/>
      <w:r>
        <w:lastRenderedPageBreak/>
        <w:t>Contents</w:t>
      </w:r>
    </w:p>
    <w:p w14:paraId="3A1028C7" w14:textId="77777777" w:rsidR="0078786E"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8786E">
        <w:t>Foreword</w:t>
      </w:r>
      <w:r w:rsidR="0078786E">
        <w:tab/>
      </w:r>
      <w:r w:rsidR="0078786E">
        <w:fldChar w:fldCharType="begin"/>
      </w:r>
      <w:r w:rsidR="0078786E">
        <w:instrText xml:space="preserve"> PAGEREF _Toc97039847 \h </w:instrText>
      </w:r>
      <w:r w:rsidR="0078786E">
        <w:fldChar w:fldCharType="separate"/>
      </w:r>
      <w:r w:rsidR="0078786E">
        <w:t>6</w:t>
      </w:r>
      <w:r w:rsidR="0078786E">
        <w:fldChar w:fldCharType="end"/>
      </w:r>
    </w:p>
    <w:p w14:paraId="18F9296C" w14:textId="77777777" w:rsidR="0078786E" w:rsidRDefault="0078786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r>
        <w:fldChar w:fldCharType="separate"/>
      </w:r>
      <w:r>
        <w:t>8</w:t>
      </w:r>
      <w:r>
        <w:fldChar w:fldCharType="end"/>
      </w:r>
    </w:p>
    <w:p w14:paraId="29B6C085" w14:textId="77777777" w:rsidR="0078786E" w:rsidRDefault="0078786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r>
        <w:fldChar w:fldCharType="separate"/>
      </w:r>
      <w:r>
        <w:t>8</w:t>
      </w:r>
      <w:r>
        <w:fldChar w:fldCharType="end"/>
      </w:r>
    </w:p>
    <w:p w14:paraId="63046F34" w14:textId="77777777" w:rsidR="0078786E" w:rsidRDefault="0078786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r>
        <w:fldChar w:fldCharType="separate"/>
      </w:r>
      <w:r>
        <w:t>8</w:t>
      </w:r>
      <w:r>
        <w:fldChar w:fldCharType="end"/>
      </w:r>
    </w:p>
    <w:p w14:paraId="3C2B0345" w14:textId="77777777" w:rsidR="0078786E" w:rsidRDefault="0078786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r>
        <w:fldChar w:fldCharType="separate"/>
      </w:r>
      <w:r>
        <w:t>8</w:t>
      </w:r>
      <w:r>
        <w:fldChar w:fldCharType="end"/>
      </w:r>
    </w:p>
    <w:p w14:paraId="59293EB0" w14:textId="77777777" w:rsidR="0078786E" w:rsidRDefault="0078786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r>
        <w:fldChar w:fldCharType="separate"/>
      </w:r>
      <w:r>
        <w:t>9</w:t>
      </w:r>
      <w:r>
        <w:fldChar w:fldCharType="end"/>
      </w:r>
    </w:p>
    <w:p w14:paraId="1E56D0DD" w14:textId="77777777" w:rsidR="0078786E" w:rsidRDefault="0078786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r>
        <w:fldChar w:fldCharType="separate"/>
      </w:r>
      <w:r>
        <w:t>9</w:t>
      </w:r>
      <w:r>
        <w:fldChar w:fldCharType="end"/>
      </w:r>
    </w:p>
    <w:p w14:paraId="0397697C" w14:textId="77777777" w:rsidR="0078786E" w:rsidRDefault="0078786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r>
        <w:fldChar w:fldCharType="separate"/>
      </w:r>
      <w:r>
        <w:t>9</w:t>
      </w:r>
      <w:r>
        <w:fldChar w:fldCharType="end"/>
      </w:r>
    </w:p>
    <w:p w14:paraId="62B65A30" w14:textId="77777777" w:rsidR="0078786E" w:rsidRDefault="0078786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r>
        <w:fldChar w:fldCharType="separate"/>
      </w:r>
      <w:r>
        <w:t>10</w:t>
      </w:r>
      <w:r>
        <w:fldChar w:fldCharType="end"/>
      </w:r>
    </w:p>
    <w:p w14:paraId="08AEE0B9" w14:textId="77777777" w:rsidR="0078786E" w:rsidRDefault="0078786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r>
        <w:fldChar w:fldCharType="separate"/>
      </w:r>
      <w:r>
        <w:t>10</w:t>
      </w:r>
      <w:r>
        <w:fldChar w:fldCharType="end"/>
      </w:r>
    </w:p>
    <w:p w14:paraId="37EFC14B" w14:textId="77777777" w:rsidR="0078786E" w:rsidRDefault="0078786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r>
        <w:fldChar w:fldCharType="separate"/>
      </w:r>
      <w:r>
        <w:t>10</w:t>
      </w:r>
      <w:r>
        <w:fldChar w:fldCharType="end"/>
      </w:r>
    </w:p>
    <w:p w14:paraId="03D73AE8" w14:textId="77777777" w:rsidR="0078786E" w:rsidRDefault="0078786E">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r>
        <w:fldChar w:fldCharType="separate"/>
      </w:r>
      <w:r>
        <w:t>10</w:t>
      </w:r>
      <w:r>
        <w:fldChar w:fldCharType="end"/>
      </w:r>
    </w:p>
    <w:p w14:paraId="72FB95E5" w14:textId="77777777" w:rsidR="0078786E" w:rsidRDefault="0078786E">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r>
        <w:fldChar w:fldCharType="separate"/>
      </w:r>
      <w:r>
        <w:t>11</w:t>
      </w:r>
      <w:r>
        <w:fldChar w:fldCharType="end"/>
      </w:r>
    </w:p>
    <w:p w14:paraId="38B25433" w14:textId="77777777" w:rsidR="0078786E" w:rsidRDefault="0078786E">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r>
        <w:fldChar w:fldCharType="separate"/>
      </w:r>
      <w:r>
        <w:t>11</w:t>
      </w:r>
      <w:r>
        <w:fldChar w:fldCharType="end"/>
      </w:r>
    </w:p>
    <w:p w14:paraId="2C54F27C" w14:textId="77777777" w:rsidR="0078786E" w:rsidRDefault="0078786E">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r>
        <w:fldChar w:fldCharType="separate"/>
      </w:r>
      <w:r>
        <w:t>11</w:t>
      </w:r>
      <w:r>
        <w:fldChar w:fldCharType="end"/>
      </w:r>
    </w:p>
    <w:p w14:paraId="51E73D3D" w14:textId="77777777" w:rsidR="0078786E" w:rsidRDefault="0078786E">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r>
        <w:fldChar w:fldCharType="separate"/>
      </w:r>
      <w:r>
        <w:t>11</w:t>
      </w:r>
      <w:r>
        <w:fldChar w:fldCharType="end"/>
      </w:r>
    </w:p>
    <w:p w14:paraId="2F251DDC" w14:textId="77777777" w:rsidR="0078786E" w:rsidRDefault="0078786E">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r>
        <w:fldChar w:fldCharType="separate"/>
      </w:r>
      <w:r>
        <w:t>11</w:t>
      </w:r>
      <w:r>
        <w:fldChar w:fldCharType="end"/>
      </w:r>
    </w:p>
    <w:p w14:paraId="3DF74C73" w14:textId="77777777" w:rsidR="0078786E" w:rsidRDefault="0078786E">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r>
        <w:fldChar w:fldCharType="separate"/>
      </w:r>
      <w:r>
        <w:t>12</w:t>
      </w:r>
      <w:r>
        <w:fldChar w:fldCharType="end"/>
      </w:r>
    </w:p>
    <w:p w14:paraId="533CB536" w14:textId="77777777" w:rsidR="0078786E" w:rsidRDefault="0078786E">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r>
        <w:fldChar w:fldCharType="separate"/>
      </w:r>
      <w:r>
        <w:t>12</w:t>
      </w:r>
      <w:r>
        <w:fldChar w:fldCharType="end"/>
      </w:r>
    </w:p>
    <w:p w14:paraId="5B00C5DC" w14:textId="77777777" w:rsidR="0078786E" w:rsidRDefault="0078786E">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r>
        <w:fldChar w:fldCharType="separate"/>
      </w:r>
      <w:r>
        <w:t>13</w:t>
      </w:r>
      <w:r>
        <w:fldChar w:fldCharType="end"/>
      </w:r>
    </w:p>
    <w:p w14:paraId="47B382AE" w14:textId="77777777" w:rsidR="0078786E" w:rsidRDefault="0078786E">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r>
        <w:fldChar w:fldCharType="separate"/>
      </w:r>
      <w:r>
        <w:t>13</w:t>
      </w:r>
      <w:r>
        <w:fldChar w:fldCharType="end"/>
      </w:r>
    </w:p>
    <w:p w14:paraId="4CA92D6B" w14:textId="77777777" w:rsidR="0078786E" w:rsidRDefault="0078786E">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r>
        <w:fldChar w:fldCharType="separate"/>
      </w:r>
      <w:r>
        <w:t>14</w:t>
      </w:r>
      <w:r>
        <w:fldChar w:fldCharType="end"/>
      </w:r>
    </w:p>
    <w:p w14:paraId="11404468" w14:textId="77777777" w:rsidR="0078786E" w:rsidRDefault="0078786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r>
        <w:fldChar w:fldCharType="separate"/>
      </w:r>
      <w:r>
        <w:t>15</w:t>
      </w:r>
      <w:r>
        <w:fldChar w:fldCharType="end"/>
      </w:r>
    </w:p>
    <w:p w14:paraId="698CF7C9" w14:textId="77777777" w:rsidR="0078786E" w:rsidRDefault="0078786E">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r>
        <w:fldChar w:fldCharType="separate"/>
      </w:r>
      <w:r>
        <w:t>15</w:t>
      </w:r>
      <w:r>
        <w:fldChar w:fldCharType="end"/>
      </w:r>
    </w:p>
    <w:p w14:paraId="600AC816" w14:textId="77777777" w:rsidR="0078786E" w:rsidRDefault="0078786E">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r>
        <w:fldChar w:fldCharType="separate"/>
      </w:r>
      <w:r>
        <w:t>15</w:t>
      </w:r>
      <w:r>
        <w:fldChar w:fldCharType="end"/>
      </w:r>
    </w:p>
    <w:p w14:paraId="18AAEDAE" w14:textId="77777777" w:rsidR="0078786E" w:rsidRDefault="0078786E">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r>
        <w:fldChar w:fldCharType="separate"/>
      </w:r>
      <w:r>
        <w:t>15</w:t>
      </w:r>
      <w:r>
        <w:fldChar w:fldCharType="end"/>
      </w:r>
    </w:p>
    <w:p w14:paraId="706CDF16" w14:textId="77777777" w:rsidR="0078786E" w:rsidRDefault="0078786E">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r>
        <w:fldChar w:fldCharType="separate"/>
      </w:r>
      <w:r>
        <w:t>16</w:t>
      </w:r>
      <w:r>
        <w:fldChar w:fldCharType="end"/>
      </w:r>
    </w:p>
    <w:p w14:paraId="1BB735A6" w14:textId="77777777" w:rsidR="0078786E" w:rsidRDefault="0078786E">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r>
        <w:fldChar w:fldCharType="separate"/>
      </w:r>
      <w:r>
        <w:t>16</w:t>
      </w:r>
      <w:r>
        <w:fldChar w:fldCharType="end"/>
      </w:r>
    </w:p>
    <w:p w14:paraId="5E91CF16" w14:textId="77777777" w:rsidR="0078786E" w:rsidRDefault="0078786E">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r>
        <w:fldChar w:fldCharType="separate"/>
      </w:r>
      <w:r>
        <w:t>16</w:t>
      </w:r>
      <w:r>
        <w:fldChar w:fldCharType="end"/>
      </w:r>
    </w:p>
    <w:p w14:paraId="1AC25829" w14:textId="77777777" w:rsidR="0078786E" w:rsidRDefault="0078786E">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r>
        <w:fldChar w:fldCharType="separate"/>
      </w:r>
      <w:r>
        <w:t>17</w:t>
      </w:r>
      <w:r>
        <w:fldChar w:fldCharType="end"/>
      </w:r>
    </w:p>
    <w:p w14:paraId="2CBCD637" w14:textId="77777777" w:rsidR="0078786E" w:rsidRDefault="0078786E">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r>
        <w:fldChar w:fldCharType="separate"/>
      </w:r>
      <w:r>
        <w:t>17</w:t>
      </w:r>
      <w:r>
        <w:fldChar w:fldCharType="end"/>
      </w:r>
    </w:p>
    <w:p w14:paraId="6372D418" w14:textId="77777777" w:rsidR="0078786E" w:rsidRDefault="0078786E">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r>
        <w:fldChar w:fldCharType="separate"/>
      </w:r>
      <w:r>
        <w:t>17</w:t>
      </w:r>
      <w:r>
        <w:fldChar w:fldCharType="end"/>
      </w:r>
    </w:p>
    <w:p w14:paraId="473F8DEF" w14:textId="77777777" w:rsidR="0078786E" w:rsidRDefault="0078786E">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r>
        <w:fldChar w:fldCharType="separate"/>
      </w:r>
      <w:r>
        <w:t>18</w:t>
      </w:r>
      <w:r>
        <w:fldChar w:fldCharType="end"/>
      </w:r>
    </w:p>
    <w:p w14:paraId="6C34F545" w14:textId="77777777" w:rsidR="0078786E" w:rsidRDefault="0078786E">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r>
        <w:fldChar w:fldCharType="separate"/>
      </w:r>
      <w:r>
        <w:t>18</w:t>
      </w:r>
      <w:r>
        <w:fldChar w:fldCharType="end"/>
      </w:r>
    </w:p>
    <w:p w14:paraId="46B2440A" w14:textId="77777777" w:rsidR="0078786E" w:rsidRDefault="0078786E">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r>
        <w:fldChar w:fldCharType="separate"/>
      </w:r>
      <w:r>
        <w:t>18</w:t>
      </w:r>
      <w:r>
        <w:fldChar w:fldCharType="end"/>
      </w:r>
    </w:p>
    <w:p w14:paraId="3FE903BB" w14:textId="77777777" w:rsidR="0078786E" w:rsidRDefault="0078786E">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r>
        <w:fldChar w:fldCharType="separate"/>
      </w:r>
      <w:r>
        <w:t>18</w:t>
      </w:r>
      <w:r>
        <w:fldChar w:fldCharType="end"/>
      </w:r>
    </w:p>
    <w:p w14:paraId="6940FD70" w14:textId="77777777" w:rsidR="0078786E" w:rsidRDefault="0078786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r>
        <w:fldChar w:fldCharType="separate"/>
      </w:r>
      <w:r>
        <w:t>19</w:t>
      </w:r>
      <w:r>
        <w:fldChar w:fldCharType="end"/>
      </w:r>
    </w:p>
    <w:p w14:paraId="7D47B017" w14:textId="77777777" w:rsidR="0078786E" w:rsidRDefault="0078786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r>
        <w:fldChar w:fldCharType="separate"/>
      </w:r>
      <w:r>
        <w:t>19</w:t>
      </w:r>
      <w:r>
        <w:fldChar w:fldCharType="end"/>
      </w:r>
    </w:p>
    <w:p w14:paraId="423B4C9B" w14:textId="77777777" w:rsidR="0078786E" w:rsidRDefault="0078786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r>
        <w:fldChar w:fldCharType="separate"/>
      </w:r>
      <w:r>
        <w:t>19</w:t>
      </w:r>
      <w:r>
        <w:fldChar w:fldCharType="end"/>
      </w:r>
    </w:p>
    <w:p w14:paraId="77F69FA9" w14:textId="77777777" w:rsidR="0078786E" w:rsidRDefault="0078786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r>
        <w:fldChar w:fldCharType="separate"/>
      </w:r>
      <w:r>
        <w:t>19</w:t>
      </w:r>
      <w:r>
        <w:fldChar w:fldCharType="end"/>
      </w:r>
    </w:p>
    <w:p w14:paraId="4B580FEE" w14:textId="77777777" w:rsidR="0078786E" w:rsidRDefault="0078786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r>
        <w:fldChar w:fldCharType="separate"/>
      </w:r>
      <w:r>
        <w:t>19</w:t>
      </w:r>
      <w:r>
        <w:fldChar w:fldCharType="end"/>
      </w:r>
    </w:p>
    <w:p w14:paraId="0C67E8EB" w14:textId="77777777" w:rsidR="0078786E" w:rsidRDefault="0078786E">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r>
        <w:fldChar w:fldCharType="separate"/>
      </w:r>
      <w:r>
        <w:t>20</w:t>
      </w:r>
      <w:r>
        <w:fldChar w:fldCharType="end"/>
      </w:r>
    </w:p>
    <w:p w14:paraId="095F2F7B" w14:textId="77777777" w:rsidR="0078786E" w:rsidRDefault="0078786E">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r>
        <w:fldChar w:fldCharType="separate"/>
      </w:r>
      <w:r>
        <w:t>20</w:t>
      </w:r>
      <w:r>
        <w:fldChar w:fldCharType="end"/>
      </w:r>
    </w:p>
    <w:p w14:paraId="23AD2653" w14:textId="77777777" w:rsidR="0078786E" w:rsidRDefault="0078786E">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r>
        <w:fldChar w:fldCharType="separate"/>
      </w:r>
      <w:r>
        <w:t>20</w:t>
      </w:r>
      <w:r>
        <w:fldChar w:fldCharType="end"/>
      </w:r>
    </w:p>
    <w:p w14:paraId="44A4112C" w14:textId="77777777" w:rsidR="0078786E" w:rsidRDefault="0078786E">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r>
        <w:fldChar w:fldCharType="separate"/>
      </w:r>
      <w:r>
        <w:t>20</w:t>
      </w:r>
      <w:r>
        <w:fldChar w:fldCharType="end"/>
      </w:r>
    </w:p>
    <w:p w14:paraId="6533A8B6" w14:textId="77777777" w:rsidR="0078786E" w:rsidRDefault="0078786E">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r>
        <w:fldChar w:fldCharType="separate"/>
      </w:r>
      <w:r>
        <w:t>20</w:t>
      </w:r>
      <w:r>
        <w:fldChar w:fldCharType="end"/>
      </w:r>
    </w:p>
    <w:p w14:paraId="09DC4542" w14:textId="77777777" w:rsidR="0078786E" w:rsidRDefault="0078786E">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r>
        <w:fldChar w:fldCharType="separate"/>
      </w:r>
      <w:r>
        <w:t>21</w:t>
      </w:r>
      <w:r>
        <w:fldChar w:fldCharType="end"/>
      </w:r>
    </w:p>
    <w:p w14:paraId="6259A11C" w14:textId="77777777" w:rsidR="0078786E" w:rsidRDefault="0078786E">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r>
        <w:fldChar w:fldCharType="separate"/>
      </w:r>
      <w:r>
        <w:t>21</w:t>
      </w:r>
      <w:r>
        <w:fldChar w:fldCharType="end"/>
      </w:r>
    </w:p>
    <w:p w14:paraId="2386887D" w14:textId="77777777" w:rsidR="0078786E" w:rsidRDefault="0078786E">
      <w:pPr>
        <w:pStyle w:val="TOC4"/>
        <w:rPr>
          <w:rFonts w:asciiTheme="minorHAnsi" w:eastAsiaTheme="minorEastAsia" w:hAnsiTheme="minorHAnsi" w:cstheme="minorBidi"/>
          <w:sz w:val="22"/>
          <w:szCs w:val="22"/>
          <w:lang w:val="en-US" w:eastAsia="zh-CN"/>
        </w:rPr>
      </w:pPr>
      <w:r w:rsidRPr="000E7385">
        <w:rPr>
          <w:lang w:val="en-US"/>
        </w:rPr>
        <w:t>6.1.5.2</w:t>
      </w:r>
      <w:r>
        <w:rPr>
          <w:rFonts w:asciiTheme="minorHAnsi" w:eastAsiaTheme="minorEastAsia" w:hAnsiTheme="minorHAnsi" w:cstheme="minorBidi"/>
          <w:sz w:val="22"/>
          <w:szCs w:val="22"/>
          <w:lang w:val="en-US" w:eastAsia="zh-CN"/>
        </w:rPr>
        <w:tab/>
      </w:r>
      <w:r w:rsidRPr="000E7385">
        <w:rPr>
          <w:lang w:val="en-US"/>
        </w:rPr>
        <w:t>C2 Operation Mode Management Completion Notification</w:t>
      </w:r>
      <w:r>
        <w:tab/>
      </w:r>
      <w:r>
        <w:fldChar w:fldCharType="begin"/>
      </w:r>
      <w:r>
        <w:instrText xml:space="preserve"> PAGEREF _Toc97039895 \h </w:instrText>
      </w:r>
      <w:r>
        <w:fldChar w:fldCharType="separate"/>
      </w:r>
      <w:r>
        <w:t>22</w:t>
      </w:r>
      <w:r>
        <w:fldChar w:fldCharType="end"/>
      </w:r>
    </w:p>
    <w:p w14:paraId="7B2EEAAA" w14:textId="77777777" w:rsidR="0078786E" w:rsidRDefault="0078786E">
      <w:pPr>
        <w:pStyle w:val="TOC5"/>
        <w:rPr>
          <w:rFonts w:asciiTheme="minorHAnsi" w:eastAsiaTheme="minorEastAsia" w:hAnsiTheme="minorHAnsi" w:cstheme="minorBidi"/>
          <w:sz w:val="22"/>
          <w:szCs w:val="22"/>
          <w:lang w:val="en-US" w:eastAsia="zh-CN"/>
        </w:rPr>
      </w:pPr>
      <w:r w:rsidRPr="000E7385">
        <w:rPr>
          <w:lang w:val="en-US"/>
        </w:rPr>
        <w:t>6.1.5.2.1</w:t>
      </w:r>
      <w:r>
        <w:rPr>
          <w:rFonts w:asciiTheme="minorHAnsi" w:eastAsiaTheme="minorEastAsia" w:hAnsiTheme="minorHAnsi" w:cstheme="minorBidi"/>
          <w:sz w:val="22"/>
          <w:szCs w:val="22"/>
          <w:lang w:val="en-US" w:eastAsia="zh-CN"/>
        </w:rPr>
        <w:tab/>
      </w:r>
      <w:r w:rsidRPr="000E7385">
        <w:rPr>
          <w:lang w:val="en-US"/>
        </w:rPr>
        <w:t>Description</w:t>
      </w:r>
      <w:r>
        <w:tab/>
      </w:r>
      <w:r>
        <w:fldChar w:fldCharType="begin"/>
      </w:r>
      <w:r>
        <w:instrText xml:space="preserve"> PAGEREF _Toc97039896 \h </w:instrText>
      </w:r>
      <w:r>
        <w:fldChar w:fldCharType="separate"/>
      </w:r>
      <w:r>
        <w:t>22</w:t>
      </w:r>
      <w:r>
        <w:fldChar w:fldCharType="end"/>
      </w:r>
    </w:p>
    <w:p w14:paraId="51ED71FE" w14:textId="77777777" w:rsidR="0078786E" w:rsidRDefault="0078786E">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r>
        <w:fldChar w:fldCharType="separate"/>
      </w:r>
      <w:r>
        <w:t>22</w:t>
      </w:r>
      <w:r>
        <w:fldChar w:fldCharType="end"/>
      </w:r>
    </w:p>
    <w:p w14:paraId="1D3B0F64" w14:textId="77777777" w:rsidR="0078786E" w:rsidRDefault="0078786E">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r>
        <w:fldChar w:fldCharType="separate"/>
      </w:r>
      <w:r>
        <w:t>22</w:t>
      </w:r>
      <w:r>
        <w:fldChar w:fldCharType="end"/>
      </w:r>
    </w:p>
    <w:p w14:paraId="7DCA3B4D" w14:textId="77777777" w:rsidR="0078786E" w:rsidRDefault="0078786E">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r>
        <w:fldChar w:fldCharType="separate"/>
      </w:r>
      <w:r>
        <w:t>22</w:t>
      </w:r>
      <w:r>
        <w:fldChar w:fldCharType="end"/>
      </w:r>
    </w:p>
    <w:p w14:paraId="52520038" w14:textId="77777777" w:rsidR="0078786E" w:rsidRDefault="0078786E">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r>
        <w:fldChar w:fldCharType="separate"/>
      </w:r>
      <w:r>
        <w:t>23</w:t>
      </w:r>
      <w:r>
        <w:fldChar w:fldCharType="end"/>
      </w:r>
    </w:p>
    <w:p w14:paraId="2EDF38F0" w14:textId="77777777" w:rsidR="0078786E" w:rsidRDefault="0078786E">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r>
        <w:fldChar w:fldCharType="separate"/>
      </w:r>
      <w:r>
        <w:t>23</w:t>
      </w:r>
      <w:r>
        <w:fldChar w:fldCharType="end"/>
      </w:r>
    </w:p>
    <w:p w14:paraId="44982BCD" w14:textId="77777777" w:rsidR="0078786E" w:rsidRDefault="0078786E">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r>
        <w:fldChar w:fldCharType="separate"/>
      </w:r>
      <w:r>
        <w:t>23</w:t>
      </w:r>
      <w:r>
        <w:fldChar w:fldCharType="end"/>
      </w:r>
    </w:p>
    <w:p w14:paraId="1CD51E6F" w14:textId="77777777" w:rsidR="0078786E" w:rsidRDefault="0078786E">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r>
        <w:fldChar w:fldCharType="separate"/>
      </w:r>
      <w:r>
        <w:t>23</w:t>
      </w:r>
      <w:r>
        <w:fldChar w:fldCharType="end"/>
      </w:r>
    </w:p>
    <w:p w14:paraId="36FD3C53" w14:textId="77777777" w:rsidR="0078786E" w:rsidRDefault="0078786E">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r>
        <w:fldChar w:fldCharType="separate"/>
      </w:r>
      <w:r>
        <w:t>23</w:t>
      </w:r>
      <w:r>
        <w:fldChar w:fldCharType="end"/>
      </w:r>
    </w:p>
    <w:p w14:paraId="2C00183E" w14:textId="77777777" w:rsidR="0078786E" w:rsidRDefault="0078786E">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r>
        <w:fldChar w:fldCharType="separate"/>
      </w:r>
      <w:r>
        <w:t>24</w:t>
      </w:r>
      <w:r>
        <w:fldChar w:fldCharType="end"/>
      </w:r>
    </w:p>
    <w:p w14:paraId="1AAEBF11" w14:textId="77777777" w:rsidR="0078786E" w:rsidRDefault="0078786E">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r>
        <w:fldChar w:fldCharType="separate"/>
      </w:r>
      <w:r>
        <w:t>24</w:t>
      </w:r>
      <w:r>
        <w:fldChar w:fldCharType="end"/>
      </w:r>
    </w:p>
    <w:p w14:paraId="3CE4C006" w14:textId="77777777" w:rsidR="0078786E" w:rsidRDefault="0078786E">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r>
        <w:fldChar w:fldCharType="separate"/>
      </w:r>
      <w:r>
        <w:t>24</w:t>
      </w:r>
      <w:r>
        <w:fldChar w:fldCharType="end"/>
      </w:r>
    </w:p>
    <w:p w14:paraId="2EA77FA5" w14:textId="77777777" w:rsidR="0078786E" w:rsidRDefault="0078786E">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r>
        <w:fldChar w:fldCharType="separate"/>
      </w:r>
      <w:r>
        <w:t>25</w:t>
      </w:r>
      <w:r>
        <w:fldChar w:fldCharType="end"/>
      </w:r>
    </w:p>
    <w:p w14:paraId="6AD8B222" w14:textId="77777777" w:rsidR="0078786E" w:rsidRDefault="0078786E">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r>
        <w:fldChar w:fldCharType="separate"/>
      </w:r>
      <w:r>
        <w:t>25</w:t>
      </w:r>
      <w:r>
        <w:fldChar w:fldCharType="end"/>
      </w:r>
    </w:p>
    <w:p w14:paraId="1636B059" w14:textId="77777777" w:rsidR="0078786E" w:rsidRDefault="0078786E">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r>
        <w:fldChar w:fldCharType="separate"/>
      </w:r>
      <w:r>
        <w:t>26</w:t>
      </w:r>
      <w:r>
        <w:fldChar w:fldCharType="end"/>
      </w:r>
    </w:p>
    <w:p w14:paraId="4B1812AF" w14:textId="77777777" w:rsidR="0078786E" w:rsidRDefault="0078786E">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r>
        <w:fldChar w:fldCharType="separate"/>
      </w:r>
      <w:r>
        <w:t>26</w:t>
      </w:r>
      <w:r>
        <w:fldChar w:fldCharType="end"/>
      </w:r>
    </w:p>
    <w:p w14:paraId="7591A0EF"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r>
        <w:fldChar w:fldCharType="separate"/>
      </w:r>
      <w:r>
        <w:t>27</w:t>
      </w:r>
      <w:r>
        <w:fldChar w:fldCharType="end"/>
      </w:r>
    </w:p>
    <w:p w14:paraId="6ED7D719" w14:textId="77777777" w:rsidR="0078786E" w:rsidRDefault="0078786E">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r>
        <w:fldChar w:fldCharType="separate"/>
      </w:r>
      <w:r>
        <w:t>27</w:t>
      </w:r>
      <w:r>
        <w:fldChar w:fldCharType="end"/>
      </w:r>
    </w:p>
    <w:p w14:paraId="6963D809" w14:textId="77777777" w:rsidR="0078786E" w:rsidRDefault="0078786E">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r>
        <w:fldChar w:fldCharType="separate"/>
      </w:r>
      <w:r>
        <w:t>28</w:t>
      </w:r>
      <w:r>
        <w:fldChar w:fldCharType="end"/>
      </w:r>
    </w:p>
    <w:p w14:paraId="3663B826" w14:textId="77777777" w:rsidR="0078786E" w:rsidRDefault="0078786E">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r>
        <w:fldChar w:fldCharType="separate"/>
      </w:r>
      <w:r>
        <w:t>29</w:t>
      </w:r>
      <w:r>
        <w:fldChar w:fldCharType="end"/>
      </w:r>
    </w:p>
    <w:p w14:paraId="2A9C4C58" w14:textId="77777777" w:rsidR="0078786E" w:rsidRDefault="0078786E">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r>
        <w:fldChar w:fldCharType="separate"/>
      </w:r>
      <w:r>
        <w:t>29</w:t>
      </w:r>
      <w:r>
        <w:fldChar w:fldCharType="end"/>
      </w:r>
    </w:p>
    <w:p w14:paraId="49298AD5" w14:textId="77777777" w:rsidR="0078786E" w:rsidRDefault="0078786E">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r>
        <w:fldChar w:fldCharType="separate"/>
      </w:r>
      <w:r>
        <w:t>30</w:t>
      </w:r>
      <w:r>
        <w:fldChar w:fldCharType="end"/>
      </w:r>
    </w:p>
    <w:p w14:paraId="59BFF66D" w14:textId="77777777" w:rsidR="0078786E" w:rsidRDefault="0078786E">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r>
        <w:fldChar w:fldCharType="separate"/>
      </w:r>
      <w:r>
        <w:t>30</w:t>
      </w:r>
      <w:r>
        <w:fldChar w:fldCharType="end"/>
      </w:r>
    </w:p>
    <w:p w14:paraId="345DA6C3" w14:textId="77777777" w:rsidR="0078786E" w:rsidRDefault="0078786E">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r>
        <w:fldChar w:fldCharType="separate"/>
      </w:r>
      <w:r>
        <w:t>30</w:t>
      </w:r>
      <w:r>
        <w:fldChar w:fldCharType="end"/>
      </w:r>
    </w:p>
    <w:p w14:paraId="07D367A7" w14:textId="77777777" w:rsidR="0078786E" w:rsidRDefault="0078786E">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r>
        <w:fldChar w:fldCharType="separate"/>
      </w:r>
      <w:r>
        <w:t>31</w:t>
      </w:r>
      <w:r>
        <w:fldChar w:fldCharType="end"/>
      </w:r>
    </w:p>
    <w:p w14:paraId="543C18DB" w14:textId="77777777" w:rsidR="0078786E" w:rsidRDefault="0078786E">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r>
        <w:fldChar w:fldCharType="separate"/>
      </w:r>
      <w:r>
        <w:t>31</w:t>
      </w:r>
      <w:r>
        <w:fldChar w:fldCharType="end"/>
      </w:r>
    </w:p>
    <w:p w14:paraId="20926353" w14:textId="77777777" w:rsidR="0078786E" w:rsidRDefault="0078786E">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r>
        <w:fldChar w:fldCharType="separate"/>
      </w:r>
      <w:r>
        <w:t>31</w:t>
      </w:r>
      <w:r>
        <w:fldChar w:fldCharType="end"/>
      </w:r>
    </w:p>
    <w:p w14:paraId="2AF931DC" w14:textId="77777777" w:rsidR="0078786E" w:rsidRDefault="0078786E">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r>
        <w:fldChar w:fldCharType="separate"/>
      </w:r>
      <w:r>
        <w:t>32</w:t>
      </w:r>
      <w:r>
        <w:fldChar w:fldCharType="end"/>
      </w:r>
    </w:p>
    <w:p w14:paraId="34FA7C12"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r>
        <w:fldChar w:fldCharType="separate"/>
      </w:r>
      <w:r>
        <w:t>32</w:t>
      </w:r>
      <w:r>
        <w:fldChar w:fldCharType="end"/>
      </w:r>
    </w:p>
    <w:p w14:paraId="08768C65" w14:textId="77777777" w:rsidR="0078786E" w:rsidRDefault="0078786E">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r>
        <w:fldChar w:fldCharType="separate"/>
      </w:r>
      <w:r>
        <w:t>32</w:t>
      </w:r>
      <w:r>
        <w:fldChar w:fldCharType="end"/>
      </w:r>
    </w:p>
    <w:p w14:paraId="46F4A79A" w14:textId="77777777" w:rsidR="0078786E" w:rsidRDefault="0078786E">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r>
        <w:fldChar w:fldCharType="separate"/>
      </w:r>
      <w:r>
        <w:t>32</w:t>
      </w:r>
      <w:r>
        <w:fldChar w:fldCharType="end"/>
      </w:r>
    </w:p>
    <w:p w14:paraId="32CE9F87" w14:textId="77777777" w:rsidR="0078786E" w:rsidRDefault="0078786E">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r>
        <w:fldChar w:fldCharType="separate"/>
      </w:r>
      <w:r>
        <w:t>32</w:t>
      </w:r>
      <w:r>
        <w:fldChar w:fldCharType="end"/>
      </w:r>
    </w:p>
    <w:p w14:paraId="3BCADD0D" w14:textId="77777777" w:rsidR="0078786E" w:rsidRDefault="0078786E">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r>
        <w:fldChar w:fldCharType="separate"/>
      </w:r>
      <w:r>
        <w:t>33</w:t>
      </w:r>
      <w:r>
        <w:fldChar w:fldCharType="end"/>
      </w:r>
    </w:p>
    <w:p w14:paraId="708F21D9" w14:textId="77777777" w:rsidR="0078786E" w:rsidRDefault="0078786E">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r>
        <w:fldChar w:fldCharType="separate"/>
      </w:r>
      <w:r>
        <w:t>33</w:t>
      </w:r>
      <w:r>
        <w:fldChar w:fldCharType="end"/>
      </w:r>
    </w:p>
    <w:p w14:paraId="3E1271C6" w14:textId="77777777" w:rsidR="0078786E" w:rsidRDefault="0078786E">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r>
        <w:fldChar w:fldCharType="separate"/>
      </w:r>
      <w:r>
        <w:t>34</w:t>
      </w:r>
      <w:r>
        <w:fldChar w:fldCharType="end"/>
      </w:r>
    </w:p>
    <w:p w14:paraId="64A3A127"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r>
        <w:fldChar w:fldCharType="separate"/>
      </w:r>
      <w:r>
        <w:t>34</w:t>
      </w:r>
      <w:r>
        <w:fldChar w:fldCharType="end"/>
      </w:r>
    </w:p>
    <w:p w14:paraId="746A4868" w14:textId="77777777" w:rsidR="0078786E" w:rsidRDefault="0078786E">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r>
        <w:fldChar w:fldCharType="separate"/>
      </w:r>
      <w:r>
        <w:t>34</w:t>
      </w:r>
      <w:r>
        <w:fldChar w:fldCharType="end"/>
      </w:r>
    </w:p>
    <w:p w14:paraId="2C68A58F" w14:textId="77777777" w:rsidR="0078786E" w:rsidRDefault="0078786E">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r>
        <w:fldChar w:fldCharType="separate"/>
      </w:r>
      <w:r>
        <w:t>34</w:t>
      </w:r>
      <w:r>
        <w:fldChar w:fldCharType="end"/>
      </w:r>
    </w:p>
    <w:p w14:paraId="45A42874" w14:textId="77777777" w:rsidR="0078786E" w:rsidRDefault="0078786E">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r>
        <w:fldChar w:fldCharType="separate"/>
      </w:r>
      <w:r>
        <w:t>35</w:t>
      </w:r>
      <w:r>
        <w:fldChar w:fldCharType="end"/>
      </w:r>
    </w:p>
    <w:p w14:paraId="45B0CB3F" w14:textId="77777777" w:rsidR="0078786E" w:rsidRDefault="0078786E">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r>
        <w:fldChar w:fldCharType="separate"/>
      </w:r>
      <w:r>
        <w:t>35</w:t>
      </w:r>
      <w:r>
        <w:fldChar w:fldCharType="end"/>
      </w:r>
    </w:p>
    <w:p w14:paraId="2A721950" w14:textId="77777777" w:rsidR="0078786E" w:rsidRDefault="0078786E">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r>
        <w:fldChar w:fldCharType="separate"/>
      </w:r>
      <w:r>
        <w:t>35</w:t>
      </w:r>
      <w:r>
        <w:fldChar w:fldCharType="end"/>
      </w:r>
    </w:p>
    <w:p w14:paraId="7641DB57" w14:textId="77777777" w:rsidR="0078786E" w:rsidRDefault="0078786E">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r>
        <w:fldChar w:fldCharType="separate"/>
      </w:r>
      <w:r>
        <w:t>35</w:t>
      </w:r>
      <w:r>
        <w:fldChar w:fldCharType="end"/>
      </w:r>
    </w:p>
    <w:p w14:paraId="57888B2B" w14:textId="77777777" w:rsidR="0078786E" w:rsidRDefault="0078786E">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r>
        <w:fldChar w:fldCharType="separate"/>
      </w:r>
      <w:r>
        <w:t>35</w:t>
      </w:r>
      <w:r>
        <w:fldChar w:fldCharType="end"/>
      </w:r>
    </w:p>
    <w:p w14:paraId="2C4FE67C" w14:textId="77777777" w:rsidR="0078786E" w:rsidRDefault="0078786E">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r>
        <w:fldChar w:fldCharType="separate"/>
      </w:r>
      <w:r>
        <w:t>35</w:t>
      </w:r>
      <w:r>
        <w:fldChar w:fldCharType="end"/>
      </w:r>
    </w:p>
    <w:p w14:paraId="1049F22D" w14:textId="77777777" w:rsidR="0078786E" w:rsidRDefault="0078786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r>
        <w:fldChar w:fldCharType="separate"/>
      </w:r>
      <w:r>
        <w:t>35</w:t>
      </w:r>
      <w:r>
        <w:fldChar w:fldCharType="end"/>
      </w:r>
    </w:p>
    <w:p w14:paraId="7FDC54A0" w14:textId="77777777" w:rsidR="0078786E" w:rsidRDefault="0078786E">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r>
        <w:fldChar w:fldCharType="separate"/>
      </w:r>
      <w:r>
        <w:t>35</w:t>
      </w:r>
      <w:r>
        <w:fldChar w:fldCharType="end"/>
      </w:r>
    </w:p>
    <w:p w14:paraId="42A78BBD" w14:textId="77777777" w:rsidR="0078786E" w:rsidRDefault="0078786E">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r>
        <w:fldChar w:fldCharType="separate"/>
      </w:r>
      <w:r>
        <w:t>36</w:t>
      </w:r>
      <w:r>
        <w:fldChar w:fldCharType="end"/>
      </w:r>
    </w:p>
    <w:p w14:paraId="30A8B730" w14:textId="77777777" w:rsidR="0078786E" w:rsidRDefault="0078786E">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r>
        <w:fldChar w:fldCharType="separate"/>
      </w:r>
      <w:r>
        <w:t>36</w:t>
      </w:r>
      <w:r>
        <w:fldChar w:fldCharType="end"/>
      </w:r>
    </w:p>
    <w:p w14:paraId="53888AFF" w14:textId="77777777" w:rsidR="0078786E" w:rsidRDefault="0078786E">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r>
        <w:fldChar w:fldCharType="separate"/>
      </w:r>
      <w:r>
        <w:t>36</w:t>
      </w:r>
      <w:r>
        <w:fldChar w:fldCharType="end"/>
      </w:r>
    </w:p>
    <w:p w14:paraId="38493B51" w14:textId="77777777" w:rsidR="0078786E" w:rsidRDefault="0078786E">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r>
        <w:fldChar w:fldCharType="separate"/>
      </w:r>
      <w:r>
        <w:t>37</w:t>
      </w:r>
      <w:r>
        <w:fldChar w:fldCharType="end"/>
      </w:r>
    </w:p>
    <w:p w14:paraId="6C7574BB" w14:textId="77777777" w:rsidR="0078786E" w:rsidRDefault="0078786E">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r>
        <w:fldChar w:fldCharType="separate"/>
      </w:r>
      <w:r>
        <w:t>37</w:t>
      </w:r>
      <w:r>
        <w:fldChar w:fldCharType="end"/>
      </w:r>
    </w:p>
    <w:p w14:paraId="710C0FC2" w14:textId="77777777" w:rsidR="0078786E" w:rsidRDefault="0078786E">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r>
        <w:fldChar w:fldCharType="separate"/>
      </w:r>
      <w:r>
        <w:t>37</w:t>
      </w:r>
      <w:r>
        <w:fldChar w:fldCharType="end"/>
      </w:r>
    </w:p>
    <w:p w14:paraId="76C57FFB" w14:textId="77777777" w:rsidR="0078786E" w:rsidRDefault="0078786E">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r>
        <w:fldChar w:fldCharType="separate"/>
      </w:r>
      <w:r>
        <w:t>37</w:t>
      </w:r>
      <w:r>
        <w:fldChar w:fldCharType="end"/>
      </w:r>
    </w:p>
    <w:p w14:paraId="11CBBFCA" w14:textId="77777777" w:rsidR="0078786E" w:rsidRDefault="0078786E">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r>
        <w:fldChar w:fldCharType="separate"/>
      </w:r>
      <w:r>
        <w:t>37</w:t>
      </w:r>
      <w:r>
        <w:fldChar w:fldCharType="end"/>
      </w:r>
    </w:p>
    <w:p w14:paraId="508968BF" w14:textId="77777777" w:rsidR="0078786E" w:rsidRDefault="0078786E">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r>
        <w:fldChar w:fldCharType="separate"/>
      </w:r>
      <w:r>
        <w:t>38</w:t>
      </w:r>
      <w:r>
        <w:fldChar w:fldCharType="end"/>
      </w:r>
    </w:p>
    <w:p w14:paraId="4284425A" w14:textId="77777777" w:rsidR="0078786E" w:rsidRDefault="0078786E">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r>
        <w:fldChar w:fldCharType="separate"/>
      </w:r>
      <w:r>
        <w:t>38</w:t>
      </w:r>
      <w:r>
        <w:fldChar w:fldCharType="end"/>
      </w:r>
    </w:p>
    <w:p w14:paraId="66F23DCD" w14:textId="77777777" w:rsidR="0078786E" w:rsidRDefault="0078786E">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r>
        <w:fldChar w:fldCharType="separate"/>
      </w:r>
      <w:r>
        <w:t>39</w:t>
      </w:r>
      <w:r>
        <w:fldChar w:fldCharType="end"/>
      </w:r>
    </w:p>
    <w:p w14:paraId="7639C9C5" w14:textId="77777777" w:rsidR="0078786E" w:rsidRDefault="0078786E">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r>
        <w:fldChar w:fldCharType="separate"/>
      </w:r>
      <w:r>
        <w:t>39</w:t>
      </w:r>
      <w:r>
        <w:fldChar w:fldCharType="end"/>
      </w:r>
    </w:p>
    <w:p w14:paraId="21FE84C7" w14:textId="77777777" w:rsidR="0078786E" w:rsidRDefault="0078786E">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r>
        <w:fldChar w:fldCharType="separate"/>
      </w:r>
      <w:r>
        <w:t>39</w:t>
      </w:r>
      <w:r>
        <w:fldChar w:fldCharType="end"/>
      </w:r>
    </w:p>
    <w:p w14:paraId="3C3883A9" w14:textId="77777777" w:rsidR="0078786E" w:rsidRDefault="0078786E">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r>
        <w:fldChar w:fldCharType="separate"/>
      </w:r>
      <w:r>
        <w:t>39</w:t>
      </w:r>
      <w:r>
        <w:fldChar w:fldCharType="end"/>
      </w:r>
    </w:p>
    <w:p w14:paraId="5F1FBB2A" w14:textId="77777777" w:rsidR="0078786E" w:rsidRDefault="0078786E">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r>
        <w:fldChar w:fldCharType="separate"/>
      </w:r>
      <w:r>
        <w:t>39</w:t>
      </w:r>
      <w:r>
        <w:fldChar w:fldCharType="end"/>
      </w:r>
    </w:p>
    <w:p w14:paraId="5F5C331E" w14:textId="77777777" w:rsidR="0078786E" w:rsidRDefault="0078786E">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r>
        <w:fldChar w:fldCharType="separate"/>
      </w:r>
      <w:r>
        <w:t>40</w:t>
      </w:r>
      <w:r>
        <w:fldChar w:fldCharType="end"/>
      </w:r>
    </w:p>
    <w:p w14:paraId="6F21DF36" w14:textId="77777777" w:rsidR="0078786E" w:rsidRDefault="0078786E">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r>
        <w:fldChar w:fldCharType="separate"/>
      </w:r>
      <w:r>
        <w:t>41</w:t>
      </w:r>
      <w:r>
        <w:fldChar w:fldCharType="end"/>
      </w:r>
    </w:p>
    <w:p w14:paraId="017D083E" w14:textId="77777777" w:rsidR="0078786E" w:rsidRDefault="0078786E">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r>
        <w:fldChar w:fldCharType="separate"/>
      </w:r>
      <w:r>
        <w:t>42</w:t>
      </w:r>
      <w:r>
        <w:fldChar w:fldCharType="end"/>
      </w:r>
    </w:p>
    <w:p w14:paraId="34B1DC1C" w14:textId="77777777" w:rsidR="0078786E" w:rsidRDefault="0078786E">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r>
        <w:fldChar w:fldCharType="separate"/>
      </w:r>
      <w:r>
        <w:t>42</w:t>
      </w:r>
      <w:r>
        <w:fldChar w:fldCharType="end"/>
      </w:r>
    </w:p>
    <w:p w14:paraId="2655F0BF" w14:textId="77777777" w:rsidR="0078786E" w:rsidRDefault="0078786E">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r>
        <w:fldChar w:fldCharType="separate"/>
      </w:r>
      <w:r>
        <w:t>42</w:t>
      </w:r>
      <w:r>
        <w:fldChar w:fldCharType="end"/>
      </w:r>
    </w:p>
    <w:p w14:paraId="4A0194CF" w14:textId="77777777" w:rsidR="0078786E" w:rsidRDefault="0078786E">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r>
        <w:fldChar w:fldCharType="separate"/>
      </w:r>
      <w:r>
        <w:t>42</w:t>
      </w:r>
      <w:r>
        <w:fldChar w:fldCharType="end"/>
      </w:r>
    </w:p>
    <w:p w14:paraId="39B69AFC"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r>
        <w:fldChar w:fldCharType="separate"/>
      </w:r>
      <w:r>
        <w:t>42</w:t>
      </w:r>
      <w:r>
        <w:fldChar w:fldCharType="end"/>
      </w:r>
    </w:p>
    <w:p w14:paraId="2D64862C" w14:textId="77777777" w:rsidR="0078786E" w:rsidRDefault="0078786E">
      <w:pPr>
        <w:pStyle w:val="TOC5"/>
        <w:rPr>
          <w:rFonts w:asciiTheme="minorHAnsi" w:eastAsiaTheme="minorEastAsia" w:hAnsiTheme="minorHAnsi" w:cstheme="minorBidi"/>
          <w:sz w:val="22"/>
          <w:szCs w:val="22"/>
          <w:lang w:val="en-US" w:eastAsia="zh-CN"/>
        </w:rPr>
      </w:pPr>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r>
        <w:fldChar w:fldCharType="separate"/>
      </w:r>
      <w:r>
        <w:t>42</w:t>
      </w:r>
      <w:r>
        <w:fldChar w:fldCharType="end"/>
      </w:r>
    </w:p>
    <w:p w14:paraId="047C0A8C" w14:textId="77777777" w:rsidR="0078786E" w:rsidRDefault="0078786E">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r>
        <w:fldChar w:fldCharType="separate"/>
      </w:r>
      <w:r>
        <w:t>42</w:t>
      </w:r>
      <w:r>
        <w:fldChar w:fldCharType="end"/>
      </w:r>
    </w:p>
    <w:p w14:paraId="25AD580E" w14:textId="77777777" w:rsidR="0078786E" w:rsidRDefault="0078786E">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r>
        <w:fldChar w:fldCharType="separate"/>
      </w:r>
      <w:r>
        <w:t>42</w:t>
      </w:r>
      <w:r>
        <w:fldChar w:fldCharType="end"/>
      </w:r>
    </w:p>
    <w:p w14:paraId="0617D799" w14:textId="77777777" w:rsidR="0078786E" w:rsidRDefault="0078786E">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r>
        <w:fldChar w:fldCharType="separate"/>
      </w:r>
      <w:r>
        <w:t>42</w:t>
      </w:r>
      <w:r>
        <w:fldChar w:fldCharType="end"/>
      </w:r>
    </w:p>
    <w:p w14:paraId="5BB6B922" w14:textId="77777777" w:rsidR="0078786E" w:rsidRDefault="0078786E">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r>
        <w:fldChar w:fldCharType="separate"/>
      </w:r>
      <w:r>
        <w:t>43</w:t>
      </w:r>
      <w:r>
        <w:fldChar w:fldCharType="end"/>
      </w:r>
    </w:p>
    <w:p w14:paraId="0BE9422B" w14:textId="77777777" w:rsidR="0078786E" w:rsidRDefault="0078786E">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r>
        <w:fldChar w:fldCharType="separate"/>
      </w:r>
      <w:r>
        <w:t>43</w:t>
      </w:r>
      <w:r>
        <w:fldChar w:fldCharType="end"/>
      </w:r>
    </w:p>
    <w:p w14:paraId="0E9C25EB"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r>
        <w:fldChar w:fldCharType="separate"/>
      </w:r>
      <w:r>
        <w:t>44</w:t>
      </w:r>
      <w:r>
        <w:fldChar w:fldCharType="end"/>
      </w:r>
    </w:p>
    <w:p w14:paraId="176767FD" w14:textId="77777777" w:rsidR="0078786E" w:rsidRDefault="0078786E">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r>
        <w:fldChar w:fldCharType="separate"/>
      </w:r>
      <w:r>
        <w:t>44</w:t>
      </w:r>
      <w:r>
        <w:fldChar w:fldCharType="end"/>
      </w:r>
    </w:p>
    <w:p w14:paraId="750D108D" w14:textId="77777777" w:rsidR="0078786E" w:rsidRDefault="0078786E">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r>
        <w:fldChar w:fldCharType="separate"/>
      </w:r>
      <w:r>
        <w:t>44</w:t>
      </w:r>
      <w:r>
        <w:fldChar w:fldCharType="end"/>
      </w:r>
    </w:p>
    <w:p w14:paraId="1140E18B" w14:textId="77777777" w:rsidR="0078786E" w:rsidRDefault="0078786E">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r>
        <w:fldChar w:fldCharType="separate"/>
      </w:r>
      <w:r>
        <w:t>44</w:t>
      </w:r>
      <w:r>
        <w:fldChar w:fldCharType="end"/>
      </w:r>
    </w:p>
    <w:p w14:paraId="01194FC4" w14:textId="77777777" w:rsidR="0078786E" w:rsidRDefault="0078786E">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r>
        <w:fldChar w:fldCharType="separate"/>
      </w:r>
      <w:r>
        <w:t>45</w:t>
      </w:r>
      <w:r>
        <w:fldChar w:fldCharType="end"/>
      </w:r>
    </w:p>
    <w:p w14:paraId="4315C382" w14:textId="77777777" w:rsidR="0078786E" w:rsidRDefault="0078786E">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r>
        <w:fldChar w:fldCharType="separate"/>
      </w:r>
      <w:r>
        <w:t>45</w:t>
      </w:r>
      <w:r>
        <w:fldChar w:fldCharType="end"/>
      </w:r>
    </w:p>
    <w:p w14:paraId="34FA19A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r>
        <w:fldChar w:fldCharType="separate"/>
      </w:r>
      <w:r>
        <w:t>45</w:t>
      </w:r>
      <w:r>
        <w:fldChar w:fldCharType="end"/>
      </w:r>
    </w:p>
    <w:p w14:paraId="79B6451F" w14:textId="77777777" w:rsidR="0078786E" w:rsidRDefault="0078786E">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r>
        <w:fldChar w:fldCharType="separate"/>
      </w:r>
      <w:r>
        <w:t>45</w:t>
      </w:r>
      <w:r>
        <w:fldChar w:fldCharType="end"/>
      </w:r>
    </w:p>
    <w:p w14:paraId="6086BE54" w14:textId="77777777" w:rsidR="0078786E" w:rsidRDefault="0078786E">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r>
        <w:fldChar w:fldCharType="separate"/>
      </w:r>
      <w:r>
        <w:t>45</w:t>
      </w:r>
      <w:r>
        <w:fldChar w:fldCharType="end"/>
      </w:r>
    </w:p>
    <w:p w14:paraId="2C40975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r>
        <w:fldChar w:fldCharType="separate"/>
      </w:r>
      <w:r>
        <w:t>45</w:t>
      </w:r>
      <w:r>
        <w:fldChar w:fldCharType="end"/>
      </w:r>
    </w:p>
    <w:p w14:paraId="44FA19D4" w14:textId="77777777" w:rsidR="0078786E" w:rsidRDefault="0078786E">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r>
        <w:fldChar w:fldCharType="separate"/>
      </w:r>
      <w:r>
        <w:t>46</w:t>
      </w:r>
      <w:r>
        <w:fldChar w:fldCharType="end"/>
      </w:r>
    </w:p>
    <w:p w14:paraId="49BDA937" w14:textId="77777777" w:rsidR="0078786E" w:rsidRDefault="0078786E">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r>
        <w:fldChar w:fldCharType="separate"/>
      </w:r>
      <w:r>
        <w:t>46</w:t>
      </w:r>
      <w:r>
        <w:fldChar w:fldCharType="end"/>
      </w:r>
    </w:p>
    <w:p w14:paraId="0C117C99" w14:textId="77777777" w:rsidR="0078786E" w:rsidRDefault="0078786E">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r>
        <w:fldChar w:fldCharType="separate"/>
      </w:r>
      <w:r>
        <w:t>46</w:t>
      </w:r>
      <w:r>
        <w:fldChar w:fldCharType="end"/>
      </w:r>
    </w:p>
    <w:p w14:paraId="15E5B65A" w14:textId="77777777" w:rsidR="0078786E" w:rsidRDefault="0078786E">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r>
        <w:fldChar w:fldCharType="separate"/>
      </w:r>
      <w:r>
        <w:t>46</w:t>
      </w:r>
      <w:r>
        <w:fldChar w:fldCharType="end"/>
      </w:r>
    </w:p>
    <w:p w14:paraId="28915A16" w14:textId="77777777" w:rsidR="0078786E" w:rsidRDefault="0078786E">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r>
        <w:fldChar w:fldCharType="separate"/>
      </w:r>
      <w:r>
        <w:t>46</w:t>
      </w:r>
      <w:r>
        <w:fldChar w:fldCharType="end"/>
      </w:r>
    </w:p>
    <w:p w14:paraId="6B39CB17" w14:textId="77777777" w:rsidR="0078786E" w:rsidRDefault="0078786E">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r>
        <w:fldChar w:fldCharType="separate"/>
      </w:r>
      <w:r>
        <w:t>46</w:t>
      </w:r>
      <w:r>
        <w:fldChar w:fldCharType="end"/>
      </w:r>
    </w:p>
    <w:p w14:paraId="23312E0A" w14:textId="77777777" w:rsidR="0078786E" w:rsidRDefault="0078786E">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r>
        <w:fldChar w:fldCharType="separate"/>
      </w:r>
      <w:r>
        <w:t>46</w:t>
      </w:r>
      <w:r>
        <w:fldChar w:fldCharType="end"/>
      </w:r>
    </w:p>
    <w:p w14:paraId="30BFF2B3" w14:textId="77777777" w:rsidR="0078786E" w:rsidRDefault="0078786E">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r>
        <w:fldChar w:fldCharType="separate"/>
      </w:r>
      <w:r>
        <w:t>46</w:t>
      </w:r>
      <w:r>
        <w:fldChar w:fldCharType="end"/>
      </w:r>
    </w:p>
    <w:p w14:paraId="4ECE984A" w14:textId="77777777" w:rsidR="0078786E" w:rsidRDefault="0078786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r>
        <w:fldChar w:fldCharType="separate"/>
      </w:r>
      <w:r>
        <w:t>46</w:t>
      </w:r>
      <w:r>
        <w:fldChar w:fldCharType="end"/>
      </w:r>
    </w:p>
    <w:p w14:paraId="66B531DC" w14:textId="77777777" w:rsidR="0078786E" w:rsidRDefault="0078786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r>
        <w:fldChar w:fldCharType="separate"/>
      </w:r>
      <w:r>
        <w:t>46</w:t>
      </w:r>
      <w:r>
        <w:fldChar w:fldCharType="end"/>
      </w:r>
    </w:p>
    <w:p w14:paraId="5046C31A" w14:textId="77777777" w:rsidR="0078786E" w:rsidRDefault="0078786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r>
        <w:fldChar w:fldCharType="separate"/>
      </w:r>
      <w:r>
        <w:t>47</w:t>
      </w:r>
      <w:r>
        <w:fldChar w:fldCharType="end"/>
      </w:r>
    </w:p>
    <w:p w14:paraId="45B791CA" w14:textId="77777777" w:rsidR="0078786E" w:rsidRDefault="0078786E">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_Toc97039991 \h </w:instrText>
      </w:r>
      <w:r>
        <w:fldChar w:fldCharType="separate"/>
      </w:r>
      <w:r>
        <w:t>48</w:t>
      </w:r>
      <w:r>
        <w:fldChar w:fldCharType="end"/>
      </w:r>
    </w:p>
    <w:p w14:paraId="2E60C7F4" w14:textId="77777777" w:rsidR="0078786E" w:rsidRDefault="0078786E">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r>
        <w:fldChar w:fldCharType="separate"/>
      </w:r>
      <w:r>
        <w:t>48</w:t>
      </w:r>
      <w:r>
        <w:fldChar w:fldCharType="end"/>
      </w:r>
    </w:p>
    <w:p w14:paraId="51E39FC0" w14:textId="77777777" w:rsidR="0078786E" w:rsidRDefault="0078786E">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r>
        <w:fldChar w:fldCharType="separate"/>
      </w:r>
      <w:r>
        <w:t>48</w:t>
      </w:r>
      <w:r>
        <w:fldChar w:fldCharType="end"/>
      </w:r>
    </w:p>
    <w:p w14:paraId="247466DD" w14:textId="77777777" w:rsidR="0078786E" w:rsidRDefault="0078786E">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r>
        <w:fldChar w:fldCharType="separate"/>
      </w:r>
      <w:r>
        <w:t>54</w:t>
      </w:r>
      <w:r>
        <w:fldChar w:fldCharType="end"/>
      </w:r>
    </w:p>
    <w:p w14:paraId="209AE528" w14:textId="77777777" w:rsidR="0078786E" w:rsidRDefault="0078786E">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_Toc97039995 \h </w:instrText>
      </w:r>
      <w:r>
        <w:fldChar w:fldCharType="separate"/>
      </w:r>
      <w:r>
        <w:t>60</w:t>
      </w:r>
      <w:r>
        <w:fldChar w:fldCharType="end"/>
      </w:r>
    </w:p>
    <w:p w14:paraId="71560433" w14:textId="77777777" w:rsidR="0078786E" w:rsidRDefault="0078786E">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r>
        <w:fldChar w:fldCharType="separate"/>
      </w:r>
      <w:r>
        <w:t>60</w:t>
      </w:r>
      <w:r>
        <w:fldChar w:fldCharType="end"/>
      </w:r>
    </w:p>
    <w:p w14:paraId="0BEBFC1C" w14:textId="77777777" w:rsidR="0078786E" w:rsidRDefault="0078786E">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r>
        <w:fldChar w:fldCharType="separate"/>
      </w:r>
      <w:r>
        <w:t>60</w:t>
      </w:r>
      <w:r>
        <w:fldChar w:fldCharType="end"/>
      </w:r>
    </w:p>
    <w:p w14:paraId="77338114" w14:textId="77777777" w:rsidR="0078786E" w:rsidRDefault="0078786E">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r>
        <w:fldChar w:fldCharType="separate"/>
      </w:r>
      <w:r>
        <w:t>60</w:t>
      </w:r>
      <w:r>
        <w:fldChar w:fldCharType="end"/>
      </w:r>
    </w:p>
    <w:p w14:paraId="0DEBE457" w14:textId="77777777" w:rsidR="0078786E" w:rsidRDefault="0078786E">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_Toc97039999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97039847"/>
      <w:bookmarkEnd w:id="10"/>
      <w:r>
        <w:lastRenderedPageBreak/>
        <w:t>Foreword</w:t>
      </w:r>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97039848"/>
      <w:r>
        <w:lastRenderedPageBreak/>
        <w:t>1</w:t>
      </w:r>
      <w:r>
        <w:tab/>
        <w:t>Scope</w:t>
      </w:r>
      <w:bookmarkEnd w:id="18"/>
      <w:bookmarkEnd w:id="19"/>
      <w:bookmarkEnd w:id="20"/>
      <w:bookmarkEnd w:id="21"/>
      <w:bookmarkEnd w:id="22"/>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3" w:name="_Toc510696579"/>
      <w:bookmarkStart w:id="24" w:name="_Toc35971371"/>
      <w:bookmarkStart w:id="25" w:name="_Toc96843320"/>
      <w:bookmarkStart w:id="26" w:name="_Toc96844295"/>
      <w:bookmarkStart w:id="27" w:name="_Toc97039849"/>
      <w:r>
        <w:t>2</w:t>
      </w:r>
      <w:r>
        <w:tab/>
        <w:t>References</w:t>
      </w:r>
      <w:bookmarkEnd w:id="23"/>
      <w:bookmarkEnd w:id="24"/>
      <w:bookmarkEnd w:id="25"/>
      <w:bookmarkEnd w:id="26"/>
      <w:bookmarkEnd w:id="2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8" w:name="OLE_LINK1"/>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8"/>
    <w:bookmarkEnd w:id="29"/>
    <w:bookmarkEnd w:id="30"/>
    <w:bookmarkEnd w:id="3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2" w:name="_Toc510696580"/>
      <w:bookmarkStart w:id="3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4" w:name="_Hlk506360308"/>
      <w:r>
        <w:t>Common API Framework for 3GPP Northbound APIs</w:t>
      </w:r>
      <w:bookmarkEnd w:id="34"/>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5" w:name="_Toc96843321"/>
      <w:bookmarkStart w:id="36" w:name="_Toc96844296"/>
      <w:bookmarkStart w:id="37" w:name="_Toc97039850"/>
      <w:r>
        <w:t>3</w:t>
      </w:r>
      <w:r>
        <w:tab/>
        <w:t>Definitions, symbols and abbreviations</w:t>
      </w:r>
      <w:bookmarkEnd w:id="32"/>
      <w:bookmarkEnd w:id="33"/>
      <w:bookmarkEnd w:id="35"/>
      <w:bookmarkEnd w:id="36"/>
      <w:bookmarkEnd w:id="37"/>
    </w:p>
    <w:p w14:paraId="7E32FB82" w14:textId="77777777" w:rsidR="00CE57B7" w:rsidRDefault="003319AF">
      <w:pPr>
        <w:pStyle w:val="Heading2"/>
      </w:pPr>
      <w:bookmarkStart w:id="38" w:name="_Toc510696581"/>
      <w:bookmarkStart w:id="39" w:name="_Toc35971373"/>
      <w:bookmarkStart w:id="40" w:name="_Toc96843322"/>
      <w:bookmarkStart w:id="41" w:name="_Toc96844297"/>
      <w:bookmarkStart w:id="42" w:name="_Toc97039851"/>
      <w:r>
        <w:t>3.1</w:t>
      </w:r>
      <w:r>
        <w:tab/>
        <w:t>Definitions</w:t>
      </w:r>
      <w:bookmarkEnd w:id="38"/>
      <w:bookmarkEnd w:id="39"/>
      <w:bookmarkEnd w:id="40"/>
      <w:bookmarkEnd w:id="41"/>
      <w:bookmarkEnd w:id="42"/>
    </w:p>
    <w:p w14:paraId="04E794DA" w14:textId="77777777" w:rsidR="00CE57B7" w:rsidRDefault="003319AF">
      <w:r>
        <w:t xml:space="preserve">For the purposes of the present document, the terms and definitions given in </w:t>
      </w:r>
      <w:bookmarkStart w:id="43" w:name="OLE_LINK6"/>
      <w:bookmarkStart w:id="44" w:name="OLE_LINK7"/>
      <w:bookmarkStart w:id="45" w:name="OLE_LINK8"/>
      <w:r>
        <w:t>3GPP</w:t>
      </w:r>
      <w:bookmarkEnd w:id="43"/>
      <w:bookmarkEnd w:id="44"/>
      <w:bookmarkEnd w:id="45"/>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6" w:name="_Toc510696582"/>
      <w:bookmarkStart w:id="47" w:name="_Toc35971374"/>
      <w:bookmarkStart w:id="48" w:name="_Toc96843323"/>
      <w:bookmarkStart w:id="49" w:name="_Toc96844298"/>
      <w:bookmarkStart w:id="50" w:name="_Toc97039852"/>
      <w:r>
        <w:t>3.2</w:t>
      </w:r>
      <w:r>
        <w:tab/>
        <w:t>Symbols</w:t>
      </w:r>
      <w:bookmarkEnd w:id="46"/>
      <w:bookmarkEnd w:id="47"/>
      <w:bookmarkEnd w:id="48"/>
      <w:bookmarkEnd w:id="49"/>
      <w:bookmarkEnd w:id="50"/>
    </w:p>
    <w:p w14:paraId="44EFAF3E" w14:textId="77777777" w:rsidR="00CE57B7" w:rsidRDefault="00997A09" w:rsidP="00997A09">
      <w:pPr>
        <w:keepNext/>
      </w:pPr>
      <w:r>
        <w:t>Void.</w:t>
      </w:r>
    </w:p>
    <w:p w14:paraId="3A22BA83" w14:textId="77777777" w:rsidR="00CE57B7" w:rsidRDefault="003319AF">
      <w:pPr>
        <w:pStyle w:val="Heading2"/>
      </w:pPr>
      <w:bookmarkStart w:id="51" w:name="_Toc510696583"/>
      <w:bookmarkStart w:id="52" w:name="_Toc35971375"/>
      <w:bookmarkStart w:id="53" w:name="_Toc96843324"/>
      <w:bookmarkStart w:id="54" w:name="_Toc96844299"/>
      <w:bookmarkStart w:id="55" w:name="_Toc97039853"/>
      <w:r>
        <w:t>3.3</w:t>
      </w:r>
      <w:r>
        <w:tab/>
        <w:t>Abbreviations</w:t>
      </w:r>
      <w:bookmarkEnd w:id="51"/>
      <w:bookmarkEnd w:id="52"/>
      <w:bookmarkEnd w:id="53"/>
      <w:bookmarkEnd w:id="54"/>
      <w:bookmarkEnd w:id="55"/>
    </w:p>
    <w:p w14:paraId="6159F706" w14:textId="2BFA7BB8"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6" w:name="_Toc510696584"/>
      <w:bookmarkStart w:id="5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4368FC10"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8" w:name="clause4"/>
      <w:bookmarkEnd w:id="58"/>
    </w:p>
    <w:p w14:paraId="535A5489" w14:textId="77777777" w:rsidR="00CE57B7" w:rsidRDefault="003319AF">
      <w:pPr>
        <w:pStyle w:val="Heading1"/>
      </w:pPr>
      <w:bookmarkStart w:id="59" w:name="_Toc96843325"/>
      <w:bookmarkStart w:id="60" w:name="_Toc96844300"/>
      <w:bookmarkStart w:id="61" w:name="_Toc97039854"/>
      <w:r>
        <w:t>4</w:t>
      </w:r>
      <w:r>
        <w:tab/>
        <w:t>Overview</w:t>
      </w:r>
      <w:bookmarkEnd w:id="56"/>
      <w:bookmarkEnd w:id="57"/>
      <w:bookmarkEnd w:id="59"/>
      <w:bookmarkEnd w:id="60"/>
      <w:bookmarkEnd w:id="61"/>
    </w:p>
    <w:p w14:paraId="4B69EB3A" w14:textId="227484E7" w:rsidR="00997A09" w:rsidRPr="00690A26" w:rsidRDefault="00997A09" w:rsidP="00997A09">
      <w:pPr>
        <w:rPr>
          <w:lang w:val="en-US"/>
        </w:rPr>
      </w:pPr>
      <w:bookmarkStart w:id="62"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194B2B28"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73C36635"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2"/>
    <w:p w14:paraId="5501B069" w14:textId="4BB5BEA6"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2.3pt" o:ole="">
            <v:imagedata r:id="rId12" o:title=""/>
          </v:shape>
          <o:OLEObject Type="Embed" ProgID="Visio.Drawing.11" ShapeID="_x0000_i1025" DrawAspect="Content" ObjectID="_1707652887" r:id="rId13"/>
        </w:object>
      </w:r>
    </w:p>
    <w:p w14:paraId="7F12D06F" w14:textId="77777777" w:rsidR="00997A09" w:rsidRPr="00690A26" w:rsidRDefault="00997A09" w:rsidP="00997A09">
      <w:pPr>
        <w:pStyle w:val="TF"/>
        <w:rPr>
          <w:lang w:val="en-US"/>
        </w:rPr>
      </w:pPr>
      <w:bookmarkStart w:id="63"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4" w:name="_Toc510696585"/>
      <w:bookmarkStart w:id="65" w:name="_Toc35971377"/>
      <w:bookmarkStart w:id="66" w:name="_Toc96843326"/>
      <w:bookmarkStart w:id="67" w:name="_Toc96844301"/>
      <w:bookmarkStart w:id="68" w:name="_Toc97039855"/>
      <w:bookmarkEnd w:id="63"/>
      <w:r>
        <w:t>5</w:t>
      </w:r>
      <w:r>
        <w:tab/>
        <w:t xml:space="preserve">Services offered by the </w:t>
      </w:r>
      <w:bookmarkEnd w:id="64"/>
      <w:bookmarkEnd w:id="65"/>
      <w:r>
        <w:t>UAE Server</w:t>
      </w:r>
      <w:bookmarkEnd w:id="66"/>
      <w:bookmarkEnd w:id="67"/>
      <w:bookmarkEnd w:id="68"/>
    </w:p>
    <w:p w14:paraId="3140F9A8" w14:textId="77777777" w:rsidR="00CE57B7" w:rsidRDefault="003319AF">
      <w:pPr>
        <w:pStyle w:val="Heading2"/>
      </w:pPr>
      <w:bookmarkStart w:id="69" w:name="_Toc510696586"/>
      <w:bookmarkStart w:id="70" w:name="_Toc35971378"/>
      <w:bookmarkStart w:id="71" w:name="_Toc96843327"/>
      <w:bookmarkStart w:id="72" w:name="_Toc96844302"/>
      <w:bookmarkStart w:id="73" w:name="_Toc97039856"/>
      <w:r>
        <w:t>5.1</w:t>
      </w:r>
      <w:r>
        <w:tab/>
        <w:t>Introduction</w:t>
      </w:r>
      <w:bookmarkEnd w:id="69"/>
      <w:bookmarkEnd w:id="70"/>
      <w:bookmarkEnd w:id="71"/>
      <w:bookmarkEnd w:id="72"/>
      <w:bookmarkEnd w:id="7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165FB296"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4" w:name="_Toc510696587"/>
      <w:bookmarkStart w:id="75" w:name="_Toc35971379"/>
      <w:bookmarkStart w:id="76" w:name="_Toc96843328"/>
      <w:bookmarkStart w:id="77" w:name="_Toc96844303"/>
      <w:bookmarkStart w:id="78" w:name="_Toc97039857"/>
      <w:r>
        <w:t>5.2</w:t>
      </w:r>
      <w:r>
        <w:tab/>
      </w:r>
      <w:r w:rsidR="008A5781">
        <w:t>UAE_C2OperationModeManagement</w:t>
      </w:r>
      <w:r>
        <w:t xml:space="preserve"> Service</w:t>
      </w:r>
      <w:bookmarkEnd w:id="74"/>
      <w:bookmarkEnd w:id="75"/>
      <w:bookmarkEnd w:id="76"/>
      <w:bookmarkEnd w:id="77"/>
      <w:bookmarkEnd w:id="78"/>
    </w:p>
    <w:p w14:paraId="0A8500A1" w14:textId="77777777" w:rsidR="00CE57B7" w:rsidRDefault="003319AF">
      <w:pPr>
        <w:pStyle w:val="Heading3"/>
      </w:pPr>
      <w:bookmarkStart w:id="79" w:name="_Toc510696588"/>
      <w:bookmarkStart w:id="80" w:name="_Toc35971380"/>
      <w:bookmarkStart w:id="81" w:name="_Toc96843329"/>
      <w:bookmarkStart w:id="82" w:name="_Toc96844304"/>
      <w:bookmarkStart w:id="83" w:name="_Toc97039858"/>
      <w:r>
        <w:t>5.2.1</w:t>
      </w:r>
      <w:r>
        <w:tab/>
        <w:t>Service Description</w:t>
      </w:r>
      <w:bookmarkEnd w:id="79"/>
      <w:bookmarkEnd w:id="80"/>
      <w:bookmarkEnd w:id="81"/>
      <w:bookmarkEnd w:id="82"/>
      <w:bookmarkEnd w:id="83"/>
    </w:p>
    <w:p w14:paraId="2B75C61B" w14:textId="77777777" w:rsidR="008A5781" w:rsidRDefault="008A5781" w:rsidP="008A5781">
      <w:bookmarkStart w:id="84" w:name="_Toc510696589"/>
      <w:bookmarkStart w:id="85"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6" w:name="_Toc96843330"/>
      <w:bookmarkStart w:id="87" w:name="_Toc96844305"/>
      <w:bookmarkStart w:id="88" w:name="_Toc97039859"/>
      <w:r>
        <w:t>5.2.2</w:t>
      </w:r>
      <w:r>
        <w:tab/>
        <w:t>Service Operations</w:t>
      </w:r>
      <w:bookmarkEnd w:id="84"/>
      <w:bookmarkEnd w:id="85"/>
      <w:bookmarkEnd w:id="86"/>
      <w:bookmarkEnd w:id="87"/>
      <w:bookmarkEnd w:id="88"/>
    </w:p>
    <w:p w14:paraId="27E18ECB" w14:textId="77777777" w:rsidR="00CE57B7" w:rsidRDefault="003319AF">
      <w:pPr>
        <w:pStyle w:val="Heading4"/>
      </w:pPr>
      <w:bookmarkStart w:id="89" w:name="_Toc510696590"/>
      <w:bookmarkStart w:id="90" w:name="_Toc35971382"/>
      <w:bookmarkStart w:id="91" w:name="_Toc96843331"/>
      <w:bookmarkStart w:id="92" w:name="_Toc96844306"/>
      <w:bookmarkStart w:id="93" w:name="_Toc97039860"/>
      <w:r>
        <w:t>5.2.2.1</w:t>
      </w:r>
      <w:r>
        <w:tab/>
        <w:t>Introduction</w:t>
      </w:r>
      <w:bookmarkEnd w:id="89"/>
      <w:bookmarkEnd w:id="90"/>
      <w:bookmarkEnd w:id="91"/>
      <w:bookmarkEnd w:id="92"/>
      <w:bookmarkEnd w:id="93"/>
    </w:p>
    <w:p w14:paraId="132FD2E6" w14:textId="7052D485" w:rsidR="008A5781" w:rsidRDefault="008A5781" w:rsidP="008A5781">
      <w:bookmarkStart w:id="94" w:name="_Toc510696591"/>
      <w:bookmarkStart w:id="95"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6" w:name="_Toc96843332"/>
      <w:bookmarkStart w:id="97" w:name="_Toc96844307"/>
      <w:bookmarkStart w:id="98" w:name="_Toc97039861"/>
      <w:r>
        <w:t>5.2.2.2</w:t>
      </w:r>
      <w:r>
        <w:tab/>
      </w:r>
      <w:r w:rsidR="008A5781">
        <w:t>UAE_C2OperationModeManagement_</w:t>
      </w:r>
      <w:bookmarkEnd w:id="94"/>
      <w:bookmarkEnd w:id="95"/>
      <w:r w:rsidR="00EA69A9">
        <w:t>Initiate</w:t>
      </w:r>
      <w:bookmarkEnd w:id="96"/>
      <w:bookmarkEnd w:id="97"/>
      <w:bookmarkEnd w:id="98"/>
    </w:p>
    <w:p w14:paraId="4D018511" w14:textId="77777777" w:rsidR="00CE57B7" w:rsidRDefault="003319AF">
      <w:pPr>
        <w:pStyle w:val="Heading5"/>
      </w:pPr>
      <w:bookmarkStart w:id="99" w:name="_Toc510696592"/>
      <w:bookmarkStart w:id="100" w:name="_Toc35971384"/>
      <w:bookmarkStart w:id="101" w:name="_Toc96843333"/>
      <w:bookmarkStart w:id="102" w:name="_Toc96844308"/>
      <w:bookmarkStart w:id="103" w:name="_Toc97039862"/>
      <w:r>
        <w:t>5.2.2.2.1</w:t>
      </w:r>
      <w:r>
        <w:tab/>
        <w:t>General</w:t>
      </w:r>
      <w:bookmarkEnd w:id="99"/>
      <w:bookmarkEnd w:id="100"/>
      <w:bookmarkEnd w:id="101"/>
      <w:bookmarkEnd w:id="102"/>
      <w:bookmarkEnd w:id="103"/>
    </w:p>
    <w:p w14:paraId="4E5ACCBE" w14:textId="77777777" w:rsidR="008A5781" w:rsidRDefault="008A5781" w:rsidP="008A5781">
      <w:bookmarkStart w:id="104" w:name="_Toc510696593"/>
      <w:bookmarkStart w:id="105"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6" w:name="_Toc96843334"/>
      <w:bookmarkStart w:id="107" w:name="_Toc96844309"/>
      <w:bookmarkStart w:id="108" w:name="_Toc97039863"/>
      <w:r>
        <w:t>5.2.2.2.2</w:t>
      </w:r>
      <w:r>
        <w:tab/>
      </w:r>
      <w:r w:rsidR="008A5781">
        <w:t xml:space="preserve">C2 Operation Mode </w:t>
      </w:r>
      <w:bookmarkEnd w:id="104"/>
      <w:bookmarkEnd w:id="105"/>
      <w:r w:rsidR="00EA69A9">
        <w:t>Initiation</w:t>
      </w:r>
      <w:bookmarkEnd w:id="106"/>
      <w:bookmarkEnd w:id="107"/>
      <w:bookmarkEnd w:id="108"/>
    </w:p>
    <w:p w14:paraId="5CBA4DF9" w14:textId="77777777" w:rsidR="008A5781" w:rsidRDefault="008A5781" w:rsidP="008A5781">
      <w:bookmarkStart w:id="109" w:name="_Toc510696594"/>
      <w:bookmarkStart w:id="110"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35pt" o:ole="">
            <v:imagedata r:id="rId14" o:title=""/>
          </v:shape>
          <o:OLEObject Type="Embed" ProgID="Visio.Drawing.15" ShapeID="_x0000_i1026" DrawAspect="Content" ObjectID="_1707652888"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2981185C"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w:t>
      </w:r>
      <w:r w:rsidR="00FE03B5">
        <w:t>&lt;apiVersion&gt;</w:t>
      </w:r>
      <w:r>
        <w:t>/</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58905A5C"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0CF0997B"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01B53BD4"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11" w:name="_Toc510696595"/>
      <w:bookmarkStart w:id="112" w:name="_Toc35971387"/>
      <w:bookmarkStart w:id="113" w:name="_Toc96843335"/>
      <w:bookmarkStart w:id="114" w:name="_Toc96844310"/>
      <w:bookmarkStart w:id="115" w:name="_Toc97039864"/>
      <w:bookmarkEnd w:id="109"/>
      <w:bookmarkEnd w:id="110"/>
      <w:r>
        <w:t>5.2.2.3</w:t>
      </w:r>
      <w:r>
        <w:tab/>
      </w:r>
      <w:r w:rsidR="008A5781" w:rsidRPr="005D3838">
        <w:t>UAE_C2OperationModeManagement_Notify</w:t>
      </w:r>
      <w:bookmarkEnd w:id="111"/>
      <w:bookmarkEnd w:id="112"/>
      <w:bookmarkEnd w:id="113"/>
      <w:bookmarkEnd w:id="114"/>
      <w:bookmarkEnd w:id="115"/>
    </w:p>
    <w:p w14:paraId="56DB375D" w14:textId="77777777" w:rsidR="008A5781" w:rsidRDefault="008A5781" w:rsidP="008A5781">
      <w:pPr>
        <w:pStyle w:val="Heading5"/>
      </w:pPr>
      <w:bookmarkStart w:id="116" w:name="_Toc96843336"/>
      <w:bookmarkStart w:id="117" w:name="_Toc96844311"/>
      <w:bookmarkStart w:id="118" w:name="_Toc97039865"/>
      <w:bookmarkStart w:id="119" w:name="_Toc510696596"/>
      <w:bookmarkStart w:id="120" w:name="_Toc35971388"/>
      <w:r>
        <w:t>5.2.2.3.1</w:t>
      </w:r>
      <w:r>
        <w:tab/>
        <w:t>General</w:t>
      </w:r>
      <w:bookmarkEnd w:id="116"/>
      <w:bookmarkEnd w:id="117"/>
      <w:bookmarkEnd w:id="118"/>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0FC9892A"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19FBCFE"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21" w:name="_Toc96843337"/>
      <w:bookmarkStart w:id="122" w:name="_Toc96844312"/>
      <w:bookmarkStart w:id="123" w:name="_Toc97039866"/>
      <w:r>
        <w:t>5.2.2.3.2</w:t>
      </w:r>
      <w:r>
        <w:tab/>
      </w:r>
      <w:r w:rsidRPr="00455038">
        <w:t xml:space="preserve">C2 </w:t>
      </w:r>
      <w:r>
        <w:t>Operation</w:t>
      </w:r>
      <w:r w:rsidRPr="00455038">
        <w:t xml:space="preserve"> Mode </w:t>
      </w:r>
      <w:r>
        <w:t xml:space="preserve">Management Completion </w:t>
      </w:r>
      <w:r w:rsidRPr="00455038">
        <w:t>Notification</w:t>
      </w:r>
      <w:bookmarkEnd w:id="121"/>
      <w:bookmarkEnd w:id="122"/>
      <w:bookmarkEnd w:id="12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5pt;height:123.35pt" o:ole="">
            <v:imagedata r:id="rId16" o:title=""/>
          </v:shape>
          <o:OLEObject Type="Embed" ProgID="Visio.Drawing.15" ShapeID="_x0000_i1027" DrawAspect="Content" ObjectID="_1707652889"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2822209C"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4" w:name="_Toc96843338"/>
      <w:bookmarkStart w:id="125" w:name="_Toc96844313"/>
      <w:bookmarkStart w:id="126" w:name="_Toc97039867"/>
      <w:r>
        <w:t>5.2.2.3.</w:t>
      </w:r>
      <w:r w:rsidR="009E0A7C">
        <w:t>3</w:t>
      </w:r>
      <w:r>
        <w:tab/>
      </w:r>
      <w:r w:rsidRPr="00455038">
        <w:t>Selected C2 Communication Mode Notification</w:t>
      </w:r>
      <w:bookmarkEnd w:id="124"/>
      <w:bookmarkEnd w:id="125"/>
      <w:bookmarkEnd w:id="12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5pt;height:123.35pt" o:ole="">
            <v:imagedata r:id="rId18" o:title=""/>
          </v:shape>
          <o:OLEObject Type="Embed" ProgID="Visio.Drawing.15" ShapeID="_x0000_i1028" DrawAspect="Content" ObjectID="_1707652890"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7" w:name="_Toc96843339"/>
      <w:bookmarkStart w:id="128" w:name="_Toc96844314"/>
      <w:bookmarkStart w:id="129" w:name="_Toc97039868"/>
      <w:r>
        <w:t>5.2.2.3.</w:t>
      </w:r>
      <w:r w:rsidR="00617378">
        <w:t>4</w:t>
      </w:r>
      <w:r>
        <w:tab/>
      </w:r>
      <w:r w:rsidRPr="00455038">
        <w:t>C2 Communication Mode Switching Notification</w:t>
      </w:r>
      <w:bookmarkEnd w:id="127"/>
      <w:bookmarkEnd w:id="128"/>
      <w:bookmarkEnd w:id="129"/>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35pt;height:159.7pt" o:ole="">
            <v:imagedata r:id="rId20" o:title=""/>
          </v:shape>
          <o:OLEObject Type="Embed" ProgID="Visio.Drawing.15" ShapeID="_x0000_i1029" DrawAspect="Content" ObjectID="_1707652891"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30" w:name="_Toc96843340"/>
      <w:bookmarkStart w:id="131" w:name="_Toc96844315"/>
      <w:bookmarkStart w:id="132" w:name="_Toc97039869"/>
      <w:r>
        <w:t>5.3</w:t>
      </w:r>
      <w:r>
        <w:tab/>
      </w:r>
      <w:r w:rsidR="00197220">
        <w:t>UAE_RealtimeUAVStatus</w:t>
      </w:r>
      <w:r>
        <w:t xml:space="preserve"> Service</w:t>
      </w:r>
      <w:bookmarkEnd w:id="119"/>
      <w:bookmarkEnd w:id="120"/>
      <w:bookmarkEnd w:id="130"/>
      <w:bookmarkEnd w:id="131"/>
      <w:bookmarkEnd w:id="132"/>
    </w:p>
    <w:p w14:paraId="6C0C156D" w14:textId="718A4124" w:rsidR="00197220" w:rsidRDefault="00197220" w:rsidP="00197220">
      <w:pPr>
        <w:pStyle w:val="Heading3"/>
      </w:pPr>
      <w:bookmarkStart w:id="133" w:name="_Toc96843341"/>
      <w:bookmarkStart w:id="134" w:name="_Toc96844316"/>
      <w:bookmarkStart w:id="135" w:name="_Toc97039870"/>
      <w:r>
        <w:t>5.3.</w:t>
      </w:r>
      <w:r w:rsidR="00077605">
        <w:t>1</w:t>
      </w:r>
      <w:r>
        <w:tab/>
        <w:t>Service Description</w:t>
      </w:r>
      <w:bookmarkEnd w:id="133"/>
      <w:bookmarkEnd w:id="134"/>
      <w:bookmarkEnd w:id="13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1FEF74C0"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6" w:name="_Toc96843342"/>
      <w:bookmarkStart w:id="137" w:name="_Toc96844317"/>
      <w:bookmarkStart w:id="138" w:name="_Toc97039871"/>
      <w:r>
        <w:t>5.3.2</w:t>
      </w:r>
      <w:r>
        <w:tab/>
        <w:t>Service Operations</w:t>
      </w:r>
      <w:bookmarkEnd w:id="136"/>
      <w:bookmarkEnd w:id="137"/>
      <w:bookmarkEnd w:id="138"/>
    </w:p>
    <w:p w14:paraId="68A5C73B" w14:textId="3F91DB3E" w:rsidR="00077605" w:rsidRDefault="00077605" w:rsidP="00077605">
      <w:pPr>
        <w:pStyle w:val="Heading4"/>
      </w:pPr>
      <w:bookmarkStart w:id="139" w:name="_Toc96843343"/>
      <w:bookmarkStart w:id="140" w:name="_Toc96844318"/>
      <w:bookmarkStart w:id="141" w:name="_Toc97039872"/>
      <w:r>
        <w:t>5.3.2.1</w:t>
      </w:r>
      <w:r>
        <w:tab/>
        <w:t>Introduction</w:t>
      </w:r>
      <w:bookmarkEnd w:id="139"/>
      <w:bookmarkEnd w:id="140"/>
      <w:bookmarkEnd w:id="141"/>
    </w:p>
    <w:p w14:paraId="3AD91E5E" w14:textId="405EB3DB"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42" w:name="_Toc96843344"/>
      <w:bookmarkStart w:id="143" w:name="_Toc96844319"/>
      <w:bookmarkStart w:id="144" w:name="_Toc97039873"/>
      <w:r>
        <w:t>5.3.2.2</w:t>
      </w:r>
      <w:r>
        <w:tab/>
        <w:t>UAE_RealtimeUAVStatus_Subscribe</w:t>
      </w:r>
      <w:bookmarkEnd w:id="142"/>
      <w:bookmarkEnd w:id="143"/>
      <w:bookmarkEnd w:id="144"/>
    </w:p>
    <w:p w14:paraId="1F983DB1" w14:textId="7EAD9F2C" w:rsidR="00077605" w:rsidRDefault="00077605" w:rsidP="00077605">
      <w:pPr>
        <w:pStyle w:val="Heading5"/>
      </w:pPr>
      <w:bookmarkStart w:id="145" w:name="_Toc96843345"/>
      <w:bookmarkStart w:id="146" w:name="_Toc96844320"/>
      <w:bookmarkStart w:id="147" w:name="_Toc97039874"/>
      <w:r>
        <w:t>5.3.2.2.1</w:t>
      </w:r>
      <w:r>
        <w:tab/>
        <w:t>General</w:t>
      </w:r>
      <w:bookmarkEnd w:id="145"/>
      <w:bookmarkEnd w:id="146"/>
      <w:bookmarkEnd w:id="147"/>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8" w:name="_Toc96843346"/>
      <w:bookmarkStart w:id="149" w:name="_Toc96844321"/>
      <w:bookmarkStart w:id="150" w:name="_Toc97039875"/>
      <w:r>
        <w:t>5.3.2.2.2</w:t>
      </w:r>
      <w:r>
        <w:tab/>
        <w:t>Subscribe</w:t>
      </w:r>
      <w:r w:rsidRPr="00272965">
        <w:t xml:space="preserve"> to real-time UAV status information reporting</w:t>
      </w:r>
      <w:bookmarkEnd w:id="148"/>
      <w:bookmarkEnd w:id="149"/>
      <w:bookmarkEnd w:id="15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8.35pt" o:ole="">
            <v:imagedata r:id="rId22" o:title=""/>
          </v:shape>
          <o:OLEObject Type="Embed" ProgID="Visio.Drawing.15" ShapeID="_x0000_i1030" DrawAspect="Content" ObjectID="_1707652892"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0C26A4B0"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4188BC65"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1" w:name="_Toc89425593"/>
      <w:bookmarkStart w:id="152" w:name="_Toc96843347"/>
      <w:bookmarkStart w:id="153" w:name="_Toc96844322"/>
      <w:bookmarkStart w:id="154" w:name="_Toc97039876"/>
      <w:r>
        <w:t>5.3.2.2.3</w:t>
      </w:r>
      <w:r>
        <w:tab/>
        <w:t>Update an existing</w:t>
      </w:r>
      <w:r w:rsidRPr="00272965">
        <w:t xml:space="preserve"> real-time UAV status information reporting</w:t>
      </w:r>
      <w:bookmarkEnd w:id="151"/>
      <w:r>
        <w:t xml:space="preserve"> subscription</w:t>
      </w:r>
      <w:bookmarkEnd w:id="152"/>
      <w:bookmarkEnd w:id="153"/>
      <w:bookmarkEnd w:id="15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35pt" o:ole="">
            <v:imagedata r:id="rId24" o:title=""/>
          </v:shape>
          <o:OLEObject Type="Embed" ProgID="Visio.Drawing.15" ShapeID="_x0000_i1031" DrawAspect="Content" ObjectID="_1707652893"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5B03AF8"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44D3127C"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5" w:name="_Toc96843348"/>
      <w:bookmarkStart w:id="156" w:name="_Toc96844323"/>
      <w:bookmarkStart w:id="157" w:name="_Toc97039877"/>
      <w:r>
        <w:t>5.3.2.3</w:t>
      </w:r>
      <w:r>
        <w:tab/>
        <w:t>UAE_RealtimeUAVStatus_Unsubscribe</w:t>
      </w:r>
      <w:bookmarkEnd w:id="155"/>
      <w:bookmarkEnd w:id="156"/>
      <w:bookmarkEnd w:id="157"/>
    </w:p>
    <w:p w14:paraId="7F7A29E5" w14:textId="368B7631" w:rsidR="00077605" w:rsidRDefault="00077605" w:rsidP="00077605">
      <w:pPr>
        <w:pStyle w:val="Heading5"/>
      </w:pPr>
      <w:bookmarkStart w:id="158" w:name="_Toc96843349"/>
      <w:bookmarkStart w:id="159" w:name="_Toc96844324"/>
      <w:bookmarkStart w:id="160" w:name="_Toc97039878"/>
      <w:r>
        <w:t>5.3.2.3.1</w:t>
      </w:r>
      <w:r>
        <w:tab/>
        <w:t>General</w:t>
      </w:r>
      <w:bookmarkEnd w:id="158"/>
      <w:bookmarkEnd w:id="159"/>
      <w:bookmarkEnd w:id="160"/>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61" w:name="_Toc96843350"/>
      <w:bookmarkStart w:id="162" w:name="_Toc96844325"/>
      <w:bookmarkStart w:id="163" w:name="_Toc97039879"/>
      <w:r>
        <w:lastRenderedPageBreak/>
        <w:t>5.3.2.3.2</w:t>
      </w:r>
      <w:r>
        <w:tab/>
        <w:t>Unsubscribe from</w:t>
      </w:r>
      <w:r w:rsidRPr="00272965">
        <w:t xml:space="preserve"> real-time UAV status information reporting</w:t>
      </w:r>
      <w:bookmarkEnd w:id="161"/>
      <w:bookmarkEnd w:id="162"/>
      <w:bookmarkEnd w:id="163"/>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35pt" o:ole="">
            <v:imagedata r:id="rId26" o:title=""/>
          </v:shape>
          <o:OLEObject Type="Embed" ProgID="Visio.Drawing.15" ShapeID="_x0000_i1032" DrawAspect="Content" ObjectID="_1707652894"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0790971"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4" w:name="_Toc96843351"/>
      <w:bookmarkStart w:id="165" w:name="_Toc96844326"/>
      <w:bookmarkStart w:id="166" w:name="_Toc97039880"/>
      <w:r>
        <w:t>5.3.2.4</w:t>
      </w:r>
      <w:r>
        <w:tab/>
      </w:r>
      <w:r w:rsidRPr="00A076E8">
        <w:t>UAE_RealtimeUAVStatus_</w:t>
      </w:r>
      <w:r w:rsidRPr="005D3838">
        <w:t>Notify</w:t>
      </w:r>
      <w:bookmarkEnd w:id="164"/>
      <w:bookmarkEnd w:id="165"/>
      <w:bookmarkEnd w:id="166"/>
    </w:p>
    <w:p w14:paraId="4BBBE174" w14:textId="547F581B" w:rsidR="00077605" w:rsidRDefault="00077605" w:rsidP="00077605">
      <w:pPr>
        <w:pStyle w:val="Heading5"/>
      </w:pPr>
      <w:bookmarkStart w:id="167" w:name="_Toc96843352"/>
      <w:bookmarkStart w:id="168" w:name="_Toc96844327"/>
      <w:bookmarkStart w:id="169" w:name="_Toc97039881"/>
      <w:r>
        <w:t>5.3.2.4.1</w:t>
      </w:r>
      <w:r>
        <w:tab/>
        <w:t>General</w:t>
      </w:r>
      <w:bookmarkEnd w:id="167"/>
      <w:bookmarkEnd w:id="168"/>
      <w:bookmarkEnd w:id="16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6E6C318E"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70" w:name="_Toc96843353"/>
      <w:bookmarkStart w:id="171" w:name="_Toc96844328"/>
      <w:bookmarkStart w:id="172" w:name="_Toc97039882"/>
      <w:r w:rsidRPr="00682DF1">
        <w:t>5.3.</w:t>
      </w:r>
      <w:r>
        <w:t>2</w:t>
      </w:r>
      <w:r w:rsidRPr="00682DF1">
        <w:t>.4.2</w:t>
      </w:r>
      <w:r w:rsidRPr="00682DF1">
        <w:tab/>
        <w:t>Real-time UAV Status Notification</w:t>
      </w:r>
      <w:bookmarkEnd w:id="170"/>
      <w:bookmarkEnd w:id="171"/>
      <w:bookmarkEnd w:id="172"/>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5pt;height:123.35pt" o:ole="">
            <v:imagedata r:id="rId28" o:title=""/>
          </v:shape>
          <o:OLEObject Type="Embed" ProgID="Visio.Drawing.15" ShapeID="_x0000_i1033" DrawAspect="Content" ObjectID="_1707652895"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47B5F804"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3" w:name="_Toc510696597"/>
      <w:bookmarkStart w:id="174" w:name="_Toc35971389"/>
      <w:bookmarkStart w:id="175" w:name="_Toc96843354"/>
      <w:bookmarkStart w:id="176" w:name="_Toc96844329"/>
      <w:bookmarkStart w:id="177" w:name="_Toc97039883"/>
      <w:r>
        <w:t>6</w:t>
      </w:r>
      <w:r>
        <w:tab/>
        <w:t>API Definitions</w:t>
      </w:r>
      <w:bookmarkEnd w:id="173"/>
      <w:bookmarkEnd w:id="174"/>
      <w:bookmarkEnd w:id="175"/>
      <w:bookmarkEnd w:id="176"/>
      <w:bookmarkEnd w:id="177"/>
    </w:p>
    <w:p w14:paraId="5E4D34EA" w14:textId="77777777" w:rsidR="00CE57B7" w:rsidRDefault="003319AF">
      <w:pPr>
        <w:pStyle w:val="Heading2"/>
      </w:pPr>
      <w:bookmarkStart w:id="178" w:name="_Toc510696598"/>
      <w:bookmarkStart w:id="179" w:name="_Toc35971390"/>
      <w:bookmarkStart w:id="180" w:name="_Toc96843355"/>
      <w:bookmarkStart w:id="181" w:name="_Toc96844330"/>
      <w:bookmarkStart w:id="182" w:name="_Toc97039884"/>
      <w:r>
        <w:t>6.1</w:t>
      </w:r>
      <w:r>
        <w:tab/>
      </w:r>
      <w:r w:rsidR="007406B4">
        <w:t>UAE_C2OperationModeManagement</w:t>
      </w:r>
      <w:r>
        <w:t xml:space="preserve"> Service API</w:t>
      </w:r>
      <w:bookmarkEnd w:id="178"/>
      <w:bookmarkEnd w:id="179"/>
      <w:bookmarkEnd w:id="180"/>
      <w:bookmarkEnd w:id="181"/>
      <w:bookmarkEnd w:id="182"/>
    </w:p>
    <w:p w14:paraId="52F3DC09" w14:textId="77777777" w:rsidR="00CE57B7" w:rsidRDefault="003319AF">
      <w:pPr>
        <w:pStyle w:val="Heading3"/>
      </w:pPr>
      <w:bookmarkStart w:id="183" w:name="_Toc510696599"/>
      <w:bookmarkStart w:id="184" w:name="_Toc35971391"/>
      <w:bookmarkStart w:id="185" w:name="_Toc96843356"/>
      <w:bookmarkStart w:id="186" w:name="_Toc96844331"/>
      <w:bookmarkStart w:id="187" w:name="_Toc97039885"/>
      <w:r>
        <w:t>6.1.1</w:t>
      </w:r>
      <w:r>
        <w:tab/>
        <w:t>Introduction</w:t>
      </w:r>
      <w:bookmarkEnd w:id="183"/>
      <w:bookmarkEnd w:id="184"/>
      <w:bookmarkEnd w:id="185"/>
      <w:bookmarkEnd w:id="186"/>
      <w:bookmarkEnd w:id="187"/>
    </w:p>
    <w:p w14:paraId="704D15BD" w14:textId="77777777" w:rsidR="00CE57B7" w:rsidRDefault="003319AF">
      <w:pPr>
        <w:rPr>
          <w:noProof/>
          <w:lang w:eastAsia="zh-CN"/>
        </w:rPr>
      </w:pPr>
      <w:bookmarkStart w:id="18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89" w:name="_Toc35971392"/>
      <w:bookmarkStart w:id="190" w:name="_Toc96843357"/>
      <w:bookmarkStart w:id="191" w:name="_Toc96844332"/>
      <w:bookmarkStart w:id="192" w:name="_Toc97039886"/>
      <w:r>
        <w:t>6.1.2</w:t>
      </w:r>
      <w:r>
        <w:tab/>
        <w:t>Usage of HTTP</w:t>
      </w:r>
      <w:bookmarkEnd w:id="188"/>
      <w:bookmarkEnd w:id="189"/>
      <w:bookmarkEnd w:id="190"/>
      <w:bookmarkEnd w:id="191"/>
      <w:bookmarkEnd w:id="192"/>
    </w:p>
    <w:p w14:paraId="37273E08" w14:textId="77777777" w:rsidR="007406B4" w:rsidRPr="001F47A6" w:rsidRDefault="007406B4" w:rsidP="007406B4">
      <w:bookmarkStart w:id="193" w:name="_Toc510696607"/>
      <w:bookmarkStart w:id="19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5" w:name="_Toc96843358"/>
      <w:bookmarkStart w:id="196" w:name="_Toc96844333"/>
      <w:bookmarkStart w:id="197" w:name="_Toc97039887"/>
      <w:r>
        <w:t>6.1.3</w:t>
      </w:r>
      <w:r>
        <w:tab/>
        <w:t>Resources</w:t>
      </w:r>
      <w:bookmarkEnd w:id="193"/>
      <w:bookmarkEnd w:id="194"/>
      <w:bookmarkEnd w:id="195"/>
      <w:bookmarkEnd w:id="196"/>
      <w:bookmarkEnd w:id="197"/>
    </w:p>
    <w:p w14:paraId="0CCFA481" w14:textId="77777777" w:rsidR="006B3451" w:rsidRDefault="006B3451" w:rsidP="006B3451">
      <w:bookmarkStart w:id="198" w:name="_Toc510696608"/>
      <w:bookmarkStart w:id="199" w:name="_Toc35971399"/>
      <w:r>
        <w:t>There are no resources defined for this API in this release of the specification.</w:t>
      </w:r>
    </w:p>
    <w:p w14:paraId="14E695E6" w14:textId="77777777" w:rsidR="00CE57B7" w:rsidRDefault="003319AF">
      <w:pPr>
        <w:pStyle w:val="Heading3"/>
      </w:pPr>
      <w:bookmarkStart w:id="200" w:name="_Toc510696622"/>
      <w:bookmarkStart w:id="201" w:name="_Toc35971413"/>
      <w:bookmarkStart w:id="202" w:name="_Toc96843359"/>
      <w:bookmarkStart w:id="203" w:name="_Toc96844334"/>
      <w:bookmarkStart w:id="204" w:name="_Toc97039888"/>
      <w:bookmarkEnd w:id="198"/>
      <w:bookmarkEnd w:id="199"/>
      <w:r>
        <w:lastRenderedPageBreak/>
        <w:t>6.1.4</w:t>
      </w:r>
      <w:r>
        <w:tab/>
        <w:t>Custom Operations without associated resources</w:t>
      </w:r>
      <w:bookmarkEnd w:id="200"/>
      <w:bookmarkEnd w:id="201"/>
      <w:bookmarkEnd w:id="202"/>
      <w:bookmarkEnd w:id="203"/>
      <w:bookmarkEnd w:id="204"/>
    </w:p>
    <w:p w14:paraId="6D115266" w14:textId="77777777" w:rsidR="00CE57B7" w:rsidRDefault="003319AF">
      <w:pPr>
        <w:pStyle w:val="Heading4"/>
      </w:pPr>
      <w:bookmarkStart w:id="205" w:name="_Toc510696623"/>
      <w:bookmarkStart w:id="206" w:name="_Toc35971414"/>
      <w:bookmarkStart w:id="207" w:name="_Toc96843360"/>
      <w:bookmarkStart w:id="208" w:name="_Toc96844335"/>
      <w:bookmarkStart w:id="209" w:name="_Toc97039889"/>
      <w:r>
        <w:t>6.1.4.1</w:t>
      </w:r>
      <w:r>
        <w:tab/>
        <w:t>Overview</w:t>
      </w:r>
      <w:bookmarkEnd w:id="205"/>
      <w:bookmarkEnd w:id="206"/>
      <w:bookmarkEnd w:id="207"/>
      <w:bookmarkEnd w:id="208"/>
      <w:bookmarkEnd w:id="20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2AF88CCB" w:rsidR="006B3451" w:rsidRDefault="00FE03B5" w:rsidP="006B3451">
      <w:pPr>
        <w:pStyle w:val="TH"/>
      </w:pPr>
      <w:r>
        <w:object w:dxaOrig="5690" w:dyaOrig="2880" w14:anchorId="2FD69673">
          <v:shape id="_x0000_i1034" type="#_x0000_t75" style="width:272.65pt;height:139pt" o:ole="">
            <v:imagedata r:id="rId30" o:title=""/>
          </v:shape>
          <o:OLEObject Type="Embed" ProgID="Visio.Drawing.15" ShapeID="_x0000_i1034" DrawAspect="Content" ObjectID="_1707652896"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10" w:name="_Toc510696624"/>
      <w:bookmarkStart w:id="211" w:name="_Toc35971415"/>
      <w:bookmarkStart w:id="212" w:name="_Toc96843361"/>
      <w:bookmarkStart w:id="213" w:name="_Toc96844336"/>
      <w:bookmarkStart w:id="214" w:name="_Toc97039890"/>
      <w:r>
        <w:t>6.1.4.2</w:t>
      </w:r>
      <w:r>
        <w:tab/>
        <w:t xml:space="preserve">Operation: </w:t>
      </w:r>
      <w:bookmarkEnd w:id="210"/>
      <w:bookmarkEnd w:id="211"/>
      <w:r w:rsidR="002750C0">
        <w:t>Initiate</w:t>
      </w:r>
      <w:bookmarkEnd w:id="212"/>
      <w:bookmarkEnd w:id="213"/>
      <w:bookmarkEnd w:id="214"/>
    </w:p>
    <w:p w14:paraId="1A437D94" w14:textId="77777777" w:rsidR="00CE57B7" w:rsidRDefault="003319AF">
      <w:pPr>
        <w:pStyle w:val="Heading5"/>
      </w:pPr>
      <w:bookmarkStart w:id="215" w:name="_Toc510696625"/>
      <w:bookmarkStart w:id="216" w:name="_Toc35971416"/>
      <w:bookmarkStart w:id="217" w:name="_Toc96843362"/>
      <w:bookmarkStart w:id="218" w:name="_Toc96844337"/>
      <w:bookmarkStart w:id="219" w:name="_Toc97039891"/>
      <w:r>
        <w:t>6.1.4.2.1</w:t>
      </w:r>
      <w:r>
        <w:tab/>
        <w:t>Description</w:t>
      </w:r>
      <w:bookmarkEnd w:id="215"/>
      <w:bookmarkEnd w:id="216"/>
      <w:bookmarkEnd w:id="217"/>
      <w:bookmarkEnd w:id="218"/>
      <w:bookmarkEnd w:id="219"/>
    </w:p>
    <w:p w14:paraId="2A354FA3" w14:textId="77777777" w:rsidR="008B06A9" w:rsidRDefault="008B06A9" w:rsidP="008B06A9">
      <w:bookmarkStart w:id="220" w:name="_Toc510696626"/>
      <w:bookmarkStart w:id="221"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22" w:name="_Toc96843363"/>
      <w:bookmarkStart w:id="223" w:name="_Toc96844338"/>
      <w:bookmarkStart w:id="224" w:name="_Toc97039892"/>
      <w:r>
        <w:t>6.1.4.2.2</w:t>
      </w:r>
      <w:r>
        <w:tab/>
        <w:t>Operation Definition</w:t>
      </w:r>
      <w:bookmarkEnd w:id="220"/>
      <w:bookmarkEnd w:id="221"/>
      <w:bookmarkEnd w:id="222"/>
      <w:bookmarkEnd w:id="223"/>
      <w:bookmarkEnd w:id="22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1C3E0B55"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13458F94"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6EA1D01E"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25" w:name="_Toc510696627"/>
      <w:bookmarkStart w:id="226"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7" w:name="_Toc510696628"/>
      <w:bookmarkStart w:id="228" w:name="_Toc35971419"/>
      <w:bookmarkStart w:id="229" w:name="_Toc96843364"/>
      <w:bookmarkStart w:id="230" w:name="_Toc96844339"/>
      <w:bookmarkStart w:id="231" w:name="_Toc97039893"/>
      <w:bookmarkEnd w:id="225"/>
      <w:bookmarkEnd w:id="226"/>
      <w:r>
        <w:t>6.1.5</w:t>
      </w:r>
      <w:r>
        <w:tab/>
        <w:t>Notifications</w:t>
      </w:r>
      <w:bookmarkEnd w:id="227"/>
      <w:bookmarkEnd w:id="228"/>
      <w:bookmarkEnd w:id="229"/>
      <w:bookmarkEnd w:id="230"/>
      <w:bookmarkEnd w:id="231"/>
    </w:p>
    <w:p w14:paraId="5F229D5E" w14:textId="77777777" w:rsidR="00CE57B7" w:rsidRDefault="003319AF">
      <w:pPr>
        <w:pStyle w:val="Heading4"/>
      </w:pPr>
      <w:bookmarkStart w:id="232" w:name="_Toc510696629"/>
      <w:bookmarkStart w:id="233" w:name="_Toc35971420"/>
      <w:bookmarkStart w:id="234" w:name="_Toc96843365"/>
      <w:bookmarkStart w:id="235" w:name="_Toc96844340"/>
      <w:bookmarkStart w:id="236" w:name="_Toc97039894"/>
      <w:r>
        <w:t>6.1.5.1</w:t>
      </w:r>
      <w:r>
        <w:tab/>
        <w:t>General</w:t>
      </w:r>
      <w:bookmarkEnd w:id="232"/>
      <w:bookmarkEnd w:id="233"/>
      <w:bookmarkEnd w:id="234"/>
      <w:bookmarkEnd w:id="235"/>
      <w:bookmarkEnd w:id="236"/>
    </w:p>
    <w:p w14:paraId="4DFBF743" w14:textId="77777777" w:rsidR="00CE57B7" w:rsidRDefault="003319AF">
      <w:pPr>
        <w:rPr>
          <w:noProof/>
        </w:rPr>
      </w:pPr>
      <w:bookmarkStart w:id="237" w:name="_Toc510696630"/>
      <w:bookmarkStart w:id="23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9" w:name="_Toc96843366"/>
      <w:bookmarkStart w:id="240" w:name="_Toc96844341"/>
      <w:bookmarkStart w:id="241" w:name="_Toc97039895"/>
      <w:bookmarkStart w:id="242" w:name="_Toc35971421"/>
      <w:r w:rsidRPr="00FD52F1">
        <w:rPr>
          <w:lang w:val="fr-FR"/>
        </w:rPr>
        <w:t>6.1.5.2</w:t>
      </w:r>
      <w:r w:rsidRPr="00FD52F1">
        <w:rPr>
          <w:lang w:val="fr-FR"/>
        </w:rPr>
        <w:tab/>
        <w:t>C2 Operation Mode Management Completion Notification</w:t>
      </w:r>
      <w:bookmarkEnd w:id="239"/>
      <w:bookmarkEnd w:id="240"/>
      <w:bookmarkEnd w:id="241"/>
    </w:p>
    <w:p w14:paraId="1CE8C264" w14:textId="77777777" w:rsidR="00ED786F" w:rsidRPr="00FD52F1" w:rsidRDefault="00ED786F" w:rsidP="00ED786F">
      <w:pPr>
        <w:pStyle w:val="Heading5"/>
        <w:rPr>
          <w:noProof/>
          <w:lang w:val="fr-FR"/>
        </w:rPr>
      </w:pPr>
      <w:bookmarkStart w:id="243" w:name="_Toc96843367"/>
      <w:bookmarkStart w:id="244" w:name="_Toc96844342"/>
      <w:bookmarkStart w:id="245" w:name="_Toc97039896"/>
      <w:r w:rsidRPr="00FD52F1">
        <w:rPr>
          <w:lang w:val="fr-FR"/>
        </w:rPr>
        <w:t>6.1.5.2</w:t>
      </w:r>
      <w:r w:rsidRPr="00FD52F1">
        <w:rPr>
          <w:noProof/>
          <w:lang w:val="fr-FR"/>
        </w:rPr>
        <w:t>.1</w:t>
      </w:r>
      <w:r w:rsidRPr="00FD52F1">
        <w:rPr>
          <w:noProof/>
          <w:lang w:val="fr-FR"/>
        </w:rPr>
        <w:tab/>
        <w:t>Description</w:t>
      </w:r>
      <w:bookmarkEnd w:id="243"/>
      <w:bookmarkEnd w:id="244"/>
      <w:bookmarkEnd w:id="24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6" w:name="_Toc96843368"/>
      <w:bookmarkStart w:id="247" w:name="_Toc96844343"/>
      <w:bookmarkStart w:id="248" w:name="_Toc97039897"/>
      <w:r>
        <w:t>6.1.5.2</w:t>
      </w:r>
      <w:r>
        <w:rPr>
          <w:noProof/>
        </w:rPr>
        <w:t>.2</w:t>
      </w:r>
      <w:r>
        <w:rPr>
          <w:noProof/>
        </w:rPr>
        <w:tab/>
        <w:t>Target URI</w:t>
      </w:r>
      <w:bookmarkEnd w:id="246"/>
      <w:bookmarkEnd w:id="247"/>
      <w:bookmarkEnd w:id="24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9" w:name="_Toc96843369"/>
      <w:bookmarkStart w:id="250" w:name="_Toc96844344"/>
      <w:bookmarkStart w:id="251" w:name="_Toc97039898"/>
      <w:r>
        <w:t>6.1.5.2</w:t>
      </w:r>
      <w:r>
        <w:rPr>
          <w:noProof/>
        </w:rPr>
        <w:t>.3</w:t>
      </w:r>
      <w:r>
        <w:rPr>
          <w:noProof/>
        </w:rPr>
        <w:tab/>
        <w:t>Standard Methods</w:t>
      </w:r>
      <w:bookmarkEnd w:id="249"/>
      <w:bookmarkEnd w:id="250"/>
      <w:bookmarkEnd w:id="251"/>
    </w:p>
    <w:p w14:paraId="32CEDB7D" w14:textId="77777777" w:rsidR="00ED786F" w:rsidRDefault="00ED786F" w:rsidP="00F544AD">
      <w:pPr>
        <w:pStyle w:val="Heading6"/>
        <w:rPr>
          <w:noProof/>
        </w:rPr>
      </w:pPr>
      <w:bookmarkStart w:id="252" w:name="_Toc96843370"/>
      <w:bookmarkStart w:id="253" w:name="_Toc96844345"/>
      <w:bookmarkStart w:id="254" w:name="_Toc97039899"/>
      <w:r>
        <w:t>6.1.5.2.3</w:t>
      </w:r>
      <w:r>
        <w:rPr>
          <w:noProof/>
        </w:rPr>
        <w:t>.1</w:t>
      </w:r>
      <w:r>
        <w:rPr>
          <w:noProof/>
        </w:rPr>
        <w:tab/>
        <w:t>POST</w:t>
      </w:r>
      <w:bookmarkEnd w:id="252"/>
      <w:bookmarkEnd w:id="253"/>
      <w:bookmarkEnd w:id="25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50BA074F"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5" w:name="_Toc96843371"/>
      <w:bookmarkStart w:id="256" w:name="_Toc96844346"/>
      <w:bookmarkStart w:id="257" w:name="_Toc97039900"/>
      <w:r>
        <w:t>6.1.5.</w:t>
      </w:r>
      <w:r w:rsidR="00D35505">
        <w:t>3</w:t>
      </w:r>
      <w:r>
        <w:tab/>
      </w:r>
      <w:r w:rsidR="00221054">
        <w:t xml:space="preserve">Selected </w:t>
      </w:r>
      <w:r w:rsidR="00221054" w:rsidRPr="001856EE">
        <w:t>C2 Communication Mode Notification</w:t>
      </w:r>
      <w:bookmarkEnd w:id="237"/>
      <w:bookmarkEnd w:id="242"/>
      <w:bookmarkEnd w:id="255"/>
      <w:bookmarkEnd w:id="256"/>
      <w:bookmarkEnd w:id="257"/>
    </w:p>
    <w:p w14:paraId="2C7B705E" w14:textId="77777777" w:rsidR="00CE57B7" w:rsidRDefault="003319AF">
      <w:pPr>
        <w:pStyle w:val="Heading5"/>
        <w:rPr>
          <w:noProof/>
        </w:rPr>
      </w:pPr>
      <w:bookmarkStart w:id="258" w:name="_Toc532994455"/>
      <w:bookmarkStart w:id="259" w:name="_Toc35971422"/>
      <w:bookmarkStart w:id="260" w:name="_Toc96843372"/>
      <w:bookmarkStart w:id="261" w:name="_Toc96844347"/>
      <w:bookmarkStart w:id="262" w:name="_Toc97039901"/>
      <w:bookmarkStart w:id="263" w:name="_Toc510696631"/>
      <w:r>
        <w:t>6.1.5.</w:t>
      </w:r>
      <w:r w:rsidR="00D35505">
        <w:t>3</w:t>
      </w:r>
      <w:r>
        <w:rPr>
          <w:noProof/>
        </w:rPr>
        <w:t>.1</w:t>
      </w:r>
      <w:r>
        <w:rPr>
          <w:noProof/>
        </w:rPr>
        <w:tab/>
        <w:t>Description</w:t>
      </w:r>
      <w:bookmarkEnd w:id="258"/>
      <w:bookmarkEnd w:id="259"/>
      <w:bookmarkEnd w:id="260"/>
      <w:bookmarkEnd w:id="261"/>
      <w:bookmarkEnd w:id="26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4" w:name="_Toc532994456"/>
      <w:bookmarkStart w:id="265" w:name="_Toc35971423"/>
      <w:bookmarkStart w:id="266" w:name="_Toc96843373"/>
      <w:bookmarkStart w:id="267" w:name="_Toc96844348"/>
      <w:bookmarkStart w:id="268" w:name="_Toc97039902"/>
      <w:r>
        <w:t>6.1.5.</w:t>
      </w:r>
      <w:r w:rsidR="00D35505">
        <w:t>3</w:t>
      </w:r>
      <w:r>
        <w:rPr>
          <w:noProof/>
        </w:rPr>
        <w:t>.2</w:t>
      </w:r>
      <w:r>
        <w:rPr>
          <w:noProof/>
        </w:rPr>
        <w:tab/>
        <w:t>Target URI</w:t>
      </w:r>
      <w:bookmarkEnd w:id="264"/>
      <w:bookmarkEnd w:id="265"/>
      <w:bookmarkEnd w:id="266"/>
      <w:bookmarkEnd w:id="267"/>
      <w:bookmarkEnd w:id="26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9" w:name="_Toc532994457"/>
      <w:bookmarkStart w:id="270" w:name="_Toc35971424"/>
      <w:bookmarkStart w:id="271" w:name="_Toc96843374"/>
      <w:bookmarkStart w:id="272" w:name="_Toc96844349"/>
      <w:bookmarkStart w:id="273" w:name="_Toc97039903"/>
      <w:r>
        <w:t>6.1.5.</w:t>
      </w:r>
      <w:r w:rsidR="00D35505">
        <w:t>3</w:t>
      </w:r>
      <w:r>
        <w:rPr>
          <w:noProof/>
        </w:rPr>
        <w:t>.3</w:t>
      </w:r>
      <w:r>
        <w:rPr>
          <w:noProof/>
        </w:rPr>
        <w:tab/>
        <w:t>Standard Methods</w:t>
      </w:r>
      <w:bookmarkEnd w:id="269"/>
      <w:bookmarkEnd w:id="270"/>
      <w:bookmarkEnd w:id="271"/>
      <w:bookmarkEnd w:id="272"/>
      <w:bookmarkEnd w:id="273"/>
    </w:p>
    <w:p w14:paraId="00876D3C" w14:textId="77777777" w:rsidR="00CE57B7" w:rsidRDefault="003319AF" w:rsidP="00F544AD">
      <w:pPr>
        <w:pStyle w:val="Heading6"/>
        <w:rPr>
          <w:noProof/>
        </w:rPr>
      </w:pPr>
      <w:bookmarkStart w:id="274" w:name="_Toc532994458"/>
      <w:bookmarkStart w:id="275" w:name="_Toc35971425"/>
      <w:bookmarkStart w:id="276" w:name="_Toc96843375"/>
      <w:bookmarkStart w:id="277" w:name="_Toc96844350"/>
      <w:bookmarkStart w:id="278" w:name="_Toc97039904"/>
      <w:r>
        <w:t>6.1.5.</w:t>
      </w:r>
      <w:r w:rsidR="00D35505">
        <w:t>3</w:t>
      </w:r>
      <w:r>
        <w:t>.3</w:t>
      </w:r>
      <w:r>
        <w:rPr>
          <w:noProof/>
        </w:rPr>
        <w:t>.1</w:t>
      </w:r>
      <w:r>
        <w:rPr>
          <w:noProof/>
        </w:rPr>
        <w:tab/>
        <w:t>POST</w:t>
      </w:r>
      <w:bookmarkEnd w:id="274"/>
      <w:bookmarkEnd w:id="275"/>
      <w:bookmarkEnd w:id="276"/>
      <w:bookmarkEnd w:id="277"/>
      <w:bookmarkEnd w:id="278"/>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0BB737A5"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9"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80" w:name="_Toc96843376"/>
      <w:bookmarkStart w:id="281" w:name="_Toc96844351"/>
      <w:bookmarkStart w:id="282" w:name="_Toc97039905"/>
      <w:r>
        <w:t>6.1.5.</w:t>
      </w:r>
      <w:r w:rsidR="003F423F">
        <w:t>4</w:t>
      </w:r>
      <w:r>
        <w:tab/>
      </w:r>
      <w:r w:rsidR="006E51AA" w:rsidRPr="001856EE">
        <w:t>C2 Communication Mode Switching Notification</w:t>
      </w:r>
      <w:bookmarkEnd w:id="263"/>
      <w:bookmarkEnd w:id="279"/>
      <w:bookmarkEnd w:id="280"/>
      <w:bookmarkEnd w:id="281"/>
      <w:bookmarkEnd w:id="282"/>
    </w:p>
    <w:p w14:paraId="07925135" w14:textId="77777777" w:rsidR="006E51AA" w:rsidRDefault="006E51AA" w:rsidP="006E51AA">
      <w:pPr>
        <w:pStyle w:val="Heading5"/>
        <w:rPr>
          <w:noProof/>
        </w:rPr>
      </w:pPr>
      <w:bookmarkStart w:id="283" w:name="_Toc96843377"/>
      <w:bookmarkStart w:id="284" w:name="_Toc96844352"/>
      <w:bookmarkStart w:id="285" w:name="_Toc97039906"/>
      <w:bookmarkStart w:id="286" w:name="_Toc35971427"/>
      <w:r>
        <w:t>6.1.5.</w:t>
      </w:r>
      <w:r w:rsidR="003F423F">
        <w:t>4</w:t>
      </w:r>
      <w:r>
        <w:rPr>
          <w:noProof/>
        </w:rPr>
        <w:t>.1</w:t>
      </w:r>
      <w:r>
        <w:rPr>
          <w:noProof/>
        </w:rPr>
        <w:tab/>
        <w:t>Description</w:t>
      </w:r>
      <w:bookmarkEnd w:id="283"/>
      <w:bookmarkEnd w:id="284"/>
      <w:bookmarkEnd w:id="28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7" w:name="_Toc96843378"/>
      <w:bookmarkStart w:id="288" w:name="_Toc96844353"/>
      <w:bookmarkStart w:id="289" w:name="_Toc97039907"/>
      <w:r>
        <w:t>6.1.5.</w:t>
      </w:r>
      <w:r w:rsidR="003F423F">
        <w:t>4</w:t>
      </w:r>
      <w:r>
        <w:rPr>
          <w:noProof/>
        </w:rPr>
        <w:t>.2</w:t>
      </w:r>
      <w:r>
        <w:rPr>
          <w:noProof/>
        </w:rPr>
        <w:tab/>
        <w:t>Target URI</w:t>
      </w:r>
      <w:bookmarkEnd w:id="287"/>
      <w:bookmarkEnd w:id="288"/>
      <w:bookmarkEnd w:id="28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90" w:name="_Toc96843379"/>
      <w:bookmarkStart w:id="291" w:name="_Toc96844354"/>
      <w:bookmarkStart w:id="292" w:name="_Toc97039908"/>
      <w:r>
        <w:lastRenderedPageBreak/>
        <w:t>6.1.5.</w:t>
      </w:r>
      <w:r w:rsidR="003F423F">
        <w:t>4</w:t>
      </w:r>
      <w:r>
        <w:rPr>
          <w:noProof/>
        </w:rPr>
        <w:t>.3</w:t>
      </w:r>
      <w:r>
        <w:rPr>
          <w:noProof/>
        </w:rPr>
        <w:tab/>
        <w:t>Standard Methods</w:t>
      </w:r>
      <w:bookmarkEnd w:id="290"/>
      <w:bookmarkEnd w:id="291"/>
      <w:bookmarkEnd w:id="292"/>
    </w:p>
    <w:p w14:paraId="1AAE38FF" w14:textId="77777777" w:rsidR="006E51AA" w:rsidRDefault="006E51AA" w:rsidP="00F544AD">
      <w:pPr>
        <w:pStyle w:val="Heading6"/>
        <w:rPr>
          <w:noProof/>
        </w:rPr>
      </w:pPr>
      <w:bookmarkStart w:id="293" w:name="_Toc96843380"/>
      <w:bookmarkStart w:id="294" w:name="_Toc96844355"/>
      <w:bookmarkStart w:id="295" w:name="_Toc97039909"/>
      <w:r>
        <w:t>6.1.5.</w:t>
      </w:r>
      <w:r w:rsidR="003F423F">
        <w:t>4</w:t>
      </w:r>
      <w:r>
        <w:t>.3</w:t>
      </w:r>
      <w:r>
        <w:rPr>
          <w:noProof/>
        </w:rPr>
        <w:t>.1</w:t>
      </w:r>
      <w:r>
        <w:rPr>
          <w:noProof/>
        </w:rPr>
        <w:tab/>
        <w:t>POST</w:t>
      </w:r>
      <w:bookmarkEnd w:id="293"/>
      <w:bookmarkEnd w:id="294"/>
      <w:bookmarkEnd w:id="29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0EDE7588"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6" w:name="_Toc96843381"/>
      <w:bookmarkStart w:id="297" w:name="_Toc96844356"/>
      <w:bookmarkStart w:id="298" w:name="_Toc97039910"/>
      <w:r>
        <w:lastRenderedPageBreak/>
        <w:t>6.1.6</w:t>
      </w:r>
      <w:r>
        <w:tab/>
        <w:t>Data Model</w:t>
      </w:r>
      <w:bookmarkEnd w:id="238"/>
      <w:bookmarkEnd w:id="286"/>
      <w:bookmarkEnd w:id="296"/>
      <w:bookmarkEnd w:id="297"/>
      <w:bookmarkEnd w:id="298"/>
    </w:p>
    <w:p w14:paraId="00A6EE0E" w14:textId="77777777" w:rsidR="00CE57B7" w:rsidRDefault="003319AF">
      <w:pPr>
        <w:pStyle w:val="Heading4"/>
      </w:pPr>
      <w:bookmarkStart w:id="299" w:name="_Toc510696633"/>
      <w:bookmarkStart w:id="300" w:name="_Toc35971428"/>
      <w:bookmarkStart w:id="301" w:name="_Toc96843382"/>
      <w:bookmarkStart w:id="302" w:name="_Toc96844357"/>
      <w:bookmarkStart w:id="303" w:name="_Toc97039911"/>
      <w:r>
        <w:t>6.1.6.1</w:t>
      </w:r>
      <w:r>
        <w:tab/>
        <w:t>General</w:t>
      </w:r>
      <w:bookmarkEnd w:id="299"/>
      <w:bookmarkEnd w:id="300"/>
      <w:bookmarkEnd w:id="301"/>
      <w:bookmarkEnd w:id="302"/>
      <w:bookmarkEnd w:id="303"/>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747"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703"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4" w:name="_Toc510696634"/>
      <w:bookmarkStart w:id="305" w:name="_Toc35971429"/>
      <w:bookmarkStart w:id="306" w:name="_Toc96843383"/>
      <w:bookmarkStart w:id="307" w:name="_Toc96844358"/>
      <w:bookmarkStart w:id="308" w:name="_Toc97039912"/>
      <w:r>
        <w:rPr>
          <w:lang w:val="en-US"/>
        </w:rPr>
        <w:lastRenderedPageBreak/>
        <w:t>6.1.6.2</w:t>
      </w:r>
      <w:r>
        <w:rPr>
          <w:lang w:val="en-US"/>
        </w:rPr>
        <w:tab/>
        <w:t>Structured data types</w:t>
      </w:r>
      <w:bookmarkEnd w:id="304"/>
      <w:bookmarkEnd w:id="305"/>
      <w:bookmarkEnd w:id="306"/>
      <w:bookmarkEnd w:id="307"/>
      <w:bookmarkEnd w:id="308"/>
    </w:p>
    <w:p w14:paraId="69233281" w14:textId="77777777" w:rsidR="00CE57B7" w:rsidRDefault="003319AF">
      <w:pPr>
        <w:pStyle w:val="Heading5"/>
      </w:pPr>
      <w:bookmarkStart w:id="309" w:name="_Toc510696635"/>
      <w:bookmarkStart w:id="310" w:name="_Toc35971430"/>
      <w:bookmarkStart w:id="311" w:name="_Toc96843384"/>
      <w:bookmarkStart w:id="312" w:name="_Toc96844359"/>
      <w:bookmarkStart w:id="313" w:name="_Toc97039913"/>
      <w:r>
        <w:t>6.1.6.2.1</w:t>
      </w:r>
      <w:r>
        <w:tab/>
        <w:t>Introduction</w:t>
      </w:r>
      <w:bookmarkEnd w:id="309"/>
      <w:bookmarkEnd w:id="310"/>
      <w:bookmarkEnd w:id="311"/>
      <w:bookmarkEnd w:id="312"/>
      <w:bookmarkEnd w:id="313"/>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4" w:name="_Toc510696636"/>
      <w:bookmarkStart w:id="315" w:name="_Toc35971431"/>
      <w:bookmarkStart w:id="316" w:name="_Toc96843385"/>
      <w:bookmarkStart w:id="317" w:name="_Toc96844360"/>
      <w:bookmarkStart w:id="318" w:name="_Toc97039914"/>
      <w:r>
        <w:lastRenderedPageBreak/>
        <w:t>6.1.6.2.2</w:t>
      </w:r>
      <w:r>
        <w:tab/>
        <w:t xml:space="preserve">Type: </w:t>
      </w:r>
      <w:bookmarkEnd w:id="314"/>
      <w:bookmarkEnd w:id="315"/>
      <w:r w:rsidR="006C7310">
        <w:t>ConfigureData</w:t>
      </w:r>
      <w:bookmarkEnd w:id="316"/>
      <w:bookmarkEnd w:id="317"/>
      <w:bookmarkEnd w:id="318"/>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5C9EF8BA"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59B8CE69"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C01D289"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55A27B0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5556A544"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0E7385">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88B2194"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9" w:name="_Toc510696637"/>
      <w:bookmarkStart w:id="320" w:name="_Toc35971432"/>
      <w:bookmarkStart w:id="321" w:name="_Toc96843386"/>
      <w:bookmarkStart w:id="322" w:name="_Toc96844361"/>
      <w:bookmarkStart w:id="323" w:name="_Toc97039915"/>
      <w:r>
        <w:t>6.1.6.2.3</w:t>
      </w:r>
      <w:r>
        <w:tab/>
        <w:t xml:space="preserve">Type: </w:t>
      </w:r>
      <w:r w:rsidR="00EB3E1B" w:rsidRPr="000073D4">
        <w:t>SelectedC2CommModeNotif</w:t>
      </w:r>
      <w:bookmarkEnd w:id="319"/>
      <w:bookmarkEnd w:id="320"/>
      <w:bookmarkEnd w:id="321"/>
      <w:bookmarkEnd w:id="322"/>
      <w:bookmarkEnd w:id="323"/>
    </w:p>
    <w:p w14:paraId="3BE63413" w14:textId="77777777" w:rsidR="00EB3E1B" w:rsidRDefault="00EB3E1B" w:rsidP="00EB3E1B">
      <w:pPr>
        <w:pStyle w:val="TH"/>
      </w:pPr>
      <w:bookmarkStart w:id="324" w:name="_Toc510696638"/>
      <w:bookmarkStart w:id="32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2D4712A3"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6" w:name="_Toc96843387"/>
      <w:bookmarkStart w:id="327" w:name="_Toc96844362"/>
      <w:bookmarkStart w:id="328" w:name="_Toc97039916"/>
      <w:r>
        <w:t>6.1.6.2.4</w:t>
      </w:r>
      <w:r>
        <w:tab/>
      </w:r>
      <w:r w:rsidR="00E45AA1">
        <w:t xml:space="preserve">Type: </w:t>
      </w:r>
      <w:r w:rsidRPr="00004689">
        <w:t>C2</w:t>
      </w:r>
      <w:r>
        <w:t>Comm</w:t>
      </w:r>
      <w:r w:rsidRPr="00004689">
        <w:t>ModeSwitchNotif</w:t>
      </w:r>
      <w:bookmarkEnd w:id="326"/>
      <w:bookmarkEnd w:id="327"/>
      <w:bookmarkEnd w:id="328"/>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6EBD0B7C"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9" w:name="_Toc96843388"/>
      <w:bookmarkStart w:id="330" w:name="_Toc96844363"/>
      <w:bookmarkStart w:id="331" w:name="_Toc97039917"/>
      <w:r>
        <w:lastRenderedPageBreak/>
        <w:t>6.1.6.2.5</w:t>
      </w:r>
      <w:r>
        <w:tab/>
      </w:r>
      <w:r w:rsidR="00E45AA1">
        <w:t xml:space="preserve">Type: </w:t>
      </w:r>
      <w:r>
        <w:t>C2Result</w:t>
      </w:r>
      <w:bookmarkEnd w:id="329"/>
      <w:bookmarkEnd w:id="330"/>
      <w:bookmarkEnd w:id="33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32" w:name="_Toc96843389"/>
      <w:bookmarkStart w:id="333" w:name="_Toc96844364"/>
      <w:bookmarkStart w:id="334" w:name="_Toc97039918"/>
      <w:r>
        <w:t>6.1.6.2.6</w:t>
      </w:r>
      <w:r>
        <w:tab/>
        <w:t>Type: UasId</w:t>
      </w:r>
      <w:bookmarkEnd w:id="332"/>
      <w:bookmarkEnd w:id="333"/>
      <w:bookmarkEnd w:id="334"/>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656E9299"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5" w:name="_Toc96843390"/>
      <w:bookmarkStart w:id="336" w:name="_Toc96844365"/>
      <w:bookmarkStart w:id="337" w:name="_Toc97039919"/>
      <w:r>
        <w:t>6.1.6.2.7</w:t>
      </w:r>
      <w:r>
        <w:tab/>
        <w:t>Type: UavId</w:t>
      </w:r>
      <w:bookmarkEnd w:id="335"/>
      <w:bookmarkEnd w:id="336"/>
      <w:bookmarkEnd w:id="337"/>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8" w:name="_Toc96843391"/>
      <w:bookmarkStart w:id="339" w:name="_Toc96844366"/>
      <w:bookmarkStart w:id="340" w:name="_Toc97039920"/>
      <w:r>
        <w:lastRenderedPageBreak/>
        <w:t>6.1.6.2.8</w:t>
      </w:r>
      <w:r>
        <w:tab/>
        <w:t>Type: C2ServiceArea</w:t>
      </w:r>
      <w:bookmarkEnd w:id="338"/>
      <w:bookmarkEnd w:id="339"/>
      <w:bookmarkEnd w:id="340"/>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5DFAEFD7"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ECFF965"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0B9FA649"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1" w:name="_Toc96843392"/>
      <w:bookmarkStart w:id="342" w:name="_Toc96844367"/>
      <w:bookmarkStart w:id="343" w:name="_Toc97039921"/>
      <w:r>
        <w:t>6.1.6.2.9</w:t>
      </w:r>
      <w:r>
        <w:tab/>
        <w:t xml:space="preserve">Type: </w:t>
      </w:r>
      <w:r w:rsidRPr="00A36D3A">
        <w:t>C2OpModeMngtCompStatus</w:t>
      </w:r>
      <w:bookmarkEnd w:id="341"/>
      <w:bookmarkEnd w:id="342"/>
      <w:bookmarkEnd w:id="343"/>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4" w:name="_Toc96843393"/>
      <w:bookmarkStart w:id="345" w:name="_Toc96844368"/>
      <w:bookmarkStart w:id="346" w:name="_Toc97039922"/>
      <w:r>
        <w:t>6.1.6.2.10</w:t>
      </w:r>
      <w:r>
        <w:tab/>
        <w:t>Type: C2SwitchPolicies</w:t>
      </w:r>
      <w:bookmarkEnd w:id="344"/>
      <w:bookmarkEnd w:id="345"/>
      <w:bookmarkEnd w:id="34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7" w:name="_Toc96843394"/>
      <w:bookmarkStart w:id="348" w:name="_Toc96844369"/>
      <w:bookmarkStart w:id="349" w:name="_Toc97039923"/>
      <w:r>
        <w:lastRenderedPageBreak/>
        <w:t>6.1.6.2.11</w:t>
      </w:r>
      <w:r>
        <w:tab/>
        <w:t xml:space="preserve">Type: </w:t>
      </w:r>
      <w:r w:rsidRPr="00354686">
        <w:t>C2LinkQuality</w:t>
      </w:r>
      <w:r>
        <w:t>Thrlds</w:t>
      </w:r>
      <w:bookmarkEnd w:id="347"/>
      <w:bookmarkEnd w:id="348"/>
      <w:bookmarkEnd w:id="349"/>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50" w:name="_Toc96843395"/>
      <w:bookmarkStart w:id="351" w:name="_Toc96844370"/>
      <w:bookmarkStart w:id="352" w:name="_Toc97039924"/>
      <w:r>
        <w:rPr>
          <w:lang w:val="en-US"/>
        </w:rPr>
        <w:t>6.1.6.3</w:t>
      </w:r>
      <w:r>
        <w:rPr>
          <w:lang w:val="en-US"/>
        </w:rPr>
        <w:tab/>
        <w:t>Simple data types and enumerations</w:t>
      </w:r>
      <w:bookmarkEnd w:id="324"/>
      <w:bookmarkEnd w:id="325"/>
      <w:bookmarkEnd w:id="350"/>
      <w:bookmarkEnd w:id="351"/>
      <w:bookmarkEnd w:id="352"/>
    </w:p>
    <w:p w14:paraId="3F2D1F6D" w14:textId="77777777" w:rsidR="00CE57B7" w:rsidRDefault="003319AF">
      <w:pPr>
        <w:pStyle w:val="Heading5"/>
      </w:pPr>
      <w:bookmarkStart w:id="353" w:name="_Toc510696639"/>
      <w:bookmarkStart w:id="354" w:name="_Toc35971434"/>
      <w:bookmarkStart w:id="355" w:name="_Toc96843396"/>
      <w:bookmarkStart w:id="356" w:name="_Toc96844371"/>
      <w:bookmarkStart w:id="357" w:name="_Toc97039925"/>
      <w:r>
        <w:t>6.1.6.3.1</w:t>
      </w:r>
      <w:r>
        <w:tab/>
        <w:t>Introduction</w:t>
      </w:r>
      <w:bookmarkEnd w:id="353"/>
      <w:bookmarkEnd w:id="354"/>
      <w:bookmarkEnd w:id="355"/>
      <w:bookmarkEnd w:id="356"/>
      <w:bookmarkEnd w:id="35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8" w:name="_Toc510696640"/>
      <w:bookmarkStart w:id="359" w:name="_Toc35971435"/>
      <w:bookmarkStart w:id="360" w:name="_Toc96843397"/>
      <w:bookmarkStart w:id="361" w:name="_Toc96844372"/>
      <w:bookmarkStart w:id="362" w:name="_Toc97039926"/>
      <w:r>
        <w:t>6.1.6.3.2</w:t>
      </w:r>
      <w:r>
        <w:tab/>
        <w:t>Simple data types</w:t>
      </w:r>
      <w:bookmarkEnd w:id="358"/>
      <w:bookmarkEnd w:id="359"/>
      <w:bookmarkEnd w:id="360"/>
      <w:bookmarkEnd w:id="361"/>
      <w:bookmarkEnd w:id="36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3" w:name="_Toc510696641"/>
      <w:bookmarkStart w:id="364" w:name="_Toc35971436"/>
      <w:bookmarkStart w:id="365" w:name="_Toc96843398"/>
      <w:bookmarkStart w:id="366" w:name="_Toc96844373"/>
      <w:bookmarkStart w:id="367" w:name="_Toc97039927"/>
      <w:r>
        <w:t>6.1.6.3.3</w:t>
      </w:r>
      <w:r>
        <w:tab/>
        <w:t xml:space="preserve">Enumeration: </w:t>
      </w:r>
      <w:r w:rsidR="00E45AA1" w:rsidRPr="000B0D7A">
        <w:t>C2CommMode</w:t>
      </w:r>
      <w:bookmarkEnd w:id="363"/>
      <w:bookmarkEnd w:id="364"/>
      <w:bookmarkEnd w:id="365"/>
      <w:bookmarkEnd w:id="366"/>
      <w:bookmarkEnd w:id="367"/>
    </w:p>
    <w:p w14:paraId="0AB5E668" w14:textId="77C24E2B"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5F6C55"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8" w:name="_Toc510696642"/>
      <w:bookmarkStart w:id="369" w:name="_Toc35971437"/>
      <w:bookmarkStart w:id="370" w:name="_Toc96843399"/>
      <w:bookmarkStart w:id="371" w:name="_Toc96844374"/>
      <w:bookmarkStart w:id="372" w:name="_Toc97039928"/>
      <w:r>
        <w:t>6.1.6.3.4</w:t>
      </w:r>
      <w:r>
        <w:tab/>
        <w:t xml:space="preserve">Enumeration: </w:t>
      </w:r>
      <w:r w:rsidR="00E45AA1" w:rsidRPr="000B0D7A">
        <w:t>C2</w:t>
      </w:r>
      <w:r w:rsidR="00E45AA1">
        <w:t>Comm</w:t>
      </w:r>
      <w:r w:rsidR="00E45AA1" w:rsidRPr="000B0D7A">
        <w:t>ModeSwitching</w:t>
      </w:r>
      <w:bookmarkEnd w:id="368"/>
      <w:bookmarkEnd w:id="369"/>
      <w:bookmarkEnd w:id="370"/>
      <w:bookmarkEnd w:id="371"/>
      <w:bookmarkEnd w:id="372"/>
    </w:p>
    <w:p w14:paraId="5C7E7296" w14:textId="743DBF94" w:rsidR="00E45AA1" w:rsidRDefault="00E45AA1" w:rsidP="00E45AA1">
      <w:bookmarkStart w:id="373" w:name="_Toc510696643"/>
      <w:bookmarkStart w:id="374"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5" w:name="_Toc96843400"/>
      <w:bookmarkStart w:id="376" w:name="_Toc96844375"/>
      <w:bookmarkStart w:id="377" w:name="_Toc97039929"/>
      <w:r>
        <w:t>6.1.6.3.5</w:t>
      </w:r>
      <w:r>
        <w:tab/>
        <w:t xml:space="preserve">Enumeration: </w:t>
      </w:r>
      <w:r w:rsidRPr="000B0D7A">
        <w:t>C2</w:t>
      </w:r>
      <w:r>
        <w:t>SwitchingCause</w:t>
      </w:r>
      <w:bookmarkEnd w:id="375"/>
      <w:bookmarkEnd w:id="376"/>
      <w:bookmarkEnd w:id="377"/>
    </w:p>
    <w:p w14:paraId="0D594FB2" w14:textId="7FEB899F"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8" w:name="_Toc96843401"/>
      <w:bookmarkStart w:id="379" w:name="_Toc96844376"/>
      <w:bookmarkStart w:id="380" w:name="_Toc97039930"/>
      <w:r>
        <w:t>6.1.6.3.6</w:t>
      </w:r>
      <w:r>
        <w:tab/>
        <w:t xml:space="preserve">Enumeration: </w:t>
      </w:r>
      <w:r w:rsidRPr="00A36D3A">
        <w:t>C2OpModeStatus</w:t>
      </w:r>
      <w:bookmarkEnd w:id="378"/>
      <w:bookmarkEnd w:id="379"/>
      <w:bookmarkEnd w:id="380"/>
    </w:p>
    <w:p w14:paraId="28CBC414" w14:textId="0A0B988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81" w:name="_Toc96843402"/>
      <w:bookmarkStart w:id="382" w:name="_Toc96844377"/>
      <w:bookmarkStart w:id="383"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3"/>
      <w:bookmarkEnd w:id="374"/>
      <w:bookmarkEnd w:id="381"/>
      <w:bookmarkEnd w:id="382"/>
      <w:bookmarkEnd w:id="383"/>
    </w:p>
    <w:p w14:paraId="071FE246" w14:textId="77777777" w:rsidR="00A72977" w:rsidRDefault="00A72977" w:rsidP="00A72977">
      <w:bookmarkStart w:id="384" w:name="_Toc510696644"/>
      <w:bookmarkStart w:id="385"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6" w:name="_Toc510696646"/>
      <w:bookmarkStart w:id="387" w:name="_Toc35971441"/>
      <w:bookmarkStart w:id="388" w:name="_Toc96843403"/>
      <w:bookmarkStart w:id="389" w:name="_Toc96844378"/>
      <w:bookmarkStart w:id="390" w:name="_Toc97039932"/>
      <w:bookmarkEnd w:id="384"/>
      <w:bookmarkEnd w:id="385"/>
      <w:r>
        <w:t>6.1.6.5</w:t>
      </w:r>
      <w:r>
        <w:tab/>
        <w:t>Binary data</w:t>
      </w:r>
      <w:bookmarkEnd w:id="386"/>
      <w:bookmarkEnd w:id="387"/>
      <w:bookmarkEnd w:id="388"/>
      <w:bookmarkEnd w:id="389"/>
      <w:bookmarkEnd w:id="390"/>
    </w:p>
    <w:p w14:paraId="23EC1477" w14:textId="77777777" w:rsidR="00CE57B7" w:rsidRDefault="003319AF">
      <w:pPr>
        <w:pStyle w:val="Heading5"/>
      </w:pPr>
      <w:bookmarkStart w:id="391" w:name="_Toc35971442"/>
      <w:bookmarkStart w:id="392" w:name="_Toc96843404"/>
      <w:bookmarkStart w:id="393" w:name="_Toc96844379"/>
      <w:bookmarkStart w:id="394" w:name="_Toc97039933"/>
      <w:r>
        <w:t>6.1.6.5.1</w:t>
      </w:r>
      <w:r>
        <w:tab/>
        <w:t>Binary Data Types</w:t>
      </w:r>
      <w:bookmarkEnd w:id="391"/>
      <w:bookmarkEnd w:id="392"/>
      <w:bookmarkEnd w:id="393"/>
      <w:bookmarkEnd w:id="394"/>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5" w:name="_Toc510696647"/>
      <w:bookmarkStart w:id="396" w:name="_Toc35971443"/>
      <w:bookmarkStart w:id="397" w:name="_Toc96843405"/>
      <w:bookmarkStart w:id="398" w:name="_Toc96844380"/>
      <w:bookmarkStart w:id="399" w:name="_Toc97039934"/>
      <w:r>
        <w:lastRenderedPageBreak/>
        <w:t>6.1.7</w:t>
      </w:r>
      <w:r>
        <w:tab/>
        <w:t>Error Handling</w:t>
      </w:r>
      <w:bookmarkEnd w:id="395"/>
      <w:bookmarkEnd w:id="396"/>
      <w:bookmarkEnd w:id="397"/>
      <w:bookmarkEnd w:id="398"/>
      <w:bookmarkEnd w:id="399"/>
    </w:p>
    <w:p w14:paraId="10A67C7A" w14:textId="77777777" w:rsidR="00CE57B7" w:rsidRDefault="003319AF">
      <w:pPr>
        <w:pStyle w:val="Heading4"/>
      </w:pPr>
      <w:bookmarkStart w:id="400" w:name="_Toc35971444"/>
      <w:bookmarkStart w:id="401" w:name="_Toc96843406"/>
      <w:bookmarkStart w:id="402" w:name="_Toc96844381"/>
      <w:bookmarkStart w:id="403" w:name="_Toc97039935"/>
      <w:r>
        <w:t>6.1.7.1</w:t>
      </w:r>
      <w:r>
        <w:tab/>
        <w:t>General</w:t>
      </w:r>
      <w:bookmarkEnd w:id="400"/>
      <w:bookmarkEnd w:id="401"/>
      <w:bookmarkEnd w:id="402"/>
      <w:bookmarkEnd w:id="403"/>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4" w:name="_Toc35971445"/>
      <w:bookmarkStart w:id="405" w:name="_Toc96843407"/>
      <w:bookmarkStart w:id="406" w:name="_Toc96844382"/>
      <w:bookmarkStart w:id="407" w:name="_Toc97039936"/>
      <w:r>
        <w:t>6.1.7.2</w:t>
      </w:r>
      <w:r>
        <w:tab/>
        <w:t>Protocol Errors</w:t>
      </w:r>
      <w:bookmarkEnd w:id="404"/>
      <w:bookmarkEnd w:id="405"/>
      <w:bookmarkEnd w:id="406"/>
      <w:bookmarkEnd w:id="407"/>
    </w:p>
    <w:p w14:paraId="53116B23" w14:textId="457A6A5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8" w:name="_Toc35971446"/>
      <w:bookmarkStart w:id="409" w:name="_Toc96843408"/>
      <w:bookmarkStart w:id="410" w:name="_Toc96844383"/>
      <w:bookmarkStart w:id="411" w:name="_Toc97039937"/>
      <w:r>
        <w:t>6.1.7.3</w:t>
      </w:r>
      <w:r>
        <w:tab/>
        <w:t>Application Errors</w:t>
      </w:r>
      <w:bookmarkEnd w:id="408"/>
      <w:bookmarkEnd w:id="409"/>
      <w:bookmarkEnd w:id="410"/>
      <w:bookmarkEnd w:id="411"/>
    </w:p>
    <w:p w14:paraId="0B834228" w14:textId="044EA54A"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7200935D" w14:textId="77777777" w:rsidR="00CE57B7" w:rsidRDefault="003319AF">
      <w:pPr>
        <w:pStyle w:val="Heading3"/>
        <w:rPr>
          <w:lang w:eastAsia="zh-CN"/>
        </w:rPr>
      </w:pPr>
      <w:bookmarkStart w:id="422" w:name="_Toc96843409"/>
      <w:bookmarkStart w:id="423" w:name="_Toc96844384"/>
      <w:bookmarkStart w:id="424" w:name="_Toc97039938"/>
      <w:r>
        <w:t>6.1.8</w:t>
      </w:r>
      <w:r>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5" w:name="_Toc532994477"/>
      <w:bookmarkStart w:id="426" w:name="_Toc35971448"/>
      <w:bookmarkStart w:id="427" w:name="_Hlk525137310"/>
      <w:bookmarkStart w:id="428" w:name="_Toc510696649"/>
    </w:p>
    <w:p w14:paraId="1838209A" w14:textId="77777777" w:rsidR="00CE57B7" w:rsidRDefault="003319AF">
      <w:pPr>
        <w:pStyle w:val="Heading3"/>
      </w:pPr>
      <w:bookmarkStart w:id="429" w:name="_Toc96843410"/>
      <w:bookmarkStart w:id="430" w:name="_Toc96844385"/>
      <w:bookmarkStart w:id="431" w:name="_Toc97039939"/>
      <w:r>
        <w:t>6.1.9</w:t>
      </w:r>
      <w:r>
        <w:tab/>
        <w:t>Security</w:t>
      </w:r>
      <w:bookmarkEnd w:id="425"/>
      <w:bookmarkEnd w:id="426"/>
      <w:bookmarkEnd w:id="429"/>
      <w:bookmarkEnd w:id="430"/>
      <w:bookmarkEnd w:id="431"/>
    </w:p>
    <w:p w14:paraId="3C4764B9" w14:textId="77777777" w:rsidR="007406B4" w:rsidRDefault="007406B4" w:rsidP="007406B4">
      <w:pPr>
        <w:rPr>
          <w:noProof/>
          <w:lang w:eastAsia="zh-CN"/>
        </w:rPr>
      </w:pPr>
      <w:bookmarkStart w:id="432" w:name="_Toc35971449"/>
      <w:bookmarkEnd w:id="427"/>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3" w:name="_Toc96843411"/>
      <w:bookmarkStart w:id="434" w:name="_Toc96844386"/>
      <w:bookmarkStart w:id="435" w:name="_Toc97039940"/>
      <w:r>
        <w:t>6.2</w:t>
      </w:r>
      <w:r>
        <w:tab/>
      </w:r>
      <w:r w:rsidR="00BF43DB" w:rsidRPr="005E74E0">
        <w:t>UAE_RealtimeUAVStatus</w:t>
      </w:r>
      <w:r>
        <w:t xml:space="preserve"> Service API</w:t>
      </w:r>
      <w:bookmarkEnd w:id="428"/>
      <w:bookmarkEnd w:id="432"/>
      <w:bookmarkEnd w:id="433"/>
      <w:bookmarkEnd w:id="434"/>
      <w:bookmarkEnd w:id="435"/>
    </w:p>
    <w:p w14:paraId="5979E58C" w14:textId="77777777" w:rsidR="00BF43DB" w:rsidRDefault="00BF43DB" w:rsidP="00BF43DB">
      <w:pPr>
        <w:pStyle w:val="Heading3"/>
      </w:pPr>
      <w:bookmarkStart w:id="436" w:name="_Toc96843412"/>
      <w:bookmarkStart w:id="437" w:name="_Toc96844387"/>
      <w:bookmarkStart w:id="438" w:name="_Toc97039941"/>
      <w:r>
        <w:t>6.2.1</w:t>
      </w:r>
      <w:r>
        <w:tab/>
        <w:t>Introduction</w:t>
      </w:r>
      <w:bookmarkEnd w:id="436"/>
      <w:bookmarkEnd w:id="437"/>
      <w:bookmarkEnd w:id="438"/>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439" w:name="_Toc96843413"/>
      <w:bookmarkStart w:id="440" w:name="_Toc96844388"/>
      <w:bookmarkStart w:id="441" w:name="_Toc97039942"/>
      <w:r>
        <w:t>6.2.2</w:t>
      </w:r>
      <w:r>
        <w:tab/>
        <w:t>Usage of HTTP</w:t>
      </w:r>
      <w:bookmarkEnd w:id="439"/>
      <w:bookmarkEnd w:id="440"/>
      <w:bookmarkEnd w:id="441"/>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42" w:name="_Toc67903522"/>
      <w:bookmarkStart w:id="443" w:name="_Toc96843414"/>
      <w:bookmarkStart w:id="444" w:name="_Toc96844389"/>
      <w:bookmarkStart w:id="445" w:name="_Toc97039943"/>
      <w:r>
        <w:t>6.2.3</w:t>
      </w:r>
      <w:r>
        <w:tab/>
        <w:t>Resources</w:t>
      </w:r>
      <w:bookmarkEnd w:id="442"/>
      <w:bookmarkEnd w:id="443"/>
      <w:bookmarkEnd w:id="444"/>
      <w:bookmarkEnd w:id="445"/>
    </w:p>
    <w:p w14:paraId="4D8C8923" w14:textId="77777777" w:rsidR="006E79F0" w:rsidRPr="000A7435" w:rsidRDefault="006E79F0" w:rsidP="006E79F0">
      <w:pPr>
        <w:pStyle w:val="Heading4"/>
      </w:pPr>
      <w:bookmarkStart w:id="446" w:name="_Toc67903523"/>
      <w:bookmarkStart w:id="447" w:name="_Toc96843415"/>
      <w:bookmarkStart w:id="448" w:name="_Toc96844390"/>
      <w:bookmarkStart w:id="449" w:name="_Toc97039944"/>
      <w:r>
        <w:t>6.2.3.1</w:t>
      </w:r>
      <w:r>
        <w:tab/>
        <w:t>Overview</w:t>
      </w:r>
      <w:bookmarkEnd w:id="446"/>
      <w:bookmarkEnd w:id="447"/>
      <w:bookmarkEnd w:id="448"/>
      <w:bookmarkEnd w:id="44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5827A9E6" w:rsidR="006E79F0" w:rsidRPr="00A258AF" w:rsidRDefault="00FE03B5" w:rsidP="006E79F0">
      <w:pPr>
        <w:pStyle w:val="TH"/>
        <w:rPr>
          <w:lang w:val="en-US"/>
        </w:rPr>
      </w:pPr>
      <w:r>
        <w:object w:dxaOrig="6400" w:dyaOrig="3880" w14:anchorId="57E97A49">
          <v:shape id="_x0000_i1035" type="#_x0000_t75" style="width:303.35pt;height:185pt" o:ole="">
            <v:imagedata r:id="rId32" o:title=""/>
          </v:shape>
          <o:OLEObject Type="Embed" ProgID="Visio.Drawing.15" ShapeID="_x0000_i1035" DrawAspect="Content" ObjectID="_1707652897"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04ADC83B"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50" w:name="_Toc510696609"/>
      <w:bookmarkStart w:id="451" w:name="_Toc35971400"/>
      <w:bookmarkStart w:id="452" w:name="_Toc67903524"/>
      <w:bookmarkStart w:id="453" w:name="_Toc96843416"/>
      <w:bookmarkStart w:id="454" w:name="_Toc96844391"/>
      <w:bookmarkStart w:id="455" w:name="_Toc97039945"/>
      <w:r>
        <w:lastRenderedPageBreak/>
        <w:t>6.2.3.2</w:t>
      </w:r>
      <w:r>
        <w:tab/>
        <w:t xml:space="preserve">Resource: </w:t>
      </w:r>
      <w:bookmarkEnd w:id="450"/>
      <w:bookmarkEnd w:id="451"/>
      <w:bookmarkEnd w:id="452"/>
      <w:r w:rsidRPr="00B14C1D">
        <w:t>Real-time UAV Status Subscriptions</w:t>
      </w:r>
      <w:bookmarkEnd w:id="453"/>
      <w:bookmarkEnd w:id="454"/>
      <w:bookmarkEnd w:id="455"/>
    </w:p>
    <w:p w14:paraId="6FB6ACBA" w14:textId="77777777" w:rsidR="006E79F0" w:rsidRDefault="006E79F0" w:rsidP="006E79F0">
      <w:pPr>
        <w:pStyle w:val="Heading5"/>
      </w:pPr>
      <w:bookmarkStart w:id="456" w:name="_Toc510696610"/>
      <w:bookmarkStart w:id="457" w:name="_Toc35971401"/>
      <w:bookmarkStart w:id="458" w:name="_Toc67903525"/>
      <w:bookmarkStart w:id="459" w:name="_Toc96843417"/>
      <w:bookmarkStart w:id="460" w:name="_Toc96844392"/>
      <w:bookmarkStart w:id="461" w:name="_Toc97039946"/>
      <w:r>
        <w:t>6.2.3.2.1</w:t>
      </w:r>
      <w:r>
        <w:tab/>
        <w:t>Description</w:t>
      </w:r>
      <w:bookmarkEnd w:id="456"/>
      <w:bookmarkEnd w:id="457"/>
      <w:bookmarkEnd w:id="458"/>
      <w:bookmarkEnd w:id="459"/>
      <w:bookmarkEnd w:id="460"/>
      <w:bookmarkEnd w:id="46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62" w:name="_Toc35971402"/>
      <w:bookmarkStart w:id="463" w:name="_Toc67903526"/>
      <w:bookmarkStart w:id="464" w:name="_Toc96843418"/>
      <w:bookmarkStart w:id="465" w:name="_Toc96844393"/>
      <w:bookmarkStart w:id="466" w:name="_Toc97039947"/>
      <w:bookmarkStart w:id="467" w:name="_Toc510696612"/>
      <w:r>
        <w:t>6.2.3.2.2</w:t>
      </w:r>
      <w:r>
        <w:tab/>
        <w:t>Resource Definition</w:t>
      </w:r>
      <w:bookmarkEnd w:id="462"/>
      <w:bookmarkEnd w:id="463"/>
      <w:bookmarkEnd w:id="464"/>
      <w:bookmarkEnd w:id="465"/>
      <w:bookmarkEnd w:id="466"/>
    </w:p>
    <w:p w14:paraId="4402F855" w14:textId="19E73396"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8" w:name="_Toc35971403"/>
      <w:bookmarkStart w:id="469" w:name="_Toc67903527"/>
      <w:bookmarkStart w:id="470" w:name="_Toc96843419"/>
      <w:bookmarkStart w:id="471" w:name="_Toc96844394"/>
      <w:bookmarkStart w:id="472" w:name="_Toc97039948"/>
      <w:r>
        <w:t>6.2.3.2.3</w:t>
      </w:r>
      <w:r>
        <w:tab/>
        <w:t>Resource Standard Methods</w:t>
      </w:r>
      <w:bookmarkEnd w:id="467"/>
      <w:bookmarkEnd w:id="468"/>
      <w:bookmarkEnd w:id="469"/>
      <w:bookmarkEnd w:id="470"/>
      <w:bookmarkEnd w:id="471"/>
      <w:bookmarkEnd w:id="472"/>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473" w:name="_Toc510696613"/>
      <w:bookmarkStart w:id="474" w:name="_Toc35971404"/>
      <w:bookmarkStart w:id="475" w:name="_Toc96843420"/>
      <w:bookmarkStart w:id="476" w:name="_Toc96844395"/>
      <w:bookmarkStart w:id="477" w:name="_Toc97039949"/>
      <w:r w:rsidRPr="00384E92">
        <w:t>6.</w:t>
      </w:r>
      <w:r>
        <w:t>2.3.2.3</w:t>
      </w:r>
      <w:r w:rsidRPr="00384E92">
        <w:t>.1</w:t>
      </w:r>
      <w:r w:rsidRPr="00384E92">
        <w:tab/>
      </w:r>
      <w:bookmarkEnd w:id="473"/>
      <w:bookmarkEnd w:id="474"/>
      <w:r>
        <w:t>GET</w:t>
      </w:r>
      <w:bookmarkEnd w:id="475"/>
      <w:bookmarkEnd w:id="476"/>
      <w:bookmarkEnd w:id="477"/>
    </w:p>
    <w:p w14:paraId="21D10C1D" w14:textId="7F8C1263"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E7385">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10B134F6"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9496C5F"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lastRenderedPageBreak/>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8" w:name="_Toc96843421"/>
      <w:bookmarkStart w:id="479" w:name="_Toc96844396"/>
      <w:bookmarkStart w:id="480" w:name="_Toc97039950"/>
      <w:r w:rsidRPr="00384E92">
        <w:t>6.</w:t>
      </w:r>
      <w:r>
        <w:t>2.3.2.3</w:t>
      </w:r>
      <w:r w:rsidRPr="00384E92">
        <w:t>.</w:t>
      </w:r>
      <w:r>
        <w:t>2</w:t>
      </w:r>
      <w:r w:rsidRPr="00384E92">
        <w:tab/>
      </w:r>
      <w:r>
        <w:t>POST</w:t>
      </w:r>
      <w:bookmarkEnd w:id="478"/>
      <w:bookmarkEnd w:id="479"/>
      <w:bookmarkEnd w:id="480"/>
    </w:p>
    <w:p w14:paraId="4E0AF765" w14:textId="10CF82C2" w:rsidR="006E79F0" w:rsidRDefault="006E79F0" w:rsidP="006E79F0">
      <w:bookmarkStart w:id="481" w:name="_Toc510696615"/>
      <w:bookmarkStart w:id="482" w:name="_Toc35971406"/>
      <w:bookmarkStart w:id="483"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03D804E7"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B96F43B"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692488BF"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4" w:name="_Toc96843422"/>
      <w:bookmarkStart w:id="485" w:name="_Toc96844397"/>
      <w:bookmarkStart w:id="486" w:name="_Toc97039951"/>
      <w:r>
        <w:t>6.2.3.2.4</w:t>
      </w:r>
      <w:r>
        <w:tab/>
        <w:t>Resource Custom Operations</w:t>
      </w:r>
      <w:bookmarkEnd w:id="481"/>
      <w:bookmarkEnd w:id="482"/>
      <w:bookmarkEnd w:id="483"/>
      <w:bookmarkEnd w:id="484"/>
      <w:bookmarkEnd w:id="485"/>
      <w:bookmarkEnd w:id="486"/>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7" w:name="_Toc510696621"/>
      <w:bookmarkStart w:id="488" w:name="_Toc35971412"/>
      <w:bookmarkStart w:id="489" w:name="_Toc67903529"/>
      <w:bookmarkStart w:id="490" w:name="_Toc96843423"/>
      <w:bookmarkStart w:id="491" w:name="_Toc96844398"/>
      <w:bookmarkStart w:id="492" w:name="_Toc97039952"/>
      <w:r>
        <w:lastRenderedPageBreak/>
        <w:t>6.2.3.3</w:t>
      </w:r>
      <w:r>
        <w:tab/>
        <w:t xml:space="preserve">Resource: </w:t>
      </w:r>
      <w:bookmarkEnd w:id="487"/>
      <w:bookmarkEnd w:id="488"/>
      <w:bookmarkEnd w:id="489"/>
      <w:r>
        <w:t xml:space="preserve">Individual </w:t>
      </w:r>
      <w:r w:rsidRPr="00B14C1D">
        <w:t>Re</w:t>
      </w:r>
      <w:r>
        <w:t>al-time UAV Status Subscription</w:t>
      </w:r>
      <w:bookmarkEnd w:id="490"/>
      <w:bookmarkEnd w:id="491"/>
      <w:bookmarkEnd w:id="492"/>
    </w:p>
    <w:p w14:paraId="5F5551E4" w14:textId="77777777" w:rsidR="006E79F0" w:rsidRDefault="006E79F0" w:rsidP="006E79F0">
      <w:pPr>
        <w:pStyle w:val="Heading5"/>
      </w:pPr>
      <w:bookmarkStart w:id="493" w:name="_Toc96843424"/>
      <w:bookmarkStart w:id="494" w:name="_Toc96844399"/>
      <w:bookmarkStart w:id="495" w:name="_Toc97039953"/>
      <w:r>
        <w:t>6.2.3.3.1</w:t>
      </w:r>
      <w:r>
        <w:tab/>
        <w:t>Description</w:t>
      </w:r>
      <w:bookmarkEnd w:id="493"/>
      <w:bookmarkEnd w:id="494"/>
      <w:bookmarkEnd w:id="49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6" w:name="_Toc96843425"/>
      <w:bookmarkStart w:id="497" w:name="_Toc96844400"/>
      <w:bookmarkStart w:id="498" w:name="_Toc97039954"/>
      <w:r>
        <w:t>6.2.3.3.2</w:t>
      </w:r>
      <w:r>
        <w:tab/>
        <w:t>Resource Definition</w:t>
      </w:r>
      <w:bookmarkEnd w:id="496"/>
      <w:bookmarkEnd w:id="497"/>
      <w:bookmarkEnd w:id="498"/>
    </w:p>
    <w:p w14:paraId="0B094796" w14:textId="68826C0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9" w:name="_Toc96843426"/>
      <w:bookmarkStart w:id="500" w:name="_Toc96844401"/>
      <w:bookmarkStart w:id="501" w:name="_Toc97039955"/>
      <w:r>
        <w:t>6.2.3.3.3</w:t>
      </w:r>
      <w:r>
        <w:tab/>
        <w:t>Resource Standard Methods</w:t>
      </w:r>
      <w:bookmarkEnd w:id="499"/>
      <w:bookmarkEnd w:id="500"/>
      <w:bookmarkEnd w:id="501"/>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502" w:name="_Toc96843427"/>
      <w:bookmarkStart w:id="503" w:name="_Toc96844402"/>
      <w:bookmarkStart w:id="504" w:name="_Toc97039956"/>
      <w:r w:rsidRPr="00384E92">
        <w:t>6.</w:t>
      </w:r>
      <w:r>
        <w:t>2.3.3.3</w:t>
      </w:r>
      <w:r w:rsidRPr="00384E92">
        <w:t>.1</w:t>
      </w:r>
      <w:r w:rsidRPr="00384E92">
        <w:tab/>
      </w:r>
      <w:r>
        <w:t>GET</w:t>
      </w:r>
      <w:bookmarkEnd w:id="502"/>
      <w:bookmarkEnd w:id="503"/>
      <w:bookmarkEnd w:id="50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6E7654C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4C9F3E25"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lastRenderedPageBreak/>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5" w:name="_Toc96843428"/>
      <w:bookmarkStart w:id="506" w:name="_Toc96844403"/>
      <w:bookmarkStart w:id="507" w:name="_Toc97039957"/>
      <w:r w:rsidRPr="00384E92">
        <w:t>6.</w:t>
      </w:r>
      <w:r>
        <w:t>2.3.3.3</w:t>
      </w:r>
      <w:r w:rsidRPr="00384E92">
        <w:t>.</w:t>
      </w:r>
      <w:r>
        <w:t>2</w:t>
      </w:r>
      <w:r w:rsidRPr="00384E92">
        <w:tab/>
      </w:r>
      <w:r>
        <w:t>PUT</w:t>
      </w:r>
      <w:bookmarkEnd w:id="505"/>
      <w:bookmarkEnd w:id="506"/>
      <w:bookmarkEnd w:id="50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141FE1FE"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262D8ADE"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lastRenderedPageBreak/>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8" w:name="_Toc96843429"/>
      <w:bookmarkStart w:id="509" w:name="_Toc96844404"/>
      <w:bookmarkStart w:id="510" w:name="_Toc97039958"/>
      <w:r w:rsidRPr="00384E92">
        <w:t>6.</w:t>
      </w:r>
      <w:r>
        <w:t>2.3.3.3</w:t>
      </w:r>
      <w:r w:rsidRPr="00384E92">
        <w:t>.</w:t>
      </w:r>
      <w:r w:rsidR="00834BCA">
        <w:t>3</w:t>
      </w:r>
      <w:r w:rsidRPr="00384E92">
        <w:tab/>
      </w:r>
      <w:r>
        <w:t>DELETE</w:t>
      </w:r>
      <w:bookmarkEnd w:id="508"/>
      <w:bookmarkEnd w:id="509"/>
      <w:bookmarkEnd w:id="510"/>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3C3525F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lastRenderedPageBreak/>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11" w:name="_Toc96843430"/>
      <w:bookmarkStart w:id="512" w:name="_Toc96844405"/>
      <w:bookmarkStart w:id="513" w:name="_Toc97039959"/>
      <w:r>
        <w:t>6.2.3.3.4</w:t>
      </w:r>
      <w:r>
        <w:tab/>
        <w:t>Resource Custom Operations</w:t>
      </w:r>
      <w:bookmarkEnd w:id="511"/>
      <w:bookmarkEnd w:id="512"/>
      <w:bookmarkEnd w:id="513"/>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4" w:name="_Toc93679383"/>
      <w:bookmarkStart w:id="515" w:name="_Toc96843431"/>
      <w:bookmarkStart w:id="516" w:name="_Toc96844406"/>
      <w:bookmarkStart w:id="517" w:name="_Toc97039960"/>
      <w:r>
        <w:t>6.2.4</w:t>
      </w:r>
      <w:r>
        <w:tab/>
      </w:r>
      <w:bookmarkEnd w:id="514"/>
      <w:r>
        <w:t>Custom Operations without associated resources</w:t>
      </w:r>
      <w:bookmarkEnd w:id="515"/>
      <w:bookmarkEnd w:id="516"/>
      <w:bookmarkEnd w:id="517"/>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8" w:name="_Toc96843432"/>
      <w:bookmarkStart w:id="519" w:name="_Toc96844407"/>
      <w:bookmarkStart w:id="520" w:name="_Toc97039961"/>
      <w:r>
        <w:t>6.2.5</w:t>
      </w:r>
      <w:r>
        <w:tab/>
        <w:t>Notifications</w:t>
      </w:r>
      <w:bookmarkEnd w:id="518"/>
      <w:bookmarkEnd w:id="519"/>
      <w:bookmarkEnd w:id="520"/>
    </w:p>
    <w:p w14:paraId="0ACAFFB9" w14:textId="77777777" w:rsidR="006E79F0" w:rsidRDefault="006E79F0" w:rsidP="006E79F0">
      <w:pPr>
        <w:pStyle w:val="Heading4"/>
      </w:pPr>
      <w:bookmarkStart w:id="521" w:name="_Toc96843433"/>
      <w:bookmarkStart w:id="522" w:name="_Toc96844408"/>
      <w:bookmarkStart w:id="523" w:name="_Toc97039962"/>
      <w:r>
        <w:t>6.2.5.1</w:t>
      </w:r>
      <w:r>
        <w:tab/>
        <w:t>General</w:t>
      </w:r>
      <w:bookmarkEnd w:id="521"/>
      <w:bookmarkEnd w:id="522"/>
      <w:bookmarkEnd w:id="523"/>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4" w:name="_Toc96843434"/>
      <w:bookmarkStart w:id="525" w:name="_Toc96844409"/>
      <w:bookmarkStart w:id="526" w:name="_Toc97039963"/>
      <w:r w:rsidRPr="000C11A3">
        <w:rPr>
          <w:lang w:val="en-US"/>
        </w:rPr>
        <w:t>6.2.5.2</w:t>
      </w:r>
      <w:r w:rsidRPr="000C11A3">
        <w:rPr>
          <w:lang w:val="en-US"/>
        </w:rPr>
        <w:tab/>
        <w:t>Real-time UAV Status Notification</w:t>
      </w:r>
      <w:bookmarkEnd w:id="524"/>
      <w:bookmarkEnd w:id="525"/>
      <w:bookmarkEnd w:id="526"/>
    </w:p>
    <w:p w14:paraId="118312CC" w14:textId="77777777" w:rsidR="006E79F0" w:rsidRPr="001E669E" w:rsidRDefault="006E79F0" w:rsidP="006E79F0">
      <w:pPr>
        <w:pStyle w:val="Heading5"/>
        <w:rPr>
          <w:noProof/>
          <w:lang w:val="en-US"/>
        </w:rPr>
      </w:pPr>
      <w:bookmarkStart w:id="527" w:name="_Toc96843435"/>
      <w:bookmarkStart w:id="528" w:name="_Toc96844410"/>
      <w:bookmarkStart w:id="529" w:name="_Toc97039964"/>
      <w:r w:rsidRPr="001E669E">
        <w:rPr>
          <w:lang w:val="en-US"/>
        </w:rPr>
        <w:t>6.2.5.2</w:t>
      </w:r>
      <w:r w:rsidRPr="001E669E">
        <w:rPr>
          <w:noProof/>
          <w:lang w:val="en-US"/>
        </w:rPr>
        <w:t>.1</w:t>
      </w:r>
      <w:r w:rsidRPr="001E669E">
        <w:rPr>
          <w:noProof/>
          <w:lang w:val="en-US"/>
        </w:rPr>
        <w:tab/>
        <w:t>Description</w:t>
      </w:r>
      <w:bookmarkEnd w:id="527"/>
      <w:bookmarkEnd w:id="528"/>
      <w:bookmarkEnd w:id="529"/>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30" w:name="_Toc96843436"/>
      <w:bookmarkStart w:id="531" w:name="_Toc96844411"/>
      <w:bookmarkStart w:id="532" w:name="_Toc97039965"/>
      <w:r>
        <w:t>6.2.5.2</w:t>
      </w:r>
      <w:r>
        <w:rPr>
          <w:noProof/>
        </w:rPr>
        <w:t>.2</w:t>
      </w:r>
      <w:r>
        <w:rPr>
          <w:noProof/>
        </w:rPr>
        <w:tab/>
        <w:t>Target URI</w:t>
      </w:r>
      <w:bookmarkEnd w:id="530"/>
      <w:bookmarkEnd w:id="531"/>
      <w:bookmarkEnd w:id="53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E7385">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E7385">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3" w:name="_Toc96843437"/>
      <w:bookmarkStart w:id="534" w:name="_Toc96844412"/>
      <w:bookmarkStart w:id="535" w:name="_Toc97039966"/>
      <w:r>
        <w:t>6.2.5.2</w:t>
      </w:r>
      <w:r>
        <w:rPr>
          <w:noProof/>
        </w:rPr>
        <w:t>.3</w:t>
      </w:r>
      <w:r>
        <w:rPr>
          <w:noProof/>
        </w:rPr>
        <w:tab/>
        <w:t>Standard Methods</w:t>
      </w:r>
      <w:bookmarkEnd w:id="533"/>
      <w:bookmarkEnd w:id="534"/>
      <w:bookmarkEnd w:id="535"/>
    </w:p>
    <w:p w14:paraId="537E1548" w14:textId="77777777" w:rsidR="006E79F0" w:rsidRDefault="006E79F0" w:rsidP="006E79F0">
      <w:pPr>
        <w:pStyle w:val="Heading6"/>
        <w:rPr>
          <w:noProof/>
        </w:rPr>
      </w:pPr>
      <w:bookmarkStart w:id="536" w:name="_Toc96843438"/>
      <w:bookmarkStart w:id="537" w:name="_Toc96844413"/>
      <w:bookmarkStart w:id="538" w:name="_Toc97039967"/>
      <w:r>
        <w:t>6.2.5.2.3</w:t>
      </w:r>
      <w:r>
        <w:rPr>
          <w:noProof/>
        </w:rPr>
        <w:t>.1</w:t>
      </w:r>
      <w:r>
        <w:rPr>
          <w:noProof/>
        </w:rPr>
        <w:tab/>
        <w:t>POST</w:t>
      </w:r>
      <w:bookmarkEnd w:id="536"/>
      <w:bookmarkEnd w:id="537"/>
      <w:bookmarkEnd w:id="53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lastRenderedPageBreak/>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239503F4"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9" w:name="_Toc96843439"/>
      <w:bookmarkStart w:id="540" w:name="_Toc96844414"/>
      <w:bookmarkStart w:id="541" w:name="_Toc97039968"/>
      <w:bookmarkStart w:id="542" w:name="_Toc67903500"/>
      <w:r>
        <w:t>6.2.6</w:t>
      </w:r>
      <w:r>
        <w:tab/>
        <w:t>Data Model</w:t>
      </w:r>
      <w:bookmarkEnd w:id="539"/>
      <w:bookmarkEnd w:id="540"/>
      <w:bookmarkEnd w:id="541"/>
    </w:p>
    <w:p w14:paraId="055DE2EF" w14:textId="77777777" w:rsidR="006E79F0" w:rsidRDefault="006E79F0" w:rsidP="006E79F0">
      <w:pPr>
        <w:pStyle w:val="Heading4"/>
      </w:pPr>
      <w:bookmarkStart w:id="543" w:name="_Toc96843440"/>
      <w:bookmarkStart w:id="544" w:name="_Toc96844415"/>
      <w:bookmarkStart w:id="545" w:name="_Toc97039969"/>
      <w:r>
        <w:t>6.2.6.1</w:t>
      </w:r>
      <w:r>
        <w:tab/>
        <w:t>General</w:t>
      </w:r>
      <w:bookmarkEnd w:id="543"/>
      <w:bookmarkEnd w:id="544"/>
      <w:bookmarkEnd w:id="545"/>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703"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6" w:name="_Toc96843441"/>
      <w:bookmarkStart w:id="547" w:name="_Toc96844416"/>
      <w:bookmarkStart w:id="548" w:name="_Toc97039970"/>
      <w:r>
        <w:rPr>
          <w:lang w:val="en-US"/>
        </w:rPr>
        <w:t>6.2.6.2</w:t>
      </w:r>
      <w:r>
        <w:rPr>
          <w:lang w:val="en-US"/>
        </w:rPr>
        <w:tab/>
        <w:t>Structured data types</w:t>
      </w:r>
      <w:bookmarkEnd w:id="546"/>
      <w:bookmarkEnd w:id="547"/>
      <w:bookmarkEnd w:id="548"/>
    </w:p>
    <w:p w14:paraId="366A04F9" w14:textId="77777777" w:rsidR="006E79F0" w:rsidRDefault="006E79F0" w:rsidP="006E79F0">
      <w:pPr>
        <w:pStyle w:val="Heading5"/>
      </w:pPr>
      <w:bookmarkStart w:id="549" w:name="_Toc96843442"/>
      <w:bookmarkStart w:id="550" w:name="_Toc96844417"/>
      <w:bookmarkStart w:id="551" w:name="_Toc97039971"/>
      <w:r>
        <w:t>6.2.6.2.1</w:t>
      </w:r>
      <w:r>
        <w:tab/>
        <w:t>Introduction</w:t>
      </w:r>
      <w:bookmarkEnd w:id="549"/>
      <w:bookmarkEnd w:id="550"/>
      <w:bookmarkEnd w:id="551"/>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52" w:name="_Toc96843443"/>
      <w:bookmarkStart w:id="553" w:name="_Toc96844418"/>
      <w:bookmarkStart w:id="554" w:name="_Toc97039972"/>
      <w:r>
        <w:t>6.2.6.2.2</w:t>
      </w:r>
      <w:r>
        <w:tab/>
        <w:t xml:space="preserve">Type: </w:t>
      </w:r>
      <w:r w:rsidRPr="00EF4E66">
        <w:t>RTUavStatusSubsc</w:t>
      </w:r>
      <w:bookmarkEnd w:id="552"/>
      <w:bookmarkEnd w:id="553"/>
      <w:bookmarkEnd w:id="55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5" w:name="_Toc96843444"/>
      <w:bookmarkStart w:id="556" w:name="_Toc96844419"/>
      <w:bookmarkStart w:id="557" w:name="_Toc97039973"/>
      <w:r>
        <w:t>6.2.6.2.3</w:t>
      </w:r>
      <w:r>
        <w:tab/>
        <w:t xml:space="preserve">Type: </w:t>
      </w:r>
      <w:r w:rsidRPr="00140596">
        <w:t>RTUavStatusNotif</w:t>
      </w:r>
      <w:bookmarkEnd w:id="555"/>
      <w:bookmarkEnd w:id="556"/>
      <w:bookmarkEnd w:id="557"/>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8" w:name="_Toc96843445"/>
      <w:bookmarkStart w:id="559" w:name="_Toc96844420"/>
      <w:bookmarkStart w:id="560" w:name="_Toc97039974"/>
      <w:r>
        <w:lastRenderedPageBreak/>
        <w:t>6.2.6.2.4</w:t>
      </w:r>
      <w:r>
        <w:tab/>
        <w:t>Type: RTUavStatus</w:t>
      </w:r>
      <w:bookmarkEnd w:id="558"/>
      <w:bookmarkEnd w:id="559"/>
      <w:bookmarkEnd w:id="560"/>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26C5659C"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61" w:name="_Toc96843446"/>
      <w:bookmarkStart w:id="562" w:name="_Toc96844421"/>
      <w:bookmarkStart w:id="563" w:name="_Toc97039975"/>
      <w:r>
        <w:t>6.2.6.2.5</w:t>
      </w:r>
      <w:r>
        <w:tab/>
        <w:t>Type: UavNetConnStatus</w:t>
      </w:r>
      <w:bookmarkEnd w:id="561"/>
      <w:bookmarkEnd w:id="562"/>
      <w:bookmarkEnd w:id="56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DD7D8F6"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4" w:name="_Toc96843447"/>
      <w:bookmarkStart w:id="565" w:name="_Toc96844422"/>
      <w:bookmarkStart w:id="566" w:name="_Toc97039976"/>
      <w:r>
        <w:rPr>
          <w:lang w:val="en-US"/>
        </w:rPr>
        <w:t>6.2.6.3</w:t>
      </w:r>
      <w:r>
        <w:rPr>
          <w:lang w:val="en-US"/>
        </w:rPr>
        <w:tab/>
        <w:t>Simple data types and enumerations</w:t>
      </w:r>
      <w:bookmarkEnd w:id="564"/>
      <w:bookmarkEnd w:id="565"/>
      <w:bookmarkEnd w:id="566"/>
    </w:p>
    <w:p w14:paraId="58F10C80" w14:textId="77777777" w:rsidR="006E79F0" w:rsidRDefault="006E79F0" w:rsidP="006E79F0">
      <w:pPr>
        <w:pStyle w:val="Heading5"/>
      </w:pPr>
      <w:bookmarkStart w:id="567" w:name="_Toc96843448"/>
      <w:bookmarkStart w:id="568" w:name="_Toc96844423"/>
      <w:bookmarkStart w:id="569" w:name="_Toc97039977"/>
      <w:r>
        <w:t>6.2.6.3.1</w:t>
      </w:r>
      <w:r>
        <w:tab/>
        <w:t>Introduction</w:t>
      </w:r>
      <w:bookmarkEnd w:id="567"/>
      <w:bookmarkEnd w:id="568"/>
      <w:bookmarkEnd w:id="56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70" w:name="_Toc96843449"/>
      <w:bookmarkStart w:id="571" w:name="_Toc96844424"/>
      <w:bookmarkStart w:id="572" w:name="_Toc97039978"/>
      <w:r>
        <w:t>6.2.6.3.2</w:t>
      </w:r>
      <w:r>
        <w:tab/>
        <w:t>Simple data types</w:t>
      </w:r>
      <w:bookmarkEnd w:id="570"/>
      <w:bookmarkEnd w:id="571"/>
      <w:bookmarkEnd w:id="57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0E7385">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E7385">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3" w:name="_Toc96843450"/>
      <w:bookmarkStart w:id="574" w:name="_Toc96844425"/>
      <w:bookmarkStart w:id="575"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3"/>
      <w:bookmarkEnd w:id="574"/>
      <w:bookmarkEnd w:id="575"/>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6" w:name="_Toc96843451"/>
      <w:bookmarkStart w:id="577" w:name="_Toc96844426"/>
      <w:bookmarkStart w:id="578" w:name="_Toc97039980"/>
      <w:r>
        <w:lastRenderedPageBreak/>
        <w:t>6.2.6.5</w:t>
      </w:r>
      <w:r>
        <w:tab/>
        <w:t>Binary data</w:t>
      </w:r>
      <w:bookmarkEnd w:id="576"/>
      <w:bookmarkEnd w:id="577"/>
      <w:bookmarkEnd w:id="578"/>
    </w:p>
    <w:p w14:paraId="45B527F8" w14:textId="77777777" w:rsidR="006E79F0" w:rsidRDefault="006E79F0" w:rsidP="006E79F0">
      <w:pPr>
        <w:pStyle w:val="Heading5"/>
      </w:pPr>
      <w:bookmarkStart w:id="579" w:name="_Toc96843452"/>
      <w:bookmarkStart w:id="580" w:name="_Toc96844427"/>
      <w:bookmarkStart w:id="581" w:name="_Toc97039981"/>
      <w:r>
        <w:t>6.2.6.5.1</w:t>
      </w:r>
      <w:r>
        <w:tab/>
        <w:t>Binary Data Types</w:t>
      </w:r>
      <w:bookmarkEnd w:id="579"/>
      <w:bookmarkEnd w:id="580"/>
      <w:bookmarkEnd w:id="581"/>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E738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0E7385">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82" w:name="_Toc96843453"/>
      <w:bookmarkStart w:id="583" w:name="_Toc96844428"/>
      <w:bookmarkStart w:id="584" w:name="_Toc97039982"/>
      <w:bookmarkEnd w:id="542"/>
      <w:r>
        <w:t>6.2.7</w:t>
      </w:r>
      <w:r>
        <w:tab/>
        <w:t>Error Handling</w:t>
      </w:r>
      <w:bookmarkEnd w:id="582"/>
      <w:bookmarkEnd w:id="583"/>
      <w:bookmarkEnd w:id="584"/>
    </w:p>
    <w:p w14:paraId="48076109" w14:textId="77777777" w:rsidR="00BF43DB" w:rsidRDefault="00BF43DB" w:rsidP="00BF43DB">
      <w:pPr>
        <w:pStyle w:val="Heading4"/>
      </w:pPr>
      <w:bookmarkStart w:id="585" w:name="_Toc96843454"/>
      <w:bookmarkStart w:id="586" w:name="_Toc96844429"/>
      <w:bookmarkStart w:id="587" w:name="_Toc97039983"/>
      <w:r>
        <w:t>6.2.7.1</w:t>
      </w:r>
      <w:r>
        <w:tab/>
        <w:t>General</w:t>
      </w:r>
      <w:bookmarkEnd w:id="585"/>
      <w:bookmarkEnd w:id="586"/>
      <w:bookmarkEnd w:id="587"/>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8" w:name="_Toc96843455"/>
      <w:bookmarkStart w:id="589" w:name="_Toc96844430"/>
      <w:bookmarkStart w:id="590" w:name="_Toc97039984"/>
      <w:r>
        <w:t>6.2.7.2</w:t>
      </w:r>
      <w:r>
        <w:tab/>
        <w:t>Protocol Errors</w:t>
      </w:r>
      <w:bookmarkEnd w:id="588"/>
      <w:bookmarkEnd w:id="589"/>
      <w:bookmarkEnd w:id="590"/>
    </w:p>
    <w:p w14:paraId="3120CA87" w14:textId="2FB3F4DD"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91" w:name="_Toc96843456"/>
      <w:bookmarkStart w:id="592" w:name="_Toc96844431"/>
      <w:bookmarkStart w:id="593" w:name="_Toc97039985"/>
      <w:r>
        <w:t>6.2.7.3</w:t>
      </w:r>
      <w:r>
        <w:tab/>
        <w:t>Application Errors</w:t>
      </w:r>
      <w:bookmarkEnd w:id="591"/>
      <w:bookmarkEnd w:id="592"/>
      <w:bookmarkEnd w:id="593"/>
    </w:p>
    <w:p w14:paraId="596837AC" w14:textId="29E65F15"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4" w:name="_Toc96843457"/>
      <w:bookmarkStart w:id="595" w:name="_Toc96844432"/>
      <w:bookmarkStart w:id="596" w:name="_Toc97039986"/>
      <w:r>
        <w:t>6.2.8</w:t>
      </w:r>
      <w:r>
        <w:rPr>
          <w:lang w:eastAsia="zh-CN"/>
        </w:rPr>
        <w:tab/>
        <w:t>Feature negotiation</w:t>
      </w:r>
      <w:bookmarkEnd w:id="594"/>
      <w:bookmarkEnd w:id="595"/>
      <w:bookmarkEnd w:id="596"/>
    </w:p>
    <w:p w14:paraId="5892478B" w14:textId="6B4D7BB9"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7" w:name="_Toc96843458"/>
      <w:bookmarkStart w:id="598" w:name="_Toc96844433"/>
      <w:bookmarkStart w:id="599" w:name="_Toc97039987"/>
      <w:r>
        <w:t>6.2.9</w:t>
      </w:r>
      <w:r>
        <w:tab/>
        <w:t>Security</w:t>
      </w:r>
      <w:bookmarkEnd w:id="597"/>
      <w:bookmarkEnd w:id="598"/>
      <w:bookmarkEnd w:id="599"/>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600" w:name="_Toc96843459"/>
      <w:bookmarkStart w:id="601" w:name="_Toc96844434"/>
      <w:bookmarkStart w:id="602" w:name="_Toc97039988"/>
      <w:r>
        <w:rPr>
          <w:lang w:eastAsia="zh-CN"/>
        </w:rPr>
        <w:t>7</w:t>
      </w:r>
      <w:r>
        <w:rPr>
          <w:lang w:eastAsia="zh-CN"/>
        </w:rPr>
        <w:tab/>
        <w:t>Using Common API Framework</w:t>
      </w:r>
      <w:bookmarkEnd w:id="600"/>
      <w:bookmarkEnd w:id="601"/>
      <w:bookmarkEnd w:id="602"/>
    </w:p>
    <w:p w14:paraId="370E6EF2" w14:textId="77777777" w:rsidR="00553C53" w:rsidRDefault="00553C53" w:rsidP="00553C53">
      <w:pPr>
        <w:pStyle w:val="Heading2"/>
      </w:pPr>
      <w:bookmarkStart w:id="603" w:name="_Toc24868675"/>
      <w:bookmarkStart w:id="604" w:name="_Toc34154180"/>
      <w:bookmarkStart w:id="605" w:name="_Toc36041124"/>
      <w:bookmarkStart w:id="606" w:name="_Toc36041437"/>
      <w:bookmarkStart w:id="607" w:name="_Toc43196714"/>
      <w:bookmarkStart w:id="608" w:name="_Toc43481484"/>
      <w:bookmarkStart w:id="609" w:name="_Toc45134761"/>
      <w:bookmarkStart w:id="610" w:name="_Toc51189293"/>
      <w:bookmarkStart w:id="611" w:name="_Toc51763969"/>
      <w:bookmarkStart w:id="612" w:name="_Toc57206201"/>
      <w:bookmarkStart w:id="613" w:name="_Toc59019542"/>
      <w:bookmarkStart w:id="614" w:name="_Toc68170215"/>
      <w:bookmarkStart w:id="615" w:name="_Toc73433953"/>
      <w:bookmarkStart w:id="616" w:name="_Toc73436001"/>
      <w:bookmarkStart w:id="617" w:name="_Toc73437408"/>
      <w:bookmarkStart w:id="618" w:name="_Toc75351818"/>
      <w:bookmarkStart w:id="619" w:name="_Toc83230096"/>
      <w:bookmarkStart w:id="620" w:name="_Toc85528264"/>
      <w:bookmarkStart w:id="621" w:name="_Toc90649889"/>
      <w:bookmarkStart w:id="622" w:name="_Toc96843460"/>
      <w:bookmarkStart w:id="623" w:name="_Toc96844435"/>
      <w:bookmarkStart w:id="624" w:name="_Toc97039989"/>
      <w:r>
        <w:t>7.1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lastRenderedPageBreak/>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5" w:name="_Toc24868676"/>
      <w:bookmarkStart w:id="626" w:name="_Toc34154181"/>
      <w:bookmarkStart w:id="627" w:name="_Toc36041125"/>
      <w:bookmarkStart w:id="628" w:name="_Toc36041438"/>
      <w:bookmarkStart w:id="629" w:name="_Toc43196715"/>
      <w:bookmarkStart w:id="630" w:name="_Toc43481485"/>
      <w:bookmarkStart w:id="631" w:name="_Toc45134762"/>
      <w:bookmarkStart w:id="632" w:name="_Toc51189294"/>
      <w:bookmarkStart w:id="633" w:name="_Toc51763970"/>
      <w:bookmarkStart w:id="634" w:name="_Toc57206202"/>
      <w:bookmarkStart w:id="635" w:name="_Toc59019543"/>
      <w:bookmarkStart w:id="636" w:name="_Toc68170216"/>
      <w:bookmarkStart w:id="637" w:name="_Toc73433954"/>
      <w:bookmarkStart w:id="638" w:name="_Toc73436002"/>
      <w:bookmarkStart w:id="639" w:name="_Toc73437409"/>
      <w:bookmarkStart w:id="640" w:name="_Toc75351819"/>
      <w:bookmarkStart w:id="641" w:name="_Toc83230097"/>
      <w:bookmarkStart w:id="642" w:name="_Toc85528265"/>
      <w:bookmarkStart w:id="643" w:name="_Toc90649890"/>
      <w:bookmarkStart w:id="644" w:name="_Toc96843461"/>
      <w:bookmarkStart w:id="645" w:name="_Toc96844436"/>
      <w:bookmarkStart w:id="646" w:name="_Toc97039990"/>
      <w:r>
        <w:t>7.2</w:t>
      </w:r>
      <w:r>
        <w:tab/>
        <w:t>Security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7" w:name="_Toc510696650"/>
      <w:bookmarkStart w:id="648" w:name="_Toc35971450"/>
      <w:bookmarkStart w:id="649" w:name="_Toc96843462"/>
      <w:bookmarkStart w:id="650" w:name="_Toc96844437"/>
      <w:bookmarkStart w:id="651" w:name="_Toc97039991"/>
      <w:r>
        <w:lastRenderedPageBreak/>
        <w:t>Annex A (normative):</w:t>
      </w:r>
      <w:r>
        <w:br/>
        <w:t>OpenAPI specification</w:t>
      </w:r>
      <w:bookmarkEnd w:id="647"/>
      <w:bookmarkEnd w:id="648"/>
      <w:bookmarkEnd w:id="649"/>
      <w:bookmarkEnd w:id="650"/>
      <w:bookmarkEnd w:id="651"/>
    </w:p>
    <w:p w14:paraId="661DE895" w14:textId="77777777" w:rsidR="00CE57B7" w:rsidRDefault="003319AF">
      <w:pPr>
        <w:pStyle w:val="Heading2"/>
      </w:pPr>
      <w:bookmarkStart w:id="652" w:name="_Toc510696651"/>
      <w:bookmarkStart w:id="653" w:name="_Toc35971451"/>
      <w:bookmarkStart w:id="654" w:name="_Toc96843463"/>
      <w:bookmarkStart w:id="655" w:name="_Toc96844438"/>
      <w:bookmarkStart w:id="656" w:name="_Toc97039992"/>
      <w:r>
        <w:t>A.1</w:t>
      </w:r>
      <w:r>
        <w:tab/>
        <w:t>General</w:t>
      </w:r>
      <w:bookmarkEnd w:id="652"/>
      <w:bookmarkEnd w:id="653"/>
      <w:bookmarkEnd w:id="654"/>
      <w:bookmarkEnd w:id="655"/>
      <w:bookmarkEnd w:id="656"/>
    </w:p>
    <w:p w14:paraId="24709B5C" w14:textId="5230DBD7" w:rsidR="00CE57B7" w:rsidRDefault="003319AF">
      <w:bookmarkStart w:id="65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29216119" w:rsidR="00CE57B7" w:rsidRDefault="003319AF">
      <w:bookmarkStart w:id="658"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659" w:name="_Toc96843464"/>
      <w:bookmarkStart w:id="660" w:name="_Toc96844439"/>
      <w:bookmarkStart w:id="661" w:name="_Toc97039993"/>
      <w:r>
        <w:t>A.2</w:t>
      </w:r>
      <w:r>
        <w:tab/>
      </w:r>
      <w:r w:rsidR="00E45AA1" w:rsidRPr="003E26EA">
        <w:t>UAE_C2OperationModeManagement</w:t>
      </w:r>
      <w:r>
        <w:t xml:space="preserve"> API</w:t>
      </w:r>
      <w:bookmarkEnd w:id="657"/>
      <w:bookmarkEnd w:id="658"/>
      <w:bookmarkEnd w:id="659"/>
      <w:bookmarkEnd w:id="660"/>
      <w:bookmarkEnd w:id="661"/>
    </w:p>
    <w:p w14:paraId="75FFB5E9" w14:textId="77777777" w:rsidR="00CE57B7" w:rsidRDefault="003319AF">
      <w:pPr>
        <w:pStyle w:val="PL"/>
      </w:pPr>
      <w:bookmarkStart w:id="662" w:name="_Hlk514243590"/>
      <w:bookmarkStart w:id="663" w:name="_Hlk515634373"/>
      <w:bookmarkStart w:id="664" w:name="_Hlk515642979"/>
      <w:bookmarkStart w:id="665"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4B74DF41" w:rsidR="00CE57B7" w:rsidRDefault="003319AF">
      <w:pPr>
        <w:pStyle w:val="PL"/>
      </w:pPr>
      <w:r>
        <w:t xml:space="preserve">  version: 1.0.0-alpha.</w:t>
      </w:r>
      <w:r w:rsidR="0047239C">
        <w:t>4</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5DA594AE"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445CFC6" w:rsidR="003468EE" w:rsidRDefault="003468EE" w:rsidP="003468EE">
      <w:pPr>
        <w:pStyle w:val="PL"/>
      </w:pPr>
      <w:r>
        <w:t xml:space="preserve">    </w:t>
      </w:r>
      <w:r w:rsidR="003319AF">
        <w:t>3GPP TS 29.</w:t>
      </w:r>
      <w:r w:rsidR="00E45AA1">
        <w:t>257</w:t>
      </w:r>
      <w:r w:rsidR="003319AF">
        <w:t xml:space="preserve"> V</w:t>
      </w:r>
      <w:r w:rsidR="00151D3C">
        <w:t>1</w:t>
      </w:r>
      <w:r w:rsidR="00E45AA1">
        <w:t>.</w:t>
      </w:r>
      <w:r w:rsidR="003353D2">
        <w:t>2</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62"/>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lastRenderedPageBreak/>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lastRenderedPageBreak/>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description: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lastRenderedPageBreak/>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5531E278"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6" w:name="_Hlk515639407"/>
      <w:bookmarkEnd w:id="663"/>
      <w:bookmarkEnd w:id="664"/>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576F06E3"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59682089"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lastRenderedPageBreak/>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AB4FB18"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lastRenderedPageBreak/>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lastRenderedPageBreak/>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667" w:name="_Toc35971453"/>
      <w:bookmarkStart w:id="668" w:name="_Toc96843465"/>
      <w:bookmarkStart w:id="669" w:name="_Toc96844440"/>
      <w:bookmarkStart w:id="670" w:name="_Toc97039994"/>
      <w:bookmarkEnd w:id="666"/>
      <w:r>
        <w:t>A.3</w:t>
      </w:r>
      <w:r>
        <w:tab/>
      </w:r>
      <w:r w:rsidR="00CB7B3B" w:rsidRPr="00761EFE">
        <w:t>UAE_RealtimeUAVStatus</w:t>
      </w:r>
      <w:r>
        <w:t xml:space="preserve"> API</w:t>
      </w:r>
      <w:bookmarkEnd w:id="665"/>
      <w:bookmarkEnd w:id="667"/>
      <w:bookmarkEnd w:id="668"/>
      <w:bookmarkEnd w:id="669"/>
      <w:bookmarkEnd w:id="670"/>
    </w:p>
    <w:p w14:paraId="40E11BA8" w14:textId="77777777" w:rsidR="00CB7B3B" w:rsidRDefault="00CB7B3B" w:rsidP="00CB7B3B">
      <w:pPr>
        <w:pStyle w:val="PL"/>
      </w:pPr>
      <w:bookmarkStart w:id="67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4F6D1BC4" w:rsidR="00CB7B3B" w:rsidRDefault="00CB7B3B" w:rsidP="00CB7B3B">
      <w:pPr>
        <w:pStyle w:val="PL"/>
      </w:pPr>
      <w:r>
        <w:t xml:space="preserve">  version: 1.0.0-alpha.</w:t>
      </w:r>
      <w:r w:rsidR="0047239C">
        <w:t>3</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7CF057F" w:rsidR="00994F57" w:rsidRDefault="00994F57" w:rsidP="00994F57">
      <w:pPr>
        <w:pStyle w:val="PL"/>
      </w:pPr>
      <w:r>
        <w:t xml:space="preserve">    </w:t>
      </w:r>
      <w:r w:rsidR="00CB7B3B">
        <w:t>3GPP TS 29.257 V</w:t>
      </w:r>
      <w:r w:rsidR="00151D3C">
        <w:t>1</w:t>
      </w:r>
      <w:r w:rsidR="00CB7B3B">
        <w:t>.</w:t>
      </w:r>
      <w:r w:rsidR="003353D2">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1A19B223"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66D3AF5F"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61FBB45D"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lastRenderedPageBreak/>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1043405C"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description: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lastRenderedPageBreak/>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F08C476"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lastRenderedPageBreak/>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0E65E82B"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6B9D2071"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72" w:name="_Toc67903571"/>
      <w:bookmarkStart w:id="673" w:name="_Toc96843466"/>
      <w:bookmarkStart w:id="674" w:name="_Toc96844441"/>
      <w:bookmarkStart w:id="675" w:name="_Toc97039995"/>
      <w:bookmarkStart w:id="676" w:name="_Toc2086459"/>
      <w:bookmarkEnd w:id="67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72"/>
      <w:bookmarkEnd w:id="673"/>
      <w:bookmarkEnd w:id="674"/>
      <w:bookmarkEnd w:id="675"/>
    </w:p>
    <w:p w14:paraId="6B240DD2" w14:textId="77777777" w:rsidR="00782F57" w:rsidRDefault="00782F57" w:rsidP="00782F57">
      <w:pPr>
        <w:pStyle w:val="Heading2"/>
      </w:pPr>
      <w:bookmarkStart w:id="677" w:name="_Toc67903572"/>
      <w:bookmarkStart w:id="678" w:name="_Toc96843467"/>
      <w:bookmarkStart w:id="679" w:name="_Toc96844442"/>
      <w:bookmarkStart w:id="680" w:name="_Toc97039996"/>
      <w:r>
        <w:t>B.1</w:t>
      </w:r>
      <w:r>
        <w:tab/>
        <w:t>General</w:t>
      </w:r>
      <w:bookmarkEnd w:id="677"/>
      <w:bookmarkEnd w:id="678"/>
      <w:bookmarkEnd w:id="679"/>
      <w:bookmarkEnd w:id="680"/>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681" w:name="_Toc67903573"/>
      <w:bookmarkStart w:id="682" w:name="_Toc96843468"/>
      <w:bookmarkStart w:id="683" w:name="_Toc96844443"/>
      <w:bookmarkStart w:id="684" w:name="_Toc97039997"/>
      <w:r>
        <w:t>B.2</w:t>
      </w:r>
      <w:r>
        <w:tab/>
      </w:r>
      <w:r w:rsidRPr="005618C3">
        <w:t xml:space="preserve">UAE_C2OperationModeManagement </w:t>
      </w:r>
      <w:r>
        <w:t>API</w:t>
      </w:r>
      <w:bookmarkEnd w:id="681"/>
      <w:bookmarkEnd w:id="682"/>
      <w:bookmarkEnd w:id="683"/>
      <w:bookmarkEnd w:id="68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77777777" w:rsidR="00782F57" w:rsidRPr="002002FF" w:rsidRDefault="00782F57" w:rsidP="00782F57">
      <w:pPr>
        <w:pStyle w:val="TH"/>
      </w:pPr>
      <w:r w:rsidRPr="002002FF">
        <w:t xml:space="preserve">Table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685" w:name="_Toc67903574"/>
      <w:bookmarkStart w:id="686" w:name="_Toc96843469"/>
      <w:bookmarkStart w:id="687" w:name="_Toc96844444"/>
      <w:bookmarkStart w:id="688" w:name="_Toc97039998"/>
      <w:r>
        <w:t>B.3</w:t>
      </w:r>
      <w:r>
        <w:tab/>
      </w:r>
      <w:r w:rsidRPr="00761EFE">
        <w:t>UAE_RealtimeUAVStatus</w:t>
      </w:r>
      <w:r>
        <w:t xml:space="preserve"> API</w:t>
      </w:r>
      <w:bookmarkEnd w:id="685"/>
      <w:bookmarkEnd w:id="686"/>
      <w:bookmarkEnd w:id="687"/>
      <w:bookmarkEnd w:id="68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77777777" w:rsidR="00782F57" w:rsidRPr="002002FF" w:rsidRDefault="00782F57" w:rsidP="00782F57">
      <w:pPr>
        <w:pStyle w:val="TH"/>
      </w:pPr>
      <w:r w:rsidRPr="002002FF">
        <w:t xml:space="preserve">Table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6E21D719" w:rsidR="00CE57B7" w:rsidRDefault="00782F57" w:rsidP="00782F57">
      <w:pPr>
        <w:pStyle w:val="Heading8"/>
      </w:pPr>
      <w:r w:rsidRPr="004D3578">
        <w:br w:type="page"/>
      </w:r>
      <w:bookmarkStart w:id="689" w:name="_Toc96843470"/>
      <w:bookmarkStart w:id="690" w:name="_Toc96844445"/>
      <w:bookmarkStart w:id="691" w:name="_Toc97039999"/>
      <w:r w:rsidR="003319AF">
        <w:lastRenderedPageBreak/>
        <w:t xml:space="preserve">Annex </w:t>
      </w:r>
      <w:r>
        <w:t>C</w:t>
      </w:r>
      <w:r w:rsidR="003319AF">
        <w:t xml:space="preserve"> (informative):</w:t>
      </w:r>
      <w:r w:rsidR="003319AF">
        <w:br/>
        <w:t>Change history</w:t>
      </w:r>
      <w:bookmarkEnd w:id="676"/>
      <w:bookmarkEnd w:id="689"/>
      <w:bookmarkEnd w:id="690"/>
      <w:bookmarkEnd w:id="69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E96791">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E9679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E96791">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E9679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E96791">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E9679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E96791">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E9679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E96791">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E9679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E96791">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E9679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E96791">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E9679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E96791">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E9679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E96791">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E9679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E96791">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E9679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E96791">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E96791">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96791">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E96791">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96791">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E96791">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96791">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E96791">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96791">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E96791">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96791">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E96791">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96791">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E96791">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96791">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E96791">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96791">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E96791">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96791">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E96791">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96791">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E96791">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96791">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E96791">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96791">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E96791">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E96791">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E96791">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E96791">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E96791">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E96791">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E96791">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96791">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E96791">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E96791">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E96791">
        <w:tc>
          <w:tcPr>
            <w:tcW w:w="800" w:type="dxa"/>
            <w:shd w:val="solid" w:color="FFFFFF" w:fill="auto"/>
            <w:vAlign w:val="center"/>
          </w:tcPr>
          <w:p w14:paraId="4B279305" w14:textId="75680DE3"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8401676" w14:textId="33E9A8C3" w:rsidR="003C0C41" w:rsidRDefault="003C0C41" w:rsidP="003C0C41">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vAlign w:val="center"/>
          </w:tcPr>
          <w:p w14:paraId="2788DE2F" w14:textId="680B5643" w:rsidR="003C0C41" w:rsidRDefault="003C0C41" w:rsidP="00E9679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E96791">
        <w:tc>
          <w:tcPr>
            <w:tcW w:w="800" w:type="dxa"/>
            <w:shd w:val="solid" w:color="FFFFFF" w:fill="auto"/>
            <w:vAlign w:val="center"/>
          </w:tcPr>
          <w:p w14:paraId="281609CB" w14:textId="5DE6468C"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vAlign w:val="center"/>
          </w:tcPr>
          <w:p w14:paraId="1077D469" w14:textId="683DA92D" w:rsidR="003C0C41" w:rsidRDefault="003C0C41" w:rsidP="00E9679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E96791">
        <w:tc>
          <w:tcPr>
            <w:tcW w:w="800" w:type="dxa"/>
            <w:shd w:val="solid" w:color="FFFFFF" w:fill="auto"/>
            <w:vAlign w:val="center"/>
          </w:tcPr>
          <w:p w14:paraId="6F7B66B1" w14:textId="256E3755"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vAlign w:val="center"/>
          </w:tcPr>
          <w:p w14:paraId="1D987795" w14:textId="12BDE364" w:rsidR="003C0C41" w:rsidRDefault="003C0C41" w:rsidP="00E9679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E96791">
        <w:tc>
          <w:tcPr>
            <w:tcW w:w="800" w:type="dxa"/>
            <w:shd w:val="solid" w:color="FFFFFF" w:fill="auto"/>
            <w:vAlign w:val="center"/>
          </w:tcPr>
          <w:p w14:paraId="6646B231" w14:textId="17348BF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vAlign w:val="center"/>
          </w:tcPr>
          <w:p w14:paraId="191DBAFA" w14:textId="489A30A5" w:rsidR="003C0C41" w:rsidRDefault="003C0C41" w:rsidP="00E9679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E96791">
        <w:tc>
          <w:tcPr>
            <w:tcW w:w="800" w:type="dxa"/>
            <w:shd w:val="solid" w:color="FFFFFF" w:fill="auto"/>
            <w:vAlign w:val="center"/>
          </w:tcPr>
          <w:p w14:paraId="4BF35C24" w14:textId="4CDC0491"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vAlign w:val="center"/>
          </w:tcPr>
          <w:p w14:paraId="73C8F388" w14:textId="2E8425F0" w:rsidR="003C0C41" w:rsidRDefault="003C0C41" w:rsidP="00E9679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E96791">
        <w:tc>
          <w:tcPr>
            <w:tcW w:w="800" w:type="dxa"/>
            <w:shd w:val="solid" w:color="FFFFFF" w:fill="auto"/>
            <w:vAlign w:val="center"/>
          </w:tcPr>
          <w:p w14:paraId="0243FC49" w14:textId="7E745C50"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vAlign w:val="center"/>
          </w:tcPr>
          <w:p w14:paraId="61A9C9B2" w14:textId="1D4B4F78" w:rsidR="003C0C41" w:rsidRDefault="003C0C41" w:rsidP="00E9679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E96791">
        <w:tc>
          <w:tcPr>
            <w:tcW w:w="800" w:type="dxa"/>
            <w:shd w:val="solid" w:color="FFFFFF" w:fill="auto"/>
            <w:vAlign w:val="center"/>
          </w:tcPr>
          <w:p w14:paraId="5046C62C" w14:textId="0ACBEAC9"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vAlign w:val="center"/>
          </w:tcPr>
          <w:p w14:paraId="590AB710" w14:textId="7CFD9AA7" w:rsidR="003C0C41" w:rsidRDefault="003C0C41" w:rsidP="00E96791">
            <w:pPr>
              <w:pStyle w:val="TAL"/>
              <w:rPr>
                <w:sz w:val="16"/>
                <w:szCs w:val="16"/>
              </w:rPr>
            </w:pPr>
            <w:r w:rsidRPr="003C0C41">
              <w:rPr>
                <w:sz w:val="16"/>
                <w:szCs w:val="16"/>
              </w:rPr>
              <w:t>Pseudo CR pCR on resolving the ENs related to error handling for the UAE_RealtimeUAVStatus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E96791">
        <w:tc>
          <w:tcPr>
            <w:tcW w:w="800" w:type="dxa"/>
            <w:shd w:val="solid" w:color="FFFFFF" w:fill="auto"/>
            <w:vAlign w:val="center"/>
          </w:tcPr>
          <w:p w14:paraId="7565658B" w14:textId="7FB6A4D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vAlign w:val="center"/>
          </w:tcPr>
          <w:p w14:paraId="4489E9DD" w14:textId="22F1FAD0" w:rsidR="003C0C41" w:rsidRDefault="003C0C41" w:rsidP="00E9679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E96791" w14:paraId="5D7FF65F" w14:textId="77777777" w:rsidTr="00E96791">
        <w:tc>
          <w:tcPr>
            <w:tcW w:w="800" w:type="dxa"/>
            <w:shd w:val="solid" w:color="FFFFFF" w:fill="auto"/>
            <w:vAlign w:val="center"/>
          </w:tcPr>
          <w:p w14:paraId="7491E7A1" w14:textId="4E3A120B" w:rsidR="00E96791" w:rsidRDefault="00E96791"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sidR="005F6C55">
              <w:rPr>
                <w:sz w:val="16"/>
                <w:szCs w:val="16"/>
                <w:lang w:eastAsia="zh-CN"/>
              </w:rPr>
              <w:t>2</w:t>
            </w:r>
          </w:p>
        </w:tc>
        <w:tc>
          <w:tcPr>
            <w:tcW w:w="1279" w:type="dxa"/>
            <w:shd w:val="solid" w:color="FFFFFF" w:fill="auto"/>
            <w:vAlign w:val="center"/>
          </w:tcPr>
          <w:p w14:paraId="1C6FF118" w14:textId="6DFBEB4A" w:rsidR="00E96791" w:rsidRDefault="00E96791" w:rsidP="00E9679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0D80E4E3" w14:textId="1FDE93E7" w:rsidR="00E96791" w:rsidRDefault="00E96791" w:rsidP="00E96791">
            <w:pPr>
              <w:pStyle w:val="TAC"/>
              <w:jc w:val="left"/>
              <w:rPr>
                <w:sz w:val="16"/>
                <w:szCs w:val="16"/>
              </w:rPr>
            </w:pPr>
            <w:r>
              <w:rPr>
                <w:sz w:val="16"/>
                <w:szCs w:val="16"/>
              </w:rPr>
              <w:t>C3-221342</w:t>
            </w:r>
          </w:p>
        </w:tc>
        <w:tc>
          <w:tcPr>
            <w:tcW w:w="567" w:type="dxa"/>
            <w:shd w:val="solid" w:color="FFFFFF" w:fill="auto"/>
            <w:vAlign w:val="center"/>
          </w:tcPr>
          <w:p w14:paraId="24D990AA" w14:textId="4E21AED7" w:rsidR="00E96791" w:rsidRDefault="00E96791" w:rsidP="00E96791">
            <w:pPr>
              <w:pStyle w:val="TAL"/>
              <w:rPr>
                <w:sz w:val="16"/>
                <w:szCs w:val="16"/>
              </w:rPr>
            </w:pPr>
            <w:r>
              <w:rPr>
                <w:sz w:val="16"/>
                <w:szCs w:val="16"/>
              </w:rPr>
              <w:t>-</w:t>
            </w:r>
          </w:p>
        </w:tc>
        <w:tc>
          <w:tcPr>
            <w:tcW w:w="425" w:type="dxa"/>
            <w:shd w:val="solid" w:color="FFFFFF" w:fill="auto"/>
            <w:vAlign w:val="center"/>
          </w:tcPr>
          <w:p w14:paraId="498F8613" w14:textId="7D3D458B" w:rsidR="00E96791" w:rsidRDefault="00E96791" w:rsidP="00E96791">
            <w:pPr>
              <w:pStyle w:val="TAR"/>
              <w:jc w:val="center"/>
              <w:rPr>
                <w:sz w:val="16"/>
                <w:szCs w:val="16"/>
              </w:rPr>
            </w:pPr>
            <w:r>
              <w:rPr>
                <w:sz w:val="16"/>
                <w:szCs w:val="16"/>
              </w:rPr>
              <w:t>-</w:t>
            </w:r>
          </w:p>
        </w:tc>
        <w:tc>
          <w:tcPr>
            <w:tcW w:w="425" w:type="dxa"/>
            <w:shd w:val="solid" w:color="FFFFFF" w:fill="auto"/>
            <w:vAlign w:val="center"/>
          </w:tcPr>
          <w:p w14:paraId="22176936" w14:textId="32A1E4BA" w:rsidR="00E96791" w:rsidRDefault="00E96791" w:rsidP="00E96791">
            <w:pPr>
              <w:pStyle w:val="TAC"/>
              <w:rPr>
                <w:sz w:val="16"/>
                <w:szCs w:val="16"/>
              </w:rPr>
            </w:pPr>
            <w:r>
              <w:rPr>
                <w:sz w:val="16"/>
                <w:szCs w:val="16"/>
              </w:rPr>
              <w:t>-</w:t>
            </w:r>
          </w:p>
        </w:tc>
        <w:tc>
          <w:tcPr>
            <w:tcW w:w="4443" w:type="dxa"/>
            <w:shd w:val="solid" w:color="FFFFFF" w:fill="auto"/>
            <w:vAlign w:val="center"/>
          </w:tcPr>
          <w:p w14:paraId="772BFC14" w14:textId="0E092F45" w:rsidR="00E96791" w:rsidRPr="003C0C41" w:rsidRDefault="00E96791" w:rsidP="00E96791">
            <w:pPr>
              <w:pStyle w:val="TAL"/>
              <w:rPr>
                <w:sz w:val="16"/>
                <w:szCs w:val="16"/>
              </w:rPr>
            </w:pPr>
            <w:r>
              <w:rPr>
                <w:rFonts w:cs="Arial"/>
                <w:sz w:val="16"/>
                <w:szCs w:val="16"/>
              </w:rPr>
              <w:t>Pseudo CR on adding the missing clause 6.2.4</w:t>
            </w:r>
          </w:p>
        </w:tc>
        <w:tc>
          <w:tcPr>
            <w:tcW w:w="708" w:type="dxa"/>
            <w:shd w:val="solid" w:color="FFFFFF" w:fill="auto"/>
            <w:vAlign w:val="center"/>
          </w:tcPr>
          <w:p w14:paraId="6D7285B2" w14:textId="6A4C3006" w:rsidR="00E96791" w:rsidRDefault="003353D2" w:rsidP="00E96791">
            <w:pPr>
              <w:pStyle w:val="TAC"/>
              <w:rPr>
                <w:sz w:val="16"/>
                <w:szCs w:val="16"/>
                <w:lang w:eastAsia="zh-CN"/>
              </w:rPr>
            </w:pPr>
            <w:r>
              <w:rPr>
                <w:sz w:val="16"/>
                <w:szCs w:val="16"/>
                <w:lang w:eastAsia="zh-CN"/>
              </w:rPr>
              <w:t>1.2.0</w:t>
            </w:r>
          </w:p>
        </w:tc>
      </w:tr>
      <w:tr w:rsidR="005F6C55" w14:paraId="27E42055" w14:textId="77777777" w:rsidTr="00E96791">
        <w:tc>
          <w:tcPr>
            <w:tcW w:w="800" w:type="dxa"/>
            <w:shd w:val="solid" w:color="FFFFFF" w:fill="auto"/>
            <w:vAlign w:val="center"/>
          </w:tcPr>
          <w:p w14:paraId="111B8C55" w14:textId="778F89F7"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68E348FB" w14:textId="1AC9F8C8"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7273B68C" w14:textId="45B111DB" w:rsidR="005F6C55" w:rsidRDefault="005F6C55" w:rsidP="005F6C55">
            <w:pPr>
              <w:pStyle w:val="TAC"/>
              <w:jc w:val="left"/>
              <w:rPr>
                <w:sz w:val="16"/>
                <w:szCs w:val="16"/>
              </w:rPr>
            </w:pPr>
            <w:r>
              <w:rPr>
                <w:sz w:val="16"/>
                <w:szCs w:val="16"/>
              </w:rPr>
              <w:t>C3-221343</w:t>
            </w:r>
          </w:p>
        </w:tc>
        <w:tc>
          <w:tcPr>
            <w:tcW w:w="567" w:type="dxa"/>
            <w:shd w:val="solid" w:color="FFFFFF" w:fill="auto"/>
            <w:vAlign w:val="center"/>
          </w:tcPr>
          <w:p w14:paraId="5C2F123E" w14:textId="7BC61E05" w:rsidR="005F6C55" w:rsidRDefault="005F6C55" w:rsidP="005F6C55">
            <w:pPr>
              <w:pStyle w:val="TAL"/>
              <w:rPr>
                <w:sz w:val="16"/>
                <w:szCs w:val="16"/>
              </w:rPr>
            </w:pPr>
            <w:r>
              <w:rPr>
                <w:sz w:val="16"/>
                <w:szCs w:val="16"/>
              </w:rPr>
              <w:t>-</w:t>
            </w:r>
          </w:p>
        </w:tc>
        <w:tc>
          <w:tcPr>
            <w:tcW w:w="425" w:type="dxa"/>
            <w:shd w:val="solid" w:color="FFFFFF" w:fill="auto"/>
            <w:vAlign w:val="center"/>
          </w:tcPr>
          <w:p w14:paraId="14DBB842" w14:textId="7A7AA591"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4C386663" w14:textId="4E2EA057" w:rsidR="005F6C55" w:rsidRDefault="005F6C55" w:rsidP="005F6C55">
            <w:pPr>
              <w:pStyle w:val="TAC"/>
              <w:rPr>
                <w:sz w:val="16"/>
                <w:szCs w:val="16"/>
              </w:rPr>
            </w:pPr>
            <w:r>
              <w:rPr>
                <w:sz w:val="16"/>
                <w:szCs w:val="16"/>
              </w:rPr>
              <w:t>-</w:t>
            </w:r>
          </w:p>
        </w:tc>
        <w:tc>
          <w:tcPr>
            <w:tcW w:w="4443" w:type="dxa"/>
            <w:shd w:val="solid" w:color="FFFFFF" w:fill="auto"/>
            <w:vAlign w:val="center"/>
          </w:tcPr>
          <w:p w14:paraId="2ABCB676" w14:textId="3CF36303" w:rsidR="005F6C55" w:rsidRPr="003C0C41" w:rsidRDefault="005F6C55" w:rsidP="005F6C55">
            <w:pPr>
              <w:pStyle w:val="TAL"/>
              <w:rPr>
                <w:sz w:val="16"/>
                <w:szCs w:val="16"/>
              </w:rPr>
            </w:pPr>
            <w:r>
              <w:rPr>
                <w:rFonts w:cs="Arial"/>
                <w:sz w:val="16"/>
                <w:szCs w:val="16"/>
              </w:rPr>
              <w:t>Pseudo CR on adding the missing subscriptionId in the URI variables table</w:t>
            </w:r>
          </w:p>
        </w:tc>
        <w:tc>
          <w:tcPr>
            <w:tcW w:w="708" w:type="dxa"/>
            <w:shd w:val="solid" w:color="FFFFFF" w:fill="auto"/>
            <w:vAlign w:val="center"/>
          </w:tcPr>
          <w:p w14:paraId="24B0A62F" w14:textId="14276471" w:rsidR="005F6C55" w:rsidRDefault="005F6C55" w:rsidP="005F6C55">
            <w:pPr>
              <w:pStyle w:val="TAC"/>
              <w:rPr>
                <w:sz w:val="16"/>
                <w:szCs w:val="16"/>
                <w:lang w:eastAsia="zh-CN"/>
              </w:rPr>
            </w:pPr>
            <w:r>
              <w:rPr>
                <w:sz w:val="16"/>
                <w:szCs w:val="16"/>
                <w:lang w:eastAsia="zh-CN"/>
              </w:rPr>
              <w:t>1.2.0</w:t>
            </w:r>
          </w:p>
        </w:tc>
      </w:tr>
      <w:tr w:rsidR="005F6C55" w14:paraId="5E7ACB2F" w14:textId="77777777" w:rsidTr="00E96791">
        <w:tc>
          <w:tcPr>
            <w:tcW w:w="800" w:type="dxa"/>
            <w:shd w:val="solid" w:color="FFFFFF" w:fill="auto"/>
            <w:vAlign w:val="center"/>
          </w:tcPr>
          <w:p w14:paraId="75B92CC0" w14:textId="745DF055"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5BF6B3B7" w14:textId="46C0E9D7"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225957F6" w14:textId="649F9C18" w:rsidR="005F6C55" w:rsidRDefault="005F6C55" w:rsidP="005F6C55">
            <w:pPr>
              <w:pStyle w:val="TAC"/>
              <w:jc w:val="left"/>
              <w:rPr>
                <w:sz w:val="16"/>
                <w:szCs w:val="16"/>
              </w:rPr>
            </w:pPr>
            <w:r>
              <w:rPr>
                <w:sz w:val="16"/>
                <w:szCs w:val="16"/>
              </w:rPr>
              <w:t>C3-221344</w:t>
            </w:r>
          </w:p>
        </w:tc>
        <w:tc>
          <w:tcPr>
            <w:tcW w:w="567" w:type="dxa"/>
            <w:shd w:val="solid" w:color="FFFFFF" w:fill="auto"/>
            <w:vAlign w:val="center"/>
          </w:tcPr>
          <w:p w14:paraId="58904218" w14:textId="7E219619" w:rsidR="005F6C55" w:rsidRDefault="005F6C55" w:rsidP="005F6C55">
            <w:pPr>
              <w:pStyle w:val="TAL"/>
              <w:rPr>
                <w:sz w:val="16"/>
                <w:szCs w:val="16"/>
              </w:rPr>
            </w:pPr>
            <w:r>
              <w:rPr>
                <w:sz w:val="16"/>
                <w:szCs w:val="16"/>
              </w:rPr>
              <w:t>-</w:t>
            </w:r>
          </w:p>
        </w:tc>
        <w:tc>
          <w:tcPr>
            <w:tcW w:w="425" w:type="dxa"/>
            <w:shd w:val="solid" w:color="FFFFFF" w:fill="auto"/>
            <w:vAlign w:val="center"/>
          </w:tcPr>
          <w:p w14:paraId="314488BB" w14:textId="69882A1A"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2D3E4AFF" w14:textId="27C40C60" w:rsidR="005F6C55" w:rsidRDefault="005F6C55" w:rsidP="005F6C55">
            <w:pPr>
              <w:pStyle w:val="TAC"/>
              <w:rPr>
                <w:sz w:val="16"/>
                <w:szCs w:val="16"/>
              </w:rPr>
            </w:pPr>
            <w:r>
              <w:rPr>
                <w:sz w:val="16"/>
                <w:szCs w:val="16"/>
              </w:rPr>
              <w:t>-</w:t>
            </w:r>
          </w:p>
        </w:tc>
        <w:tc>
          <w:tcPr>
            <w:tcW w:w="4443" w:type="dxa"/>
            <w:shd w:val="solid" w:color="FFFFFF" w:fill="auto"/>
            <w:vAlign w:val="center"/>
          </w:tcPr>
          <w:p w14:paraId="49CFE30A" w14:textId="4FDBDA60" w:rsidR="005F6C55" w:rsidRPr="003C0C41" w:rsidRDefault="005F6C55" w:rsidP="005F6C55">
            <w:pPr>
              <w:pStyle w:val="TAL"/>
              <w:rPr>
                <w:sz w:val="16"/>
                <w:szCs w:val="16"/>
              </w:rPr>
            </w:pPr>
            <w:r>
              <w:rPr>
                <w:rFonts w:cs="Arial"/>
                <w:sz w:val="16"/>
                <w:szCs w:val="16"/>
              </w:rPr>
              <w:t>Pseudo CR on adding the UAS ID to the C2 Operation Mode Management Completion notification</w:t>
            </w:r>
          </w:p>
        </w:tc>
        <w:tc>
          <w:tcPr>
            <w:tcW w:w="708" w:type="dxa"/>
            <w:shd w:val="solid" w:color="FFFFFF" w:fill="auto"/>
            <w:vAlign w:val="center"/>
          </w:tcPr>
          <w:p w14:paraId="4745DEA2" w14:textId="14B54164" w:rsidR="005F6C55" w:rsidRDefault="005F6C55" w:rsidP="005F6C55">
            <w:pPr>
              <w:pStyle w:val="TAC"/>
              <w:rPr>
                <w:sz w:val="16"/>
                <w:szCs w:val="16"/>
                <w:lang w:eastAsia="zh-CN"/>
              </w:rPr>
            </w:pPr>
            <w:r>
              <w:rPr>
                <w:sz w:val="16"/>
                <w:szCs w:val="16"/>
                <w:lang w:eastAsia="zh-CN"/>
              </w:rPr>
              <w:t>1.2.0</w:t>
            </w:r>
          </w:p>
        </w:tc>
      </w:tr>
      <w:tr w:rsidR="005F6C55" w14:paraId="0D1CEF18" w14:textId="77777777" w:rsidTr="00E96791">
        <w:tc>
          <w:tcPr>
            <w:tcW w:w="800" w:type="dxa"/>
            <w:shd w:val="solid" w:color="FFFFFF" w:fill="auto"/>
            <w:vAlign w:val="center"/>
          </w:tcPr>
          <w:p w14:paraId="27D1BE37" w14:textId="0ABFCF1B" w:rsidR="005F6C55" w:rsidRDefault="005F6C55" w:rsidP="005F6C55">
            <w:pPr>
              <w:pStyle w:val="TAC"/>
              <w:jc w:val="left"/>
              <w:rPr>
                <w:sz w:val="16"/>
                <w:szCs w:val="16"/>
                <w:lang w:eastAsia="zh-CN"/>
              </w:rPr>
            </w:pPr>
            <w:r>
              <w:rPr>
                <w:rFonts w:hint="eastAsia"/>
                <w:sz w:val="16"/>
                <w:szCs w:val="16"/>
                <w:lang w:eastAsia="zh-CN"/>
              </w:rPr>
              <w:lastRenderedPageBreak/>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347B0C4A" w14:textId="6E7A3CE8"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6F933138" w14:textId="1D9BF914" w:rsidR="005F6C55" w:rsidRDefault="005F6C55" w:rsidP="005F6C55">
            <w:pPr>
              <w:pStyle w:val="TAC"/>
              <w:jc w:val="left"/>
              <w:rPr>
                <w:sz w:val="16"/>
                <w:szCs w:val="16"/>
              </w:rPr>
            </w:pPr>
            <w:r>
              <w:rPr>
                <w:sz w:val="16"/>
                <w:szCs w:val="16"/>
              </w:rPr>
              <w:t>C3-221345</w:t>
            </w:r>
          </w:p>
        </w:tc>
        <w:tc>
          <w:tcPr>
            <w:tcW w:w="567" w:type="dxa"/>
            <w:shd w:val="solid" w:color="FFFFFF" w:fill="auto"/>
            <w:vAlign w:val="center"/>
          </w:tcPr>
          <w:p w14:paraId="7CD43657" w14:textId="4DEE8F62" w:rsidR="005F6C55" w:rsidRDefault="005F6C55" w:rsidP="005F6C55">
            <w:pPr>
              <w:pStyle w:val="TAL"/>
              <w:rPr>
                <w:sz w:val="16"/>
                <w:szCs w:val="16"/>
              </w:rPr>
            </w:pPr>
            <w:r>
              <w:rPr>
                <w:sz w:val="16"/>
                <w:szCs w:val="16"/>
              </w:rPr>
              <w:t>-</w:t>
            </w:r>
          </w:p>
        </w:tc>
        <w:tc>
          <w:tcPr>
            <w:tcW w:w="425" w:type="dxa"/>
            <w:shd w:val="solid" w:color="FFFFFF" w:fill="auto"/>
            <w:vAlign w:val="center"/>
          </w:tcPr>
          <w:p w14:paraId="74359154" w14:textId="53FF87C1"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461528BE" w14:textId="0D07D933" w:rsidR="005F6C55" w:rsidRDefault="005F6C55" w:rsidP="005F6C55">
            <w:pPr>
              <w:pStyle w:val="TAC"/>
              <w:rPr>
                <w:sz w:val="16"/>
                <w:szCs w:val="16"/>
              </w:rPr>
            </w:pPr>
            <w:r>
              <w:rPr>
                <w:sz w:val="16"/>
                <w:szCs w:val="16"/>
              </w:rPr>
              <w:t>-</w:t>
            </w:r>
          </w:p>
        </w:tc>
        <w:tc>
          <w:tcPr>
            <w:tcW w:w="4443" w:type="dxa"/>
            <w:shd w:val="solid" w:color="FFFFFF" w:fill="auto"/>
            <w:vAlign w:val="center"/>
          </w:tcPr>
          <w:p w14:paraId="34C8EA26" w14:textId="288AF3E5" w:rsidR="005F6C55" w:rsidRPr="003C0C41" w:rsidRDefault="005F6C55" w:rsidP="005F6C55">
            <w:pPr>
              <w:pStyle w:val="TAL"/>
              <w:rPr>
                <w:sz w:val="16"/>
                <w:szCs w:val="16"/>
              </w:rPr>
            </w:pPr>
            <w:r>
              <w:rPr>
                <w:rFonts w:cs="Arial"/>
                <w:sz w:val="16"/>
                <w:szCs w:val="16"/>
              </w:rPr>
              <w:t>Pseudo CR on correcting the definition of conditional attributes in OpenAPI descriptions</w:t>
            </w:r>
          </w:p>
        </w:tc>
        <w:tc>
          <w:tcPr>
            <w:tcW w:w="708" w:type="dxa"/>
            <w:shd w:val="solid" w:color="FFFFFF" w:fill="auto"/>
            <w:vAlign w:val="center"/>
          </w:tcPr>
          <w:p w14:paraId="1ACB8794" w14:textId="0BA70E93" w:rsidR="005F6C55" w:rsidRDefault="005F6C55" w:rsidP="005F6C55">
            <w:pPr>
              <w:pStyle w:val="TAC"/>
              <w:rPr>
                <w:sz w:val="16"/>
                <w:szCs w:val="16"/>
                <w:lang w:eastAsia="zh-CN"/>
              </w:rPr>
            </w:pPr>
            <w:r>
              <w:rPr>
                <w:sz w:val="16"/>
                <w:szCs w:val="16"/>
                <w:lang w:eastAsia="zh-CN"/>
              </w:rPr>
              <w:t>1.2.0</w:t>
            </w:r>
          </w:p>
        </w:tc>
      </w:tr>
      <w:tr w:rsidR="005F6C55" w14:paraId="374CD904" w14:textId="77777777" w:rsidTr="00E96791">
        <w:tc>
          <w:tcPr>
            <w:tcW w:w="800" w:type="dxa"/>
            <w:shd w:val="solid" w:color="FFFFFF" w:fill="auto"/>
            <w:vAlign w:val="center"/>
          </w:tcPr>
          <w:p w14:paraId="2A0D1348" w14:textId="68DCD8BC"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52A98766" w14:textId="3A64A7F5"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CBC3084" w14:textId="74D8F00F" w:rsidR="005F6C55" w:rsidRDefault="005F6C55" w:rsidP="005F6C55">
            <w:pPr>
              <w:pStyle w:val="TAC"/>
              <w:jc w:val="left"/>
              <w:rPr>
                <w:sz w:val="16"/>
                <w:szCs w:val="16"/>
              </w:rPr>
            </w:pPr>
            <w:r>
              <w:rPr>
                <w:sz w:val="16"/>
                <w:szCs w:val="16"/>
              </w:rPr>
              <w:t>C3-221346</w:t>
            </w:r>
          </w:p>
        </w:tc>
        <w:tc>
          <w:tcPr>
            <w:tcW w:w="567" w:type="dxa"/>
            <w:shd w:val="solid" w:color="FFFFFF" w:fill="auto"/>
            <w:vAlign w:val="center"/>
          </w:tcPr>
          <w:p w14:paraId="6A9E1756" w14:textId="15208A57" w:rsidR="005F6C55" w:rsidRDefault="005F6C55" w:rsidP="005F6C55">
            <w:pPr>
              <w:pStyle w:val="TAL"/>
              <w:rPr>
                <w:sz w:val="16"/>
                <w:szCs w:val="16"/>
              </w:rPr>
            </w:pPr>
            <w:r>
              <w:rPr>
                <w:sz w:val="16"/>
                <w:szCs w:val="16"/>
              </w:rPr>
              <w:t>-</w:t>
            </w:r>
          </w:p>
        </w:tc>
        <w:tc>
          <w:tcPr>
            <w:tcW w:w="425" w:type="dxa"/>
            <w:shd w:val="solid" w:color="FFFFFF" w:fill="auto"/>
            <w:vAlign w:val="center"/>
          </w:tcPr>
          <w:p w14:paraId="4DF220D9" w14:textId="1C67D9FD"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5CE3002B" w14:textId="57228318" w:rsidR="005F6C55" w:rsidRDefault="005F6C55" w:rsidP="005F6C55">
            <w:pPr>
              <w:pStyle w:val="TAC"/>
              <w:rPr>
                <w:sz w:val="16"/>
                <w:szCs w:val="16"/>
              </w:rPr>
            </w:pPr>
            <w:r>
              <w:rPr>
                <w:sz w:val="16"/>
                <w:szCs w:val="16"/>
              </w:rPr>
              <w:t>-</w:t>
            </w:r>
          </w:p>
        </w:tc>
        <w:tc>
          <w:tcPr>
            <w:tcW w:w="4443" w:type="dxa"/>
            <w:shd w:val="solid" w:color="FFFFFF" w:fill="auto"/>
            <w:vAlign w:val="center"/>
          </w:tcPr>
          <w:p w14:paraId="0B8A5B93" w14:textId="31C4FD95" w:rsidR="005F6C55" w:rsidRPr="003C0C41" w:rsidRDefault="005F6C55" w:rsidP="005F6C55">
            <w:pPr>
              <w:pStyle w:val="TAL"/>
              <w:rPr>
                <w:sz w:val="16"/>
                <w:szCs w:val="16"/>
              </w:rPr>
            </w:pPr>
            <w:r>
              <w:rPr>
                <w:rFonts w:cs="Arial"/>
                <w:sz w:val="16"/>
                <w:szCs w:val="16"/>
              </w:rPr>
              <w:t>Pseudo CR on correcting the OAuth2 definitions in the OpenAPI descriptions</w:t>
            </w:r>
          </w:p>
        </w:tc>
        <w:tc>
          <w:tcPr>
            <w:tcW w:w="708" w:type="dxa"/>
            <w:shd w:val="solid" w:color="FFFFFF" w:fill="auto"/>
            <w:vAlign w:val="center"/>
          </w:tcPr>
          <w:p w14:paraId="55E7C3BC" w14:textId="3551E37F" w:rsidR="005F6C55" w:rsidRDefault="005F6C55" w:rsidP="005F6C55">
            <w:pPr>
              <w:pStyle w:val="TAC"/>
              <w:rPr>
                <w:sz w:val="16"/>
                <w:szCs w:val="16"/>
                <w:lang w:eastAsia="zh-CN"/>
              </w:rPr>
            </w:pPr>
            <w:r>
              <w:rPr>
                <w:sz w:val="16"/>
                <w:szCs w:val="16"/>
                <w:lang w:eastAsia="zh-CN"/>
              </w:rPr>
              <w:t>1.2.0</w:t>
            </w:r>
          </w:p>
        </w:tc>
      </w:tr>
      <w:tr w:rsidR="005F6C55" w14:paraId="0BE16B87" w14:textId="77777777" w:rsidTr="00E96791">
        <w:tc>
          <w:tcPr>
            <w:tcW w:w="800" w:type="dxa"/>
            <w:shd w:val="solid" w:color="FFFFFF" w:fill="auto"/>
            <w:vAlign w:val="center"/>
          </w:tcPr>
          <w:p w14:paraId="1A2E4081" w14:textId="1B167B3B"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7B6D445D" w14:textId="2B7521CF"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29E4AA22" w14:textId="28FE9D51" w:rsidR="005F6C55" w:rsidRDefault="005F6C55" w:rsidP="005F6C55">
            <w:pPr>
              <w:pStyle w:val="TAC"/>
              <w:jc w:val="left"/>
              <w:rPr>
                <w:sz w:val="16"/>
                <w:szCs w:val="16"/>
              </w:rPr>
            </w:pPr>
            <w:r>
              <w:rPr>
                <w:sz w:val="16"/>
                <w:szCs w:val="16"/>
              </w:rPr>
              <w:t>C3-221347</w:t>
            </w:r>
          </w:p>
        </w:tc>
        <w:tc>
          <w:tcPr>
            <w:tcW w:w="567" w:type="dxa"/>
            <w:shd w:val="solid" w:color="FFFFFF" w:fill="auto"/>
            <w:vAlign w:val="center"/>
          </w:tcPr>
          <w:p w14:paraId="445FA80D" w14:textId="33A3065C" w:rsidR="005F6C55" w:rsidRDefault="005F6C55" w:rsidP="005F6C55">
            <w:pPr>
              <w:pStyle w:val="TAL"/>
              <w:rPr>
                <w:sz w:val="16"/>
                <w:szCs w:val="16"/>
              </w:rPr>
            </w:pPr>
            <w:r>
              <w:rPr>
                <w:sz w:val="16"/>
                <w:szCs w:val="16"/>
              </w:rPr>
              <w:t>-</w:t>
            </w:r>
          </w:p>
        </w:tc>
        <w:tc>
          <w:tcPr>
            <w:tcW w:w="425" w:type="dxa"/>
            <w:shd w:val="solid" w:color="FFFFFF" w:fill="auto"/>
            <w:vAlign w:val="center"/>
          </w:tcPr>
          <w:p w14:paraId="24BEE26D" w14:textId="1037BE62"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4A01320F" w14:textId="458F699A" w:rsidR="005F6C55" w:rsidRDefault="005F6C55" w:rsidP="005F6C55">
            <w:pPr>
              <w:pStyle w:val="TAC"/>
              <w:rPr>
                <w:sz w:val="16"/>
                <w:szCs w:val="16"/>
              </w:rPr>
            </w:pPr>
            <w:r>
              <w:rPr>
                <w:sz w:val="16"/>
                <w:szCs w:val="16"/>
              </w:rPr>
              <w:t>-</w:t>
            </w:r>
          </w:p>
        </w:tc>
        <w:tc>
          <w:tcPr>
            <w:tcW w:w="4443" w:type="dxa"/>
            <w:shd w:val="solid" w:color="FFFFFF" w:fill="auto"/>
            <w:vAlign w:val="center"/>
          </w:tcPr>
          <w:p w14:paraId="2AEA47B6" w14:textId="71F61DF9" w:rsidR="005F6C55" w:rsidRPr="003C0C41" w:rsidRDefault="005F6C55" w:rsidP="005F6C55">
            <w:pPr>
              <w:pStyle w:val="TAL"/>
              <w:rPr>
                <w:sz w:val="16"/>
                <w:szCs w:val="16"/>
              </w:rPr>
            </w:pPr>
            <w:r>
              <w:rPr>
                <w:rFonts w:cs="Arial"/>
                <w:sz w:val="16"/>
                <w:szCs w:val="16"/>
              </w:rPr>
              <w:t>Pseudo CR on miscellaneous corrections</w:t>
            </w:r>
          </w:p>
        </w:tc>
        <w:tc>
          <w:tcPr>
            <w:tcW w:w="708" w:type="dxa"/>
            <w:shd w:val="solid" w:color="FFFFFF" w:fill="auto"/>
            <w:vAlign w:val="center"/>
          </w:tcPr>
          <w:p w14:paraId="78CDD7EC" w14:textId="6BD64FF7" w:rsidR="005F6C55" w:rsidRDefault="005F6C55" w:rsidP="005F6C55">
            <w:pPr>
              <w:pStyle w:val="TAC"/>
              <w:rPr>
                <w:sz w:val="16"/>
                <w:szCs w:val="16"/>
                <w:lang w:eastAsia="zh-CN"/>
              </w:rPr>
            </w:pPr>
            <w:r>
              <w:rPr>
                <w:sz w:val="16"/>
                <w:szCs w:val="16"/>
                <w:lang w:eastAsia="zh-CN"/>
              </w:rPr>
              <w:t>1.2.0</w:t>
            </w:r>
          </w:p>
        </w:tc>
      </w:tr>
      <w:tr w:rsidR="005F6C55" w14:paraId="5554756E" w14:textId="77777777" w:rsidTr="00E96791">
        <w:tc>
          <w:tcPr>
            <w:tcW w:w="800" w:type="dxa"/>
            <w:shd w:val="solid" w:color="FFFFFF" w:fill="auto"/>
            <w:vAlign w:val="center"/>
          </w:tcPr>
          <w:p w14:paraId="61E6D802" w14:textId="496CD4DD"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6FF9A6E1" w14:textId="5896079C"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578403FE" w14:textId="751555AD" w:rsidR="005F6C55" w:rsidRDefault="005F6C55" w:rsidP="005F6C55">
            <w:pPr>
              <w:pStyle w:val="TAC"/>
              <w:jc w:val="left"/>
              <w:rPr>
                <w:sz w:val="16"/>
                <w:szCs w:val="16"/>
              </w:rPr>
            </w:pPr>
            <w:r>
              <w:rPr>
                <w:sz w:val="16"/>
                <w:szCs w:val="16"/>
              </w:rPr>
              <w:t>C3-221348</w:t>
            </w:r>
          </w:p>
        </w:tc>
        <w:tc>
          <w:tcPr>
            <w:tcW w:w="567" w:type="dxa"/>
            <w:shd w:val="solid" w:color="FFFFFF" w:fill="auto"/>
            <w:vAlign w:val="center"/>
          </w:tcPr>
          <w:p w14:paraId="7E9A03A8" w14:textId="6129CC47" w:rsidR="005F6C55" w:rsidRDefault="005F6C55" w:rsidP="005F6C55">
            <w:pPr>
              <w:pStyle w:val="TAL"/>
              <w:rPr>
                <w:sz w:val="16"/>
                <w:szCs w:val="16"/>
              </w:rPr>
            </w:pPr>
            <w:r>
              <w:rPr>
                <w:sz w:val="16"/>
                <w:szCs w:val="16"/>
              </w:rPr>
              <w:t>-</w:t>
            </w:r>
          </w:p>
        </w:tc>
        <w:tc>
          <w:tcPr>
            <w:tcW w:w="425" w:type="dxa"/>
            <w:shd w:val="solid" w:color="FFFFFF" w:fill="auto"/>
            <w:vAlign w:val="center"/>
          </w:tcPr>
          <w:p w14:paraId="758B42CF" w14:textId="1B8EB283"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7A8EE5EC" w14:textId="4C630296" w:rsidR="005F6C55" w:rsidRDefault="005F6C55" w:rsidP="005F6C55">
            <w:pPr>
              <w:pStyle w:val="TAC"/>
              <w:rPr>
                <w:sz w:val="16"/>
                <w:szCs w:val="16"/>
              </w:rPr>
            </w:pPr>
            <w:r>
              <w:rPr>
                <w:sz w:val="16"/>
                <w:szCs w:val="16"/>
              </w:rPr>
              <w:t>-</w:t>
            </w:r>
          </w:p>
        </w:tc>
        <w:tc>
          <w:tcPr>
            <w:tcW w:w="4443" w:type="dxa"/>
            <w:shd w:val="solid" w:color="FFFFFF" w:fill="auto"/>
            <w:vAlign w:val="center"/>
          </w:tcPr>
          <w:p w14:paraId="57179022" w14:textId="455A757C" w:rsidR="005F6C55" w:rsidRPr="003C0C41" w:rsidRDefault="005F6C55" w:rsidP="005F6C55">
            <w:pPr>
              <w:pStyle w:val="TAL"/>
              <w:rPr>
                <w:sz w:val="16"/>
                <w:szCs w:val="16"/>
              </w:rPr>
            </w:pPr>
            <w:r>
              <w:rPr>
                <w:rFonts w:cs="Arial"/>
                <w:sz w:val="16"/>
                <w:szCs w:val="16"/>
              </w:rPr>
              <w:t>Pseudo CR on reintegrating the apiVersion placeholder</w:t>
            </w:r>
          </w:p>
        </w:tc>
        <w:tc>
          <w:tcPr>
            <w:tcW w:w="708" w:type="dxa"/>
            <w:shd w:val="solid" w:color="FFFFFF" w:fill="auto"/>
            <w:vAlign w:val="center"/>
          </w:tcPr>
          <w:p w14:paraId="3E015CDE" w14:textId="0D2E6568" w:rsidR="005F6C55" w:rsidRDefault="005F6C55" w:rsidP="005F6C55">
            <w:pPr>
              <w:pStyle w:val="TAC"/>
              <w:rPr>
                <w:sz w:val="16"/>
                <w:szCs w:val="16"/>
                <w:lang w:eastAsia="zh-CN"/>
              </w:rPr>
            </w:pPr>
            <w:r>
              <w:rPr>
                <w:sz w:val="16"/>
                <w:szCs w:val="16"/>
                <w:lang w:eastAsia="zh-CN"/>
              </w:rPr>
              <w:t>1.2.0</w:t>
            </w:r>
          </w:p>
        </w:tc>
      </w:tr>
      <w:tr w:rsidR="005F6C55" w14:paraId="2382D466" w14:textId="77777777" w:rsidTr="00E96791">
        <w:tc>
          <w:tcPr>
            <w:tcW w:w="800" w:type="dxa"/>
            <w:shd w:val="solid" w:color="FFFFFF" w:fill="auto"/>
            <w:vAlign w:val="center"/>
          </w:tcPr>
          <w:p w14:paraId="2429F36D" w14:textId="7A9651C2"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786C56BD" w14:textId="0BEDECEC"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6F488F10" w14:textId="5463A29D" w:rsidR="005F6C55" w:rsidRDefault="005F6C55" w:rsidP="005F6C55">
            <w:pPr>
              <w:pStyle w:val="TAC"/>
              <w:jc w:val="left"/>
              <w:rPr>
                <w:sz w:val="16"/>
                <w:szCs w:val="16"/>
              </w:rPr>
            </w:pPr>
            <w:r>
              <w:rPr>
                <w:sz w:val="16"/>
                <w:szCs w:val="16"/>
              </w:rPr>
              <w:t>C3-221349</w:t>
            </w:r>
          </w:p>
        </w:tc>
        <w:tc>
          <w:tcPr>
            <w:tcW w:w="567" w:type="dxa"/>
            <w:shd w:val="solid" w:color="FFFFFF" w:fill="auto"/>
            <w:vAlign w:val="center"/>
          </w:tcPr>
          <w:p w14:paraId="4DA54323" w14:textId="3960082A" w:rsidR="005F6C55" w:rsidRDefault="005F6C55" w:rsidP="005F6C55">
            <w:pPr>
              <w:pStyle w:val="TAL"/>
              <w:rPr>
                <w:sz w:val="16"/>
                <w:szCs w:val="16"/>
              </w:rPr>
            </w:pPr>
            <w:r>
              <w:rPr>
                <w:sz w:val="16"/>
                <w:szCs w:val="16"/>
              </w:rPr>
              <w:t>-</w:t>
            </w:r>
          </w:p>
        </w:tc>
        <w:tc>
          <w:tcPr>
            <w:tcW w:w="425" w:type="dxa"/>
            <w:shd w:val="solid" w:color="FFFFFF" w:fill="auto"/>
            <w:vAlign w:val="center"/>
          </w:tcPr>
          <w:p w14:paraId="580D65F6" w14:textId="34261830"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150D7CD0" w14:textId="347AB69D" w:rsidR="005F6C55" w:rsidRDefault="005F6C55" w:rsidP="005F6C55">
            <w:pPr>
              <w:pStyle w:val="TAC"/>
              <w:rPr>
                <w:sz w:val="16"/>
                <w:szCs w:val="16"/>
              </w:rPr>
            </w:pPr>
            <w:r>
              <w:rPr>
                <w:sz w:val="16"/>
                <w:szCs w:val="16"/>
              </w:rPr>
              <w:t>-</w:t>
            </w:r>
          </w:p>
        </w:tc>
        <w:tc>
          <w:tcPr>
            <w:tcW w:w="4443" w:type="dxa"/>
            <w:shd w:val="solid" w:color="FFFFFF" w:fill="auto"/>
            <w:vAlign w:val="center"/>
          </w:tcPr>
          <w:p w14:paraId="417A075D" w14:textId="29123518" w:rsidR="005F6C55" w:rsidRPr="003C0C41" w:rsidRDefault="005F6C55" w:rsidP="005F6C55">
            <w:pPr>
              <w:pStyle w:val="TAL"/>
              <w:rPr>
                <w:sz w:val="16"/>
                <w:szCs w:val="16"/>
              </w:rPr>
            </w:pPr>
            <w:r>
              <w:rPr>
                <w:rFonts w:cs="Arial"/>
                <w:sz w:val="16"/>
                <w:szCs w:val="16"/>
              </w:rPr>
              <w:t>Pseudo CR on reintegrating the withdrawn APIs annex</w:t>
            </w:r>
          </w:p>
        </w:tc>
        <w:tc>
          <w:tcPr>
            <w:tcW w:w="708" w:type="dxa"/>
            <w:shd w:val="solid" w:color="FFFFFF" w:fill="auto"/>
            <w:vAlign w:val="center"/>
          </w:tcPr>
          <w:p w14:paraId="01793F6C" w14:textId="610F54F7" w:rsidR="005F6C55" w:rsidRDefault="005F6C55" w:rsidP="005F6C55">
            <w:pPr>
              <w:pStyle w:val="TAC"/>
              <w:rPr>
                <w:sz w:val="16"/>
                <w:szCs w:val="16"/>
                <w:lang w:eastAsia="zh-CN"/>
              </w:rPr>
            </w:pPr>
            <w:r>
              <w:rPr>
                <w:sz w:val="16"/>
                <w:szCs w:val="16"/>
                <w:lang w:eastAsia="zh-CN"/>
              </w:rPr>
              <w:t>1.2.0</w:t>
            </w:r>
          </w:p>
        </w:tc>
      </w:tr>
      <w:tr w:rsidR="005F6C55" w14:paraId="667CCBA6" w14:textId="77777777" w:rsidTr="00E96791">
        <w:tc>
          <w:tcPr>
            <w:tcW w:w="800" w:type="dxa"/>
            <w:shd w:val="solid" w:color="FFFFFF" w:fill="auto"/>
            <w:vAlign w:val="center"/>
          </w:tcPr>
          <w:p w14:paraId="6D1B0F71" w14:textId="5DB22D34"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422C44D8" w14:textId="31511F61"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3759EC29" w14:textId="0EC0FACC" w:rsidR="005F6C55" w:rsidRDefault="005F6C55" w:rsidP="005F6C55">
            <w:pPr>
              <w:pStyle w:val="TAC"/>
              <w:jc w:val="left"/>
              <w:rPr>
                <w:sz w:val="16"/>
                <w:szCs w:val="16"/>
              </w:rPr>
            </w:pPr>
            <w:r>
              <w:rPr>
                <w:sz w:val="16"/>
                <w:szCs w:val="16"/>
              </w:rPr>
              <w:t>C3-221352</w:t>
            </w:r>
          </w:p>
        </w:tc>
        <w:tc>
          <w:tcPr>
            <w:tcW w:w="567" w:type="dxa"/>
            <w:shd w:val="solid" w:color="FFFFFF" w:fill="auto"/>
            <w:vAlign w:val="center"/>
          </w:tcPr>
          <w:p w14:paraId="0FC5A4A2" w14:textId="3FF059F8" w:rsidR="005F6C55" w:rsidRDefault="005F6C55" w:rsidP="005F6C55">
            <w:pPr>
              <w:pStyle w:val="TAL"/>
              <w:rPr>
                <w:sz w:val="16"/>
                <w:szCs w:val="16"/>
              </w:rPr>
            </w:pPr>
            <w:r>
              <w:rPr>
                <w:sz w:val="16"/>
                <w:szCs w:val="16"/>
              </w:rPr>
              <w:t>-</w:t>
            </w:r>
          </w:p>
        </w:tc>
        <w:tc>
          <w:tcPr>
            <w:tcW w:w="425" w:type="dxa"/>
            <w:shd w:val="solid" w:color="FFFFFF" w:fill="auto"/>
            <w:vAlign w:val="center"/>
          </w:tcPr>
          <w:p w14:paraId="2C49961F" w14:textId="02B8436F"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1E10F0BD" w14:textId="71FF9F9C" w:rsidR="005F6C55" w:rsidRDefault="005F6C55" w:rsidP="005F6C55">
            <w:pPr>
              <w:pStyle w:val="TAC"/>
              <w:rPr>
                <w:sz w:val="16"/>
                <w:szCs w:val="16"/>
              </w:rPr>
            </w:pPr>
            <w:r>
              <w:rPr>
                <w:sz w:val="16"/>
                <w:szCs w:val="16"/>
              </w:rPr>
              <w:t>-</w:t>
            </w:r>
          </w:p>
        </w:tc>
        <w:tc>
          <w:tcPr>
            <w:tcW w:w="4443" w:type="dxa"/>
            <w:shd w:val="solid" w:color="FFFFFF" w:fill="auto"/>
            <w:vAlign w:val="center"/>
          </w:tcPr>
          <w:p w14:paraId="0AF05576" w14:textId="18A5D277" w:rsidR="005F6C55" w:rsidRPr="003C0C41" w:rsidRDefault="005F6C55" w:rsidP="005F6C55">
            <w:pPr>
              <w:pStyle w:val="TAL"/>
              <w:rPr>
                <w:sz w:val="16"/>
                <w:szCs w:val="16"/>
              </w:rPr>
            </w:pPr>
            <w:r>
              <w:rPr>
                <w:rFonts w:cs="Arial"/>
                <w:sz w:val="16"/>
                <w:szCs w:val="16"/>
              </w:rPr>
              <w:t>Pseudo CR on supporting the extensibility mechanism</w:t>
            </w:r>
          </w:p>
        </w:tc>
        <w:tc>
          <w:tcPr>
            <w:tcW w:w="708" w:type="dxa"/>
            <w:shd w:val="solid" w:color="FFFFFF" w:fill="auto"/>
            <w:vAlign w:val="center"/>
          </w:tcPr>
          <w:p w14:paraId="410B3854" w14:textId="72B69879" w:rsidR="005F6C55" w:rsidRDefault="005F6C55" w:rsidP="005F6C55">
            <w:pPr>
              <w:pStyle w:val="TAC"/>
              <w:rPr>
                <w:sz w:val="16"/>
                <w:szCs w:val="16"/>
                <w:lang w:eastAsia="zh-CN"/>
              </w:rPr>
            </w:pPr>
            <w:r>
              <w:rPr>
                <w:sz w:val="16"/>
                <w:szCs w:val="16"/>
                <w:lang w:eastAsia="zh-CN"/>
              </w:rPr>
              <w:t>1.2.0</w:t>
            </w:r>
          </w:p>
        </w:tc>
      </w:tr>
      <w:tr w:rsidR="005F6C55" w14:paraId="1CF2561B" w14:textId="77777777" w:rsidTr="00E96791">
        <w:tc>
          <w:tcPr>
            <w:tcW w:w="800" w:type="dxa"/>
            <w:shd w:val="solid" w:color="FFFFFF" w:fill="auto"/>
            <w:vAlign w:val="center"/>
          </w:tcPr>
          <w:p w14:paraId="5C9D970A" w14:textId="31BFB95D"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24B83E84" w14:textId="66DD1250"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B43064D" w14:textId="20C1477B" w:rsidR="005F6C55" w:rsidRDefault="005F6C55" w:rsidP="005F6C55">
            <w:pPr>
              <w:pStyle w:val="TAC"/>
              <w:jc w:val="left"/>
              <w:rPr>
                <w:sz w:val="16"/>
                <w:szCs w:val="16"/>
              </w:rPr>
            </w:pPr>
            <w:r>
              <w:rPr>
                <w:sz w:val="16"/>
                <w:szCs w:val="16"/>
              </w:rPr>
              <w:t>C3-221353</w:t>
            </w:r>
          </w:p>
        </w:tc>
        <w:tc>
          <w:tcPr>
            <w:tcW w:w="567" w:type="dxa"/>
            <w:shd w:val="solid" w:color="FFFFFF" w:fill="auto"/>
            <w:vAlign w:val="center"/>
          </w:tcPr>
          <w:p w14:paraId="6555823A" w14:textId="0B3DCAF0" w:rsidR="005F6C55" w:rsidRDefault="005F6C55" w:rsidP="005F6C55">
            <w:pPr>
              <w:pStyle w:val="TAL"/>
              <w:rPr>
                <w:sz w:val="16"/>
                <w:szCs w:val="16"/>
              </w:rPr>
            </w:pPr>
            <w:r>
              <w:rPr>
                <w:sz w:val="16"/>
                <w:szCs w:val="16"/>
              </w:rPr>
              <w:t>-</w:t>
            </w:r>
          </w:p>
        </w:tc>
        <w:tc>
          <w:tcPr>
            <w:tcW w:w="425" w:type="dxa"/>
            <w:shd w:val="solid" w:color="FFFFFF" w:fill="auto"/>
            <w:vAlign w:val="center"/>
          </w:tcPr>
          <w:p w14:paraId="1C71C523" w14:textId="5C9F114F"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53A48FED" w14:textId="5D67DF69" w:rsidR="005F6C55" w:rsidRDefault="005F6C55" w:rsidP="005F6C55">
            <w:pPr>
              <w:pStyle w:val="TAC"/>
              <w:rPr>
                <w:sz w:val="16"/>
                <w:szCs w:val="16"/>
              </w:rPr>
            </w:pPr>
            <w:r>
              <w:rPr>
                <w:sz w:val="16"/>
                <w:szCs w:val="16"/>
              </w:rPr>
              <w:t>-</w:t>
            </w:r>
          </w:p>
        </w:tc>
        <w:tc>
          <w:tcPr>
            <w:tcW w:w="4443" w:type="dxa"/>
            <w:shd w:val="solid" w:color="FFFFFF" w:fill="auto"/>
            <w:vAlign w:val="center"/>
          </w:tcPr>
          <w:p w14:paraId="6B326A7C" w14:textId="73FE40A7" w:rsidR="005F6C55" w:rsidRPr="003C0C41" w:rsidRDefault="005F6C55" w:rsidP="005F6C55">
            <w:pPr>
              <w:pStyle w:val="TAL"/>
              <w:rPr>
                <w:sz w:val="16"/>
                <w:szCs w:val="16"/>
              </w:rPr>
            </w:pPr>
            <w:r>
              <w:rPr>
                <w:rFonts w:cs="Arial"/>
                <w:sz w:val="16"/>
                <w:szCs w:val="16"/>
              </w:rPr>
              <w:t>Pseudo CR on terminology alignment</w:t>
            </w:r>
          </w:p>
        </w:tc>
        <w:tc>
          <w:tcPr>
            <w:tcW w:w="708" w:type="dxa"/>
            <w:shd w:val="solid" w:color="FFFFFF" w:fill="auto"/>
            <w:vAlign w:val="center"/>
          </w:tcPr>
          <w:p w14:paraId="082C0CC3" w14:textId="00209080" w:rsidR="005F6C55" w:rsidRDefault="005F6C55" w:rsidP="005F6C55">
            <w:pPr>
              <w:pStyle w:val="TAC"/>
              <w:rPr>
                <w:sz w:val="16"/>
                <w:szCs w:val="16"/>
                <w:lang w:eastAsia="zh-CN"/>
              </w:rPr>
            </w:pPr>
            <w:r>
              <w:rPr>
                <w:sz w:val="16"/>
                <w:szCs w:val="16"/>
                <w:lang w:eastAsia="zh-CN"/>
              </w:rPr>
              <w:t>1.2.0</w:t>
            </w:r>
          </w:p>
        </w:tc>
      </w:tr>
      <w:tr w:rsidR="005F6C55" w14:paraId="59356AF1" w14:textId="77777777" w:rsidTr="00E96791">
        <w:tc>
          <w:tcPr>
            <w:tcW w:w="800" w:type="dxa"/>
            <w:shd w:val="solid" w:color="FFFFFF" w:fill="auto"/>
            <w:vAlign w:val="center"/>
          </w:tcPr>
          <w:p w14:paraId="17DE054E" w14:textId="0FAAD39C"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3B7E3D5B" w14:textId="383D7A54"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7504927D" w14:textId="3606305A" w:rsidR="005F6C55" w:rsidRDefault="005F6C55" w:rsidP="005F6C55">
            <w:pPr>
              <w:pStyle w:val="TAC"/>
              <w:jc w:val="left"/>
              <w:rPr>
                <w:sz w:val="16"/>
                <w:szCs w:val="16"/>
              </w:rPr>
            </w:pPr>
            <w:r>
              <w:rPr>
                <w:sz w:val="16"/>
                <w:szCs w:val="16"/>
              </w:rPr>
              <w:t>C3-221638</w:t>
            </w:r>
          </w:p>
        </w:tc>
        <w:tc>
          <w:tcPr>
            <w:tcW w:w="567" w:type="dxa"/>
            <w:shd w:val="solid" w:color="FFFFFF" w:fill="auto"/>
            <w:vAlign w:val="center"/>
          </w:tcPr>
          <w:p w14:paraId="4B74BBB9" w14:textId="4B492EFD" w:rsidR="005F6C55" w:rsidRDefault="005F6C55" w:rsidP="005F6C55">
            <w:pPr>
              <w:pStyle w:val="TAL"/>
              <w:rPr>
                <w:sz w:val="16"/>
                <w:szCs w:val="16"/>
              </w:rPr>
            </w:pPr>
            <w:r>
              <w:rPr>
                <w:sz w:val="16"/>
                <w:szCs w:val="16"/>
              </w:rPr>
              <w:t>-</w:t>
            </w:r>
          </w:p>
        </w:tc>
        <w:tc>
          <w:tcPr>
            <w:tcW w:w="425" w:type="dxa"/>
            <w:shd w:val="solid" w:color="FFFFFF" w:fill="auto"/>
            <w:vAlign w:val="center"/>
          </w:tcPr>
          <w:p w14:paraId="58527ADA" w14:textId="519C818A"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6F3FE472" w14:textId="7C227EF8" w:rsidR="005F6C55" w:rsidRDefault="005F6C55" w:rsidP="005F6C55">
            <w:pPr>
              <w:pStyle w:val="TAC"/>
              <w:rPr>
                <w:sz w:val="16"/>
                <w:szCs w:val="16"/>
              </w:rPr>
            </w:pPr>
            <w:r>
              <w:rPr>
                <w:sz w:val="16"/>
                <w:szCs w:val="16"/>
              </w:rPr>
              <w:t>-</w:t>
            </w:r>
          </w:p>
        </w:tc>
        <w:tc>
          <w:tcPr>
            <w:tcW w:w="4443" w:type="dxa"/>
            <w:shd w:val="solid" w:color="FFFFFF" w:fill="auto"/>
            <w:vAlign w:val="center"/>
          </w:tcPr>
          <w:p w14:paraId="012BCECC" w14:textId="23559B1C" w:rsidR="005F6C55" w:rsidRPr="003C0C41" w:rsidRDefault="005F6C55" w:rsidP="005F6C55">
            <w:pPr>
              <w:pStyle w:val="TAL"/>
              <w:rPr>
                <w:sz w:val="16"/>
                <w:szCs w:val="16"/>
              </w:rPr>
            </w:pPr>
            <w:r>
              <w:rPr>
                <w:rFonts w:cs="Arial"/>
                <w:sz w:val="16"/>
                <w:szCs w:val="16"/>
              </w:rPr>
              <w:t>Pseudo CR on resolving the ENs related to the C2 switching policies</w:t>
            </w:r>
          </w:p>
        </w:tc>
        <w:tc>
          <w:tcPr>
            <w:tcW w:w="708" w:type="dxa"/>
            <w:shd w:val="solid" w:color="FFFFFF" w:fill="auto"/>
            <w:vAlign w:val="center"/>
          </w:tcPr>
          <w:p w14:paraId="08A91273" w14:textId="5D3A7E06" w:rsidR="005F6C55" w:rsidRDefault="005F6C55" w:rsidP="005F6C55">
            <w:pPr>
              <w:pStyle w:val="TAC"/>
              <w:rPr>
                <w:sz w:val="16"/>
                <w:szCs w:val="16"/>
                <w:lang w:eastAsia="zh-CN"/>
              </w:rPr>
            </w:pPr>
            <w:r>
              <w:rPr>
                <w:sz w:val="16"/>
                <w:szCs w:val="16"/>
                <w:lang w:eastAsia="zh-CN"/>
              </w:rPr>
              <w:t>1.2.0</w:t>
            </w:r>
          </w:p>
        </w:tc>
      </w:tr>
      <w:tr w:rsidR="005F6C55" w14:paraId="4BC7A25F" w14:textId="77777777" w:rsidTr="00E96791">
        <w:tc>
          <w:tcPr>
            <w:tcW w:w="800" w:type="dxa"/>
            <w:shd w:val="solid" w:color="FFFFFF" w:fill="auto"/>
            <w:vAlign w:val="center"/>
          </w:tcPr>
          <w:p w14:paraId="7154887C" w14:textId="2CE0D1E3"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5304F8FA" w14:textId="2CF343EB"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00D07973" w14:textId="136335F7" w:rsidR="005F6C55" w:rsidRDefault="005F6C55" w:rsidP="005F6C55">
            <w:pPr>
              <w:pStyle w:val="TAC"/>
              <w:jc w:val="left"/>
              <w:rPr>
                <w:sz w:val="16"/>
                <w:szCs w:val="16"/>
              </w:rPr>
            </w:pPr>
            <w:r>
              <w:rPr>
                <w:sz w:val="16"/>
                <w:szCs w:val="16"/>
              </w:rPr>
              <w:t>C3-221639</w:t>
            </w:r>
          </w:p>
        </w:tc>
        <w:tc>
          <w:tcPr>
            <w:tcW w:w="567" w:type="dxa"/>
            <w:shd w:val="solid" w:color="FFFFFF" w:fill="auto"/>
            <w:vAlign w:val="center"/>
          </w:tcPr>
          <w:p w14:paraId="58CFD019" w14:textId="7A5A6165" w:rsidR="005F6C55" w:rsidRDefault="005F6C55" w:rsidP="005F6C55">
            <w:pPr>
              <w:pStyle w:val="TAL"/>
              <w:rPr>
                <w:sz w:val="16"/>
                <w:szCs w:val="16"/>
              </w:rPr>
            </w:pPr>
            <w:r>
              <w:rPr>
                <w:sz w:val="16"/>
                <w:szCs w:val="16"/>
              </w:rPr>
              <w:t>-</w:t>
            </w:r>
          </w:p>
        </w:tc>
        <w:tc>
          <w:tcPr>
            <w:tcW w:w="425" w:type="dxa"/>
            <w:shd w:val="solid" w:color="FFFFFF" w:fill="auto"/>
            <w:vAlign w:val="center"/>
          </w:tcPr>
          <w:p w14:paraId="376F2613" w14:textId="78575DF1"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3E1487C9" w14:textId="4ABBE94D" w:rsidR="005F6C55" w:rsidRDefault="005F6C55" w:rsidP="005F6C55">
            <w:pPr>
              <w:pStyle w:val="TAC"/>
              <w:rPr>
                <w:sz w:val="16"/>
                <w:szCs w:val="16"/>
              </w:rPr>
            </w:pPr>
            <w:r>
              <w:rPr>
                <w:sz w:val="16"/>
                <w:szCs w:val="16"/>
              </w:rPr>
              <w:t>-</w:t>
            </w:r>
          </w:p>
        </w:tc>
        <w:tc>
          <w:tcPr>
            <w:tcW w:w="4443" w:type="dxa"/>
            <w:shd w:val="solid" w:color="FFFFFF" w:fill="auto"/>
            <w:vAlign w:val="center"/>
          </w:tcPr>
          <w:p w14:paraId="34A9FE8A" w14:textId="0C8FEC14" w:rsidR="005F6C55" w:rsidRPr="003C0C41" w:rsidRDefault="005F6C55" w:rsidP="005F6C55">
            <w:pPr>
              <w:pStyle w:val="TAL"/>
              <w:rPr>
                <w:sz w:val="16"/>
                <w:szCs w:val="16"/>
              </w:rPr>
            </w:pPr>
            <w:r>
              <w:rPr>
                <w:rFonts w:cs="Arial"/>
                <w:sz w:val="16"/>
                <w:szCs w:val="16"/>
              </w:rPr>
              <w:t>Pseudo CR on supporting CAPIF for the UAE Server APIs</w:t>
            </w:r>
          </w:p>
        </w:tc>
        <w:tc>
          <w:tcPr>
            <w:tcW w:w="708" w:type="dxa"/>
            <w:shd w:val="solid" w:color="FFFFFF" w:fill="auto"/>
            <w:vAlign w:val="center"/>
          </w:tcPr>
          <w:p w14:paraId="7896C9C6" w14:textId="118F676C" w:rsidR="005F6C55" w:rsidRDefault="005F6C55" w:rsidP="005F6C55">
            <w:pPr>
              <w:pStyle w:val="TAC"/>
              <w:rPr>
                <w:sz w:val="16"/>
                <w:szCs w:val="16"/>
                <w:lang w:eastAsia="zh-CN"/>
              </w:rPr>
            </w:pPr>
            <w:r>
              <w:rPr>
                <w:sz w:val="16"/>
                <w:szCs w:val="16"/>
                <w:lang w:eastAsia="zh-CN"/>
              </w:rPr>
              <w:t>1.2.0</w:t>
            </w:r>
          </w:p>
        </w:tc>
      </w:tr>
      <w:tr w:rsidR="005F6C55" w14:paraId="60577437" w14:textId="77777777" w:rsidTr="00E96791">
        <w:tc>
          <w:tcPr>
            <w:tcW w:w="800" w:type="dxa"/>
            <w:shd w:val="solid" w:color="FFFFFF" w:fill="auto"/>
            <w:vAlign w:val="center"/>
          </w:tcPr>
          <w:p w14:paraId="44ACF0A7" w14:textId="156B8671" w:rsidR="005F6C55" w:rsidRDefault="005F6C55" w:rsidP="005F6C55">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2</w:t>
            </w:r>
          </w:p>
        </w:tc>
        <w:tc>
          <w:tcPr>
            <w:tcW w:w="1279" w:type="dxa"/>
            <w:shd w:val="solid" w:color="FFFFFF" w:fill="auto"/>
            <w:vAlign w:val="center"/>
          </w:tcPr>
          <w:p w14:paraId="3998FDDA" w14:textId="72DC4403" w:rsidR="005F6C55" w:rsidRDefault="005F6C55" w:rsidP="005F6C55">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3D4F5D1A" w14:textId="1AA16C7E" w:rsidR="005F6C55" w:rsidRDefault="005F6C55" w:rsidP="005F6C55">
            <w:pPr>
              <w:pStyle w:val="TAC"/>
              <w:jc w:val="left"/>
              <w:rPr>
                <w:sz w:val="16"/>
                <w:szCs w:val="16"/>
              </w:rPr>
            </w:pPr>
            <w:r>
              <w:rPr>
                <w:sz w:val="16"/>
                <w:szCs w:val="16"/>
              </w:rPr>
              <w:t>C3-221640</w:t>
            </w:r>
          </w:p>
        </w:tc>
        <w:tc>
          <w:tcPr>
            <w:tcW w:w="567" w:type="dxa"/>
            <w:shd w:val="solid" w:color="FFFFFF" w:fill="auto"/>
            <w:vAlign w:val="center"/>
          </w:tcPr>
          <w:p w14:paraId="28B37E2C" w14:textId="73162953" w:rsidR="005F6C55" w:rsidRDefault="005F6C55" w:rsidP="005F6C55">
            <w:pPr>
              <w:pStyle w:val="TAL"/>
              <w:rPr>
                <w:sz w:val="16"/>
                <w:szCs w:val="16"/>
              </w:rPr>
            </w:pPr>
            <w:r>
              <w:rPr>
                <w:sz w:val="16"/>
                <w:szCs w:val="16"/>
              </w:rPr>
              <w:t>-</w:t>
            </w:r>
          </w:p>
        </w:tc>
        <w:tc>
          <w:tcPr>
            <w:tcW w:w="425" w:type="dxa"/>
            <w:shd w:val="solid" w:color="FFFFFF" w:fill="auto"/>
            <w:vAlign w:val="center"/>
          </w:tcPr>
          <w:p w14:paraId="08FC1BA7" w14:textId="343C41A6" w:rsidR="005F6C55" w:rsidRDefault="005F6C55" w:rsidP="005F6C55">
            <w:pPr>
              <w:pStyle w:val="TAR"/>
              <w:jc w:val="center"/>
              <w:rPr>
                <w:sz w:val="16"/>
                <w:szCs w:val="16"/>
              </w:rPr>
            </w:pPr>
            <w:r>
              <w:rPr>
                <w:sz w:val="16"/>
                <w:szCs w:val="16"/>
              </w:rPr>
              <w:t>-</w:t>
            </w:r>
          </w:p>
        </w:tc>
        <w:tc>
          <w:tcPr>
            <w:tcW w:w="425" w:type="dxa"/>
            <w:shd w:val="solid" w:color="FFFFFF" w:fill="auto"/>
            <w:vAlign w:val="center"/>
          </w:tcPr>
          <w:p w14:paraId="4ABD9BF3" w14:textId="06AF57BF" w:rsidR="005F6C55" w:rsidRDefault="005F6C55" w:rsidP="005F6C55">
            <w:pPr>
              <w:pStyle w:val="TAC"/>
              <w:rPr>
                <w:sz w:val="16"/>
                <w:szCs w:val="16"/>
              </w:rPr>
            </w:pPr>
            <w:r>
              <w:rPr>
                <w:sz w:val="16"/>
                <w:szCs w:val="16"/>
              </w:rPr>
              <w:t>-</w:t>
            </w:r>
          </w:p>
        </w:tc>
        <w:tc>
          <w:tcPr>
            <w:tcW w:w="4443" w:type="dxa"/>
            <w:shd w:val="solid" w:color="FFFFFF" w:fill="auto"/>
            <w:vAlign w:val="center"/>
          </w:tcPr>
          <w:p w14:paraId="6714A1A7" w14:textId="77937489" w:rsidR="005F6C55" w:rsidRPr="003C0C41" w:rsidRDefault="005F6C55" w:rsidP="005F6C55">
            <w:pPr>
              <w:pStyle w:val="TAL"/>
              <w:rPr>
                <w:sz w:val="16"/>
                <w:szCs w:val="16"/>
              </w:rPr>
            </w:pPr>
            <w:r>
              <w:rPr>
                <w:rFonts w:cs="Arial"/>
                <w:sz w:val="16"/>
                <w:szCs w:val="16"/>
              </w:rPr>
              <w:t>Formatting of description fields 29.257 Rel-17</w:t>
            </w:r>
          </w:p>
        </w:tc>
        <w:tc>
          <w:tcPr>
            <w:tcW w:w="708" w:type="dxa"/>
            <w:shd w:val="solid" w:color="FFFFFF" w:fill="auto"/>
            <w:vAlign w:val="center"/>
          </w:tcPr>
          <w:p w14:paraId="1D8A5E7C" w14:textId="7C80FEC3" w:rsidR="005F6C55" w:rsidRDefault="005F6C55" w:rsidP="005F6C55">
            <w:pPr>
              <w:pStyle w:val="TAC"/>
              <w:rPr>
                <w:sz w:val="16"/>
                <w:szCs w:val="16"/>
                <w:lang w:eastAsia="zh-CN"/>
              </w:rPr>
            </w:pPr>
            <w:r>
              <w:rPr>
                <w:sz w:val="16"/>
                <w:szCs w:val="16"/>
                <w:lang w:eastAsia="zh-CN"/>
              </w:rPr>
              <w:t>1.2.0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5C17B" w14:textId="77777777" w:rsidR="0013728A" w:rsidRDefault="0013728A">
      <w:r>
        <w:separator/>
      </w:r>
    </w:p>
  </w:endnote>
  <w:endnote w:type="continuationSeparator" w:id="0">
    <w:p w14:paraId="12E8BDC0" w14:textId="77777777" w:rsidR="0013728A" w:rsidRDefault="0013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E96791" w:rsidRDefault="00E96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4BD1E" w14:textId="77777777" w:rsidR="0013728A" w:rsidRDefault="0013728A">
      <w:r>
        <w:separator/>
      </w:r>
    </w:p>
  </w:footnote>
  <w:footnote w:type="continuationSeparator" w:id="0">
    <w:p w14:paraId="1F44D14D" w14:textId="77777777" w:rsidR="0013728A" w:rsidRDefault="00137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E8D1F98"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C55">
      <w:rPr>
        <w:rFonts w:ascii="Arial" w:hAnsi="Arial" w:cs="Arial"/>
        <w:b/>
        <w:noProof/>
        <w:sz w:val="18"/>
        <w:szCs w:val="18"/>
      </w:rPr>
      <w:t>3GPP TS 29.257 V1.2.0 (2022-02)</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6C55">
      <w:rPr>
        <w:rFonts w:ascii="Arial" w:hAnsi="Arial" w:cs="Arial"/>
        <w:b/>
        <w:noProof/>
        <w:sz w:val="18"/>
        <w:szCs w:val="18"/>
      </w:rPr>
      <w:t>10</w:t>
    </w:r>
    <w:r>
      <w:rPr>
        <w:rFonts w:ascii="Arial" w:hAnsi="Arial" w:cs="Arial"/>
        <w:b/>
        <w:sz w:val="18"/>
        <w:szCs w:val="18"/>
      </w:rPr>
      <w:fldChar w:fldCharType="end"/>
    </w:r>
  </w:p>
  <w:p w14:paraId="03B409B3" w14:textId="60575105"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C55">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E7385"/>
    <w:rsid w:val="000F1ADF"/>
    <w:rsid w:val="001005D8"/>
    <w:rsid w:val="00131150"/>
    <w:rsid w:val="0013728A"/>
    <w:rsid w:val="00147977"/>
    <w:rsid w:val="00151D3C"/>
    <w:rsid w:val="00175EC4"/>
    <w:rsid w:val="00194893"/>
    <w:rsid w:val="00197220"/>
    <w:rsid w:val="001A1C8F"/>
    <w:rsid w:val="001B3B3F"/>
    <w:rsid w:val="001B4DD2"/>
    <w:rsid w:val="00215FAC"/>
    <w:rsid w:val="00221054"/>
    <w:rsid w:val="002226D3"/>
    <w:rsid w:val="0022310D"/>
    <w:rsid w:val="00223F1D"/>
    <w:rsid w:val="00227D88"/>
    <w:rsid w:val="00241B52"/>
    <w:rsid w:val="00246CB1"/>
    <w:rsid w:val="002478D6"/>
    <w:rsid w:val="002750C0"/>
    <w:rsid w:val="00290EE4"/>
    <w:rsid w:val="00292A94"/>
    <w:rsid w:val="002A5654"/>
    <w:rsid w:val="002C00C7"/>
    <w:rsid w:val="002E0176"/>
    <w:rsid w:val="002E31B6"/>
    <w:rsid w:val="00300FD3"/>
    <w:rsid w:val="00315EEE"/>
    <w:rsid w:val="0032789C"/>
    <w:rsid w:val="003319AF"/>
    <w:rsid w:val="003333E1"/>
    <w:rsid w:val="003353D2"/>
    <w:rsid w:val="00343C61"/>
    <w:rsid w:val="003468EE"/>
    <w:rsid w:val="003524A0"/>
    <w:rsid w:val="00366E39"/>
    <w:rsid w:val="00370BD2"/>
    <w:rsid w:val="003B0403"/>
    <w:rsid w:val="003C0C41"/>
    <w:rsid w:val="003C0E5F"/>
    <w:rsid w:val="003F423F"/>
    <w:rsid w:val="003F6BAB"/>
    <w:rsid w:val="0041402D"/>
    <w:rsid w:val="0043207A"/>
    <w:rsid w:val="00436960"/>
    <w:rsid w:val="00440322"/>
    <w:rsid w:val="0045311D"/>
    <w:rsid w:val="00471031"/>
    <w:rsid w:val="0047239C"/>
    <w:rsid w:val="004905E2"/>
    <w:rsid w:val="004A0E6E"/>
    <w:rsid w:val="004A17C9"/>
    <w:rsid w:val="004A2AE5"/>
    <w:rsid w:val="004C04BF"/>
    <w:rsid w:val="004C5A01"/>
    <w:rsid w:val="004C5D35"/>
    <w:rsid w:val="004C7A9A"/>
    <w:rsid w:val="004D5B88"/>
    <w:rsid w:val="004F39D7"/>
    <w:rsid w:val="0050053F"/>
    <w:rsid w:val="00514941"/>
    <w:rsid w:val="0054537A"/>
    <w:rsid w:val="00553C53"/>
    <w:rsid w:val="005765B4"/>
    <w:rsid w:val="005A30D6"/>
    <w:rsid w:val="005E3DDB"/>
    <w:rsid w:val="005F6C55"/>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70614C"/>
    <w:rsid w:val="007406B4"/>
    <w:rsid w:val="00751AAE"/>
    <w:rsid w:val="00760FD0"/>
    <w:rsid w:val="00761D11"/>
    <w:rsid w:val="007807A3"/>
    <w:rsid w:val="00782F57"/>
    <w:rsid w:val="007846A1"/>
    <w:rsid w:val="0078786E"/>
    <w:rsid w:val="0079373F"/>
    <w:rsid w:val="007A001C"/>
    <w:rsid w:val="007A29AB"/>
    <w:rsid w:val="007A47F2"/>
    <w:rsid w:val="007B0247"/>
    <w:rsid w:val="007C3F3E"/>
    <w:rsid w:val="00816210"/>
    <w:rsid w:val="00834BCA"/>
    <w:rsid w:val="00842923"/>
    <w:rsid w:val="00855E10"/>
    <w:rsid w:val="008622F0"/>
    <w:rsid w:val="008A43D9"/>
    <w:rsid w:val="008A5781"/>
    <w:rsid w:val="008A74B7"/>
    <w:rsid w:val="008B06A9"/>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E0A7C"/>
    <w:rsid w:val="00A0391B"/>
    <w:rsid w:val="00A066C1"/>
    <w:rsid w:val="00A15973"/>
    <w:rsid w:val="00A25B43"/>
    <w:rsid w:val="00A33995"/>
    <w:rsid w:val="00A444E9"/>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81B1F"/>
    <w:rsid w:val="00B97135"/>
    <w:rsid w:val="00BC5FF6"/>
    <w:rsid w:val="00BF43DB"/>
    <w:rsid w:val="00C0632D"/>
    <w:rsid w:val="00C269FC"/>
    <w:rsid w:val="00C60615"/>
    <w:rsid w:val="00C625B9"/>
    <w:rsid w:val="00C87A16"/>
    <w:rsid w:val="00C91C49"/>
    <w:rsid w:val="00CB7B3B"/>
    <w:rsid w:val="00CE4788"/>
    <w:rsid w:val="00CE57B7"/>
    <w:rsid w:val="00CE6162"/>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7210"/>
    <w:rsid w:val="00E123A9"/>
    <w:rsid w:val="00E22476"/>
    <w:rsid w:val="00E24B40"/>
    <w:rsid w:val="00E45AA1"/>
    <w:rsid w:val="00E96791"/>
    <w:rsid w:val="00EA69A9"/>
    <w:rsid w:val="00EA7031"/>
    <w:rsid w:val="00EB3E1B"/>
    <w:rsid w:val="00ED786F"/>
    <w:rsid w:val="00EF647A"/>
    <w:rsid w:val="00EF6D85"/>
    <w:rsid w:val="00F0571A"/>
    <w:rsid w:val="00F308AF"/>
    <w:rsid w:val="00F544AD"/>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0ADD6-3B20-439D-9B0A-8C2B27018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63</Pages>
  <Words>20062</Words>
  <Characters>114360</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5</cp:revision>
  <cp:lastPrinted>2019-02-25T14:05:00Z</cp:lastPrinted>
  <dcterms:created xsi:type="dcterms:W3CDTF">2022-03-01T14:11:00Z</dcterms:created>
  <dcterms:modified xsi:type="dcterms:W3CDTF">2022-03-01T14:13:00Z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