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F55F5C"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C9665D">
              <w:t>9</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C9665D">
              <w:rPr>
                <w:sz w:val="32"/>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70159818"/>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70159819"/>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70159820"/>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70159821"/>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70159822"/>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70159823"/>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70159824"/>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70159825"/>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70159826"/>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170159827"/>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791032336"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4.6pt" o:ole="">
            <v:imagedata r:id="rId14" o:title=""/>
          </v:shape>
          <o:OLEObject Type="Embed" ProgID="Visio.Drawing.15" ShapeID="_x0000_i1026" DrawAspect="Content" ObjectID="_1791032337"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70159828"/>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70159829"/>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70159830"/>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70159831"/>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70159832"/>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70159833"/>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170159834"/>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70159835"/>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70159836"/>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70159837"/>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170159838"/>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70159839"/>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70159840"/>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25pt" o:ole="">
            <v:imagedata r:id="rId16" o:title=""/>
          </v:shape>
          <o:OLEObject Type="Embed" ProgID="Visio.Drawing.11" ShapeID="_x0000_i1027" DrawAspect="Content" ObjectID="_1791032338"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170159841"/>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791032339"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70159842"/>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70159843"/>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70159844"/>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791032340"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170159845"/>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170159846"/>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170159847"/>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791032341"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170159848"/>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170159849"/>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170159850"/>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791032342"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170159851"/>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170159852"/>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170159853"/>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791032343"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170159854"/>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170159855"/>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170159856"/>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791032344"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170159857"/>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170159858"/>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170159859"/>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791032345"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70159860"/>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170159861"/>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170159862"/>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70159863"/>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170159864"/>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170159866"/>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170159867"/>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170159868"/>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170159869"/>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170159870"/>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791032346"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170159871"/>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170159872"/>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170159873"/>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170159874"/>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170159875"/>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170159876"/>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170159877"/>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170159878"/>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5pt" o:ole="">
            <v:imagedata r:id="rId34" o:title=""/>
          </v:shape>
          <o:OLEObject Type="Embed" ProgID="Visio.Drawing.15" ShapeID="_x0000_i1036" DrawAspect="Content" ObjectID="_1791032347"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70159879"/>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170159880"/>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170159881"/>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170159882"/>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70159883"/>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170159884"/>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170159885"/>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170159886"/>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791032348"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70159887"/>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170159888"/>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170159889"/>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170159890"/>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91032349"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170159891"/>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91032350"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170159892"/>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170159893"/>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170159894"/>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170159895"/>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170159896"/>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170159897"/>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170159898"/>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170159899"/>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5pt" o:ole="">
            <v:imagedata r:id="rId42" o:title=""/>
          </v:shape>
          <o:OLEObject Type="Embed" ProgID="Visio.Drawing.15" ShapeID="_x0000_i1040" DrawAspect="Content" ObjectID="_1791032351"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5pt" o:ole="">
            <v:imagedata r:id="rId44" o:title=""/>
          </v:shape>
          <o:OLEObject Type="Embed" ProgID="Visio.Drawing.15" ShapeID="_x0000_i1041" DrawAspect="Content" ObjectID="_1791032352"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170159900"/>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170159901"/>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170159902"/>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170159903"/>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170159904"/>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5pt" o:ole="">
            <v:imagedata r:id="rId46" o:title=""/>
          </v:shape>
          <o:OLEObject Type="Embed" ProgID="Visio.Drawing.15" ShapeID="_x0000_i1042" DrawAspect="Content" ObjectID="_1791032353"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170159905"/>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170159906"/>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170159907"/>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170159908"/>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170159909"/>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170159910"/>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170159911"/>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170159912"/>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170159913"/>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170159914"/>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170159915"/>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91032354"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170159916"/>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170159917"/>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170159918"/>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91032355"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170159919"/>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170159920"/>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170159921"/>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91032356"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170159922"/>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170159923"/>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170159924"/>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91032357"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70159925"/>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70159926"/>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70159927"/>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70159928"/>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70159929"/>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170159930"/>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70159931"/>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70159932"/>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70159933"/>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70159934"/>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70159935"/>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5pt" o:ole="">
            <v:imagedata r:id="rId56" o:title=""/>
          </v:shape>
          <o:OLEObject Type="Embed" ProgID="Visio.Drawing.15" ShapeID="_x0000_i1047" DrawAspect="Content" ObjectID="_1791032358"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70159936"/>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70159937"/>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70159938"/>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70159939"/>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170159940"/>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70159941"/>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170159943"/>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170159944"/>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170159945"/>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170159946"/>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170159947"/>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170159948"/>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170159949"/>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170159950"/>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170159951"/>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170159952"/>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170159953"/>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170159954"/>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170159955"/>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170159956"/>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170159957"/>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170159958"/>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170159959"/>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170159960"/>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170159961"/>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170159962"/>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170159963"/>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70159964"/>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70159965"/>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70159966"/>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70159967"/>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170159968"/>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70159969"/>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70159970"/>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170159971"/>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170159973"/>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170159974"/>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170159975"/>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170159976"/>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70159977"/>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70159978"/>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70159980"/>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70159982"/>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70159983"/>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70159984"/>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170159985"/>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170159986"/>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170159987"/>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170159988"/>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170159989"/>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170159990"/>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5" w:name="_Toc104199077"/>
      <w:bookmarkStart w:id="1206" w:name="_Toc104489513"/>
      <w:bookmarkStart w:id="1207" w:name="_Toc138761894"/>
      <w:bookmarkStart w:id="1208" w:name="_Toc17015999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70159993"/>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70159994"/>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70159995"/>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70159996"/>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70159997"/>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70159998"/>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70159999"/>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170160000"/>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70160001"/>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170160002"/>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170160003"/>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170160004"/>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170160005"/>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170160006"/>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170160007"/>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170160008"/>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170160009"/>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170160010"/>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5pt;height:222.4pt" o:ole="">
            <v:imagedata r:id="rId58" o:title=""/>
          </v:shape>
          <o:OLEObject Type="Embed" ProgID="Visio.Drawing.15" ShapeID="_x0000_i1048" DrawAspect="Content" ObjectID="_1791032359"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170160011"/>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170160012"/>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170160013"/>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170160014"/>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170160015"/>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170160016"/>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170160017"/>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170160018"/>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170160019"/>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170160020"/>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170160021"/>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70160022"/>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170160023"/>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70160024"/>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70160025"/>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70160026"/>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70160027"/>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170160028"/>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70160029"/>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70160030"/>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70160031"/>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70160032"/>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70160033"/>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70160034"/>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170160035"/>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170160036"/>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170160037"/>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70160038"/>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70160039"/>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70160040"/>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70160041"/>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170160042"/>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70160043"/>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170160044"/>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170160045"/>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170160046"/>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170160047"/>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170160048"/>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170160049"/>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170160051"/>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170160052"/>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170160053"/>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170160054"/>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170160055"/>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70160056"/>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170160057"/>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170160059"/>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170160060"/>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170160061"/>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170160062"/>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170160063"/>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170160064"/>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170160065"/>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170160066"/>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170160067"/>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170160068"/>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170160069"/>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170160070"/>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170160071"/>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170160072"/>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170160073"/>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170160074"/>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170160075"/>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170160076"/>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170160077"/>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pt;height:3in" o:ole="">
            <v:imagedata r:id="rId60" o:title=""/>
          </v:shape>
          <o:OLEObject Type="Embed" ProgID="Visio.Drawing.15" ShapeID="_x0000_i1049" DrawAspect="Content" ObjectID="_1791032360"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170160078"/>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170160079"/>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170160080"/>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170160081"/>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170160082"/>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170160083"/>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170160084"/>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170160085"/>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170160086"/>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170160087"/>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170160088"/>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170160089"/>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170160090"/>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170160092"/>
      <w:r>
        <w:t>6.3.3.3.3</w:t>
      </w:r>
      <w:r>
        <w:tab/>
        <w:t>Resource Standard Methods</w:t>
      </w:r>
      <w:bookmarkEnd w:id="1868"/>
      <w:bookmarkEnd w:id="1869"/>
      <w:bookmarkEnd w:id="1870"/>
      <w:bookmarkEnd w:id="1871"/>
      <w:bookmarkEnd w:id="1872"/>
      <w:bookmarkEnd w:id="1873"/>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874"/>
      <w:bookmarkEnd w:id="1875"/>
      <w:bookmarkEnd w:id="1876"/>
      <w:bookmarkEnd w:id="1877"/>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8" w:name="_Toc104199179"/>
      <w:bookmarkStart w:id="1879" w:name="_Toc104489615"/>
      <w:bookmarkStart w:id="1880" w:name="_Toc138761996"/>
      <w:bookmarkStart w:id="1881" w:name="_Toc170160093"/>
      <w:r>
        <w:t>6.3.3.3.3.3</w:t>
      </w:r>
      <w:r>
        <w:tab/>
        <w:t>DELETE</w:t>
      </w:r>
      <w:bookmarkEnd w:id="1878"/>
      <w:bookmarkEnd w:id="1879"/>
      <w:bookmarkEnd w:id="1880"/>
      <w:bookmarkEnd w:id="188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2" w:name="_Toc104199180"/>
      <w:bookmarkStart w:id="1883" w:name="_Toc104489616"/>
      <w:bookmarkStart w:id="1884" w:name="_Toc138761997"/>
      <w:bookmarkStart w:id="1885" w:name="_Toc170160094"/>
      <w:r>
        <w:t>6.3.3.3</w:t>
      </w:r>
      <w:r w:rsidRPr="00AA2E4A">
        <w:t>.4</w:t>
      </w:r>
      <w:r w:rsidRPr="00AA2E4A">
        <w:tab/>
        <w:t>Resource Custom Operations</w:t>
      </w:r>
      <w:bookmarkEnd w:id="1882"/>
      <w:bookmarkEnd w:id="1883"/>
      <w:bookmarkEnd w:id="1884"/>
      <w:bookmarkEnd w:id="188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6" w:name="_Toc104199181"/>
      <w:bookmarkStart w:id="1887" w:name="_Toc104489617"/>
      <w:bookmarkStart w:id="1888" w:name="_Toc138761998"/>
      <w:bookmarkStart w:id="1889" w:name="_Toc170160095"/>
      <w:r>
        <w:t>6.3.4</w:t>
      </w:r>
      <w:r>
        <w:tab/>
        <w:t>Custom Operations without associated resources</w:t>
      </w:r>
      <w:bookmarkEnd w:id="1886"/>
      <w:bookmarkEnd w:id="1887"/>
      <w:bookmarkEnd w:id="1888"/>
      <w:bookmarkEnd w:id="188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0" w:name="_Toc104199182"/>
      <w:bookmarkStart w:id="1891" w:name="_Toc104489618"/>
      <w:bookmarkStart w:id="1892" w:name="_Toc138761999"/>
      <w:bookmarkStart w:id="1893" w:name="_Toc170160096"/>
      <w:r>
        <w:t>6.3.5</w:t>
      </w:r>
      <w:r>
        <w:tab/>
        <w:t>Notifications</w:t>
      </w:r>
      <w:bookmarkEnd w:id="1890"/>
      <w:bookmarkEnd w:id="1891"/>
      <w:bookmarkEnd w:id="1892"/>
      <w:bookmarkEnd w:id="189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4" w:name="_Toc104199183"/>
      <w:bookmarkStart w:id="1895" w:name="_Toc104489619"/>
      <w:bookmarkStart w:id="1896" w:name="_Toc138762000"/>
      <w:bookmarkStart w:id="1897" w:name="_Toc170160097"/>
      <w:r>
        <w:t>6.3.6</w:t>
      </w:r>
      <w:r>
        <w:tab/>
        <w:t>Data Model</w:t>
      </w:r>
      <w:bookmarkEnd w:id="1894"/>
      <w:bookmarkEnd w:id="1895"/>
      <w:bookmarkEnd w:id="1896"/>
      <w:bookmarkEnd w:id="1897"/>
    </w:p>
    <w:p w14:paraId="73C92BA0" w14:textId="77777777" w:rsidR="000A047E" w:rsidRDefault="000A047E" w:rsidP="000A047E">
      <w:pPr>
        <w:pStyle w:val="40"/>
      </w:pPr>
      <w:bookmarkStart w:id="1898" w:name="_Toc104199184"/>
      <w:bookmarkStart w:id="1899" w:name="_Toc104489620"/>
      <w:bookmarkStart w:id="1900" w:name="_Toc138762001"/>
      <w:bookmarkStart w:id="1901" w:name="_Toc170160098"/>
      <w:r>
        <w:t>6.3.6.1</w:t>
      </w:r>
      <w:r>
        <w:tab/>
        <w:t>General</w:t>
      </w:r>
      <w:bookmarkEnd w:id="1898"/>
      <w:bookmarkEnd w:id="1899"/>
      <w:bookmarkEnd w:id="1900"/>
      <w:bookmarkEnd w:id="190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2" w:name="_Toc104199185"/>
      <w:bookmarkStart w:id="1903" w:name="_Toc104489621"/>
      <w:bookmarkStart w:id="1904" w:name="_Toc138762002"/>
      <w:bookmarkStart w:id="1905"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2"/>
      <w:bookmarkEnd w:id="1903"/>
      <w:bookmarkEnd w:id="1904"/>
      <w:bookmarkEnd w:id="1905"/>
    </w:p>
    <w:p w14:paraId="38D0F054" w14:textId="77777777" w:rsidR="000A047E" w:rsidRDefault="000A047E" w:rsidP="000A047E">
      <w:pPr>
        <w:pStyle w:val="50"/>
      </w:pPr>
      <w:bookmarkStart w:id="1906" w:name="_Toc104199186"/>
      <w:bookmarkStart w:id="1907" w:name="_Toc104489622"/>
      <w:bookmarkStart w:id="1908" w:name="_Toc138762003"/>
      <w:bookmarkStart w:id="1909" w:name="_Toc170160100"/>
      <w:r>
        <w:t>6.3.6.2.1</w:t>
      </w:r>
      <w:r>
        <w:tab/>
        <w:t>Introduction</w:t>
      </w:r>
      <w:bookmarkEnd w:id="1906"/>
      <w:bookmarkEnd w:id="1907"/>
      <w:bookmarkEnd w:id="1908"/>
      <w:bookmarkEnd w:id="1909"/>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0" w:name="_Toc104199187"/>
      <w:bookmarkStart w:id="1911" w:name="_Toc104489623"/>
      <w:bookmarkStart w:id="1912" w:name="_Toc138762004"/>
      <w:bookmarkStart w:id="1913" w:name="_Toc170160101"/>
      <w:r>
        <w:lastRenderedPageBreak/>
        <w:t>6.3.6.2.2</w:t>
      </w:r>
      <w:r>
        <w:tab/>
        <w:t>Type: AccessTimeDistributionData</w:t>
      </w:r>
      <w:bookmarkEnd w:id="1910"/>
      <w:bookmarkEnd w:id="1911"/>
      <w:bookmarkEnd w:id="1912"/>
      <w:bookmarkEnd w:id="191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4" w:name="_Toc104199188"/>
      <w:bookmarkStart w:id="1915" w:name="_Toc104489624"/>
      <w:bookmarkStart w:id="1916" w:name="_Toc138762005"/>
      <w:bookmarkStart w:id="1917" w:name="_Toc170160102"/>
      <w:r>
        <w:t>6.3.6.2.3</w:t>
      </w:r>
      <w:r>
        <w:tab/>
        <w:t>Type: AsTimeDistributionParam</w:t>
      </w:r>
      <w:bookmarkEnd w:id="1914"/>
      <w:bookmarkEnd w:id="1915"/>
      <w:bookmarkEnd w:id="1916"/>
      <w:bookmarkEnd w:id="191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8" w:name="_Toc104199189"/>
      <w:bookmarkStart w:id="1919" w:name="_Toc104489625"/>
      <w:bookmarkStart w:id="1920" w:name="_Toc138762006"/>
      <w:bookmarkStart w:id="1921" w:name="_Toc170160103"/>
      <w:r>
        <w:t>6.3.6.2.4</w:t>
      </w:r>
      <w:r>
        <w:tab/>
        <w:t>Type: StatusRequestData</w:t>
      </w:r>
      <w:bookmarkEnd w:id="1918"/>
      <w:bookmarkEnd w:id="1919"/>
      <w:bookmarkEnd w:id="1920"/>
      <w:bookmarkEnd w:id="192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2" w:name="_Toc104199190"/>
      <w:bookmarkStart w:id="1923" w:name="_Toc104489626"/>
      <w:bookmarkStart w:id="1924" w:name="_Toc138762007"/>
      <w:bookmarkStart w:id="1925" w:name="_Toc170160104"/>
      <w:r>
        <w:lastRenderedPageBreak/>
        <w:t>6.3.6.2.5</w:t>
      </w:r>
      <w:r>
        <w:tab/>
        <w:t>Type: StatusResponseData</w:t>
      </w:r>
      <w:bookmarkEnd w:id="1922"/>
      <w:bookmarkEnd w:id="1923"/>
      <w:bookmarkEnd w:id="1924"/>
      <w:bookmarkEnd w:id="192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6" w:name="_Toc104199191"/>
      <w:bookmarkStart w:id="1927" w:name="_Toc104489627"/>
      <w:bookmarkStart w:id="1928" w:name="_Toc138762008"/>
      <w:bookmarkStart w:id="1929" w:name="_Toc170160105"/>
      <w:r>
        <w:t>6.3.6.2.6</w:t>
      </w:r>
      <w:r>
        <w:tab/>
        <w:t xml:space="preserve">Type: </w:t>
      </w:r>
      <w:r>
        <w:rPr>
          <w:lang w:eastAsia="zh-CN"/>
        </w:rPr>
        <w:t>ActiveUe</w:t>
      </w:r>
      <w:bookmarkEnd w:id="1926"/>
      <w:bookmarkEnd w:id="1927"/>
      <w:bookmarkEnd w:id="1928"/>
      <w:bookmarkEnd w:id="192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0" w:name="_Toc104199192"/>
      <w:bookmarkStart w:id="1931" w:name="_Toc104489628"/>
      <w:bookmarkStart w:id="1932" w:name="_Toc138762009"/>
      <w:bookmarkStart w:id="1933"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0"/>
      <w:bookmarkEnd w:id="1931"/>
      <w:bookmarkEnd w:id="1932"/>
      <w:bookmarkEnd w:id="1933"/>
    </w:p>
    <w:p w14:paraId="468AEA1B" w14:textId="77777777" w:rsidR="000A047E" w:rsidRPr="00384E92" w:rsidRDefault="000A047E" w:rsidP="000A047E">
      <w:pPr>
        <w:pStyle w:val="50"/>
      </w:pPr>
      <w:bookmarkStart w:id="1934" w:name="_Toc104199193"/>
      <w:bookmarkStart w:id="1935" w:name="_Toc104489629"/>
      <w:bookmarkStart w:id="1936" w:name="_Toc138762010"/>
      <w:bookmarkStart w:id="1937" w:name="_Toc170160107"/>
      <w:r>
        <w:t>6.3.6.3.1</w:t>
      </w:r>
      <w:r w:rsidRPr="00384E92">
        <w:tab/>
        <w:t>Introduction</w:t>
      </w:r>
      <w:bookmarkEnd w:id="1934"/>
      <w:bookmarkEnd w:id="1935"/>
      <w:bookmarkEnd w:id="1936"/>
      <w:bookmarkEnd w:id="193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8" w:name="_Toc104199194"/>
      <w:bookmarkStart w:id="1939" w:name="_Toc104489630"/>
      <w:bookmarkStart w:id="1940" w:name="_Toc138762011"/>
      <w:bookmarkStart w:id="1941" w:name="_Toc170160108"/>
      <w:r>
        <w:t>6.3.6.3.2</w:t>
      </w:r>
      <w:r w:rsidRPr="00384E92">
        <w:tab/>
        <w:t>Simple data types</w:t>
      </w:r>
      <w:bookmarkEnd w:id="1938"/>
      <w:bookmarkEnd w:id="1939"/>
      <w:bookmarkEnd w:id="1940"/>
      <w:bookmarkEnd w:id="194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2" w:name="_Toc104199195"/>
      <w:bookmarkStart w:id="1943" w:name="_Toc104489631"/>
      <w:bookmarkStart w:id="1944" w:name="_Toc138762012"/>
      <w:bookmarkStart w:id="1945" w:name="_Toc170160109"/>
      <w:r>
        <w:lastRenderedPageBreak/>
        <w:t>6.3.7</w:t>
      </w:r>
      <w:r>
        <w:tab/>
        <w:t>Error Handling</w:t>
      </w:r>
      <w:bookmarkEnd w:id="1942"/>
      <w:bookmarkEnd w:id="1943"/>
      <w:bookmarkEnd w:id="1944"/>
      <w:bookmarkEnd w:id="1945"/>
    </w:p>
    <w:p w14:paraId="0A6ADE2E" w14:textId="77777777" w:rsidR="000A047E" w:rsidRPr="00971458" w:rsidRDefault="000A047E" w:rsidP="000A047E">
      <w:pPr>
        <w:pStyle w:val="40"/>
      </w:pPr>
      <w:bookmarkStart w:id="1946" w:name="_Toc104199196"/>
      <w:bookmarkStart w:id="1947" w:name="_Toc104489632"/>
      <w:bookmarkStart w:id="1948" w:name="_Toc138762013"/>
      <w:bookmarkStart w:id="1949" w:name="_Toc170160110"/>
      <w:r w:rsidRPr="00971458">
        <w:t>6.</w:t>
      </w:r>
      <w:r>
        <w:t>3</w:t>
      </w:r>
      <w:r w:rsidRPr="00971458">
        <w:t>.7.1</w:t>
      </w:r>
      <w:r w:rsidRPr="00971458">
        <w:tab/>
        <w:t>General</w:t>
      </w:r>
      <w:bookmarkEnd w:id="1946"/>
      <w:bookmarkEnd w:id="1947"/>
      <w:bookmarkEnd w:id="1948"/>
      <w:bookmarkEnd w:id="1949"/>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0" w:name="_Toc104199197"/>
      <w:bookmarkStart w:id="1951" w:name="_Toc104489633"/>
      <w:bookmarkStart w:id="1952" w:name="_Toc138762014"/>
      <w:bookmarkStart w:id="1953" w:name="_Toc170160111"/>
      <w:r w:rsidRPr="00971458">
        <w:t>6.</w:t>
      </w:r>
      <w:r>
        <w:t>3</w:t>
      </w:r>
      <w:r w:rsidRPr="00971458">
        <w:t>.7.2</w:t>
      </w:r>
      <w:r w:rsidRPr="00971458">
        <w:tab/>
        <w:t>Protocol Errors</w:t>
      </w:r>
      <w:bookmarkEnd w:id="1950"/>
      <w:bookmarkEnd w:id="1951"/>
      <w:bookmarkEnd w:id="1952"/>
      <w:bookmarkEnd w:id="1953"/>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4" w:name="_Toc104199198"/>
      <w:bookmarkStart w:id="1955" w:name="_Toc104489634"/>
      <w:bookmarkStart w:id="1956" w:name="_Toc138762015"/>
      <w:bookmarkStart w:id="1957" w:name="_Toc170160112"/>
      <w:r>
        <w:t>6.3.7.3</w:t>
      </w:r>
      <w:r>
        <w:tab/>
        <w:t>Application Errors</w:t>
      </w:r>
      <w:bookmarkEnd w:id="1954"/>
      <w:bookmarkEnd w:id="1955"/>
      <w:bookmarkEnd w:id="1956"/>
      <w:bookmarkEnd w:id="195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8" w:name="_Toc104199199"/>
      <w:bookmarkStart w:id="1959" w:name="_Toc104489635"/>
      <w:bookmarkStart w:id="1960" w:name="_Toc138762016"/>
      <w:bookmarkStart w:id="1961" w:name="_Toc170160113"/>
      <w:r>
        <w:t>6.3.8</w:t>
      </w:r>
      <w:r w:rsidRPr="0023018E">
        <w:rPr>
          <w:lang w:eastAsia="zh-CN"/>
        </w:rPr>
        <w:tab/>
        <w:t>Feature negotiation</w:t>
      </w:r>
      <w:bookmarkEnd w:id="1958"/>
      <w:bookmarkEnd w:id="1959"/>
      <w:bookmarkEnd w:id="1960"/>
      <w:bookmarkEnd w:id="1961"/>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2" w:name="_Toc104199200"/>
      <w:bookmarkStart w:id="1963" w:name="_Toc104489636"/>
      <w:bookmarkStart w:id="1964" w:name="_Toc138762017"/>
      <w:bookmarkStart w:id="1965" w:name="_Toc170160114"/>
      <w:r>
        <w:t>6.3.9</w:t>
      </w:r>
      <w:r w:rsidRPr="001E7573">
        <w:tab/>
        <w:t>Security</w:t>
      </w:r>
      <w:bookmarkEnd w:id="1962"/>
      <w:bookmarkEnd w:id="1963"/>
      <w:bookmarkEnd w:id="1964"/>
      <w:bookmarkEnd w:id="19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6" w:name="_Toc510696650"/>
      <w:bookmarkStart w:id="1967" w:name="_Toc35971450"/>
      <w:bookmarkStart w:id="1968" w:name="_Toc67903567"/>
      <w:bookmarkStart w:id="1969" w:name="_Toc89295784"/>
      <w:bookmarkStart w:id="1970" w:name="_Toc94261497"/>
      <w:bookmarkStart w:id="1971" w:name="_Toc104199201"/>
      <w:bookmarkStart w:id="1972" w:name="_Toc104489637"/>
      <w:bookmarkStart w:id="1973" w:name="_Toc138762018"/>
      <w:bookmarkStart w:id="1974" w:name="_Toc170160115"/>
      <w:r w:rsidRPr="004D3578">
        <w:lastRenderedPageBreak/>
        <w:t>Annex A (normative):</w:t>
      </w:r>
      <w:r w:rsidRPr="004D3578">
        <w:br/>
      </w:r>
      <w:r>
        <w:t>OpenAPI specification</w:t>
      </w:r>
      <w:bookmarkEnd w:id="1966"/>
      <w:bookmarkEnd w:id="1967"/>
      <w:bookmarkEnd w:id="1968"/>
      <w:bookmarkEnd w:id="1969"/>
      <w:bookmarkEnd w:id="1970"/>
      <w:bookmarkEnd w:id="1971"/>
      <w:bookmarkEnd w:id="1972"/>
      <w:bookmarkEnd w:id="1973"/>
      <w:bookmarkEnd w:id="1974"/>
    </w:p>
    <w:p w14:paraId="15EA6971" w14:textId="77777777" w:rsidR="008A6D4A" w:rsidRDefault="008A6D4A" w:rsidP="00743D85">
      <w:pPr>
        <w:pStyle w:val="1"/>
      </w:pPr>
      <w:bookmarkStart w:id="1975" w:name="_Toc510696651"/>
      <w:bookmarkStart w:id="1976" w:name="_Toc35971451"/>
      <w:bookmarkStart w:id="1977" w:name="_Toc67903568"/>
      <w:bookmarkStart w:id="1978" w:name="_Toc89295785"/>
      <w:bookmarkStart w:id="1979" w:name="_Toc94261498"/>
      <w:bookmarkStart w:id="1980" w:name="_Toc104199202"/>
      <w:bookmarkStart w:id="1981" w:name="_Toc104489638"/>
      <w:bookmarkStart w:id="1982" w:name="_Toc138762019"/>
      <w:bookmarkStart w:id="1983" w:name="_Toc170160116"/>
      <w:r>
        <w:t>A.1</w:t>
      </w:r>
      <w:r>
        <w:tab/>
        <w:t>General</w:t>
      </w:r>
      <w:bookmarkEnd w:id="1975"/>
      <w:bookmarkEnd w:id="1976"/>
      <w:bookmarkEnd w:id="1977"/>
      <w:bookmarkEnd w:id="1978"/>
      <w:bookmarkEnd w:id="1979"/>
      <w:bookmarkEnd w:id="1980"/>
      <w:bookmarkEnd w:id="1981"/>
      <w:bookmarkEnd w:id="1982"/>
      <w:bookmarkEnd w:id="1983"/>
    </w:p>
    <w:p w14:paraId="6AD82C9E" w14:textId="43FCD397" w:rsidR="000602BD" w:rsidRPr="00540071" w:rsidRDefault="000602BD" w:rsidP="000602BD">
      <w:bookmarkStart w:id="19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6" w:name="_Toc67903569"/>
      <w:bookmarkStart w:id="1987" w:name="_Toc89295786"/>
      <w:bookmarkStart w:id="1988" w:name="_Toc94261499"/>
      <w:bookmarkStart w:id="1989" w:name="_Toc104199203"/>
      <w:bookmarkStart w:id="1990" w:name="_Toc104489639"/>
      <w:bookmarkStart w:id="1991" w:name="_Toc138762020"/>
      <w:bookmarkStart w:id="1992" w:name="_Toc170160117"/>
      <w:r>
        <w:t>A.2</w:t>
      </w:r>
      <w:r>
        <w:tab/>
      </w:r>
      <w:r w:rsidR="00D615CF">
        <w:t>Ntsctsf_TimeSynchronization</w:t>
      </w:r>
      <w:r>
        <w:t xml:space="preserve"> API</w:t>
      </w:r>
      <w:bookmarkEnd w:id="1984"/>
      <w:bookmarkEnd w:id="1985"/>
      <w:bookmarkEnd w:id="1986"/>
      <w:bookmarkEnd w:id="1987"/>
      <w:bookmarkEnd w:id="1988"/>
      <w:bookmarkEnd w:id="1989"/>
      <w:bookmarkEnd w:id="1990"/>
      <w:bookmarkEnd w:id="1991"/>
      <w:bookmarkEnd w:id="1992"/>
    </w:p>
    <w:p w14:paraId="0769D7B5" w14:textId="77777777" w:rsidR="00461244" w:rsidRDefault="00461244" w:rsidP="00461244">
      <w:pPr>
        <w:pStyle w:val="PL"/>
        <w:rPr>
          <w:rFonts w:cs="Courier New"/>
          <w:szCs w:val="16"/>
        </w:rPr>
      </w:pPr>
      <w:bookmarkStart w:id="1993" w:name="_Hlk515639407"/>
      <w:bookmarkStart w:id="199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070D4335" w:rsidR="00461244" w:rsidRDefault="00461244" w:rsidP="00461244">
      <w:pPr>
        <w:pStyle w:val="PL"/>
        <w:rPr>
          <w:rFonts w:cs="Courier New"/>
          <w:szCs w:val="16"/>
        </w:rPr>
      </w:pPr>
      <w:r>
        <w:rPr>
          <w:rFonts w:cs="Courier New"/>
          <w:szCs w:val="16"/>
        </w:rPr>
        <w:t xml:space="preserve">  version: 1.0.</w:t>
      </w:r>
      <w:r w:rsidR="009F6482">
        <w:rPr>
          <w:rFonts w:cs="Courier New"/>
          <w:szCs w:val="16"/>
        </w:rPr>
        <w:t>5</w:t>
      </w:r>
      <w:bookmarkStart w:id="1995" w:name="_GoBack"/>
      <w:bookmarkEnd w:id="1995"/>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22D7FD88" w:rsidR="00331964" w:rsidRDefault="00331964" w:rsidP="00461244">
      <w:pPr>
        <w:pStyle w:val="PL"/>
      </w:pPr>
      <w:r>
        <w:t xml:space="preserve">    </w:t>
      </w:r>
      <w:r w:rsidR="00461244">
        <w:t xml:space="preserve">3GPP TS 29.565 </w:t>
      </w:r>
      <w:r w:rsidR="005D50B4">
        <w:t>V1</w:t>
      </w:r>
      <w:r w:rsidR="006E5DA7">
        <w:t>7</w:t>
      </w:r>
      <w:r w:rsidR="00461244">
        <w:t>.</w:t>
      </w:r>
      <w:r w:rsidR="009F6482">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23C839C3" w14:textId="77777777" w:rsidR="009F6482" w:rsidRPr="008B1C02" w:rsidRDefault="009F6482" w:rsidP="009F6482">
      <w:pPr>
        <w:pStyle w:val="PL"/>
      </w:pPr>
      <w:r w:rsidRPr="008B1C02">
        <w:t xml:space="preserve">        </w:t>
      </w:r>
      <w:r>
        <w:t xml:space="preserve">  </w:t>
      </w:r>
      <w:r w:rsidRPr="008B1C02">
        <w:t>enum:</w:t>
      </w:r>
    </w:p>
    <w:p w14:paraId="535CBB51" w14:textId="77777777" w:rsidR="009F6482" w:rsidRPr="008B1C02" w:rsidRDefault="009F6482" w:rsidP="009F648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6" w:name="_Toc35971453"/>
      <w:bookmarkStart w:id="1997" w:name="_Toc67903570"/>
      <w:bookmarkStart w:id="1998" w:name="_Toc89295787"/>
      <w:bookmarkStart w:id="1999" w:name="_Toc94261500"/>
      <w:bookmarkStart w:id="2000" w:name="_Toc104199204"/>
      <w:bookmarkStart w:id="2001" w:name="_Toc104489640"/>
      <w:bookmarkStart w:id="2002" w:name="_Toc138762021"/>
      <w:bookmarkStart w:id="2003" w:name="_Toc170160118"/>
      <w:bookmarkEnd w:id="1993"/>
      <w:r>
        <w:t>A.3</w:t>
      </w:r>
      <w:r>
        <w:tab/>
      </w:r>
      <w:r w:rsidR="00D615CF">
        <w:t>Ntsctsf_QoSand</w:t>
      </w:r>
      <w:r w:rsidR="005F5F2F">
        <w:t>TSC</w:t>
      </w:r>
      <w:r w:rsidR="00D615CF">
        <w:t>Assistance</w:t>
      </w:r>
      <w:r>
        <w:t xml:space="preserve"> API</w:t>
      </w:r>
      <w:bookmarkEnd w:id="1994"/>
      <w:bookmarkEnd w:id="1996"/>
      <w:bookmarkEnd w:id="1997"/>
      <w:bookmarkEnd w:id="1998"/>
      <w:bookmarkEnd w:id="1999"/>
      <w:bookmarkEnd w:id="2000"/>
      <w:bookmarkEnd w:id="2001"/>
      <w:bookmarkEnd w:id="2002"/>
      <w:bookmarkEnd w:id="200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lastRenderedPageBreak/>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lastRenderedPageBreak/>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lastRenderedPageBreak/>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lastRenderedPageBreak/>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lastRenderedPageBreak/>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lastRenderedPageBreak/>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lastRenderedPageBreak/>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4" w:name="_Toc104199205"/>
      <w:bookmarkStart w:id="2005" w:name="_Toc104489641"/>
      <w:bookmarkStart w:id="2006" w:name="_Toc138762022"/>
      <w:bookmarkStart w:id="2007" w:name="_Toc170160119"/>
      <w:bookmarkStart w:id="2008" w:name="_Toc2086459"/>
      <w:bookmarkStart w:id="2009" w:name="_Toc67903575"/>
      <w:r>
        <w:t>A.4</w:t>
      </w:r>
      <w:r>
        <w:tab/>
        <w:t>Ntsctsf_ASTI API</w:t>
      </w:r>
      <w:bookmarkEnd w:id="2004"/>
      <w:bookmarkEnd w:id="2005"/>
      <w:bookmarkEnd w:id="2006"/>
      <w:bookmarkEnd w:id="200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lastRenderedPageBreak/>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lastRenderedPageBreak/>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lastRenderedPageBreak/>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lastRenderedPageBreak/>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0" w:name="_Toc89295788"/>
      <w:bookmarkStart w:id="2011" w:name="_Toc94261501"/>
      <w:bookmarkStart w:id="2012" w:name="_Toc104199206"/>
      <w:bookmarkStart w:id="2013" w:name="_Toc104489642"/>
      <w:bookmarkStart w:id="2014" w:name="_Toc138762023"/>
      <w:bookmarkStart w:id="2015" w:name="_Toc170160120"/>
      <w:r w:rsidRPr="004D3578">
        <w:lastRenderedPageBreak/>
        <w:t xml:space="preserve">Annex </w:t>
      </w:r>
      <w:r w:rsidR="00890664">
        <w:t>B</w:t>
      </w:r>
      <w:r w:rsidRPr="004D3578">
        <w:t xml:space="preserve"> (informative):</w:t>
      </w:r>
      <w:r w:rsidRPr="004D3578">
        <w:br/>
        <w:t>Change history</w:t>
      </w:r>
      <w:bookmarkStart w:id="2016" w:name="historyclause"/>
      <w:bookmarkEnd w:id="2008"/>
      <w:bookmarkEnd w:id="2009"/>
      <w:bookmarkEnd w:id="2010"/>
      <w:bookmarkEnd w:id="2011"/>
      <w:bookmarkEnd w:id="2012"/>
      <w:bookmarkEnd w:id="2013"/>
      <w:bookmarkEnd w:id="2014"/>
      <w:bookmarkEnd w:id="2015"/>
      <w:bookmarkEnd w:id="2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C7712" w14:textId="77777777" w:rsidR="00561C95" w:rsidRDefault="00561C95">
      <w:r>
        <w:separator/>
      </w:r>
    </w:p>
  </w:endnote>
  <w:endnote w:type="continuationSeparator" w:id="0">
    <w:p w14:paraId="6C776FF0" w14:textId="77777777" w:rsidR="00561C95" w:rsidRDefault="0056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BE0FC" w14:textId="77777777" w:rsidR="00561C95" w:rsidRDefault="00561C95">
      <w:r>
        <w:separator/>
      </w:r>
    </w:p>
  </w:footnote>
  <w:footnote w:type="continuationSeparator" w:id="0">
    <w:p w14:paraId="1D3BD91E" w14:textId="77777777" w:rsidR="00561C95" w:rsidRDefault="00561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11050C8"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460">
      <w:rPr>
        <w:rFonts w:ascii="Arial" w:hAnsi="Arial" w:cs="Arial"/>
        <w:b/>
        <w:noProof/>
        <w:sz w:val="18"/>
        <w:szCs w:val="18"/>
      </w:rPr>
      <w:t>3GPP TS 29.565 V17.9.0 (2024-10)</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143D84E2"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460">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460"/>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C95"/>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6482"/>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AF49A7"/>
    <w:rsid w:val="00B004A8"/>
    <w:rsid w:val="00B02362"/>
    <w:rsid w:val="00B06319"/>
    <w:rsid w:val="00B11826"/>
    <w:rsid w:val="00B1263B"/>
    <w:rsid w:val="00B12B10"/>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9665D"/>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3E1FB-22C2-4BE0-BAB8-21D2D41E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135</Pages>
  <Words>48662</Words>
  <Characters>277374</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2024-10-21T08:10:00Z</dcterms:created>
  <dcterms:modified xsi:type="dcterms:W3CDTF">2024-10-21T08:10:00Z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1726022828</vt:lpwstr>
  </property>
</Properties>
</file>