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4BCEA9B3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>3</w:t>
      </w:r>
      <w:bookmarkStart w:id="1" w:name="_GoBack"/>
      <w:bookmarkEnd w:id="1"/>
      <w:r>
        <w:rPr>
          <w:noProof w:val="0"/>
          <w:sz w:val="64"/>
        </w:rPr>
        <w:t xml:space="preserve">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DA6776">
        <w:rPr>
          <w:noProof w:val="0"/>
        </w:rPr>
        <w:t>1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7E5FE5">
        <w:rPr>
          <w:rFonts w:eastAsia="Batang"/>
          <w:noProof w:val="0"/>
          <w:sz w:val="32"/>
          <w:lang w:eastAsia="ko-KR"/>
        </w:rPr>
        <w:t>4</w:t>
      </w:r>
      <w:r>
        <w:rPr>
          <w:noProof w:val="0"/>
          <w:sz w:val="32"/>
        </w:rPr>
        <w:t>-</w:t>
      </w:r>
      <w:r w:rsidR="00DA6776">
        <w:rPr>
          <w:noProof w:val="0"/>
          <w:sz w:val="32"/>
        </w:rPr>
        <w:t>12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2" w:name="_MON_1684549432"/>
    <w:bookmarkEnd w:id="2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65pt;height:58.5pt" o:ole="">
            <v:imagedata r:id="rId9" o:title=""/>
          </v:shape>
          <o:OLEObject Type="Embed" ProgID="Word.Picture.8" ShapeID="_x0000_i1025" DrawAspect="Content" ObjectID="_1791034837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3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B65DA9">
        <w:rPr>
          <w:sz w:val="18"/>
        </w:rPr>
        <w:t>4</w:t>
      </w:r>
      <w:r>
        <w:rPr>
          <w:sz w:val="18"/>
        </w:rPr>
        <w:t>, 3GPP Organizational Partners (ARIB, ATIS, CCSA, ETSI, TSDSI, TTA, TTC).</w:t>
      </w:r>
      <w:bookmarkStart w:id="4" w:name="copyrightaddon"/>
      <w:bookmarkEnd w:id="4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3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5" w:name="_Toc28013300"/>
      <w:bookmarkStart w:id="6" w:name="_Toc36040055"/>
      <w:bookmarkStart w:id="7" w:name="_Toc44692668"/>
      <w:bookmarkStart w:id="8" w:name="_Toc45134129"/>
      <w:bookmarkStart w:id="9" w:name="_Toc49607193"/>
      <w:bookmarkStart w:id="10" w:name="_Toc51763165"/>
      <w:bookmarkStart w:id="11" w:name="_Toc58850060"/>
      <w:bookmarkStart w:id="12" w:name="_Toc59018440"/>
      <w:bookmarkStart w:id="13" w:name="_Toc68169446"/>
      <w:commentRangeStart w:id="14"/>
      <w:r w:rsidRPr="00EC71C4">
        <w:rPr>
          <w:lang w:val="en-US"/>
        </w:rPr>
        <w:lastRenderedPageBreak/>
        <w:t>Contents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commentRangeEnd w:id="14"/>
      <w:r w:rsidR="00F05E78">
        <w:rPr>
          <w:rStyle w:val="CommentReference"/>
          <w:rFonts w:ascii="Times New Roman" w:hAnsi="Times New Roman"/>
        </w:rPr>
        <w:commentReference w:id="14"/>
      </w:r>
    </w:p>
    <w:bookmarkStart w:id="15" w:name="MCCQCTEMPBM_00000182"/>
    <w:p w14:paraId="53B3B465" w14:textId="77777777" w:rsidR="00BB6666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BB6666" w:rsidRPr="00150A69">
        <w:rPr>
          <w:noProof/>
          <w:lang w:val="en-US"/>
        </w:rPr>
        <w:t>Foreword</w:t>
      </w:r>
      <w:r w:rsidR="00BB6666">
        <w:rPr>
          <w:noProof/>
        </w:rPr>
        <w:tab/>
        <w:t>32</w:t>
      </w:r>
    </w:p>
    <w:p w14:paraId="301C6A59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4D28A223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2AE0EF55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124A68D2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4BA40B11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6F496FA7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150A69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6F4D49C2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03138D7E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2027D18C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329EB93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0E35075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23668412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150A69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2EE5719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3344946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68FD799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50</w:t>
      </w:r>
    </w:p>
    <w:p w14:paraId="5F2DCD8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7B33693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51</w:t>
      </w:r>
    </w:p>
    <w:p w14:paraId="7E578E3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7FF8835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53</w:t>
      </w:r>
    </w:p>
    <w:p w14:paraId="7BD4727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</w:t>
      </w:r>
    </w:p>
    <w:p w14:paraId="2037CD1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54</w:t>
      </w:r>
    </w:p>
    <w:p w14:paraId="17C3DC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4FEBF8B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55</w:t>
      </w:r>
    </w:p>
    <w:p w14:paraId="2AB2853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56</w:t>
      </w:r>
    </w:p>
    <w:p w14:paraId="1DAE447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57</w:t>
      </w:r>
    </w:p>
    <w:p w14:paraId="418436E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58</w:t>
      </w:r>
    </w:p>
    <w:p w14:paraId="083B414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</w:t>
      </w:r>
    </w:p>
    <w:p w14:paraId="64449A0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58</w:t>
      </w:r>
    </w:p>
    <w:p w14:paraId="36D52E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68</w:t>
      </w:r>
    </w:p>
    <w:p w14:paraId="2B6C3E3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68</w:t>
      </w:r>
    </w:p>
    <w:p w14:paraId="729AE97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69</w:t>
      </w:r>
    </w:p>
    <w:p w14:paraId="3BFB6A4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70</w:t>
      </w:r>
    </w:p>
    <w:p w14:paraId="3727E20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</w:t>
      </w:r>
    </w:p>
    <w:p w14:paraId="1016288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70</w:t>
      </w:r>
    </w:p>
    <w:p w14:paraId="3D1D15D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70</w:t>
      </w:r>
    </w:p>
    <w:p w14:paraId="1FDC84D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69E0355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71</w:t>
      </w:r>
    </w:p>
    <w:p w14:paraId="596B4EA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71</w:t>
      </w:r>
    </w:p>
    <w:p w14:paraId="04B452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73</w:t>
      </w:r>
    </w:p>
    <w:p w14:paraId="14C534D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73</w:t>
      </w:r>
    </w:p>
    <w:p w14:paraId="6C8863F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</w:t>
      </w:r>
    </w:p>
    <w:p w14:paraId="4770928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74</w:t>
      </w:r>
    </w:p>
    <w:p w14:paraId="44B18F0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74</w:t>
      </w:r>
    </w:p>
    <w:p w14:paraId="6AC88E1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74</w:t>
      </w:r>
    </w:p>
    <w:p w14:paraId="2AFF783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74</w:t>
      </w:r>
    </w:p>
    <w:p w14:paraId="25B4E0C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75</w:t>
      </w:r>
    </w:p>
    <w:p w14:paraId="27200E9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75</w:t>
      </w:r>
    </w:p>
    <w:p w14:paraId="13DD21C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2564D3F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77</w:t>
      </w:r>
    </w:p>
    <w:p w14:paraId="28245EF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80</w:t>
      </w:r>
    </w:p>
    <w:p w14:paraId="165BA7A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81</w:t>
      </w:r>
    </w:p>
    <w:p w14:paraId="553AC86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4B269CA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81</w:t>
      </w:r>
    </w:p>
    <w:p w14:paraId="2354F4A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81</w:t>
      </w:r>
    </w:p>
    <w:p w14:paraId="0D3AB52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2043CC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81</w:t>
      </w:r>
    </w:p>
    <w:p w14:paraId="641B03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7B74B5B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82</w:t>
      </w:r>
    </w:p>
    <w:p w14:paraId="476CC94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</w:t>
      </w:r>
    </w:p>
    <w:p w14:paraId="3373B7A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82</w:t>
      </w:r>
    </w:p>
    <w:p w14:paraId="7958BD2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5C5E8D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325A5D0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86</w:t>
      </w:r>
    </w:p>
    <w:p w14:paraId="4FB0789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400E190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77E3373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87</w:t>
      </w:r>
    </w:p>
    <w:p w14:paraId="62CB68F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3085C58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88</w:t>
      </w:r>
    </w:p>
    <w:p w14:paraId="16F7E66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88</w:t>
      </w:r>
    </w:p>
    <w:p w14:paraId="3F4E91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442DC92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89</w:t>
      </w:r>
    </w:p>
    <w:p w14:paraId="2B8BC79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89</w:t>
      </w:r>
    </w:p>
    <w:p w14:paraId="2C7502E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1FFD85A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150A69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BFE204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150A69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3F2A1DB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150A69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90</w:t>
      </w:r>
    </w:p>
    <w:p w14:paraId="4DC3A77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90</w:t>
      </w:r>
    </w:p>
    <w:p w14:paraId="65FD395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90</w:t>
      </w:r>
    </w:p>
    <w:p w14:paraId="3E8E34D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708D312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73A4AA3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91</w:t>
      </w:r>
    </w:p>
    <w:p w14:paraId="0F221D0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2ABF64F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92</w:t>
      </w:r>
    </w:p>
    <w:p w14:paraId="0B90202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92</w:t>
      </w:r>
    </w:p>
    <w:p w14:paraId="332E779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18AFE77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2F500F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2D71AB6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7CCA639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7B5A8BE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94</w:t>
      </w:r>
    </w:p>
    <w:p w14:paraId="5BB577F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5BC89D0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3A3D861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654CF03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97</w:t>
      </w:r>
    </w:p>
    <w:p w14:paraId="53A7ACF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62A2804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98</w:t>
      </w:r>
    </w:p>
    <w:p w14:paraId="0F1FFEC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597D1F9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30317F6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75F272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712B2C7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2056A7B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101</w:t>
      </w:r>
    </w:p>
    <w:p w14:paraId="376D6F3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7C4FCF3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1CCC789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6B3A56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102</w:t>
      </w:r>
    </w:p>
    <w:p w14:paraId="38258C6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102</w:t>
      </w:r>
    </w:p>
    <w:p w14:paraId="138912A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0C9C8CF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103</w:t>
      </w:r>
    </w:p>
    <w:p w14:paraId="6CD7ED5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32B8084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103</w:t>
      </w:r>
    </w:p>
    <w:p w14:paraId="592178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741AE2B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104</w:t>
      </w:r>
    </w:p>
    <w:p w14:paraId="4678350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0C96864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105</w:t>
      </w:r>
    </w:p>
    <w:p w14:paraId="05AA825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105</w:t>
      </w:r>
    </w:p>
    <w:p w14:paraId="795681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106</w:t>
      </w:r>
    </w:p>
    <w:p w14:paraId="06C1FC9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106</w:t>
      </w:r>
    </w:p>
    <w:p w14:paraId="5B03208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220339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70C6888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0B6FFE2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107</w:t>
      </w:r>
    </w:p>
    <w:p w14:paraId="6276F67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08D9FF3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108</w:t>
      </w:r>
    </w:p>
    <w:p w14:paraId="2E20752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108</w:t>
      </w:r>
    </w:p>
    <w:p w14:paraId="2E3A943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1855977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269F952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109</w:t>
      </w:r>
    </w:p>
    <w:p w14:paraId="5328ECF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109</w:t>
      </w:r>
    </w:p>
    <w:p w14:paraId="641812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0A87D71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109</w:t>
      </w:r>
    </w:p>
    <w:p w14:paraId="18541C2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110</w:t>
      </w:r>
    </w:p>
    <w:p w14:paraId="6DC8A28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450F6B1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7B8BE94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111</w:t>
      </w:r>
    </w:p>
    <w:p w14:paraId="418060A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112</w:t>
      </w:r>
    </w:p>
    <w:p w14:paraId="7508617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113</w:t>
      </w:r>
    </w:p>
    <w:p w14:paraId="5D9130E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114</w:t>
      </w:r>
    </w:p>
    <w:p w14:paraId="260D2F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62ED0C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114</w:t>
      </w:r>
    </w:p>
    <w:p w14:paraId="3B0FDAB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6A46E06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115</w:t>
      </w:r>
    </w:p>
    <w:p w14:paraId="3C1B5FD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115</w:t>
      </w:r>
    </w:p>
    <w:p w14:paraId="0138196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6032CED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1836132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6D8AA1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116</w:t>
      </w:r>
    </w:p>
    <w:p w14:paraId="7A5FCB0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47FBE1A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117</w:t>
      </w:r>
    </w:p>
    <w:p w14:paraId="250D442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08FC36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EBB1EC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118</w:t>
      </w:r>
    </w:p>
    <w:p w14:paraId="7B98A21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118</w:t>
      </w:r>
    </w:p>
    <w:p w14:paraId="298F387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76767E5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3ADA415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119</w:t>
      </w:r>
    </w:p>
    <w:p w14:paraId="6208E61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0A6FF18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119</w:t>
      </w:r>
    </w:p>
    <w:p w14:paraId="039079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120</w:t>
      </w:r>
    </w:p>
    <w:p w14:paraId="58966C2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1DBEFDA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121</w:t>
      </w:r>
    </w:p>
    <w:p w14:paraId="4315334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1F5CF53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4C3767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047D949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60BA58F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67F4F6F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3BB2604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123</w:t>
      </w:r>
    </w:p>
    <w:p w14:paraId="45237C3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7D62668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124</w:t>
      </w:r>
    </w:p>
    <w:p w14:paraId="430473F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</w:t>
      </w:r>
    </w:p>
    <w:p w14:paraId="1CE13DE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081137E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150A69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1799DF4D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05184CA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1041D85F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49167A58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7E6066E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535852B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7E6AAD5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5D89DC6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0CD8E2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776C05F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062CC8D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7F21B54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4B35129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4E1790A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791580C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48F952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1FDA9D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20E9272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2B90A4E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67138E5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744921B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349FF99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783817C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1AF6523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76BDD9A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6C54DB2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0E68333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4E81D34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6592D56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4D12D53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668AB3A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721A5C7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785927E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0F5D97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147798A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4B26E4A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2E1DB84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4534243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7C5DF4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3B8BC7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7C7636F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5E26920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08BC94F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45ABCF0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6B33013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1EC246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1E099E8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72139DD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759C656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0BEA0D5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2D0E60A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1B9EBA4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335D77A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23C3580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18148D5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677DF33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65E7F41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0E8D2820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5849057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046304F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65C238B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6705CAA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</w:t>
      </w:r>
      <w:r w:rsidRPr="00150A69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643C0EC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6F10E02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7573566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64C5EC4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18074C2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6B01F3A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44EDF67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7814D2C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51E6E1D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21724B1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38B6CF3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5837B35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6BE6F17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15C9F6D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000F47C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6541ADE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23B9667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1A9D9C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2B814BF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1A4B824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5DD248FE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674718A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2D88C8F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73922B2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498D7FC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546CF48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72EEA29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47E0146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7A7BB15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7650704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06F18EF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7C078FB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49208F4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0126960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40574E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705B61E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7CC7E44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1B8CB63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0037D1D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78793DB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5E41091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0007AD5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4191126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757CF88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5657301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69DD465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68E12D5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2195F88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116BAE7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6B1165F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1580D6C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0ABC261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6F0E617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15BD66D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1E1F663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35A19F4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1468495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7FD1C98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2E2CE16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0ACF665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5196B7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1E0F7E0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53625A2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7F2AAB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22F47DC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18897B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6D4394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54B4CF5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3784147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61116E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74CF8FB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59C9CB3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2D8574D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73DF311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546C38C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56CAB48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397DA75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248A9DB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74D028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70BEEA9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673A31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3E99CB7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2D1FEF9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3D387A9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3AC46FF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1D08208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5BD4FE6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152FF4E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6BD3330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205AAAE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515C364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599AA55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1CC513B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4F92B7B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4A9EA59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4343A85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159CD4B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3C99272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5A80DA1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1C3C72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5602D01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44F6699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3C3D67C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1AC3E1D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67BAC73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0378B2D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4870B3B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26AC8C9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449A4D6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6E984C5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63B6BE3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74AB24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6491422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33A2F14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0D0F5CA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21634CE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798A6E5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4EB80EC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061C601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099ED36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2D21051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66CD01B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61C6E84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26CA954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44CCE32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0333821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6A12C9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6DCE097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144D30B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7053595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489820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0F124F7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4C80542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72299C5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41604BB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2646751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7806CE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383166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5A316F2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3581214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35E7586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0737EBB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075ACC7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416188F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55CFCF2F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204C100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21106B4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0DEFA71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3DE99DE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465AA4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1E787F7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0FBEADE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21216CA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1A52FDD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7CE0140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3B6CB62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54956BD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0357A16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53D7B50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1548816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1998CDD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161D9C4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090039B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68B2DB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30A0612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</w:t>
      </w:r>
      <w:r w:rsidRPr="00150A69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13BC728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3F81AE6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6D0D9D8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3E624A7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5BD0B1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70493E8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44F0B86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61DF2E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4A16DB1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9E0ABC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6B2B76C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7D7920B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2AE9C82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65B063B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3AEF7F9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10FE783C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0D57480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6871F64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7702BAB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3EC1068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0E23FDA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15C6A14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0025B75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41F79EA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538E7E4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1C8E691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1E6188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1EC8AE0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13C83E4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040AAC9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288C2BE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247CC08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60F2570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4C008D0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4C2FA40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5AB39F5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37F5AD4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6705EF6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69BE6ED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49AE932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494F4A3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01DE98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5387073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7E2C99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0FF6AB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052DB68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45C02B5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784A86D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5E23935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15D9258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4681CEF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7CECA2A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1D29D0B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6838DEB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68C4CAF9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60ABB10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35B291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1E947EF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41D7DC7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1130A78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1298B78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07C5475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364F1FF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1489F92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0C2856B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0294570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0FDB23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64F91F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4445F26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4A707D8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588D964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4ACA74D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53F1102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620697C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31F918F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3C40732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0F8DB54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4A70E53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68159F0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2082D70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567F778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7318CC3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195FE60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0F075D8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289AC6A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54C2BAC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4D83FED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5BD37D4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5B7AE9F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156E46E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42A3D3A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21FB9A8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4C64770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4537FC2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0FD204A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0708ED8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7C8E429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789D8B2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4EF0FB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0DF18DC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06D8D9A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48234EC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0D93454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65D656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6AB755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166B10C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247030F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7F121DF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751437B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23AB31B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799E19A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414B316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7CB206B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54B8885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4652BD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6F2C9B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1D620B2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555183A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3334338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74AA5D3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46C6311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3C56F96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6FA9E1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634BD7F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6FAA285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DD9FE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5F02624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79803C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479F6DA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4A3F3C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7710F0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5FEBB0C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6FEA3C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080DC2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12D9F03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4DE268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01E1C1E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4CD832D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1D22B12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56F40B1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6B5AB2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11853C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3F64BC3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16954B7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787D0AF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701B884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6B486CC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5482E04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3BE385C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228FBF5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7FAB5DB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6C3726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1AD745F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4FA4961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781F878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6C9F8B0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3FA579E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4A42CEE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0008B6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695707F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4AD9550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0E9F4A1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0FEAA48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37B5D9A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566ADD7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5CBFE2B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486A872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39D01E9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00315F0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0116FB1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69AB64A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6F40D42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251718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021CABD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20F9B5F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26C5C00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0B64EFD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3A50D08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495CE6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0C0A123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796A085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73CE160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44307F5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1391C9E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5AFB7D94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150A69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7D0D8EB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0C2947F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26BBAD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0900782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720DCC9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166E18E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18BDB57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40E7CA3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174538A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559A6F7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20B35FE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1C721C4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60B4561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015893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3E2B876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26F54E8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2BD2A8D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4BA466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7D0965E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6C96F9B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76F63D7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5F9FE3C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13F321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7167E950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3A6E98D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3FE9ACB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0294E9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25DE774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629273E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27761E1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796E48A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16E5194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6E06F1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1B7E37C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542F72A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3B4DB5C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2F434F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4451F5F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17565DA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67537D5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08FD9E1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04A5FC5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6ECE93B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06057B7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1B5F6A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3689DAB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61982B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25BBF8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373F83E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1AB2F45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5E55019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7E2A5F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3A9649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32819B69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3133EC1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2FF57CE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77C6AE5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1C1B57C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600390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03CDB64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05D6DD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1EF935F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5998851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4B35E7C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6E0A31E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182A79D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3090E2A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4155022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754177C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6B9DCC2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1FAF29A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1DDE9C6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0022EAF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569DE85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02E82CA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2006B88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3CE0BD3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14C72EF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386065C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652CA2A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318</w:t>
      </w:r>
    </w:p>
    <w:p w14:paraId="7C6814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3FF73CB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318</w:t>
      </w:r>
    </w:p>
    <w:p w14:paraId="0AE0D49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6E48100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5D9BA35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36D6803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5E00E97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640931E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4FCC432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6A3A3AD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56F1137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322</w:t>
      </w:r>
    </w:p>
    <w:p w14:paraId="79858F2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13D0D45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4D6E97B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322</w:t>
      </w:r>
    </w:p>
    <w:p w14:paraId="26BF5BB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322</w:t>
      </w:r>
    </w:p>
    <w:p w14:paraId="162D53B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323</w:t>
      </w:r>
    </w:p>
    <w:p w14:paraId="63F1791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323</w:t>
      </w:r>
    </w:p>
    <w:p w14:paraId="41BF002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323</w:t>
      </w:r>
    </w:p>
    <w:p w14:paraId="5775DD1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323</w:t>
      </w:r>
    </w:p>
    <w:p w14:paraId="5FAF9E0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6F4EA19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36996A3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368D2D9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611A5FE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4BDF0D2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325</w:t>
      </w:r>
    </w:p>
    <w:p w14:paraId="47081C8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326</w:t>
      </w:r>
    </w:p>
    <w:p w14:paraId="1D3C64C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30F3F7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327</w:t>
      </w:r>
    </w:p>
    <w:p w14:paraId="1A7ADE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329</w:t>
      </w:r>
    </w:p>
    <w:p w14:paraId="76B0A5F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330</w:t>
      </w:r>
    </w:p>
    <w:p w14:paraId="71DCDAC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40C339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330</w:t>
      </w:r>
    </w:p>
    <w:p w14:paraId="1C8D38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332</w:t>
      </w:r>
    </w:p>
    <w:p w14:paraId="70AB341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332</w:t>
      </w:r>
    </w:p>
    <w:p w14:paraId="72FB38F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332</w:t>
      </w:r>
    </w:p>
    <w:p w14:paraId="2AC636E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332</w:t>
      </w:r>
    </w:p>
    <w:p w14:paraId="1133F7A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333</w:t>
      </w:r>
    </w:p>
    <w:p w14:paraId="11B1B2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333</w:t>
      </w:r>
    </w:p>
    <w:p w14:paraId="692999A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</w:t>
      </w:r>
    </w:p>
    <w:p w14:paraId="7BF8123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</w:t>
      </w:r>
    </w:p>
    <w:p w14:paraId="76E0194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</w:t>
      </w:r>
    </w:p>
    <w:p w14:paraId="0E35B8E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</w:t>
      </w:r>
    </w:p>
    <w:p w14:paraId="3E02DA6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334</w:t>
      </w:r>
    </w:p>
    <w:p w14:paraId="0E8221A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335</w:t>
      </w:r>
    </w:p>
    <w:p w14:paraId="3152A56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337</w:t>
      </w:r>
    </w:p>
    <w:p w14:paraId="4AA0BCD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137A06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4B4DFC1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338</w:t>
      </w:r>
    </w:p>
    <w:p w14:paraId="09CE005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338</w:t>
      </w:r>
    </w:p>
    <w:p w14:paraId="3EEEC8B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6997E60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338</w:t>
      </w:r>
    </w:p>
    <w:p w14:paraId="0360A5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2DC9AFC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150A69">
        <w:rPr>
          <w:rFonts w:eastAsia="Malgun Gothic"/>
          <w:noProof/>
        </w:rPr>
        <w:t>Protocol</w:t>
      </w:r>
      <w:r>
        <w:rPr>
          <w:noProof/>
        </w:rPr>
        <w:tab/>
        <w:t>338</w:t>
      </w:r>
    </w:p>
    <w:p w14:paraId="2D69B18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150A69">
        <w:rPr>
          <w:rFonts w:eastAsia="Malgun Gothic"/>
          <w:noProof/>
        </w:rPr>
        <w:t>GmCapable</w:t>
      </w:r>
      <w:r>
        <w:rPr>
          <w:noProof/>
        </w:rPr>
        <w:tab/>
        <w:t>338</w:t>
      </w:r>
    </w:p>
    <w:p w14:paraId="4ACD278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339</w:t>
      </w:r>
    </w:p>
    <w:p w14:paraId="3B72D7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339</w:t>
      </w:r>
    </w:p>
    <w:p w14:paraId="3FC66C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339</w:t>
      </w:r>
    </w:p>
    <w:p w14:paraId="3A4C2B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150A69">
        <w:rPr>
          <w:rFonts w:eastAsia="Malgun Gothic"/>
          <w:noProof/>
        </w:rPr>
        <w:t>AcceptanceCriteriaResultIndication</w:t>
      </w:r>
      <w:r>
        <w:rPr>
          <w:noProof/>
        </w:rPr>
        <w:tab/>
        <w:t>339</w:t>
      </w:r>
    </w:p>
    <w:p w14:paraId="173D759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340</w:t>
      </w:r>
    </w:p>
    <w:p w14:paraId="2BD5FE6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340</w:t>
      </w:r>
    </w:p>
    <w:p w14:paraId="4B8E4EC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340</w:t>
      </w:r>
    </w:p>
    <w:p w14:paraId="2D70DE1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340</w:t>
      </w:r>
    </w:p>
    <w:p w14:paraId="5E05023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340</w:t>
      </w:r>
    </w:p>
    <w:p w14:paraId="01335E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2AB024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340</w:t>
      </w:r>
    </w:p>
    <w:p w14:paraId="427E11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341</w:t>
      </w:r>
    </w:p>
    <w:p w14:paraId="79843BF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341</w:t>
      </w:r>
    </w:p>
    <w:p w14:paraId="60FE0F7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341</w:t>
      </w:r>
    </w:p>
    <w:p w14:paraId="0DA3DE5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341</w:t>
      </w:r>
    </w:p>
    <w:p w14:paraId="6295531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341</w:t>
      </w:r>
    </w:p>
    <w:p w14:paraId="15A2A9D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342</w:t>
      </w:r>
    </w:p>
    <w:p w14:paraId="1C5ABEA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6050D7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342</w:t>
      </w:r>
    </w:p>
    <w:p w14:paraId="1874744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342</w:t>
      </w:r>
    </w:p>
    <w:p w14:paraId="469C706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7A8FE46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342</w:t>
      </w:r>
    </w:p>
    <w:p w14:paraId="7D39E88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343</w:t>
      </w:r>
    </w:p>
    <w:p w14:paraId="319999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344</w:t>
      </w:r>
    </w:p>
    <w:p w14:paraId="6CACEC9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40FE18E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344</w:t>
      </w:r>
    </w:p>
    <w:p w14:paraId="6F0E36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344</w:t>
      </w:r>
    </w:p>
    <w:p w14:paraId="0F3C6C4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1C13052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344</w:t>
      </w:r>
    </w:p>
    <w:p w14:paraId="20B9CB2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345</w:t>
      </w:r>
    </w:p>
    <w:p w14:paraId="12B3D8D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346</w:t>
      </w:r>
    </w:p>
    <w:p w14:paraId="1893382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347</w:t>
      </w:r>
    </w:p>
    <w:p w14:paraId="62DE0DE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347</w:t>
      </w:r>
    </w:p>
    <w:p w14:paraId="7BC839A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347</w:t>
      </w:r>
    </w:p>
    <w:p w14:paraId="4B5964C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3F7B484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347</w:t>
      </w:r>
    </w:p>
    <w:p w14:paraId="778FE76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348</w:t>
      </w:r>
    </w:p>
    <w:p w14:paraId="66ACB1E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0A30FAC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348</w:t>
      </w:r>
    </w:p>
    <w:p w14:paraId="141074D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349</w:t>
      </w:r>
    </w:p>
    <w:p w14:paraId="565E19F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349</w:t>
      </w:r>
    </w:p>
    <w:p w14:paraId="731700B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349</w:t>
      </w:r>
    </w:p>
    <w:p w14:paraId="5483E44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349</w:t>
      </w:r>
    </w:p>
    <w:p w14:paraId="62D8F8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349</w:t>
      </w:r>
    </w:p>
    <w:p w14:paraId="38D21EA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349</w:t>
      </w:r>
    </w:p>
    <w:p w14:paraId="6FEE808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349</w:t>
      </w:r>
    </w:p>
    <w:p w14:paraId="2BC573B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349</w:t>
      </w:r>
    </w:p>
    <w:p w14:paraId="50F40D10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350</w:t>
      </w:r>
    </w:p>
    <w:p w14:paraId="3DA60EC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350</w:t>
      </w:r>
    </w:p>
    <w:p w14:paraId="2690EA3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350</w:t>
      </w:r>
    </w:p>
    <w:p w14:paraId="207518B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350</w:t>
      </w:r>
    </w:p>
    <w:p w14:paraId="4742FAA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351</w:t>
      </w:r>
    </w:p>
    <w:p w14:paraId="6F97AD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28F6E50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22BC6E3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31DC404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699B45B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351</w:t>
      </w:r>
    </w:p>
    <w:p w14:paraId="04CDD6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352</w:t>
      </w:r>
    </w:p>
    <w:p w14:paraId="67B1348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14386F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352</w:t>
      </w:r>
    </w:p>
    <w:p w14:paraId="542D140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352</w:t>
      </w:r>
    </w:p>
    <w:p w14:paraId="60671A1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352</w:t>
      </w:r>
    </w:p>
    <w:p w14:paraId="6E60458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352</w:t>
      </w:r>
    </w:p>
    <w:p w14:paraId="7E59660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353</w:t>
      </w:r>
    </w:p>
    <w:p w14:paraId="46ACD82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355</w:t>
      </w:r>
    </w:p>
    <w:p w14:paraId="6FED9C3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356</w:t>
      </w:r>
    </w:p>
    <w:p w14:paraId="098E1B4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2BBA63F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356</w:t>
      </w:r>
    </w:p>
    <w:p w14:paraId="2899D26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356</w:t>
      </w:r>
    </w:p>
    <w:p w14:paraId="30295A7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356</w:t>
      </w:r>
    </w:p>
    <w:p w14:paraId="3D803EA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356</w:t>
      </w:r>
    </w:p>
    <w:p w14:paraId="7BF15C9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358</w:t>
      </w:r>
    </w:p>
    <w:p w14:paraId="7579323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358</w:t>
      </w:r>
    </w:p>
    <w:p w14:paraId="4587640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359</w:t>
      </w:r>
    </w:p>
    <w:p w14:paraId="761565D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359</w:t>
      </w:r>
    </w:p>
    <w:p w14:paraId="2DF0C84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359</w:t>
      </w:r>
    </w:p>
    <w:p w14:paraId="093FA6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359</w:t>
      </w:r>
    </w:p>
    <w:p w14:paraId="69E564D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359</w:t>
      </w:r>
    </w:p>
    <w:p w14:paraId="205B2C8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359</w:t>
      </w:r>
    </w:p>
    <w:p w14:paraId="64C72FD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359</w:t>
      </w:r>
    </w:p>
    <w:p w14:paraId="4884642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360</w:t>
      </w:r>
    </w:p>
    <w:p w14:paraId="1A0282A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360</w:t>
      </w:r>
    </w:p>
    <w:p w14:paraId="6D5B4F1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360</w:t>
      </w:r>
    </w:p>
    <w:p w14:paraId="62F6A41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361</w:t>
      </w:r>
    </w:p>
    <w:p w14:paraId="2B02B63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361</w:t>
      </w:r>
    </w:p>
    <w:p w14:paraId="22143E7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7DADD5D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362</w:t>
      </w:r>
    </w:p>
    <w:p w14:paraId="10F26FA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363</w:t>
      </w:r>
    </w:p>
    <w:p w14:paraId="3FB32B5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363</w:t>
      </w:r>
    </w:p>
    <w:p w14:paraId="5793A81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363</w:t>
      </w:r>
    </w:p>
    <w:p w14:paraId="56A4464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77282BE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363</w:t>
      </w:r>
    </w:p>
    <w:p w14:paraId="5B28A27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363</w:t>
      </w:r>
    </w:p>
    <w:p w14:paraId="40EDAAF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363</w:t>
      </w:r>
    </w:p>
    <w:p w14:paraId="78C38EC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364</w:t>
      </w:r>
    </w:p>
    <w:p w14:paraId="01486C9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364</w:t>
      </w:r>
    </w:p>
    <w:p w14:paraId="527A94A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364</w:t>
      </w:r>
    </w:p>
    <w:p w14:paraId="43A6970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364</w:t>
      </w:r>
    </w:p>
    <w:p w14:paraId="68FDA9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364</w:t>
      </w:r>
    </w:p>
    <w:p w14:paraId="66656D3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364</w:t>
      </w:r>
    </w:p>
    <w:p w14:paraId="5C1C6BC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364</w:t>
      </w:r>
    </w:p>
    <w:p w14:paraId="495F174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365</w:t>
      </w:r>
    </w:p>
    <w:p w14:paraId="600D70F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365</w:t>
      </w:r>
    </w:p>
    <w:p w14:paraId="7EB3699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365</w:t>
      </w:r>
    </w:p>
    <w:p w14:paraId="43E729C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163AF3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6E8E6DD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366</w:t>
      </w:r>
    </w:p>
    <w:p w14:paraId="6919A38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366</w:t>
      </w:r>
    </w:p>
    <w:p w14:paraId="17A46A8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366</w:t>
      </w:r>
    </w:p>
    <w:p w14:paraId="1998BFF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367</w:t>
      </w:r>
    </w:p>
    <w:p w14:paraId="14098D0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367</w:t>
      </w:r>
    </w:p>
    <w:p w14:paraId="4D72EEC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4D3FF1F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367</w:t>
      </w:r>
    </w:p>
    <w:p w14:paraId="29331D4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368</w:t>
      </w:r>
    </w:p>
    <w:p w14:paraId="28F6E04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368</w:t>
      </w:r>
    </w:p>
    <w:p w14:paraId="220688B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368</w:t>
      </w:r>
    </w:p>
    <w:p w14:paraId="6FB8940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369</w:t>
      </w:r>
    </w:p>
    <w:p w14:paraId="171484F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369</w:t>
      </w:r>
    </w:p>
    <w:p w14:paraId="093D2A0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370</w:t>
      </w:r>
    </w:p>
    <w:p w14:paraId="0A8240E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371</w:t>
      </w:r>
    </w:p>
    <w:p w14:paraId="41FFFEF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371</w:t>
      </w:r>
    </w:p>
    <w:p w14:paraId="14E5DE1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518507D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372</w:t>
      </w:r>
    </w:p>
    <w:p w14:paraId="7789CE5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372</w:t>
      </w:r>
    </w:p>
    <w:p w14:paraId="7CBEC62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372</w:t>
      </w:r>
    </w:p>
    <w:p w14:paraId="3DC40C6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372</w:t>
      </w:r>
    </w:p>
    <w:p w14:paraId="251C7D3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373</w:t>
      </w:r>
    </w:p>
    <w:p w14:paraId="50FDABB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373</w:t>
      </w:r>
    </w:p>
    <w:p w14:paraId="2EB1261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373</w:t>
      </w:r>
    </w:p>
    <w:p w14:paraId="5D0EB99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374</w:t>
      </w:r>
    </w:p>
    <w:p w14:paraId="18F388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51C9DB1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374</w:t>
      </w:r>
    </w:p>
    <w:p w14:paraId="47E5F93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377</w:t>
      </w:r>
    </w:p>
    <w:p w14:paraId="5C9664E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378</w:t>
      </w:r>
    </w:p>
    <w:p w14:paraId="10A90AE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379</w:t>
      </w:r>
    </w:p>
    <w:p w14:paraId="4013B00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379</w:t>
      </w:r>
    </w:p>
    <w:p w14:paraId="4E550FA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30455C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379</w:t>
      </w:r>
    </w:p>
    <w:p w14:paraId="6FF93E4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379</w:t>
      </w:r>
    </w:p>
    <w:p w14:paraId="47D7566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379</w:t>
      </w:r>
    </w:p>
    <w:p w14:paraId="2B1B80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380</w:t>
      </w:r>
    </w:p>
    <w:p w14:paraId="5922124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380</w:t>
      </w:r>
    </w:p>
    <w:p w14:paraId="0B230DD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380</w:t>
      </w:r>
    </w:p>
    <w:p w14:paraId="5AD612B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380</w:t>
      </w:r>
    </w:p>
    <w:p w14:paraId="61981599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MBSTMGI API</w:t>
      </w:r>
      <w:r>
        <w:rPr>
          <w:noProof/>
        </w:rPr>
        <w:tab/>
        <w:t>380</w:t>
      </w:r>
    </w:p>
    <w:p w14:paraId="22816DB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380</w:t>
      </w:r>
    </w:p>
    <w:p w14:paraId="5A5BDFB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380</w:t>
      </w:r>
    </w:p>
    <w:p w14:paraId="11A2A3E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380</w:t>
      </w:r>
    </w:p>
    <w:p w14:paraId="2776E41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380</w:t>
      </w:r>
    </w:p>
    <w:p w14:paraId="1719BE1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381</w:t>
      </w:r>
    </w:p>
    <w:p w14:paraId="519D7F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222B45C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712007C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382</w:t>
      </w:r>
    </w:p>
    <w:p w14:paraId="74D84BF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382</w:t>
      </w:r>
    </w:p>
    <w:p w14:paraId="28E8275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382</w:t>
      </w:r>
    </w:p>
    <w:p w14:paraId="6D39126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383</w:t>
      </w:r>
    </w:p>
    <w:p w14:paraId="4183302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383</w:t>
      </w:r>
    </w:p>
    <w:p w14:paraId="60DA965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383</w:t>
      </w:r>
    </w:p>
    <w:p w14:paraId="3CC6697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383</w:t>
      </w:r>
    </w:p>
    <w:p w14:paraId="22C8B64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383</w:t>
      </w:r>
    </w:p>
    <w:p w14:paraId="09047BB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384</w:t>
      </w:r>
    </w:p>
    <w:p w14:paraId="0C09B88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384</w:t>
      </w:r>
    </w:p>
    <w:p w14:paraId="6BF8BF4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384</w:t>
      </w:r>
    </w:p>
    <w:p w14:paraId="40CDDA8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385</w:t>
      </w:r>
    </w:p>
    <w:p w14:paraId="34457CF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68D8806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385</w:t>
      </w:r>
    </w:p>
    <w:p w14:paraId="54C2B3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385</w:t>
      </w:r>
    </w:p>
    <w:p w14:paraId="4C68606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386</w:t>
      </w:r>
    </w:p>
    <w:p w14:paraId="5B47839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387</w:t>
      </w:r>
    </w:p>
    <w:p w14:paraId="61913EA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387</w:t>
      </w:r>
    </w:p>
    <w:p w14:paraId="1C1E83D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387</w:t>
      </w:r>
    </w:p>
    <w:p w14:paraId="59B46E6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388</w:t>
      </w:r>
    </w:p>
    <w:p w14:paraId="79FD229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388</w:t>
      </w:r>
    </w:p>
    <w:p w14:paraId="7F24D04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4256E9F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388</w:t>
      </w:r>
    </w:p>
    <w:p w14:paraId="1B5A8F2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389</w:t>
      </w:r>
    </w:p>
    <w:p w14:paraId="7C32D6F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rFonts w:eastAsia="DengXian"/>
          <w:noProof/>
        </w:rPr>
        <w:t>Type: ProblemDetailsTmgiAlloc</w:t>
      </w:r>
      <w:r>
        <w:rPr>
          <w:noProof/>
        </w:rPr>
        <w:tab/>
        <w:t>389</w:t>
      </w:r>
    </w:p>
    <w:p w14:paraId="456E592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389</w:t>
      </w:r>
    </w:p>
    <w:p w14:paraId="355E7A9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389</w:t>
      </w:r>
    </w:p>
    <w:p w14:paraId="0491DBC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389</w:t>
      </w:r>
    </w:p>
    <w:p w14:paraId="6AA8605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389</w:t>
      </w:r>
    </w:p>
    <w:p w14:paraId="5884D2A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389</w:t>
      </w:r>
    </w:p>
    <w:p w14:paraId="7A9243D4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MBSSession API</w:t>
      </w:r>
      <w:r>
        <w:rPr>
          <w:noProof/>
        </w:rPr>
        <w:tab/>
        <w:t>390</w:t>
      </w:r>
    </w:p>
    <w:p w14:paraId="5841232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390</w:t>
      </w:r>
    </w:p>
    <w:p w14:paraId="55EFB5F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390</w:t>
      </w:r>
    </w:p>
    <w:p w14:paraId="682584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390</w:t>
      </w:r>
    </w:p>
    <w:p w14:paraId="025FAB8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150A69">
        <w:rPr>
          <w:noProof/>
          <w:lang w:val="en-US"/>
        </w:rPr>
        <w:t>20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392</w:t>
      </w:r>
    </w:p>
    <w:p w14:paraId="2B451DB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1592832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30BE2F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393</w:t>
      </w:r>
    </w:p>
    <w:p w14:paraId="0B21102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393</w:t>
      </w:r>
    </w:p>
    <w:p w14:paraId="0E753B4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393</w:t>
      </w:r>
    </w:p>
    <w:p w14:paraId="426FD27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Individual MBS Session</w:t>
      </w:r>
      <w:r>
        <w:rPr>
          <w:noProof/>
        </w:rPr>
        <w:tab/>
        <w:t>393</w:t>
      </w:r>
    </w:p>
    <w:p w14:paraId="56EAA1A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393</w:t>
      </w:r>
    </w:p>
    <w:p w14:paraId="0248963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393</w:t>
      </w:r>
    </w:p>
    <w:p w14:paraId="35B8140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394</w:t>
      </w:r>
    </w:p>
    <w:p w14:paraId="71E4112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394</w:t>
      </w:r>
    </w:p>
    <w:p w14:paraId="5573DFA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395</w:t>
      </w:r>
    </w:p>
    <w:p w14:paraId="595746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396</w:t>
      </w:r>
    </w:p>
    <w:p w14:paraId="0436D2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150A69">
        <w:rPr>
          <w:noProof/>
          <w:lang w:val="en-US"/>
        </w:rPr>
        <w:t>20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150A69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396</w:t>
      </w:r>
    </w:p>
    <w:p w14:paraId="46482D1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59F794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396</w:t>
      </w:r>
    </w:p>
    <w:p w14:paraId="09FB046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396</w:t>
      </w:r>
    </w:p>
    <w:p w14:paraId="7DE5407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396</w:t>
      </w:r>
    </w:p>
    <w:p w14:paraId="5EE69C3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397</w:t>
      </w:r>
    </w:p>
    <w:p w14:paraId="5003265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398</w:t>
      </w:r>
    </w:p>
    <w:p w14:paraId="23E1F0C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150A69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398</w:t>
      </w:r>
    </w:p>
    <w:p w14:paraId="2DDFE09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398</w:t>
      </w:r>
    </w:p>
    <w:p w14:paraId="00B7947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398</w:t>
      </w:r>
    </w:p>
    <w:p w14:paraId="1DC8498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398</w:t>
      </w:r>
    </w:p>
    <w:p w14:paraId="27B9191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398</w:t>
      </w:r>
    </w:p>
    <w:p w14:paraId="03040E9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399</w:t>
      </w:r>
    </w:p>
    <w:p w14:paraId="4DB06B6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400</w:t>
      </w:r>
    </w:p>
    <w:p w14:paraId="0415BEA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150A69">
        <w:rPr>
          <w:noProof/>
          <w:lang w:val="en-US"/>
        </w:rPr>
        <w:t>20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400</w:t>
      </w:r>
    </w:p>
    <w:p w14:paraId="5140E0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400</w:t>
      </w:r>
    </w:p>
    <w:p w14:paraId="41044A9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400</w:t>
      </w:r>
    </w:p>
    <w:p w14:paraId="5CAD4B6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401</w:t>
      </w:r>
    </w:p>
    <w:p w14:paraId="7F33A1F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401</w:t>
      </w:r>
    </w:p>
    <w:p w14:paraId="7ADA376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402</w:t>
      </w:r>
    </w:p>
    <w:p w14:paraId="208B87B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402</w:t>
      </w:r>
    </w:p>
    <w:p w14:paraId="23E32F1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402</w:t>
      </w:r>
    </w:p>
    <w:p w14:paraId="5D9309A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402</w:t>
      </w:r>
    </w:p>
    <w:p w14:paraId="6CE64C9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403</w:t>
      </w:r>
    </w:p>
    <w:p w14:paraId="5A163A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403</w:t>
      </w:r>
    </w:p>
    <w:p w14:paraId="21CAE4D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403</w:t>
      </w:r>
    </w:p>
    <w:p w14:paraId="7FBB10F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404</w:t>
      </w:r>
    </w:p>
    <w:p w14:paraId="4687627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405</w:t>
      </w:r>
    </w:p>
    <w:p w14:paraId="52D8939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406</w:t>
      </w:r>
    </w:p>
    <w:p w14:paraId="59A3027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407</w:t>
      </w:r>
    </w:p>
    <w:p w14:paraId="5DA162D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407</w:t>
      </w:r>
    </w:p>
    <w:p w14:paraId="1358EDD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407</w:t>
      </w:r>
    </w:p>
    <w:p w14:paraId="55A99CA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66ECD34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407</w:t>
      </w:r>
    </w:p>
    <w:p w14:paraId="2671D4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407</w:t>
      </w:r>
    </w:p>
    <w:p w14:paraId="7801B61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407</w:t>
      </w:r>
    </w:p>
    <w:p w14:paraId="74B4CE6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408</w:t>
      </w:r>
    </w:p>
    <w:p w14:paraId="575F2B1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408</w:t>
      </w:r>
    </w:p>
    <w:p w14:paraId="7905244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408</w:t>
      </w:r>
    </w:p>
    <w:p w14:paraId="554E0C4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408</w:t>
      </w:r>
    </w:p>
    <w:p w14:paraId="2E3A51D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409</w:t>
      </w:r>
    </w:p>
    <w:p w14:paraId="0E619E1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409</w:t>
      </w:r>
    </w:p>
    <w:p w14:paraId="51FA7FB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410</w:t>
      </w:r>
    </w:p>
    <w:p w14:paraId="120191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410</w:t>
      </w:r>
    </w:p>
    <w:p w14:paraId="612495D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410</w:t>
      </w:r>
    </w:p>
    <w:p w14:paraId="53949D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410</w:t>
      </w:r>
    </w:p>
    <w:p w14:paraId="077AE0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411</w:t>
      </w:r>
    </w:p>
    <w:p w14:paraId="100F7E5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411</w:t>
      </w:r>
    </w:p>
    <w:p w14:paraId="3D6F270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412</w:t>
      </w:r>
    </w:p>
    <w:p w14:paraId="6C38F35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412</w:t>
      </w:r>
    </w:p>
    <w:p w14:paraId="5FDC022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412</w:t>
      </w:r>
    </w:p>
    <w:p w14:paraId="164AAEB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412</w:t>
      </w:r>
    </w:p>
    <w:p w14:paraId="4A1E611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</w:t>
      </w:r>
    </w:p>
    <w:p w14:paraId="0A7EFCA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413</w:t>
      </w:r>
    </w:p>
    <w:p w14:paraId="44AE877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413</w:t>
      </w:r>
    </w:p>
    <w:p w14:paraId="768F343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413</w:t>
      </w:r>
    </w:p>
    <w:p w14:paraId="6ED43D2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413</w:t>
      </w:r>
    </w:p>
    <w:p w14:paraId="5F3C2E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413</w:t>
      </w:r>
    </w:p>
    <w:p w14:paraId="22C863E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413</w:t>
      </w:r>
    </w:p>
    <w:p w14:paraId="7CACCC3C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414</w:t>
      </w:r>
    </w:p>
    <w:p w14:paraId="0C2412A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414</w:t>
      </w:r>
    </w:p>
    <w:p w14:paraId="5EEC906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414</w:t>
      </w:r>
    </w:p>
    <w:p w14:paraId="346D4D7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414</w:t>
      </w:r>
    </w:p>
    <w:p w14:paraId="6041739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415</w:t>
      </w:r>
    </w:p>
    <w:p w14:paraId="49FD66B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415</w:t>
      </w:r>
    </w:p>
    <w:p w14:paraId="195B418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415</w:t>
      </w:r>
    </w:p>
    <w:p w14:paraId="5CEE460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3C00DD1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082ED32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0767A5E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417</w:t>
      </w:r>
    </w:p>
    <w:p w14:paraId="2E53AEB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417</w:t>
      </w:r>
    </w:p>
    <w:p w14:paraId="5B624D4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653AF8A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417</w:t>
      </w:r>
    </w:p>
    <w:p w14:paraId="2262EF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417</w:t>
      </w:r>
    </w:p>
    <w:p w14:paraId="489AF9D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417</w:t>
      </w:r>
    </w:p>
    <w:p w14:paraId="7C7077E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418</w:t>
      </w:r>
    </w:p>
    <w:p w14:paraId="01B523A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418</w:t>
      </w:r>
    </w:p>
    <w:p w14:paraId="1D266B6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419</w:t>
      </w:r>
    </w:p>
    <w:p w14:paraId="65F33A2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420</w:t>
      </w:r>
    </w:p>
    <w:p w14:paraId="3F0B55B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420</w:t>
      </w:r>
    </w:p>
    <w:p w14:paraId="30E536D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421</w:t>
      </w:r>
    </w:p>
    <w:p w14:paraId="647671C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421</w:t>
      </w:r>
    </w:p>
    <w:p w14:paraId="2EF7FA0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421</w:t>
      </w:r>
    </w:p>
    <w:p w14:paraId="7A3F6F0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421</w:t>
      </w:r>
    </w:p>
    <w:p w14:paraId="6E9337E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421</w:t>
      </w:r>
    </w:p>
    <w:p w14:paraId="20D3B8F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421</w:t>
      </w:r>
    </w:p>
    <w:p w14:paraId="756A8EF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422</w:t>
      </w:r>
    </w:p>
    <w:p w14:paraId="13FAF03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422</w:t>
      </w:r>
    </w:p>
    <w:p w14:paraId="1CDE7C9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422</w:t>
      </w:r>
    </w:p>
    <w:p w14:paraId="1E5DB9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423</w:t>
      </w:r>
    </w:p>
    <w:p w14:paraId="0CB22DC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423</w:t>
      </w:r>
    </w:p>
    <w:p w14:paraId="2A93417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424</w:t>
      </w:r>
    </w:p>
    <w:p w14:paraId="6E42B2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424</w:t>
      </w:r>
    </w:p>
    <w:p w14:paraId="0FD6A88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424</w:t>
      </w:r>
    </w:p>
    <w:p w14:paraId="390D18A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424</w:t>
      </w:r>
    </w:p>
    <w:p w14:paraId="467729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424</w:t>
      </w:r>
    </w:p>
    <w:p w14:paraId="6475E4F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424</w:t>
      </w:r>
    </w:p>
    <w:p w14:paraId="19DD055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424</w:t>
      </w:r>
    </w:p>
    <w:p w14:paraId="4F21890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424</w:t>
      </w:r>
    </w:p>
    <w:p w14:paraId="5492CFD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425</w:t>
      </w:r>
    </w:p>
    <w:p w14:paraId="1F3D814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425</w:t>
      </w:r>
    </w:p>
    <w:p w14:paraId="1595E793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425</w:t>
      </w:r>
    </w:p>
    <w:p w14:paraId="32E1B74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425</w:t>
      </w:r>
    </w:p>
    <w:p w14:paraId="18405C6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425</w:t>
      </w:r>
    </w:p>
    <w:p w14:paraId="7825DE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425</w:t>
      </w:r>
    </w:p>
    <w:p w14:paraId="5FC8F00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426</w:t>
      </w:r>
    </w:p>
    <w:p w14:paraId="3AAD6F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426</w:t>
      </w:r>
    </w:p>
    <w:p w14:paraId="2AAE649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426</w:t>
      </w:r>
    </w:p>
    <w:p w14:paraId="7F562F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427</w:t>
      </w:r>
    </w:p>
    <w:p w14:paraId="2857EE0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427</w:t>
      </w:r>
    </w:p>
    <w:p w14:paraId="5053300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427</w:t>
      </w:r>
    </w:p>
    <w:p w14:paraId="226639D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428</w:t>
      </w:r>
    </w:p>
    <w:p w14:paraId="46C5908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428</w:t>
      </w:r>
    </w:p>
    <w:p w14:paraId="2447217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428</w:t>
      </w:r>
    </w:p>
    <w:p w14:paraId="57DC1E4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428</w:t>
      </w:r>
    </w:p>
    <w:p w14:paraId="3281BB1F" w14:textId="77777777" w:rsidR="00BB6666" w:rsidRDefault="00BB6666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428</w:t>
      </w:r>
    </w:p>
    <w:p w14:paraId="35F45261" w14:textId="77777777" w:rsidR="00BB6666" w:rsidRDefault="00BB6666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429</w:t>
      </w:r>
    </w:p>
    <w:p w14:paraId="79091CF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429</w:t>
      </w:r>
    </w:p>
    <w:p w14:paraId="6DA925B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0D19C72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429</w:t>
      </w:r>
    </w:p>
    <w:p w14:paraId="30FA41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429</w:t>
      </w:r>
    </w:p>
    <w:p w14:paraId="0BA9917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429</w:t>
      </w:r>
    </w:p>
    <w:p w14:paraId="033DE9B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429</w:t>
      </w:r>
    </w:p>
    <w:p w14:paraId="793C758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430</w:t>
      </w:r>
    </w:p>
    <w:p w14:paraId="1F76EBD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431</w:t>
      </w:r>
    </w:p>
    <w:p w14:paraId="3043198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432</w:t>
      </w:r>
    </w:p>
    <w:p w14:paraId="1937629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432</w:t>
      </w:r>
    </w:p>
    <w:p w14:paraId="7CCE92D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432</w:t>
      </w:r>
    </w:p>
    <w:p w14:paraId="1BE5688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432</w:t>
      </w:r>
    </w:p>
    <w:p w14:paraId="4AE8C6A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432</w:t>
      </w:r>
    </w:p>
    <w:p w14:paraId="5F1A084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432</w:t>
      </w:r>
    </w:p>
    <w:p w14:paraId="04BC5F3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433</w:t>
      </w:r>
    </w:p>
    <w:p w14:paraId="499C94A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433</w:t>
      </w:r>
    </w:p>
    <w:p w14:paraId="16FF607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</w:t>
      </w:r>
    </w:p>
    <w:p w14:paraId="5E24D65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434</w:t>
      </w:r>
    </w:p>
    <w:p w14:paraId="463F1C3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434</w:t>
      </w:r>
    </w:p>
    <w:p w14:paraId="7E2A8A0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434</w:t>
      </w:r>
    </w:p>
    <w:p w14:paraId="40FE07C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434</w:t>
      </w:r>
    </w:p>
    <w:p w14:paraId="6C7D6A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434</w:t>
      </w:r>
    </w:p>
    <w:p w14:paraId="22670C9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435</w:t>
      </w:r>
    </w:p>
    <w:p w14:paraId="6659DDE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435</w:t>
      </w:r>
    </w:p>
    <w:p w14:paraId="20A3E9B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436</w:t>
      </w:r>
    </w:p>
    <w:p w14:paraId="4B4943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436</w:t>
      </w:r>
    </w:p>
    <w:p w14:paraId="54B45B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436</w:t>
      </w:r>
    </w:p>
    <w:p w14:paraId="263622F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436</w:t>
      </w:r>
    </w:p>
    <w:p w14:paraId="05E7BE6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436</w:t>
      </w:r>
    </w:p>
    <w:p w14:paraId="26809ED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436</w:t>
      </w:r>
    </w:p>
    <w:p w14:paraId="2F5A1F4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437</w:t>
      </w:r>
    </w:p>
    <w:p w14:paraId="2F6FC99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437</w:t>
      </w:r>
    </w:p>
    <w:p w14:paraId="6E950F3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437</w:t>
      </w:r>
    </w:p>
    <w:p w14:paraId="6776037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437</w:t>
      </w:r>
    </w:p>
    <w:p w14:paraId="356F5BD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437</w:t>
      </w:r>
    </w:p>
    <w:p w14:paraId="0C22699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437</w:t>
      </w:r>
    </w:p>
    <w:p w14:paraId="1F39D20C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438</w:t>
      </w:r>
    </w:p>
    <w:p w14:paraId="083BEA6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7D9D502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438</w:t>
      </w:r>
    </w:p>
    <w:p w14:paraId="1718F25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438</w:t>
      </w:r>
    </w:p>
    <w:p w14:paraId="3315A4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439</w:t>
      </w:r>
    </w:p>
    <w:p w14:paraId="606725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7026A8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1618215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439</w:t>
      </w:r>
    </w:p>
    <w:p w14:paraId="36C39B8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439</w:t>
      </w:r>
    </w:p>
    <w:p w14:paraId="0931BE1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440</w:t>
      </w:r>
    </w:p>
    <w:p w14:paraId="545564F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440</w:t>
      </w:r>
    </w:p>
    <w:p w14:paraId="6B0F734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4AC66E4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440</w:t>
      </w:r>
    </w:p>
    <w:p w14:paraId="398204B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440</w:t>
      </w:r>
    </w:p>
    <w:p w14:paraId="4BFAE52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441</w:t>
      </w:r>
    </w:p>
    <w:p w14:paraId="7335BD6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443</w:t>
      </w:r>
    </w:p>
    <w:p w14:paraId="6FAF965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444</w:t>
      </w:r>
    </w:p>
    <w:p w14:paraId="3E269E5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445</w:t>
      </w:r>
    </w:p>
    <w:p w14:paraId="6A94F4E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445</w:t>
      </w:r>
    </w:p>
    <w:p w14:paraId="6F84FDF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445</w:t>
      </w:r>
    </w:p>
    <w:p w14:paraId="5C0FCCB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445</w:t>
      </w:r>
    </w:p>
    <w:p w14:paraId="652D562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445</w:t>
      </w:r>
    </w:p>
    <w:p w14:paraId="17500A6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445</w:t>
      </w:r>
    </w:p>
    <w:p w14:paraId="74AC46F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445</w:t>
      </w:r>
    </w:p>
    <w:p w14:paraId="102B765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445</w:t>
      </w:r>
    </w:p>
    <w:p w14:paraId="6E68480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445</w:t>
      </w:r>
    </w:p>
    <w:p w14:paraId="319F9BD1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446</w:t>
      </w:r>
    </w:p>
    <w:p w14:paraId="53297D2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446</w:t>
      </w:r>
    </w:p>
    <w:p w14:paraId="79B37EB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446</w:t>
      </w:r>
    </w:p>
    <w:p w14:paraId="7611E14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446</w:t>
      </w:r>
    </w:p>
    <w:p w14:paraId="26FBC7F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448</w:t>
      </w:r>
    </w:p>
    <w:p w14:paraId="243430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448</w:t>
      </w:r>
    </w:p>
    <w:p w14:paraId="0134333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4A9E04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449</w:t>
      </w:r>
    </w:p>
    <w:p w14:paraId="2B1C809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449</w:t>
      </w:r>
    </w:p>
    <w:p w14:paraId="7F7E38F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450</w:t>
      </w:r>
    </w:p>
    <w:p w14:paraId="285C04D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450</w:t>
      </w:r>
    </w:p>
    <w:p w14:paraId="6D3387D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450</w:t>
      </w:r>
    </w:p>
    <w:p w14:paraId="6CEF697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450</w:t>
      </w:r>
    </w:p>
    <w:p w14:paraId="37AD1D8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450</w:t>
      </w:r>
    </w:p>
    <w:p w14:paraId="0753435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451</w:t>
      </w:r>
    </w:p>
    <w:p w14:paraId="204A9B3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451</w:t>
      </w:r>
    </w:p>
    <w:p w14:paraId="6931ABE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452</w:t>
      </w:r>
    </w:p>
    <w:p w14:paraId="319CA0B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452</w:t>
      </w:r>
    </w:p>
    <w:p w14:paraId="60CEB0F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746728A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453</w:t>
      </w:r>
    </w:p>
    <w:p w14:paraId="348F685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453</w:t>
      </w:r>
    </w:p>
    <w:p w14:paraId="7CA3553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455</w:t>
      </w:r>
    </w:p>
    <w:p w14:paraId="2109A10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455</w:t>
      </w:r>
    </w:p>
    <w:p w14:paraId="09739F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455</w:t>
      </w:r>
    </w:p>
    <w:p w14:paraId="33BF904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455</w:t>
      </w:r>
    </w:p>
    <w:p w14:paraId="570F7EE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455</w:t>
      </w:r>
    </w:p>
    <w:p w14:paraId="08849F8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456</w:t>
      </w:r>
    </w:p>
    <w:p w14:paraId="62E9446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458</w:t>
      </w:r>
    </w:p>
    <w:p w14:paraId="29F10F8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459</w:t>
      </w:r>
    </w:p>
    <w:p w14:paraId="1FECD90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459</w:t>
      </w:r>
    </w:p>
    <w:p w14:paraId="5C4DA89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460</w:t>
      </w:r>
    </w:p>
    <w:p w14:paraId="2A4AAA8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460</w:t>
      </w:r>
    </w:p>
    <w:p w14:paraId="0D7C39C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460</w:t>
      </w:r>
    </w:p>
    <w:p w14:paraId="71C09CF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460</w:t>
      </w:r>
    </w:p>
    <w:p w14:paraId="0552B99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460</w:t>
      </w:r>
    </w:p>
    <w:p w14:paraId="51A704D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460</w:t>
      </w:r>
    </w:p>
    <w:p w14:paraId="0F707E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460</w:t>
      </w:r>
    </w:p>
    <w:p w14:paraId="69AECD6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461</w:t>
      </w:r>
    </w:p>
    <w:p w14:paraId="720BA06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461</w:t>
      </w:r>
    </w:p>
    <w:p w14:paraId="4316103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40783A9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461</w:t>
      </w:r>
    </w:p>
    <w:p w14:paraId="5F6C5FF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461</w:t>
      </w:r>
    </w:p>
    <w:p w14:paraId="5BAA478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462</w:t>
      </w:r>
    </w:p>
    <w:p w14:paraId="2E877DE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1EF602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5EB88AB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462</w:t>
      </w:r>
    </w:p>
    <w:p w14:paraId="68AEE6A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462</w:t>
      </w:r>
    </w:p>
    <w:p w14:paraId="18D3496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463</w:t>
      </w:r>
    </w:p>
    <w:p w14:paraId="7CB462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464</w:t>
      </w:r>
    </w:p>
    <w:p w14:paraId="2F438B1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464</w:t>
      </w:r>
    </w:p>
    <w:p w14:paraId="4D3ADF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464</w:t>
      </w:r>
    </w:p>
    <w:p w14:paraId="66AD24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464</w:t>
      </w:r>
    </w:p>
    <w:p w14:paraId="1B6E307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465</w:t>
      </w:r>
    </w:p>
    <w:p w14:paraId="6D4586E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465</w:t>
      </w:r>
    </w:p>
    <w:p w14:paraId="1F54ADE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466</w:t>
      </w:r>
    </w:p>
    <w:p w14:paraId="0E9F242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467</w:t>
      </w:r>
    </w:p>
    <w:p w14:paraId="0A3A7B0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468</w:t>
      </w:r>
    </w:p>
    <w:p w14:paraId="008DADD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469</w:t>
      </w:r>
    </w:p>
    <w:p w14:paraId="565371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469</w:t>
      </w:r>
    </w:p>
    <w:p w14:paraId="5A450EA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470</w:t>
      </w:r>
    </w:p>
    <w:p w14:paraId="2650AF6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470</w:t>
      </w:r>
    </w:p>
    <w:p w14:paraId="0066EBB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470</w:t>
      </w:r>
    </w:p>
    <w:p w14:paraId="076DED1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471</w:t>
      </w:r>
    </w:p>
    <w:p w14:paraId="1F2DD09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472</w:t>
      </w:r>
    </w:p>
    <w:p w14:paraId="3BA735E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472</w:t>
      </w:r>
    </w:p>
    <w:p w14:paraId="18CB33A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472</w:t>
      </w:r>
    </w:p>
    <w:p w14:paraId="468931E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473</w:t>
      </w:r>
    </w:p>
    <w:p w14:paraId="184D745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473</w:t>
      </w:r>
    </w:p>
    <w:p w14:paraId="6E760C1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474</w:t>
      </w:r>
    </w:p>
    <w:p w14:paraId="41BBD02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474</w:t>
      </w:r>
    </w:p>
    <w:p w14:paraId="5D2D991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475</w:t>
      </w:r>
    </w:p>
    <w:p w14:paraId="3956421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5.25.5.2.5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475</w:t>
      </w:r>
    </w:p>
    <w:p w14:paraId="3D337F6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476</w:t>
      </w:r>
    </w:p>
    <w:p w14:paraId="7BAB214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476</w:t>
      </w:r>
    </w:p>
    <w:p w14:paraId="6F27931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476</w:t>
      </w:r>
    </w:p>
    <w:p w14:paraId="5C433A3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476</w:t>
      </w:r>
    </w:p>
    <w:p w14:paraId="1A1D2DD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6C7567F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476</w:t>
      </w:r>
    </w:p>
    <w:p w14:paraId="6F22C2D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477</w:t>
      </w:r>
    </w:p>
    <w:p w14:paraId="239A07B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477</w:t>
      </w:r>
    </w:p>
    <w:p w14:paraId="67273F0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477</w:t>
      </w:r>
    </w:p>
    <w:p w14:paraId="67A94B2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477</w:t>
      </w:r>
    </w:p>
    <w:p w14:paraId="64B4003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477</w:t>
      </w:r>
    </w:p>
    <w:p w14:paraId="68780B0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477</w:t>
      </w:r>
    </w:p>
    <w:p w14:paraId="604CD4D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MBSUserService API</w:t>
      </w:r>
      <w:r>
        <w:rPr>
          <w:noProof/>
        </w:rPr>
        <w:tab/>
        <w:t>477</w:t>
      </w:r>
    </w:p>
    <w:p w14:paraId="7E8E94F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3EF4FB6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478</w:t>
      </w:r>
    </w:p>
    <w:p w14:paraId="575C8EA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478</w:t>
      </w:r>
    </w:p>
    <w:p w14:paraId="14D8A0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MBS User Services</w:t>
      </w:r>
      <w:r>
        <w:rPr>
          <w:noProof/>
        </w:rPr>
        <w:tab/>
        <w:t>479</w:t>
      </w:r>
    </w:p>
    <w:p w14:paraId="55A0FB9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1BE14C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2D46EA0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148DDBD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2137051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480</w:t>
      </w:r>
    </w:p>
    <w:p w14:paraId="56CB429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480</w:t>
      </w:r>
    </w:p>
    <w:p w14:paraId="4EC6384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481</w:t>
      </w:r>
    </w:p>
    <w:p w14:paraId="256ACA9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481</w:t>
      </w:r>
    </w:p>
    <w:p w14:paraId="0CEA32C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481</w:t>
      </w:r>
    </w:p>
    <w:p w14:paraId="0FAA0FA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481</w:t>
      </w:r>
    </w:p>
    <w:p w14:paraId="0A271E9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481</w:t>
      </w:r>
    </w:p>
    <w:p w14:paraId="19CE0F3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482</w:t>
      </w:r>
    </w:p>
    <w:p w14:paraId="112A112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483</w:t>
      </w:r>
    </w:p>
    <w:p w14:paraId="15E03DF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484</w:t>
      </w:r>
    </w:p>
    <w:p w14:paraId="56B6D75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485</w:t>
      </w:r>
    </w:p>
    <w:p w14:paraId="3F6F386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485</w:t>
      </w:r>
    </w:p>
    <w:p w14:paraId="28D3E2E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485</w:t>
      </w:r>
    </w:p>
    <w:p w14:paraId="63B4415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485</w:t>
      </w:r>
    </w:p>
    <w:p w14:paraId="153C3BE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485</w:t>
      </w:r>
    </w:p>
    <w:p w14:paraId="42D3638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486</w:t>
      </w:r>
    </w:p>
    <w:p w14:paraId="429D7A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2E7DA92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486</w:t>
      </w:r>
    </w:p>
    <w:p w14:paraId="25CEEE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0EB37E7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486</w:t>
      </w:r>
    </w:p>
    <w:p w14:paraId="170735D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486</w:t>
      </w:r>
    </w:p>
    <w:p w14:paraId="0AA8F25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486</w:t>
      </w:r>
    </w:p>
    <w:p w14:paraId="0E66A64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486</w:t>
      </w:r>
    </w:p>
    <w:p w14:paraId="130629D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487</w:t>
      </w:r>
    </w:p>
    <w:p w14:paraId="6E7F14F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487</w:t>
      </w:r>
    </w:p>
    <w:p w14:paraId="1C53F9A3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MBSUserDataIngestSession API</w:t>
      </w:r>
      <w:r>
        <w:rPr>
          <w:noProof/>
        </w:rPr>
        <w:tab/>
        <w:t>487</w:t>
      </w:r>
    </w:p>
    <w:p w14:paraId="5C9C94C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7E04FA8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487</w:t>
      </w:r>
    </w:p>
    <w:p w14:paraId="200BCB2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487</w:t>
      </w:r>
    </w:p>
    <w:p w14:paraId="7F7DADB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MBS User Data Ingest Sessions</w:t>
      </w:r>
      <w:r>
        <w:rPr>
          <w:noProof/>
        </w:rPr>
        <w:tab/>
        <w:t>489</w:t>
      </w:r>
    </w:p>
    <w:p w14:paraId="137D82A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5109CCE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0005C4E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785ED03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6866BE1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490</w:t>
      </w:r>
    </w:p>
    <w:p w14:paraId="4896BC7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491</w:t>
      </w:r>
    </w:p>
    <w:p w14:paraId="59C9DC3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491</w:t>
      </w:r>
    </w:p>
    <w:p w14:paraId="30128E9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491</w:t>
      </w:r>
    </w:p>
    <w:p w14:paraId="52F4F17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491</w:t>
      </w:r>
    </w:p>
    <w:p w14:paraId="19DFA44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491</w:t>
      </w:r>
    </w:p>
    <w:p w14:paraId="33AD963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lastRenderedPageBreak/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491</w:t>
      </w:r>
    </w:p>
    <w:p w14:paraId="2568FA8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492</w:t>
      </w:r>
    </w:p>
    <w:p w14:paraId="475FBD2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493</w:t>
      </w:r>
    </w:p>
    <w:p w14:paraId="3EE825C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495</w:t>
      </w:r>
    </w:p>
    <w:p w14:paraId="6AFF493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495</w:t>
      </w:r>
    </w:p>
    <w:p w14:paraId="5EA8CD1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496</w:t>
      </w:r>
    </w:p>
    <w:p w14:paraId="0CD022C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27D1F93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3D52882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223EEDF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633C828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497</w:t>
      </w:r>
    </w:p>
    <w:p w14:paraId="23689F2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498</w:t>
      </w:r>
    </w:p>
    <w:p w14:paraId="7FAD9B4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498</w:t>
      </w:r>
    </w:p>
    <w:p w14:paraId="422A573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498</w:t>
      </w:r>
    </w:p>
    <w:p w14:paraId="6D60DF2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498</w:t>
      </w:r>
    </w:p>
    <w:p w14:paraId="385EA76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498</w:t>
      </w:r>
    </w:p>
    <w:p w14:paraId="2248DD2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498</w:t>
      </w:r>
    </w:p>
    <w:p w14:paraId="605A017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499</w:t>
      </w:r>
    </w:p>
    <w:p w14:paraId="77F7A85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500</w:t>
      </w:r>
    </w:p>
    <w:p w14:paraId="7303126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501</w:t>
      </w:r>
    </w:p>
    <w:p w14:paraId="57E728E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502</w:t>
      </w:r>
    </w:p>
    <w:p w14:paraId="5A1A0EF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502</w:t>
      </w:r>
    </w:p>
    <w:p w14:paraId="34BE32F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502</w:t>
      </w:r>
    </w:p>
    <w:p w14:paraId="7FB6F26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287DE86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503</w:t>
      </w:r>
    </w:p>
    <w:p w14:paraId="01499DD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503</w:t>
      </w:r>
    </w:p>
    <w:p w14:paraId="00394CE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503</w:t>
      </w:r>
    </w:p>
    <w:p w14:paraId="3148D15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503</w:t>
      </w:r>
    </w:p>
    <w:p w14:paraId="51934F7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503</w:t>
      </w:r>
    </w:p>
    <w:p w14:paraId="1B5BF19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504</w:t>
      </w:r>
    </w:p>
    <w:p w14:paraId="3150805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504</w:t>
      </w:r>
    </w:p>
    <w:p w14:paraId="7857F91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61FCF59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505</w:t>
      </w:r>
    </w:p>
    <w:p w14:paraId="4066D89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44908CF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505</w:t>
      </w:r>
    </w:p>
    <w:p w14:paraId="787CFE0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6E2B318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505</w:t>
      </w:r>
    </w:p>
    <w:p w14:paraId="0A171A9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505</w:t>
      </w:r>
    </w:p>
    <w:p w14:paraId="336344D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506</w:t>
      </w:r>
    </w:p>
    <w:p w14:paraId="02555C0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1FB8438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506</w:t>
      </w:r>
    </w:p>
    <w:p w14:paraId="7B0424E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506</w:t>
      </w:r>
    </w:p>
    <w:p w14:paraId="6907C678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MSEventExposure API</w:t>
      </w:r>
      <w:r>
        <w:rPr>
          <w:noProof/>
        </w:rPr>
        <w:tab/>
        <w:t>507</w:t>
      </w:r>
    </w:p>
    <w:p w14:paraId="6A55D7D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507</w:t>
      </w:r>
    </w:p>
    <w:p w14:paraId="7A4527D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508</w:t>
      </w:r>
    </w:p>
    <w:p w14:paraId="4A1574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508</w:t>
      </w:r>
    </w:p>
    <w:p w14:paraId="341AFBF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508</w:t>
      </w:r>
    </w:p>
    <w:p w14:paraId="0A4239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29A6E73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0300C84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501108F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3891C12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510</w:t>
      </w:r>
    </w:p>
    <w:p w14:paraId="4AABC2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510</w:t>
      </w:r>
    </w:p>
    <w:p w14:paraId="3A4B874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510</w:t>
      </w:r>
    </w:p>
    <w:p w14:paraId="7E90A7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510</w:t>
      </w:r>
    </w:p>
    <w:p w14:paraId="0E86E46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511</w:t>
      </w:r>
    </w:p>
    <w:p w14:paraId="67F3F00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511</w:t>
      </w:r>
    </w:p>
    <w:p w14:paraId="144CC68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511</w:t>
      </w:r>
    </w:p>
    <w:p w14:paraId="60696F3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512</w:t>
      </w:r>
    </w:p>
    <w:p w14:paraId="47DCEEC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513</w:t>
      </w:r>
    </w:p>
    <w:p w14:paraId="01C0C83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514</w:t>
      </w:r>
    </w:p>
    <w:p w14:paraId="5BCDDF3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514</w:t>
      </w:r>
    </w:p>
    <w:p w14:paraId="03F916C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514</w:t>
      </w:r>
    </w:p>
    <w:p w14:paraId="05EB99F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3A7DC7F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514</w:t>
      </w:r>
    </w:p>
    <w:p w14:paraId="066CE33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514</w:t>
      </w:r>
    </w:p>
    <w:p w14:paraId="1A5472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514</w:t>
      </w:r>
    </w:p>
    <w:p w14:paraId="34B82AC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514</w:t>
      </w:r>
    </w:p>
    <w:p w14:paraId="184CFAB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514</w:t>
      </w:r>
    </w:p>
    <w:p w14:paraId="5C3A243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515</w:t>
      </w:r>
    </w:p>
    <w:p w14:paraId="3D8BB8C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515</w:t>
      </w:r>
    </w:p>
    <w:p w14:paraId="343D8F7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515</w:t>
      </w:r>
    </w:p>
    <w:p w14:paraId="38B6109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516</w:t>
      </w:r>
    </w:p>
    <w:p w14:paraId="3BA73F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1A3A33B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516</w:t>
      </w:r>
    </w:p>
    <w:p w14:paraId="45DF910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2CCBC2A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516</w:t>
      </w:r>
    </w:p>
    <w:p w14:paraId="1FF7B6A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516</w:t>
      </w:r>
    </w:p>
    <w:p w14:paraId="7D279FD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516</w:t>
      </w:r>
    </w:p>
    <w:p w14:paraId="742B5C7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516</w:t>
      </w:r>
    </w:p>
    <w:p w14:paraId="3E86E99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517</w:t>
      </w:r>
    </w:p>
    <w:p w14:paraId="58BD28A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517</w:t>
      </w:r>
    </w:p>
    <w:p w14:paraId="6BCCF80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517</w:t>
      </w:r>
    </w:p>
    <w:p w14:paraId="3154770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517</w:t>
      </w:r>
    </w:p>
    <w:p w14:paraId="1066B72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517</w:t>
      </w:r>
    </w:p>
    <w:p w14:paraId="4F8C75A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517</w:t>
      </w:r>
    </w:p>
    <w:p w14:paraId="5A8A93D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518</w:t>
      </w:r>
    </w:p>
    <w:p w14:paraId="115732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594C0C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55873B6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3FFE8FC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23DF537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520</w:t>
      </w:r>
    </w:p>
    <w:p w14:paraId="499295B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520</w:t>
      </w:r>
    </w:p>
    <w:p w14:paraId="1787376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520</w:t>
      </w:r>
    </w:p>
    <w:p w14:paraId="3964FF5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72A3E0A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520</w:t>
      </w:r>
    </w:p>
    <w:p w14:paraId="13ED534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521</w:t>
      </w:r>
    </w:p>
    <w:p w14:paraId="12A0E66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521</w:t>
      </w:r>
    </w:p>
    <w:p w14:paraId="41B47AF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522</w:t>
      </w:r>
    </w:p>
    <w:p w14:paraId="43DE961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523</w:t>
      </w:r>
    </w:p>
    <w:p w14:paraId="4D3014C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524</w:t>
      </w:r>
    </w:p>
    <w:p w14:paraId="489A8AE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524</w:t>
      </w:r>
    </w:p>
    <w:p w14:paraId="6BD0CED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524</w:t>
      </w:r>
    </w:p>
    <w:p w14:paraId="449BC3A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524</w:t>
      </w:r>
    </w:p>
    <w:p w14:paraId="26AEBF4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524</w:t>
      </w:r>
    </w:p>
    <w:p w14:paraId="18EC00A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524</w:t>
      </w:r>
    </w:p>
    <w:p w14:paraId="30E29B1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524</w:t>
      </w:r>
    </w:p>
    <w:p w14:paraId="00642AE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525</w:t>
      </w:r>
    </w:p>
    <w:p w14:paraId="1DCDC0B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525</w:t>
      </w:r>
    </w:p>
    <w:p w14:paraId="7966470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525</w:t>
      </w:r>
    </w:p>
    <w:p w14:paraId="63BFC20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526</w:t>
      </w:r>
    </w:p>
    <w:p w14:paraId="4E82F1A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107CE0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527</w:t>
      </w:r>
    </w:p>
    <w:p w14:paraId="21BA39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527</w:t>
      </w:r>
    </w:p>
    <w:p w14:paraId="0039A1D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3E02015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529</w:t>
      </w:r>
    </w:p>
    <w:p w14:paraId="6DF9E00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529</w:t>
      </w:r>
    </w:p>
    <w:p w14:paraId="2613BBE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529</w:t>
      </w:r>
    </w:p>
    <w:p w14:paraId="5E1CDE5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148AA3B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529</w:t>
      </w:r>
    </w:p>
    <w:p w14:paraId="25B89EB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530</w:t>
      </w:r>
    </w:p>
    <w:p w14:paraId="36ACD1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530</w:t>
      </w:r>
    </w:p>
    <w:p w14:paraId="1EDAF20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530</w:t>
      </w:r>
    </w:p>
    <w:p w14:paraId="5082AD4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530</w:t>
      </w:r>
    </w:p>
    <w:p w14:paraId="403EA7B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530</w:t>
      </w:r>
    </w:p>
    <w:p w14:paraId="3EB48A9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530</w:t>
      </w:r>
    </w:p>
    <w:p w14:paraId="2F35B9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530</w:t>
      </w:r>
    </w:p>
    <w:p w14:paraId="3B247828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530</w:t>
      </w:r>
    </w:p>
    <w:p w14:paraId="01227C3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531</w:t>
      </w:r>
    </w:p>
    <w:p w14:paraId="2303E9C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531</w:t>
      </w:r>
    </w:p>
    <w:p w14:paraId="682B453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532</w:t>
      </w:r>
    </w:p>
    <w:p w14:paraId="5F0A30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25066DA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532</w:t>
      </w:r>
    </w:p>
    <w:p w14:paraId="02AA1A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52C5AC1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532</w:t>
      </w:r>
    </w:p>
    <w:p w14:paraId="04686B1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34E135A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533</w:t>
      </w:r>
    </w:p>
    <w:p w14:paraId="3ED55CB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534</w:t>
      </w:r>
    </w:p>
    <w:p w14:paraId="1A5349D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534</w:t>
      </w:r>
    </w:p>
    <w:p w14:paraId="0843FFF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33BF782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534</w:t>
      </w:r>
    </w:p>
    <w:p w14:paraId="5372413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534</w:t>
      </w:r>
    </w:p>
    <w:p w14:paraId="613BF5C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534</w:t>
      </w:r>
    </w:p>
    <w:p w14:paraId="544FB7B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534</w:t>
      </w:r>
    </w:p>
    <w:p w14:paraId="1148CA9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535</w:t>
      </w:r>
    </w:p>
    <w:p w14:paraId="308FEEA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536</w:t>
      </w:r>
    </w:p>
    <w:p w14:paraId="1CC3253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537</w:t>
      </w:r>
    </w:p>
    <w:p w14:paraId="0577200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461346E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537</w:t>
      </w:r>
    </w:p>
    <w:p w14:paraId="6C9356B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537</w:t>
      </w:r>
    </w:p>
    <w:p w14:paraId="6B72AC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537</w:t>
      </w:r>
    </w:p>
    <w:p w14:paraId="293E8A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537</w:t>
      </w:r>
    </w:p>
    <w:p w14:paraId="5F67154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537</w:t>
      </w:r>
    </w:p>
    <w:p w14:paraId="10A7366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79DFEF4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538</w:t>
      </w:r>
    </w:p>
    <w:p w14:paraId="1EEC58E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538</w:t>
      </w:r>
    </w:p>
    <w:p w14:paraId="6C1B808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539</w:t>
      </w:r>
    </w:p>
    <w:p w14:paraId="761F1A2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223C2DD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540</w:t>
      </w:r>
    </w:p>
    <w:p w14:paraId="79B7E79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541</w:t>
      </w:r>
    </w:p>
    <w:p w14:paraId="1F3DC0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541</w:t>
      </w:r>
    </w:p>
    <w:p w14:paraId="1F0A791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541</w:t>
      </w:r>
    </w:p>
    <w:p w14:paraId="6FD473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541</w:t>
      </w:r>
    </w:p>
    <w:p w14:paraId="445EB60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541</w:t>
      </w:r>
    </w:p>
    <w:p w14:paraId="007B33D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541</w:t>
      </w:r>
    </w:p>
    <w:p w14:paraId="1180A98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541</w:t>
      </w:r>
    </w:p>
    <w:p w14:paraId="0FF3910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542</w:t>
      </w:r>
    </w:p>
    <w:p w14:paraId="0E0EC23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542</w:t>
      </w:r>
    </w:p>
    <w:p w14:paraId="673DC1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542</w:t>
      </w:r>
    </w:p>
    <w:p w14:paraId="472CF50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542</w:t>
      </w:r>
    </w:p>
    <w:p w14:paraId="22C11E75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542</w:t>
      </w:r>
    </w:p>
    <w:p w14:paraId="65BA2D3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542</w:t>
      </w:r>
    </w:p>
    <w:p w14:paraId="3265987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542</w:t>
      </w:r>
    </w:p>
    <w:p w14:paraId="7E96958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542</w:t>
      </w:r>
    </w:p>
    <w:p w14:paraId="71F3FBE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543</w:t>
      </w:r>
    </w:p>
    <w:p w14:paraId="38143B1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7B2CB22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7CBB949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433FC8E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544</w:t>
      </w:r>
    </w:p>
    <w:p w14:paraId="010B4FB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29FDD46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545</w:t>
      </w:r>
    </w:p>
    <w:p w14:paraId="09C9703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545</w:t>
      </w:r>
    </w:p>
    <w:p w14:paraId="0FE2F7A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545</w:t>
      </w:r>
    </w:p>
    <w:p w14:paraId="1143F2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545</w:t>
      </w:r>
    </w:p>
    <w:p w14:paraId="76B695F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55A33C2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7248185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546</w:t>
      </w:r>
    </w:p>
    <w:p w14:paraId="52DB59F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546</w:t>
      </w:r>
    </w:p>
    <w:p w14:paraId="44180D5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547</w:t>
      </w:r>
    </w:p>
    <w:p w14:paraId="69C5631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548</w:t>
      </w:r>
    </w:p>
    <w:p w14:paraId="5476DC3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549</w:t>
      </w:r>
    </w:p>
    <w:p w14:paraId="6EEC188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549</w:t>
      </w:r>
    </w:p>
    <w:p w14:paraId="7275E35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</w:t>
      </w:r>
      <w:r w:rsidRPr="00150A69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549</w:t>
      </w:r>
    </w:p>
    <w:p w14:paraId="2FA0250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2DBA3B7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550</w:t>
      </w:r>
    </w:p>
    <w:p w14:paraId="5C88129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550</w:t>
      </w:r>
    </w:p>
    <w:p w14:paraId="6B3E9D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550</w:t>
      </w:r>
    </w:p>
    <w:p w14:paraId="5C4029B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550</w:t>
      </w:r>
    </w:p>
    <w:p w14:paraId="248DF2E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550</w:t>
      </w:r>
    </w:p>
    <w:p w14:paraId="74AD61E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551</w:t>
      </w:r>
    </w:p>
    <w:p w14:paraId="3A9306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551</w:t>
      </w:r>
    </w:p>
    <w:p w14:paraId="357FC07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551</w:t>
      </w:r>
    </w:p>
    <w:p w14:paraId="0106B98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551</w:t>
      </w:r>
    </w:p>
    <w:p w14:paraId="7A07F09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1DA4CEE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552</w:t>
      </w:r>
    </w:p>
    <w:p w14:paraId="56A3673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554</w:t>
      </w:r>
    </w:p>
    <w:p w14:paraId="55BA776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554</w:t>
      </w:r>
    </w:p>
    <w:p w14:paraId="6D83718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554</w:t>
      </w:r>
    </w:p>
    <w:p w14:paraId="66A709F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3136B60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554</w:t>
      </w:r>
    </w:p>
    <w:p w14:paraId="1AF20E3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555</w:t>
      </w:r>
    </w:p>
    <w:p w14:paraId="5317845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555</w:t>
      </w:r>
    </w:p>
    <w:p w14:paraId="483C877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555</w:t>
      </w:r>
    </w:p>
    <w:p w14:paraId="5526EC1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555</w:t>
      </w:r>
    </w:p>
    <w:p w14:paraId="513B860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555</w:t>
      </w:r>
    </w:p>
    <w:p w14:paraId="7392387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555</w:t>
      </w:r>
    </w:p>
    <w:p w14:paraId="4B8D6A0D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555</w:t>
      </w:r>
    </w:p>
    <w:p w14:paraId="0B2A446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6F8DCD9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556</w:t>
      </w:r>
    </w:p>
    <w:p w14:paraId="2E144AC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556</w:t>
      </w:r>
    </w:p>
    <w:p w14:paraId="5B86A8E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557</w:t>
      </w:r>
    </w:p>
    <w:p w14:paraId="580AD7F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330B4EE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557</w:t>
      </w:r>
    </w:p>
    <w:p w14:paraId="53DFEF8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558</w:t>
      </w:r>
    </w:p>
    <w:p w14:paraId="50F4090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558</w:t>
      </w:r>
    </w:p>
    <w:p w14:paraId="3D0BDB6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558</w:t>
      </w:r>
    </w:p>
    <w:p w14:paraId="0AEC507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559</w:t>
      </w:r>
    </w:p>
    <w:p w14:paraId="26D897F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559</w:t>
      </w:r>
    </w:p>
    <w:p w14:paraId="5E4B90D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559</w:t>
      </w:r>
    </w:p>
    <w:p w14:paraId="13FF557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560</w:t>
      </w:r>
    </w:p>
    <w:p w14:paraId="457F01F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560</w:t>
      </w:r>
    </w:p>
    <w:p w14:paraId="347B0FA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560</w:t>
      </w:r>
    </w:p>
    <w:p w14:paraId="7013AED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561</w:t>
      </w:r>
    </w:p>
    <w:p w14:paraId="3E26502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562</w:t>
      </w:r>
    </w:p>
    <w:p w14:paraId="5EDDEC4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563</w:t>
      </w:r>
    </w:p>
    <w:p w14:paraId="02BDCF7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564</w:t>
      </w:r>
    </w:p>
    <w:p w14:paraId="46CCA4C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564</w:t>
      </w:r>
    </w:p>
    <w:p w14:paraId="33DA480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564</w:t>
      </w:r>
    </w:p>
    <w:p w14:paraId="5809137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566</w:t>
      </w:r>
    </w:p>
    <w:p w14:paraId="6F3BE86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566</w:t>
      </w:r>
    </w:p>
    <w:p w14:paraId="684EED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568</w:t>
      </w:r>
    </w:p>
    <w:p w14:paraId="370CDC7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037203F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569</w:t>
      </w:r>
    </w:p>
    <w:p w14:paraId="480DF81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571</w:t>
      </w:r>
    </w:p>
    <w:p w14:paraId="5AF24A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572</w:t>
      </w:r>
    </w:p>
    <w:p w14:paraId="1C2269F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572</w:t>
      </w:r>
    </w:p>
    <w:p w14:paraId="6F48472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573</w:t>
      </w:r>
    </w:p>
    <w:p w14:paraId="42DD96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573</w:t>
      </w:r>
    </w:p>
    <w:p w14:paraId="49DED5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5.32.5.2.8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574</w:t>
      </w:r>
    </w:p>
    <w:p w14:paraId="04B2E1D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574</w:t>
      </w:r>
    </w:p>
    <w:p w14:paraId="5D8F566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574</w:t>
      </w:r>
    </w:p>
    <w:p w14:paraId="5EF301C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575</w:t>
      </w:r>
    </w:p>
    <w:p w14:paraId="2B978D3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575</w:t>
      </w:r>
    </w:p>
    <w:p w14:paraId="7010C4E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576</w:t>
      </w:r>
    </w:p>
    <w:p w14:paraId="4E5FAB6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576</w:t>
      </w:r>
    </w:p>
    <w:p w14:paraId="473FC9F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577</w:t>
      </w:r>
    </w:p>
    <w:p w14:paraId="7533D5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578</w:t>
      </w:r>
    </w:p>
    <w:p w14:paraId="607F841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578</w:t>
      </w:r>
    </w:p>
    <w:p w14:paraId="16FC5D6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6A96E39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39A729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579</w:t>
      </w:r>
    </w:p>
    <w:p w14:paraId="5D02F04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579</w:t>
      </w:r>
    </w:p>
    <w:p w14:paraId="54C9C3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579</w:t>
      </w:r>
    </w:p>
    <w:p w14:paraId="5B6DD13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579</w:t>
      </w:r>
    </w:p>
    <w:p w14:paraId="1EFFB8F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579</w:t>
      </w:r>
    </w:p>
    <w:p w14:paraId="5368C0D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579</w:t>
      </w:r>
    </w:p>
    <w:p w14:paraId="74BAC66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579</w:t>
      </w:r>
    </w:p>
    <w:p w14:paraId="3C5A5681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150A69">
        <w:rPr>
          <w:noProof/>
          <w:lang w:val="en-US"/>
        </w:rPr>
        <w:t xml:space="preserve"> API</w:t>
      </w:r>
      <w:r>
        <w:rPr>
          <w:noProof/>
        </w:rPr>
        <w:tab/>
        <w:t>580</w:t>
      </w:r>
    </w:p>
    <w:p w14:paraId="70B55AB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580</w:t>
      </w:r>
    </w:p>
    <w:p w14:paraId="7866261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580</w:t>
      </w:r>
    </w:p>
    <w:p w14:paraId="01D0849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580</w:t>
      </w:r>
    </w:p>
    <w:p w14:paraId="377B8A4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581</w:t>
      </w:r>
    </w:p>
    <w:p w14:paraId="197444C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1C7E2F6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2FED37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581</w:t>
      </w:r>
    </w:p>
    <w:p w14:paraId="3A89E03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581</w:t>
      </w:r>
    </w:p>
    <w:p w14:paraId="566C839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582</w:t>
      </w:r>
    </w:p>
    <w:p w14:paraId="1C01F6C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1263FFF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583</w:t>
      </w:r>
    </w:p>
    <w:p w14:paraId="216057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583</w:t>
      </w:r>
    </w:p>
    <w:p w14:paraId="08055FF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583</w:t>
      </w:r>
    </w:p>
    <w:p w14:paraId="513E2E0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584</w:t>
      </w:r>
    </w:p>
    <w:p w14:paraId="597903C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584</w:t>
      </w:r>
    </w:p>
    <w:p w14:paraId="1292FAC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585</w:t>
      </w:r>
    </w:p>
    <w:p w14:paraId="2BAC80F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586</w:t>
      </w:r>
    </w:p>
    <w:p w14:paraId="13DB315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587</w:t>
      </w:r>
    </w:p>
    <w:p w14:paraId="5B0061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588</w:t>
      </w:r>
    </w:p>
    <w:p w14:paraId="38B95E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588</w:t>
      </w:r>
    </w:p>
    <w:p w14:paraId="3A6FC2F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588</w:t>
      </w:r>
    </w:p>
    <w:p w14:paraId="6C97695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588</w:t>
      </w:r>
    </w:p>
    <w:p w14:paraId="07B08F1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1B6D20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</w:t>
      </w:r>
      <w:r w:rsidRPr="00150A69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589</w:t>
      </w:r>
    </w:p>
    <w:p w14:paraId="448B21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589</w:t>
      </w:r>
    </w:p>
    <w:p w14:paraId="288C57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589</w:t>
      </w:r>
    </w:p>
    <w:p w14:paraId="2AFB803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589</w:t>
      </w:r>
    </w:p>
    <w:p w14:paraId="0D71F17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590</w:t>
      </w:r>
    </w:p>
    <w:p w14:paraId="6749C41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590</w:t>
      </w:r>
    </w:p>
    <w:p w14:paraId="13F3857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590</w:t>
      </w:r>
    </w:p>
    <w:p w14:paraId="0054C09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590</w:t>
      </w:r>
    </w:p>
    <w:p w14:paraId="4E6C17F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23E0862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591</w:t>
      </w:r>
    </w:p>
    <w:p w14:paraId="7786333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591</w:t>
      </w:r>
    </w:p>
    <w:p w14:paraId="7268C58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591</w:t>
      </w:r>
    </w:p>
    <w:p w14:paraId="386E135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591</w:t>
      </w:r>
    </w:p>
    <w:p w14:paraId="71E81DC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</w:t>
      </w:r>
    </w:p>
    <w:p w14:paraId="70CC730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591</w:t>
      </w:r>
    </w:p>
    <w:p w14:paraId="6E66A67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591</w:t>
      </w:r>
    </w:p>
    <w:p w14:paraId="730C2C77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150A69">
        <w:rPr>
          <w:noProof/>
          <w:lang w:val="en-US"/>
        </w:rPr>
        <w:t xml:space="preserve"> API</w:t>
      </w:r>
      <w:r>
        <w:rPr>
          <w:noProof/>
        </w:rPr>
        <w:tab/>
        <w:t>591</w:t>
      </w:r>
    </w:p>
    <w:p w14:paraId="3512D55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591</w:t>
      </w:r>
    </w:p>
    <w:p w14:paraId="2E8EDA5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592</w:t>
      </w:r>
    </w:p>
    <w:p w14:paraId="395B523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lastRenderedPageBreak/>
        <w:t>5.34.2.1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592</w:t>
      </w:r>
    </w:p>
    <w:p w14:paraId="7F6DBF3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593</w:t>
      </w:r>
    </w:p>
    <w:p w14:paraId="304D02B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593</w:t>
      </w:r>
    </w:p>
    <w:p w14:paraId="156DCB4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593</w:t>
      </w:r>
    </w:p>
    <w:p w14:paraId="301BF70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593</w:t>
      </w:r>
    </w:p>
    <w:p w14:paraId="3BE07CA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593</w:t>
      </w:r>
    </w:p>
    <w:p w14:paraId="2E1B7DA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594</w:t>
      </w:r>
    </w:p>
    <w:p w14:paraId="6FAFEE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595</w:t>
      </w:r>
    </w:p>
    <w:p w14:paraId="4B596F2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595</w:t>
      </w:r>
    </w:p>
    <w:p w14:paraId="410A43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595</w:t>
      </w:r>
    </w:p>
    <w:p w14:paraId="41BB045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595</w:t>
      </w:r>
    </w:p>
    <w:p w14:paraId="3EA172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596</w:t>
      </w:r>
    </w:p>
    <w:p w14:paraId="52C24C8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596</w:t>
      </w:r>
    </w:p>
    <w:p w14:paraId="02FEC8D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597</w:t>
      </w:r>
    </w:p>
    <w:p w14:paraId="036C766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598</w:t>
      </w:r>
    </w:p>
    <w:p w14:paraId="7306A55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599</w:t>
      </w:r>
    </w:p>
    <w:p w14:paraId="610197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600</w:t>
      </w:r>
    </w:p>
    <w:p w14:paraId="152CF7A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79254B6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600</w:t>
      </w:r>
    </w:p>
    <w:p w14:paraId="26CAC62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600</w:t>
      </w:r>
    </w:p>
    <w:p w14:paraId="4C2072E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13E4CC4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</w:t>
      </w:r>
      <w:r w:rsidRPr="00150A69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601</w:t>
      </w:r>
    </w:p>
    <w:p w14:paraId="4B7CA64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0803519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601</w:t>
      </w:r>
    </w:p>
    <w:p w14:paraId="025D4A3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601</w:t>
      </w:r>
    </w:p>
    <w:p w14:paraId="4FF4392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601</w:t>
      </w:r>
    </w:p>
    <w:p w14:paraId="67426B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7A215ED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601</w:t>
      </w:r>
    </w:p>
    <w:p w14:paraId="6D412BA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602</w:t>
      </w:r>
    </w:p>
    <w:p w14:paraId="7835CBE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602</w:t>
      </w:r>
    </w:p>
    <w:p w14:paraId="42DBB2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015366E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602</w:t>
      </w:r>
    </w:p>
    <w:p w14:paraId="779E565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602</w:t>
      </w:r>
    </w:p>
    <w:p w14:paraId="106460C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602</w:t>
      </w:r>
    </w:p>
    <w:p w14:paraId="75E2088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7B6D6F5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603</w:t>
      </w:r>
    </w:p>
    <w:p w14:paraId="3055503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603</w:t>
      </w:r>
    </w:p>
    <w:p w14:paraId="53F358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603</w:t>
      </w:r>
    </w:p>
    <w:p w14:paraId="399DA0A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603</w:t>
      </w:r>
    </w:p>
    <w:p w14:paraId="6F288B7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603</w:t>
      </w:r>
    </w:p>
    <w:p w14:paraId="017B56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603</w:t>
      </w:r>
    </w:p>
    <w:p w14:paraId="73C1D3B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604</w:t>
      </w:r>
    </w:p>
    <w:p w14:paraId="6DE4716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604</w:t>
      </w:r>
    </w:p>
    <w:p w14:paraId="6FDFFBF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7ED355A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605</w:t>
      </w:r>
    </w:p>
    <w:p w14:paraId="0C89D6C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1F01C53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605</w:t>
      </w:r>
    </w:p>
    <w:p w14:paraId="21F8CEC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605</w:t>
      </w:r>
    </w:p>
    <w:p w14:paraId="6120F69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605</w:t>
      </w:r>
    </w:p>
    <w:p w14:paraId="48A1D4D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036EA32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606</w:t>
      </w:r>
    </w:p>
    <w:p w14:paraId="4675FCB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606</w:t>
      </w:r>
    </w:p>
    <w:p w14:paraId="376CC16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606</w:t>
      </w:r>
    </w:p>
    <w:p w14:paraId="6243C2B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606</w:t>
      </w:r>
    </w:p>
    <w:p w14:paraId="5C90BDF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606</w:t>
      </w:r>
    </w:p>
    <w:p w14:paraId="37D4996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606</w:t>
      </w:r>
    </w:p>
    <w:p w14:paraId="720CE03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606</w:t>
      </w:r>
    </w:p>
    <w:p w14:paraId="7303D20F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606</w:t>
      </w:r>
    </w:p>
    <w:p w14:paraId="749E8F5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606</w:t>
      </w:r>
    </w:p>
    <w:p w14:paraId="01EE139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607</w:t>
      </w:r>
    </w:p>
    <w:p w14:paraId="25723BA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607</w:t>
      </w:r>
    </w:p>
    <w:p w14:paraId="2A667D0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608</w:t>
      </w:r>
    </w:p>
    <w:p w14:paraId="38D7A22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4375855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608</w:t>
      </w:r>
    </w:p>
    <w:p w14:paraId="0E8A4C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608</w:t>
      </w:r>
    </w:p>
    <w:p w14:paraId="6A92889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608</w:t>
      </w:r>
    </w:p>
    <w:p w14:paraId="128E2A7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608</w:t>
      </w:r>
    </w:p>
    <w:p w14:paraId="72FF365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609</w:t>
      </w:r>
    </w:p>
    <w:p w14:paraId="43D4D37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610</w:t>
      </w:r>
    </w:p>
    <w:p w14:paraId="56C2569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610</w:t>
      </w:r>
    </w:p>
    <w:p w14:paraId="7882076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610</w:t>
      </w:r>
    </w:p>
    <w:p w14:paraId="2F62B4A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610</w:t>
      </w:r>
    </w:p>
    <w:p w14:paraId="78B8B04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611</w:t>
      </w:r>
    </w:p>
    <w:p w14:paraId="605040B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611</w:t>
      </w:r>
    </w:p>
    <w:p w14:paraId="01CF253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611</w:t>
      </w:r>
    </w:p>
    <w:p w14:paraId="02D3711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612</w:t>
      </w:r>
    </w:p>
    <w:p w14:paraId="04A57AF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613</w:t>
      </w:r>
    </w:p>
    <w:p w14:paraId="5B6AFB6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614</w:t>
      </w:r>
    </w:p>
    <w:p w14:paraId="323BF1B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615</w:t>
      </w:r>
    </w:p>
    <w:p w14:paraId="40B565F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615</w:t>
      </w:r>
    </w:p>
    <w:p w14:paraId="0A15256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615</w:t>
      </w:r>
    </w:p>
    <w:p w14:paraId="68477E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616</w:t>
      </w:r>
    </w:p>
    <w:p w14:paraId="19C4890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616</w:t>
      </w:r>
    </w:p>
    <w:p w14:paraId="23C937C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616</w:t>
      </w:r>
    </w:p>
    <w:p w14:paraId="796D47D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617</w:t>
      </w:r>
    </w:p>
    <w:p w14:paraId="7069398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617</w:t>
      </w:r>
    </w:p>
    <w:p w14:paraId="0FD0BBC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55C14D2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618</w:t>
      </w:r>
    </w:p>
    <w:p w14:paraId="73BA05B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618</w:t>
      </w:r>
    </w:p>
    <w:p w14:paraId="427B40C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618</w:t>
      </w:r>
    </w:p>
    <w:p w14:paraId="0D71351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618</w:t>
      </w:r>
    </w:p>
    <w:p w14:paraId="4B0F680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619</w:t>
      </w:r>
    </w:p>
    <w:p w14:paraId="2917EF1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619</w:t>
      </w:r>
    </w:p>
    <w:p w14:paraId="163B8DC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619</w:t>
      </w:r>
    </w:p>
    <w:p w14:paraId="05BA2DD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527E175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620</w:t>
      </w:r>
    </w:p>
    <w:p w14:paraId="4A52CE0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620</w:t>
      </w:r>
    </w:p>
    <w:p w14:paraId="65B5F54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620</w:t>
      </w:r>
    </w:p>
    <w:p w14:paraId="109044E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620</w:t>
      </w:r>
    </w:p>
    <w:p w14:paraId="09AFC85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620</w:t>
      </w:r>
    </w:p>
    <w:p w14:paraId="37A50EC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620</w:t>
      </w:r>
    </w:p>
    <w:p w14:paraId="52343D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620</w:t>
      </w:r>
    </w:p>
    <w:p w14:paraId="391FE952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150A69">
        <w:rPr>
          <w:noProof/>
          <w:lang w:val="en-US"/>
        </w:rPr>
        <w:t xml:space="preserve"> API</w:t>
      </w:r>
      <w:r>
        <w:rPr>
          <w:noProof/>
        </w:rPr>
        <w:tab/>
        <w:t>620</w:t>
      </w:r>
    </w:p>
    <w:p w14:paraId="1846B36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620</w:t>
      </w:r>
    </w:p>
    <w:p w14:paraId="6B5E1EC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621</w:t>
      </w:r>
    </w:p>
    <w:p w14:paraId="14CEE13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621</w:t>
      </w:r>
    </w:p>
    <w:p w14:paraId="5FA3458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622</w:t>
      </w:r>
    </w:p>
    <w:p w14:paraId="15AE8B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622</w:t>
      </w:r>
    </w:p>
    <w:p w14:paraId="6428CB5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622</w:t>
      </w:r>
    </w:p>
    <w:p w14:paraId="0C0CA4A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622</w:t>
      </w:r>
    </w:p>
    <w:p w14:paraId="5C15D71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622</w:t>
      </w:r>
    </w:p>
    <w:p w14:paraId="4CEA46B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623</w:t>
      </w:r>
    </w:p>
    <w:p w14:paraId="52A7590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624</w:t>
      </w:r>
    </w:p>
    <w:p w14:paraId="79105CF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624</w:t>
      </w:r>
    </w:p>
    <w:p w14:paraId="03CBDC6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624</w:t>
      </w:r>
    </w:p>
    <w:p w14:paraId="3ED43A4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624</w:t>
      </w:r>
    </w:p>
    <w:p w14:paraId="6ECDB41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625</w:t>
      </w:r>
    </w:p>
    <w:p w14:paraId="648232C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625</w:t>
      </w:r>
    </w:p>
    <w:p w14:paraId="71E2586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626</w:t>
      </w:r>
    </w:p>
    <w:p w14:paraId="1366410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627</w:t>
      </w:r>
    </w:p>
    <w:p w14:paraId="54D9B30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628</w:t>
      </w:r>
    </w:p>
    <w:p w14:paraId="3EB6460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629</w:t>
      </w:r>
    </w:p>
    <w:p w14:paraId="71A9214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629</w:t>
      </w:r>
    </w:p>
    <w:p w14:paraId="006E9D7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629</w:t>
      </w:r>
    </w:p>
    <w:p w14:paraId="2E9C0E6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lastRenderedPageBreak/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629</w:t>
      </w:r>
    </w:p>
    <w:p w14:paraId="33E0C73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5147EA8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630</w:t>
      </w:r>
    </w:p>
    <w:p w14:paraId="4EFE09B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02C67AA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630</w:t>
      </w:r>
    </w:p>
    <w:p w14:paraId="135C51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630</w:t>
      </w:r>
    </w:p>
    <w:p w14:paraId="579F422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630</w:t>
      </w:r>
    </w:p>
    <w:p w14:paraId="13B9095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630</w:t>
      </w:r>
    </w:p>
    <w:p w14:paraId="3CA8132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16F413D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631</w:t>
      </w:r>
    </w:p>
    <w:p w14:paraId="2CA8FF6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150A69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631</w:t>
      </w:r>
    </w:p>
    <w:p w14:paraId="6A5C1C3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631</w:t>
      </w:r>
    </w:p>
    <w:p w14:paraId="6AB444F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631</w:t>
      </w:r>
    </w:p>
    <w:p w14:paraId="20C6E51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631</w:t>
      </w:r>
    </w:p>
    <w:p w14:paraId="09506F8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631</w:t>
      </w:r>
    </w:p>
    <w:p w14:paraId="6DD2D69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631</w:t>
      </w:r>
    </w:p>
    <w:p w14:paraId="4C7F7589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631</w:t>
      </w:r>
    </w:p>
    <w:p w14:paraId="50CCED66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632</w:t>
      </w:r>
    </w:p>
    <w:p w14:paraId="60BC39B8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632</w:t>
      </w:r>
    </w:p>
    <w:p w14:paraId="2FFF359D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632</w:t>
      </w:r>
    </w:p>
    <w:p w14:paraId="6CB8A5D8" w14:textId="3512E0CE" w:rsidR="00BB6666" w:rsidRDefault="00BB666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150A69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633</w:t>
      </w:r>
    </w:p>
    <w:p w14:paraId="02BF3932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633</w:t>
      </w:r>
    </w:p>
    <w:p w14:paraId="7D01F207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633</w:t>
      </w:r>
    </w:p>
    <w:p w14:paraId="4EAEDF98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644</w:t>
      </w:r>
    </w:p>
    <w:p w14:paraId="25C4AE1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646</w:t>
      </w:r>
    </w:p>
    <w:p w14:paraId="0557D3CC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663</w:t>
      </w:r>
    </w:p>
    <w:p w14:paraId="1564DD01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672</w:t>
      </w:r>
    </w:p>
    <w:p w14:paraId="597F2310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676</w:t>
      </w:r>
    </w:p>
    <w:p w14:paraId="7D710363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681</w:t>
      </w:r>
    </w:p>
    <w:p w14:paraId="739BE05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686</w:t>
      </w:r>
    </w:p>
    <w:p w14:paraId="3DFAD268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699</w:t>
      </w:r>
    </w:p>
    <w:p w14:paraId="5A66C768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704</w:t>
      </w:r>
    </w:p>
    <w:p w14:paraId="33FCC2A3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705</w:t>
      </w:r>
    </w:p>
    <w:p w14:paraId="02C3C99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708</w:t>
      </w:r>
    </w:p>
    <w:p w14:paraId="2C19B90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723</w:t>
      </w:r>
    </w:p>
    <w:p w14:paraId="71DB9E67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727</w:t>
      </w:r>
    </w:p>
    <w:p w14:paraId="1158BEFF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150A69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734</w:t>
      </w:r>
    </w:p>
    <w:p w14:paraId="14A3ED91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740</w:t>
      </w:r>
    </w:p>
    <w:p w14:paraId="6FDD9E9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744</w:t>
      </w:r>
    </w:p>
    <w:p w14:paraId="241A6C5D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754</w:t>
      </w:r>
    </w:p>
    <w:p w14:paraId="24BBED59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760</w:t>
      </w:r>
    </w:p>
    <w:p w14:paraId="588D46B2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766</w:t>
      </w:r>
    </w:p>
    <w:p w14:paraId="3EDE12ED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769</w:t>
      </w:r>
    </w:p>
    <w:p w14:paraId="6888D607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775</w:t>
      </w:r>
    </w:p>
    <w:p w14:paraId="6487B2C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782</w:t>
      </w:r>
    </w:p>
    <w:p w14:paraId="44E1FC71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786</w:t>
      </w:r>
    </w:p>
    <w:p w14:paraId="2C9E62D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796</w:t>
      </w:r>
    </w:p>
    <w:p w14:paraId="53422872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800</w:t>
      </w:r>
    </w:p>
    <w:p w14:paraId="2C16778E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805</w:t>
      </w:r>
    </w:p>
    <w:p w14:paraId="74F549C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809</w:t>
      </w:r>
    </w:p>
    <w:p w14:paraId="011BD37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814</w:t>
      </w:r>
    </w:p>
    <w:p w14:paraId="238C98C2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825</w:t>
      </w:r>
    </w:p>
    <w:p w14:paraId="63CD0F1C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831</w:t>
      </w:r>
    </w:p>
    <w:p w14:paraId="4CC99933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835</w:t>
      </w:r>
    </w:p>
    <w:p w14:paraId="6D070A99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837</w:t>
      </w:r>
    </w:p>
    <w:p w14:paraId="422E7DF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843</w:t>
      </w:r>
    </w:p>
    <w:p w14:paraId="0CA2C28D" w14:textId="331D0FED" w:rsidR="00BB6666" w:rsidRDefault="00BB666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848</w:t>
      </w:r>
    </w:p>
    <w:p w14:paraId="3F67E25A" w14:textId="5B0E4495" w:rsidR="00AA5070" w:rsidRPr="0066437A" w:rsidRDefault="00195817" w:rsidP="00E250BD">
      <w:pPr>
        <w:rPr>
          <w:lang w:val="en-US"/>
        </w:rPr>
      </w:pPr>
      <w:r>
        <w:fldChar w:fldCharType="end"/>
      </w:r>
      <w:bookmarkEnd w:id="15"/>
      <w:r w:rsidR="00010C41">
        <w:fldChar w:fldCharType="begin"/>
      </w:r>
      <w:r w:rsidR="00010C41">
        <w:instrText xml:space="preserve"> RD  29522-j00_1_Main-Body_s00_s07.docx \f </w:instrText>
      </w:r>
      <w:r w:rsidR="00010C41">
        <w:fldChar w:fldCharType="end"/>
      </w:r>
      <w:r w:rsidR="00010C41">
        <w:fldChar w:fldCharType="begin"/>
      </w:r>
      <w:r w:rsidR="00010C41">
        <w:instrText xml:space="preserve"> RD  29522-j00_2_Annexes_sA_sHistory.docx \f </w:instrText>
      </w:r>
      <w:r w:rsidR="00010C41">
        <w:fldChar w:fldCharType="end"/>
      </w:r>
    </w:p>
    <w:sectPr w:rsidR="00AA5070" w:rsidRPr="0066437A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" w:author="Rapporteur [AEM, Huawei]" w:date="2024-10-21T16:45:00Z" w:initials="AEM">
    <w:p w14:paraId="68071389" w14:textId="659DFA77" w:rsidR="00F05E78" w:rsidRDefault="00F05E78">
      <w:pPr>
        <w:pStyle w:val="CommentText"/>
      </w:pPr>
      <w:r>
        <w:rPr>
          <w:rStyle w:val="CommentReference"/>
        </w:rPr>
        <w:annotationRef/>
      </w:r>
      <w:r>
        <w:t>To be updated by MCC.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807138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071389" w16cid:durableId="2AC103B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45B76" w14:textId="77777777" w:rsidR="00082E63" w:rsidRDefault="00082E63">
      <w:r>
        <w:separator/>
      </w:r>
    </w:p>
  </w:endnote>
  <w:endnote w:type="continuationSeparator" w:id="0">
    <w:p w14:paraId="00D7FA1F" w14:textId="77777777" w:rsidR="00082E63" w:rsidRDefault="00082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20093" w14:textId="77777777" w:rsidR="00010C41" w:rsidRDefault="00010C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124C8" w14:textId="77777777" w:rsidR="00010C41" w:rsidRDefault="00010C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F1F27" w14:textId="77777777" w:rsidR="00010C41" w:rsidRDefault="00010C4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7DC59" w14:textId="77777777" w:rsidR="00082E63" w:rsidRDefault="00082E63">
      <w:r>
        <w:separator/>
      </w:r>
    </w:p>
  </w:footnote>
  <w:footnote w:type="continuationSeparator" w:id="0">
    <w:p w14:paraId="20438827" w14:textId="77777777" w:rsidR="00082E63" w:rsidRDefault="00082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3BD11" w14:textId="77777777" w:rsidR="00010C41" w:rsidRDefault="00010C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83FAD" w14:textId="77777777" w:rsidR="00010C41" w:rsidRDefault="00010C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A7D7B" w14:textId="77777777" w:rsidR="00010C41" w:rsidRDefault="00010C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DE31D" w14:textId="77777777" w:rsidR="00BB6666" w:rsidRPr="003F6DCB" w:rsidRDefault="00BB6666" w:rsidP="00BB6666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BD93A3" w14:textId="2287B690" w:rsidR="00BB6666" w:rsidRDefault="00BB6666" w:rsidP="00BB666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0101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935C29F" w14:textId="27C0E947" w:rsidR="00BB6666" w:rsidRDefault="00BB6666" w:rsidP="00BB66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0101">
      <w:rPr>
        <w:rFonts w:ascii="Arial" w:hAnsi="Arial" w:cs="Arial"/>
        <w:b/>
        <w:noProof/>
        <w:sz w:val="18"/>
        <w:szCs w:val="18"/>
      </w:rPr>
      <w:t>3GPP TS 29.522 V19.1.0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2E63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AA5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101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C33A3-AAD6-438B-AB75-D7D9A86B9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31</Pages>
  <Words>9089</Words>
  <Characters>51810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60778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3</cp:revision>
  <cp:lastPrinted>2014-03-14T12:41:00Z</cp:lastPrinted>
  <dcterms:created xsi:type="dcterms:W3CDTF">2024-10-21T14:46:00Z</dcterms:created>
  <dcterms:modified xsi:type="dcterms:W3CDTF">2024-10-21T14:46:00Z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