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6C6CB75A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2E5924">
        <w:rPr>
          <w:noProof w:val="0"/>
        </w:rPr>
        <w:t>8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2E5924">
        <w:rPr>
          <w:noProof w:val="0"/>
          <w:sz w:val="32"/>
        </w:rPr>
        <w:t>12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</w:t>
      </w:r>
      <w:bookmarkStart w:id="1" w:name="_GoBack"/>
      <w:bookmarkEnd w:id="1"/>
      <w:r>
        <w:t>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pt" o:ole="">
            <v:imagedata r:id="rId9" o:title=""/>
          </v:shape>
          <o:OLEObject Type="Embed" ProgID="Word.Picture.8" ShapeID="_x0000_i1025" DrawAspect="Content" ObjectID="_1791033463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commentRangeStart w:id="14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commentRangeEnd w:id="14"/>
      <w:r w:rsidR="002E5924">
        <w:rPr>
          <w:rStyle w:val="CommentReference"/>
          <w:rFonts w:ascii="Times New Roman" w:hAnsi="Times New Roman"/>
        </w:rPr>
        <w:commentReference w:id="14"/>
      </w:r>
    </w:p>
    <w:bookmarkStart w:id="15" w:name="MCCQCTEMPBM_00000182"/>
    <w:p w14:paraId="023C84DA" w14:textId="77777777" w:rsidR="002C3A48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2C3A48" w:rsidRPr="0050207C">
        <w:rPr>
          <w:noProof/>
          <w:lang w:val="en-US"/>
        </w:rPr>
        <w:t>Foreword</w:t>
      </w:r>
      <w:r w:rsidR="002C3A48">
        <w:rPr>
          <w:noProof/>
        </w:rPr>
        <w:tab/>
        <w:t>32</w:t>
      </w:r>
    </w:p>
    <w:p w14:paraId="66C13FB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1EB622E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C64E29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55556DF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968253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3B67DD2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1A9C3A4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7673603F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4340372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1911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0732F4A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48DFCCC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4CBFFE0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7C80550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624B3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79A1F6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556942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2331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3E20A2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50195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D85A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0F2235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2E782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52A3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707D53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2FA66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2B2D55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5459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598613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079DEC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50879B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7D721B5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1D8F8D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273D10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6CB003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378FAE5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E20F1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0D387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7E06F6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6C2B12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4B7FB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7DF937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5CE37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1DF965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3C199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3524A4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9D8F2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72D2FB6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304BE4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8043B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255C2C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C2C1A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231119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620B96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71A3CC8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3EAED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6A81A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0A0230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111A08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2EC3D0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29241C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6953B62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B7F8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76F026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5FE7D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F311F8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5A9417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7E63BF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3B423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0B7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4DE93B7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079A496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4FF99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CA68D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3C87C28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F3D8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50207C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369E4B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71B761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232A2F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245E57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5255A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3ACDD2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051407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6C81D8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C4C74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2C0CF4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080B0F4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2B5540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008EB8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7E5A637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6CA601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379299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E2625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6874CF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4497CD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724699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1971E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41362D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567FEA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4449E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787DA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1E71A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69F84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7595CD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F05C2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6B0F71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A6F7C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21834E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65B1C96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70890F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552CFD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3A0EBA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2113E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4A94F3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4F47B0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0C4C5B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685F0E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21B365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7A5A0E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6BE7BF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34B492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0E57B4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55C076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539AE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79CD64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5788D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7A963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86AD5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358CC8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7501D55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62635B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18B099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4A0B97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9C164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4B3279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6A7789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06DF56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40F76F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6F8225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6EF2855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68F24B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24823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14802A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13EE3A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353A6B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D3F911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2AAE39D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8EE75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F1416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70BA889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F15E6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626CC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59800D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086B73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6B307F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3EAA1AA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CD05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A639B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A4ABE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408A98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20097EF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7592F2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237318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18A5E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464273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140E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01F781D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F3E01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8C312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4E9B3B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344A64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250FAE9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65A9E1C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414739A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7AA10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F7FF3E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7ABC38B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21D87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07878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7680EA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4AB173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14B5C7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1CAA2C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76AEE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6C5398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5E0D3F2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3D3DD73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087593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1A0A7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2B3EDC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259F4A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6AE731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4264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303095F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2F6ED3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65F73CC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58E4A54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6A51A4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6ED60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B8E43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0BB4307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1AB385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741410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0C348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1EB3A7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6D2827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88C94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042444A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7E6A42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4D8FFD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280FDA4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0336C4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67286D2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14F016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59A12E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78D42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21304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534778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7EC74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453F8B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1E13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284D6B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3D18D22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7C4373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42B37C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7AADA4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727E4A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720D1D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7C3BE6E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116321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6B8D68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2AF50B5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15C0CA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0242A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67E255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06C76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6C1BD5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02E1AE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6EF94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01187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4B7909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7D721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1CE5CA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36A1F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DE175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D728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3CFDFC5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6C7A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3C607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3F0F30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44C969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DD00C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17804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64589B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365D9C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36A35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0B25E7D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83B569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277640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E9C8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6A4BA2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8787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5256A4B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60FB04F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8FB09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71BA417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16D5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2ABFE6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1EFECB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2FDAB5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74797C0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7397F6E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27E6E39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FB5E7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60739D7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E6BD2F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198827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176777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775AD7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73192D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27E05D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657D29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0DB27F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13DD70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312187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4DC5B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38A6CA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71BF2C0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4E0A12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3752E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18557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384B2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34BFB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39A9B9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F390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09C943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0932187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1E1AB0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96B19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CCDEE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535076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50ECBE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2544A4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5738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BC5D9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0027F1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1763CB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6A88F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24C9D8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E7378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5EE906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2C9F9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007713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344695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228A7E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610EFB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42C902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3481B7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6F5B4AF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1C571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5166D6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586F58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42AD1CF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063CE75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98352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E0CD2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7CF34E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1D2265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4B9678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66A7DA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07D0C9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6859E7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C07C5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142ECF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F89EE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1990F5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915FA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0B38916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142E71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54BEB9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3CED6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210DD3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2A6B7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77E6C4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6AFD22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0C2871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068FC6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4C019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896E3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7F9357A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529586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4D5B229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3C4B9D2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3BD7C8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602F70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16EE81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56EA021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6A5EB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4E404A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3827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F27ED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9D17B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447489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45C31A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68E6D7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ADF6A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67FB6C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338D52A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4FA8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1112D7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1AF147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554CF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1B720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39746E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2AD5DF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0FFB277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12522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78A093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434569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8E20C9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7308E93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7E8F62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7F38B93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E258A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413A95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F8885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375CD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95A61A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2B61F5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6803C1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732FB9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08E7B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C5114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D8C88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634C703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067963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79D962E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3B423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0CED1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295A67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C4EA54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40269C0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243BDA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272949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75F24A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B2BF4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057AE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0EE083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63357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0AB928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7C539D9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2ED1F4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479952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00E590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217B78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18DB0C3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66F837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1F12AF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2AF095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6AA4843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447183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51CAFA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2FB08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3788A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625F240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F73D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05EFC64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A9604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849E8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670FA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4754AF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16EFCC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088284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214D7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449A970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79A15E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3EAACF7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9E5E3D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43639B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F424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0C463AD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7D4B4E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4D05BD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7040B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7F0D3C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39E180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B17F3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D5D4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264FE5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622AF7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25645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15A3F4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4DEA8F9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3A931B5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88D0577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151781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41DB213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0E96E8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4E6200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0BE74E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4596C0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43646D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CBC6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6A7C25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7A7EC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402AA71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F596E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4DEFD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59B893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908012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632183B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17C807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6FE4411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22A232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437A166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3DB941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071F63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5A470D2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72D11C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B3CCB2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464A88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346A82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751E76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2CC400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65C3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4ADAA2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4090E26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114A440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92002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0C0FB9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5244175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194014B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4A67551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793959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282302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62328F5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48B0C9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130153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6CAB8C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C45141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5120E08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755215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690418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5D3CF6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6B6E0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30E0C0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3954B2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016064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69FA2E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3DC56A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59A254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438976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B9B9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A2DECA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7EDDB5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1A82943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1E7BB7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B33D1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5E06599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34A87F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3F20E29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BA15BA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46C4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DF6EF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455EA8A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B7884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970C2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5D6CF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0CE1867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42EF1C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6A2076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7A778D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578E391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631D5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40C8BF1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705829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14D4F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DDC8E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6141E3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37C986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4937333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65B52F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72E3B6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24E1C6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049A6C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349557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1F5F82E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2E2EA4C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4E732DB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3AEC3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529345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76EFC5B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67818F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705F392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102115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604EBB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4782EA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0465B7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4D44ED3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684C86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AD3DF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D3D24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7DA1730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35C641C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11D6941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6FFAED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087DB53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599E84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313EDA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534A65D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6830B7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FF1FD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719D5B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3CCDB5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AC5EAE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55D236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7C7633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5DB1AB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4021A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FB9991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6E33734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6DB50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6B1DDE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509B9C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7CE1C80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0207C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7CC4CB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24CD53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740244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160FDE8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D7EB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B6628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92389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7360BF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61A978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3D6D82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2D21FA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0BA1021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AD918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59177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28B2B0D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A36F7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9C5C4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130DA8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E1819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4D912A5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551268F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3E51439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4E99C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7D554D8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4C8BBE3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80DD2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35479B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1727097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FA34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4632F5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2C081F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4E9F05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45A9F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25473EA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393BED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B0012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5CDC7CA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11A8281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B17682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C0474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1F300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425E10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DBB9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1899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6727A9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77A059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5D9802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2BADCD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459F3A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0886648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26CC37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36CF3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05CF7D5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0407563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2883EC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680387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A784F8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24901F4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80BA3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019EA3D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DFFFF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20F75C7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4CA2C1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1AEA2D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4E536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86AC0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27527D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63852E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75114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4C8F8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38E2A8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6A64894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2DF288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4C5D746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3847E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3A8A50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672EED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0E5B1AD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5821E9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280C5D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7D5C1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1E5027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599D05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77D85B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424C86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CCB9F3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7AA6C28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6A80FFC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71E0FCD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F516B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1839C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411C58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7780DC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259038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28C938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4A9B7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49E29AC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15592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181E450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4B62E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31E22B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4625B3E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2F74337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17E7F2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3843F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235FEE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324C0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9B92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3F647D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0D38B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53584CC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D86F4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3D4F09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1C219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4F53157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416C0A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68CFD2F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07DD2D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241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211AB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AFF81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70EF9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148D31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07BF118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8112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5593DB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457A4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513D3A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4EE88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3DEBE5E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DE0369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D9B575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0B724A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3A9627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2D6BB09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176266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3503079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504692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50207C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3E78D5B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3CABE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2A70D10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45100AF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1382085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7E85C9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6D9762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63BC8BA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3464B2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4ABCF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DC601A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403B7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4390C1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235AC1C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C9D1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88765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3D605C2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34BCE5D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4DCA4B7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64BEC0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04F8EE6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5CDF51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7E443C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ACB726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9EFC37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4E2B5A7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703B639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3167C30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74B218C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6F6E0C7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BE23B9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611475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68F46B9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3D104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04B04C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7A63B8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5E974A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6D24CE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3813421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55DA754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8D2A66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04465CF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1A69354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512D3A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4F3402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1942D48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33DF1F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11D7758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1C46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7AF36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57BFF6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7A4E7C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2FFCD5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118656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69B5F81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4FC4F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E704E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58177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22D11C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4B2DCF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378F841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17CAD5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5B61C88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5156324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72D32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2A267A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139E4F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4511F06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5C41B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5F84CC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04B09D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0699DB7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785D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44AFC11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58F86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0E35C1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3F51DB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426B69D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2DC974A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248C8F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3F602B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6769BA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5E1394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040AE5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3C6D94C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F1673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21189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5D1789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00BB4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2C0A6B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6CCA2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387493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480F7C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52227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5A6038B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386C2F0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2955E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EB9259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7FE5261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14F33E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52B8A30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105238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3D5335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2924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116EE37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661948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72F2375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142EF4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FE196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C4C6A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7A96561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7471E64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09C32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35953D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64F1E7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2F5099E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22D218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86B7C5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E8D5E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007ED3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1C86D0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7AF1A1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22D4DD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B416F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78540E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4BC04B2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B1046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A6A97F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5654CC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E41A7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07CEEF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28D97D3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AA4E18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26C9C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7BCC5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6960C09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3FCA65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52B08C1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9FA48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71AF1A8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6599410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361566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083BAC1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7445DA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36EC978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2D7D0EC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31AD874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692B2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38D459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4589DB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54BFE64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60F2455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495A73F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2E1EC8E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6E0D41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0DA5C6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2BACF0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2480A1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75CEA85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141E45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686A105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8028FA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54E1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F1548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2E7990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08B336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5E34EB9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2F3E345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006A50C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09A8FE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33491C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16D9FB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4384A4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2A4D3F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186444C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59B074C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617C6C8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7D5D45E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7E4F58E0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5117E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4B39D72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04FF25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B55D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375357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135437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0EFE4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2E189DC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16994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4A74434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6945F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3B1A18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732BB42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6EAB3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3954C46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03FF69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872C1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656EC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58847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383088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38F3C2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7A690A7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2AC4A1C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547FEC1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50207C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4A913E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41183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5978C8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09BE979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6FCA0C0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353CBE7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663A5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20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67C4E0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6EA51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63F29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02FD9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66C906E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491AE4F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27CFE8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6E0407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2BB073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2B4CBB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39C276A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744E5A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F4BF6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546050C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0E0895B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7A64BE7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05EB90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3902452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27248BE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40177A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50207C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FCA18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67138A4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73ABCD9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20FBA60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711D119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339A1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54ED1AB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72633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7F8610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552B3F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773D29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0069DF1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89F147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09E222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33F6EB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7387EB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05419B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56C76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D01422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1452AD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42D8D19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12ED5FC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377F370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66F893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1FF01C9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598567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6DEFF8B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A2538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70EC03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2944E4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5305663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12FFE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415</w:t>
      </w:r>
    </w:p>
    <w:p w14:paraId="793565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415</w:t>
      </w:r>
    </w:p>
    <w:p w14:paraId="1087731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375782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332677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65C0B75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D4557A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84132A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8403F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33DD6C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50A0E4B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47728B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106483B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7B1D316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29FE4D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BE1FB1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4769ED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45B8142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1EA868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5D3862E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738158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1D9EF0C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7587CB1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588536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09F398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612CDA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0BB057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71CD1EC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6523EC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E247E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492624C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75D1E7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2A65811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1316E18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6FD676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11945A2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0353CC7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0D77E1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260E2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22914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312CFB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25A652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8C5F20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5CE1E4A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610DE83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6D9217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8A2A98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334D7E2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3EEC574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0BDE48B2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699783B8" w14:textId="77777777" w:rsidR="002C3A48" w:rsidRDefault="002C3A48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74A5066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79F29D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B9488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3C450D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4015B69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C0A34D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4E9902B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F0A7A6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3005A8C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4292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9CFA78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4E5A03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6E4E37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49B46B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299ADE0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5442C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136822F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1D1141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3A1935C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7430A9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09D118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35A8D8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297484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761844E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1C1933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DE25BB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FE41EB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2D7C348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10F78F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4475DB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40E3D42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7F4EDAB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0F29BD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4F459C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3C9FDCF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5BEDEF2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1FBFD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4B263A2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1490B5E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E9EC49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7BE9C4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522834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6B794D2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792950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3D6B49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57F5D3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0CC85F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7E0AAF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7AECA1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62F903B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060FB9A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2452FEE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1F09FB0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CF0E35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204F1E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165BC64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59D173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358E31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140C2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3262276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7A8F120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5DB4894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7203AC6E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11FAD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FD385D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50C236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45BD9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160D454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627B2E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C06EF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12F572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102F36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E5A1D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622C83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60B21D0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2C0FBB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729DEA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2F3B0B1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072662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66932D3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373AE1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68FB76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204C2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BAC91E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06653F5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753B44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7DB215F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3402369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53F53B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01EB7AD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41D4A05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1517E45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50A02A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2B953B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7075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0F5908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5B6ADA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2C30BA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471C01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AE2F86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7060CDFA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4CCAD7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1CAC92D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238AFBC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5E902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7709AF4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4996A4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334468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26B15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122DA2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1171F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1F2AA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420CBCD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7DB69C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619D58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6C65572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06CDCF2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209116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922F98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4DCB7C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12814B5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0534903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4C8D63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6733BC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6C7F0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7F70C75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249C72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20E0A7B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658FA2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526C15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78E4B0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8E0D2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740A008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EC3411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3A4E7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4853B7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4EBA75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23BF51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31374C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17AD0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4F97EAB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214E0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45E9DD5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37DC4F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19E7C0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AC5A09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3AAEE44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6278316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380C7D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522962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18A4AC9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007D61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650A1E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035DE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3DAB743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5969A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2DB035A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C05FA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6C7106A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71998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BEBF58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66373A1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6FBBB24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0EB45E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89A8AF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BD171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4CF96B0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178C55E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7DC8F8C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21FDC7E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EAFD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151778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406CA3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22B7792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3B04B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D5AACE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2AA7270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69920C7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2F51CE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062A46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534AF9FC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E65133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069ED0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15A6A07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346741A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784DD17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5C69DED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64965D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777FAD5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7829506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3FE2DA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292A15F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4E9A7F3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80E9DC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03C76B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1461CA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06B2C8B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13CA7CB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5A1FD58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124F23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00FEFFD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51A87A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476698C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45FF0F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504CCE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43649C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31B8710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0BD4829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72A3AAE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0BE0796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3D9D0B5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4CC94D5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61A9E88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4E4AC45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255BC92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D418F5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724440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7552E1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07ACD80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0CE84FB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4746409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6D29EF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CCC3BC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421DE66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101C142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03DA16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77662E6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260F2FE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2FACE4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6CF24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23C11B7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4248400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68CE5B6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4F94B9E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17ADDEE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044D8FB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2E8F887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537247E4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23CE4C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5522405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1E0A7E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139C3B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B94E4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4A097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930EB8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14C777C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4349C9F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00D5813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9CBD4B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3BABEB8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D77CC8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07EF6DC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7525C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DC10BE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71F3A98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2BBAF0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3DB3518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234B05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101643D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135812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CA853D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20A4379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56F489D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7E5816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14623FD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183759D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E7E8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76CC4F3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1707909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184330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64AC30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CCBA7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BF654D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4218DD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764BC4A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53C3258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0084CD7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01CB4B5D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6F16EF4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DE72B0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0869C8B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D45D7E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5B7918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F9F87F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362F46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EB352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5069A9E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00A780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34E9102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6C1C70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A129C1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56FA27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55D94F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CC66E1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337A30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71B247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F75E36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8A137E3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BE9E10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066A69B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3B655B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3A848EE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A6A2A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25E4A5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4FB8C82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7EE2E8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620973C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1FACB1B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F2B0B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156D3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2B0329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335920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7D3DC9A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466E77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E442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DD0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54265B9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5E9570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25FA55A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0FB501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2E045B9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783A4AA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6F4FD01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3EF35A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6AEA61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CAB1B7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0B49149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0DA7004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5AC36C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1637A47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6FACF1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58C6E76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61A81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09ADBEE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69812E2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D596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6BFB3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045890E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26A7965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6400AB6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61E79FF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0DEFA06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E8ECE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D4315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3D75493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5785C9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428843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0081066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DFEF4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59EBE17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49359A1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2864B0C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9DFA9E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5484C4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047153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0AAEB23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6AF814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4A4457A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3AE413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5AD6F51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038601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46FED12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38AAEFA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0B7D6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77A2F1C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412300D1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76E326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0343D93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5CEFD5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77E967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50373DE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724FB0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6422E6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63FC523B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61EB8FA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24F2DAE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13C5871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BDC8B1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76D1F1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F1F935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29651C3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6F95F0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47C038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343561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7EE8DD2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467939F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33B0E0D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23AE6F7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50207C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5F746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2A6607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273A2E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7E1BF01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0D68A2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117E03D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2A66C9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4453682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4ED09C5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340B1B4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2921A8C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0B542F5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37A9B33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044C1F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75A28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8E24A9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C54925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537F0DB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C3EE87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246A2C0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1826CA0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23203F3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2725D2F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711AE0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2F2D77E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E5E85E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0B43E1B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4636C1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3D9A24C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D820AE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60E968F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756C507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575736A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47D772D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2F5E60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52B659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38942FD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27FCD2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292EFD8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0AC1DB3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4A03DAB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10EB9E5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3A2637F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673EAA3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6A1500D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42CEBB9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0FFF1DC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926C65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6F93F06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1979FEA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782BFE4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AC7A67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84908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54CC93D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4750C7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0FB665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4790D6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1A825C6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162071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75B6D1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018BE2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6E8543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988AC9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5B5294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0A11CC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D4F29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6F6B47B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01AA646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00D9F30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444CE47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4E60F1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18DE500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23B118D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5C1323C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65509F86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6104B8C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0D31E07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4D7C3EB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27DFED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6A75A1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D37530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E7A3D3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428B4E0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753C733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B1C48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7716B37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3CEFA8F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513198D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76C168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74C506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4595F7E5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2553DE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D9E5EB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FA52F6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5F1986B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71513E8A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54D9393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2C74708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0A0D054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090CE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3E4D51E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374B8D8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6881CEA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56E2EA7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5A49975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5440DD9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780FD8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A8A4B6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767B8CD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CD675C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4A707E19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58A2713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6ADDB5D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6963D7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5CC1E7C2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15E4E74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0989548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747D83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0E1E736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13CE07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577D51E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7DBD29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5CFF06D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3EB790D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33BB32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4454204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6A681AF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6DF4C4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2F7DEB6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CBC9D52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3AEC108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0D42FEA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5E305749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7F9166B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081E09C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03698025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0165BA0D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369F377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151F0F7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50207C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63A23C7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1F6D6C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559A94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264FC22E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5CD92B2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1258C20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7219022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44746A0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41159DD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7554F32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57012C4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630BBB03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412568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5E8E5D38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169B27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59578F3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0F1EA60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25D3002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2AB8B95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BAA55A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20A3EF56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4C2174A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3A8536A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238DCA62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1199C9C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53DF79C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3F501CB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7F6971C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0B3E404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E348FC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717C90A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52C6E622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3377837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AFC23C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05F5938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3929CD7B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3BCB1F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49031E4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17AC63D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4B7E890B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505C3A5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7D37298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840AE3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7467E777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127B39F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7B22AA1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7BE4DBB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15CE233F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202AF60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B2DA26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10BCB2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322AB49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2B5F4FF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28C60CD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5E6A3B50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2C7257AA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3999D8F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5E247AA1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38814D9A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538AE1F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120C86F9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5A2ACB1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4CC7B88C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4FFC02F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027C7F1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7D23D7FC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6321E7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26C724D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DD969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0FE5E43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0170B38D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5BA4EA1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60B51AD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1ED4A9E4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5F86513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3EE780F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24AEAC7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1F1DC1D7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53A21E03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D6628D1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23389798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50207C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4D1C688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55E1DEE0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55301230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30369AF9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39E40CA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CC59C4F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440A6D66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5F13AEB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112228A1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667D57EA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71A2AB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</w:t>
      </w:r>
      <w:r w:rsidRPr="0050207C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0895C6B7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74F5148C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7922364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3089C9C4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10E3B0C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09FC02D8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405D6E3" w14:textId="77777777" w:rsidR="002C3A48" w:rsidRDefault="002C3A48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0F1181B5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2DA9BBEB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639B04E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4D190124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lastRenderedPageBreak/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534DA462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64A8296D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224A3508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3E1461B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444B3740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149369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65603A5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5CD6D0FE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81C8A73" w14:textId="77777777" w:rsidR="002C3A48" w:rsidRDefault="002C3A48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39F82004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50207C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7EF102C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7F05925E" w14:textId="77777777" w:rsidR="002C3A48" w:rsidRDefault="002C3A48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50207C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13CD11F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D370746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31EDA68" w14:textId="77777777" w:rsidR="002C3A48" w:rsidRDefault="002C3A48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50207C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51AD705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5BAB789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671FC0A9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482EEE95" w14:textId="77777777" w:rsidR="002C3A48" w:rsidRDefault="002C3A48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B83A624" w14:textId="0A65978F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0207C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14898F0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7C40616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4CE6455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38FE59F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10CD55C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305FB9D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3690FB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08D02E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4CB51176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596BC8E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17069152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7201BCF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47BC640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2156D8E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1BCD019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22C3FE77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50207C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5405DC9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7FEB8F7F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0AECFF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411CA2C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29E467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0D026C0C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30F7C4E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2C49B9C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23682EF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6EDF8A7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10D0FF85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3CE7573A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120A119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2752305E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17163D7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4B401A33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753A03EB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4DB55611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40B3A238" w14:textId="77777777" w:rsidR="002C3A48" w:rsidRDefault="002C3A4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663023B" w14:textId="5CAFFBDC" w:rsidR="002C3A48" w:rsidRDefault="002C3A4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3F67E25A" w14:textId="5F595AA3" w:rsidR="00AA5070" w:rsidRPr="0066437A" w:rsidRDefault="00195817" w:rsidP="00E250BD">
      <w:pPr>
        <w:rPr>
          <w:lang w:val="en-US"/>
        </w:rPr>
      </w:pPr>
      <w:r>
        <w:fldChar w:fldCharType="end"/>
      </w:r>
      <w:bookmarkEnd w:id="15"/>
      <w:r w:rsidR="003F6932">
        <w:fldChar w:fldCharType="begin"/>
      </w:r>
      <w:r w:rsidR="003F6932">
        <w:instrText xml:space="preserve"> RD  29522-i70_1_Main-Body_s00_s07.docx \f </w:instrText>
      </w:r>
      <w:r w:rsidR="003F6932">
        <w:fldChar w:fldCharType="end"/>
      </w:r>
      <w:r w:rsidR="003F6932">
        <w:fldChar w:fldCharType="begin"/>
      </w:r>
      <w:r w:rsidR="003F6932">
        <w:instrText xml:space="preserve"> RD  29522-i70_2_Annexes_sA_sHistory.docx \f </w:instrText>
      </w:r>
      <w:r w:rsidR="003F6932">
        <w:fldChar w:fldCharType="end"/>
      </w:r>
    </w:p>
    <w:sectPr w:rsidR="00AA5070" w:rsidRPr="0066437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Rapporteur [AEM, Huawei]" w:date="2024-10-21T14:41:00Z" w:initials="AEM">
    <w:p w14:paraId="5472A3B6" w14:textId="14447459" w:rsidR="002E5924" w:rsidRDefault="002E592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72A3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72A3B6" w16cid:durableId="2AC0E6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D2B1A" w14:textId="77777777" w:rsidR="00420A32" w:rsidRDefault="00420A32">
      <w:r>
        <w:separator/>
      </w:r>
    </w:p>
  </w:endnote>
  <w:endnote w:type="continuationSeparator" w:id="0">
    <w:p w14:paraId="27974DE3" w14:textId="77777777" w:rsidR="00420A32" w:rsidRDefault="0042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53E70" w14:textId="77777777" w:rsidR="00420A32" w:rsidRDefault="00420A32">
      <w:r>
        <w:separator/>
      </w:r>
    </w:p>
  </w:footnote>
  <w:footnote w:type="continuationSeparator" w:id="0">
    <w:p w14:paraId="33CFA239" w14:textId="77777777" w:rsidR="00420A32" w:rsidRDefault="00420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2197D" w14:textId="77777777" w:rsidR="002C3A48" w:rsidRPr="003F6DCB" w:rsidRDefault="002C3A48" w:rsidP="002C3A4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9B2F25" w14:textId="283AAB7F" w:rsidR="002C3A48" w:rsidRDefault="002C3A48" w:rsidP="002C3A4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C8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60353F8" w14:textId="271E4650" w:rsidR="002C3A48" w:rsidRDefault="002C3A48" w:rsidP="002C3A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C8D">
      <w:rPr>
        <w:rFonts w:ascii="Arial" w:hAnsi="Arial" w:cs="Arial"/>
        <w:b/>
        <w:noProof/>
        <w:sz w:val="18"/>
        <w:szCs w:val="18"/>
      </w:rPr>
      <w:t>3GPP TS 29.522 V18.8.0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B30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A32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C8D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2B4A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EC15-A3DF-4844-8C33-9BEBD59C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9089</Words>
  <Characters>51810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2024-10-21T14:24:00Z</dcterms:created>
  <dcterms:modified xsi:type="dcterms:W3CDTF">2024-10-21T14:24:00Z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