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064091F7" w:rsidR="004F0988" w:rsidRDefault="004F0988" w:rsidP="003377F8">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3377F8">
              <w:t>5</w:t>
            </w:r>
            <w:r w:rsidR="00855B9D" w:rsidRPr="00855B9D">
              <w:t>.0</w:t>
            </w:r>
            <w:r w:rsidRPr="00855B9D">
              <w:t xml:space="preserve"> </w:t>
            </w:r>
            <w:r w:rsidRPr="00855B9D">
              <w:rPr>
                <w:sz w:val="32"/>
              </w:rPr>
              <w:t>(</w:t>
            </w:r>
            <w:bookmarkStart w:id="3" w:name="issueDate"/>
            <w:r w:rsidR="00855B9D" w:rsidRPr="00855B9D">
              <w:rPr>
                <w:sz w:val="32"/>
              </w:rPr>
              <w:t>202</w:t>
            </w:r>
            <w:r w:rsidR="003377F8">
              <w:rPr>
                <w:sz w:val="32"/>
              </w:rPr>
              <w:t>4</w:t>
            </w:r>
            <w:r w:rsidRPr="00855B9D">
              <w:rPr>
                <w:sz w:val="32"/>
              </w:rPr>
              <w:t>-</w:t>
            </w:r>
            <w:bookmarkEnd w:id="3"/>
            <w:r w:rsidR="003377F8">
              <w:rPr>
                <w:sz w:val="32"/>
              </w:rPr>
              <w:t>0</w:t>
            </w:r>
            <w:r w:rsidR="00A84D01">
              <w:rPr>
                <w:sz w:val="32"/>
              </w:rPr>
              <w:t>1</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bookmarkStart w:id="5" w:name="_GoBack"/>
        <w:bookmarkEnd w:id="5"/>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76811326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874E04">
              <w:rPr>
                <w:noProof/>
                <w:sz w:val="18"/>
              </w:rPr>
              <w:t>3</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7CC99F56" w14:textId="553D5730" w:rsidR="0040193F" w:rsidRDefault="00E05168">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sidR="0040193F">
        <w:rPr>
          <w:noProof/>
        </w:rPr>
        <w:t>Foreword</w:t>
      </w:r>
      <w:r w:rsidR="0040193F">
        <w:rPr>
          <w:noProof/>
        </w:rPr>
        <w:tab/>
      </w:r>
      <w:r w:rsidR="0040193F">
        <w:rPr>
          <w:noProof/>
        </w:rPr>
        <w:fldChar w:fldCharType="begin"/>
      </w:r>
      <w:r w:rsidR="0040193F">
        <w:rPr>
          <w:noProof/>
        </w:rPr>
        <w:instrText xml:space="preserve"> PAGEREF _Toc157110963 \h </w:instrText>
      </w:r>
      <w:r w:rsidR="0040193F">
        <w:rPr>
          <w:noProof/>
        </w:rPr>
      </w:r>
      <w:r w:rsidR="0040193F">
        <w:rPr>
          <w:noProof/>
        </w:rPr>
        <w:fldChar w:fldCharType="separate"/>
      </w:r>
      <w:r w:rsidR="0040193F">
        <w:rPr>
          <w:noProof/>
        </w:rPr>
        <w:t>16</w:t>
      </w:r>
      <w:r w:rsidR="0040193F">
        <w:rPr>
          <w:noProof/>
        </w:rPr>
        <w:fldChar w:fldCharType="end"/>
      </w:r>
    </w:p>
    <w:p w14:paraId="5DF29B47" w14:textId="1585E7BB" w:rsidR="0040193F" w:rsidRDefault="0040193F">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_Toc157110964 \h </w:instrText>
      </w:r>
      <w:r>
        <w:rPr>
          <w:noProof/>
        </w:rPr>
      </w:r>
      <w:r>
        <w:rPr>
          <w:noProof/>
        </w:rPr>
        <w:fldChar w:fldCharType="separate"/>
      </w:r>
      <w:r>
        <w:rPr>
          <w:noProof/>
        </w:rPr>
        <w:t>18</w:t>
      </w:r>
      <w:r>
        <w:rPr>
          <w:noProof/>
        </w:rPr>
        <w:fldChar w:fldCharType="end"/>
      </w:r>
    </w:p>
    <w:p w14:paraId="3F3BE881" w14:textId="443CD10C" w:rsidR="0040193F" w:rsidRDefault="0040193F">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_Toc157110965 \h </w:instrText>
      </w:r>
      <w:r>
        <w:rPr>
          <w:noProof/>
        </w:rPr>
      </w:r>
      <w:r>
        <w:rPr>
          <w:noProof/>
        </w:rPr>
        <w:fldChar w:fldCharType="separate"/>
      </w:r>
      <w:r>
        <w:rPr>
          <w:noProof/>
        </w:rPr>
        <w:t>18</w:t>
      </w:r>
      <w:r>
        <w:rPr>
          <w:noProof/>
        </w:rPr>
        <w:fldChar w:fldCharType="end"/>
      </w:r>
    </w:p>
    <w:p w14:paraId="78538469" w14:textId="6F5DBDB3" w:rsidR="0040193F" w:rsidRDefault="0040193F">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_Toc157110966 \h </w:instrText>
      </w:r>
      <w:r>
        <w:rPr>
          <w:noProof/>
        </w:rPr>
      </w:r>
      <w:r>
        <w:rPr>
          <w:noProof/>
        </w:rPr>
        <w:fldChar w:fldCharType="separate"/>
      </w:r>
      <w:r>
        <w:rPr>
          <w:noProof/>
        </w:rPr>
        <w:t>19</w:t>
      </w:r>
      <w:r>
        <w:rPr>
          <w:noProof/>
        </w:rPr>
        <w:fldChar w:fldCharType="end"/>
      </w:r>
    </w:p>
    <w:p w14:paraId="370BB166" w14:textId="61AEB1BC" w:rsidR="0040193F" w:rsidRDefault="0040193F">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_Toc157110967 \h </w:instrText>
      </w:r>
      <w:r>
        <w:rPr>
          <w:noProof/>
        </w:rPr>
      </w:r>
      <w:r>
        <w:rPr>
          <w:noProof/>
        </w:rPr>
        <w:fldChar w:fldCharType="separate"/>
      </w:r>
      <w:r>
        <w:rPr>
          <w:noProof/>
        </w:rPr>
        <w:t>19</w:t>
      </w:r>
      <w:r>
        <w:rPr>
          <w:noProof/>
        </w:rPr>
        <w:fldChar w:fldCharType="end"/>
      </w:r>
    </w:p>
    <w:p w14:paraId="56A15644" w14:textId="06E91FD9" w:rsidR="0040193F" w:rsidRDefault="0040193F">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_Toc157110968 \h </w:instrText>
      </w:r>
      <w:r>
        <w:rPr>
          <w:noProof/>
        </w:rPr>
      </w:r>
      <w:r>
        <w:rPr>
          <w:noProof/>
        </w:rPr>
        <w:fldChar w:fldCharType="separate"/>
      </w:r>
      <w:r>
        <w:rPr>
          <w:noProof/>
        </w:rPr>
        <w:t>19</w:t>
      </w:r>
      <w:r>
        <w:rPr>
          <w:noProof/>
        </w:rPr>
        <w:fldChar w:fldCharType="end"/>
      </w:r>
    </w:p>
    <w:p w14:paraId="06776219" w14:textId="54D31747" w:rsidR="0040193F" w:rsidRDefault="0040193F">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_Toc157110969 \h </w:instrText>
      </w:r>
      <w:r>
        <w:rPr>
          <w:noProof/>
        </w:rPr>
      </w:r>
      <w:r>
        <w:rPr>
          <w:noProof/>
        </w:rPr>
        <w:fldChar w:fldCharType="separate"/>
      </w:r>
      <w:r>
        <w:rPr>
          <w:noProof/>
        </w:rPr>
        <w:t>19</w:t>
      </w:r>
      <w:r>
        <w:rPr>
          <w:noProof/>
        </w:rPr>
        <w:fldChar w:fldCharType="end"/>
      </w:r>
    </w:p>
    <w:p w14:paraId="2CFB0212" w14:textId="246020E9" w:rsidR="0040193F" w:rsidRDefault="0040193F">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_Toc157110970 \h </w:instrText>
      </w:r>
      <w:r>
        <w:rPr>
          <w:noProof/>
        </w:rPr>
      </w:r>
      <w:r>
        <w:rPr>
          <w:noProof/>
        </w:rPr>
        <w:fldChar w:fldCharType="separate"/>
      </w:r>
      <w:r>
        <w:rPr>
          <w:noProof/>
        </w:rPr>
        <w:t>20</w:t>
      </w:r>
      <w:r>
        <w:rPr>
          <w:noProof/>
        </w:rPr>
        <w:fldChar w:fldCharType="end"/>
      </w:r>
    </w:p>
    <w:p w14:paraId="348B2DBA" w14:textId="109FF752" w:rsidR="0040193F" w:rsidRDefault="0040193F">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_Toc157110971 \h </w:instrText>
      </w:r>
      <w:r>
        <w:rPr>
          <w:noProof/>
        </w:rPr>
      </w:r>
      <w:r>
        <w:rPr>
          <w:noProof/>
        </w:rPr>
        <w:fldChar w:fldCharType="separate"/>
      </w:r>
      <w:r>
        <w:rPr>
          <w:noProof/>
        </w:rPr>
        <w:t>20</w:t>
      </w:r>
      <w:r>
        <w:rPr>
          <w:noProof/>
        </w:rPr>
        <w:fldChar w:fldCharType="end"/>
      </w:r>
    </w:p>
    <w:p w14:paraId="5A661375" w14:textId="208FF095" w:rsidR="0040193F" w:rsidRDefault="0040193F">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_Toc157110972 \h </w:instrText>
      </w:r>
      <w:r>
        <w:rPr>
          <w:noProof/>
        </w:rPr>
      </w:r>
      <w:r>
        <w:rPr>
          <w:noProof/>
        </w:rPr>
        <w:fldChar w:fldCharType="separate"/>
      </w:r>
      <w:r>
        <w:rPr>
          <w:noProof/>
        </w:rPr>
        <w:t>20</w:t>
      </w:r>
      <w:r>
        <w:rPr>
          <w:noProof/>
        </w:rPr>
        <w:fldChar w:fldCharType="end"/>
      </w:r>
    </w:p>
    <w:p w14:paraId="19055602" w14:textId="55C91317" w:rsidR="0040193F" w:rsidRDefault="0040193F">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_Toc157110973 \h </w:instrText>
      </w:r>
      <w:r>
        <w:rPr>
          <w:noProof/>
        </w:rPr>
      </w:r>
      <w:r>
        <w:rPr>
          <w:noProof/>
        </w:rPr>
        <w:fldChar w:fldCharType="separate"/>
      </w:r>
      <w:r>
        <w:rPr>
          <w:noProof/>
        </w:rPr>
        <w:t>22</w:t>
      </w:r>
      <w:r>
        <w:rPr>
          <w:noProof/>
        </w:rPr>
        <w:fldChar w:fldCharType="end"/>
      </w:r>
    </w:p>
    <w:p w14:paraId="7CC150C8" w14:textId="3FB9B4AD" w:rsidR="0040193F" w:rsidRDefault="0040193F">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_Toc157110974 \h </w:instrText>
      </w:r>
      <w:r>
        <w:rPr>
          <w:noProof/>
        </w:rPr>
      </w:r>
      <w:r>
        <w:rPr>
          <w:noProof/>
        </w:rPr>
        <w:fldChar w:fldCharType="separate"/>
      </w:r>
      <w:r>
        <w:rPr>
          <w:noProof/>
        </w:rPr>
        <w:t>22</w:t>
      </w:r>
      <w:r>
        <w:rPr>
          <w:noProof/>
        </w:rPr>
        <w:fldChar w:fldCharType="end"/>
      </w:r>
    </w:p>
    <w:p w14:paraId="1F45027E" w14:textId="2242C5AE" w:rsidR="0040193F" w:rsidRDefault="0040193F">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_Toc157110975 \h </w:instrText>
      </w:r>
      <w:r>
        <w:rPr>
          <w:noProof/>
        </w:rPr>
      </w:r>
      <w:r>
        <w:rPr>
          <w:noProof/>
        </w:rPr>
        <w:fldChar w:fldCharType="separate"/>
      </w:r>
      <w:r>
        <w:rPr>
          <w:noProof/>
        </w:rPr>
        <w:t>22</w:t>
      </w:r>
      <w:r>
        <w:rPr>
          <w:noProof/>
        </w:rPr>
        <w:fldChar w:fldCharType="end"/>
      </w:r>
    </w:p>
    <w:p w14:paraId="357D5CBD" w14:textId="4CB14837" w:rsidR="0040193F" w:rsidRDefault="0040193F">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_Toc157110976 \h </w:instrText>
      </w:r>
      <w:r>
        <w:rPr>
          <w:noProof/>
        </w:rPr>
      </w:r>
      <w:r>
        <w:rPr>
          <w:noProof/>
        </w:rPr>
        <w:fldChar w:fldCharType="separate"/>
      </w:r>
      <w:r>
        <w:rPr>
          <w:noProof/>
        </w:rPr>
        <w:t>22</w:t>
      </w:r>
      <w:r>
        <w:rPr>
          <w:noProof/>
        </w:rPr>
        <w:fldChar w:fldCharType="end"/>
      </w:r>
    </w:p>
    <w:p w14:paraId="255B84A5" w14:textId="611A775F" w:rsidR="0040193F" w:rsidRDefault="0040193F">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_Toc157110977 \h </w:instrText>
      </w:r>
      <w:r>
        <w:rPr>
          <w:noProof/>
        </w:rPr>
      </w:r>
      <w:r>
        <w:rPr>
          <w:noProof/>
        </w:rPr>
        <w:fldChar w:fldCharType="separate"/>
      </w:r>
      <w:r>
        <w:rPr>
          <w:noProof/>
        </w:rPr>
        <w:t>23</w:t>
      </w:r>
      <w:r>
        <w:rPr>
          <w:noProof/>
        </w:rPr>
        <w:fldChar w:fldCharType="end"/>
      </w:r>
    </w:p>
    <w:p w14:paraId="42FC7A71" w14:textId="5770D08B" w:rsidR="0040193F" w:rsidRDefault="0040193F">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_Toc157110978 \h </w:instrText>
      </w:r>
      <w:r>
        <w:rPr>
          <w:noProof/>
        </w:rPr>
      </w:r>
      <w:r>
        <w:rPr>
          <w:noProof/>
        </w:rPr>
        <w:fldChar w:fldCharType="separate"/>
      </w:r>
      <w:r>
        <w:rPr>
          <w:noProof/>
        </w:rPr>
        <w:t>23</w:t>
      </w:r>
      <w:r>
        <w:rPr>
          <w:noProof/>
        </w:rPr>
        <w:fldChar w:fldCharType="end"/>
      </w:r>
    </w:p>
    <w:p w14:paraId="6AF22C59" w14:textId="676CD159" w:rsidR="0040193F" w:rsidRDefault="0040193F">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_Toc157110979 \h </w:instrText>
      </w:r>
      <w:r>
        <w:rPr>
          <w:noProof/>
        </w:rPr>
      </w:r>
      <w:r>
        <w:rPr>
          <w:noProof/>
        </w:rPr>
        <w:fldChar w:fldCharType="separate"/>
      </w:r>
      <w:r>
        <w:rPr>
          <w:noProof/>
        </w:rPr>
        <w:t>23</w:t>
      </w:r>
      <w:r>
        <w:rPr>
          <w:noProof/>
        </w:rPr>
        <w:fldChar w:fldCharType="end"/>
      </w:r>
    </w:p>
    <w:p w14:paraId="679C305D" w14:textId="2C40C426" w:rsidR="0040193F" w:rsidRDefault="0040193F">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_Toc157110980 \h </w:instrText>
      </w:r>
      <w:r>
        <w:rPr>
          <w:noProof/>
        </w:rPr>
      </w:r>
      <w:r>
        <w:rPr>
          <w:noProof/>
        </w:rPr>
        <w:fldChar w:fldCharType="separate"/>
      </w:r>
      <w:r>
        <w:rPr>
          <w:noProof/>
        </w:rPr>
        <w:t>23</w:t>
      </w:r>
      <w:r>
        <w:rPr>
          <w:noProof/>
        </w:rPr>
        <w:fldChar w:fldCharType="end"/>
      </w:r>
    </w:p>
    <w:p w14:paraId="6DF85E7D" w14:textId="7B014BF7" w:rsidR="0040193F" w:rsidRDefault="0040193F">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_Toc157110981 \h </w:instrText>
      </w:r>
      <w:r>
        <w:rPr>
          <w:noProof/>
        </w:rPr>
      </w:r>
      <w:r>
        <w:rPr>
          <w:noProof/>
        </w:rPr>
        <w:fldChar w:fldCharType="separate"/>
      </w:r>
      <w:r>
        <w:rPr>
          <w:noProof/>
        </w:rPr>
        <w:t>23</w:t>
      </w:r>
      <w:r>
        <w:rPr>
          <w:noProof/>
        </w:rPr>
        <w:fldChar w:fldCharType="end"/>
      </w:r>
    </w:p>
    <w:p w14:paraId="6C4DC12B" w14:textId="1D40642A" w:rsidR="0040193F" w:rsidRDefault="0040193F">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_Toc157110982 \h </w:instrText>
      </w:r>
      <w:r>
        <w:rPr>
          <w:noProof/>
        </w:rPr>
      </w:r>
      <w:r>
        <w:rPr>
          <w:noProof/>
        </w:rPr>
        <w:fldChar w:fldCharType="separate"/>
      </w:r>
      <w:r>
        <w:rPr>
          <w:noProof/>
        </w:rPr>
        <w:t>23</w:t>
      </w:r>
      <w:r>
        <w:rPr>
          <w:noProof/>
        </w:rPr>
        <w:fldChar w:fldCharType="end"/>
      </w:r>
    </w:p>
    <w:p w14:paraId="7DF86DDA" w14:textId="16C7BAB8" w:rsidR="0040193F" w:rsidRDefault="0040193F">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_Toc157110983 \h </w:instrText>
      </w:r>
      <w:r>
        <w:rPr>
          <w:noProof/>
        </w:rPr>
      </w:r>
      <w:r>
        <w:rPr>
          <w:noProof/>
        </w:rPr>
        <w:fldChar w:fldCharType="separate"/>
      </w:r>
      <w:r>
        <w:rPr>
          <w:noProof/>
        </w:rPr>
        <w:t>24</w:t>
      </w:r>
      <w:r>
        <w:rPr>
          <w:noProof/>
        </w:rPr>
        <w:fldChar w:fldCharType="end"/>
      </w:r>
    </w:p>
    <w:p w14:paraId="3E9B3F4E" w14:textId="4290B762" w:rsidR="0040193F" w:rsidRDefault="0040193F">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_Toc157110984 \h </w:instrText>
      </w:r>
      <w:r>
        <w:rPr>
          <w:noProof/>
        </w:rPr>
      </w:r>
      <w:r>
        <w:rPr>
          <w:noProof/>
        </w:rPr>
        <w:fldChar w:fldCharType="separate"/>
      </w:r>
      <w:r>
        <w:rPr>
          <w:noProof/>
        </w:rPr>
        <w:t>24</w:t>
      </w:r>
      <w:r>
        <w:rPr>
          <w:noProof/>
        </w:rPr>
        <w:fldChar w:fldCharType="end"/>
      </w:r>
    </w:p>
    <w:p w14:paraId="64D85798" w14:textId="3269422F" w:rsidR="0040193F" w:rsidRDefault="0040193F">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_Toc157110985 \h </w:instrText>
      </w:r>
      <w:r>
        <w:rPr>
          <w:noProof/>
        </w:rPr>
      </w:r>
      <w:r>
        <w:rPr>
          <w:noProof/>
        </w:rPr>
        <w:fldChar w:fldCharType="separate"/>
      </w:r>
      <w:r>
        <w:rPr>
          <w:noProof/>
        </w:rPr>
        <w:t>24</w:t>
      </w:r>
      <w:r>
        <w:rPr>
          <w:noProof/>
        </w:rPr>
        <w:fldChar w:fldCharType="end"/>
      </w:r>
    </w:p>
    <w:p w14:paraId="5AA54E44" w14:textId="6C4CA170" w:rsidR="0040193F" w:rsidRDefault="0040193F">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_Toc157110986 \h </w:instrText>
      </w:r>
      <w:r>
        <w:rPr>
          <w:noProof/>
        </w:rPr>
      </w:r>
      <w:r>
        <w:rPr>
          <w:noProof/>
        </w:rPr>
        <w:fldChar w:fldCharType="separate"/>
      </w:r>
      <w:r>
        <w:rPr>
          <w:noProof/>
        </w:rPr>
        <w:t>25</w:t>
      </w:r>
      <w:r>
        <w:rPr>
          <w:noProof/>
        </w:rPr>
        <w:fldChar w:fldCharType="end"/>
      </w:r>
    </w:p>
    <w:p w14:paraId="12B85DB3" w14:textId="289B35CF" w:rsidR="0040193F" w:rsidRDefault="0040193F">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_Toc157110987 \h </w:instrText>
      </w:r>
      <w:r>
        <w:rPr>
          <w:noProof/>
        </w:rPr>
      </w:r>
      <w:r>
        <w:rPr>
          <w:noProof/>
        </w:rPr>
        <w:fldChar w:fldCharType="separate"/>
      </w:r>
      <w:r>
        <w:rPr>
          <w:noProof/>
        </w:rPr>
        <w:t>25</w:t>
      </w:r>
      <w:r>
        <w:rPr>
          <w:noProof/>
        </w:rPr>
        <w:fldChar w:fldCharType="end"/>
      </w:r>
    </w:p>
    <w:p w14:paraId="45EF4B15" w14:textId="43C74300" w:rsidR="0040193F" w:rsidRDefault="0040193F">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_Toc157110988 \h </w:instrText>
      </w:r>
      <w:r>
        <w:rPr>
          <w:noProof/>
        </w:rPr>
      </w:r>
      <w:r>
        <w:rPr>
          <w:noProof/>
        </w:rPr>
        <w:fldChar w:fldCharType="separate"/>
      </w:r>
      <w:r>
        <w:rPr>
          <w:noProof/>
        </w:rPr>
        <w:t>25</w:t>
      </w:r>
      <w:r>
        <w:rPr>
          <w:noProof/>
        </w:rPr>
        <w:fldChar w:fldCharType="end"/>
      </w:r>
    </w:p>
    <w:p w14:paraId="0820412B" w14:textId="20615AED" w:rsidR="0040193F" w:rsidRDefault="0040193F">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_Toc157110989 \h </w:instrText>
      </w:r>
      <w:r>
        <w:rPr>
          <w:noProof/>
        </w:rPr>
      </w:r>
      <w:r>
        <w:rPr>
          <w:noProof/>
        </w:rPr>
        <w:fldChar w:fldCharType="separate"/>
      </w:r>
      <w:r>
        <w:rPr>
          <w:noProof/>
        </w:rPr>
        <w:t>25</w:t>
      </w:r>
      <w:r>
        <w:rPr>
          <w:noProof/>
        </w:rPr>
        <w:fldChar w:fldCharType="end"/>
      </w:r>
    </w:p>
    <w:p w14:paraId="5870CE9C" w14:textId="73645680" w:rsidR="0040193F" w:rsidRDefault="0040193F">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_Toc157110990 \h </w:instrText>
      </w:r>
      <w:r>
        <w:rPr>
          <w:noProof/>
        </w:rPr>
      </w:r>
      <w:r>
        <w:rPr>
          <w:noProof/>
        </w:rPr>
        <w:fldChar w:fldCharType="separate"/>
      </w:r>
      <w:r>
        <w:rPr>
          <w:noProof/>
        </w:rPr>
        <w:t>25</w:t>
      </w:r>
      <w:r>
        <w:rPr>
          <w:noProof/>
        </w:rPr>
        <w:fldChar w:fldCharType="end"/>
      </w:r>
    </w:p>
    <w:p w14:paraId="7AB31527" w14:textId="3FAB541B" w:rsidR="0040193F" w:rsidRDefault="0040193F">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_Toc157110991 \h </w:instrText>
      </w:r>
      <w:r>
        <w:rPr>
          <w:noProof/>
        </w:rPr>
      </w:r>
      <w:r>
        <w:rPr>
          <w:noProof/>
        </w:rPr>
        <w:fldChar w:fldCharType="separate"/>
      </w:r>
      <w:r>
        <w:rPr>
          <w:noProof/>
        </w:rPr>
        <w:t>25</w:t>
      </w:r>
      <w:r>
        <w:rPr>
          <w:noProof/>
        </w:rPr>
        <w:fldChar w:fldCharType="end"/>
      </w:r>
    </w:p>
    <w:p w14:paraId="433F7B3E" w14:textId="13F152DB" w:rsidR="0040193F" w:rsidRDefault="0040193F">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_Toc157110992 \h </w:instrText>
      </w:r>
      <w:r>
        <w:rPr>
          <w:noProof/>
        </w:rPr>
      </w:r>
      <w:r>
        <w:rPr>
          <w:noProof/>
        </w:rPr>
        <w:fldChar w:fldCharType="separate"/>
      </w:r>
      <w:r>
        <w:rPr>
          <w:noProof/>
        </w:rPr>
        <w:t>25</w:t>
      </w:r>
      <w:r>
        <w:rPr>
          <w:noProof/>
        </w:rPr>
        <w:fldChar w:fldCharType="end"/>
      </w:r>
    </w:p>
    <w:p w14:paraId="7567DFF3" w14:textId="7D087A19" w:rsidR="0040193F" w:rsidRDefault="0040193F">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_Toc157110993 \h </w:instrText>
      </w:r>
      <w:r>
        <w:rPr>
          <w:noProof/>
        </w:rPr>
      </w:r>
      <w:r>
        <w:rPr>
          <w:noProof/>
        </w:rPr>
        <w:fldChar w:fldCharType="separate"/>
      </w:r>
      <w:r>
        <w:rPr>
          <w:noProof/>
        </w:rPr>
        <w:t>26</w:t>
      </w:r>
      <w:r>
        <w:rPr>
          <w:noProof/>
        </w:rPr>
        <w:fldChar w:fldCharType="end"/>
      </w:r>
    </w:p>
    <w:p w14:paraId="2D0752BB" w14:textId="3C7B01A9" w:rsidR="0040193F" w:rsidRDefault="0040193F">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_Toc157110994 \h </w:instrText>
      </w:r>
      <w:r>
        <w:rPr>
          <w:noProof/>
        </w:rPr>
      </w:r>
      <w:r>
        <w:rPr>
          <w:noProof/>
        </w:rPr>
        <w:fldChar w:fldCharType="separate"/>
      </w:r>
      <w:r>
        <w:rPr>
          <w:noProof/>
        </w:rPr>
        <w:t>26</w:t>
      </w:r>
      <w:r>
        <w:rPr>
          <w:noProof/>
        </w:rPr>
        <w:fldChar w:fldCharType="end"/>
      </w:r>
    </w:p>
    <w:p w14:paraId="0CFDA7AE" w14:textId="6E7B89A0" w:rsidR="0040193F" w:rsidRDefault="0040193F">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_Toc157110995 \h </w:instrText>
      </w:r>
      <w:r>
        <w:rPr>
          <w:noProof/>
        </w:rPr>
      </w:r>
      <w:r>
        <w:rPr>
          <w:noProof/>
        </w:rPr>
        <w:fldChar w:fldCharType="separate"/>
      </w:r>
      <w:r>
        <w:rPr>
          <w:noProof/>
        </w:rPr>
        <w:t>26</w:t>
      </w:r>
      <w:r>
        <w:rPr>
          <w:noProof/>
        </w:rPr>
        <w:fldChar w:fldCharType="end"/>
      </w:r>
    </w:p>
    <w:p w14:paraId="7A166638" w14:textId="2F538ACB" w:rsidR="0040193F" w:rsidRDefault="0040193F">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_Toc157110996 \h </w:instrText>
      </w:r>
      <w:r>
        <w:rPr>
          <w:noProof/>
        </w:rPr>
      </w:r>
      <w:r>
        <w:rPr>
          <w:noProof/>
        </w:rPr>
        <w:fldChar w:fldCharType="separate"/>
      </w:r>
      <w:r>
        <w:rPr>
          <w:noProof/>
        </w:rPr>
        <w:t>26</w:t>
      </w:r>
      <w:r>
        <w:rPr>
          <w:noProof/>
        </w:rPr>
        <w:fldChar w:fldCharType="end"/>
      </w:r>
    </w:p>
    <w:p w14:paraId="485C7265" w14:textId="17B060CF" w:rsidR="0040193F" w:rsidRDefault="0040193F">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_Toc157110997 \h </w:instrText>
      </w:r>
      <w:r>
        <w:rPr>
          <w:noProof/>
        </w:rPr>
      </w:r>
      <w:r>
        <w:rPr>
          <w:noProof/>
        </w:rPr>
        <w:fldChar w:fldCharType="separate"/>
      </w:r>
      <w:r>
        <w:rPr>
          <w:noProof/>
        </w:rPr>
        <w:t>27</w:t>
      </w:r>
      <w:r>
        <w:rPr>
          <w:noProof/>
        </w:rPr>
        <w:fldChar w:fldCharType="end"/>
      </w:r>
    </w:p>
    <w:p w14:paraId="1D9D76DE" w14:textId="3924CE71" w:rsidR="0040193F" w:rsidRDefault="0040193F">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_Toc157110998 \h </w:instrText>
      </w:r>
      <w:r>
        <w:rPr>
          <w:noProof/>
        </w:rPr>
      </w:r>
      <w:r>
        <w:rPr>
          <w:noProof/>
        </w:rPr>
        <w:fldChar w:fldCharType="separate"/>
      </w:r>
      <w:r>
        <w:rPr>
          <w:noProof/>
        </w:rPr>
        <w:t>28</w:t>
      </w:r>
      <w:r>
        <w:rPr>
          <w:noProof/>
        </w:rPr>
        <w:fldChar w:fldCharType="end"/>
      </w:r>
    </w:p>
    <w:p w14:paraId="3CE5E4E3" w14:textId="7F47D080" w:rsidR="0040193F" w:rsidRDefault="0040193F">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_Toc157110999 \h </w:instrText>
      </w:r>
      <w:r>
        <w:rPr>
          <w:noProof/>
        </w:rPr>
      </w:r>
      <w:r>
        <w:rPr>
          <w:noProof/>
        </w:rPr>
        <w:fldChar w:fldCharType="separate"/>
      </w:r>
      <w:r>
        <w:rPr>
          <w:noProof/>
        </w:rPr>
        <w:t>28</w:t>
      </w:r>
      <w:r>
        <w:rPr>
          <w:noProof/>
        </w:rPr>
        <w:fldChar w:fldCharType="end"/>
      </w:r>
    </w:p>
    <w:p w14:paraId="5A8AA1D1" w14:textId="188D5049" w:rsidR="0040193F" w:rsidRDefault="0040193F">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_Toc157111000 \h </w:instrText>
      </w:r>
      <w:r>
        <w:rPr>
          <w:noProof/>
        </w:rPr>
      </w:r>
      <w:r>
        <w:rPr>
          <w:noProof/>
        </w:rPr>
        <w:fldChar w:fldCharType="separate"/>
      </w:r>
      <w:r>
        <w:rPr>
          <w:noProof/>
        </w:rPr>
        <w:t>28</w:t>
      </w:r>
      <w:r>
        <w:rPr>
          <w:noProof/>
        </w:rPr>
        <w:fldChar w:fldCharType="end"/>
      </w:r>
    </w:p>
    <w:p w14:paraId="136EC876" w14:textId="6E4D03B1" w:rsidR="0040193F" w:rsidRDefault="0040193F">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_Toc157111001 \h </w:instrText>
      </w:r>
      <w:r>
        <w:rPr>
          <w:noProof/>
        </w:rPr>
      </w:r>
      <w:r>
        <w:rPr>
          <w:noProof/>
        </w:rPr>
        <w:fldChar w:fldCharType="separate"/>
      </w:r>
      <w:r>
        <w:rPr>
          <w:noProof/>
        </w:rPr>
        <w:t>28</w:t>
      </w:r>
      <w:r>
        <w:rPr>
          <w:noProof/>
        </w:rPr>
        <w:fldChar w:fldCharType="end"/>
      </w:r>
    </w:p>
    <w:p w14:paraId="1C0D222C" w14:textId="11DFCD09" w:rsidR="0040193F" w:rsidRDefault="0040193F">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_Toc157111002 \h </w:instrText>
      </w:r>
      <w:r>
        <w:rPr>
          <w:noProof/>
        </w:rPr>
      </w:r>
      <w:r>
        <w:rPr>
          <w:noProof/>
        </w:rPr>
        <w:fldChar w:fldCharType="separate"/>
      </w:r>
      <w:r>
        <w:rPr>
          <w:noProof/>
        </w:rPr>
        <w:t>29</w:t>
      </w:r>
      <w:r>
        <w:rPr>
          <w:noProof/>
        </w:rPr>
        <w:fldChar w:fldCharType="end"/>
      </w:r>
    </w:p>
    <w:p w14:paraId="3EE4BA84" w14:textId="3B8F12D0" w:rsidR="0040193F" w:rsidRDefault="0040193F">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_Toc157111003 \h </w:instrText>
      </w:r>
      <w:r>
        <w:rPr>
          <w:noProof/>
        </w:rPr>
      </w:r>
      <w:r>
        <w:rPr>
          <w:noProof/>
        </w:rPr>
        <w:fldChar w:fldCharType="separate"/>
      </w:r>
      <w:r>
        <w:rPr>
          <w:noProof/>
        </w:rPr>
        <w:t>29</w:t>
      </w:r>
      <w:r>
        <w:rPr>
          <w:noProof/>
        </w:rPr>
        <w:fldChar w:fldCharType="end"/>
      </w:r>
    </w:p>
    <w:p w14:paraId="67D42D32" w14:textId="15E7CA9D" w:rsidR="0040193F" w:rsidRDefault="0040193F">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_Toc157111004 \h </w:instrText>
      </w:r>
      <w:r>
        <w:rPr>
          <w:noProof/>
        </w:rPr>
      </w:r>
      <w:r>
        <w:rPr>
          <w:noProof/>
        </w:rPr>
        <w:fldChar w:fldCharType="separate"/>
      </w:r>
      <w:r>
        <w:rPr>
          <w:noProof/>
        </w:rPr>
        <w:t>29</w:t>
      </w:r>
      <w:r>
        <w:rPr>
          <w:noProof/>
        </w:rPr>
        <w:fldChar w:fldCharType="end"/>
      </w:r>
    </w:p>
    <w:p w14:paraId="51D6CFCC" w14:textId="023F1797" w:rsidR="0040193F" w:rsidRDefault="0040193F">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_Toc157111005 \h </w:instrText>
      </w:r>
      <w:r>
        <w:rPr>
          <w:noProof/>
        </w:rPr>
      </w:r>
      <w:r>
        <w:rPr>
          <w:noProof/>
        </w:rPr>
        <w:fldChar w:fldCharType="separate"/>
      </w:r>
      <w:r>
        <w:rPr>
          <w:noProof/>
        </w:rPr>
        <w:t>29</w:t>
      </w:r>
      <w:r>
        <w:rPr>
          <w:noProof/>
        </w:rPr>
        <w:fldChar w:fldCharType="end"/>
      </w:r>
    </w:p>
    <w:p w14:paraId="38EEAFE2" w14:textId="2C8FFD38" w:rsidR="0040193F" w:rsidRDefault="0040193F">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_Toc157111006 \h </w:instrText>
      </w:r>
      <w:r>
        <w:rPr>
          <w:noProof/>
        </w:rPr>
      </w:r>
      <w:r>
        <w:rPr>
          <w:noProof/>
        </w:rPr>
        <w:fldChar w:fldCharType="separate"/>
      </w:r>
      <w:r>
        <w:rPr>
          <w:noProof/>
        </w:rPr>
        <w:t>30</w:t>
      </w:r>
      <w:r>
        <w:rPr>
          <w:noProof/>
        </w:rPr>
        <w:fldChar w:fldCharType="end"/>
      </w:r>
    </w:p>
    <w:p w14:paraId="37DE44B9" w14:textId="16421300" w:rsidR="0040193F" w:rsidRDefault="0040193F">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_Toc157111007 \h </w:instrText>
      </w:r>
      <w:r>
        <w:rPr>
          <w:noProof/>
        </w:rPr>
      </w:r>
      <w:r>
        <w:rPr>
          <w:noProof/>
        </w:rPr>
        <w:fldChar w:fldCharType="separate"/>
      </w:r>
      <w:r>
        <w:rPr>
          <w:noProof/>
        </w:rPr>
        <w:t>30</w:t>
      </w:r>
      <w:r>
        <w:rPr>
          <w:noProof/>
        </w:rPr>
        <w:fldChar w:fldCharType="end"/>
      </w:r>
    </w:p>
    <w:p w14:paraId="64FF3BF4" w14:textId="66AA37F0" w:rsidR="0040193F" w:rsidRDefault="0040193F">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_Toc157111008 \h </w:instrText>
      </w:r>
      <w:r>
        <w:rPr>
          <w:noProof/>
        </w:rPr>
      </w:r>
      <w:r>
        <w:rPr>
          <w:noProof/>
        </w:rPr>
        <w:fldChar w:fldCharType="separate"/>
      </w:r>
      <w:r>
        <w:rPr>
          <w:noProof/>
        </w:rPr>
        <w:t>30</w:t>
      </w:r>
      <w:r>
        <w:rPr>
          <w:noProof/>
        </w:rPr>
        <w:fldChar w:fldCharType="end"/>
      </w:r>
    </w:p>
    <w:p w14:paraId="2EABFC2C" w14:textId="3786479C" w:rsidR="0040193F" w:rsidRDefault="0040193F">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_Toc157111009 \h </w:instrText>
      </w:r>
      <w:r>
        <w:rPr>
          <w:noProof/>
        </w:rPr>
      </w:r>
      <w:r>
        <w:rPr>
          <w:noProof/>
        </w:rPr>
        <w:fldChar w:fldCharType="separate"/>
      </w:r>
      <w:r>
        <w:rPr>
          <w:noProof/>
        </w:rPr>
        <w:t>31</w:t>
      </w:r>
      <w:r>
        <w:rPr>
          <w:noProof/>
        </w:rPr>
        <w:fldChar w:fldCharType="end"/>
      </w:r>
    </w:p>
    <w:p w14:paraId="16F5F97B" w14:textId="377C89D8" w:rsidR="0040193F" w:rsidRDefault="0040193F">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_Toc157111010 \h </w:instrText>
      </w:r>
      <w:r>
        <w:rPr>
          <w:noProof/>
        </w:rPr>
      </w:r>
      <w:r>
        <w:rPr>
          <w:noProof/>
        </w:rPr>
        <w:fldChar w:fldCharType="separate"/>
      </w:r>
      <w:r>
        <w:rPr>
          <w:noProof/>
        </w:rPr>
        <w:t>31</w:t>
      </w:r>
      <w:r>
        <w:rPr>
          <w:noProof/>
        </w:rPr>
        <w:fldChar w:fldCharType="end"/>
      </w:r>
    </w:p>
    <w:p w14:paraId="7570A0D2" w14:textId="4D13B879" w:rsidR="0040193F" w:rsidRDefault="0040193F">
      <w:pPr>
        <w:pStyle w:val="TOC3"/>
        <w:rPr>
          <w:rFonts w:asciiTheme="minorHAnsi" w:eastAsiaTheme="minorEastAsia" w:hAnsiTheme="minorHAnsi" w:cstheme="minorBidi"/>
          <w:noProof/>
          <w:sz w:val="22"/>
          <w:szCs w:val="22"/>
          <w:lang w:val="en-IN" w:eastAsia="en-IN"/>
        </w:rPr>
      </w:pPr>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_Toc157111011 \h </w:instrText>
      </w:r>
      <w:r>
        <w:rPr>
          <w:noProof/>
        </w:rPr>
      </w:r>
      <w:r>
        <w:rPr>
          <w:noProof/>
        </w:rPr>
        <w:fldChar w:fldCharType="separate"/>
      </w:r>
      <w:r>
        <w:rPr>
          <w:noProof/>
        </w:rPr>
        <w:t>31</w:t>
      </w:r>
      <w:r>
        <w:rPr>
          <w:noProof/>
        </w:rPr>
        <w:fldChar w:fldCharType="end"/>
      </w:r>
    </w:p>
    <w:p w14:paraId="7CD6A0E1" w14:textId="383DB2E4" w:rsidR="0040193F" w:rsidRDefault="0040193F">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_Toc157111012 \h </w:instrText>
      </w:r>
      <w:r>
        <w:rPr>
          <w:noProof/>
        </w:rPr>
      </w:r>
      <w:r>
        <w:rPr>
          <w:noProof/>
        </w:rPr>
        <w:fldChar w:fldCharType="separate"/>
      </w:r>
      <w:r>
        <w:rPr>
          <w:noProof/>
        </w:rPr>
        <w:t>31</w:t>
      </w:r>
      <w:r>
        <w:rPr>
          <w:noProof/>
        </w:rPr>
        <w:fldChar w:fldCharType="end"/>
      </w:r>
    </w:p>
    <w:p w14:paraId="50E6DD09" w14:textId="74A70D4B" w:rsidR="0040193F" w:rsidRDefault="0040193F">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_Toc157111013 \h </w:instrText>
      </w:r>
      <w:r>
        <w:rPr>
          <w:noProof/>
        </w:rPr>
      </w:r>
      <w:r>
        <w:rPr>
          <w:noProof/>
        </w:rPr>
        <w:fldChar w:fldCharType="separate"/>
      </w:r>
      <w:r>
        <w:rPr>
          <w:noProof/>
        </w:rPr>
        <w:t>31</w:t>
      </w:r>
      <w:r>
        <w:rPr>
          <w:noProof/>
        </w:rPr>
        <w:fldChar w:fldCharType="end"/>
      </w:r>
    </w:p>
    <w:p w14:paraId="43BA8181" w14:textId="255BA0DA"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_Toc157111014 \h </w:instrText>
      </w:r>
      <w:r>
        <w:rPr>
          <w:noProof/>
        </w:rPr>
      </w:r>
      <w:r>
        <w:rPr>
          <w:noProof/>
        </w:rPr>
        <w:fldChar w:fldCharType="separate"/>
      </w:r>
      <w:r>
        <w:rPr>
          <w:noProof/>
        </w:rPr>
        <w:t>31</w:t>
      </w:r>
      <w:r>
        <w:rPr>
          <w:noProof/>
        </w:rPr>
        <w:fldChar w:fldCharType="end"/>
      </w:r>
    </w:p>
    <w:p w14:paraId="65070688" w14:textId="2C04E8F5" w:rsidR="0040193F" w:rsidRDefault="0040193F">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_Toc157111015 \h </w:instrText>
      </w:r>
      <w:r>
        <w:rPr>
          <w:noProof/>
        </w:rPr>
      </w:r>
      <w:r>
        <w:rPr>
          <w:noProof/>
        </w:rPr>
        <w:fldChar w:fldCharType="separate"/>
      </w:r>
      <w:r>
        <w:rPr>
          <w:noProof/>
        </w:rPr>
        <w:t>31</w:t>
      </w:r>
      <w:r>
        <w:rPr>
          <w:noProof/>
        </w:rPr>
        <w:fldChar w:fldCharType="end"/>
      </w:r>
    </w:p>
    <w:p w14:paraId="599272FC" w14:textId="457EF891" w:rsidR="0040193F" w:rsidRDefault="0040193F">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_Toc157111016 \h </w:instrText>
      </w:r>
      <w:r>
        <w:rPr>
          <w:noProof/>
        </w:rPr>
      </w:r>
      <w:r>
        <w:rPr>
          <w:noProof/>
        </w:rPr>
        <w:fldChar w:fldCharType="separate"/>
      </w:r>
      <w:r>
        <w:rPr>
          <w:noProof/>
        </w:rPr>
        <w:t>32</w:t>
      </w:r>
      <w:r>
        <w:rPr>
          <w:noProof/>
        </w:rPr>
        <w:fldChar w:fldCharType="end"/>
      </w:r>
    </w:p>
    <w:p w14:paraId="625216BF" w14:textId="5DBF2A04" w:rsidR="0040193F" w:rsidRDefault="0040193F">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_Toc157111017 \h </w:instrText>
      </w:r>
      <w:r>
        <w:rPr>
          <w:noProof/>
        </w:rPr>
      </w:r>
      <w:r>
        <w:rPr>
          <w:noProof/>
        </w:rPr>
        <w:fldChar w:fldCharType="separate"/>
      </w:r>
      <w:r>
        <w:rPr>
          <w:noProof/>
        </w:rPr>
        <w:t>32</w:t>
      </w:r>
      <w:r>
        <w:rPr>
          <w:noProof/>
        </w:rPr>
        <w:fldChar w:fldCharType="end"/>
      </w:r>
    </w:p>
    <w:p w14:paraId="023F7821" w14:textId="36AE1C1E" w:rsidR="0040193F" w:rsidRDefault="0040193F">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_Toc157111018 \h </w:instrText>
      </w:r>
      <w:r>
        <w:rPr>
          <w:noProof/>
        </w:rPr>
      </w:r>
      <w:r>
        <w:rPr>
          <w:noProof/>
        </w:rPr>
        <w:fldChar w:fldCharType="separate"/>
      </w:r>
      <w:r>
        <w:rPr>
          <w:noProof/>
        </w:rPr>
        <w:t>32</w:t>
      </w:r>
      <w:r>
        <w:rPr>
          <w:noProof/>
        </w:rPr>
        <w:fldChar w:fldCharType="end"/>
      </w:r>
    </w:p>
    <w:p w14:paraId="57F03C30" w14:textId="2F7912F0" w:rsidR="0040193F" w:rsidRDefault="0040193F">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_Toc157111019 \h </w:instrText>
      </w:r>
      <w:r>
        <w:rPr>
          <w:noProof/>
        </w:rPr>
      </w:r>
      <w:r>
        <w:rPr>
          <w:noProof/>
        </w:rPr>
        <w:fldChar w:fldCharType="separate"/>
      </w:r>
      <w:r>
        <w:rPr>
          <w:noProof/>
        </w:rPr>
        <w:t>32</w:t>
      </w:r>
      <w:r>
        <w:rPr>
          <w:noProof/>
        </w:rPr>
        <w:fldChar w:fldCharType="end"/>
      </w:r>
    </w:p>
    <w:p w14:paraId="3641F21B" w14:textId="106EB2B0" w:rsidR="0040193F" w:rsidRDefault="0040193F">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_Toc157111020 \h </w:instrText>
      </w:r>
      <w:r>
        <w:rPr>
          <w:noProof/>
        </w:rPr>
      </w:r>
      <w:r>
        <w:rPr>
          <w:noProof/>
        </w:rPr>
        <w:fldChar w:fldCharType="separate"/>
      </w:r>
      <w:r>
        <w:rPr>
          <w:noProof/>
        </w:rPr>
        <w:t>32</w:t>
      </w:r>
      <w:r>
        <w:rPr>
          <w:noProof/>
        </w:rPr>
        <w:fldChar w:fldCharType="end"/>
      </w:r>
    </w:p>
    <w:p w14:paraId="1AF1B92C" w14:textId="4D08F59F" w:rsidR="0040193F" w:rsidRDefault="0040193F">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_Toc157111021 \h </w:instrText>
      </w:r>
      <w:r>
        <w:rPr>
          <w:noProof/>
        </w:rPr>
      </w:r>
      <w:r>
        <w:rPr>
          <w:noProof/>
        </w:rPr>
        <w:fldChar w:fldCharType="separate"/>
      </w:r>
      <w:r>
        <w:rPr>
          <w:noProof/>
        </w:rPr>
        <w:t>33</w:t>
      </w:r>
      <w:r>
        <w:rPr>
          <w:noProof/>
        </w:rPr>
        <w:fldChar w:fldCharType="end"/>
      </w:r>
    </w:p>
    <w:p w14:paraId="46598BC6" w14:textId="44A895D3" w:rsidR="0040193F" w:rsidRDefault="0040193F">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_Toc157111022 \h </w:instrText>
      </w:r>
      <w:r>
        <w:rPr>
          <w:noProof/>
        </w:rPr>
      </w:r>
      <w:r>
        <w:rPr>
          <w:noProof/>
        </w:rPr>
        <w:fldChar w:fldCharType="separate"/>
      </w:r>
      <w:r>
        <w:rPr>
          <w:noProof/>
        </w:rPr>
        <w:t>33</w:t>
      </w:r>
      <w:r>
        <w:rPr>
          <w:noProof/>
        </w:rPr>
        <w:fldChar w:fldCharType="end"/>
      </w:r>
    </w:p>
    <w:p w14:paraId="74540D02" w14:textId="499F2157" w:rsidR="0040193F" w:rsidRDefault="0040193F">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_Toc157111023 \h </w:instrText>
      </w:r>
      <w:r>
        <w:rPr>
          <w:noProof/>
        </w:rPr>
      </w:r>
      <w:r>
        <w:rPr>
          <w:noProof/>
        </w:rPr>
        <w:fldChar w:fldCharType="separate"/>
      </w:r>
      <w:r>
        <w:rPr>
          <w:noProof/>
        </w:rPr>
        <w:t>33</w:t>
      </w:r>
      <w:r>
        <w:rPr>
          <w:noProof/>
        </w:rPr>
        <w:fldChar w:fldCharType="end"/>
      </w:r>
    </w:p>
    <w:p w14:paraId="5783FD03" w14:textId="57EC6039" w:rsidR="0040193F" w:rsidRDefault="0040193F">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_Toc157111024 \h </w:instrText>
      </w:r>
      <w:r>
        <w:rPr>
          <w:noProof/>
        </w:rPr>
      </w:r>
      <w:r>
        <w:rPr>
          <w:noProof/>
        </w:rPr>
        <w:fldChar w:fldCharType="separate"/>
      </w:r>
      <w:r>
        <w:rPr>
          <w:noProof/>
        </w:rPr>
        <w:t>33</w:t>
      </w:r>
      <w:r>
        <w:rPr>
          <w:noProof/>
        </w:rPr>
        <w:fldChar w:fldCharType="end"/>
      </w:r>
    </w:p>
    <w:p w14:paraId="7D8E3C85" w14:textId="2625F3D7" w:rsidR="0040193F" w:rsidRDefault="0040193F">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_Toc157111025 \h </w:instrText>
      </w:r>
      <w:r>
        <w:rPr>
          <w:noProof/>
        </w:rPr>
      </w:r>
      <w:r>
        <w:rPr>
          <w:noProof/>
        </w:rPr>
        <w:fldChar w:fldCharType="separate"/>
      </w:r>
      <w:r>
        <w:rPr>
          <w:noProof/>
        </w:rPr>
        <w:t>33</w:t>
      </w:r>
      <w:r>
        <w:rPr>
          <w:noProof/>
        </w:rPr>
        <w:fldChar w:fldCharType="end"/>
      </w:r>
    </w:p>
    <w:p w14:paraId="54B4B1C0" w14:textId="7CE5D50F" w:rsidR="0040193F" w:rsidRDefault="0040193F">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_Toc157111026 \h </w:instrText>
      </w:r>
      <w:r>
        <w:rPr>
          <w:noProof/>
        </w:rPr>
      </w:r>
      <w:r>
        <w:rPr>
          <w:noProof/>
        </w:rPr>
        <w:fldChar w:fldCharType="separate"/>
      </w:r>
      <w:r>
        <w:rPr>
          <w:noProof/>
        </w:rPr>
        <w:t>34</w:t>
      </w:r>
      <w:r>
        <w:rPr>
          <w:noProof/>
        </w:rPr>
        <w:fldChar w:fldCharType="end"/>
      </w:r>
    </w:p>
    <w:p w14:paraId="33140145" w14:textId="250EA0A7" w:rsidR="0040193F" w:rsidRDefault="0040193F">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_Toc157111027 \h </w:instrText>
      </w:r>
      <w:r>
        <w:rPr>
          <w:noProof/>
        </w:rPr>
      </w:r>
      <w:r>
        <w:rPr>
          <w:noProof/>
        </w:rPr>
        <w:fldChar w:fldCharType="separate"/>
      </w:r>
      <w:r>
        <w:rPr>
          <w:noProof/>
        </w:rPr>
        <w:t>34</w:t>
      </w:r>
      <w:r>
        <w:rPr>
          <w:noProof/>
        </w:rPr>
        <w:fldChar w:fldCharType="end"/>
      </w:r>
    </w:p>
    <w:p w14:paraId="21818AD6" w14:textId="2ACB24D1" w:rsidR="0040193F" w:rsidRDefault="0040193F">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_Toc157111028 \h </w:instrText>
      </w:r>
      <w:r>
        <w:rPr>
          <w:noProof/>
        </w:rPr>
      </w:r>
      <w:r>
        <w:rPr>
          <w:noProof/>
        </w:rPr>
        <w:fldChar w:fldCharType="separate"/>
      </w:r>
      <w:r>
        <w:rPr>
          <w:noProof/>
        </w:rPr>
        <w:t>34</w:t>
      </w:r>
      <w:r>
        <w:rPr>
          <w:noProof/>
        </w:rPr>
        <w:fldChar w:fldCharType="end"/>
      </w:r>
    </w:p>
    <w:p w14:paraId="01B7F442" w14:textId="2E531418" w:rsidR="0040193F" w:rsidRDefault="0040193F">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_Toc157111029 \h </w:instrText>
      </w:r>
      <w:r>
        <w:rPr>
          <w:noProof/>
        </w:rPr>
      </w:r>
      <w:r>
        <w:rPr>
          <w:noProof/>
        </w:rPr>
        <w:fldChar w:fldCharType="separate"/>
      </w:r>
      <w:r>
        <w:rPr>
          <w:noProof/>
        </w:rPr>
        <w:t>34</w:t>
      </w:r>
      <w:r>
        <w:rPr>
          <w:noProof/>
        </w:rPr>
        <w:fldChar w:fldCharType="end"/>
      </w:r>
    </w:p>
    <w:p w14:paraId="09224A84" w14:textId="6B0CF884" w:rsidR="0040193F" w:rsidRDefault="0040193F">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_Toc157111030 \h </w:instrText>
      </w:r>
      <w:r>
        <w:rPr>
          <w:noProof/>
        </w:rPr>
      </w:r>
      <w:r>
        <w:rPr>
          <w:noProof/>
        </w:rPr>
        <w:fldChar w:fldCharType="separate"/>
      </w:r>
      <w:r>
        <w:rPr>
          <w:noProof/>
        </w:rPr>
        <w:t>35</w:t>
      </w:r>
      <w:r>
        <w:rPr>
          <w:noProof/>
        </w:rPr>
        <w:fldChar w:fldCharType="end"/>
      </w:r>
    </w:p>
    <w:p w14:paraId="039168D3" w14:textId="1551FA5B" w:rsidR="0040193F" w:rsidRDefault="0040193F">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_Toc157111031 \h </w:instrText>
      </w:r>
      <w:r>
        <w:rPr>
          <w:noProof/>
        </w:rPr>
      </w:r>
      <w:r>
        <w:rPr>
          <w:noProof/>
        </w:rPr>
        <w:fldChar w:fldCharType="separate"/>
      </w:r>
      <w:r>
        <w:rPr>
          <w:noProof/>
        </w:rPr>
        <w:t>35</w:t>
      </w:r>
      <w:r>
        <w:rPr>
          <w:noProof/>
        </w:rPr>
        <w:fldChar w:fldCharType="end"/>
      </w:r>
    </w:p>
    <w:p w14:paraId="7C6F19F7" w14:textId="3470AF44" w:rsidR="0040193F" w:rsidRDefault="0040193F">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_Toc157111032 \h </w:instrText>
      </w:r>
      <w:r>
        <w:rPr>
          <w:noProof/>
        </w:rPr>
      </w:r>
      <w:r>
        <w:rPr>
          <w:noProof/>
        </w:rPr>
        <w:fldChar w:fldCharType="separate"/>
      </w:r>
      <w:r>
        <w:rPr>
          <w:noProof/>
        </w:rPr>
        <w:t>35</w:t>
      </w:r>
      <w:r>
        <w:rPr>
          <w:noProof/>
        </w:rPr>
        <w:fldChar w:fldCharType="end"/>
      </w:r>
    </w:p>
    <w:p w14:paraId="4D4419EF" w14:textId="06CA3A05" w:rsidR="0040193F" w:rsidRDefault="0040193F">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_Toc157111033 \h </w:instrText>
      </w:r>
      <w:r>
        <w:rPr>
          <w:noProof/>
        </w:rPr>
      </w:r>
      <w:r>
        <w:rPr>
          <w:noProof/>
        </w:rPr>
        <w:fldChar w:fldCharType="separate"/>
      </w:r>
      <w:r>
        <w:rPr>
          <w:noProof/>
        </w:rPr>
        <w:t>35</w:t>
      </w:r>
      <w:r>
        <w:rPr>
          <w:noProof/>
        </w:rPr>
        <w:fldChar w:fldCharType="end"/>
      </w:r>
    </w:p>
    <w:p w14:paraId="48A3CCDA" w14:textId="76DE9AC8" w:rsidR="0040193F" w:rsidRDefault="0040193F">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_Toc157111034 \h </w:instrText>
      </w:r>
      <w:r>
        <w:rPr>
          <w:noProof/>
        </w:rPr>
      </w:r>
      <w:r>
        <w:rPr>
          <w:noProof/>
        </w:rPr>
        <w:fldChar w:fldCharType="separate"/>
      </w:r>
      <w:r>
        <w:rPr>
          <w:noProof/>
        </w:rPr>
        <w:t>35</w:t>
      </w:r>
      <w:r>
        <w:rPr>
          <w:noProof/>
        </w:rPr>
        <w:fldChar w:fldCharType="end"/>
      </w:r>
    </w:p>
    <w:p w14:paraId="4EF697AB" w14:textId="16D8B576" w:rsidR="0040193F" w:rsidRDefault="0040193F">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_Toc157111035 \h </w:instrText>
      </w:r>
      <w:r>
        <w:rPr>
          <w:noProof/>
        </w:rPr>
      </w:r>
      <w:r>
        <w:rPr>
          <w:noProof/>
        </w:rPr>
        <w:fldChar w:fldCharType="separate"/>
      </w:r>
      <w:r>
        <w:rPr>
          <w:noProof/>
        </w:rPr>
        <w:t>35</w:t>
      </w:r>
      <w:r>
        <w:rPr>
          <w:noProof/>
        </w:rPr>
        <w:fldChar w:fldCharType="end"/>
      </w:r>
    </w:p>
    <w:p w14:paraId="6525581B" w14:textId="30B3324A" w:rsidR="0040193F" w:rsidRDefault="0040193F">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_Toc157111036 \h </w:instrText>
      </w:r>
      <w:r>
        <w:rPr>
          <w:noProof/>
        </w:rPr>
      </w:r>
      <w:r>
        <w:rPr>
          <w:noProof/>
        </w:rPr>
        <w:fldChar w:fldCharType="separate"/>
      </w:r>
      <w:r>
        <w:rPr>
          <w:noProof/>
        </w:rPr>
        <w:t>35</w:t>
      </w:r>
      <w:r>
        <w:rPr>
          <w:noProof/>
        </w:rPr>
        <w:fldChar w:fldCharType="end"/>
      </w:r>
    </w:p>
    <w:p w14:paraId="64B1ED9B" w14:textId="3F7D7C89" w:rsidR="0040193F" w:rsidRDefault="0040193F">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_Toc157111037 \h </w:instrText>
      </w:r>
      <w:r>
        <w:rPr>
          <w:noProof/>
        </w:rPr>
      </w:r>
      <w:r>
        <w:rPr>
          <w:noProof/>
        </w:rPr>
        <w:fldChar w:fldCharType="separate"/>
      </w:r>
      <w:r>
        <w:rPr>
          <w:noProof/>
        </w:rPr>
        <w:t>36</w:t>
      </w:r>
      <w:r>
        <w:rPr>
          <w:noProof/>
        </w:rPr>
        <w:fldChar w:fldCharType="end"/>
      </w:r>
    </w:p>
    <w:p w14:paraId="18F53F6F" w14:textId="52F28858" w:rsidR="0040193F" w:rsidRDefault="0040193F">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_Toc157111038 \h </w:instrText>
      </w:r>
      <w:r>
        <w:rPr>
          <w:noProof/>
        </w:rPr>
      </w:r>
      <w:r>
        <w:rPr>
          <w:noProof/>
        </w:rPr>
        <w:fldChar w:fldCharType="separate"/>
      </w:r>
      <w:r>
        <w:rPr>
          <w:noProof/>
        </w:rPr>
        <w:t>36</w:t>
      </w:r>
      <w:r>
        <w:rPr>
          <w:noProof/>
        </w:rPr>
        <w:fldChar w:fldCharType="end"/>
      </w:r>
    </w:p>
    <w:p w14:paraId="138F3CED" w14:textId="14F35E49" w:rsidR="0040193F" w:rsidRDefault="0040193F">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_Toc157111039 \h </w:instrText>
      </w:r>
      <w:r>
        <w:rPr>
          <w:noProof/>
        </w:rPr>
      </w:r>
      <w:r>
        <w:rPr>
          <w:noProof/>
        </w:rPr>
        <w:fldChar w:fldCharType="separate"/>
      </w:r>
      <w:r>
        <w:rPr>
          <w:noProof/>
        </w:rPr>
        <w:t>36</w:t>
      </w:r>
      <w:r>
        <w:rPr>
          <w:noProof/>
        </w:rPr>
        <w:fldChar w:fldCharType="end"/>
      </w:r>
    </w:p>
    <w:p w14:paraId="7920FB07" w14:textId="7BC21C4D" w:rsidR="0040193F" w:rsidRDefault="0040193F">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_Toc157111040 \h </w:instrText>
      </w:r>
      <w:r>
        <w:rPr>
          <w:noProof/>
        </w:rPr>
      </w:r>
      <w:r>
        <w:rPr>
          <w:noProof/>
        </w:rPr>
        <w:fldChar w:fldCharType="separate"/>
      </w:r>
      <w:r>
        <w:rPr>
          <w:noProof/>
        </w:rPr>
        <w:t>37</w:t>
      </w:r>
      <w:r>
        <w:rPr>
          <w:noProof/>
        </w:rPr>
        <w:fldChar w:fldCharType="end"/>
      </w:r>
    </w:p>
    <w:p w14:paraId="014B3ED2" w14:textId="78CCB9FE" w:rsidR="0040193F" w:rsidRDefault="0040193F">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_Toc157111041 \h </w:instrText>
      </w:r>
      <w:r>
        <w:rPr>
          <w:noProof/>
        </w:rPr>
      </w:r>
      <w:r>
        <w:rPr>
          <w:noProof/>
        </w:rPr>
        <w:fldChar w:fldCharType="separate"/>
      </w:r>
      <w:r>
        <w:rPr>
          <w:noProof/>
        </w:rPr>
        <w:t>37</w:t>
      </w:r>
      <w:r>
        <w:rPr>
          <w:noProof/>
        </w:rPr>
        <w:fldChar w:fldCharType="end"/>
      </w:r>
    </w:p>
    <w:p w14:paraId="3EB5BAC2" w14:textId="35721988" w:rsidR="0040193F" w:rsidRDefault="0040193F">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_Toc157111042 \h </w:instrText>
      </w:r>
      <w:r>
        <w:rPr>
          <w:noProof/>
        </w:rPr>
      </w:r>
      <w:r>
        <w:rPr>
          <w:noProof/>
        </w:rPr>
        <w:fldChar w:fldCharType="separate"/>
      </w:r>
      <w:r>
        <w:rPr>
          <w:noProof/>
        </w:rPr>
        <w:t>37</w:t>
      </w:r>
      <w:r>
        <w:rPr>
          <w:noProof/>
        </w:rPr>
        <w:fldChar w:fldCharType="end"/>
      </w:r>
    </w:p>
    <w:p w14:paraId="5CCA6E5B" w14:textId="4B75424B" w:rsidR="0040193F" w:rsidRDefault="0040193F">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_Toc157111043 \h </w:instrText>
      </w:r>
      <w:r>
        <w:rPr>
          <w:noProof/>
        </w:rPr>
      </w:r>
      <w:r>
        <w:rPr>
          <w:noProof/>
        </w:rPr>
        <w:fldChar w:fldCharType="separate"/>
      </w:r>
      <w:r>
        <w:rPr>
          <w:noProof/>
        </w:rPr>
        <w:t>38</w:t>
      </w:r>
      <w:r>
        <w:rPr>
          <w:noProof/>
        </w:rPr>
        <w:fldChar w:fldCharType="end"/>
      </w:r>
    </w:p>
    <w:p w14:paraId="5CF8821B" w14:textId="78E42D06" w:rsidR="0040193F" w:rsidRDefault="0040193F">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_Toc157111044 \h </w:instrText>
      </w:r>
      <w:r>
        <w:rPr>
          <w:noProof/>
        </w:rPr>
      </w:r>
      <w:r>
        <w:rPr>
          <w:noProof/>
        </w:rPr>
        <w:fldChar w:fldCharType="separate"/>
      </w:r>
      <w:r>
        <w:rPr>
          <w:noProof/>
        </w:rPr>
        <w:t>38</w:t>
      </w:r>
      <w:r>
        <w:rPr>
          <w:noProof/>
        </w:rPr>
        <w:fldChar w:fldCharType="end"/>
      </w:r>
    </w:p>
    <w:p w14:paraId="44A438F9" w14:textId="45084C95" w:rsidR="0040193F" w:rsidRDefault="0040193F">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_Toc157111045 \h </w:instrText>
      </w:r>
      <w:r>
        <w:rPr>
          <w:noProof/>
        </w:rPr>
      </w:r>
      <w:r>
        <w:rPr>
          <w:noProof/>
        </w:rPr>
        <w:fldChar w:fldCharType="separate"/>
      </w:r>
      <w:r>
        <w:rPr>
          <w:noProof/>
        </w:rPr>
        <w:t>38</w:t>
      </w:r>
      <w:r>
        <w:rPr>
          <w:noProof/>
        </w:rPr>
        <w:fldChar w:fldCharType="end"/>
      </w:r>
    </w:p>
    <w:p w14:paraId="6B2A8943" w14:textId="730EE027" w:rsidR="0040193F" w:rsidRDefault="0040193F">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_Toc157111046 \h </w:instrText>
      </w:r>
      <w:r>
        <w:rPr>
          <w:noProof/>
        </w:rPr>
      </w:r>
      <w:r>
        <w:rPr>
          <w:noProof/>
        </w:rPr>
        <w:fldChar w:fldCharType="separate"/>
      </w:r>
      <w:r>
        <w:rPr>
          <w:noProof/>
        </w:rPr>
        <w:t>38</w:t>
      </w:r>
      <w:r>
        <w:rPr>
          <w:noProof/>
        </w:rPr>
        <w:fldChar w:fldCharType="end"/>
      </w:r>
    </w:p>
    <w:p w14:paraId="59E0C341" w14:textId="22681B3A" w:rsidR="0040193F" w:rsidRDefault="0040193F">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_Toc157111047 \h </w:instrText>
      </w:r>
      <w:r>
        <w:rPr>
          <w:noProof/>
        </w:rPr>
      </w:r>
      <w:r>
        <w:rPr>
          <w:noProof/>
        </w:rPr>
        <w:fldChar w:fldCharType="separate"/>
      </w:r>
      <w:r>
        <w:rPr>
          <w:noProof/>
        </w:rPr>
        <w:t>38</w:t>
      </w:r>
      <w:r>
        <w:rPr>
          <w:noProof/>
        </w:rPr>
        <w:fldChar w:fldCharType="end"/>
      </w:r>
    </w:p>
    <w:p w14:paraId="1EAF6E74" w14:textId="78CCA095" w:rsidR="0040193F" w:rsidRDefault="0040193F">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_Toc157111048 \h </w:instrText>
      </w:r>
      <w:r>
        <w:rPr>
          <w:noProof/>
        </w:rPr>
      </w:r>
      <w:r>
        <w:rPr>
          <w:noProof/>
        </w:rPr>
        <w:fldChar w:fldCharType="separate"/>
      </w:r>
      <w:r>
        <w:rPr>
          <w:noProof/>
        </w:rPr>
        <w:t>39</w:t>
      </w:r>
      <w:r>
        <w:rPr>
          <w:noProof/>
        </w:rPr>
        <w:fldChar w:fldCharType="end"/>
      </w:r>
    </w:p>
    <w:p w14:paraId="4B2D29D0" w14:textId="5FC7F134" w:rsidR="0040193F" w:rsidRDefault="0040193F">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_Toc157111049 \h </w:instrText>
      </w:r>
      <w:r>
        <w:rPr>
          <w:noProof/>
        </w:rPr>
      </w:r>
      <w:r>
        <w:rPr>
          <w:noProof/>
        </w:rPr>
        <w:fldChar w:fldCharType="separate"/>
      </w:r>
      <w:r>
        <w:rPr>
          <w:noProof/>
        </w:rPr>
        <w:t>39</w:t>
      </w:r>
      <w:r>
        <w:rPr>
          <w:noProof/>
        </w:rPr>
        <w:fldChar w:fldCharType="end"/>
      </w:r>
    </w:p>
    <w:p w14:paraId="1EA9E9F4" w14:textId="5212F6C5"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_Toc157111050 \h </w:instrText>
      </w:r>
      <w:r>
        <w:rPr>
          <w:noProof/>
        </w:rPr>
      </w:r>
      <w:r>
        <w:rPr>
          <w:noProof/>
        </w:rPr>
        <w:fldChar w:fldCharType="separate"/>
      </w:r>
      <w:r>
        <w:rPr>
          <w:noProof/>
        </w:rPr>
        <w:t>39</w:t>
      </w:r>
      <w:r>
        <w:rPr>
          <w:noProof/>
        </w:rPr>
        <w:fldChar w:fldCharType="end"/>
      </w:r>
    </w:p>
    <w:p w14:paraId="778103DD" w14:textId="08F5E9CC"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_Toc157111051 \h </w:instrText>
      </w:r>
      <w:r>
        <w:rPr>
          <w:noProof/>
        </w:rPr>
      </w:r>
      <w:r>
        <w:rPr>
          <w:noProof/>
        </w:rPr>
        <w:fldChar w:fldCharType="separate"/>
      </w:r>
      <w:r>
        <w:rPr>
          <w:noProof/>
        </w:rPr>
        <w:t>39</w:t>
      </w:r>
      <w:r>
        <w:rPr>
          <w:noProof/>
        </w:rPr>
        <w:fldChar w:fldCharType="end"/>
      </w:r>
    </w:p>
    <w:p w14:paraId="2B7E2767" w14:textId="147C7CF0" w:rsidR="0040193F" w:rsidRDefault="0040193F">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_Toc157111052 \h </w:instrText>
      </w:r>
      <w:r>
        <w:rPr>
          <w:noProof/>
        </w:rPr>
      </w:r>
      <w:r>
        <w:rPr>
          <w:noProof/>
        </w:rPr>
        <w:fldChar w:fldCharType="separate"/>
      </w:r>
      <w:r>
        <w:rPr>
          <w:noProof/>
        </w:rPr>
        <w:t>39</w:t>
      </w:r>
      <w:r>
        <w:rPr>
          <w:noProof/>
        </w:rPr>
        <w:fldChar w:fldCharType="end"/>
      </w:r>
    </w:p>
    <w:p w14:paraId="21BA6679" w14:textId="3883A0B7" w:rsidR="0040193F" w:rsidRDefault="0040193F">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_Toc157111053 \h </w:instrText>
      </w:r>
      <w:r>
        <w:rPr>
          <w:noProof/>
        </w:rPr>
      </w:r>
      <w:r>
        <w:rPr>
          <w:noProof/>
        </w:rPr>
        <w:fldChar w:fldCharType="separate"/>
      </w:r>
      <w:r>
        <w:rPr>
          <w:noProof/>
        </w:rPr>
        <w:t>39</w:t>
      </w:r>
      <w:r>
        <w:rPr>
          <w:noProof/>
        </w:rPr>
        <w:fldChar w:fldCharType="end"/>
      </w:r>
    </w:p>
    <w:p w14:paraId="06F9F173" w14:textId="72524801" w:rsidR="0040193F" w:rsidRDefault="0040193F">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_Toc157111054 \h </w:instrText>
      </w:r>
      <w:r>
        <w:rPr>
          <w:noProof/>
        </w:rPr>
      </w:r>
      <w:r>
        <w:rPr>
          <w:noProof/>
        </w:rPr>
        <w:fldChar w:fldCharType="separate"/>
      </w:r>
      <w:r>
        <w:rPr>
          <w:noProof/>
        </w:rPr>
        <w:t>39</w:t>
      </w:r>
      <w:r>
        <w:rPr>
          <w:noProof/>
        </w:rPr>
        <w:fldChar w:fldCharType="end"/>
      </w:r>
    </w:p>
    <w:p w14:paraId="3DB072D0" w14:textId="5D0C726D" w:rsidR="0040193F" w:rsidRDefault="0040193F">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_Toc157111055 \h </w:instrText>
      </w:r>
      <w:r>
        <w:rPr>
          <w:noProof/>
        </w:rPr>
      </w:r>
      <w:r>
        <w:rPr>
          <w:noProof/>
        </w:rPr>
        <w:fldChar w:fldCharType="separate"/>
      </w:r>
      <w:r>
        <w:rPr>
          <w:noProof/>
        </w:rPr>
        <w:t>39</w:t>
      </w:r>
      <w:r>
        <w:rPr>
          <w:noProof/>
        </w:rPr>
        <w:fldChar w:fldCharType="end"/>
      </w:r>
    </w:p>
    <w:p w14:paraId="35316B95" w14:textId="0EE6644B" w:rsidR="0040193F" w:rsidRDefault="0040193F">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_Toc157111056 \h </w:instrText>
      </w:r>
      <w:r>
        <w:rPr>
          <w:noProof/>
        </w:rPr>
      </w:r>
      <w:r>
        <w:rPr>
          <w:noProof/>
        </w:rPr>
        <w:fldChar w:fldCharType="separate"/>
      </w:r>
      <w:r>
        <w:rPr>
          <w:noProof/>
        </w:rPr>
        <w:t>40</w:t>
      </w:r>
      <w:r>
        <w:rPr>
          <w:noProof/>
        </w:rPr>
        <w:fldChar w:fldCharType="end"/>
      </w:r>
    </w:p>
    <w:p w14:paraId="43F8FAAF" w14:textId="5D08D26E" w:rsidR="0040193F" w:rsidRDefault="0040193F">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_Toc157111057 \h </w:instrText>
      </w:r>
      <w:r>
        <w:rPr>
          <w:noProof/>
        </w:rPr>
      </w:r>
      <w:r>
        <w:rPr>
          <w:noProof/>
        </w:rPr>
        <w:fldChar w:fldCharType="separate"/>
      </w:r>
      <w:r>
        <w:rPr>
          <w:noProof/>
        </w:rPr>
        <w:t>40</w:t>
      </w:r>
      <w:r>
        <w:rPr>
          <w:noProof/>
        </w:rPr>
        <w:fldChar w:fldCharType="end"/>
      </w:r>
    </w:p>
    <w:p w14:paraId="41B5F752" w14:textId="141A2147" w:rsidR="0040193F" w:rsidRDefault="0040193F">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_Toc157111058 \h </w:instrText>
      </w:r>
      <w:r>
        <w:rPr>
          <w:noProof/>
        </w:rPr>
      </w:r>
      <w:r>
        <w:rPr>
          <w:noProof/>
        </w:rPr>
        <w:fldChar w:fldCharType="separate"/>
      </w:r>
      <w:r>
        <w:rPr>
          <w:noProof/>
        </w:rPr>
        <w:t>40</w:t>
      </w:r>
      <w:r>
        <w:rPr>
          <w:noProof/>
        </w:rPr>
        <w:fldChar w:fldCharType="end"/>
      </w:r>
    </w:p>
    <w:p w14:paraId="7CDDE644" w14:textId="66729433" w:rsidR="0040193F" w:rsidRDefault="0040193F">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_Toc157111059 \h </w:instrText>
      </w:r>
      <w:r>
        <w:rPr>
          <w:noProof/>
        </w:rPr>
      </w:r>
      <w:r>
        <w:rPr>
          <w:noProof/>
        </w:rPr>
        <w:fldChar w:fldCharType="separate"/>
      </w:r>
      <w:r>
        <w:rPr>
          <w:noProof/>
        </w:rPr>
        <w:t>40</w:t>
      </w:r>
      <w:r>
        <w:rPr>
          <w:noProof/>
        </w:rPr>
        <w:fldChar w:fldCharType="end"/>
      </w:r>
    </w:p>
    <w:p w14:paraId="67D7CAF7" w14:textId="775EFE57" w:rsidR="0040193F" w:rsidRDefault="0040193F">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_Toc157111060 \h </w:instrText>
      </w:r>
      <w:r>
        <w:rPr>
          <w:noProof/>
        </w:rPr>
      </w:r>
      <w:r>
        <w:rPr>
          <w:noProof/>
        </w:rPr>
        <w:fldChar w:fldCharType="separate"/>
      </w:r>
      <w:r>
        <w:rPr>
          <w:noProof/>
        </w:rPr>
        <w:t>40</w:t>
      </w:r>
      <w:r>
        <w:rPr>
          <w:noProof/>
        </w:rPr>
        <w:fldChar w:fldCharType="end"/>
      </w:r>
    </w:p>
    <w:p w14:paraId="5C926721" w14:textId="440C5463" w:rsidR="0040193F" w:rsidRDefault="0040193F">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_Toc157111061 \h </w:instrText>
      </w:r>
      <w:r>
        <w:rPr>
          <w:noProof/>
        </w:rPr>
      </w:r>
      <w:r>
        <w:rPr>
          <w:noProof/>
        </w:rPr>
        <w:fldChar w:fldCharType="separate"/>
      </w:r>
      <w:r>
        <w:rPr>
          <w:noProof/>
        </w:rPr>
        <w:t>40</w:t>
      </w:r>
      <w:r>
        <w:rPr>
          <w:noProof/>
        </w:rPr>
        <w:fldChar w:fldCharType="end"/>
      </w:r>
    </w:p>
    <w:p w14:paraId="778B516C" w14:textId="7D93E236" w:rsidR="0040193F" w:rsidRDefault="0040193F">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_Toc157111062 \h </w:instrText>
      </w:r>
      <w:r>
        <w:rPr>
          <w:noProof/>
        </w:rPr>
      </w:r>
      <w:r>
        <w:rPr>
          <w:noProof/>
        </w:rPr>
        <w:fldChar w:fldCharType="separate"/>
      </w:r>
      <w:r>
        <w:rPr>
          <w:noProof/>
        </w:rPr>
        <w:t>41</w:t>
      </w:r>
      <w:r>
        <w:rPr>
          <w:noProof/>
        </w:rPr>
        <w:fldChar w:fldCharType="end"/>
      </w:r>
    </w:p>
    <w:p w14:paraId="36BFA6C7" w14:textId="36F16C69" w:rsidR="0040193F" w:rsidRDefault="0040193F">
      <w:pPr>
        <w:pStyle w:val="TOC4"/>
        <w:rPr>
          <w:rFonts w:asciiTheme="minorHAnsi" w:eastAsiaTheme="minorEastAsia" w:hAnsiTheme="minorHAnsi" w:cstheme="minorBidi"/>
          <w:noProof/>
          <w:sz w:val="22"/>
          <w:szCs w:val="22"/>
          <w:lang w:val="en-IN" w:eastAsia="en-IN"/>
        </w:rPr>
      </w:pPr>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_Toc157111063 \h </w:instrText>
      </w:r>
      <w:r>
        <w:rPr>
          <w:noProof/>
        </w:rPr>
      </w:r>
      <w:r>
        <w:rPr>
          <w:noProof/>
        </w:rPr>
        <w:fldChar w:fldCharType="separate"/>
      </w:r>
      <w:r>
        <w:rPr>
          <w:noProof/>
        </w:rPr>
        <w:t>42</w:t>
      </w:r>
      <w:r>
        <w:rPr>
          <w:noProof/>
        </w:rPr>
        <w:fldChar w:fldCharType="end"/>
      </w:r>
    </w:p>
    <w:p w14:paraId="716DF496" w14:textId="2850DE1D" w:rsidR="0040193F" w:rsidRDefault="0040193F">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_Toc157111064 \h </w:instrText>
      </w:r>
      <w:r>
        <w:rPr>
          <w:noProof/>
        </w:rPr>
      </w:r>
      <w:r>
        <w:rPr>
          <w:noProof/>
        </w:rPr>
        <w:fldChar w:fldCharType="separate"/>
      </w:r>
      <w:r>
        <w:rPr>
          <w:noProof/>
        </w:rPr>
        <w:t>42</w:t>
      </w:r>
      <w:r>
        <w:rPr>
          <w:noProof/>
        </w:rPr>
        <w:fldChar w:fldCharType="end"/>
      </w:r>
    </w:p>
    <w:p w14:paraId="224D0598" w14:textId="66BA6B11"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_Toc157111065 \h </w:instrText>
      </w:r>
      <w:r>
        <w:rPr>
          <w:noProof/>
        </w:rPr>
      </w:r>
      <w:r>
        <w:rPr>
          <w:noProof/>
        </w:rPr>
        <w:fldChar w:fldCharType="separate"/>
      </w:r>
      <w:r>
        <w:rPr>
          <w:noProof/>
        </w:rPr>
        <w:t>42</w:t>
      </w:r>
      <w:r>
        <w:rPr>
          <w:noProof/>
        </w:rPr>
        <w:fldChar w:fldCharType="end"/>
      </w:r>
    </w:p>
    <w:p w14:paraId="7FDC6FA8" w14:textId="4EAB45E6" w:rsidR="0040193F" w:rsidRDefault="0040193F">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_Toc157111066 \h </w:instrText>
      </w:r>
      <w:r>
        <w:rPr>
          <w:noProof/>
        </w:rPr>
      </w:r>
      <w:r>
        <w:rPr>
          <w:noProof/>
        </w:rPr>
        <w:fldChar w:fldCharType="separate"/>
      </w:r>
      <w:r>
        <w:rPr>
          <w:noProof/>
        </w:rPr>
        <w:t>43</w:t>
      </w:r>
      <w:r>
        <w:rPr>
          <w:noProof/>
        </w:rPr>
        <w:fldChar w:fldCharType="end"/>
      </w:r>
    </w:p>
    <w:p w14:paraId="46B47F42" w14:textId="4D759A81" w:rsidR="0040193F" w:rsidRDefault="0040193F">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_Toc157111067 \h </w:instrText>
      </w:r>
      <w:r>
        <w:rPr>
          <w:noProof/>
        </w:rPr>
      </w:r>
      <w:r>
        <w:rPr>
          <w:noProof/>
        </w:rPr>
        <w:fldChar w:fldCharType="separate"/>
      </w:r>
      <w:r>
        <w:rPr>
          <w:noProof/>
        </w:rPr>
        <w:t>43</w:t>
      </w:r>
      <w:r>
        <w:rPr>
          <w:noProof/>
        </w:rPr>
        <w:fldChar w:fldCharType="end"/>
      </w:r>
    </w:p>
    <w:p w14:paraId="1582F14D" w14:textId="2FBE29CE" w:rsidR="0040193F" w:rsidRDefault="0040193F">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_Toc157111068 \h </w:instrText>
      </w:r>
      <w:r>
        <w:rPr>
          <w:noProof/>
        </w:rPr>
      </w:r>
      <w:r>
        <w:rPr>
          <w:noProof/>
        </w:rPr>
        <w:fldChar w:fldCharType="separate"/>
      </w:r>
      <w:r>
        <w:rPr>
          <w:noProof/>
        </w:rPr>
        <w:t>43</w:t>
      </w:r>
      <w:r>
        <w:rPr>
          <w:noProof/>
        </w:rPr>
        <w:fldChar w:fldCharType="end"/>
      </w:r>
    </w:p>
    <w:p w14:paraId="5B6FE725" w14:textId="1A529F9D" w:rsidR="0040193F" w:rsidRDefault="0040193F">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_Toc157111069 \h </w:instrText>
      </w:r>
      <w:r>
        <w:rPr>
          <w:noProof/>
        </w:rPr>
      </w:r>
      <w:r>
        <w:rPr>
          <w:noProof/>
        </w:rPr>
        <w:fldChar w:fldCharType="separate"/>
      </w:r>
      <w:r>
        <w:rPr>
          <w:noProof/>
        </w:rPr>
        <w:t>43</w:t>
      </w:r>
      <w:r>
        <w:rPr>
          <w:noProof/>
        </w:rPr>
        <w:fldChar w:fldCharType="end"/>
      </w:r>
    </w:p>
    <w:p w14:paraId="6F035DEA" w14:textId="378EDB74" w:rsidR="0040193F" w:rsidRDefault="0040193F">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_Toc157111070 \h </w:instrText>
      </w:r>
      <w:r>
        <w:rPr>
          <w:noProof/>
        </w:rPr>
      </w:r>
      <w:r>
        <w:rPr>
          <w:noProof/>
        </w:rPr>
        <w:fldChar w:fldCharType="separate"/>
      </w:r>
      <w:r>
        <w:rPr>
          <w:noProof/>
        </w:rPr>
        <w:t>43</w:t>
      </w:r>
      <w:r>
        <w:rPr>
          <w:noProof/>
        </w:rPr>
        <w:fldChar w:fldCharType="end"/>
      </w:r>
    </w:p>
    <w:p w14:paraId="6F36D44A" w14:textId="7D9E6F6F" w:rsidR="0040193F" w:rsidRDefault="0040193F">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_Toc157111071 \h </w:instrText>
      </w:r>
      <w:r>
        <w:rPr>
          <w:noProof/>
        </w:rPr>
      </w:r>
      <w:r>
        <w:rPr>
          <w:noProof/>
        </w:rPr>
        <w:fldChar w:fldCharType="separate"/>
      </w:r>
      <w:r>
        <w:rPr>
          <w:noProof/>
        </w:rPr>
        <w:t>44</w:t>
      </w:r>
      <w:r>
        <w:rPr>
          <w:noProof/>
        </w:rPr>
        <w:fldChar w:fldCharType="end"/>
      </w:r>
    </w:p>
    <w:p w14:paraId="257B0582" w14:textId="69953984" w:rsidR="0040193F" w:rsidRDefault="0040193F">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_Toc157111072 \h </w:instrText>
      </w:r>
      <w:r>
        <w:rPr>
          <w:noProof/>
        </w:rPr>
      </w:r>
      <w:r>
        <w:rPr>
          <w:noProof/>
        </w:rPr>
        <w:fldChar w:fldCharType="separate"/>
      </w:r>
      <w:r>
        <w:rPr>
          <w:noProof/>
        </w:rPr>
        <w:t>44</w:t>
      </w:r>
      <w:r>
        <w:rPr>
          <w:noProof/>
        </w:rPr>
        <w:fldChar w:fldCharType="end"/>
      </w:r>
    </w:p>
    <w:p w14:paraId="7B8F11FB" w14:textId="216E0A28" w:rsidR="0040193F" w:rsidRDefault="0040193F">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_Toc157111073 \h </w:instrText>
      </w:r>
      <w:r>
        <w:rPr>
          <w:noProof/>
        </w:rPr>
      </w:r>
      <w:r>
        <w:rPr>
          <w:noProof/>
        </w:rPr>
        <w:fldChar w:fldCharType="separate"/>
      </w:r>
      <w:r>
        <w:rPr>
          <w:noProof/>
        </w:rPr>
        <w:t>44</w:t>
      </w:r>
      <w:r>
        <w:rPr>
          <w:noProof/>
        </w:rPr>
        <w:fldChar w:fldCharType="end"/>
      </w:r>
    </w:p>
    <w:p w14:paraId="3AB1CE82" w14:textId="16D985AE" w:rsidR="0040193F" w:rsidRDefault="0040193F">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_Toc157111074 \h </w:instrText>
      </w:r>
      <w:r>
        <w:rPr>
          <w:noProof/>
        </w:rPr>
      </w:r>
      <w:r>
        <w:rPr>
          <w:noProof/>
        </w:rPr>
        <w:fldChar w:fldCharType="separate"/>
      </w:r>
      <w:r>
        <w:rPr>
          <w:noProof/>
        </w:rPr>
        <w:t>44</w:t>
      </w:r>
      <w:r>
        <w:rPr>
          <w:noProof/>
        </w:rPr>
        <w:fldChar w:fldCharType="end"/>
      </w:r>
    </w:p>
    <w:p w14:paraId="524C22AC" w14:textId="74A64F1A" w:rsidR="0040193F" w:rsidRDefault="0040193F">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_Toc157111075 \h </w:instrText>
      </w:r>
      <w:r>
        <w:rPr>
          <w:noProof/>
        </w:rPr>
      </w:r>
      <w:r>
        <w:rPr>
          <w:noProof/>
        </w:rPr>
        <w:fldChar w:fldCharType="separate"/>
      </w:r>
      <w:r>
        <w:rPr>
          <w:noProof/>
        </w:rPr>
        <w:t>44</w:t>
      </w:r>
      <w:r>
        <w:rPr>
          <w:noProof/>
        </w:rPr>
        <w:fldChar w:fldCharType="end"/>
      </w:r>
    </w:p>
    <w:p w14:paraId="4DDB0B55" w14:textId="35C39D43" w:rsidR="0040193F" w:rsidRDefault="0040193F">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_Toc157111076 \h </w:instrText>
      </w:r>
      <w:r>
        <w:rPr>
          <w:noProof/>
        </w:rPr>
      </w:r>
      <w:r>
        <w:rPr>
          <w:noProof/>
        </w:rPr>
        <w:fldChar w:fldCharType="separate"/>
      </w:r>
      <w:r>
        <w:rPr>
          <w:noProof/>
        </w:rPr>
        <w:t>44</w:t>
      </w:r>
      <w:r>
        <w:rPr>
          <w:noProof/>
        </w:rPr>
        <w:fldChar w:fldCharType="end"/>
      </w:r>
    </w:p>
    <w:p w14:paraId="674E9677" w14:textId="4C6A57E6" w:rsidR="0040193F" w:rsidRDefault="0040193F">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_Toc157111077 \h </w:instrText>
      </w:r>
      <w:r>
        <w:rPr>
          <w:noProof/>
        </w:rPr>
      </w:r>
      <w:r>
        <w:rPr>
          <w:noProof/>
        </w:rPr>
        <w:fldChar w:fldCharType="separate"/>
      </w:r>
      <w:r>
        <w:rPr>
          <w:noProof/>
        </w:rPr>
        <w:t>45</w:t>
      </w:r>
      <w:r>
        <w:rPr>
          <w:noProof/>
        </w:rPr>
        <w:fldChar w:fldCharType="end"/>
      </w:r>
    </w:p>
    <w:p w14:paraId="4CEF4439" w14:textId="349CA7AB" w:rsidR="0040193F" w:rsidRDefault="0040193F">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_Toc157111078 \h </w:instrText>
      </w:r>
      <w:r>
        <w:rPr>
          <w:noProof/>
        </w:rPr>
      </w:r>
      <w:r>
        <w:rPr>
          <w:noProof/>
        </w:rPr>
        <w:fldChar w:fldCharType="separate"/>
      </w:r>
      <w:r>
        <w:rPr>
          <w:noProof/>
        </w:rPr>
        <w:t>45</w:t>
      </w:r>
      <w:r>
        <w:rPr>
          <w:noProof/>
        </w:rPr>
        <w:fldChar w:fldCharType="end"/>
      </w:r>
    </w:p>
    <w:p w14:paraId="12191541" w14:textId="1D8B2B8C" w:rsidR="0040193F" w:rsidRDefault="0040193F">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_Toc157111079 \h </w:instrText>
      </w:r>
      <w:r>
        <w:rPr>
          <w:noProof/>
        </w:rPr>
      </w:r>
      <w:r>
        <w:rPr>
          <w:noProof/>
        </w:rPr>
        <w:fldChar w:fldCharType="separate"/>
      </w:r>
      <w:r>
        <w:rPr>
          <w:noProof/>
        </w:rPr>
        <w:t>45</w:t>
      </w:r>
      <w:r>
        <w:rPr>
          <w:noProof/>
        </w:rPr>
        <w:fldChar w:fldCharType="end"/>
      </w:r>
    </w:p>
    <w:p w14:paraId="67510A38" w14:textId="67C946F5" w:rsidR="0040193F" w:rsidRDefault="0040193F">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_Toc157111080 \h </w:instrText>
      </w:r>
      <w:r>
        <w:rPr>
          <w:noProof/>
        </w:rPr>
      </w:r>
      <w:r>
        <w:rPr>
          <w:noProof/>
        </w:rPr>
        <w:fldChar w:fldCharType="separate"/>
      </w:r>
      <w:r>
        <w:rPr>
          <w:noProof/>
        </w:rPr>
        <w:t>45</w:t>
      </w:r>
      <w:r>
        <w:rPr>
          <w:noProof/>
        </w:rPr>
        <w:fldChar w:fldCharType="end"/>
      </w:r>
    </w:p>
    <w:p w14:paraId="2B01FB9C" w14:textId="4B4F7290" w:rsidR="0040193F" w:rsidRDefault="0040193F">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_Toc157111081 \h </w:instrText>
      </w:r>
      <w:r>
        <w:rPr>
          <w:noProof/>
        </w:rPr>
      </w:r>
      <w:r>
        <w:rPr>
          <w:noProof/>
        </w:rPr>
        <w:fldChar w:fldCharType="separate"/>
      </w:r>
      <w:r>
        <w:rPr>
          <w:noProof/>
        </w:rPr>
        <w:t>45</w:t>
      </w:r>
      <w:r>
        <w:rPr>
          <w:noProof/>
        </w:rPr>
        <w:fldChar w:fldCharType="end"/>
      </w:r>
    </w:p>
    <w:p w14:paraId="061E4D6B" w14:textId="0A879FED" w:rsidR="0040193F" w:rsidRDefault="0040193F">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_Toc157111082 \h </w:instrText>
      </w:r>
      <w:r>
        <w:rPr>
          <w:noProof/>
        </w:rPr>
      </w:r>
      <w:r>
        <w:rPr>
          <w:noProof/>
        </w:rPr>
        <w:fldChar w:fldCharType="separate"/>
      </w:r>
      <w:r>
        <w:rPr>
          <w:noProof/>
        </w:rPr>
        <w:t>45</w:t>
      </w:r>
      <w:r>
        <w:rPr>
          <w:noProof/>
        </w:rPr>
        <w:fldChar w:fldCharType="end"/>
      </w:r>
    </w:p>
    <w:p w14:paraId="538CA8C2" w14:textId="31F4C35A" w:rsidR="0040193F" w:rsidRDefault="0040193F">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_Toc157111083 \h </w:instrText>
      </w:r>
      <w:r>
        <w:rPr>
          <w:noProof/>
        </w:rPr>
      </w:r>
      <w:r>
        <w:rPr>
          <w:noProof/>
        </w:rPr>
        <w:fldChar w:fldCharType="separate"/>
      </w:r>
      <w:r>
        <w:rPr>
          <w:noProof/>
        </w:rPr>
        <w:t>46</w:t>
      </w:r>
      <w:r>
        <w:rPr>
          <w:noProof/>
        </w:rPr>
        <w:fldChar w:fldCharType="end"/>
      </w:r>
    </w:p>
    <w:p w14:paraId="5632FEBB" w14:textId="5967D7B3" w:rsidR="0040193F" w:rsidRDefault="0040193F">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_Toc157111084 \h </w:instrText>
      </w:r>
      <w:r>
        <w:rPr>
          <w:noProof/>
        </w:rPr>
      </w:r>
      <w:r>
        <w:rPr>
          <w:noProof/>
        </w:rPr>
        <w:fldChar w:fldCharType="separate"/>
      </w:r>
      <w:r>
        <w:rPr>
          <w:noProof/>
        </w:rPr>
        <w:t>46</w:t>
      </w:r>
      <w:r>
        <w:rPr>
          <w:noProof/>
        </w:rPr>
        <w:fldChar w:fldCharType="end"/>
      </w:r>
    </w:p>
    <w:p w14:paraId="7D63271E" w14:textId="539ACD79" w:rsidR="0040193F" w:rsidRDefault="0040193F">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_Toc157111085 \h </w:instrText>
      </w:r>
      <w:r>
        <w:rPr>
          <w:noProof/>
        </w:rPr>
      </w:r>
      <w:r>
        <w:rPr>
          <w:noProof/>
        </w:rPr>
        <w:fldChar w:fldCharType="separate"/>
      </w:r>
      <w:r>
        <w:rPr>
          <w:noProof/>
        </w:rPr>
        <w:t>46</w:t>
      </w:r>
      <w:r>
        <w:rPr>
          <w:noProof/>
        </w:rPr>
        <w:fldChar w:fldCharType="end"/>
      </w:r>
    </w:p>
    <w:p w14:paraId="5FE0AC46" w14:textId="6B2A8A7B" w:rsidR="0040193F" w:rsidRDefault="0040193F">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_Toc157111086 \h </w:instrText>
      </w:r>
      <w:r>
        <w:rPr>
          <w:noProof/>
        </w:rPr>
      </w:r>
      <w:r>
        <w:rPr>
          <w:noProof/>
        </w:rPr>
        <w:fldChar w:fldCharType="separate"/>
      </w:r>
      <w:r>
        <w:rPr>
          <w:noProof/>
        </w:rPr>
        <w:t>46</w:t>
      </w:r>
      <w:r>
        <w:rPr>
          <w:noProof/>
        </w:rPr>
        <w:fldChar w:fldCharType="end"/>
      </w:r>
    </w:p>
    <w:p w14:paraId="493DD55E" w14:textId="656F256F" w:rsidR="0040193F" w:rsidRDefault="0040193F">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_Toc157111087 \h </w:instrText>
      </w:r>
      <w:r>
        <w:rPr>
          <w:noProof/>
        </w:rPr>
      </w:r>
      <w:r>
        <w:rPr>
          <w:noProof/>
        </w:rPr>
        <w:fldChar w:fldCharType="separate"/>
      </w:r>
      <w:r>
        <w:rPr>
          <w:noProof/>
        </w:rPr>
        <w:t>46</w:t>
      </w:r>
      <w:r>
        <w:rPr>
          <w:noProof/>
        </w:rPr>
        <w:fldChar w:fldCharType="end"/>
      </w:r>
    </w:p>
    <w:p w14:paraId="642F4C1E" w14:textId="78FC1D54" w:rsidR="0040193F" w:rsidRDefault="0040193F">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_Toc157111088 \h </w:instrText>
      </w:r>
      <w:r>
        <w:rPr>
          <w:noProof/>
        </w:rPr>
      </w:r>
      <w:r>
        <w:rPr>
          <w:noProof/>
        </w:rPr>
        <w:fldChar w:fldCharType="separate"/>
      </w:r>
      <w:r>
        <w:rPr>
          <w:noProof/>
        </w:rPr>
        <w:t>46</w:t>
      </w:r>
      <w:r>
        <w:rPr>
          <w:noProof/>
        </w:rPr>
        <w:fldChar w:fldCharType="end"/>
      </w:r>
    </w:p>
    <w:p w14:paraId="0587F3FE" w14:textId="7115B051" w:rsidR="0040193F" w:rsidRDefault="0040193F">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_Toc157111089 \h </w:instrText>
      </w:r>
      <w:r>
        <w:rPr>
          <w:noProof/>
        </w:rPr>
      </w:r>
      <w:r>
        <w:rPr>
          <w:noProof/>
        </w:rPr>
        <w:fldChar w:fldCharType="separate"/>
      </w:r>
      <w:r>
        <w:rPr>
          <w:noProof/>
        </w:rPr>
        <w:t>47</w:t>
      </w:r>
      <w:r>
        <w:rPr>
          <w:noProof/>
        </w:rPr>
        <w:fldChar w:fldCharType="end"/>
      </w:r>
    </w:p>
    <w:p w14:paraId="4BA809A0" w14:textId="6C6884B3" w:rsidR="0040193F" w:rsidRDefault="0040193F">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_Toc157111090 \h </w:instrText>
      </w:r>
      <w:r>
        <w:rPr>
          <w:noProof/>
        </w:rPr>
      </w:r>
      <w:r>
        <w:rPr>
          <w:noProof/>
        </w:rPr>
        <w:fldChar w:fldCharType="separate"/>
      </w:r>
      <w:r>
        <w:rPr>
          <w:noProof/>
        </w:rPr>
        <w:t>47</w:t>
      </w:r>
      <w:r>
        <w:rPr>
          <w:noProof/>
        </w:rPr>
        <w:fldChar w:fldCharType="end"/>
      </w:r>
    </w:p>
    <w:p w14:paraId="08861B5E" w14:textId="2B30C3DA" w:rsidR="0040193F" w:rsidRDefault="0040193F">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_Toc157111091 \h </w:instrText>
      </w:r>
      <w:r>
        <w:rPr>
          <w:noProof/>
        </w:rPr>
      </w:r>
      <w:r>
        <w:rPr>
          <w:noProof/>
        </w:rPr>
        <w:fldChar w:fldCharType="separate"/>
      </w:r>
      <w:r>
        <w:rPr>
          <w:noProof/>
        </w:rPr>
        <w:t>47</w:t>
      </w:r>
      <w:r>
        <w:rPr>
          <w:noProof/>
        </w:rPr>
        <w:fldChar w:fldCharType="end"/>
      </w:r>
    </w:p>
    <w:p w14:paraId="1BD48944" w14:textId="7FFDDC02" w:rsidR="0040193F" w:rsidRDefault="0040193F">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_Toc157111092 \h </w:instrText>
      </w:r>
      <w:r>
        <w:rPr>
          <w:noProof/>
        </w:rPr>
      </w:r>
      <w:r>
        <w:rPr>
          <w:noProof/>
        </w:rPr>
        <w:fldChar w:fldCharType="separate"/>
      </w:r>
      <w:r>
        <w:rPr>
          <w:noProof/>
        </w:rPr>
        <w:t>47</w:t>
      </w:r>
      <w:r>
        <w:rPr>
          <w:noProof/>
        </w:rPr>
        <w:fldChar w:fldCharType="end"/>
      </w:r>
    </w:p>
    <w:p w14:paraId="43A2BE4F" w14:textId="281E6C10" w:rsidR="0040193F" w:rsidRDefault="0040193F">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_Toc157111093 \h </w:instrText>
      </w:r>
      <w:r>
        <w:rPr>
          <w:noProof/>
        </w:rPr>
      </w:r>
      <w:r>
        <w:rPr>
          <w:noProof/>
        </w:rPr>
        <w:fldChar w:fldCharType="separate"/>
      </w:r>
      <w:r>
        <w:rPr>
          <w:noProof/>
        </w:rPr>
        <w:t>48</w:t>
      </w:r>
      <w:r>
        <w:rPr>
          <w:noProof/>
        </w:rPr>
        <w:fldChar w:fldCharType="end"/>
      </w:r>
    </w:p>
    <w:p w14:paraId="556BB6E9" w14:textId="12F4ACDE" w:rsidR="0040193F" w:rsidRDefault="0040193F">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_Toc157111094 \h </w:instrText>
      </w:r>
      <w:r>
        <w:rPr>
          <w:noProof/>
        </w:rPr>
      </w:r>
      <w:r>
        <w:rPr>
          <w:noProof/>
        </w:rPr>
        <w:fldChar w:fldCharType="separate"/>
      </w:r>
      <w:r>
        <w:rPr>
          <w:noProof/>
        </w:rPr>
        <w:t>48</w:t>
      </w:r>
      <w:r>
        <w:rPr>
          <w:noProof/>
        </w:rPr>
        <w:fldChar w:fldCharType="end"/>
      </w:r>
    </w:p>
    <w:p w14:paraId="2054FD29" w14:textId="101F8756" w:rsidR="0040193F" w:rsidRDefault="0040193F">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_Toc157111095 \h </w:instrText>
      </w:r>
      <w:r>
        <w:rPr>
          <w:noProof/>
        </w:rPr>
      </w:r>
      <w:r>
        <w:rPr>
          <w:noProof/>
        </w:rPr>
        <w:fldChar w:fldCharType="separate"/>
      </w:r>
      <w:r>
        <w:rPr>
          <w:noProof/>
        </w:rPr>
        <w:t>48</w:t>
      </w:r>
      <w:r>
        <w:rPr>
          <w:noProof/>
        </w:rPr>
        <w:fldChar w:fldCharType="end"/>
      </w:r>
    </w:p>
    <w:p w14:paraId="7780D2AD" w14:textId="04065BF3" w:rsidR="0040193F" w:rsidRDefault="0040193F">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_Toc157111096 \h </w:instrText>
      </w:r>
      <w:r>
        <w:rPr>
          <w:noProof/>
        </w:rPr>
      </w:r>
      <w:r>
        <w:rPr>
          <w:noProof/>
        </w:rPr>
        <w:fldChar w:fldCharType="separate"/>
      </w:r>
      <w:r>
        <w:rPr>
          <w:noProof/>
        </w:rPr>
        <w:t>48</w:t>
      </w:r>
      <w:r>
        <w:rPr>
          <w:noProof/>
        </w:rPr>
        <w:fldChar w:fldCharType="end"/>
      </w:r>
    </w:p>
    <w:p w14:paraId="241F2D50" w14:textId="48E2DE3B" w:rsidR="0040193F" w:rsidRDefault="0040193F">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_Toc157111097 \h </w:instrText>
      </w:r>
      <w:r>
        <w:rPr>
          <w:noProof/>
        </w:rPr>
      </w:r>
      <w:r>
        <w:rPr>
          <w:noProof/>
        </w:rPr>
        <w:fldChar w:fldCharType="separate"/>
      </w:r>
      <w:r>
        <w:rPr>
          <w:noProof/>
        </w:rPr>
        <w:t>48</w:t>
      </w:r>
      <w:r>
        <w:rPr>
          <w:noProof/>
        </w:rPr>
        <w:fldChar w:fldCharType="end"/>
      </w:r>
    </w:p>
    <w:p w14:paraId="5B1A1048" w14:textId="50C1A317" w:rsidR="0040193F" w:rsidRDefault="0040193F">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_Toc157111098 \h </w:instrText>
      </w:r>
      <w:r>
        <w:rPr>
          <w:noProof/>
        </w:rPr>
      </w:r>
      <w:r>
        <w:rPr>
          <w:noProof/>
        </w:rPr>
        <w:fldChar w:fldCharType="separate"/>
      </w:r>
      <w:r>
        <w:rPr>
          <w:noProof/>
        </w:rPr>
        <w:t>48</w:t>
      </w:r>
      <w:r>
        <w:rPr>
          <w:noProof/>
        </w:rPr>
        <w:fldChar w:fldCharType="end"/>
      </w:r>
    </w:p>
    <w:p w14:paraId="11EF792B" w14:textId="4A4C3218" w:rsidR="0040193F" w:rsidRDefault="0040193F">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_Toc157111099 \h </w:instrText>
      </w:r>
      <w:r>
        <w:rPr>
          <w:noProof/>
        </w:rPr>
      </w:r>
      <w:r>
        <w:rPr>
          <w:noProof/>
        </w:rPr>
        <w:fldChar w:fldCharType="separate"/>
      </w:r>
      <w:r>
        <w:rPr>
          <w:noProof/>
        </w:rPr>
        <w:t>48</w:t>
      </w:r>
      <w:r>
        <w:rPr>
          <w:noProof/>
        </w:rPr>
        <w:fldChar w:fldCharType="end"/>
      </w:r>
    </w:p>
    <w:p w14:paraId="2B082663" w14:textId="0935FBDF" w:rsidR="0040193F" w:rsidRDefault="0040193F">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_Toc157111100 \h </w:instrText>
      </w:r>
      <w:r>
        <w:rPr>
          <w:noProof/>
        </w:rPr>
      </w:r>
      <w:r>
        <w:rPr>
          <w:noProof/>
        </w:rPr>
        <w:fldChar w:fldCharType="separate"/>
      </w:r>
      <w:r>
        <w:rPr>
          <w:noProof/>
        </w:rPr>
        <w:t>49</w:t>
      </w:r>
      <w:r>
        <w:rPr>
          <w:noProof/>
        </w:rPr>
        <w:fldChar w:fldCharType="end"/>
      </w:r>
    </w:p>
    <w:p w14:paraId="72B56D8B" w14:textId="326506A6" w:rsidR="0040193F" w:rsidRDefault="0040193F">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_Toc157111101 \h </w:instrText>
      </w:r>
      <w:r>
        <w:rPr>
          <w:noProof/>
        </w:rPr>
      </w:r>
      <w:r>
        <w:rPr>
          <w:noProof/>
        </w:rPr>
        <w:fldChar w:fldCharType="separate"/>
      </w:r>
      <w:r>
        <w:rPr>
          <w:noProof/>
        </w:rPr>
        <w:t>49</w:t>
      </w:r>
      <w:r>
        <w:rPr>
          <w:noProof/>
        </w:rPr>
        <w:fldChar w:fldCharType="end"/>
      </w:r>
    </w:p>
    <w:p w14:paraId="35385593" w14:textId="6A9CAD6F" w:rsidR="0040193F" w:rsidRDefault="0040193F">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_Toc157111102 \h </w:instrText>
      </w:r>
      <w:r>
        <w:rPr>
          <w:noProof/>
        </w:rPr>
      </w:r>
      <w:r>
        <w:rPr>
          <w:noProof/>
        </w:rPr>
        <w:fldChar w:fldCharType="separate"/>
      </w:r>
      <w:r>
        <w:rPr>
          <w:noProof/>
        </w:rPr>
        <w:t>49</w:t>
      </w:r>
      <w:r>
        <w:rPr>
          <w:noProof/>
        </w:rPr>
        <w:fldChar w:fldCharType="end"/>
      </w:r>
    </w:p>
    <w:p w14:paraId="4D37A76B" w14:textId="088E9464" w:rsidR="0040193F" w:rsidRDefault="0040193F">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_Toc157111103 \h </w:instrText>
      </w:r>
      <w:r>
        <w:rPr>
          <w:noProof/>
        </w:rPr>
      </w:r>
      <w:r>
        <w:rPr>
          <w:noProof/>
        </w:rPr>
        <w:fldChar w:fldCharType="separate"/>
      </w:r>
      <w:r>
        <w:rPr>
          <w:noProof/>
        </w:rPr>
        <w:t>49</w:t>
      </w:r>
      <w:r>
        <w:rPr>
          <w:noProof/>
        </w:rPr>
        <w:fldChar w:fldCharType="end"/>
      </w:r>
    </w:p>
    <w:p w14:paraId="6B1E847E" w14:textId="01C9703A" w:rsidR="0040193F" w:rsidRDefault="0040193F">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_Toc157111104 \h </w:instrText>
      </w:r>
      <w:r>
        <w:rPr>
          <w:noProof/>
        </w:rPr>
      </w:r>
      <w:r>
        <w:rPr>
          <w:noProof/>
        </w:rPr>
        <w:fldChar w:fldCharType="separate"/>
      </w:r>
      <w:r>
        <w:rPr>
          <w:noProof/>
        </w:rPr>
        <w:t>49</w:t>
      </w:r>
      <w:r>
        <w:rPr>
          <w:noProof/>
        </w:rPr>
        <w:fldChar w:fldCharType="end"/>
      </w:r>
    </w:p>
    <w:p w14:paraId="0CCDC0B3" w14:textId="3A8A2FCB" w:rsidR="0040193F" w:rsidRDefault="0040193F">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_Toc157111105 \h </w:instrText>
      </w:r>
      <w:r>
        <w:rPr>
          <w:noProof/>
        </w:rPr>
      </w:r>
      <w:r>
        <w:rPr>
          <w:noProof/>
        </w:rPr>
        <w:fldChar w:fldCharType="separate"/>
      </w:r>
      <w:r>
        <w:rPr>
          <w:noProof/>
        </w:rPr>
        <w:t>49</w:t>
      </w:r>
      <w:r>
        <w:rPr>
          <w:noProof/>
        </w:rPr>
        <w:fldChar w:fldCharType="end"/>
      </w:r>
    </w:p>
    <w:p w14:paraId="4C664E4C" w14:textId="523784D7" w:rsidR="0040193F" w:rsidRDefault="0040193F">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_Toc157111106 \h </w:instrText>
      </w:r>
      <w:r>
        <w:rPr>
          <w:noProof/>
        </w:rPr>
      </w:r>
      <w:r>
        <w:rPr>
          <w:noProof/>
        </w:rPr>
        <w:fldChar w:fldCharType="separate"/>
      </w:r>
      <w:r>
        <w:rPr>
          <w:noProof/>
        </w:rPr>
        <w:t>50</w:t>
      </w:r>
      <w:r>
        <w:rPr>
          <w:noProof/>
        </w:rPr>
        <w:fldChar w:fldCharType="end"/>
      </w:r>
    </w:p>
    <w:p w14:paraId="0BD68717" w14:textId="0F92C3A9" w:rsidR="0040193F" w:rsidRDefault="0040193F">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_Toc157111107 \h </w:instrText>
      </w:r>
      <w:r>
        <w:rPr>
          <w:noProof/>
        </w:rPr>
      </w:r>
      <w:r>
        <w:rPr>
          <w:noProof/>
        </w:rPr>
        <w:fldChar w:fldCharType="separate"/>
      </w:r>
      <w:r>
        <w:rPr>
          <w:noProof/>
        </w:rPr>
        <w:t>50</w:t>
      </w:r>
      <w:r>
        <w:rPr>
          <w:noProof/>
        </w:rPr>
        <w:fldChar w:fldCharType="end"/>
      </w:r>
    </w:p>
    <w:p w14:paraId="400929CA" w14:textId="58163FD5" w:rsidR="0040193F" w:rsidRDefault="0040193F">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_Toc157111108 \h </w:instrText>
      </w:r>
      <w:r>
        <w:rPr>
          <w:noProof/>
        </w:rPr>
      </w:r>
      <w:r>
        <w:rPr>
          <w:noProof/>
        </w:rPr>
        <w:fldChar w:fldCharType="separate"/>
      </w:r>
      <w:r>
        <w:rPr>
          <w:noProof/>
        </w:rPr>
        <w:t>50</w:t>
      </w:r>
      <w:r>
        <w:rPr>
          <w:noProof/>
        </w:rPr>
        <w:fldChar w:fldCharType="end"/>
      </w:r>
    </w:p>
    <w:p w14:paraId="3A94F935" w14:textId="616B9717" w:rsidR="0040193F" w:rsidRDefault="0040193F">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_Toc157111109 \h </w:instrText>
      </w:r>
      <w:r>
        <w:rPr>
          <w:noProof/>
        </w:rPr>
      </w:r>
      <w:r>
        <w:rPr>
          <w:noProof/>
        </w:rPr>
        <w:fldChar w:fldCharType="separate"/>
      </w:r>
      <w:r>
        <w:rPr>
          <w:noProof/>
        </w:rPr>
        <w:t>50</w:t>
      </w:r>
      <w:r>
        <w:rPr>
          <w:noProof/>
        </w:rPr>
        <w:fldChar w:fldCharType="end"/>
      </w:r>
    </w:p>
    <w:p w14:paraId="00294365" w14:textId="1973FF6E" w:rsidR="0040193F" w:rsidRDefault="0040193F">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_Toc157111110 \h </w:instrText>
      </w:r>
      <w:r>
        <w:rPr>
          <w:noProof/>
        </w:rPr>
      </w:r>
      <w:r>
        <w:rPr>
          <w:noProof/>
        </w:rPr>
        <w:fldChar w:fldCharType="separate"/>
      </w:r>
      <w:r>
        <w:rPr>
          <w:noProof/>
        </w:rPr>
        <w:t>50</w:t>
      </w:r>
      <w:r>
        <w:rPr>
          <w:noProof/>
        </w:rPr>
        <w:fldChar w:fldCharType="end"/>
      </w:r>
    </w:p>
    <w:p w14:paraId="4A0B24B3" w14:textId="48B7E680" w:rsidR="0040193F" w:rsidRDefault="0040193F">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_Toc157111111 \h </w:instrText>
      </w:r>
      <w:r>
        <w:rPr>
          <w:noProof/>
        </w:rPr>
      </w:r>
      <w:r>
        <w:rPr>
          <w:noProof/>
        </w:rPr>
        <w:fldChar w:fldCharType="separate"/>
      </w:r>
      <w:r>
        <w:rPr>
          <w:noProof/>
        </w:rPr>
        <w:t>50</w:t>
      </w:r>
      <w:r>
        <w:rPr>
          <w:noProof/>
        </w:rPr>
        <w:fldChar w:fldCharType="end"/>
      </w:r>
    </w:p>
    <w:p w14:paraId="288BCAE9" w14:textId="4936E395" w:rsidR="0040193F" w:rsidRDefault="0040193F">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_Toc157111112 \h </w:instrText>
      </w:r>
      <w:r>
        <w:rPr>
          <w:noProof/>
        </w:rPr>
      </w:r>
      <w:r>
        <w:rPr>
          <w:noProof/>
        </w:rPr>
        <w:fldChar w:fldCharType="separate"/>
      </w:r>
      <w:r>
        <w:rPr>
          <w:noProof/>
        </w:rPr>
        <w:t>50</w:t>
      </w:r>
      <w:r>
        <w:rPr>
          <w:noProof/>
        </w:rPr>
        <w:fldChar w:fldCharType="end"/>
      </w:r>
    </w:p>
    <w:p w14:paraId="15F41361" w14:textId="66FBD57F" w:rsidR="0040193F" w:rsidRDefault="0040193F">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_Toc157111113 \h </w:instrText>
      </w:r>
      <w:r>
        <w:rPr>
          <w:noProof/>
        </w:rPr>
      </w:r>
      <w:r>
        <w:rPr>
          <w:noProof/>
        </w:rPr>
        <w:fldChar w:fldCharType="separate"/>
      </w:r>
      <w:r>
        <w:rPr>
          <w:noProof/>
        </w:rPr>
        <w:t>51</w:t>
      </w:r>
      <w:r>
        <w:rPr>
          <w:noProof/>
        </w:rPr>
        <w:fldChar w:fldCharType="end"/>
      </w:r>
    </w:p>
    <w:p w14:paraId="4F9835B2" w14:textId="7179B1A6" w:rsidR="0040193F" w:rsidRDefault="0040193F">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_Toc157111114 \h </w:instrText>
      </w:r>
      <w:r>
        <w:rPr>
          <w:noProof/>
        </w:rPr>
      </w:r>
      <w:r>
        <w:rPr>
          <w:noProof/>
        </w:rPr>
        <w:fldChar w:fldCharType="separate"/>
      </w:r>
      <w:r>
        <w:rPr>
          <w:noProof/>
        </w:rPr>
        <w:t>51</w:t>
      </w:r>
      <w:r>
        <w:rPr>
          <w:noProof/>
        </w:rPr>
        <w:fldChar w:fldCharType="end"/>
      </w:r>
    </w:p>
    <w:p w14:paraId="1D50D61E" w14:textId="652B2B2E" w:rsidR="0040193F" w:rsidRDefault="0040193F">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_Toc157111115 \h </w:instrText>
      </w:r>
      <w:r>
        <w:rPr>
          <w:noProof/>
        </w:rPr>
      </w:r>
      <w:r>
        <w:rPr>
          <w:noProof/>
        </w:rPr>
        <w:fldChar w:fldCharType="separate"/>
      </w:r>
      <w:r>
        <w:rPr>
          <w:noProof/>
        </w:rPr>
        <w:t>51</w:t>
      </w:r>
      <w:r>
        <w:rPr>
          <w:noProof/>
        </w:rPr>
        <w:fldChar w:fldCharType="end"/>
      </w:r>
    </w:p>
    <w:p w14:paraId="4132F851" w14:textId="3E4EC36E" w:rsidR="0040193F" w:rsidRDefault="0040193F">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_Toc157111116 \h </w:instrText>
      </w:r>
      <w:r>
        <w:rPr>
          <w:noProof/>
        </w:rPr>
      </w:r>
      <w:r>
        <w:rPr>
          <w:noProof/>
        </w:rPr>
        <w:fldChar w:fldCharType="separate"/>
      </w:r>
      <w:r>
        <w:rPr>
          <w:noProof/>
        </w:rPr>
        <w:t>51</w:t>
      </w:r>
      <w:r>
        <w:rPr>
          <w:noProof/>
        </w:rPr>
        <w:fldChar w:fldCharType="end"/>
      </w:r>
    </w:p>
    <w:p w14:paraId="5B6D16D6" w14:textId="7CDF7F15" w:rsidR="0040193F" w:rsidRDefault="0040193F">
      <w:pPr>
        <w:pStyle w:val="TOC4"/>
        <w:rPr>
          <w:rFonts w:asciiTheme="minorHAnsi" w:eastAsiaTheme="minorEastAsia" w:hAnsiTheme="minorHAnsi" w:cstheme="minorBidi"/>
          <w:noProof/>
          <w:sz w:val="22"/>
          <w:szCs w:val="22"/>
          <w:lang w:val="en-IN" w:eastAsia="en-IN"/>
        </w:rPr>
      </w:pPr>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_Toc157111117 \h </w:instrText>
      </w:r>
      <w:r>
        <w:rPr>
          <w:noProof/>
        </w:rPr>
      </w:r>
      <w:r>
        <w:rPr>
          <w:noProof/>
        </w:rPr>
        <w:fldChar w:fldCharType="separate"/>
      </w:r>
      <w:r>
        <w:rPr>
          <w:noProof/>
        </w:rPr>
        <w:t>51</w:t>
      </w:r>
      <w:r>
        <w:rPr>
          <w:noProof/>
        </w:rPr>
        <w:fldChar w:fldCharType="end"/>
      </w:r>
    </w:p>
    <w:p w14:paraId="031200AA" w14:textId="6066E4BE" w:rsidR="0040193F" w:rsidRDefault="0040193F">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_Toc157111118 \h </w:instrText>
      </w:r>
      <w:r>
        <w:rPr>
          <w:noProof/>
        </w:rPr>
      </w:r>
      <w:r>
        <w:rPr>
          <w:noProof/>
        </w:rPr>
        <w:fldChar w:fldCharType="separate"/>
      </w:r>
      <w:r>
        <w:rPr>
          <w:noProof/>
        </w:rPr>
        <w:t>51</w:t>
      </w:r>
      <w:r>
        <w:rPr>
          <w:noProof/>
        </w:rPr>
        <w:fldChar w:fldCharType="end"/>
      </w:r>
    </w:p>
    <w:p w14:paraId="64B022F7" w14:textId="329FFA8D"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_Toc157111119 \h </w:instrText>
      </w:r>
      <w:r>
        <w:rPr>
          <w:noProof/>
        </w:rPr>
      </w:r>
      <w:r>
        <w:rPr>
          <w:noProof/>
        </w:rPr>
        <w:fldChar w:fldCharType="separate"/>
      </w:r>
      <w:r>
        <w:rPr>
          <w:noProof/>
        </w:rPr>
        <w:t>51</w:t>
      </w:r>
      <w:r>
        <w:rPr>
          <w:noProof/>
        </w:rPr>
        <w:fldChar w:fldCharType="end"/>
      </w:r>
    </w:p>
    <w:p w14:paraId="543A5A30" w14:textId="1C5D072C" w:rsidR="0040193F" w:rsidRDefault="0040193F">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_Toc157111120 \h </w:instrText>
      </w:r>
      <w:r>
        <w:rPr>
          <w:noProof/>
        </w:rPr>
      </w:r>
      <w:r>
        <w:rPr>
          <w:noProof/>
        </w:rPr>
        <w:fldChar w:fldCharType="separate"/>
      </w:r>
      <w:r>
        <w:rPr>
          <w:noProof/>
        </w:rPr>
        <w:t>52</w:t>
      </w:r>
      <w:r>
        <w:rPr>
          <w:noProof/>
        </w:rPr>
        <w:fldChar w:fldCharType="end"/>
      </w:r>
    </w:p>
    <w:p w14:paraId="5DA2C8F7" w14:textId="61D40428" w:rsidR="0040193F" w:rsidRDefault="0040193F">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_Toc157111121 \h </w:instrText>
      </w:r>
      <w:r>
        <w:rPr>
          <w:noProof/>
        </w:rPr>
      </w:r>
      <w:r>
        <w:rPr>
          <w:noProof/>
        </w:rPr>
        <w:fldChar w:fldCharType="separate"/>
      </w:r>
      <w:r>
        <w:rPr>
          <w:noProof/>
        </w:rPr>
        <w:t>52</w:t>
      </w:r>
      <w:r>
        <w:rPr>
          <w:noProof/>
        </w:rPr>
        <w:fldChar w:fldCharType="end"/>
      </w:r>
    </w:p>
    <w:p w14:paraId="49048A4A" w14:textId="6290346E" w:rsidR="0040193F" w:rsidRDefault="0040193F">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_Toc157111122 \h </w:instrText>
      </w:r>
      <w:r>
        <w:rPr>
          <w:noProof/>
        </w:rPr>
      </w:r>
      <w:r>
        <w:rPr>
          <w:noProof/>
        </w:rPr>
        <w:fldChar w:fldCharType="separate"/>
      </w:r>
      <w:r>
        <w:rPr>
          <w:noProof/>
        </w:rPr>
        <w:t>52</w:t>
      </w:r>
      <w:r>
        <w:rPr>
          <w:noProof/>
        </w:rPr>
        <w:fldChar w:fldCharType="end"/>
      </w:r>
    </w:p>
    <w:p w14:paraId="4E3A1B90" w14:textId="4209B8A3" w:rsidR="0040193F" w:rsidRDefault="0040193F">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_Toc157111123 \h </w:instrText>
      </w:r>
      <w:r>
        <w:rPr>
          <w:noProof/>
        </w:rPr>
      </w:r>
      <w:r>
        <w:rPr>
          <w:noProof/>
        </w:rPr>
        <w:fldChar w:fldCharType="separate"/>
      </w:r>
      <w:r>
        <w:rPr>
          <w:noProof/>
        </w:rPr>
        <w:t>52</w:t>
      </w:r>
      <w:r>
        <w:rPr>
          <w:noProof/>
        </w:rPr>
        <w:fldChar w:fldCharType="end"/>
      </w:r>
    </w:p>
    <w:p w14:paraId="2640459F" w14:textId="31D9CBD0" w:rsidR="0040193F" w:rsidRDefault="0040193F">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_Toc157111124 \h </w:instrText>
      </w:r>
      <w:r>
        <w:rPr>
          <w:noProof/>
        </w:rPr>
      </w:r>
      <w:r>
        <w:rPr>
          <w:noProof/>
        </w:rPr>
        <w:fldChar w:fldCharType="separate"/>
      </w:r>
      <w:r>
        <w:rPr>
          <w:noProof/>
        </w:rPr>
        <w:t>52</w:t>
      </w:r>
      <w:r>
        <w:rPr>
          <w:noProof/>
        </w:rPr>
        <w:fldChar w:fldCharType="end"/>
      </w:r>
    </w:p>
    <w:p w14:paraId="0ABBA43B" w14:textId="4754C25F" w:rsidR="0040193F" w:rsidRDefault="0040193F">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_Toc157111125 \h </w:instrText>
      </w:r>
      <w:r>
        <w:rPr>
          <w:noProof/>
        </w:rPr>
      </w:r>
      <w:r>
        <w:rPr>
          <w:noProof/>
        </w:rPr>
        <w:fldChar w:fldCharType="separate"/>
      </w:r>
      <w:r>
        <w:rPr>
          <w:noProof/>
        </w:rPr>
        <w:t>52</w:t>
      </w:r>
      <w:r>
        <w:rPr>
          <w:noProof/>
        </w:rPr>
        <w:fldChar w:fldCharType="end"/>
      </w:r>
    </w:p>
    <w:p w14:paraId="5B981923" w14:textId="1EE924B1" w:rsidR="0040193F" w:rsidRDefault="0040193F">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_Toc157111126 \h </w:instrText>
      </w:r>
      <w:r>
        <w:rPr>
          <w:noProof/>
        </w:rPr>
      </w:r>
      <w:r>
        <w:rPr>
          <w:noProof/>
        </w:rPr>
        <w:fldChar w:fldCharType="separate"/>
      </w:r>
      <w:r>
        <w:rPr>
          <w:noProof/>
        </w:rPr>
        <w:t>52</w:t>
      </w:r>
      <w:r>
        <w:rPr>
          <w:noProof/>
        </w:rPr>
        <w:fldChar w:fldCharType="end"/>
      </w:r>
    </w:p>
    <w:p w14:paraId="75094C46" w14:textId="2B2E07F2" w:rsidR="0040193F" w:rsidRDefault="0040193F">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_Toc157111127 \h </w:instrText>
      </w:r>
      <w:r>
        <w:rPr>
          <w:noProof/>
        </w:rPr>
      </w:r>
      <w:r>
        <w:rPr>
          <w:noProof/>
        </w:rPr>
        <w:fldChar w:fldCharType="separate"/>
      </w:r>
      <w:r>
        <w:rPr>
          <w:noProof/>
        </w:rPr>
        <w:t>53</w:t>
      </w:r>
      <w:r>
        <w:rPr>
          <w:noProof/>
        </w:rPr>
        <w:fldChar w:fldCharType="end"/>
      </w:r>
    </w:p>
    <w:p w14:paraId="00BFFD3D" w14:textId="4C153DDA" w:rsidR="0040193F" w:rsidRDefault="0040193F">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_Toc157111128 \h </w:instrText>
      </w:r>
      <w:r>
        <w:rPr>
          <w:noProof/>
        </w:rPr>
      </w:r>
      <w:r>
        <w:rPr>
          <w:noProof/>
        </w:rPr>
        <w:fldChar w:fldCharType="separate"/>
      </w:r>
      <w:r>
        <w:rPr>
          <w:noProof/>
        </w:rPr>
        <w:t>53</w:t>
      </w:r>
      <w:r>
        <w:rPr>
          <w:noProof/>
        </w:rPr>
        <w:fldChar w:fldCharType="end"/>
      </w:r>
    </w:p>
    <w:p w14:paraId="6062BE89" w14:textId="00369828" w:rsidR="0040193F" w:rsidRDefault="0040193F">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_Toc157111129 \h </w:instrText>
      </w:r>
      <w:r>
        <w:rPr>
          <w:noProof/>
        </w:rPr>
      </w:r>
      <w:r>
        <w:rPr>
          <w:noProof/>
        </w:rPr>
        <w:fldChar w:fldCharType="separate"/>
      </w:r>
      <w:r>
        <w:rPr>
          <w:noProof/>
        </w:rPr>
        <w:t>53</w:t>
      </w:r>
      <w:r>
        <w:rPr>
          <w:noProof/>
        </w:rPr>
        <w:fldChar w:fldCharType="end"/>
      </w:r>
    </w:p>
    <w:p w14:paraId="47348282" w14:textId="2C7509E0" w:rsidR="0040193F" w:rsidRDefault="0040193F">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_Toc157111130 \h </w:instrText>
      </w:r>
      <w:r>
        <w:rPr>
          <w:noProof/>
        </w:rPr>
      </w:r>
      <w:r>
        <w:rPr>
          <w:noProof/>
        </w:rPr>
        <w:fldChar w:fldCharType="separate"/>
      </w:r>
      <w:r>
        <w:rPr>
          <w:noProof/>
        </w:rPr>
        <w:t>53</w:t>
      </w:r>
      <w:r>
        <w:rPr>
          <w:noProof/>
        </w:rPr>
        <w:fldChar w:fldCharType="end"/>
      </w:r>
    </w:p>
    <w:p w14:paraId="447F9A61" w14:textId="6978D23C" w:rsidR="0040193F" w:rsidRDefault="0040193F">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_Toc157111131 \h </w:instrText>
      </w:r>
      <w:r>
        <w:rPr>
          <w:noProof/>
        </w:rPr>
      </w:r>
      <w:r>
        <w:rPr>
          <w:noProof/>
        </w:rPr>
        <w:fldChar w:fldCharType="separate"/>
      </w:r>
      <w:r>
        <w:rPr>
          <w:noProof/>
        </w:rPr>
        <w:t>53</w:t>
      </w:r>
      <w:r>
        <w:rPr>
          <w:noProof/>
        </w:rPr>
        <w:fldChar w:fldCharType="end"/>
      </w:r>
    </w:p>
    <w:p w14:paraId="6E525D51" w14:textId="1B8213C2" w:rsidR="0040193F" w:rsidRDefault="0040193F">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_Toc157111132 \h </w:instrText>
      </w:r>
      <w:r>
        <w:rPr>
          <w:noProof/>
        </w:rPr>
      </w:r>
      <w:r>
        <w:rPr>
          <w:noProof/>
        </w:rPr>
        <w:fldChar w:fldCharType="separate"/>
      </w:r>
      <w:r>
        <w:rPr>
          <w:noProof/>
        </w:rPr>
        <w:t>53</w:t>
      </w:r>
      <w:r>
        <w:rPr>
          <w:noProof/>
        </w:rPr>
        <w:fldChar w:fldCharType="end"/>
      </w:r>
    </w:p>
    <w:p w14:paraId="68D2E3B6" w14:textId="4860B1E0" w:rsidR="0040193F" w:rsidRDefault="0040193F">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_Toc157111133 \h </w:instrText>
      </w:r>
      <w:r>
        <w:rPr>
          <w:noProof/>
        </w:rPr>
      </w:r>
      <w:r>
        <w:rPr>
          <w:noProof/>
        </w:rPr>
        <w:fldChar w:fldCharType="separate"/>
      </w:r>
      <w:r>
        <w:rPr>
          <w:noProof/>
        </w:rPr>
        <w:t>54</w:t>
      </w:r>
      <w:r>
        <w:rPr>
          <w:noProof/>
        </w:rPr>
        <w:fldChar w:fldCharType="end"/>
      </w:r>
    </w:p>
    <w:p w14:paraId="7D769D8C" w14:textId="56D502EE" w:rsidR="0040193F" w:rsidRDefault="0040193F">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_Toc157111134 \h </w:instrText>
      </w:r>
      <w:r>
        <w:rPr>
          <w:noProof/>
        </w:rPr>
      </w:r>
      <w:r>
        <w:rPr>
          <w:noProof/>
        </w:rPr>
        <w:fldChar w:fldCharType="separate"/>
      </w:r>
      <w:r>
        <w:rPr>
          <w:noProof/>
        </w:rPr>
        <w:t>54</w:t>
      </w:r>
      <w:r>
        <w:rPr>
          <w:noProof/>
        </w:rPr>
        <w:fldChar w:fldCharType="end"/>
      </w:r>
    </w:p>
    <w:p w14:paraId="4A86FB4B" w14:textId="2DF212A9" w:rsidR="0040193F" w:rsidRDefault="0040193F">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_Toc157111135 \h </w:instrText>
      </w:r>
      <w:r>
        <w:rPr>
          <w:noProof/>
        </w:rPr>
      </w:r>
      <w:r>
        <w:rPr>
          <w:noProof/>
        </w:rPr>
        <w:fldChar w:fldCharType="separate"/>
      </w:r>
      <w:r>
        <w:rPr>
          <w:noProof/>
        </w:rPr>
        <w:t>54</w:t>
      </w:r>
      <w:r>
        <w:rPr>
          <w:noProof/>
        </w:rPr>
        <w:fldChar w:fldCharType="end"/>
      </w:r>
    </w:p>
    <w:p w14:paraId="37635AC4" w14:textId="60FF6592" w:rsidR="0040193F" w:rsidRDefault="0040193F">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_Toc157111136 \h </w:instrText>
      </w:r>
      <w:r>
        <w:rPr>
          <w:noProof/>
        </w:rPr>
      </w:r>
      <w:r>
        <w:rPr>
          <w:noProof/>
        </w:rPr>
        <w:fldChar w:fldCharType="separate"/>
      </w:r>
      <w:r>
        <w:rPr>
          <w:noProof/>
        </w:rPr>
        <w:t>54</w:t>
      </w:r>
      <w:r>
        <w:rPr>
          <w:noProof/>
        </w:rPr>
        <w:fldChar w:fldCharType="end"/>
      </w:r>
    </w:p>
    <w:p w14:paraId="799DE7F8" w14:textId="750F3974" w:rsidR="0040193F" w:rsidRDefault="0040193F">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_Toc157111137 \h </w:instrText>
      </w:r>
      <w:r>
        <w:rPr>
          <w:noProof/>
        </w:rPr>
      </w:r>
      <w:r>
        <w:rPr>
          <w:noProof/>
        </w:rPr>
        <w:fldChar w:fldCharType="separate"/>
      </w:r>
      <w:r>
        <w:rPr>
          <w:noProof/>
        </w:rPr>
        <w:t>54</w:t>
      </w:r>
      <w:r>
        <w:rPr>
          <w:noProof/>
        </w:rPr>
        <w:fldChar w:fldCharType="end"/>
      </w:r>
    </w:p>
    <w:p w14:paraId="39D8FBF9" w14:textId="7748E765" w:rsidR="0040193F" w:rsidRDefault="0040193F">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_Toc157111138 \h </w:instrText>
      </w:r>
      <w:r>
        <w:rPr>
          <w:noProof/>
        </w:rPr>
      </w:r>
      <w:r>
        <w:rPr>
          <w:noProof/>
        </w:rPr>
        <w:fldChar w:fldCharType="separate"/>
      </w:r>
      <w:r>
        <w:rPr>
          <w:noProof/>
        </w:rPr>
        <w:t>54</w:t>
      </w:r>
      <w:r>
        <w:rPr>
          <w:noProof/>
        </w:rPr>
        <w:fldChar w:fldCharType="end"/>
      </w:r>
    </w:p>
    <w:p w14:paraId="54474211" w14:textId="70FE3A53" w:rsidR="0040193F" w:rsidRDefault="0040193F">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_Toc157111139 \h </w:instrText>
      </w:r>
      <w:r>
        <w:rPr>
          <w:noProof/>
        </w:rPr>
      </w:r>
      <w:r>
        <w:rPr>
          <w:noProof/>
        </w:rPr>
        <w:fldChar w:fldCharType="separate"/>
      </w:r>
      <w:r>
        <w:rPr>
          <w:noProof/>
        </w:rPr>
        <w:t>55</w:t>
      </w:r>
      <w:r>
        <w:rPr>
          <w:noProof/>
        </w:rPr>
        <w:fldChar w:fldCharType="end"/>
      </w:r>
    </w:p>
    <w:p w14:paraId="4CBE725F" w14:textId="78ED3B0F" w:rsidR="0040193F" w:rsidRDefault="0040193F">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_Toc157111140 \h </w:instrText>
      </w:r>
      <w:r>
        <w:rPr>
          <w:noProof/>
        </w:rPr>
      </w:r>
      <w:r>
        <w:rPr>
          <w:noProof/>
        </w:rPr>
        <w:fldChar w:fldCharType="separate"/>
      </w:r>
      <w:r>
        <w:rPr>
          <w:noProof/>
        </w:rPr>
        <w:t>55</w:t>
      </w:r>
      <w:r>
        <w:rPr>
          <w:noProof/>
        </w:rPr>
        <w:fldChar w:fldCharType="end"/>
      </w:r>
    </w:p>
    <w:p w14:paraId="41368B71" w14:textId="4BF8E934" w:rsidR="0040193F" w:rsidRDefault="0040193F">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_Toc157111141 \h </w:instrText>
      </w:r>
      <w:r>
        <w:rPr>
          <w:noProof/>
        </w:rPr>
      </w:r>
      <w:r>
        <w:rPr>
          <w:noProof/>
        </w:rPr>
        <w:fldChar w:fldCharType="separate"/>
      </w:r>
      <w:r>
        <w:rPr>
          <w:noProof/>
        </w:rPr>
        <w:t>55</w:t>
      </w:r>
      <w:r>
        <w:rPr>
          <w:noProof/>
        </w:rPr>
        <w:fldChar w:fldCharType="end"/>
      </w:r>
    </w:p>
    <w:p w14:paraId="64903B3A" w14:textId="6A298461" w:rsidR="0040193F" w:rsidRDefault="0040193F">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_Toc157111142 \h </w:instrText>
      </w:r>
      <w:r>
        <w:rPr>
          <w:noProof/>
        </w:rPr>
      </w:r>
      <w:r>
        <w:rPr>
          <w:noProof/>
        </w:rPr>
        <w:fldChar w:fldCharType="separate"/>
      </w:r>
      <w:r>
        <w:rPr>
          <w:noProof/>
        </w:rPr>
        <w:t>56</w:t>
      </w:r>
      <w:r>
        <w:rPr>
          <w:noProof/>
        </w:rPr>
        <w:fldChar w:fldCharType="end"/>
      </w:r>
    </w:p>
    <w:p w14:paraId="0C3CFD5C" w14:textId="71D439FA" w:rsidR="0040193F" w:rsidRDefault="0040193F">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_Toc157111143 \h </w:instrText>
      </w:r>
      <w:r>
        <w:rPr>
          <w:noProof/>
        </w:rPr>
      </w:r>
      <w:r>
        <w:rPr>
          <w:noProof/>
        </w:rPr>
        <w:fldChar w:fldCharType="separate"/>
      </w:r>
      <w:r>
        <w:rPr>
          <w:noProof/>
        </w:rPr>
        <w:t>56</w:t>
      </w:r>
      <w:r>
        <w:rPr>
          <w:noProof/>
        </w:rPr>
        <w:fldChar w:fldCharType="end"/>
      </w:r>
    </w:p>
    <w:p w14:paraId="1AD06B5F" w14:textId="66D3AA6D" w:rsidR="0040193F" w:rsidRDefault="0040193F">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_Toc157111144 \h </w:instrText>
      </w:r>
      <w:r>
        <w:rPr>
          <w:noProof/>
        </w:rPr>
      </w:r>
      <w:r>
        <w:rPr>
          <w:noProof/>
        </w:rPr>
        <w:fldChar w:fldCharType="separate"/>
      </w:r>
      <w:r>
        <w:rPr>
          <w:noProof/>
        </w:rPr>
        <w:t>56</w:t>
      </w:r>
      <w:r>
        <w:rPr>
          <w:noProof/>
        </w:rPr>
        <w:fldChar w:fldCharType="end"/>
      </w:r>
    </w:p>
    <w:p w14:paraId="48B3D0C9" w14:textId="2742FB26" w:rsidR="0040193F" w:rsidRDefault="0040193F">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_Toc157111145 \h </w:instrText>
      </w:r>
      <w:r>
        <w:rPr>
          <w:noProof/>
        </w:rPr>
      </w:r>
      <w:r>
        <w:rPr>
          <w:noProof/>
        </w:rPr>
        <w:fldChar w:fldCharType="separate"/>
      </w:r>
      <w:r>
        <w:rPr>
          <w:noProof/>
        </w:rPr>
        <w:t>56</w:t>
      </w:r>
      <w:r>
        <w:rPr>
          <w:noProof/>
        </w:rPr>
        <w:fldChar w:fldCharType="end"/>
      </w:r>
    </w:p>
    <w:p w14:paraId="355D8E7B" w14:textId="5EA21F02" w:rsidR="0040193F" w:rsidRDefault="0040193F">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_Toc157111146 \h </w:instrText>
      </w:r>
      <w:r>
        <w:rPr>
          <w:noProof/>
        </w:rPr>
      </w:r>
      <w:r>
        <w:rPr>
          <w:noProof/>
        </w:rPr>
        <w:fldChar w:fldCharType="separate"/>
      </w:r>
      <w:r>
        <w:rPr>
          <w:noProof/>
        </w:rPr>
        <w:t>56</w:t>
      </w:r>
      <w:r>
        <w:rPr>
          <w:noProof/>
        </w:rPr>
        <w:fldChar w:fldCharType="end"/>
      </w:r>
    </w:p>
    <w:p w14:paraId="612FC7E4" w14:textId="563BC3A6" w:rsidR="0040193F" w:rsidRDefault="0040193F">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_Toc157111147 \h </w:instrText>
      </w:r>
      <w:r>
        <w:rPr>
          <w:noProof/>
        </w:rPr>
      </w:r>
      <w:r>
        <w:rPr>
          <w:noProof/>
        </w:rPr>
        <w:fldChar w:fldCharType="separate"/>
      </w:r>
      <w:r>
        <w:rPr>
          <w:noProof/>
        </w:rPr>
        <w:t>56</w:t>
      </w:r>
      <w:r>
        <w:rPr>
          <w:noProof/>
        </w:rPr>
        <w:fldChar w:fldCharType="end"/>
      </w:r>
    </w:p>
    <w:p w14:paraId="01147369" w14:textId="56B75180" w:rsidR="0040193F" w:rsidRDefault="0040193F">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_Toc157111148 \h </w:instrText>
      </w:r>
      <w:r>
        <w:rPr>
          <w:noProof/>
        </w:rPr>
      </w:r>
      <w:r>
        <w:rPr>
          <w:noProof/>
        </w:rPr>
        <w:fldChar w:fldCharType="separate"/>
      </w:r>
      <w:r>
        <w:rPr>
          <w:noProof/>
        </w:rPr>
        <w:t>56</w:t>
      </w:r>
      <w:r>
        <w:rPr>
          <w:noProof/>
        </w:rPr>
        <w:fldChar w:fldCharType="end"/>
      </w:r>
    </w:p>
    <w:p w14:paraId="089C471C" w14:textId="2265E7F6" w:rsidR="0040193F" w:rsidRDefault="0040193F">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_Toc157111149 \h </w:instrText>
      </w:r>
      <w:r>
        <w:rPr>
          <w:noProof/>
        </w:rPr>
      </w:r>
      <w:r>
        <w:rPr>
          <w:noProof/>
        </w:rPr>
        <w:fldChar w:fldCharType="separate"/>
      </w:r>
      <w:r>
        <w:rPr>
          <w:noProof/>
        </w:rPr>
        <w:t>57</w:t>
      </w:r>
      <w:r>
        <w:rPr>
          <w:noProof/>
        </w:rPr>
        <w:fldChar w:fldCharType="end"/>
      </w:r>
    </w:p>
    <w:p w14:paraId="6E60A6FB" w14:textId="2C738E41" w:rsidR="0040193F" w:rsidRDefault="0040193F">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_Toc157111150 \h </w:instrText>
      </w:r>
      <w:r>
        <w:rPr>
          <w:noProof/>
        </w:rPr>
      </w:r>
      <w:r>
        <w:rPr>
          <w:noProof/>
        </w:rPr>
        <w:fldChar w:fldCharType="separate"/>
      </w:r>
      <w:r>
        <w:rPr>
          <w:noProof/>
        </w:rPr>
        <w:t>57</w:t>
      </w:r>
      <w:r>
        <w:rPr>
          <w:noProof/>
        </w:rPr>
        <w:fldChar w:fldCharType="end"/>
      </w:r>
    </w:p>
    <w:p w14:paraId="0CF2DE2A" w14:textId="7EB4E5B0" w:rsidR="0040193F" w:rsidRDefault="0040193F">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_Toc157111151 \h </w:instrText>
      </w:r>
      <w:r>
        <w:rPr>
          <w:noProof/>
        </w:rPr>
      </w:r>
      <w:r>
        <w:rPr>
          <w:noProof/>
        </w:rPr>
        <w:fldChar w:fldCharType="separate"/>
      </w:r>
      <w:r>
        <w:rPr>
          <w:noProof/>
        </w:rPr>
        <w:t>57</w:t>
      </w:r>
      <w:r>
        <w:rPr>
          <w:noProof/>
        </w:rPr>
        <w:fldChar w:fldCharType="end"/>
      </w:r>
    </w:p>
    <w:p w14:paraId="5C41AD93" w14:textId="5611B2AB" w:rsidR="0040193F" w:rsidRDefault="0040193F">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_Toc157111152 \h </w:instrText>
      </w:r>
      <w:r>
        <w:rPr>
          <w:noProof/>
        </w:rPr>
      </w:r>
      <w:r>
        <w:rPr>
          <w:noProof/>
        </w:rPr>
        <w:fldChar w:fldCharType="separate"/>
      </w:r>
      <w:r>
        <w:rPr>
          <w:noProof/>
        </w:rPr>
        <w:t>57</w:t>
      </w:r>
      <w:r>
        <w:rPr>
          <w:noProof/>
        </w:rPr>
        <w:fldChar w:fldCharType="end"/>
      </w:r>
    </w:p>
    <w:p w14:paraId="5EACC2B5" w14:textId="7D8008C8" w:rsidR="0040193F" w:rsidRDefault="0040193F">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_Toc157111153 \h </w:instrText>
      </w:r>
      <w:r>
        <w:rPr>
          <w:noProof/>
        </w:rPr>
      </w:r>
      <w:r>
        <w:rPr>
          <w:noProof/>
        </w:rPr>
        <w:fldChar w:fldCharType="separate"/>
      </w:r>
      <w:r>
        <w:rPr>
          <w:noProof/>
        </w:rPr>
        <w:t>57</w:t>
      </w:r>
      <w:r>
        <w:rPr>
          <w:noProof/>
        </w:rPr>
        <w:fldChar w:fldCharType="end"/>
      </w:r>
    </w:p>
    <w:p w14:paraId="24B67F95" w14:textId="0D5C5525" w:rsidR="0040193F" w:rsidRDefault="0040193F">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_Toc157111154 \h </w:instrText>
      </w:r>
      <w:r>
        <w:rPr>
          <w:noProof/>
        </w:rPr>
      </w:r>
      <w:r>
        <w:rPr>
          <w:noProof/>
        </w:rPr>
        <w:fldChar w:fldCharType="separate"/>
      </w:r>
      <w:r>
        <w:rPr>
          <w:noProof/>
        </w:rPr>
        <w:t>57</w:t>
      </w:r>
      <w:r>
        <w:rPr>
          <w:noProof/>
        </w:rPr>
        <w:fldChar w:fldCharType="end"/>
      </w:r>
    </w:p>
    <w:p w14:paraId="08494B34" w14:textId="255C24A5" w:rsidR="0040193F" w:rsidRDefault="0040193F">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_Toc157111155 \h </w:instrText>
      </w:r>
      <w:r>
        <w:rPr>
          <w:noProof/>
        </w:rPr>
      </w:r>
      <w:r>
        <w:rPr>
          <w:noProof/>
        </w:rPr>
        <w:fldChar w:fldCharType="separate"/>
      </w:r>
      <w:r>
        <w:rPr>
          <w:noProof/>
        </w:rPr>
        <w:t>57</w:t>
      </w:r>
      <w:r>
        <w:rPr>
          <w:noProof/>
        </w:rPr>
        <w:fldChar w:fldCharType="end"/>
      </w:r>
    </w:p>
    <w:p w14:paraId="7ED6B5B8" w14:textId="1159721B" w:rsidR="0040193F" w:rsidRDefault="0040193F">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_Toc157111156 \h </w:instrText>
      </w:r>
      <w:r>
        <w:rPr>
          <w:noProof/>
        </w:rPr>
      </w:r>
      <w:r>
        <w:rPr>
          <w:noProof/>
        </w:rPr>
        <w:fldChar w:fldCharType="separate"/>
      </w:r>
      <w:r>
        <w:rPr>
          <w:noProof/>
        </w:rPr>
        <w:t>57</w:t>
      </w:r>
      <w:r>
        <w:rPr>
          <w:noProof/>
        </w:rPr>
        <w:fldChar w:fldCharType="end"/>
      </w:r>
    </w:p>
    <w:p w14:paraId="0E065E04" w14:textId="3955D52B" w:rsidR="0040193F" w:rsidRDefault="0040193F">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_Toc157111157 \h </w:instrText>
      </w:r>
      <w:r>
        <w:rPr>
          <w:noProof/>
        </w:rPr>
      </w:r>
      <w:r>
        <w:rPr>
          <w:noProof/>
        </w:rPr>
        <w:fldChar w:fldCharType="separate"/>
      </w:r>
      <w:r>
        <w:rPr>
          <w:noProof/>
        </w:rPr>
        <w:t>58</w:t>
      </w:r>
      <w:r>
        <w:rPr>
          <w:noProof/>
        </w:rPr>
        <w:fldChar w:fldCharType="end"/>
      </w:r>
    </w:p>
    <w:p w14:paraId="255170D5" w14:textId="12D2434F" w:rsidR="0040193F" w:rsidRDefault="0040193F">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_Toc157111158 \h </w:instrText>
      </w:r>
      <w:r>
        <w:rPr>
          <w:noProof/>
        </w:rPr>
      </w:r>
      <w:r>
        <w:rPr>
          <w:noProof/>
        </w:rPr>
        <w:fldChar w:fldCharType="separate"/>
      </w:r>
      <w:r>
        <w:rPr>
          <w:noProof/>
        </w:rPr>
        <w:t>58</w:t>
      </w:r>
      <w:r>
        <w:rPr>
          <w:noProof/>
        </w:rPr>
        <w:fldChar w:fldCharType="end"/>
      </w:r>
    </w:p>
    <w:p w14:paraId="406269C1" w14:textId="75DA8427"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_Toc157111159 \h </w:instrText>
      </w:r>
      <w:r>
        <w:rPr>
          <w:noProof/>
        </w:rPr>
      </w:r>
      <w:r>
        <w:rPr>
          <w:noProof/>
        </w:rPr>
        <w:fldChar w:fldCharType="separate"/>
      </w:r>
      <w:r>
        <w:rPr>
          <w:noProof/>
        </w:rPr>
        <w:t>58</w:t>
      </w:r>
      <w:r>
        <w:rPr>
          <w:noProof/>
        </w:rPr>
        <w:fldChar w:fldCharType="end"/>
      </w:r>
    </w:p>
    <w:p w14:paraId="1A7FEACE" w14:textId="371E6B1B"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7.2</w:t>
      </w:r>
      <w:r>
        <w:rPr>
          <w:rFonts w:asciiTheme="minorHAnsi" w:eastAsiaTheme="minorEastAsia" w:hAnsiTheme="minorHAnsi" w:cstheme="minorBidi"/>
          <w:noProof/>
          <w:sz w:val="22"/>
          <w:szCs w:val="22"/>
          <w:lang w:val="en-IN" w:eastAsia="en-IN"/>
        </w:rPr>
        <w:tab/>
      </w:r>
      <w:r w:rsidRPr="00DF0445">
        <w:rPr>
          <w:noProof/>
          <w:lang w:val="en-US"/>
        </w:rPr>
        <w:t>Data Types</w:t>
      </w:r>
      <w:r>
        <w:rPr>
          <w:noProof/>
        </w:rPr>
        <w:tab/>
      </w:r>
      <w:r>
        <w:rPr>
          <w:noProof/>
        </w:rPr>
        <w:fldChar w:fldCharType="begin"/>
      </w:r>
      <w:r>
        <w:rPr>
          <w:noProof/>
        </w:rPr>
        <w:instrText xml:space="preserve"> PAGEREF _Toc157111160 \h </w:instrText>
      </w:r>
      <w:r>
        <w:rPr>
          <w:noProof/>
        </w:rPr>
      </w:r>
      <w:r>
        <w:rPr>
          <w:noProof/>
        </w:rPr>
        <w:fldChar w:fldCharType="separate"/>
      </w:r>
      <w:r>
        <w:rPr>
          <w:noProof/>
        </w:rPr>
        <w:t>58</w:t>
      </w:r>
      <w:r>
        <w:rPr>
          <w:noProof/>
        </w:rPr>
        <w:fldChar w:fldCharType="end"/>
      </w:r>
    </w:p>
    <w:p w14:paraId="385FA492" w14:textId="716FBB5E"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7.2.1</w:t>
      </w:r>
      <w:r>
        <w:rPr>
          <w:rFonts w:asciiTheme="minorHAnsi" w:eastAsiaTheme="minorEastAsia" w:hAnsiTheme="minorHAnsi" w:cstheme="minorBidi"/>
          <w:noProof/>
          <w:sz w:val="22"/>
          <w:szCs w:val="22"/>
          <w:lang w:val="en-IN" w:eastAsia="en-IN"/>
        </w:rPr>
        <w:tab/>
      </w:r>
      <w:r w:rsidRPr="00DF0445">
        <w:rPr>
          <w:noProof/>
          <w:lang w:val="en-US"/>
        </w:rPr>
        <w:t>General</w:t>
      </w:r>
      <w:r>
        <w:rPr>
          <w:noProof/>
        </w:rPr>
        <w:tab/>
      </w:r>
      <w:r>
        <w:rPr>
          <w:noProof/>
        </w:rPr>
        <w:fldChar w:fldCharType="begin"/>
      </w:r>
      <w:r>
        <w:rPr>
          <w:noProof/>
        </w:rPr>
        <w:instrText xml:space="preserve"> PAGEREF _Toc157111161 \h </w:instrText>
      </w:r>
      <w:r>
        <w:rPr>
          <w:noProof/>
        </w:rPr>
      </w:r>
      <w:r>
        <w:rPr>
          <w:noProof/>
        </w:rPr>
        <w:fldChar w:fldCharType="separate"/>
      </w:r>
      <w:r>
        <w:rPr>
          <w:noProof/>
        </w:rPr>
        <w:t>58</w:t>
      </w:r>
      <w:r>
        <w:rPr>
          <w:noProof/>
        </w:rPr>
        <w:fldChar w:fldCharType="end"/>
      </w:r>
    </w:p>
    <w:p w14:paraId="483956AC" w14:textId="355C3002"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7.2.2</w:t>
      </w:r>
      <w:r>
        <w:rPr>
          <w:rFonts w:asciiTheme="minorHAnsi" w:eastAsiaTheme="minorEastAsia" w:hAnsiTheme="minorHAnsi" w:cstheme="minorBidi"/>
          <w:noProof/>
          <w:sz w:val="22"/>
          <w:szCs w:val="22"/>
          <w:lang w:val="en-IN" w:eastAsia="en-IN"/>
        </w:rPr>
        <w:tab/>
      </w:r>
      <w:r w:rsidRPr="00DF0445">
        <w:rPr>
          <w:noProof/>
          <w:lang w:val="en-US"/>
        </w:rPr>
        <w:t>Referenced structured data types</w:t>
      </w:r>
      <w:r>
        <w:rPr>
          <w:noProof/>
        </w:rPr>
        <w:tab/>
      </w:r>
      <w:r>
        <w:rPr>
          <w:noProof/>
        </w:rPr>
        <w:fldChar w:fldCharType="begin"/>
      </w:r>
      <w:r>
        <w:rPr>
          <w:noProof/>
        </w:rPr>
        <w:instrText xml:space="preserve"> PAGEREF _Toc157111162 \h </w:instrText>
      </w:r>
      <w:r>
        <w:rPr>
          <w:noProof/>
        </w:rPr>
      </w:r>
      <w:r>
        <w:rPr>
          <w:noProof/>
        </w:rPr>
        <w:fldChar w:fldCharType="separate"/>
      </w:r>
      <w:r>
        <w:rPr>
          <w:noProof/>
        </w:rPr>
        <w:t>59</w:t>
      </w:r>
      <w:r>
        <w:rPr>
          <w:noProof/>
        </w:rPr>
        <w:fldChar w:fldCharType="end"/>
      </w:r>
    </w:p>
    <w:p w14:paraId="5ABED1F5" w14:textId="1671F95E"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7.2.3</w:t>
      </w:r>
      <w:r>
        <w:rPr>
          <w:rFonts w:asciiTheme="minorHAnsi" w:eastAsiaTheme="minorEastAsia" w:hAnsiTheme="minorHAnsi" w:cstheme="minorBidi"/>
          <w:noProof/>
          <w:sz w:val="22"/>
          <w:szCs w:val="22"/>
          <w:lang w:val="en-IN" w:eastAsia="en-IN"/>
        </w:rPr>
        <w:tab/>
      </w:r>
      <w:r w:rsidRPr="00DF0445">
        <w:rPr>
          <w:noProof/>
          <w:lang w:val="en-US"/>
        </w:rPr>
        <w:t>Referenced simple data types and enumerations</w:t>
      </w:r>
      <w:r>
        <w:rPr>
          <w:noProof/>
        </w:rPr>
        <w:tab/>
      </w:r>
      <w:r>
        <w:rPr>
          <w:noProof/>
        </w:rPr>
        <w:fldChar w:fldCharType="begin"/>
      </w:r>
      <w:r>
        <w:rPr>
          <w:noProof/>
        </w:rPr>
        <w:instrText xml:space="preserve"> PAGEREF _Toc157111163 \h </w:instrText>
      </w:r>
      <w:r>
        <w:rPr>
          <w:noProof/>
        </w:rPr>
      </w:r>
      <w:r>
        <w:rPr>
          <w:noProof/>
        </w:rPr>
        <w:fldChar w:fldCharType="separate"/>
      </w:r>
      <w:r>
        <w:rPr>
          <w:noProof/>
        </w:rPr>
        <w:t>59</w:t>
      </w:r>
      <w:r>
        <w:rPr>
          <w:noProof/>
        </w:rPr>
        <w:fldChar w:fldCharType="end"/>
      </w:r>
    </w:p>
    <w:p w14:paraId="65899D29" w14:textId="7330A1BE"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7.3</w:t>
      </w:r>
      <w:r>
        <w:rPr>
          <w:rFonts w:asciiTheme="minorHAnsi" w:eastAsiaTheme="minorEastAsia" w:hAnsiTheme="minorHAnsi" w:cstheme="minorBidi"/>
          <w:noProof/>
          <w:sz w:val="22"/>
          <w:szCs w:val="22"/>
          <w:lang w:val="en-IN" w:eastAsia="en-IN"/>
        </w:rPr>
        <w:tab/>
      </w:r>
      <w:r w:rsidRPr="00DF0445">
        <w:rPr>
          <w:noProof/>
          <w:lang w:val="en-US"/>
        </w:rPr>
        <w:t>Usage of HTTP</w:t>
      </w:r>
      <w:r>
        <w:rPr>
          <w:noProof/>
        </w:rPr>
        <w:tab/>
      </w:r>
      <w:r>
        <w:rPr>
          <w:noProof/>
        </w:rPr>
        <w:fldChar w:fldCharType="begin"/>
      </w:r>
      <w:r>
        <w:rPr>
          <w:noProof/>
        </w:rPr>
        <w:instrText xml:space="preserve"> PAGEREF _Toc157111164 \h </w:instrText>
      </w:r>
      <w:r>
        <w:rPr>
          <w:noProof/>
        </w:rPr>
      </w:r>
      <w:r>
        <w:rPr>
          <w:noProof/>
        </w:rPr>
        <w:fldChar w:fldCharType="separate"/>
      </w:r>
      <w:r>
        <w:rPr>
          <w:noProof/>
        </w:rPr>
        <w:t>59</w:t>
      </w:r>
      <w:r>
        <w:rPr>
          <w:noProof/>
        </w:rPr>
        <w:fldChar w:fldCharType="end"/>
      </w:r>
    </w:p>
    <w:p w14:paraId="6B5F2314" w14:textId="557D0B65"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7.4</w:t>
      </w:r>
      <w:r>
        <w:rPr>
          <w:rFonts w:asciiTheme="minorHAnsi" w:eastAsiaTheme="minorEastAsia" w:hAnsiTheme="minorHAnsi" w:cstheme="minorBidi"/>
          <w:noProof/>
          <w:sz w:val="22"/>
          <w:szCs w:val="22"/>
          <w:lang w:val="en-IN" w:eastAsia="en-IN"/>
        </w:rPr>
        <w:tab/>
      </w:r>
      <w:r w:rsidRPr="00DF0445">
        <w:rPr>
          <w:noProof/>
          <w:lang w:val="en-US"/>
        </w:rPr>
        <w:t>Content type</w:t>
      </w:r>
      <w:r>
        <w:rPr>
          <w:noProof/>
        </w:rPr>
        <w:tab/>
      </w:r>
      <w:r>
        <w:rPr>
          <w:noProof/>
        </w:rPr>
        <w:fldChar w:fldCharType="begin"/>
      </w:r>
      <w:r>
        <w:rPr>
          <w:noProof/>
        </w:rPr>
        <w:instrText xml:space="preserve"> PAGEREF _Toc157111165 \h </w:instrText>
      </w:r>
      <w:r>
        <w:rPr>
          <w:noProof/>
        </w:rPr>
      </w:r>
      <w:r>
        <w:rPr>
          <w:noProof/>
        </w:rPr>
        <w:fldChar w:fldCharType="separate"/>
      </w:r>
      <w:r>
        <w:rPr>
          <w:noProof/>
        </w:rPr>
        <w:t>59</w:t>
      </w:r>
      <w:r>
        <w:rPr>
          <w:noProof/>
        </w:rPr>
        <w:fldChar w:fldCharType="end"/>
      </w:r>
    </w:p>
    <w:p w14:paraId="3BD1B9C4" w14:textId="2F321340"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7.5</w:t>
      </w:r>
      <w:r>
        <w:rPr>
          <w:rFonts w:asciiTheme="minorHAnsi" w:eastAsiaTheme="minorEastAsia" w:hAnsiTheme="minorHAnsi" w:cstheme="minorBidi"/>
          <w:noProof/>
          <w:sz w:val="22"/>
          <w:szCs w:val="22"/>
          <w:lang w:val="en-IN" w:eastAsia="en-IN"/>
        </w:rPr>
        <w:tab/>
      </w:r>
      <w:r w:rsidRPr="00DF0445">
        <w:rPr>
          <w:noProof/>
          <w:lang w:val="en-US"/>
        </w:rPr>
        <w:t>URI structure</w:t>
      </w:r>
      <w:r>
        <w:rPr>
          <w:noProof/>
        </w:rPr>
        <w:tab/>
      </w:r>
      <w:r>
        <w:rPr>
          <w:noProof/>
        </w:rPr>
        <w:fldChar w:fldCharType="begin"/>
      </w:r>
      <w:r>
        <w:rPr>
          <w:noProof/>
        </w:rPr>
        <w:instrText xml:space="preserve"> PAGEREF _Toc157111166 \h </w:instrText>
      </w:r>
      <w:r>
        <w:rPr>
          <w:noProof/>
        </w:rPr>
      </w:r>
      <w:r>
        <w:rPr>
          <w:noProof/>
        </w:rPr>
        <w:fldChar w:fldCharType="separate"/>
      </w:r>
      <w:r>
        <w:rPr>
          <w:noProof/>
        </w:rPr>
        <w:t>59</w:t>
      </w:r>
      <w:r>
        <w:rPr>
          <w:noProof/>
        </w:rPr>
        <w:fldChar w:fldCharType="end"/>
      </w:r>
    </w:p>
    <w:p w14:paraId="77D065A6" w14:textId="7887B7D6" w:rsidR="0040193F" w:rsidRDefault="0040193F">
      <w:pPr>
        <w:pStyle w:val="TOC3"/>
        <w:rPr>
          <w:rFonts w:asciiTheme="minorHAnsi" w:eastAsiaTheme="minorEastAsia" w:hAnsiTheme="minorHAnsi" w:cstheme="minorBidi"/>
          <w:noProof/>
          <w:sz w:val="22"/>
          <w:szCs w:val="22"/>
          <w:lang w:val="en-IN" w:eastAsia="en-IN"/>
        </w:rPr>
      </w:pPr>
      <w:r w:rsidRPr="00DF0445">
        <w:rPr>
          <w:noProof/>
          <w:lang w:val="en-US"/>
        </w:rPr>
        <w:t>7.5.1</w:t>
      </w:r>
      <w:r>
        <w:rPr>
          <w:rFonts w:asciiTheme="minorHAnsi" w:eastAsiaTheme="minorEastAsia" w:hAnsiTheme="minorHAnsi" w:cstheme="minorBidi"/>
          <w:noProof/>
          <w:sz w:val="22"/>
          <w:szCs w:val="22"/>
          <w:lang w:val="en-IN" w:eastAsia="en-IN"/>
        </w:rPr>
        <w:tab/>
      </w:r>
      <w:r w:rsidRPr="00DF0445">
        <w:rPr>
          <w:noProof/>
          <w:lang w:val="en-US"/>
        </w:rPr>
        <w:t>Resource URI structure</w:t>
      </w:r>
      <w:r>
        <w:rPr>
          <w:noProof/>
        </w:rPr>
        <w:tab/>
      </w:r>
      <w:r>
        <w:rPr>
          <w:noProof/>
        </w:rPr>
        <w:fldChar w:fldCharType="begin"/>
      </w:r>
      <w:r>
        <w:rPr>
          <w:noProof/>
        </w:rPr>
        <w:instrText xml:space="preserve"> PAGEREF _Toc157111167 \h </w:instrText>
      </w:r>
      <w:r>
        <w:rPr>
          <w:noProof/>
        </w:rPr>
      </w:r>
      <w:r>
        <w:rPr>
          <w:noProof/>
        </w:rPr>
        <w:fldChar w:fldCharType="separate"/>
      </w:r>
      <w:r>
        <w:rPr>
          <w:noProof/>
        </w:rPr>
        <w:t>59</w:t>
      </w:r>
      <w:r>
        <w:rPr>
          <w:noProof/>
        </w:rPr>
        <w:fldChar w:fldCharType="end"/>
      </w:r>
    </w:p>
    <w:p w14:paraId="10D87C28" w14:textId="115AE152" w:rsidR="0040193F" w:rsidRDefault="0040193F">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_Toc157111168 \h </w:instrText>
      </w:r>
      <w:r>
        <w:rPr>
          <w:noProof/>
        </w:rPr>
      </w:r>
      <w:r>
        <w:rPr>
          <w:noProof/>
        </w:rPr>
        <w:fldChar w:fldCharType="separate"/>
      </w:r>
      <w:r>
        <w:rPr>
          <w:noProof/>
        </w:rPr>
        <w:t>59</w:t>
      </w:r>
      <w:r>
        <w:rPr>
          <w:noProof/>
        </w:rPr>
        <w:fldChar w:fldCharType="end"/>
      </w:r>
    </w:p>
    <w:p w14:paraId="5C1FBEE8" w14:textId="227AC60E"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7.6</w:t>
      </w:r>
      <w:r>
        <w:rPr>
          <w:rFonts w:asciiTheme="minorHAnsi" w:eastAsiaTheme="minorEastAsia" w:hAnsiTheme="minorHAnsi" w:cstheme="minorBidi"/>
          <w:noProof/>
          <w:sz w:val="22"/>
          <w:szCs w:val="22"/>
          <w:lang w:val="en-IN" w:eastAsia="en-IN"/>
        </w:rPr>
        <w:tab/>
      </w:r>
      <w:r w:rsidRPr="00DF0445">
        <w:rPr>
          <w:noProof/>
          <w:lang w:val="en-US"/>
        </w:rPr>
        <w:t>Notifications</w:t>
      </w:r>
      <w:r>
        <w:rPr>
          <w:noProof/>
        </w:rPr>
        <w:tab/>
      </w:r>
      <w:r>
        <w:rPr>
          <w:noProof/>
        </w:rPr>
        <w:fldChar w:fldCharType="begin"/>
      </w:r>
      <w:r>
        <w:rPr>
          <w:noProof/>
        </w:rPr>
        <w:instrText xml:space="preserve"> PAGEREF _Toc157111169 \h </w:instrText>
      </w:r>
      <w:r>
        <w:rPr>
          <w:noProof/>
        </w:rPr>
      </w:r>
      <w:r>
        <w:rPr>
          <w:noProof/>
        </w:rPr>
        <w:fldChar w:fldCharType="separate"/>
      </w:r>
      <w:r>
        <w:rPr>
          <w:noProof/>
        </w:rPr>
        <w:t>60</w:t>
      </w:r>
      <w:r>
        <w:rPr>
          <w:noProof/>
        </w:rPr>
        <w:fldChar w:fldCharType="end"/>
      </w:r>
    </w:p>
    <w:p w14:paraId="48EBA2D9" w14:textId="67524FCB"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7.7</w:t>
      </w:r>
      <w:r>
        <w:rPr>
          <w:rFonts w:asciiTheme="minorHAnsi" w:eastAsiaTheme="minorEastAsia" w:hAnsiTheme="minorHAnsi" w:cstheme="minorBidi"/>
          <w:noProof/>
          <w:sz w:val="22"/>
          <w:szCs w:val="22"/>
          <w:lang w:val="en-IN" w:eastAsia="en-IN"/>
        </w:rPr>
        <w:tab/>
      </w:r>
      <w:r w:rsidRPr="00DF0445">
        <w:rPr>
          <w:noProof/>
          <w:lang w:val="en-US"/>
        </w:rPr>
        <w:t>Error handling</w:t>
      </w:r>
      <w:r>
        <w:rPr>
          <w:noProof/>
        </w:rPr>
        <w:tab/>
      </w:r>
      <w:r>
        <w:rPr>
          <w:noProof/>
        </w:rPr>
        <w:fldChar w:fldCharType="begin"/>
      </w:r>
      <w:r>
        <w:rPr>
          <w:noProof/>
        </w:rPr>
        <w:instrText xml:space="preserve"> PAGEREF _Toc157111170 \h </w:instrText>
      </w:r>
      <w:r>
        <w:rPr>
          <w:noProof/>
        </w:rPr>
      </w:r>
      <w:r>
        <w:rPr>
          <w:noProof/>
        </w:rPr>
        <w:fldChar w:fldCharType="separate"/>
      </w:r>
      <w:r>
        <w:rPr>
          <w:noProof/>
        </w:rPr>
        <w:t>60</w:t>
      </w:r>
      <w:r>
        <w:rPr>
          <w:noProof/>
        </w:rPr>
        <w:fldChar w:fldCharType="end"/>
      </w:r>
    </w:p>
    <w:p w14:paraId="12D32D23" w14:textId="103BFAE9"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7.8</w:t>
      </w:r>
      <w:r>
        <w:rPr>
          <w:rFonts w:asciiTheme="minorHAnsi" w:eastAsiaTheme="minorEastAsia" w:hAnsiTheme="minorHAnsi" w:cstheme="minorBidi"/>
          <w:noProof/>
          <w:sz w:val="22"/>
          <w:szCs w:val="22"/>
          <w:lang w:val="en-IN" w:eastAsia="en-IN"/>
        </w:rPr>
        <w:tab/>
      </w:r>
      <w:r w:rsidRPr="00DF0445">
        <w:rPr>
          <w:noProof/>
          <w:lang w:val="en-US"/>
        </w:rPr>
        <w:t>Feature negotiation</w:t>
      </w:r>
      <w:r>
        <w:rPr>
          <w:noProof/>
        </w:rPr>
        <w:tab/>
      </w:r>
      <w:r>
        <w:rPr>
          <w:noProof/>
        </w:rPr>
        <w:fldChar w:fldCharType="begin"/>
      </w:r>
      <w:r>
        <w:rPr>
          <w:noProof/>
        </w:rPr>
        <w:instrText xml:space="preserve"> PAGEREF _Toc157111171 \h </w:instrText>
      </w:r>
      <w:r>
        <w:rPr>
          <w:noProof/>
        </w:rPr>
      </w:r>
      <w:r>
        <w:rPr>
          <w:noProof/>
        </w:rPr>
        <w:fldChar w:fldCharType="separate"/>
      </w:r>
      <w:r>
        <w:rPr>
          <w:noProof/>
        </w:rPr>
        <w:t>60</w:t>
      </w:r>
      <w:r>
        <w:rPr>
          <w:noProof/>
        </w:rPr>
        <w:fldChar w:fldCharType="end"/>
      </w:r>
    </w:p>
    <w:p w14:paraId="4A774412" w14:textId="1C5A566D"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7.9</w:t>
      </w:r>
      <w:r>
        <w:rPr>
          <w:rFonts w:asciiTheme="minorHAnsi" w:eastAsiaTheme="minorEastAsia" w:hAnsiTheme="minorHAnsi" w:cstheme="minorBidi"/>
          <w:noProof/>
          <w:sz w:val="22"/>
          <w:szCs w:val="22"/>
          <w:lang w:val="en-IN" w:eastAsia="en-IN"/>
        </w:rPr>
        <w:tab/>
      </w:r>
      <w:r w:rsidRPr="00DF0445">
        <w:rPr>
          <w:noProof/>
          <w:lang w:val="en-US"/>
        </w:rPr>
        <w:t>HTTP headers</w:t>
      </w:r>
      <w:r>
        <w:rPr>
          <w:noProof/>
        </w:rPr>
        <w:tab/>
      </w:r>
      <w:r>
        <w:rPr>
          <w:noProof/>
        </w:rPr>
        <w:fldChar w:fldCharType="begin"/>
      </w:r>
      <w:r>
        <w:rPr>
          <w:noProof/>
        </w:rPr>
        <w:instrText xml:space="preserve"> PAGEREF _Toc157111172 \h </w:instrText>
      </w:r>
      <w:r>
        <w:rPr>
          <w:noProof/>
        </w:rPr>
      </w:r>
      <w:r>
        <w:rPr>
          <w:noProof/>
        </w:rPr>
        <w:fldChar w:fldCharType="separate"/>
      </w:r>
      <w:r>
        <w:rPr>
          <w:noProof/>
        </w:rPr>
        <w:t>60</w:t>
      </w:r>
      <w:r>
        <w:rPr>
          <w:noProof/>
        </w:rPr>
        <w:fldChar w:fldCharType="end"/>
      </w:r>
    </w:p>
    <w:p w14:paraId="5C7B54C2" w14:textId="3BEAD3C5" w:rsidR="0040193F" w:rsidRDefault="0040193F">
      <w:pPr>
        <w:pStyle w:val="TOC2"/>
        <w:rPr>
          <w:rFonts w:asciiTheme="minorHAnsi" w:eastAsiaTheme="minorEastAsia" w:hAnsiTheme="minorHAnsi" w:cstheme="minorBidi"/>
          <w:noProof/>
          <w:sz w:val="22"/>
          <w:szCs w:val="22"/>
          <w:lang w:val="en-IN" w:eastAsia="en-IN"/>
        </w:rPr>
      </w:pPr>
      <w:r w:rsidRPr="00DF0445">
        <w:rPr>
          <w:noProof/>
          <w:lang w:val="en-US"/>
        </w:rPr>
        <w:t>7.10</w:t>
      </w:r>
      <w:r>
        <w:rPr>
          <w:rFonts w:asciiTheme="minorHAnsi" w:eastAsiaTheme="minorEastAsia" w:hAnsiTheme="minorHAnsi" w:cstheme="minorBidi"/>
          <w:noProof/>
          <w:sz w:val="22"/>
          <w:szCs w:val="22"/>
          <w:lang w:val="en-IN" w:eastAsia="en-IN"/>
        </w:rPr>
        <w:tab/>
      </w:r>
      <w:r w:rsidRPr="00DF0445">
        <w:rPr>
          <w:noProof/>
          <w:lang w:val="en-US"/>
        </w:rPr>
        <w:t>Conventions for Open API specification files</w:t>
      </w:r>
      <w:r>
        <w:rPr>
          <w:noProof/>
        </w:rPr>
        <w:tab/>
      </w:r>
      <w:r>
        <w:rPr>
          <w:noProof/>
        </w:rPr>
        <w:fldChar w:fldCharType="begin"/>
      </w:r>
      <w:r>
        <w:rPr>
          <w:noProof/>
        </w:rPr>
        <w:instrText xml:space="preserve"> PAGEREF _Toc157111173 \h </w:instrText>
      </w:r>
      <w:r>
        <w:rPr>
          <w:noProof/>
        </w:rPr>
      </w:r>
      <w:r>
        <w:rPr>
          <w:noProof/>
        </w:rPr>
        <w:fldChar w:fldCharType="separate"/>
      </w:r>
      <w:r>
        <w:rPr>
          <w:noProof/>
        </w:rPr>
        <w:t>60</w:t>
      </w:r>
      <w:r>
        <w:rPr>
          <w:noProof/>
        </w:rPr>
        <w:fldChar w:fldCharType="end"/>
      </w:r>
    </w:p>
    <w:p w14:paraId="026F77BD" w14:textId="6F95E953" w:rsidR="0040193F" w:rsidRDefault="0040193F">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_Toc157111174 \h </w:instrText>
      </w:r>
      <w:r>
        <w:rPr>
          <w:noProof/>
        </w:rPr>
      </w:r>
      <w:r>
        <w:rPr>
          <w:noProof/>
        </w:rPr>
        <w:fldChar w:fldCharType="separate"/>
      </w:r>
      <w:r>
        <w:rPr>
          <w:noProof/>
        </w:rPr>
        <w:t>60</w:t>
      </w:r>
      <w:r>
        <w:rPr>
          <w:noProof/>
        </w:rPr>
        <w:fldChar w:fldCharType="end"/>
      </w:r>
    </w:p>
    <w:p w14:paraId="0951384C" w14:textId="431D0321" w:rsidR="0040193F" w:rsidRDefault="0040193F">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_Toc157111175 \h </w:instrText>
      </w:r>
      <w:r>
        <w:rPr>
          <w:noProof/>
        </w:rPr>
      </w:r>
      <w:r>
        <w:rPr>
          <w:noProof/>
        </w:rPr>
        <w:fldChar w:fldCharType="separate"/>
      </w:r>
      <w:r>
        <w:rPr>
          <w:noProof/>
        </w:rPr>
        <w:t>60</w:t>
      </w:r>
      <w:r>
        <w:rPr>
          <w:noProof/>
        </w:rPr>
        <w:fldChar w:fldCharType="end"/>
      </w:r>
    </w:p>
    <w:p w14:paraId="0BE97CA7" w14:textId="19E842FA" w:rsidR="0040193F" w:rsidRDefault="0040193F">
      <w:pPr>
        <w:pStyle w:val="TOC3"/>
        <w:rPr>
          <w:rFonts w:asciiTheme="minorHAnsi" w:eastAsiaTheme="minorEastAsia" w:hAnsiTheme="minorHAnsi" w:cstheme="minorBidi"/>
          <w:noProof/>
          <w:sz w:val="22"/>
          <w:szCs w:val="22"/>
          <w:lang w:val="en-IN" w:eastAsia="en-IN"/>
        </w:rPr>
      </w:pPr>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_Toc157111176 \h </w:instrText>
      </w:r>
      <w:r>
        <w:rPr>
          <w:noProof/>
        </w:rPr>
      </w:r>
      <w:r>
        <w:rPr>
          <w:noProof/>
        </w:rPr>
        <w:fldChar w:fldCharType="separate"/>
      </w:r>
      <w:r>
        <w:rPr>
          <w:noProof/>
        </w:rPr>
        <w:t>60</w:t>
      </w:r>
      <w:r>
        <w:rPr>
          <w:noProof/>
        </w:rPr>
        <w:fldChar w:fldCharType="end"/>
      </w:r>
    </w:p>
    <w:p w14:paraId="175FD041" w14:textId="7B114DD5" w:rsidR="0040193F" w:rsidRDefault="0040193F">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_Toc157111177 \h </w:instrText>
      </w:r>
      <w:r>
        <w:rPr>
          <w:noProof/>
        </w:rPr>
      </w:r>
      <w:r>
        <w:rPr>
          <w:noProof/>
        </w:rPr>
        <w:fldChar w:fldCharType="separate"/>
      </w:r>
      <w:r>
        <w:rPr>
          <w:noProof/>
        </w:rPr>
        <w:t>61</w:t>
      </w:r>
      <w:r>
        <w:rPr>
          <w:noProof/>
        </w:rPr>
        <w:fldChar w:fldCharType="end"/>
      </w:r>
    </w:p>
    <w:p w14:paraId="51C4FDAB" w14:textId="59BD1F2D" w:rsidR="0040193F" w:rsidRDefault="0040193F">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_Toc157111178 \h </w:instrText>
      </w:r>
      <w:r>
        <w:rPr>
          <w:noProof/>
        </w:rPr>
      </w:r>
      <w:r>
        <w:rPr>
          <w:noProof/>
        </w:rPr>
        <w:fldChar w:fldCharType="separate"/>
      </w:r>
      <w:r>
        <w:rPr>
          <w:noProof/>
        </w:rPr>
        <w:t>61</w:t>
      </w:r>
      <w:r>
        <w:rPr>
          <w:noProof/>
        </w:rPr>
        <w:fldChar w:fldCharType="end"/>
      </w:r>
    </w:p>
    <w:p w14:paraId="0D447AF1" w14:textId="46037BE3" w:rsidR="0040193F" w:rsidRDefault="0040193F">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_Toc157111179 \h </w:instrText>
      </w:r>
      <w:r>
        <w:rPr>
          <w:noProof/>
        </w:rPr>
      </w:r>
      <w:r>
        <w:rPr>
          <w:noProof/>
        </w:rPr>
        <w:fldChar w:fldCharType="separate"/>
      </w:r>
      <w:r>
        <w:rPr>
          <w:noProof/>
        </w:rPr>
        <w:t>62</w:t>
      </w:r>
      <w:r>
        <w:rPr>
          <w:noProof/>
        </w:rPr>
        <w:fldChar w:fldCharType="end"/>
      </w:r>
    </w:p>
    <w:p w14:paraId="172D1FA8" w14:textId="15939FA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_Toc157111180 \h </w:instrText>
      </w:r>
      <w:r>
        <w:rPr>
          <w:noProof/>
        </w:rPr>
      </w:r>
      <w:r>
        <w:rPr>
          <w:noProof/>
        </w:rPr>
        <w:fldChar w:fldCharType="separate"/>
      </w:r>
      <w:r>
        <w:rPr>
          <w:noProof/>
        </w:rPr>
        <w:t>62</w:t>
      </w:r>
      <w:r>
        <w:rPr>
          <w:noProof/>
        </w:rPr>
        <w:fldChar w:fldCharType="end"/>
      </w:r>
    </w:p>
    <w:p w14:paraId="39243B09" w14:textId="36FA975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_Toc157111181 \h </w:instrText>
      </w:r>
      <w:r>
        <w:rPr>
          <w:noProof/>
        </w:rPr>
      </w:r>
      <w:r>
        <w:rPr>
          <w:noProof/>
        </w:rPr>
        <w:fldChar w:fldCharType="separate"/>
      </w:r>
      <w:r>
        <w:rPr>
          <w:noProof/>
        </w:rPr>
        <w:t>62</w:t>
      </w:r>
      <w:r>
        <w:rPr>
          <w:noProof/>
        </w:rPr>
        <w:fldChar w:fldCharType="end"/>
      </w:r>
    </w:p>
    <w:p w14:paraId="3DF99B4A" w14:textId="266A50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_Toc157111182 \h </w:instrText>
      </w:r>
      <w:r>
        <w:rPr>
          <w:noProof/>
        </w:rPr>
      </w:r>
      <w:r>
        <w:rPr>
          <w:noProof/>
        </w:rPr>
        <w:fldChar w:fldCharType="separate"/>
      </w:r>
      <w:r>
        <w:rPr>
          <w:noProof/>
        </w:rPr>
        <w:t>62</w:t>
      </w:r>
      <w:r>
        <w:rPr>
          <w:noProof/>
        </w:rPr>
        <w:fldChar w:fldCharType="end"/>
      </w:r>
    </w:p>
    <w:p w14:paraId="2BC7499D" w14:textId="132CB5A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_Toc157111183 \h </w:instrText>
      </w:r>
      <w:r>
        <w:rPr>
          <w:noProof/>
        </w:rPr>
      </w:r>
      <w:r>
        <w:rPr>
          <w:noProof/>
        </w:rPr>
        <w:fldChar w:fldCharType="separate"/>
      </w:r>
      <w:r>
        <w:rPr>
          <w:noProof/>
        </w:rPr>
        <w:t>62</w:t>
      </w:r>
      <w:r>
        <w:rPr>
          <w:noProof/>
        </w:rPr>
        <w:fldChar w:fldCharType="end"/>
      </w:r>
    </w:p>
    <w:p w14:paraId="175FDCD0" w14:textId="27D6260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_Toc157111184 \h </w:instrText>
      </w:r>
      <w:r>
        <w:rPr>
          <w:noProof/>
        </w:rPr>
      </w:r>
      <w:r>
        <w:rPr>
          <w:noProof/>
        </w:rPr>
        <w:fldChar w:fldCharType="separate"/>
      </w:r>
      <w:r>
        <w:rPr>
          <w:noProof/>
        </w:rPr>
        <w:t>63</w:t>
      </w:r>
      <w:r>
        <w:rPr>
          <w:noProof/>
        </w:rPr>
        <w:fldChar w:fldCharType="end"/>
      </w:r>
    </w:p>
    <w:p w14:paraId="53A6C3B2" w14:textId="175DD3D0" w:rsidR="0040193F" w:rsidRDefault="0040193F">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_Toc157111185 \h </w:instrText>
      </w:r>
      <w:r>
        <w:rPr>
          <w:noProof/>
        </w:rPr>
      </w:r>
      <w:r>
        <w:rPr>
          <w:noProof/>
        </w:rPr>
        <w:fldChar w:fldCharType="separate"/>
      </w:r>
      <w:r>
        <w:rPr>
          <w:noProof/>
        </w:rPr>
        <w:t>63</w:t>
      </w:r>
      <w:r>
        <w:rPr>
          <w:noProof/>
        </w:rPr>
        <w:fldChar w:fldCharType="end"/>
      </w:r>
    </w:p>
    <w:p w14:paraId="3FAE5CFB" w14:textId="0E9843E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_Toc157111186 \h </w:instrText>
      </w:r>
      <w:r>
        <w:rPr>
          <w:noProof/>
        </w:rPr>
      </w:r>
      <w:r>
        <w:rPr>
          <w:noProof/>
        </w:rPr>
        <w:fldChar w:fldCharType="separate"/>
      </w:r>
      <w:r>
        <w:rPr>
          <w:noProof/>
        </w:rPr>
        <w:t>63</w:t>
      </w:r>
      <w:r>
        <w:rPr>
          <w:noProof/>
        </w:rPr>
        <w:fldChar w:fldCharType="end"/>
      </w:r>
    </w:p>
    <w:p w14:paraId="1F31D071" w14:textId="5A00CC3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_Toc157111187 \h </w:instrText>
      </w:r>
      <w:r>
        <w:rPr>
          <w:noProof/>
        </w:rPr>
      </w:r>
      <w:r>
        <w:rPr>
          <w:noProof/>
        </w:rPr>
        <w:fldChar w:fldCharType="separate"/>
      </w:r>
      <w:r>
        <w:rPr>
          <w:noProof/>
        </w:rPr>
        <w:t>63</w:t>
      </w:r>
      <w:r>
        <w:rPr>
          <w:noProof/>
        </w:rPr>
        <w:fldChar w:fldCharType="end"/>
      </w:r>
    </w:p>
    <w:p w14:paraId="55164EEC" w14:textId="75E8E76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_Toc157111188 \h </w:instrText>
      </w:r>
      <w:r>
        <w:rPr>
          <w:noProof/>
        </w:rPr>
      </w:r>
      <w:r>
        <w:rPr>
          <w:noProof/>
        </w:rPr>
        <w:fldChar w:fldCharType="separate"/>
      </w:r>
      <w:r>
        <w:rPr>
          <w:noProof/>
        </w:rPr>
        <w:t>63</w:t>
      </w:r>
      <w:r>
        <w:rPr>
          <w:noProof/>
        </w:rPr>
        <w:fldChar w:fldCharType="end"/>
      </w:r>
    </w:p>
    <w:p w14:paraId="53DEA5B3" w14:textId="03A8591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_Toc157111189 \h </w:instrText>
      </w:r>
      <w:r>
        <w:rPr>
          <w:noProof/>
        </w:rPr>
      </w:r>
      <w:r>
        <w:rPr>
          <w:noProof/>
        </w:rPr>
        <w:fldChar w:fldCharType="separate"/>
      </w:r>
      <w:r>
        <w:rPr>
          <w:noProof/>
        </w:rPr>
        <w:t>63</w:t>
      </w:r>
      <w:r>
        <w:rPr>
          <w:noProof/>
        </w:rPr>
        <w:fldChar w:fldCharType="end"/>
      </w:r>
    </w:p>
    <w:p w14:paraId="1F87A86F" w14:textId="08814BBF"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_Toc157111190 \h </w:instrText>
      </w:r>
      <w:r>
        <w:rPr>
          <w:noProof/>
        </w:rPr>
      </w:r>
      <w:r>
        <w:rPr>
          <w:noProof/>
        </w:rPr>
        <w:fldChar w:fldCharType="separate"/>
      </w:r>
      <w:r>
        <w:rPr>
          <w:noProof/>
        </w:rPr>
        <w:t>64</w:t>
      </w:r>
      <w:r>
        <w:rPr>
          <w:noProof/>
        </w:rPr>
        <w:fldChar w:fldCharType="end"/>
      </w:r>
    </w:p>
    <w:p w14:paraId="32556D16" w14:textId="7D0C6FA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_Toc157111191 \h </w:instrText>
      </w:r>
      <w:r>
        <w:rPr>
          <w:noProof/>
        </w:rPr>
      </w:r>
      <w:r>
        <w:rPr>
          <w:noProof/>
        </w:rPr>
        <w:fldChar w:fldCharType="separate"/>
      </w:r>
      <w:r>
        <w:rPr>
          <w:noProof/>
        </w:rPr>
        <w:t>65</w:t>
      </w:r>
      <w:r>
        <w:rPr>
          <w:noProof/>
        </w:rPr>
        <w:fldChar w:fldCharType="end"/>
      </w:r>
    </w:p>
    <w:p w14:paraId="1246B8C4" w14:textId="5CF04B1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_Toc157111192 \h </w:instrText>
      </w:r>
      <w:r>
        <w:rPr>
          <w:noProof/>
        </w:rPr>
      </w:r>
      <w:r>
        <w:rPr>
          <w:noProof/>
        </w:rPr>
        <w:fldChar w:fldCharType="separate"/>
      </w:r>
      <w:r>
        <w:rPr>
          <w:noProof/>
        </w:rPr>
        <w:t>66</w:t>
      </w:r>
      <w:r>
        <w:rPr>
          <w:noProof/>
        </w:rPr>
        <w:fldChar w:fldCharType="end"/>
      </w:r>
    </w:p>
    <w:p w14:paraId="3E2AED87" w14:textId="1792FBF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_Toc157111193 \h </w:instrText>
      </w:r>
      <w:r>
        <w:rPr>
          <w:noProof/>
        </w:rPr>
      </w:r>
      <w:r>
        <w:rPr>
          <w:noProof/>
        </w:rPr>
        <w:fldChar w:fldCharType="separate"/>
      </w:r>
      <w:r>
        <w:rPr>
          <w:noProof/>
        </w:rPr>
        <w:t>67</w:t>
      </w:r>
      <w:r>
        <w:rPr>
          <w:noProof/>
        </w:rPr>
        <w:fldChar w:fldCharType="end"/>
      </w:r>
    </w:p>
    <w:p w14:paraId="0FE721F9" w14:textId="444A9787" w:rsidR="0040193F" w:rsidRDefault="0040193F">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_Toc157111194 \h </w:instrText>
      </w:r>
      <w:r>
        <w:rPr>
          <w:noProof/>
        </w:rPr>
      </w:r>
      <w:r>
        <w:rPr>
          <w:noProof/>
        </w:rPr>
        <w:fldChar w:fldCharType="separate"/>
      </w:r>
      <w:r>
        <w:rPr>
          <w:noProof/>
        </w:rPr>
        <w:t>67</w:t>
      </w:r>
      <w:r>
        <w:rPr>
          <w:noProof/>
        </w:rPr>
        <w:fldChar w:fldCharType="end"/>
      </w:r>
    </w:p>
    <w:p w14:paraId="310EFD56" w14:textId="2BF1532A" w:rsidR="0040193F" w:rsidRDefault="0040193F">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_Toc157111195 \h </w:instrText>
      </w:r>
      <w:r>
        <w:rPr>
          <w:noProof/>
        </w:rPr>
      </w:r>
      <w:r>
        <w:rPr>
          <w:noProof/>
        </w:rPr>
        <w:fldChar w:fldCharType="separate"/>
      </w:r>
      <w:r>
        <w:rPr>
          <w:noProof/>
        </w:rPr>
        <w:t>67</w:t>
      </w:r>
      <w:r>
        <w:rPr>
          <w:noProof/>
        </w:rPr>
        <w:fldChar w:fldCharType="end"/>
      </w:r>
    </w:p>
    <w:p w14:paraId="2719A8B5" w14:textId="34F8371A" w:rsidR="0040193F" w:rsidRDefault="0040193F">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_Toc157111196 \h </w:instrText>
      </w:r>
      <w:r>
        <w:rPr>
          <w:noProof/>
        </w:rPr>
      </w:r>
      <w:r>
        <w:rPr>
          <w:noProof/>
        </w:rPr>
        <w:fldChar w:fldCharType="separate"/>
      </w:r>
      <w:r>
        <w:rPr>
          <w:noProof/>
        </w:rPr>
        <w:t>67</w:t>
      </w:r>
      <w:r>
        <w:rPr>
          <w:noProof/>
        </w:rPr>
        <w:fldChar w:fldCharType="end"/>
      </w:r>
    </w:p>
    <w:p w14:paraId="1E69E0C7" w14:textId="4EE13C30"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_Toc157111197 \h </w:instrText>
      </w:r>
      <w:r>
        <w:rPr>
          <w:noProof/>
        </w:rPr>
      </w:r>
      <w:r>
        <w:rPr>
          <w:noProof/>
        </w:rPr>
        <w:fldChar w:fldCharType="separate"/>
      </w:r>
      <w:r>
        <w:rPr>
          <w:noProof/>
        </w:rPr>
        <w:t>67</w:t>
      </w:r>
      <w:r>
        <w:rPr>
          <w:noProof/>
        </w:rPr>
        <w:fldChar w:fldCharType="end"/>
      </w:r>
    </w:p>
    <w:p w14:paraId="5EE0EE89" w14:textId="17514C9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_Toc157111198 \h </w:instrText>
      </w:r>
      <w:r>
        <w:rPr>
          <w:noProof/>
        </w:rPr>
      </w:r>
      <w:r>
        <w:rPr>
          <w:noProof/>
        </w:rPr>
        <w:fldChar w:fldCharType="separate"/>
      </w:r>
      <w:r>
        <w:rPr>
          <w:noProof/>
        </w:rPr>
        <w:t>69</w:t>
      </w:r>
      <w:r>
        <w:rPr>
          <w:noProof/>
        </w:rPr>
        <w:fldChar w:fldCharType="end"/>
      </w:r>
    </w:p>
    <w:p w14:paraId="762BD91B" w14:textId="2FFB114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_Toc157111199 \h </w:instrText>
      </w:r>
      <w:r>
        <w:rPr>
          <w:noProof/>
        </w:rPr>
      </w:r>
      <w:r>
        <w:rPr>
          <w:noProof/>
        </w:rPr>
        <w:fldChar w:fldCharType="separate"/>
      </w:r>
      <w:r>
        <w:rPr>
          <w:noProof/>
        </w:rPr>
        <w:t>69</w:t>
      </w:r>
      <w:r>
        <w:rPr>
          <w:noProof/>
        </w:rPr>
        <w:fldChar w:fldCharType="end"/>
      </w:r>
    </w:p>
    <w:p w14:paraId="0B34CAC3" w14:textId="3CE0469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_Toc157111200 \h </w:instrText>
      </w:r>
      <w:r>
        <w:rPr>
          <w:noProof/>
        </w:rPr>
      </w:r>
      <w:r>
        <w:rPr>
          <w:noProof/>
        </w:rPr>
        <w:fldChar w:fldCharType="separate"/>
      </w:r>
      <w:r>
        <w:rPr>
          <w:noProof/>
        </w:rPr>
        <w:t>69</w:t>
      </w:r>
      <w:r>
        <w:rPr>
          <w:noProof/>
        </w:rPr>
        <w:fldChar w:fldCharType="end"/>
      </w:r>
    </w:p>
    <w:p w14:paraId="03534853" w14:textId="0449C65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_Toc157111201 \h </w:instrText>
      </w:r>
      <w:r>
        <w:rPr>
          <w:noProof/>
        </w:rPr>
      </w:r>
      <w:r>
        <w:rPr>
          <w:noProof/>
        </w:rPr>
        <w:fldChar w:fldCharType="separate"/>
      </w:r>
      <w:r>
        <w:rPr>
          <w:noProof/>
        </w:rPr>
        <w:t>70</w:t>
      </w:r>
      <w:r>
        <w:rPr>
          <w:noProof/>
        </w:rPr>
        <w:fldChar w:fldCharType="end"/>
      </w:r>
    </w:p>
    <w:p w14:paraId="2D0A5572" w14:textId="1AA7AB4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_Toc157111202 \h </w:instrText>
      </w:r>
      <w:r>
        <w:rPr>
          <w:noProof/>
        </w:rPr>
      </w:r>
      <w:r>
        <w:rPr>
          <w:noProof/>
        </w:rPr>
        <w:fldChar w:fldCharType="separate"/>
      </w:r>
      <w:r>
        <w:rPr>
          <w:noProof/>
        </w:rPr>
        <w:t>72</w:t>
      </w:r>
      <w:r>
        <w:rPr>
          <w:noProof/>
        </w:rPr>
        <w:fldChar w:fldCharType="end"/>
      </w:r>
    </w:p>
    <w:p w14:paraId="007CC03A" w14:textId="1D038FE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_Toc157111203 \h </w:instrText>
      </w:r>
      <w:r>
        <w:rPr>
          <w:noProof/>
        </w:rPr>
      </w:r>
      <w:r>
        <w:rPr>
          <w:noProof/>
        </w:rPr>
        <w:fldChar w:fldCharType="separate"/>
      </w:r>
      <w:r>
        <w:rPr>
          <w:noProof/>
        </w:rPr>
        <w:t>73</w:t>
      </w:r>
      <w:r>
        <w:rPr>
          <w:noProof/>
        </w:rPr>
        <w:fldChar w:fldCharType="end"/>
      </w:r>
    </w:p>
    <w:p w14:paraId="4CE711F7" w14:textId="536379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_Toc157111204 \h </w:instrText>
      </w:r>
      <w:r>
        <w:rPr>
          <w:noProof/>
        </w:rPr>
      </w:r>
      <w:r>
        <w:rPr>
          <w:noProof/>
        </w:rPr>
        <w:fldChar w:fldCharType="separate"/>
      </w:r>
      <w:r>
        <w:rPr>
          <w:noProof/>
        </w:rPr>
        <w:t>73</w:t>
      </w:r>
      <w:r>
        <w:rPr>
          <w:noProof/>
        </w:rPr>
        <w:fldChar w:fldCharType="end"/>
      </w:r>
    </w:p>
    <w:p w14:paraId="57A9009B" w14:textId="11A8E78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_Toc157111205 \h </w:instrText>
      </w:r>
      <w:r>
        <w:rPr>
          <w:noProof/>
        </w:rPr>
      </w:r>
      <w:r>
        <w:rPr>
          <w:noProof/>
        </w:rPr>
        <w:fldChar w:fldCharType="separate"/>
      </w:r>
      <w:r>
        <w:rPr>
          <w:noProof/>
        </w:rPr>
        <w:t>73</w:t>
      </w:r>
      <w:r>
        <w:rPr>
          <w:noProof/>
        </w:rPr>
        <w:fldChar w:fldCharType="end"/>
      </w:r>
    </w:p>
    <w:p w14:paraId="09891161" w14:textId="0738B93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_Toc157111206 \h </w:instrText>
      </w:r>
      <w:r>
        <w:rPr>
          <w:noProof/>
        </w:rPr>
      </w:r>
      <w:r>
        <w:rPr>
          <w:noProof/>
        </w:rPr>
        <w:fldChar w:fldCharType="separate"/>
      </w:r>
      <w:r>
        <w:rPr>
          <w:noProof/>
        </w:rPr>
        <w:t>73</w:t>
      </w:r>
      <w:r>
        <w:rPr>
          <w:noProof/>
        </w:rPr>
        <w:fldChar w:fldCharType="end"/>
      </w:r>
    </w:p>
    <w:p w14:paraId="6A6C6C42" w14:textId="48DE296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_Toc157111207 \h </w:instrText>
      </w:r>
      <w:r>
        <w:rPr>
          <w:noProof/>
        </w:rPr>
      </w:r>
      <w:r>
        <w:rPr>
          <w:noProof/>
        </w:rPr>
        <w:fldChar w:fldCharType="separate"/>
      </w:r>
      <w:r>
        <w:rPr>
          <w:noProof/>
        </w:rPr>
        <w:t>74</w:t>
      </w:r>
      <w:r>
        <w:rPr>
          <w:noProof/>
        </w:rPr>
        <w:fldChar w:fldCharType="end"/>
      </w:r>
    </w:p>
    <w:p w14:paraId="5C821EC1" w14:textId="39473B6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_Toc157111208 \h </w:instrText>
      </w:r>
      <w:r>
        <w:rPr>
          <w:noProof/>
        </w:rPr>
      </w:r>
      <w:r>
        <w:rPr>
          <w:noProof/>
        </w:rPr>
        <w:fldChar w:fldCharType="separate"/>
      </w:r>
      <w:r>
        <w:rPr>
          <w:noProof/>
        </w:rPr>
        <w:t>74</w:t>
      </w:r>
      <w:r>
        <w:rPr>
          <w:noProof/>
        </w:rPr>
        <w:fldChar w:fldCharType="end"/>
      </w:r>
    </w:p>
    <w:p w14:paraId="06E2B8D8" w14:textId="4E81E75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_Toc157111209 \h </w:instrText>
      </w:r>
      <w:r>
        <w:rPr>
          <w:noProof/>
        </w:rPr>
      </w:r>
      <w:r>
        <w:rPr>
          <w:noProof/>
        </w:rPr>
        <w:fldChar w:fldCharType="separate"/>
      </w:r>
      <w:r>
        <w:rPr>
          <w:noProof/>
        </w:rPr>
        <w:t>74</w:t>
      </w:r>
      <w:r>
        <w:rPr>
          <w:noProof/>
        </w:rPr>
        <w:fldChar w:fldCharType="end"/>
      </w:r>
    </w:p>
    <w:p w14:paraId="42D9EB12" w14:textId="7F956DB1" w:rsidR="0040193F" w:rsidRDefault="0040193F">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_Toc157111210 \h </w:instrText>
      </w:r>
      <w:r>
        <w:rPr>
          <w:noProof/>
        </w:rPr>
      </w:r>
      <w:r>
        <w:rPr>
          <w:noProof/>
        </w:rPr>
        <w:fldChar w:fldCharType="separate"/>
      </w:r>
      <w:r>
        <w:rPr>
          <w:noProof/>
        </w:rPr>
        <w:t>74</w:t>
      </w:r>
      <w:r>
        <w:rPr>
          <w:noProof/>
        </w:rPr>
        <w:fldChar w:fldCharType="end"/>
      </w:r>
    </w:p>
    <w:p w14:paraId="3D1BD8A6" w14:textId="7CCB4576" w:rsidR="0040193F" w:rsidRDefault="0040193F">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_Toc157111211 \h </w:instrText>
      </w:r>
      <w:r>
        <w:rPr>
          <w:noProof/>
        </w:rPr>
      </w:r>
      <w:r>
        <w:rPr>
          <w:noProof/>
        </w:rPr>
        <w:fldChar w:fldCharType="separate"/>
      </w:r>
      <w:r>
        <w:rPr>
          <w:noProof/>
        </w:rPr>
        <w:t>74</w:t>
      </w:r>
      <w:r>
        <w:rPr>
          <w:noProof/>
        </w:rPr>
        <w:fldChar w:fldCharType="end"/>
      </w:r>
    </w:p>
    <w:p w14:paraId="70531A3D" w14:textId="7F09CD07" w:rsidR="0040193F" w:rsidRDefault="0040193F">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_Toc157111212 \h </w:instrText>
      </w:r>
      <w:r>
        <w:rPr>
          <w:noProof/>
        </w:rPr>
      </w:r>
      <w:r>
        <w:rPr>
          <w:noProof/>
        </w:rPr>
        <w:fldChar w:fldCharType="separate"/>
      </w:r>
      <w:r>
        <w:rPr>
          <w:noProof/>
        </w:rPr>
        <w:t>75</w:t>
      </w:r>
      <w:r>
        <w:rPr>
          <w:noProof/>
        </w:rPr>
        <w:fldChar w:fldCharType="end"/>
      </w:r>
    </w:p>
    <w:p w14:paraId="3F22905E" w14:textId="09F0C678" w:rsidR="0040193F" w:rsidRDefault="0040193F">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_Toc157111213 \h </w:instrText>
      </w:r>
      <w:r>
        <w:rPr>
          <w:noProof/>
        </w:rPr>
      </w:r>
      <w:r>
        <w:rPr>
          <w:noProof/>
        </w:rPr>
        <w:fldChar w:fldCharType="separate"/>
      </w:r>
      <w:r>
        <w:rPr>
          <w:noProof/>
        </w:rPr>
        <w:t>75</w:t>
      </w:r>
      <w:r>
        <w:rPr>
          <w:noProof/>
        </w:rPr>
        <w:fldChar w:fldCharType="end"/>
      </w:r>
    </w:p>
    <w:p w14:paraId="2C0949E1" w14:textId="52FBFBA6" w:rsidR="0040193F" w:rsidRDefault="0040193F">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_Toc157111214 \h </w:instrText>
      </w:r>
      <w:r>
        <w:rPr>
          <w:noProof/>
        </w:rPr>
      </w:r>
      <w:r>
        <w:rPr>
          <w:noProof/>
        </w:rPr>
        <w:fldChar w:fldCharType="separate"/>
      </w:r>
      <w:r>
        <w:rPr>
          <w:noProof/>
        </w:rPr>
        <w:t>75</w:t>
      </w:r>
      <w:r>
        <w:rPr>
          <w:noProof/>
        </w:rPr>
        <w:fldChar w:fldCharType="end"/>
      </w:r>
    </w:p>
    <w:p w14:paraId="7B640D82" w14:textId="4FA3660B" w:rsidR="0040193F" w:rsidRDefault="0040193F">
      <w:pPr>
        <w:pStyle w:val="TOC5"/>
        <w:rPr>
          <w:rFonts w:asciiTheme="minorHAnsi" w:eastAsiaTheme="minorEastAsia" w:hAnsiTheme="minorHAnsi" w:cstheme="minorBidi"/>
          <w:noProof/>
          <w:sz w:val="22"/>
          <w:szCs w:val="22"/>
          <w:lang w:val="en-IN" w:eastAsia="en-IN"/>
        </w:rPr>
      </w:pPr>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_Toc157111215 \h </w:instrText>
      </w:r>
      <w:r>
        <w:rPr>
          <w:noProof/>
        </w:rPr>
      </w:r>
      <w:r>
        <w:rPr>
          <w:noProof/>
        </w:rPr>
        <w:fldChar w:fldCharType="separate"/>
      </w:r>
      <w:r>
        <w:rPr>
          <w:noProof/>
        </w:rPr>
        <w:t>75</w:t>
      </w:r>
      <w:r>
        <w:rPr>
          <w:noProof/>
        </w:rPr>
        <w:fldChar w:fldCharType="end"/>
      </w:r>
    </w:p>
    <w:p w14:paraId="48672D16" w14:textId="798A9D66" w:rsidR="0040193F" w:rsidRDefault="0040193F">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_Toc157111216 \h </w:instrText>
      </w:r>
      <w:r>
        <w:rPr>
          <w:noProof/>
        </w:rPr>
      </w:r>
      <w:r>
        <w:rPr>
          <w:noProof/>
        </w:rPr>
        <w:fldChar w:fldCharType="separate"/>
      </w:r>
      <w:r>
        <w:rPr>
          <w:noProof/>
        </w:rPr>
        <w:t>76</w:t>
      </w:r>
      <w:r>
        <w:rPr>
          <w:noProof/>
        </w:rPr>
        <w:fldChar w:fldCharType="end"/>
      </w:r>
    </w:p>
    <w:p w14:paraId="39397E62" w14:textId="774B8323" w:rsidR="0040193F" w:rsidRDefault="0040193F">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_Toc157111217 \h </w:instrText>
      </w:r>
      <w:r>
        <w:rPr>
          <w:noProof/>
        </w:rPr>
      </w:r>
      <w:r>
        <w:rPr>
          <w:noProof/>
        </w:rPr>
        <w:fldChar w:fldCharType="separate"/>
      </w:r>
      <w:r>
        <w:rPr>
          <w:noProof/>
        </w:rPr>
        <w:t>76</w:t>
      </w:r>
      <w:r>
        <w:rPr>
          <w:noProof/>
        </w:rPr>
        <w:fldChar w:fldCharType="end"/>
      </w:r>
    </w:p>
    <w:p w14:paraId="6DB243D3" w14:textId="759D9478" w:rsidR="0040193F" w:rsidRDefault="0040193F">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_Toc157111218 \h </w:instrText>
      </w:r>
      <w:r>
        <w:rPr>
          <w:noProof/>
        </w:rPr>
      </w:r>
      <w:r>
        <w:rPr>
          <w:noProof/>
        </w:rPr>
        <w:fldChar w:fldCharType="separate"/>
      </w:r>
      <w:r>
        <w:rPr>
          <w:noProof/>
        </w:rPr>
        <w:t>76</w:t>
      </w:r>
      <w:r>
        <w:rPr>
          <w:noProof/>
        </w:rPr>
        <w:fldChar w:fldCharType="end"/>
      </w:r>
    </w:p>
    <w:p w14:paraId="6AE0E7C4" w14:textId="2E450AFB" w:rsidR="0040193F" w:rsidRDefault="0040193F">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_Toc157111219 \h </w:instrText>
      </w:r>
      <w:r>
        <w:rPr>
          <w:noProof/>
        </w:rPr>
      </w:r>
      <w:r>
        <w:rPr>
          <w:noProof/>
        </w:rPr>
        <w:fldChar w:fldCharType="separate"/>
      </w:r>
      <w:r>
        <w:rPr>
          <w:noProof/>
        </w:rPr>
        <w:t>76</w:t>
      </w:r>
      <w:r>
        <w:rPr>
          <w:noProof/>
        </w:rPr>
        <w:fldChar w:fldCharType="end"/>
      </w:r>
    </w:p>
    <w:p w14:paraId="51283C9E" w14:textId="2EB1DADB" w:rsidR="0040193F" w:rsidRDefault="0040193F">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_Toc157111220 \h </w:instrText>
      </w:r>
      <w:r>
        <w:rPr>
          <w:noProof/>
        </w:rPr>
      </w:r>
      <w:r>
        <w:rPr>
          <w:noProof/>
        </w:rPr>
        <w:fldChar w:fldCharType="separate"/>
      </w:r>
      <w:r>
        <w:rPr>
          <w:noProof/>
        </w:rPr>
        <w:t>76</w:t>
      </w:r>
      <w:r>
        <w:rPr>
          <w:noProof/>
        </w:rPr>
        <w:fldChar w:fldCharType="end"/>
      </w:r>
    </w:p>
    <w:p w14:paraId="0FAA6154" w14:textId="599F0E61" w:rsidR="0040193F" w:rsidRDefault="0040193F">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_Toc157111221 \h </w:instrText>
      </w:r>
      <w:r>
        <w:rPr>
          <w:noProof/>
        </w:rPr>
      </w:r>
      <w:r>
        <w:rPr>
          <w:noProof/>
        </w:rPr>
        <w:fldChar w:fldCharType="separate"/>
      </w:r>
      <w:r>
        <w:rPr>
          <w:noProof/>
        </w:rPr>
        <w:t>76</w:t>
      </w:r>
      <w:r>
        <w:rPr>
          <w:noProof/>
        </w:rPr>
        <w:fldChar w:fldCharType="end"/>
      </w:r>
    </w:p>
    <w:p w14:paraId="16648486" w14:textId="703AB428" w:rsidR="0040193F" w:rsidRDefault="0040193F">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_Toc157111222 \h </w:instrText>
      </w:r>
      <w:r>
        <w:rPr>
          <w:noProof/>
        </w:rPr>
      </w:r>
      <w:r>
        <w:rPr>
          <w:noProof/>
        </w:rPr>
        <w:fldChar w:fldCharType="separate"/>
      </w:r>
      <w:r>
        <w:rPr>
          <w:noProof/>
        </w:rPr>
        <w:t>77</w:t>
      </w:r>
      <w:r>
        <w:rPr>
          <w:noProof/>
        </w:rPr>
        <w:fldChar w:fldCharType="end"/>
      </w:r>
    </w:p>
    <w:p w14:paraId="293CB437" w14:textId="204F7634" w:rsidR="0040193F" w:rsidRDefault="0040193F">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_Toc157111223 \h </w:instrText>
      </w:r>
      <w:r>
        <w:rPr>
          <w:noProof/>
        </w:rPr>
      </w:r>
      <w:r>
        <w:rPr>
          <w:noProof/>
        </w:rPr>
        <w:fldChar w:fldCharType="separate"/>
      </w:r>
      <w:r>
        <w:rPr>
          <w:noProof/>
        </w:rPr>
        <w:t>77</w:t>
      </w:r>
      <w:r>
        <w:rPr>
          <w:noProof/>
        </w:rPr>
        <w:fldChar w:fldCharType="end"/>
      </w:r>
    </w:p>
    <w:p w14:paraId="18DA69EA" w14:textId="329632DE" w:rsidR="0040193F" w:rsidRDefault="0040193F">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_Toc157111224 \h </w:instrText>
      </w:r>
      <w:r>
        <w:rPr>
          <w:noProof/>
        </w:rPr>
      </w:r>
      <w:r>
        <w:rPr>
          <w:noProof/>
        </w:rPr>
        <w:fldChar w:fldCharType="separate"/>
      </w:r>
      <w:r>
        <w:rPr>
          <w:noProof/>
        </w:rPr>
        <w:t>78</w:t>
      </w:r>
      <w:r>
        <w:rPr>
          <w:noProof/>
        </w:rPr>
        <w:fldChar w:fldCharType="end"/>
      </w:r>
    </w:p>
    <w:p w14:paraId="0E1DF7E0" w14:textId="1BAB45E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_Toc157111225 \h </w:instrText>
      </w:r>
      <w:r>
        <w:rPr>
          <w:noProof/>
        </w:rPr>
      </w:r>
      <w:r>
        <w:rPr>
          <w:noProof/>
        </w:rPr>
        <w:fldChar w:fldCharType="separate"/>
      </w:r>
      <w:r>
        <w:rPr>
          <w:noProof/>
        </w:rPr>
        <w:t>78</w:t>
      </w:r>
      <w:r>
        <w:rPr>
          <w:noProof/>
        </w:rPr>
        <w:fldChar w:fldCharType="end"/>
      </w:r>
    </w:p>
    <w:p w14:paraId="2EBAF2E4" w14:textId="30D637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_Toc157111226 \h </w:instrText>
      </w:r>
      <w:r>
        <w:rPr>
          <w:noProof/>
        </w:rPr>
      </w:r>
      <w:r>
        <w:rPr>
          <w:noProof/>
        </w:rPr>
        <w:fldChar w:fldCharType="separate"/>
      </w:r>
      <w:r>
        <w:rPr>
          <w:noProof/>
        </w:rPr>
        <w:t>78</w:t>
      </w:r>
      <w:r>
        <w:rPr>
          <w:noProof/>
        </w:rPr>
        <w:fldChar w:fldCharType="end"/>
      </w:r>
    </w:p>
    <w:p w14:paraId="5504D63D" w14:textId="6EB7EC9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_Toc157111227 \h </w:instrText>
      </w:r>
      <w:r>
        <w:rPr>
          <w:noProof/>
        </w:rPr>
      </w:r>
      <w:r>
        <w:rPr>
          <w:noProof/>
        </w:rPr>
        <w:fldChar w:fldCharType="separate"/>
      </w:r>
      <w:r>
        <w:rPr>
          <w:noProof/>
        </w:rPr>
        <w:t>78</w:t>
      </w:r>
      <w:r>
        <w:rPr>
          <w:noProof/>
        </w:rPr>
        <w:fldChar w:fldCharType="end"/>
      </w:r>
    </w:p>
    <w:p w14:paraId="359BD1F4" w14:textId="7BA9E46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_Toc157111228 \h </w:instrText>
      </w:r>
      <w:r>
        <w:rPr>
          <w:noProof/>
        </w:rPr>
      </w:r>
      <w:r>
        <w:rPr>
          <w:noProof/>
        </w:rPr>
        <w:fldChar w:fldCharType="separate"/>
      </w:r>
      <w:r>
        <w:rPr>
          <w:noProof/>
        </w:rPr>
        <w:t>78</w:t>
      </w:r>
      <w:r>
        <w:rPr>
          <w:noProof/>
        </w:rPr>
        <w:fldChar w:fldCharType="end"/>
      </w:r>
    </w:p>
    <w:p w14:paraId="35D257C8" w14:textId="0E251DD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_Toc157111229 \h </w:instrText>
      </w:r>
      <w:r>
        <w:rPr>
          <w:noProof/>
        </w:rPr>
      </w:r>
      <w:r>
        <w:rPr>
          <w:noProof/>
        </w:rPr>
        <w:fldChar w:fldCharType="separate"/>
      </w:r>
      <w:r>
        <w:rPr>
          <w:noProof/>
        </w:rPr>
        <w:t>79</w:t>
      </w:r>
      <w:r>
        <w:rPr>
          <w:noProof/>
        </w:rPr>
        <w:fldChar w:fldCharType="end"/>
      </w:r>
    </w:p>
    <w:p w14:paraId="617E5AD6" w14:textId="61270976" w:rsidR="0040193F" w:rsidRDefault="0040193F">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_Toc157111230 \h </w:instrText>
      </w:r>
      <w:r>
        <w:rPr>
          <w:noProof/>
        </w:rPr>
      </w:r>
      <w:r>
        <w:rPr>
          <w:noProof/>
        </w:rPr>
        <w:fldChar w:fldCharType="separate"/>
      </w:r>
      <w:r>
        <w:rPr>
          <w:noProof/>
        </w:rPr>
        <w:t>79</w:t>
      </w:r>
      <w:r>
        <w:rPr>
          <w:noProof/>
        </w:rPr>
        <w:fldChar w:fldCharType="end"/>
      </w:r>
    </w:p>
    <w:p w14:paraId="476FB303" w14:textId="5DDA496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_Toc157111231 \h </w:instrText>
      </w:r>
      <w:r>
        <w:rPr>
          <w:noProof/>
        </w:rPr>
      </w:r>
      <w:r>
        <w:rPr>
          <w:noProof/>
        </w:rPr>
        <w:fldChar w:fldCharType="separate"/>
      </w:r>
      <w:r>
        <w:rPr>
          <w:noProof/>
        </w:rPr>
        <w:t>79</w:t>
      </w:r>
      <w:r>
        <w:rPr>
          <w:noProof/>
        </w:rPr>
        <w:fldChar w:fldCharType="end"/>
      </w:r>
    </w:p>
    <w:p w14:paraId="233349D1" w14:textId="2E7B658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_Toc157111232 \h </w:instrText>
      </w:r>
      <w:r>
        <w:rPr>
          <w:noProof/>
        </w:rPr>
      </w:r>
      <w:r>
        <w:rPr>
          <w:noProof/>
        </w:rPr>
        <w:fldChar w:fldCharType="separate"/>
      </w:r>
      <w:r>
        <w:rPr>
          <w:noProof/>
        </w:rPr>
        <w:t>79</w:t>
      </w:r>
      <w:r>
        <w:rPr>
          <w:noProof/>
        </w:rPr>
        <w:fldChar w:fldCharType="end"/>
      </w:r>
    </w:p>
    <w:p w14:paraId="01A39499" w14:textId="445860B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_Toc157111233 \h </w:instrText>
      </w:r>
      <w:r>
        <w:rPr>
          <w:noProof/>
        </w:rPr>
      </w:r>
      <w:r>
        <w:rPr>
          <w:noProof/>
        </w:rPr>
        <w:fldChar w:fldCharType="separate"/>
      </w:r>
      <w:r>
        <w:rPr>
          <w:noProof/>
        </w:rPr>
        <w:t>79</w:t>
      </w:r>
      <w:r>
        <w:rPr>
          <w:noProof/>
        </w:rPr>
        <w:fldChar w:fldCharType="end"/>
      </w:r>
    </w:p>
    <w:p w14:paraId="7B885180" w14:textId="219E1198"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_Toc157111234 \h </w:instrText>
      </w:r>
      <w:r>
        <w:rPr>
          <w:noProof/>
        </w:rPr>
      </w:r>
      <w:r>
        <w:rPr>
          <w:noProof/>
        </w:rPr>
        <w:fldChar w:fldCharType="separate"/>
      </w:r>
      <w:r>
        <w:rPr>
          <w:noProof/>
        </w:rPr>
        <w:t>79</w:t>
      </w:r>
      <w:r>
        <w:rPr>
          <w:noProof/>
        </w:rPr>
        <w:fldChar w:fldCharType="end"/>
      </w:r>
    </w:p>
    <w:p w14:paraId="37AB83E1" w14:textId="12E6FC5C"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_Toc157111235 \h </w:instrText>
      </w:r>
      <w:r>
        <w:rPr>
          <w:noProof/>
        </w:rPr>
      </w:r>
      <w:r>
        <w:rPr>
          <w:noProof/>
        </w:rPr>
        <w:fldChar w:fldCharType="separate"/>
      </w:r>
      <w:r>
        <w:rPr>
          <w:noProof/>
        </w:rPr>
        <w:t>80</w:t>
      </w:r>
      <w:r>
        <w:rPr>
          <w:noProof/>
        </w:rPr>
        <w:fldChar w:fldCharType="end"/>
      </w:r>
    </w:p>
    <w:p w14:paraId="49EF0ECD" w14:textId="5CA83803"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_Toc157111236 \h </w:instrText>
      </w:r>
      <w:r>
        <w:rPr>
          <w:noProof/>
        </w:rPr>
      </w:r>
      <w:r>
        <w:rPr>
          <w:noProof/>
        </w:rPr>
        <w:fldChar w:fldCharType="separate"/>
      </w:r>
      <w:r>
        <w:rPr>
          <w:noProof/>
        </w:rPr>
        <w:t>81</w:t>
      </w:r>
      <w:r>
        <w:rPr>
          <w:noProof/>
        </w:rPr>
        <w:fldChar w:fldCharType="end"/>
      </w:r>
    </w:p>
    <w:p w14:paraId="7317B3EC" w14:textId="6D5F3F6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_Toc157111237 \h </w:instrText>
      </w:r>
      <w:r>
        <w:rPr>
          <w:noProof/>
        </w:rPr>
      </w:r>
      <w:r>
        <w:rPr>
          <w:noProof/>
        </w:rPr>
        <w:fldChar w:fldCharType="separate"/>
      </w:r>
      <w:r>
        <w:rPr>
          <w:noProof/>
        </w:rPr>
        <w:t>82</w:t>
      </w:r>
      <w:r>
        <w:rPr>
          <w:noProof/>
        </w:rPr>
        <w:fldChar w:fldCharType="end"/>
      </w:r>
    </w:p>
    <w:p w14:paraId="6F5E62B0" w14:textId="0216D649" w:rsidR="0040193F" w:rsidRDefault="0040193F">
      <w:pPr>
        <w:pStyle w:val="TOC5"/>
        <w:rPr>
          <w:rFonts w:asciiTheme="minorHAnsi" w:eastAsiaTheme="minorEastAsia" w:hAnsiTheme="minorHAnsi" w:cstheme="minorBidi"/>
          <w:noProof/>
          <w:sz w:val="22"/>
          <w:szCs w:val="22"/>
          <w:lang w:val="en-IN" w:eastAsia="en-IN"/>
        </w:rPr>
      </w:pPr>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_Toc157111238 \h </w:instrText>
      </w:r>
      <w:r>
        <w:rPr>
          <w:noProof/>
        </w:rPr>
      </w:r>
      <w:r>
        <w:rPr>
          <w:noProof/>
        </w:rPr>
        <w:fldChar w:fldCharType="separate"/>
      </w:r>
      <w:r>
        <w:rPr>
          <w:noProof/>
        </w:rPr>
        <w:t>83</w:t>
      </w:r>
      <w:r>
        <w:rPr>
          <w:noProof/>
        </w:rPr>
        <w:fldChar w:fldCharType="end"/>
      </w:r>
    </w:p>
    <w:p w14:paraId="12FCE0D1" w14:textId="412671B7" w:rsidR="0040193F" w:rsidRDefault="0040193F">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_Toc157111239 \h </w:instrText>
      </w:r>
      <w:r>
        <w:rPr>
          <w:noProof/>
        </w:rPr>
      </w:r>
      <w:r>
        <w:rPr>
          <w:noProof/>
        </w:rPr>
        <w:fldChar w:fldCharType="separate"/>
      </w:r>
      <w:r>
        <w:rPr>
          <w:noProof/>
        </w:rPr>
        <w:t>83</w:t>
      </w:r>
      <w:r>
        <w:rPr>
          <w:noProof/>
        </w:rPr>
        <w:fldChar w:fldCharType="end"/>
      </w:r>
    </w:p>
    <w:p w14:paraId="0A49748A" w14:textId="067820B7" w:rsidR="0040193F" w:rsidRDefault="0040193F">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_Toc157111240 \h </w:instrText>
      </w:r>
      <w:r>
        <w:rPr>
          <w:noProof/>
        </w:rPr>
      </w:r>
      <w:r>
        <w:rPr>
          <w:noProof/>
        </w:rPr>
        <w:fldChar w:fldCharType="separate"/>
      </w:r>
      <w:r>
        <w:rPr>
          <w:noProof/>
        </w:rPr>
        <w:t>83</w:t>
      </w:r>
      <w:r>
        <w:rPr>
          <w:noProof/>
        </w:rPr>
        <w:fldChar w:fldCharType="end"/>
      </w:r>
    </w:p>
    <w:p w14:paraId="3F0897F7" w14:textId="55B19F69" w:rsidR="0040193F" w:rsidRDefault="0040193F">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_Toc157111241 \h </w:instrText>
      </w:r>
      <w:r>
        <w:rPr>
          <w:noProof/>
        </w:rPr>
      </w:r>
      <w:r>
        <w:rPr>
          <w:noProof/>
        </w:rPr>
        <w:fldChar w:fldCharType="separate"/>
      </w:r>
      <w:r>
        <w:rPr>
          <w:noProof/>
        </w:rPr>
        <w:t>84</w:t>
      </w:r>
      <w:r>
        <w:rPr>
          <w:noProof/>
        </w:rPr>
        <w:fldChar w:fldCharType="end"/>
      </w:r>
    </w:p>
    <w:p w14:paraId="47BAC3A9" w14:textId="2835BC8C" w:rsidR="0040193F" w:rsidRDefault="0040193F">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_Toc157111242 \h </w:instrText>
      </w:r>
      <w:r>
        <w:rPr>
          <w:noProof/>
        </w:rPr>
      </w:r>
      <w:r>
        <w:rPr>
          <w:noProof/>
        </w:rPr>
        <w:fldChar w:fldCharType="separate"/>
      </w:r>
      <w:r>
        <w:rPr>
          <w:noProof/>
        </w:rPr>
        <w:t>84</w:t>
      </w:r>
      <w:r>
        <w:rPr>
          <w:noProof/>
        </w:rPr>
        <w:fldChar w:fldCharType="end"/>
      </w:r>
    </w:p>
    <w:p w14:paraId="62F0F792" w14:textId="54C5A06E" w:rsidR="0040193F" w:rsidRDefault="0040193F">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_Toc157111243 \h </w:instrText>
      </w:r>
      <w:r>
        <w:rPr>
          <w:noProof/>
        </w:rPr>
      </w:r>
      <w:r>
        <w:rPr>
          <w:noProof/>
        </w:rPr>
        <w:fldChar w:fldCharType="separate"/>
      </w:r>
      <w:r>
        <w:rPr>
          <w:noProof/>
        </w:rPr>
        <w:t>84</w:t>
      </w:r>
      <w:r>
        <w:rPr>
          <w:noProof/>
        </w:rPr>
        <w:fldChar w:fldCharType="end"/>
      </w:r>
    </w:p>
    <w:p w14:paraId="51567953" w14:textId="691F22A5" w:rsidR="0040193F" w:rsidRDefault="0040193F">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_Toc157111244 \h </w:instrText>
      </w:r>
      <w:r>
        <w:rPr>
          <w:noProof/>
        </w:rPr>
      </w:r>
      <w:r>
        <w:rPr>
          <w:noProof/>
        </w:rPr>
        <w:fldChar w:fldCharType="separate"/>
      </w:r>
      <w:r>
        <w:rPr>
          <w:noProof/>
        </w:rPr>
        <w:t>85</w:t>
      </w:r>
      <w:r>
        <w:rPr>
          <w:noProof/>
        </w:rPr>
        <w:fldChar w:fldCharType="end"/>
      </w:r>
    </w:p>
    <w:p w14:paraId="7D794475" w14:textId="1BB783EF" w:rsidR="0040193F" w:rsidRDefault="0040193F">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_Toc157111245 \h </w:instrText>
      </w:r>
      <w:r>
        <w:rPr>
          <w:noProof/>
        </w:rPr>
      </w:r>
      <w:r>
        <w:rPr>
          <w:noProof/>
        </w:rPr>
        <w:fldChar w:fldCharType="separate"/>
      </w:r>
      <w:r>
        <w:rPr>
          <w:noProof/>
        </w:rPr>
        <w:t>85</w:t>
      </w:r>
      <w:r>
        <w:rPr>
          <w:noProof/>
        </w:rPr>
        <w:fldChar w:fldCharType="end"/>
      </w:r>
    </w:p>
    <w:p w14:paraId="30443E81" w14:textId="59AF0D2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_Toc157111246 \h </w:instrText>
      </w:r>
      <w:r>
        <w:rPr>
          <w:noProof/>
        </w:rPr>
      </w:r>
      <w:r>
        <w:rPr>
          <w:noProof/>
        </w:rPr>
        <w:fldChar w:fldCharType="separate"/>
      </w:r>
      <w:r>
        <w:rPr>
          <w:noProof/>
        </w:rPr>
        <w:t>86</w:t>
      </w:r>
      <w:r>
        <w:rPr>
          <w:noProof/>
        </w:rPr>
        <w:fldChar w:fldCharType="end"/>
      </w:r>
    </w:p>
    <w:p w14:paraId="451EBA66" w14:textId="5D3F757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_Toc157111247 \h </w:instrText>
      </w:r>
      <w:r>
        <w:rPr>
          <w:noProof/>
        </w:rPr>
      </w:r>
      <w:r>
        <w:rPr>
          <w:noProof/>
        </w:rPr>
        <w:fldChar w:fldCharType="separate"/>
      </w:r>
      <w:r>
        <w:rPr>
          <w:noProof/>
        </w:rPr>
        <w:t>86</w:t>
      </w:r>
      <w:r>
        <w:rPr>
          <w:noProof/>
        </w:rPr>
        <w:fldChar w:fldCharType="end"/>
      </w:r>
    </w:p>
    <w:p w14:paraId="46E1A53C" w14:textId="3E0BC1E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_Toc157111248 \h </w:instrText>
      </w:r>
      <w:r>
        <w:rPr>
          <w:noProof/>
        </w:rPr>
      </w:r>
      <w:r>
        <w:rPr>
          <w:noProof/>
        </w:rPr>
        <w:fldChar w:fldCharType="separate"/>
      </w:r>
      <w:r>
        <w:rPr>
          <w:noProof/>
        </w:rPr>
        <w:t>86</w:t>
      </w:r>
      <w:r>
        <w:rPr>
          <w:noProof/>
        </w:rPr>
        <w:fldChar w:fldCharType="end"/>
      </w:r>
    </w:p>
    <w:p w14:paraId="598CC1E4" w14:textId="1D93AF70" w:rsidR="0040193F" w:rsidRDefault="0040193F">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_Toc157111249 \h </w:instrText>
      </w:r>
      <w:r>
        <w:rPr>
          <w:noProof/>
        </w:rPr>
      </w:r>
      <w:r>
        <w:rPr>
          <w:noProof/>
        </w:rPr>
        <w:fldChar w:fldCharType="separate"/>
      </w:r>
      <w:r>
        <w:rPr>
          <w:noProof/>
        </w:rPr>
        <w:t>86</w:t>
      </w:r>
      <w:r>
        <w:rPr>
          <w:noProof/>
        </w:rPr>
        <w:fldChar w:fldCharType="end"/>
      </w:r>
    </w:p>
    <w:p w14:paraId="07F73288" w14:textId="09331E5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_Toc157111250 \h </w:instrText>
      </w:r>
      <w:r>
        <w:rPr>
          <w:noProof/>
        </w:rPr>
      </w:r>
      <w:r>
        <w:rPr>
          <w:noProof/>
        </w:rPr>
        <w:fldChar w:fldCharType="separate"/>
      </w:r>
      <w:r>
        <w:rPr>
          <w:noProof/>
        </w:rPr>
        <w:t>86</w:t>
      </w:r>
      <w:r>
        <w:rPr>
          <w:noProof/>
        </w:rPr>
        <w:fldChar w:fldCharType="end"/>
      </w:r>
    </w:p>
    <w:p w14:paraId="315A31B2" w14:textId="537961EE" w:rsidR="0040193F" w:rsidRDefault="0040193F">
      <w:pPr>
        <w:pStyle w:val="TOC4"/>
        <w:rPr>
          <w:rFonts w:asciiTheme="minorHAnsi" w:eastAsiaTheme="minorEastAsia" w:hAnsiTheme="minorHAnsi" w:cstheme="minorBidi"/>
          <w:noProof/>
          <w:sz w:val="22"/>
          <w:szCs w:val="22"/>
          <w:lang w:val="en-IN" w:eastAsia="en-IN"/>
        </w:rPr>
      </w:pPr>
      <w:r w:rsidRPr="00DF0445">
        <w:rPr>
          <w:noProof/>
          <w:lang w:val="fr-FR" w:eastAsia="zh-CN"/>
        </w:rPr>
        <w:t>8.2.4.3</w:t>
      </w:r>
      <w:r>
        <w:rPr>
          <w:rFonts w:asciiTheme="minorHAnsi" w:eastAsiaTheme="minorEastAsia" w:hAnsiTheme="minorHAnsi" w:cstheme="minorBidi"/>
          <w:noProof/>
          <w:sz w:val="22"/>
          <w:szCs w:val="22"/>
          <w:lang w:val="en-IN" w:eastAsia="en-IN"/>
        </w:rPr>
        <w:tab/>
      </w:r>
      <w:r w:rsidRPr="00DF0445">
        <w:rPr>
          <w:noProof/>
          <w:lang w:val="fr-FR"/>
        </w:rPr>
        <w:t>User Consent Revocation Notification</w:t>
      </w:r>
      <w:r>
        <w:rPr>
          <w:noProof/>
        </w:rPr>
        <w:tab/>
      </w:r>
      <w:r>
        <w:rPr>
          <w:noProof/>
        </w:rPr>
        <w:fldChar w:fldCharType="begin"/>
      </w:r>
      <w:r>
        <w:rPr>
          <w:noProof/>
        </w:rPr>
        <w:instrText xml:space="preserve"> PAGEREF _Toc157111251 \h </w:instrText>
      </w:r>
      <w:r>
        <w:rPr>
          <w:noProof/>
        </w:rPr>
      </w:r>
      <w:r>
        <w:rPr>
          <w:noProof/>
        </w:rPr>
        <w:fldChar w:fldCharType="separate"/>
      </w:r>
      <w:r>
        <w:rPr>
          <w:noProof/>
        </w:rPr>
        <w:t>87</w:t>
      </w:r>
      <w:r>
        <w:rPr>
          <w:noProof/>
        </w:rPr>
        <w:fldChar w:fldCharType="end"/>
      </w:r>
    </w:p>
    <w:p w14:paraId="6C314C88" w14:textId="5440D08D"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8.2.4.3.1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_Toc157111252 \h </w:instrText>
      </w:r>
      <w:r>
        <w:rPr>
          <w:noProof/>
        </w:rPr>
      </w:r>
      <w:r>
        <w:rPr>
          <w:noProof/>
        </w:rPr>
        <w:fldChar w:fldCharType="separate"/>
      </w:r>
      <w:r>
        <w:rPr>
          <w:noProof/>
        </w:rPr>
        <w:t>87</w:t>
      </w:r>
      <w:r>
        <w:rPr>
          <w:noProof/>
        </w:rPr>
        <w:fldChar w:fldCharType="end"/>
      </w:r>
    </w:p>
    <w:p w14:paraId="3A51F990" w14:textId="5733A97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_Toc157111253 \h </w:instrText>
      </w:r>
      <w:r>
        <w:rPr>
          <w:noProof/>
        </w:rPr>
      </w:r>
      <w:r>
        <w:rPr>
          <w:noProof/>
        </w:rPr>
        <w:fldChar w:fldCharType="separate"/>
      </w:r>
      <w:r>
        <w:rPr>
          <w:noProof/>
        </w:rPr>
        <w:t>87</w:t>
      </w:r>
      <w:r>
        <w:rPr>
          <w:noProof/>
        </w:rPr>
        <w:fldChar w:fldCharType="end"/>
      </w:r>
    </w:p>
    <w:p w14:paraId="75DFE266" w14:textId="6E4FF57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_Toc157111254 \h </w:instrText>
      </w:r>
      <w:r>
        <w:rPr>
          <w:noProof/>
        </w:rPr>
      </w:r>
      <w:r>
        <w:rPr>
          <w:noProof/>
        </w:rPr>
        <w:fldChar w:fldCharType="separate"/>
      </w:r>
      <w:r>
        <w:rPr>
          <w:noProof/>
        </w:rPr>
        <w:t>87</w:t>
      </w:r>
      <w:r>
        <w:rPr>
          <w:noProof/>
        </w:rPr>
        <w:fldChar w:fldCharType="end"/>
      </w:r>
    </w:p>
    <w:p w14:paraId="28FD6223" w14:textId="38D23C4C" w:rsidR="0040193F" w:rsidRDefault="0040193F">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_Toc157111255 \h </w:instrText>
      </w:r>
      <w:r>
        <w:rPr>
          <w:noProof/>
        </w:rPr>
      </w:r>
      <w:r>
        <w:rPr>
          <w:noProof/>
        </w:rPr>
        <w:fldChar w:fldCharType="separate"/>
      </w:r>
      <w:r>
        <w:rPr>
          <w:noProof/>
        </w:rPr>
        <w:t>88</w:t>
      </w:r>
      <w:r>
        <w:rPr>
          <w:noProof/>
        </w:rPr>
        <w:fldChar w:fldCharType="end"/>
      </w:r>
    </w:p>
    <w:p w14:paraId="1BAA8E97" w14:textId="30D01BD2"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_Toc157111256 \h </w:instrText>
      </w:r>
      <w:r>
        <w:rPr>
          <w:noProof/>
        </w:rPr>
      </w:r>
      <w:r>
        <w:rPr>
          <w:noProof/>
        </w:rPr>
        <w:fldChar w:fldCharType="separate"/>
      </w:r>
      <w:r>
        <w:rPr>
          <w:noProof/>
        </w:rPr>
        <w:t>88</w:t>
      </w:r>
      <w:r>
        <w:rPr>
          <w:noProof/>
        </w:rPr>
        <w:fldChar w:fldCharType="end"/>
      </w:r>
    </w:p>
    <w:p w14:paraId="792D0155" w14:textId="53C025E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_Toc157111257 \h </w:instrText>
      </w:r>
      <w:r>
        <w:rPr>
          <w:noProof/>
        </w:rPr>
      </w:r>
      <w:r>
        <w:rPr>
          <w:noProof/>
        </w:rPr>
        <w:fldChar w:fldCharType="separate"/>
      </w:r>
      <w:r>
        <w:rPr>
          <w:noProof/>
        </w:rPr>
        <w:t>90</w:t>
      </w:r>
      <w:r>
        <w:rPr>
          <w:noProof/>
        </w:rPr>
        <w:fldChar w:fldCharType="end"/>
      </w:r>
    </w:p>
    <w:p w14:paraId="4E9908D9" w14:textId="5E2AF7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_Toc157111258 \h </w:instrText>
      </w:r>
      <w:r>
        <w:rPr>
          <w:noProof/>
        </w:rPr>
      </w:r>
      <w:r>
        <w:rPr>
          <w:noProof/>
        </w:rPr>
        <w:fldChar w:fldCharType="separate"/>
      </w:r>
      <w:r>
        <w:rPr>
          <w:noProof/>
        </w:rPr>
        <w:t>90</w:t>
      </w:r>
      <w:r>
        <w:rPr>
          <w:noProof/>
        </w:rPr>
        <w:fldChar w:fldCharType="end"/>
      </w:r>
    </w:p>
    <w:p w14:paraId="5FF5471E" w14:textId="38D84D1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_Toc157111259 \h </w:instrText>
      </w:r>
      <w:r>
        <w:rPr>
          <w:noProof/>
        </w:rPr>
      </w:r>
      <w:r>
        <w:rPr>
          <w:noProof/>
        </w:rPr>
        <w:fldChar w:fldCharType="separate"/>
      </w:r>
      <w:r>
        <w:rPr>
          <w:noProof/>
        </w:rPr>
        <w:t>90</w:t>
      </w:r>
      <w:r>
        <w:rPr>
          <w:noProof/>
        </w:rPr>
        <w:fldChar w:fldCharType="end"/>
      </w:r>
    </w:p>
    <w:p w14:paraId="5FB64561" w14:textId="13E9C94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_Toc157111260 \h </w:instrText>
      </w:r>
      <w:r>
        <w:rPr>
          <w:noProof/>
        </w:rPr>
      </w:r>
      <w:r>
        <w:rPr>
          <w:noProof/>
        </w:rPr>
        <w:fldChar w:fldCharType="separate"/>
      </w:r>
      <w:r>
        <w:rPr>
          <w:noProof/>
        </w:rPr>
        <w:t>92</w:t>
      </w:r>
      <w:r>
        <w:rPr>
          <w:noProof/>
        </w:rPr>
        <w:fldChar w:fldCharType="end"/>
      </w:r>
    </w:p>
    <w:p w14:paraId="6E908143" w14:textId="1C506A1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_Toc157111261 \h </w:instrText>
      </w:r>
      <w:r>
        <w:rPr>
          <w:noProof/>
        </w:rPr>
      </w:r>
      <w:r>
        <w:rPr>
          <w:noProof/>
        </w:rPr>
        <w:fldChar w:fldCharType="separate"/>
      </w:r>
      <w:r>
        <w:rPr>
          <w:noProof/>
        </w:rPr>
        <w:t>92</w:t>
      </w:r>
      <w:r>
        <w:rPr>
          <w:noProof/>
        </w:rPr>
        <w:fldChar w:fldCharType="end"/>
      </w:r>
    </w:p>
    <w:p w14:paraId="38BBDE2D" w14:textId="13D7317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_Toc157111262 \h </w:instrText>
      </w:r>
      <w:r>
        <w:rPr>
          <w:noProof/>
        </w:rPr>
      </w:r>
      <w:r>
        <w:rPr>
          <w:noProof/>
        </w:rPr>
        <w:fldChar w:fldCharType="separate"/>
      </w:r>
      <w:r>
        <w:rPr>
          <w:noProof/>
        </w:rPr>
        <w:t>92</w:t>
      </w:r>
      <w:r>
        <w:rPr>
          <w:noProof/>
        </w:rPr>
        <w:fldChar w:fldCharType="end"/>
      </w:r>
    </w:p>
    <w:p w14:paraId="1A47417C" w14:textId="7B3565C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_Toc157111263 \h </w:instrText>
      </w:r>
      <w:r>
        <w:rPr>
          <w:noProof/>
        </w:rPr>
      </w:r>
      <w:r>
        <w:rPr>
          <w:noProof/>
        </w:rPr>
        <w:fldChar w:fldCharType="separate"/>
      </w:r>
      <w:r>
        <w:rPr>
          <w:noProof/>
        </w:rPr>
        <w:t>93</w:t>
      </w:r>
      <w:r>
        <w:rPr>
          <w:noProof/>
        </w:rPr>
        <w:fldChar w:fldCharType="end"/>
      </w:r>
    </w:p>
    <w:p w14:paraId="3AA8036B" w14:textId="185D79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_Toc157111264 \h </w:instrText>
      </w:r>
      <w:r>
        <w:rPr>
          <w:noProof/>
        </w:rPr>
      </w:r>
      <w:r>
        <w:rPr>
          <w:noProof/>
        </w:rPr>
        <w:fldChar w:fldCharType="separate"/>
      </w:r>
      <w:r>
        <w:rPr>
          <w:noProof/>
        </w:rPr>
        <w:t>93</w:t>
      </w:r>
      <w:r>
        <w:rPr>
          <w:noProof/>
        </w:rPr>
        <w:fldChar w:fldCharType="end"/>
      </w:r>
    </w:p>
    <w:p w14:paraId="5A9803C0" w14:textId="455F7F2A"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8.2.5.2.8</w:t>
      </w:r>
      <w:r>
        <w:rPr>
          <w:rFonts w:asciiTheme="minorHAnsi" w:eastAsiaTheme="minorEastAsia" w:hAnsiTheme="minorHAnsi" w:cstheme="minorBidi"/>
          <w:noProof/>
          <w:sz w:val="22"/>
          <w:szCs w:val="22"/>
          <w:lang w:val="en-IN" w:eastAsia="en-IN"/>
        </w:rPr>
        <w:tab/>
      </w:r>
      <w:r w:rsidRPr="00DF0445">
        <w:rPr>
          <w:noProof/>
          <w:lang w:val="fr-FR" w:eastAsia="zh-CN"/>
        </w:rPr>
        <w:t xml:space="preserve">Type: </w:t>
      </w:r>
      <w:r w:rsidRPr="00DF0445">
        <w:rPr>
          <w:noProof/>
          <w:lang w:val="fr-FR"/>
        </w:rPr>
        <w:t>ConsentRevocNotif</w:t>
      </w:r>
      <w:r>
        <w:rPr>
          <w:noProof/>
        </w:rPr>
        <w:tab/>
      </w:r>
      <w:r>
        <w:rPr>
          <w:noProof/>
        </w:rPr>
        <w:fldChar w:fldCharType="begin"/>
      </w:r>
      <w:r>
        <w:rPr>
          <w:noProof/>
        </w:rPr>
        <w:instrText xml:space="preserve"> PAGEREF _Toc157111265 \h </w:instrText>
      </w:r>
      <w:r>
        <w:rPr>
          <w:noProof/>
        </w:rPr>
      </w:r>
      <w:r>
        <w:rPr>
          <w:noProof/>
        </w:rPr>
        <w:fldChar w:fldCharType="separate"/>
      </w:r>
      <w:r>
        <w:rPr>
          <w:noProof/>
        </w:rPr>
        <w:t>93</w:t>
      </w:r>
      <w:r>
        <w:rPr>
          <w:noProof/>
        </w:rPr>
        <w:fldChar w:fldCharType="end"/>
      </w:r>
    </w:p>
    <w:p w14:paraId="14D4BB76" w14:textId="09C4648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_Toc157111266 \h </w:instrText>
      </w:r>
      <w:r>
        <w:rPr>
          <w:noProof/>
        </w:rPr>
      </w:r>
      <w:r>
        <w:rPr>
          <w:noProof/>
        </w:rPr>
        <w:fldChar w:fldCharType="separate"/>
      </w:r>
      <w:r>
        <w:rPr>
          <w:noProof/>
        </w:rPr>
        <w:t>94</w:t>
      </w:r>
      <w:r>
        <w:rPr>
          <w:noProof/>
        </w:rPr>
        <w:fldChar w:fldCharType="end"/>
      </w:r>
    </w:p>
    <w:p w14:paraId="4028681F" w14:textId="7979C5E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_Toc157111267 \h </w:instrText>
      </w:r>
      <w:r>
        <w:rPr>
          <w:noProof/>
        </w:rPr>
      </w:r>
      <w:r>
        <w:rPr>
          <w:noProof/>
        </w:rPr>
        <w:fldChar w:fldCharType="separate"/>
      </w:r>
      <w:r>
        <w:rPr>
          <w:noProof/>
        </w:rPr>
        <w:t>94</w:t>
      </w:r>
      <w:r>
        <w:rPr>
          <w:noProof/>
        </w:rPr>
        <w:fldChar w:fldCharType="end"/>
      </w:r>
    </w:p>
    <w:p w14:paraId="692F4753" w14:textId="68DA7DC0" w:rsidR="0040193F" w:rsidRDefault="0040193F">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_Toc157111268 \h </w:instrText>
      </w:r>
      <w:r>
        <w:rPr>
          <w:noProof/>
        </w:rPr>
      </w:r>
      <w:r>
        <w:rPr>
          <w:noProof/>
        </w:rPr>
        <w:fldChar w:fldCharType="separate"/>
      </w:r>
      <w:r>
        <w:rPr>
          <w:noProof/>
        </w:rPr>
        <w:t>94</w:t>
      </w:r>
      <w:r>
        <w:rPr>
          <w:noProof/>
        </w:rPr>
        <w:fldChar w:fldCharType="end"/>
      </w:r>
    </w:p>
    <w:p w14:paraId="55D021BA" w14:textId="1D7C82DB" w:rsidR="0040193F" w:rsidRDefault="0040193F">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_Toc157111269 \h </w:instrText>
      </w:r>
      <w:r>
        <w:rPr>
          <w:noProof/>
        </w:rPr>
      </w:r>
      <w:r>
        <w:rPr>
          <w:noProof/>
        </w:rPr>
        <w:fldChar w:fldCharType="separate"/>
      </w:r>
      <w:r>
        <w:rPr>
          <w:noProof/>
        </w:rPr>
        <w:t>94</w:t>
      </w:r>
      <w:r>
        <w:rPr>
          <w:noProof/>
        </w:rPr>
        <w:fldChar w:fldCharType="end"/>
      </w:r>
    </w:p>
    <w:p w14:paraId="2CAACFF6" w14:textId="783A68ED" w:rsidR="0040193F" w:rsidRDefault="0040193F">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_Toc157111270 \h </w:instrText>
      </w:r>
      <w:r>
        <w:rPr>
          <w:noProof/>
        </w:rPr>
      </w:r>
      <w:r>
        <w:rPr>
          <w:noProof/>
        </w:rPr>
        <w:fldChar w:fldCharType="separate"/>
      </w:r>
      <w:r>
        <w:rPr>
          <w:noProof/>
        </w:rPr>
        <w:t>94</w:t>
      </w:r>
      <w:r>
        <w:rPr>
          <w:noProof/>
        </w:rPr>
        <w:fldChar w:fldCharType="end"/>
      </w:r>
    </w:p>
    <w:p w14:paraId="2FF8DFB8" w14:textId="65A56626" w:rsidR="0040193F" w:rsidRDefault="0040193F">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_Toc157111271 \h </w:instrText>
      </w:r>
      <w:r>
        <w:rPr>
          <w:noProof/>
        </w:rPr>
      </w:r>
      <w:r>
        <w:rPr>
          <w:noProof/>
        </w:rPr>
        <w:fldChar w:fldCharType="separate"/>
      </w:r>
      <w:r>
        <w:rPr>
          <w:noProof/>
        </w:rPr>
        <w:t>94</w:t>
      </w:r>
      <w:r>
        <w:rPr>
          <w:noProof/>
        </w:rPr>
        <w:fldChar w:fldCharType="end"/>
      </w:r>
    </w:p>
    <w:p w14:paraId="79AB5707" w14:textId="0B237A9A" w:rsidR="0040193F" w:rsidRDefault="0040193F">
      <w:pPr>
        <w:pStyle w:val="TOC3"/>
        <w:rPr>
          <w:rFonts w:asciiTheme="minorHAnsi" w:eastAsiaTheme="minorEastAsia" w:hAnsiTheme="minorHAnsi" w:cstheme="minorBidi"/>
          <w:noProof/>
          <w:sz w:val="22"/>
          <w:szCs w:val="22"/>
          <w:lang w:val="en-IN" w:eastAsia="en-IN"/>
        </w:rPr>
      </w:pPr>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_Toc157111272 \h </w:instrText>
      </w:r>
      <w:r>
        <w:rPr>
          <w:noProof/>
        </w:rPr>
      </w:r>
      <w:r>
        <w:rPr>
          <w:noProof/>
        </w:rPr>
        <w:fldChar w:fldCharType="separate"/>
      </w:r>
      <w:r>
        <w:rPr>
          <w:noProof/>
        </w:rPr>
        <w:t>94</w:t>
      </w:r>
      <w:r>
        <w:rPr>
          <w:noProof/>
        </w:rPr>
        <w:fldChar w:fldCharType="end"/>
      </w:r>
    </w:p>
    <w:p w14:paraId="3D36A8CB" w14:textId="0F3C84A3" w:rsidR="0040193F" w:rsidRDefault="0040193F">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_Toc157111273 \h </w:instrText>
      </w:r>
      <w:r>
        <w:rPr>
          <w:noProof/>
        </w:rPr>
      </w:r>
      <w:r>
        <w:rPr>
          <w:noProof/>
        </w:rPr>
        <w:fldChar w:fldCharType="separate"/>
      </w:r>
      <w:r>
        <w:rPr>
          <w:noProof/>
        </w:rPr>
        <w:t>95</w:t>
      </w:r>
      <w:r>
        <w:rPr>
          <w:noProof/>
        </w:rPr>
        <w:fldChar w:fldCharType="end"/>
      </w:r>
    </w:p>
    <w:p w14:paraId="74F65A52" w14:textId="3583A886" w:rsidR="0040193F" w:rsidRDefault="0040193F">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_Toc157111274 \h </w:instrText>
      </w:r>
      <w:r>
        <w:rPr>
          <w:noProof/>
        </w:rPr>
      </w:r>
      <w:r>
        <w:rPr>
          <w:noProof/>
        </w:rPr>
        <w:fldChar w:fldCharType="separate"/>
      </w:r>
      <w:r>
        <w:rPr>
          <w:noProof/>
        </w:rPr>
        <w:t>95</w:t>
      </w:r>
      <w:r>
        <w:rPr>
          <w:noProof/>
        </w:rPr>
        <w:fldChar w:fldCharType="end"/>
      </w:r>
    </w:p>
    <w:p w14:paraId="29F3EF2E" w14:textId="3488559D" w:rsidR="0040193F" w:rsidRDefault="0040193F">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_Toc157111275 \h </w:instrText>
      </w:r>
      <w:r>
        <w:rPr>
          <w:noProof/>
        </w:rPr>
      </w:r>
      <w:r>
        <w:rPr>
          <w:noProof/>
        </w:rPr>
        <w:fldChar w:fldCharType="separate"/>
      </w:r>
      <w:r>
        <w:rPr>
          <w:noProof/>
        </w:rPr>
        <w:t>95</w:t>
      </w:r>
      <w:r>
        <w:rPr>
          <w:noProof/>
        </w:rPr>
        <w:fldChar w:fldCharType="end"/>
      </w:r>
    </w:p>
    <w:p w14:paraId="0E2B8710" w14:textId="22F8B755" w:rsidR="0040193F" w:rsidRDefault="0040193F">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_Toc157111276 \h </w:instrText>
      </w:r>
      <w:r>
        <w:rPr>
          <w:noProof/>
        </w:rPr>
      </w:r>
      <w:r>
        <w:rPr>
          <w:noProof/>
        </w:rPr>
        <w:fldChar w:fldCharType="separate"/>
      </w:r>
      <w:r>
        <w:rPr>
          <w:noProof/>
        </w:rPr>
        <w:t>95</w:t>
      </w:r>
      <w:r>
        <w:rPr>
          <w:noProof/>
        </w:rPr>
        <w:fldChar w:fldCharType="end"/>
      </w:r>
    </w:p>
    <w:p w14:paraId="36E93200" w14:textId="323890B3" w:rsidR="0040193F" w:rsidRDefault="0040193F">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_Toc157111277 \h </w:instrText>
      </w:r>
      <w:r>
        <w:rPr>
          <w:noProof/>
        </w:rPr>
      </w:r>
      <w:r>
        <w:rPr>
          <w:noProof/>
        </w:rPr>
        <w:fldChar w:fldCharType="separate"/>
      </w:r>
      <w:r>
        <w:rPr>
          <w:noProof/>
        </w:rPr>
        <w:t>95</w:t>
      </w:r>
      <w:r>
        <w:rPr>
          <w:noProof/>
        </w:rPr>
        <w:fldChar w:fldCharType="end"/>
      </w:r>
    </w:p>
    <w:p w14:paraId="2B3004E4" w14:textId="04A1F3ED" w:rsidR="0040193F" w:rsidRDefault="0040193F">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_Toc157111278 \h </w:instrText>
      </w:r>
      <w:r>
        <w:rPr>
          <w:noProof/>
        </w:rPr>
      </w:r>
      <w:r>
        <w:rPr>
          <w:noProof/>
        </w:rPr>
        <w:fldChar w:fldCharType="separate"/>
      </w:r>
      <w:r>
        <w:rPr>
          <w:noProof/>
        </w:rPr>
        <w:t>96</w:t>
      </w:r>
      <w:r>
        <w:rPr>
          <w:noProof/>
        </w:rPr>
        <w:fldChar w:fldCharType="end"/>
      </w:r>
    </w:p>
    <w:p w14:paraId="6C385EF7" w14:textId="48A423E1" w:rsidR="0040193F" w:rsidRDefault="0040193F">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_Toc157111279 \h </w:instrText>
      </w:r>
      <w:r>
        <w:rPr>
          <w:noProof/>
        </w:rPr>
      </w:r>
      <w:r>
        <w:rPr>
          <w:noProof/>
        </w:rPr>
        <w:fldChar w:fldCharType="separate"/>
      </w:r>
      <w:r>
        <w:rPr>
          <w:noProof/>
        </w:rPr>
        <w:t>96</w:t>
      </w:r>
      <w:r>
        <w:rPr>
          <w:noProof/>
        </w:rPr>
        <w:fldChar w:fldCharType="end"/>
      </w:r>
    </w:p>
    <w:p w14:paraId="49A01627" w14:textId="3F11A900" w:rsidR="0040193F" w:rsidRDefault="0040193F">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_Toc157111280 \h </w:instrText>
      </w:r>
      <w:r>
        <w:rPr>
          <w:noProof/>
        </w:rPr>
      </w:r>
      <w:r>
        <w:rPr>
          <w:noProof/>
        </w:rPr>
        <w:fldChar w:fldCharType="separate"/>
      </w:r>
      <w:r>
        <w:rPr>
          <w:noProof/>
        </w:rPr>
        <w:t>96</w:t>
      </w:r>
      <w:r>
        <w:rPr>
          <w:noProof/>
        </w:rPr>
        <w:fldChar w:fldCharType="end"/>
      </w:r>
    </w:p>
    <w:p w14:paraId="1D7EA9B7" w14:textId="4407CD3E" w:rsidR="0040193F" w:rsidRDefault="0040193F">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_Toc157111281 \h </w:instrText>
      </w:r>
      <w:r>
        <w:rPr>
          <w:noProof/>
        </w:rPr>
      </w:r>
      <w:r>
        <w:rPr>
          <w:noProof/>
        </w:rPr>
        <w:fldChar w:fldCharType="separate"/>
      </w:r>
      <w:r>
        <w:rPr>
          <w:noProof/>
        </w:rPr>
        <w:t>97</w:t>
      </w:r>
      <w:r>
        <w:rPr>
          <w:noProof/>
        </w:rPr>
        <w:fldChar w:fldCharType="end"/>
      </w:r>
    </w:p>
    <w:p w14:paraId="1F419944" w14:textId="44B5C18D" w:rsidR="0040193F" w:rsidRDefault="0040193F">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_Toc157111282 \h </w:instrText>
      </w:r>
      <w:r>
        <w:rPr>
          <w:noProof/>
        </w:rPr>
      </w:r>
      <w:r>
        <w:rPr>
          <w:noProof/>
        </w:rPr>
        <w:fldChar w:fldCharType="separate"/>
      </w:r>
      <w:r>
        <w:rPr>
          <w:noProof/>
        </w:rPr>
        <w:t>97</w:t>
      </w:r>
      <w:r>
        <w:rPr>
          <w:noProof/>
        </w:rPr>
        <w:fldChar w:fldCharType="end"/>
      </w:r>
    </w:p>
    <w:p w14:paraId="32A179A1" w14:textId="6B4418AC" w:rsidR="0040193F" w:rsidRDefault="0040193F">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_Toc157111283 \h </w:instrText>
      </w:r>
      <w:r>
        <w:rPr>
          <w:noProof/>
        </w:rPr>
      </w:r>
      <w:r>
        <w:rPr>
          <w:noProof/>
        </w:rPr>
        <w:fldChar w:fldCharType="separate"/>
      </w:r>
      <w:r>
        <w:rPr>
          <w:noProof/>
        </w:rPr>
        <w:t>97</w:t>
      </w:r>
      <w:r>
        <w:rPr>
          <w:noProof/>
        </w:rPr>
        <w:fldChar w:fldCharType="end"/>
      </w:r>
    </w:p>
    <w:p w14:paraId="77C3EA9B" w14:textId="7A91240E" w:rsidR="0040193F" w:rsidRDefault="0040193F">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_Toc157111284 \h </w:instrText>
      </w:r>
      <w:r>
        <w:rPr>
          <w:noProof/>
        </w:rPr>
      </w:r>
      <w:r>
        <w:rPr>
          <w:noProof/>
        </w:rPr>
        <w:fldChar w:fldCharType="separate"/>
      </w:r>
      <w:r>
        <w:rPr>
          <w:noProof/>
        </w:rPr>
        <w:t>98</w:t>
      </w:r>
      <w:r>
        <w:rPr>
          <w:noProof/>
        </w:rPr>
        <w:fldChar w:fldCharType="end"/>
      </w:r>
    </w:p>
    <w:p w14:paraId="320C2356" w14:textId="44C74C6F" w:rsidR="0040193F" w:rsidRDefault="0040193F">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_Toc157111285 \h </w:instrText>
      </w:r>
      <w:r>
        <w:rPr>
          <w:noProof/>
        </w:rPr>
      </w:r>
      <w:r>
        <w:rPr>
          <w:noProof/>
        </w:rPr>
        <w:fldChar w:fldCharType="separate"/>
      </w:r>
      <w:r>
        <w:rPr>
          <w:noProof/>
        </w:rPr>
        <w:t>98</w:t>
      </w:r>
      <w:r>
        <w:rPr>
          <w:noProof/>
        </w:rPr>
        <w:fldChar w:fldCharType="end"/>
      </w:r>
    </w:p>
    <w:p w14:paraId="16B46ACB" w14:textId="0759A3C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_Toc157111286 \h </w:instrText>
      </w:r>
      <w:r>
        <w:rPr>
          <w:noProof/>
        </w:rPr>
      </w:r>
      <w:r>
        <w:rPr>
          <w:noProof/>
        </w:rPr>
        <w:fldChar w:fldCharType="separate"/>
      </w:r>
      <w:r>
        <w:rPr>
          <w:noProof/>
        </w:rPr>
        <w:t>98</w:t>
      </w:r>
      <w:r>
        <w:rPr>
          <w:noProof/>
        </w:rPr>
        <w:fldChar w:fldCharType="end"/>
      </w:r>
    </w:p>
    <w:p w14:paraId="2271AB57" w14:textId="2037C342"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_Toc157111287 \h </w:instrText>
      </w:r>
      <w:r>
        <w:rPr>
          <w:noProof/>
        </w:rPr>
      </w:r>
      <w:r>
        <w:rPr>
          <w:noProof/>
        </w:rPr>
        <w:fldChar w:fldCharType="separate"/>
      </w:r>
      <w:r>
        <w:rPr>
          <w:noProof/>
        </w:rPr>
        <w:t>99</w:t>
      </w:r>
      <w:r>
        <w:rPr>
          <w:noProof/>
        </w:rPr>
        <w:fldChar w:fldCharType="end"/>
      </w:r>
    </w:p>
    <w:p w14:paraId="7DC6E7EB" w14:textId="3ADFE9E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_Toc157111288 \h </w:instrText>
      </w:r>
      <w:r>
        <w:rPr>
          <w:noProof/>
        </w:rPr>
      </w:r>
      <w:r>
        <w:rPr>
          <w:noProof/>
        </w:rPr>
        <w:fldChar w:fldCharType="separate"/>
      </w:r>
      <w:r>
        <w:rPr>
          <w:noProof/>
        </w:rPr>
        <w:t>99</w:t>
      </w:r>
      <w:r>
        <w:rPr>
          <w:noProof/>
        </w:rPr>
        <w:fldChar w:fldCharType="end"/>
      </w:r>
    </w:p>
    <w:p w14:paraId="52BC0EDE" w14:textId="681AE5C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_Toc157111289 \h </w:instrText>
      </w:r>
      <w:r>
        <w:rPr>
          <w:noProof/>
        </w:rPr>
      </w:r>
      <w:r>
        <w:rPr>
          <w:noProof/>
        </w:rPr>
        <w:fldChar w:fldCharType="separate"/>
      </w:r>
      <w:r>
        <w:rPr>
          <w:noProof/>
        </w:rPr>
        <w:t>99</w:t>
      </w:r>
      <w:r>
        <w:rPr>
          <w:noProof/>
        </w:rPr>
        <w:fldChar w:fldCharType="end"/>
      </w:r>
    </w:p>
    <w:p w14:paraId="13933517" w14:textId="223596E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_Toc157111290 \h </w:instrText>
      </w:r>
      <w:r>
        <w:rPr>
          <w:noProof/>
        </w:rPr>
      </w:r>
      <w:r>
        <w:rPr>
          <w:noProof/>
        </w:rPr>
        <w:fldChar w:fldCharType="separate"/>
      </w:r>
      <w:r>
        <w:rPr>
          <w:noProof/>
        </w:rPr>
        <w:t>100</w:t>
      </w:r>
      <w:r>
        <w:rPr>
          <w:noProof/>
        </w:rPr>
        <w:fldChar w:fldCharType="end"/>
      </w:r>
    </w:p>
    <w:p w14:paraId="1168700D" w14:textId="58DF71F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_Toc157111291 \h </w:instrText>
      </w:r>
      <w:r>
        <w:rPr>
          <w:noProof/>
        </w:rPr>
      </w:r>
      <w:r>
        <w:rPr>
          <w:noProof/>
        </w:rPr>
        <w:fldChar w:fldCharType="separate"/>
      </w:r>
      <w:r>
        <w:rPr>
          <w:noProof/>
        </w:rPr>
        <w:t>100</w:t>
      </w:r>
      <w:r>
        <w:rPr>
          <w:noProof/>
        </w:rPr>
        <w:fldChar w:fldCharType="end"/>
      </w:r>
    </w:p>
    <w:p w14:paraId="6E9F5B24" w14:textId="1866AA3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_Toc157111292 \h </w:instrText>
      </w:r>
      <w:r>
        <w:rPr>
          <w:noProof/>
        </w:rPr>
      </w:r>
      <w:r>
        <w:rPr>
          <w:noProof/>
        </w:rPr>
        <w:fldChar w:fldCharType="separate"/>
      </w:r>
      <w:r>
        <w:rPr>
          <w:noProof/>
        </w:rPr>
        <w:t>101</w:t>
      </w:r>
      <w:r>
        <w:rPr>
          <w:noProof/>
        </w:rPr>
        <w:fldChar w:fldCharType="end"/>
      </w:r>
    </w:p>
    <w:p w14:paraId="72786BA9" w14:textId="64F1B949"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_Toc157111293 \h </w:instrText>
      </w:r>
      <w:r>
        <w:rPr>
          <w:noProof/>
        </w:rPr>
      </w:r>
      <w:r>
        <w:rPr>
          <w:noProof/>
        </w:rPr>
        <w:fldChar w:fldCharType="separate"/>
      </w:r>
      <w:r>
        <w:rPr>
          <w:noProof/>
        </w:rPr>
        <w:t>101</w:t>
      </w:r>
      <w:r>
        <w:rPr>
          <w:noProof/>
        </w:rPr>
        <w:fldChar w:fldCharType="end"/>
      </w:r>
    </w:p>
    <w:p w14:paraId="10C72EB4" w14:textId="7931F232" w:rsidR="0040193F" w:rsidRDefault="0040193F">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_Toc157111294 \h </w:instrText>
      </w:r>
      <w:r>
        <w:rPr>
          <w:noProof/>
        </w:rPr>
      </w:r>
      <w:r>
        <w:rPr>
          <w:noProof/>
        </w:rPr>
        <w:fldChar w:fldCharType="separate"/>
      </w:r>
      <w:r>
        <w:rPr>
          <w:noProof/>
        </w:rPr>
        <w:t>101</w:t>
      </w:r>
      <w:r>
        <w:rPr>
          <w:noProof/>
        </w:rPr>
        <w:fldChar w:fldCharType="end"/>
      </w:r>
    </w:p>
    <w:p w14:paraId="4457700E" w14:textId="6A4131E5" w:rsidR="0040193F" w:rsidRDefault="0040193F">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_Toc157111295 \h </w:instrText>
      </w:r>
      <w:r>
        <w:rPr>
          <w:noProof/>
        </w:rPr>
      </w:r>
      <w:r>
        <w:rPr>
          <w:noProof/>
        </w:rPr>
        <w:fldChar w:fldCharType="separate"/>
      </w:r>
      <w:r>
        <w:rPr>
          <w:noProof/>
        </w:rPr>
        <w:t>101</w:t>
      </w:r>
      <w:r>
        <w:rPr>
          <w:noProof/>
        </w:rPr>
        <w:fldChar w:fldCharType="end"/>
      </w:r>
    </w:p>
    <w:p w14:paraId="6972998F" w14:textId="4EAE78DC" w:rsidR="0040193F" w:rsidRDefault="0040193F">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_Toc157111296 \h </w:instrText>
      </w:r>
      <w:r>
        <w:rPr>
          <w:noProof/>
        </w:rPr>
      </w:r>
      <w:r>
        <w:rPr>
          <w:noProof/>
        </w:rPr>
        <w:fldChar w:fldCharType="separate"/>
      </w:r>
      <w:r>
        <w:rPr>
          <w:noProof/>
        </w:rPr>
        <w:t>101</w:t>
      </w:r>
      <w:r>
        <w:rPr>
          <w:noProof/>
        </w:rPr>
        <w:fldChar w:fldCharType="end"/>
      </w:r>
    </w:p>
    <w:p w14:paraId="6C79DFEF" w14:textId="57FEAD5F" w:rsidR="0040193F" w:rsidRDefault="0040193F">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_Toc157111297 \h </w:instrText>
      </w:r>
      <w:r>
        <w:rPr>
          <w:noProof/>
        </w:rPr>
      </w:r>
      <w:r>
        <w:rPr>
          <w:noProof/>
        </w:rPr>
        <w:fldChar w:fldCharType="separate"/>
      </w:r>
      <w:r>
        <w:rPr>
          <w:noProof/>
        </w:rPr>
        <w:t>101</w:t>
      </w:r>
      <w:r>
        <w:rPr>
          <w:noProof/>
        </w:rPr>
        <w:fldChar w:fldCharType="end"/>
      </w:r>
    </w:p>
    <w:p w14:paraId="1A90BDA0" w14:textId="79A56C74" w:rsidR="0040193F" w:rsidRDefault="0040193F">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_Toc157111298 \h </w:instrText>
      </w:r>
      <w:r>
        <w:rPr>
          <w:noProof/>
        </w:rPr>
      </w:r>
      <w:r>
        <w:rPr>
          <w:noProof/>
        </w:rPr>
        <w:fldChar w:fldCharType="separate"/>
      </w:r>
      <w:r>
        <w:rPr>
          <w:noProof/>
        </w:rPr>
        <w:t>102</w:t>
      </w:r>
      <w:r>
        <w:rPr>
          <w:noProof/>
        </w:rPr>
        <w:fldChar w:fldCharType="end"/>
      </w:r>
    </w:p>
    <w:p w14:paraId="3DC768E2" w14:textId="1E4CA232" w:rsidR="0040193F" w:rsidRDefault="0040193F">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_Toc157111299 \h </w:instrText>
      </w:r>
      <w:r>
        <w:rPr>
          <w:noProof/>
        </w:rPr>
      </w:r>
      <w:r>
        <w:rPr>
          <w:noProof/>
        </w:rPr>
        <w:fldChar w:fldCharType="separate"/>
      </w:r>
      <w:r>
        <w:rPr>
          <w:noProof/>
        </w:rPr>
        <w:t>102</w:t>
      </w:r>
      <w:r>
        <w:rPr>
          <w:noProof/>
        </w:rPr>
        <w:fldChar w:fldCharType="end"/>
      </w:r>
    </w:p>
    <w:p w14:paraId="260F8410" w14:textId="524E240C" w:rsidR="0040193F" w:rsidRDefault="0040193F">
      <w:pPr>
        <w:pStyle w:val="TOC3"/>
        <w:rPr>
          <w:rFonts w:asciiTheme="minorHAnsi" w:eastAsiaTheme="minorEastAsia" w:hAnsiTheme="minorHAnsi" w:cstheme="minorBidi"/>
          <w:noProof/>
          <w:sz w:val="22"/>
          <w:szCs w:val="22"/>
          <w:lang w:val="en-IN" w:eastAsia="en-IN"/>
        </w:rPr>
      </w:pPr>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_Toc157111300 \h </w:instrText>
      </w:r>
      <w:r>
        <w:rPr>
          <w:noProof/>
        </w:rPr>
      </w:r>
      <w:r>
        <w:rPr>
          <w:noProof/>
        </w:rPr>
        <w:fldChar w:fldCharType="separate"/>
      </w:r>
      <w:r>
        <w:rPr>
          <w:noProof/>
        </w:rPr>
        <w:t>102</w:t>
      </w:r>
      <w:r>
        <w:rPr>
          <w:noProof/>
        </w:rPr>
        <w:fldChar w:fldCharType="end"/>
      </w:r>
    </w:p>
    <w:p w14:paraId="3C4A2B1C" w14:textId="68DD25E7" w:rsidR="0040193F" w:rsidRDefault="0040193F">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_Toc157111301 \h </w:instrText>
      </w:r>
      <w:r>
        <w:rPr>
          <w:noProof/>
        </w:rPr>
      </w:r>
      <w:r>
        <w:rPr>
          <w:noProof/>
        </w:rPr>
        <w:fldChar w:fldCharType="separate"/>
      </w:r>
      <w:r>
        <w:rPr>
          <w:noProof/>
        </w:rPr>
        <w:t>102</w:t>
      </w:r>
      <w:r>
        <w:rPr>
          <w:noProof/>
        </w:rPr>
        <w:fldChar w:fldCharType="end"/>
      </w:r>
    </w:p>
    <w:p w14:paraId="0464AE16" w14:textId="5E7D2A12" w:rsidR="0040193F" w:rsidRDefault="0040193F">
      <w:pPr>
        <w:pStyle w:val="TOC4"/>
        <w:rPr>
          <w:rFonts w:asciiTheme="minorHAnsi" w:eastAsiaTheme="minorEastAsia" w:hAnsiTheme="minorHAnsi" w:cstheme="minorBidi"/>
          <w:noProof/>
          <w:sz w:val="22"/>
          <w:szCs w:val="22"/>
          <w:lang w:val="en-IN" w:eastAsia="en-IN"/>
        </w:rPr>
      </w:pPr>
      <w:r w:rsidRPr="00DF0445">
        <w:rPr>
          <w:noProof/>
          <w:lang w:val="fr-FR"/>
        </w:rPr>
        <w:t>8.4.2.2</w:t>
      </w:r>
      <w:r>
        <w:rPr>
          <w:rFonts w:asciiTheme="minorHAnsi" w:eastAsiaTheme="minorEastAsia" w:hAnsiTheme="minorHAnsi" w:cstheme="minorBidi"/>
          <w:noProof/>
          <w:sz w:val="22"/>
          <w:szCs w:val="22"/>
          <w:lang w:val="en-IN" w:eastAsia="en-IN"/>
        </w:rPr>
        <w:tab/>
      </w:r>
      <w:r w:rsidRPr="00DF0445">
        <w:rPr>
          <w:noProof/>
          <w:lang w:val="fr-FR"/>
        </w:rPr>
        <w:t>Resource: Application Client Information Subscriptions</w:t>
      </w:r>
      <w:r>
        <w:rPr>
          <w:noProof/>
        </w:rPr>
        <w:tab/>
      </w:r>
      <w:r>
        <w:rPr>
          <w:noProof/>
        </w:rPr>
        <w:fldChar w:fldCharType="begin"/>
      </w:r>
      <w:r>
        <w:rPr>
          <w:noProof/>
        </w:rPr>
        <w:instrText xml:space="preserve"> PAGEREF _Toc157111302 \h </w:instrText>
      </w:r>
      <w:r>
        <w:rPr>
          <w:noProof/>
        </w:rPr>
      </w:r>
      <w:r>
        <w:rPr>
          <w:noProof/>
        </w:rPr>
        <w:fldChar w:fldCharType="separate"/>
      </w:r>
      <w:r>
        <w:rPr>
          <w:noProof/>
        </w:rPr>
        <w:t>103</w:t>
      </w:r>
      <w:r>
        <w:rPr>
          <w:noProof/>
        </w:rPr>
        <w:fldChar w:fldCharType="end"/>
      </w:r>
    </w:p>
    <w:p w14:paraId="25773E76" w14:textId="20B44562"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8.4.2.2.1</w:t>
      </w:r>
      <w:r>
        <w:rPr>
          <w:rFonts w:asciiTheme="minorHAnsi" w:eastAsiaTheme="minorEastAsia" w:hAnsiTheme="minorHAnsi" w:cstheme="minorBidi"/>
          <w:noProof/>
          <w:sz w:val="22"/>
          <w:szCs w:val="22"/>
          <w:lang w:val="en-IN" w:eastAsia="en-IN"/>
        </w:rPr>
        <w:tab/>
      </w:r>
      <w:r w:rsidRPr="00DF0445">
        <w:rPr>
          <w:noProof/>
          <w:lang w:val="fr-FR" w:eastAsia="zh-CN"/>
        </w:rPr>
        <w:t>Description</w:t>
      </w:r>
      <w:r>
        <w:rPr>
          <w:noProof/>
        </w:rPr>
        <w:tab/>
      </w:r>
      <w:r>
        <w:rPr>
          <w:noProof/>
        </w:rPr>
        <w:fldChar w:fldCharType="begin"/>
      </w:r>
      <w:r>
        <w:rPr>
          <w:noProof/>
        </w:rPr>
        <w:instrText xml:space="preserve"> PAGEREF _Toc157111303 \h </w:instrText>
      </w:r>
      <w:r>
        <w:rPr>
          <w:noProof/>
        </w:rPr>
      </w:r>
      <w:r>
        <w:rPr>
          <w:noProof/>
        </w:rPr>
        <w:fldChar w:fldCharType="separate"/>
      </w:r>
      <w:r>
        <w:rPr>
          <w:noProof/>
        </w:rPr>
        <w:t>103</w:t>
      </w:r>
      <w:r>
        <w:rPr>
          <w:noProof/>
        </w:rPr>
        <w:fldChar w:fldCharType="end"/>
      </w:r>
    </w:p>
    <w:p w14:paraId="6AA3FEBF" w14:textId="37528A9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_Toc157111304 \h </w:instrText>
      </w:r>
      <w:r>
        <w:rPr>
          <w:noProof/>
        </w:rPr>
      </w:r>
      <w:r>
        <w:rPr>
          <w:noProof/>
        </w:rPr>
        <w:fldChar w:fldCharType="separate"/>
      </w:r>
      <w:r>
        <w:rPr>
          <w:noProof/>
        </w:rPr>
        <w:t>103</w:t>
      </w:r>
      <w:r>
        <w:rPr>
          <w:noProof/>
        </w:rPr>
        <w:fldChar w:fldCharType="end"/>
      </w:r>
    </w:p>
    <w:p w14:paraId="3070C2F9" w14:textId="0C2817B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_Toc157111305 \h </w:instrText>
      </w:r>
      <w:r>
        <w:rPr>
          <w:noProof/>
        </w:rPr>
      </w:r>
      <w:r>
        <w:rPr>
          <w:noProof/>
        </w:rPr>
        <w:fldChar w:fldCharType="separate"/>
      </w:r>
      <w:r>
        <w:rPr>
          <w:noProof/>
        </w:rPr>
        <w:t>103</w:t>
      </w:r>
      <w:r>
        <w:rPr>
          <w:noProof/>
        </w:rPr>
        <w:fldChar w:fldCharType="end"/>
      </w:r>
    </w:p>
    <w:p w14:paraId="70F49F46" w14:textId="7B31F88F"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_Toc157111306 \h </w:instrText>
      </w:r>
      <w:r>
        <w:rPr>
          <w:noProof/>
        </w:rPr>
      </w:r>
      <w:r>
        <w:rPr>
          <w:noProof/>
        </w:rPr>
        <w:fldChar w:fldCharType="separate"/>
      </w:r>
      <w:r>
        <w:rPr>
          <w:noProof/>
        </w:rPr>
        <w:t>103</w:t>
      </w:r>
      <w:r>
        <w:rPr>
          <w:noProof/>
        </w:rPr>
        <w:fldChar w:fldCharType="end"/>
      </w:r>
    </w:p>
    <w:p w14:paraId="738F31F1" w14:textId="21C9E7D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_Toc157111307 \h </w:instrText>
      </w:r>
      <w:r>
        <w:rPr>
          <w:noProof/>
        </w:rPr>
      </w:r>
      <w:r>
        <w:rPr>
          <w:noProof/>
        </w:rPr>
        <w:fldChar w:fldCharType="separate"/>
      </w:r>
      <w:r>
        <w:rPr>
          <w:noProof/>
        </w:rPr>
        <w:t>104</w:t>
      </w:r>
      <w:r>
        <w:rPr>
          <w:noProof/>
        </w:rPr>
        <w:fldChar w:fldCharType="end"/>
      </w:r>
    </w:p>
    <w:p w14:paraId="577BF1F2" w14:textId="4461BC67" w:rsidR="0040193F" w:rsidRDefault="0040193F">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_Toc157111308 \h </w:instrText>
      </w:r>
      <w:r>
        <w:rPr>
          <w:noProof/>
        </w:rPr>
      </w:r>
      <w:r>
        <w:rPr>
          <w:noProof/>
        </w:rPr>
        <w:fldChar w:fldCharType="separate"/>
      </w:r>
      <w:r>
        <w:rPr>
          <w:noProof/>
        </w:rPr>
        <w:t>104</w:t>
      </w:r>
      <w:r>
        <w:rPr>
          <w:noProof/>
        </w:rPr>
        <w:fldChar w:fldCharType="end"/>
      </w:r>
    </w:p>
    <w:p w14:paraId="48FDB372" w14:textId="58FACC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_Toc157111309 \h </w:instrText>
      </w:r>
      <w:r>
        <w:rPr>
          <w:noProof/>
        </w:rPr>
      </w:r>
      <w:r>
        <w:rPr>
          <w:noProof/>
        </w:rPr>
        <w:fldChar w:fldCharType="separate"/>
      </w:r>
      <w:r>
        <w:rPr>
          <w:noProof/>
        </w:rPr>
        <w:t>104</w:t>
      </w:r>
      <w:r>
        <w:rPr>
          <w:noProof/>
        </w:rPr>
        <w:fldChar w:fldCharType="end"/>
      </w:r>
    </w:p>
    <w:p w14:paraId="47D9F0C8" w14:textId="07F39C8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_Toc157111310 \h </w:instrText>
      </w:r>
      <w:r>
        <w:rPr>
          <w:noProof/>
        </w:rPr>
      </w:r>
      <w:r>
        <w:rPr>
          <w:noProof/>
        </w:rPr>
        <w:fldChar w:fldCharType="separate"/>
      </w:r>
      <w:r>
        <w:rPr>
          <w:noProof/>
        </w:rPr>
        <w:t>104</w:t>
      </w:r>
      <w:r>
        <w:rPr>
          <w:noProof/>
        </w:rPr>
        <w:fldChar w:fldCharType="end"/>
      </w:r>
    </w:p>
    <w:p w14:paraId="0EF716BB" w14:textId="2F22944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_Toc157111311 \h </w:instrText>
      </w:r>
      <w:r>
        <w:rPr>
          <w:noProof/>
        </w:rPr>
      </w:r>
      <w:r>
        <w:rPr>
          <w:noProof/>
        </w:rPr>
        <w:fldChar w:fldCharType="separate"/>
      </w:r>
      <w:r>
        <w:rPr>
          <w:noProof/>
        </w:rPr>
        <w:t>104</w:t>
      </w:r>
      <w:r>
        <w:rPr>
          <w:noProof/>
        </w:rPr>
        <w:fldChar w:fldCharType="end"/>
      </w:r>
    </w:p>
    <w:p w14:paraId="382FB0E4" w14:textId="29657F9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_Toc157111312 \h </w:instrText>
      </w:r>
      <w:r>
        <w:rPr>
          <w:noProof/>
        </w:rPr>
      </w:r>
      <w:r>
        <w:rPr>
          <w:noProof/>
        </w:rPr>
        <w:fldChar w:fldCharType="separate"/>
      </w:r>
      <w:r>
        <w:rPr>
          <w:noProof/>
        </w:rPr>
        <w:t>104</w:t>
      </w:r>
      <w:r>
        <w:rPr>
          <w:noProof/>
        </w:rPr>
        <w:fldChar w:fldCharType="end"/>
      </w:r>
    </w:p>
    <w:p w14:paraId="18A1F412" w14:textId="7D0BD474"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_Toc157111313 \h </w:instrText>
      </w:r>
      <w:r>
        <w:rPr>
          <w:noProof/>
        </w:rPr>
      </w:r>
      <w:r>
        <w:rPr>
          <w:noProof/>
        </w:rPr>
        <w:fldChar w:fldCharType="separate"/>
      </w:r>
      <w:r>
        <w:rPr>
          <w:noProof/>
        </w:rPr>
        <w:t>105</w:t>
      </w:r>
      <w:r>
        <w:rPr>
          <w:noProof/>
        </w:rPr>
        <w:fldChar w:fldCharType="end"/>
      </w:r>
    </w:p>
    <w:p w14:paraId="181D16D5" w14:textId="1FDBAAE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_Toc157111314 \h </w:instrText>
      </w:r>
      <w:r>
        <w:rPr>
          <w:noProof/>
        </w:rPr>
      </w:r>
      <w:r>
        <w:rPr>
          <w:noProof/>
        </w:rPr>
        <w:fldChar w:fldCharType="separate"/>
      </w:r>
      <w:r>
        <w:rPr>
          <w:noProof/>
        </w:rPr>
        <w:t>106</w:t>
      </w:r>
      <w:r>
        <w:rPr>
          <w:noProof/>
        </w:rPr>
        <w:fldChar w:fldCharType="end"/>
      </w:r>
    </w:p>
    <w:p w14:paraId="2F019703" w14:textId="6E6E1AC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_Toc157111315 \h </w:instrText>
      </w:r>
      <w:r>
        <w:rPr>
          <w:noProof/>
        </w:rPr>
      </w:r>
      <w:r>
        <w:rPr>
          <w:noProof/>
        </w:rPr>
        <w:fldChar w:fldCharType="separate"/>
      </w:r>
      <w:r>
        <w:rPr>
          <w:noProof/>
        </w:rPr>
        <w:t>107</w:t>
      </w:r>
      <w:r>
        <w:rPr>
          <w:noProof/>
        </w:rPr>
        <w:fldChar w:fldCharType="end"/>
      </w:r>
    </w:p>
    <w:p w14:paraId="6B0B1951" w14:textId="515B2E9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_Toc157111316 \h </w:instrText>
      </w:r>
      <w:r>
        <w:rPr>
          <w:noProof/>
        </w:rPr>
      </w:r>
      <w:r>
        <w:rPr>
          <w:noProof/>
        </w:rPr>
        <w:fldChar w:fldCharType="separate"/>
      </w:r>
      <w:r>
        <w:rPr>
          <w:noProof/>
        </w:rPr>
        <w:t>108</w:t>
      </w:r>
      <w:r>
        <w:rPr>
          <w:noProof/>
        </w:rPr>
        <w:fldChar w:fldCharType="end"/>
      </w:r>
    </w:p>
    <w:p w14:paraId="23D7205A" w14:textId="2559A94B" w:rsidR="0040193F" w:rsidRDefault="0040193F">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_Toc157111317 \h </w:instrText>
      </w:r>
      <w:r>
        <w:rPr>
          <w:noProof/>
        </w:rPr>
      </w:r>
      <w:r>
        <w:rPr>
          <w:noProof/>
        </w:rPr>
        <w:fldChar w:fldCharType="separate"/>
      </w:r>
      <w:r>
        <w:rPr>
          <w:noProof/>
        </w:rPr>
        <w:t>108</w:t>
      </w:r>
      <w:r>
        <w:rPr>
          <w:noProof/>
        </w:rPr>
        <w:fldChar w:fldCharType="end"/>
      </w:r>
    </w:p>
    <w:p w14:paraId="0F00F424" w14:textId="104EA475" w:rsidR="0040193F" w:rsidRDefault="0040193F">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_Toc157111318 \h </w:instrText>
      </w:r>
      <w:r>
        <w:rPr>
          <w:noProof/>
        </w:rPr>
      </w:r>
      <w:r>
        <w:rPr>
          <w:noProof/>
        </w:rPr>
        <w:fldChar w:fldCharType="separate"/>
      </w:r>
      <w:r>
        <w:rPr>
          <w:noProof/>
        </w:rPr>
        <w:t>109</w:t>
      </w:r>
      <w:r>
        <w:rPr>
          <w:noProof/>
        </w:rPr>
        <w:fldChar w:fldCharType="end"/>
      </w:r>
    </w:p>
    <w:p w14:paraId="32A2BB95" w14:textId="1B2A67E9" w:rsidR="0040193F" w:rsidRDefault="0040193F">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_Toc157111319 \h </w:instrText>
      </w:r>
      <w:r>
        <w:rPr>
          <w:noProof/>
        </w:rPr>
      </w:r>
      <w:r>
        <w:rPr>
          <w:noProof/>
        </w:rPr>
        <w:fldChar w:fldCharType="separate"/>
      </w:r>
      <w:r>
        <w:rPr>
          <w:noProof/>
        </w:rPr>
        <w:t>109</w:t>
      </w:r>
      <w:r>
        <w:rPr>
          <w:noProof/>
        </w:rPr>
        <w:fldChar w:fldCharType="end"/>
      </w:r>
    </w:p>
    <w:p w14:paraId="280306F1" w14:textId="06D6F3F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_Toc157111320 \h </w:instrText>
      </w:r>
      <w:r>
        <w:rPr>
          <w:noProof/>
        </w:rPr>
      </w:r>
      <w:r>
        <w:rPr>
          <w:noProof/>
        </w:rPr>
        <w:fldChar w:fldCharType="separate"/>
      </w:r>
      <w:r>
        <w:rPr>
          <w:noProof/>
        </w:rPr>
        <w:t>109</w:t>
      </w:r>
      <w:r>
        <w:rPr>
          <w:noProof/>
        </w:rPr>
        <w:fldChar w:fldCharType="end"/>
      </w:r>
    </w:p>
    <w:p w14:paraId="172E0DCA" w14:textId="2593760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_Toc157111321 \h </w:instrText>
      </w:r>
      <w:r>
        <w:rPr>
          <w:noProof/>
        </w:rPr>
      </w:r>
      <w:r>
        <w:rPr>
          <w:noProof/>
        </w:rPr>
        <w:fldChar w:fldCharType="separate"/>
      </w:r>
      <w:r>
        <w:rPr>
          <w:noProof/>
        </w:rPr>
        <w:t>109</w:t>
      </w:r>
      <w:r>
        <w:rPr>
          <w:noProof/>
        </w:rPr>
        <w:fldChar w:fldCharType="end"/>
      </w:r>
    </w:p>
    <w:p w14:paraId="5CD3C7BC" w14:textId="18ACCD2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_Toc157111322 \h </w:instrText>
      </w:r>
      <w:r>
        <w:rPr>
          <w:noProof/>
        </w:rPr>
      </w:r>
      <w:r>
        <w:rPr>
          <w:noProof/>
        </w:rPr>
        <w:fldChar w:fldCharType="separate"/>
      </w:r>
      <w:r>
        <w:rPr>
          <w:noProof/>
        </w:rPr>
        <w:t>109</w:t>
      </w:r>
      <w:r>
        <w:rPr>
          <w:noProof/>
        </w:rPr>
        <w:fldChar w:fldCharType="end"/>
      </w:r>
    </w:p>
    <w:p w14:paraId="43A270D5" w14:textId="147EF21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_Toc157111323 \h </w:instrText>
      </w:r>
      <w:r>
        <w:rPr>
          <w:noProof/>
        </w:rPr>
      </w:r>
      <w:r>
        <w:rPr>
          <w:noProof/>
        </w:rPr>
        <w:fldChar w:fldCharType="separate"/>
      </w:r>
      <w:r>
        <w:rPr>
          <w:noProof/>
        </w:rPr>
        <w:t>109</w:t>
      </w:r>
      <w:r>
        <w:rPr>
          <w:noProof/>
        </w:rPr>
        <w:fldChar w:fldCharType="end"/>
      </w:r>
    </w:p>
    <w:p w14:paraId="49CF66AE" w14:textId="33D1FFD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_Toc157111324 \h </w:instrText>
      </w:r>
      <w:r>
        <w:rPr>
          <w:noProof/>
        </w:rPr>
      </w:r>
      <w:r>
        <w:rPr>
          <w:noProof/>
        </w:rPr>
        <w:fldChar w:fldCharType="separate"/>
      </w:r>
      <w:r>
        <w:rPr>
          <w:noProof/>
        </w:rPr>
        <w:t>109</w:t>
      </w:r>
      <w:r>
        <w:rPr>
          <w:noProof/>
        </w:rPr>
        <w:fldChar w:fldCharType="end"/>
      </w:r>
    </w:p>
    <w:p w14:paraId="34A3101B" w14:textId="677E8DFD" w:rsidR="0040193F" w:rsidRDefault="0040193F">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_Toc157111325 \h </w:instrText>
      </w:r>
      <w:r>
        <w:rPr>
          <w:noProof/>
        </w:rPr>
      </w:r>
      <w:r>
        <w:rPr>
          <w:noProof/>
        </w:rPr>
        <w:fldChar w:fldCharType="separate"/>
      </w:r>
      <w:r>
        <w:rPr>
          <w:noProof/>
        </w:rPr>
        <w:t>110</w:t>
      </w:r>
      <w:r>
        <w:rPr>
          <w:noProof/>
        </w:rPr>
        <w:fldChar w:fldCharType="end"/>
      </w:r>
    </w:p>
    <w:p w14:paraId="6EADAF0D" w14:textId="6BE1E3A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_Toc157111326 \h </w:instrText>
      </w:r>
      <w:r>
        <w:rPr>
          <w:noProof/>
        </w:rPr>
      </w:r>
      <w:r>
        <w:rPr>
          <w:noProof/>
        </w:rPr>
        <w:fldChar w:fldCharType="separate"/>
      </w:r>
      <w:r>
        <w:rPr>
          <w:noProof/>
        </w:rPr>
        <w:t>110</w:t>
      </w:r>
      <w:r>
        <w:rPr>
          <w:noProof/>
        </w:rPr>
        <w:fldChar w:fldCharType="end"/>
      </w:r>
    </w:p>
    <w:p w14:paraId="18217E5C" w14:textId="5049945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_Toc157111327 \h </w:instrText>
      </w:r>
      <w:r>
        <w:rPr>
          <w:noProof/>
        </w:rPr>
      </w:r>
      <w:r>
        <w:rPr>
          <w:noProof/>
        </w:rPr>
        <w:fldChar w:fldCharType="separate"/>
      </w:r>
      <w:r>
        <w:rPr>
          <w:noProof/>
        </w:rPr>
        <w:t>112</w:t>
      </w:r>
      <w:r>
        <w:rPr>
          <w:noProof/>
        </w:rPr>
        <w:fldChar w:fldCharType="end"/>
      </w:r>
    </w:p>
    <w:p w14:paraId="57F953FB" w14:textId="02467C7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_Toc157111328 \h </w:instrText>
      </w:r>
      <w:r>
        <w:rPr>
          <w:noProof/>
        </w:rPr>
      </w:r>
      <w:r>
        <w:rPr>
          <w:noProof/>
        </w:rPr>
        <w:fldChar w:fldCharType="separate"/>
      </w:r>
      <w:r>
        <w:rPr>
          <w:noProof/>
        </w:rPr>
        <w:t>112</w:t>
      </w:r>
      <w:r>
        <w:rPr>
          <w:noProof/>
        </w:rPr>
        <w:fldChar w:fldCharType="end"/>
      </w:r>
    </w:p>
    <w:p w14:paraId="1317A5BE" w14:textId="5F5B0BD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_Toc157111329 \h </w:instrText>
      </w:r>
      <w:r>
        <w:rPr>
          <w:noProof/>
        </w:rPr>
      </w:r>
      <w:r>
        <w:rPr>
          <w:noProof/>
        </w:rPr>
        <w:fldChar w:fldCharType="separate"/>
      </w:r>
      <w:r>
        <w:rPr>
          <w:noProof/>
        </w:rPr>
        <w:t>112</w:t>
      </w:r>
      <w:r>
        <w:rPr>
          <w:noProof/>
        </w:rPr>
        <w:fldChar w:fldCharType="end"/>
      </w:r>
    </w:p>
    <w:p w14:paraId="0D3E3089" w14:textId="7D6734C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_Toc157111330 \h </w:instrText>
      </w:r>
      <w:r>
        <w:rPr>
          <w:noProof/>
        </w:rPr>
      </w:r>
      <w:r>
        <w:rPr>
          <w:noProof/>
        </w:rPr>
        <w:fldChar w:fldCharType="separate"/>
      </w:r>
      <w:r>
        <w:rPr>
          <w:noProof/>
        </w:rPr>
        <w:t>112</w:t>
      </w:r>
      <w:r>
        <w:rPr>
          <w:noProof/>
        </w:rPr>
        <w:fldChar w:fldCharType="end"/>
      </w:r>
    </w:p>
    <w:p w14:paraId="25D8A853" w14:textId="6E3C3B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_Toc157111331 \h </w:instrText>
      </w:r>
      <w:r>
        <w:rPr>
          <w:noProof/>
        </w:rPr>
      </w:r>
      <w:r>
        <w:rPr>
          <w:noProof/>
        </w:rPr>
        <w:fldChar w:fldCharType="separate"/>
      </w:r>
      <w:r>
        <w:rPr>
          <w:noProof/>
        </w:rPr>
        <w:t>113</w:t>
      </w:r>
      <w:r>
        <w:rPr>
          <w:noProof/>
        </w:rPr>
        <w:fldChar w:fldCharType="end"/>
      </w:r>
    </w:p>
    <w:p w14:paraId="03BE469B" w14:textId="0C132D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_Toc157111332 \h </w:instrText>
      </w:r>
      <w:r>
        <w:rPr>
          <w:noProof/>
        </w:rPr>
      </w:r>
      <w:r>
        <w:rPr>
          <w:noProof/>
        </w:rPr>
        <w:fldChar w:fldCharType="separate"/>
      </w:r>
      <w:r>
        <w:rPr>
          <w:noProof/>
        </w:rPr>
        <w:t>113</w:t>
      </w:r>
      <w:r>
        <w:rPr>
          <w:noProof/>
        </w:rPr>
        <w:fldChar w:fldCharType="end"/>
      </w:r>
    </w:p>
    <w:p w14:paraId="35A7629B" w14:textId="2967E11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_Toc157111333 \h </w:instrText>
      </w:r>
      <w:r>
        <w:rPr>
          <w:noProof/>
        </w:rPr>
      </w:r>
      <w:r>
        <w:rPr>
          <w:noProof/>
        </w:rPr>
        <w:fldChar w:fldCharType="separate"/>
      </w:r>
      <w:r>
        <w:rPr>
          <w:noProof/>
        </w:rPr>
        <w:t>113</w:t>
      </w:r>
      <w:r>
        <w:rPr>
          <w:noProof/>
        </w:rPr>
        <w:fldChar w:fldCharType="end"/>
      </w:r>
    </w:p>
    <w:p w14:paraId="717E93EC" w14:textId="3BD76B4D"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_Toc157111334 \h </w:instrText>
      </w:r>
      <w:r>
        <w:rPr>
          <w:noProof/>
        </w:rPr>
      </w:r>
      <w:r>
        <w:rPr>
          <w:noProof/>
        </w:rPr>
        <w:fldChar w:fldCharType="separate"/>
      </w:r>
      <w:r>
        <w:rPr>
          <w:noProof/>
        </w:rPr>
        <w:t>114</w:t>
      </w:r>
      <w:r>
        <w:rPr>
          <w:noProof/>
        </w:rPr>
        <w:fldChar w:fldCharType="end"/>
      </w:r>
    </w:p>
    <w:p w14:paraId="1FFDA6BE" w14:textId="148EEAA0" w:rsidR="0040193F" w:rsidRDefault="0040193F">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_Toc157111335 \h </w:instrText>
      </w:r>
      <w:r>
        <w:rPr>
          <w:noProof/>
        </w:rPr>
      </w:r>
      <w:r>
        <w:rPr>
          <w:noProof/>
        </w:rPr>
        <w:fldChar w:fldCharType="separate"/>
      </w:r>
      <w:r>
        <w:rPr>
          <w:noProof/>
        </w:rPr>
        <w:t>114</w:t>
      </w:r>
      <w:r>
        <w:rPr>
          <w:noProof/>
        </w:rPr>
        <w:fldChar w:fldCharType="end"/>
      </w:r>
    </w:p>
    <w:p w14:paraId="60F290FA" w14:textId="4643EDD5" w:rsidR="0040193F" w:rsidRDefault="0040193F">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_Toc157111336 \h </w:instrText>
      </w:r>
      <w:r>
        <w:rPr>
          <w:noProof/>
        </w:rPr>
      </w:r>
      <w:r>
        <w:rPr>
          <w:noProof/>
        </w:rPr>
        <w:fldChar w:fldCharType="separate"/>
      </w:r>
      <w:r>
        <w:rPr>
          <w:noProof/>
        </w:rPr>
        <w:t>114</w:t>
      </w:r>
      <w:r>
        <w:rPr>
          <w:noProof/>
        </w:rPr>
        <w:fldChar w:fldCharType="end"/>
      </w:r>
    </w:p>
    <w:p w14:paraId="54B0AB60" w14:textId="4F92F4F4" w:rsidR="0040193F" w:rsidRDefault="0040193F">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_Toc157111337 \h </w:instrText>
      </w:r>
      <w:r>
        <w:rPr>
          <w:noProof/>
        </w:rPr>
      </w:r>
      <w:r>
        <w:rPr>
          <w:noProof/>
        </w:rPr>
        <w:fldChar w:fldCharType="separate"/>
      </w:r>
      <w:r>
        <w:rPr>
          <w:noProof/>
        </w:rPr>
        <w:t>114</w:t>
      </w:r>
      <w:r>
        <w:rPr>
          <w:noProof/>
        </w:rPr>
        <w:fldChar w:fldCharType="end"/>
      </w:r>
    </w:p>
    <w:p w14:paraId="18AB5293" w14:textId="107F8BF2" w:rsidR="0040193F" w:rsidRDefault="0040193F">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_Toc157111338 \h </w:instrText>
      </w:r>
      <w:r>
        <w:rPr>
          <w:noProof/>
        </w:rPr>
      </w:r>
      <w:r>
        <w:rPr>
          <w:noProof/>
        </w:rPr>
        <w:fldChar w:fldCharType="separate"/>
      </w:r>
      <w:r>
        <w:rPr>
          <w:noProof/>
        </w:rPr>
        <w:t>114</w:t>
      </w:r>
      <w:r>
        <w:rPr>
          <w:noProof/>
        </w:rPr>
        <w:fldChar w:fldCharType="end"/>
      </w:r>
    </w:p>
    <w:p w14:paraId="7F8B9CED" w14:textId="1E97DFD9" w:rsidR="0040193F" w:rsidRDefault="0040193F">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_Toc157111339 \h </w:instrText>
      </w:r>
      <w:r>
        <w:rPr>
          <w:noProof/>
        </w:rPr>
      </w:r>
      <w:r>
        <w:rPr>
          <w:noProof/>
        </w:rPr>
        <w:fldChar w:fldCharType="separate"/>
      </w:r>
      <w:r>
        <w:rPr>
          <w:noProof/>
        </w:rPr>
        <w:t>114</w:t>
      </w:r>
      <w:r>
        <w:rPr>
          <w:noProof/>
        </w:rPr>
        <w:fldChar w:fldCharType="end"/>
      </w:r>
    </w:p>
    <w:p w14:paraId="2A1033E6" w14:textId="014B0822" w:rsidR="0040193F" w:rsidRDefault="0040193F">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_Toc157111340 \h </w:instrText>
      </w:r>
      <w:r>
        <w:rPr>
          <w:noProof/>
        </w:rPr>
      </w:r>
      <w:r>
        <w:rPr>
          <w:noProof/>
        </w:rPr>
        <w:fldChar w:fldCharType="separate"/>
      </w:r>
      <w:r>
        <w:rPr>
          <w:noProof/>
        </w:rPr>
        <w:t>114</w:t>
      </w:r>
      <w:r>
        <w:rPr>
          <w:noProof/>
        </w:rPr>
        <w:fldChar w:fldCharType="end"/>
      </w:r>
    </w:p>
    <w:p w14:paraId="4AA3C583" w14:textId="092F94D5" w:rsidR="0040193F" w:rsidRDefault="0040193F">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_Toc157111341 \h </w:instrText>
      </w:r>
      <w:r>
        <w:rPr>
          <w:noProof/>
        </w:rPr>
      </w:r>
      <w:r>
        <w:rPr>
          <w:noProof/>
        </w:rPr>
        <w:fldChar w:fldCharType="separate"/>
      </w:r>
      <w:r>
        <w:rPr>
          <w:noProof/>
        </w:rPr>
        <w:t>114</w:t>
      </w:r>
      <w:r>
        <w:rPr>
          <w:noProof/>
        </w:rPr>
        <w:fldChar w:fldCharType="end"/>
      </w:r>
    </w:p>
    <w:p w14:paraId="07DD0CF5" w14:textId="3ED99F9C" w:rsidR="0040193F" w:rsidRDefault="0040193F">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_Toc157111342 \h </w:instrText>
      </w:r>
      <w:r>
        <w:rPr>
          <w:noProof/>
        </w:rPr>
      </w:r>
      <w:r>
        <w:rPr>
          <w:noProof/>
        </w:rPr>
        <w:fldChar w:fldCharType="separate"/>
      </w:r>
      <w:r>
        <w:rPr>
          <w:noProof/>
        </w:rPr>
        <w:t>115</w:t>
      </w:r>
      <w:r>
        <w:rPr>
          <w:noProof/>
        </w:rPr>
        <w:fldChar w:fldCharType="end"/>
      </w:r>
    </w:p>
    <w:p w14:paraId="4646C8BA" w14:textId="7C1690DB" w:rsidR="0040193F" w:rsidRDefault="0040193F">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_Toc157111343 \h </w:instrText>
      </w:r>
      <w:r>
        <w:rPr>
          <w:noProof/>
        </w:rPr>
      </w:r>
      <w:r>
        <w:rPr>
          <w:noProof/>
        </w:rPr>
        <w:fldChar w:fldCharType="separate"/>
      </w:r>
      <w:r>
        <w:rPr>
          <w:noProof/>
        </w:rPr>
        <w:t>115</w:t>
      </w:r>
      <w:r>
        <w:rPr>
          <w:noProof/>
        </w:rPr>
        <w:fldChar w:fldCharType="end"/>
      </w:r>
    </w:p>
    <w:p w14:paraId="248F6A7A" w14:textId="14F5B052" w:rsidR="0040193F" w:rsidRDefault="0040193F">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_Toc157111344 \h </w:instrText>
      </w:r>
      <w:r>
        <w:rPr>
          <w:noProof/>
        </w:rPr>
      </w:r>
      <w:r>
        <w:rPr>
          <w:noProof/>
        </w:rPr>
        <w:fldChar w:fldCharType="separate"/>
      </w:r>
      <w:r>
        <w:rPr>
          <w:noProof/>
        </w:rPr>
        <w:t>116</w:t>
      </w:r>
      <w:r>
        <w:rPr>
          <w:noProof/>
        </w:rPr>
        <w:fldChar w:fldCharType="end"/>
      </w:r>
    </w:p>
    <w:p w14:paraId="2CF49B2B" w14:textId="01C8EA9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_Toc157111345 \h </w:instrText>
      </w:r>
      <w:r>
        <w:rPr>
          <w:noProof/>
        </w:rPr>
      </w:r>
      <w:r>
        <w:rPr>
          <w:noProof/>
        </w:rPr>
        <w:fldChar w:fldCharType="separate"/>
      </w:r>
      <w:r>
        <w:rPr>
          <w:noProof/>
        </w:rPr>
        <w:t>116</w:t>
      </w:r>
      <w:r>
        <w:rPr>
          <w:noProof/>
        </w:rPr>
        <w:fldChar w:fldCharType="end"/>
      </w:r>
    </w:p>
    <w:p w14:paraId="3EF19A16" w14:textId="054BDD2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_Toc157111346 \h </w:instrText>
      </w:r>
      <w:r>
        <w:rPr>
          <w:noProof/>
        </w:rPr>
      </w:r>
      <w:r>
        <w:rPr>
          <w:noProof/>
        </w:rPr>
        <w:fldChar w:fldCharType="separate"/>
      </w:r>
      <w:r>
        <w:rPr>
          <w:noProof/>
        </w:rPr>
        <w:t>116</w:t>
      </w:r>
      <w:r>
        <w:rPr>
          <w:noProof/>
        </w:rPr>
        <w:fldChar w:fldCharType="end"/>
      </w:r>
    </w:p>
    <w:p w14:paraId="55B1132F" w14:textId="5F10773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_Toc157111347 \h </w:instrText>
      </w:r>
      <w:r>
        <w:rPr>
          <w:noProof/>
        </w:rPr>
      </w:r>
      <w:r>
        <w:rPr>
          <w:noProof/>
        </w:rPr>
        <w:fldChar w:fldCharType="separate"/>
      </w:r>
      <w:r>
        <w:rPr>
          <w:noProof/>
        </w:rPr>
        <w:t>116</w:t>
      </w:r>
      <w:r>
        <w:rPr>
          <w:noProof/>
        </w:rPr>
        <w:fldChar w:fldCharType="end"/>
      </w:r>
    </w:p>
    <w:p w14:paraId="0539E013" w14:textId="0C0383A0"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_Toc157111348 \h </w:instrText>
      </w:r>
      <w:r>
        <w:rPr>
          <w:noProof/>
        </w:rPr>
      </w:r>
      <w:r>
        <w:rPr>
          <w:noProof/>
        </w:rPr>
        <w:fldChar w:fldCharType="separate"/>
      </w:r>
      <w:r>
        <w:rPr>
          <w:noProof/>
        </w:rPr>
        <w:t>116</w:t>
      </w:r>
      <w:r>
        <w:rPr>
          <w:noProof/>
        </w:rPr>
        <w:fldChar w:fldCharType="end"/>
      </w:r>
    </w:p>
    <w:p w14:paraId="1855DEE5" w14:textId="626E13B8"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_Toc157111349 \h </w:instrText>
      </w:r>
      <w:r>
        <w:rPr>
          <w:noProof/>
        </w:rPr>
      </w:r>
      <w:r>
        <w:rPr>
          <w:noProof/>
        </w:rPr>
        <w:fldChar w:fldCharType="separate"/>
      </w:r>
      <w:r>
        <w:rPr>
          <w:noProof/>
        </w:rPr>
        <w:t>117</w:t>
      </w:r>
      <w:r>
        <w:rPr>
          <w:noProof/>
        </w:rPr>
        <w:fldChar w:fldCharType="end"/>
      </w:r>
    </w:p>
    <w:p w14:paraId="3154AE31" w14:textId="50C36E5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_Toc157111350 \h </w:instrText>
      </w:r>
      <w:r>
        <w:rPr>
          <w:noProof/>
        </w:rPr>
      </w:r>
      <w:r>
        <w:rPr>
          <w:noProof/>
        </w:rPr>
        <w:fldChar w:fldCharType="separate"/>
      </w:r>
      <w:r>
        <w:rPr>
          <w:noProof/>
        </w:rPr>
        <w:t>118</w:t>
      </w:r>
      <w:r>
        <w:rPr>
          <w:noProof/>
        </w:rPr>
        <w:fldChar w:fldCharType="end"/>
      </w:r>
    </w:p>
    <w:p w14:paraId="7ED13CFE" w14:textId="248856DF" w:rsidR="0040193F" w:rsidRDefault="0040193F">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_Toc157111351 \h </w:instrText>
      </w:r>
      <w:r>
        <w:rPr>
          <w:noProof/>
        </w:rPr>
      </w:r>
      <w:r>
        <w:rPr>
          <w:noProof/>
        </w:rPr>
        <w:fldChar w:fldCharType="separate"/>
      </w:r>
      <w:r>
        <w:rPr>
          <w:noProof/>
        </w:rPr>
        <w:t>118</w:t>
      </w:r>
      <w:r>
        <w:rPr>
          <w:noProof/>
        </w:rPr>
        <w:fldChar w:fldCharType="end"/>
      </w:r>
    </w:p>
    <w:p w14:paraId="3C1DE278" w14:textId="507CB1B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_Toc157111352 \h </w:instrText>
      </w:r>
      <w:r>
        <w:rPr>
          <w:noProof/>
        </w:rPr>
      </w:r>
      <w:r>
        <w:rPr>
          <w:noProof/>
        </w:rPr>
        <w:fldChar w:fldCharType="separate"/>
      </w:r>
      <w:r>
        <w:rPr>
          <w:noProof/>
        </w:rPr>
        <w:t>118</w:t>
      </w:r>
      <w:r>
        <w:rPr>
          <w:noProof/>
        </w:rPr>
        <w:fldChar w:fldCharType="end"/>
      </w:r>
    </w:p>
    <w:p w14:paraId="6185FBB8" w14:textId="39CB297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_Toc157111353 \h </w:instrText>
      </w:r>
      <w:r>
        <w:rPr>
          <w:noProof/>
        </w:rPr>
      </w:r>
      <w:r>
        <w:rPr>
          <w:noProof/>
        </w:rPr>
        <w:fldChar w:fldCharType="separate"/>
      </w:r>
      <w:r>
        <w:rPr>
          <w:noProof/>
        </w:rPr>
        <w:t>118</w:t>
      </w:r>
      <w:r>
        <w:rPr>
          <w:noProof/>
        </w:rPr>
        <w:fldChar w:fldCharType="end"/>
      </w:r>
    </w:p>
    <w:p w14:paraId="6C16B1C9" w14:textId="70F3186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_Toc157111354 \h </w:instrText>
      </w:r>
      <w:r>
        <w:rPr>
          <w:noProof/>
        </w:rPr>
      </w:r>
      <w:r>
        <w:rPr>
          <w:noProof/>
        </w:rPr>
        <w:fldChar w:fldCharType="separate"/>
      </w:r>
      <w:r>
        <w:rPr>
          <w:noProof/>
        </w:rPr>
        <w:t>118</w:t>
      </w:r>
      <w:r>
        <w:rPr>
          <w:noProof/>
        </w:rPr>
        <w:fldChar w:fldCharType="end"/>
      </w:r>
    </w:p>
    <w:p w14:paraId="3DAF5418" w14:textId="61A03C3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_Toc157111355 \h </w:instrText>
      </w:r>
      <w:r>
        <w:rPr>
          <w:noProof/>
        </w:rPr>
      </w:r>
      <w:r>
        <w:rPr>
          <w:noProof/>
        </w:rPr>
        <w:fldChar w:fldCharType="separate"/>
      </w:r>
      <w:r>
        <w:rPr>
          <w:noProof/>
        </w:rPr>
        <w:t>118</w:t>
      </w:r>
      <w:r>
        <w:rPr>
          <w:noProof/>
        </w:rPr>
        <w:fldChar w:fldCharType="end"/>
      </w:r>
    </w:p>
    <w:p w14:paraId="0A3A021A" w14:textId="41D5A48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_Toc157111356 \h </w:instrText>
      </w:r>
      <w:r>
        <w:rPr>
          <w:noProof/>
        </w:rPr>
      </w:r>
      <w:r>
        <w:rPr>
          <w:noProof/>
        </w:rPr>
        <w:fldChar w:fldCharType="separate"/>
      </w:r>
      <w:r>
        <w:rPr>
          <w:noProof/>
        </w:rPr>
        <w:t>119</w:t>
      </w:r>
      <w:r>
        <w:rPr>
          <w:noProof/>
        </w:rPr>
        <w:fldChar w:fldCharType="end"/>
      </w:r>
    </w:p>
    <w:p w14:paraId="6E6F49B4" w14:textId="1208492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_Toc157111357 \h </w:instrText>
      </w:r>
      <w:r>
        <w:rPr>
          <w:noProof/>
        </w:rPr>
      </w:r>
      <w:r>
        <w:rPr>
          <w:noProof/>
        </w:rPr>
        <w:fldChar w:fldCharType="separate"/>
      </w:r>
      <w:r>
        <w:rPr>
          <w:noProof/>
        </w:rPr>
        <w:t>120</w:t>
      </w:r>
      <w:r>
        <w:rPr>
          <w:noProof/>
        </w:rPr>
        <w:fldChar w:fldCharType="end"/>
      </w:r>
    </w:p>
    <w:p w14:paraId="3E6B6950" w14:textId="7B69DF5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_Toc157111358 \h </w:instrText>
      </w:r>
      <w:r>
        <w:rPr>
          <w:noProof/>
        </w:rPr>
      </w:r>
      <w:r>
        <w:rPr>
          <w:noProof/>
        </w:rPr>
        <w:fldChar w:fldCharType="separate"/>
      </w:r>
      <w:r>
        <w:rPr>
          <w:noProof/>
        </w:rPr>
        <w:t>121</w:t>
      </w:r>
      <w:r>
        <w:rPr>
          <w:noProof/>
        </w:rPr>
        <w:fldChar w:fldCharType="end"/>
      </w:r>
    </w:p>
    <w:p w14:paraId="39B403B2" w14:textId="471C285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_Toc157111359 \h </w:instrText>
      </w:r>
      <w:r>
        <w:rPr>
          <w:noProof/>
        </w:rPr>
      </w:r>
      <w:r>
        <w:rPr>
          <w:noProof/>
        </w:rPr>
        <w:fldChar w:fldCharType="separate"/>
      </w:r>
      <w:r>
        <w:rPr>
          <w:noProof/>
        </w:rPr>
        <w:t>122</w:t>
      </w:r>
      <w:r>
        <w:rPr>
          <w:noProof/>
        </w:rPr>
        <w:fldChar w:fldCharType="end"/>
      </w:r>
    </w:p>
    <w:p w14:paraId="49FE9124" w14:textId="2B24AFF1" w:rsidR="0040193F" w:rsidRDefault="0040193F">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_Toc157111360 \h </w:instrText>
      </w:r>
      <w:r>
        <w:rPr>
          <w:noProof/>
        </w:rPr>
      </w:r>
      <w:r>
        <w:rPr>
          <w:noProof/>
        </w:rPr>
        <w:fldChar w:fldCharType="separate"/>
      </w:r>
      <w:r>
        <w:rPr>
          <w:noProof/>
        </w:rPr>
        <w:t>122</w:t>
      </w:r>
      <w:r>
        <w:rPr>
          <w:noProof/>
        </w:rPr>
        <w:fldChar w:fldCharType="end"/>
      </w:r>
    </w:p>
    <w:p w14:paraId="4612E4E0" w14:textId="6A14839D" w:rsidR="0040193F" w:rsidRDefault="0040193F">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_Toc157111361 \h </w:instrText>
      </w:r>
      <w:r>
        <w:rPr>
          <w:noProof/>
        </w:rPr>
      </w:r>
      <w:r>
        <w:rPr>
          <w:noProof/>
        </w:rPr>
        <w:fldChar w:fldCharType="separate"/>
      </w:r>
      <w:r>
        <w:rPr>
          <w:noProof/>
        </w:rPr>
        <w:t>123</w:t>
      </w:r>
      <w:r>
        <w:rPr>
          <w:noProof/>
        </w:rPr>
        <w:fldChar w:fldCharType="end"/>
      </w:r>
    </w:p>
    <w:p w14:paraId="5DE33433" w14:textId="273529E5"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_Toc157111362 \h </w:instrText>
      </w:r>
      <w:r>
        <w:rPr>
          <w:noProof/>
        </w:rPr>
      </w:r>
      <w:r>
        <w:rPr>
          <w:noProof/>
        </w:rPr>
        <w:fldChar w:fldCharType="separate"/>
      </w:r>
      <w:r>
        <w:rPr>
          <w:noProof/>
        </w:rPr>
        <w:t>123</w:t>
      </w:r>
      <w:r>
        <w:rPr>
          <w:noProof/>
        </w:rPr>
        <w:fldChar w:fldCharType="end"/>
      </w:r>
    </w:p>
    <w:p w14:paraId="705665A9" w14:textId="79061CB7"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_Toc157111363 \h </w:instrText>
      </w:r>
      <w:r>
        <w:rPr>
          <w:noProof/>
        </w:rPr>
      </w:r>
      <w:r>
        <w:rPr>
          <w:noProof/>
        </w:rPr>
        <w:fldChar w:fldCharType="separate"/>
      </w:r>
      <w:r>
        <w:rPr>
          <w:noProof/>
        </w:rPr>
        <w:t>123</w:t>
      </w:r>
      <w:r>
        <w:rPr>
          <w:noProof/>
        </w:rPr>
        <w:fldChar w:fldCharType="end"/>
      </w:r>
    </w:p>
    <w:p w14:paraId="3D86FC21" w14:textId="3FD0DC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_Toc157111364 \h </w:instrText>
      </w:r>
      <w:r>
        <w:rPr>
          <w:noProof/>
        </w:rPr>
      </w:r>
      <w:r>
        <w:rPr>
          <w:noProof/>
        </w:rPr>
        <w:fldChar w:fldCharType="separate"/>
      </w:r>
      <w:r>
        <w:rPr>
          <w:noProof/>
        </w:rPr>
        <w:t>123</w:t>
      </w:r>
      <w:r>
        <w:rPr>
          <w:noProof/>
        </w:rPr>
        <w:fldChar w:fldCharType="end"/>
      </w:r>
    </w:p>
    <w:p w14:paraId="7E836204" w14:textId="1D2B46F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_Toc157111365 \h </w:instrText>
      </w:r>
      <w:r>
        <w:rPr>
          <w:noProof/>
        </w:rPr>
      </w:r>
      <w:r>
        <w:rPr>
          <w:noProof/>
        </w:rPr>
        <w:fldChar w:fldCharType="separate"/>
      </w:r>
      <w:r>
        <w:rPr>
          <w:noProof/>
        </w:rPr>
        <w:t>123</w:t>
      </w:r>
      <w:r>
        <w:rPr>
          <w:noProof/>
        </w:rPr>
        <w:fldChar w:fldCharType="end"/>
      </w:r>
    </w:p>
    <w:p w14:paraId="1154201A" w14:textId="746CBC9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_Toc157111366 \h </w:instrText>
      </w:r>
      <w:r>
        <w:rPr>
          <w:noProof/>
        </w:rPr>
      </w:r>
      <w:r>
        <w:rPr>
          <w:noProof/>
        </w:rPr>
        <w:fldChar w:fldCharType="separate"/>
      </w:r>
      <w:r>
        <w:rPr>
          <w:noProof/>
        </w:rPr>
        <w:t>123</w:t>
      </w:r>
      <w:r>
        <w:rPr>
          <w:noProof/>
        </w:rPr>
        <w:fldChar w:fldCharType="end"/>
      </w:r>
    </w:p>
    <w:p w14:paraId="6360479B" w14:textId="3368AFB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_Toc157111367 \h </w:instrText>
      </w:r>
      <w:r>
        <w:rPr>
          <w:noProof/>
        </w:rPr>
      </w:r>
      <w:r>
        <w:rPr>
          <w:noProof/>
        </w:rPr>
        <w:fldChar w:fldCharType="separate"/>
      </w:r>
      <w:r>
        <w:rPr>
          <w:noProof/>
        </w:rPr>
        <w:t>123</w:t>
      </w:r>
      <w:r>
        <w:rPr>
          <w:noProof/>
        </w:rPr>
        <w:fldChar w:fldCharType="end"/>
      </w:r>
    </w:p>
    <w:p w14:paraId="7FA7EE0E" w14:textId="3B3B7D49" w:rsidR="0040193F" w:rsidRDefault="0040193F">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_Toc157111368 \h </w:instrText>
      </w:r>
      <w:r>
        <w:rPr>
          <w:noProof/>
        </w:rPr>
      </w:r>
      <w:r>
        <w:rPr>
          <w:noProof/>
        </w:rPr>
        <w:fldChar w:fldCharType="separate"/>
      </w:r>
      <w:r>
        <w:rPr>
          <w:noProof/>
        </w:rPr>
        <w:t>124</w:t>
      </w:r>
      <w:r>
        <w:rPr>
          <w:noProof/>
        </w:rPr>
        <w:fldChar w:fldCharType="end"/>
      </w:r>
    </w:p>
    <w:p w14:paraId="68648CBD" w14:textId="03B14FAC"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_Toc157111369 \h </w:instrText>
      </w:r>
      <w:r>
        <w:rPr>
          <w:noProof/>
        </w:rPr>
      </w:r>
      <w:r>
        <w:rPr>
          <w:noProof/>
        </w:rPr>
        <w:fldChar w:fldCharType="separate"/>
      </w:r>
      <w:r>
        <w:rPr>
          <w:noProof/>
        </w:rPr>
        <w:t>124</w:t>
      </w:r>
      <w:r>
        <w:rPr>
          <w:noProof/>
        </w:rPr>
        <w:fldChar w:fldCharType="end"/>
      </w:r>
    </w:p>
    <w:p w14:paraId="74782006" w14:textId="6561643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_Toc157111370 \h </w:instrText>
      </w:r>
      <w:r>
        <w:rPr>
          <w:noProof/>
        </w:rPr>
      </w:r>
      <w:r>
        <w:rPr>
          <w:noProof/>
        </w:rPr>
        <w:fldChar w:fldCharType="separate"/>
      </w:r>
      <w:r>
        <w:rPr>
          <w:noProof/>
        </w:rPr>
        <w:t>126</w:t>
      </w:r>
      <w:r>
        <w:rPr>
          <w:noProof/>
        </w:rPr>
        <w:fldChar w:fldCharType="end"/>
      </w:r>
    </w:p>
    <w:p w14:paraId="3F717F90" w14:textId="6DF8EA9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_Toc157111371 \h </w:instrText>
      </w:r>
      <w:r>
        <w:rPr>
          <w:noProof/>
        </w:rPr>
      </w:r>
      <w:r>
        <w:rPr>
          <w:noProof/>
        </w:rPr>
        <w:fldChar w:fldCharType="separate"/>
      </w:r>
      <w:r>
        <w:rPr>
          <w:noProof/>
        </w:rPr>
        <w:t>126</w:t>
      </w:r>
      <w:r>
        <w:rPr>
          <w:noProof/>
        </w:rPr>
        <w:fldChar w:fldCharType="end"/>
      </w:r>
    </w:p>
    <w:p w14:paraId="00379B0C" w14:textId="7E2EB43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_Toc157111372 \h </w:instrText>
      </w:r>
      <w:r>
        <w:rPr>
          <w:noProof/>
        </w:rPr>
      </w:r>
      <w:r>
        <w:rPr>
          <w:noProof/>
        </w:rPr>
        <w:fldChar w:fldCharType="separate"/>
      </w:r>
      <w:r>
        <w:rPr>
          <w:noProof/>
        </w:rPr>
        <w:t>126</w:t>
      </w:r>
      <w:r>
        <w:rPr>
          <w:noProof/>
        </w:rPr>
        <w:fldChar w:fldCharType="end"/>
      </w:r>
    </w:p>
    <w:p w14:paraId="7043C5C4" w14:textId="567A1F5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_Toc157111373 \h </w:instrText>
      </w:r>
      <w:r>
        <w:rPr>
          <w:noProof/>
        </w:rPr>
      </w:r>
      <w:r>
        <w:rPr>
          <w:noProof/>
        </w:rPr>
        <w:fldChar w:fldCharType="separate"/>
      </w:r>
      <w:r>
        <w:rPr>
          <w:noProof/>
        </w:rPr>
        <w:t>129</w:t>
      </w:r>
      <w:r>
        <w:rPr>
          <w:noProof/>
        </w:rPr>
        <w:fldChar w:fldCharType="end"/>
      </w:r>
    </w:p>
    <w:p w14:paraId="7306E910" w14:textId="32CF04F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_Toc157111374 \h </w:instrText>
      </w:r>
      <w:r>
        <w:rPr>
          <w:noProof/>
        </w:rPr>
      </w:r>
      <w:r>
        <w:rPr>
          <w:noProof/>
        </w:rPr>
        <w:fldChar w:fldCharType="separate"/>
      </w:r>
      <w:r>
        <w:rPr>
          <w:noProof/>
        </w:rPr>
        <w:t>129</w:t>
      </w:r>
      <w:r>
        <w:rPr>
          <w:noProof/>
        </w:rPr>
        <w:fldChar w:fldCharType="end"/>
      </w:r>
    </w:p>
    <w:p w14:paraId="6B27F296" w14:textId="506520B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_Toc157111375 \h </w:instrText>
      </w:r>
      <w:r>
        <w:rPr>
          <w:noProof/>
        </w:rPr>
      </w:r>
      <w:r>
        <w:rPr>
          <w:noProof/>
        </w:rPr>
        <w:fldChar w:fldCharType="separate"/>
      </w:r>
      <w:r>
        <w:rPr>
          <w:noProof/>
        </w:rPr>
        <w:t>129</w:t>
      </w:r>
      <w:r>
        <w:rPr>
          <w:noProof/>
        </w:rPr>
        <w:fldChar w:fldCharType="end"/>
      </w:r>
    </w:p>
    <w:p w14:paraId="7692545B" w14:textId="3A2F1EE6" w:rsidR="0040193F" w:rsidRDefault="0040193F">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_Toc157111376 \h </w:instrText>
      </w:r>
      <w:r>
        <w:rPr>
          <w:noProof/>
        </w:rPr>
      </w:r>
      <w:r>
        <w:rPr>
          <w:noProof/>
        </w:rPr>
        <w:fldChar w:fldCharType="separate"/>
      </w:r>
      <w:r>
        <w:rPr>
          <w:noProof/>
        </w:rPr>
        <w:t>130</w:t>
      </w:r>
      <w:r>
        <w:rPr>
          <w:noProof/>
        </w:rPr>
        <w:fldChar w:fldCharType="end"/>
      </w:r>
    </w:p>
    <w:p w14:paraId="66BB2E9A" w14:textId="0338F703" w:rsidR="0040193F" w:rsidRDefault="0040193F">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_Toc157111377 \h </w:instrText>
      </w:r>
      <w:r>
        <w:rPr>
          <w:noProof/>
        </w:rPr>
      </w:r>
      <w:r>
        <w:rPr>
          <w:noProof/>
        </w:rPr>
        <w:fldChar w:fldCharType="separate"/>
      </w:r>
      <w:r>
        <w:rPr>
          <w:noProof/>
        </w:rPr>
        <w:t>130</w:t>
      </w:r>
      <w:r>
        <w:rPr>
          <w:noProof/>
        </w:rPr>
        <w:fldChar w:fldCharType="end"/>
      </w:r>
    </w:p>
    <w:p w14:paraId="35F7BA6A" w14:textId="0BEACCE6" w:rsidR="0040193F" w:rsidRDefault="0040193F">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_Toc157111378 \h </w:instrText>
      </w:r>
      <w:r>
        <w:rPr>
          <w:noProof/>
        </w:rPr>
      </w:r>
      <w:r>
        <w:rPr>
          <w:noProof/>
        </w:rPr>
        <w:fldChar w:fldCharType="separate"/>
      </w:r>
      <w:r>
        <w:rPr>
          <w:noProof/>
        </w:rPr>
        <w:t>130</w:t>
      </w:r>
      <w:r>
        <w:rPr>
          <w:noProof/>
        </w:rPr>
        <w:fldChar w:fldCharType="end"/>
      </w:r>
    </w:p>
    <w:p w14:paraId="7BB740A2" w14:textId="4597DE35" w:rsidR="0040193F" w:rsidRDefault="0040193F">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_Toc157111379 \h </w:instrText>
      </w:r>
      <w:r>
        <w:rPr>
          <w:noProof/>
        </w:rPr>
      </w:r>
      <w:r>
        <w:rPr>
          <w:noProof/>
        </w:rPr>
        <w:fldChar w:fldCharType="separate"/>
      </w:r>
      <w:r>
        <w:rPr>
          <w:noProof/>
        </w:rPr>
        <w:t>130</w:t>
      </w:r>
      <w:r>
        <w:rPr>
          <w:noProof/>
        </w:rPr>
        <w:fldChar w:fldCharType="end"/>
      </w:r>
    </w:p>
    <w:p w14:paraId="403775AC" w14:textId="1B18600D" w:rsidR="0040193F" w:rsidRDefault="0040193F">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_Toc157111380 \h </w:instrText>
      </w:r>
      <w:r>
        <w:rPr>
          <w:noProof/>
        </w:rPr>
      </w:r>
      <w:r>
        <w:rPr>
          <w:noProof/>
        </w:rPr>
        <w:fldChar w:fldCharType="separate"/>
      </w:r>
      <w:r>
        <w:rPr>
          <w:noProof/>
        </w:rPr>
        <w:t>130</w:t>
      </w:r>
      <w:r>
        <w:rPr>
          <w:noProof/>
        </w:rPr>
        <w:fldChar w:fldCharType="end"/>
      </w:r>
    </w:p>
    <w:p w14:paraId="2AAA13D7" w14:textId="6F2F8076" w:rsidR="0040193F" w:rsidRDefault="0040193F">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_Toc157111381 \h </w:instrText>
      </w:r>
      <w:r>
        <w:rPr>
          <w:noProof/>
        </w:rPr>
      </w:r>
      <w:r>
        <w:rPr>
          <w:noProof/>
        </w:rPr>
        <w:fldChar w:fldCharType="separate"/>
      </w:r>
      <w:r>
        <w:rPr>
          <w:noProof/>
        </w:rPr>
        <w:t>130</w:t>
      </w:r>
      <w:r>
        <w:rPr>
          <w:noProof/>
        </w:rPr>
        <w:fldChar w:fldCharType="end"/>
      </w:r>
    </w:p>
    <w:p w14:paraId="59C7D61A" w14:textId="00C2E3A5" w:rsidR="0040193F" w:rsidRDefault="0040193F">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_Toc157111382 \h </w:instrText>
      </w:r>
      <w:r>
        <w:rPr>
          <w:noProof/>
        </w:rPr>
      </w:r>
      <w:r>
        <w:rPr>
          <w:noProof/>
        </w:rPr>
        <w:fldChar w:fldCharType="separate"/>
      </w:r>
      <w:r>
        <w:rPr>
          <w:noProof/>
        </w:rPr>
        <w:t>130</w:t>
      </w:r>
      <w:r>
        <w:rPr>
          <w:noProof/>
        </w:rPr>
        <w:fldChar w:fldCharType="end"/>
      </w:r>
    </w:p>
    <w:p w14:paraId="626D89B8" w14:textId="20B0272C" w:rsidR="0040193F" w:rsidRDefault="0040193F">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_Toc157111383 \h </w:instrText>
      </w:r>
      <w:r>
        <w:rPr>
          <w:noProof/>
        </w:rPr>
      </w:r>
      <w:r>
        <w:rPr>
          <w:noProof/>
        </w:rPr>
        <w:fldChar w:fldCharType="separate"/>
      </w:r>
      <w:r>
        <w:rPr>
          <w:noProof/>
        </w:rPr>
        <w:t>131</w:t>
      </w:r>
      <w:r>
        <w:rPr>
          <w:noProof/>
        </w:rPr>
        <w:fldChar w:fldCharType="end"/>
      </w:r>
    </w:p>
    <w:p w14:paraId="1F4955BA" w14:textId="33499D3E" w:rsidR="0040193F" w:rsidRDefault="0040193F">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_Toc157111384 \h </w:instrText>
      </w:r>
      <w:r>
        <w:rPr>
          <w:noProof/>
        </w:rPr>
      </w:r>
      <w:r>
        <w:rPr>
          <w:noProof/>
        </w:rPr>
        <w:fldChar w:fldCharType="separate"/>
      </w:r>
      <w:r>
        <w:rPr>
          <w:noProof/>
        </w:rPr>
        <w:t>131</w:t>
      </w:r>
      <w:r>
        <w:rPr>
          <w:noProof/>
        </w:rPr>
        <w:fldChar w:fldCharType="end"/>
      </w:r>
    </w:p>
    <w:p w14:paraId="5B6A7A0A" w14:textId="5026656D" w:rsidR="0040193F" w:rsidRDefault="0040193F">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_Toc157111385 \h </w:instrText>
      </w:r>
      <w:r>
        <w:rPr>
          <w:noProof/>
        </w:rPr>
      </w:r>
      <w:r>
        <w:rPr>
          <w:noProof/>
        </w:rPr>
        <w:fldChar w:fldCharType="separate"/>
      </w:r>
      <w:r>
        <w:rPr>
          <w:noProof/>
        </w:rPr>
        <w:t>132</w:t>
      </w:r>
      <w:r>
        <w:rPr>
          <w:noProof/>
        </w:rPr>
        <w:fldChar w:fldCharType="end"/>
      </w:r>
    </w:p>
    <w:p w14:paraId="1ED8B7B0" w14:textId="00B34FA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_Toc157111386 \h </w:instrText>
      </w:r>
      <w:r>
        <w:rPr>
          <w:noProof/>
        </w:rPr>
      </w:r>
      <w:r>
        <w:rPr>
          <w:noProof/>
        </w:rPr>
        <w:fldChar w:fldCharType="separate"/>
      </w:r>
      <w:r>
        <w:rPr>
          <w:noProof/>
        </w:rPr>
        <w:t>132</w:t>
      </w:r>
      <w:r>
        <w:rPr>
          <w:noProof/>
        </w:rPr>
        <w:fldChar w:fldCharType="end"/>
      </w:r>
    </w:p>
    <w:p w14:paraId="7B0B9D8C" w14:textId="53141D74"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_Toc157111387 \h </w:instrText>
      </w:r>
      <w:r>
        <w:rPr>
          <w:noProof/>
        </w:rPr>
      </w:r>
      <w:r>
        <w:rPr>
          <w:noProof/>
        </w:rPr>
        <w:fldChar w:fldCharType="separate"/>
      </w:r>
      <w:r>
        <w:rPr>
          <w:noProof/>
        </w:rPr>
        <w:t>132</w:t>
      </w:r>
      <w:r>
        <w:rPr>
          <w:noProof/>
        </w:rPr>
        <w:fldChar w:fldCharType="end"/>
      </w:r>
    </w:p>
    <w:p w14:paraId="07A7F00F" w14:textId="5912690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_Toc157111388 \h </w:instrText>
      </w:r>
      <w:r>
        <w:rPr>
          <w:noProof/>
        </w:rPr>
      </w:r>
      <w:r>
        <w:rPr>
          <w:noProof/>
        </w:rPr>
        <w:fldChar w:fldCharType="separate"/>
      </w:r>
      <w:r>
        <w:rPr>
          <w:noProof/>
        </w:rPr>
        <w:t>132</w:t>
      </w:r>
      <w:r>
        <w:rPr>
          <w:noProof/>
        </w:rPr>
        <w:fldChar w:fldCharType="end"/>
      </w:r>
    </w:p>
    <w:p w14:paraId="50B12E03" w14:textId="5FE80E0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_Toc157111389 \h </w:instrText>
      </w:r>
      <w:r>
        <w:rPr>
          <w:noProof/>
        </w:rPr>
      </w:r>
      <w:r>
        <w:rPr>
          <w:noProof/>
        </w:rPr>
        <w:fldChar w:fldCharType="separate"/>
      </w:r>
      <w:r>
        <w:rPr>
          <w:noProof/>
        </w:rPr>
        <w:t>132</w:t>
      </w:r>
      <w:r>
        <w:rPr>
          <w:noProof/>
        </w:rPr>
        <w:fldChar w:fldCharType="end"/>
      </w:r>
    </w:p>
    <w:p w14:paraId="383F1CA1" w14:textId="2C07BF0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_Toc157111390 \h </w:instrText>
      </w:r>
      <w:r>
        <w:rPr>
          <w:noProof/>
        </w:rPr>
      </w:r>
      <w:r>
        <w:rPr>
          <w:noProof/>
        </w:rPr>
        <w:fldChar w:fldCharType="separate"/>
      </w:r>
      <w:r>
        <w:rPr>
          <w:noProof/>
        </w:rPr>
        <w:t>133</w:t>
      </w:r>
      <w:r>
        <w:rPr>
          <w:noProof/>
        </w:rPr>
        <w:fldChar w:fldCharType="end"/>
      </w:r>
    </w:p>
    <w:p w14:paraId="683A29C6" w14:textId="39BD15F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_Toc157111391 \h </w:instrText>
      </w:r>
      <w:r>
        <w:rPr>
          <w:noProof/>
        </w:rPr>
      </w:r>
      <w:r>
        <w:rPr>
          <w:noProof/>
        </w:rPr>
        <w:fldChar w:fldCharType="separate"/>
      </w:r>
      <w:r>
        <w:rPr>
          <w:noProof/>
        </w:rPr>
        <w:t>134</w:t>
      </w:r>
      <w:r>
        <w:rPr>
          <w:noProof/>
        </w:rPr>
        <w:fldChar w:fldCharType="end"/>
      </w:r>
    </w:p>
    <w:p w14:paraId="1A61703E" w14:textId="25658897" w:rsidR="0040193F" w:rsidRDefault="0040193F">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_Toc157111392 \h </w:instrText>
      </w:r>
      <w:r>
        <w:rPr>
          <w:noProof/>
        </w:rPr>
      </w:r>
      <w:r>
        <w:rPr>
          <w:noProof/>
        </w:rPr>
        <w:fldChar w:fldCharType="separate"/>
      </w:r>
      <w:r>
        <w:rPr>
          <w:noProof/>
        </w:rPr>
        <w:t>134</w:t>
      </w:r>
      <w:r>
        <w:rPr>
          <w:noProof/>
        </w:rPr>
        <w:fldChar w:fldCharType="end"/>
      </w:r>
    </w:p>
    <w:p w14:paraId="271BAFCD" w14:textId="6757259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_Toc157111393 \h </w:instrText>
      </w:r>
      <w:r>
        <w:rPr>
          <w:noProof/>
        </w:rPr>
      </w:r>
      <w:r>
        <w:rPr>
          <w:noProof/>
        </w:rPr>
        <w:fldChar w:fldCharType="separate"/>
      </w:r>
      <w:r>
        <w:rPr>
          <w:noProof/>
        </w:rPr>
        <w:t>134</w:t>
      </w:r>
      <w:r>
        <w:rPr>
          <w:noProof/>
        </w:rPr>
        <w:fldChar w:fldCharType="end"/>
      </w:r>
    </w:p>
    <w:p w14:paraId="6C340491" w14:textId="5A6901A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_Toc157111394 \h </w:instrText>
      </w:r>
      <w:r>
        <w:rPr>
          <w:noProof/>
        </w:rPr>
      </w:r>
      <w:r>
        <w:rPr>
          <w:noProof/>
        </w:rPr>
        <w:fldChar w:fldCharType="separate"/>
      </w:r>
      <w:r>
        <w:rPr>
          <w:noProof/>
        </w:rPr>
        <w:t>134</w:t>
      </w:r>
      <w:r>
        <w:rPr>
          <w:noProof/>
        </w:rPr>
        <w:fldChar w:fldCharType="end"/>
      </w:r>
    </w:p>
    <w:p w14:paraId="22A01840" w14:textId="538FD62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_Toc157111395 \h </w:instrText>
      </w:r>
      <w:r>
        <w:rPr>
          <w:noProof/>
        </w:rPr>
      </w:r>
      <w:r>
        <w:rPr>
          <w:noProof/>
        </w:rPr>
        <w:fldChar w:fldCharType="separate"/>
      </w:r>
      <w:r>
        <w:rPr>
          <w:noProof/>
        </w:rPr>
        <w:t>134</w:t>
      </w:r>
      <w:r>
        <w:rPr>
          <w:noProof/>
        </w:rPr>
        <w:fldChar w:fldCharType="end"/>
      </w:r>
    </w:p>
    <w:p w14:paraId="72CF268A" w14:textId="23852914"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_Toc157111396 \h </w:instrText>
      </w:r>
      <w:r>
        <w:rPr>
          <w:noProof/>
        </w:rPr>
      </w:r>
      <w:r>
        <w:rPr>
          <w:noProof/>
        </w:rPr>
        <w:fldChar w:fldCharType="separate"/>
      </w:r>
      <w:r>
        <w:rPr>
          <w:noProof/>
        </w:rPr>
        <w:t>134</w:t>
      </w:r>
      <w:r>
        <w:rPr>
          <w:noProof/>
        </w:rPr>
        <w:fldChar w:fldCharType="end"/>
      </w:r>
    </w:p>
    <w:p w14:paraId="10066D6D" w14:textId="14F0C4FC"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_Toc157111397 \h </w:instrText>
      </w:r>
      <w:r>
        <w:rPr>
          <w:noProof/>
        </w:rPr>
      </w:r>
      <w:r>
        <w:rPr>
          <w:noProof/>
        </w:rPr>
        <w:fldChar w:fldCharType="separate"/>
      </w:r>
      <w:r>
        <w:rPr>
          <w:noProof/>
        </w:rPr>
        <w:t>135</w:t>
      </w:r>
      <w:r>
        <w:rPr>
          <w:noProof/>
        </w:rPr>
        <w:fldChar w:fldCharType="end"/>
      </w:r>
    </w:p>
    <w:p w14:paraId="61A0BAA6" w14:textId="3655634D"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_Toc157111398 \h </w:instrText>
      </w:r>
      <w:r>
        <w:rPr>
          <w:noProof/>
        </w:rPr>
      </w:r>
      <w:r>
        <w:rPr>
          <w:noProof/>
        </w:rPr>
        <w:fldChar w:fldCharType="separate"/>
      </w:r>
      <w:r>
        <w:rPr>
          <w:noProof/>
        </w:rPr>
        <w:t>136</w:t>
      </w:r>
      <w:r>
        <w:rPr>
          <w:noProof/>
        </w:rPr>
        <w:fldChar w:fldCharType="end"/>
      </w:r>
    </w:p>
    <w:p w14:paraId="6E255A27" w14:textId="4716179A"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_Toc157111399 \h </w:instrText>
      </w:r>
      <w:r>
        <w:rPr>
          <w:noProof/>
        </w:rPr>
      </w:r>
      <w:r>
        <w:rPr>
          <w:noProof/>
        </w:rPr>
        <w:fldChar w:fldCharType="separate"/>
      </w:r>
      <w:r>
        <w:rPr>
          <w:noProof/>
        </w:rPr>
        <w:t>137</w:t>
      </w:r>
      <w:r>
        <w:rPr>
          <w:noProof/>
        </w:rPr>
        <w:fldChar w:fldCharType="end"/>
      </w:r>
    </w:p>
    <w:p w14:paraId="2A0080EE" w14:textId="4110EDC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_Toc157111400 \h </w:instrText>
      </w:r>
      <w:r>
        <w:rPr>
          <w:noProof/>
        </w:rPr>
      </w:r>
      <w:r>
        <w:rPr>
          <w:noProof/>
        </w:rPr>
        <w:fldChar w:fldCharType="separate"/>
      </w:r>
      <w:r>
        <w:rPr>
          <w:noProof/>
        </w:rPr>
        <w:t>138</w:t>
      </w:r>
      <w:r>
        <w:rPr>
          <w:noProof/>
        </w:rPr>
        <w:fldChar w:fldCharType="end"/>
      </w:r>
    </w:p>
    <w:p w14:paraId="705F008D" w14:textId="4037CFBE" w:rsidR="0040193F" w:rsidRDefault="0040193F">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_Toc157111401 \h </w:instrText>
      </w:r>
      <w:r>
        <w:rPr>
          <w:noProof/>
        </w:rPr>
      </w:r>
      <w:r>
        <w:rPr>
          <w:noProof/>
        </w:rPr>
        <w:fldChar w:fldCharType="separate"/>
      </w:r>
      <w:r>
        <w:rPr>
          <w:noProof/>
        </w:rPr>
        <w:t>138</w:t>
      </w:r>
      <w:r>
        <w:rPr>
          <w:noProof/>
        </w:rPr>
        <w:fldChar w:fldCharType="end"/>
      </w:r>
    </w:p>
    <w:p w14:paraId="07A5161D" w14:textId="7E1A59AD" w:rsidR="0040193F" w:rsidRDefault="0040193F">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_Toc157111402 \h </w:instrText>
      </w:r>
      <w:r>
        <w:rPr>
          <w:noProof/>
        </w:rPr>
      </w:r>
      <w:r>
        <w:rPr>
          <w:noProof/>
        </w:rPr>
        <w:fldChar w:fldCharType="separate"/>
      </w:r>
      <w:r>
        <w:rPr>
          <w:noProof/>
        </w:rPr>
        <w:t>139</w:t>
      </w:r>
      <w:r>
        <w:rPr>
          <w:noProof/>
        </w:rPr>
        <w:fldChar w:fldCharType="end"/>
      </w:r>
    </w:p>
    <w:p w14:paraId="634E17CC" w14:textId="2A7C8B2D" w:rsidR="0040193F" w:rsidRDefault="0040193F">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_Toc157111403 \h </w:instrText>
      </w:r>
      <w:r>
        <w:rPr>
          <w:noProof/>
        </w:rPr>
      </w:r>
      <w:r>
        <w:rPr>
          <w:noProof/>
        </w:rPr>
        <w:fldChar w:fldCharType="separate"/>
      </w:r>
      <w:r>
        <w:rPr>
          <w:noProof/>
        </w:rPr>
        <w:t>139</w:t>
      </w:r>
      <w:r>
        <w:rPr>
          <w:noProof/>
        </w:rPr>
        <w:fldChar w:fldCharType="end"/>
      </w:r>
    </w:p>
    <w:p w14:paraId="45F3CEF7" w14:textId="76C1135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_Toc157111404 \h </w:instrText>
      </w:r>
      <w:r>
        <w:rPr>
          <w:noProof/>
        </w:rPr>
      </w:r>
      <w:r>
        <w:rPr>
          <w:noProof/>
        </w:rPr>
        <w:fldChar w:fldCharType="separate"/>
      </w:r>
      <w:r>
        <w:rPr>
          <w:noProof/>
        </w:rPr>
        <w:t>139</w:t>
      </w:r>
      <w:r>
        <w:rPr>
          <w:noProof/>
        </w:rPr>
        <w:fldChar w:fldCharType="end"/>
      </w:r>
    </w:p>
    <w:p w14:paraId="3557BC1D" w14:textId="5EAD7DF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_Toc157111405 \h </w:instrText>
      </w:r>
      <w:r>
        <w:rPr>
          <w:noProof/>
        </w:rPr>
      </w:r>
      <w:r>
        <w:rPr>
          <w:noProof/>
        </w:rPr>
        <w:fldChar w:fldCharType="separate"/>
      </w:r>
      <w:r>
        <w:rPr>
          <w:noProof/>
        </w:rPr>
        <w:t>139</w:t>
      </w:r>
      <w:r>
        <w:rPr>
          <w:noProof/>
        </w:rPr>
        <w:fldChar w:fldCharType="end"/>
      </w:r>
    </w:p>
    <w:p w14:paraId="01D86AF9" w14:textId="30566DD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_Toc157111406 \h </w:instrText>
      </w:r>
      <w:r>
        <w:rPr>
          <w:noProof/>
        </w:rPr>
      </w:r>
      <w:r>
        <w:rPr>
          <w:noProof/>
        </w:rPr>
        <w:fldChar w:fldCharType="separate"/>
      </w:r>
      <w:r>
        <w:rPr>
          <w:noProof/>
        </w:rPr>
        <w:t>139</w:t>
      </w:r>
      <w:r>
        <w:rPr>
          <w:noProof/>
        </w:rPr>
        <w:fldChar w:fldCharType="end"/>
      </w:r>
    </w:p>
    <w:p w14:paraId="668C7C0A" w14:textId="7D79913B"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_Toc157111407 \h </w:instrText>
      </w:r>
      <w:r>
        <w:rPr>
          <w:noProof/>
        </w:rPr>
      </w:r>
      <w:r>
        <w:rPr>
          <w:noProof/>
        </w:rPr>
        <w:fldChar w:fldCharType="separate"/>
      </w:r>
      <w:r>
        <w:rPr>
          <w:noProof/>
        </w:rPr>
        <w:t>140</w:t>
      </w:r>
      <w:r>
        <w:rPr>
          <w:noProof/>
        </w:rPr>
        <w:fldChar w:fldCharType="end"/>
      </w:r>
    </w:p>
    <w:p w14:paraId="367F8492" w14:textId="31D1766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w:t>
      </w:r>
      <w:r w:rsidRPr="00DF0445">
        <w:rPr>
          <w:noProof/>
          <w:lang w:val="en-US" w:eastAsia="zh-CN"/>
        </w:rPr>
        <w:t>.1</w:t>
      </w:r>
      <w:r>
        <w:rPr>
          <w:rFonts w:asciiTheme="minorHAnsi" w:eastAsiaTheme="minorEastAsia" w:hAnsiTheme="minorHAnsi" w:cstheme="minorBidi"/>
          <w:noProof/>
          <w:sz w:val="22"/>
          <w:szCs w:val="22"/>
          <w:lang w:val="en-IN" w:eastAsia="en-IN"/>
        </w:rPr>
        <w:tab/>
      </w:r>
      <w:r w:rsidRPr="00DF0445">
        <w:rPr>
          <w:noProof/>
          <w:lang w:val="en-US" w:eastAsia="zh-CN"/>
        </w:rPr>
        <w:t>Description</w:t>
      </w:r>
      <w:r>
        <w:rPr>
          <w:noProof/>
        </w:rPr>
        <w:tab/>
      </w:r>
      <w:r>
        <w:rPr>
          <w:noProof/>
        </w:rPr>
        <w:fldChar w:fldCharType="begin"/>
      </w:r>
      <w:r>
        <w:rPr>
          <w:noProof/>
        </w:rPr>
        <w:instrText xml:space="preserve"> PAGEREF _Toc157111408 \h </w:instrText>
      </w:r>
      <w:r>
        <w:rPr>
          <w:noProof/>
        </w:rPr>
      </w:r>
      <w:r>
        <w:rPr>
          <w:noProof/>
        </w:rPr>
        <w:fldChar w:fldCharType="separate"/>
      </w:r>
      <w:r>
        <w:rPr>
          <w:noProof/>
        </w:rPr>
        <w:t>140</w:t>
      </w:r>
      <w:r>
        <w:rPr>
          <w:noProof/>
        </w:rPr>
        <w:fldChar w:fldCharType="end"/>
      </w:r>
    </w:p>
    <w:p w14:paraId="550DA5F6" w14:textId="447965A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_Toc157111409 \h </w:instrText>
      </w:r>
      <w:r>
        <w:rPr>
          <w:noProof/>
        </w:rPr>
      </w:r>
      <w:r>
        <w:rPr>
          <w:noProof/>
        </w:rPr>
        <w:fldChar w:fldCharType="separate"/>
      </w:r>
      <w:r>
        <w:rPr>
          <w:noProof/>
        </w:rPr>
        <w:t>140</w:t>
      </w:r>
      <w:r>
        <w:rPr>
          <w:noProof/>
        </w:rPr>
        <w:fldChar w:fldCharType="end"/>
      </w:r>
    </w:p>
    <w:p w14:paraId="07A4AECE" w14:textId="151C7C3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_Toc157111410 \h </w:instrText>
      </w:r>
      <w:r>
        <w:rPr>
          <w:noProof/>
        </w:rPr>
      </w:r>
      <w:r>
        <w:rPr>
          <w:noProof/>
        </w:rPr>
        <w:fldChar w:fldCharType="separate"/>
      </w:r>
      <w:r>
        <w:rPr>
          <w:noProof/>
        </w:rPr>
        <w:t>141</w:t>
      </w:r>
      <w:r>
        <w:rPr>
          <w:noProof/>
        </w:rPr>
        <w:fldChar w:fldCharType="end"/>
      </w:r>
    </w:p>
    <w:p w14:paraId="53D2BF8B" w14:textId="1C320B6F" w:rsidR="0040193F" w:rsidRDefault="0040193F">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_Toc157111411 \h </w:instrText>
      </w:r>
      <w:r>
        <w:rPr>
          <w:noProof/>
        </w:rPr>
      </w:r>
      <w:r>
        <w:rPr>
          <w:noProof/>
        </w:rPr>
        <w:fldChar w:fldCharType="separate"/>
      </w:r>
      <w:r>
        <w:rPr>
          <w:noProof/>
        </w:rPr>
        <w:t>141</w:t>
      </w:r>
      <w:r>
        <w:rPr>
          <w:noProof/>
        </w:rPr>
        <w:fldChar w:fldCharType="end"/>
      </w:r>
    </w:p>
    <w:p w14:paraId="570B25DD" w14:textId="26A1A41C"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_Toc157111412 \h </w:instrText>
      </w:r>
      <w:r>
        <w:rPr>
          <w:noProof/>
        </w:rPr>
      </w:r>
      <w:r>
        <w:rPr>
          <w:noProof/>
        </w:rPr>
        <w:fldChar w:fldCharType="separate"/>
      </w:r>
      <w:r>
        <w:rPr>
          <w:noProof/>
        </w:rPr>
        <w:t>141</w:t>
      </w:r>
      <w:r>
        <w:rPr>
          <w:noProof/>
        </w:rPr>
        <w:fldChar w:fldCharType="end"/>
      </w:r>
    </w:p>
    <w:p w14:paraId="61B87E7A" w14:textId="6B611736"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_Toc157111413 \h </w:instrText>
      </w:r>
      <w:r>
        <w:rPr>
          <w:noProof/>
        </w:rPr>
      </w:r>
      <w:r>
        <w:rPr>
          <w:noProof/>
        </w:rPr>
        <w:fldChar w:fldCharType="separate"/>
      </w:r>
      <w:r>
        <w:rPr>
          <w:noProof/>
        </w:rPr>
        <w:t>144</w:t>
      </w:r>
      <w:r>
        <w:rPr>
          <w:noProof/>
        </w:rPr>
        <w:fldChar w:fldCharType="end"/>
      </w:r>
    </w:p>
    <w:p w14:paraId="7DD8FD6F" w14:textId="685D7F7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_Toc157111414 \h </w:instrText>
      </w:r>
      <w:r>
        <w:rPr>
          <w:noProof/>
        </w:rPr>
      </w:r>
      <w:r>
        <w:rPr>
          <w:noProof/>
        </w:rPr>
        <w:fldChar w:fldCharType="separate"/>
      </w:r>
      <w:r>
        <w:rPr>
          <w:noProof/>
        </w:rPr>
        <w:t>144</w:t>
      </w:r>
      <w:r>
        <w:rPr>
          <w:noProof/>
        </w:rPr>
        <w:fldChar w:fldCharType="end"/>
      </w:r>
    </w:p>
    <w:p w14:paraId="087F99D7" w14:textId="6EB2E32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_Toc157111415 \h </w:instrText>
      </w:r>
      <w:r>
        <w:rPr>
          <w:noProof/>
        </w:rPr>
      </w:r>
      <w:r>
        <w:rPr>
          <w:noProof/>
        </w:rPr>
        <w:fldChar w:fldCharType="separate"/>
      </w:r>
      <w:r>
        <w:rPr>
          <w:noProof/>
        </w:rPr>
        <w:t>144</w:t>
      </w:r>
      <w:r>
        <w:rPr>
          <w:noProof/>
        </w:rPr>
        <w:fldChar w:fldCharType="end"/>
      </w:r>
    </w:p>
    <w:p w14:paraId="223D932A" w14:textId="26FB41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_Toc157111416 \h </w:instrText>
      </w:r>
      <w:r>
        <w:rPr>
          <w:noProof/>
        </w:rPr>
      </w:r>
      <w:r>
        <w:rPr>
          <w:noProof/>
        </w:rPr>
        <w:fldChar w:fldCharType="separate"/>
      </w:r>
      <w:r>
        <w:rPr>
          <w:noProof/>
        </w:rPr>
        <w:t>146</w:t>
      </w:r>
      <w:r>
        <w:rPr>
          <w:noProof/>
        </w:rPr>
        <w:fldChar w:fldCharType="end"/>
      </w:r>
    </w:p>
    <w:p w14:paraId="2F4385BB" w14:textId="6CF8D2E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_Toc157111417 \h </w:instrText>
      </w:r>
      <w:r>
        <w:rPr>
          <w:noProof/>
        </w:rPr>
      </w:r>
      <w:r>
        <w:rPr>
          <w:noProof/>
        </w:rPr>
        <w:fldChar w:fldCharType="separate"/>
      </w:r>
      <w:r>
        <w:rPr>
          <w:noProof/>
        </w:rPr>
        <w:t>148</w:t>
      </w:r>
      <w:r>
        <w:rPr>
          <w:noProof/>
        </w:rPr>
        <w:fldChar w:fldCharType="end"/>
      </w:r>
    </w:p>
    <w:p w14:paraId="4C6E17BF" w14:textId="7E582F1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_Toc157111418 \h </w:instrText>
      </w:r>
      <w:r>
        <w:rPr>
          <w:noProof/>
        </w:rPr>
      </w:r>
      <w:r>
        <w:rPr>
          <w:noProof/>
        </w:rPr>
        <w:fldChar w:fldCharType="separate"/>
      </w:r>
      <w:r>
        <w:rPr>
          <w:noProof/>
        </w:rPr>
        <w:t>148</w:t>
      </w:r>
      <w:r>
        <w:rPr>
          <w:noProof/>
        </w:rPr>
        <w:fldChar w:fldCharType="end"/>
      </w:r>
    </w:p>
    <w:p w14:paraId="3691D8CC" w14:textId="5AE382D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_Toc157111419 \h </w:instrText>
      </w:r>
      <w:r>
        <w:rPr>
          <w:noProof/>
        </w:rPr>
      </w:r>
      <w:r>
        <w:rPr>
          <w:noProof/>
        </w:rPr>
        <w:fldChar w:fldCharType="separate"/>
      </w:r>
      <w:r>
        <w:rPr>
          <w:noProof/>
        </w:rPr>
        <w:t>149</w:t>
      </w:r>
      <w:r>
        <w:rPr>
          <w:noProof/>
        </w:rPr>
        <w:fldChar w:fldCharType="end"/>
      </w:r>
    </w:p>
    <w:p w14:paraId="1436DEDB" w14:textId="3C6A306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_Toc157111420 \h </w:instrText>
      </w:r>
      <w:r>
        <w:rPr>
          <w:noProof/>
        </w:rPr>
      </w:r>
      <w:r>
        <w:rPr>
          <w:noProof/>
        </w:rPr>
        <w:fldChar w:fldCharType="separate"/>
      </w:r>
      <w:r>
        <w:rPr>
          <w:noProof/>
        </w:rPr>
        <w:t>151</w:t>
      </w:r>
      <w:r>
        <w:rPr>
          <w:noProof/>
        </w:rPr>
        <w:fldChar w:fldCharType="end"/>
      </w:r>
    </w:p>
    <w:p w14:paraId="18103BBF" w14:textId="1C62DAE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_Toc157111421 \h </w:instrText>
      </w:r>
      <w:r>
        <w:rPr>
          <w:noProof/>
        </w:rPr>
      </w:r>
      <w:r>
        <w:rPr>
          <w:noProof/>
        </w:rPr>
        <w:fldChar w:fldCharType="separate"/>
      </w:r>
      <w:r>
        <w:rPr>
          <w:noProof/>
        </w:rPr>
        <w:t>151</w:t>
      </w:r>
      <w:r>
        <w:rPr>
          <w:noProof/>
        </w:rPr>
        <w:fldChar w:fldCharType="end"/>
      </w:r>
    </w:p>
    <w:p w14:paraId="41D0CD1A" w14:textId="1B0CE7D1"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_Toc157111422 \h </w:instrText>
      </w:r>
      <w:r>
        <w:rPr>
          <w:noProof/>
        </w:rPr>
      </w:r>
      <w:r>
        <w:rPr>
          <w:noProof/>
        </w:rPr>
        <w:fldChar w:fldCharType="separate"/>
      </w:r>
      <w:r>
        <w:rPr>
          <w:noProof/>
        </w:rPr>
        <w:t>152</w:t>
      </w:r>
      <w:r>
        <w:rPr>
          <w:noProof/>
        </w:rPr>
        <w:fldChar w:fldCharType="end"/>
      </w:r>
    </w:p>
    <w:p w14:paraId="02593990" w14:textId="0BA6620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_Toc157111423 \h </w:instrText>
      </w:r>
      <w:r>
        <w:rPr>
          <w:noProof/>
        </w:rPr>
      </w:r>
      <w:r>
        <w:rPr>
          <w:noProof/>
        </w:rPr>
        <w:fldChar w:fldCharType="separate"/>
      </w:r>
      <w:r>
        <w:rPr>
          <w:noProof/>
        </w:rPr>
        <w:t>152</w:t>
      </w:r>
      <w:r>
        <w:rPr>
          <w:noProof/>
        </w:rPr>
        <w:fldChar w:fldCharType="end"/>
      </w:r>
    </w:p>
    <w:p w14:paraId="3401F7FE" w14:textId="6A3E057B" w:rsidR="0040193F" w:rsidRDefault="0040193F">
      <w:pPr>
        <w:pStyle w:val="TOC5"/>
        <w:rPr>
          <w:rFonts w:asciiTheme="minorHAnsi" w:eastAsiaTheme="minorEastAsia" w:hAnsiTheme="minorHAnsi" w:cstheme="minorBidi"/>
          <w:noProof/>
          <w:sz w:val="22"/>
          <w:szCs w:val="22"/>
          <w:lang w:val="en-IN" w:eastAsia="en-IN"/>
        </w:rPr>
      </w:pPr>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_Toc157111424 \h </w:instrText>
      </w:r>
      <w:r>
        <w:rPr>
          <w:noProof/>
        </w:rPr>
      </w:r>
      <w:r>
        <w:rPr>
          <w:noProof/>
        </w:rPr>
        <w:fldChar w:fldCharType="separate"/>
      </w:r>
      <w:r>
        <w:rPr>
          <w:noProof/>
        </w:rPr>
        <w:t>152</w:t>
      </w:r>
      <w:r>
        <w:rPr>
          <w:noProof/>
        </w:rPr>
        <w:fldChar w:fldCharType="end"/>
      </w:r>
    </w:p>
    <w:p w14:paraId="4A93AB55" w14:textId="6A3217A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_Toc157111425 \h </w:instrText>
      </w:r>
      <w:r>
        <w:rPr>
          <w:noProof/>
        </w:rPr>
      </w:r>
      <w:r>
        <w:rPr>
          <w:noProof/>
        </w:rPr>
        <w:fldChar w:fldCharType="separate"/>
      </w:r>
      <w:r>
        <w:rPr>
          <w:noProof/>
        </w:rPr>
        <w:t>153</w:t>
      </w:r>
      <w:r>
        <w:rPr>
          <w:noProof/>
        </w:rPr>
        <w:fldChar w:fldCharType="end"/>
      </w:r>
    </w:p>
    <w:p w14:paraId="1E20C77A" w14:textId="2B02F76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_Toc157111426 \h </w:instrText>
      </w:r>
      <w:r>
        <w:rPr>
          <w:noProof/>
        </w:rPr>
      </w:r>
      <w:r>
        <w:rPr>
          <w:noProof/>
        </w:rPr>
        <w:fldChar w:fldCharType="separate"/>
      </w:r>
      <w:r>
        <w:rPr>
          <w:noProof/>
        </w:rPr>
        <w:t>153</w:t>
      </w:r>
      <w:r>
        <w:rPr>
          <w:noProof/>
        </w:rPr>
        <w:fldChar w:fldCharType="end"/>
      </w:r>
    </w:p>
    <w:p w14:paraId="6A9166DD" w14:textId="1BC98FD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_Toc157111427 \h </w:instrText>
      </w:r>
      <w:r>
        <w:rPr>
          <w:noProof/>
        </w:rPr>
      </w:r>
      <w:r>
        <w:rPr>
          <w:noProof/>
        </w:rPr>
        <w:fldChar w:fldCharType="separate"/>
      </w:r>
      <w:r>
        <w:rPr>
          <w:noProof/>
        </w:rPr>
        <w:t>153</w:t>
      </w:r>
      <w:r>
        <w:rPr>
          <w:noProof/>
        </w:rPr>
        <w:fldChar w:fldCharType="end"/>
      </w:r>
    </w:p>
    <w:p w14:paraId="67241A6D" w14:textId="6967C8C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_Toc157111428 \h </w:instrText>
      </w:r>
      <w:r>
        <w:rPr>
          <w:noProof/>
        </w:rPr>
      </w:r>
      <w:r>
        <w:rPr>
          <w:noProof/>
        </w:rPr>
        <w:fldChar w:fldCharType="separate"/>
      </w:r>
      <w:r>
        <w:rPr>
          <w:noProof/>
        </w:rPr>
        <w:t>154</w:t>
      </w:r>
      <w:r>
        <w:rPr>
          <w:noProof/>
        </w:rPr>
        <w:fldChar w:fldCharType="end"/>
      </w:r>
    </w:p>
    <w:p w14:paraId="6F16C83F" w14:textId="77089430"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_Toc157111429 \h </w:instrText>
      </w:r>
      <w:r>
        <w:rPr>
          <w:noProof/>
        </w:rPr>
      </w:r>
      <w:r>
        <w:rPr>
          <w:noProof/>
        </w:rPr>
        <w:fldChar w:fldCharType="separate"/>
      </w:r>
      <w:r>
        <w:rPr>
          <w:noProof/>
        </w:rPr>
        <w:t>154</w:t>
      </w:r>
      <w:r>
        <w:rPr>
          <w:noProof/>
        </w:rPr>
        <w:fldChar w:fldCharType="end"/>
      </w:r>
    </w:p>
    <w:p w14:paraId="580D145E" w14:textId="0C11821A"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_Toc157111430 \h </w:instrText>
      </w:r>
      <w:r>
        <w:rPr>
          <w:noProof/>
        </w:rPr>
      </w:r>
      <w:r>
        <w:rPr>
          <w:noProof/>
        </w:rPr>
        <w:fldChar w:fldCharType="separate"/>
      </w:r>
      <w:r>
        <w:rPr>
          <w:noProof/>
        </w:rPr>
        <w:t>154</w:t>
      </w:r>
      <w:r>
        <w:rPr>
          <w:noProof/>
        </w:rPr>
        <w:fldChar w:fldCharType="end"/>
      </w:r>
    </w:p>
    <w:p w14:paraId="08D3412E" w14:textId="3E319064" w:rsidR="0040193F" w:rsidRDefault="0040193F">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_Toc157111431 \h </w:instrText>
      </w:r>
      <w:r>
        <w:rPr>
          <w:noProof/>
        </w:rPr>
      </w:r>
      <w:r>
        <w:rPr>
          <w:noProof/>
        </w:rPr>
        <w:fldChar w:fldCharType="separate"/>
      </w:r>
      <w:r>
        <w:rPr>
          <w:noProof/>
        </w:rPr>
        <w:t>154</w:t>
      </w:r>
      <w:r>
        <w:rPr>
          <w:noProof/>
        </w:rPr>
        <w:fldChar w:fldCharType="end"/>
      </w:r>
    </w:p>
    <w:p w14:paraId="2B782BD2" w14:textId="58F803AD" w:rsidR="0040193F" w:rsidRDefault="0040193F">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_Toc157111432 \h </w:instrText>
      </w:r>
      <w:r>
        <w:rPr>
          <w:noProof/>
        </w:rPr>
      </w:r>
      <w:r>
        <w:rPr>
          <w:noProof/>
        </w:rPr>
        <w:fldChar w:fldCharType="separate"/>
      </w:r>
      <w:r>
        <w:rPr>
          <w:noProof/>
        </w:rPr>
        <w:t>154</w:t>
      </w:r>
      <w:r>
        <w:rPr>
          <w:noProof/>
        </w:rPr>
        <w:fldChar w:fldCharType="end"/>
      </w:r>
    </w:p>
    <w:p w14:paraId="3C35F447" w14:textId="6190BF40" w:rsidR="0040193F" w:rsidRDefault="0040193F">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_Toc157111433 \h </w:instrText>
      </w:r>
      <w:r>
        <w:rPr>
          <w:noProof/>
        </w:rPr>
      </w:r>
      <w:r>
        <w:rPr>
          <w:noProof/>
        </w:rPr>
        <w:fldChar w:fldCharType="separate"/>
      </w:r>
      <w:r>
        <w:rPr>
          <w:noProof/>
        </w:rPr>
        <w:t>154</w:t>
      </w:r>
      <w:r>
        <w:rPr>
          <w:noProof/>
        </w:rPr>
        <w:fldChar w:fldCharType="end"/>
      </w:r>
    </w:p>
    <w:p w14:paraId="7CE90B3A" w14:textId="574D5AB7" w:rsidR="0040193F" w:rsidRDefault="0040193F">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_Toc157111434 \h </w:instrText>
      </w:r>
      <w:r>
        <w:rPr>
          <w:noProof/>
        </w:rPr>
      </w:r>
      <w:r>
        <w:rPr>
          <w:noProof/>
        </w:rPr>
        <w:fldChar w:fldCharType="separate"/>
      </w:r>
      <w:r>
        <w:rPr>
          <w:noProof/>
        </w:rPr>
        <w:t>155</w:t>
      </w:r>
      <w:r>
        <w:rPr>
          <w:noProof/>
        </w:rPr>
        <w:fldChar w:fldCharType="end"/>
      </w:r>
    </w:p>
    <w:p w14:paraId="13609C32" w14:textId="28817220" w:rsidR="0040193F" w:rsidRDefault="0040193F">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_Toc157111435 \h </w:instrText>
      </w:r>
      <w:r>
        <w:rPr>
          <w:noProof/>
        </w:rPr>
      </w:r>
      <w:r>
        <w:rPr>
          <w:noProof/>
        </w:rPr>
        <w:fldChar w:fldCharType="separate"/>
      </w:r>
      <w:r>
        <w:rPr>
          <w:noProof/>
        </w:rPr>
        <w:t>155</w:t>
      </w:r>
      <w:r>
        <w:rPr>
          <w:noProof/>
        </w:rPr>
        <w:fldChar w:fldCharType="end"/>
      </w:r>
    </w:p>
    <w:p w14:paraId="7C54E1D5" w14:textId="529ACD8C" w:rsidR="0040193F" w:rsidRDefault="0040193F">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_Toc157111436 \h </w:instrText>
      </w:r>
      <w:r>
        <w:rPr>
          <w:noProof/>
        </w:rPr>
      </w:r>
      <w:r>
        <w:rPr>
          <w:noProof/>
        </w:rPr>
        <w:fldChar w:fldCharType="separate"/>
      </w:r>
      <w:r>
        <w:rPr>
          <w:noProof/>
        </w:rPr>
        <w:t>155</w:t>
      </w:r>
      <w:r>
        <w:rPr>
          <w:noProof/>
        </w:rPr>
        <w:fldChar w:fldCharType="end"/>
      </w:r>
    </w:p>
    <w:p w14:paraId="5F68A702" w14:textId="6032A081" w:rsidR="0040193F" w:rsidRDefault="0040193F">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_Toc157111437 \h </w:instrText>
      </w:r>
      <w:r>
        <w:rPr>
          <w:noProof/>
        </w:rPr>
      </w:r>
      <w:r>
        <w:rPr>
          <w:noProof/>
        </w:rPr>
        <w:fldChar w:fldCharType="separate"/>
      </w:r>
      <w:r>
        <w:rPr>
          <w:noProof/>
        </w:rPr>
        <w:t>155</w:t>
      </w:r>
      <w:r>
        <w:rPr>
          <w:noProof/>
        </w:rPr>
        <w:fldChar w:fldCharType="end"/>
      </w:r>
    </w:p>
    <w:p w14:paraId="4CDBD0AA" w14:textId="2A1946A2" w:rsidR="0040193F" w:rsidRDefault="0040193F">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_Toc157111438 \h </w:instrText>
      </w:r>
      <w:r>
        <w:rPr>
          <w:noProof/>
        </w:rPr>
      </w:r>
      <w:r>
        <w:rPr>
          <w:noProof/>
        </w:rPr>
        <w:fldChar w:fldCharType="separate"/>
      </w:r>
      <w:r>
        <w:rPr>
          <w:noProof/>
        </w:rPr>
        <w:t>155</w:t>
      </w:r>
      <w:r>
        <w:rPr>
          <w:noProof/>
        </w:rPr>
        <w:fldChar w:fldCharType="end"/>
      </w:r>
    </w:p>
    <w:p w14:paraId="27E0FAE7" w14:textId="553DC9E6" w:rsidR="0040193F" w:rsidRDefault="0040193F">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_Toc157111439 \h </w:instrText>
      </w:r>
      <w:r>
        <w:rPr>
          <w:noProof/>
        </w:rPr>
      </w:r>
      <w:r>
        <w:rPr>
          <w:noProof/>
        </w:rPr>
        <w:fldChar w:fldCharType="separate"/>
      </w:r>
      <w:r>
        <w:rPr>
          <w:noProof/>
        </w:rPr>
        <w:t>156</w:t>
      </w:r>
      <w:r>
        <w:rPr>
          <w:noProof/>
        </w:rPr>
        <w:fldChar w:fldCharType="end"/>
      </w:r>
    </w:p>
    <w:p w14:paraId="7D062E08" w14:textId="1DF0D171" w:rsidR="0040193F" w:rsidRDefault="0040193F">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_Toc157111440 \h </w:instrText>
      </w:r>
      <w:r>
        <w:rPr>
          <w:noProof/>
        </w:rPr>
      </w:r>
      <w:r>
        <w:rPr>
          <w:noProof/>
        </w:rPr>
        <w:fldChar w:fldCharType="separate"/>
      </w:r>
      <w:r>
        <w:rPr>
          <w:noProof/>
        </w:rPr>
        <w:t>156</w:t>
      </w:r>
      <w:r>
        <w:rPr>
          <w:noProof/>
        </w:rPr>
        <w:fldChar w:fldCharType="end"/>
      </w:r>
    </w:p>
    <w:p w14:paraId="7120D8FF" w14:textId="2ECD6375" w:rsidR="0040193F" w:rsidRDefault="0040193F">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_Toc157111441 \h </w:instrText>
      </w:r>
      <w:r>
        <w:rPr>
          <w:noProof/>
        </w:rPr>
      </w:r>
      <w:r>
        <w:rPr>
          <w:noProof/>
        </w:rPr>
        <w:fldChar w:fldCharType="separate"/>
      </w:r>
      <w:r>
        <w:rPr>
          <w:noProof/>
        </w:rPr>
        <w:t>156</w:t>
      </w:r>
      <w:r>
        <w:rPr>
          <w:noProof/>
        </w:rPr>
        <w:fldChar w:fldCharType="end"/>
      </w:r>
    </w:p>
    <w:p w14:paraId="1431A4A7" w14:textId="68D5961C" w:rsidR="0040193F" w:rsidRDefault="0040193F">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_Toc157111442 \h </w:instrText>
      </w:r>
      <w:r>
        <w:rPr>
          <w:noProof/>
        </w:rPr>
      </w:r>
      <w:r>
        <w:rPr>
          <w:noProof/>
        </w:rPr>
        <w:fldChar w:fldCharType="separate"/>
      </w:r>
      <w:r>
        <w:rPr>
          <w:noProof/>
        </w:rPr>
        <w:t>156</w:t>
      </w:r>
      <w:r>
        <w:rPr>
          <w:noProof/>
        </w:rPr>
        <w:fldChar w:fldCharType="end"/>
      </w:r>
    </w:p>
    <w:p w14:paraId="4F865171" w14:textId="1B02BAF8" w:rsidR="0040193F" w:rsidRDefault="0040193F">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_Toc157111443 \h </w:instrText>
      </w:r>
      <w:r>
        <w:rPr>
          <w:noProof/>
        </w:rPr>
      </w:r>
      <w:r>
        <w:rPr>
          <w:noProof/>
        </w:rPr>
        <w:fldChar w:fldCharType="separate"/>
      </w:r>
      <w:r>
        <w:rPr>
          <w:noProof/>
        </w:rPr>
        <w:t>156</w:t>
      </w:r>
      <w:r>
        <w:rPr>
          <w:noProof/>
        </w:rPr>
        <w:fldChar w:fldCharType="end"/>
      </w:r>
    </w:p>
    <w:p w14:paraId="6EEF2D6C" w14:textId="33E0D925" w:rsidR="0040193F" w:rsidRDefault="0040193F">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_Toc157111444 \h </w:instrText>
      </w:r>
      <w:r>
        <w:rPr>
          <w:noProof/>
        </w:rPr>
      </w:r>
      <w:r>
        <w:rPr>
          <w:noProof/>
        </w:rPr>
        <w:fldChar w:fldCharType="separate"/>
      </w:r>
      <w:r>
        <w:rPr>
          <w:noProof/>
        </w:rPr>
        <w:t>156</w:t>
      </w:r>
      <w:r>
        <w:rPr>
          <w:noProof/>
        </w:rPr>
        <w:fldChar w:fldCharType="end"/>
      </w:r>
    </w:p>
    <w:p w14:paraId="68AE6C1D" w14:textId="20AB8D7D" w:rsidR="0040193F" w:rsidRDefault="0040193F">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_Toc157111445 \h </w:instrText>
      </w:r>
      <w:r>
        <w:rPr>
          <w:noProof/>
        </w:rPr>
      </w:r>
      <w:r>
        <w:rPr>
          <w:noProof/>
        </w:rPr>
        <w:fldChar w:fldCharType="separate"/>
      </w:r>
      <w:r>
        <w:rPr>
          <w:noProof/>
        </w:rPr>
        <w:t>156</w:t>
      </w:r>
      <w:r>
        <w:rPr>
          <w:noProof/>
        </w:rPr>
        <w:fldChar w:fldCharType="end"/>
      </w:r>
    </w:p>
    <w:p w14:paraId="06767353" w14:textId="60844676" w:rsidR="0040193F" w:rsidRDefault="0040193F">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_Toc157111446 \h </w:instrText>
      </w:r>
      <w:r>
        <w:rPr>
          <w:noProof/>
        </w:rPr>
      </w:r>
      <w:r>
        <w:rPr>
          <w:noProof/>
        </w:rPr>
        <w:fldChar w:fldCharType="separate"/>
      </w:r>
      <w:r>
        <w:rPr>
          <w:noProof/>
        </w:rPr>
        <w:t>157</w:t>
      </w:r>
      <w:r>
        <w:rPr>
          <w:noProof/>
        </w:rPr>
        <w:fldChar w:fldCharType="end"/>
      </w:r>
    </w:p>
    <w:p w14:paraId="0932E204" w14:textId="304903AC" w:rsidR="0040193F" w:rsidRDefault="0040193F">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_Toc157111447 \h </w:instrText>
      </w:r>
      <w:r>
        <w:rPr>
          <w:noProof/>
        </w:rPr>
      </w:r>
      <w:r>
        <w:rPr>
          <w:noProof/>
        </w:rPr>
        <w:fldChar w:fldCharType="separate"/>
      </w:r>
      <w:r>
        <w:rPr>
          <w:noProof/>
        </w:rPr>
        <w:t>157</w:t>
      </w:r>
      <w:r>
        <w:rPr>
          <w:noProof/>
        </w:rPr>
        <w:fldChar w:fldCharType="end"/>
      </w:r>
    </w:p>
    <w:p w14:paraId="00156309" w14:textId="484BF77D" w:rsidR="0040193F" w:rsidRDefault="0040193F">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_Toc157111448 \h </w:instrText>
      </w:r>
      <w:r>
        <w:rPr>
          <w:noProof/>
        </w:rPr>
      </w:r>
      <w:r>
        <w:rPr>
          <w:noProof/>
        </w:rPr>
        <w:fldChar w:fldCharType="separate"/>
      </w:r>
      <w:r>
        <w:rPr>
          <w:noProof/>
        </w:rPr>
        <w:t>157</w:t>
      </w:r>
      <w:r>
        <w:rPr>
          <w:noProof/>
        </w:rPr>
        <w:fldChar w:fldCharType="end"/>
      </w:r>
    </w:p>
    <w:p w14:paraId="4F8510DB" w14:textId="0A3FC24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_Toc157111449 \h </w:instrText>
      </w:r>
      <w:r>
        <w:rPr>
          <w:noProof/>
        </w:rPr>
      </w:r>
      <w:r>
        <w:rPr>
          <w:noProof/>
        </w:rPr>
        <w:fldChar w:fldCharType="separate"/>
      </w:r>
      <w:r>
        <w:rPr>
          <w:noProof/>
        </w:rPr>
        <w:t>157</w:t>
      </w:r>
      <w:r>
        <w:rPr>
          <w:noProof/>
        </w:rPr>
        <w:fldChar w:fldCharType="end"/>
      </w:r>
    </w:p>
    <w:p w14:paraId="3EE4916E" w14:textId="775B1FFD"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_Toc157111450 \h </w:instrText>
      </w:r>
      <w:r>
        <w:rPr>
          <w:noProof/>
        </w:rPr>
      </w:r>
      <w:r>
        <w:rPr>
          <w:noProof/>
        </w:rPr>
        <w:fldChar w:fldCharType="separate"/>
      </w:r>
      <w:r>
        <w:rPr>
          <w:noProof/>
        </w:rPr>
        <w:t>157</w:t>
      </w:r>
      <w:r>
        <w:rPr>
          <w:noProof/>
        </w:rPr>
        <w:fldChar w:fldCharType="end"/>
      </w:r>
    </w:p>
    <w:p w14:paraId="61ABF157" w14:textId="650B647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_Toc157111451 \h </w:instrText>
      </w:r>
      <w:r>
        <w:rPr>
          <w:noProof/>
        </w:rPr>
      </w:r>
      <w:r>
        <w:rPr>
          <w:noProof/>
        </w:rPr>
        <w:fldChar w:fldCharType="separate"/>
      </w:r>
      <w:r>
        <w:rPr>
          <w:noProof/>
        </w:rPr>
        <w:t>158</w:t>
      </w:r>
      <w:r>
        <w:rPr>
          <w:noProof/>
        </w:rPr>
        <w:fldChar w:fldCharType="end"/>
      </w:r>
    </w:p>
    <w:p w14:paraId="1C568248" w14:textId="1623C97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_Toc157111452 \h </w:instrText>
      </w:r>
      <w:r>
        <w:rPr>
          <w:noProof/>
        </w:rPr>
      </w:r>
      <w:r>
        <w:rPr>
          <w:noProof/>
        </w:rPr>
        <w:fldChar w:fldCharType="separate"/>
      </w:r>
      <w:r>
        <w:rPr>
          <w:noProof/>
        </w:rPr>
        <w:t>158</w:t>
      </w:r>
      <w:r>
        <w:rPr>
          <w:noProof/>
        </w:rPr>
        <w:fldChar w:fldCharType="end"/>
      </w:r>
    </w:p>
    <w:p w14:paraId="3DD0B84F" w14:textId="359180F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_Toc157111453 \h </w:instrText>
      </w:r>
      <w:r>
        <w:rPr>
          <w:noProof/>
        </w:rPr>
      </w:r>
      <w:r>
        <w:rPr>
          <w:noProof/>
        </w:rPr>
        <w:fldChar w:fldCharType="separate"/>
      </w:r>
      <w:r>
        <w:rPr>
          <w:noProof/>
        </w:rPr>
        <w:t>158</w:t>
      </w:r>
      <w:r>
        <w:rPr>
          <w:noProof/>
        </w:rPr>
        <w:fldChar w:fldCharType="end"/>
      </w:r>
    </w:p>
    <w:p w14:paraId="0B3B725D" w14:textId="588A3253"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_Toc157111454 \h </w:instrText>
      </w:r>
      <w:r>
        <w:rPr>
          <w:noProof/>
        </w:rPr>
      </w:r>
      <w:r>
        <w:rPr>
          <w:noProof/>
        </w:rPr>
        <w:fldChar w:fldCharType="separate"/>
      </w:r>
      <w:r>
        <w:rPr>
          <w:noProof/>
        </w:rPr>
        <w:t>159</w:t>
      </w:r>
      <w:r>
        <w:rPr>
          <w:noProof/>
        </w:rPr>
        <w:fldChar w:fldCharType="end"/>
      </w:r>
    </w:p>
    <w:p w14:paraId="029F0E17" w14:textId="7186F32D" w:rsidR="0040193F" w:rsidRDefault="0040193F">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_Toc157111455 \h </w:instrText>
      </w:r>
      <w:r>
        <w:rPr>
          <w:noProof/>
        </w:rPr>
      </w:r>
      <w:r>
        <w:rPr>
          <w:noProof/>
        </w:rPr>
        <w:fldChar w:fldCharType="separate"/>
      </w:r>
      <w:r>
        <w:rPr>
          <w:noProof/>
        </w:rPr>
        <w:t>159</w:t>
      </w:r>
      <w:r>
        <w:rPr>
          <w:noProof/>
        </w:rPr>
        <w:fldChar w:fldCharType="end"/>
      </w:r>
    </w:p>
    <w:p w14:paraId="2AEC3397" w14:textId="017BA9B1" w:rsidR="0040193F" w:rsidRDefault="0040193F">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_Toc157111456 \h </w:instrText>
      </w:r>
      <w:r>
        <w:rPr>
          <w:noProof/>
        </w:rPr>
      </w:r>
      <w:r>
        <w:rPr>
          <w:noProof/>
        </w:rPr>
        <w:fldChar w:fldCharType="separate"/>
      </w:r>
      <w:r>
        <w:rPr>
          <w:noProof/>
        </w:rPr>
        <w:t>159</w:t>
      </w:r>
      <w:r>
        <w:rPr>
          <w:noProof/>
        </w:rPr>
        <w:fldChar w:fldCharType="end"/>
      </w:r>
    </w:p>
    <w:p w14:paraId="4283FA47" w14:textId="0A342D9F" w:rsidR="0040193F" w:rsidRDefault="0040193F">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_Toc157111457 \h </w:instrText>
      </w:r>
      <w:r>
        <w:rPr>
          <w:noProof/>
        </w:rPr>
      </w:r>
      <w:r>
        <w:rPr>
          <w:noProof/>
        </w:rPr>
        <w:fldChar w:fldCharType="separate"/>
      </w:r>
      <w:r>
        <w:rPr>
          <w:noProof/>
        </w:rPr>
        <w:t>159</w:t>
      </w:r>
      <w:r>
        <w:rPr>
          <w:noProof/>
        </w:rPr>
        <w:fldChar w:fldCharType="end"/>
      </w:r>
    </w:p>
    <w:p w14:paraId="5C255F24" w14:textId="18281EB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_Toc157111458 \h </w:instrText>
      </w:r>
      <w:r>
        <w:rPr>
          <w:noProof/>
        </w:rPr>
      </w:r>
      <w:r>
        <w:rPr>
          <w:noProof/>
        </w:rPr>
        <w:fldChar w:fldCharType="separate"/>
      </w:r>
      <w:r>
        <w:rPr>
          <w:noProof/>
        </w:rPr>
        <w:t>159</w:t>
      </w:r>
      <w:r>
        <w:rPr>
          <w:noProof/>
        </w:rPr>
        <w:fldChar w:fldCharType="end"/>
      </w:r>
    </w:p>
    <w:p w14:paraId="20BFD0C1" w14:textId="53810B34"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_Toc157111459 \h </w:instrText>
      </w:r>
      <w:r>
        <w:rPr>
          <w:noProof/>
        </w:rPr>
      </w:r>
      <w:r>
        <w:rPr>
          <w:noProof/>
        </w:rPr>
        <w:fldChar w:fldCharType="separate"/>
      </w:r>
      <w:r>
        <w:rPr>
          <w:noProof/>
        </w:rPr>
        <w:t>160</w:t>
      </w:r>
      <w:r>
        <w:rPr>
          <w:noProof/>
        </w:rPr>
        <w:fldChar w:fldCharType="end"/>
      </w:r>
    </w:p>
    <w:p w14:paraId="79B84C6F" w14:textId="46BDE18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_Toc157111460 \h </w:instrText>
      </w:r>
      <w:r>
        <w:rPr>
          <w:noProof/>
        </w:rPr>
      </w:r>
      <w:r>
        <w:rPr>
          <w:noProof/>
        </w:rPr>
        <w:fldChar w:fldCharType="separate"/>
      </w:r>
      <w:r>
        <w:rPr>
          <w:noProof/>
        </w:rPr>
        <w:t>160</w:t>
      </w:r>
      <w:r>
        <w:rPr>
          <w:noProof/>
        </w:rPr>
        <w:fldChar w:fldCharType="end"/>
      </w:r>
    </w:p>
    <w:p w14:paraId="2E5933BD" w14:textId="0143CBA6" w:rsidR="0040193F" w:rsidRDefault="0040193F">
      <w:pPr>
        <w:pStyle w:val="TOC5"/>
        <w:rPr>
          <w:rFonts w:asciiTheme="minorHAnsi" w:eastAsiaTheme="minorEastAsia" w:hAnsiTheme="minorHAnsi" w:cstheme="minorBidi"/>
          <w:noProof/>
          <w:sz w:val="22"/>
          <w:szCs w:val="22"/>
          <w:lang w:val="en-IN" w:eastAsia="en-IN"/>
        </w:rPr>
      </w:pPr>
      <w:r w:rsidRPr="00DF0445">
        <w:rPr>
          <w:noProof/>
          <w:lang w:val="fr-FR" w:eastAsia="zh-CN"/>
        </w:rPr>
        <w:t>8.7.5.2.2</w:t>
      </w:r>
      <w:r>
        <w:rPr>
          <w:rFonts w:asciiTheme="minorHAnsi" w:eastAsiaTheme="minorEastAsia" w:hAnsiTheme="minorHAnsi" w:cstheme="minorBidi"/>
          <w:noProof/>
          <w:sz w:val="22"/>
          <w:szCs w:val="22"/>
          <w:lang w:val="en-IN" w:eastAsia="en-IN"/>
        </w:rPr>
        <w:tab/>
      </w:r>
      <w:r w:rsidRPr="00DF0445">
        <w:rPr>
          <w:noProof/>
          <w:lang w:val="fr-FR" w:eastAsia="zh-CN"/>
        </w:rPr>
        <w:t>Type: SessionContexts</w:t>
      </w:r>
      <w:r>
        <w:rPr>
          <w:noProof/>
        </w:rPr>
        <w:tab/>
      </w:r>
      <w:r>
        <w:rPr>
          <w:noProof/>
        </w:rPr>
        <w:fldChar w:fldCharType="begin"/>
      </w:r>
      <w:r>
        <w:rPr>
          <w:noProof/>
        </w:rPr>
        <w:instrText xml:space="preserve"> PAGEREF _Toc157111461 \h </w:instrText>
      </w:r>
      <w:r>
        <w:rPr>
          <w:noProof/>
        </w:rPr>
      </w:r>
      <w:r>
        <w:rPr>
          <w:noProof/>
        </w:rPr>
        <w:fldChar w:fldCharType="separate"/>
      </w:r>
      <w:r>
        <w:rPr>
          <w:noProof/>
        </w:rPr>
        <w:t>160</w:t>
      </w:r>
      <w:r>
        <w:rPr>
          <w:noProof/>
        </w:rPr>
        <w:fldChar w:fldCharType="end"/>
      </w:r>
    </w:p>
    <w:p w14:paraId="2F22A56A" w14:textId="09A7FD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_Toc157111462 \h </w:instrText>
      </w:r>
      <w:r>
        <w:rPr>
          <w:noProof/>
        </w:rPr>
      </w:r>
      <w:r>
        <w:rPr>
          <w:noProof/>
        </w:rPr>
        <w:fldChar w:fldCharType="separate"/>
      </w:r>
      <w:r>
        <w:rPr>
          <w:noProof/>
        </w:rPr>
        <w:t>160</w:t>
      </w:r>
      <w:r>
        <w:rPr>
          <w:noProof/>
        </w:rPr>
        <w:fldChar w:fldCharType="end"/>
      </w:r>
    </w:p>
    <w:p w14:paraId="5F309F7C" w14:textId="2C9117B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_Toc157111463 \h </w:instrText>
      </w:r>
      <w:r>
        <w:rPr>
          <w:noProof/>
        </w:rPr>
      </w:r>
      <w:r>
        <w:rPr>
          <w:noProof/>
        </w:rPr>
        <w:fldChar w:fldCharType="separate"/>
      </w:r>
      <w:r>
        <w:rPr>
          <w:noProof/>
        </w:rPr>
        <w:t>161</w:t>
      </w:r>
      <w:r>
        <w:rPr>
          <w:noProof/>
        </w:rPr>
        <w:fldChar w:fldCharType="end"/>
      </w:r>
    </w:p>
    <w:p w14:paraId="676338ED" w14:textId="3533773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_Toc157111464 \h </w:instrText>
      </w:r>
      <w:r>
        <w:rPr>
          <w:noProof/>
        </w:rPr>
      </w:r>
      <w:r>
        <w:rPr>
          <w:noProof/>
        </w:rPr>
        <w:fldChar w:fldCharType="separate"/>
      </w:r>
      <w:r>
        <w:rPr>
          <w:noProof/>
        </w:rPr>
        <w:t>161</w:t>
      </w:r>
      <w:r>
        <w:rPr>
          <w:noProof/>
        </w:rPr>
        <w:fldChar w:fldCharType="end"/>
      </w:r>
    </w:p>
    <w:p w14:paraId="648BD6FA" w14:textId="70A0853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_Toc157111465 \h </w:instrText>
      </w:r>
      <w:r>
        <w:rPr>
          <w:noProof/>
        </w:rPr>
      </w:r>
      <w:r>
        <w:rPr>
          <w:noProof/>
        </w:rPr>
        <w:fldChar w:fldCharType="separate"/>
      </w:r>
      <w:r>
        <w:rPr>
          <w:noProof/>
        </w:rPr>
        <w:t>162</w:t>
      </w:r>
      <w:r>
        <w:rPr>
          <w:noProof/>
        </w:rPr>
        <w:fldChar w:fldCharType="end"/>
      </w:r>
    </w:p>
    <w:p w14:paraId="63C330D3" w14:textId="493A63E5"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_Toc157111466 \h </w:instrText>
      </w:r>
      <w:r>
        <w:rPr>
          <w:noProof/>
        </w:rPr>
      </w:r>
      <w:r>
        <w:rPr>
          <w:noProof/>
        </w:rPr>
        <w:fldChar w:fldCharType="separate"/>
      </w:r>
      <w:r>
        <w:rPr>
          <w:noProof/>
        </w:rPr>
        <w:t>162</w:t>
      </w:r>
      <w:r>
        <w:rPr>
          <w:noProof/>
        </w:rPr>
        <w:fldChar w:fldCharType="end"/>
      </w:r>
    </w:p>
    <w:p w14:paraId="52350018" w14:textId="69FD113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_Toc157111467 \h </w:instrText>
      </w:r>
      <w:r>
        <w:rPr>
          <w:noProof/>
        </w:rPr>
      </w:r>
      <w:r>
        <w:rPr>
          <w:noProof/>
        </w:rPr>
        <w:fldChar w:fldCharType="separate"/>
      </w:r>
      <w:r>
        <w:rPr>
          <w:noProof/>
        </w:rPr>
        <w:t>162</w:t>
      </w:r>
      <w:r>
        <w:rPr>
          <w:noProof/>
        </w:rPr>
        <w:fldChar w:fldCharType="end"/>
      </w:r>
    </w:p>
    <w:p w14:paraId="565172B5" w14:textId="15DC28F0" w:rsidR="0040193F" w:rsidRDefault="0040193F">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_Toc157111468 \h </w:instrText>
      </w:r>
      <w:r>
        <w:rPr>
          <w:noProof/>
        </w:rPr>
      </w:r>
      <w:r>
        <w:rPr>
          <w:noProof/>
        </w:rPr>
        <w:fldChar w:fldCharType="separate"/>
      </w:r>
      <w:r>
        <w:rPr>
          <w:noProof/>
        </w:rPr>
        <w:t>162</w:t>
      </w:r>
      <w:r>
        <w:rPr>
          <w:noProof/>
        </w:rPr>
        <w:fldChar w:fldCharType="end"/>
      </w:r>
    </w:p>
    <w:p w14:paraId="0DAA695E" w14:textId="638C7F15" w:rsidR="0040193F" w:rsidRDefault="0040193F">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_Toc157111469 \h </w:instrText>
      </w:r>
      <w:r>
        <w:rPr>
          <w:noProof/>
        </w:rPr>
      </w:r>
      <w:r>
        <w:rPr>
          <w:noProof/>
        </w:rPr>
        <w:fldChar w:fldCharType="separate"/>
      </w:r>
      <w:r>
        <w:rPr>
          <w:noProof/>
        </w:rPr>
        <w:t>162</w:t>
      </w:r>
      <w:r>
        <w:rPr>
          <w:noProof/>
        </w:rPr>
        <w:fldChar w:fldCharType="end"/>
      </w:r>
    </w:p>
    <w:p w14:paraId="5D98E5EE" w14:textId="294E2BBA" w:rsidR="0040193F" w:rsidRDefault="0040193F">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_Toc157111470 \h </w:instrText>
      </w:r>
      <w:r>
        <w:rPr>
          <w:noProof/>
        </w:rPr>
      </w:r>
      <w:r>
        <w:rPr>
          <w:noProof/>
        </w:rPr>
        <w:fldChar w:fldCharType="separate"/>
      </w:r>
      <w:r>
        <w:rPr>
          <w:noProof/>
        </w:rPr>
        <w:t>163</w:t>
      </w:r>
      <w:r>
        <w:rPr>
          <w:noProof/>
        </w:rPr>
        <w:fldChar w:fldCharType="end"/>
      </w:r>
    </w:p>
    <w:p w14:paraId="4DB9D0CC" w14:textId="2C330A49" w:rsidR="0040193F" w:rsidRDefault="0040193F">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_Toc157111471 \h </w:instrText>
      </w:r>
      <w:r>
        <w:rPr>
          <w:noProof/>
        </w:rPr>
      </w:r>
      <w:r>
        <w:rPr>
          <w:noProof/>
        </w:rPr>
        <w:fldChar w:fldCharType="separate"/>
      </w:r>
      <w:r>
        <w:rPr>
          <w:noProof/>
        </w:rPr>
        <w:t>163</w:t>
      </w:r>
      <w:r>
        <w:rPr>
          <w:noProof/>
        </w:rPr>
        <w:fldChar w:fldCharType="end"/>
      </w:r>
    </w:p>
    <w:p w14:paraId="6C8C0D2E" w14:textId="63F835E5" w:rsidR="0040193F" w:rsidRDefault="0040193F">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_Toc157111472 \h </w:instrText>
      </w:r>
      <w:r>
        <w:rPr>
          <w:noProof/>
        </w:rPr>
      </w:r>
      <w:r>
        <w:rPr>
          <w:noProof/>
        </w:rPr>
        <w:fldChar w:fldCharType="separate"/>
      </w:r>
      <w:r>
        <w:rPr>
          <w:noProof/>
        </w:rPr>
        <w:t>163</w:t>
      </w:r>
      <w:r>
        <w:rPr>
          <w:noProof/>
        </w:rPr>
        <w:fldChar w:fldCharType="end"/>
      </w:r>
    </w:p>
    <w:p w14:paraId="53E28D34" w14:textId="02C3CE1A" w:rsidR="0040193F" w:rsidRDefault="0040193F">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_Toc157111473 \h </w:instrText>
      </w:r>
      <w:r>
        <w:rPr>
          <w:noProof/>
        </w:rPr>
      </w:r>
      <w:r>
        <w:rPr>
          <w:noProof/>
        </w:rPr>
        <w:fldChar w:fldCharType="separate"/>
      </w:r>
      <w:r>
        <w:rPr>
          <w:noProof/>
        </w:rPr>
        <w:t>163</w:t>
      </w:r>
      <w:r>
        <w:rPr>
          <w:noProof/>
        </w:rPr>
        <w:fldChar w:fldCharType="end"/>
      </w:r>
    </w:p>
    <w:p w14:paraId="354FE885" w14:textId="08AEB4D3" w:rsidR="0040193F" w:rsidRDefault="0040193F">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_Toc157111474 \h </w:instrText>
      </w:r>
      <w:r>
        <w:rPr>
          <w:noProof/>
        </w:rPr>
      </w:r>
      <w:r>
        <w:rPr>
          <w:noProof/>
        </w:rPr>
        <w:fldChar w:fldCharType="separate"/>
      </w:r>
      <w:r>
        <w:rPr>
          <w:noProof/>
        </w:rPr>
        <w:t>163</w:t>
      </w:r>
      <w:r>
        <w:rPr>
          <w:noProof/>
        </w:rPr>
        <w:fldChar w:fldCharType="end"/>
      </w:r>
    </w:p>
    <w:p w14:paraId="55980DFB" w14:textId="4495AC2B" w:rsidR="0040193F" w:rsidRDefault="0040193F">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_Toc157111475 \h </w:instrText>
      </w:r>
      <w:r>
        <w:rPr>
          <w:noProof/>
        </w:rPr>
      </w:r>
      <w:r>
        <w:rPr>
          <w:noProof/>
        </w:rPr>
        <w:fldChar w:fldCharType="separate"/>
      </w:r>
      <w:r>
        <w:rPr>
          <w:noProof/>
        </w:rPr>
        <w:t>163</w:t>
      </w:r>
      <w:r>
        <w:rPr>
          <w:noProof/>
        </w:rPr>
        <w:fldChar w:fldCharType="end"/>
      </w:r>
    </w:p>
    <w:p w14:paraId="455D43F4" w14:textId="035D856C" w:rsidR="0040193F" w:rsidRDefault="0040193F">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_Toc157111476 \h </w:instrText>
      </w:r>
      <w:r>
        <w:rPr>
          <w:noProof/>
        </w:rPr>
      </w:r>
      <w:r>
        <w:rPr>
          <w:noProof/>
        </w:rPr>
        <w:fldChar w:fldCharType="separate"/>
      </w:r>
      <w:r>
        <w:rPr>
          <w:noProof/>
        </w:rPr>
        <w:t>164</w:t>
      </w:r>
      <w:r>
        <w:rPr>
          <w:noProof/>
        </w:rPr>
        <w:fldChar w:fldCharType="end"/>
      </w:r>
    </w:p>
    <w:p w14:paraId="2604C574" w14:textId="60376427" w:rsidR="0040193F" w:rsidRDefault="0040193F">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_Toc157111477 \h </w:instrText>
      </w:r>
      <w:r>
        <w:rPr>
          <w:noProof/>
        </w:rPr>
      </w:r>
      <w:r>
        <w:rPr>
          <w:noProof/>
        </w:rPr>
        <w:fldChar w:fldCharType="separate"/>
      </w:r>
      <w:r>
        <w:rPr>
          <w:noProof/>
        </w:rPr>
        <w:t>164</w:t>
      </w:r>
      <w:r>
        <w:rPr>
          <w:noProof/>
        </w:rPr>
        <w:fldChar w:fldCharType="end"/>
      </w:r>
    </w:p>
    <w:p w14:paraId="2017B681" w14:textId="61353646" w:rsidR="0040193F" w:rsidRDefault="0040193F">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_Toc157111478 \h </w:instrText>
      </w:r>
      <w:r>
        <w:rPr>
          <w:noProof/>
        </w:rPr>
      </w:r>
      <w:r>
        <w:rPr>
          <w:noProof/>
        </w:rPr>
        <w:fldChar w:fldCharType="separate"/>
      </w:r>
      <w:r>
        <w:rPr>
          <w:noProof/>
        </w:rPr>
        <w:t>164</w:t>
      </w:r>
      <w:r>
        <w:rPr>
          <w:noProof/>
        </w:rPr>
        <w:fldChar w:fldCharType="end"/>
      </w:r>
    </w:p>
    <w:p w14:paraId="48C131A7" w14:textId="4F8F4B28" w:rsidR="0040193F" w:rsidRDefault="0040193F">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_Toc157111479 \h </w:instrText>
      </w:r>
      <w:r>
        <w:rPr>
          <w:noProof/>
        </w:rPr>
      </w:r>
      <w:r>
        <w:rPr>
          <w:noProof/>
        </w:rPr>
        <w:fldChar w:fldCharType="separate"/>
      </w:r>
      <w:r>
        <w:rPr>
          <w:noProof/>
        </w:rPr>
        <w:t>164</w:t>
      </w:r>
      <w:r>
        <w:rPr>
          <w:noProof/>
        </w:rPr>
        <w:fldChar w:fldCharType="end"/>
      </w:r>
    </w:p>
    <w:p w14:paraId="369AB5C0" w14:textId="5FDBB6E1" w:rsidR="0040193F" w:rsidRDefault="0040193F">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_Toc157111480 \h </w:instrText>
      </w:r>
      <w:r>
        <w:rPr>
          <w:noProof/>
        </w:rPr>
      </w:r>
      <w:r>
        <w:rPr>
          <w:noProof/>
        </w:rPr>
        <w:fldChar w:fldCharType="separate"/>
      </w:r>
      <w:r>
        <w:rPr>
          <w:noProof/>
        </w:rPr>
        <w:t>165</w:t>
      </w:r>
      <w:r>
        <w:rPr>
          <w:noProof/>
        </w:rPr>
        <w:fldChar w:fldCharType="end"/>
      </w:r>
    </w:p>
    <w:p w14:paraId="683B57AC" w14:textId="3CE18225" w:rsidR="0040193F" w:rsidRDefault="0040193F">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_Toc157111481 \h </w:instrText>
      </w:r>
      <w:r>
        <w:rPr>
          <w:noProof/>
        </w:rPr>
      </w:r>
      <w:r>
        <w:rPr>
          <w:noProof/>
        </w:rPr>
        <w:fldChar w:fldCharType="separate"/>
      </w:r>
      <w:r>
        <w:rPr>
          <w:noProof/>
        </w:rPr>
        <w:t>165</w:t>
      </w:r>
      <w:r>
        <w:rPr>
          <w:noProof/>
        </w:rPr>
        <w:fldChar w:fldCharType="end"/>
      </w:r>
    </w:p>
    <w:p w14:paraId="479F41EB" w14:textId="10D10DAE" w:rsidR="0040193F" w:rsidRDefault="0040193F">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_Toc157111482 \h </w:instrText>
      </w:r>
      <w:r>
        <w:rPr>
          <w:noProof/>
        </w:rPr>
      </w:r>
      <w:r>
        <w:rPr>
          <w:noProof/>
        </w:rPr>
        <w:fldChar w:fldCharType="separate"/>
      </w:r>
      <w:r>
        <w:rPr>
          <w:noProof/>
        </w:rPr>
        <w:t>166</w:t>
      </w:r>
      <w:r>
        <w:rPr>
          <w:noProof/>
        </w:rPr>
        <w:fldChar w:fldCharType="end"/>
      </w:r>
    </w:p>
    <w:p w14:paraId="43B0A572" w14:textId="66051B20" w:rsidR="0040193F" w:rsidRDefault="0040193F">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_Toc157111483 \h </w:instrText>
      </w:r>
      <w:r>
        <w:rPr>
          <w:noProof/>
        </w:rPr>
      </w:r>
      <w:r>
        <w:rPr>
          <w:noProof/>
        </w:rPr>
        <w:fldChar w:fldCharType="separate"/>
      </w:r>
      <w:r>
        <w:rPr>
          <w:noProof/>
        </w:rPr>
        <w:t>166</w:t>
      </w:r>
      <w:r>
        <w:rPr>
          <w:noProof/>
        </w:rPr>
        <w:fldChar w:fldCharType="end"/>
      </w:r>
    </w:p>
    <w:p w14:paraId="6AC7CE6B" w14:textId="2BFDF77A" w:rsidR="0040193F" w:rsidRDefault="0040193F">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_Toc157111484 \h </w:instrText>
      </w:r>
      <w:r>
        <w:rPr>
          <w:noProof/>
        </w:rPr>
      </w:r>
      <w:r>
        <w:rPr>
          <w:noProof/>
        </w:rPr>
        <w:fldChar w:fldCharType="separate"/>
      </w:r>
      <w:r>
        <w:rPr>
          <w:noProof/>
        </w:rPr>
        <w:t>166</w:t>
      </w:r>
      <w:r>
        <w:rPr>
          <w:noProof/>
        </w:rPr>
        <w:fldChar w:fldCharType="end"/>
      </w:r>
    </w:p>
    <w:p w14:paraId="0E46CE11" w14:textId="0DBD98CE" w:rsidR="0040193F" w:rsidRDefault="0040193F">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_Toc157111485 \h </w:instrText>
      </w:r>
      <w:r>
        <w:rPr>
          <w:noProof/>
        </w:rPr>
      </w:r>
      <w:r>
        <w:rPr>
          <w:noProof/>
        </w:rPr>
        <w:fldChar w:fldCharType="separate"/>
      </w:r>
      <w:r>
        <w:rPr>
          <w:noProof/>
        </w:rPr>
        <w:t>166</w:t>
      </w:r>
      <w:r>
        <w:rPr>
          <w:noProof/>
        </w:rPr>
        <w:fldChar w:fldCharType="end"/>
      </w:r>
    </w:p>
    <w:p w14:paraId="4D5C2AEE" w14:textId="7634014F" w:rsidR="0040193F" w:rsidRDefault="0040193F">
      <w:pPr>
        <w:pStyle w:val="TOC5"/>
        <w:rPr>
          <w:rFonts w:asciiTheme="minorHAnsi" w:eastAsiaTheme="minorEastAsia" w:hAnsiTheme="minorHAnsi" w:cstheme="minorBidi"/>
          <w:noProof/>
          <w:sz w:val="22"/>
          <w:szCs w:val="22"/>
          <w:lang w:val="en-IN" w:eastAsia="en-IN"/>
        </w:rPr>
      </w:pPr>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_Toc157111486 \h </w:instrText>
      </w:r>
      <w:r>
        <w:rPr>
          <w:noProof/>
        </w:rPr>
      </w:r>
      <w:r>
        <w:rPr>
          <w:noProof/>
        </w:rPr>
        <w:fldChar w:fldCharType="separate"/>
      </w:r>
      <w:r>
        <w:rPr>
          <w:noProof/>
        </w:rPr>
        <w:t>166</w:t>
      </w:r>
      <w:r>
        <w:rPr>
          <w:noProof/>
        </w:rPr>
        <w:fldChar w:fldCharType="end"/>
      </w:r>
    </w:p>
    <w:p w14:paraId="63E7D49C" w14:textId="71837552" w:rsidR="0040193F" w:rsidRDefault="0040193F">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_Toc157111487 \h </w:instrText>
      </w:r>
      <w:r>
        <w:rPr>
          <w:noProof/>
        </w:rPr>
      </w:r>
      <w:r>
        <w:rPr>
          <w:noProof/>
        </w:rPr>
        <w:fldChar w:fldCharType="separate"/>
      </w:r>
      <w:r>
        <w:rPr>
          <w:noProof/>
        </w:rPr>
        <w:t>167</w:t>
      </w:r>
      <w:r>
        <w:rPr>
          <w:noProof/>
        </w:rPr>
        <w:fldChar w:fldCharType="end"/>
      </w:r>
    </w:p>
    <w:p w14:paraId="4FD450F1" w14:textId="740F4885" w:rsidR="0040193F" w:rsidRDefault="0040193F">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_Toc157111488 \h </w:instrText>
      </w:r>
      <w:r>
        <w:rPr>
          <w:noProof/>
        </w:rPr>
      </w:r>
      <w:r>
        <w:rPr>
          <w:noProof/>
        </w:rPr>
        <w:fldChar w:fldCharType="separate"/>
      </w:r>
      <w:r>
        <w:rPr>
          <w:noProof/>
        </w:rPr>
        <w:t>167</w:t>
      </w:r>
      <w:r>
        <w:rPr>
          <w:noProof/>
        </w:rPr>
        <w:fldChar w:fldCharType="end"/>
      </w:r>
    </w:p>
    <w:p w14:paraId="1F321973" w14:textId="4F406CD8" w:rsidR="0040193F" w:rsidRDefault="0040193F">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_Toc157111489 \h </w:instrText>
      </w:r>
      <w:r>
        <w:rPr>
          <w:noProof/>
        </w:rPr>
      </w:r>
      <w:r>
        <w:rPr>
          <w:noProof/>
        </w:rPr>
        <w:fldChar w:fldCharType="separate"/>
      </w:r>
      <w:r>
        <w:rPr>
          <w:noProof/>
        </w:rPr>
        <w:t>168</w:t>
      </w:r>
      <w:r>
        <w:rPr>
          <w:noProof/>
        </w:rPr>
        <w:fldChar w:fldCharType="end"/>
      </w:r>
    </w:p>
    <w:p w14:paraId="600719D5" w14:textId="63FAEC3C" w:rsidR="0040193F" w:rsidRDefault="0040193F">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_Toc157111490 \h </w:instrText>
      </w:r>
      <w:r>
        <w:rPr>
          <w:noProof/>
        </w:rPr>
      </w:r>
      <w:r>
        <w:rPr>
          <w:noProof/>
        </w:rPr>
        <w:fldChar w:fldCharType="separate"/>
      </w:r>
      <w:r>
        <w:rPr>
          <w:noProof/>
        </w:rPr>
        <w:t>168</w:t>
      </w:r>
      <w:r>
        <w:rPr>
          <w:noProof/>
        </w:rPr>
        <w:fldChar w:fldCharType="end"/>
      </w:r>
    </w:p>
    <w:p w14:paraId="0B76DE0B" w14:textId="1FEB0C6C" w:rsidR="0040193F" w:rsidRDefault="0040193F">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EELManagedACR</w:t>
      </w:r>
      <w:r>
        <w:rPr>
          <w:noProof/>
        </w:rPr>
        <w:tab/>
      </w:r>
      <w:r>
        <w:rPr>
          <w:noProof/>
        </w:rPr>
        <w:fldChar w:fldCharType="begin"/>
      </w:r>
      <w:r>
        <w:rPr>
          <w:noProof/>
        </w:rPr>
        <w:instrText xml:space="preserve"> PAGEREF _Toc157111491 \h </w:instrText>
      </w:r>
      <w:r>
        <w:rPr>
          <w:noProof/>
        </w:rPr>
      </w:r>
      <w:r>
        <w:rPr>
          <w:noProof/>
        </w:rPr>
        <w:fldChar w:fldCharType="separate"/>
      </w:r>
      <w:r>
        <w:rPr>
          <w:noProof/>
        </w:rPr>
        <w:t>168</w:t>
      </w:r>
      <w:r>
        <w:rPr>
          <w:noProof/>
        </w:rPr>
        <w:fldChar w:fldCharType="end"/>
      </w:r>
    </w:p>
    <w:p w14:paraId="6A31016B" w14:textId="76F11E75" w:rsidR="0040193F" w:rsidRDefault="0040193F">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_Toc157111492 \h </w:instrText>
      </w:r>
      <w:r>
        <w:rPr>
          <w:noProof/>
        </w:rPr>
      </w:r>
      <w:r>
        <w:rPr>
          <w:noProof/>
        </w:rPr>
        <w:fldChar w:fldCharType="separate"/>
      </w:r>
      <w:r>
        <w:rPr>
          <w:noProof/>
        </w:rPr>
        <w:t>168</w:t>
      </w:r>
      <w:r>
        <w:rPr>
          <w:noProof/>
        </w:rPr>
        <w:fldChar w:fldCharType="end"/>
      </w:r>
    </w:p>
    <w:p w14:paraId="75105343" w14:textId="33CACE60" w:rsidR="0040193F" w:rsidRDefault="0040193F">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_Toc157111493 \h </w:instrText>
      </w:r>
      <w:r>
        <w:rPr>
          <w:noProof/>
        </w:rPr>
      </w:r>
      <w:r>
        <w:rPr>
          <w:noProof/>
        </w:rPr>
        <w:fldChar w:fldCharType="separate"/>
      </w:r>
      <w:r>
        <w:rPr>
          <w:noProof/>
        </w:rPr>
        <w:t>168</w:t>
      </w:r>
      <w:r>
        <w:rPr>
          <w:noProof/>
        </w:rPr>
        <w:fldChar w:fldCharType="end"/>
      </w:r>
    </w:p>
    <w:p w14:paraId="0E57390A" w14:textId="03048A77" w:rsidR="0040193F" w:rsidRDefault="0040193F">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_Toc157111494 \h </w:instrText>
      </w:r>
      <w:r>
        <w:rPr>
          <w:noProof/>
        </w:rPr>
      </w:r>
      <w:r>
        <w:rPr>
          <w:noProof/>
        </w:rPr>
        <w:fldChar w:fldCharType="separate"/>
      </w:r>
      <w:r>
        <w:rPr>
          <w:noProof/>
        </w:rPr>
        <w:t>169</w:t>
      </w:r>
      <w:r>
        <w:rPr>
          <w:noProof/>
        </w:rPr>
        <w:fldChar w:fldCharType="end"/>
      </w:r>
    </w:p>
    <w:p w14:paraId="4333E64F" w14:textId="2E96EC78" w:rsidR="0040193F" w:rsidRDefault="0040193F">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_Toc157111495 \h </w:instrText>
      </w:r>
      <w:r>
        <w:rPr>
          <w:noProof/>
        </w:rPr>
      </w:r>
      <w:r>
        <w:rPr>
          <w:noProof/>
        </w:rPr>
        <w:fldChar w:fldCharType="separate"/>
      </w:r>
      <w:r>
        <w:rPr>
          <w:noProof/>
        </w:rPr>
        <w:t>169</w:t>
      </w:r>
      <w:r>
        <w:rPr>
          <w:noProof/>
        </w:rPr>
        <w:fldChar w:fldCharType="end"/>
      </w:r>
    </w:p>
    <w:p w14:paraId="39174EF3" w14:textId="020E33B3"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.5.2</w:t>
      </w:r>
      <w:r>
        <w:rPr>
          <w:rFonts w:asciiTheme="minorHAnsi" w:eastAsiaTheme="minorEastAsia" w:hAnsiTheme="minorHAnsi" w:cstheme="minorBidi"/>
          <w:noProof/>
          <w:sz w:val="22"/>
          <w:szCs w:val="22"/>
          <w:lang w:val="en-IN" w:eastAsia="en-IN"/>
        </w:rPr>
        <w:tab/>
      </w:r>
      <w:r w:rsidRPr="00DF0445">
        <w:rPr>
          <w:noProof/>
          <w:lang w:val="en-US"/>
        </w:rPr>
        <w:t>ACT Status Notification</w:t>
      </w:r>
      <w:r>
        <w:rPr>
          <w:noProof/>
        </w:rPr>
        <w:tab/>
      </w:r>
      <w:r>
        <w:rPr>
          <w:noProof/>
        </w:rPr>
        <w:fldChar w:fldCharType="begin"/>
      </w:r>
      <w:r>
        <w:rPr>
          <w:noProof/>
        </w:rPr>
        <w:instrText xml:space="preserve"> PAGEREF _Toc157111496 \h </w:instrText>
      </w:r>
      <w:r>
        <w:rPr>
          <w:noProof/>
        </w:rPr>
      </w:r>
      <w:r>
        <w:rPr>
          <w:noProof/>
        </w:rPr>
        <w:fldChar w:fldCharType="separate"/>
      </w:r>
      <w:r>
        <w:rPr>
          <w:noProof/>
        </w:rPr>
        <w:t>169</w:t>
      </w:r>
      <w:r>
        <w:rPr>
          <w:noProof/>
        </w:rPr>
        <w:fldChar w:fldCharType="end"/>
      </w:r>
    </w:p>
    <w:p w14:paraId="4E3C897B" w14:textId="3B4D87FD" w:rsidR="0040193F" w:rsidRDefault="0040193F">
      <w:pPr>
        <w:pStyle w:val="TOC5"/>
        <w:rPr>
          <w:rFonts w:asciiTheme="minorHAnsi" w:eastAsiaTheme="minorEastAsia" w:hAnsiTheme="minorHAnsi" w:cstheme="minorBidi"/>
          <w:noProof/>
          <w:sz w:val="22"/>
          <w:szCs w:val="22"/>
          <w:lang w:val="en-IN" w:eastAsia="en-IN"/>
        </w:rPr>
      </w:pPr>
      <w:r>
        <w:rPr>
          <w:noProof/>
        </w:rPr>
        <w:t>8.8</w:t>
      </w:r>
      <w:r w:rsidRPr="00DF0445">
        <w:rPr>
          <w:noProof/>
          <w:lang w:val="en-US"/>
        </w:rPr>
        <w:t>.5.2.1</w:t>
      </w:r>
      <w:r>
        <w:rPr>
          <w:rFonts w:asciiTheme="minorHAnsi" w:eastAsiaTheme="minorEastAsia" w:hAnsiTheme="minorHAnsi" w:cstheme="minorBidi"/>
          <w:noProof/>
          <w:sz w:val="22"/>
          <w:szCs w:val="22"/>
          <w:lang w:val="en-IN" w:eastAsia="en-IN"/>
        </w:rPr>
        <w:tab/>
      </w:r>
      <w:r w:rsidRPr="00DF0445">
        <w:rPr>
          <w:noProof/>
          <w:lang w:val="en-US"/>
        </w:rPr>
        <w:t>Description</w:t>
      </w:r>
      <w:r>
        <w:rPr>
          <w:noProof/>
        </w:rPr>
        <w:tab/>
      </w:r>
      <w:r>
        <w:rPr>
          <w:noProof/>
        </w:rPr>
        <w:fldChar w:fldCharType="begin"/>
      </w:r>
      <w:r>
        <w:rPr>
          <w:noProof/>
        </w:rPr>
        <w:instrText xml:space="preserve"> PAGEREF _Toc157111497 \h </w:instrText>
      </w:r>
      <w:r>
        <w:rPr>
          <w:noProof/>
        </w:rPr>
      </w:r>
      <w:r>
        <w:rPr>
          <w:noProof/>
        </w:rPr>
        <w:fldChar w:fldCharType="separate"/>
      </w:r>
      <w:r>
        <w:rPr>
          <w:noProof/>
        </w:rPr>
        <w:t>169</w:t>
      </w:r>
      <w:r>
        <w:rPr>
          <w:noProof/>
        </w:rPr>
        <w:fldChar w:fldCharType="end"/>
      </w:r>
    </w:p>
    <w:p w14:paraId="03731F49" w14:textId="5379E9D5" w:rsidR="0040193F" w:rsidRDefault="0040193F">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_Toc157111498 \h </w:instrText>
      </w:r>
      <w:r>
        <w:rPr>
          <w:noProof/>
        </w:rPr>
      </w:r>
      <w:r>
        <w:rPr>
          <w:noProof/>
        </w:rPr>
        <w:fldChar w:fldCharType="separate"/>
      </w:r>
      <w:r>
        <w:rPr>
          <w:noProof/>
        </w:rPr>
        <w:t>169</w:t>
      </w:r>
      <w:r>
        <w:rPr>
          <w:noProof/>
        </w:rPr>
        <w:fldChar w:fldCharType="end"/>
      </w:r>
    </w:p>
    <w:p w14:paraId="7283E0B3" w14:textId="13CEEEE5" w:rsidR="0040193F" w:rsidRDefault="0040193F">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_Toc157111499 \h </w:instrText>
      </w:r>
      <w:r>
        <w:rPr>
          <w:noProof/>
        </w:rPr>
      </w:r>
      <w:r>
        <w:rPr>
          <w:noProof/>
        </w:rPr>
        <w:fldChar w:fldCharType="separate"/>
      </w:r>
      <w:r>
        <w:rPr>
          <w:noProof/>
        </w:rPr>
        <w:t>170</w:t>
      </w:r>
      <w:r>
        <w:rPr>
          <w:noProof/>
        </w:rPr>
        <w:fldChar w:fldCharType="end"/>
      </w:r>
    </w:p>
    <w:p w14:paraId="4850212C" w14:textId="28453356" w:rsidR="0040193F" w:rsidRDefault="0040193F">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_Toc157111500 \h </w:instrText>
      </w:r>
      <w:r>
        <w:rPr>
          <w:noProof/>
        </w:rPr>
      </w:r>
      <w:r>
        <w:rPr>
          <w:noProof/>
        </w:rPr>
        <w:fldChar w:fldCharType="separate"/>
      </w:r>
      <w:r>
        <w:rPr>
          <w:noProof/>
        </w:rPr>
        <w:t>170</w:t>
      </w:r>
      <w:r>
        <w:rPr>
          <w:noProof/>
        </w:rPr>
        <w:fldChar w:fldCharType="end"/>
      </w:r>
    </w:p>
    <w:p w14:paraId="45156F6C" w14:textId="34F68140" w:rsidR="0040193F" w:rsidRDefault="0040193F">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_Toc157111501 \h </w:instrText>
      </w:r>
      <w:r>
        <w:rPr>
          <w:noProof/>
        </w:rPr>
      </w:r>
      <w:r>
        <w:rPr>
          <w:noProof/>
        </w:rPr>
        <w:fldChar w:fldCharType="separate"/>
      </w:r>
      <w:r>
        <w:rPr>
          <w:noProof/>
        </w:rPr>
        <w:t>170</w:t>
      </w:r>
      <w:r>
        <w:rPr>
          <w:noProof/>
        </w:rPr>
        <w:fldChar w:fldCharType="end"/>
      </w:r>
    </w:p>
    <w:p w14:paraId="6260654A" w14:textId="07E0088A" w:rsidR="0040193F" w:rsidRDefault="0040193F">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_Toc157111502 \h </w:instrText>
      </w:r>
      <w:r>
        <w:rPr>
          <w:noProof/>
        </w:rPr>
      </w:r>
      <w:r>
        <w:rPr>
          <w:noProof/>
        </w:rPr>
        <w:fldChar w:fldCharType="separate"/>
      </w:r>
      <w:r>
        <w:rPr>
          <w:noProof/>
        </w:rPr>
        <w:t>170</w:t>
      </w:r>
      <w:r>
        <w:rPr>
          <w:noProof/>
        </w:rPr>
        <w:fldChar w:fldCharType="end"/>
      </w:r>
    </w:p>
    <w:p w14:paraId="271AA6AB" w14:textId="47E3912F"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_Toc157111503 \h </w:instrText>
      </w:r>
      <w:r>
        <w:rPr>
          <w:noProof/>
        </w:rPr>
      </w:r>
      <w:r>
        <w:rPr>
          <w:noProof/>
        </w:rPr>
        <w:fldChar w:fldCharType="separate"/>
      </w:r>
      <w:r>
        <w:rPr>
          <w:noProof/>
        </w:rPr>
        <w:t>171</w:t>
      </w:r>
      <w:r>
        <w:rPr>
          <w:noProof/>
        </w:rPr>
        <w:fldChar w:fldCharType="end"/>
      </w:r>
    </w:p>
    <w:p w14:paraId="4478BF58" w14:textId="435B9E79" w:rsidR="0040193F" w:rsidRDefault="0040193F">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_Toc157111504 \h </w:instrText>
      </w:r>
      <w:r>
        <w:rPr>
          <w:noProof/>
        </w:rPr>
      </w:r>
      <w:r>
        <w:rPr>
          <w:noProof/>
        </w:rPr>
        <w:fldChar w:fldCharType="separate"/>
      </w:r>
      <w:r>
        <w:rPr>
          <w:noProof/>
        </w:rPr>
        <w:t>171</w:t>
      </w:r>
      <w:r>
        <w:rPr>
          <w:noProof/>
        </w:rPr>
        <w:fldChar w:fldCharType="end"/>
      </w:r>
    </w:p>
    <w:p w14:paraId="675168E9" w14:textId="75C7D074" w:rsidR="0040193F" w:rsidRDefault="0040193F">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_Toc157111505 \h </w:instrText>
      </w:r>
      <w:r>
        <w:rPr>
          <w:noProof/>
        </w:rPr>
      </w:r>
      <w:r>
        <w:rPr>
          <w:noProof/>
        </w:rPr>
        <w:fldChar w:fldCharType="separate"/>
      </w:r>
      <w:r>
        <w:rPr>
          <w:noProof/>
        </w:rPr>
        <w:t>171</w:t>
      </w:r>
      <w:r>
        <w:rPr>
          <w:noProof/>
        </w:rPr>
        <w:fldChar w:fldCharType="end"/>
      </w:r>
    </w:p>
    <w:p w14:paraId="39329999" w14:textId="7C378D8F" w:rsidR="0040193F" w:rsidRDefault="0040193F">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_Toc157111506 \h </w:instrText>
      </w:r>
      <w:r>
        <w:rPr>
          <w:noProof/>
        </w:rPr>
      </w:r>
      <w:r>
        <w:rPr>
          <w:noProof/>
        </w:rPr>
        <w:fldChar w:fldCharType="separate"/>
      </w:r>
      <w:r>
        <w:rPr>
          <w:noProof/>
        </w:rPr>
        <w:t>172</w:t>
      </w:r>
      <w:r>
        <w:rPr>
          <w:noProof/>
        </w:rPr>
        <w:fldChar w:fldCharType="end"/>
      </w:r>
    </w:p>
    <w:p w14:paraId="653B4C16" w14:textId="7E3938FD" w:rsidR="0040193F" w:rsidRDefault="0040193F">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_Toc157111507 \h </w:instrText>
      </w:r>
      <w:r>
        <w:rPr>
          <w:noProof/>
        </w:rPr>
      </w:r>
      <w:r>
        <w:rPr>
          <w:noProof/>
        </w:rPr>
        <w:fldChar w:fldCharType="separate"/>
      </w:r>
      <w:r>
        <w:rPr>
          <w:noProof/>
        </w:rPr>
        <w:t>172</w:t>
      </w:r>
      <w:r>
        <w:rPr>
          <w:noProof/>
        </w:rPr>
        <w:fldChar w:fldCharType="end"/>
      </w:r>
    </w:p>
    <w:p w14:paraId="2EE2C91A" w14:textId="54E86313" w:rsidR="0040193F" w:rsidRDefault="0040193F">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_Toc157111508 \h </w:instrText>
      </w:r>
      <w:r>
        <w:rPr>
          <w:noProof/>
        </w:rPr>
      </w:r>
      <w:r>
        <w:rPr>
          <w:noProof/>
        </w:rPr>
        <w:fldChar w:fldCharType="separate"/>
      </w:r>
      <w:r>
        <w:rPr>
          <w:noProof/>
        </w:rPr>
        <w:t>172</w:t>
      </w:r>
      <w:r>
        <w:rPr>
          <w:noProof/>
        </w:rPr>
        <w:fldChar w:fldCharType="end"/>
      </w:r>
    </w:p>
    <w:p w14:paraId="4D49AD81" w14:textId="5D4A02FE"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_Toc157111509 \h </w:instrText>
      </w:r>
      <w:r>
        <w:rPr>
          <w:noProof/>
        </w:rPr>
      </w:r>
      <w:r>
        <w:rPr>
          <w:noProof/>
        </w:rPr>
        <w:fldChar w:fldCharType="separate"/>
      </w:r>
      <w:r>
        <w:rPr>
          <w:noProof/>
        </w:rPr>
        <w:t>172</w:t>
      </w:r>
      <w:r>
        <w:rPr>
          <w:noProof/>
        </w:rPr>
        <w:fldChar w:fldCharType="end"/>
      </w:r>
    </w:p>
    <w:p w14:paraId="1E921D82" w14:textId="1F10F4CC" w:rsidR="0040193F" w:rsidRDefault="0040193F">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_Toc157111510 \h </w:instrText>
      </w:r>
      <w:r>
        <w:rPr>
          <w:noProof/>
        </w:rPr>
      </w:r>
      <w:r>
        <w:rPr>
          <w:noProof/>
        </w:rPr>
        <w:fldChar w:fldCharType="separate"/>
      </w:r>
      <w:r>
        <w:rPr>
          <w:noProof/>
        </w:rPr>
        <w:t>172</w:t>
      </w:r>
      <w:r>
        <w:rPr>
          <w:noProof/>
        </w:rPr>
        <w:fldChar w:fldCharType="end"/>
      </w:r>
    </w:p>
    <w:p w14:paraId="6682D06D" w14:textId="45F7F2B9" w:rsidR="0040193F" w:rsidRDefault="0040193F">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_Toc157111511 \h </w:instrText>
      </w:r>
      <w:r>
        <w:rPr>
          <w:noProof/>
        </w:rPr>
      </w:r>
      <w:r>
        <w:rPr>
          <w:noProof/>
        </w:rPr>
        <w:fldChar w:fldCharType="separate"/>
      </w:r>
      <w:r>
        <w:rPr>
          <w:noProof/>
        </w:rPr>
        <w:t>172</w:t>
      </w:r>
      <w:r>
        <w:rPr>
          <w:noProof/>
        </w:rPr>
        <w:fldChar w:fldCharType="end"/>
      </w:r>
    </w:p>
    <w:p w14:paraId="4382DB63" w14:textId="6E966790" w:rsidR="0040193F" w:rsidRDefault="0040193F">
      <w:pPr>
        <w:pStyle w:val="TOC4"/>
        <w:rPr>
          <w:rFonts w:asciiTheme="minorHAnsi" w:eastAsiaTheme="minorEastAsia" w:hAnsiTheme="minorHAnsi" w:cstheme="minorBidi"/>
          <w:noProof/>
          <w:sz w:val="22"/>
          <w:szCs w:val="22"/>
          <w:lang w:val="en-IN" w:eastAsia="en-IN"/>
        </w:rPr>
      </w:pPr>
      <w:r>
        <w:rPr>
          <w:noProof/>
        </w:rPr>
        <w:t>8.8</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_Toc157111512 \h </w:instrText>
      </w:r>
      <w:r>
        <w:rPr>
          <w:noProof/>
        </w:rPr>
      </w:r>
      <w:r>
        <w:rPr>
          <w:noProof/>
        </w:rPr>
        <w:fldChar w:fldCharType="separate"/>
      </w:r>
      <w:r>
        <w:rPr>
          <w:noProof/>
        </w:rPr>
        <w:t>173</w:t>
      </w:r>
      <w:r>
        <w:rPr>
          <w:noProof/>
        </w:rPr>
        <w:fldChar w:fldCharType="end"/>
      </w:r>
    </w:p>
    <w:p w14:paraId="0E272D20" w14:textId="7B77ABA8" w:rsidR="0040193F" w:rsidRDefault="0040193F">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_Toc157111513 \h </w:instrText>
      </w:r>
      <w:r>
        <w:rPr>
          <w:noProof/>
        </w:rPr>
      </w:r>
      <w:r>
        <w:rPr>
          <w:noProof/>
        </w:rPr>
        <w:fldChar w:fldCharType="separate"/>
      </w:r>
      <w:r>
        <w:rPr>
          <w:noProof/>
        </w:rPr>
        <w:t>173</w:t>
      </w:r>
      <w:r>
        <w:rPr>
          <w:noProof/>
        </w:rPr>
        <w:fldChar w:fldCharType="end"/>
      </w:r>
    </w:p>
    <w:p w14:paraId="0FFAD508" w14:textId="187E2438" w:rsidR="0040193F" w:rsidRDefault="0040193F">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_Toc157111514 \h </w:instrText>
      </w:r>
      <w:r>
        <w:rPr>
          <w:noProof/>
        </w:rPr>
      </w:r>
      <w:r>
        <w:rPr>
          <w:noProof/>
        </w:rPr>
        <w:fldChar w:fldCharType="separate"/>
      </w:r>
      <w:r>
        <w:rPr>
          <w:noProof/>
        </w:rPr>
        <w:t>173</w:t>
      </w:r>
      <w:r>
        <w:rPr>
          <w:noProof/>
        </w:rPr>
        <w:fldChar w:fldCharType="end"/>
      </w:r>
    </w:p>
    <w:p w14:paraId="24CB546C" w14:textId="5143E765" w:rsidR="0040193F" w:rsidRDefault="0040193F">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_Toc157111515 \h </w:instrText>
      </w:r>
      <w:r>
        <w:rPr>
          <w:noProof/>
        </w:rPr>
      </w:r>
      <w:r>
        <w:rPr>
          <w:noProof/>
        </w:rPr>
        <w:fldChar w:fldCharType="separate"/>
      </w:r>
      <w:r>
        <w:rPr>
          <w:noProof/>
        </w:rPr>
        <w:t>173</w:t>
      </w:r>
      <w:r>
        <w:rPr>
          <w:noProof/>
        </w:rPr>
        <w:fldChar w:fldCharType="end"/>
      </w:r>
    </w:p>
    <w:p w14:paraId="277275C6" w14:textId="557CD4BD" w:rsidR="0040193F" w:rsidRDefault="0040193F">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_Toc157111516 \h </w:instrText>
      </w:r>
      <w:r>
        <w:rPr>
          <w:noProof/>
        </w:rPr>
      </w:r>
      <w:r>
        <w:rPr>
          <w:noProof/>
        </w:rPr>
        <w:fldChar w:fldCharType="separate"/>
      </w:r>
      <w:r>
        <w:rPr>
          <w:noProof/>
        </w:rPr>
        <w:t>173</w:t>
      </w:r>
      <w:r>
        <w:rPr>
          <w:noProof/>
        </w:rPr>
        <w:fldChar w:fldCharType="end"/>
      </w:r>
    </w:p>
    <w:p w14:paraId="6D1CEBCB" w14:textId="2204AAB7" w:rsidR="0040193F" w:rsidRDefault="0040193F">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_Toc157111517 \h </w:instrText>
      </w:r>
      <w:r>
        <w:rPr>
          <w:noProof/>
        </w:rPr>
      </w:r>
      <w:r>
        <w:rPr>
          <w:noProof/>
        </w:rPr>
        <w:fldChar w:fldCharType="separate"/>
      </w:r>
      <w:r>
        <w:rPr>
          <w:noProof/>
        </w:rPr>
        <w:t>173</w:t>
      </w:r>
      <w:r>
        <w:rPr>
          <w:noProof/>
        </w:rPr>
        <w:fldChar w:fldCharType="end"/>
      </w:r>
    </w:p>
    <w:p w14:paraId="098EB3CD" w14:textId="66DCF8EB" w:rsidR="0040193F" w:rsidRDefault="0040193F">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_Toc157111518 \h </w:instrText>
      </w:r>
      <w:r>
        <w:rPr>
          <w:noProof/>
        </w:rPr>
      </w:r>
      <w:r>
        <w:rPr>
          <w:noProof/>
        </w:rPr>
        <w:fldChar w:fldCharType="separate"/>
      </w:r>
      <w:r>
        <w:rPr>
          <w:noProof/>
        </w:rPr>
        <w:t>173</w:t>
      </w:r>
      <w:r>
        <w:rPr>
          <w:noProof/>
        </w:rPr>
        <w:fldChar w:fldCharType="end"/>
      </w:r>
    </w:p>
    <w:p w14:paraId="42946610" w14:textId="1489C198" w:rsidR="0040193F" w:rsidRDefault="0040193F">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_Toc157111519 \h </w:instrText>
      </w:r>
      <w:r>
        <w:rPr>
          <w:noProof/>
        </w:rPr>
      </w:r>
      <w:r>
        <w:rPr>
          <w:noProof/>
        </w:rPr>
        <w:fldChar w:fldCharType="separate"/>
      </w:r>
      <w:r>
        <w:rPr>
          <w:noProof/>
        </w:rPr>
        <w:t>173</w:t>
      </w:r>
      <w:r>
        <w:rPr>
          <w:noProof/>
        </w:rPr>
        <w:fldChar w:fldCharType="end"/>
      </w:r>
    </w:p>
    <w:p w14:paraId="521C3C31" w14:textId="799E1524" w:rsidR="0040193F" w:rsidRDefault="0040193F">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_Toc157111520 \h </w:instrText>
      </w:r>
      <w:r>
        <w:rPr>
          <w:noProof/>
        </w:rPr>
      </w:r>
      <w:r>
        <w:rPr>
          <w:noProof/>
        </w:rPr>
        <w:fldChar w:fldCharType="separate"/>
      </w:r>
      <w:r>
        <w:rPr>
          <w:noProof/>
        </w:rPr>
        <w:t>173</w:t>
      </w:r>
      <w:r>
        <w:rPr>
          <w:noProof/>
        </w:rPr>
        <w:fldChar w:fldCharType="end"/>
      </w:r>
    </w:p>
    <w:p w14:paraId="203E0F7A" w14:textId="3AD13FCE" w:rsidR="0040193F" w:rsidRDefault="0040193F">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_Toc157111521 \h </w:instrText>
      </w:r>
      <w:r>
        <w:rPr>
          <w:noProof/>
        </w:rPr>
      </w:r>
      <w:r>
        <w:rPr>
          <w:noProof/>
        </w:rPr>
        <w:fldChar w:fldCharType="separate"/>
      </w:r>
      <w:r>
        <w:rPr>
          <w:noProof/>
        </w:rPr>
        <w:t>173</w:t>
      </w:r>
      <w:r>
        <w:rPr>
          <w:noProof/>
        </w:rPr>
        <w:fldChar w:fldCharType="end"/>
      </w:r>
    </w:p>
    <w:p w14:paraId="07E46F79" w14:textId="40AD1A54" w:rsidR="0040193F" w:rsidRDefault="0040193F">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_Toc157111522 \h </w:instrText>
      </w:r>
      <w:r>
        <w:rPr>
          <w:noProof/>
        </w:rPr>
      </w:r>
      <w:r>
        <w:rPr>
          <w:noProof/>
        </w:rPr>
        <w:fldChar w:fldCharType="separate"/>
      </w:r>
      <w:r>
        <w:rPr>
          <w:noProof/>
        </w:rPr>
        <w:t>174</w:t>
      </w:r>
      <w:r>
        <w:rPr>
          <w:noProof/>
        </w:rPr>
        <w:fldChar w:fldCharType="end"/>
      </w:r>
    </w:p>
    <w:p w14:paraId="6195389E" w14:textId="2C832066" w:rsidR="0040193F" w:rsidRDefault="0040193F">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_Toc157111523 \h </w:instrText>
      </w:r>
      <w:r>
        <w:rPr>
          <w:noProof/>
        </w:rPr>
      </w:r>
      <w:r>
        <w:rPr>
          <w:noProof/>
        </w:rPr>
        <w:fldChar w:fldCharType="separate"/>
      </w:r>
      <w:r>
        <w:rPr>
          <w:noProof/>
        </w:rPr>
        <w:t>174</w:t>
      </w:r>
      <w:r>
        <w:rPr>
          <w:noProof/>
        </w:rPr>
        <w:fldChar w:fldCharType="end"/>
      </w:r>
    </w:p>
    <w:p w14:paraId="34A9E010" w14:textId="1A25A605" w:rsidR="0040193F" w:rsidRDefault="0040193F">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_Toc157111524 \h </w:instrText>
      </w:r>
      <w:r>
        <w:rPr>
          <w:noProof/>
        </w:rPr>
      </w:r>
      <w:r>
        <w:rPr>
          <w:noProof/>
        </w:rPr>
        <w:fldChar w:fldCharType="separate"/>
      </w:r>
      <w:r>
        <w:rPr>
          <w:noProof/>
        </w:rPr>
        <w:t>174</w:t>
      </w:r>
      <w:r>
        <w:rPr>
          <w:noProof/>
        </w:rPr>
        <w:fldChar w:fldCharType="end"/>
      </w:r>
    </w:p>
    <w:p w14:paraId="74059768" w14:textId="18516670" w:rsidR="0040193F" w:rsidRDefault="0040193F">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_Toc157111525 \h </w:instrText>
      </w:r>
      <w:r>
        <w:rPr>
          <w:noProof/>
        </w:rPr>
      </w:r>
      <w:r>
        <w:rPr>
          <w:noProof/>
        </w:rPr>
        <w:fldChar w:fldCharType="separate"/>
      </w:r>
      <w:r>
        <w:rPr>
          <w:noProof/>
        </w:rPr>
        <w:t>174</w:t>
      </w:r>
      <w:r>
        <w:rPr>
          <w:noProof/>
        </w:rPr>
        <w:fldChar w:fldCharType="end"/>
      </w:r>
    </w:p>
    <w:p w14:paraId="158E6992" w14:textId="06C57E2C" w:rsidR="0040193F" w:rsidRDefault="0040193F">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DF0445">
        <w:rPr>
          <w:rFonts w:cs="Courier New"/>
          <w:noProof/>
        </w:rPr>
        <w:t>ACRUpdate</w:t>
      </w:r>
      <w:r>
        <w:rPr>
          <w:noProof/>
        </w:rPr>
        <w:tab/>
      </w:r>
      <w:r>
        <w:rPr>
          <w:noProof/>
        </w:rPr>
        <w:fldChar w:fldCharType="begin"/>
      </w:r>
      <w:r>
        <w:rPr>
          <w:noProof/>
        </w:rPr>
        <w:instrText xml:space="preserve"> PAGEREF _Toc157111526 \h </w:instrText>
      </w:r>
      <w:r>
        <w:rPr>
          <w:noProof/>
        </w:rPr>
      </w:r>
      <w:r>
        <w:rPr>
          <w:noProof/>
        </w:rPr>
        <w:fldChar w:fldCharType="separate"/>
      </w:r>
      <w:r>
        <w:rPr>
          <w:noProof/>
        </w:rPr>
        <w:t>175</w:t>
      </w:r>
      <w:r>
        <w:rPr>
          <w:noProof/>
        </w:rPr>
        <w:fldChar w:fldCharType="end"/>
      </w:r>
    </w:p>
    <w:p w14:paraId="1374B206" w14:textId="161CC10D" w:rsidR="0040193F" w:rsidRDefault="0040193F">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_Toc157111527 \h </w:instrText>
      </w:r>
      <w:r>
        <w:rPr>
          <w:noProof/>
        </w:rPr>
      </w:r>
      <w:r>
        <w:rPr>
          <w:noProof/>
        </w:rPr>
        <w:fldChar w:fldCharType="separate"/>
      </w:r>
      <w:r>
        <w:rPr>
          <w:noProof/>
        </w:rPr>
        <w:t>175</w:t>
      </w:r>
      <w:r>
        <w:rPr>
          <w:noProof/>
        </w:rPr>
        <w:fldChar w:fldCharType="end"/>
      </w:r>
    </w:p>
    <w:p w14:paraId="7EDE5B8E" w14:textId="3120803B" w:rsidR="0040193F" w:rsidRDefault="0040193F">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_Toc157111528 \h </w:instrText>
      </w:r>
      <w:r>
        <w:rPr>
          <w:noProof/>
        </w:rPr>
      </w:r>
      <w:r>
        <w:rPr>
          <w:noProof/>
        </w:rPr>
        <w:fldChar w:fldCharType="separate"/>
      </w:r>
      <w:r>
        <w:rPr>
          <w:noProof/>
        </w:rPr>
        <w:t>175</w:t>
      </w:r>
      <w:r>
        <w:rPr>
          <w:noProof/>
        </w:rPr>
        <w:fldChar w:fldCharType="end"/>
      </w:r>
    </w:p>
    <w:p w14:paraId="336B4C73" w14:textId="7B76FC57" w:rsidR="0040193F" w:rsidRDefault="0040193F">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_Toc157111529 \h </w:instrText>
      </w:r>
      <w:r>
        <w:rPr>
          <w:noProof/>
        </w:rPr>
      </w:r>
      <w:r>
        <w:rPr>
          <w:noProof/>
        </w:rPr>
        <w:fldChar w:fldCharType="separate"/>
      </w:r>
      <w:r>
        <w:rPr>
          <w:noProof/>
        </w:rPr>
        <w:t>175</w:t>
      </w:r>
      <w:r>
        <w:rPr>
          <w:noProof/>
        </w:rPr>
        <w:fldChar w:fldCharType="end"/>
      </w:r>
    </w:p>
    <w:p w14:paraId="3660A6FA" w14:textId="0881A9CD" w:rsidR="0040193F" w:rsidRDefault="0040193F">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_Toc157111530 \h </w:instrText>
      </w:r>
      <w:r>
        <w:rPr>
          <w:noProof/>
        </w:rPr>
      </w:r>
      <w:r>
        <w:rPr>
          <w:noProof/>
        </w:rPr>
        <w:fldChar w:fldCharType="separate"/>
      </w:r>
      <w:r>
        <w:rPr>
          <w:noProof/>
        </w:rPr>
        <w:t>176</w:t>
      </w:r>
      <w:r>
        <w:rPr>
          <w:noProof/>
        </w:rPr>
        <w:fldChar w:fldCharType="end"/>
      </w:r>
    </w:p>
    <w:p w14:paraId="34F29E70" w14:textId="3912AA6F" w:rsidR="0040193F" w:rsidRDefault="0040193F">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_Toc157111531 \h </w:instrText>
      </w:r>
      <w:r>
        <w:rPr>
          <w:noProof/>
        </w:rPr>
      </w:r>
      <w:r>
        <w:rPr>
          <w:noProof/>
        </w:rPr>
        <w:fldChar w:fldCharType="separate"/>
      </w:r>
      <w:r>
        <w:rPr>
          <w:noProof/>
        </w:rPr>
        <w:t>176</w:t>
      </w:r>
      <w:r>
        <w:rPr>
          <w:noProof/>
        </w:rPr>
        <w:fldChar w:fldCharType="end"/>
      </w:r>
    </w:p>
    <w:p w14:paraId="5AB4EB74" w14:textId="65490695"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_Toc157111532 \h </w:instrText>
      </w:r>
      <w:r>
        <w:rPr>
          <w:noProof/>
        </w:rPr>
      </w:r>
      <w:r>
        <w:rPr>
          <w:noProof/>
        </w:rPr>
        <w:fldChar w:fldCharType="separate"/>
      </w:r>
      <w:r>
        <w:rPr>
          <w:noProof/>
        </w:rPr>
        <w:t>176</w:t>
      </w:r>
      <w:r>
        <w:rPr>
          <w:noProof/>
        </w:rPr>
        <w:fldChar w:fldCharType="end"/>
      </w:r>
    </w:p>
    <w:p w14:paraId="69B9A6E4" w14:textId="2A58D13A" w:rsidR="0040193F" w:rsidRDefault="0040193F">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_Toc157111533 \h </w:instrText>
      </w:r>
      <w:r>
        <w:rPr>
          <w:noProof/>
        </w:rPr>
      </w:r>
      <w:r>
        <w:rPr>
          <w:noProof/>
        </w:rPr>
        <w:fldChar w:fldCharType="separate"/>
      </w:r>
      <w:r>
        <w:rPr>
          <w:noProof/>
        </w:rPr>
        <w:t>176</w:t>
      </w:r>
      <w:r>
        <w:rPr>
          <w:noProof/>
        </w:rPr>
        <w:fldChar w:fldCharType="end"/>
      </w:r>
    </w:p>
    <w:p w14:paraId="12446C4C" w14:textId="7CEDDBE4" w:rsidR="0040193F" w:rsidRDefault="0040193F">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_Toc157111534 \h </w:instrText>
      </w:r>
      <w:r>
        <w:rPr>
          <w:noProof/>
        </w:rPr>
      </w:r>
      <w:r>
        <w:rPr>
          <w:noProof/>
        </w:rPr>
        <w:fldChar w:fldCharType="separate"/>
      </w:r>
      <w:r>
        <w:rPr>
          <w:noProof/>
        </w:rPr>
        <w:t>177</w:t>
      </w:r>
      <w:r>
        <w:rPr>
          <w:noProof/>
        </w:rPr>
        <w:fldChar w:fldCharType="end"/>
      </w:r>
    </w:p>
    <w:p w14:paraId="65FB4F90" w14:textId="5796FC5C" w:rsidR="0040193F" w:rsidRDefault="0040193F">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_Toc157111535 \h </w:instrText>
      </w:r>
      <w:r>
        <w:rPr>
          <w:noProof/>
        </w:rPr>
      </w:r>
      <w:r>
        <w:rPr>
          <w:noProof/>
        </w:rPr>
        <w:fldChar w:fldCharType="separate"/>
      </w:r>
      <w:r>
        <w:rPr>
          <w:noProof/>
        </w:rPr>
        <w:t>177</w:t>
      </w:r>
      <w:r>
        <w:rPr>
          <w:noProof/>
        </w:rPr>
        <w:fldChar w:fldCharType="end"/>
      </w:r>
    </w:p>
    <w:p w14:paraId="75282ABD" w14:textId="01FE8F2C" w:rsidR="0040193F" w:rsidRDefault="0040193F">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_Toc157111536 \h </w:instrText>
      </w:r>
      <w:r>
        <w:rPr>
          <w:noProof/>
        </w:rPr>
      </w:r>
      <w:r>
        <w:rPr>
          <w:noProof/>
        </w:rPr>
        <w:fldChar w:fldCharType="separate"/>
      </w:r>
      <w:r>
        <w:rPr>
          <w:noProof/>
        </w:rPr>
        <w:t>178</w:t>
      </w:r>
      <w:r>
        <w:rPr>
          <w:noProof/>
        </w:rPr>
        <w:fldChar w:fldCharType="end"/>
      </w:r>
    </w:p>
    <w:p w14:paraId="20FC964A" w14:textId="244EDDED"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_Toc157111537 \h </w:instrText>
      </w:r>
      <w:r>
        <w:rPr>
          <w:noProof/>
        </w:rPr>
      </w:r>
      <w:r>
        <w:rPr>
          <w:noProof/>
        </w:rPr>
        <w:fldChar w:fldCharType="separate"/>
      </w:r>
      <w:r>
        <w:rPr>
          <w:noProof/>
        </w:rPr>
        <w:t>178</w:t>
      </w:r>
      <w:r>
        <w:rPr>
          <w:noProof/>
        </w:rPr>
        <w:fldChar w:fldCharType="end"/>
      </w:r>
    </w:p>
    <w:p w14:paraId="151E51A7" w14:textId="44BAE4BE" w:rsidR="0040193F" w:rsidRDefault="0040193F">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_Toc157111538 \h </w:instrText>
      </w:r>
      <w:r>
        <w:rPr>
          <w:noProof/>
        </w:rPr>
      </w:r>
      <w:r>
        <w:rPr>
          <w:noProof/>
        </w:rPr>
        <w:fldChar w:fldCharType="separate"/>
      </w:r>
      <w:r>
        <w:rPr>
          <w:noProof/>
        </w:rPr>
        <w:t>178</w:t>
      </w:r>
      <w:r>
        <w:rPr>
          <w:noProof/>
        </w:rPr>
        <w:fldChar w:fldCharType="end"/>
      </w:r>
    </w:p>
    <w:p w14:paraId="472F330F" w14:textId="2492941F" w:rsidR="0040193F" w:rsidRDefault="0040193F">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_Toc157111539 \h </w:instrText>
      </w:r>
      <w:r>
        <w:rPr>
          <w:noProof/>
        </w:rPr>
      </w:r>
      <w:r>
        <w:rPr>
          <w:noProof/>
        </w:rPr>
        <w:fldChar w:fldCharType="separate"/>
      </w:r>
      <w:r>
        <w:rPr>
          <w:noProof/>
        </w:rPr>
        <w:t>178</w:t>
      </w:r>
      <w:r>
        <w:rPr>
          <w:noProof/>
        </w:rPr>
        <w:fldChar w:fldCharType="end"/>
      </w:r>
    </w:p>
    <w:p w14:paraId="78C6938C" w14:textId="7D4B86D1" w:rsidR="0040193F" w:rsidRDefault="0040193F">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_Toc157111540 \h </w:instrText>
      </w:r>
      <w:r>
        <w:rPr>
          <w:noProof/>
        </w:rPr>
      </w:r>
      <w:r>
        <w:rPr>
          <w:noProof/>
        </w:rPr>
        <w:fldChar w:fldCharType="separate"/>
      </w:r>
      <w:r>
        <w:rPr>
          <w:noProof/>
        </w:rPr>
        <w:t>178</w:t>
      </w:r>
      <w:r>
        <w:rPr>
          <w:noProof/>
        </w:rPr>
        <w:fldChar w:fldCharType="end"/>
      </w:r>
    </w:p>
    <w:p w14:paraId="75175E8A" w14:textId="4EC16157" w:rsidR="0040193F" w:rsidRDefault="0040193F">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_Toc157111541 \h </w:instrText>
      </w:r>
      <w:r>
        <w:rPr>
          <w:noProof/>
        </w:rPr>
      </w:r>
      <w:r>
        <w:rPr>
          <w:noProof/>
        </w:rPr>
        <w:fldChar w:fldCharType="separate"/>
      </w:r>
      <w:r>
        <w:rPr>
          <w:noProof/>
        </w:rPr>
        <w:t>178</w:t>
      </w:r>
      <w:r>
        <w:rPr>
          <w:noProof/>
        </w:rPr>
        <w:fldChar w:fldCharType="end"/>
      </w:r>
    </w:p>
    <w:p w14:paraId="1C92B791" w14:textId="4E3D8FCA" w:rsidR="0040193F" w:rsidRDefault="0040193F">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_Toc157111542 \h </w:instrText>
      </w:r>
      <w:r>
        <w:rPr>
          <w:noProof/>
        </w:rPr>
      </w:r>
      <w:r>
        <w:rPr>
          <w:noProof/>
        </w:rPr>
        <w:fldChar w:fldCharType="separate"/>
      </w:r>
      <w:r>
        <w:rPr>
          <w:noProof/>
        </w:rPr>
        <w:t>179</w:t>
      </w:r>
      <w:r>
        <w:rPr>
          <w:noProof/>
        </w:rPr>
        <w:fldChar w:fldCharType="end"/>
      </w:r>
    </w:p>
    <w:p w14:paraId="4398EAA6" w14:textId="1650B09E" w:rsidR="0040193F" w:rsidRDefault="0040193F">
      <w:pPr>
        <w:pStyle w:val="TOC4"/>
        <w:rPr>
          <w:rFonts w:asciiTheme="minorHAnsi" w:eastAsiaTheme="minorEastAsia" w:hAnsiTheme="minorHAnsi" w:cstheme="minorBidi"/>
          <w:noProof/>
          <w:sz w:val="22"/>
          <w:szCs w:val="22"/>
          <w:lang w:val="en-IN" w:eastAsia="en-IN"/>
        </w:rPr>
      </w:pPr>
      <w:r>
        <w:rPr>
          <w:noProof/>
        </w:rPr>
        <w:t>8.9</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_Toc157111543 \h </w:instrText>
      </w:r>
      <w:r>
        <w:rPr>
          <w:noProof/>
        </w:rPr>
      </w:r>
      <w:r>
        <w:rPr>
          <w:noProof/>
        </w:rPr>
        <w:fldChar w:fldCharType="separate"/>
      </w:r>
      <w:r>
        <w:rPr>
          <w:noProof/>
        </w:rPr>
        <w:t>179</w:t>
      </w:r>
      <w:r>
        <w:rPr>
          <w:noProof/>
        </w:rPr>
        <w:fldChar w:fldCharType="end"/>
      </w:r>
    </w:p>
    <w:p w14:paraId="5C6ECC40" w14:textId="621F0FA0" w:rsidR="0040193F" w:rsidRDefault="0040193F">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_Toc157111544 \h </w:instrText>
      </w:r>
      <w:r>
        <w:rPr>
          <w:noProof/>
        </w:rPr>
      </w:r>
      <w:r>
        <w:rPr>
          <w:noProof/>
        </w:rPr>
        <w:fldChar w:fldCharType="separate"/>
      </w:r>
      <w:r>
        <w:rPr>
          <w:noProof/>
        </w:rPr>
        <w:t>179</w:t>
      </w:r>
      <w:r>
        <w:rPr>
          <w:noProof/>
        </w:rPr>
        <w:fldChar w:fldCharType="end"/>
      </w:r>
    </w:p>
    <w:p w14:paraId="219EAD4F" w14:textId="0A3EB128" w:rsidR="0040193F" w:rsidRDefault="0040193F">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_Toc157111545 \h </w:instrText>
      </w:r>
      <w:r>
        <w:rPr>
          <w:noProof/>
        </w:rPr>
      </w:r>
      <w:r>
        <w:rPr>
          <w:noProof/>
        </w:rPr>
        <w:fldChar w:fldCharType="separate"/>
      </w:r>
      <w:r>
        <w:rPr>
          <w:noProof/>
        </w:rPr>
        <w:t>179</w:t>
      </w:r>
      <w:r>
        <w:rPr>
          <w:noProof/>
        </w:rPr>
        <w:fldChar w:fldCharType="end"/>
      </w:r>
    </w:p>
    <w:p w14:paraId="5F6B856A" w14:textId="48FA590A" w:rsidR="0040193F" w:rsidRDefault="0040193F">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_Toc157111546 \h </w:instrText>
      </w:r>
      <w:r>
        <w:rPr>
          <w:noProof/>
        </w:rPr>
      </w:r>
      <w:r>
        <w:rPr>
          <w:noProof/>
        </w:rPr>
        <w:fldChar w:fldCharType="separate"/>
      </w:r>
      <w:r>
        <w:rPr>
          <w:noProof/>
        </w:rPr>
        <w:t>179</w:t>
      </w:r>
      <w:r>
        <w:rPr>
          <w:noProof/>
        </w:rPr>
        <w:fldChar w:fldCharType="end"/>
      </w:r>
    </w:p>
    <w:p w14:paraId="3AEA2BEB" w14:textId="457941CC" w:rsidR="0040193F" w:rsidRDefault="0040193F">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_Toc157111547 \h </w:instrText>
      </w:r>
      <w:r>
        <w:rPr>
          <w:noProof/>
        </w:rPr>
      </w:r>
      <w:r>
        <w:rPr>
          <w:noProof/>
        </w:rPr>
        <w:fldChar w:fldCharType="separate"/>
      </w:r>
      <w:r>
        <w:rPr>
          <w:noProof/>
        </w:rPr>
        <w:t>179</w:t>
      </w:r>
      <w:r>
        <w:rPr>
          <w:noProof/>
        </w:rPr>
        <w:fldChar w:fldCharType="end"/>
      </w:r>
    </w:p>
    <w:p w14:paraId="44A3AC3D" w14:textId="0860943D"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_Toc157111548 \h </w:instrText>
      </w:r>
      <w:r>
        <w:rPr>
          <w:noProof/>
        </w:rPr>
      </w:r>
      <w:r>
        <w:rPr>
          <w:noProof/>
        </w:rPr>
        <w:fldChar w:fldCharType="separate"/>
      </w:r>
      <w:r>
        <w:rPr>
          <w:noProof/>
        </w:rPr>
        <w:t>179</w:t>
      </w:r>
      <w:r>
        <w:rPr>
          <w:noProof/>
        </w:rPr>
        <w:fldChar w:fldCharType="end"/>
      </w:r>
    </w:p>
    <w:p w14:paraId="56138024" w14:textId="4FA79B82" w:rsidR="0040193F" w:rsidRDefault="0040193F">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_Toc157111549 \h </w:instrText>
      </w:r>
      <w:r>
        <w:rPr>
          <w:noProof/>
        </w:rPr>
      </w:r>
      <w:r>
        <w:rPr>
          <w:noProof/>
        </w:rPr>
        <w:fldChar w:fldCharType="separate"/>
      </w:r>
      <w:r>
        <w:rPr>
          <w:noProof/>
        </w:rPr>
        <w:t>179</w:t>
      </w:r>
      <w:r>
        <w:rPr>
          <w:noProof/>
        </w:rPr>
        <w:fldChar w:fldCharType="end"/>
      </w:r>
    </w:p>
    <w:p w14:paraId="4527D911" w14:textId="58499782" w:rsidR="0040193F" w:rsidRDefault="0040193F">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_Toc157111550 \h </w:instrText>
      </w:r>
      <w:r>
        <w:rPr>
          <w:noProof/>
        </w:rPr>
      </w:r>
      <w:r>
        <w:rPr>
          <w:noProof/>
        </w:rPr>
        <w:fldChar w:fldCharType="separate"/>
      </w:r>
      <w:r>
        <w:rPr>
          <w:noProof/>
        </w:rPr>
        <w:t>179</w:t>
      </w:r>
      <w:r>
        <w:rPr>
          <w:noProof/>
        </w:rPr>
        <w:fldChar w:fldCharType="end"/>
      </w:r>
    </w:p>
    <w:p w14:paraId="24BF41E9" w14:textId="213DAE77" w:rsidR="0040193F" w:rsidRDefault="0040193F">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_Toc157111551 \h </w:instrText>
      </w:r>
      <w:r>
        <w:rPr>
          <w:noProof/>
        </w:rPr>
      </w:r>
      <w:r>
        <w:rPr>
          <w:noProof/>
        </w:rPr>
        <w:fldChar w:fldCharType="separate"/>
      </w:r>
      <w:r>
        <w:rPr>
          <w:noProof/>
        </w:rPr>
        <w:t>180</w:t>
      </w:r>
      <w:r>
        <w:rPr>
          <w:noProof/>
        </w:rPr>
        <w:fldChar w:fldCharType="end"/>
      </w:r>
    </w:p>
    <w:p w14:paraId="58504E3A" w14:textId="661E391C" w:rsidR="0040193F" w:rsidRDefault="0040193F">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_Toc157111552 \h </w:instrText>
      </w:r>
      <w:r>
        <w:rPr>
          <w:noProof/>
        </w:rPr>
      </w:r>
      <w:r>
        <w:rPr>
          <w:noProof/>
        </w:rPr>
        <w:fldChar w:fldCharType="separate"/>
      </w:r>
      <w:r>
        <w:rPr>
          <w:noProof/>
        </w:rPr>
        <w:t>180</w:t>
      </w:r>
      <w:r>
        <w:rPr>
          <w:noProof/>
        </w:rPr>
        <w:fldChar w:fldCharType="end"/>
      </w:r>
    </w:p>
    <w:p w14:paraId="1BD5E4F5" w14:textId="38E9EFB7" w:rsidR="0040193F" w:rsidRDefault="0040193F">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_Toc157111553 \h </w:instrText>
      </w:r>
      <w:r>
        <w:rPr>
          <w:noProof/>
        </w:rPr>
      </w:r>
      <w:r>
        <w:rPr>
          <w:noProof/>
        </w:rPr>
        <w:fldChar w:fldCharType="separate"/>
      </w:r>
      <w:r>
        <w:rPr>
          <w:noProof/>
        </w:rPr>
        <w:t>180</w:t>
      </w:r>
      <w:r>
        <w:rPr>
          <w:noProof/>
        </w:rPr>
        <w:fldChar w:fldCharType="end"/>
      </w:r>
    </w:p>
    <w:p w14:paraId="77BD5554" w14:textId="12F7A9C3" w:rsidR="0040193F" w:rsidRDefault="0040193F">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_Toc157111554 \h </w:instrText>
      </w:r>
      <w:r>
        <w:rPr>
          <w:noProof/>
        </w:rPr>
      </w:r>
      <w:r>
        <w:rPr>
          <w:noProof/>
        </w:rPr>
        <w:fldChar w:fldCharType="separate"/>
      </w:r>
      <w:r>
        <w:rPr>
          <w:noProof/>
        </w:rPr>
        <w:t>180</w:t>
      </w:r>
      <w:r>
        <w:rPr>
          <w:noProof/>
        </w:rPr>
        <w:fldChar w:fldCharType="end"/>
      </w:r>
    </w:p>
    <w:p w14:paraId="357F7EE9" w14:textId="5751288E" w:rsidR="0040193F" w:rsidRDefault="0040193F">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_Toc157111555 \h </w:instrText>
      </w:r>
      <w:r>
        <w:rPr>
          <w:noProof/>
        </w:rPr>
      </w:r>
      <w:r>
        <w:rPr>
          <w:noProof/>
        </w:rPr>
        <w:fldChar w:fldCharType="separate"/>
      </w:r>
      <w:r>
        <w:rPr>
          <w:noProof/>
        </w:rPr>
        <w:t>180</w:t>
      </w:r>
      <w:r>
        <w:rPr>
          <w:noProof/>
        </w:rPr>
        <w:fldChar w:fldCharType="end"/>
      </w:r>
    </w:p>
    <w:p w14:paraId="7734932C" w14:textId="55624D88" w:rsidR="0040193F" w:rsidRDefault="0040193F">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_Toc157111556 \h </w:instrText>
      </w:r>
      <w:r>
        <w:rPr>
          <w:noProof/>
        </w:rPr>
      </w:r>
      <w:r>
        <w:rPr>
          <w:noProof/>
        </w:rPr>
        <w:fldChar w:fldCharType="separate"/>
      </w:r>
      <w:r>
        <w:rPr>
          <w:noProof/>
        </w:rPr>
        <w:t>180</w:t>
      </w:r>
      <w:r>
        <w:rPr>
          <w:noProof/>
        </w:rPr>
        <w:fldChar w:fldCharType="end"/>
      </w:r>
    </w:p>
    <w:p w14:paraId="36FEF9B8" w14:textId="5F38E59B" w:rsidR="0040193F" w:rsidRDefault="0040193F">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_Toc157111557 \h </w:instrText>
      </w:r>
      <w:r>
        <w:rPr>
          <w:noProof/>
        </w:rPr>
      </w:r>
      <w:r>
        <w:rPr>
          <w:noProof/>
        </w:rPr>
        <w:fldChar w:fldCharType="separate"/>
      </w:r>
      <w:r>
        <w:rPr>
          <w:noProof/>
        </w:rPr>
        <w:t>181</w:t>
      </w:r>
      <w:r>
        <w:rPr>
          <w:noProof/>
        </w:rPr>
        <w:fldChar w:fldCharType="end"/>
      </w:r>
    </w:p>
    <w:p w14:paraId="6EBECFB3" w14:textId="64B7ADC8" w:rsidR="0040193F" w:rsidRDefault="0040193F">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_Toc157111558 \h </w:instrText>
      </w:r>
      <w:r>
        <w:rPr>
          <w:noProof/>
        </w:rPr>
      </w:r>
      <w:r>
        <w:rPr>
          <w:noProof/>
        </w:rPr>
        <w:fldChar w:fldCharType="separate"/>
      </w:r>
      <w:r>
        <w:rPr>
          <w:noProof/>
        </w:rPr>
        <w:t>181</w:t>
      </w:r>
      <w:r>
        <w:rPr>
          <w:noProof/>
        </w:rPr>
        <w:fldChar w:fldCharType="end"/>
      </w:r>
    </w:p>
    <w:p w14:paraId="2932E749" w14:textId="56EB9BC1" w:rsidR="0040193F" w:rsidRDefault="0040193F">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_Toc157111559 \h </w:instrText>
      </w:r>
      <w:r>
        <w:rPr>
          <w:noProof/>
        </w:rPr>
      </w:r>
      <w:r>
        <w:rPr>
          <w:noProof/>
        </w:rPr>
        <w:fldChar w:fldCharType="separate"/>
      </w:r>
      <w:r>
        <w:rPr>
          <w:noProof/>
        </w:rPr>
        <w:t>181</w:t>
      </w:r>
      <w:r>
        <w:rPr>
          <w:noProof/>
        </w:rPr>
        <w:fldChar w:fldCharType="end"/>
      </w:r>
    </w:p>
    <w:p w14:paraId="20DFACAB" w14:textId="7C0DB131" w:rsidR="0040193F" w:rsidRDefault="0040193F">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_Toc157111560 \h </w:instrText>
      </w:r>
      <w:r>
        <w:rPr>
          <w:noProof/>
        </w:rPr>
      </w:r>
      <w:r>
        <w:rPr>
          <w:noProof/>
        </w:rPr>
        <w:fldChar w:fldCharType="separate"/>
      </w:r>
      <w:r>
        <w:rPr>
          <w:noProof/>
        </w:rPr>
        <w:t>182</w:t>
      </w:r>
      <w:r>
        <w:rPr>
          <w:noProof/>
        </w:rPr>
        <w:fldChar w:fldCharType="end"/>
      </w:r>
    </w:p>
    <w:p w14:paraId="3FEFEB19" w14:textId="767ACA27" w:rsidR="0040193F" w:rsidRDefault="0040193F">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_Toc157111561 \h </w:instrText>
      </w:r>
      <w:r>
        <w:rPr>
          <w:noProof/>
        </w:rPr>
      </w:r>
      <w:r>
        <w:rPr>
          <w:noProof/>
        </w:rPr>
        <w:fldChar w:fldCharType="separate"/>
      </w:r>
      <w:r>
        <w:rPr>
          <w:noProof/>
        </w:rPr>
        <w:t>182</w:t>
      </w:r>
      <w:r>
        <w:rPr>
          <w:noProof/>
        </w:rPr>
        <w:fldChar w:fldCharType="end"/>
      </w:r>
    </w:p>
    <w:p w14:paraId="721AE2CA" w14:textId="60B3E46A" w:rsidR="0040193F" w:rsidRDefault="0040193F">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_Toc157111562 \h </w:instrText>
      </w:r>
      <w:r>
        <w:rPr>
          <w:noProof/>
        </w:rPr>
      </w:r>
      <w:r>
        <w:rPr>
          <w:noProof/>
        </w:rPr>
        <w:fldChar w:fldCharType="separate"/>
      </w:r>
      <w:r>
        <w:rPr>
          <w:noProof/>
        </w:rPr>
        <w:t>182</w:t>
      </w:r>
      <w:r>
        <w:rPr>
          <w:noProof/>
        </w:rPr>
        <w:fldChar w:fldCharType="end"/>
      </w:r>
    </w:p>
    <w:p w14:paraId="0C7B4EE1" w14:textId="6F325B58"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_Toc157111563 \h </w:instrText>
      </w:r>
      <w:r>
        <w:rPr>
          <w:noProof/>
        </w:rPr>
      </w:r>
      <w:r>
        <w:rPr>
          <w:noProof/>
        </w:rPr>
        <w:fldChar w:fldCharType="separate"/>
      </w:r>
      <w:r>
        <w:rPr>
          <w:noProof/>
        </w:rPr>
        <w:t>182</w:t>
      </w:r>
      <w:r>
        <w:rPr>
          <w:noProof/>
        </w:rPr>
        <w:fldChar w:fldCharType="end"/>
      </w:r>
    </w:p>
    <w:p w14:paraId="718DCC00" w14:textId="6F4E7607" w:rsidR="0040193F" w:rsidRDefault="0040193F">
      <w:pPr>
        <w:pStyle w:val="TOC5"/>
        <w:rPr>
          <w:rFonts w:asciiTheme="minorHAnsi" w:eastAsiaTheme="minorEastAsia" w:hAnsiTheme="minorHAnsi" w:cstheme="minorBidi"/>
          <w:noProof/>
          <w:sz w:val="22"/>
          <w:szCs w:val="22"/>
          <w:lang w:val="en-IN" w:eastAsia="en-IN"/>
        </w:rPr>
      </w:pPr>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_Toc157111564 \h </w:instrText>
      </w:r>
      <w:r>
        <w:rPr>
          <w:noProof/>
        </w:rPr>
      </w:r>
      <w:r>
        <w:rPr>
          <w:noProof/>
        </w:rPr>
        <w:fldChar w:fldCharType="separate"/>
      </w:r>
      <w:r>
        <w:rPr>
          <w:noProof/>
        </w:rPr>
        <w:t>182</w:t>
      </w:r>
      <w:r>
        <w:rPr>
          <w:noProof/>
        </w:rPr>
        <w:fldChar w:fldCharType="end"/>
      </w:r>
    </w:p>
    <w:p w14:paraId="67D81A07" w14:textId="3A25A561" w:rsidR="0040193F" w:rsidRDefault="0040193F">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_Toc157111565 \h </w:instrText>
      </w:r>
      <w:r>
        <w:rPr>
          <w:noProof/>
        </w:rPr>
      </w:r>
      <w:r>
        <w:rPr>
          <w:noProof/>
        </w:rPr>
        <w:fldChar w:fldCharType="separate"/>
      </w:r>
      <w:r>
        <w:rPr>
          <w:noProof/>
        </w:rPr>
        <w:t>182</w:t>
      </w:r>
      <w:r>
        <w:rPr>
          <w:noProof/>
        </w:rPr>
        <w:fldChar w:fldCharType="end"/>
      </w:r>
    </w:p>
    <w:p w14:paraId="686B6C76" w14:textId="134CD48E"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_Toc157111566 \h </w:instrText>
      </w:r>
      <w:r>
        <w:rPr>
          <w:noProof/>
        </w:rPr>
      </w:r>
      <w:r>
        <w:rPr>
          <w:noProof/>
        </w:rPr>
        <w:fldChar w:fldCharType="separate"/>
      </w:r>
      <w:r>
        <w:rPr>
          <w:noProof/>
        </w:rPr>
        <w:t>183</w:t>
      </w:r>
      <w:r>
        <w:rPr>
          <w:noProof/>
        </w:rPr>
        <w:fldChar w:fldCharType="end"/>
      </w:r>
    </w:p>
    <w:p w14:paraId="7C2CD69C" w14:textId="16BF3B3B" w:rsidR="0040193F" w:rsidRDefault="0040193F">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_Toc157111567 \h </w:instrText>
      </w:r>
      <w:r>
        <w:rPr>
          <w:noProof/>
        </w:rPr>
      </w:r>
      <w:r>
        <w:rPr>
          <w:noProof/>
        </w:rPr>
        <w:fldChar w:fldCharType="separate"/>
      </w:r>
      <w:r>
        <w:rPr>
          <w:noProof/>
        </w:rPr>
        <w:t>183</w:t>
      </w:r>
      <w:r>
        <w:rPr>
          <w:noProof/>
        </w:rPr>
        <w:fldChar w:fldCharType="end"/>
      </w:r>
    </w:p>
    <w:p w14:paraId="5F322684" w14:textId="011542C5" w:rsidR="0040193F" w:rsidRDefault="0040193F">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_Toc157111568 \h </w:instrText>
      </w:r>
      <w:r>
        <w:rPr>
          <w:noProof/>
        </w:rPr>
      </w:r>
      <w:r>
        <w:rPr>
          <w:noProof/>
        </w:rPr>
        <w:fldChar w:fldCharType="separate"/>
      </w:r>
      <w:r>
        <w:rPr>
          <w:noProof/>
        </w:rPr>
        <w:t>183</w:t>
      </w:r>
      <w:r>
        <w:rPr>
          <w:noProof/>
        </w:rPr>
        <w:fldChar w:fldCharType="end"/>
      </w:r>
    </w:p>
    <w:p w14:paraId="21FC7BEF" w14:textId="66BDB2A4" w:rsidR="0040193F" w:rsidRDefault="0040193F">
      <w:pPr>
        <w:pStyle w:val="TOC4"/>
        <w:rPr>
          <w:rFonts w:asciiTheme="minorHAnsi" w:eastAsiaTheme="minorEastAsia" w:hAnsiTheme="minorHAnsi" w:cstheme="minorBidi"/>
          <w:noProof/>
          <w:sz w:val="22"/>
          <w:szCs w:val="22"/>
          <w:lang w:val="en-IN" w:eastAsia="en-IN"/>
        </w:rPr>
      </w:pPr>
      <w:r>
        <w:rPr>
          <w:noProof/>
        </w:rPr>
        <w:t>8.10</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_Toc157111569 \h </w:instrText>
      </w:r>
      <w:r>
        <w:rPr>
          <w:noProof/>
        </w:rPr>
      </w:r>
      <w:r>
        <w:rPr>
          <w:noProof/>
        </w:rPr>
        <w:fldChar w:fldCharType="separate"/>
      </w:r>
      <w:r>
        <w:rPr>
          <w:noProof/>
        </w:rPr>
        <w:t>183</w:t>
      </w:r>
      <w:r>
        <w:rPr>
          <w:noProof/>
        </w:rPr>
        <w:fldChar w:fldCharType="end"/>
      </w:r>
    </w:p>
    <w:p w14:paraId="6E2B3B77" w14:textId="5686FD9A" w:rsidR="0040193F" w:rsidRDefault="0040193F">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_Toc157111570 \h </w:instrText>
      </w:r>
      <w:r>
        <w:rPr>
          <w:noProof/>
        </w:rPr>
      </w:r>
      <w:r>
        <w:rPr>
          <w:noProof/>
        </w:rPr>
        <w:fldChar w:fldCharType="separate"/>
      </w:r>
      <w:r>
        <w:rPr>
          <w:noProof/>
        </w:rPr>
        <w:t>183</w:t>
      </w:r>
      <w:r>
        <w:rPr>
          <w:noProof/>
        </w:rPr>
        <w:fldChar w:fldCharType="end"/>
      </w:r>
    </w:p>
    <w:p w14:paraId="0B95348D" w14:textId="50088686" w:rsidR="0040193F" w:rsidRDefault="0040193F">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_Toc157111571 \h </w:instrText>
      </w:r>
      <w:r>
        <w:rPr>
          <w:noProof/>
        </w:rPr>
      </w:r>
      <w:r>
        <w:rPr>
          <w:noProof/>
        </w:rPr>
        <w:fldChar w:fldCharType="separate"/>
      </w:r>
      <w:r>
        <w:rPr>
          <w:noProof/>
        </w:rPr>
        <w:t>183</w:t>
      </w:r>
      <w:r>
        <w:rPr>
          <w:noProof/>
        </w:rPr>
        <w:fldChar w:fldCharType="end"/>
      </w:r>
    </w:p>
    <w:p w14:paraId="760DC37C" w14:textId="00527167" w:rsidR="0040193F" w:rsidRDefault="0040193F">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_Toc157111572 \h </w:instrText>
      </w:r>
      <w:r>
        <w:rPr>
          <w:noProof/>
        </w:rPr>
      </w:r>
      <w:r>
        <w:rPr>
          <w:noProof/>
        </w:rPr>
        <w:fldChar w:fldCharType="separate"/>
      </w:r>
      <w:r>
        <w:rPr>
          <w:noProof/>
        </w:rPr>
        <w:t>183</w:t>
      </w:r>
      <w:r>
        <w:rPr>
          <w:noProof/>
        </w:rPr>
        <w:fldChar w:fldCharType="end"/>
      </w:r>
    </w:p>
    <w:p w14:paraId="09116A14" w14:textId="3686D75F" w:rsidR="0040193F" w:rsidRDefault="0040193F">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_Toc157111573 \h </w:instrText>
      </w:r>
      <w:r>
        <w:rPr>
          <w:noProof/>
        </w:rPr>
      </w:r>
      <w:r>
        <w:rPr>
          <w:noProof/>
        </w:rPr>
        <w:fldChar w:fldCharType="separate"/>
      </w:r>
      <w:r>
        <w:rPr>
          <w:noProof/>
        </w:rPr>
        <w:t>183</w:t>
      </w:r>
      <w:r>
        <w:rPr>
          <w:noProof/>
        </w:rPr>
        <w:fldChar w:fldCharType="end"/>
      </w:r>
    </w:p>
    <w:p w14:paraId="7C1F48D2" w14:textId="306BC220" w:rsidR="0040193F" w:rsidRDefault="0040193F">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_Toc157111574 \h </w:instrText>
      </w:r>
      <w:r>
        <w:rPr>
          <w:noProof/>
        </w:rPr>
      </w:r>
      <w:r>
        <w:rPr>
          <w:noProof/>
        </w:rPr>
        <w:fldChar w:fldCharType="separate"/>
      </w:r>
      <w:r>
        <w:rPr>
          <w:noProof/>
        </w:rPr>
        <w:t>183</w:t>
      </w:r>
      <w:r>
        <w:rPr>
          <w:noProof/>
        </w:rPr>
        <w:fldChar w:fldCharType="end"/>
      </w:r>
    </w:p>
    <w:p w14:paraId="57398C09" w14:textId="626C50AA" w:rsidR="0040193F" w:rsidRDefault="0040193F">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_Toc157111575 \h </w:instrText>
      </w:r>
      <w:r>
        <w:rPr>
          <w:noProof/>
        </w:rPr>
      </w:r>
      <w:r>
        <w:rPr>
          <w:noProof/>
        </w:rPr>
        <w:fldChar w:fldCharType="separate"/>
      </w:r>
      <w:r>
        <w:rPr>
          <w:noProof/>
        </w:rPr>
        <w:t>183</w:t>
      </w:r>
      <w:r>
        <w:rPr>
          <w:noProof/>
        </w:rPr>
        <w:fldChar w:fldCharType="end"/>
      </w:r>
    </w:p>
    <w:p w14:paraId="55BE16E6" w14:textId="603B65EB" w:rsidR="0040193F" w:rsidRDefault="0040193F">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_Toc157111576 \h </w:instrText>
      </w:r>
      <w:r>
        <w:rPr>
          <w:noProof/>
        </w:rPr>
      </w:r>
      <w:r>
        <w:rPr>
          <w:noProof/>
        </w:rPr>
        <w:fldChar w:fldCharType="separate"/>
      </w:r>
      <w:r>
        <w:rPr>
          <w:noProof/>
        </w:rPr>
        <w:t>184</w:t>
      </w:r>
      <w:r>
        <w:rPr>
          <w:noProof/>
        </w:rPr>
        <w:fldChar w:fldCharType="end"/>
      </w:r>
    </w:p>
    <w:p w14:paraId="78816964" w14:textId="30F70DA3" w:rsidR="0040193F" w:rsidRDefault="0040193F">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_Toc157111577 \h </w:instrText>
      </w:r>
      <w:r>
        <w:rPr>
          <w:noProof/>
        </w:rPr>
      </w:r>
      <w:r>
        <w:rPr>
          <w:noProof/>
        </w:rPr>
        <w:fldChar w:fldCharType="separate"/>
      </w:r>
      <w:r>
        <w:rPr>
          <w:noProof/>
        </w:rPr>
        <w:t>184</w:t>
      </w:r>
      <w:r>
        <w:rPr>
          <w:noProof/>
        </w:rPr>
        <w:fldChar w:fldCharType="end"/>
      </w:r>
    </w:p>
    <w:p w14:paraId="17B51A7D" w14:textId="502FC89E" w:rsidR="0040193F" w:rsidRDefault="0040193F">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_Toc157111578 \h </w:instrText>
      </w:r>
      <w:r>
        <w:rPr>
          <w:noProof/>
        </w:rPr>
      </w:r>
      <w:r>
        <w:rPr>
          <w:noProof/>
        </w:rPr>
        <w:fldChar w:fldCharType="separate"/>
      </w:r>
      <w:r>
        <w:rPr>
          <w:noProof/>
        </w:rPr>
        <w:t>184</w:t>
      </w:r>
      <w:r>
        <w:rPr>
          <w:noProof/>
        </w:rPr>
        <w:fldChar w:fldCharType="end"/>
      </w:r>
    </w:p>
    <w:p w14:paraId="19C5FC50" w14:textId="0F6DD57A" w:rsidR="0040193F" w:rsidRDefault="0040193F">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_Toc157111579 \h </w:instrText>
      </w:r>
      <w:r>
        <w:rPr>
          <w:noProof/>
        </w:rPr>
      </w:r>
      <w:r>
        <w:rPr>
          <w:noProof/>
        </w:rPr>
        <w:fldChar w:fldCharType="separate"/>
      </w:r>
      <w:r>
        <w:rPr>
          <w:noProof/>
        </w:rPr>
        <w:t>184</w:t>
      </w:r>
      <w:r>
        <w:rPr>
          <w:noProof/>
        </w:rPr>
        <w:fldChar w:fldCharType="end"/>
      </w:r>
    </w:p>
    <w:p w14:paraId="5B6D46CD" w14:textId="5312B386" w:rsidR="0040193F" w:rsidRDefault="0040193F">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_Toc157111580 \h </w:instrText>
      </w:r>
      <w:r>
        <w:rPr>
          <w:noProof/>
        </w:rPr>
      </w:r>
      <w:r>
        <w:rPr>
          <w:noProof/>
        </w:rPr>
        <w:fldChar w:fldCharType="separate"/>
      </w:r>
      <w:r>
        <w:rPr>
          <w:noProof/>
        </w:rPr>
        <w:t>184</w:t>
      </w:r>
      <w:r>
        <w:rPr>
          <w:noProof/>
        </w:rPr>
        <w:fldChar w:fldCharType="end"/>
      </w:r>
    </w:p>
    <w:p w14:paraId="0A421A17" w14:textId="6E413E9A" w:rsidR="0040193F" w:rsidRDefault="0040193F">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_Toc157111581 \h </w:instrText>
      </w:r>
      <w:r>
        <w:rPr>
          <w:noProof/>
        </w:rPr>
      </w:r>
      <w:r>
        <w:rPr>
          <w:noProof/>
        </w:rPr>
        <w:fldChar w:fldCharType="separate"/>
      </w:r>
      <w:r>
        <w:rPr>
          <w:noProof/>
        </w:rPr>
        <w:t>184</w:t>
      </w:r>
      <w:r>
        <w:rPr>
          <w:noProof/>
        </w:rPr>
        <w:fldChar w:fldCharType="end"/>
      </w:r>
    </w:p>
    <w:p w14:paraId="24EFA240" w14:textId="36FD7E02" w:rsidR="0040193F" w:rsidRDefault="0040193F">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_Toc157111582 \h </w:instrText>
      </w:r>
      <w:r>
        <w:rPr>
          <w:noProof/>
        </w:rPr>
      </w:r>
      <w:r>
        <w:rPr>
          <w:noProof/>
        </w:rPr>
        <w:fldChar w:fldCharType="separate"/>
      </w:r>
      <w:r>
        <w:rPr>
          <w:noProof/>
        </w:rPr>
        <w:t>184</w:t>
      </w:r>
      <w:r>
        <w:rPr>
          <w:noProof/>
        </w:rPr>
        <w:fldChar w:fldCharType="end"/>
      </w:r>
    </w:p>
    <w:p w14:paraId="18302614" w14:textId="3655BBDE" w:rsidR="0040193F" w:rsidRDefault="0040193F">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_Toc157111583 \h </w:instrText>
      </w:r>
      <w:r>
        <w:rPr>
          <w:noProof/>
        </w:rPr>
      </w:r>
      <w:r>
        <w:rPr>
          <w:noProof/>
        </w:rPr>
        <w:fldChar w:fldCharType="separate"/>
      </w:r>
      <w:r>
        <w:rPr>
          <w:noProof/>
        </w:rPr>
        <w:t>185</w:t>
      </w:r>
      <w:r>
        <w:rPr>
          <w:noProof/>
        </w:rPr>
        <w:fldChar w:fldCharType="end"/>
      </w:r>
    </w:p>
    <w:p w14:paraId="0A3182EB" w14:textId="3E199CC0" w:rsidR="0040193F" w:rsidRDefault="0040193F">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_Toc157111584 \h </w:instrText>
      </w:r>
      <w:r>
        <w:rPr>
          <w:noProof/>
        </w:rPr>
      </w:r>
      <w:r>
        <w:rPr>
          <w:noProof/>
        </w:rPr>
        <w:fldChar w:fldCharType="separate"/>
      </w:r>
      <w:r>
        <w:rPr>
          <w:noProof/>
        </w:rPr>
        <w:t>185</w:t>
      </w:r>
      <w:r>
        <w:rPr>
          <w:noProof/>
        </w:rPr>
        <w:fldChar w:fldCharType="end"/>
      </w:r>
    </w:p>
    <w:p w14:paraId="287826F2" w14:textId="4D29FB34" w:rsidR="0040193F" w:rsidRDefault="0040193F">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_Toc157111585 \h </w:instrText>
      </w:r>
      <w:r>
        <w:rPr>
          <w:noProof/>
        </w:rPr>
      </w:r>
      <w:r>
        <w:rPr>
          <w:noProof/>
        </w:rPr>
        <w:fldChar w:fldCharType="separate"/>
      </w:r>
      <w:r>
        <w:rPr>
          <w:noProof/>
        </w:rPr>
        <w:t>185</w:t>
      </w:r>
      <w:r>
        <w:rPr>
          <w:noProof/>
        </w:rPr>
        <w:fldChar w:fldCharType="end"/>
      </w:r>
    </w:p>
    <w:p w14:paraId="247AE6E2" w14:textId="726B746F" w:rsidR="0040193F" w:rsidRDefault="0040193F">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_Toc157111586 \h </w:instrText>
      </w:r>
      <w:r>
        <w:rPr>
          <w:noProof/>
        </w:rPr>
      </w:r>
      <w:r>
        <w:rPr>
          <w:noProof/>
        </w:rPr>
        <w:fldChar w:fldCharType="separate"/>
      </w:r>
      <w:r>
        <w:rPr>
          <w:noProof/>
        </w:rPr>
        <w:t>186</w:t>
      </w:r>
      <w:r>
        <w:rPr>
          <w:noProof/>
        </w:rPr>
        <w:fldChar w:fldCharType="end"/>
      </w:r>
    </w:p>
    <w:p w14:paraId="19F84532" w14:textId="37BD185C" w:rsidR="0040193F" w:rsidRDefault="0040193F">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_Toc157111587 \h </w:instrText>
      </w:r>
      <w:r>
        <w:rPr>
          <w:noProof/>
        </w:rPr>
      </w:r>
      <w:r>
        <w:rPr>
          <w:noProof/>
        </w:rPr>
        <w:fldChar w:fldCharType="separate"/>
      </w:r>
      <w:r>
        <w:rPr>
          <w:noProof/>
        </w:rPr>
        <w:t>186</w:t>
      </w:r>
      <w:r>
        <w:rPr>
          <w:noProof/>
        </w:rPr>
        <w:fldChar w:fldCharType="end"/>
      </w:r>
    </w:p>
    <w:p w14:paraId="64834184" w14:textId="42900193" w:rsidR="0040193F" w:rsidRDefault="0040193F">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_Toc157111588 \h </w:instrText>
      </w:r>
      <w:r>
        <w:rPr>
          <w:noProof/>
        </w:rPr>
      </w:r>
      <w:r>
        <w:rPr>
          <w:noProof/>
        </w:rPr>
        <w:fldChar w:fldCharType="separate"/>
      </w:r>
      <w:r>
        <w:rPr>
          <w:noProof/>
        </w:rPr>
        <w:t>186</w:t>
      </w:r>
      <w:r>
        <w:rPr>
          <w:noProof/>
        </w:rPr>
        <w:fldChar w:fldCharType="end"/>
      </w:r>
    </w:p>
    <w:p w14:paraId="1A754131" w14:textId="51FDC2FB"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_Toc157111589 \h </w:instrText>
      </w:r>
      <w:r>
        <w:rPr>
          <w:noProof/>
        </w:rPr>
      </w:r>
      <w:r>
        <w:rPr>
          <w:noProof/>
        </w:rPr>
        <w:fldChar w:fldCharType="separate"/>
      </w:r>
      <w:r>
        <w:rPr>
          <w:noProof/>
        </w:rPr>
        <w:t>187</w:t>
      </w:r>
      <w:r>
        <w:rPr>
          <w:noProof/>
        </w:rPr>
        <w:fldChar w:fldCharType="end"/>
      </w:r>
    </w:p>
    <w:p w14:paraId="1F52BF48" w14:textId="7C042AA4" w:rsidR="0040193F" w:rsidRDefault="0040193F">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_Toc157111590 \h </w:instrText>
      </w:r>
      <w:r>
        <w:rPr>
          <w:noProof/>
        </w:rPr>
      </w:r>
      <w:r>
        <w:rPr>
          <w:noProof/>
        </w:rPr>
        <w:fldChar w:fldCharType="separate"/>
      </w:r>
      <w:r>
        <w:rPr>
          <w:noProof/>
        </w:rPr>
        <w:t>187</w:t>
      </w:r>
      <w:r>
        <w:rPr>
          <w:noProof/>
        </w:rPr>
        <w:fldChar w:fldCharType="end"/>
      </w:r>
    </w:p>
    <w:p w14:paraId="4480F5C3" w14:textId="6981BDED" w:rsidR="0040193F" w:rsidRDefault="0040193F">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_Toc157111591 \h </w:instrText>
      </w:r>
      <w:r>
        <w:rPr>
          <w:noProof/>
        </w:rPr>
      </w:r>
      <w:r>
        <w:rPr>
          <w:noProof/>
        </w:rPr>
        <w:fldChar w:fldCharType="separate"/>
      </w:r>
      <w:r>
        <w:rPr>
          <w:noProof/>
        </w:rPr>
        <w:t>187</w:t>
      </w:r>
      <w:r>
        <w:rPr>
          <w:noProof/>
        </w:rPr>
        <w:fldChar w:fldCharType="end"/>
      </w:r>
    </w:p>
    <w:p w14:paraId="2261140E" w14:textId="5006EE13"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_Toc157111592 \h </w:instrText>
      </w:r>
      <w:r>
        <w:rPr>
          <w:noProof/>
        </w:rPr>
      </w:r>
      <w:r>
        <w:rPr>
          <w:noProof/>
        </w:rPr>
        <w:fldChar w:fldCharType="separate"/>
      </w:r>
      <w:r>
        <w:rPr>
          <w:noProof/>
        </w:rPr>
        <w:t>187</w:t>
      </w:r>
      <w:r>
        <w:rPr>
          <w:noProof/>
        </w:rPr>
        <w:fldChar w:fldCharType="end"/>
      </w:r>
    </w:p>
    <w:p w14:paraId="014B2B3E" w14:textId="38EA14C0" w:rsidR="0040193F" w:rsidRDefault="0040193F">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_Toc157111593 \h </w:instrText>
      </w:r>
      <w:r>
        <w:rPr>
          <w:noProof/>
        </w:rPr>
      </w:r>
      <w:r>
        <w:rPr>
          <w:noProof/>
        </w:rPr>
        <w:fldChar w:fldCharType="separate"/>
      </w:r>
      <w:r>
        <w:rPr>
          <w:noProof/>
        </w:rPr>
        <w:t>187</w:t>
      </w:r>
      <w:r>
        <w:rPr>
          <w:noProof/>
        </w:rPr>
        <w:fldChar w:fldCharType="end"/>
      </w:r>
    </w:p>
    <w:p w14:paraId="3BC687F2" w14:textId="690A83E6" w:rsidR="0040193F" w:rsidRDefault="0040193F">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_Toc157111594 \h </w:instrText>
      </w:r>
      <w:r>
        <w:rPr>
          <w:noProof/>
        </w:rPr>
      </w:r>
      <w:r>
        <w:rPr>
          <w:noProof/>
        </w:rPr>
        <w:fldChar w:fldCharType="separate"/>
      </w:r>
      <w:r>
        <w:rPr>
          <w:noProof/>
        </w:rPr>
        <w:t>187</w:t>
      </w:r>
      <w:r>
        <w:rPr>
          <w:noProof/>
        </w:rPr>
        <w:fldChar w:fldCharType="end"/>
      </w:r>
    </w:p>
    <w:p w14:paraId="4A5A1F03" w14:textId="7C6D347C" w:rsidR="0040193F" w:rsidRDefault="0040193F">
      <w:pPr>
        <w:pStyle w:val="TOC4"/>
        <w:rPr>
          <w:rFonts w:asciiTheme="minorHAnsi" w:eastAsiaTheme="minorEastAsia" w:hAnsiTheme="minorHAnsi" w:cstheme="minorBidi"/>
          <w:noProof/>
          <w:sz w:val="22"/>
          <w:szCs w:val="22"/>
          <w:lang w:val="en-IN" w:eastAsia="en-IN"/>
        </w:rPr>
      </w:pPr>
      <w:r>
        <w:rPr>
          <w:noProof/>
        </w:rPr>
        <w:t>8.11</w:t>
      </w:r>
      <w:r w:rsidRPr="00DF044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_Toc157111595 \h </w:instrText>
      </w:r>
      <w:r>
        <w:rPr>
          <w:noProof/>
        </w:rPr>
      </w:r>
      <w:r>
        <w:rPr>
          <w:noProof/>
        </w:rPr>
        <w:fldChar w:fldCharType="separate"/>
      </w:r>
      <w:r>
        <w:rPr>
          <w:noProof/>
        </w:rPr>
        <w:t>187</w:t>
      </w:r>
      <w:r>
        <w:rPr>
          <w:noProof/>
        </w:rPr>
        <w:fldChar w:fldCharType="end"/>
      </w:r>
    </w:p>
    <w:p w14:paraId="7E64A20F" w14:textId="5DA1BF6E" w:rsidR="0040193F" w:rsidRDefault="0040193F">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_Toc157111596 \h </w:instrText>
      </w:r>
      <w:r>
        <w:rPr>
          <w:noProof/>
        </w:rPr>
      </w:r>
      <w:r>
        <w:rPr>
          <w:noProof/>
        </w:rPr>
        <w:fldChar w:fldCharType="separate"/>
      </w:r>
      <w:r>
        <w:rPr>
          <w:noProof/>
        </w:rPr>
        <w:t>187</w:t>
      </w:r>
      <w:r>
        <w:rPr>
          <w:noProof/>
        </w:rPr>
        <w:fldChar w:fldCharType="end"/>
      </w:r>
    </w:p>
    <w:p w14:paraId="75AA0FD5" w14:textId="0D1546FD" w:rsidR="0040193F" w:rsidRDefault="0040193F">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_Toc157111597 \h </w:instrText>
      </w:r>
      <w:r>
        <w:rPr>
          <w:noProof/>
        </w:rPr>
      </w:r>
      <w:r>
        <w:rPr>
          <w:noProof/>
        </w:rPr>
        <w:fldChar w:fldCharType="separate"/>
      </w:r>
      <w:r>
        <w:rPr>
          <w:noProof/>
        </w:rPr>
        <w:t>187</w:t>
      </w:r>
      <w:r>
        <w:rPr>
          <w:noProof/>
        </w:rPr>
        <w:fldChar w:fldCharType="end"/>
      </w:r>
    </w:p>
    <w:p w14:paraId="182E5E49" w14:textId="6CAAA858" w:rsidR="0040193F" w:rsidRDefault="0040193F">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_Toc157111598 \h </w:instrText>
      </w:r>
      <w:r>
        <w:rPr>
          <w:noProof/>
        </w:rPr>
      </w:r>
      <w:r>
        <w:rPr>
          <w:noProof/>
        </w:rPr>
        <w:fldChar w:fldCharType="separate"/>
      </w:r>
      <w:r>
        <w:rPr>
          <w:noProof/>
        </w:rPr>
        <w:t>188</w:t>
      </w:r>
      <w:r>
        <w:rPr>
          <w:noProof/>
        </w:rPr>
        <w:fldChar w:fldCharType="end"/>
      </w:r>
    </w:p>
    <w:p w14:paraId="45E3CC65" w14:textId="7BC2B8E6" w:rsidR="0040193F" w:rsidRDefault="0040193F">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_Toc157111599 \h </w:instrText>
      </w:r>
      <w:r>
        <w:rPr>
          <w:noProof/>
        </w:rPr>
      </w:r>
      <w:r>
        <w:rPr>
          <w:noProof/>
        </w:rPr>
        <w:fldChar w:fldCharType="separate"/>
      </w:r>
      <w:r>
        <w:rPr>
          <w:noProof/>
        </w:rPr>
        <w:t>188</w:t>
      </w:r>
      <w:r>
        <w:rPr>
          <w:noProof/>
        </w:rPr>
        <w:fldChar w:fldCharType="end"/>
      </w:r>
    </w:p>
    <w:p w14:paraId="4F25092B" w14:textId="40D3E905" w:rsidR="0040193F" w:rsidRDefault="0040193F">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_Toc157111600 \h </w:instrText>
      </w:r>
      <w:r>
        <w:rPr>
          <w:noProof/>
        </w:rPr>
      </w:r>
      <w:r>
        <w:rPr>
          <w:noProof/>
        </w:rPr>
        <w:fldChar w:fldCharType="separate"/>
      </w:r>
      <w:r>
        <w:rPr>
          <w:noProof/>
        </w:rPr>
        <w:t>188</w:t>
      </w:r>
      <w:r>
        <w:rPr>
          <w:noProof/>
        </w:rPr>
        <w:fldChar w:fldCharType="end"/>
      </w:r>
    </w:p>
    <w:p w14:paraId="5ADDA597" w14:textId="697CC7F3" w:rsidR="0040193F" w:rsidRDefault="0040193F">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_Toc157111601 \h </w:instrText>
      </w:r>
      <w:r>
        <w:rPr>
          <w:noProof/>
        </w:rPr>
      </w:r>
      <w:r>
        <w:rPr>
          <w:noProof/>
        </w:rPr>
        <w:fldChar w:fldCharType="separate"/>
      </w:r>
      <w:r>
        <w:rPr>
          <w:noProof/>
        </w:rPr>
        <w:t>188</w:t>
      </w:r>
      <w:r>
        <w:rPr>
          <w:noProof/>
        </w:rPr>
        <w:fldChar w:fldCharType="end"/>
      </w:r>
    </w:p>
    <w:p w14:paraId="04266C13" w14:textId="5966C266" w:rsidR="0040193F" w:rsidRDefault="0040193F">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_Toc157111602 \h </w:instrText>
      </w:r>
      <w:r>
        <w:rPr>
          <w:noProof/>
        </w:rPr>
      </w:r>
      <w:r>
        <w:rPr>
          <w:noProof/>
        </w:rPr>
        <w:fldChar w:fldCharType="separate"/>
      </w:r>
      <w:r>
        <w:rPr>
          <w:noProof/>
        </w:rPr>
        <w:t>188</w:t>
      </w:r>
      <w:r>
        <w:rPr>
          <w:noProof/>
        </w:rPr>
        <w:fldChar w:fldCharType="end"/>
      </w:r>
    </w:p>
    <w:p w14:paraId="510CBCB0" w14:textId="2F89845A" w:rsidR="0040193F" w:rsidRDefault="0040193F">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_Toc157111603 \h </w:instrText>
      </w:r>
      <w:r>
        <w:rPr>
          <w:noProof/>
        </w:rPr>
      </w:r>
      <w:r>
        <w:rPr>
          <w:noProof/>
        </w:rPr>
        <w:fldChar w:fldCharType="separate"/>
      </w:r>
      <w:r>
        <w:rPr>
          <w:noProof/>
        </w:rPr>
        <w:t>188</w:t>
      </w:r>
      <w:r>
        <w:rPr>
          <w:noProof/>
        </w:rPr>
        <w:fldChar w:fldCharType="end"/>
      </w:r>
    </w:p>
    <w:p w14:paraId="70AF9715" w14:textId="721AE3BD" w:rsidR="0040193F" w:rsidRDefault="0040193F">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_Toc157111604 \h </w:instrText>
      </w:r>
      <w:r>
        <w:rPr>
          <w:noProof/>
        </w:rPr>
      </w:r>
      <w:r>
        <w:rPr>
          <w:noProof/>
        </w:rPr>
        <w:fldChar w:fldCharType="separate"/>
      </w:r>
      <w:r>
        <w:rPr>
          <w:noProof/>
        </w:rPr>
        <w:t>188</w:t>
      </w:r>
      <w:r>
        <w:rPr>
          <w:noProof/>
        </w:rPr>
        <w:fldChar w:fldCharType="end"/>
      </w:r>
    </w:p>
    <w:p w14:paraId="1B43F718" w14:textId="7577CCE5" w:rsidR="0040193F" w:rsidRDefault="0040193F">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_Toc157111605 \h </w:instrText>
      </w:r>
      <w:r>
        <w:rPr>
          <w:noProof/>
        </w:rPr>
      </w:r>
      <w:r>
        <w:rPr>
          <w:noProof/>
        </w:rPr>
        <w:fldChar w:fldCharType="separate"/>
      </w:r>
      <w:r>
        <w:rPr>
          <w:noProof/>
        </w:rPr>
        <w:t>188</w:t>
      </w:r>
      <w:r>
        <w:rPr>
          <w:noProof/>
        </w:rPr>
        <w:fldChar w:fldCharType="end"/>
      </w:r>
    </w:p>
    <w:p w14:paraId="196B0DF1" w14:textId="4F4E1793" w:rsidR="0040193F" w:rsidRDefault="0040193F">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_Toc157111606 \h </w:instrText>
      </w:r>
      <w:r>
        <w:rPr>
          <w:noProof/>
        </w:rPr>
      </w:r>
      <w:r>
        <w:rPr>
          <w:noProof/>
        </w:rPr>
        <w:fldChar w:fldCharType="separate"/>
      </w:r>
      <w:r>
        <w:rPr>
          <w:noProof/>
        </w:rPr>
        <w:t>189</w:t>
      </w:r>
      <w:r>
        <w:rPr>
          <w:noProof/>
        </w:rPr>
        <w:fldChar w:fldCharType="end"/>
      </w:r>
    </w:p>
    <w:p w14:paraId="3B028F32" w14:textId="1B129631" w:rsidR="0040193F" w:rsidRDefault="0040193F">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_Toc157111607 \h </w:instrText>
      </w:r>
      <w:r>
        <w:rPr>
          <w:noProof/>
        </w:rPr>
      </w:r>
      <w:r>
        <w:rPr>
          <w:noProof/>
        </w:rPr>
        <w:fldChar w:fldCharType="separate"/>
      </w:r>
      <w:r>
        <w:rPr>
          <w:noProof/>
        </w:rPr>
        <w:t>189</w:t>
      </w:r>
      <w:r>
        <w:rPr>
          <w:noProof/>
        </w:rPr>
        <w:fldChar w:fldCharType="end"/>
      </w:r>
    </w:p>
    <w:p w14:paraId="6C3C574A" w14:textId="6FA1E121" w:rsidR="0040193F" w:rsidRDefault="0040193F">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_Toc157111608 \h </w:instrText>
      </w:r>
      <w:r>
        <w:rPr>
          <w:noProof/>
        </w:rPr>
      </w:r>
      <w:r>
        <w:rPr>
          <w:noProof/>
        </w:rPr>
        <w:fldChar w:fldCharType="separate"/>
      </w:r>
      <w:r>
        <w:rPr>
          <w:noProof/>
        </w:rPr>
        <w:t>189</w:t>
      </w:r>
      <w:r>
        <w:rPr>
          <w:noProof/>
        </w:rPr>
        <w:fldChar w:fldCharType="end"/>
      </w:r>
    </w:p>
    <w:p w14:paraId="61EDA1D3" w14:textId="783074C9"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_Toc157111609 \h </w:instrText>
      </w:r>
      <w:r>
        <w:rPr>
          <w:noProof/>
        </w:rPr>
      </w:r>
      <w:r>
        <w:rPr>
          <w:noProof/>
        </w:rPr>
        <w:fldChar w:fldCharType="separate"/>
      </w:r>
      <w:r>
        <w:rPr>
          <w:noProof/>
        </w:rPr>
        <w:t>189</w:t>
      </w:r>
      <w:r>
        <w:rPr>
          <w:noProof/>
        </w:rPr>
        <w:fldChar w:fldCharType="end"/>
      </w:r>
    </w:p>
    <w:p w14:paraId="746603E0" w14:textId="7F8167CB" w:rsidR="0040193F" w:rsidRDefault="0040193F">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_Toc157111610 \h </w:instrText>
      </w:r>
      <w:r>
        <w:rPr>
          <w:noProof/>
        </w:rPr>
      </w:r>
      <w:r>
        <w:rPr>
          <w:noProof/>
        </w:rPr>
        <w:fldChar w:fldCharType="separate"/>
      </w:r>
      <w:r>
        <w:rPr>
          <w:noProof/>
        </w:rPr>
        <w:t>189</w:t>
      </w:r>
      <w:r>
        <w:rPr>
          <w:noProof/>
        </w:rPr>
        <w:fldChar w:fldCharType="end"/>
      </w:r>
    </w:p>
    <w:p w14:paraId="08AF9B9E" w14:textId="6C31228E" w:rsidR="0040193F" w:rsidRDefault="0040193F">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_Toc157111611 \h </w:instrText>
      </w:r>
      <w:r>
        <w:rPr>
          <w:noProof/>
        </w:rPr>
      </w:r>
      <w:r>
        <w:rPr>
          <w:noProof/>
        </w:rPr>
        <w:fldChar w:fldCharType="separate"/>
      </w:r>
      <w:r>
        <w:rPr>
          <w:noProof/>
        </w:rPr>
        <w:t>189</w:t>
      </w:r>
      <w:r>
        <w:rPr>
          <w:noProof/>
        </w:rPr>
        <w:fldChar w:fldCharType="end"/>
      </w:r>
    </w:p>
    <w:p w14:paraId="53F1BDF6" w14:textId="5CBB8ABF" w:rsidR="0040193F" w:rsidRDefault="0040193F">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_Toc157111612 \h </w:instrText>
      </w:r>
      <w:r>
        <w:rPr>
          <w:noProof/>
        </w:rPr>
      </w:r>
      <w:r>
        <w:rPr>
          <w:noProof/>
        </w:rPr>
        <w:fldChar w:fldCharType="separate"/>
      </w:r>
      <w:r>
        <w:rPr>
          <w:noProof/>
        </w:rPr>
        <w:t>189</w:t>
      </w:r>
      <w:r>
        <w:rPr>
          <w:noProof/>
        </w:rPr>
        <w:fldChar w:fldCharType="end"/>
      </w:r>
    </w:p>
    <w:p w14:paraId="7C115DBB" w14:textId="7F3EB869" w:rsidR="0040193F" w:rsidRDefault="0040193F">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_Toc157111613 \h </w:instrText>
      </w:r>
      <w:r>
        <w:rPr>
          <w:noProof/>
        </w:rPr>
      </w:r>
      <w:r>
        <w:rPr>
          <w:noProof/>
        </w:rPr>
        <w:fldChar w:fldCharType="separate"/>
      </w:r>
      <w:r>
        <w:rPr>
          <w:noProof/>
        </w:rPr>
        <w:t>190</w:t>
      </w:r>
      <w:r>
        <w:rPr>
          <w:noProof/>
        </w:rPr>
        <w:fldChar w:fldCharType="end"/>
      </w:r>
    </w:p>
    <w:p w14:paraId="4145C732" w14:textId="5134FBB6" w:rsidR="0040193F" w:rsidRDefault="0040193F">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_Toc157111614 \h </w:instrText>
      </w:r>
      <w:r>
        <w:rPr>
          <w:noProof/>
        </w:rPr>
      </w:r>
      <w:r>
        <w:rPr>
          <w:noProof/>
        </w:rPr>
        <w:fldChar w:fldCharType="separate"/>
      </w:r>
      <w:r>
        <w:rPr>
          <w:noProof/>
        </w:rPr>
        <w:t>190</w:t>
      </w:r>
      <w:r>
        <w:rPr>
          <w:noProof/>
        </w:rPr>
        <w:fldChar w:fldCharType="end"/>
      </w:r>
    </w:p>
    <w:p w14:paraId="2CF7912C" w14:textId="534EC6F6" w:rsidR="0040193F" w:rsidRDefault="0040193F">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_Toc157111615 \h </w:instrText>
      </w:r>
      <w:r>
        <w:rPr>
          <w:noProof/>
        </w:rPr>
      </w:r>
      <w:r>
        <w:rPr>
          <w:noProof/>
        </w:rPr>
        <w:fldChar w:fldCharType="separate"/>
      </w:r>
      <w:r>
        <w:rPr>
          <w:noProof/>
        </w:rPr>
        <w:t>190</w:t>
      </w:r>
      <w:r>
        <w:rPr>
          <w:noProof/>
        </w:rPr>
        <w:fldChar w:fldCharType="end"/>
      </w:r>
    </w:p>
    <w:p w14:paraId="30890DD1" w14:textId="76B94509" w:rsidR="0040193F" w:rsidRDefault="0040193F">
      <w:pPr>
        <w:pStyle w:val="TOC4"/>
        <w:rPr>
          <w:rFonts w:asciiTheme="minorHAnsi" w:eastAsiaTheme="minorEastAsia" w:hAnsiTheme="minorHAnsi" w:cstheme="minorBidi"/>
          <w:noProof/>
          <w:sz w:val="22"/>
          <w:szCs w:val="22"/>
          <w:lang w:val="en-IN" w:eastAsia="en-IN"/>
        </w:rPr>
      </w:pPr>
      <w:r>
        <w:rPr>
          <w:noProof/>
        </w:rPr>
        <w:t>8A.1</w:t>
      </w:r>
      <w:r w:rsidRPr="00DF0445">
        <w:rPr>
          <w:noProof/>
          <w:lang w:val="en-US"/>
        </w:rPr>
        <w:t>.6.2</w:t>
      </w:r>
      <w:r>
        <w:rPr>
          <w:rFonts w:asciiTheme="minorHAnsi" w:eastAsiaTheme="minorEastAsia" w:hAnsiTheme="minorHAnsi" w:cstheme="minorBidi"/>
          <w:noProof/>
          <w:sz w:val="22"/>
          <w:szCs w:val="22"/>
          <w:lang w:val="en-IN" w:eastAsia="en-IN"/>
        </w:rPr>
        <w:tab/>
      </w:r>
      <w:r w:rsidRPr="00DF0445">
        <w:rPr>
          <w:noProof/>
          <w:lang w:val="en-US"/>
        </w:rPr>
        <w:t>Structured data types</w:t>
      </w:r>
      <w:r>
        <w:rPr>
          <w:noProof/>
        </w:rPr>
        <w:tab/>
      </w:r>
      <w:r>
        <w:rPr>
          <w:noProof/>
        </w:rPr>
        <w:fldChar w:fldCharType="begin"/>
      </w:r>
      <w:r>
        <w:rPr>
          <w:noProof/>
        </w:rPr>
        <w:instrText xml:space="preserve"> PAGEREF _Toc157111616 \h </w:instrText>
      </w:r>
      <w:r>
        <w:rPr>
          <w:noProof/>
        </w:rPr>
      </w:r>
      <w:r>
        <w:rPr>
          <w:noProof/>
        </w:rPr>
        <w:fldChar w:fldCharType="separate"/>
      </w:r>
      <w:r>
        <w:rPr>
          <w:noProof/>
        </w:rPr>
        <w:t>191</w:t>
      </w:r>
      <w:r>
        <w:rPr>
          <w:noProof/>
        </w:rPr>
        <w:fldChar w:fldCharType="end"/>
      </w:r>
    </w:p>
    <w:p w14:paraId="14E3D3AF" w14:textId="52A9D86F" w:rsidR="0040193F" w:rsidRDefault="0040193F">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_Toc157111617 \h </w:instrText>
      </w:r>
      <w:r>
        <w:rPr>
          <w:noProof/>
        </w:rPr>
      </w:r>
      <w:r>
        <w:rPr>
          <w:noProof/>
        </w:rPr>
        <w:fldChar w:fldCharType="separate"/>
      </w:r>
      <w:r>
        <w:rPr>
          <w:noProof/>
        </w:rPr>
        <w:t>191</w:t>
      </w:r>
      <w:r>
        <w:rPr>
          <w:noProof/>
        </w:rPr>
        <w:fldChar w:fldCharType="end"/>
      </w:r>
    </w:p>
    <w:p w14:paraId="033CA25E" w14:textId="479AA342" w:rsidR="0040193F" w:rsidRDefault="0040193F">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_Toc157111618 \h </w:instrText>
      </w:r>
      <w:r>
        <w:rPr>
          <w:noProof/>
        </w:rPr>
      </w:r>
      <w:r>
        <w:rPr>
          <w:noProof/>
        </w:rPr>
        <w:fldChar w:fldCharType="separate"/>
      </w:r>
      <w:r>
        <w:rPr>
          <w:noProof/>
        </w:rPr>
        <w:t>191</w:t>
      </w:r>
      <w:r>
        <w:rPr>
          <w:noProof/>
        </w:rPr>
        <w:fldChar w:fldCharType="end"/>
      </w:r>
    </w:p>
    <w:p w14:paraId="482D8FB1" w14:textId="583FD1F5" w:rsidR="0040193F" w:rsidRDefault="0040193F">
      <w:pPr>
        <w:pStyle w:val="TOC4"/>
        <w:rPr>
          <w:rFonts w:asciiTheme="minorHAnsi" w:eastAsiaTheme="minorEastAsia" w:hAnsiTheme="minorHAnsi" w:cstheme="minorBidi"/>
          <w:noProof/>
          <w:sz w:val="22"/>
          <w:szCs w:val="22"/>
          <w:lang w:val="en-IN" w:eastAsia="en-IN"/>
        </w:rPr>
      </w:pPr>
      <w:r>
        <w:rPr>
          <w:noProof/>
        </w:rPr>
        <w:t>8A.1</w:t>
      </w:r>
      <w:r w:rsidRPr="00DF0445">
        <w:rPr>
          <w:noProof/>
          <w:lang w:val="en-US"/>
        </w:rPr>
        <w:t>.6.3</w:t>
      </w:r>
      <w:r>
        <w:rPr>
          <w:rFonts w:asciiTheme="minorHAnsi" w:eastAsiaTheme="minorEastAsia" w:hAnsiTheme="minorHAnsi" w:cstheme="minorBidi"/>
          <w:noProof/>
          <w:sz w:val="22"/>
          <w:szCs w:val="22"/>
          <w:lang w:val="en-IN" w:eastAsia="en-IN"/>
        </w:rPr>
        <w:tab/>
      </w:r>
      <w:r w:rsidRPr="00DF0445">
        <w:rPr>
          <w:noProof/>
          <w:lang w:val="en-US"/>
        </w:rPr>
        <w:t>Simple data types and enumerations</w:t>
      </w:r>
      <w:r>
        <w:rPr>
          <w:noProof/>
        </w:rPr>
        <w:tab/>
      </w:r>
      <w:r>
        <w:rPr>
          <w:noProof/>
        </w:rPr>
        <w:fldChar w:fldCharType="begin"/>
      </w:r>
      <w:r>
        <w:rPr>
          <w:noProof/>
        </w:rPr>
        <w:instrText xml:space="preserve"> PAGEREF _Toc157111619 \h </w:instrText>
      </w:r>
      <w:r>
        <w:rPr>
          <w:noProof/>
        </w:rPr>
      </w:r>
      <w:r>
        <w:rPr>
          <w:noProof/>
        </w:rPr>
        <w:fldChar w:fldCharType="separate"/>
      </w:r>
      <w:r>
        <w:rPr>
          <w:noProof/>
        </w:rPr>
        <w:t>191</w:t>
      </w:r>
      <w:r>
        <w:rPr>
          <w:noProof/>
        </w:rPr>
        <w:fldChar w:fldCharType="end"/>
      </w:r>
    </w:p>
    <w:p w14:paraId="16EE6534" w14:textId="195F765A" w:rsidR="0040193F" w:rsidRDefault="0040193F">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_Toc157111620 \h </w:instrText>
      </w:r>
      <w:r>
        <w:rPr>
          <w:noProof/>
        </w:rPr>
      </w:r>
      <w:r>
        <w:rPr>
          <w:noProof/>
        </w:rPr>
        <w:fldChar w:fldCharType="separate"/>
      </w:r>
      <w:r>
        <w:rPr>
          <w:noProof/>
        </w:rPr>
        <w:t>191</w:t>
      </w:r>
      <w:r>
        <w:rPr>
          <w:noProof/>
        </w:rPr>
        <w:fldChar w:fldCharType="end"/>
      </w:r>
    </w:p>
    <w:p w14:paraId="52AD3596" w14:textId="386872D2" w:rsidR="0040193F" w:rsidRDefault="0040193F">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_Toc157111621 \h </w:instrText>
      </w:r>
      <w:r>
        <w:rPr>
          <w:noProof/>
        </w:rPr>
      </w:r>
      <w:r>
        <w:rPr>
          <w:noProof/>
        </w:rPr>
        <w:fldChar w:fldCharType="separate"/>
      </w:r>
      <w:r>
        <w:rPr>
          <w:noProof/>
        </w:rPr>
        <w:t>191</w:t>
      </w:r>
      <w:r>
        <w:rPr>
          <w:noProof/>
        </w:rPr>
        <w:fldChar w:fldCharType="end"/>
      </w:r>
    </w:p>
    <w:p w14:paraId="59ED9016" w14:textId="029E3137" w:rsidR="0040193F" w:rsidRDefault="0040193F">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_Toc157111622 \h </w:instrText>
      </w:r>
      <w:r>
        <w:rPr>
          <w:noProof/>
        </w:rPr>
      </w:r>
      <w:r>
        <w:rPr>
          <w:noProof/>
        </w:rPr>
        <w:fldChar w:fldCharType="separate"/>
      </w:r>
      <w:r>
        <w:rPr>
          <w:noProof/>
        </w:rPr>
        <w:t>191</w:t>
      </w:r>
      <w:r>
        <w:rPr>
          <w:noProof/>
        </w:rPr>
        <w:fldChar w:fldCharType="end"/>
      </w:r>
    </w:p>
    <w:p w14:paraId="09BD789B" w14:textId="63E580CA" w:rsidR="0040193F" w:rsidRDefault="0040193F">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_Toc157111623 \h </w:instrText>
      </w:r>
      <w:r>
        <w:rPr>
          <w:noProof/>
        </w:rPr>
      </w:r>
      <w:r>
        <w:rPr>
          <w:noProof/>
        </w:rPr>
        <w:fldChar w:fldCharType="separate"/>
      </w:r>
      <w:r>
        <w:rPr>
          <w:noProof/>
        </w:rPr>
        <w:t>191</w:t>
      </w:r>
      <w:r>
        <w:rPr>
          <w:noProof/>
        </w:rPr>
        <w:fldChar w:fldCharType="end"/>
      </w:r>
    </w:p>
    <w:p w14:paraId="44C89944" w14:textId="3467383A" w:rsidR="0040193F" w:rsidRDefault="0040193F">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_Toc157111624 \h </w:instrText>
      </w:r>
      <w:r>
        <w:rPr>
          <w:noProof/>
        </w:rPr>
      </w:r>
      <w:r>
        <w:rPr>
          <w:noProof/>
        </w:rPr>
        <w:fldChar w:fldCharType="separate"/>
      </w:r>
      <w:r>
        <w:rPr>
          <w:noProof/>
        </w:rPr>
        <w:t>192</w:t>
      </w:r>
      <w:r>
        <w:rPr>
          <w:noProof/>
        </w:rPr>
        <w:fldChar w:fldCharType="end"/>
      </w:r>
    </w:p>
    <w:p w14:paraId="5EACA011" w14:textId="6CB7B2CD" w:rsidR="0040193F" w:rsidRDefault="0040193F">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_Toc157111625 \h </w:instrText>
      </w:r>
      <w:r>
        <w:rPr>
          <w:noProof/>
        </w:rPr>
      </w:r>
      <w:r>
        <w:rPr>
          <w:noProof/>
        </w:rPr>
        <w:fldChar w:fldCharType="separate"/>
      </w:r>
      <w:r>
        <w:rPr>
          <w:noProof/>
        </w:rPr>
        <w:t>192</w:t>
      </w:r>
      <w:r>
        <w:rPr>
          <w:noProof/>
        </w:rPr>
        <w:fldChar w:fldCharType="end"/>
      </w:r>
    </w:p>
    <w:p w14:paraId="1F858844" w14:textId="65E38216" w:rsidR="0040193F" w:rsidRDefault="0040193F">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_Toc157111626 \h </w:instrText>
      </w:r>
      <w:r>
        <w:rPr>
          <w:noProof/>
        </w:rPr>
      </w:r>
      <w:r>
        <w:rPr>
          <w:noProof/>
        </w:rPr>
        <w:fldChar w:fldCharType="separate"/>
      </w:r>
      <w:r>
        <w:rPr>
          <w:noProof/>
        </w:rPr>
        <w:t>192</w:t>
      </w:r>
      <w:r>
        <w:rPr>
          <w:noProof/>
        </w:rPr>
        <w:fldChar w:fldCharType="end"/>
      </w:r>
    </w:p>
    <w:p w14:paraId="60C9553E" w14:textId="5A871307" w:rsidR="0040193F" w:rsidRDefault="0040193F">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_Toc157111627 \h </w:instrText>
      </w:r>
      <w:r>
        <w:rPr>
          <w:noProof/>
        </w:rPr>
      </w:r>
      <w:r>
        <w:rPr>
          <w:noProof/>
        </w:rPr>
        <w:fldChar w:fldCharType="separate"/>
      </w:r>
      <w:r>
        <w:rPr>
          <w:noProof/>
        </w:rPr>
        <w:t>192</w:t>
      </w:r>
      <w:r>
        <w:rPr>
          <w:noProof/>
        </w:rPr>
        <w:fldChar w:fldCharType="end"/>
      </w:r>
    </w:p>
    <w:p w14:paraId="26D822BC" w14:textId="23F69E50" w:rsidR="0040193F" w:rsidRDefault="0040193F">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_Toc157111628 \h </w:instrText>
      </w:r>
      <w:r>
        <w:rPr>
          <w:noProof/>
        </w:rPr>
      </w:r>
      <w:r>
        <w:rPr>
          <w:noProof/>
        </w:rPr>
        <w:fldChar w:fldCharType="separate"/>
      </w:r>
      <w:r>
        <w:rPr>
          <w:noProof/>
        </w:rPr>
        <w:t>192</w:t>
      </w:r>
      <w:r>
        <w:rPr>
          <w:noProof/>
        </w:rPr>
        <w:fldChar w:fldCharType="end"/>
      </w:r>
    </w:p>
    <w:p w14:paraId="4CB95FC3" w14:textId="40F8879B" w:rsidR="0040193F" w:rsidRDefault="0040193F">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_Toc157111629 \h </w:instrText>
      </w:r>
      <w:r>
        <w:rPr>
          <w:noProof/>
        </w:rPr>
      </w:r>
      <w:r>
        <w:rPr>
          <w:noProof/>
        </w:rPr>
        <w:fldChar w:fldCharType="separate"/>
      </w:r>
      <w:r>
        <w:rPr>
          <w:noProof/>
        </w:rPr>
        <w:t>192</w:t>
      </w:r>
      <w:r>
        <w:rPr>
          <w:noProof/>
        </w:rPr>
        <w:fldChar w:fldCharType="end"/>
      </w:r>
    </w:p>
    <w:p w14:paraId="7E9B9108" w14:textId="79452A87" w:rsidR="0040193F" w:rsidRDefault="0040193F">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_Toc157111630 \h </w:instrText>
      </w:r>
      <w:r>
        <w:rPr>
          <w:noProof/>
        </w:rPr>
      </w:r>
      <w:r>
        <w:rPr>
          <w:noProof/>
        </w:rPr>
        <w:fldChar w:fldCharType="separate"/>
      </w:r>
      <w:r>
        <w:rPr>
          <w:noProof/>
        </w:rPr>
        <w:t>193</w:t>
      </w:r>
      <w:r>
        <w:rPr>
          <w:noProof/>
        </w:rPr>
        <w:fldChar w:fldCharType="end"/>
      </w:r>
    </w:p>
    <w:p w14:paraId="3117CDE7" w14:textId="0AAD3F5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_Toc157111631 \h </w:instrText>
      </w:r>
      <w:r>
        <w:rPr>
          <w:noProof/>
        </w:rPr>
      </w:r>
      <w:r>
        <w:rPr>
          <w:noProof/>
        </w:rPr>
        <w:fldChar w:fldCharType="separate"/>
      </w:r>
      <w:r>
        <w:rPr>
          <w:noProof/>
        </w:rPr>
        <w:t>193</w:t>
      </w:r>
      <w:r>
        <w:rPr>
          <w:noProof/>
        </w:rPr>
        <w:fldChar w:fldCharType="end"/>
      </w:r>
    </w:p>
    <w:p w14:paraId="7942E344" w14:textId="404738A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_Toc157111632 \h </w:instrText>
      </w:r>
      <w:r>
        <w:rPr>
          <w:noProof/>
        </w:rPr>
      </w:r>
      <w:r>
        <w:rPr>
          <w:noProof/>
        </w:rPr>
        <w:fldChar w:fldCharType="separate"/>
      </w:r>
      <w:r>
        <w:rPr>
          <w:noProof/>
        </w:rPr>
        <w:t>193</w:t>
      </w:r>
      <w:r>
        <w:rPr>
          <w:noProof/>
        </w:rPr>
        <w:fldChar w:fldCharType="end"/>
      </w:r>
    </w:p>
    <w:p w14:paraId="1615AB6E" w14:textId="158E9AC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_Toc157111633 \h </w:instrText>
      </w:r>
      <w:r>
        <w:rPr>
          <w:noProof/>
        </w:rPr>
      </w:r>
      <w:r>
        <w:rPr>
          <w:noProof/>
        </w:rPr>
        <w:fldChar w:fldCharType="separate"/>
      </w:r>
      <w:r>
        <w:rPr>
          <w:noProof/>
        </w:rPr>
        <w:t>194</w:t>
      </w:r>
      <w:r>
        <w:rPr>
          <w:noProof/>
        </w:rPr>
        <w:fldChar w:fldCharType="end"/>
      </w:r>
    </w:p>
    <w:p w14:paraId="585E5B06" w14:textId="6016B75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_Toc157111634 \h </w:instrText>
      </w:r>
      <w:r>
        <w:rPr>
          <w:noProof/>
        </w:rPr>
      </w:r>
      <w:r>
        <w:rPr>
          <w:noProof/>
        </w:rPr>
        <w:fldChar w:fldCharType="separate"/>
      </w:r>
      <w:r>
        <w:rPr>
          <w:noProof/>
        </w:rPr>
        <w:t>194</w:t>
      </w:r>
      <w:r>
        <w:rPr>
          <w:noProof/>
        </w:rPr>
        <w:fldChar w:fldCharType="end"/>
      </w:r>
    </w:p>
    <w:p w14:paraId="36D6DAA2" w14:textId="43555F7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_Toc157111635 \h </w:instrText>
      </w:r>
      <w:r>
        <w:rPr>
          <w:noProof/>
        </w:rPr>
      </w:r>
      <w:r>
        <w:rPr>
          <w:noProof/>
        </w:rPr>
        <w:fldChar w:fldCharType="separate"/>
      </w:r>
      <w:r>
        <w:rPr>
          <w:noProof/>
        </w:rPr>
        <w:t>194</w:t>
      </w:r>
      <w:r>
        <w:rPr>
          <w:noProof/>
        </w:rPr>
        <w:fldChar w:fldCharType="end"/>
      </w:r>
    </w:p>
    <w:p w14:paraId="6B8E5071" w14:textId="0AFBC763" w:rsidR="0040193F" w:rsidRDefault="0040193F">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_Toc157111636 \h </w:instrText>
      </w:r>
      <w:r>
        <w:rPr>
          <w:noProof/>
        </w:rPr>
      </w:r>
      <w:r>
        <w:rPr>
          <w:noProof/>
        </w:rPr>
        <w:fldChar w:fldCharType="separate"/>
      </w:r>
      <w:r>
        <w:rPr>
          <w:noProof/>
        </w:rPr>
        <w:t>194</w:t>
      </w:r>
      <w:r>
        <w:rPr>
          <w:noProof/>
        </w:rPr>
        <w:fldChar w:fldCharType="end"/>
      </w:r>
    </w:p>
    <w:p w14:paraId="4DB0E5DA" w14:textId="5BD68B5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_Toc157111637 \h </w:instrText>
      </w:r>
      <w:r>
        <w:rPr>
          <w:noProof/>
        </w:rPr>
      </w:r>
      <w:r>
        <w:rPr>
          <w:noProof/>
        </w:rPr>
        <w:fldChar w:fldCharType="separate"/>
      </w:r>
      <w:r>
        <w:rPr>
          <w:noProof/>
        </w:rPr>
        <w:t>194</w:t>
      </w:r>
      <w:r>
        <w:rPr>
          <w:noProof/>
        </w:rPr>
        <w:fldChar w:fldCharType="end"/>
      </w:r>
    </w:p>
    <w:p w14:paraId="166EBE21" w14:textId="14CBFC8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_Toc157111638 \h </w:instrText>
      </w:r>
      <w:r>
        <w:rPr>
          <w:noProof/>
        </w:rPr>
      </w:r>
      <w:r>
        <w:rPr>
          <w:noProof/>
        </w:rPr>
        <w:fldChar w:fldCharType="separate"/>
      </w:r>
      <w:r>
        <w:rPr>
          <w:noProof/>
        </w:rPr>
        <w:t>194</w:t>
      </w:r>
      <w:r>
        <w:rPr>
          <w:noProof/>
        </w:rPr>
        <w:fldChar w:fldCharType="end"/>
      </w:r>
    </w:p>
    <w:p w14:paraId="3180BAFA" w14:textId="06192E5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_Toc157111639 \h </w:instrText>
      </w:r>
      <w:r>
        <w:rPr>
          <w:noProof/>
        </w:rPr>
      </w:r>
      <w:r>
        <w:rPr>
          <w:noProof/>
        </w:rPr>
        <w:fldChar w:fldCharType="separate"/>
      </w:r>
      <w:r>
        <w:rPr>
          <w:noProof/>
        </w:rPr>
        <w:t>195</w:t>
      </w:r>
      <w:r>
        <w:rPr>
          <w:noProof/>
        </w:rPr>
        <w:fldChar w:fldCharType="end"/>
      </w:r>
    </w:p>
    <w:p w14:paraId="3291CB22" w14:textId="67F39D49"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_Toc157111640 \h </w:instrText>
      </w:r>
      <w:r>
        <w:rPr>
          <w:noProof/>
        </w:rPr>
      </w:r>
      <w:r>
        <w:rPr>
          <w:noProof/>
        </w:rPr>
        <w:fldChar w:fldCharType="separate"/>
      </w:r>
      <w:r>
        <w:rPr>
          <w:noProof/>
        </w:rPr>
        <w:t>195</w:t>
      </w:r>
      <w:r>
        <w:rPr>
          <w:noProof/>
        </w:rPr>
        <w:fldChar w:fldCharType="end"/>
      </w:r>
    </w:p>
    <w:p w14:paraId="1E2AA7AD" w14:textId="2530D261"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_Toc157111641 \h </w:instrText>
      </w:r>
      <w:r>
        <w:rPr>
          <w:noProof/>
        </w:rPr>
      </w:r>
      <w:r>
        <w:rPr>
          <w:noProof/>
        </w:rPr>
        <w:fldChar w:fldCharType="separate"/>
      </w:r>
      <w:r>
        <w:rPr>
          <w:noProof/>
        </w:rPr>
        <w:t>196</w:t>
      </w:r>
      <w:r>
        <w:rPr>
          <w:noProof/>
        </w:rPr>
        <w:fldChar w:fldCharType="end"/>
      </w:r>
    </w:p>
    <w:p w14:paraId="656F66E5" w14:textId="4BCA2FC7"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_Toc157111642 \h </w:instrText>
      </w:r>
      <w:r>
        <w:rPr>
          <w:noProof/>
        </w:rPr>
      </w:r>
      <w:r>
        <w:rPr>
          <w:noProof/>
        </w:rPr>
        <w:fldChar w:fldCharType="separate"/>
      </w:r>
      <w:r>
        <w:rPr>
          <w:noProof/>
        </w:rPr>
        <w:t>197</w:t>
      </w:r>
      <w:r>
        <w:rPr>
          <w:noProof/>
        </w:rPr>
        <w:fldChar w:fldCharType="end"/>
      </w:r>
    </w:p>
    <w:p w14:paraId="7DCB513B" w14:textId="0B0D1A52"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_Toc157111643 \h </w:instrText>
      </w:r>
      <w:r>
        <w:rPr>
          <w:noProof/>
        </w:rPr>
      </w:r>
      <w:r>
        <w:rPr>
          <w:noProof/>
        </w:rPr>
        <w:fldChar w:fldCharType="separate"/>
      </w:r>
      <w:r>
        <w:rPr>
          <w:noProof/>
        </w:rPr>
        <w:t>198</w:t>
      </w:r>
      <w:r>
        <w:rPr>
          <w:noProof/>
        </w:rPr>
        <w:fldChar w:fldCharType="end"/>
      </w:r>
    </w:p>
    <w:p w14:paraId="7BF82FCD" w14:textId="0CECB0FB"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_Toc157111644 \h </w:instrText>
      </w:r>
      <w:r>
        <w:rPr>
          <w:noProof/>
        </w:rPr>
      </w:r>
      <w:r>
        <w:rPr>
          <w:noProof/>
        </w:rPr>
        <w:fldChar w:fldCharType="separate"/>
      </w:r>
      <w:r>
        <w:rPr>
          <w:noProof/>
        </w:rPr>
        <w:t>199</w:t>
      </w:r>
      <w:r>
        <w:rPr>
          <w:noProof/>
        </w:rPr>
        <w:fldChar w:fldCharType="end"/>
      </w:r>
    </w:p>
    <w:p w14:paraId="7B4ED6E9" w14:textId="244F1FFA" w:rsidR="0040193F" w:rsidRDefault="0040193F">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_Toc157111645 \h </w:instrText>
      </w:r>
      <w:r>
        <w:rPr>
          <w:noProof/>
        </w:rPr>
      </w:r>
      <w:r>
        <w:rPr>
          <w:noProof/>
        </w:rPr>
        <w:fldChar w:fldCharType="separate"/>
      </w:r>
      <w:r>
        <w:rPr>
          <w:noProof/>
        </w:rPr>
        <w:t>199</w:t>
      </w:r>
      <w:r>
        <w:rPr>
          <w:noProof/>
        </w:rPr>
        <w:fldChar w:fldCharType="end"/>
      </w:r>
    </w:p>
    <w:p w14:paraId="1A97AA33" w14:textId="15D6EA69" w:rsidR="0040193F" w:rsidRDefault="0040193F">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_Toc157111646 \h </w:instrText>
      </w:r>
      <w:r>
        <w:rPr>
          <w:noProof/>
        </w:rPr>
      </w:r>
      <w:r>
        <w:rPr>
          <w:noProof/>
        </w:rPr>
        <w:fldChar w:fldCharType="separate"/>
      </w:r>
      <w:r>
        <w:rPr>
          <w:noProof/>
        </w:rPr>
        <w:t>199</w:t>
      </w:r>
      <w:r>
        <w:rPr>
          <w:noProof/>
        </w:rPr>
        <w:fldChar w:fldCharType="end"/>
      </w:r>
    </w:p>
    <w:p w14:paraId="47691C40" w14:textId="28353D1E" w:rsidR="0040193F" w:rsidRDefault="0040193F">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_Toc157111647 \h </w:instrText>
      </w:r>
      <w:r>
        <w:rPr>
          <w:noProof/>
        </w:rPr>
      </w:r>
      <w:r>
        <w:rPr>
          <w:noProof/>
        </w:rPr>
        <w:fldChar w:fldCharType="separate"/>
      </w:r>
      <w:r>
        <w:rPr>
          <w:noProof/>
        </w:rPr>
        <w:t>199</w:t>
      </w:r>
      <w:r>
        <w:rPr>
          <w:noProof/>
        </w:rPr>
        <w:fldChar w:fldCharType="end"/>
      </w:r>
    </w:p>
    <w:p w14:paraId="266DA628" w14:textId="0E647221"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_Toc157111648 \h </w:instrText>
      </w:r>
      <w:r>
        <w:rPr>
          <w:noProof/>
        </w:rPr>
      </w:r>
      <w:r>
        <w:rPr>
          <w:noProof/>
        </w:rPr>
        <w:fldChar w:fldCharType="separate"/>
      </w:r>
      <w:r>
        <w:rPr>
          <w:noProof/>
        </w:rPr>
        <w:t>199</w:t>
      </w:r>
      <w:r>
        <w:rPr>
          <w:noProof/>
        </w:rPr>
        <w:fldChar w:fldCharType="end"/>
      </w:r>
    </w:p>
    <w:p w14:paraId="578C1D61" w14:textId="6E73B18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_Toc157111649 \h </w:instrText>
      </w:r>
      <w:r>
        <w:rPr>
          <w:noProof/>
        </w:rPr>
      </w:r>
      <w:r>
        <w:rPr>
          <w:noProof/>
        </w:rPr>
        <w:fldChar w:fldCharType="separate"/>
      </w:r>
      <w:r>
        <w:rPr>
          <w:noProof/>
        </w:rPr>
        <w:t>200</w:t>
      </w:r>
      <w:r>
        <w:rPr>
          <w:noProof/>
        </w:rPr>
        <w:fldChar w:fldCharType="end"/>
      </w:r>
    </w:p>
    <w:p w14:paraId="354FEBB4" w14:textId="3B5A1EAA"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_Toc157111650 \h </w:instrText>
      </w:r>
      <w:r>
        <w:rPr>
          <w:noProof/>
        </w:rPr>
      </w:r>
      <w:r>
        <w:rPr>
          <w:noProof/>
        </w:rPr>
        <w:fldChar w:fldCharType="separate"/>
      </w:r>
      <w:r>
        <w:rPr>
          <w:noProof/>
        </w:rPr>
        <w:t>200</w:t>
      </w:r>
      <w:r>
        <w:rPr>
          <w:noProof/>
        </w:rPr>
        <w:fldChar w:fldCharType="end"/>
      </w:r>
    </w:p>
    <w:p w14:paraId="56122D95" w14:textId="466FCFF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_Toc157111651 \h </w:instrText>
      </w:r>
      <w:r>
        <w:rPr>
          <w:noProof/>
        </w:rPr>
      </w:r>
      <w:r>
        <w:rPr>
          <w:noProof/>
        </w:rPr>
        <w:fldChar w:fldCharType="separate"/>
      </w:r>
      <w:r>
        <w:rPr>
          <w:noProof/>
        </w:rPr>
        <w:t>200</w:t>
      </w:r>
      <w:r>
        <w:rPr>
          <w:noProof/>
        </w:rPr>
        <w:fldChar w:fldCharType="end"/>
      </w:r>
    </w:p>
    <w:p w14:paraId="126B9B20" w14:textId="39A5355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_Toc157111652 \h </w:instrText>
      </w:r>
      <w:r>
        <w:rPr>
          <w:noProof/>
        </w:rPr>
      </w:r>
      <w:r>
        <w:rPr>
          <w:noProof/>
        </w:rPr>
        <w:fldChar w:fldCharType="separate"/>
      </w:r>
      <w:r>
        <w:rPr>
          <w:noProof/>
        </w:rPr>
        <w:t>201</w:t>
      </w:r>
      <w:r>
        <w:rPr>
          <w:noProof/>
        </w:rPr>
        <w:fldChar w:fldCharType="end"/>
      </w:r>
    </w:p>
    <w:p w14:paraId="452AE6FA" w14:textId="67EE7A3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_Toc157111653 \h </w:instrText>
      </w:r>
      <w:r>
        <w:rPr>
          <w:noProof/>
        </w:rPr>
      </w:r>
      <w:r>
        <w:rPr>
          <w:noProof/>
        </w:rPr>
        <w:fldChar w:fldCharType="separate"/>
      </w:r>
      <w:r>
        <w:rPr>
          <w:noProof/>
        </w:rPr>
        <w:t>202</w:t>
      </w:r>
      <w:r>
        <w:rPr>
          <w:noProof/>
        </w:rPr>
        <w:fldChar w:fldCharType="end"/>
      </w:r>
    </w:p>
    <w:p w14:paraId="19EBE22F" w14:textId="5A72CF5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_Toc157111654 \h </w:instrText>
      </w:r>
      <w:r>
        <w:rPr>
          <w:noProof/>
        </w:rPr>
      </w:r>
      <w:r>
        <w:rPr>
          <w:noProof/>
        </w:rPr>
        <w:fldChar w:fldCharType="separate"/>
      </w:r>
      <w:r>
        <w:rPr>
          <w:noProof/>
        </w:rPr>
        <w:t>202</w:t>
      </w:r>
      <w:r>
        <w:rPr>
          <w:noProof/>
        </w:rPr>
        <w:fldChar w:fldCharType="end"/>
      </w:r>
    </w:p>
    <w:p w14:paraId="0950E4FE" w14:textId="5ECEBDFC"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_Toc157111655 \h </w:instrText>
      </w:r>
      <w:r>
        <w:rPr>
          <w:noProof/>
        </w:rPr>
      </w:r>
      <w:r>
        <w:rPr>
          <w:noProof/>
        </w:rPr>
        <w:fldChar w:fldCharType="separate"/>
      </w:r>
      <w:r>
        <w:rPr>
          <w:noProof/>
        </w:rPr>
        <w:t>202</w:t>
      </w:r>
      <w:r>
        <w:rPr>
          <w:noProof/>
        </w:rPr>
        <w:fldChar w:fldCharType="end"/>
      </w:r>
    </w:p>
    <w:p w14:paraId="7F6D956C" w14:textId="3CB4D67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_Toc157111656 \h </w:instrText>
      </w:r>
      <w:r>
        <w:rPr>
          <w:noProof/>
        </w:rPr>
      </w:r>
      <w:r>
        <w:rPr>
          <w:noProof/>
        </w:rPr>
        <w:fldChar w:fldCharType="separate"/>
      </w:r>
      <w:r>
        <w:rPr>
          <w:noProof/>
        </w:rPr>
        <w:t>202</w:t>
      </w:r>
      <w:r>
        <w:rPr>
          <w:noProof/>
        </w:rPr>
        <w:fldChar w:fldCharType="end"/>
      </w:r>
    </w:p>
    <w:p w14:paraId="2A0A566F" w14:textId="5326D036"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_Toc157111657 \h </w:instrText>
      </w:r>
      <w:r>
        <w:rPr>
          <w:noProof/>
        </w:rPr>
      </w:r>
      <w:r>
        <w:rPr>
          <w:noProof/>
        </w:rPr>
        <w:fldChar w:fldCharType="separate"/>
      </w:r>
      <w:r>
        <w:rPr>
          <w:noProof/>
        </w:rPr>
        <w:t>203</w:t>
      </w:r>
      <w:r>
        <w:rPr>
          <w:noProof/>
        </w:rPr>
        <w:fldChar w:fldCharType="end"/>
      </w:r>
    </w:p>
    <w:p w14:paraId="69A2A016" w14:textId="58FE8E0E"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_Toc157111658 \h </w:instrText>
      </w:r>
      <w:r>
        <w:rPr>
          <w:noProof/>
        </w:rPr>
      </w:r>
      <w:r>
        <w:rPr>
          <w:noProof/>
        </w:rPr>
        <w:fldChar w:fldCharType="separate"/>
      </w:r>
      <w:r>
        <w:rPr>
          <w:noProof/>
        </w:rPr>
        <w:t>203</w:t>
      </w:r>
      <w:r>
        <w:rPr>
          <w:noProof/>
        </w:rPr>
        <w:fldChar w:fldCharType="end"/>
      </w:r>
    </w:p>
    <w:p w14:paraId="1EE45BF0" w14:textId="29B80B78"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_Toc157111659 \h </w:instrText>
      </w:r>
      <w:r>
        <w:rPr>
          <w:noProof/>
        </w:rPr>
      </w:r>
      <w:r>
        <w:rPr>
          <w:noProof/>
        </w:rPr>
        <w:fldChar w:fldCharType="separate"/>
      </w:r>
      <w:r>
        <w:rPr>
          <w:noProof/>
        </w:rPr>
        <w:t>203</w:t>
      </w:r>
      <w:r>
        <w:rPr>
          <w:noProof/>
        </w:rPr>
        <w:fldChar w:fldCharType="end"/>
      </w:r>
    </w:p>
    <w:p w14:paraId="39A7C7E6" w14:textId="5E2A078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_Toc157111660 \h </w:instrText>
      </w:r>
      <w:r>
        <w:rPr>
          <w:noProof/>
        </w:rPr>
      </w:r>
      <w:r>
        <w:rPr>
          <w:noProof/>
        </w:rPr>
        <w:fldChar w:fldCharType="separate"/>
      </w:r>
      <w:r>
        <w:rPr>
          <w:noProof/>
        </w:rPr>
        <w:t>203</w:t>
      </w:r>
      <w:r>
        <w:rPr>
          <w:noProof/>
        </w:rPr>
        <w:fldChar w:fldCharType="end"/>
      </w:r>
    </w:p>
    <w:p w14:paraId="74ACA7DB" w14:textId="21D7C111" w:rsidR="0040193F" w:rsidRDefault="0040193F">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_Toc157111661 \h </w:instrText>
      </w:r>
      <w:r>
        <w:rPr>
          <w:noProof/>
        </w:rPr>
      </w:r>
      <w:r>
        <w:rPr>
          <w:noProof/>
        </w:rPr>
        <w:fldChar w:fldCharType="separate"/>
      </w:r>
      <w:r>
        <w:rPr>
          <w:noProof/>
        </w:rPr>
        <w:t>203</w:t>
      </w:r>
      <w:r>
        <w:rPr>
          <w:noProof/>
        </w:rPr>
        <w:fldChar w:fldCharType="end"/>
      </w:r>
    </w:p>
    <w:p w14:paraId="1EB06C94" w14:textId="17330228" w:rsidR="0040193F" w:rsidRDefault="0040193F">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_Toc157111662 \h </w:instrText>
      </w:r>
      <w:r>
        <w:rPr>
          <w:noProof/>
        </w:rPr>
      </w:r>
      <w:r>
        <w:rPr>
          <w:noProof/>
        </w:rPr>
        <w:fldChar w:fldCharType="separate"/>
      </w:r>
      <w:r>
        <w:rPr>
          <w:noProof/>
        </w:rPr>
        <w:t>203</w:t>
      </w:r>
      <w:r>
        <w:rPr>
          <w:noProof/>
        </w:rPr>
        <w:fldChar w:fldCharType="end"/>
      </w:r>
    </w:p>
    <w:p w14:paraId="71423285" w14:textId="7AE72E0D" w:rsidR="0040193F" w:rsidRDefault="0040193F">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_Toc157111663 \h </w:instrText>
      </w:r>
      <w:r>
        <w:rPr>
          <w:noProof/>
        </w:rPr>
      </w:r>
      <w:r>
        <w:rPr>
          <w:noProof/>
        </w:rPr>
        <w:fldChar w:fldCharType="separate"/>
      </w:r>
      <w:r>
        <w:rPr>
          <w:noProof/>
        </w:rPr>
        <w:t>204</w:t>
      </w:r>
      <w:r>
        <w:rPr>
          <w:noProof/>
        </w:rPr>
        <w:fldChar w:fldCharType="end"/>
      </w:r>
    </w:p>
    <w:p w14:paraId="13990078" w14:textId="122FAAD1" w:rsidR="0040193F" w:rsidRDefault="0040193F">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_Toc157111664 \h </w:instrText>
      </w:r>
      <w:r>
        <w:rPr>
          <w:noProof/>
        </w:rPr>
      </w:r>
      <w:r>
        <w:rPr>
          <w:noProof/>
        </w:rPr>
        <w:fldChar w:fldCharType="separate"/>
      </w:r>
      <w:r>
        <w:rPr>
          <w:noProof/>
        </w:rPr>
        <w:t>204</w:t>
      </w:r>
      <w:r>
        <w:rPr>
          <w:noProof/>
        </w:rPr>
        <w:fldChar w:fldCharType="end"/>
      </w:r>
    </w:p>
    <w:p w14:paraId="6FB3C1A6" w14:textId="716F99B8" w:rsidR="0040193F" w:rsidRDefault="0040193F">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_Toc157111665 \h </w:instrText>
      </w:r>
      <w:r>
        <w:rPr>
          <w:noProof/>
        </w:rPr>
      </w:r>
      <w:r>
        <w:rPr>
          <w:noProof/>
        </w:rPr>
        <w:fldChar w:fldCharType="separate"/>
      </w:r>
      <w:r>
        <w:rPr>
          <w:noProof/>
        </w:rPr>
        <w:t>204</w:t>
      </w:r>
      <w:r>
        <w:rPr>
          <w:noProof/>
        </w:rPr>
        <w:fldChar w:fldCharType="end"/>
      </w:r>
    </w:p>
    <w:p w14:paraId="5E18F723" w14:textId="4DF626D5" w:rsidR="0040193F" w:rsidRDefault="0040193F">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_Toc157111666 \h </w:instrText>
      </w:r>
      <w:r>
        <w:rPr>
          <w:noProof/>
        </w:rPr>
      </w:r>
      <w:r>
        <w:rPr>
          <w:noProof/>
        </w:rPr>
        <w:fldChar w:fldCharType="separate"/>
      </w:r>
      <w:r>
        <w:rPr>
          <w:noProof/>
        </w:rPr>
        <w:t>204</w:t>
      </w:r>
      <w:r>
        <w:rPr>
          <w:noProof/>
        </w:rPr>
        <w:fldChar w:fldCharType="end"/>
      </w:r>
    </w:p>
    <w:p w14:paraId="7ECDE10A" w14:textId="32ED66D3" w:rsidR="0040193F" w:rsidRDefault="0040193F">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_Toc157111667 \h </w:instrText>
      </w:r>
      <w:r>
        <w:rPr>
          <w:noProof/>
        </w:rPr>
      </w:r>
      <w:r>
        <w:rPr>
          <w:noProof/>
        </w:rPr>
        <w:fldChar w:fldCharType="separate"/>
      </w:r>
      <w:r>
        <w:rPr>
          <w:noProof/>
        </w:rPr>
        <w:t>205</w:t>
      </w:r>
      <w:r>
        <w:rPr>
          <w:noProof/>
        </w:rPr>
        <w:fldChar w:fldCharType="end"/>
      </w:r>
    </w:p>
    <w:p w14:paraId="3B3F28FB" w14:textId="5B86B77C" w:rsidR="0040193F" w:rsidRDefault="0040193F">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_Toc157111668 \h </w:instrText>
      </w:r>
      <w:r>
        <w:rPr>
          <w:noProof/>
        </w:rPr>
      </w:r>
      <w:r>
        <w:rPr>
          <w:noProof/>
        </w:rPr>
        <w:fldChar w:fldCharType="separate"/>
      </w:r>
      <w:r>
        <w:rPr>
          <w:noProof/>
        </w:rPr>
        <w:t>205</w:t>
      </w:r>
      <w:r>
        <w:rPr>
          <w:noProof/>
        </w:rPr>
        <w:fldChar w:fldCharType="end"/>
      </w:r>
    </w:p>
    <w:p w14:paraId="0113F1D7" w14:textId="72165E62" w:rsidR="0040193F" w:rsidRDefault="0040193F">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_Toc157111669 \h </w:instrText>
      </w:r>
      <w:r>
        <w:rPr>
          <w:noProof/>
        </w:rPr>
      </w:r>
      <w:r>
        <w:rPr>
          <w:noProof/>
        </w:rPr>
        <w:fldChar w:fldCharType="separate"/>
      </w:r>
      <w:r>
        <w:rPr>
          <w:noProof/>
        </w:rPr>
        <w:t>205</w:t>
      </w:r>
      <w:r>
        <w:rPr>
          <w:noProof/>
        </w:rPr>
        <w:fldChar w:fldCharType="end"/>
      </w:r>
    </w:p>
    <w:p w14:paraId="7531719C" w14:textId="7A53A2B9" w:rsidR="0040193F" w:rsidRDefault="0040193F">
      <w:pPr>
        <w:pStyle w:val="TOC4"/>
        <w:rPr>
          <w:rFonts w:asciiTheme="minorHAnsi" w:eastAsiaTheme="minorEastAsia" w:hAnsiTheme="minorHAnsi" w:cstheme="minorBidi"/>
          <w:noProof/>
          <w:sz w:val="22"/>
          <w:szCs w:val="22"/>
          <w:lang w:val="en-IN" w:eastAsia="en-IN"/>
        </w:rPr>
      </w:pPr>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_Toc157111670 \h </w:instrText>
      </w:r>
      <w:r>
        <w:rPr>
          <w:noProof/>
        </w:rPr>
      </w:r>
      <w:r>
        <w:rPr>
          <w:noProof/>
        </w:rPr>
        <w:fldChar w:fldCharType="separate"/>
      </w:r>
      <w:r>
        <w:rPr>
          <w:noProof/>
        </w:rPr>
        <w:t>205</w:t>
      </w:r>
      <w:r>
        <w:rPr>
          <w:noProof/>
        </w:rPr>
        <w:fldChar w:fldCharType="end"/>
      </w:r>
    </w:p>
    <w:p w14:paraId="04E069D5" w14:textId="4AE07079" w:rsidR="0040193F" w:rsidRDefault="0040193F">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_Toc157111671 \h </w:instrText>
      </w:r>
      <w:r>
        <w:rPr>
          <w:noProof/>
        </w:rPr>
      </w:r>
      <w:r>
        <w:rPr>
          <w:noProof/>
        </w:rPr>
        <w:fldChar w:fldCharType="separate"/>
      </w:r>
      <w:r>
        <w:rPr>
          <w:noProof/>
        </w:rPr>
        <w:t>206</w:t>
      </w:r>
      <w:r>
        <w:rPr>
          <w:noProof/>
        </w:rPr>
        <w:fldChar w:fldCharType="end"/>
      </w:r>
    </w:p>
    <w:p w14:paraId="3048CEA5" w14:textId="54CFFCEF"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_Toc157111672 \h </w:instrText>
      </w:r>
      <w:r>
        <w:rPr>
          <w:noProof/>
        </w:rPr>
      </w:r>
      <w:r>
        <w:rPr>
          <w:noProof/>
        </w:rPr>
        <w:fldChar w:fldCharType="separate"/>
      </w:r>
      <w:r>
        <w:rPr>
          <w:noProof/>
        </w:rPr>
        <w:t>206</w:t>
      </w:r>
      <w:r>
        <w:rPr>
          <w:noProof/>
        </w:rPr>
        <w:fldChar w:fldCharType="end"/>
      </w:r>
    </w:p>
    <w:p w14:paraId="742C679B" w14:textId="345D59C2"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_Toc157111673 \h </w:instrText>
      </w:r>
      <w:r>
        <w:rPr>
          <w:noProof/>
        </w:rPr>
      </w:r>
      <w:r>
        <w:rPr>
          <w:noProof/>
        </w:rPr>
        <w:fldChar w:fldCharType="separate"/>
      </w:r>
      <w:r>
        <w:rPr>
          <w:noProof/>
        </w:rPr>
        <w:t>206</w:t>
      </w:r>
      <w:r>
        <w:rPr>
          <w:noProof/>
        </w:rPr>
        <w:fldChar w:fldCharType="end"/>
      </w:r>
    </w:p>
    <w:p w14:paraId="668F9314" w14:textId="02216289"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_Toc157111674 \h </w:instrText>
      </w:r>
      <w:r>
        <w:rPr>
          <w:noProof/>
        </w:rPr>
      </w:r>
      <w:r>
        <w:rPr>
          <w:noProof/>
        </w:rPr>
        <w:fldChar w:fldCharType="separate"/>
      </w:r>
      <w:r>
        <w:rPr>
          <w:noProof/>
        </w:rPr>
        <w:t>206</w:t>
      </w:r>
      <w:r>
        <w:rPr>
          <w:noProof/>
        </w:rPr>
        <w:fldChar w:fldCharType="end"/>
      </w:r>
    </w:p>
    <w:p w14:paraId="2D0A4427" w14:textId="4077B00E" w:rsidR="0040193F" w:rsidRDefault="0040193F">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_Toc157111675 \h </w:instrText>
      </w:r>
      <w:r>
        <w:rPr>
          <w:noProof/>
        </w:rPr>
      </w:r>
      <w:r>
        <w:rPr>
          <w:noProof/>
        </w:rPr>
        <w:fldChar w:fldCharType="separate"/>
      </w:r>
      <w:r>
        <w:rPr>
          <w:noProof/>
        </w:rPr>
        <w:t>206</w:t>
      </w:r>
      <w:r>
        <w:rPr>
          <w:noProof/>
        </w:rPr>
        <w:fldChar w:fldCharType="end"/>
      </w:r>
    </w:p>
    <w:p w14:paraId="7DE5567E" w14:textId="16F07DA7" w:rsidR="0040193F" w:rsidRDefault="0040193F">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_Toc157111676 \h </w:instrText>
      </w:r>
      <w:r>
        <w:rPr>
          <w:noProof/>
        </w:rPr>
      </w:r>
      <w:r>
        <w:rPr>
          <w:noProof/>
        </w:rPr>
        <w:fldChar w:fldCharType="separate"/>
      </w:r>
      <w:r>
        <w:rPr>
          <w:noProof/>
        </w:rPr>
        <w:t>207</w:t>
      </w:r>
      <w:r>
        <w:rPr>
          <w:noProof/>
        </w:rPr>
        <w:fldChar w:fldCharType="end"/>
      </w:r>
    </w:p>
    <w:p w14:paraId="6234272B" w14:textId="100C7F30" w:rsidR="0040193F" w:rsidRDefault="0040193F">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_Toc157111677 \h </w:instrText>
      </w:r>
      <w:r>
        <w:rPr>
          <w:noProof/>
        </w:rPr>
      </w:r>
      <w:r>
        <w:rPr>
          <w:noProof/>
        </w:rPr>
        <w:fldChar w:fldCharType="separate"/>
      </w:r>
      <w:r>
        <w:rPr>
          <w:noProof/>
        </w:rPr>
        <w:t>207</w:t>
      </w:r>
      <w:r>
        <w:rPr>
          <w:noProof/>
        </w:rPr>
        <w:fldChar w:fldCharType="end"/>
      </w:r>
    </w:p>
    <w:p w14:paraId="05CF7F28" w14:textId="054506CD" w:rsidR="0040193F" w:rsidRDefault="0040193F">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_Toc157111678 \h </w:instrText>
      </w:r>
      <w:r>
        <w:rPr>
          <w:noProof/>
        </w:rPr>
      </w:r>
      <w:r>
        <w:rPr>
          <w:noProof/>
        </w:rPr>
        <w:fldChar w:fldCharType="separate"/>
      </w:r>
      <w:r>
        <w:rPr>
          <w:noProof/>
        </w:rPr>
        <w:t>207</w:t>
      </w:r>
      <w:r>
        <w:rPr>
          <w:noProof/>
        </w:rPr>
        <w:fldChar w:fldCharType="end"/>
      </w:r>
    </w:p>
    <w:p w14:paraId="044DCF8B" w14:textId="4C5DA06C" w:rsidR="0040193F" w:rsidRDefault="0040193F">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_Toc157111679 \h </w:instrText>
      </w:r>
      <w:r>
        <w:rPr>
          <w:noProof/>
        </w:rPr>
      </w:r>
      <w:r>
        <w:rPr>
          <w:noProof/>
        </w:rPr>
        <w:fldChar w:fldCharType="separate"/>
      </w:r>
      <w:r>
        <w:rPr>
          <w:noProof/>
        </w:rPr>
        <w:t>207</w:t>
      </w:r>
      <w:r>
        <w:rPr>
          <w:noProof/>
        </w:rPr>
        <w:fldChar w:fldCharType="end"/>
      </w:r>
    </w:p>
    <w:p w14:paraId="381FA8D7" w14:textId="78A2BAB7"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_Toc157111680 \h </w:instrText>
      </w:r>
      <w:r>
        <w:rPr>
          <w:noProof/>
        </w:rPr>
      </w:r>
      <w:r>
        <w:rPr>
          <w:noProof/>
        </w:rPr>
        <w:fldChar w:fldCharType="separate"/>
      </w:r>
      <w:r>
        <w:rPr>
          <w:noProof/>
        </w:rPr>
        <w:t>207</w:t>
      </w:r>
      <w:r>
        <w:rPr>
          <w:noProof/>
        </w:rPr>
        <w:fldChar w:fldCharType="end"/>
      </w:r>
    </w:p>
    <w:p w14:paraId="319D136D" w14:textId="223211DE"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_Toc157111681 \h </w:instrText>
      </w:r>
      <w:r>
        <w:rPr>
          <w:noProof/>
        </w:rPr>
      </w:r>
      <w:r>
        <w:rPr>
          <w:noProof/>
        </w:rPr>
        <w:fldChar w:fldCharType="separate"/>
      </w:r>
      <w:r>
        <w:rPr>
          <w:noProof/>
        </w:rPr>
        <w:t>208</w:t>
      </w:r>
      <w:r>
        <w:rPr>
          <w:noProof/>
        </w:rPr>
        <w:fldChar w:fldCharType="end"/>
      </w:r>
    </w:p>
    <w:p w14:paraId="71FF15D6" w14:textId="5F32DC48" w:rsidR="0040193F" w:rsidRDefault="0040193F">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_Toc157111682 \h </w:instrText>
      </w:r>
      <w:r>
        <w:rPr>
          <w:noProof/>
        </w:rPr>
      </w:r>
      <w:r>
        <w:rPr>
          <w:noProof/>
        </w:rPr>
        <w:fldChar w:fldCharType="separate"/>
      </w:r>
      <w:r>
        <w:rPr>
          <w:noProof/>
        </w:rPr>
        <w:t>208</w:t>
      </w:r>
      <w:r>
        <w:rPr>
          <w:noProof/>
        </w:rPr>
        <w:fldChar w:fldCharType="end"/>
      </w:r>
    </w:p>
    <w:p w14:paraId="61F59964" w14:textId="1FBB7077" w:rsidR="0040193F" w:rsidRDefault="0040193F">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_Toc157111683 \h </w:instrText>
      </w:r>
      <w:r>
        <w:rPr>
          <w:noProof/>
        </w:rPr>
      </w:r>
      <w:r>
        <w:rPr>
          <w:noProof/>
        </w:rPr>
        <w:fldChar w:fldCharType="separate"/>
      </w:r>
      <w:r>
        <w:rPr>
          <w:noProof/>
        </w:rPr>
        <w:t>208</w:t>
      </w:r>
      <w:r>
        <w:rPr>
          <w:noProof/>
        </w:rPr>
        <w:fldChar w:fldCharType="end"/>
      </w:r>
    </w:p>
    <w:p w14:paraId="260A8BD6" w14:textId="2D8915E3" w:rsidR="0040193F" w:rsidRDefault="0040193F">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_Toc157111684 \h </w:instrText>
      </w:r>
      <w:r>
        <w:rPr>
          <w:noProof/>
        </w:rPr>
      </w:r>
      <w:r>
        <w:rPr>
          <w:noProof/>
        </w:rPr>
        <w:fldChar w:fldCharType="separate"/>
      </w:r>
      <w:r>
        <w:rPr>
          <w:noProof/>
        </w:rPr>
        <w:t>208</w:t>
      </w:r>
      <w:r>
        <w:rPr>
          <w:noProof/>
        </w:rPr>
        <w:fldChar w:fldCharType="end"/>
      </w:r>
    </w:p>
    <w:p w14:paraId="7DA369E7" w14:textId="598DD28C" w:rsidR="0040193F" w:rsidRDefault="0040193F">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_Toc157111685 \h </w:instrText>
      </w:r>
      <w:r>
        <w:rPr>
          <w:noProof/>
        </w:rPr>
      </w:r>
      <w:r>
        <w:rPr>
          <w:noProof/>
        </w:rPr>
        <w:fldChar w:fldCharType="separate"/>
      </w:r>
      <w:r>
        <w:rPr>
          <w:noProof/>
        </w:rPr>
        <w:t>208</w:t>
      </w:r>
      <w:r>
        <w:rPr>
          <w:noProof/>
        </w:rPr>
        <w:fldChar w:fldCharType="end"/>
      </w:r>
    </w:p>
    <w:p w14:paraId="0122C8F8" w14:textId="3E319A01" w:rsidR="0040193F" w:rsidRDefault="0040193F">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_Toc157111686 \h </w:instrText>
      </w:r>
      <w:r>
        <w:rPr>
          <w:noProof/>
        </w:rPr>
      </w:r>
      <w:r>
        <w:rPr>
          <w:noProof/>
        </w:rPr>
        <w:fldChar w:fldCharType="separate"/>
      </w:r>
      <w:r>
        <w:rPr>
          <w:noProof/>
        </w:rPr>
        <w:t>208</w:t>
      </w:r>
      <w:r>
        <w:rPr>
          <w:noProof/>
        </w:rPr>
        <w:fldChar w:fldCharType="end"/>
      </w:r>
    </w:p>
    <w:p w14:paraId="2E8483EC" w14:textId="65E8688A" w:rsidR="0040193F" w:rsidRDefault="0040193F">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_Toc157111687 \h </w:instrText>
      </w:r>
      <w:r>
        <w:rPr>
          <w:noProof/>
        </w:rPr>
      </w:r>
      <w:r>
        <w:rPr>
          <w:noProof/>
        </w:rPr>
        <w:fldChar w:fldCharType="separate"/>
      </w:r>
      <w:r>
        <w:rPr>
          <w:noProof/>
        </w:rPr>
        <w:t>209</w:t>
      </w:r>
      <w:r>
        <w:rPr>
          <w:noProof/>
        </w:rPr>
        <w:fldChar w:fldCharType="end"/>
      </w:r>
    </w:p>
    <w:p w14:paraId="2CC5C68F" w14:textId="20571F8E" w:rsidR="0040193F" w:rsidRDefault="0040193F">
      <w:pPr>
        <w:pStyle w:val="TOC1"/>
        <w:rPr>
          <w:rFonts w:asciiTheme="minorHAnsi" w:eastAsiaTheme="minorEastAsia" w:hAnsiTheme="minorHAnsi" w:cstheme="minorBidi"/>
          <w:noProof/>
          <w:szCs w:val="22"/>
          <w:lang w:val="en-IN" w:eastAsia="en-IN"/>
        </w:rPr>
      </w:pPr>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_Toc157111688 \h </w:instrText>
      </w:r>
      <w:r>
        <w:rPr>
          <w:noProof/>
        </w:rPr>
      </w:r>
      <w:r>
        <w:rPr>
          <w:noProof/>
        </w:rPr>
        <w:fldChar w:fldCharType="separate"/>
      </w:r>
      <w:r>
        <w:rPr>
          <w:noProof/>
        </w:rPr>
        <w:t>210</w:t>
      </w:r>
      <w:r>
        <w:rPr>
          <w:noProof/>
        </w:rPr>
        <w:fldChar w:fldCharType="end"/>
      </w:r>
    </w:p>
    <w:p w14:paraId="3A5F286A" w14:textId="0F3DBA44" w:rsidR="0040193F" w:rsidRDefault="0040193F">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_Toc157111689 \h </w:instrText>
      </w:r>
      <w:r>
        <w:rPr>
          <w:noProof/>
        </w:rPr>
      </w:r>
      <w:r>
        <w:rPr>
          <w:noProof/>
        </w:rPr>
        <w:fldChar w:fldCharType="separate"/>
      </w:r>
      <w:r>
        <w:rPr>
          <w:noProof/>
        </w:rPr>
        <w:t>210</w:t>
      </w:r>
      <w:r>
        <w:rPr>
          <w:noProof/>
        </w:rPr>
        <w:fldChar w:fldCharType="end"/>
      </w:r>
    </w:p>
    <w:p w14:paraId="6F9E3F23" w14:textId="59940601" w:rsidR="0040193F" w:rsidRDefault="0040193F">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_Toc157111690 \h </w:instrText>
      </w:r>
      <w:r>
        <w:rPr>
          <w:noProof/>
        </w:rPr>
      </w:r>
      <w:r>
        <w:rPr>
          <w:noProof/>
        </w:rPr>
        <w:fldChar w:fldCharType="separate"/>
      </w:r>
      <w:r>
        <w:rPr>
          <w:noProof/>
        </w:rPr>
        <w:t>210</w:t>
      </w:r>
      <w:r>
        <w:rPr>
          <w:noProof/>
        </w:rPr>
        <w:fldChar w:fldCharType="end"/>
      </w:r>
    </w:p>
    <w:p w14:paraId="24E914F5" w14:textId="58227FBF" w:rsidR="0040193F" w:rsidRDefault="0040193F">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_Toc157111691 \h </w:instrText>
      </w:r>
      <w:r>
        <w:rPr>
          <w:noProof/>
        </w:rPr>
      </w:r>
      <w:r>
        <w:rPr>
          <w:noProof/>
        </w:rPr>
        <w:fldChar w:fldCharType="separate"/>
      </w:r>
      <w:r>
        <w:rPr>
          <w:noProof/>
        </w:rPr>
        <w:t>210</w:t>
      </w:r>
      <w:r>
        <w:rPr>
          <w:noProof/>
        </w:rPr>
        <w:fldChar w:fldCharType="end"/>
      </w:r>
    </w:p>
    <w:p w14:paraId="1CD5BC92" w14:textId="0D13656E" w:rsidR="0040193F" w:rsidRDefault="0040193F">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_Toc157111692 \h </w:instrText>
      </w:r>
      <w:r>
        <w:rPr>
          <w:noProof/>
        </w:rPr>
      </w:r>
      <w:r>
        <w:rPr>
          <w:noProof/>
        </w:rPr>
        <w:fldChar w:fldCharType="separate"/>
      </w:r>
      <w:r>
        <w:rPr>
          <w:noProof/>
        </w:rPr>
        <w:t>218</w:t>
      </w:r>
      <w:r>
        <w:rPr>
          <w:noProof/>
        </w:rPr>
        <w:fldChar w:fldCharType="end"/>
      </w:r>
    </w:p>
    <w:p w14:paraId="4EAFDE0B" w14:textId="3495D0C3" w:rsidR="0040193F" w:rsidRDefault="0040193F">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_Toc157111693 \h </w:instrText>
      </w:r>
      <w:r>
        <w:rPr>
          <w:noProof/>
        </w:rPr>
      </w:r>
      <w:r>
        <w:rPr>
          <w:noProof/>
        </w:rPr>
        <w:fldChar w:fldCharType="separate"/>
      </w:r>
      <w:r>
        <w:rPr>
          <w:noProof/>
        </w:rPr>
        <w:t>226</w:t>
      </w:r>
      <w:r>
        <w:rPr>
          <w:noProof/>
        </w:rPr>
        <w:fldChar w:fldCharType="end"/>
      </w:r>
    </w:p>
    <w:p w14:paraId="4BE61DE4" w14:textId="59F23434" w:rsidR="0040193F" w:rsidRDefault="0040193F">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_Toc157111694 \h </w:instrText>
      </w:r>
      <w:r>
        <w:rPr>
          <w:noProof/>
        </w:rPr>
      </w:r>
      <w:r>
        <w:rPr>
          <w:noProof/>
        </w:rPr>
        <w:fldChar w:fldCharType="separate"/>
      </w:r>
      <w:r>
        <w:rPr>
          <w:noProof/>
        </w:rPr>
        <w:t>229</w:t>
      </w:r>
      <w:r>
        <w:rPr>
          <w:noProof/>
        </w:rPr>
        <w:fldChar w:fldCharType="end"/>
      </w:r>
    </w:p>
    <w:p w14:paraId="5615A21F" w14:textId="7DC6BB42" w:rsidR="0040193F" w:rsidRDefault="0040193F">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_Toc157111695 \h </w:instrText>
      </w:r>
      <w:r>
        <w:rPr>
          <w:noProof/>
        </w:rPr>
      </w:r>
      <w:r>
        <w:rPr>
          <w:noProof/>
        </w:rPr>
        <w:fldChar w:fldCharType="separate"/>
      </w:r>
      <w:r>
        <w:rPr>
          <w:noProof/>
        </w:rPr>
        <w:t>235</w:t>
      </w:r>
      <w:r>
        <w:rPr>
          <w:noProof/>
        </w:rPr>
        <w:fldChar w:fldCharType="end"/>
      </w:r>
    </w:p>
    <w:p w14:paraId="16F9677D" w14:textId="50DACB89" w:rsidR="0040193F" w:rsidRDefault="0040193F">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_Toc157111696 \h </w:instrText>
      </w:r>
      <w:r>
        <w:rPr>
          <w:noProof/>
        </w:rPr>
      </w:r>
      <w:r>
        <w:rPr>
          <w:noProof/>
        </w:rPr>
        <w:fldChar w:fldCharType="separate"/>
      </w:r>
      <w:r>
        <w:rPr>
          <w:noProof/>
        </w:rPr>
        <w:t>242</w:t>
      </w:r>
      <w:r>
        <w:rPr>
          <w:noProof/>
        </w:rPr>
        <w:fldChar w:fldCharType="end"/>
      </w:r>
    </w:p>
    <w:p w14:paraId="7903F349" w14:textId="595396C6" w:rsidR="0040193F" w:rsidRDefault="0040193F">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_Toc157111697 \h </w:instrText>
      </w:r>
      <w:r>
        <w:rPr>
          <w:noProof/>
        </w:rPr>
      </w:r>
      <w:r>
        <w:rPr>
          <w:noProof/>
        </w:rPr>
        <w:fldChar w:fldCharType="separate"/>
      </w:r>
      <w:r>
        <w:rPr>
          <w:noProof/>
        </w:rPr>
        <w:t>253</w:t>
      </w:r>
      <w:r>
        <w:rPr>
          <w:noProof/>
        </w:rPr>
        <w:fldChar w:fldCharType="end"/>
      </w:r>
    </w:p>
    <w:p w14:paraId="27991F4C" w14:textId="5B51979F" w:rsidR="0040193F" w:rsidRDefault="0040193F">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_Toc157111698 \h </w:instrText>
      </w:r>
      <w:r>
        <w:rPr>
          <w:noProof/>
        </w:rPr>
      </w:r>
      <w:r>
        <w:rPr>
          <w:noProof/>
        </w:rPr>
        <w:fldChar w:fldCharType="separate"/>
      </w:r>
      <w:r>
        <w:rPr>
          <w:noProof/>
        </w:rPr>
        <w:t>257</w:t>
      </w:r>
      <w:r>
        <w:rPr>
          <w:noProof/>
        </w:rPr>
        <w:fldChar w:fldCharType="end"/>
      </w:r>
    </w:p>
    <w:p w14:paraId="3852701D" w14:textId="376DB67D" w:rsidR="0040193F" w:rsidRDefault="0040193F">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_Toc157111699 \h </w:instrText>
      </w:r>
      <w:r>
        <w:rPr>
          <w:noProof/>
        </w:rPr>
      </w:r>
      <w:r>
        <w:rPr>
          <w:noProof/>
        </w:rPr>
        <w:fldChar w:fldCharType="separate"/>
      </w:r>
      <w:r>
        <w:rPr>
          <w:noProof/>
        </w:rPr>
        <w:t>261</w:t>
      </w:r>
      <w:r>
        <w:rPr>
          <w:noProof/>
        </w:rPr>
        <w:fldChar w:fldCharType="end"/>
      </w:r>
    </w:p>
    <w:p w14:paraId="4DA3E9A4" w14:textId="07AC12D1" w:rsidR="0040193F" w:rsidRDefault="0040193F">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_Toc157111700 \h </w:instrText>
      </w:r>
      <w:r>
        <w:rPr>
          <w:noProof/>
        </w:rPr>
      </w:r>
      <w:r>
        <w:rPr>
          <w:noProof/>
        </w:rPr>
        <w:fldChar w:fldCharType="separate"/>
      </w:r>
      <w:r>
        <w:rPr>
          <w:noProof/>
        </w:rPr>
        <w:t>263</w:t>
      </w:r>
      <w:r>
        <w:rPr>
          <w:noProof/>
        </w:rPr>
        <w:fldChar w:fldCharType="end"/>
      </w:r>
    </w:p>
    <w:p w14:paraId="24472201" w14:textId="1724BB94" w:rsidR="0040193F" w:rsidRDefault="0040193F">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_Toc157111701 \h </w:instrText>
      </w:r>
      <w:r>
        <w:rPr>
          <w:noProof/>
        </w:rPr>
      </w:r>
      <w:r>
        <w:rPr>
          <w:noProof/>
        </w:rPr>
        <w:fldChar w:fldCharType="separate"/>
      </w:r>
      <w:r>
        <w:rPr>
          <w:noProof/>
        </w:rPr>
        <w:t>270</w:t>
      </w:r>
      <w:r>
        <w:rPr>
          <w:noProof/>
        </w:rPr>
        <w:fldChar w:fldCharType="end"/>
      </w:r>
    </w:p>
    <w:p w14:paraId="57F049A4" w14:textId="217C5AA6" w:rsidR="0040193F" w:rsidRDefault="0040193F">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_Toc157111702 \h </w:instrText>
      </w:r>
      <w:r>
        <w:rPr>
          <w:noProof/>
        </w:rPr>
      </w:r>
      <w:r>
        <w:rPr>
          <w:noProof/>
        </w:rPr>
        <w:fldChar w:fldCharType="separate"/>
      </w:r>
      <w:r>
        <w:rPr>
          <w:noProof/>
        </w:rPr>
        <w:t>272</w:t>
      </w:r>
      <w:r>
        <w:rPr>
          <w:noProof/>
        </w:rPr>
        <w:fldChar w:fldCharType="end"/>
      </w:r>
    </w:p>
    <w:p w14:paraId="38460B25" w14:textId="44EA161B" w:rsidR="0040193F" w:rsidRDefault="0040193F">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_Toc157111703 \h </w:instrText>
      </w:r>
      <w:r>
        <w:rPr>
          <w:noProof/>
        </w:rPr>
      </w:r>
      <w:r>
        <w:rPr>
          <w:noProof/>
        </w:rPr>
        <w:fldChar w:fldCharType="separate"/>
      </w:r>
      <w:r>
        <w:rPr>
          <w:noProof/>
        </w:rPr>
        <w:t>274</w:t>
      </w:r>
      <w:r>
        <w:rPr>
          <w:noProof/>
        </w:rPr>
        <w:fldChar w:fldCharType="end"/>
      </w:r>
    </w:p>
    <w:p w14:paraId="722659DD" w14:textId="39B7D718" w:rsidR="0040193F" w:rsidRDefault="0040193F">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_Toc157111704 \h </w:instrText>
      </w:r>
      <w:r>
        <w:rPr>
          <w:noProof/>
        </w:rPr>
      </w:r>
      <w:r>
        <w:rPr>
          <w:noProof/>
        </w:rPr>
        <w:fldChar w:fldCharType="separate"/>
      </w:r>
      <w:r>
        <w:rPr>
          <w:noProof/>
        </w:rPr>
        <w:t>275</w:t>
      </w:r>
      <w:r>
        <w:rPr>
          <w:noProof/>
        </w:rPr>
        <w:fldChar w:fldCharType="end"/>
      </w:r>
    </w:p>
    <w:p w14:paraId="445261CE" w14:textId="67EAB28D" w:rsidR="0040193F" w:rsidRDefault="0040193F">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_Toc157111705 \h </w:instrText>
      </w:r>
      <w:r>
        <w:rPr>
          <w:noProof/>
        </w:rPr>
      </w:r>
      <w:r>
        <w:rPr>
          <w:noProof/>
        </w:rPr>
        <w:fldChar w:fldCharType="separate"/>
      </w:r>
      <w:r>
        <w:rPr>
          <w:noProof/>
        </w:rPr>
        <w:t>277</w:t>
      </w:r>
      <w:r>
        <w:rPr>
          <w:noProof/>
        </w:rPr>
        <w:fldChar w:fldCharType="end"/>
      </w:r>
    </w:p>
    <w:p w14:paraId="277EF2AE" w14:textId="0E328C71" w:rsidR="0040193F" w:rsidRDefault="0040193F">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_Toc157111706 \h </w:instrText>
      </w:r>
      <w:r>
        <w:rPr>
          <w:noProof/>
        </w:rPr>
      </w:r>
      <w:r>
        <w:rPr>
          <w:noProof/>
        </w:rPr>
        <w:fldChar w:fldCharType="separate"/>
      </w:r>
      <w:r>
        <w:rPr>
          <w:noProof/>
        </w:rPr>
        <w:t>281</w:t>
      </w:r>
      <w:r>
        <w:rPr>
          <w:noProof/>
        </w:rPr>
        <w:fldChar w:fldCharType="end"/>
      </w:r>
    </w:p>
    <w:p w14:paraId="2379130B" w14:textId="2B71C29C" w:rsidR="00080512" w:rsidRPr="004D3578" w:rsidRDefault="00E0516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57110963"/>
      <w:bookmarkEnd w:id="17"/>
      <w:r w:rsidRPr="004D3578">
        <w:lastRenderedPageBreak/>
        <w:t>Foreword</w:t>
      </w:r>
      <w:bookmarkEnd w:id="18"/>
      <w:bookmarkEnd w:id="19"/>
      <w:bookmarkEnd w:id="20"/>
      <w:bookmarkEnd w:id="21"/>
      <w:bookmarkEnd w:id="22"/>
      <w:bookmarkEnd w:id="23"/>
      <w:bookmarkEnd w:id="24"/>
      <w:bookmarkEnd w:id="25"/>
      <w:bookmarkEnd w:id="26"/>
    </w:p>
    <w:p w14:paraId="3F330ECB" w14:textId="77777777" w:rsidR="00080512" w:rsidRPr="004D3578" w:rsidRDefault="00080512">
      <w:r w:rsidRPr="004D3578">
        <w:t xml:space="preserve">This Technical </w:t>
      </w:r>
      <w:bookmarkStart w:id="27" w:name="spectype3"/>
      <w:r w:rsidRPr="00AB544B">
        <w:t>Specification</w:t>
      </w:r>
      <w:bookmarkEnd w:id="27"/>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8" w:name="introduction"/>
      <w:bookmarkEnd w:id="28"/>
    </w:p>
    <w:p w14:paraId="44074B0A" w14:textId="77777777" w:rsidR="00080512" w:rsidRPr="004D3578" w:rsidRDefault="00080512">
      <w:pPr>
        <w:pStyle w:val="Heading1"/>
      </w:pPr>
      <w:r w:rsidRPr="004D3578">
        <w:br w:type="page"/>
      </w:r>
      <w:bookmarkStart w:id="29" w:name="scope"/>
      <w:bookmarkStart w:id="30" w:name="_Toc85734048"/>
      <w:bookmarkStart w:id="31" w:name="_Toc89431347"/>
      <w:bookmarkStart w:id="32" w:name="_Toc97042139"/>
      <w:bookmarkStart w:id="33" w:name="_Toc97045283"/>
      <w:bookmarkStart w:id="34" w:name="_Toc97155028"/>
      <w:bookmarkStart w:id="35" w:name="_Toc101521178"/>
      <w:bookmarkStart w:id="36" w:name="_Toc138761434"/>
      <w:bookmarkStart w:id="37" w:name="_Toc145707628"/>
      <w:bookmarkStart w:id="38" w:name="_Toc157110964"/>
      <w:bookmarkEnd w:id="29"/>
      <w:r w:rsidRPr="004D3578">
        <w:lastRenderedPageBreak/>
        <w:t>1</w:t>
      </w:r>
      <w:r w:rsidRPr="004D3578">
        <w:tab/>
        <w:t>Scope</w:t>
      </w:r>
      <w:bookmarkEnd w:id="30"/>
      <w:bookmarkEnd w:id="31"/>
      <w:bookmarkEnd w:id="32"/>
      <w:bookmarkEnd w:id="33"/>
      <w:bookmarkEnd w:id="34"/>
      <w:bookmarkEnd w:id="35"/>
      <w:bookmarkEnd w:id="36"/>
      <w:bookmarkEnd w:id="37"/>
      <w:bookmarkEnd w:id="38"/>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9" w:name="references"/>
      <w:bookmarkStart w:id="40" w:name="_Toc85734049"/>
      <w:bookmarkStart w:id="41" w:name="_Toc89431348"/>
      <w:bookmarkStart w:id="42" w:name="_Toc97042140"/>
      <w:bookmarkStart w:id="43" w:name="_Toc97045284"/>
      <w:bookmarkStart w:id="44" w:name="_Toc97155029"/>
      <w:bookmarkStart w:id="45" w:name="_Toc101521179"/>
      <w:bookmarkStart w:id="46" w:name="_Toc138761435"/>
      <w:bookmarkStart w:id="47" w:name="_Toc145707629"/>
      <w:bookmarkStart w:id="48" w:name="_Toc157110965"/>
      <w:bookmarkEnd w:id="39"/>
      <w:r w:rsidRPr="004D3578">
        <w:t>2</w:t>
      </w:r>
      <w:r w:rsidRPr="004D3578">
        <w:tab/>
        <w:t>References</w:t>
      </w:r>
      <w:bookmarkEnd w:id="40"/>
      <w:bookmarkEnd w:id="41"/>
      <w:bookmarkEnd w:id="42"/>
      <w:bookmarkEnd w:id="43"/>
      <w:bookmarkEnd w:id="44"/>
      <w:bookmarkEnd w:id="45"/>
      <w:bookmarkEnd w:id="46"/>
      <w:bookmarkEnd w:id="47"/>
      <w:bookmarkEnd w:id="4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49" w:name="_Hlk506360308"/>
      <w:r>
        <w:t>Common API Framework for 3GPP Northbound APIs</w:t>
      </w:r>
      <w:bookmarkEnd w:id="49"/>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0" w:name="definitions"/>
      <w:bookmarkStart w:id="51" w:name="_Toc85734050"/>
      <w:bookmarkStart w:id="52" w:name="_Toc89431349"/>
      <w:bookmarkStart w:id="53" w:name="_Toc97042141"/>
      <w:bookmarkStart w:id="54" w:name="_Toc97045285"/>
      <w:bookmarkStart w:id="55" w:name="_Toc97155030"/>
      <w:bookmarkStart w:id="56" w:name="_Toc101521180"/>
      <w:bookmarkStart w:id="57" w:name="_Toc138761436"/>
      <w:bookmarkStart w:id="58" w:name="_Toc145707630"/>
      <w:bookmarkStart w:id="59" w:name="_Toc157110966"/>
      <w:bookmarkEnd w:id="50"/>
      <w:r w:rsidRPr="004D3578">
        <w:t>3</w:t>
      </w:r>
      <w:r w:rsidRPr="004D3578">
        <w:tab/>
        <w:t>Definitions</w:t>
      </w:r>
      <w:r w:rsidR="00602AEA">
        <w:t xml:space="preserve"> of terms, symbols and abbreviations</w:t>
      </w:r>
      <w:bookmarkEnd w:id="51"/>
      <w:bookmarkEnd w:id="52"/>
      <w:bookmarkEnd w:id="53"/>
      <w:bookmarkEnd w:id="54"/>
      <w:bookmarkEnd w:id="55"/>
      <w:bookmarkEnd w:id="56"/>
      <w:bookmarkEnd w:id="57"/>
      <w:bookmarkEnd w:id="58"/>
      <w:bookmarkEnd w:id="59"/>
    </w:p>
    <w:p w14:paraId="7ED1AA8A" w14:textId="2C136610" w:rsidR="00080512" w:rsidRPr="004D3578" w:rsidRDefault="00080512" w:rsidP="008C5791"/>
    <w:p w14:paraId="4C886013" w14:textId="6D72DE64" w:rsidR="00080512" w:rsidRPr="004D3578" w:rsidRDefault="00080512">
      <w:pPr>
        <w:pStyle w:val="Heading2"/>
      </w:pPr>
      <w:bookmarkStart w:id="60" w:name="_Toc85734051"/>
      <w:bookmarkStart w:id="61" w:name="_Toc89431350"/>
      <w:bookmarkStart w:id="62" w:name="_Toc97042142"/>
      <w:bookmarkStart w:id="63" w:name="_Toc97045286"/>
      <w:bookmarkStart w:id="64" w:name="_Toc97155031"/>
      <w:bookmarkStart w:id="65" w:name="_Toc101521181"/>
      <w:bookmarkStart w:id="66" w:name="_Toc138761437"/>
      <w:bookmarkStart w:id="67" w:name="_Toc145707631"/>
      <w:bookmarkStart w:id="68" w:name="_Toc157110967"/>
      <w:r w:rsidRPr="004D3578">
        <w:t>3.1</w:t>
      </w:r>
      <w:r w:rsidRPr="004D3578">
        <w:tab/>
      </w:r>
      <w:r w:rsidR="002B6339">
        <w:t>Terms</w:t>
      </w:r>
      <w:bookmarkEnd w:id="60"/>
      <w:bookmarkEnd w:id="61"/>
      <w:bookmarkEnd w:id="62"/>
      <w:bookmarkEnd w:id="63"/>
      <w:bookmarkEnd w:id="64"/>
      <w:bookmarkEnd w:id="65"/>
      <w:bookmarkEnd w:id="66"/>
      <w:bookmarkEnd w:id="67"/>
      <w:bookmarkEnd w:id="6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69" w:name="_Toc85734052"/>
      <w:bookmarkStart w:id="70" w:name="_Toc89431351"/>
      <w:bookmarkStart w:id="71" w:name="_Toc97042143"/>
      <w:bookmarkStart w:id="72" w:name="_Toc97045287"/>
      <w:bookmarkStart w:id="73" w:name="_Toc97155032"/>
      <w:bookmarkStart w:id="74" w:name="_Toc101521182"/>
      <w:bookmarkStart w:id="75" w:name="_Toc138761438"/>
      <w:bookmarkStart w:id="76" w:name="_Toc145707632"/>
      <w:bookmarkStart w:id="77" w:name="_Toc157110968"/>
      <w:r w:rsidRPr="004D3578">
        <w:t>3.2</w:t>
      </w:r>
      <w:r w:rsidRPr="004D3578">
        <w:tab/>
        <w:t>Symbols</w:t>
      </w:r>
      <w:bookmarkEnd w:id="69"/>
      <w:bookmarkEnd w:id="70"/>
      <w:bookmarkEnd w:id="71"/>
      <w:bookmarkEnd w:id="72"/>
      <w:bookmarkEnd w:id="73"/>
      <w:bookmarkEnd w:id="74"/>
      <w:bookmarkEnd w:id="75"/>
      <w:bookmarkEnd w:id="76"/>
      <w:bookmarkEnd w:id="7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78" w:name="_Toc85734053"/>
      <w:bookmarkStart w:id="79" w:name="_Toc89431352"/>
      <w:bookmarkStart w:id="80" w:name="_Toc97042144"/>
      <w:bookmarkStart w:id="81" w:name="_Toc97045288"/>
      <w:bookmarkStart w:id="82" w:name="_Toc97155033"/>
      <w:bookmarkStart w:id="83" w:name="_Toc101521183"/>
      <w:bookmarkStart w:id="84" w:name="_Toc138761439"/>
      <w:bookmarkStart w:id="85" w:name="_Toc145707633"/>
      <w:bookmarkStart w:id="86" w:name="_Toc157110969"/>
      <w:r w:rsidRPr="004D3578">
        <w:t>3.3</w:t>
      </w:r>
      <w:r w:rsidRPr="004D3578">
        <w:tab/>
        <w:t>Abbreviations</w:t>
      </w:r>
      <w:bookmarkEnd w:id="78"/>
      <w:bookmarkEnd w:id="79"/>
      <w:bookmarkEnd w:id="80"/>
      <w:bookmarkEnd w:id="81"/>
      <w:bookmarkEnd w:id="82"/>
      <w:bookmarkEnd w:id="83"/>
      <w:bookmarkEnd w:id="84"/>
      <w:bookmarkEnd w:id="85"/>
      <w:bookmarkEnd w:id="86"/>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87" w:name="clause4"/>
      <w:bookmarkStart w:id="88" w:name="_Toc85734054"/>
      <w:bookmarkStart w:id="89" w:name="_Toc89431353"/>
      <w:bookmarkStart w:id="90" w:name="_Toc97042145"/>
      <w:bookmarkStart w:id="91" w:name="_Toc97045289"/>
      <w:bookmarkStart w:id="92" w:name="_Toc97155034"/>
      <w:bookmarkStart w:id="93" w:name="_Toc101521184"/>
      <w:bookmarkStart w:id="94" w:name="_Toc138761440"/>
      <w:bookmarkStart w:id="95" w:name="_Toc145707634"/>
      <w:bookmarkStart w:id="96" w:name="_Toc157110970"/>
      <w:bookmarkEnd w:id="87"/>
      <w:r w:rsidRPr="004D3578">
        <w:t>4</w:t>
      </w:r>
      <w:r w:rsidRPr="004D3578">
        <w:tab/>
      </w:r>
      <w:r w:rsidR="0024274C">
        <w:t>Overview</w:t>
      </w:r>
      <w:bookmarkEnd w:id="88"/>
      <w:bookmarkEnd w:id="89"/>
      <w:bookmarkEnd w:id="90"/>
      <w:bookmarkEnd w:id="91"/>
      <w:bookmarkEnd w:id="92"/>
      <w:bookmarkEnd w:id="93"/>
      <w:bookmarkEnd w:id="94"/>
      <w:bookmarkEnd w:id="95"/>
      <w:bookmarkEnd w:id="96"/>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97" w:name="_Toc85734055"/>
      <w:bookmarkStart w:id="98" w:name="_Toc89431354"/>
      <w:bookmarkStart w:id="99" w:name="_Toc97042146"/>
      <w:bookmarkStart w:id="100" w:name="_Toc97045290"/>
      <w:bookmarkStart w:id="101" w:name="_Toc97155035"/>
      <w:bookmarkStart w:id="102" w:name="_Toc101521185"/>
      <w:bookmarkStart w:id="103" w:name="_Toc138761441"/>
      <w:bookmarkStart w:id="104" w:name="_Toc145707635"/>
      <w:bookmarkStart w:id="105" w:name="_Toc157110971"/>
      <w:r>
        <w:t>5</w:t>
      </w:r>
      <w:r w:rsidR="00BA077D">
        <w:tab/>
        <w:t xml:space="preserve">Services offered by </w:t>
      </w:r>
      <w:r>
        <w:t>E</w:t>
      </w:r>
      <w:r w:rsidR="00CC1923">
        <w:t>dge Enabler Server</w:t>
      </w:r>
      <w:bookmarkEnd w:id="97"/>
      <w:bookmarkEnd w:id="98"/>
      <w:bookmarkEnd w:id="99"/>
      <w:bookmarkEnd w:id="100"/>
      <w:bookmarkEnd w:id="101"/>
      <w:bookmarkEnd w:id="102"/>
      <w:bookmarkEnd w:id="103"/>
      <w:bookmarkEnd w:id="104"/>
      <w:bookmarkEnd w:id="105"/>
    </w:p>
    <w:p w14:paraId="04B9F646" w14:textId="2009BEC7" w:rsidR="00680C72" w:rsidRDefault="0024274C" w:rsidP="00680C72">
      <w:pPr>
        <w:pStyle w:val="Heading2"/>
      </w:pPr>
      <w:bookmarkStart w:id="106" w:name="_Toc85734056"/>
      <w:bookmarkStart w:id="107" w:name="_Toc89431355"/>
      <w:bookmarkStart w:id="108" w:name="_Toc97042147"/>
      <w:bookmarkStart w:id="109" w:name="_Toc97045291"/>
      <w:bookmarkStart w:id="110" w:name="_Toc97155036"/>
      <w:bookmarkStart w:id="111" w:name="_Toc101521186"/>
      <w:bookmarkStart w:id="112" w:name="_Toc138761442"/>
      <w:bookmarkStart w:id="113" w:name="_Toc145707636"/>
      <w:bookmarkStart w:id="114" w:name="_Toc157110972"/>
      <w:r>
        <w:t>5.1</w:t>
      </w:r>
      <w:r>
        <w:tab/>
        <w:t>Introduction</w:t>
      </w:r>
      <w:bookmarkEnd w:id="106"/>
      <w:bookmarkEnd w:id="107"/>
      <w:bookmarkEnd w:id="108"/>
      <w:bookmarkEnd w:id="109"/>
      <w:bookmarkEnd w:id="110"/>
      <w:bookmarkEnd w:id="111"/>
      <w:bookmarkEnd w:id="112"/>
      <w:bookmarkEnd w:id="113"/>
      <w:bookmarkEnd w:id="114"/>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93BF57A" w:rsidR="00E15073" w:rsidRDefault="00E15073" w:rsidP="002A7E78">
            <w:pPr>
              <w:pStyle w:val="TAL"/>
            </w:pPr>
            <w:r>
              <w:t>Eees_CommonEAS</w:t>
            </w:r>
            <w:r w:rsidR="002A7E78">
              <w:t>Announcement</w:t>
            </w:r>
          </w:p>
        </w:tc>
        <w:tc>
          <w:tcPr>
            <w:tcW w:w="2268" w:type="dxa"/>
            <w:shd w:val="clear" w:color="auto" w:fill="auto"/>
          </w:tcPr>
          <w:p w14:paraId="59CDA736" w14:textId="1C451C32" w:rsidR="00E15073" w:rsidRDefault="002A7E78" w:rsidP="00E15073">
            <w:pPr>
              <w:pStyle w:val="TAL"/>
            </w:pPr>
            <w:r>
              <w:t>Declare</w:t>
            </w:r>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115"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115"/>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116" w:name="_Toc85734057"/>
      <w:bookmarkStart w:id="117" w:name="_Toc89431356"/>
      <w:bookmarkStart w:id="118" w:name="_Toc97042148"/>
      <w:bookmarkStart w:id="119" w:name="_Toc97045292"/>
      <w:bookmarkStart w:id="120" w:name="_Toc97155037"/>
      <w:bookmarkStart w:id="121" w:name="_Toc101521187"/>
      <w:bookmarkStart w:id="122" w:name="_Toc138761443"/>
      <w:bookmarkStart w:id="123" w:name="_Toc145707637"/>
      <w:bookmarkStart w:id="124" w:name="_Toc157110973"/>
      <w:r>
        <w:t>5.2</w:t>
      </w:r>
      <w:r w:rsidR="00222B96">
        <w:tab/>
        <w:t>Eees_EASRegistration Service</w:t>
      </w:r>
      <w:bookmarkEnd w:id="116"/>
      <w:bookmarkEnd w:id="117"/>
      <w:bookmarkEnd w:id="118"/>
      <w:bookmarkEnd w:id="119"/>
      <w:bookmarkEnd w:id="120"/>
      <w:bookmarkEnd w:id="121"/>
      <w:bookmarkEnd w:id="122"/>
      <w:bookmarkEnd w:id="123"/>
      <w:bookmarkEnd w:id="124"/>
      <w:r w:rsidR="00222B96">
        <w:t xml:space="preserve">  </w:t>
      </w:r>
    </w:p>
    <w:p w14:paraId="1FF35FCB" w14:textId="353EB16F" w:rsidR="00222B96" w:rsidRDefault="00555556" w:rsidP="00222B96">
      <w:pPr>
        <w:pStyle w:val="Heading3"/>
      </w:pPr>
      <w:bookmarkStart w:id="125" w:name="_Toc85734058"/>
      <w:bookmarkStart w:id="126" w:name="_Toc89431357"/>
      <w:bookmarkStart w:id="127" w:name="_Toc97042149"/>
      <w:bookmarkStart w:id="128" w:name="_Toc97045293"/>
      <w:bookmarkStart w:id="129" w:name="_Toc97155038"/>
      <w:bookmarkStart w:id="130" w:name="_Toc101521188"/>
      <w:bookmarkStart w:id="131" w:name="_Toc138761444"/>
      <w:bookmarkStart w:id="132" w:name="_Toc145707638"/>
      <w:bookmarkStart w:id="133" w:name="_Toc157110974"/>
      <w:r>
        <w:t>5.2</w:t>
      </w:r>
      <w:r w:rsidR="00222B96">
        <w:t>.1</w:t>
      </w:r>
      <w:r w:rsidR="00222B96">
        <w:tab/>
        <w:t>Service Description</w:t>
      </w:r>
      <w:bookmarkEnd w:id="125"/>
      <w:bookmarkEnd w:id="126"/>
      <w:bookmarkEnd w:id="127"/>
      <w:bookmarkEnd w:id="128"/>
      <w:bookmarkEnd w:id="129"/>
      <w:bookmarkEnd w:id="130"/>
      <w:bookmarkEnd w:id="131"/>
      <w:bookmarkEnd w:id="132"/>
      <w:bookmarkEnd w:id="133"/>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34" w:name="_Toc85734059"/>
      <w:bookmarkStart w:id="135" w:name="_Toc89431358"/>
      <w:bookmarkStart w:id="136" w:name="_Toc97042150"/>
      <w:bookmarkStart w:id="137" w:name="_Toc97045294"/>
      <w:bookmarkStart w:id="138" w:name="_Toc97155039"/>
      <w:bookmarkStart w:id="139" w:name="_Toc101521189"/>
      <w:bookmarkStart w:id="140" w:name="_Toc138761445"/>
      <w:bookmarkStart w:id="141" w:name="_Toc145707639"/>
      <w:bookmarkStart w:id="142" w:name="_Toc157110975"/>
      <w:r>
        <w:t>5.2</w:t>
      </w:r>
      <w:r w:rsidR="00222B96">
        <w:t>.2</w:t>
      </w:r>
      <w:r w:rsidR="00222B96">
        <w:tab/>
        <w:t>Service Operations</w:t>
      </w:r>
      <w:bookmarkEnd w:id="134"/>
      <w:bookmarkEnd w:id="135"/>
      <w:bookmarkEnd w:id="136"/>
      <w:bookmarkEnd w:id="137"/>
      <w:bookmarkEnd w:id="138"/>
      <w:bookmarkEnd w:id="139"/>
      <w:bookmarkEnd w:id="140"/>
      <w:bookmarkEnd w:id="141"/>
      <w:bookmarkEnd w:id="142"/>
    </w:p>
    <w:p w14:paraId="1DD0F2CA" w14:textId="54338809" w:rsidR="00222B96" w:rsidRDefault="00555556" w:rsidP="00222B96">
      <w:pPr>
        <w:pStyle w:val="Heading4"/>
      </w:pPr>
      <w:bookmarkStart w:id="143" w:name="_Toc85734060"/>
      <w:bookmarkStart w:id="144" w:name="_Toc89431359"/>
      <w:bookmarkStart w:id="145" w:name="_Toc97042151"/>
      <w:bookmarkStart w:id="146" w:name="_Toc97045295"/>
      <w:bookmarkStart w:id="147" w:name="_Toc97155040"/>
      <w:bookmarkStart w:id="148" w:name="_Toc101521190"/>
      <w:bookmarkStart w:id="149" w:name="_Toc138761446"/>
      <w:bookmarkStart w:id="150" w:name="_Toc145707640"/>
      <w:bookmarkStart w:id="151" w:name="_Toc157110976"/>
      <w:r>
        <w:t>5.2</w:t>
      </w:r>
      <w:r w:rsidR="00222B96">
        <w:t>.2.1</w:t>
      </w:r>
      <w:r w:rsidR="00222B96">
        <w:tab/>
        <w:t>Introduction</w:t>
      </w:r>
      <w:bookmarkEnd w:id="143"/>
      <w:bookmarkEnd w:id="144"/>
      <w:bookmarkEnd w:id="145"/>
      <w:bookmarkEnd w:id="146"/>
      <w:bookmarkEnd w:id="147"/>
      <w:bookmarkEnd w:id="148"/>
      <w:bookmarkEnd w:id="149"/>
      <w:bookmarkEnd w:id="150"/>
      <w:bookmarkEnd w:id="151"/>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52" w:name="_Toc85734061"/>
      <w:bookmarkStart w:id="153" w:name="_Toc89431360"/>
      <w:bookmarkStart w:id="154" w:name="_Toc97042152"/>
      <w:bookmarkStart w:id="155" w:name="_Toc97045296"/>
      <w:bookmarkStart w:id="156" w:name="_Toc97155041"/>
      <w:bookmarkStart w:id="157" w:name="_Toc101521191"/>
      <w:bookmarkStart w:id="158" w:name="_Toc138761447"/>
      <w:bookmarkStart w:id="159" w:name="_Toc145707641"/>
      <w:bookmarkStart w:id="160" w:name="_Toc157110977"/>
      <w:r>
        <w:t>5.2</w:t>
      </w:r>
      <w:r w:rsidR="00222B96">
        <w:t>.2.2</w:t>
      </w:r>
      <w:r w:rsidR="00222B96">
        <w:tab/>
        <w:t>Eees_EASRegistration_Request</w:t>
      </w:r>
      <w:bookmarkEnd w:id="152"/>
      <w:bookmarkEnd w:id="153"/>
      <w:bookmarkEnd w:id="154"/>
      <w:bookmarkEnd w:id="155"/>
      <w:bookmarkEnd w:id="156"/>
      <w:bookmarkEnd w:id="157"/>
      <w:bookmarkEnd w:id="158"/>
      <w:bookmarkEnd w:id="159"/>
      <w:bookmarkEnd w:id="160"/>
    </w:p>
    <w:p w14:paraId="53FB4FF9" w14:textId="067F3B2D" w:rsidR="00222B96" w:rsidRDefault="00555556" w:rsidP="00222B96">
      <w:pPr>
        <w:pStyle w:val="Heading5"/>
      </w:pPr>
      <w:bookmarkStart w:id="161" w:name="_Toc85734062"/>
      <w:bookmarkStart w:id="162" w:name="_Toc89431361"/>
      <w:bookmarkStart w:id="163" w:name="_Toc97042153"/>
      <w:bookmarkStart w:id="164" w:name="_Toc97045297"/>
      <w:bookmarkStart w:id="165" w:name="_Toc97155042"/>
      <w:bookmarkStart w:id="166" w:name="_Toc101521192"/>
      <w:bookmarkStart w:id="167" w:name="_Toc138761448"/>
      <w:bookmarkStart w:id="168" w:name="_Toc145707642"/>
      <w:bookmarkStart w:id="169" w:name="_Toc157110978"/>
      <w:r>
        <w:t>5.2</w:t>
      </w:r>
      <w:r w:rsidR="00222B96">
        <w:t>.2.2.1</w:t>
      </w:r>
      <w:r w:rsidR="00222B96">
        <w:tab/>
        <w:t>General</w:t>
      </w:r>
      <w:bookmarkEnd w:id="161"/>
      <w:bookmarkEnd w:id="162"/>
      <w:bookmarkEnd w:id="163"/>
      <w:bookmarkEnd w:id="164"/>
      <w:bookmarkEnd w:id="165"/>
      <w:bookmarkEnd w:id="166"/>
      <w:bookmarkEnd w:id="167"/>
      <w:bookmarkEnd w:id="168"/>
      <w:bookmarkEnd w:id="16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170" w:name="_Toc85734063"/>
      <w:bookmarkStart w:id="171" w:name="_Toc89431362"/>
      <w:bookmarkStart w:id="172" w:name="_Toc97042154"/>
      <w:bookmarkStart w:id="173" w:name="_Toc97045298"/>
      <w:bookmarkStart w:id="174" w:name="_Toc97155043"/>
      <w:bookmarkStart w:id="175" w:name="_Toc101521193"/>
      <w:bookmarkStart w:id="176" w:name="_Toc138761449"/>
      <w:bookmarkStart w:id="177" w:name="_Toc145707643"/>
      <w:bookmarkStart w:id="178" w:name="_Toc157110979"/>
      <w:r>
        <w:t>5.</w:t>
      </w:r>
      <w:r w:rsidR="00555556">
        <w:t>2</w:t>
      </w:r>
      <w:r>
        <w:t>.2.2.2</w:t>
      </w:r>
      <w:r>
        <w:tab/>
        <w:t>EAS registering to EES using Eees_EASRegistration_Request operation</w:t>
      </w:r>
      <w:bookmarkEnd w:id="170"/>
      <w:bookmarkEnd w:id="171"/>
      <w:bookmarkEnd w:id="172"/>
      <w:bookmarkEnd w:id="173"/>
      <w:bookmarkEnd w:id="174"/>
      <w:bookmarkEnd w:id="175"/>
      <w:bookmarkEnd w:id="176"/>
      <w:bookmarkEnd w:id="177"/>
      <w:bookmarkEnd w:id="178"/>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179" w:name="_Toc85734064"/>
      <w:bookmarkStart w:id="180" w:name="_Toc89431363"/>
      <w:bookmarkStart w:id="181" w:name="_Toc97042155"/>
      <w:bookmarkStart w:id="182" w:name="_Toc97045299"/>
      <w:bookmarkStart w:id="183" w:name="_Toc97155044"/>
      <w:bookmarkStart w:id="184" w:name="_Toc101521194"/>
      <w:bookmarkStart w:id="185" w:name="_Toc138761450"/>
      <w:bookmarkStart w:id="186" w:name="_Toc145707644"/>
      <w:bookmarkStart w:id="187" w:name="_Toc157110980"/>
      <w:r>
        <w:t>5.2</w:t>
      </w:r>
      <w:r w:rsidR="00222B96">
        <w:t>.2.3</w:t>
      </w:r>
      <w:r w:rsidR="00222B96">
        <w:tab/>
        <w:t>Eees_EASRegistration_Update</w:t>
      </w:r>
      <w:bookmarkEnd w:id="179"/>
      <w:bookmarkEnd w:id="180"/>
      <w:bookmarkEnd w:id="181"/>
      <w:bookmarkEnd w:id="182"/>
      <w:bookmarkEnd w:id="183"/>
      <w:bookmarkEnd w:id="184"/>
      <w:bookmarkEnd w:id="185"/>
      <w:bookmarkEnd w:id="186"/>
      <w:bookmarkEnd w:id="187"/>
    </w:p>
    <w:p w14:paraId="4A511FE1" w14:textId="00216194" w:rsidR="00222B96" w:rsidRDefault="00555556" w:rsidP="00222B96">
      <w:pPr>
        <w:pStyle w:val="Heading5"/>
      </w:pPr>
      <w:bookmarkStart w:id="188" w:name="_Toc85734065"/>
      <w:bookmarkStart w:id="189" w:name="_Toc89431364"/>
      <w:bookmarkStart w:id="190" w:name="_Toc97042156"/>
      <w:bookmarkStart w:id="191" w:name="_Toc97045300"/>
      <w:bookmarkStart w:id="192" w:name="_Toc97155045"/>
      <w:bookmarkStart w:id="193" w:name="_Toc101521195"/>
      <w:bookmarkStart w:id="194" w:name="_Toc138761451"/>
      <w:bookmarkStart w:id="195" w:name="_Toc145707645"/>
      <w:bookmarkStart w:id="196" w:name="_Toc157110981"/>
      <w:r>
        <w:t>5.2</w:t>
      </w:r>
      <w:r w:rsidR="00222B96">
        <w:t>.2.3.1</w:t>
      </w:r>
      <w:r w:rsidR="00222B96">
        <w:tab/>
        <w:t>General</w:t>
      </w:r>
      <w:bookmarkEnd w:id="188"/>
      <w:bookmarkEnd w:id="189"/>
      <w:bookmarkEnd w:id="190"/>
      <w:bookmarkEnd w:id="191"/>
      <w:bookmarkEnd w:id="192"/>
      <w:bookmarkEnd w:id="193"/>
      <w:bookmarkEnd w:id="194"/>
      <w:bookmarkEnd w:id="195"/>
      <w:bookmarkEnd w:id="196"/>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197" w:name="_Toc85734066"/>
      <w:bookmarkStart w:id="198" w:name="_Toc89431365"/>
      <w:bookmarkStart w:id="199" w:name="_Toc97042157"/>
      <w:bookmarkStart w:id="200" w:name="_Toc97045301"/>
      <w:bookmarkStart w:id="201" w:name="_Toc97155046"/>
      <w:bookmarkStart w:id="202" w:name="_Toc101521196"/>
      <w:bookmarkStart w:id="203" w:name="_Toc138761452"/>
      <w:bookmarkStart w:id="204" w:name="_Toc145707646"/>
      <w:bookmarkStart w:id="205" w:name="_Toc157110982"/>
      <w:r>
        <w:t>5.2</w:t>
      </w:r>
      <w:r w:rsidR="00222B96">
        <w:t>.2.3.2</w:t>
      </w:r>
      <w:r w:rsidR="00222B96">
        <w:tab/>
        <w:t>EAS updating registration information using Eees_EASRegistration_Update operation</w:t>
      </w:r>
      <w:bookmarkEnd w:id="197"/>
      <w:bookmarkEnd w:id="198"/>
      <w:bookmarkEnd w:id="199"/>
      <w:bookmarkEnd w:id="200"/>
      <w:bookmarkEnd w:id="201"/>
      <w:bookmarkEnd w:id="202"/>
      <w:bookmarkEnd w:id="203"/>
      <w:bookmarkEnd w:id="204"/>
      <w:bookmarkEnd w:id="205"/>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06" w:name="_Toc85734067"/>
      <w:bookmarkStart w:id="207" w:name="_Toc89431366"/>
      <w:bookmarkStart w:id="208" w:name="_Toc97042158"/>
      <w:bookmarkStart w:id="209" w:name="_Toc97045302"/>
      <w:bookmarkStart w:id="210" w:name="_Toc97155047"/>
      <w:bookmarkStart w:id="211" w:name="_Toc101521197"/>
      <w:bookmarkStart w:id="212" w:name="_Toc138761453"/>
      <w:bookmarkStart w:id="213" w:name="_Toc145707647"/>
      <w:bookmarkStart w:id="214" w:name="_Toc157110983"/>
      <w:r>
        <w:t>5.2</w:t>
      </w:r>
      <w:r w:rsidR="00222B96">
        <w:t>.2.4</w:t>
      </w:r>
      <w:r w:rsidR="00222B96">
        <w:tab/>
        <w:t>Eees_EASRegistration_Deregister</w:t>
      </w:r>
      <w:bookmarkEnd w:id="206"/>
      <w:bookmarkEnd w:id="207"/>
      <w:bookmarkEnd w:id="208"/>
      <w:bookmarkEnd w:id="209"/>
      <w:bookmarkEnd w:id="210"/>
      <w:bookmarkEnd w:id="211"/>
      <w:bookmarkEnd w:id="212"/>
      <w:bookmarkEnd w:id="213"/>
      <w:bookmarkEnd w:id="214"/>
    </w:p>
    <w:p w14:paraId="5D0B3D15" w14:textId="5C4F6B0D" w:rsidR="00222B96" w:rsidRDefault="00222B96" w:rsidP="00222B96">
      <w:pPr>
        <w:pStyle w:val="Heading5"/>
      </w:pPr>
      <w:bookmarkStart w:id="215" w:name="_Toc85734068"/>
      <w:bookmarkStart w:id="216" w:name="_Toc89431367"/>
      <w:bookmarkStart w:id="217" w:name="_Toc97042159"/>
      <w:bookmarkStart w:id="218" w:name="_Toc97045303"/>
      <w:bookmarkStart w:id="219" w:name="_Toc97155048"/>
      <w:bookmarkStart w:id="220" w:name="_Toc101521198"/>
      <w:bookmarkStart w:id="221" w:name="_Toc138761454"/>
      <w:bookmarkStart w:id="222" w:name="_Toc145707648"/>
      <w:bookmarkStart w:id="223" w:name="_Toc157110984"/>
      <w:r>
        <w:t>5.</w:t>
      </w:r>
      <w:r w:rsidR="00555556">
        <w:t>2</w:t>
      </w:r>
      <w:r>
        <w:t>.2.4.1</w:t>
      </w:r>
      <w:r>
        <w:tab/>
        <w:t>General</w:t>
      </w:r>
      <w:bookmarkEnd w:id="215"/>
      <w:bookmarkEnd w:id="216"/>
      <w:bookmarkEnd w:id="217"/>
      <w:bookmarkEnd w:id="218"/>
      <w:bookmarkEnd w:id="219"/>
      <w:bookmarkEnd w:id="220"/>
      <w:bookmarkEnd w:id="221"/>
      <w:bookmarkEnd w:id="222"/>
      <w:bookmarkEnd w:id="223"/>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24" w:name="_Toc85734069"/>
      <w:bookmarkStart w:id="225" w:name="_Toc89431368"/>
      <w:bookmarkStart w:id="226" w:name="_Toc97042160"/>
      <w:bookmarkStart w:id="227" w:name="_Toc97045304"/>
      <w:bookmarkStart w:id="228" w:name="_Toc97155049"/>
      <w:bookmarkStart w:id="229" w:name="_Toc101521199"/>
      <w:bookmarkStart w:id="230" w:name="_Toc138761455"/>
      <w:bookmarkStart w:id="231" w:name="_Toc145707649"/>
      <w:bookmarkStart w:id="232" w:name="_Toc157110985"/>
      <w:r>
        <w:t>5.</w:t>
      </w:r>
      <w:r w:rsidR="00555556">
        <w:t>2</w:t>
      </w:r>
      <w:r>
        <w:t>.2.4.2</w:t>
      </w:r>
      <w:r>
        <w:tab/>
        <w:t>EAS deregistering from EES using Eees_EASRegistration_Deregister operation</w:t>
      </w:r>
      <w:bookmarkEnd w:id="224"/>
      <w:bookmarkEnd w:id="225"/>
      <w:bookmarkEnd w:id="226"/>
      <w:bookmarkEnd w:id="227"/>
      <w:bookmarkEnd w:id="228"/>
      <w:bookmarkEnd w:id="229"/>
      <w:bookmarkEnd w:id="230"/>
      <w:bookmarkEnd w:id="231"/>
      <w:bookmarkEnd w:id="232"/>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33" w:name="_Toc85734070"/>
      <w:bookmarkStart w:id="234" w:name="_Toc89431369"/>
      <w:bookmarkStart w:id="235" w:name="_Toc97042161"/>
      <w:bookmarkStart w:id="236" w:name="_Toc97045305"/>
      <w:bookmarkStart w:id="237" w:name="_Toc97155050"/>
      <w:bookmarkStart w:id="238" w:name="_Toc101521200"/>
      <w:bookmarkStart w:id="239" w:name="_Toc138761456"/>
      <w:bookmarkStart w:id="240" w:name="_Toc145707650"/>
      <w:bookmarkStart w:id="241" w:name="_Toc157110986"/>
      <w:r>
        <w:lastRenderedPageBreak/>
        <w:t>5.3</w:t>
      </w:r>
      <w:r w:rsidR="00095CF4">
        <w:tab/>
        <w:t>Eees_UELocation Service</w:t>
      </w:r>
      <w:bookmarkEnd w:id="233"/>
      <w:bookmarkEnd w:id="234"/>
      <w:bookmarkEnd w:id="235"/>
      <w:bookmarkEnd w:id="236"/>
      <w:bookmarkEnd w:id="237"/>
      <w:bookmarkEnd w:id="238"/>
      <w:bookmarkEnd w:id="239"/>
      <w:bookmarkEnd w:id="240"/>
      <w:bookmarkEnd w:id="241"/>
      <w:r w:rsidR="00095CF4">
        <w:t xml:space="preserve">  </w:t>
      </w:r>
    </w:p>
    <w:p w14:paraId="578EEEC7" w14:textId="7ED69272" w:rsidR="00095CF4" w:rsidRDefault="00B4294E" w:rsidP="00095CF4">
      <w:pPr>
        <w:pStyle w:val="Heading3"/>
      </w:pPr>
      <w:bookmarkStart w:id="242" w:name="_Toc85734071"/>
      <w:bookmarkStart w:id="243" w:name="_Toc89431370"/>
      <w:bookmarkStart w:id="244" w:name="_Toc97042162"/>
      <w:bookmarkStart w:id="245" w:name="_Toc97045306"/>
      <w:bookmarkStart w:id="246" w:name="_Toc97155051"/>
      <w:bookmarkStart w:id="247" w:name="_Toc101521201"/>
      <w:bookmarkStart w:id="248" w:name="_Toc138761457"/>
      <w:bookmarkStart w:id="249" w:name="_Toc145707651"/>
      <w:bookmarkStart w:id="250" w:name="_Toc157110987"/>
      <w:r>
        <w:t>5.3</w:t>
      </w:r>
      <w:r w:rsidR="00095CF4">
        <w:t>.1</w:t>
      </w:r>
      <w:r w:rsidR="00095CF4">
        <w:tab/>
        <w:t>Service Description</w:t>
      </w:r>
      <w:bookmarkEnd w:id="242"/>
      <w:bookmarkEnd w:id="243"/>
      <w:bookmarkEnd w:id="244"/>
      <w:bookmarkEnd w:id="245"/>
      <w:bookmarkEnd w:id="246"/>
      <w:bookmarkEnd w:id="247"/>
      <w:bookmarkEnd w:id="248"/>
      <w:bookmarkEnd w:id="249"/>
      <w:bookmarkEnd w:id="250"/>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51" w:name="_Toc85734072"/>
      <w:bookmarkStart w:id="252" w:name="_Toc89431371"/>
      <w:bookmarkStart w:id="253" w:name="_Toc97042163"/>
      <w:bookmarkStart w:id="254" w:name="_Toc97045307"/>
      <w:bookmarkStart w:id="255" w:name="_Toc97155052"/>
      <w:bookmarkStart w:id="256" w:name="_Toc101521202"/>
      <w:bookmarkStart w:id="257" w:name="_Toc138761458"/>
      <w:bookmarkStart w:id="258" w:name="_Toc145707652"/>
      <w:bookmarkStart w:id="259" w:name="_Toc157110988"/>
      <w:r>
        <w:t>5.3</w:t>
      </w:r>
      <w:r w:rsidR="00095CF4">
        <w:t>.2</w:t>
      </w:r>
      <w:r w:rsidR="00095CF4">
        <w:tab/>
        <w:t>Service Operations</w:t>
      </w:r>
      <w:bookmarkEnd w:id="251"/>
      <w:bookmarkEnd w:id="252"/>
      <w:bookmarkEnd w:id="253"/>
      <w:bookmarkEnd w:id="254"/>
      <w:bookmarkEnd w:id="255"/>
      <w:bookmarkEnd w:id="256"/>
      <w:bookmarkEnd w:id="257"/>
      <w:bookmarkEnd w:id="258"/>
      <w:bookmarkEnd w:id="259"/>
    </w:p>
    <w:p w14:paraId="154A8826" w14:textId="2EBD3021" w:rsidR="00095CF4" w:rsidRDefault="00B4294E" w:rsidP="00095CF4">
      <w:pPr>
        <w:pStyle w:val="Heading4"/>
      </w:pPr>
      <w:bookmarkStart w:id="260" w:name="_Toc85734073"/>
      <w:bookmarkStart w:id="261" w:name="_Toc89431372"/>
      <w:bookmarkStart w:id="262" w:name="_Toc97042164"/>
      <w:bookmarkStart w:id="263" w:name="_Toc97045308"/>
      <w:bookmarkStart w:id="264" w:name="_Toc97155053"/>
      <w:bookmarkStart w:id="265" w:name="_Toc101521203"/>
      <w:bookmarkStart w:id="266" w:name="_Toc138761459"/>
      <w:bookmarkStart w:id="267" w:name="_Toc145707653"/>
      <w:bookmarkStart w:id="268" w:name="_Toc157110989"/>
      <w:r>
        <w:t>5.3</w:t>
      </w:r>
      <w:r w:rsidR="00095CF4">
        <w:t>.2.1</w:t>
      </w:r>
      <w:r w:rsidR="00095CF4">
        <w:tab/>
        <w:t>Introduction</w:t>
      </w:r>
      <w:bookmarkEnd w:id="260"/>
      <w:bookmarkEnd w:id="261"/>
      <w:bookmarkEnd w:id="262"/>
      <w:bookmarkEnd w:id="263"/>
      <w:bookmarkEnd w:id="264"/>
      <w:bookmarkEnd w:id="265"/>
      <w:bookmarkEnd w:id="266"/>
      <w:bookmarkEnd w:id="267"/>
      <w:bookmarkEnd w:id="268"/>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269" w:name="_Toc85734074"/>
      <w:bookmarkStart w:id="270" w:name="_Toc89431373"/>
      <w:bookmarkStart w:id="271" w:name="_Toc97042165"/>
      <w:bookmarkStart w:id="272" w:name="_Toc97045309"/>
      <w:bookmarkStart w:id="273" w:name="_Toc97155054"/>
      <w:bookmarkStart w:id="274" w:name="_Toc101521204"/>
      <w:bookmarkStart w:id="275" w:name="_Toc138761460"/>
      <w:bookmarkStart w:id="276" w:name="_Toc145707654"/>
      <w:bookmarkStart w:id="277" w:name="_Toc157110990"/>
      <w:r>
        <w:t>5.3</w:t>
      </w:r>
      <w:r w:rsidR="00095CF4">
        <w:t>.2.2</w:t>
      </w:r>
      <w:r w:rsidR="00095CF4">
        <w:tab/>
        <w:t>Eees_UELocation_Get</w:t>
      </w:r>
      <w:bookmarkEnd w:id="269"/>
      <w:bookmarkEnd w:id="270"/>
      <w:bookmarkEnd w:id="271"/>
      <w:bookmarkEnd w:id="272"/>
      <w:bookmarkEnd w:id="273"/>
      <w:bookmarkEnd w:id="274"/>
      <w:bookmarkEnd w:id="275"/>
      <w:bookmarkEnd w:id="276"/>
      <w:bookmarkEnd w:id="277"/>
    </w:p>
    <w:p w14:paraId="3AD3A608" w14:textId="1A8E9C18" w:rsidR="00095CF4" w:rsidRDefault="00B4294E" w:rsidP="00095CF4">
      <w:pPr>
        <w:pStyle w:val="Heading5"/>
      </w:pPr>
      <w:bookmarkStart w:id="278" w:name="_Toc85734075"/>
      <w:bookmarkStart w:id="279" w:name="_Toc89431374"/>
      <w:bookmarkStart w:id="280" w:name="_Toc97042166"/>
      <w:bookmarkStart w:id="281" w:name="_Toc97045310"/>
      <w:bookmarkStart w:id="282" w:name="_Toc97155055"/>
      <w:bookmarkStart w:id="283" w:name="_Toc101521205"/>
      <w:bookmarkStart w:id="284" w:name="_Toc138761461"/>
      <w:bookmarkStart w:id="285" w:name="_Toc145707655"/>
      <w:bookmarkStart w:id="286" w:name="_Toc157110991"/>
      <w:r>
        <w:t>5.3</w:t>
      </w:r>
      <w:r w:rsidR="00095CF4">
        <w:t>.2.2.1</w:t>
      </w:r>
      <w:r w:rsidR="00095CF4">
        <w:tab/>
        <w:t>General</w:t>
      </w:r>
      <w:bookmarkEnd w:id="278"/>
      <w:bookmarkEnd w:id="279"/>
      <w:bookmarkEnd w:id="280"/>
      <w:bookmarkEnd w:id="281"/>
      <w:bookmarkEnd w:id="282"/>
      <w:bookmarkEnd w:id="283"/>
      <w:bookmarkEnd w:id="284"/>
      <w:bookmarkEnd w:id="285"/>
      <w:bookmarkEnd w:id="286"/>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287" w:name="_Toc85734076"/>
      <w:bookmarkStart w:id="288" w:name="_Toc89431375"/>
      <w:bookmarkStart w:id="289" w:name="_Toc97042167"/>
      <w:bookmarkStart w:id="290" w:name="_Toc97045311"/>
      <w:bookmarkStart w:id="291" w:name="_Toc97155056"/>
      <w:bookmarkStart w:id="292" w:name="_Toc101521206"/>
      <w:bookmarkStart w:id="293" w:name="_Toc138761462"/>
      <w:bookmarkStart w:id="294" w:name="_Toc145707656"/>
      <w:bookmarkStart w:id="295" w:name="_Toc157110992"/>
      <w:r>
        <w:t>5.3</w:t>
      </w:r>
      <w:r w:rsidR="00095CF4">
        <w:t>.2.2.2</w:t>
      </w:r>
      <w:r w:rsidR="00095CF4">
        <w:tab/>
        <w:t>EAS obtaining UE location information from EES using Eees_UELocation_Get operation</w:t>
      </w:r>
      <w:bookmarkEnd w:id="287"/>
      <w:bookmarkEnd w:id="288"/>
      <w:bookmarkEnd w:id="289"/>
      <w:bookmarkEnd w:id="290"/>
      <w:bookmarkEnd w:id="291"/>
      <w:bookmarkEnd w:id="292"/>
      <w:bookmarkEnd w:id="293"/>
      <w:bookmarkEnd w:id="294"/>
      <w:bookmarkEnd w:id="295"/>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296"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296"/>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297" w:name="_Toc100767356"/>
      <w:bookmarkStart w:id="298" w:name="_Toc138761463"/>
      <w:bookmarkStart w:id="299" w:name="_Toc145707657"/>
      <w:bookmarkStart w:id="300" w:name="_Toc157110993"/>
      <w:bookmarkStart w:id="301" w:name="_Toc100767357"/>
      <w:r>
        <w:t>5.3.2.2.3</w:t>
      </w:r>
      <w:r>
        <w:tab/>
      </w:r>
      <w:bookmarkEnd w:id="297"/>
      <w:r>
        <w:t>User consent management</w:t>
      </w:r>
      <w:bookmarkEnd w:id="298"/>
      <w:bookmarkEnd w:id="299"/>
      <w:bookmarkEnd w:id="300"/>
    </w:p>
    <w:bookmarkEnd w:id="301"/>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02" w:name="_Toc85734077"/>
      <w:bookmarkStart w:id="303" w:name="_Toc89431376"/>
      <w:bookmarkStart w:id="304" w:name="_Toc97042168"/>
      <w:bookmarkStart w:id="305" w:name="_Toc97045312"/>
      <w:bookmarkStart w:id="306" w:name="_Toc97155057"/>
      <w:bookmarkStart w:id="307" w:name="_Toc101521207"/>
      <w:bookmarkStart w:id="308" w:name="_Toc138761464"/>
      <w:bookmarkStart w:id="309" w:name="_Toc145707658"/>
      <w:bookmarkStart w:id="310" w:name="_Toc157110994"/>
      <w:r>
        <w:t>5.3</w:t>
      </w:r>
      <w:r w:rsidR="00095CF4">
        <w:t>.2.3</w:t>
      </w:r>
      <w:r w:rsidR="00095CF4">
        <w:tab/>
        <w:t>Eees_UELocation_Subscribe</w:t>
      </w:r>
      <w:bookmarkEnd w:id="302"/>
      <w:bookmarkEnd w:id="303"/>
      <w:bookmarkEnd w:id="304"/>
      <w:bookmarkEnd w:id="305"/>
      <w:bookmarkEnd w:id="306"/>
      <w:bookmarkEnd w:id="307"/>
      <w:bookmarkEnd w:id="308"/>
      <w:bookmarkEnd w:id="309"/>
      <w:bookmarkEnd w:id="310"/>
    </w:p>
    <w:p w14:paraId="67E48EE4" w14:textId="0E72F281" w:rsidR="00095CF4" w:rsidRDefault="00B4294E" w:rsidP="00095CF4">
      <w:pPr>
        <w:pStyle w:val="Heading5"/>
      </w:pPr>
      <w:bookmarkStart w:id="311" w:name="_Toc85734078"/>
      <w:bookmarkStart w:id="312" w:name="_Toc89431377"/>
      <w:bookmarkStart w:id="313" w:name="_Toc97042169"/>
      <w:bookmarkStart w:id="314" w:name="_Toc97045313"/>
      <w:bookmarkStart w:id="315" w:name="_Toc97155058"/>
      <w:bookmarkStart w:id="316" w:name="_Toc101521208"/>
      <w:bookmarkStart w:id="317" w:name="_Toc138761465"/>
      <w:bookmarkStart w:id="318" w:name="_Toc145707659"/>
      <w:bookmarkStart w:id="319" w:name="_Toc157110995"/>
      <w:r>
        <w:t>5.3</w:t>
      </w:r>
      <w:r w:rsidR="00095CF4">
        <w:t>.2.3.1</w:t>
      </w:r>
      <w:r w:rsidR="00095CF4">
        <w:tab/>
        <w:t>General</w:t>
      </w:r>
      <w:bookmarkEnd w:id="311"/>
      <w:bookmarkEnd w:id="312"/>
      <w:bookmarkEnd w:id="313"/>
      <w:bookmarkEnd w:id="314"/>
      <w:bookmarkEnd w:id="315"/>
      <w:bookmarkEnd w:id="316"/>
      <w:bookmarkEnd w:id="317"/>
      <w:bookmarkEnd w:id="318"/>
      <w:bookmarkEnd w:id="319"/>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20" w:name="_Toc85734079"/>
      <w:bookmarkStart w:id="321" w:name="_Toc89431378"/>
      <w:bookmarkStart w:id="322" w:name="_Toc97042170"/>
      <w:bookmarkStart w:id="323" w:name="_Toc97045314"/>
      <w:bookmarkStart w:id="324" w:name="_Toc97155059"/>
      <w:bookmarkStart w:id="325" w:name="_Toc101521209"/>
      <w:bookmarkStart w:id="326" w:name="_Toc138761466"/>
      <w:bookmarkStart w:id="327" w:name="_Toc145707660"/>
      <w:bookmarkStart w:id="328" w:name="_Toc157110996"/>
      <w:r>
        <w:t>5.3</w:t>
      </w:r>
      <w:r w:rsidR="00095CF4">
        <w:t>.2.3.2</w:t>
      </w:r>
      <w:r w:rsidR="00095CF4">
        <w:tab/>
        <w:t>EAS subscribing to continuous UE(s) location reporting from EES using Eees_UELocation_Subscribe operation</w:t>
      </w:r>
      <w:bookmarkEnd w:id="320"/>
      <w:bookmarkEnd w:id="321"/>
      <w:bookmarkEnd w:id="322"/>
      <w:bookmarkEnd w:id="323"/>
      <w:bookmarkEnd w:id="324"/>
      <w:bookmarkEnd w:id="325"/>
      <w:bookmarkEnd w:id="326"/>
      <w:bookmarkEnd w:id="327"/>
      <w:bookmarkEnd w:id="328"/>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29" w:name="_Toc138761467"/>
      <w:bookmarkStart w:id="330" w:name="_Toc145707661"/>
      <w:bookmarkStart w:id="331" w:name="_Toc157110997"/>
      <w:r>
        <w:t>5.3.2.3.3</w:t>
      </w:r>
      <w:r>
        <w:tab/>
        <w:t>User consent management</w:t>
      </w:r>
      <w:bookmarkEnd w:id="329"/>
      <w:bookmarkEnd w:id="330"/>
      <w:bookmarkEnd w:id="331"/>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332" w:name="_Toc85734080"/>
      <w:bookmarkStart w:id="333" w:name="_Toc89431379"/>
      <w:bookmarkStart w:id="334" w:name="_Toc97042171"/>
      <w:bookmarkStart w:id="335" w:name="_Toc97045315"/>
      <w:bookmarkStart w:id="336" w:name="_Toc97155060"/>
      <w:bookmarkStart w:id="337" w:name="_Toc101521210"/>
      <w:bookmarkStart w:id="338" w:name="_Toc138761468"/>
      <w:bookmarkStart w:id="339" w:name="_Toc145707662"/>
      <w:bookmarkStart w:id="340" w:name="_Toc157110998"/>
      <w:r>
        <w:t>5.3</w:t>
      </w:r>
      <w:r w:rsidR="00095CF4">
        <w:t>.2.4</w:t>
      </w:r>
      <w:r w:rsidR="00095CF4">
        <w:tab/>
        <w:t>Eees_UELocation_Notify</w:t>
      </w:r>
      <w:bookmarkEnd w:id="332"/>
      <w:bookmarkEnd w:id="333"/>
      <w:bookmarkEnd w:id="334"/>
      <w:bookmarkEnd w:id="335"/>
      <w:bookmarkEnd w:id="336"/>
      <w:bookmarkEnd w:id="337"/>
      <w:bookmarkEnd w:id="338"/>
      <w:bookmarkEnd w:id="339"/>
      <w:bookmarkEnd w:id="340"/>
    </w:p>
    <w:p w14:paraId="1DF44AF8" w14:textId="2A3A3A07" w:rsidR="00095CF4" w:rsidRDefault="00B4294E" w:rsidP="00095CF4">
      <w:pPr>
        <w:pStyle w:val="Heading5"/>
      </w:pPr>
      <w:bookmarkStart w:id="341" w:name="_Toc85734081"/>
      <w:bookmarkStart w:id="342" w:name="_Toc89431380"/>
      <w:bookmarkStart w:id="343" w:name="_Toc97042172"/>
      <w:bookmarkStart w:id="344" w:name="_Toc97045316"/>
      <w:bookmarkStart w:id="345" w:name="_Toc97155061"/>
      <w:bookmarkStart w:id="346" w:name="_Toc101521211"/>
      <w:bookmarkStart w:id="347" w:name="_Toc138761469"/>
      <w:bookmarkStart w:id="348" w:name="_Toc145707663"/>
      <w:bookmarkStart w:id="349" w:name="_Toc157110999"/>
      <w:r>
        <w:t>5.3</w:t>
      </w:r>
      <w:r w:rsidR="00095CF4">
        <w:t>.2.4.1</w:t>
      </w:r>
      <w:r w:rsidR="00095CF4">
        <w:tab/>
        <w:t>General</w:t>
      </w:r>
      <w:bookmarkEnd w:id="341"/>
      <w:bookmarkEnd w:id="342"/>
      <w:bookmarkEnd w:id="343"/>
      <w:bookmarkEnd w:id="344"/>
      <w:bookmarkEnd w:id="345"/>
      <w:bookmarkEnd w:id="346"/>
      <w:bookmarkEnd w:id="347"/>
      <w:bookmarkEnd w:id="348"/>
      <w:bookmarkEnd w:id="349"/>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350" w:name="_Toc85734082"/>
      <w:bookmarkStart w:id="351" w:name="_Toc89431381"/>
      <w:bookmarkStart w:id="352" w:name="_Toc97042173"/>
      <w:bookmarkStart w:id="353" w:name="_Toc97045317"/>
      <w:bookmarkStart w:id="354" w:name="_Toc97155062"/>
      <w:bookmarkStart w:id="355" w:name="_Toc101521212"/>
      <w:bookmarkStart w:id="356" w:name="_Toc138761470"/>
      <w:bookmarkStart w:id="357" w:name="_Toc145707664"/>
      <w:bookmarkStart w:id="358" w:name="_Toc157111000"/>
      <w:r>
        <w:t>5.3</w:t>
      </w:r>
      <w:r w:rsidR="00095CF4">
        <w:t>.2.4.2</w:t>
      </w:r>
      <w:r w:rsidR="00095CF4">
        <w:tab/>
        <w:t>EES notifying the UE(s) location reporting to EAS using Eees_UELocation_Notify operation</w:t>
      </w:r>
      <w:bookmarkEnd w:id="350"/>
      <w:bookmarkEnd w:id="351"/>
      <w:bookmarkEnd w:id="352"/>
      <w:bookmarkEnd w:id="353"/>
      <w:bookmarkEnd w:id="354"/>
      <w:bookmarkEnd w:id="355"/>
      <w:bookmarkEnd w:id="356"/>
      <w:bookmarkEnd w:id="357"/>
      <w:bookmarkEnd w:id="358"/>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359" w:name="_Toc138761471"/>
      <w:bookmarkStart w:id="360" w:name="_Toc145707665"/>
      <w:bookmarkStart w:id="361" w:name="_Toc157111001"/>
      <w:r>
        <w:t>5.3.2.4.3</w:t>
      </w:r>
      <w:r>
        <w:tab/>
        <w:t>EES notifying the EAS about user consent revocation using Eees_UELocation_Notify operation</w:t>
      </w:r>
      <w:bookmarkEnd w:id="359"/>
      <w:bookmarkEnd w:id="360"/>
      <w:bookmarkEnd w:id="361"/>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362" w:name="_Toc85734083"/>
      <w:bookmarkStart w:id="363" w:name="_Toc89431382"/>
      <w:bookmarkStart w:id="364" w:name="_Toc97042174"/>
      <w:bookmarkStart w:id="365" w:name="_Toc97045318"/>
      <w:bookmarkStart w:id="366" w:name="_Toc97155063"/>
      <w:bookmarkStart w:id="367" w:name="_Toc101521213"/>
      <w:bookmarkStart w:id="368" w:name="_Toc138761472"/>
      <w:bookmarkStart w:id="369" w:name="_Toc145707666"/>
      <w:bookmarkStart w:id="370" w:name="_Toc157111002"/>
      <w:r>
        <w:lastRenderedPageBreak/>
        <w:t>5.3</w:t>
      </w:r>
      <w:r w:rsidR="00095CF4">
        <w:t>.2.5</w:t>
      </w:r>
      <w:r w:rsidR="00095CF4">
        <w:tab/>
        <w:t>Eees_UELocation_UpdateSubscription</w:t>
      </w:r>
      <w:bookmarkEnd w:id="362"/>
      <w:bookmarkEnd w:id="363"/>
      <w:bookmarkEnd w:id="364"/>
      <w:bookmarkEnd w:id="365"/>
      <w:bookmarkEnd w:id="366"/>
      <w:bookmarkEnd w:id="367"/>
      <w:bookmarkEnd w:id="368"/>
      <w:bookmarkEnd w:id="369"/>
      <w:bookmarkEnd w:id="370"/>
    </w:p>
    <w:p w14:paraId="4463D93F" w14:textId="348FBDED" w:rsidR="00095CF4" w:rsidRDefault="00B4294E" w:rsidP="00095CF4">
      <w:pPr>
        <w:pStyle w:val="Heading5"/>
      </w:pPr>
      <w:bookmarkStart w:id="371" w:name="_Toc85734084"/>
      <w:bookmarkStart w:id="372" w:name="_Toc89431383"/>
      <w:bookmarkStart w:id="373" w:name="_Toc97042175"/>
      <w:bookmarkStart w:id="374" w:name="_Toc97045319"/>
      <w:bookmarkStart w:id="375" w:name="_Toc97155064"/>
      <w:bookmarkStart w:id="376" w:name="_Toc101521214"/>
      <w:bookmarkStart w:id="377" w:name="_Toc138761473"/>
      <w:bookmarkStart w:id="378" w:name="_Toc145707667"/>
      <w:bookmarkStart w:id="379" w:name="_Toc157111003"/>
      <w:r>
        <w:t>5.3</w:t>
      </w:r>
      <w:r w:rsidR="00095CF4">
        <w:t>.2.5.1</w:t>
      </w:r>
      <w:r w:rsidR="00095CF4">
        <w:tab/>
        <w:t>General</w:t>
      </w:r>
      <w:bookmarkEnd w:id="371"/>
      <w:bookmarkEnd w:id="372"/>
      <w:bookmarkEnd w:id="373"/>
      <w:bookmarkEnd w:id="374"/>
      <w:bookmarkEnd w:id="375"/>
      <w:bookmarkEnd w:id="376"/>
      <w:bookmarkEnd w:id="377"/>
      <w:bookmarkEnd w:id="378"/>
      <w:bookmarkEnd w:id="37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380" w:name="_Toc85734085"/>
      <w:bookmarkStart w:id="381" w:name="_Toc89431384"/>
      <w:bookmarkStart w:id="382" w:name="_Toc97042176"/>
      <w:bookmarkStart w:id="383" w:name="_Toc97045320"/>
      <w:bookmarkStart w:id="384" w:name="_Toc97155065"/>
      <w:bookmarkStart w:id="385" w:name="_Toc101521215"/>
      <w:bookmarkStart w:id="386" w:name="_Toc138761474"/>
      <w:bookmarkStart w:id="387" w:name="_Toc145707668"/>
      <w:bookmarkStart w:id="388" w:name="_Toc157111004"/>
      <w:r>
        <w:t>5.3</w:t>
      </w:r>
      <w:r w:rsidR="00095CF4">
        <w:t>.2.5.2</w:t>
      </w:r>
      <w:r w:rsidR="00095CF4">
        <w:tab/>
        <w:t>EAS updating continuous UE(s) location reporting subscription at EES using Eees_UELocation_UpdateSubscribe operation</w:t>
      </w:r>
      <w:bookmarkEnd w:id="380"/>
      <w:bookmarkEnd w:id="381"/>
      <w:bookmarkEnd w:id="382"/>
      <w:bookmarkEnd w:id="383"/>
      <w:bookmarkEnd w:id="384"/>
      <w:bookmarkEnd w:id="385"/>
      <w:bookmarkEnd w:id="386"/>
      <w:bookmarkEnd w:id="387"/>
      <w:bookmarkEnd w:id="388"/>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389" w:name="_Toc138761475"/>
      <w:bookmarkStart w:id="390" w:name="_Toc145707669"/>
      <w:bookmarkStart w:id="391" w:name="_Toc157111005"/>
      <w:r>
        <w:t>5.3.2.5.3</w:t>
      </w:r>
      <w:r>
        <w:tab/>
        <w:t>User consent management</w:t>
      </w:r>
      <w:bookmarkEnd w:id="389"/>
      <w:bookmarkEnd w:id="390"/>
      <w:bookmarkEnd w:id="391"/>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392" w:name="_Toc85734086"/>
      <w:bookmarkStart w:id="393" w:name="_Toc89431385"/>
      <w:bookmarkStart w:id="394" w:name="_Toc97042177"/>
      <w:bookmarkStart w:id="395" w:name="_Toc97045321"/>
      <w:bookmarkStart w:id="396" w:name="_Toc97155066"/>
      <w:bookmarkStart w:id="397" w:name="_Toc101521216"/>
      <w:bookmarkStart w:id="398" w:name="_Toc138761476"/>
      <w:bookmarkStart w:id="399" w:name="_Toc145707670"/>
      <w:bookmarkStart w:id="400" w:name="_Toc157111006"/>
      <w:r>
        <w:t>5.3</w:t>
      </w:r>
      <w:r w:rsidR="00095CF4">
        <w:t>.2.6</w:t>
      </w:r>
      <w:r w:rsidR="00095CF4">
        <w:tab/>
        <w:t>Eees_UELocation_Unsubscribe</w:t>
      </w:r>
      <w:bookmarkEnd w:id="392"/>
      <w:bookmarkEnd w:id="393"/>
      <w:bookmarkEnd w:id="394"/>
      <w:bookmarkEnd w:id="395"/>
      <w:bookmarkEnd w:id="396"/>
      <w:bookmarkEnd w:id="397"/>
      <w:bookmarkEnd w:id="398"/>
      <w:bookmarkEnd w:id="399"/>
      <w:bookmarkEnd w:id="400"/>
    </w:p>
    <w:p w14:paraId="797CC21B" w14:textId="5DEE5EFA" w:rsidR="00095CF4" w:rsidRDefault="00B4294E" w:rsidP="00095CF4">
      <w:pPr>
        <w:pStyle w:val="Heading5"/>
      </w:pPr>
      <w:bookmarkStart w:id="401" w:name="_Toc85734087"/>
      <w:bookmarkStart w:id="402" w:name="_Toc89431386"/>
      <w:bookmarkStart w:id="403" w:name="_Toc97042178"/>
      <w:bookmarkStart w:id="404" w:name="_Toc97045322"/>
      <w:bookmarkStart w:id="405" w:name="_Toc97155067"/>
      <w:bookmarkStart w:id="406" w:name="_Toc101521217"/>
      <w:bookmarkStart w:id="407" w:name="_Toc138761477"/>
      <w:bookmarkStart w:id="408" w:name="_Toc145707671"/>
      <w:bookmarkStart w:id="409" w:name="_Toc157111007"/>
      <w:r>
        <w:t>5.3</w:t>
      </w:r>
      <w:r w:rsidR="00095CF4">
        <w:t>.2.6.1</w:t>
      </w:r>
      <w:r w:rsidR="00095CF4">
        <w:tab/>
        <w:t>General</w:t>
      </w:r>
      <w:bookmarkEnd w:id="401"/>
      <w:bookmarkEnd w:id="402"/>
      <w:bookmarkEnd w:id="403"/>
      <w:bookmarkEnd w:id="404"/>
      <w:bookmarkEnd w:id="405"/>
      <w:bookmarkEnd w:id="406"/>
      <w:bookmarkEnd w:id="407"/>
      <w:bookmarkEnd w:id="408"/>
      <w:bookmarkEnd w:id="409"/>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0" w:name="_Toc85734088"/>
      <w:bookmarkStart w:id="411" w:name="_Toc89431387"/>
      <w:bookmarkStart w:id="412" w:name="_Toc97042179"/>
      <w:bookmarkStart w:id="413" w:name="_Toc97045323"/>
      <w:bookmarkStart w:id="414" w:name="_Toc97155068"/>
      <w:bookmarkStart w:id="415" w:name="_Toc101521218"/>
      <w:bookmarkStart w:id="416" w:name="_Toc138761478"/>
      <w:bookmarkStart w:id="417" w:name="_Toc145707672"/>
      <w:bookmarkStart w:id="418" w:name="_Toc157111008"/>
      <w:r>
        <w:t>5.3</w:t>
      </w:r>
      <w:r w:rsidR="00095CF4">
        <w:t>.2.6.2</w:t>
      </w:r>
      <w:r w:rsidR="00095CF4">
        <w:tab/>
        <w:t>EAS unsubscribing to continuous UE(s) location reporting from EES using Eees_UELocation_Unsubscribe operation</w:t>
      </w:r>
      <w:bookmarkEnd w:id="410"/>
      <w:bookmarkEnd w:id="411"/>
      <w:bookmarkEnd w:id="412"/>
      <w:bookmarkEnd w:id="413"/>
      <w:bookmarkEnd w:id="414"/>
      <w:bookmarkEnd w:id="415"/>
      <w:bookmarkEnd w:id="416"/>
      <w:bookmarkEnd w:id="417"/>
      <w:bookmarkEnd w:id="41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419" w:name="_Toc85734089"/>
      <w:bookmarkStart w:id="420" w:name="_Toc89431388"/>
      <w:bookmarkStart w:id="421" w:name="_Toc97042180"/>
      <w:bookmarkStart w:id="422" w:name="_Toc97045324"/>
      <w:bookmarkStart w:id="423" w:name="_Toc97155069"/>
      <w:bookmarkStart w:id="424" w:name="_Toc101521219"/>
      <w:bookmarkStart w:id="425" w:name="_Toc138761479"/>
      <w:bookmarkStart w:id="426" w:name="_Toc145707673"/>
      <w:bookmarkStart w:id="427" w:name="_Toc157111009"/>
      <w:r>
        <w:lastRenderedPageBreak/>
        <w:t>5.4</w:t>
      </w:r>
      <w:r>
        <w:tab/>
        <w:t>Eees_UEIdentifier Service</w:t>
      </w:r>
      <w:bookmarkEnd w:id="419"/>
      <w:bookmarkEnd w:id="420"/>
      <w:bookmarkEnd w:id="421"/>
      <w:bookmarkEnd w:id="422"/>
      <w:bookmarkEnd w:id="423"/>
      <w:bookmarkEnd w:id="424"/>
      <w:bookmarkEnd w:id="425"/>
      <w:bookmarkEnd w:id="426"/>
      <w:bookmarkEnd w:id="427"/>
    </w:p>
    <w:p w14:paraId="54B7EA43" w14:textId="24DA8D57" w:rsidR="006B3EBC" w:rsidRDefault="006B3EBC" w:rsidP="006B3EBC">
      <w:pPr>
        <w:pStyle w:val="Heading3"/>
      </w:pPr>
      <w:bookmarkStart w:id="428" w:name="_Toc85734090"/>
      <w:bookmarkStart w:id="429" w:name="_Toc89431389"/>
      <w:bookmarkStart w:id="430" w:name="_Toc97042181"/>
      <w:bookmarkStart w:id="431" w:name="_Toc97045325"/>
      <w:bookmarkStart w:id="432" w:name="_Toc97155070"/>
      <w:bookmarkStart w:id="433" w:name="_Toc101521220"/>
      <w:bookmarkStart w:id="434" w:name="_Toc138761480"/>
      <w:bookmarkStart w:id="435" w:name="_Toc145707674"/>
      <w:bookmarkStart w:id="436" w:name="_Toc157111010"/>
      <w:r>
        <w:t>5.4.1</w:t>
      </w:r>
      <w:r>
        <w:tab/>
        <w:t>Service Description</w:t>
      </w:r>
      <w:bookmarkEnd w:id="428"/>
      <w:bookmarkEnd w:id="429"/>
      <w:bookmarkEnd w:id="430"/>
      <w:bookmarkEnd w:id="431"/>
      <w:bookmarkEnd w:id="432"/>
      <w:bookmarkEnd w:id="433"/>
      <w:bookmarkEnd w:id="434"/>
      <w:bookmarkEnd w:id="435"/>
      <w:bookmarkEnd w:id="436"/>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37" w:name="_Toc85734091"/>
      <w:bookmarkStart w:id="438" w:name="_Toc89431390"/>
      <w:bookmarkStart w:id="439" w:name="_Toc97042182"/>
      <w:bookmarkStart w:id="440" w:name="_Toc97045326"/>
      <w:bookmarkStart w:id="441" w:name="_Toc97155071"/>
      <w:bookmarkStart w:id="442" w:name="_Toc101521221"/>
      <w:bookmarkStart w:id="443" w:name="_Toc138761481"/>
      <w:bookmarkStart w:id="444" w:name="_Toc145707675"/>
      <w:bookmarkStart w:id="445" w:name="_Toc157111011"/>
      <w:r>
        <w:t>5.4.2</w:t>
      </w:r>
      <w:r>
        <w:tab/>
        <w:t>Service Operations</w:t>
      </w:r>
      <w:bookmarkEnd w:id="437"/>
      <w:bookmarkEnd w:id="438"/>
      <w:bookmarkEnd w:id="439"/>
      <w:bookmarkEnd w:id="440"/>
      <w:bookmarkEnd w:id="441"/>
      <w:bookmarkEnd w:id="442"/>
      <w:bookmarkEnd w:id="443"/>
      <w:bookmarkEnd w:id="444"/>
      <w:bookmarkEnd w:id="445"/>
    </w:p>
    <w:p w14:paraId="4DB8E824" w14:textId="707FF12A" w:rsidR="006B3EBC" w:rsidRDefault="006B3EBC" w:rsidP="006B3EBC">
      <w:pPr>
        <w:pStyle w:val="Heading4"/>
      </w:pPr>
      <w:bookmarkStart w:id="446" w:name="_Toc85734092"/>
      <w:bookmarkStart w:id="447" w:name="_Toc89431391"/>
      <w:bookmarkStart w:id="448" w:name="_Toc97042183"/>
      <w:bookmarkStart w:id="449" w:name="_Toc97045327"/>
      <w:bookmarkStart w:id="450" w:name="_Toc97155072"/>
      <w:bookmarkStart w:id="451" w:name="_Toc101521222"/>
      <w:bookmarkStart w:id="452" w:name="_Toc138761482"/>
      <w:bookmarkStart w:id="453" w:name="_Toc145707676"/>
      <w:bookmarkStart w:id="454" w:name="_Toc157111012"/>
      <w:r>
        <w:t>5.4.2.1</w:t>
      </w:r>
      <w:r>
        <w:tab/>
        <w:t>Introduction</w:t>
      </w:r>
      <w:bookmarkEnd w:id="446"/>
      <w:bookmarkEnd w:id="447"/>
      <w:bookmarkEnd w:id="448"/>
      <w:bookmarkEnd w:id="449"/>
      <w:bookmarkEnd w:id="450"/>
      <w:bookmarkEnd w:id="451"/>
      <w:bookmarkEnd w:id="452"/>
      <w:bookmarkEnd w:id="453"/>
      <w:bookmarkEnd w:id="454"/>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455" w:name="_Toc85734093"/>
      <w:bookmarkStart w:id="456" w:name="_Toc89431392"/>
      <w:bookmarkStart w:id="457" w:name="_Toc97042184"/>
      <w:bookmarkStart w:id="458" w:name="_Toc97045328"/>
      <w:bookmarkStart w:id="459" w:name="_Toc97155073"/>
      <w:bookmarkStart w:id="460" w:name="_Toc101521223"/>
      <w:bookmarkStart w:id="461" w:name="_Toc138761483"/>
      <w:bookmarkStart w:id="462" w:name="_Toc145707677"/>
      <w:bookmarkStart w:id="463" w:name="_Toc157111013"/>
      <w:r>
        <w:t>5.4.2.2</w:t>
      </w:r>
      <w:r>
        <w:tab/>
        <w:t>Eees_UEIdentifier_Get</w:t>
      </w:r>
      <w:bookmarkEnd w:id="455"/>
      <w:bookmarkEnd w:id="456"/>
      <w:bookmarkEnd w:id="457"/>
      <w:bookmarkEnd w:id="458"/>
      <w:bookmarkEnd w:id="459"/>
      <w:bookmarkEnd w:id="460"/>
      <w:bookmarkEnd w:id="461"/>
      <w:bookmarkEnd w:id="462"/>
      <w:bookmarkEnd w:id="463"/>
    </w:p>
    <w:p w14:paraId="29037B78" w14:textId="49EAEC44" w:rsidR="006B3EBC" w:rsidRDefault="006B3EBC" w:rsidP="006B3EBC">
      <w:pPr>
        <w:pStyle w:val="Heading5"/>
      </w:pPr>
      <w:bookmarkStart w:id="464" w:name="_Toc85734094"/>
      <w:bookmarkStart w:id="465" w:name="_Toc89431393"/>
      <w:bookmarkStart w:id="466" w:name="_Toc97042185"/>
      <w:bookmarkStart w:id="467" w:name="_Toc97045329"/>
      <w:bookmarkStart w:id="468" w:name="_Toc97155074"/>
      <w:bookmarkStart w:id="469" w:name="_Toc101521224"/>
      <w:bookmarkStart w:id="470" w:name="_Toc138761484"/>
      <w:bookmarkStart w:id="471" w:name="_Toc145707678"/>
      <w:bookmarkStart w:id="472" w:name="_Toc157111014"/>
      <w:r>
        <w:t>5.4.2.2.1</w:t>
      </w:r>
      <w:r>
        <w:tab/>
        <w:t>General</w:t>
      </w:r>
      <w:bookmarkEnd w:id="464"/>
      <w:bookmarkEnd w:id="465"/>
      <w:bookmarkEnd w:id="466"/>
      <w:bookmarkEnd w:id="467"/>
      <w:bookmarkEnd w:id="468"/>
      <w:bookmarkEnd w:id="469"/>
      <w:bookmarkEnd w:id="470"/>
      <w:bookmarkEnd w:id="471"/>
      <w:bookmarkEnd w:id="472"/>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473" w:name="_Toc157111015"/>
      <w:r w:rsidRPr="00527D5E">
        <w:t>5.4.2.2.1A</w:t>
      </w:r>
      <w:r>
        <w:tab/>
        <w:t>EAS obtaining UE Identifier Information using "Get" custom operation</w:t>
      </w:r>
      <w:bookmarkEnd w:id="473"/>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4FAF868A" w14:textId="77777777" w:rsidR="008424C6" w:rsidRDefault="008424C6" w:rsidP="008424C6">
      <w:pPr>
        <w:pStyle w:val="B2"/>
      </w:pPr>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p>
    <w:p w14:paraId="0A2DC2D8" w14:textId="4305CAD5" w:rsidR="008424C6" w:rsidRDefault="008424C6" w:rsidP="006B3EBC">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474" w:name="_Toc85734095"/>
      <w:bookmarkStart w:id="475" w:name="_Toc89431394"/>
      <w:bookmarkStart w:id="476" w:name="_Toc97042186"/>
      <w:bookmarkStart w:id="477" w:name="_Toc97045330"/>
      <w:bookmarkStart w:id="478" w:name="_Toc97155075"/>
      <w:bookmarkStart w:id="479" w:name="_Toc101521225"/>
      <w:bookmarkStart w:id="480" w:name="_Toc138761485"/>
      <w:bookmarkStart w:id="481" w:name="_Toc145707679"/>
      <w:bookmarkStart w:id="482" w:name="_Toc157111016"/>
      <w:r>
        <w:t>5.4.2.2.2</w:t>
      </w:r>
      <w:r>
        <w:tab/>
        <w:t>EAS obtaining UE identifier from EES using Eees_UEIdentifier_</w:t>
      </w:r>
      <w:r w:rsidR="008424C6">
        <w:t>Fetch custom</w:t>
      </w:r>
      <w:r>
        <w:t xml:space="preserve"> operation</w:t>
      </w:r>
      <w:bookmarkEnd w:id="474"/>
      <w:bookmarkEnd w:id="475"/>
      <w:bookmarkEnd w:id="476"/>
      <w:bookmarkEnd w:id="477"/>
      <w:bookmarkEnd w:id="478"/>
      <w:bookmarkEnd w:id="479"/>
      <w:bookmarkEnd w:id="480"/>
      <w:bookmarkEnd w:id="481"/>
      <w:bookmarkEnd w:id="482"/>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83" w:name="_Toc85734096"/>
      <w:bookmarkStart w:id="484" w:name="_Toc89431395"/>
      <w:bookmarkStart w:id="485" w:name="_Toc97042187"/>
      <w:bookmarkStart w:id="486" w:name="_Toc97045331"/>
      <w:bookmarkStart w:id="487" w:name="_Toc97155076"/>
      <w:bookmarkStart w:id="488" w:name="_Toc101521226"/>
      <w:bookmarkStart w:id="489" w:name="_Toc138761486"/>
      <w:bookmarkStart w:id="490" w:name="_Toc145707680"/>
      <w:bookmarkStart w:id="491" w:name="_Toc157111017"/>
      <w:r>
        <w:t>5.5</w:t>
      </w:r>
      <w:r>
        <w:tab/>
        <w:t>Eees_AppClientInformation Service</w:t>
      </w:r>
      <w:bookmarkEnd w:id="483"/>
      <w:bookmarkEnd w:id="484"/>
      <w:bookmarkEnd w:id="485"/>
      <w:bookmarkEnd w:id="486"/>
      <w:bookmarkEnd w:id="487"/>
      <w:bookmarkEnd w:id="488"/>
      <w:bookmarkEnd w:id="489"/>
      <w:bookmarkEnd w:id="490"/>
      <w:bookmarkEnd w:id="491"/>
      <w:r>
        <w:t xml:space="preserve">  </w:t>
      </w:r>
    </w:p>
    <w:p w14:paraId="0C27F658" w14:textId="728D3084" w:rsidR="00827F85" w:rsidRDefault="00827F85" w:rsidP="00827F85">
      <w:pPr>
        <w:pStyle w:val="Heading3"/>
      </w:pPr>
      <w:bookmarkStart w:id="492" w:name="_Toc85734097"/>
      <w:bookmarkStart w:id="493" w:name="_Toc89431396"/>
      <w:bookmarkStart w:id="494" w:name="_Toc97042188"/>
      <w:bookmarkStart w:id="495" w:name="_Toc97045332"/>
      <w:bookmarkStart w:id="496" w:name="_Toc97155077"/>
      <w:bookmarkStart w:id="497" w:name="_Toc101521227"/>
      <w:bookmarkStart w:id="498" w:name="_Toc138761487"/>
      <w:bookmarkStart w:id="499" w:name="_Toc145707681"/>
      <w:bookmarkStart w:id="500" w:name="_Toc157111018"/>
      <w:r>
        <w:t>5.5.1</w:t>
      </w:r>
      <w:r>
        <w:tab/>
        <w:t>Service Description</w:t>
      </w:r>
      <w:bookmarkEnd w:id="492"/>
      <w:bookmarkEnd w:id="493"/>
      <w:bookmarkEnd w:id="494"/>
      <w:bookmarkEnd w:id="495"/>
      <w:bookmarkEnd w:id="496"/>
      <w:bookmarkEnd w:id="497"/>
      <w:bookmarkEnd w:id="498"/>
      <w:bookmarkEnd w:id="499"/>
      <w:bookmarkEnd w:id="50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501" w:name="_Toc85734098"/>
      <w:bookmarkStart w:id="502" w:name="_Toc89431397"/>
      <w:bookmarkStart w:id="503" w:name="_Toc97042189"/>
      <w:bookmarkStart w:id="504" w:name="_Toc97045333"/>
      <w:bookmarkStart w:id="505" w:name="_Toc97155078"/>
      <w:bookmarkStart w:id="506" w:name="_Toc101521228"/>
      <w:bookmarkStart w:id="507" w:name="_Toc138761488"/>
      <w:bookmarkStart w:id="508" w:name="_Toc145707682"/>
      <w:bookmarkStart w:id="509" w:name="_Toc157111019"/>
      <w:r>
        <w:t>5.5.2</w:t>
      </w:r>
      <w:r>
        <w:tab/>
        <w:t>Service Operations</w:t>
      </w:r>
      <w:bookmarkEnd w:id="501"/>
      <w:bookmarkEnd w:id="502"/>
      <w:bookmarkEnd w:id="503"/>
      <w:bookmarkEnd w:id="504"/>
      <w:bookmarkEnd w:id="505"/>
      <w:bookmarkEnd w:id="506"/>
      <w:bookmarkEnd w:id="507"/>
      <w:bookmarkEnd w:id="508"/>
      <w:bookmarkEnd w:id="509"/>
    </w:p>
    <w:p w14:paraId="08A648D7" w14:textId="2DDBAFCA" w:rsidR="00827F85" w:rsidRDefault="00827F85" w:rsidP="00827F85">
      <w:pPr>
        <w:pStyle w:val="Heading4"/>
      </w:pPr>
      <w:bookmarkStart w:id="510" w:name="_Toc85734099"/>
      <w:bookmarkStart w:id="511" w:name="_Toc89431398"/>
      <w:bookmarkStart w:id="512" w:name="_Toc97042190"/>
      <w:bookmarkStart w:id="513" w:name="_Toc97045334"/>
      <w:bookmarkStart w:id="514" w:name="_Toc97155079"/>
      <w:bookmarkStart w:id="515" w:name="_Toc101521229"/>
      <w:bookmarkStart w:id="516" w:name="_Toc138761489"/>
      <w:bookmarkStart w:id="517" w:name="_Toc145707683"/>
      <w:bookmarkStart w:id="518" w:name="_Toc157111020"/>
      <w:r>
        <w:t>5.5.2.1</w:t>
      </w:r>
      <w:r>
        <w:tab/>
        <w:t>Introduction</w:t>
      </w:r>
      <w:bookmarkEnd w:id="510"/>
      <w:bookmarkEnd w:id="511"/>
      <w:bookmarkEnd w:id="512"/>
      <w:bookmarkEnd w:id="513"/>
      <w:bookmarkEnd w:id="514"/>
      <w:bookmarkEnd w:id="515"/>
      <w:bookmarkEnd w:id="516"/>
      <w:bookmarkEnd w:id="517"/>
      <w:bookmarkEnd w:id="518"/>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519" w:name="_Toc85734100"/>
      <w:bookmarkStart w:id="520" w:name="_Toc89431399"/>
      <w:bookmarkStart w:id="521" w:name="_Toc97042191"/>
      <w:bookmarkStart w:id="522" w:name="_Toc97045335"/>
      <w:bookmarkStart w:id="523" w:name="_Toc97155080"/>
      <w:bookmarkStart w:id="524" w:name="_Toc101521230"/>
      <w:bookmarkStart w:id="525" w:name="_Toc138761490"/>
      <w:bookmarkStart w:id="526" w:name="_Toc145707684"/>
      <w:bookmarkStart w:id="527" w:name="_Toc157111021"/>
      <w:r>
        <w:t>5.5.2.2</w:t>
      </w:r>
      <w:r>
        <w:tab/>
        <w:t>Eees_AppClientInformation_Subscribe</w:t>
      </w:r>
      <w:bookmarkEnd w:id="519"/>
      <w:bookmarkEnd w:id="520"/>
      <w:bookmarkEnd w:id="521"/>
      <w:bookmarkEnd w:id="522"/>
      <w:bookmarkEnd w:id="523"/>
      <w:bookmarkEnd w:id="524"/>
      <w:bookmarkEnd w:id="525"/>
      <w:bookmarkEnd w:id="526"/>
      <w:bookmarkEnd w:id="527"/>
    </w:p>
    <w:p w14:paraId="68414666" w14:textId="0848F215" w:rsidR="00827F85" w:rsidRDefault="00827F85" w:rsidP="00827F85">
      <w:pPr>
        <w:pStyle w:val="Heading5"/>
      </w:pPr>
      <w:bookmarkStart w:id="528" w:name="_Toc85734101"/>
      <w:bookmarkStart w:id="529" w:name="_Toc89431400"/>
      <w:bookmarkStart w:id="530" w:name="_Toc97042192"/>
      <w:bookmarkStart w:id="531" w:name="_Toc97045336"/>
      <w:bookmarkStart w:id="532" w:name="_Toc97155081"/>
      <w:bookmarkStart w:id="533" w:name="_Toc101521231"/>
      <w:bookmarkStart w:id="534" w:name="_Toc138761491"/>
      <w:bookmarkStart w:id="535" w:name="_Toc145707685"/>
      <w:bookmarkStart w:id="536" w:name="_Toc157111022"/>
      <w:r>
        <w:t>5.5.2.2.1</w:t>
      </w:r>
      <w:r>
        <w:tab/>
        <w:t>General</w:t>
      </w:r>
      <w:bookmarkEnd w:id="528"/>
      <w:bookmarkEnd w:id="529"/>
      <w:bookmarkEnd w:id="530"/>
      <w:bookmarkEnd w:id="531"/>
      <w:bookmarkEnd w:id="532"/>
      <w:bookmarkEnd w:id="533"/>
      <w:bookmarkEnd w:id="534"/>
      <w:bookmarkEnd w:id="535"/>
      <w:bookmarkEnd w:id="536"/>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537" w:name="_Toc85734102"/>
      <w:bookmarkStart w:id="538" w:name="_Toc89431401"/>
      <w:bookmarkStart w:id="539" w:name="_Toc97042193"/>
      <w:bookmarkStart w:id="540" w:name="_Toc97045337"/>
      <w:bookmarkStart w:id="541" w:name="_Toc97155082"/>
      <w:bookmarkStart w:id="542" w:name="_Toc101521232"/>
      <w:bookmarkStart w:id="543" w:name="_Toc138761492"/>
      <w:bookmarkStart w:id="544" w:name="_Toc145707686"/>
      <w:bookmarkStart w:id="545" w:name="_Toc157111023"/>
      <w:r>
        <w:t>5.5.2.2.2</w:t>
      </w:r>
      <w:r>
        <w:tab/>
        <w:t>EAS subscribing to AC information reporting from EES using Eees_AppClientInformation_Subscribe operation</w:t>
      </w:r>
      <w:bookmarkEnd w:id="537"/>
      <w:bookmarkEnd w:id="538"/>
      <w:bookmarkEnd w:id="539"/>
      <w:bookmarkEnd w:id="540"/>
      <w:bookmarkEnd w:id="541"/>
      <w:bookmarkEnd w:id="542"/>
      <w:bookmarkEnd w:id="543"/>
      <w:bookmarkEnd w:id="544"/>
      <w:bookmarkEnd w:id="54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546" w:name="_Toc85734103"/>
      <w:bookmarkStart w:id="547" w:name="_Toc89431402"/>
      <w:bookmarkStart w:id="548" w:name="_Toc97042194"/>
      <w:bookmarkStart w:id="549" w:name="_Toc97045338"/>
      <w:bookmarkStart w:id="550" w:name="_Toc97155083"/>
      <w:bookmarkStart w:id="551" w:name="_Toc101521233"/>
      <w:bookmarkStart w:id="552" w:name="_Toc138761493"/>
      <w:bookmarkStart w:id="553" w:name="_Toc145707687"/>
      <w:bookmarkStart w:id="554" w:name="_Toc157111024"/>
      <w:r>
        <w:t>5.5.2.3</w:t>
      </w:r>
      <w:r>
        <w:tab/>
        <w:t>Eees_AppClientInformation_Notify</w:t>
      </w:r>
      <w:bookmarkEnd w:id="546"/>
      <w:bookmarkEnd w:id="547"/>
      <w:bookmarkEnd w:id="548"/>
      <w:bookmarkEnd w:id="549"/>
      <w:bookmarkEnd w:id="550"/>
      <w:bookmarkEnd w:id="551"/>
      <w:bookmarkEnd w:id="552"/>
      <w:bookmarkEnd w:id="553"/>
      <w:bookmarkEnd w:id="554"/>
    </w:p>
    <w:p w14:paraId="4EA70D54" w14:textId="6C1543F8" w:rsidR="00827F85" w:rsidRDefault="00827F85" w:rsidP="00827F85">
      <w:pPr>
        <w:pStyle w:val="Heading5"/>
      </w:pPr>
      <w:bookmarkStart w:id="555" w:name="_Toc85734104"/>
      <w:bookmarkStart w:id="556" w:name="_Toc89431403"/>
      <w:bookmarkStart w:id="557" w:name="_Toc97042195"/>
      <w:bookmarkStart w:id="558" w:name="_Toc97045339"/>
      <w:bookmarkStart w:id="559" w:name="_Toc97155084"/>
      <w:bookmarkStart w:id="560" w:name="_Toc101521234"/>
      <w:bookmarkStart w:id="561" w:name="_Toc138761494"/>
      <w:bookmarkStart w:id="562" w:name="_Toc145707688"/>
      <w:bookmarkStart w:id="563" w:name="_Toc157111025"/>
      <w:r>
        <w:t>5.5.2.3.1</w:t>
      </w:r>
      <w:r>
        <w:tab/>
        <w:t>General</w:t>
      </w:r>
      <w:bookmarkEnd w:id="555"/>
      <w:bookmarkEnd w:id="556"/>
      <w:bookmarkEnd w:id="557"/>
      <w:bookmarkEnd w:id="558"/>
      <w:bookmarkEnd w:id="559"/>
      <w:bookmarkEnd w:id="560"/>
      <w:bookmarkEnd w:id="561"/>
      <w:bookmarkEnd w:id="562"/>
      <w:bookmarkEnd w:id="563"/>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564" w:name="_Toc85734105"/>
      <w:bookmarkStart w:id="565" w:name="_Toc89431404"/>
      <w:bookmarkStart w:id="566" w:name="_Toc97042196"/>
      <w:bookmarkStart w:id="567" w:name="_Toc97045340"/>
      <w:bookmarkStart w:id="568" w:name="_Toc97155085"/>
      <w:bookmarkStart w:id="569" w:name="_Toc101521235"/>
      <w:bookmarkStart w:id="570" w:name="_Toc138761495"/>
      <w:bookmarkStart w:id="571" w:name="_Toc145707689"/>
      <w:bookmarkStart w:id="572" w:name="_Toc157111026"/>
      <w:r>
        <w:lastRenderedPageBreak/>
        <w:t>5.5.2.3.2</w:t>
      </w:r>
      <w:r>
        <w:tab/>
        <w:t>EES notifying the AC information to EAS using Eees_AppClientInformation_Notify operation</w:t>
      </w:r>
      <w:bookmarkEnd w:id="564"/>
      <w:bookmarkEnd w:id="565"/>
      <w:bookmarkEnd w:id="566"/>
      <w:bookmarkEnd w:id="567"/>
      <w:bookmarkEnd w:id="568"/>
      <w:bookmarkEnd w:id="569"/>
      <w:bookmarkEnd w:id="570"/>
      <w:bookmarkEnd w:id="571"/>
      <w:bookmarkEnd w:id="572"/>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573" w:name="_Toc85734106"/>
      <w:bookmarkStart w:id="574" w:name="_Toc89431405"/>
      <w:bookmarkStart w:id="575" w:name="_Toc97042197"/>
      <w:bookmarkStart w:id="576" w:name="_Toc97045341"/>
      <w:bookmarkStart w:id="577" w:name="_Toc97155086"/>
      <w:bookmarkStart w:id="578" w:name="_Toc101521236"/>
      <w:bookmarkStart w:id="579" w:name="_Toc138761496"/>
      <w:bookmarkStart w:id="580" w:name="_Toc145707690"/>
      <w:bookmarkStart w:id="581" w:name="_Toc157111027"/>
      <w:r>
        <w:t>5.5.2.4</w:t>
      </w:r>
      <w:r>
        <w:tab/>
        <w:t>Eees_AppClientInformation_UpdateSubscription</w:t>
      </w:r>
      <w:bookmarkEnd w:id="573"/>
      <w:bookmarkEnd w:id="574"/>
      <w:bookmarkEnd w:id="575"/>
      <w:bookmarkEnd w:id="576"/>
      <w:bookmarkEnd w:id="577"/>
      <w:bookmarkEnd w:id="578"/>
      <w:bookmarkEnd w:id="579"/>
      <w:bookmarkEnd w:id="580"/>
      <w:bookmarkEnd w:id="581"/>
    </w:p>
    <w:p w14:paraId="3B4526F1" w14:textId="431E1B87" w:rsidR="00827F85" w:rsidRDefault="00827F85" w:rsidP="00827F85">
      <w:pPr>
        <w:pStyle w:val="Heading5"/>
      </w:pPr>
      <w:bookmarkStart w:id="582" w:name="_Toc85734107"/>
      <w:bookmarkStart w:id="583" w:name="_Toc89431406"/>
      <w:bookmarkStart w:id="584" w:name="_Toc97042198"/>
      <w:bookmarkStart w:id="585" w:name="_Toc97045342"/>
      <w:bookmarkStart w:id="586" w:name="_Toc97155087"/>
      <w:bookmarkStart w:id="587" w:name="_Toc101521237"/>
      <w:bookmarkStart w:id="588" w:name="_Toc138761497"/>
      <w:bookmarkStart w:id="589" w:name="_Toc145707691"/>
      <w:bookmarkStart w:id="590" w:name="_Toc157111028"/>
      <w:r>
        <w:t>5.5.2.4.1</w:t>
      </w:r>
      <w:r>
        <w:tab/>
        <w:t>General</w:t>
      </w:r>
      <w:bookmarkEnd w:id="582"/>
      <w:bookmarkEnd w:id="583"/>
      <w:bookmarkEnd w:id="584"/>
      <w:bookmarkEnd w:id="585"/>
      <w:bookmarkEnd w:id="586"/>
      <w:bookmarkEnd w:id="587"/>
      <w:bookmarkEnd w:id="588"/>
      <w:bookmarkEnd w:id="589"/>
      <w:bookmarkEnd w:id="59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591" w:name="_Toc85734108"/>
      <w:bookmarkStart w:id="592" w:name="_Toc89431407"/>
      <w:bookmarkStart w:id="593" w:name="_Toc97042199"/>
      <w:bookmarkStart w:id="594" w:name="_Toc97045343"/>
      <w:bookmarkStart w:id="595" w:name="_Toc97155088"/>
      <w:bookmarkStart w:id="596" w:name="_Toc101521238"/>
      <w:bookmarkStart w:id="597" w:name="_Toc138761498"/>
      <w:bookmarkStart w:id="598" w:name="_Toc145707692"/>
      <w:bookmarkStart w:id="599" w:name="_Toc157111029"/>
      <w:r>
        <w:t>5.5.2.4.2</w:t>
      </w:r>
      <w:r>
        <w:tab/>
        <w:t>EAS updating AC information reporting subscription at EES using Eees_AppClientInformation_UpdateSubscribe operation</w:t>
      </w:r>
      <w:bookmarkEnd w:id="591"/>
      <w:bookmarkEnd w:id="592"/>
      <w:bookmarkEnd w:id="593"/>
      <w:bookmarkEnd w:id="594"/>
      <w:bookmarkEnd w:id="595"/>
      <w:bookmarkEnd w:id="596"/>
      <w:bookmarkEnd w:id="597"/>
      <w:bookmarkEnd w:id="598"/>
      <w:bookmarkEnd w:id="599"/>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600" w:name="_Toc85734109"/>
      <w:bookmarkStart w:id="601" w:name="_Toc89431408"/>
      <w:bookmarkStart w:id="602" w:name="_Toc97042200"/>
      <w:bookmarkStart w:id="603" w:name="_Toc97045344"/>
      <w:bookmarkStart w:id="604" w:name="_Toc97155089"/>
      <w:bookmarkStart w:id="605" w:name="_Toc101521239"/>
      <w:bookmarkStart w:id="606" w:name="_Toc138761499"/>
      <w:bookmarkStart w:id="607" w:name="_Toc145707693"/>
      <w:bookmarkStart w:id="608" w:name="_Toc157111030"/>
      <w:r>
        <w:t>5.5.2.5</w:t>
      </w:r>
      <w:r>
        <w:tab/>
        <w:t>Eees_AppClientInformation_Unsubscribe</w:t>
      </w:r>
      <w:bookmarkEnd w:id="600"/>
      <w:bookmarkEnd w:id="601"/>
      <w:bookmarkEnd w:id="602"/>
      <w:bookmarkEnd w:id="603"/>
      <w:bookmarkEnd w:id="604"/>
      <w:bookmarkEnd w:id="605"/>
      <w:bookmarkEnd w:id="606"/>
      <w:bookmarkEnd w:id="607"/>
      <w:bookmarkEnd w:id="608"/>
    </w:p>
    <w:p w14:paraId="1712CC75" w14:textId="10745DBC" w:rsidR="00827F85" w:rsidRDefault="00827F85" w:rsidP="00827F85">
      <w:pPr>
        <w:pStyle w:val="Heading5"/>
      </w:pPr>
      <w:bookmarkStart w:id="609" w:name="_Toc85734110"/>
      <w:bookmarkStart w:id="610" w:name="_Toc89431409"/>
      <w:bookmarkStart w:id="611" w:name="_Toc97042201"/>
      <w:bookmarkStart w:id="612" w:name="_Toc97045345"/>
      <w:bookmarkStart w:id="613" w:name="_Toc97155090"/>
      <w:bookmarkStart w:id="614" w:name="_Toc101521240"/>
      <w:bookmarkStart w:id="615" w:name="_Toc138761500"/>
      <w:bookmarkStart w:id="616" w:name="_Toc145707694"/>
      <w:bookmarkStart w:id="617" w:name="_Toc157111031"/>
      <w:r>
        <w:t>5.5.2.5.1</w:t>
      </w:r>
      <w:r>
        <w:tab/>
        <w:t>General</w:t>
      </w:r>
      <w:bookmarkEnd w:id="609"/>
      <w:bookmarkEnd w:id="610"/>
      <w:bookmarkEnd w:id="611"/>
      <w:bookmarkEnd w:id="612"/>
      <w:bookmarkEnd w:id="613"/>
      <w:bookmarkEnd w:id="614"/>
      <w:bookmarkEnd w:id="615"/>
      <w:bookmarkEnd w:id="616"/>
      <w:bookmarkEnd w:id="617"/>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618" w:name="_Toc85734111"/>
      <w:bookmarkStart w:id="619" w:name="_Toc89431410"/>
      <w:bookmarkStart w:id="620" w:name="_Toc97042202"/>
      <w:bookmarkStart w:id="621" w:name="_Toc97045346"/>
      <w:bookmarkStart w:id="622" w:name="_Toc97155091"/>
      <w:bookmarkStart w:id="623" w:name="_Toc101521241"/>
      <w:bookmarkStart w:id="624" w:name="_Toc138761501"/>
      <w:bookmarkStart w:id="625" w:name="_Toc145707695"/>
      <w:bookmarkStart w:id="626" w:name="_Toc157111032"/>
      <w:r>
        <w:t>5.5.2.5.2</w:t>
      </w:r>
      <w:r>
        <w:tab/>
        <w:t>EAS unsubscribing to AC information reporting from EES using Eees_AppClientInformation_Unsubscribe operation</w:t>
      </w:r>
      <w:bookmarkEnd w:id="618"/>
      <w:bookmarkEnd w:id="619"/>
      <w:bookmarkEnd w:id="620"/>
      <w:bookmarkEnd w:id="621"/>
      <w:bookmarkEnd w:id="622"/>
      <w:bookmarkEnd w:id="623"/>
      <w:bookmarkEnd w:id="624"/>
      <w:bookmarkEnd w:id="625"/>
      <w:bookmarkEnd w:id="626"/>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627" w:name="_Toc85734112"/>
      <w:bookmarkStart w:id="628" w:name="_Toc89431411"/>
      <w:bookmarkStart w:id="629" w:name="_Toc97042203"/>
      <w:bookmarkStart w:id="630" w:name="_Toc97045347"/>
      <w:bookmarkStart w:id="631" w:name="_Toc97155092"/>
      <w:bookmarkStart w:id="632" w:name="_Toc101521242"/>
      <w:bookmarkStart w:id="633" w:name="_Toc138761502"/>
      <w:bookmarkStart w:id="634" w:name="_Toc145707696"/>
      <w:bookmarkStart w:id="635" w:name="_Toc157111033"/>
      <w:r>
        <w:t>5.</w:t>
      </w:r>
      <w:r w:rsidR="008B763D">
        <w:t>6</w:t>
      </w:r>
      <w:r>
        <w:tab/>
        <w:t>Eees_SessionWithQoS Service</w:t>
      </w:r>
      <w:bookmarkEnd w:id="627"/>
      <w:bookmarkEnd w:id="628"/>
      <w:bookmarkEnd w:id="629"/>
      <w:bookmarkEnd w:id="630"/>
      <w:bookmarkEnd w:id="631"/>
      <w:bookmarkEnd w:id="632"/>
      <w:bookmarkEnd w:id="633"/>
      <w:bookmarkEnd w:id="634"/>
      <w:bookmarkEnd w:id="635"/>
    </w:p>
    <w:p w14:paraId="40349378" w14:textId="5E8238AD" w:rsidR="000612BF" w:rsidRDefault="000612BF" w:rsidP="000612BF">
      <w:pPr>
        <w:pStyle w:val="Heading3"/>
      </w:pPr>
      <w:bookmarkStart w:id="636" w:name="_Toc65839150"/>
      <w:bookmarkStart w:id="637" w:name="_Toc85734113"/>
      <w:bookmarkStart w:id="638" w:name="_Toc89431412"/>
      <w:bookmarkStart w:id="639" w:name="_Toc97042204"/>
      <w:bookmarkStart w:id="640" w:name="_Toc97045348"/>
      <w:bookmarkStart w:id="641" w:name="_Toc97155093"/>
      <w:bookmarkStart w:id="642" w:name="_Toc101521243"/>
      <w:bookmarkStart w:id="643" w:name="_Toc138761503"/>
      <w:bookmarkStart w:id="644" w:name="_Toc145707697"/>
      <w:bookmarkStart w:id="645" w:name="_Toc157111034"/>
      <w:r>
        <w:t>5.</w:t>
      </w:r>
      <w:r w:rsidR="008B763D">
        <w:t>6</w:t>
      </w:r>
      <w:r>
        <w:t>.1</w:t>
      </w:r>
      <w:r>
        <w:tab/>
        <w:t>Service Description</w:t>
      </w:r>
      <w:bookmarkEnd w:id="636"/>
      <w:bookmarkEnd w:id="637"/>
      <w:bookmarkEnd w:id="638"/>
      <w:bookmarkEnd w:id="639"/>
      <w:bookmarkEnd w:id="640"/>
      <w:bookmarkEnd w:id="641"/>
      <w:bookmarkEnd w:id="642"/>
      <w:bookmarkEnd w:id="643"/>
      <w:bookmarkEnd w:id="644"/>
      <w:bookmarkEnd w:id="645"/>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646" w:name="_Toc65839151"/>
      <w:bookmarkStart w:id="647" w:name="_Toc85734114"/>
      <w:bookmarkStart w:id="648" w:name="_Toc89431413"/>
      <w:bookmarkStart w:id="649" w:name="_Toc97042205"/>
      <w:bookmarkStart w:id="650" w:name="_Toc97045349"/>
      <w:bookmarkStart w:id="651" w:name="_Toc97155094"/>
      <w:bookmarkStart w:id="652" w:name="_Toc101521244"/>
      <w:bookmarkStart w:id="653" w:name="_Toc138761504"/>
      <w:bookmarkStart w:id="654" w:name="_Toc145707698"/>
      <w:bookmarkStart w:id="655" w:name="_Toc157111035"/>
      <w:r>
        <w:t>5.</w:t>
      </w:r>
      <w:r w:rsidR="008B763D">
        <w:t>6</w:t>
      </w:r>
      <w:r>
        <w:t>.2</w:t>
      </w:r>
      <w:r>
        <w:tab/>
        <w:t>Service Operations</w:t>
      </w:r>
      <w:bookmarkEnd w:id="646"/>
      <w:bookmarkEnd w:id="647"/>
      <w:bookmarkEnd w:id="648"/>
      <w:bookmarkEnd w:id="649"/>
      <w:bookmarkEnd w:id="650"/>
      <w:bookmarkEnd w:id="651"/>
      <w:bookmarkEnd w:id="652"/>
      <w:bookmarkEnd w:id="653"/>
      <w:bookmarkEnd w:id="654"/>
      <w:bookmarkEnd w:id="655"/>
    </w:p>
    <w:p w14:paraId="0DA3BD8E" w14:textId="4B183E3C" w:rsidR="000612BF" w:rsidRDefault="000612BF" w:rsidP="000612BF">
      <w:pPr>
        <w:pStyle w:val="Heading4"/>
      </w:pPr>
      <w:bookmarkStart w:id="656" w:name="_Toc65839152"/>
      <w:bookmarkStart w:id="657" w:name="_Toc85734115"/>
      <w:bookmarkStart w:id="658" w:name="_Toc89431414"/>
      <w:bookmarkStart w:id="659" w:name="_Toc97042206"/>
      <w:bookmarkStart w:id="660" w:name="_Toc97045350"/>
      <w:bookmarkStart w:id="661" w:name="_Toc97155095"/>
      <w:bookmarkStart w:id="662" w:name="_Toc101521245"/>
      <w:bookmarkStart w:id="663" w:name="_Toc138761505"/>
      <w:bookmarkStart w:id="664" w:name="_Toc145707699"/>
      <w:bookmarkStart w:id="665" w:name="_Toc157111036"/>
      <w:r>
        <w:t>5.</w:t>
      </w:r>
      <w:r w:rsidR="008B763D">
        <w:t>6</w:t>
      </w:r>
      <w:r>
        <w:t>.2.1</w:t>
      </w:r>
      <w:r>
        <w:tab/>
        <w:t>Introduction</w:t>
      </w:r>
      <w:bookmarkEnd w:id="656"/>
      <w:bookmarkEnd w:id="657"/>
      <w:bookmarkEnd w:id="658"/>
      <w:bookmarkEnd w:id="659"/>
      <w:bookmarkEnd w:id="660"/>
      <w:bookmarkEnd w:id="661"/>
      <w:bookmarkEnd w:id="662"/>
      <w:bookmarkEnd w:id="663"/>
      <w:bookmarkEnd w:id="664"/>
      <w:bookmarkEnd w:id="665"/>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666"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67" w:name="_Toc85734116"/>
      <w:bookmarkStart w:id="668" w:name="_Toc89431415"/>
      <w:bookmarkStart w:id="669" w:name="_Toc97042207"/>
      <w:bookmarkStart w:id="670" w:name="_Toc97045351"/>
      <w:bookmarkStart w:id="671" w:name="_Toc97155096"/>
      <w:bookmarkStart w:id="672" w:name="_Toc101521246"/>
      <w:bookmarkStart w:id="673" w:name="_Toc138761506"/>
      <w:bookmarkStart w:id="674" w:name="_Toc145707700"/>
      <w:bookmarkStart w:id="675" w:name="_Toc157111037"/>
      <w:r>
        <w:t>5.</w:t>
      </w:r>
      <w:r w:rsidR="008B763D">
        <w:t>6</w:t>
      </w:r>
      <w:r>
        <w:t>.2.2</w:t>
      </w:r>
      <w:r>
        <w:tab/>
        <w:t>Eees_SessionWithQoS_Create</w:t>
      </w:r>
      <w:bookmarkEnd w:id="666"/>
      <w:bookmarkEnd w:id="667"/>
      <w:bookmarkEnd w:id="668"/>
      <w:bookmarkEnd w:id="669"/>
      <w:bookmarkEnd w:id="670"/>
      <w:bookmarkEnd w:id="671"/>
      <w:bookmarkEnd w:id="672"/>
      <w:bookmarkEnd w:id="673"/>
      <w:bookmarkEnd w:id="674"/>
      <w:bookmarkEnd w:id="675"/>
    </w:p>
    <w:p w14:paraId="22DAE60F" w14:textId="15FD8281" w:rsidR="000612BF" w:rsidRDefault="000612BF" w:rsidP="000612BF">
      <w:pPr>
        <w:pStyle w:val="Heading5"/>
      </w:pPr>
      <w:bookmarkStart w:id="676" w:name="_Toc65839154"/>
      <w:bookmarkStart w:id="677" w:name="_Toc85734117"/>
      <w:bookmarkStart w:id="678" w:name="_Toc89431416"/>
      <w:bookmarkStart w:id="679" w:name="_Toc97042208"/>
      <w:bookmarkStart w:id="680" w:name="_Toc97045352"/>
      <w:bookmarkStart w:id="681" w:name="_Toc97155097"/>
      <w:bookmarkStart w:id="682" w:name="_Toc101521247"/>
      <w:bookmarkStart w:id="683" w:name="_Toc138761507"/>
      <w:bookmarkStart w:id="684" w:name="_Toc145707701"/>
      <w:bookmarkStart w:id="685" w:name="_Toc157111038"/>
      <w:r>
        <w:t>5.</w:t>
      </w:r>
      <w:r w:rsidR="008B763D">
        <w:t>6</w:t>
      </w:r>
      <w:r>
        <w:t>.2.2.1</w:t>
      </w:r>
      <w:r>
        <w:tab/>
        <w:t>General</w:t>
      </w:r>
      <w:bookmarkEnd w:id="676"/>
      <w:bookmarkEnd w:id="677"/>
      <w:bookmarkEnd w:id="678"/>
      <w:bookmarkEnd w:id="679"/>
      <w:bookmarkEnd w:id="680"/>
      <w:bookmarkEnd w:id="681"/>
      <w:bookmarkEnd w:id="682"/>
      <w:bookmarkEnd w:id="683"/>
      <w:bookmarkEnd w:id="684"/>
      <w:bookmarkEnd w:id="685"/>
    </w:p>
    <w:p w14:paraId="42B880DA" w14:textId="77777777" w:rsidR="000612BF" w:rsidRDefault="000612BF" w:rsidP="000612BF">
      <w:bookmarkStart w:id="68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687" w:name="_Toc85734118"/>
      <w:bookmarkStart w:id="688" w:name="_Toc89431417"/>
      <w:bookmarkStart w:id="689" w:name="_Toc97042209"/>
      <w:bookmarkStart w:id="690" w:name="_Toc97045353"/>
      <w:bookmarkStart w:id="691" w:name="_Toc97155098"/>
      <w:bookmarkStart w:id="692" w:name="_Toc101521248"/>
      <w:bookmarkStart w:id="693" w:name="_Toc138761508"/>
      <w:bookmarkStart w:id="694" w:name="_Toc145707702"/>
      <w:bookmarkStart w:id="695" w:name="_Toc157111039"/>
      <w:r>
        <w:t>5.</w:t>
      </w:r>
      <w:r w:rsidR="008B763D">
        <w:t>6</w:t>
      </w:r>
      <w:r>
        <w:t>.2.2.2</w:t>
      </w:r>
      <w:r>
        <w:tab/>
        <w:t>EAS requesting reservation of resources for a data session between AC and EAS with specific QoS using Eees_SessionWithQoS operation</w:t>
      </w:r>
      <w:bookmarkEnd w:id="686"/>
      <w:bookmarkEnd w:id="687"/>
      <w:bookmarkEnd w:id="688"/>
      <w:bookmarkEnd w:id="689"/>
      <w:bookmarkEnd w:id="690"/>
      <w:bookmarkEnd w:id="691"/>
      <w:bookmarkEnd w:id="692"/>
      <w:bookmarkEnd w:id="693"/>
      <w:bookmarkEnd w:id="694"/>
      <w:bookmarkEnd w:id="695"/>
    </w:p>
    <w:p w14:paraId="536D5610" w14:textId="5D5C95D7" w:rsidR="000612BF" w:rsidRDefault="000612BF" w:rsidP="000612BF">
      <w:bookmarkStart w:id="696"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7A7E13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r>
        <w:t>iv)</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697" w:name="_Toc85734119"/>
      <w:bookmarkStart w:id="698" w:name="_Toc89431418"/>
      <w:bookmarkStart w:id="699" w:name="_Toc97042210"/>
      <w:bookmarkStart w:id="700" w:name="_Toc97045354"/>
      <w:bookmarkStart w:id="701" w:name="_Toc97155099"/>
      <w:bookmarkStart w:id="702" w:name="_Toc101521249"/>
      <w:bookmarkStart w:id="703" w:name="_Toc138761509"/>
      <w:bookmarkStart w:id="704" w:name="_Toc145707703"/>
      <w:bookmarkStart w:id="705" w:name="_Toc157111040"/>
      <w:bookmarkEnd w:id="696"/>
      <w:r>
        <w:t>5.</w:t>
      </w:r>
      <w:r w:rsidR="008B763D">
        <w:t>6</w:t>
      </w:r>
      <w:r>
        <w:t>.2.3</w:t>
      </w:r>
      <w:r>
        <w:tab/>
        <w:t>Eees_SessionWithQoS_Update</w:t>
      </w:r>
      <w:bookmarkEnd w:id="697"/>
      <w:bookmarkEnd w:id="698"/>
      <w:bookmarkEnd w:id="699"/>
      <w:bookmarkEnd w:id="700"/>
      <w:bookmarkEnd w:id="701"/>
      <w:bookmarkEnd w:id="702"/>
      <w:bookmarkEnd w:id="703"/>
      <w:bookmarkEnd w:id="704"/>
      <w:bookmarkEnd w:id="705"/>
    </w:p>
    <w:p w14:paraId="73E09ECE" w14:textId="2441964D" w:rsidR="000612BF" w:rsidRDefault="000612BF" w:rsidP="000612BF">
      <w:pPr>
        <w:pStyle w:val="Heading5"/>
      </w:pPr>
      <w:bookmarkStart w:id="706" w:name="_Toc85734120"/>
      <w:bookmarkStart w:id="707" w:name="_Toc89431419"/>
      <w:bookmarkStart w:id="708" w:name="_Toc97042211"/>
      <w:bookmarkStart w:id="709" w:name="_Toc97045355"/>
      <w:bookmarkStart w:id="710" w:name="_Toc97155100"/>
      <w:bookmarkStart w:id="711" w:name="_Toc101521250"/>
      <w:bookmarkStart w:id="712" w:name="_Toc138761510"/>
      <w:bookmarkStart w:id="713" w:name="_Toc145707704"/>
      <w:bookmarkStart w:id="714" w:name="_Toc157111041"/>
      <w:r>
        <w:t>5.</w:t>
      </w:r>
      <w:r w:rsidR="008B763D">
        <w:t>6</w:t>
      </w:r>
      <w:r>
        <w:t>.2.3.1</w:t>
      </w:r>
      <w:r>
        <w:tab/>
        <w:t>General</w:t>
      </w:r>
      <w:bookmarkEnd w:id="706"/>
      <w:bookmarkEnd w:id="707"/>
      <w:bookmarkEnd w:id="708"/>
      <w:bookmarkEnd w:id="709"/>
      <w:bookmarkEnd w:id="710"/>
      <w:bookmarkEnd w:id="711"/>
      <w:bookmarkEnd w:id="712"/>
      <w:bookmarkEnd w:id="713"/>
      <w:bookmarkEnd w:id="714"/>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715" w:name="_Toc85734121"/>
      <w:bookmarkStart w:id="716" w:name="_Toc89431420"/>
      <w:bookmarkStart w:id="717" w:name="_Toc97042212"/>
      <w:bookmarkStart w:id="718" w:name="_Toc97045356"/>
      <w:bookmarkStart w:id="719" w:name="_Toc97155101"/>
      <w:bookmarkStart w:id="720" w:name="_Toc101521251"/>
      <w:bookmarkStart w:id="721" w:name="_Toc138761511"/>
      <w:bookmarkStart w:id="722" w:name="_Toc145707705"/>
      <w:bookmarkStart w:id="723" w:name="_Toc157111042"/>
      <w:r>
        <w:t>5.</w:t>
      </w:r>
      <w:r w:rsidR="008B763D">
        <w:t>6</w:t>
      </w:r>
      <w:r>
        <w:t>.2.3.2</w:t>
      </w:r>
      <w:r>
        <w:tab/>
        <w:t>EAS updating QoS of a data session between AC and EAS using Eees_SessionWithQoS_Update operation</w:t>
      </w:r>
      <w:bookmarkEnd w:id="715"/>
      <w:bookmarkEnd w:id="716"/>
      <w:bookmarkEnd w:id="717"/>
      <w:bookmarkEnd w:id="718"/>
      <w:bookmarkEnd w:id="719"/>
      <w:bookmarkEnd w:id="720"/>
      <w:bookmarkEnd w:id="721"/>
      <w:bookmarkEnd w:id="722"/>
      <w:bookmarkEnd w:id="723"/>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33C7D2DF" w:rsidR="007D008A" w:rsidRDefault="0089051F" w:rsidP="007D008A">
      <w:pPr>
        <w:pStyle w:val="B3"/>
      </w:pPr>
      <w:r>
        <w:t>iii)</w:t>
      </w:r>
      <w:r>
        <w:tab/>
        <w:t xml:space="preserve">if the invocation of </w:t>
      </w:r>
      <w:r w:rsidRPr="00070846">
        <w:t xml:space="preserve">the </w:t>
      </w:r>
      <w:r>
        <w:t xml:space="preserve">PFD </w:t>
      </w:r>
      <w:r w:rsidR="007D008A">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724" w:name="_Toc85734122"/>
      <w:bookmarkStart w:id="725" w:name="_Toc89431421"/>
      <w:bookmarkStart w:id="726" w:name="_Toc97042213"/>
      <w:bookmarkStart w:id="727" w:name="_Toc97045357"/>
      <w:bookmarkStart w:id="728" w:name="_Toc97155102"/>
      <w:bookmarkStart w:id="729" w:name="_Toc101521252"/>
      <w:bookmarkStart w:id="730" w:name="_Toc138761512"/>
      <w:bookmarkStart w:id="731" w:name="_Toc145707706"/>
      <w:bookmarkStart w:id="732" w:name="_Toc157111043"/>
      <w:r>
        <w:t>5.</w:t>
      </w:r>
      <w:r w:rsidR="008B763D">
        <w:t>6</w:t>
      </w:r>
      <w:r>
        <w:t>.2.4</w:t>
      </w:r>
      <w:r>
        <w:tab/>
        <w:t>Eees_SessionWithQoS_Revoke</w:t>
      </w:r>
      <w:bookmarkEnd w:id="724"/>
      <w:bookmarkEnd w:id="725"/>
      <w:bookmarkEnd w:id="726"/>
      <w:bookmarkEnd w:id="727"/>
      <w:bookmarkEnd w:id="728"/>
      <w:bookmarkEnd w:id="729"/>
      <w:bookmarkEnd w:id="730"/>
      <w:bookmarkEnd w:id="731"/>
      <w:bookmarkEnd w:id="732"/>
    </w:p>
    <w:p w14:paraId="5C6153F8" w14:textId="7505D326" w:rsidR="000612BF" w:rsidRDefault="000612BF" w:rsidP="000612BF">
      <w:pPr>
        <w:pStyle w:val="Heading5"/>
      </w:pPr>
      <w:bookmarkStart w:id="733" w:name="_Toc85734123"/>
      <w:bookmarkStart w:id="734" w:name="_Toc89431422"/>
      <w:bookmarkStart w:id="735" w:name="_Toc97042214"/>
      <w:bookmarkStart w:id="736" w:name="_Toc97045358"/>
      <w:bookmarkStart w:id="737" w:name="_Toc97155103"/>
      <w:bookmarkStart w:id="738" w:name="_Toc101521253"/>
      <w:bookmarkStart w:id="739" w:name="_Toc138761513"/>
      <w:bookmarkStart w:id="740" w:name="_Toc145707707"/>
      <w:bookmarkStart w:id="741" w:name="_Toc157111044"/>
      <w:r>
        <w:t>5.</w:t>
      </w:r>
      <w:r w:rsidR="008B763D">
        <w:t>6</w:t>
      </w:r>
      <w:r>
        <w:t>.2.4.1</w:t>
      </w:r>
      <w:r>
        <w:tab/>
        <w:t>General</w:t>
      </w:r>
      <w:bookmarkEnd w:id="733"/>
      <w:bookmarkEnd w:id="734"/>
      <w:bookmarkEnd w:id="735"/>
      <w:bookmarkEnd w:id="736"/>
      <w:bookmarkEnd w:id="737"/>
      <w:bookmarkEnd w:id="738"/>
      <w:bookmarkEnd w:id="739"/>
      <w:bookmarkEnd w:id="740"/>
      <w:bookmarkEnd w:id="741"/>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742" w:name="_Toc85734124"/>
      <w:bookmarkStart w:id="743" w:name="_Toc89431423"/>
      <w:bookmarkStart w:id="744" w:name="_Toc97042215"/>
      <w:bookmarkStart w:id="745" w:name="_Toc97045359"/>
      <w:bookmarkStart w:id="746" w:name="_Toc97155104"/>
      <w:bookmarkStart w:id="747" w:name="_Toc101521254"/>
      <w:bookmarkStart w:id="748" w:name="_Toc138761514"/>
      <w:bookmarkStart w:id="749" w:name="_Toc145707708"/>
      <w:bookmarkStart w:id="750" w:name="_Toc157111045"/>
      <w:r>
        <w:t>5.</w:t>
      </w:r>
      <w:r w:rsidR="008B763D">
        <w:t>6</w:t>
      </w:r>
      <w:r>
        <w:t>.2.4.2</w:t>
      </w:r>
      <w:r>
        <w:tab/>
        <w:t>EAS revoking QoS of a data session between AC and EAS using Eees_SessionWithQoS_Revoke operation</w:t>
      </w:r>
      <w:bookmarkEnd w:id="742"/>
      <w:bookmarkEnd w:id="743"/>
      <w:bookmarkEnd w:id="744"/>
      <w:bookmarkEnd w:id="745"/>
      <w:bookmarkEnd w:id="746"/>
      <w:bookmarkEnd w:id="747"/>
      <w:bookmarkEnd w:id="748"/>
      <w:bookmarkEnd w:id="749"/>
      <w:bookmarkEnd w:id="750"/>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751" w:name="_Toc85734125"/>
      <w:bookmarkStart w:id="752" w:name="_Toc89431424"/>
      <w:bookmarkStart w:id="753" w:name="_Toc97042216"/>
      <w:bookmarkStart w:id="754" w:name="_Toc97045360"/>
      <w:bookmarkStart w:id="755" w:name="_Toc97155105"/>
      <w:bookmarkStart w:id="756" w:name="_Toc101521255"/>
      <w:bookmarkStart w:id="757" w:name="_Toc138761515"/>
      <w:bookmarkStart w:id="758" w:name="_Toc145707709"/>
      <w:bookmarkStart w:id="759" w:name="_Toc157111046"/>
      <w:r>
        <w:t>5.</w:t>
      </w:r>
      <w:r w:rsidR="008B763D">
        <w:t>6</w:t>
      </w:r>
      <w:r>
        <w:t>.2.5</w:t>
      </w:r>
      <w:r>
        <w:tab/>
        <w:t>Eees_SessionWithQoS_Notify</w:t>
      </w:r>
      <w:bookmarkEnd w:id="751"/>
      <w:bookmarkEnd w:id="752"/>
      <w:bookmarkEnd w:id="753"/>
      <w:bookmarkEnd w:id="754"/>
      <w:bookmarkEnd w:id="755"/>
      <w:bookmarkEnd w:id="756"/>
      <w:bookmarkEnd w:id="757"/>
      <w:bookmarkEnd w:id="758"/>
      <w:bookmarkEnd w:id="759"/>
    </w:p>
    <w:p w14:paraId="3059E782" w14:textId="2FB94D9C" w:rsidR="000612BF" w:rsidRDefault="000612BF" w:rsidP="000612BF">
      <w:pPr>
        <w:pStyle w:val="Heading5"/>
      </w:pPr>
      <w:bookmarkStart w:id="760" w:name="_Toc85734126"/>
      <w:bookmarkStart w:id="761" w:name="_Toc89431425"/>
      <w:bookmarkStart w:id="762" w:name="_Toc97042217"/>
      <w:bookmarkStart w:id="763" w:name="_Toc97045361"/>
      <w:bookmarkStart w:id="764" w:name="_Toc97155106"/>
      <w:bookmarkStart w:id="765" w:name="_Toc101521256"/>
      <w:bookmarkStart w:id="766" w:name="_Toc138761516"/>
      <w:bookmarkStart w:id="767" w:name="_Toc145707710"/>
      <w:bookmarkStart w:id="768" w:name="_Toc157111047"/>
      <w:r>
        <w:t>5.</w:t>
      </w:r>
      <w:r w:rsidR="008B763D">
        <w:t>6.2.5</w:t>
      </w:r>
      <w:r>
        <w:t>.1</w:t>
      </w:r>
      <w:r>
        <w:tab/>
        <w:t>General</w:t>
      </w:r>
      <w:bookmarkEnd w:id="760"/>
      <w:bookmarkEnd w:id="761"/>
      <w:bookmarkEnd w:id="762"/>
      <w:bookmarkEnd w:id="763"/>
      <w:bookmarkEnd w:id="764"/>
      <w:bookmarkEnd w:id="765"/>
      <w:bookmarkEnd w:id="766"/>
      <w:bookmarkEnd w:id="767"/>
      <w:bookmarkEnd w:id="768"/>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769" w:name="_Toc85734127"/>
      <w:bookmarkStart w:id="770" w:name="_Toc89431426"/>
      <w:bookmarkStart w:id="771" w:name="_Toc97042218"/>
      <w:bookmarkStart w:id="772" w:name="_Toc97045362"/>
      <w:bookmarkStart w:id="773" w:name="_Toc97155107"/>
      <w:bookmarkStart w:id="774" w:name="_Toc101521257"/>
      <w:bookmarkStart w:id="775" w:name="_Toc138761517"/>
      <w:bookmarkStart w:id="776" w:name="_Toc145707711"/>
      <w:bookmarkStart w:id="777" w:name="_Toc15711104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769"/>
      <w:bookmarkEnd w:id="770"/>
      <w:bookmarkEnd w:id="771"/>
      <w:bookmarkEnd w:id="772"/>
      <w:bookmarkEnd w:id="773"/>
      <w:bookmarkEnd w:id="774"/>
      <w:bookmarkEnd w:id="775"/>
      <w:bookmarkEnd w:id="776"/>
      <w:bookmarkEnd w:id="77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778" w:name="_Toc85734128"/>
      <w:bookmarkStart w:id="779" w:name="_Toc89431427"/>
      <w:bookmarkStart w:id="780" w:name="_Toc97042219"/>
      <w:bookmarkStart w:id="781" w:name="_Toc97045363"/>
      <w:bookmarkStart w:id="782" w:name="_Toc97155108"/>
      <w:bookmarkStart w:id="783" w:name="_Toc101521258"/>
      <w:bookmarkStart w:id="784" w:name="_Toc138761518"/>
      <w:bookmarkStart w:id="785" w:name="_Toc145707712"/>
      <w:bookmarkStart w:id="786" w:name="_Toc157111049"/>
      <w:r>
        <w:t>5.7</w:t>
      </w:r>
      <w:r>
        <w:tab/>
        <w:t>Eees_EASDiscovery Service</w:t>
      </w:r>
      <w:bookmarkEnd w:id="778"/>
      <w:bookmarkEnd w:id="779"/>
      <w:bookmarkEnd w:id="780"/>
      <w:bookmarkEnd w:id="781"/>
      <w:bookmarkEnd w:id="782"/>
      <w:bookmarkEnd w:id="783"/>
      <w:bookmarkEnd w:id="784"/>
      <w:bookmarkEnd w:id="785"/>
      <w:bookmarkEnd w:id="786"/>
    </w:p>
    <w:p w14:paraId="37C9DB28" w14:textId="77777777" w:rsidR="001A6A41" w:rsidRDefault="001A6A41" w:rsidP="001A6A41">
      <w:pPr>
        <w:pStyle w:val="Heading3"/>
      </w:pPr>
      <w:bookmarkStart w:id="787" w:name="_Toc96848057"/>
      <w:bookmarkStart w:id="788" w:name="_Toc138761519"/>
      <w:bookmarkStart w:id="789" w:name="_Toc145707713"/>
      <w:bookmarkStart w:id="790" w:name="_Toc157111050"/>
      <w:r>
        <w:rPr>
          <w:lang w:val="en-US"/>
        </w:rPr>
        <w:t>5.7.1</w:t>
      </w:r>
      <w:r>
        <w:rPr>
          <w:lang w:val="en-US"/>
        </w:rPr>
        <w:tab/>
      </w:r>
      <w:r>
        <w:t>Service Description</w:t>
      </w:r>
      <w:bookmarkEnd w:id="787"/>
      <w:bookmarkEnd w:id="788"/>
      <w:bookmarkEnd w:id="789"/>
      <w:bookmarkEnd w:id="790"/>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791" w:name="_Toc96848058"/>
      <w:bookmarkStart w:id="792" w:name="_Toc138761520"/>
      <w:bookmarkStart w:id="793" w:name="_Toc145707714"/>
      <w:bookmarkStart w:id="794" w:name="_Toc157111051"/>
      <w:r>
        <w:rPr>
          <w:lang w:val="en-US"/>
        </w:rPr>
        <w:t>5.7.2</w:t>
      </w:r>
      <w:r>
        <w:rPr>
          <w:lang w:val="en-US"/>
        </w:rPr>
        <w:tab/>
      </w:r>
      <w:r>
        <w:t>Service Operations</w:t>
      </w:r>
      <w:bookmarkEnd w:id="791"/>
      <w:bookmarkEnd w:id="792"/>
      <w:bookmarkEnd w:id="793"/>
      <w:bookmarkEnd w:id="794"/>
    </w:p>
    <w:p w14:paraId="30E2A438" w14:textId="77777777" w:rsidR="001A6A41" w:rsidRDefault="001A6A41" w:rsidP="001A6A41">
      <w:pPr>
        <w:pStyle w:val="Heading4"/>
      </w:pPr>
      <w:bookmarkStart w:id="795" w:name="_Toc96848059"/>
      <w:bookmarkStart w:id="796" w:name="_Toc138761521"/>
      <w:bookmarkStart w:id="797" w:name="_Toc145707715"/>
      <w:bookmarkStart w:id="798" w:name="_Toc157111052"/>
      <w:r>
        <w:t>5.7.2.1</w:t>
      </w:r>
      <w:r>
        <w:tab/>
        <w:t>Introduction</w:t>
      </w:r>
      <w:bookmarkEnd w:id="795"/>
      <w:bookmarkEnd w:id="796"/>
      <w:bookmarkEnd w:id="797"/>
      <w:bookmarkEnd w:id="798"/>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799" w:name="_Toc96848060"/>
      <w:bookmarkStart w:id="800" w:name="_Toc138761522"/>
      <w:bookmarkStart w:id="801" w:name="_Toc145707716"/>
      <w:bookmarkStart w:id="802" w:name="_Toc157111053"/>
      <w:r>
        <w:t>5.7.2.2</w:t>
      </w:r>
      <w:r>
        <w:tab/>
      </w:r>
      <w:r w:rsidRPr="00F477AF">
        <w:t>Eees_EASDiscovery_</w:t>
      </w:r>
      <w:r>
        <w:t>TEasDisc</w:t>
      </w:r>
      <w:r w:rsidRPr="00F477AF">
        <w:t>Request</w:t>
      </w:r>
      <w:bookmarkEnd w:id="799"/>
      <w:bookmarkEnd w:id="800"/>
      <w:bookmarkEnd w:id="801"/>
      <w:bookmarkEnd w:id="802"/>
    </w:p>
    <w:p w14:paraId="69D32A68" w14:textId="77777777" w:rsidR="001A6A41" w:rsidRDefault="001A6A41" w:rsidP="001A6A41">
      <w:pPr>
        <w:pStyle w:val="Heading5"/>
      </w:pPr>
      <w:bookmarkStart w:id="803" w:name="_Toc96848061"/>
      <w:bookmarkStart w:id="804" w:name="_Toc138761523"/>
      <w:bookmarkStart w:id="805" w:name="_Toc145707717"/>
      <w:bookmarkStart w:id="806" w:name="_Toc157111054"/>
      <w:r>
        <w:t>5.7.2.2.1</w:t>
      </w:r>
      <w:r>
        <w:tab/>
        <w:t>General</w:t>
      </w:r>
      <w:bookmarkEnd w:id="803"/>
      <w:bookmarkEnd w:id="804"/>
      <w:bookmarkEnd w:id="805"/>
      <w:bookmarkEnd w:id="806"/>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807" w:name="_Toc96848062"/>
      <w:bookmarkStart w:id="808" w:name="_Toc138761524"/>
      <w:bookmarkStart w:id="809" w:name="_Toc145707718"/>
      <w:bookmarkStart w:id="810" w:name="_Toc15711105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807"/>
      <w:bookmarkEnd w:id="808"/>
      <w:bookmarkEnd w:id="809"/>
      <w:bookmarkEnd w:id="810"/>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811" w:name="_Toc85734135"/>
      <w:bookmarkStart w:id="812" w:name="_Toc89431434"/>
      <w:bookmarkStart w:id="813" w:name="_Toc97042226"/>
      <w:bookmarkStart w:id="814" w:name="_Toc97045370"/>
      <w:bookmarkStart w:id="815" w:name="_Toc97155115"/>
      <w:bookmarkStart w:id="816" w:name="_Toc101521265"/>
      <w:bookmarkStart w:id="817" w:name="_Toc138761525"/>
      <w:bookmarkStart w:id="818" w:name="_Toc145707719"/>
      <w:bookmarkStart w:id="819" w:name="_Toc157111056"/>
      <w:r>
        <w:t>5.8</w:t>
      </w:r>
      <w:r>
        <w:tab/>
        <w:t>Eees_ACRManagementEvent Service</w:t>
      </w:r>
      <w:bookmarkEnd w:id="811"/>
      <w:bookmarkEnd w:id="812"/>
      <w:bookmarkEnd w:id="813"/>
      <w:bookmarkEnd w:id="814"/>
      <w:bookmarkEnd w:id="815"/>
      <w:bookmarkEnd w:id="816"/>
      <w:bookmarkEnd w:id="817"/>
      <w:bookmarkEnd w:id="818"/>
      <w:bookmarkEnd w:id="819"/>
    </w:p>
    <w:p w14:paraId="161B7E9C" w14:textId="00229A7C" w:rsidR="00571C58" w:rsidRDefault="00571C58" w:rsidP="00571C58">
      <w:pPr>
        <w:pStyle w:val="Heading3"/>
      </w:pPr>
      <w:bookmarkStart w:id="820" w:name="_Toc85734136"/>
      <w:bookmarkStart w:id="821" w:name="_Toc89431435"/>
      <w:bookmarkStart w:id="822" w:name="_Toc97042227"/>
      <w:bookmarkStart w:id="823" w:name="_Toc97045371"/>
      <w:bookmarkStart w:id="824" w:name="_Toc97155116"/>
      <w:bookmarkStart w:id="825" w:name="_Toc101521266"/>
      <w:bookmarkStart w:id="826" w:name="_Toc138761526"/>
      <w:bookmarkStart w:id="827" w:name="_Toc145707720"/>
      <w:bookmarkStart w:id="828" w:name="_Toc157111057"/>
      <w:r>
        <w:t>5.8.1</w:t>
      </w:r>
      <w:r>
        <w:tab/>
        <w:t>Service Description</w:t>
      </w:r>
      <w:bookmarkEnd w:id="820"/>
      <w:bookmarkEnd w:id="821"/>
      <w:bookmarkEnd w:id="822"/>
      <w:bookmarkEnd w:id="823"/>
      <w:bookmarkEnd w:id="824"/>
      <w:bookmarkEnd w:id="825"/>
      <w:bookmarkEnd w:id="826"/>
      <w:bookmarkEnd w:id="827"/>
      <w:bookmarkEnd w:id="828"/>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829" w:name="_Toc85734137"/>
      <w:bookmarkStart w:id="830" w:name="_Toc89431436"/>
      <w:bookmarkStart w:id="831" w:name="_Toc97042228"/>
      <w:bookmarkStart w:id="832" w:name="_Toc97045372"/>
      <w:bookmarkStart w:id="833" w:name="_Toc97155117"/>
      <w:bookmarkStart w:id="834" w:name="_Toc101521267"/>
      <w:bookmarkStart w:id="835" w:name="_Toc138761527"/>
      <w:bookmarkStart w:id="836" w:name="_Toc145707721"/>
      <w:bookmarkStart w:id="837" w:name="_Toc157111058"/>
      <w:r>
        <w:t>5.8.2</w:t>
      </w:r>
      <w:r>
        <w:tab/>
        <w:t>Service Operations</w:t>
      </w:r>
      <w:bookmarkEnd w:id="829"/>
      <w:bookmarkEnd w:id="830"/>
      <w:bookmarkEnd w:id="831"/>
      <w:bookmarkEnd w:id="832"/>
      <w:bookmarkEnd w:id="833"/>
      <w:bookmarkEnd w:id="834"/>
      <w:bookmarkEnd w:id="835"/>
      <w:bookmarkEnd w:id="836"/>
      <w:bookmarkEnd w:id="837"/>
    </w:p>
    <w:p w14:paraId="313A0A31" w14:textId="2FF5577C" w:rsidR="00571C58" w:rsidRDefault="00571C58" w:rsidP="00571C58">
      <w:pPr>
        <w:pStyle w:val="Heading4"/>
      </w:pPr>
      <w:bookmarkStart w:id="838" w:name="_Toc85734138"/>
      <w:bookmarkStart w:id="839" w:name="_Toc89431437"/>
      <w:bookmarkStart w:id="840" w:name="_Toc97042229"/>
      <w:bookmarkStart w:id="841" w:name="_Toc97045373"/>
      <w:bookmarkStart w:id="842" w:name="_Toc97155118"/>
      <w:bookmarkStart w:id="843" w:name="_Toc101521268"/>
      <w:bookmarkStart w:id="844" w:name="_Toc138761528"/>
      <w:bookmarkStart w:id="845" w:name="_Toc145707722"/>
      <w:bookmarkStart w:id="846" w:name="_Toc157111059"/>
      <w:r>
        <w:t>5.8.2.1</w:t>
      </w:r>
      <w:r>
        <w:tab/>
        <w:t>Introduction</w:t>
      </w:r>
      <w:bookmarkEnd w:id="838"/>
      <w:bookmarkEnd w:id="839"/>
      <w:bookmarkEnd w:id="840"/>
      <w:bookmarkEnd w:id="841"/>
      <w:bookmarkEnd w:id="842"/>
      <w:bookmarkEnd w:id="843"/>
      <w:bookmarkEnd w:id="844"/>
      <w:bookmarkEnd w:id="845"/>
      <w:bookmarkEnd w:id="846"/>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847" w:name="_Toc85734139"/>
      <w:bookmarkStart w:id="848" w:name="_Toc89431438"/>
      <w:bookmarkStart w:id="849" w:name="_Toc97042230"/>
      <w:bookmarkStart w:id="850" w:name="_Toc97045374"/>
      <w:bookmarkStart w:id="851" w:name="_Toc97155119"/>
      <w:bookmarkStart w:id="852" w:name="_Toc101521269"/>
      <w:bookmarkStart w:id="853" w:name="_Toc138761529"/>
      <w:bookmarkStart w:id="854" w:name="_Toc145707723"/>
      <w:bookmarkStart w:id="855" w:name="_Toc157111060"/>
      <w:r>
        <w:t>5.8.2.2</w:t>
      </w:r>
      <w:r>
        <w:tab/>
        <w:t>Eees_ACRManagementEvent_Subscribe</w:t>
      </w:r>
      <w:bookmarkEnd w:id="847"/>
      <w:bookmarkEnd w:id="848"/>
      <w:bookmarkEnd w:id="849"/>
      <w:bookmarkEnd w:id="850"/>
      <w:bookmarkEnd w:id="851"/>
      <w:bookmarkEnd w:id="852"/>
      <w:bookmarkEnd w:id="853"/>
      <w:bookmarkEnd w:id="854"/>
      <w:bookmarkEnd w:id="855"/>
    </w:p>
    <w:p w14:paraId="692E1B0B" w14:textId="5A76F1FC" w:rsidR="00571C58" w:rsidRDefault="00571C58" w:rsidP="00571C58">
      <w:pPr>
        <w:pStyle w:val="Heading5"/>
      </w:pPr>
      <w:bookmarkStart w:id="856" w:name="_Toc85734140"/>
      <w:bookmarkStart w:id="857" w:name="_Toc89431439"/>
      <w:bookmarkStart w:id="858" w:name="_Toc97042231"/>
      <w:bookmarkStart w:id="859" w:name="_Toc97045375"/>
      <w:bookmarkStart w:id="860" w:name="_Toc97155120"/>
      <w:bookmarkStart w:id="861" w:name="_Toc101521270"/>
      <w:bookmarkStart w:id="862" w:name="_Toc138761530"/>
      <w:bookmarkStart w:id="863" w:name="_Toc145707724"/>
      <w:bookmarkStart w:id="864" w:name="_Toc157111061"/>
      <w:r>
        <w:t>5.8.2.2.1</w:t>
      </w:r>
      <w:r>
        <w:tab/>
        <w:t>General</w:t>
      </w:r>
      <w:bookmarkEnd w:id="856"/>
      <w:bookmarkEnd w:id="857"/>
      <w:bookmarkEnd w:id="858"/>
      <w:bookmarkEnd w:id="859"/>
      <w:bookmarkEnd w:id="860"/>
      <w:bookmarkEnd w:id="861"/>
      <w:bookmarkEnd w:id="862"/>
      <w:bookmarkEnd w:id="863"/>
      <w:bookmarkEnd w:id="864"/>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865" w:name="_Toc85734141"/>
      <w:bookmarkStart w:id="866" w:name="_Toc89431440"/>
      <w:bookmarkStart w:id="867" w:name="_Toc97042232"/>
      <w:bookmarkStart w:id="868" w:name="_Toc97045376"/>
      <w:bookmarkStart w:id="869" w:name="_Toc97155121"/>
      <w:bookmarkStart w:id="870" w:name="_Toc101521271"/>
      <w:bookmarkStart w:id="871" w:name="_Toc138761531"/>
      <w:bookmarkStart w:id="872" w:name="_Toc145707725"/>
      <w:bookmarkStart w:id="873" w:name="_Toc157111062"/>
      <w:r>
        <w:lastRenderedPageBreak/>
        <w:t>5.8.2.2.2</w:t>
      </w:r>
      <w:r>
        <w:tab/>
        <w:t>EAS requesting to get notifications of ACR management events using Eees_ACRManagementEvent_Subscribe service operation</w:t>
      </w:r>
      <w:bookmarkEnd w:id="865"/>
      <w:bookmarkEnd w:id="866"/>
      <w:bookmarkEnd w:id="867"/>
      <w:bookmarkEnd w:id="868"/>
      <w:bookmarkEnd w:id="869"/>
      <w:bookmarkEnd w:id="870"/>
      <w:bookmarkEnd w:id="871"/>
      <w:bookmarkEnd w:id="872"/>
      <w:bookmarkEnd w:id="873"/>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874" w:name="_Hlk132892220"/>
      <w:r w:rsidRPr="00A74501">
        <w:t>,</w:t>
      </w:r>
      <w:bookmarkEnd w:id="874"/>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13F1906D" w:rsidR="000844A7" w:rsidRDefault="00B4666A" w:rsidP="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r w:rsidR="00550330">
        <w:rPr>
          <w:lang w:eastAsia="ja-JP"/>
        </w:rPr>
        <w:t>,</w:t>
      </w:r>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 xml:space="preserve">is supported, at least one of the </w:t>
      </w:r>
      <w:r w:rsidR="00550330" w:rsidRPr="008262E6">
        <w:t>"UP_PATH_CHG", "ACR_MONITORING" and</w:t>
      </w:r>
      <w:r w:rsidR="00550330">
        <w:t>/or</w:t>
      </w:r>
      <w:r w:rsidR="00550330" w:rsidRPr="008262E6">
        <w:t xml:space="preserve"> "ACR_FACILITATION" event</w:t>
      </w:r>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875" w:name="_Toc85734142"/>
      <w:bookmarkStart w:id="876" w:name="_Toc89431441"/>
      <w:bookmarkStart w:id="877" w:name="_Toc97042233"/>
      <w:bookmarkStart w:id="878" w:name="_Toc97045377"/>
      <w:bookmarkStart w:id="879" w:name="_Toc97155122"/>
      <w:bookmarkStart w:id="880" w:name="_Toc101521272"/>
      <w:bookmarkStart w:id="881" w:name="_Toc138761532"/>
      <w:bookmarkStart w:id="882" w:name="_Toc145707726"/>
      <w:bookmarkStart w:id="883" w:name="_Toc157111063"/>
      <w:r>
        <w:t>5.8.2.3</w:t>
      </w:r>
      <w:r>
        <w:tab/>
        <w:t>Eees_ACRManagementEvent_UpdateSubscription</w:t>
      </w:r>
      <w:bookmarkEnd w:id="875"/>
      <w:bookmarkEnd w:id="876"/>
      <w:bookmarkEnd w:id="877"/>
      <w:bookmarkEnd w:id="878"/>
      <w:bookmarkEnd w:id="879"/>
      <w:bookmarkEnd w:id="880"/>
      <w:bookmarkEnd w:id="881"/>
      <w:bookmarkEnd w:id="882"/>
      <w:bookmarkEnd w:id="883"/>
    </w:p>
    <w:p w14:paraId="158E57E5" w14:textId="1C449841" w:rsidR="00571C58" w:rsidRDefault="00571C58" w:rsidP="00571C58">
      <w:pPr>
        <w:pStyle w:val="Heading5"/>
      </w:pPr>
      <w:bookmarkStart w:id="884" w:name="_Toc85734143"/>
      <w:bookmarkStart w:id="885" w:name="_Toc89431442"/>
      <w:bookmarkStart w:id="886" w:name="_Toc97042234"/>
      <w:bookmarkStart w:id="887" w:name="_Toc97045378"/>
      <w:bookmarkStart w:id="888" w:name="_Toc97155123"/>
      <w:bookmarkStart w:id="889" w:name="_Toc101521273"/>
      <w:bookmarkStart w:id="890" w:name="_Toc138761533"/>
      <w:bookmarkStart w:id="891" w:name="_Toc145707727"/>
      <w:bookmarkStart w:id="892" w:name="_Toc157111064"/>
      <w:r>
        <w:t>5.8.2.3.1</w:t>
      </w:r>
      <w:r>
        <w:tab/>
        <w:t>General</w:t>
      </w:r>
      <w:bookmarkEnd w:id="884"/>
      <w:bookmarkEnd w:id="885"/>
      <w:bookmarkEnd w:id="886"/>
      <w:bookmarkEnd w:id="887"/>
      <w:bookmarkEnd w:id="888"/>
      <w:bookmarkEnd w:id="889"/>
      <w:bookmarkEnd w:id="890"/>
      <w:bookmarkEnd w:id="891"/>
      <w:bookmarkEnd w:id="892"/>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893" w:name="_Toc85734144"/>
      <w:bookmarkStart w:id="894" w:name="_Toc89431443"/>
      <w:bookmarkStart w:id="895" w:name="_Toc97042235"/>
      <w:bookmarkStart w:id="896" w:name="_Toc97045379"/>
      <w:bookmarkStart w:id="897" w:name="_Toc97155124"/>
      <w:bookmarkStart w:id="898" w:name="_Toc101521274"/>
      <w:bookmarkStart w:id="899" w:name="_Toc138761534"/>
      <w:bookmarkStart w:id="900" w:name="_Toc145707728"/>
      <w:bookmarkStart w:id="901" w:name="_Toc157111065"/>
      <w:r>
        <w:t>5.8.2.3.2</w:t>
      </w:r>
      <w:r>
        <w:tab/>
        <w:t>EAS updating an existing Individual ACR Management Events Subscription using Eees_ACRManagementEvent_UpdateSubscription service operation</w:t>
      </w:r>
      <w:bookmarkEnd w:id="893"/>
      <w:bookmarkEnd w:id="894"/>
      <w:bookmarkEnd w:id="895"/>
      <w:bookmarkEnd w:id="896"/>
      <w:bookmarkEnd w:id="897"/>
      <w:bookmarkEnd w:id="898"/>
      <w:bookmarkEnd w:id="899"/>
      <w:bookmarkEnd w:id="900"/>
      <w:bookmarkEnd w:id="901"/>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353E7027" w:rsidR="000844A7" w:rsidRDefault="00B4666A">
      <w:pPr>
        <w:pStyle w:val="B3"/>
      </w:pPr>
      <w:r>
        <w:t>iii)</w:t>
      </w:r>
      <w:r>
        <w:tab/>
        <w:t xml:space="preserve">if the invocation of </w:t>
      </w:r>
      <w:r w:rsidRPr="00070846">
        <w:t xml:space="preserve">the </w:t>
      </w:r>
      <w:r>
        <w:t xml:space="preserve">PFD </w:t>
      </w:r>
      <w:r w:rsidR="000844A7">
        <w:t>M</w:t>
      </w:r>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902" w:name="_Toc85734145"/>
      <w:bookmarkStart w:id="903" w:name="_Toc89431444"/>
      <w:bookmarkStart w:id="904" w:name="_Toc97042236"/>
      <w:bookmarkStart w:id="905" w:name="_Toc97045380"/>
      <w:bookmarkStart w:id="906" w:name="_Toc97155125"/>
      <w:bookmarkStart w:id="907" w:name="_Toc101521275"/>
      <w:bookmarkStart w:id="908" w:name="_Toc138761535"/>
      <w:bookmarkStart w:id="909" w:name="_Toc145707729"/>
      <w:bookmarkStart w:id="910" w:name="_Toc157111066"/>
      <w:r>
        <w:t>5.8.2.4</w:t>
      </w:r>
      <w:r>
        <w:tab/>
        <w:t>Eees_ACRManagementEvent_Unsubscribe</w:t>
      </w:r>
      <w:bookmarkEnd w:id="902"/>
      <w:bookmarkEnd w:id="903"/>
      <w:bookmarkEnd w:id="904"/>
      <w:bookmarkEnd w:id="905"/>
      <w:bookmarkEnd w:id="906"/>
      <w:bookmarkEnd w:id="907"/>
      <w:bookmarkEnd w:id="908"/>
      <w:bookmarkEnd w:id="909"/>
      <w:bookmarkEnd w:id="910"/>
    </w:p>
    <w:p w14:paraId="034A68F1" w14:textId="302370F4" w:rsidR="00571C58" w:rsidRDefault="00571C58" w:rsidP="00571C58">
      <w:pPr>
        <w:pStyle w:val="Heading5"/>
      </w:pPr>
      <w:bookmarkStart w:id="911" w:name="_Toc85734146"/>
      <w:bookmarkStart w:id="912" w:name="_Toc89431445"/>
      <w:bookmarkStart w:id="913" w:name="_Toc97042237"/>
      <w:bookmarkStart w:id="914" w:name="_Toc97045381"/>
      <w:bookmarkStart w:id="915" w:name="_Toc97155126"/>
      <w:bookmarkStart w:id="916" w:name="_Toc101521276"/>
      <w:bookmarkStart w:id="917" w:name="_Toc138761536"/>
      <w:bookmarkStart w:id="918" w:name="_Toc145707730"/>
      <w:bookmarkStart w:id="919" w:name="_Toc157111067"/>
      <w:r>
        <w:t>5.8.2.4.1</w:t>
      </w:r>
      <w:r>
        <w:tab/>
        <w:t>General</w:t>
      </w:r>
      <w:bookmarkEnd w:id="911"/>
      <w:bookmarkEnd w:id="912"/>
      <w:bookmarkEnd w:id="913"/>
      <w:bookmarkEnd w:id="914"/>
      <w:bookmarkEnd w:id="915"/>
      <w:bookmarkEnd w:id="916"/>
      <w:bookmarkEnd w:id="917"/>
      <w:bookmarkEnd w:id="918"/>
      <w:bookmarkEnd w:id="919"/>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920" w:name="_Toc85734147"/>
      <w:bookmarkStart w:id="921" w:name="_Toc89431446"/>
      <w:bookmarkStart w:id="922" w:name="_Toc97042238"/>
      <w:bookmarkStart w:id="923" w:name="_Toc97045382"/>
      <w:bookmarkStart w:id="924" w:name="_Toc97155127"/>
      <w:bookmarkStart w:id="925" w:name="_Toc101521277"/>
      <w:bookmarkStart w:id="926" w:name="_Toc138761537"/>
      <w:bookmarkStart w:id="927" w:name="_Toc145707731"/>
      <w:bookmarkStart w:id="928" w:name="_Toc157111068"/>
      <w:r>
        <w:t>5.8.2.4.2</w:t>
      </w:r>
      <w:r>
        <w:tab/>
        <w:t xml:space="preserve">EAS </w:t>
      </w:r>
      <w:r w:rsidR="004276CC">
        <w:t xml:space="preserve">deleting </w:t>
      </w:r>
      <w:r>
        <w:t>an existing Individual ACR Management Events Subscription using Eees_ACRManagementEvent_Unsubscribe service operation</w:t>
      </w:r>
      <w:bookmarkEnd w:id="920"/>
      <w:bookmarkEnd w:id="921"/>
      <w:bookmarkEnd w:id="922"/>
      <w:bookmarkEnd w:id="923"/>
      <w:bookmarkEnd w:id="924"/>
      <w:bookmarkEnd w:id="925"/>
      <w:bookmarkEnd w:id="926"/>
      <w:bookmarkEnd w:id="927"/>
      <w:bookmarkEnd w:id="928"/>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929" w:name="_Toc85734148"/>
      <w:bookmarkStart w:id="930" w:name="_Toc89431447"/>
      <w:bookmarkStart w:id="931" w:name="_Toc97042239"/>
      <w:bookmarkStart w:id="932" w:name="_Toc97045383"/>
      <w:bookmarkStart w:id="933" w:name="_Toc97155128"/>
      <w:bookmarkStart w:id="934" w:name="_Toc101521278"/>
      <w:bookmarkStart w:id="935" w:name="_Toc138761538"/>
      <w:bookmarkStart w:id="936" w:name="_Toc145707732"/>
      <w:bookmarkStart w:id="937" w:name="_Toc157111069"/>
      <w:r>
        <w:t>5.8.2.5</w:t>
      </w:r>
      <w:r>
        <w:tab/>
        <w:t>Eees_ACRManagementEvent_Notify</w:t>
      </w:r>
      <w:bookmarkEnd w:id="929"/>
      <w:bookmarkEnd w:id="930"/>
      <w:bookmarkEnd w:id="931"/>
      <w:bookmarkEnd w:id="932"/>
      <w:bookmarkEnd w:id="933"/>
      <w:bookmarkEnd w:id="934"/>
      <w:bookmarkEnd w:id="935"/>
      <w:bookmarkEnd w:id="936"/>
      <w:bookmarkEnd w:id="937"/>
    </w:p>
    <w:p w14:paraId="3ED20B57" w14:textId="05558D17" w:rsidR="00571C58" w:rsidRDefault="00571C58" w:rsidP="00571C58">
      <w:pPr>
        <w:pStyle w:val="Heading5"/>
      </w:pPr>
      <w:bookmarkStart w:id="938" w:name="_Toc85734149"/>
      <w:bookmarkStart w:id="939" w:name="_Toc89431448"/>
      <w:bookmarkStart w:id="940" w:name="_Toc97042240"/>
      <w:bookmarkStart w:id="941" w:name="_Toc97045384"/>
      <w:bookmarkStart w:id="942" w:name="_Toc97155129"/>
      <w:bookmarkStart w:id="943" w:name="_Toc101521279"/>
      <w:bookmarkStart w:id="944" w:name="_Toc138761539"/>
      <w:bookmarkStart w:id="945" w:name="_Toc145707733"/>
      <w:bookmarkStart w:id="946" w:name="_Toc157111070"/>
      <w:r>
        <w:t>5.8.2.5.1</w:t>
      </w:r>
      <w:r>
        <w:tab/>
        <w:t>General</w:t>
      </w:r>
      <w:bookmarkEnd w:id="938"/>
      <w:bookmarkEnd w:id="939"/>
      <w:bookmarkEnd w:id="940"/>
      <w:bookmarkEnd w:id="941"/>
      <w:bookmarkEnd w:id="942"/>
      <w:bookmarkEnd w:id="943"/>
      <w:bookmarkEnd w:id="944"/>
      <w:bookmarkEnd w:id="945"/>
      <w:bookmarkEnd w:id="946"/>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947" w:name="_Toc85734150"/>
      <w:bookmarkStart w:id="948" w:name="_Toc89431449"/>
      <w:bookmarkStart w:id="949" w:name="_Toc97042241"/>
      <w:bookmarkStart w:id="950" w:name="_Toc97045385"/>
      <w:bookmarkStart w:id="951" w:name="_Toc97155130"/>
      <w:bookmarkStart w:id="952" w:name="_Toc101521280"/>
      <w:bookmarkStart w:id="953" w:name="_Toc138761540"/>
      <w:bookmarkStart w:id="954" w:name="_Toc145707734"/>
      <w:bookmarkStart w:id="955" w:name="_Toc157111071"/>
      <w:r>
        <w:lastRenderedPageBreak/>
        <w:t>5.8.2.5.2</w:t>
      </w:r>
      <w:r>
        <w:tab/>
        <w:t>E</w:t>
      </w:r>
      <w:r w:rsidR="00FA31A6">
        <w:t>E</w:t>
      </w:r>
      <w:r>
        <w:t>S notifying ACR management events using Eees_ACRManagementEvent_Notify operation</w:t>
      </w:r>
      <w:bookmarkEnd w:id="947"/>
      <w:bookmarkEnd w:id="948"/>
      <w:bookmarkEnd w:id="949"/>
      <w:bookmarkEnd w:id="950"/>
      <w:bookmarkEnd w:id="951"/>
      <w:bookmarkEnd w:id="952"/>
      <w:bookmarkEnd w:id="953"/>
      <w:bookmarkEnd w:id="954"/>
      <w:bookmarkEnd w:id="955"/>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r>
        <w:t>Upon receiving the HTTP POST message, the EAS shall process the event report information and return</w:t>
      </w:r>
      <w:r w:rsidR="00F1792D">
        <w:t xml:space="preserve"> to the EES,</w:t>
      </w:r>
      <w:r>
        <w:t xml:space="preserve"> </w:t>
      </w:r>
      <w:r w:rsidR="00F1792D">
        <w:t>either:</w:t>
      </w:r>
    </w:p>
    <w:p w14:paraId="5CF0B377" w14:textId="6B234035" w:rsidR="00F1792D" w:rsidRDefault="00F1792D" w:rsidP="00F1792D">
      <w:pPr>
        <w:pStyle w:val="B10"/>
      </w:pPr>
      <w:r>
        <w:t>1.</w:t>
      </w:r>
      <w:r w:rsidR="00767522">
        <w:tab/>
      </w:r>
      <w:r w:rsidR="00571C58">
        <w:t>"204 No Content" message</w:t>
      </w:r>
      <w:r>
        <w:t>; or</w:t>
      </w:r>
    </w:p>
    <w:p w14:paraId="60D6B3E3" w14:textId="2C6FEA1E" w:rsidR="00571C58" w:rsidRDefault="00F1792D" w:rsidP="001159C7">
      <w:pPr>
        <w:pStyle w:val="B10"/>
      </w:pPr>
      <w:r>
        <w:t>2.</w:t>
      </w:r>
      <w:r w:rsidR="00767522">
        <w:tab/>
      </w:r>
      <w:r>
        <w:t>"200 OK" message including EasAckInformation data type as specified in clause 8.6.5.2.</w:t>
      </w:r>
      <w:r w:rsidRPr="001159C7">
        <w:t>15</w:t>
      </w:r>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956" w:name="_Toc138761541"/>
      <w:bookmarkStart w:id="957" w:name="_Toc145707735"/>
      <w:bookmarkStart w:id="958" w:name="_Toc157111072"/>
      <w:r>
        <w:t>5.8.2.5.3</w:t>
      </w:r>
      <w:r>
        <w:tab/>
        <w:t>E</w:t>
      </w:r>
      <w:r w:rsidR="00FA31A6">
        <w:t>E</w:t>
      </w:r>
      <w:r>
        <w:t>S notifying the availability of user path management events monitoring via the 3GPP 5GC network using Eees_ACRManagementEvent_Notify operation</w:t>
      </w:r>
      <w:bookmarkEnd w:id="956"/>
      <w:bookmarkEnd w:id="957"/>
      <w:bookmarkEnd w:id="958"/>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959" w:name="_Toc85734151"/>
      <w:bookmarkStart w:id="960" w:name="_Toc89431450"/>
      <w:bookmarkStart w:id="961" w:name="_Toc97042242"/>
      <w:bookmarkStart w:id="962" w:name="_Toc97045386"/>
      <w:bookmarkStart w:id="963" w:name="_Toc97155131"/>
      <w:bookmarkStart w:id="964" w:name="_Toc101521281"/>
      <w:bookmarkStart w:id="965" w:name="_Toc138761542"/>
      <w:bookmarkStart w:id="966" w:name="_Toc145707736"/>
      <w:bookmarkStart w:id="967" w:name="_Toc157111073"/>
      <w:r>
        <w:t>5.9</w:t>
      </w:r>
      <w:r>
        <w:tab/>
        <w:t>Eees_</w:t>
      </w:r>
      <w:r w:rsidR="00EB3788">
        <w:t xml:space="preserve">AppContextRelocation </w:t>
      </w:r>
      <w:r>
        <w:t>Service</w:t>
      </w:r>
      <w:bookmarkEnd w:id="959"/>
      <w:bookmarkEnd w:id="960"/>
      <w:bookmarkEnd w:id="961"/>
      <w:bookmarkEnd w:id="962"/>
      <w:bookmarkEnd w:id="963"/>
      <w:bookmarkEnd w:id="964"/>
      <w:bookmarkEnd w:id="965"/>
      <w:bookmarkEnd w:id="966"/>
      <w:bookmarkEnd w:id="967"/>
    </w:p>
    <w:p w14:paraId="328674A3" w14:textId="40833654" w:rsidR="003339FD" w:rsidRDefault="003339FD" w:rsidP="003339FD">
      <w:pPr>
        <w:pStyle w:val="Heading3"/>
      </w:pPr>
      <w:bookmarkStart w:id="968" w:name="_Toc85734152"/>
      <w:bookmarkStart w:id="969" w:name="_Toc89431451"/>
      <w:bookmarkStart w:id="970" w:name="_Toc97042243"/>
      <w:bookmarkStart w:id="971" w:name="_Toc97045387"/>
      <w:bookmarkStart w:id="972" w:name="_Toc97155132"/>
      <w:bookmarkStart w:id="973" w:name="_Toc101521282"/>
      <w:bookmarkStart w:id="974" w:name="_Toc138761543"/>
      <w:bookmarkStart w:id="975" w:name="_Toc145707737"/>
      <w:bookmarkStart w:id="976" w:name="_Toc157111074"/>
      <w:r>
        <w:t>5.9.1</w:t>
      </w:r>
      <w:r>
        <w:tab/>
        <w:t>Service Description</w:t>
      </w:r>
      <w:bookmarkEnd w:id="968"/>
      <w:bookmarkEnd w:id="969"/>
      <w:bookmarkEnd w:id="970"/>
      <w:bookmarkEnd w:id="971"/>
      <w:bookmarkEnd w:id="972"/>
      <w:bookmarkEnd w:id="973"/>
      <w:bookmarkEnd w:id="974"/>
      <w:bookmarkEnd w:id="975"/>
      <w:bookmarkEnd w:id="976"/>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977" w:name="_Toc85734153"/>
      <w:bookmarkStart w:id="978" w:name="_Toc89431452"/>
      <w:bookmarkStart w:id="979" w:name="_Toc97042244"/>
      <w:bookmarkStart w:id="980" w:name="_Toc97045388"/>
      <w:bookmarkStart w:id="981" w:name="_Toc97155133"/>
      <w:bookmarkStart w:id="982" w:name="_Toc101521283"/>
      <w:bookmarkStart w:id="983" w:name="_Toc138761544"/>
      <w:bookmarkStart w:id="984" w:name="_Toc145707738"/>
      <w:bookmarkStart w:id="985" w:name="_Toc157111075"/>
      <w:r>
        <w:t>5.9.2</w:t>
      </w:r>
      <w:r>
        <w:tab/>
        <w:t>Service Operations</w:t>
      </w:r>
      <w:bookmarkEnd w:id="977"/>
      <w:bookmarkEnd w:id="978"/>
      <w:bookmarkEnd w:id="979"/>
      <w:bookmarkEnd w:id="980"/>
      <w:bookmarkEnd w:id="981"/>
      <w:bookmarkEnd w:id="982"/>
      <w:bookmarkEnd w:id="983"/>
      <w:bookmarkEnd w:id="984"/>
      <w:bookmarkEnd w:id="985"/>
    </w:p>
    <w:p w14:paraId="2AD28553" w14:textId="79B6C900" w:rsidR="003339FD" w:rsidRDefault="003339FD" w:rsidP="003339FD">
      <w:pPr>
        <w:pStyle w:val="Heading4"/>
      </w:pPr>
      <w:bookmarkStart w:id="986" w:name="_Toc85734154"/>
      <w:bookmarkStart w:id="987" w:name="_Toc89431453"/>
      <w:bookmarkStart w:id="988" w:name="_Toc97042245"/>
      <w:bookmarkStart w:id="989" w:name="_Toc97045389"/>
      <w:bookmarkStart w:id="990" w:name="_Toc97155134"/>
      <w:bookmarkStart w:id="991" w:name="_Toc101521284"/>
      <w:bookmarkStart w:id="992" w:name="_Toc138761545"/>
      <w:bookmarkStart w:id="993" w:name="_Toc145707739"/>
      <w:bookmarkStart w:id="994" w:name="_Toc157111076"/>
      <w:r>
        <w:t>5.9.2.1</w:t>
      </w:r>
      <w:r>
        <w:tab/>
        <w:t>Introduction</w:t>
      </w:r>
      <w:bookmarkEnd w:id="986"/>
      <w:bookmarkEnd w:id="987"/>
      <w:bookmarkEnd w:id="988"/>
      <w:bookmarkEnd w:id="989"/>
      <w:bookmarkEnd w:id="990"/>
      <w:bookmarkEnd w:id="991"/>
      <w:bookmarkEnd w:id="992"/>
      <w:bookmarkEnd w:id="993"/>
      <w:bookmarkEnd w:id="994"/>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995" w:name="_Toc85734155"/>
      <w:bookmarkStart w:id="996" w:name="_Toc89431454"/>
      <w:bookmarkStart w:id="997" w:name="_Toc97042246"/>
      <w:bookmarkStart w:id="998" w:name="_Toc97045390"/>
      <w:bookmarkStart w:id="999" w:name="_Toc97155135"/>
      <w:bookmarkStart w:id="1000" w:name="_Toc101521285"/>
      <w:bookmarkStart w:id="1001" w:name="_Toc138761546"/>
      <w:bookmarkStart w:id="1002" w:name="_Toc145707740"/>
      <w:bookmarkStart w:id="1003" w:name="_Toc157111077"/>
      <w:r>
        <w:t>5.</w:t>
      </w:r>
      <w:r w:rsidR="00C157E6">
        <w:t>9</w:t>
      </w:r>
      <w:r>
        <w:t>.2.2</w:t>
      </w:r>
      <w:r>
        <w:tab/>
        <w:t>Eees</w:t>
      </w:r>
      <w:r w:rsidR="00CF04A1">
        <w:t>_AppContextRelocation</w:t>
      </w:r>
      <w:r>
        <w:t>_SelectedTargetEAS_Declare</w:t>
      </w:r>
      <w:bookmarkEnd w:id="995"/>
      <w:bookmarkEnd w:id="996"/>
      <w:bookmarkEnd w:id="997"/>
      <w:bookmarkEnd w:id="998"/>
      <w:bookmarkEnd w:id="999"/>
      <w:bookmarkEnd w:id="1000"/>
      <w:bookmarkEnd w:id="1001"/>
      <w:bookmarkEnd w:id="1002"/>
      <w:bookmarkEnd w:id="1003"/>
    </w:p>
    <w:p w14:paraId="48A02DED" w14:textId="65D62415" w:rsidR="003339FD" w:rsidRDefault="003339FD" w:rsidP="003339FD">
      <w:pPr>
        <w:pStyle w:val="Heading5"/>
      </w:pPr>
      <w:bookmarkStart w:id="1004" w:name="_Toc85734156"/>
      <w:bookmarkStart w:id="1005" w:name="_Toc89431455"/>
      <w:bookmarkStart w:id="1006" w:name="_Toc97042247"/>
      <w:bookmarkStart w:id="1007" w:name="_Toc97045391"/>
      <w:bookmarkStart w:id="1008" w:name="_Toc97155136"/>
      <w:bookmarkStart w:id="1009" w:name="_Toc101521286"/>
      <w:bookmarkStart w:id="1010" w:name="_Toc138761547"/>
      <w:bookmarkStart w:id="1011" w:name="_Toc145707741"/>
      <w:bookmarkStart w:id="1012" w:name="_Toc157111078"/>
      <w:r>
        <w:t>5.</w:t>
      </w:r>
      <w:r w:rsidR="00C157E6">
        <w:t>9</w:t>
      </w:r>
      <w:r>
        <w:t>.2.2.1</w:t>
      </w:r>
      <w:r>
        <w:tab/>
        <w:t>General</w:t>
      </w:r>
      <w:bookmarkEnd w:id="1004"/>
      <w:bookmarkEnd w:id="1005"/>
      <w:bookmarkEnd w:id="1006"/>
      <w:bookmarkEnd w:id="1007"/>
      <w:bookmarkEnd w:id="1008"/>
      <w:bookmarkEnd w:id="1009"/>
      <w:bookmarkEnd w:id="1010"/>
      <w:bookmarkEnd w:id="1011"/>
      <w:bookmarkEnd w:id="1012"/>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1013" w:name="_Toc85734157"/>
      <w:bookmarkStart w:id="1014" w:name="_Toc89431456"/>
      <w:bookmarkStart w:id="1015" w:name="_Toc97042248"/>
      <w:bookmarkStart w:id="1016" w:name="_Toc97045392"/>
      <w:bookmarkStart w:id="1017" w:name="_Toc97155137"/>
      <w:bookmarkStart w:id="1018" w:name="_Toc101521287"/>
      <w:bookmarkStart w:id="1019" w:name="_Toc138761548"/>
      <w:bookmarkStart w:id="1020" w:name="_Toc145707742"/>
      <w:bookmarkStart w:id="1021" w:name="_Toc157111079"/>
      <w:r>
        <w:t>5.</w:t>
      </w:r>
      <w:r w:rsidR="00C157E6">
        <w:t>9</w:t>
      </w:r>
      <w:r>
        <w:t>.2.2.2</w:t>
      </w:r>
      <w:r>
        <w:tab/>
        <w:t>S-EAS informing the S-EES about the selected T-EAS using Eees</w:t>
      </w:r>
      <w:r w:rsidR="00CF04A1">
        <w:t>_AppContextRelocation</w:t>
      </w:r>
      <w:r>
        <w:t>_SelectedTargetEAS_Declare operation</w:t>
      </w:r>
      <w:bookmarkEnd w:id="1013"/>
      <w:bookmarkEnd w:id="1014"/>
      <w:bookmarkEnd w:id="1015"/>
      <w:bookmarkEnd w:id="1016"/>
      <w:bookmarkEnd w:id="1017"/>
      <w:bookmarkEnd w:id="1018"/>
      <w:bookmarkEnd w:id="1019"/>
      <w:bookmarkEnd w:id="1020"/>
      <w:bookmarkEnd w:id="1021"/>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022" w:name="_Toc101521288"/>
      <w:bookmarkStart w:id="1023" w:name="_Toc138761549"/>
      <w:bookmarkStart w:id="1024" w:name="_Toc145707743"/>
      <w:bookmarkStart w:id="1025" w:name="_Toc157111080"/>
      <w:r>
        <w:t>5.9.2.3</w:t>
      </w:r>
      <w:r>
        <w:tab/>
        <w:t>Eees_AppContextRelocation_ACRDetermination_Request</w:t>
      </w:r>
      <w:bookmarkEnd w:id="1022"/>
      <w:bookmarkEnd w:id="1023"/>
      <w:bookmarkEnd w:id="1024"/>
      <w:bookmarkEnd w:id="1025"/>
    </w:p>
    <w:p w14:paraId="7437446D" w14:textId="77777777" w:rsidR="008307FA" w:rsidRDefault="008307FA" w:rsidP="008307FA">
      <w:pPr>
        <w:pStyle w:val="Heading5"/>
      </w:pPr>
      <w:bookmarkStart w:id="1026" w:name="_Toc101521289"/>
      <w:bookmarkStart w:id="1027" w:name="_Toc138761550"/>
      <w:bookmarkStart w:id="1028" w:name="_Toc145707744"/>
      <w:bookmarkStart w:id="1029" w:name="_Toc157111081"/>
      <w:r>
        <w:t>5.9.2.3.1</w:t>
      </w:r>
      <w:r>
        <w:tab/>
        <w:t>General</w:t>
      </w:r>
      <w:bookmarkEnd w:id="1026"/>
      <w:bookmarkEnd w:id="1027"/>
      <w:bookmarkEnd w:id="1028"/>
      <w:bookmarkEnd w:id="1029"/>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030" w:name="_Toc101521290"/>
      <w:bookmarkStart w:id="1031" w:name="_Toc138761551"/>
      <w:bookmarkStart w:id="1032" w:name="_Toc145707745"/>
      <w:bookmarkStart w:id="1033" w:name="_Toc157111082"/>
      <w:r>
        <w:t>5.9.2.3.2</w:t>
      </w:r>
      <w:r>
        <w:tab/>
        <w:t>S-EAS request the S-EES to determine the ACR using Eees_AppContextRelocation_ACRDetermination_Request operation</w:t>
      </w:r>
      <w:bookmarkEnd w:id="1030"/>
      <w:bookmarkEnd w:id="1031"/>
      <w:bookmarkEnd w:id="1032"/>
      <w:bookmarkEnd w:id="1033"/>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034" w:name="_Toc85734158"/>
      <w:bookmarkStart w:id="1035" w:name="_Toc89431457"/>
      <w:bookmarkStart w:id="1036" w:name="_Toc97042249"/>
      <w:bookmarkStart w:id="1037" w:name="_Toc97045393"/>
      <w:bookmarkStart w:id="1038" w:name="_Toc97155138"/>
      <w:bookmarkStart w:id="1039" w:name="_Toc101521291"/>
      <w:bookmarkStart w:id="1040" w:name="_Toc138761552"/>
      <w:bookmarkStart w:id="1041" w:name="_Toc145707746"/>
      <w:bookmarkStart w:id="1042" w:name="_Toc157111083"/>
      <w:r>
        <w:t>5.10</w:t>
      </w:r>
      <w:r>
        <w:tab/>
        <w:t>Eees_EECContext</w:t>
      </w:r>
      <w:r w:rsidR="00371DF3">
        <w:t>Relocation</w:t>
      </w:r>
      <w:r>
        <w:t xml:space="preserve"> Service</w:t>
      </w:r>
      <w:bookmarkEnd w:id="1034"/>
      <w:bookmarkEnd w:id="1035"/>
      <w:bookmarkEnd w:id="1036"/>
      <w:bookmarkEnd w:id="1037"/>
      <w:bookmarkEnd w:id="1038"/>
      <w:bookmarkEnd w:id="1039"/>
      <w:bookmarkEnd w:id="1040"/>
      <w:bookmarkEnd w:id="1041"/>
      <w:bookmarkEnd w:id="1042"/>
    </w:p>
    <w:p w14:paraId="1AF52FF4" w14:textId="6147FB36" w:rsidR="0013039F" w:rsidRDefault="0013039F" w:rsidP="0013039F">
      <w:pPr>
        <w:pStyle w:val="Heading3"/>
      </w:pPr>
      <w:bookmarkStart w:id="1043" w:name="_Toc85734159"/>
      <w:bookmarkStart w:id="1044" w:name="_Toc89431458"/>
      <w:bookmarkStart w:id="1045" w:name="_Toc97042250"/>
      <w:bookmarkStart w:id="1046" w:name="_Toc97045394"/>
      <w:bookmarkStart w:id="1047" w:name="_Toc97155139"/>
      <w:bookmarkStart w:id="1048" w:name="_Toc101521292"/>
      <w:bookmarkStart w:id="1049" w:name="_Toc138761553"/>
      <w:bookmarkStart w:id="1050" w:name="_Toc145707747"/>
      <w:bookmarkStart w:id="1051" w:name="_Toc157111084"/>
      <w:r>
        <w:t>5.10.1</w:t>
      </w:r>
      <w:r>
        <w:tab/>
        <w:t>Service Description</w:t>
      </w:r>
      <w:bookmarkEnd w:id="1043"/>
      <w:bookmarkEnd w:id="1044"/>
      <w:bookmarkEnd w:id="1045"/>
      <w:bookmarkEnd w:id="1046"/>
      <w:bookmarkEnd w:id="1047"/>
      <w:bookmarkEnd w:id="1048"/>
      <w:bookmarkEnd w:id="1049"/>
      <w:bookmarkEnd w:id="1050"/>
      <w:bookmarkEnd w:id="1051"/>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052" w:name="_Toc85734160"/>
      <w:bookmarkStart w:id="1053" w:name="_Toc89431459"/>
      <w:bookmarkStart w:id="1054" w:name="_Toc97042251"/>
      <w:bookmarkStart w:id="1055" w:name="_Toc97045395"/>
      <w:bookmarkStart w:id="1056" w:name="_Toc97155140"/>
      <w:bookmarkStart w:id="1057" w:name="_Toc101521293"/>
      <w:bookmarkStart w:id="1058" w:name="_Toc138761554"/>
      <w:bookmarkStart w:id="1059" w:name="_Toc145707748"/>
      <w:bookmarkStart w:id="1060" w:name="_Toc157111085"/>
      <w:r>
        <w:t>5.10.2</w:t>
      </w:r>
      <w:r>
        <w:tab/>
        <w:t>Service Operations</w:t>
      </w:r>
      <w:bookmarkEnd w:id="1052"/>
      <w:bookmarkEnd w:id="1053"/>
      <w:bookmarkEnd w:id="1054"/>
      <w:bookmarkEnd w:id="1055"/>
      <w:bookmarkEnd w:id="1056"/>
      <w:bookmarkEnd w:id="1057"/>
      <w:bookmarkEnd w:id="1058"/>
      <w:bookmarkEnd w:id="1059"/>
      <w:bookmarkEnd w:id="1060"/>
    </w:p>
    <w:p w14:paraId="48959CC1" w14:textId="04E167E5" w:rsidR="0013039F" w:rsidRDefault="0013039F" w:rsidP="0013039F">
      <w:pPr>
        <w:pStyle w:val="Heading4"/>
      </w:pPr>
      <w:bookmarkStart w:id="1061" w:name="_Toc85734161"/>
      <w:bookmarkStart w:id="1062" w:name="_Toc89431460"/>
      <w:bookmarkStart w:id="1063" w:name="_Toc97042252"/>
      <w:bookmarkStart w:id="1064" w:name="_Toc97045396"/>
      <w:bookmarkStart w:id="1065" w:name="_Toc97155141"/>
      <w:bookmarkStart w:id="1066" w:name="_Toc101521294"/>
      <w:bookmarkStart w:id="1067" w:name="_Toc138761555"/>
      <w:bookmarkStart w:id="1068" w:name="_Toc145707749"/>
      <w:bookmarkStart w:id="1069" w:name="_Toc157111086"/>
      <w:r>
        <w:t>5.10.2.1</w:t>
      </w:r>
      <w:r>
        <w:tab/>
        <w:t>Introduction</w:t>
      </w:r>
      <w:bookmarkEnd w:id="1061"/>
      <w:bookmarkEnd w:id="1062"/>
      <w:bookmarkEnd w:id="1063"/>
      <w:bookmarkEnd w:id="1064"/>
      <w:bookmarkEnd w:id="1065"/>
      <w:bookmarkEnd w:id="1066"/>
      <w:bookmarkEnd w:id="1067"/>
      <w:bookmarkEnd w:id="1068"/>
      <w:bookmarkEnd w:id="1069"/>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1070" w:name="_Toc85734162"/>
      <w:bookmarkStart w:id="1071" w:name="_Toc89431461"/>
      <w:bookmarkStart w:id="1072" w:name="_Toc97042253"/>
      <w:bookmarkStart w:id="1073" w:name="_Toc97045397"/>
      <w:bookmarkStart w:id="1074" w:name="_Toc97155142"/>
      <w:bookmarkStart w:id="1075" w:name="_Toc101521295"/>
      <w:bookmarkStart w:id="1076" w:name="_Toc138761556"/>
      <w:bookmarkStart w:id="1077" w:name="_Toc145707750"/>
      <w:bookmarkStart w:id="1078" w:name="_Toc157111087"/>
      <w:r>
        <w:t>5.10.2.2</w:t>
      </w:r>
      <w:r>
        <w:tab/>
        <w:t>Eees_EECContext</w:t>
      </w:r>
      <w:r w:rsidR="00B71F03">
        <w:t>Relocation_</w:t>
      </w:r>
      <w:r>
        <w:t>Pull</w:t>
      </w:r>
      <w:bookmarkEnd w:id="1070"/>
      <w:bookmarkEnd w:id="1071"/>
      <w:bookmarkEnd w:id="1072"/>
      <w:bookmarkEnd w:id="1073"/>
      <w:bookmarkEnd w:id="1074"/>
      <w:bookmarkEnd w:id="1075"/>
      <w:bookmarkEnd w:id="1076"/>
      <w:bookmarkEnd w:id="1077"/>
      <w:bookmarkEnd w:id="1078"/>
    </w:p>
    <w:p w14:paraId="34234D06" w14:textId="2C7FE3A3" w:rsidR="0013039F" w:rsidRDefault="0013039F" w:rsidP="0013039F">
      <w:pPr>
        <w:pStyle w:val="Heading5"/>
      </w:pPr>
      <w:bookmarkStart w:id="1079" w:name="_Toc85734163"/>
      <w:bookmarkStart w:id="1080" w:name="_Toc89431462"/>
      <w:bookmarkStart w:id="1081" w:name="_Toc97042254"/>
      <w:bookmarkStart w:id="1082" w:name="_Toc97045398"/>
      <w:bookmarkStart w:id="1083" w:name="_Toc97155143"/>
      <w:bookmarkStart w:id="1084" w:name="_Toc101521296"/>
      <w:bookmarkStart w:id="1085" w:name="_Toc138761557"/>
      <w:bookmarkStart w:id="1086" w:name="_Toc145707751"/>
      <w:bookmarkStart w:id="1087" w:name="_Toc157111088"/>
      <w:r>
        <w:t>5.10.2.2.1</w:t>
      </w:r>
      <w:r>
        <w:tab/>
        <w:t>General</w:t>
      </w:r>
      <w:bookmarkEnd w:id="1079"/>
      <w:bookmarkEnd w:id="1080"/>
      <w:bookmarkEnd w:id="1081"/>
      <w:bookmarkEnd w:id="1082"/>
      <w:bookmarkEnd w:id="1083"/>
      <w:bookmarkEnd w:id="1084"/>
      <w:bookmarkEnd w:id="1085"/>
      <w:bookmarkEnd w:id="1086"/>
      <w:bookmarkEnd w:id="1087"/>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1088" w:name="_Toc85734164"/>
      <w:bookmarkStart w:id="1089" w:name="_Toc89431463"/>
      <w:bookmarkStart w:id="1090" w:name="_Toc97042255"/>
      <w:bookmarkStart w:id="1091" w:name="_Toc97045399"/>
      <w:bookmarkStart w:id="1092" w:name="_Toc97155144"/>
      <w:bookmarkStart w:id="1093" w:name="_Toc101521297"/>
      <w:bookmarkStart w:id="1094" w:name="_Toc138761558"/>
      <w:bookmarkStart w:id="1095" w:name="_Toc145707752"/>
      <w:bookmarkStart w:id="1096" w:name="_Toc15711108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1088"/>
      <w:bookmarkEnd w:id="1089"/>
      <w:bookmarkEnd w:id="1090"/>
      <w:bookmarkEnd w:id="1091"/>
      <w:bookmarkEnd w:id="1092"/>
      <w:bookmarkEnd w:id="1093"/>
      <w:bookmarkEnd w:id="1094"/>
      <w:bookmarkEnd w:id="1095"/>
      <w:bookmarkEnd w:id="1096"/>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1097" w:name="_Toc97042256"/>
      <w:bookmarkStart w:id="1098" w:name="_Toc97045400"/>
      <w:bookmarkStart w:id="1099" w:name="_Toc97155145"/>
      <w:bookmarkStart w:id="1100" w:name="_Toc101521298"/>
      <w:bookmarkStart w:id="1101" w:name="_Toc138761559"/>
      <w:bookmarkStart w:id="1102" w:name="_Toc145707753"/>
      <w:bookmarkStart w:id="1103" w:name="_Toc157111090"/>
      <w:r>
        <w:t>5.10.2.3</w:t>
      </w:r>
      <w:r>
        <w:tab/>
        <w:t>Eees_EECContextRelocation_Push</w:t>
      </w:r>
      <w:bookmarkEnd w:id="1097"/>
      <w:bookmarkEnd w:id="1098"/>
      <w:bookmarkEnd w:id="1099"/>
      <w:bookmarkEnd w:id="1100"/>
      <w:bookmarkEnd w:id="1101"/>
      <w:bookmarkEnd w:id="1102"/>
      <w:bookmarkEnd w:id="1103"/>
    </w:p>
    <w:p w14:paraId="1925259A" w14:textId="77777777" w:rsidR="00F04DD8" w:rsidRDefault="00F04DD8" w:rsidP="00F04DD8">
      <w:pPr>
        <w:pStyle w:val="Heading5"/>
      </w:pPr>
      <w:bookmarkStart w:id="1104" w:name="_Toc97042257"/>
      <w:bookmarkStart w:id="1105" w:name="_Toc97045401"/>
      <w:bookmarkStart w:id="1106" w:name="_Toc97155146"/>
      <w:bookmarkStart w:id="1107" w:name="_Toc101521299"/>
      <w:bookmarkStart w:id="1108" w:name="_Toc138761560"/>
      <w:bookmarkStart w:id="1109" w:name="_Toc145707754"/>
      <w:bookmarkStart w:id="1110" w:name="_Toc157111091"/>
      <w:r>
        <w:t>5.10.2.3.1</w:t>
      </w:r>
      <w:r>
        <w:tab/>
        <w:t>General</w:t>
      </w:r>
      <w:bookmarkEnd w:id="1104"/>
      <w:bookmarkEnd w:id="1105"/>
      <w:bookmarkEnd w:id="1106"/>
      <w:bookmarkEnd w:id="1107"/>
      <w:bookmarkEnd w:id="1108"/>
      <w:bookmarkEnd w:id="1109"/>
      <w:bookmarkEnd w:id="1110"/>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1111" w:name="_Toc97042258"/>
      <w:bookmarkStart w:id="1112" w:name="_Toc97045402"/>
      <w:bookmarkStart w:id="1113" w:name="_Toc97155147"/>
      <w:bookmarkStart w:id="1114" w:name="_Toc101521300"/>
      <w:bookmarkStart w:id="1115" w:name="_Toc138761561"/>
      <w:bookmarkStart w:id="1116" w:name="_Toc145707755"/>
      <w:bookmarkStart w:id="1117" w:name="_Toc15711109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1111"/>
      <w:bookmarkEnd w:id="1112"/>
      <w:bookmarkEnd w:id="1113"/>
      <w:bookmarkEnd w:id="1114"/>
      <w:bookmarkEnd w:id="1115"/>
      <w:bookmarkEnd w:id="1116"/>
      <w:bookmarkEnd w:id="1117"/>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1118" w:name="_Toc97042259"/>
      <w:bookmarkStart w:id="1119" w:name="_Toc97045403"/>
      <w:bookmarkStart w:id="1120" w:name="_Toc97155148"/>
      <w:bookmarkStart w:id="1121" w:name="_Toc101521301"/>
      <w:bookmarkStart w:id="1122" w:name="_Toc138761562"/>
      <w:bookmarkStart w:id="1123" w:name="_Toc145707756"/>
      <w:bookmarkStart w:id="1124" w:name="_Toc157111093"/>
      <w:r>
        <w:t>5.11</w:t>
      </w:r>
      <w:r>
        <w:tab/>
      </w:r>
      <w:r w:rsidRPr="00F477AF">
        <w:t>Eees_</w:t>
      </w:r>
      <w:r>
        <w:t>EELManaged</w:t>
      </w:r>
      <w:r w:rsidRPr="00F477AF">
        <w:t>ACR</w:t>
      </w:r>
      <w:r>
        <w:t xml:space="preserve"> Service</w:t>
      </w:r>
      <w:bookmarkEnd w:id="1118"/>
      <w:bookmarkEnd w:id="1119"/>
      <w:bookmarkEnd w:id="1120"/>
      <w:bookmarkEnd w:id="1121"/>
      <w:bookmarkEnd w:id="1122"/>
      <w:bookmarkEnd w:id="1123"/>
      <w:bookmarkEnd w:id="1124"/>
    </w:p>
    <w:p w14:paraId="69BD05C7" w14:textId="479F7AD9" w:rsidR="00A5063B" w:rsidRDefault="00A5063B" w:rsidP="00A5063B">
      <w:pPr>
        <w:pStyle w:val="Heading3"/>
      </w:pPr>
      <w:bookmarkStart w:id="1125" w:name="_Toc97042260"/>
      <w:bookmarkStart w:id="1126" w:name="_Toc97045404"/>
      <w:bookmarkStart w:id="1127" w:name="_Toc97155149"/>
      <w:bookmarkStart w:id="1128" w:name="_Toc101521302"/>
      <w:bookmarkStart w:id="1129" w:name="_Toc138761563"/>
      <w:bookmarkStart w:id="1130" w:name="_Toc145707757"/>
      <w:bookmarkStart w:id="1131" w:name="_Toc157111094"/>
      <w:r>
        <w:t>5.11.1</w:t>
      </w:r>
      <w:r>
        <w:tab/>
        <w:t>Service Description</w:t>
      </w:r>
      <w:bookmarkEnd w:id="1125"/>
      <w:bookmarkEnd w:id="1126"/>
      <w:bookmarkEnd w:id="1127"/>
      <w:bookmarkEnd w:id="1128"/>
      <w:bookmarkEnd w:id="1129"/>
      <w:bookmarkEnd w:id="1130"/>
      <w:bookmarkEnd w:id="1131"/>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132" w:name="_Toc97042261"/>
      <w:bookmarkStart w:id="1133" w:name="_Toc97045405"/>
      <w:bookmarkStart w:id="1134" w:name="_Toc97155150"/>
      <w:bookmarkStart w:id="1135" w:name="_Toc101521303"/>
      <w:bookmarkStart w:id="1136" w:name="_Toc138761564"/>
      <w:bookmarkStart w:id="1137" w:name="_Toc145707758"/>
      <w:bookmarkStart w:id="1138" w:name="_Toc157111095"/>
      <w:r>
        <w:t>5.11.2</w:t>
      </w:r>
      <w:r>
        <w:tab/>
        <w:t>Service Operations</w:t>
      </w:r>
      <w:bookmarkEnd w:id="1132"/>
      <w:bookmarkEnd w:id="1133"/>
      <w:bookmarkEnd w:id="1134"/>
      <w:bookmarkEnd w:id="1135"/>
      <w:bookmarkEnd w:id="1136"/>
      <w:bookmarkEnd w:id="1137"/>
      <w:bookmarkEnd w:id="1138"/>
    </w:p>
    <w:p w14:paraId="2FC51C18" w14:textId="10D40E96" w:rsidR="00A5063B" w:rsidRDefault="00A5063B" w:rsidP="00A5063B">
      <w:pPr>
        <w:pStyle w:val="Heading4"/>
      </w:pPr>
      <w:bookmarkStart w:id="1139" w:name="_Toc97042262"/>
      <w:bookmarkStart w:id="1140" w:name="_Toc97045406"/>
      <w:bookmarkStart w:id="1141" w:name="_Toc97155151"/>
      <w:bookmarkStart w:id="1142" w:name="_Toc101521304"/>
      <w:bookmarkStart w:id="1143" w:name="_Toc138761565"/>
      <w:bookmarkStart w:id="1144" w:name="_Toc145707759"/>
      <w:bookmarkStart w:id="1145" w:name="_Toc157111096"/>
      <w:r>
        <w:t>5.11.2.1</w:t>
      </w:r>
      <w:r>
        <w:tab/>
        <w:t>Introduction</w:t>
      </w:r>
      <w:bookmarkEnd w:id="1139"/>
      <w:bookmarkEnd w:id="1140"/>
      <w:bookmarkEnd w:id="1141"/>
      <w:bookmarkEnd w:id="1142"/>
      <w:bookmarkEnd w:id="1143"/>
      <w:bookmarkEnd w:id="1144"/>
      <w:bookmarkEnd w:id="1145"/>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146" w:name="_Toc97042263"/>
      <w:bookmarkStart w:id="1147" w:name="_Toc97045407"/>
      <w:bookmarkStart w:id="1148" w:name="_Toc97155152"/>
      <w:bookmarkStart w:id="1149" w:name="_Toc101521305"/>
      <w:bookmarkStart w:id="1150" w:name="_Toc138761566"/>
      <w:bookmarkStart w:id="1151" w:name="_Toc145707760"/>
      <w:bookmarkStart w:id="1152" w:name="_Toc157111097"/>
      <w:r>
        <w:t>5.11.2.2</w:t>
      </w:r>
      <w:r>
        <w:tab/>
      </w:r>
      <w:r w:rsidRPr="00F477AF">
        <w:t>Eees_</w:t>
      </w:r>
      <w:r>
        <w:t>EELManaged</w:t>
      </w:r>
      <w:r w:rsidRPr="00F477AF">
        <w:t>ACR</w:t>
      </w:r>
      <w:r w:rsidRPr="00F7022F">
        <w:t>_Request</w:t>
      </w:r>
      <w:bookmarkEnd w:id="1146"/>
      <w:bookmarkEnd w:id="1147"/>
      <w:bookmarkEnd w:id="1148"/>
      <w:bookmarkEnd w:id="1149"/>
      <w:bookmarkEnd w:id="1150"/>
      <w:bookmarkEnd w:id="1151"/>
      <w:bookmarkEnd w:id="1152"/>
    </w:p>
    <w:p w14:paraId="717B8313" w14:textId="6DD57581" w:rsidR="00A5063B" w:rsidRDefault="00A5063B" w:rsidP="00A5063B">
      <w:pPr>
        <w:pStyle w:val="Heading5"/>
      </w:pPr>
      <w:bookmarkStart w:id="1153" w:name="_Toc97042264"/>
      <w:bookmarkStart w:id="1154" w:name="_Toc97045408"/>
      <w:bookmarkStart w:id="1155" w:name="_Toc97155153"/>
      <w:bookmarkStart w:id="1156" w:name="_Toc101521306"/>
      <w:bookmarkStart w:id="1157" w:name="_Toc138761567"/>
      <w:bookmarkStart w:id="1158" w:name="_Toc145707761"/>
      <w:bookmarkStart w:id="1159" w:name="_Toc157111098"/>
      <w:r>
        <w:t>5.11.2.2.1</w:t>
      </w:r>
      <w:r>
        <w:tab/>
        <w:t>General</w:t>
      </w:r>
      <w:bookmarkEnd w:id="1153"/>
      <w:bookmarkEnd w:id="1154"/>
      <w:bookmarkEnd w:id="1155"/>
      <w:bookmarkEnd w:id="1156"/>
      <w:bookmarkEnd w:id="1157"/>
      <w:bookmarkEnd w:id="1158"/>
      <w:bookmarkEnd w:id="115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160" w:name="_Toc97042265"/>
      <w:bookmarkStart w:id="1161" w:name="_Toc97045409"/>
      <w:bookmarkStart w:id="1162" w:name="_Toc97155154"/>
      <w:bookmarkStart w:id="1163" w:name="_Toc101521307"/>
      <w:bookmarkStart w:id="1164" w:name="_Toc138761568"/>
      <w:bookmarkStart w:id="1165" w:name="_Toc145707762"/>
      <w:bookmarkStart w:id="1166" w:name="_Toc157111099"/>
      <w:r>
        <w:t>5.11.2.2.2</w:t>
      </w:r>
      <w:r>
        <w:tab/>
        <w:t>EEL</w:t>
      </w:r>
      <w:r w:rsidRPr="00F7022F">
        <w:t xml:space="preserve"> </w:t>
      </w:r>
      <w:r>
        <w:t>Managed ACR</w:t>
      </w:r>
      <w:r w:rsidRPr="00F7022F">
        <w:t xml:space="preserve"> Request</w:t>
      </w:r>
      <w:bookmarkEnd w:id="1160"/>
      <w:bookmarkEnd w:id="1161"/>
      <w:bookmarkEnd w:id="1162"/>
      <w:bookmarkEnd w:id="1163"/>
      <w:bookmarkEnd w:id="1164"/>
      <w:bookmarkEnd w:id="1165"/>
      <w:bookmarkEnd w:id="1166"/>
    </w:p>
    <w:p w14:paraId="34F504E0" w14:textId="77777777" w:rsidR="00A5063B" w:rsidRDefault="00A5063B" w:rsidP="00A5063B">
      <w:bookmarkStart w:id="1167" w:name="_Toc510696594"/>
      <w:bookmarkStart w:id="1168"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169" w:name="_Toc97042266"/>
      <w:bookmarkStart w:id="1170" w:name="_Toc97045410"/>
      <w:bookmarkStart w:id="1171" w:name="_Toc97155155"/>
      <w:bookmarkStart w:id="1172" w:name="_Toc101521308"/>
      <w:bookmarkStart w:id="1173" w:name="_Toc138761569"/>
      <w:bookmarkStart w:id="1174" w:name="_Toc145707763"/>
      <w:bookmarkStart w:id="1175" w:name="_Toc157111100"/>
      <w:bookmarkEnd w:id="1167"/>
      <w:bookmarkEnd w:id="1168"/>
      <w:r>
        <w:t>5.11.2.3</w:t>
      </w:r>
      <w:r>
        <w:tab/>
      </w:r>
      <w:r w:rsidRPr="00F477AF">
        <w:t>Eees_</w:t>
      </w:r>
      <w:r>
        <w:t>EELManaged</w:t>
      </w:r>
      <w:r w:rsidRPr="00F477AF">
        <w:t>ACR</w:t>
      </w:r>
      <w:r w:rsidRPr="00F7022F">
        <w:t>_</w:t>
      </w:r>
      <w:r>
        <w:t>Subscribe</w:t>
      </w:r>
      <w:bookmarkEnd w:id="1169"/>
      <w:bookmarkEnd w:id="1170"/>
      <w:bookmarkEnd w:id="1171"/>
      <w:bookmarkEnd w:id="1172"/>
      <w:bookmarkEnd w:id="1173"/>
      <w:bookmarkEnd w:id="1174"/>
      <w:bookmarkEnd w:id="1175"/>
    </w:p>
    <w:p w14:paraId="594F515F" w14:textId="0BDDEA99" w:rsidR="00A5063B" w:rsidRDefault="00A5063B" w:rsidP="00A5063B">
      <w:pPr>
        <w:pStyle w:val="Heading5"/>
      </w:pPr>
      <w:bookmarkStart w:id="1176" w:name="_Toc97042267"/>
      <w:bookmarkStart w:id="1177" w:name="_Toc97045411"/>
      <w:bookmarkStart w:id="1178" w:name="_Toc97155156"/>
      <w:bookmarkStart w:id="1179" w:name="_Toc101521309"/>
      <w:bookmarkStart w:id="1180" w:name="_Toc138761570"/>
      <w:bookmarkStart w:id="1181" w:name="_Toc145707764"/>
      <w:bookmarkStart w:id="1182" w:name="_Toc157111101"/>
      <w:r>
        <w:t>5.11.2.3.1</w:t>
      </w:r>
      <w:r>
        <w:tab/>
        <w:t>General</w:t>
      </w:r>
      <w:bookmarkEnd w:id="1176"/>
      <w:bookmarkEnd w:id="1177"/>
      <w:bookmarkEnd w:id="1178"/>
      <w:bookmarkEnd w:id="1179"/>
      <w:bookmarkEnd w:id="1180"/>
      <w:bookmarkEnd w:id="1181"/>
      <w:bookmarkEnd w:id="1182"/>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183" w:name="_Toc97042268"/>
      <w:bookmarkStart w:id="1184" w:name="_Toc97045412"/>
      <w:bookmarkStart w:id="1185" w:name="_Toc97155157"/>
      <w:bookmarkStart w:id="1186" w:name="_Toc101521310"/>
      <w:bookmarkStart w:id="1187" w:name="_Toc138761571"/>
      <w:bookmarkStart w:id="1188" w:name="_Toc145707765"/>
      <w:bookmarkStart w:id="1189" w:name="_Toc157111102"/>
      <w:r>
        <w:t>5.11.2.3.2</w:t>
      </w:r>
      <w:r>
        <w:tab/>
        <w:t>Subscribe to ACT status information reporting</w:t>
      </w:r>
      <w:bookmarkEnd w:id="1183"/>
      <w:bookmarkEnd w:id="1184"/>
      <w:bookmarkEnd w:id="1185"/>
      <w:bookmarkEnd w:id="1186"/>
      <w:bookmarkEnd w:id="1187"/>
      <w:bookmarkEnd w:id="1188"/>
      <w:bookmarkEnd w:id="1189"/>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190" w:name="_Toc97042269"/>
      <w:bookmarkStart w:id="1191" w:name="_Toc97045413"/>
      <w:bookmarkStart w:id="1192" w:name="_Toc97155158"/>
      <w:bookmarkStart w:id="1193" w:name="_Toc101521311"/>
      <w:bookmarkStart w:id="1194" w:name="_Toc138761572"/>
      <w:bookmarkStart w:id="1195" w:name="_Toc145707766"/>
      <w:bookmarkStart w:id="1196" w:name="_Toc157111103"/>
      <w:r>
        <w:t>5.11.2.4</w:t>
      </w:r>
      <w:r>
        <w:tab/>
      </w:r>
      <w:r w:rsidRPr="00F477AF">
        <w:t>Eees_</w:t>
      </w:r>
      <w:r>
        <w:t>EELManaged</w:t>
      </w:r>
      <w:r w:rsidRPr="00F477AF">
        <w:t>ACR</w:t>
      </w:r>
      <w:r w:rsidRPr="00F7022F">
        <w:t>_</w:t>
      </w:r>
      <w:r>
        <w:t>Notify</w:t>
      </w:r>
      <w:bookmarkEnd w:id="1190"/>
      <w:bookmarkEnd w:id="1191"/>
      <w:bookmarkEnd w:id="1192"/>
      <w:bookmarkEnd w:id="1193"/>
      <w:bookmarkEnd w:id="1194"/>
      <w:bookmarkEnd w:id="1195"/>
      <w:bookmarkEnd w:id="1196"/>
    </w:p>
    <w:p w14:paraId="1B0B555D" w14:textId="4803D39C" w:rsidR="00A5063B" w:rsidRDefault="00A5063B" w:rsidP="00A5063B">
      <w:pPr>
        <w:pStyle w:val="Heading5"/>
      </w:pPr>
      <w:bookmarkStart w:id="1197" w:name="_Toc97042270"/>
      <w:bookmarkStart w:id="1198" w:name="_Toc97045414"/>
      <w:bookmarkStart w:id="1199" w:name="_Toc97155159"/>
      <w:bookmarkStart w:id="1200" w:name="_Toc101521312"/>
      <w:bookmarkStart w:id="1201" w:name="_Toc138761573"/>
      <w:bookmarkStart w:id="1202" w:name="_Toc145707767"/>
      <w:bookmarkStart w:id="1203" w:name="_Toc157111104"/>
      <w:r>
        <w:t>5.11.2.4.1</w:t>
      </w:r>
      <w:r>
        <w:tab/>
        <w:t>General</w:t>
      </w:r>
      <w:bookmarkEnd w:id="1197"/>
      <w:bookmarkEnd w:id="1198"/>
      <w:bookmarkEnd w:id="1199"/>
      <w:bookmarkEnd w:id="1200"/>
      <w:bookmarkEnd w:id="1201"/>
      <w:bookmarkEnd w:id="1202"/>
      <w:bookmarkEnd w:id="1203"/>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204" w:name="_Toc97042271"/>
      <w:bookmarkStart w:id="1205" w:name="_Toc97045415"/>
      <w:bookmarkStart w:id="1206" w:name="_Toc97155160"/>
      <w:bookmarkStart w:id="1207" w:name="_Toc101521313"/>
      <w:bookmarkStart w:id="1208" w:name="_Toc138761574"/>
      <w:bookmarkStart w:id="1209" w:name="_Toc145707768"/>
      <w:bookmarkStart w:id="1210" w:name="_Toc157111105"/>
      <w:r>
        <w:t>5.11.2.4.2</w:t>
      </w:r>
      <w:r>
        <w:tab/>
        <w:t>ACT</w:t>
      </w:r>
      <w:r w:rsidRPr="00A076E8">
        <w:t xml:space="preserve"> Status Notification</w:t>
      </w:r>
      <w:bookmarkEnd w:id="1204"/>
      <w:bookmarkEnd w:id="1205"/>
      <w:bookmarkEnd w:id="1206"/>
      <w:bookmarkEnd w:id="1207"/>
      <w:bookmarkEnd w:id="1208"/>
      <w:bookmarkEnd w:id="1209"/>
      <w:bookmarkEnd w:id="1210"/>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211" w:name="_Toc97042272"/>
      <w:bookmarkStart w:id="1212" w:name="_Toc97045416"/>
      <w:bookmarkStart w:id="1213" w:name="_Toc97155161"/>
      <w:bookmarkStart w:id="1214" w:name="_Toc101521314"/>
      <w:bookmarkStart w:id="1215" w:name="_Toc138761575"/>
      <w:bookmarkStart w:id="1216" w:name="_Toc145707769"/>
      <w:bookmarkStart w:id="1217" w:name="_Toc157111106"/>
      <w:r>
        <w:lastRenderedPageBreak/>
        <w:t>5.12</w:t>
      </w:r>
      <w:r>
        <w:tab/>
      </w:r>
      <w:r w:rsidRPr="00310802">
        <w:t>Eees_ACRStatusUpdate</w:t>
      </w:r>
      <w:r>
        <w:t xml:space="preserve"> Service</w:t>
      </w:r>
      <w:bookmarkEnd w:id="1211"/>
      <w:bookmarkEnd w:id="1212"/>
      <w:bookmarkEnd w:id="1213"/>
      <w:bookmarkEnd w:id="1214"/>
      <w:bookmarkEnd w:id="1215"/>
      <w:bookmarkEnd w:id="1216"/>
      <w:bookmarkEnd w:id="1217"/>
    </w:p>
    <w:p w14:paraId="5BDDA534" w14:textId="17564859" w:rsidR="004A7FAD" w:rsidRDefault="004A7FAD" w:rsidP="004A7FAD">
      <w:pPr>
        <w:pStyle w:val="Heading3"/>
      </w:pPr>
      <w:bookmarkStart w:id="1218" w:name="_Toc97042273"/>
      <w:bookmarkStart w:id="1219" w:name="_Toc97045417"/>
      <w:bookmarkStart w:id="1220" w:name="_Toc97155162"/>
      <w:bookmarkStart w:id="1221" w:name="_Toc101521315"/>
      <w:bookmarkStart w:id="1222" w:name="_Toc138761576"/>
      <w:bookmarkStart w:id="1223" w:name="_Toc145707770"/>
      <w:bookmarkStart w:id="1224" w:name="_Toc157111107"/>
      <w:r>
        <w:t>5.12.1</w:t>
      </w:r>
      <w:r>
        <w:tab/>
        <w:t>Service Description</w:t>
      </w:r>
      <w:bookmarkEnd w:id="1218"/>
      <w:bookmarkEnd w:id="1219"/>
      <w:bookmarkEnd w:id="1220"/>
      <w:bookmarkEnd w:id="1221"/>
      <w:bookmarkEnd w:id="1222"/>
      <w:bookmarkEnd w:id="1223"/>
      <w:bookmarkEnd w:id="1224"/>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225" w:name="_Toc97042274"/>
      <w:bookmarkStart w:id="1226" w:name="_Toc97045418"/>
      <w:bookmarkStart w:id="1227" w:name="_Toc97155163"/>
      <w:bookmarkStart w:id="1228" w:name="_Toc101521316"/>
      <w:bookmarkStart w:id="1229" w:name="_Toc138761577"/>
      <w:bookmarkStart w:id="1230" w:name="_Toc145707771"/>
      <w:bookmarkStart w:id="1231" w:name="_Toc157111108"/>
      <w:r>
        <w:t>5.12.2</w:t>
      </w:r>
      <w:r>
        <w:tab/>
        <w:t>Service Operations</w:t>
      </w:r>
      <w:bookmarkEnd w:id="1225"/>
      <w:bookmarkEnd w:id="1226"/>
      <w:bookmarkEnd w:id="1227"/>
      <w:bookmarkEnd w:id="1228"/>
      <w:bookmarkEnd w:id="1229"/>
      <w:bookmarkEnd w:id="1230"/>
      <w:bookmarkEnd w:id="1231"/>
    </w:p>
    <w:p w14:paraId="5071DAF4" w14:textId="51E871B4" w:rsidR="004A7FAD" w:rsidRDefault="004A7FAD" w:rsidP="004A7FAD">
      <w:pPr>
        <w:pStyle w:val="Heading4"/>
      </w:pPr>
      <w:bookmarkStart w:id="1232" w:name="_Toc97042275"/>
      <w:bookmarkStart w:id="1233" w:name="_Toc97045419"/>
      <w:bookmarkStart w:id="1234" w:name="_Toc97155164"/>
      <w:bookmarkStart w:id="1235" w:name="_Toc101521317"/>
      <w:bookmarkStart w:id="1236" w:name="_Toc138761578"/>
      <w:bookmarkStart w:id="1237" w:name="_Toc145707772"/>
      <w:bookmarkStart w:id="1238" w:name="_Toc157111109"/>
      <w:r>
        <w:t>5.12.2.1</w:t>
      </w:r>
      <w:r>
        <w:tab/>
        <w:t>Introduction</w:t>
      </w:r>
      <w:bookmarkEnd w:id="1232"/>
      <w:bookmarkEnd w:id="1233"/>
      <w:bookmarkEnd w:id="1234"/>
      <w:bookmarkEnd w:id="1235"/>
      <w:bookmarkEnd w:id="1236"/>
      <w:bookmarkEnd w:id="1237"/>
      <w:bookmarkEnd w:id="1238"/>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1239" w:name="_Toc97042276"/>
      <w:bookmarkStart w:id="1240" w:name="_Toc97045420"/>
      <w:bookmarkStart w:id="1241" w:name="_Toc97155165"/>
      <w:bookmarkStart w:id="1242" w:name="_Toc101521318"/>
      <w:bookmarkStart w:id="1243" w:name="_Toc138761579"/>
      <w:bookmarkStart w:id="1244" w:name="_Toc145707773"/>
      <w:bookmarkStart w:id="1245" w:name="_Toc157111110"/>
      <w:r>
        <w:t>5.12.2.2</w:t>
      </w:r>
      <w:r>
        <w:tab/>
      </w:r>
      <w:r w:rsidRPr="00F7022F">
        <w:t>Eees_ACRStatusUpdate_Request</w:t>
      </w:r>
      <w:bookmarkEnd w:id="1239"/>
      <w:bookmarkEnd w:id="1240"/>
      <w:bookmarkEnd w:id="1241"/>
      <w:bookmarkEnd w:id="1242"/>
      <w:bookmarkEnd w:id="1243"/>
      <w:bookmarkEnd w:id="1244"/>
      <w:bookmarkEnd w:id="1245"/>
    </w:p>
    <w:p w14:paraId="00F4874D" w14:textId="4CB8EB93" w:rsidR="004A7FAD" w:rsidRDefault="004A7FAD" w:rsidP="004A7FAD">
      <w:pPr>
        <w:pStyle w:val="Heading5"/>
      </w:pPr>
      <w:bookmarkStart w:id="1246" w:name="_Toc97042277"/>
      <w:bookmarkStart w:id="1247" w:name="_Toc97045421"/>
      <w:bookmarkStart w:id="1248" w:name="_Toc97155166"/>
      <w:bookmarkStart w:id="1249" w:name="_Toc101521319"/>
      <w:bookmarkStart w:id="1250" w:name="_Toc138761580"/>
      <w:bookmarkStart w:id="1251" w:name="_Toc145707774"/>
      <w:bookmarkStart w:id="1252" w:name="_Toc157111111"/>
      <w:r>
        <w:t>5.12.2.2.1</w:t>
      </w:r>
      <w:r>
        <w:tab/>
        <w:t>General</w:t>
      </w:r>
      <w:bookmarkEnd w:id="1246"/>
      <w:bookmarkEnd w:id="1247"/>
      <w:bookmarkEnd w:id="1248"/>
      <w:bookmarkEnd w:id="1249"/>
      <w:bookmarkEnd w:id="1250"/>
      <w:bookmarkEnd w:id="1251"/>
      <w:bookmarkEnd w:id="1252"/>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253" w:name="_Toc97042278"/>
      <w:bookmarkStart w:id="1254" w:name="_Toc97045422"/>
      <w:bookmarkStart w:id="1255" w:name="_Toc97155167"/>
      <w:bookmarkStart w:id="1256" w:name="_Toc101521320"/>
      <w:bookmarkStart w:id="1257" w:name="_Toc138761581"/>
      <w:bookmarkStart w:id="1258" w:name="_Toc145707775"/>
      <w:bookmarkStart w:id="1259" w:name="_Toc157111112"/>
      <w:r>
        <w:t>5.12.2.2.2</w:t>
      </w:r>
      <w:r>
        <w:tab/>
        <w:t>ACR Status Update Request</w:t>
      </w:r>
      <w:bookmarkEnd w:id="1253"/>
      <w:bookmarkEnd w:id="1254"/>
      <w:bookmarkEnd w:id="1255"/>
      <w:bookmarkEnd w:id="1256"/>
      <w:bookmarkEnd w:id="1257"/>
      <w:bookmarkEnd w:id="1258"/>
      <w:bookmarkEnd w:id="1259"/>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1260" w:name="_Toc138761582"/>
      <w:bookmarkStart w:id="1261" w:name="_Toc145707776"/>
      <w:bookmarkStart w:id="1262" w:name="_Toc157111113"/>
      <w:r>
        <w:t>5.</w:t>
      </w:r>
      <w:r w:rsidRPr="0072539A">
        <w:t>13</w:t>
      </w:r>
      <w:r>
        <w:tab/>
      </w:r>
      <w:r w:rsidRPr="00310802">
        <w:t>Eees_ACR</w:t>
      </w:r>
      <w:r>
        <w:t>ParameterInformation Service</w:t>
      </w:r>
      <w:bookmarkEnd w:id="1260"/>
      <w:bookmarkEnd w:id="1261"/>
      <w:bookmarkEnd w:id="1262"/>
    </w:p>
    <w:p w14:paraId="7EFF90D4" w14:textId="77777777" w:rsidR="0072539A" w:rsidRDefault="0072539A" w:rsidP="0072539A">
      <w:pPr>
        <w:pStyle w:val="Heading3"/>
      </w:pPr>
      <w:bookmarkStart w:id="1263" w:name="_Toc138761583"/>
      <w:bookmarkStart w:id="1264" w:name="_Toc145707777"/>
      <w:bookmarkStart w:id="1265" w:name="_Toc157111114"/>
      <w:r>
        <w:t>5.</w:t>
      </w:r>
      <w:r w:rsidRPr="0072539A">
        <w:t>13</w:t>
      </w:r>
      <w:r>
        <w:t>.1</w:t>
      </w:r>
      <w:r>
        <w:tab/>
        <w:t>Service Description</w:t>
      </w:r>
      <w:bookmarkEnd w:id="1263"/>
      <w:bookmarkEnd w:id="1264"/>
      <w:bookmarkEnd w:id="1265"/>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1266" w:name="_Toc138761584"/>
      <w:bookmarkStart w:id="1267" w:name="_Toc145707778"/>
      <w:bookmarkStart w:id="1268" w:name="_Toc157111115"/>
      <w:r>
        <w:t>5.</w:t>
      </w:r>
      <w:r w:rsidRPr="0072539A">
        <w:t>13</w:t>
      </w:r>
      <w:r>
        <w:t>.2</w:t>
      </w:r>
      <w:r>
        <w:tab/>
        <w:t>Service Operations</w:t>
      </w:r>
      <w:bookmarkEnd w:id="1266"/>
      <w:bookmarkEnd w:id="1267"/>
      <w:bookmarkEnd w:id="1268"/>
    </w:p>
    <w:p w14:paraId="5D422DBE" w14:textId="77777777" w:rsidR="0072539A" w:rsidRDefault="0072539A" w:rsidP="0072539A">
      <w:pPr>
        <w:pStyle w:val="Heading4"/>
      </w:pPr>
      <w:bookmarkStart w:id="1269" w:name="_Toc138761585"/>
      <w:bookmarkStart w:id="1270" w:name="_Toc145707779"/>
      <w:bookmarkStart w:id="1271" w:name="_Toc157111116"/>
      <w:r>
        <w:t>5.</w:t>
      </w:r>
      <w:r w:rsidRPr="0072539A">
        <w:t>13</w:t>
      </w:r>
      <w:r>
        <w:t>.2.1</w:t>
      </w:r>
      <w:r>
        <w:tab/>
        <w:t>Introduction</w:t>
      </w:r>
      <w:bookmarkEnd w:id="1269"/>
      <w:bookmarkEnd w:id="1270"/>
      <w:bookmarkEnd w:id="1271"/>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1272" w:name="_Toc138761586"/>
      <w:bookmarkStart w:id="1273" w:name="_Toc145707780"/>
      <w:bookmarkStart w:id="1274" w:name="_Toc157111117"/>
      <w:r>
        <w:t>5.</w:t>
      </w:r>
      <w:r w:rsidRPr="0072539A">
        <w:t>13</w:t>
      </w:r>
      <w:r>
        <w:t>.2.2</w:t>
      </w:r>
      <w:r>
        <w:tab/>
        <w:t>Eees_ACRParameterInformation</w:t>
      </w:r>
      <w:r w:rsidRPr="00F7022F">
        <w:t>_Request</w:t>
      </w:r>
      <w:bookmarkEnd w:id="1272"/>
      <w:bookmarkEnd w:id="1273"/>
      <w:bookmarkEnd w:id="1274"/>
    </w:p>
    <w:p w14:paraId="12D3048A" w14:textId="77777777" w:rsidR="0072539A" w:rsidRDefault="0072539A" w:rsidP="0072539A">
      <w:pPr>
        <w:pStyle w:val="Heading5"/>
      </w:pPr>
      <w:bookmarkStart w:id="1275" w:name="_Toc138761587"/>
      <w:bookmarkStart w:id="1276" w:name="_Toc145707781"/>
      <w:bookmarkStart w:id="1277" w:name="_Toc157111118"/>
      <w:r>
        <w:t>5.</w:t>
      </w:r>
      <w:r w:rsidRPr="0072539A">
        <w:t>13</w:t>
      </w:r>
      <w:r>
        <w:t>.2.2.1</w:t>
      </w:r>
      <w:r>
        <w:tab/>
        <w:t>General</w:t>
      </w:r>
      <w:bookmarkEnd w:id="1275"/>
      <w:bookmarkEnd w:id="1276"/>
      <w:bookmarkEnd w:id="1277"/>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1278" w:name="_Toc138761588"/>
      <w:bookmarkStart w:id="1279" w:name="_Toc145707782"/>
      <w:bookmarkStart w:id="1280" w:name="_Toc157111119"/>
      <w:r>
        <w:t>5.</w:t>
      </w:r>
      <w:r w:rsidRPr="0072539A">
        <w:t>13</w:t>
      </w:r>
      <w:r>
        <w:t>.2.2.2</w:t>
      </w:r>
      <w:r>
        <w:tab/>
        <w:t>ACR Parameter Information Request</w:t>
      </w:r>
      <w:bookmarkEnd w:id="1278"/>
      <w:bookmarkEnd w:id="1279"/>
      <w:bookmarkEnd w:id="1280"/>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5C754F6C" w:rsidR="00FC328E" w:rsidRDefault="00FC328E" w:rsidP="00FC328E">
      <w:pPr>
        <w:pStyle w:val="Heading2"/>
      </w:pPr>
      <w:bookmarkStart w:id="1281" w:name="_Toc145707783"/>
      <w:bookmarkStart w:id="1282" w:name="_Toc157111120"/>
      <w:r>
        <w:lastRenderedPageBreak/>
        <w:t>5.</w:t>
      </w:r>
      <w:r w:rsidRPr="0072539A">
        <w:t>1</w:t>
      </w:r>
      <w:r>
        <w:t>4</w:t>
      </w:r>
      <w:r>
        <w:tab/>
      </w:r>
      <w:r w:rsidRPr="00310802">
        <w:t>Eees_</w:t>
      </w:r>
      <w:r>
        <w:t>CommonEAS</w:t>
      </w:r>
      <w:r w:rsidR="00EC376D">
        <w:t>Announcement</w:t>
      </w:r>
      <w:r>
        <w:t xml:space="preserve"> Service</w:t>
      </w:r>
      <w:bookmarkEnd w:id="1281"/>
      <w:bookmarkEnd w:id="1282"/>
    </w:p>
    <w:p w14:paraId="1DF159F3" w14:textId="77777777" w:rsidR="00FC328E" w:rsidRDefault="00FC328E" w:rsidP="00FC328E">
      <w:pPr>
        <w:pStyle w:val="Heading3"/>
      </w:pPr>
      <w:bookmarkStart w:id="1283" w:name="_Toc145707784"/>
      <w:bookmarkStart w:id="1284" w:name="_Toc157111121"/>
      <w:r>
        <w:t>5.14.1</w:t>
      </w:r>
      <w:r>
        <w:tab/>
        <w:t>Service Description</w:t>
      </w:r>
      <w:bookmarkEnd w:id="1283"/>
      <w:bookmarkEnd w:id="1284"/>
    </w:p>
    <w:p w14:paraId="4F147EF7" w14:textId="03D1F286" w:rsidR="00FC328E" w:rsidRDefault="00FC328E" w:rsidP="00FC328E">
      <w:r>
        <w:t xml:space="preserve">The </w:t>
      </w:r>
      <w:r w:rsidRPr="00310802">
        <w:t>Eees_</w:t>
      </w:r>
      <w:r>
        <w:t>CommonEAS</w:t>
      </w:r>
      <w:r w:rsidR="00EC376D">
        <w:t>Announcement</w:t>
      </w:r>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1285" w:name="_Toc145707785"/>
      <w:bookmarkStart w:id="1286" w:name="_Toc157111122"/>
      <w:r>
        <w:t>5.14.2</w:t>
      </w:r>
      <w:r>
        <w:tab/>
        <w:t>Service Operations</w:t>
      </w:r>
      <w:bookmarkEnd w:id="1285"/>
      <w:bookmarkEnd w:id="1286"/>
    </w:p>
    <w:p w14:paraId="15E4526C" w14:textId="77777777" w:rsidR="00FC328E" w:rsidRDefault="00FC328E" w:rsidP="00FC328E">
      <w:pPr>
        <w:pStyle w:val="Heading4"/>
      </w:pPr>
      <w:bookmarkStart w:id="1287" w:name="_Toc145707786"/>
      <w:bookmarkStart w:id="1288" w:name="_Toc157111123"/>
      <w:r>
        <w:t>5.14.2.1</w:t>
      </w:r>
      <w:r>
        <w:tab/>
        <w:t>Introduction</w:t>
      </w:r>
      <w:bookmarkEnd w:id="1287"/>
      <w:bookmarkEnd w:id="1288"/>
    </w:p>
    <w:p w14:paraId="733AC668" w14:textId="2851C1D1" w:rsidR="00FC328E" w:rsidRDefault="00FC328E" w:rsidP="00FC328E">
      <w:r>
        <w:t>The service operations defined for the Eees_CommonEAS</w:t>
      </w:r>
      <w:r w:rsidR="00EC376D">
        <w:t>Announcement</w:t>
      </w:r>
      <w:r>
        <w:t xml:space="preserve"> API are shown in the table 5.14.2.1-1.</w:t>
      </w:r>
    </w:p>
    <w:p w14:paraId="30DA876E" w14:textId="63853F2C" w:rsidR="00FC328E" w:rsidRDefault="00FC328E" w:rsidP="00FC328E">
      <w:pPr>
        <w:pStyle w:val="TH"/>
      </w:pPr>
      <w:r>
        <w:t>Table 5.14.2.1-1: Eees_CommonEAS</w:t>
      </w:r>
      <w:r w:rsidR="00EC376D">
        <w:t>Announcement</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5B3A70C2" w:rsidR="00FC328E" w:rsidRDefault="00FC328E">
            <w:pPr>
              <w:pStyle w:val="TAL"/>
            </w:pPr>
            <w:r>
              <w:t>Eees_CommonEAS</w:t>
            </w:r>
            <w:r w:rsidR="00EC376D">
              <w:t>Announcement</w:t>
            </w:r>
            <w:r>
              <w:t>_</w:t>
            </w:r>
            <w:r w:rsidR="00EC376D">
              <w:t>Declare</w:t>
            </w:r>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0A7FE37C" w:rsidR="00FC328E" w:rsidRDefault="00FC328E" w:rsidP="00FC328E">
      <w:pPr>
        <w:pStyle w:val="Heading4"/>
      </w:pPr>
      <w:bookmarkStart w:id="1289" w:name="_Toc145707787"/>
      <w:bookmarkStart w:id="1290" w:name="_Toc157111124"/>
      <w:r>
        <w:t>5.14.2.2</w:t>
      </w:r>
      <w:r>
        <w:tab/>
        <w:t>Eees_CommonEAS</w:t>
      </w:r>
      <w:r w:rsidR="00EC376D">
        <w:t>Announcement</w:t>
      </w:r>
      <w:r w:rsidRPr="00F7022F">
        <w:t>_</w:t>
      </w:r>
      <w:bookmarkEnd w:id="1289"/>
      <w:r w:rsidR="00EC376D">
        <w:t>Declare</w:t>
      </w:r>
      <w:bookmarkEnd w:id="1290"/>
    </w:p>
    <w:p w14:paraId="22D75060" w14:textId="77777777" w:rsidR="00FC328E" w:rsidRDefault="00FC328E" w:rsidP="00FC328E">
      <w:pPr>
        <w:pStyle w:val="Heading5"/>
      </w:pPr>
      <w:bookmarkStart w:id="1291" w:name="_Toc145707788"/>
      <w:bookmarkStart w:id="1292" w:name="_Toc157111125"/>
      <w:r>
        <w:t>5.</w:t>
      </w:r>
      <w:r w:rsidRPr="0072539A">
        <w:t>1</w:t>
      </w:r>
      <w:r>
        <w:t>4.2.2.1</w:t>
      </w:r>
      <w:r>
        <w:tab/>
        <w:t>General</w:t>
      </w:r>
      <w:bookmarkEnd w:id="1291"/>
      <w:bookmarkEnd w:id="1292"/>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2E2CBB39" w:rsidR="00FC328E" w:rsidRDefault="00FC328E" w:rsidP="00FC328E">
      <w:r>
        <w:t>The following procedures are supported by the "Eees_CommonEAS</w:t>
      </w:r>
      <w:r w:rsidR="00EC376D">
        <w:t>Announcement</w:t>
      </w:r>
      <w:r>
        <w:t>_</w:t>
      </w:r>
      <w:r w:rsidR="00EC376D">
        <w:t>Declare</w:t>
      </w:r>
      <w:r>
        <w:t>" service operation:</w:t>
      </w:r>
    </w:p>
    <w:p w14:paraId="3D0A0DF4" w14:textId="05175606" w:rsidR="00FC328E" w:rsidRPr="001C27FD" w:rsidRDefault="00FC328E" w:rsidP="00FC328E">
      <w:pPr>
        <w:pStyle w:val="B10"/>
        <w:rPr>
          <w:lang w:val="en-US"/>
        </w:rPr>
      </w:pPr>
      <w:r w:rsidRPr="001C27FD">
        <w:rPr>
          <w:lang w:val="en-US"/>
        </w:rPr>
        <w:t>-</w:t>
      </w:r>
      <w:r w:rsidRPr="001C27FD">
        <w:rPr>
          <w:lang w:val="en-US"/>
        </w:rPr>
        <w:tab/>
      </w:r>
      <w:r w:rsidR="00EC376D">
        <w:rPr>
          <w:lang w:val="en-US"/>
        </w:rPr>
        <w:t xml:space="preserve">Declare </w:t>
      </w:r>
      <w:r>
        <w:t>Common EAS Information</w:t>
      </w:r>
      <w:r w:rsidRPr="00F7022F">
        <w:t xml:space="preserve"> Request </w:t>
      </w:r>
      <w:r>
        <w:t>procedure.</w:t>
      </w:r>
    </w:p>
    <w:p w14:paraId="45C62B92" w14:textId="6B4BCF43" w:rsidR="00FC328E" w:rsidRDefault="00FC328E" w:rsidP="00FC328E">
      <w:pPr>
        <w:pStyle w:val="Heading5"/>
      </w:pPr>
      <w:bookmarkStart w:id="1293" w:name="_Toc145707789"/>
      <w:bookmarkStart w:id="1294" w:name="_Toc157111126"/>
      <w:r>
        <w:t>5.14.2.2.2</w:t>
      </w:r>
      <w:r>
        <w:tab/>
      </w:r>
      <w:r w:rsidR="00EC376D">
        <w:t xml:space="preserve">Declare </w:t>
      </w:r>
      <w:r>
        <w:t>Common EAS Information Request</w:t>
      </w:r>
      <w:bookmarkEnd w:id="1293"/>
      <w:bookmarkEnd w:id="1294"/>
    </w:p>
    <w:p w14:paraId="5E826963" w14:textId="675BAD63" w:rsidR="00FC328E" w:rsidRDefault="00FC328E" w:rsidP="00FC328E">
      <w:r>
        <w:t xml:space="preserve">The </w:t>
      </w:r>
      <w:r w:rsidR="00C808F1">
        <w:t xml:space="preserve">Declare </w:t>
      </w:r>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7A2A0A05"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r w:rsidR="00C808F1">
        <w:t>Declare</w:t>
      </w:r>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r w:rsidR="00C808F1">
        <w:t>declare</w:t>
      </w:r>
      <w:r>
        <w:t>" and the request body including the CommonEASInfo data structure defined in clause </w:t>
      </w:r>
      <w:r w:rsidRPr="00CC50D2">
        <w:t>8.</w:t>
      </w:r>
      <w:r w:rsidRPr="0072539A">
        <w:t>1</w:t>
      </w:r>
      <w:r>
        <w:t>1</w:t>
      </w:r>
      <w:r w:rsidRPr="00CC50D2">
        <w:t>.6.2.2</w:t>
      </w:r>
      <w:r>
        <w:t>.</w:t>
      </w:r>
    </w:p>
    <w:p w14:paraId="6556DAE6" w14:textId="63B0EE68"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r w:rsidR="00C808F1">
        <w:t xml:space="preserve">declaring </w:t>
      </w:r>
      <w:r>
        <w:t xml:space="preserve">EES is authorized to </w:t>
      </w:r>
      <w:r w:rsidR="00C808F1">
        <w:t xml:space="preserve">declare </w:t>
      </w:r>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1295" w:name="_Toc85734180"/>
      <w:bookmarkStart w:id="1296" w:name="_Toc89431479"/>
      <w:bookmarkStart w:id="1297" w:name="_Toc97042287"/>
      <w:bookmarkStart w:id="1298" w:name="_Toc97045431"/>
      <w:bookmarkStart w:id="1299" w:name="_Toc97155176"/>
      <w:bookmarkStart w:id="1300" w:name="_Toc101521321"/>
      <w:bookmarkStart w:id="1301" w:name="_Toc138761589"/>
      <w:bookmarkStart w:id="1302" w:name="_Toc145707790"/>
      <w:bookmarkStart w:id="1303" w:name="_Toc157111127"/>
      <w:r>
        <w:lastRenderedPageBreak/>
        <w:t>6</w:t>
      </w:r>
      <w:r w:rsidR="00BA077D">
        <w:tab/>
        <w:t xml:space="preserve">Services offered by </w:t>
      </w:r>
      <w:r w:rsidR="00CC1923">
        <w:t xml:space="preserve">Edge </w:t>
      </w:r>
      <w:r w:rsidR="00BA077D">
        <w:t>Configuration</w:t>
      </w:r>
      <w:r w:rsidR="00CC1923">
        <w:t xml:space="preserve"> Server</w:t>
      </w:r>
      <w:bookmarkEnd w:id="1295"/>
      <w:bookmarkEnd w:id="1296"/>
      <w:bookmarkEnd w:id="1297"/>
      <w:bookmarkEnd w:id="1298"/>
      <w:bookmarkEnd w:id="1299"/>
      <w:bookmarkEnd w:id="1300"/>
      <w:bookmarkEnd w:id="1301"/>
      <w:bookmarkEnd w:id="1302"/>
      <w:bookmarkEnd w:id="1303"/>
    </w:p>
    <w:p w14:paraId="0498B521" w14:textId="1A8FCCCC" w:rsidR="00CC1923" w:rsidRDefault="001C3C86" w:rsidP="00CC1923">
      <w:pPr>
        <w:pStyle w:val="Heading2"/>
      </w:pPr>
      <w:bookmarkStart w:id="1304" w:name="_Toc85734181"/>
      <w:bookmarkStart w:id="1305" w:name="_Toc89431480"/>
      <w:bookmarkStart w:id="1306" w:name="_Toc97042288"/>
      <w:bookmarkStart w:id="1307" w:name="_Toc97045432"/>
      <w:bookmarkStart w:id="1308" w:name="_Toc97155177"/>
      <w:bookmarkStart w:id="1309" w:name="_Toc101521322"/>
      <w:bookmarkStart w:id="1310" w:name="_Toc138761590"/>
      <w:bookmarkStart w:id="1311" w:name="_Toc145707791"/>
      <w:bookmarkStart w:id="1312" w:name="_Toc157111128"/>
      <w:r>
        <w:t>6</w:t>
      </w:r>
      <w:r w:rsidR="00CC1923">
        <w:t>.1</w:t>
      </w:r>
      <w:r w:rsidR="00CC1923">
        <w:tab/>
        <w:t>Introduction</w:t>
      </w:r>
      <w:bookmarkEnd w:id="1304"/>
      <w:bookmarkEnd w:id="1305"/>
      <w:bookmarkEnd w:id="1306"/>
      <w:bookmarkEnd w:id="1307"/>
      <w:bookmarkEnd w:id="1308"/>
      <w:bookmarkEnd w:id="1309"/>
      <w:bookmarkEnd w:id="1310"/>
      <w:bookmarkEnd w:id="1311"/>
      <w:bookmarkEnd w:id="1312"/>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1313" w:name="_Hlk143675630"/>
      <w:r w:rsidRPr="00AE4A88">
        <w:t>Editor's note:</w:t>
      </w:r>
      <w:r w:rsidRPr="00AE4A88">
        <w:tab/>
      </w:r>
      <w:r>
        <w:t>whether the CES is a consumer of the Eecs_TargetEESDiscovery is FFS</w:t>
      </w:r>
      <w:r w:rsidRPr="00AE4A88">
        <w:t>.</w:t>
      </w:r>
    </w:p>
    <w:bookmarkEnd w:id="1313"/>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1314" w:name="_Toc85734182"/>
      <w:bookmarkStart w:id="1315" w:name="_Toc89431481"/>
      <w:bookmarkStart w:id="1316" w:name="_Toc97042289"/>
      <w:bookmarkStart w:id="1317" w:name="_Toc97045433"/>
      <w:bookmarkStart w:id="1318" w:name="_Toc97155178"/>
      <w:bookmarkStart w:id="1319" w:name="_Toc101521323"/>
      <w:bookmarkStart w:id="1320" w:name="_Toc138761591"/>
      <w:bookmarkStart w:id="1321" w:name="_Toc145707792"/>
      <w:bookmarkStart w:id="1322" w:name="_Toc157111129"/>
      <w:r>
        <w:t>6.2</w:t>
      </w:r>
      <w:r w:rsidR="00511F30">
        <w:tab/>
        <w:t>Eecs_EESRegistration Service</w:t>
      </w:r>
      <w:bookmarkEnd w:id="1314"/>
      <w:bookmarkEnd w:id="1315"/>
      <w:bookmarkEnd w:id="1316"/>
      <w:bookmarkEnd w:id="1317"/>
      <w:bookmarkEnd w:id="1318"/>
      <w:bookmarkEnd w:id="1319"/>
      <w:bookmarkEnd w:id="1320"/>
      <w:bookmarkEnd w:id="1321"/>
      <w:bookmarkEnd w:id="1322"/>
      <w:r w:rsidR="00511F30">
        <w:t xml:space="preserve">  </w:t>
      </w:r>
    </w:p>
    <w:p w14:paraId="32D78232" w14:textId="430B7EA6" w:rsidR="00511F30" w:rsidRDefault="00B42352" w:rsidP="00511F30">
      <w:pPr>
        <w:pStyle w:val="Heading3"/>
      </w:pPr>
      <w:bookmarkStart w:id="1323" w:name="_Toc85734183"/>
      <w:bookmarkStart w:id="1324" w:name="_Toc89431482"/>
      <w:bookmarkStart w:id="1325" w:name="_Toc97042290"/>
      <w:bookmarkStart w:id="1326" w:name="_Toc97045434"/>
      <w:bookmarkStart w:id="1327" w:name="_Toc97155179"/>
      <w:bookmarkStart w:id="1328" w:name="_Toc101521324"/>
      <w:bookmarkStart w:id="1329" w:name="_Toc138761592"/>
      <w:bookmarkStart w:id="1330" w:name="_Toc145707793"/>
      <w:bookmarkStart w:id="1331" w:name="_Toc157111130"/>
      <w:r>
        <w:t>6.2</w:t>
      </w:r>
      <w:r w:rsidR="00511F30">
        <w:t>.1</w:t>
      </w:r>
      <w:r w:rsidR="00511F30">
        <w:tab/>
        <w:t>Service Description</w:t>
      </w:r>
      <w:bookmarkEnd w:id="1323"/>
      <w:bookmarkEnd w:id="1324"/>
      <w:bookmarkEnd w:id="1325"/>
      <w:bookmarkEnd w:id="1326"/>
      <w:bookmarkEnd w:id="1327"/>
      <w:bookmarkEnd w:id="1328"/>
      <w:bookmarkEnd w:id="1329"/>
      <w:bookmarkEnd w:id="1330"/>
      <w:bookmarkEnd w:id="1331"/>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332" w:name="_Toc85734184"/>
      <w:bookmarkStart w:id="1333" w:name="_Toc89431483"/>
      <w:bookmarkStart w:id="1334" w:name="_Toc97042291"/>
      <w:bookmarkStart w:id="1335" w:name="_Toc97045435"/>
      <w:bookmarkStart w:id="1336" w:name="_Toc97155180"/>
      <w:bookmarkStart w:id="1337" w:name="_Toc101521325"/>
      <w:bookmarkStart w:id="1338" w:name="_Toc138761593"/>
      <w:bookmarkStart w:id="1339" w:name="_Toc145707794"/>
      <w:bookmarkStart w:id="1340" w:name="_Toc157111131"/>
      <w:r>
        <w:t>6.2</w:t>
      </w:r>
      <w:r w:rsidR="00511F30">
        <w:t>.2</w:t>
      </w:r>
      <w:r w:rsidR="00511F30">
        <w:tab/>
        <w:t>Service Operations</w:t>
      </w:r>
      <w:bookmarkEnd w:id="1332"/>
      <w:bookmarkEnd w:id="1333"/>
      <w:bookmarkEnd w:id="1334"/>
      <w:bookmarkEnd w:id="1335"/>
      <w:bookmarkEnd w:id="1336"/>
      <w:bookmarkEnd w:id="1337"/>
      <w:bookmarkEnd w:id="1338"/>
      <w:bookmarkEnd w:id="1339"/>
      <w:bookmarkEnd w:id="1340"/>
    </w:p>
    <w:p w14:paraId="1EF90B0B" w14:textId="345467F3" w:rsidR="00511F30" w:rsidRDefault="00B42352" w:rsidP="00511F30">
      <w:pPr>
        <w:pStyle w:val="Heading4"/>
      </w:pPr>
      <w:bookmarkStart w:id="1341" w:name="_Toc85734185"/>
      <w:bookmarkStart w:id="1342" w:name="_Toc89431484"/>
      <w:bookmarkStart w:id="1343" w:name="_Toc97042292"/>
      <w:bookmarkStart w:id="1344" w:name="_Toc97045436"/>
      <w:bookmarkStart w:id="1345" w:name="_Toc97155181"/>
      <w:bookmarkStart w:id="1346" w:name="_Toc101521326"/>
      <w:bookmarkStart w:id="1347" w:name="_Toc138761594"/>
      <w:bookmarkStart w:id="1348" w:name="_Toc145707795"/>
      <w:bookmarkStart w:id="1349" w:name="_Toc157111132"/>
      <w:r>
        <w:t>6.2</w:t>
      </w:r>
      <w:r w:rsidR="00511F30">
        <w:t>.2.1</w:t>
      </w:r>
      <w:r w:rsidR="00511F30">
        <w:tab/>
        <w:t>Introduction</w:t>
      </w:r>
      <w:bookmarkEnd w:id="1341"/>
      <w:bookmarkEnd w:id="1342"/>
      <w:bookmarkEnd w:id="1343"/>
      <w:bookmarkEnd w:id="1344"/>
      <w:bookmarkEnd w:id="1345"/>
      <w:bookmarkEnd w:id="1346"/>
      <w:bookmarkEnd w:id="1347"/>
      <w:bookmarkEnd w:id="1348"/>
      <w:bookmarkEnd w:id="134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350" w:name="_Toc85734186"/>
      <w:bookmarkStart w:id="1351" w:name="_Toc89431485"/>
      <w:bookmarkStart w:id="1352" w:name="_Toc97042293"/>
      <w:bookmarkStart w:id="1353" w:name="_Toc97045437"/>
      <w:bookmarkStart w:id="1354" w:name="_Toc97155182"/>
      <w:bookmarkStart w:id="1355" w:name="_Toc101521327"/>
      <w:bookmarkStart w:id="1356" w:name="_Toc138761595"/>
      <w:bookmarkStart w:id="1357" w:name="_Toc145707796"/>
      <w:bookmarkStart w:id="1358" w:name="_Toc157111133"/>
      <w:r>
        <w:t>6.</w:t>
      </w:r>
      <w:r w:rsidR="00B42352">
        <w:t>2</w:t>
      </w:r>
      <w:r>
        <w:t>.2.2</w:t>
      </w:r>
      <w:r>
        <w:tab/>
        <w:t>Eecs_EESRegistration_Request</w:t>
      </w:r>
      <w:bookmarkEnd w:id="1350"/>
      <w:bookmarkEnd w:id="1351"/>
      <w:bookmarkEnd w:id="1352"/>
      <w:bookmarkEnd w:id="1353"/>
      <w:bookmarkEnd w:id="1354"/>
      <w:bookmarkEnd w:id="1355"/>
      <w:bookmarkEnd w:id="1356"/>
      <w:bookmarkEnd w:id="1357"/>
      <w:bookmarkEnd w:id="1358"/>
    </w:p>
    <w:p w14:paraId="637BDF91" w14:textId="49E05086" w:rsidR="00511F30" w:rsidRDefault="00B42352" w:rsidP="00511F30">
      <w:pPr>
        <w:pStyle w:val="Heading5"/>
      </w:pPr>
      <w:bookmarkStart w:id="1359" w:name="_Toc85734187"/>
      <w:bookmarkStart w:id="1360" w:name="_Toc89431486"/>
      <w:bookmarkStart w:id="1361" w:name="_Toc97042294"/>
      <w:bookmarkStart w:id="1362" w:name="_Toc97045438"/>
      <w:bookmarkStart w:id="1363" w:name="_Toc97155183"/>
      <w:bookmarkStart w:id="1364" w:name="_Toc101521328"/>
      <w:bookmarkStart w:id="1365" w:name="_Toc138761596"/>
      <w:bookmarkStart w:id="1366" w:name="_Toc145707797"/>
      <w:bookmarkStart w:id="1367" w:name="_Toc157111134"/>
      <w:r>
        <w:t>6.2</w:t>
      </w:r>
      <w:r w:rsidR="00511F30">
        <w:t>.2.2.1</w:t>
      </w:r>
      <w:r w:rsidR="00511F30">
        <w:tab/>
        <w:t>General</w:t>
      </w:r>
      <w:bookmarkEnd w:id="1359"/>
      <w:bookmarkEnd w:id="1360"/>
      <w:bookmarkEnd w:id="1361"/>
      <w:bookmarkEnd w:id="1362"/>
      <w:bookmarkEnd w:id="1363"/>
      <w:bookmarkEnd w:id="1364"/>
      <w:bookmarkEnd w:id="1365"/>
      <w:bookmarkEnd w:id="1366"/>
      <w:bookmarkEnd w:id="1367"/>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368" w:name="_Toc85734188"/>
      <w:bookmarkStart w:id="1369" w:name="_Toc89431487"/>
      <w:bookmarkStart w:id="1370" w:name="_Toc97042295"/>
      <w:bookmarkStart w:id="1371" w:name="_Toc97045439"/>
      <w:bookmarkStart w:id="1372" w:name="_Toc97155184"/>
      <w:bookmarkStart w:id="1373" w:name="_Toc101521329"/>
      <w:bookmarkStart w:id="1374" w:name="_Toc138761597"/>
      <w:bookmarkStart w:id="1375" w:name="_Toc145707798"/>
      <w:bookmarkStart w:id="1376" w:name="_Toc157111135"/>
      <w:r>
        <w:t>6.2</w:t>
      </w:r>
      <w:r w:rsidR="00511F30">
        <w:t>.2.2.2</w:t>
      </w:r>
      <w:r w:rsidR="00511F30">
        <w:tab/>
        <w:t>EES registering to ECS using Eecs_EESRegistration_Request operation</w:t>
      </w:r>
      <w:bookmarkEnd w:id="1368"/>
      <w:bookmarkEnd w:id="1369"/>
      <w:bookmarkEnd w:id="1370"/>
      <w:bookmarkEnd w:id="1371"/>
      <w:bookmarkEnd w:id="1372"/>
      <w:bookmarkEnd w:id="1373"/>
      <w:bookmarkEnd w:id="1374"/>
      <w:bookmarkEnd w:id="1375"/>
      <w:bookmarkEnd w:id="137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377" w:name="_Toc85734189"/>
      <w:bookmarkStart w:id="1378" w:name="_Toc89431488"/>
      <w:bookmarkStart w:id="1379" w:name="_Toc97042296"/>
      <w:bookmarkStart w:id="1380" w:name="_Toc97045440"/>
      <w:bookmarkStart w:id="1381" w:name="_Toc97155185"/>
      <w:bookmarkStart w:id="1382" w:name="_Toc101521330"/>
      <w:bookmarkStart w:id="1383" w:name="_Toc138761598"/>
      <w:bookmarkStart w:id="1384" w:name="_Toc145707799"/>
      <w:bookmarkStart w:id="1385" w:name="_Toc157111136"/>
      <w:r>
        <w:t>6.</w:t>
      </w:r>
      <w:r w:rsidR="00B42352">
        <w:t>2</w:t>
      </w:r>
      <w:r>
        <w:t>.2.3</w:t>
      </w:r>
      <w:r>
        <w:tab/>
        <w:t>Eecs_EESRegistration_Update</w:t>
      </w:r>
      <w:bookmarkEnd w:id="1377"/>
      <w:bookmarkEnd w:id="1378"/>
      <w:bookmarkEnd w:id="1379"/>
      <w:bookmarkEnd w:id="1380"/>
      <w:bookmarkEnd w:id="1381"/>
      <w:bookmarkEnd w:id="1382"/>
      <w:bookmarkEnd w:id="1383"/>
      <w:bookmarkEnd w:id="1384"/>
      <w:bookmarkEnd w:id="1385"/>
    </w:p>
    <w:p w14:paraId="1A9800B6" w14:textId="4DF83758" w:rsidR="00511F30" w:rsidRDefault="00B42352" w:rsidP="00511F30">
      <w:pPr>
        <w:pStyle w:val="Heading5"/>
      </w:pPr>
      <w:bookmarkStart w:id="1386" w:name="_Toc85734190"/>
      <w:bookmarkStart w:id="1387" w:name="_Toc89431489"/>
      <w:bookmarkStart w:id="1388" w:name="_Toc97042297"/>
      <w:bookmarkStart w:id="1389" w:name="_Toc97045441"/>
      <w:bookmarkStart w:id="1390" w:name="_Toc97155186"/>
      <w:bookmarkStart w:id="1391" w:name="_Toc101521331"/>
      <w:bookmarkStart w:id="1392" w:name="_Toc138761599"/>
      <w:bookmarkStart w:id="1393" w:name="_Toc145707800"/>
      <w:bookmarkStart w:id="1394" w:name="_Toc157111137"/>
      <w:r>
        <w:t>6.2</w:t>
      </w:r>
      <w:r w:rsidR="00511F30">
        <w:t>.2.3.1</w:t>
      </w:r>
      <w:r w:rsidR="00511F30">
        <w:tab/>
        <w:t>General</w:t>
      </w:r>
      <w:bookmarkEnd w:id="1386"/>
      <w:bookmarkEnd w:id="1387"/>
      <w:bookmarkEnd w:id="1388"/>
      <w:bookmarkEnd w:id="1389"/>
      <w:bookmarkEnd w:id="1390"/>
      <w:bookmarkEnd w:id="1391"/>
      <w:bookmarkEnd w:id="1392"/>
      <w:bookmarkEnd w:id="1393"/>
      <w:bookmarkEnd w:id="139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395" w:name="_Toc85734191"/>
      <w:bookmarkStart w:id="1396" w:name="_Toc89431490"/>
      <w:bookmarkStart w:id="1397" w:name="_Toc97042298"/>
      <w:bookmarkStart w:id="1398" w:name="_Toc97045442"/>
      <w:bookmarkStart w:id="1399" w:name="_Toc97155187"/>
      <w:bookmarkStart w:id="1400" w:name="_Toc101521332"/>
      <w:bookmarkStart w:id="1401" w:name="_Toc138761600"/>
      <w:bookmarkStart w:id="1402" w:name="_Toc145707801"/>
      <w:bookmarkStart w:id="1403" w:name="_Toc157111138"/>
      <w:r>
        <w:t>6.2</w:t>
      </w:r>
      <w:r w:rsidR="00511F30">
        <w:t>.2.3.2</w:t>
      </w:r>
      <w:r w:rsidR="00511F30">
        <w:tab/>
        <w:t>EES updating registration information using Eecs_EESRegistration_Update operation</w:t>
      </w:r>
      <w:bookmarkEnd w:id="1395"/>
      <w:bookmarkEnd w:id="1396"/>
      <w:bookmarkEnd w:id="1397"/>
      <w:bookmarkEnd w:id="1398"/>
      <w:bookmarkEnd w:id="1399"/>
      <w:bookmarkEnd w:id="1400"/>
      <w:bookmarkEnd w:id="1401"/>
      <w:bookmarkEnd w:id="1402"/>
      <w:bookmarkEnd w:id="1403"/>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404" w:name="_Toc85734192"/>
      <w:bookmarkStart w:id="1405" w:name="_Toc89431491"/>
      <w:bookmarkStart w:id="1406" w:name="_Toc97042299"/>
      <w:bookmarkStart w:id="1407" w:name="_Toc97045443"/>
      <w:bookmarkStart w:id="1408" w:name="_Toc97155188"/>
      <w:bookmarkStart w:id="1409" w:name="_Toc101521333"/>
      <w:bookmarkStart w:id="1410" w:name="_Toc138761601"/>
      <w:bookmarkStart w:id="1411" w:name="_Toc145707802"/>
      <w:bookmarkStart w:id="1412" w:name="_Toc157111139"/>
      <w:r>
        <w:t>6.2</w:t>
      </w:r>
      <w:r w:rsidR="00511F30">
        <w:t>.2.4</w:t>
      </w:r>
      <w:r w:rsidR="00511F30">
        <w:tab/>
        <w:t>Eecs_EESRegistration_Deregister</w:t>
      </w:r>
      <w:bookmarkEnd w:id="1404"/>
      <w:bookmarkEnd w:id="1405"/>
      <w:bookmarkEnd w:id="1406"/>
      <w:bookmarkEnd w:id="1407"/>
      <w:bookmarkEnd w:id="1408"/>
      <w:bookmarkEnd w:id="1409"/>
      <w:bookmarkEnd w:id="1410"/>
      <w:bookmarkEnd w:id="1411"/>
      <w:bookmarkEnd w:id="1412"/>
    </w:p>
    <w:p w14:paraId="314E4821" w14:textId="0EE0619F" w:rsidR="00511F30" w:rsidRDefault="00B42352" w:rsidP="00511F30">
      <w:pPr>
        <w:pStyle w:val="Heading5"/>
      </w:pPr>
      <w:bookmarkStart w:id="1413" w:name="_Toc85734193"/>
      <w:bookmarkStart w:id="1414" w:name="_Toc89431492"/>
      <w:bookmarkStart w:id="1415" w:name="_Toc97042300"/>
      <w:bookmarkStart w:id="1416" w:name="_Toc97045444"/>
      <w:bookmarkStart w:id="1417" w:name="_Toc97155189"/>
      <w:bookmarkStart w:id="1418" w:name="_Toc101521334"/>
      <w:bookmarkStart w:id="1419" w:name="_Toc138761602"/>
      <w:bookmarkStart w:id="1420" w:name="_Toc145707803"/>
      <w:bookmarkStart w:id="1421" w:name="_Toc157111140"/>
      <w:r>
        <w:t>6.2</w:t>
      </w:r>
      <w:r w:rsidR="00511F30">
        <w:t>.2.4.1</w:t>
      </w:r>
      <w:r w:rsidR="00511F30">
        <w:tab/>
        <w:t>General</w:t>
      </w:r>
      <w:bookmarkEnd w:id="1413"/>
      <w:bookmarkEnd w:id="1414"/>
      <w:bookmarkEnd w:id="1415"/>
      <w:bookmarkEnd w:id="1416"/>
      <w:bookmarkEnd w:id="1417"/>
      <w:bookmarkEnd w:id="1418"/>
      <w:bookmarkEnd w:id="1419"/>
      <w:bookmarkEnd w:id="1420"/>
      <w:bookmarkEnd w:id="1421"/>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422" w:name="_Toc85734194"/>
      <w:bookmarkStart w:id="1423" w:name="_Toc89431493"/>
      <w:bookmarkStart w:id="1424" w:name="_Toc97042301"/>
      <w:bookmarkStart w:id="1425" w:name="_Toc97045445"/>
      <w:bookmarkStart w:id="1426" w:name="_Toc97155190"/>
      <w:bookmarkStart w:id="1427" w:name="_Toc101521335"/>
      <w:bookmarkStart w:id="1428" w:name="_Toc138761603"/>
      <w:bookmarkStart w:id="1429" w:name="_Toc145707804"/>
      <w:bookmarkStart w:id="1430" w:name="_Toc157111141"/>
      <w:r>
        <w:t>6.</w:t>
      </w:r>
      <w:r w:rsidR="00B42352">
        <w:t>2</w:t>
      </w:r>
      <w:r>
        <w:t>.2.4.2</w:t>
      </w:r>
      <w:r>
        <w:tab/>
        <w:t>EES deregistering from ECS using Eecs_EESRegistration_Deregister operation</w:t>
      </w:r>
      <w:bookmarkEnd w:id="1422"/>
      <w:bookmarkEnd w:id="1423"/>
      <w:bookmarkEnd w:id="1424"/>
      <w:bookmarkEnd w:id="1425"/>
      <w:bookmarkEnd w:id="1426"/>
      <w:bookmarkEnd w:id="1427"/>
      <w:bookmarkEnd w:id="1428"/>
      <w:bookmarkEnd w:id="1429"/>
      <w:bookmarkEnd w:id="1430"/>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431" w:name="_Toc85734195"/>
      <w:bookmarkStart w:id="1432" w:name="_Toc89431494"/>
      <w:bookmarkStart w:id="1433" w:name="_Toc97042302"/>
      <w:bookmarkStart w:id="1434" w:name="_Toc97045446"/>
      <w:bookmarkStart w:id="1435" w:name="_Toc97155191"/>
      <w:bookmarkStart w:id="1436" w:name="_Toc101521336"/>
      <w:bookmarkStart w:id="1437" w:name="_Toc138761604"/>
      <w:bookmarkStart w:id="1438" w:name="_Toc145707805"/>
      <w:bookmarkStart w:id="1439" w:name="_Toc157111142"/>
      <w:r>
        <w:lastRenderedPageBreak/>
        <w:t>6.3</w:t>
      </w:r>
      <w:r>
        <w:tab/>
        <w:t>Eecs_TargetEESDiscovery Service</w:t>
      </w:r>
      <w:bookmarkEnd w:id="1431"/>
      <w:bookmarkEnd w:id="1432"/>
      <w:bookmarkEnd w:id="1433"/>
      <w:bookmarkEnd w:id="1434"/>
      <w:bookmarkEnd w:id="1435"/>
      <w:bookmarkEnd w:id="1436"/>
      <w:bookmarkEnd w:id="1437"/>
      <w:bookmarkEnd w:id="1438"/>
      <w:bookmarkEnd w:id="1439"/>
    </w:p>
    <w:p w14:paraId="2934A18F" w14:textId="730FB962" w:rsidR="007C6CAC" w:rsidRDefault="007C6CAC" w:rsidP="007C6CAC">
      <w:pPr>
        <w:pStyle w:val="Heading3"/>
      </w:pPr>
      <w:bookmarkStart w:id="1440" w:name="_Toc85734196"/>
      <w:bookmarkStart w:id="1441" w:name="_Toc89431495"/>
      <w:bookmarkStart w:id="1442" w:name="_Toc97042303"/>
      <w:bookmarkStart w:id="1443" w:name="_Toc97045447"/>
      <w:bookmarkStart w:id="1444" w:name="_Toc97155192"/>
      <w:bookmarkStart w:id="1445" w:name="_Toc101521337"/>
      <w:bookmarkStart w:id="1446" w:name="_Toc138761605"/>
      <w:bookmarkStart w:id="1447" w:name="_Toc145707806"/>
      <w:bookmarkStart w:id="1448" w:name="_Toc157111143"/>
      <w:r>
        <w:t>6.3.1</w:t>
      </w:r>
      <w:r>
        <w:tab/>
        <w:t>Service Description</w:t>
      </w:r>
      <w:bookmarkEnd w:id="1440"/>
      <w:bookmarkEnd w:id="1441"/>
      <w:bookmarkEnd w:id="1442"/>
      <w:bookmarkEnd w:id="1443"/>
      <w:bookmarkEnd w:id="1444"/>
      <w:bookmarkEnd w:id="1445"/>
      <w:bookmarkEnd w:id="1446"/>
      <w:bookmarkEnd w:id="1447"/>
      <w:bookmarkEnd w:id="1448"/>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1449" w:name="_Toc85734197"/>
      <w:bookmarkStart w:id="1450" w:name="_Toc89431496"/>
      <w:bookmarkStart w:id="1451" w:name="_Toc97042304"/>
      <w:bookmarkStart w:id="1452" w:name="_Toc97045448"/>
      <w:bookmarkStart w:id="1453" w:name="_Toc97155193"/>
      <w:bookmarkStart w:id="1454" w:name="_Toc101521338"/>
      <w:bookmarkStart w:id="1455" w:name="_Toc138761606"/>
      <w:bookmarkStart w:id="1456" w:name="_Toc145707807"/>
      <w:bookmarkStart w:id="1457" w:name="_Toc157111144"/>
      <w:r>
        <w:t>6.3.2</w:t>
      </w:r>
      <w:r>
        <w:tab/>
        <w:t>Service Operations</w:t>
      </w:r>
      <w:bookmarkEnd w:id="1449"/>
      <w:bookmarkEnd w:id="1450"/>
      <w:bookmarkEnd w:id="1451"/>
      <w:bookmarkEnd w:id="1452"/>
      <w:bookmarkEnd w:id="1453"/>
      <w:bookmarkEnd w:id="1454"/>
      <w:bookmarkEnd w:id="1455"/>
      <w:bookmarkEnd w:id="1456"/>
      <w:bookmarkEnd w:id="1457"/>
    </w:p>
    <w:p w14:paraId="0C54F209" w14:textId="6E67336B" w:rsidR="007C6CAC" w:rsidRDefault="007C6CAC" w:rsidP="007C6CAC">
      <w:pPr>
        <w:pStyle w:val="Heading4"/>
      </w:pPr>
      <w:bookmarkStart w:id="1458" w:name="_Toc85734198"/>
      <w:bookmarkStart w:id="1459" w:name="_Toc89431497"/>
      <w:bookmarkStart w:id="1460" w:name="_Toc97042305"/>
      <w:bookmarkStart w:id="1461" w:name="_Toc97045449"/>
      <w:bookmarkStart w:id="1462" w:name="_Toc97155194"/>
      <w:bookmarkStart w:id="1463" w:name="_Toc101521339"/>
      <w:bookmarkStart w:id="1464" w:name="_Toc138761607"/>
      <w:bookmarkStart w:id="1465" w:name="_Toc145707808"/>
      <w:bookmarkStart w:id="1466" w:name="_Toc157111145"/>
      <w:r>
        <w:t>6.3.2.1</w:t>
      </w:r>
      <w:r>
        <w:tab/>
        <w:t>Introduction</w:t>
      </w:r>
      <w:bookmarkEnd w:id="1458"/>
      <w:bookmarkEnd w:id="1459"/>
      <w:bookmarkEnd w:id="1460"/>
      <w:bookmarkEnd w:id="1461"/>
      <w:bookmarkEnd w:id="1462"/>
      <w:bookmarkEnd w:id="1463"/>
      <w:bookmarkEnd w:id="1464"/>
      <w:bookmarkEnd w:id="1465"/>
      <w:bookmarkEnd w:id="1466"/>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1467" w:name="_Toc85734199"/>
      <w:bookmarkStart w:id="1468" w:name="_Toc89431498"/>
      <w:bookmarkStart w:id="1469" w:name="_Toc97042306"/>
      <w:bookmarkStart w:id="1470" w:name="_Toc97045450"/>
      <w:bookmarkStart w:id="1471" w:name="_Toc97155195"/>
      <w:bookmarkStart w:id="1472" w:name="_Toc101521340"/>
      <w:bookmarkStart w:id="1473" w:name="_Toc138761608"/>
      <w:bookmarkStart w:id="1474" w:name="_Toc145707809"/>
      <w:bookmarkStart w:id="1475" w:name="_Toc157111146"/>
      <w:r>
        <w:t>6.3.2.2</w:t>
      </w:r>
      <w:r>
        <w:tab/>
        <w:t>Eecs_TargetEESDiscovery_Request</w:t>
      </w:r>
      <w:bookmarkEnd w:id="1467"/>
      <w:bookmarkEnd w:id="1468"/>
      <w:bookmarkEnd w:id="1469"/>
      <w:bookmarkEnd w:id="1470"/>
      <w:bookmarkEnd w:id="1471"/>
      <w:bookmarkEnd w:id="1472"/>
      <w:bookmarkEnd w:id="1473"/>
      <w:bookmarkEnd w:id="1474"/>
      <w:bookmarkEnd w:id="1475"/>
    </w:p>
    <w:p w14:paraId="4AD1AE38" w14:textId="7DF8B9D2" w:rsidR="007C6CAC" w:rsidRDefault="007C6CAC" w:rsidP="007C6CAC">
      <w:pPr>
        <w:pStyle w:val="Heading5"/>
      </w:pPr>
      <w:bookmarkStart w:id="1476" w:name="_Toc85734200"/>
      <w:bookmarkStart w:id="1477" w:name="_Toc89431499"/>
      <w:bookmarkStart w:id="1478" w:name="_Toc97042307"/>
      <w:bookmarkStart w:id="1479" w:name="_Toc97045451"/>
      <w:bookmarkStart w:id="1480" w:name="_Toc97155196"/>
      <w:bookmarkStart w:id="1481" w:name="_Toc101521341"/>
      <w:bookmarkStart w:id="1482" w:name="_Toc138761609"/>
      <w:bookmarkStart w:id="1483" w:name="_Toc145707810"/>
      <w:bookmarkStart w:id="1484" w:name="_Toc157111147"/>
      <w:r>
        <w:t>6.3.2.2.1</w:t>
      </w:r>
      <w:r>
        <w:tab/>
        <w:t>General</w:t>
      </w:r>
      <w:bookmarkEnd w:id="1476"/>
      <w:bookmarkEnd w:id="1477"/>
      <w:bookmarkEnd w:id="1478"/>
      <w:bookmarkEnd w:id="1479"/>
      <w:bookmarkEnd w:id="1480"/>
      <w:bookmarkEnd w:id="1481"/>
      <w:bookmarkEnd w:id="1482"/>
      <w:bookmarkEnd w:id="1483"/>
      <w:bookmarkEnd w:id="1484"/>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1485" w:name="_Toc85734201"/>
      <w:bookmarkStart w:id="1486" w:name="_Toc89431500"/>
      <w:bookmarkStart w:id="1487" w:name="_Toc97042308"/>
      <w:bookmarkStart w:id="1488" w:name="_Toc97045452"/>
      <w:bookmarkStart w:id="1489" w:name="_Toc97155197"/>
      <w:bookmarkStart w:id="1490" w:name="_Toc101521342"/>
      <w:bookmarkStart w:id="1491" w:name="_Toc138761610"/>
      <w:bookmarkStart w:id="1492" w:name="_Toc145707811"/>
      <w:bookmarkStart w:id="1493" w:name="_Toc157111148"/>
      <w:r>
        <w:t>6.3.2.2.2</w:t>
      </w:r>
      <w:r>
        <w:tab/>
      </w:r>
      <w:r w:rsidR="00AC7A3B">
        <w:t xml:space="preserve">Service consumer </w:t>
      </w:r>
      <w:r>
        <w:t>fetching the T-EES information from the ECS using Eecs_TargetEESDiscovery_Request operation</w:t>
      </w:r>
      <w:bookmarkEnd w:id="1485"/>
      <w:bookmarkEnd w:id="1486"/>
      <w:bookmarkEnd w:id="1487"/>
      <w:bookmarkEnd w:id="1488"/>
      <w:bookmarkEnd w:id="1489"/>
      <w:bookmarkEnd w:id="1490"/>
      <w:bookmarkEnd w:id="1491"/>
      <w:bookmarkEnd w:id="1492"/>
      <w:bookmarkEnd w:id="1493"/>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1494" w:name="_Toc145707812"/>
      <w:bookmarkStart w:id="1495" w:name="_Toc157111149"/>
      <w:r w:rsidRPr="00794D38">
        <w:lastRenderedPageBreak/>
        <w:t>6A</w:t>
      </w:r>
      <w:r w:rsidR="00CB3144">
        <w:tab/>
      </w:r>
      <w:r>
        <w:t>Service offered by CAS</w:t>
      </w:r>
      <w:bookmarkEnd w:id="1494"/>
      <w:bookmarkEnd w:id="1495"/>
    </w:p>
    <w:p w14:paraId="3E3EA928" w14:textId="77777777" w:rsidR="00794D38" w:rsidRDefault="00794D38" w:rsidP="00794D38">
      <w:pPr>
        <w:pStyle w:val="Heading2"/>
      </w:pPr>
      <w:bookmarkStart w:id="1496" w:name="_Toc145707813"/>
      <w:bookmarkStart w:id="1497" w:name="_Toc157111150"/>
      <w:r>
        <w:t>6A.1</w:t>
      </w:r>
      <w:r>
        <w:tab/>
        <w:t>Introduction</w:t>
      </w:r>
      <w:bookmarkEnd w:id="1496"/>
      <w:bookmarkEnd w:id="149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498" w:name="_Toc145707814"/>
      <w:bookmarkStart w:id="1499" w:name="_Toc157111151"/>
      <w:r>
        <w:t>6A.2</w:t>
      </w:r>
      <w:r>
        <w:tab/>
        <w:t>Ecas_SelectedEES Service</w:t>
      </w:r>
      <w:bookmarkEnd w:id="1498"/>
      <w:bookmarkEnd w:id="1499"/>
    </w:p>
    <w:p w14:paraId="124A75D3" w14:textId="77777777" w:rsidR="00794D38" w:rsidRDefault="00794D38" w:rsidP="00794D38">
      <w:pPr>
        <w:pStyle w:val="Heading3"/>
      </w:pPr>
      <w:bookmarkStart w:id="1500" w:name="_Toc129169536"/>
      <w:bookmarkStart w:id="1501" w:name="_Toc145707815"/>
      <w:bookmarkStart w:id="1502" w:name="_Toc157111152"/>
      <w:r>
        <w:t>6A.2.1</w:t>
      </w:r>
      <w:r>
        <w:tab/>
        <w:t>Service Description</w:t>
      </w:r>
      <w:bookmarkEnd w:id="1500"/>
      <w:bookmarkEnd w:id="1501"/>
      <w:bookmarkEnd w:id="1502"/>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1503" w:name="_Toc129169537"/>
      <w:bookmarkStart w:id="1504" w:name="_Toc145707816"/>
      <w:bookmarkStart w:id="1505" w:name="_Toc157111153"/>
      <w:r>
        <w:t>6A.2.2</w:t>
      </w:r>
      <w:r>
        <w:tab/>
        <w:t>Service Operations</w:t>
      </w:r>
      <w:bookmarkEnd w:id="1503"/>
      <w:bookmarkEnd w:id="1504"/>
      <w:bookmarkEnd w:id="1505"/>
    </w:p>
    <w:p w14:paraId="5F904993" w14:textId="77777777" w:rsidR="00794D38" w:rsidRDefault="00794D38" w:rsidP="00794D38">
      <w:pPr>
        <w:pStyle w:val="Heading4"/>
      </w:pPr>
      <w:bookmarkStart w:id="1506" w:name="_Toc129169538"/>
      <w:bookmarkStart w:id="1507" w:name="_Toc145707817"/>
      <w:bookmarkStart w:id="1508" w:name="_Toc157111154"/>
      <w:r>
        <w:t>6A.2.2.1</w:t>
      </w:r>
      <w:r>
        <w:tab/>
        <w:t>Introduction</w:t>
      </w:r>
      <w:bookmarkEnd w:id="1506"/>
      <w:bookmarkEnd w:id="1507"/>
      <w:bookmarkEnd w:id="1508"/>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1509" w:name="_Toc129169539"/>
      <w:bookmarkStart w:id="1510" w:name="_Toc145707818"/>
      <w:bookmarkStart w:id="1511" w:name="_Toc157111155"/>
      <w:r>
        <w:t>6A.2.2.2</w:t>
      </w:r>
      <w:r>
        <w:tab/>
        <w:t>Ecas_SelectedEES_Request</w:t>
      </w:r>
      <w:bookmarkEnd w:id="1509"/>
      <w:bookmarkEnd w:id="1510"/>
      <w:bookmarkEnd w:id="1511"/>
    </w:p>
    <w:p w14:paraId="71FBC382" w14:textId="77777777" w:rsidR="00794D38" w:rsidRDefault="00794D38" w:rsidP="00794D38">
      <w:pPr>
        <w:pStyle w:val="Heading5"/>
      </w:pPr>
      <w:bookmarkStart w:id="1512" w:name="_Toc129169540"/>
      <w:bookmarkStart w:id="1513" w:name="_Toc145707819"/>
      <w:bookmarkStart w:id="1514" w:name="_Toc157111156"/>
      <w:r>
        <w:t>6A.2.2.2.1</w:t>
      </w:r>
      <w:r>
        <w:tab/>
        <w:t>General</w:t>
      </w:r>
      <w:bookmarkEnd w:id="1512"/>
      <w:bookmarkEnd w:id="1513"/>
      <w:bookmarkEnd w:id="1514"/>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1515" w:name="_Toc129169541"/>
      <w:bookmarkStart w:id="1516" w:name="_Toc145707820"/>
      <w:bookmarkStart w:id="1517" w:name="_Toc157111157"/>
      <w:r>
        <w:lastRenderedPageBreak/>
        <w:t>6A.2.2.2.2</w:t>
      </w:r>
      <w:r>
        <w:tab/>
        <w:t>Service consumer inform the CAS of the selected EES using Ecas_SelectedEES_Declare operation</w:t>
      </w:r>
      <w:bookmarkEnd w:id="1515"/>
      <w:bookmarkEnd w:id="1516"/>
      <w:bookmarkEnd w:id="1517"/>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1518" w:name="_Toc85734210"/>
      <w:bookmarkStart w:id="1519" w:name="_Toc89431509"/>
      <w:bookmarkStart w:id="1520" w:name="_Toc97042317"/>
      <w:bookmarkStart w:id="1521" w:name="_Toc97045461"/>
      <w:bookmarkStart w:id="1522" w:name="_Toc97155206"/>
      <w:bookmarkStart w:id="1523" w:name="_Toc101521343"/>
      <w:bookmarkStart w:id="1524" w:name="_Toc138761611"/>
      <w:bookmarkStart w:id="1525" w:name="_Toc145707821"/>
      <w:bookmarkStart w:id="1526" w:name="_Toc157111158"/>
      <w:r>
        <w:t>7</w:t>
      </w:r>
      <w:r w:rsidR="00B64F7C">
        <w:tab/>
      </w:r>
      <w:r w:rsidR="00AD6A62">
        <w:t xml:space="preserve">Information applicable to </w:t>
      </w:r>
      <w:r w:rsidR="008064B9">
        <w:t>several</w:t>
      </w:r>
      <w:r w:rsidR="00B64F7C">
        <w:t xml:space="preserve"> </w:t>
      </w:r>
      <w:r w:rsidR="00F37749">
        <w:t>APIs</w:t>
      </w:r>
      <w:bookmarkEnd w:id="1518"/>
      <w:bookmarkEnd w:id="1519"/>
      <w:bookmarkEnd w:id="1520"/>
      <w:bookmarkEnd w:id="1521"/>
      <w:bookmarkEnd w:id="1522"/>
      <w:bookmarkEnd w:id="1523"/>
      <w:bookmarkEnd w:id="1524"/>
      <w:bookmarkEnd w:id="1525"/>
      <w:bookmarkEnd w:id="1526"/>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1527" w:name="_Toc85734211"/>
      <w:bookmarkStart w:id="1528" w:name="_Toc89431510"/>
      <w:bookmarkStart w:id="1529" w:name="_Toc97042318"/>
      <w:bookmarkStart w:id="1530" w:name="_Toc97045462"/>
      <w:bookmarkStart w:id="1531" w:name="_Toc97155207"/>
      <w:bookmarkStart w:id="1532" w:name="_Toc101521344"/>
      <w:bookmarkStart w:id="1533" w:name="_Toc138761612"/>
      <w:bookmarkStart w:id="1534" w:name="_Toc145707822"/>
      <w:bookmarkStart w:id="1535" w:name="_Toc157111159"/>
      <w:r>
        <w:rPr>
          <w:lang w:val="en-US"/>
        </w:rPr>
        <w:t>7.1</w:t>
      </w:r>
      <w:r>
        <w:rPr>
          <w:lang w:val="en-US"/>
        </w:rPr>
        <w:tab/>
        <w:t>General</w:t>
      </w:r>
      <w:bookmarkEnd w:id="1527"/>
      <w:bookmarkEnd w:id="1528"/>
      <w:bookmarkEnd w:id="1529"/>
      <w:bookmarkEnd w:id="1530"/>
      <w:bookmarkEnd w:id="1531"/>
      <w:bookmarkEnd w:id="1532"/>
      <w:bookmarkEnd w:id="1533"/>
      <w:bookmarkEnd w:id="1534"/>
      <w:bookmarkEnd w:id="153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1536" w:name="_Toc85734212"/>
      <w:bookmarkStart w:id="1537" w:name="_Toc89431511"/>
      <w:bookmarkStart w:id="1538" w:name="_Toc97042319"/>
      <w:bookmarkStart w:id="1539" w:name="_Toc97045463"/>
      <w:bookmarkStart w:id="1540" w:name="_Toc97155208"/>
      <w:bookmarkStart w:id="1541" w:name="_Toc101521345"/>
      <w:bookmarkStart w:id="1542" w:name="_Toc138761613"/>
      <w:bookmarkStart w:id="1543" w:name="_Toc145707823"/>
      <w:bookmarkStart w:id="1544" w:name="_Toc157111160"/>
      <w:r>
        <w:rPr>
          <w:lang w:val="en-US"/>
        </w:rPr>
        <w:t>7.2</w:t>
      </w:r>
      <w:r>
        <w:rPr>
          <w:lang w:val="en-US"/>
        </w:rPr>
        <w:tab/>
        <w:t>Data Types</w:t>
      </w:r>
      <w:bookmarkEnd w:id="1536"/>
      <w:bookmarkEnd w:id="1537"/>
      <w:bookmarkEnd w:id="1538"/>
      <w:bookmarkEnd w:id="1539"/>
      <w:bookmarkEnd w:id="1540"/>
      <w:bookmarkEnd w:id="1541"/>
      <w:bookmarkEnd w:id="1542"/>
      <w:bookmarkEnd w:id="1543"/>
      <w:bookmarkEnd w:id="1544"/>
    </w:p>
    <w:p w14:paraId="787032A7" w14:textId="77777777" w:rsidR="00755AA5" w:rsidRDefault="00755AA5" w:rsidP="00755AA5">
      <w:pPr>
        <w:pStyle w:val="Heading3"/>
        <w:rPr>
          <w:lang w:val="en-US"/>
        </w:rPr>
      </w:pPr>
      <w:bookmarkStart w:id="1545" w:name="_Toc85734213"/>
      <w:bookmarkStart w:id="1546" w:name="_Toc89431512"/>
      <w:bookmarkStart w:id="1547" w:name="_Toc97042320"/>
      <w:bookmarkStart w:id="1548" w:name="_Toc97045464"/>
      <w:bookmarkStart w:id="1549" w:name="_Toc97155209"/>
      <w:bookmarkStart w:id="1550" w:name="_Toc101521346"/>
      <w:bookmarkStart w:id="1551" w:name="_Toc138761614"/>
      <w:bookmarkStart w:id="1552" w:name="_Toc145707824"/>
      <w:bookmarkStart w:id="1553" w:name="_Toc157111161"/>
      <w:r>
        <w:rPr>
          <w:lang w:val="en-US"/>
        </w:rPr>
        <w:t>7.2.1</w:t>
      </w:r>
      <w:r>
        <w:rPr>
          <w:lang w:val="en-US"/>
        </w:rPr>
        <w:tab/>
        <w:t>General</w:t>
      </w:r>
      <w:bookmarkEnd w:id="1545"/>
      <w:bookmarkEnd w:id="1546"/>
      <w:bookmarkEnd w:id="1547"/>
      <w:bookmarkEnd w:id="1548"/>
      <w:bookmarkEnd w:id="1549"/>
      <w:bookmarkEnd w:id="1550"/>
      <w:bookmarkEnd w:id="1551"/>
      <w:bookmarkEnd w:id="1552"/>
      <w:bookmarkEnd w:id="155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1554" w:name="_Toc85734214"/>
      <w:bookmarkStart w:id="1555" w:name="_Toc89431513"/>
      <w:bookmarkStart w:id="1556" w:name="_Toc97042321"/>
      <w:bookmarkStart w:id="1557" w:name="_Toc97045465"/>
      <w:bookmarkStart w:id="1558" w:name="_Toc97155210"/>
    </w:p>
    <w:p w14:paraId="5421DF80" w14:textId="03F52090" w:rsidR="00755AA5" w:rsidRDefault="00755AA5" w:rsidP="00755AA5">
      <w:pPr>
        <w:pStyle w:val="Heading3"/>
        <w:rPr>
          <w:lang w:val="en-US"/>
        </w:rPr>
      </w:pPr>
      <w:bookmarkStart w:id="1559" w:name="_Toc101521347"/>
      <w:bookmarkStart w:id="1560" w:name="_Toc138761615"/>
      <w:bookmarkStart w:id="1561" w:name="_Toc145707825"/>
      <w:bookmarkStart w:id="1562" w:name="_Toc157111162"/>
      <w:r>
        <w:rPr>
          <w:lang w:val="en-US"/>
        </w:rPr>
        <w:lastRenderedPageBreak/>
        <w:t>7.2.2</w:t>
      </w:r>
      <w:r>
        <w:rPr>
          <w:lang w:val="en-US"/>
        </w:rPr>
        <w:tab/>
        <w:t>Referenced structured data types</w:t>
      </w:r>
      <w:bookmarkEnd w:id="1554"/>
      <w:bookmarkEnd w:id="1555"/>
      <w:bookmarkEnd w:id="1556"/>
      <w:bookmarkEnd w:id="1557"/>
      <w:bookmarkEnd w:id="1558"/>
      <w:bookmarkEnd w:id="1559"/>
      <w:bookmarkEnd w:id="1560"/>
      <w:bookmarkEnd w:id="1561"/>
      <w:bookmarkEnd w:id="156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1563" w:name="_Toc85734215"/>
      <w:bookmarkStart w:id="1564" w:name="_Toc89431514"/>
      <w:bookmarkStart w:id="1565" w:name="_Toc97042322"/>
      <w:bookmarkStart w:id="1566" w:name="_Toc97045466"/>
      <w:bookmarkStart w:id="1567" w:name="_Toc97155211"/>
      <w:bookmarkStart w:id="1568" w:name="_Toc101521348"/>
      <w:bookmarkStart w:id="1569" w:name="_Toc138761616"/>
      <w:bookmarkStart w:id="1570" w:name="_Toc145707826"/>
      <w:bookmarkStart w:id="1571" w:name="_Toc157111163"/>
      <w:r>
        <w:rPr>
          <w:lang w:val="en-US"/>
        </w:rPr>
        <w:t>7.2.3</w:t>
      </w:r>
      <w:r>
        <w:rPr>
          <w:lang w:val="en-US"/>
        </w:rPr>
        <w:tab/>
        <w:t>Referenced simple data types and enumerations</w:t>
      </w:r>
      <w:bookmarkEnd w:id="1563"/>
      <w:bookmarkEnd w:id="1564"/>
      <w:bookmarkEnd w:id="1565"/>
      <w:bookmarkEnd w:id="1566"/>
      <w:bookmarkEnd w:id="1567"/>
      <w:bookmarkEnd w:id="1568"/>
      <w:bookmarkEnd w:id="1569"/>
      <w:bookmarkEnd w:id="1570"/>
      <w:bookmarkEnd w:id="1571"/>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1572" w:name="_Toc85734216"/>
      <w:bookmarkStart w:id="1573" w:name="_Toc89431515"/>
      <w:bookmarkStart w:id="1574" w:name="_Toc97042323"/>
      <w:bookmarkStart w:id="1575" w:name="_Toc97045467"/>
      <w:bookmarkStart w:id="1576" w:name="_Toc97155212"/>
      <w:bookmarkStart w:id="1577" w:name="_Toc101521349"/>
      <w:bookmarkStart w:id="1578" w:name="_Toc138761617"/>
      <w:bookmarkStart w:id="1579" w:name="_Toc145707827"/>
      <w:bookmarkStart w:id="1580" w:name="_Toc157111164"/>
      <w:r>
        <w:rPr>
          <w:lang w:val="en-US"/>
        </w:rPr>
        <w:t>7.3</w:t>
      </w:r>
      <w:r>
        <w:rPr>
          <w:lang w:val="en-US"/>
        </w:rPr>
        <w:tab/>
        <w:t>Usage of HTTP</w:t>
      </w:r>
      <w:bookmarkEnd w:id="1572"/>
      <w:bookmarkEnd w:id="1573"/>
      <w:bookmarkEnd w:id="1574"/>
      <w:bookmarkEnd w:id="1575"/>
      <w:bookmarkEnd w:id="1576"/>
      <w:bookmarkEnd w:id="1577"/>
      <w:bookmarkEnd w:id="1578"/>
      <w:bookmarkEnd w:id="1579"/>
      <w:bookmarkEnd w:id="1580"/>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1581" w:name="_Toc85734217"/>
      <w:bookmarkStart w:id="1582" w:name="_Toc89431516"/>
      <w:bookmarkStart w:id="1583" w:name="_Toc97042324"/>
      <w:bookmarkStart w:id="1584" w:name="_Toc97045468"/>
      <w:bookmarkStart w:id="1585" w:name="_Toc97155213"/>
      <w:bookmarkStart w:id="1586" w:name="_Toc101521350"/>
      <w:bookmarkStart w:id="1587" w:name="_Toc138761618"/>
      <w:bookmarkStart w:id="1588" w:name="_Toc145707828"/>
      <w:bookmarkStart w:id="1589" w:name="_Toc157111165"/>
      <w:r>
        <w:rPr>
          <w:lang w:val="en-US"/>
        </w:rPr>
        <w:t>7.4</w:t>
      </w:r>
      <w:r>
        <w:rPr>
          <w:lang w:val="en-US"/>
        </w:rPr>
        <w:tab/>
        <w:t>Content type</w:t>
      </w:r>
      <w:bookmarkEnd w:id="1581"/>
      <w:bookmarkEnd w:id="1582"/>
      <w:bookmarkEnd w:id="1583"/>
      <w:bookmarkEnd w:id="1584"/>
      <w:bookmarkEnd w:id="1585"/>
      <w:bookmarkEnd w:id="1586"/>
      <w:bookmarkEnd w:id="1587"/>
      <w:bookmarkEnd w:id="1588"/>
      <w:bookmarkEnd w:id="1589"/>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1590" w:name="_Toc85734218"/>
      <w:bookmarkStart w:id="1591" w:name="_Toc89431517"/>
      <w:bookmarkStart w:id="1592" w:name="_Toc97042325"/>
      <w:bookmarkStart w:id="1593" w:name="_Toc97045469"/>
      <w:bookmarkStart w:id="1594" w:name="_Toc97155214"/>
      <w:bookmarkStart w:id="1595" w:name="_Toc101521351"/>
      <w:bookmarkStart w:id="1596" w:name="_Toc138761619"/>
      <w:bookmarkStart w:id="1597" w:name="_Toc145707829"/>
      <w:bookmarkStart w:id="1598" w:name="_Toc157111166"/>
      <w:r>
        <w:rPr>
          <w:lang w:val="en-US"/>
        </w:rPr>
        <w:t>7.5</w:t>
      </w:r>
      <w:r>
        <w:rPr>
          <w:lang w:val="en-US"/>
        </w:rPr>
        <w:tab/>
        <w:t>URI structure</w:t>
      </w:r>
      <w:bookmarkEnd w:id="1590"/>
      <w:bookmarkEnd w:id="1591"/>
      <w:bookmarkEnd w:id="1592"/>
      <w:bookmarkEnd w:id="1593"/>
      <w:bookmarkEnd w:id="1594"/>
      <w:bookmarkEnd w:id="1595"/>
      <w:bookmarkEnd w:id="1596"/>
      <w:bookmarkEnd w:id="1597"/>
      <w:bookmarkEnd w:id="1598"/>
    </w:p>
    <w:p w14:paraId="16DC1DC1" w14:textId="77777777" w:rsidR="00755AA5" w:rsidRDefault="00755AA5" w:rsidP="00755AA5">
      <w:pPr>
        <w:pStyle w:val="Heading3"/>
        <w:rPr>
          <w:lang w:val="en-US"/>
        </w:rPr>
      </w:pPr>
      <w:bookmarkStart w:id="1599" w:name="_Toc85734219"/>
      <w:bookmarkStart w:id="1600" w:name="_Toc89431518"/>
      <w:bookmarkStart w:id="1601" w:name="_Toc97042326"/>
      <w:bookmarkStart w:id="1602" w:name="_Toc97045470"/>
      <w:bookmarkStart w:id="1603" w:name="_Toc97155215"/>
      <w:bookmarkStart w:id="1604" w:name="_Toc101521352"/>
      <w:bookmarkStart w:id="1605" w:name="_Toc138761620"/>
      <w:bookmarkStart w:id="1606" w:name="_Toc145707830"/>
      <w:bookmarkStart w:id="1607" w:name="_Toc157111167"/>
      <w:r>
        <w:rPr>
          <w:lang w:val="en-US"/>
        </w:rPr>
        <w:t>7.5.1</w:t>
      </w:r>
      <w:r>
        <w:rPr>
          <w:lang w:val="en-US"/>
        </w:rPr>
        <w:tab/>
        <w:t>Resource URI structure</w:t>
      </w:r>
      <w:bookmarkEnd w:id="1599"/>
      <w:bookmarkEnd w:id="1600"/>
      <w:bookmarkEnd w:id="1601"/>
      <w:bookmarkEnd w:id="1602"/>
      <w:bookmarkEnd w:id="1603"/>
      <w:bookmarkEnd w:id="1604"/>
      <w:bookmarkEnd w:id="1605"/>
      <w:bookmarkEnd w:id="1606"/>
      <w:bookmarkEnd w:id="160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1608" w:name="_Toc85734220"/>
      <w:bookmarkStart w:id="1609" w:name="_Toc89431519"/>
      <w:bookmarkStart w:id="1610" w:name="_Toc97042327"/>
      <w:bookmarkStart w:id="1611" w:name="_Toc97045471"/>
      <w:bookmarkStart w:id="1612" w:name="_Toc97155216"/>
      <w:bookmarkStart w:id="1613" w:name="_Toc101521353"/>
      <w:bookmarkStart w:id="1614" w:name="_Toc138761621"/>
      <w:bookmarkStart w:id="1615" w:name="_Toc145707831"/>
      <w:bookmarkStart w:id="1616" w:name="_Toc157111168"/>
      <w:r>
        <w:t>7.5.2</w:t>
      </w:r>
      <w:r>
        <w:tab/>
        <w:t>Custom operations URI structure</w:t>
      </w:r>
      <w:bookmarkEnd w:id="1608"/>
      <w:bookmarkEnd w:id="1609"/>
      <w:bookmarkEnd w:id="1610"/>
      <w:bookmarkEnd w:id="1611"/>
      <w:bookmarkEnd w:id="1612"/>
      <w:bookmarkEnd w:id="1613"/>
      <w:bookmarkEnd w:id="1614"/>
      <w:bookmarkEnd w:id="1615"/>
      <w:bookmarkEnd w:id="1616"/>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1617" w:name="_Toc85734221"/>
      <w:bookmarkStart w:id="1618" w:name="_Toc89431520"/>
      <w:bookmarkStart w:id="1619" w:name="_Toc97042328"/>
      <w:bookmarkStart w:id="1620" w:name="_Toc97045472"/>
      <w:bookmarkStart w:id="1621" w:name="_Toc97155217"/>
      <w:bookmarkStart w:id="1622" w:name="_Toc101521354"/>
      <w:bookmarkStart w:id="1623" w:name="_Toc138761622"/>
      <w:bookmarkStart w:id="1624" w:name="_Toc145707832"/>
      <w:bookmarkStart w:id="1625" w:name="_Toc157111169"/>
      <w:r>
        <w:rPr>
          <w:lang w:val="en-US"/>
        </w:rPr>
        <w:lastRenderedPageBreak/>
        <w:t>7.6</w:t>
      </w:r>
      <w:r>
        <w:rPr>
          <w:lang w:val="en-US"/>
        </w:rPr>
        <w:tab/>
        <w:t>Notifications</w:t>
      </w:r>
      <w:bookmarkEnd w:id="1617"/>
      <w:bookmarkEnd w:id="1618"/>
      <w:bookmarkEnd w:id="1619"/>
      <w:bookmarkEnd w:id="1620"/>
      <w:bookmarkEnd w:id="1621"/>
      <w:bookmarkEnd w:id="1622"/>
      <w:bookmarkEnd w:id="1623"/>
      <w:bookmarkEnd w:id="1624"/>
      <w:bookmarkEnd w:id="1625"/>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1626" w:name="_Toc85734222"/>
      <w:bookmarkStart w:id="1627" w:name="_Toc89431521"/>
      <w:bookmarkStart w:id="1628" w:name="_Toc97042329"/>
      <w:bookmarkStart w:id="1629" w:name="_Toc97045473"/>
      <w:bookmarkStart w:id="1630" w:name="_Toc97155218"/>
      <w:bookmarkStart w:id="1631" w:name="_Toc101521355"/>
      <w:bookmarkStart w:id="1632" w:name="_Toc138761623"/>
      <w:bookmarkStart w:id="1633" w:name="_Toc145707833"/>
      <w:bookmarkStart w:id="1634" w:name="_Toc157111170"/>
      <w:r>
        <w:rPr>
          <w:lang w:val="en-US"/>
        </w:rPr>
        <w:t>7.7</w:t>
      </w:r>
      <w:r>
        <w:rPr>
          <w:lang w:val="en-US"/>
        </w:rPr>
        <w:tab/>
        <w:t>Error handling</w:t>
      </w:r>
      <w:bookmarkEnd w:id="1626"/>
      <w:bookmarkEnd w:id="1627"/>
      <w:bookmarkEnd w:id="1628"/>
      <w:bookmarkEnd w:id="1629"/>
      <w:bookmarkEnd w:id="1630"/>
      <w:bookmarkEnd w:id="1631"/>
      <w:bookmarkEnd w:id="1632"/>
      <w:bookmarkEnd w:id="1633"/>
      <w:bookmarkEnd w:id="1634"/>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1635" w:name="_Toc85734223"/>
      <w:bookmarkStart w:id="1636" w:name="_Toc89431522"/>
      <w:bookmarkStart w:id="1637" w:name="_Toc97042330"/>
      <w:bookmarkStart w:id="1638" w:name="_Toc97045474"/>
      <w:bookmarkStart w:id="1639" w:name="_Toc97155219"/>
      <w:bookmarkStart w:id="1640" w:name="_Toc101521356"/>
      <w:bookmarkStart w:id="1641" w:name="_Toc138761624"/>
      <w:bookmarkStart w:id="1642" w:name="_Toc145707834"/>
      <w:bookmarkStart w:id="1643" w:name="_Toc157111171"/>
      <w:r>
        <w:rPr>
          <w:lang w:val="en-US"/>
        </w:rPr>
        <w:t>7.8</w:t>
      </w:r>
      <w:r>
        <w:rPr>
          <w:lang w:val="en-US"/>
        </w:rPr>
        <w:tab/>
        <w:t>Feature negotiation</w:t>
      </w:r>
      <w:bookmarkEnd w:id="1635"/>
      <w:bookmarkEnd w:id="1636"/>
      <w:bookmarkEnd w:id="1637"/>
      <w:bookmarkEnd w:id="1638"/>
      <w:bookmarkEnd w:id="1639"/>
      <w:bookmarkEnd w:id="1640"/>
      <w:bookmarkEnd w:id="1641"/>
      <w:bookmarkEnd w:id="1642"/>
      <w:bookmarkEnd w:id="164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1644" w:name="_Toc85734224"/>
      <w:bookmarkStart w:id="1645" w:name="_Toc89431523"/>
      <w:bookmarkStart w:id="1646" w:name="_Toc97042331"/>
      <w:bookmarkStart w:id="1647" w:name="_Toc97045475"/>
      <w:bookmarkStart w:id="1648" w:name="_Toc97155220"/>
      <w:bookmarkStart w:id="1649" w:name="_Toc101521357"/>
      <w:bookmarkStart w:id="1650" w:name="_Toc138761625"/>
      <w:bookmarkStart w:id="1651" w:name="_Toc145707835"/>
      <w:bookmarkStart w:id="1652" w:name="_Toc157111172"/>
      <w:r>
        <w:rPr>
          <w:lang w:val="en-US"/>
        </w:rPr>
        <w:t>7.9</w:t>
      </w:r>
      <w:r>
        <w:rPr>
          <w:lang w:val="en-US"/>
        </w:rPr>
        <w:tab/>
        <w:t>HTTP headers</w:t>
      </w:r>
      <w:bookmarkEnd w:id="1644"/>
      <w:bookmarkEnd w:id="1645"/>
      <w:bookmarkEnd w:id="1646"/>
      <w:bookmarkEnd w:id="1647"/>
      <w:bookmarkEnd w:id="1648"/>
      <w:bookmarkEnd w:id="1649"/>
      <w:bookmarkEnd w:id="1650"/>
      <w:bookmarkEnd w:id="1651"/>
      <w:bookmarkEnd w:id="165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1653" w:name="_Toc85734225"/>
      <w:bookmarkStart w:id="1654" w:name="_Toc89431524"/>
      <w:bookmarkStart w:id="1655" w:name="_Toc97042332"/>
      <w:bookmarkStart w:id="1656" w:name="_Toc97045476"/>
      <w:bookmarkStart w:id="1657" w:name="_Toc97155221"/>
      <w:bookmarkStart w:id="1658" w:name="_Toc101521358"/>
      <w:bookmarkStart w:id="1659" w:name="_Toc138761626"/>
      <w:bookmarkStart w:id="1660" w:name="_Toc145707836"/>
      <w:bookmarkStart w:id="1661" w:name="_Toc157111173"/>
      <w:r>
        <w:rPr>
          <w:lang w:val="en-US"/>
        </w:rPr>
        <w:t>7.10</w:t>
      </w:r>
      <w:r>
        <w:rPr>
          <w:lang w:val="en-US"/>
        </w:rPr>
        <w:tab/>
        <w:t>Conventions for Open API specification files</w:t>
      </w:r>
      <w:bookmarkEnd w:id="1653"/>
      <w:bookmarkEnd w:id="1654"/>
      <w:bookmarkEnd w:id="1655"/>
      <w:bookmarkEnd w:id="1656"/>
      <w:bookmarkEnd w:id="1657"/>
      <w:bookmarkEnd w:id="1658"/>
      <w:bookmarkEnd w:id="1659"/>
      <w:bookmarkEnd w:id="1660"/>
      <w:bookmarkEnd w:id="1661"/>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1662" w:name="_Toc85734226"/>
      <w:bookmarkStart w:id="1663" w:name="_Toc89431525"/>
      <w:bookmarkStart w:id="1664" w:name="_Toc97042333"/>
      <w:bookmarkStart w:id="1665" w:name="_Toc97045477"/>
      <w:bookmarkStart w:id="1666" w:name="_Toc97155222"/>
      <w:bookmarkStart w:id="1667" w:name="_Toc101521359"/>
      <w:bookmarkStart w:id="1668" w:name="_Toc138761627"/>
      <w:bookmarkStart w:id="1669" w:name="_Toc145707837"/>
      <w:bookmarkStart w:id="1670" w:name="_Toc157111174"/>
      <w:r>
        <w:t>8</w:t>
      </w:r>
      <w:r w:rsidR="00F37749">
        <w:tab/>
        <w:t>E</w:t>
      </w:r>
      <w:r w:rsidR="00461762">
        <w:t>dge Enabler Server A</w:t>
      </w:r>
      <w:r w:rsidR="00F37749">
        <w:t>PI Definitions</w:t>
      </w:r>
      <w:bookmarkEnd w:id="1662"/>
      <w:bookmarkEnd w:id="1663"/>
      <w:bookmarkEnd w:id="1664"/>
      <w:bookmarkEnd w:id="1665"/>
      <w:bookmarkEnd w:id="1666"/>
      <w:bookmarkEnd w:id="1667"/>
      <w:bookmarkEnd w:id="1668"/>
      <w:bookmarkEnd w:id="1669"/>
      <w:bookmarkEnd w:id="1670"/>
    </w:p>
    <w:p w14:paraId="5A2720F1" w14:textId="3BA5652C" w:rsidR="00E667B4" w:rsidRPr="00771852" w:rsidRDefault="00E667B4" w:rsidP="00E667B4">
      <w:pPr>
        <w:pStyle w:val="Heading2"/>
      </w:pPr>
      <w:bookmarkStart w:id="1671" w:name="_Toc85734227"/>
      <w:bookmarkStart w:id="1672" w:name="_Toc89431526"/>
      <w:bookmarkStart w:id="1673" w:name="_Toc97042334"/>
      <w:bookmarkStart w:id="1674" w:name="_Toc97045478"/>
      <w:bookmarkStart w:id="1675" w:name="_Toc97155223"/>
      <w:bookmarkStart w:id="1676" w:name="_Toc101521360"/>
      <w:bookmarkStart w:id="1677" w:name="_Toc138761628"/>
      <w:bookmarkStart w:id="1678" w:name="_Toc145707838"/>
      <w:bookmarkStart w:id="1679" w:name="_Toc157111175"/>
      <w:r>
        <w:t>8.1</w:t>
      </w:r>
      <w:r>
        <w:tab/>
        <w:t>Eees_EASRegistration API</w:t>
      </w:r>
      <w:bookmarkEnd w:id="1671"/>
      <w:bookmarkEnd w:id="1672"/>
      <w:bookmarkEnd w:id="1673"/>
      <w:bookmarkEnd w:id="1674"/>
      <w:bookmarkEnd w:id="1675"/>
      <w:bookmarkEnd w:id="1676"/>
      <w:bookmarkEnd w:id="1677"/>
      <w:bookmarkEnd w:id="1678"/>
      <w:bookmarkEnd w:id="1679"/>
    </w:p>
    <w:p w14:paraId="2A27A33B" w14:textId="2BEAF11A" w:rsidR="00E667B4" w:rsidRDefault="00E667B4" w:rsidP="00E667B4">
      <w:pPr>
        <w:pStyle w:val="Heading3"/>
      </w:pPr>
      <w:bookmarkStart w:id="1680" w:name="_Toc85734228"/>
      <w:bookmarkStart w:id="1681" w:name="_Toc89431527"/>
      <w:bookmarkStart w:id="1682" w:name="_Toc97042335"/>
      <w:bookmarkStart w:id="1683" w:name="_Toc97045479"/>
      <w:bookmarkStart w:id="1684" w:name="_Toc97155224"/>
      <w:bookmarkStart w:id="1685" w:name="_Toc101521361"/>
      <w:bookmarkStart w:id="1686" w:name="_Toc138761629"/>
      <w:bookmarkStart w:id="1687" w:name="_Toc145707839"/>
      <w:bookmarkStart w:id="1688" w:name="_Toc157111176"/>
      <w:r>
        <w:t>8.1.1</w:t>
      </w:r>
      <w:r>
        <w:tab/>
      </w:r>
      <w:bookmarkEnd w:id="1680"/>
      <w:r w:rsidR="00D16A7A">
        <w:t>Introduction</w:t>
      </w:r>
      <w:bookmarkEnd w:id="1681"/>
      <w:bookmarkEnd w:id="1682"/>
      <w:bookmarkEnd w:id="1683"/>
      <w:bookmarkEnd w:id="1684"/>
      <w:bookmarkEnd w:id="1685"/>
      <w:bookmarkEnd w:id="1686"/>
      <w:bookmarkEnd w:id="1687"/>
      <w:bookmarkEnd w:id="168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1689" w:name="_Toc85734229"/>
      <w:bookmarkStart w:id="1690" w:name="_Toc89431528"/>
      <w:bookmarkStart w:id="1691" w:name="_Toc97042336"/>
      <w:bookmarkStart w:id="1692" w:name="_Toc97045480"/>
      <w:bookmarkStart w:id="1693" w:name="_Toc97155225"/>
      <w:bookmarkStart w:id="1694" w:name="_Toc101521362"/>
      <w:bookmarkStart w:id="1695" w:name="_Toc138761630"/>
      <w:bookmarkStart w:id="1696" w:name="_Toc145707840"/>
      <w:bookmarkStart w:id="1697" w:name="_Toc157111177"/>
      <w:r>
        <w:t>8.</w:t>
      </w:r>
      <w:r w:rsidR="000A43F5">
        <w:t>1</w:t>
      </w:r>
      <w:r>
        <w:t>.2</w:t>
      </w:r>
      <w:r>
        <w:tab/>
        <w:t>Resources</w:t>
      </w:r>
      <w:bookmarkEnd w:id="1689"/>
      <w:bookmarkEnd w:id="1690"/>
      <w:bookmarkEnd w:id="1691"/>
      <w:bookmarkEnd w:id="1692"/>
      <w:bookmarkEnd w:id="1693"/>
      <w:bookmarkEnd w:id="1694"/>
      <w:bookmarkEnd w:id="1695"/>
      <w:bookmarkEnd w:id="1696"/>
      <w:bookmarkEnd w:id="1697"/>
    </w:p>
    <w:p w14:paraId="10942E8A" w14:textId="680EAA35" w:rsidR="00E667B4" w:rsidRDefault="000A43F5" w:rsidP="00E667B4">
      <w:pPr>
        <w:pStyle w:val="Heading4"/>
      </w:pPr>
      <w:bookmarkStart w:id="1698" w:name="_Toc85734230"/>
      <w:bookmarkStart w:id="1699" w:name="_Toc89431529"/>
      <w:bookmarkStart w:id="1700" w:name="_Toc97042337"/>
      <w:bookmarkStart w:id="1701" w:name="_Toc97045481"/>
      <w:bookmarkStart w:id="1702" w:name="_Toc97155226"/>
      <w:bookmarkStart w:id="1703" w:name="_Toc101521363"/>
      <w:bookmarkStart w:id="1704" w:name="_Toc138761631"/>
      <w:bookmarkStart w:id="1705" w:name="_Toc145707841"/>
      <w:bookmarkStart w:id="1706" w:name="_Toc157111178"/>
      <w:r>
        <w:t>8.1</w:t>
      </w:r>
      <w:r w:rsidR="00E667B4">
        <w:t>.2.1</w:t>
      </w:r>
      <w:r w:rsidR="00E667B4">
        <w:tab/>
        <w:t>Overview</w:t>
      </w:r>
      <w:bookmarkEnd w:id="1698"/>
      <w:bookmarkEnd w:id="1699"/>
      <w:bookmarkEnd w:id="1700"/>
      <w:bookmarkEnd w:id="1701"/>
      <w:bookmarkEnd w:id="1702"/>
      <w:bookmarkEnd w:id="1703"/>
      <w:bookmarkEnd w:id="1704"/>
      <w:bookmarkEnd w:id="1705"/>
      <w:bookmarkEnd w:id="1706"/>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9.2pt" o:ole="">
            <v:imagedata r:id="rId13" o:title=""/>
          </v:shape>
          <o:OLEObject Type="Embed" ProgID="Visio.Drawing.11" ShapeID="_x0000_i1026" DrawAspect="Content" ObjectID="_176811326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1707" w:name="_Toc85734231"/>
      <w:bookmarkStart w:id="1708" w:name="_Toc89431530"/>
      <w:bookmarkStart w:id="1709" w:name="_Toc97042338"/>
      <w:bookmarkStart w:id="1710" w:name="_Toc97045482"/>
      <w:bookmarkStart w:id="1711" w:name="_Toc97155227"/>
      <w:bookmarkStart w:id="1712" w:name="_Toc101521364"/>
      <w:bookmarkStart w:id="1713" w:name="_Toc138761632"/>
      <w:bookmarkStart w:id="1714" w:name="_Toc145707842"/>
      <w:bookmarkStart w:id="1715" w:name="_Toc157111179"/>
      <w:r>
        <w:lastRenderedPageBreak/>
        <w:t>8.</w:t>
      </w:r>
      <w:r w:rsidR="000A43F5">
        <w:t>1</w:t>
      </w:r>
      <w:r>
        <w:t>.2.2</w:t>
      </w:r>
      <w:r>
        <w:tab/>
        <w:t>Resource</w:t>
      </w:r>
      <w:r w:rsidRPr="00831458">
        <w:t xml:space="preserve">: </w:t>
      </w:r>
      <w:r>
        <w:t>EAS Registrations</w:t>
      </w:r>
      <w:bookmarkEnd w:id="1707"/>
      <w:bookmarkEnd w:id="1708"/>
      <w:bookmarkEnd w:id="1709"/>
      <w:bookmarkEnd w:id="1710"/>
      <w:bookmarkEnd w:id="1711"/>
      <w:bookmarkEnd w:id="1712"/>
      <w:bookmarkEnd w:id="1713"/>
      <w:bookmarkEnd w:id="1714"/>
      <w:bookmarkEnd w:id="1715"/>
    </w:p>
    <w:p w14:paraId="71D663C5" w14:textId="5D0A72C6" w:rsidR="00E667B4" w:rsidRDefault="00E667B4" w:rsidP="00E667B4">
      <w:pPr>
        <w:pStyle w:val="Heading5"/>
        <w:rPr>
          <w:lang w:eastAsia="zh-CN"/>
        </w:rPr>
      </w:pPr>
      <w:bookmarkStart w:id="1716" w:name="_Toc85734232"/>
      <w:bookmarkStart w:id="1717" w:name="_Toc89431531"/>
      <w:bookmarkStart w:id="1718" w:name="_Toc97042339"/>
      <w:bookmarkStart w:id="1719" w:name="_Toc97045483"/>
      <w:bookmarkStart w:id="1720" w:name="_Toc97155228"/>
      <w:bookmarkStart w:id="1721" w:name="_Toc101521365"/>
      <w:bookmarkStart w:id="1722" w:name="_Toc138761633"/>
      <w:bookmarkStart w:id="1723" w:name="_Toc145707843"/>
      <w:bookmarkStart w:id="1724" w:name="_Toc157111180"/>
      <w:r>
        <w:rPr>
          <w:lang w:eastAsia="zh-CN"/>
        </w:rPr>
        <w:t>8.</w:t>
      </w:r>
      <w:r w:rsidR="000A43F5">
        <w:rPr>
          <w:lang w:eastAsia="zh-CN"/>
        </w:rPr>
        <w:t>1</w:t>
      </w:r>
      <w:r>
        <w:rPr>
          <w:lang w:eastAsia="zh-CN"/>
        </w:rPr>
        <w:t>.2.2.1</w:t>
      </w:r>
      <w:r>
        <w:rPr>
          <w:lang w:eastAsia="zh-CN"/>
        </w:rPr>
        <w:tab/>
        <w:t>Description</w:t>
      </w:r>
      <w:bookmarkEnd w:id="1716"/>
      <w:bookmarkEnd w:id="1717"/>
      <w:bookmarkEnd w:id="1718"/>
      <w:bookmarkEnd w:id="1719"/>
      <w:bookmarkEnd w:id="1720"/>
      <w:bookmarkEnd w:id="1721"/>
      <w:bookmarkEnd w:id="1722"/>
      <w:bookmarkEnd w:id="1723"/>
      <w:bookmarkEnd w:id="1724"/>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1725" w:name="_Toc85734233"/>
      <w:bookmarkStart w:id="1726" w:name="_Toc89431532"/>
      <w:bookmarkStart w:id="1727" w:name="_Toc97042340"/>
      <w:bookmarkStart w:id="1728" w:name="_Toc97045484"/>
      <w:bookmarkStart w:id="1729" w:name="_Toc97155229"/>
      <w:bookmarkStart w:id="1730" w:name="_Toc101521366"/>
      <w:bookmarkStart w:id="1731" w:name="_Toc138761634"/>
      <w:bookmarkStart w:id="1732" w:name="_Toc145707844"/>
      <w:bookmarkStart w:id="1733" w:name="_Toc157111181"/>
      <w:r>
        <w:rPr>
          <w:lang w:eastAsia="zh-CN"/>
        </w:rPr>
        <w:t>8.</w:t>
      </w:r>
      <w:r w:rsidR="000A43F5">
        <w:rPr>
          <w:lang w:eastAsia="zh-CN"/>
        </w:rPr>
        <w:t>1</w:t>
      </w:r>
      <w:r>
        <w:rPr>
          <w:lang w:eastAsia="zh-CN"/>
        </w:rPr>
        <w:t>.2.2.2</w:t>
      </w:r>
      <w:r>
        <w:rPr>
          <w:lang w:eastAsia="zh-CN"/>
        </w:rPr>
        <w:tab/>
        <w:t>Resource Definition</w:t>
      </w:r>
      <w:bookmarkEnd w:id="1725"/>
      <w:bookmarkEnd w:id="1726"/>
      <w:bookmarkEnd w:id="1727"/>
      <w:bookmarkEnd w:id="1728"/>
      <w:bookmarkEnd w:id="1729"/>
      <w:bookmarkEnd w:id="1730"/>
      <w:bookmarkEnd w:id="1731"/>
      <w:bookmarkEnd w:id="1732"/>
      <w:bookmarkEnd w:id="173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1734" w:name="_Toc85734234"/>
      <w:bookmarkStart w:id="1735" w:name="_Toc89431533"/>
      <w:bookmarkStart w:id="1736" w:name="_Toc97042341"/>
      <w:bookmarkStart w:id="1737" w:name="_Toc97045485"/>
      <w:bookmarkStart w:id="1738" w:name="_Toc97155230"/>
      <w:bookmarkStart w:id="1739" w:name="_Toc101521367"/>
      <w:bookmarkStart w:id="1740" w:name="_Toc138761635"/>
      <w:bookmarkStart w:id="1741" w:name="_Toc145707845"/>
      <w:bookmarkStart w:id="1742" w:name="_Toc157111182"/>
      <w:r>
        <w:rPr>
          <w:lang w:eastAsia="zh-CN"/>
        </w:rPr>
        <w:t>8.</w:t>
      </w:r>
      <w:r w:rsidR="001166B0">
        <w:rPr>
          <w:lang w:eastAsia="zh-CN"/>
        </w:rPr>
        <w:t>1</w:t>
      </w:r>
      <w:r>
        <w:rPr>
          <w:lang w:eastAsia="zh-CN"/>
        </w:rPr>
        <w:t>.2.2.3</w:t>
      </w:r>
      <w:r>
        <w:rPr>
          <w:lang w:eastAsia="zh-CN"/>
        </w:rPr>
        <w:tab/>
        <w:t>Resource Standard Methods</w:t>
      </w:r>
      <w:bookmarkEnd w:id="1734"/>
      <w:bookmarkEnd w:id="1735"/>
      <w:bookmarkEnd w:id="1736"/>
      <w:bookmarkEnd w:id="1737"/>
      <w:bookmarkEnd w:id="1738"/>
      <w:bookmarkEnd w:id="1739"/>
      <w:bookmarkEnd w:id="1740"/>
      <w:bookmarkEnd w:id="1741"/>
      <w:bookmarkEnd w:id="1742"/>
    </w:p>
    <w:p w14:paraId="63ADBAE6" w14:textId="342CFE2A" w:rsidR="00E667B4" w:rsidRDefault="001166B0" w:rsidP="00E667B4">
      <w:pPr>
        <w:pStyle w:val="Heading6"/>
        <w:rPr>
          <w:lang w:eastAsia="zh-CN"/>
        </w:rPr>
      </w:pPr>
      <w:bookmarkStart w:id="1743" w:name="_Toc85734235"/>
      <w:bookmarkStart w:id="1744" w:name="_Toc89431534"/>
      <w:bookmarkStart w:id="1745" w:name="_Toc97042342"/>
      <w:bookmarkStart w:id="1746" w:name="_Toc97045486"/>
      <w:bookmarkStart w:id="1747" w:name="_Toc97155231"/>
      <w:bookmarkStart w:id="1748" w:name="_Toc101521368"/>
      <w:bookmarkStart w:id="1749" w:name="_Toc138761636"/>
      <w:bookmarkStart w:id="1750" w:name="_Toc145707846"/>
      <w:bookmarkStart w:id="1751" w:name="_Toc157111183"/>
      <w:r>
        <w:rPr>
          <w:lang w:eastAsia="zh-CN"/>
        </w:rPr>
        <w:t>8.1</w:t>
      </w:r>
      <w:r w:rsidR="00E667B4">
        <w:rPr>
          <w:lang w:eastAsia="zh-CN"/>
        </w:rPr>
        <w:t>.2.2.3.1</w:t>
      </w:r>
      <w:r w:rsidR="00E667B4">
        <w:rPr>
          <w:lang w:eastAsia="zh-CN"/>
        </w:rPr>
        <w:tab/>
        <w:t>POST</w:t>
      </w:r>
      <w:bookmarkEnd w:id="1743"/>
      <w:bookmarkEnd w:id="1744"/>
      <w:bookmarkEnd w:id="1745"/>
      <w:bookmarkEnd w:id="1746"/>
      <w:bookmarkEnd w:id="1747"/>
      <w:bookmarkEnd w:id="1748"/>
      <w:bookmarkEnd w:id="1749"/>
      <w:bookmarkEnd w:id="1750"/>
      <w:bookmarkEnd w:id="1751"/>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1752" w:name="_Toc85734236"/>
      <w:bookmarkStart w:id="1753" w:name="_Toc89431535"/>
      <w:bookmarkStart w:id="1754" w:name="_Toc97042343"/>
      <w:bookmarkStart w:id="1755" w:name="_Toc97045487"/>
      <w:bookmarkStart w:id="1756" w:name="_Toc97155232"/>
      <w:bookmarkStart w:id="1757" w:name="_Toc101521369"/>
      <w:bookmarkStart w:id="1758" w:name="_Toc138761637"/>
      <w:bookmarkStart w:id="1759" w:name="_Toc145707847"/>
      <w:bookmarkStart w:id="1760" w:name="_Toc157111184"/>
      <w:r>
        <w:rPr>
          <w:lang w:eastAsia="zh-CN"/>
        </w:rPr>
        <w:lastRenderedPageBreak/>
        <w:t>8.</w:t>
      </w:r>
      <w:r w:rsidR="001166B0">
        <w:rPr>
          <w:lang w:eastAsia="zh-CN"/>
        </w:rPr>
        <w:t>1</w:t>
      </w:r>
      <w:r>
        <w:rPr>
          <w:lang w:eastAsia="zh-CN"/>
        </w:rPr>
        <w:t>.2.2.4</w:t>
      </w:r>
      <w:r>
        <w:rPr>
          <w:lang w:eastAsia="zh-CN"/>
        </w:rPr>
        <w:tab/>
        <w:t>Resource Custom Operations</w:t>
      </w:r>
      <w:bookmarkEnd w:id="1752"/>
      <w:bookmarkEnd w:id="1753"/>
      <w:bookmarkEnd w:id="1754"/>
      <w:bookmarkEnd w:id="1755"/>
      <w:bookmarkEnd w:id="1756"/>
      <w:bookmarkEnd w:id="1757"/>
      <w:bookmarkEnd w:id="1758"/>
      <w:bookmarkEnd w:id="1759"/>
      <w:bookmarkEnd w:id="1760"/>
    </w:p>
    <w:p w14:paraId="3CFD6CF3" w14:textId="77777777" w:rsidR="00E667B4" w:rsidRDefault="00E667B4" w:rsidP="00E667B4">
      <w:r>
        <w:t>None.</w:t>
      </w:r>
    </w:p>
    <w:p w14:paraId="6149788C" w14:textId="319E5F1C" w:rsidR="00E667B4" w:rsidRDefault="00E667B4" w:rsidP="00E667B4">
      <w:pPr>
        <w:pStyle w:val="Heading4"/>
      </w:pPr>
      <w:bookmarkStart w:id="1761" w:name="_Toc85734237"/>
      <w:bookmarkStart w:id="1762" w:name="_Toc89431536"/>
      <w:bookmarkStart w:id="1763" w:name="_Toc97042344"/>
      <w:bookmarkStart w:id="1764" w:name="_Toc97045488"/>
      <w:bookmarkStart w:id="1765" w:name="_Toc97155233"/>
      <w:bookmarkStart w:id="1766" w:name="_Toc101521370"/>
      <w:bookmarkStart w:id="1767" w:name="_Toc138761638"/>
      <w:bookmarkStart w:id="1768" w:name="_Toc145707848"/>
      <w:bookmarkStart w:id="1769" w:name="_Toc157111185"/>
      <w:r>
        <w:t>8.</w:t>
      </w:r>
      <w:r w:rsidR="001166B0">
        <w:t>1</w:t>
      </w:r>
      <w:r>
        <w:t>.2.3</w:t>
      </w:r>
      <w:r>
        <w:tab/>
        <w:t>Resource</w:t>
      </w:r>
      <w:r w:rsidRPr="00831458">
        <w:t xml:space="preserve">: </w:t>
      </w:r>
      <w:r>
        <w:t>Individual EAS Registration</w:t>
      </w:r>
      <w:bookmarkEnd w:id="1761"/>
      <w:bookmarkEnd w:id="1762"/>
      <w:bookmarkEnd w:id="1763"/>
      <w:bookmarkEnd w:id="1764"/>
      <w:bookmarkEnd w:id="1765"/>
      <w:bookmarkEnd w:id="1766"/>
      <w:bookmarkEnd w:id="1767"/>
      <w:bookmarkEnd w:id="1768"/>
      <w:bookmarkEnd w:id="1769"/>
    </w:p>
    <w:p w14:paraId="5AA27DA2" w14:textId="68A43BFA" w:rsidR="00E667B4" w:rsidRDefault="00E667B4" w:rsidP="00E667B4">
      <w:pPr>
        <w:pStyle w:val="Heading5"/>
        <w:rPr>
          <w:lang w:eastAsia="zh-CN"/>
        </w:rPr>
      </w:pPr>
      <w:bookmarkStart w:id="1770" w:name="_Toc85734238"/>
      <w:bookmarkStart w:id="1771" w:name="_Toc89431537"/>
      <w:bookmarkStart w:id="1772" w:name="_Toc97042345"/>
      <w:bookmarkStart w:id="1773" w:name="_Toc97045489"/>
      <w:bookmarkStart w:id="1774" w:name="_Toc97155234"/>
      <w:bookmarkStart w:id="1775" w:name="_Toc101521371"/>
      <w:bookmarkStart w:id="1776" w:name="_Toc138761639"/>
      <w:bookmarkStart w:id="1777" w:name="_Toc145707849"/>
      <w:bookmarkStart w:id="1778" w:name="_Toc157111186"/>
      <w:r>
        <w:rPr>
          <w:lang w:eastAsia="zh-CN"/>
        </w:rPr>
        <w:t>8.</w:t>
      </w:r>
      <w:r w:rsidR="001166B0">
        <w:rPr>
          <w:lang w:eastAsia="zh-CN"/>
        </w:rPr>
        <w:t>1</w:t>
      </w:r>
      <w:r>
        <w:rPr>
          <w:lang w:eastAsia="zh-CN"/>
        </w:rPr>
        <w:t>.2.3.1</w:t>
      </w:r>
      <w:r>
        <w:rPr>
          <w:lang w:eastAsia="zh-CN"/>
        </w:rPr>
        <w:tab/>
        <w:t>Description</w:t>
      </w:r>
      <w:bookmarkEnd w:id="1770"/>
      <w:bookmarkEnd w:id="1771"/>
      <w:bookmarkEnd w:id="1772"/>
      <w:bookmarkEnd w:id="1773"/>
      <w:bookmarkEnd w:id="1774"/>
      <w:bookmarkEnd w:id="1775"/>
      <w:bookmarkEnd w:id="1776"/>
      <w:bookmarkEnd w:id="1777"/>
      <w:bookmarkEnd w:id="177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1779" w:name="_Toc85734239"/>
      <w:bookmarkStart w:id="1780" w:name="_Toc89431538"/>
      <w:bookmarkStart w:id="1781" w:name="_Toc97042346"/>
      <w:bookmarkStart w:id="1782" w:name="_Toc97045490"/>
      <w:bookmarkStart w:id="1783" w:name="_Toc97155235"/>
      <w:bookmarkStart w:id="1784" w:name="_Toc101521372"/>
      <w:bookmarkStart w:id="1785" w:name="_Toc138761640"/>
      <w:bookmarkStart w:id="1786" w:name="_Toc145707850"/>
      <w:bookmarkStart w:id="1787" w:name="_Toc157111187"/>
      <w:r>
        <w:rPr>
          <w:lang w:eastAsia="zh-CN"/>
        </w:rPr>
        <w:t>8.</w:t>
      </w:r>
      <w:r w:rsidR="001166B0">
        <w:rPr>
          <w:lang w:eastAsia="zh-CN"/>
        </w:rPr>
        <w:t>1</w:t>
      </w:r>
      <w:r>
        <w:rPr>
          <w:lang w:eastAsia="zh-CN"/>
        </w:rPr>
        <w:t>.2.3.2</w:t>
      </w:r>
      <w:r>
        <w:rPr>
          <w:lang w:eastAsia="zh-CN"/>
        </w:rPr>
        <w:tab/>
        <w:t>Resource Definition</w:t>
      </w:r>
      <w:bookmarkEnd w:id="1779"/>
      <w:bookmarkEnd w:id="1780"/>
      <w:bookmarkEnd w:id="1781"/>
      <w:bookmarkEnd w:id="1782"/>
      <w:bookmarkEnd w:id="1783"/>
      <w:bookmarkEnd w:id="1784"/>
      <w:bookmarkEnd w:id="1785"/>
      <w:bookmarkEnd w:id="1786"/>
      <w:bookmarkEnd w:id="178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1788" w:name="_Toc85734240"/>
      <w:bookmarkStart w:id="1789" w:name="_Toc89431539"/>
      <w:bookmarkStart w:id="1790" w:name="_Toc97042347"/>
      <w:bookmarkStart w:id="1791" w:name="_Toc97045491"/>
      <w:bookmarkStart w:id="1792" w:name="_Toc97155236"/>
      <w:bookmarkStart w:id="1793" w:name="_Toc101521373"/>
      <w:bookmarkStart w:id="1794" w:name="_Toc138761641"/>
      <w:bookmarkStart w:id="1795" w:name="_Toc145707851"/>
      <w:bookmarkStart w:id="1796" w:name="_Toc157111188"/>
      <w:r>
        <w:rPr>
          <w:lang w:eastAsia="zh-CN"/>
        </w:rPr>
        <w:t>8.</w:t>
      </w:r>
      <w:r w:rsidR="00C21EAA">
        <w:rPr>
          <w:lang w:eastAsia="zh-CN"/>
        </w:rPr>
        <w:t>1</w:t>
      </w:r>
      <w:r>
        <w:rPr>
          <w:lang w:eastAsia="zh-CN"/>
        </w:rPr>
        <w:t>.2.3.3</w:t>
      </w:r>
      <w:r>
        <w:rPr>
          <w:lang w:eastAsia="zh-CN"/>
        </w:rPr>
        <w:tab/>
        <w:t>Resource Standard Methods</w:t>
      </w:r>
      <w:bookmarkEnd w:id="1788"/>
      <w:bookmarkEnd w:id="1789"/>
      <w:bookmarkEnd w:id="1790"/>
      <w:bookmarkEnd w:id="1791"/>
      <w:bookmarkEnd w:id="1792"/>
      <w:bookmarkEnd w:id="1793"/>
      <w:bookmarkEnd w:id="1794"/>
      <w:bookmarkEnd w:id="1795"/>
      <w:bookmarkEnd w:id="1796"/>
    </w:p>
    <w:p w14:paraId="3676D8C4" w14:textId="5EFF451A" w:rsidR="00E667B4" w:rsidRDefault="00E667B4" w:rsidP="00E667B4">
      <w:pPr>
        <w:pStyle w:val="Heading6"/>
        <w:rPr>
          <w:lang w:eastAsia="zh-CN"/>
        </w:rPr>
      </w:pPr>
      <w:bookmarkStart w:id="1797" w:name="_Toc85734241"/>
      <w:bookmarkStart w:id="1798" w:name="_Toc89431540"/>
      <w:bookmarkStart w:id="1799" w:name="_Toc97042348"/>
      <w:bookmarkStart w:id="1800" w:name="_Toc97045492"/>
      <w:bookmarkStart w:id="1801" w:name="_Toc97155237"/>
      <w:bookmarkStart w:id="1802" w:name="_Toc101521374"/>
      <w:bookmarkStart w:id="1803" w:name="_Toc138761642"/>
      <w:bookmarkStart w:id="1804" w:name="_Toc145707852"/>
      <w:bookmarkStart w:id="1805" w:name="_Toc157111189"/>
      <w:r>
        <w:rPr>
          <w:lang w:eastAsia="zh-CN"/>
        </w:rPr>
        <w:t>8.</w:t>
      </w:r>
      <w:r w:rsidR="00C21EAA">
        <w:rPr>
          <w:lang w:eastAsia="zh-CN"/>
        </w:rPr>
        <w:t>1</w:t>
      </w:r>
      <w:r>
        <w:rPr>
          <w:lang w:eastAsia="zh-CN"/>
        </w:rPr>
        <w:t>.2.3.3.1</w:t>
      </w:r>
      <w:r>
        <w:rPr>
          <w:lang w:eastAsia="zh-CN"/>
        </w:rPr>
        <w:tab/>
        <w:t>GET</w:t>
      </w:r>
      <w:bookmarkEnd w:id="1797"/>
      <w:bookmarkEnd w:id="1798"/>
      <w:bookmarkEnd w:id="1799"/>
      <w:bookmarkEnd w:id="1800"/>
      <w:bookmarkEnd w:id="1801"/>
      <w:bookmarkEnd w:id="1802"/>
      <w:bookmarkEnd w:id="1803"/>
      <w:bookmarkEnd w:id="1804"/>
      <w:bookmarkEnd w:id="1805"/>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1806" w:name="_Toc85734242"/>
      <w:bookmarkStart w:id="1807" w:name="_Toc89431541"/>
      <w:bookmarkStart w:id="1808" w:name="_Toc97042349"/>
      <w:bookmarkStart w:id="1809" w:name="_Toc97045493"/>
      <w:bookmarkStart w:id="1810" w:name="_Toc97155238"/>
      <w:bookmarkStart w:id="1811" w:name="_Toc101521375"/>
      <w:bookmarkStart w:id="1812" w:name="_Toc138761643"/>
      <w:bookmarkStart w:id="1813" w:name="_Toc145707853"/>
      <w:bookmarkStart w:id="1814" w:name="_Toc157111190"/>
      <w:r>
        <w:rPr>
          <w:lang w:eastAsia="zh-CN"/>
        </w:rPr>
        <w:t>8.</w:t>
      </w:r>
      <w:r w:rsidR="00ED4A19">
        <w:rPr>
          <w:lang w:eastAsia="zh-CN"/>
        </w:rPr>
        <w:t>1</w:t>
      </w:r>
      <w:r>
        <w:rPr>
          <w:lang w:eastAsia="zh-CN"/>
        </w:rPr>
        <w:t>.2.3.3.2</w:t>
      </w:r>
      <w:r>
        <w:rPr>
          <w:lang w:eastAsia="zh-CN"/>
        </w:rPr>
        <w:tab/>
        <w:t>PUT</w:t>
      </w:r>
      <w:bookmarkEnd w:id="1806"/>
      <w:bookmarkEnd w:id="1807"/>
      <w:bookmarkEnd w:id="1808"/>
      <w:bookmarkEnd w:id="1809"/>
      <w:bookmarkEnd w:id="1810"/>
      <w:bookmarkEnd w:id="1811"/>
      <w:bookmarkEnd w:id="1812"/>
      <w:bookmarkEnd w:id="1813"/>
      <w:bookmarkEnd w:id="1814"/>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1815" w:name="_Toc85734243"/>
      <w:bookmarkStart w:id="1816" w:name="_Toc89431542"/>
      <w:bookmarkStart w:id="1817" w:name="_Toc97042350"/>
      <w:bookmarkStart w:id="1818" w:name="_Toc97045494"/>
      <w:bookmarkStart w:id="1819" w:name="_Toc97155239"/>
      <w:bookmarkStart w:id="1820" w:name="_Toc101521376"/>
      <w:bookmarkStart w:id="1821" w:name="_Toc138761644"/>
      <w:bookmarkStart w:id="1822" w:name="_Toc145707854"/>
      <w:bookmarkStart w:id="1823" w:name="_Toc157111191"/>
      <w:r>
        <w:rPr>
          <w:lang w:eastAsia="zh-CN"/>
        </w:rPr>
        <w:t>8.</w:t>
      </w:r>
      <w:r w:rsidR="00ED4A19">
        <w:rPr>
          <w:lang w:eastAsia="zh-CN"/>
        </w:rPr>
        <w:t>1</w:t>
      </w:r>
      <w:r>
        <w:rPr>
          <w:lang w:eastAsia="zh-CN"/>
        </w:rPr>
        <w:t>.2.3.3.3</w:t>
      </w:r>
      <w:r>
        <w:rPr>
          <w:lang w:eastAsia="zh-CN"/>
        </w:rPr>
        <w:tab/>
        <w:t>DELETE</w:t>
      </w:r>
      <w:bookmarkEnd w:id="1815"/>
      <w:bookmarkEnd w:id="1816"/>
      <w:bookmarkEnd w:id="1817"/>
      <w:bookmarkEnd w:id="1818"/>
      <w:bookmarkEnd w:id="1819"/>
      <w:bookmarkEnd w:id="1820"/>
      <w:bookmarkEnd w:id="1821"/>
      <w:bookmarkEnd w:id="1822"/>
      <w:bookmarkEnd w:id="182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1824" w:name="_Toc85734244"/>
      <w:bookmarkStart w:id="1825" w:name="_Toc89431543"/>
      <w:bookmarkStart w:id="1826" w:name="_Toc97042351"/>
      <w:bookmarkStart w:id="1827" w:name="_Toc97045495"/>
      <w:bookmarkStart w:id="1828" w:name="_Toc97155240"/>
      <w:bookmarkStart w:id="1829" w:name="_Toc101521377"/>
      <w:bookmarkStart w:id="1830" w:name="_Toc138761645"/>
      <w:bookmarkStart w:id="1831" w:name="_Toc145707855"/>
      <w:bookmarkStart w:id="1832" w:name="_Toc157111192"/>
      <w:r>
        <w:rPr>
          <w:lang w:eastAsia="zh-CN"/>
        </w:rPr>
        <w:t>8.1.2.3.3.4</w:t>
      </w:r>
      <w:r>
        <w:rPr>
          <w:lang w:eastAsia="zh-CN"/>
        </w:rPr>
        <w:tab/>
        <w:t>PATCH</w:t>
      </w:r>
      <w:bookmarkEnd w:id="1824"/>
      <w:bookmarkEnd w:id="1825"/>
      <w:bookmarkEnd w:id="1826"/>
      <w:bookmarkEnd w:id="1827"/>
      <w:bookmarkEnd w:id="1828"/>
      <w:bookmarkEnd w:id="1829"/>
      <w:bookmarkEnd w:id="1830"/>
      <w:bookmarkEnd w:id="1831"/>
      <w:bookmarkEnd w:id="183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1833" w:name="_Toc85734245"/>
      <w:bookmarkStart w:id="1834" w:name="_Toc89431544"/>
      <w:bookmarkStart w:id="1835" w:name="_Toc97042352"/>
      <w:bookmarkStart w:id="1836" w:name="_Toc97045496"/>
      <w:bookmarkStart w:id="1837" w:name="_Toc97155241"/>
      <w:bookmarkStart w:id="1838" w:name="_Toc101521378"/>
      <w:bookmarkStart w:id="1839" w:name="_Toc138761646"/>
      <w:bookmarkStart w:id="1840" w:name="_Toc145707856"/>
      <w:bookmarkStart w:id="1841" w:name="_Toc157111193"/>
      <w:r>
        <w:rPr>
          <w:lang w:eastAsia="zh-CN"/>
        </w:rPr>
        <w:t>8.</w:t>
      </w:r>
      <w:r w:rsidR="007B0A3F">
        <w:rPr>
          <w:lang w:eastAsia="zh-CN"/>
        </w:rPr>
        <w:t>1</w:t>
      </w:r>
      <w:r>
        <w:rPr>
          <w:lang w:eastAsia="zh-CN"/>
        </w:rPr>
        <w:t>.2.3.4</w:t>
      </w:r>
      <w:r>
        <w:rPr>
          <w:lang w:eastAsia="zh-CN"/>
        </w:rPr>
        <w:tab/>
        <w:t>Resource Custom Operations</w:t>
      </w:r>
      <w:bookmarkEnd w:id="1833"/>
      <w:bookmarkEnd w:id="1834"/>
      <w:bookmarkEnd w:id="1835"/>
      <w:bookmarkEnd w:id="1836"/>
      <w:bookmarkEnd w:id="1837"/>
      <w:bookmarkEnd w:id="1838"/>
      <w:bookmarkEnd w:id="1839"/>
      <w:bookmarkEnd w:id="1840"/>
      <w:bookmarkEnd w:id="1841"/>
    </w:p>
    <w:p w14:paraId="4FE6C132" w14:textId="77777777" w:rsidR="00E667B4" w:rsidRDefault="00E667B4" w:rsidP="00E667B4">
      <w:r>
        <w:t>None.</w:t>
      </w:r>
    </w:p>
    <w:p w14:paraId="628E8B08" w14:textId="6D2B4C81" w:rsidR="00E667B4" w:rsidRDefault="007B0A3F" w:rsidP="00E667B4">
      <w:pPr>
        <w:pStyle w:val="Heading3"/>
      </w:pPr>
      <w:bookmarkStart w:id="1842" w:name="_Toc85734246"/>
      <w:bookmarkStart w:id="1843" w:name="_Toc89431545"/>
      <w:bookmarkStart w:id="1844" w:name="_Toc97042353"/>
      <w:bookmarkStart w:id="1845" w:name="_Toc97045497"/>
      <w:bookmarkStart w:id="1846" w:name="_Toc97155242"/>
      <w:bookmarkStart w:id="1847" w:name="_Toc101521379"/>
      <w:bookmarkStart w:id="1848" w:name="_Toc138761647"/>
      <w:bookmarkStart w:id="1849" w:name="_Toc145707857"/>
      <w:bookmarkStart w:id="1850" w:name="_Toc157111194"/>
      <w:r>
        <w:t>8.1</w:t>
      </w:r>
      <w:r w:rsidR="00E667B4">
        <w:t>.3</w:t>
      </w:r>
      <w:r w:rsidR="00E667B4">
        <w:tab/>
        <w:t>Custom Operations without associated resources</w:t>
      </w:r>
      <w:bookmarkEnd w:id="1842"/>
      <w:bookmarkEnd w:id="1843"/>
      <w:bookmarkEnd w:id="1844"/>
      <w:bookmarkEnd w:id="1845"/>
      <w:bookmarkEnd w:id="1846"/>
      <w:bookmarkEnd w:id="1847"/>
      <w:bookmarkEnd w:id="1848"/>
      <w:bookmarkEnd w:id="1849"/>
      <w:bookmarkEnd w:id="1850"/>
    </w:p>
    <w:p w14:paraId="11789304" w14:textId="77777777" w:rsidR="00E667B4" w:rsidRDefault="00E667B4" w:rsidP="00E667B4">
      <w:r>
        <w:t>None.</w:t>
      </w:r>
    </w:p>
    <w:p w14:paraId="59ACC383" w14:textId="7A7D74CB" w:rsidR="00E667B4" w:rsidRDefault="007B0A3F" w:rsidP="00E667B4">
      <w:pPr>
        <w:pStyle w:val="Heading3"/>
      </w:pPr>
      <w:bookmarkStart w:id="1851" w:name="_Toc85734247"/>
      <w:bookmarkStart w:id="1852" w:name="_Toc89431546"/>
      <w:bookmarkStart w:id="1853" w:name="_Toc97042354"/>
      <w:bookmarkStart w:id="1854" w:name="_Toc97045498"/>
      <w:bookmarkStart w:id="1855" w:name="_Toc97155243"/>
      <w:bookmarkStart w:id="1856" w:name="_Toc101521380"/>
      <w:bookmarkStart w:id="1857" w:name="_Toc138761648"/>
      <w:bookmarkStart w:id="1858" w:name="_Toc145707858"/>
      <w:bookmarkStart w:id="1859" w:name="_Toc157111195"/>
      <w:r>
        <w:t>8.1</w:t>
      </w:r>
      <w:r w:rsidR="00E667B4">
        <w:t>.4</w:t>
      </w:r>
      <w:r w:rsidR="00E667B4">
        <w:tab/>
        <w:t>Notifications</w:t>
      </w:r>
      <w:bookmarkEnd w:id="1851"/>
      <w:bookmarkEnd w:id="1852"/>
      <w:bookmarkEnd w:id="1853"/>
      <w:bookmarkEnd w:id="1854"/>
      <w:bookmarkEnd w:id="1855"/>
      <w:bookmarkEnd w:id="1856"/>
      <w:bookmarkEnd w:id="1857"/>
      <w:bookmarkEnd w:id="1858"/>
      <w:bookmarkEnd w:id="1859"/>
    </w:p>
    <w:p w14:paraId="53D5683B" w14:textId="77777777" w:rsidR="00E667B4" w:rsidRPr="00A2226D" w:rsidRDefault="00E667B4" w:rsidP="00E667B4">
      <w:r>
        <w:t>None.</w:t>
      </w:r>
    </w:p>
    <w:p w14:paraId="3D0C9200" w14:textId="6A01ABBD" w:rsidR="00E667B4" w:rsidRDefault="007B0A3F" w:rsidP="00E667B4">
      <w:pPr>
        <w:pStyle w:val="Heading3"/>
      </w:pPr>
      <w:bookmarkStart w:id="1860" w:name="_Toc85734248"/>
      <w:bookmarkStart w:id="1861" w:name="_Toc89431547"/>
      <w:bookmarkStart w:id="1862" w:name="_Toc97042355"/>
      <w:bookmarkStart w:id="1863" w:name="_Toc97045499"/>
      <w:bookmarkStart w:id="1864" w:name="_Toc97155244"/>
      <w:bookmarkStart w:id="1865" w:name="_Toc101521381"/>
      <w:bookmarkStart w:id="1866" w:name="_Toc138761649"/>
      <w:bookmarkStart w:id="1867" w:name="_Toc145707859"/>
      <w:bookmarkStart w:id="1868" w:name="_Toc157111196"/>
      <w:r>
        <w:t>8.1</w:t>
      </w:r>
      <w:r w:rsidR="00E667B4">
        <w:t>.5</w:t>
      </w:r>
      <w:r w:rsidR="00E667B4">
        <w:tab/>
        <w:t>Data Model</w:t>
      </w:r>
      <w:bookmarkEnd w:id="1860"/>
      <w:bookmarkEnd w:id="1861"/>
      <w:bookmarkEnd w:id="1862"/>
      <w:bookmarkEnd w:id="1863"/>
      <w:bookmarkEnd w:id="1864"/>
      <w:bookmarkEnd w:id="1865"/>
      <w:bookmarkEnd w:id="1866"/>
      <w:bookmarkEnd w:id="1867"/>
      <w:bookmarkEnd w:id="1868"/>
    </w:p>
    <w:p w14:paraId="2649D96D" w14:textId="3253D329" w:rsidR="00E667B4" w:rsidRDefault="00E667B4" w:rsidP="00E667B4">
      <w:pPr>
        <w:pStyle w:val="Heading4"/>
        <w:rPr>
          <w:lang w:eastAsia="zh-CN"/>
        </w:rPr>
      </w:pPr>
      <w:bookmarkStart w:id="1869" w:name="_Toc85734249"/>
      <w:bookmarkStart w:id="1870" w:name="_Toc89431548"/>
      <w:bookmarkStart w:id="1871" w:name="_Toc97042356"/>
      <w:bookmarkStart w:id="1872" w:name="_Toc97045500"/>
      <w:bookmarkStart w:id="1873" w:name="_Toc97155245"/>
      <w:bookmarkStart w:id="1874" w:name="_Toc101521382"/>
      <w:bookmarkStart w:id="1875" w:name="_Toc138761650"/>
      <w:bookmarkStart w:id="1876" w:name="_Toc145707860"/>
      <w:bookmarkStart w:id="1877" w:name="_Toc157111197"/>
      <w:r>
        <w:rPr>
          <w:lang w:eastAsia="zh-CN"/>
        </w:rPr>
        <w:t>8.</w:t>
      </w:r>
      <w:r w:rsidR="007B0A3F">
        <w:rPr>
          <w:lang w:eastAsia="zh-CN"/>
        </w:rPr>
        <w:t>1</w:t>
      </w:r>
      <w:r>
        <w:rPr>
          <w:lang w:eastAsia="zh-CN"/>
        </w:rPr>
        <w:t>.5.1</w:t>
      </w:r>
      <w:r>
        <w:rPr>
          <w:lang w:eastAsia="zh-CN"/>
        </w:rPr>
        <w:tab/>
        <w:t>General</w:t>
      </w:r>
      <w:bookmarkEnd w:id="1869"/>
      <w:bookmarkEnd w:id="1870"/>
      <w:bookmarkEnd w:id="1871"/>
      <w:bookmarkEnd w:id="1872"/>
      <w:bookmarkEnd w:id="1873"/>
      <w:bookmarkEnd w:id="1874"/>
      <w:bookmarkEnd w:id="1875"/>
      <w:bookmarkEnd w:id="1876"/>
      <w:bookmarkEnd w:id="187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141F59" w:rsidRDefault="00141F59">
            <w:pPr>
              <w:pStyle w:val="TAL"/>
              <w:rPr>
                <w:rFonts w:cs="Arial"/>
                <w:szCs w:val="18"/>
              </w:rPr>
            </w:pPr>
            <w:r>
              <w:rPr>
                <w:rFonts w:eastAsia="Batang"/>
              </w:rPr>
              <w:t>SEALDDSupport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27A49321" w:rsidR="00141F59" w:rsidRDefault="00141F59">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1878" w:name="_Toc85734250"/>
      <w:bookmarkStart w:id="1879" w:name="_Toc89431549"/>
      <w:bookmarkStart w:id="1880" w:name="_Toc97042357"/>
      <w:bookmarkStart w:id="1881" w:name="_Toc97045501"/>
      <w:bookmarkStart w:id="1882" w:name="_Toc97155246"/>
      <w:bookmarkStart w:id="1883" w:name="_Toc101521383"/>
      <w:bookmarkStart w:id="1884" w:name="_Toc138761651"/>
      <w:bookmarkStart w:id="1885" w:name="_Toc145707861"/>
      <w:bookmarkStart w:id="1886" w:name="_Toc157111198"/>
      <w:r>
        <w:rPr>
          <w:lang w:eastAsia="zh-CN"/>
        </w:rPr>
        <w:t>8.</w:t>
      </w:r>
      <w:r w:rsidR="007B0A3F">
        <w:rPr>
          <w:lang w:eastAsia="zh-CN"/>
        </w:rPr>
        <w:t>1</w:t>
      </w:r>
      <w:r>
        <w:rPr>
          <w:lang w:eastAsia="zh-CN"/>
        </w:rPr>
        <w:t>.5.2</w:t>
      </w:r>
      <w:r>
        <w:rPr>
          <w:lang w:eastAsia="zh-CN"/>
        </w:rPr>
        <w:tab/>
        <w:t>Structured data types</w:t>
      </w:r>
      <w:bookmarkEnd w:id="1878"/>
      <w:bookmarkEnd w:id="1879"/>
      <w:bookmarkEnd w:id="1880"/>
      <w:bookmarkEnd w:id="1881"/>
      <w:bookmarkEnd w:id="1882"/>
      <w:bookmarkEnd w:id="1883"/>
      <w:bookmarkEnd w:id="1884"/>
      <w:bookmarkEnd w:id="1885"/>
      <w:bookmarkEnd w:id="1886"/>
    </w:p>
    <w:p w14:paraId="50444C0A" w14:textId="7C920FAC" w:rsidR="00E667B4" w:rsidRDefault="00E667B4" w:rsidP="00E667B4">
      <w:pPr>
        <w:pStyle w:val="Heading5"/>
        <w:rPr>
          <w:lang w:eastAsia="zh-CN"/>
        </w:rPr>
      </w:pPr>
      <w:bookmarkStart w:id="1887" w:name="_Toc85734251"/>
      <w:bookmarkStart w:id="1888" w:name="_Toc89431550"/>
      <w:bookmarkStart w:id="1889" w:name="_Toc97042358"/>
      <w:bookmarkStart w:id="1890" w:name="_Toc97045502"/>
      <w:bookmarkStart w:id="1891" w:name="_Toc97155247"/>
      <w:bookmarkStart w:id="1892" w:name="_Toc101521384"/>
      <w:bookmarkStart w:id="1893" w:name="_Toc138761652"/>
      <w:bookmarkStart w:id="1894" w:name="_Toc145707862"/>
      <w:bookmarkStart w:id="1895" w:name="_Toc157111199"/>
      <w:r>
        <w:rPr>
          <w:lang w:eastAsia="zh-CN"/>
        </w:rPr>
        <w:t>8.</w:t>
      </w:r>
      <w:r w:rsidR="007B0A3F">
        <w:rPr>
          <w:lang w:eastAsia="zh-CN"/>
        </w:rPr>
        <w:t>1</w:t>
      </w:r>
      <w:r>
        <w:rPr>
          <w:lang w:eastAsia="zh-CN"/>
        </w:rPr>
        <w:t>.5.2.1</w:t>
      </w:r>
      <w:r>
        <w:rPr>
          <w:lang w:eastAsia="zh-CN"/>
        </w:rPr>
        <w:tab/>
        <w:t>Introduction</w:t>
      </w:r>
      <w:bookmarkEnd w:id="1887"/>
      <w:bookmarkEnd w:id="1888"/>
      <w:bookmarkEnd w:id="1889"/>
      <w:bookmarkEnd w:id="1890"/>
      <w:bookmarkEnd w:id="1891"/>
      <w:bookmarkEnd w:id="1892"/>
      <w:bookmarkEnd w:id="1893"/>
      <w:bookmarkEnd w:id="1894"/>
      <w:bookmarkEnd w:id="1895"/>
    </w:p>
    <w:p w14:paraId="6725FC83" w14:textId="78CFD3C0" w:rsidR="00E667B4" w:rsidRDefault="00E667B4" w:rsidP="00E667B4">
      <w:pPr>
        <w:pStyle w:val="Heading5"/>
        <w:rPr>
          <w:lang w:eastAsia="zh-CN"/>
        </w:rPr>
      </w:pPr>
      <w:bookmarkStart w:id="1896" w:name="_Toc85734252"/>
      <w:bookmarkStart w:id="1897" w:name="_Toc89431551"/>
      <w:bookmarkStart w:id="1898" w:name="_Toc97042359"/>
      <w:bookmarkStart w:id="1899" w:name="_Toc97045503"/>
      <w:bookmarkStart w:id="1900" w:name="_Toc97155248"/>
      <w:bookmarkStart w:id="1901" w:name="_Toc101521385"/>
      <w:bookmarkStart w:id="1902" w:name="_Toc138761653"/>
      <w:bookmarkStart w:id="1903" w:name="_Toc145707863"/>
      <w:bookmarkStart w:id="1904" w:name="_Toc157111200"/>
      <w:r>
        <w:rPr>
          <w:lang w:eastAsia="zh-CN"/>
        </w:rPr>
        <w:t>8.</w:t>
      </w:r>
      <w:r w:rsidR="007B0A3F">
        <w:rPr>
          <w:lang w:eastAsia="zh-CN"/>
        </w:rPr>
        <w:t>1</w:t>
      </w:r>
      <w:r>
        <w:rPr>
          <w:lang w:eastAsia="zh-CN"/>
        </w:rPr>
        <w:t>.5.2.2</w:t>
      </w:r>
      <w:r>
        <w:rPr>
          <w:lang w:eastAsia="zh-CN"/>
        </w:rPr>
        <w:tab/>
        <w:t>Type: EASRegistration</w:t>
      </w:r>
      <w:bookmarkEnd w:id="1896"/>
      <w:bookmarkEnd w:id="1897"/>
      <w:bookmarkEnd w:id="1898"/>
      <w:bookmarkEnd w:id="1899"/>
      <w:bookmarkEnd w:id="1900"/>
      <w:bookmarkEnd w:id="1901"/>
      <w:bookmarkEnd w:id="1902"/>
      <w:bookmarkEnd w:id="1903"/>
      <w:bookmarkEnd w:id="1904"/>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1905" w:name="_Toc85734253"/>
      <w:bookmarkStart w:id="1906" w:name="_Toc89431552"/>
      <w:bookmarkStart w:id="1907" w:name="_Toc97042360"/>
      <w:bookmarkStart w:id="1908" w:name="_Toc97045504"/>
      <w:bookmarkStart w:id="1909" w:name="_Toc97155249"/>
      <w:bookmarkStart w:id="1910" w:name="_Toc101521386"/>
      <w:bookmarkStart w:id="1911" w:name="_Toc138761654"/>
      <w:bookmarkStart w:id="1912" w:name="_Toc145707864"/>
      <w:bookmarkStart w:id="1913" w:name="_Toc157111201"/>
      <w:r>
        <w:rPr>
          <w:lang w:eastAsia="zh-CN"/>
        </w:rPr>
        <w:lastRenderedPageBreak/>
        <w:t>8.</w:t>
      </w:r>
      <w:r w:rsidR="007B0A3F">
        <w:rPr>
          <w:lang w:eastAsia="zh-CN"/>
        </w:rPr>
        <w:t>1</w:t>
      </w:r>
      <w:r>
        <w:rPr>
          <w:lang w:eastAsia="zh-CN"/>
        </w:rPr>
        <w:t>.5.2.3</w:t>
      </w:r>
      <w:r>
        <w:rPr>
          <w:lang w:eastAsia="zh-CN"/>
        </w:rPr>
        <w:tab/>
        <w:t>Type: EASProfile</w:t>
      </w:r>
      <w:bookmarkEnd w:id="1905"/>
      <w:bookmarkEnd w:id="1906"/>
      <w:bookmarkEnd w:id="1907"/>
      <w:bookmarkEnd w:id="1908"/>
      <w:bookmarkEnd w:id="1909"/>
      <w:bookmarkEnd w:id="1910"/>
      <w:bookmarkEnd w:id="1911"/>
      <w:bookmarkEnd w:id="1912"/>
      <w:bookmarkEnd w:id="1913"/>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6FAD25DD" w:rsidR="00D42967" w:rsidRDefault="00D42967">
            <w:pPr>
              <w:pStyle w:val="TAL"/>
            </w:pPr>
            <w:r>
              <w:rPr>
                <w:rFonts w:hint="eastAsia"/>
                <w:lang w:eastAsia="zh-CN"/>
              </w:rPr>
              <w:t>R</w:t>
            </w:r>
            <w:r>
              <w:rPr>
                <w:lang w:eastAsia="zh-CN"/>
              </w:rPr>
              <w:t xml:space="preserve">epresents </w:t>
            </w:r>
            <w:r w:rsidR="00F73AA4">
              <w:rPr>
                <w:lang w:eastAsia="zh-CN"/>
              </w:rPr>
              <w:t xml:space="preserve">the </w:t>
            </w:r>
            <w:r>
              <w:rPr>
                <w:lang w:eastAsia="zh-CN"/>
              </w:rPr>
              <w:t>list of EAS bundle</w:t>
            </w:r>
            <w:r w:rsidR="00F73AA4">
              <w:rPr>
                <w:lang w:eastAsia="zh-CN"/>
              </w:rPr>
              <w:t>(</w:t>
            </w:r>
            <w:r>
              <w:rPr>
                <w:lang w:eastAsia="zh-CN"/>
              </w:rPr>
              <w:t>s</w:t>
            </w:r>
            <w:r w:rsidR="00F73AA4">
              <w:rPr>
                <w:lang w:eastAsia="zh-CN"/>
              </w:rPr>
              <w:t>)</w:t>
            </w:r>
            <w:r>
              <w:rPr>
                <w:lang w:eastAsia="zh-CN"/>
              </w:rPr>
              <w:t xml:space="preserve"> to which the EAS (identified by the </w:t>
            </w:r>
            <w:r>
              <w:t>"easId" attribute</w:t>
            </w:r>
            <w:r>
              <w:rPr>
                <w:lang w:eastAsia="zh-CN"/>
              </w:rPr>
              <w:t>) belongs</w:t>
            </w:r>
            <w:r w:rsidR="00F73AA4">
              <w:rPr>
                <w:lang w:eastAsia="zh-CN"/>
              </w:rPr>
              <w:t>, and for each one of them, the corresponding EAS bundle information</w:t>
            </w:r>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6092770F" w:rsidR="00D42967" w:rsidRDefault="00D42967">
            <w:pPr>
              <w:pStyle w:val="TAL"/>
            </w:pPr>
            <w:r>
              <w:t>(NOTE).</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DEE6A51" w:rsidR="00D42967" w:rsidRDefault="00D42967">
            <w:pPr>
              <w:pStyle w:val="TAL"/>
            </w:pPr>
            <w:r>
              <w:t>(NOTE)</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trPr>
        <w:tc>
          <w:tcPr>
            <w:tcW w:w="1430" w:type="dxa"/>
          </w:tcPr>
          <w:p w14:paraId="35F18FF6" w14:textId="39819769" w:rsidR="00276983" w:rsidRDefault="00276983" w:rsidP="00276983">
            <w:pPr>
              <w:pStyle w:val="TAL"/>
            </w:pPr>
            <w:r>
              <w:t>svcContSuppExt1</w:t>
            </w:r>
          </w:p>
        </w:tc>
        <w:tc>
          <w:tcPr>
            <w:tcW w:w="1117" w:type="dxa"/>
          </w:tcPr>
          <w:p w14:paraId="0F2CA94F" w14:textId="3B9A7C26"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3F68067A" w14:textId="309991F3" w:rsidR="00276983" w:rsidRDefault="00276983" w:rsidP="00276983">
            <w:pPr>
              <w:pStyle w:val="TAC"/>
            </w:pPr>
            <w:r>
              <w:t>O</w:t>
            </w:r>
          </w:p>
        </w:tc>
        <w:tc>
          <w:tcPr>
            <w:tcW w:w="1368" w:type="dxa"/>
          </w:tcPr>
          <w:p w14:paraId="14CD5ACD" w14:textId="0E80F072" w:rsidR="00276983" w:rsidRDefault="00276983" w:rsidP="00276983">
            <w:pPr>
              <w:pStyle w:val="TAL"/>
            </w:pPr>
            <w:r>
              <w:t>1..N</w:t>
            </w:r>
          </w:p>
        </w:tc>
        <w:tc>
          <w:tcPr>
            <w:tcW w:w="3438" w:type="dxa"/>
          </w:tcPr>
          <w:p w14:paraId="0394FEBD" w14:textId="77777777" w:rsidR="00276983" w:rsidRDefault="00276983" w:rsidP="00276983">
            <w:pPr>
              <w:pStyle w:val="TAL"/>
            </w:pPr>
            <w:r>
              <w:t>Represents the information related to the EAS ability to handle bundled EAS ACRs.</w:t>
            </w:r>
          </w:p>
          <w:p w14:paraId="05FD4A6B" w14:textId="77777777" w:rsidR="00276983" w:rsidRDefault="00276983" w:rsidP="00276983">
            <w:pPr>
              <w:pStyle w:val="TAL"/>
            </w:pPr>
          </w:p>
          <w:p w14:paraId="611C8F5C" w14:textId="77777777" w:rsidR="00276983" w:rsidRDefault="00276983" w:rsidP="00276983">
            <w:pPr>
              <w:pStyle w:val="TAL"/>
            </w:pPr>
            <w:r>
              <w:t>This attribute may be present only when the "svcContSupp" attribute is also present.</w:t>
            </w:r>
          </w:p>
          <w:p w14:paraId="1FB4A7DF" w14:textId="77777777" w:rsidR="00276983" w:rsidRDefault="00276983" w:rsidP="00276983">
            <w:pPr>
              <w:pStyle w:val="TAL"/>
            </w:pPr>
          </w:p>
          <w:p w14:paraId="25213434" w14:textId="7098DB9E" w:rsidR="00276983" w:rsidRDefault="00276983" w:rsidP="00276983">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05DC7E8B" w14:textId="332E32C9" w:rsidR="00276983" w:rsidRDefault="00276983" w:rsidP="00276983">
            <w:pPr>
              <w:pStyle w:val="TAL"/>
              <w:rPr>
                <w:rFonts w:cs="Arial"/>
                <w:szCs w:val="18"/>
              </w:rPr>
            </w:pPr>
            <w:r>
              <w:t>EdgeApp_2</w:t>
            </w:r>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6E718688" w:rsidR="00276983" w:rsidRDefault="00276983" w:rsidP="00276983">
            <w:pPr>
              <w:pStyle w:val="TAL"/>
              <w:rPr>
                <w:rFonts w:cs="Arial"/>
                <w:szCs w:val="18"/>
              </w:rPr>
            </w:pPr>
            <w:r>
              <w:rPr>
                <w:rFonts w:eastAsia="Batang"/>
              </w:rPr>
              <w:t>SEALDDSupport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6130D526" w14:textId="2E8CA096" w:rsidR="00276983" w:rsidRDefault="00A220D8" w:rsidP="00276983">
            <w:pPr>
              <w:pStyle w:val="TAL"/>
            </w:pPr>
            <w:r>
              <w:t>Contains t</w:t>
            </w:r>
            <w:r w:rsidR="00276983">
              <w:t>he general context holding time duration</w:t>
            </w:r>
            <w:r>
              <w:t>, which indicates</w:t>
            </w:r>
            <w:r w:rsidR="00276983">
              <w:t xml:space="preserve"> the </w:t>
            </w:r>
            <w:r>
              <w:t xml:space="preserve">time duration during which the </w:t>
            </w:r>
            <w:r w:rsidR="00276983">
              <w:t xml:space="preserve">EAS holds the application context </w:t>
            </w:r>
            <w:r>
              <w:t>in case of an ACR for service continuity planning</w:t>
            </w:r>
            <w:r w:rsidR="00276983">
              <w:t>.</w:t>
            </w:r>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trPr>
        <w:tc>
          <w:tcPr>
            <w:tcW w:w="1430" w:type="dxa"/>
          </w:tcPr>
          <w:p w14:paraId="3B9CB38E" w14:textId="77777777" w:rsidR="00276983" w:rsidRDefault="00276983" w:rsidP="00276983">
            <w:pPr>
              <w:pStyle w:val="TAL"/>
            </w:pPr>
            <w:r>
              <w:t>easSyncSupp</w:t>
            </w:r>
          </w:p>
        </w:tc>
        <w:tc>
          <w:tcPr>
            <w:tcW w:w="1117" w:type="dxa"/>
          </w:tcPr>
          <w:p w14:paraId="05A11193" w14:textId="77777777" w:rsidR="00276983" w:rsidRDefault="00276983" w:rsidP="00276983">
            <w:pPr>
              <w:pStyle w:val="TAL"/>
            </w:pPr>
            <w:r>
              <w:t>boolean</w:t>
            </w:r>
          </w:p>
        </w:tc>
        <w:tc>
          <w:tcPr>
            <w:tcW w:w="314" w:type="dxa"/>
          </w:tcPr>
          <w:p w14:paraId="0F2BF6B8" w14:textId="77777777" w:rsidR="00276983" w:rsidRDefault="00276983" w:rsidP="00276983">
            <w:pPr>
              <w:pStyle w:val="TAC"/>
            </w:pPr>
            <w:r>
              <w:t>O</w:t>
            </w:r>
          </w:p>
        </w:tc>
        <w:tc>
          <w:tcPr>
            <w:tcW w:w="1368" w:type="dxa"/>
          </w:tcPr>
          <w:p w14:paraId="24A49ACE" w14:textId="77777777" w:rsidR="00276983" w:rsidRDefault="00276983" w:rsidP="00276983">
            <w:pPr>
              <w:pStyle w:val="TAL"/>
            </w:pPr>
            <w:r>
              <w:t>0..1</w:t>
            </w:r>
          </w:p>
        </w:tc>
        <w:tc>
          <w:tcPr>
            <w:tcW w:w="3438" w:type="dxa"/>
          </w:tcPr>
          <w:p w14:paraId="59D39FE2" w14:textId="77777777" w:rsidR="00276983" w:rsidRDefault="00276983" w:rsidP="00276983">
            <w:pPr>
              <w:pStyle w:val="TAL"/>
            </w:pPr>
            <w:r w:rsidRPr="007F651B">
              <w:t xml:space="preserve">Indicates </w:t>
            </w:r>
            <w:r>
              <w:t>whether the</w:t>
            </w:r>
            <w:r w:rsidRPr="007F651B">
              <w:t xml:space="preserve"> </w:t>
            </w:r>
            <w:r>
              <w:t>EAS supports content synchronization between EASs.</w:t>
            </w:r>
          </w:p>
          <w:p w14:paraId="26A99325" w14:textId="77777777" w:rsidR="00276983" w:rsidRDefault="00276983" w:rsidP="00276983">
            <w:pPr>
              <w:pStyle w:val="TAL"/>
            </w:pPr>
          </w:p>
          <w:p w14:paraId="527EB773" w14:textId="77777777" w:rsidR="00276983" w:rsidRDefault="00276983" w:rsidP="00276983">
            <w:pPr>
              <w:pStyle w:val="TAL"/>
              <w:ind w:left="284" w:hanging="284"/>
            </w:pPr>
            <w:r w:rsidRPr="000B5902">
              <w:t>-</w:t>
            </w:r>
            <w:r>
              <w:tab/>
              <w:t>When set to "true", it indicates that content synchronization between EASs is supported by the EAS.</w:t>
            </w:r>
          </w:p>
          <w:p w14:paraId="62509BC7" w14:textId="77777777" w:rsidR="00276983" w:rsidRDefault="00276983" w:rsidP="00276983">
            <w:pPr>
              <w:pStyle w:val="TAL"/>
              <w:ind w:left="284" w:hanging="284"/>
            </w:pPr>
            <w:r>
              <w:t>-</w:t>
            </w:r>
            <w:r>
              <w:tab/>
              <w:t>When set to "false", it indicates that content synchronization between EASs is not supported by the EAS.</w:t>
            </w:r>
          </w:p>
          <w:p w14:paraId="49751BCD" w14:textId="77777777" w:rsidR="00276983" w:rsidRDefault="00276983" w:rsidP="00276983">
            <w:pPr>
              <w:pStyle w:val="TAL"/>
              <w:ind w:left="284" w:hanging="284"/>
            </w:pPr>
            <w:r>
              <w:t>-</w:t>
            </w:r>
            <w:r>
              <w:tab/>
              <w:t>The default value when this attribute is omitted is "false".</w:t>
            </w:r>
          </w:p>
        </w:tc>
        <w:tc>
          <w:tcPr>
            <w:tcW w:w="1998" w:type="dxa"/>
          </w:tcPr>
          <w:p w14:paraId="2CB860A4" w14:textId="77777777" w:rsidR="00276983" w:rsidRDefault="00276983" w:rsidP="00276983">
            <w:pPr>
              <w:pStyle w:val="TAL"/>
              <w:rPr>
                <w:rFonts w:cs="Arial"/>
                <w:szCs w:val="18"/>
              </w:rPr>
            </w:pPr>
            <w:r>
              <w:rPr>
                <w:rFonts w:cs="Arial"/>
                <w:szCs w:val="18"/>
              </w:rPr>
              <w:t>EdgeApp_2</w:t>
            </w:r>
          </w:p>
        </w:tc>
      </w:tr>
      <w:tr w:rsidR="00276983" w14:paraId="06DA1BBF" w14:textId="77777777" w:rsidTr="00D42967">
        <w:trPr>
          <w:jc w:val="center"/>
        </w:trPr>
        <w:tc>
          <w:tcPr>
            <w:tcW w:w="9665" w:type="dxa"/>
            <w:gridSpan w:val="6"/>
          </w:tcPr>
          <w:p w14:paraId="16F1E4FD" w14:textId="3D6772A6" w:rsidR="004D4924" w:rsidRDefault="00276983">
            <w:pPr>
              <w:pStyle w:val="TAN"/>
            </w:pPr>
            <w:r>
              <w:t>NOTE:</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r w:rsidR="004D4924">
              <w:t>NOTE 2:</w:t>
            </w:r>
            <w:r w:rsidR="004D4924">
              <w:tab/>
              <w:t>Void.</w:t>
            </w:r>
          </w:p>
          <w:p w14:paraId="1A6098FF" w14:textId="66DC08E8" w:rsidR="00276983" w:rsidRDefault="00276983" w:rsidP="000947A4">
            <w:pPr>
              <w:pStyle w:val="TAN"/>
              <w:rPr>
                <w:rFonts w:cs="Arial"/>
                <w:szCs w:val="18"/>
              </w:rPr>
            </w:pP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1914" w:name="_Toc85734254"/>
      <w:bookmarkStart w:id="1915" w:name="_Toc89431553"/>
      <w:bookmarkStart w:id="1916" w:name="_Toc97042361"/>
      <w:bookmarkStart w:id="1917" w:name="_Toc97045505"/>
      <w:bookmarkStart w:id="1918" w:name="_Toc97155250"/>
      <w:bookmarkStart w:id="1919" w:name="_Toc101521387"/>
      <w:bookmarkStart w:id="1920" w:name="_Toc138761655"/>
      <w:bookmarkStart w:id="1921" w:name="_Toc145707865"/>
      <w:bookmarkStart w:id="1922" w:name="_Toc157111202"/>
      <w:r>
        <w:rPr>
          <w:lang w:eastAsia="zh-CN"/>
        </w:rPr>
        <w:t>8.</w:t>
      </w:r>
      <w:r w:rsidR="007B0A3F">
        <w:rPr>
          <w:lang w:eastAsia="zh-CN"/>
        </w:rPr>
        <w:t>1</w:t>
      </w:r>
      <w:r>
        <w:rPr>
          <w:lang w:eastAsia="zh-CN"/>
        </w:rPr>
        <w:t>.5.2.4</w:t>
      </w:r>
      <w:r>
        <w:rPr>
          <w:lang w:eastAsia="zh-CN"/>
        </w:rPr>
        <w:tab/>
        <w:t>Type: EASServiceKPI</w:t>
      </w:r>
      <w:bookmarkEnd w:id="1914"/>
      <w:bookmarkEnd w:id="1915"/>
      <w:bookmarkEnd w:id="1916"/>
      <w:bookmarkEnd w:id="1917"/>
      <w:bookmarkEnd w:id="1918"/>
      <w:bookmarkEnd w:id="1919"/>
      <w:bookmarkEnd w:id="1920"/>
      <w:bookmarkEnd w:id="1921"/>
      <w:bookmarkEnd w:id="192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1923" w:name="_Toc85734255"/>
      <w:bookmarkStart w:id="1924" w:name="_Toc89431554"/>
      <w:bookmarkStart w:id="1925" w:name="_Toc97042362"/>
      <w:bookmarkStart w:id="1926" w:name="_Toc97045506"/>
      <w:bookmarkStart w:id="1927" w:name="_Toc97155251"/>
      <w:bookmarkStart w:id="1928" w:name="_Toc101521388"/>
      <w:bookmarkStart w:id="1929" w:name="_Toc138761656"/>
      <w:bookmarkStart w:id="1930" w:name="_Toc145707866"/>
      <w:bookmarkStart w:id="1931" w:name="_Toc157111203"/>
      <w:r>
        <w:rPr>
          <w:lang w:eastAsia="zh-CN"/>
        </w:rPr>
        <w:lastRenderedPageBreak/>
        <w:t>8.</w:t>
      </w:r>
      <w:r w:rsidR="007B0A3F">
        <w:rPr>
          <w:lang w:eastAsia="zh-CN"/>
        </w:rPr>
        <w:t>1</w:t>
      </w:r>
      <w:r>
        <w:rPr>
          <w:lang w:eastAsia="zh-CN"/>
        </w:rPr>
        <w:t>.5.2.5</w:t>
      </w:r>
      <w:r>
        <w:rPr>
          <w:lang w:eastAsia="zh-CN"/>
        </w:rPr>
        <w:tab/>
        <w:t>Type: EndPoint</w:t>
      </w:r>
      <w:bookmarkEnd w:id="1923"/>
      <w:bookmarkEnd w:id="1924"/>
      <w:bookmarkEnd w:id="1925"/>
      <w:bookmarkEnd w:id="1926"/>
      <w:bookmarkEnd w:id="1927"/>
      <w:bookmarkEnd w:id="1928"/>
      <w:bookmarkEnd w:id="1929"/>
      <w:bookmarkEnd w:id="1930"/>
      <w:bookmarkEnd w:id="1931"/>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1932" w:name="_Toc85734256"/>
      <w:bookmarkStart w:id="1933" w:name="_Toc89431555"/>
      <w:bookmarkStart w:id="1934" w:name="_Toc97042363"/>
      <w:bookmarkStart w:id="1935" w:name="_Toc97045507"/>
      <w:bookmarkStart w:id="1936" w:name="_Toc97155252"/>
      <w:bookmarkStart w:id="1937" w:name="_Toc101521389"/>
      <w:bookmarkStart w:id="1938" w:name="_Toc138761657"/>
      <w:bookmarkStart w:id="1939" w:name="_Toc145707867"/>
      <w:bookmarkStart w:id="1940" w:name="_Toc157111204"/>
      <w:r>
        <w:rPr>
          <w:lang w:eastAsia="zh-CN"/>
        </w:rPr>
        <w:t>8.1.5.2.6</w:t>
      </w:r>
      <w:r>
        <w:rPr>
          <w:lang w:eastAsia="zh-CN"/>
        </w:rPr>
        <w:tab/>
        <w:t>Type: EASRegistrationPatch</w:t>
      </w:r>
      <w:bookmarkEnd w:id="1932"/>
      <w:bookmarkEnd w:id="1933"/>
      <w:bookmarkEnd w:id="1934"/>
      <w:bookmarkEnd w:id="1935"/>
      <w:bookmarkEnd w:id="1936"/>
      <w:bookmarkEnd w:id="1937"/>
      <w:bookmarkEnd w:id="1938"/>
      <w:bookmarkEnd w:id="1939"/>
      <w:bookmarkEnd w:id="1940"/>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1941" w:name="_Toc138761658"/>
      <w:bookmarkStart w:id="1942" w:name="_Toc145707868"/>
      <w:bookmarkStart w:id="1943" w:name="_Toc157111205"/>
      <w:r>
        <w:rPr>
          <w:lang w:eastAsia="zh-CN"/>
        </w:rPr>
        <w:t>8.1.5.2.7</w:t>
      </w:r>
      <w:r>
        <w:rPr>
          <w:lang w:eastAsia="zh-CN"/>
        </w:rPr>
        <w:tab/>
        <w:t xml:space="preserve">Type: </w:t>
      </w:r>
      <w:r>
        <w:t>TransContSuppDetails</w:t>
      </w:r>
      <w:bookmarkEnd w:id="1941"/>
      <w:bookmarkEnd w:id="1942"/>
      <w:bookmarkEnd w:id="1943"/>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1944" w:name="_Toc138761659"/>
      <w:bookmarkStart w:id="1945" w:name="_Toc145707869"/>
      <w:bookmarkStart w:id="1946" w:name="_Toc15711120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1944"/>
      <w:bookmarkEnd w:id="1945"/>
      <w:bookmarkEnd w:id="194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1947" w:name="_Toc145707870"/>
      <w:bookmarkStart w:id="1948" w:name="_Toc157111207"/>
      <w:r>
        <w:rPr>
          <w:lang w:eastAsia="zh-CN"/>
        </w:rPr>
        <w:lastRenderedPageBreak/>
        <w:t>8.1.5.2.</w:t>
      </w:r>
      <w:r w:rsidRPr="009F6FAC">
        <w:rPr>
          <w:lang w:eastAsia="zh-CN"/>
        </w:rPr>
        <w:t>9</w:t>
      </w:r>
      <w:r>
        <w:rPr>
          <w:lang w:eastAsia="zh-CN"/>
        </w:rPr>
        <w:tab/>
        <w:t xml:space="preserve">Type: </w:t>
      </w:r>
      <w:r>
        <w:t>EASBdlReqs</w:t>
      </w:r>
      <w:bookmarkEnd w:id="1947"/>
      <w:bookmarkEnd w:id="194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1949" w:name="_Toc145707871"/>
      <w:bookmarkStart w:id="1950" w:name="_Toc157111208"/>
      <w:r>
        <w:rPr>
          <w:lang w:eastAsia="zh-CN"/>
        </w:rPr>
        <w:t>8.1.5.2.</w:t>
      </w:r>
      <w:r w:rsidRPr="009F6FAC">
        <w:rPr>
          <w:lang w:eastAsia="zh-CN"/>
        </w:rPr>
        <w:t>10</w:t>
      </w:r>
      <w:r>
        <w:rPr>
          <w:lang w:eastAsia="zh-CN"/>
        </w:rPr>
        <w:tab/>
        <w:t xml:space="preserve">Type: </w:t>
      </w:r>
      <w:r>
        <w:t>CoordinatedAcrReqs</w:t>
      </w:r>
      <w:bookmarkEnd w:id="1949"/>
      <w:bookmarkEnd w:id="195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1951" w:name="_Toc85734257"/>
      <w:bookmarkStart w:id="1952" w:name="_Toc89431556"/>
      <w:bookmarkStart w:id="1953" w:name="_Toc97042364"/>
      <w:bookmarkStart w:id="1954" w:name="_Toc97045508"/>
      <w:bookmarkStart w:id="1955" w:name="_Toc97155253"/>
      <w:bookmarkStart w:id="1956" w:name="_Toc101521390"/>
      <w:bookmarkStart w:id="1957" w:name="_Toc138761660"/>
      <w:bookmarkStart w:id="1958" w:name="_Toc145707872"/>
      <w:bookmarkStart w:id="1959" w:name="_Toc157111209"/>
      <w:r>
        <w:rPr>
          <w:lang w:eastAsia="zh-CN"/>
        </w:rPr>
        <w:t>8.</w:t>
      </w:r>
      <w:r w:rsidR="007B0A3F">
        <w:rPr>
          <w:lang w:eastAsia="zh-CN"/>
        </w:rPr>
        <w:t>1</w:t>
      </w:r>
      <w:r>
        <w:rPr>
          <w:lang w:eastAsia="zh-CN"/>
        </w:rPr>
        <w:t>.5.3</w:t>
      </w:r>
      <w:r>
        <w:rPr>
          <w:lang w:eastAsia="zh-CN"/>
        </w:rPr>
        <w:tab/>
        <w:t>Simple data types and enumerations</w:t>
      </w:r>
      <w:bookmarkEnd w:id="1951"/>
      <w:bookmarkEnd w:id="1952"/>
      <w:bookmarkEnd w:id="1953"/>
      <w:bookmarkEnd w:id="1954"/>
      <w:bookmarkEnd w:id="1955"/>
      <w:bookmarkEnd w:id="1956"/>
      <w:bookmarkEnd w:id="1957"/>
      <w:bookmarkEnd w:id="1958"/>
      <w:bookmarkEnd w:id="1959"/>
    </w:p>
    <w:p w14:paraId="32FEA8B3" w14:textId="77777777" w:rsidR="0094697A" w:rsidRDefault="0094697A" w:rsidP="0094697A">
      <w:pPr>
        <w:pStyle w:val="Heading5"/>
      </w:pPr>
      <w:bookmarkStart w:id="1960" w:name="_Toc97042365"/>
      <w:bookmarkStart w:id="1961" w:name="_Toc97045509"/>
      <w:bookmarkStart w:id="1962" w:name="_Toc97155254"/>
      <w:bookmarkStart w:id="1963" w:name="_Toc101521391"/>
      <w:bookmarkStart w:id="1964" w:name="_Toc138761661"/>
      <w:bookmarkStart w:id="1965" w:name="_Toc145707873"/>
      <w:bookmarkStart w:id="1966" w:name="_Toc157111210"/>
      <w:r>
        <w:t>8.1.5.3.1</w:t>
      </w:r>
      <w:r>
        <w:tab/>
        <w:t>Introduction</w:t>
      </w:r>
      <w:bookmarkEnd w:id="1960"/>
      <w:bookmarkEnd w:id="1961"/>
      <w:bookmarkEnd w:id="1962"/>
      <w:bookmarkEnd w:id="1963"/>
      <w:bookmarkEnd w:id="1964"/>
      <w:bookmarkEnd w:id="1965"/>
      <w:bookmarkEnd w:id="1966"/>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1967" w:name="_Toc97042366"/>
      <w:bookmarkStart w:id="1968" w:name="_Toc97045510"/>
      <w:bookmarkStart w:id="1969" w:name="_Toc97155255"/>
      <w:bookmarkStart w:id="1970" w:name="_Toc101521392"/>
      <w:bookmarkStart w:id="1971" w:name="_Toc138761662"/>
      <w:bookmarkStart w:id="1972" w:name="_Toc145707874"/>
      <w:bookmarkStart w:id="1973" w:name="_Toc157111211"/>
      <w:r>
        <w:t>8.1.5.3.2</w:t>
      </w:r>
      <w:r>
        <w:tab/>
        <w:t>Simple data types</w:t>
      </w:r>
      <w:bookmarkEnd w:id="1967"/>
      <w:bookmarkEnd w:id="1968"/>
      <w:bookmarkEnd w:id="1969"/>
      <w:bookmarkEnd w:id="1970"/>
      <w:bookmarkEnd w:id="1971"/>
      <w:bookmarkEnd w:id="1972"/>
      <w:bookmarkEnd w:id="197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1974" w:name="_Toc97042367"/>
      <w:bookmarkStart w:id="1975" w:name="_Toc97045511"/>
      <w:bookmarkStart w:id="1976" w:name="_Toc97155256"/>
      <w:bookmarkStart w:id="1977" w:name="_Toc101521393"/>
      <w:bookmarkStart w:id="1978" w:name="_Toc138761663"/>
      <w:bookmarkStart w:id="1979" w:name="_Toc145707875"/>
      <w:bookmarkStart w:id="1980" w:name="_Toc157111212"/>
      <w:r>
        <w:t>8.1.5.3.3</w:t>
      </w:r>
      <w:r>
        <w:tab/>
        <w:t>Enumeration: PermissionLevel</w:t>
      </w:r>
      <w:bookmarkEnd w:id="1974"/>
      <w:bookmarkEnd w:id="1975"/>
      <w:bookmarkEnd w:id="1976"/>
      <w:bookmarkEnd w:id="1977"/>
      <w:bookmarkEnd w:id="1978"/>
      <w:bookmarkEnd w:id="1979"/>
      <w:bookmarkEnd w:id="198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1981" w:name="_Toc97042368"/>
      <w:bookmarkStart w:id="1982" w:name="_Toc97045512"/>
      <w:bookmarkStart w:id="1983" w:name="_Toc97155257"/>
      <w:bookmarkStart w:id="1984" w:name="_Toc101521394"/>
      <w:bookmarkStart w:id="1985" w:name="_Toc138761664"/>
      <w:bookmarkStart w:id="1986" w:name="_Toc145707876"/>
      <w:bookmarkStart w:id="1987" w:name="_Toc157111213"/>
      <w:r>
        <w:t>8.1.5.3.4</w:t>
      </w:r>
      <w:r>
        <w:tab/>
        <w:t>Enumeration: EASCategory</w:t>
      </w:r>
      <w:bookmarkEnd w:id="1981"/>
      <w:bookmarkEnd w:id="1982"/>
      <w:bookmarkEnd w:id="1983"/>
      <w:bookmarkEnd w:id="1984"/>
      <w:bookmarkEnd w:id="1985"/>
      <w:bookmarkEnd w:id="1986"/>
      <w:bookmarkEnd w:id="1987"/>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1988" w:name="_Toc138761665"/>
      <w:bookmarkStart w:id="1989" w:name="_Toc145707877"/>
      <w:bookmarkStart w:id="1990" w:name="_Toc157111214"/>
      <w:r>
        <w:t>8.1.5.3.5</w:t>
      </w:r>
      <w:r>
        <w:tab/>
        <w:t>Enumeration: TransportProtocol</w:t>
      </w:r>
      <w:bookmarkEnd w:id="1988"/>
      <w:bookmarkEnd w:id="1989"/>
      <w:bookmarkEnd w:id="199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1991" w:name="_Toc145707878"/>
      <w:bookmarkStart w:id="1992" w:name="_Toc157111215"/>
      <w:r>
        <w:t>8.1.5.3.</w:t>
      </w:r>
      <w:r w:rsidRPr="009F6FAC">
        <w:t>6</w:t>
      </w:r>
      <w:r>
        <w:tab/>
        <w:t>Enumeration: BdlType</w:t>
      </w:r>
      <w:bookmarkEnd w:id="1991"/>
      <w:bookmarkEnd w:id="1992"/>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1993" w:name="_Toc145707879"/>
      <w:bookmarkStart w:id="1994" w:name="_Toc157111216"/>
      <w:r>
        <w:lastRenderedPageBreak/>
        <w:t>8.1.5.3.</w:t>
      </w:r>
      <w:r w:rsidRPr="009F6FAC">
        <w:t>7</w:t>
      </w:r>
      <w:r>
        <w:tab/>
        <w:t>Enumeration: Affinity</w:t>
      </w:r>
      <w:bookmarkEnd w:id="1993"/>
      <w:bookmarkEnd w:id="199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1995" w:name="_Toc145707880"/>
      <w:bookmarkStart w:id="1996" w:name="_Toc157111217"/>
      <w:r>
        <w:t>8.1.5.3.</w:t>
      </w:r>
      <w:r w:rsidRPr="009F6FAC">
        <w:t>8</w:t>
      </w:r>
      <w:r>
        <w:tab/>
        <w:t>Enumeration: FailureAction</w:t>
      </w:r>
      <w:bookmarkEnd w:id="1995"/>
      <w:bookmarkEnd w:id="199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1997" w:name="_Toc85734258"/>
      <w:bookmarkStart w:id="1998" w:name="_Toc89431557"/>
      <w:bookmarkStart w:id="1999" w:name="_Toc97042369"/>
      <w:bookmarkStart w:id="2000" w:name="_Toc97045513"/>
      <w:bookmarkStart w:id="2001" w:name="_Toc97155258"/>
      <w:bookmarkStart w:id="2002" w:name="_Toc101521395"/>
      <w:bookmarkStart w:id="2003" w:name="_Toc138761666"/>
      <w:bookmarkStart w:id="2004" w:name="_Toc145707881"/>
      <w:bookmarkStart w:id="2005" w:name="_Toc157111218"/>
      <w:r>
        <w:t>8.</w:t>
      </w:r>
      <w:r w:rsidR="007B0A3F">
        <w:t>1</w:t>
      </w:r>
      <w:r>
        <w:t>.6</w:t>
      </w:r>
      <w:r>
        <w:tab/>
        <w:t>Error Handling</w:t>
      </w:r>
      <w:bookmarkEnd w:id="1997"/>
      <w:bookmarkEnd w:id="1998"/>
      <w:bookmarkEnd w:id="1999"/>
      <w:bookmarkEnd w:id="2000"/>
      <w:bookmarkEnd w:id="2001"/>
      <w:bookmarkEnd w:id="2002"/>
      <w:bookmarkEnd w:id="2003"/>
      <w:bookmarkEnd w:id="2004"/>
      <w:bookmarkEnd w:id="2005"/>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006" w:name="_Toc85734259"/>
      <w:bookmarkStart w:id="2007" w:name="_Toc89431558"/>
      <w:bookmarkStart w:id="2008" w:name="_Toc97042370"/>
      <w:bookmarkStart w:id="2009" w:name="_Toc97045514"/>
      <w:bookmarkStart w:id="2010" w:name="_Toc97155259"/>
      <w:bookmarkStart w:id="2011" w:name="_Toc101521396"/>
      <w:bookmarkStart w:id="2012" w:name="_Toc138761667"/>
      <w:bookmarkStart w:id="2013" w:name="_Toc145707882"/>
      <w:bookmarkStart w:id="2014" w:name="_Toc157111219"/>
      <w:r>
        <w:t>8.</w:t>
      </w:r>
      <w:r w:rsidR="007B0A3F">
        <w:t>1</w:t>
      </w:r>
      <w:r>
        <w:t>.7</w:t>
      </w:r>
      <w:r>
        <w:tab/>
        <w:t>Feature negotiation</w:t>
      </w:r>
      <w:bookmarkEnd w:id="2006"/>
      <w:bookmarkEnd w:id="2007"/>
      <w:bookmarkEnd w:id="2008"/>
      <w:bookmarkEnd w:id="2009"/>
      <w:bookmarkEnd w:id="2010"/>
      <w:bookmarkEnd w:id="2011"/>
      <w:bookmarkEnd w:id="2012"/>
      <w:bookmarkEnd w:id="2013"/>
      <w:bookmarkEnd w:id="201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38FCCF8" w:rsidR="0091651E" w:rsidRDefault="0091651E">
            <w:pPr>
              <w:keepNext/>
              <w:keepLines/>
              <w:spacing w:after="0"/>
              <w:rPr>
                <w:rFonts w:ascii="Arial" w:eastAsia="Batang" w:hAnsi="Arial"/>
                <w:sz w:val="18"/>
              </w:rPr>
            </w:pPr>
            <w:r>
              <w:rPr>
                <w:rFonts w:ascii="Arial" w:eastAsia="Batang" w:hAnsi="Arial"/>
                <w:sz w:val="18"/>
              </w:rPr>
              <w:t>SEALDDSupport</w:t>
            </w:r>
          </w:p>
        </w:tc>
        <w:tc>
          <w:tcPr>
            <w:tcW w:w="5758" w:type="dxa"/>
          </w:tcPr>
          <w:p w14:paraId="4A3A5DCE" w14:textId="5FBC434F"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 xml:space="preserve">This feature indicates </w:t>
            </w:r>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r>
              <w:rPr>
                <w:rFonts w:ascii="Arial" w:eastAsia="Batang" w:hAnsi="Arial" w:cs="Arial"/>
                <w:sz w:val="18"/>
                <w:szCs w:val="18"/>
              </w:rPr>
              <w:t xml:space="preserve">the </w:t>
            </w:r>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r w:rsidR="0091651E">
              <w:rPr>
                <w:rFonts w:ascii="Arial" w:eastAsia="Batang" w:hAnsi="Arial" w:cs="Arial"/>
                <w:sz w:val="18"/>
                <w:szCs w:val="18"/>
              </w:rPr>
              <w:t>.</w:t>
            </w:r>
          </w:p>
          <w:p w14:paraId="3C2D965B" w14:textId="77777777" w:rsidR="00B445D2" w:rsidRPr="006403F4" w:rsidRDefault="00B445D2" w:rsidP="00B445D2">
            <w:pPr>
              <w:keepNext/>
              <w:keepLines/>
              <w:spacing w:after="0"/>
              <w:rPr>
                <w:rFonts w:ascii="Arial" w:eastAsia="Batang" w:hAnsi="Arial" w:cs="Arial"/>
                <w:sz w:val="18"/>
                <w:szCs w:val="18"/>
              </w:rPr>
            </w:pPr>
          </w:p>
          <w:p w14:paraId="3BEDF7D3" w14:textId="77777777" w:rsidR="00B445D2" w:rsidRPr="006403F4" w:rsidRDefault="00B445D2" w:rsidP="00B445D2">
            <w:pPr>
              <w:keepNext/>
              <w:keepLines/>
              <w:spacing w:after="0"/>
              <w:rPr>
                <w:rFonts w:ascii="Arial" w:eastAsia="Batang" w:hAnsi="Arial" w:cs="Arial"/>
                <w:sz w:val="18"/>
                <w:szCs w:val="18"/>
              </w:rPr>
            </w:pPr>
            <w:r w:rsidRPr="006403F4">
              <w:rPr>
                <w:rFonts w:ascii="Arial" w:eastAsia="Batang" w:hAnsi="Arial" w:cs="Arial"/>
                <w:sz w:val="18"/>
                <w:szCs w:val="18"/>
              </w:rPr>
              <w:t>The following functionalities are supported:</w:t>
            </w:r>
          </w:p>
          <w:p w14:paraId="083C74CC" w14:textId="33494088" w:rsidR="0091651E" w:rsidRDefault="00B445D2" w:rsidP="00527D5E">
            <w:pPr>
              <w:keepNext/>
              <w:keepLines/>
              <w:spacing w:after="0"/>
              <w:ind w:left="284" w:hanging="284"/>
              <w:rPr>
                <w:rFonts w:ascii="Arial" w:eastAsia="Batang" w:hAnsi="Arial" w:cs="Arial"/>
                <w:sz w:val="18"/>
                <w:szCs w:val="18"/>
              </w:rPr>
            </w:pPr>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546F1985" w:rsidR="000915AF" w:rsidRDefault="000A15B2" w:rsidP="000915AF">
            <w:pPr>
              <w:pStyle w:val="TAL"/>
            </w:pPr>
            <w:r>
              <w:t>This feature indicates the support of the enhancements to the Edge Applications.</w:t>
            </w:r>
          </w:p>
          <w:p w14:paraId="5D25C604" w14:textId="77777777" w:rsidR="000915AF" w:rsidRDefault="000915AF" w:rsidP="000915AF">
            <w:pPr>
              <w:pStyle w:val="TAL"/>
            </w:pPr>
          </w:p>
          <w:p w14:paraId="619037D6" w14:textId="0D2A7BAC" w:rsidR="000A15B2" w:rsidRDefault="000915AF" w:rsidP="000915AF">
            <w:pPr>
              <w:pStyle w:val="TAL"/>
            </w:pPr>
            <w:r w:rsidRPr="006403F4">
              <w:rPr>
                <w:rFonts w:eastAsia="Batang" w:cs="Arial"/>
                <w:szCs w:val="18"/>
              </w:rPr>
              <w:t>The following functionalities are supported:</w:t>
            </w:r>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1C61BCCE" w:rsidR="00276983" w:rsidRDefault="000A15B2"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p>
          <w:p w14:paraId="4707CE20" w14:textId="7E93F0C6" w:rsidR="000B505F"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tbl>
    <w:p w14:paraId="614EADAA" w14:textId="3CE9F612" w:rsidR="00771852" w:rsidRDefault="00771852" w:rsidP="006766F1"/>
    <w:p w14:paraId="4579D2BD" w14:textId="5FEAC637" w:rsidR="00C95A9A" w:rsidRPr="00771852" w:rsidRDefault="00C95A9A" w:rsidP="00C95A9A">
      <w:pPr>
        <w:pStyle w:val="Heading2"/>
      </w:pPr>
      <w:bookmarkStart w:id="2015" w:name="_Toc85734260"/>
      <w:bookmarkStart w:id="2016" w:name="_Toc89431559"/>
      <w:bookmarkStart w:id="2017" w:name="_Toc97042371"/>
      <w:bookmarkStart w:id="2018" w:name="_Toc97045515"/>
      <w:bookmarkStart w:id="2019" w:name="_Toc97155260"/>
      <w:bookmarkStart w:id="2020" w:name="_Toc101521397"/>
      <w:bookmarkStart w:id="2021" w:name="_Toc138761668"/>
      <w:bookmarkStart w:id="2022" w:name="_Toc145707883"/>
      <w:bookmarkStart w:id="2023" w:name="_Toc157111220"/>
      <w:r>
        <w:t>8.2</w:t>
      </w:r>
      <w:r>
        <w:tab/>
        <w:t>Eees_UELocation API</w:t>
      </w:r>
      <w:bookmarkEnd w:id="2015"/>
      <w:bookmarkEnd w:id="2016"/>
      <w:bookmarkEnd w:id="2017"/>
      <w:bookmarkEnd w:id="2018"/>
      <w:bookmarkEnd w:id="2019"/>
      <w:bookmarkEnd w:id="2020"/>
      <w:bookmarkEnd w:id="2021"/>
      <w:bookmarkEnd w:id="2022"/>
      <w:bookmarkEnd w:id="2023"/>
    </w:p>
    <w:p w14:paraId="6D967C31" w14:textId="732F6D3F" w:rsidR="00C95A9A" w:rsidRDefault="00C95A9A" w:rsidP="00C95A9A">
      <w:pPr>
        <w:pStyle w:val="Heading3"/>
      </w:pPr>
      <w:bookmarkStart w:id="2024" w:name="_Toc85734261"/>
      <w:bookmarkStart w:id="2025" w:name="_Toc89431560"/>
      <w:bookmarkStart w:id="2026" w:name="_Toc97042372"/>
      <w:bookmarkStart w:id="2027" w:name="_Toc97045516"/>
      <w:bookmarkStart w:id="2028" w:name="_Toc97155261"/>
      <w:bookmarkStart w:id="2029" w:name="_Toc101521398"/>
      <w:bookmarkStart w:id="2030" w:name="_Toc138761669"/>
      <w:bookmarkStart w:id="2031" w:name="_Toc145707884"/>
      <w:bookmarkStart w:id="2032" w:name="_Toc157111221"/>
      <w:r>
        <w:t>8.2.1</w:t>
      </w:r>
      <w:r>
        <w:tab/>
      </w:r>
      <w:bookmarkEnd w:id="2024"/>
      <w:r w:rsidR="00F63995">
        <w:t>Introduction</w:t>
      </w:r>
      <w:bookmarkEnd w:id="2025"/>
      <w:bookmarkEnd w:id="2026"/>
      <w:bookmarkEnd w:id="2027"/>
      <w:bookmarkEnd w:id="2028"/>
      <w:bookmarkEnd w:id="2029"/>
      <w:bookmarkEnd w:id="2030"/>
      <w:bookmarkEnd w:id="2031"/>
      <w:bookmarkEnd w:id="203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033" w:name="_Toc85734262"/>
      <w:bookmarkStart w:id="2034" w:name="_Toc89431561"/>
      <w:bookmarkStart w:id="2035" w:name="_Toc97042373"/>
      <w:bookmarkStart w:id="2036" w:name="_Toc97045517"/>
      <w:bookmarkStart w:id="2037" w:name="_Toc97155262"/>
      <w:bookmarkStart w:id="2038" w:name="_Toc101521399"/>
      <w:bookmarkStart w:id="2039" w:name="_Toc138761670"/>
      <w:bookmarkStart w:id="2040" w:name="_Toc145707885"/>
      <w:bookmarkStart w:id="2041" w:name="_Toc157111222"/>
      <w:r>
        <w:t>8.2.2</w:t>
      </w:r>
      <w:r>
        <w:tab/>
        <w:t>Resources</w:t>
      </w:r>
      <w:bookmarkEnd w:id="2033"/>
      <w:bookmarkEnd w:id="2034"/>
      <w:bookmarkEnd w:id="2035"/>
      <w:bookmarkEnd w:id="2036"/>
      <w:bookmarkEnd w:id="2037"/>
      <w:bookmarkEnd w:id="2038"/>
      <w:bookmarkEnd w:id="2039"/>
      <w:bookmarkEnd w:id="2040"/>
      <w:bookmarkEnd w:id="2041"/>
    </w:p>
    <w:p w14:paraId="5F4D41DF" w14:textId="440D3E81" w:rsidR="00C95A9A" w:rsidRDefault="00C95A9A" w:rsidP="00C95A9A">
      <w:pPr>
        <w:pStyle w:val="Heading4"/>
      </w:pPr>
      <w:bookmarkStart w:id="2042" w:name="_Toc85734263"/>
      <w:bookmarkStart w:id="2043" w:name="_Toc89431562"/>
      <w:bookmarkStart w:id="2044" w:name="_Toc97042374"/>
      <w:bookmarkStart w:id="2045" w:name="_Toc97045518"/>
      <w:bookmarkStart w:id="2046" w:name="_Toc97155263"/>
      <w:bookmarkStart w:id="2047" w:name="_Toc101521400"/>
      <w:bookmarkStart w:id="2048" w:name="_Toc138761671"/>
      <w:bookmarkStart w:id="2049" w:name="_Toc145707886"/>
      <w:bookmarkStart w:id="2050" w:name="_Toc157111223"/>
      <w:r>
        <w:t>8.2.2.1</w:t>
      </w:r>
      <w:r>
        <w:tab/>
        <w:t>Overview</w:t>
      </w:r>
      <w:bookmarkEnd w:id="2042"/>
      <w:bookmarkEnd w:id="2043"/>
      <w:bookmarkEnd w:id="2044"/>
      <w:bookmarkEnd w:id="2045"/>
      <w:bookmarkEnd w:id="2046"/>
      <w:bookmarkEnd w:id="2047"/>
      <w:bookmarkEnd w:id="2048"/>
      <w:bookmarkEnd w:id="2049"/>
      <w:bookmarkEnd w:id="205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76811326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051" w:name="_Toc85734264"/>
      <w:bookmarkStart w:id="2052" w:name="_Toc89431563"/>
      <w:bookmarkStart w:id="2053" w:name="_Toc97042375"/>
      <w:bookmarkStart w:id="2054" w:name="_Toc97045519"/>
      <w:bookmarkStart w:id="2055" w:name="_Toc97155264"/>
      <w:bookmarkStart w:id="2056" w:name="_Toc101521401"/>
      <w:bookmarkStart w:id="2057" w:name="_Toc138761672"/>
      <w:bookmarkStart w:id="2058" w:name="_Toc145707887"/>
      <w:bookmarkStart w:id="2059" w:name="_Toc157111224"/>
      <w:r>
        <w:t>8.2.2.2</w:t>
      </w:r>
      <w:r>
        <w:tab/>
        <w:t>Resource</w:t>
      </w:r>
      <w:r w:rsidRPr="00831458">
        <w:t xml:space="preserve">: </w:t>
      </w:r>
      <w:r>
        <w:t>Location Information Subscriptions</w:t>
      </w:r>
      <w:bookmarkEnd w:id="2051"/>
      <w:bookmarkEnd w:id="2052"/>
      <w:bookmarkEnd w:id="2053"/>
      <w:bookmarkEnd w:id="2054"/>
      <w:bookmarkEnd w:id="2055"/>
      <w:bookmarkEnd w:id="2056"/>
      <w:bookmarkEnd w:id="2057"/>
      <w:bookmarkEnd w:id="2058"/>
      <w:bookmarkEnd w:id="2059"/>
    </w:p>
    <w:p w14:paraId="7390CD20" w14:textId="17A056FB" w:rsidR="00C95A9A" w:rsidRDefault="00C95A9A" w:rsidP="00C95A9A">
      <w:pPr>
        <w:pStyle w:val="Heading5"/>
        <w:rPr>
          <w:lang w:eastAsia="zh-CN"/>
        </w:rPr>
      </w:pPr>
      <w:bookmarkStart w:id="2060" w:name="_Toc85734265"/>
      <w:bookmarkStart w:id="2061" w:name="_Toc89431564"/>
      <w:bookmarkStart w:id="2062" w:name="_Toc97042376"/>
      <w:bookmarkStart w:id="2063" w:name="_Toc97045520"/>
      <w:bookmarkStart w:id="2064" w:name="_Toc97155265"/>
      <w:bookmarkStart w:id="2065" w:name="_Toc101521402"/>
      <w:bookmarkStart w:id="2066" w:name="_Toc138761673"/>
      <w:bookmarkStart w:id="2067" w:name="_Toc145707888"/>
      <w:bookmarkStart w:id="2068" w:name="_Toc157111225"/>
      <w:r>
        <w:rPr>
          <w:lang w:eastAsia="zh-CN"/>
        </w:rPr>
        <w:t>8.2.2.2.1</w:t>
      </w:r>
      <w:r>
        <w:rPr>
          <w:lang w:eastAsia="zh-CN"/>
        </w:rPr>
        <w:tab/>
        <w:t>Description</w:t>
      </w:r>
      <w:bookmarkEnd w:id="2060"/>
      <w:bookmarkEnd w:id="2061"/>
      <w:bookmarkEnd w:id="2062"/>
      <w:bookmarkEnd w:id="2063"/>
      <w:bookmarkEnd w:id="2064"/>
      <w:bookmarkEnd w:id="2065"/>
      <w:bookmarkEnd w:id="2066"/>
      <w:bookmarkEnd w:id="2067"/>
      <w:bookmarkEnd w:id="2068"/>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069" w:name="_Toc85734266"/>
      <w:bookmarkStart w:id="2070" w:name="_Toc89431565"/>
      <w:bookmarkStart w:id="2071" w:name="_Toc97042377"/>
      <w:bookmarkStart w:id="2072" w:name="_Toc97045521"/>
      <w:bookmarkStart w:id="2073" w:name="_Toc97155266"/>
      <w:bookmarkStart w:id="2074" w:name="_Toc101521403"/>
      <w:bookmarkStart w:id="2075" w:name="_Toc138761674"/>
      <w:bookmarkStart w:id="2076" w:name="_Toc145707889"/>
      <w:bookmarkStart w:id="2077" w:name="_Toc157111226"/>
      <w:r>
        <w:rPr>
          <w:lang w:eastAsia="zh-CN"/>
        </w:rPr>
        <w:t>8.2.2.2.2</w:t>
      </w:r>
      <w:r>
        <w:rPr>
          <w:lang w:eastAsia="zh-CN"/>
        </w:rPr>
        <w:tab/>
        <w:t>Resource Definition</w:t>
      </w:r>
      <w:bookmarkEnd w:id="2069"/>
      <w:bookmarkEnd w:id="2070"/>
      <w:bookmarkEnd w:id="2071"/>
      <w:bookmarkEnd w:id="2072"/>
      <w:bookmarkEnd w:id="2073"/>
      <w:bookmarkEnd w:id="2074"/>
      <w:bookmarkEnd w:id="2075"/>
      <w:bookmarkEnd w:id="2076"/>
      <w:bookmarkEnd w:id="207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078" w:name="_Toc85734267"/>
      <w:bookmarkStart w:id="2079" w:name="_Toc89431566"/>
      <w:bookmarkStart w:id="2080" w:name="_Toc97042378"/>
      <w:bookmarkStart w:id="2081" w:name="_Toc97045522"/>
      <w:bookmarkStart w:id="2082" w:name="_Toc97155267"/>
      <w:bookmarkStart w:id="2083" w:name="_Toc101521404"/>
      <w:bookmarkStart w:id="2084" w:name="_Toc138761675"/>
      <w:bookmarkStart w:id="2085" w:name="_Toc145707890"/>
      <w:bookmarkStart w:id="2086" w:name="_Toc157111227"/>
      <w:r>
        <w:rPr>
          <w:lang w:eastAsia="zh-CN"/>
        </w:rPr>
        <w:t>8.2.2.2.3</w:t>
      </w:r>
      <w:r>
        <w:rPr>
          <w:lang w:eastAsia="zh-CN"/>
        </w:rPr>
        <w:tab/>
        <w:t>Resource Standard Methods</w:t>
      </w:r>
      <w:bookmarkEnd w:id="2078"/>
      <w:bookmarkEnd w:id="2079"/>
      <w:bookmarkEnd w:id="2080"/>
      <w:bookmarkEnd w:id="2081"/>
      <w:bookmarkEnd w:id="2082"/>
      <w:bookmarkEnd w:id="2083"/>
      <w:bookmarkEnd w:id="2084"/>
      <w:bookmarkEnd w:id="2085"/>
      <w:bookmarkEnd w:id="2086"/>
    </w:p>
    <w:p w14:paraId="432F835E" w14:textId="321DBDD0" w:rsidR="00C95A9A" w:rsidRDefault="00C95A9A" w:rsidP="00C95A9A">
      <w:pPr>
        <w:pStyle w:val="Heading6"/>
        <w:rPr>
          <w:lang w:eastAsia="zh-CN"/>
        </w:rPr>
      </w:pPr>
      <w:bookmarkStart w:id="2087" w:name="_Toc85734268"/>
      <w:bookmarkStart w:id="2088" w:name="_Toc89431567"/>
      <w:bookmarkStart w:id="2089" w:name="_Toc97042379"/>
      <w:bookmarkStart w:id="2090" w:name="_Toc97045523"/>
      <w:bookmarkStart w:id="2091" w:name="_Toc97155268"/>
      <w:bookmarkStart w:id="2092" w:name="_Toc101521405"/>
      <w:bookmarkStart w:id="2093" w:name="_Toc138761676"/>
      <w:bookmarkStart w:id="2094" w:name="_Toc145707891"/>
      <w:bookmarkStart w:id="2095" w:name="_Toc157111228"/>
      <w:r>
        <w:rPr>
          <w:lang w:eastAsia="zh-CN"/>
        </w:rPr>
        <w:t>8.2.2.2.3.1</w:t>
      </w:r>
      <w:r>
        <w:rPr>
          <w:lang w:eastAsia="zh-CN"/>
        </w:rPr>
        <w:tab/>
        <w:t>POST</w:t>
      </w:r>
      <w:bookmarkEnd w:id="2087"/>
      <w:bookmarkEnd w:id="2088"/>
      <w:bookmarkEnd w:id="2089"/>
      <w:bookmarkEnd w:id="2090"/>
      <w:bookmarkEnd w:id="2091"/>
      <w:bookmarkEnd w:id="2092"/>
      <w:bookmarkEnd w:id="2093"/>
      <w:bookmarkEnd w:id="2094"/>
      <w:bookmarkEnd w:id="209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096" w:name="_Toc85734269"/>
      <w:bookmarkStart w:id="2097" w:name="_Toc89431568"/>
      <w:bookmarkStart w:id="2098" w:name="_Toc97042380"/>
      <w:bookmarkStart w:id="2099" w:name="_Toc97045524"/>
      <w:bookmarkStart w:id="2100" w:name="_Toc97155269"/>
      <w:bookmarkStart w:id="2101" w:name="_Toc101521406"/>
      <w:bookmarkStart w:id="2102" w:name="_Toc138761677"/>
      <w:bookmarkStart w:id="2103" w:name="_Toc145707892"/>
      <w:bookmarkStart w:id="2104" w:name="_Toc157111229"/>
      <w:r>
        <w:rPr>
          <w:lang w:eastAsia="zh-CN"/>
        </w:rPr>
        <w:t>8.2.2.2.4</w:t>
      </w:r>
      <w:r>
        <w:rPr>
          <w:lang w:eastAsia="zh-CN"/>
        </w:rPr>
        <w:tab/>
        <w:t>Resource Custom Operations</w:t>
      </w:r>
      <w:bookmarkEnd w:id="2096"/>
      <w:bookmarkEnd w:id="2097"/>
      <w:bookmarkEnd w:id="2098"/>
      <w:bookmarkEnd w:id="2099"/>
      <w:bookmarkEnd w:id="2100"/>
      <w:bookmarkEnd w:id="2101"/>
      <w:bookmarkEnd w:id="2102"/>
      <w:bookmarkEnd w:id="2103"/>
      <w:bookmarkEnd w:id="2104"/>
    </w:p>
    <w:p w14:paraId="4A14BA72" w14:textId="77777777" w:rsidR="00C95A9A" w:rsidRDefault="00C95A9A" w:rsidP="00C95A9A">
      <w:r>
        <w:t>None.</w:t>
      </w:r>
    </w:p>
    <w:p w14:paraId="18418CCB" w14:textId="7AFCBE58" w:rsidR="00C95A9A" w:rsidRDefault="00C95A9A" w:rsidP="00C95A9A">
      <w:pPr>
        <w:pStyle w:val="Heading4"/>
      </w:pPr>
      <w:bookmarkStart w:id="2105" w:name="_Toc85734270"/>
      <w:bookmarkStart w:id="2106" w:name="_Toc89431569"/>
      <w:bookmarkStart w:id="2107" w:name="_Toc97042381"/>
      <w:bookmarkStart w:id="2108" w:name="_Toc97045525"/>
      <w:bookmarkStart w:id="2109" w:name="_Toc97155270"/>
      <w:bookmarkStart w:id="2110" w:name="_Toc101521407"/>
      <w:bookmarkStart w:id="2111" w:name="_Toc138761678"/>
      <w:bookmarkStart w:id="2112" w:name="_Toc145707893"/>
      <w:bookmarkStart w:id="2113" w:name="_Toc157111230"/>
      <w:r>
        <w:t>8.2.2.3</w:t>
      </w:r>
      <w:r>
        <w:tab/>
        <w:t>Resource</w:t>
      </w:r>
      <w:r w:rsidRPr="00831458">
        <w:t xml:space="preserve">: </w:t>
      </w:r>
      <w:r>
        <w:t>Individual Location Information Subscription</w:t>
      </w:r>
      <w:bookmarkEnd w:id="2105"/>
      <w:bookmarkEnd w:id="2106"/>
      <w:bookmarkEnd w:id="2107"/>
      <w:bookmarkEnd w:id="2108"/>
      <w:bookmarkEnd w:id="2109"/>
      <w:bookmarkEnd w:id="2110"/>
      <w:bookmarkEnd w:id="2111"/>
      <w:bookmarkEnd w:id="2112"/>
      <w:bookmarkEnd w:id="2113"/>
    </w:p>
    <w:p w14:paraId="25C3185F" w14:textId="10387C15" w:rsidR="00C95A9A" w:rsidRDefault="00C95A9A" w:rsidP="00C95A9A">
      <w:pPr>
        <w:pStyle w:val="Heading5"/>
        <w:rPr>
          <w:lang w:eastAsia="zh-CN"/>
        </w:rPr>
      </w:pPr>
      <w:bookmarkStart w:id="2114" w:name="_Toc85734271"/>
      <w:bookmarkStart w:id="2115" w:name="_Toc89431570"/>
      <w:bookmarkStart w:id="2116" w:name="_Toc97042382"/>
      <w:bookmarkStart w:id="2117" w:name="_Toc97045526"/>
      <w:bookmarkStart w:id="2118" w:name="_Toc97155271"/>
      <w:bookmarkStart w:id="2119" w:name="_Toc101521408"/>
      <w:bookmarkStart w:id="2120" w:name="_Toc138761679"/>
      <w:bookmarkStart w:id="2121" w:name="_Toc145707894"/>
      <w:bookmarkStart w:id="2122" w:name="_Toc157111231"/>
      <w:r>
        <w:rPr>
          <w:lang w:eastAsia="zh-CN"/>
        </w:rPr>
        <w:t>8.2.2.3.1</w:t>
      </w:r>
      <w:r>
        <w:rPr>
          <w:lang w:eastAsia="zh-CN"/>
        </w:rPr>
        <w:tab/>
        <w:t>Description</w:t>
      </w:r>
      <w:bookmarkEnd w:id="2114"/>
      <w:bookmarkEnd w:id="2115"/>
      <w:bookmarkEnd w:id="2116"/>
      <w:bookmarkEnd w:id="2117"/>
      <w:bookmarkEnd w:id="2118"/>
      <w:bookmarkEnd w:id="2119"/>
      <w:bookmarkEnd w:id="2120"/>
      <w:bookmarkEnd w:id="2121"/>
      <w:bookmarkEnd w:id="212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123" w:name="_Toc85734272"/>
      <w:bookmarkStart w:id="2124" w:name="_Toc89431571"/>
      <w:bookmarkStart w:id="2125" w:name="_Toc97042383"/>
      <w:bookmarkStart w:id="2126" w:name="_Toc97045527"/>
      <w:bookmarkStart w:id="2127" w:name="_Toc97155272"/>
      <w:bookmarkStart w:id="2128" w:name="_Toc101521409"/>
      <w:bookmarkStart w:id="2129" w:name="_Toc138761680"/>
      <w:bookmarkStart w:id="2130" w:name="_Toc145707895"/>
      <w:bookmarkStart w:id="2131" w:name="_Toc157111232"/>
      <w:r>
        <w:rPr>
          <w:lang w:eastAsia="zh-CN"/>
        </w:rPr>
        <w:t>8.2.2.3.2</w:t>
      </w:r>
      <w:r>
        <w:rPr>
          <w:lang w:eastAsia="zh-CN"/>
        </w:rPr>
        <w:tab/>
        <w:t>Resource Definition</w:t>
      </w:r>
      <w:bookmarkEnd w:id="2123"/>
      <w:bookmarkEnd w:id="2124"/>
      <w:bookmarkEnd w:id="2125"/>
      <w:bookmarkEnd w:id="2126"/>
      <w:bookmarkEnd w:id="2127"/>
      <w:bookmarkEnd w:id="2128"/>
      <w:bookmarkEnd w:id="2129"/>
      <w:bookmarkEnd w:id="2130"/>
      <w:bookmarkEnd w:id="2131"/>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132" w:name="_Toc85734273"/>
      <w:bookmarkStart w:id="2133" w:name="_Toc89431572"/>
      <w:bookmarkStart w:id="2134" w:name="_Toc97042384"/>
      <w:bookmarkStart w:id="2135" w:name="_Toc97045528"/>
      <w:bookmarkStart w:id="2136" w:name="_Toc97155273"/>
      <w:bookmarkStart w:id="2137" w:name="_Toc101521410"/>
      <w:bookmarkStart w:id="2138" w:name="_Toc138761681"/>
      <w:bookmarkStart w:id="2139" w:name="_Toc145707896"/>
      <w:bookmarkStart w:id="2140" w:name="_Toc157111233"/>
      <w:r>
        <w:rPr>
          <w:lang w:eastAsia="zh-CN"/>
        </w:rPr>
        <w:t>8.2.2.3.3</w:t>
      </w:r>
      <w:r>
        <w:rPr>
          <w:lang w:eastAsia="zh-CN"/>
        </w:rPr>
        <w:tab/>
        <w:t>Resource Standard Methods</w:t>
      </w:r>
      <w:bookmarkEnd w:id="2132"/>
      <w:bookmarkEnd w:id="2133"/>
      <w:bookmarkEnd w:id="2134"/>
      <w:bookmarkEnd w:id="2135"/>
      <w:bookmarkEnd w:id="2136"/>
      <w:bookmarkEnd w:id="2137"/>
      <w:bookmarkEnd w:id="2138"/>
      <w:bookmarkEnd w:id="2139"/>
      <w:bookmarkEnd w:id="2140"/>
    </w:p>
    <w:p w14:paraId="495ACCB9" w14:textId="4169AF66" w:rsidR="00C95A9A" w:rsidRDefault="00C95A9A" w:rsidP="00C95A9A">
      <w:pPr>
        <w:pStyle w:val="Heading6"/>
        <w:rPr>
          <w:lang w:eastAsia="zh-CN"/>
        </w:rPr>
      </w:pPr>
      <w:bookmarkStart w:id="2141" w:name="_Toc85734274"/>
      <w:bookmarkStart w:id="2142" w:name="_Toc89431573"/>
      <w:bookmarkStart w:id="2143" w:name="_Toc97042385"/>
      <w:bookmarkStart w:id="2144" w:name="_Toc97045529"/>
      <w:bookmarkStart w:id="2145" w:name="_Toc97155274"/>
      <w:bookmarkStart w:id="2146" w:name="_Toc101521411"/>
      <w:bookmarkStart w:id="2147" w:name="_Toc138761682"/>
      <w:bookmarkStart w:id="2148" w:name="_Toc145707897"/>
      <w:bookmarkStart w:id="2149" w:name="_Toc157111234"/>
      <w:r>
        <w:rPr>
          <w:lang w:eastAsia="zh-CN"/>
        </w:rPr>
        <w:t>8.2.2.3.3.1</w:t>
      </w:r>
      <w:r>
        <w:rPr>
          <w:lang w:eastAsia="zh-CN"/>
        </w:rPr>
        <w:tab/>
        <w:t>GET</w:t>
      </w:r>
      <w:bookmarkEnd w:id="2141"/>
      <w:bookmarkEnd w:id="2142"/>
      <w:bookmarkEnd w:id="2143"/>
      <w:bookmarkEnd w:id="2144"/>
      <w:bookmarkEnd w:id="2145"/>
      <w:bookmarkEnd w:id="2146"/>
      <w:bookmarkEnd w:id="2147"/>
      <w:bookmarkEnd w:id="2148"/>
      <w:bookmarkEnd w:id="214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150" w:name="_Toc85734275"/>
      <w:bookmarkStart w:id="2151" w:name="_Toc89431574"/>
      <w:bookmarkStart w:id="2152" w:name="_Toc97042386"/>
      <w:bookmarkStart w:id="2153" w:name="_Toc97045530"/>
      <w:bookmarkStart w:id="2154" w:name="_Toc97155275"/>
      <w:bookmarkStart w:id="2155" w:name="_Toc101521412"/>
      <w:bookmarkStart w:id="2156" w:name="_Toc138761683"/>
      <w:bookmarkStart w:id="2157" w:name="_Toc145707898"/>
      <w:bookmarkStart w:id="2158" w:name="_Toc157111235"/>
      <w:r>
        <w:rPr>
          <w:lang w:eastAsia="zh-CN"/>
        </w:rPr>
        <w:t>8.2.2.3.3.2</w:t>
      </w:r>
      <w:r>
        <w:rPr>
          <w:lang w:eastAsia="zh-CN"/>
        </w:rPr>
        <w:tab/>
        <w:t>PATCH</w:t>
      </w:r>
      <w:bookmarkEnd w:id="2150"/>
      <w:bookmarkEnd w:id="2151"/>
      <w:bookmarkEnd w:id="2152"/>
      <w:bookmarkEnd w:id="2153"/>
      <w:bookmarkEnd w:id="2154"/>
      <w:bookmarkEnd w:id="2155"/>
      <w:bookmarkEnd w:id="2156"/>
      <w:bookmarkEnd w:id="2157"/>
      <w:bookmarkEnd w:id="2158"/>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159" w:name="_Toc85734276"/>
      <w:bookmarkStart w:id="2160" w:name="_Toc89431575"/>
      <w:bookmarkStart w:id="2161" w:name="_Toc97042387"/>
      <w:bookmarkStart w:id="2162" w:name="_Toc97045531"/>
      <w:bookmarkStart w:id="2163" w:name="_Toc97155276"/>
      <w:bookmarkStart w:id="2164" w:name="_Toc101521413"/>
      <w:bookmarkStart w:id="2165" w:name="_Toc138761684"/>
      <w:bookmarkStart w:id="2166" w:name="_Toc145707899"/>
      <w:bookmarkStart w:id="2167" w:name="_Toc157111236"/>
      <w:r>
        <w:rPr>
          <w:lang w:eastAsia="zh-CN"/>
        </w:rPr>
        <w:t>8.2.2.3.3.3</w:t>
      </w:r>
      <w:r>
        <w:rPr>
          <w:lang w:eastAsia="zh-CN"/>
        </w:rPr>
        <w:tab/>
        <w:t>PUT</w:t>
      </w:r>
      <w:bookmarkEnd w:id="2159"/>
      <w:bookmarkEnd w:id="2160"/>
      <w:bookmarkEnd w:id="2161"/>
      <w:bookmarkEnd w:id="2162"/>
      <w:bookmarkEnd w:id="2163"/>
      <w:bookmarkEnd w:id="2164"/>
      <w:bookmarkEnd w:id="2165"/>
      <w:bookmarkEnd w:id="2166"/>
      <w:bookmarkEnd w:id="216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168" w:name="_Toc85734277"/>
      <w:bookmarkStart w:id="2169" w:name="_Toc89431576"/>
      <w:bookmarkStart w:id="2170" w:name="_Toc97042388"/>
      <w:bookmarkStart w:id="2171" w:name="_Toc97045532"/>
      <w:bookmarkStart w:id="2172" w:name="_Toc97155277"/>
      <w:bookmarkStart w:id="2173" w:name="_Toc101521414"/>
      <w:bookmarkStart w:id="2174" w:name="_Toc138761685"/>
      <w:bookmarkStart w:id="2175" w:name="_Toc145707900"/>
      <w:bookmarkStart w:id="2176" w:name="_Toc157111237"/>
      <w:r>
        <w:rPr>
          <w:lang w:eastAsia="zh-CN"/>
        </w:rPr>
        <w:t>8.2</w:t>
      </w:r>
      <w:r w:rsidR="00C95A9A">
        <w:rPr>
          <w:lang w:eastAsia="zh-CN"/>
        </w:rPr>
        <w:t>.2.3.3.4</w:t>
      </w:r>
      <w:r w:rsidR="00C95A9A">
        <w:rPr>
          <w:lang w:eastAsia="zh-CN"/>
        </w:rPr>
        <w:tab/>
        <w:t>DELETE</w:t>
      </w:r>
      <w:bookmarkEnd w:id="2168"/>
      <w:bookmarkEnd w:id="2169"/>
      <w:bookmarkEnd w:id="2170"/>
      <w:bookmarkEnd w:id="2171"/>
      <w:bookmarkEnd w:id="2172"/>
      <w:bookmarkEnd w:id="2173"/>
      <w:bookmarkEnd w:id="2174"/>
      <w:bookmarkEnd w:id="2175"/>
      <w:bookmarkEnd w:id="2176"/>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177" w:name="_Toc85734278"/>
      <w:bookmarkStart w:id="2178" w:name="_Toc89431577"/>
      <w:bookmarkStart w:id="2179" w:name="_Toc97042389"/>
      <w:bookmarkStart w:id="2180" w:name="_Toc97045533"/>
      <w:bookmarkStart w:id="2181" w:name="_Toc97155278"/>
      <w:bookmarkStart w:id="2182" w:name="_Toc101521415"/>
      <w:bookmarkStart w:id="2183" w:name="_Toc138761686"/>
      <w:bookmarkStart w:id="2184" w:name="_Toc145707901"/>
      <w:bookmarkStart w:id="2185" w:name="_Toc157111238"/>
      <w:r>
        <w:rPr>
          <w:lang w:eastAsia="zh-CN"/>
        </w:rPr>
        <w:t>8.2</w:t>
      </w:r>
      <w:r w:rsidR="00C95A9A">
        <w:rPr>
          <w:lang w:eastAsia="zh-CN"/>
        </w:rPr>
        <w:t>.2.3.4</w:t>
      </w:r>
      <w:r w:rsidR="00C95A9A">
        <w:rPr>
          <w:lang w:eastAsia="zh-CN"/>
        </w:rPr>
        <w:tab/>
        <w:t>Resource Custom Operations</w:t>
      </w:r>
      <w:bookmarkEnd w:id="2177"/>
      <w:bookmarkEnd w:id="2178"/>
      <w:bookmarkEnd w:id="2179"/>
      <w:bookmarkEnd w:id="2180"/>
      <w:bookmarkEnd w:id="2181"/>
      <w:bookmarkEnd w:id="2182"/>
      <w:bookmarkEnd w:id="2183"/>
      <w:bookmarkEnd w:id="2184"/>
      <w:bookmarkEnd w:id="218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186" w:name="_Toc85734279"/>
      <w:bookmarkStart w:id="2187" w:name="_Toc89431578"/>
      <w:bookmarkStart w:id="2188" w:name="_Toc97042390"/>
      <w:bookmarkStart w:id="2189" w:name="_Toc97045534"/>
      <w:bookmarkStart w:id="2190" w:name="_Toc97155279"/>
      <w:bookmarkStart w:id="2191" w:name="_Toc101521416"/>
      <w:bookmarkStart w:id="2192" w:name="_Toc138761687"/>
      <w:bookmarkStart w:id="2193" w:name="_Toc145707902"/>
      <w:bookmarkStart w:id="2194" w:name="_Toc157111239"/>
      <w:r>
        <w:t>8.2</w:t>
      </w:r>
      <w:r w:rsidR="00C95A9A">
        <w:t>.3</w:t>
      </w:r>
      <w:r w:rsidR="00C95A9A">
        <w:tab/>
        <w:t>Custom Operations without associated resources</w:t>
      </w:r>
      <w:bookmarkEnd w:id="2186"/>
      <w:bookmarkEnd w:id="2187"/>
      <w:bookmarkEnd w:id="2188"/>
      <w:bookmarkEnd w:id="2189"/>
      <w:bookmarkEnd w:id="2190"/>
      <w:bookmarkEnd w:id="2191"/>
      <w:bookmarkEnd w:id="2192"/>
      <w:bookmarkEnd w:id="2193"/>
      <w:bookmarkEnd w:id="2194"/>
    </w:p>
    <w:p w14:paraId="683CACC6" w14:textId="77777777" w:rsidR="0016246B" w:rsidRPr="000A7435" w:rsidRDefault="0016246B" w:rsidP="0016246B">
      <w:pPr>
        <w:pStyle w:val="Heading4"/>
      </w:pPr>
      <w:bookmarkStart w:id="2195" w:name="_Toc65839243"/>
      <w:bookmarkStart w:id="2196" w:name="_Toc85734280"/>
      <w:bookmarkStart w:id="2197" w:name="_Toc89431579"/>
      <w:bookmarkStart w:id="2198" w:name="_Toc97042391"/>
      <w:bookmarkStart w:id="2199" w:name="_Toc97045535"/>
      <w:bookmarkStart w:id="2200" w:name="_Toc97155280"/>
      <w:bookmarkStart w:id="2201" w:name="_Toc101521417"/>
      <w:bookmarkStart w:id="2202" w:name="_Toc138761688"/>
      <w:bookmarkStart w:id="2203" w:name="_Toc145707903"/>
      <w:bookmarkStart w:id="2204" w:name="_Toc157111240"/>
      <w:r>
        <w:t>8.2.3.1</w:t>
      </w:r>
      <w:r>
        <w:tab/>
        <w:t>Overview</w:t>
      </w:r>
      <w:bookmarkEnd w:id="2195"/>
      <w:bookmarkEnd w:id="2196"/>
      <w:bookmarkEnd w:id="2197"/>
      <w:bookmarkEnd w:id="2198"/>
      <w:bookmarkEnd w:id="2199"/>
      <w:bookmarkEnd w:id="2200"/>
      <w:bookmarkEnd w:id="2201"/>
      <w:bookmarkEnd w:id="2202"/>
      <w:bookmarkEnd w:id="2203"/>
      <w:bookmarkEnd w:id="2204"/>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76811326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205" w:name="_Toc65839244"/>
      <w:bookmarkStart w:id="2206" w:name="_Toc85734281"/>
      <w:bookmarkStart w:id="2207" w:name="_Toc89431580"/>
      <w:bookmarkStart w:id="2208" w:name="_Toc97042392"/>
      <w:bookmarkStart w:id="2209" w:name="_Toc97045536"/>
      <w:bookmarkStart w:id="2210" w:name="_Toc97155281"/>
      <w:bookmarkStart w:id="2211" w:name="_Toc101521418"/>
      <w:bookmarkStart w:id="2212" w:name="_Toc138761689"/>
      <w:bookmarkStart w:id="2213" w:name="_Toc145707904"/>
      <w:bookmarkStart w:id="2214" w:name="_Toc157111241"/>
      <w:r>
        <w:t>8.2.3.2</w:t>
      </w:r>
      <w:r>
        <w:tab/>
        <w:t xml:space="preserve">Operation: </w:t>
      </w:r>
      <w:bookmarkEnd w:id="2205"/>
      <w:r>
        <w:t>Fetch</w:t>
      </w:r>
      <w:bookmarkEnd w:id="2206"/>
      <w:bookmarkEnd w:id="2207"/>
      <w:bookmarkEnd w:id="2208"/>
      <w:bookmarkEnd w:id="2209"/>
      <w:bookmarkEnd w:id="2210"/>
      <w:bookmarkEnd w:id="2211"/>
      <w:bookmarkEnd w:id="2212"/>
      <w:bookmarkEnd w:id="2213"/>
      <w:bookmarkEnd w:id="2214"/>
    </w:p>
    <w:p w14:paraId="7DBEC0F6" w14:textId="77777777" w:rsidR="0016246B" w:rsidRDefault="0016246B" w:rsidP="0016246B">
      <w:pPr>
        <w:pStyle w:val="Heading5"/>
      </w:pPr>
      <w:bookmarkStart w:id="2215" w:name="_Toc65839245"/>
      <w:bookmarkStart w:id="2216" w:name="_Toc85734282"/>
      <w:bookmarkStart w:id="2217" w:name="_Toc89431581"/>
      <w:bookmarkStart w:id="2218" w:name="_Toc97042393"/>
      <w:bookmarkStart w:id="2219" w:name="_Toc97045537"/>
      <w:bookmarkStart w:id="2220" w:name="_Toc97155282"/>
      <w:bookmarkStart w:id="2221" w:name="_Toc101521419"/>
      <w:bookmarkStart w:id="2222" w:name="_Toc138761690"/>
      <w:bookmarkStart w:id="2223" w:name="_Toc145707905"/>
      <w:bookmarkStart w:id="2224" w:name="_Toc157111242"/>
      <w:r>
        <w:t>8.2.3.2.1</w:t>
      </w:r>
      <w:r>
        <w:tab/>
        <w:t>Description</w:t>
      </w:r>
      <w:bookmarkEnd w:id="2215"/>
      <w:bookmarkEnd w:id="2216"/>
      <w:bookmarkEnd w:id="2217"/>
      <w:bookmarkEnd w:id="2218"/>
      <w:bookmarkEnd w:id="2219"/>
      <w:bookmarkEnd w:id="2220"/>
      <w:bookmarkEnd w:id="2221"/>
      <w:bookmarkEnd w:id="2222"/>
      <w:bookmarkEnd w:id="2223"/>
      <w:bookmarkEnd w:id="222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225" w:name="_Toc65839246"/>
      <w:bookmarkStart w:id="2226" w:name="_Toc85734283"/>
      <w:bookmarkStart w:id="2227" w:name="_Toc89431582"/>
      <w:bookmarkStart w:id="2228" w:name="_Toc97042394"/>
      <w:bookmarkStart w:id="2229" w:name="_Toc97045538"/>
      <w:bookmarkStart w:id="2230" w:name="_Toc97155283"/>
      <w:bookmarkStart w:id="2231" w:name="_Toc101521420"/>
      <w:bookmarkStart w:id="2232" w:name="_Toc138761691"/>
      <w:bookmarkStart w:id="2233" w:name="_Toc145707906"/>
      <w:bookmarkStart w:id="2234" w:name="_Toc157111243"/>
      <w:r>
        <w:t>8.2.3.2.2</w:t>
      </w:r>
      <w:r>
        <w:tab/>
        <w:t>Operation Definition</w:t>
      </w:r>
      <w:bookmarkEnd w:id="2225"/>
      <w:bookmarkEnd w:id="2226"/>
      <w:bookmarkEnd w:id="2227"/>
      <w:bookmarkEnd w:id="2228"/>
      <w:bookmarkEnd w:id="2229"/>
      <w:bookmarkEnd w:id="2230"/>
      <w:bookmarkEnd w:id="2231"/>
      <w:bookmarkEnd w:id="2232"/>
      <w:bookmarkEnd w:id="2233"/>
      <w:bookmarkEnd w:id="223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235" w:name="_Toc85734284"/>
      <w:bookmarkStart w:id="2236" w:name="_Toc89431583"/>
      <w:bookmarkStart w:id="2237" w:name="_Toc97042395"/>
      <w:bookmarkStart w:id="2238" w:name="_Toc97045539"/>
      <w:bookmarkStart w:id="2239" w:name="_Toc97155284"/>
      <w:bookmarkStart w:id="2240" w:name="_Toc101521421"/>
      <w:bookmarkStart w:id="2241" w:name="_Toc138761692"/>
      <w:bookmarkStart w:id="2242" w:name="_Toc145707907"/>
      <w:bookmarkStart w:id="2243" w:name="_Toc157111244"/>
      <w:r>
        <w:t>8.2</w:t>
      </w:r>
      <w:r w:rsidR="00C95A9A">
        <w:t>.4</w:t>
      </w:r>
      <w:r w:rsidR="00C95A9A">
        <w:tab/>
        <w:t>Notifications</w:t>
      </w:r>
      <w:bookmarkEnd w:id="2235"/>
      <w:bookmarkEnd w:id="2236"/>
      <w:bookmarkEnd w:id="2237"/>
      <w:bookmarkEnd w:id="2238"/>
      <w:bookmarkEnd w:id="2239"/>
      <w:bookmarkEnd w:id="2240"/>
      <w:bookmarkEnd w:id="2241"/>
      <w:bookmarkEnd w:id="2242"/>
      <w:bookmarkEnd w:id="2243"/>
    </w:p>
    <w:p w14:paraId="4202B195" w14:textId="4671DEE7" w:rsidR="00C95A9A" w:rsidRPr="00AF7276" w:rsidRDefault="00377899" w:rsidP="00C95A9A">
      <w:pPr>
        <w:pStyle w:val="Heading4"/>
      </w:pPr>
      <w:bookmarkStart w:id="2244" w:name="_Toc85734285"/>
      <w:bookmarkStart w:id="2245" w:name="_Toc89431584"/>
      <w:bookmarkStart w:id="2246" w:name="_Toc97042396"/>
      <w:bookmarkStart w:id="2247" w:name="_Toc97045540"/>
      <w:bookmarkStart w:id="2248" w:name="_Toc97155285"/>
      <w:bookmarkStart w:id="2249" w:name="_Toc101521422"/>
      <w:bookmarkStart w:id="2250" w:name="_Toc138761693"/>
      <w:bookmarkStart w:id="2251" w:name="_Toc145707908"/>
      <w:bookmarkStart w:id="2252" w:name="_Toc157111245"/>
      <w:r>
        <w:t>8.2</w:t>
      </w:r>
      <w:r w:rsidR="00C95A9A" w:rsidRPr="00AF7276">
        <w:t>.</w:t>
      </w:r>
      <w:r w:rsidR="00C95A9A">
        <w:t>4</w:t>
      </w:r>
      <w:r w:rsidR="00C95A9A" w:rsidRPr="00AF7276">
        <w:t>.1</w:t>
      </w:r>
      <w:r w:rsidR="00C95A9A" w:rsidRPr="00AF7276">
        <w:tab/>
        <w:t>General</w:t>
      </w:r>
      <w:bookmarkEnd w:id="2244"/>
      <w:bookmarkEnd w:id="2245"/>
      <w:bookmarkEnd w:id="2246"/>
      <w:bookmarkEnd w:id="2247"/>
      <w:bookmarkEnd w:id="2248"/>
      <w:bookmarkEnd w:id="2249"/>
      <w:bookmarkEnd w:id="2250"/>
      <w:bookmarkEnd w:id="2251"/>
      <w:bookmarkEnd w:id="2252"/>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253" w:name="_Toc85734286"/>
      <w:bookmarkStart w:id="2254" w:name="_Toc89431585"/>
      <w:bookmarkStart w:id="2255" w:name="_Toc97042397"/>
      <w:bookmarkStart w:id="2256" w:name="_Toc97045541"/>
      <w:bookmarkStart w:id="2257" w:name="_Toc97155286"/>
      <w:bookmarkStart w:id="2258" w:name="_Toc101521423"/>
      <w:bookmarkStart w:id="2259" w:name="_Toc138761694"/>
      <w:bookmarkStart w:id="2260" w:name="_Toc145707909"/>
      <w:bookmarkStart w:id="2261" w:name="_Toc157111246"/>
      <w:r>
        <w:rPr>
          <w:lang w:eastAsia="zh-CN"/>
        </w:rPr>
        <w:lastRenderedPageBreak/>
        <w:t>8.2</w:t>
      </w:r>
      <w:r w:rsidR="00C95A9A">
        <w:rPr>
          <w:lang w:eastAsia="zh-CN"/>
        </w:rPr>
        <w:t>.4.2</w:t>
      </w:r>
      <w:r w:rsidR="00C95A9A">
        <w:rPr>
          <w:lang w:eastAsia="zh-CN"/>
        </w:rPr>
        <w:tab/>
        <w:t>Location Information Notification</w:t>
      </w:r>
      <w:bookmarkEnd w:id="2253"/>
      <w:bookmarkEnd w:id="2254"/>
      <w:bookmarkEnd w:id="2255"/>
      <w:bookmarkEnd w:id="2256"/>
      <w:bookmarkEnd w:id="2257"/>
      <w:bookmarkEnd w:id="2258"/>
      <w:bookmarkEnd w:id="2259"/>
      <w:bookmarkEnd w:id="2260"/>
      <w:bookmarkEnd w:id="2261"/>
    </w:p>
    <w:p w14:paraId="68935CA8" w14:textId="1ACA0FA2" w:rsidR="00C95A9A" w:rsidRDefault="00377899" w:rsidP="00C95A9A">
      <w:pPr>
        <w:pStyle w:val="Heading5"/>
        <w:rPr>
          <w:lang w:eastAsia="zh-CN"/>
        </w:rPr>
      </w:pPr>
      <w:bookmarkStart w:id="2262" w:name="_Toc85734287"/>
      <w:bookmarkStart w:id="2263" w:name="_Toc89431586"/>
      <w:bookmarkStart w:id="2264" w:name="_Toc97042398"/>
      <w:bookmarkStart w:id="2265" w:name="_Toc97045542"/>
      <w:bookmarkStart w:id="2266" w:name="_Toc97155287"/>
      <w:bookmarkStart w:id="2267" w:name="_Toc101521424"/>
      <w:bookmarkStart w:id="2268" w:name="_Toc138761695"/>
      <w:bookmarkStart w:id="2269" w:name="_Toc145707910"/>
      <w:bookmarkStart w:id="2270" w:name="_Toc157111247"/>
      <w:r>
        <w:rPr>
          <w:lang w:eastAsia="zh-CN"/>
        </w:rPr>
        <w:t>8.2</w:t>
      </w:r>
      <w:r w:rsidR="00C95A9A">
        <w:rPr>
          <w:lang w:eastAsia="zh-CN"/>
        </w:rPr>
        <w:t>.4.2.1</w:t>
      </w:r>
      <w:r w:rsidR="00C95A9A">
        <w:rPr>
          <w:lang w:eastAsia="zh-CN"/>
        </w:rPr>
        <w:tab/>
        <w:t>Description</w:t>
      </w:r>
      <w:bookmarkEnd w:id="2262"/>
      <w:bookmarkEnd w:id="2263"/>
      <w:bookmarkEnd w:id="2264"/>
      <w:bookmarkEnd w:id="2265"/>
      <w:bookmarkEnd w:id="2266"/>
      <w:bookmarkEnd w:id="2267"/>
      <w:bookmarkEnd w:id="2268"/>
      <w:bookmarkEnd w:id="2269"/>
      <w:bookmarkEnd w:id="2270"/>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271" w:name="_Toc85734288"/>
      <w:bookmarkStart w:id="2272" w:name="_Toc89431587"/>
      <w:bookmarkStart w:id="2273" w:name="_Toc97042399"/>
      <w:bookmarkStart w:id="2274" w:name="_Toc97045543"/>
      <w:bookmarkStart w:id="2275" w:name="_Toc97155288"/>
      <w:bookmarkStart w:id="2276" w:name="_Toc101521425"/>
      <w:bookmarkStart w:id="2277" w:name="_Toc138761696"/>
      <w:bookmarkStart w:id="2278" w:name="_Toc145707911"/>
      <w:bookmarkStart w:id="2279" w:name="_Toc157111248"/>
      <w:r>
        <w:rPr>
          <w:lang w:eastAsia="zh-CN"/>
        </w:rPr>
        <w:t>8.2</w:t>
      </w:r>
      <w:r w:rsidR="00C95A9A">
        <w:rPr>
          <w:lang w:eastAsia="zh-CN"/>
        </w:rPr>
        <w:t>.4.2.2</w:t>
      </w:r>
      <w:r w:rsidR="00C95A9A">
        <w:rPr>
          <w:lang w:eastAsia="zh-CN"/>
        </w:rPr>
        <w:tab/>
      </w:r>
      <w:bookmarkEnd w:id="2271"/>
      <w:bookmarkEnd w:id="2272"/>
      <w:bookmarkEnd w:id="2273"/>
      <w:bookmarkEnd w:id="2274"/>
      <w:bookmarkEnd w:id="2275"/>
      <w:bookmarkEnd w:id="2276"/>
      <w:r w:rsidR="00C46D36">
        <w:rPr>
          <w:lang w:eastAsia="zh-CN"/>
        </w:rPr>
        <w:t>Target URI</w:t>
      </w:r>
      <w:bookmarkEnd w:id="2277"/>
      <w:bookmarkEnd w:id="2278"/>
      <w:bookmarkEnd w:id="227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280" w:name="_Toc532994457"/>
      <w:bookmarkStart w:id="2281" w:name="_Toc35971424"/>
      <w:bookmarkStart w:id="2282" w:name="_Toc67903541"/>
      <w:bookmarkStart w:id="2283" w:name="_Toc138761697"/>
      <w:bookmarkStart w:id="2284" w:name="_Toc145707912"/>
      <w:bookmarkStart w:id="2285" w:name="_Toc157111249"/>
      <w:r w:rsidRPr="006C7EB1">
        <w:t>8.2.4.2.3</w:t>
      </w:r>
      <w:r w:rsidRPr="006C7EB1">
        <w:tab/>
        <w:t>Standard Methods</w:t>
      </w:r>
      <w:bookmarkEnd w:id="2280"/>
      <w:bookmarkEnd w:id="2281"/>
      <w:bookmarkEnd w:id="2282"/>
      <w:bookmarkEnd w:id="2283"/>
      <w:bookmarkEnd w:id="2284"/>
      <w:bookmarkEnd w:id="2285"/>
    </w:p>
    <w:p w14:paraId="569C8ED1" w14:textId="1DF0991F" w:rsidR="00C95A9A" w:rsidRPr="00E73566" w:rsidRDefault="00C46D36" w:rsidP="006C7EB1">
      <w:pPr>
        <w:pStyle w:val="Heading6"/>
      </w:pPr>
      <w:bookmarkStart w:id="2286" w:name="_Toc532994458"/>
      <w:bookmarkStart w:id="2287" w:name="_Toc35971425"/>
      <w:bookmarkStart w:id="2288" w:name="_Toc138761698"/>
      <w:bookmarkStart w:id="2289" w:name="_Toc145707913"/>
      <w:bookmarkStart w:id="2290" w:name="_Toc157111250"/>
      <w:r>
        <w:rPr>
          <w:lang w:eastAsia="zh-CN"/>
        </w:rPr>
        <w:t>8.2.4.2</w:t>
      </w:r>
      <w:r>
        <w:t>.3</w:t>
      </w:r>
      <w:r w:rsidRPr="00986E88">
        <w:rPr>
          <w:noProof/>
        </w:rPr>
        <w:t>.1</w:t>
      </w:r>
      <w:r w:rsidRPr="00986E88">
        <w:rPr>
          <w:noProof/>
        </w:rPr>
        <w:tab/>
        <w:t>POST</w:t>
      </w:r>
      <w:bookmarkEnd w:id="2286"/>
      <w:bookmarkEnd w:id="2287"/>
      <w:bookmarkEnd w:id="2288"/>
      <w:bookmarkEnd w:id="2289"/>
      <w:bookmarkEnd w:id="2290"/>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291" w:name="_Toc100767573"/>
      <w:bookmarkStart w:id="2292" w:name="_Toc138761699"/>
      <w:bookmarkStart w:id="2293" w:name="_Toc145707914"/>
      <w:bookmarkStart w:id="2294" w:name="_Toc157111251"/>
      <w:r w:rsidRPr="00C955D0">
        <w:rPr>
          <w:lang w:val="fr-FR" w:eastAsia="zh-CN"/>
        </w:rPr>
        <w:t>8.2.4.</w:t>
      </w:r>
      <w:r w:rsidR="00AE15D9">
        <w:rPr>
          <w:lang w:val="fr-FR" w:eastAsia="zh-CN"/>
        </w:rPr>
        <w:t>3</w:t>
      </w:r>
      <w:r w:rsidRPr="00C955D0">
        <w:rPr>
          <w:lang w:val="fr-FR" w:eastAsia="zh-CN"/>
        </w:rPr>
        <w:tab/>
      </w:r>
      <w:bookmarkEnd w:id="2291"/>
      <w:r w:rsidRPr="00C955D0">
        <w:rPr>
          <w:lang w:val="fr-FR"/>
        </w:rPr>
        <w:t>User Consent Revocation Notification</w:t>
      </w:r>
      <w:bookmarkEnd w:id="2292"/>
      <w:bookmarkEnd w:id="2293"/>
      <w:bookmarkEnd w:id="2294"/>
    </w:p>
    <w:p w14:paraId="54C0443E" w14:textId="0339CE8D" w:rsidR="00606C35" w:rsidRPr="00C955D0" w:rsidRDefault="00606C35" w:rsidP="00606C35">
      <w:pPr>
        <w:pStyle w:val="Heading5"/>
        <w:rPr>
          <w:lang w:val="fr-FR" w:eastAsia="zh-CN"/>
        </w:rPr>
      </w:pPr>
      <w:bookmarkStart w:id="2295" w:name="_Toc100767574"/>
      <w:bookmarkStart w:id="2296" w:name="_Toc138761700"/>
      <w:bookmarkStart w:id="2297" w:name="_Toc145707915"/>
      <w:bookmarkStart w:id="2298" w:name="_Toc15711125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2295"/>
      <w:bookmarkEnd w:id="2296"/>
      <w:bookmarkEnd w:id="2297"/>
      <w:bookmarkEnd w:id="2298"/>
    </w:p>
    <w:p w14:paraId="6F06DB82" w14:textId="77777777" w:rsidR="00606C35" w:rsidRDefault="00606C35" w:rsidP="00606C35">
      <w:pPr>
        <w:rPr>
          <w:noProof/>
        </w:rPr>
      </w:pPr>
      <w:bookmarkStart w:id="2299"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2300" w:name="_Toc138761701"/>
      <w:bookmarkStart w:id="2301" w:name="_Toc145707916"/>
      <w:bookmarkStart w:id="2302" w:name="_Toc157111253"/>
      <w:r>
        <w:rPr>
          <w:lang w:eastAsia="zh-CN"/>
        </w:rPr>
        <w:t>8.2.4.</w:t>
      </w:r>
      <w:r w:rsidR="00AE15D9">
        <w:rPr>
          <w:lang w:eastAsia="zh-CN"/>
        </w:rPr>
        <w:t>3</w:t>
      </w:r>
      <w:r>
        <w:rPr>
          <w:lang w:eastAsia="zh-CN"/>
        </w:rPr>
        <w:t>.2</w:t>
      </w:r>
      <w:r>
        <w:rPr>
          <w:lang w:eastAsia="zh-CN"/>
        </w:rPr>
        <w:tab/>
      </w:r>
      <w:bookmarkEnd w:id="2299"/>
      <w:r>
        <w:rPr>
          <w:lang w:eastAsia="zh-CN"/>
        </w:rPr>
        <w:t>Target URI</w:t>
      </w:r>
      <w:bookmarkEnd w:id="2300"/>
      <w:bookmarkEnd w:id="2301"/>
      <w:bookmarkEnd w:id="230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2303" w:name="_Toc138761702"/>
      <w:bookmarkStart w:id="2304" w:name="_Toc145707917"/>
      <w:bookmarkStart w:id="2305" w:name="_Toc157111254"/>
      <w:r>
        <w:rPr>
          <w:lang w:eastAsia="zh-CN"/>
        </w:rPr>
        <w:t>8.2.4.</w:t>
      </w:r>
      <w:r w:rsidR="00AE15D9">
        <w:rPr>
          <w:lang w:eastAsia="zh-CN"/>
        </w:rPr>
        <w:t>3</w:t>
      </w:r>
      <w:r w:rsidRPr="00986E88">
        <w:rPr>
          <w:noProof/>
        </w:rPr>
        <w:t>.3</w:t>
      </w:r>
      <w:r w:rsidRPr="00986E88">
        <w:rPr>
          <w:noProof/>
        </w:rPr>
        <w:tab/>
        <w:t>Standard Methods</w:t>
      </w:r>
      <w:bookmarkEnd w:id="2303"/>
      <w:bookmarkEnd w:id="2304"/>
      <w:bookmarkEnd w:id="230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2306" w:name="_Toc85734289"/>
      <w:bookmarkStart w:id="2307" w:name="_Toc89431588"/>
      <w:bookmarkStart w:id="2308" w:name="_Toc97042400"/>
      <w:bookmarkStart w:id="2309" w:name="_Toc97045544"/>
      <w:bookmarkStart w:id="2310" w:name="_Toc97155289"/>
      <w:bookmarkStart w:id="2311" w:name="_Toc101521426"/>
      <w:bookmarkStart w:id="2312" w:name="_Toc138761703"/>
      <w:bookmarkStart w:id="2313" w:name="_Toc145707918"/>
      <w:bookmarkStart w:id="2314" w:name="_Toc157111255"/>
      <w:r>
        <w:t>8.2</w:t>
      </w:r>
      <w:r w:rsidR="00C95A9A">
        <w:t>.5</w:t>
      </w:r>
      <w:r w:rsidR="00C95A9A">
        <w:tab/>
        <w:t>Data Model</w:t>
      </w:r>
      <w:bookmarkEnd w:id="2306"/>
      <w:bookmarkEnd w:id="2307"/>
      <w:bookmarkEnd w:id="2308"/>
      <w:bookmarkEnd w:id="2309"/>
      <w:bookmarkEnd w:id="2310"/>
      <w:bookmarkEnd w:id="2311"/>
      <w:bookmarkEnd w:id="2312"/>
      <w:bookmarkEnd w:id="2313"/>
      <w:bookmarkEnd w:id="2314"/>
    </w:p>
    <w:p w14:paraId="369D2C9E" w14:textId="68F99EBE" w:rsidR="00C95A9A" w:rsidRDefault="00C95A9A" w:rsidP="00C95A9A">
      <w:pPr>
        <w:pStyle w:val="Heading4"/>
        <w:rPr>
          <w:lang w:eastAsia="zh-CN"/>
        </w:rPr>
      </w:pPr>
      <w:bookmarkStart w:id="2315" w:name="_Toc85734290"/>
      <w:bookmarkStart w:id="2316" w:name="_Toc89431589"/>
      <w:bookmarkStart w:id="2317" w:name="_Toc97042401"/>
      <w:bookmarkStart w:id="2318" w:name="_Toc97045545"/>
      <w:bookmarkStart w:id="2319" w:name="_Toc97155290"/>
      <w:bookmarkStart w:id="2320" w:name="_Toc101521427"/>
      <w:bookmarkStart w:id="2321" w:name="_Toc138761704"/>
      <w:bookmarkStart w:id="2322" w:name="_Toc145707919"/>
      <w:bookmarkStart w:id="2323" w:name="_Toc157111256"/>
      <w:r>
        <w:rPr>
          <w:lang w:eastAsia="zh-CN"/>
        </w:rPr>
        <w:t>8.</w:t>
      </w:r>
      <w:r w:rsidR="00377899">
        <w:rPr>
          <w:lang w:eastAsia="zh-CN"/>
        </w:rPr>
        <w:t>2</w:t>
      </w:r>
      <w:r>
        <w:rPr>
          <w:lang w:eastAsia="zh-CN"/>
        </w:rPr>
        <w:t>.5.1</w:t>
      </w:r>
      <w:r>
        <w:rPr>
          <w:lang w:eastAsia="zh-CN"/>
        </w:rPr>
        <w:tab/>
        <w:t>General</w:t>
      </w:r>
      <w:bookmarkEnd w:id="2315"/>
      <w:bookmarkEnd w:id="2316"/>
      <w:bookmarkEnd w:id="2317"/>
      <w:bookmarkEnd w:id="2318"/>
      <w:bookmarkEnd w:id="2319"/>
      <w:bookmarkEnd w:id="2320"/>
      <w:bookmarkEnd w:id="2321"/>
      <w:bookmarkEnd w:id="2322"/>
      <w:bookmarkEnd w:id="232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2324" w:name="_Toc85734291"/>
      <w:bookmarkStart w:id="2325" w:name="_Toc89431590"/>
      <w:bookmarkStart w:id="2326" w:name="_Toc97042402"/>
      <w:bookmarkStart w:id="2327" w:name="_Toc97045546"/>
      <w:bookmarkStart w:id="2328" w:name="_Toc97155291"/>
      <w:bookmarkStart w:id="2329" w:name="_Toc101521428"/>
      <w:bookmarkStart w:id="2330" w:name="_Toc138761705"/>
      <w:bookmarkStart w:id="2331" w:name="_Toc145707920"/>
      <w:bookmarkStart w:id="2332" w:name="_Toc157111257"/>
      <w:r>
        <w:rPr>
          <w:lang w:eastAsia="zh-CN"/>
        </w:rPr>
        <w:t>8.2</w:t>
      </w:r>
      <w:r w:rsidR="00C95A9A">
        <w:rPr>
          <w:lang w:eastAsia="zh-CN"/>
        </w:rPr>
        <w:t>.5.2</w:t>
      </w:r>
      <w:r w:rsidR="00C95A9A">
        <w:rPr>
          <w:lang w:eastAsia="zh-CN"/>
        </w:rPr>
        <w:tab/>
        <w:t>Structured data types</w:t>
      </w:r>
      <w:bookmarkEnd w:id="2324"/>
      <w:bookmarkEnd w:id="2325"/>
      <w:bookmarkEnd w:id="2326"/>
      <w:bookmarkEnd w:id="2327"/>
      <w:bookmarkEnd w:id="2328"/>
      <w:bookmarkEnd w:id="2329"/>
      <w:bookmarkEnd w:id="2330"/>
      <w:bookmarkEnd w:id="2331"/>
      <w:bookmarkEnd w:id="2332"/>
    </w:p>
    <w:p w14:paraId="28C1213A" w14:textId="57E237A7" w:rsidR="00C95A9A" w:rsidRDefault="00377899" w:rsidP="00C95A9A">
      <w:pPr>
        <w:pStyle w:val="Heading5"/>
        <w:rPr>
          <w:lang w:eastAsia="zh-CN"/>
        </w:rPr>
      </w:pPr>
      <w:bookmarkStart w:id="2333" w:name="_Toc85734292"/>
      <w:bookmarkStart w:id="2334" w:name="_Toc89431591"/>
      <w:bookmarkStart w:id="2335" w:name="_Toc97042403"/>
      <w:bookmarkStart w:id="2336" w:name="_Toc97045547"/>
      <w:bookmarkStart w:id="2337" w:name="_Toc97155292"/>
      <w:bookmarkStart w:id="2338" w:name="_Toc101521429"/>
      <w:bookmarkStart w:id="2339" w:name="_Toc138761706"/>
      <w:bookmarkStart w:id="2340" w:name="_Toc145707921"/>
      <w:bookmarkStart w:id="2341" w:name="_Toc157111258"/>
      <w:r>
        <w:rPr>
          <w:lang w:eastAsia="zh-CN"/>
        </w:rPr>
        <w:t>8.2</w:t>
      </w:r>
      <w:r w:rsidR="00C95A9A">
        <w:rPr>
          <w:lang w:eastAsia="zh-CN"/>
        </w:rPr>
        <w:t>.5.2.1</w:t>
      </w:r>
      <w:r w:rsidR="00C95A9A">
        <w:rPr>
          <w:lang w:eastAsia="zh-CN"/>
        </w:rPr>
        <w:tab/>
        <w:t>Introduction</w:t>
      </w:r>
      <w:bookmarkEnd w:id="2333"/>
      <w:bookmarkEnd w:id="2334"/>
      <w:bookmarkEnd w:id="2335"/>
      <w:bookmarkEnd w:id="2336"/>
      <w:bookmarkEnd w:id="2337"/>
      <w:bookmarkEnd w:id="2338"/>
      <w:bookmarkEnd w:id="2339"/>
      <w:bookmarkEnd w:id="2340"/>
      <w:bookmarkEnd w:id="2341"/>
    </w:p>
    <w:p w14:paraId="142473D5" w14:textId="6F9C799D" w:rsidR="00C95A9A" w:rsidRDefault="00377899" w:rsidP="00C95A9A">
      <w:pPr>
        <w:pStyle w:val="Heading5"/>
        <w:rPr>
          <w:lang w:eastAsia="zh-CN"/>
        </w:rPr>
      </w:pPr>
      <w:bookmarkStart w:id="2342" w:name="_Toc85734293"/>
      <w:bookmarkStart w:id="2343" w:name="_Toc89431592"/>
      <w:bookmarkStart w:id="2344" w:name="_Toc97042404"/>
      <w:bookmarkStart w:id="2345" w:name="_Toc97045548"/>
      <w:bookmarkStart w:id="2346" w:name="_Toc97155293"/>
      <w:bookmarkStart w:id="2347" w:name="_Toc101521430"/>
      <w:bookmarkStart w:id="2348" w:name="_Toc138761707"/>
      <w:bookmarkStart w:id="2349" w:name="_Toc145707922"/>
      <w:bookmarkStart w:id="2350" w:name="_Toc157111259"/>
      <w:r>
        <w:rPr>
          <w:lang w:eastAsia="zh-CN"/>
        </w:rPr>
        <w:t>8.2</w:t>
      </w:r>
      <w:r w:rsidR="00C95A9A">
        <w:rPr>
          <w:lang w:eastAsia="zh-CN"/>
        </w:rPr>
        <w:t>.5.2.2</w:t>
      </w:r>
      <w:r w:rsidR="00C95A9A">
        <w:rPr>
          <w:lang w:eastAsia="zh-CN"/>
        </w:rPr>
        <w:tab/>
        <w:t>Type: LocationSubscription</w:t>
      </w:r>
      <w:bookmarkEnd w:id="2342"/>
      <w:bookmarkEnd w:id="2343"/>
      <w:bookmarkEnd w:id="2344"/>
      <w:bookmarkEnd w:id="2345"/>
      <w:bookmarkEnd w:id="2346"/>
      <w:bookmarkEnd w:id="2347"/>
      <w:bookmarkEnd w:id="2348"/>
      <w:bookmarkEnd w:id="2349"/>
      <w:bookmarkEnd w:id="235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2351" w:name="_Toc85734294"/>
      <w:bookmarkStart w:id="2352" w:name="_Toc89431593"/>
      <w:bookmarkStart w:id="2353" w:name="_Toc97042405"/>
      <w:bookmarkStart w:id="2354" w:name="_Toc97045549"/>
      <w:bookmarkStart w:id="2355" w:name="_Toc97155294"/>
      <w:bookmarkStart w:id="2356" w:name="_Toc101521431"/>
      <w:bookmarkStart w:id="2357" w:name="_Toc138761708"/>
      <w:bookmarkStart w:id="2358" w:name="_Toc145707923"/>
      <w:bookmarkStart w:id="2359" w:name="_Toc157111260"/>
      <w:r>
        <w:rPr>
          <w:lang w:eastAsia="zh-CN"/>
        </w:rPr>
        <w:t>8.2</w:t>
      </w:r>
      <w:r w:rsidR="00C95A9A">
        <w:rPr>
          <w:lang w:eastAsia="zh-CN"/>
        </w:rPr>
        <w:t>.5.2.3</w:t>
      </w:r>
      <w:r w:rsidR="00C95A9A">
        <w:rPr>
          <w:lang w:eastAsia="zh-CN"/>
        </w:rPr>
        <w:tab/>
        <w:t>Type: LocationSubscriptionPatch</w:t>
      </w:r>
      <w:bookmarkEnd w:id="2351"/>
      <w:bookmarkEnd w:id="2352"/>
      <w:bookmarkEnd w:id="2353"/>
      <w:bookmarkEnd w:id="2354"/>
      <w:bookmarkEnd w:id="2355"/>
      <w:bookmarkEnd w:id="2356"/>
      <w:bookmarkEnd w:id="2357"/>
      <w:bookmarkEnd w:id="2358"/>
      <w:bookmarkEnd w:id="2359"/>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2360" w:name="_Toc85734295"/>
      <w:bookmarkStart w:id="2361" w:name="_Toc89431594"/>
      <w:bookmarkStart w:id="2362" w:name="_Toc97042406"/>
      <w:bookmarkStart w:id="2363" w:name="_Toc97045550"/>
      <w:bookmarkStart w:id="2364" w:name="_Toc97155295"/>
      <w:bookmarkStart w:id="2365" w:name="_Toc101521432"/>
      <w:bookmarkStart w:id="2366" w:name="_Toc138761709"/>
      <w:bookmarkStart w:id="2367" w:name="_Toc145707924"/>
      <w:bookmarkStart w:id="2368" w:name="_Toc157111261"/>
      <w:r>
        <w:rPr>
          <w:lang w:eastAsia="zh-CN"/>
        </w:rPr>
        <w:t>8.</w:t>
      </w:r>
      <w:r w:rsidR="00377899">
        <w:rPr>
          <w:lang w:eastAsia="zh-CN"/>
        </w:rPr>
        <w:t>2</w:t>
      </w:r>
      <w:r>
        <w:rPr>
          <w:lang w:eastAsia="zh-CN"/>
        </w:rPr>
        <w:t>.5.2.4</w:t>
      </w:r>
      <w:r>
        <w:rPr>
          <w:lang w:eastAsia="zh-CN"/>
        </w:rPr>
        <w:tab/>
        <w:t>Type: LocationNotification</w:t>
      </w:r>
      <w:bookmarkEnd w:id="2360"/>
      <w:bookmarkEnd w:id="2361"/>
      <w:bookmarkEnd w:id="2362"/>
      <w:bookmarkEnd w:id="2363"/>
      <w:bookmarkEnd w:id="2364"/>
      <w:bookmarkEnd w:id="2365"/>
      <w:bookmarkEnd w:id="2366"/>
      <w:bookmarkEnd w:id="2367"/>
      <w:bookmarkEnd w:id="236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2369" w:name="_Toc85734296"/>
      <w:bookmarkStart w:id="2370" w:name="_Toc89431595"/>
      <w:bookmarkStart w:id="2371" w:name="_Toc97042407"/>
      <w:bookmarkStart w:id="2372" w:name="_Toc97045551"/>
      <w:bookmarkStart w:id="2373" w:name="_Toc97155296"/>
      <w:bookmarkStart w:id="2374" w:name="_Toc101521433"/>
      <w:bookmarkStart w:id="2375" w:name="_Toc138761710"/>
      <w:bookmarkStart w:id="2376" w:name="_Toc145707925"/>
      <w:bookmarkStart w:id="2377" w:name="_Toc157111262"/>
      <w:r>
        <w:rPr>
          <w:lang w:eastAsia="zh-CN"/>
        </w:rPr>
        <w:t>8.2</w:t>
      </w:r>
      <w:r w:rsidR="00C95A9A">
        <w:rPr>
          <w:lang w:eastAsia="zh-CN"/>
        </w:rPr>
        <w:t>.5.2.5</w:t>
      </w:r>
      <w:r w:rsidR="00C95A9A">
        <w:rPr>
          <w:lang w:eastAsia="zh-CN"/>
        </w:rPr>
        <w:tab/>
        <w:t>Type: LocationEvent</w:t>
      </w:r>
      <w:bookmarkEnd w:id="2369"/>
      <w:bookmarkEnd w:id="2370"/>
      <w:bookmarkEnd w:id="2371"/>
      <w:bookmarkEnd w:id="2372"/>
      <w:bookmarkEnd w:id="2373"/>
      <w:bookmarkEnd w:id="2374"/>
      <w:bookmarkEnd w:id="2375"/>
      <w:bookmarkEnd w:id="2376"/>
      <w:bookmarkEnd w:id="2377"/>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2378" w:name="_Toc85734297"/>
      <w:bookmarkStart w:id="2379" w:name="_Toc89431596"/>
      <w:bookmarkStart w:id="2380" w:name="_Toc97042408"/>
      <w:bookmarkStart w:id="2381" w:name="_Toc97045552"/>
      <w:bookmarkStart w:id="2382" w:name="_Toc97155297"/>
      <w:bookmarkStart w:id="2383" w:name="_Toc101521434"/>
      <w:bookmarkStart w:id="2384" w:name="_Toc138761711"/>
      <w:bookmarkStart w:id="2385" w:name="_Toc145707926"/>
      <w:bookmarkStart w:id="2386" w:name="_Toc157111263"/>
      <w:r>
        <w:rPr>
          <w:lang w:eastAsia="zh-CN"/>
        </w:rPr>
        <w:t>8.2.5.2.6</w:t>
      </w:r>
      <w:r>
        <w:rPr>
          <w:lang w:eastAsia="zh-CN"/>
        </w:rPr>
        <w:tab/>
        <w:t>Type: LocationRequest</w:t>
      </w:r>
      <w:bookmarkEnd w:id="2378"/>
      <w:bookmarkEnd w:id="2379"/>
      <w:bookmarkEnd w:id="2380"/>
      <w:bookmarkEnd w:id="2381"/>
      <w:bookmarkEnd w:id="2382"/>
      <w:bookmarkEnd w:id="2383"/>
      <w:bookmarkEnd w:id="2384"/>
      <w:bookmarkEnd w:id="2385"/>
      <w:bookmarkEnd w:id="238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2387" w:name="_Toc138761712"/>
      <w:bookmarkStart w:id="2388" w:name="_Toc145707927"/>
      <w:bookmarkStart w:id="2389" w:name="_Toc157111264"/>
      <w:r>
        <w:rPr>
          <w:lang w:eastAsia="zh-CN"/>
        </w:rPr>
        <w:t>8.2.5.2.7</w:t>
      </w:r>
      <w:r>
        <w:rPr>
          <w:lang w:eastAsia="zh-CN"/>
        </w:rPr>
        <w:tab/>
        <w:t>Type: LocationResponse</w:t>
      </w:r>
      <w:bookmarkEnd w:id="2387"/>
      <w:bookmarkEnd w:id="2388"/>
      <w:bookmarkEnd w:id="238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2390" w:name="_Toc138761713"/>
      <w:bookmarkStart w:id="2391" w:name="_Toc145707928"/>
      <w:bookmarkStart w:id="2392" w:name="_Toc15711126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2390"/>
      <w:bookmarkEnd w:id="2391"/>
      <w:bookmarkEnd w:id="239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2393" w:name="_Toc138761714"/>
      <w:bookmarkStart w:id="2394" w:name="_Toc145707929"/>
      <w:bookmarkStart w:id="2395" w:name="_Toc157111266"/>
      <w:r>
        <w:rPr>
          <w:lang w:eastAsia="zh-CN"/>
        </w:rPr>
        <w:t>8.2.5.2</w:t>
      </w:r>
      <w:r>
        <w:t>.9</w:t>
      </w:r>
      <w:r>
        <w:tab/>
        <w:t xml:space="preserve">Type: </w:t>
      </w:r>
      <w:r>
        <w:rPr>
          <w:lang w:eastAsia="zh-CN"/>
        </w:rPr>
        <w:t>ConsentRevoked</w:t>
      </w:r>
      <w:bookmarkEnd w:id="2393"/>
      <w:bookmarkEnd w:id="2394"/>
      <w:bookmarkEnd w:id="239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2396" w:name="_Toc85734298"/>
      <w:bookmarkStart w:id="2397" w:name="_Toc89431597"/>
      <w:bookmarkStart w:id="2398" w:name="_Toc97042409"/>
      <w:bookmarkStart w:id="2399" w:name="_Toc97045553"/>
      <w:bookmarkStart w:id="2400" w:name="_Toc97155298"/>
      <w:bookmarkStart w:id="2401" w:name="_Toc101521435"/>
      <w:bookmarkStart w:id="2402" w:name="_Toc138761715"/>
      <w:bookmarkStart w:id="2403" w:name="_Toc145707930"/>
      <w:bookmarkStart w:id="2404" w:name="_Toc157111267"/>
      <w:r>
        <w:rPr>
          <w:lang w:eastAsia="zh-CN"/>
        </w:rPr>
        <w:t>8.</w:t>
      </w:r>
      <w:r w:rsidR="00377899">
        <w:rPr>
          <w:lang w:eastAsia="zh-CN"/>
        </w:rPr>
        <w:t>2</w:t>
      </w:r>
      <w:r>
        <w:rPr>
          <w:lang w:eastAsia="zh-CN"/>
        </w:rPr>
        <w:t>.5.3</w:t>
      </w:r>
      <w:r>
        <w:rPr>
          <w:lang w:eastAsia="zh-CN"/>
        </w:rPr>
        <w:tab/>
        <w:t>Simple data types and enumerations</w:t>
      </w:r>
      <w:bookmarkEnd w:id="2396"/>
      <w:bookmarkEnd w:id="2397"/>
      <w:bookmarkEnd w:id="2398"/>
      <w:bookmarkEnd w:id="2399"/>
      <w:bookmarkEnd w:id="2400"/>
      <w:bookmarkEnd w:id="2401"/>
      <w:bookmarkEnd w:id="2402"/>
      <w:bookmarkEnd w:id="2403"/>
      <w:bookmarkEnd w:id="2404"/>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2405" w:name="_Toc85734299"/>
      <w:bookmarkStart w:id="2406" w:name="_Toc89431598"/>
      <w:bookmarkStart w:id="2407" w:name="_Toc97042410"/>
      <w:bookmarkStart w:id="2408" w:name="_Toc97045554"/>
      <w:bookmarkStart w:id="2409" w:name="_Toc97155299"/>
      <w:bookmarkStart w:id="2410" w:name="_Toc101521436"/>
      <w:bookmarkStart w:id="2411" w:name="_Toc138761716"/>
      <w:bookmarkStart w:id="2412" w:name="_Toc145707931"/>
      <w:bookmarkStart w:id="2413" w:name="_Toc157111268"/>
      <w:r>
        <w:t>8.</w:t>
      </w:r>
      <w:r w:rsidR="00377899">
        <w:t>2</w:t>
      </w:r>
      <w:r>
        <w:t>.6</w:t>
      </w:r>
      <w:r>
        <w:tab/>
        <w:t>Error Handling</w:t>
      </w:r>
      <w:bookmarkEnd w:id="2405"/>
      <w:bookmarkEnd w:id="2406"/>
      <w:bookmarkEnd w:id="2407"/>
      <w:bookmarkEnd w:id="2408"/>
      <w:bookmarkEnd w:id="2409"/>
      <w:bookmarkEnd w:id="2410"/>
      <w:bookmarkEnd w:id="2411"/>
      <w:bookmarkEnd w:id="2412"/>
      <w:bookmarkEnd w:id="2413"/>
    </w:p>
    <w:p w14:paraId="1D0402E1" w14:textId="7FD8285F" w:rsidR="00D017C1" w:rsidRDefault="00D017C1" w:rsidP="00D017C1">
      <w:pPr>
        <w:pStyle w:val="Heading4"/>
      </w:pPr>
      <w:bookmarkStart w:id="2414" w:name="_Toc100767822"/>
      <w:bookmarkStart w:id="2415" w:name="_Toc138761717"/>
      <w:bookmarkStart w:id="2416" w:name="_Toc145707932"/>
      <w:bookmarkStart w:id="2417" w:name="_Toc157111269"/>
      <w:r>
        <w:t>8.2.6.1</w:t>
      </w:r>
      <w:r>
        <w:tab/>
        <w:t>General</w:t>
      </w:r>
      <w:bookmarkEnd w:id="2414"/>
      <w:bookmarkEnd w:id="2415"/>
      <w:bookmarkEnd w:id="2416"/>
      <w:bookmarkEnd w:id="241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2418" w:name="_Toc100767823"/>
      <w:bookmarkStart w:id="2419" w:name="_Toc138761718"/>
      <w:bookmarkStart w:id="2420" w:name="_Toc145707933"/>
      <w:bookmarkStart w:id="2421" w:name="_Toc157111270"/>
      <w:r>
        <w:t>8.2.6.2</w:t>
      </w:r>
      <w:r>
        <w:tab/>
        <w:t>Protocol Errors</w:t>
      </w:r>
      <w:bookmarkEnd w:id="2418"/>
      <w:bookmarkEnd w:id="2419"/>
      <w:bookmarkEnd w:id="2420"/>
      <w:bookmarkEnd w:id="2421"/>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2422" w:name="_Toc100767824"/>
      <w:bookmarkStart w:id="2423" w:name="_Toc138761719"/>
      <w:bookmarkStart w:id="2424" w:name="_Toc145707934"/>
      <w:bookmarkStart w:id="2425" w:name="_Toc157111271"/>
      <w:r>
        <w:t>8.2.6.3</w:t>
      </w:r>
      <w:r>
        <w:tab/>
        <w:t>Application Errors</w:t>
      </w:r>
      <w:bookmarkEnd w:id="2422"/>
      <w:bookmarkEnd w:id="2423"/>
      <w:bookmarkEnd w:id="2424"/>
      <w:bookmarkEnd w:id="242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2426" w:name="_Toc85734300"/>
      <w:bookmarkStart w:id="2427" w:name="_Toc89431599"/>
      <w:bookmarkStart w:id="2428" w:name="_Toc97042411"/>
      <w:bookmarkStart w:id="2429" w:name="_Toc97045555"/>
      <w:bookmarkStart w:id="2430" w:name="_Toc97155300"/>
      <w:bookmarkStart w:id="2431" w:name="_Toc101521437"/>
      <w:bookmarkStart w:id="2432" w:name="_Toc138761720"/>
      <w:bookmarkStart w:id="2433" w:name="_Toc145707935"/>
      <w:bookmarkStart w:id="2434" w:name="_Toc157111272"/>
      <w:r>
        <w:t>8.</w:t>
      </w:r>
      <w:r w:rsidR="00377899">
        <w:t>2</w:t>
      </w:r>
      <w:r>
        <w:t>.7</w:t>
      </w:r>
      <w:r>
        <w:tab/>
        <w:t>Feature negotiation</w:t>
      </w:r>
      <w:bookmarkEnd w:id="2426"/>
      <w:bookmarkEnd w:id="2427"/>
      <w:bookmarkEnd w:id="2428"/>
      <w:bookmarkEnd w:id="2429"/>
      <w:bookmarkEnd w:id="2430"/>
      <w:bookmarkEnd w:id="2431"/>
      <w:bookmarkEnd w:id="2432"/>
      <w:bookmarkEnd w:id="2433"/>
      <w:bookmarkEnd w:id="2434"/>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2435" w:name="_Toc85734301"/>
      <w:bookmarkStart w:id="2436" w:name="_Toc89431600"/>
      <w:bookmarkStart w:id="2437" w:name="_Toc97042412"/>
      <w:bookmarkStart w:id="2438" w:name="_Toc97045556"/>
      <w:bookmarkStart w:id="2439" w:name="_Toc97155301"/>
      <w:bookmarkStart w:id="2440" w:name="_Toc101521438"/>
      <w:bookmarkStart w:id="2441" w:name="_Toc138761721"/>
      <w:bookmarkStart w:id="2442" w:name="_Toc145707936"/>
      <w:bookmarkStart w:id="2443" w:name="_Toc157111273"/>
      <w:r>
        <w:t>8.3</w:t>
      </w:r>
      <w:r>
        <w:tab/>
        <w:t>Eees_UEIdentifier API</w:t>
      </w:r>
      <w:bookmarkEnd w:id="2435"/>
      <w:bookmarkEnd w:id="2436"/>
      <w:bookmarkEnd w:id="2437"/>
      <w:bookmarkEnd w:id="2438"/>
      <w:bookmarkEnd w:id="2439"/>
      <w:bookmarkEnd w:id="2440"/>
      <w:bookmarkEnd w:id="2441"/>
      <w:bookmarkEnd w:id="2442"/>
      <w:bookmarkEnd w:id="2443"/>
    </w:p>
    <w:p w14:paraId="12A38C20" w14:textId="03D50268" w:rsidR="00BD7A82" w:rsidRDefault="00BD7A82" w:rsidP="00BD7A82">
      <w:pPr>
        <w:pStyle w:val="Heading3"/>
      </w:pPr>
      <w:bookmarkStart w:id="2444" w:name="_Toc85734302"/>
      <w:bookmarkStart w:id="2445" w:name="_Toc89431601"/>
      <w:bookmarkStart w:id="2446" w:name="_Toc97042413"/>
      <w:bookmarkStart w:id="2447" w:name="_Toc97045557"/>
      <w:bookmarkStart w:id="2448" w:name="_Toc97155302"/>
      <w:bookmarkStart w:id="2449" w:name="_Toc101521439"/>
      <w:bookmarkStart w:id="2450" w:name="_Toc138761722"/>
      <w:bookmarkStart w:id="2451" w:name="_Toc145707937"/>
      <w:bookmarkStart w:id="2452" w:name="_Toc157111274"/>
      <w:r>
        <w:t>8.3.1</w:t>
      </w:r>
      <w:r>
        <w:tab/>
      </w:r>
      <w:bookmarkEnd w:id="2444"/>
      <w:r w:rsidR="00B01C2E">
        <w:t>Introduction</w:t>
      </w:r>
      <w:bookmarkEnd w:id="2445"/>
      <w:bookmarkEnd w:id="2446"/>
      <w:bookmarkEnd w:id="2447"/>
      <w:bookmarkEnd w:id="2448"/>
      <w:bookmarkEnd w:id="2449"/>
      <w:bookmarkEnd w:id="2450"/>
      <w:bookmarkEnd w:id="2451"/>
      <w:bookmarkEnd w:id="245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2453" w:name="_Toc85734303"/>
      <w:bookmarkStart w:id="2454" w:name="_Toc89431602"/>
      <w:bookmarkStart w:id="2455" w:name="_Toc97042414"/>
      <w:bookmarkStart w:id="2456" w:name="_Toc97045558"/>
      <w:bookmarkStart w:id="2457" w:name="_Toc97155303"/>
      <w:bookmarkStart w:id="2458" w:name="_Toc101521440"/>
      <w:bookmarkStart w:id="2459" w:name="_Toc138761723"/>
      <w:bookmarkStart w:id="2460" w:name="_Toc145707938"/>
      <w:bookmarkStart w:id="2461" w:name="_Toc157111275"/>
      <w:r>
        <w:t>8.3</w:t>
      </w:r>
      <w:r w:rsidR="00BD7A82">
        <w:t>.2</w:t>
      </w:r>
      <w:r w:rsidR="00BD7A82">
        <w:tab/>
        <w:t>Resources</w:t>
      </w:r>
      <w:bookmarkEnd w:id="2453"/>
      <w:bookmarkEnd w:id="2454"/>
      <w:bookmarkEnd w:id="2455"/>
      <w:bookmarkEnd w:id="2456"/>
      <w:bookmarkEnd w:id="2457"/>
      <w:bookmarkEnd w:id="2458"/>
      <w:bookmarkEnd w:id="2459"/>
      <w:bookmarkEnd w:id="2460"/>
      <w:bookmarkEnd w:id="2461"/>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2462" w:name="_Toc85734314"/>
      <w:bookmarkStart w:id="2463" w:name="_Toc89431613"/>
      <w:bookmarkStart w:id="2464" w:name="_Toc97042425"/>
      <w:bookmarkStart w:id="2465" w:name="_Toc97045569"/>
      <w:bookmarkStart w:id="2466" w:name="_Toc97155314"/>
      <w:bookmarkStart w:id="2467" w:name="_Toc101521451"/>
      <w:bookmarkStart w:id="2468" w:name="_Toc138761724"/>
      <w:bookmarkStart w:id="2469" w:name="_Toc145707939"/>
      <w:bookmarkStart w:id="2470" w:name="_Toc157111276"/>
      <w:r>
        <w:t>8.</w:t>
      </w:r>
      <w:r w:rsidR="0026562D">
        <w:t>3</w:t>
      </w:r>
      <w:r>
        <w:t>.3</w:t>
      </w:r>
      <w:r>
        <w:tab/>
        <w:t>Custom Operations without associated resources</w:t>
      </w:r>
      <w:bookmarkEnd w:id="2462"/>
      <w:bookmarkEnd w:id="2463"/>
      <w:bookmarkEnd w:id="2464"/>
      <w:bookmarkEnd w:id="2465"/>
      <w:bookmarkEnd w:id="2466"/>
      <w:bookmarkEnd w:id="2467"/>
      <w:bookmarkEnd w:id="2468"/>
      <w:bookmarkEnd w:id="2469"/>
      <w:bookmarkEnd w:id="2470"/>
    </w:p>
    <w:p w14:paraId="3C1841AC" w14:textId="77777777" w:rsidR="003633CB" w:rsidRDefault="003633CB" w:rsidP="003633CB">
      <w:pPr>
        <w:pStyle w:val="Heading4"/>
      </w:pPr>
      <w:bookmarkStart w:id="2471" w:name="_Toc510696623"/>
      <w:bookmarkStart w:id="2472" w:name="_Toc35971414"/>
      <w:bookmarkStart w:id="2473" w:name="_Toc96843360"/>
      <w:bookmarkStart w:id="2474" w:name="_Toc96844335"/>
      <w:bookmarkStart w:id="2475" w:name="_Toc97039889"/>
      <w:bookmarkStart w:id="2476" w:name="_Toc138761725"/>
      <w:bookmarkStart w:id="2477" w:name="_Toc145707940"/>
      <w:bookmarkStart w:id="2478" w:name="_Toc157111277"/>
      <w:r>
        <w:t>8.3.3.1</w:t>
      </w:r>
      <w:r>
        <w:tab/>
        <w:t>Overview</w:t>
      </w:r>
      <w:bookmarkEnd w:id="2471"/>
      <w:bookmarkEnd w:id="2472"/>
      <w:bookmarkEnd w:id="2473"/>
      <w:bookmarkEnd w:id="2474"/>
      <w:bookmarkEnd w:id="2475"/>
      <w:bookmarkEnd w:id="2476"/>
      <w:bookmarkEnd w:id="2477"/>
      <w:bookmarkEnd w:id="2478"/>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9.2pt" o:ole="">
            <v:imagedata r:id="rId19" o:title=""/>
          </v:shape>
          <o:OLEObject Type="Embed" ProgID="Visio.Drawing.15" ShapeID="_x0000_i1029" DrawAspect="Content" ObjectID="_176811326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2479" w:name="_Toc510696624"/>
      <w:bookmarkStart w:id="2480" w:name="_Toc35971415"/>
      <w:bookmarkStart w:id="2481" w:name="_Toc96843361"/>
      <w:bookmarkStart w:id="2482" w:name="_Toc96844336"/>
      <w:bookmarkStart w:id="2483" w:name="_Toc97039890"/>
      <w:bookmarkStart w:id="2484" w:name="_Toc138761726"/>
      <w:bookmarkStart w:id="2485" w:name="_Toc145707941"/>
      <w:bookmarkStart w:id="2486" w:name="_Toc157111278"/>
      <w:r>
        <w:t>8.3.3.2</w:t>
      </w:r>
      <w:r>
        <w:tab/>
        <w:t xml:space="preserve">Operation: </w:t>
      </w:r>
      <w:bookmarkEnd w:id="2479"/>
      <w:bookmarkEnd w:id="2480"/>
      <w:bookmarkEnd w:id="2481"/>
      <w:bookmarkEnd w:id="2482"/>
      <w:bookmarkEnd w:id="2483"/>
      <w:r>
        <w:t>Fetch</w:t>
      </w:r>
      <w:bookmarkEnd w:id="2484"/>
      <w:bookmarkEnd w:id="2485"/>
      <w:bookmarkEnd w:id="2486"/>
    </w:p>
    <w:p w14:paraId="47A584C0" w14:textId="639BF4BF" w:rsidR="00D0620E" w:rsidRDefault="00D0620E" w:rsidP="00527D5E">
      <w:bookmarkStart w:id="2487" w:name="_Toc510696625"/>
      <w:bookmarkStart w:id="2488" w:name="_Toc35971416"/>
      <w:bookmarkStart w:id="2489" w:name="_Toc96843362"/>
      <w:bookmarkStart w:id="2490" w:name="_Toc96844337"/>
      <w:bookmarkStart w:id="2491" w:name="_Toc97039891"/>
      <w:bookmarkStart w:id="2492" w:name="_Toc138761727"/>
      <w:bookmarkStart w:id="2493" w:name="_Toc145707942"/>
      <w:r>
        <w:t>This operation is deprecated. The operation defined in clause 8.3.3.3 should be used instead.</w:t>
      </w:r>
    </w:p>
    <w:p w14:paraId="1293A99A" w14:textId="01DAF2E9" w:rsidR="003633CB" w:rsidRDefault="003633CB" w:rsidP="003633CB">
      <w:pPr>
        <w:pStyle w:val="Heading5"/>
      </w:pPr>
      <w:bookmarkStart w:id="2494" w:name="_Toc157111279"/>
      <w:r>
        <w:t>8.3.3.2.1</w:t>
      </w:r>
      <w:r>
        <w:tab/>
        <w:t>Description</w:t>
      </w:r>
      <w:bookmarkEnd w:id="2487"/>
      <w:bookmarkEnd w:id="2488"/>
      <w:bookmarkEnd w:id="2489"/>
      <w:bookmarkEnd w:id="2490"/>
      <w:bookmarkEnd w:id="2491"/>
      <w:bookmarkEnd w:id="2492"/>
      <w:bookmarkEnd w:id="2493"/>
      <w:bookmarkEnd w:id="2494"/>
    </w:p>
    <w:p w14:paraId="45DE3BEE" w14:textId="77777777" w:rsidR="003633CB" w:rsidRPr="00384E92" w:rsidRDefault="003633CB" w:rsidP="003633CB">
      <w:bookmarkStart w:id="2495" w:name="_Toc510696626"/>
      <w:bookmarkStart w:id="2496" w:name="_Toc35971417"/>
      <w:bookmarkStart w:id="2497" w:name="_Toc96843363"/>
      <w:bookmarkStart w:id="2498" w:name="_Toc96844338"/>
      <w:bookmarkStart w:id="249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2500" w:name="_Toc138761728"/>
      <w:bookmarkStart w:id="2501" w:name="_Toc145707943"/>
      <w:bookmarkStart w:id="2502" w:name="_Toc157111280"/>
      <w:r>
        <w:t>8.3.3.2.2</w:t>
      </w:r>
      <w:r>
        <w:tab/>
        <w:t>Operation Definition</w:t>
      </w:r>
      <w:bookmarkEnd w:id="2495"/>
      <w:bookmarkEnd w:id="2496"/>
      <w:bookmarkEnd w:id="2497"/>
      <w:bookmarkEnd w:id="2498"/>
      <w:bookmarkEnd w:id="2499"/>
      <w:bookmarkEnd w:id="2500"/>
      <w:bookmarkEnd w:id="2501"/>
      <w:bookmarkEnd w:id="250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2503" w:name="_Toc510696627"/>
      <w:bookmarkStart w:id="250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2503"/>
      <w:bookmarkEnd w:id="2504"/>
    </w:tbl>
    <w:p w14:paraId="3CB40F72" w14:textId="019F058B" w:rsidR="00BD7A82" w:rsidRDefault="00BD7A82" w:rsidP="00BD7A82"/>
    <w:p w14:paraId="23AB7917" w14:textId="77777777" w:rsidR="00D0620E" w:rsidRDefault="00D0620E" w:rsidP="00D0620E">
      <w:pPr>
        <w:pStyle w:val="Heading4"/>
      </w:pPr>
      <w:bookmarkStart w:id="2505" w:name="_Toc157111281"/>
      <w:r>
        <w:t>8.3.3.3</w:t>
      </w:r>
      <w:r>
        <w:tab/>
        <w:t>Operation: Get</w:t>
      </w:r>
      <w:bookmarkEnd w:id="2505"/>
    </w:p>
    <w:p w14:paraId="0451374F" w14:textId="77777777" w:rsidR="00D0620E" w:rsidRDefault="00D0620E" w:rsidP="00D0620E">
      <w:pPr>
        <w:pStyle w:val="Heading5"/>
      </w:pPr>
      <w:bookmarkStart w:id="2506" w:name="_Toc157111282"/>
      <w:r>
        <w:t>8.3.3.3.1</w:t>
      </w:r>
      <w:r>
        <w:tab/>
        <w:t>Description</w:t>
      </w:r>
      <w:bookmarkEnd w:id="25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2507" w:name="_Toc157111283"/>
      <w:r>
        <w:t>8.3.3.3.2</w:t>
      </w:r>
      <w:r>
        <w:tab/>
        <w:t>Operation Definition</w:t>
      </w:r>
      <w:bookmarkEnd w:id="250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2508" w:name="_Toc85734315"/>
      <w:bookmarkStart w:id="2509" w:name="_Toc89431614"/>
      <w:bookmarkStart w:id="2510" w:name="_Toc97042426"/>
      <w:bookmarkStart w:id="2511" w:name="_Toc97045570"/>
      <w:bookmarkStart w:id="2512" w:name="_Toc97155315"/>
      <w:bookmarkStart w:id="2513" w:name="_Toc101521452"/>
      <w:bookmarkStart w:id="2514" w:name="_Toc138761729"/>
      <w:bookmarkStart w:id="2515" w:name="_Toc145707944"/>
      <w:bookmarkStart w:id="2516" w:name="_Toc157111284"/>
      <w:r>
        <w:t>8.</w:t>
      </w:r>
      <w:r w:rsidR="0026562D">
        <w:t>3</w:t>
      </w:r>
      <w:r>
        <w:t>.4</w:t>
      </w:r>
      <w:r>
        <w:tab/>
        <w:t>Notifications</w:t>
      </w:r>
      <w:bookmarkEnd w:id="2508"/>
      <w:bookmarkEnd w:id="2509"/>
      <w:bookmarkEnd w:id="2510"/>
      <w:bookmarkEnd w:id="2511"/>
      <w:bookmarkEnd w:id="2512"/>
      <w:bookmarkEnd w:id="2513"/>
      <w:bookmarkEnd w:id="2514"/>
      <w:bookmarkEnd w:id="2515"/>
      <w:bookmarkEnd w:id="2516"/>
    </w:p>
    <w:p w14:paraId="30C35F33" w14:textId="77777777" w:rsidR="00BD7A82" w:rsidRDefault="00BD7A82" w:rsidP="00BD7A82">
      <w:r>
        <w:t>None.</w:t>
      </w:r>
    </w:p>
    <w:p w14:paraId="5227F261" w14:textId="13E54C29" w:rsidR="00BD7A82" w:rsidRDefault="00BD7A82" w:rsidP="00BD7A82">
      <w:pPr>
        <w:pStyle w:val="Heading3"/>
      </w:pPr>
      <w:bookmarkStart w:id="2517" w:name="_Toc85734316"/>
      <w:bookmarkStart w:id="2518" w:name="_Toc89431615"/>
      <w:bookmarkStart w:id="2519" w:name="_Toc97042427"/>
      <w:bookmarkStart w:id="2520" w:name="_Toc97045571"/>
      <w:bookmarkStart w:id="2521" w:name="_Toc97155316"/>
      <w:bookmarkStart w:id="2522" w:name="_Toc101521453"/>
      <w:bookmarkStart w:id="2523" w:name="_Toc138761730"/>
      <w:bookmarkStart w:id="2524" w:name="_Toc145707945"/>
      <w:bookmarkStart w:id="2525" w:name="_Toc157111285"/>
      <w:r>
        <w:t>8.</w:t>
      </w:r>
      <w:r w:rsidR="0026562D">
        <w:t>3</w:t>
      </w:r>
      <w:r>
        <w:t>.5</w:t>
      </w:r>
      <w:r>
        <w:tab/>
        <w:t>Data Model</w:t>
      </w:r>
      <w:bookmarkEnd w:id="2517"/>
      <w:bookmarkEnd w:id="2518"/>
      <w:bookmarkEnd w:id="2519"/>
      <w:bookmarkEnd w:id="2520"/>
      <w:bookmarkEnd w:id="2521"/>
      <w:bookmarkEnd w:id="2522"/>
      <w:bookmarkEnd w:id="2523"/>
      <w:bookmarkEnd w:id="2524"/>
      <w:bookmarkEnd w:id="2525"/>
    </w:p>
    <w:p w14:paraId="618A5EAF" w14:textId="5A676C24" w:rsidR="00BD7A82" w:rsidRDefault="0026562D" w:rsidP="00BD7A82">
      <w:pPr>
        <w:pStyle w:val="Heading4"/>
        <w:rPr>
          <w:lang w:eastAsia="zh-CN"/>
        </w:rPr>
      </w:pPr>
      <w:bookmarkStart w:id="2526" w:name="_Toc85734317"/>
      <w:bookmarkStart w:id="2527" w:name="_Toc89431616"/>
      <w:bookmarkStart w:id="2528" w:name="_Toc97042428"/>
      <w:bookmarkStart w:id="2529" w:name="_Toc97045572"/>
      <w:bookmarkStart w:id="2530" w:name="_Toc97155317"/>
      <w:bookmarkStart w:id="2531" w:name="_Toc101521454"/>
      <w:bookmarkStart w:id="2532" w:name="_Toc138761731"/>
      <w:bookmarkStart w:id="2533" w:name="_Toc145707946"/>
      <w:bookmarkStart w:id="2534" w:name="_Toc157111286"/>
      <w:r>
        <w:rPr>
          <w:lang w:eastAsia="zh-CN"/>
        </w:rPr>
        <w:t>8.3</w:t>
      </w:r>
      <w:r w:rsidR="00BD7A82">
        <w:rPr>
          <w:lang w:eastAsia="zh-CN"/>
        </w:rPr>
        <w:t>.5.1</w:t>
      </w:r>
      <w:r w:rsidR="00BD7A82">
        <w:rPr>
          <w:lang w:eastAsia="zh-CN"/>
        </w:rPr>
        <w:tab/>
        <w:t>General</w:t>
      </w:r>
      <w:bookmarkEnd w:id="2526"/>
      <w:bookmarkEnd w:id="2527"/>
      <w:bookmarkEnd w:id="2528"/>
      <w:bookmarkEnd w:id="2529"/>
      <w:bookmarkEnd w:id="2530"/>
      <w:bookmarkEnd w:id="2531"/>
      <w:bookmarkEnd w:id="2532"/>
      <w:bookmarkEnd w:id="2533"/>
      <w:bookmarkEnd w:id="253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2535" w:name="_Toc85734318"/>
      <w:bookmarkStart w:id="2536" w:name="_Toc89431617"/>
      <w:bookmarkStart w:id="2537" w:name="_Toc97042429"/>
      <w:bookmarkStart w:id="2538" w:name="_Toc97045573"/>
      <w:bookmarkStart w:id="2539" w:name="_Toc97155318"/>
      <w:bookmarkStart w:id="2540" w:name="_Toc101521455"/>
      <w:bookmarkStart w:id="2541" w:name="_Toc138761732"/>
      <w:bookmarkStart w:id="2542" w:name="_Toc145707947"/>
      <w:bookmarkStart w:id="2543" w:name="_Toc157111287"/>
      <w:r>
        <w:rPr>
          <w:lang w:eastAsia="zh-CN"/>
        </w:rPr>
        <w:t>8.</w:t>
      </w:r>
      <w:r w:rsidR="0026562D">
        <w:rPr>
          <w:lang w:eastAsia="zh-CN"/>
        </w:rPr>
        <w:t>3</w:t>
      </w:r>
      <w:r>
        <w:rPr>
          <w:lang w:eastAsia="zh-CN"/>
        </w:rPr>
        <w:t>.5.2</w:t>
      </w:r>
      <w:r>
        <w:rPr>
          <w:lang w:eastAsia="zh-CN"/>
        </w:rPr>
        <w:tab/>
        <w:t>Structured data types</w:t>
      </w:r>
      <w:bookmarkEnd w:id="2535"/>
      <w:bookmarkEnd w:id="2536"/>
      <w:bookmarkEnd w:id="2537"/>
      <w:bookmarkEnd w:id="2538"/>
      <w:bookmarkEnd w:id="2539"/>
      <w:bookmarkEnd w:id="2540"/>
      <w:bookmarkEnd w:id="2541"/>
      <w:bookmarkEnd w:id="2542"/>
      <w:bookmarkEnd w:id="2543"/>
    </w:p>
    <w:p w14:paraId="4CE86B58" w14:textId="364B2A37" w:rsidR="00BD7A82" w:rsidRDefault="00BD7A82" w:rsidP="00BD7A82">
      <w:pPr>
        <w:pStyle w:val="Heading5"/>
        <w:rPr>
          <w:lang w:eastAsia="zh-CN"/>
        </w:rPr>
      </w:pPr>
      <w:bookmarkStart w:id="2544" w:name="_Toc85734319"/>
      <w:bookmarkStart w:id="2545" w:name="_Toc89431618"/>
      <w:bookmarkStart w:id="2546" w:name="_Toc97042430"/>
      <w:bookmarkStart w:id="2547" w:name="_Toc97045574"/>
      <w:bookmarkStart w:id="2548" w:name="_Toc97155319"/>
      <w:bookmarkStart w:id="2549" w:name="_Toc101521456"/>
      <w:bookmarkStart w:id="2550" w:name="_Toc138761733"/>
      <w:bookmarkStart w:id="2551" w:name="_Toc145707948"/>
      <w:bookmarkStart w:id="2552" w:name="_Toc157111288"/>
      <w:r>
        <w:rPr>
          <w:lang w:eastAsia="zh-CN"/>
        </w:rPr>
        <w:t>8.</w:t>
      </w:r>
      <w:r w:rsidR="0026562D">
        <w:rPr>
          <w:lang w:eastAsia="zh-CN"/>
        </w:rPr>
        <w:t>3</w:t>
      </w:r>
      <w:r>
        <w:rPr>
          <w:lang w:eastAsia="zh-CN"/>
        </w:rPr>
        <w:t>.5.2.1</w:t>
      </w:r>
      <w:r>
        <w:rPr>
          <w:lang w:eastAsia="zh-CN"/>
        </w:rPr>
        <w:tab/>
        <w:t>Introduction</w:t>
      </w:r>
      <w:bookmarkEnd w:id="2544"/>
      <w:bookmarkEnd w:id="2545"/>
      <w:bookmarkEnd w:id="2546"/>
      <w:bookmarkEnd w:id="2547"/>
      <w:bookmarkEnd w:id="2548"/>
      <w:bookmarkEnd w:id="2549"/>
      <w:bookmarkEnd w:id="2550"/>
      <w:bookmarkEnd w:id="2551"/>
      <w:bookmarkEnd w:id="2552"/>
    </w:p>
    <w:p w14:paraId="0B6AEFDB" w14:textId="60987BF1" w:rsidR="00BD7A82" w:rsidRDefault="00BD7A82" w:rsidP="00BD7A82">
      <w:pPr>
        <w:pStyle w:val="Heading5"/>
        <w:rPr>
          <w:lang w:eastAsia="zh-CN"/>
        </w:rPr>
      </w:pPr>
      <w:bookmarkStart w:id="2553" w:name="_Toc85734320"/>
      <w:bookmarkStart w:id="2554" w:name="_Toc89431619"/>
      <w:bookmarkStart w:id="2555" w:name="_Toc97042431"/>
      <w:bookmarkStart w:id="2556" w:name="_Toc97045575"/>
      <w:bookmarkStart w:id="2557" w:name="_Toc97155320"/>
      <w:bookmarkStart w:id="2558" w:name="_Toc101521457"/>
      <w:bookmarkStart w:id="2559" w:name="_Toc138761734"/>
      <w:bookmarkStart w:id="2560" w:name="_Toc145707949"/>
      <w:bookmarkStart w:id="2561" w:name="_Toc157111289"/>
      <w:r>
        <w:rPr>
          <w:lang w:eastAsia="zh-CN"/>
        </w:rPr>
        <w:t>8.</w:t>
      </w:r>
      <w:r w:rsidR="0026562D">
        <w:rPr>
          <w:lang w:eastAsia="zh-CN"/>
        </w:rPr>
        <w:t>3</w:t>
      </w:r>
      <w:r>
        <w:rPr>
          <w:lang w:eastAsia="zh-CN"/>
        </w:rPr>
        <w:t>.5.2.2</w:t>
      </w:r>
      <w:r>
        <w:rPr>
          <w:lang w:eastAsia="zh-CN"/>
        </w:rPr>
        <w:tab/>
        <w:t>Type: UserInformation</w:t>
      </w:r>
      <w:bookmarkEnd w:id="2553"/>
      <w:bookmarkEnd w:id="2554"/>
      <w:bookmarkEnd w:id="2555"/>
      <w:bookmarkEnd w:id="2556"/>
      <w:bookmarkEnd w:id="2557"/>
      <w:bookmarkEnd w:id="2558"/>
      <w:bookmarkEnd w:id="2559"/>
      <w:bookmarkEnd w:id="2560"/>
      <w:bookmarkEnd w:id="256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2562" w:name="_Toc157111290"/>
      <w:r w:rsidRPr="00527D5E">
        <w:rPr>
          <w:lang w:eastAsia="zh-CN"/>
        </w:rPr>
        <w:t>8.3.5.2.3</w:t>
      </w:r>
      <w:r>
        <w:rPr>
          <w:lang w:eastAsia="zh-CN"/>
        </w:rPr>
        <w:tab/>
        <w:t>Type: UserInfo</w:t>
      </w:r>
      <w:bookmarkEnd w:id="2562"/>
    </w:p>
    <w:p w14:paraId="7B04440F" w14:textId="77777777" w:rsidR="00D0620E" w:rsidRDefault="00D0620E" w:rsidP="00D0620E">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trPr>
        <w:tc>
          <w:tcPr>
            <w:tcW w:w="1409" w:type="dxa"/>
            <w:shd w:val="clear" w:color="auto" w:fill="C0C0C0"/>
            <w:hideMark/>
          </w:tcPr>
          <w:p w14:paraId="6DB3F1A0" w14:textId="77777777" w:rsidR="00D0620E" w:rsidRPr="005D3A26" w:rsidRDefault="00D0620E" w:rsidP="00DF3EBA">
            <w:pPr>
              <w:pStyle w:val="TAH"/>
            </w:pPr>
            <w:r w:rsidRPr="005D3A26">
              <w:t>Attribute name</w:t>
            </w:r>
          </w:p>
        </w:tc>
        <w:tc>
          <w:tcPr>
            <w:tcW w:w="1229" w:type="dxa"/>
            <w:shd w:val="clear" w:color="auto" w:fill="C0C0C0"/>
            <w:hideMark/>
          </w:tcPr>
          <w:p w14:paraId="2B4982D5" w14:textId="77777777" w:rsidR="00D0620E" w:rsidRPr="005D3A26" w:rsidRDefault="00D0620E" w:rsidP="00DF3EBA">
            <w:pPr>
              <w:pStyle w:val="TAH"/>
            </w:pPr>
            <w:r w:rsidRPr="005D3A26">
              <w:t>Data type</w:t>
            </w:r>
          </w:p>
        </w:tc>
        <w:tc>
          <w:tcPr>
            <w:tcW w:w="425" w:type="dxa"/>
            <w:shd w:val="clear" w:color="auto" w:fill="C0C0C0"/>
            <w:hideMark/>
          </w:tcPr>
          <w:p w14:paraId="3E2CFB06" w14:textId="77777777" w:rsidR="00D0620E" w:rsidRPr="005D3A26" w:rsidRDefault="00D0620E" w:rsidP="00DF3EBA">
            <w:pPr>
              <w:pStyle w:val="TAH"/>
            </w:pPr>
            <w:r w:rsidRPr="005D3A26">
              <w:t>P</w:t>
            </w:r>
          </w:p>
        </w:tc>
        <w:tc>
          <w:tcPr>
            <w:tcW w:w="1134" w:type="dxa"/>
            <w:shd w:val="clear" w:color="auto" w:fill="C0C0C0"/>
            <w:hideMark/>
          </w:tcPr>
          <w:p w14:paraId="5EA6E042" w14:textId="77777777" w:rsidR="00D0620E" w:rsidRPr="005D3A26" w:rsidRDefault="00D0620E" w:rsidP="00DF3EBA">
            <w:pPr>
              <w:pStyle w:val="TAH"/>
            </w:pPr>
            <w:r w:rsidRPr="005D3A26">
              <w:t>Cardinality</w:t>
            </w:r>
          </w:p>
        </w:tc>
        <w:tc>
          <w:tcPr>
            <w:tcW w:w="3685" w:type="dxa"/>
            <w:shd w:val="clear" w:color="auto" w:fill="C0C0C0"/>
            <w:hideMark/>
          </w:tcPr>
          <w:p w14:paraId="42F61DF7" w14:textId="77777777" w:rsidR="00D0620E" w:rsidRPr="005D3A26" w:rsidRDefault="00D0620E" w:rsidP="00DF3EBA">
            <w:pPr>
              <w:pStyle w:val="TAH"/>
            </w:pPr>
            <w:r w:rsidRPr="005D3A26">
              <w:t>Description</w:t>
            </w:r>
          </w:p>
        </w:tc>
        <w:tc>
          <w:tcPr>
            <w:tcW w:w="1645" w:type="dxa"/>
            <w:shd w:val="clear" w:color="auto" w:fill="C0C0C0"/>
          </w:tcPr>
          <w:p w14:paraId="76E86C56" w14:textId="77777777" w:rsidR="00D0620E" w:rsidRPr="005D3A26" w:rsidRDefault="00D0620E" w:rsidP="00DF3EBA">
            <w:pPr>
              <w:pStyle w:val="TAH"/>
            </w:pPr>
            <w:r w:rsidRPr="005D3A26">
              <w:t>Applicability</w:t>
            </w:r>
          </w:p>
        </w:tc>
      </w:tr>
      <w:tr w:rsidR="00D0620E" w14:paraId="62D09DFD" w14:textId="77777777" w:rsidTr="00DF3EBA">
        <w:trPr>
          <w:jc w:val="center"/>
        </w:trPr>
        <w:tc>
          <w:tcPr>
            <w:tcW w:w="1409" w:type="dxa"/>
          </w:tcPr>
          <w:p w14:paraId="5222B929" w14:textId="77777777" w:rsidR="00D0620E" w:rsidRPr="005D3A26" w:rsidRDefault="00D0620E" w:rsidP="00DF3EBA">
            <w:pPr>
              <w:pStyle w:val="TAL"/>
            </w:pPr>
            <w:r>
              <w:t>e</w:t>
            </w:r>
            <w:r w:rsidRPr="005D3A26">
              <w:t>asId</w:t>
            </w:r>
            <w:r>
              <w:t>s</w:t>
            </w:r>
          </w:p>
        </w:tc>
        <w:tc>
          <w:tcPr>
            <w:tcW w:w="1229" w:type="dxa"/>
          </w:tcPr>
          <w:p w14:paraId="19264BF0" w14:textId="77777777" w:rsidR="00D0620E" w:rsidRPr="005D3A26" w:rsidRDefault="00D0620E" w:rsidP="00DF3EBA">
            <w:pPr>
              <w:pStyle w:val="TAL"/>
            </w:pPr>
            <w:r w:rsidRPr="005D3A26">
              <w:t>array(string)</w:t>
            </w:r>
          </w:p>
        </w:tc>
        <w:tc>
          <w:tcPr>
            <w:tcW w:w="425" w:type="dxa"/>
          </w:tcPr>
          <w:p w14:paraId="6D3BFB32" w14:textId="77777777" w:rsidR="00D0620E" w:rsidRPr="005D3A26" w:rsidRDefault="00D0620E" w:rsidP="00DF3EBA">
            <w:pPr>
              <w:pStyle w:val="TAC"/>
            </w:pPr>
            <w:r>
              <w:t>C</w:t>
            </w:r>
          </w:p>
        </w:tc>
        <w:tc>
          <w:tcPr>
            <w:tcW w:w="1134" w:type="dxa"/>
          </w:tcPr>
          <w:p w14:paraId="3120922B" w14:textId="77777777" w:rsidR="00D0620E" w:rsidRPr="005D3A26" w:rsidRDefault="00D0620E" w:rsidP="00DF3EBA">
            <w:pPr>
              <w:pStyle w:val="TAL"/>
            </w:pPr>
            <w:r w:rsidRPr="005D3A26">
              <w:t>1..N</w:t>
            </w:r>
          </w:p>
        </w:tc>
        <w:tc>
          <w:tcPr>
            <w:tcW w:w="3685" w:type="dxa"/>
          </w:tcPr>
          <w:p w14:paraId="49944FC4" w14:textId="77777777" w:rsidR="00D0620E" w:rsidRDefault="00D0620E" w:rsidP="00DF3EBA">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59C4EB5E" w14:textId="77777777" w:rsidR="00D0620E" w:rsidRDefault="00D0620E" w:rsidP="00DF3EBA">
            <w:pPr>
              <w:pStyle w:val="TAL"/>
            </w:pPr>
          </w:p>
          <w:p w14:paraId="728654D4" w14:textId="77777777" w:rsidR="00D0620E" w:rsidRPr="005D3A26" w:rsidRDefault="00D0620E" w:rsidP="00DF3EBA">
            <w:pPr>
              <w:pStyle w:val="TAL"/>
            </w:pPr>
            <w:r>
              <w:t>(NOTE 1)</w:t>
            </w:r>
          </w:p>
        </w:tc>
        <w:tc>
          <w:tcPr>
            <w:tcW w:w="1645" w:type="dxa"/>
          </w:tcPr>
          <w:p w14:paraId="2671477F" w14:textId="77777777" w:rsidR="00D0620E" w:rsidRPr="005D3A26" w:rsidRDefault="00D0620E" w:rsidP="00DF3EBA">
            <w:pPr>
              <w:pStyle w:val="TAL"/>
            </w:pPr>
          </w:p>
        </w:tc>
      </w:tr>
      <w:tr w:rsidR="00D0620E" w14:paraId="4743BAF6" w14:textId="77777777" w:rsidTr="00DF3EBA">
        <w:trPr>
          <w:jc w:val="center"/>
        </w:trPr>
        <w:tc>
          <w:tcPr>
            <w:tcW w:w="1409" w:type="dxa"/>
          </w:tcPr>
          <w:p w14:paraId="7849DE5B" w14:textId="77777777" w:rsidR="00D0620E" w:rsidRPr="005D3A26" w:rsidRDefault="00D0620E" w:rsidP="00DF3EBA">
            <w:pPr>
              <w:pStyle w:val="TAL"/>
            </w:pPr>
            <w:r w:rsidRPr="005D3A26">
              <w:t>easProviderId</w:t>
            </w:r>
          </w:p>
        </w:tc>
        <w:tc>
          <w:tcPr>
            <w:tcW w:w="1229" w:type="dxa"/>
          </w:tcPr>
          <w:p w14:paraId="44E43508" w14:textId="77777777" w:rsidR="00D0620E" w:rsidRPr="005D3A26" w:rsidRDefault="00D0620E" w:rsidP="00DF3EBA">
            <w:pPr>
              <w:pStyle w:val="TAL"/>
            </w:pPr>
            <w:r w:rsidRPr="005D3A26">
              <w:t>string</w:t>
            </w:r>
          </w:p>
        </w:tc>
        <w:tc>
          <w:tcPr>
            <w:tcW w:w="425" w:type="dxa"/>
          </w:tcPr>
          <w:p w14:paraId="01D34402" w14:textId="77777777" w:rsidR="00D0620E" w:rsidRPr="005D3A26" w:rsidRDefault="00D0620E" w:rsidP="00DF3EBA">
            <w:pPr>
              <w:pStyle w:val="TAC"/>
            </w:pPr>
            <w:r w:rsidRPr="005D3A26">
              <w:t>O</w:t>
            </w:r>
          </w:p>
        </w:tc>
        <w:tc>
          <w:tcPr>
            <w:tcW w:w="1134" w:type="dxa"/>
          </w:tcPr>
          <w:p w14:paraId="20E4BAE0" w14:textId="77777777" w:rsidR="00D0620E" w:rsidRPr="005D3A26" w:rsidRDefault="00D0620E" w:rsidP="00DF3EBA">
            <w:pPr>
              <w:pStyle w:val="TAL"/>
            </w:pPr>
            <w:r w:rsidRPr="005D3A26">
              <w:t>0..1</w:t>
            </w:r>
          </w:p>
        </w:tc>
        <w:tc>
          <w:tcPr>
            <w:tcW w:w="3685" w:type="dxa"/>
          </w:tcPr>
          <w:p w14:paraId="01E1D50F" w14:textId="77777777" w:rsidR="00D0620E" w:rsidRPr="005D3A26" w:rsidRDefault="00D0620E" w:rsidP="00DF3EBA">
            <w:pPr>
              <w:pStyle w:val="TAL"/>
            </w:pPr>
            <w:r w:rsidRPr="005D3A26">
              <w:t>Identifier of the ASP that provides the EAS.</w:t>
            </w:r>
          </w:p>
        </w:tc>
        <w:tc>
          <w:tcPr>
            <w:tcW w:w="1645" w:type="dxa"/>
          </w:tcPr>
          <w:p w14:paraId="4FB754F9" w14:textId="77777777" w:rsidR="00D0620E" w:rsidRPr="005D3A26" w:rsidRDefault="00D0620E" w:rsidP="00DF3EBA">
            <w:pPr>
              <w:pStyle w:val="TAL"/>
            </w:pPr>
          </w:p>
        </w:tc>
      </w:tr>
      <w:tr w:rsidR="00D0620E" w14:paraId="1CC4693B" w14:textId="77777777" w:rsidTr="00DF3EBA">
        <w:trPr>
          <w:jc w:val="center"/>
        </w:trPr>
        <w:tc>
          <w:tcPr>
            <w:tcW w:w="1409" w:type="dxa"/>
          </w:tcPr>
          <w:p w14:paraId="0C684C6E" w14:textId="496BE459" w:rsidR="00D0620E" w:rsidRPr="005D3A26" w:rsidRDefault="00D0620E" w:rsidP="00DF3EBA">
            <w:pPr>
              <w:pStyle w:val="TAL"/>
            </w:pPr>
            <w:r>
              <w:t>ueId</w:t>
            </w:r>
          </w:p>
        </w:tc>
        <w:tc>
          <w:tcPr>
            <w:tcW w:w="1229" w:type="dxa"/>
          </w:tcPr>
          <w:p w14:paraId="1848E25E" w14:textId="77777777" w:rsidR="00D0620E" w:rsidRPr="005D3A26" w:rsidRDefault="00D0620E" w:rsidP="00DF3EBA">
            <w:pPr>
              <w:pStyle w:val="TAL"/>
            </w:pPr>
            <w:r w:rsidRPr="005D3A26">
              <w:t>Gpsi</w:t>
            </w:r>
          </w:p>
        </w:tc>
        <w:tc>
          <w:tcPr>
            <w:tcW w:w="425" w:type="dxa"/>
          </w:tcPr>
          <w:p w14:paraId="3F20F1C9" w14:textId="77777777" w:rsidR="00D0620E" w:rsidRPr="005D3A26" w:rsidRDefault="00D0620E" w:rsidP="00DF3EBA">
            <w:pPr>
              <w:pStyle w:val="TAC"/>
            </w:pPr>
            <w:r w:rsidRPr="005D3A26">
              <w:t>O</w:t>
            </w:r>
          </w:p>
        </w:tc>
        <w:tc>
          <w:tcPr>
            <w:tcW w:w="1134" w:type="dxa"/>
          </w:tcPr>
          <w:p w14:paraId="6DE88A5A" w14:textId="77777777" w:rsidR="00D0620E" w:rsidRPr="005D3A26" w:rsidRDefault="00D0620E" w:rsidP="00DF3EBA">
            <w:pPr>
              <w:pStyle w:val="TAL"/>
            </w:pPr>
            <w:r w:rsidRPr="005D3A26">
              <w:t>0..1</w:t>
            </w:r>
          </w:p>
        </w:tc>
        <w:tc>
          <w:tcPr>
            <w:tcW w:w="3685" w:type="dxa"/>
          </w:tcPr>
          <w:p w14:paraId="0D1092D6" w14:textId="77777777" w:rsidR="00D0620E" w:rsidRPr="005D3A26" w:rsidRDefault="00D0620E" w:rsidP="00DF3EBA">
            <w:pPr>
              <w:pStyle w:val="TAL"/>
            </w:pPr>
            <w:r w:rsidRPr="005D3A26">
              <w:t>Identify the UE with GPSI.</w:t>
            </w:r>
          </w:p>
          <w:p w14:paraId="4FDDE432" w14:textId="77777777" w:rsidR="00D0620E" w:rsidRPr="005D3A26" w:rsidRDefault="00D0620E" w:rsidP="00DF3EBA">
            <w:pPr>
              <w:pStyle w:val="TAL"/>
            </w:pPr>
            <w:r w:rsidRPr="005D3A26">
              <w:t>(NOTE 2</w:t>
            </w:r>
            <w:r>
              <w:t>,</w:t>
            </w:r>
            <w:r w:rsidRPr="005D3A26">
              <w:t xml:space="preserve"> NOTE 4)</w:t>
            </w:r>
          </w:p>
        </w:tc>
        <w:tc>
          <w:tcPr>
            <w:tcW w:w="1645" w:type="dxa"/>
          </w:tcPr>
          <w:p w14:paraId="0E8844CF" w14:textId="77777777" w:rsidR="00D0620E" w:rsidRPr="005D3A26" w:rsidRDefault="00D0620E" w:rsidP="00DF3EBA">
            <w:pPr>
              <w:pStyle w:val="TAL"/>
            </w:pPr>
          </w:p>
        </w:tc>
      </w:tr>
      <w:tr w:rsidR="00D0620E" w14:paraId="1F051ABB" w14:textId="77777777" w:rsidTr="00DF3EBA">
        <w:trPr>
          <w:jc w:val="center"/>
        </w:trPr>
        <w:tc>
          <w:tcPr>
            <w:tcW w:w="1409" w:type="dxa"/>
          </w:tcPr>
          <w:p w14:paraId="3605C078" w14:textId="77777777" w:rsidR="00D0620E" w:rsidRPr="005D3A26" w:rsidRDefault="00D0620E" w:rsidP="00DF3EBA">
            <w:pPr>
              <w:pStyle w:val="TAL"/>
            </w:pPr>
            <w:r w:rsidRPr="005D3A26">
              <w:t>ipAddr</w:t>
            </w:r>
          </w:p>
        </w:tc>
        <w:tc>
          <w:tcPr>
            <w:tcW w:w="1229" w:type="dxa"/>
          </w:tcPr>
          <w:p w14:paraId="15B592BD" w14:textId="77777777" w:rsidR="00D0620E" w:rsidRPr="005D3A26" w:rsidRDefault="00D0620E" w:rsidP="00DF3EBA">
            <w:pPr>
              <w:pStyle w:val="TAL"/>
            </w:pPr>
            <w:r w:rsidRPr="005D3A26">
              <w:t>IpAddr</w:t>
            </w:r>
          </w:p>
        </w:tc>
        <w:tc>
          <w:tcPr>
            <w:tcW w:w="425" w:type="dxa"/>
          </w:tcPr>
          <w:p w14:paraId="71CB19A6" w14:textId="77777777" w:rsidR="00D0620E" w:rsidRPr="005D3A26" w:rsidRDefault="00D0620E" w:rsidP="00DF3EBA">
            <w:pPr>
              <w:pStyle w:val="TAC"/>
            </w:pPr>
            <w:r w:rsidRPr="005D3A26">
              <w:t>C</w:t>
            </w:r>
          </w:p>
        </w:tc>
        <w:tc>
          <w:tcPr>
            <w:tcW w:w="1134" w:type="dxa"/>
          </w:tcPr>
          <w:p w14:paraId="17A3EFF7" w14:textId="77777777" w:rsidR="00D0620E" w:rsidRPr="005D3A26" w:rsidRDefault="00D0620E" w:rsidP="00DF3EBA">
            <w:pPr>
              <w:pStyle w:val="TAL"/>
            </w:pPr>
            <w:r w:rsidRPr="005D3A26">
              <w:t>1</w:t>
            </w:r>
          </w:p>
        </w:tc>
        <w:tc>
          <w:tcPr>
            <w:tcW w:w="3685" w:type="dxa"/>
          </w:tcPr>
          <w:p w14:paraId="0739978C" w14:textId="77777777" w:rsidR="00D0620E" w:rsidRPr="005D3A26" w:rsidRDefault="00D0620E" w:rsidP="00DF3EBA">
            <w:pPr>
              <w:pStyle w:val="TAL"/>
            </w:pPr>
            <w:r w:rsidRPr="005D3A26">
              <w:t>IP address of the UE.</w:t>
            </w:r>
          </w:p>
          <w:p w14:paraId="47778DE8" w14:textId="77777777" w:rsidR="00D0620E" w:rsidRPr="005D3A26" w:rsidRDefault="00D0620E" w:rsidP="00DF3EBA">
            <w:pPr>
              <w:pStyle w:val="TAL"/>
            </w:pPr>
            <w:r w:rsidRPr="005D3A26">
              <w:t>(NOTE 3</w:t>
            </w:r>
            <w:r>
              <w:t>,</w:t>
            </w:r>
            <w:r w:rsidRPr="005D3A26">
              <w:t xml:space="preserve"> NOTE 4)</w:t>
            </w:r>
          </w:p>
        </w:tc>
        <w:tc>
          <w:tcPr>
            <w:tcW w:w="1645" w:type="dxa"/>
          </w:tcPr>
          <w:p w14:paraId="508BD206" w14:textId="77777777" w:rsidR="00D0620E" w:rsidRPr="005D3A26" w:rsidRDefault="00D0620E" w:rsidP="00DF3EBA">
            <w:pPr>
              <w:pStyle w:val="TAL"/>
            </w:pPr>
          </w:p>
        </w:tc>
      </w:tr>
      <w:tr w:rsidR="00D0620E" w:rsidRPr="008B1C02" w14:paraId="6E9CC03E"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pPr>
            <w:r w:rsidRPr="00B72284">
              <w:t>Indicates the UDP or TCP port number associated with the UE IP address as provided in the "</w:t>
            </w:r>
            <w:r>
              <w:t>i</w:t>
            </w:r>
            <w:r w:rsidRPr="00B72284">
              <w:t>pAddr" attribute.</w:t>
            </w:r>
          </w:p>
          <w:p w14:paraId="33217541" w14:textId="77777777" w:rsidR="00D0620E" w:rsidRPr="00B72284" w:rsidRDefault="00D0620E" w:rsidP="00DF3EBA">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pPr>
          </w:p>
        </w:tc>
      </w:tr>
      <w:tr w:rsidR="00D0620E" w14:paraId="4B43B25B" w14:textId="77777777" w:rsidTr="00DF3EBA">
        <w:trPr>
          <w:jc w:val="center"/>
        </w:trPr>
        <w:tc>
          <w:tcPr>
            <w:tcW w:w="1409" w:type="dxa"/>
          </w:tcPr>
          <w:p w14:paraId="0E88093B" w14:textId="77777777" w:rsidR="00D0620E" w:rsidRPr="005D3A26" w:rsidRDefault="00D0620E" w:rsidP="00DF3EBA">
            <w:pPr>
              <w:pStyle w:val="TAL"/>
            </w:pPr>
            <w:r w:rsidRPr="005D3A26">
              <w:t>suppFeat</w:t>
            </w:r>
          </w:p>
        </w:tc>
        <w:tc>
          <w:tcPr>
            <w:tcW w:w="1229" w:type="dxa"/>
          </w:tcPr>
          <w:p w14:paraId="13D6D5E8" w14:textId="77777777" w:rsidR="00D0620E" w:rsidRPr="005D3A26" w:rsidRDefault="00D0620E" w:rsidP="00DF3EBA">
            <w:pPr>
              <w:pStyle w:val="TAL"/>
            </w:pPr>
            <w:r w:rsidRPr="005D3A26">
              <w:t>SupportedFeatures</w:t>
            </w:r>
          </w:p>
        </w:tc>
        <w:tc>
          <w:tcPr>
            <w:tcW w:w="425" w:type="dxa"/>
          </w:tcPr>
          <w:p w14:paraId="33D8E4F9" w14:textId="77777777" w:rsidR="00D0620E" w:rsidRPr="005D3A26" w:rsidRDefault="00D0620E" w:rsidP="00DF3EBA">
            <w:pPr>
              <w:pStyle w:val="TAC"/>
            </w:pPr>
            <w:r w:rsidRPr="005D3A26">
              <w:t>C</w:t>
            </w:r>
          </w:p>
        </w:tc>
        <w:tc>
          <w:tcPr>
            <w:tcW w:w="1134" w:type="dxa"/>
          </w:tcPr>
          <w:p w14:paraId="22D4E712" w14:textId="77777777" w:rsidR="00D0620E" w:rsidRPr="005D3A26" w:rsidRDefault="00D0620E" w:rsidP="00DF3EBA">
            <w:pPr>
              <w:pStyle w:val="TAL"/>
            </w:pPr>
            <w:r w:rsidRPr="005D3A26">
              <w:t>0..1</w:t>
            </w:r>
          </w:p>
        </w:tc>
        <w:tc>
          <w:tcPr>
            <w:tcW w:w="3685" w:type="dxa"/>
          </w:tcPr>
          <w:p w14:paraId="5CB1635F" w14:textId="77777777" w:rsidR="00D0620E" w:rsidRPr="005D3A26" w:rsidRDefault="00D0620E" w:rsidP="00DF3EBA">
            <w:pPr>
              <w:pStyle w:val="TAL"/>
            </w:pPr>
            <w:r w:rsidRPr="005D3A26">
              <w:t>Used to negotiate the supported optional features of the API as described in clause </w:t>
            </w:r>
            <w:r w:rsidRPr="005D3A26">
              <w:rPr>
                <w:rFonts w:hint="eastAsia"/>
              </w:rPr>
              <w:t>7.8</w:t>
            </w:r>
            <w:r w:rsidRPr="005D3A26">
              <w:t>.</w:t>
            </w:r>
          </w:p>
          <w:p w14:paraId="1C3E1871" w14:textId="77777777" w:rsidR="00D0620E" w:rsidRPr="005D3A26" w:rsidRDefault="00D0620E" w:rsidP="00DF3EBA">
            <w:pPr>
              <w:pStyle w:val="TAL"/>
            </w:pPr>
            <w:r w:rsidRPr="005D3A26">
              <w:t>This attribute shall be provided in the HTTP POST request and success response.</w:t>
            </w:r>
          </w:p>
        </w:tc>
        <w:tc>
          <w:tcPr>
            <w:tcW w:w="1645" w:type="dxa"/>
          </w:tcPr>
          <w:p w14:paraId="153C743B" w14:textId="77777777" w:rsidR="00D0620E" w:rsidRPr="005D3A26" w:rsidRDefault="00D0620E" w:rsidP="00DF3EBA">
            <w:pPr>
              <w:pStyle w:val="TAL"/>
            </w:pPr>
          </w:p>
        </w:tc>
      </w:tr>
      <w:tr w:rsidR="00D0620E" w14:paraId="2FA0444F" w14:textId="77777777" w:rsidTr="00DF3EBA">
        <w:trPr>
          <w:jc w:val="center"/>
        </w:trPr>
        <w:tc>
          <w:tcPr>
            <w:tcW w:w="9527" w:type="dxa"/>
            <w:gridSpan w:val="6"/>
          </w:tcPr>
          <w:p w14:paraId="7F1E2C5D" w14:textId="77777777" w:rsidR="00D0620E" w:rsidRPr="005D3A26" w:rsidRDefault="00D0620E" w:rsidP="00DF3EBA">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4398EDC9" w14:textId="77777777" w:rsidR="00D0620E" w:rsidRPr="005D3A26" w:rsidRDefault="00D0620E" w:rsidP="00DF3EBA">
            <w:pPr>
              <w:pStyle w:val="TAN"/>
            </w:pPr>
            <w:r w:rsidRPr="005D3A26">
              <w:t>NOTE 2:</w:t>
            </w:r>
            <w:r w:rsidRPr="005D3A26">
              <w:tab/>
              <w:t>Th</w:t>
            </w:r>
            <w:r>
              <w:t>is attribute may be present only if the service consumer is an EEC</w:t>
            </w:r>
            <w:r w:rsidRPr="005D3A26">
              <w:t>.</w:t>
            </w:r>
          </w:p>
          <w:p w14:paraId="5CE7178D" w14:textId="77777777" w:rsidR="00D0620E" w:rsidRPr="005D3A26" w:rsidRDefault="00D0620E" w:rsidP="00DF3EBA">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87F6CC4" w14:textId="77777777" w:rsidR="00D0620E" w:rsidRDefault="00D0620E" w:rsidP="00DF3EBA">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3B7C6E4D" w14:textId="77777777" w:rsidR="00D0620E" w:rsidRPr="005D3A26" w:rsidRDefault="00D0620E" w:rsidP="00DF3EBA">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2563" w:name="_Toc157111291"/>
      <w:r w:rsidRPr="00527D5E">
        <w:rPr>
          <w:lang w:eastAsia="zh-CN"/>
        </w:rPr>
        <w:t>8.3.5.2.4</w:t>
      </w:r>
      <w:r>
        <w:rPr>
          <w:lang w:eastAsia="zh-CN"/>
        </w:rPr>
        <w:tab/>
        <w:t>Type: UeIdInfo</w:t>
      </w:r>
      <w:bookmarkEnd w:id="256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2564" w:name="_Toc157111292"/>
      <w:r w:rsidRPr="00527D5E">
        <w:rPr>
          <w:lang w:eastAsia="zh-CN"/>
        </w:rPr>
        <w:t>8.3.5.2.5</w:t>
      </w:r>
      <w:r>
        <w:rPr>
          <w:lang w:eastAsia="zh-CN"/>
        </w:rPr>
        <w:tab/>
        <w:t>Type: UeId</w:t>
      </w:r>
      <w:bookmarkEnd w:id="2564"/>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77777777" w:rsidR="00D0620E" w:rsidRDefault="00D0620E" w:rsidP="00DF3EBA">
            <w:pPr>
              <w:pStyle w:val="TAC"/>
            </w:pPr>
            <w:r>
              <w:t>M</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2565" w:name="_Toc85734321"/>
      <w:bookmarkStart w:id="2566" w:name="_Toc89431620"/>
      <w:bookmarkStart w:id="2567" w:name="_Toc97042432"/>
      <w:bookmarkStart w:id="2568" w:name="_Toc97045576"/>
      <w:bookmarkStart w:id="2569" w:name="_Toc97155321"/>
      <w:bookmarkStart w:id="2570" w:name="_Toc101521458"/>
      <w:bookmarkStart w:id="2571" w:name="_Toc138761735"/>
      <w:bookmarkStart w:id="2572" w:name="_Toc145707950"/>
      <w:bookmarkStart w:id="2573" w:name="_Toc157111293"/>
      <w:r>
        <w:rPr>
          <w:lang w:eastAsia="zh-CN"/>
        </w:rPr>
        <w:t>8.3</w:t>
      </w:r>
      <w:r w:rsidR="00BD7A82">
        <w:rPr>
          <w:lang w:eastAsia="zh-CN"/>
        </w:rPr>
        <w:t>.5.3</w:t>
      </w:r>
      <w:r w:rsidR="00BD7A82">
        <w:rPr>
          <w:lang w:eastAsia="zh-CN"/>
        </w:rPr>
        <w:tab/>
        <w:t>Simple data types and enumerations</w:t>
      </w:r>
      <w:bookmarkEnd w:id="2565"/>
      <w:bookmarkEnd w:id="2566"/>
      <w:bookmarkEnd w:id="2567"/>
      <w:bookmarkEnd w:id="2568"/>
      <w:bookmarkEnd w:id="2569"/>
      <w:bookmarkEnd w:id="2570"/>
      <w:bookmarkEnd w:id="2571"/>
      <w:bookmarkEnd w:id="2572"/>
      <w:bookmarkEnd w:id="2573"/>
    </w:p>
    <w:p w14:paraId="3E735318" w14:textId="77777777" w:rsidR="004E6468" w:rsidRDefault="004E6468" w:rsidP="004E6468">
      <w:pPr>
        <w:pStyle w:val="Heading5"/>
      </w:pPr>
      <w:bookmarkStart w:id="2574" w:name="_Toc157111294"/>
      <w:r>
        <w:t>8.3.5.3.</w:t>
      </w:r>
      <w:r w:rsidRPr="00527D5E">
        <w:t>1</w:t>
      </w:r>
      <w:r>
        <w:tab/>
        <w:t>Introduction</w:t>
      </w:r>
      <w:bookmarkEnd w:id="257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2575" w:name="_Toc129169592"/>
      <w:bookmarkStart w:id="2576" w:name="_Toc157111295"/>
      <w:r>
        <w:t>8.3.5.3.</w:t>
      </w:r>
      <w:r w:rsidRPr="00527D5E">
        <w:t>2</w:t>
      </w:r>
      <w:r>
        <w:tab/>
        <w:t>Simple data types</w:t>
      </w:r>
      <w:bookmarkEnd w:id="2575"/>
      <w:bookmarkEnd w:id="2576"/>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2577" w:name="_Toc85734322"/>
      <w:bookmarkStart w:id="2578" w:name="_Toc89431621"/>
      <w:bookmarkStart w:id="2579" w:name="_Toc97042433"/>
      <w:bookmarkStart w:id="2580" w:name="_Toc97045577"/>
      <w:bookmarkStart w:id="2581" w:name="_Toc97155322"/>
      <w:bookmarkStart w:id="2582" w:name="_Toc101521459"/>
      <w:bookmarkStart w:id="2583" w:name="_Toc138761736"/>
      <w:bookmarkStart w:id="2584" w:name="_Toc145707951"/>
      <w:bookmarkStart w:id="2585" w:name="_Toc157111296"/>
      <w:r>
        <w:t>8.3</w:t>
      </w:r>
      <w:r w:rsidR="00BD7A82">
        <w:t>.6</w:t>
      </w:r>
      <w:r w:rsidR="00BD7A82">
        <w:tab/>
        <w:t>Error Handling</w:t>
      </w:r>
      <w:bookmarkEnd w:id="2577"/>
      <w:bookmarkEnd w:id="2578"/>
      <w:bookmarkEnd w:id="2579"/>
      <w:bookmarkEnd w:id="2580"/>
      <w:bookmarkEnd w:id="2581"/>
      <w:bookmarkEnd w:id="2582"/>
      <w:bookmarkEnd w:id="2583"/>
      <w:bookmarkEnd w:id="2584"/>
      <w:bookmarkEnd w:id="2585"/>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2586" w:name="_Toc85734323"/>
      <w:bookmarkStart w:id="2587" w:name="_Toc89431622"/>
      <w:bookmarkStart w:id="2588" w:name="_Toc97042434"/>
      <w:bookmarkStart w:id="2589" w:name="_Toc97045578"/>
      <w:bookmarkStart w:id="2590" w:name="_Toc97155323"/>
      <w:bookmarkStart w:id="2591" w:name="_Toc101521460"/>
      <w:bookmarkStart w:id="2592" w:name="_Toc138761737"/>
      <w:bookmarkStart w:id="2593" w:name="_Toc145707952"/>
      <w:bookmarkStart w:id="2594" w:name="_Toc157111297"/>
      <w:r>
        <w:t>8.3</w:t>
      </w:r>
      <w:r w:rsidR="00BD7A82">
        <w:t>.7</w:t>
      </w:r>
      <w:r w:rsidR="00BD7A82">
        <w:tab/>
        <w:t>Feature negotiation</w:t>
      </w:r>
      <w:bookmarkEnd w:id="2586"/>
      <w:bookmarkEnd w:id="2587"/>
      <w:bookmarkEnd w:id="2588"/>
      <w:bookmarkEnd w:id="2589"/>
      <w:bookmarkEnd w:id="2590"/>
      <w:bookmarkEnd w:id="2591"/>
      <w:bookmarkEnd w:id="2592"/>
      <w:bookmarkEnd w:id="2593"/>
      <w:bookmarkEnd w:id="259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2595" w:name="_Toc85734324"/>
      <w:bookmarkStart w:id="2596" w:name="_Toc89431623"/>
      <w:bookmarkStart w:id="2597" w:name="_Toc97042435"/>
      <w:bookmarkStart w:id="2598" w:name="_Toc97045579"/>
      <w:bookmarkStart w:id="2599" w:name="_Toc97155324"/>
      <w:bookmarkStart w:id="2600" w:name="_Toc101521461"/>
      <w:bookmarkStart w:id="2601" w:name="_Toc138761738"/>
      <w:bookmarkStart w:id="2602" w:name="_Toc145707953"/>
      <w:bookmarkStart w:id="2603" w:name="_Toc157111298"/>
      <w:r>
        <w:t>8.4</w:t>
      </w:r>
      <w:r w:rsidR="00C1068C">
        <w:tab/>
        <w:t>Eees_AppClientInformation API</w:t>
      </w:r>
      <w:bookmarkEnd w:id="2595"/>
      <w:bookmarkEnd w:id="2596"/>
      <w:bookmarkEnd w:id="2597"/>
      <w:bookmarkEnd w:id="2598"/>
      <w:bookmarkEnd w:id="2599"/>
      <w:bookmarkEnd w:id="2600"/>
      <w:bookmarkEnd w:id="2601"/>
      <w:bookmarkEnd w:id="2602"/>
      <w:bookmarkEnd w:id="2603"/>
    </w:p>
    <w:p w14:paraId="05C35719" w14:textId="5491D110" w:rsidR="00C1068C" w:rsidRDefault="008D1128" w:rsidP="00C1068C">
      <w:pPr>
        <w:pStyle w:val="Heading3"/>
      </w:pPr>
      <w:bookmarkStart w:id="2604" w:name="_Toc85734325"/>
      <w:bookmarkStart w:id="2605" w:name="_Toc89431624"/>
      <w:bookmarkStart w:id="2606" w:name="_Toc97042436"/>
      <w:bookmarkStart w:id="2607" w:name="_Toc97045580"/>
      <w:bookmarkStart w:id="2608" w:name="_Toc97155325"/>
      <w:bookmarkStart w:id="2609" w:name="_Toc101521462"/>
      <w:bookmarkStart w:id="2610" w:name="_Toc138761739"/>
      <w:bookmarkStart w:id="2611" w:name="_Toc145707954"/>
      <w:bookmarkStart w:id="2612" w:name="_Toc157111299"/>
      <w:r>
        <w:t>8.4</w:t>
      </w:r>
      <w:r w:rsidR="00C1068C">
        <w:t>.1</w:t>
      </w:r>
      <w:r w:rsidR="00C1068C">
        <w:tab/>
      </w:r>
      <w:bookmarkEnd w:id="2604"/>
      <w:r w:rsidR="00C96826">
        <w:t>I</w:t>
      </w:r>
      <w:r w:rsidR="00A81404">
        <w:t>ntroduction</w:t>
      </w:r>
      <w:bookmarkEnd w:id="2605"/>
      <w:bookmarkEnd w:id="2606"/>
      <w:bookmarkEnd w:id="2607"/>
      <w:bookmarkEnd w:id="2608"/>
      <w:bookmarkEnd w:id="2609"/>
      <w:bookmarkEnd w:id="2610"/>
      <w:bookmarkEnd w:id="2611"/>
      <w:bookmarkEnd w:id="2612"/>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2613" w:name="_Toc85734326"/>
      <w:bookmarkStart w:id="2614" w:name="_Toc89431625"/>
      <w:bookmarkStart w:id="2615" w:name="_Toc97042437"/>
      <w:bookmarkStart w:id="2616" w:name="_Toc97045581"/>
      <w:bookmarkStart w:id="2617" w:name="_Toc97155326"/>
      <w:bookmarkStart w:id="2618" w:name="_Toc101521463"/>
      <w:bookmarkStart w:id="2619" w:name="_Toc138761740"/>
      <w:bookmarkStart w:id="2620" w:name="_Toc145707955"/>
      <w:bookmarkStart w:id="2621" w:name="_Toc157111300"/>
      <w:r>
        <w:t>8.</w:t>
      </w:r>
      <w:r w:rsidR="008D1128">
        <w:t>4</w:t>
      </w:r>
      <w:r>
        <w:t>.2</w:t>
      </w:r>
      <w:r>
        <w:tab/>
        <w:t>Resources</w:t>
      </w:r>
      <w:bookmarkEnd w:id="2613"/>
      <w:bookmarkEnd w:id="2614"/>
      <w:bookmarkEnd w:id="2615"/>
      <w:bookmarkEnd w:id="2616"/>
      <w:bookmarkEnd w:id="2617"/>
      <w:bookmarkEnd w:id="2618"/>
      <w:bookmarkEnd w:id="2619"/>
      <w:bookmarkEnd w:id="2620"/>
      <w:bookmarkEnd w:id="2621"/>
    </w:p>
    <w:p w14:paraId="04671252" w14:textId="27EFFCE5" w:rsidR="00C1068C" w:rsidRDefault="008D1128" w:rsidP="00C1068C">
      <w:pPr>
        <w:pStyle w:val="Heading4"/>
      </w:pPr>
      <w:bookmarkStart w:id="2622" w:name="_Toc85734327"/>
      <w:bookmarkStart w:id="2623" w:name="_Toc89431626"/>
      <w:bookmarkStart w:id="2624" w:name="_Toc97042438"/>
      <w:bookmarkStart w:id="2625" w:name="_Toc97045582"/>
      <w:bookmarkStart w:id="2626" w:name="_Toc97155327"/>
      <w:bookmarkStart w:id="2627" w:name="_Toc101521464"/>
      <w:bookmarkStart w:id="2628" w:name="_Toc138761741"/>
      <w:bookmarkStart w:id="2629" w:name="_Toc145707956"/>
      <w:bookmarkStart w:id="2630" w:name="_Toc157111301"/>
      <w:r>
        <w:t>8.4</w:t>
      </w:r>
      <w:r w:rsidR="00C1068C">
        <w:t>.2.1</w:t>
      </w:r>
      <w:r w:rsidR="00C1068C">
        <w:tab/>
        <w:t>Overview</w:t>
      </w:r>
      <w:bookmarkEnd w:id="2622"/>
      <w:bookmarkEnd w:id="2623"/>
      <w:bookmarkEnd w:id="2624"/>
      <w:bookmarkEnd w:id="2625"/>
      <w:bookmarkEnd w:id="2626"/>
      <w:bookmarkEnd w:id="2627"/>
      <w:bookmarkEnd w:id="2628"/>
      <w:bookmarkEnd w:id="2629"/>
      <w:bookmarkEnd w:id="2630"/>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76811326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2631" w:name="_Toc85734328"/>
      <w:bookmarkStart w:id="2632" w:name="_Toc89431627"/>
      <w:bookmarkStart w:id="2633" w:name="_Toc97042439"/>
      <w:bookmarkStart w:id="2634" w:name="_Toc97045583"/>
      <w:bookmarkStart w:id="2635" w:name="_Toc97155328"/>
      <w:bookmarkStart w:id="2636" w:name="_Toc101521465"/>
      <w:bookmarkStart w:id="2637" w:name="_Toc138761742"/>
      <w:bookmarkStart w:id="2638" w:name="_Toc145707957"/>
      <w:bookmarkStart w:id="2639" w:name="_Toc157111302"/>
      <w:r w:rsidRPr="0067699A">
        <w:rPr>
          <w:lang w:val="fr-FR"/>
        </w:rPr>
        <w:t>8.4</w:t>
      </w:r>
      <w:r w:rsidR="00C1068C" w:rsidRPr="0067699A">
        <w:rPr>
          <w:lang w:val="fr-FR"/>
        </w:rPr>
        <w:t>.2.2</w:t>
      </w:r>
      <w:r w:rsidR="00C1068C" w:rsidRPr="0067699A">
        <w:rPr>
          <w:lang w:val="fr-FR"/>
        </w:rPr>
        <w:tab/>
        <w:t>Resource: Application Client Information Subscriptions</w:t>
      </w:r>
      <w:bookmarkEnd w:id="2631"/>
      <w:bookmarkEnd w:id="2632"/>
      <w:bookmarkEnd w:id="2633"/>
      <w:bookmarkEnd w:id="2634"/>
      <w:bookmarkEnd w:id="2635"/>
      <w:bookmarkEnd w:id="2636"/>
      <w:bookmarkEnd w:id="2637"/>
      <w:bookmarkEnd w:id="2638"/>
      <w:bookmarkEnd w:id="2639"/>
    </w:p>
    <w:p w14:paraId="1976BB28" w14:textId="08DE9A62" w:rsidR="00C1068C" w:rsidRPr="0067699A" w:rsidRDefault="008D1128" w:rsidP="00C1068C">
      <w:pPr>
        <w:pStyle w:val="Heading5"/>
        <w:rPr>
          <w:lang w:val="fr-FR" w:eastAsia="zh-CN"/>
        </w:rPr>
      </w:pPr>
      <w:bookmarkStart w:id="2640" w:name="_Toc85734329"/>
      <w:bookmarkStart w:id="2641" w:name="_Toc89431628"/>
      <w:bookmarkStart w:id="2642" w:name="_Toc97042440"/>
      <w:bookmarkStart w:id="2643" w:name="_Toc97045584"/>
      <w:bookmarkStart w:id="2644" w:name="_Toc97155329"/>
      <w:bookmarkStart w:id="2645" w:name="_Toc101521466"/>
      <w:bookmarkStart w:id="2646" w:name="_Toc138761743"/>
      <w:bookmarkStart w:id="2647" w:name="_Toc145707958"/>
      <w:bookmarkStart w:id="2648" w:name="_Toc157111303"/>
      <w:r w:rsidRPr="0067699A">
        <w:rPr>
          <w:lang w:val="fr-FR" w:eastAsia="zh-CN"/>
        </w:rPr>
        <w:t>8.4</w:t>
      </w:r>
      <w:r w:rsidR="00C1068C" w:rsidRPr="0067699A">
        <w:rPr>
          <w:lang w:val="fr-FR" w:eastAsia="zh-CN"/>
        </w:rPr>
        <w:t>.2.2.1</w:t>
      </w:r>
      <w:r w:rsidR="00C1068C" w:rsidRPr="0067699A">
        <w:rPr>
          <w:lang w:val="fr-FR" w:eastAsia="zh-CN"/>
        </w:rPr>
        <w:tab/>
        <w:t>Description</w:t>
      </w:r>
      <w:bookmarkEnd w:id="2640"/>
      <w:bookmarkEnd w:id="2641"/>
      <w:bookmarkEnd w:id="2642"/>
      <w:bookmarkEnd w:id="2643"/>
      <w:bookmarkEnd w:id="2644"/>
      <w:bookmarkEnd w:id="2645"/>
      <w:bookmarkEnd w:id="2646"/>
      <w:bookmarkEnd w:id="2647"/>
      <w:bookmarkEnd w:id="2648"/>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2649" w:name="_Toc85734330"/>
      <w:bookmarkStart w:id="2650" w:name="_Toc89431629"/>
      <w:bookmarkStart w:id="2651" w:name="_Toc97042441"/>
      <w:bookmarkStart w:id="2652" w:name="_Toc97045585"/>
      <w:bookmarkStart w:id="2653" w:name="_Toc97155330"/>
      <w:bookmarkStart w:id="2654" w:name="_Toc101521467"/>
      <w:bookmarkStart w:id="2655" w:name="_Toc138761744"/>
      <w:bookmarkStart w:id="2656" w:name="_Toc145707959"/>
      <w:bookmarkStart w:id="2657" w:name="_Toc157111304"/>
      <w:r>
        <w:rPr>
          <w:lang w:eastAsia="zh-CN"/>
        </w:rPr>
        <w:t>8.4</w:t>
      </w:r>
      <w:r w:rsidR="00C1068C">
        <w:rPr>
          <w:lang w:eastAsia="zh-CN"/>
        </w:rPr>
        <w:t>.2.2.2</w:t>
      </w:r>
      <w:r w:rsidR="00C1068C">
        <w:rPr>
          <w:lang w:eastAsia="zh-CN"/>
        </w:rPr>
        <w:tab/>
        <w:t>Resource Definition</w:t>
      </w:r>
      <w:bookmarkEnd w:id="2649"/>
      <w:bookmarkEnd w:id="2650"/>
      <w:bookmarkEnd w:id="2651"/>
      <w:bookmarkEnd w:id="2652"/>
      <w:bookmarkEnd w:id="2653"/>
      <w:bookmarkEnd w:id="2654"/>
      <w:bookmarkEnd w:id="2655"/>
      <w:bookmarkEnd w:id="2656"/>
      <w:bookmarkEnd w:id="2657"/>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2658" w:name="_Toc85734331"/>
      <w:bookmarkStart w:id="2659" w:name="_Toc89431630"/>
      <w:bookmarkStart w:id="2660" w:name="_Toc97042442"/>
      <w:bookmarkStart w:id="2661" w:name="_Toc97045586"/>
      <w:bookmarkStart w:id="2662" w:name="_Toc97155331"/>
      <w:bookmarkStart w:id="2663" w:name="_Toc101521468"/>
      <w:bookmarkStart w:id="2664" w:name="_Toc138761745"/>
      <w:bookmarkStart w:id="2665" w:name="_Toc145707960"/>
      <w:bookmarkStart w:id="2666" w:name="_Toc157111305"/>
      <w:r>
        <w:rPr>
          <w:lang w:eastAsia="zh-CN"/>
        </w:rPr>
        <w:t>8.</w:t>
      </w:r>
      <w:r w:rsidR="008D1128">
        <w:rPr>
          <w:lang w:eastAsia="zh-CN"/>
        </w:rPr>
        <w:t>4</w:t>
      </w:r>
      <w:r>
        <w:rPr>
          <w:lang w:eastAsia="zh-CN"/>
        </w:rPr>
        <w:t>.2.2.3</w:t>
      </w:r>
      <w:r>
        <w:rPr>
          <w:lang w:eastAsia="zh-CN"/>
        </w:rPr>
        <w:tab/>
        <w:t>Resource Standard Methods</w:t>
      </w:r>
      <w:bookmarkEnd w:id="2658"/>
      <w:bookmarkEnd w:id="2659"/>
      <w:bookmarkEnd w:id="2660"/>
      <w:bookmarkEnd w:id="2661"/>
      <w:bookmarkEnd w:id="2662"/>
      <w:bookmarkEnd w:id="2663"/>
      <w:bookmarkEnd w:id="2664"/>
      <w:bookmarkEnd w:id="2665"/>
      <w:bookmarkEnd w:id="2666"/>
    </w:p>
    <w:p w14:paraId="5596308F" w14:textId="145E13E1" w:rsidR="00C1068C" w:rsidRDefault="00C1068C" w:rsidP="00C1068C">
      <w:pPr>
        <w:pStyle w:val="Heading6"/>
        <w:rPr>
          <w:lang w:eastAsia="zh-CN"/>
        </w:rPr>
      </w:pPr>
      <w:bookmarkStart w:id="2667" w:name="_Toc85734332"/>
      <w:bookmarkStart w:id="2668" w:name="_Toc89431631"/>
      <w:bookmarkStart w:id="2669" w:name="_Toc97042443"/>
      <w:bookmarkStart w:id="2670" w:name="_Toc97045587"/>
      <w:bookmarkStart w:id="2671" w:name="_Toc97155332"/>
      <w:bookmarkStart w:id="2672" w:name="_Toc101521469"/>
      <w:bookmarkStart w:id="2673" w:name="_Toc138761746"/>
      <w:bookmarkStart w:id="2674" w:name="_Toc145707961"/>
      <w:bookmarkStart w:id="2675" w:name="_Toc157111306"/>
      <w:r>
        <w:rPr>
          <w:lang w:eastAsia="zh-CN"/>
        </w:rPr>
        <w:t>8.</w:t>
      </w:r>
      <w:r w:rsidR="008D1128">
        <w:rPr>
          <w:lang w:eastAsia="zh-CN"/>
        </w:rPr>
        <w:t>4</w:t>
      </w:r>
      <w:r>
        <w:rPr>
          <w:lang w:eastAsia="zh-CN"/>
        </w:rPr>
        <w:t>.2.2.3.1</w:t>
      </w:r>
      <w:r>
        <w:rPr>
          <w:lang w:eastAsia="zh-CN"/>
        </w:rPr>
        <w:tab/>
        <w:t>POST</w:t>
      </w:r>
      <w:bookmarkEnd w:id="2667"/>
      <w:bookmarkEnd w:id="2668"/>
      <w:bookmarkEnd w:id="2669"/>
      <w:bookmarkEnd w:id="2670"/>
      <w:bookmarkEnd w:id="2671"/>
      <w:bookmarkEnd w:id="2672"/>
      <w:bookmarkEnd w:id="2673"/>
      <w:bookmarkEnd w:id="2674"/>
      <w:bookmarkEnd w:id="2675"/>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2676" w:name="_Toc85734333"/>
      <w:bookmarkStart w:id="2677" w:name="_Toc89431632"/>
      <w:bookmarkStart w:id="2678" w:name="_Toc97042444"/>
      <w:bookmarkStart w:id="2679" w:name="_Toc97045588"/>
      <w:bookmarkStart w:id="2680" w:name="_Toc97155333"/>
      <w:bookmarkStart w:id="2681" w:name="_Toc101521470"/>
      <w:bookmarkStart w:id="2682" w:name="_Toc138761747"/>
      <w:bookmarkStart w:id="2683" w:name="_Toc145707962"/>
      <w:bookmarkStart w:id="2684" w:name="_Toc157111307"/>
      <w:r>
        <w:rPr>
          <w:lang w:eastAsia="zh-CN"/>
        </w:rPr>
        <w:t>8.4</w:t>
      </w:r>
      <w:r w:rsidR="00C1068C">
        <w:rPr>
          <w:lang w:eastAsia="zh-CN"/>
        </w:rPr>
        <w:t>.2.2.4</w:t>
      </w:r>
      <w:r w:rsidR="00C1068C">
        <w:rPr>
          <w:lang w:eastAsia="zh-CN"/>
        </w:rPr>
        <w:tab/>
        <w:t>Resource Custom Operations</w:t>
      </w:r>
      <w:bookmarkEnd w:id="2676"/>
      <w:bookmarkEnd w:id="2677"/>
      <w:bookmarkEnd w:id="2678"/>
      <w:bookmarkEnd w:id="2679"/>
      <w:bookmarkEnd w:id="2680"/>
      <w:bookmarkEnd w:id="2681"/>
      <w:bookmarkEnd w:id="2682"/>
      <w:bookmarkEnd w:id="2683"/>
      <w:bookmarkEnd w:id="2684"/>
    </w:p>
    <w:p w14:paraId="5C793A34" w14:textId="77777777" w:rsidR="00C1068C" w:rsidRDefault="00C1068C" w:rsidP="00C1068C">
      <w:r>
        <w:t>None.</w:t>
      </w:r>
    </w:p>
    <w:p w14:paraId="31BAD23B" w14:textId="0A56C226" w:rsidR="00C1068C" w:rsidRDefault="008D1128" w:rsidP="00C1068C">
      <w:pPr>
        <w:pStyle w:val="Heading4"/>
      </w:pPr>
      <w:bookmarkStart w:id="2685" w:name="_Toc85734334"/>
      <w:bookmarkStart w:id="2686" w:name="_Toc89431633"/>
      <w:bookmarkStart w:id="2687" w:name="_Toc97042445"/>
      <w:bookmarkStart w:id="2688" w:name="_Toc97045589"/>
      <w:bookmarkStart w:id="2689" w:name="_Toc97155334"/>
      <w:bookmarkStart w:id="2690" w:name="_Toc101521471"/>
      <w:bookmarkStart w:id="2691" w:name="_Toc138761748"/>
      <w:bookmarkStart w:id="2692" w:name="_Toc145707963"/>
      <w:bookmarkStart w:id="2693" w:name="_Toc157111308"/>
      <w:r>
        <w:t>8.4</w:t>
      </w:r>
      <w:r w:rsidR="00C1068C">
        <w:t>.2.3</w:t>
      </w:r>
      <w:r w:rsidR="00C1068C">
        <w:tab/>
        <w:t>Resource</w:t>
      </w:r>
      <w:r w:rsidR="00C1068C" w:rsidRPr="00831458">
        <w:t xml:space="preserve">: </w:t>
      </w:r>
      <w:r w:rsidR="00C1068C">
        <w:t>Individual Application Client Information Subscription</w:t>
      </w:r>
      <w:bookmarkEnd w:id="2685"/>
      <w:bookmarkEnd w:id="2686"/>
      <w:bookmarkEnd w:id="2687"/>
      <w:bookmarkEnd w:id="2688"/>
      <w:bookmarkEnd w:id="2689"/>
      <w:bookmarkEnd w:id="2690"/>
      <w:bookmarkEnd w:id="2691"/>
      <w:bookmarkEnd w:id="2692"/>
      <w:bookmarkEnd w:id="2693"/>
    </w:p>
    <w:p w14:paraId="671FE624" w14:textId="40259E52" w:rsidR="00C1068C" w:rsidRDefault="008D1128" w:rsidP="00C1068C">
      <w:pPr>
        <w:pStyle w:val="Heading5"/>
        <w:rPr>
          <w:lang w:eastAsia="zh-CN"/>
        </w:rPr>
      </w:pPr>
      <w:bookmarkStart w:id="2694" w:name="_Toc85734335"/>
      <w:bookmarkStart w:id="2695" w:name="_Toc89431634"/>
      <w:bookmarkStart w:id="2696" w:name="_Toc97042446"/>
      <w:bookmarkStart w:id="2697" w:name="_Toc97045590"/>
      <w:bookmarkStart w:id="2698" w:name="_Toc97155335"/>
      <w:bookmarkStart w:id="2699" w:name="_Toc101521472"/>
      <w:bookmarkStart w:id="2700" w:name="_Toc138761749"/>
      <w:bookmarkStart w:id="2701" w:name="_Toc145707964"/>
      <w:bookmarkStart w:id="2702" w:name="_Toc157111309"/>
      <w:r>
        <w:rPr>
          <w:lang w:eastAsia="zh-CN"/>
        </w:rPr>
        <w:t>8.4</w:t>
      </w:r>
      <w:r w:rsidR="00C1068C">
        <w:rPr>
          <w:lang w:eastAsia="zh-CN"/>
        </w:rPr>
        <w:t>.2.3.1</w:t>
      </w:r>
      <w:r w:rsidR="00C1068C">
        <w:rPr>
          <w:lang w:eastAsia="zh-CN"/>
        </w:rPr>
        <w:tab/>
        <w:t>Description</w:t>
      </w:r>
      <w:bookmarkEnd w:id="2694"/>
      <w:bookmarkEnd w:id="2695"/>
      <w:bookmarkEnd w:id="2696"/>
      <w:bookmarkEnd w:id="2697"/>
      <w:bookmarkEnd w:id="2698"/>
      <w:bookmarkEnd w:id="2699"/>
      <w:bookmarkEnd w:id="2700"/>
      <w:bookmarkEnd w:id="2701"/>
      <w:bookmarkEnd w:id="270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2703" w:name="_Toc85734336"/>
      <w:bookmarkStart w:id="2704" w:name="_Toc89431635"/>
      <w:bookmarkStart w:id="2705" w:name="_Toc97042447"/>
      <w:bookmarkStart w:id="2706" w:name="_Toc97045591"/>
      <w:bookmarkStart w:id="2707" w:name="_Toc97155336"/>
      <w:bookmarkStart w:id="2708" w:name="_Toc101521473"/>
      <w:bookmarkStart w:id="2709" w:name="_Toc138761750"/>
      <w:bookmarkStart w:id="2710" w:name="_Toc145707965"/>
      <w:bookmarkStart w:id="2711" w:name="_Toc157111310"/>
      <w:r>
        <w:rPr>
          <w:lang w:eastAsia="zh-CN"/>
        </w:rPr>
        <w:t>8.4</w:t>
      </w:r>
      <w:r w:rsidR="00C1068C">
        <w:rPr>
          <w:lang w:eastAsia="zh-CN"/>
        </w:rPr>
        <w:t>.2.3.2</w:t>
      </w:r>
      <w:r w:rsidR="00C1068C">
        <w:rPr>
          <w:lang w:eastAsia="zh-CN"/>
        </w:rPr>
        <w:tab/>
        <w:t>Resource Definition</w:t>
      </w:r>
      <w:bookmarkEnd w:id="2703"/>
      <w:bookmarkEnd w:id="2704"/>
      <w:bookmarkEnd w:id="2705"/>
      <w:bookmarkEnd w:id="2706"/>
      <w:bookmarkEnd w:id="2707"/>
      <w:bookmarkEnd w:id="2708"/>
      <w:bookmarkEnd w:id="2709"/>
      <w:bookmarkEnd w:id="2710"/>
      <w:bookmarkEnd w:id="271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2712" w:name="_Toc85734337"/>
      <w:bookmarkStart w:id="2713" w:name="_Toc89431636"/>
      <w:bookmarkStart w:id="2714" w:name="_Toc97042448"/>
      <w:bookmarkStart w:id="2715" w:name="_Toc97045592"/>
      <w:bookmarkStart w:id="2716" w:name="_Toc97155337"/>
      <w:bookmarkStart w:id="2717" w:name="_Toc101521474"/>
      <w:bookmarkStart w:id="2718" w:name="_Toc138761751"/>
      <w:bookmarkStart w:id="2719" w:name="_Toc145707966"/>
      <w:bookmarkStart w:id="2720" w:name="_Toc157111311"/>
      <w:r>
        <w:rPr>
          <w:lang w:eastAsia="zh-CN"/>
        </w:rPr>
        <w:t>8.</w:t>
      </w:r>
      <w:r w:rsidR="008D1128">
        <w:rPr>
          <w:lang w:eastAsia="zh-CN"/>
        </w:rPr>
        <w:t>4</w:t>
      </w:r>
      <w:r>
        <w:rPr>
          <w:lang w:eastAsia="zh-CN"/>
        </w:rPr>
        <w:t>.2.3.3</w:t>
      </w:r>
      <w:r>
        <w:rPr>
          <w:lang w:eastAsia="zh-CN"/>
        </w:rPr>
        <w:tab/>
        <w:t>Resource Standard Methods</w:t>
      </w:r>
      <w:bookmarkEnd w:id="2712"/>
      <w:bookmarkEnd w:id="2713"/>
      <w:bookmarkEnd w:id="2714"/>
      <w:bookmarkEnd w:id="2715"/>
      <w:bookmarkEnd w:id="2716"/>
      <w:bookmarkEnd w:id="2717"/>
      <w:bookmarkEnd w:id="2718"/>
      <w:bookmarkEnd w:id="2719"/>
      <w:bookmarkEnd w:id="2720"/>
    </w:p>
    <w:p w14:paraId="16D336A9" w14:textId="23C312AC" w:rsidR="00C1068C" w:rsidRDefault="00C1068C" w:rsidP="00C1068C">
      <w:pPr>
        <w:pStyle w:val="Heading6"/>
        <w:rPr>
          <w:lang w:eastAsia="zh-CN"/>
        </w:rPr>
      </w:pPr>
      <w:bookmarkStart w:id="2721" w:name="_Toc85734338"/>
      <w:bookmarkStart w:id="2722" w:name="_Toc89431637"/>
      <w:bookmarkStart w:id="2723" w:name="_Toc97042449"/>
      <w:bookmarkStart w:id="2724" w:name="_Toc97045593"/>
      <w:bookmarkStart w:id="2725" w:name="_Toc97155338"/>
      <w:bookmarkStart w:id="2726" w:name="_Toc101521475"/>
      <w:bookmarkStart w:id="2727" w:name="_Toc138761752"/>
      <w:bookmarkStart w:id="2728" w:name="_Toc145707967"/>
      <w:bookmarkStart w:id="2729" w:name="_Toc157111312"/>
      <w:r>
        <w:rPr>
          <w:lang w:eastAsia="zh-CN"/>
        </w:rPr>
        <w:t>8.</w:t>
      </w:r>
      <w:r w:rsidR="008D1128">
        <w:rPr>
          <w:lang w:eastAsia="zh-CN"/>
        </w:rPr>
        <w:t>4</w:t>
      </w:r>
      <w:r>
        <w:rPr>
          <w:lang w:eastAsia="zh-CN"/>
        </w:rPr>
        <w:t>.2.3.3.1</w:t>
      </w:r>
      <w:r>
        <w:rPr>
          <w:lang w:eastAsia="zh-CN"/>
        </w:rPr>
        <w:tab/>
        <w:t>GET</w:t>
      </w:r>
      <w:bookmarkEnd w:id="2721"/>
      <w:bookmarkEnd w:id="2722"/>
      <w:bookmarkEnd w:id="2723"/>
      <w:bookmarkEnd w:id="2724"/>
      <w:bookmarkEnd w:id="2725"/>
      <w:bookmarkEnd w:id="2726"/>
      <w:bookmarkEnd w:id="2727"/>
      <w:bookmarkEnd w:id="2728"/>
      <w:bookmarkEnd w:id="272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2730" w:name="_Toc85734339"/>
      <w:bookmarkStart w:id="2731" w:name="_Toc89431638"/>
      <w:bookmarkStart w:id="2732" w:name="_Toc97042450"/>
      <w:bookmarkStart w:id="2733" w:name="_Toc97045594"/>
      <w:bookmarkStart w:id="2734" w:name="_Toc97155339"/>
      <w:bookmarkStart w:id="2735" w:name="_Toc101521476"/>
      <w:bookmarkStart w:id="2736" w:name="_Toc138761753"/>
      <w:bookmarkStart w:id="2737" w:name="_Toc145707968"/>
      <w:bookmarkStart w:id="2738" w:name="_Toc157111313"/>
      <w:r>
        <w:rPr>
          <w:lang w:eastAsia="zh-CN"/>
        </w:rPr>
        <w:t>8.</w:t>
      </w:r>
      <w:r w:rsidR="008D1128">
        <w:rPr>
          <w:lang w:eastAsia="zh-CN"/>
        </w:rPr>
        <w:t>4</w:t>
      </w:r>
      <w:r>
        <w:rPr>
          <w:lang w:eastAsia="zh-CN"/>
        </w:rPr>
        <w:t>.2.3.3.2</w:t>
      </w:r>
      <w:r>
        <w:rPr>
          <w:lang w:eastAsia="zh-CN"/>
        </w:rPr>
        <w:tab/>
        <w:t>PATCH</w:t>
      </w:r>
      <w:bookmarkEnd w:id="2730"/>
      <w:bookmarkEnd w:id="2731"/>
      <w:bookmarkEnd w:id="2732"/>
      <w:bookmarkEnd w:id="2733"/>
      <w:bookmarkEnd w:id="2734"/>
      <w:bookmarkEnd w:id="2735"/>
      <w:bookmarkEnd w:id="2736"/>
      <w:bookmarkEnd w:id="2737"/>
      <w:bookmarkEnd w:id="2738"/>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2739" w:name="_Toc85734340"/>
      <w:bookmarkStart w:id="2740" w:name="_Toc89431639"/>
      <w:bookmarkStart w:id="2741" w:name="_Toc97042451"/>
      <w:bookmarkStart w:id="2742" w:name="_Toc97045595"/>
      <w:bookmarkStart w:id="2743" w:name="_Toc97155340"/>
      <w:bookmarkStart w:id="2744" w:name="_Toc101521477"/>
      <w:bookmarkStart w:id="2745" w:name="_Toc138761754"/>
      <w:bookmarkStart w:id="2746" w:name="_Toc145707969"/>
      <w:bookmarkStart w:id="2747" w:name="_Toc157111314"/>
      <w:r>
        <w:rPr>
          <w:lang w:eastAsia="zh-CN"/>
        </w:rPr>
        <w:t>8.</w:t>
      </w:r>
      <w:r w:rsidR="008D1128">
        <w:rPr>
          <w:lang w:eastAsia="zh-CN"/>
        </w:rPr>
        <w:t>4</w:t>
      </w:r>
      <w:r>
        <w:rPr>
          <w:lang w:eastAsia="zh-CN"/>
        </w:rPr>
        <w:t>.2.3.3.3</w:t>
      </w:r>
      <w:r>
        <w:rPr>
          <w:lang w:eastAsia="zh-CN"/>
        </w:rPr>
        <w:tab/>
        <w:t>PUT</w:t>
      </w:r>
      <w:bookmarkEnd w:id="2739"/>
      <w:bookmarkEnd w:id="2740"/>
      <w:bookmarkEnd w:id="2741"/>
      <w:bookmarkEnd w:id="2742"/>
      <w:bookmarkEnd w:id="2743"/>
      <w:bookmarkEnd w:id="2744"/>
      <w:bookmarkEnd w:id="2745"/>
      <w:bookmarkEnd w:id="2746"/>
      <w:bookmarkEnd w:id="2747"/>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2748" w:name="_Toc85734341"/>
      <w:bookmarkStart w:id="2749" w:name="_Toc89431640"/>
      <w:bookmarkStart w:id="2750" w:name="_Toc97042452"/>
      <w:bookmarkStart w:id="2751" w:name="_Toc97045596"/>
      <w:bookmarkStart w:id="2752" w:name="_Toc97155341"/>
      <w:bookmarkStart w:id="2753" w:name="_Toc101521478"/>
      <w:bookmarkStart w:id="2754" w:name="_Toc138761755"/>
      <w:bookmarkStart w:id="2755" w:name="_Toc145707970"/>
      <w:bookmarkStart w:id="2756" w:name="_Toc157111315"/>
      <w:r>
        <w:rPr>
          <w:lang w:eastAsia="zh-CN"/>
        </w:rPr>
        <w:t>8.</w:t>
      </w:r>
      <w:r w:rsidR="008D1128">
        <w:rPr>
          <w:lang w:eastAsia="zh-CN"/>
        </w:rPr>
        <w:t>4</w:t>
      </w:r>
      <w:r>
        <w:rPr>
          <w:lang w:eastAsia="zh-CN"/>
        </w:rPr>
        <w:t>.2.3.3.4</w:t>
      </w:r>
      <w:r>
        <w:rPr>
          <w:lang w:eastAsia="zh-CN"/>
        </w:rPr>
        <w:tab/>
        <w:t>DELETE</w:t>
      </w:r>
      <w:bookmarkEnd w:id="2748"/>
      <w:bookmarkEnd w:id="2749"/>
      <w:bookmarkEnd w:id="2750"/>
      <w:bookmarkEnd w:id="2751"/>
      <w:bookmarkEnd w:id="2752"/>
      <w:bookmarkEnd w:id="2753"/>
      <w:bookmarkEnd w:id="2754"/>
      <w:bookmarkEnd w:id="2755"/>
      <w:bookmarkEnd w:id="275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2757" w:name="_Toc85734342"/>
      <w:bookmarkStart w:id="2758" w:name="_Toc89431641"/>
      <w:bookmarkStart w:id="2759" w:name="_Toc97042453"/>
      <w:bookmarkStart w:id="2760" w:name="_Toc97045597"/>
      <w:bookmarkStart w:id="2761" w:name="_Toc97155342"/>
      <w:bookmarkStart w:id="2762" w:name="_Toc101521479"/>
      <w:bookmarkStart w:id="2763" w:name="_Toc138761756"/>
      <w:bookmarkStart w:id="2764" w:name="_Toc145707971"/>
      <w:bookmarkStart w:id="2765" w:name="_Toc157111316"/>
      <w:r>
        <w:rPr>
          <w:lang w:eastAsia="zh-CN"/>
        </w:rPr>
        <w:t>8.</w:t>
      </w:r>
      <w:r w:rsidR="008D1128">
        <w:rPr>
          <w:lang w:eastAsia="zh-CN"/>
        </w:rPr>
        <w:t>4</w:t>
      </w:r>
      <w:r>
        <w:rPr>
          <w:lang w:eastAsia="zh-CN"/>
        </w:rPr>
        <w:t>.2.3.4</w:t>
      </w:r>
      <w:r>
        <w:rPr>
          <w:lang w:eastAsia="zh-CN"/>
        </w:rPr>
        <w:tab/>
        <w:t>Resource Custom Operations</w:t>
      </w:r>
      <w:bookmarkEnd w:id="2757"/>
      <w:bookmarkEnd w:id="2758"/>
      <w:bookmarkEnd w:id="2759"/>
      <w:bookmarkEnd w:id="2760"/>
      <w:bookmarkEnd w:id="2761"/>
      <w:bookmarkEnd w:id="2762"/>
      <w:bookmarkEnd w:id="2763"/>
      <w:bookmarkEnd w:id="2764"/>
      <w:bookmarkEnd w:id="2765"/>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2766" w:name="_Toc85734343"/>
      <w:bookmarkStart w:id="2767" w:name="_Toc89431642"/>
      <w:bookmarkStart w:id="2768" w:name="_Toc97042454"/>
      <w:bookmarkStart w:id="2769" w:name="_Toc97045598"/>
      <w:bookmarkStart w:id="2770" w:name="_Toc97155343"/>
      <w:bookmarkStart w:id="2771" w:name="_Toc101521480"/>
      <w:bookmarkStart w:id="2772" w:name="_Toc138761757"/>
      <w:bookmarkStart w:id="2773" w:name="_Toc145707972"/>
      <w:bookmarkStart w:id="2774" w:name="_Toc157111317"/>
      <w:r>
        <w:t>8.</w:t>
      </w:r>
      <w:r w:rsidR="008D1128">
        <w:t>4</w:t>
      </w:r>
      <w:r>
        <w:t>.3</w:t>
      </w:r>
      <w:r>
        <w:tab/>
        <w:t>Custom Operations without associated resources</w:t>
      </w:r>
      <w:bookmarkEnd w:id="2766"/>
      <w:bookmarkEnd w:id="2767"/>
      <w:bookmarkEnd w:id="2768"/>
      <w:bookmarkEnd w:id="2769"/>
      <w:bookmarkEnd w:id="2770"/>
      <w:bookmarkEnd w:id="2771"/>
      <w:bookmarkEnd w:id="2772"/>
      <w:bookmarkEnd w:id="2773"/>
      <w:bookmarkEnd w:id="277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2775" w:name="_Toc85734344"/>
      <w:bookmarkStart w:id="2776" w:name="_Toc89431643"/>
      <w:bookmarkStart w:id="2777" w:name="_Toc97042455"/>
      <w:bookmarkStart w:id="2778" w:name="_Toc97045599"/>
      <w:bookmarkStart w:id="2779" w:name="_Toc97155344"/>
      <w:bookmarkStart w:id="2780" w:name="_Toc101521481"/>
      <w:bookmarkStart w:id="2781" w:name="_Toc138761758"/>
      <w:bookmarkStart w:id="2782" w:name="_Toc145707973"/>
      <w:bookmarkStart w:id="2783" w:name="_Toc157111318"/>
      <w:r>
        <w:t>8.</w:t>
      </w:r>
      <w:r w:rsidR="008D1128">
        <w:t>4</w:t>
      </w:r>
      <w:r>
        <w:t>.4</w:t>
      </w:r>
      <w:r>
        <w:tab/>
        <w:t>Notifications</w:t>
      </w:r>
      <w:bookmarkEnd w:id="2775"/>
      <w:bookmarkEnd w:id="2776"/>
      <w:bookmarkEnd w:id="2777"/>
      <w:bookmarkEnd w:id="2778"/>
      <w:bookmarkEnd w:id="2779"/>
      <w:bookmarkEnd w:id="2780"/>
      <w:bookmarkEnd w:id="2781"/>
      <w:bookmarkEnd w:id="2782"/>
      <w:bookmarkEnd w:id="2783"/>
    </w:p>
    <w:p w14:paraId="3041A3EC" w14:textId="2F7CEC22" w:rsidR="00C1068C" w:rsidRPr="00AF7276" w:rsidRDefault="00C1068C" w:rsidP="00C1068C">
      <w:pPr>
        <w:pStyle w:val="Heading4"/>
      </w:pPr>
      <w:bookmarkStart w:id="2784" w:name="_Toc85734345"/>
      <w:bookmarkStart w:id="2785" w:name="_Toc89431644"/>
      <w:bookmarkStart w:id="2786" w:name="_Toc97042456"/>
      <w:bookmarkStart w:id="2787" w:name="_Toc97045600"/>
      <w:bookmarkStart w:id="2788" w:name="_Toc97155345"/>
      <w:bookmarkStart w:id="2789" w:name="_Toc101521482"/>
      <w:bookmarkStart w:id="2790" w:name="_Toc138761759"/>
      <w:bookmarkStart w:id="2791" w:name="_Toc145707974"/>
      <w:bookmarkStart w:id="2792" w:name="_Toc157111319"/>
      <w:r>
        <w:t>8.</w:t>
      </w:r>
      <w:r w:rsidR="008D1128">
        <w:t>4</w:t>
      </w:r>
      <w:r w:rsidRPr="00AF7276">
        <w:t>.</w:t>
      </w:r>
      <w:r>
        <w:t>4</w:t>
      </w:r>
      <w:r w:rsidRPr="00AF7276">
        <w:t>.1</w:t>
      </w:r>
      <w:r w:rsidRPr="00AF7276">
        <w:tab/>
        <w:t>General</w:t>
      </w:r>
      <w:bookmarkEnd w:id="2784"/>
      <w:bookmarkEnd w:id="2785"/>
      <w:bookmarkEnd w:id="2786"/>
      <w:bookmarkEnd w:id="2787"/>
      <w:bookmarkEnd w:id="2788"/>
      <w:bookmarkEnd w:id="2789"/>
      <w:bookmarkEnd w:id="2790"/>
      <w:bookmarkEnd w:id="2791"/>
      <w:bookmarkEnd w:id="2792"/>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2793" w:name="_Toc85734346"/>
      <w:bookmarkStart w:id="2794" w:name="_Toc89431645"/>
      <w:bookmarkStart w:id="2795" w:name="_Toc97042457"/>
      <w:bookmarkStart w:id="2796" w:name="_Toc97045601"/>
      <w:bookmarkStart w:id="2797" w:name="_Toc97155346"/>
      <w:bookmarkStart w:id="2798" w:name="_Toc101521483"/>
      <w:bookmarkStart w:id="2799" w:name="_Toc138761760"/>
      <w:bookmarkStart w:id="2800" w:name="_Toc145707975"/>
      <w:bookmarkStart w:id="2801" w:name="_Toc157111320"/>
      <w:r>
        <w:rPr>
          <w:lang w:eastAsia="zh-CN"/>
        </w:rPr>
        <w:t>8.</w:t>
      </w:r>
      <w:r w:rsidR="008D1128">
        <w:rPr>
          <w:lang w:eastAsia="zh-CN"/>
        </w:rPr>
        <w:t>4</w:t>
      </w:r>
      <w:r>
        <w:rPr>
          <w:lang w:eastAsia="zh-CN"/>
        </w:rPr>
        <w:t>.4.2</w:t>
      </w:r>
      <w:r>
        <w:rPr>
          <w:lang w:eastAsia="zh-CN"/>
        </w:rPr>
        <w:tab/>
        <w:t>AC Information Notification</w:t>
      </w:r>
      <w:bookmarkEnd w:id="2793"/>
      <w:bookmarkEnd w:id="2794"/>
      <w:bookmarkEnd w:id="2795"/>
      <w:bookmarkEnd w:id="2796"/>
      <w:bookmarkEnd w:id="2797"/>
      <w:bookmarkEnd w:id="2798"/>
      <w:bookmarkEnd w:id="2799"/>
      <w:bookmarkEnd w:id="2800"/>
      <w:bookmarkEnd w:id="2801"/>
    </w:p>
    <w:p w14:paraId="75E38EEE" w14:textId="21577E2D" w:rsidR="00C1068C" w:rsidRDefault="00C1068C" w:rsidP="00C1068C">
      <w:pPr>
        <w:pStyle w:val="Heading5"/>
        <w:rPr>
          <w:lang w:eastAsia="zh-CN"/>
        </w:rPr>
      </w:pPr>
      <w:bookmarkStart w:id="2802" w:name="_Toc85734347"/>
      <w:bookmarkStart w:id="2803" w:name="_Toc89431646"/>
      <w:bookmarkStart w:id="2804" w:name="_Toc97042458"/>
      <w:bookmarkStart w:id="2805" w:name="_Toc97045602"/>
      <w:bookmarkStart w:id="2806" w:name="_Toc97155347"/>
      <w:bookmarkStart w:id="2807" w:name="_Toc101521484"/>
      <w:bookmarkStart w:id="2808" w:name="_Toc138761761"/>
      <w:bookmarkStart w:id="2809" w:name="_Toc145707976"/>
      <w:bookmarkStart w:id="2810" w:name="_Toc157111321"/>
      <w:r>
        <w:rPr>
          <w:lang w:eastAsia="zh-CN"/>
        </w:rPr>
        <w:t>8.</w:t>
      </w:r>
      <w:r w:rsidR="008D1128">
        <w:rPr>
          <w:lang w:eastAsia="zh-CN"/>
        </w:rPr>
        <w:t>4</w:t>
      </w:r>
      <w:r>
        <w:rPr>
          <w:lang w:eastAsia="zh-CN"/>
        </w:rPr>
        <w:t>.4.2.1</w:t>
      </w:r>
      <w:r>
        <w:rPr>
          <w:lang w:eastAsia="zh-CN"/>
        </w:rPr>
        <w:tab/>
        <w:t>Description</w:t>
      </w:r>
      <w:bookmarkEnd w:id="2802"/>
      <w:bookmarkEnd w:id="2803"/>
      <w:bookmarkEnd w:id="2804"/>
      <w:bookmarkEnd w:id="2805"/>
      <w:bookmarkEnd w:id="2806"/>
      <w:bookmarkEnd w:id="2807"/>
      <w:bookmarkEnd w:id="2808"/>
      <w:bookmarkEnd w:id="2809"/>
      <w:bookmarkEnd w:id="281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2811" w:name="_Toc85734348"/>
      <w:bookmarkStart w:id="2812" w:name="_Toc89431647"/>
      <w:bookmarkStart w:id="2813" w:name="_Toc97042459"/>
      <w:bookmarkStart w:id="2814" w:name="_Toc97045603"/>
      <w:bookmarkStart w:id="2815" w:name="_Toc97155348"/>
      <w:bookmarkStart w:id="2816" w:name="_Toc101521485"/>
      <w:bookmarkStart w:id="2817" w:name="_Toc138761762"/>
      <w:bookmarkStart w:id="2818" w:name="_Toc145707977"/>
      <w:bookmarkStart w:id="2819" w:name="_Toc157111322"/>
      <w:r>
        <w:rPr>
          <w:lang w:eastAsia="zh-CN"/>
        </w:rPr>
        <w:t>8.4</w:t>
      </w:r>
      <w:r w:rsidR="00C1068C">
        <w:rPr>
          <w:lang w:eastAsia="zh-CN"/>
        </w:rPr>
        <w:t>.4.2.2</w:t>
      </w:r>
      <w:r w:rsidR="00C1068C">
        <w:rPr>
          <w:lang w:eastAsia="zh-CN"/>
        </w:rPr>
        <w:tab/>
      </w:r>
      <w:bookmarkEnd w:id="2811"/>
      <w:bookmarkEnd w:id="2812"/>
      <w:bookmarkEnd w:id="2813"/>
      <w:bookmarkEnd w:id="2814"/>
      <w:bookmarkEnd w:id="2815"/>
      <w:bookmarkEnd w:id="2816"/>
      <w:r w:rsidR="00A97864">
        <w:rPr>
          <w:lang w:eastAsia="zh-CN"/>
        </w:rPr>
        <w:t>Target URI</w:t>
      </w:r>
      <w:bookmarkEnd w:id="2817"/>
      <w:bookmarkEnd w:id="2818"/>
      <w:bookmarkEnd w:id="281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2820" w:name="_Toc138761763"/>
      <w:bookmarkStart w:id="2821" w:name="_Toc145707978"/>
      <w:bookmarkStart w:id="2822" w:name="_Toc157111323"/>
      <w:r>
        <w:rPr>
          <w:lang w:eastAsia="zh-CN"/>
        </w:rPr>
        <w:t>8.4.4.2</w:t>
      </w:r>
      <w:r w:rsidRPr="00986E88">
        <w:rPr>
          <w:noProof/>
        </w:rPr>
        <w:t>.3</w:t>
      </w:r>
      <w:r w:rsidRPr="00986E88">
        <w:rPr>
          <w:noProof/>
        </w:rPr>
        <w:tab/>
        <w:t>Standard Methods</w:t>
      </w:r>
      <w:bookmarkEnd w:id="2820"/>
      <w:bookmarkEnd w:id="2821"/>
      <w:bookmarkEnd w:id="2822"/>
    </w:p>
    <w:p w14:paraId="0994A695" w14:textId="77777777" w:rsidR="00A97864" w:rsidRPr="00986E88" w:rsidRDefault="00A97864" w:rsidP="006C7EB1">
      <w:pPr>
        <w:pStyle w:val="Heading6"/>
        <w:rPr>
          <w:noProof/>
        </w:rPr>
      </w:pPr>
      <w:bookmarkStart w:id="2823" w:name="_Toc138761764"/>
      <w:bookmarkStart w:id="2824" w:name="_Toc145707979"/>
      <w:bookmarkStart w:id="2825" w:name="_Toc157111324"/>
      <w:r>
        <w:rPr>
          <w:lang w:eastAsia="zh-CN"/>
        </w:rPr>
        <w:t>8.4.4.2</w:t>
      </w:r>
      <w:r>
        <w:t>.3</w:t>
      </w:r>
      <w:r w:rsidRPr="00986E88">
        <w:rPr>
          <w:noProof/>
        </w:rPr>
        <w:t>.1</w:t>
      </w:r>
      <w:r w:rsidRPr="00986E88">
        <w:rPr>
          <w:noProof/>
        </w:rPr>
        <w:tab/>
        <w:t>POST</w:t>
      </w:r>
      <w:bookmarkEnd w:id="2823"/>
      <w:bookmarkEnd w:id="2824"/>
      <w:bookmarkEnd w:id="282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2826" w:name="_Toc85734349"/>
      <w:bookmarkStart w:id="2827" w:name="_Toc89431648"/>
      <w:bookmarkStart w:id="2828" w:name="_Toc97042460"/>
      <w:bookmarkStart w:id="2829" w:name="_Toc97045604"/>
      <w:bookmarkStart w:id="2830" w:name="_Toc97155349"/>
      <w:bookmarkStart w:id="2831" w:name="_Toc101521486"/>
      <w:bookmarkStart w:id="2832" w:name="_Toc138761765"/>
      <w:bookmarkStart w:id="2833" w:name="_Toc145707980"/>
      <w:bookmarkStart w:id="2834" w:name="_Toc157111325"/>
      <w:r>
        <w:t>8.</w:t>
      </w:r>
      <w:r w:rsidR="008D1128">
        <w:t>4</w:t>
      </w:r>
      <w:r>
        <w:t>.5</w:t>
      </w:r>
      <w:r>
        <w:tab/>
        <w:t>Data Model</w:t>
      </w:r>
      <w:bookmarkEnd w:id="2826"/>
      <w:bookmarkEnd w:id="2827"/>
      <w:bookmarkEnd w:id="2828"/>
      <w:bookmarkEnd w:id="2829"/>
      <w:bookmarkEnd w:id="2830"/>
      <w:bookmarkEnd w:id="2831"/>
      <w:bookmarkEnd w:id="2832"/>
      <w:bookmarkEnd w:id="2833"/>
      <w:bookmarkEnd w:id="2834"/>
    </w:p>
    <w:p w14:paraId="45EB4011" w14:textId="268CAE6C" w:rsidR="00C1068C" w:rsidRDefault="00C1068C" w:rsidP="00C1068C">
      <w:pPr>
        <w:pStyle w:val="Heading4"/>
        <w:rPr>
          <w:lang w:eastAsia="zh-CN"/>
        </w:rPr>
      </w:pPr>
      <w:bookmarkStart w:id="2835" w:name="_Toc85734350"/>
      <w:bookmarkStart w:id="2836" w:name="_Toc89431649"/>
      <w:bookmarkStart w:id="2837" w:name="_Toc97042461"/>
      <w:bookmarkStart w:id="2838" w:name="_Toc97045605"/>
      <w:bookmarkStart w:id="2839" w:name="_Toc97155350"/>
      <w:bookmarkStart w:id="2840" w:name="_Toc101521487"/>
      <w:bookmarkStart w:id="2841" w:name="_Toc138761766"/>
      <w:bookmarkStart w:id="2842" w:name="_Toc145707981"/>
      <w:bookmarkStart w:id="2843" w:name="_Toc157111326"/>
      <w:r>
        <w:rPr>
          <w:lang w:eastAsia="zh-CN"/>
        </w:rPr>
        <w:t>8.</w:t>
      </w:r>
      <w:r w:rsidR="008D1128">
        <w:rPr>
          <w:lang w:eastAsia="zh-CN"/>
        </w:rPr>
        <w:t>4</w:t>
      </w:r>
      <w:r>
        <w:rPr>
          <w:lang w:eastAsia="zh-CN"/>
        </w:rPr>
        <w:t>.5.1</w:t>
      </w:r>
      <w:r>
        <w:rPr>
          <w:lang w:eastAsia="zh-CN"/>
        </w:rPr>
        <w:tab/>
        <w:t>General</w:t>
      </w:r>
      <w:bookmarkEnd w:id="2835"/>
      <w:bookmarkEnd w:id="2836"/>
      <w:bookmarkEnd w:id="2837"/>
      <w:bookmarkEnd w:id="2838"/>
      <w:bookmarkEnd w:id="2839"/>
      <w:bookmarkEnd w:id="2840"/>
      <w:bookmarkEnd w:id="2841"/>
      <w:bookmarkEnd w:id="2842"/>
      <w:bookmarkEnd w:id="2843"/>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2844" w:name="_Toc85734351"/>
      <w:bookmarkStart w:id="2845" w:name="_Toc89431650"/>
      <w:bookmarkStart w:id="2846" w:name="_Toc97042462"/>
      <w:bookmarkStart w:id="2847" w:name="_Toc97045606"/>
      <w:bookmarkStart w:id="2848" w:name="_Toc97155351"/>
      <w:bookmarkStart w:id="2849" w:name="_Toc101521488"/>
      <w:bookmarkStart w:id="2850" w:name="_Toc138761767"/>
      <w:bookmarkStart w:id="2851" w:name="_Toc145707982"/>
      <w:bookmarkStart w:id="2852" w:name="_Toc157111327"/>
      <w:r>
        <w:rPr>
          <w:lang w:eastAsia="zh-CN"/>
        </w:rPr>
        <w:t>8.4</w:t>
      </w:r>
      <w:r w:rsidR="00C1068C">
        <w:rPr>
          <w:lang w:eastAsia="zh-CN"/>
        </w:rPr>
        <w:t>.5.2</w:t>
      </w:r>
      <w:r w:rsidR="00C1068C">
        <w:rPr>
          <w:lang w:eastAsia="zh-CN"/>
        </w:rPr>
        <w:tab/>
        <w:t>Structured data types</w:t>
      </w:r>
      <w:bookmarkEnd w:id="2844"/>
      <w:bookmarkEnd w:id="2845"/>
      <w:bookmarkEnd w:id="2846"/>
      <w:bookmarkEnd w:id="2847"/>
      <w:bookmarkEnd w:id="2848"/>
      <w:bookmarkEnd w:id="2849"/>
      <w:bookmarkEnd w:id="2850"/>
      <w:bookmarkEnd w:id="2851"/>
      <w:bookmarkEnd w:id="2852"/>
    </w:p>
    <w:p w14:paraId="7A908A66" w14:textId="29E0D7B6" w:rsidR="00C1068C" w:rsidRDefault="008D1128" w:rsidP="00C1068C">
      <w:pPr>
        <w:pStyle w:val="Heading5"/>
        <w:rPr>
          <w:lang w:eastAsia="zh-CN"/>
        </w:rPr>
      </w:pPr>
      <w:bookmarkStart w:id="2853" w:name="_Toc85734352"/>
      <w:bookmarkStart w:id="2854" w:name="_Toc89431651"/>
      <w:bookmarkStart w:id="2855" w:name="_Toc97042463"/>
      <w:bookmarkStart w:id="2856" w:name="_Toc97045607"/>
      <w:bookmarkStart w:id="2857" w:name="_Toc97155352"/>
      <w:bookmarkStart w:id="2858" w:name="_Toc101521489"/>
      <w:bookmarkStart w:id="2859" w:name="_Toc138761768"/>
      <w:bookmarkStart w:id="2860" w:name="_Toc145707983"/>
      <w:bookmarkStart w:id="2861" w:name="_Toc157111328"/>
      <w:r>
        <w:rPr>
          <w:lang w:eastAsia="zh-CN"/>
        </w:rPr>
        <w:t>8.4</w:t>
      </w:r>
      <w:r w:rsidR="00C1068C">
        <w:rPr>
          <w:lang w:eastAsia="zh-CN"/>
        </w:rPr>
        <w:t>.5.2.1</w:t>
      </w:r>
      <w:r w:rsidR="00C1068C">
        <w:rPr>
          <w:lang w:eastAsia="zh-CN"/>
        </w:rPr>
        <w:tab/>
        <w:t>Introduction</w:t>
      </w:r>
      <w:bookmarkEnd w:id="2853"/>
      <w:bookmarkEnd w:id="2854"/>
      <w:bookmarkEnd w:id="2855"/>
      <w:bookmarkEnd w:id="2856"/>
      <w:bookmarkEnd w:id="2857"/>
      <w:bookmarkEnd w:id="2858"/>
      <w:bookmarkEnd w:id="2859"/>
      <w:bookmarkEnd w:id="2860"/>
      <w:bookmarkEnd w:id="2861"/>
    </w:p>
    <w:p w14:paraId="161A7527" w14:textId="0328D0E9" w:rsidR="00C1068C" w:rsidRDefault="008D1128" w:rsidP="00C1068C">
      <w:pPr>
        <w:pStyle w:val="Heading5"/>
        <w:rPr>
          <w:lang w:eastAsia="zh-CN"/>
        </w:rPr>
      </w:pPr>
      <w:bookmarkStart w:id="2862" w:name="_Toc85734353"/>
      <w:bookmarkStart w:id="2863" w:name="_Toc89431652"/>
      <w:bookmarkStart w:id="2864" w:name="_Toc97042464"/>
      <w:bookmarkStart w:id="2865" w:name="_Toc97045608"/>
      <w:bookmarkStart w:id="2866" w:name="_Toc97155353"/>
      <w:bookmarkStart w:id="2867" w:name="_Toc101521490"/>
      <w:bookmarkStart w:id="2868" w:name="_Toc138761769"/>
      <w:bookmarkStart w:id="2869" w:name="_Toc145707984"/>
      <w:bookmarkStart w:id="2870" w:name="_Toc157111329"/>
      <w:r>
        <w:rPr>
          <w:lang w:eastAsia="zh-CN"/>
        </w:rPr>
        <w:t>8.4</w:t>
      </w:r>
      <w:r w:rsidR="00C1068C">
        <w:rPr>
          <w:lang w:eastAsia="zh-CN"/>
        </w:rPr>
        <w:t>.5.2.2</w:t>
      </w:r>
      <w:r w:rsidR="00C1068C">
        <w:rPr>
          <w:lang w:eastAsia="zh-CN"/>
        </w:rPr>
        <w:tab/>
        <w:t>Type: ACInfoSubscription</w:t>
      </w:r>
      <w:bookmarkEnd w:id="2862"/>
      <w:bookmarkEnd w:id="2863"/>
      <w:bookmarkEnd w:id="2864"/>
      <w:bookmarkEnd w:id="2865"/>
      <w:bookmarkEnd w:id="2866"/>
      <w:bookmarkEnd w:id="2867"/>
      <w:bookmarkEnd w:id="2868"/>
      <w:bookmarkEnd w:id="2869"/>
      <w:bookmarkEnd w:id="2870"/>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2871" w:name="_Toc85734354"/>
      <w:bookmarkStart w:id="2872" w:name="_Toc89431653"/>
      <w:bookmarkStart w:id="2873" w:name="_Toc97042465"/>
      <w:bookmarkStart w:id="2874" w:name="_Toc97045609"/>
      <w:bookmarkStart w:id="2875" w:name="_Toc97155354"/>
      <w:bookmarkStart w:id="2876" w:name="_Toc101521491"/>
      <w:bookmarkStart w:id="2877" w:name="_Toc138761770"/>
      <w:bookmarkStart w:id="2878" w:name="_Toc145707985"/>
      <w:bookmarkStart w:id="2879" w:name="_Toc157111330"/>
      <w:r>
        <w:rPr>
          <w:lang w:eastAsia="zh-CN"/>
        </w:rPr>
        <w:t>8.4</w:t>
      </w:r>
      <w:r w:rsidR="00C1068C">
        <w:rPr>
          <w:lang w:eastAsia="zh-CN"/>
        </w:rPr>
        <w:t>.5.2.3</w:t>
      </w:r>
      <w:r w:rsidR="00C1068C">
        <w:rPr>
          <w:lang w:eastAsia="zh-CN"/>
        </w:rPr>
        <w:tab/>
        <w:t>Type: ACInfoSubscriptionPatch</w:t>
      </w:r>
      <w:bookmarkEnd w:id="2871"/>
      <w:bookmarkEnd w:id="2872"/>
      <w:bookmarkEnd w:id="2873"/>
      <w:bookmarkEnd w:id="2874"/>
      <w:bookmarkEnd w:id="2875"/>
      <w:bookmarkEnd w:id="2876"/>
      <w:bookmarkEnd w:id="2877"/>
      <w:bookmarkEnd w:id="2878"/>
      <w:bookmarkEnd w:id="2879"/>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2880" w:name="_Toc85734355"/>
      <w:bookmarkStart w:id="2881" w:name="_Toc89431654"/>
      <w:bookmarkStart w:id="2882" w:name="_Toc97042466"/>
      <w:bookmarkStart w:id="2883" w:name="_Toc97045610"/>
      <w:bookmarkStart w:id="2884" w:name="_Toc97155355"/>
      <w:bookmarkStart w:id="2885" w:name="_Toc101521492"/>
      <w:bookmarkStart w:id="2886" w:name="_Toc138761771"/>
      <w:bookmarkStart w:id="2887" w:name="_Toc145707986"/>
      <w:bookmarkStart w:id="2888" w:name="_Toc157111331"/>
      <w:r>
        <w:rPr>
          <w:lang w:eastAsia="zh-CN"/>
        </w:rPr>
        <w:t>8.</w:t>
      </w:r>
      <w:r w:rsidR="008D1128">
        <w:rPr>
          <w:lang w:eastAsia="zh-CN"/>
        </w:rPr>
        <w:t>4</w:t>
      </w:r>
      <w:r>
        <w:rPr>
          <w:lang w:eastAsia="zh-CN"/>
        </w:rPr>
        <w:t>.5.2.4</w:t>
      </w:r>
      <w:r>
        <w:rPr>
          <w:lang w:eastAsia="zh-CN"/>
        </w:rPr>
        <w:tab/>
        <w:t>Type: ACFilter</w:t>
      </w:r>
      <w:r w:rsidR="00F85E3F">
        <w:rPr>
          <w:lang w:eastAsia="zh-CN"/>
        </w:rPr>
        <w:t>s</w:t>
      </w:r>
      <w:bookmarkEnd w:id="2880"/>
      <w:bookmarkEnd w:id="2881"/>
      <w:bookmarkEnd w:id="2882"/>
      <w:bookmarkEnd w:id="2883"/>
      <w:bookmarkEnd w:id="2884"/>
      <w:bookmarkEnd w:id="2885"/>
      <w:bookmarkEnd w:id="2886"/>
      <w:bookmarkEnd w:id="2887"/>
      <w:bookmarkEnd w:id="2888"/>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2889" w:name="_Toc85734356"/>
      <w:bookmarkStart w:id="2890" w:name="_Toc89431655"/>
      <w:bookmarkStart w:id="2891" w:name="_Toc97042467"/>
      <w:bookmarkStart w:id="2892" w:name="_Toc97045611"/>
      <w:bookmarkStart w:id="2893" w:name="_Toc97155356"/>
      <w:bookmarkStart w:id="2894" w:name="_Toc101521493"/>
      <w:bookmarkStart w:id="2895" w:name="_Toc138761772"/>
      <w:bookmarkStart w:id="2896" w:name="_Toc145707987"/>
      <w:bookmarkStart w:id="2897" w:name="_Toc157111332"/>
      <w:r>
        <w:rPr>
          <w:lang w:eastAsia="zh-CN"/>
        </w:rPr>
        <w:t>8.</w:t>
      </w:r>
      <w:r w:rsidR="008D1128">
        <w:rPr>
          <w:lang w:eastAsia="zh-CN"/>
        </w:rPr>
        <w:t>4</w:t>
      </w:r>
      <w:r>
        <w:rPr>
          <w:lang w:eastAsia="zh-CN"/>
        </w:rPr>
        <w:t>.5.2.5</w:t>
      </w:r>
      <w:r>
        <w:rPr>
          <w:lang w:eastAsia="zh-CN"/>
        </w:rPr>
        <w:tab/>
        <w:t>Type: ACInfoNotification</w:t>
      </w:r>
      <w:bookmarkEnd w:id="2889"/>
      <w:bookmarkEnd w:id="2890"/>
      <w:bookmarkEnd w:id="2891"/>
      <w:bookmarkEnd w:id="2892"/>
      <w:bookmarkEnd w:id="2893"/>
      <w:bookmarkEnd w:id="2894"/>
      <w:bookmarkEnd w:id="2895"/>
      <w:bookmarkEnd w:id="2896"/>
      <w:bookmarkEnd w:id="289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2898" w:name="_Toc85734357"/>
      <w:bookmarkStart w:id="2899" w:name="_Toc89431656"/>
      <w:bookmarkStart w:id="2900" w:name="_Toc97042468"/>
      <w:bookmarkStart w:id="2901" w:name="_Toc97045612"/>
      <w:bookmarkStart w:id="2902" w:name="_Toc97155357"/>
      <w:bookmarkStart w:id="2903" w:name="_Toc101521494"/>
      <w:bookmarkStart w:id="2904" w:name="_Toc138761773"/>
      <w:bookmarkStart w:id="2905" w:name="_Toc145707988"/>
      <w:bookmarkStart w:id="2906" w:name="_Toc157111333"/>
      <w:r>
        <w:rPr>
          <w:lang w:eastAsia="zh-CN"/>
        </w:rPr>
        <w:t>8.</w:t>
      </w:r>
      <w:r w:rsidR="008D1128">
        <w:rPr>
          <w:lang w:eastAsia="zh-CN"/>
        </w:rPr>
        <w:t>4</w:t>
      </w:r>
      <w:r>
        <w:rPr>
          <w:lang w:eastAsia="zh-CN"/>
        </w:rPr>
        <w:t>.5.2.6</w:t>
      </w:r>
      <w:r>
        <w:rPr>
          <w:lang w:eastAsia="zh-CN"/>
        </w:rPr>
        <w:tab/>
        <w:t>Type: ACInformation</w:t>
      </w:r>
      <w:bookmarkEnd w:id="2898"/>
      <w:bookmarkEnd w:id="2899"/>
      <w:bookmarkEnd w:id="2900"/>
      <w:bookmarkEnd w:id="2901"/>
      <w:bookmarkEnd w:id="2902"/>
      <w:bookmarkEnd w:id="2903"/>
      <w:bookmarkEnd w:id="2904"/>
      <w:bookmarkEnd w:id="2905"/>
      <w:bookmarkEnd w:id="2906"/>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2907" w:name="_Toc85734358"/>
      <w:bookmarkStart w:id="2908" w:name="_Toc89431657"/>
      <w:bookmarkStart w:id="2909" w:name="_Toc97042469"/>
      <w:bookmarkStart w:id="2910" w:name="_Toc97045613"/>
      <w:bookmarkStart w:id="2911" w:name="_Toc97155358"/>
      <w:bookmarkStart w:id="2912" w:name="_Toc101521495"/>
      <w:bookmarkStart w:id="2913" w:name="_Toc138761774"/>
      <w:bookmarkStart w:id="2914" w:name="_Toc145707989"/>
      <w:bookmarkStart w:id="2915" w:name="_Toc157111334"/>
      <w:r>
        <w:rPr>
          <w:lang w:eastAsia="zh-CN"/>
        </w:rPr>
        <w:t>8.</w:t>
      </w:r>
      <w:r w:rsidR="008D1128">
        <w:rPr>
          <w:lang w:eastAsia="zh-CN"/>
        </w:rPr>
        <w:t>4</w:t>
      </w:r>
      <w:r>
        <w:rPr>
          <w:lang w:eastAsia="zh-CN"/>
        </w:rPr>
        <w:t>.5.3</w:t>
      </w:r>
      <w:r>
        <w:rPr>
          <w:lang w:eastAsia="zh-CN"/>
        </w:rPr>
        <w:tab/>
        <w:t>Simple data types and enumerations</w:t>
      </w:r>
      <w:bookmarkEnd w:id="2907"/>
      <w:bookmarkEnd w:id="2908"/>
      <w:bookmarkEnd w:id="2909"/>
      <w:bookmarkEnd w:id="2910"/>
      <w:bookmarkEnd w:id="2911"/>
      <w:bookmarkEnd w:id="2912"/>
      <w:bookmarkEnd w:id="2913"/>
      <w:bookmarkEnd w:id="2914"/>
      <w:bookmarkEnd w:id="2915"/>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2916" w:name="_Toc85734359"/>
      <w:bookmarkStart w:id="2917" w:name="_Toc89431658"/>
      <w:bookmarkStart w:id="2918" w:name="_Toc97042470"/>
      <w:bookmarkStart w:id="2919" w:name="_Toc97045614"/>
      <w:bookmarkStart w:id="2920" w:name="_Toc97155359"/>
      <w:bookmarkStart w:id="2921" w:name="_Toc101521496"/>
      <w:bookmarkStart w:id="2922" w:name="_Toc138761775"/>
      <w:bookmarkStart w:id="2923" w:name="_Toc145707990"/>
      <w:bookmarkStart w:id="2924" w:name="_Toc157111335"/>
      <w:r>
        <w:t>8.4</w:t>
      </w:r>
      <w:r w:rsidR="00C1068C">
        <w:t>.6</w:t>
      </w:r>
      <w:r w:rsidR="00C1068C">
        <w:tab/>
        <w:t>Error Handling</w:t>
      </w:r>
      <w:bookmarkEnd w:id="2916"/>
      <w:bookmarkEnd w:id="2917"/>
      <w:bookmarkEnd w:id="2918"/>
      <w:bookmarkEnd w:id="2919"/>
      <w:bookmarkEnd w:id="2920"/>
      <w:bookmarkEnd w:id="2921"/>
      <w:bookmarkEnd w:id="2922"/>
      <w:bookmarkEnd w:id="2923"/>
      <w:bookmarkEnd w:id="2924"/>
    </w:p>
    <w:p w14:paraId="3842EAC4" w14:textId="7585640C" w:rsidR="00C1068C" w:rsidRDefault="00C1068C" w:rsidP="00C1068C"/>
    <w:p w14:paraId="732DCF8B" w14:textId="297538D6" w:rsidR="00CE7F7F" w:rsidRDefault="00CE7F7F" w:rsidP="00CE7F7F">
      <w:pPr>
        <w:pStyle w:val="Heading4"/>
      </w:pPr>
      <w:bookmarkStart w:id="2925" w:name="_Toc96843454"/>
      <w:bookmarkStart w:id="2926" w:name="_Toc96844429"/>
      <w:bookmarkStart w:id="2927" w:name="_Toc97039983"/>
      <w:bookmarkStart w:id="2928" w:name="_Toc101521497"/>
      <w:bookmarkStart w:id="2929" w:name="_Toc138761776"/>
      <w:bookmarkStart w:id="2930" w:name="_Toc145707991"/>
      <w:bookmarkStart w:id="2931" w:name="_Toc157111336"/>
      <w:r>
        <w:t>8.4.6.1</w:t>
      </w:r>
      <w:r>
        <w:tab/>
        <w:t>General</w:t>
      </w:r>
      <w:bookmarkEnd w:id="2925"/>
      <w:bookmarkEnd w:id="2926"/>
      <w:bookmarkEnd w:id="2927"/>
      <w:bookmarkEnd w:id="2928"/>
      <w:bookmarkEnd w:id="2929"/>
      <w:bookmarkEnd w:id="2930"/>
      <w:bookmarkEnd w:id="2931"/>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2932" w:name="_Toc96843455"/>
      <w:bookmarkStart w:id="2933" w:name="_Toc96844430"/>
      <w:bookmarkStart w:id="2934" w:name="_Toc97039984"/>
      <w:bookmarkStart w:id="2935" w:name="_Toc101521498"/>
      <w:bookmarkStart w:id="2936" w:name="_Toc138761777"/>
      <w:bookmarkStart w:id="2937" w:name="_Toc145707992"/>
      <w:bookmarkStart w:id="2938" w:name="_Toc157111337"/>
      <w:r>
        <w:t>8.4.6.2</w:t>
      </w:r>
      <w:r>
        <w:tab/>
        <w:t>Protocol Errors</w:t>
      </w:r>
      <w:bookmarkEnd w:id="2932"/>
      <w:bookmarkEnd w:id="2933"/>
      <w:bookmarkEnd w:id="2934"/>
      <w:bookmarkEnd w:id="2935"/>
      <w:bookmarkEnd w:id="2936"/>
      <w:bookmarkEnd w:id="2937"/>
      <w:bookmarkEnd w:id="2938"/>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2939" w:name="_Toc96843456"/>
      <w:bookmarkStart w:id="2940" w:name="_Toc96844431"/>
      <w:bookmarkStart w:id="2941" w:name="_Toc97039985"/>
      <w:bookmarkStart w:id="2942" w:name="_Toc101521499"/>
      <w:bookmarkStart w:id="2943" w:name="_Toc138761778"/>
      <w:bookmarkStart w:id="2944" w:name="_Toc145707993"/>
      <w:bookmarkStart w:id="2945" w:name="_Toc157111338"/>
      <w:r>
        <w:t>8.4.6.3</w:t>
      </w:r>
      <w:r>
        <w:tab/>
        <w:t>Application Errors</w:t>
      </w:r>
      <w:bookmarkEnd w:id="2939"/>
      <w:bookmarkEnd w:id="2940"/>
      <w:bookmarkEnd w:id="2941"/>
      <w:bookmarkEnd w:id="2942"/>
      <w:bookmarkEnd w:id="2943"/>
      <w:bookmarkEnd w:id="2944"/>
      <w:bookmarkEnd w:id="2945"/>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2946" w:name="_Toc85734360"/>
      <w:bookmarkStart w:id="2947" w:name="_Toc89431659"/>
      <w:bookmarkStart w:id="2948" w:name="_Toc97042471"/>
      <w:bookmarkStart w:id="2949" w:name="_Toc97045615"/>
      <w:bookmarkStart w:id="2950" w:name="_Toc97155360"/>
      <w:bookmarkStart w:id="2951" w:name="_Toc101521500"/>
      <w:bookmarkStart w:id="2952" w:name="_Toc138761779"/>
      <w:bookmarkStart w:id="2953" w:name="_Toc145707994"/>
      <w:bookmarkStart w:id="2954" w:name="_Toc157111339"/>
      <w:r>
        <w:t>8.4</w:t>
      </w:r>
      <w:r w:rsidR="00C1068C">
        <w:t>.7</w:t>
      </w:r>
      <w:r w:rsidR="00C1068C">
        <w:tab/>
        <w:t>Feature negotiation</w:t>
      </w:r>
      <w:bookmarkEnd w:id="2946"/>
      <w:bookmarkEnd w:id="2947"/>
      <w:bookmarkEnd w:id="2948"/>
      <w:bookmarkEnd w:id="2949"/>
      <w:bookmarkEnd w:id="2950"/>
      <w:bookmarkEnd w:id="2951"/>
      <w:bookmarkEnd w:id="2952"/>
      <w:bookmarkEnd w:id="2953"/>
      <w:bookmarkEnd w:id="2954"/>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2955" w:name="_Toc65839228"/>
      <w:bookmarkStart w:id="2956" w:name="_Toc85734361"/>
      <w:bookmarkStart w:id="2957" w:name="_Toc89431660"/>
      <w:bookmarkStart w:id="2958" w:name="_Toc97042472"/>
      <w:bookmarkStart w:id="2959" w:name="_Toc97045616"/>
      <w:bookmarkStart w:id="2960" w:name="_Toc97155361"/>
      <w:bookmarkStart w:id="2961" w:name="_Toc101521501"/>
      <w:bookmarkStart w:id="2962" w:name="_Toc138761780"/>
      <w:bookmarkStart w:id="2963" w:name="_Toc145707995"/>
      <w:bookmarkStart w:id="2964" w:name="_Toc157111340"/>
      <w:r>
        <w:t>8.5</w:t>
      </w:r>
      <w:r>
        <w:tab/>
        <w:t>Eees_SessionWithQoS API</w:t>
      </w:r>
      <w:bookmarkEnd w:id="2955"/>
      <w:bookmarkEnd w:id="2956"/>
      <w:bookmarkEnd w:id="2957"/>
      <w:bookmarkEnd w:id="2958"/>
      <w:bookmarkEnd w:id="2959"/>
      <w:bookmarkEnd w:id="2960"/>
      <w:bookmarkEnd w:id="2961"/>
      <w:bookmarkEnd w:id="2962"/>
      <w:bookmarkEnd w:id="2963"/>
      <w:bookmarkEnd w:id="2964"/>
    </w:p>
    <w:p w14:paraId="15F9B120" w14:textId="3A6D2E5A" w:rsidR="00AD269B" w:rsidRDefault="00AD269B" w:rsidP="00AD269B">
      <w:pPr>
        <w:pStyle w:val="Heading3"/>
      </w:pPr>
      <w:bookmarkStart w:id="2965" w:name="_Toc65839229"/>
      <w:bookmarkStart w:id="2966" w:name="_Toc85734362"/>
      <w:bookmarkStart w:id="2967" w:name="_Toc89431661"/>
      <w:bookmarkStart w:id="2968" w:name="_Toc97042473"/>
      <w:bookmarkStart w:id="2969" w:name="_Toc97045617"/>
      <w:bookmarkStart w:id="2970" w:name="_Toc97155362"/>
      <w:bookmarkStart w:id="2971" w:name="_Toc101521502"/>
      <w:bookmarkStart w:id="2972" w:name="_Toc138761781"/>
      <w:bookmarkStart w:id="2973" w:name="_Toc145707996"/>
      <w:bookmarkStart w:id="2974" w:name="_Toc157111341"/>
      <w:r>
        <w:t>8.5.1</w:t>
      </w:r>
      <w:r>
        <w:tab/>
      </w:r>
      <w:bookmarkEnd w:id="2965"/>
      <w:bookmarkEnd w:id="2966"/>
      <w:r w:rsidR="004F0C39">
        <w:t>Introduction</w:t>
      </w:r>
      <w:bookmarkEnd w:id="2967"/>
      <w:bookmarkEnd w:id="2968"/>
      <w:bookmarkEnd w:id="2969"/>
      <w:bookmarkEnd w:id="2970"/>
      <w:bookmarkEnd w:id="2971"/>
      <w:bookmarkEnd w:id="2972"/>
      <w:bookmarkEnd w:id="2973"/>
      <w:bookmarkEnd w:id="2974"/>
    </w:p>
    <w:p w14:paraId="270CE115" w14:textId="115345B7" w:rsidR="00AD269B" w:rsidRDefault="00AD269B" w:rsidP="00AD269B">
      <w:pPr>
        <w:rPr>
          <w:noProof/>
          <w:lang w:eastAsia="zh-CN"/>
        </w:rPr>
      </w:pPr>
      <w:bookmarkStart w:id="2975"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2976" w:name="_Toc85734363"/>
      <w:bookmarkStart w:id="2977" w:name="_Toc89431662"/>
      <w:bookmarkStart w:id="2978" w:name="_Toc97042474"/>
      <w:bookmarkStart w:id="2979" w:name="_Toc97045618"/>
      <w:bookmarkStart w:id="2980" w:name="_Toc97155363"/>
      <w:bookmarkStart w:id="2981" w:name="_Toc101521503"/>
      <w:bookmarkStart w:id="2982" w:name="_Toc138761782"/>
      <w:bookmarkStart w:id="2983" w:name="_Toc145707997"/>
      <w:bookmarkStart w:id="2984" w:name="_Toc157111342"/>
      <w:r>
        <w:t>8.5.2</w:t>
      </w:r>
      <w:r>
        <w:tab/>
        <w:t>Resources</w:t>
      </w:r>
      <w:bookmarkEnd w:id="2975"/>
      <w:bookmarkEnd w:id="2976"/>
      <w:bookmarkEnd w:id="2977"/>
      <w:bookmarkEnd w:id="2978"/>
      <w:bookmarkEnd w:id="2979"/>
      <w:bookmarkEnd w:id="2980"/>
      <w:bookmarkEnd w:id="2981"/>
      <w:bookmarkEnd w:id="2982"/>
      <w:bookmarkEnd w:id="2983"/>
      <w:bookmarkEnd w:id="2984"/>
    </w:p>
    <w:p w14:paraId="421C4208" w14:textId="231A52EA" w:rsidR="00AD269B" w:rsidRDefault="00AD269B" w:rsidP="00AD269B">
      <w:pPr>
        <w:pStyle w:val="Heading4"/>
      </w:pPr>
      <w:bookmarkStart w:id="2985" w:name="_Toc65839231"/>
      <w:bookmarkStart w:id="2986" w:name="_Toc85734364"/>
      <w:bookmarkStart w:id="2987" w:name="_Toc89431663"/>
      <w:bookmarkStart w:id="2988" w:name="_Toc97042475"/>
      <w:bookmarkStart w:id="2989" w:name="_Toc97045619"/>
      <w:bookmarkStart w:id="2990" w:name="_Toc97155364"/>
      <w:bookmarkStart w:id="2991" w:name="_Toc101521504"/>
      <w:bookmarkStart w:id="2992" w:name="_Toc138761783"/>
      <w:bookmarkStart w:id="2993" w:name="_Toc145707998"/>
      <w:bookmarkStart w:id="2994" w:name="_Toc157111343"/>
      <w:r>
        <w:t>8.5.2.1</w:t>
      </w:r>
      <w:r>
        <w:tab/>
        <w:t>Overview</w:t>
      </w:r>
      <w:bookmarkEnd w:id="2985"/>
      <w:bookmarkEnd w:id="2986"/>
      <w:bookmarkEnd w:id="2987"/>
      <w:bookmarkEnd w:id="2988"/>
      <w:bookmarkEnd w:id="2989"/>
      <w:bookmarkEnd w:id="2990"/>
      <w:bookmarkEnd w:id="2991"/>
      <w:bookmarkEnd w:id="2992"/>
      <w:bookmarkEnd w:id="2993"/>
      <w:bookmarkEnd w:id="2994"/>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76811326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2995" w:name="_Toc65839232"/>
      <w:bookmarkStart w:id="2996" w:name="_Toc85734365"/>
      <w:bookmarkStart w:id="2997" w:name="_Toc89431664"/>
      <w:bookmarkStart w:id="2998" w:name="_Toc97042476"/>
      <w:bookmarkStart w:id="2999" w:name="_Toc97045620"/>
      <w:bookmarkStart w:id="3000" w:name="_Toc97155365"/>
      <w:bookmarkStart w:id="3001" w:name="_Toc101521505"/>
      <w:bookmarkStart w:id="3002" w:name="_Toc138761784"/>
      <w:bookmarkStart w:id="3003" w:name="_Toc145707999"/>
      <w:bookmarkStart w:id="3004" w:name="_Toc157111344"/>
      <w:r>
        <w:t>8.</w:t>
      </w:r>
      <w:r w:rsidR="004D4A70">
        <w:t>5</w:t>
      </w:r>
      <w:r>
        <w:t>.2.2</w:t>
      </w:r>
      <w:r>
        <w:tab/>
        <w:t>Resource</w:t>
      </w:r>
      <w:r w:rsidRPr="00831458">
        <w:t xml:space="preserve">: </w:t>
      </w:r>
      <w:bookmarkEnd w:id="2995"/>
      <w:r>
        <w:t>Sessions with QoS</w:t>
      </w:r>
      <w:bookmarkEnd w:id="2996"/>
      <w:bookmarkEnd w:id="2997"/>
      <w:bookmarkEnd w:id="2998"/>
      <w:bookmarkEnd w:id="2999"/>
      <w:bookmarkEnd w:id="3000"/>
      <w:bookmarkEnd w:id="3001"/>
      <w:bookmarkEnd w:id="3002"/>
      <w:bookmarkEnd w:id="3003"/>
      <w:bookmarkEnd w:id="3004"/>
      <w:r>
        <w:t xml:space="preserve"> </w:t>
      </w:r>
    </w:p>
    <w:p w14:paraId="34A6222B" w14:textId="30A98EE1" w:rsidR="00AD269B" w:rsidRPr="00C14CE6" w:rsidRDefault="00AD269B" w:rsidP="00AD269B">
      <w:pPr>
        <w:pStyle w:val="Heading5"/>
        <w:rPr>
          <w:lang w:eastAsia="zh-CN"/>
        </w:rPr>
      </w:pPr>
      <w:bookmarkStart w:id="3005" w:name="_Toc65839233"/>
      <w:bookmarkStart w:id="3006" w:name="_Toc85734366"/>
      <w:bookmarkStart w:id="3007" w:name="_Toc89431665"/>
      <w:bookmarkStart w:id="3008" w:name="_Toc97042477"/>
      <w:bookmarkStart w:id="3009" w:name="_Toc97045621"/>
      <w:bookmarkStart w:id="3010" w:name="_Toc97155366"/>
      <w:bookmarkStart w:id="3011" w:name="_Toc101521506"/>
      <w:bookmarkStart w:id="3012" w:name="_Toc138761785"/>
      <w:bookmarkStart w:id="3013" w:name="_Toc145708000"/>
      <w:bookmarkStart w:id="3014" w:name="_Toc157111345"/>
      <w:r>
        <w:rPr>
          <w:lang w:eastAsia="zh-CN"/>
        </w:rPr>
        <w:t>8.</w:t>
      </w:r>
      <w:r w:rsidR="004D4A70">
        <w:rPr>
          <w:lang w:eastAsia="zh-CN"/>
        </w:rPr>
        <w:t>5</w:t>
      </w:r>
      <w:r>
        <w:rPr>
          <w:lang w:eastAsia="zh-CN"/>
        </w:rPr>
        <w:t>.2.2.1</w:t>
      </w:r>
      <w:r>
        <w:rPr>
          <w:lang w:eastAsia="zh-CN"/>
        </w:rPr>
        <w:tab/>
        <w:t>Description</w:t>
      </w:r>
      <w:bookmarkEnd w:id="3005"/>
      <w:bookmarkEnd w:id="3006"/>
      <w:bookmarkEnd w:id="3007"/>
      <w:bookmarkEnd w:id="3008"/>
      <w:bookmarkEnd w:id="3009"/>
      <w:bookmarkEnd w:id="3010"/>
      <w:bookmarkEnd w:id="3011"/>
      <w:bookmarkEnd w:id="3012"/>
      <w:bookmarkEnd w:id="3013"/>
      <w:bookmarkEnd w:id="3014"/>
    </w:p>
    <w:p w14:paraId="6479A9CE" w14:textId="77777777" w:rsidR="00AD269B" w:rsidRPr="00AD3B51" w:rsidRDefault="00AD269B" w:rsidP="00AD269B">
      <w:pPr>
        <w:rPr>
          <w:lang w:eastAsia="zh-CN"/>
        </w:rPr>
      </w:pPr>
      <w:bookmarkStart w:id="3015"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016" w:name="_Toc85734367"/>
      <w:bookmarkStart w:id="3017" w:name="_Toc89431666"/>
      <w:bookmarkStart w:id="3018" w:name="_Toc97042478"/>
      <w:bookmarkStart w:id="3019" w:name="_Toc97045622"/>
      <w:bookmarkStart w:id="3020" w:name="_Toc97155367"/>
      <w:bookmarkStart w:id="3021" w:name="_Toc101521507"/>
      <w:bookmarkStart w:id="3022" w:name="_Toc138761786"/>
      <w:bookmarkStart w:id="3023" w:name="_Toc145708001"/>
      <w:bookmarkStart w:id="3024" w:name="_Toc157111346"/>
      <w:r>
        <w:rPr>
          <w:lang w:eastAsia="zh-CN"/>
        </w:rPr>
        <w:t>8.</w:t>
      </w:r>
      <w:r w:rsidR="004D4A70">
        <w:rPr>
          <w:lang w:eastAsia="zh-CN"/>
        </w:rPr>
        <w:t>5</w:t>
      </w:r>
      <w:r>
        <w:rPr>
          <w:lang w:eastAsia="zh-CN"/>
        </w:rPr>
        <w:t>.2.2.2</w:t>
      </w:r>
      <w:r>
        <w:rPr>
          <w:lang w:eastAsia="zh-CN"/>
        </w:rPr>
        <w:tab/>
        <w:t>Resource Definition</w:t>
      </w:r>
      <w:bookmarkEnd w:id="3015"/>
      <w:bookmarkEnd w:id="3016"/>
      <w:bookmarkEnd w:id="3017"/>
      <w:bookmarkEnd w:id="3018"/>
      <w:bookmarkEnd w:id="3019"/>
      <w:bookmarkEnd w:id="3020"/>
      <w:bookmarkEnd w:id="3021"/>
      <w:bookmarkEnd w:id="3022"/>
      <w:bookmarkEnd w:id="3023"/>
      <w:bookmarkEnd w:id="3024"/>
    </w:p>
    <w:p w14:paraId="457D922E" w14:textId="4A6CA664" w:rsidR="00AD269B" w:rsidRDefault="00AD269B" w:rsidP="00AD269B">
      <w:pPr>
        <w:rPr>
          <w:lang w:eastAsia="zh-CN"/>
        </w:rPr>
      </w:pPr>
      <w:bookmarkStart w:id="3025"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026" w:name="_Toc85734368"/>
      <w:bookmarkStart w:id="3027" w:name="_Toc89431667"/>
      <w:bookmarkStart w:id="3028" w:name="_Toc97042479"/>
      <w:bookmarkStart w:id="3029" w:name="_Toc97045623"/>
      <w:bookmarkStart w:id="3030" w:name="_Toc97155368"/>
      <w:bookmarkStart w:id="3031" w:name="_Toc101521508"/>
      <w:bookmarkStart w:id="3032" w:name="_Toc138761787"/>
      <w:bookmarkStart w:id="3033" w:name="_Toc145708002"/>
      <w:bookmarkStart w:id="3034" w:name="_Toc157111347"/>
      <w:r>
        <w:rPr>
          <w:lang w:eastAsia="zh-CN"/>
        </w:rPr>
        <w:t>8.</w:t>
      </w:r>
      <w:r w:rsidR="00E26693">
        <w:rPr>
          <w:lang w:eastAsia="zh-CN"/>
        </w:rPr>
        <w:t>5</w:t>
      </w:r>
      <w:r>
        <w:rPr>
          <w:lang w:eastAsia="zh-CN"/>
        </w:rPr>
        <w:t>.2.2.3</w:t>
      </w:r>
      <w:r>
        <w:rPr>
          <w:lang w:eastAsia="zh-CN"/>
        </w:rPr>
        <w:tab/>
        <w:t>Resource Standard Methods</w:t>
      </w:r>
      <w:bookmarkEnd w:id="3025"/>
      <w:bookmarkEnd w:id="3026"/>
      <w:bookmarkEnd w:id="3027"/>
      <w:bookmarkEnd w:id="3028"/>
      <w:bookmarkEnd w:id="3029"/>
      <w:bookmarkEnd w:id="3030"/>
      <w:bookmarkEnd w:id="3031"/>
      <w:bookmarkEnd w:id="3032"/>
      <w:bookmarkEnd w:id="3033"/>
      <w:bookmarkEnd w:id="3034"/>
    </w:p>
    <w:p w14:paraId="35F1657F" w14:textId="36B8DEEE" w:rsidR="00AD269B" w:rsidRDefault="00AD269B" w:rsidP="00AD269B">
      <w:pPr>
        <w:pStyle w:val="Heading6"/>
        <w:rPr>
          <w:lang w:eastAsia="zh-CN"/>
        </w:rPr>
      </w:pPr>
      <w:bookmarkStart w:id="3035" w:name="_Toc85734369"/>
      <w:bookmarkStart w:id="3036" w:name="_Toc89431668"/>
      <w:bookmarkStart w:id="3037" w:name="_Toc97042480"/>
      <w:bookmarkStart w:id="3038" w:name="_Toc97045624"/>
      <w:bookmarkStart w:id="3039" w:name="_Toc97155369"/>
      <w:bookmarkStart w:id="3040" w:name="_Toc101521509"/>
      <w:bookmarkStart w:id="3041" w:name="_Toc138761788"/>
      <w:bookmarkStart w:id="3042" w:name="_Toc145708003"/>
      <w:bookmarkStart w:id="3043" w:name="_Toc157111348"/>
      <w:bookmarkStart w:id="3044" w:name="_Toc65839242"/>
      <w:r>
        <w:rPr>
          <w:lang w:eastAsia="zh-CN"/>
        </w:rPr>
        <w:t>8.</w:t>
      </w:r>
      <w:r w:rsidR="00E26693">
        <w:rPr>
          <w:lang w:eastAsia="zh-CN"/>
        </w:rPr>
        <w:t>5</w:t>
      </w:r>
      <w:r>
        <w:rPr>
          <w:lang w:eastAsia="zh-CN"/>
        </w:rPr>
        <w:t>.2.2.3.1</w:t>
      </w:r>
      <w:r>
        <w:rPr>
          <w:lang w:eastAsia="zh-CN"/>
        </w:rPr>
        <w:tab/>
        <w:t>POST</w:t>
      </w:r>
      <w:bookmarkEnd w:id="3035"/>
      <w:bookmarkEnd w:id="3036"/>
      <w:bookmarkEnd w:id="3037"/>
      <w:bookmarkEnd w:id="3038"/>
      <w:bookmarkEnd w:id="3039"/>
      <w:bookmarkEnd w:id="3040"/>
      <w:bookmarkEnd w:id="3041"/>
      <w:bookmarkEnd w:id="3042"/>
      <w:bookmarkEnd w:id="3043"/>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045" w:name="_Toc85734370"/>
      <w:bookmarkStart w:id="3046" w:name="_Toc89431669"/>
      <w:bookmarkStart w:id="3047" w:name="_Toc97042481"/>
      <w:bookmarkStart w:id="3048" w:name="_Toc97045625"/>
      <w:bookmarkStart w:id="3049" w:name="_Toc97155370"/>
      <w:bookmarkStart w:id="3050" w:name="_Toc101521510"/>
      <w:bookmarkStart w:id="3051" w:name="_Toc138761789"/>
      <w:bookmarkStart w:id="3052" w:name="_Toc145708004"/>
      <w:bookmarkStart w:id="3053" w:name="_Toc157111349"/>
      <w:r>
        <w:rPr>
          <w:lang w:eastAsia="zh-CN"/>
        </w:rPr>
        <w:t>8.5.2.2.3.2</w:t>
      </w:r>
      <w:r>
        <w:rPr>
          <w:lang w:eastAsia="zh-CN"/>
        </w:rPr>
        <w:tab/>
        <w:t>GET</w:t>
      </w:r>
      <w:bookmarkEnd w:id="3045"/>
      <w:bookmarkEnd w:id="3046"/>
      <w:bookmarkEnd w:id="3047"/>
      <w:bookmarkEnd w:id="3048"/>
      <w:bookmarkEnd w:id="3049"/>
      <w:bookmarkEnd w:id="3050"/>
      <w:bookmarkEnd w:id="3051"/>
      <w:bookmarkEnd w:id="3052"/>
      <w:bookmarkEnd w:id="305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054" w:name="_Toc85734371"/>
      <w:bookmarkStart w:id="3055" w:name="_Toc89431670"/>
      <w:bookmarkStart w:id="3056" w:name="_Toc97042482"/>
      <w:bookmarkStart w:id="3057" w:name="_Toc97045626"/>
      <w:bookmarkStart w:id="3058" w:name="_Toc97155371"/>
      <w:bookmarkStart w:id="3059" w:name="_Toc101521511"/>
      <w:bookmarkStart w:id="3060" w:name="_Toc138761790"/>
      <w:bookmarkStart w:id="3061" w:name="_Toc145708005"/>
      <w:bookmarkStart w:id="3062" w:name="_Toc157111350"/>
      <w:r>
        <w:rPr>
          <w:lang w:eastAsia="zh-CN"/>
        </w:rPr>
        <w:t>8.</w:t>
      </w:r>
      <w:r w:rsidR="00E26693">
        <w:rPr>
          <w:lang w:eastAsia="zh-CN"/>
        </w:rPr>
        <w:t>5</w:t>
      </w:r>
      <w:r>
        <w:rPr>
          <w:lang w:eastAsia="zh-CN"/>
        </w:rPr>
        <w:t>.2.2.4</w:t>
      </w:r>
      <w:r>
        <w:rPr>
          <w:lang w:eastAsia="zh-CN"/>
        </w:rPr>
        <w:tab/>
        <w:t>Resource Custom Operations</w:t>
      </w:r>
      <w:bookmarkEnd w:id="3054"/>
      <w:bookmarkEnd w:id="3055"/>
      <w:bookmarkEnd w:id="3056"/>
      <w:bookmarkEnd w:id="3057"/>
      <w:bookmarkEnd w:id="3058"/>
      <w:bookmarkEnd w:id="3059"/>
      <w:bookmarkEnd w:id="3060"/>
      <w:bookmarkEnd w:id="3061"/>
      <w:bookmarkEnd w:id="3062"/>
    </w:p>
    <w:p w14:paraId="5CEC88CC" w14:textId="77777777" w:rsidR="00AD269B" w:rsidRDefault="00AD269B" w:rsidP="00AD269B">
      <w:r>
        <w:t>None.</w:t>
      </w:r>
    </w:p>
    <w:p w14:paraId="7948F237" w14:textId="4118A0C9" w:rsidR="00AD269B" w:rsidRDefault="00AD269B" w:rsidP="00AD269B">
      <w:pPr>
        <w:pStyle w:val="Heading4"/>
      </w:pPr>
      <w:bookmarkStart w:id="3063" w:name="_Toc85734372"/>
      <w:bookmarkStart w:id="3064" w:name="_Toc89431671"/>
      <w:bookmarkStart w:id="3065" w:name="_Toc97042483"/>
      <w:bookmarkStart w:id="3066" w:name="_Toc97045627"/>
      <w:bookmarkStart w:id="3067" w:name="_Toc97155372"/>
      <w:bookmarkStart w:id="3068" w:name="_Toc101521512"/>
      <w:bookmarkStart w:id="3069" w:name="_Toc138761791"/>
      <w:bookmarkStart w:id="3070" w:name="_Toc145708006"/>
      <w:bookmarkStart w:id="3071" w:name="_Toc157111351"/>
      <w:bookmarkStart w:id="3072" w:name="_Toc65839248"/>
      <w:bookmarkEnd w:id="3044"/>
      <w:r>
        <w:t>8.</w:t>
      </w:r>
      <w:r w:rsidR="00E26693">
        <w:t>5</w:t>
      </w:r>
      <w:r>
        <w:t>.2.3</w:t>
      </w:r>
      <w:r>
        <w:tab/>
        <w:t>Resource</w:t>
      </w:r>
      <w:r w:rsidRPr="00831458">
        <w:t xml:space="preserve">: </w:t>
      </w:r>
      <w:r>
        <w:t>Individual Session with QoS</w:t>
      </w:r>
      <w:bookmarkEnd w:id="3063"/>
      <w:bookmarkEnd w:id="3064"/>
      <w:bookmarkEnd w:id="3065"/>
      <w:bookmarkEnd w:id="3066"/>
      <w:bookmarkEnd w:id="3067"/>
      <w:bookmarkEnd w:id="3068"/>
      <w:bookmarkEnd w:id="3069"/>
      <w:bookmarkEnd w:id="3070"/>
      <w:bookmarkEnd w:id="3071"/>
    </w:p>
    <w:p w14:paraId="7E812EB3" w14:textId="1405F524" w:rsidR="00AD269B" w:rsidRPr="00C14CE6" w:rsidRDefault="00AD269B" w:rsidP="00AD269B">
      <w:pPr>
        <w:pStyle w:val="Heading5"/>
        <w:rPr>
          <w:lang w:eastAsia="zh-CN"/>
        </w:rPr>
      </w:pPr>
      <w:bookmarkStart w:id="3073" w:name="_Toc85734373"/>
      <w:bookmarkStart w:id="3074" w:name="_Toc89431672"/>
      <w:bookmarkStart w:id="3075" w:name="_Toc97042484"/>
      <w:bookmarkStart w:id="3076" w:name="_Toc97045628"/>
      <w:bookmarkStart w:id="3077" w:name="_Toc97155373"/>
      <w:bookmarkStart w:id="3078" w:name="_Toc101521513"/>
      <w:bookmarkStart w:id="3079" w:name="_Toc138761792"/>
      <w:bookmarkStart w:id="3080" w:name="_Toc145708007"/>
      <w:bookmarkStart w:id="3081" w:name="_Toc157111352"/>
      <w:r>
        <w:rPr>
          <w:lang w:eastAsia="zh-CN"/>
        </w:rPr>
        <w:t>8.</w:t>
      </w:r>
      <w:r w:rsidR="00E26693">
        <w:rPr>
          <w:lang w:eastAsia="zh-CN"/>
        </w:rPr>
        <w:t>5</w:t>
      </w:r>
      <w:r>
        <w:rPr>
          <w:lang w:eastAsia="zh-CN"/>
        </w:rPr>
        <w:t>.2.3.1</w:t>
      </w:r>
      <w:r>
        <w:rPr>
          <w:lang w:eastAsia="zh-CN"/>
        </w:rPr>
        <w:tab/>
        <w:t>Description</w:t>
      </w:r>
      <w:bookmarkEnd w:id="3073"/>
      <w:bookmarkEnd w:id="3074"/>
      <w:bookmarkEnd w:id="3075"/>
      <w:bookmarkEnd w:id="3076"/>
      <w:bookmarkEnd w:id="3077"/>
      <w:bookmarkEnd w:id="3078"/>
      <w:bookmarkEnd w:id="3079"/>
      <w:bookmarkEnd w:id="3080"/>
      <w:bookmarkEnd w:id="3081"/>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3082" w:name="_Toc85734374"/>
      <w:bookmarkStart w:id="3083" w:name="_Toc89431673"/>
      <w:bookmarkStart w:id="3084" w:name="_Toc97042485"/>
      <w:bookmarkStart w:id="3085" w:name="_Toc97045629"/>
      <w:bookmarkStart w:id="3086" w:name="_Toc97155374"/>
      <w:bookmarkStart w:id="3087" w:name="_Toc101521514"/>
      <w:bookmarkStart w:id="3088" w:name="_Toc138761793"/>
      <w:bookmarkStart w:id="3089" w:name="_Toc145708008"/>
      <w:bookmarkStart w:id="3090" w:name="_Toc157111353"/>
      <w:r>
        <w:rPr>
          <w:lang w:eastAsia="zh-CN"/>
        </w:rPr>
        <w:t>8.</w:t>
      </w:r>
      <w:r w:rsidR="00E26693">
        <w:rPr>
          <w:lang w:eastAsia="zh-CN"/>
        </w:rPr>
        <w:t>5</w:t>
      </w:r>
      <w:r>
        <w:rPr>
          <w:lang w:eastAsia="zh-CN"/>
        </w:rPr>
        <w:t>.2.3.2</w:t>
      </w:r>
      <w:r>
        <w:rPr>
          <w:lang w:eastAsia="zh-CN"/>
        </w:rPr>
        <w:tab/>
        <w:t>Resource Definition</w:t>
      </w:r>
      <w:bookmarkEnd w:id="3082"/>
      <w:bookmarkEnd w:id="3083"/>
      <w:bookmarkEnd w:id="3084"/>
      <w:bookmarkEnd w:id="3085"/>
      <w:bookmarkEnd w:id="3086"/>
      <w:bookmarkEnd w:id="3087"/>
      <w:bookmarkEnd w:id="3088"/>
      <w:bookmarkEnd w:id="3089"/>
      <w:bookmarkEnd w:id="3090"/>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3091" w:name="_Toc85734375"/>
      <w:bookmarkStart w:id="3092" w:name="_Toc89431674"/>
      <w:bookmarkStart w:id="3093" w:name="_Toc97042486"/>
      <w:bookmarkStart w:id="3094" w:name="_Toc97045630"/>
      <w:bookmarkStart w:id="3095" w:name="_Toc97155375"/>
      <w:bookmarkStart w:id="3096" w:name="_Toc101521515"/>
      <w:bookmarkStart w:id="3097" w:name="_Toc138761794"/>
      <w:bookmarkStart w:id="3098" w:name="_Toc145708009"/>
      <w:bookmarkStart w:id="3099" w:name="_Toc157111354"/>
      <w:r>
        <w:rPr>
          <w:lang w:eastAsia="zh-CN"/>
        </w:rPr>
        <w:t>8.</w:t>
      </w:r>
      <w:r w:rsidR="00E26693">
        <w:rPr>
          <w:lang w:eastAsia="zh-CN"/>
        </w:rPr>
        <w:t>5</w:t>
      </w:r>
      <w:r>
        <w:rPr>
          <w:lang w:eastAsia="zh-CN"/>
        </w:rPr>
        <w:t>.2.3.3</w:t>
      </w:r>
      <w:r>
        <w:rPr>
          <w:lang w:eastAsia="zh-CN"/>
        </w:rPr>
        <w:tab/>
        <w:t>Resource Standard Methods</w:t>
      </w:r>
      <w:bookmarkEnd w:id="3091"/>
      <w:bookmarkEnd w:id="3092"/>
      <w:bookmarkEnd w:id="3093"/>
      <w:bookmarkEnd w:id="3094"/>
      <w:bookmarkEnd w:id="3095"/>
      <w:bookmarkEnd w:id="3096"/>
      <w:bookmarkEnd w:id="3097"/>
      <w:bookmarkEnd w:id="3098"/>
      <w:bookmarkEnd w:id="3099"/>
    </w:p>
    <w:p w14:paraId="686ACE98" w14:textId="2AB904F8" w:rsidR="00AD269B" w:rsidRDefault="00AD269B" w:rsidP="00AD269B">
      <w:pPr>
        <w:pStyle w:val="Heading6"/>
        <w:rPr>
          <w:lang w:eastAsia="zh-CN"/>
        </w:rPr>
      </w:pPr>
      <w:bookmarkStart w:id="3100" w:name="_Toc85734376"/>
      <w:bookmarkStart w:id="3101" w:name="_Toc89431675"/>
      <w:bookmarkStart w:id="3102" w:name="_Toc97042487"/>
      <w:bookmarkStart w:id="3103" w:name="_Toc97045631"/>
      <w:bookmarkStart w:id="3104" w:name="_Toc97155376"/>
      <w:bookmarkStart w:id="3105" w:name="_Toc101521516"/>
      <w:bookmarkStart w:id="3106" w:name="_Toc138761795"/>
      <w:bookmarkStart w:id="3107" w:name="_Toc145708010"/>
      <w:bookmarkStart w:id="3108" w:name="_Toc157111355"/>
      <w:r>
        <w:rPr>
          <w:lang w:eastAsia="zh-CN"/>
        </w:rPr>
        <w:t>8.</w:t>
      </w:r>
      <w:r w:rsidR="00E26693">
        <w:rPr>
          <w:lang w:eastAsia="zh-CN"/>
        </w:rPr>
        <w:t>5</w:t>
      </w:r>
      <w:r>
        <w:rPr>
          <w:lang w:eastAsia="zh-CN"/>
        </w:rPr>
        <w:t>.2.3.3.1</w:t>
      </w:r>
      <w:r>
        <w:rPr>
          <w:lang w:eastAsia="zh-CN"/>
        </w:rPr>
        <w:tab/>
        <w:t>PATCH</w:t>
      </w:r>
      <w:bookmarkEnd w:id="3100"/>
      <w:bookmarkEnd w:id="3101"/>
      <w:bookmarkEnd w:id="3102"/>
      <w:bookmarkEnd w:id="3103"/>
      <w:bookmarkEnd w:id="3104"/>
      <w:bookmarkEnd w:id="3105"/>
      <w:bookmarkEnd w:id="3106"/>
      <w:bookmarkEnd w:id="3107"/>
      <w:bookmarkEnd w:id="3108"/>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3109" w:name="_Toc85734377"/>
      <w:bookmarkStart w:id="3110" w:name="_Toc89431676"/>
      <w:bookmarkStart w:id="3111" w:name="_Toc97042488"/>
      <w:bookmarkStart w:id="3112" w:name="_Toc97045632"/>
      <w:bookmarkStart w:id="3113" w:name="_Toc97155377"/>
      <w:bookmarkStart w:id="3114" w:name="_Toc101521517"/>
      <w:bookmarkStart w:id="3115" w:name="_Toc138761796"/>
      <w:bookmarkStart w:id="3116" w:name="_Toc145708011"/>
      <w:bookmarkStart w:id="3117" w:name="_Toc157111356"/>
      <w:r>
        <w:rPr>
          <w:lang w:eastAsia="zh-CN"/>
        </w:rPr>
        <w:t>8.</w:t>
      </w:r>
      <w:r w:rsidR="00E26693">
        <w:rPr>
          <w:lang w:eastAsia="zh-CN"/>
        </w:rPr>
        <w:t>5</w:t>
      </w:r>
      <w:r>
        <w:rPr>
          <w:lang w:eastAsia="zh-CN"/>
        </w:rPr>
        <w:t>.2.3.3.2</w:t>
      </w:r>
      <w:r>
        <w:rPr>
          <w:lang w:eastAsia="zh-CN"/>
        </w:rPr>
        <w:tab/>
        <w:t>PUT</w:t>
      </w:r>
      <w:bookmarkEnd w:id="3109"/>
      <w:bookmarkEnd w:id="3110"/>
      <w:bookmarkEnd w:id="3111"/>
      <w:bookmarkEnd w:id="3112"/>
      <w:bookmarkEnd w:id="3113"/>
      <w:bookmarkEnd w:id="3114"/>
      <w:bookmarkEnd w:id="3115"/>
      <w:bookmarkEnd w:id="3116"/>
      <w:bookmarkEnd w:id="3117"/>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3118" w:name="_Toc85734378"/>
      <w:bookmarkStart w:id="3119" w:name="_Toc89431677"/>
      <w:bookmarkStart w:id="3120" w:name="_Toc97042489"/>
      <w:bookmarkStart w:id="3121" w:name="_Toc97045633"/>
      <w:bookmarkStart w:id="3122" w:name="_Toc97155378"/>
      <w:bookmarkStart w:id="3123" w:name="_Toc101521518"/>
      <w:bookmarkStart w:id="3124" w:name="_Toc138761797"/>
      <w:bookmarkStart w:id="3125" w:name="_Toc145708012"/>
      <w:bookmarkStart w:id="3126" w:name="_Toc157111357"/>
      <w:r>
        <w:rPr>
          <w:lang w:eastAsia="zh-CN"/>
        </w:rPr>
        <w:t>8.</w:t>
      </w:r>
      <w:r w:rsidR="008575FC">
        <w:rPr>
          <w:lang w:eastAsia="zh-CN"/>
        </w:rPr>
        <w:t>5</w:t>
      </w:r>
      <w:r>
        <w:rPr>
          <w:lang w:eastAsia="zh-CN"/>
        </w:rPr>
        <w:t>.2.3.3.3</w:t>
      </w:r>
      <w:r>
        <w:rPr>
          <w:lang w:eastAsia="zh-CN"/>
        </w:rPr>
        <w:tab/>
        <w:t>DELETE</w:t>
      </w:r>
      <w:bookmarkEnd w:id="3118"/>
      <w:bookmarkEnd w:id="3119"/>
      <w:bookmarkEnd w:id="3120"/>
      <w:bookmarkEnd w:id="3121"/>
      <w:bookmarkEnd w:id="3122"/>
      <w:bookmarkEnd w:id="3123"/>
      <w:bookmarkEnd w:id="3124"/>
      <w:bookmarkEnd w:id="3125"/>
      <w:bookmarkEnd w:id="3126"/>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3127" w:name="_Toc85734379"/>
      <w:bookmarkStart w:id="3128" w:name="_Toc89431678"/>
      <w:bookmarkStart w:id="3129" w:name="_Toc97042490"/>
      <w:bookmarkStart w:id="3130" w:name="_Toc97045634"/>
      <w:bookmarkStart w:id="3131" w:name="_Toc97155379"/>
      <w:bookmarkStart w:id="3132" w:name="_Toc101521519"/>
      <w:bookmarkStart w:id="3133" w:name="_Toc138761798"/>
      <w:bookmarkStart w:id="3134" w:name="_Toc145708013"/>
      <w:bookmarkStart w:id="3135" w:name="_Toc157111358"/>
      <w:r>
        <w:rPr>
          <w:lang w:eastAsia="zh-CN"/>
        </w:rPr>
        <w:t>8.5.2.3.3.4</w:t>
      </w:r>
      <w:r>
        <w:rPr>
          <w:lang w:eastAsia="zh-CN"/>
        </w:rPr>
        <w:tab/>
        <w:t>GET</w:t>
      </w:r>
      <w:bookmarkEnd w:id="3127"/>
      <w:bookmarkEnd w:id="3128"/>
      <w:bookmarkEnd w:id="3129"/>
      <w:bookmarkEnd w:id="3130"/>
      <w:bookmarkEnd w:id="3131"/>
      <w:bookmarkEnd w:id="3132"/>
      <w:bookmarkEnd w:id="3133"/>
      <w:bookmarkEnd w:id="3134"/>
      <w:bookmarkEnd w:id="313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3136" w:name="_Toc85734380"/>
      <w:bookmarkStart w:id="3137" w:name="_Toc89431679"/>
      <w:bookmarkStart w:id="3138" w:name="_Toc97042491"/>
      <w:bookmarkStart w:id="3139" w:name="_Toc97045635"/>
      <w:bookmarkStart w:id="3140" w:name="_Toc97155380"/>
      <w:bookmarkStart w:id="3141" w:name="_Toc101521520"/>
      <w:bookmarkStart w:id="3142" w:name="_Toc138761799"/>
      <w:bookmarkStart w:id="3143" w:name="_Toc145708014"/>
      <w:bookmarkStart w:id="3144" w:name="_Toc157111359"/>
      <w:r>
        <w:rPr>
          <w:lang w:eastAsia="zh-CN"/>
        </w:rPr>
        <w:t>8.</w:t>
      </w:r>
      <w:r w:rsidR="008575FC">
        <w:rPr>
          <w:lang w:eastAsia="zh-CN"/>
        </w:rPr>
        <w:t>5</w:t>
      </w:r>
      <w:r>
        <w:rPr>
          <w:lang w:eastAsia="zh-CN"/>
        </w:rPr>
        <w:t>.2.3.4</w:t>
      </w:r>
      <w:r>
        <w:rPr>
          <w:lang w:eastAsia="zh-CN"/>
        </w:rPr>
        <w:tab/>
        <w:t>Resource Custom Operations</w:t>
      </w:r>
      <w:bookmarkEnd w:id="3136"/>
      <w:bookmarkEnd w:id="3137"/>
      <w:bookmarkEnd w:id="3138"/>
      <w:bookmarkEnd w:id="3139"/>
      <w:bookmarkEnd w:id="3140"/>
      <w:bookmarkEnd w:id="3141"/>
      <w:bookmarkEnd w:id="3142"/>
      <w:bookmarkEnd w:id="3143"/>
      <w:bookmarkEnd w:id="3144"/>
    </w:p>
    <w:p w14:paraId="5977EB96" w14:textId="77777777" w:rsidR="00AD269B" w:rsidRDefault="00AD269B" w:rsidP="00AD269B">
      <w:r>
        <w:t>None.</w:t>
      </w:r>
    </w:p>
    <w:p w14:paraId="6895D26D" w14:textId="292E67E8" w:rsidR="00AD269B" w:rsidRDefault="00AD269B" w:rsidP="00AD269B">
      <w:pPr>
        <w:pStyle w:val="Heading3"/>
      </w:pPr>
      <w:bookmarkStart w:id="3145" w:name="_Toc85734381"/>
      <w:bookmarkStart w:id="3146" w:name="_Toc89431680"/>
      <w:bookmarkStart w:id="3147" w:name="_Toc97042492"/>
      <w:bookmarkStart w:id="3148" w:name="_Toc97045636"/>
      <w:bookmarkStart w:id="3149" w:name="_Toc97155381"/>
      <w:bookmarkStart w:id="3150" w:name="_Toc101521521"/>
      <w:bookmarkStart w:id="3151" w:name="_Toc138761800"/>
      <w:bookmarkStart w:id="3152" w:name="_Toc145708015"/>
      <w:bookmarkStart w:id="3153" w:name="_Toc157111360"/>
      <w:r>
        <w:t>8.</w:t>
      </w:r>
      <w:r w:rsidR="008575FC">
        <w:t>5</w:t>
      </w:r>
      <w:r>
        <w:t>.3</w:t>
      </w:r>
      <w:r>
        <w:tab/>
        <w:t>Custom Operations without associated resources</w:t>
      </w:r>
      <w:bookmarkEnd w:id="3145"/>
      <w:bookmarkEnd w:id="3146"/>
      <w:bookmarkEnd w:id="3147"/>
      <w:bookmarkEnd w:id="3148"/>
      <w:bookmarkEnd w:id="3149"/>
      <w:bookmarkEnd w:id="3150"/>
      <w:bookmarkEnd w:id="3151"/>
      <w:bookmarkEnd w:id="3152"/>
      <w:bookmarkEnd w:id="3153"/>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3154" w:name="_Toc85734382"/>
      <w:bookmarkStart w:id="3155" w:name="_Toc89431681"/>
      <w:bookmarkStart w:id="3156" w:name="_Toc97042493"/>
      <w:bookmarkStart w:id="3157" w:name="_Toc97045637"/>
      <w:bookmarkStart w:id="3158" w:name="_Toc97155382"/>
      <w:bookmarkStart w:id="3159" w:name="_Toc101521522"/>
      <w:bookmarkStart w:id="3160" w:name="_Toc138761801"/>
      <w:bookmarkStart w:id="3161" w:name="_Toc145708016"/>
      <w:bookmarkStart w:id="3162" w:name="_Toc157111361"/>
      <w:r>
        <w:t>8.</w:t>
      </w:r>
      <w:r w:rsidR="008575FC">
        <w:t>5</w:t>
      </w:r>
      <w:r>
        <w:t>.4</w:t>
      </w:r>
      <w:r>
        <w:tab/>
        <w:t>Notifications</w:t>
      </w:r>
      <w:bookmarkEnd w:id="3072"/>
      <w:bookmarkEnd w:id="3154"/>
      <w:bookmarkEnd w:id="3155"/>
      <w:bookmarkEnd w:id="3156"/>
      <w:bookmarkEnd w:id="3157"/>
      <w:bookmarkEnd w:id="3158"/>
      <w:bookmarkEnd w:id="3159"/>
      <w:bookmarkEnd w:id="3160"/>
      <w:bookmarkEnd w:id="3161"/>
      <w:bookmarkEnd w:id="3162"/>
    </w:p>
    <w:p w14:paraId="78F92868" w14:textId="7A6940B1" w:rsidR="00AD269B" w:rsidRPr="00AF7276" w:rsidRDefault="00AD269B" w:rsidP="00AD269B">
      <w:pPr>
        <w:pStyle w:val="Heading4"/>
      </w:pPr>
      <w:bookmarkStart w:id="3163" w:name="_Toc65839249"/>
      <w:bookmarkStart w:id="3164" w:name="_Toc85734383"/>
      <w:bookmarkStart w:id="3165" w:name="_Toc89431682"/>
      <w:bookmarkStart w:id="3166" w:name="_Toc97042494"/>
      <w:bookmarkStart w:id="3167" w:name="_Toc97045638"/>
      <w:bookmarkStart w:id="3168" w:name="_Toc97155383"/>
      <w:bookmarkStart w:id="3169" w:name="_Toc101521523"/>
      <w:bookmarkStart w:id="3170" w:name="_Toc138761802"/>
      <w:bookmarkStart w:id="3171" w:name="_Toc145708017"/>
      <w:bookmarkStart w:id="3172" w:name="_Toc157111362"/>
      <w:r>
        <w:t>8.</w:t>
      </w:r>
      <w:r w:rsidR="008575FC">
        <w:t>5</w:t>
      </w:r>
      <w:r w:rsidRPr="00AF7276">
        <w:t>.</w:t>
      </w:r>
      <w:r>
        <w:t>4</w:t>
      </w:r>
      <w:r w:rsidRPr="00AF7276">
        <w:t>.1</w:t>
      </w:r>
      <w:r w:rsidRPr="00AF7276">
        <w:tab/>
        <w:t>General</w:t>
      </w:r>
      <w:bookmarkEnd w:id="3163"/>
      <w:bookmarkEnd w:id="3164"/>
      <w:bookmarkEnd w:id="3165"/>
      <w:bookmarkEnd w:id="3166"/>
      <w:bookmarkEnd w:id="3167"/>
      <w:bookmarkEnd w:id="3168"/>
      <w:bookmarkEnd w:id="3169"/>
      <w:bookmarkEnd w:id="3170"/>
      <w:bookmarkEnd w:id="3171"/>
      <w:bookmarkEnd w:id="3172"/>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3173" w:name="_Toc65839250"/>
      <w:bookmarkStart w:id="3174" w:name="_Toc85734384"/>
      <w:bookmarkStart w:id="3175" w:name="_Toc89431683"/>
      <w:bookmarkStart w:id="3176" w:name="_Toc97042495"/>
      <w:bookmarkStart w:id="3177" w:name="_Toc97045639"/>
      <w:bookmarkStart w:id="3178" w:name="_Toc97155384"/>
      <w:bookmarkStart w:id="3179" w:name="_Toc101521524"/>
      <w:bookmarkStart w:id="3180" w:name="_Toc138761803"/>
      <w:bookmarkStart w:id="3181" w:name="_Toc145708018"/>
      <w:bookmarkStart w:id="3182" w:name="_Toc157111363"/>
      <w:r>
        <w:rPr>
          <w:lang w:eastAsia="zh-CN"/>
        </w:rPr>
        <w:t>8.</w:t>
      </w:r>
      <w:r w:rsidR="008575FC">
        <w:rPr>
          <w:lang w:eastAsia="zh-CN"/>
        </w:rPr>
        <w:t>5</w:t>
      </w:r>
      <w:r>
        <w:rPr>
          <w:lang w:eastAsia="zh-CN"/>
        </w:rPr>
        <w:t>.4.2</w:t>
      </w:r>
      <w:r>
        <w:rPr>
          <w:lang w:eastAsia="zh-CN"/>
        </w:rPr>
        <w:tab/>
      </w:r>
      <w:bookmarkEnd w:id="3173"/>
      <w:r>
        <w:rPr>
          <w:lang w:eastAsia="zh-CN"/>
        </w:rPr>
        <w:t>User Plane Event Notification</w:t>
      </w:r>
      <w:bookmarkEnd w:id="3174"/>
      <w:bookmarkEnd w:id="3175"/>
      <w:bookmarkEnd w:id="3176"/>
      <w:bookmarkEnd w:id="3177"/>
      <w:bookmarkEnd w:id="3178"/>
      <w:bookmarkEnd w:id="3179"/>
      <w:bookmarkEnd w:id="3180"/>
      <w:bookmarkEnd w:id="3181"/>
      <w:bookmarkEnd w:id="3182"/>
    </w:p>
    <w:p w14:paraId="256E6A87" w14:textId="1E6F63F9" w:rsidR="00AD269B" w:rsidRDefault="00AD269B" w:rsidP="00AD269B">
      <w:pPr>
        <w:pStyle w:val="Heading5"/>
        <w:rPr>
          <w:lang w:eastAsia="zh-CN"/>
        </w:rPr>
      </w:pPr>
      <w:bookmarkStart w:id="3183" w:name="_Toc65839251"/>
      <w:bookmarkStart w:id="3184" w:name="_Toc85734385"/>
      <w:bookmarkStart w:id="3185" w:name="_Toc89431684"/>
      <w:bookmarkStart w:id="3186" w:name="_Toc97042496"/>
      <w:bookmarkStart w:id="3187" w:name="_Toc97045640"/>
      <w:bookmarkStart w:id="3188" w:name="_Toc97155385"/>
      <w:bookmarkStart w:id="3189" w:name="_Toc101521525"/>
      <w:bookmarkStart w:id="3190" w:name="_Toc138761804"/>
      <w:bookmarkStart w:id="3191" w:name="_Toc145708019"/>
      <w:bookmarkStart w:id="3192" w:name="_Toc157111364"/>
      <w:r>
        <w:rPr>
          <w:lang w:eastAsia="zh-CN"/>
        </w:rPr>
        <w:t>8.</w:t>
      </w:r>
      <w:r w:rsidR="008575FC">
        <w:rPr>
          <w:lang w:eastAsia="zh-CN"/>
        </w:rPr>
        <w:t>5</w:t>
      </w:r>
      <w:r>
        <w:rPr>
          <w:lang w:eastAsia="zh-CN"/>
        </w:rPr>
        <w:t>.4.2.1</w:t>
      </w:r>
      <w:r>
        <w:rPr>
          <w:lang w:eastAsia="zh-CN"/>
        </w:rPr>
        <w:tab/>
        <w:t>Description</w:t>
      </w:r>
      <w:bookmarkEnd w:id="3183"/>
      <w:bookmarkEnd w:id="3184"/>
      <w:bookmarkEnd w:id="3185"/>
      <w:bookmarkEnd w:id="3186"/>
      <w:bookmarkEnd w:id="3187"/>
      <w:bookmarkEnd w:id="3188"/>
      <w:bookmarkEnd w:id="3189"/>
      <w:bookmarkEnd w:id="3190"/>
      <w:bookmarkEnd w:id="3191"/>
      <w:bookmarkEnd w:id="3192"/>
    </w:p>
    <w:p w14:paraId="17F982A7" w14:textId="0DB05610" w:rsidR="00AD269B" w:rsidRDefault="00AD269B" w:rsidP="00AD269B">
      <w:pPr>
        <w:pStyle w:val="Heading5"/>
        <w:rPr>
          <w:lang w:eastAsia="zh-CN"/>
        </w:rPr>
      </w:pPr>
      <w:bookmarkStart w:id="3193" w:name="_Toc65839252"/>
      <w:bookmarkStart w:id="3194" w:name="_Toc85734386"/>
      <w:bookmarkStart w:id="3195" w:name="_Toc89431685"/>
      <w:bookmarkStart w:id="3196" w:name="_Toc97042497"/>
      <w:bookmarkStart w:id="3197" w:name="_Toc97045641"/>
      <w:bookmarkStart w:id="3198" w:name="_Toc97155386"/>
      <w:bookmarkStart w:id="3199" w:name="_Toc101521526"/>
      <w:bookmarkStart w:id="3200" w:name="_Toc138761805"/>
      <w:bookmarkStart w:id="3201" w:name="_Toc145708020"/>
      <w:bookmarkStart w:id="3202" w:name="_Toc157111365"/>
      <w:r>
        <w:rPr>
          <w:lang w:eastAsia="zh-CN"/>
        </w:rPr>
        <w:t>8.</w:t>
      </w:r>
      <w:r w:rsidR="008575FC">
        <w:rPr>
          <w:lang w:eastAsia="zh-CN"/>
        </w:rPr>
        <w:t>5</w:t>
      </w:r>
      <w:r>
        <w:rPr>
          <w:lang w:eastAsia="zh-CN"/>
        </w:rPr>
        <w:t>.4.2.2</w:t>
      </w:r>
      <w:r>
        <w:rPr>
          <w:lang w:eastAsia="zh-CN"/>
        </w:rPr>
        <w:tab/>
      </w:r>
      <w:r w:rsidR="00B0153A">
        <w:rPr>
          <w:lang w:eastAsia="zh-CN"/>
        </w:rPr>
        <w:t>TargetURI</w:t>
      </w:r>
      <w:bookmarkEnd w:id="3193"/>
      <w:bookmarkEnd w:id="3194"/>
      <w:bookmarkEnd w:id="3195"/>
      <w:bookmarkEnd w:id="3196"/>
      <w:bookmarkEnd w:id="3197"/>
      <w:bookmarkEnd w:id="3198"/>
      <w:bookmarkEnd w:id="3199"/>
      <w:bookmarkEnd w:id="3200"/>
      <w:bookmarkEnd w:id="3201"/>
      <w:bookmarkEnd w:id="3202"/>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3203" w:name="_Toc138761806"/>
      <w:bookmarkStart w:id="3204" w:name="_Toc145708021"/>
      <w:bookmarkStart w:id="3205" w:name="_Toc157111366"/>
      <w:r>
        <w:rPr>
          <w:lang w:eastAsia="zh-CN"/>
        </w:rPr>
        <w:t>8.5.4.2.3</w:t>
      </w:r>
      <w:r w:rsidRPr="00986E88">
        <w:rPr>
          <w:noProof/>
        </w:rPr>
        <w:tab/>
        <w:t>Standard Methods</w:t>
      </w:r>
      <w:bookmarkEnd w:id="3203"/>
      <w:bookmarkEnd w:id="3204"/>
      <w:bookmarkEnd w:id="3205"/>
    </w:p>
    <w:p w14:paraId="34DDF84D" w14:textId="77777777" w:rsidR="00B0153A" w:rsidRPr="00986E88" w:rsidRDefault="00B0153A" w:rsidP="006C7EB1">
      <w:pPr>
        <w:pStyle w:val="Heading6"/>
        <w:rPr>
          <w:noProof/>
        </w:rPr>
      </w:pPr>
      <w:bookmarkStart w:id="3206" w:name="_Toc138761807"/>
      <w:bookmarkStart w:id="3207" w:name="_Toc145708022"/>
      <w:bookmarkStart w:id="3208" w:name="_Toc157111367"/>
      <w:r>
        <w:rPr>
          <w:lang w:eastAsia="zh-CN"/>
        </w:rPr>
        <w:t>8.5.4.2.3</w:t>
      </w:r>
      <w:r w:rsidRPr="00986E88">
        <w:rPr>
          <w:noProof/>
        </w:rPr>
        <w:t>.1</w:t>
      </w:r>
      <w:r w:rsidRPr="00986E88">
        <w:rPr>
          <w:noProof/>
        </w:rPr>
        <w:tab/>
        <w:t>POST</w:t>
      </w:r>
      <w:bookmarkEnd w:id="3206"/>
      <w:bookmarkEnd w:id="3207"/>
      <w:bookmarkEnd w:id="3208"/>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3209" w:name="_Toc65839253"/>
      <w:bookmarkStart w:id="3210" w:name="_Toc85734387"/>
      <w:bookmarkStart w:id="3211" w:name="_Toc89431686"/>
      <w:bookmarkStart w:id="3212" w:name="_Toc97042498"/>
      <w:bookmarkStart w:id="3213" w:name="_Toc97045642"/>
      <w:bookmarkStart w:id="3214" w:name="_Toc97155387"/>
      <w:bookmarkStart w:id="3215" w:name="_Toc101521527"/>
      <w:bookmarkStart w:id="3216" w:name="_Toc138761808"/>
      <w:bookmarkStart w:id="3217" w:name="_Toc145708023"/>
      <w:bookmarkStart w:id="3218" w:name="_Toc157111368"/>
      <w:r>
        <w:t>8.</w:t>
      </w:r>
      <w:r w:rsidR="008575FC">
        <w:t>5</w:t>
      </w:r>
      <w:r>
        <w:t>.5</w:t>
      </w:r>
      <w:r>
        <w:tab/>
        <w:t>Data Model</w:t>
      </w:r>
      <w:bookmarkEnd w:id="3209"/>
      <w:bookmarkEnd w:id="3210"/>
      <w:bookmarkEnd w:id="3211"/>
      <w:bookmarkEnd w:id="3212"/>
      <w:bookmarkEnd w:id="3213"/>
      <w:bookmarkEnd w:id="3214"/>
      <w:bookmarkEnd w:id="3215"/>
      <w:bookmarkEnd w:id="3216"/>
      <w:bookmarkEnd w:id="3217"/>
      <w:bookmarkEnd w:id="3218"/>
    </w:p>
    <w:p w14:paraId="17F533CE" w14:textId="01A2D3DE" w:rsidR="00AD269B" w:rsidRDefault="00AD269B" w:rsidP="00AD269B">
      <w:pPr>
        <w:pStyle w:val="Heading4"/>
        <w:rPr>
          <w:lang w:eastAsia="zh-CN"/>
        </w:rPr>
      </w:pPr>
      <w:bookmarkStart w:id="3219" w:name="_Toc65839254"/>
      <w:bookmarkStart w:id="3220" w:name="_Toc85734388"/>
      <w:bookmarkStart w:id="3221" w:name="_Toc89431687"/>
      <w:bookmarkStart w:id="3222" w:name="_Toc97042499"/>
      <w:bookmarkStart w:id="3223" w:name="_Toc97045643"/>
      <w:bookmarkStart w:id="3224" w:name="_Toc97155388"/>
      <w:bookmarkStart w:id="3225" w:name="_Toc101521528"/>
      <w:bookmarkStart w:id="3226" w:name="_Toc138761809"/>
      <w:bookmarkStart w:id="3227" w:name="_Toc145708024"/>
      <w:bookmarkStart w:id="3228" w:name="_Toc157111369"/>
      <w:r>
        <w:rPr>
          <w:lang w:eastAsia="zh-CN"/>
        </w:rPr>
        <w:t>8.</w:t>
      </w:r>
      <w:r w:rsidR="008575FC">
        <w:rPr>
          <w:lang w:eastAsia="zh-CN"/>
        </w:rPr>
        <w:t>5</w:t>
      </w:r>
      <w:r>
        <w:rPr>
          <w:lang w:eastAsia="zh-CN"/>
        </w:rPr>
        <w:t>.5.1</w:t>
      </w:r>
      <w:r>
        <w:rPr>
          <w:lang w:eastAsia="zh-CN"/>
        </w:rPr>
        <w:tab/>
        <w:t>General</w:t>
      </w:r>
      <w:bookmarkEnd w:id="3219"/>
      <w:bookmarkEnd w:id="3220"/>
      <w:bookmarkEnd w:id="3221"/>
      <w:bookmarkEnd w:id="3222"/>
      <w:bookmarkEnd w:id="3223"/>
      <w:bookmarkEnd w:id="3224"/>
      <w:bookmarkEnd w:id="3225"/>
      <w:bookmarkEnd w:id="3226"/>
      <w:bookmarkEnd w:id="3227"/>
      <w:bookmarkEnd w:id="322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3229" w:name="_Toc65839255"/>
      <w:bookmarkStart w:id="3230" w:name="_Toc85734389"/>
      <w:bookmarkStart w:id="3231" w:name="_Toc89431688"/>
      <w:bookmarkStart w:id="3232" w:name="_Toc97042500"/>
      <w:bookmarkStart w:id="3233" w:name="_Toc97045644"/>
      <w:bookmarkStart w:id="3234" w:name="_Toc97155389"/>
      <w:bookmarkStart w:id="3235" w:name="_Toc101521529"/>
      <w:bookmarkStart w:id="3236" w:name="_Toc138761810"/>
      <w:bookmarkStart w:id="3237" w:name="_Toc145708025"/>
      <w:bookmarkStart w:id="3238" w:name="_Toc157111370"/>
      <w:r>
        <w:rPr>
          <w:lang w:eastAsia="zh-CN"/>
        </w:rPr>
        <w:t>8.</w:t>
      </w:r>
      <w:r w:rsidR="008575FC">
        <w:rPr>
          <w:lang w:eastAsia="zh-CN"/>
        </w:rPr>
        <w:t>5</w:t>
      </w:r>
      <w:r>
        <w:rPr>
          <w:lang w:eastAsia="zh-CN"/>
        </w:rPr>
        <w:t>.5.2</w:t>
      </w:r>
      <w:r>
        <w:rPr>
          <w:lang w:eastAsia="zh-CN"/>
        </w:rPr>
        <w:tab/>
        <w:t>Structured data types</w:t>
      </w:r>
      <w:bookmarkEnd w:id="3229"/>
      <w:bookmarkEnd w:id="3230"/>
      <w:bookmarkEnd w:id="3231"/>
      <w:bookmarkEnd w:id="3232"/>
      <w:bookmarkEnd w:id="3233"/>
      <w:bookmarkEnd w:id="3234"/>
      <w:bookmarkEnd w:id="3235"/>
      <w:bookmarkEnd w:id="3236"/>
      <w:bookmarkEnd w:id="3237"/>
      <w:bookmarkEnd w:id="3238"/>
    </w:p>
    <w:p w14:paraId="2DAD40DA" w14:textId="2807CE9C" w:rsidR="00AD269B" w:rsidRDefault="00AD269B" w:rsidP="00AD269B">
      <w:pPr>
        <w:pStyle w:val="Heading5"/>
        <w:rPr>
          <w:lang w:eastAsia="zh-CN"/>
        </w:rPr>
      </w:pPr>
      <w:bookmarkStart w:id="3239" w:name="_Toc65839256"/>
      <w:bookmarkStart w:id="3240" w:name="_Toc85734390"/>
      <w:bookmarkStart w:id="3241" w:name="_Toc89431689"/>
      <w:bookmarkStart w:id="3242" w:name="_Toc97042501"/>
      <w:bookmarkStart w:id="3243" w:name="_Toc97045645"/>
      <w:bookmarkStart w:id="3244" w:name="_Toc97155390"/>
      <w:bookmarkStart w:id="3245" w:name="_Toc101521530"/>
      <w:bookmarkStart w:id="3246" w:name="_Toc138761811"/>
      <w:bookmarkStart w:id="3247" w:name="_Toc145708026"/>
      <w:bookmarkStart w:id="3248" w:name="_Toc157111371"/>
      <w:r>
        <w:rPr>
          <w:lang w:eastAsia="zh-CN"/>
        </w:rPr>
        <w:t>8.</w:t>
      </w:r>
      <w:r w:rsidR="008575FC">
        <w:rPr>
          <w:lang w:eastAsia="zh-CN"/>
        </w:rPr>
        <w:t>5</w:t>
      </w:r>
      <w:r>
        <w:rPr>
          <w:lang w:eastAsia="zh-CN"/>
        </w:rPr>
        <w:t>.5.2.1</w:t>
      </w:r>
      <w:r>
        <w:rPr>
          <w:lang w:eastAsia="zh-CN"/>
        </w:rPr>
        <w:tab/>
        <w:t>Introduction</w:t>
      </w:r>
      <w:bookmarkEnd w:id="3239"/>
      <w:bookmarkEnd w:id="3240"/>
      <w:bookmarkEnd w:id="3241"/>
      <w:bookmarkEnd w:id="3242"/>
      <w:bookmarkEnd w:id="3243"/>
      <w:bookmarkEnd w:id="3244"/>
      <w:bookmarkEnd w:id="3245"/>
      <w:bookmarkEnd w:id="3246"/>
      <w:bookmarkEnd w:id="3247"/>
      <w:bookmarkEnd w:id="3248"/>
    </w:p>
    <w:p w14:paraId="6A9DA543" w14:textId="7A131CD3" w:rsidR="00AD269B" w:rsidRDefault="00AD269B" w:rsidP="00AD269B">
      <w:pPr>
        <w:pStyle w:val="Heading5"/>
        <w:rPr>
          <w:lang w:eastAsia="zh-CN"/>
        </w:rPr>
      </w:pPr>
      <w:bookmarkStart w:id="3249" w:name="_Toc65839257"/>
      <w:bookmarkStart w:id="3250" w:name="_Toc85734391"/>
      <w:bookmarkStart w:id="3251" w:name="_Toc89431690"/>
      <w:bookmarkStart w:id="3252" w:name="_Toc97042502"/>
      <w:bookmarkStart w:id="3253" w:name="_Toc97045646"/>
      <w:bookmarkStart w:id="3254" w:name="_Toc97155391"/>
      <w:bookmarkStart w:id="3255" w:name="_Toc101521531"/>
      <w:bookmarkStart w:id="3256" w:name="_Toc138761812"/>
      <w:bookmarkStart w:id="3257" w:name="_Toc145708027"/>
      <w:bookmarkStart w:id="3258" w:name="_Toc157111372"/>
      <w:r>
        <w:rPr>
          <w:lang w:eastAsia="zh-CN"/>
        </w:rPr>
        <w:t>8.</w:t>
      </w:r>
      <w:r w:rsidR="008575FC">
        <w:rPr>
          <w:lang w:eastAsia="zh-CN"/>
        </w:rPr>
        <w:t>5</w:t>
      </w:r>
      <w:r>
        <w:rPr>
          <w:lang w:eastAsia="zh-CN"/>
        </w:rPr>
        <w:t>.5.2.2</w:t>
      </w:r>
      <w:r>
        <w:rPr>
          <w:lang w:eastAsia="zh-CN"/>
        </w:rPr>
        <w:tab/>
        <w:t xml:space="preserve">Type: </w:t>
      </w:r>
      <w:bookmarkEnd w:id="3249"/>
      <w:r>
        <w:rPr>
          <w:lang w:eastAsia="zh-CN"/>
        </w:rPr>
        <w:t>SessionWithQoS</w:t>
      </w:r>
      <w:bookmarkEnd w:id="3250"/>
      <w:bookmarkEnd w:id="3251"/>
      <w:bookmarkEnd w:id="3252"/>
      <w:bookmarkEnd w:id="3253"/>
      <w:bookmarkEnd w:id="3254"/>
      <w:bookmarkEnd w:id="3255"/>
      <w:bookmarkEnd w:id="3256"/>
      <w:bookmarkEnd w:id="3257"/>
      <w:bookmarkEnd w:id="3258"/>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3259" w:name="_Toc85734392"/>
      <w:bookmarkStart w:id="3260" w:name="_Toc89431691"/>
      <w:bookmarkStart w:id="3261" w:name="_Toc97042503"/>
      <w:bookmarkStart w:id="3262" w:name="_Toc97045647"/>
      <w:bookmarkStart w:id="3263" w:name="_Toc97155392"/>
      <w:bookmarkStart w:id="3264" w:name="_Toc101521532"/>
      <w:bookmarkStart w:id="3265" w:name="_Toc138761813"/>
      <w:bookmarkStart w:id="3266" w:name="_Toc145708028"/>
      <w:bookmarkStart w:id="3267" w:name="_Toc157111373"/>
      <w:r>
        <w:rPr>
          <w:lang w:eastAsia="zh-CN"/>
        </w:rPr>
        <w:t>8.</w:t>
      </w:r>
      <w:r w:rsidR="008575FC">
        <w:rPr>
          <w:lang w:eastAsia="zh-CN"/>
        </w:rPr>
        <w:t>5</w:t>
      </w:r>
      <w:r>
        <w:rPr>
          <w:lang w:eastAsia="zh-CN"/>
        </w:rPr>
        <w:t>.5.2.3</w:t>
      </w:r>
      <w:r>
        <w:rPr>
          <w:lang w:eastAsia="zh-CN"/>
        </w:rPr>
        <w:tab/>
        <w:t>Type: SessionWithQoSPatch</w:t>
      </w:r>
      <w:bookmarkEnd w:id="3259"/>
      <w:bookmarkEnd w:id="3260"/>
      <w:bookmarkEnd w:id="3261"/>
      <w:bookmarkEnd w:id="3262"/>
      <w:bookmarkEnd w:id="3263"/>
      <w:bookmarkEnd w:id="3264"/>
      <w:bookmarkEnd w:id="3265"/>
      <w:bookmarkEnd w:id="3266"/>
      <w:bookmarkEnd w:id="3267"/>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3268" w:name="_Toc85734393"/>
      <w:bookmarkStart w:id="3269" w:name="_Toc89431692"/>
      <w:bookmarkStart w:id="3270" w:name="_Toc97042504"/>
      <w:bookmarkStart w:id="3271" w:name="_Toc97045648"/>
      <w:bookmarkStart w:id="3272" w:name="_Toc97155393"/>
      <w:bookmarkStart w:id="3273" w:name="_Toc101521533"/>
      <w:bookmarkStart w:id="3274" w:name="_Toc138761814"/>
      <w:bookmarkStart w:id="3275" w:name="_Toc145708029"/>
      <w:bookmarkStart w:id="3276" w:name="_Toc157111374"/>
      <w:r>
        <w:rPr>
          <w:lang w:eastAsia="zh-CN"/>
        </w:rPr>
        <w:t>8.</w:t>
      </w:r>
      <w:r w:rsidR="008575FC">
        <w:rPr>
          <w:lang w:eastAsia="zh-CN"/>
        </w:rPr>
        <w:t>5</w:t>
      </w:r>
      <w:r>
        <w:rPr>
          <w:lang w:eastAsia="zh-CN"/>
        </w:rPr>
        <w:t>.5.2.4</w:t>
      </w:r>
      <w:r>
        <w:rPr>
          <w:lang w:eastAsia="zh-CN"/>
        </w:rPr>
        <w:tab/>
        <w:t>Type: UserPlaneEventNotification</w:t>
      </w:r>
      <w:bookmarkEnd w:id="3268"/>
      <w:bookmarkEnd w:id="3269"/>
      <w:bookmarkEnd w:id="3270"/>
      <w:bookmarkEnd w:id="3271"/>
      <w:bookmarkEnd w:id="3272"/>
      <w:bookmarkEnd w:id="3273"/>
      <w:bookmarkEnd w:id="3274"/>
      <w:bookmarkEnd w:id="3275"/>
      <w:bookmarkEnd w:id="32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3277" w:name="_Toc65839258"/>
      <w:bookmarkStart w:id="3278" w:name="_Toc85734394"/>
      <w:bookmarkStart w:id="3279" w:name="_Toc89431693"/>
      <w:bookmarkStart w:id="3280" w:name="_Toc97042505"/>
      <w:bookmarkStart w:id="3281" w:name="_Toc97045649"/>
      <w:bookmarkStart w:id="3282" w:name="_Toc97155394"/>
      <w:bookmarkStart w:id="3283" w:name="_Toc101521534"/>
      <w:bookmarkStart w:id="3284" w:name="_Toc138761815"/>
      <w:bookmarkStart w:id="3285" w:name="_Toc145708030"/>
      <w:bookmarkStart w:id="3286" w:name="_Toc157111375"/>
      <w:r>
        <w:rPr>
          <w:lang w:eastAsia="zh-CN"/>
        </w:rPr>
        <w:t>8.</w:t>
      </w:r>
      <w:r w:rsidR="008575FC">
        <w:rPr>
          <w:lang w:eastAsia="zh-CN"/>
        </w:rPr>
        <w:t>5</w:t>
      </w:r>
      <w:r w:rsidRPr="008D61CA">
        <w:rPr>
          <w:lang w:eastAsia="zh-CN"/>
        </w:rPr>
        <w:t>.5.3</w:t>
      </w:r>
      <w:r w:rsidRPr="008D61CA">
        <w:rPr>
          <w:lang w:eastAsia="zh-CN"/>
        </w:rPr>
        <w:tab/>
        <w:t>Simple data types and enumerations</w:t>
      </w:r>
      <w:bookmarkEnd w:id="3277"/>
      <w:bookmarkEnd w:id="3278"/>
      <w:bookmarkEnd w:id="3279"/>
      <w:bookmarkEnd w:id="3280"/>
      <w:bookmarkEnd w:id="3281"/>
      <w:bookmarkEnd w:id="3282"/>
      <w:bookmarkEnd w:id="3283"/>
      <w:bookmarkEnd w:id="3284"/>
      <w:bookmarkEnd w:id="3285"/>
      <w:bookmarkEnd w:id="3286"/>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3287" w:name="_Toc65839262"/>
      <w:bookmarkStart w:id="3288" w:name="_Toc85734395"/>
      <w:bookmarkStart w:id="3289" w:name="_Toc89431694"/>
      <w:bookmarkStart w:id="3290" w:name="_Toc97042506"/>
      <w:bookmarkStart w:id="3291" w:name="_Toc97045650"/>
      <w:bookmarkStart w:id="3292" w:name="_Toc97155395"/>
      <w:bookmarkStart w:id="3293" w:name="_Toc101521535"/>
      <w:bookmarkStart w:id="3294" w:name="_Toc138761816"/>
      <w:bookmarkStart w:id="3295" w:name="_Toc145708031"/>
      <w:bookmarkStart w:id="3296" w:name="_Toc157111376"/>
      <w:r>
        <w:t>8.</w:t>
      </w:r>
      <w:r w:rsidR="008575FC">
        <w:t>5</w:t>
      </w:r>
      <w:r>
        <w:t>.6</w:t>
      </w:r>
      <w:r>
        <w:tab/>
        <w:t>Error Handling</w:t>
      </w:r>
      <w:bookmarkEnd w:id="3287"/>
      <w:bookmarkEnd w:id="3288"/>
      <w:bookmarkEnd w:id="3289"/>
      <w:bookmarkEnd w:id="3290"/>
      <w:bookmarkEnd w:id="3291"/>
      <w:bookmarkEnd w:id="3292"/>
      <w:bookmarkEnd w:id="3293"/>
      <w:bookmarkEnd w:id="3294"/>
      <w:bookmarkEnd w:id="3295"/>
      <w:bookmarkEnd w:id="3296"/>
    </w:p>
    <w:p w14:paraId="69317CE2" w14:textId="77777777" w:rsidR="001408CA" w:rsidRDefault="001408CA" w:rsidP="001408CA">
      <w:pPr>
        <w:pStyle w:val="Heading4"/>
      </w:pPr>
      <w:bookmarkStart w:id="3297" w:name="_Toc138761817"/>
      <w:bookmarkStart w:id="3298" w:name="_Toc145708032"/>
      <w:bookmarkStart w:id="3299" w:name="_Toc157111377"/>
      <w:bookmarkStart w:id="3300" w:name="_Toc65839263"/>
      <w:r>
        <w:t>8.5.6.1</w:t>
      </w:r>
      <w:r>
        <w:tab/>
        <w:t>General</w:t>
      </w:r>
      <w:bookmarkEnd w:id="3297"/>
      <w:bookmarkEnd w:id="3298"/>
      <w:bookmarkEnd w:id="3299"/>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3301" w:name="_Toc138761818"/>
      <w:bookmarkStart w:id="3302" w:name="_Toc145708033"/>
      <w:bookmarkStart w:id="3303" w:name="_Toc157111378"/>
      <w:r>
        <w:t>8.5.6.2</w:t>
      </w:r>
      <w:r>
        <w:tab/>
        <w:t>Protocol Errors</w:t>
      </w:r>
      <w:bookmarkEnd w:id="3301"/>
      <w:bookmarkEnd w:id="3302"/>
      <w:bookmarkEnd w:id="3303"/>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3304" w:name="_Toc138761819"/>
      <w:bookmarkStart w:id="3305" w:name="_Toc145708034"/>
      <w:bookmarkStart w:id="3306" w:name="_Toc157111379"/>
      <w:r>
        <w:t>8.5.6.3</w:t>
      </w:r>
      <w:r>
        <w:tab/>
        <w:t>Application Errors</w:t>
      </w:r>
      <w:bookmarkEnd w:id="3304"/>
      <w:bookmarkEnd w:id="3305"/>
      <w:bookmarkEnd w:id="330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3307" w:name="_Toc85734396"/>
      <w:bookmarkStart w:id="3308" w:name="_Toc89431695"/>
      <w:bookmarkStart w:id="3309" w:name="_Toc97042507"/>
      <w:bookmarkStart w:id="3310" w:name="_Toc97045651"/>
      <w:bookmarkStart w:id="3311" w:name="_Toc97155396"/>
      <w:bookmarkStart w:id="3312" w:name="_Toc101521536"/>
      <w:bookmarkStart w:id="3313" w:name="_Toc138761820"/>
      <w:bookmarkStart w:id="3314" w:name="_Toc145708035"/>
      <w:bookmarkStart w:id="3315" w:name="_Toc157111380"/>
      <w:r>
        <w:t>8.</w:t>
      </w:r>
      <w:r w:rsidR="008575FC">
        <w:t>5</w:t>
      </w:r>
      <w:r>
        <w:t>.7</w:t>
      </w:r>
      <w:r>
        <w:tab/>
        <w:t>Feature negotiation</w:t>
      </w:r>
      <w:bookmarkEnd w:id="3300"/>
      <w:bookmarkEnd w:id="3307"/>
      <w:bookmarkEnd w:id="3308"/>
      <w:bookmarkEnd w:id="3309"/>
      <w:bookmarkEnd w:id="3310"/>
      <w:bookmarkEnd w:id="3311"/>
      <w:bookmarkEnd w:id="3312"/>
      <w:bookmarkEnd w:id="3313"/>
      <w:bookmarkEnd w:id="3314"/>
      <w:bookmarkEnd w:id="3315"/>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3316" w:name="_Toc85734417"/>
      <w:bookmarkStart w:id="3317" w:name="_Toc89431716"/>
      <w:bookmarkStart w:id="3318" w:name="_Toc97042528"/>
      <w:bookmarkStart w:id="3319" w:name="_Toc97045672"/>
      <w:bookmarkStart w:id="3320" w:name="_Toc97155417"/>
      <w:bookmarkStart w:id="3321" w:name="_Toc101521557"/>
      <w:bookmarkStart w:id="3322" w:name="_Toc138761821"/>
      <w:bookmarkStart w:id="3323" w:name="_Toc145708036"/>
      <w:bookmarkStart w:id="3324" w:name="_Toc157111381"/>
      <w:r>
        <w:t>8.</w:t>
      </w:r>
      <w:r w:rsidR="00A670FE">
        <w:t>6</w:t>
      </w:r>
      <w:r>
        <w:tab/>
        <w:t>Eees_ACRManagementEvent API</w:t>
      </w:r>
      <w:bookmarkEnd w:id="3316"/>
      <w:bookmarkEnd w:id="3317"/>
      <w:bookmarkEnd w:id="3318"/>
      <w:bookmarkEnd w:id="3319"/>
      <w:bookmarkEnd w:id="3320"/>
      <w:bookmarkEnd w:id="3321"/>
      <w:bookmarkEnd w:id="3322"/>
      <w:bookmarkEnd w:id="3323"/>
      <w:bookmarkEnd w:id="3324"/>
    </w:p>
    <w:p w14:paraId="291AA276" w14:textId="78BCBFE7" w:rsidR="009D1C10" w:rsidRDefault="009D1C10" w:rsidP="009D1C10">
      <w:pPr>
        <w:pStyle w:val="Heading3"/>
      </w:pPr>
      <w:bookmarkStart w:id="3325" w:name="_Toc85734418"/>
      <w:bookmarkStart w:id="3326" w:name="_Toc89431717"/>
      <w:bookmarkStart w:id="3327" w:name="_Toc97042529"/>
      <w:bookmarkStart w:id="3328" w:name="_Toc97045673"/>
      <w:bookmarkStart w:id="3329" w:name="_Toc97155418"/>
      <w:bookmarkStart w:id="3330" w:name="_Toc101521558"/>
      <w:bookmarkStart w:id="3331" w:name="_Toc138761822"/>
      <w:bookmarkStart w:id="3332" w:name="_Toc145708037"/>
      <w:bookmarkStart w:id="3333" w:name="_Toc157111382"/>
      <w:r>
        <w:t>8.</w:t>
      </w:r>
      <w:r w:rsidR="00A670FE">
        <w:t>6</w:t>
      </w:r>
      <w:r>
        <w:t>.1</w:t>
      </w:r>
      <w:r>
        <w:tab/>
      </w:r>
      <w:bookmarkEnd w:id="3325"/>
      <w:r w:rsidR="004F0C39">
        <w:t>Introduction</w:t>
      </w:r>
      <w:bookmarkEnd w:id="3326"/>
      <w:bookmarkEnd w:id="3327"/>
      <w:bookmarkEnd w:id="3328"/>
      <w:bookmarkEnd w:id="3329"/>
      <w:bookmarkEnd w:id="3330"/>
      <w:bookmarkEnd w:id="3331"/>
      <w:bookmarkEnd w:id="3332"/>
      <w:bookmarkEnd w:id="3333"/>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3334" w:name="_Toc85734419"/>
      <w:bookmarkStart w:id="3335" w:name="_Toc89431718"/>
      <w:bookmarkStart w:id="3336" w:name="_Toc97042530"/>
      <w:bookmarkStart w:id="3337" w:name="_Toc97045674"/>
      <w:bookmarkStart w:id="3338" w:name="_Toc97155419"/>
      <w:bookmarkStart w:id="3339" w:name="_Toc101521559"/>
      <w:bookmarkStart w:id="3340" w:name="_Toc138761823"/>
      <w:bookmarkStart w:id="3341" w:name="_Toc145708038"/>
      <w:bookmarkStart w:id="3342" w:name="_Toc157111383"/>
      <w:r>
        <w:t>8.</w:t>
      </w:r>
      <w:r w:rsidR="00A670FE">
        <w:t>6</w:t>
      </w:r>
      <w:r>
        <w:t>.2</w:t>
      </w:r>
      <w:r>
        <w:tab/>
        <w:t>Resources</w:t>
      </w:r>
      <w:bookmarkEnd w:id="3334"/>
      <w:bookmarkEnd w:id="3335"/>
      <w:bookmarkEnd w:id="3336"/>
      <w:bookmarkEnd w:id="3337"/>
      <w:bookmarkEnd w:id="3338"/>
      <w:bookmarkEnd w:id="3339"/>
      <w:bookmarkEnd w:id="3340"/>
      <w:bookmarkEnd w:id="3341"/>
      <w:bookmarkEnd w:id="3342"/>
    </w:p>
    <w:p w14:paraId="4A65CCF5" w14:textId="5130A70E" w:rsidR="009D1C10" w:rsidRDefault="009D1C10" w:rsidP="009D1C10">
      <w:pPr>
        <w:pStyle w:val="Heading4"/>
      </w:pPr>
      <w:bookmarkStart w:id="3343" w:name="_Toc85734420"/>
      <w:bookmarkStart w:id="3344" w:name="_Toc89431719"/>
      <w:bookmarkStart w:id="3345" w:name="_Toc97042531"/>
      <w:bookmarkStart w:id="3346" w:name="_Toc97045675"/>
      <w:bookmarkStart w:id="3347" w:name="_Toc97155420"/>
      <w:bookmarkStart w:id="3348" w:name="_Toc101521560"/>
      <w:bookmarkStart w:id="3349" w:name="_Toc138761824"/>
      <w:bookmarkStart w:id="3350" w:name="_Toc145708039"/>
      <w:bookmarkStart w:id="3351" w:name="_Toc157111384"/>
      <w:r>
        <w:t>8.</w:t>
      </w:r>
      <w:r w:rsidR="00A670FE">
        <w:t>6</w:t>
      </w:r>
      <w:r>
        <w:t>.2.1</w:t>
      </w:r>
      <w:r>
        <w:tab/>
        <w:t>Overview</w:t>
      </w:r>
      <w:bookmarkEnd w:id="3343"/>
      <w:bookmarkEnd w:id="3344"/>
      <w:bookmarkEnd w:id="3345"/>
      <w:bookmarkEnd w:id="3346"/>
      <w:bookmarkEnd w:id="3347"/>
      <w:bookmarkEnd w:id="3348"/>
      <w:bookmarkEnd w:id="3349"/>
      <w:bookmarkEnd w:id="3350"/>
      <w:bookmarkEnd w:id="335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76811326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3352" w:name="_Toc85734421"/>
      <w:bookmarkStart w:id="3353" w:name="_Toc89431720"/>
      <w:bookmarkStart w:id="3354" w:name="_Toc97042532"/>
      <w:bookmarkStart w:id="3355" w:name="_Toc97045676"/>
      <w:bookmarkStart w:id="3356" w:name="_Toc97155421"/>
      <w:bookmarkStart w:id="3357" w:name="_Toc101521561"/>
      <w:bookmarkStart w:id="3358" w:name="_Toc138761825"/>
      <w:bookmarkStart w:id="3359" w:name="_Toc145708040"/>
      <w:bookmarkStart w:id="3360" w:name="_Toc157111385"/>
      <w:r>
        <w:t>8.</w:t>
      </w:r>
      <w:r w:rsidR="00A670FE">
        <w:t>6</w:t>
      </w:r>
      <w:r>
        <w:t>.2.2</w:t>
      </w:r>
      <w:r>
        <w:tab/>
        <w:t>Resource</w:t>
      </w:r>
      <w:r w:rsidRPr="00831458">
        <w:t xml:space="preserve">: </w:t>
      </w:r>
      <w:r>
        <w:rPr>
          <w:lang w:eastAsia="ja-JP"/>
        </w:rPr>
        <w:t>ACR Management Events Subscriptions</w:t>
      </w:r>
      <w:bookmarkEnd w:id="3352"/>
      <w:bookmarkEnd w:id="3353"/>
      <w:bookmarkEnd w:id="3354"/>
      <w:bookmarkEnd w:id="3355"/>
      <w:bookmarkEnd w:id="3356"/>
      <w:bookmarkEnd w:id="3357"/>
      <w:bookmarkEnd w:id="3358"/>
      <w:bookmarkEnd w:id="3359"/>
      <w:bookmarkEnd w:id="3360"/>
      <w:r>
        <w:t xml:space="preserve"> </w:t>
      </w:r>
    </w:p>
    <w:p w14:paraId="53F7AB06" w14:textId="630DFD01" w:rsidR="009D1C10" w:rsidRPr="00C14CE6" w:rsidRDefault="009D1C10" w:rsidP="009D1C10">
      <w:pPr>
        <w:pStyle w:val="Heading5"/>
        <w:rPr>
          <w:lang w:eastAsia="zh-CN"/>
        </w:rPr>
      </w:pPr>
      <w:bookmarkStart w:id="3361" w:name="_Toc85734422"/>
      <w:bookmarkStart w:id="3362" w:name="_Toc89431721"/>
      <w:bookmarkStart w:id="3363" w:name="_Toc97042533"/>
      <w:bookmarkStart w:id="3364" w:name="_Toc97045677"/>
      <w:bookmarkStart w:id="3365" w:name="_Toc97155422"/>
      <w:bookmarkStart w:id="3366" w:name="_Toc101521562"/>
      <w:bookmarkStart w:id="3367" w:name="_Toc138761826"/>
      <w:bookmarkStart w:id="3368" w:name="_Toc145708041"/>
      <w:bookmarkStart w:id="3369" w:name="_Toc157111386"/>
      <w:r>
        <w:rPr>
          <w:lang w:eastAsia="zh-CN"/>
        </w:rPr>
        <w:t>8.</w:t>
      </w:r>
      <w:r w:rsidR="00A670FE">
        <w:rPr>
          <w:lang w:eastAsia="zh-CN"/>
        </w:rPr>
        <w:t>6</w:t>
      </w:r>
      <w:r>
        <w:rPr>
          <w:lang w:eastAsia="zh-CN"/>
        </w:rPr>
        <w:t>.2.2.1</w:t>
      </w:r>
      <w:r>
        <w:rPr>
          <w:lang w:eastAsia="zh-CN"/>
        </w:rPr>
        <w:tab/>
        <w:t>Description</w:t>
      </w:r>
      <w:bookmarkEnd w:id="3361"/>
      <w:bookmarkEnd w:id="3362"/>
      <w:bookmarkEnd w:id="3363"/>
      <w:bookmarkEnd w:id="3364"/>
      <w:bookmarkEnd w:id="3365"/>
      <w:bookmarkEnd w:id="3366"/>
      <w:bookmarkEnd w:id="3367"/>
      <w:bookmarkEnd w:id="3368"/>
      <w:bookmarkEnd w:id="3369"/>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3370" w:name="_Toc85734423"/>
      <w:bookmarkStart w:id="3371" w:name="_Toc89431722"/>
      <w:bookmarkStart w:id="3372" w:name="_Toc97042534"/>
      <w:bookmarkStart w:id="3373" w:name="_Toc97045678"/>
      <w:bookmarkStart w:id="3374" w:name="_Toc97155423"/>
      <w:bookmarkStart w:id="3375" w:name="_Toc101521563"/>
      <w:bookmarkStart w:id="3376" w:name="_Toc138761827"/>
      <w:bookmarkStart w:id="3377" w:name="_Toc145708042"/>
      <w:bookmarkStart w:id="3378" w:name="_Toc157111387"/>
      <w:r>
        <w:rPr>
          <w:lang w:eastAsia="zh-CN"/>
        </w:rPr>
        <w:t>8.</w:t>
      </w:r>
      <w:r w:rsidR="00A670FE">
        <w:rPr>
          <w:lang w:eastAsia="zh-CN"/>
        </w:rPr>
        <w:t>6</w:t>
      </w:r>
      <w:r>
        <w:rPr>
          <w:lang w:eastAsia="zh-CN"/>
        </w:rPr>
        <w:t>.2.2.2</w:t>
      </w:r>
      <w:r>
        <w:rPr>
          <w:lang w:eastAsia="zh-CN"/>
        </w:rPr>
        <w:tab/>
        <w:t>Resource Definition</w:t>
      </w:r>
      <w:bookmarkEnd w:id="3370"/>
      <w:bookmarkEnd w:id="3371"/>
      <w:bookmarkEnd w:id="3372"/>
      <w:bookmarkEnd w:id="3373"/>
      <w:bookmarkEnd w:id="3374"/>
      <w:bookmarkEnd w:id="3375"/>
      <w:bookmarkEnd w:id="3376"/>
      <w:bookmarkEnd w:id="3377"/>
      <w:bookmarkEnd w:id="3378"/>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3379" w:name="_Toc85734424"/>
      <w:bookmarkStart w:id="3380" w:name="_Toc89431723"/>
      <w:bookmarkStart w:id="3381" w:name="_Toc97042535"/>
      <w:bookmarkStart w:id="3382" w:name="_Toc97045679"/>
      <w:bookmarkStart w:id="3383" w:name="_Toc97155424"/>
      <w:bookmarkStart w:id="3384" w:name="_Toc101521564"/>
      <w:bookmarkStart w:id="3385" w:name="_Toc138761828"/>
      <w:bookmarkStart w:id="3386" w:name="_Toc145708043"/>
      <w:bookmarkStart w:id="3387" w:name="_Toc157111388"/>
      <w:r>
        <w:rPr>
          <w:lang w:eastAsia="zh-CN"/>
        </w:rPr>
        <w:t>8.</w:t>
      </w:r>
      <w:r w:rsidR="00A670FE">
        <w:rPr>
          <w:lang w:eastAsia="zh-CN"/>
        </w:rPr>
        <w:t>6</w:t>
      </w:r>
      <w:r>
        <w:rPr>
          <w:lang w:eastAsia="zh-CN"/>
        </w:rPr>
        <w:t>.2.2.3</w:t>
      </w:r>
      <w:r>
        <w:rPr>
          <w:lang w:eastAsia="zh-CN"/>
        </w:rPr>
        <w:tab/>
        <w:t>Resource Standard Methods</w:t>
      </w:r>
      <w:bookmarkEnd w:id="3379"/>
      <w:bookmarkEnd w:id="3380"/>
      <w:bookmarkEnd w:id="3381"/>
      <w:bookmarkEnd w:id="3382"/>
      <w:bookmarkEnd w:id="3383"/>
      <w:bookmarkEnd w:id="3384"/>
      <w:bookmarkEnd w:id="3385"/>
      <w:bookmarkEnd w:id="3386"/>
      <w:bookmarkEnd w:id="3387"/>
    </w:p>
    <w:p w14:paraId="30CA0E7B" w14:textId="02DDF02D" w:rsidR="009D1C10" w:rsidRDefault="009D1C10" w:rsidP="009D1C10">
      <w:pPr>
        <w:pStyle w:val="Heading6"/>
        <w:rPr>
          <w:lang w:eastAsia="zh-CN"/>
        </w:rPr>
      </w:pPr>
      <w:bookmarkStart w:id="3388" w:name="_Toc85734425"/>
      <w:bookmarkStart w:id="3389" w:name="_Toc89431724"/>
      <w:bookmarkStart w:id="3390" w:name="_Toc97042536"/>
      <w:bookmarkStart w:id="3391" w:name="_Toc97045680"/>
      <w:bookmarkStart w:id="3392" w:name="_Toc97155425"/>
      <w:bookmarkStart w:id="3393" w:name="_Toc101521565"/>
      <w:bookmarkStart w:id="3394" w:name="_Toc138761829"/>
      <w:bookmarkStart w:id="3395" w:name="_Toc145708044"/>
      <w:bookmarkStart w:id="3396" w:name="_Toc157111389"/>
      <w:r>
        <w:rPr>
          <w:lang w:eastAsia="zh-CN"/>
        </w:rPr>
        <w:t>8.</w:t>
      </w:r>
      <w:r w:rsidR="00A670FE">
        <w:rPr>
          <w:lang w:eastAsia="zh-CN"/>
        </w:rPr>
        <w:t>6</w:t>
      </w:r>
      <w:r>
        <w:rPr>
          <w:lang w:eastAsia="zh-CN"/>
        </w:rPr>
        <w:t>.2.2.3.1</w:t>
      </w:r>
      <w:r>
        <w:rPr>
          <w:lang w:eastAsia="zh-CN"/>
        </w:rPr>
        <w:tab/>
        <w:t>POST</w:t>
      </w:r>
      <w:bookmarkEnd w:id="3388"/>
      <w:bookmarkEnd w:id="3389"/>
      <w:bookmarkEnd w:id="3390"/>
      <w:bookmarkEnd w:id="3391"/>
      <w:bookmarkEnd w:id="3392"/>
      <w:bookmarkEnd w:id="3393"/>
      <w:bookmarkEnd w:id="3394"/>
      <w:bookmarkEnd w:id="3395"/>
      <w:bookmarkEnd w:id="3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3397" w:name="_Toc85734426"/>
      <w:bookmarkStart w:id="3398" w:name="_Toc89431725"/>
      <w:bookmarkStart w:id="3399" w:name="_Toc97042537"/>
      <w:bookmarkStart w:id="3400" w:name="_Toc97045681"/>
      <w:bookmarkStart w:id="3401" w:name="_Toc97155426"/>
      <w:bookmarkStart w:id="3402" w:name="_Toc101521566"/>
      <w:bookmarkStart w:id="3403" w:name="_Toc138761830"/>
      <w:bookmarkStart w:id="3404" w:name="_Toc145708045"/>
      <w:bookmarkStart w:id="3405" w:name="_Toc157111390"/>
      <w:r>
        <w:rPr>
          <w:lang w:eastAsia="zh-CN"/>
        </w:rPr>
        <w:t>8.</w:t>
      </w:r>
      <w:r w:rsidR="00A670FE">
        <w:rPr>
          <w:lang w:eastAsia="zh-CN"/>
        </w:rPr>
        <w:t>6</w:t>
      </w:r>
      <w:r>
        <w:rPr>
          <w:lang w:eastAsia="zh-CN"/>
        </w:rPr>
        <w:t>.2.2.3.2</w:t>
      </w:r>
      <w:r>
        <w:rPr>
          <w:lang w:eastAsia="zh-CN"/>
        </w:rPr>
        <w:tab/>
        <w:t>GET</w:t>
      </w:r>
      <w:bookmarkEnd w:id="3397"/>
      <w:bookmarkEnd w:id="3398"/>
      <w:bookmarkEnd w:id="3399"/>
      <w:bookmarkEnd w:id="3400"/>
      <w:bookmarkEnd w:id="3401"/>
      <w:bookmarkEnd w:id="3402"/>
      <w:bookmarkEnd w:id="3403"/>
      <w:bookmarkEnd w:id="3404"/>
      <w:bookmarkEnd w:id="3405"/>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3406" w:name="_Toc85734427"/>
      <w:bookmarkStart w:id="3407" w:name="_Toc89431726"/>
      <w:bookmarkStart w:id="3408" w:name="_Toc97042538"/>
      <w:bookmarkStart w:id="3409" w:name="_Toc97045682"/>
      <w:bookmarkStart w:id="3410" w:name="_Toc97155427"/>
      <w:bookmarkStart w:id="3411" w:name="_Toc101521567"/>
      <w:bookmarkStart w:id="3412" w:name="_Toc138761831"/>
      <w:bookmarkStart w:id="3413" w:name="_Toc145708046"/>
      <w:bookmarkStart w:id="3414" w:name="_Toc157111391"/>
      <w:r>
        <w:rPr>
          <w:lang w:eastAsia="zh-CN"/>
        </w:rPr>
        <w:t>8.</w:t>
      </w:r>
      <w:r w:rsidR="00A670FE">
        <w:rPr>
          <w:lang w:eastAsia="zh-CN"/>
        </w:rPr>
        <w:t>6</w:t>
      </w:r>
      <w:r>
        <w:rPr>
          <w:lang w:eastAsia="zh-CN"/>
        </w:rPr>
        <w:t>.2.2.4</w:t>
      </w:r>
      <w:r>
        <w:rPr>
          <w:lang w:eastAsia="zh-CN"/>
        </w:rPr>
        <w:tab/>
        <w:t>Resource Custom Operations</w:t>
      </w:r>
      <w:bookmarkEnd w:id="3406"/>
      <w:bookmarkEnd w:id="3407"/>
      <w:bookmarkEnd w:id="3408"/>
      <w:bookmarkEnd w:id="3409"/>
      <w:bookmarkEnd w:id="3410"/>
      <w:bookmarkEnd w:id="3411"/>
      <w:bookmarkEnd w:id="3412"/>
      <w:bookmarkEnd w:id="3413"/>
      <w:bookmarkEnd w:id="3414"/>
    </w:p>
    <w:p w14:paraId="3713D7FC" w14:textId="77777777" w:rsidR="009D1C10" w:rsidRDefault="009D1C10" w:rsidP="009D1C10">
      <w:r>
        <w:t>None.</w:t>
      </w:r>
    </w:p>
    <w:p w14:paraId="0F519E50" w14:textId="3487297A" w:rsidR="009D1C10" w:rsidRDefault="009D1C10" w:rsidP="009D1C10">
      <w:pPr>
        <w:pStyle w:val="Heading4"/>
      </w:pPr>
      <w:bookmarkStart w:id="3415" w:name="_Toc85734428"/>
      <w:bookmarkStart w:id="3416" w:name="_Toc89431727"/>
      <w:bookmarkStart w:id="3417" w:name="_Toc97042539"/>
      <w:bookmarkStart w:id="3418" w:name="_Toc97045683"/>
      <w:bookmarkStart w:id="3419" w:name="_Toc97155428"/>
      <w:bookmarkStart w:id="3420" w:name="_Toc101521568"/>
      <w:bookmarkStart w:id="3421" w:name="_Toc138761832"/>
      <w:bookmarkStart w:id="3422" w:name="_Toc145708047"/>
      <w:bookmarkStart w:id="3423" w:name="_Toc157111392"/>
      <w:r>
        <w:t>8.</w:t>
      </w:r>
      <w:r w:rsidR="00A670FE">
        <w:t>6</w:t>
      </w:r>
      <w:r>
        <w:t>.2.3</w:t>
      </w:r>
      <w:r>
        <w:tab/>
        <w:t>Resource</w:t>
      </w:r>
      <w:r w:rsidRPr="00831458">
        <w:t xml:space="preserve">: </w:t>
      </w:r>
      <w:r>
        <w:t xml:space="preserve">Individual </w:t>
      </w:r>
      <w:r>
        <w:rPr>
          <w:lang w:eastAsia="ja-JP"/>
        </w:rPr>
        <w:t>ACR Management Events Subscription</w:t>
      </w:r>
      <w:bookmarkEnd w:id="3415"/>
      <w:bookmarkEnd w:id="3416"/>
      <w:bookmarkEnd w:id="3417"/>
      <w:bookmarkEnd w:id="3418"/>
      <w:bookmarkEnd w:id="3419"/>
      <w:bookmarkEnd w:id="3420"/>
      <w:bookmarkEnd w:id="3421"/>
      <w:bookmarkEnd w:id="3422"/>
      <w:bookmarkEnd w:id="3423"/>
    </w:p>
    <w:p w14:paraId="49332CA4" w14:textId="2BCC1A43" w:rsidR="009D1C10" w:rsidRPr="00C14CE6" w:rsidRDefault="009D1C10" w:rsidP="009D1C10">
      <w:pPr>
        <w:pStyle w:val="Heading5"/>
        <w:rPr>
          <w:lang w:eastAsia="zh-CN"/>
        </w:rPr>
      </w:pPr>
      <w:bookmarkStart w:id="3424" w:name="_Toc85734429"/>
      <w:bookmarkStart w:id="3425" w:name="_Toc89431728"/>
      <w:bookmarkStart w:id="3426" w:name="_Toc97042540"/>
      <w:bookmarkStart w:id="3427" w:name="_Toc97045684"/>
      <w:bookmarkStart w:id="3428" w:name="_Toc97155429"/>
      <w:bookmarkStart w:id="3429" w:name="_Toc101521569"/>
      <w:bookmarkStart w:id="3430" w:name="_Toc138761833"/>
      <w:bookmarkStart w:id="3431" w:name="_Toc145708048"/>
      <w:bookmarkStart w:id="3432" w:name="_Toc157111393"/>
      <w:r>
        <w:rPr>
          <w:lang w:eastAsia="zh-CN"/>
        </w:rPr>
        <w:t>8.</w:t>
      </w:r>
      <w:r w:rsidR="00A670FE">
        <w:rPr>
          <w:lang w:eastAsia="zh-CN"/>
        </w:rPr>
        <w:t>6</w:t>
      </w:r>
      <w:r>
        <w:rPr>
          <w:lang w:eastAsia="zh-CN"/>
        </w:rPr>
        <w:t>.2.3.1</w:t>
      </w:r>
      <w:r>
        <w:rPr>
          <w:lang w:eastAsia="zh-CN"/>
        </w:rPr>
        <w:tab/>
        <w:t>Description</w:t>
      </w:r>
      <w:bookmarkEnd w:id="3424"/>
      <w:bookmarkEnd w:id="3425"/>
      <w:bookmarkEnd w:id="3426"/>
      <w:bookmarkEnd w:id="3427"/>
      <w:bookmarkEnd w:id="3428"/>
      <w:bookmarkEnd w:id="3429"/>
      <w:bookmarkEnd w:id="3430"/>
      <w:bookmarkEnd w:id="3431"/>
      <w:bookmarkEnd w:id="3432"/>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3433" w:name="_Toc85734430"/>
      <w:bookmarkStart w:id="3434" w:name="_Toc89431729"/>
      <w:bookmarkStart w:id="3435" w:name="_Toc97042541"/>
      <w:bookmarkStart w:id="3436" w:name="_Toc97045685"/>
      <w:bookmarkStart w:id="3437" w:name="_Toc97155430"/>
      <w:bookmarkStart w:id="3438" w:name="_Toc101521570"/>
      <w:bookmarkStart w:id="3439" w:name="_Toc138761834"/>
      <w:bookmarkStart w:id="3440" w:name="_Toc145708049"/>
      <w:bookmarkStart w:id="3441" w:name="_Toc157111394"/>
      <w:r>
        <w:rPr>
          <w:lang w:eastAsia="zh-CN"/>
        </w:rPr>
        <w:t>8.</w:t>
      </w:r>
      <w:r w:rsidR="00A670FE">
        <w:rPr>
          <w:lang w:eastAsia="zh-CN"/>
        </w:rPr>
        <w:t>6</w:t>
      </w:r>
      <w:r>
        <w:rPr>
          <w:lang w:eastAsia="zh-CN"/>
        </w:rPr>
        <w:t>.2.3.2</w:t>
      </w:r>
      <w:r>
        <w:rPr>
          <w:lang w:eastAsia="zh-CN"/>
        </w:rPr>
        <w:tab/>
        <w:t>Resource Definition</w:t>
      </w:r>
      <w:bookmarkEnd w:id="3433"/>
      <w:bookmarkEnd w:id="3434"/>
      <w:bookmarkEnd w:id="3435"/>
      <w:bookmarkEnd w:id="3436"/>
      <w:bookmarkEnd w:id="3437"/>
      <w:bookmarkEnd w:id="3438"/>
      <w:bookmarkEnd w:id="3439"/>
      <w:bookmarkEnd w:id="3440"/>
      <w:bookmarkEnd w:id="344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3442" w:name="_Toc85734431"/>
      <w:bookmarkStart w:id="3443" w:name="_Toc89431730"/>
      <w:bookmarkStart w:id="3444" w:name="_Toc97042542"/>
      <w:bookmarkStart w:id="3445" w:name="_Toc97045686"/>
      <w:bookmarkStart w:id="3446" w:name="_Toc97155431"/>
      <w:bookmarkStart w:id="3447" w:name="_Toc101521571"/>
      <w:bookmarkStart w:id="3448" w:name="_Toc138761835"/>
      <w:bookmarkStart w:id="3449" w:name="_Toc145708050"/>
      <w:bookmarkStart w:id="3450" w:name="_Toc157111395"/>
      <w:r>
        <w:rPr>
          <w:lang w:eastAsia="zh-CN"/>
        </w:rPr>
        <w:t>8.</w:t>
      </w:r>
      <w:r w:rsidR="00A670FE">
        <w:rPr>
          <w:lang w:eastAsia="zh-CN"/>
        </w:rPr>
        <w:t>6</w:t>
      </w:r>
      <w:r>
        <w:rPr>
          <w:lang w:eastAsia="zh-CN"/>
        </w:rPr>
        <w:t>.2.3.3</w:t>
      </w:r>
      <w:r>
        <w:rPr>
          <w:lang w:eastAsia="zh-CN"/>
        </w:rPr>
        <w:tab/>
        <w:t>Resource Standard Methods</w:t>
      </w:r>
      <w:bookmarkEnd w:id="3442"/>
      <w:bookmarkEnd w:id="3443"/>
      <w:bookmarkEnd w:id="3444"/>
      <w:bookmarkEnd w:id="3445"/>
      <w:bookmarkEnd w:id="3446"/>
      <w:bookmarkEnd w:id="3447"/>
      <w:bookmarkEnd w:id="3448"/>
      <w:bookmarkEnd w:id="3449"/>
      <w:bookmarkEnd w:id="3450"/>
    </w:p>
    <w:p w14:paraId="4FBF3F4D" w14:textId="47C3C3E8" w:rsidR="009D1C10" w:rsidRDefault="009D1C10" w:rsidP="009D1C10">
      <w:pPr>
        <w:pStyle w:val="Heading6"/>
        <w:rPr>
          <w:lang w:eastAsia="zh-CN"/>
        </w:rPr>
      </w:pPr>
      <w:bookmarkStart w:id="3451" w:name="_Toc85734432"/>
      <w:bookmarkStart w:id="3452" w:name="_Toc89431731"/>
      <w:bookmarkStart w:id="3453" w:name="_Toc97042543"/>
      <w:bookmarkStart w:id="3454" w:name="_Toc97045687"/>
      <w:bookmarkStart w:id="3455" w:name="_Toc97155432"/>
      <w:bookmarkStart w:id="3456" w:name="_Toc101521572"/>
      <w:bookmarkStart w:id="3457" w:name="_Toc138761836"/>
      <w:bookmarkStart w:id="3458" w:name="_Toc145708051"/>
      <w:bookmarkStart w:id="3459" w:name="_Toc157111396"/>
      <w:r>
        <w:rPr>
          <w:lang w:eastAsia="zh-CN"/>
        </w:rPr>
        <w:t>8.</w:t>
      </w:r>
      <w:r w:rsidR="00A670FE">
        <w:rPr>
          <w:lang w:eastAsia="zh-CN"/>
        </w:rPr>
        <w:t>6</w:t>
      </w:r>
      <w:r>
        <w:rPr>
          <w:lang w:eastAsia="zh-CN"/>
        </w:rPr>
        <w:t>.2.3.3.1</w:t>
      </w:r>
      <w:r>
        <w:rPr>
          <w:lang w:eastAsia="zh-CN"/>
        </w:rPr>
        <w:tab/>
        <w:t>PATCH</w:t>
      </w:r>
      <w:bookmarkEnd w:id="3451"/>
      <w:bookmarkEnd w:id="3452"/>
      <w:bookmarkEnd w:id="3453"/>
      <w:bookmarkEnd w:id="3454"/>
      <w:bookmarkEnd w:id="3455"/>
      <w:bookmarkEnd w:id="3456"/>
      <w:bookmarkEnd w:id="3457"/>
      <w:bookmarkEnd w:id="3458"/>
      <w:bookmarkEnd w:id="3459"/>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3460" w:name="_Toc85734433"/>
      <w:bookmarkStart w:id="3461" w:name="_Toc89431732"/>
      <w:bookmarkStart w:id="3462" w:name="_Toc97042544"/>
      <w:bookmarkStart w:id="3463" w:name="_Toc97045688"/>
      <w:bookmarkStart w:id="3464" w:name="_Toc97155433"/>
      <w:bookmarkStart w:id="3465" w:name="_Toc101521573"/>
      <w:bookmarkStart w:id="3466" w:name="_Toc138761837"/>
      <w:bookmarkStart w:id="3467" w:name="_Toc145708052"/>
      <w:bookmarkStart w:id="3468" w:name="_Toc157111397"/>
      <w:r>
        <w:rPr>
          <w:lang w:eastAsia="zh-CN"/>
        </w:rPr>
        <w:t>8.</w:t>
      </w:r>
      <w:r w:rsidR="00A670FE">
        <w:rPr>
          <w:lang w:eastAsia="zh-CN"/>
        </w:rPr>
        <w:t>6</w:t>
      </w:r>
      <w:r>
        <w:rPr>
          <w:lang w:eastAsia="zh-CN"/>
        </w:rPr>
        <w:t>.2.3.3.2</w:t>
      </w:r>
      <w:r>
        <w:rPr>
          <w:lang w:eastAsia="zh-CN"/>
        </w:rPr>
        <w:tab/>
        <w:t>PUT</w:t>
      </w:r>
      <w:bookmarkEnd w:id="3460"/>
      <w:bookmarkEnd w:id="3461"/>
      <w:bookmarkEnd w:id="3462"/>
      <w:bookmarkEnd w:id="3463"/>
      <w:bookmarkEnd w:id="3464"/>
      <w:bookmarkEnd w:id="3465"/>
      <w:bookmarkEnd w:id="3466"/>
      <w:bookmarkEnd w:id="3467"/>
      <w:bookmarkEnd w:id="3468"/>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3469" w:name="_Toc85734434"/>
      <w:bookmarkStart w:id="3470" w:name="_Toc89431733"/>
      <w:bookmarkStart w:id="3471" w:name="_Toc97042545"/>
      <w:bookmarkStart w:id="3472" w:name="_Toc97045689"/>
      <w:bookmarkStart w:id="3473" w:name="_Toc97155434"/>
      <w:bookmarkStart w:id="3474" w:name="_Toc101521574"/>
      <w:bookmarkStart w:id="3475" w:name="_Toc138761838"/>
      <w:bookmarkStart w:id="3476" w:name="_Toc145708053"/>
      <w:bookmarkStart w:id="3477" w:name="_Toc157111398"/>
      <w:r>
        <w:rPr>
          <w:lang w:eastAsia="zh-CN"/>
        </w:rPr>
        <w:t>8.</w:t>
      </w:r>
      <w:r w:rsidR="00CB13E5">
        <w:rPr>
          <w:lang w:eastAsia="zh-CN"/>
        </w:rPr>
        <w:t>6</w:t>
      </w:r>
      <w:r>
        <w:rPr>
          <w:lang w:eastAsia="zh-CN"/>
        </w:rPr>
        <w:t>.2.3.3.3</w:t>
      </w:r>
      <w:r>
        <w:rPr>
          <w:lang w:eastAsia="zh-CN"/>
        </w:rPr>
        <w:tab/>
        <w:t>DELETE</w:t>
      </w:r>
      <w:bookmarkEnd w:id="3469"/>
      <w:bookmarkEnd w:id="3470"/>
      <w:bookmarkEnd w:id="3471"/>
      <w:bookmarkEnd w:id="3472"/>
      <w:bookmarkEnd w:id="3473"/>
      <w:bookmarkEnd w:id="3474"/>
      <w:bookmarkEnd w:id="3475"/>
      <w:bookmarkEnd w:id="3476"/>
      <w:bookmarkEnd w:id="3477"/>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3478" w:name="_Toc85734435"/>
      <w:bookmarkStart w:id="3479" w:name="_Toc89431734"/>
      <w:bookmarkStart w:id="3480" w:name="_Toc97042546"/>
      <w:bookmarkStart w:id="3481" w:name="_Toc97045690"/>
      <w:bookmarkStart w:id="3482" w:name="_Toc97155435"/>
      <w:bookmarkStart w:id="3483" w:name="_Toc101521575"/>
      <w:bookmarkStart w:id="3484" w:name="_Toc138761839"/>
      <w:bookmarkStart w:id="3485" w:name="_Toc145708054"/>
      <w:bookmarkStart w:id="3486" w:name="_Toc157111399"/>
      <w:r>
        <w:rPr>
          <w:lang w:eastAsia="zh-CN"/>
        </w:rPr>
        <w:t>8.</w:t>
      </w:r>
      <w:r w:rsidR="00CB13E5">
        <w:rPr>
          <w:lang w:eastAsia="zh-CN"/>
        </w:rPr>
        <w:t>6</w:t>
      </w:r>
      <w:r w:rsidR="009D1C10">
        <w:rPr>
          <w:lang w:eastAsia="zh-CN"/>
        </w:rPr>
        <w:t>.2.3.3.4</w:t>
      </w:r>
      <w:r w:rsidR="009D1C10">
        <w:rPr>
          <w:lang w:eastAsia="zh-CN"/>
        </w:rPr>
        <w:tab/>
        <w:t>GET</w:t>
      </w:r>
      <w:bookmarkEnd w:id="3478"/>
      <w:bookmarkEnd w:id="3479"/>
      <w:bookmarkEnd w:id="3480"/>
      <w:bookmarkEnd w:id="3481"/>
      <w:bookmarkEnd w:id="3482"/>
      <w:bookmarkEnd w:id="3483"/>
      <w:bookmarkEnd w:id="3484"/>
      <w:bookmarkEnd w:id="3485"/>
      <w:bookmarkEnd w:id="348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3487" w:name="_Toc85734436"/>
      <w:bookmarkStart w:id="3488" w:name="_Toc89431735"/>
      <w:bookmarkStart w:id="3489" w:name="_Toc97042547"/>
      <w:bookmarkStart w:id="3490" w:name="_Toc97045691"/>
      <w:bookmarkStart w:id="3491" w:name="_Toc97155436"/>
      <w:bookmarkStart w:id="3492" w:name="_Toc101521576"/>
      <w:bookmarkStart w:id="3493" w:name="_Toc138761840"/>
      <w:bookmarkStart w:id="3494" w:name="_Toc145708055"/>
      <w:bookmarkStart w:id="3495" w:name="_Toc157111400"/>
      <w:r>
        <w:rPr>
          <w:lang w:eastAsia="zh-CN"/>
        </w:rPr>
        <w:t>8.</w:t>
      </w:r>
      <w:r w:rsidR="00CB13E5">
        <w:rPr>
          <w:lang w:eastAsia="zh-CN"/>
        </w:rPr>
        <w:t>6</w:t>
      </w:r>
      <w:r>
        <w:rPr>
          <w:lang w:eastAsia="zh-CN"/>
        </w:rPr>
        <w:t>.2.3.4</w:t>
      </w:r>
      <w:r>
        <w:rPr>
          <w:lang w:eastAsia="zh-CN"/>
        </w:rPr>
        <w:tab/>
        <w:t>Resource Custom Operations</w:t>
      </w:r>
      <w:bookmarkEnd w:id="3487"/>
      <w:bookmarkEnd w:id="3488"/>
      <w:bookmarkEnd w:id="3489"/>
      <w:bookmarkEnd w:id="3490"/>
      <w:bookmarkEnd w:id="3491"/>
      <w:bookmarkEnd w:id="3492"/>
      <w:bookmarkEnd w:id="3493"/>
      <w:bookmarkEnd w:id="3494"/>
      <w:bookmarkEnd w:id="3495"/>
    </w:p>
    <w:p w14:paraId="4E84F741" w14:textId="77777777" w:rsidR="009D1C10" w:rsidRDefault="009D1C10" w:rsidP="009D1C10">
      <w:r>
        <w:t>None.</w:t>
      </w:r>
    </w:p>
    <w:p w14:paraId="5E0E462A" w14:textId="3F783621" w:rsidR="009D1C10" w:rsidRDefault="009D1C10" w:rsidP="009D1C10">
      <w:pPr>
        <w:pStyle w:val="Heading3"/>
      </w:pPr>
      <w:bookmarkStart w:id="3496" w:name="_Toc85734437"/>
      <w:bookmarkStart w:id="3497" w:name="_Toc89431736"/>
      <w:bookmarkStart w:id="3498" w:name="_Toc97042548"/>
      <w:bookmarkStart w:id="3499" w:name="_Toc97045692"/>
      <w:bookmarkStart w:id="3500" w:name="_Toc97155437"/>
      <w:bookmarkStart w:id="3501" w:name="_Toc101521577"/>
      <w:bookmarkStart w:id="3502" w:name="_Toc138761841"/>
      <w:bookmarkStart w:id="3503" w:name="_Toc145708056"/>
      <w:bookmarkStart w:id="3504" w:name="_Toc157111401"/>
      <w:r>
        <w:t>8.</w:t>
      </w:r>
      <w:r w:rsidR="00CB13E5">
        <w:t>6</w:t>
      </w:r>
      <w:r>
        <w:t>.3</w:t>
      </w:r>
      <w:r>
        <w:tab/>
        <w:t>Custom Operations without associated resources</w:t>
      </w:r>
      <w:bookmarkEnd w:id="3496"/>
      <w:bookmarkEnd w:id="3497"/>
      <w:bookmarkEnd w:id="3498"/>
      <w:bookmarkEnd w:id="3499"/>
      <w:bookmarkEnd w:id="3500"/>
      <w:bookmarkEnd w:id="3501"/>
      <w:bookmarkEnd w:id="3502"/>
      <w:bookmarkEnd w:id="3503"/>
      <w:bookmarkEnd w:id="3504"/>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3505" w:name="_Toc85734438"/>
      <w:bookmarkStart w:id="3506" w:name="_Toc89431737"/>
      <w:bookmarkStart w:id="3507" w:name="_Toc97042549"/>
      <w:bookmarkStart w:id="3508" w:name="_Toc97045693"/>
      <w:bookmarkStart w:id="3509" w:name="_Toc97155438"/>
      <w:bookmarkStart w:id="3510" w:name="_Toc101521578"/>
      <w:bookmarkStart w:id="3511" w:name="_Toc138761842"/>
      <w:bookmarkStart w:id="3512" w:name="_Toc145708057"/>
      <w:bookmarkStart w:id="3513" w:name="_Toc157111402"/>
      <w:r>
        <w:t>8.</w:t>
      </w:r>
      <w:r w:rsidR="00CB13E5">
        <w:t>6</w:t>
      </w:r>
      <w:r>
        <w:t>.4</w:t>
      </w:r>
      <w:r>
        <w:tab/>
        <w:t>Notifications</w:t>
      </w:r>
      <w:bookmarkEnd w:id="3505"/>
      <w:bookmarkEnd w:id="3506"/>
      <w:bookmarkEnd w:id="3507"/>
      <w:bookmarkEnd w:id="3508"/>
      <w:bookmarkEnd w:id="3509"/>
      <w:bookmarkEnd w:id="3510"/>
      <w:bookmarkEnd w:id="3511"/>
      <w:bookmarkEnd w:id="3512"/>
      <w:bookmarkEnd w:id="3513"/>
    </w:p>
    <w:p w14:paraId="2598169D" w14:textId="2B2B6031" w:rsidR="009D1C10" w:rsidRPr="00AF7276" w:rsidRDefault="009D1C10" w:rsidP="009D1C10">
      <w:pPr>
        <w:pStyle w:val="Heading4"/>
      </w:pPr>
      <w:bookmarkStart w:id="3514" w:name="_Toc85734439"/>
      <w:bookmarkStart w:id="3515" w:name="_Toc89431738"/>
      <w:bookmarkStart w:id="3516" w:name="_Toc97042550"/>
      <w:bookmarkStart w:id="3517" w:name="_Toc97045694"/>
      <w:bookmarkStart w:id="3518" w:name="_Toc97155439"/>
      <w:bookmarkStart w:id="3519" w:name="_Toc101521579"/>
      <w:bookmarkStart w:id="3520" w:name="_Toc138761843"/>
      <w:bookmarkStart w:id="3521" w:name="_Toc145708058"/>
      <w:bookmarkStart w:id="3522" w:name="_Toc157111403"/>
      <w:r>
        <w:t>8.</w:t>
      </w:r>
      <w:r w:rsidR="00CB13E5">
        <w:t>6</w:t>
      </w:r>
      <w:r w:rsidRPr="00AF7276">
        <w:t>.</w:t>
      </w:r>
      <w:r>
        <w:t>4</w:t>
      </w:r>
      <w:r w:rsidRPr="00AF7276">
        <w:t>.1</w:t>
      </w:r>
      <w:r w:rsidRPr="00AF7276">
        <w:tab/>
        <w:t>General</w:t>
      </w:r>
      <w:bookmarkEnd w:id="3514"/>
      <w:bookmarkEnd w:id="3515"/>
      <w:bookmarkEnd w:id="3516"/>
      <w:bookmarkEnd w:id="3517"/>
      <w:bookmarkEnd w:id="3518"/>
      <w:bookmarkEnd w:id="3519"/>
      <w:bookmarkEnd w:id="3520"/>
      <w:bookmarkEnd w:id="3521"/>
      <w:bookmarkEnd w:id="3522"/>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3523" w:name="_Toc85734440"/>
      <w:bookmarkStart w:id="3524" w:name="_Toc89431739"/>
      <w:bookmarkStart w:id="3525" w:name="_Toc97042551"/>
      <w:bookmarkStart w:id="3526" w:name="_Toc97045695"/>
      <w:bookmarkStart w:id="3527" w:name="_Toc97155440"/>
      <w:bookmarkStart w:id="3528" w:name="_Toc101521580"/>
      <w:bookmarkStart w:id="3529" w:name="_Toc138761844"/>
      <w:bookmarkStart w:id="3530" w:name="_Toc145708059"/>
      <w:bookmarkStart w:id="3531" w:name="_Toc157111404"/>
      <w:r>
        <w:rPr>
          <w:lang w:eastAsia="zh-CN"/>
        </w:rPr>
        <w:t>8.</w:t>
      </w:r>
      <w:r w:rsidR="00CB13E5">
        <w:rPr>
          <w:lang w:eastAsia="zh-CN"/>
        </w:rPr>
        <w:t>6</w:t>
      </w:r>
      <w:r>
        <w:rPr>
          <w:lang w:eastAsia="zh-CN"/>
        </w:rPr>
        <w:t>.4.2</w:t>
      </w:r>
      <w:r>
        <w:rPr>
          <w:lang w:eastAsia="zh-CN"/>
        </w:rPr>
        <w:tab/>
        <w:t>ACR Management Events Notification</w:t>
      </w:r>
      <w:bookmarkEnd w:id="3523"/>
      <w:bookmarkEnd w:id="3524"/>
      <w:bookmarkEnd w:id="3525"/>
      <w:bookmarkEnd w:id="3526"/>
      <w:bookmarkEnd w:id="3527"/>
      <w:bookmarkEnd w:id="3528"/>
      <w:bookmarkEnd w:id="3529"/>
      <w:bookmarkEnd w:id="3530"/>
      <w:bookmarkEnd w:id="3531"/>
    </w:p>
    <w:p w14:paraId="58BFD2AF" w14:textId="0FB5F139" w:rsidR="009D1C10" w:rsidRDefault="009D1C10" w:rsidP="009D1C10">
      <w:pPr>
        <w:pStyle w:val="Heading5"/>
        <w:rPr>
          <w:lang w:eastAsia="zh-CN"/>
        </w:rPr>
      </w:pPr>
      <w:bookmarkStart w:id="3532" w:name="_Toc85734441"/>
      <w:bookmarkStart w:id="3533" w:name="_Toc89431740"/>
      <w:bookmarkStart w:id="3534" w:name="_Toc97042552"/>
      <w:bookmarkStart w:id="3535" w:name="_Toc97045696"/>
      <w:bookmarkStart w:id="3536" w:name="_Toc97155441"/>
      <w:bookmarkStart w:id="3537" w:name="_Toc101521581"/>
      <w:bookmarkStart w:id="3538" w:name="_Toc138761845"/>
      <w:bookmarkStart w:id="3539" w:name="_Toc145708060"/>
      <w:bookmarkStart w:id="3540" w:name="_Toc157111405"/>
      <w:r>
        <w:rPr>
          <w:lang w:eastAsia="zh-CN"/>
        </w:rPr>
        <w:t>8.</w:t>
      </w:r>
      <w:r w:rsidR="00CB13E5">
        <w:rPr>
          <w:lang w:eastAsia="zh-CN"/>
        </w:rPr>
        <w:t>6</w:t>
      </w:r>
      <w:r>
        <w:rPr>
          <w:lang w:eastAsia="zh-CN"/>
        </w:rPr>
        <w:t>.4.2.1</w:t>
      </w:r>
      <w:r>
        <w:rPr>
          <w:lang w:eastAsia="zh-CN"/>
        </w:rPr>
        <w:tab/>
        <w:t>Description</w:t>
      </w:r>
      <w:bookmarkEnd w:id="3532"/>
      <w:bookmarkEnd w:id="3533"/>
      <w:bookmarkEnd w:id="3534"/>
      <w:bookmarkEnd w:id="3535"/>
      <w:bookmarkEnd w:id="3536"/>
      <w:bookmarkEnd w:id="3537"/>
      <w:bookmarkEnd w:id="3538"/>
      <w:bookmarkEnd w:id="3539"/>
      <w:bookmarkEnd w:id="3540"/>
    </w:p>
    <w:p w14:paraId="52025D7D" w14:textId="0831564F" w:rsidR="009D1C10" w:rsidRDefault="009D1C10" w:rsidP="009D1C10">
      <w:pPr>
        <w:pStyle w:val="Heading5"/>
        <w:rPr>
          <w:lang w:eastAsia="zh-CN"/>
        </w:rPr>
      </w:pPr>
      <w:bookmarkStart w:id="3541" w:name="_Toc85734442"/>
      <w:bookmarkStart w:id="3542" w:name="_Toc89431741"/>
      <w:bookmarkStart w:id="3543" w:name="_Toc97042553"/>
      <w:bookmarkStart w:id="3544" w:name="_Toc97045697"/>
      <w:bookmarkStart w:id="3545" w:name="_Toc97155442"/>
      <w:bookmarkStart w:id="3546" w:name="_Toc101521582"/>
      <w:bookmarkStart w:id="3547" w:name="_Toc138761846"/>
      <w:bookmarkStart w:id="3548" w:name="_Toc145708061"/>
      <w:bookmarkStart w:id="3549" w:name="_Toc157111406"/>
      <w:r>
        <w:rPr>
          <w:lang w:eastAsia="zh-CN"/>
        </w:rPr>
        <w:t>8.</w:t>
      </w:r>
      <w:r w:rsidR="00CB13E5">
        <w:rPr>
          <w:lang w:eastAsia="zh-CN"/>
        </w:rPr>
        <w:t>6</w:t>
      </w:r>
      <w:r>
        <w:rPr>
          <w:lang w:eastAsia="zh-CN"/>
        </w:rPr>
        <w:t>.4.2.2</w:t>
      </w:r>
      <w:r>
        <w:rPr>
          <w:lang w:eastAsia="zh-CN"/>
        </w:rPr>
        <w:tab/>
        <w:t>Notification definition</w:t>
      </w:r>
      <w:bookmarkEnd w:id="3541"/>
      <w:bookmarkEnd w:id="3542"/>
      <w:bookmarkEnd w:id="3543"/>
      <w:bookmarkEnd w:id="3544"/>
      <w:bookmarkEnd w:id="3545"/>
      <w:bookmarkEnd w:id="3546"/>
      <w:bookmarkEnd w:id="3547"/>
      <w:bookmarkEnd w:id="3548"/>
      <w:bookmarkEnd w:id="3549"/>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trPr>
        <w:tc>
          <w:tcPr>
            <w:tcW w:w="1004" w:type="pct"/>
          </w:tcPr>
          <w:p w14:paraId="69FCE11C" w14:textId="3A489950" w:rsidR="00F1792D" w:rsidRDefault="00F1792D" w:rsidP="00F1792D">
            <w:pPr>
              <w:pStyle w:val="TAL"/>
              <w:rPr>
                <w:lang w:eastAsia="ja-JP"/>
              </w:rPr>
            </w:pPr>
            <w:r>
              <w:rPr>
                <w:lang w:eastAsia="ja-JP"/>
              </w:rPr>
              <w:t>EasAckInformation</w:t>
            </w:r>
          </w:p>
        </w:tc>
        <w:tc>
          <w:tcPr>
            <w:tcW w:w="215" w:type="pct"/>
          </w:tcPr>
          <w:p w14:paraId="2554DEBE" w14:textId="0E2E6B01" w:rsidR="00F1792D" w:rsidRPr="00E73566" w:rsidRDefault="00F1792D" w:rsidP="00F1792D">
            <w:pPr>
              <w:pStyle w:val="TAC"/>
            </w:pPr>
            <w:r w:rsidRPr="0016361A">
              <w:t>M</w:t>
            </w:r>
          </w:p>
        </w:tc>
        <w:tc>
          <w:tcPr>
            <w:tcW w:w="604" w:type="pct"/>
          </w:tcPr>
          <w:p w14:paraId="43F1E442" w14:textId="25CBD025" w:rsidR="00F1792D" w:rsidRPr="00E73566" w:rsidRDefault="00F1792D" w:rsidP="00F1792D">
            <w:pPr>
              <w:pStyle w:val="TAC"/>
            </w:pPr>
            <w:r>
              <w:t>1</w:t>
            </w:r>
          </w:p>
        </w:tc>
        <w:tc>
          <w:tcPr>
            <w:tcW w:w="791" w:type="pct"/>
          </w:tcPr>
          <w:p w14:paraId="31CE8B86" w14:textId="16FCD98F" w:rsidR="00F1792D" w:rsidRDefault="00F1792D" w:rsidP="00F1792D">
            <w:pPr>
              <w:pStyle w:val="TAL"/>
              <w:rPr>
                <w:lang w:eastAsia="ja-JP"/>
              </w:rPr>
            </w:pPr>
            <w:r>
              <w:t>200 OK</w:t>
            </w:r>
          </w:p>
        </w:tc>
        <w:tc>
          <w:tcPr>
            <w:tcW w:w="2386" w:type="pct"/>
          </w:tcPr>
          <w:p w14:paraId="5BCB5B76" w14:textId="7D330CAD" w:rsidR="00F1792D" w:rsidRDefault="00F1792D" w:rsidP="00F1792D">
            <w:pPr>
              <w:pStyle w:val="TAL"/>
              <w:rPr>
                <w:lang w:eastAsia="ja-JP"/>
              </w:rPr>
            </w:pPr>
            <w:r>
              <w:rPr>
                <w:lang w:eastAsia="ja-JP"/>
              </w:rPr>
              <w:t>The receipt of the Notification is acknowledged and includes the acknowledgement information.</w:t>
            </w:r>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3550" w:name="_Toc138761847"/>
      <w:bookmarkStart w:id="3551" w:name="_Toc145708062"/>
      <w:bookmarkStart w:id="3552" w:name="_Toc157111407"/>
      <w:r>
        <w:rPr>
          <w:lang w:eastAsia="zh-CN"/>
        </w:rPr>
        <w:t>8.</w:t>
      </w:r>
      <w:r w:rsidR="00CB13E5">
        <w:rPr>
          <w:lang w:eastAsia="zh-CN"/>
        </w:rPr>
        <w:t>6</w:t>
      </w:r>
      <w:r>
        <w:rPr>
          <w:lang w:eastAsia="zh-CN"/>
        </w:rPr>
        <w:t>.4.3</w:t>
      </w:r>
      <w:r>
        <w:rPr>
          <w:lang w:eastAsia="zh-CN"/>
        </w:rPr>
        <w:tab/>
        <w:t>User Plane Path Change Availability Notification</w:t>
      </w:r>
      <w:bookmarkEnd w:id="3550"/>
      <w:bookmarkEnd w:id="3551"/>
      <w:bookmarkEnd w:id="3552"/>
    </w:p>
    <w:p w14:paraId="0081FEF4" w14:textId="0AB004DA" w:rsidR="00DC4646" w:rsidRPr="00C7213A" w:rsidRDefault="00DC4646" w:rsidP="00DC4646">
      <w:pPr>
        <w:pStyle w:val="Heading5"/>
        <w:rPr>
          <w:lang w:val="en-US" w:eastAsia="zh-CN"/>
        </w:rPr>
      </w:pPr>
      <w:bookmarkStart w:id="3553" w:name="_Toc138761848"/>
      <w:bookmarkStart w:id="3554" w:name="_Toc145708063"/>
      <w:bookmarkStart w:id="3555" w:name="_Toc15711140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3553"/>
      <w:bookmarkEnd w:id="3554"/>
      <w:bookmarkEnd w:id="3555"/>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3556" w:name="_Toc138761849"/>
      <w:bookmarkStart w:id="3557" w:name="_Toc145708064"/>
      <w:bookmarkStart w:id="3558" w:name="_Toc157111409"/>
      <w:r>
        <w:rPr>
          <w:lang w:eastAsia="zh-CN"/>
        </w:rPr>
        <w:t>8.</w:t>
      </w:r>
      <w:r w:rsidR="00CB13E5">
        <w:rPr>
          <w:lang w:eastAsia="zh-CN"/>
        </w:rPr>
        <w:t>6</w:t>
      </w:r>
      <w:r>
        <w:rPr>
          <w:lang w:eastAsia="zh-CN"/>
        </w:rPr>
        <w:t>.4.3.2</w:t>
      </w:r>
      <w:r>
        <w:rPr>
          <w:lang w:eastAsia="zh-CN"/>
        </w:rPr>
        <w:tab/>
        <w:t>Target URI</w:t>
      </w:r>
      <w:bookmarkEnd w:id="3556"/>
      <w:bookmarkEnd w:id="3557"/>
      <w:bookmarkEnd w:id="3558"/>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3559" w:name="_Toc138761850"/>
      <w:bookmarkStart w:id="3560" w:name="_Toc145708065"/>
      <w:bookmarkStart w:id="3561" w:name="_Toc157111410"/>
      <w:r>
        <w:rPr>
          <w:lang w:eastAsia="zh-CN"/>
        </w:rPr>
        <w:t>8.</w:t>
      </w:r>
      <w:r w:rsidR="00CB13E5">
        <w:rPr>
          <w:lang w:eastAsia="zh-CN"/>
        </w:rPr>
        <w:t>6</w:t>
      </w:r>
      <w:r>
        <w:rPr>
          <w:lang w:eastAsia="zh-CN"/>
        </w:rPr>
        <w:t>.4.3</w:t>
      </w:r>
      <w:r w:rsidRPr="00986E88">
        <w:rPr>
          <w:noProof/>
        </w:rPr>
        <w:t>.3</w:t>
      </w:r>
      <w:r w:rsidRPr="00986E88">
        <w:rPr>
          <w:noProof/>
        </w:rPr>
        <w:tab/>
        <w:t>Standard Methods</w:t>
      </w:r>
      <w:bookmarkEnd w:id="3559"/>
      <w:bookmarkEnd w:id="3560"/>
      <w:bookmarkEnd w:id="3561"/>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70B33244" w:rsidR="00DC4646" w:rsidRDefault="0083115F">
            <w:pPr>
              <w:pStyle w:val="TAL"/>
            </w:pPr>
            <w:r>
              <w:t>s</w:t>
            </w:r>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3562" w:name="_Toc85734443"/>
      <w:bookmarkStart w:id="3563" w:name="_Toc89431742"/>
      <w:bookmarkStart w:id="3564" w:name="_Toc97042554"/>
      <w:bookmarkStart w:id="3565" w:name="_Toc97045698"/>
      <w:bookmarkStart w:id="3566" w:name="_Toc97155443"/>
      <w:bookmarkStart w:id="3567" w:name="_Toc101521583"/>
      <w:bookmarkStart w:id="3568" w:name="_Toc138761851"/>
      <w:bookmarkStart w:id="3569" w:name="_Toc145708066"/>
      <w:bookmarkStart w:id="3570" w:name="_Toc157111411"/>
      <w:r>
        <w:t>8.</w:t>
      </w:r>
      <w:r w:rsidR="00CB13E5">
        <w:t>6</w:t>
      </w:r>
      <w:r>
        <w:t>.5</w:t>
      </w:r>
      <w:r>
        <w:tab/>
        <w:t>Data Model</w:t>
      </w:r>
      <w:bookmarkEnd w:id="3562"/>
      <w:bookmarkEnd w:id="3563"/>
      <w:bookmarkEnd w:id="3564"/>
      <w:bookmarkEnd w:id="3565"/>
      <w:bookmarkEnd w:id="3566"/>
      <w:bookmarkEnd w:id="3567"/>
      <w:bookmarkEnd w:id="3568"/>
      <w:bookmarkEnd w:id="3569"/>
      <w:bookmarkEnd w:id="3570"/>
    </w:p>
    <w:p w14:paraId="137BB7C6" w14:textId="430BC7EE" w:rsidR="009D1C10" w:rsidRDefault="009D1C10" w:rsidP="009D1C10">
      <w:pPr>
        <w:pStyle w:val="Heading4"/>
        <w:rPr>
          <w:lang w:eastAsia="zh-CN"/>
        </w:rPr>
      </w:pPr>
      <w:bookmarkStart w:id="3571" w:name="_Toc85734444"/>
      <w:bookmarkStart w:id="3572" w:name="_Toc89431743"/>
      <w:bookmarkStart w:id="3573" w:name="_Toc97042555"/>
      <w:bookmarkStart w:id="3574" w:name="_Toc97045699"/>
      <w:bookmarkStart w:id="3575" w:name="_Toc97155444"/>
      <w:bookmarkStart w:id="3576" w:name="_Toc101521584"/>
      <w:bookmarkStart w:id="3577" w:name="_Toc138761852"/>
      <w:bookmarkStart w:id="3578" w:name="_Toc145708067"/>
      <w:bookmarkStart w:id="3579" w:name="_Toc157111412"/>
      <w:r>
        <w:rPr>
          <w:lang w:eastAsia="zh-CN"/>
        </w:rPr>
        <w:t>8.</w:t>
      </w:r>
      <w:r w:rsidR="00CB13E5">
        <w:rPr>
          <w:lang w:eastAsia="zh-CN"/>
        </w:rPr>
        <w:t>6</w:t>
      </w:r>
      <w:r>
        <w:rPr>
          <w:lang w:eastAsia="zh-CN"/>
        </w:rPr>
        <w:t>.5.1</w:t>
      </w:r>
      <w:r>
        <w:rPr>
          <w:lang w:eastAsia="zh-CN"/>
        </w:rPr>
        <w:tab/>
        <w:t>General</w:t>
      </w:r>
      <w:bookmarkEnd w:id="3571"/>
      <w:bookmarkEnd w:id="3572"/>
      <w:bookmarkEnd w:id="3573"/>
      <w:bookmarkEnd w:id="3574"/>
      <w:bookmarkEnd w:id="3575"/>
      <w:bookmarkEnd w:id="3576"/>
      <w:bookmarkEnd w:id="3577"/>
      <w:bookmarkEnd w:id="3578"/>
      <w:bookmarkEnd w:id="3579"/>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2259A2ED" w:rsidR="004A7B2A" w:rsidRDefault="007E55E8">
            <w:pPr>
              <w:pStyle w:val="TAL"/>
            </w:pPr>
            <w:r>
              <w:rPr>
                <w:rFonts w:cs="Arial"/>
                <w:szCs w:val="18"/>
              </w:rPr>
              <w:t>R</w:t>
            </w:r>
            <w:r w:rsidR="004A7B2A">
              <w:rPr>
                <w:rFonts w:cs="Arial"/>
                <w:szCs w:val="18"/>
              </w:rPr>
              <w:t>epresent the ACR scenarios.</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trPr>
        <w:tc>
          <w:tcPr>
            <w:tcW w:w="2151" w:type="dxa"/>
            <w:shd w:val="clear" w:color="auto" w:fill="auto"/>
          </w:tcPr>
          <w:p w14:paraId="5C3441C8" w14:textId="359AA31F" w:rsidR="00FD0721" w:rsidRPr="001E0D95" w:rsidRDefault="00FD0721" w:rsidP="00FD0721">
            <w:pPr>
              <w:pStyle w:val="TAL"/>
            </w:pPr>
            <w:r>
              <w:t>ServiceArea</w:t>
            </w:r>
          </w:p>
        </w:tc>
        <w:tc>
          <w:tcPr>
            <w:tcW w:w="2378" w:type="dxa"/>
            <w:shd w:val="clear" w:color="auto" w:fill="auto"/>
          </w:tcPr>
          <w:p w14:paraId="5BCC8719" w14:textId="0870B61B" w:rsidR="00FD0721" w:rsidRPr="001E0D95" w:rsidRDefault="00FD0721" w:rsidP="00FD0721">
            <w:pPr>
              <w:pStyle w:val="TAL"/>
            </w:pPr>
            <w:r>
              <w:rPr>
                <w:lang w:eastAsia="zh-CN"/>
              </w:rPr>
              <w:t>9.1.5.2.5</w:t>
            </w:r>
          </w:p>
        </w:tc>
        <w:tc>
          <w:tcPr>
            <w:tcW w:w="2731" w:type="dxa"/>
            <w:shd w:val="clear" w:color="auto" w:fill="auto"/>
          </w:tcPr>
          <w:p w14:paraId="5067A412" w14:textId="6706D51D" w:rsidR="00FD0721" w:rsidRPr="001E0D95" w:rsidRDefault="00FD0721" w:rsidP="00FD0721">
            <w:pPr>
              <w:pStyle w:val="TAL"/>
            </w:pPr>
            <w:r w:rsidRPr="00DB09EA">
              <w:t>Represents the topological and geographic areas</w:t>
            </w:r>
            <w:r>
              <w:t>.</w:t>
            </w:r>
          </w:p>
        </w:tc>
        <w:tc>
          <w:tcPr>
            <w:tcW w:w="2517" w:type="dxa"/>
            <w:shd w:val="clear" w:color="auto" w:fill="auto"/>
          </w:tcPr>
          <w:p w14:paraId="330E2626" w14:textId="0C2AB94B" w:rsidR="00FD0721" w:rsidRPr="001E0D95" w:rsidRDefault="00FD0721" w:rsidP="00FD0721">
            <w:pPr>
              <w:pStyle w:val="TAL"/>
            </w:pPr>
            <w:r>
              <w:rPr>
                <w:rFonts w:cs="Arial"/>
                <w:szCs w:val="18"/>
              </w:rPr>
              <w:t>EdgeApp_2</w:t>
            </w:r>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3580" w:name="_Toc85734445"/>
      <w:bookmarkStart w:id="3581" w:name="_Toc89431744"/>
      <w:bookmarkStart w:id="3582" w:name="_Toc97042556"/>
      <w:bookmarkStart w:id="3583" w:name="_Toc97045700"/>
      <w:bookmarkStart w:id="3584" w:name="_Toc97155445"/>
      <w:bookmarkStart w:id="3585" w:name="_Toc101521585"/>
      <w:bookmarkStart w:id="3586" w:name="_Toc138761853"/>
      <w:bookmarkStart w:id="3587" w:name="_Toc145708068"/>
      <w:bookmarkStart w:id="3588" w:name="_Toc157111413"/>
      <w:r>
        <w:rPr>
          <w:lang w:eastAsia="zh-CN"/>
        </w:rPr>
        <w:t>8.</w:t>
      </w:r>
      <w:r w:rsidR="0085033B">
        <w:rPr>
          <w:lang w:eastAsia="zh-CN"/>
        </w:rPr>
        <w:t>6</w:t>
      </w:r>
      <w:r w:rsidR="009D1C10">
        <w:rPr>
          <w:lang w:eastAsia="zh-CN"/>
        </w:rPr>
        <w:t>.5.2</w:t>
      </w:r>
      <w:r w:rsidR="009D1C10">
        <w:rPr>
          <w:lang w:eastAsia="zh-CN"/>
        </w:rPr>
        <w:tab/>
        <w:t>Structured data types</w:t>
      </w:r>
      <w:bookmarkEnd w:id="3580"/>
      <w:bookmarkEnd w:id="3581"/>
      <w:bookmarkEnd w:id="3582"/>
      <w:bookmarkEnd w:id="3583"/>
      <w:bookmarkEnd w:id="3584"/>
      <w:bookmarkEnd w:id="3585"/>
      <w:bookmarkEnd w:id="3586"/>
      <w:bookmarkEnd w:id="3587"/>
      <w:bookmarkEnd w:id="3588"/>
    </w:p>
    <w:p w14:paraId="657D14C6" w14:textId="3863D709" w:rsidR="009D1C10" w:rsidRDefault="00977663" w:rsidP="009D1C10">
      <w:pPr>
        <w:pStyle w:val="Heading5"/>
        <w:rPr>
          <w:lang w:eastAsia="zh-CN"/>
        </w:rPr>
      </w:pPr>
      <w:bookmarkStart w:id="3589" w:name="_Toc85734446"/>
      <w:bookmarkStart w:id="3590" w:name="_Toc89431745"/>
      <w:bookmarkStart w:id="3591" w:name="_Toc97042557"/>
      <w:bookmarkStart w:id="3592" w:name="_Toc97045701"/>
      <w:bookmarkStart w:id="3593" w:name="_Toc97155446"/>
      <w:bookmarkStart w:id="3594" w:name="_Toc101521586"/>
      <w:bookmarkStart w:id="3595" w:name="_Toc138761854"/>
      <w:bookmarkStart w:id="3596" w:name="_Toc145708069"/>
      <w:bookmarkStart w:id="3597" w:name="_Toc157111414"/>
      <w:r>
        <w:rPr>
          <w:lang w:eastAsia="zh-CN"/>
        </w:rPr>
        <w:t>8.</w:t>
      </w:r>
      <w:r w:rsidR="0085033B">
        <w:rPr>
          <w:lang w:eastAsia="zh-CN"/>
        </w:rPr>
        <w:t>6</w:t>
      </w:r>
      <w:r w:rsidR="009D1C10">
        <w:rPr>
          <w:lang w:eastAsia="zh-CN"/>
        </w:rPr>
        <w:t>.5.2.1</w:t>
      </w:r>
      <w:r w:rsidR="009D1C10">
        <w:rPr>
          <w:lang w:eastAsia="zh-CN"/>
        </w:rPr>
        <w:tab/>
        <w:t>Introduction</w:t>
      </w:r>
      <w:bookmarkEnd w:id="3589"/>
      <w:bookmarkEnd w:id="3590"/>
      <w:bookmarkEnd w:id="3591"/>
      <w:bookmarkEnd w:id="3592"/>
      <w:bookmarkEnd w:id="3593"/>
      <w:bookmarkEnd w:id="3594"/>
      <w:bookmarkEnd w:id="3595"/>
      <w:bookmarkEnd w:id="3596"/>
      <w:bookmarkEnd w:id="3597"/>
    </w:p>
    <w:p w14:paraId="0A92E113" w14:textId="5D3A82BF" w:rsidR="009D1C10" w:rsidRDefault="00977663" w:rsidP="009D1C10">
      <w:pPr>
        <w:pStyle w:val="Heading5"/>
        <w:rPr>
          <w:lang w:eastAsia="zh-CN"/>
        </w:rPr>
      </w:pPr>
      <w:bookmarkStart w:id="3598" w:name="_Toc85734447"/>
      <w:bookmarkStart w:id="3599" w:name="_Toc89431746"/>
      <w:bookmarkStart w:id="3600" w:name="_Toc97042558"/>
      <w:bookmarkStart w:id="3601" w:name="_Toc97045702"/>
      <w:bookmarkStart w:id="3602" w:name="_Toc97155447"/>
      <w:bookmarkStart w:id="3603" w:name="_Toc101521587"/>
      <w:bookmarkStart w:id="3604" w:name="_Toc138761855"/>
      <w:bookmarkStart w:id="3605" w:name="_Toc145708070"/>
      <w:bookmarkStart w:id="3606" w:name="_Toc15711141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3598"/>
      <w:bookmarkEnd w:id="3599"/>
      <w:bookmarkEnd w:id="3600"/>
      <w:bookmarkEnd w:id="3601"/>
      <w:bookmarkEnd w:id="3602"/>
      <w:bookmarkEnd w:id="3603"/>
      <w:bookmarkEnd w:id="3604"/>
      <w:bookmarkEnd w:id="3605"/>
      <w:bookmarkEnd w:id="360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3607" w:name="_Toc85734448"/>
      <w:bookmarkStart w:id="3608" w:name="_Toc89431747"/>
      <w:bookmarkStart w:id="3609" w:name="_Toc97042559"/>
      <w:bookmarkStart w:id="3610" w:name="_Toc97045703"/>
      <w:bookmarkStart w:id="3611" w:name="_Toc97155448"/>
      <w:bookmarkStart w:id="3612" w:name="_Toc101521588"/>
      <w:bookmarkStart w:id="3613" w:name="_Toc138761856"/>
      <w:bookmarkStart w:id="3614" w:name="_Toc145708071"/>
      <w:bookmarkStart w:id="3615" w:name="_Toc157111416"/>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3607"/>
      <w:bookmarkEnd w:id="3608"/>
      <w:bookmarkEnd w:id="3609"/>
      <w:bookmarkEnd w:id="3610"/>
      <w:bookmarkEnd w:id="3611"/>
      <w:bookmarkEnd w:id="3612"/>
      <w:bookmarkEnd w:id="3613"/>
      <w:bookmarkEnd w:id="3614"/>
      <w:bookmarkEnd w:id="361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trPr>
        <w:tc>
          <w:tcPr>
            <w:tcW w:w="1430" w:type="dxa"/>
            <w:shd w:val="clear" w:color="auto" w:fill="auto"/>
          </w:tcPr>
          <w:p w14:paraId="13EB0438" w14:textId="77777777" w:rsidR="00F1792D" w:rsidRDefault="00F1792D" w:rsidP="00F1792D">
            <w:pPr>
              <w:pStyle w:val="TAL"/>
            </w:pPr>
            <w:r>
              <w:rPr>
                <w:lang w:eastAsia="zh-CN"/>
              </w:rPr>
              <w:t>easAckSvcCont</w:t>
            </w:r>
          </w:p>
        </w:tc>
        <w:tc>
          <w:tcPr>
            <w:tcW w:w="1006" w:type="dxa"/>
            <w:shd w:val="clear" w:color="auto" w:fill="auto"/>
          </w:tcPr>
          <w:p w14:paraId="3A0D8C45" w14:textId="77777777" w:rsidR="00F1792D" w:rsidRDefault="00F1792D" w:rsidP="00F1792D">
            <w:pPr>
              <w:pStyle w:val="TAL"/>
              <w:rPr>
                <w:lang w:eastAsia="zh-CN"/>
              </w:rPr>
            </w:pPr>
            <w:r>
              <w:rPr>
                <w:rFonts w:hint="eastAsia"/>
                <w:lang w:eastAsia="zh-CN"/>
              </w:rPr>
              <w:t>boolean</w:t>
            </w:r>
          </w:p>
        </w:tc>
        <w:tc>
          <w:tcPr>
            <w:tcW w:w="425" w:type="dxa"/>
            <w:shd w:val="clear" w:color="auto" w:fill="auto"/>
          </w:tcPr>
          <w:p w14:paraId="34CB0830" w14:textId="77777777" w:rsidR="00F1792D" w:rsidRDefault="00F1792D" w:rsidP="00F1792D">
            <w:pPr>
              <w:pStyle w:val="TAC"/>
              <w:rPr>
                <w:lang w:eastAsia="zh-CN"/>
              </w:rPr>
            </w:pPr>
            <w:r>
              <w:rPr>
                <w:rFonts w:hint="eastAsia"/>
                <w:lang w:eastAsia="zh-CN"/>
              </w:rPr>
              <w:t>O</w:t>
            </w:r>
          </w:p>
        </w:tc>
        <w:tc>
          <w:tcPr>
            <w:tcW w:w="1368" w:type="dxa"/>
            <w:shd w:val="clear" w:color="auto" w:fill="auto"/>
          </w:tcPr>
          <w:p w14:paraId="6C05DA19" w14:textId="77777777" w:rsidR="00F1792D" w:rsidRDefault="00F1792D" w:rsidP="00F1792D">
            <w:pPr>
              <w:pStyle w:val="TAL"/>
              <w:rPr>
                <w:lang w:eastAsia="zh-CN"/>
              </w:rPr>
            </w:pPr>
            <w:r>
              <w:t>0..1</w:t>
            </w:r>
          </w:p>
        </w:tc>
        <w:tc>
          <w:tcPr>
            <w:tcW w:w="3438" w:type="dxa"/>
            <w:shd w:val="clear" w:color="auto" w:fill="auto"/>
          </w:tcPr>
          <w:p w14:paraId="378CE7EB" w14:textId="77777777" w:rsidR="00F1792D" w:rsidRDefault="00F1792D" w:rsidP="00F1792D">
            <w:pPr>
              <w:pStyle w:val="TAL"/>
              <w:rPr>
                <w:rFonts w:cs="Arial"/>
                <w:szCs w:val="18"/>
                <w:lang w:eastAsia="zh-CN"/>
              </w:rPr>
            </w:pPr>
            <w:r>
              <w:rPr>
                <w:rFonts w:cs="Arial"/>
                <w:szCs w:val="18"/>
                <w:lang w:eastAsia="zh-CN"/>
              </w:rPr>
              <w:t>Indicates that the EAS will provide an acknowledgement as a response to the notification of ACR management notification related to service continuity planning.</w:t>
            </w:r>
          </w:p>
          <w:p w14:paraId="33A9FF82" w14:textId="77777777" w:rsidR="00F1792D" w:rsidRDefault="00F1792D" w:rsidP="00F1792D">
            <w:pPr>
              <w:pStyle w:val="TAL"/>
              <w:rPr>
                <w:rFonts w:cs="Arial"/>
                <w:szCs w:val="18"/>
                <w:lang w:eastAsia="zh-CN"/>
              </w:rPr>
            </w:pPr>
          </w:p>
          <w:p w14:paraId="13E3A477" w14:textId="64D600B3" w:rsidR="00F1792D" w:rsidRDefault="00F1792D" w:rsidP="00F1792D">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r>
              <w:rPr>
                <w:rFonts w:cs="Arial"/>
                <w:szCs w:val="18"/>
                <w:lang w:eastAsia="zh-CN"/>
              </w:rPr>
              <w:t xml:space="preserve">Default value is </w:t>
            </w:r>
            <w:r>
              <w:rPr>
                <w:lang w:eastAsia="zh-CN"/>
              </w:rPr>
              <w:t>"false"</w:t>
            </w:r>
            <w:r>
              <w:rPr>
                <w:rFonts w:cs="Arial"/>
                <w:szCs w:val="18"/>
                <w:lang w:eastAsia="zh-CN"/>
              </w:rPr>
              <w:t>.</w:t>
            </w:r>
          </w:p>
          <w:p w14:paraId="1F292194" w14:textId="77777777" w:rsidR="00F1792D" w:rsidRDefault="00F1792D" w:rsidP="00F1792D">
            <w:pPr>
              <w:pStyle w:val="TAL"/>
              <w:rPr>
                <w:rFonts w:cs="Arial"/>
                <w:szCs w:val="18"/>
                <w:lang w:eastAsia="zh-CN"/>
              </w:rPr>
            </w:pPr>
          </w:p>
          <w:p w14:paraId="07F9F506" w14:textId="77777777" w:rsidR="00F1792D" w:rsidRDefault="00F1792D" w:rsidP="00F1792D">
            <w:pPr>
              <w:pStyle w:val="TAL"/>
              <w:rPr>
                <w:rFonts w:cs="Arial"/>
                <w:szCs w:val="18"/>
              </w:rPr>
            </w:pPr>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77777777" w:rsidR="00F1792D" w:rsidRDefault="00F1792D" w:rsidP="00F1792D">
            <w:pPr>
              <w:pStyle w:val="TAL"/>
              <w:rPr>
                <w:rFonts w:cs="Arial"/>
                <w:szCs w:val="18"/>
              </w:rPr>
            </w:pPr>
            <w:r>
              <w:rPr>
                <w:rFonts w:cs="Arial"/>
                <w:szCs w:val="18"/>
              </w:rPr>
              <w:t>EdgeApp_2</w:t>
            </w:r>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3616" w:name="_Toc85734449"/>
      <w:bookmarkStart w:id="3617" w:name="_Toc89431748"/>
      <w:bookmarkStart w:id="3618" w:name="_Toc97042560"/>
      <w:bookmarkStart w:id="3619" w:name="_Toc97045704"/>
      <w:bookmarkStart w:id="3620" w:name="_Toc97155449"/>
      <w:bookmarkStart w:id="3621" w:name="_Toc101521589"/>
      <w:bookmarkStart w:id="3622" w:name="_Toc138761857"/>
      <w:bookmarkStart w:id="3623" w:name="_Toc145708072"/>
      <w:bookmarkStart w:id="3624" w:name="_Toc15711141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3616"/>
      <w:bookmarkEnd w:id="3617"/>
      <w:bookmarkEnd w:id="3618"/>
      <w:bookmarkEnd w:id="3619"/>
      <w:bookmarkEnd w:id="3620"/>
      <w:bookmarkEnd w:id="3621"/>
      <w:bookmarkEnd w:id="3622"/>
      <w:bookmarkEnd w:id="3623"/>
      <w:bookmarkEnd w:id="3624"/>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3625" w:name="_Toc85734450"/>
      <w:bookmarkStart w:id="3626" w:name="_Toc89431749"/>
      <w:bookmarkStart w:id="3627" w:name="_Toc97042561"/>
      <w:bookmarkStart w:id="3628" w:name="_Toc97045705"/>
      <w:bookmarkStart w:id="3629" w:name="_Toc97155450"/>
      <w:bookmarkStart w:id="3630" w:name="_Toc101521590"/>
      <w:bookmarkStart w:id="3631" w:name="_Toc138761858"/>
      <w:bookmarkStart w:id="3632" w:name="_Toc145708073"/>
      <w:bookmarkStart w:id="3633" w:name="_Toc15711141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3625"/>
      <w:bookmarkEnd w:id="3626"/>
      <w:bookmarkEnd w:id="3627"/>
      <w:bookmarkEnd w:id="3628"/>
      <w:bookmarkEnd w:id="3629"/>
      <w:bookmarkEnd w:id="3630"/>
      <w:bookmarkEnd w:id="3631"/>
      <w:bookmarkEnd w:id="3632"/>
      <w:bookmarkEnd w:id="3633"/>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3634" w:name="_Toc85734451"/>
      <w:bookmarkStart w:id="3635" w:name="_Toc89431750"/>
      <w:bookmarkStart w:id="3636" w:name="_Toc97042562"/>
      <w:bookmarkStart w:id="3637" w:name="_Toc97045706"/>
      <w:bookmarkStart w:id="3638" w:name="_Toc97155451"/>
      <w:bookmarkStart w:id="3639" w:name="_Toc101521591"/>
      <w:bookmarkStart w:id="3640" w:name="_Toc138761859"/>
      <w:bookmarkStart w:id="3641" w:name="_Toc145708074"/>
      <w:bookmarkStart w:id="3642" w:name="_Toc157111419"/>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3634"/>
      <w:bookmarkEnd w:id="3635"/>
      <w:bookmarkEnd w:id="3636"/>
      <w:bookmarkEnd w:id="3637"/>
      <w:bookmarkEnd w:id="3638"/>
      <w:bookmarkEnd w:id="3639"/>
      <w:bookmarkEnd w:id="3640"/>
      <w:bookmarkEnd w:id="3641"/>
      <w:bookmarkEnd w:id="364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4A0562F2"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0ED2D55" w:rsidR="009D1C10" w:rsidRDefault="005C2581" w:rsidP="005C2581">
      <w:pPr>
        <w:pStyle w:val="EditorsNote"/>
      </w:pPr>
      <w:r w:rsidRPr="00450125">
        <w:t>Editor's Note:</w:t>
      </w:r>
      <w:r w:rsidRPr="00450125">
        <w:tab/>
      </w:r>
      <w:r>
        <w:t xml:space="preserve">The definition and encoding of the </w:t>
      </w:r>
      <w:r>
        <w:rPr>
          <w:lang w:eastAsia="zh-CN"/>
        </w:rPr>
        <w:t xml:space="preserve">"gpsi" </w:t>
      </w:r>
      <w:r>
        <w:rPr>
          <w:lang w:eastAsia="ja-JP"/>
        </w:rPr>
        <w:t xml:space="preserve">attribute and whether they are needed or not </w:t>
      </w:r>
      <w:r>
        <w:t>is FFS and pending stage 2 progress</w:t>
      </w:r>
      <w:r w:rsidRPr="00450125">
        <w:t>.</w:t>
      </w:r>
    </w:p>
    <w:p w14:paraId="691183C5" w14:textId="77777777" w:rsidR="00FE4282" w:rsidRDefault="00FE4282" w:rsidP="001A0E67"/>
    <w:p w14:paraId="533B1993" w14:textId="51367C16" w:rsidR="009D1C10" w:rsidRDefault="00977663" w:rsidP="009D1C10">
      <w:pPr>
        <w:pStyle w:val="Heading5"/>
        <w:rPr>
          <w:lang w:eastAsia="zh-CN"/>
        </w:rPr>
      </w:pPr>
      <w:bookmarkStart w:id="3643" w:name="_Toc85734452"/>
      <w:bookmarkStart w:id="3644" w:name="_Toc89431751"/>
      <w:bookmarkStart w:id="3645" w:name="_Toc97042563"/>
      <w:bookmarkStart w:id="3646" w:name="_Toc97045707"/>
      <w:bookmarkStart w:id="3647" w:name="_Toc97155452"/>
      <w:bookmarkStart w:id="3648" w:name="_Toc101521592"/>
      <w:bookmarkStart w:id="3649" w:name="_Toc138761860"/>
      <w:bookmarkStart w:id="3650" w:name="_Toc145708075"/>
      <w:bookmarkStart w:id="3651" w:name="_Toc15711142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3643"/>
      <w:bookmarkEnd w:id="3644"/>
      <w:bookmarkEnd w:id="3645"/>
      <w:bookmarkEnd w:id="3646"/>
      <w:bookmarkEnd w:id="3647"/>
      <w:bookmarkEnd w:id="3648"/>
      <w:bookmarkEnd w:id="3649"/>
      <w:bookmarkEnd w:id="3650"/>
      <w:bookmarkEnd w:id="365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3652" w:name="_Toc85734453"/>
      <w:bookmarkStart w:id="3653" w:name="_Toc89431752"/>
      <w:bookmarkStart w:id="3654" w:name="_Toc97042564"/>
      <w:bookmarkStart w:id="3655" w:name="_Toc97045708"/>
      <w:bookmarkStart w:id="3656" w:name="_Toc97155453"/>
      <w:bookmarkStart w:id="3657" w:name="_Toc101521593"/>
      <w:bookmarkStart w:id="3658" w:name="_Toc138761861"/>
      <w:bookmarkStart w:id="3659" w:name="_Toc145708076"/>
      <w:bookmarkStart w:id="3660" w:name="_Toc15711142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3652"/>
      <w:bookmarkEnd w:id="3653"/>
      <w:bookmarkEnd w:id="3654"/>
      <w:bookmarkEnd w:id="3655"/>
      <w:bookmarkEnd w:id="3656"/>
      <w:bookmarkEnd w:id="3657"/>
      <w:bookmarkEnd w:id="3658"/>
      <w:bookmarkEnd w:id="3659"/>
      <w:bookmarkEnd w:id="366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3661" w:name="_Toc138761862"/>
      <w:bookmarkStart w:id="3662" w:name="_Toc145708077"/>
      <w:bookmarkStart w:id="3663" w:name="_Toc157111422"/>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3661"/>
      <w:bookmarkEnd w:id="3662"/>
      <w:bookmarkEnd w:id="366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3664" w:name="_Toc138761863"/>
      <w:bookmarkStart w:id="3665" w:name="_Toc145708078"/>
      <w:bookmarkStart w:id="3666" w:name="_Toc15711142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3664"/>
      <w:bookmarkEnd w:id="3665"/>
      <w:bookmarkEnd w:id="3666"/>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3667" w:name="_Toc138761864"/>
      <w:bookmarkStart w:id="3668" w:name="_Toc145708079"/>
      <w:bookmarkStart w:id="3669" w:name="_Toc15711142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3667"/>
      <w:bookmarkEnd w:id="3668"/>
      <w:bookmarkEnd w:id="36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3670" w:name="_Toc138761865"/>
      <w:bookmarkStart w:id="3671" w:name="_Toc145708080"/>
      <w:bookmarkStart w:id="3672" w:name="_Toc157111425"/>
      <w:r>
        <w:rPr>
          <w:lang w:eastAsia="zh-CN"/>
        </w:rPr>
        <w:t>8.6.5.2.</w:t>
      </w:r>
      <w:r w:rsidRPr="005C2581">
        <w:rPr>
          <w:lang w:eastAsia="zh-CN"/>
        </w:rPr>
        <w:t>12</w:t>
      </w:r>
      <w:r>
        <w:rPr>
          <w:lang w:eastAsia="zh-CN"/>
        </w:rPr>
        <w:tab/>
        <w:t>Type: SelectedACRScenarios</w:t>
      </w:r>
      <w:bookmarkEnd w:id="3670"/>
      <w:bookmarkEnd w:id="3671"/>
      <w:bookmarkEnd w:id="367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3673" w:name="_Toc138761866"/>
      <w:bookmarkStart w:id="3674" w:name="_Toc145708081"/>
      <w:bookmarkStart w:id="3675" w:name="_Toc157111426"/>
      <w:r>
        <w:rPr>
          <w:lang w:eastAsia="zh-CN"/>
        </w:rPr>
        <w:t>8.6.5.2.13</w:t>
      </w:r>
      <w:r>
        <w:rPr>
          <w:lang w:eastAsia="zh-CN"/>
        </w:rPr>
        <w:tab/>
        <w:t xml:space="preserve">Type: </w:t>
      </w:r>
      <w:r>
        <w:rPr>
          <w:lang w:eastAsia="ja-JP"/>
        </w:rPr>
        <w:t>ACRParameters</w:t>
      </w:r>
      <w:bookmarkEnd w:id="3673"/>
      <w:bookmarkEnd w:id="3674"/>
      <w:bookmarkEnd w:id="367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3676" w:name="_Toc138761867"/>
      <w:bookmarkStart w:id="3677" w:name="_Toc145708082"/>
      <w:bookmarkStart w:id="3678" w:name="_Toc157111427"/>
      <w:r>
        <w:rPr>
          <w:lang w:eastAsia="zh-CN"/>
        </w:rPr>
        <w:t>8.6.5.2.14</w:t>
      </w:r>
      <w:r>
        <w:rPr>
          <w:lang w:eastAsia="zh-CN"/>
        </w:rPr>
        <w:tab/>
        <w:t xml:space="preserve">Type: </w:t>
      </w:r>
      <w:r>
        <w:rPr>
          <w:rFonts w:hint="eastAsia"/>
          <w:lang w:eastAsia="zh-CN"/>
        </w:rPr>
        <w:t>T</w:t>
      </w:r>
      <w:r>
        <w:rPr>
          <w:lang w:eastAsia="zh-CN"/>
        </w:rPr>
        <w:t>rafficFilterInfo</w:t>
      </w:r>
      <w:bookmarkEnd w:id="3676"/>
      <w:bookmarkEnd w:id="3677"/>
      <w:bookmarkEnd w:id="3678"/>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0EAAE5AF" w:rsidR="007632CC" w:rsidRDefault="00735B35" w:rsidP="00255C8C">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4D3A1B94"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rsidR="00735B35">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3679" w:name="_Toc157111428"/>
      <w:r>
        <w:rPr>
          <w:lang w:eastAsia="zh-CN"/>
        </w:rPr>
        <w:t>8.6.5.2.1</w:t>
      </w:r>
      <w:r w:rsidRPr="00527D5E">
        <w:rPr>
          <w:lang w:eastAsia="zh-CN"/>
        </w:rPr>
        <w:t>5</w:t>
      </w:r>
      <w:r>
        <w:rPr>
          <w:lang w:eastAsia="zh-CN"/>
        </w:rPr>
        <w:tab/>
        <w:t>Type: EasAckInformation</w:t>
      </w:r>
      <w:bookmarkEnd w:id="3679"/>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3680" w:name="_Toc157111429"/>
      <w:r>
        <w:rPr>
          <w:lang w:eastAsia="zh-CN"/>
        </w:rPr>
        <w:t>8.6.5.2.</w:t>
      </w:r>
      <w:r w:rsidRPr="005C2581">
        <w:rPr>
          <w:lang w:eastAsia="zh-CN"/>
        </w:rPr>
        <w:t>1</w:t>
      </w:r>
      <w:r>
        <w:rPr>
          <w:lang w:eastAsia="zh-CN"/>
        </w:rPr>
        <w:t>6</w:t>
      </w:r>
      <w:r>
        <w:rPr>
          <w:lang w:eastAsia="zh-CN"/>
        </w:rPr>
        <w:tab/>
        <w:t>Type: EasInBundleInfo</w:t>
      </w:r>
      <w:bookmarkEnd w:id="368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7777777" w:rsidR="00FD0721" w:rsidRPr="001E0D95" w:rsidRDefault="00FD0721" w:rsidP="005A2185">
            <w:pPr>
              <w:pStyle w:val="TAC"/>
              <w:rPr>
                <w:lang w:eastAsia="ja-JP"/>
              </w:rPr>
            </w:pPr>
            <w:r>
              <w:t>O</w:t>
            </w:r>
          </w:p>
        </w:tc>
        <w:tc>
          <w:tcPr>
            <w:tcW w:w="1134" w:type="dxa"/>
            <w:shd w:val="clear" w:color="auto" w:fill="auto"/>
          </w:tcPr>
          <w:p w14:paraId="51EA5A82" w14:textId="77777777" w:rsidR="00FD0721" w:rsidRPr="001E0D95" w:rsidRDefault="00FD0721" w:rsidP="005A2185">
            <w:pPr>
              <w:pStyle w:val="TAC"/>
            </w:pPr>
            <w:r>
              <w:t>0..</w:t>
            </w: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3681" w:name="_Toc85734454"/>
      <w:bookmarkStart w:id="3682" w:name="_Toc89431753"/>
      <w:bookmarkStart w:id="3683" w:name="_Toc97042565"/>
      <w:bookmarkStart w:id="3684" w:name="_Toc97045709"/>
      <w:bookmarkStart w:id="3685" w:name="_Toc97155454"/>
      <w:bookmarkStart w:id="3686" w:name="_Toc101521594"/>
      <w:bookmarkStart w:id="3687" w:name="_Toc138761868"/>
      <w:bookmarkStart w:id="3688" w:name="_Toc145708083"/>
      <w:bookmarkStart w:id="3689" w:name="_Toc15711143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3681"/>
      <w:bookmarkEnd w:id="3682"/>
      <w:bookmarkEnd w:id="3683"/>
      <w:bookmarkEnd w:id="3684"/>
      <w:bookmarkEnd w:id="3685"/>
      <w:bookmarkEnd w:id="3686"/>
      <w:bookmarkEnd w:id="3687"/>
      <w:bookmarkEnd w:id="3688"/>
      <w:bookmarkEnd w:id="3689"/>
    </w:p>
    <w:p w14:paraId="5F2A51B2" w14:textId="3D070328" w:rsidR="009D1C10" w:rsidRDefault="009D1C10" w:rsidP="009D1C10">
      <w:pPr>
        <w:pStyle w:val="Heading5"/>
      </w:pPr>
      <w:bookmarkStart w:id="3690" w:name="_Toc28012835"/>
      <w:bookmarkStart w:id="3691" w:name="_Toc34266317"/>
      <w:bookmarkStart w:id="3692" w:name="_Toc36102488"/>
      <w:bookmarkStart w:id="3693" w:name="_Toc43563532"/>
      <w:bookmarkStart w:id="3694" w:name="_Toc45134075"/>
      <w:bookmarkStart w:id="3695" w:name="_Toc50032007"/>
      <w:bookmarkStart w:id="3696" w:name="_Toc51762927"/>
      <w:bookmarkStart w:id="3697" w:name="_Toc56640995"/>
      <w:bookmarkStart w:id="3698" w:name="_Toc59017963"/>
      <w:bookmarkStart w:id="3699" w:name="_Toc66231831"/>
      <w:bookmarkStart w:id="3700" w:name="_Toc68168992"/>
      <w:bookmarkStart w:id="3701" w:name="_Toc70550659"/>
      <w:bookmarkStart w:id="3702" w:name="_Toc73564473"/>
      <w:bookmarkStart w:id="3703" w:name="_Toc85734455"/>
      <w:bookmarkStart w:id="3704" w:name="_Toc89431754"/>
      <w:bookmarkStart w:id="3705" w:name="_Toc97042566"/>
      <w:bookmarkStart w:id="3706" w:name="_Toc97045710"/>
      <w:bookmarkStart w:id="3707" w:name="_Toc97155455"/>
      <w:bookmarkStart w:id="3708" w:name="_Toc101521595"/>
      <w:bookmarkStart w:id="3709" w:name="_Toc138761869"/>
      <w:bookmarkStart w:id="3710" w:name="_Toc145708084"/>
      <w:bookmarkStart w:id="3711" w:name="_Toc157111431"/>
      <w:r>
        <w:t>8.</w:t>
      </w:r>
      <w:r w:rsidR="0085033B">
        <w:t>6</w:t>
      </w:r>
      <w:r>
        <w:t>.5.3.1</w:t>
      </w:r>
      <w:r>
        <w:tab/>
        <w:t>Introduction</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3712" w:name="_Toc28012836"/>
      <w:bookmarkStart w:id="3713" w:name="_Toc34266318"/>
      <w:bookmarkStart w:id="3714" w:name="_Toc36102489"/>
      <w:bookmarkStart w:id="3715" w:name="_Toc43563533"/>
      <w:bookmarkStart w:id="3716" w:name="_Toc45134076"/>
      <w:bookmarkStart w:id="3717" w:name="_Toc50032008"/>
      <w:bookmarkStart w:id="3718" w:name="_Toc51762928"/>
      <w:bookmarkStart w:id="3719" w:name="_Toc56640996"/>
      <w:bookmarkStart w:id="3720" w:name="_Toc59017964"/>
      <w:bookmarkStart w:id="3721" w:name="_Toc66231832"/>
      <w:bookmarkStart w:id="3722" w:name="_Toc68168993"/>
      <w:bookmarkStart w:id="3723" w:name="_Toc70550660"/>
      <w:bookmarkStart w:id="3724" w:name="_Toc73564474"/>
      <w:bookmarkStart w:id="3725" w:name="_Toc85734456"/>
      <w:bookmarkStart w:id="3726" w:name="_Toc89431755"/>
      <w:bookmarkStart w:id="3727" w:name="_Toc97042567"/>
      <w:bookmarkStart w:id="3728" w:name="_Toc97045711"/>
      <w:bookmarkStart w:id="3729" w:name="_Toc97155456"/>
      <w:bookmarkStart w:id="3730" w:name="_Toc101521596"/>
      <w:bookmarkStart w:id="3731" w:name="_Toc138761870"/>
      <w:bookmarkStart w:id="3732" w:name="_Toc145708085"/>
      <w:bookmarkStart w:id="3733" w:name="_Toc157111432"/>
      <w:r>
        <w:t>8.</w:t>
      </w:r>
      <w:r w:rsidR="0085033B">
        <w:t>6</w:t>
      </w:r>
      <w:r w:rsidR="009D1C10">
        <w:t>.5.3.2</w:t>
      </w:r>
      <w:r w:rsidR="009D1C10">
        <w:tab/>
        <w:t>Simple data types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3734" w:name="_Toc28012837"/>
      <w:bookmarkStart w:id="3735" w:name="_Toc34266319"/>
      <w:bookmarkStart w:id="3736" w:name="_Toc36102490"/>
      <w:bookmarkStart w:id="3737" w:name="_Toc43563534"/>
      <w:bookmarkStart w:id="3738" w:name="_Toc45134077"/>
      <w:bookmarkStart w:id="3739" w:name="_Toc50032009"/>
      <w:bookmarkStart w:id="3740" w:name="_Toc51762929"/>
      <w:bookmarkStart w:id="3741" w:name="_Toc56640997"/>
      <w:bookmarkStart w:id="3742" w:name="_Toc59017965"/>
      <w:bookmarkStart w:id="3743" w:name="_Toc66231833"/>
      <w:bookmarkStart w:id="3744" w:name="_Toc68168994"/>
      <w:bookmarkStart w:id="3745" w:name="_Toc70550661"/>
      <w:bookmarkStart w:id="3746" w:name="_Toc73564475"/>
      <w:bookmarkStart w:id="3747" w:name="_Toc85734457"/>
      <w:bookmarkStart w:id="3748" w:name="_Toc89431756"/>
      <w:bookmarkStart w:id="3749" w:name="_Toc97042568"/>
      <w:bookmarkStart w:id="3750" w:name="_Toc97045712"/>
      <w:bookmarkStart w:id="3751" w:name="_Toc97155457"/>
      <w:bookmarkStart w:id="3752" w:name="_Toc101521597"/>
      <w:bookmarkStart w:id="3753" w:name="_Toc138761871"/>
      <w:bookmarkStart w:id="3754" w:name="_Toc145708086"/>
      <w:bookmarkStart w:id="3755" w:name="_Toc157111433"/>
      <w:r>
        <w:t>8.</w:t>
      </w:r>
      <w:r w:rsidR="0085033B">
        <w:t>6</w:t>
      </w:r>
      <w:r w:rsidR="009D1C10">
        <w:t>.5.3.3</w:t>
      </w:r>
      <w:r w:rsidR="009D1C10">
        <w:tab/>
        <w:t xml:space="preserve">Enumeration: </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r w:rsidR="009D1C10">
        <w:t>AcrMgntEvent</w:t>
      </w:r>
      <w:bookmarkEnd w:id="3747"/>
      <w:bookmarkEnd w:id="3748"/>
      <w:bookmarkEnd w:id="3749"/>
      <w:bookmarkEnd w:id="3750"/>
      <w:bookmarkEnd w:id="3751"/>
      <w:bookmarkEnd w:id="3752"/>
      <w:bookmarkEnd w:id="3753"/>
      <w:bookmarkEnd w:id="3754"/>
      <w:bookmarkEnd w:id="3755"/>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3756" w:name="_Toc101521598"/>
      <w:bookmarkStart w:id="3757" w:name="_Toc138761872"/>
      <w:bookmarkStart w:id="3758" w:name="_Toc145708087"/>
      <w:bookmarkStart w:id="3759" w:name="_Toc157111434"/>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3756"/>
      <w:bookmarkEnd w:id="3757"/>
      <w:bookmarkEnd w:id="3758"/>
      <w:bookmarkEnd w:id="375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3760" w:name="_Toc101521599"/>
      <w:bookmarkStart w:id="3761" w:name="_Toc138761873"/>
      <w:bookmarkStart w:id="3762" w:name="_Toc145708088"/>
      <w:bookmarkStart w:id="3763" w:name="_Toc157111435"/>
      <w:r>
        <w:t>8.</w:t>
      </w:r>
      <w:r w:rsidR="0085033B">
        <w:t>6</w:t>
      </w:r>
      <w:r>
        <w:t>.5.3.5</w:t>
      </w:r>
      <w:r>
        <w:tab/>
        <w:t>Enumeration: ActStatus</w:t>
      </w:r>
      <w:bookmarkEnd w:id="3760"/>
      <w:bookmarkEnd w:id="3761"/>
      <w:bookmarkEnd w:id="3762"/>
      <w:bookmarkEnd w:id="3763"/>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3764" w:name="_Toc138761874"/>
      <w:bookmarkStart w:id="3765" w:name="_Toc145708089"/>
      <w:bookmarkStart w:id="3766" w:name="_Toc157111436"/>
      <w:r>
        <w:t>8.</w:t>
      </w:r>
      <w:r w:rsidR="0085033B">
        <w:t>6</w:t>
      </w:r>
      <w:r>
        <w:t>.5.3.6</w:t>
      </w:r>
      <w:r>
        <w:tab/>
        <w:t>Enumeration: AcrMgnt</w:t>
      </w:r>
      <w:r w:rsidRPr="001E0D95">
        <w:t>Event</w:t>
      </w:r>
      <w:r>
        <w:rPr>
          <w:lang w:eastAsia="zh-CN"/>
        </w:rPr>
        <w:t>FailureCode</w:t>
      </w:r>
      <w:bookmarkEnd w:id="3764"/>
      <w:bookmarkEnd w:id="3765"/>
      <w:bookmarkEnd w:id="3766"/>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3767" w:name="_Toc138761875"/>
      <w:bookmarkStart w:id="3768" w:name="_Toc145708090"/>
      <w:bookmarkStart w:id="3769" w:name="_Toc157111437"/>
      <w:r>
        <w:t>8.</w:t>
      </w:r>
      <w:r w:rsidR="0085033B">
        <w:t>6</w:t>
      </w:r>
      <w:r>
        <w:t>.5.3.7</w:t>
      </w:r>
      <w:r>
        <w:tab/>
        <w:t>Enumeration: AvailabilityStatus</w:t>
      </w:r>
      <w:bookmarkEnd w:id="3767"/>
      <w:bookmarkEnd w:id="3768"/>
      <w:bookmarkEnd w:id="3769"/>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3770" w:name="_Toc157111438"/>
      <w:r>
        <w:t>8.6.5.3.</w:t>
      </w:r>
      <w:r w:rsidRPr="00527D5E">
        <w:t>8</w:t>
      </w:r>
      <w:r>
        <w:tab/>
        <w:t>Enumeration: ResultCode</w:t>
      </w:r>
      <w:bookmarkEnd w:id="3770"/>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3771" w:name="_Toc85734458"/>
      <w:bookmarkStart w:id="3772" w:name="_Toc89431757"/>
      <w:bookmarkStart w:id="3773" w:name="_Toc97042569"/>
      <w:bookmarkStart w:id="3774" w:name="_Toc97045713"/>
      <w:bookmarkStart w:id="3775" w:name="_Toc97155458"/>
      <w:bookmarkStart w:id="3776" w:name="_Toc101521600"/>
      <w:bookmarkStart w:id="3777" w:name="_Toc138761876"/>
      <w:bookmarkStart w:id="3778" w:name="_Toc145708091"/>
      <w:bookmarkStart w:id="3779" w:name="_Toc157111439"/>
      <w:r>
        <w:t>8.</w:t>
      </w:r>
      <w:r w:rsidR="0085033B">
        <w:t>6</w:t>
      </w:r>
      <w:r w:rsidR="009D1C10">
        <w:t>.6</w:t>
      </w:r>
      <w:r w:rsidR="009D1C10">
        <w:tab/>
        <w:t>Error Handling</w:t>
      </w:r>
      <w:bookmarkEnd w:id="3771"/>
      <w:bookmarkEnd w:id="3772"/>
      <w:bookmarkEnd w:id="3773"/>
      <w:bookmarkEnd w:id="3774"/>
      <w:bookmarkEnd w:id="3775"/>
      <w:bookmarkEnd w:id="3776"/>
      <w:bookmarkEnd w:id="3777"/>
      <w:bookmarkEnd w:id="3778"/>
      <w:bookmarkEnd w:id="3779"/>
    </w:p>
    <w:p w14:paraId="083DFEF2" w14:textId="77777777" w:rsidR="008277F0" w:rsidRDefault="008277F0" w:rsidP="008277F0">
      <w:pPr>
        <w:pStyle w:val="Heading4"/>
      </w:pPr>
      <w:bookmarkStart w:id="3780" w:name="_Toc138761877"/>
      <w:bookmarkStart w:id="3781" w:name="_Toc145708092"/>
      <w:bookmarkStart w:id="3782" w:name="_Toc157111440"/>
      <w:r>
        <w:t>8.6.6.1</w:t>
      </w:r>
      <w:r>
        <w:tab/>
        <w:t>General</w:t>
      </w:r>
      <w:bookmarkEnd w:id="3780"/>
      <w:bookmarkEnd w:id="3781"/>
      <w:bookmarkEnd w:id="3782"/>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3783" w:name="_Toc138761878"/>
      <w:bookmarkStart w:id="3784" w:name="_Toc145708093"/>
      <w:bookmarkStart w:id="3785" w:name="_Toc157111441"/>
      <w:r>
        <w:t>8.6.6.2</w:t>
      </w:r>
      <w:r>
        <w:tab/>
        <w:t>Protocol Errors</w:t>
      </w:r>
      <w:bookmarkEnd w:id="3783"/>
      <w:bookmarkEnd w:id="3784"/>
      <w:bookmarkEnd w:id="378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3786" w:name="_Toc138761879"/>
      <w:bookmarkStart w:id="3787" w:name="_Toc145708094"/>
      <w:bookmarkStart w:id="3788" w:name="_Toc157111442"/>
      <w:r>
        <w:t>8.6.6.3</w:t>
      </w:r>
      <w:r>
        <w:tab/>
        <w:t>Application Errors</w:t>
      </w:r>
      <w:bookmarkEnd w:id="3786"/>
      <w:bookmarkEnd w:id="3787"/>
      <w:bookmarkEnd w:id="378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r>
              <w:t>PFD_MNGT_NOT_SUPPORTED</w:t>
            </w:r>
          </w:p>
        </w:tc>
        <w:tc>
          <w:tcPr>
            <w:tcW w:w="1374" w:type="dxa"/>
          </w:tcPr>
          <w:p w14:paraId="0339D683" w14:textId="2D500354" w:rsidR="00735B35" w:rsidRDefault="00735B35" w:rsidP="00735B35">
            <w:pPr>
              <w:pStyle w:val="TAL"/>
            </w:pPr>
            <w:r w:rsidRPr="00C63395">
              <w:t>403 Forbidden</w:t>
            </w:r>
          </w:p>
        </w:tc>
        <w:tc>
          <w:tcPr>
            <w:tcW w:w="3726" w:type="dxa"/>
          </w:tcPr>
          <w:p w14:paraId="5CE704FA" w14:textId="719C8494" w:rsidR="00735B35" w:rsidRDefault="00735B35"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r>
    </w:tbl>
    <w:p w14:paraId="10614179" w14:textId="4992341D" w:rsidR="009D1C10" w:rsidRPr="00E36C80" w:rsidRDefault="009D1C10" w:rsidP="009D1C10"/>
    <w:p w14:paraId="7E196E29" w14:textId="38055C3A" w:rsidR="009D1C10" w:rsidRDefault="00977663" w:rsidP="009D1C10">
      <w:pPr>
        <w:pStyle w:val="Heading3"/>
      </w:pPr>
      <w:bookmarkStart w:id="3789" w:name="_Toc85734459"/>
      <w:bookmarkStart w:id="3790" w:name="_Toc89431758"/>
      <w:bookmarkStart w:id="3791" w:name="_Toc97042570"/>
      <w:bookmarkStart w:id="3792" w:name="_Toc97045714"/>
      <w:bookmarkStart w:id="3793" w:name="_Toc97155459"/>
      <w:bookmarkStart w:id="3794" w:name="_Toc101521601"/>
      <w:bookmarkStart w:id="3795" w:name="_Toc138761880"/>
      <w:bookmarkStart w:id="3796" w:name="_Toc145708095"/>
      <w:bookmarkStart w:id="3797" w:name="_Toc157111443"/>
      <w:r>
        <w:t>8.</w:t>
      </w:r>
      <w:r w:rsidR="0085033B">
        <w:t>6</w:t>
      </w:r>
      <w:r w:rsidR="009D1C10">
        <w:t>.7</w:t>
      </w:r>
      <w:r w:rsidR="009D1C10">
        <w:tab/>
        <w:t>Feature negotiation</w:t>
      </w:r>
      <w:bookmarkEnd w:id="3789"/>
      <w:bookmarkEnd w:id="3790"/>
      <w:bookmarkEnd w:id="3791"/>
      <w:bookmarkEnd w:id="3792"/>
      <w:bookmarkEnd w:id="3793"/>
      <w:bookmarkEnd w:id="3794"/>
      <w:bookmarkEnd w:id="3795"/>
      <w:bookmarkEnd w:id="3796"/>
      <w:bookmarkEnd w:id="3797"/>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527D5E">
            <w:pPr>
              <w:pStyle w:val="TAL"/>
              <w:ind w:left="284" w:hanging="284"/>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527D5E">
            <w:pPr>
              <w:pStyle w:val="TAL"/>
              <w:ind w:left="284" w:hanging="284"/>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527D5E">
            <w:pPr>
              <w:pStyle w:val="TAL"/>
              <w:ind w:left="284" w:hanging="284"/>
            </w:pPr>
            <w:r w:rsidRPr="002845A0">
              <w:t>-</w:t>
            </w:r>
            <w:r w:rsidRPr="002845A0">
              <w:tab/>
            </w:r>
            <w:r>
              <w:t>S</w:t>
            </w:r>
            <w:r w:rsidRPr="002845A0">
              <w:t xml:space="preserve">upport of </w:t>
            </w:r>
            <w:r>
              <w:t>EAS acknowledgement for service continuity planning</w:t>
            </w:r>
            <w:r w:rsidRPr="002845A0">
              <w:t>.</w:t>
            </w:r>
          </w:p>
          <w:p w14:paraId="3F4ECB2A" w14:textId="69A44760" w:rsidR="00FD0721" w:rsidRDefault="00FD0721" w:rsidP="00527D5E">
            <w:pPr>
              <w:pStyle w:val="TAL"/>
              <w:ind w:left="284" w:hanging="284"/>
              <w:rPr>
                <w:rFonts w:cs="Arial"/>
                <w:szCs w:val="18"/>
              </w:rPr>
            </w:pPr>
            <w:r w:rsidRPr="002845A0">
              <w:t>-</w:t>
            </w:r>
            <w:r w:rsidRPr="002845A0">
              <w:tab/>
            </w:r>
            <w:r>
              <w:t>S</w:t>
            </w:r>
            <w:r w:rsidRPr="002845A0">
              <w:t xml:space="preserve">upport of </w:t>
            </w:r>
            <w:r>
              <w:t>EAS bundle information reporting</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3798" w:name="_Toc97042588"/>
      <w:bookmarkStart w:id="3799" w:name="_Toc97045732"/>
      <w:bookmarkStart w:id="3800" w:name="_Toc97155477"/>
      <w:bookmarkStart w:id="3801" w:name="_Toc101521603"/>
      <w:bookmarkStart w:id="3802" w:name="_Toc138761881"/>
      <w:bookmarkStart w:id="3803" w:name="_Toc145708096"/>
      <w:bookmarkStart w:id="3804" w:name="_Toc157111444"/>
      <w:r>
        <w:t>8.</w:t>
      </w:r>
      <w:r w:rsidR="0085033B">
        <w:t>7</w:t>
      </w:r>
      <w:r>
        <w:tab/>
        <w:t>Eees_EECContextRelocation API</w:t>
      </w:r>
      <w:bookmarkEnd w:id="3798"/>
      <w:bookmarkEnd w:id="3799"/>
      <w:bookmarkEnd w:id="3800"/>
      <w:bookmarkEnd w:id="3801"/>
      <w:bookmarkEnd w:id="3802"/>
      <w:bookmarkEnd w:id="3803"/>
      <w:bookmarkEnd w:id="3804"/>
    </w:p>
    <w:p w14:paraId="506E77A4" w14:textId="75C4C899" w:rsidR="006264CE" w:rsidRDefault="006264CE" w:rsidP="006264CE">
      <w:pPr>
        <w:pStyle w:val="Heading3"/>
      </w:pPr>
      <w:bookmarkStart w:id="3805" w:name="_Toc97042589"/>
      <w:bookmarkStart w:id="3806" w:name="_Toc97045733"/>
      <w:bookmarkStart w:id="3807" w:name="_Toc97155478"/>
      <w:bookmarkStart w:id="3808" w:name="_Toc101521604"/>
      <w:bookmarkStart w:id="3809" w:name="_Toc138761882"/>
      <w:bookmarkStart w:id="3810" w:name="_Toc145708097"/>
      <w:bookmarkStart w:id="3811" w:name="_Toc157111445"/>
      <w:r>
        <w:t>8.</w:t>
      </w:r>
      <w:r w:rsidR="0085033B">
        <w:t>7</w:t>
      </w:r>
      <w:r>
        <w:t>.1</w:t>
      </w:r>
      <w:r>
        <w:tab/>
        <w:t>API URI</w:t>
      </w:r>
      <w:bookmarkEnd w:id="3805"/>
      <w:bookmarkEnd w:id="3806"/>
      <w:bookmarkEnd w:id="3807"/>
      <w:bookmarkEnd w:id="3808"/>
      <w:bookmarkEnd w:id="3809"/>
      <w:bookmarkEnd w:id="3810"/>
      <w:bookmarkEnd w:id="3811"/>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3812" w:name="_Toc97042590"/>
      <w:bookmarkStart w:id="3813" w:name="_Toc97045734"/>
      <w:bookmarkStart w:id="3814" w:name="_Toc97155479"/>
      <w:bookmarkStart w:id="3815" w:name="_Toc101521605"/>
      <w:bookmarkStart w:id="3816" w:name="_Toc138761883"/>
      <w:bookmarkStart w:id="3817" w:name="_Toc145708098"/>
      <w:bookmarkStart w:id="3818" w:name="_Toc157111446"/>
      <w:r>
        <w:t>8.</w:t>
      </w:r>
      <w:r w:rsidR="0085033B">
        <w:t>7</w:t>
      </w:r>
      <w:r>
        <w:t>.2</w:t>
      </w:r>
      <w:r>
        <w:tab/>
        <w:t>Resources</w:t>
      </w:r>
      <w:bookmarkEnd w:id="3812"/>
      <w:bookmarkEnd w:id="3813"/>
      <w:bookmarkEnd w:id="3814"/>
      <w:bookmarkEnd w:id="3815"/>
      <w:bookmarkEnd w:id="3816"/>
      <w:bookmarkEnd w:id="3817"/>
      <w:bookmarkEnd w:id="3818"/>
    </w:p>
    <w:p w14:paraId="0DBFD2C7" w14:textId="619C34B1" w:rsidR="006264CE" w:rsidRDefault="006264CE" w:rsidP="006264CE">
      <w:pPr>
        <w:pStyle w:val="Heading4"/>
      </w:pPr>
      <w:bookmarkStart w:id="3819" w:name="_Toc97042591"/>
      <w:bookmarkStart w:id="3820" w:name="_Toc97045735"/>
      <w:bookmarkStart w:id="3821" w:name="_Toc97155480"/>
      <w:bookmarkStart w:id="3822" w:name="_Toc101521606"/>
      <w:bookmarkStart w:id="3823" w:name="_Toc138761884"/>
      <w:bookmarkStart w:id="3824" w:name="_Toc145708099"/>
      <w:bookmarkStart w:id="3825" w:name="_Toc157111447"/>
      <w:r>
        <w:t>8.</w:t>
      </w:r>
      <w:r w:rsidR="0085033B">
        <w:t>7</w:t>
      </w:r>
      <w:r>
        <w:t>.2.1</w:t>
      </w:r>
      <w:r>
        <w:tab/>
        <w:t>Overview</w:t>
      </w:r>
      <w:bookmarkEnd w:id="3819"/>
      <w:bookmarkEnd w:id="3820"/>
      <w:bookmarkEnd w:id="3821"/>
      <w:bookmarkEnd w:id="3822"/>
      <w:bookmarkEnd w:id="3823"/>
      <w:bookmarkEnd w:id="3824"/>
      <w:bookmarkEnd w:id="382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76811326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3826" w:name="_Toc97042592"/>
      <w:bookmarkStart w:id="3827" w:name="_Toc97045736"/>
      <w:bookmarkStart w:id="3828" w:name="_Toc97155481"/>
      <w:bookmarkStart w:id="3829" w:name="_Toc101521607"/>
      <w:bookmarkStart w:id="3830" w:name="_Toc138761885"/>
      <w:bookmarkStart w:id="3831" w:name="_Toc145708100"/>
      <w:bookmarkStart w:id="3832" w:name="_Toc157111448"/>
      <w:r>
        <w:t>8.</w:t>
      </w:r>
      <w:r w:rsidR="0085033B">
        <w:t>7</w:t>
      </w:r>
      <w:r>
        <w:t>.2.2</w:t>
      </w:r>
      <w:r>
        <w:tab/>
        <w:t>Resource</w:t>
      </w:r>
      <w:r w:rsidRPr="00831458">
        <w:t xml:space="preserve">: </w:t>
      </w:r>
      <w:r>
        <w:t>Collection of EEC Contexts</w:t>
      </w:r>
      <w:bookmarkEnd w:id="3826"/>
      <w:bookmarkEnd w:id="3827"/>
      <w:bookmarkEnd w:id="3828"/>
      <w:bookmarkEnd w:id="3829"/>
      <w:bookmarkEnd w:id="3830"/>
      <w:bookmarkEnd w:id="3831"/>
      <w:bookmarkEnd w:id="3832"/>
    </w:p>
    <w:p w14:paraId="60A6033A" w14:textId="344FFC75" w:rsidR="006264CE" w:rsidRDefault="006264CE" w:rsidP="006264CE">
      <w:pPr>
        <w:pStyle w:val="Heading5"/>
        <w:rPr>
          <w:lang w:eastAsia="zh-CN"/>
        </w:rPr>
      </w:pPr>
      <w:bookmarkStart w:id="3833" w:name="_Toc97042593"/>
      <w:bookmarkStart w:id="3834" w:name="_Toc97045737"/>
      <w:bookmarkStart w:id="3835" w:name="_Toc97155482"/>
      <w:bookmarkStart w:id="3836" w:name="_Toc101521608"/>
      <w:bookmarkStart w:id="3837" w:name="_Toc138761886"/>
      <w:bookmarkStart w:id="3838" w:name="_Toc145708101"/>
      <w:bookmarkStart w:id="3839" w:name="_Toc157111449"/>
      <w:r>
        <w:rPr>
          <w:lang w:eastAsia="zh-CN"/>
        </w:rPr>
        <w:t>8.</w:t>
      </w:r>
      <w:r w:rsidR="0085033B">
        <w:rPr>
          <w:lang w:eastAsia="zh-CN"/>
        </w:rPr>
        <w:t>7</w:t>
      </w:r>
      <w:r>
        <w:rPr>
          <w:lang w:eastAsia="zh-CN"/>
        </w:rPr>
        <w:t>.2.2.1</w:t>
      </w:r>
      <w:r>
        <w:rPr>
          <w:lang w:eastAsia="zh-CN"/>
        </w:rPr>
        <w:tab/>
        <w:t>Description</w:t>
      </w:r>
      <w:bookmarkEnd w:id="3833"/>
      <w:bookmarkEnd w:id="3834"/>
      <w:bookmarkEnd w:id="3835"/>
      <w:bookmarkEnd w:id="3836"/>
      <w:bookmarkEnd w:id="3837"/>
      <w:bookmarkEnd w:id="3838"/>
      <w:bookmarkEnd w:id="3839"/>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3840" w:name="_Toc97042594"/>
      <w:bookmarkStart w:id="3841" w:name="_Toc97045738"/>
      <w:bookmarkStart w:id="3842" w:name="_Toc97155483"/>
      <w:bookmarkStart w:id="3843" w:name="_Toc101521609"/>
      <w:bookmarkStart w:id="3844" w:name="_Toc138761887"/>
      <w:bookmarkStart w:id="3845" w:name="_Toc145708102"/>
      <w:bookmarkStart w:id="3846" w:name="_Toc157111450"/>
      <w:r>
        <w:rPr>
          <w:lang w:eastAsia="zh-CN"/>
        </w:rPr>
        <w:t>8.</w:t>
      </w:r>
      <w:r w:rsidR="0085033B">
        <w:rPr>
          <w:lang w:eastAsia="zh-CN"/>
        </w:rPr>
        <w:t>7</w:t>
      </w:r>
      <w:r>
        <w:rPr>
          <w:lang w:eastAsia="zh-CN"/>
        </w:rPr>
        <w:t>.2.2.2</w:t>
      </w:r>
      <w:r>
        <w:rPr>
          <w:lang w:eastAsia="zh-CN"/>
        </w:rPr>
        <w:tab/>
        <w:t>Resource Definition</w:t>
      </w:r>
      <w:bookmarkEnd w:id="3840"/>
      <w:bookmarkEnd w:id="3841"/>
      <w:bookmarkEnd w:id="3842"/>
      <w:bookmarkEnd w:id="3843"/>
      <w:bookmarkEnd w:id="3844"/>
      <w:bookmarkEnd w:id="3845"/>
      <w:bookmarkEnd w:id="3846"/>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3847" w:name="_Toc97042595"/>
      <w:bookmarkStart w:id="3848" w:name="_Toc97045739"/>
      <w:bookmarkStart w:id="3849" w:name="_Toc97155484"/>
      <w:bookmarkStart w:id="3850" w:name="_Toc101521610"/>
      <w:bookmarkStart w:id="3851" w:name="_Toc138761888"/>
      <w:bookmarkStart w:id="3852" w:name="_Toc145708103"/>
      <w:bookmarkStart w:id="3853" w:name="_Toc157111451"/>
      <w:r>
        <w:rPr>
          <w:lang w:eastAsia="zh-CN"/>
        </w:rPr>
        <w:t>8.</w:t>
      </w:r>
      <w:r w:rsidR="0085033B">
        <w:rPr>
          <w:lang w:eastAsia="zh-CN"/>
        </w:rPr>
        <w:t>7</w:t>
      </w:r>
      <w:r>
        <w:rPr>
          <w:lang w:eastAsia="zh-CN"/>
        </w:rPr>
        <w:t>.2.2.3</w:t>
      </w:r>
      <w:r>
        <w:rPr>
          <w:lang w:eastAsia="zh-CN"/>
        </w:rPr>
        <w:tab/>
        <w:t>Resource Standard Methods</w:t>
      </w:r>
      <w:bookmarkEnd w:id="3847"/>
      <w:bookmarkEnd w:id="3848"/>
      <w:bookmarkEnd w:id="3849"/>
      <w:bookmarkEnd w:id="3850"/>
      <w:bookmarkEnd w:id="3851"/>
      <w:bookmarkEnd w:id="3852"/>
      <w:bookmarkEnd w:id="3853"/>
    </w:p>
    <w:p w14:paraId="44BDF02B" w14:textId="0C93AD35" w:rsidR="006264CE" w:rsidRDefault="006264CE" w:rsidP="006264CE">
      <w:pPr>
        <w:pStyle w:val="Heading6"/>
        <w:rPr>
          <w:lang w:eastAsia="zh-CN"/>
        </w:rPr>
      </w:pPr>
      <w:bookmarkStart w:id="3854" w:name="_Toc97042596"/>
      <w:bookmarkStart w:id="3855" w:name="_Toc97045740"/>
      <w:bookmarkStart w:id="3856" w:name="_Toc97155485"/>
      <w:bookmarkStart w:id="3857" w:name="_Toc101521611"/>
      <w:bookmarkStart w:id="3858" w:name="_Toc138761889"/>
      <w:bookmarkStart w:id="3859" w:name="_Toc145708104"/>
      <w:bookmarkStart w:id="3860" w:name="_Toc157111452"/>
      <w:r>
        <w:rPr>
          <w:lang w:eastAsia="zh-CN"/>
        </w:rPr>
        <w:t>8.</w:t>
      </w:r>
      <w:r w:rsidR="0085033B">
        <w:rPr>
          <w:lang w:eastAsia="zh-CN"/>
        </w:rPr>
        <w:t>7</w:t>
      </w:r>
      <w:r>
        <w:rPr>
          <w:lang w:eastAsia="zh-CN"/>
        </w:rPr>
        <w:t>.2.2.3.1</w:t>
      </w:r>
      <w:r>
        <w:rPr>
          <w:lang w:eastAsia="zh-CN"/>
        </w:rPr>
        <w:tab/>
        <w:t>GET</w:t>
      </w:r>
      <w:bookmarkEnd w:id="3854"/>
      <w:bookmarkEnd w:id="3855"/>
      <w:bookmarkEnd w:id="3856"/>
      <w:bookmarkEnd w:id="3857"/>
      <w:bookmarkEnd w:id="3858"/>
      <w:bookmarkEnd w:id="3859"/>
      <w:bookmarkEnd w:id="3860"/>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3861" w:name="_Toc97042597"/>
      <w:bookmarkStart w:id="3862" w:name="_Toc97045741"/>
      <w:bookmarkStart w:id="3863" w:name="_Toc97155486"/>
      <w:bookmarkStart w:id="3864" w:name="_Toc101521612"/>
      <w:bookmarkStart w:id="3865" w:name="_Toc138761890"/>
      <w:bookmarkStart w:id="3866" w:name="_Toc145708105"/>
      <w:bookmarkStart w:id="3867" w:name="_Toc157111453"/>
      <w:r>
        <w:rPr>
          <w:lang w:eastAsia="zh-CN"/>
        </w:rPr>
        <w:t>8.</w:t>
      </w:r>
      <w:r w:rsidR="0085033B">
        <w:rPr>
          <w:lang w:eastAsia="zh-CN"/>
        </w:rPr>
        <w:t>7</w:t>
      </w:r>
      <w:r>
        <w:rPr>
          <w:lang w:eastAsia="zh-CN"/>
        </w:rPr>
        <w:t>.2.2.3.2</w:t>
      </w:r>
      <w:r>
        <w:rPr>
          <w:lang w:eastAsia="zh-CN"/>
        </w:rPr>
        <w:tab/>
        <w:t>POST</w:t>
      </w:r>
      <w:bookmarkEnd w:id="3861"/>
      <w:bookmarkEnd w:id="3862"/>
      <w:bookmarkEnd w:id="3863"/>
      <w:bookmarkEnd w:id="3864"/>
      <w:bookmarkEnd w:id="3865"/>
      <w:bookmarkEnd w:id="3866"/>
      <w:bookmarkEnd w:id="3867"/>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3868" w:name="_Toc97042598"/>
      <w:bookmarkStart w:id="3869" w:name="_Toc97045742"/>
      <w:bookmarkStart w:id="3870" w:name="_Toc97155487"/>
      <w:bookmarkStart w:id="3871" w:name="_Toc101521613"/>
      <w:bookmarkStart w:id="3872" w:name="_Toc138761891"/>
      <w:bookmarkStart w:id="3873" w:name="_Toc145708106"/>
      <w:bookmarkStart w:id="3874" w:name="_Toc157111454"/>
      <w:r>
        <w:rPr>
          <w:lang w:eastAsia="zh-CN"/>
        </w:rPr>
        <w:t>8.</w:t>
      </w:r>
      <w:r w:rsidR="003300AE">
        <w:rPr>
          <w:lang w:eastAsia="zh-CN"/>
        </w:rPr>
        <w:t>7</w:t>
      </w:r>
      <w:r>
        <w:rPr>
          <w:lang w:eastAsia="zh-CN"/>
        </w:rPr>
        <w:t>.2.2.4</w:t>
      </w:r>
      <w:r>
        <w:rPr>
          <w:lang w:eastAsia="zh-CN"/>
        </w:rPr>
        <w:tab/>
        <w:t>Resource Custom Operations</w:t>
      </w:r>
      <w:bookmarkEnd w:id="3868"/>
      <w:bookmarkEnd w:id="3869"/>
      <w:bookmarkEnd w:id="3870"/>
      <w:bookmarkEnd w:id="3871"/>
      <w:bookmarkEnd w:id="3872"/>
      <w:bookmarkEnd w:id="3873"/>
      <w:bookmarkEnd w:id="3874"/>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3875" w:name="_Toc97042599"/>
      <w:bookmarkStart w:id="3876" w:name="_Toc97045743"/>
      <w:bookmarkStart w:id="3877" w:name="_Toc97155488"/>
      <w:bookmarkStart w:id="3878" w:name="_Toc101521614"/>
      <w:bookmarkStart w:id="3879" w:name="_Toc138761892"/>
      <w:bookmarkStart w:id="3880" w:name="_Toc145708107"/>
      <w:bookmarkStart w:id="3881" w:name="_Toc157111455"/>
      <w:r>
        <w:t>8.</w:t>
      </w:r>
      <w:r w:rsidR="003300AE">
        <w:t>7</w:t>
      </w:r>
      <w:r>
        <w:t>.3</w:t>
      </w:r>
      <w:r>
        <w:tab/>
        <w:t>Custom Operations without associated resources</w:t>
      </w:r>
      <w:bookmarkEnd w:id="3875"/>
      <w:bookmarkEnd w:id="3876"/>
      <w:bookmarkEnd w:id="3877"/>
      <w:bookmarkEnd w:id="3878"/>
      <w:bookmarkEnd w:id="3879"/>
      <w:bookmarkEnd w:id="3880"/>
      <w:bookmarkEnd w:id="3881"/>
    </w:p>
    <w:p w14:paraId="250ED22B" w14:textId="77777777" w:rsidR="006264CE" w:rsidRDefault="006264CE" w:rsidP="006264CE">
      <w:r>
        <w:t>None.</w:t>
      </w:r>
    </w:p>
    <w:p w14:paraId="44A180EE" w14:textId="76CC1CEB" w:rsidR="006264CE" w:rsidRDefault="006264CE" w:rsidP="006264CE">
      <w:pPr>
        <w:pStyle w:val="Heading3"/>
      </w:pPr>
      <w:bookmarkStart w:id="3882" w:name="_Toc97042600"/>
      <w:bookmarkStart w:id="3883" w:name="_Toc97045744"/>
      <w:bookmarkStart w:id="3884" w:name="_Toc97155489"/>
      <w:bookmarkStart w:id="3885" w:name="_Toc101521615"/>
      <w:bookmarkStart w:id="3886" w:name="_Toc138761893"/>
      <w:bookmarkStart w:id="3887" w:name="_Toc145708108"/>
      <w:bookmarkStart w:id="3888" w:name="_Toc157111456"/>
      <w:r>
        <w:t>8.</w:t>
      </w:r>
      <w:r w:rsidR="003300AE">
        <w:t>7</w:t>
      </w:r>
      <w:r>
        <w:t>.4</w:t>
      </w:r>
      <w:r>
        <w:tab/>
        <w:t>Notifications</w:t>
      </w:r>
      <w:bookmarkEnd w:id="3882"/>
      <w:bookmarkEnd w:id="3883"/>
      <w:bookmarkEnd w:id="3884"/>
      <w:bookmarkEnd w:id="3885"/>
      <w:bookmarkEnd w:id="3886"/>
      <w:bookmarkEnd w:id="3887"/>
      <w:bookmarkEnd w:id="3888"/>
    </w:p>
    <w:p w14:paraId="02DC04FA" w14:textId="77777777" w:rsidR="006264CE" w:rsidRPr="00A2226D" w:rsidRDefault="006264CE" w:rsidP="006264CE">
      <w:r>
        <w:t>None.</w:t>
      </w:r>
    </w:p>
    <w:p w14:paraId="4DB7AE7B" w14:textId="59D3127A" w:rsidR="006264CE" w:rsidRDefault="006264CE" w:rsidP="006264CE">
      <w:pPr>
        <w:pStyle w:val="Heading3"/>
      </w:pPr>
      <w:bookmarkStart w:id="3889" w:name="_Toc97042601"/>
      <w:bookmarkStart w:id="3890" w:name="_Toc97045745"/>
      <w:bookmarkStart w:id="3891" w:name="_Toc97155490"/>
      <w:bookmarkStart w:id="3892" w:name="_Toc101521616"/>
      <w:bookmarkStart w:id="3893" w:name="_Toc138761894"/>
      <w:bookmarkStart w:id="3894" w:name="_Toc145708109"/>
      <w:bookmarkStart w:id="3895" w:name="_Toc157111457"/>
      <w:r>
        <w:t>8.</w:t>
      </w:r>
      <w:r w:rsidR="003300AE">
        <w:t>7</w:t>
      </w:r>
      <w:r>
        <w:t>.5</w:t>
      </w:r>
      <w:r>
        <w:tab/>
        <w:t>Data Model</w:t>
      </w:r>
      <w:bookmarkEnd w:id="3889"/>
      <w:bookmarkEnd w:id="3890"/>
      <w:bookmarkEnd w:id="3891"/>
      <w:bookmarkEnd w:id="3892"/>
      <w:bookmarkEnd w:id="3893"/>
      <w:bookmarkEnd w:id="3894"/>
      <w:bookmarkEnd w:id="3895"/>
    </w:p>
    <w:p w14:paraId="1AAD7F5A" w14:textId="15A7354A" w:rsidR="006264CE" w:rsidRDefault="006264CE" w:rsidP="006264CE">
      <w:pPr>
        <w:pStyle w:val="Heading4"/>
        <w:rPr>
          <w:lang w:eastAsia="zh-CN"/>
        </w:rPr>
      </w:pPr>
      <w:bookmarkStart w:id="3896" w:name="_Toc97042602"/>
      <w:bookmarkStart w:id="3897" w:name="_Toc97045746"/>
      <w:bookmarkStart w:id="3898" w:name="_Toc97155491"/>
      <w:bookmarkStart w:id="3899" w:name="_Toc101521617"/>
      <w:bookmarkStart w:id="3900" w:name="_Toc138761895"/>
      <w:bookmarkStart w:id="3901" w:name="_Toc145708110"/>
      <w:bookmarkStart w:id="3902" w:name="_Toc157111458"/>
      <w:r>
        <w:rPr>
          <w:lang w:eastAsia="zh-CN"/>
        </w:rPr>
        <w:t>8.</w:t>
      </w:r>
      <w:r w:rsidR="003300AE">
        <w:rPr>
          <w:lang w:eastAsia="zh-CN"/>
        </w:rPr>
        <w:t>7</w:t>
      </w:r>
      <w:r>
        <w:rPr>
          <w:lang w:eastAsia="zh-CN"/>
        </w:rPr>
        <w:t>.5.1</w:t>
      </w:r>
      <w:r>
        <w:rPr>
          <w:lang w:eastAsia="zh-CN"/>
        </w:rPr>
        <w:tab/>
        <w:t>General</w:t>
      </w:r>
      <w:bookmarkEnd w:id="3896"/>
      <w:bookmarkEnd w:id="3897"/>
      <w:bookmarkEnd w:id="3898"/>
      <w:bookmarkEnd w:id="3899"/>
      <w:bookmarkEnd w:id="3900"/>
      <w:bookmarkEnd w:id="3901"/>
      <w:bookmarkEnd w:id="3902"/>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3903" w:name="_Toc97042603"/>
      <w:bookmarkStart w:id="3904" w:name="_Toc97045747"/>
      <w:bookmarkStart w:id="3905" w:name="_Toc97155492"/>
      <w:bookmarkStart w:id="3906" w:name="_Toc101521618"/>
      <w:bookmarkStart w:id="3907" w:name="_Toc138761896"/>
      <w:bookmarkStart w:id="3908" w:name="_Toc145708111"/>
      <w:bookmarkStart w:id="3909" w:name="_Toc157111459"/>
      <w:r>
        <w:rPr>
          <w:lang w:eastAsia="zh-CN"/>
        </w:rPr>
        <w:t>8.</w:t>
      </w:r>
      <w:r w:rsidR="003300AE">
        <w:rPr>
          <w:lang w:eastAsia="zh-CN"/>
        </w:rPr>
        <w:t>7</w:t>
      </w:r>
      <w:r>
        <w:rPr>
          <w:lang w:eastAsia="zh-CN"/>
        </w:rPr>
        <w:t>.5.2</w:t>
      </w:r>
      <w:r>
        <w:rPr>
          <w:lang w:eastAsia="zh-CN"/>
        </w:rPr>
        <w:tab/>
        <w:t>Structured data types</w:t>
      </w:r>
      <w:bookmarkEnd w:id="3903"/>
      <w:bookmarkEnd w:id="3904"/>
      <w:bookmarkEnd w:id="3905"/>
      <w:bookmarkEnd w:id="3906"/>
      <w:bookmarkEnd w:id="3907"/>
      <w:bookmarkEnd w:id="3908"/>
      <w:bookmarkEnd w:id="3909"/>
    </w:p>
    <w:p w14:paraId="7229682F" w14:textId="4D53D962" w:rsidR="006264CE" w:rsidRDefault="006264CE" w:rsidP="006264CE">
      <w:pPr>
        <w:pStyle w:val="Heading5"/>
        <w:rPr>
          <w:lang w:eastAsia="zh-CN"/>
        </w:rPr>
      </w:pPr>
      <w:bookmarkStart w:id="3910" w:name="_Toc97042604"/>
      <w:bookmarkStart w:id="3911" w:name="_Toc97045748"/>
      <w:bookmarkStart w:id="3912" w:name="_Toc97155493"/>
      <w:bookmarkStart w:id="3913" w:name="_Toc101521619"/>
      <w:bookmarkStart w:id="3914" w:name="_Toc138761897"/>
      <w:bookmarkStart w:id="3915" w:name="_Toc145708112"/>
      <w:bookmarkStart w:id="3916" w:name="_Toc157111460"/>
      <w:r>
        <w:rPr>
          <w:lang w:eastAsia="zh-CN"/>
        </w:rPr>
        <w:t>8.</w:t>
      </w:r>
      <w:r w:rsidR="003300AE">
        <w:rPr>
          <w:lang w:eastAsia="zh-CN"/>
        </w:rPr>
        <w:t>7</w:t>
      </w:r>
      <w:r>
        <w:rPr>
          <w:lang w:eastAsia="zh-CN"/>
        </w:rPr>
        <w:t>.5.2.1</w:t>
      </w:r>
      <w:r>
        <w:rPr>
          <w:lang w:eastAsia="zh-CN"/>
        </w:rPr>
        <w:tab/>
        <w:t>Introduction</w:t>
      </w:r>
      <w:bookmarkEnd w:id="3910"/>
      <w:bookmarkEnd w:id="3911"/>
      <w:bookmarkEnd w:id="3912"/>
      <w:bookmarkEnd w:id="3913"/>
      <w:bookmarkEnd w:id="3914"/>
      <w:bookmarkEnd w:id="3915"/>
      <w:bookmarkEnd w:id="3916"/>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3917" w:name="_Toc97042605"/>
      <w:bookmarkStart w:id="3918" w:name="_Toc97045749"/>
      <w:bookmarkStart w:id="3919" w:name="_Toc97155494"/>
      <w:bookmarkStart w:id="3920" w:name="_Toc101521620"/>
      <w:bookmarkStart w:id="3921" w:name="_Toc138761898"/>
      <w:bookmarkStart w:id="3922" w:name="_Toc145708113"/>
      <w:bookmarkStart w:id="3923" w:name="_Toc15711146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3917"/>
      <w:bookmarkEnd w:id="3918"/>
      <w:bookmarkEnd w:id="3919"/>
      <w:bookmarkEnd w:id="3920"/>
      <w:bookmarkEnd w:id="3921"/>
      <w:bookmarkEnd w:id="3922"/>
      <w:bookmarkEnd w:id="3923"/>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3924" w:name="_Toc97042606"/>
      <w:bookmarkStart w:id="3925" w:name="_Toc97045750"/>
      <w:bookmarkStart w:id="3926" w:name="_Toc97155495"/>
      <w:bookmarkStart w:id="3927" w:name="_Toc101521621"/>
      <w:bookmarkStart w:id="3928" w:name="_Toc138761899"/>
      <w:bookmarkStart w:id="3929" w:name="_Toc145708114"/>
      <w:bookmarkStart w:id="3930" w:name="_Toc157111462"/>
      <w:r>
        <w:rPr>
          <w:lang w:eastAsia="zh-CN"/>
        </w:rPr>
        <w:t>8.</w:t>
      </w:r>
      <w:r w:rsidR="003300AE">
        <w:rPr>
          <w:lang w:eastAsia="zh-CN"/>
        </w:rPr>
        <w:t>7</w:t>
      </w:r>
      <w:r>
        <w:rPr>
          <w:lang w:eastAsia="zh-CN"/>
        </w:rPr>
        <w:t>.5.2.3</w:t>
      </w:r>
      <w:r>
        <w:rPr>
          <w:lang w:eastAsia="zh-CN"/>
        </w:rPr>
        <w:tab/>
        <w:t>Type: IndividualSessionContext</w:t>
      </w:r>
      <w:bookmarkEnd w:id="3924"/>
      <w:bookmarkEnd w:id="3925"/>
      <w:bookmarkEnd w:id="3926"/>
      <w:bookmarkEnd w:id="3927"/>
      <w:bookmarkEnd w:id="3928"/>
      <w:bookmarkEnd w:id="3929"/>
      <w:bookmarkEnd w:id="3930"/>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3931" w:name="_Toc97042607"/>
      <w:bookmarkStart w:id="3932" w:name="_Toc97045751"/>
      <w:bookmarkStart w:id="3933" w:name="_Toc97155496"/>
      <w:bookmarkStart w:id="3934" w:name="_Toc101521622"/>
      <w:bookmarkStart w:id="3935" w:name="_Toc138761900"/>
      <w:bookmarkStart w:id="3936" w:name="_Toc145708115"/>
      <w:bookmarkStart w:id="3937" w:name="_Toc157111463"/>
      <w:r>
        <w:rPr>
          <w:lang w:eastAsia="zh-CN"/>
        </w:rPr>
        <w:t>8.</w:t>
      </w:r>
      <w:r w:rsidR="003300AE">
        <w:rPr>
          <w:lang w:eastAsia="zh-CN"/>
        </w:rPr>
        <w:t>7</w:t>
      </w:r>
      <w:r>
        <w:rPr>
          <w:lang w:eastAsia="zh-CN"/>
        </w:rPr>
        <w:t>.5.2.4</w:t>
      </w:r>
      <w:r>
        <w:rPr>
          <w:lang w:eastAsia="zh-CN"/>
        </w:rPr>
        <w:tab/>
        <w:t>Type: EECContextPush</w:t>
      </w:r>
      <w:bookmarkEnd w:id="3931"/>
      <w:bookmarkEnd w:id="3932"/>
      <w:bookmarkEnd w:id="3933"/>
      <w:bookmarkEnd w:id="3934"/>
      <w:bookmarkEnd w:id="3935"/>
      <w:bookmarkEnd w:id="3936"/>
      <w:bookmarkEnd w:id="3937"/>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3938" w:name="_Toc97042608"/>
      <w:bookmarkStart w:id="3939" w:name="_Toc97045752"/>
      <w:bookmarkStart w:id="3940" w:name="_Toc97155497"/>
      <w:bookmarkStart w:id="3941" w:name="_Toc101521623"/>
      <w:bookmarkStart w:id="3942" w:name="_Toc138761901"/>
      <w:bookmarkStart w:id="3943" w:name="_Toc145708116"/>
      <w:bookmarkStart w:id="3944" w:name="_Toc157111464"/>
      <w:r>
        <w:rPr>
          <w:lang w:eastAsia="zh-CN"/>
        </w:rPr>
        <w:t>8.</w:t>
      </w:r>
      <w:r w:rsidR="003300AE">
        <w:rPr>
          <w:lang w:eastAsia="zh-CN"/>
        </w:rPr>
        <w:t>7</w:t>
      </w:r>
      <w:r>
        <w:rPr>
          <w:lang w:eastAsia="zh-CN"/>
        </w:rPr>
        <w:t>.5.2.5</w:t>
      </w:r>
      <w:r>
        <w:rPr>
          <w:lang w:eastAsia="zh-CN"/>
        </w:rPr>
        <w:tab/>
        <w:t>Type: EECContext</w:t>
      </w:r>
      <w:bookmarkEnd w:id="3938"/>
      <w:bookmarkEnd w:id="3939"/>
      <w:bookmarkEnd w:id="3940"/>
      <w:bookmarkEnd w:id="3941"/>
      <w:bookmarkEnd w:id="3942"/>
      <w:bookmarkEnd w:id="3943"/>
      <w:bookmarkEnd w:id="3944"/>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3945" w:name="_Toc138761902"/>
      <w:bookmarkStart w:id="3946" w:name="_Toc145708117"/>
      <w:bookmarkStart w:id="3947" w:name="_Toc157111465"/>
      <w:r>
        <w:rPr>
          <w:lang w:eastAsia="zh-CN"/>
        </w:rPr>
        <w:t>8.</w:t>
      </w:r>
      <w:r w:rsidR="004800D1">
        <w:rPr>
          <w:lang w:eastAsia="zh-CN"/>
        </w:rPr>
        <w:t>7</w:t>
      </w:r>
      <w:r>
        <w:rPr>
          <w:lang w:eastAsia="zh-CN"/>
        </w:rPr>
        <w:t>.5.2.6</w:t>
      </w:r>
      <w:r>
        <w:rPr>
          <w:lang w:eastAsia="zh-CN"/>
        </w:rPr>
        <w:tab/>
        <w:t>Type: EECContextPushRes</w:t>
      </w:r>
      <w:bookmarkEnd w:id="3945"/>
      <w:bookmarkEnd w:id="3946"/>
      <w:bookmarkEnd w:id="3947"/>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3948" w:name="_Toc138761903"/>
      <w:bookmarkStart w:id="3949" w:name="_Toc145708118"/>
      <w:bookmarkStart w:id="3950" w:name="_Toc157111466"/>
      <w:r>
        <w:rPr>
          <w:lang w:eastAsia="zh-CN"/>
        </w:rPr>
        <w:t>8.</w:t>
      </w:r>
      <w:r w:rsidR="004800D1">
        <w:rPr>
          <w:lang w:eastAsia="zh-CN"/>
        </w:rPr>
        <w:t>7</w:t>
      </w:r>
      <w:r>
        <w:rPr>
          <w:lang w:eastAsia="zh-CN"/>
        </w:rPr>
        <w:t>.5.2.7</w:t>
      </w:r>
      <w:r>
        <w:rPr>
          <w:lang w:eastAsia="zh-CN"/>
        </w:rPr>
        <w:tab/>
        <w:t xml:space="preserve">Type: </w:t>
      </w:r>
      <w:r>
        <w:t>ImplicitRegDetails</w:t>
      </w:r>
      <w:bookmarkEnd w:id="3948"/>
      <w:bookmarkEnd w:id="3949"/>
      <w:bookmarkEnd w:id="3950"/>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3951" w:name="_Toc138761904"/>
      <w:bookmarkStart w:id="3952" w:name="_Toc145708119"/>
      <w:bookmarkStart w:id="3953" w:name="_Toc157111467"/>
      <w:r>
        <w:rPr>
          <w:lang w:eastAsia="zh-CN"/>
        </w:rPr>
        <w:t>8.7.5.2.</w:t>
      </w:r>
      <w:r w:rsidRPr="00FB696D">
        <w:rPr>
          <w:lang w:eastAsia="zh-CN"/>
        </w:rPr>
        <w:t>8</w:t>
      </w:r>
      <w:r>
        <w:rPr>
          <w:lang w:eastAsia="zh-CN"/>
        </w:rPr>
        <w:tab/>
        <w:t xml:space="preserve">Type: </w:t>
      </w:r>
      <w:r>
        <w:t>EECSrvContinuitySupport</w:t>
      </w:r>
      <w:bookmarkEnd w:id="3951"/>
      <w:bookmarkEnd w:id="3952"/>
      <w:bookmarkEnd w:id="395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3954" w:name="_Toc97042609"/>
      <w:bookmarkStart w:id="3955" w:name="_Toc97045753"/>
      <w:bookmarkStart w:id="3956" w:name="_Toc97155498"/>
      <w:bookmarkStart w:id="3957" w:name="_Toc101521624"/>
      <w:bookmarkStart w:id="3958" w:name="_Toc138761905"/>
      <w:bookmarkStart w:id="3959" w:name="_Toc145708120"/>
      <w:bookmarkStart w:id="3960" w:name="_Toc157111468"/>
      <w:r>
        <w:rPr>
          <w:lang w:eastAsia="zh-CN"/>
        </w:rPr>
        <w:t>8.</w:t>
      </w:r>
      <w:r w:rsidR="004800D1">
        <w:rPr>
          <w:lang w:eastAsia="zh-CN"/>
        </w:rPr>
        <w:t>7</w:t>
      </w:r>
      <w:r>
        <w:rPr>
          <w:lang w:eastAsia="zh-CN"/>
        </w:rPr>
        <w:t>.5.3</w:t>
      </w:r>
      <w:r>
        <w:rPr>
          <w:lang w:eastAsia="zh-CN"/>
        </w:rPr>
        <w:tab/>
        <w:t>Simple data types and enumerations</w:t>
      </w:r>
      <w:bookmarkEnd w:id="3954"/>
      <w:bookmarkEnd w:id="3955"/>
      <w:bookmarkEnd w:id="3956"/>
      <w:bookmarkEnd w:id="3957"/>
      <w:bookmarkEnd w:id="3958"/>
      <w:bookmarkEnd w:id="3959"/>
      <w:bookmarkEnd w:id="3960"/>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3961" w:name="_Toc97042610"/>
      <w:bookmarkStart w:id="3962" w:name="_Toc97045754"/>
      <w:bookmarkStart w:id="3963" w:name="_Toc97155499"/>
      <w:bookmarkStart w:id="3964" w:name="_Toc101521625"/>
      <w:bookmarkStart w:id="3965" w:name="_Toc138761906"/>
      <w:bookmarkStart w:id="3966" w:name="_Toc145708121"/>
      <w:bookmarkStart w:id="3967" w:name="_Toc157111469"/>
      <w:r>
        <w:t>8.</w:t>
      </w:r>
      <w:r w:rsidR="004800D1">
        <w:t>7</w:t>
      </w:r>
      <w:r>
        <w:t>.6</w:t>
      </w:r>
      <w:r>
        <w:tab/>
        <w:t>Error Handling</w:t>
      </w:r>
      <w:bookmarkEnd w:id="3961"/>
      <w:bookmarkEnd w:id="3962"/>
      <w:bookmarkEnd w:id="3963"/>
      <w:bookmarkEnd w:id="3964"/>
      <w:bookmarkEnd w:id="3965"/>
      <w:bookmarkEnd w:id="3966"/>
      <w:bookmarkEnd w:id="3967"/>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3968" w:name="_Toc97042611"/>
      <w:bookmarkStart w:id="3969" w:name="_Toc97045755"/>
      <w:bookmarkStart w:id="3970" w:name="_Toc97155500"/>
      <w:bookmarkStart w:id="3971" w:name="_Toc101521626"/>
      <w:bookmarkStart w:id="3972" w:name="_Toc138761907"/>
      <w:bookmarkStart w:id="3973" w:name="_Toc145708122"/>
      <w:bookmarkStart w:id="3974" w:name="_Toc157111470"/>
      <w:r>
        <w:t>8.</w:t>
      </w:r>
      <w:r w:rsidR="004800D1">
        <w:t>7</w:t>
      </w:r>
      <w:r>
        <w:t>.7</w:t>
      </w:r>
      <w:r>
        <w:tab/>
        <w:t>Feature negotiation</w:t>
      </w:r>
      <w:bookmarkEnd w:id="3968"/>
      <w:bookmarkEnd w:id="3969"/>
      <w:bookmarkEnd w:id="3970"/>
      <w:bookmarkEnd w:id="3971"/>
      <w:bookmarkEnd w:id="3972"/>
      <w:bookmarkEnd w:id="3973"/>
      <w:bookmarkEnd w:id="3974"/>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3975" w:name="_Toc97042612"/>
      <w:bookmarkStart w:id="3976" w:name="_Toc97045756"/>
      <w:bookmarkStart w:id="3977" w:name="_Toc97155501"/>
      <w:bookmarkStart w:id="3978" w:name="_Toc101521627"/>
      <w:bookmarkStart w:id="3979" w:name="_Toc138761908"/>
      <w:bookmarkStart w:id="3980" w:name="_Toc145708123"/>
      <w:bookmarkStart w:id="3981" w:name="_Toc157111471"/>
      <w:r>
        <w:t>8.</w:t>
      </w:r>
      <w:r w:rsidR="004800D1">
        <w:t>8</w:t>
      </w:r>
      <w:r>
        <w:tab/>
      </w:r>
      <w:r w:rsidRPr="00F477AF">
        <w:t>Eees_</w:t>
      </w:r>
      <w:r>
        <w:t>EELManaged</w:t>
      </w:r>
      <w:r w:rsidRPr="00F477AF">
        <w:t>ACR</w:t>
      </w:r>
      <w:r>
        <w:t xml:space="preserve"> API</w:t>
      </w:r>
      <w:bookmarkEnd w:id="3975"/>
      <w:bookmarkEnd w:id="3976"/>
      <w:bookmarkEnd w:id="3977"/>
      <w:bookmarkEnd w:id="3978"/>
      <w:bookmarkEnd w:id="3979"/>
      <w:bookmarkEnd w:id="3980"/>
      <w:bookmarkEnd w:id="3981"/>
    </w:p>
    <w:p w14:paraId="3B69BCED" w14:textId="54799D32" w:rsidR="004B37D6" w:rsidRDefault="004B37D6" w:rsidP="004B37D6">
      <w:pPr>
        <w:pStyle w:val="Heading3"/>
      </w:pPr>
      <w:bookmarkStart w:id="3982" w:name="_Toc97042613"/>
      <w:bookmarkStart w:id="3983" w:name="_Toc97045757"/>
      <w:bookmarkStart w:id="3984" w:name="_Toc97155502"/>
      <w:bookmarkStart w:id="3985" w:name="_Toc101521628"/>
      <w:bookmarkStart w:id="3986" w:name="_Toc138761909"/>
      <w:bookmarkStart w:id="3987" w:name="_Toc145708124"/>
      <w:bookmarkStart w:id="3988" w:name="_Toc157111472"/>
      <w:r>
        <w:t>8.</w:t>
      </w:r>
      <w:r w:rsidR="004800D1">
        <w:t>8</w:t>
      </w:r>
      <w:r>
        <w:t>.1</w:t>
      </w:r>
      <w:r>
        <w:tab/>
        <w:t>Introduction</w:t>
      </w:r>
      <w:bookmarkEnd w:id="3982"/>
      <w:bookmarkEnd w:id="3983"/>
      <w:bookmarkEnd w:id="3984"/>
      <w:bookmarkEnd w:id="3985"/>
      <w:bookmarkEnd w:id="3986"/>
      <w:bookmarkEnd w:id="3987"/>
      <w:bookmarkEnd w:id="3988"/>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3989" w:name="_Toc97042614"/>
      <w:bookmarkStart w:id="3990" w:name="_Toc97045758"/>
      <w:bookmarkStart w:id="3991" w:name="_Toc97155503"/>
      <w:bookmarkStart w:id="3992" w:name="_Toc101521629"/>
      <w:bookmarkStart w:id="3993" w:name="_Toc138761910"/>
      <w:bookmarkStart w:id="3994" w:name="_Toc145708125"/>
      <w:bookmarkStart w:id="3995" w:name="_Toc157111473"/>
      <w:r>
        <w:t>8.</w:t>
      </w:r>
      <w:r w:rsidR="00211FE5">
        <w:t>8</w:t>
      </w:r>
      <w:r>
        <w:t>.2</w:t>
      </w:r>
      <w:r>
        <w:tab/>
        <w:t>Usage of HTTP</w:t>
      </w:r>
      <w:bookmarkEnd w:id="3989"/>
      <w:bookmarkEnd w:id="3990"/>
      <w:bookmarkEnd w:id="3991"/>
      <w:bookmarkEnd w:id="3992"/>
      <w:bookmarkEnd w:id="3993"/>
      <w:bookmarkEnd w:id="3994"/>
      <w:bookmarkEnd w:id="3995"/>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3996" w:name="_Toc94194874"/>
      <w:bookmarkStart w:id="3997" w:name="_Toc97042615"/>
      <w:bookmarkStart w:id="3998" w:name="_Toc97045759"/>
      <w:bookmarkStart w:id="3999" w:name="_Toc97155504"/>
      <w:bookmarkStart w:id="4000" w:name="_Toc101521630"/>
      <w:bookmarkStart w:id="4001" w:name="_Toc138761911"/>
      <w:bookmarkStart w:id="4002" w:name="_Toc145708126"/>
      <w:bookmarkStart w:id="4003" w:name="_Toc157111474"/>
      <w:r>
        <w:t>8.</w:t>
      </w:r>
      <w:r w:rsidR="00211FE5">
        <w:t>8</w:t>
      </w:r>
      <w:r>
        <w:t>.3</w:t>
      </w:r>
      <w:r>
        <w:tab/>
        <w:t>Resources</w:t>
      </w:r>
      <w:bookmarkEnd w:id="3996"/>
      <w:bookmarkEnd w:id="3997"/>
      <w:bookmarkEnd w:id="3998"/>
      <w:bookmarkEnd w:id="3999"/>
      <w:bookmarkEnd w:id="4000"/>
      <w:bookmarkEnd w:id="4001"/>
      <w:bookmarkEnd w:id="4002"/>
      <w:bookmarkEnd w:id="4003"/>
    </w:p>
    <w:p w14:paraId="580595A4" w14:textId="1E927A3F" w:rsidR="004B37D6" w:rsidRPr="000A7435" w:rsidRDefault="004B37D6" w:rsidP="004B37D6">
      <w:pPr>
        <w:pStyle w:val="Heading4"/>
      </w:pPr>
      <w:bookmarkStart w:id="4004" w:name="_Toc67903523"/>
      <w:bookmarkStart w:id="4005" w:name="_Toc94194929"/>
      <w:bookmarkStart w:id="4006" w:name="_Toc97042616"/>
      <w:bookmarkStart w:id="4007" w:name="_Toc97045760"/>
      <w:bookmarkStart w:id="4008" w:name="_Toc97155505"/>
      <w:bookmarkStart w:id="4009" w:name="_Toc101521631"/>
      <w:bookmarkStart w:id="4010" w:name="_Toc138761912"/>
      <w:bookmarkStart w:id="4011" w:name="_Toc145708127"/>
      <w:bookmarkStart w:id="4012" w:name="_Toc157111475"/>
      <w:r>
        <w:t>8.</w:t>
      </w:r>
      <w:r w:rsidR="00211FE5">
        <w:t>8</w:t>
      </w:r>
      <w:r>
        <w:t>.3.1</w:t>
      </w:r>
      <w:r>
        <w:tab/>
        <w:t>Overview</w:t>
      </w:r>
      <w:bookmarkEnd w:id="4004"/>
      <w:bookmarkEnd w:id="4005"/>
      <w:bookmarkEnd w:id="4006"/>
      <w:bookmarkEnd w:id="4007"/>
      <w:bookmarkEnd w:id="4008"/>
      <w:bookmarkEnd w:id="4009"/>
      <w:bookmarkEnd w:id="4010"/>
      <w:bookmarkEnd w:id="4011"/>
      <w:bookmarkEnd w:id="40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76811327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4013" w:name="_Toc510696609"/>
      <w:bookmarkStart w:id="4014" w:name="_Toc35971400"/>
      <w:bookmarkStart w:id="4015" w:name="_Toc67903524"/>
      <w:bookmarkStart w:id="4016" w:name="_Toc94194930"/>
    </w:p>
    <w:p w14:paraId="59C24254" w14:textId="23148CE1" w:rsidR="004B37D6" w:rsidRDefault="004B37D6" w:rsidP="004B37D6">
      <w:pPr>
        <w:pStyle w:val="Heading4"/>
      </w:pPr>
      <w:bookmarkStart w:id="4017" w:name="_Toc97042617"/>
      <w:bookmarkStart w:id="4018" w:name="_Toc97045761"/>
      <w:bookmarkStart w:id="4019" w:name="_Toc97155506"/>
      <w:bookmarkStart w:id="4020" w:name="_Toc101521632"/>
      <w:bookmarkStart w:id="4021" w:name="_Toc138761913"/>
      <w:bookmarkStart w:id="4022" w:name="_Toc145708128"/>
      <w:bookmarkStart w:id="4023" w:name="_Toc157111476"/>
      <w:r>
        <w:t>8.</w:t>
      </w:r>
      <w:r w:rsidR="00211FE5">
        <w:t>8</w:t>
      </w:r>
      <w:r>
        <w:t>.3.2</w:t>
      </w:r>
      <w:r>
        <w:tab/>
        <w:t xml:space="preserve">Resource: </w:t>
      </w:r>
      <w:bookmarkEnd w:id="4013"/>
      <w:bookmarkEnd w:id="4014"/>
      <w:bookmarkEnd w:id="4015"/>
      <w:r>
        <w:t>ACT</w:t>
      </w:r>
      <w:r w:rsidRPr="00B14C1D">
        <w:t xml:space="preserve"> Status Subscriptions</w:t>
      </w:r>
      <w:bookmarkEnd w:id="4016"/>
      <w:bookmarkEnd w:id="4017"/>
      <w:bookmarkEnd w:id="4018"/>
      <w:bookmarkEnd w:id="4019"/>
      <w:bookmarkEnd w:id="4020"/>
      <w:bookmarkEnd w:id="4021"/>
      <w:bookmarkEnd w:id="4022"/>
      <w:bookmarkEnd w:id="4023"/>
    </w:p>
    <w:p w14:paraId="0C77694F" w14:textId="745E5B17" w:rsidR="004B37D6" w:rsidRDefault="004B37D6" w:rsidP="004B37D6">
      <w:pPr>
        <w:pStyle w:val="Heading5"/>
      </w:pPr>
      <w:bookmarkStart w:id="4024" w:name="_Toc510696610"/>
      <w:bookmarkStart w:id="4025" w:name="_Toc35971401"/>
      <w:bookmarkStart w:id="4026" w:name="_Toc67903525"/>
      <w:bookmarkStart w:id="4027" w:name="_Toc94194931"/>
      <w:bookmarkStart w:id="4028" w:name="_Toc97042618"/>
      <w:bookmarkStart w:id="4029" w:name="_Toc97045762"/>
      <w:bookmarkStart w:id="4030" w:name="_Toc97155507"/>
      <w:bookmarkStart w:id="4031" w:name="_Toc101521633"/>
      <w:bookmarkStart w:id="4032" w:name="_Toc138761914"/>
      <w:bookmarkStart w:id="4033" w:name="_Toc145708129"/>
      <w:bookmarkStart w:id="4034" w:name="_Toc157111477"/>
      <w:r>
        <w:t>8.</w:t>
      </w:r>
      <w:r w:rsidR="00211FE5">
        <w:t>8</w:t>
      </w:r>
      <w:r>
        <w:t>.3.2.1</w:t>
      </w:r>
      <w:r>
        <w:tab/>
        <w:t>Description</w:t>
      </w:r>
      <w:bookmarkEnd w:id="4024"/>
      <w:bookmarkEnd w:id="4025"/>
      <w:bookmarkEnd w:id="4026"/>
      <w:bookmarkEnd w:id="4027"/>
      <w:bookmarkEnd w:id="4028"/>
      <w:bookmarkEnd w:id="4029"/>
      <w:bookmarkEnd w:id="4030"/>
      <w:bookmarkEnd w:id="4031"/>
      <w:bookmarkEnd w:id="4032"/>
      <w:bookmarkEnd w:id="4033"/>
      <w:bookmarkEnd w:id="4034"/>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4035" w:name="_Toc35971402"/>
      <w:bookmarkStart w:id="4036" w:name="_Toc67903526"/>
      <w:bookmarkStart w:id="4037" w:name="_Toc94194932"/>
      <w:bookmarkStart w:id="4038" w:name="_Toc97042619"/>
      <w:bookmarkStart w:id="4039" w:name="_Toc97045763"/>
      <w:bookmarkStart w:id="4040" w:name="_Toc97155508"/>
      <w:bookmarkStart w:id="4041" w:name="_Toc101521634"/>
      <w:bookmarkStart w:id="4042" w:name="_Toc138761915"/>
      <w:bookmarkStart w:id="4043" w:name="_Toc145708130"/>
      <w:bookmarkStart w:id="4044" w:name="_Toc157111478"/>
      <w:bookmarkStart w:id="4045" w:name="_Toc510696612"/>
      <w:r>
        <w:t>8.</w:t>
      </w:r>
      <w:r w:rsidR="00211FE5">
        <w:t>8</w:t>
      </w:r>
      <w:r>
        <w:t>.3.2.2</w:t>
      </w:r>
      <w:r>
        <w:tab/>
        <w:t>Resource Definition</w:t>
      </w:r>
      <w:bookmarkEnd w:id="4035"/>
      <w:bookmarkEnd w:id="4036"/>
      <w:bookmarkEnd w:id="4037"/>
      <w:bookmarkEnd w:id="4038"/>
      <w:bookmarkEnd w:id="4039"/>
      <w:bookmarkEnd w:id="4040"/>
      <w:bookmarkEnd w:id="4041"/>
      <w:bookmarkEnd w:id="4042"/>
      <w:bookmarkEnd w:id="4043"/>
      <w:bookmarkEnd w:id="4044"/>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4046" w:name="_Toc35971403"/>
      <w:bookmarkStart w:id="4047" w:name="_Toc67903527"/>
      <w:bookmarkStart w:id="4048" w:name="_Toc94194933"/>
      <w:bookmarkStart w:id="4049" w:name="_Toc97042620"/>
      <w:bookmarkStart w:id="4050" w:name="_Toc97045764"/>
      <w:bookmarkStart w:id="4051" w:name="_Toc97155509"/>
      <w:bookmarkStart w:id="4052" w:name="_Toc101521635"/>
      <w:bookmarkStart w:id="4053" w:name="_Toc138761916"/>
      <w:bookmarkStart w:id="4054" w:name="_Toc145708131"/>
      <w:bookmarkStart w:id="4055" w:name="_Toc157111479"/>
      <w:r>
        <w:t>8.</w:t>
      </w:r>
      <w:r w:rsidR="00211FE5">
        <w:t>8</w:t>
      </w:r>
      <w:r>
        <w:t>.3.2.3</w:t>
      </w:r>
      <w:r>
        <w:tab/>
        <w:t>Resource Standard Methods</w:t>
      </w:r>
      <w:bookmarkEnd w:id="4045"/>
      <w:bookmarkEnd w:id="4046"/>
      <w:bookmarkEnd w:id="4047"/>
      <w:bookmarkEnd w:id="4048"/>
      <w:bookmarkEnd w:id="4049"/>
      <w:bookmarkEnd w:id="4050"/>
      <w:bookmarkEnd w:id="4051"/>
      <w:bookmarkEnd w:id="4052"/>
      <w:bookmarkEnd w:id="4053"/>
      <w:bookmarkEnd w:id="4054"/>
      <w:bookmarkEnd w:id="4055"/>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4056" w:name="_Toc510696613"/>
      <w:bookmarkStart w:id="4057" w:name="_Toc35971404"/>
      <w:bookmarkStart w:id="4058" w:name="_Toc94194934"/>
      <w:bookmarkStart w:id="4059" w:name="_Toc97042621"/>
      <w:bookmarkStart w:id="4060" w:name="_Toc97045765"/>
      <w:bookmarkStart w:id="4061" w:name="_Toc97155510"/>
      <w:bookmarkStart w:id="4062" w:name="_Toc101521636"/>
      <w:bookmarkStart w:id="4063" w:name="_Toc138761917"/>
      <w:bookmarkStart w:id="4064" w:name="_Toc145708132"/>
      <w:bookmarkStart w:id="4065" w:name="_Toc157111480"/>
      <w:r>
        <w:t>8.</w:t>
      </w:r>
      <w:r w:rsidR="00211FE5">
        <w:t>8</w:t>
      </w:r>
      <w:r>
        <w:t>.3.2.3</w:t>
      </w:r>
      <w:r w:rsidRPr="00384E92">
        <w:t>.1</w:t>
      </w:r>
      <w:r w:rsidRPr="00384E92">
        <w:tab/>
      </w:r>
      <w:bookmarkEnd w:id="4056"/>
      <w:bookmarkEnd w:id="4057"/>
      <w:r>
        <w:t>GET</w:t>
      </w:r>
      <w:bookmarkEnd w:id="4058"/>
      <w:bookmarkEnd w:id="4059"/>
      <w:bookmarkEnd w:id="4060"/>
      <w:bookmarkEnd w:id="4061"/>
      <w:bookmarkEnd w:id="4062"/>
      <w:bookmarkEnd w:id="4063"/>
      <w:bookmarkEnd w:id="4064"/>
      <w:bookmarkEnd w:id="406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4066" w:name="_Toc94194935"/>
      <w:bookmarkStart w:id="4067" w:name="_Toc97042622"/>
      <w:bookmarkStart w:id="4068" w:name="_Toc97045766"/>
      <w:bookmarkStart w:id="4069" w:name="_Toc97155511"/>
      <w:bookmarkStart w:id="4070" w:name="_Toc101521637"/>
      <w:bookmarkStart w:id="4071" w:name="_Toc138761918"/>
      <w:bookmarkStart w:id="4072" w:name="_Toc145708133"/>
      <w:bookmarkStart w:id="4073" w:name="_Toc157111481"/>
      <w:r>
        <w:t>8.</w:t>
      </w:r>
      <w:r w:rsidR="00211FE5">
        <w:t>8</w:t>
      </w:r>
      <w:r>
        <w:t>.3.2.3</w:t>
      </w:r>
      <w:r w:rsidRPr="00384E92">
        <w:t>.</w:t>
      </w:r>
      <w:r>
        <w:t>2</w:t>
      </w:r>
      <w:r w:rsidRPr="00384E92">
        <w:tab/>
      </w:r>
      <w:r>
        <w:t>POST</w:t>
      </w:r>
      <w:bookmarkEnd w:id="4066"/>
      <w:bookmarkEnd w:id="4067"/>
      <w:bookmarkEnd w:id="4068"/>
      <w:bookmarkEnd w:id="4069"/>
      <w:bookmarkEnd w:id="4070"/>
      <w:bookmarkEnd w:id="4071"/>
      <w:bookmarkEnd w:id="4072"/>
      <w:bookmarkEnd w:id="4073"/>
    </w:p>
    <w:p w14:paraId="1B84D178" w14:textId="089DF99A" w:rsidR="004B37D6" w:rsidRDefault="004B37D6" w:rsidP="004B37D6">
      <w:bookmarkStart w:id="4074" w:name="_Toc510696615"/>
      <w:bookmarkStart w:id="4075" w:name="_Toc35971406"/>
      <w:bookmarkStart w:id="4076"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4077" w:name="_Toc94194936"/>
      <w:bookmarkStart w:id="4078" w:name="_Toc97042623"/>
      <w:bookmarkStart w:id="4079" w:name="_Toc97045767"/>
      <w:bookmarkStart w:id="4080" w:name="_Toc97155512"/>
      <w:bookmarkStart w:id="4081" w:name="_Toc101521638"/>
      <w:bookmarkStart w:id="4082" w:name="_Toc138761919"/>
      <w:bookmarkStart w:id="4083" w:name="_Toc145708134"/>
      <w:bookmarkStart w:id="4084" w:name="_Toc157111482"/>
      <w:r>
        <w:t>8.</w:t>
      </w:r>
      <w:r w:rsidR="00211FE5">
        <w:t>8</w:t>
      </w:r>
      <w:r>
        <w:t>.3.2.4</w:t>
      </w:r>
      <w: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4085" w:name="_Toc510696621"/>
      <w:bookmarkStart w:id="4086" w:name="_Toc35971412"/>
      <w:bookmarkStart w:id="4087" w:name="_Toc67903529"/>
      <w:bookmarkStart w:id="4088" w:name="_Toc94194937"/>
      <w:bookmarkStart w:id="4089" w:name="_Toc97042624"/>
      <w:bookmarkStart w:id="4090" w:name="_Toc97045768"/>
      <w:bookmarkStart w:id="4091" w:name="_Toc97155513"/>
      <w:bookmarkStart w:id="4092" w:name="_Toc101521639"/>
      <w:bookmarkStart w:id="4093" w:name="_Toc138761920"/>
      <w:bookmarkStart w:id="4094" w:name="_Toc145708135"/>
      <w:bookmarkStart w:id="4095" w:name="_Toc157111483"/>
      <w:r>
        <w:t>8.</w:t>
      </w:r>
      <w:r w:rsidR="00211FE5">
        <w:t>8</w:t>
      </w:r>
      <w:r>
        <w:t>.3.3</w:t>
      </w:r>
      <w:r>
        <w:tab/>
        <w:t xml:space="preserve">Resource: </w:t>
      </w:r>
      <w:bookmarkEnd w:id="4085"/>
      <w:bookmarkEnd w:id="4086"/>
      <w:bookmarkEnd w:id="4087"/>
      <w:r>
        <w:t>Individual ACT Status Subscription</w:t>
      </w:r>
      <w:bookmarkEnd w:id="4088"/>
      <w:bookmarkEnd w:id="4089"/>
      <w:bookmarkEnd w:id="4090"/>
      <w:bookmarkEnd w:id="4091"/>
      <w:bookmarkEnd w:id="4092"/>
      <w:bookmarkEnd w:id="4093"/>
      <w:bookmarkEnd w:id="4094"/>
      <w:bookmarkEnd w:id="4095"/>
    </w:p>
    <w:p w14:paraId="6DC21274" w14:textId="3330B31B" w:rsidR="004B37D6" w:rsidRDefault="004B37D6" w:rsidP="004B37D6">
      <w:pPr>
        <w:pStyle w:val="Heading5"/>
      </w:pPr>
      <w:bookmarkStart w:id="4096" w:name="_Toc94194938"/>
      <w:bookmarkStart w:id="4097" w:name="_Toc97042625"/>
      <w:bookmarkStart w:id="4098" w:name="_Toc97045769"/>
      <w:bookmarkStart w:id="4099" w:name="_Toc97155514"/>
      <w:bookmarkStart w:id="4100" w:name="_Toc101521640"/>
      <w:bookmarkStart w:id="4101" w:name="_Toc138761921"/>
      <w:bookmarkStart w:id="4102" w:name="_Toc145708136"/>
      <w:bookmarkStart w:id="4103" w:name="_Toc157111484"/>
      <w:r>
        <w:t>8.</w:t>
      </w:r>
      <w:r w:rsidR="00211FE5">
        <w:t>8</w:t>
      </w:r>
      <w:r>
        <w:t>.3.3.1</w:t>
      </w:r>
      <w:r>
        <w:tab/>
        <w:t>Description</w:t>
      </w:r>
      <w:bookmarkEnd w:id="4096"/>
      <w:bookmarkEnd w:id="4097"/>
      <w:bookmarkEnd w:id="4098"/>
      <w:bookmarkEnd w:id="4099"/>
      <w:bookmarkEnd w:id="4100"/>
      <w:bookmarkEnd w:id="4101"/>
      <w:bookmarkEnd w:id="4102"/>
      <w:bookmarkEnd w:id="4103"/>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4104" w:name="_Toc94194939"/>
      <w:bookmarkStart w:id="4105" w:name="_Toc97042626"/>
      <w:bookmarkStart w:id="4106" w:name="_Toc97045770"/>
      <w:bookmarkStart w:id="4107" w:name="_Toc97155515"/>
      <w:bookmarkStart w:id="4108" w:name="_Toc101521641"/>
      <w:bookmarkStart w:id="4109" w:name="_Toc138761922"/>
      <w:bookmarkStart w:id="4110" w:name="_Toc145708137"/>
      <w:bookmarkStart w:id="4111" w:name="_Toc157111485"/>
      <w:r>
        <w:t>8.</w:t>
      </w:r>
      <w:r w:rsidR="00211FE5">
        <w:t>8</w:t>
      </w:r>
      <w:r>
        <w:t>.3.3.2</w:t>
      </w:r>
      <w:r>
        <w:tab/>
        <w:t>Resource Definition</w:t>
      </w:r>
      <w:bookmarkEnd w:id="4104"/>
      <w:bookmarkEnd w:id="4105"/>
      <w:bookmarkEnd w:id="4106"/>
      <w:bookmarkEnd w:id="4107"/>
      <w:bookmarkEnd w:id="4108"/>
      <w:bookmarkEnd w:id="4109"/>
      <w:bookmarkEnd w:id="4110"/>
      <w:bookmarkEnd w:id="411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4112" w:name="_Toc94194940"/>
      <w:bookmarkStart w:id="4113" w:name="_Toc97042627"/>
      <w:bookmarkStart w:id="4114" w:name="_Toc97045771"/>
      <w:bookmarkStart w:id="4115" w:name="_Toc97155516"/>
      <w:bookmarkStart w:id="4116" w:name="_Toc101521642"/>
      <w:bookmarkStart w:id="4117" w:name="_Toc138761923"/>
      <w:bookmarkStart w:id="4118" w:name="_Toc145708138"/>
      <w:bookmarkStart w:id="4119" w:name="_Toc157111486"/>
      <w:r>
        <w:t>8.</w:t>
      </w:r>
      <w:r w:rsidR="00211FE5">
        <w:t>8</w:t>
      </w:r>
      <w:r>
        <w:t>.3.3.3</w:t>
      </w:r>
      <w:r>
        <w:tab/>
        <w:t>Resource Standard Methods</w:t>
      </w:r>
      <w:bookmarkEnd w:id="4112"/>
      <w:bookmarkEnd w:id="4113"/>
      <w:bookmarkEnd w:id="4114"/>
      <w:bookmarkEnd w:id="4115"/>
      <w:bookmarkEnd w:id="4116"/>
      <w:bookmarkEnd w:id="4117"/>
      <w:bookmarkEnd w:id="4118"/>
      <w:bookmarkEnd w:id="411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4120" w:name="_Toc94194941"/>
      <w:bookmarkStart w:id="4121" w:name="_Toc97042628"/>
      <w:bookmarkStart w:id="4122" w:name="_Toc97045772"/>
      <w:bookmarkStart w:id="4123" w:name="_Toc97155517"/>
      <w:bookmarkStart w:id="4124" w:name="_Toc101521643"/>
      <w:bookmarkStart w:id="4125" w:name="_Toc138761924"/>
      <w:bookmarkStart w:id="4126" w:name="_Toc145708139"/>
      <w:bookmarkStart w:id="4127" w:name="_Toc157111487"/>
      <w:r>
        <w:t>8.</w:t>
      </w:r>
      <w:r w:rsidR="00211FE5">
        <w:t>8</w:t>
      </w:r>
      <w:r>
        <w:t>.3.3.3</w:t>
      </w:r>
      <w:r w:rsidRPr="00384E92">
        <w:t>.1</w:t>
      </w:r>
      <w:r w:rsidRPr="00384E92">
        <w:tab/>
      </w:r>
      <w:r>
        <w:t>GET</w:t>
      </w:r>
      <w:bookmarkEnd w:id="4120"/>
      <w:bookmarkEnd w:id="4121"/>
      <w:bookmarkEnd w:id="4122"/>
      <w:bookmarkEnd w:id="4123"/>
      <w:bookmarkEnd w:id="4124"/>
      <w:bookmarkEnd w:id="4125"/>
      <w:bookmarkEnd w:id="4126"/>
      <w:bookmarkEnd w:id="4127"/>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4128" w:name="_Toc94194944"/>
      <w:bookmarkStart w:id="4129" w:name="_Toc97042629"/>
      <w:bookmarkStart w:id="4130" w:name="_Toc97045773"/>
      <w:bookmarkStart w:id="4131" w:name="_Toc97155518"/>
      <w:bookmarkStart w:id="4132" w:name="_Toc101521644"/>
      <w:bookmarkStart w:id="4133" w:name="_Toc138761925"/>
      <w:bookmarkStart w:id="4134" w:name="_Toc145708140"/>
      <w:bookmarkStart w:id="4135" w:name="_Toc157111488"/>
      <w:r>
        <w:t>8.</w:t>
      </w:r>
      <w:r w:rsidR="00211FE5">
        <w:t>8</w:t>
      </w:r>
      <w:r>
        <w:t>.3.3.4</w:t>
      </w:r>
      <w:r>
        <w:tab/>
        <w:t>Resource Custom Operations</w:t>
      </w:r>
      <w:bookmarkEnd w:id="4128"/>
      <w:bookmarkEnd w:id="4129"/>
      <w:bookmarkEnd w:id="4130"/>
      <w:bookmarkEnd w:id="4131"/>
      <w:bookmarkEnd w:id="4132"/>
      <w:bookmarkEnd w:id="4133"/>
      <w:bookmarkEnd w:id="4134"/>
      <w:bookmarkEnd w:id="4135"/>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4136" w:name="_Toc97042630"/>
      <w:bookmarkStart w:id="4137" w:name="_Toc97045774"/>
      <w:bookmarkStart w:id="4138" w:name="_Toc97155519"/>
      <w:bookmarkStart w:id="4139" w:name="_Toc101521645"/>
      <w:bookmarkStart w:id="4140" w:name="_Toc138761926"/>
      <w:bookmarkStart w:id="4141" w:name="_Toc145708141"/>
      <w:bookmarkStart w:id="4142" w:name="_Toc157111489"/>
      <w:r>
        <w:t>8.</w:t>
      </w:r>
      <w:r w:rsidR="00211FE5">
        <w:t>8</w:t>
      </w:r>
      <w:r>
        <w:t>.4</w:t>
      </w:r>
      <w:r>
        <w:tab/>
        <w:t>Custom Operations without associated resources</w:t>
      </w:r>
      <w:bookmarkEnd w:id="4136"/>
      <w:bookmarkEnd w:id="4137"/>
      <w:bookmarkEnd w:id="4138"/>
      <w:bookmarkEnd w:id="4139"/>
      <w:bookmarkEnd w:id="4140"/>
      <w:bookmarkEnd w:id="4141"/>
      <w:bookmarkEnd w:id="4142"/>
    </w:p>
    <w:p w14:paraId="55A0FF90" w14:textId="0C17A851" w:rsidR="004B37D6" w:rsidRDefault="004B37D6" w:rsidP="004B37D6">
      <w:pPr>
        <w:pStyle w:val="Heading4"/>
      </w:pPr>
      <w:bookmarkStart w:id="4143" w:name="_Toc94194876"/>
      <w:bookmarkStart w:id="4144" w:name="_Toc97042631"/>
      <w:bookmarkStart w:id="4145" w:name="_Toc97045775"/>
      <w:bookmarkStart w:id="4146" w:name="_Toc97155520"/>
      <w:bookmarkStart w:id="4147" w:name="_Toc101521646"/>
      <w:bookmarkStart w:id="4148" w:name="_Toc138761927"/>
      <w:bookmarkStart w:id="4149" w:name="_Toc145708142"/>
      <w:bookmarkStart w:id="4150" w:name="_Toc157111490"/>
      <w:r>
        <w:t>8.</w:t>
      </w:r>
      <w:r w:rsidR="00211FE5">
        <w:t>8</w:t>
      </w:r>
      <w:r>
        <w:t>.4.1</w:t>
      </w:r>
      <w:r>
        <w:tab/>
        <w:t>Overview</w:t>
      </w:r>
      <w:bookmarkEnd w:id="4143"/>
      <w:bookmarkEnd w:id="4144"/>
      <w:bookmarkEnd w:id="4145"/>
      <w:bookmarkEnd w:id="4146"/>
      <w:bookmarkEnd w:id="4147"/>
      <w:bookmarkEnd w:id="4148"/>
      <w:bookmarkEnd w:id="4149"/>
      <w:bookmarkEnd w:id="415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76811327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4151" w:name="_Toc94194877"/>
      <w:bookmarkStart w:id="4152" w:name="_Toc97042632"/>
      <w:bookmarkStart w:id="4153" w:name="_Toc97045776"/>
      <w:bookmarkStart w:id="4154" w:name="_Toc97155521"/>
      <w:bookmarkStart w:id="4155" w:name="_Toc101521647"/>
      <w:bookmarkStart w:id="4156" w:name="_Toc138761928"/>
      <w:bookmarkStart w:id="4157" w:name="_Toc145708143"/>
      <w:bookmarkStart w:id="4158" w:name="_Toc157111491"/>
      <w:r>
        <w:t>8.</w:t>
      </w:r>
      <w:r w:rsidR="00211FE5">
        <w:t>8</w:t>
      </w:r>
      <w:r>
        <w:t>.4.2</w:t>
      </w:r>
      <w:r>
        <w:tab/>
        <w:t xml:space="preserve">Operation: </w:t>
      </w:r>
      <w:bookmarkEnd w:id="4151"/>
      <w:r>
        <w:t>Request</w:t>
      </w:r>
      <w:r>
        <w:rPr>
          <w:rFonts w:cs="Courier New"/>
          <w:szCs w:val="16"/>
        </w:rPr>
        <w:t>EELManagedACR</w:t>
      </w:r>
      <w:bookmarkEnd w:id="4152"/>
      <w:bookmarkEnd w:id="4153"/>
      <w:bookmarkEnd w:id="4154"/>
      <w:bookmarkEnd w:id="4155"/>
      <w:bookmarkEnd w:id="4156"/>
      <w:bookmarkEnd w:id="4157"/>
      <w:bookmarkEnd w:id="4158"/>
    </w:p>
    <w:p w14:paraId="4017E321" w14:textId="16D6F32A" w:rsidR="004B37D6" w:rsidRDefault="004B37D6" w:rsidP="004B37D6">
      <w:pPr>
        <w:pStyle w:val="Heading5"/>
      </w:pPr>
      <w:bookmarkStart w:id="4159" w:name="_Toc94194878"/>
      <w:bookmarkStart w:id="4160" w:name="_Toc97042633"/>
      <w:bookmarkStart w:id="4161" w:name="_Toc97045777"/>
      <w:bookmarkStart w:id="4162" w:name="_Toc97155522"/>
      <w:bookmarkStart w:id="4163" w:name="_Toc101521648"/>
      <w:bookmarkStart w:id="4164" w:name="_Toc138761929"/>
      <w:bookmarkStart w:id="4165" w:name="_Toc145708144"/>
      <w:bookmarkStart w:id="4166" w:name="_Toc157111492"/>
      <w:r>
        <w:t>8.</w:t>
      </w:r>
      <w:r w:rsidR="00211FE5">
        <w:t>8</w:t>
      </w:r>
      <w:r>
        <w:t>.4.2.1</w:t>
      </w:r>
      <w:r>
        <w:tab/>
        <w:t>Description</w:t>
      </w:r>
      <w:bookmarkEnd w:id="4159"/>
      <w:bookmarkEnd w:id="4160"/>
      <w:bookmarkEnd w:id="4161"/>
      <w:bookmarkEnd w:id="4162"/>
      <w:bookmarkEnd w:id="4163"/>
      <w:bookmarkEnd w:id="4164"/>
      <w:bookmarkEnd w:id="4165"/>
      <w:bookmarkEnd w:id="4166"/>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4167" w:name="_Toc94194879"/>
      <w:bookmarkStart w:id="4168" w:name="_Toc97042634"/>
      <w:bookmarkStart w:id="4169" w:name="_Toc97045778"/>
      <w:bookmarkStart w:id="4170" w:name="_Toc97155523"/>
      <w:bookmarkStart w:id="4171" w:name="_Toc101521649"/>
      <w:bookmarkStart w:id="4172" w:name="_Toc138761930"/>
      <w:bookmarkStart w:id="4173" w:name="_Toc145708145"/>
      <w:bookmarkStart w:id="4174" w:name="_Toc157111493"/>
      <w:r>
        <w:t>8.</w:t>
      </w:r>
      <w:r w:rsidR="00211FE5">
        <w:t>8</w:t>
      </w:r>
      <w:r>
        <w:t>.4.2.2</w:t>
      </w:r>
      <w:r>
        <w:tab/>
        <w:t>Operation Definition</w:t>
      </w:r>
      <w:bookmarkEnd w:id="4167"/>
      <w:bookmarkEnd w:id="4168"/>
      <w:bookmarkEnd w:id="4169"/>
      <w:bookmarkEnd w:id="4170"/>
      <w:bookmarkEnd w:id="4171"/>
      <w:bookmarkEnd w:id="4172"/>
      <w:bookmarkEnd w:id="4173"/>
      <w:bookmarkEnd w:id="41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4175" w:name="_Toc97042635"/>
      <w:bookmarkStart w:id="4176" w:name="_Toc97045779"/>
      <w:bookmarkStart w:id="4177" w:name="_Toc97155524"/>
      <w:bookmarkStart w:id="4178" w:name="_Toc101521650"/>
      <w:bookmarkStart w:id="4179" w:name="_Toc138761931"/>
      <w:bookmarkStart w:id="4180" w:name="_Toc145708146"/>
      <w:bookmarkStart w:id="4181" w:name="_Toc157111494"/>
      <w:r>
        <w:t>8.</w:t>
      </w:r>
      <w:r w:rsidR="00211FE5">
        <w:t>8</w:t>
      </w:r>
      <w:r>
        <w:t>.5</w:t>
      </w:r>
      <w:r>
        <w:tab/>
        <w:t>Notifications</w:t>
      </w:r>
      <w:bookmarkEnd w:id="4175"/>
      <w:bookmarkEnd w:id="4176"/>
      <w:bookmarkEnd w:id="4177"/>
      <w:bookmarkEnd w:id="4178"/>
      <w:bookmarkEnd w:id="4179"/>
      <w:bookmarkEnd w:id="4180"/>
      <w:bookmarkEnd w:id="4181"/>
    </w:p>
    <w:p w14:paraId="50F129B4" w14:textId="249054DC" w:rsidR="004B37D6" w:rsidRDefault="004B37D6" w:rsidP="004B37D6">
      <w:pPr>
        <w:pStyle w:val="Heading4"/>
      </w:pPr>
      <w:bookmarkStart w:id="4182" w:name="_Toc94194946"/>
      <w:bookmarkStart w:id="4183" w:name="_Toc97042636"/>
      <w:bookmarkStart w:id="4184" w:name="_Toc97045780"/>
      <w:bookmarkStart w:id="4185" w:name="_Toc97155525"/>
      <w:bookmarkStart w:id="4186" w:name="_Toc101521651"/>
      <w:bookmarkStart w:id="4187" w:name="_Toc138761932"/>
      <w:bookmarkStart w:id="4188" w:name="_Toc145708147"/>
      <w:bookmarkStart w:id="4189" w:name="_Toc157111495"/>
      <w:r>
        <w:t>8.</w:t>
      </w:r>
      <w:r w:rsidR="00211FE5">
        <w:t>8</w:t>
      </w:r>
      <w:r>
        <w:t>.5.1</w:t>
      </w:r>
      <w:r>
        <w:tab/>
        <w:t>General</w:t>
      </w:r>
      <w:bookmarkEnd w:id="4182"/>
      <w:bookmarkEnd w:id="4183"/>
      <w:bookmarkEnd w:id="4184"/>
      <w:bookmarkEnd w:id="4185"/>
      <w:bookmarkEnd w:id="4186"/>
      <w:bookmarkEnd w:id="4187"/>
      <w:bookmarkEnd w:id="4188"/>
      <w:bookmarkEnd w:id="418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4190" w:name="_Toc94194947"/>
      <w:bookmarkStart w:id="4191" w:name="_Toc97042637"/>
      <w:bookmarkStart w:id="4192" w:name="_Toc97045781"/>
      <w:bookmarkStart w:id="4193" w:name="_Toc97155526"/>
      <w:bookmarkStart w:id="4194" w:name="_Toc101521652"/>
      <w:bookmarkStart w:id="4195" w:name="_Toc138761933"/>
      <w:bookmarkStart w:id="4196" w:name="_Toc145708148"/>
      <w:bookmarkStart w:id="4197" w:name="_Toc15711149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4190"/>
      <w:bookmarkEnd w:id="4191"/>
      <w:bookmarkEnd w:id="4192"/>
      <w:bookmarkEnd w:id="4193"/>
      <w:bookmarkEnd w:id="4194"/>
      <w:bookmarkEnd w:id="4195"/>
      <w:bookmarkEnd w:id="4196"/>
      <w:bookmarkEnd w:id="4197"/>
    </w:p>
    <w:p w14:paraId="180C319F" w14:textId="1B57B6C2" w:rsidR="004B37D6" w:rsidRPr="001E669E" w:rsidRDefault="004B37D6" w:rsidP="004B37D6">
      <w:pPr>
        <w:pStyle w:val="Heading5"/>
        <w:rPr>
          <w:noProof/>
          <w:lang w:val="en-US"/>
        </w:rPr>
      </w:pPr>
      <w:bookmarkStart w:id="4198" w:name="_Toc97042638"/>
      <w:bookmarkStart w:id="4199" w:name="_Toc97045782"/>
      <w:bookmarkStart w:id="4200" w:name="_Toc97155527"/>
      <w:bookmarkStart w:id="4201" w:name="_Toc101521653"/>
      <w:bookmarkStart w:id="4202" w:name="_Toc138761934"/>
      <w:bookmarkStart w:id="4203" w:name="_Toc145708149"/>
      <w:bookmarkStart w:id="4204" w:name="_Toc157111497"/>
      <w:r>
        <w:t>8.</w:t>
      </w:r>
      <w:r w:rsidR="00211FE5">
        <w:t>8</w:t>
      </w:r>
      <w:r w:rsidRPr="001E669E">
        <w:rPr>
          <w:lang w:val="en-US"/>
        </w:rPr>
        <w:t>.5.2</w:t>
      </w:r>
      <w:bookmarkStart w:id="4205" w:name="_Toc94194948"/>
      <w:r w:rsidRPr="001E669E">
        <w:rPr>
          <w:noProof/>
          <w:lang w:val="en-US"/>
        </w:rPr>
        <w:t>.1</w:t>
      </w:r>
      <w:r w:rsidRPr="001E669E">
        <w:rPr>
          <w:noProof/>
          <w:lang w:val="en-US"/>
        </w:rPr>
        <w:tab/>
        <w:t>Description</w:t>
      </w:r>
      <w:bookmarkEnd w:id="4198"/>
      <w:bookmarkEnd w:id="4199"/>
      <w:bookmarkEnd w:id="4200"/>
      <w:bookmarkEnd w:id="4201"/>
      <w:bookmarkEnd w:id="4202"/>
      <w:bookmarkEnd w:id="4203"/>
      <w:bookmarkEnd w:id="4204"/>
      <w:bookmarkEnd w:id="4205"/>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4206" w:name="_Toc94194949"/>
      <w:bookmarkStart w:id="4207" w:name="_Toc97042639"/>
      <w:bookmarkStart w:id="4208" w:name="_Toc97045783"/>
      <w:bookmarkStart w:id="4209" w:name="_Toc97155528"/>
      <w:bookmarkStart w:id="4210" w:name="_Toc101521654"/>
      <w:bookmarkStart w:id="4211" w:name="_Toc138761935"/>
      <w:bookmarkStart w:id="4212" w:name="_Toc145708150"/>
      <w:bookmarkStart w:id="4213" w:name="_Toc157111498"/>
      <w:r>
        <w:t>8.</w:t>
      </w:r>
      <w:r w:rsidR="00211FE5">
        <w:t>8</w:t>
      </w:r>
      <w:r>
        <w:t>.5.2</w:t>
      </w:r>
      <w:r>
        <w:rPr>
          <w:noProof/>
        </w:rPr>
        <w:t>.2</w:t>
      </w:r>
      <w:r>
        <w:rPr>
          <w:noProof/>
        </w:rPr>
        <w:tab/>
        <w:t>Target URI</w:t>
      </w:r>
      <w:bookmarkEnd w:id="4206"/>
      <w:bookmarkEnd w:id="4207"/>
      <w:bookmarkEnd w:id="4208"/>
      <w:bookmarkEnd w:id="4209"/>
      <w:bookmarkEnd w:id="4210"/>
      <w:bookmarkEnd w:id="4211"/>
      <w:bookmarkEnd w:id="4212"/>
      <w:bookmarkEnd w:id="4213"/>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4214" w:name="_Toc94194950"/>
      <w:bookmarkStart w:id="4215" w:name="_Toc97042640"/>
      <w:bookmarkStart w:id="4216" w:name="_Toc97045784"/>
      <w:bookmarkStart w:id="4217" w:name="_Toc97155529"/>
      <w:bookmarkStart w:id="4218" w:name="_Toc101521655"/>
      <w:bookmarkStart w:id="4219" w:name="_Toc138761936"/>
      <w:bookmarkStart w:id="4220" w:name="_Toc145708151"/>
      <w:bookmarkStart w:id="4221" w:name="_Toc157111499"/>
      <w:r>
        <w:t>8.</w:t>
      </w:r>
      <w:r w:rsidR="00211FE5">
        <w:t>8</w:t>
      </w:r>
      <w:r>
        <w:t>.5.2</w:t>
      </w:r>
      <w:r>
        <w:rPr>
          <w:noProof/>
        </w:rPr>
        <w:t>.3</w:t>
      </w:r>
      <w:r>
        <w:rPr>
          <w:noProof/>
        </w:rPr>
        <w:tab/>
        <w:t>Standard Methods</w:t>
      </w:r>
      <w:bookmarkEnd w:id="4214"/>
      <w:bookmarkEnd w:id="4215"/>
      <w:bookmarkEnd w:id="4216"/>
      <w:bookmarkEnd w:id="4217"/>
      <w:bookmarkEnd w:id="4218"/>
      <w:bookmarkEnd w:id="4219"/>
      <w:bookmarkEnd w:id="4220"/>
      <w:bookmarkEnd w:id="4221"/>
    </w:p>
    <w:p w14:paraId="67BC3073" w14:textId="210B48D2" w:rsidR="004B37D6" w:rsidRDefault="004B37D6" w:rsidP="004B37D6">
      <w:pPr>
        <w:pStyle w:val="Heading6"/>
        <w:rPr>
          <w:noProof/>
        </w:rPr>
      </w:pPr>
      <w:bookmarkStart w:id="4222" w:name="_Toc94194951"/>
      <w:bookmarkStart w:id="4223" w:name="_Toc97042641"/>
      <w:bookmarkStart w:id="4224" w:name="_Toc97045785"/>
      <w:bookmarkStart w:id="4225" w:name="_Toc97155530"/>
      <w:bookmarkStart w:id="4226" w:name="_Toc101521656"/>
      <w:bookmarkStart w:id="4227" w:name="_Toc138761937"/>
      <w:bookmarkStart w:id="4228" w:name="_Toc145708152"/>
      <w:bookmarkStart w:id="4229" w:name="_Toc157111500"/>
      <w:r>
        <w:t>8.</w:t>
      </w:r>
      <w:r w:rsidR="00211FE5">
        <w:t>8</w:t>
      </w:r>
      <w:r>
        <w:t>.5.2.3</w:t>
      </w:r>
      <w:r>
        <w:rPr>
          <w:noProof/>
        </w:rPr>
        <w:t>.1</w:t>
      </w:r>
      <w:r>
        <w:rPr>
          <w:noProof/>
        </w:rPr>
        <w:tab/>
        <w:t>POST</w:t>
      </w:r>
      <w:bookmarkEnd w:id="4222"/>
      <w:bookmarkEnd w:id="4223"/>
      <w:bookmarkEnd w:id="4224"/>
      <w:bookmarkEnd w:id="4225"/>
      <w:bookmarkEnd w:id="4226"/>
      <w:bookmarkEnd w:id="4227"/>
      <w:bookmarkEnd w:id="4228"/>
      <w:bookmarkEnd w:id="422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4230" w:name="_Toc94194897"/>
      <w:bookmarkStart w:id="4231" w:name="_Toc97042642"/>
      <w:bookmarkStart w:id="4232" w:name="_Toc97045786"/>
      <w:bookmarkStart w:id="4233" w:name="_Toc97155531"/>
      <w:bookmarkStart w:id="4234" w:name="_Toc101521657"/>
      <w:bookmarkStart w:id="4235" w:name="_Toc138761938"/>
      <w:bookmarkStart w:id="4236" w:name="_Toc145708153"/>
      <w:bookmarkStart w:id="4237" w:name="_Toc157111501"/>
      <w:r>
        <w:t>8.</w:t>
      </w:r>
      <w:r w:rsidR="00180B18">
        <w:t>8</w:t>
      </w:r>
      <w:r>
        <w:t>.6</w:t>
      </w:r>
      <w:r>
        <w:tab/>
        <w:t>Data Model</w:t>
      </w:r>
      <w:bookmarkEnd w:id="4230"/>
      <w:bookmarkEnd w:id="4231"/>
      <w:bookmarkEnd w:id="4232"/>
      <w:bookmarkEnd w:id="4233"/>
      <w:bookmarkEnd w:id="4234"/>
      <w:bookmarkEnd w:id="4235"/>
      <w:bookmarkEnd w:id="4236"/>
      <w:bookmarkEnd w:id="4237"/>
    </w:p>
    <w:p w14:paraId="034B2B86" w14:textId="53E1121D" w:rsidR="004B37D6" w:rsidRDefault="004B37D6" w:rsidP="004B37D6">
      <w:pPr>
        <w:pStyle w:val="Heading4"/>
      </w:pPr>
      <w:bookmarkStart w:id="4238" w:name="_Toc510696633"/>
      <w:bookmarkStart w:id="4239" w:name="_Toc35971428"/>
      <w:bookmarkStart w:id="4240" w:name="_Toc94194898"/>
      <w:bookmarkStart w:id="4241" w:name="_Toc97042643"/>
      <w:bookmarkStart w:id="4242" w:name="_Toc97045787"/>
      <w:bookmarkStart w:id="4243" w:name="_Toc97155532"/>
      <w:bookmarkStart w:id="4244" w:name="_Toc101521658"/>
      <w:bookmarkStart w:id="4245" w:name="_Toc138761939"/>
      <w:bookmarkStart w:id="4246" w:name="_Toc145708154"/>
      <w:bookmarkStart w:id="4247" w:name="_Toc157111502"/>
      <w:r>
        <w:t>8.</w:t>
      </w:r>
      <w:r w:rsidR="00180B18">
        <w:t>8</w:t>
      </w:r>
      <w:r>
        <w:t>.6.1</w:t>
      </w:r>
      <w:r>
        <w:tab/>
        <w:t>General</w:t>
      </w:r>
      <w:bookmarkEnd w:id="4238"/>
      <w:bookmarkEnd w:id="4239"/>
      <w:bookmarkEnd w:id="4240"/>
      <w:bookmarkEnd w:id="4241"/>
      <w:bookmarkEnd w:id="4242"/>
      <w:bookmarkEnd w:id="4243"/>
      <w:bookmarkEnd w:id="4244"/>
      <w:bookmarkEnd w:id="4245"/>
      <w:bookmarkEnd w:id="4246"/>
      <w:bookmarkEnd w:id="4247"/>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4248" w:name="_Toc510696634"/>
      <w:bookmarkStart w:id="4249" w:name="_Toc35971429"/>
      <w:bookmarkStart w:id="4250" w:name="_Toc94194899"/>
      <w:bookmarkStart w:id="4251" w:name="_Toc97042644"/>
      <w:bookmarkStart w:id="4252" w:name="_Toc97045788"/>
      <w:bookmarkStart w:id="4253" w:name="_Toc97155533"/>
      <w:bookmarkStart w:id="4254" w:name="_Toc101521659"/>
      <w:bookmarkStart w:id="4255" w:name="_Toc138761940"/>
      <w:bookmarkStart w:id="4256" w:name="_Toc145708155"/>
      <w:bookmarkStart w:id="4257" w:name="_Toc157111503"/>
      <w:r>
        <w:t>8.</w:t>
      </w:r>
      <w:r w:rsidR="00180B18">
        <w:t>8</w:t>
      </w:r>
      <w:r>
        <w:rPr>
          <w:lang w:val="en-US"/>
        </w:rPr>
        <w:t>.6.2</w:t>
      </w:r>
      <w:r>
        <w:rPr>
          <w:lang w:val="en-US"/>
        </w:rPr>
        <w:tab/>
        <w:t>Structured data types</w:t>
      </w:r>
      <w:bookmarkEnd w:id="4248"/>
      <w:bookmarkEnd w:id="4249"/>
      <w:bookmarkEnd w:id="4250"/>
      <w:bookmarkEnd w:id="4251"/>
      <w:bookmarkEnd w:id="4252"/>
      <w:bookmarkEnd w:id="4253"/>
      <w:bookmarkEnd w:id="4254"/>
      <w:bookmarkEnd w:id="4255"/>
      <w:bookmarkEnd w:id="4256"/>
      <w:bookmarkEnd w:id="4257"/>
    </w:p>
    <w:p w14:paraId="170EED38" w14:textId="0A063A4F" w:rsidR="004B37D6" w:rsidRDefault="004B37D6" w:rsidP="004B37D6">
      <w:pPr>
        <w:pStyle w:val="Heading5"/>
      </w:pPr>
      <w:bookmarkStart w:id="4258" w:name="_Toc510696635"/>
      <w:bookmarkStart w:id="4259" w:name="_Toc35971430"/>
      <w:bookmarkStart w:id="4260" w:name="_Toc94194900"/>
      <w:bookmarkStart w:id="4261" w:name="_Toc97042645"/>
      <w:bookmarkStart w:id="4262" w:name="_Toc97045789"/>
      <w:bookmarkStart w:id="4263" w:name="_Toc97155534"/>
      <w:bookmarkStart w:id="4264" w:name="_Toc101521660"/>
      <w:bookmarkStart w:id="4265" w:name="_Toc138761941"/>
      <w:bookmarkStart w:id="4266" w:name="_Toc145708156"/>
      <w:bookmarkStart w:id="4267" w:name="_Toc157111504"/>
      <w:r>
        <w:t>8.</w:t>
      </w:r>
      <w:r w:rsidR="00180B18">
        <w:t>8</w:t>
      </w:r>
      <w:r>
        <w:t>.6.2.1</w:t>
      </w:r>
      <w:r>
        <w:tab/>
        <w:t>Introduction</w:t>
      </w:r>
      <w:bookmarkEnd w:id="4258"/>
      <w:bookmarkEnd w:id="4259"/>
      <w:bookmarkEnd w:id="4260"/>
      <w:bookmarkEnd w:id="4261"/>
      <w:bookmarkEnd w:id="4262"/>
      <w:bookmarkEnd w:id="4263"/>
      <w:bookmarkEnd w:id="4264"/>
      <w:bookmarkEnd w:id="4265"/>
      <w:bookmarkEnd w:id="4266"/>
      <w:bookmarkEnd w:id="4267"/>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4268" w:name="_Toc510696636"/>
      <w:bookmarkStart w:id="4269" w:name="_Toc35971431"/>
      <w:bookmarkStart w:id="4270" w:name="_Toc94194901"/>
      <w:bookmarkStart w:id="4271" w:name="_Toc97042646"/>
      <w:bookmarkStart w:id="4272" w:name="_Toc97045790"/>
      <w:bookmarkStart w:id="4273" w:name="_Toc97155535"/>
      <w:bookmarkStart w:id="4274" w:name="_Toc101521661"/>
      <w:bookmarkStart w:id="4275" w:name="_Toc138761942"/>
      <w:bookmarkStart w:id="4276" w:name="_Toc145708157"/>
      <w:bookmarkStart w:id="4277" w:name="_Toc157111505"/>
      <w:r>
        <w:t>8.</w:t>
      </w:r>
      <w:r w:rsidR="00180B18">
        <w:t>8</w:t>
      </w:r>
      <w:r>
        <w:t>.6.2.2</w:t>
      </w:r>
      <w:r>
        <w:tab/>
        <w:t xml:space="preserve">Type: </w:t>
      </w:r>
      <w:bookmarkEnd w:id="4268"/>
      <w:bookmarkEnd w:id="4269"/>
      <w:bookmarkEnd w:id="4270"/>
      <w:r>
        <w:t>EELACRReq</w:t>
      </w:r>
      <w:bookmarkEnd w:id="4271"/>
      <w:bookmarkEnd w:id="4272"/>
      <w:bookmarkEnd w:id="4273"/>
      <w:bookmarkEnd w:id="4274"/>
      <w:bookmarkEnd w:id="4275"/>
      <w:bookmarkEnd w:id="4276"/>
      <w:bookmarkEnd w:id="427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4278" w:name="_Toc510696637"/>
      <w:bookmarkStart w:id="4279" w:name="_Toc35971432"/>
      <w:bookmarkStart w:id="4280" w:name="_Toc94194902"/>
      <w:bookmarkStart w:id="4281" w:name="_Toc97042647"/>
      <w:bookmarkStart w:id="4282" w:name="_Toc97045791"/>
      <w:bookmarkStart w:id="4283" w:name="_Toc97155536"/>
      <w:bookmarkStart w:id="4284" w:name="_Toc101521662"/>
      <w:bookmarkStart w:id="4285" w:name="_Toc138761943"/>
      <w:bookmarkStart w:id="4286" w:name="_Toc145708158"/>
      <w:bookmarkStart w:id="4287" w:name="_Toc157111506"/>
      <w:r>
        <w:t>8.</w:t>
      </w:r>
      <w:r w:rsidR="00180B18">
        <w:t>8</w:t>
      </w:r>
      <w:r>
        <w:t>.6.2.3</w:t>
      </w:r>
      <w:r>
        <w:tab/>
        <w:t xml:space="preserve">Type: </w:t>
      </w:r>
      <w:bookmarkEnd w:id="4278"/>
      <w:bookmarkEnd w:id="4279"/>
      <w:bookmarkEnd w:id="4280"/>
      <w:r>
        <w:t>EELACRResp</w:t>
      </w:r>
      <w:bookmarkEnd w:id="4281"/>
      <w:bookmarkEnd w:id="4282"/>
      <w:bookmarkEnd w:id="4283"/>
      <w:bookmarkEnd w:id="4284"/>
      <w:bookmarkEnd w:id="4285"/>
      <w:bookmarkEnd w:id="4286"/>
      <w:bookmarkEnd w:id="4287"/>
    </w:p>
    <w:p w14:paraId="74E4F90C" w14:textId="7005CE16" w:rsidR="004B37D6" w:rsidRDefault="004B37D6" w:rsidP="004B37D6">
      <w:pPr>
        <w:pStyle w:val="TH"/>
      </w:pPr>
      <w:bookmarkStart w:id="4288" w:name="_Toc510696638"/>
      <w:bookmarkStart w:id="4289"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4290" w:name="_Toc97042648"/>
      <w:bookmarkStart w:id="4291" w:name="_Toc97045792"/>
      <w:bookmarkStart w:id="4292" w:name="_Toc97155537"/>
      <w:bookmarkStart w:id="4293" w:name="_Toc101521663"/>
      <w:bookmarkStart w:id="4294" w:name="_Toc138761944"/>
      <w:bookmarkStart w:id="4295" w:name="_Toc145708159"/>
      <w:bookmarkStart w:id="4296" w:name="_Toc157111507"/>
      <w:bookmarkStart w:id="4297" w:name="_Toc94194909"/>
      <w:r>
        <w:t>8.</w:t>
      </w:r>
      <w:r w:rsidR="00180B18">
        <w:t>8</w:t>
      </w:r>
      <w:r>
        <w:t>.6.2.4</w:t>
      </w:r>
      <w:r>
        <w:tab/>
        <w:t>Type: ACTStatusSubsc</w:t>
      </w:r>
      <w:bookmarkEnd w:id="4290"/>
      <w:bookmarkEnd w:id="4291"/>
      <w:bookmarkEnd w:id="4292"/>
      <w:bookmarkEnd w:id="4293"/>
      <w:bookmarkEnd w:id="4294"/>
      <w:bookmarkEnd w:id="4295"/>
      <w:bookmarkEnd w:id="4296"/>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4298" w:name="_Toc97042649"/>
      <w:bookmarkStart w:id="4299" w:name="_Toc97045793"/>
      <w:bookmarkStart w:id="4300" w:name="_Toc97155538"/>
      <w:bookmarkStart w:id="4301" w:name="_Toc101521664"/>
      <w:bookmarkStart w:id="4302" w:name="_Toc138761945"/>
      <w:bookmarkStart w:id="4303" w:name="_Toc145708160"/>
      <w:bookmarkStart w:id="4304" w:name="_Toc157111508"/>
      <w:r>
        <w:t>8.</w:t>
      </w:r>
      <w:r w:rsidR="00180B18">
        <w:t>8</w:t>
      </w:r>
      <w:r>
        <w:t>.6.2.5</w:t>
      </w:r>
      <w:r>
        <w:tab/>
        <w:t>Type: ACTStatusNotif</w:t>
      </w:r>
      <w:bookmarkEnd w:id="4298"/>
      <w:bookmarkEnd w:id="4299"/>
      <w:bookmarkEnd w:id="4300"/>
      <w:bookmarkEnd w:id="4301"/>
      <w:bookmarkEnd w:id="4302"/>
      <w:bookmarkEnd w:id="4303"/>
      <w:bookmarkEnd w:id="4304"/>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4305" w:name="_Toc97042650"/>
      <w:bookmarkStart w:id="4306" w:name="_Toc97045794"/>
      <w:bookmarkStart w:id="4307" w:name="_Toc97155539"/>
      <w:bookmarkStart w:id="4308" w:name="_Toc101521665"/>
      <w:bookmarkStart w:id="4309" w:name="_Toc138761946"/>
      <w:bookmarkStart w:id="4310" w:name="_Toc145708161"/>
      <w:bookmarkStart w:id="4311" w:name="_Toc157111509"/>
      <w:r>
        <w:t>8.</w:t>
      </w:r>
      <w:r w:rsidR="00180B18">
        <w:t>8</w:t>
      </w:r>
      <w:r>
        <w:rPr>
          <w:lang w:val="en-US"/>
        </w:rPr>
        <w:t>.6.3</w:t>
      </w:r>
      <w:r>
        <w:rPr>
          <w:lang w:val="en-US"/>
        </w:rPr>
        <w:tab/>
        <w:t>Simple data types and enumerations</w:t>
      </w:r>
      <w:bookmarkEnd w:id="4288"/>
      <w:bookmarkEnd w:id="4289"/>
      <w:bookmarkEnd w:id="4297"/>
      <w:bookmarkEnd w:id="4305"/>
      <w:bookmarkEnd w:id="4306"/>
      <w:bookmarkEnd w:id="4307"/>
      <w:bookmarkEnd w:id="4308"/>
      <w:bookmarkEnd w:id="4309"/>
      <w:bookmarkEnd w:id="4310"/>
      <w:bookmarkEnd w:id="4311"/>
    </w:p>
    <w:p w14:paraId="7243C03D" w14:textId="5C65BBD4" w:rsidR="004B37D6" w:rsidRDefault="004B37D6" w:rsidP="004B37D6">
      <w:pPr>
        <w:pStyle w:val="Heading5"/>
      </w:pPr>
      <w:bookmarkStart w:id="4312" w:name="_Toc94194910"/>
      <w:bookmarkStart w:id="4313" w:name="_Toc97042651"/>
      <w:bookmarkStart w:id="4314" w:name="_Toc97045795"/>
      <w:bookmarkStart w:id="4315" w:name="_Toc97155540"/>
      <w:bookmarkStart w:id="4316" w:name="_Toc101521666"/>
      <w:bookmarkStart w:id="4317" w:name="_Toc138761947"/>
      <w:bookmarkStart w:id="4318" w:name="_Toc145708162"/>
      <w:bookmarkStart w:id="4319" w:name="_Toc157111510"/>
      <w:r>
        <w:t>8.</w:t>
      </w:r>
      <w:r w:rsidR="00180B18">
        <w:t>8</w:t>
      </w:r>
      <w:r>
        <w:t>.6.3.1</w:t>
      </w:r>
      <w:r>
        <w:tab/>
        <w:t>Introduction</w:t>
      </w:r>
      <w:bookmarkEnd w:id="4312"/>
      <w:bookmarkEnd w:id="4313"/>
      <w:bookmarkEnd w:id="4314"/>
      <w:bookmarkEnd w:id="4315"/>
      <w:bookmarkEnd w:id="4316"/>
      <w:bookmarkEnd w:id="4317"/>
      <w:bookmarkEnd w:id="4318"/>
      <w:bookmarkEnd w:id="431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4320" w:name="_Toc94194911"/>
      <w:bookmarkStart w:id="4321" w:name="_Toc97042652"/>
      <w:bookmarkStart w:id="4322" w:name="_Toc97045796"/>
      <w:bookmarkStart w:id="4323" w:name="_Toc97155541"/>
      <w:bookmarkStart w:id="4324" w:name="_Toc101521667"/>
      <w:bookmarkStart w:id="4325" w:name="_Toc138761948"/>
      <w:bookmarkStart w:id="4326" w:name="_Toc145708163"/>
      <w:bookmarkStart w:id="4327" w:name="_Toc157111511"/>
      <w:r>
        <w:t>8.</w:t>
      </w:r>
      <w:r w:rsidR="00180B18">
        <w:t>8</w:t>
      </w:r>
      <w:r>
        <w:t>.6.3.2</w:t>
      </w:r>
      <w:r>
        <w:tab/>
        <w:t>Simple data types</w:t>
      </w:r>
      <w:bookmarkEnd w:id="4320"/>
      <w:bookmarkEnd w:id="4321"/>
      <w:bookmarkEnd w:id="4322"/>
      <w:bookmarkEnd w:id="4323"/>
      <w:bookmarkEnd w:id="4324"/>
      <w:bookmarkEnd w:id="4325"/>
      <w:bookmarkEnd w:id="4326"/>
      <w:bookmarkEnd w:id="432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4328" w:name="_Toc510696643"/>
      <w:bookmarkStart w:id="4329" w:name="_Toc35971438"/>
      <w:bookmarkStart w:id="4330" w:name="_Toc94194916"/>
      <w:bookmarkStart w:id="4331" w:name="_Toc97042653"/>
      <w:bookmarkStart w:id="4332" w:name="_Toc97045797"/>
      <w:bookmarkStart w:id="4333" w:name="_Toc97155542"/>
      <w:bookmarkStart w:id="4334" w:name="_Toc101521668"/>
      <w:bookmarkStart w:id="4335" w:name="_Toc138761949"/>
      <w:bookmarkStart w:id="4336" w:name="_Toc145708164"/>
      <w:bookmarkStart w:id="4337" w:name="_Toc157111512"/>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328"/>
      <w:bookmarkEnd w:id="4329"/>
      <w:bookmarkEnd w:id="4330"/>
      <w:bookmarkEnd w:id="4331"/>
      <w:bookmarkEnd w:id="4332"/>
      <w:bookmarkEnd w:id="4333"/>
      <w:bookmarkEnd w:id="4334"/>
      <w:bookmarkEnd w:id="4335"/>
      <w:bookmarkEnd w:id="4336"/>
      <w:bookmarkEnd w:id="4337"/>
    </w:p>
    <w:p w14:paraId="77B6C91C" w14:textId="77777777" w:rsidR="004B37D6" w:rsidRDefault="004B37D6" w:rsidP="004B37D6">
      <w:bookmarkStart w:id="4338" w:name="_Toc510696644"/>
      <w:bookmarkStart w:id="4339"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4340" w:name="_Toc510696646"/>
      <w:bookmarkStart w:id="4341" w:name="_Toc35971441"/>
      <w:bookmarkStart w:id="4342" w:name="_Toc94194917"/>
      <w:bookmarkStart w:id="4343" w:name="_Toc97042654"/>
      <w:bookmarkStart w:id="4344" w:name="_Toc97045798"/>
      <w:bookmarkStart w:id="4345" w:name="_Toc97155543"/>
      <w:bookmarkStart w:id="4346" w:name="_Toc101521669"/>
      <w:bookmarkStart w:id="4347" w:name="_Toc138761950"/>
      <w:bookmarkStart w:id="4348" w:name="_Toc145708165"/>
      <w:bookmarkStart w:id="4349" w:name="_Toc157111513"/>
      <w:bookmarkEnd w:id="4338"/>
      <w:bookmarkEnd w:id="4339"/>
      <w:r>
        <w:t>8.</w:t>
      </w:r>
      <w:r w:rsidR="00180B18">
        <w:t>8</w:t>
      </w:r>
      <w:r>
        <w:t>.6.5</w:t>
      </w:r>
      <w:r>
        <w:tab/>
        <w:t>Binary data</w:t>
      </w:r>
      <w:bookmarkEnd w:id="4340"/>
      <w:bookmarkEnd w:id="4341"/>
      <w:bookmarkEnd w:id="4342"/>
      <w:bookmarkEnd w:id="4343"/>
      <w:bookmarkEnd w:id="4344"/>
      <w:bookmarkEnd w:id="4345"/>
      <w:bookmarkEnd w:id="4346"/>
      <w:bookmarkEnd w:id="4347"/>
      <w:bookmarkEnd w:id="4348"/>
      <w:bookmarkEnd w:id="4349"/>
    </w:p>
    <w:p w14:paraId="64701DE6" w14:textId="0B157895" w:rsidR="004B37D6" w:rsidRDefault="004B37D6" w:rsidP="004B37D6">
      <w:pPr>
        <w:pStyle w:val="Heading5"/>
      </w:pPr>
      <w:bookmarkStart w:id="4350" w:name="_Toc35971442"/>
      <w:bookmarkStart w:id="4351" w:name="_Toc94194918"/>
      <w:bookmarkStart w:id="4352" w:name="_Toc97042655"/>
      <w:bookmarkStart w:id="4353" w:name="_Toc97045799"/>
      <w:bookmarkStart w:id="4354" w:name="_Toc97155544"/>
      <w:bookmarkStart w:id="4355" w:name="_Toc101521670"/>
      <w:bookmarkStart w:id="4356" w:name="_Toc138761951"/>
      <w:bookmarkStart w:id="4357" w:name="_Toc145708166"/>
      <w:bookmarkStart w:id="4358" w:name="_Toc157111514"/>
      <w:r>
        <w:t>8.</w:t>
      </w:r>
      <w:r w:rsidR="00180B18">
        <w:t>8</w:t>
      </w:r>
      <w:r>
        <w:t>.6.5.1</w:t>
      </w:r>
      <w:r>
        <w:tab/>
        <w:t>Binary Data Types</w:t>
      </w:r>
      <w:bookmarkEnd w:id="4350"/>
      <w:bookmarkEnd w:id="4351"/>
      <w:bookmarkEnd w:id="4352"/>
      <w:bookmarkEnd w:id="4353"/>
      <w:bookmarkEnd w:id="4354"/>
      <w:bookmarkEnd w:id="4355"/>
      <w:bookmarkEnd w:id="4356"/>
      <w:bookmarkEnd w:id="4357"/>
      <w:bookmarkEnd w:id="4358"/>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4359" w:name="_Toc97042656"/>
      <w:bookmarkStart w:id="4360" w:name="_Toc97045800"/>
      <w:bookmarkStart w:id="4361" w:name="_Toc97155545"/>
      <w:bookmarkStart w:id="4362" w:name="_Toc101521671"/>
      <w:bookmarkStart w:id="4363" w:name="_Toc138761952"/>
      <w:bookmarkStart w:id="4364" w:name="_Toc145708167"/>
      <w:bookmarkStart w:id="4365" w:name="_Toc157111515"/>
      <w:r>
        <w:t>8.</w:t>
      </w:r>
      <w:r w:rsidR="00180B18">
        <w:t>8</w:t>
      </w:r>
      <w:r>
        <w:t>.7</w:t>
      </w:r>
      <w:r>
        <w:tab/>
        <w:t>Error Handling</w:t>
      </w:r>
      <w:bookmarkEnd w:id="4359"/>
      <w:bookmarkEnd w:id="4360"/>
      <w:bookmarkEnd w:id="4361"/>
      <w:bookmarkEnd w:id="4362"/>
      <w:bookmarkEnd w:id="4363"/>
      <w:bookmarkEnd w:id="4364"/>
      <w:bookmarkEnd w:id="4365"/>
    </w:p>
    <w:p w14:paraId="089BCBBB" w14:textId="61BA8E0D" w:rsidR="004B37D6" w:rsidRDefault="004B37D6" w:rsidP="004B37D6">
      <w:pPr>
        <w:pStyle w:val="Heading4"/>
      </w:pPr>
      <w:bookmarkStart w:id="4366" w:name="_Toc35971444"/>
      <w:bookmarkStart w:id="4367" w:name="_Toc94194920"/>
      <w:bookmarkStart w:id="4368" w:name="_Toc97042657"/>
      <w:bookmarkStart w:id="4369" w:name="_Toc97045801"/>
      <w:bookmarkStart w:id="4370" w:name="_Toc97155546"/>
      <w:bookmarkStart w:id="4371" w:name="_Toc101521672"/>
      <w:bookmarkStart w:id="4372" w:name="_Toc138761953"/>
      <w:bookmarkStart w:id="4373" w:name="_Toc145708168"/>
      <w:bookmarkStart w:id="4374" w:name="_Toc157111516"/>
      <w:r>
        <w:t>8.</w:t>
      </w:r>
      <w:r w:rsidR="00180B18">
        <w:t>8</w:t>
      </w:r>
      <w:r>
        <w:t>.7.1</w:t>
      </w:r>
      <w:r>
        <w:tab/>
        <w:t>General</w:t>
      </w:r>
      <w:bookmarkEnd w:id="4366"/>
      <w:bookmarkEnd w:id="4367"/>
      <w:bookmarkEnd w:id="4368"/>
      <w:bookmarkEnd w:id="4369"/>
      <w:bookmarkEnd w:id="4370"/>
      <w:bookmarkEnd w:id="4371"/>
      <w:bookmarkEnd w:id="4372"/>
      <w:bookmarkEnd w:id="4373"/>
      <w:bookmarkEnd w:id="437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4375" w:name="_Toc35971445"/>
      <w:bookmarkStart w:id="4376" w:name="_Toc94194921"/>
      <w:bookmarkStart w:id="4377" w:name="_Toc97042658"/>
      <w:bookmarkStart w:id="4378" w:name="_Toc97045802"/>
      <w:bookmarkStart w:id="4379" w:name="_Toc97155547"/>
      <w:bookmarkStart w:id="4380" w:name="_Toc101521673"/>
      <w:bookmarkStart w:id="4381" w:name="_Toc138761954"/>
      <w:bookmarkStart w:id="4382" w:name="_Toc145708169"/>
      <w:bookmarkStart w:id="4383" w:name="_Toc157111517"/>
      <w:r>
        <w:t>8.</w:t>
      </w:r>
      <w:r w:rsidR="00180B18">
        <w:t>8</w:t>
      </w:r>
      <w:r>
        <w:t>.7.2</w:t>
      </w:r>
      <w:r>
        <w:tab/>
        <w:t>Protocol Errors</w:t>
      </w:r>
      <w:bookmarkEnd w:id="4375"/>
      <w:bookmarkEnd w:id="4376"/>
      <w:bookmarkEnd w:id="4377"/>
      <w:bookmarkEnd w:id="4378"/>
      <w:bookmarkEnd w:id="4379"/>
      <w:bookmarkEnd w:id="4380"/>
      <w:bookmarkEnd w:id="4381"/>
      <w:bookmarkEnd w:id="4382"/>
      <w:bookmarkEnd w:id="4383"/>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4384" w:name="_Toc35971446"/>
      <w:bookmarkStart w:id="4385" w:name="_Toc94194922"/>
      <w:bookmarkStart w:id="4386" w:name="_Toc97042659"/>
      <w:bookmarkStart w:id="4387" w:name="_Toc97045803"/>
      <w:bookmarkStart w:id="4388" w:name="_Toc97155548"/>
      <w:bookmarkStart w:id="4389" w:name="_Toc101521674"/>
      <w:bookmarkStart w:id="4390" w:name="_Toc138761955"/>
      <w:bookmarkStart w:id="4391" w:name="_Toc145708170"/>
      <w:bookmarkStart w:id="4392" w:name="_Toc157111518"/>
      <w:r>
        <w:t>8.</w:t>
      </w:r>
      <w:r w:rsidR="00180B18">
        <w:t>8</w:t>
      </w:r>
      <w:r>
        <w:t>.7.3</w:t>
      </w:r>
      <w:r>
        <w:tab/>
        <w:t>Application Errors</w:t>
      </w:r>
      <w:bookmarkEnd w:id="4384"/>
      <w:bookmarkEnd w:id="4385"/>
      <w:bookmarkEnd w:id="4386"/>
      <w:bookmarkEnd w:id="4387"/>
      <w:bookmarkEnd w:id="4388"/>
      <w:bookmarkEnd w:id="4389"/>
      <w:bookmarkEnd w:id="4390"/>
      <w:bookmarkEnd w:id="4391"/>
      <w:bookmarkEnd w:id="4392"/>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4393" w:name="_Toc97042660"/>
      <w:bookmarkStart w:id="4394" w:name="_Toc97045804"/>
      <w:bookmarkStart w:id="4395" w:name="_Toc97155549"/>
      <w:bookmarkStart w:id="4396" w:name="_Toc101521675"/>
      <w:bookmarkStart w:id="4397" w:name="_Toc138761956"/>
      <w:bookmarkStart w:id="4398" w:name="_Toc145708171"/>
      <w:bookmarkStart w:id="4399" w:name="_Toc157111519"/>
      <w:r>
        <w:t>8.</w:t>
      </w:r>
      <w:r w:rsidR="00180B18">
        <w:t>8</w:t>
      </w:r>
      <w:r>
        <w:t>.8</w:t>
      </w:r>
      <w:r>
        <w:tab/>
        <w:t>Feature negotiation</w:t>
      </w:r>
      <w:bookmarkEnd w:id="4393"/>
      <w:bookmarkEnd w:id="4394"/>
      <w:bookmarkEnd w:id="4395"/>
      <w:bookmarkEnd w:id="4396"/>
      <w:bookmarkEnd w:id="4397"/>
      <w:bookmarkEnd w:id="4398"/>
      <w:bookmarkEnd w:id="4399"/>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4400" w:name="_Toc97042661"/>
      <w:bookmarkStart w:id="4401" w:name="_Toc97045805"/>
      <w:bookmarkStart w:id="4402" w:name="_Toc97155550"/>
      <w:bookmarkStart w:id="4403" w:name="_Toc101521676"/>
      <w:bookmarkStart w:id="4404" w:name="_Toc138761957"/>
      <w:bookmarkStart w:id="4405" w:name="_Toc145708172"/>
      <w:bookmarkStart w:id="4406" w:name="_Toc157111520"/>
      <w:r>
        <w:t>8.</w:t>
      </w:r>
      <w:r w:rsidR="009A6F55">
        <w:t>9</w:t>
      </w:r>
      <w:r>
        <w:tab/>
      </w:r>
      <w:r w:rsidRPr="00310802">
        <w:t>Eees_ACRStatusUpdate</w:t>
      </w:r>
      <w:r>
        <w:t xml:space="preserve"> API</w:t>
      </w:r>
      <w:bookmarkEnd w:id="4400"/>
      <w:bookmarkEnd w:id="4401"/>
      <w:bookmarkEnd w:id="4402"/>
      <w:bookmarkEnd w:id="4403"/>
      <w:bookmarkEnd w:id="4404"/>
      <w:bookmarkEnd w:id="4405"/>
      <w:bookmarkEnd w:id="4406"/>
    </w:p>
    <w:p w14:paraId="605538DB" w14:textId="322928C9" w:rsidR="00D732EB" w:rsidRDefault="00D732EB" w:rsidP="00D732EB">
      <w:pPr>
        <w:pStyle w:val="Heading3"/>
      </w:pPr>
      <w:bookmarkStart w:id="4407" w:name="_Toc97042662"/>
      <w:bookmarkStart w:id="4408" w:name="_Toc97045806"/>
      <w:bookmarkStart w:id="4409" w:name="_Toc97155551"/>
      <w:bookmarkStart w:id="4410" w:name="_Toc101521677"/>
      <w:bookmarkStart w:id="4411" w:name="_Toc138761958"/>
      <w:bookmarkStart w:id="4412" w:name="_Toc145708173"/>
      <w:bookmarkStart w:id="4413" w:name="_Toc157111521"/>
      <w:r>
        <w:t>8.</w:t>
      </w:r>
      <w:r w:rsidR="009A6F55">
        <w:t>9</w:t>
      </w:r>
      <w:r>
        <w:t>.1</w:t>
      </w:r>
      <w:r>
        <w:tab/>
        <w:t>Introduction</w:t>
      </w:r>
      <w:bookmarkEnd w:id="4407"/>
      <w:bookmarkEnd w:id="4408"/>
      <w:bookmarkEnd w:id="4409"/>
      <w:bookmarkEnd w:id="4410"/>
      <w:bookmarkEnd w:id="4411"/>
      <w:bookmarkEnd w:id="4412"/>
      <w:bookmarkEnd w:id="441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4414" w:name="_Toc35971392"/>
      <w:bookmarkStart w:id="4415" w:name="_Toc94194873"/>
      <w:bookmarkStart w:id="4416" w:name="_Toc97042663"/>
      <w:bookmarkStart w:id="4417" w:name="_Toc97045807"/>
      <w:bookmarkStart w:id="4418" w:name="_Toc97155552"/>
      <w:bookmarkStart w:id="4419" w:name="_Toc101521678"/>
      <w:bookmarkStart w:id="4420" w:name="_Toc138761959"/>
      <w:bookmarkStart w:id="4421" w:name="_Toc145708174"/>
      <w:bookmarkStart w:id="4422" w:name="_Toc157111522"/>
      <w:r>
        <w:t>8.</w:t>
      </w:r>
      <w:r w:rsidR="009A6F55">
        <w:t>9</w:t>
      </w:r>
      <w:r>
        <w:t>.2</w:t>
      </w:r>
      <w:r>
        <w:tab/>
        <w:t>Usage of HTTP</w:t>
      </w:r>
      <w:bookmarkEnd w:id="4414"/>
      <w:bookmarkEnd w:id="4415"/>
      <w:bookmarkEnd w:id="4416"/>
      <w:bookmarkEnd w:id="4417"/>
      <w:bookmarkEnd w:id="4418"/>
      <w:bookmarkEnd w:id="4419"/>
      <w:bookmarkEnd w:id="4420"/>
      <w:bookmarkEnd w:id="4421"/>
      <w:bookmarkEnd w:id="4422"/>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4423" w:name="_Toc97042664"/>
      <w:bookmarkStart w:id="4424" w:name="_Toc97045808"/>
      <w:bookmarkStart w:id="4425" w:name="_Toc97155553"/>
      <w:bookmarkStart w:id="4426" w:name="_Toc101521679"/>
      <w:bookmarkStart w:id="4427" w:name="_Toc138761960"/>
      <w:bookmarkStart w:id="4428" w:name="_Toc145708175"/>
      <w:bookmarkStart w:id="4429" w:name="_Toc157111523"/>
      <w:r>
        <w:t>8.</w:t>
      </w:r>
      <w:r w:rsidR="009A6F55">
        <w:t>9</w:t>
      </w:r>
      <w:r>
        <w:t>.3</w:t>
      </w:r>
      <w:r>
        <w:tab/>
        <w:t>Resources</w:t>
      </w:r>
      <w:bookmarkEnd w:id="4423"/>
      <w:bookmarkEnd w:id="4424"/>
      <w:bookmarkEnd w:id="4425"/>
      <w:bookmarkEnd w:id="4426"/>
      <w:bookmarkEnd w:id="4427"/>
      <w:bookmarkEnd w:id="4428"/>
      <w:bookmarkEnd w:id="4429"/>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4430" w:name="_Toc94194875"/>
      <w:bookmarkStart w:id="4431" w:name="_Toc97042665"/>
      <w:bookmarkStart w:id="4432" w:name="_Toc97045809"/>
      <w:bookmarkStart w:id="4433" w:name="_Toc97155554"/>
      <w:bookmarkStart w:id="4434" w:name="_Toc101521680"/>
      <w:bookmarkStart w:id="4435" w:name="_Toc138761961"/>
      <w:bookmarkStart w:id="4436" w:name="_Toc145708176"/>
      <w:bookmarkStart w:id="4437" w:name="_Toc157111524"/>
      <w:r>
        <w:t>8.</w:t>
      </w:r>
      <w:r w:rsidR="009A6F55">
        <w:t>9</w:t>
      </w:r>
      <w:r>
        <w:t>.4</w:t>
      </w:r>
      <w:r>
        <w:tab/>
        <w:t>Custom Operations without associated resources</w:t>
      </w:r>
      <w:bookmarkEnd w:id="4430"/>
      <w:bookmarkEnd w:id="4431"/>
      <w:bookmarkEnd w:id="4432"/>
      <w:bookmarkEnd w:id="4433"/>
      <w:bookmarkEnd w:id="4434"/>
      <w:bookmarkEnd w:id="4435"/>
      <w:bookmarkEnd w:id="4436"/>
      <w:bookmarkEnd w:id="4437"/>
    </w:p>
    <w:p w14:paraId="3D42972D" w14:textId="415F0957" w:rsidR="002C48AF" w:rsidRDefault="002C48AF" w:rsidP="002C48AF">
      <w:pPr>
        <w:pStyle w:val="Heading4"/>
      </w:pPr>
      <w:bookmarkStart w:id="4438" w:name="_Toc97042666"/>
      <w:bookmarkStart w:id="4439" w:name="_Toc97045810"/>
      <w:bookmarkStart w:id="4440" w:name="_Toc97155555"/>
      <w:bookmarkStart w:id="4441" w:name="_Toc101521681"/>
      <w:bookmarkStart w:id="4442" w:name="_Toc138761962"/>
      <w:bookmarkStart w:id="4443" w:name="_Toc145708177"/>
      <w:bookmarkStart w:id="4444" w:name="_Toc157111525"/>
      <w:r>
        <w:t>8.</w:t>
      </w:r>
      <w:r w:rsidR="009A6F55">
        <w:t>9</w:t>
      </w:r>
      <w:r>
        <w:t>.4.1</w:t>
      </w:r>
      <w:r>
        <w:tab/>
        <w:t>Overview</w:t>
      </w:r>
      <w:bookmarkEnd w:id="4438"/>
      <w:bookmarkEnd w:id="4439"/>
      <w:bookmarkEnd w:id="4440"/>
      <w:bookmarkEnd w:id="4441"/>
      <w:bookmarkEnd w:id="4442"/>
      <w:bookmarkEnd w:id="4443"/>
      <w:bookmarkEnd w:id="44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9.2pt;height:138.6pt" o:ole="">
            <v:imagedata r:id="rId33" o:title=""/>
          </v:shape>
          <o:OLEObject Type="Embed" ProgID="Visio.Drawing.15" ShapeID="_x0000_i1036" DrawAspect="Content" ObjectID="_176811327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4445" w:name="_Toc97042667"/>
      <w:bookmarkStart w:id="4446" w:name="_Toc97045811"/>
      <w:bookmarkStart w:id="4447" w:name="_Toc97155556"/>
      <w:bookmarkStart w:id="4448" w:name="_Toc101521682"/>
      <w:bookmarkStart w:id="4449" w:name="_Toc138761963"/>
      <w:bookmarkStart w:id="4450" w:name="_Toc145708178"/>
      <w:bookmarkStart w:id="4451" w:name="_Toc157111526"/>
      <w:r>
        <w:t>8.</w:t>
      </w:r>
      <w:r w:rsidR="009A6F55">
        <w:t>9</w:t>
      </w:r>
      <w:r>
        <w:t>.4.2</w:t>
      </w:r>
      <w:r>
        <w:tab/>
        <w:t>Operation: Request</w:t>
      </w:r>
      <w:r>
        <w:rPr>
          <w:rFonts w:cs="Courier New"/>
          <w:szCs w:val="16"/>
        </w:rPr>
        <w:t>ACRUpdate</w:t>
      </w:r>
      <w:bookmarkEnd w:id="4445"/>
      <w:bookmarkEnd w:id="4446"/>
      <w:bookmarkEnd w:id="4447"/>
      <w:bookmarkEnd w:id="4448"/>
      <w:bookmarkEnd w:id="4449"/>
      <w:bookmarkEnd w:id="4450"/>
      <w:bookmarkEnd w:id="4451"/>
    </w:p>
    <w:p w14:paraId="5CBD7E87" w14:textId="46942108" w:rsidR="002C48AF" w:rsidRDefault="002C48AF" w:rsidP="002C48AF">
      <w:pPr>
        <w:pStyle w:val="Heading5"/>
      </w:pPr>
      <w:bookmarkStart w:id="4452" w:name="_Toc97042668"/>
      <w:bookmarkStart w:id="4453" w:name="_Toc97045812"/>
      <w:bookmarkStart w:id="4454" w:name="_Toc97155557"/>
      <w:bookmarkStart w:id="4455" w:name="_Toc101521683"/>
      <w:bookmarkStart w:id="4456" w:name="_Toc138761964"/>
      <w:bookmarkStart w:id="4457" w:name="_Toc145708179"/>
      <w:bookmarkStart w:id="4458" w:name="_Toc157111527"/>
      <w:r>
        <w:t>8.</w:t>
      </w:r>
      <w:r w:rsidR="009A6F55">
        <w:t>9</w:t>
      </w:r>
      <w:r>
        <w:t>.4.2.1</w:t>
      </w:r>
      <w:r>
        <w:tab/>
        <w:t>Description</w:t>
      </w:r>
      <w:bookmarkEnd w:id="4452"/>
      <w:bookmarkEnd w:id="4453"/>
      <w:bookmarkEnd w:id="4454"/>
      <w:bookmarkEnd w:id="4455"/>
      <w:bookmarkEnd w:id="4456"/>
      <w:bookmarkEnd w:id="4457"/>
      <w:bookmarkEnd w:id="4458"/>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4459" w:name="_Toc97042669"/>
      <w:bookmarkStart w:id="4460" w:name="_Toc97045813"/>
      <w:bookmarkStart w:id="4461" w:name="_Toc97155558"/>
      <w:bookmarkStart w:id="4462" w:name="_Toc101521684"/>
      <w:bookmarkStart w:id="4463" w:name="_Toc138761965"/>
      <w:bookmarkStart w:id="4464" w:name="_Toc145708180"/>
      <w:bookmarkStart w:id="4465" w:name="_Toc157111528"/>
      <w:r>
        <w:t>8.</w:t>
      </w:r>
      <w:r w:rsidR="009A6F55">
        <w:t>9</w:t>
      </w:r>
      <w:r>
        <w:t>.4.2.2</w:t>
      </w:r>
      <w:r>
        <w:tab/>
        <w:t>Operation Definition</w:t>
      </w:r>
      <w:bookmarkEnd w:id="4459"/>
      <w:bookmarkEnd w:id="4460"/>
      <w:bookmarkEnd w:id="4461"/>
      <w:bookmarkEnd w:id="4462"/>
      <w:bookmarkEnd w:id="4463"/>
      <w:bookmarkEnd w:id="4464"/>
      <w:bookmarkEnd w:id="4465"/>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4466" w:name="_Toc97042670"/>
      <w:bookmarkStart w:id="4467" w:name="_Toc97045814"/>
      <w:bookmarkStart w:id="4468" w:name="_Toc97155559"/>
      <w:bookmarkStart w:id="4469" w:name="_Toc101521685"/>
      <w:bookmarkStart w:id="4470" w:name="_Toc138761966"/>
      <w:bookmarkStart w:id="4471" w:name="_Toc145708181"/>
      <w:bookmarkStart w:id="4472" w:name="_Toc157111529"/>
      <w:r>
        <w:t>8.</w:t>
      </w:r>
      <w:r w:rsidR="009A6F55">
        <w:t>9</w:t>
      </w:r>
      <w:r>
        <w:t>.5</w:t>
      </w:r>
      <w:r>
        <w:tab/>
        <w:t>Notifications</w:t>
      </w:r>
      <w:bookmarkEnd w:id="4466"/>
      <w:bookmarkEnd w:id="4467"/>
      <w:bookmarkEnd w:id="4468"/>
      <w:bookmarkEnd w:id="4469"/>
      <w:bookmarkEnd w:id="4470"/>
      <w:bookmarkEnd w:id="4471"/>
      <w:bookmarkEnd w:id="4472"/>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4473" w:name="_Toc97042671"/>
      <w:bookmarkStart w:id="4474" w:name="_Toc97045815"/>
      <w:bookmarkStart w:id="4475" w:name="_Toc97155560"/>
      <w:bookmarkStart w:id="4476" w:name="_Toc101521686"/>
      <w:bookmarkStart w:id="4477" w:name="_Toc138761967"/>
      <w:bookmarkStart w:id="4478" w:name="_Toc145708182"/>
      <w:bookmarkStart w:id="4479" w:name="_Toc157111530"/>
      <w:r>
        <w:t>8.</w:t>
      </w:r>
      <w:r w:rsidR="009A6F55">
        <w:t>9</w:t>
      </w:r>
      <w:r>
        <w:t>.6</w:t>
      </w:r>
      <w:r>
        <w:tab/>
        <w:t>Data Model</w:t>
      </w:r>
      <w:bookmarkEnd w:id="4473"/>
      <w:bookmarkEnd w:id="4474"/>
      <w:bookmarkEnd w:id="4475"/>
      <w:bookmarkEnd w:id="4476"/>
      <w:bookmarkEnd w:id="4477"/>
      <w:bookmarkEnd w:id="4478"/>
      <w:bookmarkEnd w:id="4479"/>
    </w:p>
    <w:p w14:paraId="660A2668" w14:textId="58670620" w:rsidR="00F72222" w:rsidRDefault="00F72222" w:rsidP="00F72222">
      <w:pPr>
        <w:pStyle w:val="Heading4"/>
      </w:pPr>
      <w:bookmarkStart w:id="4480" w:name="_Toc97042672"/>
      <w:bookmarkStart w:id="4481" w:name="_Toc97045816"/>
      <w:bookmarkStart w:id="4482" w:name="_Toc97155561"/>
      <w:bookmarkStart w:id="4483" w:name="_Toc101521687"/>
      <w:bookmarkStart w:id="4484" w:name="_Toc138761968"/>
      <w:bookmarkStart w:id="4485" w:name="_Toc145708183"/>
      <w:bookmarkStart w:id="4486" w:name="_Toc157111531"/>
      <w:r>
        <w:t>8.</w:t>
      </w:r>
      <w:r w:rsidR="009A6F55">
        <w:t>9</w:t>
      </w:r>
      <w:r>
        <w:t>.6.1</w:t>
      </w:r>
      <w:r>
        <w:tab/>
        <w:t>General</w:t>
      </w:r>
      <w:bookmarkEnd w:id="4480"/>
      <w:bookmarkEnd w:id="4481"/>
      <w:bookmarkEnd w:id="4482"/>
      <w:bookmarkEnd w:id="4483"/>
      <w:bookmarkEnd w:id="4484"/>
      <w:bookmarkEnd w:id="4485"/>
      <w:bookmarkEnd w:id="448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4487" w:name="_Toc97042673"/>
      <w:bookmarkStart w:id="4488" w:name="_Toc97045817"/>
      <w:bookmarkStart w:id="4489" w:name="_Toc97155562"/>
      <w:bookmarkStart w:id="4490" w:name="_Toc101521688"/>
      <w:bookmarkStart w:id="4491" w:name="_Toc138761969"/>
      <w:bookmarkStart w:id="4492" w:name="_Toc145708184"/>
      <w:bookmarkStart w:id="4493" w:name="_Toc157111532"/>
      <w:r>
        <w:t>8.</w:t>
      </w:r>
      <w:r w:rsidR="009A6F55">
        <w:t>9</w:t>
      </w:r>
      <w:r>
        <w:rPr>
          <w:lang w:val="en-US"/>
        </w:rPr>
        <w:t>.6.2</w:t>
      </w:r>
      <w:r>
        <w:rPr>
          <w:lang w:val="en-US"/>
        </w:rPr>
        <w:tab/>
        <w:t>Structured data types</w:t>
      </w:r>
      <w:bookmarkEnd w:id="4487"/>
      <w:bookmarkEnd w:id="4488"/>
      <w:bookmarkEnd w:id="4489"/>
      <w:bookmarkEnd w:id="4490"/>
      <w:bookmarkEnd w:id="4491"/>
      <w:bookmarkEnd w:id="4492"/>
      <w:bookmarkEnd w:id="4493"/>
    </w:p>
    <w:p w14:paraId="3A057503" w14:textId="674D4936" w:rsidR="00F72222" w:rsidRDefault="00F72222" w:rsidP="00F72222">
      <w:pPr>
        <w:pStyle w:val="Heading5"/>
      </w:pPr>
      <w:bookmarkStart w:id="4494" w:name="_Toc97042674"/>
      <w:bookmarkStart w:id="4495" w:name="_Toc97045818"/>
      <w:bookmarkStart w:id="4496" w:name="_Toc97155563"/>
      <w:bookmarkStart w:id="4497" w:name="_Toc101521689"/>
      <w:bookmarkStart w:id="4498" w:name="_Toc138761970"/>
      <w:bookmarkStart w:id="4499" w:name="_Toc145708185"/>
      <w:bookmarkStart w:id="4500" w:name="_Toc157111533"/>
      <w:r>
        <w:t>8.</w:t>
      </w:r>
      <w:r w:rsidR="009A6F55">
        <w:t>9</w:t>
      </w:r>
      <w:r>
        <w:t>.6.2.1</w:t>
      </w:r>
      <w:r>
        <w:tab/>
        <w:t>Introduction</w:t>
      </w:r>
      <w:bookmarkEnd w:id="4494"/>
      <w:bookmarkEnd w:id="4495"/>
      <w:bookmarkEnd w:id="4496"/>
      <w:bookmarkEnd w:id="4497"/>
      <w:bookmarkEnd w:id="4498"/>
      <w:bookmarkEnd w:id="4499"/>
      <w:bookmarkEnd w:id="4500"/>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4501" w:name="_Toc97042675"/>
      <w:bookmarkStart w:id="4502" w:name="_Toc97045819"/>
      <w:bookmarkStart w:id="4503" w:name="_Toc97155564"/>
      <w:bookmarkStart w:id="4504" w:name="_Toc101521690"/>
      <w:bookmarkStart w:id="4505" w:name="_Toc138761971"/>
      <w:bookmarkStart w:id="4506" w:name="_Toc145708186"/>
      <w:bookmarkStart w:id="4507" w:name="_Toc157111534"/>
      <w:r>
        <w:t>8.</w:t>
      </w:r>
      <w:r w:rsidR="009A6F55">
        <w:t>9</w:t>
      </w:r>
      <w:r>
        <w:t>.6.2.2</w:t>
      </w:r>
      <w:r>
        <w:tab/>
        <w:t>Type: ACRUpdateData</w:t>
      </w:r>
      <w:bookmarkEnd w:id="4501"/>
      <w:bookmarkEnd w:id="4502"/>
      <w:bookmarkEnd w:id="4503"/>
      <w:bookmarkEnd w:id="4504"/>
      <w:bookmarkEnd w:id="4505"/>
      <w:bookmarkEnd w:id="4506"/>
      <w:bookmarkEnd w:id="4507"/>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4508" w:name="_Toc97042676"/>
      <w:bookmarkStart w:id="4509" w:name="_Toc97045820"/>
      <w:bookmarkStart w:id="4510" w:name="_Toc97155565"/>
      <w:bookmarkStart w:id="4511" w:name="_Toc101521691"/>
      <w:bookmarkStart w:id="4512" w:name="_Toc138761972"/>
      <w:bookmarkStart w:id="4513" w:name="_Toc145708187"/>
      <w:bookmarkStart w:id="4514" w:name="_Toc157111535"/>
      <w:r>
        <w:t>8.</w:t>
      </w:r>
      <w:r w:rsidR="009A6F55">
        <w:t>9</w:t>
      </w:r>
      <w:r>
        <w:t>.6.2.3</w:t>
      </w:r>
      <w:r>
        <w:tab/>
        <w:t>Type: ACRDataStatus</w:t>
      </w:r>
      <w:bookmarkEnd w:id="4508"/>
      <w:bookmarkEnd w:id="4509"/>
      <w:bookmarkEnd w:id="4510"/>
      <w:bookmarkEnd w:id="4511"/>
      <w:bookmarkEnd w:id="4512"/>
      <w:bookmarkEnd w:id="4513"/>
      <w:bookmarkEnd w:id="451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4515" w:name="_Toc101521692"/>
      <w:bookmarkStart w:id="4516" w:name="_Toc138761973"/>
      <w:bookmarkStart w:id="4517" w:name="_Toc145708188"/>
      <w:bookmarkStart w:id="4518" w:name="_Toc157111536"/>
      <w:r>
        <w:t>8.</w:t>
      </w:r>
      <w:r w:rsidR="009A6F55">
        <w:t>9</w:t>
      </w:r>
      <w:r>
        <w:t>.6.2.4</w:t>
      </w:r>
      <w:r>
        <w:tab/>
        <w:t>Type: ACTResultInfo</w:t>
      </w:r>
      <w:bookmarkEnd w:id="4515"/>
      <w:bookmarkEnd w:id="4516"/>
      <w:bookmarkEnd w:id="4517"/>
      <w:bookmarkEnd w:id="4518"/>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4519" w:name="_Toc97042677"/>
      <w:bookmarkStart w:id="4520" w:name="_Toc97045821"/>
      <w:bookmarkStart w:id="4521" w:name="_Toc97155566"/>
      <w:bookmarkStart w:id="4522" w:name="_Toc101521693"/>
      <w:bookmarkStart w:id="4523" w:name="_Toc138761974"/>
      <w:bookmarkStart w:id="4524" w:name="_Toc145708189"/>
      <w:bookmarkStart w:id="4525" w:name="_Toc157111537"/>
      <w:r>
        <w:t>8.</w:t>
      </w:r>
      <w:r w:rsidR="009A6F55">
        <w:t>9</w:t>
      </w:r>
      <w:r>
        <w:rPr>
          <w:lang w:val="en-US"/>
        </w:rPr>
        <w:t>.6.3</w:t>
      </w:r>
      <w:r>
        <w:rPr>
          <w:lang w:val="en-US"/>
        </w:rPr>
        <w:tab/>
        <w:t>Simple data types and enumerations</w:t>
      </w:r>
      <w:bookmarkEnd w:id="4519"/>
      <w:bookmarkEnd w:id="4520"/>
      <w:bookmarkEnd w:id="4521"/>
      <w:bookmarkEnd w:id="4522"/>
      <w:bookmarkEnd w:id="4523"/>
      <w:bookmarkEnd w:id="4524"/>
      <w:bookmarkEnd w:id="4525"/>
    </w:p>
    <w:p w14:paraId="59301A56" w14:textId="2EC8CD9B" w:rsidR="00F72222" w:rsidRDefault="00F72222" w:rsidP="00F72222">
      <w:pPr>
        <w:pStyle w:val="Heading5"/>
      </w:pPr>
      <w:bookmarkStart w:id="4526" w:name="_Toc97042678"/>
      <w:bookmarkStart w:id="4527" w:name="_Toc97045822"/>
      <w:bookmarkStart w:id="4528" w:name="_Toc97155567"/>
      <w:bookmarkStart w:id="4529" w:name="_Toc101521694"/>
      <w:bookmarkStart w:id="4530" w:name="_Toc138761975"/>
      <w:bookmarkStart w:id="4531" w:name="_Toc145708190"/>
      <w:bookmarkStart w:id="4532" w:name="_Toc157111538"/>
      <w:r>
        <w:t>8.</w:t>
      </w:r>
      <w:r w:rsidR="009A6F55">
        <w:t>9</w:t>
      </w:r>
      <w:r>
        <w:t>.6.3.1</w:t>
      </w:r>
      <w:r>
        <w:tab/>
        <w:t>Introduction</w:t>
      </w:r>
      <w:bookmarkEnd w:id="4526"/>
      <w:bookmarkEnd w:id="4527"/>
      <w:bookmarkEnd w:id="4528"/>
      <w:bookmarkEnd w:id="4529"/>
      <w:bookmarkEnd w:id="4530"/>
      <w:bookmarkEnd w:id="4531"/>
      <w:bookmarkEnd w:id="453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4533" w:name="_Toc97042679"/>
      <w:bookmarkStart w:id="4534" w:name="_Toc97045823"/>
      <w:bookmarkStart w:id="4535" w:name="_Toc97155568"/>
      <w:bookmarkStart w:id="4536" w:name="_Toc101521695"/>
      <w:bookmarkStart w:id="4537" w:name="_Toc138761976"/>
      <w:bookmarkStart w:id="4538" w:name="_Toc145708191"/>
      <w:bookmarkStart w:id="4539" w:name="_Toc157111539"/>
      <w:r>
        <w:t>8.</w:t>
      </w:r>
      <w:r w:rsidR="009A6F55">
        <w:t>9</w:t>
      </w:r>
      <w:r>
        <w:t>.6.3.2</w:t>
      </w:r>
      <w:r>
        <w:tab/>
        <w:t>Simple data types</w:t>
      </w:r>
      <w:bookmarkEnd w:id="4533"/>
      <w:bookmarkEnd w:id="4534"/>
      <w:bookmarkEnd w:id="4535"/>
      <w:bookmarkEnd w:id="4536"/>
      <w:bookmarkEnd w:id="4537"/>
      <w:bookmarkEnd w:id="4538"/>
      <w:bookmarkEnd w:id="453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4540" w:name="_Toc94194912"/>
      <w:bookmarkStart w:id="4541" w:name="_Toc97042680"/>
      <w:bookmarkStart w:id="4542" w:name="_Toc97045824"/>
      <w:bookmarkStart w:id="4543" w:name="_Toc97155569"/>
      <w:bookmarkStart w:id="4544" w:name="_Toc101521696"/>
      <w:bookmarkStart w:id="4545" w:name="_Toc138761977"/>
      <w:bookmarkStart w:id="4546" w:name="_Toc145708192"/>
      <w:bookmarkStart w:id="4547" w:name="_Toc157111540"/>
      <w:r>
        <w:t>8.</w:t>
      </w:r>
      <w:r w:rsidR="009A6F55">
        <w:t>9</w:t>
      </w:r>
      <w:r>
        <w:t>.6.3.3</w:t>
      </w:r>
      <w:r>
        <w:tab/>
        <w:t xml:space="preserve">Enumeration: </w:t>
      </w:r>
      <w:bookmarkEnd w:id="4540"/>
      <w:r>
        <w:t>ACTResult</w:t>
      </w:r>
      <w:bookmarkEnd w:id="4541"/>
      <w:bookmarkEnd w:id="4542"/>
      <w:bookmarkEnd w:id="4543"/>
      <w:bookmarkEnd w:id="4544"/>
      <w:bookmarkEnd w:id="4545"/>
      <w:bookmarkEnd w:id="4546"/>
      <w:bookmarkEnd w:id="454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4548" w:name="_Toc510696642"/>
            <w:bookmarkStart w:id="4549" w:name="_Toc35971437"/>
            <w:bookmarkStart w:id="455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4551" w:name="_Toc97042681"/>
      <w:bookmarkStart w:id="4552" w:name="_Toc97045825"/>
      <w:bookmarkStart w:id="4553" w:name="_Toc97155570"/>
      <w:bookmarkStart w:id="4554" w:name="_Toc101521697"/>
      <w:bookmarkStart w:id="4555" w:name="_Toc138761978"/>
      <w:bookmarkStart w:id="4556" w:name="_Toc145708193"/>
      <w:bookmarkStart w:id="4557" w:name="_Toc157111541"/>
      <w:bookmarkEnd w:id="4548"/>
      <w:bookmarkEnd w:id="4549"/>
      <w:bookmarkEnd w:id="4550"/>
      <w:r>
        <w:t>8.</w:t>
      </w:r>
      <w:r w:rsidR="009A6F55">
        <w:t>9</w:t>
      </w:r>
      <w:r>
        <w:t>.6.3.4</w:t>
      </w:r>
      <w:r>
        <w:tab/>
        <w:t>Enumeration: E3SubscsStatus</w:t>
      </w:r>
      <w:bookmarkEnd w:id="4551"/>
      <w:bookmarkEnd w:id="4552"/>
      <w:bookmarkEnd w:id="4553"/>
      <w:bookmarkEnd w:id="4554"/>
      <w:bookmarkEnd w:id="4555"/>
      <w:bookmarkEnd w:id="4556"/>
      <w:bookmarkEnd w:id="4557"/>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4558" w:name="_Toc101521698"/>
      <w:bookmarkStart w:id="4559" w:name="_Toc138761979"/>
      <w:bookmarkStart w:id="4560" w:name="_Toc145708194"/>
      <w:bookmarkStart w:id="4561" w:name="_Toc157111542"/>
      <w:r>
        <w:t>8.</w:t>
      </w:r>
      <w:r w:rsidR="009A6F55">
        <w:t>9</w:t>
      </w:r>
      <w:r>
        <w:t>.6.3.5</w:t>
      </w:r>
      <w:r>
        <w:tab/>
        <w:t>Enumeration: ACTFailureCause</w:t>
      </w:r>
      <w:bookmarkEnd w:id="4558"/>
      <w:bookmarkEnd w:id="4559"/>
      <w:bookmarkEnd w:id="4560"/>
      <w:bookmarkEnd w:id="4561"/>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4562" w:name="_Toc97042682"/>
      <w:bookmarkStart w:id="4563" w:name="_Toc97045826"/>
      <w:bookmarkStart w:id="4564" w:name="_Toc97155571"/>
      <w:bookmarkStart w:id="4565" w:name="_Toc101521699"/>
      <w:bookmarkStart w:id="4566" w:name="_Toc138761980"/>
      <w:bookmarkStart w:id="4567" w:name="_Toc145708195"/>
      <w:bookmarkStart w:id="4568" w:name="_Toc15711154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562"/>
      <w:bookmarkEnd w:id="4563"/>
      <w:bookmarkEnd w:id="4564"/>
      <w:bookmarkEnd w:id="4565"/>
      <w:bookmarkEnd w:id="4566"/>
      <w:bookmarkEnd w:id="4567"/>
      <w:bookmarkEnd w:id="4568"/>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4569" w:name="_Toc97042683"/>
      <w:bookmarkStart w:id="4570" w:name="_Toc97045827"/>
      <w:bookmarkStart w:id="4571" w:name="_Toc97155572"/>
      <w:bookmarkStart w:id="4572" w:name="_Toc101521700"/>
      <w:bookmarkStart w:id="4573" w:name="_Toc138761981"/>
      <w:bookmarkStart w:id="4574" w:name="_Toc145708196"/>
      <w:bookmarkStart w:id="4575" w:name="_Toc157111544"/>
      <w:r>
        <w:t>8.</w:t>
      </w:r>
      <w:r w:rsidR="009A6F55">
        <w:t>9</w:t>
      </w:r>
      <w:r>
        <w:t>.6.5</w:t>
      </w:r>
      <w:r>
        <w:tab/>
        <w:t>Binary data</w:t>
      </w:r>
      <w:bookmarkEnd w:id="4569"/>
      <w:bookmarkEnd w:id="4570"/>
      <w:bookmarkEnd w:id="4571"/>
      <w:bookmarkEnd w:id="4572"/>
      <w:bookmarkEnd w:id="4573"/>
      <w:bookmarkEnd w:id="4574"/>
      <w:bookmarkEnd w:id="4575"/>
    </w:p>
    <w:p w14:paraId="3F8A5C72" w14:textId="57595DB9" w:rsidR="00F72222" w:rsidRDefault="00F72222" w:rsidP="00F72222">
      <w:pPr>
        <w:pStyle w:val="Heading5"/>
      </w:pPr>
      <w:bookmarkStart w:id="4576" w:name="_Toc97042684"/>
      <w:bookmarkStart w:id="4577" w:name="_Toc97045828"/>
      <w:bookmarkStart w:id="4578" w:name="_Toc97155573"/>
      <w:bookmarkStart w:id="4579" w:name="_Toc101521701"/>
      <w:bookmarkStart w:id="4580" w:name="_Toc138761982"/>
      <w:bookmarkStart w:id="4581" w:name="_Toc145708197"/>
      <w:bookmarkStart w:id="4582" w:name="_Toc157111545"/>
      <w:r>
        <w:t>8.</w:t>
      </w:r>
      <w:r w:rsidR="009A6F55">
        <w:t>9</w:t>
      </w:r>
      <w:r>
        <w:t>.6.5.1</w:t>
      </w:r>
      <w:r>
        <w:tab/>
        <w:t>Binary Data Types</w:t>
      </w:r>
      <w:bookmarkEnd w:id="4576"/>
      <w:bookmarkEnd w:id="4577"/>
      <w:bookmarkEnd w:id="4578"/>
      <w:bookmarkEnd w:id="4579"/>
      <w:bookmarkEnd w:id="4580"/>
      <w:bookmarkEnd w:id="4581"/>
      <w:bookmarkEnd w:id="458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4583" w:name="_Toc97042685"/>
      <w:bookmarkStart w:id="4584" w:name="_Toc97045829"/>
      <w:bookmarkStart w:id="4585" w:name="_Toc97155574"/>
      <w:bookmarkStart w:id="4586" w:name="_Toc101521702"/>
      <w:bookmarkStart w:id="4587" w:name="_Toc138761983"/>
      <w:bookmarkStart w:id="4588" w:name="_Toc145708198"/>
      <w:bookmarkStart w:id="4589" w:name="_Toc157111546"/>
      <w:r>
        <w:t>8.</w:t>
      </w:r>
      <w:r w:rsidR="009A6F55">
        <w:t>9</w:t>
      </w:r>
      <w:r>
        <w:t>.7</w:t>
      </w:r>
      <w:r>
        <w:tab/>
        <w:t>Error Handling</w:t>
      </w:r>
      <w:bookmarkEnd w:id="4583"/>
      <w:bookmarkEnd w:id="4584"/>
      <w:bookmarkEnd w:id="4585"/>
      <w:bookmarkEnd w:id="4586"/>
      <w:bookmarkEnd w:id="4587"/>
      <w:bookmarkEnd w:id="4588"/>
      <w:bookmarkEnd w:id="4589"/>
    </w:p>
    <w:p w14:paraId="1B092F49" w14:textId="2BB5ECBE" w:rsidR="00D732EB" w:rsidRDefault="00D732EB" w:rsidP="00D732EB">
      <w:pPr>
        <w:pStyle w:val="Heading4"/>
      </w:pPr>
      <w:bookmarkStart w:id="4590" w:name="_Toc97042686"/>
      <w:bookmarkStart w:id="4591" w:name="_Toc97045830"/>
      <w:bookmarkStart w:id="4592" w:name="_Toc97155575"/>
      <w:bookmarkStart w:id="4593" w:name="_Toc101521703"/>
      <w:bookmarkStart w:id="4594" w:name="_Toc138761984"/>
      <w:bookmarkStart w:id="4595" w:name="_Toc145708199"/>
      <w:bookmarkStart w:id="4596" w:name="_Toc157111547"/>
      <w:r>
        <w:t>8.</w:t>
      </w:r>
      <w:r w:rsidR="009A6F55">
        <w:t>9</w:t>
      </w:r>
      <w:r>
        <w:t>.7.1</w:t>
      </w:r>
      <w:r>
        <w:tab/>
        <w:t>General</w:t>
      </w:r>
      <w:bookmarkEnd w:id="4590"/>
      <w:bookmarkEnd w:id="4591"/>
      <w:bookmarkEnd w:id="4592"/>
      <w:bookmarkEnd w:id="4593"/>
      <w:bookmarkEnd w:id="4594"/>
      <w:bookmarkEnd w:id="4595"/>
      <w:bookmarkEnd w:id="4596"/>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4597" w:name="_Toc97042687"/>
      <w:bookmarkStart w:id="4598" w:name="_Toc97045831"/>
      <w:bookmarkStart w:id="4599" w:name="_Toc97155576"/>
      <w:bookmarkStart w:id="4600" w:name="_Toc101521704"/>
      <w:bookmarkStart w:id="4601" w:name="_Toc138761985"/>
      <w:bookmarkStart w:id="4602" w:name="_Toc145708200"/>
      <w:bookmarkStart w:id="4603" w:name="_Toc157111548"/>
      <w:r>
        <w:t>8.</w:t>
      </w:r>
      <w:r w:rsidR="009A6F55">
        <w:t>9</w:t>
      </w:r>
      <w:r>
        <w:t>.7.2</w:t>
      </w:r>
      <w:r>
        <w:tab/>
        <w:t>Protocol Errors</w:t>
      </w:r>
      <w:bookmarkEnd w:id="4597"/>
      <w:bookmarkEnd w:id="4598"/>
      <w:bookmarkEnd w:id="4599"/>
      <w:bookmarkEnd w:id="4600"/>
      <w:bookmarkEnd w:id="4601"/>
      <w:bookmarkEnd w:id="4602"/>
      <w:bookmarkEnd w:id="460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4604" w:name="_Toc97042688"/>
      <w:bookmarkStart w:id="4605" w:name="_Toc97045832"/>
      <w:bookmarkStart w:id="4606" w:name="_Toc97155577"/>
      <w:bookmarkStart w:id="4607" w:name="_Toc101521705"/>
      <w:bookmarkStart w:id="4608" w:name="_Toc138761986"/>
      <w:bookmarkStart w:id="4609" w:name="_Toc145708201"/>
      <w:bookmarkStart w:id="4610" w:name="_Toc157111549"/>
      <w:r>
        <w:t>8.</w:t>
      </w:r>
      <w:r w:rsidR="009A6F55">
        <w:t>9</w:t>
      </w:r>
      <w:r>
        <w:t>.7.3</w:t>
      </w:r>
      <w:r>
        <w:tab/>
        <w:t>Application Errors</w:t>
      </w:r>
      <w:bookmarkEnd w:id="4604"/>
      <w:bookmarkEnd w:id="4605"/>
      <w:bookmarkEnd w:id="4606"/>
      <w:bookmarkEnd w:id="4607"/>
      <w:bookmarkEnd w:id="4608"/>
      <w:bookmarkEnd w:id="4609"/>
      <w:bookmarkEnd w:id="461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4611" w:name="_Toc97042689"/>
      <w:bookmarkStart w:id="4612" w:name="_Toc97045833"/>
      <w:bookmarkStart w:id="4613" w:name="_Toc97155578"/>
      <w:bookmarkStart w:id="4614" w:name="_Toc101521706"/>
      <w:bookmarkStart w:id="4615" w:name="_Toc138761987"/>
      <w:bookmarkStart w:id="4616" w:name="_Toc145708202"/>
      <w:bookmarkStart w:id="4617" w:name="_Toc157111550"/>
      <w:r>
        <w:t>8.</w:t>
      </w:r>
      <w:r w:rsidR="009A6F55">
        <w:t>9</w:t>
      </w:r>
      <w:r>
        <w:t>.8</w:t>
      </w:r>
      <w:r>
        <w:tab/>
        <w:t>Feature negotiation</w:t>
      </w:r>
      <w:bookmarkEnd w:id="4611"/>
      <w:bookmarkEnd w:id="4612"/>
      <w:bookmarkEnd w:id="4613"/>
      <w:bookmarkEnd w:id="4614"/>
      <w:bookmarkEnd w:id="4615"/>
      <w:bookmarkEnd w:id="4616"/>
      <w:bookmarkEnd w:id="461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4618" w:name="_Toc138761988"/>
      <w:bookmarkStart w:id="4619" w:name="_Toc145708203"/>
      <w:bookmarkStart w:id="4620" w:name="_Toc157111551"/>
      <w:r>
        <w:t>8.</w:t>
      </w:r>
      <w:r w:rsidRPr="006500DF">
        <w:t>10</w:t>
      </w:r>
      <w:r>
        <w:tab/>
      </w:r>
      <w:r w:rsidRPr="00310802">
        <w:t>Eees_ACR</w:t>
      </w:r>
      <w:r>
        <w:t>ParameterInformation API</w:t>
      </w:r>
      <w:bookmarkEnd w:id="4618"/>
      <w:bookmarkEnd w:id="4619"/>
      <w:bookmarkEnd w:id="4620"/>
    </w:p>
    <w:p w14:paraId="392BF824" w14:textId="77777777" w:rsidR="006500DF" w:rsidRDefault="006500DF" w:rsidP="006500DF">
      <w:pPr>
        <w:pStyle w:val="Heading3"/>
      </w:pPr>
      <w:bookmarkStart w:id="4621" w:name="_Toc138761989"/>
      <w:bookmarkStart w:id="4622" w:name="_Toc145708204"/>
      <w:bookmarkStart w:id="4623" w:name="_Toc157111552"/>
      <w:r>
        <w:t>8.</w:t>
      </w:r>
      <w:r w:rsidRPr="006500DF">
        <w:t>10</w:t>
      </w:r>
      <w:r>
        <w:t>.1</w:t>
      </w:r>
      <w:r>
        <w:tab/>
        <w:t>Introduction</w:t>
      </w:r>
      <w:bookmarkEnd w:id="4621"/>
      <w:bookmarkEnd w:id="4622"/>
      <w:bookmarkEnd w:id="4623"/>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4624" w:name="_Toc138761990"/>
      <w:bookmarkStart w:id="4625" w:name="_Toc145708205"/>
      <w:bookmarkStart w:id="4626" w:name="_Toc157111553"/>
      <w:r>
        <w:t>8.</w:t>
      </w:r>
      <w:r w:rsidRPr="006500DF">
        <w:t>10</w:t>
      </w:r>
      <w:r>
        <w:t>.2</w:t>
      </w:r>
      <w:r>
        <w:tab/>
        <w:t>Usage of HTTP</w:t>
      </w:r>
      <w:bookmarkEnd w:id="4624"/>
      <w:bookmarkEnd w:id="4625"/>
      <w:bookmarkEnd w:id="4626"/>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4627" w:name="_Toc138761991"/>
      <w:bookmarkStart w:id="4628" w:name="_Toc145708206"/>
      <w:bookmarkStart w:id="4629" w:name="_Toc157111554"/>
      <w:r>
        <w:t>8.</w:t>
      </w:r>
      <w:r w:rsidRPr="006500DF">
        <w:t>10</w:t>
      </w:r>
      <w:r>
        <w:t>.3</w:t>
      </w:r>
      <w:r>
        <w:tab/>
        <w:t>Resources</w:t>
      </w:r>
      <w:bookmarkEnd w:id="4627"/>
      <w:bookmarkEnd w:id="4628"/>
      <w:bookmarkEnd w:id="462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4630" w:name="_Toc138761992"/>
      <w:bookmarkStart w:id="4631" w:name="_Toc145708207"/>
      <w:bookmarkStart w:id="4632" w:name="_Toc157111555"/>
      <w:r>
        <w:t>8.</w:t>
      </w:r>
      <w:r w:rsidRPr="006500DF">
        <w:t>10</w:t>
      </w:r>
      <w:r>
        <w:t>.4</w:t>
      </w:r>
      <w:r>
        <w:tab/>
        <w:t>Custom Operations without associated resources</w:t>
      </w:r>
      <w:bookmarkEnd w:id="4630"/>
      <w:bookmarkEnd w:id="4631"/>
      <w:bookmarkEnd w:id="4632"/>
    </w:p>
    <w:p w14:paraId="66BC3921" w14:textId="77777777" w:rsidR="006500DF" w:rsidRDefault="006500DF" w:rsidP="006500DF">
      <w:pPr>
        <w:pStyle w:val="Heading4"/>
      </w:pPr>
      <w:bookmarkStart w:id="4633" w:name="_Toc138761993"/>
      <w:bookmarkStart w:id="4634" w:name="_Toc145708208"/>
      <w:bookmarkStart w:id="4635" w:name="_Toc157111556"/>
      <w:r>
        <w:t>8.</w:t>
      </w:r>
      <w:r w:rsidRPr="006500DF">
        <w:t>10</w:t>
      </w:r>
      <w:r>
        <w:t>.4.1</w:t>
      </w:r>
      <w:r>
        <w:tab/>
        <w:t>Overview</w:t>
      </w:r>
      <w:bookmarkEnd w:id="4633"/>
      <w:bookmarkEnd w:id="4634"/>
      <w:bookmarkEnd w:id="4635"/>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4636" w:name="_MON_1753367741"/>
    <w:bookmarkEnd w:id="4636"/>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76811327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4637" w:name="_Toc138761994"/>
      <w:bookmarkStart w:id="4638" w:name="_Toc145708209"/>
      <w:bookmarkStart w:id="4639" w:name="_Toc157111557"/>
      <w:r>
        <w:t>8.</w:t>
      </w:r>
      <w:r w:rsidRPr="006500DF">
        <w:t>10</w:t>
      </w:r>
      <w:r>
        <w:t>.4.2</w:t>
      </w:r>
      <w:r>
        <w:tab/>
        <w:t>Operation: Request</w:t>
      </w:r>
      <w:bookmarkEnd w:id="4637"/>
      <w:bookmarkEnd w:id="4638"/>
      <w:bookmarkEnd w:id="4639"/>
    </w:p>
    <w:p w14:paraId="78C7C4F5" w14:textId="77777777" w:rsidR="006500DF" w:rsidRDefault="006500DF" w:rsidP="006500DF">
      <w:pPr>
        <w:pStyle w:val="Heading5"/>
      </w:pPr>
      <w:bookmarkStart w:id="4640" w:name="_Toc138761995"/>
      <w:bookmarkStart w:id="4641" w:name="_Toc145708210"/>
      <w:bookmarkStart w:id="4642" w:name="_Toc157111558"/>
      <w:r>
        <w:t>8.</w:t>
      </w:r>
      <w:r w:rsidRPr="006500DF">
        <w:t>10</w:t>
      </w:r>
      <w:r>
        <w:t>.4.2.1</w:t>
      </w:r>
      <w:r>
        <w:tab/>
        <w:t>Description</w:t>
      </w:r>
      <w:bookmarkEnd w:id="4640"/>
      <w:bookmarkEnd w:id="4641"/>
      <w:bookmarkEnd w:id="4642"/>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4643" w:name="_Toc138761996"/>
      <w:bookmarkStart w:id="4644" w:name="_Toc145708211"/>
      <w:bookmarkStart w:id="4645" w:name="_Toc157111559"/>
      <w:r>
        <w:t>8.</w:t>
      </w:r>
      <w:r w:rsidRPr="006500DF">
        <w:t>10</w:t>
      </w:r>
      <w:r>
        <w:t>.4.2.2</w:t>
      </w:r>
      <w:r>
        <w:tab/>
        <w:t>Operation Definition</w:t>
      </w:r>
      <w:bookmarkEnd w:id="4643"/>
      <w:bookmarkEnd w:id="4644"/>
      <w:bookmarkEnd w:id="4645"/>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4646" w:name="_Toc138761997"/>
      <w:bookmarkStart w:id="4647" w:name="_Toc145708212"/>
      <w:bookmarkStart w:id="4648" w:name="_Toc157111560"/>
      <w:r>
        <w:t>8.</w:t>
      </w:r>
      <w:r w:rsidRPr="006500DF">
        <w:t>10</w:t>
      </w:r>
      <w:r>
        <w:t>.5</w:t>
      </w:r>
      <w:r>
        <w:tab/>
        <w:t>Notifications</w:t>
      </w:r>
      <w:bookmarkEnd w:id="4646"/>
      <w:bookmarkEnd w:id="4647"/>
      <w:bookmarkEnd w:id="464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4649" w:name="_Toc138761998"/>
      <w:bookmarkStart w:id="4650" w:name="_Toc145708213"/>
      <w:bookmarkStart w:id="4651" w:name="_Toc157111561"/>
      <w:r>
        <w:t>8.</w:t>
      </w:r>
      <w:r w:rsidRPr="006500DF">
        <w:t>10</w:t>
      </w:r>
      <w:r>
        <w:t>.6</w:t>
      </w:r>
      <w:r>
        <w:tab/>
        <w:t>Data Model</w:t>
      </w:r>
      <w:bookmarkEnd w:id="4649"/>
      <w:bookmarkEnd w:id="4650"/>
      <w:bookmarkEnd w:id="4651"/>
    </w:p>
    <w:p w14:paraId="6079564D" w14:textId="77777777" w:rsidR="006500DF" w:rsidRDefault="006500DF" w:rsidP="006500DF">
      <w:pPr>
        <w:pStyle w:val="Heading4"/>
      </w:pPr>
      <w:bookmarkStart w:id="4652" w:name="_Toc138761999"/>
      <w:bookmarkStart w:id="4653" w:name="_Toc145708214"/>
      <w:bookmarkStart w:id="4654" w:name="_Toc157111562"/>
      <w:r>
        <w:t>8.</w:t>
      </w:r>
      <w:r w:rsidRPr="006500DF">
        <w:t>10</w:t>
      </w:r>
      <w:r>
        <w:t>.6.1</w:t>
      </w:r>
      <w:r>
        <w:tab/>
        <w:t>General</w:t>
      </w:r>
      <w:bookmarkEnd w:id="4652"/>
      <w:bookmarkEnd w:id="4653"/>
      <w:bookmarkEnd w:id="4654"/>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4655" w:name="_Toc138762000"/>
      <w:bookmarkStart w:id="4656" w:name="_Toc145708215"/>
      <w:bookmarkStart w:id="4657" w:name="_Toc157111563"/>
      <w:r>
        <w:t>8.</w:t>
      </w:r>
      <w:r w:rsidRPr="006500DF">
        <w:t>10</w:t>
      </w:r>
      <w:r>
        <w:rPr>
          <w:lang w:val="en-US"/>
        </w:rPr>
        <w:t>.6.2</w:t>
      </w:r>
      <w:r>
        <w:rPr>
          <w:lang w:val="en-US"/>
        </w:rPr>
        <w:tab/>
        <w:t>Structured data types</w:t>
      </w:r>
      <w:bookmarkEnd w:id="4655"/>
      <w:bookmarkEnd w:id="4656"/>
      <w:bookmarkEnd w:id="4657"/>
    </w:p>
    <w:p w14:paraId="7C4B1A50" w14:textId="77777777" w:rsidR="006500DF" w:rsidRDefault="006500DF" w:rsidP="006500DF">
      <w:pPr>
        <w:pStyle w:val="Heading5"/>
      </w:pPr>
      <w:bookmarkStart w:id="4658" w:name="_Toc138762001"/>
      <w:bookmarkStart w:id="4659" w:name="_Toc145708216"/>
      <w:bookmarkStart w:id="4660" w:name="_Toc157111564"/>
      <w:r>
        <w:t>8.</w:t>
      </w:r>
      <w:r w:rsidRPr="006500DF">
        <w:t>10</w:t>
      </w:r>
      <w:r>
        <w:t>.6.2.1</w:t>
      </w:r>
      <w:r>
        <w:tab/>
        <w:t>Introduction</w:t>
      </w:r>
      <w:bookmarkEnd w:id="4658"/>
      <w:bookmarkEnd w:id="4659"/>
      <w:bookmarkEnd w:id="466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4661" w:name="_Toc138762002"/>
      <w:bookmarkStart w:id="4662" w:name="_Toc145708217"/>
      <w:bookmarkStart w:id="4663" w:name="_Toc157111565"/>
      <w:r>
        <w:t>8.</w:t>
      </w:r>
      <w:r w:rsidRPr="006500DF">
        <w:t>10</w:t>
      </w:r>
      <w:r>
        <w:t>.6.2.2</w:t>
      </w:r>
      <w:r>
        <w:tab/>
        <w:t>Type: ACRParamsInfo</w:t>
      </w:r>
      <w:bookmarkEnd w:id="4661"/>
      <w:bookmarkEnd w:id="4662"/>
      <w:bookmarkEnd w:id="4663"/>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4664" w:name="_Toc138762003"/>
      <w:bookmarkStart w:id="4665" w:name="_Toc145708218"/>
      <w:bookmarkStart w:id="4666" w:name="_Toc157111566"/>
      <w:r>
        <w:t>8.</w:t>
      </w:r>
      <w:r w:rsidRPr="006500DF">
        <w:t>10</w:t>
      </w:r>
      <w:r>
        <w:rPr>
          <w:lang w:val="en-US"/>
        </w:rPr>
        <w:t>.6.3</w:t>
      </w:r>
      <w:r>
        <w:rPr>
          <w:lang w:val="en-US"/>
        </w:rPr>
        <w:tab/>
        <w:t>Simple data types and enumerations</w:t>
      </w:r>
      <w:bookmarkEnd w:id="4664"/>
      <w:bookmarkEnd w:id="4665"/>
      <w:bookmarkEnd w:id="4666"/>
    </w:p>
    <w:p w14:paraId="23A1A297" w14:textId="77777777" w:rsidR="006500DF" w:rsidRDefault="006500DF" w:rsidP="006500DF">
      <w:pPr>
        <w:pStyle w:val="Heading5"/>
      </w:pPr>
      <w:bookmarkStart w:id="4667" w:name="_Toc138762004"/>
      <w:bookmarkStart w:id="4668" w:name="_Toc145708219"/>
      <w:bookmarkStart w:id="4669" w:name="_Toc157111567"/>
      <w:r>
        <w:t>8.</w:t>
      </w:r>
      <w:r w:rsidRPr="006500DF">
        <w:t>10</w:t>
      </w:r>
      <w:r>
        <w:t>.6.3.1</w:t>
      </w:r>
      <w:r>
        <w:tab/>
        <w:t>Introduction</w:t>
      </w:r>
      <w:bookmarkEnd w:id="4667"/>
      <w:bookmarkEnd w:id="4668"/>
      <w:bookmarkEnd w:id="4669"/>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4670" w:name="_Toc138762005"/>
      <w:bookmarkStart w:id="4671" w:name="_Toc145708220"/>
      <w:bookmarkStart w:id="4672" w:name="_Toc157111568"/>
      <w:r>
        <w:t>8.</w:t>
      </w:r>
      <w:r w:rsidRPr="006500DF">
        <w:t>10</w:t>
      </w:r>
      <w:r>
        <w:t>.6.3.2</w:t>
      </w:r>
      <w:r>
        <w:tab/>
        <w:t>Simple data types</w:t>
      </w:r>
      <w:bookmarkEnd w:id="4670"/>
      <w:bookmarkEnd w:id="4671"/>
      <w:bookmarkEnd w:id="467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4673" w:name="_Toc138762006"/>
      <w:bookmarkStart w:id="4674" w:name="_Toc145708221"/>
      <w:bookmarkStart w:id="4675" w:name="_Toc15711156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73"/>
      <w:bookmarkEnd w:id="4674"/>
      <w:bookmarkEnd w:id="4675"/>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4676" w:name="_Toc138762007"/>
      <w:bookmarkStart w:id="4677" w:name="_Toc145708222"/>
      <w:bookmarkStart w:id="4678" w:name="_Toc157111570"/>
      <w:r>
        <w:t>8.</w:t>
      </w:r>
      <w:r w:rsidRPr="006500DF">
        <w:t>10</w:t>
      </w:r>
      <w:r>
        <w:t>.6.5</w:t>
      </w:r>
      <w:r>
        <w:tab/>
        <w:t>Binary data</w:t>
      </w:r>
      <w:bookmarkEnd w:id="4676"/>
      <w:bookmarkEnd w:id="4677"/>
      <w:bookmarkEnd w:id="4678"/>
    </w:p>
    <w:p w14:paraId="25BF9A58" w14:textId="77777777" w:rsidR="006500DF" w:rsidRDefault="006500DF" w:rsidP="006500DF">
      <w:pPr>
        <w:pStyle w:val="Heading5"/>
      </w:pPr>
      <w:bookmarkStart w:id="4679" w:name="_Toc138762008"/>
      <w:bookmarkStart w:id="4680" w:name="_Toc145708223"/>
      <w:bookmarkStart w:id="4681" w:name="_Toc157111571"/>
      <w:r>
        <w:t>8.</w:t>
      </w:r>
      <w:r w:rsidRPr="006500DF">
        <w:t>10</w:t>
      </w:r>
      <w:r>
        <w:t>.6.5.1</w:t>
      </w:r>
      <w:r>
        <w:tab/>
        <w:t>Binary Data Types</w:t>
      </w:r>
      <w:bookmarkEnd w:id="4679"/>
      <w:bookmarkEnd w:id="4680"/>
      <w:bookmarkEnd w:id="4681"/>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4682" w:name="_Toc138762009"/>
      <w:bookmarkStart w:id="4683" w:name="_Toc145708224"/>
      <w:bookmarkStart w:id="4684" w:name="_Toc157111572"/>
      <w:r>
        <w:t>8.</w:t>
      </w:r>
      <w:r w:rsidRPr="006500DF">
        <w:t>10</w:t>
      </w:r>
      <w:r>
        <w:t>.7</w:t>
      </w:r>
      <w:r>
        <w:tab/>
        <w:t>Error Handling</w:t>
      </w:r>
      <w:bookmarkEnd w:id="4682"/>
      <w:bookmarkEnd w:id="4683"/>
      <w:bookmarkEnd w:id="4684"/>
    </w:p>
    <w:p w14:paraId="272C88F7" w14:textId="77777777" w:rsidR="006500DF" w:rsidRDefault="006500DF" w:rsidP="006500DF">
      <w:pPr>
        <w:pStyle w:val="Heading4"/>
      </w:pPr>
      <w:bookmarkStart w:id="4685" w:name="_Toc138762010"/>
      <w:bookmarkStart w:id="4686" w:name="_Toc145708225"/>
      <w:bookmarkStart w:id="4687" w:name="_Toc157111573"/>
      <w:r>
        <w:t>8.</w:t>
      </w:r>
      <w:r w:rsidRPr="006500DF">
        <w:t>10</w:t>
      </w:r>
      <w:r>
        <w:t>.7.1</w:t>
      </w:r>
      <w:r>
        <w:tab/>
        <w:t>General</w:t>
      </w:r>
      <w:bookmarkEnd w:id="4685"/>
      <w:bookmarkEnd w:id="4686"/>
      <w:bookmarkEnd w:id="4687"/>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4688" w:name="_Toc138762011"/>
      <w:bookmarkStart w:id="4689" w:name="_Toc145708226"/>
      <w:bookmarkStart w:id="4690" w:name="_Toc157111574"/>
      <w:r>
        <w:t>8.</w:t>
      </w:r>
      <w:r w:rsidRPr="006500DF">
        <w:t>10</w:t>
      </w:r>
      <w:r>
        <w:t>.7.2</w:t>
      </w:r>
      <w:r>
        <w:tab/>
        <w:t>Protocol Errors</w:t>
      </w:r>
      <w:bookmarkEnd w:id="4688"/>
      <w:bookmarkEnd w:id="4689"/>
      <w:bookmarkEnd w:id="469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4691" w:name="_Toc138762012"/>
      <w:bookmarkStart w:id="4692" w:name="_Toc145708227"/>
      <w:bookmarkStart w:id="4693" w:name="_Toc157111575"/>
      <w:r>
        <w:t>8.</w:t>
      </w:r>
      <w:r w:rsidRPr="006500DF">
        <w:t>10</w:t>
      </w:r>
      <w:r>
        <w:t>.7.3</w:t>
      </w:r>
      <w:r>
        <w:tab/>
        <w:t>Application Errors</w:t>
      </w:r>
      <w:bookmarkEnd w:id="4691"/>
      <w:bookmarkEnd w:id="4692"/>
      <w:bookmarkEnd w:id="4693"/>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4694" w:name="_Toc138762013"/>
      <w:bookmarkStart w:id="4695" w:name="_Toc145708228"/>
      <w:bookmarkStart w:id="4696" w:name="_Toc157111576"/>
      <w:r>
        <w:t>8.</w:t>
      </w:r>
      <w:r w:rsidRPr="006500DF">
        <w:t>10</w:t>
      </w:r>
      <w:r>
        <w:t>.8</w:t>
      </w:r>
      <w:r>
        <w:tab/>
        <w:t>Feature negotiation</w:t>
      </w:r>
      <w:bookmarkEnd w:id="4694"/>
      <w:bookmarkEnd w:id="4695"/>
      <w:bookmarkEnd w:id="4696"/>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4697" w:name="_Toc145708229"/>
      <w:bookmarkStart w:id="4698" w:name="_Toc157111577"/>
      <w:r>
        <w:t>8.</w:t>
      </w:r>
      <w:r w:rsidRPr="006500DF">
        <w:t>1</w:t>
      </w:r>
      <w:r>
        <w:t>1</w:t>
      </w:r>
      <w:r>
        <w:tab/>
      </w:r>
      <w:r w:rsidRPr="00310802">
        <w:t>Eees_</w:t>
      </w:r>
      <w:r>
        <w:t>CommonEAS</w:t>
      </w:r>
      <w:r w:rsidR="00C808F1" w:rsidRPr="00310802">
        <w:t>A</w:t>
      </w:r>
      <w:r w:rsidR="00C808F1">
        <w:t>nnouncement</w:t>
      </w:r>
      <w:r>
        <w:t xml:space="preserve"> API</w:t>
      </w:r>
      <w:bookmarkEnd w:id="4697"/>
      <w:bookmarkEnd w:id="4698"/>
    </w:p>
    <w:p w14:paraId="0468AFE3" w14:textId="77777777" w:rsidR="00A678DC" w:rsidRDefault="00A678DC" w:rsidP="00A678DC">
      <w:pPr>
        <w:pStyle w:val="Heading3"/>
      </w:pPr>
      <w:bookmarkStart w:id="4699" w:name="_Toc145708230"/>
      <w:bookmarkStart w:id="4700" w:name="_Toc157111578"/>
      <w:r>
        <w:t>8.</w:t>
      </w:r>
      <w:r w:rsidRPr="006500DF">
        <w:t>1</w:t>
      </w:r>
      <w:r>
        <w:t>1.1</w:t>
      </w:r>
      <w:r>
        <w:tab/>
        <w:t>Introduction</w:t>
      </w:r>
      <w:bookmarkEnd w:id="4699"/>
      <w:bookmarkEnd w:id="4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4701" w:name="_Toc145708231"/>
      <w:bookmarkStart w:id="4702" w:name="_Toc157111579"/>
      <w:r>
        <w:t>8.11.2</w:t>
      </w:r>
      <w:r>
        <w:tab/>
        <w:t>Usage of HTTP</w:t>
      </w:r>
      <w:bookmarkEnd w:id="4701"/>
      <w:bookmarkEnd w:id="4702"/>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4703" w:name="_Toc145708232"/>
      <w:bookmarkStart w:id="4704" w:name="_Toc157111580"/>
      <w:r>
        <w:t>8.11.3</w:t>
      </w:r>
      <w:r>
        <w:tab/>
        <w:t>Resources</w:t>
      </w:r>
      <w:bookmarkEnd w:id="4703"/>
      <w:bookmarkEnd w:id="470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4705" w:name="_Toc145708233"/>
      <w:bookmarkStart w:id="4706" w:name="_Toc157111581"/>
      <w:r>
        <w:t>8.11.4</w:t>
      </w:r>
      <w:r>
        <w:tab/>
        <w:t>Custom Operations without associated resources</w:t>
      </w:r>
      <w:bookmarkEnd w:id="4705"/>
      <w:bookmarkEnd w:id="4706"/>
    </w:p>
    <w:p w14:paraId="23ABA5B7" w14:textId="77777777" w:rsidR="00A678DC" w:rsidRDefault="00A678DC" w:rsidP="00A678DC">
      <w:pPr>
        <w:pStyle w:val="Heading4"/>
      </w:pPr>
      <w:bookmarkStart w:id="4707" w:name="_Toc145708234"/>
      <w:bookmarkStart w:id="4708" w:name="_Toc157111582"/>
      <w:r>
        <w:t>8.11.4.1</w:t>
      </w:r>
      <w:r>
        <w:tab/>
        <w:t>Overview</w:t>
      </w:r>
      <w:bookmarkEnd w:id="4707"/>
      <w:bookmarkEnd w:id="4708"/>
    </w:p>
    <w:p w14:paraId="0B012C02" w14:textId="0DA9B8C5" w:rsidR="00A678DC" w:rsidRDefault="00A678DC" w:rsidP="00A678DC">
      <w:pPr>
        <w:rPr>
          <w:color w:val="000000"/>
          <w:lang w:eastAsia="zh-CN"/>
        </w:rPr>
      </w:pPr>
      <w:r>
        <w:rPr>
          <w:lang w:eastAsia="zh-CN"/>
        </w:rPr>
        <w:t xml:space="preserve">The structure of the custom operation URIs of the </w:t>
      </w:r>
      <w:r w:rsidRPr="00310802">
        <w:t>Eees_</w:t>
      </w:r>
      <w:r>
        <w:t>CommonEAS</w:t>
      </w:r>
      <w:r w:rsidR="00C808F1" w:rsidRPr="00310802">
        <w:t>A</w:t>
      </w:r>
      <w:r w:rsidR="00C808F1">
        <w:t>nnouncement</w:t>
      </w:r>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4709" w:name="_MON_1753297943"/>
    <w:bookmarkEnd w:id="4709"/>
    <w:p w14:paraId="470209FD" w14:textId="77777777" w:rsidR="00A678DC" w:rsidRDefault="00A678DC" w:rsidP="00A678DC">
      <w:pPr>
        <w:pStyle w:val="TH"/>
      </w:pPr>
      <w:r>
        <w:object w:dxaOrig="9620" w:dyaOrig="2196" w14:anchorId="7DD4A870">
          <v:shape id="_x0000_i1038" type="#_x0000_t75" style="width:481.2pt;height:109.2pt" o:ole="">
            <v:imagedata r:id="rId37" o:title=""/>
          </v:shape>
          <o:OLEObject Type="Embed" ProgID="Word.Document.8" ShapeID="_x0000_i1038" DrawAspect="Content" ObjectID="_1768113274" r:id="rId38">
            <o:FieldCodes>\s</o:FieldCodes>
          </o:OLEObject>
        </w:object>
      </w:r>
    </w:p>
    <w:p w14:paraId="344610C4" w14:textId="43221CA8"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00C808F1" w:rsidRPr="00310802">
        <w:t>A</w:t>
      </w:r>
      <w:r w:rsidR="00C808F1">
        <w:t>nnouncement</w:t>
      </w:r>
      <w:r>
        <w:t xml:space="preserve"> API</w:t>
      </w:r>
    </w:p>
    <w:p w14:paraId="7EFE1195" w14:textId="65002A90"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r>
        <w:t>CommonEAS</w:t>
      </w:r>
      <w:r w:rsidR="00C808F1" w:rsidRPr="00310802">
        <w:t>A</w:t>
      </w:r>
      <w:r w:rsidR="00C808F1">
        <w:t>nnouncement</w:t>
      </w:r>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526DB83E" w:rsidR="00A678DC" w:rsidRDefault="00C808F1" w:rsidP="008424C6">
            <w:pPr>
              <w:pStyle w:val="TAC"/>
            </w:pPr>
            <w:r>
              <w:t>Declare</w:t>
            </w:r>
          </w:p>
        </w:tc>
        <w:tc>
          <w:tcPr>
            <w:tcW w:w="1104" w:type="pct"/>
            <w:vAlign w:val="center"/>
            <w:hideMark/>
          </w:tcPr>
          <w:p w14:paraId="3F075434" w14:textId="56420BDF" w:rsidR="00A678DC" w:rsidRDefault="00A678DC">
            <w:pPr>
              <w:pStyle w:val="TAC"/>
            </w:pPr>
            <w:r>
              <w:t>/</w:t>
            </w:r>
            <w:r w:rsidR="00C808F1">
              <w:t>declare</w:t>
            </w:r>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3ECE52B0" w:rsidR="00A678DC" w:rsidRDefault="00A678DC" w:rsidP="00A678DC">
      <w:pPr>
        <w:pStyle w:val="Heading4"/>
      </w:pPr>
      <w:bookmarkStart w:id="4710" w:name="_Toc145708235"/>
      <w:bookmarkStart w:id="4711" w:name="_Toc157111583"/>
      <w:r>
        <w:t>8.11.4.2</w:t>
      </w:r>
      <w:r>
        <w:tab/>
        <w:t xml:space="preserve">Operation: </w:t>
      </w:r>
      <w:bookmarkEnd w:id="4710"/>
      <w:r w:rsidR="00C808F1">
        <w:t>Declare</w:t>
      </w:r>
      <w:bookmarkEnd w:id="4711"/>
    </w:p>
    <w:p w14:paraId="53795001" w14:textId="77777777" w:rsidR="00A678DC" w:rsidRDefault="00A678DC" w:rsidP="00A678DC">
      <w:pPr>
        <w:pStyle w:val="Heading5"/>
      </w:pPr>
      <w:bookmarkStart w:id="4712" w:name="_Toc145708236"/>
      <w:bookmarkStart w:id="4713" w:name="_Toc157111584"/>
      <w:r>
        <w:t>8.11.4.2.1</w:t>
      </w:r>
      <w:r>
        <w:tab/>
        <w:t>Description</w:t>
      </w:r>
      <w:bookmarkEnd w:id="4712"/>
      <w:bookmarkEnd w:id="4713"/>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4714" w:name="_Toc145708237"/>
      <w:bookmarkStart w:id="4715" w:name="_Toc157111585"/>
      <w:r>
        <w:t>8.11.4.2.2</w:t>
      </w:r>
      <w:r>
        <w:tab/>
        <w:t>Operation Definition</w:t>
      </w:r>
      <w:bookmarkEnd w:id="4714"/>
      <w:bookmarkEnd w:id="4715"/>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4716" w:name="_Toc145708238"/>
      <w:bookmarkStart w:id="4717" w:name="_Toc157111586"/>
      <w:r>
        <w:t>8.11.5</w:t>
      </w:r>
      <w:r>
        <w:tab/>
        <w:t>Notifications</w:t>
      </w:r>
      <w:bookmarkEnd w:id="4716"/>
      <w:bookmarkEnd w:id="4717"/>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4718" w:name="_Toc145708239"/>
      <w:bookmarkStart w:id="4719" w:name="_Toc157111587"/>
      <w:r>
        <w:t>8.11.6</w:t>
      </w:r>
      <w:r>
        <w:tab/>
        <w:t>Data Model</w:t>
      </w:r>
      <w:bookmarkEnd w:id="4718"/>
      <w:bookmarkEnd w:id="4719"/>
    </w:p>
    <w:p w14:paraId="3004085F" w14:textId="77777777" w:rsidR="00A678DC" w:rsidRDefault="00A678DC" w:rsidP="00A678DC">
      <w:pPr>
        <w:pStyle w:val="Heading4"/>
      </w:pPr>
      <w:bookmarkStart w:id="4720" w:name="_Toc145708240"/>
      <w:bookmarkStart w:id="4721" w:name="_Toc157111588"/>
      <w:r>
        <w:t>8.11.6.1</w:t>
      </w:r>
      <w:r>
        <w:tab/>
        <w:t>General</w:t>
      </w:r>
      <w:bookmarkEnd w:id="4720"/>
      <w:bookmarkEnd w:id="4721"/>
    </w:p>
    <w:p w14:paraId="25C1F955" w14:textId="77777777" w:rsidR="00A678DC" w:rsidRDefault="00A678DC" w:rsidP="00A678DC">
      <w:r>
        <w:t>This clause specifies the application data model supported by the API.</w:t>
      </w:r>
    </w:p>
    <w:p w14:paraId="1D86FD09" w14:textId="0F67671F" w:rsidR="00A678DC" w:rsidRDefault="00A678DC" w:rsidP="00A678DC">
      <w:r>
        <w:t>Table 8.11.6.1-1 specifies the data types defined for the Eees_CommonEAS</w:t>
      </w:r>
      <w:r w:rsidR="00C808F1" w:rsidRPr="00310802">
        <w:t>A</w:t>
      </w:r>
      <w:r w:rsidR="00C808F1">
        <w:t>nnouncement</w:t>
      </w:r>
      <w:r>
        <w:t xml:space="preserve"> API.</w:t>
      </w:r>
    </w:p>
    <w:p w14:paraId="5EA5FCDD" w14:textId="0CEBC324" w:rsidR="00A678DC" w:rsidRDefault="00A678DC" w:rsidP="00A678DC">
      <w:pPr>
        <w:pStyle w:val="TH"/>
      </w:pPr>
      <w:r>
        <w:t>Table 8.</w:t>
      </w:r>
      <w:r w:rsidRPr="006500DF">
        <w:t>10</w:t>
      </w:r>
      <w:r>
        <w:t>.6.1-1: Eees_CommonEAS</w:t>
      </w:r>
      <w:r w:rsidR="00C808F1" w:rsidRPr="00310802">
        <w:t>A</w:t>
      </w:r>
      <w:r w:rsidR="00C808F1">
        <w:t>nnouncement</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53437624" w:rsidR="00A678DC" w:rsidRDefault="00A678DC" w:rsidP="00A678DC">
      <w:r>
        <w:t>Table 8.11.6.1-2 specifies data types re-used by the Eees_CommonEAS</w:t>
      </w:r>
      <w:r w:rsidR="00C808F1" w:rsidRPr="00310802">
        <w:t>A</w:t>
      </w:r>
      <w:r w:rsidR="00C808F1">
        <w:t>nnouncement</w:t>
      </w:r>
      <w:r>
        <w:t xml:space="preserve"> API from other specifications, including a reference to their respective specifications and when needed, a short description of their use within the Eees_CommonEAS</w:t>
      </w:r>
      <w:r w:rsidR="00C808F1" w:rsidRPr="00310802">
        <w:t>A</w:t>
      </w:r>
      <w:r w:rsidR="00C808F1">
        <w:t>nnouncement</w:t>
      </w:r>
      <w:r>
        <w:t xml:space="preserve"> API.</w:t>
      </w:r>
    </w:p>
    <w:p w14:paraId="2F402A9C" w14:textId="5E1834AB" w:rsidR="00A678DC" w:rsidRDefault="00A678DC" w:rsidP="00A678DC">
      <w:pPr>
        <w:pStyle w:val="TH"/>
      </w:pPr>
      <w:r>
        <w:t>Table 8.11.6.1-2: Eees_CommonEAS</w:t>
      </w:r>
      <w:r w:rsidR="00C808F1" w:rsidRPr="00310802">
        <w:t>A</w:t>
      </w:r>
      <w:r w:rsidR="00C808F1">
        <w:t>nnouncement</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527D5E">
        <w:trPr>
          <w:jc w:val="center"/>
        </w:trPr>
        <w:tc>
          <w:tcPr>
            <w:tcW w:w="1665" w:type="dxa"/>
          </w:tcPr>
          <w:p w14:paraId="0133A31C" w14:textId="0A3C6D75" w:rsidR="00C808F1" w:rsidRDefault="00C808F1" w:rsidP="00C808F1">
            <w:pPr>
              <w:pStyle w:val="TAL"/>
              <w:rPr>
                <w:lang w:eastAsia="zh-CN"/>
              </w:rPr>
            </w:pPr>
            <w:r>
              <w:rPr>
                <w:lang w:eastAsia="zh-CN"/>
              </w:rPr>
              <w:t>EndPoint</w:t>
            </w:r>
          </w:p>
        </w:tc>
        <w:tc>
          <w:tcPr>
            <w:tcW w:w="1446" w:type="dxa"/>
          </w:tcPr>
          <w:p w14:paraId="35051B73" w14:textId="4B3FC8B1" w:rsidR="00C808F1" w:rsidRDefault="00C808F1" w:rsidP="00C808F1">
            <w:pPr>
              <w:pStyle w:val="TAC"/>
            </w:pPr>
            <w:r>
              <w:t>8.1.5.2.5</w:t>
            </w:r>
          </w:p>
        </w:tc>
        <w:tc>
          <w:tcPr>
            <w:tcW w:w="4961" w:type="dxa"/>
          </w:tcPr>
          <w:p w14:paraId="1FFAE00D" w14:textId="69030810" w:rsidR="00C808F1" w:rsidRDefault="00C808F1" w:rsidP="00C808F1">
            <w:pPr>
              <w:pStyle w:val="TAL"/>
              <w:rPr>
                <w:rFonts w:cs="Arial"/>
                <w:szCs w:val="18"/>
                <w:lang w:eastAsia="zh-CN"/>
              </w:rPr>
            </w:pPr>
            <w:r>
              <w:rPr>
                <w:rFonts w:cs="Arial"/>
                <w:szCs w:val="18"/>
              </w:rPr>
              <w:t>To indicate the end point information of the common EAS.</w:t>
            </w:r>
          </w:p>
        </w:tc>
        <w:tc>
          <w:tcPr>
            <w:tcW w:w="1352" w:type="dxa"/>
            <w:vAlign w:val="center"/>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4722" w:name="_Toc145708241"/>
      <w:bookmarkStart w:id="4723" w:name="_Toc157111589"/>
      <w:r>
        <w:t>8.11</w:t>
      </w:r>
      <w:r>
        <w:rPr>
          <w:lang w:val="en-US"/>
        </w:rPr>
        <w:t>.6.2</w:t>
      </w:r>
      <w:r>
        <w:rPr>
          <w:lang w:val="en-US"/>
        </w:rPr>
        <w:tab/>
        <w:t>Structured data types</w:t>
      </w:r>
      <w:bookmarkEnd w:id="4722"/>
      <w:bookmarkEnd w:id="4723"/>
    </w:p>
    <w:p w14:paraId="2A200A13" w14:textId="77777777" w:rsidR="00A678DC" w:rsidRDefault="00A678DC" w:rsidP="00A678DC">
      <w:pPr>
        <w:pStyle w:val="Heading5"/>
      </w:pPr>
      <w:bookmarkStart w:id="4724" w:name="_Toc145708242"/>
      <w:bookmarkStart w:id="4725" w:name="_Toc157111590"/>
      <w:r>
        <w:t>8.11.6.2.1</w:t>
      </w:r>
      <w:r>
        <w:tab/>
        <w:t>Introduction</w:t>
      </w:r>
      <w:bookmarkEnd w:id="4724"/>
      <w:bookmarkEnd w:id="472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4726" w:name="_Toc145708243"/>
      <w:bookmarkStart w:id="4727" w:name="_Toc157111591"/>
      <w:r>
        <w:t>8.11.6.2.2</w:t>
      </w:r>
      <w:r>
        <w:tab/>
        <w:t>Type: CommonEASInfo</w:t>
      </w:r>
      <w:bookmarkEnd w:id="4726"/>
      <w:bookmarkEnd w:id="4727"/>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61A96C0B" w:rsidR="00A678DC" w:rsidRDefault="00C808F1">
            <w:pPr>
              <w:pStyle w:val="TAL"/>
            </w:pPr>
            <w:r>
              <w:t>requestor</w:t>
            </w:r>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r w:rsidR="00C808F1">
              <w:t xml:space="preserve">selected </w:t>
            </w:r>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75B12786" w:rsidR="00A678DC" w:rsidRDefault="00C808F1">
            <w:pPr>
              <w:pStyle w:val="TAL"/>
            </w:pPr>
            <w:r>
              <w:t>T</w:t>
            </w:r>
            <w:r w:rsidR="00A678DC">
              <w:t xml:space="preserve">he application group </w:t>
            </w:r>
            <w:r>
              <w:t>identifier</w:t>
            </w:r>
            <w:r w:rsidR="00A678DC">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trPr>
        <w:tc>
          <w:tcPr>
            <w:tcW w:w="1410" w:type="dxa"/>
            <w:vAlign w:val="center"/>
          </w:tcPr>
          <w:p w14:paraId="31756CBE" w14:textId="0C029B65" w:rsidR="00C808F1" w:rsidRDefault="00C808F1" w:rsidP="00C808F1">
            <w:pPr>
              <w:pStyle w:val="TAL"/>
              <w:rPr>
                <w:lang w:eastAsia="zh-CN"/>
              </w:rPr>
            </w:pPr>
            <w:r>
              <w:rPr>
                <w:lang w:eastAsia="zh-CN"/>
              </w:rPr>
              <w:t>endPt</w:t>
            </w:r>
          </w:p>
        </w:tc>
        <w:tc>
          <w:tcPr>
            <w:tcW w:w="1562" w:type="dxa"/>
            <w:vAlign w:val="center"/>
          </w:tcPr>
          <w:p w14:paraId="00D98F64" w14:textId="5B102C0F" w:rsidR="00C808F1" w:rsidRDefault="00C808F1" w:rsidP="00C808F1">
            <w:pPr>
              <w:pStyle w:val="TAL"/>
            </w:pPr>
            <w:r>
              <w:t>EndPoint</w:t>
            </w:r>
          </w:p>
        </w:tc>
        <w:tc>
          <w:tcPr>
            <w:tcW w:w="425" w:type="dxa"/>
            <w:vAlign w:val="center"/>
          </w:tcPr>
          <w:p w14:paraId="355EA50D" w14:textId="16772866" w:rsidR="00C808F1" w:rsidRDefault="00C808F1" w:rsidP="00C808F1">
            <w:pPr>
              <w:pStyle w:val="TAC"/>
            </w:pPr>
            <w:r>
              <w:t>M</w:t>
            </w:r>
          </w:p>
        </w:tc>
        <w:tc>
          <w:tcPr>
            <w:tcW w:w="1134" w:type="dxa"/>
            <w:vAlign w:val="center"/>
          </w:tcPr>
          <w:p w14:paraId="0AEEC6A2" w14:textId="74558893" w:rsidR="00C808F1" w:rsidRDefault="00C808F1" w:rsidP="00C808F1">
            <w:pPr>
              <w:pStyle w:val="TAC"/>
            </w:pPr>
            <w:r>
              <w:t>1</w:t>
            </w:r>
          </w:p>
        </w:tc>
        <w:tc>
          <w:tcPr>
            <w:tcW w:w="3686" w:type="dxa"/>
            <w:vAlign w:val="center"/>
          </w:tcPr>
          <w:p w14:paraId="0546EAD7" w14:textId="10656019" w:rsidR="00C808F1" w:rsidDel="00C808F1" w:rsidRDefault="00C808F1" w:rsidP="00C808F1">
            <w:pPr>
              <w:pStyle w:val="TAL"/>
            </w:pPr>
            <w:r>
              <w:t>The endpoint information of the selected common EAS.</w:t>
            </w:r>
          </w:p>
        </w:tc>
        <w:tc>
          <w:tcPr>
            <w:tcW w:w="1307" w:type="dxa"/>
            <w:vAlign w:val="center"/>
          </w:tcPr>
          <w:p w14:paraId="0CABFBDC" w14:textId="77777777" w:rsidR="00C808F1" w:rsidRDefault="00C808F1" w:rsidP="00C808F1">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4728" w:name="_Toc145708244"/>
      <w:bookmarkStart w:id="4729" w:name="_Toc157111592"/>
      <w:r>
        <w:t>8.11</w:t>
      </w:r>
      <w:r>
        <w:rPr>
          <w:lang w:val="en-US"/>
        </w:rPr>
        <w:t>.6.3</w:t>
      </w:r>
      <w:r>
        <w:rPr>
          <w:lang w:val="en-US"/>
        </w:rPr>
        <w:tab/>
        <w:t>Simple data types and enumerations</w:t>
      </w:r>
      <w:bookmarkEnd w:id="4728"/>
      <w:bookmarkEnd w:id="4729"/>
    </w:p>
    <w:p w14:paraId="521ECBE6" w14:textId="77777777" w:rsidR="00A678DC" w:rsidRDefault="00A678DC" w:rsidP="00A678DC">
      <w:pPr>
        <w:pStyle w:val="Heading5"/>
      </w:pPr>
      <w:bookmarkStart w:id="4730" w:name="_Toc145708245"/>
      <w:bookmarkStart w:id="4731" w:name="_Toc157111593"/>
      <w:r>
        <w:t>8.11.6.3.1</w:t>
      </w:r>
      <w:r>
        <w:tab/>
        <w:t>Introduction</w:t>
      </w:r>
      <w:bookmarkEnd w:id="4730"/>
      <w:bookmarkEnd w:id="4731"/>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4732" w:name="_Toc145708246"/>
      <w:bookmarkStart w:id="4733" w:name="_Toc157111594"/>
      <w:r>
        <w:t>8.11.6.3.2</w:t>
      </w:r>
      <w:r>
        <w:tab/>
        <w:t>Simple data types</w:t>
      </w:r>
      <w:bookmarkEnd w:id="4732"/>
      <w:bookmarkEnd w:id="4733"/>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4734" w:name="_Toc145708247"/>
      <w:bookmarkStart w:id="4735" w:name="_Toc15711159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734"/>
      <w:bookmarkEnd w:id="473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4736" w:name="_Toc145708248"/>
      <w:bookmarkStart w:id="4737" w:name="_Toc157111596"/>
      <w:r>
        <w:t>8.11.6.5</w:t>
      </w:r>
      <w:r>
        <w:tab/>
        <w:t>Binary data</w:t>
      </w:r>
      <w:bookmarkEnd w:id="4736"/>
      <w:bookmarkEnd w:id="4737"/>
    </w:p>
    <w:p w14:paraId="174C8F50" w14:textId="77777777" w:rsidR="00A678DC" w:rsidRDefault="00A678DC" w:rsidP="00A678DC">
      <w:pPr>
        <w:pStyle w:val="Heading5"/>
      </w:pPr>
      <w:bookmarkStart w:id="4738" w:name="_Toc145708249"/>
      <w:bookmarkStart w:id="4739" w:name="_Toc157111597"/>
      <w:r>
        <w:t>8.11.6.5.1</w:t>
      </w:r>
      <w:r>
        <w:tab/>
        <w:t>Binary Data Types</w:t>
      </w:r>
      <w:bookmarkEnd w:id="4738"/>
      <w:bookmarkEnd w:id="4739"/>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4740" w:name="_Toc145708250"/>
      <w:bookmarkStart w:id="4741" w:name="_Toc157111598"/>
      <w:r>
        <w:t>8.11.7</w:t>
      </w:r>
      <w:r>
        <w:tab/>
        <w:t>Error Handling</w:t>
      </w:r>
      <w:bookmarkEnd w:id="4740"/>
      <w:bookmarkEnd w:id="4741"/>
    </w:p>
    <w:p w14:paraId="165CBB4D" w14:textId="77777777" w:rsidR="00A678DC" w:rsidRDefault="00A678DC" w:rsidP="00A678DC">
      <w:pPr>
        <w:pStyle w:val="Heading4"/>
      </w:pPr>
      <w:bookmarkStart w:id="4742" w:name="_Toc145708251"/>
      <w:bookmarkStart w:id="4743" w:name="_Toc157111599"/>
      <w:r>
        <w:t>8.11.7.1</w:t>
      </w:r>
      <w:r>
        <w:tab/>
        <w:t>General</w:t>
      </w:r>
      <w:bookmarkEnd w:id="4742"/>
      <w:bookmarkEnd w:id="474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4744" w:name="_Toc145708252"/>
      <w:bookmarkStart w:id="4745" w:name="_Toc157111600"/>
      <w:r>
        <w:t>8.11.7.2</w:t>
      </w:r>
      <w:r>
        <w:tab/>
        <w:t>Protocol Errors</w:t>
      </w:r>
      <w:bookmarkEnd w:id="4744"/>
      <w:bookmarkEnd w:id="474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4746" w:name="_Toc145708253"/>
      <w:bookmarkStart w:id="4747" w:name="_Toc157111601"/>
      <w:r>
        <w:t>8.11.7.3</w:t>
      </w:r>
      <w:r>
        <w:tab/>
        <w:t>Application Errors</w:t>
      </w:r>
      <w:bookmarkEnd w:id="4746"/>
      <w:bookmarkEnd w:id="4747"/>
    </w:p>
    <w:p w14:paraId="2A7B4E7B" w14:textId="0F9D3406" w:rsidR="00A678DC" w:rsidRDefault="00A678DC" w:rsidP="00A678DC">
      <w:r>
        <w:t>The application errors defined for the Eees_CommonEAS</w:t>
      </w:r>
      <w:r w:rsidR="00C808F1" w:rsidRPr="00310802">
        <w:t>A</w:t>
      </w:r>
      <w:r w:rsidR="00C808F1">
        <w:t>nnouncement</w:t>
      </w:r>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4748" w:name="_Toc145708254"/>
      <w:bookmarkStart w:id="4749" w:name="_Toc157111602"/>
      <w:r>
        <w:t>8.11.8</w:t>
      </w:r>
      <w:r>
        <w:tab/>
        <w:t>Feature negotiation</w:t>
      </w:r>
      <w:bookmarkEnd w:id="4748"/>
      <w:bookmarkEnd w:id="4749"/>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4750" w:name="_Toc145708255"/>
      <w:bookmarkStart w:id="4751" w:name="_Toc157111603"/>
      <w:bookmarkStart w:id="4752" w:name="_Toc129169877"/>
      <w:r>
        <w:t>8A</w:t>
      </w:r>
      <w:r>
        <w:tab/>
        <w:t>CAS API Definitions</w:t>
      </w:r>
      <w:bookmarkEnd w:id="4750"/>
      <w:bookmarkEnd w:id="4751"/>
    </w:p>
    <w:p w14:paraId="45BCADAD" w14:textId="77777777" w:rsidR="00200A25" w:rsidRDefault="00200A25" w:rsidP="00200A25">
      <w:pPr>
        <w:pStyle w:val="Heading2"/>
      </w:pPr>
      <w:bookmarkStart w:id="4753" w:name="_Toc145708256"/>
      <w:bookmarkStart w:id="4754" w:name="_Toc157111604"/>
      <w:r>
        <w:t>8A.1</w:t>
      </w:r>
      <w:r>
        <w:tab/>
        <w:t>Ecas</w:t>
      </w:r>
      <w:r w:rsidRPr="00310802">
        <w:t>_</w:t>
      </w:r>
      <w:r>
        <w:t>SelectedEES API</w:t>
      </w:r>
      <w:bookmarkEnd w:id="4752"/>
      <w:bookmarkEnd w:id="4753"/>
      <w:bookmarkEnd w:id="4754"/>
    </w:p>
    <w:p w14:paraId="725F9E56" w14:textId="77777777" w:rsidR="00200A25" w:rsidRDefault="00200A25" w:rsidP="00200A25">
      <w:pPr>
        <w:pStyle w:val="Heading3"/>
      </w:pPr>
      <w:bookmarkStart w:id="4755" w:name="_Toc129169878"/>
      <w:bookmarkStart w:id="4756" w:name="_Toc145708257"/>
      <w:bookmarkStart w:id="4757" w:name="_Toc157111605"/>
      <w:r>
        <w:t>8A.1.1</w:t>
      </w:r>
      <w:r>
        <w:tab/>
        <w:t>Introduction</w:t>
      </w:r>
      <w:bookmarkEnd w:id="4755"/>
      <w:bookmarkEnd w:id="4756"/>
      <w:bookmarkEnd w:id="4757"/>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4758" w:name="_Toc129169879"/>
      <w:bookmarkStart w:id="4759" w:name="_Toc145708258"/>
      <w:bookmarkStart w:id="4760" w:name="_Toc157111606"/>
      <w:r>
        <w:t>8A.1.2</w:t>
      </w:r>
      <w:r>
        <w:tab/>
        <w:t>Usage of HTTP</w:t>
      </w:r>
      <w:bookmarkEnd w:id="4758"/>
      <w:bookmarkEnd w:id="4759"/>
      <w:bookmarkEnd w:id="4760"/>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4761" w:name="_Toc129169880"/>
      <w:bookmarkStart w:id="4762" w:name="_Toc145708259"/>
      <w:bookmarkStart w:id="4763" w:name="_Toc157111607"/>
      <w:r>
        <w:t>8A.1.3</w:t>
      </w:r>
      <w:r>
        <w:tab/>
        <w:t>Resources</w:t>
      </w:r>
      <w:bookmarkEnd w:id="4761"/>
      <w:bookmarkEnd w:id="4762"/>
      <w:bookmarkEnd w:id="476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4764" w:name="_Toc129169881"/>
      <w:bookmarkStart w:id="4765" w:name="_Toc145708260"/>
      <w:bookmarkStart w:id="4766" w:name="_Toc157111608"/>
      <w:r>
        <w:t>8A.1.4</w:t>
      </w:r>
      <w:r>
        <w:tab/>
        <w:t>Custom Operations without associated resources</w:t>
      </w:r>
      <w:bookmarkEnd w:id="4764"/>
      <w:bookmarkEnd w:id="4765"/>
      <w:bookmarkEnd w:id="4766"/>
    </w:p>
    <w:p w14:paraId="33A1C458" w14:textId="77777777" w:rsidR="00200A25" w:rsidRDefault="00200A25" w:rsidP="00200A25">
      <w:pPr>
        <w:pStyle w:val="Heading4"/>
      </w:pPr>
      <w:bookmarkStart w:id="4767" w:name="_Toc129169882"/>
      <w:bookmarkStart w:id="4768" w:name="_Toc145708261"/>
      <w:bookmarkStart w:id="4769" w:name="_Toc157111609"/>
      <w:r>
        <w:t>8A.1.4.1</w:t>
      </w:r>
      <w:r>
        <w:tab/>
        <w:t>Overview</w:t>
      </w:r>
      <w:bookmarkEnd w:id="4767"/>
      <w:bookmarkEnd w:id="4768"/>
      <w:bookmarkEnd w:id="4769"/>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39" type="#_x0000_t75" style="width:318.6pt;height:138.6pt" o:ole="">
            <v:imagedata r:id="rId39" o:title=""/>
          </v:shape>
          <o:OLEObject Type="Embed" ProgID="Visio.Drawing.15" ShapeID="_x0000_i1039" DrawAspect="Content" ObjectID="_1768113275" r:id="rId40"/>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4770" w:name="_Toc129169883"/>
      <w:bookmarkStart w:id="4771" w:name="_Toc145708262"/>
      <w:bookmarkStart w:id="4772" w:name="_Toc157111610"/>
      <w:r>
        <w:t>8A.1.4.2</w:t>
      </w:r>
      <w:r>
        <w:tab/>
        <w:t xml:space="preserve">Operation: </w:t>
      </w:r>
      <w:bookmarkEnd w:id="4770"/>
      <w:r>
        <w:t>Declare</w:t>
      </w:r>
      <w:bookmarkEnd w:id="4771"/>
      <w:bookmarkEnd w:id="4772"/>
    </w:p>
    <w:p w14:paraId="58842BD3" w14:textId="77777777" w:rsidR="00200A25" w:rsidRDefault="00200A25" w:rsidP="00200A25">
      <w:pPr>
        <w:pStyle w:val="Heading5"/>
      </w:pPr>
      <w:bookmarkStart w:id="4773" w:name="_Toc129169884"/>
      <w:bookmarkStart w:id="4774" w:name="_Toc145708263"/>
      <w:bookmarkStart w:id="4775" w:name="_Toc157111611"/>
      <w:r>
        <w:t>8A.1.4.2.1</w:t>
      </w:r>
      <w:r>
        <w:tab/>
        <w:t>Description</w:t>
      </w:r>
      <w:bookmarkEnd w:id="4773"/>
      <w:bookmarkEnd w:id="4774"/>
      <w:bookmarkEnd w:id="4775"/>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4776" w:name="_Toc129169885"/>
      <w:bookmarkStart w:id="4777" w:name="_Toc145708264"/>
      <w:bookmarkStart w:id="4778" w:name="_Toc157111612"/>
      <w:r>
        <w:t>8A.1.4.2.2</w:t>
      </w:r>
      <w:r>
        <w:tab/>
        <w:t>Operation Definition</w:t>
      </w:r>
      <w:bookmarkEnd w:id="4776"/>
      <w:bookmarkEnd w:id="4777"/>
      <w:bookmarkEnd w:id="4778"/>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4779" w:name="_Toc129169886"/>
      <w:bookmarkStart w:id="4780" w:name="_Toc145708265"/>
      <w:bookmarkStart w:id="4781" w:name="_Toc157111613"/>
      <w:r>
        <w:t>8A.1.5</w:t>
      </w:r>
      <w:r>
        <w:tab/>
        <w:t>Notifications</w:t>
      </w:r>
      <w:bookmarkEnd w:id="4779"/>
      <w:bookmarkEnd w:id="4780"/>
      <w:bookmarkEnd w:id="4781"/>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4782" w:name="_Toc129169887"/>
      <w:bookmarkStart w:id="4783" w:name="_Toc145708266"/>
      <w:bookmarkStart w:id="4784" w:name="_Toc157111614"/>
      <w:r>
        <w:t>8A.1.6</w:t>
      </w:r>
      <w:r>
        <w:tab/>
        <w:t>Data Model</w:t>
      </w:r>
      <w:bookmarkEnd w:id="4782"/>
      <w:bookmarkEnd w:id="4783"/>
      <w:bookmarkEnd w:id="4784"/>
    </w:p>
    <w:p w14:paraId="70F60531" w14:textId="77777777" w:rsidR="00200A25" w:rsidRDefault="00200A25" w:rsidP="00200A25">
      <w:pPr>
        <w:pStyle w:val="Heading4"/>
      </w:pPr>
      <w:bookmarkStart w:id="4785" w:name="_Toc129169888"/>
      <w:bookmarkStart w:id="4786" w:name="_Toc145708267"/>
      <w:bookmarkStart w:id="4787" w:name="_Toc157111615"/>
      <w:r>
        <w:t>8A.1.6.1</w:t>
      </w:r>
      <w:r>
        <w:tab/>
        <w:t>General</w:t>
      </w:r>
      <w:bookmarkEnd w:id="4785"/>
      <w:bookmarkEnd w:id="4786"/>
      <w:bookmarkEnd w:id="4787"/>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4788" w:name="_Toc129169889"/>
      <w:bookmarkStart w:id="4789" w:name="_Toc145708268"/>
      <w:bookmarkStart w:id="4790" w:name="_Toc157111616"/>
      <w:r>
        <w:t>8A.1</w:t>
      </w:r>
      <w:r>
        <w:rPr>
          <w:lang w:val="en-US"/>
        </w:rPr>
        <w:t>.6.2</w:t>
      </w:r>
      <w:r>
        <w:rPr>
          <w:lang w:val="en-US"/>
        </w:rPr>
        <w:tab/>
        <w:t>Structured data types</w:t>
      </w:r>
      <w:bookmarkEnd w:id="4788"/>
      <w:bookmarkEnd w:id="4789"/>
      <w:bookmarkEnd w:id="4790"/>
    </w:p>
    <w:p w14:paraId="7B022181" w14:textId="77777777" w:rsidR="00200A25" w:rsidRDefault="00200A25" w:rsidP="00200A25">
      <w:pPr>
        <w:pStyle w:val="Heading5"/>
      </w:pPr>
      <w:bookmarkStart w:id="4791" w:name="_Toc129169890"/>
      <w:bookmarkStart w:id="4792" w:name="_Toc145708269"/>
      <w:bookmarkStart w:id="4793" w:name="_Toc157111617"/>
      <w:r>
        <w:t>8A.1.6.2.1</w:t>
      </w:r>
      <w:r>
        <w:tab/>
        <w:t>Introduction</w:t>
      </w:r>
      <w:bookmarkEnd w:id="4791"/>
      <w:bookmarkEnd w:id="4792"/>
      <w:bookmarkEnd w:id="47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4794" w:name="_Toc129169891"/>
      <w:bookmarkStart w:id="4795" w:name="_Toc145708270"/>
      <w:bookmarkStart w:id="4796" w:name="_Toc157111618"/>
      <w:r>
        <w:t>8A.1.6.2.2</w:t>
      </w:r>
      <w:r>
        <w:tab/>
        <w:t xml:space="preserve">Type: </w:t>
      </w:r>
      <w:bookmarkEnd w:id="4794"/>
      <w:r>
        <w:t>SelEESDecInfo</w:t>
      </w:r>
      <w:bookmarkEnd w:id="4795"/>
      <w:bookmarkEnd w:id="4796"/>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4797" w:name="_Toc129169894"/>
      <w:bookmarkStart w:id="4798" w:name="_Toc145708271"/>
      <w:bookmarkStart w:id="4799" w:name="_Toc157111619"/>
      <w:r>
        <w:t>8A.1</w:t>
      </w:r>
      <w:r>
        <w:rPr>
          <w:lang w:val="en-US"/>
        </w:rPr>
        <w:t>.6.3</w:t>
      </w:r>
      <w:r>
        <w:rPr>
          <w:lang w:val="en-US"/>
        </w:rPr>
        <w:tab/>
        <w:t>Simple data types and enumerations</w:t>
      </w:r>
      <w:bookmarkEnd w:id="4797"/>
      <w:bookmarkEnd w:id="4798"/>
      <w:bookmarkEnd w:id="4799"/>
    </w:p>
    <w:p w14:paraId="197374E2" w14:textId="77777777" w:rsidR="00200A25" w:rsidRDefault="00200A25" w:rsidP="00200A25">
      <w:r>
        <w:t>None,</w:t>
      </w:r>
    </w:p>
    <w:p w14:paraId="7D57B593" w14:textId="77777777" w:rsidR="00200A25" w:rsidRDefault="00200A25" w:rsidP="00200A25">
      <w:pPr>
        <w:pStyle w:val="Heading3"/>
      </w:pPr>
      <w:bookmarkStart w:id="4800" w:name="_Toc129169903"/>
      <w:bookmarkStart w:id="4801" w:name="_Toc145708272"/>
      <w:bookmarkStart w:id="4802" w:name="_Toc157111620"/>
      <w:r>
        <w:t>8A.1.7</w:t>
      </w:r>
      <w:r>
        <w:tab/>
        <w:t>Error Handling</w:t>
      </w:r>
      <w:bookmarkEnd w:id="4800"/>
      <w:bookmarkEnd w:id="4801"/>
      <w:bookmarkEnd w:id="4802"/>
    </w:p>
    <w:p w14:paraId="28DDC070" w14:textId="77777777" w:rsidR="00200A25" w:rsidRDefault="00200A25" w:rsidP="00200A25">
      <w:pPr>
        <w:pStyle w:val="Heading4"/>
      </w:pPr>
      <w:bookmarkStart w:id="4803" w:name="_Toc129169904"/>
      <w:bookmarkStart w:id="4804" w:name="_Toc145708273"/>
      <w:bookmarkStart w:id="4805" w:name="_Toc157111621"/>
      <w:r>
        <w:t>8A.1.7.1</w:t>
      </w:r>
      <w:r>
        <w:tab/>
        <w:t>General</w:t>
      </w:r>
      <w:bookmarkEnd w:id="4803"/>
      <w:bookmarkEnd w:id="4804"/>
      <w:bookmarkEnd w:id="4805"/>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4806" w:name="_Toc129169905"/>
      <w:bookmarkStart w:id="4807" w:name="_Toc145708274"/>
      <w:bookmarkStart w:id="4808" w:name="_Toc157111622"/>
      <w:r>
        <w:t>8A.1.7.2</w:t>
      </w:r>
      <w:r>
        <w:tab/>
        <w:t>Protocol Errors</w:t>
      </w:r>
      <w:bookmarkEnd w:id="4806"/>
      <w:bookmarkEnd w:id="4807"/>
      <w:bookmarkEnd w:id="4808"/>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4809" w:name="_Toc129169906"/>
      <w:bookmarkStart w:id="4810" w:name="_Toc145708275"/>
      <w:bookmarkStart w:id="4811" w:name="_Toc157111623"/>
      <w:r>
        <w:t>8A.1.7.3</w:t>
      </w:r>
      <w:r>
        <w:tab/>
        <w:t>Application Errors</w:t>
      </w:r>
      <w:bookmarkEnd w:id="4809"/>
      <w:bookmarkEnd w:id="4810"/>
      <w:bookmarkEnd w:id="4811"/>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4812" w:name="_Toc129169907"/>
      <w:bookmarkStart w:id="4813" w:name="_Toc145708276"/>
      <w:bookmarkStart w:id="4814" w:name="_Toc157111624"/>
      <w:r>
        <w:t>8A.1.8</w:t>
      </w:r>
      <w:r>
        <w:tab/>
        <w:t>Feature negotiation</w:t>
      </w:r>
      <w:bookmarkEnd w:id="4812"/>
      <w:bookmarkEnd w:id="4813"/>
      <w:bookmarkEnd w:id="481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4815" w:name="_Toc85734513"/>
      <w:bookmarkStart w:id="4816" w:name="_Toc89431812"/>
      <w:bookmarkStart w:id="4817" w:name="_Toc97042726"/>
      <w:bookmarkStart w:id="4818" w:name="_Toc97045870"/>
      <w:bookmarkStart w:id="4819" w:name="_Toc97155615"/>
      <w:bookmarkStart w:id="4820" w:name="_Toc101521707"/>
      <w:bookmarkStart w:id="4821" w:name="_Toc138762014"/>
      <w:bookmarkStart w:id="4822" w:name="_Toc145708277"/>
      <w:bookmarkStart w:id="4823" w:name="_Toc157111625"/>
      <w:r>
        <w:t>9</w:t>
      </w:r>
      <w:r>
        <w:tab/>
        <w:t>Edge Configuration Server API Definitions</w:t>
      </w:r>
      <w:bookmarkEnd w:id="4815"/>
      <w:bookmarkEnd w:id="4816"/>
      <w:bookmarkEnd w:id="4817"/>
      <w:bookmarkEnd w:id="4818"/>
      <w:bookmarkEnd w:id="4819"/>
      <w:bookmarkEnd w:id="4820"/>
      <w:bookmarkEnd w:id="4821"/>
      <w:bookmarkEnd w:id="4822"/>
      <w:bookmarkEnd w:id="4823"/>
    </w:p>
    <w:p w14:paraId="1DF21928" w14:textId="74ACB88C" w:rsidR="00BE2C62" w:rsidRDefault="00BE2C62" w:rsidP="00426348"/>
    <w:p w14:paraId="2EB69EEF" w14:textId="60A34CEB" w:rsidR="00721A12" w:rsidRPr="00771852" w:rsidRDefault="00721A12" w:rsidP="00721A12">
      <w:pPr>
        <w:pStyle w:val="Heading2"/>
      </w:pPr>
      <w:bookmarkStart w:id="4824" w:name="_Toc85734514"/>
      <w:bookmarkStart w:id="4825" w:name="_Toc89431813"/>
      <w:bookmarkStart w:id="4826" w:name="_Toc97042727"/>
      <w:bookmarkStart w:id="4827" w:name="_Toc97045871"/>
      <w:bookmarkStart w:id="4828" w:name="_Toc97155616"/>
      <w:bookmarkStart w:id="4829" w:name="_Toc101521708"/>
      <w:bookmarkStart w:id="4830" w:name="_Toc138762015"/>
      <w:bookmarkStart w:id="4831" w:name="_Toc145708278"/>
      <w:bookmarkStart w:id="4832" w:name="_Toc157111626"/>
      <w:bookmarkStart w:id="4833" w:name="_Toc61651623"/>
      <w:r>
        <w:t>9.1</w:t>
      </w:r>
      <w:r>
        <w:tab/>
        <w:t>Eecs_EESRegistration API</w:t>
      </w:r>
      <w:bookmarkEnd w:id="4824"/>
      <w:bookmarkEnd w:id="4825"/>
      <w:bookmarkEnd w:id="4826"/>
      <w:bookmarkEnd w:id="4827"/>
      <w:bookmarkEnd w:id="4828"/>
      <w:bookmarkEnd w:id="4829"/>
      <w:bookmarkEnd w:id="4830"/>
      <w:bookmarkEnd w:id="4831"/>
      <w:bookmarkEnd w:id="4832"/>
    </w:p>
    <w:p w14:paraId="2EFBFDBF" w14:textId="435B92F7" w:rsidR="00721A12" w:rsidRDefault="00721A12" w:rsidP="00721A12">
      <w:pPr>
        <w:pStyle w:val="Heading3"/>
      </w:pPr>
      <w:bookmarkStart w:id="4834" w:name="_Toc85734515"/>
      <w:bookmarkStart w:id="4835" w:name="_Toc89431814"/>
      <w:bookmarkStart w:id="4836" w:name="_Toc97042728"/>
      <w:bookmarkStart w:id="4837" w:name="_Toc97045872"/>
      <w:bookmarkStart w:id="4838" w:name="_Toc97155617"/>
      <w:bookmarkStart w:id="4839" w:name="_Toc101521709"/>
      <w:bookmarkStart w:id="4840" w:name="_Toc138762016"/>
      <w:bookmarkStart w:id="4841" w:name="_Toc145708279"/>
      <w:bookmarkStart w:id="4842" w:name="_Toc157111627"/>
      <w:r>
        <w:t>9.1.1</w:t>
      </w:r>
      <w:r>
        <w:tab/>
      </w:r>
      <w:bookmarkEnd w:id="4834"/>
      <w:r w:rsidR="009616F6">
        <w:t>Introduction</w:t>
      </w:r>
      <w:bookmarkEnd w:id="4835"/>
      <w:bookmarkEnd w:id="4836"/>
      <w:bookmarkEnd w:id="4837"/>
      <w:bookmarkEnd w:id="4838"/>
      <w:bookmarkEnd w:id="4839"/>
      <w:bookmarkEnd w:id="4840"/>
      <w:bookmarkEnd w:id="4841"/>
      <w:bookmarkEnd w:id="4842"/>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4843" w:name="_Toc85734516"/>
      <w:bookmarkStart w:id="4844" w:name="_Toc89431815"/>
      <w:bookmarkStart w:id="4845" w:name="_Toc97042729"/>
      <w:bookmarkStart w:id="4846" w:name="_Toc97045873"/>
      <w:bookmarkStart w:id="4847" w:name="_Toc97155618"/>
      <w:bookmarkStart w:id="4848" w:name="_Toc101521710"/>
      <w:bookmarkStart w:id="4849" w:name="_Toc138762017"/>
      <w:bookmarkStart w:id="4850" w:name="_Toc145708280"/>
      <w:bookmarkStart w:id="4851" w:name="_Toc157111628"/>
      <w:r>
        <w:t>9.1</w:t>
      </w:r>
      <w:r w:rsidR="00721A12">
        <w:t>.2</w:t>
      </w:r>
      <w:r w:rsidR="00721A12">
        <w:tab/>
        <w:t>Resources</w:t>
      </w:r>
      <w:bookmarkEnd w:id="4843"/>
      <w:bookmarkEnd w:id="4844"/>
      <w:bookmarkEnd w:id="4845"/>
      <w:bookmarkEnd w:id="4846"/>
      <w:bookmarkEnd w:id="4847"/>
      <w:bookmarkEnd w:id="4848"/>
      <w:bookmarkEnd w:id="4849"/>
      <w:bookmarkEnd w:id="4850"/>
      <w:bookmarkEnd w:id="4851"/>
    </w:p>
    <w:p w14:paraId="0225CA2C" w14:textId="79D88178" w:rsidR="00721A12" w:rsidRDefault="00293795" w:rsidP="00721A12">
      <w:pPr>
        <w:pStyle w:val="Heading4"/>
      </w:pPr>
      <w:bookmarkStart w:id="4852" w:name="_Toc85734517"/>
      <w:bookmarkStart w:id="4853" w:name="_Toc89431816"/>
      <w:bookmarkStart w:id="4854" w:name="_Toc97042730"/>
      <w:bookmarkStart w:id="4855" w:name="_Toc97045874"/>
      <w:bookmarkStart w:id="4856" w:name="_Toc97155619"/>
      <w:bookmarkStart w:id="4857" w:name="_Toc101521711"/>
      <w:bookmarkStart w:id="4858" w:name="_Toc138762018"/>
      <w:bookmarkStart w:id="4859" w:name="_Toc145708281"/>
      <w:bookmarkStart w:id="4860" w:name="_Toc157111629"/>
      <w:r>
        <w:t>9.1</w:t>
      </w:r>
      <w:r w:rsidR="00721A12">
        <w:t>.2.1</w:t>
      </w:r>
      <w:r w:rsidR="00721A12">
        <w:tab/>
        <w:t>Overview</w:t>
      </w:r>
      <w:bookmarkEnd w:id="4852"/>
      <w:bookmarkEnd w:id="4853"/>
      <w:bookmarkEnd w:id="4854"/>
      <w:bookmarkEnd w:id="4855"/>
      <w:bookmarkEnd w:id="4856"/>
      <w:bookmarkEnd w:id="4857"/>
      <w:bookmarkEnd w:id="4858"/>
      <w:bookmarkEnd w:id="4859"/>
      <w:bookmarkEnd w:id="486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0" type="#_x0000_t75" style="width:306.6pt;height:199.2pt" o:ole="">
            <v:imagedata r:id="rId41" o:title=""/>
          </v:shape>
          <o:OLEObject Type="Embed" ProgID="Visio.Drawing.11" ShapeID="_x0000_i1040" DrawAspect="Content" ObjectID="_1768113276" r:id="rId42"/>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4861" w:name="_Toc85734518"/>
      <w:bookmarkStart w:id="4862" w:name="_Toc89431817"/>
      <w:bookmarkStart w:id="4863" w:name="_Toc97042731"/>
      <w:bookmarkStart w:id="4864" w:name="_Toc97045875"/>
      <w:bookmarkStart w:id="4865" w:name="_Toc97155620"/>
      <w:bookmarkStart w:id="4866" w:name="_Toc101521712"/>
      <w:bookmarkStart w:id="4867" w:name="_Toc138762019"/>
      <w:bookmarkStart w:id="4868" w:name="_Toc145708282"/>
      <w:bookmarkStart w:id="4869" w:name="_Toc157111630"/>
      <w:r>
        <w:t>9.</w:t>
      </w:r>
      <w:r w:rsidR="00293795">
        <w:t>1</w:t>
      </w:r>
      <w:r>
        <w:t>.2.2</w:t>
      </w:r>
      <w:r>
        <w:tab/>
        <w:t>Resource</w:t>
      </w:r>
      <w:r w:rsidRPr="00831458">
        <w:t xml:space="preserve">: </w:t>
      </w:r>
      <w:r>
        <w:t>EES Registrations</w:t>
      </w:r>
      <w:bookmarkEnd w:id="4861"/>
      <w:bookmarkEnd w:id="4862"/>
      <w:bookmarkEnd w:id="4863"/>
      <w:bookmarkEnd w:id="4864"/>
      <w:bookmarkEnd w:id="4865"/>
      <w:bookmarkEnd w:id="4866"/>
      <w:bookmarkEnd w:id="4867"/>
      <w:bookmarkEnd w:id="4868"/>
      <w:bookmarkEnd w:id="4869"/>
    </w:p>
    <w:p w14:paraId="27AA3C4C" w14:textId="30F15DD2" w:rsidR="00721A12" w:rsidRDefault="00721A12" w:rsidP="00721A12">
      <w:pPr>
        <w:pStyle w:val="Heading5"/>
        <w:rPr>
          <w:lang w:eastAsia="zh-CN"/>
        </w:rPr>
      </w:pPr>
      <w:bookmarkStart w:id="4870" w:name="_Toc85734519"/>
      <w:bookmarkStart w:id="4871" w:name="_Toc89431818"/>
      <w:bookmarkStart w:id="4872" w:name="_Toc97042732"/>
      <w:bookmarkStart w:id="4873" w:name="_Toc97045876"/>
      <w:bookmarkStart w:id="4874" w:name="_Toc97155621"/>
      <w:bookmarkStart w:id="4875" w:name="_Toc101521713"/>
      <w:bookmarkStart w:id="4876" w:name="_Toc138762020"/>
      <w:bookmarkStart w:id="4877" w:name="_Toc145708283"/>
      <w:bookmarkStart w:id="4878" w:name="_Toc157111631"/>
      <w:r>
        <w:rPr>
          <w:lang w:eastAsia="zh-CN"/>
        </w:rPr>
        <w:t>9.</w:t>
      </w:r>
      <w:r w:rsidR="00293795">
        <w:rPr>
          <w:lang w:eastAsia="zh-CN"/>
        </w:rPr>
        <w:t>1</w:t>
      </w:r>
      <w:r>
        <w:rPr>
          <w:lang w:eastAsia="zh-CN"/>
        </w:rPr>
        <w:t>.2.2.1</w:t>
      </w:r>
      <w:r>
        <w:rPr>
          <w:lang w:eastAsia="zh-CN"/>
        </w:rPr>
        <w:tab/>
        <w:t>Description</w:t>
      </w:r>
      <w:bookmarkEnd w:id="4870"/>
      <w:bookmarkEnd w:id="4871"/>
      <w:bookmarkEnd w:id="4872"/>
      <w:bookmarkEnd w:id="4873"/>
      <w:bookmarkEnd w:id="4874"/>
      <w:bookmarkEnd w:id="4875"/>
      <w:bookmarkEnd w:id="4876"/>
      <w:bookmarkEnd w:id="4877"/>
      <w:bookmarkEnd w:id="4878"/>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4879" w:name="_Toc85734520"/>
      <w:bookmarkStart w:id="4880" w:name="_Toc89431819"/>
      <w:bookmarkStart w:id="4881" w:name="_Toc97042733"/>
      <w:bookmarkStart w:id="4882" w:name="_Toc97045877"/>
      <w:bookmarkStart w:id="4883" w:name="_Toc97155622"/>
      <w:bookmarkStart w:id="4884" w:name="_Toc101521714"/>
      <w:bookmarkStart w:id="4885" w:name="_Toc138762021"/>
      <w:bookmarkStart w:id="4886" w:name="_Toc145708284"/>
      <w:bookmarkStart w:id="4887" w:name="_Toc157111632"/>
      <w:r>
        <w:rPr>
          <w:lang w:eastAsia="zh-CN"/>
        </w:rPr>
        <w:t>9.</w:t>
      </w:r>
      <w:r w:rsidR="00293795">
        <w:rPr>
          <w:lang w:eastAsia="zh-CN"/>
        </w:rPr>
        <w:t>1</w:t>
      </w:r>
      <w:r>
        <w:rPr>
          <w:lang w:eastAsia="zh-CN"/>
        </w:rPr>
        <w:t>.2.2.2</w:t>
      </w:r>
      <w:r>
        <w:rPr>
          <w:lang w:eastAsia="zh-CN"/>
        </w:rPr>
        <w:tab/>
        <w:t>Resource Definition</w:t>
      </w:r>
      <w:bookmarkEnd w:id="4879"/>
      <w:bookmarkEnd w:id="4880"/>
      <w:bookmarkEnd w:id="4881"/>
      <w:bookmarkEnd w:id="4882"/>
      <w:bookmarkEnd w:id="4883"/>
      <w:bookmarkEnd w:id="4884"/>
      <w:bookmarkEnd w:id="4885"/>
      <w:bookmarkEnd w:id="4886"/>
      <w:bookmarkEnd w:id="4887"/>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4888" w:name="_Toc85734521"/>
      <w:bookmarkStart w:id="4889" w:name="_Toc89431820"/>
      <w:bookmarkStart w:id="4890" w:name="_Toc97042734"/>
      <w:bookmarkStart w:id="4891" w:name="_Toc97045878"/>
      <w:bookmarkStart w:id="4892" w:name="_Toc97155623"/>
      <w:bookmarkStart w:id="4893" w:name="_Toc101521715"/>
      <w:bookmarkStart w:id="4894" w:name="_Toc138762022"/>
      <w:bookmarkStart w:id="4895" w:name="_Toc145708285"/>
      <w:bookmarkStart w:id="4896" w:name="_Toc157111633"/>
      <w:r>
        <w:rPr>
          <w:lang w:eastAsia="zh-CN"/>
        </w:rPr>
        <w:t>9.</w:t>
      </w:r>
      <w:r w:rsidR="00293795">
        <w:rPr>
          <w:lang w:eastAsia="zh-CN"/>
        </w:rPr>
        <w:t>1</w:t>
      </w:r>
      <w:r>
        <w:rPr>
          <w:lang w:eastAsia="zh-CN"/>
        </w:rPr>
        <w:t>.2.2.3</w:t>
      </w:r>
      <w:r>
        <w:rPr>
          <w:lang w:eastAsia="zh-CN"/>
        </w:rPr>
        <w:tab/>
        <w:t>Resource Standard Methods</w:t>
      </w:r>
      <w:bookmarkEnd w:id="4888"/>
      <w:bookmarkEnd w:id="4889"/>
      <w:bookmarkEnd w:id="4890"/>
      <w:bookmarkEnd w:id="4891"/>
      <w:bookmarkEnd w:id="4892"/>
      <w:bookmarkEnd w:id="4893"/>
      <w:bookmarkEnd w:id="4894"/>
      <w:bookmarkEnd w:id="4895"/>
      <w:bookmarkEnd w:id="4896"/>
    </w:p>
    <w:p w14:paraId="5D8DC62D" w14:textId="0FAB59F2" w:rsidR="00721A12" w:rsidRDefault="00721A12" w:rsidP="00721A12">
      <w:pPr>
        <w:pStyle w:val="Heading6"/>
        <w:rPr>
          <w:lang w:eastAsia="zh-CN"/>
        </w:rPr>
      </w:pPr>
      <w:bookmarkStart w:id="4897" w:name="_Toc85734522"/>
      <w:bookmarkStart w:id="4898" w:name="_Toc89431821"/>
      <w:bookmarkStart w:id="4899" w:name="_Toc97042735"/>
      <w:bookmarkStart w:id="4900" w:name="_Toc97045879"/>
      <w:bookmarkStart w:id="4901" w:name="_Toc97155624"/>
      <w:bookmarkStart w:id="4902" w:name="_Toc101521716"/>
      <w:bookmarkStart w:id="4903" w:name="_Toc138762023"/>
      <w:bookmarkStart w:id="4904" w:name="_Toc145708286"/>
      <w:bookmarkStart w:id="4905" w:name="_Toc157111634"/>
      <w:r>
        <w:rPr>
          <w:lang w:eastAsia="zh-CN"/>
        </w:rPr>
        <w:t>9.</w:t>
      </w:r>
      <w:r w:rsidR="00293795">
        <w:rPr>
          <w:lang w:eastAsia="zh-CN"/>
        </w:rPr>
        <w:t>1</w:t>
      </w:r>
      <w:r>
        <w:rPr>
          <w:lang w:eastAsia="zh-CN"/>
        </w:rPr>
        <w:t>.2.2.3.1</w:t>
      </w:r>
      <w:r>
        <w:rPr>
          <w:lang w:eastAsia="zh-CN"/>
        </w:rPr>
        <w:tab/>
        <w:t>POST</w:t>
      </w:r>
      <w:bookmarkEnd w:id="4897"/>
      <w:bookmarkEnd w:id="4898"/>
      <w:bookmarkEnd w:id="4899"/>
      <w:bookmarkEnd w:id="4900"/>
      <w:bookmarkEnd w:id="4901"/>
      <w:bookmarkEnd w:id="4902"/>
      <w:bookmarkEnd w:id="4903"/>
      <w:bookmarkEnd w:id="4904"/>
      <w:bookmarkEnd w:id="490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4906" w:name="_Toc85734523"/>
      <w:bookmarkStart w:id="4907" w:name="_Toc89431822"/>
      <w:bookmarkStart w:id="4908" w:name="_Toc97042736"/>
      <w:bookmarkStart w:id="4909" w:name="_Toc97045880"/>
      <w:bookmarkStart w:id="4910" w:name="_Toc97155625"/>
      <w:bookmarkStart w:id="4911" w:name="_Toc101521717"/>
      <w:bookmarkStart w:id="4912" w:name="_Toc138762024"/>
      <w:bookmarkStart w:id="4913" w:name="_Toc145708287"/>
      <w:bookmarkStart w:id="4914" w:name="_Toc157111635"/>
      <w:r>
        <w:rPr>
          <w:lang w:eastAsia="zh-CN"/>
        </w:rPr>
        <w:t>9.</w:t>
      </w:r>
      <w:r w:rsidR="00293795">
        <w:rPr>
          <w:lang w:eastAsia="zh-CN"/>
        </w:rPr>
        <w:t>1</w:t>
      </w:r>
      <w:r>
        <w:rPr>
          <w:lang w:eastAsia="zh-CN"/>
        </w:rPr>
        <w:t>.2.2.4</w:t>
      </w:r>
      <w:r>
        <w:rPr>
          <w:lang w:eastAsia="zh-CN"/>
        </w:rPr>
        <w:tab/>
        <w:t>Resource Custom Operations</w:t>
      </w:r>
      <w:bookmarkEnd w:id="4906"/>
      <w:bookmarkEnd w:id="4907"/>
      <w:bookmarkEnd w:id="4908"/>
      <w:bookmarkEnd w:id="4909"/>
      <w:bookmarkEnd w:id="4910"/>
      <w:bookmarkEnd w:id="4911"/>
      <w:bookmarkEnd w:id="4912"/>
      <w:bookmarkEnd w:id="4913"/>
      <w:bookmarkEnd w:id="4914"/>
    </w:p>
    <w:p w14:paraId="202A7B73" w14:textId="77777777" w:rsidR="00721A12" w:rsidRDefault="00721A12" w:rsidP="00721A12">
      <w:r>
        <w:t>None.</w:t>
      </w:r>
    </w:p>
    <w:p w14:paraId="18CEB14A" w14:textId="711A8F14" w:rsidR="00721A12" w:rsidRDefault="00721A12" w:rsidP="00721A12">
      <w:pPr>
        <w:pStyle w:val="Heading4"/>
      </w:pPr>
      <w:bookmarkStart w:id="4915" w:name="_Toc85734524"/>
      <w:bookmarkStart w:id="4916" w:name="_Toc89431823"/>
      <w:bookmarkStart w:id="4917" w:name="_Toc97042737"/>
      <w:bookmarkStart w:id="4918" w:name="_Toc97045881"/>
      <w:bookmarkStart w:id="4919" w:name="_Toc97155626"/>
      <w:bookmarkStart w:id="4920" w:name="_Toc101521718"/>
      <w:bookmarkStart w:id="4921" w:name="_Toc138762025"/>
      <w:bookmarkStart w:id="4922" w:name="_Toc145708288"/>
      <w:bookmarkStart w:id="4923" w:name="_Toc157111636"/>
      <w:r>
        <w:t>9.</w:t>
      </w:r>
      <w:r w:rsidR="00293795">
        <w:t>1</w:t>
      </w:r>
      <w:r>
        <w:t>.2.3</w:t>
      </w:r>
      <w:r>
        <w:tab/>
        <w:t>Resource</w:t>
      </w:r>
      <w:r w:rsidRPr="00831458">
        <w:t xml:space="preserve">: </w:t>
      </w:r>
      <w:r>
        <w:t>Individual EES Registration</w:t>
      </w:r>
      <w:bookmarkEnd w:id="4915"/>
      <w:bookmarkEnd w:id="4916"/>
      <w:bookmarkEnd w:id="4917"/>
      <w:bookmarkEnd w:id="4918"/>
      <w:bookmarkEnd w:id="4919"/>
      <w:bookmarkEnd w:id="4920"/>
      <w:bookmarkEnd w:id="4921"/>
      <w:bookmarkEnd w:id="4922"/>
      <w:bookmarkEnd w:id="4923"/>
    </w:p>
    <w:p w14:paraId="4C741470" w14:textId="48DBC111" w:rsidR="00721A12" w:rsidRDefault="00721A12" w:rsidP="00721A12">
      <w:pPr>
        <w:pStyle w:val="Heading5"/>
        <w:rPr>
          <w:lang w:eastAsia="zh-CN"/>
        </w:rPr>
      </w:pPr>
      <w:bookmarkStart w:id="4924" w:name="_Toc85734525"/>
      <w:bookmarkStart w:id="4925" w:name="_Toc89431824"/>
      <w:bookmarkStart w:id="4926" w:name="_Toc97042738"/>
      <w:bookmarkStart w:id="4927" w:name="_Toc97045882"/>
      <w:bookmarkStart w:id="4928" w:name="_Toc97155627"/>
      <w:bookmarkStart w:id="4929" w:name="_Toc101521719"/>
      <w:bookmarkStart w:id="4930" w:name="_Toc138762026"/>
      <w:bookmarkStart w:id="4931" w:name="_Toc145708289"/>
      <w:bookmarkStart w:id="4932" w:name="_Toc157111637"/>
      <w:r>
        <w:rPr>
          <w:lang w:eastAsia="zh-CN"/>
        </w:rPr>
        <w:t>9.</w:t>
      </w:r>
      <w:r w:rsidR="00293795">
        <w:rPr>
          <w:lang w:eastAsia="zh-CN"/>
        </w:rPr>
        <w:t>1</w:t>
      </w:r>
      <w:r>
        <w:rPr>
          <w:lang w:eastAsia="zh-CN"/>
        </w:rPr>
        <w:t>.2.3.1</w:t>
      </w:r>
      <w:r>
        <w:rPr>
          <w:lang w:eastAsia="zh-CN"/>
        </w:rPr>
        <w:tab/>
        <w:t>Description</w:t>
      </w:r>
      <w:bookmarkEnd w:id="4924"/>
      <w:bookmarkEnd w:id="4925"/>
      <w:bookmarkEnd w:id="4926"/>
      <w:bookmarkEnd w:id="4927"/>
      <w:bookmarkEnd w:id="4928"/>
      <w:bookmarkEnd w:id="4929"/>
      <w:bookmarkEnd w:id="4930"/>
      <w:bookmarkEnd w:id="4931"/>
      <w:bookmarkEnd w:id="4932"/>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4933" w:name="_Toc85734526"/>
      <w:bookmarkStart w:id="4934" w:name="_Toc89431825"/>
      <w:bookmarkStart w:id="4935" w:name="_Toc97042739"/>
      <w:bookmarkStart w:id="4936" w:name="_Toc97045883"/>
      <w:bookmarkStart w:id="4937" w:name="_Toc97155628"/>
      <w:bookmarkStart w:id="4938" w:name="_Toc101521720"/>
      <w:bookmarkStart w:id="4939" w:name="_Toc138762027"/>
      <w:bookmarkStart w:id="4940" w:name="_Toc145708290"/>
      <w:bookmarkStart w:id="4941" w:name="_Toc157111638"/>
      <w:r>
        <w:rPr>
          <w:lang w:eastAsia="zh-CN"/>
        </w:rPr>
        <w:t>9.</w:t>
      </w:r>
      <w:r w:rsidR="00293795">
        <w:rPr>
          <w:lang w:eastAsia="zh-CN"/>
        </w:rPr>
        <w:t>1</w:t>
      </w:r>
      <w:r>
        <w:rPr>
          <w:lang w:eastAsia="zh-CN"/>
        </w:rPr>
        <w:t>.2.3.2</w:t>
      </w:r>
      <w:r>
        <w:rPr>
          <w:lang w:eastAsia="zh-CN"/>
        </w:rPr>
        <w:tab/>
        <w:t>Resource Definition</w:t>
      </w:r>
      <w:bookmarkEnd w:id="4933"/>
      <w:bookmarkEnd w:id="4934"/>
      <w:bookmarkEnd w:id="4935"/>
      <w:bookmarkEnd w:id="4936"/>
      <w:bookmarkEnd w:id="4937"/>
      <w:bookmarkEnd w:id="4938"/>
      <w:bookmarkEnd w:id="4939"/>
      <w:bookmarkEnd w:id="4940"/>
      <w:bookmarkEnd w:id="494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4942" w:name="_Toc85734527"/>
      <w:bookmarkStart w:id="4943" w:name="_Toc89431826"/>
      <w:bookmarkStart w:id="4944" w:name="_Toc97042740"/>
      <w:bookmarkStart w:id="4945" w:name="_Toc97045884"/>
      <w:bookmarkStart w:id="4946" w:name="_Toc97155629"/>
      <w:bookmarkStart w:id="4947" w:name="_Toc101521721"/>
      <w:bookmarkStart w:id="4948" w:name="_Toc138762028"/>
      <w:bookmarkStart w:id="4949" w:name="_Toc145708291"/>
      <w:bookmarkStart w:id="4950" w:name="_Toc157111639"/>
      <w:r>
        <w:rPr>
          <w:lang w:eastAsia="zh-CN"/>
        </w:rPr>
        <w:t>9.</w:t>
      </w:r>
      <w:r w:rsidR="00293795">
        <w:rPr>
          <w:lang w:eastAsia="zh-CN"/>
        </w:rPr>
        <w:t>1</w:t>
      </w:r>
      <w:r>
        <w:rPr>
          <w:lang w:eastAsia="zh-CN"/>
        </w:rPr>
        <w:t>.2.3.3</w:t>
      </w:r>
      <w:r>
        <w:rPr>
          <w:lang w:eastAsia="zh-CN"/>
        </w:rPr>
        <w:tab/>
        <w:t>Resource Standard Methods</w:t>
      </w:r>
      <w:bookmarkEnd w:id="4942"/>
      <w:bookmarkEnd w:id="4943"/>
      <w:bookmarkEnd w:id="4944"/>
      <w:bookmarkEnd w:id="4945"/>
      <w:bookmarkEnd w:id="4946"/>
      <w:bookmarkEnd w:id="4947"/>
      <w:bookmarkEnd w:id="4948"/>
      <w:bookmarkEnd w:id="4949"/>
      <w:bookmarkEnd w:id="4950"/>
    </w:p>
    <w:p w14:paraId="4E5718EC" w14:textId="42AECBA8" w:rsidR="00721A12" w:rsidRDefault="00721A12" w:rsidP="00721A12">
      <w:pPr>
        <w:pStyle w:val="Heading6"/>
        <w:rPr>
          <w:lang w:eastAsia="zh-CN"/>
        </w:rPr>
      </w:pPr>
      <w:bookmarkStart w:id="4951" w:name="_Toc85734528"/>
      <w:bookmarkStart w:id="4952" w:name="_Toc89431827"/>
      <w:bookmarkStart w:id="4953" w:name="_Toc97042741"/>
      <w:bookmarkStart w:id="4954" w:name="_Toc97045885"/>
      <w:bookmarkStart w:id="4955" w:name="_Toc97155630"/>
      <w:bookmarkStart w:id="4956" w:name="_Toc101521722"/>
      <w:bookmarkStart w:id="4957" w:name="_Toc138762029"/>
      <w:bookmarkStart w:id="4958" w:name="_Toc145708292"/>
      <w:bookmarkStart w:id="4959" w:name="_Toc157111640"/>
      <w:r>
        <w:rPr>
          <w:lang w:eastAsia="zh-CN"/>
        </w:rPr>
        <w:t>9.</w:t>
      </w:r>
      <w:r w:rsidR="00293795">
        <w:rPr>
          <w:lang w:eastAsia="zh-CN"/>
        </w:rPr>
        <w:t>1</w:t>
      </w:r>
      <w:r>
        <w:rPr>
          <w:lang w:eastAsia="zh-CN"/>
        </w:rPr>
        <w:t>.2.3.3.1</w:t>
      </w:r>
      <w:r>
        <w:rPr>
          <w:lang w:eastAsia="zh-CN"/>
        </w:rPr>
        <w:tab/>
        <w:t>GET</w:t>
      </w:r>
      <w:bookmarkEnd w:id="4951"/>
      <w:bookmarkEnd w:id="4952"/>
      <w:bookmarkEnd w:id="4953"/>
      <w:bookmarkEnd w:id="4954"/>
      <w:bookmarkEnd w:id="4955"/>
      <w:bookmarkEnd w:id="4956"/>
      <w:bookmarkEnd w:id="4957"/>
      <w:bookmarkEnd w:id="4958"/>
      <w:bookmarkEnd w:id="4959"/>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4960" w:name="_Toc85734529"/>
      <w:bookmarkStart w:id="4961" w:name="_Toc89431828"/>
      <w:bookmarkStart w:id="4962" w:name="_Toc97042742"/>
      <w:bookmarkStart w:id="4963" w:name="_Toc97045886"/>
      <w:bookmarkStart w:id="4964" w:name="_Toc97155631"/>
      <w:bookmarkStart w:id="4965" w:name="_Toc101521723"/>
      <w:bookmarkStart w:id="4966" w:name="_Toc138762030"/>
      <w:bookmarkStart w:id="4967" w:name="_Toc145708293"/>
      <w:bookmarkStart w:id="4968" w:name="_Toc157111641"/>
      <w:r>
        <w:rPr>
          <w:lang w:eastAsia="zh-CN"/>
        </w:rPr>
        <w:t>9.</w:t>
      </w:r>
      <w:r w:rsidR="00293795">
        <w:rPr>
          <w:lang w:eastAsia="zh-CN"/>
        </w:rPr>
        <w:t>1</w:t>
      </w:r>
      <w:r>
        <w:rPr>
          <w:lang w:eastAsia="zh-CN"/>
        </w:rPr>
        <w:t>.2.3.3.2</w:t>
      </w:r>
      <w:r>
        <w:rPr>
          <w:lang w:eastAsia="zh-CN"/>
        </w:rPr>
        <w:tab/>
        <w:t>PUT</w:t>
      </w:r>
      <w:bookmarkEnd w:id="4960"/>
      <w:bookmarkEnd w:id="4961"/>
      <w:bookmarkEnd w:id="4962"/>
      <w:bookmarkEnd w:id="4963"/>
      <w:bookmarkEnd w:id="4964"/>
      <w:bookmarkEnd w:id="4965"/>
      <w:bookmarkEnd w:id="4966"/>
      <w:bookmarkEnd w:id="4967"/>
      <w:bookmarkEnd w:id="4968"/>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4969" w:name="_Toc85734530"/>
      <w:bookmarkStart w:id="4970" w:name="_Toc89431829"/>
      <w:bookmarkStart w:id="4971" w:name="_Toc97042743"/>
      <w:bookmarkStart w:id="4972" w:name="_Toc97045887"/>
      <w:bookmarkStart w:id="4973" w:name="_Toc97155632"/>
      <w:bookmarkStart w:id="4974" w:name="_Toc101521724"/>
      <w:bookmarkStart w:id="4975" w:name="_Toc138762031"/>
      <w:bookmarkStart w:id="4976" w:name="_Toc145708294"/>
      <w:bookmarkStart w:id="4977" w:name="_Toc157111642"/>
      <w:r>
        <w:rPr>
          <w:lang w:eastAsia="zh-CN"/>
        </w:rPr>
        <w:t>9.</w:t>
      </w:r>
      <w:r w:rsidR="00293795">
        <w:rPr>
          <w:lang w:eastAsia="zh-CN"/>
        </w:rPr>
        <w:t>1</w:t>
      </w:r>
      <w:r>
        <w:rPr>
          <w:lang w:eastAsia="zh-CN"/>
        </w:rPr>
        <w:t>.2.3.3.3</w:t>
      </w:r>
      <w:r>
        <w:rPr>
          <w:lang w:eastAsia="zh-CN"/>
        </w:rPr>
        <w:tab/>
        <w:t>DELETE</w:t>
      </w:r>
      <w:bookmarkEnd w:id="4969"/>
      <w:bookmarkEnd w:id="4970"/>
      <w:bookmarkEnd w:id="4971"/>
      <w:bookmarkEnd w:id="4972"/>
      <w:bookmarkEnd w:id="4973"/>
      <w:bookmarkEnd w:id="4974"/>
      <w:bookmarkEnd w:id="4975"/>
      <w:bookmarkEnd w:id="4976"/>
      <w:bookmarkEnd w:id="49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4978" w:name="_Toc85734531"/>
      <w:bookmarkStart w:id="4979" w:name="_Toc89431830"/>
      <w:bookmarkStart w:id="4980" w:name="_Toc97042744"/>
      <w:bookmarkStart w:id="4981" w:name="_Toc97045888"/>
      <w:bookmarkStart w:id="4982" w:name="_Toc97155633"/>
      <w:bookmarkStart w:id="4983" w:name="_Toc101521725"/>
      <w:bookmarkStart w:id="4984" w:name="_Toc138762032"/>
      <w:bookmarkStart w:id="4985" w:name="_Toc145708295"/>
      <w:bookmarkStart w:id="4986" w:name="_Toc157111643"/>
      <w:r>
        <w:rPr>
          <w:lang w:eastAsia="zh-CN"/>
        </w:rPr>
        <w:t>9.1.2.3.3.4</w:t>
      </w:r>
      <w:r>
        <w:rPr>
          <w:lang w:eastAsia="zh-CN"/>
        </w:rPr>
        <w:tab/>
        <w:t>PATCH</w:t>
      </w:r>
      <w:bookmarkEnd w:id="4978"/>
      <w:bookmarkEnd w:id="4979"/>
      <w:bookmarkEnd w:id="4980"/>
      <w:bookmarkEnd w:id="4981"/>
      <w:bookmarkEnd w:id="4982"/>
      <w:bookmarkEnd w:id="4983"/>
      <w:bookmarkEnd w:id="4984"/>
      <w:bookmarkEnd w:id="4985"/>
      <w:bookmarkEnd w:id="498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4987" w:name="_Toc85734532"/>
      <w:bookmarkStart w:id="4988" w:name="_Toc89431831"/>
      <w:bookmarkStart w:id="4989" w:name="_Toc97042745"/>
      <w:bookmarkStart w:id="4990" w:name="_Toc97045889"/>
      <w:bookmarkStart w:id="4991" w:name="_Toc97155634"/>
      <w:bookmarkStart w:id="4992" w:name="_Toc101521726"/>
      <w:bookmarkStart w:id="4993" w:name="_Toc138762033"/>
      <w:bookmarkStart w:id="4994" w:name="_Toc145708296"/>
      <w:bookmarkStart w:id="4995" w:name="_Toc157111644"/>
      <w:r>
        <w:rPr>
          <w:lang w:eastAsia="zh-CN"/>
        </w:rPr>
        <w:t>9.1</w:t>
      </w:r>
      <w:r w:rsidR="00721A12">
        <w:rPr>
          <w:lang w:eastAsia="zh-CN"/>
        </w:rPr>
        <w:t>.2.3.4</w:t>
      </w:r>
      <w:r w:rsidR="00721A12">
        <w:rPr>
          <w:lang w:eastAsia="zh-CN"/>
        </w:rPr>
        <w:tab/>
        <w:t>Resource Custom Operations</w:t>
      </w:r>
      <w:bookmarkEnd w:id="4987"/>
      <w:bookmarkEnd w:id="4988"/>
      <w:bookmarkEnd w:id="4989"/>
      <w:bookmarkEnd w:id="4990"/>
      <w:bookmarkEnd w:id="4991"/>
      <w:bookmarkEnd w:id="4992"/>
      <w:bookmarkEnd w:id="4993"/>
      <w:bookmarkEnd w:id="4994"/>
      <w:bookmarkEnd w:id="4995"/>
    </w:p>
    <w:p w14:paraId="3F3C700B" w14:textId="77777777" w:rsidR="00721A12" w:rsidRDefault="00721A12" w:rsidP="00721A12">
      <w:r>
        <w:t>None.</w:t>
      </w:r>
    </w:p>
    <w:p w14:paraId="0CA31D1B" w14:textId="362BFB4B" w:rsidR="00721A12" w:rsidRDefault="00730F40" w:rsidP="00721A12">
      <w:pPr>
        <w:pStyle w:val="Heading3"/>
      </w:pPr>
      <w:bookmarkStart w:id="4996" w:name="_Toc85734533"/>
      <w:bookmarkStart w:id="4997" w:name="_Toc89431832"/>
      <w:bookmarkStart w:id="4998" w:name="_Toc97042746"/>
      <w:bookmarkStart w:id="4999" w:name="_Toc97045890"/>
      <w:bookmarkStart w:id="5000" w:name="_Toc97155635"/>
      <w:bookmarkStart w:id="5001" w:name="_Toc101521727"/>
      <w:bookmarkStart w:id="5002" w:name="_Toc138762034"/>
      <w:bookmarkStart w:id="5003" w:name="_Toc145708297"/>
      <w:bookmarkStart w:id="5004" w:name="_Toc157111645"/>
      <w:r>
        <w:t>9.1</w:t>
      </w:r>
      <w:r w:rsidR="00721A12">
        <w:t>.3</w:t>
      </w:r>
      <w:r w:rsidR="00721A12">
        <w:tab/>
        <w:t>Custom Operations without associated resources</w:t>
      </w:r>
      <w:bookmarkEnd w:id="4996"/>
      <w:bookmarkEnd w:id="4997"/>
      <w:bookmarkEnd w:id="4998"/>
      <w:bookmarkEnd w:id="4999"/>
      <w:bookmarkEnd w:id="5000"/>
      <w:bookmarkEnd w:id="5001"/>
      <w:bookmarkEnd w:id="5002"/>
      <w:bookmarkEnd w:id="5003"/>
      <w:bookmarkEnd w:id="5004"/>
    </w:p>
    <w:p w14:paraId="68A056BE" w14:textId="77777777" w:rsidR="00721A12" w:rsidRDefault="00721A12" w:rsidP="00721A12">
      <w:r>
        <w:t>None.</w:t>
      </w:r>
    </w:p>
    <w:p w14:paraId="6A2CB13B" w14:textId="7443F70B" w:rsidR="00721A12" w:rsidRDefault="00730F40" w:rsidP="00721A12">
      <w:pPr>
        <w:pStyle w:val="Heading3"/>
      </w:pPr>
      <w:bookmarkStart w:id="5005" w:name="_Toc85734534"/>
      <w:bookmarkStart w:id="5006" w:name="_Toc89431833"/>
      <w:bookmarkStart w:id="5007" w:name="_Toc97042747"/>
      <w:bookmarkStart w:id="5008" w:name="_Toc97045891"/>
      <w:bookmarkStart w:id="5009" w:name="_Toc97155636"/>
      <w:bookmarkStart w:id="5010" w:name="_Toc101521728"/>
      <w:bookmarkStart w:id="5011" w:name="_Toc138762035"/>
      <w:bookmarkStart w:id="5012" w:name="_Toc145708298"/>
      <w:bookmarkStart w:id="5013" w:name="_Toc157111646"/>
      <w:r>
        <w:t>9.1</w:t>
      </w:r>
      <w:r w:rsidR="00721A12">
        <w:t>.4</w:t>
      </w:r>
      <w:r w:rsidR="00721A12">
        <w:tab/>
        <w:t>Notifications</w:t>
      </w:r>
      <w:bookmarkEnd w:id="5005"/>
      <w:bookmarkEnd w:id="5006"/>
      <w:bookmarkEnd w:id="5007"/>
      <w:bookmarkEnd w:id="5008"/>
      <w:bookmarkEnd w:id="5009"/>
      <w:bookmarkEnd w:id="5010"/>
      <w:bookmarkEnd w:id="5011"/>
      <w:bookmarkEnd w:id="5012"/>
      <w:bookmarkEnd w:id="5013"/>
    </w:p>
    <w:p w14:paraId="4F980816" w14:textId="77777777" w:rsidR="00721A12" w:rsidRPr="00A2226D" w:rsidRDefault="00721A12" w:rsidP="00721A12">
      <w:r>
        <w:t>None.</w:t>
      </w:r>
    </w:p>
    <w:p w14:paraId="167B242A" w14:textId="17F24782" w:rsidR="00721A12" w:rsidRDefault="00721A12" w:rsidP="00721A12">
      <w:pPr>
        <w:pStyle w:val="Heading3"/>
      </w:pPr>
      <w:bookmarkStart w:id="5014" w:name="_Toc85734535"/>
      <w:bookmarkStart w:id="5015" w:name="_Toc89431834"/>
      <w:bookmarkStart w:id="5016" w:name="_Toc97042748"/>
      <w:bookmarkStart w:id="5017" w:name="_Toc97045892"/>
      <w:bookmarkStart w:id="5018" w:name="_Toc97155637"/>
      <w:bookmarkStart w:id="5019" w:name="_Toc101521729"/>
      <w:bookmarkStart w:id="5020" w:name="_Toc138762036"/>
      <w:bookmarkStart w:id="5021" w:name="_Toc145708299"/>
      <w:bookmarkStart w:id="5022" w:name="_Toc157111647"/>
      <w:r>
        <w:t>9.</w:t>
      </w:r>
      <w:r w:rsidR="00730F40">
        <w:t>1</w:t>
      </w:r>
      <w:r>
        <w:t>.5</w:t>
      </w:r>
      <w:r>
        <w:tab/>
        <w:t>Data Model</w:t>
      </w:r>
      <w:bookmarkEnd w:id="5014"/>
      <w:bookmarkEnd w:id="5015"/>
      <w:bookmarkEnd w:id="5016"/>
      <w:bookmarkEnd w:id="5017"/>
      <w:bookmarkEnd w:id="5018"/>
      <w:bookmarkEnd w:id="5019"/>
      <w:bookmarkEnd w:id="5020"/>
      <w:bookmarkEnd w:id="5021"/>
      <w:bookmarkEnd w:id="5022"/>
    </w:p>
    <w:p w14:paraId="0D270F84" w14:textId="3033ED1C" w:rsidR="00721A12" w:rsidRDefault="00721A12" w:rsidP="00721A12">
      <w:pPr>
        <w:pStyle w:val="Heading4"/>
        <w:rPr>
          <w:lang w:eastAsia="zh-CN"/>
        </w:rPr>
      </w:pPr>
      <w:bookmarkStart w:id="5023" w:name="_Toc85734536"/>
      <w:bookmarkStart w:id="5024" w:name="_Toc89431835"/>
      <w:bookmarkStart w:id="5025" w:name="_Toc97042749"/>
      <w:bookmarkStart w:id="5026" w:name="_Toc97045893"/>
      <w:bookmarkStart w:id="5027" w:name="_Toc97155638"/>
      <w:bookmarkStart w:id="5028" w:name="_Toc101521730"/>
      <w:bookmarkStart w:id="5029" w:name="_Toc138762037"/>
      <w:bookmarkStart w:id="5030" w:name="_Toc145708300"/>
      <w:bookmarkStart w:id="5031" w:name="_Toc157111648"/>
      <w:r>
        <w:rPr>
          <w:lang w:eastAsia="zh-CN"/>
        </w:rPr>
        <w:t>9.</w:t>
      </w:r>
      <w:r w:rsidR="00730F40">
        <w:rPr>
          <w:lang w:eastAsia="zh-CN"/>
        </w:rPr>
        <w:t>1</w:t>
      </w:r>
      <w:r>
        <w:rPr>
          <w:lang w:eastAsia="zh-CN"/>
        </w:rPr>
        <w:t>.5.1</w:t>
      </w:r>
      <w:r>
        <w:rPr>
          <w:lang w:eastAsia="zh-CN"/>
        </w:rPr>
        <w:tab/>
        <w:t>General</w:t>
      </w:r>
      <w:bookmarkEnd w:id="5023"/>
      <w:bookmarkEnd w:id="5024"/>
      <w:bookmarkEnd w:id="5025"/>
      <w:bookmarkEnd w:id="5026"/>
      <w:bookmarkEnd w:id="5027"/>
      <w:bookmarkEnd w:id="5028"/>
      <w:bookmarkEnd w:id="5029"/>
      <w:bookmarkEnd w:id="5030"/>
      <w:bookmarkEnd w:id="503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5032" w:name="_Toc85734537"/>
      <w:bookmarkStart w:id="5033" w:name="_Toc89431836"/>
      <w:bookmarkStart w:id="5034" w:name="_Toc97042750"/>
      <w:bookmarkStart w:id="5035" w:name="_Toc97045894"/>
      <w:bookmarkStart w:id="5036" w:name="_Toc97155639"/>
      <w:bookmarkStart w:id="5037" w:name="_Toc101521731"/>
      <w:bookmarkStart w:id="5038" w:name="_Toc138762038"/>
      <w:bookmarkStart w:id="5039" w:name="_Toc145708301"/>
      <w:bookmarkStart w:id="5040" w:name="_Toc157111649"/>
      <w:r>
        <w:rPr>
          <w:lang w:eastAsia="zh-CN"/>
        </w:rPr>
        <w:t>9.</w:t>
      </w:r>
      <w:r w:rsidR="00730F40">
        <w:rPr>
          <w:lang w:eastAsia="zh-CN"/>
        </w:rPr>
        <w:t>1</w:t>
      </w:r>
      <w:r>
        <w:rPr>
          <w:lang w:eastAsia="zh-CN"/>
        </w:rPr>
        <w:t>.5.2</w:t>
      </w:r>
      <w:r>
        <w:rPr>
          <w:lang w:eastAsia="zh-CN"/>
        </w:rPr>
        <w:tab/>
        <w:t>Structured data types</w:t>
      </w:r>
      <w:bookmarkEnd w:id="5032"/>
      <w:bookmarkEnd w:id="5033"/>
      <w:bookmarkEnd w:id="5034"/>
      <w:bookmarkEnd w:id="5035"/>
      <w:bookmarkEnd w:id="5036"/>
      <w:bookmarkEnd w:id="5037"/>
      <w:bookmarkEnd w:id="5038"/>
      <w:bookmarkEnd w:id="5039"/>
      <w:bookmarkEnd w:id="5040"/>
    </w:p>
    <w:p w14:paraId="13B41D33" w14:textId="145F7F7A" w:rsidR="00721A12" w:rsidRDefault="00721A12" w:rsidP="00721A12">
      <w:pPr>
        <w:pStyle w:val="Heading5"/>
        <w:rPr>
          <w:lang w:eastAsia="zh-CN"/>
        </w:rPr>
      </w:pPr>
      <w:bookmarkStart w:id="5041" w:name="_Toc85734538"/>
      <w:bookmarkStart w:id="5042" w:name="_Toc89431837"/>
      <w:bookmarkStart w:id="5043" w:name="_Toc97042751"/>
      <w:bookmarkStart w:id="5044" w:name="_Toc97045895"/>
      <w:bookmarkStart w:id="5045" w:name="_Toc97155640"/>
      <w:bookmarkStart w:id="5046" w:name="_Toc101521732"/>
      <w:bookmarkStart w:id="5047" w:name="_Toc138762039"/>
      <w:bookmarkStart w:id="5048" w:name="_Toc145708302"/>
      <w:bookmarkStart w:id="5049" w:name="_Toc157111650"/>
      <w:r>
        <w:rPr>
          <w:lang w:eastAsia="zh-CN"/>
        </w:rPr>
        <w:t>9.</w:t>
      </w:r>
      <w:r w:rsidR="00730F40">
        <w:rPr>
          <w:lang w:eastAsia="zh-CN"/>
        </w:rPr>
        <w:t>1</w:t>
      </w:r>
      <w:r>
        <w:rPr>
          <w:lang w:eastAsia="zh-CN"/>
        </w:rPr>
        <w:t>.5.2.1</w:t>
      </w:r>
      <w:r>
        <w:rPr>
          <w:lang w:eastAsia="zh-CN"/>
        </w:rPr>
        <w:tab/>
        <w:t>Introduction</w:t>
      </w:r>
      <w:bookmarkEnd w:id="5041"/>
      <w:bookmarkEnd w:id="5042"/>
      <w:bookmarkEnd w:id="5043"/>
      <w:bookmarkEnd w:id="5044"/>
      <w:bookmarkEnd w:id="5045"/>
      <w:bookmarkEnd w:id="5046"/>
      <w:bookmarkEnd w:id="5047"/>
      <w:bookmarkEnd w:id="5048"/>
      <w:bookmarkEnd w:id="5049"/>
    </w:p>
    <w:p w14:paraId="7FD0F71A" w14:textId="0D9314EE" w:rsidR="00721A12" w:rsidRDefault="00721A12" w:rsidP="00721A12">
      <w:pPr>
        <w:pStyle w:val="Heading5"/>
        <w:rPr>
          <w:lang w:eastAsia="zh-CN"/>
        </w:rPr>
      </w:pPr>
      <w:bookmarkStart w:id="5050" w:name="_Toc85734539"/>
      <w:bookmarkStart w:id="5051" w:name="_Toc89431838"/>
      <w:bookmarkStart w:id="5052" w:name="_Toc97042752"/>
      <w:bookmarkStart w:id="5053" w:name="_Toc97045896"/>
      <w:bookmarkStart w:id="5054" w:name="_Toc97155641"/>
      <w:bookmarkStart w:id="5055" w:name="_Toc101521733"/>
      <w:bookmarkStart w:id="5056" w:name="_Toc138762040"/>
      <w:bookmarkStart w:id="5057" w:name="_Toc145708303"/>
      <w:bookmarkStart w:id="5058" w:name="_Toc157111651"/>
      <w:r>
        <w:rPr>
          <w:lang w:eastAsia="zh-CN"/>
        </w:rPr>
        <w:t>9.</w:t>
      </w:r>
      <w:r w:rsidR="00730F40">
        <w:rPr>
          <w:lang w:eastAsia="zh-CN"/>
        </w:rPr>
        <w:t>1</w:t>
      </w:r>
      <w:r>
        <w:rPr>
          <w:lang w:eastAsia="zh-CN"/>
        </w:rPr>
        <w:t>.5.2.2</w:t>
      </w:r>
      <w:r>
        <w:rPr>
          <w:lang w:eastAsia="zh-CN"/>
        </w:rPr>
        <w:tab/>
        <w:t>Type: EESRegistration</w:t>
      </w:r>
      <w:bookmarkEnd w:id="5050"/>
      <w:bookmarkEnd w:id="5051"/>
      <w:bookmarkEnd w:id="5052"/>
      <w:bookmarkEnd w:id="5053"/>
      <w:bookmarkEnd w:id="5054"/>
      <w:bookmarkEnd w:id="5055"/>
      <w:bookmarkEnd w:id="5056"/>
      <w:bookmarkEnd w:id="5057"/>
      <w:bookmarkEnd w:id="5058"/>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5059" w:name="_Toc85734540"/>
      <w:bookmarkStart w:id="5060" w:name="_Toc89431839"/>
      <w:bookmarkStart w:id="5061" w:name="_Toc97042753"/>
      <w:bookmarkStart w:id="5062" w:name="_Toc97045897"/>
      <w:bookmarkStart w:id="5063" w:name="_Toc97155642"/>
      <w:bookmarkStart w:id="5064" w:name="_Toc101521734"/>
      <w:bookmarkStart w:id="5065" w:name="_Toc138762041"/>
      <w:bookmarkStart w:id="5066" w:name="_Toc145708304"/>
      <w:bookmarkStart w:id="5067" w:name="_Toc157111652"/>
      <w:r>
        <w:rPr>
          <w:lang w:eastAsia="zh-CN"/>
        </w:rPr>
        <w:t>9.</w:t>
      </w:r>
      <w:r w:rsidR="00730F40">
        <w:rPr>
          <w:lang w:eastAsia="zh-CN"/>
        </w:rPr>
        <w:t>1</w:t>
      </w:r>
      <w:r>
        <w:rPr>
          <w:lang w:eastAsia="zh-CN"/>
        </w:rPr>
        <w:t>.5.2.3</w:t>
      </w:r>
      <w:r>
        <w:rPr>
          <w:lang w:eastAsia="zh-CN"/>
        </w:rPr>
        <w:tab/>
        <w:t>Type: EESProfile</w:t>
      </w:r>
      <w:bookmarkEnd w:id="5059"/>
      <w:bookmarkEnd w:id="5060"/>
      <w:bookmarkEnd w:id="5061"/>
      <w:bookmarkEnd w:id="5062"/>
      <w:bookmarkEnd w:id="5063"/>
      <w:bookmarkEnd w:id="5064"/>
      <w:bookmarkEnd w:id="5065"/>
      <w:bookmarkEnd w:id="5066"/>
      <w:bookmarkEnd w:id="5067"/>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527D5E">
        <w:trPr>
          <w:jc w:val="center"/>
        </w:trPr>
        <w:tc>
          <w:tcPr>
            <w:tcW w:w="1430" w:type="dxa"/>
          </w:tcPr>
          <w:p w14:paraId="0E162581" w14:textId="5CACD6A3" w:rsidR="00806F53" w:rsidRDefault="00806F53" w:rsidP="00806F53">
            <w:pPr>
              <w:pStyle w:val="TAL"/>
            </w:pPr>
            <w:r>
              <w:t>ednInfoSets</w:t>
            </w:r>
          </w:p>
        </w:tc>
        <w:tc>
          <w:tcPr>
            <w:tcW w:w="1117" w:type="dxa"/>
          </w:tcPr>
          <w:p w14:paraId="02A9828F" w14:textId="6DB31AEE" w:rsidR="00806F53" w:rsidRDefault="00806F53" w:rsidP="00806F53">
            <w:pPr>
              <w:pStyle w:val="TAL"/>
            </w:pPr>
            <w:r>
              <w:t>EDNInfo</w:t>
            </w:r>
          </w:p>
        </w:tc>
        <w:tc>
          <w:tcPr>
            <w:tcW w:w="314" w:type="dxa"/>
          </w:tcPr>
          <w:p w14:paraId="3C02605F" w14:textId="0B1D1600" w:rsidR="00806F53" w:rsidRDefault="00806F53" w:rsidP="00806F53">
            <w:pPr>
              <w:pStyle w:val="TAC"/>
              <w:rPr>
                <w:lang w:eastAsia="zh-CN"/>
              </w:rPr>
            </w:pPr>
            <w:r>
              <w:rPr>
                <w:lang w:eastAsia="zh-CN"/>
              </w:rPr>
              <w:t>O</w:t>
            </w:r>
          </w:p>
        </w:tc>
        <w:tc>
          <w:tcPr>
            <w:tcW w:w="1368" w:type="dxa"/>
          </w:tcPr>
          <w:p w14:paraId="4237EDBD" w14:textId="75E1A316" w:rsidR="00806F53" w:rsidRDefault="00806F53" w:rsidP="00806F53">
            <w:pPr>
              <w:pStyle w:val="TAL"/>
              <w:rPr>
                <w:lang w:eastAsia="zh-CN"/>
              </w:rPr>
            </w:pPr>
            <w:r>
              <w:rPr>
                <w:lang w:eastAsia="zh-CN"/>
              </w:rPr>
              <w:t>1..N</w:t>
            </w:r>
          </w:p>
        </w:tc>
        <w:tc>
          <w:tcPr>
            <w:tcW w:w="3843" w:type="dxa"/>
          </w:tcPr>
          <w:p w14:paraId="76A8323D" w14:textId="6C3A7FD2" w:rsidR="00806F53" w:rsidRDefault="00806F53" w:rsidP="00806F53">
            <w:pPr>
              <w:pStyle w:val="TAL"/>
              <w:rPr>
                <w:lang w:eastAsia="zh-CN"/>
              </w:rPr>
            </w:pPr>
            <w:r>
              <w:rPr>
                <w:lang w:eastAsia="zh-CN"/>
              </w:rPr>
              <w:t>Contains information related to the EDN where the EES resides.</w:t>
            </w:r>
          </w:p>
        </w:tc>
        <w:tc>
          <w:tcPr>
            <w:tcW w:w="1593" w:type="dxa"/>
          </w:tcPr>
          <w:p w14:paraId="2D9C5269" w14:textId="1B468CCF" w:rsidR="00806F53" w:rsidRDefault="00806F53" w:rsidP="00806F53">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5068" w:name="_Toc85734541"/>
      <w:bookmarkStart w:id="5069" w:name="_Toc89431840"/>
      <w:bookmarkStart w:id="5070" w:name="_Toc97042754"/>
      <w:bookmarkStart w:id="5071" w:name="_Toc97045898"/>
      <w:bookmarkStart w:id="5072" w:name="_Toc97155643"/>
      <w:bookmarkStart w:id="5073" w:name="_Toc101521735"/>
      <w:bookmarkStart w:id="5074" w:name="_Toc138762042"/>
      <w:bookmarkStart w:id="5075" w:name="_Toc145708305"/>
      <w:bookmarkStart w:id="5076" w:name="_Toc157111653"/>
      <w:r>
        <w:rPr>
          <w:lang w:eastAsia="zh-CN"/>
        </w:rPr>
        <w:t>9.1.5.2.4</w:t>
      </w:r>
      <w:r>
        <w:rPr>
          <w:lang w:eastAsia="zh-CN"/>
        </w:rPr>
        <w:tab/>
        <w:t>Type: EESRegistrationPatch</w:t>
      </w:r>
      <w:bookmarkEnd w:id="5068"/>
      <w:bookmarkEnd w:id="5069"/>
      <w:bookmarkEnd w:id="5070"/>
      <w:bookmarkEnd w:id="5071"/>
      <w:bookmarkEnd w:id="5072"/>
      <w:bookmarkEnd w:id="5073"/>
      <w:bookmarkEnd w:id="5074"/>
      <w:bookmarkEnd w:id="5075"/>
      <w:bookmarkEnd w:id="507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5077" w:name="_Toc85734542"/>
      <w:bookmarkStart w:id="5078" w:name="_Toc89431841"/>
      <w:bookmarkStart w:id="5079" w:name="_Toc97042755"/>
      <w:bookmarkStart w:id="5080" w:name="_Toc97045899"/>
      <w:bookmarkStart w:id="5081" w:name="_Toc97155644"/>
      <w:bookmarkStart w:id="5082" w:name="_Toc101521736"/>
      <w:bookmarkStart w:id="5083" w:name="_Toc138762043"/>
      <w:bookmarkStart w:id="5084" w:name="_Toc145708306"/>
      <w:bookmarkStart w:id="5085" w:name="_Toc157111654"/>
      <w:r>
        <w:rPr>
          <w:lang w:eastAsia="zh-CN"/>
        </w:rPr>
        <w:t>9.1.5.2.5</w:t>
      </w:r>
      <w:r>
        <w:rPr>
          <w:lang w:eastAsia="zh-CN"/>
        </w:rPr>
        <w:tab/>
        <w:t>Type: ServiceArea</w:t>
      </w:r>
      <w:bookmarkEnd w:id="5077"/>
      <w:bookmarkEnd w:id="5078"/>
      <w:bookmarkEnd w:id="5079"/>
      <w:bookmarkEnd w:id="5080"/>
      <w:bookmarkEnd w:id="5081"/>
      <w:bookmarkEnd w:id="5082"/>
      <w:bookmarkEnd w:id="5083"/>
      <w:bookmarkEnd w:id="5084"/>
      <w:bookmarkEnd w:id="508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5086" w:name="_Toc85734543"/>
      <w:bookmarkStart w:id="5087" w:name="_Toc89431842"/>
      <w:bookmarkStart w:id="5088" w:name="_Toc97042756"/>
      <w:bookmarkStart w:id="5089" w:name="_Toc97045900"/>
      <w:bookmarkStart w:id="5090" w:name="_Toc97155645"/>
      <w:bookmarkStart w:id="5091" w:name="_Toc101521737"/>
      <w:bookmarkStart w:id="5092" w:name="_Toc138762044"/>
      <w:bookmarkStart w:id="5093" w:name="_Toc145708307"/>
      <w:bookmarkStart w:id="5094" w:name="_Toc157111655"/>
      <w:r>
        <w:rPr>
          <w:lang w:eastAsia="zh-CN"/>
        </w:rPr>
        <w:t>9.1.5.2.6</w:t>
      </w:r>
      <w:r>
        <w:rPr>
          <w:lang w:eastAsia="zh-CN"/>
        </w:rPr>
        <w:tab/>
        <w:t>Type: TopologicalServiceArea</w:t>
      </w:r>
      <w:bookmarkEnd w:id="5086"/>
      <w:bookmarkEnd w:id="5087"/>
      <w:bookmarkEnd w:id="5088"/>
      <w:bookmarkEnd w:id="5089"/>
      <w:bookmarkEnd w:id="5090"/>
      <w:bookmarkEnd w:id="5091"/>
      <w:bookmarkEnd w:id="5092"/>
      <w:bookmarkEnd w:id="5093"/>
      <w:bookmarkEnd w:id="509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5095" w:name="_Toc85734544"/>
      <w:bookmarkStart w:id="5096" w:name="_Toc89431843"/>
      <w:bookmarkStart w:id="5097" w:name="_Toc97042757"/>
      <w:bookmarkStart w:id="5098" w:name="_Toc97045901"/>
      <w:bookmarkStart w:id="5099" w:name="_Toc97155646"/>
      <w:bookmarkStart w:id="5100" w:name="_Toc101521738"/>
      <w:bookmarkStart w:id="5101" w:name="_Toc138762045"/>
      <w:bookmarkStart w:id="5102" w:name="_Toc145708308"/>
      <w:bookmarkStart w:id="5103" w:name="_Toc157111656"/>
      <w:r>
        <w:rPr>
          <w:lang w:eastAsia="zh-CN"/>
        </w:rPr>
        <w:t>9.1.5.2.7</w:t>
      </w:r>
      <w:r>
        <w:rPr>
          <w:lang w:eastAsia="zh-CN"/>
        </w:rPr>
        <w:tab/>
        <w:t>Type: GeographicalServiceArea</w:t>
      </w:r>
      <w:bookmarkEnd w:id="5095"/>
      <w:bookmarkEnd w:id="5096"/>
      <w:bookmarkEnd w:id="5097"/>
      <w:bookmarkEnd w:id="5098"/>
      <w:bookmarkEnd w:id="5099"/>
      <w:bookmarkEnd w:id="5100"/>
      <w:bookmarkEnd w:id="5101"/>
      <w:bookmarkEnd w:id="5102"/>
      <w:bookmarkEnd w:id="5103"/>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5104" w:name="_Toc138762046"/>
      <w:bookmarkStart w:id="5105" w:name="_Toc145708309"/>
      <w:bookmarkStart w:id="5106" w:name="_Toc157111657"/>
      <w:r>
        <w:rPr>
          <w:lang w:eastAsia="zh-CN"/>
        </w:rPr>
        <w:t>9.1.5.2.</w:t>
      </w:r>
      <w:r w:rsidRPr="0045617A">
        <w:rPr>
          <w:lang w:eastAsia="zh-CN"/>
        </w:rPr>
        <w:t>8</w:t>
      </w:r>
      <w:r>
        <w:rPr>
          <w:lang w:eastAsia="zh-CN"/>
        </w:rPr>
        <w:tab/>
        <w:t>Type: EASInstantiationInfo</w:t>
      </w:r>
      <w:bookmarkEnd w:id="5104"/>
      <w:bookmarkEnd w:id="5105"/>
      <w:bookmarkEnd w:id="5106"/>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5107" w:name="_Toc138762047"/>
      <w:bookmarkStart w:id="5108" w:name="_Toc145708310"/>
      <w:bookmarkStart w:id="5109" w:name="_Toc157111658"/>
      <w:r>
        <w:rPr>
          <w:lang w:eastAsia="zh-CN"/>
        </w:rPr>
        <w:t>9.1.5.2.</w:t>
      </w:r>
      <w:r w:rsidRPr="0045617A">
        <w:rPr>
          <w:lang w:eastAsia="zh-CN"/>
        </w:rPr>
        <w:t>9</w:t>
      </w:r>
      <w:r>
        <w:rPr>
          <w:lang w:eastAsia="zh-CN"/>
        </w:rPr>
        <w:tab/>
        <w:t>Type: InstantiationCriteria</w:t>
      </w:r>
      <w:bookmarkEnd w:id="5107"/>
      <w:bookmarkEnd w:id="5108"/>
      <w:bookmarkEnd w:id="510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5110" w:name="_Toc157111659"/>
      <w:r>
        <w:rPr>
          <w:lang w:eastAsia="zh-CN"/>
        </w:rPr>
        <w:t>9.1.5.2</w:t>
      </w:r>
      <w:r w:rsidRPr="0081078C">
        <w:rPr>
          <w:lang w:eastAsia="zh-CN"/>
        </w:rPr>
        <w:t>.</w:t>
      </w:r>
      <w:r w:rsidRPr="00527D5E">
        <w:rPr>
          <w:lang w:eastAsia="zh-CN"/>
        </w:rPr>
        <w:t>10</w:t>
      </w:r>
      <w:r>
        <w:rPr>
          <w:lang w:eastAsia="zh-CN"/>
        </w:rPr>
        <w:tab/>
        <w:t xml:space="preserve">Type: </w:t>
      </w:r>
      <w:r>
        <w:t>EDNInfo</w:t>
      </w:r>
      <w:bookmarkEnd w:id="51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5111" w:name="_Toc85734545"/>
      <w:bookmarkStart w:id="5112" w:name="_Toc89431844"/>
      <w:bookmarkStart w:id="5113" w:name="_Toc97042758"/>
      <w:bookmarkStart w:id="5114" w:name="_Toc97045902"/>
      <w:bookmarkStart w:id="5115" w:name="_Toc97155647"/>
      <w:bookmarkStart w:id="5116" w:name="_Toc101521739"/>
      <w:bookmarkStart w:id="5117" w:name="_Toc138762048"/>
      <w:bookmarkStart w:id="5118" w:name="_Toc145708311"/>
      <w:bookmarkStart w:id="5119" w:name="_Toc157111660"/>
      <w:r>
        <w:rPr>
          <w:lang w:eastAsia="zh-CN"/>
        </w:rPr>
        <w:t>9.</w:t>
      </w:r>
      <w:r w:rsidR="00730F40">
        <w:rPr>
          <w:lang w:eastAsia="zh-CN"/>
        </w:rPr>
        <w:t>1</w:t>
      </w:r>
      <w:r>
        <w:rPr>
          <w:lang w:eastAsia="zh-CN"/>
        </w:rPr>
        <w:t>.5.3</w:t>
      </w:r>
      <w:r>
        <w:rPr>
          <w:lang w:eastAsia="zh-CN"/>
        </w:rPr>
        <w:tab/>
        <w:t>Simple data types and enumerations</w:t>
      </w:r>
      <w:bookmarkEnd w:id="5111"/>
      <w:bookmarkEnd w:id="5112"/>
      <w:bookmarkEnd w:id="5113"/>
      <w:bookmarkEnd w:id="5114"/>
      <w:bookmarkEnd w:id="5115"/>
      <w:bookmarkEnd w:id="5116"/>
      <w:bookmarkEnd w:id="5117"/>
      <w:bookmarkEnd w:id="5118"/>
      <w:bookmarkEnd w:id="5119"/>
    </w:p>
    <w:p w14:paraId="76EF216B" w14:textId="39E856F8" w:rsidR="0039285C" w:rsidRPr="00384E92" w:rsidRDefault="0039285C" w:rsidP="0039285C">
      <w:pPr>
        <w:pStyle w:val="Heading5"/>
      </w:pPr>
      <w:bookmarkStart w:id="5120" w:name="_Toc85734546"/>
      <w:bookmarkStart w:id="5121" w:name="_Toc89431845"/>
      <w:bookmarkStart w:id="5122" w:name="_Toc97042759"/>
      <w:bookmarkStart w:id="5123" w:name="_Toc97045903"/>
      <w:bookmarkStart w:id="5124" w:name="_Toc97155648"/>
      <w:bookmarkStart w:id="5125" w:name="_Toc101521740"/>
      <w:bookmarkStart w:id="5126" w:name="_Toc138762049"/>
      <w:bookmarkStart w:id="5127" w:name="_Toc145708312"/>
      <w:bookmarkStart w:id="5128" w:name="_Toc157111661"/>
      <w:r>
        <w:t>9.1.5.3.1</w:t>
      </w:r>
      <w:r w:rsidRPr="00384E92">
        <w:tab/>
        <w:t>Introduction</w:t>
      </w:r>
      <w:bookmarkEnd w:id="5120"/>
      <w:bookmarkEnd w:id="5121"/>
      <w:bookmarkEnd w:id="5122"/>
      <w:bookmarkEnd w:id="5123"/>
      <w:bookmarkEnd w:id="5124"/>
      <w:bookmarkEnd w:id="5125"/>
      <w:bookmarkEnd w:id="5126"/>
      <w:bookmarkEnd w:id="5127"/>
      <w:bookmarkEnd w:id="5128"/>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5129" w:name="_Toc85734547"/>
      <w:bookmarkStart w:id="5130" w:name="_Toc89431846"/>
      <w:bookmarkStart w:id="5131" w:name="_Toc97042760"/>
      <w:bookmarkStart w:id="5132" w:name="_Toc97045904"/>
      <w:bookmarkStart w:id="5133" w:name="_Toc97155649"/>
      <w:bookmarkStart w:id="5134" w:name="_Toc101521741"/>
      <w:bookmarkStart w:id="5135" w:name="_Toc138762050"/>
      <w:bookmarkStart w:id="5136" w:name="_Toc145708313"/>
      <w:bookmarkStart w:id="5137" w:name="_Toc157111662"/>
      <w:r>
        <w:t>9.1.5.3.2</w:t>
      </w:r>
      <w:r w:rsidRPr="00384E92">
        <w:tab/>
        <w:t>Simple data types</w:t>
      </w:r>
      <w:bookmarkEnd w:id="5129"/>
      <w:bookmarkEnd w:id="5130"/>
      <w:bookmarkEnd w:id="5131"/>
      <w:bookmarkEnd w:id="5132"/>
      <w:bookmarkEnd w:id="5133"/>
      <w:bookmarkEnd w:id="5134"/>
      <w:bookmarkEnd w:id="5135"/>
      <w:bookmarkEnd w:id="5136"/>
      <w:bookmarkEnd w:id="5137"/>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5138" w:name="_Toc85734548"/>
      <w:bookmarkStart w:id="5139" w:name="_Toc89431847"/>
      <w:bookmarkStart w:id="5140" w:name="_Toc97042761"/>
      <w:bookmarkStart w:id="5141" w:name="_Toc97045905"/>
      <w:bookmarkStart w:id="5142" w:name="_Toc97155650"/>
      <w:bookmarkStart w:id="5143" w:name="_Toc101521742"/>
      <w:bookmarkStart w:id="5144" w:name="_Toc138762051"/>
      <w:bookmarkStart w:id="5145" w:name="_Toc145708314"/>
      <w:bookmarkStart w:id="5146" w:name="_Toc157111663"/>
      <w:r>
        <w:t>9.1.5.3.3</w:t>
      </w:r>
      <w:r w:rsidRPr="00BC662F">
        <w:tab/>
        <w:t xml:space="preserve">Enumeration: </w:t>
      </w:r>
      <w:r>
        <w:t>ACRScenario</w:t>
      </w:r>
      <w:bookmarkEnd w:id="5138"/>
      <w:bookmarkEnd w:id="5139"/>
      <w:bookmarkEnd w:id="5140"/>
      <w:bookmarkEnd w:id="5141"/>
      <w:bookmarkEnd w:id="5142"/>
      <w:bookmarkEnd w:id="5143"/>
      <w:bookmarkEnd w:id="5144"/>
      <w:bookmarkEnd w:id="5145"/>
      <w:bookmarkEnd w:id="5146"/>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5147" w:name="_Toc138762052"/>
      <w:bookmarkStart w:id="5148" w:name="_Toc145708315"/>
      <w:bookmarkStart w:id="5149" w:name="_Toc157111664"/>
      <w:r>
        <w:t>9.1.5.3.</w:t>
      </w:r>
      <w:r w:rsidRPr="0045617A">
        <w:t>4</w:t>
      </w:r>
      <w:r w:rsidRPr="00BC662F">
        <w:tab/>
        <w:t xml:space="preserve">Enumeration: </w:t>
      </w:r>
      <w:r>
        <w:t>InstantiationStatus</w:t>
      </w:r>
      <w:bookmarkEnd w:id="5147"/>
      <w:bookmarkEnd w:id="5148"/>
      <w:bookmarkEnd w:id="514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5150" w:name="_Toc85734549"/>
      <w:bookmarkStart w:id="5151" w:name="_Toc89431848"/>
      <w:bookmarkStart w:id="5152" w:name="_Toc97042762"/>
      <w:bookmarkStart w:id="5153" w:name="_Toc97045906"/>
      <w:bookmarkStart w:id="5154" w:name="_Toc97155651"/>
      <w:bookmarkStart w:id="5155" w:name="_Toc101521743"/>
      <w:bookmarkStart w:id="5156" w:name="_Toc138762053"/>
      <w:bookmarkStart w:id="5157" w:name="_Toc145708316"/>
      <w:bookmarkStart w:id="5158" w:name="_Toc157111665"/>
      <w:r>
        <w:t>9.</w:t>
      </w:r>
      <w:r w:rsidR="00730F40">
        <w:t>1</w:t>
      </w:r>
      <w:r>
        <w:t>.6</w:t>
      </w:r>
      <w:r>
        <w:tab/>
        <w:t>Error Handling</w:t>
      </w:r>
      <w:bookmarkEnd w:id="5150"/>
      <w:bookmarkEnd w:id="5151"/>
      <w:bookmarkEnd w:id="5152"/>
      <w:bookmarkEnd w:id="5153"/>
      <w:bookmarkEnd w:id="5154"/>
      <w:bookmarkEnd w:id="5155"/>
      <w:bookmarkEnd w:id="5156"/>
      <w:bookmarkEnd w:id="5157"/>
      <w:bookmarkEnd w:id="5158"/>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5159" w:name="_Toc85734550"/>
      <w:bookmarkStart w:id="5160" w:name="_Toc89431849"/>
      <w:bookmarkStart w:id="5161" w:name="_Toc97042763"/>
      <w:bookmarkStart w:id="5162" w:name="_Toc97045907"/>
      <w:bookmarkStart w:id="5163" w:name="_Toc97155652"/>
      <w:bookmarkStart w:id="5164" w:name="_Toc101521744"/>
      <w:bookmarkStart w:id="5165" w:name="_Toc138762054"/>
      <w:bookmarkStart w:id="5166" w:name="_Toc145708317"/>
      <w:bookmarkStart w:id="5167" w:name="_Toc157111666"/>
      <w:r>
        <w:t>9.</w:t>
      </w:r>
      <w:r w:rsidR="00730F40">
        <w:t>1</w:t>
      </w:r>
      <w:r>
        <w:t>.7</w:t>
      </w:r>
      <w:r>
        <w:tab/>
        <w:t>Feature negotiation</w:t>
      </w:r>
      <w:bookmarkEnd w:id="5159"/>
      <w:bookmarkEnd w:id="5160"/>
      <w:bookmarkEnd w:id="5161"/>
      <w:bookmarkEnd w:id="5162"/>
      <w:bookmarkEnd w:id="5163"/>
      <w:bookmarkEnd w:id="5164"/>
      <w:bookmarkEnd w:id="5165"/>
      <w:bookmarkEnd w:id="5166"/>
      <w:bookmarkEnd w:id="5167"/>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527D5E">
            <w:pPr>
              <w:pStyle w:val="TAL"/>
              <w:ind w:left="284" w:hanging="284"/>
            </w:pPr>
            <w:r w:rsidRPr="002845A0">
              <w:t>-</w:t>
            </w:r>
            <w:r w:rsidRPr="002845A0">
              <w:tab/>
              <w:t>support of EAS bundle information.</w:t>
            </w:r>
          </w:p>
          <w:p w14:paraId="5E90B094" w14:textId="67B0FEF9" w:rsidR="00806F53" w:rsidRDefault="00D42967"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p>
          <w:p w14:paraId="760439DF" w14:textId="62B7B5E5" w:rsidR="00276983" w:rsidRDefault="00806F53" w:rsidP="00527D5E">
            <w:pPr>
              <w:keepNext/>
              <w:keepLines/>
              <w:spacing w:after="0"/>
              <w:ind w:left="284" w:hanging="284"/>
              <w:rPr>
                <w:rFonts w:ascii="Arial" w:hAnsi="Arial"/>
                <w:sz w:val="18"/>
              </w:rPr>
            </w:pPr>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p>
          <w:p w14:paraId="448BAA20" w14:textId="1B2D1760" w:rsidR="0045617A" w:rsidRDefault="00276983" w:rsidP="00527D5E">
            <w:pPr>
              <w:keepNext/>
              <w:keepLines/>
              <w:spacing w:after="0"/>
              <w:ind w:left="284" w:hanging="284"/>
              <w:rPr>
                <w:rFonts w:ascii="Arial" w:eastAsia="Batang" w:hAnsi="Arial" w:cs="Arial"/>
                <w:sz w:val="18"/>
                <w:szCs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p>
        </w:tc>
      </w:tr>
      <w:bookmarkEnd w:id="4833"/>
    </w:tbl>
    <w:p w14:paraId="2572EBAF" w14:textId="2A3603D2" w:rsidR="00721A12" w:rsidRDefault="00721A12" w:rsidP="006766F1"/>
    <w:p w14:paraId="43552639" w14:textId="409A69FB" w:rsidR="007C54F7" w:rsidRPr="00771852" w:rsidRDefault="007C54F7" w:rsidP="007C54F7">
      <w:pPr>
        <w:pStyle w:val="Heading2"/>
      </w:pPr>
      <w:bookmarkStart w:id="5168" w:name="_Toc85734551"/>
      <w:bookmarkStart w:id="5169" w:name="_Toc89431850"/>
      <w:bookmarkStart w:id="5170" w:name="_Toc97042764"/>
      <w:bookmarkStart w:id="5171" w:name="_Toc97045908"/>
      <w:bookmarkStart w:id="5172" w:name="_Toc97155653"/>
      <w:bookmarkStart w:id="5173" w:name="_Toc101521745"/>
      <w:bookmarkStart w:id="5174" w:name="_Toc138762055"/>
      <w:bookmarkStart w:id="5175" w:name="_Toc145708318"/>
      <w:bookmarkStart w:id="5176" w:name="_Toc157111667"/>
      <w:r>
        <w:t>9.2</w:t>
      </w:r>
      <w:r>
        <w:tab/>
        <w:t>Eecs_TargetEESDiscovery API</w:t>
      </w:r>
      <w:bookmarkEnd w:id="5168"/>
      <w:bookmarkEnd w:id="5169"/>
      <w:bookmarkEnd w:id="5170"/>
      <w:bookmarkEnd w:id="5171"/>
      <w:bookmarkEnd w:id="5172"/>
      <w:bookmarkEnd w:id="5173"/>
      <w:bookmarkEnd w:id="5174"/>
      <w:bookmarkEnd w:id="5175"/>
      <w:bookmarkEnd w:id="5176"/>
    </w:p>
    <w:p w14:paraId="34A83731" w14:textId="5F9B80A2" w:rsidR="007C54F7" w:rsidRDefault="007C54F7" w:rsidP="007C54F7">
      <w:pPr>
        <w:pStyle w:val="Heading3"/>
      </w:pPr>
      <w:bookmarkStart w:id="5177" w:name="_Toc85734552"/>
      <w:bookmarkStart w:id="5178" w:name="_Toc89431851"/>
      <w:bookmarkStart w:id="5179" w:name="_Toc97042765"/>
      <w:bookmarkStart w:id="5180" w:name="_Toc97045909"/>
      <w:bookmarkStart w:id="5181" w:name="_Toc97155654"/>
      <w:bookmarkStart w:id="5182" w:name="_Toc101521746"/>
      <w:bookmarkStart w:id="5183" w:name="_Toc138762056"/>
      <w:bookmarkStart w:id="5184" w:name="_Toc145708319"/>
      <w:bookmarkStart w:id="5185" w:name="_Toc157111668"/>
      <w:r>
        <w:t>9.2.1</w:t>
      </w:r>
      <w:r>
        <w:tab/>
      </w:r>
      <w:bookmarkEnd w:id="5177"/>
      <w:r w:rsidR="009616F6">
        <w:t>Introduction</w:t>
      </w:r>
      <w:bookmarkEnd w:id="5178"/>
      <w:bookmarkEnd w:id="5179"/>
      <w:bookmarkEnd w:id="5180"/>
      <w:bookmarkEnd w:id="5181"/>
      <w:bookmarkEnd w:id="5182"/>
      <w:bookmarkEnd w:id="5183"/>
      <w:bookmarkEnd w:id="5184"/>
      <w:bookmarkEnd w:id="5185"/>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5186" w:name="_Toc85734553"/>
      <w:bookmarkStart w:id="5187" w:name="_Toc89431852"/>
      <w:bookmarkStart w:id="5188" w:name="_Toc97042766"/>
      <w:bookmarkStart w:id="5189" w:name="_Toc97045910"/>
      <w:bookmarkStart w:id="5190" w:name="_Toc97155655"/>
      <w:bookmarkStart w:id="5191" w:name="_Toc101521747"/>
      <w:bookmarkStart w:id="5192" w:name="_Toc138762057"/>
      <w:bookmarkStart w:id="5193" w:name="_Toc145708320"/>
      <w:bookmarkStart w:id="5194" w:name="_Toc157111669"/>
      <w:r>
        <w:t>9.</w:t>
      </w:r>
      <w:r w:rsidR="00AB45AD">
        <w:t>2</w:t>
      </w:r>
      <w:r>
        <w:t>.2</w:t>
      </w:r>
      <w:r>
        <w:tab/>
        <w:t>Resources</w:t>
      </w:r>
      <w:bookmarkEnd w:id="5186"/>
      <w:bookmarkEnd w:id="5187"/>
      <w:bookmarkEnd w:id="5188"/>
      <w:bookmarkEnd w:id="5189"/>
      <w:bookmarkEnd w:id="5190"/>
      <w:bookmarkEnd w:id="5191"/>
      <w:bookmarkEnd w:id="5192"/>
      <w:bookmarkEnd w:id="5193"/>
      <w:bookmarkEnd w:id="5194"/>
    </w:p>
    <w:p w14:paraId="3192648F" w14:textId="79AA4A35" w:rsidR="007C54F7" w:rsidRDefault="007C54F7" w:rsidP="007C54F7">
      <w:pPr>
        <w:pStyle w:val="Heading4"/>
      </w:pPr>
      <w:bookmarkStart w:id="5195" w:name="_Toc85734554"/>
      <w:bookmarkStart w:id="5196" w:name="_Toc89431853"/>
      <w:bookmarkStart w:id="5197" w:name="_Toc97042767"/>
      <w:bookmarkStart w:id="5198" w:name="_Toc97045911"/>
      <w:bookmarkStart w:id="5199" w:name="_Toc97155656"/>
      <w:bookmarkStart w:id="5200" w:name="_Toc101521748"/>
      <w:bookmarkStart w:id="5201" w:name="_Toc138762058"/>
      <w:bookmarkStart w:id="5202" w:name="_Toc145708321"/>
      <w:bookmarkStart w:id="5203" w:name="_Toc157111670"/>
      <w:r>
        <w:t>9.</w:t>
      </w:r>
      <w:r w:rsidR="00AB45AD">
        <w:t>2</w:t>
      </w:r>
      <w:r>
        <w:t>.2.1</w:t>
      </w:r>
      <w:r>
        <w:tab/>
        <w:t>Overview</w:t>
      </w:r>
      <w:bookmarkEnd w:id="5195"/>
      <w:bookmarkEnd w:id="5196"/>
      <w:bookmarkEnd w:id="5197"/>
      <w:bookmarkEnd w:id="5198"/>
      <w:bookmarkEnd w:id="5199"/>
      <w:bookmarkEnd w:id="5200"/>
      <w:bookmarkEnd w:id="5201"/>
      <w:bookmarkEnd w:id="5202"/>
      <w:bookmarkEnd w:id="520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1" type="#_x0000_t75" style="width:328.8pt;height:149.4pt" o:ole="">
            <v:imagedata r:id="rId43" o:title=""/>
          </v:shape>
          <o:OLEObject Type="Embed" ProgID="Visio.Drawing.11" ShapeID="_x0000_i1041" DrawAspect="Content" ObjectID="_1768113277" r:id="rId44"/>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5204" w:name="_Toc85734555"/>
      <w:bookmarkStart w:id="5205" w:name="_Toc89431854"/>
      <w:bookmarkStart w:id="5206" w:name="_Toc97042768"/>
      <w:bookmarkStart w:id="5207" w:name="_Toc97045912"/>
      <w:bookmarkStart w:id="5208" w:name="_Toc97155657"/>
      <w:bookmarkStart w:id="5209" w:name="_Toc101521749"/>
      <w:bookmarkStart w:id="5210" w:name="_Toc138762059"/>
      <w:bookmarkStart w:id="5211" w:name="_Toc145708322"/>
      <w:bookmarkStart w:id="5212" w:name="_Toc157111671"/>
      <w:r>
        <w:t>9.</w:t>
      </w:r>
      <w:r w:rsidR="00AB45AD">
        <w:t>2</w:t>
      </w:r>
      <w:r>
        <w:t>.2.2</w:t>
      </w:r>
      <w:r>
        <w:tab/>
        <w:t>Resource</w:t>
      </w:r>
      <w:r w:rsidRPr="00831458">
        <w:t xml:space="preserve">: </w:t>
      </w:r>
      <w:r>
        <w:t>EES Profiles</w:t>
      </w:r>
      <w:bookmarkEnd w:id="5204"/>
      <w:bookmarkEnd w:id="5205"/>
      <w:bookmarkEnd w:id="5206"/>
      <w:bookmarkEnd w:id="5207"/>
      <w:bookmarkEnd w:id="5208"/>
      <w:bookmarkEnd w:id="5209"/>
      <w:bookmarkEnd w:id="5210"/>
      <w:bookmarkEnd w:id="5211"/>
      <w:bookmarkEnd w:id="5212"/>
    </w:p>
    <w:p w14:paraId="6B9D6631" w14:textId="25036092" w:rsidR="007C54F7" w:rsidRDefault="007C54F7" w:rsidP="007C54F7">
      <w:pPr>
        <w:pStyle w:val="Heading5"/>
        <w:rPr>
          <w:lang w:eastAsia="zh-CN"/>
        </w:rPr>
      </w:pPr>
      <w:bookmarkStart w:id="5213" w:name="_Toc85734556"/>
      <w:bookmarkStart w:id="5214" w:name="_Toc89431855"/>
      <w:bookmarkStart w:id="5215" w:name="_Toc97042769"/>
      <w:bookmarkStart w:id="5216" w:name="_Toc97045913"/>
      <w:bookmarkStart w:id="5217" w:name="_Toc97155658"/>
      <w:bookmarkStart w:id="5218" w:name="_Toc101521750"/>
      <w:bookmarkStart w:id="5219" w:name="_Toc138762060"/>
      <w:bookmarkStart w:id="5220" w:name="_Toc145708323"/>
      <w:bookmarkStart w:id="5221" w:name="_Toc157111672"/>
      <w:r>
        <w:rPr>
          <w:lang w:eastAsia="zh-CN"/>
        </w:rPr>
        <w:t>9.</w:t>
      </w:r>
      <w:r w:rsidR="00AB45AD">
        <w:rPr>
          <w:lang w:eastAsia="zh-CN"/>
        </w:rPr>
        <w:t>2</w:t>
      </w:r>
      <w:r>
        <w:rPr>
          <w:lang w:eastAsia="zh-CN"/>
        </w:rPr>
        <w:t>.2.2.1</w:t>
      </w:r>
      <w:r>
        <w:rPr>
          <w:lang w:eastAsia="zh-CN"/>
        </w:rPr>
        <w:tab/>
        <w:t>Description</w:t>
      </w:r>
      <w:bookmarkEnd w:id="5213"/>
      <w:bookmarkEnd w:id="5214"/>
      <w:bookmarkEnd w:id="5215"/>
      <w:bookmarkEnd w:id="5216"/>
      <w:bookmarkEnd w:id="5217"/>
      <w:bookmarkEnd w:id="5218"/>
      <w:bookmarkEnd w:id="5219"/>
      <w:bookmarkEnd w:id="5220"/>
      <w:bookmarkEnd w:id="5221"/>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5222" w:name="_Toc85734557"/>
      <w:bookmarkStart w:id="5223" w:name="_Toc89431856"/>
      <w:bookmarkStart w:id="5224" w:name="_Toc97042770"/>
      <w:bookmarkStart w:id="5225" w:name="_Toc97045914"/>
      <w:bookmarkStart w:id="5226" w:name="_Toc97155659"/>
      <w:bookmarkStart w:id="5227" w:name="_Toc101521751"/>
      <w:bookmarkStart w:id="5228" w:name="_Toc138762061"/>
      <w:bookmarkStart w:id="5229" w:name="_Toc145708324"/>
      <w:bookmarkStart w:id="5230" w:name="_Toc157111673"/>
      <w:r>
        <w:rPr>
          <w:lang w:eastAsia="zh-CN"/>
        </w:rPr>
        <w:t>9.</w:t>
      </w:r>
      <w:r w:rsidR="00AB45AD">
        <w:rPr>
          <w:lang w:eastAsia="zh-CN"/>
        </w:rPr>
        <w:t>2</w:t>
      </w:r>
      <w:r>
        <w:rPr>
          <w:lang w:eastAsia="zh-CN"/>
        </w:rPr>
        <w:t>.2.2.2</w:t>
      </w:r>
      <w:r>
        <w:rPr>
          <w:lang w:eastAsia="zh-CN"/>
        </w:rPr>
        <w:tab/>
        <w:t>Resource Definition</w:t>
      </w:r>
      <w:bookmarkEnd w:id="5222"/>
      <w:bookmarkEnd w:id="5223"/>
      <w:bookmarkEnd w:id="5224"/>
      <w:bookmarkEnd w:id="5225"/>
      <w:bookmarkEnd w:id="5226"/>
      <w:bookmarkEnd w:id="5227"/>
      <w:bookmarkEnd w:id="5228"/>
      <w:bookmarkEnd w:id="5229"/>
      <w:bookmarkEnd w:id="5230"/>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5231" w:name="_Toc85734558"/>
      <w:bookmarkStart w:id="5232" w:name="_Toc89431857"/>
      <w:bookmarkStart w:id="5233" w:name="_Toc97042771"/>
      <w:bookmarkStart w:id="5234" w:name="_Toc97045915"/>
      <w:bookmarkStart w:id="5235" w:name="_Toc97155660"/>
      <w:bookmarkStart w:id="5236" w:name="_Toc101521752"/>
      <w:bookmarkStart w:id="5237" w:name="_Toc138762062"/>
      <w:bookmarkStart w:id="5238" w:name="_Toc145708325"/>
      <w:bookmarkStart w:id="5239" w:name="_Toc157111674"/>
      <w:r>
        <w:rPr>
          <w:lang w:eastAsia="zh-CN"/>
        </w:rPr>
        <w:t>9.</w:t>
      </w:r>
      <w:r w:rsidR="00AB45AD">
        <w:rPr>
          <w:lang w:eastAsia="zh-CN"/>
        </w:rPr>
        <w:t>2</w:t>
      </w:r>
      <w:r>
        <w:rPr>
          <w:lang w:eastAsia="zh-CN"/>
        </w:rPr>
        <w:t>.2.2.3</w:t>
      </w:r>
      <w:r>
        <w:rPr>
          <w:lang w:eastAsia="zh-CN"/>
        </w:rPr>
        <w:tab/>
        <w:t>Resource Standard Methods</w:t>
      </w:r>
      <w:bookmarkEnd w:id="5231"/>
      <w:bookmarkEnd w:id="5232"/>
      <w:bookmarkEnd w:id="5233"/>
      <w:bookmarkEnd w:id="5234"/>
      <w:bookmarkEnd w:id="5235"/>
      <w:bookmarkEnd w:id="5236"/>
      <w:bookmarkEnd w:id="5237"/>
      <w:bookmarkEnd w:id="5238"/>
      <w:bookmarkEnd w:id="5239"/>
    </w:p>
    <w:p w14:paraId="150C2DA3" w14:textId="4D1A3ED8" w:rsidR="007C54F7" w:rsidRDefault="007C54F7" w:rsidP="007C54F7">
      <w:pPr>
        <w:pStyle w:val="Heading6"/>
        <w:rPr>
          <w:lang w:eastAsia="zh-CN"/>
        </w:rPr>
      </w:pPr>
      <w:bookmarkStart w:id="5240" w:name="_Toc85734559"/>
      <w:bookmarkStart w:id="5241" w:name="_Toc89431858"/>
      <w:bookmarkStart w:id="5242" w:name="_Toc97042772"/>
      <w:bookmarkStart w:id="5243" w:name="_Toc97045916"/>
      <w:bookmarkStart w:id="5244" w:name="_Toc97155661"/>
      <w:bookmarkStart w:id="5245" w:name="_Toc101521753"/>
      <w:bookmarkStart w:id="5246" w:name="_Toc138762063"/>
      <w:bookmarkStart w:id="5247" w:name="_Toc145708326"/>
      <w:bookmarkStart w:id="5248" w:name="_Toc157111675"/>
      <w:r>
        <w:rPr>
          <w:lang w:eastAsia="zh-CN"/>
        </w:rPr>
        <w:t>9.</w:t>
      </w:r>
      <w:r w:rsidR="00AB45AD">
        <w:rPr>
          <w:lang w:eastAsia="zh-CN"/>
        </w:rPr>
        <w:t>2</w:t>
      </w:r>
      <w:r>
        <w:rPr>
          <w:lang w:eastAsia="zh-CN"/>
        </w:rPr>
        <w:t>.2.2.3.1</w:t>
      </w:r>
      <w:r>
        <w:rPr>
          <w:lang w:eastAsia="zh-CN"/>
        </w:rPr>
        <w:tab/>
        <w:t>GET</w:t>
      </w:r>
      <w:bookmarkEnd w:id="5240"/>
      <w:bookmarkEnd w:id="5241"/>
      <w:bookmarkEnd w:id="5242"/>
      <w:bookmarkEnd w:id="5243"/>
      <w:bookmarkEnd w:id="5244"/>
      <w:bookmarkEnd w:id="5245"/>
      <w:bookmarkEnd w:id="5246"/>
      <w:bookmarkEnd w:id="5247"/>
      <w:bookmarkEnd w:id="5248"/>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5249" w:name="_Toc85734560"/>
      <w:bookmarkStart w:id="5250" w:name="_Toc89431859"/>
      <w:bookmarkStart w:id="5251" w:name="_Toc97042773"/>
      <w:bookmarkStart w:id="5252" w:name="_Toc97045917"/>
      <w:bookmarkStart w:id="5253" w:name="_Toc97155662"/>
      <w:bookmarkStart w:id="5254" w:name="_Toc101521754"/>
      <w:bookmarkStart w:id="5255" w:name="_Toc138762064"/>
      <w:bookmarkStart w:id="5256" w:name="_Toc145708327"/>
      <w:bookmarkStart w:id="5257" w:name="_Toc157111676"/>
      <w:r>
        <w:rPr>
          <w:lang w:eastAsia="zh-CN"/>
        </w:rPr>
        <w:t>9.</w:t>
      </w:r>
      <w:r w:rsidR="00AB45AD">
        <w:rPr>
          <w:lang w:eastAsia="zh-CN"/>
        </w:rPr>
        <w:t>2</w:t>
      </w:r>
      <w:r>
        <w:rPr>
          <w:lang w:eastAsia="zh-CN"/>
        </w:rPr>
        <w:t>.2.2.4</w:t>
      </w:r>
      <w:r>
        <w:rPr>
          <w:lang w:eastAsia="zh-CN"/>
        </w:rPr>
        <w:tab/>
        <w:t>Resource Custom Operations</w:t>
      </w:r>
      <w:bookmarkEnd w:id="5249"/>
      <w:bookmarkEnd w:id="5250"/>
      <w:bookmarkEnd w:id="5251"/>
      <w:bookmarkEnd w:id="5252"/>
      <w:bookmarkEnd w:id="5253"/>
      <w:bookmarkEnd w:id="5254"/>
      <w:bookmarkEnd w:id="5255"/>
      <w:bookmarkEnd w:id="5256"/>
      <w:bookmarkEnd w:id="5257"/>
    </w:p>
    <w:p w14:paraId="05C87CEC" w14:textId="77777777" w:rsidR="007C54F7" w:rsidRDefault="007C54F7" w:rsidP="007C54F7">
      <w:r>
        <w:t>None.</w:t>
      </w:r>
    </w:p>
    <w:p w14:paraId="776D1DA8" w14:textId="68C6B7C0" w:rsidR="007C54F7" w:rsidRDefault="007C54F7" w:rsidP="007C54F7">
      <w:pPr>
        <w:pStyle w:val="Heading3"/>
      </w:pPr>
      <w:bookmarkStart w:id="5258" w:name="_Toc85734561"/>
      <w:bookmarkStart w:id="5259" w:name="_Toc89431860"/>
      <w:bookmarkStart w:id="5260" w:name="_Toc97042774"/>
      <w:bookmarkStart w:id="5261" w:name="_Toc97045918"/>
      <w:bookmarkStart w:id="5262" w:name="_Toc97155663"/>
      <w:bookmarkStart w:id="5263" w:name="_Toc101521755"/>
      <w:bookmarkStart w:id="5264" w:name="_Toc138762065"/>
      <w:bookmarkStart w:id="5265" w:name="_Toc145708328"/>
      <w:bookmarkStart w:id="5266" w:name="_Toc157111677"/>
      <w:r>
        <w:t>9.</w:t>
      </w:r>
      <w:r w:rsidR="00AB45AD">
        <w:t>2</w:t>
      </w:r>
      <w:r>
        <w:t>.3</w:t>
      </w:r>
      <w:r>
        <w:tab/>
        <w:t>Custom Operations without associated resources</w:t>
      </w:r>
      <w:bookmarkEnd w:id="5258"/>
      <w:bookmarkEnd w:id="5259"/>
      <w:bookmarkEnd w:id="5260"/>
      <w:bookmarkEnd w:id="5261"/>
      <w:bookmarkEnd w:id="5262"/>
      <w:bookmarkEnd w:id="5263"/>
      <w:bookmarkEnd w:id="5264"/>
      <w:bookmarkEnd w:id="5265"/>
      <w:bookmarkEnd w:id="5266"/>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5267" w:name="_Toc85734562"/>
      <w:bookmarkStart w:id="5268" w:name="_Toc89431861"/>
      <w:bookmarkStart w:id="5269" w:name="_Toc97042775"/>
      <w:bookmarkStart w:id="5270" w:name="_Toc97045919"/>
      <w:bookmarkStart w:id="5271" w:name="_Toc97155664"/>
      <w:bookmarkStart w:id="5272" w:name="_Toc101521756"/>
      <w:bookmarkStart w:id="5273" w:name="_Toc138762066"/>
      <w:bookmarkStart w:id="5274" w:name="_Toc145708329"/>
      <w:bookmarkStart w:id="5275" w:name="_Toc157111678"/>
      <w:r>
        <w:t>9.</w:t>
      </w:r>
      <w:r w:rsidR="00AB45AD">
        <w:t>2</w:t>
      </w:r>
      <w:r>
        <w:t>.4</w:t>
      </w:r>
      <w:r>
        <w:tab/>
        <w:t>Notifications</w:t>
      </w:r>
      <w:bookmarkEnd w:id="5267"/>
      <w:bookmarkEnd w:id="5268"/>
      <w:bookmarkEnd w:id="5269"/>
      <w:bookmarkEnd w:id="5270"/>
      <w:bookmarkEnd w:id="5271"/>
      <w:bookmarkEnd w:id="5272"/>
      <w:bookmarkEnd w:id="5273"/>
      <w:bookmarkEnd w:id="5274"/>
      <w:bookmarkEnd w:id="5275"/>
    </w:p>
    <w:p w14:paraId="196CDEE0" w14:textId="77777777" w:rsidR="007C54F7" w:rsidRPr="00A2226D" w:rsidRDefault="007C54F7" w:rsidP="007C54F7">
      <w:r>
        <w:t>None.</w:t>
      </w:r>
    </w:p>
    <w:p w14:paraId="00AEEE00" w14:textId="6CCE256F" w:rsidR="007C54F7" w:rsidRDefault="007C54F7" w:rsidP="007C54F7">
      <w:pPr>
        <w:pStyle w:val="Heading3"/>
      </w:pPr>
      <w:bookmarkStart w:id="5276" w:name="_Toc85734563"/>
      <w:bookmarkStart w:id="5277" w:name="_Toc89431862"/>
      <w:bookmarkStart w:id="5278" w:name="_Toc97042776"/>
      <w:bookmarkStart w:id="5279" w:name="_Toc97045920"/>
      <w:bookmarkStart w:id="5280" w:name="_Toc97155665"/>
      <w:bookmarkStart w:id="5281" w:name="_Toc101521757"/>
      <w:bookmarkStart w:id="5282" w:name="_Toc138762067"/>
      <w:bookmarkStart w:id="5283" w:name="_Toc145708330"/>
      <w:bookmarkStart w:id="5284" w:name="_Toc157111679"/>
      <w:r>
        <w:t>9.</w:t>
      </w:r>
      <w:r w:rsidR="00AB45AD">
        <w:t>2</w:t>
      </w:r>
      <w:r>
        <w:t>.5</w:t>
      </w:r>
      <w:r>
        <w:tab/>
        <w:t>Data Model</w:t>
      </w:r>
      <w:bookmarkEnd w:id="5276"/>
      <w:bookmarkEnd w:id="5277"/>
      <w:bookmarkEnd w:id="5278"/>
      <w:bookmarkEnd w:id="5279"/>
      <w:bookmarkEnd w:id="5280"/>
      <w:bookmarkEnd w:id="5281"/>
      <w:bookmarkEnd w:id="5282"/>
      <w:bookmarkEnd w:id="5283"/>
      <w:bookmarkEnd w:id="5284"/>
    </w:p>
    <w:p w14:paraId="51ED396F" w14:textId="7FC75096" w:rsidR="007C54F7" w:rsidRDefault="007C54F7" w:rsidP="007C54F7">
      <w:pPr>
        <w:pStyle w:val="Heading4"/>
        <w:rPr>
          <w:lang w:eastAsia="zh-CN"/>
        </w:rPr>
      </w:pPr>
      <w:bookmarkStart w:id="5285" w:name="_Toc85734564"/>
      <w:bookmarkStart w:id="5286" w:name="_Toc89431863"/>
      <w:bookmarkStart w:id="5287" w:name="_Toc97042777"/>
      <w:bookmarkStart w:id="5288" w:name="_Toc97045921"/>
      <w:bookmarkStart w:id="5289" w:name="_Toc97155666"/>
      <w:bookmarkStart w:id="5290" w:name="_Toc101521758"/>
      <w:bookmarkStart w:id="5291" w:name="_Toc138762068"/>
      <w:bookmarkStart w:id="5292" w:name="_Toc145708331"/>
      <w:bookmarkStart w:id="5293" w:name="_Toc157111680"/>
      <w:r>
        <w:rPr>
          <w:lang w:eastAsia="zh-CN"/>
        </w:rPr>
        <w:t>9.</w:t>
      </w:r>
      <w:r w:rsidR="00AB45AD">
        <w:rPr>
          <w:lang w:eastAsia="zh-CN"/>
        </w:rPr>
        <w:t>2</w:t>
      </w:r>
      <w:r>
        <w:rPr>
          <w:lang w:eastAsia="zh-CN"/>
        </w:rPr>
        <w:t>.5.1</w:t>
      </w:r>
      <w:r>
        <w:rPr>
          <w:lang w:eastAsia="zh-CN"/>
        </w:rPr>
        <w:tab/>
        <w:t>General</w:t>
      </w:r>
      <w:bookmarkEnd w:id="5285"/>
      <w:bookmarkEnd w:id="5286"/>
      <w:bookmarkEnd w:id="5287"/>
      <w:bookmarkEnd w:id="5288"/>
      <w:bookmarkEnd w:id="5289"/>
      <w:bookmarkEnd w:id="5290"/>
      <w:bookmarkEnd w:id="5291"/>
      <w:bookmarkEnd w:id="5292"/>
      <w:bookmarkEnd w:id="529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5294" w:name="_Toc85734565"/>
      <w:bookmarkStart w:id="5295" w:name="_Toc89431864"/>
      <w:bookmarkStart w:id="5296" w:name="_Toc97042778"/>
      <w:bookmarkStart w:id="5297" w:name="_Toc97045922"/>
      <w:bookmarkStart w:id="5298" w:name="_Toc97155667"/>
      <w:bookmarkStart w:id="5299" w:name="_Toc101521759"/>
      <w:bookmarkStart w:id="5300" w:name="_Toc138762069"/>
      <w:bookmarkStart w:id="5301" w:name="_Toc145708332"/>
      <w:bookmarkStart w:id="5302" w:name="_Toc157111681"/>
      <w:r>
        <w:rPr>
          <w:lang w:eastAsia="zh-CN"/>
        </w:rPr>
        <w:t>9.</w:t>
      </w:r>
      <w:r w:rsidR="004E40B6">
        <w:rPr>
          <w:lang w:eastAsia="zh-CN"/>
        </w:rPr>
        <w:t>2</w:t>
      </w:r>
      <w:r>
        <w:rPr>
          <w:lang w:eastAsia="zh-CN"/>
        </w:rPr>
        <w:t>.5.2</w:t>
      </w:r>
      <w:r>
        <w:rPr>
          <w:lang w:eastAsia="zh-CN"/>
        </w:rPr>
        <w:tab/>
        <w:t>Structured data types</w:t>
      </w:r>
      <w:bookmarkEnd w:id="5294"/>
      <w:bookmarkEnd w:id="5295"/>
      <w:bookmarkEnd w:id="5296"/>
      <w:bookmarkEnd w:id="5297"/>
      <w:bookmarkEnd w:id="5298"/>
      <w:bookmarkEnd w:id="5299"/>
      <w:bookmarkEnd w:id="5300"/>
      <w:bookmarkEnd w:id="5301"/>
      <w:bookmarkEnd w:id="5302"/>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5303" w:name="_Toc85734566"/>
      <w:bookmarkStart w:id="5304" w:name="_Toc89431865"/>
      <w:bookmarkStart w:id="5305" w:name="_Toc97042779"/>
      <w:bookmarkStart w:id="5306" w:name="_Toc97045923"/>
      <w:bookmarkStart w:id="5307" w:name="_Toc97155668"/>
      <w:bookmarkStart w:id="5308" w:name="_Toc101521760"/>
      <w:bookmarkStart w:id="5309" w:name="_Toc138762070"/>
      <w:bookmarkStart w:id="5310" w:name="_Toc145708333"/>
      <w:bookmarkStart w:id="5311" w:name="_Toc157111682"/>
      <w:r>
        <w:rPr>
          <w:lang w:eastAsia="zh-CN"/>
        </w:rPr>
        <w:t>9.</w:t>
      </w:r>
      <w:r w:rsidR="004E40B6">
        <w:rPr>
          <w:lang w:eastAsia="zh-CN"/>
        </w:rPr>
        <w:t>2</w:t>
      </w:r>
      <w:r>
        <w:rPr>
          <w:lang w:eastAsia="zh-CN"/>
        </w:rPr>
        <w:t>.5.3</w:t>
      </w:r>
      <w:r>
        <w:rPr>
          <w:lang w:eastAsia="zh-CN"/>
        </w:rPr>
        <w:tab/>
        <w:t>Simple data types and enumerations</w:t>
      </w:r>
      <w:bookmarkEnd w:id="5303"/>
      <w:bookmarkEnd w:id="5304"/>
      <w:bookmarkEnd w:id="5305"/>
      <w:bookmarkEnd w:id="5306"/>
      <w:bookmarkEnd w:id="5307"/>
      <w:bookmarkEnd w:id="5308"/>
      <w:bookmarkEnd w:id="5309"/>
      <w:bookmarkEnd w:id="5310"/>
      <w:bookmarkEnd w:id="5311"/>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5312" w:name="_Toc85734567"/>
      <w:bookmarkStart w:id="5313" w:name="_Toc89431866"/>
      <w:bookmarkStart w:id="5314" w:name="_Toc97042780"/>
      <w:bookmarkStart w:id="5315" w:name="_Toc97045924"/>
      <w:bookmarkStart w:id="5316" w:name="_Toc97155669"/>
      <w:bookmarkStart w:id="5317" w:name="_Toc101521761"/>
      <w:bookmarkStart w:id="5318" w:name="_Toc138762071"/>
      <w:bookmarkStart w:id="5319" w:name="_Toc145708334"/>
      <w:bookmarkStart w:id="5320" w:name="_Toc157111683"/>
      <w:r>
        <w:t>9.</w:t>
      </w:r>
      <w:r w:rsidR="004E40B6">
        <w:t>2</w:t>
      </w:r>
      <w:r>
        <w:t>.6</w:t>
      </w:r>
      <w:r>
        <w:tab/>
        <w:t>Error Handling</w:t>
      </w:r>
      <w:bookmarkEnd w:id="5312"/>
      <w:bookmarkEnd w:id="5313"/>
      <w:bookmarkEnd w:id="5314"/>
      <w:bookmarkEnd w:id="5315"/>
      <w:bookmarkEnd w:id="5316"/>
      <w:bookmarkEnd w:id="5317"/>
      <w:bookmarkEnd w:id="5318"/>
      <w:bookmarkEnd w:id="5319"/>
      <w:bookmarkEnd w:id="5320"/>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5321" w:name="_Toc85734568"/>
      <w:bookmarkStart w:id="5322" w:name="_Toc89431867"/>
      <w:bookmarkStart w:id="5323" w:name="_Toc97042781"/>
      <w:bookmarkStart w:id="5324" w:name="_Toc97045925"/>
      <w:bookmarkStart w:id="5325" w:name="_Toc97155670"/>
      <w:bookmarkStart w:id="5326" w:name="_Toc101521762"/>
      <w:bookmarkStart w:id="5327" w:name="_Toc138762072"/>
      <w:bookmarkStart w:id="5328" w:name="_Toc145708335"/>
      <w:bookmarkStart w:id="5329" w:name="_Toc157111684"/>
      <w:r>
        <w:t>9.</w:t>
      </w:r>
      <w:r w:rsidR="004E40B6">
        <w:t>2</w:t>
      </w:r>
      <w:r>
        <w:t>.7</w:t>
      </w:r>
      <w:r>
        <w:tab/>
        <w:t>Feature negotiation</w:t>
      </w:r>
      <w:bookmarkEnd w:id="5321"/>
      <w:bookmarkEnd w:id="5322"/>
      <w:bookmarkEnd w:id="5323"/>
      <w:bookmarkEnd w:id="5324"/>
      <w:bookmarkEnd w:id="5325"/>
      <w:bookmarkEnd w:id="5326"/>
      <w:bookmarkEnd w:id="5327"/>
      <w:bookmarkEnd w:id="5328"/>
      <w:bookmarkEnd w:id="532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5330" w:name="_Toc85734605"/>
      <w:bookmarkStart w:id="5331" w:name="_Toc89431904"/>
      <w:bookmarkStart w:id="5332" w:name="_Toc97042818"/>
      <w:bookmarkStart w:id="5333" w:name="_Toc97045962"/>
      <w:bookmarkStart w:id="5334" w:name="_Toc97155707"/>
      <w:bookmarkStart w:id="5335" w:name="_Toc101521763"/>
      <w:bookmarkStart w:id="5336" w:name="_Toc138762073"/>
      <w:bookmarkStart w:id="5337" w:name="_Toc145708336"/>
      <w:bookmarkStart w:id="5338" w:name="_Toc157111685"/>
      <w:r>
        <w:t>10</w:t>
      </w:r>
      <w:r w:rsidR="00B64F7C" w:rsidRPr="00EE38A4">
        <w:tab/>
        <w:t>Using Common API Framework</w:t>
      </w:r>
      <w:bookmarkEnd w:id="5330"/>
      <w:bookmarkEnd w:id="5331"/>
      <w:bookmarkEnd w:id="5332"/>
      <w:bookmarkEnd w:id="5333"/>
      <w:bookmarkEnd w:id="5334"/>
      <w:bookmarkEnd w:id="5335"/>
      <w:bookmarkEnd w:id="5336"/>
      <w:bookmarkEnd w:id="5337"/>
      <w:bookmarkEnd w:id="5338"/>
    </w:p>
    <w:p w14:paraId="3B3573C5" w14:textId="4E2D22F6" w:rsidR="00B64F7C" w:rsidRDefault="00B64F7C" w:rsidP="00807D2A"/>
    <w:p w14:paraId="60636397" w14:textId="77777777" w:rsidR="009B360E" w:rsidRDefault="009B360E" w:rsidP="009B360E">
      <w:pPr>
        <w:pStyle w:val="Heading2"/>
      </w:pPr>
      <w:bookmarkStart w:id="5339" w:name="_Toc24868675"/>
      <w:bookmarkStart w:id="5340" w:name="_Toc34154180"/>
      <w:bookmarkStart w:id="5341" w:name="_Toc36041124"/>
      <w:bookmarkStart w:id="5342" w:name="_Toc36041437"/>
      <w:bookmarkStart w:id="5343" w:name="_Toc43196714"/>
      <w:bookmarkStart w:id="5344" w:name="_Toc43481484"/>
      <w:bookmarkStart w:id="5345" w:name="_Toc45134761"/>
      <w:bookmarkStart w:id="5346" w:name="_Toc51189293"/>
      <w:bookmarkStart w:id="5347" w:name="_Toc51763969"/>
      <w:bookmarkStart w:id="5348" w:name="_Toc57206201"/>
      <w:bookmarkStart w:id="5349" w:name="_Toc59019542"/>
      <w:bookmarkStart w:id="5350" w:name="_Toc68170215"/>
      <w:bookmarkStart w:id="5351" w:name="_Toc83234257"/>
      <w:bookmarkStart w:id="5352" w:name="_Toc90661680"/>
      <w:bookmarkStart w:id="5353" w:name="_Toc97042819"/>
      <w:bookmarkStart w:id="5354" w:name="_Toc97045963"/>
      <w:bookmarkStart w:id="5355" w:name="_Toc97155708"/>
      <w:bookmarkStart w:id="5356" w:name="_Toc101521764"/>
      <w:bookmarkStart w:id="5357" w:name="_Toc138762074"/>
      <w:bookmarkStart w:id="5358" w:name="_Toc145708337"/>
      <w:bookmarkStart w:id="5359" w:name="_Toc157111686"/>
      <w:r>
        <w:t>10.1</w:t>
      </w:r>
      <w:r>
        <w:tab/>
        <w:t>General</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5360" w:name="_Toc24868676"/>
      <w:bookmarkStart w:id="5361" w:name="_Toc34154181"/>
      <w:bookmarkStart w:id="5362" w:name="_Toc36041125"/>
      <w:bookmarkStart w:id="5363" w:name="_Toc36041438"/>
      <w:bookmarkStart w:id="5364" w:name="_Toc43196715"/>
      <w:bookmarkStart w:id="5365" w:name="_Toc43481485"/>
      <w:bookmarkStart w:id="5366" w:name="_Toc45134762"/>
      <w:bookmarkStart w:id="5367" w:name="_Toc51189294"/>
      <w:bookmarkStart w:id="5368" w:name="_Toc51763970"/>
      <w:bookmarkStart w:id="5369" w:name="_Toc57206202"/>
      <w:bookmarkStart w:id="5370" w:name="_Toc59019543"/>
      <w:bookmarkStart w:id="5371" w:name="_Toc68170216"/>
      <w:bookmarkStart w:id="5372" w:name="_Toc83234258"/>
      <w:bookmarkStart w:id="5373" w:name="_Toc90661681"/>
      <w:bookmarkStart w:id="5374" w:name="_Toc97042820"/>
      <w:bookmarkStart w:id="5375" w:name="_Toc97045964"/>
      <w:bookmarkStart w:id="5376" w:name="_Toc97155709"/>
      <w:bookmarkStart w:id="5377" w:name="_Toc101521765"/>
      <w:bookmarkStart w:id="5378" w:name="_Toc138762075"/>
      <w:bookmarkStart w:id="5379" w:name="_Toc145708338"/>
      <w:bookmarkStart w:id="5380" w:name="_Toc157111687"/>
      <w:r>
        <w:t>10.2</w:t>
      </w:r>
      <w:r>
        <w:tab/>
        <w:t>Security</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5381" w:name="_Toc85734606"/>
      <w:bookmarkStart w:id="5382" w:name="_Toc89431905"/>
      <w:bookmarkStart w:id="5383" w:name="_Toc97042821"/>
      <w:bookmarkStart w:id="5384" w:name="_Toc97045965"/>
      <w:bookmarkStart w:id="5385" w:name="_Toc97155710"/>
      <w:bookmarkStart w:id="5386" w:name="_Toc101521766"/>
      <w:bookmarkStart w:id="5387" w:name="_Toc138762076"/>
      <w:bookmarkStart w:id="5388" w:name="_Toc145708339"/>
      <w:bookmarkStart w:id="5389" w:name="_Toc157111688"/>
      <w:r>
        <w:t>1</w:t>
      </w:r>
      <w:r w:rsidR="0013246F">
        <w:t>1</w:t>
      </w:r>
      <w:r w:rsidR="00707DE0">
        <w:tab/>
        <w:t>Security</w:t>
      </w:r>
      <w:bookmarkEnd w:id="5381"/>
      <w:bookmarkEnd w:id="5382"/>
      <w:bookmarkEnd w:id="5383"/>
      <w:bookmarkEnd w:id="5384"/>
      <w:bookmarkEnd w:id="5385"/>
      <w:bookmarkEnd w:id="5386"/>
      <w:bookmarkEnd w:id="5387"/>
      <w:bookmarkEnd w:id="5388"/>
      <w:bookmarkEnd w:id="538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5390" w:name="tsgNames"/>
      <w:bookmarkStart w:id="5391" w:name="startOfAnnexes"/>
      <w:bookmarkStart w:id="5392" w:name="_Toc85734607"/>
      <w:bookmarkStart w:id="5393" w:name="_Toc89431906"/>
      <w:bookmarkStart w:id="5394" w:name="_Toc97042822"/>
      <w:bookmarkStart w:id="5395" w:name="_Toc97045966"/>
      <w:bookmarkStart w:id="5396" w:name="_Toc97155711"/>
      <w:bookmarkStart w:id="5397" w:name="_Toc101521767"/>
      <w:bookmarkStart w:id="5398" w:name="_Toc138762077"/>
      <w:bookmarkStart w:id="5399" w:name="_Toc145708340"/>
      <w:bookmarkStart w:id="5400" w:name="_Toc157111689"/>
      <w:bookmarkEnd w:id="5390"/>
      <w:bookmarkEnd w:id="5391"/>
      <w:r>
        <w:t>Annex A (normative):</w:t>
      </w:r>
      <w:r>
        <w:br/>
        <w:t>OpenAPI specification</w:t>
      </w:r>
      <w:bookmarkEnd w:id="5392"/>
      <w:bookmarkEnd w:id="5393"/>
      <w:bookmarkEnd w:id="5394"/>
      <w:bookmarkEnd w:id="5395"/>
      <w:bookmarkEnd w:id="5396"/>
      <w:bookmarkEnd w:id="5397"/>
      <w:bookmarkEnd w:id="5398"/>
      <w:bookmarkEnd w:id="5399"/>
      <w:bookmarkEnd w:id="5400"/>
    </w:p>
    <w:p w14:paraId="1EC31223" w14:textId="73F80C71" w:rsidR="00680C72" w:rsidRDefault="00680C72" w:rsidP="003265E2"/>
    <w:p w14:paraId="3C9B8A47" w14:textId="0E0240FE" w:rsidR="00080512" w:rsidRDefault="00E83A1B" w:rsidP="007876EC">
      <w:pPr>
        <w:pStyle w:val="Heading1"/>
      </w:pPr>
      <w:bookmarkStart w:id="5401" w:name="_Toc85734608"/>
      <w:bookmarkStart w:id="5402" w:name="_Toc89431907"/>
      <w:bookmarkStart w:id="5403" w:name="_Toc97042823"/>
      <w:bookmarkStart w:id="5404" w:name="_Toc97045967"/>
      <w:bookmarkStart w:id="5405" w:name="_Toc97155712"/>
      <w:bookmarkStart w:id="5406" w:name="_Toc101521768"/>
      <w:bookmarkStart w:id="5407" w:name="_Toc138762078"/>
      <w:bookmarkStart w:id="5408" w:name="_Toc145708341"/>
      <w:bookmarkStart w:id="5409" w:name="_Toc157111690"/>
      <w:r>
        <w:t>A.1</w:t>
      </w:r>
      <w:r w:rsidR="00B02560">
        <w:tab/>
      </w:r>
      <w:r>
        <w:t>General</w:t>
      </w:r>
      <w:bookmarkEnd w:id="5401"/>
      <w:bookmarkEnd w:id="5402"/>
      <w:bookmarkEnd w:id="5403"/>
      <w:bookmarkEnd w:id="5404"/>
      <w:bookmarkEnd w:id="5405"/>
      <w:bookmarkEnd w:id="5406"/>
      <w:bookmarkEnd w:id="5407"/>
      <w:bookmarkEnd w:id="5408"/>
      <w:bookmarkEnd w:id="5409"/>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5410" w:name="_Hlk3294506"/>
      <w:r>
        <w:t>of the OpenAPI specification file</w:t>
      </w:r>
      <w:bookmarkEnd w:id="5410"/>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5411" w:name="_Toc85734609"/>
      <w:bookmarkStart w:id="5412" w:name="_Toc89431908"/>
      <w:bookmarkStart w:id="5413" w:name="_Toc97042824"/>
      <w:bookmarkStart w:id="5414" w:name="_Toc97045968"/>
      <w:bookmarkStart w:id="5415" w:name="_Toc97155713"/>
      <w:bookmarkStart w:id="5416" w:name="_Toc101521769"/>
      <w:bookmarkStart w:id="5417" w:name="_Toc138762079"/>
      <w:bookmarkStart w:id="5418" w:name="_Toc145708342"/>
      <w:bookmarkStart w:id="5419" w:name="_Toc157111691"/>
      <w:r>
        <w:t>A.2</w:t>
      </w:r>
      <w:r>
        <w:tab/>
      </w:r>
      <w:r>
        <w:rPr>
          <w:noProof/>
        </w:rPr>
        <w:t>Eees_EASRegistration API</w:t>
      </w:r>
      <w:bookmarkEnd w:id="5411"/>
      <w:bookmarkEnd w:id="5412"/>
      <w:bookmarkEnd w:id="5413"/>
      <w:bookmarkEnd w:id="5414"/>
      <w:bookmarkEnd w:id="5415"/>
      <w:bookmarkEnd w:id="5416"/>
      <w:bookmarkEnd w:id="5417"/>
      <w:bookmarkEnd w:id="5418"/>
      <w:bookmarkEnd w:id="5419"/>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7CA3CFF9" w:rsidR="00C15DC5" w:rsidRDefault="00C15DC5" w:rsidP="00C15DC5">
      <w:pPr>
        <w:pStyle w:val="PL"/>
        <w:rPr>
          <w:lang w:val="en-IN"/>
        </w:rPr>
      </w:pPr>
      <w:r>
        <w:rPr>
          <w:lang w:val="en-IN"/>
        </w:rPr>
        <w:t xml:space="preserve">    © 202</w:t>
      </w:r>
      <w:r w:rsidR="00420DF8">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36E6D68" w:rsidR="00C15DC5" w:rsidRDefault="00C15DC5" w:rsidP="00C15DC5">
      <w:pPr>
        <w:pStyle w:val="PL"/>
      </w:pPr>
      <w:r>
        <w:t xml:space="preserve">  version: 1.</w:t>
      </w:r>
      <w:r w:rsidR="008245DE">
        <w:t>1</w:t>
      </w:r>
      <w:r>
        <w:t>.0</w:t>
      </w:r>
      <w:r w:rsidR="008245DE">
        <w:t>-alpha.</w:t>
      </w:r>
      <w:r w:rsidR="00420DF8">
        <w:t>6</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2E6802A1" w:rsidR="00622399" w:rsidRDefault="00E630C1" w:rsidP="00C15DC5">
      <w:pPr>
        <w:pStyle w:val="PL"/>
      </w:pPr>
      <w:r>
        <w:t xml:space="preserve">   </w:t>
      </w:r>
      <w:r w:rsidR="00C15DC5">
        <w:t xml:space="preserve"> 3GPP TS 29.558 V1</w:t>
      </w:r>
      <w:r w:rsidR="008245DE">
        <w:t>8</w:t>
      </w:r>
      <w:r w:rsidR="00C15DC5">
        <w:t>.</w:t>
      </w:r>
      <w:r w:rsidR="00420DF8">
        <w:t>5</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0EB511CE" w:rsidR="00C15DC5" w:rsidRDefault="00C15DC5" w:rsidP="00C15DC5">
      <w:pPr>
        <w:pStyle w:val="PL"/>
      </w:pPr>
      <w:r>
        <w:t xml:space="preserve">          $ref: '#/components/schemas/EndPoint'</w:t>
      </w:r>
    </w:p>
    <w:p w14:paraId="3EE69E92" w14:textId="77777777" w:rsidR="00420DF8" w:rsidRDefault="00420DF8" w:rsidP="00420DF8">
      <w:pPr>
        <w:pStyle w:val="PL"/>
      </w:pPr>
      <w:r>
        <w:t xml:space="preserve">        allowedPlmnId:</w:t>
      </w:r>
    </w:p>
    <w:p w14:paraId="5378B7D1" w14:textId="305E115F" w:rsidR="00420DF8" w:rsidRDefault="00420DF8" w:rsidP="00420DF8">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5420" w:name="_Toc97042825"/>
      <w:bookmarkStart w:id="5421" w:name="_Toc97045969"/>
      <w:bookmarkStart w:id="5422" w:name="_Toc97155714"/>
      <w:bookmarkStart w:id="5423" w:name="_Toc101521770"/>
      <w:bookmarkStart w:id="5424" w:name="_Toc138762080"/>
      <w:bookmarkStart w:id="5425" w:name="_Toc145708343"/>
      <w:bookmarkStart w:id="5426" w:name="_Toc157111692"/>
      <w:r>
        <w:t>A.3</w:t>
      </w:r>
      <w:r>
        <w:tab/>
      </w:r>
      <w:r>
        <w:rPr>
          <w:noProof/>
        </w:rPr>
        <w:t>Eees_UELocation API</w:t>
      </w:r>
      <w:bookmarkEnd w:id="5420"/>
      <w:bookmarkEnd w:id="5421"/>
      <w:bookmarkEnd w:id="5422"/>
      <w:bookmarkEnd w:id="5423"/>
      <w:bookmarkEnd w:id="5424"/>
      <w:bookmarkEnd w:id="5425"/>
      <w:bookmarkEnd w:id="5426"/>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5427" w:name="_Toc138762081"/>
      <w:bookmarkStart w:id="5428" w:name="_Toc145708344"/>
      <w:bookmarkStart w:id="5429" w:name="_Toc157111693"/>
      <w:r>
        <w:t>A.4</w:t>
      </w:r>
      <w:r>
        <w:tab/>
      </w:r>
      <w:r w:rsidRPr="00310802">
        <w:t>Eees_</w:t>
      </w:r>
      <w:r>
        <w:t>UEIdentifier API</w:t>
      </w:r>
      <w:bookmarkEnd w:id="5427"/>
      <w:bookmarkEnd w:id="5428"/>
      <w:bookmarkEnd w:id="542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73997C7"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r w:rsidR="005F566D" w:rsidRPr="00527D5E">
        <w:rPr>
          <w:noProof/>
          <w:lang w:val="fr-FR"/>
        </w:rPr>
        <w:t>-alpha.</w:t>
      </w:r>
      <w:r w:rsidR="00385AB8">
        <w:rPr>
          <w:noProof/>
          <w:lang w:val="fr-FR"/>
        </w:rPr>
        <w:t>3</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27809D76" w:rsidR="00CD7499" w:rsidRDefault="00CD7499" w:rsidP="00CD7499">
      <w:pPr>
        <w:pStyle w:val="PL"/>
      </w:pPr>
      <w:r>
        <w:t xml:space="preserve">    © 202</w:t>
      </w:r>
      <w:r w:rsidR="00385AB8">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0C258E7D" w:rsidR="00CD7499" w:rsidRDefault="00CD7499" w:rsidP="00CD7499">
      <w:pPr>
        <w:pStyle w:val="PL"/>
      </w:pPr>
      <w:r>
        <w:t xml:space="preserve">    3GPP TS 29.558 V1</w:t>
      </w:r>
      <w:r w:rsidR="005F566D">
        <w:t>8</w:t>
      </w:r>
      <w:r>
        <w:t>.</w:t>
      </w:r>
      <w:r w:rsidR="00385AB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7664478C" w14:textId="287381FA" w:rsidR="00E02C3B" w:rsidRDefault="00E02C3B" w:rsidP="00E02C3B">
      <w:pPr>
        <w:pStyle w:val="PL"/>
      </w:pPr>
      <w:r>
        <w:t xml:space="preserve">          $ref: 'TS29571_CommonData.yaml#/components/schemas/IpAddr'</w:t>
      </w:r>
    </w:p>
    <w:p w14:paraId="41AAE77D" w14:textId="77777777" w:rsidR="00556775" w:rsidRDefault="00556775" w:rsidP="00556775">
      <w:pPr>
        <w:pStyle w:val="PL"/>
      </w:pPr>
      <w:r>
        <w:t xml:space="preserve">        </w:t>
      </w:r>
      <w:r w:rsidRPr="008B1C02">
        <w:t>appPortId</w:t>
      </w:r>
      <w:r>
        <w:t>:</w:t>
      </w:r>
    </w:p>
    <w:p w14:paraId="724E0CC3" w14:textId="1E49E7EE" w:rsidR="00556775" w:rsidRDefault="00556775" w:rsidP="00556775">
      <w:pPr>
        <w:pStyle w:val="PL"/>
      </w:pPr>
      <w:r>
        <w:t xml:space="preserve">          </w:t>
      </w:r>
      <w:r w:rsidRPr="00BB7F6B">
        <w:t>$ref: 'TS29122_CommonData.yaml#/components/schemas/Port'</w:t>
      </w:r>
    </w:p>
    <w:p w14:paraId="38D7F17C" w14:textId="77777777" w:rsidR="00385AB8" w:rsidRDefault="00385AB8" w:rsidP="00385AB8">
      <w:pPr>
        <w:pStyle w:val="PL"/>
      </w:pPr>
      <w:r>
        <w:t xml:space="preserve">        portNumber:</w:t>
      </w:r>
    </w:p>
    <w:p w14:paraId="1453620A" w14:textId="4F57E4A9" w:rsidR="00385AB8" w:rsidRDefault="00385AB8" w:rsidP="00385AB8">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5430" w:name="_Toc97042826"/>
      <w:bookmarkStart w:id="5431" w:name="_Toc97045970"/>
      <w:bookmarkStart w:id="5432" w:name="_Toc97155715"/>
      <w:bookmarkStart w:id="5433" w:name="_Toc101521771"/>
      <w:bookmarkStart w:id="5434" w:name="_Toc138762082"/>
      <w:bookmarkStart w:id="5435" w:name="_Toc145708345"/>
      <w:bookmarkStart w:id="5436" w:name="_Toc157111694"/>
      <w:bookmarkStart w:id="5437" w:name="_Toc28012881"/>
      <w:bookmarkStart w:id="5438" w:name="_Toc34266367"/>
      <w:bookmarkStart w:id="5439" w:name="_Toc36102538"/>
      <w:bookmarkStart w:id="5440" w:name="_Toc43563582"/>
      <w:bookmarkStart w:id="5441" w:name="_Toc45134131"/>
      <w:bookmarkStart w:id="5442" w:name="_Toc50032063"/>
      <w:bookmarkStart w:id="5443" w:name="_Toc51762983"/>
      <w:bookmarkStart w:id="5444" w:name="_Toc56641052"/>
      <w:bookmarkStart w:id="5445" w:name="_Toc59018020"/>
      <w:bookmarkStart w:id="5446" w:name="_Toc66231888"/>
      <w:bookmarkStart w:id="5447" w:name="_Toc68169049"/>
      <w:bookmarkStart w:id="5448" w:name="_Toc70550753"/>
      <w:bookmarkStart w:id="5449" w:name="_Toc73564598"/>
      <w:bookmarkStart w:id="5450" w:name="_Toc85734610"/>
      <w:bookmarkStart w:id="5451" w:name="_Toc89431909"/>
      <w:r>
        <w:t>A.</w:t>
      </w:r>
      <w:r w:rsidR="00BC7A82">
        <w:t>5</w:t>
      </w:r>
      <w:r>
        <w:tab/>
      </w:r>
      <w:r>
        <w:rPr>
          <w:noProof/>
        </w:rPr>
        <w:t>Eees_AppClientInformation API</w:t>
      </w:r>
      <w:bookmarkEnd w:id="5430"/>
      <w:bookmarkEnd w:id="5431"/>
      <w:bookmarkEnd w:id="5432"/>
      <w:bookmarkEnd w:id="5433"/>
      <w:bookmarkEnd w:id="5434"/>
      <w:bookmarkEnd w:id="5435"/>
      <w:bookmarkEnd w:id="5436"/>
    </w:p>
    <w:p w14:paraId="3560CAE5" w14:textId="77777777" w:rsidR="001B0455" w:rsidRDefault="001B0455" w:rsidP="001B0455">
      <w:pPr>
        <w:pStyle w:val="PL"/>
      </w:pPr>
      <w:r>
        <w:t>openapi: 3.0.0</w:t>
      </w:r>
    </w:p>
    <w:p w14:paraId="5D5493B3" w14:textId="77777777" w:rsidR="001B0455" w:rsidRDefault="001B0455" w:rsidP="001B0455">
      <w:pPr>
        <w:pStyle w:val="PL"/>
      </w:pPr>
      <w:r>
        <w:t>info:</w:t>
      </w:r>
    </w:p>
    <w:p w14:paraId="10B31212" w14:textId="77777777" w:rsidR="001B0455" w:rsidRDefault="001B0455" w:rsidP="001B0455">
      <w:pPr>
        <w:pStyle w:val="PL"/>
      </w:pPr>
      <w:r>
        <w:t xml:space="preserve">  title: EES Application Client Information_API</w:t>
      </w:r>
    </w:p>
    <w:p w14:paraId="40C9006D" w14:textId="77777777" w:rsidR="001B0455" w:rsidRDefault="001B0455" w:rsidP="001B0455">
      <w:pPr>
        <w:pStyle w:val="PL"/>
      </w:pPr>
      <w:r>
        <w:t xml:space="preserve">  description: |</w:t>
      </w:r>
    </w:p>
    <w:p w14:paraId="7A221ECD" w14:textId="77777777" w:rsidR="001B0455" w:rsidRDefault="001B0455" w:rsidP="001B0455">
      <w:pPr>
        <w:pStyle w:val="PL"/>
      </w:pPr>
      <w:r>
        <w:t xml:space="preserve">    API for EES Application Client Information.  </w:t>
      </w:r>
    </w:p>
    <w:p w14:paraId="0A048A13" w14:textId="17D803FD" w:rsidR="001B0455" w:rsidRDefault="001B0455" w:rsidP="001B0455">
      <w:pPr>
        <w:pStyle w:val="PL"/>
        <w:rPr>
          <w:lang w:val="en-IN"/>
        </w:rPr>
      </w:pPr>
      <w:r>
        <w:rPr>
          <w:lang w:val="en-IN"/>
        </w:rPr>
        <w:t xml:space="preserve">    © 2024, 3GPP Organizational Partners (ARIB, ATIS, CCSA, ETSI, TSDSI, TTA, TTC).  </w:t>
      </w:r>
    </w:p>
    <w:p w14:paraId="6B31A815" w14:textId="77777777" w:rsidR="001B0455" w:rsidRDefault="001B0455" w:rsidP="001B0455">
      <w:pPr>
        <w:pStyle w:val="PL"/>
        <w:rPr>
          <w:lang w:val="en-IN"/>
        </w:rPr>
      </w:pPr>
      <w:r>
        <w:rPr>
          <w:lang w:val="en-IN"/>
        </w:rPr>
        <w:t xml:space="preserve">    All rights reserved.</w:t>
      </w:r>
    </w:p>
    <w:p w14:paraId="6B0A1BC5" w14:textId="551DCBB0" w:rsidR="001B0455" w:rsidRDefault="001B0455" w:rsidP="001B0455">
      <w:pPr>
        <w:pStyle w:val="PL"/>
      </w:pPr>
      <w:r>
        <w:t xml:space="preserve">  version: 1.1.0-alpha.3</w:t>
      </w:r>
    </w:p>
    <w:p w14:paraId="7DD8555D" w14:textId="77777777" w:rsidR="001B0455" w:rsidRDefault="001B0455" w:rsidP="001B0455">
      <w:pPr>
        <w:pStyle w:val="PL"/>
      </w:pPr>
      <w:r>
        <w:t>externalDocs:</w:t>
      </w:r>
    </w:p>
    <w:p w14:paraId="6F4FDA47" w14:textId="77777777" w:rsidR="001B0455" w:rsidRDefault="001B0455" w:rsidP="001B0455">
      <w:pPr>
        <w:pStyle w:val="PL"/>
      </w:pPr>
      <w:r>
        <w:t xml:space="preserve">  description: &gt;</w:t>
      </w:r>
    </w:p>
    <w:p w14:paraId="6575BB9E" w14:textId="731C036A" w:rsidR="001B0455" w:rsidRDefault="001B0455" w:rsidP="001B0455">
      <w:pPr>
        <w:pStyle w:val="PL"/>
      </w:pPr>
      <w:r>
        <w:t xml:space="preserve">    3GPP TS 29.558 V18.5.0 Enabling Edge Applications;</w:t>
      </w:r>
    </w:p>
    <w:p w14:paraId="70AB96E7" w14:textId="77777777" w:rsidR="001B0455" w:rsidRDefault="001B0455" w:rsidP="001B0455">
      <w:pPr>
        <w:pStyle w:val="PL"/>
      </w:pPr>
      <w:r>
        <w:t xml:space="preserve">    Application Programming Interface (API) specification; Stage 3</w:t>
      </w:r>
    </w:p>
    <w:p w14:paraId="01C91B73" w14:textId="77777777" w:rsidR="001B0455" w:rsidRDefault="001B0455" w:rsidP="001B0455">
      <w:pPr>
        <w:pStyle w:val="PL"/>
      </w:pPr>
      <w:r>
        <w:t xml:space="preserve">  url: https://www.3gpp.org/ftp/Specs/archive/29_series/29.558/</w:t>
      </w:r>
    </w:p>
    <w:p w14:paraId="1B2EC440" w14:textId="77777777" w:rsidR="001B0455" w:rsidRDefault="001B0455" w:rsidP="001B0455">
      <w:pPr>
        <w:pStyle w:val="PL"/>
        <w:rPr>
          <w:lang w:val="en-US" w:eastAsia="es-ES"/>
        </w:rPr>
      </w:pPr>
      <w:r>
        <w:rPr>
          <w:lang w:val="en-US" w:eastAsia="es-ES"/>
        </w:rPr>
        <w:t>security:</w:t>
      </w:r>
    </w:p>
    <w:p w14:paraId="6C2B8AF0" w14:textId="77777777" w:rsidR="001B0455" w:rsidRDefault="001B0455" w:rsidP="001B0455">
      <w:pPr>
        <w:pStyle w:val="PL"/>
        <w:rPr>
          <w:lang w:val="en-US" w:eastAsia="es-ES"/>
        </w:rPr>
      </w:pPr>
      <w:r>
        <w:rPr>
          <w:lang w:val="en-US" w:eastAsia="es-ES"/>
        </w:rPr>
        <w:t xml:space="preserve">  - {}</w:t>
      </w:r>
    </w:p>
    <w:p w14:paraId="5D7E192A" w14:textId="77777777" w:rsidR="001B0455" w:rsidRDefault="001B0455" w:rsidP="001B0455">
      <w:pPr>
        <w:pStyle w:val="PL"/>
      </w:pPr>
      <w:r>
        <w:rPr>
          <w:lang w:val="en-US" w:eastAsia="es-ES"/>
        </w:rPr>
        <w:t xml:space="preserve">  - oAuth2ClientCredentials: []</w:t>
      </w:r>
    </w:p>
    <w:p w14:paraId="49984363" w14:textId="77777777" w:rsidR="001B0455" w:rsidRDefault="001B0455" w:rsidP="001B0455">
      <w:pPr>
        <w:pStyle w:val="PL"/>
      </w:pPr>
      <w:r>
        <w:t>servers:</w:t>
      </w:r>
    </w:p>
    <w:p w14:paraId="715E12B7" w14:textId="77777777" w:rsidR="001B0455" w:rsidRDefault="001B0455" w:rsidP="001B0455">
      <w:pPr>
        <w:pStyle w:val="PL"/>
      </w:pPr>
      <w:r>
        <w:t xml:space="preserve">  - url: '{apiRoot}/eees-appclientinformation/v1'</w:t>
      </w:r>
    </w:p>
    <w:p w14:paraId="4100E9F2" w14:textId="77777777" w:rsidR="001B0455" w:rsidRDefault="001B0455" w:rsidP="001B0455">
      <w:pPr>
        <w:pStyle w:val="PL"/>
      </w:pPr>
      <w:r>
        <w:t xml:space="preserve">    variables:</w:t>
      </w:r>
    </w:p>
    <w:p w14:paraId="5B1BBF4E" w14:textId="77777777" w:rsidR="001B0455" w:rsidRDefault="001B0455" w:rsidP="001B0455">
      <w:pPr>
        <w:pStyle w:val="PL"/>
      </w:pPr>
      <w:r>
        <w:t xml:space="preserve">      apiRoot:</w:t>
      </w:r>
    </w:p>
    <w:p w14:paraId="5286FDBC" w14:textId="77777777" w:rsidR="001B0455" w:rsidRDefault="001B0455" w:rsidP="001B0455">
      <w:pPr>
        <w:pStyle w:val="PL"/>
      </w:pPr>
      <w:r>
        <w:t xml:space="preserve">        default: https://example.com</w:t>
      </w:r>
    </w:p>
    <w:p w14:paraId="1FC0EC71" w14:textId="77777777" w:rsidR="001B0455" w:rsidRDefault="001B0455" w:rsidP="001B0455">
      <w:pPr>
        <w:pStyle w:val="PL"/>
      </w:pPr>
      <w:r>
        <w:t xml:space="preserve">        description: apiRoot as defined in clause 7.5 of 3GPP TS 29.558.</w:t>
      </w:r>
    </w:p>
    <w:p w14:paraId="473B680B" w14:textId="77777777" w:rsidR="001B0455" w:rsidRDefault="001B0455" w:rsidP="001B0455">
      <w:pPr>
        <w:pStyle w:val="PL"/>
      </w:pPr>
    </w:p>
    <w:p w14:paraId="4D13424A" w14:textId="77777777" w:rsidR="001B0455" w:rsidRDefault="001B0455" w:rsidP="001B0455">
      <w:pPr>
        <w:pStyle w:val="PL"/>
      </w:pPr>
      <w:r>
        <w:t>paths:</w:t>
      </w:r>
    </w:p>
    <w:p w14:paraId="76E2F7FB" w14:textId="77777777" w:rsidR="001B0455" w:rsidRDefault="001B0455" w:rsidP="001B0455">
      <w:pPr>
        <w:pStyle w:val="PL"/>
      </w:pPr>
      <w:r>
        <w:t xml:space="preserve">  /subscriptions:</w:t>
      </w:r>
    </w:p>
    <w:p w14:paraId="7C5055FC" w14:textId="77777777" w:rsidR="001B0455" w:rsidRDefault="001B0455" w:rsidP="001B0455">
      <w:pPr>
        <w:pStyle w:val="PL"/>
      </w:pPr>
      <w:r>
        <w:t xml:space="preserve">    post:</w:t>
      </w:r>
    </w:p>
    <w:p w14:paraId="2F4B3920" w14:textId="77777777" w:rsidR="008B1D10" w:rsidRPr="00956496" w:rsidRDefault="008B1D10" w:rsidP="008B1D10">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73DB4D20" w14:textId="77777777" w:rsidR="008B1D10" w:rsidRPr="00956496" w:rsidRDefault="008B1D10" w:rsidP="008B1D10">
      <w:pPr>
        <w:pStyle w:val="PL"/>
      </w:pPr>
      <w:r w:rsidRPr="00956496">
        <w:t xml:space="preserve">      </w:t>
      </w:r>
      <w:r w:rsidRPr="00956496">
        <w:rPr>
          <w:rFonts w:cs="Courier New"/>
          <w:szCs w:val="16"/>
        </w:rPr>
        <w:t>operationId: Create</w:t>
      </w:r>
      <w:r>
        <w:t>AppClientInfoSubscription</w:t>
      </w:r>
    </w:p>
    <w:p w14:paraId="3F2AAFEC" w14:textId="77777777" w:rsidR="008B1D10" w:rsidRPr="0031214B" w:rsidRDefault="008B1D10" w:rsidP="008B1D10">
      <w:pPr>
        <w:pStyle w:val="PL"/>
        <w:rPr>
          <w:lang w:val="fr-FR"/>
        </w:rPr>
      </w:pPr>
      <w:r w:rsidRPr="00956496">
        <w:t xml:space="preserve">      </w:t>
      </w:r>
      <w:r w:rsidRPr="0031214B">
        <w:rPr>
          <w:lang w:val="fr-FR"/>
        </w:rPr>
        <w:t>tags:</w:t>
      </w:r>
    </w:p>
    <w:p w14:paraId="14D41AD0" w14:textId="63ABCEC4" w:rsidR="001B0455" w:rsidRPr="001D014F" w:rsidRDefault="008B1D10" w:rsidP="008B1D10">
      <w:pPr>
        <w:pStyle w:val="PL"/>
        <w:rPr>
          <w:lang w:val="fr-FR"/>
        </w:rPr>
      </w:pPr>
      <w:r w:rsidRPr="0031214B">
        <w:rPr>
          <w:lang w:val="fr-FR"/>
        </w:rPr>
        <w:t xml:space="preserve">        - Application Client Information Subscriptions (Collection)</w:t>
      </w:r>
    </w:p>
    <w:p w14:paraId="28154739" w14:textId="77777777" w:rsidR="001B0455" w:rsidRDefault="001B0455" w:rsidP="001B0455">
      <w:pPr>
        <w:pStyle w:val="PL"/>
      </w:pPr>
      <w:r w:rsidRPr="001D014F">
        <w:rPr>
          <w:lang w:val="fr-FR"/>
        </w:rPr>
        <w:t xml:space="preserve">      </w:t>
      </w:r>
      <w:r>
        <w:t>description: Create a</w:t>
      </w:r>
      <w:r>
        <w:rPr>
          <w:lang w:eastAsia="zh-CN"/>
        </w:rPr>
        <w:t xml:space="preserve"> Subscription resource for reporting of AC information to the EAS</w:t>
      </w:r>
      <w:r>
        <w:t>.</w:t>
      </w:r>
    </w:p>
    <w:p w14:paraId="535A2F3F" w14:textId="77777777" w:rsidR="001B0455" w:rsidRDefault="001B0455" w:rsidP="001B0455">
      <w:pPr>
        <w:pStyle w:val="PL"/>
      </w:pPr>
      <w:r>
        <w:t xml:space="preserve">      requestBody:</w:t>
      </w:r>
    </w:p>
    <w:p w14:paraId="45D3600C" w14:textId="77777777" w:rsidR="001B0455" w:rsidRDefault="001B0455" w:rsidP="001B0455">
      <w:pPr>
        <w:pStyle w:val="PL"/>
      </w:pPr>
      <w:r>
        <w:t xml:space="preserve">        required: true</w:t>
      </w:r>
    </w:p>
    <w:p w14:paraId="5918963B" w14:textId="77777777" w:rsidR="001B0455" w:rsidRDefault="001B0455" w:rsidP="001B0455">
      <w:pPr>
        <w:pStyle w:val="PL"/>
      </w:pPr>
      <w:r>
        <w:t xml:space="preserve">        content:</w:t>
      </w:r>
    </w:p>
    <w:p w14:paraId="1F484887" w14:textId="77777777" w:rsidR="001B0455" w:rsidRDefault="001B0455" w:rsidP="001B0455">
      <w:pPr>
        <w:pStyle w:val="PL"/>
      </w:pPr>
      <w:r>
        <w:t xml:space="preserve">          application/json:</w:t>
      </w:r>
    </w:p>
    <w:p w14:paraId="33131685" w14:textId="77777777" w:rsidR="001B0455" w:rsidRDefault="001B0455" w:rsidP="001B0455">
      <w:pPr>
        <w:pStyle w:val="PL"/>
      </w:pPr>
      <w:r>
        <w:t xml:space="preserve">            schema:</w:t>
      </w:r>
    </w:p>
    <w:p w14:paraId="7E53BDFC" w14:textId="77777777" w:rsidR="001B0455" w:rsidRDefault="001B0455" w:rsidP="001B0455">
      <w:pPr>
        <w:pStyle w:val="PL"/>
      </w:pPr>
      <w:r>
        <w:t xml:space="preserve">              $ref: '#/components/schemas/</w:t>
      </w:r>
      <w:r>
        <w:rPr>
          <w:lang w:eastAsia="ja-JP"/>
        </w:rPr>
        <w:t>ACInfoSubscription</w:t>
      </w:r>
      <w:r>
        <w:t>'</w:t>
      </w:r>
    </w:p>
    <w:p w14:paraId="6DAC6C4C" w14:textId="77777777" w:rsidR="001B0455" w:rsidRDefault="001B0455" w:rsidP="001B0455">
      <w:pPr>
        <w:pStyle w:val="PL"/>
      </w:pPr>
      <w:r>
        <w:t xml:space="preserve">      responses:</w:t>
      </w:r>
    </w:p>
    <w:p w14:paraId="0AC39447" w14:textId="77777777" w:rsidR="001B0455" w:rsidRDefault="001B0455" w:rsidP="001B0455">
      <w:pPr>
        <w:pStyle w:val="PL"/>
      </w:pPr>
      <w:r>
        <w:t xml:space="preserve">        '201':</w:t>
      </w:r>
    </w:p>
    <w:p w14:paraId="0C1C143B" w14:textId="77777777" w:rsidR="001B0455" w:rsidRDefault="001B0455" w:rsidP="001B0455">
      <w:pPr>
        <w:pStyle w:val="PL"/>
      </w:pPr>
      <w:r>
        <w:t xml:space="preserve">          description: &gt;</w:t>
      </w:r>
    </w:p>
    <w:p w14:paraId="2C40C3E5" w14:textId="77777777" w:rsidR="001B0455" w:rsidRDefault="001B0455" w:rsidP="001B0455">
      <w:pPr>
        <w:pStyle w:val="PL"/>
      </w:pPr>
      <w:r>
        <w:t xml:space="preserve">            Created (The individual AC information subscription resource is created successfully)</w:t>
      </w:r>
    </w:p>
    <w:p w14:paraId="4BA80554" w14:textId="77777777" w:rsidR="001B0455" w:rsidRDefault="001B0455" w:rsidP="001B0455">
      <w:pPr>
        <w:pStyle w:val="PL"/>
      </w:pPr>
      <w:r>
        <w:t xml:space="preserve">          content:</w:t>
      </w:r>
    </w:p>
    <w:p w14:paraId="07E138E4" w14:textId="77777777" w:rsidR="001B0455" w:rsidRDefault="001B0455" w:rsidP="001B0455">
      <w:pPr>
        <w:pStyle w:val="PL"/>
      </w:pPr>
      <w:r>
        <w:t xml:space="preserve">            application/json:</w:t>
      </w:r>
    </w:p>
    <w:p w14:paraId="66504058" w14:textId="77777777" w:rsidR="001B0455" w:rsidRDefault="001B0455" w:rsidP="001B0455">
      <w:pPr>
        <w:pStyle w:val="PL"/>
      </w:pPr>
      <w:r>
        <w:t xml:space="preserve">              schema:</w:t>
      </w:r>
    </w:p>
    <w:p w14:paraId="2FC14EAE" w14:textId="77777777" w:rsidR="001B0455" w:rsidRDefault="001B0455" w:rsidP="001B0455">
      <w:pPr>
        <w:pStyle w:val="PL"/>
      </w:pPr>
      <w:r>
        <w:t xml:space="preserve">                $ref: '#/components/schemas/</w:t>
      </w:r>
      <w:r>
        <w:rPr>
          <w:lang w:eastAsia="ja-JP"/>
        </w:rPr>
        <w:t>ACInfoSubscription</w:t>
      </w:r>
      <w:r>
        <w:t>'</w:t>
      </w:r>
    </w:p>
    <w:p w14:paraId="25F43377" w14:textId="77777777" w:rsidR="001B0455" w:rsidRDefault="001B0455" w:rsidP="001B0455">
      <w:pPr>
        <w:pStyle w:val="PL"/>
      </w:pPr>
      <w:r>
        <w:t xml:space="preserve">          headers:</w:t>
      </w:r>
    </w:p>
    <w:p w14:paraId="2467364C" w14:textId="77777777" w:rsidR="001B0455" w:rsidRDefault="001B0455" w:rsidP="001B0455">
      <w:pPr>
        <w:pStyle w:val="PL"/>
      </w:pPr>
      <w:r>
        <w:t xml:space="preserve">            Location:</w:t>
      </w:r>
    </w:p>
    <w:p w14:paraId="269AC1D3" w14:textId="77777777" w:rsidR="001B0455" w:rsidRDefault="001B0455" w:rsidP="001B0455">
      <w:pPr>
        <w:pStyle w:val="PL"/>
      </w:pPr>
      <w:r>
        <w:t xml:space="preserve">              description: 'Contains the URI of the newly created resource'</w:t>
      </w:r>
    </w:p>
    <w:p w14:paraId="1A0A88AE" w14:textId="77777777" w:rsidR="001B0455" w:rsidRDefault="001B0455" w:rsidP="001B0455">
      <w:pPr>
        <w:pStyle w:val="PL"/>
      </w:pPr>
      <w:r>
        <w:t xml:space="preserve">              required: true</w:t>
      </w:r>
    </w:p>
    <w:p w14:paraId="212A4A90" w14:textId="77777777" w:rsidR="001B0455" w:rsidRDefault="001B0455" w:rsidP="001B0455">
      <w:pPr>
        <w:pStyle w:val="PL"/>
      </w:pPr>
      <w:r>
        <w:t xml:space="preserve">              schema:</w:t>
      </w:r>
    </w:p>
    <w:p w14:paraId="6E7B377F" w14:textId="77777777" w:rsidR="001B0455" w:rsidRDefault="001B0455" w:rsidP="001B0455">
      <w:pPr>
        <w:pStyle w:val="PL"/>
      </w:pPr>
      <w:r>
        <w:t xml:space="preserve">                type: string</w:t>
      </w:r>
    </w:p>
    <w:p w14:paraId="080D0464" w14:textId="77777777" w:rsidR="001B0455" w:rsidRDefault="001B0455" w:rsidP="001B0455">
      <w:pPr>
        <w:pStyle w:val="PL"/>
      </w:pPr>
      <w:r>
        <w:t xml:space="preserve">        '400':</w:t>
      </w:r>
    </w:p>
    <w:p w14:paraId="766E308A" w14:textId="77777777" w:rsidR="001B0455" w:rsidRDefault="001B0455" w:rsidP="001B0455">
      <w:pPr>
        <w:pStyle w:val="PL"/>
      </w:pPr>
      <w:r>
        <w:t xml:space="preserve">          $ref: 'TS29122_CommonData.yaml#/components/responses/400'</w:t>
      </w:r>
    </w:p>
    <w:p w14:paraId="7C491185" w14:textId="77777777" w:rsidR="001B0455" w:rsidRDefault="001B0455" w:rsidP="001B0455">
      <w:pPr>
        <w:pStyle w:val="PL"/>
      </w:pPr>
      <w:r>
        <w:t xml:space="preserve">        '401':</w:t>
      </w:r>
    </w:p>
    <w:p w14:paraId="1A321108" w14:textId="77777777" w:rsidR="001B0455" w:rsidRDefault="001B0455" w:rsidP="001B0455">
      <w:pPr>
        <w:pStyle w:val="PL"/>
      </w:pPr>
      <w:r>
        <w:t xml:space="preserve">          $ref: 'TS29122_CommonData.yaml#/components/responses/401'</w:t>
      </w:r>
    </w:p>
    <w:p w14:paraId="0DC4212C" w14:textId="77777777" w:rsidR="001B0455" w:rsidRDefault="001B0455" w:rsidP="001B0455">
      <w:pPr>
        <w:pStyle w:val="PL"/>
      </w:pPr>
      <w:r>
        <w:t xml:space="preserve">        '403':</w:t>
      </w:r>
    </w:p>
    <w:p w14:paraId="3839507A" w14:textId="77777777" w:rsidR="001B0455" w:rsidRDefault="001B0455" w:rsidP="001B0455">
      <w:pPr>
        <w:pStyle w:val="PL"/>
      </w:pPr>
      <w:r>
        <w:t xml:space="preserve">          $ref: 'TS29122_CommonData.yaml#/components/responses/403'</w:t>
      </w:r>
    </w:p>
    <w:p w14:paraId="09D13AB4" w14:textId="77777777" w:rsidR="001B0455" w:rsidRDefault="001B0455" w:rsidP="001B0455">
      <w:pPr>
        <w:pStyle w:val="PL"/>
      </w:pPr>
      <w:r>
        <w:t xml:space="preserve">        '404':</w:t>
      </w:r>
    </w:p>
    <w:p w14:paraId="3AC5D1D3" w14:textId="77777777" w:rsidR="001B0455" w:rsidRDefault="001B0455" w:rsidP="001B0455">
      <w:pPr>
        <w:pStyle w:val="PL"/>
      </w:pPr>
      <w:r>
        <w:t xml:space="preserve">          $ref: 'TS29122_CommonData.yaml#/components/responses/404'</w:t>
      </w:r>
    </w:p>
    <w:p w14:paraId="520F5B9A" w14:textId="77777777" w:rsidR="001B0455" w:rsidRDefault="001B0455" w:rsidP="001B0455">
      <w:pPr>
        <w:pStyle w:val="PL"/>
      </w:pPr>
      <w:r>
        <w:t xml:space="preserve">        '411':</w:t>
      </w:r>
    </w:p>
    <w:p w14:paraId="3239F584" w14:textId="77777777" w:rsidR="001B0455" w:rsidRDefault="001B0455" w:rsidP="001B0455">
      <w:pPr>
        <w:pStyle w:val="PL"/>
      </w:pPr>
      <w:r>
        <w:t xml:space="preserve">          $ref: 'TS29122_CommonData.yaml#/components/responses/411'</w:t>
      </w:r>
    </w:p>
    <w:p w14:paraId="748CA93C" w14:textId="77777777" w:rsidR="001B0455" w:rsidRDefault="001B0455" w:rsidP="001B0455">
      <w:pPr>
        <w:pStyle w:val="PL"/>
      </w:pPr>
      <w:r>
        <w:t xml:space="preserve">        '413':</w:t>
      </w:r>
    </w:p>
    <w:p w14:paraId="53454C4C" w14:textId="77777777" w:rsidR="001B0455" w:rsidRDefault="001B0455" w:rsidP="001B0455">
      <w:pPr>
        <w:pStyle w:val="PL"/>
      </w:pPr>
      <w:r>
        <w:t xml:space="preserve">          $ref: 'TS29122_CommonData.yaml#/components/responses/413'</w:t>
      </w:r>
    </w:p>
    <w:p w14:paraId="248CCFDC" w14:textId="77777777" w:rsidR="001B0455" w:rsidRDefault="001B0455" w:rsidP="001B0455">
      <w:pPr>
        <w:pStyle w:val="PL"/>
      </w:pPr>
      <w:r>
        <w:t xml:space="preserve">        '415':</w:t>
      </w:r>
    </w:p>
    <w:p w14:paraId="490EF301" w14:textId="77777777" w:rsidR="001B0455" w:rsidRDefault="001B0455" w:rsidP="001B0455">
      <w:pPr>
        <w:pStyle w:val="PL"/>
      </w:pPr>
      <w:r>
        <w:t xml:space="preserve">          $ref: 'TS29122_CommonData.yaml#/components/responses/415'</w:t>
      </w:r>
    </w:p>
    <w:p w14:paraId="5D8D3D29" w14:textId="77777777" w:rsidR="001B0455" w:rsidRDefault="001B0455" w:rsidP="001B0455">
      <w:pPr>
        <w:pStyle w:val="PL"/>
      </w:pPr>
      <w:r>
        <w:t xml:space="preserve">        '429':</w:t>
      </w:r>
    </w:p>
    <w:p w14:paraId="0E7038E5" w14:textId="77777777" w:rsidR="001B0455" w:rsidRDefault="001B0455" w:rsidP="001B0455">
      <w:pPr>
        <w:pStyle w:val="PL"/>
      </w:pPr>
      <w:r>
        <w:t xml:space="preserve">          $ref: 'TS29122_CommonData.yaml#/components/responses/429'</w:t>
      </w:r>
    </w:p>
    <w:p w14:paraId="02436B5B" w14:textId="77777777" w:rsidR="001B0455" w:rsidRDefault="001B0455" w:rsidP="001B0455">
      <w:pPr>
        <w:pStyle w:val="PL"/>
      </w:pPr>
      <w:r>
        <w:t xml:space="preserve">        '500':</w:t>
      </w:r>
    </w:p>
    <w:p w14:paraId="6F7A4471" w14:textId="77777777" w:rsidR="001B0455" w:rsidRDefault="001B0455" w:rsidP="001B0455">
      <w:pPr>
        <w:pStyle w:val="PL"/>
      </w:pPr>
      <w:r>
        <w:t xml:space="preserve">          $ref: 'TS29122_CommonData.yaml#/components/responses/500'</w:t>
      </w:r>
    </w:p>
    <w:p w14:paraId="40A0A0B5" w14:textId="77777777" w:rsidR="001B0455" w:rsidRDefault="001B0455" w:rsidP="001B0455">
      <w:pPr>
        <w:pStyle w:val="PL"/>
      </w:pPr>
      <w:r>
        <w:t xml:space="preserve">        '503':</w:t>
      </w:r>
    </w:p>
    <w:p w14:paraId="6D4221AF" w14:textId="77777777" w:rsidR="001B0455" w:rsidRDefault="001B0455" w:rsidP="001B0455">
      <w:pPr>
        <w:pStyle w:val="PL"/>
      </w:pPr>
      <w:r>
        <w:t xml:space="preserve">          $ref: 'TS29122_CommonData.yaml#/components/responses/503'</w:t>
      </w:r>
    </w:p>
    <w:p w14:paraId="1D131FED" w14:textId="77777777" w:rsidR="001B0455" w:rsidRDefault="001B0455" w:rsidP="001B0455">
      <w:pPr>
        <w:pStyle w:val="PL"/>
      </w:pPr>
      <w:r>
        <w:t xml:space="preserve">        default:</w:t>
      </w:r>
    </w:p>
    <w:p w14:paraId="01BC8990" w14:textId="77777777" w:rsidR="001B0455" w:rsidRDefault="001B0455" w:rsidP="001B0455">
      <w:pPr>
        <w:pStyle w:val="PL"/>
      </w:pPr>
      <w:r>
        <w:t xml:space="preserve">          $ref: 'TS29122_CommonData.yaml#/components/responses/default'</w:t>
      </w:r>
    </w:p>
    <w:p w14:paraId="38F61136" w14:textId="77777777" w:rsidR="001B0455" w:rsidRDefault="001B0455" w:rsidP="001B0455">
      <w:pPr>
        <w:pStyle w:val="PL"/>
      </w:pPr>
      <w:r>
        <w:t xml:space="preserve">      callbacks:</w:t>
      </w:r>
    </w:p>
    <w:p w14:paraId="52FF0B6D" w14:textId="77777777" w:rsidR="001B0455" w:rsidRDefault="001B0455" w:rsidP="001B0455">
      <w:pPr>
        <w:pStyle w:val="PL"/>
        <w:rPr>
          <w:lang w:val="en-US"/>
        </w:rPr>
      </w:pPr>
      <w:r>
        <w:t xml:space="preserve">        ACInformationN</w:t>
      </w:r>
      <w:r>
        <w:rPr>
          <w:lang w:val="en-US"/>
        </w:rPr>
        <w:t>otification:</w:t>
      </w:r>
    </w:p>
    <w:p w14:paraId="1D663808" w14:textId="77777777" w:rsidR="001B0455" w:rsidRDefault="001B0455" w:rsidP="001B0455">
      <w:pPr>
        <w:pStyle w:val="PL"/>
        <w:rPr>
          <w:lang w:val="en-US"/>
        </w:rPr>
      </w:pPr>
      <w:r>
        <w:rPr>
          <w:lang w:val="en-US"/>
        </w:rPr>
        <w:t xml:space="preserve">          '{request.body#/</w:t>
      </w:r>
      <w:r w:rsidRPr="008D61CA">
        <w:t>notificationDestination</w:t>
      </w:r>
      <w:r>
        <w:rPr>
          <w:lang w:val="en-US"/>
        </w:rPr>
        <w:t>}':</w:t>
      </w:r>
    </w:p>
    <w:p w14:paraId="75803FCD" w14:textId="77777777" w:rsidR="001B0455" w:rsidRDefault="001B0455" w:rsidP="001B0455">
      <w:pPr>
        <w:pStyle w:val="PL"/>
      </w:pPr>
      <w:r>
        <w:rPr>
          <w:lang w:val="en-US"/>
        </w:rPr>
        <w:t xml:space="preserve">            </w:t>
      </w:r>
      <w:r>
        <w:t>post:</w:t>
      </w:r>
    </w:p>
    <w:p w14:paraId="541CA4D1" w14:textId="77777777" w:rsidR="001B0455" w:rsidRDefault="001B0455" w:rsidP="001B0455">
      <w:pPr>
        <w:pStyle w:val="PL"/>
      </w:pPr>
      <w:r>
        <w:t xml:space="preserve">              requestBody: # contents of the callback message</w:t>
      </w:r>
    </w:p>
    <w:p w14:paraId="69EBBDD0" w14:textId="77777777" w:rsidR="001B0455" w:rsidRDefault="001B0455" w:rsidP="001B0455">
      <w:pPr>
        <w:pStyle w:val="PL"/>
      </w:pPr>
      <w:r>
        <w:t xml:space="preserve">                required: true</w:t>
      </w:r>
    </w:p>
    <w:p w14:paraId="13DDD73E" w14:textId="77777777" w:rsidR="001B0455" w:rsidRDefault="001B0455" w:rsidP="001B0455">
      <w:pPr>
        <w:pStyle w:val="PL"/>
      </w:pPr>
      <w:r>
        <w:t xml:space="preserve">                content:</w:t>
      </w:r>
    </w:p>
    <w:p w14:paraId="4097109C" w14:textId="77777777" w:rsidR="001B0455" w:rsidRDefault="001B0455" w:rsidP="001B0455">
      <w:pPr>
        <w:pStyle w:val="PL"/>
      </w:pPr>
      <w:r>
        <w:t xml:space="preserve">                  application/json:</w:t>
      </w:r>
    </w:p>
    <w:p w14:paraId="7E64F527" w14:textId="77777777" w:rsidR="001B0455" w:rsidRDefault="001B0455" w:rsidP="001B0455">
      <w:pPr>
        <w:pStyle w:val="PL"/>
      </w:pPr>
      <w:r>
        <w:t xml:space="preserve">                    schema:</w:t>
      </w:r>
    </w:p>
    <w:p w14:paraId="021DDA20" w14:textId="77777777" w:rsidR="001B0455" w:rsidRDefault="001B0455" w:rsidP="001B0455">
      <w:pPr>
        <w:pStyle w:val="PL"/>
      </w:pPr>
      <w:r>
        <w:t xml:space="preserve">                      $ref: '#/components/schemas/</w:t>
      </w:r>
      <w:r>
        <w:rPr>
          <w:lang w:eastAsia="ja-JP"/>
        </w:rPr>
        <w:t>ACInfo</w:t>
      </w:r>
      <w:r>
        <w:rPr>
          <w:rFonts w:hint="eastAsia"/>
          <w:lang w:eastAsia="ja-JP"/>
        </w:rPr>
        <w:t>Notification</w:t>
      </w:r>
      <w:r>
        <w:t>'</w:t>
      </w:r>
    </w:p>
    <w:p w14:paraId="4E45A1F7" w14:textId="77777777" w:rsidR="001B0455" w:rsidRDefault="001B0455" w:rsidP="001B0455">
      <w:pPr>
        <w:pStyle w:val="PL"/>
      </w:pPr>
      <w:r>
        <w:t xml:space="preserve">              responses:</w:t>
      </w:r>
    </w:p>
    <w:p w14:paraId="60635E3E" w14:textId="77777777" w:rsidR="001B0455" w:rsidRDefault="001B0455" w:rsidP="001B0455">
      <w:pPr>
        <w:pStyle w:val="PL"/>
      </w:pPr>
      <w:r>
        <w:t xml:space="preserve">                '204':</w:t>
      </w:r>
    </w:p>
    <w:p w14:paraId="5F235560" w14:textId="77777777" w:rsidR="001B0455" w:rsidRDefault="001B0455" w:rsidP="001B0455">
      <w:pPr>
        <w:pStyle w:val="PL"/>
      </w:pPr>
      <w:r>
        <w:t xml:space="preserve">                  description: No Content (successful notification)</w:t>
      </w:r>
    </w:p>
    <w:p w14:paraId="698F3072" w14:textId="77777777" w:rsidR="001B0455" w:rsidRDefault="001B0455" w:rsidP="001B0455">
      <w:pPr>
        <w:pStyle w:val="PL"/>
      </w:pPr>
      <w:r>
        <w:t xml:space="preserve">                '307':</w:t>
      </w:r>
    </w:p>
    <w:p w14:paraId="354266D2" w14:textId="77777777" w:rsidR="001B0455" w:rsidRDefault="001B0455" w:rsidP="001B0455">
      <w:pPr>
        <w:pStyle w:val="PL"/>
      </w:pPr>
      <w:r>
        <w:t xml:space="preserve">                  $ref: 'TS29122_CommonData.yaml#/components/responses/307'</w:t>
      </w:r>
    </w:p>
    <w:p w14:paraId="4F6F6539" w14:textId="77777777" w:rsidR="001B0455" w:rsidRDefault="001B0455" w:rsidP="001B0455">
      <w:pPr>
        <w:pStyle w:val="PL"/>
      </w:pPr>
      <w:r>
        <w:t xml:space="preserve">                '308':</w:t>
      </w:r>
    </w:p>
    <w:p w14:paraId="7F8B1ADD" w14:textId="77777777" w:rsidR="001B0455" w:rsidRDefault="001B0455" w:rsidP="001B0455">
      <w:pPr>
        <w:pStyle w:val="PL"/>
      </w:pPr>
      <w:r>
        <w:t xml:space="preserve">                  $ref: 'TS29122_CommonData.yaml#/components/responses/308'</w:t>
      </w:r>
    </w:p>
    <w:p w14:paraId="1692845A" w14:textId="77777777" w:rsidR="001B0455" w:rsidRDefault="001B0455" w:rsidP="001B0455">
      <w:pPr>
        <w:pStyle w:val="PL"/>
      </w:pPr>
      <w:r>
        <w:t xml:space="preserve">                '400':</w:t>
      </w:r>
    </w:p>
    <w:p w14:paraId="0DEC321C" w14:textId="77777777" w:rsidR="001B0455" w:rsidRDefault="001B0455" w:rsidP="001B0455">
      <w:pPr>
        <w:pStyle w:val="PL"/>
      </w:pPr>
      <w:r>
        <w:t xml:space="preserve">                  $ref: 'TS29122_CommonData.yaml#/components/responses/400'</w:t>
      </w:r>
    </w:p>
    <w:p w14:paraId="394B259A" w14:textId="77777777" w:rsidR="001B0455" w:rsidRDefault="001B0455" w:rsidP="001B0455">
      <w:pPr>
        <w:pStyle w:val="PL"/>
      </w:pPr>
      <w:r>
        <w:t xml:space="preserve">                '401':</w:t>
      </w:r>
    </w:p>
    <w:p w14:paraId="12EE5F16" w14:textId="77777777" w:rsidR="001B0455" w:rsidRDefault="001B0455" w:rsidP="001B0455">
      <w:pPr>
        <w:pStyle w:val="PL"/>
      </w:pPr>
      <w:r>
        <w:t xml:space="preserve">                  $ref: 'TS29122_CommonData.yaml#/components/responses/401'</w:t>
      </w:r>
    </w:p>
    <w:p w14:paraId="5DC2962C" w14:textId="77777777" w:rsidR="001B0455" w:rsidRDefault="001B0455" w:rsidP="001B0455">
      <w:pPr>
        <w:pStyle w:val="PL"/>
      </w:pPr>
      <w:r>
        <w:t xml:space="preserve">                '403':</w:t>
      </w:r>
    </w:p>
    <w:p w14:paraId="0D080542" w14:textId="77777777" w:rsidR="001B0455" w:rsidRDefault="001B0455" w:rsidP="001B0455">
      <w:pPr>
        <w:pStyle w:val="PL"/>
      </w:pPr>
      <w:r>
        <w:t xml:space="preserve">                  $ref: 'TS29122_CommonData.yaml#/components/responses/403'</w:t>
      </w:r>
    </w:p>
    <w:p w14:paraId="07BE5E57" w14:textId="77777777" w:rsidR="001B0455" w:rsidRDefault="001B0455" w:rsidP="001B0455">
      <w:pPr>
        <w:pStyle w:val="PL"/>
      </w:pPr>
      <w:r>
        <w:t xml:space="preserve">                '404':</w:t>
      </w:r>
    </w:p>
    <w:p w14:paraId="2D35ED46" w14:textId="77777777" w:rsidR="001B0455" w:rsidRDefault="001B0455" w:rsidP="001B0455">
      <w:pPr>
        <w:pStyle w:val="PL"/>
      </w:pPr>
      <w:r>
        <w:t xml:space="preserve">                  $ref: 'TS29122_CommonData.yaml#/components/responses/404'</w:t>
      </w:r>
    </w:p>
    <w:p w14:paraId="08DC5CB7" w14:textId="77777777" w:rsidR="001B0455" w:rsidRDefault="001B0455" w:rsidP="001B0455">
      <w:pPr>
        <w:pStyle w:val="PL"/>
      </w:pPr>
      <w:r>
        <w:t xml:space="preserve">                '411':</w:t>
      </w:r>
    </w:p>
    <w:p w14:paraId="08DD9A7F" w14:textId="77777777" w:rsidR="001B0455" w:rsidRDefault="001B0455" w:rsidP="001B0455">
      <w:pPr>
        <w:pStyle w:val="PL"/>
      </w:pPr>
      <w:r>
        <w:t xml:space="preserve">                  $ref: 'TS29122_CommonData.yaml#/components/responses/411'</w:t>
      </w:r>
    </w:p>
    <w:p w14:paraId="387CAE96" w14:textId="77777777" w:rsidR="001B0455" w:rsidRDefault="001B0455" w:rsidP="001B0455">
      <w:pPr>
        <w:pStyle w:val="PL"/>
      </w:pPr>
      <w:r>
        <w:t xml:space="preserve">                '413':</w:t>
      </w:r>
    </w:p>
    <w:p w14:paraId="22429007" w14:textId="77777777" w:rsidR="001B0455" w:rsidRDefault="001B0455" w:rsidP="001B0455">
      <w:pPr>
        <w:pStyle w:val="PL"/>
      </w:pPr>
      <w:r>
        <w:t xml:space="preserve">                  $ref: 'TS29122_CommonData.yaml#/components/responses/413'</w:t>
      </w:r>
    </w:p>
    <w:p w14:paraId="6E9C26B8" w14:textId="77777777" w:rsidR="001B0455" w:rsidRDefault="001B0455" w:rsidP="001B0455">
      <w:pPr>
        <w:pStyle w:val="PL"/>
      </w:pPr>
      <w:r>
        <w:t xml:space="preserve">                '415':</w:t>
      </w:r>
    </w:p>
    <w:p w14:paraId="77865A4D" w14:textId="77777777" w:rsidR="001B0455" w:rsidRDefault="001B0455" w:rsidP="001B0455">
      <w:pPr>
        <w:pStyle w:val="PL"/>
      </w:pPr>
      <w:r>
        <w:t xml:space="preserve">                  $ref: 'TS29122_CommonData.yaml#/components/responses/415'</w:t>
      </w:r>
    </w:p>
    <w:p w14:paraId="784326BE" w14:textId="77777777" w:rsidR="001B0455" w:rsidRDefault="001B0455" w:rsidP="001B0455">
      <w:pPr>
        <w:pStyle w:val="PL"/>
      </w:pPr>
      <w:r>
        <w:t xml:space="preserve">                '429':</w:t>
      </w:r>
    </w:p>
    <w:p w14:paraId="43324115" w14:textId="77777777" w:rsidR="001B0455" w:rsidRDefault="001B0455" w:rsidP="001B0455">
      <w:pPr>
        <w:pStyle w:val="PL"/>
      </w:pPr>
      <w:r>
        <w:t xml:space="preserve">                  $ref: 'TS29122_CommonData.yaml#/components/responses/429'</w:t>
      </w:r>
    </w:p>
    <w:p w14:paraId="79F7986B" w14:textId="77777777" w:rsidR="001B0455" w:rsidRDefault="001B0455" w:rsidP="001B0455">
      <w:pPr>
        <w:pStyle w:val="PL"/>
      </w:pPr>
      <w:r>
        <w:t xml:space="preserve">                '500':</w:t>
      </w:r>
    </w:p>
    <w:p w14:paraId="2A9F4040" w14:textId="77777777" w:rsidR="001B0455" w:rsidRDefault="001B0455" w:rsidP="001B0455">
      <w:pPr>
        <w:pStyle w:val="PL"/>
      </w:pPr>
      <w:r>
        <w:t xml:space="preserve">                  $ref: 'TS29122_CommonData.yaml#/components/responses/500'</w:t>
      </w:r>
    </w:p>
    <w:p w14:paraId="3A70A8FF" w14:textId="77777777" w:rsidR="001B0455" w:rsidRDefault="001B0455" w:rsidP="001B0455">
      <w:pPr>
        <w:pStyle w:val="PL"/>
      </w:pPr>
      <w:r>
        <w:t xml:space="preserve">                '503':</w:t>
      </w:r>
    </w:p>
    <w:p w14:paraId="0F101EFF" w14:textId="77777777" w:rsidR="001B0455" w:rsidRDefault="001B0455" w:rsidP="001B0455">
      <w:pPr>
        <w:pStyle w:val="PL"/>
      </w:pPr>
      <w:r>
        <w:t xml:space="preserve">                  $ref: 'TS29122_CommonData.yaml#/components/responses/503'</w:t>
      </w:r>
    </w:p>
    <w:p w14:paraId="7881E6BD" w14:textId="77777777" w:rsidR="001B0455" w:rsidRDefault="001B0455" w:rsidP="001B0455">
      <w:pPr>
        <w:pStyle w:val="PL"/>
      </w:pPr>
      <w:r>
        <w:t xml:space="preserve">                default:</w:t>
      </w:r>
    </w:p>
    <w:p w14:paraId="2A7DD327" w14:textId="77777777" w:rsidR="001B0455" w:rsidRDefault="001B0455" w:rsidP="001B0455">
      <w:pPr>
        <w:pStyle w:val="PL"/>
      </w:pPr>
      <w:r>
        <w:t xml:space="preserve">                  $ref: 'TS29122_CommonData.yaml#/components/responses/default'</w:t>
      </w:r>
    </w:p>
    <w:p w14:paraId="381A47A0" w14:textId="77777777" w:rsidR="001B0455" w:rsidRDefault="001B0455" w:rsidP="001B0455">
      <w:pPr>
        <w:pStyle w:val="PL"/>
      </w:pPr>
    </w:p>
    <w:p w14:paraId="633A9166" w14:textId="77777777" w:rsidR="001B0455" w:rsidRDefault="001B0455" w:rsidP="001B0455">
      <w:pPr>
        <w:pStyle w:val="PL"/>
      </w:pPr>
      <w:r>
        <w:t xml:space="preserve">  /subscriptions/{subscriptionId}:</w:t>
      </w:r>
    </w:p>
    <w:p w14:paraId="58E8F2CF" w14:textId="77777777" w:rsidR="001B0455" w:rsidRDefault="001B0455" w:rsidP="001B0455">
      <w:pPr>
        <w:pStyle w:val="PL"/>
      </w:pPr>
      <w:r>
        <w:t xml:space="preserve">    get:</w:t>
      </w:r>
    </w:p>
    <w:p w14:paraId="7BB7D998"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572399B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0BCD31A4" w14:textId="77777777" w:rsidR="001B0455" w:rsidRPr="00956496" w:rsidRDefault="001B0455" w:rsidP="001B0455">
      <w:pPr>
        <w:pStyle w:val="PL"/>
      </w:pPr>
      <w:r w:rsidRPr="00956496">
        <w:t xml:space="preserve">      tags:</w:t>
      </w:r>
    </w:p>
    <w:p w14:paraId="59F6157A" w14:textId="77777777" w:rsidR="001B0455" w:rsidRDefault="001B0455" w:rsidP="001B0455">
      <w:pPr>
        <w:pStyle w:val="PL"/>
      </w:pPr>
      <w:r w:rsidRPr="00956496">
        <w:t xml:space="preserve">        - </w:t>
      </w:r>
      <w:r>
        <w:t>Individual Application Client Information Subscription</w:t>
      </w:r>
      <w:r w:rsidRPr="00956496">
        <w:t xml:space="preserve"> (Document)</w:t>
      </w:r>
    </w:p>
    <w:p w14:paraId="50A2CC4D" w14:textId="77777777" w:rsidR="001B0455" w:rsidRDefault="001B0455" w:rsidP="001B0455">
      <w:pPr>
        <w:pStyle w:val="PL"/>
      </w:pPr>
      <w:r>
        <w:t xml:space="preserve">      description: Retrieve an Individual </w:t>
      </w:r>
      <w:r>
        <w:rPr>
          <w:lang w:eastAsia="ja-JP"/>
        </w:rPr>
        <w:t>AC information subscription information</w:t>
      </w:r>
      <w:r>
        <w:t>.</w:t>
      </w:r>
    </w:p>
    <w:p w14:paraId="10847DCB" w14:textId="77777777" w:rsidR="001B0455" w:rsidRDefault="001B0455" w:rsidP="001B0455">
      <w:pPr>
        <w:pStyle w:val="PL"/>
      </w:pPr>
      <w:r>
        <w:t xml:space="preserve">      parameters:</w:t>
      </w:r>
    </w:p>
    <w:p w14:paraId="45DA83BA" w14:textId="77777777" w:rsidR="001B0455" w:rsidRDefault="001B0455" w:rsidP="001B0455">
      <w:pPr>
        <w:pStyle w:val="PL"/>
      </w:pPr>
      <w:r>
        <w:t xml:space="preserve">        - name: subscriptionId</w:t>
      </w:r>
    </w:p>
    <w:p w14:paraId="6AFC4C23" w14:textId="77777777" w:rsidR="001B0455" w:rsidRDefault="001B0455" w:rsidP="001B0455">
      <w:pPr>
        <w:pStyle w:val="PL"/>
      </w:pPr>
      <w:r>
        <w:t xml:space="preserve">          in: path</w:t>
      </w:r>
    </w:p>
    <w:p w14:paraId="6C01C530" w14:textId="77777777" w:rsidR="001B0455" w:rsidRPr="00721D9F" w:rsidRDefault="001B0455" w:rsidP="001B0455">
      <w:pPr>
        <w:pStyle w:val="PL"/>
        <w:rPr>
          <w:lang w:val="en-US" w:eastAsia="es-ES"/>
        </w:rPr>
      </w:pPr>
      <w:r>
        <w:rPr>
          <w:lang w:val="en-US" w:eastAsia="es-ES"/>
        </w:rPr>
        <w:t xml:space="preserve">          description: Subscription Id.</w:t>
      </w:r>
    </w:p>
    <w:p w14:paraId="1AF6A0A0" w14:textId="77777777" w:rsidR="001B0455" w:rsidRDefault="001B0455" w:rsidP="001B0455">
      <w:pPr>
        <w:pStyle w:val="PL"/>
      </w:pPr>
      <w:r>
        <w:t xml:space="preserve">          required: true</w:t>
      </w:r>
    </w:p>
    <w:p w14:paraId="027CDA0B" w14:textId="77777777" w:rsidR="001B0455" w:rsidRDefault="001B0455" w:rsidP="001B0455">
      <w:pPr>
        <w:pStyle w:val="PL"/>
      </w:pPr>
      <w:r>
        <w:t xml:space="preserve">          schema:</w:t>
      </w:r>
    </w:p>
    <w:p w14:paraId="0AC58927" w14:textId="77777777" w:rsidR="001B0455" w:rsidRPr="00F56746" w:rsidRDefault="001B0455" w:rsidP="001B0455">
      <w:pPr>
        <w:pStyle w:val="PL"/>
      </w:pPr>
      <w:r>
        <w:t xml:space="preserve">            type: string</w:t>
      </w:r>
    </w:p>
    <w:p w14:paraId="572B56A4" w14:textId="77777777" w:rsidR="001B0455" w:rsidRDefault="001B0455" w:rsidP="001B0455">
      <w:pPr>
        <w:pStyle w:val="PL"/>
        <w:rPr>
          <w:lang w:val="en-US"/>
        </w:rPr>
      </w:pPr>
      <w:r>
        <w:rPr>
          <w:lang w:val="en-US"/>
        </w:rPr>
        <w:t xml:space="preserve">      responses:</w:t>
      </w:r>
    </w:p>
    <w:p w14:paraId="34A7A843" w14:textId="77777777" w:rsidR="001B0455" w:rsidRDefault="001B0455" w:rsidP="001B0455">
      <w:pPr>
        <w:pStyle w:val="PL"/>
        <w:rPr>
          <w:lang w:val="en-US"/>
        </w:rPr>
      </w:pPr>
      <w:r>
        <w:rPr>
          <w:lang w:val="en-US"/>
        </w:rPr>
        <w:t xml:space="preserve">        '200':</w:t>
      </w:r>
    </w:p>
    <w:p w14:paraId="1EEEE2F7" w14:textId="77777777" w:rsidR="001B0455" w:rsidRDefault="001B0455" w:rsidP="001B0455">
      <w:pPr>
        <w:pStyle w:val="PL"/>
      </w:pPr>
      <w:r>
        <w:rPr>
          <w:lang w:val="en-US"/>
        </w:rPr>
        <w:t xml:space="preserve">          </w:t>
      </w:r>
      <w:r>
        <w:t>description: OK (Successfully get the AC information subscription).</w:t>
      </w:r>
    </w:p>
    <w:p w14:paraId="4D85E24A" w14:textId="77777777" w:rsidR="001B0455" w:rsidRDefault="001B0455" w:rsidP="001B0455">
      <w:pPr>
        <w:pStyle w:val="PL"/>
      </w:pPr>
      <w:r>
        <w:t xml:space="preserve">          content:</w:t>
      </w:r>
    </w:p>
    <w:p w14:paraId="24471271" w14:textId="77777777" w:rsidR="001B0455" w:rsidRDefault="001B0455" w:rsidP="001B0455">
      <w:pPr>
        <w:pStyle w:val="PL"/>
      </w:pPr>
      <w:r>
        <w:t xml:space="preserve">            application/json:</w:t>
      </w:r>
    </w:p>
    <w:p w14:paraId="559B3F8F" w14:textId="77777777" w:rsidR="001B0455" w:rsidRDefault="001B0455" w:rsidP="001B0455">
      <w:pPr>
        <w:pStyle w:val="PL"/>
      </w:pPr>
      <w:r>
        <w:t xml:space="preserve">              schema:</w:t>
      </w:r>
    </w:p>
    <w:p w14:paraId="3FE227DE" w14:textId="77777777" w:rsidR="001B0455" w:rsidRDefault="001B0455" w:rsidP="001B0455">
      <w:pPr>
        <w:pStyle w:val="PL"/>
      </w:pPr>
      <w:r>
        <w:t xml:space="preserve">                $ref: '#/components/schemas/</w:t>
      </w:r>
      <w:r>
        <w:rPr>
          <w:lang w:eastAsia="ja-JP"/>
        </w:rPr>
        <w:t>ACInfoSubscription</w:t>
      </w:r>
      <w:r>
        <w:t>'</w:t>
      </w:r>
    </w:p>
    <w:p w14:paraId="62203E19" w14:textId="77777777" w:rsidR="001B0455" w:rsidRDefault="001B0455" w:rsidP="001B0455">
      <w:pPr>
        <w:pStyle w:val="PL"/>
      </w:pPr>
      <w:r>
        <w:t xml:space="preserve">        '307':</w:t>
      </w:r>
    </w:p>
    <w:p w14:paraId="09FB25BE" w14:textId="77777777" w:rsidR="001B0455" w:rsidRDefault="001B0455" w:rsidP="001B0455">
      <w:pPr>
        <w:pStyle w:val="PL"/>
      </w:pPr>
      <w:r>
        <w:t xml:space="preserve">          $ref: 'TS29122_CommonData.yaml#/components/responses/307'</w:t>
      </w:r>
    </w:p>
    <w:p w14:paraId="02E3A9A4" w14:textId="77777777" w:rsidR="001B0455" w:rsidRDefault="001B0455" w:rsidP="001B0455">
      <w:pPr>
        <w:pStyle w:val="PL"/>
      </w:pPr>
      <w:r>
        <w:t xml:space="preserve">        '308':</w:t>
      </w:r>
    </w:p>
    <w:p w14:paraId="72EFB438" w14:textId="77777777" w:rsidR="001B0455" w:rsidRDefault="001B0455" w:rsidP="001B0455">
      <w:pPr>
        <w:pStyle w:val="PL"/>
      </w:pPr>
      <w:r>
        <w:t xml:space="preserve">          $ref: 'TS29122_CommonData.yaml#/components/responses/308'</w:t>
      </w:r>
    </w:p>
    <w:p w14:paraId="70E1B8A9" w14:textId="77777777" w:rsidR="001B0455" w:rsidRDefault="001B0455" w:rsidP="001B0455">
      <w:pPr>
        <w:pStyle w:val="PL"/>
      </w:pPr>
      <w:r>
        <w:t xml:space="preserve">        '400':</w:t>
      </w:r>
    </w:p>
    <w:p w14:paraId="1E7626F4" w14:textId="77777777" w:rsidR="001B0455" w:rsidRDefault="001B0455" w:rsidP="001B0455">
      <w:pPr>
        <w:pStyle w:val="PL"/>
      </w:pPr>
      <w:r>
        <w:t xml:space="preserve">          $ref: 'TS29122_CommonData.yaml#/components/responses/400'</w:t>
      </w:r>
    </w:p>
    <w:p w14:paraId="35C12659" w14:textId="77777777" w:rsidR="001B0455" w:rsidRDefault="001B0455" w:rsidP="001B0455">
      <w:pPr>
        <w:pStyle w:val="PL"/>
      </w:pPr>
      <w:r>
        <w:t xml:space="preserve">        '401':</w:t>
      </w:r>
    </w:p>
    <w:p w14:paraId="4DE8F7A7" w14:textId="77777777" w:rsidR="001B0455" w:rsidRDefault="001B0455" w:rsidP="001B0455">
      <w:pPr>
        <w:pStyle w:val="PL"/>
      </w:pPr>
      <w:r>
        <w:t xml:space="preserve">          $ref: 'TS29122_CommonData.yaml#/components/responses/401'</w:t>
      </w:r>
    </w:p>
    <w:p w14:paraId="7D719AE7" w14:textId="77777777" w:rsidR="001B0455" w:rsidRDefault="001B0455" w:rsidP="001B0455">
      <w:pPr>
        <w:pStyle w:val="PL"/>
        <w:rPr>
          <w:rFonts w:eastAsia="DengXian"/>
        </w:rPr>
      </w:pPr>
      <w:r>
        <w:rPr>
          <w:rFonts w:eastAsia="DengXian"/>
        </w:rPr>
        <w:t xml:space="preserve">        '403':</w:t>
      </w:r>
    </w:p>
    <w:p w14:paraId="0A509CF0" w14:textId="77777777" w:rsidR="001B0455" w:rsidRDefault="001B0455" w:rsidP="001B0455">
      <w:pPr>
        <w:pStyle w:val="PL"/>
        <w:rPr>
          <w:rFonts w:eastAsia="DengXian"/>
        </w:rPr>
      </w:pPr>
      <w:r>
        <w:rPr>
          <w:rFonts w:eastAsia="DengXian"/>
        </w:rPr>
        <w:t xml:space="preserve">          $ref: 'TS29122_CommonData.yaml#/components/responses/403'</w:t>
      </w:r>
    </w:p>
    <w:p w14:paraId="51A150F8" w14:textId="77777777" w:rsidR="001B0455" w:rsidRDefault="001B0455" w:rsidP="001B0455">
      <w:pPr>
        <w:pStyle w:val="PL"/>
      </w:pPr>
      <w:r>
        <w:t xml:space="preserve">        '404':</w:t>
      </w:r>
    </w:p>
    <w:p w14:paraId="34AC1342" w14:textId="77777777" w:rsidR="001B0455" w:rsidRDefault="001B0455" w:rsidP="001B0455">
      <w:pPr>
        <w:pStyle w:val="PL"/>
      </w:pPr>
      <w:r>
        <w:t xml:space="preserve">          $ref: 'TS29122_CommonData.yaml#/components/responses/404'</w:t>
      </w:r>
    </w:p>
    <w:p w14:paraId="486BAAA9" w14:textId="77777777" w:rsidR="001B0455" w:rsidRDefault="001B0455" w:rsidP="001B0455">
      <w:pPr>
        <w:pStyle w:val="PL"/>
        <w:rPr>
          <w:rFonts w:eastAsia="DengXian"/>
        </w:rPr>
      </w:pPr>
      <w:r>
        <w:rPr>
          <w:rFonts w:eastAsia="DengXian"/>
        </w:rPr>
        <w:t xml:space="preserve">        '406':</w:t>
      </w:r>
    </w:p>
    <w:p w14:paraId="657EED82" w14:textId="77777777" w:rsidR="001B0455" w:rsidRDefault="001B0455" w:rsidP="001B0455">
      <w:pPr>
        <w:pStyle w:val="PL"/>
        <w:rPr>
          <w:rFonts w:eastAsia="DengXian"/>
        </w:rPr>
      </w:pPr>
      <w:r>
        <w:rPr>
          <w:rFonts w:eastAsia="DengXian"/>
        </w:rPr>
        <w:t xml:space="preserve">          $ref: 'TS29122_CommonData.yaml#/components/responses/406'</w:t>
      </w:r>
    </w:p>
    <w:p w14:paraId="516A8571" w14:textId="77777777" w:rsidR="001B0455" w:rsidRDefault="001B0455" w:rsidP="001B0455">
      <w:pPr>
        <w:pStyle w:val="PL"/>
        <w:rPr>
          <w:rFonts w:eastAsia="DengXian"/>
        </w:rPr>
      </w:pPr>
      <w:r>
        <w:rPr>
          <w:rFonts w:eastAsia="DengXian"/>
        </w:rPr>
        <w:t xml:space="preserve">        '429':</w:t>
      </w:r>
    </w:p>
    <w:p w14:paraId="7E8E2B7F" w14:textId="77777777" w:rsidR="001B0455" w:rsidRDefault="001B0455" w:rsidP="001B0455">
      <w:pPr>
        <w:pStyle w:val="PL"/>
        <w:rPr>
          <w:rFonts w:eastAsia="DengXian"/>
        </w:rPr>
      </w:pPr>
      <w:r>
        <w:rPr>
          <w:rFonts w:eastAsia="DengXian"/>
        </w:rPr>
        <w:t xml:space="preserve">          $ref: 'TS29122_CommonData.yaml#/components/responses/429'</w:t>
      </w:r>
    </w:p>
    <w:p w14:paraId="2F27931C" w14:textId="77777777" w:rsidR="001B0455" w:rsidRDefault="001B0455" w:rsidP="001B0455">
      <w:pPr>
        <w:pStyle w:val="PL"/>
      </w:pPr>
      <w:r>
        <w:t xml:space="preserve">        '500':</w:t>
      </w:r>
    </w:p>
    <w:p w14:paraId="1C436946" w14:textId="77777777" w:rsidR="001B0455" w:rsidRDefault="001B0455" w:rsidP="001B0455">
      <w:pPr>
        <w:pStyle w:val="PL"/>
      </w:pPr>
      <w:r>
        <w:t xml:space="preserve">          $ref: 'TS29122_CommonData.yaml#/components/responses/500'</w:t>
      </w:r>
    </w:p>
    <w:p w14:paraId="612A5C93" w14:textId="77777777" w:rsidR="001B0455" w:rsidRDefault="001B0455" w:rsidP="001B0455">
      <w:pPr>
        <w:pStyle w:val="PL"/>
      </w:pPr>
      <w:r>
        <w:t xml:space="preserve">        '503':</w:t>
      </w:r>
    </w:p>
    <w:p w14:paraId="312E4B72" w14:textId="77777777" w:rsidR="001B0455" w:rsidRDefault="001B0455" w:rsidP="001B0455">
      <w:pPr>
        <w:pStyle w:val="PL"/>
      </w:pPr>
      <w:r>
        <w:t xml:space="preserve">          $ref: 'TS29122_CommonData.yaml#/components/responses/503'</w:t>
      </w:r>
    </w:p>
    <w:p w14:paraId="5811184C" w14:textId="77777777" w:rsidR="001B0455" w:rsidRDefault="001B0455" w:rsidP="001B0455">
      <w:pPr>
        <w:pStyle w:val="PL"/>
      </w:pPr>
      <w:r>
        <w:t xml:space="preserve">        default:</w:t>
      </w:r>
    </w:p>
    <w:p w14:paraId="22DE0B2E" w14:textId="77777777" w:rsidR="001B0455" w:rsidRDefault="001B0455" w:rsidP="001B0455">
      <w:pPr>
        <w:pStyle w:val="PL"/>
      </w:pPr>
      <w:r>
        <w:t xml:space="preserve">          $ref: 'TS29122_CommonData.yaml#/components/responses/default'</w:t>
      </w:r>
    </w:p>
    <w:p w14:paraId="3B5FA8F2" w14:textId="77777777" w:rsidR="001B0455" w:rsidRDefault="001B0455" w:rsidP="001B0455">
      <w:pPr>
        <w:pStyle w:val="PL"/>
      </w:pPr>
    </w:p>
    <w:p w14:paraId="5FE11F75" w14:textId="77777777" w:rsidR="001B0455" w:rsidRDefault="001B0455" w:rsidP="001B0455">
      <w:pPr>
        <w:pStyle w:val="PL"/>
      </w:pPr>
      <w:r>
        <w:t xml:space="preserve">    put:</w:t>
      </w:r>
    </w:p>
    <w:p w14:paraId="4DEFEB59" w14:textId="77777777" w:rsidR="008B1D10" w:rsidRPr="00956496" w:rsidRDefault="008B1D10" w:rsidP="008B1D10">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824952B" w14:textId="77777777" w:rsidR="008B1D10" w:rsidRPr="00956496" w:rsidRDefault="008B1D10" w:rsidP="008B1D10">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7E7B524F" w14:textId="77777777" w:rsidR="008B1D10" w:rsidRPr="0031214B" w:rsidRDefault="008B1D10" w:rsidP="008B1D10">
      <w:pPr>
        <w:pStyle w:val="PL"/>
        <w:rPr>
          <w:lang w:val="fr-FR"/>
        </w:rPr>
      </w:pPr>
      <w:r w:rsidRPr="00956496">
        <w:t xml:space="preserve">      </w:t>
      </w:r>
      <w:r w:rsidRPr="0031214B">
        <w:rPr>
          <w:lang w:val="fr-FR"/>
        </w:rPr>
        <w:t>tags:</w:t>
      </w:r>
    </w:p>
    <w:p w14:paraId="012E1D46" w14:textId="5C1189AC" w:rsidR="001B0455" w:rsidRPr="001D014F" w:rsidRDefault="008B1D10" w:rsidP="008B1D10">
      <w:pPr>
        <w:pStyle w:val="PL"/>
        <w:rPr>
          <w:lang w:val="fr-FR"/>
        </w:rPr>
      </w:pPr>
      <w:r w:rsidRPr="0031214B">
        <w:rPr>
          <w:lang w:val="fr-FR"/>
        </w:rPr>
        <w:t xml:space="preserve">        - Individual Application Client Information Subscription (Document)</w:t>
      </w:r>
    </w:p>
    <w:p w14:paraId="6125B08A" w14:textId="77777777" w:rsidR="001B0455" w:rsidRDefault="001B0455" w:rsidP="001B0455">
      <w:pPr>
        <w:pStyle w:val="PL"/>
      </w:pPr>
      <w:r w:rsidRPr="001D014F">
        <w:rPr>
          <w:lang w:val="fr-FR"/>
        </w:rPr>
        <w:t xml:space="preserve">      </w:t>
      </w:r>
      <w:r>
        <w:t xml:space="preserve">description: Fully replace an </w:t>
      </w:r>
      <w:r>
        <w:rPr>
          <w:lang w:eastAsia="ja-JP"/>
        </w:rPr>
        <w:t>existing Individual AC information S</w:t>
      </w:r>
      <w:r>
        <w:rPr>
          <w:rFonts w:hint="eastAsia"/>
          <w:lang w:eastAsia="ja-JP"/>
        </w:rPr>
        <w:t>ubscription</w:t>
      </w:r>
      <w:r>
        <w:t>.</w:t>
      </w:r>
    </w:p>
    <w:p w14:paraId="7DF27B1E" w14:textId="77777777" w:rsidR="001B0455" w:rsidRDefault="001B0455" w:rsidP="001B0455">
      <w:pPr>
        <w:pStyle w:val="PL"/>
      </w:pPr>
      <w:r>
        <w:t xml:space="preserve">      parameters:</w:t>
      </w:r>
    </w:p>
    <w:p w14:paraId="5A6A2329" w14:textId="77777777" w:rsidR="001B0455" w:rsidRDefault="001B0455" w:rsidP="001B0455">
      <w:pPr>
        <w:pStyle w:val="PL"/>
      </w:pPr>
      <w:r>
        <w:t xml:space="preserve">        - name: subscriptionId</w:t>
      </w:r>
    </w:p>
    <w:p w14:paraId="34D3C013" w14:textId="77777777" w:rsidR="001B0455" w:rsidRDefault="001B0455" w:rsidP="001B0455">
      <w:pPr>
        <w:pStyle w:val="PL"/>
      </w:pPr>
      <w:r>
        <w:t xml:space="preserve">          in: path</w:t>
      </w:r>
    </w:p>
    <w:p w14:paraId="3A7C6D1F" w14:textId="77777777" w:rsidR="001B0455" w:rsidRPr="009E0195" w:rsidRDefault="001B0455" w:rsidP="001B0455">
      <w:pPr>
        <w:pStyle w:val="PL"/>
        <w:rPr>
          <w:lang w:val="en-US" w:eastAsia="es-ES"/>
        </w:rPr>
      </w:pPr>
      <w:r>
        <w:rPr>
          <w:lang w:val="en-US" w:eastAsia="es-ES"/>
        </w:rPr>
        <w:t xml:space="preserve">          description: Subscription Id.</w:t>
      </w:r>
    </w:p>
    <w:p w14:paraId="52731E65" w14:textId="77777777" w:rsidR="001B0455" w:rsidRDefault="001B0455" w:rsidP="001B0455">
      <w:pPr>
        <w:pStyle w:val="PL"/>
      </w:pPr>
      <w:r>
        <w:t xml:space="preserve">          required: true</w:t>
      </w:r>
    </w:p>
    <w:p w14:paraId="2561E441" w14:textId="77777777" w:rsidR="001B0455" w:rsidRDefault="001B0455" w:rsidP="001B0455">
      <w:pPr>
        <w:pStyle w:val="PL"/>
      </w:pPr>
      <w:r>
        <w:t xml:space="preserve">          schema:</w:t>
      </w:r>
    </w:p>
    <w:p w14:paraId="377E6A1B" w14:textId="77777777" w:rsidR="001B0455" w:rsidRDefault="001B0455" w:rsidP="001B0455">
      <w:pPr>
        <w:pStyle w:val="PL"/>
      </w:pPr>
      <w:r>
        <w:t xml:space="preserve">            type: string</w:t>
      </w:r>
    </w:p>
    <w:p w14:paraId="07B95525" w14:textId="77777777" w:rsidR="001B0455" w:rsidRDefault="001B0455" w:rsidP="001B0455">
      <w:pPr>
        <w:pStyle w:val="PL"/>
      </w:pPr>
      <w:r>
        <w:t xml:space="preserve">      requestBody:</w:t>
      </w:r>
    </w:p>
    <w:p w14:paraId="6C041CEB" w14:textId="77777777" w:rsidR="001B0455" w:rsidRDefault="001B0455" w:rsidP="001B0455">
      <w:pPr>
        <w:pStyle w:val="PL"/>
      </w:pPr>
      <w:r>
        <w:t xml:space="preserve">        required: true</w:t>
      </w:r>
    </w:p>
    <w:p w14:paraId="74D65137" w14:textId="77777777" w:rsidR="001B0455" w:rsidRDefault="001B0455" w:rsidP="001B0455">
      <w:pPr>
        <w:pStyle w:val="PL"/>
      </w:pPr>
      <w:r>
        <w:t xml:space="preserve">        content:</w:t>
      </w:r>
    </w:p>
    <w:p w14:paraId="5CF68FE8" w14:textId="77777777" w:rsidR="001B0455" w:rsidRDefault="001B0455" w:rsidP="001B0455">
      <w:pPr>
        <w:pStyle w:val="PL"/>
      </w:pPr>
      <w:r>
        <w:t xml:space="preserve">          application/json:</w:t>
      </w:r>
    </w:p>
    <w:p w14:paraId="79FBAAE4" w14:textId="77777777" w:rsidR="001B0455" w:rsidRDefault="001B0455" w:rsidP="001B0455">
      <w:pPr>
        <w:pStyle w:val="PL"/>
      </w:pPr>
      <w:r>
        <w:t xml:space="preserve">            schema:</w:t>
      </w:r>
    </w:p>
    <w:p w14:paraId="46D7F772" w14:textId="77777777" w:rsidR="001B0455" w:rsidRDefault="001B0455" w:rsidP="001B0455">
      <w:pPr>
        <w:pStyle w:val="PL"/>
      </w:pPr>
      <w:r>
        <w:t xml:space="preserve">              $ref: '#/components/schemas/</w:t>
      </w:r>
      <w:r>
        <w:rPr>
          <w:lang w:eastAsia="ja-JP"/>
        </w:rPr>
        <w:t>ACInfoSubscription</w:t>
      </w:r>
      <w:r>
        <w:t>'</w:t>
      </w:r>
    </w:p>
    <w:p w14:paraId="663CABC0" w14:textId="77777777" w:rsidR="001B0455" w:rsidRDefault="001B0455" w:rsidP="001B0455">
      <w:pPr>
        <w:pStyle w:val="PL"/>
      </w:pPr>
      <w:r>
        <w:t xml:space="preserve">      responses:</w:t>
      </w:r>
    </w:p>
    <w:p w14:paraId="4095CEB3" w14:textId="77777777" w:rsidR="001B0455" w:rsidRDefault="001B0455" w:rsidP="001B0455">
      <w:pPr>
        <w:pStyle w:val="PL"/>
      </w:pPr>
      <w:r>
        <w:t xml:space="preserve">        '200':</w:t>
      </w:r>
    </w:p>
    <w:p w14:paraId="4E277CB9" w14:textId="77777777" w:rsidR="001B0455" w:rsidRDefault="001B0455" w:rsidP="001B0455">
      <w:pPr>
        <w:pStyle w:val="PL"/>
      </w:pPr>
      <w:r>
        <w:t xml:space="preserve">          description: OK (The individual AC information subscription was modified successfully).</w:t>
      </w:r>
    </w:p>
    <w:p w14:paraId="5BE89AEC" w14:textId="77777777" w:rsidR="001B0455" w:rsidRDefault="001B0455" w:rsidP="001B0455">
      <w:pPr>
        <w:pStyle w:val="PL"/>
      </w:pPr>
      <w:r>
        <w:t xml:space="preserve">          content:</w:t>
      </w:r>
    </w:p>
    <w:p w14:paraId="058C4826" w14:textId="77777777" w:rsidR="001B0455" w:rsidRDefault="001B0455" w:rsidP="001B0455">
      <w:pPr>
        <w:pStyle w:val="PL"/>
      </w:pPr>
      <w:r>
        <w:t xml:space="preserve">            application/json:</w:t>
      </w:r>
    </w:p>
    <w:p w14:paraId="71B8894E" w14:textId="77777777" w:rsidR="001B0455" w:rsidRDefault="001B0455" w:rsidP="001B0455">
      <w:pPr>
        <w:pStyle w:val="PL"/>
      </w:pPr>
      <w:r>
        <w:t xml:space="preserve">              schema:</w:t>
      </w:r>
    </w:p>
    <w:p w14:paraId="4F787BAF" w14:textId="77777777" w:rsidR="001B0455" w:rsidRDefault="001B0455" w:rsidP="001B0455">
      <w:pPr>
        <w:pStyle w:val="PL"/>
      </w:pPr>
      <w:r>
        <w:t xml:space="preserve">                $ref: '#/components/schemas/</w:t>
      </w:r>
      <w:r>
        <w:rPr>
          <w:lang w:eastAsia="ja-JP"/>
        </w:rPr>
        <w:t>ACInfoSubscription</w:t>
      </w:r>
      <w:r>
        <w:t>'</w:t>
      </w:r>
    </w:p>
    <w:p w14:paraId="5C2DB646" w14:textId="77777777" w:rsidR="001B0455" w:rsidRDefault="001B0455" w:rsidP="001B0455">
      <w:pPr>
        <w:pStyle w:val="PL"/>
      </w:pPr>
      <w:r>
        <w:t xml:space="preserve">        '204':</w:t>
      </w:r>
    </w:p>
    <w:p w14:paraId="60B68321" w14:textId="77777777" w:rsidR="001B0455" w:rsidRDefault="001B0455" w:rsidP="001B0455">
      <w:pPr>
        <w:pStyle w:val="PL"/>
      </w:pPr>
      <w:r>
        <w:t xml:space="preserve">          description: No Content.</w:t>
      </w:r>
    </w:p>
    <w:p w14:paraId="54D171D0" w14:textId="77777777" w:rsidR="001B0455" w:rsidRDefault="001B0455" w:rsidP="001B0455">
      <w:pPr>
        <w:pStyle w:val="PL"/>
      </w:pPr>
      <w:r>
        <w:t xml:space="preserve">        '400':</w:t>
      </w:r>
    </w:p>
    <w:p w14:paraId="020816D4" w14:textId="77777777" w:rsidR="001B0455" w:rsidRDefault="001B0455" w:rsidP="001B0455">
      <w:pPr>
        <w:pStyle w:val="PL"/>
      </w:pPr>
      <w:r>
        <w:t xml:space="preserve">          $ref: 'TS29122_CommonData.yaml#/components/responses/400'</w:t>
      </w:r>
    </w:p>
    <w:p w14:paraId="0B606377" w14:textId="77777777" w:rsidR="001B0455" w:rsidRDefault="001B0455" w:rsidP="001B0455">
      <w:pPr>
        <w:pStyle w:val="PL"/>
      </w:pPr>
      <w:r>
        <w:t xml:space="preserve">        '401':</w:t>
      </w:r>
    </w:p>
    <w:p w14:paraId="0BD4724D" w14:textId="77777777" w:rsidR="001B0455" w:rsidRDefault="001B0455" w:rsidP="001B0455">
      <w:pPr>
        <w:pStyle w:val="PL"/>
      </w:pPr>
      <w:r>
        <w:t xml:space="preserve">          $ref: 'TS29122_CommonData.yaml#/components/responses/401'</w:t>
      </w:r>
    </w:p>
    <w:p w14:paraId="7031A291" w14:textId="77777777" w:rsidR="001B0455" w:rsidRDefault="001B0455" w:rsidP="001B0455">
      <w:pPr>
        <w:pStyle w:val="PL"/>
      </w:pPr>
      <w:r>
        <w:t xml:space="preserve">        '403':</w:t>
      </w:r>
    </w:p>
    <w:p w14:paraId="3B3684DF" w14:textId="77777777" w:rsidR="001B0455" w:rsidRDefault="001B0455" w:rsidP="001B0455">
      <w:pPr>
        <w:pStyle w:val="PL"/>
      </w:pPr>
      <w:r>
        <w:t xml:space="preserve">          $ref: 'TS29122_CommonData.yaml#/components/responses/403'</w:t>
      </w:r>
    </w:p>
    <w:p w14:paraId="35943D0C" w14:textId="77777777" w:rsidR="001B0455" w:rsidRDefault="001B0455" w:rsidP="001B0455">
      <w:pPr>
        <w:pStyle w:val="PL"/>
      </w:pPr>
      <w:r>
        <w:t xml:space="preserve">        '404':</w:t>
      </w:r>
    </w:p>
    <w:p w14:paraId="12F6CDA1" w14:textId="77777777" w:rsidR="001B0455" w:rsidRDefault="001B0455" w:rsidP="001B0455">
      <w:pPr>
        <w:pStyle w:val="PL"/>
      </w:pPr>
      <w:r>
        <w:t xml:space="preserve">          $ref: 'TS29122_CommonData.yaml#/components/responses/404'</w:t>
      </w:r>
    </w:p>
    <w:p w14:paraId="213B4BEB" w14:textId="77777777" w:rsidR="001B0455" w:rsidRDefault="001B0455" w:rsidP="001B0455">
      <w:pPr>
        <w:pStyle w:val="PL"/>
        <w:rPr>
          <w:rFonts w:eastAsia="DengXian"/>
        </w:rPr>
      </w:pPr>
      <w:r>
        <w:rPr>
          <w:rFonts w:eastAsia="DengXian"/>
        </w:rPr>
        <w:t xml:space="preserve">        '411':</w:t>
      </w:r>
    </w:p>
    <w:p w14:paraId="7ADC3336" w14:textId="77777777" w:rsidR="001B0455" w:rsidRDefault="001B0455" w:rsidP="001B0455">
      <w:pPr>
        <w:pStyle w:val="PL"/>
        <w:rPr>
          <w:rFonts w:eastAsia="DengXian"/>
        </w:rPr>
      </w:pPr>
      <w:r>
        <w:rPr>
          <w:rFonts w:eastAsia="DengXian"/>
        </w:rPr>
        <w:t xml:space="preserve">          $ref: 'TS29122_CommonData.yaml#/components/responses/411'</w:t>
      </w:r>
    </w:p>
    <w:p w14:paraId="6CA58B56" w14:textId="77777777" w:rsidR="001B0455" w:rsidRDefault="001B0455" w:rsidP="001B0455">
      <w:pPr>
        <w:pStyle w:val="PL"/>
        <w:rPr>
          <w:rFonts w:eastAsia="DengXian"/>
        </w:rPr>
      </w:pPr>
      <w:r>
        <w:rPr>
          <w:rFonts w:eastAsia="DengXian"/>
        </w:rPr>
        <w:t xml:space="preserve">        '413':</w:t>
      </w:r>
    </w:p>
    <w:p w14:paraId="25DF51AA" w14:textId="77777777" w:rsidR="001B0455" w:rsidRDefault="001B0455" w:rsidP="001B0455">
      <w:pPr>
        <w:pStyle w:val="PL"/>
        <w:rPr>
          <w:rFonts w:eastAsia="DengXian"/>
        </w:rPr>
      </w:pPr>
      <w:r>
        <w:rPr>
          <w:rFonts w:eastAsia="DengXian"/>
        </w:rPr>
        <w:t xml:space="preserve">          $ref: 'TS29122_CommonData.yaml#/components/responses/413'</w:t>
      </w:r>
    </w:p>
    <w:p w14:paraId="034C9E22" w14:textId="77777777" w:rsidR="001B0455" w:rsidRDefault="001B0455" w:rsidP="001B0455">
      <w:pPr>
        <w:pStyle w:val="PL"/>
        <w:rPr>
          <w:rFonts w:eastAsia="DengXian"/>
        </w:rPr>
      </w:pPr>
      <w:r>
        <w:rPr>
          <w:rFonts w:eastAsia="DengXian"/>
        </w:rPr>
        <w:t xml:space="preserve">        '415':</w:t>
      </w:r>
    </w:p>
    <w:p w14:paraId="2D5B3ABF" w14:textId="77777777" w:rsidR="001B0455" w:rsidRDefault="001B0455" w:rsidP="001B0455">
      <w:pPr>
        <w:pStyle w:val="PL"/>
        <w:rPr>
          <w:rFonts w:eastAsia="DengXian"/>
        </w:rPr>
      </w:pPr>
      <w:r>
        <w:rPr>
          <w:rFonts w:eastAsia="DengXian"/>
        </w:rPr>
        <w:t xml:space="preserve">          $ref: 'TS29122_CommonData.yaml#/components/responses/415'</w:t>
      </w:r>
    </w:p>
    <w:p w14:paraId="1FE9744D" w14:textId="77777777" w:rsidR="001B0455" w:rsidRDefault="001B0455" w:rsidP="001B0455">
      <w:pPr>
        <w:pStyle w:val="PL"/>
        <w:rPr>
          <w:rFonts w:eastAsia="DengXian"/>
        </w:rPr>
      </w:pPr>
      <w:r>
        <w:rPr>
          <w:rFonts w:eastAsia="DengXian"/>
        </w:rPr>
        <w:t xml:space="preserve">        '429':</w:t>
      </w:r>
    </w:p>
    <w:p w14:paraId="5A1F8051" w14:textId="77777777" w:rsidR="001B0455" w:rsidRDefault="001B0455" w:rsidP="001B0455">
      <w:pPr>
        <w:pStyle w:val="PL"/>
        <w:rPr>
          <w:rFonts w:eastAsia="DengXian"/>
        </w:rPr>
      </w:pPr>
      <w:r>
        <w:rPr>
          <w:rFonts w:eastAsia="DengXian"/>
        </w:rPr>
        <w:t xml:space="preserve">          $ref: 'TS29122_CommonData.yaml#/components/responses/429'</w:t>
      </w:r>
    </w:p>
    <w:p w14:paraId="058A952C" w14:textId="77777777" w:rsidR="001B0455" w:rsidRDefault="001B0455" w:rsidP="001B0455">
      <w:pPr>
        <w:pStyle w:val="PL"/>
      </w:pPr>
      <w:r>
        <w:t xml:space="preserve">        '500':</w:t>
      </w:r>
    </w:p>
    <w:p w14:paraId="3089621F" w14:textId="77777777" w:rsidR="001B0455" w:rsidRDefault="001B0455" w:rsidP="001B0455">
      <w:pPr>
        <w:pStyle w:val="PL"/>
      </w:pPr>
      <w:r>
        <w:t xml:space="preserve">          $ref: 'TS29122_CommonData.yaml#/components/responses/500'</w:t>
      </w:r>
    </w:p>
    <w:p w14:paraId="21860E63" w14:textId="77777777" w:rsidR="001B0455" w:rsidRDefault="001B0455" w:rsidP="001B0455">
      <w:pPr>
        <w:pStyle w:val="PL"/>
      </w:pPr>
      <w:r>
        <w:t xml:space="preserve">        '503':</w:t>
      </w:r>
    </w:p>
    <w:p w14:paraId="2EE2BE9D" w14:textId="77777777" w:rsidR="001B0455" w:rsidRDefault="001B0455" w:rsidP="001B0455">
      <w:pPr>
        <w:pStyle w:val="PL"/>
      </w:pPr>
      <w:r>
        <w:t xml:space="preserve">          $ref: 'TS29122_CommonData.yaml#/components/responses/503'</w:t>
      </w:r>
    </w:p>
    <w:p w14:paraId="4BB74DEC" w14:textId="77777777" w:rsidR="001B0455" w:rsidRDefault="001B0455" w:rsidP="001B0455">
      <w:pPr>
        <w:pStyle w:val="PL"/>
      </w:pPr>
      <w:r>
        <w:t xml:space="preserve">        default:</w:t>
      </w:r>
    </w:p>
    <w:p w14:paraId="52353C1D" w14:textId="77777777" w:rsidR="001B0455" w:rsidRDefault="001B0455" w:rsidP="001B0455">
      <w:pPr>
        <w:pStyle w:val="PL"/>
      </w:pPr>
      <w:r>
        <w:t xml:space="preserve">          $ref: 'TS29122_CommonData.yaml#/components/responses/default'</w:t>
      </w:r>
    </w:p>
    <w:p w14:paraId="5F4FF528" w14:textId="77777777" w:rsidR="001B0455" w:rsidRDefault="001B0455" w:rsidP="001B0455">
      <w:pPr>
        <w:pStyle w:val="PL"/>
      </w:pPr>
    </w:p>
    <w:p w14:paraId="197CEA75" w14:textId="77777777" w:rsidR="001B0455" w:rsidRDefault="001B0455" w:rsidP="001B0455">
      <w:pPr>
        <w:pStyle w:val="PL"/>
        <w:rPr>
          <w:lang w:val="en-US"/>
        </w:rPr>
      </w:pPr>
      <w:r>
        <w:rPr>
          <w:lang w:val="en-US"/>
        </w:rPr>
        <w:t xml:space="preserve">    patch:</w:t>
      </w:r>
    </w:p>
    <w:p w14:paraId="683B45B2"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4EDAA89"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6CB420AF" w14:textId="77777777" w:rsidR="001B0455" w:rsidRPr="00956496" w:rsidRDefault="001B0455" w:rsidP="001B0455">
      <w:pPr>
        <w:pStyle w:val="PL"/>
      </w:pPr>
      <w:r w:rsidRPr="00956496">
        <w:t xml:space="preserve">      tags:</w:t>
      </w:r>
    </w:p>
    <w:p w14:paraId="5556CE63" w14:textId="77777777" w:rsidR="001B0455" w:rsidRDefault="001B0455" w:rsidP="001B0455">
      <w:pPr>
        <w:pStyle w:val="PL"/>
        <w:rPr>
          <w:lang w:val="en-US"/>
        </w:rPr>
      </w:pPr>
      <w:r w:rsidRPr="00956496">
        <w:t xml:space="preserve">        - </w:t>
      </w:r>
      <w:r>
        <w:t>Individual Application Client Information Subscription</w:t>
      </w:r>
      <w:r w:rsidRPr="00956496">
        <w:t xml:space="preserve"> (Document)</w:t>
      </w:r>
    </w:p>
    <w:p w14:paraId="7E388CB2" w14:textId="77777777" w:rsidR="001B0455" w:rsidRDefault="001B0455" w:rsidP="001B0455">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5A7A759C" w14:textId="77777777" w:rsidR="001B0455" w:rsidRDefault="001B0455" w:rsidP="001B0455">
      <w:pPr>
        <w:pStyle w:val="PL"/>
      </w:pPr>
      <w:r>
        <w:t xml:space="preserve">      parameters:</w:t>
      </w:r>
    </w:p>
    <w:p w14:paraId="26FEBFB5" w14:textId="77777777" w:rsidR="001B0455" w:rsidRDefault="001B0455" w:rsidP="001B0455">
      <w:pPr>
        <w:pStyle w:val="PL"/>
      </w:pPr>
      <w:r>
        <w:t xml:space="preserve">        - name: subscriptionId</w:t>
      </w:r>
    </w:p>
    <w:p w14:paraId="160D5B06" w14:textId="77777777" w:rsidR="001B0455" w:rsidRDefault="001B0455" w:rsidP="001B0455">
      <w:pPr>
        <w:pStyle w:val="PL"/>
      </w:pPr>
      <w:r>
        <w:t xml:space="preserve">          in: path</w:t>
      </w:r>
    </w:p>
    <w:p w14:paraId="1969A79C" w14:textId="77777777" w:rsidR="001B0455" w:rsidRPr="00721D9F" w:rsidRDefault="001B0455" w:rsidP="001B0455">
      <w:pPr>
        <w:pStyle w:val="PL"/>
        <w:rPr>
          <w:lang w:val="en-US" w:eastAsia="es-ES"/>
        </w:rPr>
      </w:pPr>
      <w:r>
        <w:rPr>
          <w:lang w:val="en-US" w:eastAsia="es-ES"/>
        </w:rPr>
        <w:t xml:space="preserve">          description: Subscription Id.</w:t>
      </w:r>
    </w:p>
    <w:p w14:paraId="054FC884" w14:textId="77777777" w:rsidR="001B0455" w:rsidRDefault="001B0455" w:rsidP="001B0455">
      <w:pPr>
        <w:pStyle w:val="PL"/>
      </w:pPr>
      <w:r>
        <w:t xml:space="preserve">          required: true</w:t>
      </w:r>
    </w:p>
    <w:p w14:paraId="60CC364F" w14:textId="77777777" w:rsidR="001B0455" w:rsidRDefault="001B0455" w:rsidP="001B0455">
      <w:pPr>
        <w:pStyle w:val="PL"/>
      </w:pPr>
      <w:r>
        <w:t xml:space="preserve">          schema:</w:t>
      </w:r>
    </w:p>
    <w:p w14:paraId="154C640C" w14:textId="77777777" w:rsidR="001B0455" w:rsidRDefault="001B0455" w:rsidP="001B0455">
      <w:pPr>
        <w:pStyle w:val="PL"/>
      </w:pPr>
      <w:r>
        <w:t xml:space="preserve">            type: string</w:t>
      </w:r>
    </w:p>
    <w:p w14:paraId="2EA6D0B1" w14:textId="77777777" w:rsidR="001B0455" w:rsidRDefault="001B0455" w:rsidP="001B0455">
      <w:pPr>
        <w:pStyle w:val="PL"/>
        <w:rPr>
          <w:lang w:val="en-US"/>
        </w:rPr>
      </w:pPr>
      <w:r>
        <w:rPr>
          <w:lang w:val="en-US"/>
        </w:rPr>
        <w:t xml:space="preserve">      requestBody:</w:t>
      </w:r>
    </w:p>
    <w:p w14:paraId="50A0CFD8" w14:textId="77777777" w:rsidR="001B0455" w:rsidRDefault="001B0455" w:rsidP="001B0455">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4527E7D" w14:textId="77777777" w:rsidR="001B0455" w:rsidRDefault="001B0455" w:rsidP="001B0455">
      <w:pPr>
        <w:pStyle w:val="PL"/>
        <w:rPr>
          <w:lang w:val="en-US"/>
        </w:rPr>
      </w:pPr>
      <w:r>
        <w:rPr>
          <w:lang w:val="en-US"/>
        </w:rPr>
        <w:t xml:space="preserve">        required: true</w:t>
      </w:r>
    </w:p>
    <w:p w14:paraId="2BCB6644" w14:textId="77777777" w:rsidR="001B0455" w:rsidRDefault="001B0455" w:rsidP="001B0455">
      <w:pPr>
        <w:pStyle w:val="PL"/>
        <w:rPr>
          <w:lang w:val="en-US"/>
        </w:rPr>
      </w:pPr>
      <w:r>
        <w:rPr>
          <w:lang w:val="en-US"/>
        </w:rPr>
        <w:t xml:space="preserve">        content:</w:t>
      </w:r>
    </w:p>
    <w:p w14:paraId="351F04E9" w14:textId="77777777" w:rsidR="001B0455" w:rsidRDefault="001B0455" w:rsidP="001B0455">
      <w:pPr>
        <w:pStyle w:val="PL"/>
        <w:rPr>
          <w:lang w:val="en-US"/>
        </w:rPr>
      </w:pPr>
      <w:r>
        <w:rPr>
          <w:lang w:val="en-US"/>
        </w:rPr>
        <w:t xml:space="preserve">          application/merge-patch+json:</w:t>
      </w:r>
    </w:p>
    <w:p w14:paraId="020C400E" w14:textId="77777777" w:rsidR="001B0455" w:rsidRDefault="001B0455" w:rsidP="001B0455">
      <w:pPr>
        <w:pStyle w:val="PL"/>
        <w:rPr>
          <w:lang w:val="en-US"/>
        </w:rPr>
      </w:pPr>
      <w:r>
        <w:rPr>
          <w:lang w:val="en-US"/>
        </w:rPr>
        <w:t xml:space="preserve">            schema:</w:t>
      </w:r>
    </w:p>
    <w:p w14:paraId="2B0211A9" w14:textId="77777777" w:rsidR="001B0455" w:rsidRDefault="001B0455" w:rsidP="001B0455">
      <w:pPr>
        <w:pStyle w:val="PL"/>
        <w:rPr>
          <w:lang w:val="en-US"/>
        </w:rPr>
      </w:pPr>
      <w:r>
        <w:rPr>
          <w:lang w:val="en-US"/>
        </w:rPr>
        <w:t xml:space="preserve">              $ref: '#/components/schemas/</w:t>
      </w:r>
      <w:r>
        <w:rPr>
          <w:lang w:eastAsia="ja-JP"/>
        </w:rPr>
        <w:t>ACInfoSubscriptionPatch</w:t>
      </w:r>
      <w:r>
        <w:rPr>
          <w:lang w:val="en-US"/>
        </w:rPr>
        <w:t>'</w:t>
      </w:r>
    </w:p>
    <w:p w14:paraId="096C3932" w14:textId="77777777" w:rsidR="001B0455" w:rsidRDefault="001B0455" w:rsidP="001B0455">
      <w:pPr>
        <w:pStyle w:val="PL"/>
        <w:rPr>
          <w:lang w:val="en-US"/>
        </w:rPr>
      </w:pPr>
      <w:r>
        <w:rPr>
          <w:lang w:val="en-US"/>
        </w:rPr>
        <w:t xml:space="preserve">      responses:</w:t>
      </w:r>
    </w:p>
    <w:p w14:paraId="17DAF182" w14:textId="77777777" w:rsidR="001B0455" w:rsidRDefault="001B0455" w:rsidP="001B0455">
      <w:pPr>
        <w:pStyle w:val="PL"/>
        <w:rPr>
          <w:lang w:val="en-US"/>
        </w:rPr>
      </w:pPr>
      <w:r>
        <w:rPr>
          <w:lang w:val="en-US"/>
        </w:rPr>
        <w:t xml:space="preserve">        '200':</w:t>
      </w:r>
    </w:p>
    <w:p w14:paraId="456FC07F" w14:textId="77777777" w:rsidR="001B0455" w:rsidRDefault="001B0455" w:rsidP="001B0455">
      <w:pPr>
        <w:pStyle w:val="PL"/>
        <w:rPr>
          <w:lang w:val="en-US"/>
        </w:rPr>
      </w:pPr>
      <w:r>
        <w:rPr>
          <w:lang w:val="en-US"/>
        </w:rPr>
        <w:t xml:space="preserve">          description: &gt;</w:t>
      </w:r>
    </w:p>
    <w:p w14:paraId="6B38B1C9" w14:textId="77777777" w:rsidR="001B0455" w:rsidRDefault="001B0455" w:rsidP="001B0455">
      <w:pPr>
        <w:pStyle w:val="PL"/>
        <w:rPr>
          <w:lang w:eastAsia="ja-JP"/>
        </w:rPr>
      </w:pPr>
      <w:r>
        <w:rPr>
          <w:lang w:val="en-US"/>
        </w:rPr>
        <w:t xml:space="preserve">            OK (</w:t>
      </w:r>
      <w:r>
        <w:rPr>
          <w:rFonts w:hint="eastAsia"/>
          <w:lang w:eastAsia="ja-JP"/>
        </w:rPr>
        <w:t>T</w:t>
      </w:r>
      <w:r>
        <w:rPr>
          <w:lang w:eastAsia="ja-JP"/>
        </w:rPr>
        <w:t>h</w:t>
      </w:r>
      <w:r>
        <w:rPr>
          <w:rFonts w:hint="eastAsia"/>
          <w:lang w:eastAsia="ja-JP"/>
        </w:rPr>
        <w:t xml:space="preserve">e </w:t>
      </w:r>
      <w:r>
        <w:rPr>
          <w:lang w:eastAsia="ja-JP"/>
        </w:rPr>
        <w:t>Individual AC information Subscription is successfully modified</w:t>
      </w:r>
    </w:p>
    <w:p w14:paraId="79094A34" w14:textId="77777777" w:rsidR="001B0455" w:rsidRDefault="001B0455" w:rsidP="001B0455">
      <w:pPr>
        <w:pStyle w:val="PL"/>
        <w:rPr>
          <w:lang w:val="en-US"/>
        </w:rPr>
      </w:pPr>
      <w:r>
        <w:rPr>
          <w:lang w:eastAsia="ja-JP"/>
        </w:rPr>
        <w:t xml:space="preserve">            and the updated subscription information is returned in the response)</w:t>
      </w:r>
      <w:r>
        <w:rPr>
          <w:lang w:val="en-US"/>
        </w:rPr>
        <w:t>.</w:t>
      </w:r>
    </w:p>
    <w:p w14:paraId="7470932A" w14:textId="77777777" w:rsidR="001B0455" w:rsidRDefault="001B0455" w:rsidP="001B0455">
      <w:pPr>
        <w:pStyle w:val="PL"/>
        <w:rPr>
          <w:lang w:val="en-US"/>
        </w:rPr>
      </w:pPr>
      <w:r>
        <w:rPr>
          <w:lang w:val="en-US"/>
        </w:rPr>
        <w:t xml:space="preserve">          content:</w:t>
      </w:r>
    </w:p>
    <w:p w14:paraId="1DCAB037" w14:textId="77777777" w:rsidR="001B0455" w:rsidRDefault="001B0455" w:rsidP="001B0455">
      <w:pPr>
        <w:pStyle w:val="PL"/>
        <w:rPr>
          <w:lang w:val="en-US"/>
        </w:rPr>
      </w:pPr>
      <w:r>
        <w:rPr>
          <w:lang w:val="en-US"/>
        </w:rPr>
        <w:t xml:space="preserve">            application/json:</w:t>
      </w:r>
    </w:p>
    <w:p w14:paraId="03D6EE7F" w14:textId="77777777" w:rsidR="001B0455" w:rsidRDefault="001B0455" w:rsidP="001B0455">
      <w:pPr>
        <w:pStyle w:val="PL"/>
        <w:rPr>
          <w:lang w:val="en-US"/>
        </w:rPr>
      </w:pPr>
      <w:r>
        <w:rPr>
          <w:lang w:val="en-US"/>
        </w:rPr>
        <w:t xml:space="preserve">              schema:</w:t>
      </w:r>
    </w:p>
    <w:p w14:paraId="678840AC" w14:textId="77777777" w:rsidR="001B0455" w:rsidRDefault="001B0455" w:rsidP="001B0455">
      <w:pPr>
        <w:pStyle w:val="PL"/>
        <w:rPr>
          <w:lang w:val="en-US"/>
        </w:rPr>
      </w:pPr>
      <w:r>
        <w:rPr>
          <w:lang w:val="en-US"/>
        </w:rPr>
        <w:t xml:space="preserve">                $ref: '#/components/schemas/</w:t>
      </w:r>
      <w:r>
        <w:rPr>
          <w:lang w:eastAsia="ja-JP"/>
        </w:rPr>
        <w:t>ACInfoSubscription</w:t>
      </w:r>
      <w:r>
        <w:rPr>
          <w:lang w:val="en-US"/>
        </w:rPr>
        <w:t>'</w:t>
      </w:r>
    </w:p>
    <w:p w14:paraId="7125EBB6" w14:textId="77777777" w:rsidR="001B0455" w:rsidRDefault="001B0455" w:rsidP="001B0455">
      <w:pPr>
        <w:pStyle w:val="PL"/>
        <w:rPr>
          <w:lang w:val="en-US"/>
        </w:rPr>
      </w:pPr>
      <w:r>
        <w:rPr>
          <w:lang w:val="en-US"/>
        </w:rPr>
        <w:t xml:space="preserve">        '204':</w:t>
      </w:r>
    </w:p>
    <w:p w14:paraId="56D08E2A" w14:textId="77777777" w:rsidR="001B0455" w:rsidRDefault="001B0455" w:rsidP="001B0455">
      <w:pPr>
        <w:pStyle w:val="PL"/>
      </w:pPr>
      <w:r>
        <w:t xml:space="preserve">          description: &gt;</w:t>
      </w:r>
    </w:p>
    <w:p w14:paraId="19EAD493" w14:textId="77777777" w:rsidR="001B0455" w:rsidRDefault="001B0455" w:rsidP="001B0455">
      <w:pPr>
        <w:pStyle w:val="PL"/>
      </w:pPr>
      <w:r>
        <w:t xml:space="preserve">            No Content (The individual AC information subscription was modified successfully).</w:t>
      </w:r>
    </w:p>
    <w:p w14:paraId="60E9D3C8" w14:textId="77777777" w:rsidR="001B0455" w:rsidRDefault="001B0455" w:rsidP="001B0455">
      <w:pPr>
        <w:pStyle w:val="PL"/>
      </w:pPr>
      <w:r>
        <w:t xml:space="preserve">        '307':</w:t>
      </w:r>
    </w:p>
    <w:p w14:paraId="056E8B55" w14:textId="77777777" w:rsidR="001B0455" w:rsidRDefault="001B0455" w:rsidP="001B0455">
      <w:pPr>
        <w:pStyle w:val="PL"/>
      </w:pPr>
      <w:r>
        <w:t xml:space="preserve">          $ref: 'TS29122_CommonData.yaml#/components/responses/307'</w:t>
      </w:r>
    </w:p>
    <w:p w14:paraId="7CE3F007" w14:textId="77777777" w:rsidR="001B0455" w:rsidRDefault="001B0455" w:rsidP="001B0455">
      <w:pPr>
        <w:pStyle w:val="PL"/>
      </w:pPr>
      <w:r>
        <w:t xml:space="preserve">        '308':</w:t>
      </w:r>
    </w:p>
    <w:p w14:paraId="4F7C2691" w14:textId="77777777" w:rsidR="001B0455" w:rsidRDefault="001B0455" w:rsidP="001B0455">
      <w:pPr>
        <w:pStyle w:val="PL"/>
        <w:rPr>
          <w:lang w:val="en-US"/>
        </w:rPr>
      </w:pPr>
      <w:r>
        <w:t xml:space="preserve">          $ref: 'TS29122_CommonData.yaml#/components/responses/308'</w:t>
      </w:r>
    </w:p>
    <w:p w14:paraId="68E06369" w14:textId="77777777" w:rsidR="001B0455" w:rsidRDefault="001B0455" w:rsidP="001B0455">
      <w:pPr>
        <w:pStyle w:val="PL"/>
        <w:rPr>
          <w:lang w:val="en-US"/>
        </w:rPr>
      </w:pPr>
      <w:r>
        <w:rPr>
          <w:lang w:val="en-US"/>
        </w:rPr>
        <w:t xml:space="preserve">        '400':</w:t>
      </w:r>
    </w:p>
    <w:p w14:paraId="0352B214" w14:textId="77777777" w:rsidR="001B0455" w:rsidRDefault="001B0455" w:rsidP="001B0455">
      <w:pPr>
        <w:pStyle w:val="PL"/>
        <w:rPr>
          <w:lang w:val="en-US"/>
        </w:rPr>
      </w:pPr>
      <w:r>
        <w:rPr>
          <w:lang w:val="en-US"/>
        </w:rPr>
        <w:t xml:space="preserve">          $ref: 'TS29122_CommonData.yaml#/components/responses/400'</w:t>
      </w:r>
    </w:p>
    <w:p w14:paraId="16865135" w14:textId="77777777" w:rsidR="001B0455" w:rsidRDefault="001B0455" w:rsidP="001B0455">
      <w:pPr>
        <w:pStyle w:val="PL"/>
        <w:rPr>
          <w:lang w:val="en-US"/>
        </w:rPr>
      </w:pPr>
      <w:r>
        <w:rPr>
          <w:lang w:val="en-US"/>
        </w:rPr>
        <w:t xml:space="preserve">        '401':</w:t>
      </w:r>
    </w:p>
    <w:p w14:paraId="39E60A9D" w14:textId="77777777" w:rsidR="001B0455" w:rsidRDefault="001B0455" w:rsidP="001B0455">
      <w:pPr>
        <w:pStyle w:val="PL"/>
        <w:rPr>
          <w:lang w:val="en-US"/>
        </w:rPr>
      </w:pPr>
      <w:r>
        <w:rPr>
          <w:lang w:val="en-US"/>
        </w:rPr>
        <w:t xml:space="preserve">          $ref: 'TS29122_CommonData.yaml#/components/responses/401'</w:t>
      </w:r>
    </w:p>
    <w:p w14:paraId="493207E5" w14:textId="77777777" w:rsidR="001B0455" w:rsidRDefault="001B0455" w:rsidP="001B0455">
      <w:pPr>
        <w:pStyle w:val="PL"/>
        <w:rPr>
          <w:lang w:val="en-US"/>
        </w:rPr>
      </w:pPr>
      <w:r>
        <w:rPr>
          <w:lang w:val="en-US"/>
        </w:rPr>
        <w:t xml:space="preserve">        '403':</w:t>
      </w:r>
    </w:p>
    <w:p w14:paraId="1F65B462" w14:textId="77777777" w:rsidR="001B0455" w:rsidRDefault="001B0455" w:rsidP="001B0455">
      <w:pPr>
        <w:pStyle w:val="PL"/>
        <w:rPr>
          <w:lang w:val="en-US"/>
        </w:rPr>
      </w:pPr>
      <w:r>
        <w:rPr>
          <w:lang w:val="en-US"/>
        </w:rPr>
        <w:t xml:space="preserve">          $ref: 'TS29122_CommonData.yaml#/components/responses/403'</w:t>
      </w:r>
    </w:p>
    <w:p w14:paraId="1BC5E56D" w14:textId="77777777" w:rsidR="001B0455" w:rsidRDefault="001B0455" w:rsidP="001B0455">
      <w:pPr>
        <w:pStyle w:val="PL"/>
        <w:rPr>
          <w:lang w:val="en-US"/>
        </w:rPr>
      </w:pPr>
      <w:r>
        <w:rPr>
          <w:lang w:val="en-US"/>
        </w:rPr>
        <w:t xml:space="preserve">        '404':</w:t>
      </w:r>
    </w:p>
    <w:p w14:paraId="11FF4790" w14:textId="77777777" w:rsidR="001B0455" w:rsidRDefault="001B0455" w:rsidP="001B0455">
      <w:pPr>
        <w:pStyle w:val="PL"/>
        <w:rPr>
          <w:lang w:val="en-US"/>
        </w:rPr>
      </w:pPr>
      <w:r>
        <w:rPr>
          <w:lang w:val="en-US"/>
        </w:rPr>
        <w:t xml:space="preserve">          $ref: 'TS29122_CommonData.yaml#/components/responses/404'</w:t>
      </w:r>
    </w:p>
    <w:p w14:paraId="0969254D" w14:textId="77777777" w:rsidR="001B0455" w:rsidRDefault="001B0455" w:rsidP="001B0455">
      <w:pPr>
        <w:pStyle w:val="PL"/>
      </w:pPr>
      <w:r>
        <w:t xml:space="preserve">        '411':</w:t>
      </w:r>
    </w:p>
    <w:p w14:paraId="21C8A11D" w14:textId="77777777" w:rsidR="001B0455" w:rsidRDefault="001B0455" w:rsidP="001B0455">
      <w:pPr>
        <w:pStyle w:val="PL"/>
      </w:pPr>
      <w:r>
        <w:t xml:space="preserve">          $ref: 'TS29122_CommonData.yaml#/components/responses/411'</w:t>
      </w:r>
    </w:p>
    <w:p w14:paraId="28D99A79" w14:textId="77777777" w:rsidR="001B0455" w:rsidRDefault="001B0455" w:rsidP="001B0455">
      <w:pPr>
        <w:pStyle w:val="PL"/>
      </w:pPr>
      <w:r>
        <w:t xml:space="preserve">        '413':</w:t>
      </w:r>
    </w:p>
    <w:p w14:paraId="3F07CBA1" w14:textId="77777777" w:rsidR="001B0455" w:rsidRDefault="001B0455" w:rsidP="001B0455">
      <w:pPr>
        <w:pStyle w:val="PL"/>
      </w:pPr>
      <w:r>
        <w:t xml:space="preserve">          $ref: 'TS29122_CommonData.yaml#/components/responses/413'</w:t>
      </w:r>
    </w:p>
    <w:p w14:paraId="291BB7C1" w14:textId="77777777" w:rsidR="001B0455" w:rsidRDefault="001B0455" w:rsidP="001B0455">
      <w:pPr>
        <w:pStyle w:val="PL"/>
      </w:pPr>
      <w:r>
        <w:t xml:space="preserve">        '415':</w:t>
      </w:r>
    </w:p>
    <w:p w14:paraId="27653FE8" w14:textId="77777777" w:rsidR="001B0455" w:rsidRDefault="001B0455" w:rsidP="001B0455">
      <w:pPr>
        <w:pStyle w:val="PL"/>
      </w:pPr>
      <w:r>
        <w:t xml:space="preserve">          $ref: 'TS29122_CommonData.yaml#/components/responses/415'</w:t>
      </w:r>
    </w:p>
    <w:p w14:paraId="7251641F" w14:textId="77777777" w:rsidR="001B0455" w:rsidRDefault="001B0455" w:rsidP="001B0455">
      <w:pPr>
        <w:pStyle w:val="PL"/>
      </w:pPr>
      <w:r>
        <w:t xml:space="preserve">        '429':</w:t>
      </w:r>
    </w:p>
    <w:p w14:paraId="377AE5FC" w14:textId="77777777" w:rsidR="001B0455" w:rsidRDefault="001B0455" w:rsidP="001B0455">
      <w:pPr>
        <w:pStyle w:val="PL"/>
      </w:pPr>
      <w:r>
        <w:t xml:space="preserve">          $ref: 'TS29122_CommonData.yaml#/components/responses/429'</w:t>
      </w:r>
    </w:p>
    <w:p w14:paraId="00D5BD9B" w14:textId="77777777" w:rsidR="001B0455" w:rsidRDefault="001B0455" w:rsidP="001B0455">
      <w:pPr>
        <w:pStyle w:val="PL"/>
        <w:rPr>
          <w:lang w:val="en-US"/>
        </w:rPr>
      </w:pPr>
      <w:r>
        <w:rPr>
          <w:lang w:val="en-US"/>
        </w:rPr>
        <w:t xml:space="preserve">        '500':</w:t>
      </w:r>
    </w:p>
    <w:p w14:paraId="22D79A9C" w14:textId="77777777" w:rsidR="001B0455" w:rsidRDefault="001B0455" w:rsidP="001B0455">
      <w:pPr>
        <w:pStyle w:val="PL"/>
        <w:rPr>
          <w:lang w:val="en-US"/>
        </w:rPr>
      </w:pPr>
      <w:r>
        <w:rPr>
          <w:lang w:val="en-US"/>
        </w:rPr>
        <w:t xml:space="preserve">          $ref: 'TS29122_CommonData.yaml#/components/responses/500'</w:t>
      </w:r>
    </w:p>
    <w:p w14:paraId="44530819" w14:textId="77777777" w:rsidR="001B0455" w:rsidRDefault="001B0455" w:rsidP="001B0455">
      <w:pPr>
        <w:pStyle w:val="PL"/>
        <w:rPr>
          <w:lang w:val="en-US"/>
        </w:rPr>
      </w:pPr>
      <w:r>
        <w:rPr>
          <w:lang w:val="en-US"/>
        </w:rPr>
        <w:t xml:space="preserve">        '503':</w:t>
      </w:r>
    </w:p>
    <w:p w14:paraId="406A799E" w14:textId="77777777" w:rsidR="001B0455" w:rsidRDefault="001B0455" w:rsidP="001B0455">
      <w:pPr>
        <w:pStyle w:val="PL"/>
        <w:rPr>
          <w:lang w:val="en-US"/>
        </w:rPr>
      </w:pPr>
      <w:r>
        <w:rPr>
          <w:lang w:val="en-US"/>
        </w:rPr>
        <w:t xml:space="preserve">          $ref: 'TS29122_CommonData.yaml#/components/responses/503'</w:t>
      </w:r>
    </w:p>
    <w:p w14:paraId="4FC86BFA" w14:textId="77777777" w:rsidR="001B0455" w:rsidRDefault="001B0455" w:rsidP="001B0455">
      <w:pPr>
        <w:pStyle w:val="PL"/>
        <w:rPr>
          <w:lang w:val="en-US"/>
        </w:rPr>
      </w:pPr>
      <w:r>
        <w:rPr>
          <w:lang w:val="en-US"/>
        </w:rPr>
        <w:t xml:space="preserve">        default:</w:t>
      </w:r>
    </w:p>
    <w:p w14:paraId="56E33DE5" w14:textId="77777777" w:rsidR="001B0455" w:rsidRDefault="001B0455" w:rsidP="001B0455">
      <w:pPr>
        <w:pStyle w:val="PL"/>
        <w:rPr>
          <w:lang w:val="en-US"/>
        </w:rPr>
      </w:pPr>
      <w:r>
        <w:rPr>
          <w:lang w:val="en-US"/>
        </w:rPr>
        <w:t xml:space="preserve">          $ref: 'TS29122_CommonData.yaml#/components/responses/default'</w:t>
      </w:r>
    </w:p>
    <w:p w14:paraId="66CA5F7E" w14:textId="77777777" w:rsidR="001B0455" w:rsidRPr="008B4658" w:rsidRDefault="001B0455" w:rsidP="001B0455">
      <w:pPr>
        <w:pStyle w:val="PL"/>
        <w:rPr>
          <w:lang w:val="en-US"/>
        </w:rPr>
      </w:pPr>
    </w:p>
    <w:p w14:paraId="7CBE54CA" w14:textId="77777777" w:rsidR="001B0455" w:rsidRDefault="001B0455" w:rsidP="001B0455">
      <w:pPr>
        <w:pStyle w:val="PL"/>
      </w:pPr>
      <w:r>
        <w:t xml:space="preserve">    delete:</w:t>
      </w:r>
    </w:p>
    <w:p w14:paraId="2CC7B86E" w14:textId="77777777" w:rsidR="001B0455" w:rsidRPr="00956496" w:rsidRDefault="001B0455" w:rsidP="001B045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4FB0EEF" w14:textId="77777777" w:rsidR="001B0455" w:rsidRPr="00956496" w:rsidRDefault="001B0455" w:rsidP="001B0455">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2E78986E" w14:textId="77777777" w:rsidR="001B0455" w:rsidRPr="00956496" w:rsidRDefault="001B0455" w:rsidP="001B0455">
      <w:pPr>
        <w:pStyle w:val="PL"/>
      </w:pPr>
      <w:r w:rsidRPr="00956496">
        <w:t xml:space="preserve">      tags:</w:t>
      </w:r>
    </w:p>
    <w:p w14:paraId="637C70E0" w14:textId="77777777" w:rsidR="001B0455" w:rsidRDefault="001B0455" w:rsidP="001B0455">
      <w:pPr>
        <w:pStyle w:val="PL"/>
      </w:pPr>
      <w:r w:rsidRPr="00956496">
        <w:t xml:space="preserve">        - </w:t>
      </w:r>
      <w:r>
        <w:t>Individual Application Client Information Subscription</w:t>
      </w:r>
      <w:r w:rsidRPr="00956496">
        <w:t xml:space="preserve"> (Document)</w:t>
      </w:r>
    </w:p>
    <w:p w14:paraId="38033511" w14:textId="77777777" w:rsidR="001B0455" w:rsidRDefault="001B0455" w:rsidP="001B0455">
      <w:pPr>
        <w:pStyle w:val="PL"/>
      </w:pPr>
      <w:r>
        <w:t xml:space="preserve">      description: Delete an </w:t>
      </w:r>
      <w:r>
        <w:rPr>
          <w:lang w:eastAsia="ja-JP"/>
        </w:rPr>
        <w:t>existing Individual AC information S</w:t>
      </w:r>
      <w:r>
        <w:rPr>
          <w:rFonts w:hint="eastAsia"/>
          <w:lang w:eastAsia="ja-JP"/>
        </w:rPr>
        <w:t>ubscription</w:t>
      </w:r>
      <w:r>
        <w:t>.</w:t>
      </w:r>
    </w:p>
    <w:p w14:paraId="6E179208" w14:textId="77777777" w:rsidR="001B0455" w:rsidRDefault="001B0455" w:rsidP="001B0455">
      <w:pPr>
        <w:pStyle w:val="PL"/>
      </w:pPr>
      <w:r>
        <w:t xml:space="preserve">      parameters:</w:t>
      </w:r>
    </w:p>
    <w:p w14:paraId="194A3A57" w14:textId="77777777" w:rsidR="001B0455" w:rsidRDefault="001B0455" w:rsidP="001B0455">
      <w:pPr>
        <w:pStyle w:val="PL"/>
      </w:pPr>
      <w:r>
        <w:t xml:space="preserve">        - name: subscriptionId</w:t>
      </w:r>
    </w:p>
    <w:p w14:paraId="4FACD1C7" w14:textId="77777777" w:rsidR="001B0455" w:rsidRDefault="001B0455" w:rsidP="001B0455">
      <w:pPr>
        <w:pStyle w:val="PL"/>
      </w:pPr>
      <w:r>
        <w:t xml:space="preserve">          in: path</w:t>
      </w:r>
    </w:p>
    <w:p w14:paraId="33F8A5A5" w14:textId="77777777" w:rsidR="001B0455" w:rsidRPr="009E0195" w:rsidRDefault="001B0455" w:rsidP="001B0455">
      <w:pPr>
        <w:pStyle w:val="PL"/>
        <w:rPr>
          <w:lang w:val="en-US" w:eastAsia="es-ES"/>
        </w:rPr>
      </w:pPr>
      <w:r>
        <w:rPr>
          <w:lang w:val="en-US" w:eastAsia="es-ES"/>
        </w:rPr>
        <w:t xml:space="preserve">          description: Subscription Id.</w:t>
      </w:r>
    </w:p>
    <w:p w14:paraId="64F7896D" w14:textId="77777777" w:rsidR="001B0455" w:rsidRDefault="001B0455" w:rsidP="001B0455">
      <w:pPr>
        <w:pStyle w:val="PL"/>
      </w:pPr>
      <w:r>
        <w:t xml:space="preserve">          required: true</w:t>
      </w:r>
    </w:p>
    <w:p w14:paraId="075FF650" w14:textId="77777777" w:rsidR="001B0455" w:rsidRDefault="001B0455" w:rsidP="001B0455">
      <w:pPr>
        <w:pStyle w:val="PL"/>
      </w:pPr>
      <w:r>
        <w:t xml:space="preserve">          schema:</w:t>
      </w:r>
    </w:p>
    <w:p w14:paraId="07791B21" w14:textId="77777777" w:rsidR="001B0455" w:rsidRDefault="001B0455" w:rsidP="001B0455">
      <w:pPr>
        <w:pStyle w:val="PL"/>
      </w:pPr>
      <w:r>
        <w:t xml:space="preserve">            type: string</w:t>
      </w:r>
    </w:p>
    <w:p w14:paraId="4C128014" w14:textId="77777777" w:rsidR="001B0455" w:rsidRDefault="001B0455" w:rsidP="001B0455">
      <w:pPr>
        <w:pStyle w:val="PL"/>
      </w:pPr>
      <w:r>
        <w:t xml:space="preserve">      responses:</w:t>
      </w:r>
    </w:p>
    <w:p w14:paraId="7CC856DA" w14:textId="77777777" w:rsidR="001B0455" w:rsidRDefault="001B0455" w:rsidP="001B0455">
      <w:pPr>
        <w:pStyle w:val="PL"/>
      </w:pPr>
      <w:r>
        <w:t xml:space="preserve">        '204':</w:t>
      </w:r>
    </w:p>
    <w:p w14:paraId="2CB8F65D" w14:textId="77777777" w:rsidR="001B0455" w:rsidRDefault="001B0455" w:rsidP="001B0455">
      <w:pPr>
        <w:pStyle w:val="PL"/>
      </w:pPr>
      <w:r>
        <w:t xml:space="preserve">          description: The individual subscription is deleted.</w:t>
      </w:r>
    </w:p>
    <w:p w14:paraId="4ED0095A" w14:textId="77777777" w:rsidR="001B0455" w:rsidRDefault="001B0455" w:rsidP="001B0455">
      <w:pPr>
        <w:pStyle w:val="PL"/>
      </w:pPr>
      <w:r>
        <w:t xml:space="preserve">        '307':</w:t>
      </w:r>
    </w:p>
    <w:p w14:paraId="1E03AB0C" w14:textId="77777777" w:rsidR="001B0455" w:rsidRDefault="001B0455" w:rsidP="001B0455">
      <w:pPr>
        <w:pStyle w:val="PL"/>
      </w:pPr>
      <w:r>
        <w:t xml:space="preserve">          $ref: 'TS29122_CommonData.yaml#/components/responses/307'</w:t>
      </w:r>
    </w:p>
    <w:p w14:paraId="0DC5ADAD" w14:textId="77777777" w:rsidR="001B0455" w:rsidRDefault="001B0455" w:rsidP="001B0455">
      <w:pPr>
        <w:pStyle w:val="PL"/>
      </w:pPr>
      <w:r>
        <w:t xml:space="preserve">        '308':</w:t>
      </w:r>
    </w:p>
    <w:p w14:paraId="73A46FCE" w14:textId="77777777" w:rsidR="001B0455" w:rsidRDefault="001B0455" w:rsidP="001B0455">
      <w:pPr>
        <w:pStyle w:val="PL"/>
      </w:pPr>
      <w:r>
        <w:t xml:space="preserve">          $ref: 'TS29122_CommonData.yaml#/components/responses/308'</w:t>
      </w:r>
    </w:p>
    <w:p w14:paraId="06622741" w14:textId="77777777" w:rsidR="001B0455" w:rsidRDefault="001B0455" w:rsidP="001B0455">
      <w:pPr>
        <w:pStyle w:val="PL"/>
      </w:pPr>
      <w:r>
        <w:t xml:space="preserve">        '400':</w:t>
      </w:r>
    </w:p>
    <w:p w14:paraId="7E888E00" w14:textId="77777777" w:rsidR="001B0455" w:rsidRDefault="001B0455" w:rsidP="001B0455">
      <w:pPr>
        <w:pStyle w:val="PL"/>
      </w:pPr>
      <w:r>
        <w:t xml:space="preserve">          $ref: 'TS29122_CommonData.yaml#/components/responses/400'</w:t>
      </w:r>
    </w:p>
    <w:p w14:paraId="57BC8857" w14:textId="77777777" w:rsidR="001B0455" w:rsidRDefault="001B0455" w:rsidP="001B0455">
      <w:pPr>
        <w:pStyle w:val="PL"/>
      </w:pPr>
      <w:r>
        <w:t xml:space="preserve">        '401':</w:t>
      </w:r>
    </w:p>
    <w:p w14:paraId="76C752A2" w14:textId="77777777" w:rsidR="001B0455" w:rsidRDefault="001B0455" w:rsidP="001B0455">
      <w:pPr>
        <w:pStyle w:val="PL"/>
      </w:pPr>
      <w:r>
        <w:t xml:space="preserve">          $ref: 'TS29122_CommonData.yaml#/components/responses/401'</w:t>
      </w:r>
    </w:p>
    <w:p w14:paraId="57BA19AB" w14:textId="77777777" w:rsidR="001B0455" w:rsidRDefault="001B0455" w:rsidP="001B0455">
      <w:pPr>
        <w:pStyle w:val="PL"/>
      </w:pPr>
      <w:r>
        <w:t xml:space="preserve">        '403':</w:t>
      </w:r>
    </w:p>
    <w:p w14:paraId="1977A90A" w14:textId="77777777" w:rsidR="001B0455" w:rsidRDefault="001B0455" w:rsidP="001B0455">
      <w:pPr>
        <w:pStyle w:val="PL"/>
      </w:pPr>
      <w:r>
        <w:t xml:space="preserve">          $ref: 'TS29122_CommonData.yaml#/components/responses/403'</w:t>
      </w:r>
    </w:p>
    <w:p w14:paraId="1E9C9809" w14:textId="77777777" w:rsidR="001B0455" w:rsidRDefault="001B0455" w:rsidP="001B0455">
      <w:pPr>
        <w:pStyle w:val="PL"/>
      </w:pPr>
      <w:r>
        <w:t xml:space="preserve">        '404':</w:t>
      </w:r>
    </w:p>
    <w:p w14:paraId="78815BF8" w14:textId="77777777" w:rsidR="001B0455" w:rsidRDefault="001B0455" w:rsidP="001B0455">
      <w:pPr>
        <w:pStyle w:val="PL"/>
      </w:pPr>
      <w:r>
        <w:t xml:space="preserve">          $ref: 'TS29122_CommonData.yaml#/components/responses/404'</w:t>
      </w:r>
    </w:p>
    <w:p w14:paraId="15B23CF8" w14:textId="77777777" w:rsidR="001B0455" w:rsidRDefault="001B0455" w:rsidP="001B0455">
      <w:pPr>
        <w:pStyle w:val="PL"/>
        <w:rPr>
          <w:rFonts w:eastAsia="DengXian"/>
        </w:rPr>
      </w:pPr>
      <w:r>
        <w:rPr>
          <w:rFonts w:eastAsia="DengXian"/>
        </w:rPr>
        <w:t xml:space="preserve">        '429':</w:t>
      </w:r>
    </w:p>
    <w:p w14:paraId="71D9C3F1" w14:textId="77777777" w:rsidR="001B0455" w:rsidRDefault="001B0455" w:rsidP="001B0455">
      <w:pPr>
        <w:pStyle w:val="PL"/>
        <w:rPr>
          <w:rFonts w:eastAsia="DengXian"/>
        </w:rPr>
      </w:pPr>
      <w:r>
        <w:rPr>
          <w:rFonts w:eastAsia="DengXian"/>
        </w:rPr>
        <w:t xml:space="preserve">          $ref: 'TS29122_CommonData.yaml#/components/responses/429'</w:t>
      </w:r>
    </w:p>
    <w:p w14:paraId="4A3EEA30" w14:textId="77777777" w:rsidR="001B0455" w:rsidRDefault="001B0455" w:rsidP="001B0455">
      <w:pPr>
        <w:pStyle w:val="PL"/>
      </w:pPr>
      <w:r>
        <w:t xml:space="preserve">        '500':</w:t>
      </w:r>
    </w:p>
    <w:p w14:paraId="6AAB142B" w14:textId="77777777" w:rsidR="001B0455" w:rsidRDefault="001B0455" w:rsidP="001B0455">
      <w:pPr>
        <w:pStyle w:val="PL"/>
      </w:pPr>
      <w:r>
        <w:t xml:space="preserve">          $ref: 'TS29122_CommonData.yaml#/components/responses/500'</w:t>
      </w:r>
    </w:p>
    <w:p w14:paraId="4031A291" w14:textId="77777777" w:rsidR="001B0455" w:rsidRDefault="001B0455" w:rsidP="001B0455">
      <w:pPr>
        <w:pStyle w:val="PL"/>
      </w:pPr>
      <w:r>
        <w:t xml:space="preserve">        '503':</w:t>
      </w:r>
    </w:p>
    <w:p w14:paraId="4B367290" w14:textId="77777777" w:rsidR="001B0455" w:rsidRDefault="001B0455" w:rsidP="001B0455">
      <w:pPr>
        <w:pStyle w:val="PL"/>
      </w:pPr>
      <w:r>
        <w:t xml:space="preserve">          $ref: 'TS29122_CommonData.yaml#/components/responses/503'</w:t>
      </w:r>
    </w:p>
    <w:p w14:paraId="02D5C8A5" w14:textId="77777777" w:rsidR="001B0455" w:rsidRDefault="001B0455" w:rsidP="001B0455">
      <w:pPr>
        <w:pStyle w:val="PL"/>
      </w:pPr>
      <w:r>
        <w:t xml:space="preserve">        default:</w:t>
      </w:r>
    </w:p>
    <w:p w14:paraId="5E7F1C9C" w14:textId="77777777" w:rsidR="001B0455" w:rsidRDefault="001B0455" w:rsidP="001B0455">
      <w:pPr>
        <w:pStyle w:val="PL"/>
      </w:pPr>
      <w:r>
        <w:t xml:space="preserve">          $ref: 'TS29122_CommonData.yaml#/components/responses/default'</w:t>
      </w:r>
    </w:p>
    <w:p w14:paraId="4D796F21" w14:textId="77777777" w:rsidR="001B0455" w:rsidRDefault="001B0455" w:rsidP="001B0455">
      <w:pPr>
        <w:pStyle w:val="PL"/>
      </w:pPr>
    </w:p>
    <w:p w14:paraId="46A92964" w14:textId="77777777" w:rsidR="001B0455" w:rsidRDefault="001B0455" w:rsidP="001B0455">
      <w:pPr>
        <w:pStyle w:val="PL"/>
      </w:pPr>
      <w:r>
        <w:t># Components</w:t>
      </w:r>
    </w:p>
    <w:p w14:paraId="62A5CA73" w14:textId="77777777" w:rsidR="001B0455" w:rsidRDefault="001B0455" w:rsidP="001B0455">
      <w:pPr>
        <w:pStyle w:val="PL"/>
      </w:pPr>
    </w:p>
    <w:p w14:paraId="0D5497EA" w14:textId="77777777" w:rsidR="001B0455" w:rsidRDefault="001B0455" w:rsidP="001B0455">
      <w:pPr>
        <w:pStyle w:val="PL"/>
      </w:pPr>
      <w:r>
        <w:t>components:</w:t>
      </w:r>
    </w:p>
    <w:p w14:paraId="0154A256" w14:textId="77777777" w:rsidR="001B0455" w:rsidRDefault="001B0455" w:rsidP="001B0455">
      <w:pPr>
        <w:pStyle w:val="PL"/>
        <w:rPr>
          <w:lang w:val="en-US" w:eastAsia="es-ES"/>
        </w:rPr>
      </w:pPr>
      <w:r>
        <w:rPr>
          <w:lang w:val="en-US" w:eastAsia="es-ES"/>
        </w:rPr>
        <w:t xml:space="preserve">  securitySchemes:</w:t>
      </w:r>
    </w:p>
    <w:p w14:paraId="26E464CE" w14:textId="77777777" w:rsidR="001B0455" w:rsidRDefault="001B0455" w:rsidP="001B0455">
      <w:pPr>
        <w:pStyle w:val="PL"/>
        <w:rPr>
          <w:lang w:val="en-US" w:eastAsia="es-ES"/>
        </w:rPr>
      </w:pPr>
      <w:r>
        <w:rPr>
          <w:lang w:val="en-US" w:eastAsia="es-ES"/>
        </w:rPr>
        <w:t xml:space="preserve">    oAuth2ClientCredentials:</w:t>
      </w:r>
    </w:p>
    <w:p w14:paraId="22FC0915" w14:textId="77777777" w:rsidR="001B0455" w:rsidRDefault="001B0455" w:rsidP="001B0455">
      <w:pPr>
        <w:pStyle w:val="PL"/>
        <w:rPr>
          <w:lang w:val="en-US"/>
        </w:rPr>
      </w:pPr>
      <w:r>
        <w:rPr>
          <w:lang w:val="en-US"/>
        </w:rPr>
        <w:t xml:space="preserve">      type: oauth2</w:t>
      </w:r>
    </w:p>
    <w:p w14:paraId="39F52C3B" w14:textId="77777777" w:rsidR="001B0455" w:rsidRDefault="001B0455" w:rsidP="001B0455">
      <w:pPr>
        <w:pStyle w:val="PL"/>
        <w:rPr>
          <w:lang w:val="en-US"/>
        </w:rPr>
      </w:pPr>
      <w:r>
        <w:rPr>
          <w:lang w:val="en-US"/>
        </w:rPr>
        <w:t xml:space="preserve">      flows:</w:t>
      </w:r>
    </w:p>
    <w:p w14:paraId="0DAE9B1B" w14:textId="77777777" w:rsidR="001B0455" w:rsidRDefault="001B0455" w:rsidP="001B0455">
      <w:pPr>
        <w:pStyle w:val="PL"/>
        <w:rPr>
          <w:lang w:val="en-US"/>
        </w:rPr>
      </w:pPr>
      <w:r>
        <w:rPr>
          <w:lang w:val="en-US"/>
        </w:rPr>
        <w:t xml:space="preserve">        clientCredentials:</w:t>
      </w:r>
    </w:p>
    <w:p w14:paraId="7E81177F" w14:textId="77777777" w:rsidR="001B0455" w:rsidRDefault="001B0455" w:rsidP="001B0455">
      <w:pPr>
        <w:pStyle w:val="PL"/>
        <w:rPr>
          <w:lang w:val="en-US"/>
        </w:rPr>
      </w:pPr>
      <w:r>
        <w:rPr>
          <w:lang w:val="en-US"/>
        </w:rPr>
        <w:t xml:space="preserve">          tokenUrl: '{tokenUrl}'</w:t>
      </w:r>
    </w:p>
    <w:p w14:paraId="396F6849" w14:textId="77777777" w:rsidR="001B0455" w:rsidRDefault="001B0455" w:rsidP="001B0455">
      <w:pPr>
        <w:pStyle w:val="PL"/>
        <w:rPr>
          <w:lang w:val="en-US"/>
        </w:rPr>
      </w:pPr>
      <w:r>
        <w:rPr>
          <w:lang w:val="en-US"/>
        </w:rPr>
        <w:t xml:space="preserve">          scopes: {}</w:t>
      </w:r>
    </w:p>
    <w:p w14:paraId="020089D2" w14:textId="77777777" w:rsidR="001B0455" w:rsidRDefault="001B0455" w:rsidP="001B0455">
      <w:pPr>
        <w:pStyle w:val="PL"/>
      </w:pPr>
    </w:p>
    <w:p w14:paraId="69B3F3D6" w14:textId="77777777" w:rsidR="001B0455" w:rsidRDefault="001B0455" w:rsidP="001B0455">
      <w:pPr>
        <w:pStyle w:val="PL"/>
      </w:pPr>
      <w:r>
        <w:t xml:space="preserve">  schemas:</w:t>
      </w:r>
    </w:p>
    <w:p w14:paraId="379E3B93" w14:textId="77777777" w:rsidR="001B0455" w:rsidRDefault="001B0455" w:rsidP="001B0455">
      <w:pPr>
        <w:pStyle w:val="PL"/>
      </w:pPr>
      <w:r>
        <w:t xml:space="preserve">    </w:t>
      </w:r>
      <w:r>
        <w:rPr>
          <w:lang w:eastAsia="ja-JP"/>
        </w:rPr>
        <w:t>ACInfoSubscription</w:t>
      </w:r>
      <w:r>
        <w:t>:</w:t>
      </w:r>
    </w:p>
    <w:p w14:paraId="4C605749" w14:textId="77777777" w:rsidR="001B0455" w:rsidRDefault="001B0455" w:rsidP="001B0455">
      <w:pPr>
        <w:pStyle w:val="PL"/>
      </w:pPr>
      <w:r>
        <w:t xml:space="preserve">      type: object</w:t>
      </w:r>
    </w:p>
    <w:p w14:paraId="2701600A" w14:textId="77777777" w:rsidR="001B0455" w:rsidRDefault="001B0455" w:rsidP="001B0455">
      <w:pPr>
        <w:pStyle w:val="PL"/>
      </w:pPr>
      <w:r>
        <w:t xml:space="preserve">      description: Represents an Individual AC Information Subscription.</w:t>
      </w:r>
    </w:p>
    <w:p w14:paraId="7ACE3546" w14:textId="77777777" w:rsidR="001B0455" w:rsidRDefault="001B0455" w:rsidP="001B0455">
      <w:pPr>
        <w:pStyle w:val="PL"/>
      </w:pPr>
      <w:r>
        <w:t xml:space="preserve">      properties:</w:t>
      </w:r>
    </w:p>
    <w:p w14:paraId="53DEAFDF" w14:textId="77777777" w:rsidR="001B0455" w:rsidRDefault="001B0455" w:rsidP="001B0455">
      <w:pPr>
        <w:pStyle w:val="PL"/>
      </w:pPr>
      <w:r>
        <w:t xml:space="preserve">        easId:</w:t>
      </w:r>
    </w:p>
    <w:p w14:paraId="210DD827" w14:textId="77777777" w:rsidR="001B0455" w:rsidRDefault="001B0455" w:rsidP="001B0455">
      <w:pPr>
        <w:pStyle w:val="PL"/>
      </w:pPr>
      <w:r>
        <w:t xml:space="preserve">          type: string</w:t>
      </w:r>
    </w:p>
    <w:p w14:paraId="2B2A175A" w14:textId="77777777" w:rsidR="001B0455" w:rsidRDefault="001B0455" w:rsidP="001B0455">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08CEA09B" w14:textId="77777777" w:rsidR="001B0455" w:rsidRDefault="001B0455" w:rsidP="001B0455">
      <w:pPr>
        <w:pStyle w:val="PL"/>
        <w:rPr>
          <w:rFonts w:eastAsia="DengXian"/>
        </w:rPr>
      </w:pPr>
      <w:r>
        <w:rPr>
          <w:rFonts w:eastAsia="DengXian"/>
        </w:rPr>
        <w:t xml:space="preserve">        </w:t>
      </w:r>
      <w:r>
        <w:t>acFltrs</w:t>
      </w:r>
      <w:r>
        <w:rPr>
          <w:rFonts w:eastAsia="DengXian"/>
        </w:rPr>
        <w:t>:</w:t>
      </w:r>
    </w:p>
    <w:p w14:paraId="79F403AA" w14:textId="77777777" w:rsidR="001B0455" w:rsidRDefault="001B0455" w:rsidP="001B0455">
      <w:pPr>
        <w:pStyle w:val="PL"/>
        <w:rPr>
          <w:rFonts w:eastAsia="DengXian"/>
        </w:rPr>
      </w:pPr>
      <w:r>
        <w:rPr>
          <w:rFonts w:eastAsia="DengXian"/>
        </w:rPr>
        <w:t xml:space="preserve">          type: array</w:t>
      </w:r>
    </w:p>
    <w:p w14:paraId="213D9B27" w14:textId="77777777" w:rsidR="001B0455" w:rsidRDefault="001B0455" w:rsidP="001B0455">
      <w:pPr>
        <w:pStyle w:val="PL"/>
        <w:rPr>
          <w:rFonts w:eastAsia="DengXian"/>
        </w:rPr>
      </w:pPr>
      <w:r>
        <w:rPr>
          <w:rFonts w:eastAsia="DengXian"/>
        </w:rPr>
        <w:t xml:space="preserve">          items:</w:t>
      </w:r>
    </w:p>
    <w:p w14:paraId="5375ED86"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6E261D05" w14:textId="77777777" w:rsidR="001B0455" w:rsidRDefault="001B0455" w:rsidP="001B0455">
      <w:pPr>
        <w:pStyle w:val="PL"/>
        <w:rPr>
          <w:rFonts w:eastAsia="DengXian"/>
        </w:rPr>
      </w:pPr>
      <w:r>
        <w:rPr>
          <w:rFonts w:eastAsia="DengXian"/>
        </w:rPr>
        <w:t xml:space="preserve">          minItems: 1</w:t>
      </w:r>
    </w:p>
    <w:p w14:paraId="473445DF"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B695BFF" w14:textId="77777777" w:rsidR="001B0455" w:rsidRDefault="001B0455" w:rsidP="001B0455">
      <w:pPr>
        <w:pStyle w:val="PL"/>
      </w:pPr>
      <w:r>
        <w:t xml:space="preserve">        expTime:</w:t>
      </w:r>
    </w:p>
    <w:p w14:paraId="53FB1343" w14:textId="77777777" w:rsidR="001B0455" w:rsidRDefault="001B0455" w:rsidP="001B0455">
      <w:pPr>
        <w:pStyle w:val="PL"/>
      </w:pPr>
      <w:r>
        <w:t xml:space="preserve">          $ref: 'TS29122_CommonData.yaml#/components/schemas/DateTime'</w:t>
      </w:r>
    </w:p>
    <w:p w14:paraId="621ED212" w14:textId="77777777" w:rsidR="001B0455" w:rsidRDefault="001B0455" w:rsidP="001B0455">
      <w:pPr>
        <w:pStyle w:val="PL"/>
      </w:pPr>
      <w:r>
        <w:t xml:space="preserve">        eventReq:</w:t>
      </w:r>
    </w:p>
    <w:p w14:paraId="536DE97C" w14:textId="77777777" w:rsidR="001B0455" w:rsidRDefault="001B0455" w:rsidP="001B0455">
      <w:pPr>
        <w:pStyle w:val="PL"/>
      </w:pPr>
      <w:r>
        <w:t xml:space="preserve">          $ref: 'TS29523_Npcf_EventExposure.yaml#/components/schemas/ReportingInformation'</w:t>
      </w:r>
    </w:p>
    <w:p w14:paraId="3AA317EF" w14:textId="77777777" w:rsidR="001B0455" w:rsidRDefault="001B0455" w:rsidP="001B0455">
      <w:pPr>
        <w:pStyle w:val="PL"/>
      </w:pPr>
      <w:r>
        <w:t xml:space="preserve">        notificationDestination:</w:t>
      </w:r>
    </w:p>
    <w:p w14:paraId="1DD9F628" w14:textId="77777777" w:rsidR="001B0455" w:rsidRDefault="001B0455" w:rsidP="001B0455">
      <w:pPr>
        <w:pStyle w:val="PL"/>
      </w:pPr>
      <w:r>
        <w:t xml:space="preserve">          $ref: 'TS29122_CommonData.yaml#/components/schemas/Uri'</w:t>
      </w:r>
    </w:p>
    <w:p w14:paraId="4DC51733" w14:textId="77777777" w:rsidR="001B0455" w:rsidRDefault="001B0455" w:rsidP="001B0455">
      <w:pPr>
        <w:pStyle w:val="PL"/>
      </w:pPr>
      <w:r>
        <w:t xml:space="preserve">        requestTestNotification:</w:t>
      </w:r>
    </w:p>
    <w:p w14:paraId="1D17E1FC" w14:textId="77777777" w:rsidR="001B0455" w:rsidRDefault="001B0455" w:rsidP="001B0455">
      <w:pPr>
        <w:pStyle w:val="PL"/>
      </w:pPr>
      <w:r>
        <w:t xml:space="preserve">          type: boolean</w:t>
      </w:r>
    </w:p>
    <w:p w14:paraId="38454DF3" w14:textId="77777777" w:rsidR="001B0455" w:rsidRDefault="001B0455" w:rsidP="001B0455">
      <w:pPr>
        <w:pStyle w:val="PL"/>
      </w:pPr>
      <w:r>
        <w:t xml:space="preserve">          description: &gt;</w:t>
      </w:r>
    </w:p>
    <w:p w14:paraId="55CC2F1B" w14:textId="77777777" w:rsidR="001B0455" w:rsidRDefault="001B0455" w:rsidP="001B0455">
      <w:pPr>
        <w:pStyle w:val="PL"/>
      </w:pPr>
      <w:r>
        <w:t xml:space="preserve">            </w:t>
      </w:r>
      <w:r w:rsidRPr="008D61CA">
        <w:t xml:space="preserve">Set to true by </w:t>
      </w:r>
      <w:r>
        <w:t>the EAS</w:t>
      </w:r>
      <w:r w:rsidRPr="008D61CA">
        <w:t xml:space="preserve"> to request the EES to send a test notification</w:t>
      </w:r>
      <w:r>
        <w:t>.</w:t>
      </w:r>
    </w:p>
    <w:p w14:paraId="1537F1C2" w14:textId="77777777" w:rsidR="001B0455" w:rsidRDefault="001B0455" w:rsidP="001B0455">
      <w:pPr>
        <w:pStyle w:val="PL"/>
      </w:pPr>
      <w:r>
        <w:t xml:space="preserve">            Set to false or omitted otherwise.</w:t>
      </w:r>
    </w:p>
    <w:p w14:paraId="1E4255E0" w14:textId="77777777" w:rsidR="001B0455" w:rsidRDefault="001B0455" w:rsidP="001B0455">
      <w:pPr>
        <w:pStyle w:val="PL"/>
      </w:pPr>
      <w:r>
        <w:t xml:space="preserve">        websockNotifConfig:</w:t>
      </w:r>
    </w:p>
    <w:p w14:paraId="71E54744" w14:textId="77777777" w:rsidR="001B0455" w:rsidRDefault="001B0455" w:rsidP="001B0455">
      <w:pPr>
        <w:pStyle w:val="PL"/>
      </w:pPr>
      <w:r>
        <w:t xml:space="preserve">          $ref: 'TS29122_CommonData.yaml#/components/schemas/WebsockNotifConfig'</w:t>
      </w:r>
    </w:p>
    <w:p w14:paraId="03EBF431" w14:textId="77777777" w:rsidR="001B0455" w:rsidRDefault="001B0455" w:rsidP="001B0455">
      <w:pPr>
        <w:pStyle w:val="PL"/>
      </w:pPr>
      <w:r>
        <w:t xml:space="preserve">        </w:t>
      </w:r>
      <w:r>
        <w:rPr>
          <w:lang w:eastAsia="zh-CN"/>
        </w:rPr>
        <w:t>suppFeat</w:t>
      </w:r>
      <w:r>
        <w:t>:</w:t>
      </w:r>
    </w:p>
    <w:p w14:paraId="0E03B247" w14:textId="77777777" w:rsidR="001B0455" w:rsidRDefault="001B0455" w:rsidP="001B0455">
      <w:pPr>
        <w:pStyle w:val="PL"/>
      </w:pPr>
      <w:r>
        <w:t xml:space="preserve">          $ref: 'TS29571_CommonData.yaml#/components/schemas/</w:t>
      </w:r>
      <w:r>
        <w:rPr>
          <w:lang w:eastAsia="zh-CN"/>
        </w:rPr>
        <w:t>SupportedFeatures</w:t>
      </w:r>
      <w:r>
        <w:t>'</w:t>
      </w:r>
    </w:p>
    <w:p w14:paraId="3EDB034B" w14:textId="77777777" w:rsidR="001B0455" w:rsidRDefault="001B0455" w:rsidP="001B0455">
      <w:pPr>
        <w:pStyle w:val="PL"/>
        <w:rPr>
          <w:rFonts w:eastAsia="DengXian"/>
        </w:rPr>
      </w:pPr>
      <w:r>
        <w:rPr>
          <w:rFonts w:eastAsia="DengXian"/>
        </w:rPr>
        <w:t xml:space="preserve">        </w:t>
      </w:r>
      <w:r>
        <w:t>trigCondParams</w:t>
      </w:r>
      <w:r>
        <w:rPr>
          <w:rFonts w:eastAsia="DengXian"/>
        </w:rPr>
        <w:t>:</w:t>
      </w:r>
    </w:p>
    <w:p w14:paraId="731A223E" w14:textId="77777777" w:rsidR="001B0455" w:rsidRDefault="001B0455" w:rsidP="001B0455">
      <w:pPr>
        <w:pStyle w:val="PL"/>
        <w:rPr>
          <w:rFonts w:eastAsia="DengXian"/>
        </w:rPr>
      </w:pPr>
      <w:r>
        <w:rPr>
          <w:rFonts w:eastAsia="DengXian"/>
        </w:rPr>
        <w:t xml:space="preserve">          type: array</w:t>
      </w:r>
    </w:p>
    <w:p w14:paraId="4CA0A819" w14:textId="77777777" w:rsidR="001B0455" w:rsidRDefault="001B0455" w:rsidP="001B0455">
      <w:pPr>
        <w:pStyle w:val="PL"/>
        <w:rPr>
          <w:rFonts w:eastAsia="DengXian"/>
        </w:rPr>
      </w:pPr>
      <w:r>
        <w:rPr>
          <w:rFonts w:eastAsia="DengXian"/>
        </w:rPr>
        <w:t xml:space="preserve">          items:</w:t>
      </w:r>
    </w:p>
    <w:p w14:paraId="4A5D9F6C" w14:textId="77777777" w:rsidR="001B0455" w:rsidRDefault="001B0455" w:rsidP="001B0455">
      <w:pPr>
        <w:pStyle w:val="PL"/>
        <w:rPr>
          <w:rFonts w:eastAsia="DengXian"/>
        </w:rPr>
      </w:pPr>
      <w:r>
        <w:rPr>
          <w:rFonts w:eastAsia="DengXian"/>
        </w:rPr>
        <w:t xml:space="preserve">            $ref: '#/components/schemas/</w:t>
      </w:r>
      <w:r>
        <w:t>TrigCondParams</w:t>
      </w:r>
      <w:r>
        <w:rPr>
          <w:rFonts w:eastAsia="DengXian"/>
        </w:rPr>
        <w:t>'</w:t>
      </w:r>
    </w:p>
    <w:p w14:paraId="04B9D1FF" w14:textId="77777777" w:rsidR="001B0455" w:rsidRDefault="001B0455" w:rsidP="001B0455">
      <w:pPr>
        <w:pStyle w:val="PL"/>
        <w:rPr>
          <w:rFonts w:eastAsia="DengXian"/>
        </w:rPr>
      </w:pPr>
      <w:r>
        <w:rPr>
          <w:rFonts w:eastAsia="DengXian"/>
        </w:rPr>
        <w:t xml:space="preserve">          minItems: 1</w:t>
      </w:r>
    </w:p>
    <w:p w14:paraId="67B9DC5B" w14:textId="77777777" w:rsidR="001B0455" w:rsidRDefault="001B0455" w:rsidP="001B0455">
      <w:pPr>
        <w:pStyle w:val="PL"/>
      </w:pPr>
      <w:r>
        <w:rPr>
          <w:rFonts w:eastAsia="DengXian"/>
        </w:rPr>
        <w:t xml:space="preserve">          description:</w:t>
      </w:r>
      <w:r>
        <w:t xml:space="preserve"> &gt;</w:t>
      </w:r>
    </w:p>
    <w:p w14:paraId="60477C27" w14:textId="77777777" w:rsidR="001B0455" w:rsidRPr="007A2B77" w:rsidRDefault="001B0455" w:rsidP="001B0455">
      <w:pPr>
        <w:pStyle w:val="PL"/>
        <w:rPr>
          <w:rFonts w:eastAsia="DengXian" w:cs="Arial"/>
          <w:szCs w:val="18"/>
        </w:rPr>
      </w:pPr>
      <w:r>
        <w:t xml:space="preserve">            Represents the notification triggering conditions of the AC information subscription.</w:t>
      </w:r>
    </w:p>
    <w:p w14:paraId="3172CFFE" w14:textId="77777777" w:rsidR="001B0455" w:rsidRDefault="001B0455" w:rsidP="001B0455">
      <w:pPr>
        <w:pStyle w:val="PL"/>
      </w:pPr>
      <w:r>
        <w:t xml:space="preserve">      required:</w:t>
      </w:r>
    </w:p>
    <w:p w14:paraId="1CA2055D" w14:textId="77777777" w:rsidR="001B0455" w:rsidRDefault="001B0455" w:rsidP="001B0455">
      <w:pPr>
        <w:pStyle w:val="PL"/>
      </w:pPr>
      <w:r>
        <w:t xml:space="preserve">        - easId</w:t>
      </w:r>
    </w:p>
    <w:p w14:paraId="0EB47C35" w14:textId="77777777" w:rsidR="001B0455" w:rsidRDefault="001B0455" w:rsidP="001B0455">
      <w:pPr>
        <w:pStyle w:val="PL"/>
      </w:pPr>
    </w:p>
    <w:p w14:paraId="3D0DB24E" w14:textId="77777777" w:rsidR="001B0455" w:rsidRDefault="001B0455" w:rsidP="001B0455">
      <w:pPr>
        <w:pStyle w:val="PL"/>
      </w:pPr>
      <w:r>
        <w:t xml:space="preserve">    </w:t>
      </w:r>
      <w:r>
        <w:rPr>
          <w:lang w:eastAsia="ja-JP"/>
        </w:rPr>
        <w:t>ACInfoSubscriptionPatch</w:t>
      </w:r>
      <w:r>
        <w:t>:</w:t>
      </w:r>
    </w:p>
    <w:p w14:paraId="517E24E4" w14:textId="77777777" w:rsidR="001B0455" w:rsidRDefault="001B0455" w:rsidP="001B0455">
      <w:pPr>
        <w:pStyle w:val="PL"/>
      </w:pPr>
      <w:r>
        <w:t xml:space="preserve">      type: object</w:t>
      </w:r>
    </w:p>
    <w:p w14:paraId="6F5A0E66" w14:textId="77777777" w:rsidR="001B0455" w:rsidRDefault="001B0455" w:rsidP="001B0455">
      <w:pPr>
        <w:pStyle w:val="PL"/>
      </w:pPr>
      <w:r>
        <w:t xml:space="preserve">      description: Represents the partial update of Individual AC Information Subscription.</w:t>
      </w:r>
    </w:p>
    <w:p w14:paraId="6CE75B82" w14:textId="77777777" w:rsidR="001B0455" w:rsidRDefault="001B0455" w:rsidP="001B0455">
      <w:pPr>
        <w:pStyle w:val="PL"/>
      </w:pPr>
      <w:r>
        <w:t xml:space="preserve">      properties:</w:t>
      </w:r>
    </w:p>
    <w:p w14:paraId="02AE7F32" w14:textId="77777777" w:rsidR="001B0455" w:rsidRDefault="001B0455" w:rsidP="001B0455">
      <w:pPr>
        <w:pStyle w:val="PL"/>
        <w:rPr>
          <w:rFonts w:eastAsia="DengXian"/>
        </w:rPr>
      </w:pPr>
      <w:r>
        <w:rPr>
          <w:rFonts w:eastAsia="DengXian"/>
        </w:rPr>
        <w:t xml:space="preserve">        </w:t>
      </w:r>
      <w:r>
        <w:t>acFltrs</w:t>
      </w:r>
      <w:r>
        <w:rPr>
          <w:rFonts w:eastAsia="DengXian"/>
        </w:rPr>
        <w:t>:</w:t>
      </w:r>
    </w:p>
    <w:p w14:paraId="7B52431A" w14:textId="77777777" w:rsidR="001B0455" w:rsidRDefault="001B0455" w:rsidP="001B0455">
      <w:pPr>
        <w:pStyle w:val="PL"/>
        <w:rPr>
          <w:rFonts w:eastAsia="DengXian"/>
        </w:rPr>
      </w:pPr>
      <w:r>
        <w:rPr>
          <w:rFonts w:eastAsia="DengXian"/>
        </w:rPr>
        <w:t xml:space="preserve">          type: array</w:t>
      </w:r>
    </w:p>
    <w:p w14:paraId="1DE54784" w14:textId="77777777" w:rsidR="001B0455" w:rsidRDefault="001B0455" w:rsidP="001B0455">
      <w:pPr>
        <w:pStyle w:val="PL"/>
        <w:rPr>
          <w:rFonts w:eastAsia="DengXian"/>
        </w:rPr>
      </w:pPr>
      <w:r>
        <w:rPr>
          <w:rFonts w:eastAsia="DengXian"/>
        </w:rPr>
        <w:t xml:space="preserve">          items:</w:t>
      </w:r>
    </w:p>
    <w:p w14:paraId="7FF5624C" w14:textId="77777777" w:rsidR="001B0455" w:rsidRDefault="001B0455" w:rsidP="001B0455">
      <w:pPr>
        <w:pStyle w:val="PL"/>
        <w:rPr>
          <w:rFonts w:eastAsia="DengXian"/>
        </w:rPr>
      </w:pPr>
      <w:r>
        <w:rPr>
          <w:rFonts w:eastAsia="DengXian"/>
        </w:rPr>
        <w:t xml:space="preserve">            $ref: '#/components/schemas/</w:t>
      </w:r>
      <w:r>
        <w:t>ACFilters</w:t>
      </w:r>
      <w:r>
        <w:rPr>
          <w:rFonts w:eastAsia="DengXian"/>
        </w:rPr>
        <w:t>'</w:t>
      </w:r>
    </w:p>
    <w:p w14:paraId="03C90B87" w14:textId="77777777" w:rsidR="001B0455" w:rsidRDefault="001B0455" w:rsidP="001B0455">
      <w:pPr>
        <w:pStyle w:val="PL"/>
        <w:rPr>
          <w:rFonts w:eastAsia="DengXian"/>
        </w:rPr>
      </w:pPr>
      <w:r>
        <w:rPr>
          <w:rFonts w:eastAsia="DengXian"/>
        </w:rPr>
        <w:t xml:space="preserve">          minItems: 1</w:t>
      </w:r>
    </w:p>
    <w:p w14:paraId="52CBEEB7" w14:textId="77777777" w:rsidR="001B0455" w:rsidRDefault="001B0455" w:rsidP="001B0455">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7491D6EB" w14:textId="77777777" w:rsidR="001B0455" w:rsidRDefault="001B0455" w:rsidP="001B0455">
      <w:pPr>
        <w:pStyle w:val="PL"/>
      </w:pPr>
      <w:r>
        <w:t xml:space="preserve">        expTime:</w:t>
      </w:r>
    </w:p>
    <w:p w14:paraId="19EED98E" w14:textId="77777777" w:rsidR="001B0455" w:rsidRDefault="001B0455" w:rsidP="001B0455">
      <w:pPr>
        <w:pStyle w:val="PL"/>
      </w:pPr>
      <w:r>
        <w:t xml:space="preserve">          $ref: 'TS29122_CommonData.yaml#/components/schemas/DateTime'</w:t>
      </w:r>
    </w:p>
    <w:p w14:paraId="7B1CCA84" w14:textId="77777777" w:rsidR="001B0455" w:rsidRDefault="001B0455" w:rsidP="001B0455">
      <w:pPr>
        <w:pStyle w:val="PL"/>
      </w:pPr>
      <w:r>
        <w:t xml:space="preserve">        eventReq:</w:t>
      </w:r>
    </w:p>
    <w:p w14:paraId="1A92110F" w14:textId="77777777" w:rsidR="001B0455" w:rsidRDefault="001B0455" w:rsidP="001B0455">
      <w:pPr>
        <w:pStyle w:val="PL"/>
      </w:pPr>
      <w:r>
        <w:t xml:space="preserve">          $ref: 'TS29523_Npcf_EventExposure.yaml#/components/schemas/ReportingInformation'</w:t>
      </w:r>
    </w:p>
    <w:p w14:paraId="70A51D86" w14:textId="77777777" w:rsidR="001B0455" w:rsidRDefault="001B0455" w:rsidP="001B0455">
      <w:pPr>
        <w:pStyle w:val="PL"/>
      </w:pPr>
      <w:r>
        <w:t xml:space="preserve">        notificationDestination:</w:t>
      </w:r>
    </w:p>
    <w:p w14:paraId="096A9CE9" w14:textId="77777777" w:rsidR="001B0455" w:rsidRDefault="001B0455" w:rsidP="001B0455">
      <w:pPr>
        <w:pStyle w:val="PL"/>
      </w:pPr>
      <w:r>
        <w:t xml:space="preserve">          $ref: 'TS29122_CommonData.yaml#/components/schemas/Uri'</w:t>
      </w:r>
    </w:p>
    <w:p w14:paraId="5A125A9A" w14:textId="77777777" w:rsidR="001B0455" w:rsidRDefault="001B0455" w:rsidP="001B0455">
      <w:pPr>
        <w:pStyle w:val="PL"/>
        <w:rPr>
          <w:rFonts w:eastAsia="DengXian"/>
        </w:rPr>
      </w:pPr>
      <w:r>
        <w:rPr>
          <w:rFonts w:eastAsia="DengXian"/>
        </w:rPr>
        <w:t xml:space="preserve">        </w:t>
      </w:r>
      <w:r>
        <w:t>trigCondParams</w:t>
      </w:r>
      <w:r>
        <w:rPr>
          <w:rFonts w:eastAsia="DengXian"/>
        </w:rPr>
        <w:t>:</w:t>
      </w:r>
    </w:p>
    <w:p w14:paraId="0D2ABC7C" w14:textId="77777777" w:rsidR="001B0455" w:rsidRDefault="001B0455" w:rsidP="001B0455">
      <w:pPr>
        <w:pStyle w:val="PL"/>
        <w:rPr>
          <w:rFonts w:eastAsia="DengXian"/>
        </w:rPr>
      </w:pPr>
      <w:r>
        <w:rPr>
          <w:rFonts w:eastAsia="DengXian"/>
        </w:rPr>
        <w:t xml:space="preserve">          type: array</w:t>
      </w:r>
    </w:p>
    <w:p w14:paraId="3B8DA229" w14:textId="77777777" w:rsidR="001B0455" w:rsidRDefault="001B0455" w:rsidP="001B0455">
      <w:pPr>
        <w:pStyle w:val="PL"/>
        <w:rPr>
          <w:rFonts w:eastAsia="DengXian"/>
        </w:rPr>
      </w:pPr>
      <w:r>
        <w:rPr>
          <w:rFonts w:eastAsia="DengXian"/>
        </w:rPr>
        <w:t xml:space="preserve">          items:</w:t>
      </w:r>
    </w:p>
    <w:p w14:paraId="4392D2D0" w14:textId="77777777" w:rsidR="001B0455" w:rsidRDefault="001B0455" w:rsidP="001B0455">
      <w:pPr>
        <w:pStyle w:val="PL"/>
        <w:rPr>
          <w:rFonts w:eastAsia="DengXian"/>
        </w:rPr>
      </w:pPr>
      <w:r>
        <w:rPr>
          <w:rFonts w:eastAsia="DengXian"/>
        </w:rPr>
        <w:t xml:space="preserve">            $ref: '#/components/schemas/</w:t>
      </w:r>
      <w:r>
        <w:t>TrigCondParams</w:t>
      </w:r>
      <w:r>
        <w:rPr>
          <w:rFonts w:eastAsia="DengXian"/>
        </w:rPr>
        <w:t>'</w:t>
      </w:r>
    </w:p>
    <w:p w14:paraId="72AE602F" w14:textId="77777777" w:rsidR="001B0455" w:rsidRDefault="001B0455" w:rsidP="001B0455">
      <w:pPr>
        <w:pStyle w:val="PL"/>
        <w:rPr>
          <w:rFonts w:eastAsia="DengXian"/>
        </w:rPr>
      </w:pPr>
      <w:r>
        <w:rPr>
          <w:rFonts w:eastAsia="DengXian"/>
        </w:rPr>
        <w:t xml:space="preserve">          minItems: 1</w:t>
      </w:r>
    </w:p>
    <w:p w14:paraId="26ACD71F" w14:textId="77777777" w:rsidR="001B0455" w:rsidRDefault="001B0455" w:rsidP="001B0455">
      <w:pPr>
        <w:pStyle w:val="PL"/>
      </w:pPr>
      <w:r>
        <w:rPr>
          <w:rFonts w:eastAsia="DengXian"/>
        </w:rPr>
        <w:t xml:space="preserve">          description:</w:t>
      </w:r>
      <w:r>
        <w:t xml:space="preserve"> &gt;</w:t>
      </w:r>
    </w:p>
    <w:p w14:paraId="4FC59767" w14:textId="77777777" w:rsidR="001B0455" w:rsidRPr="007A2B77" w:rsidRDefault="001B0455" w:rsidP="001B0455">
      <w:pPr>
        <w:pStyle w:val="PL"/>
        <w:rPr>
          <w:rFonts w:eastAsia="DengXian" w:cs="Arial"/>
          <w:szCs w:val="18"/>
        </w:rPr>
      </w:pPr>
      <w:r>
        <w:t xml:space="preserve">            Represents the notification triggering conditions of the AC information subscription.</w:t>
      </w:r>
    </w:p>
    <w:p w14:paraId="6A4E2DC5" w14:textId="77777777" w:rsidR="001B0455" w:rsidRDefault="001B0455" w:rsidP="001B0455">
      <w:pPr>
        <w:pStyle w:val="PL"/>
      </w:pPr>
    </w:p>
    <w:p w14:paraId="543ED939" w14:textId="77777777" w:rsidR="001B0455" w:rsidRDefault="001B0455" w:rsidP="001B0455">
      <w:pPr>
        <w:pStyle w:val="PL"/>
      </w:pPr>
      <w:r>
        <w:t xml:space="preserve">    </w:t>
      </w:r>
      <w:r>
        <w:rPr>
          <w:lang w:eastAsia="ja-JP"/>
        </w:rPr>
        <w:t>ACFilters</w:t>
      </w:r>
      <w:r>
        <w:t>:</w:t>
      </w:r>
    </w:p>
    <w:p w14:paraId="0A2046D0" w14:textId="77777777" w:rsidR="001B0455" w:rsidRDefault="001B0455" w:rsidP="001B0455">
      <w:pPr>
        <w:pStyle w:val="PL"/>
      </w:pPr>
      <w:r>
        <w:t xml:space="preserve">      type: object</w:t>
      </w:r>
    </w:p>
    <w:p w14:paraId="13494AA5" w14:textId="77777777" w:rsidR="001B0455" w:rsidRDefault="001B0455" w:rsidP="001B0455">
      <w:pPr>
        <w:pStyle w:val="PL"/>
      </w:pPr>
      <w:r>
        <w:t xml:space="preserve">      description: Represents the filters information for AC Information Subscription.</w:t>
      </w:r>
    </w:p>
    <w:p w14:paraId="7DC14E71" w14:textId="77777777" w:rsidR="001B0455" w:rsidRDefault="001B0455" w:rsidP="001B0455">
      <w:pPr>
        <w:pStyle w:val="PL"/>
      </w:pPr>
      <w:r>
        <w:t xml:space="preserve">      properties:</w:t>
      </w:r>
    </w:p>
    <w:p w14:paraId="7BEB2F39" w14:textId="77777777" w:rsidR="001B0455" w:rsidRDefault="001B0455" w:rsidP="001B0455">
      <w:pPr>
        <w:pStyle w:val="PL"/>
      </w:pPr>
      <w:r>
        <w:t xml:space="preserve">        acTypes:</w:t>
      </w:r>
    </w:p>
    <w:p w14:paraId="087F8663" w14:textId="77777777" w:rsidR="001B0455" w:rsidRDefault="001B0455" w:rsidP="001B0455">
      <w:pPr>
        <w:pStyle w:val="PL"/>
        <w:rPr>
          <w:rFonts w:eastAsia="DengXian"/>
        </w:rPr>
      </w:pPr>
      <w:r>
        <w:rPr>
          <w:rFonts w:eastAsia="DengXian"/>
        </w:rPr>
        <w:t xml:space="preserve">          items:</w:t>
      </w:r>
    </w:p>
    <w:p w14:paraId="1F532E00" w14:textId="77777777" w:rsidR="001B0455" w:rsidRDefault="001B0455" w:rsidP="001B0455">
      <w:pPr>
        <w:pStyle w:val="PL"/>
        <w:rPr>
          <w:rFonts w:eastAsia="DengXian"/>
        </w:rPr>
      </w:pPr>
      <w:r>
        <w:rPr>
          <w:rFonts w:eastAsia="DengXian"/>
        </w:rPr>
        <w:t xml:space="preserve">            type: string</w:t>
      </w:r>
    </w:p>
    <w:p w14:paraId="55188C04" w14:textId="77777777" w:rsidR="001B0455" w:rsidRDefault="001B0455" w:rsidP="001B0455">
      <w:pPr>
        <w:pStyle w:val="PL"/>
        <w:rPr>
          <w:rFonts w:eastAsia="DengXian"/>
        </w:rPr>
      </w:pPr>
      <w:r>
        <w:rPr>
          <w:rFonts w:eastAsia="DengXian"/>
        </w:rPr>
        <w:t xml:space="preserve">          minItems: 1</w:t>
      </w:r>
    </w:p>
    <w:p w14:paraId="29C06360" w14:textId="77777777" w:rsidR="001B0455" w:rsidRDefault="001B0455" w:rsidP="001B0455">
      <w:pPr>
        <w:pStyle w:val="PL"/>
        <w:rPr>
          <w:rFonts w:cs="Arial"/>
          <w:szCs w:val="18"/>
        </w:rPr>
      </w:pPr>
      <w:r>
        <w:rPr>
          <w:rFonts w:eastAsia="DengXian"/>
        </w:rPr>
        <w:t xml:space="preserve">          description: List of AC Types or categories.</w:t>
      </w:r>
    </w:p>
    <w:p w14:paraId="54B11F42" w14:textId="77777777" w:rsidR="001B0455" w:rsidRDefault="001B0455" w:rsidP="001B0455">
      <w:pPr>
        <w:pStyle w:val="PL"/>
      </w:pPr>
      <w:r>
        <w:t xml:space="preserve">        ecspIds:</w:t>
      </w:r>
    </w:p>
    <w:p w14:paraId="2A090876" w14:textId="77777777" w:rsidR="001B0455" w:rsidRDefault="001B0455" w:rsidP="001B0455">
      <w:pPr>
        <w:pStyle w:val="PL"/>
        <w:rPr>
          <w:rFonts w:eastAsia="DengXian"/>
        </w:rPr>
      </w:pPr>
      <w:r>
        <w:rPr>
          <w:rFonts w:eastAsia="DengXian"/>
        </w:rPr>
        <w:t xml:space="preserve">          items:</w:t>
      </w:r>
    </w:p>
    <w:p w14:paraId="37965668" w14:textId="77777777" w:rsidR="001B0455" w:rsidRDefault="001B0455" w:rsidP="001B0455">
      <w:pPr>
        <w:pStyle w:val="PL"/>
        <w:rPr>
          <w:rFonts w:eastAsia="DengXian"/>
        </w:rPr>
      </w:pPr>
      <w:r>
        <w:rPr>
          <w:rFonts w:eastAsia="DengXian"/>
        </w:rPr>
        <w:t xml:space="preserve">            type: string</w:t>
      </w:r>
    </w:p>
    <w:p w14:paraId="1D7DAED2" w14:textId="77777777" w:rsidR="001B0455" w:rsidRDefault="001B0455" w:rsidP="001B0455">
      <w:pPr>
        <w:pStyle w:val="PL"/>
        <w:rPr>
          <w:rFonts w:eastAsia="DengXian"/>
        </w:rPr>
      </w:pPr>
      <w:r>
        <w:rPr>
          <w:rFonts w:eastAsia="DengXian"/>
        </w:rPr>
        <w:t xml:space="preserve">          minItems: 1</w:t>
      </w:r>
    </w:p>
    <w:p w14:paraId="79A87C5C" w14:textId="77777777" w:rsidR="001B0455" w:rsidRDefault="001B0455" w:rsidP="001B0455">
      <w:pPr>
        <w:pStyle w:val="PL"/>
        <w:rPr>
          <w:rFonts w:cs="Arial"/>
          <w:szCs w:val="18"/>
        </w:rPr>
      </w:pPr>
      <w:r>
        <w:rPr>
          <w:rFonts w:eastAsia="DengXian"/>
        </w:rPr>
        <w:t xml:space="preserve">          description: The list of identifiers of ECSPs associated with the EEC.</w:t>
      </w:r>
    </w:p>
    <w:p w14:paraId="4FB7DFF7" w14:textId="77777777" w:rsidR="001B0455" w:rsidRDefault="001B0455" w:rsidP="001B0455">
      <w:pPr>
        <w:pStyle w:val="PL"/>
      </w:pPr>
      <w:r>
        <w:t xml:space="preserve">        acIds:</w:t>
      </w:r>
    </w:p>
    <w:p w14:paraId="5C17DB06" w14:textId="77777777" w:rsidR="001B0455" w:rsidRDefault="001B0455" w:rsidP="001B0455">
      <w:pPr>
        <w:pStyle w:val="PL"/>
        <w:rPr>
          <w:rFonts w:eastAsia="DengXian"/>
        </w:rPr>
      </w:pPr>
      <w:r>
        <w:rPr>
          <w:rFonts w:eastAsia="DengXian"/>
        </w:rPr>
        <w:t xml:space="preserve">          items:</w:t>
      </w:r>
    </w:p>
    <w:p w14:paraId="1A3A5C49" w14:textId="77777777" w:rsidR="001B0455" w:rsidRDefault="001B0455" w:rsidP="001B0455">
      <w:pPr>
        <w:pStyle w:val="PL"/>
        <w:rPr>
          <w:rFonts w:eastAsia="DengXian"/>
        </w:rPr>
      </w:pPr>
      <w:r>
        <w:rPr>
          <w:rFonts w:eastAsia="DengXian"/>
        </w:rPr>
        <w:t xml:space="preserve">            type: string</w:t>
      </w:r>
    </w:p>
    <w:p w14:paraId="4BF30D99" w14:textId="77777777" w:rsidR="001B0455" w:rsidRDefault="001B0455" w:rsidP="001B0455">
      <w:pPr>
        <w:pStyle w:val="PL"/>
        <w:rPr>
          <w:rFonts w:eastAsia="DengXian"/>
        </w:rPr>
      </w:pPr>
      <w:r>
        <w:rPr>
          <w:rFonts w:eastAsia="DengXian"/>
        </w:rPr>
        <w:t xml:space="preserve">          minItems: 1</w:t>
      </w:r>
    </w:p>
    <w:p w14:paraId="465D7F72" w14:textId="77777777" w:rsidR="001B0455" w:rsidRDefault="001B0455" w:rsidP="001B0455">
      <w:pPr>
        <w:pStyle w:val="PL"/>
        <w:rPr>
          <w:rFonts w:cs="Arial"/>
          <w:szCs w:val="18"/>
        </w:rPr>
      </w:pPr>
      <w:r>
        <w:rPr>
          <w:rFonts w:eastAsia="DengXian"/>
        </w:rPr>
        <w:t xml:space="preserve">          description: List of identifiers of ACs to be matched.</w:t>
      </w:r>
    </w:p>
    <w:p w14:paraId="0BEF2297" w14:textId="77777777" w:rsidR="001B0455" w:rsidRDefault="001B0455" w:rsidP="001B0455">
      <w:pPr>
        <w:pStyle w:val="PL"/>
      </w:pPr>
      <w:r>
        <w:t xml:space="preserve">        svcArea:</w:t>
      </w:r>
    </w:p>
    <w:p w14:paraId="700EBD17" w14:textId="77777777" w:rsidR="001B0455" w:rsidRDefault="001B0455" w:rsidP="001B0455">
      <w:pPr>
        <w:pStyle w:val="PL"/>
      </w:pPr>
      <w:r>
        <w:t xml:space="preserve">          $ref: 'TS29558_Eecs_EESRegistration.yaml#/components/schemas/ServiceArea'</w:t>
      </w:r>
    </w:p>
    <w:p w14:paraId="00790B14" w14:textId="77777777" w:rsidR="001B0455" w:rsidRDefault="001B0455" w:rsidP="001B0455">
      <w:pPr>
        <w:pStyle w:val="PL"/>
      </w:pPr>
      <w:r>
        <w:t xml:space="preserve">        maxAcKpi:</w:t>
      </w:r>
    </w:p>
    <w:p w14:paraId="3EAAAB26" w14:textId="77777777" w:rsidR="001B0455" w:rsidRDefault="001B0455" w:rsidP="001B0455">
      <w:pPr>
        <w:pStyle w:val="PL"/>
      </w:pPr>
      <w:r>
        <w:t xml:space="preserve">          $ref: 'TS24558_Eees_EECRegistration.yaml#/components/schemas/ACServiceKPIs'</w:t>
      </w:r>
    </w:p>
    <w:p w14:paraId="3474A314" w14:textId="77777777" w:rsidR="001B0455" w:rsidRDefault="001B0455" w:rsidP="001B0455">
      <w:pPr>
        <w:pStyle w:val="PL"/>
      </w:pPr>
      <w:r>
        <w:t xml:space="preserve">        minAcKpi:</w:t>
      </w:r>
    </w:p>
    <w:p w14:paraId="79A10623" w14:textId="77777777" w:rsidR="001B0455" w:rsidRDefault="001B0455" w:rsidP="001B0455">
      <w:pPr>
        <w:pStyle w:val="PL"/>
      </w:pPr>
      <w:r>
        <w:t xml:space="preserve">          $ref: 'TS24558_Eees_EECRegistration.yaml#/components/schemas/ACServiceKPIs'</w:t>
      </w:r>
    </w:p>
    <w:p w14:paraId="31755EAF" w14:textId="77777777" w:rsidR="001B0455" w:rsidRDefault="001B0455" w:rsidP="001B0455">
      <w:pPr>
        <w:pStyle w:val="PL"/>
      </w:pPr>
      <w:r>
        <w:t xml:space="preserve">        opSchds:</w:t>
      </w:r>
    </w:p>
    <w:p w14:paraId="7EBE1DB0" w14:textId="77777777" w:rsidR="001B0455" w:rsidRDefault="001B0455" w:rsidP="001B0455">
      <w:pPr>
        <w:pStyle w:val="PL"/>
        <w:rPr>
          <w:rFonts w:eastAsia="DengXian"/>
        </w:rPr>
      </w:pPr>
      <w:r>
        <w:rPr>
          <w:rFonts w:eastAsia="DengXian"/>
        </w:rPr>
        <w:t xml:space="preserve">          type: array</w:t>
      </w:r>
    </w:p>
    <w:p w14:paraId="5E85D907" w14:textId="77777777" w:rsidR="001B0455" w:rsidRDefault="001B0455" w:rsidP="001B0455">
      <w:pPr>
        <w:pStyle w:val="PL"/>
        <w:rPr>
          <w:rFonts w:eastAsia="DengXian"/>
        </w:rPr>
      </w:pPr>
      <w:r>
        <w:rPr>
          <w:rFonts w:eastAsia="DengXian"/>
        </w:rPr>
        <w:t xml:space="preserve">          items:</w:t>
      </w:r>
    </w:p>
    <w:p w14:paraId="4FE3D78E" w14:textId="77777777" w:rsidR="001B0455" w:rsidRDefault="001B0455" w:rsidP="001B0455">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2D13FA5" w14:textId="77777777" w:rsidR="001B0455" w:rsidRDefault="001B0455" w:rsidP="001B0455">
      <w:pPr>
        <w:pStyle w:val="PL"/>
        <w:rPr>
          <w:rFonts w:eastAsia="DengXian"/>
        </w:rPr>
      </w:pPr>
      <w:r>
        <w:rPr>
          <w:rFonts w:eastAsia="DengXian"/>
        </w:rPr>
        <w:t xml:space="preserve">          minItems: 1</w:t>
      </w:r>
    </w:p>
    <w:p w14:paraId="60838DB5" w14:textId="77777777" w:rsidR="001B0455" w:rsidRDefault="001B0455" w:rsidP="001B0455">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31E040D5" w14:textId="77777777" w:rsidR="001B0455" w:rsidRDefault="001B0455" w:rsidP="001B0455">
      <w:pPr>
        <w:pStyle w:val="PL"/>
      </w:pPr>
      <w:r>
        <w:t xml:space="preserve">        ueIds:</w:t>
      </w:r>
    </w:p>
    <w:p w14:paraId="0323EA53" w14:textId="77777777" w:rsidR="001B0455" w:rsidRDefault="001B0455" w:rsidP="001B0455">
      <w:pPr>
        <w:pStyle w:val="PL"/>
        <w:rPr>
          <w:rFonts w:eastAsia="DengXian"/>
        </w:rPr>
      </w:pPr>
      <w:r>
        <w:rPr>
          <w:rFonts w:eastAsia="DengXian"/>
        </w:rPr>
        <w:t xml:space="preserve">          type: array</w:t>
      </w:r>
    </w:p>
    <w:p w14:paraId="13E11572" w14:textId="77777777" w:rsidR="001B0455" w:rsidRDefault="001B0455" w:rsidP="001B0455">
      <w:pPr>
        <w:pStyle w:val="PL"/>
        <w:rPr>
          <w:rFonts w:eastAsia="DengXian"/>
        </w:rPr>
      </w:pPr>
      <w:r>
        <w:rPr>
          <w:rFonts w:eastAsia="DengXian"/>
        </w:rPr>
        <w:t xml:space="preserve">          items:</w:t>
      </w:r>
    </w:p>
    <w:p w14:paraId="3D007F19"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18B3E7" w14:textId="77777777" w:rsidR="001B0455" w:rsidRDefault="001B0455" w:rsidP="001B0455">
      <w:pPr>
        <w:pStyle w:val="PL"/>
        <w:rPr>
          <w:rFonts w:eastAsia="DengXian"/>
        </w:rPr>
      </w:pPr>
      <w:r>
        <w:rPr>
          <w:rFonts w:eastAsia="DengXian"/>
        </w:rPr>
        <w:t xml:space="preserve">          minItems: 1</w:t>
      </w:r>
    </w:p>
    <w:p w14:paraId="69BA8C3E"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34A312DF" w14:textId="77777777" w:rsidR="001B0455" w:rsidRDefault="001B0455" w:rsidP="001B0455">
      <w:pPr>
        <w:pStyle w:val="PL"/>
      </w:pPr>
      <w:r>
        <w:t xml:space="preserve">        locInfs:</w:t>
      </w:r>
    </w:p>
    <w:p w14:paraId="6F17C183" w14:textId="1867FA79" w:rsidR="001B0455" w:rsidRDefault="001B0455" w:rsidP="001B0455">
      <w:pPr>
        <w:pStyle w:val="PL"/>
      </w:pPr>
      <w:r>
        <w:t xml:space="preserve">          $ref: 'TS29122_CommonData.yaml#/components/schemas/LocationArea5G'</w:t>
      </w:r>
    </w:p>
    <w:p w14:paraId="7690F674" w14:textId="77777777" w:rsidR="008B1D10" w:rsidRDefault="008B1D10" w:rsidP="008B1D10">
      <w:pPr>
        <w:pStyle w:val="PL"/>
      </w:pPr>
      <w:r>
        <w:t xml:space="preserve">        easBundInd:</w:t>
      </w:r>
    </w:p>
    <w:p w14:paraId="6800AE79" w14:textId="324BA765" w:rsidR="008B1D10" w:rsidRDefault="008B1D10" w:rsidP="008B1D10">
      <w:pPr>
        <w:pStyle w:val="PL"/>
      </w:pPr>
      <w:r>
        <w:t xml:space="preserve">          $ref: '#/components/schemas/EASBdlInd'</w:t>
      </w:r>
    </w:p>
    <w:p w14:paraId="7D67A9E2" w14:textId="77777777" w:rsidR="001B0455" w:rsidRDefault="001B0455" w:rsidP="001B0455">
      <w:pPr>
        <w:pStyle w:val="PL"/>
      </w:pPr>
    </w:p>
    <w:p w14:paraId="0CED4781" w14:textId="77777777" w:rsidR="001B0455" w:rsidRPr="00D00284" w:rsidRDefault="001B0455" w:rsidP="001B0455">
      <w:pPr>
        <w:pStyle w:val="PL"/>
        <w:rPr>
          <w:lang w:val="fr-FR"/>
        </w:rPr>
      </w:pPr>
      <w:r>
        <w:t xml:space="preserve">    </w:t>
      </w:r>
      <w:r w:rsidRPr="00D00284">
        <w:rPr>
          <w:lang w:val="fr-FR" w:eastAsia="ja-JP"/>
        </w:rPr>
        <w:t>ACInfoNotification</w:t>
      </w:r>
      <w:r w:rsidRPr="00D00284">
        <w:rPr>
          <w:lang w:val="fr-FR"/>
        </w:rPr>
        <w:t>:</w:t>
      </w:r>
    </w:p>
    <w:p w14:paraId="05DCD1D8" w14:textId="77777777" w:rsidR="001B0455" w:rsidRPr="00D00284" w:rsidRDefault="001B0455" w:rsidP="001B0455">
      <w:pPr>
        <w:pStyle w:val="PL"/>
        <w:rPr>
          <w:lang w:val="fr-FR"/>
        </w:rPr>
      </w:pPr>
      <w:r w:rsidRPr="00D00284">
        <w:rPr>
          <w:lang w:val="fr-FR"/>
        </w:rPr>
        <w:t xml:space="preserve">      type: object</w:t>
      </w:r>
    </w:p>
    <w:p w14:paraId="036B04DE" w14:textId="77777777" w:rsidR="001B0455" w:rsidRPr="00D00284" w:rsidRDefault="001B0455" w:rsidP="001B0455">
      <w:pPr>
        <w:pStyle w:val="PL"/>
        <w:rPr>
          <w:lang w:val="fr-FR"/>
        </w:rPr>
      </w:pPr>
      <w:r w:rsidRPr="00D00284">
        <w:rPr>
          <w:lang w:val="fr-FR"/>
        </w:rPr>
        <w:t xml:space="preserve">      description: AC Information notification.</w:t>
      </w:r>
    </w:p>
    <w:p w14:paraId="3BA6715F" w14:textId="77777777" w:rsidR="001B0455" w:rsidRDefault="001B0455" w:rsidP="001B0455">
      <w:pPr>
        <w:pStyle w:val="PL"/>
      </w:pPr>
      <w:r w:rsidRPr="00D00284">
        <w:rPr>
          <w:lang w:val="fr-FR"/>
        </w:rPr>
        <w:t xml:space="preserve">      </w:t>
      </w:r>
      <w:r>
        <w:t>properties:</w:t>
      </w:r>
    </w:p>
    <w:p w14:paraId="7B58103E" w14:textId="77777777" w:rsidR="001B0455" w:rsidRDefault="001B0455" w:rsidP="001B0455">
      <w:pPr>
        <w:pStyle w:val="PL"/>
      </w:pPr>
      <w:r>
        <w:t xml:space="preserve">        subId:</w:t>
      </w:r>
    </w:p>
    <w:p w14:paraId="7C740658" w14:textId="77777777" w:rsidR="001B0455" w:rsidRDefault="001B0455" w:rsidP="001B0455">
      <w:pPr>
        <w:pStyle w:val="PL"/>
      </w:pPr>
      <w:r>
        <w:t xml:space="preserve">          type: string</w:t>
      </w:r>
    </w:p>
    <w:p w14:paraId="0A24467F" w14:textId="77777777" w:rsidR="001B0455" w:rsidRDefault="001B0455" w:rsidP="001B0455">
      <w:pPr>
        <w:pStyle w:val="PL"/>
      </w:pPr>
      <w:r>
        <w:t xml:space="preserve">          description: &gt;</w:t>
      </w:r>
    </w:p>
    <w:p w14:paraId="2CB1389A" w14:textId="77777777" w:rsidR="001B0455" w:rsidRDefault="001B0455" w:rsidP="001B0455">
      <w:pPr>
        <w:pStyle w:val="PL"/>
      </w:pPr>
      <w:r>
        <w:rPr>
          <w:rFonts w:cs="Arial"/>
          <w:szCs w:val="18"/>
        </w:rPr>
        <w:t xml:space="preserve">            </w:t>
      </w:r>
      <w:r w:rsidRPr="001E0D95">
        <w:rPr>
          <w:rFonts w:cs="Arial"/>
          <w:szCs w:val="18"/>
        </w:rPr>
        <w:t xml:space="preserve">Identifier </w:t>
      </w:r>
      <w:r>
        <w:rPr>
          <w:rFonts w:cs="Arial"/>
          <w:szCs w:val="18"/>
        </w:rPr>
        <w:t>of the AC information subscription for which this notification is related to.</w:t>
      </w:r>
    </w:p>
    <w:p w14:paraId="25D523D8" w14:textId="77777777" w:rsidR="001B0455" w:rsidRDefault="001B0455" w:rsidP="001B0455">
      <w:pPr>
        <w:pStyle w:val="PL"/>
      </w:pPr>
      <w:r>
        <w:t xml:space="preserve">        acInfs:</w:t>
      </w:r>
    </w:p>
    <w:p w14:paraId="7CCCDC46" w14:textId="77777777" w:rsidR="001B0455" w:rsidRDefault="001B0455" w:rsidP="001B0455">
      <w:pPr>
        <w:pStyle w:val="PL"/>
        <w:rPr>
          <w:rFonts w:eastAsia="DengXian"/>
        </w:rPr>
      </w:pPr>
      <w:r>
        <w:rPr>
          <w:rFonts w:eastAsia="DengXian"/>
        </w:rPr>
        <w:t xml:space="preserve">          type: array</w:t>
      </w:r>
    </w:p>
    <w:p w14:paraId="5A2B5C38" w14:textId="77777777" w:rsidR="001B0455" w:rsidRDefault="001B0455" w:rsidP="001B0455">
      <w:pPr>
        <w:pStyle w:val="PL"/>
        <w:rPr>
          <w:rFonts w:eastAsia="DengXian"/>
        </w:rPr>
      </w:pPr>
      <w:r>
        <w:rPr>
          <w:rFonts w:eastAsia="DengXian"/>
        </w:rPr>
        <w:t xml:space="preserve">          items:</w:t>
      </w:r>
    </w:p>
    <w:p w14:paraId="4C7DB4AC" w14:textId="77777777" w:rsidR="001B0455" w:rsidRDefault="001B0455" w:rsidP="001B0455">
      <w:pPr>
        <w:pStyle w:val="PL"/>
        <w:rPr>
          <w:rFonts w:eastAsia="DengXian"/>
        </w:rPr>
      </w:pPr>
      <w:r>
        <w:rPr>
          <w:rFonts w:eastAsia="DengXian"/>
        </w:rPr>
        <w:t xml:space="preserve">            $ref: '#/components/schemas/</w:t>
      </w:r>
      <w:r>
        <w:t>ACInformation</w:t>
      </w:r>
      <w:r>
        <w:rPr>
          <w:rFonts w:eastAsia="DengXian"/>
        </w:rPr>
        <w:t>'</w:t>
      </w:r>
    </w:p>
    <w:p w14:paraId="0D890CA5" w14:textId="77777777" w:rsidR="001B0455" w:rsidRDefault="001B0455" w:rsidP="001B0455">
      <w:pPr>
        <w:pStyle w:val="PL"/>
        <w:rPr>
          <w:rFonts w:eastAsia="DengXian"/>
        </w:rPr>
      </w:pPr>
      <w:r>
        <w:rPr>
          <w:rFonts w:eastAsia="DengXian"/>
        </w:rPr>
        <w:t xml:space="preserve">          minItems: 1</w:t>
      </w:r>
    </w:p>
    <w:p w14:paraId="5DB6C778" w14:textId="77777777" w:rsidR="001B0455" w:rsidRDefault="001B0455" w:rsidP="001B0455">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480F22E8" w14:textId="77777777" w:rsidR="001B0455" w:rsidRDefault="001B0455" w:rsidP="001B0455">
      <w:pPr>
        <w:pStyle w:val="PL"/>
      </w:pPr>
      <w:r>
        <w:t xml:space="preserve">      required:</w:t>
      </w:r>
    </w:p>
    <w:p w14:paraId="07BAEFBB" w14:textId="77777777" w:rsidR="001B0455" w:rsidRDefault="001B0455" w:rsidP="001B0455">
      <w:pPr>
        <w:pStyle w:val="PL"/>
      </w:pPr>
      <w:r>
        <w:t xml:space="preserve">        - subId</w:t>
      </w:r>
    </w:p>
    <w:p w14:paraId="298B9D6B" w14:textId="77777777" w:rsidR="001B0455" w:rsidRDefault="001B0455" w:rsidP="001B0455">
      <w:pPr>
        <w:pStyle w:val="PL"/>
      </w:pPr>
      <w:r>
        <w:t xml:space="preserve">        - acInfs</w:t>
      </w:r>
    </w:p>
    <w:p w14:paraId="6C22EC75" w14:textId="77777777" w:rsidR="001B0455" w:rsidRDefault="001B0455" w:rsidP="001B0455">
      <w:pPr>
        <w:pStyle w:val="PL"/>
      </w:pPr>
    </w:p>
    <w:p w14:paraId="12D63580" w14:textId="77777777" w:rsidR="001B0455" w:rsidRDefault="001B0455" w:rsidP="001B0455">
      <w:pPr>
        <w:pStyle w:val="PL"/>
      </w:pPr>
      <w:r>
        <w:t xml:space="preserve">    </w:t>
      </w:r>
      <w:r>
        <w:rPr>
          <w:lang w:eastAsia="ja-JP"/>
        </w:rPr>
        <w:t>ACInformation</w:t>
      </w:r>
      <w:r>
        <w:t>:</w:t>
      </w:r>
    </w:p>
    <w:p w14:paraId="3ECF1FAE" w14:textId="77777777" w:rsidR="001B0455" w:rsidRDefault="001B0455" w:rsidP="001B0455">
      <w:pPr>
        <w:pStyle w:val="PL"/>
      </w:pPr>
      <w:r>
        <w:t xml:space="preserve">      type: object</w:t>
      </w:r>
    </w:p>
    <w:p w14:paraId="2AFF282F" w14:textId="77777777" w:rsidR="001B0455" w:rsidRDefault="001B0455" w:rsidP="001B0455">
      <w:pPr>
        <w:pStyle w:val="PL"/>
      </w:pPr>
      <w:r>
        <w:t xml:space="preserve">      description: AC Information matching the filter criteria.</w:t>
      </w:r>
    </w:p>
    <w:p w14:paraId="19B561FA" w14:textId="77777777" w:rsidR="001B0455" w:rsidRDefault="001B0455" w:rsidP="001B0455">
      <w:pPr>
        <w:pStyle w:val="PL"/>
      </w:pPr>
      <w:r>
        <w:t xml:space="preserve">      properties:</w:t>
      </w:r>
    </w:p>
    <w:p w14:paraId="5E7C718F" w14:textId="77777777" w:rsidR="001B0455" w:rsidRDefault="001B0455" w:rsidP="001B0455">
      <w:pPr>
        <w:pStyle w:val="PL"/>
      </w:pPr>
      <w:r>
        <w:t xml:space="preserve">        acProfs:</w:t>
      </w:r>
    </w:p>
    <w:p w14:paraId="671D6E90" w14:textId="77777777" w:rsidR="001B0455" w:rsidRDefault="001B0455" w:rsidP="001B0455">
      <w:pPr>
        <w:pStyle w:val="PL"/>
        <w:rPr>
          <w:rFonts w:eastAsia="DengXian"/>
        </w:rPr>
      </w:pPr>
      <w:r>
        <w:rPr>
          <w:rFonts w:eastAsia="DengXian"/>
        </w:rPr>
        <w:t xml:space="preserve">          type: array</w:t>
      </w:r>
    </w:p>
    <w:p w14:paraId="6F276E90" w14:textId="77777777" w:rsidR="001B0455" w:rsidRDefault="001B0455" w:rsidP="001B0455">
      <w:pPr>
        <w:pStyle w:val="PL"/>
        <w:rPr>
          <w:rFonts w:eastAsia="DengXian"/>
        </w:rPr>
      </w:pPr>
      <w:r>
        <w:rPr>
          <w:rFonts w:eastAsia="DengXian"/>
        </w:rPr>
        <w:t xml:space="preserve">          items:</w:t>
      </w:r>
    </w:p>
    <w:p w14:paraId="56C98BDD" w14:textId="77777777" w:rsidR="001B0455" w:rsidRDefault="001B0455" w:rsidP="001B0455">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D077960" w14:textId="77777777" w:rsidR="001B0455" w:rsidRDefault="001B0455" w:rsidP="001B0455">
      <w:pPr>
        <w:pStyle w:val="PL"/>
        <w:rPr>
          <w:rFonts w:eastAsia="DengXian"/>
        </w:rPr>
      </w:pPr>
      <w:r>
        <w:rPr>
          <w:rFonts w:eastAsia="DengXian"/>
        </w:rPr>
        <w:t xml:space="preserve">          minItems: 1</w:t>
      </w:r>
    </w:p>
    <w:p w14:paraId="72C8146A" w14:textId="77777777" w:rsidR="001B0455" w:rsidRDefault="001B0455" w:rsidP="001B0455">
      <w:pPr>
        <w:pStyle w:val="PL"/>
      </w:pPr>
      <w:r>
        <w:rPr>
          <w:rFonts w:eastAsia="DengXian"/>
        </w:rPr>
        <w:t xml:space="preserve">          description: List of profile information of ACs</w:t>
      </w:r>
      <w:r>
        <w:rPr>
          <w:rFonts w:eastAsia="DengXian" w:cs="Arial"/>
          <w:szCs w:val="18"/>
        </w:rPr>
        <w:t>.</w:t>
      </w:r>
    </w:p>
    <w:p w14:paraId="00C41DB9" w14:textId="77777777" w:rsidR="001B0455" w:rsidRDefault="001B0455" w:rsidP="001B0455">
      <w:pPr>
        <w:pStyle w:val="PL"/>
      </w:pPr>
      <w:r>
        <w:t xml:space="preserve">        ueIds:</w:t>
      </w:r>
    </w:p>
    <w:p w14:paraId="7EB4F561" w14:textId="77777777" w:rsidR="001B0455" w:rsidRDefault="001B0455" w:rsidP="001B0455">
      <w:pPr>
        <w:pStyle w:val="PL"/>
        <w:rPr>
          <w:rFonts w:eastAsia="DengXian"/>
        </w:rPr>
      </w:pPr>
      <w:r>
        <w:rPr>
          <w:rFonts w:eastAsia="DengXian"/>
        </w:rPr>
        <w:t xml:space="preserve">          type: array</w:t>
      </w:r>
    </w:p>
    <w:p w14:paraId="7F368CC3" w14:textId="77777777" w:rsidR="001B0455" w:rsidRDefault="001B0455" w:rsidP="001B0455">
      <w:pPr>
        <w:pStyle w:val="PL"/>
        <w:rPr>
          <w:rFonts w:eastAsia="DengXian"/>
        </w:rPr>
      </w:pPr>
      <w:r>
        <w:rPr>
          <w:rFonts w:eastAsia="DengXian"/>
        </w:rPr>
        <w:t xml:space="preserve">          items:</w:t>
      </w:r>
    </w:p>
    <w:p w14:paraId="6AC30A40" w14:textId="77777777" w:rsidR="001B0455" w:rsidRDefault="001B0455" w:rsidP="001B0455">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76D2B5D" w14:textId="77777777" w:rsidR="001B0455" w:rsidRDefault="001B0455" w:rsidP="001B0455">
      <w:pPr>
        <w:pStyle w:val="PL"/>
        <w:rPr>
          <w:rFonts w:eastAsia="DengXian"/>
        </w:rPr>
      </w:pPr>
      <w:r>
        <w:rPr>
          <w:rFonts w:eastAsia="DengXian"/>
        </w:rPr>
        <w:t xml:space="preserve">          minItems: 1</w:t>
      </w:r>
    </w:p>
    <w:p w14:paraId="12258121" w14:textId="77777777" w:rsidR="001B0455" w:rsidRDefault="001B0455" w:rsidP="001B0455">
      <w:pPr>
        <w:pStyle w:val="PL"/>
        <w:rPr>
          <w:rFonts w:cs="Arial"/>
          <w:szCs w:val="18"/>
        </w:rPr>
      </w:pPr>
      <w:r>
        <w:rPr>
          <w:rFonts w:eastAsia="DengXian"/>
        </w:rPr>
        <w:t xml:space="preserve">          description: List of UE identifiers hosting the AC</w:t>
      </w:r>
      <w:r>
        <w:rPr>
          <w:rFonts w:eastAsia="DengXian" w:cs="Arial"/>
          <w:szCs w:val="18"/>
        </w:rPr>
        <w:t>.</w:t>
      </w:r>
    </w:p>
    <w:p w14:paraId="43D78982" w14:textId="77777777" w:rsidR="001B0455" w:rsidRDefault="001B0455" w:rsidP="001B0455">
      <w:pPr>
        <w:pStyle w:val="PL"/>
      </w:pPr>
      <w:r>
        <w:t xml:space="preserve">        ueLocInfs:</w:t>
      </w:r>
    </w:p>
    <w:p w14:paraId="3EC314BF" w14:textId="77777777" w:rsidR="001B0455" w:rsidRDefault="001B0455" w:rsidP="001B0455">
      <w:pPr>
        <w:pStyle w:val="PL"/>
        <w:rPr>
          <w:rFonts w:cs="Arial"/>
          <w:szCs w:val="18"/>
        </w:rPr>
      </w:pPr>
      <w:r>
        <w:t xml:space="preserve">          $ref: 'TS29122_CommonData.yaml#/components/schemas/LocationArea5G'</w:t>
      </w:r>
    </w:p>
    <w:p w14:paraId="5CFFB907" w14:textId="77777777" w:rsidR="001B0455" w:rsidRDefault="001B0455" w:rsidP="001B0455">
      <w:pPr>
        <w:pStyle w:val="PL"/>
      </w:pPr>
      <w:r>
        <w:t xml:space="preserve">      required:</w:t>
      </w:r>
    </w:p>
    <w:p w14:paraId="596A32FC" w14:textId="77777777" w:rsidR="001B0455" w:rsidRDefault="001B0455" w:rsidP="001B0455">
      <w:pPr>
        <w:pStyle w:val="PL"/>
      </w:pPr>
      <w:r>
        <w:t xml:space="preserve">        - acProfs</w:t>
      </w:r>
    </w:p>
    <w:p w14:paraId="320DD94E" w14:textId="77777777" w:rsidR="008B1D10" w:rsidRDefault="008B1D10" w:rsidP="008B1D10">
      <w:pPr>
        <w:pStyle w:val="PL"/>
      </w:pPr>
    </w:p>
    <w:p w14:paraId="585657AE" w14:textId="77777777" w:rsidR="008B1D10" w:rsidRDefault="008B1D10" w:rsidP="008B1D10">
      <w:pPr>
        <w:pStyle w:val="PL"/>
      </w:pPr>
      <w:r>
        <w:t xml:space="preserve">    </w:t>
      </w:r>
      <w:r w:rsidRPr="00B559FC">
        <w:t>EAS</w:t>
      </w:r>
      <w:r>
        <w:t>B</w:t>
      </w:r>
      <w:r w:rsidRPr="00B559FC">
        <w:t>dl</w:t>
      </w:r>
      <w:r>
        <w:t>I</w:t>
      </w:r>
      <w:r w:rsidRPr="00B559FC">
        <w:t>n</w:t>
      </w:r>
      <w:r>
        <w:t>d:</w:t>
      </w:r>
    </w:p>
    <w:p w14:paraId="036E9FF5" w14:textId="77777777" w:rsidR="008B1D10" w:rsidRDefault="008B1D10" w:rsidP="008B1D10">
      <w:pPr>
        <w:pStyle w:val="PL"/>
      </w:pPr>
      <w:r>
        <w:t xml:space="preserve">      type: object</w:t>
      </w:r>
    </w:p>
    <w:p w14:paraId="45FB2324" w14:textId="77777777" w:rsidR="008B1D10" w:rsidRDefault="008B1D10" w:rsidP="008B1D10">
      <w:pPr>
        <w:pStyle w:val="PL"/>
      </w:pPr>
      <w:r>
        <w:t xml:space="preserve">      description: Represents the EAS </w:t>
      </w:r>
      <w:r>
        <w:rPr>
          <w:lang w:eastAsia="zh-CN"/>
        </w:rPr>
        <w:t>bundle</w:t>
      </w:r>
      <w:r>
        <w:t xml:space="preserve"> indication information.</w:t>
      </w:r>
    </w:p>
    <w:p w14:paraId="4E7FEB34" w14:textId="77777777" w:rsidR="008B1D10" w:rsidRDefault="008B1D10" w:rsidP="008B1D10">
      <w:pPr>
        <w:pStyle w:val="PL"/>
      </w:pPr>
      <w:r>
        <w:t xml:space="preserve">      properties:</w:t>
      </w:r>
    </w:p>
    <w:p w14:paraId="1C6EFC8A" w14:textId="77777777" w:rsidR="008B1D10" w:rsidRDefault="008B1D10" w:rsidP="008B1D10">
      <w:pPr>
        <w:pStyle w:val="PL"/>
      </w:pPr>
      <w:r>
        <w:t xml:space="preserve">        bdlType:</w:t>
      </w:r>
    </w:p>
    <w:p w14:paraId="68DAFB05" w14:textId="77777777" w:rsidR="008B1D10" w:rsidRDefault="008B1D10" w:rsidP="008B1D10">
      <w:pPr>
        <w:pStyle w:val="PL"/>
      </w:pPr>
      <w:r>
        <w:t xml:space="preserve">          $ref: 'TS29558_Eees_EASRegistration.yaml#/components/schemas/BdlType'</w:t>
      </w:r>
    </w:p>
    <w:p w14:paraId="33DCD432" w14:textId="77777777" w:rsidR="008B1D10" w:rsidRDefault="008B1D10" w:rsidP="008B1D10">
      <w:pPr>
        <w:pStyle w:val="PL"/>
      </w:pPr>
      <w:r>
        <w:t xml:space="preserve">        bdlId:</w:t>
      </w:r>
    </w:p>
    <w:p w14:paraId="39C552CA" w14:textId="77777777" w:rsidR="008B1D10" w:rsidRDefault="008B1D10" w:rsidP="008B1D10">
      <w:pPr>
        <w:pStyle w:val="PL"/>
      </w:pPr>
      <w:r>
        <w:t xml:space="preserve">          type: string</w:t>
      </w:r>
    </w:p>
    <w:p w14:paraId="6205D3F1" w14:textId="77777777" w:rsidR="008B1D10" w:rsidRDefault="008B1D10" w:rsidP="008B1D10">
      <w:pPr>
        <w:pStyle w:val="PL"/>
      </w:pPr>
      <w:r w:rsidRPr="00AB07C2">
        <w:t xml:space="preserve">          description: </w:t>
      </w:r>
      <w:r w:rsidRPr="00AF2C71">
        <w:t xml:space="preserve">Indicates </w:t>
      </w:r>
      <w:r>
        <w:rPr>
          <w:lang w:eastAsia="zh-CN"/>
        </w:rPr>
        <w:t>a bundle ID</w:t>
      </w:r>
      <w:r w:rsidRPr="00AB07C2">
        <w:t>.</w:t>
      </w:r>
    </w:p>
    <w:p w14:paraId="14A0A61C" w14:textId="77777777" w:rsidR="008B1D10" w:rsidRPr="00CD546E" w:rsidRDefault="008B1D10" w:rsidP="008B1D10">
      <w:pPr>
        <w:pStyle w:val="PL"/>
      </w:pPr>
      <w:r>
        <w:t xml:space="preserve">        </w:t>
      </w:r>
      <w:r w:rsidRPr="00CD546E">
        <w:rPr>
          <w:lang w:eastAsia="zh-CN"/>
        </w:rPr>
        <w:t>easBdlReqs</w:t>
      </w:r>
      <w:r w:rsidRPr="00CD546E">
        <w:t>:</w:t>
      </w:r>
    </w:p>
    <w:p w14:paraId="721146AD" w14:textId="77777777" w:rsidR="008B1D10" w:rsidRDefault="008B1D10" w:rsidP="008B1D10">
      <w:pPr>
        <w:pStyle w:val="PL"/>
      </w:pPr>
      <w:r w:rsidRPr="00CD546E">
        <w:t xml:space="preserve">          $ref: '</w:t>
      </w:r>
      <w:r>
        <w:t>TS29558_Eees_EASRegistration.yaml</w:t>
      </w:r>
      <w:r w:rsidRPr="00CD546E">
        <w:t>#/components/schemas/E</w:t>
      </w:r>
      <w:r w:rsidRPr="00AE6B1C">
        <w:t>AS</w:t>
      </w:r>
      <w:r w:rsidRPr="00CD546E">
        <w:t>BdlReqs'</w:t>
      </w:r>
    </w:p>
    <w:p w14:paraId="1BD15821" w14:textId="77777777" w:rsidR="008B1D10" w:rsidRDefault="008B1D10" w:rsidP="008B1D10">
      <w:pPr>
        <w:pStyle w:val="PL"/>
        <w:rPr>
          <w:lang w:eastAsia="zh-CN"/>
        </w:rPr>
      </w:pPr>
      <w:r>
        <w:t xml:space="preserve">        </w:t>
      </w:r>
      <w:r>
        <w:rPr>
          <w:lang w:eastAsia="zh-CN"/>
        </w:rPr>
        <w:t>parBundDet:</w:t>
      </w:r>
    </w:p>
    <w:p w14:paraId="492EB870" w14:textId="77777777" w:rsidR="008B1D10" w:rsidRDefault="008B1D10" w:rsidP="008B1D10">
      <w:pPr>
        <w:pStyle w:val="PL"/>
      </w:pPr>
      <w:r>
        <w:t xml:space="preserve">          type: boolean</w:t>
      </w:r>
    </w:p>
    <w:p w14:paraId="20668159" w14:textId="77777777" w:rsidR="008B1D10" w:rsidRDefault="008B1D10" w:rsidP="008B1D10">
      <w:pPr>
        <w:pStyle w:val="PL"/>
      </w:pPr>
      <w:r>
        <w:t xml:space="preserve">          default: false</w:t>
      </w:r>
    </w:p>
    <w:p w14:paraId="177CF2F3" w14:textId="77777777" w:rsidR="008B1D10" w:rsidRDefault="008B1D10" w:rsidP="008B1D10">
      <w:pPr>
        <w:pStyle w:val="PL"/>
      </w:pPr>
      <w:r>
        <w:t xml:space="preserve">          description: &gt;</w:t>
      </w:r>
    </w:p>
    <w:p w14:paraId="2F810FEC" w14:textId="77777777" w:rsidR="008B1D10" w:rsidRDefault="008B1D10" w:rsidP="008B1D10">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054C9AB1" w14:textId="77777777" w:rsidR="008B1D10" w:rsidRDefault="008B1D10" w:rsidP="008B1D10">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66D7367D" w14:textId="77777777" w:rsidR="008B1D10" w:rsidRDefault="008B1D10" w:rsidP="008B1D10">
      <w:pPr>
        <w:pStyle w:val="PL"/>
      </w:pPr>
      <w:r>
        <w:t xml:space="preserve">            </w:t>
      </w:r>
      <w:r w:rsidRPr="008D61CA">
        <w:t>Set to false or omitted otherwise.</w:t>
      </w:r>
    </w:p>
    <w:p w14:paraId="69525078" w14:textId="77777777" w:rsidR="008B1D10" w:rsidRDefault="008B1D10" w:rsidP="008B1D10">
      <w:pPr>
        <w:pStyle w:val="PL"/>
        <w:rPr>
          <w:rFonts w:eastAsia="DengXian"/>
        </w:rPr>
      </w:pPr>
      <w:r>
        <w:rPr>
          <w:rFonts w:eastAsia="DengXian"/>
        </w:rPr>
        <w:t xml:space="preserve">      anyOf:</w:t>
      </w:r>
    </w:p>
    <w:p w14:paraId="15E5FD7D" w14:textId="77777777" w:rsidR="008B1D10" w:rsidRDefault="008B1D10" w:rsidP="008B1D10">
      <w:pPr>
        <w:pStyle w:val="PL"/>
        <w:rPr>
          <w:rFonts w:eastAsia="DengXian"/>
        </w:rPr>
      </w:pPr>
      <w:r>
        <w:t xml:space="preserve">        - required: [bdlType]</w:t>
      </w:r>
    </w:p>
    <w:p w14:paraId="333A5B7C" w14:textId="77777777" w:rsidR="008B1D10" w:rsidRDefault="008B1D10" w:rsidP="008B1D10">
      <w:pPr>
        <w:pStyle w:val="PL"/>
        <w:rPr>
          <w:rFonts w:eastAsia="DengXian"/>
        </w:rPr>
      </w:pPr>
      <w:r>
        <w:rPr>
          <w:rFonts w:eastAsia="DengXian"/>
        </w:rPr>
        <w:t xml:space="preserve">        - required: [</w:t>
      </w:r>
      <w:r>
        <w:t>bdlId</w:t>
      </w:r>
      <w:r w:rsidRPr="00C15DC5">
        <w:rPr>
          <w:rFonts w:eastAsia="DengXian"/>
        </w:rPr>
        <w:t>]</w:t>
      </w:r>
    </w:p>
    <w:p w14:paraId="60D46AED" w14:textId="77777777" w:rsidR="008B1D10" w:rsidRDefault="008B1D10" w:rsidP="008B1D10">
      <w:pPr>
        <w:pStyle w:val="PL"/>
        <w:rPr>
          <w:rFonts w:eastAsia="DengXian"/>
        </w:rPr>
      </w:pPr>
      <w:r>
        <w:rPr>
          <w:rFonts w:eastAsia="DengXian"/>
        </w:rPr>
        <w:t xml:space="preserve">        - required: [</w:t>
      </w:r>
      <w:r>
        <w:t>easBdlReqs</w:t>
      </w:r>
      <w:r w:rsidRPr="00C15DC5">
        <w:rPr>
          <w:rFonts w:eastAsia="DengXian"/>
        </w:rPr>
        <w:t>]</w:t>
      </w:r>
    </w:p>
    <w:p w14:paraId="5016FFDB" w14:textId="77777777" w:rsidR="008B1D10" w:rsidRDefault="008B1D10" w:rsidP="008B1D10">
      <w:pPr>
        <w:pStyle w:val="PL"/>
        <w:rPr>
          <w:rFonts w:eastAsia="DengXian"/>
        </w:rPr>
      </w:pPr>
      <w:r>
        <w:rPr>
          <w:rFonts w:eastAsia="DengXian"/>
        </w:rPr>
        <w:t xml:space="preserve">        - required: [</w:t>
      </w:r>
      <w:r>
        <w:t>parBundDet</w:t>
      </w:r>
      <w:r w:rsidRPr="00C15DC5">
        <w:rPr>
          <w:rFonts w:eastAsia="DengXian"/>
        </w:rPr>
        <w:t>]</w:t>
      </w:r>
    </w:p>
    <w:p w14:paraId="5A32C789" w14:textId="77777777" w:rsidR="001B0455" w:rsidRDefault="001B0455" w:rsidP="001B0455">
      <w:pPr>
        <w:pStyle w:val="PL"/>
      </w:pPr>
    </w:p>
    <w:p w14:paraId="691DB260" w14:textId="77777777" w:rsidR="001B0455" w:rsidRDefault="001B0455" w:rsidP="001B0455">
      <w:pPr>
        <w:pStyle w:val="PL"/>
      </w:pPr>
      <w:r>
        <w:t xml:space="preserve">    TrigCondParams:</w:t>
      </w:r>
    </w:p>
    <w:p w14:paraId="33510463" w14:textId="77777777" w:rsidR="001B0455" w:rsidRDefault="001B0455" w:rsidP="001B0455">
      <w:pPr>
        <w:pStyle w:val="PL"/>
      </w:pPr>
      <w:r>
        <w:t xml:space="preserve">      anyOf:</w:t>
      </w:r>
    </w:p>
    <w:p w14:paraId="462218F0" w14:textId="77777777" w:rsidR="001B0455" w:rsidRDefault="001B0455" w:rsidP="001B0455">
      <w:pPr>
        <w:pStyle w:val="PL"/>
      </w:pPr>
      <w:r>
        <w:t xml:space="preserve">      - type: string</w:t>
      </w:r>
    </w:p>
    <w:p w14:paraId="25239A43" w14:textId="77777777" w:rsidR="001B0455" w:rsidRDefault="001B0455" w:rsidP="001B0455">
      <w:pPr>
        <w:pStyle w:val="PL"/>
      </w:pPr>
      <w:r>
        <w:t xml:space="preserve">        enum:</w:t>
      </w:r>
    </w:p>
    <w:p w14:paraId="61E1C578" w14:textId="77777777" w:rsidR="001B0455" w:rsidRDefault="001B0455" w:rsidP="001B0455">
      <w:pPr>
        <w:pStyle w:val="PL"/>
      </w:pPr>
      <w:r>
        <w:t xml:space="preserve">          - </w:t>
      </w:r>
      <w:r w:rsidRPr="00FE72A4">
        <w:t>ANALYTICS_INFO</w:t>
      </w:r>
    </w:p>
    <w:p w14:paraId="2D617139" w14:textId="77777777" w:rsidR="001B0455" w:rsidRDefault="001B0455" w:rsidP="001B0455">
      <w:pPr>
        <w:pStyle w:val="PL"/>
      </w:pPr>
      <w:r>
        <w:t xml:space="preserve">          - </w:t>
      </w:r>
      <w:r w:rsidRPr="007A2B77">
        <w:t>EEC</w:t>
      </w:r>
      <w:r>
        <w:t>_REGISTRATION</w:t>
      </w:r>
    </w:p>
    <w:p w14:paraId="0E416F60" w14:textId="77777777" w:rsidR="001B0455" w:rsidRDefault="001B0455" w:rsidP="001B0455">
      <w:pPr>
        <w:pStyle w:val="PL"/>
      </w:pPr>
      <w:r>
        <w:t xml:space="preserve">          - </w:t>
      </w:r>
      <w:r w:rsidRPr="007A2B77">
        <w:t>EAS</w:t>
      </w:r>
      <w:r>
        <w:t>_DISCOVERY</w:t>
      </w:r>
    </w:p>
    <w:p w14:paraId="7F5A7D47" w14:textId="77777777" w:rsidR="001B0455" w:rsidRDefault="001B0455" w:rsidP="001B0455">
      <w:pPr>
        <w:pStyle w:val="PL"/>
      </w:pPr>
      <w:r>
        <w:t xml:space="preserve">          - UNSPECIFIED</w:t>
      </w:r>
    </w:p>
    <w:p w14:paraId="4D8510F7" w14:textId="77777777" w:rsidR="001B0455" w:rsidRDefault="001B0455" w:rsidP="001B0455">
      <w:pPr>
        <w:pStyle w:val="PL"/>
      </w:pPr>
      <w:r>
        <w:t xml:space="preserve">      - type: string</w:t>
      </w:r>
    </w:p>
    <w:p w14:paraId="04E8BD75" w14:textId="77777777" w:rsidR="001B0455" w:rsidRDefault="001B0455" w:rsidP="001B0455">
      <w:pPr>
        <w:pStyle w:val="PL"/>
      </w:pPr>
      <w:r>
        <w:t xml:space="preserve">        description: &gt;</w:t>
      </w:r>
    </w:p>
    <w:p w14:paraId="6FB8F04B" w14:textId="77777777" w:rsidR="001B0455" w:rsidRDefault="001B0455" w:rsidP="001B0455">
      <w:pPr>
        <w:pStyle w:val="PL"/>
      </w:pPr>
      <w:r>
        <w:t xml:space="preserve">            This string provides forward-compatibility with future</w:t>
      </w:r>
    </w:p>
    <w:p w14:paraId="24E74F54" w14:textId="77777777" w:rsidR="001B0455" w:rsidRDefault="001B0455" w:rsidP="001B0455">
      <w:pPr>
        <w:pStyle w:val="PL"/>
      </w:pPr>
      <w:r>
        <w:t xml:space="preserve">            extensions to the enumeration but is not used to encode</w:t>
      </w:r>
    </w:p>
    <w:p w14:paraId="58DB1A83" w14:textId="77777777" w:rsidR="001B0455" w:rsidRDefault="001B0455" w:rsidP="001B0455">
      <w:pPr>
        <w:pStyle w:val="PL"/>
      </w:pPr>
      <w:r>
        <w:t xml:space="preserve">            content defined in the present version of this API.</w:t>
      </w:r>
    </w:p>
    <w:p w14:paraId="6894FAFD" w14:textId="77777777" w:rsidR="001B0455" w:rsidRDefault="001B0455" w:rsidP="001B0455">
      <w:pPr>
        <w:pStyle w:val="PL"/>
      </w:pPr>
      <w:r>
        <w:t xml:space="preserve">      description: |</w:t>
      </w:r>
    </w:p>
    <w:p w14:paraId="366DAF3A" w14:textId="77777777" w:rsidR="001B0455" w:rsidRDefault="001B0455" w:rsidP="001B0455">
      <w:pPr>
        <w:pStyle w:val="PL"/>
      </w:pPr>
      <w:r>
        <w:t xml:space="preserve">        Represents the trigger condition parameter.  </w:t>
      </w:r>
    </w:p>
    <w:p w14:paraId="28E80C74" w14:textId="77777777" w:rsidR="001B0455" w:rsidRDefault="001B0455" w:rsidP="001B0455">
      <w:pPr>
        <w:pStyle w:val="PL"/>
      </w:pPr>
      <w:r>
        <w:t xml:space="preserve">        Possible values are:</w:t>
      </w:r>
    </w:p>
    <w:p w14:paraId="69328372" w14:textId="77777777" w:rsidR="001B0455" w:rsidRDefault="001B0455" w:rsidP="001B0455">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51E9AD4A" w14:textId="77777777" w:rsidR="001B0455" w:rsidRDefault="001B0455" w:rsidP="001B0455">
      <w:pPr>
        <w:pStyle w:val="PL"/>
      </w:pPr>
      <w:r w:rsidRPr="00C61689">
        <w:t xml:space="preserve"> </w:t>
      </w:r>
      <w:r>
        <w:t xml:space="preserve">         information.</w:t>
      </w:r>
    </w:p>
    <w:p w14:paraId="0CA9D9E9" w14:textId="77777777" w:rsidR="001B0455" w:rsidRDefault="001B0455" w:rsidP="001B0455">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6B1973F1" w14:textId="77777777" w:rsidR="001B0455" w:rsidRDefault="001B0455" w:rsidP="001B0455">
      <w:pPr>
        <w:pStyle w:val="PL"/>
      </w:pPr>
      <w:r w:rsidRPr="00C61689">
        <w:t xml:space="preserve"> </w:t>
      </w:r>
      <w:r>
        <w:t xml:space="preserve">         </w:t>
      </w:r>
      <w:r w:rsidRPr="00C61689">
        <w:t>registration</w:t>
      </w:r>
      <w:r>
        <w:t>.</w:t>
      </w:r>
    </w:p>
    <w:p w14:paraId="4A81DC83" w14:textId="77777777" w:rsidR="001B0455" w:rsidRDefault="001B0455" w:rsidP="001B0455">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72F56015" w14:textId="77777777" w:rsidR="001B0455" w:rsidRDefault="001B0455" w:rsidP="001B0455">
      <w:pPr>
        <w:pStyle w:val="PL"/>
      </w:pPr>
      <w:r>
        <w:t xml:space="preserve">          discovery.</w:t>
      </w:r>
    </w:p>
    <w:p w14:paraId="3EF03333" w14:textId="4A74054E" w:rsidR="00312FA3" w:rsidRDefault="001B0455" w:rsidP="001B0455">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5452" w:name="_Toc85734611"/>
      <w:bookmarkStart w:id="5453" w:name="_Toc89431910"/>
      <w:bookmarkStart w:id="5454" w:name="_Toc97042828"/>
      <w:bookmarkStart w:id="5455" w:name="_Toc97045972"/>
      <w:bookmarkStart w:id="5456" w:name="_Toc97155717"/>
      <w:bookmarkStart w:id="5457" w:name="_Toc101521773"/>
      <w:bookmarkStart w:id="5458" w:name="_Toc138762083"/>
      <w:bookmarkStart w:id="5459" w:name="_Toc145708346"/>
      <w:bookmarkStart w:id="5460" w:name="_Toc157111695"/>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5452"/>
      <w:bookmarkEnd w:id="5453"/>
      <w:bookmarkEnd w:id="5454"/>
      <w:bookmarkEnd w:id="5455"/>
      <w:bookmarkEnd w:id="5456"/>
      <w:bookmarkEnd w:id="5457"/>
      <w:bookmarkEnd w:id="5458"/>
      <w:bookmarkEnd w:id="5459"/>
      <w:bookmarkEnd w:id="5460"/>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5461" w:name="_Toc97042827"/>
      <w:bookmarkStart w:id="5462" w:name="_Toc97045971"/>
      <w:bookmarkStart w:id="5463" w:name="_Toc97155716"/>
      <w:bookmarkStart w:id="5464" w:name="_Toc101521772"/>
      <w:bookmarkStart w:id="5465" w:name="_Toc138762084"/>
      <w:bookmarkStart w:id="5466" w:name="_Toc145708347"/>
      <w:bookmarkStart w:id="5467" w:name="_Toc157111696"/>
      <w:r>
        <w:t>A.7</w:t>
      </w:r>
      <w:r>
        <w:tab/>
      </w:r>
      <w:r>
        <w:rPr>
          <w:noProof/>
        </w:rPr>
        <w:t>Eees_ACRManagementEvent API</w:t>
      </w:r>
      <w:bookmarkEnd w:id="5461"/>
      <w:bookmarkEnd w:id="5462"/>
      <w:bookmarkEnd w:id="5463"/>
      <w:bookmarkEnd w:id="5464"/>
      <w:bookmarkEnd w:id="5465"/>
      <w:bookmarkEnd w:id="5466"/>
      <w:bookmarkEnd w:id="5467"/>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3C95999D" w:rsidR="008F3FCB" w:rsidRDefault="008F3FCB" w:rsidP="008F3FCB">
      <w:pPr>
        <w:pStyle w:val="PL"/>
        <w:rPr>
          <w:lang w:val="en-IN"/>
        </w:rPr>
      </w:pPr>
      <w:r>
        <w:rPr>
          <w:lang w:val="en-IN"/>
        </w:rPr>
        <w:t xml:space="preserve">    © 202</w:t>
      </w:r>
      <w:r w:rsidR="003C3054">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232E9CF" w:rsidR="008F3FCB" w:rsidRDefault="008F3FCB" w:rsidP="008F3FCB">
      <w:pPr>
        <w:pStyle w:val="PL"/>
      </w:pPr>
      <w:r>
        <w:t xml:space="preserve">  version: 1.</w:t>
      </w:r>
      <w:r w:rsidR="00AD5E6B">
        <w:t>1</w:t>
      </w:r>
      <w:r>
        <w:t>.</w:t>
      </w:r>
      <w:r w:rsidR="00AD5E6B">
        <w:t>0-alpha.</w:t>
      </w:r>
      <w:r w:rsidR="003C3054">
        <w:t>6</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064098DF" w:rsidR="008F3FCB" w:rsidRDefault="008F3FCB" w:rsidP="008F3FCB">
      <w:pPr>
        <w:pStyle w:val="PL"/>
      </w:pPr>
      <w:r>
        <w:t xml:space="preserve">    3GPP TS 29.558 V1</w:t>
      </w:r>
      <w:r w:rsidR="00AD5E6B">
        <w:t>8</w:t>
      </w:r>
      <w:r>
        <w:t>.</w:t>
      </w:r>
      <w:r w:rsidR="003C3054">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5468"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5468"/>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609AC66E" w:rsidR="00142286" w:rsidRDefault="006E5FE8" w:rsidP="00142286">
      <w:pPr>
        <w:pStyle w:val="PL"/>
        <w:rPr>
          <w:rFonts w:eastAsia="DengXian"/>
        </w:rPr>
      </w:pPr>
      <w:r>
        <w:t xml:space="preserve">   </w:t>
      </w:r>
      <w:r>
        <w:rPr>
          <w:rFonts w:eastAsia="DengXian"/>
        </w:rPr>
        <w:t xml:space="preserve">       type: string</w:t>
      </w:r>
    </w:p>
    <w:p w14:paraId="33B95D8F" w14:textId="77777777" w:rsidR="00195DDA" w:rsidRDefault="00195DDA" w:rsidP="00195DDA">
      <w:pPr>
        <w:pStyle w:val="PL"/>
      </w:pPr>
      <w:r>
        <w:t xml:space="preserve">        </w:t>
      </w:r>
      <w:r>
        <w:rPr>
          <w:lang w:eastAsia="zh-CN"/>
        </w:rPr>
        <w:t>ueId</w:t>
      </w:r>
      <w:r>
        <w:t>:</w:t>
      </w:r>
    </w:p>
    <w:p w14:paraId="2CBB59AE" w14:textId="5BE39349" w:rsidR="00195DDA" w:rsidRDefault="00195DDA"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06E9BC40" w:rsidR="008F3FCB" w:rsidRDefault="008F3FCB" w:rsidP="008F3FCB">
      <w:pPr>
        <w:pStyle w:val="PL"/>
      </w:pPr>
      <w:r>
        <w:t xml:space="preserve">          $ref: 'TS29571_CommonData.yaml#/components/schemas/Gpsi'</w:t>
      </w:r>
    </w:p>
    <w:p w14:paraId="3848EF9E" w14:textId="77777777" w:rsidR="00195DDA" w:rsidRDefault="00195DDA" w:rsidP="00195DDA">
      <w:pPr>
        <w:pStyle w:val="PL"/>
      </w:pPr>
      <w:r>
        <w:t xml:space="preserve">        edgeUeId:</w:t>
      </w:r>
    </w:p>
    <w:p w14:paraId="4FE79454" w14:textId="0EEA75E3" w:rsidR="00195DDA" w:rsidRDefault="00195DDA" w:rsidP="008F3FCB">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6A32F7CC" w:rsidR="008F3FCB" w:rsidRDefault="008F3FCB" w:rsidP="008F3FCB">
      <w:pPr>
        <w:pStyle w:val="PL"/>
        <w:rPr>
          <w:rFonts w:eastAsia="DengXian"/>
        </w:rPr>
      </w:pPr>
      <w:r>
        <w:rPr>
          <w:rFonts w:eastAsia="DengXian"/>
        </w:rPr>
        <w:t xml:space="preserve">        - required: [gpsi</w:t>
      </w:r>
      <w:r w:rsidRPr="00C15DC5">
        <w:rPr>
          <w:rFonts w:eastAsia="DengXian"/>
        </w:rPr>
        <w:t>]</w:t>
      </w:r>
    </w:p>
    <w:p w14:paraId="40594AD7" w14:textId="3DB6D125" w:rsidR="00195DDA" w:rsidRDefault="00195DDA"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7F81FE15" w:rsidR="00142286"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77648C84" w14:textId="77777777" w:rsidR="00EF4E1C" w:rsidRDefault="00EF4E1C" w:rsidP="00EF4E1C">
      <w:pPr>
        <w:pStyle w:val="PL"/>
        <w:rPr>
          <w:rFonts w:eastAsia="DengXian"/>
        </w:rPr>
      </w:pPr>
      <w:r>
        <w:rPr>
          <w:rFonts w:eastAsia="DengXian"/>
        </w:rPr>
        <w:t xml:space="preserve">      required:</w:t>
      </w:r>
    </w:p>
    <w:p w14:paraId="676FAD38" w14:textId="77777777" w:rsidR="00EF4E1C" w:rsidRDefault="00EF4E1C" w:rsidP="00EF4E1C">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5469" w:name="_Toc97042829"/>
      <w:bookmarkStart w:id="5470" w:name="_Toc97045973"/>
      <w:bookmarkStart w:id="5471" w:name="_Toc97155718"/>
      <w:bookmarkStart w:id="5472" w:name="_Toc101521774"/>
      <w:bookmarkStart w:id="5473" w:name="_Toc138762085"/>
      <w:bookmarkStart w:id="5474" w:name="_Toc145708348"/>
      <w:bookmarkStart w:id="5475" w:name="_Toc157111697"/>
      <w:r>
        <w:t>A.</w:t>
      </w:r>
      <w:r w:rsidR="00BC7A82">
        <w:t>8</w:t>
      </w:r>
      <w:r>
        <w:tab/>
      </w:r>
      <w:r>
        <w:rPr>
          <w:noProof/>
        </w:rPr>
        <w:t>Eees_EECContextRelocation API</w:t>
      </w:r>
      <w:bookmarkEnd w:id="5469"/>
      <w:bookmarkEnd w:id="5470"/>
      <w:bookmarkEnd w:id="5471"/>
      <w:bookmarkEnd w:id="5472"/>
      <w:bookmarkEnd w:id="5473"/>
      <w:bookmarkEnd w:id="5474"/>
      <w:bookmarkEnd w:id="5475"/>
    </w:p>
    <w:p w14:paraId="18D8AF55" w14:textId="77777777" w:rsidR="00B531AB" w:rsidRDefault="00B531AB" w:rsidP="00B531AB">
      <w:pPr>
        <w:pStyle w:val="PL"/>
      </w:pPr>
      <w:r>
        <w:t>openapi: 3.0.0</w:t>
      </w:r>
    </w:p>
    <w:p w14:paraId="4BCB08F9" w14:textId="77777777" w:rsidR="00B531AB" w:rsidRDefault="00B531AB" w:rsidP="00B531AB">
      <w:pPr>
        <w:pStyle w:val="PL"/>
      </w:pPr>
    </w:p>
    <w:p w14:paraId="47242208" w14:textId="77777777" w:rsidR="00B531AB" w:rsidRDefault="00B531AB" w:rsidP="00B531AB">
      <w:pPr>
        <w:pStyle w:val="PL"/>
      </w:pPr>
      <w:r>
        <w:t>info:</w:t>
      </w:r>
    </w:p>
    <w:p w14:paraId="503A641F" w14:textId="77777777" w:rsidR="00B531AB" w:rsidRDefault="00B531AB" w:rsidP="00B531AB">
      <w:pPr>
        <w:pStyle w:val="PL"/>
      </w:pPr>
      <w:r>
        <w:t xml:space="preserve">  title: EES EEC Context Relocation API</w:t>
      </w:r>
    </w:p>
    <w:p w14:paraId="6B1FE395" w14:textId="77356159" w:rsidR="00B531AB" w:rsidRDefault="00B531AB" w:rsidP="00B531AB">
      <w:pPr>
        <w:pStyle w:val="PL"/>
      </w:pPr>
      <w:r>
        <w:t xml:space="preserve">  version: 1.1.0-alpha.4</w:t>
      </w:r>
    </w:p>
    <w:p w14:paraId="416AC1AA" w14:textId="77777777" w:rsidR="00B531AB" w:rsidRDefault="00B531AB" w:rsidP="00B531AB">
      <w:pPr>
        <w:pStyle w:val="PL"/>
      </w:pPr>
      <w:r>
        <w:t xml:space="preserve">  description: |</w:t>
      </w:r>
    </w:p>
    <w:p w14:paraId="37947E62" w14:textId="77777777" w:rsidR="00B531AB" w:rsidRDefault="00B531AB" w:rsidP="00B531AB">
      <w:pPr>
        <w:pStyle w:val="PL"/>
      </w:pPr>
      <w:r>
        <w:t xml:space="preserve">    API for EEC Context Relocation.  </w:t>
      </w:r>
    </w:p>
    <w:p w14:paraId="56C15775" w14:textId="55E49854" w:rsidR="00B531AB" w:rsidRDefault="00B531AB" w:rsidP="00B531AB">
      <w:pPr>
        <w:pStyle w:val="PL"/>
        <w:rPr>
          <w:lang w:val="en-IN"/>
        </w:rPr>
      </w:pPr>
      <w:r>
        <w:rPr>
          <w:lang w:val="en-IN"/>
        </w:rPr>
        <w:t xml:space="preserve">    © 2024, 3GPP Organizational Partners (ARIB, ATIS, CCSA, ETSI, TSDSI, TTA, TTC).  </w:t>
      </w:r>
    </w:p>
    <w:p w14:paraId="524505E2" w14:textId="77777777" w:rsidR="00B531AB" w:rsidRDefault="00B531AB" w:rsidP="00B531AB">
      <w:pPr>
        <w:pStyle w:val="PL"/>
        <w:rPr>
          <w:lang w:val="en-IN"/>
        </w:rPr>
      </w:pPr>
      <w:r>
        <w:rPr>
          <w:lang w:val="en-IN"/>
        </w:rPr>
        <w:t xml:space="preserve">    All rights reserved.</w:t>
      </w:r>
    </w:p>
    <w:p w14:paraId="350C9681" w14:textId="77777777" w:rsidR="00B531AB" w:rsidRDefault="00B531AB" w:rsidP="00B531AB">
      <w:pPr>
        <w:pStyle w:val="PL"/>
      </w:pPr>
    </w:p>
    <w:p w14:paraId="3EF6A56F" w14:textId="77777777" w:rsidR="00B531AB" w:rsidRDefault="00B531AB" w:rsidP="00B531AB">
      <w:pPr>
        <w:pStyle w:val="PL"/>
      </w:pPr>
      <w:r>
        <w:t>externalDocs:</w:t>
      </w:r>
    </w:p>
    <w:p w14:paraId="1735739C" w14:textId="77777777" w:rsidR="00B531AB" w:rsidRDefault="00B531AB" w:rsidP="00B531AB">
      <w:pPr>
        <w:pStyle w:val="PL"/>
      </w:pPr>
      <w:r>
        <w:t xml:space="preserve">  description: &gt;</w:t>
      </w:r>
    </w:p>
    <w:p w14:paraId="78A0EACE" w14:textId="590CE150" w:rsidR="00B531AB" w:rsidRDefault="00B531AB" w:rsidP="00B531AB">
      <w:pPr>
        <w:pStyle w:val="PL"/>
      </w:pPr>
      <w:r>
        <w:t xml:space="preserve">    3GPP TS 29.558 V18.5.0 Enabling Edge Applications;</w:t>
      </w:r>
    </w:p>
    <w:p w14:paraId="505CD772" w14:textId="77777777" w:rsidR="00B531AB" w:rsidRDefault="00B531AB" w:rsidP="00B531AB">
      <w:pPr>
        <w:pStyle w:val="PL"/>
      </w:pPr>
      <w:r>
        <w:t xml:space="preserve">    Application Programming Interface (API) specification; Stage 3</w:t>
      </w:r>
    </w:p>
    <w:p w14:paraId="14C21EF0" w14:textId="77777777" w:rsidR="00B531AB" w:rsidRDefault="00B531AB" w:rsidP="00B531AB">
      <w:pPr>
        <w:pStyle w:val="PL"/>
      </w:pPr>
      <w:r>
        <w:t xml:space="preserve">  url: https://www.3gpp.org/ftp/Specs/archive/29_series/29.558/</w:t>
      </w:r>
    </w:p>
    <w:p w14:paraId="76298D97" w14:textId="77777777" w:rsidR="00B531AB" w:rsidRDefault="00B531AB" w:rsidP="00B531AB">
      <w:pPr>
        <w:pStyle w:val="PL"/>
        <w:rPr>
          <w:lang w:val="en-US" w:eastAsia="es-ES"/>
        </w:rPr>
      </w:pPr>
    </w:p>
    <w:p w14:paraId="3329C0BC" w14:textId="77777777" w:rsidR="00B531AB" w:rsidRDefault="00B531AB" w:rsidP="00B531AB">
      <w:pPr>
        <w:pStyle w:val="PL"/>
        <w:rPr>
          <w:lang w:val="en-US" w:eastAsia="es-ES"/>
        </w:rPr>
      </w:pPr>
      <w:r>
        <w:rPr>
          <w:lang w:val="en-US" w:eastAsia="es-ES"/>
        </w:rPr>
        <w:t>security:</w:t>
      </w:r>
    </w:p>
    <w:p w14:paraId="63D3AEE8" w14:textId="77777777" w:rsidR="00B531AB" w:rsidRDefault="00B531AB" w:rsidP="00B531AB">
      <w:pPr>
        <w:pStyle w:val="PL"/>
        <w:rPr>
          <w:lang w:val="en-US" w:eastAsia="es-ES"/>
        </w:rPr>
      </w:pPr>
      <w:r>
        <w:rPr>
          <w:lang w:val="en-US" w:eastAsia="es-ES"/>
        </w:rPr>
        <w:t xml:space="preserve">  - {}</w:t>
      </w:r>
    </w:p>
    <w:p w14:paraId="4AE9E67A" w14:textId="77777777" w:rsidR="00B531AB" w:rsidRDefault="00B531AB" w:rsidP="00B531AB">
      <w:pPr>
        <w:pStyle w:val="PL"/>
      </w:pPr>
      <w:r>
        <w:rPr>
          <w:lang w:val="en-US" w:eastAsia="es-ES"/>
        </w:rPr>
        <w:t xml:space="preserve">  - oAuth2ClientCredentials: []</w:t>
      </w:r>
    </w:p>
    <w:p w14:paraId="0A3BBB41" w14:textId="77777777" w:rsidR="00B531AB" w:rsidRDefault="00B531AB" w:rsidP="00B531AB">
      <w:pPr>
        <w:pStyle w:val="PL"/>
      </w:pPr>
    </w:p>
    <w:p w14:paraId="308B536D" w14:textId="77777777" w:rsidR="00B531AB" w:rsidRDefault="00B531AB" w:rsidP="00B531AB">
      <w:pPr>
        <w:pStyle w:val="PL"/>
      </w:pPr>
      <w:r>
        <w:t>servers:</w:t>
      </w:r>
    </w:p>
    <w:p w14:paraId="6C0C59E2" w14:textId="77777777" w:rsidR="00B531AB" w:rsidRDefault="00B531AB" w:rsidP="00B531AB">
      <w:pPr>
        <w:pStyle w:val="PL"/>
      </w:pPr>
      <w:r>
        <w:t xml:space="preserve">  - url: '{apiRoot}/eees-eeccontextreloc/v1'</w:t>
      </w:r>
    </w:p>
    <w:p w14:paraId="30E11269" w14:textId="77777777" w:rsidR="00B531AB" w:rsidRDefault="00B531AB" w:rsidP="00B531AB">
      <w:pPr>
        <w:pStyle w:val="PL"/>
      </w:pPr>
      <w:r>
        <w:t xml:space="preserve">    variables:</w:t>
      </w:r>
    </w:p>
    <w:p w14:paraId="458C21C8" w14:textId="77777777" w:rsidR="00B531AB" w:rsidRDefault="00B531AB" w:rsidP="00B531AB">
      <w:pPr>
        <w:pStyle w:val="PL"/>
      </w:pPr>
      <w:r>
        <w:t xml:space="preserve">      apiRoot:</w:t>
      </w:r>
    </w:p>
    <w:p w14:paraId="2BF8D51E" w14:textId="77777777" w:rsidR="00B531AB" w:rsidRDefault="00B531AB" w:rsidP="00B531AB">
      <w:pPr>
        <w:pStyle w:val="PL"/>
      </w:pPr>
      <w:r>
        <w:t xml:space="preserve">        default: https://example.com</w:t>
      </w:r>
    </w:p>
    <w:p w14:paraId="0414A31D" w14:textId="77777777" w:rsidR="00B531AB" w:rsidRDefault="00B531AB" w:rsidP="00B531AB">
      <w:pPr>
        <w:pStyle w:val="PL"/>
      </w:pPr>
      <w:r>
        <w:t xml:space="preserve">        description: apiRoot as defined in clause 7.5 of 3GPP TS 29.558.</w:t>
      </w:r>
    </w:p>
    <w:p w14:paraId="26C24064" w14:textId="77777777" w:rsidR="00B531AB" w:rsidRDefault="00B531AB" w:rsidP="00B531AB">
      <w:pPr>
        <w:pStyle w:val="PL"/>
      </w:pPr>
    </w:p>
    <w:p w14:paraId="052D004B" w14:textId="77777777" w:rsidR="00B531AB" w:rsidRDefault="00B531AB" w:rsidP="00B531AB">
      <w:pPr>
        <w:pStyle w:val="PL"/>
      </w:pPr>
      <w:r>
        <w:t>paths:</w:t>
      </w:r>
    </w:p>
    <w:p w14:paraId="2A70E70F" w14:textId="77777777" w:rsidR="00B531AB" w:rsidRDefault="00B531AB" w:rsidP="00B531AB">
      <w:pPr>
        <w:pStyle w:val="PL"/>
      </w:pPr>
      <w:r>
        <w:t xml:space="preserve">  /eec-contexts:</w:t>
      </w:r>
    </w:p>
    <w:p w14:paraId="485CEB90" w14:textId="77777777" w:rsidR="00B531AB" w:rsidRDefault="00B531AB" w:rsidP="00B531AB">
      <w:pPr>
        <w:pStyle w:val="PL"/>
      </w:pPr>
      <w:r>
        <w:t xml:space="preserve">    post:</w:t>
      </w:r>
    </w:p>
    <w:p w14:paraId="2FC5C73C" w14:textId="77777777" w:rsidR="00B531AB" w:rsidRPr="00956496" w:rsidRDefault="00B531AB" w:rsidP="00B531AB">
      <w:pPr>
        <w:pStyle w:val="PL"/>
      </w:pPr>
      <w:r w:rsidRPr="00956496">
        <w:t xml:space="preserve">      </w:t>
      </w:r>
      <w:r w:rsidRPr="00956496">
        <w:rPr>
          <w:rFonts w:cs="Courier New"/>
          <w:szCs w:val="16"/>
        </w:rPr>
        <w:t xml:space="preserve">summary: </w:t>
      </w:r>
      <w:r>
        <w:t>Push EEC Context information.</w:t>
      </w:r>
    </w:p>
    <w:p w14:paraId="51790D0E"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Push</w:t>
      </w:r>
      <w:r>
        <w:t>EecContexts</w:t>
      </w:r>
    </w:p>
    <w:p w14:paraId="2BF6BE22" w14:textId="77777777" w:rsidR="00B531AB" w:rsidRPr="00956496" w:rsidRDefault="00B531AB" w:rsidP="00B531AB">
      <w:pPr>
        <w:pStyle w:val="PL"/>
      </w:pPr>
      <w:r w:rsidRPr="00956496">
        <w:t xml:space="preserve">      tags:</w:t>
      </w:r>
    </w:p>
    <w:p w14:paraId="33E8F558" w14:textId="5E2C9C24" w:rsidR="00B531AB" w:rsidRDefault="00B531AB" w:rsidP="00B531AB">
      <w:pPr>
        <w:pStyle w:val="PL"/>
      </w:pPr>
      <w:r w:rsidRPr="00956496">
        <w:t xml:space="preserve">        - </w:t>
      </w:r>
      <w:r>
        <w:t>EEC contexts</w:t>
      </w:r>
      <w:r w:rsidRPr="00956496">
        <w:t xml:space="preserve"> (Collection)</w:t>
      </w:r>
    </w:p>
    <w:p w14:paraId="5A16E080" w14:textId="77777777" w:rsidR="00B531AB" w:rsidRDefault="00B531AB" w:rsidP="00B531AB">
      <w:pPr>
        <w:pStyle w:val="PL"/>
      </w:pPr>
      <w:r>
        <w:t xml:space="preserve">      requestBody:</w:t>
      </w:r>
    </w:p>
    <w:p w14:paraId="3AAF74DA" w14:textId="77777777" w:rsidR="00B531AB" w:rsidRDefault="00B531AB" w:rsidP="00B531AB">
      <w:pPr>
        <w:pStyle w:val="PL"/>
      </w:pPr>
      <w:r>
        <w:t xml:space="preserve">        required: true</w:t>
      </w:r>
    </w:p>
    <w:p w14:paraId="7822ADAD" w14:textId="77777777" w:rsidR="00B531AB" w:rsidRDefault="00B531AB" w:rsidP="00B531AB">
      <w:pPr>
        <w:pStyle w:val="PL"/>
      </w:pPr>
      <w:r>
        <w:t xml:space="preserve">        content:</w:t>
      </w:r>
    </w:p>
    <w:p w14:paraId="656DC7EC" w14:textId="77777777" w:rsidR="00B531AB" w:rsidRDefault="00B531AB" w:rsidP="00B531AB">
      <w:pPr>
        <w:pStyle w:val="PL"/>
      </w:pPr>
      <w:r>
        <w:t xml:space="preserve">          application/json:</w:t>
      </w:r>
    </w:p>
    <w:p w14:paraId="3F9B8F29" w14:textId="77777777" w:rsidR="00B531AB" w:rsidRDefault="00B531AB" w:rsidP="00B531AB">
      <w:pPr>
        <w:pStyle w:val="PL"/>
      </w:pPr>
      <w:r>
        <w:t xml:space="preserve">            schema:</w:t>
      </w:r>
    </w:p>
    <w:p w14:paraId="4DCFFD59" w14:textId="77777777" w:rsidR="00B531AB" w:rsidRDefault="00B531AB" w:rsidP="00B531AB">
      <w:pPr>
        <w:pStyle w:val="PL"/>
      </w:pPr>
      <w:r>
        <w:t xml:space="preserve">              $ref: '#/components/schemas/EECContextPush'</w:t>
      </w:r>
    </w:p>
    <w:p w14:paraId="3F3716EC" w14:textId="77777777" w:rsidR="00B531AB" w:rsidRDefault="00B531AB" w:rsidP="00B531AB">
      <w:pPr>
        <w:pStyle w:val="PL"/>
      </w:pPr>
      <w:r>
        <w:t xml:space="preserve">      responses:</w:t>
      </w:r>
    </w:p>
    <w:p w14:paraId="3F774289" w14:textId="77777777" w:rsidR="00B531AB" w:rsidRDefault="00B531AB" w:rsidP="00B531AB">
      <w:pPr>
        <w:pStyle w:val="PL"/>
        <w:rPr>
          <w:lang w:val="en-US"/>
        </w:rPr>
      </w:pPr>
      <w:r>
        <w:t xml:space="preserve">        </w:t>
      </w:r>
      <w:r>
        <w:rPr>
          <w:lang w:val="en-US"/>
        </w:rPr>
        <w:t>'200':</w:t>
      </w:r>
    </w:p>
    <w:p w14:paraId="5D4063B3" w14:textId="77777777" w:rsidR="00B531AB" w:rsidRDefault="00B531AB" w:rsidP="00B531AB">
      <w:pPr>
        <w:pStyle w:val="PL"/>
      </w:pPr>
      <w:r>
        <w:rPr>
          <w:lang w:val="en-US"/>
        </w:rPr>
        <w:t xml:space="preserve">          </w:t>
      </w:r>
      <w:r>
        <w:t>description: &gt;</w:t>
      </w:r>
    </w:p>
    <w:p w14:paraId="0A3DB361" w14:textId="26C80D7E" w:rsidR="00B531AB" w:rsidRDefault="00B531AB" w:rsidP="00B531AB">
      <w:pPr>
        <w:pStyle w:val="PL"/>
      </w:pPr>
      <w:r>
        <w:t xml:space="preserve">            OK. The EEC context has been successfully pushed to the EES and related</w:t>
      </w:r>
    </w:p>
    <w:p w14:paraId="7C17528C" w14:textId="77777777" w:rsidR="00B531AB" w:rsidRDefault="00B531AB" w:rsidP="00B531AB">
      <w:pPr>
        <w:pStyle w:val="PL"/>
      </w:pPr>
      <w:r>
        <w:t xml:space="preserve">            information is returned in the response body.</w:t>
      </w:r>
    </w:p>
    <w:p w14:paraId="5415B8E8" w14:textId="77777777" w:rsidR="00B531AB" w:rsidRDefault="00B531AB" w:rsidP="00B531AB">
      <w:pPr>
        <w:pStyle w:val="PL"/>
      </w:pPr>
      <w:r>
        <w:t xml:space="preserve">          content:</w:t>
      </w:r>
    </w:p>
    <w:p w14:paraId="60638E52" w14:textId="77777777" w:rsidR="00B531AB" w:rsidRDefault="00B531AB" w:rsidP="00B531AB">
      <w:pPr>
        <w:pStyle w:val="PL"/>
      </w:pPr>
      <w:r>
        <w:t xml:space="preserve">            application/json:</w:t>
      </w:r>
    </w:p>
    <w:p w14:paraId="6657CB29" w14:textId="77777777" w:rsidR="00B531AB" w:rsidRDefault="00B531AB" w:rsidP="00B531AB">
      <w:pPr>
        <w:pStyle w:val="PL"/>
      </w:pPr>
      <w:r>
        <w:t xml:space="preserve">              schema:</w:t>
      </w:r>
    </w:p>
    <w:p w14:paraId="5119C8E6" w14:textId="77777777" w:rsidR="00B531AB" w:rsidRDefault="00B531AB" w:rsidP="00B531AB">
      <w:pPr>
        <w:pStyle w:val="PL"/>
      </w:pPr>
      <w:r>
        <w:t xml:space="preserve">                $ref: '#/components/schemas/EECContextPushRes'</w:t>
      </w:r>
    </w:p>
    <w:p w14:paraId="653CF3B2" w14:textId="77777777" w:rsidR="00B531AB" w:rsidRDefault="00B531AB" w:rsidP="00B531AB">
      <w:pPr>
        <w:pStyle w:val="PL"/>
      </w:pPr>
      <w:r>
        <w:t xml:space="preserve">        '204':</w:t>
      </w:r>
    </w:p>
    <w:p w14:paraId="6E5DF331" w14:textId="12660D79" w:rsidR="00B531AB" w:rsidRDefault="00B531AB" w:rsidP="00B531AB">
      <w:pPr>
        <w:pStyle w:val="PL"/>
      </w:pPr>
      <w:r>
        <w:t xml:space="preserve">          description: </w:t>
      </w:r>
      <w:r>
        <w:rPr>
          <w:lang w:val="en-US"/>
        </w:rPr>
        <w:t xml:space="preserve">No Content. </w:t>
      </w:r>
      <w:r>
        <w:t>The EEC context has been successfully pushed to the EES.</w:t>
      </w:r>
    </w:p>
    <w:p w14:paraId="25477E7C" w14:textId="77777777" w:rsidR="00B531AB" w:rsidRDefault="00B531AB" w:rsidP="00B531AB">
      <w:pPr>
        <w:pStyle w:val="PL"/>
      </w:pPr>
      <w:r>
        <w:t xml:space="preserve">        '400':</w:t>
      </w:r>
    </w:p>
    <w:p w14:paraId="42CC333D" w14:textId="77777777" w:rsidR="00B531AB" w:rsidRDefault="00B531AB" w:rsidP="00B531AB">
      <w:pPr>
        <w:pStyle w:val="PL"/>
      </w:pPr>
      <w:r>
        <w:t xml:space="preserve">          $ref: 'TS29122_CommonData.yaml#/components/responses/400'</w:t>
      </w:r>
    </w:p>
    <w:p w14:paraId="2ED67CFC" w14:textId="77777777" w:rsidR="00B531AB" w:rsidRDefault="00B531AB" w:rsidP="00B531AB">
      <w:pPr>
        <w:pStyle w:val="PL"/>
      </w:pPr>
      <w:r>
        <w:t xml:space="preserve">        '401':</w:t>
      </w:r>
    </w:p>
    <w:p w14:paraId="75859082" w14:textId="77777777" w:rsidR="00B531AB" w:rsidRDefault="00B531AB" w:rsidP="00B531AB">
      <w:pPr>
        <w:pStyle w:val="PL"/>
      </w:pPr>
      <w:r>
        <w:t xml:space="preserve">          $ref: 'TS29122_CommonData.yaml#/components/responses/401'</w:t>
      </w:r>
    </w:p>
    <w:p w14:paraId="2005B793" w14:textId="77777777" w:rsidR="00B531AB" w:rsidRDefault="00B531AB" w:rsidP="00B531AB">
      <w:pPr>
        <w:pStyle w:val="PL"/>
      </w:pPr>
      <w:r>
        <w:t xml:space="preserve">        '403':</w:t>
      </w:r>
    </w:p>
    <w:p w14:paraId="16604F0F" w14:textId="77777777" w:rsidR="00B531AB" w:rsidRDefault="00B531AB" w:rsidP="00B531AB">
      <w:pPr>
        <w:pStyle w:val="PL"/>
      </w:pPr>
      <w:r>
        <w:t xml:space="preserve">          $ref: 'TS29122_CommonData.yaml#/components/responses/403'</w:t>
      </w:r>
    </w:p>
    <w:p w14:paraId="07C59EF6" w14:textId="77777777" w:rsidR="00B531AB" w:rsidRDefault="00B531AB" w:rsidP="00B531AB">
      <w:pPr>
        <w:pStyle w:val="PL"/>
      </w:pPr>
      <w:r>
        <w:t xml:space="preserve">        '404':</w:t>
      </w:r>
    </w:p>
    <w:p w14:paraId="436FF2CC" w14:textId="77777777" w:rsidR="00B531AB" w:rsidRDefault="00B531AB" w:rsidP="00B531AB">
      <w:pPr>
        <w:pStyle w:val="PL"/>
      </w:pPr>
      <w:r>
        <w:t xml:space="preserve">          $ref: 'TS29122_CommonData.yaml#/components/responses/404'</w:t>
      </w:r>
    </w:p>
    <w:p w14:paraId="38C25520" w14:textId="77777777" w:rsidR="00B531AB" w:rsidRDefault="00B531AB" w:rsidP="00B531AB">
      <w:pPr>
        <w:pStyle w:val="PL"/>
      </w:pPr>
      <w:r>
        <w:t xml:space="preserve">        '411':</w:t>
      </w:r>
    </w:p>
    <w:p w14:paraId="12487E60" w14:textId="77777777" w:rsidR="00B531AB" w:rsidRDefault="00B531AB" w:rsidP="00B531AB">
      <w:pPr>
        <w:pStyle w:val="PL"/>
      </w:pPr>
      <w:r>
        <w:t xml:space="preserve">          $ref: 'TS29122_CommonData.yaml#/components/responses/411'</w:t>
      </w:r>
    </w:p>
    <w:p w14:paraId="0224E2E0" w14:textId="77777777" w:rsidR="00B531AB" w:rsidRDefault="00B531AB" w:rsidP="00B531AB">
      <w:pPr>
        <w:pStyle w:val="PL"/>
      </w:pPr>
      <w:r>
        <w:t xml:space="preserve">        '413':</w:t>
      </w:r>
    </w:p>
    <w:p w14:paraId="5C204F1D" w14:textId="77777777" w:rsidR="00B531AB" w:rsidRDefault="00B531AB" w:rsidP="00B531AB">
      <w:pPr>
        <w:pStyle w:val="PL"/>
      </w:pPr>
      <w:r>
        <w:t xml:space="preserve">          $ref: 'TS29122_CommonData.yaml#/components/responses/413'</w:t>
      </w:r>
    </w:p>
    <w:p w14:paraId="5E87FE07" w14:textId="77777777" w:rsidR="00B531AB" w:rsidRDefault="00B531AB" w:rsidP="00B531AB">
      <w:pPr>
        <w:pStyle w:val="PL"/>
      </w:pPr>
      <w:r>
        <w:t xml:space="preserve">        '415':</w:t>
      </w:r>
    </w:p>
    <w:p w14:paraId="22293201" w14:textId="77777777" w:rsidR="00B531AB" w:rsidRDefault="00B531AB" w:rsidP="00B531AB">
      <w:pPr>
        <w:pStyle w:val="PL"/>
      </w:pPr>
      <w:r>
        <w:t xml:space="preserve">          $ref: 'TS29122_CommonData.yaml#/components/responses/415'</w:t>
      </w:r>
    </w:p>
    <w:p w14:paraId="21701393" w14:textId="77777777" w:rsidR="00B531AB" w:rsidRDefault="00B531AB" w:rsidP="00B531AB">
      <w:pPr>
        <w:pStyle w:val="PL"/>
      </w:pPr>
      <w:r>
        <w:t xml:space="preserve">        '429':</w:t>
      </w:r>
    </w:p>
    <w:p w14:paraId="63ABC59E" w14:textId="77777777" w:rsidR="00B531AB" w:rsidRDefault="00B531AB" w:rsidP="00B531AB">
      <w:pPr>
        <w:pStyle w:val="PL"/>
      </w:pPr>
      <w:r>
        <w:t xml:space="preserve">          $ref: 'TS29122_CommonData.yaml#/components/responses/429'</w:t>
      </w:r>
    </w:p>
    <w:p w14:paraId="4FC928B9" w14:textId="77777777" w:rsidR="00B531AB" w:rsidRDefault="00B531AB" w:rsidP="00B531AB">
      <w:pPr>
        <w:pStyle w:val="PL"/>
      </w:pPr>
      <w:r>
        <w:t xml:space="preserve">        '500':</w:t>
      </w:r>
    </w:p>
    <w:p w14:paraId="732C1161" w14:textId="77777777" w:rsidR="00B531AB" w:rsidRDefault="00B531AB" w:rsidP="00B531AB">
      <w:pPr>
        <w:pStyle w:val="PL"/>
      </w:pPr>
      <w:r>
        <w:t xml:space="preserve">          $ref: 'TS29122_CommonData.yaml#/components/responses/500'</w:t>
      </w:r>
    </w:p>
    <w:p w14:paraId="7CA39DB6" w14:textId="77777777" w:rsidR="00B531AB" w:rsidRDefault="00B531AB" w:rsidP="00B531AB">
      <w:pPr>
        <w:pStyle w:val="PL"/>
      </w:pPr>
      <w:r>
        <w:t xml:space="preserve">        '503':</w:t>
      </w:r>
    </w:p>
    <w:p w14:paraId="2BE6497A" w14:textId="77777777" w:rsidR="00B531AB" w:rsidRDefault="00B531AB" w:rsidP="00B531AB">
      <w:pPr>
        <w:pStyle w:val="PL"/>
      </w:pPr>
      <w:r>
        <w:t xml:space="preserve">          $ref: 'TS29122_CommonData.yaml#/components/responses/503'</w:t>
      </w:r>
    </w:p>
    <w:p w14:paraId="3C9D98A0" w14:textId="77777777" w:rsidR="00B531AB" w:rsidRDefault="00B531AB" w:rsidP="00B531AB">
      <w:pPr>
        <w:pStyle w:val="PL"/>
      </w:pPr>
      <w:r>
        <w:t xml:space="preserve">        default:</w:t>
      </w:r>
    </w:p>
    <w:p w14:paraId="04F4FAA9" w14:textId="77777777" w:rsidR="00B531AB" w:rsidRDefault="00B531AB" w:rsidP="00B531AB">
      <w:pPr>
        <w:pStyle w:val="PL"/>
      </w:pPr>
      <w:r>
        <w:t xml:space="preserve">          $ref: 'TS29122_CommonData.yaml#/components/responses/default'</w:t>
      </w:r>
    </w:p>
    <w:p w14:paraId="4540D247" w14:textId="77777777" w:rsidR="00B531AB" w:rsidRDefault="00B531AB" w:rsidP="00B531AB">
      <w:pPr>
        <w:pStyle w:val="PL"/>
      </w:pPr>
    </w:p>
    <w:p w14:paraId="62CFC010" w14:textId="77777777" w:rsidR="00B531AB" w:rsidRDefault="00B531AB" w:rsidP="00B531AB">
      <w:pPr>
        <w:pStyle w:val="PL"/>
      </w:pPr>
      <w:r>
        <w:t xml:space="preserve">    get:</w:t>
      </w:r>
    </w:p>
    <w:p w14:paraId="57081096" w14:textId="77777777" w:rsidR="00B531AB" w:rsidRPr="00956496" w:rsidRDefault="00B531AB" w:rsidP="00B531AB">
      <w:pPr>
        <w:pStyle w:val="PL"/>
      </w:pPr>
      <w:r w:rsidRPr="00956496">
        <w:t xml:space="preserve">      </w:t>
      </w:r>
      <w:r w:rsidRPr="00956496">
        <w:rPr>
          <w:rFonts w:cs="Courier New"/>
          <w:szCs w:val="16"/>
        </w:rPr>
        <w:t xml:space="preserve">summary: </w:t>
      </w:r>
      <w:r>
        <w:t>Pull EEC Context information.</w:t>
      </w:r>
    </w:p>
    <w:p w14:paraId="6B711E1C" w14:textId="77777777" w:rsidR="00B531AB" w:rsidRPr="00956496" w:rsidRDefault="00B531AB" w:rsidP="00B531AB">
      <w:pPr>
        <w:pStyle w:val="PL"/>
      </w:pPr>
      <w:r w:rsidRPr="00956496">
        <w:t xml:space="preserve">      </w:t>
      </w:r>
      <w:r w:rsidRPr="00956496">
        <w:rPr>
          <w:rFonts w:cs="Courier New"/>
          <w:szCs w:val="16"/>
        </w:rPr>
        <w:t xml:space="preserve">operationId: </w:t>
      </w:r>
      <w:r>
        <w:rPr>
          <w:rFonts w:cs="Courier New"/>
          <w:szCs w:val="16"/>
        </w:rPr>
        <w:t>Pull</w:t>
      </w:r>
      <w:r>
        <w:t>EecContexts</w:t>
      </w:r>
    </w:p>
    <w:p w14:paraId="6D9D0D48" w14:textId="77777777" w:rsidR="00B531AB" w:rsidRPr="00956496" w:rsidRDefault="00B531AB" w:rsidP="00B531AB">
      <w:pPr>
        <w:pStyle w:val="PL"/>
      </w:pPr>
      <w:r w:rsidRPr="00956496">
        <w:t xml:space="preserve">      tags:</w:t>
      </w:r>
    </w:p>
    <w:p w14:paraId="3D137FC3" w14:textId="701F9433" w:rsidR="00B531AB" w:rsidRDefault="00B531AB" w:rsidP="00B531AB">
      <w:pPr>
        <w:pStyle w:val="PL"/>
      </w:pPr>
      <w:r w:rsidRPr="00956496">
        <w:t xml:space="preserve">        - </w:t>
      </w:r>
      <w:r>
        <w:t>EEC contexts</w:t>
      </w:r>
      <w:r w:rsidRPr="00956496">
        <w:t xml:space="preserve"> (Collection)</w:t>
      </w:r>
    </w:p>
    <w:p w14:paraId="5294A13A" w14:textId="77777777" w:rsidR="00B531AB" w:rsidRDefault="00B531AB" w:rsidP="00B531AB">
      <w:pPr>
        <w:pStyle w:val="PL"/>
      </w:pPr>
      <w:r>
        <w:t xml:space="preserve">      parameters:</w:t>
      </w:r>
    </w:p>
    <w:p w14:paraId="2AFA0C8E" w14:textId="77777777" w:rsidR="00B531AB" w:rsidRDefault="00B531AB" w:rsidP="00B531AB">
      <w:pPr>
        <w:pStyle w:val="PL"/>
      </w:pPr>
      <w:r>
        <w:t xml:space="preserve">        - name: ees-id</w:t>
      </w:r>
    </w:p>
    <w:p w14:paraId="55C07F4C" w14:textId="77777777" w:rsidR="00B531AB" w:rsidRDefault="00B531AB" w:rsidP="00B531AB">
      <w:pPr>
        <w:pStyle w:val="PL"/>
      </w:pPr>
      <w:r>
        <w:t xml:space="preserve">          in: query</w:t>
      </w:r>
    </w:p>
    <w:p w14:paraId="54E06D09" w14:textId="45C22EAF" w:rsidR="00B531AB" w:rsidRPr="00721D9F" w:rsidRDefault="00B531AB" w:rsidP="00B531AB">
      <w:pPr>
        <w:pStyle w:val="PL"/>
        <w:rPr>
          <w:lang w:val="en-US" w:eastAsia="es-ES"/>
        </w:rPr>
      </w:pPr>
      <w:r>
        <w:rPr>
          <w:lang w:val="en-US" w:eastAsia="es-ES"/>
        </w:rPr>
        <w:t xml:space="preserve">          description: Unique identifier of the requesting entity.</w:t>
      </w:r>
    </w:p>
    <w:p w14:paraId="40C3D7B9" w14:textId="77777777" w:rsidR="00B531AB" w:rsidRDefault="00B531AB" w:rsidP="00B531AB">
      <w:pPr>
        <w:pStyle w:val="PL"/>
      </w:pPr>
      <w:r>
        <w:t xml:space="preserve">          required: true</w:t>
      </w:r>
    </w:p>
    <w:p w14:paraId="3437ABCD" w14:textId="77777777" w:rsidR="00B531AB" w:rsidRDefault="00B531AB" w:rsidP="00B531AB">
      <w:pPr>
        <w:pStyle w:val="PL"/>
      </w:pPr>
      <w:r>
        <w:t xml:space="preserve">          schema:</w:t>
      </w:r>
    </w:p>
    <w:p w14:paraId="56C697E9" w14:textId="77777777" w:rsidR="00B531AB" w:rsidRDefault="00B531AB" w:rsidP="00B531AB">
      <w:pPr>
        <w:pStyle w:val="PL"/>
      </w:pPr>
      <w:r>
        <w:t xml:space="preserve">            type: string</w:t>
      </w:r>
    </w:p>
    <w:p w14:paraId="1BBEA794" w14:textId="77777777" w:rsidR="00B531AB" w:rsidRDefault="00B531AB" w:rsidP="00B531AB">
      <w:pPr>
        <w:pStyle w:val="PL"/>
      </w:pPr>
      <w:r>
        <w:t xml:space="preserve">        - name: eec-cntx-id</w:t>
      </w:r>
    </w:p>
    <w:p w14:paraId="7C2F9BC0" w14:textId="77777777" w:rsidR="00B531AB" w:rsidRDefault="00B531AB" w:rsidP="00B531AB">
      <w:pPr>
        <w:pStyle w:val="PL"/>
      </w:pPr>
      <w:r>
        <w:t xml:space="preserve">          in: query</w:t>
      </w:r>
    </w:p>
    <w:p w14:paraId="4976FD6D" w14:textId="77777777" w:rsidR="00B531AB" w:rsidRPr="00721D9F" w:rsidRDefault="00B531AB" w:rsidP="00B531AB">
      <w:pPr>
        <w:pStyle w:val="PL"/>
        <w:rPr>
          <w:lang w:val="en-US" w:eastAsia="es-ES"/>
        </w:rPr>
      </w:pPr>
      <w:r>
        <w:rPr>
          <w:lang w:val="en-US" w:eastAsia="es-ES"/>
        </w:rPr>
        <w:t xml:space="preserve">          description: Unique identifier of the EEC context.</w:t>
      </w:r>
    </w:p>
    <w:p w14:paraId="74E50EFE" w14:textId="77777777" w:rsidR="00B531AB" w:rsidRDefault="00B531AB" w:rsidP="00B531AB">
      <w:pPr>
        <w:pStyle w:val="PL"/>
      </w:pPr>
      <w:r>
        <w:t xml:space="preserve">          required: true</w:t>
      </w:r>
    </w:p>
    <w:p w14:paraId="127D22A8" w14:textId="77777777" w:rsidR="00B531AB" w:rsidRDefault="00B531AB" w:rsidP="00B531AB">
      <w:pPr>
        <w:pStyle w:val="PL"/>
      </w:pPr>
      <w:r>
        <w:t xml:space="preserve">          schema:</w:t>
      </w:r>
    </w:p>
    <w:p w14:paraId="65A74E96" w14:textId="77777777" w:rsidR="00B531AB" w:rsidRDefault="00B531AB" w:rsidP="00B531AB">
      <w:pPr>
        <w:pStyle w:val="PL"/>
      </w:pPr>
      <w:r>
        <w:t xml:space="preserve">            type: string</w:t>
      </w:r>
    </w:p>
    <w:p w14:paraId="5E7EBC3D" w14:textId="77777777" w:rsidR="00B531AB" w:rsidRDefault="00B531AB" w:rsidP="00B531AB">
      <w:pPr>
        <w:pStyle w:val="PL"/>
      </w:pPr>
      <w:r>
        <w:t xml:space="preserve">        - name: sess-cntxs</w:t>
      </w:r>
    </w:p>
    <w:p w14:paraId="3F0851A4" w14:textId="77777777" w:rsidR="00B531AB" w:rsidRDefault="00B531AB" w:rsidP="00B531AB">
      <w:pPr>
        <w:pStyle w:val="PL"/>
      </w:pPr>
      <w:r>
        <w:t xml:space="preserve">          in: query</w:t>
      </w:r>
    </w:p>
    <w:p w14:paraId="3D30E67B" w14:textId="77777777" w:rsidR="00B531AB" w:rsidRPr="00721D9F" w:rsidRDefault="00B531AB" w:rsidP="00B531AB">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1806D7B9" w14:textId="77777777" w:rsidR="00B531AB" w:rsidRDefault="00B531AB" w:rsidP="00B531AB">
      <w:pPr>
        <w:pStyle w:val="PL"/>
      </w:pPr>
      <w:r>
        <w:t xml:space="preserve">          required: false</w:t>
      </w:r>
    </w:p>
    <w:p w14:paraId="598EA248" w14:textId="77777777" w:rsidR="00B531AB" w:rsidRDefault="00B531AB" w:rsidP="00B531AB">
      <w:pPr>
        <w:pStyle w:val="PL"/>
      </w:pPr>
      <w:r>
        <w:t xml:space="preserve">          schema:</w:t>
      </w:r>
    </w:p>
    <w:p w14:paraId="4FF48856" w14:textId="77777777" w:rsidR="00B531AB" w:rsidRDefault="00B531AB" w:rsidP="00B531AB">
      <w:pPr>
        <w:pStyle w:val="PL"/>
      </w:pPr>
      <w:r>
        <w:t xml:space="preserve">            $ref: '#/components/schemas/SessionContexts'</w:t>
      </w:r>
    </w:p>
    <w:p w14:paraId="731F1F75" w14:textId="77777777" w:rsidR="00B531AB" w:rsidRDefault="00B531AB" w:rsidP="00B531AB">
      <w:pPr>
        <w:pStyle w:val="PL"/>
        <w:rPr>
          <w:lang w:val="en-US"/>
        </w:rPr>
      </w:pPr>
      <w:r>
        <w:rPr>
          <w:lang w:val="en-US"/>
        </w:rPr>
        <w:t xml:space="preserve">      responses:</w:t>
      </w:r>
    </w:p>
    <w:p w14:paraId="0C06D201" w14:textId="77777777" w:rsidR="00B531AB" w:rsidRDefault="00B531AB" w:rsidP="00B531AB">
      <w:pPr>
        <w:pStyle w:val="PL"/>
        <w:rPr>
          <w:lang w:val="en-US"/>
        </w:rPr>
      </w:pPr>
      <w:r>
        <w:rPr>
          <w:lang w:val="en-US"/>
        </w:rPr>
        <w:t xml:space="preserve">        '200':</w:t>
      </w:r>
    </w:p>
    <w:p w14:paraId="7CB325A2" w14:textId="77777777" w:rsidR="00B531AB" w:rsidRDefault="00B531AB" w:rsidP="00B531AB">
      <w:pPr>
        <w:pStyle w:val="PL"/>
      </w:pPr>
      <w:r>
        <w:rPr>
          <w:lang w:val="en-US"/>
        </w:rPr>
        <w:t xml:space="preserve">          </w:t>
      </w:r>
      <w:r>
        <w:t>description: &gt;</w:t>
      </w:r>
    </w:p>
    <w:p w14:paraId="7FB7BDAC" w14:textId="366D71A0" w:rsidR="00B531AB" w:rsidRDefault="00B531AB" w:rsidP="00B531AB">
      <w:pPr>
        <w:pStyle w:val="PL"/>
      </w:pPr>
      <w:r>
        <w:t xml:space="preserve">            OK. </w:t>
      </w:r>
      <w:r w:rsidRPr="008853AE">
        <w:t xml:space="preserve">The EEC context information matching the </w:t>
      </w:r>
      <w:r>
        <w:t>query</w:t>
      </w:r>
      <w:r w:rsidRPr="008853AE">
        <w:t xml:space="preserve"> parameters in the request</w:t>
      </w:r>
    </w:p>
    <w:p w14:paraId="46F45935" w14:textId="422BC459" w:rsidR="00B531AB" w:rsidRDefault="00B531AB" w:rsidP="00B531AB">
      <w:pPr>
        <w:pStyle w:val="PL"/>
      </w:pPr>
      <w:r>
        <w:t xml:space="preserve">           </w:t>
      </w:r>
      <w:r w:rsidRPr="008853AE">
        <w:t xml:space="preserve"> </w:t>
      </w:r>
      <w:r>
        <w:t>shall be</w:t>
      </w:r>
      <w:r w:rsidRPr="008853AE">
        <w:t xml:space="preserve"> returned</w:t>
      </w:r>
      <w:r w:rsidRPr="008853AE">
        <w:rPr>
          <w:lang w:val="en-US" w:eastAsia="es-ES"/>
        </w:rPr>
        <w:t>.</w:t>
      </w:r>
    </w:p>
    <w:p w14:paraId="270F2B7C" w14:textId="77777777" w:rsidR="00B531AB" w:rsidRDefault="00B531AB" w:rsidP="00B531AB">
      <w:pPr>
        <w:pStyle w:val="PL"/>
      </w:pPr>
      <w:r>
        <w:t xml:space="preserve">          content:</w:t>
      </w:r>
    </w:p>
    <w:p w14:paraId="0C03F6BD" w14:textId="77777777" w:rsidR="00B531AB" w:rsidRDefault="00B531AB" w:rsidP="00B531AB">
      <w:pPr>
        <w:pStyle w:val="PL"/>
      </w:pPr>
      <w:r>
        <w:t xml:space="preserve">            application/json:</w:t>
      </w:r>
    </w:p>
    <w:p w14:paraId="0F1D571A" w14:textId="77777777" w:rsidR="00B531AB" w:rsidRDefault="00B531AB" w:rsidP="00B531AB">
      <w:pPr>
        <w:pStyle w:val="PL"/>
      </w:pPr>
      <w:r>
        <w:t xml:space="preserve">              schema:</w:t>
      </w:r>
    </w:p>
    <w:p w14:paraId="73A33AE3" w14:textId="77777777" w:rsidR="00B531AB" w:rsidRDefault="00B531AB" w:rsidP="00B531AB">
      <w:pPr>
        <w:pStyle w:val="PL"/>
      </w:pPr>
      <w:r>
        <w:t xml:space="preserve">                $ref: '#/components/schemas/</w:t>
      </w:r>
      <w:r>
        <w:rPr>
          <w:lang w:eastAsia="ja-JP"/>
        </w:rPr>
        <w:t>EECContext</w:t>
      </w:r>
      <w:r>
        <w:t>'</w:t>
      </w:r>
    </w:p>
    <w:p w14:paraId="58170A61" w14:textId="77777777" w:rsidR="00B531AB" w:rsidRDefault="00B531AB" w:rsidP="00B531AB">
      <w:pPr>
        <w:pStyle w:val="PL"/>
      </w:pPr>
      <w:r>
        <w:t xml:space="preserve">        '400':</w:t>
      </w:r>
    </w:p>
    <w:p w14:paraId="06F60515" w14:textId="77777777" w:rsidR="00B531AB" w:rsidRDefault="00B531AB" w:rsidP="00B531AB">
      <w:pPr>
        <w:pStyle w:val="PL"/>
      </w:pPr>
      <w:r>
        <w:t xml:space="preserve">          $ref: 'TS29122_CommonData.yaml#/components/responses/400'</w:t>
      </w:r>
    </w:p>
    <w:p w14:paraId="272DA1F0" w14:textId="77777777" w:rsidR="00B531AB" w:rsidRDefault="00B531AB" w:rsidP="00B531AB">
      <w:pPr>
        <w:pStyle w:val="PL"/>
      </w:pPr>
      <w:r>
        <w:t xml:space="preserve">        '401':</w:t>
      </w:r>
    </w:p>
    <w:p w14:paraId="1CAA4D94" w14:textId="77777777" w:rsidR="00B531AB" w:rsidRDefault="00B531AB" w:rsidP="00B531AB">
      <w:pPr>
        <w:pStyle w:val="PL"/>
      </w:pPr>
      <w:r>
        <w:t xml:space="preserve">          $ref: 'TS29122_CommonData.yaml#/components/responses/401'</w:t>
      </w:r>
    </w:p>
    <w:p w14:paraId="4C6EF4FE" w14:textId="77777777" w:rsidR="00B531AB" w:rsidRDefault="00B531AB" w:rsidP="00B531AB">
      <w:pPr>
        <w:pStyle w:val="PL"/>
        <w:rPr>
          <w:rFonts w:eastAsia="DengXian"/>
        </w:rPr>
      </w:pPr>
      <w:r>
        <w:rPr>
          <w:rFonts w:eastAsia="DengXian"/>
        </w:rPr>
        <w:t xml:space="preserve">        '403':</w:t>
      </w:r>
    </w:p>
    <w:p w14:paraId="57B98006" w14:textId="77777777" w:rsidR="00B531AB" w:rsidRDefault="00B531AB" w:rsidP="00B531AB">
      <w:pPr>
        <w:pStyle w:val="PL"/>
        <w:rPr>
          <w:rFonts w:eastAsia="DengXian"/>
        </w:rPr>
      </w:pPr>
      <w:r>
        <w:rPr>
          <w:rFonts w:eastAsia="DengXian"/>
        </w:rPr>
        <w:t xml:space="preserve">          $ref: 'TS29122_CommonData.yaml#/components/responses/403'</w:t>
      </w:r>
    </w:p>
    <w:p w14:paraId="02715886" w14:textId="77777777" w:rsidR="00B531AB" w:rsidRDefault="00B531AB" w:rsidP="00B531AB">
      <w:pPr>
        <w:pStyle w:val="PL"/>
      </w:pPr>
      <w:r>
        <w:t xml:space="preserve">        '404':</w:t>
      </w:r>
    </w:p>
    <w:p w14:paraId="515DC733" w14:textId="77777777" w:rsidR="00B531AB" w:rsidRDefault="00B531AB" w:rsidP="00B531AB">
      <w:pPr>
        <w:pStyle w:val="PL"/>
      </w:pPr>
      <w:r>
        <w:t xml:space="preserve">          $ref: 'TS29122_CommonData.yaml#/components/responses/404'</w:t>
      </w:r>
    </w:p>
    <w:p w14:paraId="15AFC40D" w14:textId="77777777" w:rsidR="00B531AB" w:rsidRDefault="00B531AB" w:rsidP="00B531AB">
      <w:pPr>
        <w:pStyle w:val="PL"/>
        <w:rPr>
          <w:rFonts w:eastAsia="DengXian"/>
        </w:rPr>
      </w:pPr>
      <w:r>
        <w:rPr>
          <w:rFonts w:eastAsia="DengXian"/>
        </w:rPr>
        <w:t xml:space="preserve">        '406':</w:t>
      </w:r>
    </w:p>
    <w:p w14:paraId="1300ED02" w14:textId="77777777" w:rsidR="00B531AB" w:rsidRDefault="00B531AB" w:rsidP="00B531AB">
      <w:pPr>
        <w:pStyle w:val="PL"/>
        <w:rPr>
          <w:rFonts w:eastAsia="DengXian"/>
        </w:rPr>
      </w:pPr>
      <w:r>
        <w:rPr>
          <w:rFonts w:eastAsia="DengXian"/>
        </w:rPr>
        <w:t xml:space="preserve">          $ref: 'TS29122_CommonData.yaml#/components/responses/406'</w:t>
      </w:r>
    </w:p>
    <w:p w14:paraId="259127BE" w14:textId="77777777" w:rsidR="00B531AB" w:rsidRDefault="00B531AB" w:rsidP="00B531AB">
      <w:pPr>
        <w:pStyle w:val="PL"/>
        <w:rPr>
          <w:rFonts w:eastAsia="DengXian"/>
        </w:rPr>
      </w:pPr>
      <w:r>
        <w:rPr>
          <w:rFonts w:eastAsia="DengXian"/>
        </w:rPr>
        <w:t xml:space="preserve">        '429':</w:t>
      </w:r>
    </w:p>
    <w:p w14:paraId="4CAE5879" w14:textId="77777777" w:rsidR="00B531AB" w:rsidRDefault="00B531AB" w:rsidP="00B531AB">
      <w:pPr>
        <w:pStyle w:val="PL"/>
        <w:rPr>
          <w:rFonts w:eastAsia="DengXian"/>
        </w:rPr>
      </w:pPr>
      <w:r>
        <w:rPr>
          <w:rFonts w:eastAsia="DengXian"/>
        </w:rPr>
        <w:t xml:space="preserve">          $ref: 'TS29122_CommonData.yaml#/components/responses/429'</w:t>
      </w:r>
    </w:p>
    <w:p w14:paraId="5784F97D" w14:textId="77777777" w:rsidR="00B531AB" w:rsidRDefault="00B531AB" w:rsidP="00B531AB">
      <w:pPr>
        <w:pStyle w:val="PL"/>
      </w:pPr>
      <w:r>
        <w:t xml:space="preserve">        '500':</w:t>
      </w:r>
    </w:p>
    <w:p w14:paraId="236420F4" w14:textId="77777777" w:rsidR="00B531AB" w:rsidRDefault="00B531AB" w:rsidP="00B531AB">
      <w:pPr>
        <w:pStyle w:val="PL"/>
      </w:pPr>
      <w:r>
        <w:t xml:space="preserve">          $ref: 'TS29122_CommonData.yaml#/components/responses/500'</w:t>
      </w:r>
    </w:p>
    <w:p w14:paraId="535103BC" w14:textId="77777777" w:rsidR="00B531AB" w:rsidRDefault="00B531AB" w:rsidP="00B531AB">
      <w:pPr>
        <w:pStyle w:val="PL"/>
      </w:pPr>
      <w:r>
        <w:t xml:space="preserve">        '503':</w:t>
      </w:r>
    </w:p>
    <w:p w14:paraId="66092DFE" w14:textId="77777777" w:rsidR="00B531AB" w:rsidRDefault="00B531AB" w:rsidP="00B531AB">
      <w:pPr>
        <w:pStyle w:val="PL"/>
      </w:pPr>
      <w:r>
        <w:t xml:space="preserve">          $ref: 'TS29122_CommonData.yaml#/components/responses/503'</w:t>
      </w:r>
    </w:p>
    <w:p w14:paraId="09365C4B" w14:textId="77777777" w:rsidR="00B531AB" w:rsidRDefault="00B531AB" w:rsidP="00B531AB">
      <w:pPr>
        <w:pStyle w:val="PL"/>
      </w:pPr>
      <w:r>
        <w:t xml:space="preserve">        default:</w:t>
      </w:r>
    </w:p>
    <w:p w14:paraId="057F55C2" w14:textId="77777777" w:rsidR="00B531AB" w:rsidRDefault="00B531AB" w:rsidP="00B531AB">
      <w:pPr>
        <w:pStyle w:val="PL"/>
      </w:pPr>
      <w:r>
        <w:t xml:space="preserve">          $ref: 'TS29122_CommonData.yaml#/components/responses/default'</w:t>
      </w:r>
    </w:p>
    <w:p w14:paraId="0109A2E9" w14:textId="77777777" w:rsidR="00B531AB" w:rsidRDefault="00B531AB" w:rsidP="00B531AB">
      <w:pPr>
        <w:pStyle w:val="PL"/>
      </w:pPr>
    </w:p>
    <w:p w14:paraId="69BB774B" w14:textId="77777777" w:rsidR="00B531AB" w:rsidRDefault="00B531AB" w:rsidP="00B531AB">
      <w:pPr>
        <w:pStyle w:val="PL"/>
      </w:pPr>
    </w:p>
    <w:p w14:paraId="57DC705B" w14:textId="77777777" w:rsidR="00B531AB" w:rsidRDefault="00B531AB" w:rsidP="00B531AB">
      <w:pPr>
        <w:pStyle w:val="PL"/>
      </w:pPr>
      <w:r>
        <w:t>components:</w:t>
      </w:r>
    </w:p>
    <w:p w14:paraId="3ECF3EE1" w14:textId="77777777" w:rsidR="00B531AB" w:rsidRDefault="00B531AB" w:rsidP="00B531AB">
      <w:pPr>
        <w:pStyle w:val="PL"/>
        <w:rPr>
          <w:lang w:val="en-US" w:eastAsia="es-ES"/>
        </w:rPr>
      </w:pPr>
      <w:r>
        <w:rPr>
          <w:lang w:val="en-US" w:eastAsia="es-ES"/>
        </w:rPr>
        <w:t xml:space="preserve">  securitySchemes:</w:t>
      </w:r>
    </w:p>
    <w:p w14:paraId="2FAC2631" w14:textId="77777777" w:rsidR="00B531AB" w:rsidRDefault="00B531AB" w:rsidP="00B531AB">
      <w:pPr>
        <w:pStyle w:val="PL"/>
        <w:rPr>
          <w:lang w:val="en-US" w:eastAsia="es-ES"/>
        </w:rPr>
      </w:pPr>
      <w:r>
        <w:rPr>
          <w:lang w:val="en-US" w:eastAsia="es-ES"/>
        </w:rPr>
        <w:t xml:space="preserve">    oAuth2ClientCredentials:</w:t>
      </w:r>
    </w:p>
    <w:p w14:paraId="7A41E137" w14:textId="77777777" w:rsidR="00B531AB" w:rsidRDefault="00B531AB" w:rsidP="00B531AB">
      <w:pPr>
        <w:pStyle w:val="PL"/>
        <w:rPr>
          <w:lang w:val="en-US"/>
        </w:rPr>
      </w:pPr>
      <w:r>
        <w:rPr>
          <w:lang w:val="en-US"/>
        </w:rPr>
        <w:t xml:space="preserve">      type: oauth2</w:t>
      </w:r>
    </w:p>
    <w:p w14:paraId="4C69FCC1" w14:textId="77777777" w:rsidR="00B531AB" w:rsidRDefault="00B531AB" w:rsidP="00B531AB">
      <w:pPr>
        <w:pStyle w:val="PL"/>
        <w:rPr>
          <w:lang w:val="en-US"/>
        </w:rPr>
      </w:pPr>
      <w:r>
        <w:rPr>
          <w:lang w:val="en-US"/>
        </w:rPr>
        <w:t xml:space="preserve">      flows:</w:t>
      </w:r>
    </w:p>
    <w:p w14:paraId="19126908" w14:textId="77777777" w:rsidR="00B531AB" w:rsidRDefault="00B531AB" w:rsidP="00B531AB">
      <w:pPr>
        <w:pStyle w:val="PL"/>
        <w:rPr>
          <w:lang w:val="en-US"/>
        </w:rPr>
      </w:pPr>
      <w:r>
        <w:rPr>
          <w:lang w:val="en-US"/>
        </w:rPr>
        <w:t xml:space="preserve">        clientCredentials:</w:t>
      </w:r>
    </w:p>
    <w:p w14:paraId="7254277A" w14:textId="77777777" w:rsidR="00B531AB" w:rsidRDefault="00B531AB" w:rsidP="00B531AB">
      <w:pPr>
        <w:pStyle w:val="PL"/>
        <w:rPr>
          <w:lang w:val="en-US"/>
        </w:rPr>
      </w:pPr>
      <w:r>
        <w:rPr>
          <w:lang w:val="en-US"/>
        </w:rPr>
        <w:t xml:space="preserve">          tokenUrl: '{tokenUrl}'</w:t>
      </w:r>
    </w:p>
    <w:p w14:paraId="217B6FC7" w14:textId="77777777" w:rsidR="00B531AB" w:rsidRDefault="00B531AB" w:rsidP="00B531AB">
      <w:pPr>
        <w:pStyle w:val="PL"/>
        <w:rPr>
          <w:lang w:val="en-US"/>
        </w:rPr>
      </w:pPr>
      <w:r>
        <w:rPr>
          <w:lang w:val="en-US"/>
        </w:rPr>
        <w:t xml:space="preserve">          scopes: {}</w:t>
      </w:r>
    </w:p>
    <w:p w14:paraId="177BF3E5" w14:textId="77777777" w:rsidR="00B531AB" w:rsidRDefault="00B531AB" w:rsidP="00B531AB">
      <w:pPr>
        <w:pStyle w:val="PL"/>
      </w:pPr>
    </w:p>
    <w:p w14:paraId="0948606D" w14:textId="77777777" w:rsidR="00B531AB" w:rsidRDefault="00B531AB" w:rsidP="00B531AB">
      <w:pPr>
        <w:pStyle w:val="PL"/>
      </w:pPr>
      <w:r>
        <w:t xml:space="preserve">  schemas:</w:t>
      </w:r>
    </w:p>
    <w:p w14:paraId="38A7ECF8" w14:textId="77777777" w:rsidR="00B531AB" w:rsidRDefault="00B531AB" w:rsidP="00B531AB">
      <w:pPr>
        <w:pStyle w:val="PL"/>
      </w:pPr>
      <w:r>
        <w:t xml:space="preserve">    </w:t>
      </w:r>
      <w:r>
        <w:rPr>
          <w:lang w:eastAsia="ja-JP"/>
        </w:rPr>
        <w:t>SessionContexts</w:t>
      </w:r>
      <w:r>
        <w:t>:</w:t>
      </w:r>
    </w:p>
    <w:p w14:paraId="1D3AC8DA" w14:textId="77777777" w:rsidR="00B531AB" w:rsidRDefault="00B531AB" w:rsidP="00B531AB">
      <w:pPr>
        <w:pStyle w:val="PL"/>
      </w:pPr>
      <w:r>
        <w:t xml:space="preserve">      type: object</w:t>
      </w:r>
    </w:p>
    <w:p w14:paraId="7338161A" w14:textId="77777777" w:rsidR="00B531AB" w:rsidRDefault="00B531AB" w:rsidP="00B531AB">
      <w:pPr>
        <w:pStyle w:val="PL"/>
      </w:pPr>
      <w:r>
        <w:t xml:space="preserve">      description: Represents the list of service session contexts information.</w:t>
      </w:r>
    </w:p>
    <w:p w14:paraId="49B4EB84" w14:textId="77777777" w:rsidR="00B531AB" w:rsidRDefault="00B531AB" w:rsidP="00B531AB">
      <w:pPr>
        <w:pStyle w:val="PL"/>
      </w:pPr>
      <w:r>
        <w:t xml:space="preserve">      properties:</w:t>
      </w:r>
    </w:p>
    <w:p w14:paraId="3CBBFB66" w14:textId="77777777" w:rsidR="00B531AB" w:rsidRDefault="00B531AB" w:rsidP="00B531AB">
      <w:pPr>
        <w:pStyle w:val="PL"/>
      </w:pPr>
      <w:r>
        <w:t xml:space="preserve">        sessCntxs:</w:t>
      </w:r>
    </w:p>
    <w:p w14:paraId="12A846BC" w14:textId="77777777" w:rsidR="00B531AB" w:rsidRDefault="00B531AB" w:rsidP="00B531AB">
      <w:pPr>
        <w:pStyle w:val="PL"/>
        <w:rPr>
          <w:rFonts w:eastAsia="DengXian"/>
        </w:rPr>
      </w:pPr>
      <w:r>
        <w:rPr>
          <w:rFonts w:eastAsia="DengXian"/>
        </w:rPr>
        <w:t xml:space="preserve">          type: array</w:t>
      </w:r>
    </w:p>
    <w:p w14:paraId="5CAE4322" w14:textId="77777777" w:rsidR="00B531AB" w:rsidRDefault="00B531AB" w:rsidP="00B531AB">
      <w:pPr>
        <w:pStyle w:val="PL"/>
        <w:rPr>
          <w:rFonts w:eastAsia="DengXian"/>
        </w:rPr>
      </w:pPr>
      <w:r>
        <w:rPr>
          <w:rFonts w:eastAsia="DengXian"/>
        </w:rPr>
        <w:t xml:space="preserve">          items:</w:t>
      </w:r>
    </w:p>
    <w:p w14:paraId="245248F8" w14:textId="77777777" w:rsidR="00B531AB" w:rsidRDefault="00B531AB" w:rsidP="00B531AB">
      <w:pPr>
        <w:pStyle w:val="PL"/>
        <w:rPr>
          <w:rFonts w:eastAsia="DengXian"/>
        </w:rPr>
      </w:pPr>
      <w:r>
        <w:rPr>
          <w:rFonts w:eastAsia="DengXian"/>
        </w:rPr>
        <w:t xml:space="preserve">            $ref: '#/components/schemas/IndividualSessionContext'</w:t>
      </w:r>
    </w:p>
    <w:p w14:paraId="03C60EDD" w14:textId="77777777" w:rsidR="00B531AB" w:rsidRDefault="00B531AB" w:rsidP="00B531AB">
      <w:pPr>
        <w:pStyle w:val="PL"/>
        <w:rPr>
          <w:rFonts w:eastAsia="DengXian"/>
        </w:rPr>
      </w:pPr>
      <w:r>
        <w:rPr>
          <w:rFonts w:eastAsia="DengXian"/>
        </w:rPr>
        <w:t xml:space="preserve">          minItems: 1</w:t>
      </w:r>
    </w:p>
    <w:p w14:paraId="6034F3AC" w14:textId="77777777" w:rsidR="00B531AB" w:rsidRPr="003976E3" w:rsidRDefault="00B531AB" w:rsidP="00B531AB">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6A7500F2" w14:textId="77777777" w:rsidR="00B531AB" w:rsidRDefault="00B531AB" w:rsidP="00B531AB">
      <w:pPr>
        <w:pStyle w:val="PL"/>
      </w:pPr>
      <w:r>
        <w:t xml:space="preserve">      required:</w:t>
      </w:r>
    </w:p>
    <w:p w14:paraId="25B24099" w14:textId="77777777" w:rsidR="00B531AB" w:rsidRDefault="00B531AB" w:rsidP="00B531AB">
      <w:pPr>
        <w:pStyle w:val="PL"/>
      </w:pPr>
      <w:r>
        <w:t xml:space="preserve">        - sessCntxs</w:t>
      </w:r>
    </w:p>
    <w:p w14:paraId="4264EAA6" w14:textId="77777777" w:rsidR="00B531AB" w:rsidRDefault="00B531AB" w:rsidP="00B531AB">
      <w:pPr>
        <w:pStyle w:val="PL"/>
      </w:pPr>
    </w:p>
    <w:p w14:paraId="348ABD92" w14:textId="77777777" w:rsidR="00B531AB" w:rsidRDefault="00B531AB" w:rsidP="00B531AB">
      <w:pPr>
        <w:pStyle w:val="PL"/>
      </w:pPr>
      <w:r>
        <w:t xml:space="preserve">    IndividualSessionContext:</w:t>
      </w:r>
    </w:p>
    <w:p w14:paraId="499746A8" w14:textId="77777777" w:rsidR="00B531AB" w:rsidRDefault="00B531AB" w:rsidP="00B531AB">
      <w:pPr>
        <w:pStyle w:val="PL"/>
      </w:pPr>
      <w:r>
        <w:t xml:space="preserve">      type: object</w:t>
      </w:r>
    </w:p>
    <w:p w14:paraId="4B7E72D9" w14:textId="77777777" w:rsidR="00B531AB" w:rsidRDefault="00B531AB" w:rsidP="00B531AB">
      <w:pPr>
        <w:pStyle w:val="PL"/>
      </w:pPr>
      <w:r>
        <w:t xml:space="preserve">      description: Represents a single service session context information.</w:t>
      </w:r>
    </w:p>
    <w:p w14:paraId="4D08C42D" w14:textId="77777777" w:rsidR="00B531AB" w:rsidRDefault="00B531AB" w:rsidP="00B531AB">
      <w:pPr>
        <w:pStyle w:val="PL"/>
      </w:pPr>
      <w:r>
        <w:t xml:space="preserve">      properties:</w:t>
      </w:r>
    </w:p>
    <w:p w14:paraId="645AC7EA" w14:textId="77777777" w:rsidR="00B531AB" w:rsidRDefault="00B531AB" w:rsidP="00B531AB">
      <w:pPr>
        <w:pStyle w:val="PL"/>
      </w:pPr>
      <w:r>
        <w:t xml:space="preserve">        easId:</w:t>
      </w:r>
    </w:p>
    <w:p w14:paraId="09B4467C" w14:textId="77777777" w:rsidR="00B531AB" w:rsidRDefault="00B531AB" w:rsidP="00B531AB">
      <w:pPr>
        <w:pStyle w:val="PL"/>
      </w:pPr>
      <w:r>
        <w:t xml:space="preserve">          type: string</w:t>
      </w:r>
    </w:p>
    <w:p w14:paraId="6400BACB" w14:textId="24186380" w:rsidR="00B531AB" w:rsidRDefault="00B531AB" w:rsidP="00B531AB">
      <w:pPr>
        <w:pStyle w:val="PL"/>
      </w:pPr>
      <w:r>
        <w:t xml:space="preserve">          description: Identifier of the Application Server providing the application services.</w:t>
      </w:r>
    </w:p>
    <w:p w14:paraId="0B0ADCFC" w14:textId="77777777" w:rsidR="00B531AB" w:rsidRDefault="00B531AB" w:rsidP="00B531AB">
      <w:pPr>
        <w:pStyle w:val="PL"/>
      </w:pPr>
      <w:r>
        <w:t xml:space="preserve">        endPt:</w:t>
      </w:r>
    </w:p>
    <w:p w14:paraId="3ACC5DDA" w14:textId="77777777" w:rsidR="00B531AB" w:rsidRDefault="00B531AB" w:rsidP="00B531AB">
      <w:pPr>
        <w:pStyle w:val="PL"/>
      </w:pPr>
      <w:r>
        <w:t xml:space="preserve">          $ref: 'TS29558_Eees_EASRegistration.yaml#/components/schemas/EndPoint'</w:t>
      </w:r>
    </w:p>
    <w:p w14:paraId="4D3957C6" w14:textId="77777777" w:rsidR="00B531AB" w:rsidRDefault="00B531AB" w:rsidP="00B531AB">
      <w:pPr>
        <w:pStyle w:val="PL"/>
      </w:pPr>
      <w:r>
        <w:t xml:space="preserve">        acId:</w:t>
      </w:r>
    </w:p>
    <w:p w14:paraId="2BE93021" w14:textId="77777777" w:rsidR="00B531AB" w:rsidRDefault="00B531AB" w:rsidP="00B531AB">
      <w:pPr>
        <w:pStyle w:val="PL"/>
        <w:rPr>
          <w:rFonts w:eastAsia="DengXian"/>
        </w:rPr>
      </w:pPr>
      <w:r>
        <w:t xml:space="preserve">   </w:t>
      </w:r>
      <w:r>
        <w:rPr>
          <w:rFonts w:eastAsia="DengXian"/>
        </w:rPr>
        <w:t xml:space="preserve">       type: string</w:t>
      </w:r>
    </w:p>
    <w:p w14:paraId="2BE83CBA" w14:textId="77777777" w:rsidR="00B531AB" w:rsidRDefault="00B531AB" w:rsidP="00B531AB">
      <w:pPr>
        <w:pStyle w:val="PL"/>
        <w:rPr>
          <w:rFonts w:eastAsia="DengXian"/>
        </w:rPr>
      </w:pPr>
      <w:r>
        <w:rPr>
          <w:rFonts w:eastAsia="DengXian"/>
        </w:rPr>
        <w:t xml:space="preserve">          description: Identifier of the AC for which the service session information is provided.</w:t>
      </w:r>
    </w:p>
    <w:p w14:paraId="076E8424" w14:textId="77777777" w:rsidR="00B531AB" w:rsidRDefault="00B531AB" w:rsidP="00B531AB">
      <w:pPr>
        <w:pStyle w:val="PL"/>
        <w:rPr>
          <w:rFonts w:eastAsia="DengXian"/>
        </w:rPr>
      </w:pPr>
    </w:p>
    <w:p w14:paraId="35D00104" w14:textId="77777777" w:rsidR="00B531AB" w:rsidRDefault="00B531AB" w:rsidP="00B531AB">
      <w:pPr>
        <w:pStyle w:val="PL"/>
        <w:rPr>
          <w:rFonts w:eastAsia="DengXian"/>
        </w:rPr>
      </w:pPr>
      <w:r>
        <w:rPr>
          <w:rFonts w:eastAsia="DengXian"/>
        </w:rPr>
        <w:t xml:space="preserve">        acrList:</w:t>
      </w:r>
    </w:p>
    <w:p w14:paraId="07C3C92D" w14:textId="77777777" w:rsidR="00B531AB" w:rsidRDefault="00B531AB" w:rsidP="00B531AB">
      <w:pPr>
        <w:pStyle w:val="PL"/>
        <w:rPr>
          <w:rFonts w:eastAsia="DengXian"/>
        </w:rPr>
      </w:pPr>
      <w:r>
        <w:rPr>
          <w:rFonts w:eastAsia="DengXian"/>
        </w:rPr>
        <w:t xml:space="preserve">          type: array</w:t>
      </w:r>
    </w:p>
    <w:p w14:paraId="7D098B33" w14:textId="77777777" w:rsidR="00B531AB" w:rsidRDefault="00B531AB" w:rsidP="00B531AB">
      <w:pPr>
        <w:pStyle w:val="PL"/>
        <w:rPr>
          <w:rFonts w:eastAsia="DengXian"/>
        </w:rPr>
      </w:pPr>
      <w:r>
        <w:rPr>
          <w:rFonts w:eastAsia="DengXian"/>
        </w:rPr>
        <w:t xml:space="preserve">          items:</w:t>
      </w:r>
    </w:p>
    <w:p w14:paraId="722E2B2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703A21F3" w14:textId="77777777" w:rsidR="00B531AB" w:rsidRDefault="00B531AB" w:rsidP="00B531AB">
      <w:pPr>
        <w:pStyle w:val="PL"/>
        <w:rPr>
          <w:rFonts w:eastAsia="DengXian"/>
        </w:rPr>
      </w:pPr>
      <w:r>
        <w:rPr>
          <w:rFonts w:eastAsia="DengXian"/>
        </w:rPr>
        <w:t xml:space="preserve">          minItems: 1</w:t>
      </w:r>
    </w:p>
    <w:p w14:paraId="01355CB2" w14:textId="77777777" w:rsidR="00B531AB" w:rsidRDefault="00B531AB" w:rsidP="00B531AB">
      <w:pPr>
        <w:pStyle w:val="PL"/>
        <w:rPr>
          <w:rFonts w:eastAsia="DengXian"/>
        </w:rPr>
      </w:pPr>
      <w:r>
        <w:rPr>
          <w:rFonts w:eastAsia="DengXian"/>
        </w:rPr>
        <w:t xml:space="preserve">          description: The list of selected ACR scenarios</w:t>
      </w:r>
      <w:r>
        <w:rPr>
          <w:rFonts w:eastAsia="DengXian" w:cs="Arial"/>
          <w:szCs w:val="18"/>
        </w:rPr>
        <w:t>.</w:t>
      </w:r>
    </w:p>
    <w:p w14:paraId="7731BE0D" w14:textId="77777777" w:rsidR="00B531AB" w:rsidRDefault="00B531AB" w:rsidP="00B531AB">
      <w:pPr>
        <w:pStyle w:val="PL"/>
      </w:pPr>
      <w:r>
        <w:t xml:space="preserve">      required:</w:t>
      </w:r>
    </w:p>
    <w:p w14:paraId="4A54EB10" w14:textId="77777777" w:rsidR="00B531AB" w:rsidRDefault="00B531AB" w:rsidP="00B531AB">
      <w:pPr>
        <w:pStyle w:val="PL"/>
      </w:pPr>
      <w:r>
        <w:t xml:space="preserve">        - easId</w:t>
      </w:r>
    </w:p>
    <w:p w14:paraId="36CAB13C" w14:textId="77777777" w:rsidR="00B531AB" w:rsidRDefault="00B531AB" w:rsidP="00B531AB">
      <w:pPr>
        <w:pStyle w:val="PL"/>
      </w:pPr>
      <w:r>
        <w:t xml:space="preserve">        - endPt</w:t>
      </w:r>
    </w:p>
    <w:p w14:paraId="18FE1E45" w14:textId="77777777" w:rsidR="00B531AB" w:rsidRDefault="00B531AB" w:rsidP="00B531AB">
      <w:pPr>
        <w:pStyle w:val="PL"/>
      </w:pPr>
    </w:p>
    <w:p w14:paraId="67DBFDE1" w14:textId="77777777" w:rsidR="00B531AB" w:rsidRDefault="00B531AB" w:rsidP="00B531AB">
      <w:pPr>
        <w:pStyle w:val="PL"/>
      </w:pPr>
      <w:r>
        <w:t xml:space="preserve">    </w:t>
      </w:r>
      <w:r>
        <w:rPr>
          <w:lang w:eastAsia="ja-JP"/>
        </w:rPr>
        <w:t>EECContextPush</w:t>
      </w:r>
      <w:r>
        <w:t>:</w:t>
      </w:r>
    </w:p>
    <w:p w14:paraId="7DA77F25" w14:textId="77777777" w:rsidR="00B531AB" w:rsidRDefault="00B531AB" w:rsidP="00B531AB">
      <w:pPr>
        <w:pStyle w:val="PL"/>
      </w:pPr>
      <w:r>
        <w:t xml:space="preserve">      type: object</w:t>
      </w:r>
    </w:p>
    <w:p w14:paraId="1DC5A98D" w14:textId="77777777" w:rsidR="00B531AB" w:rsidRDefault="00B531AB" w:rsidP="00B531AB">
      <w:pPr>
        <w:pStyle w:val="PL"/>
      </w:pPr>
      <w:r>
        <w:t xml:space="preserve">      description: Represents the EEC context push request data.</w:t>
      </w:r>
    </w:p>
    <w:p w14:paraId="43064A7C" w14:textId="77777777" w:rsidR="00B531AB" w:rsidRDefault="00B531AB" w:rsidP="00B531AB">
      <w:pPr>
        <w:pStyle w:val="PL"/>
      </w:pPr>
      <w:r>
        <w:t xml:space="preserve">      properties:</w:t>
      </w:r>
    </w:p>
    <w:p w14:paraId="63643CBA" w14:textId="77777777" w:rsidR="00B531AB" w:rsidRDefault="00B531AB" w:rsidP="00B531AB">
      <w:pPr>
        <w:pStyle w:val="PL"/>
      </w:pPr>
      <w:r>
        <w:t xml:space="preserve">        eesId:</w:t>
      </w:r>
    </w:p>
    <w:p w14:paraId="177AA8EE" w14:textId="77777777" w:rsidR="00B531AB" w:rsidRDefault="00B531AB" w:rsidP="00B531AB">
      <w:pPr>
        <w:pStyle w:val="PL"/>
      </w:pPr>
      <w:r>
        <w:t xml:space="preserve">          type: string</w:t>
      </w:r>
    </w:p>
    <w:p w14:paraId="57AF6184" w14:textId="56ADDED2" w:rsidR="00B531AB" w:rsidRDefault="00B531AB" w:rsidP="00B531AB">
      <w:pPr>
        <w:pStyle w:val="PL"/>
      </w:pPr>
      <w:r>
        <w:t xml:space="preserve">          description: Identifier of the entity that is pushing the EEC context information.</w:t>
      </w:r>
    </w:p>
    <w:p w14:paraId="7E3CE17C" w14:textId="77777777" w:rsidR="00B531AB" w:rsidRDefault="00B531AB" w:rsidP="00B531AB">
      <w:pPr>
        <w:pStyle w:val="PL"/>
      </w:pPr>
      <w:r>
        <w:rPr>
          <w:rFonts w:eastAsia="DengXian"/>
        </w:rPr>
        <w:t xml:space="preserve">        </w:t>
      </w:r>
      <w:r>
        <w:t>eecCntx:</w:t>
      </w:r>
    </w:p>
    <w:p w14:paraId="00A35EC4" w14:textId="77777777" w:rsidR="00B531AB" w:rsidRDefault="00B531AB" w:rsidP="00B531AB">
      <w:pPr>
        <w:pStyle w:val="PL"/>
        <w:rPr>
          <w:rFonts w:eastAsia="DengXian"/>
        </w:rPr>
      </w:pPr>
      <w:r>
        <w:rPr>
          <w:rFonts w:eastAsia="DengXian"/>
        </w:rPr>
        <w:t xml:space="preserve">          $ref: '#/components/schemas/EECContext'</w:t>
      </w:r>
    </w:p>
    <w:p w14:paraId="16773D7A" w14:textId="77777777" w:rsidR="00B531AB" w:rsidRDefault="00B531AB" w:rsidP="00B531AB">
      <w:pPr>
        <w:pStyle w:val="PL"/>
        <w:rPr>
          <w:rFonts w:eastAsia="DengXian"/>
        </w:rPr>
      </w:pPr>
      <w:r>
        <w:rPr>
          <w:rFonts w:eastAsia="DengXian"/>
        </w:rPr>
        <w:t xml:space="preserve">        tgtEas:</w:t>
      </w:r>
    </w:p>
    <w:p w14:paraId="777E349B" w14:textId="77777777" w:rsidR="00B531AB" w:rsidRDefault="00B531AB" w:rsidP="00B531AB">
      <w:pPr>
        <w:pStyle w:val="PL"/>
      </w:pPr>
      <w:r>
        <w:rPr>
          <w:rFonts w:eastAsia="DengXian"/>
        </w:rPr>
        <w:t xml:space="preserve">          </w:t>
      </w:r>
      <w:r>
        <w:t>$ref: 'TS29558_Eees_EASRegistration.yaml#/components/schemas/EndPoint'</w:t>
      </w:r>
    </w:p>
    <w:p w14:paraId="3FB507FF" w14:textId="77777777" w:rsidR="00B531AB" w:rsidRDefault="00B531AB" w:rsidP="00B531AB">
      <w:pPr>
        <w:pStyle w:val="PL"/>
        <w:rPr>
          <w:rFonts w:eastAsia="DengXian"/>
        </w:rPr>
      </w:pPr>
      <w:r>
        <w:rPr>
          <w:rFonts w:eastAsia="DengXian"/>
        </w:rPr>
        <w:t xml:space="preserve">        acrScenariosSelReq:</w:t>
      </w:r>
    </w:p>
    <w:p w14:paraId="1F00903D" w14:textId="77777777" w:rsidR="00B531AB" w:rsidRDefault="00B531AB" w:rsidP="00B531AB">
      <w:pPr>
        <w:pStyle w:val="PL"/>
        <w:rPr>
          <w:rFonts w:eastAsia="DengXian"/>
        </w:rPr>
      </w:pPr>
      <w:r>
        <w:rPr>
          <w:rFonts w:eastAsia="DengXian"/>
        </w:rPr>
        <w:t xml:space="preserve">          type: boolean</w:t>
      </w:r>
    </w:p>
    <w:p w14:paraId="73AA3C63" w14:textId="77777777" w:rsidR="00B531AB" w:rsidRDefault="00B531AB" w:rsidP="00B531AB">
      <w:pPr>
        <w:pStyle w:val="PL"/>
      </w:pPr>
      <w:r>
        <w:t xml:space="preserve">          description: &gt;</w:t>
      </w:r>
    </w:p>
    <w:p w14:paraId="64DBA610" w14:textId="6749F667" w:rsidR="00B531AB" w:rsidRDefault="00B531AB" w:rsidP="00B531AB">
      <w:pPr>
        <w:pStyle w:val="PL"/>
      </w:pPr>
      <w:r>
        <w:t xml:space="preserve">            Set to true if the EEC indicates to select the ACR scenarisos.</w:t>
      </w:r>
    </w:p>
    <w:p w14:paraId="597E96A4" w14:textId="1B7EBEA3" w:rsidR="00B531AB" w:rsidRDefault="00B531AB" w:rsidP="00B531AB">
      <w:pPr>
        <w:pStyle w:val="PL"/>
      </w:pPr>
      <w:r>
        <w:t xml:space="preserve">            Set to false if it is not required to select the ACR scenarios.</w:t>
      </w:r>
    </w:p>
    <w:p w14:paraId="686601D2" w14:textId="77777777" w:rsidR="00B531AB" w:rsidRDefault="00B531AB" w:rsidP="00B531AB">
      <w:pPr>
        <w:pStyle w:val="PL"/>
        <w:rPr>
          <w:rFonts w:eastAsia="DengXian"/>
        </w:rPr>
      </w:pPr>
      <w:r>
        <w:t xml:space="preserve">            The default value when omitted is false.</w:t>
      </w:r>
    </w:p>
    <w:p w14:paraId="2C60B2E0" w14:textId="77777777" w:rsidR="00B531AB" w:rsidRDefault="00B531AB" w:rsidP="00B531AB">
      <w:pPr>
        <w:pStyle w:val="PL"/>
      </w:pPr>
      <w:r>
        <w:t xml:space="preserve">      required:</w:t>
      </w:r>
    </w:p>
    <w:p w14:paraId="14BB1032" w14:textId="77777777" w:rsidR="00B531AB" w:rsidRDefault="00B531AB" w:rsidP="00B531AB">
      <w:pPr>
        <w:pStyle w:val="PL"/>
      </w:pPr>
      <w:r>
        <w:t xml:space="preserve">        - eesId</w:t>
      </w:r>
    </w:p>
    <w:p w14:paraId="67691951" w14:textId="77777777" w:rsidR="00B531AB" w:rsidRDefault="00B531AB" w:rsidP="00B531AB">
      <w:pPr>
        <w:pStyle w:val="PL"/>
      </w:pPr>
      <w:r>
        <w:t xml:space="preserve">        - eecCntx</w:t>
      </w:r>
    </w:p>
    <w:p w14:paraId="45FD1962" w14:textId="77777777" w:rsidR="00B531AB" w:rsidRDefault="00B531AB" w:rsidP="00B531AB">
      <w:pPr>
        <w:pStyle w:val="PL"/>
      </w:pPr>
    </w:p>
    <w:p w14:paraId="19C3A017" w14:textId="77777777" w:rsidR="00B531AB" w:rsidRDefault="00B531AB" w:rsidP="00B531AB">
      <w:pPr>
        <w:pStyle w:val="PL"/>
      </w:pPr>
      <w:r>
        <w:t xml:space="preserve">    </w:t>
      </w:r>
      <w:r>
        <w:rPr>
          <w:lang w:eastAsia="ja-JP"/>
        </w:rPr>
        <w:t>EECContextPushRes</w:t>
      </w:r>
      <w:r>
        <w:t>:</w:t>
      </w:r>
    </w:p>
    <w:p w14:paraId="00E163E2" w14:textId="77777777" w:rsidR="00B531AB" w:rsidRDefault="00B531AB" w:rsidP="00B531AB">
      <w:pPr>
        <w:pStyle w:val="PL"/>
      </w:pPr>
      <w:r>
        <w:t xml:space="preserve">      type: object</w:t>
      </w:r>
    </w:p>
    <w:p w14:paraId="61C17A30" w14:textId="77777777" w:rsidR="00B531AB" w:rsidRDefault="00B531AB" w:rsidP="00B531AB">
      <w:pPr>
        <w:pStyle w:val="PL"/>
      </w:pPr>
      <w:r>
        <w:t xml:space="preserve">      description: Represents the EEC context push response data.</w:t>
      </w:r>
    </w:p>
    <w:p w14:paraId="56798045" w14:textId="77777777" w:rsidR="00B531AB" w:rsidRDefault="00B531AB" w:rsidP="00B531AB">
      <w:pPr>
        <w:pStyle w:val="PL"/>
      </w:pPr>
      <w:r>
        <w:t xml:space="preserve">      properties:</w:t>
      </w:r>
    </w:p>
    <w:p w14:paraId="0E3AAD89" w14:textId="77777777" w:rsidR="00B531AB" w:rsidRDefault="00B531AB" w:rsidP="00B531AB">
      <w:pPr>
        <w:pStyle w:val="PL"/>
      </w:pPr>
      <w:r>
        <w:rPr>
          <w:rFonts w:eastAsia="DengXian"/>
        </w:rPr>
        <w:t xml:space="preserve">        </w:t>
      </w:r>
      <w:r>
        <w:t>implReg:</w:t>
      </w:r>
    </w:p>
    <w:p w14:paraId="7C202BC5" w14:textId="77777777" w:rsidR="00B531AB" w:rsidRDefault="00B531AB" w:rsidP="00B531AB">
      <w:pPr>
        <w:pStyle w:val="PL"/>
        <w:rPr>
          <w:rFonts w:eastAsia="DengXian"/>
        </w:rPr>
      </w:pPr>
      <w:r>
        <w:rPr>
          <w:rFonts w:eastAsia="DengXian"/>
        </w:rPr>
        <w:t xml:space="preserve">          $ref: '#/components/schemas/</w:t>
      </w:r>
      <w:r>
        <w:t>ImplicitRegDetails</w:t>
      </w:r>
      <w:r>
        <w:rPr>
          <w:rFonts w:eastAsia="DengXian"/>
        </w:rPr>
        <w:t>'</w:t>
      </w:r>
    </w:p>
    <w:p w14:paraId="793C1DF2" w14:textId="77777777" w:rsidR="00B531AB" w:rsidRDefault="00B531AB" w:rsidP="00B531AB">
      <w:pPr>
        <w:pStyle w:val="PL"/>
        <w:rPr>
          <w:rFonts w:eastAsia="DengXian"/>
        </w:rPr>
      </w:pPr>
      <w:r>
        <w:rPr>
          <w:rFonts w:eastAsia="DengXian"/>
        </w:rPr>
        <w:t xml:space="preserve">        selAcrScenariosList:</w:t>
      </w:r>
    </w:p>
    <w:p w14:paraId="1255D703" w14:textId="77777777" w:rsidR="00B531AB" w:rsidRDefault="00B531AB" w:rsidP="00B531AB">
      <w:pPr>
        <w:pStyle w:val="PL"/>
        <w:rPr>
          <w:rFonts w:eastAsia="DengXian"/>
        </w:rPr>
      </w:pPr>
      <w:r>
        <w:rPr>
          <w:rFonts w:eastAsia="DengXian"/>
        </w:rPr>
        <w:t xml:space="preserve">          type: array</w:t>
      </w:r>
    </w:p>
    <w:p w14:paraId="02263894" w14:textId="77777777" w:rsidR="00B531AB" w:rsidRDefault="00B531AB" w:rsidP="00B531AB">
      <w:pPr>
        <w:pStyle w:val="PL"/>
        <w:rPr>
          <w:rFonts w:eastAsia="DengXian"/>
        </w:rPr>
      </w:pPr>
      <w:r>
        <w:rPr>
          <w:rFonts w:eastAsia="DengXian"/>
        </w:rPr>
        <w:t xml:space="preserve">          items:</w:t>
      </w:r>
    </w:p>
    <w:p w14:paraId="0F5538DF"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537371D8" w14:textId="77777777" w:rsidR="00B531AB" w:rsidRDefault="00B531AB" w:rsidP="00B531AB">
      <w:pPr>
        <w:pStyle w:val="PL"/>
        <w:rPr>
          <w:rFonts w:eastAsia="DengXian"/>
        </w:rPr>
      </w:pPr>
      <w:r>
        <w:rPr>
          <w:rFonts w:eastAsia="DengXian"/>
        </w:rPr>
        <w:t xml:space="preserve">          minItems: 1</w:t>
      </w:r>
    </w:p>
    <w:p w14:paraId="409EB118" w14:textId="77777777" w:rsidR="00B531AB" w:rsidRDefault="00B531AB" w:rsidP="00B531AB">
      <w:pPr>
        <w:pStyle w:val="PL"/>
      </w:pPr>
    </w:p>
    <w:p w14:paraId="22FCC3E8" w14:textId="77777777" w:rsidR="00B531AB" w:rsidRDefault="00B531AB" w:rsidP="00B531AB">
      <w:pPr>
        <w:pStyle w:val="PL"/>
      </w:pPr>
      <w:r>
        <w:t xml:space="preserve">    ImplicitRegDetails:</w:t>
      </w:r>
    </w:p>
    <w:p w14:paraId="55F45B1F" w14:textId="77777777" w:rsidR="00B531AB" w:rsidRDefault="00B531AB" w:rsidP="00B531AB">
      <w:pPr>
        <w:pStyle w:val="PL"/>
      </w:pPr>
      <w:r>
        <w:t xml:space="preserve">      type: object</w:t>
      </w:r>
    </w:p>
    <w:p w14:paraId="1A5884D0" w14:textId="77777777" w:rsidR="00B531AB" w:rsidRDefault="00B531AB" w:rsidP="00B531AB">
      <w:pPr>
        <w:pStyle w:val="PL"/>
      </w:pPr>
      <w:r>
        <w:t xml:space="preserve">      description: Represents the EEC implicit registration details.</w:t>
      </w:r>
    </w:p>
    <w:p w14:paraId="50EBDD27" w14:textId="77777777" w:rsidR="00B531AB" w:rsidRDefault="00B531AB" w:rsidP="00B531AB">
      <w:pPr>
        <w:pStyle w:val="PL"/>
      </w:pPr>
      <w:r>
        <w:t xml:space="preserve">      properties:</w:t>
      </w:r>
    </w:p>
    <w:p w14:paraId="039006DA" w14:textId="77777777" w:rsidR="00B531AB" w:rsidRDefault="00B531AB" w:rsidP="00B531AB">
      <w:pPr>
        <w:pStyle w:val="PL"/>
      </w:pPr>
      <w:r>
        <w:t xml:space="preserve">        regId:</w:t>
      </w:r>
    </w:p>
    <w:p w14:paraId="476378F7" w14:textId="77777777" w:rsidR="00B531AB" w:rsidRDefault="00B531AB" w:rsidP="00B531AB">
      <w:pPr>
        <w:pStyle w:val="PL"/>
      </w:pPr>
      <w:r>
        <w:t xml:space="preserve">          type: string</w:t>
      </w:r>
    </w:p>
    <w:p w14:paraId="4E24762B" w14:textId="77777777" w:rsidR="00B531AB" w:rsidRDefault="00B531AB" w:rsidP="00B531AB">
      <w:pPr>
        <w:pStyle w:val="PL"/>
      </w:pPr>
      <w:r>
        <w:t xml:space="preserve">          description: Identifier of the EEC registration.</w:t>
      </w:r>
    </w:p>
    <w:p w14:paraId="67D632AD" w14:textId="77777777" w:rsidR="00B531AB" w:rsidRDefault="00B531AB" w:rsidP="00B531AB">
      <w:pPr>
        <w:pStyle w:val="PL"/>
      </w:pPr>
      <w:r>
        <w:t xml:space="preserve">        expTime:</w:t>
      </w:r>
    </w:p>
    <w:p w14:paraId="1F62F5A2" w14:textId="77777777" w:rsidR="00B531AB" w:rsidRDefault="00B531AB" w:rsidP="00B531AB">
      <w:pPr>
        <w:pStyle w:val="PL"/>
      </w:pPr>
      <w:r>
        <w:t xml:space="preserve">          $ref: 'TS29122_CommonData.yaml#/components/schemas/DateTime'</w:t>
      </w:r>
    </w:p>
    <w:p w14:paraId="32761913" w14:textId="77777777" w:rsidR="00B531AB" w:rsidRDefault="00B531AB" w:rsidP="00B531AB">
      <w:pPr>
        <w:pStyle w:val="PL"/>
      </w:pPr>
      <w:r>
        <w:t xml:space="preserve">      required:</w:t>
      </w:r>
    </w:p>
    <w:p w14:paraId="77ACC3D8" w14:textId="77777777" w:rsidR="00B531AB" w:rsidRDefault="00B531AB" w:rsidP="00B531AB">
      <w:pPr>
        <w:pStyle w:val="PL"/>
      </w:pPr>
      <w:r>
        <w:t xml:space="preserve">        - regId</w:t>
      </w:r>
    </w:p>
    <w:p w14:paraId="39E21C6C" w14:textId="77777777" w:rsidR="00B531AB" w:rsidRDefault="00B531AB" w:rsidP="00B531AB">
      <w:pPr>
        <w:pStyle w:val="PL"/>
      </w:pPr>
    </w:p>
    <w:p w14:paraId="326924E4" w14:textId="77777777" w:rsidR="00B531AB" w:rsidRDefault="00B531AB" w:rsidP="00B531AB">
      <w:pPr>
        <w:pStyle w:val="PL"/>
      </w:pPr>
      <w:r>
        <w:t xml:space="preserve">    EECContext:</w:t>
      </w:r>
    </w:p>
    <w:p w14:paraId="06B90783" w14:textId="77777777" w:rsidR="00B531AB" w:rsidRDefault="00B531AB" w:rsidP="00B531AB">
      <w:pPr>
        <w:pStyle w:val="PL"/>
      </w:pPr>
      <w:r>
        <w:t xml:space="preserve">      type: object</w:t>
      </w:r>
    </w:p>
    <w:p w14:paraId="0361E76A" w14:textId="77777777" w:rsidR="00B531AB" w:rsidRDefault="00B531AB" w:rsidP="00B531AB">
      <w:pPr>
        <w:pStyle w:val="PL"/>
      </w:pPr>
      <w:r>
        <w:t xml:space="preserve">      description: Represents the EEC context information.</w:t>
      </w:r>
    </w:p>
    <w:p w14:paraId="5DF7712C" w14:textId="77777777" w:rsidR="00B531AB" w:rsidRDefault="00B531AB" w:rsidP="00B531AB">
      <w:pPr>
        <w:pStyle w:val="PL"/>
      </w:pPr>
      <w:r>
        <w:t xml:space="preserve">      properties:</w:t>
      </w:r>
    </w:p>
    <w:p w14:paraId="78BD9081" w14:textId="77777777" w:rsidR="00B531AB" w:rsidRDefault="00B531AB" w:rsidP="00B531AB">
      <w:pPr>
        <w:pStyle w:val="PL"/>
      </w:pPr>
      <w:r>
        <w:t xml:space="preserve">        eecId:</w:t>
      </w:r>
    </w:p>
    <w:p w14:paraId="1B5D97CE" w14:textId="77777777" w:rsidR="00B531AB" w:rsidRDefault="00B531AB" w:rsidP="00B531AB">
      <w:pPr>
        <w:pStyle w:val="PL"/>
      </w:pPr>
      <w:r>
        <w:t xml:space="preserve">          type: string</w:t>
      </w:r>
    </w:p>
    <w:p w14:paraId="709585E3" w14:textId="77777777" w:rsidR="00B531AB" w:rsidRDefault="00B531AB" w:rsidP="00B531AB">
      <w:pPr>
        <w:pStyle w:val="PL"/>
      </w:pPr>
      <w:r>
        <w:t xml:space="preserve">          description: Unique idenitfier of the EEC.</w:t>
      </w:r>
    </w:p>
    <w:p w14:paraId="333E3D51" w14:textId="77777777" w:rsidR="00B531AB" w:rsidRDefault="00B531AB" w:rsidP="00B531AB">
      <w:pPr>
        <w:pStyle w:val="PL"/>
      </w:pPr>
      <w:r>
        <w:t xml:space="preserve">        cntxId:</w:t>
      </w:r>
    </w:p>
    <w:p w14:paraId="75C31CF9" w14:textId="77777777" w:rsidR="00B531AB" w:rsidRDefault="00B531AB" w:rsidP="00B531AB">
      <w:pPr>
        <w:pStyle w:val="PL"/>
      </w:pPr>
      <w:r>
        <w:t xml:space="preserve">          type: string</w:t>
      </w:r>
    </w:p>
    <w:p w14:paraId="593B6069" w14:textId="77777777" w:rsidR="00B531AB" w:rsidRDefault="00B531AB" w:rsidP="00B531AB">
      <w:pPr>
        <w:pStyle w:val="PL"/>
      </w:pPr>
      <w:r>
        <w:t xml:space="preserve">          description: Unique idenitfier assigned to the EEC context.</w:t>
      </w:r>
    </w:p>
    <w:p w14:paraId="55EE81F9" w14:textId="77777777" w:rsidR="00B531AB" w:rsidRDefault="00B531AB" w:rsidP="00B531AB">
      <w:pPr>
        <w:pStyle w:val="PL"/>
      </w:pPr>
      <w:r>
        <w:t xml:space="preserve">        ueId:</w:t>
      </w:r>
    </w:p>
    <w:p w14:paraId="39FD0187" w14:textId="77777777" w:rsidR="00B531AB" w:rsidRDefault="00B531AB" w:rsidP="00B531AB">
      <w:pPr>
        <w:pStyle w:val="PL"/>
        <w:rPr>
          <w:rFonts w:eastAsia="DengXian"/>
        </w:rPr>
      </w:pPr>
      <w:r>
        <w:t xml:space="preserve">          $ref: 'TS29571_CommonData.yaml#/components/schemas/Gpsi'</w:t>
      </w:r>
    </w:p>
    <w:p w14:paraId="3A306A3D" w14:textId="77777777" w:rsidR="00B531AB" w:rsidRDefault="00B531AB" w:rsidP="00B531AB">
      <w:pPr>
        <w:pStyle w:val="PL"/>
      </w:pPr>
      <w:r>
        <w:t xml:space="preserve">        e1Subs:</w:t>
      </w:r>
    </w:p>
    <w:p w14:paraId="6E6889F6" w14:textId="77777777" w:rsidR="00B531AB" w:rsidRDefault="00B531AB" w:rsidP="00B531AB">
      <w:pPr>
        <w:pStyle w:val="PL"/>
        <w:rPr>
          <w:rFonts w:eastAsia="DengXian"/>
        </w:rPr>
      </w:pPr>
      <w:r>
        <w:t xml:space="preserve">   </w:t>
      </w:r>
      <w:r>
        <w:rPr>
          <w:rFonts w:eastAsia="DengXian"/>
        </w:rPr>
        <w:t xml:space="preserve">       type: array</w:t>
      </w:r>
    </w:p>
    <w:p w14:paraId="3B81A079" w14:textId="77777777" w:rsidR="00B531AB" w:rsidRDefault="00B531AB" w:rsidP="00B531AB">
      <w:pPr>
        <w:pStyle w:val="PL"/>
        <w:rPr>
          <w:rFonts w:eastAsia="DengXian"/>
        </w:rPr>
      </w:pPr>
      <w:r>
        <w:rPr>
          <w:rFonts w:eastAsia="DengXian"/>
        </w:rPr>
        <w:t xml:space="preserve">          items:</w:t>
      </w:r>
    </w:p>
    <w:p w14:paraId="76F61067" w14:textId="77777777" w:rsidR="00B531AB" w:rsidRDefault="00B531AB" w:rsidP="00B531AB">
      <w:pPr>
        <w:pStyle w:val="PL"/>
        <w:rPr>
          <w:rFonts w:eastAsia="DengXian"/>
        </w:rPr>
      </w:pPr>
      <w:r>
        <w:rPr>
          <w:rFonts w:eastAsia="DengXian"/>
        </w:rPr>
        <w:t xml:space="preserve">            type: string</w:t>
      </w:r>
    </w:p>
    <w:p w14:paraId="58E04670" w14:textId="77777777" w:rsidR="00B531AB" w:rsidRDefault="00B531AB" w:rsidP="00B531AB">
      <w:pPr>
        <w:pStyle w:val="PL"/>
        <w:rPr>
          <w:rFonts w:eastAsia="DengXian"/>
        </w:rPr>
      </w:pPr>
      <w:r>
        <w:rPr>
          <w:rFonts w:eastAsia="DengXian"/>
        </w:rPr>
        <w:t xml:space="preserve">          minItems: 1</w:t>
      </w:r>
    </w:p>
    <w:p w14:paraId="2EFB1CD1" w14:textId="77777777" w:rsidR="00B531AB" w:rsidRDefault="00B531AB" w:rsidP="00B531AB">
      <w:pPr>
        <w:pStyle w:val="PL"/>
      </w:pPr>
      <w:r>
        <w:rPr>
          <w:rFonts w:eastAsia="DengXian"/>
        </w:rPr>
        <w:t xml:space="preserve">          description: List of subscription IDs for the capability expsoure for the EEC ID.</w:t>
      </w:r>
    </w:p>
    <w:p w14:paraId="728D4781" w14:textId="77777777" w:rsidR="00B531AB" w:rsidRDefault="00B531AB" w:rsidP="00B531AB">
      <w:pPr>
        <w:pStyle w:val="PL"/>
      </w:pPr>
      <w:r>
        <w:t xml:space="preserve">        ueLoc:</w:t>
      </w:r>
    </w:p>
    <w:p w14:paraId="30FD07F1" w14:textId="77777777" w:rsidR="00B531AB" w:rsidRDefault="00B531AB" w:rsidP="00B531AB">
      <w:pPr>
        <w:pStyle w:val="PL"/>
      </w:pPr>
      <w:r>
        <w:t xml:space="preserve">          $ref: 'TS29122_CommonData.yaml#/components/schemas/LocationArea5G'</w:t>
      </w:r>
    </w:p>
    <w:p w14:paraId="76266790" w14:textId="77777777" w:rsidR="00B531AB" w:rsidRDefault="00B531AB" w:rsidP="00B531AB">
      <w:pPr>
        <w:pStyle w:val="PL"/>
      </w:pPr>
      <w:r>
        <w:t xml:space="preserve">        acProfs:</w:t>
      </w:r>
    </w:p>
    <w:p w14:paraId="3A5FF64D" w14:textId="77777777" w:rsidR="00B531AB" w:rsidRDefault="00B531AB" w:rsidP="00B531AB">
      <w:pPr>
        <w:pStyle w:val="PL"/>
        <w:rPr>
          <w:rFonts w:eastAsia="DengXian"/>
        </w:rPr>
      </w:pPr>
      <w:r>
        <w:t xml:space="preserve">   </w:t>
      </w:r>
      <w:r>
        <w:rPr>
          <w:rFonts w:eastAsia="DengXian"/>
        </w:rPr>
        <w:t xml:space="preserve">       type: array</w:t>
      </w:r>
    </w:p>
    <w:p w14:paraId="0E78AC89" w14:textId="77777777" w:rsidR="00B531AB" w:rsidRDefault="00B531AB" w:rsidP="00B531AB">
      <w:pPr>
        <w:pStyle w:val="PL"/>
        <w:rPr>
          <w:rFonts w:eastAsia="DengXian"/>
        </w:rPr>
      </w:pPr>
      <w:r>
        <w:rPr>
          <w:rFonts w:eastAsia="DengXian"/>
        </w:rPr>
        <w:t xml:space="preserve">          items:</w:t>
      </w:r>
    </w:p>
    <w:p w14:paraId="467FBEF6" w14:textId="77777777" w:rsidR="00B531AB" w:rsidRDefault="00B531AB" w:rsidP="00B531AB">
      <w:pPr>
        <w:pStyle w:val="PL"/>
        <w:rPr>
          <w:rFonts w:eastAsia="DengXian"/>
        </w:rPr>
      </w:pPr>
      <w:r>
        <w:rPr>
          <w:rFonts w:eastAsia="DengXian"/>
        </w:rPr>
        <w:t xml:space="preserve">            </w:t>
      </w:r>
      <w:r>
        <w:t>$ref: 'TS24558_Eees_EECRegistration.yaml#/components/schemas/ACProfile'</w:t>
      </w:r>
    </w:p>
    <w:p w14:paraId="2DCDD03D" w14:textId="77777777" w:rsidR="00B531AB" w:rsidRDefault="00B531AB" w:rsidP="00B531AB">
      <w:pPr>
        <w:pStyle w:val="PL"/>
        <w:rPr>
          <w:rFonts w:eastAsia="DengXian"/>
        </w:rPr>
      </w:pPr>
      <w:r>
        <w:rPr>
          <w:rFonts w:eastAsia="DengXian"/>
        </w:rPr>
        <w:t xml:space="preserve">          minItems: 1</w:t>
      </w:r>
    </w:p>
    <w:p w14:paraId="4BBA8B14" w14:textId="77777777" w:rsidR="00B531AB" w:rsidRDefault="00B531AB" w:rsidP="00B531AB">
      <w:pPr>
        <w:pStyle w:val="PL"/>
      </w:pPr>
      <w:r>
        <w:rPr>
          <w:rFonts w:eastAsia="DengXian"/>
        </w:rPr>
        <w:t xml:space="preserve">          description: List AC profiles.</w:t>
      </w:r>
    </w:p>
    <w:p w14:paraId="4E764CB7" w14:textId="77777777" w:rsidR="00B531AB" w:rsidRDefault="00B531AB" w:rsidP="00B531AB">
      <w:pPr>
        <w:pStyle w:val="PL"/>
      </w:pPr>
      <w:r>
        <w:t xml:space="preserve">        sessCntxs:</w:t>
      </w:r>
    </w:p>
    <w:p w14:paraId="2B69E924" w14:textId="77777777" w:rsidR="00B531AB" w:rsidRDefault="00B531AB" w:rsidP="00B531AB">
      <w:pPr>
        <w:pStyle w:val="PL"/>
      </w:pPr>
      <w:r>
        <w:t xml:space="preserve">            $ref: '#/components/schemas/SessionContexts'</w:t>
      </w:r>
    </w:p>
    <w:p w14:paraId="1921C9B2" w14:textId="77777777" w:rsidR="00B531AB" w:rsidRDefault="00B531AB" w:rsidP="00B531AB">
      <w:pPr>
        <w:pStyle w:val="PL"/>
        <w:rPr>
          <w:rFonts w:eastAsia="DengXian"/>
        </w:rPr>
      </w:pPr>
      <w:r>
        <w:rPr>
          <w:rFonts w:eastAsia="DengXian"/>
        </w:rPr>
        <w:t xml:space="preserve">        eecSrvContSupp:</w:t>
      </w:r>
    </w:p>
    <w:p w14:paraId="40436D4F" w14:textId="77777777" w:rsidR="00B531AB" w:rsidRDefault="00B531AB" w:rsidP="00B531AB">
      <w:pPr>
        <w:pStyle w:val="PL"/>
      </w:pPr>
      <w:r>
        <w:t xml:space="preserve">            $ref: '#/components/schemas/EECSrvContinuitySupport'</w:t>
      </w:r>
    </w:p>
    <w:p w14:paraId="75C539A7" w14:textId="77777777" w:rsidR="00B531AB" w:rsidRDefault="00B531AB" w:rsidP="00B531AB">
      <w:pPr>
        <w:pStyle w:val="PL"/>
        <w:rPr>
          <w:rFonts w:eastAsia="DengXian"/>
        </w:rPr>
      </w:pPr>
      <w:r>
        <w:rPr>
          <w:rFonts w:eastAsia="DengXian"/>
        </w:rPr>
        <w:t xml:space="preserve">        ueMobSuppInd:</w:t>
      </w:r>
    </w:p>
    <w:p w14:paraId="2A41A039" w14:textId="77777777" w:rsidR="00B531AB" w:rsidRDefault="00B531AB" w:rsidP="00B531AB">
      <w:pPr>
        <w:pStyle w:val="PL"/>
        <w:rPr>
          <w:rFonts w:eastAsia="DengXian"/>
        </w:rPr>
      </w:pPr>
      <w:r>
        <w:rPr>
          <w:rFonts w:eastAsia="DengXian"/>
        </w:rPr>
        <w:t xml:space="preserve">          type: boolean</w:t>
      </w:r>
    </w:p>
    <w:p w14:paraId="32AC7B8E" w14:textId="77777777" w:rsidR="00B531AB" w:rsidRDefault="00B531AB" w:rsidP="00B531AB">
      <w:pPr>
        <w:pStyle w:val="PL"/>
      </w:pPr>
      <w:r>
        <w:t xml:space="preserve">          description: &gt;</w:t>
      </w:r>
    </w:p>
    <w:p w14:paraId="1E0CD00D" w14:textId="77777777" w:rsidR="00B531AB" w:rsidRDefault="00B531AB" w:rsidP="00B531AB">
      <w:pPr>
        <w:pStyle w:val="PL"/>
      </w:pPr>
      <w:r>
        <w:t xml:space="preserve">            Set to true to indicate that UE Mobility support is required.</w:t>
      </w:r>
    </w:p>
    <w:p w14:paraId="6C9657EA" w14:textId="77777777" w:rsidR="00B531AB" w:rsidRDefault="00B531AB" w:rsidP="00B531AB">
      <w:pPr>
        <w:pStyle w:val="PL"/>
      </w:pPr>
      <w:r>
        <w:t xml:space="preserve">            Set to false to indicate that UE mobility support is not required.</w:t>
      </w:r>
    </w:p>
    <w:p w14:paraId="5EB79A00" w14:textId="77777777" w:rsidR="00B531AB" w:rsidRDefault="00B531AB" w:rsidP="00B531AB">
      <w:pPr>
        <w:pStyle w:val="PL"/>
      </w:pPr>
      <w:r>
        <w:t xml:space="preserve">            The default value when omitted is false.</w:t>
      </w:r>
    </w:p>
    <w:p w14:paraId="449BE4B7" w14:textId="77777777" w:rsidR="00B531AB" w:rsidRDefault="00B531AB" w:rsidP="00B531AB">
      <w:pPr>
        <w:pStyle w:val="PL"/>
      </w:pPr>
      <w:r>
        <w:t xml:space="preserve">      required:</w:t>
      </w:r>
    </w:p>
    <w:p w14:paraId="2BA21DD8" w14:textId="77777777" w:rsidR="00B531AB" w:rsidRDefault="00B531AB" w:rsidP="00B531AB">
      <w:pPr>
        <w:pStyle w:val="PL"/>
      </w:pPr>
      <w:r>
        <w:t xml:space="preserve">        - eecId</w:t>
      </w:r>
    </w:p>
    <w:p w14:paraId="055FA763" w14:textId="77777777" w:rsidR="00B531AB" w:rsidRDefault="00B531AB" w:rsidP="00B531AB">
      <w:pPr>
        <w:rPr>
          <w:rFonts w:ascii="Courier New" w:hAnsi="Courier New"/>
          <w:noProof/>
          <w:sz w:val="16"/>
        </w:rPr>
      </w:pPr>
      <w:r w:rsidRPr="00194A5B">
        <w:rPr>
          <w:rFonts w:ascii="Courier New" w:hAnsi="Courier New"/>
          <w:noProof/>
          <w:sz w:val="16"/>
        </w:rPr>
        <w:t xml:space="preserve">        - cntxId</w:t>
      </w:r>
    </w:p>
    <w:p w14:paraId="41A5321E" w14:textId="77777777" w:rsidR="00B531AB" w:rsidRDefault="00B531AB" w:rsidP="00B531AB">
      <w:pPr>
        <w:rPr>
          <w:rFonts w:ascii="Courier New" w:hAnsi="Courier New"/>
          <w:noProof/>
          <w:sz w:val="16"/>
        </w:rPr>
      </w:pPr>
    </w:p>
    <w:p w14:paraId="798088BB" w14:textId="77777777" w:rsidR="00B531AB" w:rsidRDefault="00B531AB" w:rsidP="00B531AB">
      <w:pPr>
        <w:pStyle w:val="PL"/>
      </w:pPr>
      <w:r>
        <w:t xml:space="preserve">    EECSrvContinuitySupport:</w:t>
      </w:r>
    </w:p>
    <w:p w14:paraId="530A53FC" w14:textId="77777777" w:rsidR="00B531AB" w:rsidRDefault="00B531AB" w:rsidP="00B531AB">
      <w:pPr>
        <w:pStyle w:val="PL"/>
      </w:pPr>
      <w:r>
        <w:t xml:space="preserve">      type: object</w:t>
      </w:r>
    </w:p>
    <w:p w14:paraId="4E44D3AC" w14:textId="77777777" w:rsidR="00B531AB" w:rsidRDefault="00B531AB" w:rsidP="00B531AB">
      <w:pPr>
        <w:pStyle w:val="PL"/>
      </w:pPr>
      <w:r>
        <w:t xml:space="preserve">      description: Represents the EEC service continuity support details.</w:t>
      </w:r>
    </w:p>
    <w:p w14:paraId="41794141" w14:textId="77777777" w:rsidR="00B531AB" w:rsidRDefault="00B531AB" w:rsidP="00B531AB">
      <w:pPr>
        <w:pStyle w:val="PL"/>
      </w:pPr>
      <w:r>
        <w:t xml:space="preserve">      properties:</w:t>
      </w:r>
    </w:p>
    <w:p w14:paraId="63C9374C" w14:textId="77777777" w:rsidR="00B531AB" w:rsidRDefault="00B531AB" w:rsidP="00B531AB">
      <w:pPr>
        <w:pStyle w:val="PL"/>
        <w:rPr>
          <w:rFonts w:eastAsia="DengXian"/>
        </w:rPr>
      </w:pPr>
      <w:r>
        <w:rPr>
          <w:rFonts w:eastAsia="DengXian"/>
        </w:rPr>
        <w:t xml:space="preserve">        srvContSupp:</w:t>
      </w:r>
    </w:p>
    <w:p w14:paraId="395B52E6" w14:textId="77777777" w:rsidR="00B531AB" w:rsidRDefault="00B531AB" w:rsidP="00B531AB">
      <w:pPr>
        <w:pStyle w:val="PL"/>
        <w:rPr>
          <w:rFonts w:eastAsia="DengXian"/>
        </w:rPr>
      </w:pPr>
      <w:r>
        <w:rPr>
          <w:rFonts w:eastAsia="DengXian"/>
        </w:rPr>
        <w:t xml:space="preserve">          type: boolean</w:t>
      </w:r>
    </w:p>
    <w:p w14:paraId="7F8817CB" w14:textId="77777777" w:rsidR="00B531AB" w:rsidRDefault="00B531AB" w:rsidP="00B531AB">
      <w:pPr>
        <w:pStyle w:val="PL"/>
      </w:pPr>
      <w:r>
        <w:t xml:space="preserve">          description: &gt;</w:t>
      </w:r>
    </w:p>
    <w:p w14:paraId="2305C993" w14:textId="77777777" w:rsidR="00B531AB" w:rsidRDefault="00B531AB" w:rsidP="00B531AB">
      <w:pPr>
        <w:pStyle w:val="PL"/>
      </w:pPr>
      <w:r>
        <w:t xml:space="preserve">            Set to true if EEC supports service continuity.</w:t>
      </w:r>
    </w:p>
    <w:p w14:paraId="3012C593" w14:textId="77777777" w:rsidR="00B531AB" w:rsidRDefault="00B531AB" w:rsidP="00B531AB">
      <w:pPr>
        <w:pStyle w:val="PL"/>
      </w:pPr>
      <w:r>
        <w:t xml:space="preserve">            Set to false if EEC does not supports service continuity.</w:t>
      </w:r>
    </w:p>
    <w:p w14:paraId="5B326294" w14:textId="77777777" w:rsidR="00B531AB" w:rsidRDefault="00B531AB" w:rsidP="00B531AB">
      <w:pPr>
        <w:pStyle w:val="PL"/>
      </w:pPr>
      <w:r>
        <w:t xml:space="preserve">            The default value when omitted is false.</w:t>
      </w:r>
    </w:p>
    <w:p w14:paraId="36FCC13A" w14:textId="77777777" w:rsidR="00B531AB" w:rsidRDefault="00B531AB" w:rsidP="00B531AB">
      <w:pPr>
        <w:pStyle w:val="PL"/>
        <w:rPr>
          <w:rFonts w:eastAsia="DengXian"/>
        </w:rPr>
      </w:pPr>
      <w:r>
        <w:rPr>
          <w:rFonts w:eastAsia="DengXian"/>
        </w:rPr>
        <w:t xml:space="preserve">        acrScenarios:</w:t>
      </w:r>
    </w:p>
    <w:p w14:paraId="198D9268" w14:textId="77777777" w:rsidR="00B531AB" w:rsidRDefault="00B531AB" w:rsidP="00B531AB">
      <w:pPr>
        <w:pStyle w:val="PL"/>
        <w:rPr>
          <w:rFonts w:eastAsia="DengXian"/>
        </w:rPr>
      </w:pPr>
      <w:r>
        <w:rPr>
          <w:rFonts w:eastAsia="DengXian"/>
        </w:rPr>
        <w:t xml:space="preserve">          type: array</w:t>
      </w:r>
    </w:p>
    <w:p w14:paraId="67366C6E" w14:textId="77777777" w:rsidR="00B531AB" w:rsidRDefault="00B531AB" w:rsidP="00B531AB">
      <w:pPr>
        <w:pStyle w:val="PL"/>
        <w:rPr>
          <w:rFonts w:eastAsia="DengXian"/>
        </w:rPr>
      </w:pPr>
      <w:r>
        <w:rPr>
          <w:rFonts w:eastAsia="DengXian"/>
        </w:rPr>
        <w:t xml:space="preserve">          items:</w:t>
      </w:r>
    </w:p>
    <w:p w14:paraId="2DEAB132"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1F9CA0F6" w14:textId="77777777" w:rsidR="00B531AB" w:rsidRDefault="00B531AB" w:rsidP="00B531AB">
      <w:pPr>
        <w:pStyle w:val="PL"/>
        <w:rPr>
          <w:rFonts w:eastAsia="DengXian"/>
        </w:rPr>
      </w:pPr>
      <w:r>
        <w:rPr>
          <w:rFonts w:eastAsia="DengXian"/>
        </w:rPr>
        <w:t xml:space="preserve">          minItems: 1</w:t>
      </w:r>
    </w:p>
    <w:p w14:paraId="56D7B005" w14:textId="77777777" w:rsidR="00B531AB" w:rsidRDefault="00B531AB" w:rsidP="00B531AB">
      <w:pPr>
        <w:pStyle w:val="PL"/>
      </w:pPr>
      <w:r>
        <w:rPr>
          <w:rFonts w:eastAsia="DengXian"/>
        </w:rPr>
        <w:t xml:space="preserve">          description: The list of ACR scenarios supported by EEC.</w:t>
      </w:r>
    </w:p>
    <w:p w14:paraId="2B888191" w14:textId="77777777" w:rsidR="00B531AB" w:rsidRDefault="00B531AB" w:rsidP="00B531AB">
      <w:pPr>
        <w:pStyle w:val="PL"/>
      </w:pPr>
      <w:r>
        <w:t xml:space="preserve">      required:</w:t>
      </w:r>
    </w:p>
    <w:p w14:paraId="3D6FA28F" w14:textId="2EDF51AC" w:rsidR="002A49FC" w:rsidRDefault="00B531AB" w:rsidP="00B531AB">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5476" w:name="_Toc97045974"/>
      <w:bookmarkStart w:id="5477" w:name="_Toc97155719"/>
      <w:bookmarkStart w:id="5478" w:name="_Toc101521775"/>
      <w:bookmarkStart w:id="5479" w:name="_Toc138762086"/>
      <w:bookmarkStart w:id="5480" w:name="_Toc145708349"/>
      <w:bookmarkStart w:id="5481" w:name="_Toc157111698"/>
      <w:r>
        <w:t>A.</w:t>
      </w:r>
      <w:r w:rsidR="00BC7A82">
        <w:t>9</w:t>
      </w:r>
      <w:r>
        <w:tab/>
      </w:r>
      <w:r w:rsidRPr="00F477AF">
        <w:t>Eees_</w:t>
      </w:r>
      <w:r>
        <w:t>EELManaged</w:t>
      </w:r>
      <w:r w:rsidRPr="00F477AF">
        <w:t>ACR</w:t>
      </w:r>
      <w:r>
        <w:rPr>
          <w:noProof/>
          <w:lang w:eastAsia="zh-CN"/>
        </w:rPr>
        <w:t xml:space="preserve"> </w:t>
      </w:r>
      <w:bookmarkStart w:id="5482" w:name="_Toc94194974"/>
      <w:bookmarkStart w:id="5483" w:name="_Toc97042832"/>
      <w:r>
        <w:t>API</w:t>
      </w:r>
      <w:bookmarkEnd w:id="5476"/>
      <w:bookmarkEnd w:id="5477"/>
      <w:bookmarkEnd w:id="5478"/>
      <w:bookmarkEnd w:id="5479"/>
      <w:bookmarkEnd w:id="5480"/>
      <w:bookmarkEnd w:id="5481"/>
      <w:bookmarkEnd w:id="5482"/>
      <w:bookmarkEnd w:id="5483"/>
    </w:p>
    <w:p w14:paraId="1C60EC43" w14:textId="77777777" w:rsidR="00A040B3" w:rsidRDefault="00A040B3" w:rsidP="00A040B3">
      <w:pPr>
        <w:pStyle w:val="PL"/>
      </w:pPr>
      <w:bookmarkStart w:id="5484" w:name="_Hlk514243590"/>
      <w:bookmarkStart w:id="5485" w:name="_Hlk515634373"/>
      <w:bookmarkStart w:id="548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548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5485"/>
    <w:bookmarkEnd w:id="548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5487" w:name="_Toc97042833"/>
      <w:bookmarkStart w:id="5488" w:name="_Toc97045975"/>
      <w:bookmarkStart w:id="5489" w:name="_Toc97155720"/>
      <w:bookmarkStart w:id="5490" w:name="_Toc101521776"/>
      <w:bookmarkStart w:id="5491" w:name="_Toc138762087"/>
      <w:bookmarkStart w:id="5492" w:name="_Toc145708350"/>
      <w:bookmarkStart w:id="5493" w:name="_Toc157111699"/>
      <w:r>
        <w:t>A.</w:t>
      </w:r>
      <w:r w:rsidR="00BC7A82">
        <w:t>10</w:t>
      </w:r>
      <w:r>
        <w:tab/>
      </w:r>
      <w:r w:rsidRPr="00310802">
        <w:t>Eees_ACRStatusUpdate</w:t>
      </w:r>
      <w:r>
        <w:t xml:space="preserve"> API</w:t>
      </w:r>
      <w:bookmarkEnd w:id="5487"/>
      <w:bookmarkEnd w:id="5488"/>
      <w:bookmarkEnd w:id="5489"/>
      <w:bookmarkEnd w:id="5490"/>
      <w:bookmarkEnd w:id="5491"/>
      <w:bookmarkEnd w:id="5492"/>
      <w:bookmarkEnd w:id="5493"/>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5494" w:name="_Toc85734612"/>
      <w:bookmarkStart w:id="5495" w:name="_Toc89431911"/>
      <w:bookmarkStart w:id="5496" w:name="_Toc97042830"/>
      <w:bookmarkStart w:id="5497" w:name="_Toc97045976"/>
      <w:bookmarkStart w:id="5498" w:name="_Toc97155721"/>
      <w:bookmarkStart w:id="5499" w:name="_Toc101521777"/>
      <w:bookmarkStart w:id="5500" w:name="_Toc138762088"/>
      <w:bookmarkStart w:id="5501" w:name="_Toc145708351"/>
      <w:bookmarkStart w:id="5502" w:name="_Toc157111700"/>
      <w:r>
        <w:t>A.</w:t>
      </w:r>
      <w:r w:rsidR="00A040B3">
        <w:t>1</w:t>
      </w:r>
      <w:r w:rsidR="00BC7A82">
        <w:t>1</w:t>
      </w:r>
      <w:r>
        <w:tab/>
      </w:r>
      <w:r>
        <w:rPr>
          <w:noProof/>
        </w:rPr>
        <w:t>Eecs_EESRegistration API</w:t>
      </w:r>
      <w:bookmarkEnd w:id="5494"/>
      <w:bookmarkEnd w:id="5495"/>
      <w:bookmarkEnd w:id="5496"/>
      <w:bookmarkEnd w:id="5497"/>
      <w:bookmarkEnd w:id="5498"/>
      <w:bookmarkEnd w:id="5499"/>
      <w:bookmarkEnd w:id="5500"/>
      <w:bookmarkEnd w:id="5501"/>
      <w:bookmarkEnd w:id="550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483D1FB9" w:rsidR="00805512" w:rsidRDefault="00805512" w:rsidP="00805512">
      <w:pPr>
        <w:pStyle w:val="PL"/>
      </w:pPr>
      <w:r>
        <w:t xml:space="preserve">  version: 1.</w:t>
      </w:r>
      <w:r w:rsidR="00C80865">
        <w:t>1</w:t>
      </w:r>
      <w:r>
        <w:t>.</w:t>
      </w:r>
      <w:r w:rsidR="00C80865">
        <w:t>0-alpha.</w:t>
      </w:r>
      <w:r w:rsidR="008052F2">
        <w:t>5</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6BF6C75C" w:rsidR="008C70FA" w:rsidRDefault="008C70FA" w:rsidP="00805512">
      <w:pPr>
        <w:pStyle w:val="PL"/>
      </w:pPr>
      <w:r>
        <w:t xml:space="preserve">    </w:t>
      </w:r>
      <w:r w:rsidR="00805512">
        <w:t>3GPP TS 29.558 V1</w:t>
      </w:r>
      <w:r w:rsidR="00C80865">
        <w:t>8</w:t>
      </w:r>
      <w:r w:rsidR="00805512">
        <w:t>.</w:t>
      </w:r>
      <w:r w:rsidR="008052F2">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5503" w:name="_Toc97042831"/>
      <w:bookmarkStart w:id="5504" w:name="_Toc97045977"/>
      <w:bookmarkStart w:id="5505" w:name="_Toc97155722"/>
      <w:bookmarkStart w:id="5506" w:name="_Toc101521778"/>
      <w:bookmarkStart w:id="5507" w:name="_Toc138762089"/>
      <w:bookmarkStart w:id="5508" w:name="_Toc145708352"/>
      <w:bookmarkStart w:id="5509" w:name="_Toc157111701"/>
      <w:r>
        <w:t>A.</w:t>
      </w:r>
      <w:r w:rsidR="00A040B3">
        <w:t>1</w:t>
      </w:r>
      <w:r w:rsidR="00BC7A82">
        <w:t>2</w:t>
      </w:r>
      <w:r>
        <w:tab/>
      </w:r>
      <w:r>
        <w:rPr>
          <w:noProof/>
        </w:rPr>
        <w:t>Eecs_TargetEESDiscovery API</w:t>
      </w:r>
      <w:bookmarkEnd w:id="5503"/>
      <w:bookmarkEnd w:id="5504"/>
      <w:bookmarkEnd w:id="5505"/>
      <w:bookmarkEnd w:id="5506"/>
      <w:bookmarkEnd w:id="5507"/>
      <w:bookmarkEnd w:id="5508"/>
      <w:bookmarkEnd w:id="5509"/>
    </w:p>
    <w:p w14:paraId="794DD1EC" w14:textId="77777777" w:rsidR="00B531AB" w:rsidRDefault="00B531AB" w:rsidP="00B531AB">
      <w:pPr>
        <w:pStyle w:val="PL"/>
      </w:pPr>
      <w:r>
        <w:t>openapi: 3.0.0</w:t>
      </w:r>
    </w:p>
    <w:p w14:paraId="397B3E93" w14:textId="77777777" w:rsidR="00B531AB" w:rsidRDefault="00B531AB" w:rsidP="00B531AB">
      <w:pPr>
        <w:pStyle w:val="PL"/>
      </w:pPr>
      <w:r>
        <w:t>info:</w:t>
      </w:r>
    </w:p>
    <w:p w14:paraId="481C6059" w14:textId="77777777" w:rsidR="00B531AB" w:rsidRDefault="00B531AB" w:rsidP="00B531AB">
      <w:pPr>
        <w:pStyle w:val="PL"/>
      </w:pPr>
      <w:r>
        <w:t xml:space="preserve">  title: ECS Target EES Discovery API</w:t>
      </w:r>
    </w:p>
    <w:p w14:paraId="03A91319" w14:textId="77777777" w:rsidR="00B531AB" w:rsidRDefault="00B531AB" w:rsidP="00B531AB">
      <w:pPr>
        <w:pStyle w:val="PL"/>
      </w:pPr>
      <w:r>
        <w:t xml:space="preserve">  description: |</w:t>
      </w:r>
    </w:p>
    <w:p w14:paraId="084E549E" w14:textId="77777777" w:rsidR="00B531AB" w:rsidRDefault="00B531AB" w:rsidP="00B531AB">
      <w:pPr>
        <w:pStyle w:val="PL"/>
      </w:pPr>
      <w:r>
        <w:t xml:space="preserve">    API for Target EES Discovery.  </w:t>
      </w:r>
    </w:p>
    <w:p w14:paraId="4010DD28" w14:textId="67D0A794" w:rsidR="00B531AB" w:rsidRDefault="00B531AB" w:rsidP="00B531AB">
      <w:pPr>
        <w:pStyle w:val="PL"/>
        <w:rPr>
          <w:lang w:val="en-IN"/>
        </w:rPr>
      </w:pPr>
      <w:r>
        <w:rPr>
          <w:lang w:val="en-IN"/>
        </w:rPr>
        <w:t xml:space="preserve">    © 2024, 3GPP Organizational Partners (ARIB, ATIS, CCSA, ETSI, TSDSI, TTA, TTC).  </w:t>
      </w:r>
    </w:p>
    <w:p w14:paraId="6201245E" w14:textId="77777777" w:rsidR="00B531AB" w:rsidRDefault="00B531AB" w:rsidP="00B531AB">
      <w:pPr>
        <w:pStyle w:val="PL"/>
        <w:rPr>
          <w:lang w:val="en-IN"/>
        </w:rPr>
      </w:pPr>
      <w:r>
        <w:rPr>
          <w:lang w:val="en-IN"/>
        </w:rPr>
        <w:t xml:space="preserve">    All rights reserved.</w:t>
      </w:r>
    </w:p>
    <w:p w14:paraId="60DD0602" w14:textId="4AB9CF27" w:rsidR="00B531AB" w:rsidRDefault="00B531AB" w:rsidP="00B531AB">
      <w:pPr>
        <w:pStyle w:val="PL"/>
      </w:pPr>
      <w:r>
        <w:t xml:space="preserve">  version: 1.1.0-alpha.4</w:t>
      </w:r>
    </w:p>
    <w:p w14:paraId="1A3C6F18" w14:textId="77777777" w:rsidR="00B531AB" w:rsidRDefault="00B531AB" w:rsidP="00B531AB">
      <w:pPr>
        <w:pStyle w:val="PL"/>
      </w:pPr>
      <w:r>
        <w:t>externalDocs:</w:t>
      </w:r>
    </w:p>
    <w:p w14:paraId="1B7EA292" w14:textId="77777777" w:rsidR="00B531AB" w:rsidRDefault="00B531AB" w:rsidP="00B531AB">
      <w:pPr>
        <w:pStyle w:val="PL"/>
      </w:pPr>
      <w:r>
        <w:t xml:space="preserve">  description: &gt;</w:t>
      </w:r>
    </w:p>
    <w:p w14:paraId="642F6D04" w14:textId="554CE4B5" w:rsidR="00B531AB" w:rsidRDefault="00B531AB" w:rsidP="00B531AB">
      <w:pPr>
        <w:pStyle w:val="PL"/>
      </w:pPr>
      <w:r>
        <w:t xml:space="preserve">    3GPP TS 29.558 V18.5.0 Enabling Edge Applications;</w:t>
      </w:r>
    </w:p>
    <w:p w14:paraId="0A761237" w14:textId="77777777" w:rsidR="00B531AB" w:rsidRDefault="00B531AB" w:rsidP="00B531AB">
      <w:pPr>
        <w:pStyle w:val="PL"/>
      </w:pPr>
      <w:r>
        <w:t xml:space="preserve">    Application Programming Interface (API) specification; Stage 3</w:t>
      </w:r>
    </w:p>
    <w:p w14:paraId="6EA580B3" w14:textId="77777777" w:rsidR="00B531AB" w:rsidRDefault="00B531AB" w:rsidP="00B531AB">
      <w:pPr>
        <w:pStyle w:val="PL"/>
      </w:pPr>
      <w:r>
        <w:t xml:space="preserve">  url: https://www.3gpp.org/ftp/Specs/archive/29_series/29.558/</w:t>
      </w:r>
    </w:p>
    <w:p w14:paraId="5E47401F" w14:textId="77777777" w:rsidR="00B531AB" w:rsidRDefault="00B531AB" w:rsidP="00B531AB">
      <w:pPr>
        <w:pStyle w:val="PL"/>
        <w:rPr>
          <w:lang w:val="en-US" w:eastAsia="es-ES"/>
        </w:rPr>
      </w:pPr>
      <w:r>
        <w:rPr>
          <w:lang w:val="en-US" w:eastAsia="es-ES"/>
        </w:rPr>
        <w:t>security:</w:t>
      </w:r>
    </w:p>
    <w:p w14:paraId="6E73D115" w14:textId="77777777" w:rsidR="00B531AB" w:rsidRDefault="00B531AB" w:rsidP="00B531AB">
      <w:pPr>
        <w:pStyle w:val="PL"/>
        <w:rPr>
          <w:lang w:val="en-US" w:eastAsia="es-ES"/>
        </w:rPr>
      </w:pPr>
      <w:r>
        <w:rPr>
          <w:lang w:val="en-US" w:eastAsia="es-ES"/>
        </w:rPr>
        <w:t xml:space="preserve">  - {}</w:t>
      </w:r>
    </w:p>
    <w:p w14:paraId="6C28FB14" w14:textId="77777777" w:rsidR="00B531AB" w:rsidRDefault="00B531AB" w:rsidP="00B531AB">
      <w:pPr>
        <w:pStyle w:val="PL"/>
      </w:pPr>
      <w:r>
        <w:rPr>
          <w:lang w:val="en-US" w:eastAsia="es-ES"/>
        </w:rPr>
        <w:t xml:space="preserve">  - oAuth2ClientCredentials: []</w:t>
      </w:r>
    </w:p>
    <w:p w14:paraId="7B351032" w14:textId="77777777" w:rsidR="00B531AB" w:rsidRDefault="00B531AB" w:rsidP="00B531AB">
      <w:pPr>
        <w:pStyle w:val="PL"/>
      </w:pPr>
      <w:r>
        <w:t>servers:</w:t>
      </w:r>
    </w:p>
    <w:p w14:paraId="3DBB3797" w14:textId="77777777" w:rsidR="00B531AB" w:rsidRDefault="00B531AB" w:rsidP="00B531AB">
      <w:pPr>
        <w:pStyle w:val="PL"/>
      </w:pPr>
      <w:r>
        <w:t xml:space="preserve">  - url: '{apiRoot}/eecs-targeteesdiscovery/v1'</w:t>
      </w:r>
    </w:p>
    <w:p w14:paraId="52506536" w14:textId="77777777" w:rsidR="00B531AB" w:rsidRDefault="00B531AB" w:rsidP="00B531AB">
      <w:pPr>
        <w:pStyle w:val="PL"/>
      </w:pPr>
      <w:r>
        <w:t xml:space="preserve">    variables:</w:t>
      </w:r>
    </w:p>
    <w:p w14:paraId="71479BC9" w14:textId="77777777" w:rsidR="00B531AB" w:rsidRDefault="00B531AB" w:rsidP="00B531AB">
      <w:pPr>
        <w:pStyle w:val="PL"/>
      </w:pPr>
      <w:r>
        <w:t xml:space="preserve">      apiRoot:</w:t>
      </w:r>
    </w:p>
    <w:p w14:paraId="63305FAF" w14:textId="77777777" w:rsidR="00B531AB" w:rsidRDefault="00B531AB" w:rsidP="00B531AB">
      <w:pPr>
        <w:pStyle w:val="PL"/>
      </w:pPr>
      <w:r>
        <w:t xml:space="preserve">        default: https://example.com</w:t>
      </w:r>
    </w:p>
    <w:p w14:paraId="51D3AB8B" w14:textId="77777777" w:rsidR="00B531AB" w:rsidRDefault="00B531AB" w:rsidP="00B531AB">
      <w:pPr>
        <w:pStyle w:val="PL"/>
      </w:pPr>
      <w:r>
        <w:t xml:space="preserve">        description: apiRoot as defined in clause 7.5 of 3GPP TS 29.558.</w:t>
      </w:r>
    </w:p>
    <w:p w14:paraId="4068CDB6" w14:textId="77777777" w:rsidR="00B531AB" w:rsidRDefault="00B531AB" w:rsidP="00B531AB">
      <w:pPr>
        <w:pStyle w:val="PL"/>
      </w:pPr>
    </w:p>
    <w:p w14:paraId="0FA88D45" w14:textId="77777777" w:rsidR="00B531AB" w:rsidRDefault="00B531AB" w:rsidP="00B531AB">
      <w:pPr>
        <w:pStyle w:val="PL"/>
      </w:pPr>
      <w:r>
        <w:t>paths:</w:t>
      </w:r>
    </w:p>
    <w:p w14:paraId="504054DA" w14:textId="77777777" w:rsidR="00B531AB" w:rsidRDefault="00B531AB" w:rsidP="00B531AB">
      <w:pPr>
        <w:pStyle w:val="PL"/>
      </w:pPr>
      <w:r>
        <w:t xml:space="preserve">  /ees-profiles:</w:t>
      </w:r>
    </w:p>
    <w:p w14:paraId="4F03FF4B" w14:textId="77777777" w:rsidR="00B531AB" w:rsidRDefault="00B531AB" w:rsidP="00B531AB">
      <w:pPr>
        <w:pStyle w:val="PL"/>
      </w:pPr>
      <w:r>
        <w:t xml:space="preserve">    get:</w:t>
      </w:r>
    </w:p>
    <w:p w14:paraId="6765C0C0" w14:textId="01EECFEB" w:rsidR="00B531AB" w:rsidRPr="00956496" w:rsidRDefault="00B531AB" w:rsidP="00B531AB">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45A08427" w14:textId="77777777" w:rsidR="00B531AB" w:rsidRPr="00956496" w:rsidRDefault="00B531AB" w:rsidP="00B531AB">
      <w:pPr>
        <w:pStyle w:val="PL"/>
      </w:pPr>
      <w:r w:rsidRPr="00956496">
        <w:t xml:space="preserve">      </w:t>
      </w:r>
      <w:r w:rsidRPr="00956496">
        <w:rPr>
          <w:rFonts w:cs="Courier New"/>
          <w:szCs w:val="16"/>
        </w:rPr>
        <w:t xml:space="preserve">operationId: </w:t>
      </w:r>
      <w:r>
        <w:t>GetEESProfiles</w:t>
      </w:r>
    </w:p>
    <w:p w14:paraId="39FAB66B" w14:textId="77777777" w:rsidR="00B531AB" w:rsidRPr="00956496" w:rsidRDefault="00B531AB" w:rsidP="00B531AB">
      <w:pPr>
        <w:pStyle w:val="PL"/>
      </w:pPr>
      <w:r w:rsidRPr="00956496">
        <w:t xml:space="preserve">      tags:</w:t>
      </w:r>
    </w:p>
    <w:p w14:paraId="6234F013" w14:textId="77777777" w:rsidR="00B531AB" w:rsidRDefault="00B531AB" w:rsidP="00B531AB">
      <w:pPr>
        <w:pStyle w:val="PL"/>
      </w:pPr>
      <w:r w:rsidRPr="00956496">
        <w:t xml:space="preserve">        - </w:t>
      </w:r>
      <w:r>
        <w:t>EES Profiles</w:t>
      </w:r>
      <w:r w:rsidRPr="00956496">
        <w:t xml:space="preserve"> (Collection)</w:t>
      </w:r>
    </w:p>
    <w:p w14:paraId="23EAF480" w14:textId="77777777" w:rsidR="00B531AB" w:rsidRDefault="00B531AB" w:rsidP="00B531AB">
      <w:pPr>
        <w:pStyle w:val="PL"/>
      </w:pPr>
      <w:r>
        <w:t xml:space="preserve">      description: Retrieve the T-EES information.</w:t>
      </w:r>
    </w:p>
    <w:p w14:paraId="07B2A60C" w14:textId="77777777" w:rsidR="00B531AB" w:rsidRDefault="00B531AB" w:rsidP="00B531AB">
      <w:pPr>
        <w:pStyle w:val="PL"/>
      </w:pPr>
      <w:r>
        <w:t xml:space="preserve">      parameters:</w:t>
      </w:r>
    </w:p>
    <w:p w14:paraId="6B98E223" w14:textId="77777777" w:rsidR="00B531AB" w:rsidRDefault="00B531AB" w:rsidP="00B531AB">
      <w:pPr>
        <w:pStyle w:val="PL"/>
      </w:pPr>
      <w:r>
        <w:t xml:space="preserve">        - name: ees-id</w:t>
      </w:r>
    </w:p>
    <w:p w14:paraId="6328595D" w14:textId="77777777" w:rsidR="00B531AB" w:rsidRDefault="00B531AB" w:rsidP="00B531AB">
      <w:pPr>
        <w:pStyle w:val="PL"/>
      </w:pPr>
      <w:r>
        <w:t xml:space="preserve">          in: query</w:t>
      </w:r>
    </w:p>
    <w:p w14:paraId="1DF94058" w14:textId="41AB2DE2" w:rsidR="00B531AB" w:rsidRPr="00721D9F" w:rsidRDefault="00B531AB" w:rsidP="00B531AB">
      <w:pPr>
        <w:pStyle w:val="PL"/>
        <w:rPr>
          <w:lang w:val="en-US" w:eastAsia="es-ES"/>
        </w:rPr>
      </w:pPr>
      <w:r>
        <w:rPr>
          <w:lang w:val="en-US" w:eastAsia="es-ES"/>
        </w:rPr>
        <w:t xml:space="preserve">          description: Unique identifier of the source </w:t>
      </w:r>
      <w:r>
        <w:t>Enabler Server</w:t>
      </w:r>
      <w:r>
        <w:rPr>
          <w:lang w:val="en-US" w:eastAsia="es-ES"/>
        </w:rPr>
        <w:t>.</w:t>
      </w:r>
    </w:p>
    <w:p w14:paraId="7E263799" w14:textId="77777777" w:rsidR="00B531AB" w:rsidRDefault="00B531AB" w:rsidP="00B531AB">
      <w:pPr>
        <w:pStyle w:val="PL"/>
      </w:pPr>
      <w:r>
        <w:t xml:space="preserve">          required: true</w:t>
      </w:r>
    </w:p>
    <w:p w14:paraId="1B2FDB4D" w14:textId="77777777" w:rsidR="00B531AB" w:rsidRDefault="00B531AB" w:rsidP="00B531AB">
      <w:pPr>
        <w:pStyle w:val="PL"/>
      </w:pPr>
      <w:r>
        <w:t xml:space="preserve">          schema:</w:t>
      </w:r>
    </w:p>
    <w:p w14:paraId="15FCD00C" w14:textId="77777777" w:rsidR="00B531AB" w:rsidRDefault="00B531AB" w:rsidP="00B531AB">
      <w:pPr>
        <w:pStyle w:val="PL"/>
      </w:pPr>
      <w:r>
        <w:t xml:space="preserve">            type: string</w:t>
      </w:r>
    </w:p>
    <w:p w14:paraId="1EC6233E" w14:textId="77777777" w:rsidR="00B531AB" w:rsidRDefault="00B531AB" w:rsidP="00B531AB">
      <w:pPr>
        <w:pStyle w:val="PL"/>
      </w:pPr>
      <w:r>
        <w:t xml:space="preserve">        - name: eas-id</w:t>
      </w:r>
    </w:p>
    <w:p w14:paraId="3242D4EB" w14:textId="77777777" w:rsidR="00B531AB" w:rsidRDefault="00B531AB" w:rsidP="00B531AB">
      <w:pPr>
        <w:pStyle w:val="PL"/>
      </w:pPr>
      <w:r>
        <w:t xml:space="preserve">          in: query</w:t>
      </w:r>
    </w:p>
    <w:p w14:paraId="48EF1B94" w14:textId="5F0C03D4" w:rsidR="00B531AB" w:rsidRPr="00721D9F" w:rsidRDefault="00B531AB" w:rsidP="00B531AB">
      <w:pPr>
        <w:pStyle w:val="PL"/>
        <w:rPr>
          <w:lang w:val="en-US" w:eastAsia="es-ES"/>
        </w:rPr>
      </w:pPr>
      <w:r>
        <w:rPr>
          <w:lang w:val="en-US" w:eastAsia="es-ES"/>
        </w:rPr>
        <w:t xml:space="preserve">          description: Unique identifier of the source Application Server.</w:t>
      </w:r>
    </w:p>
    <w:p w14:paraId="1801DF4D" w14:textId="77777777" w:rsidR="00B531AB" w:rsidRDefault="00B531AB" w:rsidP="00B531AB">
      <w:pPr>
        <w:pStyle w:val="PL"/>
      </w:pPr>
      <w:r>
        <w:t xml:space="preserve">          required: true</w:t>
      </w:r>
    </w:p>
    <w:p w14:paraId="1AE03AFB" w14:textId="77777777" w:rsidR="00B531AB" w:rsidRDefault="00B531AB" w:rsidP="00B531AB">
      <w:pPr>
        <w:pStyle w:val="PL"/>
      </w:pPr>
      <w:r>
        <w:t xml:space="preserve">          schema:</w:t>
      </w:r>
    </w:p>
    <w:p w14:paraId="274376E4" w14:textId="77777777" w:rsidR="00B531AB" w:rsidRDefault="00B531AB" w:rsidP="00B531AB">
      <w:pPr>
        <w:pStyle w:val="PL"/>
      </w:pPr>
      <w:r>
        <w:t xml:space="preserve">            type: string</w:t>
      </w:r>
    </w:p>
    <w:p w14:paraId="6234DC26" w14:textId="77777777" w:rsidR="00B531AB" w:rsidRDefault="00B531AB" w:rsidP="00B531AB">
      <w:pPr>
        <w:pStyle w:val="PL"/>
      </w:pPr>
      <w:r>
        <w:t xml:space="preserve">        - name: target-dnai</w:t>
      </w:r>
    </w:p>
    <w:p w14:paraId="20EE770C" w14:textId="77777777" w:rsidR="00B531AB" w:rsidRDefault="00B531AB" w:rsidP="00B531AB">
      <w:pPr>
        <w:pStyle w:val="PL"/>
      </w:pPr>
      <w:r>
        <w:t xml:space="preserve">          in: query</w:t>
      </w:r>
    </w:p>
    <w:p w14:paraId="7759C7A5" w14:textId="77777777" w:rsidR="00B531AB" w:rsidRPr="00D4419D" w:rsidRDefault="00B531AB" w:rsidP="00B531AB">
      <w:pPr>
        <w:pStyle w:val="PL"/>
        <w:rPr>
          <w:lang w:val="en-US" w:eastAsia="es-ES"/>
        </w:rPr>
      </w:pPr>
      <w:r>
        <w:rPr>
          <w:lang w:val="en-US" w:eastAsia="es-ES"/>
        </w:rPr>
        <w:t xml:space="preserve">          description: &gt;</w:t>
      </w:r>
    </w:p>
    <w:p w14:paraId="4A4CFF4D" w14:textId="6AFBCCDB" w:rsidR="00B531AB" w:rsidRDefault="00B531AB" w:rsidP="00B531AB">
      <w:pPr>
        <w:pStyle w:val="PL"/>
      </w:pPr>
      <w:r w:rsidRPr="00F4738E">
        <w:rPr>
          <w:lang w:val="en-US" w:eastAsia="es-ES"/>
        </w:rPr>
        <w:t xml:space="preserve"> </w:t>
      </w:r>
      <w:r>
        <w:rPr>
          <w:lang w:val="en-US" w:eastAsia="es-ES"/>
        </w:rPr>
        <w:t xml:space="preserve">           The DNAI information associated with the potential target </w:t>
      </w:r>
      <w:r>
        <w:t>Enabler Server(s)</w:t>
      </w:r>
    </w:p>
    <w:p w14:paraId="06EAF848" w14:textId="58EEDC87" w:rsidR="00B531AB" w:rsidRPr="00721D9F" w:rsidRDefault="00B531AB" w:rsidP="00B531AB">
      <w:pPr>
        <w:pStyle w:val="PL"/>
        <w:rPr>
          <w:lang w:val="en-US" w:eastAsia="es-ES"/>
        </w:rPr>
      </w:pPr>
      <w:r>
        <w:rPr>
          <w:lang w:eastAsia="es-ES"/>
        </w:rPr>
        <w:t xml:space="preserve">           </w:t>
      </w:r>
      <w:r>
        <w:rPr>
          <w:lang w:val="en-US" w:eastAsia="es-ES"/>
        </w:rPr>
        <w:t xml:space="preserve"> and/or target Application Server(s).</w:t>
      </w:r>
    </w:p>
    <w:p w14:paraId="7F438452" w14:textId="77777777" w:rsidR="00B531AB" w:rsidRDefault="00B531AB" w:rsidP="00B531AB">
      <w:pPr>
        <w:pStyle w:val="PL"/>
      </w:pPr>
      <w:r>
        <w:t xml:space="preserve">          required: false</w:t>
      </w:r>
    </w:p>
    <w:p w14:paraId="5C383765" w14:textId="77777777" w:rsidR="00B531AB" w:rsidRDefault="00B531AB" w:rsidP="00B531AB">
      <w:pPr>
        <w:pStyle w:val="PL"/>
      </w:pPr>
      <w:r>
        <w:t xml:space="preserve">          schema:</w:t>
      </w:r>
    </w:p>
    <w:p w14:paraId="73B21666" w14:textId="77777777" w:rsidR="00B531AB" w:rsidRDefault="00B531AB" w:rsidP="00B531AB">
      <w:pPr>
        <w:pStyle w:val="PL"/>
      </w:pPr>
      <w:r>
        <w:t xml:space="preserve">            $ref: 'TS29571_CommonData.yaml#/components/schemas/Dnai'</w:t>
      </w:r>
    </w:p>
    <w:p w14:paraId="121238CD" w14:textId="77777777" w:rsidR="00B531AB" w:rsidRDefault="00B531AB" w:rsidP="00B531AB">
      <w:pPr>
        <w:pStyle w:val="PL"/>
      </w:pPr>
      <w:r>
        <w:t xml:space="preserve">        - name: ue-id</w:t>
      </w:r>
    </w:p>
    <w:p w14:paraId="6019B9C2" w14:textId="77777777" w:rsidR="00B531AB" w:rsidRDefault="00B531AB" w:rsidP="00B531AB">
      <w:pPr>
        <w:pStyle w:val="PL"/>
      </w:pPr>
      <w:r>
        <w:t xml:space="preserve">          in: query</w:t>
      </w:r>
    </w:p>
    <w:p w14:paraId="55F82489" w14:textId="77777777" w:rsidR="00B531AB" w:rsidRPr="00721D9F" w:rsidRDefault="00B531AB" w:rsidP="00B531AB">
      <w:pPr>
        <w:pStyle w:val="PL"/>
        <w:rPr>
          <w:lang w:val="en-US" w:eastAsia="es-ES"/>
        </w:rPr>
      </w:pPr>
      <w:r>
        <w:rPr>
          <w:lang w:val="en-US" w:eastAsia="es-ES"/>
        </w:rPr>
        <w:t xml:space="preserve">          description: Identifier of the UE.</w:t>
      </w:r>
    </w:p>
    <w:p w14:paraId="2B9E8C8A" w14:textId="77777777" w:rsidR="00B531AB" w:rsidRDefault="00B531AB" w:rsidP="00B531AB">
      <w:pPr>
        <w:pStyle w:val="PL"/>
      </w:pPr>
      <w:r>
        <w:t xml:space="preserve">          required: false</w:t>
      </w:r>
    </w:p>
    <w:p w14:paraId="7C824BC4" w14:textId="77777777" w:rsidR="00B531AB" w:rsidRDefault="00B531AB" w:rsidP="00B531AB">
      <w:pPr>
        <w:pStyle w:val="PL"/>
      </w:pPr>
      <w:r>
        <w:t xml:space="preserve">          schema:</w:t>
      </w:r>
    </w:p>
    <w:p w14:paraId="2DA1A2E7" w14:textId="77777777" w:rsidR="00B531AB" w:rsidRDefault="00B531AB" w:rsidP="00B531AB">
      <w:pPr>
        <w:pStyle w:val="PL"/>
      </w:pPr>
      <w:r>
        <w:t xml:space="preserve">            $ref: 'TS29571_CommonData.yaml#/components/schemas/Gpsi'</w:t>
      </w:r>
    </w:p>
    <w:p w14:paraId="2CF345C5" w14:textId="77777777" w:rsidR="00B531AB" w:rsidRDefault="00B531AB" w:rsidP="00B531AB">
      <w:pPr>
        <w:pStyle w:val="PL"/>
      </w:pPr>
      <w:r>
        <w:t xml:space="preserve">        - name: ue-location</w:t>
      </w:r>
    </w:p>
    <w:p w14:paraId="0BC865D8" w14:textId="77777777" w:rsidR="00B531AB" w:rsidRDefault="00B531AB" w:rsidP="00B531AB">
      <w:pPr>
        <w:pStyle w:val="PL"/>
      </w:pPr>
      <w:r>
        <w:t xml:space="preserve">          in: query</w:t>
      </w:r>
    </w:p>
    <w:p w14:paraId="21F7C9B1" w14:textId="77777777" w:rsidR="00B531AB" w:rsidRPr="00721D9F" w:rsidRDefault="00B531AB" w:rsidP="00B531AB">
      <w:pPr>
        <w:pStyle w:val="PL"/>
        <w:rPr>
          <w:lang w:val="en-US" w:eastAsia="es-ES"/>
        </w:rPr>
      </w:pPr>
      <w:r>
        <w:rPr>
          <w:lang w:val="en-US" w:eastAsia="es-ES"/>
        </w:rPr>
        <w:t xml:space="preserve">          description: The location information of the UE.</w:t>
      </w:r>
    </w:p>
    <w:p w14:paraId="3A0143F2" w14:textId="77777777" w:rsidR="00B531AB" w:rsidRDefault="00B531AB" w:rsidP="00B531AB">
      <w:pPr>
        <w:pStyle w:val="PL"/>
      </w:pPr>
      <w:r>
        <w:t xml:space="preserve">          required: false</w:t>
      </w:r>
    </w:p>
    <w:p w14:paraId="5D98810A" w14:textId="77777777" w:rsidR="00B531AB" w:rsidRDefault="00B531AB" w:rsidP="00B531AB">
      <w:pPr>
        <w:pStyle w:val="PL"/>
      </w:pPr>
      <w:r>
        <w:t xml:space="preserve">          schema:</w:t>
      </w:r>
    </w:p>
    <w:p w14:paraId="3E9B4C93" w14:textId="77777777" w:rsidR="00B531AB" w:rsidRDefault="00B531AB" w:rsidP="00B531AB">
      <w:pPr>
        <w:pStyle w:val="PL"/>
      </w:pPr>
      <w:r>
        <w:t xml:space="preserve">            $ref: 'TS29122_CommonData.yaml#/components/schemas/LocationArea5G'</w:t>
      </w:r>
    </w:p>
    <w:p w14:paraId="66D58B7A" w14:textId="77777777" w:rsidR="00B531AB" w:rsidRDefault="00B531AB" w:rsidP="00B531AB">
      <w:pPr>
        <w:pStyle w:val="PL"/>
      </w:pPr>
      <w:r>
        <w:t xml:space="preserve">        - name: eec-srv-cont-supp</w:t>
      </w:r>
    </w:p>
    <w:p w14:paraId="2954ACA0" w14:textId="77777777" w:rsidR="00B531AB" w:rsidRDefault="00B531AB" w:rsidP="00B531AB">
      <w:pPr>
        <w:pStyle w:val="PL"/>
      </w:pPr>
      <w:r>
        <w:t xml:space="preserve">          in: query</w:t>
      </w:r>
    </w:p>
    <w:p w14:paraId="306F3FC8" w14:textId="77777777" w:rsidR="00B531AB" w:rsidRPr="00982AA2" w:rsidRDefault="00B531AB" w:rsidP="00B531AB">
      <w:pPr>
        <w:pStyle w:val="PL"/>
        <w:rPr>
          <w:lang w:val="en-US" w:eastAsia="es-ES"/>
        </w:rPr>
      </w:pPr>
      <w:r>
        <w:rPr>
          <w:lang w:val="en-US" w:eastAsia="es-ES"/>
        </w:rPr>
        <w:t xml:space="preserve">          description: &gt;</w:t>
      </w:r>
    </w:p>
    <w:p w14:paraId="36EEA456" w14:textId="77777777" w:rsidR="00B531AB" w:rsidRDefault="00B531AB" w:rsidP="00B531AB">
      <w:pPr>
        <w:pStyle w:val="PL"/>
      </w:pPr>
      <w:r>
        <w:rPr>
          <w:lang w:val="en-US"/>
        </w:rPr>
        <w:t xml:space="preserve">            </w:t>
      </w:r>
      <w:r>
        <w:t>Indicates whether the EEC supports service continuity or not and the related service</w:t>
      </w:r>
    </w:p>
    <w:p w14:paraId="7C23586C" w14:textId="77777777" w:rsidR="00B531AB" w:rsidRPr="00721D9F" w:rsidRDefault="00B531AB" w:rsidP="00B531AB">
      <w:pPr>
        <w:pStyle w:val="PL"/>
        <w:rPr>
          <w:lang w:val="en-US" w:eastAsia="es-ES"/>
        </w:rPr>
      </w:pPr>
      <w:r>
        <w:t xml:space="preserve">            continuity support information</w:t>
      </w:r>
      <w:r>
        <w:rPr>
          <w:lang w:val="en-US" w:eastAsia="es-ES"/>
        </w:rPr>
        <w:t>.</w:t>
      </w:r>
    </w:p>
    <w:p w14:paraId="730417A0" w14:textId="77777777" w:rsidR="00B531AB" w:rsidRDefault="00B531AB" w:rsidP="00B531AB">
      <w:pPr>
        <w:pStyle w:val="PL"/>
      </w:pPr>
      <w:r>
        <w:t xml:space="preserve">          required: false</w:t>
      </w:r>
    </w:p>
    <w:p w14:paraId="7F0B40A5" w14:textId="77777777" w:rsidR="00B531AB" w:rsidRDefault="00B531AB" w:rsidP="00B531AB">
      <w:pPr>
        <w:pStyle w:val="PL"/>
      </w:pPr>
      <w:r>
        <w:t xml:space="preserve">          schema:</w:t>
      </w:r>
    </w:p>
    <w:p w14:paraId="6DBBECF4" w14:textId="77777777" w:rsidR="00B531AB" w:rsidRDefault="00B531AB" w:rsidP="00B531AB">
      <w:pPr>
        <w:pStyle w:val="PL"/>
      </w:pPr>
      <w:r>
        <w:t xml:space="preserve">            $ref: '</w:t>
      </w:r>
      <w:r>
        <w:rPr>
          <w:rFonts w:eastAsia="DengXian"/>
        </w:rPr>
        <w:t>TS29558_</w:t>
      </w:r>
      <w:r>
        <w:t>Eees_EECContextRelocation</w:t>
      </w:r>
      <w:r>
        <w:rPr>
          <w:rFonts w:eastAsia="DengXian"/>
        </w:rPr>
        <w:t>.yaml</w:t>
      </w:r>
      <w:r>
        <w:t>#/components/schemas/EECSrvContinuitySupport'</w:t>
      </w:r>
    </w:p>
    <w:p w14:paraId="5D7E45F3" w14:textId="77777777" w:rsidR="00B531AB" w:rsidRDefault="00B531AB" w:rsidP="00B531AB">
      <w:pPr>
        <w:pStyle w:val="PL"/>
      </w:pPr>
      <w:r>
        <w:t xml:space="preserve">        - name: ac-s</w:t>
      </w:r>
      <w:r w:rsidRPr="00646838">
        <w:t>vc</w:t>
      </w:r>
      <w:r>
        <w:t>-c</w:t>
      </w:r>
      <w:r w:rsidRPr="00646838">
        <w:t>ont</w:t>
      </w:r>
      <w:r>
        <w:t>-supp</w:t>
      </w:r>
    </w:p>
    <w:p w14:paraId="504E581D" w14:textId="77777777" w:rsidR="00B531AB" w:rsidRDefault="00B531AB" w:rsidP="00B531AB">
      <w:pPr>
        <w:pStyle w:val="PL"/>
      </w:pPr>
      <w:r>
        <w:t xml:space="preserve">          in: query</w:t>
      </w:r>
    </w:p>
    <w:p w14:paraId="68972C65" w14:textId="77777777" w:rsidR="00B531AB" w:rsidRDefault="00B531AB" w:rsidP="00B531AB">
      <w:pPr>
        <w:pStyle w:val="PL"/>
        <w:rPr>
          <w:lang w:val="en-US" w:eastAsia="es-ES"/>
        </w:rPr>
      </w:pPr>
      <w:r>
        <w:rPr>
          <w:lang w:val="en-US" w:eastAsia="es-ES"/>
        </w:rPr>
        <w:t xml:space="preserve">          description: &gt;</w:t>
      </w:r>
    </w:p>
    <w:p w14:paraId="0A8F130F" w14:textId="77777777" w:rsidR="00B531AB" w:rsidRDefault="00B531AB" w:rsidP="00B531AB">
      <w:pPr>
        <w:pStyle w:val="PL"/>
      </w:pPr>
      <w:r>
        <w:rPr>
          <w:lang w:val="en-US"/>
        </w:rPr>
        <w:t xml:space="preserve">            </w:t>
      </w:r>
      <w:r w:rsidRPr="00646838">
        <w:t xml:space="preserve">Indicates </w:t>
      </w:r>
      <w:r>
        <w:t xml:space="preserve">that the AC supports service continuity and contains the related </w:t>
      </w:r>
      <w:r w:rsidRPr="00646838">
        <w:t>service</w:t>
      </w:r>
    </w:p>
    <w:p w14:paraId="2DDADD4C" w14:textId="77777777" w:rsidR="00B531AB" w:rsidRPr="00721D9F" w:rsidRDefault="00B531AB" w:rsidP="00B531AB">
      <w:pPr>
        <w:pStyle w:val="PL"/>
        <w:rPr>
          <w:lang w:val="en-US" w:eastAsia="es-ES"/>
        </w:rPr>
      </w:pPr>
      <w:r>
        <w:t xml:space="preserve">           </w:t>
      </w:r>
      <w:r w:rsidRPr="00646838">
        <w:t xml:space="preserve"> continuity support </w:t>
      </w:r>
      <w:r>
        <w:t>information (i.e., supported ACR scenarios)</w:t>
      </w:r>
      <w:r w:rsidRPr="00646838">
        <w:t>.</w:t>
      </w:r>
    </w:p>
    <w:p w14:paraId="406884F3" w14:textId="77777777" w:rsidR="00B531AB" w:rsidRDefault="00B531AB" w:rsidP="00B531AB">
      <w:pPr>
        <w:pStyle w:val="PL"/>
      </w:pPr>
      <w:r>
        <w:t xml:space="preserve">          required: false</w:t>
      </w:r>
    </w:p>
    <w:p w14:paraId="04C13E0A" w14:textId="77777777" w:rsidR="00B531AB" w:rsidRDefault="00B531AB" w:rsidP="00B531AB">
      <w:pPr>
        <w:pStyle w:val="PL"/>
      </w:pPr>
      <w:r>
        <w:t xml:space="preserve">          schema:</w:t>
      </w:r>
    </w:p>
    <w:p w14:paraId="0475BE5C" w14:textId="77777777" w:rsidR="00B531AB" w:rsidRDefault="00B531AB" w:rsidP="00B531AB">
      <w:pPr>
        <w:pStyle w:val="PL"/>
        <w:rPr>
          <w:rFonts w:eastAsia="DengXian"/>
        </w:rPr>
      </w:pPr>
      <w:r>
        <w:rPr>
          <w:rFonts w:eastAsia="DengXian"/>
        </w:rPr>
        <w:t xml:space="preserve">            type: array</w:t>
      </w:r>
    </w:p>
    <w:p w14:paraId="34146FCB" w14:textId="77777777" w:rsidR="00B531AB" w:rsidRDefault="00B531AB" w:rsidP="00B531AB">
      <w:pPr>
        <w:pStyle w:val="PL"/>
        <w:rPr>
          <w:rFonts w:eastAsia="DengXian"/>
        </w:rPr>
      </w:pPr>
      <w:r>
        <w:rPr>
          <w:rFonts w:eastAsia="DengXian"/>
        </w:rPr>
        <w:t xml:space="preserve">            items:</w:t>
      </w:r>
    </w:p>
    <w:p w14:paraId="0F118435" w14:textId="77777777" w:rsidR="00B531AB" w:rsidRDefault="00B531AB" w:rsidP="00B531AB">
      <w:pPr>
        <w:pStyle w:val="PL"/>
        <w:rPr>
          <w:rFonts w:eastAsia="DengXian"/>
        </w:rPr>
      </w:pPr>
      <w:r>
        <w:rPr>
          <w:rFonts w:eastAsia="DengXian"/>
        </w:rPr>
        <w:t xml:space="preserve">              $ref: 'TS29558_Eecs_EESRegistration.yaml#/components/schemas/</w:t>
      </w:r>
      <w:r>
        <w:t>ACRScenario</w:t>
      </w:r>
      <w:r>
        <w:rPr>
          <w:rFonts w:eastAsia="DengXian"/>
        </w:rPr>
        <w:t>'</w:t>
      </w:r>
    </w:p>
    <w:p w14:paraId="2E09A758" w14:textId="77777777" w:rsidR="00B531AB" w:rsidRDefault="00B531AB" w:rsidP="00B531AB">
      <w:pPr>
        <w:pStyle w:val="PL"/>
        <w:rPr>
          <w:rFonts w:eastAsia="DengXian"/>
        </w:rPr>
      </w:pPr>
      <w:r>
        <w:rPr>
          <w:rFonts w:eastAsia="DengXian"/>
        </w:rPr>
        <w:t xml:space="preserve">            minItems: 1</w:t>
      </w:r>
    </w:p>
    <w:p w14:paraId="43659663" w14:textId="77777777" w:rsidR="00B531AB" w:rsidRDefault="00B531AB" w:rsidP="00B531AB">
      <w:pPr>
        <w:pStyle w:val="PL"/>
      </w:pPr>
      <w:r>
        <w:t xml:space="preserve">        - name: bdl-id</w:t>
      </w:r>
    </w:p>
    <w:p w14:paraId="2B472F61" w14:textId="77777777" w:rsidR="00B531AB" w:rsidRDefault="00B531AB" w:rsidP="00B531AB">
      <w:pPr>
        <w:pStyle w:val="PL"/>
      </w:pPr>
      <w:r>
        <w:t xml:space="preserve">          in: query</w:t>
      </w:r>
    </w:p>
    <w:p w14:paraId="64F166CA" w14:textId="77777777" w:rsidR="00B531AB" w:rsidRPr="00982AA2" w:rsidRDefault="00B531AB" w:rsidP="00B531AB">
      <w:pPr>
        <w:pStyle w:val="PL"/>
        <w:rPr>
          <w:lang w:val="en-US" w:eastAsia="es-ES"/>
        </w:rPr>
      </w:pPr>
      <w:r>
        <w:rPr>
          <w:lang w:val="en-US" w:eastAsia="es-ES"/>
        </w:rPr>
        <w:t xml:space="preserve">          description: &gt;</w:t>
      </w:r>
    </w:p>
    <w:p w14:paraId="1C014953" w14:textId="77777777" w:rsidR="00B531AB" w:rsidRPr="00721D9F" w:rsidRDefault="00B531AB" w:rsidP="00B531AB">
      <w:pPr>
        <w:pStyle w:val="PL"/>
        <w:rPr>
          <w:lang w:val="en-US" w:eastAsia="es-ES"/>
        </w:rPr>
      </w:pPr>
      <w:r>
        <w:rPr>
          <w:lang w:val="en-US"/>
        </w:rPr>
        <w:t xml:space="preserve">            </w:t>
      </w:r>
      <w:r>
        <w:t>Contains EAS bundle identifier</w:t>
      </w:r>
      <w:r>
        <w:rPr>
          <w:lang w:val="en-US" w:eastAsia="es-ES"/>
        </w:rPr>
        <w:t>.</w:t>
      </w:r>
    </w:p>
    <w:p w14:paraId="7866A4E1" w14:textId="77777777" w:rsidR="00B531AB" w:rsidRDefault="00B531AB" w:rsidP="00B531AB">
      <w:pPr>
        <w:pStyle w:val="PL"/>
      </w:pPr>
      <w:r>
        <w:t xml:space="preserve">          required: false</w:t>
      </w:r>
    </w:p>
    <w:p w14:paraId="14D040A1" w14:textId="77777777" w:rsidR="00B531AB" w:rsidRDefault="00B531AB" w:rsidP="00B531AB">
      <w:pPr>
        <w:pStyle w:val="PL"/>
      </w:pPr>
      <w:r>
        <w:t xml:space="preserve">          schema:</w:t>
      </w:r>
    </w:p>
    <w:p w14:paraId="144C21C1" w14:textId="77777777" w:rsidR="00B531AB" w:rsidRDefault="00B531AB" w:rsidP="00B531AB">
      <w:pPr>
        <w:pStyle w:val="PL"/>
      </w:pPr>
      <w:r>
        <w:t xml:space="preserve">            type: string</w:t>
      </w:r>
    </w:p>
    <w:p w14:paraId="47B7A49B" w14:textId="77777777" w:rsidR="00B531AB" w:rsidRDefault="00B531AB" w:rsidP="00B531AB">
      <w:pPr>
        <w:pStyle w:val="PL"/>
      </w:pPr>
      <w:r>
        <w:t xml:space="preserve">        - name: bdl-type</w:t>
      </w:r>
    </w:p>
    <w:p w14:paraId="6B32B0B0" w14:textId="77777777" w:rsidR="00B531AB" w:rsidRDefault="00B531AB" w:rsidP="00B531AB">
      <w:pPr>
        <w:pStyle w:val="PL"/>
      </w:pPr>
      <w:r>
        <w:t xml:space="preserve">          in: query</w:t>
      </w:r>
    </w:p>
    <w:p w14:paraId="12B13CBD" w14:textId="77777777" w:rsidR="00B531AB" w:rsidRPr="00982AA2" w:rsidRDefault="00B531AB" w:rsidP="00B531AB">
      <w:pPr>
        <w:pStyle w:val="PL"/>
        <w:rPr>
          <w:lang w:val="en-US" w:eastAsia="es-ES"/>
        </w:rPr>
      </w:pPr>
      <w:r>
        <w:rPr>
          <w:lang w:val="en-US" w:eastAsia="es-ES"/>
        </w:rPr>
        <w:t xml:space="preserve">          description: &gt;</w:t>
      </w:r>
    </w:p>
    <w:p w14:paraId="3473C83F" w14:textId="77777777" w:rsidR="00B531AB" w:rsidRPr="00721D9F" w:rsidRDefault="00B531AB" w:rsidP="00B531AB">
      <w:pPr>
        <w:pStyle w:val="PL"/>
        <w:rPr>
          <w:lang w:val="en-US" w:eastAsia="es-ES"/>
        </w:rPr>
      </w:pPr>
      <w:r>
        <w:rPr>
          <w:lang w:val="en-US"/>
        </w:rPr>
        <w:t xml:space="preserve">            </w:t>
      </w:r>
      <w:r>
        <w:t>Contains EAS bundle type</w:t>
      </w:r>
      <w:r>
        <w:rPr>
          <w:lang w:val="en-US" w:eastAsia="es-ES"/>
        </w:rPr>
        <w:t>.</w:t>
      </w:r>
    </w:p>
    <w:p w14:paraId="58D5EB75" w14:textId="77777777" w:rsidR="00B531AB" w:rsidRDefault="00B531AB" w:rsidP="00B531AB">
      <w:pPr>
        <w:pStyle w:val="PL"/>
      </w:pPr>
      <w:r>
        <w:t xml:space="preserve">          required: false</w:t>
      </w:r>
    </w:p>
    <w:p w14:paraId="21B6C7CA" w14:textId="77777777" w:rsidR="00B531AB" w:rsidRDefault="00B531AB" w:rsidP="00B531AB">
      <w:pPr>
        <w:pStyle w:val="PL"/>
      </w:pPr>
      <w:r>
        <w:t xml:space="preserve">          schema:</w:t>
      </w:r>
    </w:p>
    <w:p w14:paraId="7C1B5384" w14:textId="77777777" w:rsidR="00B531AB" w:rsidRDefault="00B531AB" w:rsidP="00B531AB">
      <w:pPr>
        <w:pStyle w:val="PL"/>
      </w:pPr>
      <w:r>
        <w:t xml:space="preserve">            $ref: '</w:t>
      </w:r>
      <w:r>
        <w:rPr>
          <w:rFonts w:eastAsia="DengXian"/>
        </w:rPr>
        <w:t>TS29558_</w:t>
      </w:r>
      <w:r>
        <w:t>Eees_EASRegistration</w:t>
      </w:r>
      <w:r>
        <w:rPr>
          <w:rFonts w:eastAsia="DengXian"/>
        </w:rPr>
        <w:t>.yaml</w:t>
      </w:r>
      <w:r>
        <w:t>#/components/schemas/BdlType'</w:t>
      </w:r>
    </w:p>
    <w:p w14:paraId="3F5FE591" w14:textId="77777777" w:rsidR="00B531AB" w:rsidRDefault="00B531AB" w:rsidP="00B531AB">
      <w:pPr>
        <w:pStyle w:val="PL"/>
      </w:pPr>
      <w:r>
        <w:t xml:space="preserve">        - name: ens-ind</w:t>
      </w:r>
    </w:p>
    <w:p w14:paraId="5CF6B3D5" w14:textId="77777777" w:rsidR="00B531AB" w:rsidRDefault="00B531AB" w:rsidP="00B531AB">
      <w:pPr>
        <w:pStyle w:val="PL"/>
      </w:pPr>
      <w:r>
        <w:t xml:space="preserve">          in: query</w:t>
      </w:r>
    </w:p>
    <w:p w14:paraId="7F5DC924" w14:textId="77777777" w:rsidR="00B531AB" w:rsidRPr="00721D9F" w:rsidRDefault="00B531AB" w:rsidP="00B531AB">
      <w:pPr>
        <w:pStyle w:val="PL"/>
        <w:rPr>
          <w:lang w:val="en-US" w:eastAsia="es-ES"/>
        </w:rPr>
      </w:pPr>
      <w:r>
        <w:rPr>
          <w:lang w:val="en-US" w:eastAsia="es-ES"/>
        </w:rPr>
        <w:t xml:space="preserve">          description: indicates whether edge node sharing is requested.</w:t>
      </w:r>
    </w:p>
    <w:p w14:paraId="4BFA7751" w14:textId="77777777" w:rsidR="00B531AB" w:rsidRDefault="00B531AB" w:rsidP="00B531AB">
      <w:pPr>
        <w:pStyle w:val="PL"/>
      </w:pPr>
      <w:r>
        <w:t xml:space="preserve">          required: false</w:t>
      </w:r>
    </w:p>
    <w:p w14:paraId="62C04766" w14:textId="77777777" w:rsidR="00B531AB" w:rsidRDefault="00B531AB" w:rsidP="00B531AB">
      <w:pPr>
        <w:pStyle w:val="PL"/>
      </w:pPr>
      <w:r>
        <w:t xml:space="preserve">          schema:</w:t>
      </w:r>
    </w:p>
    <w:p w14:paraId="05800041" w14:textId="77777777" w:rsidR="00B531AB" w:rsidRDefault="00B531AB" w:rsidP="00B531AB">
      <w:pPr>
        <w:pStyle w:val="PL"/>
      </w:pPr>
      <w:r>
        <w:t xml:space="preserve">            type: boolean</w:t>
      </w:r>
    </w:p>
    <w:p w14:paraId="1A967C2E"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A26BDE4"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5B4F8AC0" w14:textId="77777777" w:rsidR="00B531AB" w:rsidRPr="009551DD" w:rsidRDefault="00B531AB" w:rsidP="00B531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58AC710" w14:textId="77777777" w:rsidR="00B531AB" w:rsidRDefault="00B531AB" w:rsidP="00B531AB">
      <w:pPr>
        <w:pStyle w:val="PL"/>
      </w:pPr>
      <w:r w:rsidRPr="009551DD">
        <w:t xml:space="preserve">  </w:t>
      </w:r>
      <w:r>
        <w:t xml:space="preserve">  </w:t>
      </w:r>
      <w:r w:rsidRPr="009551DD">
        <w:t xml:space="preserve">          The default value when omitted is false.</w:t>
      </w:r>
      <w:r w:rsidRPr="00547D8D">
        <w:t xml:space="preserve"> </w:t>
      </w:r>
    </w:p>
    <w:p w14:paraId="08036617" w14:textId="77777777" w:rsidR="00B531AB" w:rsidRDefault="00B531AB" w:rsidP="00B531AB">
      <w:pPr>
        <w:pStyle w:val="PL"/>
      </w:pPr>
      <w:r>
        <w:t xml:space="preserve">        - name: app-grp-id</w:t>
      </w:r>
    </w:p>
    <w:p w14:paraId="05703974" w14:textId="77777777" w:rsidR="00B531AB" w:rsidRDefault="00B531AB" w:rsidP="00B531AB">
      <w:pPr>
        <w:pStyle w:val="PL"/>
      </w:pPr>
      <w:r>
        <w:t xml:space="preserve">          in: query</w:t>
      </w:r>
    </w:p>
    <w:p w14:paraId="3D58DA5A" w14:textId="77777777" w:rsidR="00B531AB" w:rsidRPr="00982AA2" w:rsidRDefault="00B531AB" w:rsidP="00B531AB">
      <w:pPr>
        <w:pStyle w:val="PL"/>
        <w:rPr>
          <w:lang w:val="en-US" w:eastAsia="es-ES"/>
        </w:rPr>
      </w:pPr>
      <w:r>
        <w:rPr>
          <w:lang w:val="en-US" w:eastAsia="es-ES"/>
        </w:rPr>
        <w:t xml:space="preserve">          description: &gt;</w:t>
      </w:r>
    </w:p>
    <w:p w14:paraId="14BD85EA" w14:textId="77777777" w:rsidR="00B531AB" w:rsidRPr="00721D9F" w:rsidRDefault="00B531AB" w:rsidP="00B531AB">
      <w:pPr>
        <w:pStyle w:val="PL"/>
        <w:rPr>
          <w:lang w:val="en-US" w:eastAsia="es-ES"/>
        </w:rPr>
      </w:pPr>
      <w:r>
        <w:rPr>
          <w:lang w:val="en-US"/>
        </w:rPr>
        <w:t xml:space="preserve">            </w:t>
      </w:r>
      <w:r>
        <w:t>Contains the application group identifier</w:t>
      </w:r>
      <w:r>
        <w:rPr>
          <w:lang w:val="en-US" w:eastAsia="es-ES"/>
        </w:rPr>
        <w:t>.</w:t>
      </w:r>
    </w:p>
    <w:p w14:paraId="45C725F8" w14:textId="77777777" w:rsidR="00B531AB" w:rsidRDefault="00B531AB" w:rsidP="00B531AB">
      <w:pPr>
        <w:pStyle w:val="PL"/>
      </w:pPr>
      <w:r>
        <w:t xml:space="preserve">          required: false</w:t>
      </w:r>
    </w:p>
    <w:p w14:paraId="04086B45" w14:textId="77777777" w:rsidR="00B531AB" w:rsidRDefault="00B531AB" w:rsidP="00B531AB">
      <w:pPr>
        <w:pStyle w:val="PL"/>
      </w:pPr>
      <w:r>
        <w:t xml:space="preserve">          schema:</w:t>
      </w:r>
    </w:p>
    <w:p w14:paraId="5207F72E" w14:textId="77777777" w:rsidR="00B531AB" w:rsidRDefault="00B531AB" w:rsidP="00B531AB">
      <w:pPr>
        <w:pStyle w:val="PL"/>
      </w:pPr>
      <w:r>
        <w:t xml:space="preserve">            type: string</w:t>
      </w:r>
    </w:p>
    <w:p w14:paraId="16A273A2" w14:textId="77777777" w:rsidR="00B531AB" w:rsidRDefault="00B531AB" w:rsidP="00B531AB">
      <w:pPr>
        <w:pStyle w:val="PL"/>
        <w:rPr>
          <w:lang w:val="en-US"/>
        </w:rPr>
      </w:pPr>
      <w:r>
        <w:rPr>
          <w:lang w:val="en-US"/>
        </w:rPr>
        <w:t xml:space="preserve">      responses:</w:t>
      </w:r>
    </w:p>
    <w:p w14:paraId="713AD21C" w14:textId="77777777" w:rsidR="00B531AB" w:rsidRDefault="00B531AB" w:rsidP="00B531AB">
      <w:pPr>
        <w:pStyle w:val="PL"/>
        <w:rPr>
          <w:lang w:val="en-US"/>
        </w:rPr>
      </w:pPr>
      <w:r>
        <w:rPr>
          <w:lang w:val="en-US"/>
        </w:rPr>
        <w:t xml:space="preserve">        '200':</w:t>
      </w:r>
    </w:p>
    <w:p w14:paraId="789B6837" w14:textId="77777777" w:rsidR="00B531AB" w:rsidRPr="00F4738E" w:rsidRDefault="00B531AB" w:rsidP="00B531AB">
      <w:pPr>
        <w:pStyle w:val="PL"/>
        <w:rPr>
          <w:lang w:val="en-US"/>
        </w:rPr>
      </w:pPr>
      <w:r>
        <w:rPr>
          <w:lang w:val="en-US"/>
        </w:rPr>
        <w:t xml:space="preserve">          </w:t>
      </w:r>
      <w:r>
        <w:t xml:space="preserve">description: </w:t>
      </w:r>
      <w:r>
        <w:rPr>
          <w:lang w:val="en-US"/>
        </w:rPr>
        <w:t>&gt;</w:t>
      </w:r>
    </w:p>
    <w:p w14:paraId="7CFA037B" w14:textId="5E8F0154" w:rsidR="00B531AB" w:rsidRDefault="00B531AB" w:rsidP="00B531AB">
      <w:pPr>
        <w:pStyle w:val="PL"/>
      </w:pPr>
      <w:r>
        <w:rPr>
          <w:lang w:val="en-US"/>
        </w:rPr>
        <w:t xml:space="preserve">            </w:t>
      </w:r>
      <w:r>
        <w:t>The EDN configuration and the Enabler Server information determined by the ECS.</w:t>
      </w:r>
    </w:p>
    <w:p w14:paraId="1E648F7B" w14:textId="77777777" w:rsidR="00B531AB" w:rsidRDefault="00B531AB" w:rsidP="00B531AB">
      <w:pPr>
        <w:pStyle w:val="PL"/>
      </w:pPr>
      <w:r>
        <w:t xml:space="preserve">          content:</w:t>
      </w:r>
    </w:p>
    <w:p w14:paraId="12E116A9" w14:textId="77777777" w:rsidR="00B531AB" w:rsidRDefault="00B531AB" w:rsidP="00B531AB">
      <w:pPr>
        <w:pStyle w:val="PL"/>
      </w:pPr>
      <w:r>
        <w:t xml:space="preserve">            application/json:</w:t>
      </w:r>
    </w:p>
    <w:p w14:paraId="602F14FA" w14:textId="77777777" w:rsidR="00B531AB" w:rsidRDefault="00B531AB" w:rsidP="00B531AB">
      <w:pPr>
        <w:pStyle w:val="PL"/>
      </w:pPr>
      <w:r>
        <w:t xml:space="preserve">              schema:</w:t>
      </w:r>
    </w:p>
    <w:p w14:paraId="0944B4E2" w14:textId="77777777" w:rsidR="00B531AB" w:rsidRDefault="00B531AB" w:rsidP="00B531AB">
      <w:pPr>
        <w:pStyle w:val="PL"/>
      </w:pPr>
      <w:r>
        <w:t xml:space="preserve">                $ref: 'TS24558_Eecs_ServiceProvisioning.yaml#/components/schemas/</w:t>
      </w:r>
      <w:r>
        <w:rPr>
          <w:rFonts w:eastAsia="DengXian"/>
          <w:lang w:eastAsia="zh-CN"/>
        </w:rPr>
        <w:t>ECSServProvResp</w:t>
      </w:r>
      <w:r>
        <w:t>'</w:t>
      </w:r>
    </w:p>
    <w:p w14:paraId="2BDBF175" w14:textId="77777777" w:rsidR="00B531AB" w:rsidRDefault="00B531AB" w:rsidP="00B531AB">
      <w:pPr>
        <w:pStyle w:val="PL"/>
      </w:pPr>
      <w:r>
        <w:t xml:space="preserve">        '400':</w:t>
      </w:r>
    </w:p>
    <w:p w14:paraId="2FCAE78D" w14:textId="77777777" w:rsidR="00B531AB" w:rsidRDefault="00B531AB" w:rsidP="00B531AB">
      <w:pPr>
        <w:pStyle w:val="PL"/>
      </w:pPr>
      <w:r>
        <w:t xml:space="preserve">          $ref: 'TS29122_CommonData.yaml#/components/responses/400'</w:t>
      </w:r>
    </w:p>
    <w:p w14:paraId="1621E218" w14:textId="77777777" w:rsidR="00B531AB" w:rsidRDefault="00B531AB" w:rsidP="00B531AB">
      <w:pPr>
        <w:pStyle w:val="PL"/>
      </w:pPr>
      <w:r>
        <w:t xml:space="preserve">        '401':</w:t>
      </w:r>
    </w:p>
    <w:p w14:paraId="2CEB6C57" w14:textId="77777777" w:rsidR="00B531AB" w:rsidRDefault="00B531AB" w:rsidP="00B531AB">
      <w:pPr>
        <w:pStyle w:val="PL"/>
      </w:pPr>
      <w:r>
        <w:t xml:space="preserve">          $ref: 'TS29122_CommonData.yaml#/components/responses/401'</w:t>
      </w:r>
    </w:p>
    <w:p w14:paraId="5EA8133B" w14:textId="77777777" w:rsidR="00B531AB" w:rsidRDefault="00B531AB" w:rsidP="00B531AB">
      <w:pPr>
        <w:pStyle w:val="PL"/>
        <w:rPr>
          <w:rFonts w:eastAsia="DengXian"/>
        </w:rPr>
      </w:pPr>
      <w:r>
        <w:rPr>
          <w:rFonts w:eastAsia="DengXian"/>
        </w:rPr>
        <w:t xml:space="preserve">        '403':</w:t>
      </w:r>
    </w:p>
    <w:p w14:paraId="70F69F2A" w14:textId="77777777" w:rsidR="00B531AB" w:rsidRDefault="00B531AB" w:rsidP="00B531AB">
      <w:pPr>
        <w:pStyle w:val="PL"/>
        <w:rPr>
          <w:rFonts w:eastAsia="DengXian"/>
        </w:rPr>
      </w:pPr>
      <w:r>
        <w:rPr>
          <w:rFonts w:eastAsia="DengXian"/>
        </w:rPr>
        <w:t xml:space="preserve">          $ref: 'TS29122_CommonData.yaml#/components/responses/403'</w:t>
      </w:r>
    </w:p>
    <w:p w14:paraId="4044FB34" w14:textId="77777777" w:rsidR="00B531AB" w:rsidRDefault="00B531AB" w:rsidP="00B531AB">
      <w:pPr>
        <w:pStyle w:val="PL"/>
      </w:pPr>
      <w:r>
        <w:t xml:space="preserve">        '404':</w:t>
      </w:r>
    </w:p>
    <w:p w14:paraId="3165D7ED" w14:textId="77777777" w:rsidR="00B531AB" w:rsidRDefault="00B531AB" w:rsidP="00B531AB">
      <w:pPr>
        <w:pStyle w:val="PL"/>
      </w:pPr>
      <w:r>
        <w:t xml:space="preserve">          $ref: 'TS29122_CommonData.yaml#/components/responses/404'</w:t>
      </w:r>
    </w:p>
    <w:p w14:paraId="2B19775D" w14:textId="77777777" w:rsidR="00B531AB" w:rsidRDefault="00B531AB" w:rsidP="00B531AB">
      <w:pPr>
        <w:pStyle w:val="PL"/>
        <w:rPr>
          <w:rFonts w:eastAsia="DengXian"/>
        </w:rPr>
      </w:pPr>
      <w:r>
        <w:rPr>
          <w:rFonts w:eastAsia="DengXian"/>
        </w:rPr>
        <w:t xml:space="preserve">        '406':</w:t>
      </w:r>
    </w:p>
    <w:p w14:paraId="0B050394" w14:textId="77777777" w:rsidR="00B531AB" w:rsidRDefault="00B531AB" w:rsidP="00B531AB">
      <w:pPr>
        <w:pStyle w:val="PL"/>
        <w:rPr>
          <w:rFonts w:eastAsia="DengXian"/>
        </w:rPr>
      </w:pPr>
      <w:r>
        <w:rPr>
          <w:rFonts w:eastAsia="DengXian"/>
        </w:rPr>
        <w:t xml:space="preserve">          $ref: 'TS29122_CommonData.yaml#/components/responses/406'</w:t>
      </w:r>
    </w:p>
    <w:p w14:paraId="5A67019B" w14:textId="77777777" w:rsidR="00B531AB" w:rsidRDefault="00B531AB" w:rsidP="00B531AB">
      <w:pPr>
        <w:pStyle w:val="PL"/>
        <w:rPr>
          <w:rFonts w:eastAsia="DengXian"/>
        </w:rPr>
      </w:pPr>
      <w:r>
        <w:rPr>
          <w:rFonts w:eastAsia="DengXian"/>
        </w:rPr>
        <w:t xml:space="preserve">        '429':</w:t>
      </w:r>
    </w:p>
    <w:p w14:paraId="3CB58408" w14:textId="77777777" w:rsidR="00B531AB" w:rsidRDefault="00B531AB" w:rsidP="00B531AB">
      <w:pPr>
        <w:pStyle w:val="PL"/>
        <w:rPr>
          <w:rFonts w:eastAsia="DengXian"/>
        </w:rPr>
      </w:pPr>
      <w:r>
        <w:rPr>
          <w:rFonts w:eastAsia="DengXian"/>
        </w:rPr>
        <w:t xml:space="preserve">          $ref: 'TS29122_CommonData.yaml#/components/responses/429'</w:t>
      </w:r>
    </w:p>
    <w:p w14:paraId="1A96EFE4" w14:textId="77777777" w:rsidR="00B531AB" w:rsidRDefault="00B531AB" w:rsidP="00B531AB">
      <w:pPr>
        <w:pStyle w:val="PL"/>
      </w:pPr>
      <w:r>
        <w:t xml:space="preserve">        '500':</w:t>
      </w:r>
    </w:p>
    <w:p w14:paraId="2B7DAE29" w14:textId="77777777" w:rsidR="00B531AB" w:rsidRDefault="00B531AB" w:rsidP="00B531AB">
      <w:pPr>
        <w:pStyle w:val="PL"/>
      </w:pPr>
      <w:r>
        <w:t xml:space="preserve">          $ref: 'TS29122_CommonData.yaml#/components/responses/500'</w:t>
      </w:r>
    </w:p>
    <w:p w14:paraId="0F8F1471" w14:textId="77777777" w:rsidR="00B531AB" w:rsidRDefault="00B531AB" w:rsidP="00B531AB">
      <w:pPr>
        <w:pStyle w:val="PL"/>
      </w:pPr>
      <w:r>
        <w:t xml:space="preserve">        '503':</w:t>
      </w:r>
    </w:p>
    <w:p w14:paraId="7F0FF9B4" w14:textId="77777777" w:rsidR="00B531AB" w:rsidRDefault="00B531AB" w:rsidP="00B531AB">
      <w:pPr>
        <w:pStyle w:val="PL"/>
      </w:pPr>
      <w:r>
        <w:t xml:space="preserve">          $ref: 'TS29122_CommonData.yaml#/components/responses/503'</w:t>
      </w:r>
    </w:p>
    <w:p w14:paraId="22EB799C" w14:textId="77777777" w:rsidR="00B531AB" w:rsidRDefault="00B531AB" w:rsidP="00B531AB">
      <w:pPr>
        <w:pStyle w:val="PL"/>
      </w:pPr>
      <w:r>
        <w:t xml:space="preserve">        default:</w:t>
      </w:r>
    </w:p>
    <w:p w14:paraId="3EA51C08" w14:textId="77777777" w:rsidR="00B531AB" w:rsidRDefault="00B531AB" w:rsidP="00B531AB">
      <w:pPr>
        <w:rPr>
          <w:rFonts w:ascii="Courier New" w:hAnsi="Courier New"/>
          <w:noProof/>
          <w:sz w:val="16"/>
        </w:rPr>
      </w:pPr>
      <w:r w:rsidRPr="001117FE">
        <w:rPr>
          <w:rFonts w:ascii="Courier New" w:hAnsi="Courier New"/>
          <w:noProof/>
          <w:sz w:val="16"/>
        </w:rPr>
        <w:t xml:space="preserve">          $ref: 'TS29122_CommonData.yaml#/components/responses/default'</w:t>
      </w:r>
    </w:p>
    <w:p w14:paraId="5F3127E3" w14:textId="77777777" w:rsidR="00B531AB" w:rsidRDefault="00B531AB" w:rsidP="00B531AB">
      <w:pPr>
        <w:pStyle w:val="PL"/>
      </w:pPr>
      <w:r>
        <w:t>components:</w:t>
      </w:r>
    </w:p>
    <w:p w14:paraId="7BD40627" w14:textId="77777777" w:rsidR="00B531AB" w:rsidRDefault="00B531AB" w:rsidP="00B531AB">
      <w:pPr>
        <w:pStyle w:val="PL"/>
      </w:pPr>
      <w:r>
        <w:t xml:space="preserve">  securitySchemes:</w:t>
      </w:r>
    </w:p>
    <w:p w14:paraId="0FFD0C71" w14:textId="77777777" w:rsidR="00B531AB" w:rsidRDefault="00B531AB" w:rsidP="00B531AB">
      <w:pPr>
        <w:pStyle w:val="PL"/>
      </w:pPr>
      <w:r>
        <w:t xml:space="preserve">    oAuth2ClientCredentials:</w:t>
      </w:r>
    </w:p>
    <w:p w14:paraId="79D311B4" w14:textId="77777777" w:rsidR="00B531AB" w:rsidRDefault="00B531AB" w:rsidP="00B531AB">
      <w:pPr>
        <w:pStyle w:val="PL"/>
      </w:pPr>
      <w:r>
        <w:t xml:space="preserve">      type: oauth2</w:t>
      </w:r>
    </w:p>
    <w:p w14:paraId="315B319C" w14:textId="77777777" w:rsidR="00B531AB" w:rsidRDefault="00B531AB" w:rsidP="00B531AB">
      <w:pPr>
        <w:pStyle w:val="PL"/>
      </w:pPr>
      <w:r>
        <w:t xml:space="preserve">      flows:</w:t>
      </w:r>
    </w:p>
    <w:p w14:paraId="128AF408" w14:textId="77777777" w:rsidR="00B531AB" w:rsidRDefault="00B531AB" w:rsidP="00B531AB">
      <w:pPr>
        <w:pStyle w:val="PL"/>
      </w:pPr>
      <w:r>
        <w:t xml:space="preserve">        clientCredentials:</w:t>
      </w:r>
    </w:p>
    <w:p w14:paraId="77C09FE2" w14:textId="77777777" w:rsidR="00B531AB" w:rsidRDefault="00B531AB" w:rsidP="00B531AB">
      <w:pPr>
        <w:pStyle w:val="PL"/>
      </w:pPr>
      <w:r>
        <w:t xml:space="preserve">          tokenUrl: '{tokenUrl}'</w:t>
      </w:r>
    </w:p>
    <w:p w14:paraId="064587F0" w14:textId="33C29E28" w:rsidR="00A641BF" w:rsidRDefault="00B531AB" w:rsidP="00B531AB">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5510" w:name="_Toc138762090"/>
      <w:bookmarkStart w:id="5511" w:name="_Toc145708353"/>
      <w:bookmarkStart w:id="5512" w:name="_Toc157111702"/>
      <w:r>
        <w:t>A.</w:t>
      </w:r>
      <w:r w:rsidRPr="00444667">
        <w:t>1</w:t>
      </w:r>
      <w:r>
        <w:t>3</w:t>
      </w:r>
      <w:r>
        <w:tab/>
      </w:r>
      <w:r w:rsidRPr="00310802">
        <w:t>Eees_ACR</w:t>
      </w:r>
      <w:r>
        <w:t>ParameterInformation API</w:t>
      </w:r>
      <w:bookmarkEnd w:id="5510"/>
      <w:bookmarkEnd w:id="5511"/>
      <w:bookmarkEnd w:id="5512"/>
    </w:p>
    <w:p w14:paraId="37BAD096" w14:textId="77777777" w:rsidR="00B531AB" w:rsidRDefault="00B531AB" w:rsidP="00B531AB">
      <w:pPr>
        <w:pStyle w:val="PL"/>
      </w:pPr>
      <w:r>
        <w:t>openapi: 3.0.0</w:t>
      </w:r>
    </w:p>
    <w:p w14:paraId="14E0D1C0" w14:textId="77777777" w:rsidR="00B531AB" w:rsidRDefault="00B531AB" w:rsidP="00B531AB">
      <w:pPr>
        <w:pStyle w:val="PL"/>
      </w:pPr>
    </w:p>
    <w:p w14:paraId="0FDB82A0" w14:textId="77777777" w:rsidR="00B531AB" w:rsidRDefault="00B531AB" w:rsidP="00B531AB">
      <w:pPr>
        <w:pStyle w:val="PL"/>
      </w:pPr>
      <w:r>
        <w:t>info:</w:t>
      </w:r>
    </w:p>
    <w:p w14:paraId="732EFFBA" w14:textId="77777777" w:rsidR="00B531AB" w:rsidRDefault="00B531AB" w:rsidP="00B531AB">
      <w:pPr>
        <w:pStyle w:val="PL"/>
      </w:pPr>
      <w:r>
        <w:t xml:space="preserve">  title: EES ACR Parameters Information Service</w:t>
      </w:r>
    </w:p>
    <w:p w14:paraId="6D1566F9" w14:textId="2F32EF00" w:rsidR="00B531AB" w:rsidRDefault="00B531AB" w:rsidP="00B531AB">
      <w:pPr>
        <w:pStyle w:val="PL"/>
      </w:pPr>
      <w:r>
        <w:t xml:space="preserve">  version: 1.0.0-alpha.3</w:t>
      </w:r>
    </w:p>
    <w:p w14:paraId="691C4794" w14:textId="77777777" w:rsidR="00B531AB" w:rsidRDefault="00B531AB" w:rsidP="00B531AB">
      <w:pPr>
        <w:pStyle w:val="PL"/>
      </w:pPr>
      <w:r>
        <w:t xml:space="preserve">  description: |</w:t>
      </w:r>
    </w:p>
    <w:p w14:paraId="7CF2F2F8" w14:textId="77777777" w:rsidR="00B531AB" w:rsidRDefault="00B531AB" w:rsidP="00B531AB">
      <w:pPr>
        <w:pStyle w:val="PL"/>
      </w:pPr>
      <w:r>
        <w:t xml:space="preserve">    EES ACR Parameters Information Service.  </w:t>
      </w:r>
    </w:p>
    <w:p w14:paraId="0F601E1D" w14:textId="500793AA" w:rsidR="00B531AB" w:rsidRDefault="00B531AB" w:rsidP="00B531AB">
      <w:pPr>
        <w:pStyle w:val="PL"/>
      </w:pPr>
      <w:r>
        <w:t xml:space="preserve">    © 2024, 3GPP Organizational Partners (ARIB, ATIS, CCSA, ETSI, TSDSI, TTA, TTC).  </w:t>
      </w:r>
    </w:p>
    <w:p w14:paraId="7570087D" w14:textId="77777777" w:rsidR="00B531AB" w:rsidRDefault="00B531AB" w:rsidP="00B531AB">
      <w:pPr>
        <w:pStyle w:val="PL"/>
      </w:pPr>
      <w:r>
        <w:t xml:space="preserve">    All rights reserved.</w:t>
      </w:r>
    </w:p>
    <w:p w14:paraId="660287F6" w14:textId="77777777" w:rsidR="00B531AB" w:rsidRDefault="00B531AB" w:rsidP="00B531AB">
      <w:pPr>
        <w:pStyle w:val="PL"/>
      </w:pPr>
    </w:p>
    <w:p w14:paraId="0A26DF95" w14:textId="77777777" w:rsidR="00B531AB" w:rsidRDefault="00B531AB" w:rsidP="00B531AB">
      <w:pPr>
        <w:pStyle w:val="PL"/>
      </w:pPr>
      <w:r>
        <w:t>externalDocs:</w:t>
      </w:r>
    </w:p>
    <w:p w14:paraId="105C0A3C" w14:textId="77777777" w:rsidR="00B531AB" w:rsidRDefault="00B531AB" w:rsidP="00B531AB">
      <w:pPr>
        <w:pStyle w:val="PL"/>
      </w:pPr>
      <w:r>
        <w:t xml:space="preserve">  description: &gt;</w:t>
      </w:r>
    </w:p>
    <w:p w14:paraId="36014EA1" w14:textId="4DB8B13B" w:rsidR="00B531AB" w:rsidRDefault="00B531AB" w:rsidP="00B531AB">
      <w:pPr>
        <w:pStyle w:val="PL"/>
      </w:pPr>
      <w:r>
        <w:t xml:space="preserve">    3GPP TS 29.558 V18.5.0; Enabling Edge Applications;</w:t>
      </w:r>
    </w:p>
    <w:p w14:paraId="6B323E1E" w14:textId="77777777" w:rsidR="00B531AB" w:rsidRDefault="00B531AB" w:rsidP="00B531AB">
      <w:pPr>
        <w:pStyle w:val="PL"/>
      </w:pPr>
      <w:r>
        <w:t xml:space="preserve">    Application Programming Interface (API) specification; Stage 3.</w:t>
      </w:r>
    </w:p>
    <w:p w14:paraId="0185F79E" w14:textId="77777777" w:rsidR="00B531AB" w:rsidRDefault="00B531AB" w:rsidP="00B531AB">
      <w:pPr>
        <w:pStyle w:val="PL"/>
      </w:pPr>
      <w:r>
        <w:t xml:space="preserve">  url: https://www.3gpp.org/ftp/Specs/archive/29_series/29.558/</w:t>
      </w:r>
    </w:p>
    <w:p w14:paraId="0B791F79" w14:textId="77777777" w:rsidR="00B531AB" w:rsidRDefault="00B531AB" w:rsidP="00B531AB">
      <w:pPr>
        <w:pStyle w:val="PL"/>
        <w:rPr>
          <w:lang w:val="en-US" w:eastAsia="es-ES"/>
        </w:rPr>
      </w:pPr>
    </w:p>
    <w:p w14:paraId="40B92BD7" w14:textId="77777777" w:rsidR="00B531AB" w:rsidRDefault="00B531AB" w:rsidP="00B531AB">
      <w:pPr>
        <w:pStyle w:val="PL"/>
        <w:rPr>
          <w:lang w:val="en-US" w:eastAsia="es-ES"/>
        </w:rPr>
      </w:pPr>
      <w:r>
        <w:rPr>
          <w:lang w:val="en-US" w:eastAsia="es-ES"/>
        </w:rPr>
        <w:t>security:</w:t>
      </w:r>
    </w:p>
    <w:p w14:paraId="1AD3B601" w14:textId="77777777" w:rsidR="00B531AB" w:rsidRDefault="00B531AB" w:rsidP="00B531AB">
      <w:pPr>
        <w:pStyle w:val="PL"/>
        <w:rPr>
          <w:lang w:val="en-US" w:eastAsia="es-ES"/>
        </w:rPr>
      </w:pPr>
      <w:r>
        <w:rPr>
          <w:lang w:val="en-US" w:eastAsia="es-ES"/>
        </w:rPr>
        <w:t xml:space="preserve">  - {}</w:t>
      </w:r>
    </w:p>
    <w:p w14:paraId="46FA0CE5" w14:textId="77777777" w:rsidR="00B531AB" w:rsidRDefault="00B531AB" w:rsidP="00B531AB">
      <w:pPr>
        <w:pStyle w:val="PL"/>
        <w:rPr>
          <w:lang w:val="en-US" w:eastAsia="es-ES"/>
        </w:rPr>
      </w:pPr>
      <w:r>
        <w:rPr>
          <w:lang w:val="en-US" w:eastAsia="es-ES"/>
        </w:rPr>
        <w:t xml:space="preserve">  - oAuth2ClientCredentials: []</w:t>
      </w:r>
    </w:p>
    <w:p w14:paraId="01CD8071" w14:textId="77777777" w:rsidR="00B531AB" w:rsidRDefault="00B531AB" w:rsidP="00B531AB">
      <w:pPr>
        <w:pStyle w:val="PL"/>
      </w:pPr>
    </w:p>
    <w:p w14:paraId="43C51AF5" w14:textId="77777777" w:rsidR="00B531AB" w:rsidRDefault="00B531AB" w:rsidP="00B531AB">
      <w:pPr>
        <w:pStyle w:val="PL"/>
      </w:pPr>
      <w:r>
        <w:t>servers:</w:t>
      </w:r>
    </w:p>
    <w:p w14:paraId="7BA813C7" w14:textId="77777777" w:rsidR="00B531AB" w:rsidRDefault="00B531AB" w:rsidP="00B531AB">
      <w:pPr>
        <w:pStyle w:val="PL"/>
      </w:pPr>
      <w:r>
        <w:t xml:space="preserve">  - url: '{apiRoot}/eees-acr-param/v1'</w:t>
      </w:r>
    </w:p>
    <w:p w14:paraId="7A0BA3EA" w14:textId="77777777" w:rsidR="00B531AB" w:rsidRDefault="00B531AB" w:rsidP="00B531AB">
      <w:pPr>
        <w:pStyle w:val="PL"/>
      </w:pPr>
      <w:r>
        <w:t xml:space="preserve">    variables:</w:t>
      </w:r>
    </w:p>
    <w:p w14:paraId="2B9C3422" w14:textId="77777777" w:rsidR="00B531AB" w:rsidRDefault="00B531AB" w:rsidP="00B531AB">
      <w:pPr>
        <w:pStyle w:val="PL"/>
      </w:pPr>
      <w:r>
        <w:t xml:space="preserve">      apiRoot:</w:t>
      </w:r>
    </w:p>
    <w:p w14:paraId="2288B407" w14:textId="77777777" w:rsidR="00B531AB" w:rsidRDefault="00B531AB" w:rsidP="00B531AB">
      <w:pPr>
        <w:pStyle w:val="PL"/>
      </w:pPr>
      <w:r>
        <w:t xml:space="preserve">        default: https://example.com</w:t>
      </w:r>
    </w:p>
    <w:p w14:paraId="716F2271" w14:textId="77777777" w:rsidR="00B531AB" w:rsidRDefault="00B531AB" w:rsidP="00B531AB">
      <w:pPr>
        <w:pStyle w:val="PL"/>
      </w:pPr>
      <w:r>
        <w:t xml:space="preserve">        description: apiRoot as defined in clause 5.2.4 of 3GPP TS 29.122</w:t>
      </w:r>
    </w:p>
    <w:p w14:paraId="4F894834" w14:textId="77777777" w:rsidR="00B531AB" w:rsidRDefault="00B531AB" w:rsidP="00B531AB">
      <w:pPr>
        <w:pStyle w:val="PL"/>
      </w:pPr>
    </w:p>
    <w:p w14:paraId="60A3D62B" w14:textId="77777777" w:rsidR="00B531AB" w:rsidRDefault="00B531AB" w:rsidP="00B531AB">
      <w:pPr>
        <w:pStyle w:val="PL"/>
      </w:pPr>
      <w:r>
        <w:t>paths:</w:t>
      </w:r>
    </w:p>
    <w:p w14:paraId="085C2350" w14:textId="77777777" w:rsidR="00B531AB" w:rsidRDefault="00B531AB" w:rsidP="00B531AB">
      <w:pPr>
        <w:pStyle w:val="PL"/>
      </w:pPr>
      <w:r>
        <w:t xml:space="preserve">  /send-acrparamsinfo:</w:t>
      </w:r>
    </w:p>
    <w:p w14:paraId="51C378EC" w14:textId="77777777" w:rsidR="00B531AB" w:rsidRDefault="00B531AB" w:rsidP="00B531AB">
      <w:pPr>
        <w:pStyle w:val="PL"/>
      </w:pPr>
      <w:r>
        <w:t xml:space="preserve">    post:</w:t>
      </w:r>
    </w:p>
    <w:p w14:paraId="5302CCCD" w14:textId="77777777" w:rsidR="00B531AB" w:rsidRDefault="00B531AB" w:rsidP="00B531AB">
      <w:pPr>
        <w:pStyle w:val="PL"/>
      </w:pPr>
      <w:r>
        <w:t xml:space="preserve">      summary: Request </w:t>
      </w:r>
      <w:r>
        <w:rPr>
          <w:rFonts w:cs="Arial" w:hint="eastAsia"/>
          <w:szCs w:val="18"/>
          <w:lang w:eastAsia="zh-CN"/>
        </w:rPr>
        <w:t xml:space="preserve">to </w:t>
      </w:r>
      <w:r>
        <w:t>send ACR parameters information.</w:t>
      </w:r>
    </w:p>
    <w:p w14:paraId="2D77B0DC" w14:textId="77777777" w:rsidR="00B531AB" w:rsidRDefault="00B531AB" w:rsidP="00B531AB">
      <w:pPr>
        <w:pStyle w:val="PL"/>
        <w:rPr>
          <w:rFonts w:cs="Courier New"/>
          <w:szCs w:val="16"/>
        </w:rPr>
      </w:pPr>
      <w:r>
        <w:rPr>
          <w:rFonts w:cs="Courier New"/>
          <w:szCs w:val="16"/>
        </w:rPr>
        <w:t xml:space="preserve">      operationId: </w:t>
      </w:r>
      <w:r>
        <w:t>Request</w:t>
      </w:r>
    </w:p>
    <w:p w14:paraId="63C8C056" w14:textId="77777777" w:rsidR="00B531AB" w:rsidRDefault="00B531AB" w:rsidP="00B531AB">
      <w:pPr>
        <w:pStyle w:val="PL"/>
        <w:rPr>
          <w:rFonts w:cs="Courier New"/>
          <w:szCs w:val="16"/>
        </w:rPr>
      </w:pPr>
      <w:r>
        <w:rPr>
          <w:rFonts w:cs="Courier New"/>
          <w:szCs w:val="16"/>
        </w:rPr>
        <w:t xml:space="preserve">      tags:</w:t>
      </w:r>
    </w:p>
    <w:p w14:paraId="278789F8" w14:textId="77777777" w:rsidR="00B531AB" w:rsidRDefault="00B531AB" w:rsidP="00B531AB">
      <w:pPr>
        <w:pStyle w:val="PL"/>
        <w:rPr>
          <w:rFonts w:cs="Courier New"/>
          <w:szCs w:val="16"/>
        </w:rPr>
      </w:pPr>
      <w:r>
        <w:rPr>
          <w:rFonts w:cs="Courier New"/>
          <w:szCs w:val="16"/>
        </w:rPr>
        <w:t xml:space="preserve">        - </w:t>
      </w:r>
      <w:r>
        <w:t>Send ACR Parameter Information</w:t>
      </w:r>
    </w:p>
    <w:p w14:paraId="15C4CA0F" w14:textId="77777777" w:rsidR="00B531AB" w:rsidRDefault="00B531AB" w:rsidP="00B531AB">
      <w:pPr>
        <w:pStyle w:val="PL"/>
      </w:pPr>
      <w:r>
        <w:t xml:space="preserve">      requestBody:</w:t>
      </w:r>
    </w:p>
    <w:p w14:paraId="3988688F" w14:textId="77777777" w:rsidR="00B531AB" w:rsidRDefault="00B531AB" w:rsidP="00B531AB">
      <w:pPr>
        <w:pStyle w:val="PL"/>
      </w:pPr>
      <w:r>
        <w:t xml:space="preserve">        required: true</w:t>
      </w:r>
    </w:p>
    <w:p w14:paraId="411FF7E3" w14:textId="77777777" w:rsidR="00B531AB" w:rsidRDefault="00B531AB" w:rsidP="00B531AB">
      <w:pPr>
        <w:pStyle w:val="PL"/>
      </w:pPr>
      <w:r>
        <w:t xml:space="preserve">        content:</w:t>
      </w:r>
    </w:p>
    <w:p w14:paraId="02759350" w14:textId="77777777" w:rsidR="00B531AB" w:rsidRDefault="00B531AB" w:rsidP="00B531AB">
      <w:pPr>
        <w:pStyle w:val="PL"/>
      </w:pPr>
      <w:r>
        <w:t xml:space="preserve">          application/json:</w:t>
      </w:r>
    </w:p>
    <w:p w14:paraId="73A1215A" w14:textId="77777777" w:rsidR="00B531AB" w:rsidRDefault="00B531AB" w:rsidP="00B531AB">
      <w:pPr>
        <w:pStyle w:val="PL"/>
      </w:pPr>
      <w:r>
        <w:t xml:space="preserve">            schema:</w:t>
      </w:r>
    </w:p>
    <w:p w14:paraId="078969DE" w14:textId="77777777" w:rsidR="00B531AB" w:rsidRDefault="00B531AB" w:rsidP="00B531AB">
      <w:pPr>
        <w:pStyle w:val="PL"/>
      </w:pPr>
      <w:r>
        <w:t xml:space="preserve">              $ref: '#/components/schemas/ACRParamsInfo'</w:t>
      </w:r>
    </w:p>
    <w:p w14:paraId="3DAF30E8" w14:textId="77777777" w:rsidR="00B531AB" w:rsidRDefault="00B531AB" w:rsidP="00B531AB">
      <w:pPr>
        <w:pStyle w:val="PL"/>
      </w:pPr>
      <w:r>
        <w:t xml:space="preserve">      responses:</w:t>
      </w:r>
    </w:p>
    <w:p w14:paraId="7F8E0B36" w14:textId="77777777" w:rsidR="00B531AB" w:rsidRDefault="00B531AB" w:rsidP="00B531AB">
      <w:pPr>
        <w:pStyle w:val="PL"/>
      </w:pPr>
      <w:r>
        <w:t xml:space="preserve">        '204':</w:t>
      </w:r>
    </w:p>
    <w:p w14:paraId="07511553" w14:textId="77777777" w:rsidR="00B531AB" w:rsidRDefault="00B531AB" w:rsidP="00B531AB">
      <w:pPr>
        <w:pStyle w:val="PL"/>
      </w:pPr>
      <w:r>
        <w:t xml:space="preserve">          description: &gt;</w:t>
      </w:r>
    </w:p>
    <w:p w14:paraId="75891BD0" w14:textId="418FA1CE" w:rsidR="00B531AB" w:rsidRDefault="00B531AB" w:rsidP="00B531AB">
      <w:pPr>
        <w:pStyle w:val="PL"/>
      </w:pPr>
      <w:r>
        <w:t xml:space="preserve">            No Content. The ACR parameter information is successfully received and processed.</w:t>
      </w:r>
    </w:p>
    <w:p w14:paraId="27FCE38A" w14:textId="77777777" w:rsidR="00B531AB" w:rsidRDefault="00B531AB" w:rsidP="00B531AB">
      <w:pPr>
        <w:pStyle w:val="PL"/>
      </w:pPr>
      <w:r>
        <w:t xml:space="preserve">        '307':</w:t>
      </w:r>
    </w:p>
    <w:p w14:paraId="2BB1EB0B" w14:textId="77777777" w:rsidR="00B531AB" w:rsidRDefault="00B531AB" w:rsidP="00B531AB">
      <w:pPr>
        <w:pStyle w:val="PL"/>
      </w:pPr>
      <w:r>
        <w:t xml:space="preserve">          $ref: 'TS29122_CommonData.yaml#/components/responses/307'</w:t>
      </w:r>
    </w:p>
    <w:p w14:paraId="6392CA87" w14:textId="77777777" w:rsidR="00B531AB" w:rsidRDefault="00B531AB" w:rsidP="00B531AB">
      <w:pPr>
        <w:pStyle w:val="PL"/>
      </w:pPr>
      <w:r>
        <w:t xml:space="preserve">        '308':</w:t>
      </w:r>
    </w:p>
    <w:p w14:paraId="11708C77" w14:textId="77777777" w:rsidR="00B531AB" w:rsidRDefault="00B531AB" w:rsidP="00B531AB">
      <w:pPr>
        <w:pStyle w:val="PL"/>
      </w:pPr>
      <w:r>
        <w:t xml:space="preserve">          $ref: 'TS29122_CommonData.yaml#/components/responses/308'</w:t>
      </w:r>
    </w:p>
    <w:p w14:paraId="25C96888" w14:textId="77777777" w:rsidR="00B531AB" w:rsidRDefault="00B531AB" w:rsidP="00B531AB">
      <w:pPr>
        <w:pStyle w:val="PL"/>
      </w:pPr>
      <w:r>
        <w:t xml:space="preserve">        '400':</w:t>
      </w:r>
    </w:p>
    <w:p w14:paraId="3ABBDED5" w14:textId="77777777" w:rsidR="00B531AB" w:rsidRDefault="00B531AB" w:rsidP="00B531AB">
      <w:pPr>
        <w:pStyle w:val="PL"/>
      </w:pPr>
      <w:r>
        <w:t xml:space="preserve">          $ref: 'TS29122_CommonData.yaml#/components/responses/400'</w:t>
      </w:r>
    </w:p>
    <w:p w14:paraId="54605869" w14:textId="77777777" w:rsidR="00B531AB" w:rsidRDefault="00B531AB" w:rsidP="00B531AB">
      <w:pPr>
        <w:pStyle w:val="PL"/>
      </w:pPr>
      <w:r>
        <w:t xml:space="preserve">        '401':</w:t>
      </w:r>
    </w:p>
    <w:p w14:paraId="0F2C957B" w14:textId="77777777" w:rsidR="00B531AB" w:rsidRDefault="00B531AB" w:rsidP="00B531AB">
      <w:pPr>
        <w:pStyle w:val="PL"/>
      </w:pPr>
      <w:r>
        <w:t xml:space="preserve">          $ref: 'TS29122_CommonData.yaml#/components/responses/401'</w:t>
      </w:r>
    </w:p>
    <w:p w14:paraId="3C6F4149" w14:textId="77777777" w:rsidR="00B531AB" w:rsidRDefault="00B531AB" w:rsidP="00B531AB">
      <w:pPr>
        <w:pStyle w:val="PL"/>
      </w:pPr>
      <w:r>
        <w:t xml:space="preserve">        '403':</w:t>
      </w:r>
    </w:p>
    <w:p w14:paraId="132870CD" w14:textId="77777777" w:rsidR="00B531AB" w:rsidRDefault="00B531AB" w:rsidP="00B531AB">
      <w:pPr>
        <w:pStyle w:val="PL"/>
      </w:pPr>
      <w:r>
        <w:t xml:space="preserve">          $ref: 'TS29122_CommonData.yaml#/components/responses/403'</w:t>
      </w:r>
    </w:p>
    <w:p w14:paraId="117C35CD" w14:textId="77777777" w:rsidR="00B531AB" w:rsidRDefault="00B531AB" w:rsidP="00B531AB">
      <w:pPr>
        <w:pStyle w:val="PL"/>
      </w:pPr>
      <w:r>
        <w:t xml:space="preserve">        '404':</w:t>
      </w:r>
    </w:p>
    <w:p w14:paraId="6528BE54" w14:textId="77777777" w:rsidR="00B531AB" w:rsidRDefault="00B531AB" w:rsidP="00B531AB">
      <w:pPr>
        <w:pStyle w:val="PL"/>
      </w:pPr>
      <w:r>
        <w:t xml:space="preserve">          $ref: 'TS29122_CommonData.yaml#/components/responses/404'</w:t>
      </w:r>
    </w:p>
    <w:p w14:paraId="671A99F2" w14:textId="77777777" w:rsidR="00B531AB" w:rsidRDefault="00B531AB" w:rsidP="00B531AB">
      <w:pPr>
        <w:pStyle w:val="PL"/>
      </w:pPr>
      <w:r>
        <w:t xml:space="preserve">        '411':</w:t>
      </w:r>
    </w:p>
    <w:p w14:paraId="0290B54E" w14:textId="77777777" w:rsidR="00B531AB" w:rsidRDefault="00B531AB" w:rsidP="00B531AB">
      <w:pPr>
        <w:pStyle w:val="PL"/>
      </w:pPr>
      <w:r>
        <w:t xml:space="preserve">          $ref: 'TS29122_CommonData.yaml#/components/responses/411'</w:t>
      </w:r>
    </w:p>
    <w:p w14:paraId="04882364" w14:textId="77777777" w:rsidR="00B531AB" w:rsidRDefault="00B531AB" w:rsidP="00B531AB">
      <w:pPr>
        <w:pStyle w:val="PL"/>
      </w:pPr>
      <w:r>
        <w:t xml:space="preserve">        '413':</w:t>
      </w:r>
    </w:p>
    <w:p w14:paraId="75C273B1" w14:textId="77777777" w:rsidR="00B531AB" w:rsidRDefault="00B531AB" w:rsidP="00B531AB">
      <w:pPr>
        <w:pStyle w:val="PL"/>
      </w:pPr>
      <w:r>
        <w:t xml:space="preserve">          $ref: 'TS29122_CommonData.yaml#/components/responses/413'</w:t>
      </w:r>
    </w:p>
    <w:p w14:paraId="3FDD3F42" w14:textId="77777777" w:rsidR="00B531AB" w:rsidRDefault="00B531AB" w:rsidP="00B531AB">
      <w:pPr>
        <w:pStyle w:val="PL"/>
      </w:pPr>
      <w:r>
        <w:t xml:space="preserve">        '415':</w:t>
      </w:r>
    </w:p>
    <w:p w14:paraId="25D09C2C" w14:textId="77777777" w:rsidR="00B531AB" w:rsidRDefault="00B531AB" w:rsidP="00B531AB">
      <w:pPr>
        <w:pStyle w:val="PL"/>
      </w:pPr>
      <w:r>
        <w:t xml:space="preserve">          $ref: 'TS29122_CommonData.yaml#/components/responses/415'</w:t>
      </w:r>
    </w:p>
    <w:p w14:paraId="4F040B9D" w14:textId="77777777" w:rsidR="00B531AB" w:rsidRDefault="00B531AB" w:rsidP="00B531AB">
      <w:pPr>
        <w:pStyle w:val="PL"/>
      </w:pPr>
      <w:r>
        <w:t xml:space="preserve">        '429':</w:t>
      </w:r>
    </w:p>
    <w:p w14:paraId="693E78C0" w14:textId="77777777" w:rsidR="00B531AB" w:rsidRDefault="00B531AB" w:rsidP="00B531AB">
      <w:pPr>
        <w:pStyle w:val="PL"/>
      </w:pPr>
      <w:r>
        <w:t xml:space="preserve">          $ref: 'TS29122_CommonData.yaml#/components/responses/429'</w:t>
      </w:r>
    </w:p>
    <w:p w14:paraId="1CAB3B1D" w14:textId="77777777" w:rsidR="00B531AB" w:rsidRDefault="00B531AB" w:rsidP="00B531AB">
      <w:pPr>
        <w:pStyle w:val="PL"/>
      </w:pPr>
      <w:r>
        <w:t xml:space="preserve">        '500':</w:t>
      </w:r>
    </w:p>
    <w:p w14:paraId="70078772" w14:textId="77777777" w:rsidR="00B531AB" w:rsidRDefault="00B531AB" w:rsidP="00B531AB">
      <w:pPr>
        <w:pStyle w:val="PL"/>
      </w:pPr>
      <w:r>
        <w:t xml:space="preserve">          $ref: 'TS29122_CommonData.yaml#/components/responses/500'</w:t>
      </w:r>
    </w:p>
    <w:p w14:paraId="6BE41E4B" w14:textId="77777777" w:rsidR="00B531AB" w:rsidRDefault="00B531AB" w:rsidP="00B531AB">
      <w:pPr>
        <w:pStyle w:val="PL"/>
      </w:pPr>
      <w:r>
        <w:t xml:space="preserve">        '503':</w:t>
      </w:r>
    </w:p>
    <w:p w14:paraId="296B0315" w14:textId="77777777" w:rsidR="00B531AB" w:rsidRDefault="00B531AB" w:rsidP="00B531AB">
      <w:pPr>
        <w:pStyle w:val="PL"/>
      </w:pPr>
      <w:r>
        <w:t xml:space="preserve">          $ref: 'TS29122_CommonData.yaml#/components/responses/503'</w:t>
      </w:r>
    </w:p>
    <w:p w14:paraId="0961FC66" w14:textId="77777777" w:rsidR="00B531AB" w:rsidRDefault="00B531AB" w:rsidP="00B531AB">
      <w:pPr>
        <w:pStyle w:val="PL"/>
      </w:pPr>
      <w:r>
        <w:t xml:space="preserve">        default:</w:t>
      </w:r>
    </w:p>
    <w:p w14:paraId="0F1C7846" w14:textId="77777777" w:rsidR="00B531AB" w:rsidRDefault="00B531AB" w:rsidP="00B531AB">
      <w:pPr>
        <w:pStyle w:val="PL"/>
      </w:pPr>
      <w:r>
        <w:t xml:space="preserve">          $ref: 'TS29122_CommonData.yaml#/components/responses/default'</w:t>
      </w:r>
    </w:p>
    <w:p w14:paraId="523ED724" w14:textId="77777777" w:rsidR="00B531AB" w:rsidRDefault="00B531AB" w:rsidP="00B531AB">
      <w:pPr>
        <w:pStyle w:val="PL"/>
      </w:pPr>
    </w:p>
    <w:p w14:paraId="4FD06561" w14:textId="77777777" w:rsidR="00B531AB" w:rsidRDefault="00B531AB" w:rsidP="00B531AB">
      <w:pPr>
        <w:pStyle w:val="PL"/>
      </w:pPr>
      <w:r>
        <w:t>components:</w:t>
      </w:r>
    </w:p>
    <w:p w14:paraId="08CE2A43" w14:textId="77777777" w:rsidR="00B531AB" w:rsidRDefault="00B531AB" w:rsidP="00B531AB">
      <w:pPr>
        <w:pStyle w:val="PL"/>
        <w:rPr>
          <w:lang w:val="en-US" w:eastAsia="es-ES"/>
        </w:rPr>
      </w:pPr>
    </w:p>
    <w:p w14:paraId="6837EEA8" w14:textId="77777777" w:rsidR="00B531AB" w:rsidRDefault="00B531AB" w:rsidP="00B531AB">
      <w:pPr>
        <w:pStyle w:val="PL"/>
        <w:rPr>
          <w:lang w:val="en-US" w:eastAsia="es-ES"/>
        </w:rPr>
      </w:pPr>
      <w:r>
        <w:rPr>
          <w:lang w:val="en-US" w:eastAsia="es-ES"/>
        </w:rPr>
        <w:t xml:space="preserve">  securitySchemes:</w:t>
      </w:r>
    </w:p>
    <w:p w14:paraId="44CB8437" w14:textId="77777777" w:rsidR="00B531AB" w:rsidRDefault="00B531AB" w:rsidP="00B531AB">
      <w:pPr>
        <w:pStyle w:val="PL"/>
        <w:rPr>
          <w:lang w:val="en-US" w:eastAsia="es-ES"/>
        </w:rPr>
      </w:pPr>
      <w:r>
        <w:rPr>
          <w:lang w:val="en-US" w:eastAsia="es-ES"/>
        </w:rPr>
        <w:t xml:space="preserve">    oAuth2ClientCredentials:</w:t>
      </w:r>
    </w:p>
    <w:p w14:paraId="4E9BFC02" w14:textId="77777777" w:rsidR="00B531AB" w:rsidRDefault="00B531AB" w:rsidP="00B531AB">
      <w:pPr>
        <w:pStyle w:val="PL"/>
        <w:rPr>
          <w:lang w:val="en-US"/>
        </w:rPr>
      </w:pPr>
      <w:r>
        <w:rPr>
          <w:lang w:val="en-US"/>
        </w:rPr>
        <w:t xml:space="preserve">      type: oauth2</w:t>
      </w:r>
    </w:p>
    <w:p w14:paraId="511FC43F" w14:textId="77777777" w:rsidR="00B531AB" w:rsidRDefault="00B531AB" w:rsidP="00B531AB">
      <w:pPr>
        <w:pStyle w:val="PL"/>
        <w:rPr>
          <w:lang w:val="en-US"/>
        </w:rPr>
      </w:pPr>
      <w:r>
        <w:rPr>
          <w:lang w:val="en-US"/>
        </w:rPr>
        <w:t xml:space="preserve">      flows:</w:t>
      </w:r>
    </w:p>
    <w:p w14:paraId="4AB897D4" w14:textId="77777777" w:rsidR="00B531AB" w:rsidRDefault="00B531AB" w:rsidP="00B531AB">
      <w:pPr>
        <w:pStyle w:val="PL"/>
        <w:rPr>
          <w:lang w:val="en-US"/>
        </w:rPr>
      </w:pPr>
      <w:r>
        <w:rPr>
          <w:lang w:val="en-US"/>
        </w:rPr>
        <w:t xml:space="preserve">        clientCredentials:</w:t>
      </w:r>
    </w:p>
    <w:p w14:paraId="26A56BEB" w14:textId="77777777" w:rsidR="00B531AB" w:rsidRDefault="00B531AB" w:rsidP="00B531AB">
      <w:pPr>
        <w:pStyle w:val="PL"/>
        <w:rPr>
          <w:lang w:val="en-US"/>
        </w:rPr>
      </w:pPr>
      <w:r>
        <w:rPr>
          <w:lang w:val="en-US"/>
        </w:rPr>
        <w:t xml:space="preserve">          tokenUrl: '{tokenUrl}'</w:t>
      </w:r>
    </w:p>
    <w:p w14:paraId="3329F049" w14:textId="77777777" w:rsidR="00B531AB" w:rsidRDefault="00B531AB" w:rsidP="00B531AB">
      <w:pPr>
        <w:pStyle w:val="PL"/>
        <w:rPr>
          <w:lang w:val="en-US"/>
        </w:rPr>
      </w:pPr>
      <w:r>
        <w:rPr>
          <w:lang w:val="en-US"/>
        </w:rPr>
        <w:t xml:space="preserve">          scopes: {}</w:t>
      </w:r>
    </w:p>
    <w:p w14:paraId="6AF3F928" w14:textId="77777777" w:rsidR="00B531AB" w:rsidRDefault="00B531AB" w:rsidP="00B531AB">
      <w:pPr>
        <w:pStyle w:val="PL"/>
      </w:pPr>
    </w:p>
    <w:p w14:paraId="2CAA6F2A" w14:textId="77777777" w:rsidR="00B531AB" w:rsidRDefault="00B531AB" w:rsidP="00B531AB">
      <w:pPr>
        <w:pStyle w:val="PL"/>
      </w:pPr>
      <w:r>
        <w:t xml:space="preserve">  schemas:</w:t>
      </w:r>
    </w:p>
    <w:p w14:paraId="21776D02" w14:textId="77777777" w:rsidR="00B531AB" w:rsidRDefault="00B531AB" w:rsidP="00B531AB">
      <w:pPr>
        <w:pStyle w:val="PL"/>
      </w:pPr>
      <w:r>
        <w:t xml:space="preserve">    ACRParamsInfo:</w:t>
      </w:r>
    </w:p>
    <w:p w14:paraId="7D9DBBE4" w14:textId="77777777" w:rsidR="00B531AB" w:rsidRDefault="00B531AB" w:rsidP="00B531AB">
      <w:pPr>
        <w:pStyle w:val="PL"/>
      </w:pPr>
      <w:r>
        <w:t xml:space="preserve">      description: &gt;</w:t>
      </w:r>
    </w:p>
    <w:p w14:paraId="273E15B0" w14:textId="77777777" w:rsidR="00B531AB" w:rsidRDefault="00B531AB" w:rsidP="00B531AB">
      <w:pPr>
        <w:pStyle w:val="PL"/>
      </w:pPr>
      <w:r>
        <w:t xml:space="preserve">        </w:t>
      </w:r>
      <w:r>
        <w:rPr>
          <w:rFonts w:cs="Arial"/>
          <w:szCs w:val="18"/>
          <w:lang w:eastAsia="zh-CN"/>
        </w:rPr>
        <w:t>Represents the ACR parameters information.</w:t>
      </w:r>
    </w:p>
    <w:p w14:paraId="13D2BE28" w14:textId="77777777" w:rsidR="00B531AB" w:rsidRDefault="00B531AB" w:rsidP="00B531AB">
      <w:pPr>
        <w:pStyle w:val="PL"/>
      </w:pPr>
      <w:r>
        <w:t xml:space="preserve">      type: object</w:t>
      </w:r>
    </w:p>
    <w:p w14:paraId="16D5C75F" w14:textId="77777777" w:rsidR="00B531AB" w:rsidRDefault="00B531AB" w:rsidP="00B531AB">
      <w:pPr>
        <w:pStyle w:val="PL"/>
      </w:pPr>
      <w:r>
        <w:t xml:space="preserve">      properties:</w:t>
      </w:r>
    </w:p>
    <w:p w14:paraId="224E3BE4" w14:textId="3E3F3CCB" w:rsidR="00B531AB" w:rsidRDefault="00B531AB" w:rsidP="00B531AB">
      <w:pPr>
        <w:pStyle w:val="PL"/>
      </w:pPr>
      <w:r>
        <w:t xml:space="preserve">        requestorId:</w:t>
      </w:r>
    </w:p>
    <w:p w14:paraId="2E5C4C08" w14:textId="77777777" w:rsidR="00B531AB" w:rsidRDefault="00B531AB" w:rsidP="00B531AB">
      <w:pPr>
        <w:pStyle w:val="PL"/>
      </w:pPr>
      <w:r>
        <w:t xml:space="preserve">          type: string</w:t>
      </w:r>
    </w:p>
    <w:p w14:paraId="41E4CCFA" w14:textId="77777777" w:rsidR="00B531AB" w:rsidRDefault="00B531AB" w:rsidP="00B531AB">
      <w:pPr>
        <w:pStyle w:val="PL"/>
      </w:pPr>
      <w:r>
        <w:t xml:space="preserve">        eecId:</w:t>
      </w:r>
    </w:p>
    <w:p w14:paraId="01985AAE" w14:textId="77777777" w:rsidR="00B531AB" w:rsidRDefault="00B531AB" w:rsidP="00B531AB">
      <w:pPr>
        <w:pStyle w:val="PL"/>
      </w:pPr>
      <w:r>
        <w:t xml:space="preserve">          type: string</w:t>
      </w:r>
    </w:p>
    <w:p w14:paraId="1BCE5CCF" w14:textId="77777777" w:rsidR="00B531AB" w:rsidRDefault="00B531AB" w:rsidP="00B531AB">
      <w:pPr>
        <w:pStyle w:val="PL"/>
      </w:pPr>
      <w:r>
        <w:t xml:space="preserve">        acId:</w:t>
      </w:r>
    </w:p>
    <w:p w14:paraId="56CB3DB3" w14:textId="77777777" w:rsidR="00B531AB" w:rsidRDefault="00B531AB" w:rsidP="00B531AB">
      <w:pPr>
        <w:pStyle w:val="PL"/>
      </w:pPr>
      <w:r>
        <w:t xml:space="preserve">          type: string</w:t>
      </w:r>
    </w:p>
    <w:p w14:paraId="13593931" w14:textId="4E24C174" w:rsidR="00B531AB" w:rsidRDefault="00B531AB" w:rsidP="00B531AB">
      <w:pPr>
        <w:pStyle w:val="PL"/>
        <w:rPr>
          <w:rFonts w:eastAsia="DengXian"/>
        </w:rPr>
      </w:pPr>
      <w:r>
        <w:rPr>
          <w:rFonts w:eastAsia="DengXian"/>
        </w:rPr>
        <w:t xml:space="preserve">        s</w:t>
      </w:r>
      <w:r>
        <w:t>AsEndPoint</w:t>
      </w:r>
      <w:r>
        <w:rPr>
          <w:rFonts w:eastAsia="DengXian"/>
        </w:rPr>
        <w:t>:</w:t>
      </w:r>
    </w:p>
    <w:p w14:paraId="60F3BEB4" w14:textId="77777777" w:rsidR="00B531AB" w:rsidRDefault="00B531AB" w:rsidP="00B531AB">
      <w:pPr>
        <w:pStyle w:val="PL"/>
        <w:rPr>
          <w:rFonts w:eastAsia="DengXian"/>
        </w:rPr>
      </w:pPr>
      <w:r>
        <w:t xml:space="preserve">          $ref: 'TS29558_Eees_EASRegistration.yaml#/components/schemas/EndPoint'</w:t>
      </w:r>
    </w:p>
    <w:p w14:paraId="01E7D82F" w14:textId="6D2BD3A8" w:rsidR="00B531AB" w:rsidRDefault="00B531AB" w:rsidP="00B531AB">
      <w:pPr>
        <w:pStyle w:val="PL"/>
        <w:rPr>
          <w:rFonts w:eastAsia="DengXian"/>
        </w:rPr>
      </w:pPr>
      <w:r>
        <w:rPr>
          <w:rFonts w:eastAsia="DengXian"/>
        </w:rPr>
        <w:t xml:space="preserve">        t</w:t>
      </w:r>
      <w:r>
        <w:t>AsEndPoint</w:t>
      </w:r>
      <w:r>
        <w:rPr>
          <w:rFonts w:eastAsia="DengXian"/>
        </w:rPr>
        <w:t>:</w:t>
      </w:r>
    </w:p>
    <w:p w14:paraId="365D3FEB" w14:textId="77777777" w:rsidR="00B531AB" w:rsidRDefault="00B531AB" w:rsidP="00B531AB">
      <w:pPr>
        <w:pStyle w:val="PL"/>
      </w:pPr>
      <w:r>
        <w:t xml:space="preserve">          $ref: 'TS29558_Eees_EASRegistration.yaml#/components/schemas/EndPoint'</w:t>
      </w:r>
    </w:p>
    <w:p w14:paraId="3269E0BB" w14:textId="77777777" w:rsidR="00B531AB" w:rsidRDefault="00B531AB" w:rsidP="00B531AB">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22DF45EB" w14:textId="77777777" w:rsidR="00B531AB" w:rsidRPr="003A6C13" w:rsidRDefault="00B531AB" w:rsidP="00B531AB">
      <w:pPr>
        <w:pStyle w:val="PL"/>
      </w:pPr>
      <w:r>
        <w:t xml:space="preserve">          $ref: 'TS29558_Eees_ACRManagementEvent.yaml#/components/schemas/</w:t>
      </w:r>
      <w:r>
        <w:rPr>
          <w:rFonts w:hint="eastAsia"/>
          <w:lang w:eastAsia="zh-CN"/>
        </w:rPr>
        <w:t>A</w:t>
      </w:r>
      <w:r>
        <w:rPr>
          <w:lang w:eastAsia="zh-CN"/>
        </w:rPr>
        <w:t>CRParameters</w:t>
      </w:r>
      <w:r>
        <w:t>'</w:t>
      </w:r>
    </w:p>
    <w:p w14:paraId="6A8A15FF" w14:textId="77777777" w:rsidR="00B531AB" w:rsidRDefault="00B531AB" w:rsidP="00B531AB">
      <w:pPr>
        <w:pStyle w:val="PL"/>
      </w:pPr>
      <w:r>
        <w:t xml:space="preserve">      required:</w:t>
      </w:r>
    </w:p>
    <w:p w14:paraId="4E7AB85E" w14:textId="4563C5D9" w:rsidR="00B531AB" w:rsidRDefault="00B531AB" w:rsidP="00B531AB">
      <w:pPr>
        <w:pStyle w:val="PL"/>
      </w:pPr>
      <w:r>
        <w:t xml:space="preserve">        - requestorId</w:t>
      </w:r>
    </w:p>
    <w:p w14:paraId="54FFDB18" w14:textId="77777777" w:rsidR="00B531AB" w:rsidRDefault="00B531AB" w:rsidP="00B531AB">
      <w:pPr>
        <w:pStyle w:val="PL"/>
      </w:pPr>
      <w:r>
        <w:t xml:space="preserve">        - </w:t>
      </w:r>
      <w:r>
        <w:rPr>
          <w:rFonts w:hint="eastAsia"/>
          <w:lang w:eastAsia="zh-CN"/>
        </w:rPr>
        <w:t>e</w:t>
      </w:r>
      <w:r>
        <w:rPr>
          <w:lang w:eastAsia="zh-CN"/>
        </w:rPr>
        <w:t>ecId</w:t>
      </w:r>
    </w:p>
    <w:p w14:paraId="7685059A" w14:textId="77777777" w:rsidR="00B531AB" w:rsidRDefault="00B531AB" w:rsidP="00B531AB">
      <w:pPr>
        <w:pStyle w:val="PL"/>
      </w:pPr>
      <w:r>
        <w:t xml:space="preserve">        - acId</w:t>
      </w:r>
    </w:p>
    <w:p w14:paraId="6834D5A3" w14:textId="1FA9EC60" w:rsidR="00B531AB" w:rsidRDefault="00B531AB" w:rsidP="00B531AB">
      <w:pPr>
        <w:pStyle w:val="PL"/>
      </w:pPr>
      <w:r>
        <w:t xml:space="preserve">        - sAsEndPoint</w:t>
      </w:r>
    </w:p>
    <w:p w14:paraId="4DF4AF3F" w14:textId="54DDF0D8" w:rsidR="00B531AB" w:rsidRDefault="00B531AB" w:rsidP="00B531AB">
      <w:pPr>
        <w:pStyle w:val="PL"/>
      </w:pPr>
      <w:r>
        <w:t xml:space="preserve">        - tAsEndPoint</w:t>
      </w:r>
    </w:p>
    <w:p w14:paraId="046C82EB" w14:textId="3EF3E658" w:rsidR="00444667" w:rsidRDefault="00B531AB" w:rsidP="00B531AB">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5513" w:name="_Toc129169978"/>
      <w:bookmarkStart w:id="5514" w:name="_Toc145708354"/>
      <w:bookmarkStart w:id="5515" w:name="_Toc157111703"/>
      <w:r>
        <w:t>A.14</w:t>
      </w:r>
      <w:r>
        <w:tab/>
        <w:t>Ecas_SelectedEES API</w:t>
      </w:r>
      <w:bookmarkEnd w:id="5513"/>
      <w:bookmarkEnd w:id="5514"/>
      <w:bookmarkEnd w:id="55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5516" w:name="_Toc145708355"/>
      <w:bookmarkStart w:id="5517" w:name="_Toc157111704"/>
      <w:r>
        <w:t>A.</w:t>
      </w:r>
      <w:r w:rsidRPr="00444667">
        <w:t>1</w:t>
      </w:r>
      <w:r w:rsidR="002B0725">
        <w:t>5</w:t>
      </w:r>
      <w:r>
        <w:tab/>
      </w:r>
      <w:r w:rsidRPr="00310802">
        <w:t>Eees_</w:t>
      </w:r>
      <w:r>
        <w:t>CommonEAS</w:t>
      </w:r>
      <w:r w:rsidR="00C808F1" w:rsidRPr="00310802">
        <w:t>A</w:t>
      </w:r>
      <w:r w:rsidR="00C808F1">
        <w:t>nnouncement</w:t>
      </w:r>
      <w:r>
        <w:t xml:space="preserve"> API</w:t>
      </w:r>
      <w:bookmarkEnd w:id="5516"/>
      <w:bookmarkEnd w:id="5517"/>
    </w:p>
    <w:p w14:paraId="78925097" w14:textId="77777777" w:rsidR="00EF4E1C" w:rsidRDefault="00EF4E1C" w:rsidP="00EF4E1C">
      <w:pPr>
        <w:pStyle w:val="PL"/>
      </w:pPr>
      <w:r>
        <w:t>openapi: 3.0.0</w:t>
      </w:r>
    </w:p>
    <w:p w14:paraId="202AA153" w14:textId="77777777" w:rsidR="00EF4E1C" w:rsidRDefault="00EF4E1C" w:rsidP="00EF4E1C">
      <w:pPr>
        <w:pStyle w:val="PL"/>
      </w:pPr>
    </w:p>
    <w:p w14:paraId="1E7BB95B" w14:textId="77777777" w:rsidR="00EF4E1C" w:rsidRDefault="00EF4E1C" w:rsidP="00EF4E1C">
      <w:pPr>
        <w:pStyle w:val="PL"/>
      </w:pPr>
      <w:r>
        <w:t>info:</w:t>
      </w:r>
    </w:p>
    <w:p w14:paraId="0B82A77C" w14:textId="616D83BB" w:rsidR="00EF4E1C" w:rsidRDefault="00EF4E1C" w:rsidP="00EF4E1C">
      <w:pPr>
        <w:pStyle w:val="PL"/>
      </w:pPr>
      <w:r>
        <w:t xml:space="preserve">  title: EES Common EAS Announcement Service</w:t>
      </w:r>
    </w:p>
    <w:p w14:paraId="2E600834" w14:textId="4163810A" w:rsidR="00EF4E1C" w:rsidRDefault="00EF4E1C" w:rsidP="00EF4E1C">
      <w:pPr>
        <w:pStyle w:val="PL"/>
      </w:pPr>
      <w:r>
        <w:t xml:space="preserve">  version: 1.0.0-alpha.</w:t>
      </w:r>
      <w:r w:rsidR="003C3054">
        <w:t>3</w:t>
      </w:r>
    </w:p>
    <w:p w14:paraId="352789A9" w14:textId="77777777" w:rsidR="00EF4E1C" w:rsidRDefault="00EF4E1C" w:rsidP="00EF4E1C">
      <w:pPr>
        <w:pStyle w:val="PL"/>
      </w:pPr>
      <w:r>
        <w:t xml:space="preserve">  description: |</w:t>
      </w:r>
    </w:p>
    <w:p w14:paraId="48D8D8E8" w14:textId="215A29E3" w:rsidR="00EF4E1C" w:rsidRDefault="00EF4E1C" w:rsidP="00EF4E1C">
      <w:pPr>
        <w:pStyle w:val="PL"/>
      </w:pPr>
      <w:r>
        <w:t xml:space="preserve">    EES Common EAS Announcement Service.  </w:t>
      </w:r>
    </w:p>
    <w:p w14:paraId="4206252E" w14:textId="1B05A75C" w:rsidR="00EF4E1C" w:rsidRDefault="00EF4E1C" w:rsidP="00EF4E1C">
      <w:pPr>
        <w:pStyle w:val="PL"/>
      </w:pPr>
      <w:r>
        <w:t xml:space="preserve">    © 202</w:t>
      </w:r>
      <w:r w:rsidR="003C3054">
        <w:t>4</w:t>
      </w:r>
      <w:r>
        <w:t xml:space="preserve">, 3GPP Organizational Partners (ARIB, ATIS, CCSA, ETSI, TSDSI, TTA, TTC).  </w:t>
      </w:r>
    </w:p>
    <w:p w14:paraId="00CD3AF1" w14:textId="77777777" w:rsidR="00EF4E1C" w:rsidRDefault="00EF4E1C" w:rsidP="00EF4E1C">
      <w:pPr>
        <w:pStyle w:val="PL"/>
      </w:pPr>
      <w:r>
        <w:t xml:space="preserve">    All rights reserved.</w:t>
      </w:r>
    </w:p>
    <w:p w14:paraId="5C5AF23C" w14:textId="77777777" w:rsidR="00EF4E1C" w:rsidRDefault="00EF4E1C" w:rsidP="00EF4E1C">
      <w:pPr>
        <w:pStyle w:val="PL"/>
      </w:pPr>
    </w:p>
    <w:p w14:paraId="280BDAF7" w14:textId="77777777" w:rsidR="00EF4E1C" w:rsidRDefault="00EF4E1C" w:rsidP="00EF4E1C">
      <w:pPr>
        <w:pStyle w:val="PL"/>
      </w:pPr>
      <w:r>
        <w:t>externalDocs:</w:t>
      </w:r>
    </w:p>
    <w:p w14:paraId="69DBFBA3" w14:textId="77777777" w:rsidR="00EF4E1C" w:rsidRDefault="00EF4E1C" w:rsidP="00EF4E1C">
      <w:pPr>
        <w:pStyle w:val="PL"/>
      </w:pPr>
      <w:r>
        <w:t xml:space="preserve">  description: &gt;</w:t>
      </w:r>
    </w:p>
    <w:p w14:paraId="3751881D" w14:textId="42F2293F" w:rsidR="00EF4E1C" w:rsidRDefault="00EF4E1C" w:rsidP="00EF4E1C">
      <w:pPr>
        <w:pStyle w:val="PL"/>
      </w:pPr>
      <w:r>
        <w:t xml:space="preserve">    3GPP TS 29.558 V18.</w:t>
      </w:r>
      <w:r w:rsidR="003C3054">
        <w:t>5</w:t>
      </w:r>
      <w:r>
        <w:t>.0; Enabling Edge Applications;</w:t>
      </w:r>
    </w:p>
    <w:p w14:paraId="4DDF8997" w14:textId="77777777" w:rsidR="00EF4E1C" w:rsidRDefault="00EF4E1C" w:rsidP="00EF4E1C">
      <w:pPr>
        <w:pStyle w:val="PL"/>
      </w:pPr>
      <w:r>
        <w:t xml:space="preserve">    Application Programming Interface (API) specification; Stage 3.</w:t>
      </w:r>
    </w:p>
    <w:p w14:paraId="13AE4385" w14:textId="77777777" w:rsidR="00EF4E1C" w:rsidRDefault="00EF4E1C" w:rsidP="00EF4E1C">
      <w:pPr>
        <w:pStyle w:val="PL"/>
      </w:pPr>
      <w:r>
        <w:t xml:space="preserve">  url: https://www.3gpp.org/ftp/Specs/archive/29_series/29.558/</w:t>
      </w:r>
    </w:p>
    <w:p w14:paraId="1F60FABE" w14:textId="77777777" w:rsidR="00EF4E1C" w:rsidRDefault="00EF4E1C" w:rsidP="00EF4E1C">
      <w:pPr>
        <w:pStyle w:val="PL"/>
        <w:rPr>
          <w:lang w:val="en-US" w:eastAsia="es-ES"/>
        </w:rPr>
      </w:pPr>
    </w:p>
    <w:p w14:paraId="6680120E" w14:textId="77777777" w:rsidR="00EF4E1C" w:rsidRDefault="00EF4E1C" w:rsidP="00EF4E1C">
      <w:pPr>
        <w:pStyle w:val="PL"/>
        <w:rPr>
          <w:lang w:val="en-US" w:eastAsia="es-ES"/>
        </w:rPr>
      </w:pPr>
      <w:r>
        <w:rPr>
          <w:lang w:val="en-US" w:eastAsia="es-ES"/>
        </w:rPr>
        <w:t>security:</w:t>
      </w:r>
    </w:p>
    <w:p w14:paraId="5A41846B" w14:textId="77777777" w:rsidR="00EF4E1C" w:rsidRDefault="00EF4E1C" w:rsidP="00EF4E1C">
      <w:pPr>
        <w:pStyle w:val="PL"/>
        <w:rPr>
          <w:lang w:val="en-US" w:eastAsia="es-ES"/>
        </w:rPr>
      </w:pPr>
      <w:r>
        <w:rPr>
          <w:lang w:val="en-US" w:eastAsia="es-ES"/>
        </w:rPr>
        <w:t xml:space="preserve">  - {}</w:t>
      </w:r>
    </w:p>
    <w:p w14:paraId="1E81D4D7" w14:textId="77777777" w:rsidR="00EF4E1C" w:rsidRDefault="00EF4E1C" w:rsidP="00EF4E1C">
      <w:pPr>
        <w:pStyle w:val="PL"/>
        <w:rPr>
          <w:lang w:val="en-US" w:eastAsia="es-ES"/>
        </w:rPr>
      </w:pPr>
      <w:r>
        <w:rPr>
          <w:lang w:val="en-US" w:eastAsia="es-ES"/>
        </w:rPr>
        <w:t xml:space="preserve">  - oAuth2ClientCredentials: []</w:t>
      </w:r>
    </w:p>
    <w:p w14:paraId="75CEF905" w14:textId="77777777" w:rsidR="00EF4E1C" w:rsidRDefault="00EF4E1C" w:rsidP="00EF4E1C">
      <w:pPr>
        <w:pStyle w:val="PL"/>
      </w:pPr>
    </w:p>
    <w:p w14:paraId="20342882" w14:textId="77777777" w:rsidR="00EF4E1C" w:rsidRDefault="00EF4E1C" w:rsidP="00EF4E1C">
      <w:pPr>
        <w:pStyle w:val="PL"/>
      </w:pPr>
      <w:r>
        <w:t>servers:</w:t>
      </w:r>
    </w:p>
    <w:p w14:paraId="0C02C817" w14:textId="5F2531E6" w:rsidR="00EF4E1C" w:rsidRPr="000909D4" w:rsidRDefault="00EF4E1C" w:rsidP="00EF4E1C">
      <w:pPr>
        <w:pStyle w:val="PL"/>
      </w:pPr>
      <w:r w:rsidRPr="000909D4">
        <w:t xml:space="preserve">  - url: '{apiRoot}/eees-ce</w:t>
      </w:r>
      <w:r>
        <w:t>a</w:t>
      </w:r>
      <w:r w:rsidRPr="000909D4">
        <w:t>/v1'</w:t>
      </w:r>
    </w:p>
    <w:p w14:paraId="61C2CB0F" w14:textId="77777777" w:rsidR="00EF4E1C" w:rsidRDefault="00EF4E1C" w:rsidP="00EF4E1C">
      <w:pPr>
        <w:pStyle w:val="PL"/>
      </w:pPr>
      <w:r w:rsidRPr="000909D4">
        <w:t xml:space="preserve">    </w:t>
      </w:r>
      <w:r>
        <w:t>variables:</w:t>
      </w:r>
    </w:p>
    <w:p w14:paraId="08F4DAD7" w14:textId="77777777" w:rsidR="00EF4E1C" w:rsidRDefault="00EF4E1C" w:rsidP="00EF4E1C">
      <w:pPr>
        <w:pStyle w:val="PL"/>
      </w:pPr>
      <w:r>
        <w:t xml:space="preserve">      apiRoot:</w:t>
      </w:r>
    </w:p>
    <w:p w14:paraId="347C1C29" w14:textId="77777777" w:rsidR="00EF4E1C" w:rsidRDefault="00EF4E1C" w:rsidP="00EF4E1C">
      <w:pPr>
        <w:pStyle w:val="PL"/>
      </w:pPr>
      <w:r>
        <w:t xml:space="preserve">        default: https://example.com</w:t>
      </w:r>
    </w:p>
    <w:p w14:paraId="18511143" w14:textId="77777777" w:rsidR="00EF4E1C" w:rsidRDefault="00EF4E1C" w:rsidP="00EF4E1C">
      <w:pPr>
        <w:pStyle w:val="PL"/>
      </w:pPr>
      <w:r>
        <w:t xml:space="preserve">        description: apiRoot as defined in clause 5.2.4 of 3GPP TS 29.122</w:t>
      </w:r>
    </w:p>
    <w:p w14:paraId="790FEBF0" w14:textId="77777777" w:rsidR="00EF4E1C" w:rsidRDefault="00EF4E1C" w:rsidP="00EF4E1C">
      <w:pPr>
        <w:pStyle w:val="PL"/>
      </w:pPr>
    </w:p>
    <w:p w14:paraId="72DB43A8" w14:textId="77777777" w:rsidR="00EF4E1C" w:rsidRDefault="00EF4E1C" w:rsidP="00EF4E1C">
      <w:pPr>
        <w:pStyle w:val="PL"/>
      </w:pPr>
      <w:r>
        <w:t>paths:</w:t>
      </w:r>
    </w:p>
    <w:p w14:paraId="60BF6C68" w14:textId="77777777" w:rsidR="00EF4E1C" w:rsidRDefault="00EF4E1C" w:rsidP="00EF4E1C">
      <w:pPr>
        <w:pStyle w:val="PL"/>
      </w:pPr>
      <w:r>
        <w:t xml:space="preserve">  /declare:</w:t>
      </w:r>
    </w:p>
    <w:p w14:paraId="2AAEACAC" w14:textId="77777777" w:rsidR="00EF4E1C" w:rsidRDefault="00EF4E1C" w:rsidP="00EF4E1C">
      <w:pPr>
        <w:pStyle w:val="PL"/>
      </w:pPr>
      <w:r>
        <w:t xml:space="preserve">    post:</w:t>
      </w:r>
    </w:p>
    <w:p w14:paraId="0A2302A0" w14:textId="77777777" w:rsidR="00EF4E1C" w:rsidRDefault="00EF4E1C" w:rsidP="00EF4E1C">
      <w:pPr>
        <w:pStyle w:val="PL"/>
      </w:pPr>
      <w:r>
        <w:t xml:space="preserve">      summary: Request </w:t>
      </w:r>
      <w:r>
        <w:rPr>
          <w:rFonts w:cs="Arial" w:hint="eastAsia"/>
          <w:szCs w:val="18"/>
          <w:lang w:eastAsia="zh-CN"/>
        </w:rPr>
        <w:t xml:space="preserve">to </w:t>
      </w:r>
      <w:r>
        <w:t>declare common EAS information.</w:t>
      </w:r>
    </w:p>
    <w:p w14:paraId="7C287A2E" w14:textId="77777777" w:rsidR="00EF4E1C" w:rsidRDefault="00EF4E1C" w:rsidP="00EF4E1C">
      <w:pPr>
        <w:pStyle w:val="PL"/>
        <w:rPr>
          <w:rFonts w:cs="Courier New"/>
          <w:szCs w:val="16"/>
        </w:rPr>
      </w:pPr>
      <w:r>
        <w:rPr>
          <w:rFonts w:cs="Courier New"/>
          <w:szCs w:val="16"/>
        </w:rPr>
        <w:t xml:space="preserve">      operationId: </w:t>
      </w:r>
      <w:r>
        <w:t>Declare</w:t>
      </w:r>
    </w:p>
    <w:p w14:paraId="37E4308C" w14:textId="77777777" w:rsidR="00EF4E1C" w:rsidRDefault="00EF4E1C" w:rsidP="00EF4E1C">
      <w:pPr>
        <w:pStyle w:val="PL"/>
        <w:rPr>
          <w:rFonts w:cs="Courier New"/>
          <w:szCs w:val="16"/>
        </w:rPr>
      </w:pPr>
      <w:r>
        <w:rPr>
          <w:rFonts w:cs="Courier New"/>
          <w:szCs w:val="16"/>
        </w:rPr>
        <w:t xml:space="preserve">      tags:</w:t>
      </w:r>
    </w:p>
    <w:p w14:paraId="48272BD2" w14:textId="77777777" w:rsidR="00EF4E1C" w:rsidRDefault="00EF4E1C" w:rsidP="00EF4E1C">
      <w:pPr>
        <w:pStyle w:val="PL"/>
        <w:rPr>
          <w:rFonts w:cs="Courier New"/>
          <w:szCs w:val="16"/>
        </w:rPr>
      </w:pPr>
      <w:r>
        <w:rPr>
          <w:rFonts w:cs="Courier New"/>
          <w:szCs w:val="16"/>
        </w:rPr>
        <w:t xml:space="preserve">        - </w:t>
      </w:r>
      <w:r>
        <w:t>Declare common EAS Information</w:t>
      </w:r>
    </w:p>
    <w:p w14:paraId="21C903A3" w14:textId="77777777" w:rsidR="00EF4E1C" w:rsidRDefault="00EF4E1C" w:rsidP="00EF4E1C">
      <w:pPr>
        <w:pStyle w:val="PL"/>
      </w:pPr>
      <w:r>
        <w:t xml:space="preserve">      requestBody:</w:t>
      </w:r>
    </w:p>
    <w:p w14:paraId="379D50B8" w14:textId="77777777" w:rsidR="00EF4E1C" w:rsidRDefault="00EF4E1C" w:rsidP="00EF4E1C">
      <w:pPr>
        <w:pStyle w:val="PL"/>
      </w:pPr>
      <w:r>
        <w:t xml:space="preserve">        required: true</w:t>
      </w:r>
    </w:p>
    <w:p w14:paraId="292E67C8" w14:textId="77777777" w:rsidR="00EF4E1C" w:rsidRDefault="00EF4E1C" w:rsidP="00EF4E1C">
      <w:pPr>
        <w:pStyle w:val="PL"/>
      </w:pPr>
      <w:r>
        <w:t xml:space="preserve">        content:</w:t>
      </w:r>
    </w:p>
    <w:p w14:paraId="74501B53" w14:textId="77777777" w:rsidR="00EF4E1C" w:rsidRDefault="00EF4E1C" w:rsidP="00EF4E1C">
      <w:pPr>
        <w:pStyle w:val="PL"/>
      </w:pPr>
      <w:r>
        <w:t xml:space="preserve">          application/json:</w:t>
      </w:r>
    </w:p>
    <w:p w14:paraId="40353DC8" w14:textId="77777777" w:rsidR="00EF4E1C" w:rsidRDefault="00EF4E1C" w:rsidP="00EF4E1C">
      <w:pPr>
        <w:pStyle w:val="PL"/>
      </w:pPr>
      <w:r>
        <w:t xml:space="preserve">            schema:</w:t>
      </w:r>
    </w:p>
    <w:p w14:paraId="558FFA98" w14:textId="77777777" w:rsidR="00EF4E1C" w:rsidRDefault="00EF4E1C" w:rsidP="00EF4E1C">
      <w:pPr>
        <w:pStyle w:val="PL"/>
      </w:pPr>
      <w:r>
        <w:t xml:space="preserve">              $ref: '#/components/schemas/CommonEASInfo'</w:t>
      </w:r>
    </w:p>
    <w:p w14:paraId="0F8D8A5D" w14:textId="77777777" w:rsidR="00EF4E1C" w:rsidRDefault="00EF4E1C" w:rsidP="00EF4E1C">
      <w:pPr>
        <w:pStyle w:val="PL"/>
      </w:pPr>
      <w:r>
        <w:t xml:space="preserve">      responses:</w:t>
      </w:r>
    </w:p>
    <w:p w14:paraId="4401CFE7" w14:textId="77777777" w:rsidR="00EF4E1C" w:rsidRDefault="00EF4E1C" w:rsidP="00EF4E1C">
      <w:pPr>
        <w:pStyle w:val="PL"/>
      </w:pPr>
      <w:r>
        <w:t xml:space="preserve">        '204':</w:t>
      </w:r>
    </w:p>
    <w:p w14:paraId="14919AA6" w14:textId="77777777" w:rsidR="00EF4E1C" w:rsidRDefault="00EF4E1C" w:rsidP="00EF4E1C">
      <w:pPr>
        <w:pStyle w:val="PL"/>
      </w:pPr>
      <w:r>
        <w:t xml:space="preserve">          description: &gt;</w:t>
      </w:r>
    </w:p>
    <w:p w14:paraId="30E6A1F4" w14:textId="77777777" w:rsidR="00EF4E1C" w:rsidRDefault="00EF4E1C" w:rsidP="00EF4E1C">
      <w:pPr>
        <w:pStyle w:val="PL"/>
      </w:pPr>
      <w:r>
        <w:t xml:space="preserve">            No Content. The common EAS information is successfully received and no content is</w:t>
      </w:r>
    </w:p>
    <w:p w14:paraId="1ADFEAB4" w14:textId="77777777" w:rsidR="00EF4E1C" w:rsidRDefault="00EF4E1C" w:rsidP="00EF4E1C">
      <w:pPr>
        <w:pStyle w:val="PL"/>
      </w:pPr>
      <w:r>
        <w:t xml:space="preserve">            returned in the response body.</w:t>
      </w:r>
    </w:p>
    <w:p w14:paraId="1B3BC5CC" w14:textId="77777777" w:rsidR="00EF4E1C" w:rsidRDefault="00EF4E1C" w:rsidP="00EF4E1C">
      <w:pPr>
        <w:pStyle w:val="PL"/>
      </w:pPr>
      <w:r>
        <w:t xml:space="preserve">        '307':</w:t>
      </w:r>
    </w:p>
    <w:p w14:paraId="5F1FE4BF" w14:textId="77777777" w:rsidR="00EF4E1C" w:rsidRDefault="00EF4E1C" w:rsidP="00EF4E1C">
      <w:pPr>
        <w:pStyle w:val="PL"/>
      </w:pPr>
      <w:r>
        <w:t xml:space="preserve">          $ref: 'TS29122_CommonData.yaml#/components/responses/307'</w:t>
      </w:r>
    </w:p>
    <w:p w14:paraId="659751B8" w14:textId="77777777" w:rsidR="00EF4E1C" w:rsidRDefault="00EF4E1C" w:rsidP="00EF4E1C">
      <w:pPr>
        <w:pStyle w:val="PL"/>
      </w:pPr>
      <w:r>
        <w:t xml:space="preserve">        '308':</w:t>
      </w:r>
    </w:p>
    <w:p w14:paraId="7926F3FB" w14:textId="77777777" w:rsidR="00EF4E1C" w:rsidRDefault="00EF4E1C" w:rsidP="00EF4E1C">
      <w:pPr>
        <w:pStyle w:val="PL"/>
      </w:pPr>
      <w:r>
        <w:t xml:space="preserve">          $ref: 'TS29122_CommonData.yaml#/components/responses/308'</w:t>
      </w:r>
    </w:p>
    <w:p w14:paraId="666AD2DA" w14:textId="77777777" w:rsidR="00EF4E1C" w:rsidRDefault="00EF4E1C" w:rsidP="00EF4E1C">
      <w:pPr>
        <w:pStyle w:val="PL"/>
      </w:pPr>
      <w:r>
        <w:t xml:space="preserve">        '400':</w:t>
      </w:r>
    </w:p>
    <w:p w14:paraId="2B27D9FA" w14:textId="77777777" w:rsidR="00EF4E1C" w:rsidRDefault="00EF4E1C" w:rsidP="00EF4E1C">
      <w:pPr>
        <w:pStyle w:val="PL"/>
      </w:pPr>
      <w:r>
        <w:t xml:space="preserve">          $ref: 'TS29122_CommonData.yaml#/components/responses/400'</w:t>
      </w:r>
    </w:p>
    <w:p w14:paraId="32E20B10" w14:textId="77777777" w:rsidR="00EF4E1C" w:rsidRDefault="00EF4E1C" w:rsidP="00EF4E1C">
      <w:pPr>
        <w:pStyle w:val="PL"/>
      </w:pPr>
      <w:r>
        <w:t xml:space="preserve">        '401':</w:t>
      </w:r>
    </w:p>
    <w:p w14:paraId="24CF23FB" w14:textId="77777777" w:rsidR="00EF4E1C" w:rsidRDefault="00EF4E1C" w:rsidP="00EF4E1C">
      <w:pPr>
        <w:pStyle w:val="PL"/>
      </w:pPr>
      <w:r>
        <w:t xml:space="preserve">          $ref: 'TS29122_CommonData.yaml#/components/responses/401'</w:t>
      </w:r>
    </w:p>
    <w:p w14:paraId="39A40C61" w14:textId="77777777" w:rsidR="00EF4E1C" w:rsidRDefault="00EF4E1C" w:rsidP="00EF4E1C">
      <w:pPr>
        <w:pStyle w:val="PL"/>
      </w:pPr>
      <w:r>
        <w:t xml:space="preserve">        '403':</w:t>
      </w:r>
    </w:p>
    <w:p w14:paraId="657BC7EB" w14:textId="77777777" w:rsidR="00EF4E1C" w:rsidRDefault="00EF4E1C" w:rsidP="00EF4E1C">
      <w:pPr>
        <w:pStyle w:val="PL"/>
      </w:pPr>
      <w:r>
        <w:t xml:space="preserve">          $ref: 'TS29122_CommonData.yaml#/components/responses/403'</w:t>
      </w:r>
    </w:p>
    <w:p w14:paraId="58B164AD" w14:textId="77777777" w:rsidR="00EF4E1C" w:rsidRDefault="00EF4E1C" w:rsidP="00EF4E1C">
      <w:pPr>
        <w:pStyle w:val="PL"/>
      </w:pPr>
      <w:r>
        <w:t xml:space="preserve">        '404':</w:t>
      </w:r>
    </w:p>
    <w:p w14:paraId="287026AD" w14:textId="77777777" w:rsidR="00EF4E1C" w:rsidRDefault="00EF4E1C" w:rsidP="00EF4E1C">
      <w:pPr>
        <w:pStyle w:val="PL"/>
      </w:pPr>
      <w:r>
        <w:t xml:space="preserve">          $ref: 'TS29122_CommonData.yaml#/components/responses/404'</w:t>
      </w:r>
    </w:p>
    <w:p w14:paraId="71888EEA" w14:textId="77777777" w:rsidR="00EF4E1C" w:rsidRDefault="00EF4E1C" w:rsidP="00EF4E1C">
      <w:pPr>
        <w:pStyle w:val="PL"/>
      </w:pPr>
      <w:r>
        <w:t xml:space="preserve">        '411':</w:t>
      </w:r>
    </w:p>
    <w:p w14:paraId="1EDF9F92" w14:textId="77777777" w:rsidR="00EF4E1C" w:rsidRDefault="00EF4E1C" w:rsidP="00EF4E1C">
      <w:pPr>
        <w:pStyle w:val="PL"/>
      </w:pPr>
      <w:r>
        <w:t xml:space="preserve">          $ref: 'TS29122_CommonData.yaml#/components/responses/411'</w:t>
      </w:r>
    </w:p>
    <w:p w14:paraId="03F9618F" w14:textId="77777777" w:rsidR="00EF4E1C" w:rsidRDefault="00EF4E1C" w:rsidP="00EF4E1C">
      <w:pPr>
        <w:pStyle w:val="PL"/>
      </w:pPr>
      <w:r>
        <w:t xml:space="preserve">        '413':</w:t>
      </w:r>
    </w:p>
    <w:p w14:paraId="1120634C" w14:textId="77777777" w:rsidR="00EF4E1C" w:rsidRDefault="00EF4E1C" w:rsidP="00EF4E1C">
      <w:pPr>
        <w:pStyle w:val="PL"/>
      </w:pPr>
      <w:r>
        <w:t xml:space="preserve">          $ref: 'TS29122_CommonData.yaml#/components/responses/413'</w:t>
      </w:r>
    </w:p>
    <w:p w14:paraId="228E24DE" w14:textId="77777777" w:rsidR="00EF4E1C" w:rsidRDefault="00EF4E1C" w:rsidP="00EF4E1C">
      <w:pPr>
        <w:pStyle w:val="PL"/>
      </w:pPr>
      <w:r>
        <w:t xml:space="preserve">        '415':</w:t>
      </w:r>
    </w:p>
    <w:p w14:paraId="42290C59" w14:textId="77777777" w:rsidR="00EF4E1C" w:rsidRDefault="00EF4E1C" w:rsidP="00EF4E1C">
      <w:pPr>
        <w:pStyle w:val="PL"/>
      </w:pPr>
      <w:r>
        <w:t xml:space="preserve">          $ref: 'TS29122_CommonData.yaml#/components/responses/415'</w:t>
      </w:r>
    </w:p>
    <w:p w14:paraId="3BCB98E9" w14:textId="77777777" w:rsidR="00EF4E1C" w:rsidRDefault="00EF4E1C" w:rsidP="00EF4E1C">
      <w:pPr>
        <w:pStyle w:val="PL"/>
      </w:pPr>
      <w:r>
        <w:t xml:space="preserve">        '429':</w:t>
      </w:r>
    </w:p>
    <w:p w14:paraId="0CB5EFAD" w14:textId="77777777" w:rsidR="00EF4E1C" w:rsidRDefault="00EF4E1C" w:rsidP="00EF4E1C">
      <w:pPr>
        <w:pStyle w:val="PL"/>
      </w:pPr>
      <w:r>
        <w:t xml:space="preserve">          $ref: 'TS29122_CommonData.yaml#/components/responses/429'</w:t>
      </w:r>
    </w:p>
    <w:p w14:paraId="3AB868D6" w14:textId="77777777" w:rsidR="00EF4E1C" w:rsidRDefault="00EF4E1C" w:rsidP="00EF4E1C">
      <w:pPr>
        <w:pStyle w:val="PL"/>
      </w:pPr>
      <w:r>
        <w:t xml:space="preserve">        '500':</w:t>
      </w:r>
    </w:p>
    <w:p w14:paraId="4F9A9AEE" w14:textId="77777777" w:rsidR="00EF4E1C" w:rsidRDefault="00EF4E1C" w:rsidP="00EF4E1C">
      <w:pPr>
        <w:pStyle w:val="PL"/>
      </w:pPr>
      <w:r>
        <w:t xml:space="preserve">          $ref: 'TS29122_CommonData.yaml#/components/responses/500'</w:t>
      </w:r>
    </w:p>
    <w:p w14:paraId="79367759" w14:textId="77777777" w:rsidR="00EF4E1C" w:rsidRDefault="00EF4E1C" w:rsidP="00EF4E1C">
      <w:pPr>
        <w:pStyle w:val="PL"/>
      </w:pPr>
      <w:r>
        <w:t xml:space="preserve">        '503':</w:t>
      </w:r>
    </w:p>
    <w:p w14:paraId="398D77D6" w14:textId="77777777" w:rsidR="00EF4E1C" w:rsidRDefault="00EF4E1C" w:rsidP="00EF4E1C">
      <w:pPr>
        <w:pStyle w:val="PL"/>
      </w:pPr>
      <w:r>
        <w:t xml:space="preserve">          $ref: 'TS29122_CommonData.yaml#/components/responses/503'</w:t>
      </w:r>
    </w:p>
    <w:p w14:paraId="033B12CE" w14:textId="77777777" w:rsidR="00EF4E1C" w:rsidRDefault="00EF4E1C" w:rsidP="00EF4E1C">
      <w:pPr>
        <w:pStyle w:val="PL"/>
      </w:pPr>
      <w:r>
        <w:t xml:space="preserve">        default:</w:t>
      </w:r>
    </w:p>
    <w:p w14:paraId="0C4D15F2" w14:textId="77777777" w:rsidR="00EF4E1C" w:rsidRDefault="00EF4E1C" w:rsidP="00EF4E1C">
      <w:pPr>
        <w:pStyle w:val="PL"/>
      </w:pPr>
      <w:r>
        <w:t xml:space="preserve">          $ref: 'TS29122_CommonData.yaml#/components/responses/default'</w:t>
      </w:r>
    </w:p>
    <w:p w14:paraId="044FA5BC" w14:textId="77777777" w:rsidR="00EF4E1C" w:rsidRDefault="00EF4E1C" w:rsidP="00EF4E1C">
      <w:pPr>
        <w:pStyle w:val="PL"/>
      </w:pPr>
    </w:p>
    <w:p w14:paraId="7E95C5F8" w14:textId="77777777" w:rsidR="00EF4E1C" w:rsidRDefault="00EF4E1C" w:rsidP="00EF4E1C">
      <w:pPr>
        <w:pStyle w:val="PL"/>
      </w:pPr>
      <w:r>
        <w:t>components:</w:t>
      </w:r>
    </w:p>
    <w:p w14:paraId="52D8C43D" w14:textId="77777777" w:rsidR="00EF4E1C" w:rsidRDefault="00EF4E1C" w:rsidP="00EF4E1C">
      <w:pPr>
        <w:pStyle w:val="PL"/>
        <w:rPr>
          <w:lang w:val="en-US" w:eastAsia="es-ES"/>
        </w:rPr>
      </w:pPr>
    </w:p>
    <w:p w14:paraId="60ED48ED" w14:textId="77777777" w:rsidR="00EF4E1C" w:rsidRDefault="00EF4E1C" w:rsidP="00EF4E1C">
      <w:pPr>
        <w:pStyle w:val="PL"/>
        <w:rPr>
          <w:lang w:val="en-US" w:eastAsia="es-ES"/>
        </w:rPr>
      </w:pPr>
      <w:r>
        <w:rPr>
          <w:lang w:val="en-US" w:eastAsia="es-ES"/>
        </w:rPr>
        <w:t xml:space="preserve">  securitySchemes:</w:t>
      </w:r>
    </w:p>
    <w:p w14:paraId="0A13941A" w14:textId="77777777" w:rsidR="00EF4E1C" w:rsidRDefault="00EF4E1C" w:rsidP="00EF4E1C">
      <w:pPr>
        <w:pStyle w:val="PL"/>
        <w:rPr>
          <w:lang w:val="en-US" w:eastAsia="es-ES"/>
        </w:rPr>
      </w:pPr>
      <w:r>
        <w:rPr>
          <w:lang w:val="en-US" w:eastAsia="es-ES"/>
        </w:rPr>
        <w:t xml:space="preserve">    oAuth2ClientCredentials:</w:t>
      </w:r>
    </w:p>
    <w:p w14:paraId="2C25616B" w14:textId="77777777" w:rsidR="00EF4E1C" w:rsidRDefault="00EF4E1C" w:rsidP="00EF4E1C">
      <w:pPr>
        <w:pStyle w:val="PL"/>
        <w:rPr>
          <w:lang w:val="en-US"/>
        </w:rPr>
      </w:pPr>
      <w:r>
        <w:rPr>
          <w:lang w:val="en-US"/>
        </w:rPr>
        <w:t xml:space="preserve">      type: oauth2</w:t>
      </w:r>
    </w:p>
    <w:p w14:paraId="311713A6" w14:textId="77777777" w:rsidR="00EF4E1C" w:rsidRDefault="00EF4E1C" w:rsidP="00EF4E1C">
      <w:pPr>
        <w:pStyle w:val="PL"/>
        <w:rPr>
          <w:lang w:val="en-US"/>
        </w:rPr>
      </w:pPr>
      <w:r>
        <w:rPr>
          <w:lang w:val="en-US"/>
        </w:rPr>
        <w:t xml:space="preserve">      flows:</w:t>
      </w:r>
    </w:p>
    <w:p w14:paraId="5D598F9C" w14:textId="77777777" w:rsidR="00EF4E1C" w:rsidRDefault="00EF4E1C" w:rsidP="00EF4E1C">
      <w:pPr>
        <w:pStyle w:val="PL"/>
        <w:rPr>
          <w:lang w:val="en-US"/>
        </w:rPr>
      </w:pPr>
      <w:r>
        <w:rPr>
          <w:lang w:val="en-US"/>
        </w:rPr>
        <w:t xml:space="preserve">        clientCredentials:</w:t>
      </w:r>
    </w:p>
    <w:p w14:paraId="4FE73860" w14:textId="77777777" w:rsidR="00EF4E1C" w:rsidRDefault="00EF4E1C" w:rsidP="00EF4E1C">
      <w:pPr>
        <w:pStyle w:val="PL"/>
        <w:rPr>
          <w:lang w:val="en-US"/>
        </w:rPr>
      </w:pPr>
      <w:r>
        <w:rPr>
          <w:lang w:val="en-US"/>
        </w:rPr>
        <w:t xml:space="preserve">          tokenUrl: '{tokenUrl}'</w:t>
      </w:r>
    </w:p>
    <w:p w14:paraId="746A9982" w14:textId="77777777" w:rsidR="00EF4E1C" w:rsidRDefault="00EF4E1C" w:rsidP="00EF4E1C">
      <w:pPr>
        <w:pStyle w:val="PL"/>
        <w:rPr>
          <w:lang w:val="en-US"/>
        </w:rPr>
      </w:pPr>
      <w:r>
        <w:rPr>
          <w:lang w:val="en-US"/>
        </w:rPr>
        <w:t xml:space="preserve">          scopes: {}</w:t>
      </w:r>
    </w:p>
    <w:p w14:paraId="388FF9E0" w14:textId="77777777" w:rsidR="00EF4E1C" w:rsidRDefault="00EF4E1C" w:rsidP="00EF4E1C">
      <w:pPr>
        <w:pStyle w:val="PL"/>
      </w:pPr>
    </w:p>
    <w:p w14:paraId="0671E4B7" w14:textId="77777777" w:rsidR="00EF4E1C" w:rsidRDefault="00EF4E1C" w:rsidP="00EF4E1C">
      <w:pPr>
        <w:pStyle w:val="PL"/>
      </w:pPr>
      <w:r>
        <w:t xml:space="preserve">  schemas:</w:t>
      </w:r>
    </w:p>
    <w:p w14:paraId="5A5FE7E4" w14:textId="77777777" w:rsidR="00EF4E1C" w:rsidRDefault="00EF4E1C" w:rsidP="00EF4E1C">
      <w:pPr>
        <w:pStyle w:val="PL"/>
      </w:pPr>
      <w:r>
        <w:t xml:space="preserve">    CommonEASInfo:</w:t>
      </w:r>
    </w:p>
    <w:p w14:paraId="2C500480" w14:textId="77777777" w:rsidR="00EF4E1C" w:rsidRDefault="00EF4E1C" w:rsidP="00EF4E1C">
      <w:pPr>
        <w:pStyle w:val="PL"/>
      </w:pPr>
      <w:r>
        <w:t xml:space="preserve">      description: &gt;</w:t>
      </w:r>
    </w:p>
    <w:p w14:paraId="14C960D8" w14:textId="77777777" w:rsidR="00EF4E1C" w:rsidRDefault="00EF4E1C" w:rsidP="00EF4E1C">
      <w:pPr>
        <w:pStyle w:val="PL"/>
      </w:pPr>
      <w:r>
        <w:t xml:space="preserve">        </w:t>
      </w:r>
      <w:r>
        <w:rPr>
          <w:rFonts w:cs="Arial"/>
          <w:szCs w:val="18"/>
          <w:lang w:eastAsia="zh-CN"/>
        </w:rPr>
        <w:t>Represents the common EAS information.</w:t>
      </w:r>
    </w:p>
    <w:p w14:paraId="0C94F6BE" w14:textId="77777777" w:rsidR="00EF4E1C" w:rsidRDefault="00EF4E1C" w:rsidP="00EF4E1C">
      <w:pPr>
        <w:pStyle w:val="PL"/>
      </w:pPr>
      <w:r>
        <w:t xml:space="preserve">      type: object</w:t>
      </w:r>
    </w:p>
    <w:p w14:paraId="49CA9A4F" w14:textId="77777777" w:rsidR="00EF4E1C" w:rsidRDefault="00EF4E1C" w:rsidP="00EF4E1C">
      <w:pPr>
        <w:pStyle w:val="PL"/>
      </w:pPr>
      <w:r>
        <w:t xml:space="preserve">      properties:</w:t>
      </w:r>
    </w:p>
    <w:p w14:paraId="7C8EA6E1" w14:textId="77777777" w:rsidR="00EF4E1C" w:rsidRDefault="00EF4E1C" w:rsidP="00EF4E1C">
      <w:pPr>
        <w:pStyle w:val="PL"/>
      </w:pPr>
      <w:r>
        <w:t xml:space="preserve">        requestorId:</w:t>
      </w:r>
    </w:p>
    <w:p w14:paraId="07A5124F" w14:textId="77777777" w:rsidR="00EF4E1C" w:rsidRDefault="00EF4E1C" w:rsidP="00EF4E1C">
      <w:pPr>
        <w:pStyle w:val="PL"/>
      </w:pPr>
      <w:r>
        <w:t xml:space="preserve">          type: string</w:t>
      </w:r>
    </w:p>
    <w:p w14:paraId="62BC0AE2" w14:textId="77777777" w:rsidR="00EF4E1C" w:rsidRDefault="00EF4E1C" w:rsidP="00EF4E1C">
      <w:pPr>
        <w:pStyle w:val="PL"/>
      </w:pPr>
      <w:r>
        <w:t xml:space="preserve">          description: </w:t>
      </w:r>
      <w:r>
        <w:rPr>
          <w:rFonts w:cs="Arial"/>
          <w:szCs w:val="18"/>
          <w:lang w:eastAsia="zh-CN"/>
        </w:rPr>
        <w:t>Represents the identifier of the announcing EES sending the request.</w:t>
      </w:r>
    </w:p>
    <w:p w14:paraId="62FA640E" w14:textId="77777777" w:rsidR="00EF4E1C" w:rsidRDefault="00EF4E1C" w:rsidP="00EF4E1C">
      <w:pPr>
        <w:pStyle w:val="PL"/>
      </w:pPr>
      <w:r>
        <w:t xml:space="preserve">        requestorEndPt:</w:t>
      </w:r>
    </w:p>
    <w:p w14:paraId="3ADD52C4" w14:textId="77777777" w:rsidR="00EF4E1C" w:rsidRPr="003A6C13" w:rsidRDefault="00EF4E1C" w:rsidP="00EF4E1C">
      <w:pPr>
        <w:pStyle w:val="PL"/>
      </w:pPr>
      <w:r>
        <w:t xml:space="preserve">          $ref: 'TS29558_Eees_EASRegistration.yaml#/components/schemas/EndPoint'</w:t>
      </w:r>
    </w:p>
    <w:p w14:paraId="57BCEF56" w14:textId="77777777" w:rsidR="00EF4E1C" w:rsidRDefault="00EF4E1C" w:rsidP="00EF4E1C">
      <w:pPr>
        <w:pStyle w:val="PL"/>
      </w:pPr>
      <w:r>
        <w:t xml:space="preserve">        easId:</w:t>
      </w:r>
    </w:p>
    <w:p w14:paraId="063690AF" w14:textId="77777777" w:rsidR="00EF4E1C" w:rsidRDefault="00EF4E1C" w:rsidP="00EF4E1C">
      <w:pPr>
        <w:pStyle w:val="PL"/>
      </w:pPr>
      <w:r>
        <w:t xml:space="preserve">          type: string</w:t>
      </w:r>
    </w:p>
    <w:p w14:paraId="76594643" w14:textId="77777777" w:rsidR="00EF4E1C" w:rsidRDefault="00EF4E1C" w:rsidP="00EF4E1C">
      <w:pPr>
        <w:pStyle w:val="PL"/>
        <w:rPr>
          <w:rFonts w:cs="Arial"/>
          <w:szCs w:val="18"/>
          <w:lang w:eastAsia="zh-CN"/>
        </w:rPr>
      </w:pPr>
      <w:r>
        <w:t xml:space="preserve">          description: </w:t>
      </w:r>
      <w:r>
        <w:rPr>
          <w:rFonts w:cs="Arial"/>
          <w:szCs w:val="18"/>
          <w:lang w:eastAsia="zh-CN"/>
        </w:rPr>
        <w:t>Represents the EAS ID of the selected common EAS</w:t>
      </w:r>
    </w:p>
    <w:p w14:paraId="246D4597" w14:textId="223795E4" w:rsidR="00EF4E1C" w:rsidRDefault="00EF4E1C" w:rsidP="00EF4E1C">
      <w:pPr>
        <w:pStyle w:val="PL"/>
      </w:pPr>
      <w:r>
        <w:t xml:space="preserve">        easEndPt:</w:t>
      </w:r>
    </w:p>
    <w:p w14:paraId="0F137BBD" w14:textId="497E146F" w:rsidR="00EF4E1C" w:rsidRPr="003A6C13" w:rsidRDefault="00EF4E1C" w:rsidP="00EF4E1C">
      <w:pPr>
        <w:pStyle w:val="PL"/>
      </w:pPr>
      <w:r>
        <w:t xml:space="preserve">          $ref: 'TS29558_Eees_EASRegistration.yaml#/components/schemas/EndPoint'</w:t>
      </w:r>
    </w:p>
    <w:p w14:paraId="797EB8E1" w14:textId="77777777" w:rsidR="00EF4E1C" w:rsidRDefault="00EF4E1C" w:rsidP="00EF4E1C">
      <w:pPr>
        <w:pStyle w:val="PL"/>
      </w:pPr>
      <w:r>
        <w:t xml:space="preserve">        appGrpId:</w:t>
      </w:r>
    </w:p>
    <w:p w14:paraId="0D878AEC" w14:textId="77777777" w:rsidR="00EF4E1C" w:rsidRDefault="00EF4E1C" w:rsidP="00EF4E1C">
      <w:pPr>
        <w:pStyle w:val="PL"/>
      </w:pPr>
      <w:r>
        <w:t xml:space="preserve">          type: string</w:t>
      </w:r>
    </w:p>
    <w:p w14:paraId="23E94AE4" w14:textId="77777777" w:rsidR="00EF4E1C" w:rsidRDefault="00EF4E1C" w:rsidP="00EF4E1C">
      <w:pPr>
        <w:pStyle w:val="PL"/>
        <w:rPr>
          <w:rFonts w:cs="Arial"/>
          <w:szCs w:val="18"/>
          <w:lang w:eastAsia="zh-CN"/>
        </w:rPr>
      </w:pPr>
      <w:r>
        <w:t xml:space="preserve">          description: </w:t>
      </w:r>
      <w:r>
        <w:rPr>
          <w:rFonts w:cs="Arial"/>
          <w:szCs w:val="18"/>
          <w:lang w:eastAsia="zh-CN"/>
        </w:rPr>
        <w:t>Represents the application group identifier.</w:t>
      </w:r>
    </w:p>
    <w:p w14:paraId="47EAC76C" w14:textId="77777777" w:rsidR="00EF4E1C" w:rsidRDefault="00EF4E1C" w:rsidP="00EF4E1C">
      <w:pPr>
        <w:pStyle w:val="PL"/>
      </w:pPr>
      <w:r>
        <w:t xml:space="preserve">      required:</w:t>
      </w:r>
    </w:p>
    <w:p w14:paraId="14F155BA" w14:textId="77777777" w:rsidR="00EF4E1C" w:rsidRDefault="00EF4E1C" w:rsidP="00EF4E1C">
      <w:pPr>
        <w:pStyle w:val="PL"/>
      </w:pPr>
      <w:r>
        <w:t xml:space="preserve">        - requestorId</w:t>
      </w:r>
    </w:p>
    <w:p w14:paraId="09726BBC" w14:textId="77777777" w:rsidR="00EF4E1C" w:rsidRDefault="00EF4E1C" w:rsidP="00EF4E1C">
      <w:pPr>
        <w:pStyle w:val="PL"/>
      </w:pPr>
      <w:r>
        <w:t xml:space="preserve">        - </w:t>
      </w:r>
      <w:r>
        <w:rPr>
          <w:rFonts w:hint="eastAsia"/>
          <w:lang w:eastAsia="zh-CN"/>
        </w:rPr>
        <w:t>e</w:t>
      </w:r>
      <w:r>
        <w:rPr>
          <w:lang w:eastAsia="zh-CN"/>
        </w:rPr>
        <w:t>asId</w:t>
      </w:r>
    </w:p>
    <w:p w14:paraId="059BB064" w14:textId="77777777" w:rsidR="00EF4E1C" w:rsidRDefault="00EF4E1C" w:rsidP="00EF4E1C">
      <w:pPr>
        <w:pStyle w:val="PL"/>
      </w:pPr>
      <w:r>
        <w:t xml:space="preserve">        - easEndPt</w:t>
      </w:r>
    </w:p>
    <w:p w14:paraId="40CA9C6F" w14:textId="77777777" w:rsidR="00EF4E1C" w:rsidRDefault="00EF4E1C" w:rsidP="00EF4E1C">
      <w:pPr>
        <w:pStyle w:val="PL"/>
      </w:pPr>
      <w:r>
        <w:t xml:space="preserve">        - appGrpId</w:t>
      </w:r>
    </w:p>
    <w:p w14:paraId="7A356AFB" w14:textId="45016076" w:rsidR="00A678DC" w:rsidRDefault="00A678DC" w:rsidP="00A678DC">
      <w:pPr>
        <w:pStyle w:val="PL"/>
      </w:pPr>
    </w:p>
    <w:p w14:paraId="23B662C9" w14:textId="77777777" w:rsidR="00B65EB5" w:rsidRDefault="00B65EB5" w:rsidP="00B65EB5">
      <w:pPr>
        <w:pStyle w:val="Heading1"/>
      </w:pPr>
      <w:bookmarkStart w:id="5518" w:name="_Toc157111705"/>
      <w:r>
        <w:t>A.</w:t>
      </w:r>
      <w:r w:rsidRPr="00444667">
        <w:t>1</w:t>
      </w:r>
      <w:r>
        <w:t>6</w:t>
      </w:r>
      <w:r>
        <w:tab/>
      </w:r>
      <w:r w:rsidRPr="00310802">
        <w:t>Eees_</w:t>
      </w:r>
      <w:r>
        <w:t>TrafficInfluenceEAS API</w:t>
      </w:r>
      <w:bookmarkEnd w:id="5518"/>
    </w:p>
    <w:p w14:paraId="26F86CA6" w14:textId="77777777" w:rsidR="00B65EB5" w:rsidRDefault="00B65EB5" w:rsidP="00B65EB5">
      <w:pPr>
        <w:pStyle w:val="PL"/>
      </w:pPr>
      <w:r>
        <w:t>openapi: 3.0.0</w:t>
      </w:r>
    </w:p>
    <w:p w14:paraId="236CD58D" w14:textId="77777777" w:rsidR="00B65EB5" w:rsidRDefault="00B65EB5" w:rsidP="00B65EB5">
      <w:pPr>
        <w:pStyle w:val="PL"/>
      </w:pPr>
    </w:p>
    <w:p w14:paraId="2149535F" w14:textId="77777777" w:rsidR="00B65EB5" w:rsidRDefault="00B65EB5" w:rsidP="00B65EB5">
      <w:pPr>
        <w:pStyle w:val="PL"/>
      </w:pPr>
      <w:r>
        <w:t>info:</w:t>
      </w:r>
    </w:p>
    <w:p w14:paraId="1510327D" w14:textId="77777777" w:rsidR="00B65EB5" w:rsidRDefault="00B65EB5" w:rsidP="00B65EB5">
      <w:pPr>
        <w:pStyle w:val="PL"/>
      </w:pPr>
      <w:r>
        <w:t xml:space="preserve">  title: EES Application Traffic Influence Service</w:t>
      </w:r>
    </w:p>
    <w:p w14:paraId="296DAA1F" w14:textId="77777777" w:rsidR="00B65EB5" w:rsidRDefault="00B65EB5" w:rsidP="00B65EB5">
      <w:pPr>
        <w:pStyle w:val="PL"/>
      </w:pPr>
      <w:r>
        <w:t xml:space="preserve">  version: 1.0.0-alpha.1</w:t>
      </w:r>
    </w:p>
    <w:p w14:paraId="6F243064" w14:textId="77777777" w:rsidR="00B65EB5" w:rsidRDefault="00B65EB5" w:rsidP="00B65EB5">
      <w:pPr>
        <w:pStyle w:val="PL"/>
      </w:pPr>
      <w:r>
        <w:t xml:space="preserve">  description: |</w:t>
      </w:r>
    </w:p>
    <w:p w14:paraId="5A6150F5" w14:textId="77777777" w:rsidR="00B65EB5" w:rsidRDefault="00B65EB5" w:rsidP="00B65EB5">
      <w:pPr>
        <w:pStyle w:val="PL"/>
      </w:pPr>
      <w:r>
        <w:t xml:space="preserve">    EES Application Traffic Influence Service.  </w:t>
      </w:r>
    </w:p>
    <w:p w14:paraId="626B9EBE" w14:textId="77777777" w:rsidR="00B65EB5" w:rsidRDefault="00B65EB5" w:rsidP="00B65EB5">
      <w:pPr>
        <w:pStyle w:val="PL"/>
      </w:pPr>
      <w:r>
        <w:t xml:space="preserve">    © 2024, 3GPP Organizational Partners (ARIB, ATIS, CCSA, ETSI, TSDSI, TTA, TTC).  </w:t>
      </w:r>
    </w:p>
    <w:p w14:paraId="55B5D3C3" w14:textId="77777777" w:rsidR="00B65EB5" w:rsidRDefault="00B65EB5" w:rsidP="00B65EB5">
      <w:pPr>
        <w:pStyle w:val="PL"/>
      </w:pPr>
      <w:r>
        <w:t xml:space="preserve">    All rights reserved.</w:t>
      </w:r>
    </w:p>
    <w:p w14:paraId="3B89B988" w14:textId="77777777" w:rsidR="00B65EB5" w:rsidRDefault="00B65EB5" w:rsidP="00B65EB5">
      <w:pPr>
        <w:pStyle w:val="PL"/>
      </w:pPr>
    </w:p>
    <w:p w14:paraId="2D9F5A25" w14:textId="77777777" w:rsidR="00B65EB5" w:rsidRDefault="00B65EB5" w:rsidP="00B65EB5">
      <w:pPr>
        <w:pStyle w:val="PL"/>
      </w:pPr>
      <w:r>
        <w:t>externalDocs:</w:t>
      </w:r>
    </w:p>
    <w:p w14:paraId="5551F8B5" w14:textId="77777777" w:rsidR="00B65EB5" w:rsidRDefault="00B65EB5" w:rsidP="00B65EB5">
      <w:pPr>
        <w:pStyle w:val="PL"/>
      </w:pPr>
      <w:r>
        <w:t xml:space="preserve">  description: &gt;</w:t>
      </w:r>
    </w:p>
    <w:p w14:paraId="44BF2B98" w14:textId="77777777" w:rsidR="00B65EB5" w:rsidRDefault="00B65EB5" w:rsidP="00B65EB5">
      <w:pPr>
        <w:pStyle w:val="PL"/>
      </w:pPr>
      <w:r>
        <w:t xml:space="preserve">    3GPP TS 29.558 V18.</w:t>
      </w:r>
      <w:r w:rsidRPr="00B65EB5">
        <w:t>5</w:t>
      </w:r>
      <w:r>
        <w:t>.0; Enabling Edge Applications;</w:t>
      </w:r>
    </w:p>
    <w:p w14:paraId="74F83903" w14:textId="77777777" w:rsidR="00B65EB5" w:rsidRDefault="00B65EB5" w:rsidP="00B65EB5">
      <w:pPr>
        <w:pStyle w:val="PL"/>
      </w:pPr>
      <w:r>
        <w:t xml:space="preserve">    Application Programming Interface (API) specification; Stage 3.</w:t>
      </w:r>
    </w:p>
    <w:p w14:paraId="71B01D46" w14:textId="77777777" w:rsidR="00B65EB5" w:rsidRDefault="00B65EB5" w:rsidP="00B65EB5">
      <w:pPr>
        <w:pStyle w:val="PL"/>
      </w:pPr>
      <w:r>
        <w:t xml:space="preserve">  url: https://www.3gpp.org/ftp/Specs/archive/29_series/29.558/</w:t>
      </w:r>
    </w:p>
    <w:p w14:paraId="0C6009EF" w14:textId="77777777" w:rsidR="00B65EB5" w:rsidRDefault="00B65EB5" w:rsidP="00B65EB5">
      <w:pPr>
        <w:pStyle w:val="PL"/>
        <w:rPr>
          <w:lang w:val="en-US" w:eastAsia="es-ES"/>
        </w:rPr>
      </w:pPr>
    </w:p>
    <w:p w14:paraId="5B69C0E8" w14:textId="77777777" w:rsidR="00B65EB5" w:rsidRDefault="00B65EB5" w:rsidP="00B65EB5">
      <w:pPr>
        <w:pStyle w:val="PL"/>
        <w:rPr>
          <w:lang w:val="en-US" w:eastAsia="es-ES"/>
        </w:rPr>
      </w:pPr>
      <w:r>
        <w:rPr>
          <w:lang w:val="en-US" w:eastAsia="es-ES"/>
        </w:rPr>
        <w:t>security:</w:t>
      </w:r>
    </w:p>
    <w:p w14:paraId="031A6F22" w14:textId="77777777" w:rsidR="00B65EB5" w:rsidRDefault="00B65EB5" w:rsidP="00B65EB5">
      <w:pPr>
        <w:pStyle w:val="PL"/>
        <w:rPr>
          <w:lang w:val="en-US" w:eastAsia="es-ES"/>
        </w:rPr>
      </w:pPr>
      <w:r>
        <w:rPr>
          <w:lang w:val="en-US" w:eastAsia="es-ES"/>
        </w:rPr>
        <w:t xml:space="preserve">  - {}</w:t>
      </w:r>
    </w:p>
    <w:p w14:paraId="28261F94" w14:textId="77777777" w:rsidR="00B65EB5" w:rsidRDefault="00B65EB5" w:rsidP="00B65EB5">
      <w:pPr>
        <w:pStyle w:val="PL"/>
        <w:rPr>
          <w:lang w:val="en-US" w:eastAsia="es-ES"/>
        </w:rPr>
      </w:pPr>
      <w:r>
        <w:rPr>
          <w:lang w:val="en-US" w:eastAsia="es-ES"/>
        </w:rPr>
        <w:t xml:space="preserve">  - oAuth2ClientCredentials: []</w:t>
      </w:r>
    </w:p>
    <w:p w14:paraId="59963B65" w14:textId="77777777" w:rsidR="00B65EB5" w:rsidRDefault="00B65EB5" w:rsidP="00B65EB5">
      <w:pPr>
        <w:pStyle w:val="PL"/>
      </w:pPr>
    </w:p>
    <w:p w14:paraId="73717F3C" w14:textId="77777777" w:rsidR="00B65EB5" w:rsidRDefault="00B65EB5" w:rsidP="00B65EB5">
      <w:pPr>
        <w:pStyle w:val="PL"/>
      </w:pPr>
      <w:r>
        <w:t>servers:</w:t>
      </w:r>
    </w:p>
    <w:p w14:paraId="642B1010" w14:textId="77777777" w:rsidR="00B65EB5" w:rsidRDefault="00B65EB5" w:rsidP="00B65EB5">
      <w:pPr>
        <w:pStyle w:val="PL"/>
      </w:pPr>
      <w:r>
        <w:t xml:space="preserve">  - url: '{apiRoot}/eees-tie/v1'</w:t>
      </w:r>
    </w:p>
    <w:p w14:paraId="63142BF9" w14:textId="77777777" w:rsidR="00B65EB5" w:rsidRDefault="00B65EB5" w:rsidP="00B65EB5">
      <w:pPr>
        <w:pStyle w:val="PL"/>
      </w:pPr>
      <w:r>
        <w:t xml:space="preserve">    variables:</w:t>
      </w:r>
    </w:p>
    <w:p w14:paraId="17E7DA75" w14:textId="77777777" w:rsidR="00B65EB5" w:rsidRDefault="00B65EB5" w:rsidP="00B65EB5">
      <w:pPr>
        <w:pStyle w:val="PL"/>
      </w:pPr>
      <w:r>
        <w:t xml:space="preserve">      apiRoot:</w:t>
      </w:r>
    </w:p>
    <w:p w14:paraId="34B47CAB" w14:textId="77777777" w:rsidR="00B65EB5" w:rsidRDefault="00B65EB5" w:rsidP="00B65EB5">
      <w:pPr>
        <w:pStyle w:val="PL"/>
      </w:pPr>
      <w:r>
        <w:t xml:space="preserve">        default: https://example.com</w:t>
      </w:r>
    </w:p>
    <w:p w14:paraId="0B1F6E83" w14:textId="77777777" w:rsidR="00B65EB5" w:rsidRDefault="00B65EB5" w:rsidP="00B65EB5">
      <w:pPr>
        <w:pStyle w:val="PL"/>
      </w:pPr>
      <w:r>
        <w:t xml:space="preserve">        description: apiRoot as defined in clause 5.2.4 of 3GPP TS 29.122</w:t>
      </w:r>
    </w:p>
    <w:p w14:paraId="4FDF4884" w14:textId="77777777" w:rsidR="00B65EB5" w:rsidRDefault="00B65EB5" w:rsidP="00B65EB5">
      <w:pPr>
        <w:pStyle w:val="PL"/>
      </w:pPr>
    </w:p>
    <w:p w14:paraId="43EDE13F" w14:textId="77777777" w:rsidR="00B65EB5" w:rsidRDefault="00B65EB5" w:rsidP="00B65EB5">
      <w:pPr>
        <w:pStyle w:val="PL"/>
      </w:pPr>
      <w:r>
        <w:t>paths:</w:t>
      </w:r>
    </w:p>
    <w:p w14:paraId="17E6F9F1" w14:textId="77777777" w:rsidR="00B65EB5" w:rsidRDefault="00B65EB5" w:rsidP="00B65EB5">
      <w:pPr>
        <w:pStyle w:val="PL"/>
      </w:pPr>
      <w:r>
        <w:t xml:space="preserve">  /instances:</w:t>
      </w:r>
    </w:p>
    <w:p w14:paraId="130F540B" w14:textId="77777777" w:rsidR="00B65EB5" w:rsidRDefault="00B65EB5" w:rsidP="00B65EB5">
      <w:pPr>
        <w:pStyle w:val="PL"/>
      </w:pPr>
      <w:r>
        <w:t xml:space="preserve">    post:</w:t>
      </w:r>
    </w:p>
    <w:p w14:paraId="4E17D408" w14:textId="77777777" w:rsidR="00B65EB5" w:rsidRDefault="00B65EB5" w:rsidP="00B65EB5">
      <w:pPr>
        <w:pStyle w:val="PL"/>
      </w:pPr>
      <w:r>
        <w:t xml:space="preserve">      summary: </w:t>
      </w:r>
      <w:r>
        <w:rPr>
          <w:lang w:val="en-US"/>
        </w:rPr>
        <w:t>Create</w:t>
      </w:r>
      <w:r>
        <w:t xml:space="preserve"> application traffic influence trigger from EAS.</w:t>
      </w:r>
    </w:p>
    <w:p w14:paraId="032E0CEE" w14:textId="77777777" w:rsidR="00B65EB5" w:rsidRDefault="00B65EB5" w:rsidP="00B65EB5">
      <w:pPr>
        <w:pStyle w:val="PL"/>
        <w:rPr>
          <w:rFonts w:cs="Courier New"/>
          <w:szCs w:val="16"/>
        </w:rPr>
      </w:pPr>
      <w:r>
        <w:rPr>
          <w:rFonts w:cs="Courier New"/>
          <w:szCs w:val="16"/>
        </w:rPr>
        <w:t xml:space="preserve">      operationId: </w:t>
      </w:r>
      <w:r>
        <w:t>CreateTraffInfluInstance</w:t>
      </w:r>
    </w:p>
    <w:p w14:paraId="18B2A7A8" w14:textId="77777777" w:rsidR="00B65EB5" w:rsidRDefault="00B65EB5" w:rsidP="00B65EB5">
      <w:pPr>
        <w:pStyle w:val="PL"/>
        <w:rPr>
          <w:rFonts w:cs="Courier New"/>
          <w:szCs w:val="16"/>
        </w:rPr>
      </w:pPr>
      <w:r>
        <w:rPr>
          <w:rFonts w:cs="Courier New"/>
          <w:szCs w:val="16"/>
        </w:rPr>
        <w:t xml:space="preserve">      tags:</w:t>
      </w:r>
    </w:p>
    <w:p w14:paraId="18D69D6B" w14:textId="77777777" w:rsidR="00B65EB5" w:rsidRDefault="00B65EB5" w:rsidP="00B65EB5">
      <w:pPr>
        <w:pStyle w:val="PL"/>
        <w:rPr>
          <w:rFonts w:cs="Courier New"/>
          <w:szCs w:val="16"/>
        </w:rPr>
      </w:pPr>
      <w:r>
        <w:rPr>
          <w:rFonts w:cs="Courier New"/>
          <w:szCs w:val="16"/>
        </w:rPr>
        <w:t xml:space="preserve">        - </w:t>
      </w:r>
      <w:r>
        <w:t>Traffic Influence (Document)</w:t>
      </w:r>
    </w:p>
    <w:p w14:paraId="7C61E3FD" w14:textId="77777777" w:rsidR="00B65EB5" w:rsidRDefault="00B65EB5" w:rsidP="00B65EB5">
      <w:pPr>
        <w:pStyle w:val="PL"/>
      </w:pPr>
      <w:r>
        <w:t xml:space="preserve">      requestBody:</w:t>
      </w:r>
    </w:p>
    <w:p w14:paraId="5274641C" w14:textId="77777777" w:rsidR="00B65EB5" w:rsidRDefault="00B65EB5" w:rsidP="00B65EB5">
      <w:pPr>
        <w:pStyle w:val="PL"/>
      </w:pPr>
      <w:r>
        <w:t xml:space="preserve">        required: true</w:t>
      </w:r>
    </w:p>
    <w:p w14:paraId="5631621C" w14:textId="77777777" w:rsidR="00B65EB5" w:rsidRDefault="00B65EB5" w:rsidP="00B65EB5">
      <w:pPr>
        <w:pStyle w:val="PL"/>
      </w:pPr>
      <w:r>
        <w:t xml:space="preserve">        content:</w:t>
      </w:r>
    </w:p>
    <w:p w14:paraId="3F8DA124" w14:textId="77777777" w:rsidR="00B65EB5" w:rsidRDefault="00B65EB5" w:rsidP="00B65EB5">
      <w:pPr>
        <w:pStyle w:val="PL"/>
      </w:pPr>
      <w:r>
        <w:t xml:space="preserve">          application/json:</w:t>
      </w:r>
    </w:p>
    <w:p w14:paraId="376BBB2B" w14:textId="77777777" w:rsidR="00B65EB5" w:rsidRDefault="00B65EB5" w:rsidP="00B65EB5">
      <w:pPr>
        <w:pStyle w:val="PL"/>
      </w:pPr>
      <w:r>
        <w:t xml:space="preserve">            schema:</w:t>
      </w:r>
    </w:p>
    <w:p w14:paraId="3AF83956" w14:textId="77777777" w:rsidR="00B65EB5" w:rsidRDefault="00B65EB5" w:rsidP="00B65EB5">
      <w:pPr>
        <w:pStyle w:val="PL"/>
      </w:pPr>
      <w:r>
        <w:t xml:space="preserve">              $ref: '#/components/schemas/AppTrafficInfluence'</w:t>
      </w:r>
    </w:p>
    <w:p w14:paraId="5FBC747A" w14:textId="77777777" w:rsidR="00B65EB5" w:rsidRDefault="00B65EB5" w:rsidP="00B65EB5">
      <w:pPr>
        <w:pStyle w:val="PL"/>
      </w:pPr>
      <w:r>
        <w:t xml:space="preserve">      responses:</w:t>
      </w:r>
    </w:p>
    <w:p w14:paraId="5BCD5D29" w14:textId="77777777" w:rsidR="00B65EB5" w:rsidRDefault="00B65EB5" w:rsidP="00B65EB5">
      <w:pPr>
        <w:pStyle w:val="PL"/>
      </w:pPr>
      <w:r>
        <w:t xml:space="preserve">        '201':</w:t>
      </w:r>
    </w:p>
    <w:p w14:paraId="707BDCDC" w14:textId="77777777" w:rsidR="00B65EB5" w:rsidRDefault="00B65EB5" w:rsidP="00B65EB5">
      <w:pPr>
        <w:pStyle w:val="PL"/>
      </w:pPr>
      <w:r>
        <w:t xml:space="preserve">          description: Create a new individual Application Traffic Influence Instance.</w:t>
      </w:r>
    </w:p>
    <w:p w14:paraId="5AD4E47F" w14:textId="77777777" w:rsidR="00B65EB5" w:rsidRDefault="00B65EB5" w:rsidP="00B65EB5">
      <w:pPr>
        <w:pStyle w:val="PL"/>
        <w:rPr>
          <w:rFonts w:eastAsia="DengXian"/>
        </w:rPr>
      </w:pPr>
      <w:r>
        <w:rPr>
          <w:rFonts w:eastAsia="DengXian"/>
        </w:rPr>
        <w:t xml:space="preserve">          headers:</w:t>
      </w:r>
    </w:p>
    <w:p w14:paraId="344ED0A7" w14:textId="77777777" w:rsidR="00B65EB5" w:rsidRDefault="00B65EB5" w:rsidP="00B65EB5">
      <w:pPr>
        <w:pStyle w:val="PL"/>
        <w:rPr>
          <w:rFonts w:eastAsia="DengXian"/>
        </w:rPr>
      </w:pPr>
      <w:r>
        <w:rPr>
          <w:rFonts w:eastAsia="DengXian"/>
        </w:rPr>
        <w:t xml:space="preserve">            Location:</w:t>
      </w:r>
    </w:p>
    <w:p w14:paraId="4EA75B74" w14:textId="77777777" w:rsidR="00B65EB5" w:rsidRDefault="00B65EB5" w:rsidP="00B65EB5">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056C413E" w14:textId="77777777" w:rsidR="00B65EB5" w:rsidRDefault="00B65EB5" w:rsidP="00B65EB5">
      <w:pPr>
        <w:pStyle w:val="PL"/>
        <w:rPr>
          <w:rFonts w:eastAsia="DengXian"/>
        </w:rPr>
      </w:pPr>
      <w:r>
        <w:rPr>
          <w:rFonts w:eastAsia="DengXian"/>
        </w:rPr>
        <w:t xml:space="preserve">              required: true</w:t>
      </w:r>
    </w:p>
    <w:p w14:paraId="250FA1AB" w14:textId="77777777" w:rsidR="00B65EB5" w:rsidRDefault="00B65EB5" w:rsidP="00B65EB5">
      <w:pPr>
        <w:pStyle w:val="PL"/>
        <w:rPr>
          <w:rFonts w:eastAsia="DengXian"/>
        </w:rPr>
      </w:pPr>
      <w:r>
        <w:rPr>
          <w:rFonts w:eastAsia="DengXian"/>
        </w:rPr>
        <w:t xml:space="preserve">              schema:</w:t>
      </w:r>
    </w:p>
    <w:p w14:paraId="63B9F529" w14:textId="77777777" w:rsidR="00B65EB5" w:rsidRDefault="00B65EB5" w:rsidP="00B65EB5">
      <w:pPr>
        <w:pStyle w:val="PL"/>
        <w:rPr>
          <w:rFonts w:eastAsia="DengXian"/>
        </w:rPr>
      </w:pPr>
      <w:r>
        <w:rPr>
          <w:rFonts w:eastAsia="DengXian"/>
        </w:rPr>
        <w:t xml:space="preserve">                type: string</w:t>
      </w:r>
    </w:p>
    <w:p w14:paraId="6FFF1024" w14:textId="77777777" w:rsidR="00B65EB5" w:rsidRDefault="00B65EB5" w:rsidP="00B65EB5">
      <w:pPr>
        <w:pStyle w:val="PL"/>
      </w:pPr>
      <w:r>
        <w:t xml:space="preserve">          content:</w:t>
      </w:r>
    </w:p>
    <w:p w14:paraId="271B24A6" w14:textId="77777777" w:rsidR="00B65EB5" w:rsidRDefault="00B65EB5" w:rsidP="00B65EB5">
      <w:pPr>
        <w:pStyle w:val="PL"/>
      </w:pPr>
      <w:r>
        <w:t xml:space="preserve">            application/json:</w:t>
      </w:r>
    </w:p>
    <w:p w14:paraId="5759B99D" w14:textId="77777777" w:rsidR="00B65EB5" w:rsidRDefault="00B65EB5" w:rsidP="00B65EB5">
      <w:pPr>
        <w:pStyle w:val="PL"/>
      </w:pPr>
      <w:r>
        <w:t xml:space="preserve">              schema:</w:t>
      </w:r>
    </w:p>
    <w:p w14:paraId="2832968D" w14:textId="77777777" w:rsidR="00B65EB5" w:rsidRDefault="00B65EB5" w:rsidP="00B65EB5">
      <w:pPr>
        <w:pStyle w:val="PL"/>
      </w:pPr>
      <w:r>
        <w:t xml:space="preserve">                $ref: '#/components/schemas/AppTrafficInfluence'</w:t>
      </w:r>
    </w:p>
    <w:p w14:paraId="37C662E2" w14:textId="77777777" w:rsidR="00B65EB5" w:rsidRDefault="00B65EB5" w:rsidP="00B65EB5">
      <w:pPr>
        <w:pStyle w:val="PL"/>
      </w:pPr>
      <w:r>
        <w:t xml:space="preserve">        '400':</w:t>
      </w:r>
    </w:p>
    <w:p w14:paraId="50CC52C4" w14:textId="77777777" w:rsidR="00B65EB5" w:rsidRDefault="00B65EB5" w:rsidP="00B65EB5">
      <w:pPr>
        <w:pStyle w:val="PL"/>
      </w:pPr>
      <w:r>
        <w:t xml:space="preserve">          $ref: 'TS29122_CommonData.yaml#/components/responses/400'</w:t>
      </w:r>
    </w:p>
    <w:p w14:paraId="498FFACD" w14:textId="77777777" w:rsidR="00B65EB5" w:rsidRDefault="00B65EB5" w:rsidP="00B65EB5">
      <w:pPr>
        <w:pStyle w:val="PL"/>
      </w:pPr>
      <w:r>
        <w:t xml:space="preserve">        '401':</w:t>
      </w:r>
    </w:p>
    <w:p w14:paraId="33955CE5" w14:textId="77777777" w:rsidR="00B65EB5" w:rsidRDefault="00B65EB5" w:rsidP="00B65EB5">
      <w:pPr>
        <w:pStyle w:val="PL"/>
      </w:pPr>
      <w:r>
        <w:t xml:space="preserve">          $ref: 'TS29122_CommonData.yaml#/components/responses/401'</w:t>
      </w:r>
    </w:p>
    <w:p w14:paraId="04198F8B" w14:textId="77777777" w:rsidR="00B65EB5" w:rsidRDefault="00B65EB5" w:rsidP="00B65EB5">
      <w:pPr>
        <w:pStyle w:val="PL"/>
      </w:pPr>
      <w:r>
        <w:t xml:space="preserve">        '403':</w:t>
      </w:r>
    </w:p>
    <w:p w14:paraId="63A46C82" w14:textId="77777777" w:rsidR="00B65EB5" w:rsidRDefault="00B65EB5" w:rsidP="00B65EB5">
      <w:pPr>
        <w:pStyle w:val="PL"/>
      </w:pPr>
      <w:r>
        <w:t xml:space="preserve">          $ref: 'TS29122_CommonData.yaml#/components/responses/403'</w:t>
      </w:r>
    </w:p>
    <w:p w14:paraId="35E3AD17" w14:textId="77777777" w:rsidR="00B65EB5" w:rsidRDefault="00B65EB5" w:rsidP="00B65EB5">
      <w:pPr>
        <w:pStyle w:val="PL"/>
      </w:pPr>
      <w:r>
        <w:t xml:space="preserve">        '404':</w:t>
      </w:r>
    </w:p>
    <w:p w14:paraId="7A741A7A" w14:textId="77777777" w:rsidR="00B65EB5" w:rsidRDefault="00B65EB5" w:rsidP="00B65EB5">
      <w:pPr>
        <w:pStyle w:val="PL"/>
      </w:pPr>
      <w:r>
        <w:t xml:space="preserve">          $ref: 'TS29122_CommonData.yaml#/components/responses/404'</w:t>
      </w:r>
    </w:p>
    <w:p w14:paraId="5328B354" w14:textId="77777777" w:rsidR="00B65EB5" w:rsidRDefault="00B65EB5" w:rsidP="00B65EB5">
      <w:pPr>
        <w:pStyle w:val="PL"/>
      </w:pPr>
      <w:r>
        <w:t xml:space="preserve">        '411':</w:t>
      </w:r>
    </w:p>
    <w:p w14:paraId="5B7484D7" w14:textId="77777777" w:rsidR="00B65EB5" w:rsidRDefault="00B65EB5" w:rsidP="00B65EB5">
      <w:pPr>
        <w:pStyle w:val="PL"/>
      </w:pPr>
      <w:r>
        <w:t xml:space="preserve">          $ref: 'TS29122_CommonData.yaml#/components/responses/411'</w:t>
      </w:r>
    </w:p>
    <w:p w14:paraId="20191874" w14:textId="77777777" w:rsidR="00B65EB5" w:rsidRDefault="00B65EB5" w:rsidP="00B65EB5">
      <w:pPr>
        <w:pStyle w:val="PL"/>
      </w:pPr>
      <w:r>
        <w:t xml:space="preserve">        '413':</w:t>
      </w:r>
    </w:p>
    <w:p w14:paraId="7DCBE6A4" w14:textId="77777777" w:rsidR="00B65EB5" w:rsidRDefault="00B65EB5" w:rsidP="00B65EB5">
      <w:pPr>
        <w:pStyle w:val="PL"/>
      </w:pPr>
      <w:r>
        <w:t xml:space="preserve">          $ref: 'TS29122_CommonData.yaml#/components/responses/413'</w:t>
      </w:r>
    </w:p>
    <w:p w14:paraId="125C0CE1" w14:textId="77777777" w:rsidR="00B65EB5" w:rsidRDefault="00B65EB5" w:rsidP="00B65EB5">
      <w:pPr>
        <w:pStyle w:val="PL"/>
      </w:pPr>
      <w:r>
        <w:t xml:space="preserve">        '415':</w:t>
      </w:r>
    </w:p>
    <w:p w14:paraId="7066CB68" w14:textId="77777777" w:rsidR="00B65EB5" w:rsidRDefault="00B65EB5" w:rsidP="00B65EB5">
      <w:pPr>
        <w:pStyle w:val="PL"/>
      </w:pPr>
      <w:r>
        <w:t xml:space="preserve">          $ref: 'TS29122_CommonData.yaml#/components/responses/415'</w:t>
      </w:r>
    </w:p>
    <w:p w14:paraId="32965369" w14:textId="77777777" w:rsidR="00B65EB5" w:rsidRDefault="00B65EB5" w:rsidP="00B65EB5">
      <w:pPr>
        <w:pStyle w:val="PL"/>
      </w:pPr>
      <w:r>
        <w:t xml:space="preserve">        '429':</w:t>
      </w:r>
    </w:p>
    <w:p w14:paraId="4C0ABC16" w14:textId="77777777" w:rsidR="00B65EB5" w:rsidRDefault="00B65EB5" w:rsidP="00B65EB5">
      <w:pPr>
        <w:pStyle w:val="PL"/>
      </w:pPr>
      <w:r>
        <w:t xml:space="preserve">          $ref: 'TS29122_CommonData.yaml#/components/responses/429'</w:t>
      </w:r>
    </w:p>
    <w:p w14:paraId="52DE62C5" w14:textId="77777777" w:rsidR="00B65EB5" w:rsidRDefault="00B65EB5" w:rsidP="00B65EB5">
      <w:pPr>
        <w:pStyle w:val="PL"/>
      </w:pPr>
      <w:r>
        <w:t xml:space="preserve">        '500':</w:t>
      </w:r>
    </w:p>
    <w:p w14:paraId="3880040C" w14:textId="77777777" w:rsidR="00B65EB5" w:rsidRDefault="00B65EB5" w:rsidP="00B65EB5">
      <w:pPr>
        <w:pStyle w:val="PL"/>
      </w:pPr>
      <w:r>
        <w:t xml:space="preserve">          $ref: 'TS29122_CommonData.yaml#/components/responses/500'</w:t>
      </w:r>
    </w:p>
    <w:p w14:paraId="22280A17" w14:textId="77777777" w:rsidR="00B65EB5" w:rsidRDefault="00B65EB5" w:rsidP="00B65EB5">
      <w:pPr>
        <w:pStyle w:val="PL"/>
      </w:pPr>
      <w:r>
        <w:t xml:space="preserve">        '503':</w:t>
      </w:r>
    </w:p>
    <w:p w14:paraId="7517E400" w14:textId="77777777" w:rsidR="00B65EB5" w:rsidRDefault="00B65EB5" w:rsidP="00B65EB5">
      <w:pPr>
        <w:pStyle w:val="PL"/>
      </w:pPr>
      <w:r>
        <w:t xml:space="preserve">          $ref: 'TS29122_CommonData.yaml#/components/responses/503'</w:t>
      </w:r>
    </w:p>
    <w:p w14:paraId="3092D76D" w14:textId="77777777" w:rsidR="00B65EB5" w:rsidRDefault="00B65EB5" w:rsidP="00B65EB5">
      <w:pPr>
        <w:pStyle w:val="PL"/>
      </w:pPr>
      <w:r>
        <w:t xml:space="preserve">        default:</w:t>
      </w:r>
    </w:p>
    <w:p w14:paraId="0C5F3B28" w14:textId="77777777" w:rsidR="00B65EB5" w:rsidRDefault="00B65EB5" w:rsidP="00B65EB5">
      <w:pPr>
        <w:pStyle w:val="PL"/>
      </w:pPr>
      <w:r>
        <w:t xml:space="preserve">          $ref: 'TS29122_CommonData.yaml#/components/responses/default'</w:t>
      </w:r>
    </w:p>
    <w:p w14:paraId="3C6D16BE" w14:textId="77777777" w:rsidR="00B65EB5" w:rsidRDefault="00B65EB5" w:rsidP="00B65EB5">
      <w:pPr>
        <w:pStyle w:val="PL"/>
      </w:pPr>
    </w:p>
    <w:p w14:paraId="400E4D1E" w14:textId="77777777" w:rsidR="00B65EB5" w:rsidRDefault="00B65EB5" w:rsidP="00B65EB5">
      <w:pPr>
        <w:pStyle w:val="PL"/>
      </w:pPr>
      <w:r>
        <w:t xml:space="preserve">  /instances/{instanceId}:</w:t>
      </w:r>
    </w:p>
    <w:p w14:paraId="7FB1466B" w14:textId="52686FB8" w:rsidR="00B65EB5" w:rsidRDefault="00B65EB5" w:rsidP="00B65EB5">
      <w:pPr>
        <w:pStyle w:val="PL"/>
      </w:pPr>
      <w:r>
        <w:t xml:space="preserve">    parameters:</w:t>
      </w:r>
    </w:p>
    <w:p w14:paraId="4EE784DC" w14:textId="3FF4C7DC" w:rsidR="00B65EB5" w:rsidRDefault="00B65EB5" w:rsidP="00B65EB5">
      <w:pPr>
        <w:pStyle w:val="PL"/>
      </w:pPr>
      <w:r>
        <w:t xml:space="preserve">      - name: instanceId</w:t>
      </w:r>
    </w:p>
    <w:p w14:paraId="22E0CDDB" w14:textId="14215558" w:rsidR="00B65EB5" w:rsidRDefault="00B65EB5" w:rsidP="00B65EB5">
      <w:pPr>
        <w:pStyle w:val="PL"/>
      </w:pPr>
      <w:r>
        <w:t xml:space="preserve">        in: path</w:t>
      </w:r>
    </w:p>
    <w:p w14:paraId="25460D8C" w14:textId="43A356C2" w:rsidR="00B65EB5" w:rsidRPr="00721D9F" w:rsidRDefault="00B65EB5" w:rsidP="00B65EB5">
      <w:pPr>
        <w:pStyle w:val="PL"/>
        <w:rPr>
          <w:lang w:val="en-US" w:eastAsia="es-ES"/>
        </w:rPr>
      </w:pPr>
      <w:r>
        <w:rPr>
          <w:lang w:val="en-US" w:eastAsia="es-ES"/>
        </w:rPr>
        <w:t xml:space="preserve">        description: Instance Id.</w:t>
      </w:r>
    </w:p>
    <w:p w14:paraId="0B82762D" w14:textId="716BCB61" w:rsidR="00B65EB5" w:rsidRDefault="00B65EB5" w:rsidP="00B65EB5">
      <w:pPr>
        <w:pStyle w:val="PL"/>
      </w:pPr>
      <w:r>
        <w:t xml:space="preserve">        required: true</w:t>
      </w:r>
    </w:p>
    <w:p w14:paraId="26FC464F" w14:textId="20A5DDC0" w:rsidR="00B65EB5" w:rsidRDefault="00B65EB5" w:rsidP="00B65EB5">
      <w:pPr>
        <w:pStyle w:val="PL"/>
      </w:pPr>
      <w:r>
        <w:t xml:space="preserve">        schema:</w:t>
      </w:r>
    </w:p>
    <w:p w14:paraId="372213C0" w14:textId="59401DDC" w:rsidR="00B65EB5" w:rsidRDefault="00B65EB5" w:rsidP="00B65EB5">
      <w:pPr>
        <w:pStyle w:val="PL"/>
      </w:pPr>
      <w:r>
        <w:t xml:space="preserve">          type: string</w:t>
      </w:r>
    </w:p>
    <w:p w14:paraId="315C786E" w14:textId="77777777" w:rsidR="00B65EB5" w:rsidRDefault="00B65EB5" w:rsidP="00B65EB5">
      <w:pPr>
        <w:pStyle w:val="PL"/>
      </w:pPr>
    </w:p>
    <w:p w14:paraId="4384D8F8" w14:textId="77777777" w:rsidR="00B65EB5" w:rsidRDefault="00B65EB5" w:rsidP="00B65EB5">
      <w:pPr>
        <w:pStyle w:val="PL"/>
      </w:pPr>
      <w:r>
        <w:t xml:space="preserve">    get:</w:t>
      </w:r>
    </w:p>
    <w:p w14:paraId="5A848719"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93F9E3A" w14:textId="77777777" w:rsidR="00B65EB5" w:rsidRPr="00956496" w:rsidRDefault="00B65EB5" w:rsidP="00B65EB5">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08A5F03D" w14:textId="77777777" w:rsidR="00B65EB5" w:rsidRPr="00956496" w:rsidRDefault="00B65EB5" w:rsidP="00B65EB5">
      <w:pPr>
        <w:pStyle w:val="PL"/>
      </w:pPr>
      <w:r w:rsidRPr="00956496">
        <w:t xml:space="preserve">      tags:</w:t>
      </w:r>
    </w:p>
    <w:p w14:paraId="60FE0D7B" w14:textId="77777777" w:rsidR="00B65EB5" w:rsidRDefault="00B65EB5" w:rsidP="00B65EB5">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0D57FFCD" w14:textId="77777777" w:rsidR="00B65EB5" w:rsidRDefault="00B65EB5" w:rsidP="00B65EB5">
      <w:pPr>
        <w:pStyle w:val="PL"/>
        <w:rPr>
          <w:lang w:val="en-US"/>
        </w:rPr>
      </w:pPr>
      <w:r>
        <w:rPr>
          <w:lang w:val="en-US"/>
        </w:rPr>
        <w:t xml:space="preserve">      responses:</w:t>
      </w:r>
    </w:p>
    <w:p w14:paraId="03FD2654" w14:textId="77777777" w:rsidR="00B65EB5" w:rsidRDefault="00B65EB5" w:rsidP="00B65EB5">
      <w:pPr>
        <w:pStyle w:val="PL"/>
        <w:rPr>
          <w:lang w:val="en-US"/>
        </w:rPr>
      </w:pPr>
      <w:r>
        <w:rPr>
          <w:lang w:val="en-US"/>
        </w:rPr>
        <w:t xml:space="preserve">        '200':</w:t>
      </w:r>
    </w:p>
    <w:p w14:paraId="21B4299A" w14:textId="77777777" w:rsidR="00B65EB5" w:rsidRDefault="00B65EB5" w:rsidP="00B65EB5">
      <w:pPr>
        <w:pStyle w:val="PL"/>
      </w:pPr>
      <w:r>
        <w:rPr>
          <w:lang w:val="en-US"/>
        </w:rPr>
        <w:t xml:space="preserve">          </w:t>
      </w:r>
      <w:r>
        <w:t>description: OK. The Individual</w:t>
      </w:r>
      <w:r>
        <w:rPr>
          <w:lang w:eastAsia="ja-JP"/>
        </w:rPr>
        <w:t xml:space="preserve"> </w:t>
      </w:r>
      <w:r>
        <w:t>Application Traffic Influence Instance is returned.</w:t>
      </w:r>
    </w:p>
    <w:p w14:paraId="17ACBE8E" w14:textId="77777777" w:rsidR="00B65EB5" w:rsidRDefault="00B65EB5" w:rsidP="00B65EB5">
      <w:pPr>
        <w:pStyle w:val="PL"/>
      </w:pPr>
      <w:r>
        <w:t xml:space="preserve">          content:</w:t>
      </w:r>
    </w:p>
    <w:p w14:paraId="59171D9C" w14:textId="77777777" w:rsidR="00B65EB5" w:rsidRDefault="00B65EB5" w:rsidP="00B65EB5">
      <w:pPr>
        <w:pStyle w:val="PL"/>
      </w:pPr>
      <w:r>
        <w:t xml:space="preserve">            application/json:</w:t>
      </w:r>
    </w:p>
    <w:p w14:paraId="66D7C336" w14:textId="77777777" w:rsidR="00B65EB5" w:rsidRDefault="00B65EB5" w:rsidP="00B65EB5">
      <w:pPr>
        <w:pStyle w:val="PL"/>
      </w:pPr>
      <w:r>
        <w:t xml:space="preserve">              schema:</w:t>
      </w:r>
    </w:p>
    <w:p w14:paraId="7E68CAC7" w14:textId="77777777" w:rsidR="00B65EB5" w:rsidRDefault="00B65EB5" w:rsidP="00B65EB5">
      <w:pPr>
        <w:pStyle w:val="PL"/>
      </w:pPr>
      <w:r>
        <w:t xml:space="preserve">                $ref: '#/components/schemas/AppTrafficInfluence'</w:t>
      </w:r>
    </w:p>
    <w:p w14:paraId="15381E2B" w14:textId="77777777" w:rsidR="00B65EB5" w:rsidRDefault="00B65EB5" w:rsidP="00B65EB5">
      <w:pPr>
        <w:pStyle w:val="PL"/>
      </w:pPr>
      <w:r>
        <w:t xml:space="preserve">        '307':</w:t>
      </w:r>
    </w:p>
    <w:p w14:paraId="24EA246D" w14:textId="77777777" w:rsidR="00B65EB5" w:rsidRDefault="00B65EB5" w:rsidP="00B65EB5">
      <w:pPr>
        <w:pStyle w:val="PL"/>
      </w:pPr>
      <w:r>
        <w:t xml:space="preserve">          $ref: 'TS29122_CommonData.yaml#/components/responses/307'</w:t>
      </w:r>
    </w:p>
    <w:p w14:paraId="4584240B" w14:textId="77777777" w:rsidR="00B65EB5" w:rsidRDefault="00B65EB5" w:rsidP="00B65EB5">
      <w:pPr>
        <w:pStyle w:val="PL"/>
      </w:pPr>
      <w:r>
        <w:t xml:space="preserve">        '308':</w:t>
      </w:r>
    </w:p>
    <w:p w14:paraId="7967878B" w14:textId="77777777" w:rsidR="00B65EB5" w:rsidRDefault="00B65EB5" w:rsidP="00B65EB5">
      <w:pPr>
        <w:pStyle w:val="PL"/>
      </w:pPr>
      <w:r>
        <w:t xml:space="preserve">          $ref: 'TS29122_CommonData.yaml#/components/responses/308'</w:t>
      </w:r>
    </w:p>
    <w:p w14:paraId="13C7DFA0" w14:textId="77777777" w:rsidR="00B65EB5" w:rsidRDefault="00B65EB5" w:rsidP="00B65EB5">
      <w:pPr>
        <w:pStyle w:val="PL"/>
      </w:pPr>
      <w:r>
        <w:t xml:space="preserve">        '400':</w:t>
      </w:r>
    </w:p>
    <w:p w14:paraId="75DAC7FA" w14:textId="77777777" w:rsidR="00B65EB5" w:rsidRDefault="00B65EB5" w:rsidP="00B65EB5">
      <w:pPr>
        <w:pStyle w:val="PL"/>
      </w:pPr>
      <w:r>
        <w:t xml:space="preserve">          $ref: 'TS29122_CommonData.yaml#/components/responses/400'</w:t>
      </w:r>
    </w:p>
    <w:p w14:paraId="6536AD44" w14:textId="77777777" w:rsidR="00B65EB5" w:rsidRDefault="00B65EB5" w:rsidP="00B65EB5">
      <w:pPr>
        <w:pStyle w:val="PL"/>
      </w:pPr>
      <w:r>
        <w:t xml:space="preserve">        '401':</w:t>
      </w:r>
    </w:p>
    <w:p w14:paraId="7DA1F5D2" w14:textId="77777777" w:rsidR="00B65EB5" w:rsidRDefault="00B65EB5" w:rsidP="00B65EB5">
      <w:pPr>
        <w:pStyle w:val="PL"/>
      </w:pPr>
      <w:r>
        <w:t xml:space="preserve">          $ref: 'TS29122_CommonData.yaml#/components/responses/401'</w:t>
      </w:r>
    </w:p>
    <w:p w14:paraId="49607D9D" w14:textId="77777777" w:rsidR="00B65EB5" w:rsidRDefault="00B65EB5" w:rsidP="00B65EB5">
      <w:pPr>
        <w:pStyle w:val="PL"/>
        <w:rPr>
          <w:rFonts w:eastAsia="DengXian"/>
        </w:rPr>
      </w:pPr>
      <w:r>
        <w:rPr>
          <w:rFonts w:eastAsia="DengXian"/>
        </w:rPr>
        <w:t xml:space="preserve">        '403':</w:t>
      </w:r>
    </w:p>
    <w:p w14:paraId="15BFC17C" w14:textId="77777777" w:rsidR="00B65EB5" w:rsidRDefault="00B65EB5" w:rsidP="00B65EB5">
      <w:pPr>
        <w:pStyle w:val="PL"/>
        <w:rPr>
          <w:rFonts w:eastAsia="DengXian"/>
        </w:rPr>
      </w:pPr>
      <w:r>
        <w:rPr>
          <w:rFonts w:eastAsia="DengXian"/>
        </w:rPr>
        <w:t xml:space="preserve">          $ref: 'TS29122_CommonData.yaml#/components/responses/403'</w:t>
      </w:r>
    </w:p>
    <w:p w14:paraId="786E7687" w14:textId="77777777" w:rsidR="00B65EB5" w:rsidRDefault="00B65EB5" w:rsidP="00B65EB5">
      <w:pPr>
        <w:pStyle w:val="PL"/>
      </w:pPr>
      <w:r>
        <w:t xml:space="preserve">        '404':</w:t>
      </w:r>
    </w:p>
    <w:p w14:paraId="40C619FF" w14:textId="77777777" w:rsidR="00B65EB5" w:rsidRDefault="00B65EB5" w:rsidP="00B65EB5">
      <w:pPr>
        <w:pStyle w:val="PL"/>
      </w:pPr>
      <w:r>
        <w:t xml:space="preserve">          $ref: 'TS29122_CommonData.yaml#/components/responses/404'</w:t>
      </w:r>
    </w:p>
    <w:p w14:paraId="0AE01658" w14:textId="77777777" w:rsidR="00B65EB5" w:rsidRDefault="00B65EB5" w:rsidP="00B65EB5">
      <w:pPr>
        <w:pStyle w:val="PL"/>
        <w:rPr>
          <w:rFonts w:eastAsia="DengXian"/>
        </w:rPr>
      </w:pPr>
      <w:r>
        <w:rPr>
          <w:rFonts w:eastAsia="DengXian"/>
        </w:rPr>
        <w:t xml:space="preserve">        '406':</w:t>
      </w:r>
    </w:p>
    <w:p w14:paraId="51C5E51D" w14:textId="77777777" w:rsidR="00B65EB5" w:rsidRDefault="00B65EB5" w:rsidP="00B65EB5">
      <w:pPr>
        <w:pStyle w:val="PL"/>
        <w:rPr>
          <w:rFonts w:eastAsia="DengXian"/>
        </w:rPr>
      </w:pPr>
      <w:r>
        <w:rPr>
          <w:rFonts w:eastAsia="DengXian"/>
        </w:rPr>
        <w:t xml:space="preserve">          $ref: 'TS29122_CommonData.yaml#/components/responses/406'</w:t>
      </w:r>
    </w:p>
    <w:p w14:paraId="2FF37DC0" w14:textId="77777777" w:rsidR="00B65EB5" w:rsidRDefault="00B65EB5" w:rsidP="00B65EB5">
      <w:pPr>
        <w:pStyle w:val="PL"/>
        <w:rPr>
          <w:rFonts w:eastAsia="DengXian"/>
        </w:rPr>
      </w:pPr>
      <w:r>
        <w:rPr>
          <w:rFonts w:eastAsia="DengXian"/>
        </w:rPr>
        <w:t xml:space="preserve">        '429':</w:t>
      </w:r>
    </w:p>
    <w:p w14:paraId="2B2BFE07" w14:textId="77777777" w:rsidR="00B65EB5" w:rsidRDefault="00B65EB5" w:rsidP="00B65EB5">
      <w:pPr>
        <w:pStyle w:val="PL"/>
        <w:rPr>
          <w:rFonts w:eastAsia="DengXian"/>
        </w:rPr>
      </w:pPr>
      <w:r>
        <w:rPr>
          <w:rFonts w:eastAsia="DengXian"/>
        </w:rPr>
        <w:t xml:space="preserve">          $ref: 'TS29122_CommonData.yaml#/components/responses/429'</w:t>
      </w:r>
    </w:p>
    <w:p w14:paraId="51BD0CC3" w14:textId="77777777" w:rsidR="00B65EB5" w:rsidRDefault="00B65EB5" w:rsidP="00B65EB5">
      <w:pPr>
        <w:pStyle w:val="PL"/>
      </w:pPr>
      <w:r>
        <w:t xml:space="preserve">        '500':</w:t>
      </w:r>
    </w:p>
    <w:p w14:paraId="5C9F73D9" w14:textId="77777777" w:rsidR="00B65EB5" w:rsidRDefault="00B65EB5" w:rsidP="00B65EB5">
      <w:pPr>
        <w:pStyle w:val="PL"/>
      </w:pPr>
      <w:r>
        <w:t xml:space="preserve">          $ref: 'TS29122_CommonData.yaml#/components/responses/500'</w:t>
      </w:r>
    </w:p>
    <w:p w14:paraId="6C2C31F5" w14:textId="77777777" w:rsidR="00B65EB5" w:rsidRDefault="00B65EB5" w:rsidP="00B65EB5">
      <w:pPr>
        <w:pStyle w:val="PL"/>
      </w:pPr>
      <w:r>
        <w:t xml:space="preserve">        '503':</w:t>
      </w:r>
    </w:p>
    <w:p w14:paraId="768573F2" w14:textId="77777777" w:rsidR="00B65EB5" w:rsidRDefault="00B65EB5" w:rsidP="00B65EB5">
      <w:pPr>
        <w:pStyle w:val="PL"/>
      </w:pPr>
      <w:r>
        <w:t xml:space="preserve">          $ref: 'TS29122_CommonData.yaml#/components/responses/503'</w:t>
      </w:r>
    </w:p>
    <w:p w14:paraId="78BDF323" w14:textId="77777777" w:rsidR="00B65EB5" w:rsidRDefault="00B65EB5" w:rsidP="00B65EB5">
      <w:pPr>
        <w:pStyle w:val="PL"/>
      </w:pPr>
      <w:r>
        <w:t xml:space="preserve">        default:</w:t>
      </w:r>
    </w:p>
    <w:p w14:paraId="2A257908" w14:textId="77777777" w:rsidR="00B65EB5" w:rsidRDefault="00B65EB5" w:rsidP="00B65EB5">
      <w:pPr>
        <w:pStyle w:val="PL"/>
      </w:pPr>
      <w:r>
        <w:t xml:space="preserve">          $ref: 'TS29122_CommonData.yaml#/components/responses/default'</w:t>
      </w:r>
    </w:p>
    <w:p w14:paraId="7AA0F05C" w14:textId="77777777" w:rsidR="00B65EB5" w:rsidRDefault="00B65EB5" w:rsidP="00B65EB5">
      <w:pPr>
        <w:pStyle w:val="PL"/>
      </w:pPr>
    </w:p>
    <w:p w14:paraId="0B31EC11" w14:textId="77777777" w:rsidR="00B65EB5" w:rsidRDefault="00B65EB5" w:rsidP="00B65EB5">
      <w:pPr>
        <w:pStyle w:val="PL"/>
      </w:pPr>
      <w:r>
        <w:t xml:space="preserve">    put:</w:t>
      </w:r>
    </w:p>
    <w:p w14:paraId="1539F85C"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6BF98D07"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5FA43ACE" w14:textId="77777777" w:rsidR="00B65EB5" w:rsidRPr="00956496" w:rsidRDefault="00B65EB5" w:rsidP="00B65EB5">
      <w:pPr>
        <w:pStyle w:val="PL"/>
      </w:pPr>
      <w:r w:rsidRPr="00956496">
        <w:t xml:space="preserve">      tags:</w:t>
      </w:r>
    </w:p>
    <w:p w14:paraId="3A70D504" w14:textId="77777777" w:rsidR="00B65EB5" w:rsidRPr="00253870" w:rsidRDefault="00B65EB5" w:rsidP="00B65EB5">
      <w:pPr>
        <w:pStyle w:val="PL"/>
      </w:pPr>
      <w:r w:rsidRPr="00253870">
        <w:t xml:space="preserve">        - </w:t>
      </w:r>
      <w:r w:rsidRPr="00253870">
        <w:rPr>
          <w:rFonts w:hint="eastAsia"/>
          <w:lang w:eastAsia="ja-JP"/>
        </w:rPr>
        <w:t xml:space="preserve">Individual </w:t>
      </w:r>
      <w:r w:rsidRPr="00253870">
        <w:t>Traffic Influence Instance (Document)</w:t>
      </w:r>
    </w:p>
    <w:p w14:paraId="15A8CEAD" w14:textId="77777777" w:rsidR="00B65EB5" w:rsidRDefault="00B65EB5" w:rsidP="00B65EB5">
      <w:pPr>
        <w:pStyle w:val="PL"/>
      </w:pPr>
      <w:r>
        <w:t xml:space="preserve">      requestBody:</w:t>
      </w:r>
    </w:p>
    <w:p w14:paraId="080D7C9F" w14:textId="77777777" w:rsidR="00B65EB5" w:rsidRDefault="00B65EB5" w:rsidP="00B65EB5">
      <w:pPr>
        <w:pStyle w:val="PL"/>
      </w:pPr>
      <w:r>
        <w:t xml:space="preserve">        required: true</w:t>
      </w:r>
    </w:p>
    <w:p w14:paraId="087294F7" w14:textId="77777777" w:rsidR="00B65EB5" w:rsidRDefault="00B65EB5" w:rsidP="00B65EB5">
      <w:pPr>
        <w:pStyle w:val="PL"/>
      </w:pPr>
      <w:r>
        <w:t xml:space="preserve">        content:</w:t>
      </w:r>
    </w:p>
    <w:p w14:paraId="2EC979DC" w14:textId="77777777" w:rsidR="00B65EB5" w:rsidRDefault="00B65EB5" w:rsidP="00B65EB5">
      <w:pPr>
        <w:pStyle w:val="PL"/>
      </w:pPr>
      <w:r>
        <w:t xml:space="preserve">          application/json:</w:t>
      </w:r>
    </w:p>
    <w:p w14:paraId="0254B442" w14:textId="77777777" w:rsidR="00B65EB5" w:rsidRDefault="00B65EB5" w:rsidP="00B65EB5">
      <w:pPr>
        <w:pStyle w:val="PL"/>
      </w:pPr>
      <w:r>
        <w:t xml:space="preserve">            schema:</w:t>
      </w:r>
    </w:p>
    <w:p w14:paraId="0693F876" w14:textId="77777777" w:rsidR="00B65EB5" w:rsidRDefault="00B65EB5" w:rsidP="00B65EB5">
      <w:pPr>
        <w:pStyle w:val="PL"/>
      </w:pPr>
      <w:r>
        <w:t xml:space="preserve">              $ref: '#/components/schemas/AppTrafficInfluence'</w:t>
      </w:r>
    </w:p>
    <w:p w14:paraId="75AF67FC" w14:textId="77777777" w:rsidR="00B65EB5" w:rsidRDefault="00B65EB5" w:rsidP="00B65EB5">
      <w:pPr>
        <w:pStyle w:val="PL"/>
      </w:pPr>
      <w:r>
        <w:t xml:space="preserve">      responses:</w:t>
      </w:r>
    </w:p>
    <w:p w14:paraId="65352A51" w14:textId="77777777" w:rsidR="00B65EB5" w:rsidRDefault="00B65EB5" w:rsidP="00B65EB5">
      <w:pPr>
        <w:pStyle w:val="PL"/>
      </w:pPr>
      <w:r>
        <w:t xml:space="preserve">        '200':</w:t>
      </w:r>
    </w:p>
    <w:p w14:paraId="43A55931" w14:textId="77777777" w:rsidR="00B65EB5" w:rsidRDefault="00B65EB5" w:rsidP="00B65EB5">
      <w:pPr>
        <w:pStyle w:val="PL"/>
      </w:pPr>
      <w:r>
        <w:t xml:space="preserve">          description: &gt;</w:t>
      </w:r>
    </w:p>
    <w:p w14:paraId="395B78A1" w14:textId="77777777" w:rsidR="00B65EB5" w:rsidRDefault="00B65EB5" w:rsidP="00B65EB5">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052F8B70" w14:textId="77777777" w:rsidR="00B65EB5" w:rsidRDefault="00B65EB5" w:rsidP="00B65EB5">
      <w:pPr>
        <w:pStyle w:val="PL"/>
      </w:pPr>
      <w:r>
        <w:rPr>
          <w:lang w:eastAsia="ja-JP"/>
        </w:rPr>
        <w:t xml:space="preserve">            representation of the updated resource is returned in the response body</w:t>
      </w:r>
      <w:r>
        <w:t>.</w:t>
      </w:r>
    </w:p>
    <w:p w14:paraId="0C04FE17" w14:textId="77777777" w:rsidR="00B65EB5" w:rsidRDefault="00B65EB5" w:rsidP="00B65EB5">
      <w:pPr>
        <w:pStyle w:val="PL"/>
      </w:pPr>
      <w:r>
        <w:t xml:space="preserve">          content:</w:t>
      </w:r>
    </w:p>
    <w:p w14:paraId="369466E3" w14:textId="77777777" w:rsidR="00B65EB5" w:rsidRDefault="00B65EB5" w:rsidP="00B65EB5">
      <w:pPr>
        <w:pStyle w:val="PL"/>
      </w:pPr>
      <w:r>
        <w:t xml:space="preserve">            application/json:</w:t>
      </w:r>
    </w:p>
    <w:p w14:paraId="763BE495" w14:textId="77777777" w:rsidR="00B65EB5" w:rsidRDefault="00B65EB5" w:rsidP="00B65EB5">
      <w:pPr>
        <w:pStyle w:val="PL"/>
      </w:pPr>
      <w:r>
        <w:t xml:space="preserve">              schema:</w:t>
      </w:r>
    </w:p>
    <w:p w14:paraId="72BD2B53" w14:textId="77777777" w:rsidR="00B65EB5" w:rsidRDefault="00B65EB5" w:rsidP="00B65EB5">
      <w:pPr>
        <w:pStyle w:val="PL"/>
      </w:pPr>
      <w:r>
        <w:t xml:space="preserve">                $ref: '#/components/schemas/AppTrafficInfluence'</w:t>
      </w:r>
    </w:p>
    <w:p w14:paraId="5E341173" w14:textId="77777777" w:rsidR="00B65EB5" w:rsidRDefault="00B65EB5" w:rsidP="00B65EB5">
      <w:pPr>
        <w:pStyle w:val="PL"/>
      </w:pPr>
      <w:r>
        <w:t xml:space="preserve">        '204':</w:t>
      </w:r>
    </w:p>
    <w:p w14:paraId="0E8E6430" w14:textId="77777777" w:rsidR="00B65EB5" w:rsidRDefault="00B65EB5" w:rsidP="00B65EB5">
      <w:pPr>
        <w:pStyle w:val="PL"/>
      </w:pPr>
      <w:r>
        <w:t xml:space="preserve">          description: No Content.</w:t>
      </w:r>
    </w:p>
    <w:p w14:paraId="07A63F23" w14:textId="77777777" w:rsidR="00B65EB5" w:rsidRDefault="00B65EB5" w:rsidP="00B65EB5">
      <w:pPr>
        <w:pStyle w:val="PL"/>
      </w:pPr>
      <w:r>
        <w:t xml:space="preserve">        '307':</w:t>
      </w:r>
    </w:p>
    <w:p w14:paraId="0FD0CFF3" w14:textId="77777777" w:rsidR="00B65EB5" w:rsidRDefault="00B65EB5" w:rsidP="00B65EB5">
      <w:pPr>
        <w:pStyle w:val="PL"/>
      </w:pPr>
      <w:r>
        <w:t xml:space="preserve">          $ref: 'TS29122_CommonData.yaml#/components/responses/307'</w:t>
      </w:r>
    </w:p>
    <w:p w14:paraId="58C65386" w14:textId="77777777" w:rsidR="00B65EB5" w:rsidRDefault="00B65EB5" w:rsidP="00B65EB5">
      <w:pPr>
        <w:pStyle w:val="PL"/>
      </w:pPr>
      <w:r>
        <w:t xml:space="preserve">        '308':</w:t>
      </w:r>
    </w:p>
    <w:p w14:paraId="4B7F2900" w14:textId="77777777" w:rsidR="00B65EB5" w:rsidRDefault="00B65EB5" w:rsidP="00B65EB5">
      <w:pPr>
        <w:pStyle w:val="PL"/>
      </w:pPr>
      <w:r>
        <w:t xml:space="preserve">          $ref: 'TS29122_CommonData.yaml#/components/responses/308'</w:t>
      </w:r>
    </w:p>
    <w:p w14:paraId="6854BF5D" w14:textId="77777777" w:rsidR="00B65EB5" w:rsidRDefault="00B65EB5" w:rsidP="00B65EB5">
      <w:pPr>
        <w:pStyle w:val="PL"/>
      </w:pPr>
      <w:r>
        <w:t xml:space="preserve">        '400':</w:t>
      </w:r>
    </w:p>
    <w:p w14:paraId="163E2EE0" w14:textId="77777777" w:rsidR="00B65EB5" w:rsidRDefault="00B65EB5" w:rsidP="00B65EB5">
      <w:pPr>
        <w:pStyle w:val="PL"/>
      </w:pPr>
      <w:r>
        <w:t xml:space="preserve">          $ref: 'TS29122_CommonData.yaml#/components/responses/400'</w:t>
      </w:r>
    </w:p>
    <w:p w14:paraId="6A9903EA" w14:textId="77777777" w:rsidR="00B65EB5" w:rsidRDefault="00B65EB5" w:rsidP="00B65EB5">
      <w:pPr>
        <w:pStyle w:val="PL"/>
      </w:pPr>
      <w:r>
        <w:t xml:space="preserve">        '401':</w:t>
      </w:r>
    </w:p>
    <w:p w14:paraId="0B381F39" w14:textId="77777777" w:rsidR="00B65EB5" w:rsidRDefault="00B65EB5" w:rsidP="00B65EB5">
      <w:pPr>
        <w:pStyle w:val="PL"/>
      </w:pPr>
      <w:r>
        <w:t xml:space="preserve">          $ref: 'TS29122_CommonData.yaml#/components/responses/401'</w:t>
      </w:r>
    </w:p>
    <w:p w14:paraId="031280D0" w14:textId="77777777" w:rsidR="00B65EB5" w:rsidRDefault="00B65EB5" w:rsidP="00B65EB5">
      <w:pPr>
        <w:pStyle w:val="PL"/>
      </w:pPr>
      <w:r>
        <w:t xml:space="preserve">        '403':</w:t>
      </w:r>
    </w:p>
    <w:p w14:paraId="77E45A64" w14:textId="77777777" w:rsidR="00B65EB5" w:rsidRDefault="00B65EB5" w:rsidP="00B65EB5">
      <w:pPr>
        <w:pStyle w:val="PL"/>
      </w:pPr>
      <w:r>
        <w:t xml:space="preserve">          $ref: 'TS29122_CommonData.yaml#/components/responses/403'</w:t>
      </w:r>
    </w:p>
    <w:p w14:paraId="0E6C9C54" w14:textId="77777777" w:rsidR="00B65EB5" w:rsidRDefault="00B65EB5" w:rsidP="00B65EB5">
      <w:pPr>
        <w:pStyle w:val="PL"/>
      </w:pPr>
      <w:r>
        <w:t xml:space="preserve">        '404':</w:t>
      </w:r>
    </w:p>
    <w:p w14:paraId="77B5FF94" w14:textId="77777777" w:rsidR="00B65EB5" w:rsidRDefault="00B65EB5" w:rsidP="00B65EB5">
      <w:pPr>
        <w:pStyle w:val="PL"/>
      </w:pPr>
      <w:r>
        <w:t xml:space="preserve">          $ref: 'TS29122_CommonData.yaml#/components/responses/404'</w:t>
      </w:r>
    </w:p>
    <w:p w14:paraId="1C1AD265" w14:textId="77777777" w:rsidR="00B65EB5" w:rsidRDefault="00B65EB5" w:rsidP="00B65EB5">
      <w:pPr>
        <w:pStyle w:val="PL"/>
        <w:rPr>
          <w:rFonts w:eastAsia="DengXian"/>
        </w:rPr>
      </w:pPr>
      <w:r>
        <w:rPr>
          <w:rFonts w:eastAsia="DengXian"/>
        </w:rPr>
        <w:t xml:space="preserve">        '411':</w:t>
      </w:r>
    </w:p>
    <w:p w14:paraId="4C062975" w14:textId="77777777" w:rsidR="00B65EB5" w:rsidRDefault="00B65EB5" w:rsidP="00B65EB5">
      <w:pPr>
        <w:pStyle w:val="PL"/>
        <w:rPr>
          <w:rFonts w:eastAsia="DengXian"/>
        </w:rPr>
      </w:pPr>
      <w:r>
        <w:rPr>
          <w:rFonts w:eastAsia="DengXian"/>
        </w:rPr>
        <w:t xml:space="preserve">          $ref: 'TS29122_CommonData.yaml#/components/responses/411'</w:t>
      </w:r>
    </w:p>
    <w:p w14:paraId="23715342" w14:textId="77777777" w:rsidR="00B65EB5" w:rsidRDefault="00B65EB5" w:rsidP="00B65EB5">
      <w:pPr>
        <w:pStyle w:val="PL"/>
        <w:rPr>
          <w:rFonts w:eastAsia="DengXian"/>
        </w:rPr>
      </w:pPr>
      <w:r>
        <w:rPr>
          <w:rFonts w:eastAsia="DengXian"/>
        </w:rPr>
        <w:t xml:space="preserve">        '413':</w:t>
      </w:r>
    </w:p>
    <w:p w14:paraId="4D93D814" w14:textId="77777777" w:rsidR="00B65EB5" w:rsidRDefault="00B65EB5" w:rsidP="00B65EB5">
      <w:pPr>
        <w:pStyle w:val="PL"/>
        <w:rPr>
          <w:rFonts w:eastAsia="DengXian"/>
        </w:rPr>
      </w:pPr>
      <w:r>
        <w:rPr>
          <w:rFonts w:eastAsia="DengXian"/>
        </w:rPr>
        <w:t xml:space="preserve">          $ref: 'TS29122_CommonData.yaml#/components/responses/413'</w:t>
      </w:r>
    </w:p>
    <w:p w14:paraId="3BD54D95" w14:textId="77777777" w:rsidR="00B65EB5" w:rsidRDefault="00B65EB5" w:rsidP="00B65EB5">
      <w:pPr>
        <w:pStyle w:val="PL"/>
        <w:rPr>
          <w:rFonts w:eastAsia="DengXian"/>
        </w:rPr>
      </w:pPr>
      <w:r>
        <w:rPr>
          <w:rFonts w:eastAsia="DengXian"/>
        </w:rPr>
        <w:t xml:space="preserve">        '415':</w:t>
      </w:r>
    </w:p>
    <w:p w14:paraId="010E3090" w14:textId="77777777" w:rsidR="00B65EB5" w:rsidRDefault="00B65EB5" w:rsidP="00B65EB5">
      <w:pPr>
        <w:pStyle w:val="PL"/>
        <w:rPr>
          <w:rFonts w:eastAsia="DengXian"/>
        </w:rPr>
      </w:pPr>
      <w:r>
        <w:rPr>
          <w:rFonts w:eastAsia="DengXian"/>
        </w:rPr>
        <w:t xml:space="preserve">          $ref: 'TS29122_CommonData.yaml#/components/responses/415'</w:t>
      </w:r>
    </w:p>
    <w:p w14:paraId="1869B937" w14:textId="77777777" w:rsidR="00B65EB5" w:rsidRDefault="00B65EB5" w:rsidP="00B65EB5">
      <w:pPr>
        <w:pStyle w:val="PL"/>
        <w:rPr>
          <w:rFonts w:eastAsia="DengXian"/>
        </w:rPr>
      </w:pPr>
      <w:r>
        <w:rPr>
          <w:rFonts w:eastAsia="DengXian"/>
        </w:rPr>
        <w:t xml:space="preserve">        '429':</w:t>
      </w:r>
    </w:p>
    <w:p w14:paraId="2AF32F9A" w14:textId="77777777" w:rsidR="00B65EB5" w:rsidRDefault="00B65EB5" w:rsidP="00B65EB5">
      <w:pPr>
        <w:pStyle w:val="PL"/>
        <w:rPr>
          <w:rFonts w:eastAsia="DengXian"/>
        </w:rPr>
      </w:pPr>
      <w:r>
        <w:rPr>
          <w:rFonts w:eastAsia="DengXian"/>
        </w:rPr>
        <w:t xml:space="preserve">          $ref: 'TS29122_CommonData.yaml#/components/responses/429'</w:t>
      </w:r>
    </w:p>
    <w:p w14:paraId="4E75E3E6" w14:textId="77777777" w:rsidR="00B65EB5" w:rsidRDefault="00B65EB5" w:rsidP="00B65EB5">
      <w:pPr>
        <w:pStyle w:val="PL"/>
      </w:pPr>
      <w:r>
        <w:t xml:space="preserve">        '500':</w:t>
      </w:r>
    </w:p>
    <w:p w14:paraId="1BB4D28D" w14:textId="77777777" w:rsidR="00B65EB5" w:rsidRDefault="00B65EB5" w:rsidP="00B65EB5">
      <w:pPr>
        <w:pStyle w:val="PL"/>
      </w:pPr>
      <w:r>
        <w:t xml:space="preserve">          $ref: 'TS29122_CommonData.yaml#/components/responses/500'</w:t>
      </w:r>
    </w:p>
    <w:p w14:paraId="02FE1AE2" w14:textId="77777777" w:rsidR="00B65EB5" w:rsidRDefault="00B65EB5" w:rsidP="00B65EB5">
      <w:pPr>
        <w:pStyle w:val="PL"/>
      </w:pPr>
      <w:r>
        <w:t xml:space="preserve">        '503':</w:t>
      </w:r>
    </w:p>
    <w:p w14:paraId="6959F14B" w14:textId="77777777" w:rsidR="00B65EB5" w:rsidRDefault="00B65EB5" w:rsidP="00B65EB5">
      <w:pPr>
        <w:pStyle w:val="PL"/>
      </w:pPr>
      <w:r>
        <w:t xml:space="preserve">          $ref: 'TS29122_CommonData.yaml#/components/responses/503'</w:t>
      </w:r>
    </w:p>
    <w:p w14:paraId="3A8AB5FF" w14:textId="77777777" w:rsidR="00B65EB5" w:rsidRDefault="00B65EB5" w:rsidP="00B65EB5">
      <w:pPr>
        <w:pStyle w:val="PL"/>
      </w:pPr>
      <w:r>
        <w:t xml:space="preserve">        default:</w:t>
      </w:r>
    </w:p>
    <w:p w14:paraId="7674C9C1" w14:textId="77777777" w:rsidR="00B65EB5" w:rsidRDefault="00B65EB5" w:rsidP="00B65EB5">
      <w:pPr>
        <w:pStyle w:val="PL"/>
      </w:pPr>
      <w:r>
        <w:t xml:space="preserve">          $ref: 'TS29122_CommonData.yaml#/components/responses/default'</w:t>
      </w:r>
    </w:p>
    <w:p w14:paraId="796CF44F" w14:textId="77777777" w:rsidR="00B65EB5" w:rsidRDefault="00B65EB5" w:rsidP="00B65EB5">
      <w:pPr>
        <w:pStyle w:val="PL"/>
      </w:pPr>
    </w:p>
    <w:p w14:paraId="63E57CFF" w14:textId="77777777" w:rsidR="00B65EB5" w:rsidRDefault="00B65EB5" w:rsidP="00B65EB5">
      <w:pPr>
        <w:pStyle w:val="PL"/>
        <w:rPr>
          <w:lang w:val="en-US"/>
        </w:rPr>
      </w:pPr>
      <w:r>
        <w:rPr>
          <w:lang w:val="en-US"/>
        </w:rPr>
        <w:t xml:space="preserve">    patch:</w:t>
      </w:r>
    </w:p>
    <w:p w14:paraId="75F93E0A"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75CE0C0D"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7CB149D4" w14:textId="77777777" w:rsidR="00B65EB5" w:rsidRPr="00956496" w:rsidRDefault="00B65EB5" w:rsidP="00B65EB5">
      <w:pPr>
        <w:pStyle w:val="PL"/>
      </w:pPr>
      <w:r w:rsidRPr="00956496">
        <w:t xml:space="preserve">      tags:</w:t>
      </w:r>
    </w:p>
    <w:p w14:paraId="386A34A4" w14:textId="77777777" w:rsidR="00B65EB5" w:rsidRPr="00F730C5" w:rsidRDefault="00B65EB5" w:rsidP="00B65EB5">
      <w:pPr>
        <w:pStyle w:val="PL"/>
        <w:rPr>
          <w:lang w:val="fr-FR"/>
        </w:rPr>
      </w:pPr>
      <w:r w:rsidRPr="00F730C5">
        <w:rPr>
          <w:lang w:val="fr-FR"/>
        </w:rPr>
        <w:t xml:space="preserve">        - </w:t>
      </w:r>
      <w:r w:rsidRPr="00F730C5">
        <w:rPr>
          <w:lang w:val="fr-FR" w:eastAsia="ja-JP"/>
        </w:rPr>
        <w:t xml:space="preserve">Individual </w:t>
      </w:r>
      <w:r w:rsidRPr="00F730C5">
        <w:rPr>
          <w:lang w:val="fr-FR"/>
        </w:rPr>
        <w:t>Traffic Influence Instance (Document)</w:t>
      </w:r>
    </w:p>
    <w:p w14:paraId="5D723D56" w14:textId="77777777" w:rsidR="00B65EB5" w:rsidRDefault="00B65EB5" w:rsidP="00B65EB5">
      <w:pPr>
        <w:pStyle w:val="PL"/>
        <w:rPr>
          <w:lang w:val="en-US"/>
        </w:rPr>
      </w:pPr>
      <w:r>
        <w:rPr>
          <w:lang w:val="en-US"/>
        </w:rPr>
        <w:t xml:space="preserve">      requestBody:</w:t>
      </w:r>
    </w:p>
    <w:p w14:paraId="02A7EA35" w14:textId="77777777" w:rsidR="00B65EB5" w:rsidRDefault="00B65EB5" w:rsidP="00B65EB5">
      <w:pPr>
        <w:pStyle w:val="PL"/>
        <w:rPr>
          <w:lang w:val="en-US"/>
        </w:rPr>
      </w:pPr>
      <w:r>
        <w:rPr>
          <w:lang w:val="en-US"/>
        </w:rPr>
        <w:t xml:space="preserve">        required: true</w:t>
      </w:r>
    </w:p>
    <w:p w14:paraId="7ED09E2F" w14:textId="77777777" w:rsidR="00B65EB5" w:rsidRDefault="00B65EB5" w:rsidP="00B65EB5">
      <w:pPr>
        <w:pStyle w:val="PL"/>
        <w:rPr>
          <w:lang w:val="en-US"/>
        </w:rPr>
      </w:pPr>
      <w:r>
        <w:rPr>
          <w:lang w:val="en-US"/>
        </w:rPr>
        <w:t xml:space="preserve">        content:</w:t>
      </w:r>
    </w:p>
    <w:p w14:paraId="2451745A" w14:textId="77777777" w:rsidR="00B65EB5" w:rsidRDefault="00B65EB5" w:rsidP="00B65EB5">
      <w:pPr>
        <w:pStyle w:val="PL"/>
        <w:rPr>
          <w:lang w:val="en-US"/>
        </w:rPr>
      </w:pPr>
      <w:r>
        <w:rPr>
          <w:lang w:val="en-US"/>
        </w:rPr>
        <w:t xml:space="preserve">          application/merge-patch+json:</w:t>
      </w:r>
    </w:p>
    <w:p w14:paraId="63E9743D" w14:textId="77777777" w:rsidR="00B65EB5" w:rsidRDefault="00B65EB5" w:rsidP="00B65EB5">
      <w:pPr>
        <w:pStyle w:val="PL"/>
        <w:rPr>
          <w:lang w:val="en-US"/>
        </w:rPr>
      </w:pPr>
      <w:r>
        <w:rPr>
          <w:lang w:val="en-US"/>
        </w:rPr>
        <w:t xml:space="preserve">            schema:</w:t>
      </w:r>
    </w:p>
    <w:p w14:paraId="0E1D364F" w14:textId="77777777" w:rsidR="00B65EB5" w:rsidRDefault="00B65EB5" w:rsidP="00B65EB5">
      <w:pPr>
        <w:pStyle w:val="PL"/>
        <w:rPr>
          <w:lang w:val="en-US"/>
        </w:rPr>
      </w:pPr>
      <w:r>
        <w:rPr>
          <w:lang w:val="en-US"/>
        </w:rPr>
        <w:t xml:space="preserve">              $ref: '#/components/schemas/</w:t>
      </w:r>
      <w:r>
        <w:t>AppTrafficInfluence</w:t>
      </w:r>
      <w:r>
        <w:rPr>
          <w:lang w:eastAsia="ja-JP"/>
        </w:rPr>
        <w:t>Patch</w:t>
      </w:r>
      <w:r>
        <w:rPr>
          <w:lang w:val="en-US"/>
        </w:rPr>
        <w:t>'</w:t>
      </w:r>
    </w:p>
    <w:p w14:paraId="11B928A1" w14:textId="77777777" w:rsidR="00B65EB5" w:rsidRDefault="00B65EB5" w:rsidP="00B65EB5">
      <w:pPr>
        <w:pStyle w:val="PL"/>
        <w:rPr>
          <w:lang w:val="en-US"/>
        </w:rPr>
      </w:pPr>
      <w:r>
        <w:rPr>
          <w:lang w:val="en-US"/>
        </w:rPr>
        <w:t xml:space="preserve">      responses:</w:t>
      </w:r>
    </w:p>
    <w:p w14:paraId="0758573F" w14:textId="77777777" w:rsidR="00B65EB5" w:rsidRDefault="00B65EB5" w:rsidP="00B65EB5">
      <w:pPr>
        <w:pStyle w:val="PL"/>
        <w:rPr>
          <w:lang w:val="en-US"/>
        </w:rPr>
      </w:pPr>
      <w:r>
        <w:rPr>
          <w:lang w:val="en-US"/>
        </w:rPr>
        <w:t xml:space="preserve">        '200':</w:t>
      </w:r>
    </w:p>
    <w:p w14:paraId="6317CC8C" w14:textId="77777777" w:rsidR="00B65EB5" w:rsidRDefault="00B65EB5" w:rsidP="00B65EB5">
      <w:pPr>
        <w:pStyle w:val="PL"/>
        <w:rPr>
          <w:lang w:val="en-US"/>
        </w:rPr>
      </w:pPr>
      <w:r>
        <w:rPr>
          <w:lang w:val="en-US"/>
        </w:rPr>
        <w:t xml:space="preserve">          description: &gt;</w:t>
      </w:r>
    </w:p>
    <w:p w14:paraId="230F0DB3" w14:textId="77777777" w:rsidR="00B65EB5" w:rsidRDefault="00B65EB5" w:rsidP="00B65EB5">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138D42A7" w14:textId="77777777" w:rsidR="00B65EB5" w:rsidRDefault="00B65EB5" w:rsidP="00B65EB5">
      <w:pPr>
        <w:pStyle w:val="PL"/>
        <w:rPr>
          <w:lang w:val="en-US"/>
        </w:rPr>
      </w:pPr>
      <w:r>
        <w:rPr>
          <w:lang w:eastAsia="ja-JP"/>
        </w:rPr>
        <w:t xml:space="preserve">            representation of the updated resource is returned in the response</w:t>
      </w:r>
      <w:r>
        <w:rPr>
          <w:lang w:val="en-US"/>
        </w:rPr>
        <w:t>.</w:t>
      </w:r>
    </w:p>
    <w:p w14:paraId="2D42C41B" w14:textId="77777777" w:rsidR="00B65EB5" w:rsidRDefault="00B65EB5" w:rsidP="00B65EB5">
      <w:pPr>
        <w:pStyle w:val="PL"/>
        <w:rPr>
          <w:lang w:val="en-US"/>
        </w:rPr>
      </w:pPr>
      <w:r>
        <w:rPr>
          <w:lang w:val="en-US"/>
        </w:rPr>
        <w:t xml:space="preserve">          content:</w:t>
      </w:r>
    </w:p>
    <w:p w14:paraId="756A0590" w14:textId="77777777" w:rsidR="00B65EB5" w:rsidRDefault="00B65EB5" w:rsidP="00B65EB5">
      <w:pPr>
        <w:pStyle w:val="PL"/>
        <w:rPr>
          <w:lang w:val="en-US"/>
        </w:rPr>
      </w:pPr>
      <w:r>
        <w:rPr>
          <w:lang w:val="en-US"/>
        </w:rPr>
        <w:t xml:space="preserve">            application/json:</w:t>
      </w:r>
    </w:p>
    <w:p w14:paraId="7F6469A2" w14:textId="77777777" w:rsidR="00B65EB5" w:rsidRDefault="00B65EB5" w:rsidP="00B65EB5">
      <w:pPr>
        <w:pStyle w:val="PL"/>
        <w:rPr>
          <w:lang w:val="en-US"/>
        </w:rPr>
      </w:pPr>
      <w:r>
        <w:rPr>
          <w:lang w:val="en-US"/>
        </w:rPr>
        <w:t xml:space="preserve">              schema:</w:t>
      </w:r>
    </w:p>
    <w:p w14:paraId="4A3563A9" w14:textId="77777777" w:rsidR="00B65EB5" w:rsidRDefault="00B65EB5" w:rsidP="00B65EB5">
      <w:pPr>
        <w:pStyle w:val="PL"/>
        <w:rPr>
          <w:lang w:val="en-US"/>
        </w:rPr>
      </w:pPr>
      <w:r>
        <w:rPr>
          <w:lang w:val="en-US"/>
        </w:rPr>
        <w:t xml:space="preserve">                $ref: </w:t>
      </w:r>
      <w:r>
        <w:t>'#/components/schemas/AppTrafficInfluence'</w:t>
      </w:r>
    </w:p>
    <w:p w14:paraId="7D3D3550" w14:textId="77777777" w:rsidR="00B65EB5" w:rsidRDefault="00B65EB5" w:rsidP="00B65EB5">
      <w:pPr>
        <w:pStyle w:val="PL"/>
        <w:rPr>
          <w:lang w:val="en-US"/>
        </w:rPr>
      </w:pPr>
      <w:r>
        <w:rPr>
          <w:lang w:val="en-US"/>
        </w:rPr>
        <w:t xml:space="preserve">        '204':</w:t>
      </w:r>
    </w:p>
    <w:p w14:paraId="303345FC" w14:textId="77777777" w:rsidR="00B65EB5" w:rsidRDefault="00B65EB5" w:rsidP="00B65EB5">
      <w:pPr>
        <w:pStyle w:val="PL"/>
      </w:pPr>
      <w:r>
        <w:t xml:space="preserve">          description: No Content.</w:t>
      </w:r>
    </w:p>
    <w:p w14:paraId="3A109B34" w14:textId="77777777" w:rsidR="00B65EB5" w:rsidRDefault="00B65EB5" w:rsidP="00B65EB5">
      <w:pPr>
        <w:pStyle w:val="PL"/>
      </w:pPr>
      <w:r>
        <w:t xml:space="preserve">        '307':</w:t>
      </w:r>
    </w:p>
    <w:p w14:paraId="2A1EFEBF" w14:textId="77777777" w:rsidR="00B65EB5" w:rsidRDefault="00B65EB5" w:rsidP="00B65EB5">
      <w:pPr>
        <w:pStyle w:val="PL"/>
      </w:pPr>
      <w:r>
        <w:t xml:space="preserve">          $ref: 'TS29122_CommonData.yaml#/components/responses/307'</w:t>
      </w:r>
    </w:p>
    <w:p w14:paraId="021FAB99" w14:textId="77777777" w:rsidR="00B65EB5" w:rsidRDefault="00B65EB5" w:rsidP="00B65EB5">
      <w:pPr>
        <w:pStyle w:val="PL"/>
      </w:pPr>
      <w:r>
        <w:t xml:space="preserve">        '308':</w:t>
      </w:r>
    </w:p>
    <w:p w14:paraId="1406C7A1" w14:textId="77777777" w:rsidR="00B65EB5" w:rsidRDefault="00B65EB5" w:rsidP="00B65EB5">
      <w:pPr>
        <w:pStyle w:val="PL"/>
        <w:rPr>
          <w:lang w:val="en-US"/>
        </w:rPr>
      </w:pPr>
      <w:r>
        <w:t xml:space="preserve">          $ref: 'TS29122_CommonData.yaml#/components/responses/308'</w:t>
      </w:r>
    </w:p>
    <w:p w14:paraId="6325240F" w14:textId="77777777" w:rsidR="00B65EB5" w:rsidRDefault="00B65EB5" w:rsidP="00B65EB5">
      <w:pPr>
        <w:pStyle w:val="PL"/>
        <w:rPr>
          <w:lang w:val="en-US"/>
        </w:rPr>
      </w:pPr>
      <w:r>
        <w:rPr>
          <w:lang w:val="en-US"/>
        </w:rPr>
        <w:t xml:space="preserve">        '400':</w:t>
      </w:r>
    </w:p>
    <w:p w14:paraId="22E5499D" w14:textId="77777777" w:rsidR="00B65EB5" w:rsidRDefault="00B65EB5" w:rsidP="00B65EB5">
      <w:pPr>
        <w:pStyle w:val="PL"/>
        <w:rPr>
          <w:lang w:val="en-US"/>
        </w:rPr>
      </w:pPr>
      <w:r>
        <w:rPr>
          <w:lang w:val="en-US"/>
        </w:rPr>
        <w:t xml:space="preserve">          $ref: 'TS29122_CommonData.yaml#/components/responses/400'</w:t>
      </w:r>
    </w:p>
    <w:p w14:paraId="5145D0AB" w14:textId="77777777" w:rsidR="00B65EB5" w:rsidRDefault="00B65EB5" w:rsidP="00B65EB5">
      <w:pPr>
        <w:pStyle w:val="PL"/>
        <w:rPr>
          <w:lang w:val="en-US"/>
        </w:rPr>
      </w:pPr>
      <w:r>
        <w:rPr>
          <w:lang w:val="en-US"/>
        </w:rPr>
        <w:t xml:space="preserve">        '401':</w:t>
      </w:r>
    </w:p>
    <w:p w14:paraId="7E6318A4" w14:textId="77777777" w:rsidR="00B65EB5" w:rsidRDefault="00B65EB5" w:rsidP="00B65EB5">
      <w:pPr>
        <w:pStyle w:val="PL"/>
        <w:rPr>
          <w:lang w:val="en-US"/>
        </w:rPr>
      </w:pPr>
      <w:r>
        <w:rPr>
          <w:lang w:val="en-US"/>
        </w:rPr>
        <w:t xml:space="preserve">          $ref: 'TS29122_CommonData.yaml#/components/responses/401'</w:t>
      </w:r>
    </w:p>
    <w:p w14:paraId="3AB55AB1" w14:textId="77777777" w:rsidR="00B65EB5" w:rsidRDefault="00B65EB5" w:rsidP="00B65EB5">
      <w:pPr>
        <w:pStyle w:val="PL"/>
        <w:rPr>
          <w:lang w:val="en-US"/>
        </w:rPr>
      </w:pPr>
      <w:r>
        <w:rPr>
          <w:lang w:val="en-US"/>
        </w:rPr>
        <w:t xml:space="preserve">        '403':</w:t>
      </w:r>
    </w:p>
    <w:p w14:paraId="5A650FBE" w14:textId="77777777" w:rsidR="00B65EB5" w:rsidRDefault="00B65EB5" w:rsidP="00B65EB5">
      <w:pPr>
        <w:pStyle w:val="PL"/>
        <w:rPr>
          <w:lang w:val="en-US"/>
        </w:rPr>
      </w:pPr>
      <w:r>
        <w:rPr>
          <w:lang w:val="en-US"/>
        </w:rPr>
        <w:t xml:space="preserve">          $ref: 'TS29122_CommonData.yaml#/components/responses/403'</w:t>
      </w:r>
    </w:p>
    <w:p w14:paraId="7219C4E3" w14:textId="77777777" w:rsidR="00B65EB5" w:rsidRDefault="00B65EB5" w:rsidP="00B65EB5">
      <w:pPr>
        <w:pStyle w:val="PL"/>
        <w:rPr>
          <w:lang w:val="en-US"/>
        </w:rPr>
      </w:pPr>
      <w:r>
        <w:rPr>
          <w:lang w:val="en-US"/>
        </w:rPr>
        <w:t xml:space="preserve">        '404':</w:t>
      </w:r>
    </w:p>
    <w:p w14:paraId="61A322A3" w14:textId="77777777" w:rsidR="00B65EB5" w:rsidRDefault="00B65EB5" w:rsidP="00B65EB5">
      <w:pPr>
        <w:pStyle w:val="PL"/>
        <w:rPr>
          <w:lang w:val="en-US"/>
        </w:rPr>
      </w:pPr>
      <w:r>
        <w:rPr>
          <w:lang w:val="en-US"/>
        </w:rPr>
        <w:t xml:space="preserve">          $ref: 'TS29122_CommonData.yaml#/components/responses/404'</w:t>
      </w:r>
    </w:p>
    <w:p w14:paraId="4A74AFE4" w14:textId="77777777" w:rsidR="00B65EB5" w:rsidRDefault="00B65EB5" w:rsidP="00B65EB5">
      <w:pPr>
        <w:pStyle w:val="PL"/>
      </w:pPr>
      <w:r>
        <w:t xml:space="preserve">        '411':</w:t>
      </w:r>
    </w:p>
    <w:p w14:paraId="798C8E26" w14:textId="77777777" w:rsidR="00B65EB5" w:rsidRDefault="00B65EB5" w:rsidP="00B65EB5">
      <w:pPr>
        <w:pStyle w:val="PL"/>
      </w:pPr>
      <w:r>
        <w:t xml:space="preserve">          $ref: 'TS29122_CommonData.yaml#/components/responses/411'</w:t>
      </w:r>
    </w:p>
    <w:p w14:paraId="20363D38" w14:textId="77777777" w:rsidR="00B65EB5" w:rsidRDefault="00B65EB5" w:rsidP="00B65EB5">
      <w:pPr>
        <w:pStyle w:val="PL"/>
      </w:pPr>
      <w:r>
        <w:t xml:space="preserve">        '413':</w:t>
      </w:r>
    </w:p>
    <w:p w14:paraId="5BD75918" w14:textId="77777777" w:rsidR="00B65EB5" w:rsidRDefault="00B65EB5" w:rsidP="00B65EB5">
      <w:pPr>
        <w:pStyle w:val="PL"/>
      </w:pPr>
      <w:r>
        <w:t xml:space="preserve">          $ref: 'TS29122_CommonData.yaml#/components/responses/413'</w:t>
      </w:r>
    </w:p>
    <w:p w14:paraId="6F81E00F" w14:textId="77777777" w:rsidR="00B65EB5" w:rsidRDefault="00B65EB5" w:rsidP="00B65EB5">
      <w:pPr>
        <w:pStyle w:val="PL"/>
      </w:pPr>
      <w:r>
        <w:t xml:space="preserve">        '415':</w:t>
      </w:r>
    </w:p>
    <w:p w14:paraId="647D8054" w14:textId="77777777" w:rsidR="00B65EB5" w:rsidRDefault="00B65EB5" w:rsidP="00B65EB5">
      <w:pPr>
        <w:pStyle w:val="PL"/>
      </w:pPr>
      <w:r>
        <w:t xml:space="preserve">          $ref: 'TS29122_CommonData.yaml#/components/responses/415'</w:t>
      </w:r>
    </w:p>
    <w:p w14:paraId="3DB11179" w14:textId="77777777" w:rsidR="00B65EB5" w:rsidRDefault="00B65EB5" w:rsidP="00B65EB5">
      <w:pPr>
        <w:pStyle w:val="PL"/>
      </w:pPr>
      <w:r>
        <w:t xml:space="preserve">        '429':</w:t>
      </w:r>
    </w:p>
    <w:p w14:paraId="4CF82B91" w14:textId="77777777" w:rsidR="00B65EB5" w:rsidRDefault="00B65EB5" w:rsidP="00B65EB5">
      <w:pPr>
        <w:pStyle w:val="PL"/>
      </w:pPr>
      <w:r>
        <w:t xml:space="preserve">          $ref: 'TS29122_CommonData.yaml#/components/responses/429'</w:t>
      </w:r>
    </w:p>
    <w:p w14:paraId="67AC46FE" w14:textId="77777777" w:rsidR="00B65EB5" w:rsidRDefault="00B65EB5" w:rsidP="00B65EB5">
      <w:pPr>
        <w:pStyle w:val="PL"/>
        <w:rPr>
          <w:lang w:val="en-US"/>
        </w:rPr>
      </w:pPr>
      <w:r>
        <w:rPr>
          <w:lang w:val="en-US"/>
        </w:rPr>
        <w:t xml:space="preserve">        '500':</w:t>
      </w:r>
    </w:p>
    <w:p w14:paraId="572C7F00" w14:textId="77777777" w:rsidR="00B65EB5" w:rsidRDefault="00B65EB5" w:rsidP="00B65EB5">
      <w:pPr>
        <w:pStyle w:val="PL"/>
        <w:rPr>
          <w:lang w:val="en-US"/>
        </w:rPr>
      </w:pPr>
      <w:r>
        <w:rPr>
          <w:lang w:val="en-US"/>
        </w:rPr>
        <w:t xml:space="preserve">          $ref: 'TS29122_CommonData.yaml#/components/responses/500'</w:t>
      </w:r>
    </w:p>
    <w:p w14:paraId="6110FF16" w14:textId="77777777" w:rsidR="00B65EB5" w:rsidRDefault="00B65EB5" w:rsidP="00B65EB5">
      <w:pPr>
        <w:pStyle w:val="PL"/>
        <w:rPr>
          <w:lang w:val="en-US"/>
        </w:rPr>
      </w:pPr>
      <w:r>
        <w:rPr>
          <w:lang w:val="en-US"/>
        </w:rPr>
        <w:t xml:space="preserve">        '503':</w:t>
      </w:r>
    </w:p>
    <w:p w14:paraId="6416D1E5" w14:textId="77777777" w:rsidR="00B65EB5" w:rsidRDefault="00B65EB5" w:rsidP="00B65EB5">
      <w:pPr>
        <w:pStyle w:val="PL"/>
        <w:rPr>
          <w:lang w:val="en-US"/>
        </w:rPr>
      </w:pPr>
      <w:r>
        <w:rPr>
          <w:lang w:val="en-US"/>
        </w:rPr>
        <w:t xml:space="preserve">          $ref: 'TS29122_CommonData.yaml#/components/responses/503'</w:t>
      </w:r>
    </w:p>
    <w:p w14:paraId="5A7F3567" w14:textId="77777777" w:rsidR="00B65EB5" w:rsidRDefault="00B65EB5" w:rsidP="00B65EB5">
      <w:pPr>
        <w:pStyle w:val="PL"/>
        <w:rPr>
          <w:lang w:val="en-US"/>
        </w:rPr>
      </w:pPr>
      <w:r>
        <w:rPr>
          <w:lang w:val="en-US"/>
        </w:rPr>
        <w:t xml:space="preserve">        default:</w:t>
      </w:r>
    </w:p>
    <w:p w14:paraId="5D3089E2" w14:textId="77777777" w:rsidR="00B65EB5" w:rsidRDefault="00B65EB5" w:rsidP="00B65EB5">
      <w:pPr>
        <w:pStyle w:val="PL"/>
        <w:rPr>
          <w:lang w:val="en-US"/>
        </w:rPr>
      </w:pPr>
      <w:r>
        <w:rPr>
          <w:lang w:val="en-US"/>
        </w:rPr>
        <w:t xml:space="preserve">          $ref: 'TS29122_CommonData.yaml#/components/responses/default'</w:t>
      </w:r>
    </w:p>
    <w:p w14:paraId="2A26784C" w14:textId="77777777" w:rsidR="00B65EB5" w:rsidRPr="008B4658" w:rsidRDefault="00B65EB5" w:rsidP="00B65EB5">
      <w:pPr>
        <w:pStyle w:val="PL"/>
        <w:rPr>
          <w:lang w:val="en-US"/>
        </w:rPr>
      </w:pPr>
    </w:p>
    <w:p w14:paraId="20E1C33E" w14:textId="77777777" w:rsidR="00B65EB5" w:rsidRDefault="00B65EB5" w:rsidP="00B65EB5">
      <w:pPr>
        <w:pStyle w:val="PL"/>
      </w:pPr>
      <w:r>
        <w:t xml:space="preserve">    delete:</w:t>
      </w:r>
    </w:p>
    <w:p w14:paraId="100BEDE1" w14:textId="77777777" w:rsidR="00B65EB5" w:rsidRPr="00956496" w:rsidRDefault="00B65EB5" w:rsidP="00B65EB5">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4B187BD" w14:textId="77777777" w:rsidR="00B65EB5" w:rsidRPr="00956496" w:rsidRDefault="00B65EB5" w:rsidP="00B65EB5">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19B11D94" w14:textId="77777777" w:rsidR="00B65EB5" w:rsidRPr="00956496" w:rsidRDefault="00B65EB5" w:rsidP="00B65EB5">
      <w:pPr>
        <w:pStyle w:val="PL"/>
      </w:pPr>
      <w:r w:rsidRPr="00956496">
        <w:t xml:space="preserve">      tags:</w:t>
      </w:r>
    </w:p>
    <w:p w14:paraId="3AC867EB" w14:textId="77777777" w:rsidR="00B65EB5" w:rsidRPr="00F730C5" w:rsidRDefault="00B65EB5" w:rsidP="00B65EB5">
      <w:pPr>
        <w:pStyle w:val="PL"/>
        <w:rPr>
          <w:lang w:val="fr-FR"/>
        </w:rPr>
      </w:pPr>
      <w:r w:rsidRPr="00F730C5">
        <w:rPr>
          <w:lang w:val="fr-FR"/>
        </w:rPr>
        <w:t xml:space="preserve">        - </w:t>
      </w:r>
      <w:r w:rsidRPr="00F730C5">
        <w:rPr>
          <w:lang w:val="fr-FR" w:eastAsia="ja-JP"/>
        </w:rPr>
        <w:t xml:space="preserve">Individual </w:t>
      </w:r>
      <w:r w:rsidRPr="00F730C5">
        <w:rPr>
          <w:lang w:val="fr-FR"/>
        </w:rPr>
        <w:t>Traffic Influence Instance (Document)</w:t>
      </w:r>
    </w:p>
    <w:p w14:paraId="35478235" w14:textId="77777777" w:rsidR="00B65EB5" w:rsidRDefault="00B65EB5" w:rsidP="00B65EB5">
      <w:pPr>
        <w:pStyle w:val="PL"/>
      </w:pPr>
      <w:r>
        <w:t xml:space="preserve">      responses:</w:t>
      </w:r>
    </w:p>
    <w:p w14:paraId="135AEAF2" w14:textId="77777777" w:rsidR="00B65EB5" w:rsidRDefault="00B65EB5" w:rsidP="00B65EB5">
      <w:pPr>
        <w:pStyle w:val="PL"/>
      </w:pPr>
      <w:r>
        <w:t xml:space="preserve">        '204':</w:t>
      </w:r>
    </w:p>
    <w:p w14:paraId="21F40887" w14:textId="77777777" w:rsidR="00B65EB5" w:rsidRDefault="00B65EB5" w:rsidP="00B65EB5">
      <w:pPr>
        <w:pStyle w:val="PL"/>
      </w:pPr>
      <w:r>
        <w:t xml:space="preserve">          description: &gt;</w:t>
      </w:r>
    </w:p>
    <w:p w14:paraId="29F7E8E1" w14:textId="77777777" w:rsidR="00B65EB5" w:rsidRDefault="00B65EB5" w:rsidP="00B65EB5">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26ADBE4E" w14:textId="77777777" w:rsidR="00B65EB5" w:rsidRDefault="00B65EB5" w:rsidP="00B65EB5">
      <w:pPr>
        <w:pStyle w:val="PL"/>
      </w:pPr>
      <w:r>
        <w:t xml:space="preserve">        '307':</w:t>
      </w:r>
    </w:p>
    <w:p w14:paraId="726A8382" w14:textId="77777777" w:rsidR="00B65EB5" w:rsidRDefault="00B65EB5" w:rsidP="00B65EB5">
      <w:pPr>
        <w:pStyle w:val="PL"/>
      </w:pPr>
      <w:r>
        <w:t xml:space="preserve">          $ref: 'TS29122_CommonData.yaml#/components/responses/307'</w:t>
      </w:r>
    </w:p>
    <w:p w14:paraId="7B4415DF" w14:textId="77777777" w:rsidR="00B65EB5" w:rsidRDefault="00B65EB5" w:rsidP="00B65EB5">
      <w:pPr>
        <w:pStyle w:val="PL"/>
      </w:pPr>
      <w:r>
        <w:t xml:space="preserve">        '308':</w:t>
      </w:r>
    </w:p>
    <w:p w14:paraId="7E0811C1" w14:textId="77777777" w:rsidR="00B65EB5" w:rsidRDefault="00B65EB5" w:rsidP="00B65EB5">
      <w:pPr>
        <w:pStyle w:val="PL"/>
      </w:pPr>
      <w:r>
        <w:t xml:space="preserve">          $ref: 'TS29122_CommonData.yaml#/components/responses/308'</w:t>
      </w:r>
    </w:p>
    <w:p w14:paraId="169E2229" w14:textId="77777777" w:rsidR="00B65EB5" w:rsidRDefault="00B65EB5" w:rsidP="00B65EB5">
      <w:pPr>
        <w:pStyle w:val="PL"/>
      </w:pPr>
      <w:r>
        <w:t xml:space="preserve">        '400':</w:t>
      </w:r>
    </w:p>
    <w:p w14:paraId="4B913AE9" w14:textId="77777777" w:rsidR="00B65EB5" w:rsidRDefault="00B65EB5" w:rsidP="00B65EB5">
      <w:pPr>
        <w:pStyle w:val="PL"/>
      </w:pPr>
      <w:r>
        <w:t xml:space="preserve">          $ref: 'TS29122_CommonData.yaml#/components/responses/400'</w:t>
      </w:r>
    </w:p>
    <w:p w14:paraId="1D8DE971" w14:textId="77777777" w:rsidR="00B65EB5" w:rsidRDefault="00B65EB5" w:rsidP="00B65EB5">
      <w:pPr>
        <w:pStyle w:val="PL"/>
      </w:pPr>
      <w:r>
        <w:t xml:space="preserve">        '401':</w:t>
      </w:r>
    </w:p>
    <w:p w14:paraId="684163FF" w14:textId="77777777" w:rsidR="00B65EB5" w:rsidRDefault="00B65EB5" w:rsidP="00B65EB5">
      <w:pPr>
        <w:pStyle w:val="PL"/>
      </w:pPr>
      <w:r>
        <w:t xml:space="preserve">          $ref: 'TS29122_CommonData.yaml#/components/responses/401'</w:t>
      </w:r>
    </w:p>
    <w:p w14:paraId="2FA62693" w14:textId="77777777" w:rsidR="00B65EB5" w:rsidRDefault="00B65EB5" w:rsidP="00B65EB5">
      <w:pPr>
        <w:pStyle w:val="PL"/>
      </w:pPr>
      <w:r>
        <w:t xml:space="preserve">        '403':</w:t>
      </w:r>
    </w:p>
    <w:p w14:paraId="14228F53" w14:textId="77777777" w:rsidR="00B65EB5" w:rsidRDefault="00B65EB5" w:rsidP="00B65EB5">
      <w:pPr>
        <w:pStyle w:val="PL"/>
      </w:pPr>
      <w:r>
        <w:t xml:space="preserve">          $ref: 'TS29122_CommonData.yaml#/components/responses/403'</w:t>
      </w:r>
    </w:p>
    <w:p w14:paraId="0CE1264B" w14:textId="77777777" w:rsidR="00B65EB5" w:rsidRDefault="00B65EB5" w:rsidP="00B65EB5">
      <w:pPr>
        <w:pStyle w:val="PL"/>
      </w:pPr>
      <w:r>
        <w:t xml:space="preserve">        '404':</w:t>
      </w:r>
    </w:p>
    <w:p w14:paraId="3486B522" w14:textId="77777777" w:rsidR="00B65EB5" w:rsidRDefault="00B65EB5" w:rsidP="00B65EB5">
      <w:pPr>
        <w:pStyle w:val="PL"/>
      </w:pPr>
      <w:r>
        <w:t xml:space="preserve">          $ref: 'TS29122_CommonData.yaml#/components/responses/404'</w:t>
      </w:r>
    </w:p>
    <w:p w14:paraId="2EDFA16F" w14:textId="77777777" w:rsidR="00B65EB5" w:rsidRDefault="00B65EB5" w:rsidP="00B65EB5">
      <w:pPr>
        <w:pStyle w:val="PL"/>
        <w:rPr>
          <w:rFonts w:eastAsia="DengXian"/>
        </w:rPr>
      </w:pPr>
      <w:r>
        <w:rPr>
          <w:rFonts w:eastAsia="DengXian"/>
        </w:rPr>
        <w:t xml:space="preserve">        '429':</w:t>
      </w:r>
    </w:p>
    <w:p w14:paraId="5440EF1F" w14:textId="77777777" w:rsidR="00B65EB5" w:rsidRDefault="00B65EB5" w:rsidP="00B65EB5">
      <w:pPr>
        <w:pStyle w:val="PL"/>
        <w:rPr>
          <w:rFonts w:eastAsia="DengXian"/>
        </w:rPr>
      </w:pPr>
      <w:r>
        <w:rPr>
          <w:rFonts w:eastAsia="DengXian"/>
        </w:rPr>
        <w:t xml:space="preserve">          $ref: 'TS29122_CommonData.yaml#/components/responses/429'</w:t>
      </w:r>
    </w:p>
    <w:p w14:paraId="5A226342" w14:textId="77777777" w:rsidR="00B65EB5" w:rsidRDefault="00B65EB5" w:rsidP="00B65EB5">
      <w:pPr>
        <w:pStyle w:val="PL"/>
      </w:pPr>
      <w:r>
        <w:t xml:space="preserve">        '500':</w:t>
      </w:r>
    </w:p>
    <w:p w14:paraId="7446C380" w14:textId="77777777" w:rsidR="00B65EB5" w:rsidRDefault="00B65EB5" w:rsidP="00B65EB5">
      <w:pPr>
        <w:pStyle w:val="PL"/>
      </w:pPr>
      <w:r>
        <w:t xml:space="preserve">          $ref: 'TS29122_CommonData.yaml#/components/responses/500'</w:t>
      </w:r>
    </w:p>
    <w:p w14:paraId="59C6EE40" w14:textId="77777777" w:rsidR="00B65EB5" w:rsidRDefault="00B65EB5" w:rsidP="00B65EB5">
      <w:pPr>
        <w:pStyle w:val="PL"/>
      </w:pPr>
      <w:r>
        <w:t xml:space="preserve">        '503':</w:t>
      </w:r>
    </w:p>
    <w:p w14:paraId="3FAEE4B1" w14:textId="77777777" w:rsidR="00B65EB5" w:rsidRDefault="00B65EB5" w:rsidP="00B65EB5">
      <w:pPr>
        <w:pStyle w:val="PL"/>
      </w:pPr>
      <w:r>
        <w:t xml:space="preserve">          $ref: 'TS29122_CommonData.yaml#/components/responses/503'</w:t>
      </w:r>
    </w:p>
    <w:p w14:paraId="3388332B" w14:textId="77777777" w:rsidR="00B65EB5" w:rsidRDefault="00B65EB5" w:rsidP="00B65EB5">
      <w:pPr>
        <w:pStyle w:val="PL"/>
      </w:pPr>
      <w:r>
        <w:t xml:space="preserve">        default:</w:t>
      </w:r>
    </w:p>
    <w:p w14:paraId="0B1FBC6F" w14:textId="77777777" w:rsidR="00B65EB5" w:rsidRDefault="00B65EB5" w:rsidP="00B65EB5">
      <w:pPr>
        <w:pStyle w:val="PL"/>
      </w:pPr>
      <w:r>
        <w:t xml:space="preserve">          $ref: 'TS29122_CommonData.yaml#/components/responses/default'</w:t>
      </w:r>
    </w:p>
    <w:p w14:paraId="5B8CB08F" w14:textId="77777777" w:rsidR="00B65EB5" w:rsidRDefault="00B65EB5" w:rsidP="00B65EB5">
      <w:pPr>
        <w:pStyle w:val="PL"/>
      </w:pPr>
    </w:p>
    <w:p w14:paraId="3F5E4DAB" w14:textId="77777777" w:rsidR="00B65EB5" w:rsidRDefault="00B65EB5" w:rsidP="00B65EB5">
      <w:pPr>
        <w:pStyle w:val="PL"/>
      </w:pPr>
    </w:p>
    <w:p w14:paraId="1FD66C4B" w14:textId="77777777" w:rsidR="00B65EB5" w:rsidRDefault="00B65EB5" w:rsidP="00B65EB5">
      <w:pPr>
        <w:pStyle w:val="PL"/>
      </w:pPr>
      <w:r>
        <w:t>components:</w:t>
      </w:r>
    </w:p>
    <w:p w14:paraId="0005448E" w14:textId="77777777" w:rsidR="00B65EB5" w:rsidRDefault="00B65EB5" w:rsidP="00B65EB5">
      <w:pPr>
        <w:pStyle w:val="PL"/>
        <w:rPr>
          <w:lang w:val="en-US" w:eastAsia="es-ES"/>
        </w:rPr>
      </w:pPr>
    </w:p>
    <w:p w14:paraId="65239DC0" w14:textId="77777777" w:rsidR="00B65EB5" w:rsidRDefault="00B65EB5" w:rsidP="00B65EB5">
      <w:pPr>
        <w:pStyle w:val="PL"/>
        <w:rPr>
          <w:lang w:val="en-US" w:eastAsia="es-ES"/>
        </w:rPr>
      </w:pPr>
      <w:r>
        <w:rPr>
          <w:lang w:val="en-US" w:eastAsia="es-ES"/>
        </w:rPr>
        <w:t xml:space="preserve">  securitySchemes:</w:t>
      </w:r>
    </w:p>
    <w:p w14:paraId="2267C85D" w14:textId="77777777" w:rsidR="00B65EB5" w:rsidRDefault="00B65EB5" w:rsidP="00B65EB5">
      <w:pPr>
        <w:pStyle w:val="PL"/>
        <w:rPr>
          <w:lang w:val="en-US" w:eastAsia="es-ES"/>
        </w:rPr>
      </w:pPr>
      <w:r>
        <w:rPr>
          <w:lang w:val="en-US" w:eastAsia="es-ES"/>
        </w:rPr>
        <w:t xml:space="preserve">    oAuth2ClientCredentials:</w:t>
      </w:r>
    </w:p>
    <w:p w14:paraId="027E518F" w14:textId="77777777" w:rsidR="00B65EB5" w:rsidRDefault="00B65EB5" w:rsidP="00B65EB5">
      <w:pPr>
        <w:pStyle w:val="PL"/>
        <w:rPr>
          <w:lang w:val="en-US"/>
        </w:rPr>
      </w:pPr>
      <w:r>
        <w:rPr>
          <w:lang w:val="en-US"/>
        </w:rPr>
        <w:t xml:space="preserve">      type: oauth2</w:t>
      </w:r>
    </w:p>
    <w:p w14:paraId="430B9026" w14:textId="77777777" w:rsidR="00B65EB5" w:rsidRDefault="00B65EB5" w:rsidP="00B65EB5">
      <w:pPr>
        <w:pStyle w:val="PL"/>
        <w:rPr>
          <w:lang w:val="en-US"/>
        </w:rPr>
      </w:pPr>
      <w:r>
        <w:rPr>
          <w:lang w:val="en-US"/>
        </w:rPr>
        <w:t xml:space="preserve">      flows:</w:t>
      </w:r>
    </w:p>
    <w:p w14:paraId="2DA5DA4C" w14:textId="77777777" w:rsidR="00B65EB5" w:rsidRDefault="00B65EB5" w:rsidP="00B65EB5">
      <w:pPr>
        <w:pStyle w:val="PL"/>
        <w:rPr>
          <w:lang w:val="en-US"/>
        </w:rPr>
      </w:pPr>
      <w:r>
        <w:rPr>
          <w:lang w:val="en-US"/>
        </w:rPr>
        <w:t xml:space="preserve">        clientCredentials:</w:t>
      </w:r>
    </w:p>
    <w:p w14:paraId="4EB473F2" w14:textId="77777777" w:rsidR="00B65EB5" w:rsidRDefault="00B65EB5" w:rsidP="00B65EB5">
      <w:pPr>
        <w:pStyle w:val="PL"/>
        <w:rPr>
          <w:lang w:val="en-US"/>
        </w:rPr>
      </w:pPr>
      <w:r>
        <w:rPr>
          <w:lang w:val="en-US"/>
        </w:rPr>
        <w:t xml:space="preserve">          tokenUrl: '{tokenUrl}'</w:t>
      </w:r>
    </w:p>
    <w:p w14:paraId="7BD0D8B0" w14:textId="77777777" w:rsidR="00B65EB5" w:rsidRDefault="00B65EB5" w:rsidP="00B65EB5">
      <w:pPr>
        <w:pStyle w:val="PL"/>
        <w:rPr>
          <w:lang w:val="en-US"/>
        </w:rPr>
      </w:pPr>
      <w:r>
        <w:rPr>
          <w:lang w:val="en-US"/>
        </w:rPr>
        <w:t xml:space="preserve">          scopes: {}</w:t>
      </w:r>
    </w:p>
    <w:p w14:paraId="1615C69C" w14:textId="77777777" w:rsidR="00B65EB5" w:rsidRDefault="00B65EB5" w:rsidP="00B65EB5">
      <w:pPr>
        <w:pStyle w:val="PL"/>
      </w:pPr>
    </w:p>
    <w:p w14:paraId="5C710D16" w14:textId="77777777" w:rsidR="00B65EB5" w:rsidRDefault="00B65EB5" w:rsidP="00B65EB5">
      <w:pPr>
        <w:pStyle w:val="PL"/>
      </w:pPr>
      <w:r>
        <w:t xml:space="preserve">  schemas:</w:t>
      </w:r>
    </w:p>
    <w:p w14:paraId="780FEA98" w14:textId="77777777" w:rsidR="00B65EB5" w:rsidRDefault="00B65EB5" w:rsidP="00B65EB5">
      <w:pPr>
        <w:pStyle w:val="PL"/>
      </w:pPr>
      <w:r>
        <w:t xml:space="preserve">    AppTrafficInfluence:</w:t>
      </w:r>
    </w:p>
    <w:p w14:paraId="15A7AEC0" w14:textId="77777777" w:rsidR="00B65EB5" w:rsidRDefault="00B65EB5" w:rsidP="00B65EB5">
      <w:pPr>
        <w:pStyle w:val="PL"/>
      </w:pPr>
      <w:r>
        <w:t xml:space="preserve">      description: &gt;</w:t>
      </w:r>
    </w:p>
    <w:p w14:paraId="5CE7B405" w14:textId="77777777" w:rsidR="00B65EB5" w:rsidRDefault="00B65EB5" w:rsidP="00B65EB5">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3FF20D77" w14:textId="77777777" w:rsidR="00B65EB5" w:rsidRDefault="00B65EB5" w:rsidP="00B65EB5">
      <w:pPr>
        <w:pStyle w:val="PL"/>
      </w:pPr>
      <w:r>
        <w:t xml:space="preserve">      type: object</w:t>
      </w:r>
    </w:p>
    <w:p w14:paraId="43FB6C6A" w14:textId="77777777" w:rsidR="00B65EB5" w:rsidRDefault="00B65EB5" w:rsidP="00B65EB5">
      <w:pPr>
        <w:pStyle w:val="PL"/>
      </w:pPr>
      <w:r>
        <w:t xml:space="preserve">      properties:</w:t>
      </w:r>
    </w:p>
    <w:p w14:paraId="1F7B04B6" w14:textId="77777777" w:rsidR="00B65EB5" w:rsidRDefault="00B65EB5" w:rsidP="00B65EB5">
      <w:pPr>
        <w:pStyle w:val="PL"/>
      </w:pPr>
      <w:r>
        <w:t xml:space="preserve">        requestorId:</w:t>
      </w:r>
    </w:p>
    <w:p w14:paraId="4D708AAA" w14:textId="77777777" w:rsidR="00B65EB5" w:rsidRDefault="00B65EB5" w:rsidP="00B65EB5">
      <w:pPr>
        <w:pStyle w:val="PL"/>
      </w:pPr>
      <w:r>
        <w:t xml:space="preserve">          type: string</w:t>
      </w:r>
    </w:p>
    <w:p w14:paraId="71847FB6" w14:textId="77777777" w:rsidR="00B65EB5" w:rsidRDefault="00B65EB5" w:rsidP="00B65EB5">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3244ECD" w14:textId="77777777" w:rsidR="00B65EB5" w:rsidRDefault="00B65EB5" w:rsidP="00B65EB5">
      <w:pPr>
        <w:pStyle w:val="PL"/>
      </w:pPr>
      <w:r>
        <w:t xml:space="preserve">        </w:t>
      </w:r>
      <w:r>
        <w:rPr>
          <w:lang w:eastAsia="zh-CN"/>
        </w:rPr>
        <w:t>tgtUes</w:t>
      </w:r>
      <w:r>
        <w:t>:</w:t>
      </w:r>
    </w:p>
    <w:p w14:paraId="22EFAE52" w14:textId="77777777" w:rsidR="00B65EB5" w:rsidRDefault="00B65EB5" w:rsidP="00B65EB5">
      <w:pPr>
        <w:pStyle w:val="PL"/>
      </w:pPr>
      <w:r>
        <w:t xml:space="preserve">          type: array</w:t>
      </w:r>
    </w:p>
    <w:p w14:paraId="5FFF3AD5" w14:textId="77777777" w:rsidR="00B65EB5" w:rsidRDefault="00B65EB5" w:rsidP="00B65EB5">
      <w:pPr>
        <w:pStyle w:val="PL"/>
      </w:pPr>
      <w:r w:rsidRPr="00D571A4">
        <w:t xml:space="preserve">          items:</w:t>
      </w:r>
    </w:p>
    <w:p w14:paraId="5D80F351" w14:textId="77777777" w:rsidR="00B65EB5" w:rsidRPr="003A6C13" w:rsidRDefault="00B65EB5" w:rsidP="00B65EB5">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37034085" w14:textId="77777777" w:rsidR="00B65EB5" w:rsidRPr="00D571A4" w:rsidRDefault="00B65EB5" w:rsidP="00B65EB5">
      <w:pPr>
        <w:pStyle w:val="PL"/>
      </w:pPr>
      <w:r w:rsidRPr="00D571A4">
        <w:t xml:space="preserve">          minItems: 1</w:t>
      </w:r>
    </w:p>
    <w:p w14:paraId="12CEFCD8" w14:textId="77777777" w:rsidR="00B65EB5" w:rsidRDefault="00B65EB5" w:rsidP="00B65EB5">
      <w:pPr>
        <w:pStyle w:val="PL"/>
      </w:pPr>
      <w:r>
        <w:t xml:space="preserve">        </w:t>
      </w:r>
      <w:r>
        <w:rPr>
          <w:lang w:eastAsia="zh-CN"/>
        </w:rPr>
        <w:t>anyUe</w:t>
      </w:r>
      <w:r>
        <w:t>:</w:t>
      </w:r>
    </w:p>
    <w:p w14:paraId="29C6ABBC" w14:textId="77777777" w:rsidR="00B65EB5" w:rsidRDefault="00B65EB5" w:rsidP="00B65EB5">
      <w:pPr>
        <w:pStyle w:val="PL"/>
      </w:pPr>
      <w:r>
        <w:t xml:space="preserve">          type: boolean</w:t>
      </w:r>
    </w:p>
    <w:p w14:paraId="45B706CA" w14:textId="77777777" w:rsidR="00B65EB5" w:rsidRPr="00013283" w:rsidRDefault="00B65EB5" w:rsidP="00B65EB5">
      <w:pPr>
        <w:pStyle w:val="PL"/>
        <w:rPr>
          <w:lang w:val="en-US"/>
        </w:rPr>
      </w:pPr>
      <w:r>
        <w:t xml:space="preserve">          description: </w:t>
      </w:r>
      <w:r>
        <w:rPr>
          <w:lang w:val="en-US"/>
        </w:rPr>
        <w:t>&gt;</w:t>
      </w:r>
    </w:p>
    <w:p w14:paraId="198C55C4" w14:textId="77777777" w:rsidR="00B65EB5" w:rsidRDefault="00B65EB5" w:rsidP="00B65EB5">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7C306A3" w14:textId="77777777" w:rsidR="00B65EB5" w:rsidRDefault="00B65EB5" w:rsidP="00B65EB5">
      <w:pPr>
        <w:pStyle w:val="PL"/>
      </w:pPr>
      <w:r>
        <w:t xml:space="preserve">            true indicates that the request applies to any UE.</w:t>
      </w:r>
    </w:p>
    <w:p w14:paraId="4FE26B2A" w14:textId="77777777" w:rsidR="00B65EB5" w:rsidRDefault="00B65EB5" w:rsidP="00B65EB5">
      <w:pPr>
        <w:pStyle w:val="PL"/>
      </w:pPr>
      <w:r>
        <w:t xml:space="preserve">            False indicates that the request does not apply to any UE.</w:t>
      </w:r>
    </w:p>
    <w:p w14:paraId="3C35FCD4" w14:textId="77777777" w:rsidR="00B65EB5" w:rsidRDefault="00B65EB5" w:rsidP="00B65EB5">
      <w:pPr>
        <w:pStyle w:val="PL"/>
      </w:pPr>
      <w:r>
        <w:t xml:space="preserve">            The default value when this attribute is omitted is false.</w:t>
      </w:r>
    </w:p>
    <w:p w14:paraId="7E31314C" w14:textId="77777777" w:rsidR="00B65EB5" w:rsidRDefault="00B65EB5" w:rsidP="00B65EB5">
      <w:pPr>
        <w:pStyle w:val="PL"/>
      </w:pPr>
      <w:r>
        <w:t xml:space="preserve">      oneOf:</w:t>
      </w:r>
    </w:p>
    <w:p w14:paraId="403D1A1C" w14:textId="77777777" w:rsidR="00B65EB5" w:rsidRDefault="00B65EB5" w:rsidP="00B65EB5">
      <w:pPr>
        <w:pStyle w:val="PL"/>
      </w:pPr>
      <w:r>
        <w:t xml:space="preserve">        - </w:t>
      </w:r>
      <w:r w:rsidRPr="00787869">
        <w:t>required: [</w:t>
      </w:r>
      <w:r>
        <w:rPr>
          <w:lang w:eastAsia="zh-CN"/>
        </w:rPr>
        <w:t>anyUe]</w:t>
      </w:r>
    </w:p>
    <w:p w14:paraId="031F746D" w14:textId="77777777" w:rsidR="00B65EB5" w:rsidRDefault="00B65EB5" w:rsidP="00B65EB5">
      <w:pPr>
        <w:pStyle w:val="PL"/>
        <w:rPr>
          <w:lang w:eastAsia="zh-CN"/>
        </w:rPr>
      </w:pPr>
      <w:r>
        <w:t xml:space="preserve">        - </w:t>
      </w:r>
      <w:r w:rsidRPr="00787869">
        <w:t>required: [</w:t>
      </w:r>
      <w:r>
        <w:rPr>
          <w:lang w:eastAsia="zh-CN"/>
        </w:rPr>
        <w:t>tgtUes]</w:t>
      </w:r>
    </w:p>
    <w:p w14:paraId="68C21B50" w14:textId="77777777" w:rsidR="00B65EB5" w:rsidRDefault="00B65EB5" w:rsidP="00B65EB5">
      <w:pPr>
        <w:pStyle w:val="PL"/>
      </w:pPr>
    </w:p>
    <w:p w14:paraId="799EC239" w14:textId="77777777" w:rsidR="00B65EB5" w:rsidRDefault="00B65EB5" w:rsidP="00B65EB5">
      <w:pPr>
        <w:pStyle w:val="PL"/>
      </w:pPr>
      <w:r>
        <w:t xml:space="preserve">    AppTrafficInfluencePatch:</w:t>
      </w:r>
    </w:p>
    <w:p w14:paraId="5A8E06B5" w14:textId="77777777" w:rsidR="00B65EB5" w:rsidRDefault="00B65EB5" w:rsidP="00B65EB5">
      <w:pPr>
        <w:pStyle w:val="PL"/>
      </w:pPr>
      <w:r>
        <w:t xml:space="preserve">      description: &gt;</w:t>
      </w:r>
    </w:p>
    <w:p w14:paraId="15A42D4A" w14:textId="77777777" w:rsidR="00B65EB5" w:rsidRDefault="00B65EB5" w:rsidP="00B65EB5">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566A3A10" w14:textId="77777777" w:rsidR="00B65EB5" w:rsidRDefault="00B65EB5" w:rsidP="00B65EB5">
      <w:pPr>
        <w:pStyle w:val="PL"/>
      </w:pPr>
      <w:r>
        <w:t xml:space="preserve">      type: object</w:t>
      </w:r>
    </w:p>
    <w:p w14:paraId="44424AE8" w14:textId="77777777" w:rsidR="00B65EB5" w:rsidRDefault="00B65EB5" w:rsidP="00B65EB5">
      <w:pPr>
        <w:pStyle w:val="PL"/>
      </w:pPr>
      <w:r>
        <w:t xml:space="preserve">      properties:</w:t>
      </w:r>
    </w:p>
    <w:p w14:paraId="3E4090FB" w14:textId="77777777" w:rsidR="00B65EB5" w:rsidRDefault="00B65EB5" w:rsidP="00B65EB5">
      <w:pPr>
        <w:pStyle w:val="PL"/>
      </w:pPr>
      <w:r>
        <w:t xml:space="preserve">        </w:t>
      </w:r>
      <w:r>
        <w:rPr>
          <w:lang w:eastAsia="zh-CN"/>
        </w:rPr>
        <w:t>tgtUes</w:t>
      </w:r>
      <w:r>
        <w:t>:</w:t>
      </w:r>
    </w:p>
    <w:p w14:paraId="4E06B9D6" w14:textId="77777777" w:rsidR="00B65EB5" w:rsidRDefault="00B65EB5" w:rsidP="00B65EB5">
      <w:pPr>
        <w:pStyle w:val="PL"/>
      </w:pPr>
      <w:r>
        <w:t xml:space="preserve">          type: array</w:t>
      </w:r>
    </w:p>
    <w:p w14:paraId="7314199C" w14:textId="77777777" w:rsidR="00B65EB5" w:rsidRDefault="00B65EB5" w:rsidP="00B65EB5">
      <w:pPr>
        <w:pStyle w:val="PL"/>
      </w:pPr>
      <w:r w:rsidRPr="00D571A4">
        <w:t xml:space="preserve">          items:</w:t>
      </w:r>
    </w:p>
    <w:p w14:paraId="652771D3" w14:textId="77777777" w:rsidR="00B65EB5" w:rsidRPr="003A6C13" w:rsidRDefault="00B65EB5" w:rsidP="00B65EB5">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3546AB1B" w14:textId="77777777" w:rsidR="00B65EB5" w:rsidRPr="00D571A4" w:rsidRDefault="00B65EB5" w:rsidP="00B65EB5">
      <w:pPr>
        <w:pStyle w:val="PL"/>
      </w:pPr>
      <w:r w:rsidRPr="00D571A4">
        <w:t xml:space="preserve">          minItems: 1</w:t>
      </w:r>
    </w:p>
    <w:p w14:paraId="731F0385" w14:textId="77777777" w:rsidR="00B65EB5" w:rsidRDefault="00B65EB5" w:rsidP="00B65EB5">
      <w:pPr>
        <w:pStyle w:val="PL"/>
      </w:pPr>
      <w:r>
        <w:t xml:space="preserve">        </w:t>
      </w:r>
      <w:r>
        <w:rPr>
          <w:lang w:eastAsia="zh-CN"/>
        </w:rPr>
        <w:t>anyUe</w:t>
      </w:r>
      <w:r>
        <w:t>:</w:t>
      </w:r>
    </w:p>
    <w:p w14:paraId="07D707EC" w14:textId="77777777" w:rsidR="00B65EB5" w:rsidRDefault="00B65EB5" w:rsidP="00B65EB5">
      <w:pPr>
        <w:pStyle w:val="PL"/>
      </w:pPr>
      <w:r>
        <w:t xml:space="preserve">          type: boolean</w:t>
      </w:r>
    </w:p>
    <w:p w14:paraId="5F578CEC" w14:textId="77777777" w:rsidR="00B65EB5" w:rsidRPr="00013283" w:rsidRDefault="00B65EB5" w:rsidP="00B65EB5">
      <w:pPr>
        <w:pStyle w:val="PL"/>
        <w:rPr>
          <w:lang w:val="en-US"/>
        </w:rPr>
      </w:pPr>
      <w:r>
        <w:t xml:space="preserve">          description: </w:t>
      </w:r>
      <w:r>
        <w:rPr>
          <w:lang w:val="en-US"/>
        </w:rPr>
        <w:t>&gt;</w:t>
      </w:r>
    </w:p>
    <w:p w14:paraId="3CC62FAC" w14:textId="77777777" w:rsidR="00B65EB5" w:rsidRDefault="00B65EB5" w:rsidP="00B65EB5">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A1FAF94" w14:textId="77777777" w:rsidR="00B65EB5" w:rsidRDefault="00B65EB5" w:rsidP="00B65EB5">
      <w:pPr>
        <w:pStyle w:val="PL"/>
      </w:pPr>
      <w:r>
        <w:t xml:space="preserve">            true indicates that the request applies to any UE.</w:t>
      </w:r>
    </w:p>
    <w:p w14:paraId="4C9F8F4A" w14:textId="77777777" w:rsidR="00B65EB5" w:rsidRDefault="00B65EB5" w:rsidP="00B65EB5">
      <w:pPr>
        <w:pStyle w:val="PL"/>
      </w:pPr>
      <w:r>
        <w:t xml:space="preserve">            False indicates that the request does not apply to any UE.</w:t>
      </w:r>
    </w:p>
    <w:p w14:paraId="2048F183" w14:textId="07CFBBED" w:rsidR="00B65EB5" w:rsidRDefault="00B65EB5" w:rsidP="00B65EB5">
      <w:pPr>
        <w:pStyle w:val="PL"/>
      </w:pPr>
      <w:r>
        <w:t xml:space="preserve">      </w:t>
      </w:r>
      <w:r w:rsidR="00F10711">
        <w:t>not</w:t>
      </w:r>
      <w:r>
        <w:t>:</w:t>
      </w:r>
    </w:p>
    <w:p w14:paraId="60DE596B" w14:textId="55C081BD" w:rsidR="00A678DC" w:rsidRDefault="00B65EB5" w:rsidP="00B65EB5">
      <w:pPr>
        <w:pStyle w:val="PL"/>
      </w:pPr>
      <w:r>
        <w:t xml:space="preserve">        </w:t>
      </w:r>
      <w:r w:rsidRPr="00787869">
        <w:t>required: [</w:t>
      </w:r>
      <w:r>
        <w:rPr>
          <w:lang w:eastAsia="zh-CN"/>
        </w:rPr>
        <w:t>anyUe, tgtUes]</w:t>
      </w:r>
    </w:p>
    <w:p w14:paraId="3EFA9313" w14:textId="6011607B" w:rsidR="00054A22" w:rsidRDefault="00080512" w:rsidP="00680C72">
      <w:pPr>
        <w:pStyle w:val="Heading8"/>
      </w:pPr>
      <w:r w:rsidRPr="004D3578">
        <w:br w:type="page"/>
      </w:r>
      <w:bookmarkStart w:id="5519" w:name="_Toc85734613"/>
      <w:bookmarkStart w:id="5520" w:name="_Toc89431912"/>
      <w:bookmarkStart w:id="5521" w:name="_Toc97042834"/>
      <w:bookmarkStart w:id="5522" w:name="_Toc97045978"/>
      <w:bookmarkStart w:id="5523" w:name="_Toc97155723"/>
      <w:bookmarkStart w:id="5524" w:name="_Toc101521779"/>
      <w:bookmarkStart w:id="5525" w:name="_Toc138762091"/>
      <w:bookmarkStart w:id="5526" w:name="_Toc145708356"/>
      <w:bookmarkStart w:id="5527" w:name="_Toc157111706"/>
      <w:r w:rsidR="00680C72">
        <w:t>Annex B</w:t>
      </w:r>
      <w:r w:rsidRPr="004D3578">
        <w:t xml:space="preserve"> (informative):</w:t>
      </w:r>
      <w:r w:rsidRPr="004D3578">
        <w:br/>
        <w:t>Change history</w:t>
      </w:r>
      <w:bookmarkStart w:id="5528" w:name="historyclause"/>
      <w:bookmarkEnd w:id="5519"/>
      <w:bookmarkEnd w:id="5520"/>
      <w:bookmarkEnd w:id="5521"/>
      <w:bookmarkEnd w:id="5522"/>
      <w:bookmarkEnd w:id="5523"/>
      <w:bookmarkEnd w:id="5524"/>
      <w:bookmarkEnd w:id="5525"/>
      <w:bookmarkEnd w:id="5526"/>
      <w:bookmarkEnd w:id="5527"/>
      <w:bookmarkEnd w:id="5528"/>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bl>
    <w:p w14:paraId="6AB3AF18" w14:textId="4C5E9699" w:rsidR="00080512" w:rsidRDefault="00080512" w:rsidP="008D4A5F"/>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907A47" w14:textId="77777777" w:rsidR="002A33B0" w:rsidRDefault="002A33B0">
      <w:r>
        <w:separator/>
      </w:r>
    </w:p>
  </w:endnote>
  <w:endnote w:type="continuationSeparator" w:id="0">
    <w:p w14:paraId="1A9CFEE9" w14:textId="77777777" w:rsidR="002A33B0" w:rsidRDefault="002A33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CF294C" w:rsidRDefault="00CF2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169A60" w14:textId="77777777" w:rsidR="002A33B0" w:rsidRDefault="002A33B0">
      <w:r>
        <w:separator/>
      </w:r>
    </w:p>
  </w:footnote>
  <w:footnote w:type="continuationSeparator" w:id="0">
    <w:p w14:paraId="6794749C" w14:textId="77777777" w:rsidR="002A33B0" w:rsidRDefault="002A33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EFE2559" w:rsidR="00CF294C" w:rsidRDefault="00CF2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214B">
      <w:rPr>
        <w:rFonts w:ascii="Arial" w:hAnsi="Arial" w:cs="Arial"/>
        <w:b/>
        <w:noProof/>
        <w:sz w:val="18"/>
        <w:szCs w:val="18"/>
      </w:rPr>
      <w:t>3GPP TS 29.558 V18.5.0 (2024-01)</w:t>
    </w:r>
    <w:r>
      <w:rPr>
        <w:rFonts w:ascii="Arial" w:hAnsi="Arial" w:cs="Arial"/>
        <w:b/>
        <w:sz w:val="18"/>
        <w:szCs w:val="18"/>
      </w:rPr>
      <w:fldChar w:fldCharType="end"/>
    </w:r>
  </w:p>
  <w:p w14:paraId="4FE9FD4E" w14:textId="2B44C79F" w:rsidR="00CF294C" w:rsidRDefault="00CF2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1214B">
      <w:rPr>
        <w:rFonts w:ascii="Arial" w:hAnsi="Arial" w:cs="Arial"/>
        <w:b/>
        <w:noProof/>
        <w:sz w:val="18"/>
        <w:szCs w:val="18"/>
      </w:rPr>
      <w:t>75</w:t>
    </w:r>
    <w:r>
      <w:rPr>
        <w:rFonts w:ascii="Arial" w:hAnsi="Arial" w:cs="Arial"/>
        <w:b/>
        <w:sz w:val="18"/>
        <w:szCs w:val="18"/>
      </w:rPr>
      <w:fldChar w:fldCharType="end"/>
    </w:r>
  </w:p>
  <w:p w14:paraId="5EA78C0D" w14:textId="1D80F220" w:rsidR="00CF294C" w:rsidRDefault="00CF2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214B">
      <w:rPr>
        <w:rFonts w:ascii="Arial" w:hAnsi="Arial" w:cs="Arial"/>
        <w:b/>
        <w:noProof/>
        <w:sz w:val="18"/>
        <w:szCs w:val="18"/>
      </w:rPr>
      <w:t>Release 18</w:t>
    </w:r>
    <w:r>
      <w:rPr>
        <w:rFonts w:ascii="Arial" w:hAnsi="Arial" w:cs="Arial"/>
        <w:b/>
        <w:sz w:val="18"/>
        <w:szCs w:val="18"/>
      </w:rPr>
      <w:fldChar w:fldCharType="end"/>
    </w:r>
  </w:p>
  <w:p w14:paraId="5CB4AC15" w14:textId="77777777" w:rsidR="00CF294C" w:rsidRDefault="00CF2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08B5"/>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5DDA"/>
    <w:rsid w:val="001961EA"/>
    <w:rsid w:val="00196CB7"/>
    <w:rsid w:val="001A038D"/>
    <w:rsid w:val="001A0E67"/>
    <w:rsid w:val="001A3AC7"/>
    <w:rsid w:val="001A4C30"/>
    <w:rsid w:val="001A4C42"/>
    <w:rsid w:val="001A6A41"/>
    <w:rsid w:val="001A71F4"/>
    <w:rsid w:val="001A7420"/>
    <w:rsid w:val="001B0455"/>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3B0"/>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4D01"/>
    <w:rsid w:val="002E721A"/>
    <w:rsid w:val="002E7C5F"/>
    <w:rsid w:val="002F1A1D"/>
    <w:rsid w:val="002F2912"/>
    <w:rsid w:val="002F3962"/>
    <w:rsid w:val="002F6EC3"/>
    <w:rsid w:val="002F7C31"/>
    <w:rsid w:val="003027B9"/>
    <w:rsid w:val="00303323"/>
    <w:rsid w:val="003040FD"/>
    <w:rsid w:val="003044FE"/>
    <w:rsid w:val="00304862"/>
    <w:rsid w:val="00306B3A"/>
    <w:rsid w:val="0031214B"/>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377F8"/>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5AB8"/>
    <w:rsid w:val="003874EE"/>
    <w:rsid w:val="003926B7"/>
    <w:rsid w:val="0039285C"/>
    <w:rsid w:val="00396D3B"/>
    <w:rsid w:val="00397F84"/>
    <w:rsid w:val="003A0660"/>
    <w:rsid w:val="003A0ECD"/>
    <w:rsid w:val="003A11FF"/>
    <w:rsid w:val="003A27B7"/>
    <w:rsid w:val="003A658E"/>
    <w:rsid w:val="003B3AD8"/>
    <w:rsid w:val="003B6434"/>
    <w:rsid w:val="003B69F0"/>
    <w:rsid w:val="003C3054"/>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193F"/>
    <w:rsid w:val="004035B6"/>
    <w:rsid w:val="00403A4B"/>
    <w:rsid w:val="00407C93"/>
    <w:rsid w:val="004101EB"/>
    <w:rsid w:val="00410547"/>
    <w:rsid w:val="004127BA"/>
    <w:rsid w:val="004148BA"/>
    <w:rsid w:val="00415563"/>
    <w:rsid w:val="00415C42"/>
    <w:rsid w:val="0041620F"/>
    <w:rsid w:val="004171C4"/>
    <w:rsid w:val="00420DF8"/>
    <w:rsid w:val="004218DA"/>
    <w:rsid w:val="00423334"/>
    <w:rsid w:val="00424DD2"/>
    <w:rsid w:val="0042501E"/>
    <w:rsid w:val="00425678"/>
    <w:rsid w:val="00426348"/>
    <w:rsid w:val="004263A4"/>
    <w:rsid w:val="004276CC"/>
    <w:rsid w:val="00427ACE"/>
    <w:rsid w:val="00431036"/>
    <w:rsid w:val="004328D8"/>
    <w:rsid w:val="0043409A"/>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5B53"/>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924"/>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25119"/>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56775"/>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6D3"/>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701116"/>
    <w:rsid w:val="007029A2"/>
    <w:rsid w:val="00702C75"/>
    <w:rsid w:val="0070369D"/>
    <w:rsid w:val="00705A5C"/>
    <w:rsid w:val="007060B8"/>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8776A"/>
    <w:rsid w:val="0089051F"/>
    <w:rsid w:val="00893982"/>
    <w:rsid w:val="0089570F"/>
    <w:rsid w:val="00897517"/>
    <w:rsid w:val="008A2E58"/>
    <w:rsid w:val="008A3C87"/>
    <w:rsid w:val="008A5570"/>
    <w:rsid w:val="008B1D1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5786"/>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1AB"/>
    <w:rsid w:val="00B535F1"/>
    <w:rsid w:val="00B54E00"/>
    <w:rsid w:val="00B56655"/>
    <w:rsid w:val="00B57B6D"/>
    <w:rsid w:val="00B57C00"/>
    <w:rsid w:val="00B6222B"/>
    <w:rsid w:val="00B6276A"/>
    <w:rsid w:val="00B628E2"/>
    <w:rsid w:val="00B63D64"/>
    <w:rsid w:val="00B64F7C"/>
    <w:rsid w:val="00B65EB5"/>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9674A"/>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5464"/>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294C"/>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059F"/>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57D8C"/>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1E"/>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4E1C"/>
    <w:rsid w:val="00EF74BB"/>
    <w:rsid w:val="00F01DD4"/>
    <w:rsid w:val="00F02381"/>
    <w:rsid w:val="00F025A2"/>
    <w:rsid w:val="00F0264A"/>
    <w:rsid w:val="00F0322A"/>
    <w:rsid w:val="00F046C3"/>
    <w:rsid w:val="00F04712"/>
    <w:rsid w:val="00F04DD8"/>
    <w:rsid w:val="00F05D9E"/>
    <w:rsid w:val="00F07177"/>
    <w:rsid w:val="00F07EF4"/>
    <w:rsid w:val="00F10711"/>
    <w:rsid w:val="00F10C58"/>
    <w:rsid w:val="00F12242"/>
    <w:rsid w:val="00F13360"/>
    <w:rsid w:val="00F14F59"/>
    <w:rsid w:val="00F1792D"/>
    <w:rsid w:val="00F20156"/>
    <w:rsid w:val="00F22470"/>
    <w:rsid w:val="00F22EC7"/>
    <w:rsid w:val="00F24E42"/>
    <w:rsid w:val="00F2555A"/>
    <w:rsid w:val="00F26531"/>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oleObject" Target="embeddings/Microsoft_Visio_2003-2010_Drawing8.vsd"/><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hyperlink" Target="https://www.3gpp.org/ftp/Specs/archive/29_series/29.558/"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B9D839-A0E8-42E5-B585-0C3A07A11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101</Pages>
  <Words>97492</Words>
  <Characters>555706</Characters>
  <Application>Microsoft Office Word</Application>
  <DocSecurity>0</DocSecurity>
  <Lines>4630</Lines>
  <Paragraphs>1303</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651895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CR0154</cp:lastModifiedBy>
  <cp:revision>38</cp:revision>
  <cp:lastPrinted>2019-02-25T14:05:00Z</cp:lastPrinted>
  <dcterms:created xsi:type="dcterms:W3CDTF">2023-11-28T04:51:00Z</dcterms:created>
  <dcterms:modified xsi:type="dcterms:W3CDTF">2024-01-30T04:18:00Z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