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E274F1F"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CB3544">
              <w:t>4</w:t>
            </w:r>
            <w:r>
              <w:t xml:space="preserve">.0 </w:t>
            </w:r>
            <w:r>
              <w:rPr>
                <w:sz w:val="32"/>
              </w:rPr>
              <w:t>(</w:t>
            </w:r>
            <w:r w:rsidR="00E016B5">
              <w:rPr>
                <w:sz w:val="32"/>
              </w:rPr>
              <w:t>202</w:t>
            </w:r>
            <w:r w:rsidR="00263510">
              <w:rPr>
                <w:sz w:val="32"/>
              </w:rPr>
              <w:t>3</w:t>
            </w:r>
            <w:r>
              <w:rPr>
                <w:sz w:val="32"/>
              </w:rPr>
              <w:t>-</w:t>
            </w:r>
            <w:r w:rsidR="00CB3544">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w:t>
            </w:r>
            <w:bookmarkStart w:id="2" w:name="_GoBack"/>
            <w:bookmarkEnd w:id="2"/>
            <w:r>
              <w:t>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59065669"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45708715"/>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45708716"/>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45708717"/>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45708718"/>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45708719"/>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45708720"/>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45708721"/>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45708722"/>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45708723"/>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45708724"/>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45708725"/>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45708726"/>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45708727"/>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35pt;height:115.3pt" o:ole="">
            <v:imagedata r:id="rId13" o:title=""/>
          </v:shape>
          <o:OLEObject Type="Embed" ProgID="Visio.Drawing.15" ShapeID="_x0000_i1026" DrawAspect="Content" ObjectID="_1759065670"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5906567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45708728"/>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45708729"/>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45708730"/>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45708731"/>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45708732"/>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45708733"/>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45708734"/>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45708735"/>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15pt;height:151.05pt" o:ole="">
            <v:imagedata r:id="rId17" o:title=""/>
          </v:shape>
          <o:OLEObject Type="Embed" ProgID="Visio.Drawing.15" ShapeID="_x0000_i1028" DrawAspect="Content" ObjectID="_1759065672"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57"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7"/>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58" w:name="_Toc510696594"/>
      <w:bookmarkStart w:id="159" w:name="_Toc35971386"/>
      <w:bookmarkStart w:id="160" w:name="_Toc67903510"/>
      <w:bookmarkStart w:id="161" w:name="_Toc73173217"/>
      <w:bookmarkStart w:id="162" w:name="_Toc96959785"/>
      <w:bookmarkStart w:id="163" w:name="_Toc129247492"/>
      <w:bookmarkStart w:id="164" w:name="_Toc145708736"/>
      <w:r>
        <w:t>4.2.2.2.3</w:t>
      </w:r>
      <w:r>
        <w:tab/>
      </w:r>
      <w:bookmarkEnd w:id="158"/>
      <w:bookmarkEnd w:id="159"/>
      <w:bookmarkEnd w:id="160"/>
      <w:r w:rsidR="00F056BA">
        <w:t>Update subscription for analytic notifications</w:t>
      </w:r>
      <w:bookmarkEnd w:id="161"/>
      <w:bookmarkEnd w:id="162"/>
      <w:bookmarkEnd w:id="163"/>
      <w:bookmarkEnd w:id="164"/>
    </w:p>
    <w:p w14:paraId="5A37858E" w14:textId="77777777" w:rsidR="00F056BA" w:rsidRDefault="00F056BA" w:rsidP="00F056BA">
      <w:pPr>
        <w:pStyle w:val="TH"/>
        <w:rPr>
          <w:lang w:eastAsia="zh-CN"/>
        </w:rPr>
      </w:pPr>
      <w:r>
        <w:object w:dxaOrig="8420" w:dyaOrig="3420" w14:anchorId="0686187C">
          <v:shape id="_x0000_i1029" type="#_x0000_t75" style="width:417.4pt;height:165.65pt" o:ole="">
            <v:imagedata r:id="rId19" o:title=""/>
          </v:shape>
          <o:OLEObject Type="Embed" ProgID="Visio.Drawing.15" ShapeID="_x0000_i1029" DrawAspect="Content" ObjectID="_175906567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lastRenderedPageBreak/>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5"/>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6"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6"/>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7" w:name="_Toc96959786"/>
      <w:bookmarkStart w:id="168" w:name="_Toc129247493"/>
      <w:bookmarkStart w:id="169" w:name="_Toc145708737"/>
      <w:r>
        <w:t>4.2.2.2.4</w:t>
      </w:r>
      <w:r>
        <w:tab/>
        <w:t>Subscription for data notifications</w:t>
      </w:r>
      <w:bookmarkEnd w:id="167"/>
      <w:bookmarkEnd w:id="168"/>
      <w:bookmarkEnd w:id="16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15pt;height:151.05pt" o:ole="">
            <v:imagedata r:id="rId21" o:title=""/>
          </v:shape>
          <o:OLEObject Type="Embed" ProgID="Visio.Drawing.15" ShapeID="_x0000_i1030" DrawAspect="Content" ObjectID="_175906567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lastRenderedPageBreak/>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lastRenderedPageBreak/>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0" w:name="_Toc96959787"/>
      <w:bookmarkStart w:id="171" w:name="_Toc129247494"/>
      <w:bookmarkStart w:id="172" w:name="_Toc145708738"/>
      <w:r>
        <w:lastRenderedPageBreak/>
        <w:t>4.2.2.2.5</w:t>
      </w:r>
      <w:r>
        <w:tab/>
        <w:t>Update subscription for data notifications</w:t>
      </w:r>
      <w:bookmarkEnd w:id="170"/>
      <w:bookmarkEnd w:id="171"/>
      <w:bookmarkEnd w:id="172"/>
    </w:p>
    <w:p w14:paraId="2FD11358" w14:textId="77777777" w:rsidR="00F056BA" w:rsidRDefault="00F056BA" w:rsidP="00F056BA">
      <w:pPr>
        <w:pStyle w:val="TH"/>
        <w:rPr>
          <w:lang w:eastAsia="zh-CN"/>
        </w:rPr>
      </w:pPr>
      <w:r>
        <w:object w:dxaOrig="8420" w:dyaOrig="3420" w14:anchorId="1F90F8FA">
          <v:shape id="_x0000_i1031" type="#_x0000_t75" style="width:417.4pt;height:165.65pt" o:ole="">
            <v:imagedata r:id="rId23" o:title=""/>
          </v:shape>
          <o:OLEObject Type="Embed" ProgID="Visio.Drawing.15" ShapeID="_x0000_i1031" DrawAspect="Content" ObjectID="_175906567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r w:rsidR="004C2939">
        <w:lastRenderedPageBreak/>
        <w:t>"dataSub"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29247495"/>
      <w:bookmarkStart w:id="179" w:name="_Toc145708739"/>
      <w:r>
        <w:t>4.2.2.3</w:t>
      </w:r>
      <w:r>
        <w:tab/>
      </w:r>
      <w:bookmarkEnd w:id="173"/>
      <w:bookmarkEnd w:id="174"/>
      <w:bookmarkEnd w:id="175"/>
      <w:r>
        <w:rPr>
          <w:lang w:eastAsia="ja-JP"/>
        </w:rPr>
        <w:t>Ndccf_DataManagement_Unsubscribe service operation</w:t>
      </w:r>
      <w:bookmarkEnd w:id="176"/>
      <w:bookmarkEnd w:id="177"/>
      <w:bookmarkEnd w:id="178"/>
      <w:bookmarkEnd w:id="179"/>
    </w:p>
    <w:p w14:paraId="0A110EAC" w14:textId="77777777" w:rsidR="00E60FE0" w:rsidRDefault="00C872B4">
      <w:pPr>
        <w:pStyle w:val="50"/>
      </w:pPr>
      <w:bookmarkStart w:id="180" w:name="_Toc73173219"/>
      <w:bookmarkStart w:id="181" w:name="_Toc96959789"/>
      <w:bookmarkStart w:id="182" w:name="_Toc129247496"/>
      <w:bookmarkStart w:id="183" w:name="_Toc145708740"/>
      <w:r>
        <w:t>4.2.2.3.1</w:t>
      </w:r>
      <w:r>
        <w:tab/>
        <w:t>General</w:t>
      </w:r>
      <w:bookmarkEnd w:id="180"/>
      <w:bookmarkEnd w:id="181"/>
      <w:bookmarkEnd w:id="182"/>
      <w:bookmarkEnd w:id="18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4" w:name="_Toc73173220"/>
      <w:bookmarkStart w:id="185" w:name="_Toc96959790"/>
      <w:bookmarkStart w:id="186" w:name="_Toc129247497"/>
      <w:bookmarkStart w:id="187" w:name="_Toc145708741"/>
      <w:r>
        <w:t>4.2.2.3.2</w:t>
      </w:r>
      <w:r>
        <w:tab/>
      </w:r>
      <w:r w:rsidR="00125D8E" w:rsidRPr="0075140E">
        <w:t>Unsubscribe from analytics notifications</w:t>
      </w:r>
      <w:bookmarkEnd w:id="184"/>
      <w:bookmarkEnd w:id="185"/>
      <w:bookmarkEnd w:id="186"/>
      <w:bookmarkEnd w:id="18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2pt;height:151.05pt" o:ole="">
            <v:imagedata r:id="rId25" o:title=""/>
          </v:shape>
          <o:OLEObject Type="Embed" ProgID="Visio.Drawing.15" ShapeID="_x0000_i1032" DrawAspect="Content" ObjectID="_175906567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8" w:name="_Toc96959791"/>
      <w:bookmarkStart w:id="189" w:name="_Toc129247498"/>
      <w:bookmarkStart w:id="190" w:name="_Toc145708742"/>
      <w:r>
        <w:t>4.2.2.3.3</w:t>
      </w:r>
      <w:r>
        <w:tab/>
        <w:t>Unsubscribe from data notifications</w:t>
      </w:r>
      <w:bookmarkEnd w:id="188"/>
      <w:bookmarkEnd w:id="189"/>
      <w:bookmarkEnd w:id="19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3.2pt;height:151.05pt" o:ole="">
            <v:imagedata r:id="rId27" o:title=""/>
          </v:shape>
          <o:OLEObject Type="Embed" ProgID="Visio.Drawing.15" ShapeID="_x0000_i1033" DrawAspect="Content" ObjectID="_1759065677"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5D096A87"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1" w:name="_Toc73173221"/>
      <w:bookmarkStart w:id="192" w:name="_Toc96959792"/>
      <w:bookmarkStart w:id="193" w:name="_Toc129247499"/>
      <w:bookmarkStart w:id="194" w:name="_Toc145708743"/>
      <w:r>
        <w:t>4.2.2.4</w:t>
      </w:r>
      <w:r>
        <w:tab/>
      </w:r>
      <w:r>
        <w:rPr>
          <w:lang w:eastAsia="ja-JP"/>
        </w:rPr>
        <w:t>Ndccf_DataManagement_Notify service operation</w:t>
      </w:r>
      <w:bookmarkEnd w:id="191"/>
      <w:bookmarkEnd w:id="192"/>
      <w:bookmarkEnd w:id="193"/>
      <w:bookmarkEnd w:id="194"/>
    </w:p>
    <w:p w14:paraId="6A7A8183" w14:textId="77777777" w:rsidR="00E60FE0" w:rsidRDefault="00C872B4">
      <w:pPr>
        <w:pStyle w:val="50"/>
      </w:pPr>
      <w:bookmarkStart w:id="195" w:name="_Toc73173222"/>
      <w:bookmarkStart w:id="196" w:name="_Toc96959793"/>
      <w:bookmarkStart w:id="197" w:name="_Toc129247500"/>
      <w:bookmarkStart w:id="198" w:name="_Toc145708744"/>
      <w:r>
        <w:t>4.2.2.4.1</w:t>
      </w:r>
      <w:r>
        <w:tab/>
        <w:t>General</w:t>
      </w:r>
      <w:bookmarkEnd w:id="195"/>
      <w:bookmarkEnd w:id="196"/>
      <w:bookmarkEnd w:id="197"/>
      <w:bookmarkEnd w:id="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9" w:name="_Toc73173223"/>
      <w:bookmarkStart w:id="200" w:name="_Toc96959794"/>
      <w:bookmarkStart w:id="201" w:name="_Toc129247501"/>
      <w:bookmarkStart w:id="202" w:name="_Toc145708745"/>
      <w:r>
        <w:t>4.2.2.4.2</w:t>
      </w:r>
      <w:r>
        <w:tab/>
      </w:r>
      <w:r w:rsidR="002B08C2">
        <w:t>Notification about subscribed analytics</w:t>
      </w:r>
      <w:bookmarkEnd w:id="199"/>
      <w:bookmarkEnd w:id="200"/>
      <w:bookmarkEnd w:id="201"/>
      <w:bookmarkEnd w:id="20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3" w:name="_Hlk135757218"/>
      <w:r>
        <w:t>alertS</w:t>
      </w:r>
      <w:r w:rsidRPr="005F23A6">
        <w:t>torTransId</w:t>
      </w:r>
      <w:bookmarkEnd w:id="20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4" w:name="_Toc96959795"/>
      <w:bookmarkStart w:id="20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6" w:name="_Toc145708746"/>
      <w:r>
        <w:t>4.2.2.4.3</w:t>
      </w:r>
      <w:r>
        <w:tab/>
        <w:t>Notification about subscribed data event</w:t>
      </w:r>
      <w:bookmarkEnd w:id="204"/>
      <w:bookmarkEnd w:id="205"/>
      <w:bookmarkEnd w:id="20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65DDBEC"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7" w:name="_Toc73173224"/>
      <w:bookmarkStart w:id="208" w:name="_Toc96959796"/>
      <w:bookmarkStart w:id="20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10" w:name="_Toc145708747"/>
      <w:r>
        <w:t>4.2.2.5</w:t>
      </w:r>
      <w:r>
        <w:tab/>
      </w:r>
      <w:r>
        <w:rPr>
          <w:lang w:eastAsia="ja-JP"/>
        </w:rPr>
        <w:t>Ndccf_DataManagement_Fetch service operation</w:t>
      </w:r>
      <w:bookmarkEnd w:id="207"/>
      <w:bookmarkEnd w:id="208"/>
      <w:bookmarkEnd w:id="209"/>
      <w:bookmarkEnd w:id="210"/>
    </w:p>
    <w:p w14:paraId="53E5EE11" w14:textId="77777777" w:rsidR="00E60FE0" w:rsidRDefault="00C872B4">
      <w:pPr>
        <w:pStyle w:val="50"/>
      </w:pPr>
      <w:bookmarkStart w:id="211" w:name="_Toc73173225"/>
      <w:bookmarkStart w:id="212" w:name="_Toc96959797"/>
      <w:bookmarkStart w:id="213" w:name="_Toc129247504"/>
      <w:bookmarkStart w:id="214" w:name="_Toc145708748"/>
      <w:r>
        <w:t>4.2.2.5.1</w:t>
      </w:r>
      <w:r>
        <w:tab/>
        <w:t>General</w:t>
      </w:r>
      <w:bookmarkEnd w:id="211"/>
      <w:bookmarkEnd w:id="212"/>
      <w:bookmarkEnd w:id="213"/>
      <w:bookmarkEnd w:id="21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5" w:name="_Toc73173226"/>
      <w:bookmarkStart w:id="216" w:name="_Toc96959798"/>
      <w:bookmarkStart w:id="217" w:name="_Toc129247505"/>
      <w:bookmarkStart w:id="218" w:name="_Toc145708749"/>
      <w:r>
        <w:lastRenderedPageBreak/>
        <w:t>4.2.2.5.2</w:t>
      </w:r>
      <w:r>
        <w:tab/>
      </w:r>
      <w:r w:rsidR="00693078">
        <w:t>Retrieve notified analytics</w:t>
      </w:r>
      <w:r w:rsidR="00693078" w:rsidRPr="00693078">
        <w:t xml:space="preserve"> </w:t>
      </w:r>
      <w:r w:rsidR="00693078">
        <w:t>and data</w:t>
      </w:r>
      <w:bookmarkEnd w:id="215"/>
      <w:bookmarkEnd w:id="216"/>
      <w:bookmarkEnd w:id="217"/>
      <w:bookmarkEnd w:id="21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8.6pt" o:ole="">
            <v:imagedata r:id="rId29" o:title=""/>
          </v:shape>
          <o:OLEObject Type="Embed" ProgID="Visio.Drawing.15" ShapeID="_x0000_i1034" DrawAspect="Content" ObjectID="_175906567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9" w:name="_Toc510696596"/>
      <w:bookmarkStart w:id="220" w:name="_Toc35971388"/>
      <w:bookmarkStart w:id="221" w:name="_Toc67903512"/>
      <w:bookmarkStart w:id="222" w:name="_Toc73173227"/>
      <w:bookmarkStart w:id="223" w:name="_Toc96959799"/>
      <w:bookmarkStart w:id="224" w:name="_Toc129247506"/>
      <w:bookmarkStart w:id="225" w:name="_Toc145708750"/>
      <w:r>
        <w:t>4.3</w:t>
      </w:r>
      <w:r>
        <w:tab/>
      </w:r>
      <w:r>
        <w:rPr>
          <w:lang w:eastAsia="ja-JP"/>
        </w:rPr>
        <w:t>Ndccf_ContextManagement</w:t>
      </w:r>
      <w:r>
        <w:t xml:space="preserve"> Service</w:t>
      </w:r>
      <w:bookmarkEnd w:id="219"/>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29247507"/>
      <w:bookmarkStart w:id="229" w:name="_Toc145708751"/>
      <w:r>
        <w:t>4.3.1</w:t>
      </w:r>
      <w:r>
        <w:tab/>
        <w:t>Service Description</w:t>
      </w:r>
      <w:bookmarkEnd w:id="226"/>
      <w:bookmarkEnd w:id="227"/>
      <w:bookmarkEnd w:id="228"/>
      <w:bookmarkEnd w:id="229"/>
    </w:p>
    <w:p w14:paraId="4ACC4D10" w14:textId="77777777" w:rsidR="00E60FE0" w:rsidRDefault="00C872B4">
      <w:pPr>
        <w:pStyle w:val="40"/>
      </w:pPr>
      <w:bookmarkStart w:id="230" w:name="_Toc73173229"/>
      <w:bookmarkStart w:id="231" w:name="_Toc96959801"/>
      <w:bookmarkStart w:id="232" w:name="_Toc129247508"/>
      <w:bookmarkStart w:id="233" w:name="_Toc145708752"/>
      <w:r>
        <w:t>4.3.1.1</w:t>
      </w:r>
      <w:r>
        <w:tab/>
        <w:t>Overview</w:t>
      </w:r>
      <w:bookmarkEnd w:id="230"/>
      <w:bookmarkEnd w:id="231"/>
      <w:bookmarkEnd w:id="232"/>
      <w:bookmarkEnd w:id="23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4" w:name="_Toc73173230"/>
      <w:bookmarkStart w:id="235" w:name="_Toc96959802"/>
      <w:bookmarkStart w:id="236" w:name="_Toc129247509"/>
      <w:bookmarkStart w:id="237" w:name="_Toc145708753"/>
      <w:r>
        <w:t>4.3.1.2</w:t>
      </w:r>
      <w:r>
        <w:tab/>
      </w:r>
      <w:r>
        <w:rPr>
          <w:noProof/>
          <w:lang w:eastAsia="zh-CN"/>
        </w:rPr>
        <w:t>Service Architecture</w:t>
      </w:r>
      <w:bookmarkEnd w:id="234"/>
      <w:bookmarkEnd w:id="235"/>
      <w:bookmarkEnd w:id="236"/>
      <w:bookmarkEnd w:id="23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7pt;height:100.7pt" o:ole="">
            <v:imagedata r:id="rId31" o:title=""/>
          </v:shape>
          <o:OLEObject Type="Embed" ProgID="Visio.Drawing.15" ShapeID="_x0000_i1035" DrawAspect="Content" ObjectID="_1759065679"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2.95pt;height:115.3pt" o:ole="">
            <v:imagedata r:id="rId33" o:title=""/>
          </v:shape>
          <o:OLEObject Type="Embed" ProgID="Visio.Drawing.15" ShapeID="_x0000_i1036" DrawAspect="Content" ObjectID="_1759065680"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8" w:name="_Toc73173231"/>
      <w:bookmarkStart w:id="239" w:name="_Toc96959803"/>
      <w:bookmarkStart w:id="240" w:name="_Toc129247510"/>
      <w:bookmarkStart w:id="241" w:name="_Toc145708754"/>
      <w:r>
        <w:t>4.3.1.3</w:t>
      </w:r>
      <w:r>
        <w:tab/>
      </w:r>
      <w:r>
        <w:rPr>
          <w:noProof/>
          <w:lang w:eastAsia="zh-CN"/>
        </w:rPr>
        <w:t>Network Functions</w:t>
      </w:r>
      <w:bookmarkEnd w:id="238"/>
      <w:bookmarkEnd w:id="239"/>
      <w:bookmarkEnd w:id="240"/>
      <w:bookmarkEnd w:id="241"/>
    </w:p>
    <w:p w14:paraId="7A05EC5C" w14:textId="77777777" w:rsidR="00E60FE0" w:rsidRDefault="00C872B4">
      <w:pPr>
        <w:pStyle w:val="50"/>
      </w:pPr>
      <w:bookmarkStart w:id="242" w:name="_Toc73173232"/>
      <w:bookmarkStart w:id="243" w:name="_Toc96959804"/>
      <w:bookmarkStart w:id="244" w:name="_Toc129247511"/>
      <w:bookmarkStart w:id="245" w:name="_Toc145708755"/>
      <w:r>
        <w:t>4.3.1.3.1</w:t>
      </w:r>
      <w:r>
        <w:tab/>
        <w:t>Data Collection Coordination Function (DCCF)</w:t>
      </w:r>
      <w:bookmarkEnd w:id="242"/>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6" w:name="_Toc73173233"/>
      <w:bookmarkStart w:id="247" w:name="_Toc96959805"/>
      <w:bookmarkStart w:id="248" w:name="_Toc129247512"/>
      <w:bookmarkStart w:id="249" w:name="_Toc145708756"/>
      <w:r>
        <w:t>4.3.1.3.2</w:t>
      </w:r>
      <w:r>
        <w:tab/>
      </w:r>
      <w:r>
        <w:rPr>
          <w:noProof/>
          <w:lang w:eastAsia="zh-CN"/>
        </w:rPr>
        <w:t>NF Service Consumers</w:t>
      </w:r>
      <w:bookmarkEnd w:id="246"/>
      <w:bookmarkEnd w:id="247"/>
      <w:bookmarkEnd w:id="248"/>
      <w:bookmarkEnd w:id="24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0" w:name="_Toc73173234"/>
      <w:bookmarkStart w:id="251" w:name="_Toc96959806"/>
      <w:bookmarkStart w:id="252" w:name="_Toc129247513"/>
      <w:bookmarkStart w:id="253" w:name="_Toc145708757"/>
      <w:r>
        <w:lastRenderedPageBreak/>
        <w:t>4.3.2</w:t>
      </w:r>
      <w:r>
        <w:tab/>
        <w:t>Service Operations</w:t>
      </w:r>
      <w:bookmarkEnd w:id="250"/>
      <w:bookmarkEnd w:id="251"/>
      <w:bookmarkEnd w:id="252"/>
      <w:bookmarkEnd w:id="253"/>
    </w:p>
    <w:p w14:paraId="154F6A8C" w14:textId="77777777" w:rsidR="00E60FE0" w:rsidRDefault="00C872B4">
      <w:pPr>
        <w:pStyle w:val="40"/>
      </w:pPr>
      <w:bookmarkStart w:id="254" w:name="_Toc73173235"/>
      <w:bookmarkStart w:id="255" w:name="_Toc96959807"/>
      <w:bookmarkStart w:id="256" w:name="_Toc129247514"/>
      <w:bookmarkStart w:id="257" w:name="_Toc145708758"/>
      <w:r>
        <w:t>4.3.2.1</w:t>
      </w:r>
      <w:r>
        <w:tab/>
        <w:t>Introduction</w:t>
      </w:r>
      <w:bookmarkEnd w:id="254"/>
      <w:bookmarkEnd w:id="255"/>
      <w:bookmarkEnd w:id="256"/>
      <w:bookmarkEnd w:id="25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8" w:name="_Toc73173236"/>
      <w:bookmarkStart w:id="259" w:name="_Toc96959808"/>
    </w:p>
    <w:p w14:paraId="13AA02DD" w14:textId="77777777" w:rsidR="00E60FE0" w:rsidRDefault="00C872B4">
      <w:pPr>
        <w:pStyle w:val="40"/>
      </w:pPr>
      <w:bookmarkStart w:id="260" w:name="_Toc129247515"/>
      <w:bookmarkStart w:id="261" w:name="_Toc145708759"/>
      <w:r>
        <w:t>4.3.2.2</w:t>
      </w:r>
      <w:r>
        <w:tab/>
      </w:r>
      <w:r>
        <w:rPr>
          <w:lang w:eastAsia="ja-JP"/>
        </w:rPr>
        <w:t>Ndccf_ContextManagement_Register service operation</w:t>
      </w:r>
      <w:bookmarkEnd w:id="258"/>
      <w:bookmarkEnd w:id="259"/>
      <w:bookmarkEnd w:id="260"/>
      <w:bookmarkEnd w:id="261"/>
    </w:p>
    <w:p w14:paraId="7C3CA276" w14:textId="77777777" w:rsidR="00E60FE0" w:rsidRDefault="00C872B4">
      <w:pPr>
        <w:pStyle w:val="50"/>
      </w:pPr>
      <w:bookmarkStart w:id="262" w:name="_Toc73173237"/>
      <w:bookmarkStart w:id="263" w:name="_Toc96959809"/>
      <w:bookmarkStart w:id="264" w:name="_Toc129247516"/>
      <w:bookmarkStart w:id="265" w:name="_Toc145708760"/>
      <w:r>
        <w:t>4.3.2.2.1</w:t>
      </w:r>
      <w:r>
        <w:tab/>
        <w:t>General</w:t>
      </w:r>
      <w:bookmarkEnd w:id="262"/>
      <w:bookmarkEnd w:id="263"/>
      <w:bookmarkEnd w:id="264"/>
      <w:bookmarkEnd w:id="265"/>
    </w:p>
    <w:p w14:paraId="7865D3B0" w14:textId="6FC74D12" w:rsidR="00145952" w:rsidRDefault="00C872B4" w:rsidP="00145952">
      <w:pPr>
        <w:pStyle w:val="50"/>
      </w:pPr>
      <w:bookmarkStart w:id="266" w:name="_Toc73173238"/>
      <w:bookmarkStart w:id="267" w:name="_Toc96959810"/>
      <w:bookmarkStart w:id="268" w:name="_Toc129247517"/>
      <w:bookmarkStart w:id="269" w:name="_Toc145708761"/>
      <w:r>
        <w:t>4.3.2.2.2</w:t>
      </w:r>
      <w:r>
        <w:tab/>
      </w:r>
      <w:r w:rsidR="00145952">
        <w:t>Register data collection profile to DCCF</w:t>
      </w:r>
      <w:bookmarkEnd w:id="266"/>
      <w:bookmarkEnd w:id="267"/>
      <w:bookmarkEnd w:id="268"/>
      <w:bookmarkEnd w:id="26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3.2pt;height:151.05pt" o:ole="">
            <v:imagedata r:id="rId35" o:title=""/>
          </v:shape>
          <o:OLEObject Type="Embed" ProgID="Visio.Drawing.15" ShapeID="_x0000_i1037" DrawAspect="Content" ObjectID="_1759065681"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0" w:name="_Toc73173239"/>
      <w:bookmarkStart w:id="271" w:name="_Toc96959811"/>
      <w:bookmarkStart w:id="272" w:name="_Toc129247518"/>
      <w:bookmarkStart w:id="273" w:name="_Toc145708762"/>
      <w:r>
        <w:t>4.3.2.3</w:t>
      </w:r>
      <w:r>
        <w:tab/>
      </w:r>
      <w:r>
        <w:rPr>
          <w:lang w:eastAsia="ja-JP"/>
        </w:rPr>
        <w:t>Ndccf_ContextManagement_Update service operation</w:t>
      </w:r>
      <w:bookmarkEnd w:id="270"/>
      <w:bookmarkEnd w:id="271"/>
      <w:bookmarkEnd w:id="272"/>
      <w:bookmarkEnd w:id="273"/>
    </w:p>
    <w:p w14:paraId="4D9B1BB8" w14:textId="77777777" w:rsidR="00E60FE0" w:rsidRDefault="00C872B4">
      <w:pPr>
        <w:pStyle w:val="50"/>
      </w:pPr>
      <w:bookmarkStart w:id="274" w:name="_Toc73173240"/>
      <w:bookmarkStart w:id="275" w:name="_Toc96959812"/>
      <w:bookmarkStart w:id="276" w:name="_Toc129247519"/>
      <w:bookmarkStart w:id="277" w:name="_Toc145708763"/>
      <w:r>
        <w:t>4.3.2.3.1</w:t>
      </w:r>
      <w:r>
        <w:tab/>
        <w:t>General</w:t>
      </w:r>
      <w:bookmarkEnd w:id="274"/>
      <w:bookmarkEnd w:id="275"/>
      <w:bookmarkEnd w:id="276"/>
      <w:bookmarkEnd w:id="277"/>
    </w:p>
    <w:p w14:paraId="52833098" w14:textId="15FF9138" w:rsidR="00E60FE0" w:rsidRDefault="00C872B4">
      <w:pPr>
        <w:pStyle w:val="50"/>
      </w:pPr>
      <w:bookmarkStart w:id="278" w:name="_Toc73173241"/>
      <w:bookmarkStart w:id="279" w:name="_Toc96959813"/>
      <w:bookmarkStart w:id="280" w:name="_Toc129247520"/>
      <w:bookmarkStart w:id="281" w:name="_Toc145708764"/>
      <w:r>
        <w:t>4.3.2.3.2</w:t>
      </w:r>
      <w:r>
        <w:tab/>
      </w:r>
      <w:r w:rsidR="00097A98">
        <w:t>Update registered data collection profile</w:t>
      </w:r>
      <w:bookmarkEnd w:id="278"/>
      <w:bookmarkEnd w:id="279"/>
      <w:bookmarkEnd w:id="280"/>
      <w:bookmarkEnd w:id="28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4pt;height:165.65pt" o:ole="">
            <v:imagedata r:id="rId37" o:title=""/>
          </v:shape>
          <o:OLEObject Type="Embed" ProgID="Visio.Drawing.15" ShapeID="_x0000_i1038" DrawAspect="Content" ObjectID="_1759065682"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2" w:name="_Toc73173242"/>
      <w:bookmarkStart w:id="283" w:name="_Toc96959814"/>
      <w:bookmarkStart w:id="284" w:name="_Toc129247521"/>
      <w:bookmarkStart w:id="285" w:name="_Toc145708765"/>
      <w:r>
        <w:t>4.3.2.4</w:t>
      </w:r>
      <w:r>
        <w:tab/>
      </w:r>
      <w:r>
        <w:rPr>
          <w:lang w:eastAsia="ja-JP"/>
        </w:rPr>
        <w:t>Ndccf_ContextManagement_Deregister service operation</w:t>
      </w:r>
      <w:bookmarkEnd w:id="282"/>
      <w:bookmarkEnd w:id="283"/>
      <w:bookmarkEnd w:id="284"/>
      <w:bookmarkEnd w:id="285"/>
    </w:p>
    <w:p w14:paraId="33CA6476" w14:textId="77777777" w:rsidR="00E60FE0" w:rsidRDefault="00C872B4">
      <w:pPr>
        <w:pStyle w:val="50"/>
      </w:pPr>
      <w:bookmarkStart w:id="286" w:name="_Toc73173243"/>
      <w:bookmarkStart w:id="287" w:name="_Toc96959815"/>
      <w:bookmarkStart w:id="288" w:name="_Toc129247522"/>
      <w:bookmarkStart w:id="289" w:name="_Toc145708766"/>
      <w:r>
        <w:t>4.3.2.4.1</w:t>
      </w:r>
      <w:r>
        <w:tab/>
        <w:t>General</w:t>
      </w:r>
      <w:bookmarkEnd w:id="286"/>
      <w:bookmarkEnd w:id="287"/>
      <w:bookmarkEnd w:id="288"/>
      <w:bookmarkEnd w:id="289"/>
    </w:p>
    <w:p w14:paraId="6E3008C9" w14:textId="2C51364D" w:rsidR="00145952" w:rsidRDefault="00C872B4" w:rsidP="00145952">
      <w:pPr>
        <w:pStyle w:val="50"/>
      </w:pPr>
      <w:bookmarkStart w:id="290" w:name="_Toc73173244"/>
      <w:bookmarkStart w:id="291" w:name="_Toc96959816"/>
      <w:bookmarkStart w:id="292" w:name="_Toc129247523"/>
      <w:bookmarkStart w:id="293" w:name="_Toc145708767"/>
      <w:r>
        <w:t>4.3.2.4.2</w:t>
      </w:r>
      <w:r>
        <w:tab/>
      </w:r>
      <w:r w:rsidR="00145952">
        <w:t>Deregister Data collection profile</w:t>
      </w:r>
      <w:bookmarkEnd w:id="290"/>
      <w:bookmarkEnd w:id="291"/>
      <w:bookmarkEnd w:id="292"/>
      <w:bookmarkEnd w:id="29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15pt;height:151.05pt" o:ole="">
            <v:imagedata r:id="rId39" o:title=""/>
          </v:shape>
          <o:OLEObject Type="Embed" ProgID="Visio.Drawing.15" ShapeID="_x0000_i1039" DrawAspect="Content" ObjectID="_1759065683"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4" w:name="_Toc510696597"/>
      <w:bookmarkStart w:id="295" w:name="_Toc35971389"/>
      <w:bookmarkStart w:id="296" w:name="_Toc67903513"/>
      <w:bookmarkStart w:id="297" w:name="_Toc73173245"/>
      <w:bookmarkStart w:id="298" w:name="_Toc96959817"/>
      <w:bookmarkStart w:id="299" w:name="_Toc129247524"/>
      <w:bookmarkStart w:id="300" w:name="_Toc145708768"/>
      <w:r>
        <w:t>5</w:t>
      </w:r>
      <w:r>
        <w:tab/>
        <w:t>API Definitions</w:t>
      </w:r>
      <w:bookmarkEnd w:id="294"/>
      <w:bookmarkEnd w:id="295"/>
      <w:bookmarkEnd w:id="296"/>
      <w:bookmarkEnd w:id="297"/>
      <w:bookmarkEnd w:id="298"/>
      <w:bookmarkEnd w:id="299"/>
      <w:bookmarkEnd w:id="300"/>
    </w:p>
    <w:p w14:paraId="45820BF0" w14:textId="77777777" w:rsidR="00E60FE0" w:rsidRDefault="00C872B4">
      <w:pPr>
        <w:pStyle w:val="2"/>
      </w:pPr>
      <w:bookmarkStart w:id="301" w:name="_Toc510696598"/>
      <w:bookmarkStart w:id="302" w:name="_Toc35971390"/>
      <w:bookmarkStart w:id="303" w:name="_Toc67903514"/>
      <w:bookmarkStart w:id="304" w:name="_Toc73173246"/>
      <w:bookmarkStart w:id="305" w:name="_Toc96959818"/>
      <w:bookmarkStart w:id="306" w:name="_Toc129247525"/>
      <w:bookmarkStart w:id="307" w:name="_Toc145708769"/>
      <w:r>
        <w:t>5.1</w:t>
      </w:r>
      <w:r>
        <w:tab/>
      </w:r>
      <w:r>
        <w:rPr>
          <w:lang w:eastAsia="zh-CN"/>
        </w:rPr>
        <w:t>Ndccf_DataManagement</w:t>
      </w:r>
      <w:r>
        <w:t xml:space="preserve"> Service API</w:t>
      </w:r>
      <w:bookmarkEnd w:id="301"/>
      <w:bookmarkEnd w:id="302"/>
      <w:bookmarkEnd w:id="303"/>
      <w:bookmarkEnd w:id="304"/>
      <w:bookmarkEnd w:id="305"/>
      <w:bookmarkEnd w:id="306"/>
      <w:bookmarkEnd w:id="307"/>
    </w:p>
    <w:p w14:paraId="2910D559" w14:textId="77777777" w:rsidR="00E60FE0" w:rsidRDefault="00C872B4">
      <w:pPr>
        <w:pStyle w:val="30"/>
      </w:pPr>
      <w:bookmarkStart w:id="308" w:name="_Toc510696599"/>
      <w:bookmarkStart w:id="309" w:name="_Toc35971391"/>
      <w:bookmarkStart w:id="310" w:name="_Toc67903515"/>
      <w:bookmarkStart w:id="311" w:name="_Toc73173247"/>
      <w:bookmarkStart w:id="312" w:name="_Toc96959819"/>
      <w:bookmarkStart w:id="313" w:name="_Toc129247526"/>
      <w:bookmarkStart w:id="314" w:name="_Toc145708770"/>
      <w:r>
        <w:t>5.1.1</w:t>
      </w:r>
      <w:r>
        <w:tab/>
        <w:t>Introduction</w:t>
      </w:r>
      <w:bookmarkEnd w:id="308"/>
      <w:bookmarkEnd w:id="309"/>
      <w:bookmarkEnd w:id="310"/>
      <w:bookmarkEnd w:id="311"/>
      <w:bookmarkEnd w:id="312"/>
      <w:bookmarkEnd w:id="313"/>
      <w:bookmarkEnd w:id="314"/>
    </w:p>
    <w:p w14:paraId="05D58509" w14:textId="77777777" w:rsidR="00E60FE0" w:rsidRDefault="00C872B4">
      <w:pPr>
        <w:rPr>
          <w:noProof/>
          <w:lang w:eastAsia="zh-CN"/>
        </w:rPr>
      </w:pPr>
      <w:bookmarkStart w:id="31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6" w:name="_Toc35971392"/>
      <w:bookmarkStart w:id="317" w:name="_Toc67903516"/>
      <w:bookmarkStart w:id="318" w:name="_Toc73173248"/>
      <w:bookmarkStart w:id="319" w:name="_Toc96959820"/>
      <w:bookmarkStart w:id="320" w:name="_Toc129247527"/>
      <w:bookmarkStart w:id="321" w:name="_Toc145708771"/>
      <w:r>
        <w:t>5.1.2</w:t>
      </w:r>
      <w:r>
        <w:tab/>
        <w:t>Usage of HTTP</w:t>
      </w:r>
      <w:bookmarkEnd w:id="315"/>
      <w:bookmarkEnd w:id="316"/>
      <w:bookmarkEnd w:id="317"/>
      <w:bookmarkEnd w:id="318"/>
      <w:bookmarkEnd w:id="319"/>
      <w:bookmarkEnd w:id="320"/>
      <w:bookmarkEnd w:id="321"/>
    </w:p>
    <w:p w14:paraId="3355F318" w14:textId="77777777" w:rsidR="00E60FE0" w:rsidRDefault="00C872B4">
      <w:pPr>
        <w:pStyle w:val="40"/>
      </w:pPr>
      <w:bookmarkStart w:id="322" w:name="_Toc510696601"/>
      <w:bookmarkStart w:id="323" w:name="_Toc35971393"/>
      <w:bookmarkStart w:id="324" w:name="_Toc67903517"/>
      <w:bookmarkStart w:id="325" w:name="_Toc73173249"/>
      <w:bookmarkStart w:id="326" w:name="_Toc96959821"/>
      <w:bookmarkStart w:id="327" w:name="_Toc129247528"/>
      <w:bookmarkStart w:id="328" w:name="_Toc145708772"/>
      <w:r>
        <w:t>5.1.2.1</w:t>
      </w:r>
      <w:r>
        <w:tab/>
        <w:t>General</w:t>
      </w:r>
      <w:bookmarkEnd w:id="322"/>
      <w:bookmarkEnd w:id="323"/>
      <w:bookmarkEnd w:id="324"/>
      <w:bookmarkEnd w:id="325"/>
      <w:bookmarkEnd w:id="326"/>
      <w:bookmarkEnd w:id="327"/>
      <w:bookmarkEnd w:id="328"/>
    </w:p>
    <w:p w14:paraId="035BC001" w14:textId="77777777" w:rsidR="00E60FE0" w:rsidRDefault="00C872B4">
      <w:pPr>
        <w:rPr>
          <w:noProof/>
        </w:rPr>
      </w:pPr>
      <w:bookmarkStart w:id="32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0" w:name="_Toc35971394"/>
      <w:bookmarkStart w:id="331" w:name="_Toc67903518"/>
      <w:bookmarkStart w:id="332" w:name="_Toc73173250"/>
      <w:bookmarkStart w:id="333" w:name="_Toc96959822"/>
      <w:bookmarkStart w:id="334" w:name="_Toc129247529"/>
      <w:bookmarkStart w:id="335" w:name="_Toc145708773"/>
      <w:r>
        <w:t>5.1.2.2</w:t>
      </w:r>
      <w:r>
        <w:tab/>
        <w:t>HTTP standard headers</w:t>
      </w:r>
      <w:bookmarkEnd w:id="329"/>
      <w:bookmarkEnd w:id="330"/>
      <w:bookmarkEnd w:id="331"/>
      <w:bookmarkEnd w:id="332"/>
      <w:bookmarkEnd w:id="333"/>
      <w:bookmarkEnd w:id="334"/>
      <w:bookmarkEnd w:id="335"/>
    </w:p>
    <w:p w14:paraId="614A8F1F" w14:textId="77777777" w:rsidR="00E60FE0" w:rsidRDefault="00C872B4">
      <w:pPr>
        <w:pStyle w:val="50"/>
        <w:rPr>
          <w:lang w:eastAsia="zh-CN"/>
        </w:rPr>
      </w:pPr>
      <w:bookmarkStart w:id="336" w:name="_Toc510696603"/>
      <w:bookmarkStart w:id="337" w:name="_Toc35971395"/>
      <w:bookmarkStart w:id="338" w:name="_Toc67903519"/>
      <w:bookmarkStart w:id="339" w:name="_Toc73173251"/>
      <w:bookmarkStart w:id="340" w:name="_Toc96959823"/>
      <w:bookmarkStart w:id="341" w:name="_Toc129247530"/>
      <w:bookmarkStart w:id="342" w:name="_Toc145708774"/>
      <w:r>
        <w:t>5.1.2.2.1</w:t>
      </w:r>
      <w:r>
        <w:rPr>
          <w:rFonts w:hint="eastAsia"/>
          <w:lang w:eastAsia="zh-CN"/>
        </w:rPr>
        <w:tab/>
      </w:r>
      <w:r>
        <w:rPr>
          <w:lang w:eastAsia="zh-CN"/>
        </w:rPr>
        <w:t>General</w:t>
      </w:r>
      <w:bookmarkEnd w:id="336"/>
      <w:bookmarkEnd w:id="337"/>
      <w:bookmarkEnd w:id="338"/>
      <w:bookmarkEnd w:id="339"/>
      <w:bookmarkEnd w:id="340"/>
      <w:bookmarkEnd w:id="341"/>
      <w:bookmarkEnd w:id="342"/>
    </w:p>
    <w:p w14:paraId="0461861C" w14:textId="77777777" w:rsidR="00E60FE0" w:rsidRDefault="00C872B4">
      <w:pPr>
        <w:rPr>
          <w:noProof/>
        </w:rPr>
      </w:pPr>
      <w:bookmarkStart w:id="343" w:name="_Toc510696604"/>
      <w:r>
        <w:rPr>
          <w:noProof/>
        </w:rPr>
        <w:t>See clause 5.2.2 of 3GPP TS 29.500 [4] for the usage of HTTP standard headers.</w:t>
      </w:r>
    </w:p>
    <w:p w14:paraId="2C629E97" w14:textId="77777777" w:rsidR="00E60FE0" w:rsidRDefault="00C872B4">
      <w:pPr>
        <w:pStyle w:val="50"/>
      </w:pPr>
      <w:bookmarkStart w:id="344" w:name="_Toc35971396"/>
      <w:bookmarkStart w:id="345" w:name="_Toc67903520"/>
      <w:bookmarkStart w:id="346" w:name="_Toc73173252"/>
      <w:bookmarkStart w:id="347" w:name="_Toc96959824"/>
      <w:bookmarkStart w:id="348" w:name="_Toc129247531"/>
      <w:bookmarkStart w:id="349" w:name="_Toc145708775"/>
      <w:r>
        <w:t>5.1.2.2.2</w:t>
      </w:r>
      <w:r>
        <w:tab/>
        <w:t>Content type</w:t>
      </w:r>
      <w:bookmarkEnd w:id="343"/>
      <w:bookmarkEnd w:id="344"/>
      <w:bookmarkEnd w:id="345"/>
      <w:bookmarkEnd w:id="346"/>
      <w:bookmarkEnd w:id="347"/>
      <w:bookmarkEnd w:id="348"/>
      <w:bookmarkEnd w:id="349"/>
    </w:p>
    <w:p w14:paraId="5E6AC618" w14:textId="77777777" w:rsidR="00E60FE0" w:rsidRDefault="00C872B4">
      <w:bookmarkStart w:id="3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1" w:name="_Hlk525213471"/>
      <w:bookmarkStart w:id="352" w:name="_Hlk525213025"/>
      <w:r>
        <w:t xml:space="preserve">"Problem Details" JSON object shall be used to indicate </w:t>
      </w:r>
      <w:r>
        <w:rPr>
          <w:lang w:eastAsia="fr-FR"/>
        </w:rPr>
        <w:t xml:space="preserve">additional details of the error </w:t>
      </w:r>
      <w:r>
        <w:t xml:space="preserve">in a HTTP response body and </w:t>
      </w:r>
      <w:bookmarkEnd w:id="351"/>
      <w:r>
        <w:t>shall be signalled by the content type "application/problem+json", as defined in IETF RFC 7807 [13].</w:t>
      </w:r>
      <w:bookmarkEnd w:id="352"/>
    </w:p>
    <w:p w14:paraId="12CB8B73" w14:textId="77777777" w:rsidR="00E60FE0" w:rsidRDefault="00C872B4">
      <w:pPr>
        <w:pStyle w:val="40"/>
      </w:pPr>
      <w:bookmarkStart w:id="353" w:name="_Toc35971397"/>
      <w:bookmarkStart w:id="354" w:name="_Toc67903521"/>
      <w:bookmarkStart w:id="355" w:name="_Toc73173253"/>
      <w:bookmarkStart w:id="356" w:name="_Toc96959825"/>
      <w:bookmarkStart w:id="357" w:name="_Toc129247532"/>
      <w:bookmarkStart w:id="358" w:name="_Toc145708776"/>
      <w:r>
        <w:t>5.1.2.3</w:t>
      </w:r>
      <w:r>
        <w:tab/>
        <w:t>HTTP custom headers</w:t>
      </w:r>
      <w:bookmarkEnd w:id="350"/>
      <w:bookmarkEnd w:id="353"/>
      <w:bookmarkEnd w:id="354"/>
      <w:bookmarkEnd w:id="355"/>
      <w:bookmarkEnd w:id="356"/>
      <w:bookmarkEnd w:id="357"/>
      <w:bookmarkEnd w:id="358"/>
    </w:p>
    <w:p w14:paraId="25B17719" w14:textId="77777777" w:rsidR="00E60FE0" w:rsidRDefault="00C872B4">
      <w:pPr>
        <w:rPr>
          <w:noProof/>
        </w:rPr>
      </w:pPr>
      <w:bookmarkStart w:id="359" w:name="_Toc489605322"/>
      <w:bookmarkStart w:id="360" w:name="_Toc492899753"/>
      <w:bookmarkStart w:id="361" w:name="_Toc492900032"/>
      <w:bookmarkStart w:id="362" w:name="_Toc492967834"/>
      <w:bookmarkStart w:id="363" w:name="_Toc492972922"/>
      <w:bookmarkStart w:id="364" w:name="_Toc492973142"/>
      <w:bookmarkStart w:id="365" w:name="_Toc492974840"/>
      <w:bookmarkStart w:id="36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7" w:name="_Toc510696607"/>
      <w:bookmarkStart w:id="368" w:name="_Toc35971398"/>
      <w:bookmarkStart w:id="369" w:name="_Toc67903522"/>
      <w:bookmarkStart w:id="370" w:name="_Toc73173254"/>
      <w:bookmarkStart w:id="371" w:name="_Toc96959826"/>
      <w:bookmarkStart w:id="372" w:name="_Toc129247533"/>
      <w:bookmarkStart w:id="373" w:name="_Toc145708777"/>
      <w:bookmarkEnd w:id="359"/>
      <w:bookmarkEnd w:id="360"/>
      <w:bookmarkEnd w:id="361"/>
      <w:bookmarkEnd w:id="362"/>
      <w:bookmarkEnd w:id="363"/>
      <w:bookmarkEnd w:id="364"/>
      <w:bookmarkEnd w:id="365"/>
      <w:bookmarkEnd w:id="366"/>
      <w:r>
        <w:t>5.1.3</w:t>
      </w:r>
      <w:r>
        <w:tab/>
        <w:t>Resources</w:t>
      </w:r>
      <w:bookmarkEnd w:id="367"/>
      <w:bookmarkEnd w:id="368"/>
      <w:bookmarkEnd w:id="369"/>
      <w:bookmarkEnd w:id="370"/>
      <w:bookmarkEnd w:id="371"/>
      <w:bookmarkEnd w:id="372"/>
      <w:bookmarkEnd w:id="373"/>
    </w:p>
    <w:p w14:paraId="218722CC" w14:textId="77777777" w:rsidR="00E60FE0" w:rsidRDefault="00C872B4">
      <w:pPr>
        <w:pStyle w:val="40"/>
      </w:pPr>
      <w:bookmarkStart w:id="374" w:name="_Toc510696608"/>
      <w:bookmarkStart w:id="375" w:name="_Toc35971399"/>
      <w:bookmarkStart w:id="376" w:name="_Toc67903523"/>
      <w:bookmarkStart w:id="377" w:name="_Toc73173255"/>
      <w:bookmarkStart w:id="378" w:name="_Toc96959827"/>
      <w:bookmarkStart w:id="379" w:name="_Toc129247534"/>
      <w:bookmarkStart w:id="380" w:name="_Toc145708778"/>
      <w:r>
        <w:t>5.1.3.1</w:t>
      </w:r>
      <w:r>
        <w:tab/>
        <w:t>Overview</w:t>
      </w:r>
      <w:bookmarkEnd w:id="374"/>
      <w:bookmarkEnd w:id="375"/>
      <w:bookmarkEnd w:id="376"/>
      <w:bookmarkEnd w:id="377"/>
      <w:bookmarkEnd w:id="378"/>
      <w:bookmarkEnd w:id="379"/>
      <w:bookmarkEnd w:id="38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6.7pt;height:151.05pt" o:ole="">
            <v:imagedata r:id="rId41" o:title=""/>
          </v:shape>
          <o:OLEObject Type="Embed" ProgID="Visio.Drawing.15" ShapeID="_x0000_i1040" DrawAspect="Content" ObjectID="_1759065684"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81" w:name="_Toc510696609"/>
      <w:bookmarkStart w:id="382" w:name="_Toc35971400"/>
      <w:bookmarkStart w:id="383" w:name="_Toc67903524"/>
      <w:bookmarkStart w:id="384" w:name="_Toc73173256"/>
      <w:bookmarkStart w:id="385" w:name="_Toc96959828"/>
      <w:bookmarkStart w:id="386" w:name="_Toc129247535"/>
      <w:bookmarkStart w:id="387" w:name="_Toc145708779"/>
      <w:r>
        <w:t>5.1.3.2</w:t>
      </w:r>
      <w:r>
        <w:tab/>
        <w:t xml:space="preserve">Resource: </w:t>
      </w:r>
      <w:r w:rsidR="007955BF">
        <w:t>DCCF Analytics Subscriptions</w:t>
      </w:r>
      <w:bookmarkEnd w:id="381"/>
      <w:bookmarkEnd w:id="382"/>
      <w:bookmarkEnd w:id="383"/>
      <w:bookmarkEnd w:id="384"/>
      <w:bookmarkEnd w:id="385"/>
      <w:bookmarkEnd w:id="386"/>
      <w:bookmarkEnd w:id="387"/>
    </w:p>
    <w:p w14:paraId="46D67918" w14:textId="77777777" w:rsidR="00E60FE0" w:rsidRDefault="00C872B4">
      <w:pPr>
        <w:pStyle w:val="50"/>
      </w:pPr>
      <w:bookmarkStart w:id="388" w:name="_Toc510696610"/>
      <w:bookmarkStart w:id="389" w:name="_Toc35971401"/>
      <w:bookmarkStart w:id="390" w:name="_Toc67903525"/>
      <w:bookmarkStart w:id="391" w:name="_Toc73173257"/>
      <w:bookmarkStart w:id="392" w:name="_Toc96959829"/>
      <w:bookmarkStart w:id="393" w:name="_Toc129247536"/>
      <w:bookmarkStart w:id="394" w:name="_Toc145708780"/>
      <w:r>
        <w:t>5.1.3.2.1</w:t>
      </w:r>
      <w:r>
        <w:tab/>
        <w:t>Description</w:t>
      </w:r>
      <w:bookmarkEnd w:id="388"/>
      <w:bookmarkEnd w:id="389"/>
      <w:bookmarkEnd w:id="390"/>
      <w:bookmarkEnd w:id="391"/>
      <w:bookmarkEnd w:id="392"/>
      <w:bookmarkEnd w:id="393"/>
      <w:bookmarkEnd w:id="39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5" w:name="_Toc35971402"/>
      <w:bookmarkStart w:id="396" w:name="_Toc67903526"/>
      <w:bookmarkStart w:id="397" w:name="_Toc73173258"/>
      <w:bookmarkStart w:id="398" w:name="_Toc96959830"/>
      <w:bookmarkStart w:id="399" w:name="_Toc129247537"/>
      <w:bookmarkStart w:id="400" w:name="_Toc145708781"/>
      <w:bookmarkStart w:id="401" w:name="_Toc510696612"/>
      <w:r>
        <w:t>5.1.3.2.2</w:t>
      </w:r>
      <w:r>
        <w:tab/>
        <w:t>Resource Definition</w:t>
      </w:r>
      <w:bookmarkEnd w:id="395"/>
      <w:bookmarkEnd w:id="396"/>
      <w:bookmarkEnd w:id="397"/>
      <w:bookmarkEnd w:id="398"/>
      <w:bookmarkEnd w:id="399"/>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2" w:name="_Toc35971403"/>
      <w:bookmarkStart w:id="403" w:name="_Toc67903527"/>
      <w:bookmarkStart w:id="404" w:name="_Toc73173259"/>
      <w:bookmarkStart w:id="405" w:name="_Toc96959831"/>
      <w:bookmarkStart w:id="406" w:name="_Toc129247538"/>
      <w:bookmarkStart w:id="407" w:name="_Toc145708782"/>
      <w:r>
        <w:t>5.1.3.2.3</w:t>
      </w:r>
      <w:r>
        <w:tab/>
        <w:t>Resource Standard Methods</w:t>
      </w:r>
      <w:bookmarkEnd w:id="401"/>
      <w:bookmarkEnd w:id="402"/>
      <w:bookmarkEnd w:id="403"/>
      <w:bookmarkEnd w:id="404"/>
      <w:bookmarkEnd w:id="405"/>
      <w:bookmarkEnd w:id="406"/>
      <w:bookmarkEnd w:id="407"/>
    </w:p>
    <w:p w14:paraId="171B43DA" w14:textId="77777777" w:rsidR="00E60FE0" w:rsidRPr="007565F0" w:rsidRDefault="00C872B4" w:rsidP="007565F0">
      <w:pPr>
        <w:pStyle w:val="6"/>
        <w:rPr>
          <w:rFonts w:eastAsia="宋体"/>
        </w:rPr>
      </w:pPr>
      <w:bookmarkStart w:id="408" w:name="_Toc510696613"/>
      <w:bookmarkStart w:id="409" w:name="_Toc35971404"/>
      <w:bookmarkStart w:id="410" w:name="_Toc129247539"/>
      <w:bookmarkStart w:id="411" w:name="_Toc145708783"/>
      <w:r w:rsidRPr="007565F0">
        <w:rPr>
          <w:rFonts w:eastAsia="宋体"/>
        </w:rPr>
        <w:t>5.1.3.2.3.1</w:t>
      </w:r>
      <w:r w:rsidRPr="007565F0">
        <w:rPr>
          <w:rFonts w:eastAsia="宋体"/>
        </w:rPr>
        <w:tab/>
      </w:r>
      <w:r w:rsidR="007955BF" w:rsidRPr="007565F0">
        <w:rPr>
          <w:rFonts w:eastAsia="宋体"/>
        </w:rPr>
        <w:t>POST</w:t>
      </w:r>
      <w:bookmarkEnd w:id="408"/>
      <w:bookmarkEnd w:id="409"/>
      <w:bookmarkEnd w:id="410"/>
      <w:bookmarkEnd w:id="4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2" w:name="_Toc510696615"/>
      <w:bookmarkStart w:id="413" w:name="_Toc35971406"/>
      <w:bookmarkStart w:id="414" w:name="_Toc67903528"/>
      <w:bookmarkStart w:id="415" w:name="_Toc73173260"/>
      <w:bookmarkStart w:id="416" w:name="_Toc96959832"/>
      <w:bookmarkStart w:id="417" w:name="_Toc129247540"/>
      <w:bookmarkStart w:id="418" w:name="_Toc145708784"/>
      <w:r>
        <w:t>5.1.3.2.4</w:t>
      </w:r>
      <w:r>
        <w:tab/>
        <w:t>Resource Custom Operations</w:t>
      </w:r>
      <w:bookmarkEnd w:id="412"/>
      <w:bookmarkEnd w:id="413"/>
      <w:bookmarkEnd w:id="414"/>
      <w:bookmarkEnd w:id="415"/>
      <w:bookmarkEnd w:id="416"/>
      <w:bookmarkEnd w:id="417"/>
      <w:bookmarkEnd w:id="4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9" w:name="_Toc510696621"/>
      <w:bookmarkStart w:id="420" w:name="_Toc35971412"/>
      <w:bookmarkStart w:id="421" w:name="_Toc67903529"/>
      <w:bookmarkStart w:id="422" w:name="_Toc73173261"/>
      <w:bookmarkStart w:id="423" w:name="_Toc96959833"/>
      <w:bookmarkStart w:id="424" w:name="_Toc129247541"/>
      <w:bookmarkStart w:id="425" w:name="_Toc145708785"/>
      <w:r>
        <w:t>5.1.3.3</w:t>
      </w:r>
      <w:r>
        <w:tab/>
        <w:t xml:space="preserve">Resource: </w:t>
      </w:r>
      <w:r w:rsidR="009E4839">
        <w:t>Individual DCCF Analytics Subscription</w:t>
      </w:r>
      <w:bookmarkEnd w:id="419"/>
      <w:bookmarkEnd w:id="420"/>
      <w:bookmarkEnd w:id="421"/>
      <w:bookmarkEnd w:id="422"/>
      <w:bookmarkEnd w:id="423"/>
      <w:bookmarkEnd w:id="424"/>
      <w:bookmarkEnd w:id="425"/>
    </w:p>
    <w:p w14:paraId="587C6271" w14:textId="77777777" w:rsidR="009E4839" w:rsidRDefault="009E4839" w:rsidP="009E4839">
      <w:pPr>
        <w:pStyle w:val="50"/>
      </w:pPr>
      <w:bookmarkStart w:id="426" w:name="_Toc96959834"/>
      <w:bookmarkStart w:id="427" w:name="_Toc129247542"/>
      <w:bookmarkStart w:id="428" w:name="_Toc145708786"/>
      <w:r>
        <w:t>5.1.3.3.1</w:t>
      </w:r>
      <w:r>
        <w:tab/>
        <w:t>Description</w:t>
      </w:r>
      <w:bookmarkEnd w:id="426"/>
      <w:bookmarkEnd w:id="427"/>
      <w:bookmarkEnd w:id="42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9" w:name="_Toc96959835"/>
      <w:bookmarkStart w:id="430" w:name="_Toc129247543"/>
      <w:bookmarkStart w:id="431" w:name="_Toc145708787"/>
      <w:r>
        <w:t>5.1.3.3.2</w:t>
      </w:r>
      <w:r>
        <w:tab/>
        <w:t>Resource Definition</w:t>
      </w:r>
      <w:bookmarkEnd w:id="429"/>
      <w:bookmarkEnd w:id="430"/>
      <w:bookmarkEnd w:id="4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2" w:name="_Toc96959836"/>
      <w:bookmarkStart w:id="433" w:name="_Toc129247544"/>
      <w:bookmarkStart w:id="434" w:name="_Toc145708788"/>
      <w:r>
        <w:t>5.1.3.3.3</w:t>
      </w:r>
      <w:r>
        <w:tab/>
        <w:t>Resource Standard Methods</w:t>
      </w:r>
      <w:bookmarkEnd w:id="432"/>
      <w:bookmarkEnd w:id="433"/>
      <w:bookmarkEnd w:id="434"/>
    </w:p>
    <w:p w14:paraId="34A6EA79" w14:textId="77777777" w:rsidR="009E4839" w:rsidRPr="007565F0" w:rsidRDefault="009E4839" w:rsidP="007565F0">
      <w:pPr>
        <w:pStyle w:val="6"/>
        <w:rPr>
          <w:rFonts w:eastAsia="宋体"/>
        </w:rPr>
      </w:pPr>
      <w:bookmarkStart w:id="435" w:name="_Toc129247545"/>
      <w:bookmarkStart w:id="436" w:name="_Toc145708789"/>
      <w:r w:rsidRPr="007565F0">
        <w:rPr>
          <w:rFonts w:eastAsia="宋体"/>
        </w:rPr>
        <w:t>5.1.3.3.3.1</w:t>
      </w:r>
      <w:r w:rsidRPr="007565F0">
        <w:rPr>
          <w:rFonts w:eastAsia="宋体"/>
        </w:rPr>
        <w:tab/>
        <w:t>PUT</w:t>
      </w:r>
      <w:bookmarkEnd w:id="435"/>
      <w:bookmarkEnd w:id="43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7" w:name="_Toc129247546"/>
      <w:bookmarkStart w:id="438" w:name="_Toc145708790"/>
      <w:r w:rsidRPr="007565F0">
        <w:rPr>
          <w:rFonts w:eastAsia="宋体"/>
        </w:rPr>
        <w:t>5.1.3.3.3.2</w:t>
      </w:r>
      <w:r w:rsidRPr="007565F0">
        <w:rPr>
          <w:rFonts w:eastAsia="宋体"/>
        </w:rPr>
        <w:tab/>
        <w:t>DELETE</w:t>
      </w:r>
      <w:bookmarkEnd w:id="437"/>
      <w:bookmarkEnd w:id="43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9" w:name="_Toc96959837"/>
      <w:bookmarkStart w:id="440" w:name="_Toc129247547"/>
      <w:bookmarkStart w:id="441" w:name="_Toc145708791"/>
      <w:r>
        <w:t>5.1.3.3.4</w:t>
      </w:r>
      <w:r>
        <w:tab/>
        <w:t>Resource Custom Operations</w:t>
      </w:r>
      <w:bookmarkEnd w:id="439"/>
      <w:bookmarkEnd w:id="440"/>
      <w:bookmarkEnd w:id="44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2" w:name="_Toc96959838"/>
      <w:bookmarkStart w:id="443" w:name="_Toc129247548"/>
      <w:bookmarkStart w:id="444" w:name="_Toc145708792"/>
      <w:r>
        <w:t>5.1.3.4</w:t>
      </w:r>
      <w:r>
        <w:tab/>
        <w:t>Resource: DCCF Data Subscriptions</w:t>
      </w:r>
      <w:bookmarkEnd w:id="442"/>
      <w:bookmarkEnd w:id="443"/>
      <w:bookmarkEnd w:id="444"/>
    </w:p>
    <w:p w14:paraId="7F5ECFA8" w14:textId="77777777" w:rsidR="009E4839" w:rsidRDefault="009E4839" w:rsidP="009E4839">
      <w:pPr>
        <w:pStyle w:val="50"/>
      </w:pPr>
      <w:bookmarkStart w:id="445" w:name="_Toc96959839"/>
      <w:bookmarkStart w:id="446" w:name="_Toc129247549"/>
      <w:bookmarkStart w:id="447" w:name="_Toc145708793"/>
      <w:r>
        <w:t>5.1.3.4.1</w:t>
      </w:r>
      <w:r>
        <w:tab/>
        <w:t>Description</w:t>
      </w:r>
      <w:bookmarkEnd w:id="445"/>
      <w:bookmarkEnd w:id="446"/>
      <w:bookmarkEnd w:id="44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8" w:name="_Toc96959840"/>
      <w:bookmarkStart w:id="449" w:name="_Toc129247550"/>
      <w:bookmarkStart w:id="450" w:name="_Toc145708794"/>
      <w:r>
        <w:t>5.1.3.4.2</w:t>
      </w:r>
      <w:r>
        <w:tab/>
        <w:t>Resource Definition</w:t>
      </w:r>
      <w:bookmarkEnd w:id="448"/>
      <w:bookmarkEnd w:id="449"/>
      <w:bookmarkEnd w:id="45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1" w:name="_Toc96959841"/>
      <w:bookmarkStart w:id="452" w:name="_Toc129247551"/>
      <w:bookmarkStart w:id="453" w:name="_Toc145708795"/>
      <w:r>
        <w:t>5.1.3.4.3</w:t>
      </w:r>
      <w:r>
        <w:tab/>
        <w:t>Resource Standard Methods</w:t>
      </w:r>
      <w:bookmarkEnd w:id="451"/>
      <w:bookmarkEnd w:id="452"/>
      <w:bookmarkEnd w:id="453"/>
    </w:p>
    <w:p w14:paraId="1814429F" w14:textId="77777777" w:rsidR="009E4839" w:rsidRDefault="009E4839" w:rsidP="007565F0">
      <w:pPr>
        <w:pStyle w:val="6"/>
      </w:pPr>
      <w:bookmarkStart w:id="454" w:name="_Toc129247552"/>
      <w:bookmarkStart w:id="455" w:name="_Toc145708796"/>
      <w:r>
        <w:t>5.1.3.4.3.1</w:t>
      </w:r>
      <w:r>
        <w:tab/>
        <w:t>POST</w:t>
      </w:r>
      <w:bookmarkEnd w:id="454"/>
      <w:bookmarkEnd w:id="45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6" w:name="_Toc96959842"/>
      <w:bookmarkStart w:id="457" w:name="_Toc129247553"/>
      <w:bookmarkStart w:id="458" w:name="_Toc145708797"/>
      <w:r>
        <w:t>5.1.3.4.4</w:t>
      </w:r>
      <w:r>
        <w:tab/>
        <w:t>Resource Custom Operations</w:t>
      </w:r>
      <w:bookmarkEnd w:id="456"/>
      <w:bookmarkEnd w:id="457"/>
      <w:bookmarkEnd w:id="4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9" w:name="_Toc96959843"/>
      <w:bookmarkStart w:id="460" w:name="_Toc129247554"/>
      <w:bookmarkStart w:id="461" w:name="_Toc145708798"/>
      <w:r>
        <w:t>5.1.3.5</w:t>
      </w:r>
      <w:r>
        <w:tab/>
        <w:t>Resource: Individual DCCF Data Subscription</w:t>
      </w:r>
      <w:bookmarkEnd w:id="459"/>
      <w:bookmarkEnd w:id="460"/>
      <w:bookmarkEnd w:id="461"/>
    </w:p>
    <w:p w14:paraId="3F474F76" w14:textId="77777777" w:rsidR="009E4839" w:rsidRDefault="009E4839" w:rsidP="009E4839">
      <w:pPr>
        <w:pStyle w:val="50"/>
      </w:pPr>
      <w:bookmarkStart w:id="462" w:name="_Toc96959844"/>
      <w:bookmarkStart w:id="463" w:name="_Toc129247555"/>
      <w:bookmarkStart w:id="464" w:name="_Toc145708799"/>
      <w:r>
        <w:t>5.1.3.5.1</w:t>
      </w:r>
      <w:r>
        <w:tab/>
        <w:t>Description</w:t>
      </w:r>
      <w:bookmarkEnd w:id="462"/>
      <w:bookmarkEnd w:id="463"/>
      <w:bookmarkEnd w:id="4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5" w:name="_Toc96959845"/>
      <w:bookmarkStart w:id="466" w:name="_Toc129247556"/>
      <w:bookmarkStart w:id="467" w:name="_Toc145708800"/>
      <w:r>
        <w:t>5.1.3.5.2</w:t>
      </w:r>
      <w:r>
        <w:tab/>
        <w:t>Resource Definition</w:t>
      </w:r>
      <w:bookmarkEnd w:id="465"/>
      <w:bookmarkEnd w:id="466"/>
      <w:bookmarkEnd w:id="46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8" w:name="_Toc96959846"/>
      <w:bookmarkStart w:id="469" w:name="_Toc129247557"/>
      <w:bookmarkStart w:id="470" w:name="_Toc145708801"/>
      <w:r>
        <w:lastRenderedPageBreak/>
        <w:t>5.1.3.5.3</w:t>
      </w:r>
      <w:r>
        <w:tab/>
        <w:t>Resource Standard Methods</w:t>
      </w:r>
      <w:bookmarkEnd w:id="468"/>
      <w:bookmarkEnd w:id="469"/>
      <w:bookmarkEnd w:id="470"/>
    </w:p>
    <w:p w14:paraId="1D4CBEB4" w14:textId="77777777" w:rsidR="009E4839" w:rsidRDefault="009E4839" w:rsidP="007565F0">
      <w:pPr>
        <w:pStyle w:val="6"/>
      </w:pPr>
      <w:bookmarkStart w:id="471" w:name="_Toc129247558"/>
      <w:bookmarkStart w:id="472" w:name="_Toc145708802"/>
      <w:r>
        <w:t>5.1.3.5.3.1</w:t>
      </w:r>
      <w:r>
        <w:tab/>
        <w:t>PUT</w:t>
      </w:r>
      <w:bookmarkEnd w:id="471"/>
      <w:bookmarkEnd w:id="47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3" w:name="_Toc129247559"/>
      <w:bookmarkStart w:id="474" w:name="_Toc145708803"/>
      <w:r w:rsidRPr="007565F0">
        <w:rPr>
          <w:rFonts w:eastAsia="宋体"/>
        </w:rPr>
        <w:t>5.1.3.5.3.2</w:t>
      </w:r>
      <w:r w:rsidRPr="007565F0">
        <w:rPr>
          <w:rFonts w:eastAsia="宋体"/>
        </w:rPr>
        <w:tab/>
        <w:t>DELETE</w:t>
      </w:r>
      <w:bookmarkEnd w:id="473"/>
      <w:bookmarkEnd w:id="4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5" w:name="_Toc96959847"/>
      <w:bookmarkStart w:id="476" w:name="_Toc129247560"/>
      <w:bookmarkStart w:id="477" w:name="_Toc145708804"/>
      <w:r>
        <w:t>5.1.3.5.4</w:t>
      </w:r>
      <w:r>
        <w:tab/>
        <w:t>Resource Custom Operations</w:t>
      </w:r>
      <w:bookmarkEnd w:id="475"/>
      <w:bookmarkEnd w:id="476"/>
      <w:bookmarkEnd w:id="47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8" w:name="_Toc510696622"/>
      <w:bookmarkStart w:id="479" w:name="_Toc35971413"/>
      <w:bookmarkStart w:id="480" w:name="_Toc67903530"/>
      <w:bookmarkStart w:id="481" w:name="_Toc73173262"/>
      <w:bookmarkStart w:id="482" w:name="_Toc96959848"/>
      <w:bookmarkStart w:id="483" w:name="_Toc129247561"/>
      <w:bookmarkStart w:id="484" w:name="_Toc145708805"/>
      <w:r>
        <w:t>5.1.4</w:t>
      </w:r>
      <w:r>
        <w:tab/>
        <w:t>Custom Operations without associated resources</w:t>
      </w:r>
      <w:bookmarkEnd w:id="478"/>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30"/>
      </w:pPr>
      <w:bookmarkStart w:id="490" w:name="_Toc510696628"/>
      <w:bookmarkStart w:id="491" w:name="_Toc35971419"/>
      <w:bookmarkStart w:id="492" w:name="_Toc67903536"/>
      <w:bookmarkStart w:id="493" w:name="_Toc73173268"/>
      <w:bookmarkStart w:id="494" w:name="_Toc96959854"/>
      <w:bookmarkStart w:id="495" w:name="_Toc129247562"/>
      <w:bookmarkStart w:id="496" w:name="_Toc145708806"/>
      <w:r>
        <w:t>5.1.5</w:t>
      </w:r>
      <w:r>
        <w:tab/>
        <w:t>Notifications</w:t>
      </w:r>
      <w:bookmarkEnd w:id="490"/>
      <w:bookmarkEnd w:id="491"/>
      <w:bookmarkEnd w:id="492"/>
      <w:bookmarkEnd w:id="493"/>
      <w:bookmarkEnd w:id="494"/>
      <w:bookmarkEnd w:id="495"/>
      <w:bookmarkEnd w:id="496"/>
    </w:p>
    <w:p w14:paraId="21DE8058" w14:textId="77777777" w:rsidR="00E60FE0" w:rsidRDefault="00C872B4">
      <w:pPr>
        <w:pStyle w:val="40"/>
      </w:pPr>
      <w:bookmarkStart w:id="497" w:name="_Toc510696629"/>
      <w:bookmarkStart w:id="498" w:name="_Toc35971420"/>
      <w:bookmarkStart w:id="499" w:name="_Toc67903537"/>
      <w:bookmarkStart w:id="500" w:name="_Toc73173269"/>
      <w:bookmarkStart w:id="501" w:name="_Toc96959855"/>
      <w:bookmarkStart w:id="502" w:name="_Toc129247563"/>
      <w:bookmarkStart w:id="503" w:name="_Toc145708807"/>
      <w:r>
        <w:t>5.1.5.1</w:t>
      </w:r>
      <w:r>
        <w:tab/>
        <w:t>General</w:t>
      </w:r>
      <w:bookmarkEnd w:id="497"/>
      <w:bookmarkEnd w:id="498"/>
      <w:bookmarkEnd w:id="499"/>
      <w:bookmarkEnd w:id="500"/>
      <w:bookmarkEnd w:id="501"/>
      <w:bookmarkEnd w:id="502"/>
      <w:bookmarkEnd w:id="503"/>
    </w:p>
    <w:p w14:paraId="6FEE683D" w14:textId="77777777" w:rsidR="00E60FE0" w:rsidRDefault="00C872B4">
      <w:pPr>
        <w:rPr>
          <w:noProof/>
        </w:rPr>
      </w:pPr>
      <w:bookmarkStart w:id="504" w:name="_Toc510696630"/>
      <w:bookmarkStart w:id="5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5907F4">
            <w:pPr>
              <w:pStyle w:val="TAC"/>
              <w:jc w:val="left"/>
              <w:rPr>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6" w:name="_Toc35971421"/>
      <w:bookmarkStart w:id="507" w:name="_Toc67903538"/>
      <w:bookmarkStart w:id="508" w:name="_Toc73173270"/>
      <w:bookmarkStart w:id="509" w:name="_Toc96959856"/>
      <w:bookmarkStart w:id="510" w:name="_Toc129247564"/>
      <w:bookmarkStart w:id="511" w:name="_Toc145708808"/>
      <w:r>
        <w:lastRenderedPageBreak/>
        <w:t>5.1.5.2</w:t>
      </w:r>
      <w:r>
        <w:tab/>
      </w:r>
      <w:r w:rsidR="002B7D1F">
        <w:rPr>
          <w:lang w:val="en-US"/>
        </w:rPr>
        <w:t>Analytics Notification</w:t>
      </w:r>
      <w:bookmarkEnd w:id="504"/>
      <w:bookmarkEnd w:id="506"/>
      <w:bookmarkEnd w:id="507"/>
      <w:bookmarkEnd w:id="508"/>
      <w:bookmarkEnd w:id="509"/>
      <w:bookmarkEnd w:id="510"/>
      <w:bookmarkEnd w:id="511"/>
    </w:p>
    <w:p w14:paraId="0092F808" w14:textId="77777777" w:rsidR="00E60FE0" w:rsidRDefault="00C872B4">
      <w:pPr>
        <w:pStyle w:val="50"/>
        <w:rPr>
          <w:noProof/>
        </w:rPr>
      </w:pPr>
      <w:bookmarkStart w:id="512" w:name="_Toc532994455"/>
      <w:bookmarkStart w:id="513" w:name="_Toc35971422"/>
      <w:bookmarkStart w:id="514" w:name="_Toc67903539"/>
      <w:bookmarkStart w:id="515" w:name="_Toc73173271"/>
      <w:bookmarkStart w:id="516" w:name="_Toc96959857"/>
      <w:bookmarkStart w:id="517" w:name="_Toc129247565"/>
      <w:bookmarkStart w:id="518" w:name="_Toc145708809"/>
      <w:bookmarkStart w:id="519" w:name="_Toc510696631"/>
      <w:r>
        <w:t>5.1.5.2</w:t>
      </w:r>
      <w:r>
        <w:rPr>
          <w:noProof/>
        </w:rPr>
        <w:t>.1</w:t>
      </w:r>
      <w:r>
        <w:rPr>
          <w:noProof/>
        </w:rPr>
        <w:tab/>
        <w:t>Description</w:t>
      </w:r>
      <w:bookmarkEnd w:id="512"/>
      <w:bookmarkEnd w:id="513"/>
      <w:bookmarkEnd w:id="514"/>
      <w:bookmarkEnd w:id="515"/>
      <w:bookmarkEnd w:id="516"/>
      <w:bookmarkEnd w:id="517"/>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20" w:name="_Toc532994456"/>
      <w:bookmarkStart w:id="521" w:name="_Toc35971423"/>
      <w:bookmarkStart w:id="522" w:name="_Toc67903540"/>
      <w:bookmarkStart w:id="523" w:name="_Toc73173272"/>
      <w:bookmarkStart w:id="524" w:name="_Toc96959858"/>
      <w:bookmarkStart w:id="525" w:name="_Toc129247566"/>
      <w:bookmarkStart w:id="526" w:name="_Toc145708810"/>
      <w:r>
        <w:t>5.1.5.2</w:t>
      </w:r>
      <w:r>
        <w:rPr>
          <w:noProof/>
        </w:rPr>
        <w:t>.2</w:t>
      </w:r>
      <w:r>
        <w:rPr>
          <w:noProof/>
        </w:rPr>
        <w:tab/>
        <w:t>Target URI</w:t>
      </w:r>
      <w:bookmarkEnd w:id="520"/>
      <w:bookmarkEnd w:id="521"/>
      <w:bookmarkEnd w:id="522"/>
      <w:bookmarkEnd w:id="523"/>
      <w:bookmarkEnd w:id="524"/>
      <w:bookmarkEnd w:id="525"/>
      <w:bookmarkEnd w:id="52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7" w:name="_Toc532994457"/>
      <w:bookmarkStart w:id="528" w:name="_Toc35971424"/>
      <w:bookmarkStart w:id="529" w:name="_Toc67903541"/>
      <w:bookmarkStart w:id="530" w:name="_Toc73173273"/>
      <w:bookmarkStart w:id="531" w:name="_Toc96959859"/>
      <w:bookmarkStart w:id="532" w:name="_Toc129247567"/>
      <w:bookmarkStart w:id="533" w:name="_Toc145708811"/>
      <w:r>
        <w:t>5.1.5.2</w:t>
      </w:r>
      <w:r>
        <w:rPr>
          <w:noProof/>
        </w:rPr>
        <w:t>.3</w:t>
      </w:r>
      <w:r>
        <w:rPr>
          <w:noProof/>
        </w:rPr>
        <w:tab/>
        <w:t>Standard Methods</w:t>
      </w:r>
      <w:bookmarkEnd w:id="527"/>
      <w:bookmarkEnd w:id="528"/>
      <w:bookmarkEnd w:id="529"/>
      <w:bookmarkEnd w:id="530"/>
      <w:bookmarkEnd w:id="531"/>
      <w:bookmarkEnd w:id="532"/>
      <w:bookmarkEnd w:id="533"/>
    </w:p>
    <w:p w14:paraId="0C02B12B" w14:textId="77777777" w:rsidR="00E60FE0" w:rsidRDefault="00C872B4">
      <w:pPr>
        <w:pStyle w:val="H6"/>
        <w:rPr>
          <w:noProof/>
        </w:rPr>
      </w:pPr>
      <w:bookmarkStart w:id="534" w:name="_Toc532994458"/>
      <w:bookmarkStart w:id="535" w:name="_Toc35971425"/>
      <w:r>
        <w:t>5.1.5.2.3</w:t>
      </w:r>
      <w:r>
        <w:rPr>
          <w:noProof/>
        </w:rPr>
        <w:t>.1</w:t>
      </w:r>
      <w:r>
        <w:rPr>
          <w:noProof/>
        </w:rPr>
        <w:tab/>
        <w:t>POST</w:t>
      </w:r>
      <w:bookmarkEnd w:id="534"/>
      <w:bookmarkEnd w:id="5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6" w:name="_Toc35971426"/>
      <w:bookmarkStart w:id="537" w:name="_Toc67903542"/>
      <w:bookmarkStart w:id="538" w:name="_Toc73173274"/>
      <w:bookmarkStart w:id="539" w:name="_Toc96959860"/>
      <w:bookmarkStart w:id="540" w:name="_Toc129247568"/>
      <w:bookmarkStart w:id="541" w:name="_Toc145708812"/>
      <w:r>
        <w:t>5.1.5.3</w:t>
      </w:r>
      <w:r>
        <w:tab/>
      </w:r>
      <w:r w:rsidR="00E678A1">
        <w:rPr>
          <w:lang w:val="en-US"/>
        </w:rPr>
        <w:t>Data Notification</w:t>
      </w:r>
      <w:bookmarkEnd w:id="519"/>
      <w:bookmarkEnd w:id="536"/>
      <w:bookmarkEnd w:id="537"/>
      <w:bookmarkEnd w:id="538"/>
      <w:bookmarkEnd w:id="539"/>
      <w:bookmarkEnd w:id="540"/>
      <w:bookmarkEnd w:id="541"/>
    </w:p>
    <w:p w14:paraId="03B1EDD9" w14:textId="77777777" w:rsidR="00E678A1" w:rsidRDefault="00E678A1" w:rsidP="00E678A1">
      <w:pPr>
        <w:pStyle w:val="50"/>
        <w:rPr>
          <w:noProof/>
        </w:rPr>
      </w:pPr>
      <w:bookmarkStart w:id="542" w:name="_Toc96959861"/>
      <w:bookmarkStart w:id="543" w:name="_Toc129247569"/>
      <w:bookmarkStart w:id="544" w:name="_Toc145708813"/>
      <w:r>
        <w:t>5.1.5.3</w:t>
      </w:r>
      <w:r>
        <w:rPr>
          <w:noProof/>
        </w:rPr>
        <w:t>.1</w:t>
      </w:r>
      <w:r>
        <w:rPr>
          <w:noProof/>
        </w:rPr>
        <w:tab/>
        <w:t>Description</w:t>
      </w:r>
      <w:bookmarkEnd w:id="542"/>
      <w:bookmarkEnd w:id="543"/>
      <w:bookmarkEnd w:id="54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5" w:name="_Toc96959862"/>
      <w:bookmarkStart w:id="546" w:name="_Toc129247570"/>
      <w:bookmarkStart w:id="547" w:name="_Toc145708814"/>
      <w:r>
        <w:t>5.1.5.3</w:t>
      </w:r>
      <w:r>
        <w:rPr>
          <w:noProof/>
        </w:rPr>
        <w:t>.2</w:t>
      </w:r>
      <w:r>
        <w:rPr>
          <w:noProof/>
        </w:rPr>
        <w:tab/>
        <w:t>Target URI</w:t>
      </w:r>
      <w:bookmarkEnd w:id="545"/>
      <w:bookmarkEnd w:id="546"/>
      <w:bookmarkEnd w:id="54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8" w:name="_Toc96959863"/>
      <w:bookmarkStart w:id="549" w:name="_Toc129247571"/>
      <w:bookmarkStart w:id="550" w:name="_Toc145708815"/>
      <w:r>
        <w:t>5.1.5.3</w:t>
      </w:r>
      <w:r>
        <w:rPr>
          <w:noProof/>
        </w:rPr>
        <w:t>.3</w:t>
      </w:r>
      <w:r>
        <w:rPr>
          <w:noProof/>
        </w:rPr>
        <w:tab/>
        <w:t>Standard Methods</w:t>
      </w:r>
      <w:bookmarkEnd w:id="548"/>
      <w:bookmarkEnd w:id="549"/>
      <w:bookmarkEnd w:id="550"/>
    </w:p>
    <w:p w14:paraId="2E53C5FB" w14:textId="77777777" w:rsidR="00E678A1" w:rsidRPr="005309A9" w:rsidRDefault="00E678A1" w:rsidP="005309A9">
      <w:pPr>
        <w:pStyle w:val="6"/>
        <w:rPr>
          <w:rFonts w:eastAsia="宋体"/>
        </w:rPr>
      </w:pPr>
      <w:bookmarkStart w:id="551" w:name="_Toc129247572"/>
      <w:bookmarkStart w:id="552" w:name="_Toc145708816"/>
      <w:r w:rsidRPr="005309A9">
        <w:rPr>
          <w:rFonts w:eastAsia="宋体"/>
        </w:rPr>
        <w:t>5.1.5.3.3.1</w:t>
      </w:r>
      <w:r w:rsidRPr="005309A9">
        <w:rPr>
          <w:rFonts w:eastAsia="宋体"/>
        </w:rPr>
        <w:tab/>
        <w:t>POST</w:t>
      </w:r>
      <w:bookmarkEnd w:id="551"/>
      <w:bookmarkEnd w:id="55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3" w:name="_Toc129247573"/>
      <w:bookmarkStart w:id="554" w:name="_Toc145708817"/>
      <w:r>
        <w:t>5.1.5.</w:t>
      </w:r>
      <w:r w:rsidR="0015358F">
        <w:t>4</w:t>
      </w:r>
      <w:r>
        <w:tab/>
      </w:r>
      <w:r>
        <w:rPr>
          <w:rFonts w:eastAsia="Times New Roman"/>
          <w:noProof/>
        </w:rPr>
        <w:t>Fetch</w:t>
      </w:r>
      <w:bookmarkStart w:id="555" w:name="_Toc97037347"/>
      <w:bookmarkStart w:id="556" w:name="_Toc97038357"/>
      <w:r>
        <w:rPr>
          <w:rFonts w:eastAsia="Times New Roman"/>
          <w:noProof/>
        </w:rPr>
        <w:t xml:space="preserve"> Notification</w:t>
      </w:r>
      <w:bookmarkEnd w:id="553"/>
      <w:bookmarkEnd w:id="554"/>
      <w:bookmarkEnd w:id="555"/>
      <w:bookmarkEnd w:id="556"/>
    </w:p>
    <w:p w14:paraId="136BD83E" w14:textId="5BC77768" w:rsidR="00F95105" w:rsidRDefault="00F95105" w:rsidP="00F95105">
      <w:pPr>
        <w:pStyle w:val="50"/>
        <w:rPr>
          <w:noProof/>
        </w:rPr>
      </w:pPr>
      <w:bookmarkStart w:id="557" w:name="_Toc97037348"/>
      <w:bookmarkStart w:id="558" w:name="_Toc97038358"/>
      <w:bookmarkStart w:id="559" w:name="_Toc129247574"/>
      <w:bookmarkStart w:id="560" w:name="_Toc145708818"/>
      <w:r>
        <w:t>5.1.5.</w:t>
      </w:r>
      <w:r w:rsidR="0015358F">
        <w:t>4</w:t>
      </w:r>
      <w:r>
        <w:rPr>
          <w:noProof/>
        </w:rPr>
        <w:t>.1</w:t>
      </w:r>
      <w:r>
        <w:rPr>
          <w:noProof/>
        </w:rPr>
        <w:tab/>
        <w:t>Description</w:t>
      </w:r>
      <w:bookmarkEnd w:id="557"/>
      <w:bookmarkEnd w:id="558"/>
      <w:bookmarkEnd w:id="559"/>
      <w:bookmarkEnd w:id="5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61" w:name="_Toc97037349"/>
      <w:bookmarkStart w:id="562" w:name="_Toc97038359"/>
      <w:bookmarkStart w:id="563" w:name="_Toc129247575"/>
      <w:bookmarkStart w:id="564" w:name="_Toc145708819"/>
      <w:r>
        <w:t>5.1.5.</w:t>
      </w:r>
      <w:r w:rsidR="0015358F">
        <w:t>4</w:t>
      </w:r>
      <w:r>
        <w:rPr>
          <w:noProof/>
        </w:rPr>
        <w:t>.2</w:t>
      </w:r>
      <w:r>
        <w:rPr>
          <w:noProof/>
        </w:rPr>
        <w:tab/>
        <w:t>Target URI</w:t>
      </w:r>
      <w:bookmarkEnd w:id="561"/>
      <w:bookmarkEnd w:id="562"/>
      <w:bookmarkEnd w:id="563"/>
      <w:bookmarkEnd w:id="5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5" w:name="_Toc83230072"/>
      <w:bookmarkStart w:id="566" w:name="_Toc66277780"/>
      <w:bookmarkStart w:id="567" w:name="_Toc56672222"/>
      <w:bookmarkStart w:id="568" w:name="_Toc51761292"/>
      <w:bookmarkStart w:id="569" w:name="_Toc50023802"/>
      <w:bookmarkStart w:id="570" w:name="_Toc49935456"/>
      <w:bookmarkStart w:id="571" w:name="_Toc45132989"/>
      <w:bookmarkStart w:id="572" w:name="_Toc43298212"/>
      <w:bookmarkStart w:id="573" w:name="_Toc39063154"/>
      <w:bookmarkStart w:id="574" w:name="_Toc36037720"/>
      <w:bookmarkStart w:id="575" w:name="_Toc34210695"/>
      <w:bookmarkStart w:id="576" w:name="_Toc28011579"/>
      <w:bookmarkStart w:id="577" w:name="_Toc97037350"/>
      <w:bookmarkStart w:id="578" w:name="_Toc97038360"/>
      <w:bookmarkStart w:id="579" w:name="_Toc129247576"/>
      <w:bookmarkStart w:id="580" w:name="_Toc145708820"/>
      <w:r>
        <w:rPr>
          <w:noProof/>
        </w:rPr>
        <w:t>5.1.5.</w:t>
      </w:r>
      <w:r w:rsidR="0015358F">
        <w:rPr>
          <w:noProof/>
        </w:rPr>
        <w:t>4</w:t>
      </w:r>
      <w:r>
        <w:rPr>
          <w:noProof/>
        </w:rPr>
        <w:t>.3</w:t>
      </w:r>
      <w:r>
        <w:rPr>
          <w:noProof/>
        </w:rPr>
        <w:tab/>
        <w:t>Standard Methods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6"/>
      </w:pPr>
      <w:bookmarkStart w:id="581" w:name="_Toc97037351"/>
      <w:bookmarkStart w:id="582" w:name="_Toc97038361"/>
      <w:bookmarkStart w:id="583" w:name="_Toc129247577"/>
      <w:bookmarkStart w:id="584" w:name="_Toc145708821"/>
      <w:r>
        <w:t>5.1.5.</w:t>
      </w:r>
      <w:r w:rsidR="0015358F">
        <w:t>4</w:t>
      </w:r>
      <w:r>
        <w:t>.3.1</w:t>
      </w:r>
      <w:r>
        <w:tab/>
        <w:t>POST</w:t>
      </w:r>
      <w:bookmarkEnd w:id="581"/>
      <w:bookmarkEnd w:id="582"/>
      <w:bookmarkEnd w:id="583"/>
      <w:bookmarkEnd w:id="58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5" w:name="_Toc35971427"/>
      <w:bookmarkStart w:id="586" w:name="_Toc67903543"/>
      <w:bookmarkStart w:id="587" w:name="_Toc73173275"/>
      <w:bookmarkStart w:id="588" w:name="_Toc96959864"/>
      <w:bookmarkStart w:id="589" w:name="_Toc129247578"/>
      <w:bookmarkStart w:id="590" w:name="_Toc145708822"/>
      <w:r>
        <w:t>5.1.6</w:t>
      </w:r>
      <w:r>
        <w:tab/>
        <w:t>Data Model</w:t>
      </w:r>
      <w:bookmarkEnd w:id="505"/>
      <w:bookmarkEnd w:id="585"/>
      <w:bookmarkEnd w:id="586"/>
      <w:bookmarkEnd w:id="587"/>
      <w:bookmarkEnd w:id="588"/>
      <w:bookmarkEnd w:id="589"/>
      <w:bookmarkEnd w:id="590"/>
    </w:p>
    <w:p w14:paraId="32E0CA22" w14:textId="77777777" w:rsidR="00E60FE0" w:rsidRDefault="00C872B4">
      <w:pPr>
        <w:pStyle w:val="40"/>
      </w:pPr>
      <w:bookmarkStart w:id="591" w:name="_Toc510696633"/>
      <w:bookmarkStart w:id="592" w:name="_Toc35971428"/>
      <w:bookmarkStart w:id="593" w:name="_Toc67903544"/>
      <w:bookmarkStart w:id="594" w:name="_Toc73173276"/>
      <w:bookmarkStart w:id="595" w:name="_Toc96959865"/>
      <w:bookmarkStart w:id="596" w:name="_Toc129247579"/>
      <w:bookmarkStart w:id="597" w:name="_Toc145708823"/>
      <w:r>
        <w:t>5.1.6.1</w:t>
      </w:r>
      <w:r>
        <w:tab/>
        <w:t>General</w:t>
      </w:r>
      <w:bookmarkEnd w:id="591"/>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9" w:name="_Toc510696634"/>
      <w:bookmarkStart w:id="600" w:name="_Toc35971429"/>
      <w:bookmarkStart w:id="601" w:name="_Toc67903545"/>
      <w:bookmarkStart w:id="602" w:name="_Toc73173277"/>
      <w:bookmarkStart w:id="603" w:name="_Toc96959866"/>
      <w:bookmarkStart w:id="604" w:name="_Toc129247580"/>
      <w:bookmarkStart w:id="605" w:name="_Toc145708824"/>
      <w:r>
        <w:rPr>
          <w:lang w:val="en-US"/>
        </w:rPr>
        <w:t>5.1.6.2</w:t>
      </w:r>
      <w:r>
        <w:rPr>
          <w:lang w:val="en-US"/>
        </w:rPr>
        <w:tab/>
        <w:t>Structured data types</w:t>
      </w:r>
      <w:bookmarkEnd w:id="599"/>
      <w:bookmarkEnd w:id="600"/>
      <w:bookmarkEnd w:id="601"/>
      <w:bookmarkEnd w:id="602"/>
      <w:bookmarkEnd w:id="603"/>
      <w:bookmarkEnd w:id="604"/>
      <w:bookmarkEnd w:id="605"/>
    </w:p>
    <w:p w14:paraId="727E64EC" w14:textId="77777777" w:rsidR="00E60FE0" w:rsidRDefault="00C872B4">
      <w:pPr>
        <w:pStyle w:val="50"/>
      </w:pPr>
      <w:bookmarkStart w:id="606" w:name="_Toc510696635"/>
      <w:bookmarkStart w:id="607" w:name="_Toc35971430"/>
      <w:bookmarkStart w:id="608" w:name="_Toc67903546"/>
      <w:bookmarkStart w:id="609" w:name="_Toc73173278"/>
      <w:bookmarkStart w:id="610" w:name="_Toc96959867"/>
      <w:bookmarkStart w:id="611" w:name="_Toc129247581"/>
      <w:bookmarkStart w:id="612" w:name="_Toc145708825"/>
      <w:r>
        <w:t>5.1.6.2.1</w:t>
      </w:r>
      <w:r>
        <w:tab/>
        <w:t>Introduction</w:t>
      </w:r>
      <w:bookmarkEnd w:id="606"/>
      <w:bookmarkEnd w:id="607"/>
      <w:bookmarkEnd w:id="608"/>
      <w:bookmarkEnd w:id="609"/>
      <w:bookmarkEnd w:id="610"/>
      <w:bookmarkEnd w:id="611"/>
      <w:bookmarkEnd w:id="61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3" w:name="_Toc510696636"/>
      <w:bookmarkStart w:id="614" w:name="_Toc35971431"/>
      <w:bookmarkStart w:id="615" w:name="_Toc67903547"/>
      <w:bookmarkStart w:id="616" w:name="_Toc73173279"/>
      <w:bookmarkStart w:id="617" w:name="_Toc96959868"/>
      <w:bookmarkStart w:id="618" w:name="_Toc129247582"/>
      <w:bookmarkStart w:id="619" w:name="_Toc145708826"/>
      <w:r>
        <w:t>5.1.6.2.2</w:t>
      </w:r>
      <w:r>
        <w:tab/>
        <w:t xml:space="preserve">Type </w:t>
      </w:r>
      <w:r w:rsidR="00465A81" w:rsidRPr="00824EA2">
        <w:t>Ndccf</w:t>
      </w:r>
      <w:r w:rsidR="00465A81">
        <w:t>Analytics</w:t>
      </w:r>
      <w:r w:rsidR="00465A81" w:rsidRPr="00824EA2">
        <w:t>Subscription</w:t>
      </w:r>
      <w:bookmarkEnd w:id="613"/>
      <w:bookmarkEnd w:id="614"/>
      <w:bookmarkEnd w:id="615"/>
      <w:bookmarkEnd w:id="616"/>
      <w:bookmarkEnd w:id="617"/>
      <w:bookmarkEnd w:id="618"/>
      <w:bookmarkEnd w:id="61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20" w:name="_Toc510696637"/>
      <w:bookmarkStart w:id="621" w:name="_Toc35971432"/>
      <w:bookmarkStart w:id="622" w:name="_Toc67903548"/>
      <w:bookmarkStart w:id="623" w:name="_Toc73173280"/>
      <w:bookmarkStart w:id="624" w:name="_Toc96959869"/>
      <w:bookmarkStart w:id="625" w:name="_Toc129247583"/>
      <w:bookmarkStart w:id="626" w:name="_Toc145708827"/>
      <w:r>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bookmarkEnd w:id="62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7" w:name="_Toc96959870"/>
      <w:bookmarkStart w:id="628" w:name="_Toc129247584"/>
      <w:bookmarkStart w:id="629" w:name="_Toc145708828"/>
      <w:r>
        <w:t>5.1.6.2.4</w:t>
      </w:r>
      <w:r>
        <w:tab/>
        <w:t xml:space="preserve">Type </w:t>
      </w:r>
      <w:r>
        <w:rPr>
          <w:noProof/>
        </w:rPr>
        <w:t>NdccfAnalyticsSubscriptionNotification</w:t>
      </w:r>
      <w:bookmarkEnd w:id="627"/>
      <w:bookmarkEnd w:id="628"/>
      <w:bookmarkEnd w:id="6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30" w:name="_Toc96959871"/>
      <w:bookmarkStart w:id="631" w:name="_Toc129247585"/>
      <w:bookmarkStart w:id="632" w:name="_Toc145708829"/>
      <w:r>
        <w:t>5.1.6.2.5</w:t>
      </w:r>
      <w:r>
        <w:tab/>
        <w:t xml:space="preserve">Type </w:t>
      </w:r>
      <w:r>
        <w:rPr>
          <w:noProof/>
        </w:rPr>
        <w:t>NdccfDataSubscriptionNotification</w:t>
      </w:r>
      <w:bookmarkEnd w:id="630"/>
      <w:bookmarkEnd w:id="631"/>
      <w:bookmarkEnd w:id="63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trPr>
        <w:tc>
          <w:tcPr>
            <w:tcW w:w="1531" w:type="dxa"/>
          </w:tcPr>
          <w:p w14:paraId="7C8936C7" w14:textId="26D17A52" w:rsidR="00965A10" w:rsidRDefault="00965A10" w:rsidP="00965A10">
            <w:pPr>
              <w:pStyle w:val="TAL"/>
            </w:pPr>
            <w:r>
              <w:t>pendDataNotifCause</w:t>
            </w:r>
          </w:p>
        </w:tc>
        <w:tc>
          <w:tcPr>
            <w:tcW w:w="1559" w:type="dxa"/>
          </w:tcPr>
          <w:p w14:paraId="370768EE" w14:textId="4D4E5CC0" w:rsidR="00965A10" w:rsidRDefault="00965A10" w:rsidP="00965A10">
            <w:pPr>
              <w:pStyle w:val="TAL"/>
            </w:pPr>
            <w:r>
              <w:t>PendingNotificationCause</w:t>
            </w:r>
          </w:p>
        </w:tc>
        <w:tc>
          <w:tcPr>
            <w:tcW w:w="425" w:type="dxa"/>
          </w:tcPr>
          <w:p w14:paraId="32513706" w14:textId="52491E18" w:rsidR="00965A10" w:rsidRDefault="00965A10" w:rsidP="00965A10">
            <w:pPr>
              <w:pStyle w:val="TAC"/>
            </w:pPr>
            <w:r>
              <w:t>O</w:t>
            </w:r>
          </w:p>
        </w:tc>
        <w:tc>
          <w:tcPr>
            <w:tcW w:w="1134" w:type="dxa"/>
          </w:tcPr>
          <w:p w14:paraId="70B89C5F" w14:textId="5A147195" w:rsidR="00965A10" w:rsidRDefault="00965A10" w:rsidP="00965A10">
            <w:pPr>
              <w:pStyle w:val="TAL"/>
            </w:pPr>
            <w:r>
              <w:t>0..1</w:t>
            </w:r>
          </w:p>
        </w:tc>
        <w:tc>
          <w:tcPr>
            <w:tcW w:w="2856" w:type="dxa"/>
            <w:vAlign w:val="center"/>
          </w:tcPr>
          <w:p w14:paraId="7553D561" w14:textId="5D564C6D" w:rsidR="00965A10" w:rsidRDefault="00965A10" w:rsidP="00965A10">
            <w:pPr>
              <w:pStyle w:val="TAL"/>
            </w:pPr>
            <w:r>
              <w:rPr>
                <w:lang w:eastAsia="zh-CN"/>
              </w:rPr>
              <w:t>Represents the Pending Data Notification Cause for the stored unsent data.</w:t>
            </w:r>
          </w:p>
        </w:tc>
        <w:tc>
          <w:tcPr>
            <w:tcW w:w="1843" w:type="dxa"/>
          </w:tcPr>
          <w:p w14:paraId="2C2DE798" w14:textId="52BECFA2" w:rsidR="00965A10" w:rsidRDefault="00965A10" w:rsidP="00965A10">
            <w:pPr>
              <w:pStyle w:val="TAL"/>
              <w:rPr>
                <w:rFonts w:cs="Arial"/>
                <w:szCs w:val="18"/>
              </w:rPr>
            </w:pPr>
            <w:r>
              <w:rPr>
                <w:rFonts w:cs="Arial"/>
                <w:szCs w:val="18"/>
              </w:rPr>
              <w:t>EnhDataMgmt</w:t>
            </w:r>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33" w:name="_Hlk93334191"/>
            <w:r>
              <w:rPr>
                <w:rFonts w:cs="Arial"/>
                <w:szCs w:val="18"/>
              </w:rPr>
              <w:t>T</w:t>
            </w:r>
            <w:r>
              <w:t>his "fetchInstruct" attribute shall not be included in the response body of a Fetch operation.</w:t>
            </w:r>
            <w:bookmarkEnd w:id="633"/>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4" w:name="_Toc96959872"/>
      <w:bookmarkStart w:id="635" w:name="_Toc129247586"/>
      <w:bookmarkStart w:id="636" w:name="_Toc145708830"/>
      <w:r>
        <w:t>5.1.6.2.6</w:t>
      </w:r>
      <w:r>
        <w:tab/>
        <w:t>Type FormattingInstruction</w:t>
      </w:r>
      <w:bookmarkEnd w:id="634"/>
      <w:bookmarkEnd w:id="635"/>
      <w:bookmarkEnd w:id="63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7" w:name="_Toc96959873"/>
      <w:bookmarkStart w:id="638" w:name="_Toc129247587"/>
      <w:bookmarkStart w:id="639" w:name="_Toc145708831"/>
      <w:r>
        <w:t>5.1.6.2.7</w:t>
      </w:r>
      <w:r>
        <w:tab/>
        <w:t>Type ProcessingInstruction</w:t>
      </w:r>
      <w:bookmarkEnd w:id="637"/>
      <w:bookmarkEnd w:id="638"/>
      <w:bookmarkEnd w:id="6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4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1" w:name="_Toc96959874"/>
      <w:bookmarkStart w:id="642" w:name="_Toc129247588"/>
      <w:bookmarkStart w:id="643" w:name="_Toc145708832"/>
      <w:r>
        <w:t>5.1.6.2.8</w:t>
      </w:r>
      <w:r>
        <w:tab/>
        <w:t>Type ParameterProcessingInstruction</w:t>
      </w:r>
      <w:bookmarkEnd w:id="641"/>
      <w:bookmarkEnd w:id="642"/>
      <w:bookmarkEnd w:id="64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4" w:name="_Hlk91580840"/>
            <w:r>
              <w:rPr>
                <w:rFonts w:cs="Arial"/>
                <w:szCs w:val="18"/>
                <w:lang w:eastAsia="zh-CN"/>
              </w:rPr>
              <w:t>A list of values for the attribute identified by the "name" attribute, which shall be matched with values contained in the notifications received and summarized by the DCCF.</w:t>
            </w:r>
            <w:bookmarkEnd w:id="64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5" w:name="_Hlk91580885"/>
            <w:r>
              <w:rPr>
                <w:lang w:eastAsia="zh-CN"/>
              </w:rPr>
              <w:t>A</w:t>
            </w:r>
            <w:r w:rsidRPr="000334B7">
              <w:rPr>
                <w:lang w:eastAsia="zh-CN"/>
              </w:rPr>
              <w:t>ttributes</w:t>
            </w:r>
            <w:r>
              <w:rPr>
                <w:lang w:eastAsia="zh-CN"/>
              </w:rPr>
              <w:t xml:space="preserve"> requested to be used in the summarized reports.</w:t>
            </w:r>
            <w:bookmarkEnd w:id="64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6" w:name="_Toc96959875"/>
      <w:bookmarkStart w:id="647" w:name="_Toc129247589"/>
      <w:bookmarkStart w:id="648" w:name="_Toc145708833"/>
      <w:r>
        <w:t>5.1.6.2.9</w:t>
      </w:r>
      <w:r>
        <w:tab/>
        <w:t>Type NotifSummaryReport</w:t>
      </w:r>
      <w:bookmarkEnd w:id="646"/>
      <w:bookmarkEnd w:id="647"/>
      <w:bookmarkEnd w:id="64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9" w:name="_Hlk91580961"/>
            <w:r>
              <w:rPr>
                <w:rFonts w:cs="Arial"/>
                <w:szCs w:val="18"/>
              </w:rPr>
              <w:t>Identifies the (event exposure or analytics) event that this report applies to.</w:t>
            </w:r>
            <w:bookmarkEnd w:id="64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50" w:name="_Hlk91581004"/>
            <w:r>
              <w:rPr>
                <w:rFonts w:cs="Arial"/>
                <w:szCs w:val="18"/>
              </w:rPr>
              <w:t>Li</w:t>
            </w:r>
            <w:r w:rsidRPr="00B3056F">
              <w:rPr>
                <w:rFonts w:cs="Arial"/>
                <w:szCs w:val="18"/>
              </w:rPr>
              <w:t xml:space="preserve">st of </w:t>
            </w:r>
            <w:r>
              <w:rPr>
                <w:rFonts w:cs="Arial"/>
                <w:szCs w:val="18"/>
              </w:rPr>
              <w:t>event parameter reports.</w:t>
            </w:r>
            <w:bookmarkEnd w:id="65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1" w:name="_Toc96959876"/>
      <w:bookmarkStart w:id="652" w:name="_Toc129247590"/>
      <w:bookmarkStart w:id="653" w:name="_Toc145708834"/>
      <w:r>
        <w:t>5.1.6.2.10</w:t>
      </w:r>
      <w:r>
        <w:tab/>
        <w:t xml:space="preserve">Type </w:t>
      </w:r>
      <w:r>
        <w:rPr>
          <w:noProof/>
          <w:lang w:eastAsia="zh-CN"/>
        </w:rPr>
        <w:t>EventParamReport</w:t>
      </w:r>
      <w:bookmarkEnd w:id="651"/>
      <w:bookmarkEnd w:id="652"/>
      <w:bookmarkEnd w:id="65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4" w:name="_Hlk91581111"/>
            <w:r>
              <w:rPr>
                <w:rFonts w:cs="Arial"/>
                <w:szCs w:val="18"/>
                <w:lang w:eastAsia="zh-CN"/>
              </w:rPr>
              <w:t>The name of the reported parameter.</w:t>
            </w:r>
            <w:bookmarkEnd w:id="65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5" w:name="_Hlk91581271"/>
            <w:r>
              <w:rPr>
                <w:rFonts w:cs="Arial"/>
                <w:szCs w:val="18"/>
                <w:lang w:eastAsia="zh-CN"/>
              </w:rPr>
              <w:t xml:space="preserve">Identifies the </w:t>
            </w:r>
            <w:r>
              <w:rPr>
                <w:rFonts w:cs="Arial"/>
                <w:szCs w:val="18"/>
              </w:rPr>
              <w:t>minimum value of the parameter.</w:t>
            </w:r>
            <w:bookmarkEnd w:id="65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6" w:name="_Toc96959877"/>
      <w:bookmarkStart w:id="657" w:name="_Toc129247591"/>
      <w:bookmarkStart w:id="658" w:name="_Toc145708835"/>
      <w:r>
        <w:t>5.1.6.2.11</w:t>
      </w:r>
      <w:r>
        <w:tab/>
        <w:t xml:space="preserve">Type </w:t>
      </w:r>
      <w:r w:rsidRPr="00D95701">
        <w:rPr>
          <w:noProof/>
          <w:lang w:eastAsia="zh-CN"/>
        </w:rPr>
        <w:t>ReportingOptions</w:t>
      </w:r>
      <w:bookmarkEnd w:id="656"/>
      <w:bookmarkEnd w:id="657"/>
      <w:bookmarkEnd w:id="6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9" w:name="_Hlk91578914"/>
            <w:r>
              <w:rPr>
                <w:lang w:eastAsia="zh-CN"/>
              </w:rPr>
              <w:t>Notifications for the present subscription are sent only upon occurrence of events of the subscription with identifier that matches this attribute.</w:t>
            </w:r>
            <w:bookmarkEnd w:id="65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0" w:name="_Toc129247592"/>
      <w:bookmarkStart w:id="661" w:name="_Toc145708836"/>
      <w:r>
        <w:t>5.1.6.2.12</w:t>
      </w:r>
      <w:r>
        <w:tab/>
        <w:t>Void</w:t>
      </w:r>
      <w:bookmarkEnd w:id="660"/>
      <w:bookmarkEnd w:id="661"/>
    </w:p>
    <w:p w14:paraId="4077F43A" w14:textId="40B51601" w:rsidR="00944E89" w:rsidRDefault="00944E89" w:rsidP="00944E89">
      <w:pPr>
        <w:pStyle w:val="50"/>
      </w:pPr>
      <w:bookmarkStart w:id="662" w:name="_Toc129247593"/>
      <w:bookmarkStart w:id="663" w:name="_Toc145708837"/>
      <w:r>
        <w:t>5.1.6.2.</w:t>
      </w:r>
      <w:r w:rsidR="00985495">
        <w:t>13</w:t>
      </w:r>
      <w:r>
        <w:tab/>
      </w:r>
      <w:r w:rsidR="00C75390">
        <w:t xml:space="preserve">Type </w:t>
      </w:r>
      <w:r>
        <w:t>DccfEvent</w:t>
      </w:r>
      <w:bookmarkEnd w:id="662"/>
      <w:bookmarkEnd w:id="66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4" w:name="_Toc114213917"/>
      <w:bookmarkStart w:id="665" w:name="_Toc129247594"/>
      <w:bookmarkStart w:id="666" w:name="_Toc145708838"/>
      <w:r>
        <w:t>5.1.6.2.</w:t>
      </w:r>
      <w:r w:rsidR="00EA0A6B">
        <w:t>14</w:t>
      </w:r>
      <w:r>
        <w:tab/>
        <w:t xml:space="preserve">Type </w:t>
      </w:r>
      <w:bookmarkEnd w:id="664"/>
      <w:r>
        <w:t>NotifyEndpoint</w:t>
      </w:r>
      <w:bookmarkEnd w:id="665"/>
      <w:bookmarkEnd w:id="6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7" w:name="_Toc120681640"/>
      <w:bookmarkStart w:id="668"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7"/>
      <w:bookmarkEnd w:id="668"/>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45708839"/>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50"/>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45708840"/>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45708841"/>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45708842"/>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50"/>
      </w:pPr>
      <w:bookmarkStart w:id="707" w:name="_Toc129247599"/>
      <w:bookmarkStart w:id="708" w:name="_Toc145708843"/>
      <w:r>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45708844"/>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2" w:name="_Toc145708845"/>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3" w:name="_Toc129247601"/>
      <w:bookmarkStart w:id="734"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45708847"/>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30"/>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45708848"/>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40"/>
      </w:pPr>
      <w:bookmarkStart w:id="749" w:name="_Toc35971444"/>
      <w:bookmarkStart w:id="750" w:name="_Toc67903561"/>
      <w:bookmarkStart w:id="751" w:name="_Toc73173293"/>
      <w:bookmarkStart w:id="752" w:name="_Toc96959886"/>
      <w:bookmarkStart w:id="753" w:name="_Toc129247604"/>
      <w:bookmarkStart w:id="754" w:name="_Toc145708849"/>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5" w:name="_Toc35971445"/>
      <w:bookmarkStart w:id="756" w:name="_Toc67903562"/>
      <w:bookmarkStart w:id="757" w:name="_Toc73173294"/>
      <w:bookmarkStart w:id="758" w:name="_Toc96959887"/>
      <w:bookmarkStart w:id="759" w:name="_Toc129247605"/>
      <w:bookmarkStart w:id="760" w:name="_Toc145708850"/>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61" w:name="_Toc35971446"/>
      <w:bookmarkStart w:id="762" w:name="_Toc67903563"/>
      <w:bookmarkStart w:id="763" w:name="_Toc73173295"/>
      <w:bookmarkStart w:id="764" w:name="_Toc96959888"/>
      <w:bookmarkStart w:id="765" w:name="_Toc129247606"/>
      <w:bookmarkStart w:id="766" w:name="_Toc145708851"/>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7" w:name="_Toc67903564"/>
      <w:bookmarkStart w:id="778" w:name="_Toc73173296"/>
      <w:bookmarkStart w:id="779" w:name="_Toc96959889"/>
      <w:bookmarkStart w:id="780" w:name="_Toc129247607"/>
      <w:bookmarkStart w:id="781" w:name="_Toc145708852"/>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2" w:name="_Toc532994477"/>
      <w:bookmarkStart w:id="783" w:name="_Toc35971448"/>
      <w:bookmarkStart w:id="784" w:name="_Toc67903565"/>
      <w:bookmarkStart w:id="785" w:name="_Toc73173297"/>
      <w:bookmarkStart w:id="786" w:name="_Toc96959890"/>
      <w:bookmarkStart w:id="787" w:name="_Toc129247608"/>
      <w:bookmarkStart w:id="788" w:name="_Toc145708853"/>
      <w:bookmarkStart w:id="789" w:name="_Hlk525137310"/>
      <w:bookmarkStart w:id="790" w:name="_Toc510696649"/>
      <w:r>
        <w:t>5.1.9</w:t>
      </w:r>
      <w:r>
        <w:tab/>
        <w:t>Security</w:t>
      </w:r>
      <w:bookmarkEnd w:id="782"/>
      <w:bookmarkEnd w:id="783"/>
      <w:bookmarkEnd w:id="784"/>
      <w:bookmarkEnd w:id="785"/>
      <w:bookmarkEnd w:id="786"/>
      <w:bookmarkEnd w:id="787"/>
      <w:bookmarkEnd w:id="78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2" w:name="_Toc35971449"/>
      <w:bookmarkStart w:id="793" w:name="_Toc67903566"/>
      <w:bookmarkStart w:id="794" w:name="_Toc73173298"/>
      <w:bookmarkStart w:id="795" w:name="_Toc96959891"/>
      <w:bookmarkStart w:id="796" w:name="_Toc129247609"/>
      <w:bookmarkStart w:id="797" w:name="_Toc145708854"/>
      <w:bookmarkEnd w:id="791"/>
      <w:r>
        <w:t>5.2</w:t>
      </w:r>
      <w:r>
        <w:tab/>
      </w:r>
      <w:r>
        <w:rPr>
          <w:lang w:eastAsia="ja-JP"/>
        </w:rPr>
        <w:t>Ndccf_ContextManagement</w:t>
      </w:r>
      <w:r>
        <w:t xml:space="preserve"> Service API</w:t>
      </w:r>
      <w:bookmarkEnd w:id="790"/>
      <w:bookmarkEnd w:id="792"/>
      <w:bookmarkEnd w:id="793"/>
      <w:bookmarkEnd w:id="794"/>
      <w:bookmarkEnd w:id="795"/>
      <w:bookmarkEnd w:id="796"/>
      <w:bookmarkEnd w:id="797"/>
    </w:p>
    <w:p w14:paraId="0F115DA2" w14:textId="77777777" w:rsidR="00E60FE0" w:rsidRDefault="00C872B4">
      <w:pPr>
        <w:pStyle w:val="30"/>
      </w:pPr>
      <w:bookmarkStart w:id="798" w:name="_Toc73173299"/>
      <w:bookmarkStart w:id="799" w:name="_Toc96959892"/>
      <w:bookmarkStart w:id="800" w:name="_Toc129247610"/>
      <w:bookmarkStart w:id="801" w:name="_Toc145708855"/>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2" w:name="_Toc73173300"/>
      <w:bookmarkStart w:id="803" w:name="_Toc96959893"/>
      <w:bookmarkStart w:id="804" w:name="_Toc129247611"/>
      <w:bookmarkStart w:id="805" w:name="_Toc145708856"/>
      <w:r>
        <w:t>5.2.2</w:t>
      </w:r>
      <w:r>
        <w:tab/>
        <w:t>Usage of HTTP</w:t>
      </w:r>
      <w:bookmarkEnd w:id="802"/>
      <w:bookmarkEnd w:id="803"/>
      <w:bookmarkEnd w:id="804"/>
      <w:bookmarkEnd w:id="805"/>
    </w:p>
    <w:p w14:paraId="25BB838D" w14:textId="77777777" w:rsidR="00E60FE0" w:rsidRDefault="00C872B4">
      <w:pPr>
        <w:pStyle w:val="40"/>
      </w:pPr>
      <w:bookmarkStart w:id="806" w:name="_Toc73173301"/>
      <w:bookmarkStart w:id="807" w:name="_Toc96959894"/>
      <w:bookmarkStart w:id="808" w:name="_Toc129247612"/>
      <w:bookmarkStart w:id="809" w:name="_Toc145708857"/>
      <w:r>
        <w:t>5.2.2.1</w:t>
      </w:r>
      <w:r>
        <w:tab/>
        <w:t>General</w:t>
      </w:r>
      <w:bookmarkEnd w:id="806"/>
      <w:bookmarkEnd w:id="807"/>
      <w:bookmarkEnd w:id="808"/>
      <w:bookmarkEnd w:id="80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10" w:name="_Toc73173302"/>
      <w:bookmarkStart w:id="811" w:name="_Toc96959895"/>
      <w:bookmarkStart w:id="812" w:name="_Toc129247613"/>
      <w:bookmarkStart w:id="813" w:name="_Toc145708858"/>
      <w:r>
        <w:t>5.2.2.2</w:t>
      </w:r>
      <w:r>
        <w:tab/>
        <w:t>HTTP standard headers</w:t>
      </w:r>
      <w:bookmarkEnd w:id="810"/>
      <w:bookmarkEnd w:id="811"/>
      <w:bookmarkEnd w:id="812"/>
      <w:bookmarkEnd w:id="813"/>
    </w:p>
    <w:p w14:paraId="52367E66" w14:textId="77777777" w:rsidR="00E60FE0" w:rsidRDefault="00C872B4">
      <w:pPr>
        <w:pStyle w:val="50"/>
        <w:rPr>
          <w:lang w:eastAsia="zh-CN"/>
        </w:rPr>
      </w:pPr>
      <w:bookmarkStart w:id="814" w:name="_Toc73173303"/>
      <w:bookmarkStart w:id="815" w:name="_Toc96959896"/>
      <w:bookmarkStart w:id="816" w:name="_Toc129247614"/>
      <w:bookmarkStart w:id="817" w:name="_Toc145708859"/>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8" w:name="_Toc73173304"/>
      <w:bookmarkStart w:id="819" w:name="_Toc96959897"/>
      <w:bookmarkStart w:id="820" w:name="_Toc129247615"/>
      <w:bookmarkStart w:id="821" w:name="_Toc145708860"/>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2" w:name="_Toc73173305"/>
      <w:bookmarkStart w:id="823" w:name="_Toc96959898"/>
      <w:bookmarkStart w:id="824" w:name="_Toc129247616"/>
      <w:bookmarkStart w:id="825" w:name="_Toc145708861"/>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6" w:name="_Toc73173306"/>
      <w:bookmarkStart w:id="827" w:name="_Toc96959899"/>
      <w:bookmarkStart w:id="828" w:name="_Toc129247617"/>
      <w:bookmarkStart w:id="829" w:name="_Toc145708862"/>
      <w:r>
        <w:t>5.2.3</w:t>
      </w:r>
      <w:r>
        <w:tab/>
        <w:t>Resources</w:t>
      </w:r>
      <w:bookmarkEnd w:id="826"/>
      <w:bookmarkEnd w:id="827"/>
      <w:bookmarkEnd w:id="828"/>
      <w:bookmarkEnd w:id="829"/>
    </w:p>
    <w:p w14:paraId="2A455603" w14:textId="77777777" w:rsidR="00E60FE0" w:rsidRDefault="00C872B4">
      <w:pPr>
        <w:pStyle w:val="40"/>
      </w:pPr>
      <w:bookmarkStart w:id="830" w:name="_Toc73173307"/>
      <w:bookmarkStart w:id="831" w:name="_Toc96959900"/>
      <w:bookmarkStart w:id="832" w:name="_Toc129247618"/>
      <w:bookmarkStart w:id="833" w:name="_Toc145708863"/>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8.05pt" o:ole="">
            <v:imagedata r:id="rId43" o:title=""/>
          </v:shape>
          <o:OLEObject Type="Embed" ProgID="Visio.Drawing.15" ShapeID="_x0000_i1041" DrawAspect="Content" ObjectID="_1759065685"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4" w:name="_Toc73173308"/>
      <w:bookmarkStart w:id="835" w:name="_Toc96959901"/>
      <w:bookmarkStart w:id="836" w:name="_Toc129247619"/>
      <w:bookmarkStart w:id="837" w:name="_Toc145708864"/>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50"/>
      </w:pPr>
      <w:bookmarkStart w:id="838" w:name="_Toc73173309"/>
      <w:bookmarkStart w:id="839" w:name="_Toc96959902"/>
      <w:bookmarkStart w:id="840" w:name="_Toc129247620"/>
      <w:bookmarkStart w:id="841" w:name="_Toc145708865"/>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2" w:name="_Toc73173310"/>
      <w:bookmarkStart w:id="843" w:name="_Toc96959903"/>
      <w:bookmarkStart w:id="844" w:name="_Toc129247621"/>
      <w:bookmarkStart w:id="845" w:name="_Toc145708866"/>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50"/>
      </w:pPr>
      <w:bookmarkStart w:id="848" w:name="_Toc129247622"/>
      <w:bookmarkStart w:id="849" w:name="_Toc145708867"/>
      <w:r>
        <w:t>5.2.3.2.3</w:t>
      </w:r>
      <w:r>
        <w:tab/>
        <w:t>Resource Standard Methods</w:t>
      </w:r>
      <w:bookmarkEnd w:id="846"/>
      <w:bookmarkEnd w:id="847"/>
      <w:bookmarkEnd w:id="848"/>
      <w:bookmarkEnd w:id="849"/>
    </w:p>
    <w:p w14:paraId="4671E4C3" w14:textId="31528403" w:rsidR="00E60FE0" w:rsidRPr="001250F5" w:rsidRDefault="00C872B4" w:rsidP="001250F5">
      <w:pPr>
        <w:pStyle w:val="6"/>
        <w:rPr>
          <w:rFonts w:eastAsia="宋体"/>
        </w:rPr>
      </w:pPr>
      <w:bookmarkStart w:id="850" w:name="_Toc129247623"/>
      <w:bookmarkStart w:id="851" w:name="_Toc145708868"/>
      <w:r w:rsidRPr="001250F5">
        <w:rPr>
          <w:rFonts w:eastAsia="宋体"/>
        </w:rPr>
        <w:t>5.2.3.2.3.1</w:t>
      </w:r>
      <w:r w:rsidRPr="001250F5">
        <w:rPr>
          <w:rFonts w:eastAsia="宋体"/>
        </w:rPr>
        <w:tab/>
      </w:r>
      <w:r w:rsidR="008178C7" w:rsidRPr="001250F5">
        <w:rPr>
          <w:rFonts w:eastAsia="宋体"/>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2" w:name="_Toc73173312"/>
      <w:bookmarkStart w:id="853" w:name="_Toc96959905"/>
      <w:bookmarkStart w:id="854" w:name="_Toc129247624"/>
      <w:bookmarkStart w:id="855" w:name="_Toc145708869"/>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6" w:name="_Toc73173313"/>
      <w:bookmarkStart w:id="857" w:name="_Toc96959906"/>
      <w:bookmarkStart w:id="858" w:name="_Toc129247625"/>
      <w:bookmarkStart w:id="859" w:name="_Toc145708870"/>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50"/>
      </w:pPr>
      <w:bookmarkStart w:id="860" w:name="_Toc96959907"/>
      <w:bookmarkStart w:id="861" w:name="_Toc129247626"/>
      <w:bookmarkStart w:id="862" w:name="_Toc145708871"/>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3" w:name="_Toc96959908"/>
      <w:bookmarkStart w:id="864" w:name="_Toc129247627"/>
      <w:bookmarkStart w:id="865" w:name="_Toc145708872"/>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6" w:name="_Toc96959909"/>
      <w:bookmarkStart w:id="867" w:name="_Toc129247628"/>
      <w:bookmarkStart w:id="868" w:name="_Toc145708873"/>
      <w:r>
        <w:t>5.2.3.3.3</w:t>
      </w:r>
      <w:r>
        <w:tab/>
        <w:t>Resource Standard Methods</w:t>
      </w:r>
      <w:bookmarkEnd w:id="866"/>
      <w:bookmarkEnd w:id="867"/>
      <w:bookmarkEnd w:id="868"/>
    </w:p>
    <w:p w14:paraId="643A6A7C" w14:textId="77777777" w:rsidR="00F630F1" w:rsidRDefault="00F630F1" w:rsidP="00F630F1">
      <w:pPr>
        <w:pStyle w:val="6"/>
      </w:pPr>
      <w:bookmarkStart w:id="869" w:name="_Toc96959910"/>
      <w:bookmarkStart w:id="870" w:name="_Toc129247629"/>
      <w:bookmarkStart w:id="871" w:name="_Toc145708874"/>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2" w:name="_Toc96959911"/>
      <w:bookmarkStart w:id="873" w:name="_Toc129247630"/>
      <w:bookmarkStart w:id="874" w:name="_Toc145708875"/>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5" w:name="_Toc96959912"/>
      <w:bookmarkStart w:id="876" w:name="_Toc129247631"/>
      <w:bookmarkStart w:id="877" w:name="_Toc145708876"/>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8" w:name="_Toc73173314"/>
      <w:bookmarkStart w:id="879" w:name="_Toc96959913"/>
      <w:bookmarkStart w:id="880" w:name="_Toc129247632"/>
      <w:bookmarkStart w:id="881" w:name="_Toc145708877"/>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30"/>
      </w:pPr>
      <w:bookmarkStart w:id="884" w:name="_Toc73173320"/>
      <w:bookmarkStart w:id="885" w:name="_Toc96959919"/>
      <w:bookmarkStart w:id="886" w:name="_Toc129247633"/>
      <w:bookmarkStart w:id="887" w:name="_Toc145708878"/>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30"/>
      </w:pPr>
      <w:bookmarkStart w:id="890" w:name="_Toc73173327"/>
      <w:bookmarkStart w:id="891" w:name="_Toc96959926"/>
      <w:bookmarkStart w:id="892" w:name="_Toc129247634"/>
      <w:bookmarkStart w:id="893" w:name="_Toc145708879"/>
      <w:r>
        <w:t>5.2.6</w:t>
      </w:r>
      <w:r>
        <w:tab/>
        <w:t>Data Model</w:t>
      </w:r>
      <w:bookmarkEnd w:id="890"/>
      <w:bookmarkEnd w:id="891"/>
      <w:bookmarkEnd w:id="892"/>
      <w:bookmarkEnd w:id="893"/>
    </w:p>
    <w:p w14:paraId="21424218" w14:textId="77777777" w:rsidR="00E60FE0" w:rsidRDefault="00C872B4">
      <w:pPr>
        <w:pStyle w:val="40"/>
      </w:pPr>
      <w:bookmarkStart w:id="894" w:name="_Toc73173328"/>
      <w:bookmarkStart w:id="895" w:name="_Toc96959927"/>
      <w:bookmarkStart w:id="896" w:name="_Toc129247635"/>
      <w:bookmarkStart w:id="897" w:name="_Toc145708880"/>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8" w:name="_Toc73173329"/>
      <w:bookmarkStart w:id="899" w:name="_Toc96959928"/>
      <w:bookmarkStart w:id="900" w:name="_Toc129247636"/>
      <w:bookmarkStart w:id="901" w:name="_Toc145708881"/>
      <w:r>
        <w:rPr>
          <w:lang w:val="en-US"/>
        </w:rPr>
        <w:t>5.2.6.2</w:t>
      </w:r>
      <w:r>
        <w:rPr>
          <w:lang w:val="en-US"/>
        </w:rPr>
        <w:tab/>
        <w:t>Structured data types</w:t>
      </w:r>
      <w:bookmarkEnd w:id="898"/>
      <w:bookmarkEnd w:id="899"/>
      <w:bookmarkEnd w:id="900"/>
      <w:bookmarkEnd w:id="901"/>
    </w:p>
    <w:p w14:paraId="6BCD8EEA" w14:textId="77777777" w:rsidR="00E60FE0" w:rsidRDefault="00C872B4">
      <w:pPr>
        <w:pStyle w:val="50"/>
      </w:pPr>
      <w:bookmarkStart w:id="902" w:name="_Toc73173330"/>
      <w:bookmarkStart w:id="903" w:name="_Toc96959929"/>
      <w:bookmarkStart w:id="904" w:name="_Toc129247637"/>
      <w:bookmarkStart w:id="905" w:name="_Toc145708882"/>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6" w:name="_Toc73173331"/>
      <w:bookmarkStart w:id="907" w:name="_Toc96959930"/>
      <w:bookmarkStart w:id="908" w:name="_Toc129247638"/>
      <w:bookmarkStart w:id="909" w:name="_Toc145708883"/>
      <w:r>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10" w:name="_Toc73173333"/>
      <w:bookmarkStart w:id="911" w:name="_Toc96959931"/>
      <w:bookmarkStart w:id="912" w:name="_Toc129247639"/>
      <w:bookmarkStart w:id="913" w:name="_Toc145708884"/>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50"/>
      </w:pPr>
      <w:bookmarkStart w:id="914" w:name="_Toc73173334"/>
      <w:bookmarkStart w:id="915" w:name="_Toc96959932"/>
      <w:bookmarkStart w:id="916" w:name="_Toc129247640"/>
      <w:bookmarkStart w:id="917" w:name="_Toc145708885"/>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8" w:name="_Toc73173335"/>
      <w:bookmarkStart w:id="919" w:name="_Toc96959933"/>
      <w:bookmarkStart w:id="920" w:name="_Toc129247641"/>
      <w:bookmarkStart w:id="921" w:name="_Toc145708886"/>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2" w:name="_Toc73173338"/>
      <w:bookmarkStart w:id="923" w:name="_Toc96959936"/>
      <w:bookmarkStart w:id="924" w:name="_Toc129247642"/>
      <w:bookmarkStart w:id="925" w:name="_Toc14570888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6" w:name="_Toc73173341"/>
      <w:bookmarkStart w:id="927" w:name="_Toc96959937"/>
      <w:bookmarkStart w:id="928" w:name="_Toc129247643"/>
      <w:bookmarkStart w:id="929" w:name="_Toc145708888"/>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30" w:name="_Toc73173344"/>
      <w:bookmarkStart w:id="931" w:name="_Toc96959938"/>
      <w:bookmarkStart w:id="932" w:name="_Toc129247644"/>
      <w:bookmarkStart w:id="933" w:name="_Toc145708889"/>
      <w:r>
        <w:t>5.2.7</w:t>
      </w:r>
      <w:r>
        <w:tab/>
        <w:t>Error Handling</w:t>
      </w:r>
      <w:bookmarkEnd w:id="930"/>
      <w:bookmarkEnd w:id="931"/>
      <w:bookmarkEnd w:id="932"/>
      <w:bookmarkEnd w:id="933"/>
    </w:p>
    <w:p w14:paraId="6D035EA9" w14:textId="77777777" w:rsidR="00E60FE0" w:rsidRDefault="00C872B4">
      <w:pPr>
        <w:pStyle w:val="40"/>
      </w:pPr>
      <w:bookmarkStart w:id="934" w:name="_Toc73173345"/>
      <w:bookmarkStart w:id="935" w:name="_Toc96959939"/>
      <w:bookmarkStart w:id="936" w:name="_Toc129247645"/>
      <w:bookmarkStart w:id="937" w:name="_Toc145708890"/>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8" w:name="_Toc73173346"/>
      <w:bookmarkStart w:id="939" w:name="_Toc96959940"/>
      <w:bookmarkStart w:id="940" w:name="_Toc129247646"/>
      <w:bookmarkStart w:id="941" w:name="_Toc145708891"/>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2" w:name="_Toc73173347"/>
      <w:bookmarkStart w:id="943" w:name="_Toc96959941"/>
      <w:bookmarkStart w:id="944" w:name="_Toc129247647"/>
      <w:bookmarkStart w:id="945" w:name="_Toc145708892"/>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6" w:name="_Toc73173348"/>
      <w:bookmarkStart w:id="947" w:name="_Toc96959942"/>
      <w:bookmarkStart w:id="948" w:name="_Toc129247648"/>
      <w:bookmarkStart w:id="949" w:name="_Toc145708893"/>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50" w:name="_Toc73173349"/>
      <w:bookmarkStart w:id="951" w:name="_Toc96959943"/>
      <w:bookmarkStart w:id="952" w:name="_Toc129247649"/>
      <w:bookmarkStart w:id="953" w:name="_Toc145708894"/>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45708895"/>
      <w:r>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45708896"/>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70" w:name="_Toc67903569"/>
      <w:bookmarkStart w:id="971" w:name="_Toc73173352"/>
      <w:bookmarkStart w:id="972" w:name="_Toc96959946"/>
      <w:bookmarkStart w:id="973" w:name="_Toc129247652"/>
      <w:bookmarkStart w:id="974" w:name="_Toc145708897"/>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9CAF33C"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500E2E">
        <w:rPr>
          <w:rFonts w:cs="Courier New"/>
          <w:szCs w:val="16"/>
        </w:rPr>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9E1FA12"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500E2E">
        <w:t>4</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45708898"/>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45708899"/>
      <w:bookmarkEnd w:id="983"/>
      <w:r>
        <w:t>Annex B (informative):</w:t>
      </w:r>
      <w:r>
        <w:br/>
        <w:t>Change history</w:t>
      </w:r>
      <w:bookmarkEnd w:id="984"/>
      <w:bookmarkEnd w:id="985"/>
      <w:bookmarkEnd w:id="986"/>
      <w:bookmarkEnd w:id="987"/>
      <w:bookmarkEnd w:id="988"/>
      <w:bookmarkEnd w:id="989"/>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67FA9">
            <w:pPr>
              <w:pStyle w:val="TAR"/>
              <w:keepNext w:val="0"/>
              <w:keepLines w:val="0"/>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67FA9">
            <w:pPr>
              <w:pStyle w:val="TAR"/>
              <w:keepNext w:val="0"/>
              <w:keepLines w:val="0"/>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67FA9">
            <w:pPr>
              <w:pStyle w:val="TAR"/>
              <w:keepNext w:val="0"/>
              <w:keepLines w:val="0"/>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67FA9">
            <w:pPr>
              <w:pStyle w:val="TAR"/>
              <w:keepNext w:val="0"/>
              <w:keepLines w:val="0"/>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67FA9">
            <w:pPr>
              <w:pStyle w:val="TAR"/>
              <w:keepNext w:val="0"/>
              <w:keepLines w:val="0"/>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67FA9">
            <w:pPr>
              <w:pStyle w:val="TAR"/>
              <w:keepNext w:val="0"/>
              <w:keepLines w:val="0"/>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67FA9">
            <w:pPr>
              <w:pStyle w:val="TAR"/>
              <w:keepNext w:val="0"/>
              <w:keepLines w:val="0"/>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67FA9">
            <w:pPr>
              <w:pStyle w:val="TAR"/>
              <w:keepNext w:val="0"/>
              <w:keepLines w:val="0"/>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67FA9">
            <w:pPr>
              <w:pStyle w:val="TAR"/>
              <w:keepNext w:val="0"/>
              <w:keepLines w:val="0"/>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67FA9">
            <w:pPr>
              <w:pStyle w:val="TAR"/>
              <w:keepNext w:val="0"/>
              <w:keepLines w:val="0"/>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67FA9">
            <w:pPr>
              <w:pStyle w:val="TAR"/>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67FA9">
            <w:pPr>
              <w:pStyle w:val="TAR"/>
              <w:keepNext w:val="0"/>
              <w:keepLines w:val="0"/>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67FA9">
            <w:pPr>
              <w:pStyle w:val="TAR"/>
              <w:keepNext w:val="0"/>
              <w:keepLines w:val="0"/>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67FA9">
            <w:pPr>
              <w:pStyle w:val="TAR"/>
              <w:keepNext w:val="0"/>
              <w:keepLines w:val="0"/>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sz w:val="16"/>
                <w:szCs w:val="16"/>
                <w:lang w:eastAsia="zh-CN"/>
              </w:rPr>
            </w:pPr>
            <w:r>
              <w:rPr>
                <w:rFonts w:cs="Arial"/>
                <w:sz w:val="16"/>
                <w:szCs w:val="16"/>
              </w:rPr>
              <w:t>C3-234635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rsidP="00A43673">
            <w:pPr>
              <w:pStyle w:val="TAR"/>
              <w:keepNext w:val="0"/>
              <w:keepLines w:val="0"/>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45CF8" w14:textId="77777777" w:rsidR="001C1356" w:rsidRDefault="001C1356">
      <w:r>
        <w:separator/>
      </w:r>
    </w:p>
  </w:endnote>
  <w:endnote w:type="continuationSeparator" w:id="0">
    <w:p w14:paraId="128CD46B" w14:textId="77777777" w:rsidR="001C1356" w:rsidRDefault="001C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463EC" w14:textId="77777777" w:rsidR="001C1356" w:rsidRDefault="001C1356">
      <w:r>
        <w:separator/>
      </w:r>
    </w:p>
  </w:footnote>
  <w:footnote w:type="continuationSeparator" w:id="0">
    <w:p w14:paraId="292EBBBC" w14:textId="77777777" w:rsidR="001C1356" w:rsidRDefault="001C1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234">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234">
      <w:rPr>
        <w:rFonts w:ascii="Arial" w:hAnsi="Arial" w:cs="Arial"/>
        <w:b/>
        <w:noProof/>
        <w:sz w:val="18"/>
        <w:szCs w:val="18"/>
      </w:rPr>
      <w:t>44</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234">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FB9"/>
    <w:rsid w:val="001A6527"/>
    <w:rsid w:val="001B069B"/>
    <w:rsid w:val="001B362F"/>
    <w:rsid w:val="001B6CE9"/>
    <w:rsid w:val="001C1356"/>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33234"/>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D431E-65D6-4FB7-8F40-43520B451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45</Pages>
  <Words>32680</Words>
  <Characters>186281</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183</cp:revision>
  <cp:lastPrinted>2019-02-25T14:05:00Z</cp:lastPrinted>
  <dcterms:created xsi:type="dcterms:W3CDTF">2022-04-14T09:44:00Z</dcterms:created>
  <dcterms:modified xsi:type="dcterms:W3CDTF">2023-10-17T08:06:00Z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(3)p/ZEJqfCV6f9X+D/6kBNwFTPPHLWX9YEq7Kp9emilbynXx3ZvznkAgeiB5hlehb3S6mZ0zCo
3oT/Tfbsiw4Xr8O4LEr28r7A3cCloK4+O9dbqcmdpn5xoh7gV1sKxDnMeomfFHoSzGjt2oYa
8ZojabIwubqhAUMGswdmnw8X9ECLtUWTgNKnFojRnw+oF+knKpFh4nUH8zgLXrsoz0M4EN6E
yyYjpHT7KHQdFB2lDh</vt:lpwstr>
  </property>
  <property fmtid="{D5CDD505-2E9C-101B-9397-08002B2CF9AE}" pid="3" name="_2015_ms_pID_7253431">
    <vt:lpwstr>UJthqG+2qFZBpcdFdTycDSN/ww66Fg/SGHuhiEJcwa0omQIPTLQJSX
z/KWBLoOqOKcBV5C0Qdnv5p4gvXhYOSYl1bWqv1xFmJ6gpaYpPft+9PRzNeZnsRU1UdBzT4B
GJ4Vf8QIdn3Zm9DbqpEwi6PK1qX876hnk+d1pD5pNOOEPcRSj2u/1kg9TpbWvXtGOrOIDGrU
F+5kpvf/XEm7DAj9mXPJoE0Gtwe1Dy7IDTYk</vt:lpwstr>
  </property>
  <property fmtid="{D5CDD505-2E9C-101B-9397-08002B2CF9AE}" pid="4" name="_2015_ms_pID_7253432">
    <vt:lpwstr>owbaMEuDRG69GpSC1DWVjzo=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