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594B9CB" w:rsidR="00E60FE0" w:rsidRDefault="00C872B4" w:rsidP="005310EE">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5310EE">
              <w:t>1</w:t>
            </w:r>
            <w:r>
              <w:t xml:space="preserve">.0 </w:t>
            </w:r>
            <w:r>
              <w:rPr>
                <w:sz w:val="32"/>
              </w:rPr>
              <w:t>(</w:t>
            </w:r>
            <w:r w:rsidR="00E016B5">
              <w:rPr>
                <w:sz w:val="32"/>
              </w:rPr>
              <w:t>2022</w:t>
            </w:r>
            <w:r>
              <w:rPr>
                <w:sz w:val="32"/>
              </w:rPr>
              <w:t>-</w:t>
            </w:r>
            <w:r w:rsidR="005310EE">
              <w:rPr>
                <w:sz w:val="32"/>
              </w:rPr>
              <w:t>04</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1058634" w14:textId="77777777" w:rsidR="00935894" w:rsidRDefault="00C872B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31"/>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41"/>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41"/>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51"/>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51"/>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31"/>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51"/>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51"/>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51"/>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51"/>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41"/>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51"/>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51"/>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51"/>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41"/>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51"/>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51"/>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31"/>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41"/>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41"/>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41"/>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51"/>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51"/>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31"/>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41"/>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41"/>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51"/>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51"/>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41"/>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51"/>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51"/>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41"/>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51"/>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51"/>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31"/>
        <w:rPr>
          <w:rFonts w:asciiTheme="minorHAnsi" w:eastAsiaTheme="minorEastAsia" w:hAnsiTheme="minorHAnsi" w:cstheme="minorBidi"/>
          <w:kern w:val="2"/>
          <w:sz w:val="21"/>
          <w:szCs w:val="22"/>
          <w:lang w:val="en-US" w:eastAsia="zh-CN"/>
        </w:rPr>
      </w:pPr>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31"/>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31"/>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41"/>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51"/>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51"/>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51"/>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51"/>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41"/>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51"/>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51"/>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51"/>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51"/>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41"/>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51"/>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51"/>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51"/>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51"/>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41"/>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51"/>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51"/>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51"/>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51"/>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31"/>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31"/>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41"/>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41"/>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51"/>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51"/>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51"/>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41"/>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51"/>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51"/>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51"/>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41"/>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51"/>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51"/>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51"/>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60"/>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31"/>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51"/>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51"/>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51"/>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51"/>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51"/>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51"/>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51"/>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51"/>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51"/>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51"/>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51"/>
        <w:rPr>
          <w:rFonts w:asciiTheme="minorHAnsi" w:eastAsiaTheme="minorEastAsia" w:hAnsiTheme="minorHAnsi" w:cstheme="minorBidi"/>
          <w:kern w:val="2"/>
          <w:sz w:val="21"/>
          <w:szCs w:val="22"/>
          <w:lang w:val="en-US" w:eastAsia="zh-CN"/>
        </w:rPr>
      </w:pPr>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51"/>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31"/>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41"/>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31"/>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31"/>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41"/>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31"/>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41"/>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41"/>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51"/>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51"/>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51"/>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51"/>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41"/>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51"/>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51"/>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51"/>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60"/>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60"/>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51"/>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31"/>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31"/>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31"/>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41"/>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51"/>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51"/>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51"/>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51"/>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41"/>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31"/>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41"/>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41"/>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41"/>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31"/>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31"/>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80"/>
        <w:rPr>
          <w:rFonts w:asciiTheme="minorHAnsi" w:eastAsiaTheme="minorEastAsia" w:hAnsiTheme="minorHAnsi" w:cstheme="minorBidi"/>
          <w:b w:val="0"/>
          <w:kern w:val="2"/>
          <w:sz w:val="21"/>
          <w:szCs w:val="22"/>
          <w:lang w:val="en-US" w:eastAsia="zh-CN"/>
        </w:rPr>
      </w:pPr>
      <w:r>
        <w:lastRenderedPageBreak/>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00819738"/>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 xml:space="preserve">The constructions "can" and "cannot" are not substitutes for </w:t>
      </w:r>
      <w:r>
        <w:lastRenderedPageBreak/>
        <w:t>"may"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00819739"/>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00819740"/>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w:t>
      </w:r>
      <w:r>
        <w:lastRenderedPageBreak/>
        <w:t>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2C2C0194"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w:t>
      </w:r>
      <w:r>
        <w:rPr>
          <w:lang w:val="en-US"/>
        </w:rPr>
        <w:lastRenderedPageBreak/>
        <w:t>ry</w:t>
      </w:r>
      <w:r w:rsidRPr="00211F70">
        <w:t xml:space="preserve"> Services</w:t>
      </w:r>
      <w:r>
        <w:t>;</w:t>
      </w:r>
      <w:r>
        <w:rPr>
          <w:noProof/>
        </w:rPr>
        <w:t xml:space="preserve"> </w:t>
      </w:r>
      <w:r w:rsidRPr="00211F70">
        <w:t>Stage 3</w:t>
      </w:r>
      <w:r w:rsidRPr="001D2CEF">
        <w:t>".</w:t>
      </w:r>
    </w:p>
    <w:p w14:paraId="1A7057DE" w14:textId="2F454AE8" w:rsidR="00D53277" w:rsidRPr="00720FFD" w:rsidRDefault="00D53277" w:rsidP="00D53277">
      <w:pPr>
        <w:pStyle w:val="EX"/>
        <w:rPr>
          <w:lang w:eastAsia="en-GB"/>
        </w:rPr>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6706394" w14:textId="77777777" w:rsidR="00E60FE0" w:rsidRDefault="00C872B4">
      <w:pPr>
        <w:pStyle w:val="1"/>
      </w:pPr>
      <w:bookmarkStart w:id="36" w:name="_Toc510696580"/>
      <w:bookmarkStart w:id="37" w:name="_Toc35971372"/>
      <w:bookmarkStart w:id="38" w:name="_Toc67903496"/>
      <w:bookmarkStart w:id="39" w:name="_Toc73173199"/>
      <w:bookmarkStart w:id="40" w:name="_Toc96959767"/>
      <w:bookmarkStart w:id="41" w:name="_Toc100819741"/>
      <w:r>
        <w:t>3</w:t>
      </w:r>
      <w:r>
        <w:tab/>
        <w:t>Definitions, symbols and abbreviations</w:t>
      </w:r>
      <w:bookmarkEnd w:id="36"/>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96959768"/>
      <w:bookmarkStart w:id="47" w:name="_Toc100819742"/>
      <w:r>
        <w:t>3.1</w:t>
      </w:r>
      <w:r>
        <w:tab/>
        <w:t>Definitions</w:t>
      </w:r>
      <w:bookmarkEnd w:id="42"/>
      <w:bookmarkEnd w:id="43"/>
      <w:bookmarkEnd w:id="44"/>
      <w:bookmarkEnd w:id="45"/>
      <w:bookmarkEnd w:id="46"/>
      <w:bookmarkEnd w:id="4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517570">
      <w:pPr>
        <w:keepNext/>
      </w:pPr>
      <w:r>
        <w:t>None.</w:t>
      </w:r>
    </w:p>
    <w:p w14:paraId="02475D43" w14:textId="77777777" w:rsidR="00E60FE0" w:rsidRDefault="00C872B4">
      <w:pPr>
        <w:pStyle w:val="2"/>
      </w:pPr>
      <w:bookmarkStart w:id="48" w:name="_Toc510696582"/>
      <w:bookmarkStart w:id="49" w:name="_Toc35971374"/>
      <w:bookmarkStart w:id="50" w:name="_Toc67903498"/>
      <w:bookmarkStart w:id="51" w:name="_Toc73173201"/>
      <w:bookmarkStart w:id="52" w:name="_Toc96959769"/>
      <w:bookmarkStart w:id="53" w:name="_Toc100819743"/>
      <w:r>
        <w:t>3.2</w:t>
      </w:r>
      <w:r>
        <w:tab/>
        <w:t>Symbols</w:t>
      </w:r>
      <w:bookmarkEnd w:id="48"/>
      <w:bookmarkEnd w:id="49"/>
      <w:bookmarkEnd w:id="50"/>
      <w:bookmarkEnd w:id="51"/>
      <w:bookmarkEnd w:id="52"/>
      <w:bookmarkEnd w:id="53"/>
    </w:p>
    <w:p w14:paraId="06D17463" w14:textId="77777777" w:rsidR="00E60FE0" w:rsidRDefault="00C872B4" w:rsidP="00517570">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4" w:name="_Toc510696583"/>
      <w:bookmarkStart w:id="55" w:name="_Toc35971375"/>
      <w:bookmarkStart w:id="56" w:name="_Toc67903499"/>
      <w:bookmarkStart w:id="57" w:name="_Toc73173202"/>
      <w:bookmarkStart w:id="58" w:name="_Toc96959770"/>
      <w:bookmarkStart w:id="59" w:name="_Toc100819744"/>
      <w:r>
        <w:t>3.3</w:t>
      </w:r>
      <w:r>
        <w:tab/>
        <w:t>Abbreviations</w:t>
      </w:r>
      <w:bookmarkEnd w:id="54"/>
      <w:bookmarkEnd w:id="55"/>
      <w:bookmarkEnd w:id="56"/>
      <w:bookmarkEnd w:id="57"/>
      <w:bookmarkEnd w:id="58"/>
      <w:bookmarkEnd w:id="59"/>
    </w:p>
    <w:p w14:paraId="5F046714" w14:textId="16BDEBBC" w:rsidR="00E60FE0" w:rsidRDefault="00C872B4" w:rsidP="00517570">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96959771"/>
      <w:bookmarkStart w:id="65" w:name="_Toc100819745"/>
      <w:r>
        <w:lastRenderedPageBreak/>
        <w:t>4</w:t>
      </w:r>
      <w:r>
        <w:tab/>
        <w:t xml:space="preserve">Services offered by the </w:t>
      </w:r>
      <w:bookmarkEnd w:id="60"/>
      <w:bookmarkEnd w:id="61"/>
      <w:bookmarkEnd w:id="62"/>
      <w:r>
        <w:t>DCCF</w:t>
      </w:r>
      <w:bookmarkEnd w:id="63"/>
      <w:bookmarkEnd w:id="64"/>
      <w:bookmarkEnd w:id="65"/>
    </w:p>
    <w:p w14:paraId="2CE6005D" w14:textId="77777777" w:rsidR="00E60FE0" w:rsidRDefault="00C872B4">
      <w:pPr>
        <w:pStyle w:val="2"/>
      </w:pPr>
      <w:bookmarkStart w:id="66" w:name="_Toc510696586"/>
      <w:bookmarkStart w:id="67" w:name="_Toc35971378"/>
      <w:bookmarkStart w:id="68" w:name="_Toc67903502"/>
      <w:bookmarkStart w:id="69" w:name="_Toc73173204"/>
      <w:bookmarkStart w:id="70" w:name="_Toc96959772"/>
      <w:bookmarkStart w:id="71" w:name="_Toc100819746"/>
      <w:r>
        <w:t>4.1</w:t>
      </w:r>
      <w:r>
        <w:tab/>
        <w:t>Introduction</w:t>
      </w:r>
      <w:bookmarkEnd w:id="66"/>
      <w:bookmarkEnd w:id="67"/>
      <w:bookmarkEnd w:id="68"/>
      <w:bookmarkEnd w:id="69"/>
      <w:bookmarkEnd w:id="70"/>
      <w:bookmarkEnd w:id="71"/>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r w:rsidR="001D3BA1">
              <w:rPr>
                <w:rFonts w:eastAsia="Malgun Gothic"/>
              </w:rPr>
              <w:t>, ADRF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2" w:name="_Toc510696587"/>
      <w:bookmarkStart w:id="73" w:name="_Toc35971379"/>
      <w:bookmarkStart w:id="74" w:name="_Toc67903503"/>
      <w:bookmarkStart w:id="75" w:name="_Toc73173205"/>
      <w:bookmarkStart w:id="76" w:name="_Toc96959773"/>
      <w:bookmarkStart w:id="77" w:name="_Toc100819747"/>
      <w:r>
        <w:t>4.2</w:t>
      </w:r>
      <w:r>
        <w:tab/>
      </w:r>
      <w:r>
        <w:rPr>
          <w:lang w:eastAsia="zh-CN"/>
        </w:rPr>
        <w:t>Ndccf_DataManagement</w:t>
      </w:r>
      <w:r>
        <w:t xml:space="preserve"> Service</w:t>
      </w:r>
      <w:bookmarkEnd w:id="72"/>
      <w:bookmarkEnd w:id="73"/>
      <w:bookmarkEnd w:id="74"/>
      <w:bookmarkEnd w:id="75"/>
      <w:bookmarkEnd w:id="76"/>
      <w:bookmarkEnd w:id="77"/>
    </w:p>
    <w:p w14:paraId="455C4DFA" w14:textId="77777777" w:rsidR="00E60FE0" w:rsidRDefault="00C872B4">
      <w:pPr>
        <w:pStyle w:val="30"/>
      </w:pPr>
      <w:bookmarkStart w:id="78" w:name="_Toc510696588"/>
      <w:bookmarkStart w:id="79" w:name="_Toc35971380"/>
      <w:bookmarkStart w:id="80" w:name="_Toc67903504"/>
      <w:bookmarkStart w:id="81" w:name="_Toc73173206"/>
      <w:bookmarkStart w:id="82" w:name="_Toc96959774"/>
      <w:bookmarkStart w:id="83" w:name="_Toc100819748"/>
      <w:r>
        <w:t>4.2.1</w:t>
      </w:r>
      <w:r>
        <w:tab/>
        <w:t>Service Description</w:t>
      </w:r>
      <w:bookmarkEnd w:id="78"/>
      <w:bookmarkEnd w:id="79"/>
      <w:bookmarkEnd w:id="80"/>
      <w:bookmarkEnd w:id="81"/>
      <w:bookmarkEnd w:id="82"/>
      <w:bookmarkEnd w:id="83"/>
    </w:p>
    <w:p w14:paraId="01284EE9" w14:textId="77777777" w:rsidR="00E60FE0" w:rsidRDefault="00C872B4">
      <w:pPr>
        <w:pStyle w:val="40"/>
      </w:pPr>
      <w:bookmarkStart w:id="84" w:name="_Toc73173207"/>
      <w:bookmarkStart w:id="85" w:name="_Toc96959775"/>
      <w:bookmarkStart w:id="86" w:name="_Toc100819749"/>
      <w:r>
        <w:t>4.2.1.1</w:t>
      </w:r>
      <w:r>
        <w:tab/>
        <w:t>Overview</w:t>
      </w:r>
      <w:bookmarkEnd w:id="84"/>
      <w:bookmarkEnd w:id="85"/>
      <w:bookmarkEnd w:id="86"/>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51EA3CF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7" w:name="_Toc73173208"/>
      <w:bookmarkStart w:id="88" w:name="_Toc96959776"/>
      <w:bookmarkStart w:id="89" w:name="_Toc100819750"/>
      <w:r>
        <w:lastRenderedPageBreak/>
        <w:t>4.2.1.2</w:t>
      </w:r>
      <w:r>
        <w:tab/>
      </w:r>
      <w:r>
        <w:rPr>
          <w:noProof/>
          <w:lang w:eastAsia="zh-CN"/>
        </w:rPr>
        <w:t>Service Architecture</w:t>
      </w:r>
      <w:bookmarkEnd w:id="87"/>
      <w:bookmarkEnd w:id="88"/>
      <w:bookmarkEnd w:id="8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43F5341B"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7.4pt" o:ole="">
            <v:imagedata r:id="rId12" o:title=""/>
          </v:shape>
          <o:OLEObject Type="Embed" ProgID="Visio.Drawing.15" ShapeID="_x0000_i1025" DrawAspect="Content" ObjectID="_1711465090" r:id="rId13"/>
        </w:object>
      </w:r>
      <w:r w:rsidR="00EE75E4" w:rsidRPr="00376A4A">
        <w:t>Figure</w:t>
      </w:r>
      <w:r w:rsidR="00EE75E4">
        <w:t> </w:t>
      </w:r>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1pt;height:107.8pt" o:ole="">
            <v:imagedata r:id="rId14" o:title=""/>
          </v:shape>
          <o:OLEObject Type="Embed" ProgID="Visio.Drawing.15" ShapeID="_x0000_i1026" DrawAspect="Content" ObjectID="_171146509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0" w:name="_Hlk68599672"/>
      <w:r w:rsidR="001B6CE9">
        <w:t>Ndccf_DataManagement</w:t>
      </w:r>
      <w:r w:rsidR="001B6CE9" w:rsidRPr="00376A4A">
        <w:t xml:space="preserve"> service </w:t>
      </w:r>
      <w:bookmarkEnd w:id="90"/>
      <w:r w:rsidR="001B6CE9">
        <w:t>a</w:t>
      </w:r>
      <w:r w:rsidR="001B6CE9" w:rsidRPr="00376A4A">
        <w:t>rchitecture, reference point representation</w:t>
      </w:r>
    </w:p>
    <w:p w14:paraId="72A57E88" w14:textId="77777777" w:rsidR="00E60FE0" w:rsidRDefault="00C872B4">
      <w:pPr>
        <w:pStyle w:val="40"/>
      </w:pPr>
      <w:bookmarkStart w:id="91" w:name="_Toc73173209"/>
      <w:bookmarkStart w:id="92" w:name="_Toc96959777"/>
      <w:bookmarkStart w:id="93" w:name="_Toc100819751"/>
      <w:r>
        <w:lastRenderedPageBreak/>
        <w:t>4.2.1.3</w:t>
      </w:r>
      <w:r>
        <w:tab/>
      </w:r>
      <w:r>
        <w:rPr>
          <w:noProof/>
          <w:lang w:eastAsia="zh-CN"/>
        </w:rPr>
        <w:t>Network Functions</w:t>
      </w:r>
      <w:bookmarkEnd w:id="91"/>
      <w:bookmarkEnd w:id="92"/>
      <w:bookmarkEnd w:id="93"/>
    </w:p>
    <w:p w14:paraId="51F422BD" w14:textId="77777777" w:rsidR="00E60FE0" w:rsidRDefault="00C872B4">
      <w:pPr>
        <w:pStyle w:val="50"/>
      </w:pPr>
      <w:bookmarkStart w:id="94" w:name="_Toc73173210"/>
      <w:bookmarkStart w:id="95" w:name="_Toc96959778"/>
      <w:bookmarkStart w:id="96" w:name="_Toc100819752"/>
      <w:r>
        <w:t>4.2.1.3.1</w:t>
      </w:r>
      <w:r>
        <w:tab/>
        <w:t>Data Collection Coordination Function (DCCF)</w:t>
      </w:r>
      <w:bookmarkEnd w:id="94"/>
      <w:bookmarkEnd w:id="95"/>
      <w:bookmarkEnd w:id="9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7" w:name="_Toc73173211"/>
    </w:p>
    <w:p w14:paraId="1DE585E7" w14:textId="7A8D7221" w:rsidR="00E60FE0" w:rsidRDefault="00C872B4">
      <w:pPr>
        <w:pStyle w:val="50"/>
      </w:pPr>
      <w:bookmarkStart w:id="98" w:name="_Toc96959779"/>
      <w:bookmarkStart w:id="99" w:name="_Toc100819753"/>
      <w:r>
        <w:t>4.2.1.3.2</w:t>
      </w:r>
      <w:r>
        <w:tab/>
        <w:t>NF Service Consumers</w:t>
      </w:r>
      <w:bookmarkEnd w:id="97"/>
      <w:bookmarkEnd w:id="98"/>
      <w:bookmarkEnd w:id="99"/>
    </w:p>
    <w:p w14:paraId="094EAF36" w14:textId="31242657"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0"/>
      </w:pPr>
      <w:bookmarkStart w:id="100" w:name="_Toc510696589"/>
      <w:bookmarkStart w:id="101" w:name="_Toc35971381"/>
      <w:bookmarkStart w:id="102" w:name="_Toc67903505"/>
      <w:bookmarkStart w:id="103" w:name="_Toc73173212"/>
      <w:bookmarkStart w:id="104" w:name="_Toc96959780"/>
      <w:bookmarkStart w:id="105" w:name="_Toc100819754"/>
      <w:r>
        <w:t>4.2.2</w:t>
      </w:r>
      <w:r>
        <w:tab/>
        <w:t>Service Operations</w:t>
      </w:r>
      <w:bookmarkEnd w:id="100"/>
      <w:bookmarkEnd w:id="101"/>
      <w:bookmarkEnd w:id="102"/>
      <w:bookmarkEnd w:id="103"/>
      <w:bookmarkEnd w:id="104"/>
      <w:bookmarkEnd w:id="105"/>
    </w:p>
    <w:p w14:paraId="3CCDE23F" w14:textId="77777777" w:rsidR="00E60FE0" w:rsidRDefault="00C872B4">
      <w:pPr>
        <w:pStyle w:val="40"/>
      </w:pPr>
      <w:bookmarkStart w:id="106" w:name="_Toc510696590"/>
      <w:bookmarkStart w:id="107" w:name="_Toc35971382"/>
      <w:bookmarkStart w:id="108" w:name="_Toc67903506"/>
      <w:bookmarkStart w:id="109" w:name="_Toc73173213"/>
      <w:bookmarkStart w:id="110" w:name="_Toc96959781"/>
      <w:bookmarkStart w:id="111" w:name="_Toc100819755"/>
      <w:r>
        <w:t>4.2.2.1</w:t>
      </w:r>
      <w:r>
        <w:tab/>
        <w:t>Introduction</w:t>
      </w:r>
      <w:bookmarkEnd w:id="106"/>
      <w:bookmarkEnd w:id="107"/>
      <w:bookmarkEnd w:id="108"/>
      <w:bookmarkEnd w:id="109"/>
      <w:bookmarkEnd w:id="110"/>
      <w:bookmarkEnd w:id="111"/>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2" w:name="_Toc510696591"/>
      <w:bookmarkStart w:id="113" w:name="_Toc35971383"/>
      <w:bookmarkStart w:id="114" w:name="_Toc67903507"/>
      <w:bookmarkStart w:id="115" w:name="_Toc73173214"/>
      <w:bookmarkStart w:id="116" w:name="_Toc96959782"/>
    </w:p>
    <w:p w14:paraId="3A58066D" w14:textId="4AEFDB75" w:rsidR="00E60FE0" w:rsidRDefault="00C872B4">
      <w:pPr>
        <w:pStyle w:val="40"/>
      </w:pPr>
      <w:bookmarkStart w:id="117" w:name="_Toc100819756"/>
      <w:r>
        <w:t>4.2.2.2</w:t>
      </w:r>
      <w:r>
        <w:tab/>
      </w:r>
      <w:bookmarkEnd w:id="112"/>
      <w:bookmarkEnd w:id="113"/>
      <w:bookmarkEnd w:id="114"/>
      <w:r>
        <w:rPr>
          <w:lang w:eastAsia="ja-JP"/>
        </w:rPr>
        <w:t>Ndccf_DataManagement_Subscribe service operation</w:t>
      </w:r>
      <w:bookmarkEnd w:id="115"/>
      <w:bookmarkEnd w:id="116"/>
      <w:bookmarkEnd w:id="117"/>
    </w:p>
    <w:p w14:paraId="5DFB6394" w14:textId="77777777" w:rsidR="00CB4A01" w:rsidRDefault="00C872B4" w:rsidP="00CB4A01">
      <w:pPr>
        <w:pStyle w:val="50"/>
      </w:pPr>
      <w:bookmarkStart w:id="118" w:name="_Toc510696592"/>
      <w:bookmarkStart w:id="119" w:name="_Toc35971384"/>
      <w:bookmarkStart w:id="120" w:name="_Toc67903508"/>
      <w:bookmarkStart w:id="121" w:name="_Toc73173215"/>
      <w:bookmarkStart w:id="122" w:name="_Toc96959783"/>
      <w:bookmarkStart w:id="123" w:name="_Toc100819757"/>
      <w:r>
        <w:t>4.2.2.2.1</w:t>
      </w:r>
      <w:r>
        <w:tab/>
        <w:t>General</w:t>
      </w:r>
      <w:bookmarkEnd w:id="118"/>
      <w:bookmarkEnd w:id="119"/>
      <w:bookmarkEnd w:id="120"/>
      <w:bookmarkEnd w:id="121"/>
      <w:bookmarkEnd w:id="122"/>
      <w:bookmarkEnd w:id="123"/>
    </w:p>
    <w:p w14:paraId="102818C2" w14:textId="77777777" w:rsidR="00CB4A01" w:rsidRPr="00CB4A01" w:rsidRDefault="00CB4A01" w:rsidP="00806613">
      <w:bookmarkStart w:id="124" w:name="_Hlk83722130"/>
      <w:r>
        <w:t>The Ndccf_DataManagement_Subscribe service operation is used by an NF service consumer to create or update a subscription for analytics or data notifications from the DCCF.</w:t>
      </w:r>
      <w:bookmarkEnd w:id="124"/>
    </w:p>
    <w:p w14:paraId="6D4A84D8" w14:textId="77777777" w:rsidR="00F056BA" w:rsidRDefault="00C872B4" w:rsidP="00403D6B">
      <w:pPr>
        <w:pStyle w:val="50"/>
      </w:pPr>
      <w:bookmarkStart w:id="125" w:name="_Toc510696593"/>
      <w:bookmarkStart w:id="126" w:name="_Toc35971385"/>
      <w:bookmarkStart w:id="127" w:name="_Toc67903509"/>
      <w:bookmarkStart w:id="128" w:name="_Toc73173216"/>
      <w:bookmarkStart w:id="129" w:name="_Toc96959784"/>
      <w:bookmarkStart w:id="130" w:name="_Toc100819758"/>
      <w:r>
        <w:t>4.2.2.2.2</w:t>
      </w:r>
      <w:r>
        <w:tab/>
      </w:r>
      <w:bookmarkEnd w:id="125"/>
      <w:bookmarkEnd w:id="126"/>
      <w:bookmarkEnd w:id="127"/>
      <w:r w:rsidR="00CB4A01">
        <w:t>Subscription for analytics notifications</w:t>
      </w:r>
      <w:bookmarkEnd w:id="128"/>
      <w:bookmarkEnd w:id="129"/>
      <w:bookmarkEnd w:id="130"/>
    </w:p>
    <w:p w14:paraId="5ED73F6A" w14:textId="77777777" w:rsidR="00F056BA" w:rsidRDefault="00F056BA" w:rsidP="00F056BA">
      <w:r>
        <w:t xml:space="preserve">Figure 4.2.2.2.2-1 shows a scenario </w:t>
      </w:r>
      <w:bookmarkStart w:id="131" w:name="_Hlk83722186"/>
      <w:r>
        <w:t>where the NF service consumer sends a request to the DCCF to subscribe</w:t>
      </w:r>
      <w:r>
        <w:rPr>
          <w:rFonts w:eastAsia="Batang"/>
        </w:rPr>
        <w:t xml:space="preserve"> </w:t>
      </w:r>
      <w:r>
        <w:t>for analytics notifications</w:t>
      </w:r>
      <w:bookmarkEnd w:id="131"/>
      <w:r>
        <w:t>.</w:t>
      </w:r>
    </w:p>
    <w:bookmarkStart w:id="132" w:name="_Hlk83638051"/>
    <w:p w14:paraId="02A8A38C" w14:textId="77777777" w:rsidR="00F056BA" w:rsidRDefault="00F056BA" w:rsidP="00F056BA">
      <w:pPr>
        <w:pStyle w:val="TH"/>
        <w:rPr>
          <w:lang w:eastAsia="zh-CN"/>
        </w:rPr>
      </w:pPr>
      <w:r>
        <w:object w:dxaOrig="10120" w:dyaOrig="3310" w14:anchorId="36877AFD">
          <v:shape id="_x0000_i1027" type="#_x0000_t75" style="width:455.3pt;height:149.4pt" o:ole="">
            <v:imagedata r:id="rId16" o:title=""/>
          </v:shape>
          <o:OLEObject Type="Embed" ProgID="Visio.Drawing.15" ShapeID="_x0000_i1027" DrawAspect="Content" ObjectID="_1711465092" r:id="rId17"/>
        </w:object>
      </w:r>
      <w:bookmarkEnd w:id="132"/>
    </w:p>
    <w:p w14:paraId="1A96E3C4" w14:textId="3B861636" w:rsidR="00F056BA" w:rsidRDefault="00EE75E4" w:rsidP="00F056BA">
      <w:pPr>
        <w:pStyle w:val="TF"/>
      </w:pPr>
      <w:r>
        <w:t>Figure </w:t>
      </w:r>
      <w:r w:rsidR="00F056BA">
        <w:t>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33" w:name="_Hlk83722371"/>
      <w:r>
        <w:t>representing the "DCCF Analytics Subscriptions", as shown in figure 4.2.2.2.2-1, step 1,</w:t>
      </w:r>
      <w:bookmarkEnd w:id="13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EED40C5"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5EDA8BEC" w:rsidR="009C38CF" w:rsidRDefault="00F056BA" w:rsidP="009C38CF">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4" w:name="_Hlk68177349"/>
      <w:r>
        <w:t xml:space="preserve">If </w:t>
      </w:r>
      <w:r>
        <w:rPr>
          <w:lang w:eastAsia="zh-CN"/>
        </w:rPr>
        <w:t>not all the requested analytics events in the subscription are accepted</w:t>
      </w:r>
      <w:bookmarkEnd w:id="134"/>
      <w:r>
        <w:t xml:space="preserve">, then the DCCF may include the </w:t>
      </w:r>
      <w:r>
        <w:lastRenderedPageBreak/>
        <w:t>"</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5" w:name="_Toc510696594"/>
      <w:bookmarkStart w:id="136" w:name="_Toc35971386"/>
      <w:bookmarkStart w:id="137" w:name="_Toc67903510"/>
      <w:bookmarkStart w:id="138" w:name="_Toc73173217"/>
      <w:bookmarkStart w:id="139" w:name="_Toc96959785"/>
      <w:bookmarkStart w:id="140" w:name="_Toc100819759"/>
      <w:r>
        <w:t>4.2.2.2.3</w:t>
      </w:r>
      <w:r>
        <w:tab/>
      </w:r>
      <w:bookmarkEnd w:id="135"/>
      <w:bookmarkEnd w:id="136"/>
      <w:bookmarkEnd w:id="137"/>
      <w:r w:rsidR="00F056BA">
        <w:t>Update subscription for analytic notifications</w:t>
      </w:r>
      <w:bookmarkEnd w:id="138"/>
      <w:bookmarkEnd w:id="139"/>
      <w:bookmarkEnd w:id="140"/>
    </w:p>
    <w:p w14:paraId="5A37858E" w14:textId="77777777" w:rsidR="00F056BA" w:rsidRDefault="00F056BA" w:rsidP="00F056BA">
      <w:pPr>
        <w:pStyle w:val="TH"/>
        <w:rPr>
          <w:lang w:eastAsia="zh-CN"/>
        </w:rPr>
      </w:pPr>
      <w:r>
        <w:object w:dxaOrig="8420" w:dyaOrig="3420" w14:anchorId="0686187C">
          <v:shape id="_x0000_i1028" type="#_x0000_t75" style="width:422pt;height:170.65pt" o:ole="">
            <v:imagedata r:id="rId18" o:title=""/>
          </v:shape>
          <o:OLEObject Type="Embed" ProgID="Visio.Drawing.15" ShapeID="_x0000_i1028" DrawAspect="Content" ObjectID="_171146509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2895E7D4"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19EB81C4" w:rsidR="009C38CF" w:rsidRDefault="00F056BA" w:rsidP="009C38CF">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454C3F89" w:rsidR="00087955" w:rsidRPr="00087955" w:rsidRDefault="00087955" w:rsidP="00F056BA">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1" w:name="_Toc96959786"/>
      <w:bookmarkStart w:id="142" w:name="_Toc100819760"/>
      <w:r>
        <w:t>4.2.2.2.4</w:t>
      </w:r>
      <w:r>
        <w:tab/>
        <w:t>Subscription for data notifications</w:t>
      </w:r>
      <w:bookmarkEnd w:id="141"/>
      <w:bookmarkEnd w:id="14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3pt;height:149.4pt" o:ole="">
            <v:imagedata r:id="rId20" o:title=""/>
          </v:shape>
          <o:OLEObject Type="Embed" ProgID="Visio.Drawing.15" ShapeID="_x0000_i1029" DrawAspect="Content" ObjectID="_1711465094" r:id="rId21"/>
        </w:object>
      </w:r>
    </w:p>
    <w:p w14:paraId="609D6994" w14:textId="44605AFB" w:rsidR="00F056BA" w:rsidRDefault="00EE75E4" w:rsidP="00F056BA">
      <w:pPr>
        <w:pStyle w:val="TF"/>
      </w:pPr>
      <w:r>
        <w:t>Figure </w:t>
      </w:r>
      <w:r w:rsidR="00F056BA">
        <w:t>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2DF963F" w:rsidR="00F056BA" w:rsidRDefault="00F056BA" w:rsidP="00F056BA">
      <w:pPr>
        <w:pStyle w:val="B1"/>
        <w:rPr>
          <w:noProof/>
        </w:rPr>
      </w:pPr>
      <w:r>
        <w:rPr>
          <w:noProof/>
        </w:rPr>
        <w:t>-</w:t>
      </w:r>
      <w:r>
        <w:rPr>
          <w:noProof/>
        </w:rPr>
        <w:tab/>
        <w:t>processing instructions within the "procInstrct" attribute</w:t>
      </w:r>
      <w:r w:rsidR="00E760F7">
        <w:rPr>
          <w:noProof/>
        </w:rPr>
        <w:t>;</w:t>
      </w:r>
    </w:p>
    <w:p w14:paraId="23A41DE3" w14:textId="77777777" w:rsidR="004760FC" w:rsidRDefault="00E760F7" w:rsidP="00F056BA">
      <w:pPr>
        <w:pStyle w:val="B1"/>
        <w:rPr>
          <w:noProof/>
        </w:rPr>
      </w:pPr>
      <w:r>
        <w:rPr>
          <w:noProof/>
        </w:rPr>
        <w:t>-</w:t>
      </w:r>
      <w:r>
        <w:rPr>
          <w:noProof/>
        </w:rPr>
        <w:tab/>
        <w:t>a target NF identifier within the "targetNfId" attribute" or a target NF set identifier within the "targetNfSetId" attribute"</w:t>
      </w:r>
      <w:r w:rsidR="004760FC">
        <w:rPr>
          <w:noProof/>
        </w:rPr>
        <w:t>; and/or</w:t>
      </w:r>
    </w:p>
    <w:p w14:paraId="121B7D18" w14:textId="4D38044A" w:rsidR="00E760F7" w:rsidRDefault="004760FC" w:rsidP="00F056BA">
      <w:pPr>
        <w:pStyle w:val="B1"/>
        <w:rPr>
          <w:noProof/>
        </w:rPr>
      </w:pPr>
      <w:r>
        <w:rPr>
          <w:noProof/>
        </w:rPr>
        <w:t>-</w:t>
      </w:r>
      <w:r>
        <w:rPr>
          <w:noProof/>
        </w:rPr>
        <w:tab/>
        <w:t>time window within the "</w:t>
      </w:r>
      <w:r>
        <w:t>timePeriod</w:t>
      </w:r>
      <w:r>
        <w:rPr>
          <w:noProof/>
        </w:rPr>
        <w:t>" attribute</w:t>
      </w:r>
      <w:r w:rsidR="00E760F7">
        <w:rPr>
          <w:noProof/>
        </w:rPr>
        <w:t>.</w:t>
      </w:r>
    </w:p>
    <w:p w14:paraId="1BCDDA97" w14:textId="55B9561C" w:rsidR="00861763" w:rsidRDefault="00F056BA" w:rsidP="00861763">
      <w:r>
        <w:lastRenderedPageBreak/>
        <w:t xml:space="preserve">Upon the reception of an HTTP POST request with: "{apiRoot}/ndccf-datamanagement/v1/subscriptions"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3" w:name="_Toc96959787"/>
      <w:bookmarkStart w:id="144" w:name="_Toc100819761"/>
      <w:r>
        <w:t>4.2.2.2.5</w:t>
      </w:r>
      <w:r>
        <w:tab/>
        <w:t>Update subscription for data notifications</w:t>
      </w:r>
      <w:bookmarkEnd w:id="143"/>
      <w:bookmarkEnd w:id="144"/>
    </w:p>
    <w:p w14:paraId="2FD11358" w14:textId="77777777" w:rsidR="00F056BA" w:rsidRDefault="00F056BA" w:rsidP="00F056BA">
      <w:pPr>
        <w:pStyle w:val="TH"/>
        <w:rPr>
          <w:lang w:eastAsia="zh-CN"/>
        </w:rPr>
      </w:pPr>
      <w:r>
        <w:object w:dxaOrig="8420" w:dyaOrig="3420" w14:anchorId="1F90F8FA">
          <v:shape id="_x0000_i1030" type="#_x0000_t75" style="width:422pt;height:170.65pt" o:ole="">
            <v:imagedata r:id="rId22" o:title=""/>
          </v:shape>
          <o:OLEObject Type="Embed" ProgID="Visio.Drawing.15" ShapeID="_x0000_i1030" DrawAspect="Content" ObjectID="_171146509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6231EC6E"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3048292E" w:rsidR="007757DB" w:rsidRDefault="00F056BA" w:rsidP="007757DB">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t>
      </w:r>
      <w:r w:rsidR="007757DB">
        <w:lastRenderedPageBreak/>
        <w:t xml:space="preserve">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1ABD54A7" w:rsidR="004B417A" w:rsidRDefault="004B417A" w:rsidP="00F056BA">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6D4EFB71" w14:textId="77777777" w:rsidR="00E60FE0" w:rsidRDefault="00C872B4">
      <w:pPr>
        <w:pStyle w:val="40"/>
      </w:pPr>
      <w:bookmarkStart w:id="145" w:name="_Toc510696595"/>
      <w:bookmarkStart w:id="146" w:name="_Toc35971387"/>
      <w:bookmarkStart w:id="147" w:name="_Toc67903511"/>
      <w:bookmarkStart w:id="148" w:name="_Toc73173218"/>
      <w:bookmarkStart w:id="149" w:name="_Toc96959788"/>
      <w:bookmarkStart w:id="150" w:name="_Toc100819762"/>
      <w:r>
        <w:t>4.2.2.3</w:t>
      </w:r>
      <w:r>
        <w:tab/>
      </w:r>
      <w:bookmarkEnd w:id="145"/>
      <w:bookmarkEnd w:id="146"/>
      <w:bookmarkEnd w:id="147"/>
      <w:r>
        <w:rPr>
          <w:lang w:eastAsia="ja-JP"/>
        </w:rPr>
        <w:t>Ndccf_DataManagement_Unsubscribe service operation</w:t>
      </w:r>
      <w:bookmarkEnd w:id="148"/>
      <w:bookmarkEnd w:id="149"/>
      <w:bookmarkEnd w:id="150"/>
    </w:p>
    <w:p w14:paraId="0A110EAC" w14:textId="77777777" w:rsidR="00E60FE0" w:rsidRDefault="00C872B4">
      <w:pPr>
        <w:pStyle w:val="50"/>
      </w:pPr>
      <w:bookmarkStart w:id="151" w:name="_Toc73173219"/>
      <w:bookmarkStart w:id="152" w:name="_Toc96959789"/>
      <w:bookmarkStart w:id="153" w:name="_Toc100819763"/>
      <w:r>
        <w:t>4.2.2.3.1</w:t>
      </w:r>
      <w:r>
        <w:tab/>
        <w:t>General</w:t>
      </w:r>
      <w:bookmarkEnd w:id="151"/>
      <w:bookmarkEnd w:id="152"/>
      <w:bookmarkEnd w:id="15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4" w:name="_Toc73173220"/>
      <w:bookmarkStart w:id="155" w:name="_Toc96959790"/>
      <w:bookmarkStart w:id="156" w:name="_Toc100819764"/>
      <w:r>
        <w:t>4.2.2.3.2</w:t>
      </w:r>
      <w:r>
        <w:tab/>
      </w:r>
      <w:r w:rsidR="00125D8E" w:rsidRPr="0075140E">
        <w:t>Unsubscribe from analytics notifications</w:t>
      </w:r>
      <w:bookmarkEnd w:id="154"/>
      <w:bookmarkEnd w:id="155"/>
      <w:bookmarkEnd w:id="15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3pt;height:149.4pt" o:ole="">
            <v:imagedata r:id="rId24" o:title=""/>
          </v:shape>
          <o:OLEObject Type="Embed" ProgID="Visio.Drawing.15" ShapeID="_x0000_i1031" DrawAspect="Content" ObjectID="_171146509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7777777" w:rsidR="00FF3D51" w:rsidRDefault="00FF3D51" w:rsidP="00FF3D51">
      <w:r>
        <w:t xml:space="preserve">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w:t>
      </w:r>
      <w:r>
        <w:lastRenderedPageBreak/>
        <w:t>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6693C307" w:rsidR="00FF3D51" w:rsidRDefault="00FF3D51" w:rsidP="00FF3D51">
      <w:r>
        <w:t xml:space="preserve">If errors occur when processing the HTTP DELETE request, the DCCF shall send an HTTP error response as specified in </w:t>
      </w:r>
      <w:r w:rsidR="00D27D7C">
        <w:t>clause</w:t>
      </w:r>
      <w:r>
        <w:t> 5.1.7.</w:t>
      </w:r>
    </w:p>
    <w:p w14:paraId="493F7643" w14:textId="77777777" w:rsidR="00FF3D51" w:rsidRDefault="00FF3D51" w:rsidP="00FF3D51">
      <w:r>
        <w:t>If the Individual DCCF Analytics Subscription resource does not exist, the DCCF shall respond with "404 Not Found".</w:t>
      </w:r>
    </w:p>
    <w:p w14:paraId="49B54B86" w14:textId="05CBDCDF" w:rsidR="00CD72BD" w:rsidRPr="0075140E" w:rsidRDefault="00CD72BD" w:rsidP="00FF3D51">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7" w:name="_Toc96959791"/>
      <w:bookmarkStart w:id="158" w:name="_Toc100819765"/>
      <w:r>
        <w:t>4.2.2.3.3</w:t>
      </w:r>
      <w:r>
        <w:tab/>
        <w:t>Unsubscribe from data notifications</w:t>
      </w:r>
      <w:bookmarkEnd w:id="157"/>
      <w:bookmarkEnd w:id="15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3pt;height:149.4pt" o:ole="">
            <v:imagedata r:id="rId26" o:title=""/>
          </v:shape>
          <o:OLEObject Type="Embed" ProgID="Visio.Drawing.15" ShapeID="_x0000_i1032" DrawAspect="Content" ObjectID="_1711465097" r:id="rId27"/>
        </w:object>
      </w:r>
    </w:p>
    <w:p w14:paraId="26A2272A" w14:textId="7733A1AD" w:rsidR="00FF3D51" w:rsidRDefault="00EE75E4" w:rsidP="00FF3D51">
      <w:pPr>
        <w:pStyle w:val="TF"/>
      </w:pPr>
      <w:r>
        <w:t>Figure </w:t>
      </w:r>
      <w:r w:rsidR="00FF3D51">
        <w:t>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DADE312" w:rsidR="00FF3D51" w:rsidRDefault="00FF3D51" w:rsidP="00FF3D51">
      <w:r>
        <w:t xml:space="preserve">If errors occur when processing the HTTP DELETE request, the DCCF shall send an HTTP error response as specified in </w:t>
      </w:r>
      <w:r w:rsidR="00D27D7C">
        <w:t>clause</w:t>
      </w:r>
      <w:r>
        <w:t> 5.1.7.</w:t>
      </w:r>
    </w:p>
    <w:p w14:paraId="12A09121" w14:textId="77777777" w:rsidR="00FF3D51" w:rsidRDefault="00FF3D51" w:rsidP="00FF3D51">
      <w:r>
        <w:t>If the Individual DCCF Data Subscription resource does not exist, the DCCF shall respond with "404 Not Found".</w:t>
      </w:r>
    </w:p>
    <w:p w14:paraId="1EEB9C38" w14:textId="4FD4C47E" w:rsidR="007C2DB1" w:rsidRPr="00FF3D51" w:rsidRDefault="007C2DB1" w:rsidP="00FF3D51">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9" w:name="_Toc73173221"/>
      <w:bookmarkStart w:id="160" w:name="_Toc96959792"/>
      <w:bookmarkStart w:id="161" w:name="_Toc100819766"/>
      <w:r>
        <w:lastRenderedPageBreak/>
        <w:t>4.2.2.4</w:t>
      </w:r>
      <w:r>
        <w:tab/>
      </w:r>
      <w:r>
        <w:rPr>
          <w:lang w:eastAsia="ja-JP"/>
        </w:rPr>
        <w:t>Ndccf_DataManagement_Notify service operation</w:t>
      </w:r>
      <w:bookmarkEnd w:id="159"/>
      <w:bookmarkEnd w:id="160"/>
      <w:bookmarkEnd w:id="161"/>
    </w:p>
    <w:p w14:paraId="6A7A8183" w14:textId="77777777" w:rsidR="00E60FE0" w:rsidRDefault="00C872B4">
      <w:pPr>
        <w:pStyle w:val="50"/>
      </w:pPr>
      <w:bookmarkStart w:id="162" w:name="_Toc73173222"/>
      <w:bookmarkStart w:id="163" w:name="_Toc96959793"/>
      <w:bookmarkStart w:id="164" w:name="_Toc100819767"/>
      <w:r>
        <w:t>4.2.2.4.1</w:t>
      </w:r>
      <w:r>
        <w:tab/>
        <w:t>General</w:t>
      </w:r>
      <w:bookmarkEnd w:id="162"/>
      <w:bookmarkEnd w:id="163"/>
      <w:bookmarkEnd w:id="16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5" w:name="_Toc73173223"/>
      <w:bookmarkStart w:id="166" w:name="_Toc96959794"/>
      <w:bookmarkStart w:id="167" w:name="_Toc100819768"/>
      <w:r>
        <w:t>4.2.2.4.2</w:t>
      </w:r>
      <w:r>
        <w:tab/>
      </w:r>
      <w:r w:rsidR="002B08C2">
        <w:t>Notification about subscribed analytics</w:t>
      </w:r>
      <w:bookmarkEnd w:id="165"/>
      <w:bookmarkEnd w:id="166"/>
      <w:bookmarkEnd w:id="16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D367C9" w:rsidRDefault="00D367C9"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D367C9" w:rsidRDefault="00D367C9"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D367C9" w:rsidRDefault="00D367C9"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D367C9" w:rsidRDefault="00D367C9"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D367C9" w:rsidRDefault="00D367C9"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D367C9" w:rsidRDefault="00D367C9"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D367C9" w:rsidRDefault="00D367C9"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D367C9" w:rsidRDefault="00D367C9"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D367C9" w:rsidRDefault="00D367C9" w:rsidP="002B08C2">
                        <w:proofErr w:type="spellStart"/>
                        <w:r>
                          <w:rPr>
                            <w:rFonts w:ascii="Arial" w:hAnsi="Arial" w:cs="Arial"/>
                            <w:color w:val="000000"/>
                            <w:sz w:val="24"/>
                            <w:szCs w:val="24"/>
                            <w:lang w:val="en-US"/>
                          </w:rPr>
                          <w:t>notificationURI</w:t>
                        </w:r>
                        <w:proofErr w:type="spellEnd"/>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D367C9" w:rsidRDefault="00D367C9"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D367C9" w:rsidRDefault="00D367C9"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D367C9" w:rsidRDefault="00D367C9"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D367C9" w:rsidRDefault="00D367C9"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A87A7D2"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7E02A0">
        <w:t>clause</w:t>
      </w:r>
      <w:r w:rsidR="000531E2">
        <w:t>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3DC62958" w14:textId="77777777" w:rsidR="0038325F" w:rsidRPr="00517570" w:rsidRDefault="00FF2B83" w:rsidP="00517570">
      <w:pPr>
        <w:pStyle w:val="B1"/>
      </w:pPr>
      <w:r w:rsidRPr="00517570">
        <w:t>-</w:t>
      </w:r>
      <w:r w:rsidRPr="00517570">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13E1482"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59BB5FE2" w:rsidR="001522F2" w:rsidRDefault="001522F2" w:rsidP="002B08C2">
      <w:r>
        <w:t>If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8" w:name="_Toc96959795"/>
      <w:bookmarkStart w:id="169" w:name="_Toc100819769"/>
      <w:r>
        <w:t>4.2.2.4.3</w:t>
      </w:r>
      <w:r>
        <w:tab/>
        <w:t>Notification about subscribed data event</w:t>
      </w:r>
      <w:bookmarkEnd w:id="168"/>
      <w:bookmarkEnd w:id="16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D367C9" w:rsidRDefault="00D367C9"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D367C9" w:rsidRDefault="00D367C9"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D367C9" w:rsidRDefault="00D367C9"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D367C9" w:rsidRDefault="00D367C9"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D367C9" w:rsidRDefault="00D367C9"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D367C9" w:rsidRDefault="00D367C9"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D367C9" w:rsidRDefault="00D367C9"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D367C9" w:rsidRDefault="00D367C9"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D367C9" w:rsidRDefault="00D367C9" w:rsidP="002B08C2">
                        <w:proofErr w:type="spellStart"/>
                        <w:r>
                          <w:rPr>
                            <w:rFonts w:ascii="Arial" w:hAnsi="Arial" w:cs="Arial"/>
                            <w:color w:val="000000"/>
                            <w:sz w:val="24"/>
                            <w:szCs w:val="24"/>
                            <w:lang w:val="en-US"/>
                          </w:rPr>
                          <w:t>notificationURI</w:t>
                        </w:r>
                        <w:proofErr w:type="spellEnd"/>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D367C9" w:rsidRDefault="00D367C9"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D367C9" w:rsidRDefault="00D367C9"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D367C9" w:rsidRDefault="00D367C9"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D367C9" w:rsidRDefault="00D367C9"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05A58464"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r w:rsidR="0034227F">
        <w:t>clause</w:t>
      </w:r>
      <w:r w:rsidR="000531E2">
        <w:t>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9D4968B"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494E258" w:rsidR="005D7D06" w:rsidRPr="002B08C2" w:rsidRDefault="005D7D06" w:rsidP="002B08C2">
      <w:r>
        <w:t>If the NWDAF determines the received HTTP POST request needs to be redirected, the NWDAF shall send an HTTP redirect response as specified in subclause </w:t>
      </w:r>
      <w:r>
        <w:rPr>
          <w:lang w:eastAsia="zh-CN"/>
        </w:rPr>
        <w:t xml:space="preserve">6.10.9 of </w:t>
      </w:r>
      <w:r>
        <w:rPr>
          <w:lang w:val="en-US"/>
        </w:rPr>
        <w:t>3GPP TS 29.500 [4]</w:t>
      </w:r>
      <w:r>
        <w:t>.</w:t>
      </w:r>
    </w:p>
    <w:p w14:paraId="7F073E17" w14:textId="77777777" w:rsidR="00E60FE0" w:rsidRDefault="00C872B4">
      <w:pPr>
        <w:pStyle w:val="40"/>
      </w:pPr>
      <w:bookmarkStart w:id="170" w:name="_Toc73173224"/>
      <w:bookmarkStart w:id="171" w:name="_Toc96959796"/>
      <w:bookmarkStart w:id="172" w:name="_Toc100819770"/>
      <w:r>
        <w:t>4.2.2.5</w:t>
      </w:r>
      <w:r>
        <w:tab/>
      </w:r>
      <w:r>
        <w:rPr>
          <w:lang w:eastAsia="ja-JP"/>
        </w:rPr>
        <w:t>Ndccf_DataManagement_Fetch service operation</w:t>
      </w:r>
      <w:bookmarkEnd w:id="170"/>
      <w:bookmarkEnd w:id="171"/>
      <w:bookmarkEnd w:id="172"/>
    </w:p>
    <w:p w14:paraId="53E5EE11" w14:textId="77777777" w:rsidR="00E60FE0" w:rsidRDefault="00C872B4">
      <w:pPr>
        <w:pStyle w:val="50"/>
      </w:pPr>
      <w:bookmarkStart w:id="173" w:name="_Toc73173225"/>
      <w:bookmarkStart w:id="174" w:name="_Toc96959797"/>
      <w:bookmarkStart w:id="175" w:name="_Toc100819771"/>
      <w:r>
        <w:t>4.2.2.5.1</w:t>
      </w:r>
      <w:r>
        <w:tab/>
        <w:t>General</w:t>
      </w:r>
      <w:bookmarkEnd w:id="173"/>
      <w:bookmarkEnd w:id="174"/>
      <w:bookmarkEnd w:id="17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6" w:name="_Toc73173226"/>
      <w:bookmarkStart w:id="177" w:name="_Toc96959798"/>
      <w:bookmarkStart w:id="178" w:name="_Toc100819772"/>
      <w:r>
        <w:lastRenderedPageBreak/>
        <w:t>4.2.2.5.2</w:t>
      </w:r>
      <w:r>
        <w:tab/>
      </w:r>
      <w:r w:rsidR="00693078">
        <w:t>Retrieve notified analytics</w:t>
      </w:r>
      <w:r w:rsidR="00693078" w:rsidRPr="00693078">
        <w:t xml:space="preserve"> </w:t>
      </w:r>
      <w:r w:rsidR="00693078">
        <w:t>and data</w:t>
      </w:r>
      <w:bookmarkEnd w:id="176"/>
      <w:bookmarkEnd w:id="177"/>
      <w:bookmarkEnd w:id="178"/>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2BA01E66"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7pt;height:157.3pt" o:ole="">
            <v:imagedata r:id="rId28" o:title=""/>
          </v:shape>
          <o:OLEObject Type="Embed" ProgID="Visio.Drawing.15" ShapeID="_x0000_i1033" DrawAspect="Content" ObjectID="_1711465098" r:id="rId29"/>
        </w:object>
      </w:r>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4C1F3E56"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URI </w:t>
      </w:r>
      <w:r w:rsidR="00D76A51">
        <w:t>"</w:t>
      </w:r>
      <w:r>
        <w:t>{</w:t>
      </w:r>
      <w:r w:rsidR="00D76A51">
        <w:t>fetchUri</w:t>
      </w:r>
      <w:r>
        <w:t>}</w:t>
      </w:r>
      <w:r w:rsidR="00D76A51">
        <w:t>"</w:t>
      </w:r>
      <w:r>
        <w:t xml:space="preserve"> </w:t>
      </w:r>
      <w:r>
        <w:rPr>
          <w:noProof/>
        </w:rPr>
        <w:t xml:space="preserve">previously provided by the DCCF in FetchInstruction </w:t>
      </w:r>
      <w:r>
        <w:t xml:space="preserve">as </w:t>
      </w:r>
      <w:r w:rsidR="00A439FB">
        <w:rPr>
          <w:noProof/>
        </w:rPr>
        <w:t>data structure</w:t>
      </w:r>
      <w:r w:rsidR="00A439FB">
        <w:t xml:space="preserve"> </w:t>
      </w:r>
      <w:r>
        <w:t>shown in figure 4.2.2.5.2-1, step 1, to request DCCF notified analytics/data.</w:t>
      </w:r>
    </w:p>
    <w:p w14:paraId="1A34FE2D" w14:textId="65A759DC" w:rsidR="00AB67F0" w:rsidRDefault="00AB67F0" w:rsidP="00AB67F0">
      <w:r>
        <w:t xml:space="preserve">Upon the reception of the HTTP </w:t>
      </w:r>
      <w:r w:rsidR="0057357E">
        <w:t>POST</w:t>
      </w:r>
      <w:r w:rsidR="0057357E" w:rsidDel="00D2680C">
        <w:t xml:space="preserve"> </w:t>
      </w:r>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602F26FC"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236CC144" w14:textId="0BF77821" w:rsidR="00AB67F0" w:rsidRPr="00AB67F0" w:rsidRDefault="00AB67F0" w:rsidP="00AB67F0">
      <w:r>
        <w:t xml:space="preserve">If the requested data does not exist, the DCCF shall respond with "204 No Content". If an error occurs when processing the HTTP </w:t>
      </w:r>
      <w:r w:rsidR="00207A4C">
        <w:t>POST</w:t>
      </w:r>
      <w:r w:rsidR="00207A4C" w:rsidDel="00D2680C">
        <w:t xml:space="preserve"> </w:t>
      </w:r>
      <w:r>
        <w:t>request, the DCCF shall send an HTTP error response as specified in clause 5.1.7.</w:t>
      </w:r>
    </w:p>
    <w:p w14:paraId="6D183F54" w14:textId="77777777" w:rsidR="00E60FE0" w:rsidRDefault="00C872B4">
      <w:pPr>
        <w:pStyle w:val="2"/>
      </w:pPr>
      <w:bookmarkStart w:id="179" w:name="_Toc510696596"/>
      <w:bookmarkStart w:id="180" w:name="_Toc35971388"/>
      <w:bookmarkStart w:id="181" w:name="_Toc67903512"/>
      <w:bookmarkStart w:id="182" w:name="_Toc73173227"/>
      <w:bookmarkStart w:id="183" w:name="_Toc96959799"/>
      <w:bookmarkStart w:id="184" w:name="_Toc100819773"/>
      <w:r>
        <w:lastRenderedPageBreak/>
        <w:t>4.3</w:t>
      </w:r>
      <w:r>
        <w:tab/>
      </w:r>
      <w:r>
        <w:rPr>
          <w:lang w:eastAsia="ja-JP"/>
        </w:rPr>
        <w:t>Ndccf_ContextManagement</w:t>
      </w:r>
      <w:r>
        <w:t xml:space="preserve"> Service</w:t>
      </w:r>
      <w:bookmarkEnd w:id="179"/>
      <w:bookmarkEnd w:id="180"/>
      <w:bookmarkEnd w:id="181"/>
      <w:bookmarkEnd w:id="182"/>
      <w:bookmarkEnd w:id="183"/>
      <w:bookmarkEnd w:id="184"/>
    </w:p>
    <w:p w14:paraId="56425BE5" w14:textId="77777777" w:rsidR="00E60FE0" w:rsidRDefault="00C872B4">
      <w:pPr>
        <w:pStyle w:val="30"/>
      </w:pPr>
      <w:bookmarkStart w:id="185" w:name="_Toc73173228"/>
      <w:bookmarkStart w:id="186" w:name="_Toc96959800"/>
      <w:bookmarkStart w:id="187" w:name="_Toc100819774"/>
      <w:r>
        <w:t>4.3.1</w:t>
      </w:r>
      <w:r>
        <w:tab/>
        <w:t>Service Description</w:t>
      </w:r>
      <w:bookmarkEnd w:id="185"/>
      <w:bookmarkEnd w:id="186"/>
      <w:bookmarkEnd w:id="187"/>
    </w:p>
    <w:p w14:paraId="4ACC4D10" w14:textId="77777777" w:rsidR="00E60FE0" w:rsidRDefault="00C872B4">
      <w:pPr>
        <w:pStyle w:val="40"/>
      </w:pPr>
      <w:bookmarkStart w:id="188" w:name="_Toc73173229"/>
      <w:bookmarkStart w:id="189" w:name="_Toc96959801"/>
      <w:bookmarkStart w:id="190" w:name="_Toc100819775"/>
      <w:r>
        <w:t>4.3.1.1</w:t>
      </w:r>
      <w:r>
        <w:tab/>
        <w:t>Overview</w:t>
      </w:r>
      <w:bookmarkEnd w:id="188"/>
      <w:bookmarkEnd w:id="189"/>
      <w:bookmarkEnd w:id="19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1" w:name="_Toc73173230"/>
      <w:bookmarkStart w:id="192" w:name="_Toc96959802"/>
      <w:bookmarkStart w:id="193" w:name="_Toc100819776"/>
      <w:r>
        <w:t>4.3.1.2</w:t>
      </w:r>
      <w:r>
        <w:tab/>
      </w:r>
      <w:r>
        <w:rPr>
          <w:noProof/>
          <w:lang w:eastAsia="zh-CN"/>
        </w:rPr>
        <w:t>Service Architecture</w:t>
      </w:r>
      <w:bookmarkEnd w:id="191"/>
      <w:bookmarkEnd w:id="192"/>
      <w:bookmarkEnd w:id="19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55pt;height:100.3pt" o:ole="">
            <v:imagedata r:id="rId30" o:title=""/>
          </v:shape>
          <o:OLEObject Type="Embed" ProgID="Visio.Drawing.15" ShapeID="_x0000_i1034" DrawAspect="Content" ObjectID="_171146509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25pt;height:114.45pt" o:ole="">
            <v:imagedata r:id="rId32" o:title=""/>
          </v:shape>
          <o:OLEObject Type="Embed" ProgID="Visio.Drawing.15" ShapeID="_x0000_i1035" DrawAspect="Content" ObjectID="_171146510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4" w:name="_Toc73173231"/>
      <w:bookmarkStart w:id="195" w:name="_Toc96959803"/>
      <w:bookmarkStart w:id="196" w:name="_Toc100819777"/>
      <w:r>
        <w:t>4.3.1.3</w:t>
      </w:r>
      <w:r>
        <w:tab/>
      </w:r>
      <w:r>
        <w:rPr>
          <w:noProof/>
          <w:lang w:eastAsia="zh-CN"/>
        </w:rPr>
        <w:t>Network Functions</w:t>
      </w:r>
      <w:bookmarkEnd w:id="194"/>
      <w:bookmarkEnd w:id="195"/>
      <w:bookmarkEnd w:id="196"/>
    </w:p>
    <w:p w14:paraId="7A05EC5C" w14:textId="77777777" w:rsidR="00E60FE0" w:rsidRDefault="00C872B4">
      <w:pPr>
        <w:pStyle w:val="50"/>
      </w:pPr>
      <w:bookmarkStart w:id="197" w:name="_Toc73173232"/>
      <w:bookmarkStart w:id="198" w:name="_Toc96959804"/>
      <w:bookmarkStart w:id="199" w:name="_Toc100819778"/>
      <w:r>
        <w:t>4.3.1.3.1</w:t>
      </w:r>
      <w:r>
        <w:tab/>
        <w:t>Data Collection Coordination Function (DCCF)</w:t>
      </w:r>
      <w:bookmarkEnd w:id="197"/>
      <w:bookmarkEnd w:id="198"/>
      <w:bookmarkEnd w:id="1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0" w:name="_Toc73173233"/>
      <w:bookmarkStart w:id="201" w:name="_Toc96959805"/>
      <w:bookmarkStart w:id="202" w:name="_Toc100819779"/>
      <w:r>
        <w:lastRenderedPageBreak/>
        <w:t>4.3.1.3.2</w:t>
      </w:r>
      <w:r>
        <w:tab/>
      </w:r>
      <w:r>
        <w:rPr>
          <w:noProof/>
          <w:lang w:eastAsia="zh-CN"/>
        </w:rPr>
        <w:t>NF Service Consumers</w:t>
      </w:r>
      <w:bookmarkEnd w:id="200"/>
      <w:bookmarkEnd w:id="201"/>
      <w:bookmarkEnd w:id="2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3" w:name="_Toc73173234"/>
      <w:bookmarkStart w:id="204" w:name="_Toc96959806"/>
      <w:bookmarkStart w:id="205" w:name="_Toc100819780"/>
      <w:r>
        <w:t>4.3.2</w:t>
      </w:r>
      <w:r>
        <w:tab/>
        <w:t>Service Operations</w:t>
      </w:r>
      <w:bookmarkEnd w:id="203"/>
      <w:bookmarkEnd w:id="204"/>
      <w:bookmarkEnd w:id="205"/>
    </w:p>
    <w:p w14:paraId="154F6A8C" w14:textId="77777777" w:rsidR="00E60FE0" w:rsidRDefault="00C872B4">
      <w:pPr>
        <w:pStyle w:val="40"/>
      </w:pPr>
      <w:bookmarkStart w:id="206" w:name="_Toc73173235"/>
      <w:bookmarkStart w:id="207" w:name="_Toc96959807"/>
      <w:bookmarkStart w:id="208" w:name="_Toc100819781"/>
      <w:r>
        <w:t>4.3.2.1</w:t>
      </w:r>
      <w:r>
        <w:tab/>
        <w:t>Introduction</w:t>
      </w:r>
      <w:bookmarkEnd w:id="206"/>
      <w:bookmarkEnd w:id="207"/>
      <w:bookmarkEnd w:id="2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9" w:name="_Toc73173236"/>
      <w:bookmarkStart w:id="210" w:name="_Toc96959808"/>
      <w:bookmarkStart w:id="211" w:name="_Toc100819782"/>
    </w:p>
    <w:p w14:paraId="13AA02DD" w14:textId="77777777" w:rsidR="00E60FE0" w:rsidRDefault="00C872B4">
      <w:pPr>
        <w:pStyle w:val="40"/>
      </w:pPr>
      <w:r>
        <w:t>4.3.2.2</w:t>
      </w:r>
      <w:r>
        <w:tab/>
      </w:r>
      <w:r>
        <w:rPr>
          <w:lang w:eastAsia="ja-JP"/>
        </w:rPr>
        <w:t>Ndccf_ContextManagement_Register service operation</w:t>
      </w:r>
      <w:bookmarkEnd w:id="209"/>
      <w:bookmarkEnd w:id="210"/>
      <w:bookmarkEnd w:id="211"/>
    </w:p>
    <w:p w14:paraId="7C3CA276" w14:textId="77777777" w:rsidR="00E60FE0" w:rsidRDefault="00C872B4">
      <w:pPr>
        <w:pStyle w:val="50"/>
      </w:pPr>
      <w:bookmarkStart w:id="212" w:name="_Toc73173237"/>
      <w:bookmarkStart w:id="213" w:name="_Toc96959809"/>
      <w:bookmarkStart w:id="214" w:name="_Toc100819783"/>
      <w:r>
        <w:t>4.3.2.2.1</w:t>
      </w:r>
      <w:r>
        <w:tab/>
        <w:t>General</w:t>
      </w:r>
      <w:bookmarkEnd w:id="212"/>
      <w:bookmarkEnd w:id="213"/>
      <w:bookmarkEnd w:id="214"/>
    </w:p>
    <w:p w14:paraId="7865D3B0" w14:textId="6FC74D12" w:rsidR="00145952" w:rsidRDefault="00C872B4" w:rsidP="00145952">
      <w:pPr>
        <w:pStyle w:val="50"/>
      </w:pPr>
      <w:bookmarkStart w:id="215" w:name="_Toc73173238"/>
      <w:bookmarkStart w:id="216" w:name="_Toc96959810"/>
      <w:bookmarkStart w:id="217" w:name="_Toc100819784"/>
      <w:r>
        <w:t>4.3.2.2.2</w:t>
      </w:r>
      <w:r>
        <w:tab/>
      </w:r>
      <w:r w:rsidR="00145952">
        <w:t>Register data collection profile to DCCF</w:t>
      </w:r>
      <w:bookmarkEnd w:id="215"/>
      <w:bookmarkEnd w:id="216"/>
      <w:bookmarkEnd w:id="21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3pt;height:151.1pt" o:ole="">
            <v:imagedata r:id="rId34" o:title=""/>
          </v:shape>
          <o:OLEObject Type="Embed" ProgID="Visio.Drawing.15" ShapeID="_x0000_i1036" DrawAspect="Content" ObjectID="_1711465101" r:id="rId35"/>
        </w:object>
      </w:r>
    </w:p>
    <w:p w14:paraId="652C5838" w14:textId="4478E5C0" w:rsidR="00145952" w:rsidRDefault="00E3300F" w:rsidP="00145952">
      <w:pPr>
        <w:pStyle w:val="TF"/>
      </w:pPr>
      <w:r>
        <w:t>Figure </w:t>
      </w:r>
      <w:r w:rsidR="00145952">
        <w:t>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675E3D">
      <w:pPr>
        <w:pStyle w:val="B2"/>
      </w:pPr>
      <w:r>
        <w:t>-</w:t>
      </w:r>
      <w:r>
        <w:tab/>
        <w:t>analytics subscription information within the "anaSub" attribute;</w:t>
      </w:r>
    </w:p>
    <w:p w14:paraId="4D8B3115" w14:textId="77777777" w:rsidR="00145952" w:rsidRDefault="00145952" w:rsidP="00145952">
      <w:pPr>
        <w:pStyle w:val="B2"/>
      </w:pPr>
      <w:r>
        <w:lastRenderedPageBreak/>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6C89AAAE" w14:textId="375C6F51"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8" w:name="_Toc73173239"/>
      <w:bookmarkStart w:id="219" w:name="_Toc96959811"/>
      <w:bookmarkStart w:id="220" w:name="_Toc100819785"/>
      <w:r>
        <w:t>4.3.2.3</w:t>
      </w:r>
      <w:r>
        <w:tab/>
      </w:r>
      <w:r>
        <w:rPr>
          <w:lang w:eastAsia="ja-JP"/>
        </w:rPr>
        <w:t>Ndccf_ContextManagement_Update service operation</w:t>
      </w:r>
      <w:bookmarkEnd w:id="218"/>
      <w:bookmarkEnd w:id="219"/>
      <w:bookmarkEnd w:id="220"/>
    </w:p>
    <w:p w14:paraId="4D9B1BB8" w14:textId="77777777" w:rsidR="00E60FE0" w:rsidRDefault="00C872B4">
      <w:pPr>
        <w:pStyle w:val="50"/>
      </w:pPr>
      <w:bookmarkStart w:id="221" w:name="_Toc73173240"/>
      <w:bookmarkStart w:id="222" w:name="_Toc96959812"/>
      <w:bookmarkStart w:id="223" w:name="_Toc100819786"/>
      <w:r>
        <w:t>4.3.2.3.1</w:t>
      </w:r>
      <w:r>
        <w:tab/>
        <w:t>General</w:t>
      </w:r>
      <w:bookmarkEnd w:id="221"/>
      <w:bookmarkEnd w:id="222"/>
      <w:bookmarkEnd w:id="223"/>
    </w:p>
    <w:p w14:paraId="52833098" w14:textId="15FF9138" w:rsidR="00E60FE0" w:rsidRDefault="00C872B4">
      <w:pPr>
        <w:pStyle w:val="50"/>
      </w:pPr>
      <w:bookmarkStart w:id="224" w:name="_Toc73173241"/>
      <w:bookmarkStart w:id="225" w:name="_Toc96959813"/>
      <w:bookmarkStart w:id="226" w:name="_Toc100819787"/>
      <w:r>
        <w:t>4.3.2.3.2</w:t>
      </w:r>
      <w:r>
        <w:tab/>
      </w:r>
      <w:r w:rsidR="00097A98">
        <w:t>Update registered data collection profile</w:t>
      </w:r>
      <w:bookmarkEnd w:id="224"/>
      <w:bookmarkEnd w:id="225"/>
      <w:bookmarkEnd w:id="22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5pt;height:170.65pt" o:ole="">
            <v:imagedata r:id="rId36" o:title=""/>
          </v:shape>
          <o:OLEObject Type="Embed" ProgID="Visio.Drawing.15" ShapeID="_x0000_i1037" DrawAspect="Content" ObjectID="_171146510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702754D5" w:rsidR="00097A98" w:rsidRDefault="00097A98" w:rsidP="00097A98">
      <w:r>
        <w:lastRenderedPageBreak/>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 xml:space="preserve">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2FEE6A7D" w:rsidR="00097A98" w:rsidRDefault="00097A98" w:rsidP="00097A98">
      <w:r>
        <w:t xml:space="preserve">If an error occurs when processing the HTTP PUT request, the DCCF shall send an HTTP error response as specified in </w:t>
      </w:r>
      <w:r w:rsidR="00A80DFA">
        <w:t>clause</w:t>
      </w:r>
      <w:r>
        <w:t> 5.2.7.</w:t>
      </w:r>
    </w:p>
    <w:p w14:paraId="333E7E47" w14:textId="5EDAEECC" w:rsidR="00097A98" w:rsidRPr="00097A98" w:rsidRDefault="00A316A5" w:rsidP="00097A98">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7" w:name="_Toc73173242"/>
      <w:bookmarkStart w:id="228" w:name="_Toc96959814"/>
      <w:bookmarkStart w:id="229" w:name="_Toc100819788"/>
      <w:r>
        <w:t>4.3.2.4</w:t>
      </w:r>
      <w:r>
        <w:tab/>
      </w:r>
      <w:r>
        <w:rPr>
          <w:lang w:eastAsia="ja-JP"/>
        </w:rPr>
        <w:t>Ndccf_ContextManagement_Deregister service operation</w:t>
      </w:r>
      <w:bookmarkEnd w:id="227"/>
      <w:bookmarkEnd w:id="228"/>
      <w:bookmarkEnd w:id="229"/>
    </w:p>
    <w:p w14:paraId="33CA6476" w14:textId="77777777" w:rsidR="00E60FE0" w:rsidRDefault="00C872B4">
      <w:pPr>
        <w:pStyle w:val="50"/>
      </w:pPr>
      <w:bookmarkStart w:id="230" w:name="_Toc73173243"/>
      <w:bookmarkStart w:id="231" w:name="_Toc96959815"/>
      <w:bookmarkStart w:id="232" w:name="_Toc100819789"/>
      <w:r>
        <w:t>4.3.2.4.1</w:t>
      </w:r>
      <w:r>
        <w:tab/>
        <w:t>General</w:t>
      </w:r>
      <w:bookmarkEnd w:id="230"/>
      <w:bookmarkEnd w:id="231"/>
      <w:bookmarkEnd w:id="232"/>
    </w:p>
    <w:p w14:paraId="6E3008C9" w14:textId="2C51364D" w:rsidR="00145952" w:rsidRDefault="00C872B4" w:rsidP="00145952">
      <w:pPr>
        <w:pStyle w:val="50"/>
      </w:pPr>
      <w:bookmarkStart w:id="233" w:name="_Toc73173244"/>
      <w:bookmarkStart w:id="234" w:name="_Toc96959816"/>
      <w:bookmarkStart w:id="235" w:name="_Toc100819790"/>
      <w:r>
        <w:t>4.3.2.4.2</w:t>
      </w:r>
      <w:r>
        <w:tab/>
      </w:r>
      <w:r w:rsidR="00145952">
        <w:t>Deregister Data collection profile</w:t>
      </w:r>
      <w:bookmarkEnd w:id="233"/>
      <w:bookmarkEnd w:id="234"/>
      <w:bookmarkEnd w:id="23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3pt;height:149.4pt" o:ole="">
            <v:imagedata r:id="rId38" o:title=""/>
          </v:shape>
          <o:OLEObject Type="Embed" ProgID="Visio.Drawing.15" ShapeID="_x0000_i1038" DrawAspect="Content" ObjectID="_171146510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lastRenderedPageBreak/>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687801AB" w:rsidR="00145952" w:rsidRDefault="00145952" w:rsidP="00145952">
      <w:r>
        <w:t xml:space="preserve">If errors occur when processing the HTTP DELETE request, the DCCF shall send an HTTP error response as specified in </w:t>
      </w:r>
      <w:r w:rsidR="00A577E8">
        <w:t>clause</w:t>
      </w:r>
      <w:r>
        <w:t> 5.2.7.</w:t>
      </w:r>
    </w:p>
    <w:p w14:paraId="1A75F69C" w14:textId="35485559" w:rsidR="00CE24AC" w:rsidRPr="00145952" w:rsidRDefault="00CE24AC" w:rsidP="00145952">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2ADEEEF6" w14:textId="77777777" w:rsidR="00E60FE0" w:rsidRDefault="00C872B4">
      <w:pPr>
        <w:pStyle w:val="1"/>
      </w:pPr>
      <w:bookmarkStart w:id="236" w:name="_Toc510696597"/>
      <w:bookmarkStart w:id="237" w:name="_Toc35971389"/>
      <w:bookmarkStart w:id="238" w:name="_Toc67903513"/>
      <w:bookmarkStart w:id="239" w:name="_Toc73173245"/>
      <w:bookmarkStart w:id="240" w:name="_Toc96959817"/>
      <w:bookmarkStart w:id="241" w:name="_Toc100819791"/>
      <w:r>
        <w:t>5</w:t>
      </w:r>
      <w:r>
        <w:tab/>
        <w:t>API Definitions</w:t>
      </w:r>
      <w:bookmarkEnd w:id="236"/>
      <w:bookmarkEnd w:id="237"/>
      <w:bookmarkEnd w:id="238"/>
      <w:bookmarkEnd w:id="239"/>
      <w:bookmarkEnd w:id="240"/>
      <w:bookmarkEnd w:id="241"/>
    </w:p>
    <w:p w14:paraId="45820BF0" w14:textId="77777777" w:rsidR="00E60FE0" w:rsidRDefault="00C872B4">
      <w:pPr>
        <w:pStyle w:val="2"/>
      </w:pPr>
      <w:bookmarkStart w:id="242" w:name="_Toc510696598"/>
      <w:bookmarkStart w:id="243" w:name="_Toc35971390"/>
      <w:bookmarkStart w:id="244" w:name="_Toc67903514"/>
      <w:bookmarkStart w:id="245" w:name="_Toc73173246"/>
      <w:bookmarkStart w:id="246" w:name="_Toc96959818"/>
      <w:bookmarkStart w:id="247" w:name="_Toc100819792"/>
      <w:r>
        <w:t>5.1</w:t>
      </w:r>
      <w:r>
        <w:tab/>
      </w:r>
      <w:r>
        <w:rPr>
          <w:lang w:eastAsia="zh-CN"/>
        </w:rPr>
        <w:t>Ndccf_DataManagement</w:t>
      </w:r>
      <w:r>
        <w:t xml:space="preserve"> Service API</w:t>
      </w:r>
      <w:bookmarkEnd w:id="242"/>
      <w:bookmarkEnd w:id="243"/>
      <w:bookmarkEnd w:id="244"/>
      <w:bookmarkEnd w:id="245"/>
      <w:bookmarkEnd w:id="246"/>
      <w:bookmarkEnd w:id="247"/>
    </w:p>
    <w:p w14:paraId="2910D559" w14:textId="77777777" w:rsidR="00E60FE0" w:rsidRDefault="00C872B4">
      <w:pPr>
        <w:pStyle w:val="30"/>
      </w:pPr>
      <w:bookmarkStart w:id="248" w:name="_Toc510696599"/>
      <w:bookmarkStart w:id="249" w:name="_Toc35971391"/>
      <w:bookmarkStart w:id="250" w:name="_Toc67903515"/>
      <w:bookmarkStart w:id="251" w:name="_Toc73173247"/>
      <w:bookmarkStart w:id="252" w:name="_Toc96959819"/>
      <w:bookmarkStart w:id="253" w:name="_Toc100819793"/>
      <w:r>
        <w:t>5.1.1</w:t>
      </w:r>
      <w:r>
        <w:tab/>
        <w:t>Introduction</w:t>
      </w:r>
      <w:bookmarkEnd w:id="248"/>
      <w:bookmarkEnd w:id="249"/>
      <w:bookmarkEnd w:id="250"/>
      <w:bookmarkEnd w:id="251"/>
      <w:bookmarkEnd w:id="252"/>
      <w:bookmarkEnd w:id="253"/>
    </w:p>
    <w:p w14:paraId="05D58509" w14:textId="77777777" w:rsidR="00E60FE0" w:rsidRDefault="00C872B4">
      <w:pPr>
        <w:rPr>
          <w:noProof/>
          <w:lang w:eastAsia="zh-CN"/>
        </w:rPr>
      </w:pPr>
      <w:bookmarkStart w:id="25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5" w:name="_Toc35971392"/>
      <w:bookmarkStart w:id="256" w:name="_Toc67903516"/>
      <w:bookmarkStart w:id="257" w:name="_Toc73173248"/>
      <w:bookmarkStart w:id="258" w:name="_Toc96959820"/>
      <w:bookmarkStart w:id="259" w:name="_Toc100819794"/>
      <w:r>
        <w:t>5.1.2</w:t>
      </w:r>
      <w:r>
        <w:tab/>
        <w:t>Usage of HTTP</w:t>
      </w:r>
      <w:bookmarkEnd w:id="254"/>
      <w:bookmarkEnd w:id="255"/>
      <w:bookmarkEnd w:id="256"/>
      <w:bookmarkEnd w:id="257"/>
      <w:bookmarkEnd w:id="258"/>
      <w:bookmarkEnd w:id="259"/>
    </w:p>
    <w:p w14:paraId="3355F318" w14:textId="77777777" w:rsidR="00E60FE0" w:rsidRDefault="00C872B4">
      <w:pPr>
        <w:pStyle w:val="40"/>
      </w:pPr>
      <w:bookmarkStart w:id="260" w:name="_Toc510696601"/>
      <w:bookmarkStart w:id="261" w:name="_Toc35971393"/>
      <w:bookmarkStart w:id="262" w:name="_Toc67903517"/>
      <w:bookmarkStart w:id="263" w:name="_Toc73173249"/>
      <w:bookmarkStart w:id="264" w:name="_Toc96959821"/>
      <w:bookmarkStart w:id="265" w:name="_Toc100819795"/>
      <w:r>
        <w:t>5.1.2.1</w:t>
      </w:r>
      <w:r>
        <w:tab/>
        <w:t>General</w:t>
      </w:r>
      <w:bookmarkEnd w:id="260"/>
      <w:bookmarkEnd w:id="261"/>
      <w:bookmarkEnd w:id="262"/>
      <w:bookmarkEnd w:id="263"/>
      <w:bookmarkEnd w:id="264"/>
      <w:bookmarkEnd w:id="265"/>
    </w:p>
    <w:p w14:paraId="035BC001" w14:textId="77777777" w:rsidR="00E60FE0" w:rsidRDefault="00C872B4">
      <w:pPr>
        <w:rPr>
          <w:noProof/>
        </w:rPr>
      </w:pPr>
      <w:bookmarkStart w:id="26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7" w:name="_Toc35971394"/>
      <w:bookmarkStart w:id="268" w:name="_Toc67903518"/>
      <w:bookmarkStart w:id="269" w:name="_Toc73173250"/>
      <w:bookmarkStart w:id="270" w:name="_Toc96959822"/>
      <w:bookmarkStart w:id="271" w:name="_Toc100819796"/>
      <w:r>
        <w:t>5.1.2.2</w:t>
      </w:r>
      <w:r>
        <w:tab/>
        <w:t>HTTP standard headers</w:t>
      </w:r>
      <w:bookmarkEnd w:id="266"/>
      <w:bookmarkEnd w:id="267"/>
      <w:bookmarkEnd w:id="268"/>
      <w:bookmarkEnd w:id="269"/>
      <w:bookmarkEnd w:id="270"/>
      <w:bookmarkEnd w:id="271"/>
    </w:p>
    <w:p w14:paraId="614A8F1F" w14:textId="77777777" w:rsidR="00E60FE0" w:rsidRDefault="00C872B4">
      <w:pPr>
        <w:pStyle w:val="50"/>
        <w:rPr>
          <w:lang w:eastAsia="zh-CN"/>
        </w:rPr>
      </w:pPr>
      <w:bookmarkStart w:id="272" w:name="_Toc510696603"/>
      <w:bookmarkStart w:id="273" w:name="_Toc35971395"/>
      <w:bookmarkStart w:id="274" w:name="_Toc67903519"/>
      <w:bookmarkStart w:id="275" w:name="_Toc73173251"/>
      <w:bookmarkStart w:id="276" w:name="_Toc96959823"/>
      <w:bookmarkStart w:id="277" w:name="_Toc100819797"/>
      <w:r>
        <w:t>5.1.2.2.1</w:t>
      </w:r>
      <w:r>
        <w:rPr>
          <w:rFonts w:hint="eastAsia"/>
          <w:lang w:eastAsia="zh-CN"/>
        </w:rPr>
        <w:tab/>
      </w:r>
      <w:r>
        <w:rPr>
          <w:lang w:eastAsia="zh-CN"/>
        </w:rPr>
        <w:t>General</w:t>
      </w:r>
      <w:bookmarkEnd w:id="272"/>
      <w:bookmarkEnd w:id="273"/>
      <w:bookmarkEnd w:id="274"/>
      <w:bookmarkEnd w:id="275"/>
      <w:bookmarkEnd w:id="276"/>
      <w:bookmarkEnd w:id="277"/>
    </w:p>
    <w:p w14:paraId="0461861C" w14:textId="77777777" w:rsidR="00E60FE0" w:rsidRDefault="00C872B4">
      <w:pPr>
        <w:rPr>
          <w:noProof/>
        </w:rPr>
      </w:pPr>
      <w:bookmarkStart w:id="278" w:name="_Toc510696604"/>
      <w:r>
        <w:rPr>
          <w:noProof/>
        </w:rPr>
        <w:t>See clause 5.2.2 of 3GPP TS 29.500 [4] for the usage of HTTP standard headers.</w:t>
      </w:r>
    </w:p>
    <w:p w14:paraId="2C629E97" w14:textId="77777777" w:rsidR="00E60FE0" w:rsidRDefault="00C872B4">
      <w:pPr>
        <w:pStyle w:val="50"/>
      </w:pPr>
      <w:bookmarkStart w:id="279" w:name="_Toc35971396"/>
      <w:bookmarkStart w:id="280" w:name="_Toc67903520"/>
      <w:bookmarkStart w:id="281" w:name="_Toc73173252"/>
      <w:bookmarkStart w:id="282" w:name="_Toc96959824"/>
      <w:bookmarkStart w:id="283" w:name="_Toc100819798"/>
      <w:r>
        <w:t>5.1.2.2.2</w:t>
      </w:r>
      <w:r>
        <w:tab/>
        <w:t>Content type</w:t>
      </w:r>
      <w:bookmarkEnd w:id="278"/>
      <w:bookmarkEnd w:id="279"/>
      <w:bookmarkEnd w:id="280"/>
      <w:bookmarkEnd w:id="281"/>
      <w:bookmarkEnd w:id="282"/>
      <w:bookmarkEnd w:id="283"/>
    </w:p>
    <w:p w14:paraId="5E6AC618" w14:textId="77777777" w:rsidR="00E60FE0" w:rsidRDefault="00C872B4">
      <w:bookmarkStart w:id="28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5" w:name="_Hlk525213471"/>
      <w:bookmarkStart w:id="286"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285"/>
      <w:r>
        <w:t>shall be signalled by the content type "application/problem+json", as defined in IETF RFC 7807 [13].</w:t>
      </w:r>
      <w:bookmarkEnd w:id="286"/>
    </w:p>
    <w:p w14:paraId="12CB8B73" w14:textId="77777777" w:rsidR="00E60FE0" w:rsidRDefault="00C872B4">
      <w:pPr>
        <w:pStyle w:val="40"/>
      </w:pPr>
      <w:bookmarkStart w:id="287" w:name="_Toc35971397"/>
      <w:bookmarkStart w:id="288" w:name="_Toc67903521"/>
      <w:bookmarkStart w:id="289" w:name="_Toc73173253"/>
      <w:bookmarkStart w:id="290" w:name="_Toc96959825"/>
      <w:bookmarkStart w:id="291" w:name="_Toc100819799"/>
      <w:r>
        <w:t>5.1.2.3</w:t>
      </w:r>
      <w:r>
        <w:tab/>
        <w:t>HTTP custom headers</w:t>
      </w:r>
      <w:bookmarkEnd w:id="284"/>
      <w:bookmarkEnd w:id="287"/>
      <w:bookmarkEnd w:id="288"/>
      <w:bookmarkEnd w:id="289"/>
      <w:bookmarkEnd w:id="290"/>
      <w:bookmarkEnd w:id="291"/>
    </w:p>
    <w:p w14:paraId="25B17719" w14:textId="77777777" w:rsidR="00E60FE0" w:rsidRDefault="00C872B4">
      <w:pPr>
        <w:rPr>
          <w:noProof/>
        </w:rPr>
      </w:pPr>
      <w:bookmarkStart w:id="292" w:name="_Toc489605322"/>
      <w:bookmarkStart w:id="293" w:name="_Toc492899753"/>
      <w:bookmarkStart w:id="294" w:name="_Toc492900032"/>
      <w:bookmarkStart w:id="295" w:name="_Toc492967834"/>
      <w:bookmarkStart w:id="296" w:name="_Toc492972922"/>
      <w:bookmarkStart w:id="297" w:name="_Toc492973142"/>
      <w:bookmarkStart w:id="298" w:name="_Toc492974840"/>
      <w:bookmarkStart w:id="29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0" w:name="_Toc510696607"/>
      <w:bookmarkStart w:id="301" w:name="_Toc35971398"/>
      <w:bookmarkStart w:id="302" w:name="_Toc67903522"/>
      <w:bookmarkStart w:id="303" w:name="_Toc73173254"/>
      <w:bookmarkStart w:id="304" w:name="_Toc96959826"/>
      <w:bookmarkStart w:id="305" w:name="_Toc100819800"/>
      <w:bookmarkEnd w:id="292"/>
      <w:bookmarkEnd w:id="293"/>
      <w:bookmarkEnd w:id="294"/>
      <w:bookmarkEnd w:id="295"/>
      <w:bookmarkEnd w:id="296"/>
      <w:bookmarkEnd w:id="297"/>
      <w:bookmarkEnd w:id="298"/>
      <w:bookmarkEnd w:id="299"/>
      <w:r>
        <w:t>5.1.3</w:t>
      </w:r>
      <w:r>
        <w:tab/>
        <w:t>Resources</w:t>
      </w:r>
      <w:bookmarkEnd w:id="300"/>
      <w:bookmarkEnd w:id="301"/>
      <w:bookmarkEnd w:id="302"/>
      <w:bookmarkEnd w:id="303"/>
      <w:bookmarkEnd w:id="304"/>
      <w:bookmarkEnd w:id="305"/>
    </w:p>
    <w:p w14:paraId="218722CC" w14:textId="77777777" w:rsidR="00E60FE0" w:rsidRDefault="00C872B4">
      <w:pPr>
        <w:pStyle w:val="40"/>
      </w:pPr>
      <w:bookmarkStart w:id="306" w:name="_Toc510696608"/>
      <w:bookmarkStart w:id="307" w:name="_Toc35971399"/>
      <w:bookmarkStart w:id="308" w:name="_Toc67903523"/>
      <w:bookmarkStart w:id="309" w:name="_Toc73173255"/>
      <w:bookmarkStart w:id="310" w:name="_Toc96959827"/>
      <w:bookmarkStart w:id="311" w:name="_Toc100819801"/>
      <w:r>
        <w:t>5.1.3.1</w:t>
      </w:r>
      <w:r>
        <w:tab/>
        <w:t>Overview</w:t>
      </w:r>
      <w:bookmarkEnd w:id="306"/>
      <w:bookmarkEnd w:id="307"/>
      <w:bookmarkEnd w:id="308"/>
      <w:bookmarkEnd w:id="309"/>
      <w:bookmarkEnd w:id="310"/>
      <w:bookmarkEnd w:id="311"/>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8pt;height:154.4pt" o:ole="">
            <v:imagedata r:id="rId40" o:title="" cropbottom="7081f" cropright="4734f"/>
          </v:shape>
          <o:OLEObject Type="Embed" ProgID="Visio.Drawing.15" ShapeID="_x0000_i1039" DrawAspect="Content" ObjectID="_171146510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2" w:name="_Toc510696609"/>
      <w:bookmarkStart w:id="313" w:name="_Toc35971400"/>
      <w:bookmarkStart w:id="314" w:name="_Toc67903524"/>
      <w:bookmarkStart w:id="315" w:name="_Toc73173256"/>
      <w:bookmarkStart w:id="316" w:name="_Toc96959828"/>
      <w:bookmarkStart w:id="317" w:name="_Toc100819802"/>
      <w:r>
        <w:lastRenderedPageBreak/>
        <w:t>5.1.3.2</w:t>
      </w:r>
      <w:r>
        <w:tab/>
        <w:t xml:space="preserve">Resource: </w:t>
      </w:r>
      <w:r w:rsidR="007955BF">
        <w:t>DCCF Analytics Subscriptions</w:t>
      </w:r>
      <w:bookmarkEnd w:id="312"/>
      <w:bookmarkEnd w:id="313"/>
      <w:bookmarkEnd w:id="314"/>
      <w:bookmarkEnd w:id="315"/>
      <w:bookmarkEnd w:id="316"/>
      <w:bookmarkEnd w:id="317"/>
    </w:p>
    <w:p w14:paraId="46D67918" w14:textId="77777777" w:rsidR="00E60FE0" w:rsidRDefault="00C872B4">
      <w:pPr>
        <w:pStyle w:val="50"/>
      </w:pPr>
      <w:bookmarkStart w:id="318" w:name="_Toc510696610"/>
      <w:bookmarkStart w:id="319" w:name="_Toc35971401"/>
      <w:bookmarkStart w:id="320" w:name="_Toc67903525"/>
      <w:bookmarkStart w:id="321" w:name="_Toc73173257"/>
      <w:bookmarkStart w:id="322" w:name="_Toc96959829"/>
      <w:bookmarkStart w:id="323" w:name="_Toc100819803"/>
      <w:r>
        <w:t>5.1.3.2.1</w:t>
      </w:r>
      <w:r>
        <w:tab/>
        <w:t>Description</w:t>
      </w:r>
      <w:bookmarkEnd w:id="318"/>
      <w:bookmarkEnd w:id="319"/>
      <w:bookmarkEnd w:id="320"/>
      <w:bookmarkEnd w:id="321"/>
      <w:bookmarkEnd w:id="322"/>
      <w:bookmarkEnd w:id="32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4" w:name="_Toc35971402"/>
      <w:bookmarkStart w:id="325" w:name="_Toc67903526"/>
      <w:bookmarkStart w:id="326" w:name="_Toc73173258"/>
      <w:bookmarkStart w:id="327" w:name="_Toc96959830"/>
      <w:bookmarkStart w:id="328" w:name="_Toc100819804"/>
      <w:bookmarkStart w:id="329" w:name="_Toc510696612"/>
      <w:r>
        <w:t>5.1.3.2.2</w:t>
      </w:r>
      <w:r>
        <w:tab/>
        <w:t>Resource Definition</w:t>
      </w:r>
      <w:bookmarkEnd w:id="324"/>
      <w:bookmarkEnd w:id="325"/>
      <w:bookmarkEnd w:id="326"/>
      <w:bookmarkEnd w:id="327"/>
      <w:bookmarkEnd w:id="32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0" w:name="_Toc35971403"/>
      <w:bookmarkStart w:id="331" w:name="_Toc67903527"/>
      <w:bookmarkStart w:id="332" w:name="_Toc73173259"/>
      <w:bookmarkStart w:id="333" w:name="_Toc96959831"/>
      <w:bookmarkStart w:id="334" w:name="_Toc100819805"/>
      <w:r>
        <w:t>5.1.3.2.3</w:t>
      </w:r>
      <w:r>
        <w:tab/>
        <w:t>Resource Standard Methods</w:t>
      </w:r>
      <w:bookmarkEnd w:id="329"/>
      <w:bookmarkEnd w:id="330"/>
      <w:bookmarkEnd w:id="331"/>
      <w:bookmarkEnd w:id="332"/>
      <w:bookmarkEnd w:id="333"/>
      <w:bookmarkEnd w:id="334"/>
    </w:p>
    <w:p w14:paraId="171B43DA" w14:textId="77777777" w:rsidR="00E60FE0" w:rsidRDefault="00C872B4">
      <w:pPr>
        <w:pStyle w:val="H6"/>
      </w:pPr>
      <w:bookmarkStart w:id="335" w:name="_Toc510696613"/>
      <w:bookmarkStart w:id="336" w:name="_Toc35971404"/>
      <w:r>
        <w:t>5.1.3.2.3.1</w:t>
      </w:r>
      <w:r>
        <w:tab/>
      </w:r>
      <w:r w:rsidR="007955BF">
        <w:t>POST</w:t>
      </w:r>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61ECDDE6"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5709A602" w:rsidR="00E60FE0" w:rsidRDefault="00C872B4">
            <w:pPr>
              <w:pStyle w:val="TAN"/>
            </w:pPr>
            <w:r>
              <w:t>NOTE:</w:t>
            </w:r>
            <w:r>
              <w:rPr>
                <w:noProof/>
              </w:rPr>
              <w:tab/>
              <w:t xml:space="preserve">The manadatory </w:t>
            </w:r>
            <w:r>
              <w:t xml:space="preserve">HTTP error status code for the </w:t>
            </w:r>
            <w:r w:rsidR="00731FFF">
              <w:t>POST</w:t>
            </w:r>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00819806"/>
      <w:r>
        <w:lastRenderedPageBreak/>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00819807"/>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00819808"/>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00819809"/>
      <w:r>
        <w:t>5.1.3.3.2</w:t>
      </w:r>
      <w:r>
        <w:tab/>
        <w:t>Resource Definition</w:t>
      </w:r>
      <w:bookmarkEnd w:id="351"/>
      <w:bookmarkEnd w:id="352"/>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00819810"/>
      <w:r>
        <w:t>5.1.3.3.3</w:t>
      </w:r>
      <w:r>
        <w:tab/>
        <w:t>Resource Standard Methods</w:t>
      </w:r>
      <w:bookmarkEnd w:id="353"/>
      <w:bookmarkEnd w:id="354"/>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5" w:name="_Toc96959837"/>
      <w:bookmarkStart w:id="356" w:name="_Toc100819811"/>
      <w:r>
        <w:t>5.1.3.3.4</w:t>
      </w:r>
      <w:r>
        <w:tab/>
        <w:t>Resource Custom Operations</w:t>
      </w:r>
      <w:bookmarkEnd w:id="355"/>
      <w:bookmarkEnd w:id="35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7" w:name="_Toc96959838"/>
      <w:bookmarkStart w:id="358" w:name="_Toc100819812"/>
      <w:r>
        <w:t>5.1.3.4</w:t>
      </w:r>
      <w:r>
        <w:tab/>
        <w:t>Resource: DCCF Data Subscriptions</w:t>
      </w:r>
      <w:bookmarkEnd w:id="357"/>
      <w:bookmarkEnd w:id="358"/>
    </w:p>
    <w:p w14:paraId="7F5ECFA8" w14:textId="77777777" w:rsidR="009E4839" w:rsidRDefault="009E4839" w:rsidP="009E4839">
      <w:pPr>
        <w:pStyle w:val="50"/>
      </w:pPr>
      <w:bookmarkStart w:id="359" w:name="_Toc96959839"/>
      <w:bookmarkStart w:id="360" w:name="_Toc100819813"/>
      <w:r>
        <w:t>5.1.3.4.1</w:t>
      </w:r>
      <w:r>
        <w:tab/>
        <w:t>Description</w:t>
      </w:r>
      <w:bookmarkEnd w:id="359"/>
      <w:bookmarkEnd w:id="36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1" w:name="_Toc96959840"/>
      <w:bookmarkStart w:id="362" w:name="_Toc100819814"/>
      <w:r>
        <w:t>5.1.3.4.2</w:t>
      </w:r>
      <w:r>
        <w:tab/>
        <w:t>Resource Definition</w:t>
      </w:r>
      <w:bookmarkEnd w:id="361"/>
      <w:bookmarkEnd w:id="362"/>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3" w:name="_Toc96959841"/>
      <w:bookmarkStart w:id="364" w:name="_Toc100819815"/>
      <w:r>
        <w:lastRenderedPageBreak/>
        <w:t>5.1.3.4.3</w:t>
      </w:r>
      <w:r>
        <w:tab/>
        <w:t>Resource Standard Methods</w:t>
      </w:r>
      <w:bookmarkEnd w:id="363"/>
      <w:bookmarkEnd w:id="364"/>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5" w:name="_Toc96959842"/>
      <w:bookmarkStart w:id="366" w:name="_Toc100819816"/>
      <w:r>
        <w:t>5.1.3.4.4</w:t>
      </w:r>
      <w:r>
        <w:tab/>
        <w:t>Resource Custom Operations</w:t>
      </w:r>
      <w:bookmarkEnd w:id="365"/>
      <w:bookmarkEnd w:id="36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67" w:name="_Toc96959843"/>
      <w:bookmarkStart w:id="368" w:name="_Toc100819817"/>
      <w:r>
        <w:t>5.1.3.5</w:t>
      </w:r>
      <w:r>
        <w:tab/>
        <w:t>Resource: Individual DCCF Data Subscription</w:t>
      </w:r>
      <w:bookmarkEnd w:id="367"/>
      <w:bookmarkEnd w:id="368"/>
    </w:p>
    <w:p w14:paraId="3F474F76" w14:textId="77777777" w:rsidR="009E4839" w:rsidRDefault="009E4839" w:rsidP="009E4839">
      <w:pPr>
        <w:pStyle w:val="50"/>
      </w:pPr>
      <w:bookmarkStart w:id="369" w:name="_Toc96959844"/>
      <w:bookmarkStart w:id="370" w:name="_Toc100819818"/>
      <w:r>
        <w:t>5.1.3.5.1</w:t>
      </w:r>
      <w:r>
        <w:tab/>
        <w:t>Description</w:t>
      </w:r>
      <w:bookmarkEnd w:id="369"/>
      <w:bookmarkEnd w:id="37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1" w:name="_Toc96959845"/>
      <w:bookmarkStart w:id="372" w:name="_Toc100819819"/>
      <w:r>
        <w:t>5.1.3.5.2</w:t>
      </w:r>
      <w:r>
        <w:tab/>
        <w:t>Resource Definition</w:t>
      </w:r>
      <w:bookmarkEnd w:id="371"/>
      <w:bookmarkEnd w:id="372"/>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3" w:name="_Toc96959846"/>
      <w:bookmarkStart w:id="374" w:name="_Toc100819820"/>
      <w:r>
        <w:t>5.1.3.5.3</w:t>
      </w:r>
      <w:r>
        <w:tab/>
        <w:t>Resource Standard Methods</w:t>
      </w:r>
      <w:bookmarkEnd w:id="373"/>
      <w:bookmarkEnd w:id="374"/>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75" w:name="_Toc96959847"/>
      <w:bookmarkStart w:id="376" w:name="_Toc100819821"/>
      <w:r>
        <w:lastRenderedPageBreak/>
        <w:t>5.1.3.5.4</w:t>
      </w:r>
      <w:r>
        <w:tab/>
        <w:t>Resource Custom Operations</w:t>
      </w:r>
      <w:bookmarkEnd w:id="375"/>
      <w:bookmarkEnd w:id="376"/>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77" w:name="_Toc510696622"/>
      <w:bookmarkStart w:id="378" w:name="_Toc35971413"/>
      <w:bookmarkStart w:id="379" w:name="_Toc67903530"/>
      <w:bookmarkStart w:id="380" w:name="_Toc73173262"/>
      <w:bookmarkStart w:id="381" w:name="_Toc96959848"/>
      <w:bookmarkStart w:id="382" w:name="_Toc100819822"/>
      <w:r>
        <w:t>5.1.4</w:t>
      </w:r>
      <w:r>
        <w:tab/>
        <w:t>Custom Operations without associated resources</w:t>
      </w:r>
      <w:bookmarkEnd w:id="377"/>
      <w:bookmarkEnd w:id="378"/>
      <w:bookmarkEnd w:id="379"/>
      <w:bookmarkEnd w:id="380"/>
      <w:bookmarkEnd w:id="381"/>
      <w:bookmarkEnd w:id="382"/>
    </w:p>
    <w:p w14:paraId="6DF0F918" w14:textId="638E796B" w:rsidR="004E6881" w:rsidRDefault="004E6881" w:rsidP="004E6881">
      <w:bookmarkStart w:id="383" w:name="_Toc510696623"/>
      <w:bookmarkStart w:id="384" w:name="_Toc35971414"/>
      <w:bookmarkStart w:id="385" w:name="_Toc67903531"/>
      <w:bookmarkStart w:id="386" w:name="_Toc73173263"/>
      <w:bookmarkStart w:id="387" w:name="_Toc96959849"/>
      <w:r w:rsidRPr="00865A7E">
        <w:t>None in this release of the specification.</w:t>
      </w:r>
    </w:p>
    <w:bookmarkEnd w:id="383"/>
    <w:bookmarkEnd w:id="384"/>
    <w:bookmarkEnd w:id="385"/>
    <w:bookmarkEnd w:id="386"/>
    <w:bookmarkEnd w:id="387"/>
    <w:p w14:paraId="79D84CFF" w14:textId="5A710013" w:rsidR="00E60FE0" w:rsidRDefault="00E60FE0">
      <w:pPr>
        <w:pStyle w:val="Guidance"/>
      </w:pPr>
    </w:p>
    <w:p w14:paraId="7A0EB90F" w14:textId="77777777" w:rsidR="00E60FE0" w:rsidRDefault="00C872B4">
      <w:pPr>
        <w:pStyle w:val="30"/>
      </w:pPr>
      <w:bookmarkStart w:id="388" w:name="_Toc510696628"/>
      <w:bookmarkStart w:id="389" w:name="_Toc35971419"/>
      <w:bookmarkStart w:id="390" w:name="_Toc67903536"/>
      <w:bookmarkStart w:id="391" w:name="_Toc73173268"/>
      <w:bookmarkStart w:id="392" w:name="_Toc96959854"/>
      <w:bookmarkStart w:id="393" w:name="_Toc100819823"/>
      <w:r>
        <w:t>5.1.5</w:t>
      </w:r>
      <w:r>
        <w:tab/>
        <w:t>Notifications</w:t>
      </w:r>
      <w:bookmarkEnd w:id="388"/>
      <w:bookmarkEnd w:id="389"/>
      <w:bookmarkEnd w:id="390"/>
      <w:bookmarkEnd w:id="391"/>
      <w:bookmarkEnd w:id="392"/>
      <w:bookmarkEnd w:id="393"/>
    </w:p>
    <w:p w14:paraId="21DE8058" w14:textId="77777777" w:rsidR="00E60FE0" w:rsidRDefault="00C872B4">
      <w:pPr>
        <w:pStyle w:val="40"/>
      </w:pPr>
      <w:bookmarkStart w:id="394" w:name="_Toc510696629"/>
      <w:bookmarkStart w:id="395" w:name="_Toc35971420"/>
      <w:bookmarkStart w:id="396" w:name="_Toc67903537"/>
      <w:bookmarkStart w:id="397" w:name="_Toc73173269"/>
      <w:bookmarkStart w:id="398" w:name="_Toc96959855"/>
      <w:bookmarkStart w:id="399" w:name="_Toc100819824"/>
      <w:r>
        <w:t>5.1.5.1</w:t>
      </w:r>
      <w:r>
        <w:tab/>
        <w:t>General</w:t>
      </w:r>
      <w:bookmarkEnd w:id="394"/>
      <w:bookmarkEnd w:id="395"/>
      <w:bookmarkEnd w:id="396"/>
      <w:bookmarkEnd w:id="397"/>
      <w:bookmarkEnd w:id="398"/>
      <w:bookmarkEnd w:id="399"/>
    </w:p>
    <w:p w14:paraId="6FEE683D" w14:textId="77777777" w:rsidR="00E60FE0" w:rsidRDefault="00C872B4">
      <w:pPr>
        <w:rPr>
          <w:noProof/>
        </w:rPr>
      </w:pPr>
      <w:bookmarkStart w:id="400" w:name="_Toc510696630"/>
      <w:bookmarkStart w:id="40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0"/>
      </w:pPr>
      <w:bookmarkStart w:id="402" w:name="_Toc35971421"/>
      <w:bookmarkStart w:id="403" w:name="_Toc67903538"/>
      <w:bookmarkStart w:id="404" w:name="_Toc73173270"/>
      <w:bookmarkStart w:id="405" w:name="_Toc96959856"/>
      <w:bookmarkStart w:id="406" w:name="_Toc100819825"/>
      <w:r>
        <w:t>5.1.5.2</w:t>
      </w:r>
      <w:r>
        <w:tab/>
      </w:r>
      <w:r w:rsidR="002B7D1F">
        <w:rPr>
          <w:lang w:val="en-US"/>
        </w:rPr>
        <w:t>Analytics Notification</w:t>
      </w:r>
      <w:bookmarkEnd w:id="400"/>
      <w:bookmarkEnd w:id="402"/>
      <w:bookmarkEnd w:id="403"/>
      <w:bookmarkEnd w:id="404"/>
      <w:bookmarkEnd w:id="405"/>
      <w:bookmarkEnd w:id="406"/>
    </w:p>
    <w:p w14:paraId="0092F808" w14:textId="77777777" w:rsidR="00E60FE0" w:rsidRDefault="00C872B4">
      <w:pPr>
        <w:pStyle w:val="50"/>
        <w:rPr>
          <w:noProof/>
        </w:rPr>
      </w:pPr>
      <w:bookmarkStart w:id="407" w:name="_Toc532994455"/>
      <w:bookmarkStart w:id="408" w:name="_Toc35971422"/>
      <w:bookmarkStart w:id="409" w:name="_Toc67903539"/>
      <w:bookmarkStart w:id="410" w:name="_Toc73173271"/>
      <w:bookmarkStart w:id="411" w:name="_Toc96959857"/>
      <w:bookmarkStart w:id="412" w:name="_Toc100819826"/>
      <w:bookmarkStart w:id="413" w:name="_Toc510696631"/>
      <w:r>
        <w:t>5.1.5.2</w:t>
      </w:r>
      <w:r>
        <w:rPr>
          <w:noProof/>
        </w:rPr>
        <w:t>.1</w:t>
      </w:r>
      <w:r>
        <w:rPr>
          <w:noProof/>
        </w:rPr>
        <w:tab/>
        <w:t>Description</w:t>
      </w:r>
      <w:bookmarkEnd w:id="407"/>
      <w:bookmarkEnd w:id="408"/>
      <w:bookmarkEnd w:id="409"/>
      <w:bookmarkEnd w:id="410"/>
      <w:bookmarkEnd w:id="411"/>
      <w:bookmarkEnd w:id="41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4" w:name="_Toc532994456"/>
      <w:bookmarkStart w:id="415" w:name="_Toc35971423"/>
      <w:bookmarkStart w:id="416" w:name="_Toc67903540"/>
      <w:bookmarkStart w:id="417" w:name="_Toc73173272"/>
      <w:bookmarkStart w:id="418" w:name="_Toc96959858"/>
      <w:bookmarkStart w:id="419" w:name="_Toc100819827"/>
      <w:r>
        <w:t>5.1.5.2</w:t>
      </w:r>
      <w:r>
        <w:rPr>
          <w:noProof/>
        </w:rPr>
        <w:t>.2</w:t>
      </w:r>
      <w:r>
        <w:rPr>
          <w:noProof/>
        </w:rPr>
        <w:tab/>
        <w:t>Target URI</w:t>
      </w:r>
      <w:bookmarkEnd w:id="414"/>
      <w:bookmarkEnd w:id="415"/>
      <w:bookmarkEnd w:id="416"/>
      <w:bookmarkEnd w:id="417"/>
      <w:bookmarkEnd w:id="418"/>
      <w:bookmarkEnd w:id="41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0" w:name="_Toc532994457"/>
      <w:bookmarkStart w:id="421" w:name="_Toc35971424"/>
      <w:bookmarkStart w:id="422" w:name="_Toc67903541"/>
      <w:bookmarkStart w:id="423" w:name="_Toc73173273"/>
      <w:bookmarkStart w:id="424" w:name="_Toc96959859"/>
      <w:bookmarkStart w:id="425" w:name="_Toc100819828"/>
      <w:r>
        <w:t>5.1.5.2</w:t>
      </w:r>
      <w:r>
        <w:rPr>
          <w:noProof/>
        </w:rPr>
        <w:t>.3</w:t>
      </w:r>
      <w:r>
        <w:rPr>
          <w:noProof/>
        </w:rPr>
        <w:tab/>
        <w:t>Standard Methods</w:t>
      </w:r>
      <w:bookmarkEnd w:id="420"/>
      <w:bookmarkEnd w:id="421"/>
      <w:bookmarkEnd w:id="422"/>
      <w:bookmarkEnd w:id="423"/>
      <w:bookmarkEnd w:id="424"/>
      <w:bookmarkEnd w:id="425"/>
    </w:p>
    <w:p w14:paraId="0C02B12B" w14:textId="77777777" w:rsidR="00E60FE0" w:rsidRDefault="00C872B4">
      <w:pPr>
        <w:pStyle w:val="H6"/>
        <w:rPr>
          <w:noProof/>
        </w:rPr>
      </w:pPr>
      <w:bookmarkStart w:id="426" w:name="_Toc532994458"/>
      <w:bookmarkStart w:id="427" w:name="_Toc35971425"/>
      <w:r>
        <w:t>5.1.5.2.3</w:t>
      </w:r>
      <w:r>
        <w:rPr>
          <w:noProof/>
        </w:rPr>
        <w:t>.1</w:t>
      </w:r>
      <w:r>
        <w:rPr>
          <w:noProof/>
        </w:rPr>
        <w:tab/>
        <w:t>POST</w:t>
      </w:r>
      <w:bookmarkEnd w:id="426"/>
      <w:bookmarkEnd w:id="42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40"/>
      </w:pPr>
      <w:bookmarkStart w:id="428" w:name="_Toc35971426"/>
      <w:bookmarkStart w:id="429" w:name="_Toc67903542"/>
      <w:bookmarkStart w:id="430" w:name="_Toc73173274"/>
      <w:bookmarkStart w:id="431" w:name="_Toc96959860"/>
      <w:bookmarkStart w:id="432" w:name="_Toc100819829"/>
      <w:r>
        <w:t>5.1.5.3</w:t>
      </w:r>
      <w:r>
        <w:tab/>
      </w:r>
      <w:r w:rsidR="00E678A1">
        <w:rPr>
          <w:lang w:val="en-US"/>
        </w:rPr>
        <w:t>Data Notification</w:t>
      </w:r>
      <w:bookmarkEnd w:id="413"/>
      <w:bookmarkEnd w:id="428"/>
      <w:bookmarkEnd w:id="429"/>
      <w:bookmarkEnd w:id="430"/>
      <w:bookmarkEnd w:id="431"/>
      <w:bookmarkEnd w:id="432"/>
    </w:p>
    <w:p w14:paraId="03B1EDD9" w14:textId="77777777" w:rsidR="00E678A1" w:rsidRDefault="00E678A1" w:rsidP="00E678A1">
      <w:pPr>
        <w:pStyle w:val="50"/>
        <w:rPr>
          <w:noProof/>
        </w:rPr>
      </w:pPr>
      <w:bookmarkStart w:id="433" w:name="_Toc96959861"/>
      <w:bookmarkStart w:id="434" w:name="_Toc100819830"/>
      <w:r>
        <w:t>5.1.5.3</w:t>
      </w:r>
      <w:r>
        <w:rPr>
          <w:noProof/>
        </w:rPr>
        <w:t>.1</w:t>
      </w:r>
      <w:r>
        <w:rPr>
          <w:noProof/>
        </w:rPr>
        <w:tab/>
        <w:t>Description</w:t>
      </w:r>
      <w:bookmarkEnd w:id="433"/>
      <w:bookmarkEnd w:id="43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35" w:name="_Toc96959862"/>
      <w:bookmarkStart w:id="436" w:name="_Toc100819831"/>
      <w:r>
        <w:t>5.1.5.3</w:t>
      </w:r>
      <w:r>
        <w:rPr>
          <w:noProof/>
        </w:rPr>
        <w:t>.2</w:t>
      </w:r>
      <w:r>
        <w:rPr>
          <w:noProof/>
        </w:rPr>
        <w:tab/>
        <w:t>Target URI</w:t>
      </w:r>
      <w:bookmarkEnd w:id="435"/>
      <w:bookmarkEnd w:id="43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37" w:name="_Toc96959863"/>
      <w:bookmarkStart w:id="438" w:name="_Toc100819832"/>
      <w:r>
        <w:t>5.1.5.3</w:t>
      </w:r>
      <w:r>
        <w:rPr>
          <w:noProof/>
        </w:rPr>
        <w:t>.3</w:t>
      </w:r>
      <w:r>
        <w:rPr>
          <w:noProof/>
        </w:rPr>
        <w:tab/>
        <w:t>Standard Methods</w:t>
      </w:r>
      <w:bookmarkEnd w:id="437"/>
      <w:bookmarkEnd w:id="438"/>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0128C074" w14:textId="3C1CCF37" w:rsidR="00F95105" w:rsidRDefault="00F95105" w:rsidP="00F95105">
      <w:pPr>
        <w:pStyle w:val="40"/>
      </w:pPr>
      <w:bookmarkStart w:id="439" w:name="_Toc100819833"/>
      <w:r>
        <w:t>5.1.5.</w:t>
      </w:r>
      <w:r w:rsidR="0015358F">
        <w:t>4</w:t>
      </w:r>
      <w:r>
        <w:tab/>
      </w:r>
      <w:r>
        <w:rPr>
          <w:rFonts w:eastAsia="Times New Roman"/>
          <w:noProof/>
        </w:rPr>
        <w:t>Fetch</w:t>
      </w:r>
      <w:bookmarkStart w:id="440" w:name="_Toc97037347"/>
      <w:bookmarkStart w:id="441" w:name="_Toc97038357"/>
      <w:r>
        <w:rPr>
          <w:rFonts w:eastAsia="Times New Roman"/>
          <w:noProof/>
        </w:rPr>
        <w:t xml:space="preserve"> Notification</w:t>
      </w:r>
      <w:bookmarkEnd w:id="439"/>
      <w:bookmarkEnd w:id="440"/>
      <w:bookmarkEnd w:id="441"/>
    </w:p>
    <w:p w14:paraId="136BD83E" w14:textId="3846438D" w:rsidR="00F95105" w:rsidRDefault="00F95105" w:rsidP="00F95105">
      <w:pPr>
        <w:pStyle w:val="50"/>
        <w:rPr>
          <w:noProof/>
        </w:rPr>
      </w:pPr>
      <w:bookmarkStart w:id="442" w:name="_Toc97037348"/>
      <w:bookmarkStart w:id="443" w:name="_Toc97038358"/>
      <w:bookmarkStart w:id="444" w:name="_Toc100819834"/>
      <w:r>
        <w:t>5.1.5.</w:t>
      </w:r>
      <w:r w:rsidR="0015358F">
        <w:t>4</w:t>
      </w:r>
      <w:r>
        <w:rPr>
          <w:noProof/>
        </w:rPr>
        <w:t>.1</w:t>
      </w:r>
      <w:r>
        <w:rPr>
          <w:noProof/>
        </w:rPr>
        <w:tab/>
        <w:t>Description</w:t>
      </w:r>
      <w:bookmarkEnd w:id="442"/>
      <w:bookmarkEnd w:id="443"/>
      <w:bookmarkEnd w:id="44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7A9A5881" w:rsidR="00F95105" w:rsidRDefault="00F95105" w:rsidP="00F95105">
      <w:pPr>
        <w:pStyle w:val="50"/>
        <w:rPr>
          <w:noProof/>
        </w:rPr>
      </w:pPr>
      <w:bookmarkStart w:id="445" w:name="_Toc97037349"/>
      <w:bookmarkStart w:id="446" w:name="_Toc97038359"/>
      <w:bookmarkStart w:id="447" w:name="_Toc100819835"/>
      <w:r>
        <w:t>5.1.5.</w:t>
      </w:r>
      <w:r w:rsidR="0015358F">
        <w:t>4</w:t>
      </w:r>
      <w:r>
        <w:rPr>
          <w:noProof/>
        </w:rPr>
        <w:t>.2</w:t>
      </w:r>
      <w:r>
        <w:rPr>
          <w:noProof/>
        </w:rPr>
        <w:tab/>
        <w:t>Target URI</w:t>
      </w:r>
      <w:bookmarkEnd w:id="445"/>
      <w:bookmarkEnd w:id="446"/>
      <w:bookmarkEnd w:id="447"/>
    </w:p>
    <w:p w14:paraId="648E0AEE" w14:textId="0E42365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1D2C5E09"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D367C9">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78B36D0F" w14:textId="77777777" w:rsidR="00F95105" w:rsidRDefault="00F95105" w:rsidP="00D367C9">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166BE22C" w14:textId="77777777" w:rsidR="00F95105" w:rsidRDefault="00F95105" w:rsidP="00D367C9">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D367C9">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6C988C64" w14:textId="77777777" w:rsidR="00F95105" w:rsidRDefault="00F95105" w:rsidP="00D367C9">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334ED84F" w14:textId="77777777" w:rsidR="00F95105" w:rsidRDefault="00F95105" w:rsidP="00D367C9">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4A20475A" w:rsidR="00F95105" w:rsidRDefault="00F95105" w:rsidP="00F95105">
      <w:pPr>
        <w:pStyle w:val="50"/>
        <w:rPr>
          <w:noProof/>
        </w:rPr>
      </w:pPr>
      <w:bookmarkStart w:id="448" w:name="_Toc83230072"/>
      <w:bookmarkStart w:id="449" w:name="_Toc66277780"/>
      <w:bookmarkStart w:id="450" w:name="_Toc56672222"/>
      <w:bookmarkStart w:id="451" w:name="_Toc51761292"/>
      <w:bookmarkStart w:id="452" w:name="_Toc50023802"/>
      <w:bookmarkStart w:id="453" w:name="_Toc49935456"/>
      <w:bookmarkStart w:id="454" w:name="_Toc45132989"/>
      <w:bookmarkStart w:id="455" w:name="_Toc43298212"/>
      <w:bookmarkStart w:id="456" w:name="_Toc39063154"/>
      <w:bookmarkStart w:id="457" w:name="_Toc36037720"/>
      <w:bookmarkStart w:id="458" w:name="_Toc34210695"/>
      <w:bookmarkStart w:id="459" w:name="_Toc28011579"/>
      <w:bookmarkStart w:id="460" w:name="_Toc97037350"/>
      <w:bookmarkStart w:id="461" w:name="_Toc97038360"/>
      <w:bookmarkStart w:id="462" w:name="_Toc100819836"/>
      <w:r>
        <w:rPr>
          <w:noProof/>
        </w:rPr>
        <w:t>5.1.5.</w:t>
      </w:r>
      <w:r w:rsidR="0015358F">
        <w:rPr>
          <w:noProof/>
        </w:rPr>
        <w:t>4</w:t>
      </w:r>
      <w:r>
        <w:rPr>
          <w:noProof/>
        </w:rPr>
        <w:t>.3</w:t>
      </w:r>
      <w:r>
        <w:rPr>
          <w:noProof/>
        </w:rPr>
        <w:tab/>
        <w:t>Standard Methods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C2855F8" w14:textId="535E177E" w:rsidR="00F95105" w:rsidRDefault="00F95105" w:rsidP="00F95105">
      <w:pPr>
        <w:pStyle w:val="6"/>
      </w:pPr>
      <w:bookmarkStart w:id="463" w:name="_Toc97037351"/>
      <w:bookmarkStart w:id="464" w:name="_Toc97038361"/>
      <w:bookmarkStart w:id="465" w:name="_Toc100819837"/>
      <w:r>
        <w:t>5.1.5.</w:t>
      </w:r>
      <w:r w:rsidR="0015358F">
        <w:t>4</w:t>
      </w:r>
      <w:r>
        <w:t>.3.1</w:t>
      </w:r>
      <w:r>
        <w:tab/>
        <w:t>POST</w:t>
      </w:r>
      <w:bookmarkEnd w:id="463"/>
      <w:bookmarkEnd w:id="464"/>
      <w:bookmarkEnd w:id="465"/>
    </w:p>
    <w:p w14:paraId="32770D78" w14:textId="42DA9917" w:rsidR="00F95105" w:rsidRDefault="00F95105" w:rsidP="00F95105">
      <w:r>
        <w:t>This method shall support the URI query parameters specified in table</w:t>
      </w:r>
      <w:r w:rsidR="00AA1137">
        <w:t> </w:t>
      </w:r>
      <w:r>
        <w:t>5.1.5.</w:t>
      </w:r>
      <w:r w:rsidR="0015358F">
        <w:t>4</w:t>
      </w:r>
      <w:r>
        <w:t>.3.1-1.</w:t>
      </w:r>
    </w:p>
    <w:p w14:paraId="1C4C9089" w14:textId="651B1319"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95105" w14:paraId="0063075D" w14:textId="77777777" w:rsidTr="00D367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18660" w14:textId="77777777" w:rsidR="00F95105" w:rsidRDefault="00F95105" w:rsidP="00D367C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CE9F8" w14:textId="77777777" w:rsidR="00F95105" w:rsidRDefault="00F95105" w:rsidP="00D367C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88173" w14:textId="77777777" w:rsidR="00F95105" w:rsidRDefault="00F95105" w:rsidP="00D367C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1ACEA7" w14:textId="77777777" w:rsidR="00F95105" w:rsidRDefault="00F95105" w:rsidP="00D367C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76A726" w14:textId="77777777" w:rsidR="00F95105" w:rsidRDefault="00F95105" w:rsidP="00D367C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F7256A" w14:textId="77777777" w:rsidR="00F95105" w:rsidRDefault="00F95105" w:rsidP="00D367C9">
            <w:pPr>
              <w:pStyle w:val="TAH"/>
            </w:pPr>
            <w:r>
              <w:t>Applicability</w:t>
            </w:r>
          </w:p>
        </w:tc>
      </w:tr>
      <w:tr w:rsidR="00F95105" w14:paraId="3B276B8B"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E2292" w14:textId="77777777" w:rsidR="00F95105" w:rsidRDefault="00F95105" w:rsidP="00D367C9">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09212631" w14:textId="77777777" w:rsidR="00F95105" w:rsidRDefault="00F95105" w:rsidP="00D367C9">
            <w:pPr>
              <w:pStyle w:val="TAL"/>
            </w:pPr>
          </w:p>
        </w:tc>
        <w:tc>
          <w:tcPr>
            <w:tcW w:w="215" w:type="pct"/>
            <w:tcBorders>
              <w:top w:val="single" w:sz="4" w:space="0" w:color="auto"/>
              <w:left w:val="single" w:sz="6" w:space="0" w:color="000000"/>
              <w:bottom w:val="single" w:sz="6" w:space="0" w:color="000000"/>
              <w:right w:val="single" w:sz="6" w:space="0" w:color="000000"/>
            </w:tcBorders>
          </w:tcPr>
          <w:p w14:paraId="57C2DDEC" w14:textId="77777777" w:rsidR="00F95105" w:rsidRPr="003725B3" w:rsidRDefault="00F95105" w:rsidP="00D367C9">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69C88272" w14:textId="77777777" w:rsidR="00F95105" w:rsidRDefault="00F95105" w:rsidP="00D367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135D7" w14:textId="77777777" w:rsidR="00F95105" w:rsidRDefault="00F95105" w:rsidP="00D367C9">
            <w:pPr>
              <w:pStyle w:val="TAL"/>
            </w:pPr>
          </w:p>
        </w:tc>
        <w:tc>
          <w:tcPr>
            <w:tcW w:w="796" w:type="pct"/>
            <w:tcBorders>
              <w:top w:val="single" w:sz="4" w:space="0" w:color="auto"/>
              <w:left w:val="single" w:sz="6" w:space="0" w:color="000000"/>
              <w:bottom w:val="single" w:sz="6" w:space="0" w:color="000000"/>
              <w:right w:val="single" w:sz="6" w:space="0" w:color="000000"/>
            </w:tcBorders>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78A2AD3"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181853FD"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F95105" w14:paraId="77DFFF73" w14:textId="77777777" w:rsidTr="00D367C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6449BF" w14:textId="77777777" w:rsidR="00F95105" w:rsidRDefault="00F95105" w:rsidP="00D367C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96DF131" w14:textId="77777777" w:rsidR="00F95105" w:rsidRDefault="00F95105" w:rsidP="00D367C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9CA9F3E" w14:textId="77777777" w:rsidR="00F95105" w:rsidRDefault="00F95105" w:rsidP="00D367C9">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4C0170" w14:textId="77777777" w:rsidR="00F95105" w:rsidRDefault="00F95105" w:rsidP="00D367C9">
            <w:pPr>
              <w:pStyle w:val="TAH"/>
            </w:pPr>
            <w:r>
              <w:t>Description</w:t>
            </w:r>
          </w:p>
        </w:tc>
      </w:tr>
      <w:tr w:rsidR="00F95105" w14:paraId="070AB649" w14:textId="77777777" w:rsidTr="00D367C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57CFD8" w14:textId="77777777" w:rsidR="00F95105" w:rsidRDefault="00F95105" w:rsidP="00D367C9">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2ECD6F0E" w14:textId="77777777" w:rsidR="00F95105" w:rsidRDefault="00F95105" w:rsidP="00D367C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1A2A40E8" w14:textId="77777777" w:rsidR="00F95105" w:rsidRDefault="00F95105" w:rsidP="00D367C9">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4FF89B6F"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5105" w14:paraId="0535AD5A" w14:textId="77777777" w:rsidTr="00D367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3AAE" w14:textId="77777777" w:rsidR="00F95105" w:rsidRDefault="00F95105" w:rsidP="00D367C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77220C" w14:textId="77777777" w:rsidR="00F95105" w:rsidRDefault="00F95105" w:rsidP="00D367C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4" w:space="0" w:color="auto"/>
              <w:left w:val="single" w:sz="6" w:space="0" w:color="000000"/>
              <w:bottom w:val="single" w:sz="6" w:space="0" w:color="000000"/>
              <w:right w:val="single" w:sz="6" w:space="0" w:color="000000"/>
            </w:tcBorders>
          </w:tcPr>
          <w:p w14:paraId="21808F90" w14:textId="77777777" w:rsidR="00F95105" w:rsidRDefault="00F95105" w:rsidP="00D367C9">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5C105742" w14:textId="77777777" w:rsidR="00F95105" w:rsidRDefault="00F95105" w:rsidP="00D367C9">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79F077E8" w14:textId="77777777" w:rsidR="00F95105" w:rsidRDefault="00F95105" w:rsidP="00D367C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05EE" w14:textId="77777777" w:rsidR="00F95105" w:rsidRDefault="00F95105" w:rsidP="00D367C9">
            <w:pPr>
              <w:pStyle w:val="TAL"/>
            </w:pPr>
            <w:r>
              <w:t xml:space="preserve">The stored analytics related to the </w:t>
            </w:r>
            <w:r>
              <w:rPr>
                <w:lang w:val="en-US"/>
              </w:rPr>
              <w:t>"</w:t>
            </w:r>
            <w:r w:rsidRPr="00085C06">
              <w:t>fetch-corr-ids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4" w:space="0" w:color="auto"/>
              <w:left w:val="single" w:sz="6" w:space="0" w:color="000000"/>
              <w:bottom w:val="single" w:sz="6" w:space="0" w:color="000000"/>
              <w:right w:val="single" w:sz="6" w:space="0" w:color="000000"/>
            </w:tcBorders>
          </w:tcPr>
          <w:p w14:paraId="123870DF" w14:textId="77777777" w:rsidR="00F95105" w:rsidRDefault="00F95105" w:rsidP="00D367C9">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1A4EDC21" w14:textId="77777777" w:rsidR="00F95105" w:rsidRDefault="00F95105" w:rsidP="00D367C9">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E5F8B8B" w14:textId="77777777" w:rsidR="00F95105" w:rsidRDefault="00F95105" w:rsidP="00D367C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793E1F" w14:textId="77777777" w:rsidR="00F95105" w:rsidRDefault="00F95105" w:rsidP="00D367C9">
            <w:pPr>
              <w:pStyle w:val="TAL"/>
            </w:pPr>
            <w:r>
              <w:t xml:space="preserve">The stored data related to the </w:t>
            </w:r>
            <w:r>
              <w:rPr>
                <w:lang w:val="en-US"/>
              </w:rPr>
              <w:t>"</w:t>
            </w:r>
            <w:r w:rsidRPr="00085C06">
              <w:t>fetch-corr-ids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F95105" w14:paraId="48B2CA18"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E7BB4" w14:textId="77777777" w:rsidR="00F95105" w:rsidRDefault="00F95105" w:rsidP="00D367C9">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8FC5E91" w14:textId="77777777" w:rsidR="00F95105" w:rsidDel="003725B3" w:rsidRDefault="00F95105" w:rsidP="00D367C9">
            <w:pPr>
              <w:pStyle w:val="TAC"/>
            </w:pPr>
          </w:p>
        </w:tc>
        <w:tc>
          <w:tcPr>
            <w:tcW w:w="649" w:type="pct"/>
            <w:tcBorders>
              <w:top w:val="single" w:sz="4" w:space="0" w:color="auto"/>
              <w:left w:val="single" w:sz="6" w:space="0" w:color="000000"/>
              <w:bottom w:val="single" w:sz="6" w:space="0" w:color="000000"/>
              <w:right w:val="single" w:sz="6" w:space="0" w:color="000000"/>
            </w:tcBorders>
          </w:tcPr>
          <w:p w14:paraId="74C4A0A9" w14:textId="77777777" w:rsidR="00F95105" w:rsidDel="003725B3" w:rsidRDefault="00F95105" w:rsidP="00D367C9">
            <w:pPr>
              <w:pStyle w:val="TAL"/>
            </w:pPr>
          </w:p>
        </w:tc>
        <w:tc>
          <w:tcPr>
            <w:tcW w:w="583" w:type="pct"/>
            <w:tcBorders>
              <w:top w:val="single" w:sz="4" w:space="0" w:color="auto"/>
              <w:left w:val="single" w:sz="6" w:space="0" w:color="000000"/>
              <w:bottom w:val="single" w:sz="6" w:space="0" w:color="000000"/>
              <w:right w:val="single" w:sz="6" w:space="0" w:color="000000"/>
            </w:tcBorders>
          </w:tcPr>
          <w:p w14:paraId="3654783E" w14:textId="77777777" w:rsidR="00F95105" w:rsidDel="003725B3" w:rsidRDefault="00F95105" w:rsidP="00D367C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95BE4F" w14:textId="77777777" w:rsidR="00F95105" w:rsidRDefault="00F95105" w:rsidP="00D367C9">
            <w:pPr>
              <w:pStyle w:val="TAL"/>
            </w:pPr>
            <w:r>
              <w:t>Temporary redirection, during subscription retrieval. The response shall include a Location header field containing an alternative URI of the resource located in an alternative DCCF.</w:t>
            </w:r>
          </w:p>
        </w:tc>
      </w:tr>
      <w:tr w:rsidR="00F95105" w14:paraId="4370E409"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FDC0E" w14:textId="77777777" w:rsidR="00F95105" w:rsidRDefault="00F95105" w:rsidP="00D367C9">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BA9B6B1" w14:textId="77777777" w:rsidR="00F95105" w:rsidDel="003725B3" w:rsidRDefault="00F95105" w:rsidP="00D367C9">
            <w:pPr>
              <w:pStyle w:val="TAC"/>
            </w:pPr>
          </w:p>
        </w:tc>
        <w:tc>
          <w:tcPr>
            <w:tcW w:w="649" w:type="pct"/>
            <w:tcBorders>
              <w:top w:val="single" w:sz="4" w:space="0" w:color="auto"/>
              <w:left w:val="single" w:sz="6" w:space="0" w:color="000000"/>
              <w:bottom w:val="single" w:sz="6" w:space="0" w:color="000000"/>
              <w:right w:val="single" w:sz="6" w:space="0" w:color="000000"/>
            </w:tcBorders>
          </w:tcPr>
          <w:p w14:paraId="28D26138" w14:textId="77777777" w:rsidR="00F95105" w:rsidDel="003725B3" w:rsidRDefault="00F95105" w:rsidP="00D367C9">
            <w:pPr>
              <w:pStyle w:val="TAL"/>
            </w:pPr>
          </w:p>
        </w:tc>
        <w:tc>
          <w:tcPr>
            <w:tcW w:w="583" w:type="pct"/>
            <w:tcBorders>
              <w:top w:val="single" w:sz="4" w:space="0" w:color="auto"/>
              <w:left w:val="single" w:sz="6" w:space="0" w:color="000000"/>
              <w:bottom w:val="single" w:sz="6" w:space="0" w:color="000000"/>
              <w:right w:val="single" w:sz="6" w:space="0" w:color="000000"/>
            </w:tcBorders>
          </w:tcPr>
          <w:p w14:paraId="29E86EAC" w14:textId="77777777" w:rsidR="00F95105" w:rsidDel="003725B3" w:rsidRDefault="00F95105" w:rsidP="00D367C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EA8158" w14:textId="77777777" w:rsidR="00F95105" w:rsidRDefault="00F95105" w:rsidP="00D367C9">
            <w:pPr>
              <w:pStyle w:val="TAL"/>
            </w:pPr>
            <w:r>
              <w:t>Permanent redirection, during subscription retrieval. The response shall include a Location header field containing an alternative URI of the resource located in an alternative DCCF.</w:t>
            </w:r>
          </w:p>
        </w:tc>
      </w:tr>
      <w:tr w:rsidR="00F95105" w14:paraId="5248DE24" w14:textId="77777777" w:rsidTr="00D367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909A8" w14:textId="0F6FD475" w:rsidR="00F95105" w:rsidRDefault="00F95105" w:rsidP="00D367C9">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w:t>
            </w:r>
            <w:r w:rsidR="00AA1137">
              <w:t> </w:t>
            </w:r>
            <w:r>
              <w:t>5.2.7.1-1 of 3GPP TS 29.500 [4] also apply.</w:t>
            </w:r>
          </w:p>
          <w:p w14:paraId="73244A72" w14:textId="77777777" w:rsidR="00F95105" w:rsidRDefault="00F95105" w:rsidP="00D367C9">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4E0A5D4B"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F95105" w14:paraId="54C19237" w14:textId="77777777" w:rsidTr="00D367C9">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3366A2" w14:textId="77777777" w:rsidR="00F95105" w:rsidRDefault="00F95105" w:rsidP="00D367C9">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F54F6E" w14:textId="77777777" w:rsidR="00F95105" w:rsidRDefault="00F95105" w:rsidP="00D367C9">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F53574" w14:textId="77777777" w:rsidR="00F95105" w:rsidRDefault="00F95105" w:rsidP="00D367C9">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C10A524" w14:textId="77777777" w:rsidR="00F95105" w:rsidRDefault="00F95105" w:rsidP="00D367C9">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59C359E" w14:textId="77777777" w:rsidR="00F95105" w:rsidRDefault="00F95105" w:rsidP="00D367C9">
            <w:pPr>
              <w:pStyle w:val="TAH"/>
            </w:pPr>
            <w:r>
              <w:t>Description</w:t>
            </w:r>
          </w:p>
        </w:tc>
      </w:tr>
      <w:tr w:rsidR="00F95105" w14:paraId="51FA40AD" w14:textId="77777777" w:rsidTr="00D367C9">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1131B14" w14:textId="77777777" w:rsidR="00F95105" w:rsidRDefault="00F95105" w:rsidP="00D367C9">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5029299" w14:textId="77777777" w:rsidR="00F95105" w:rsidRDefault="00F95105" w:rsidP="00D367C9">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7EBEEA98" w14:textId="77777777" w:rsidR="00F95105" w:rsidRDefault="00F95105" w:rsidP="00D367C9">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7D3AC286" w14:textId="77777777" w:rsidR="00F95105" w:rsidRDefault="00F95105" w:rsidP="00D367C9">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D367C9">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089001D2" w14:textId="77777777" w:rsidR="00F95105" w:rsidRDefault="00F95105" w:rsidP="00D367C9">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17A28805" w14:textId="77777777" w:rsidR="00F95105" w:rsidRDefault="00F95105" w:rsidP="00D367C9">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5148DA2B" w14:textId="77777777" w:rsidR="00F95105" w:rsidRDefault="00F95105" w:rsidP="00D367C9">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72E67FDB" w14:textId="77777777" w:rsidR="00F95105" w:rsidRDefault="00F95105" w:rsidP="00D367C9">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557F63BE"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95105" w14:paraId="2B9F254D" w14:textId="77777777" w:rsidTr="00D367C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5C0A9" w14:textId="77777777" w:rsidR="00F95105" w:rsidRDefault="00F95105" w:rsidP="00D367C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6CE7EA" w14:textId="77777777" w:rsidR="00F95105" w:rsidRDefault="00F95105" w:rsidP="00D367C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09D1A6" w14:textId="77777777" w:rsidR="00F95105" w:rsidRDefault="00F95105" w:rsidP="00D367C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CBCBEBE" w14:textId="77777777" w:rsidR="00F95105" w:rsidRDefault="00F95105" w:rsidP="00D367C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FEE7F86" w14:textId="77777777" w:rsidR="00F95105" w:rsidRDefault="00F95105" w:rsidP="00D367C9">
            <w:pPr>
              <w:pStyle w:val="TAH"/>
            </w:pPr>
            <w:r>
              <w:t>Description</w:t>
            </w:r>
          </w:p>
        </w:tc>
      </w:tr>
      <w:tr w:rsidR="00F95105" w14:paraId="787D39EA" w14:textId="77777777" w:rsidTr="00D367C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66CAED" w14:textId="77777777" w:rsidR="00F95105" w:rsidRDefault="00F95105" w:rsidP="00D367C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983924E" w14:textId="77777777" w:rsidR="00F95105" w:rsidRDefault="00F95105" w:rsidP="00D367C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7909A9E" w14:textId="77777777" w:rsidR="00F95105" w:rsidRDefault="00F95105" w:rsidP="00D367C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8888E7" w14:textId="77777777" w:rsidR="00F95105" w:rsidRDefault="00F95105" w:rsidP="00D367C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D367C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23C7B5" w14:textId="77777777" w:rsidR="00F95105" w:rsidRDefault="00F95105" w:rsidP="00D367C9">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2B154C7" w14:textId="77777777" w:rsidR="00F95105" w:rsidRDefault="00F95105" w:rsidP="00D367C9">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580E3108" w14:textId="77777777" w:rsidR="00F95105" w:rsidRDefault="00F95105" w:rsidP="00D367C9">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37BD879" w14:textId="77777777" w:rsidR="00F95105" w:rsidRDefault="00F95105" w:rsidP="00D367C9">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pPr>
        <w:pStyle w:val="Guidance"/>
      </w:pPr>
    </w:p>
    <w:p w14:paraId="431FB7F3" w14:textId="77777777" w:rsidR="00E60FE0" w:rsidRDefault="00C872B4">
      <w:pPr>
        <w:pStyle w:val="30"/>
      </w:pPr>
      <w:bookmarkStart w:id="466" w:name="_Toc35971427"/>
      <w:bookmarkStart w:id="467" w:name="_Toc67903543"/>
      <w:bookmarkStart w:id="468" w:name="_Toc73173275"/>
      <w:bookmarkStart w:id="469" w:name="_Toc96959864"/>
      <w:bookmarkStart w:id="470" w:name="_Toc100819838"/>
      <w:r>
        <w:t>5.1.6</w:t>
      </w:r>
      <w:r>
        <w:tab/>
        <w:t>Data Model</w:t>
      </w:r>
      <w:bookmarkEnd w:id="401"/>
      <w:bookmarkEnd w:id="466"/>
      <w:bookmarkEnd w:id="467"/>
      <w:bookmarkEnd w:id="468"/>
      <w:bookmarkEnd w:id="469"/>
      <w:bookmarkEnd w:id="470"/>
    </w:p>
    <w:p w14:paraId="32E0CA22" w14:textId="77777777" w:rsidR="00E60FE0" w:rsidRDefault="00C872B4">
      <w:pPr>
        <w:pStyle w:val="40"/>
      </w:pPr>
      <w:bookmarkStart w:id="471" w:name="_Toc510696633"/>
      <w:bookmarkStart w:id="472" w:name="_Toc35971428"/>
      <w:bookmarkStart w:id="473" w:name="_Toc67903544"/>
      <w:bookmarkStart w:id="474" w:name="_Toc73173276"/>
      <w:bookmarkStart w:id="475" w:name="_Toc96959865"/>
      <w:bookmarkStart w:id="476" w:name="_Toc100819839"/>
      <w:r>
        <w:t>5.1.6.1</w:t>
      </w:r>
      <w:r>
        <w:tab/>
        <w:t>General</w:t>
      </w:r>
      <w:bookmarkEnd w:id="471"/>
      <w:bookmarkEnd w:id="472"/>
      <w:bookmarkEnd w:id="473"/>
      <w:bookmarkEnd w:id="474"/>
      <w:bookmarkEnd w:id="475"/>
      <w:bookmarkEnd w:id="476"/>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477" w:name="_Hlk91581066"/>
            <w:r>
              <w:t>Represents a summarized report for one event parameter.</w:t>
            </w:r>
            <w:bookmarkEnd w:id="477"/>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rFonts w:cs="Arial"/>
                <w:szCs w:val="18"/>
              </w:rPr>
            </w:pPr>
          </w:p>
        </w:tc>
      </w:tr>
      <w:tr w:rsidR="00BE0A5A"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lang w:eastAsia="zh-CN"/>
              </w:rPr>
            </w:pPr>
            <w:r w:rsidRPr="00E5498B">
              <w:rPr>
                <w:lang w:eastAsia="zh-CN"/>
              </w:rPr>
              <w:t>Represents attribute in the summarized repo</w:t>
            </w:r>
            <w:r w:rsidRPr="00E5498B">
              <w:rPr>
                <w:lang w:eastAsia="zh-CN"/>
              </w:rPr>
              <w:lastRenderedPageBreak/>
              <w:t>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BE0F14" w14:paraId="354AFE9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BE0F14" w:rsidRDefault="00BE0F14" w:rsidP="00BE0F14">
            <w:pPr>
              <w:pStyle w:val="TAL"/>
            </w:pPr>
            <w:r>
              <w:t>DataSubscription</w:t>
            </w:r>
          </w:p>
        </w:tc>
        <w:tc>
          <w:tcPr>
            <w:tcW w:w="2058" w:type="dxa"/>
            <w:tcBorders>
              <w:top w:val="single" w:sz="4" w:space="0" w:color="auto"/>
              <w:left w:val="single" w:sz="4" w:space="0" w:color="auto"/>
              <w:bottom w:val="single" w:sz="4" w:space="0" w:color="auto"/>
              <w:right w:val="single" w:sz="4" w:space="0" w:color="auto"/>
            </w:tcBorders>
          </w:tcPr>
          <w:p w14:paraId="6193CE6B" w14:textId="7FA2B1DC" w:rsidR="00BE0F14" w:rsidRDefault="00BE0F14" w:rsidP="00B41AA9">
            <w:pPr>
              <w:pStyle w:val="TAL"/>
            </w:pPr>
            <w:r>
              <w:rPr>
                <w:noProof/>
              </w:rPr>
              <w:t>3GPP TS 29.575 [</w:t>
            </w:r>
            <w:r w:rsidR="00B41AA9">
              <w:rPr>
                <w:noProof/>
              </w:rPr>
              <w:t>25</w:t>
            </w:r>
            <w:r>
              <w:rPr>
                <w:noProof/>
              </w:rPr>
              <w:t>]</w:t>
            </w:r>
          </w:p>
        </w:tc>
        <w:tc>
          <w:tcPr>
            <w:tcW w:w="2449" w:type="dxa"/>
            <w:tcBorders>
              <w:top w:val="single" w:sz="4" w:space="0" w:color="auto"/>
              <w:left w:val="single" w:sz="4" w:space="0" w:color="auto"/>
              <w:bottom w:val="single" w:sz="4" w:space="0" w:color="auto"/>
              <w:right w:val="single" w:sz="4" w:space="0" w:color="auto"/>
            </w:tcBorders>
          </w:tcPr>
          <w:p w14:paraId="7E62D242" w14:textId="391BA3E3" w:rsidR="00BE0F14" w:rsidRDefault="00BE0F14" w:rsidP="00BE0F14">
            <w:pPr>
              <w:pStyle w:val="TAL"/>
              <w:rPr>
                <w:rFonts w:cs="Arial"/>
                <w:szCs w:val="18"/>
              </w:rPr>
            </w:pPr>
            <w:r>
              <w:rPr>
                <w:lang w:eastAsia="zh-CN"/>
              </w:rPr>
              <w:t>Represents a data subscription to one of various possible data sources.</w:t>
            </w:r>
          </w:p>
        </w:tc>
        <w:tc>
          <w:tcPr>
            <w:tcW w:w="1739" w:type="dxa"/>
            <w:tcBorders>
              <w:top w:val="single" w:sz="4" w:space="0" w:color="auto"/>
              <w:left w:val="single" w:sz="4" w:space="0" w:color="auto"/>
              <w:bottom w:val="single" w:sz="4" w:space="0" w:color="auto"/>
              <w:right w:val="single" w:sz="4" w:space="0" w:color="auto"/>
            </w:tcBorders>
          </w:tcPr>
          <w:p w14:paraId="302923B1" w14:textId="77777777" w:rsidR="00BE0F14" w:rsidRPr="00465A81" w:rsidRDefault="00BE0F14" w:rsidP="00BE0F14">
            <w:pPr>
              <w:pStyle w:val="TAL"/>
              <w:rPr>
                <w:rFonts w:cs="Arial"/>
                <w:szCs w:val="18"/>
              </w:rPr>
            </w:pPr>
          </w:p>
        </w:tc>
      </w:tr>
      <w:tr w:rsidR="00BE0F14" w14:paraId="2756741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BE0F14" w:rsidRDefault="00BE0F14" w:rsidP="00BE0F14">
            <w:pPr>
              <w:pStyle w:val="TAL"/>
            </w:pPr>
            <w:r>
              <w:t>DataNotification</w:t>
            </w:r>
          </w:p>
        </w:tc>
        <w:tc>
          <w:tcPr>
            <w:tcW w:w="2058" w:type="dxa"/>
            <w:tcBorders>
              <w:top w:val="single" w:sz="4" w:space="0" w:color="auto"/>
              <w:left w:val="single" w:sz="4" w:space="0" w:color="auto"/>
              <w:bottom w:val="single" w:sz="4" w:space="0" w:color="auto"/>
              <w:right w:val="single" w:sz="4" w:space="0" w:color="auto"/>
            </w:tcBorders>
          </w:tcPr>
          <w:p w14:paraId="5CD74B06" w14:textId="1F8E3BC3" w:rsidR="00BE0F14" w:rsidRDefault="00BE0F14" w:rsidP="00B41AA9">
            <w:pPr>
              <w:pStyle w:val="TAL"/>
            </w:pPr>
            <w:r>
              <w:rPr>
                <w:noProof/>
              </w:rPr>
              <w:t>3GPP TS 29.575 [</w:t>
            </w:r>
            <w:r w:rsidR="00B41AA9">
              <w:rPr>
                <w:noProof/>
              </w:rPr>
              <w:t>25</w:t>
            </w:r>
            <w:r>
              <w:rPr>
                <w:noProof/>
              </w:rPr>
              <w:t>]</w:t>
            </w:r>
          </w:p>
        </w:tc>
        <w:tc>
          <w:tcPr>
            <w:tcW w:w="2449" w:type="dxa"/>
            <w:tcBorders>
              <w:top w:val="single" w:sz="4" w:space="0" w:color="auto"/>
              <w:left w:val="single" w:sz="4" w:space="0" w:color="auto"/>
              <w:bottom w:val="single" w:sz="4" w:space="0" w:color="auto"/>
              <w:right w:val="single" w:sz="4" w:space="0" w:color="auto"/>
            </w:tcBorders>
          </w:tcPr>
          <w:p w14:paraId="4A661832" w14:textId="38706EBA" w:rsidR="00BE0F14" w:rsidRDefault="00BE0F14" w:rsidP="00BE0F14">
            <w:pPr>
              <w:pStyle w:val="TAL"/>
              <w:rPr>
                <w:rFonts w:cs="Arial"/>
                <w:szCs w:val="18"/>
              </w:rPr>
            </w:pPr>
            <w:r>
              <w:rPr>
                <w:lang w:eastAsia="zh-CN"/>
              </w:rPr>
              <w:t>Represents a data subscription notification of one of various possible data sources.</w:t>
            </w:r>
          </w:p>
        </w:tc>
        <w:tc>
          <w:tcPr>
            <w:tcW w:w="1739" w:type="dxa"/>
            <w:tcBorders>
              <w:top w:val="single" w:sz="4" w:space="0" w:color="auto"/>
              <w:left w:val="single" w:sz="4" w:space="0" w:color="auto"/>
              <w:bottom w:val="single" w:sz="4" w:space="0" w:color="auto"/>
              <w:right w:val="single" w:sz="4" w:space="0" w:color="auto"/>
            </w:tcBorders>
          </w:tcPr>
          <w:p w14:paraId="49BB0909" w14:textId="77777777" w:rsidR="00BE0F14" w:rsidRPr="00465A81" w:rsidRDefault="00BE0F14" w:rsidP="00BE0F14">
            <w:pPr>
              <w:pStyle w:val="TAL"/>
              <w:rPr>
                <w:rFonts w:cs="Arial"/>
                <w:szCs w:val="18"/>
              </w:rPr>
            </w:pPr>
          </w:p>
        </w:tc>
      </w:tr>
      <w:tr w:rsidR="00BE0F14"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BE0F14" w:rsidRPr="00D276BF" w:rsidRDefault="00BE0F14" w:rsidP="00BE0F14">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BE0F14" w:rsidRDefault="00BE0F14" w:rsidP="00BE0F14">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BE0F14" w:rsidRDefault="00BE0F14" w:rsidP="00BE0F14">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BE0F14" w:rsidRPr="00465A81" w:rsidRDefault="00BE0F14" w:rsidP="00BE0F14">
            <w:pPr>
              <w:pStyle w:val="TAL"/>
              <w:rPr>
                <w:rFonts w:cs="Arial"/>
                <w:szCs w:val="18"/>
              </w:rPr>
            </w:pPr>
          </w:p>
        </w:tc>
      </w:tr>
      <w:tr w:rsidR="00BE0F14"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BE0F14" w:rsidRPr="00D70006" w:rsidRDefault="00BE0F14" w:rsidP="00BE0F14">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BE0F14" w:rsidRDefault="00BE0F14" w:rsidP="00BE0F14">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BE0F14" w:rsidRDefault="00BE0F14" w:rsidP="00BE0F14">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BE0F14" w:rsidRPr="00465A81" w:rsidRDefault="00BE0F14" w:rsidP="00BE0F14">
            <w:pPr>
              <w:pStyle w:val="TAL"/>
              <w:rPr>
                <w:rFonts w:cs="Arial"/>
                <w:szCs w:val="18"/>
              </w:rPr>
            </w:pPr>
          </w:p>
        </w:tc>
      </w:tr>
      <w:tr w:rsidR="008F40A7" w14:paraId="62BA53C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8F40A7" w:rsidRPr="003D3AE0" w:rsidRDefault="008F40A7" w:rsidP="008F40A7">
            <w:pPr>
              <w:pStyle w:val="TAL"/>
            </w:pPr>
            <w:r>
              <w:rPr>
                <w:rFonts w:hint="eastAsia"/>
              </w:rPr>
              <w:t>F</w:t>
            </w:r>
            <w:r>
              <w:t>etchInstruction</w:t>
            </w:r>
          </w:p>
        </w:tc>
        <w:tc>
          <w:tcPr>
            <w:tcW w:w="2058" w:type="dxa"/>
            <w:tcBorders>
              <w:top w:val="single" w:sz="4" w:space="0" w:color="auto"/>
              <w:left w:val="single" w:sz="4" w:space="0" w:color="auto"/>
              <w:bottom w:val="single" w:sz="4" w:space="0" w:color="auto"/>
              <w:right w:val="single" w:sz="4" w:space="0" w:color="auto"/>
            </w:tcBorders>
          </w:tcPr>
          <w:p w14:paraId="752203A7" w14:textId="2E975E9D" w:rsidR="008F40A7" w:rsidRDefault="008F40A7" w:rsidP="00B41AA9">
            <w:pPr>
              <w:pStyle w:val="TAL"/>
            </w:pPr>
            <w:r>
              <w:t>3GPP TS 29.576 [</w:t>
            </w:r>
            <w:r w:rsidR="00B41AA9">
              <w:t>26</w:t>
            </w:r>
            <w:r>
              <w:t>]</w:t>
            </w:r>
          </w:p>
        </w:tc>
        <w:tc>
          <w:tcPr>
            <w:tcW w:w="2449" w:type="dxa"/>
            <w:tcBorders>
              <w:top w:val="single" w:sz="4" w:space="0" w:color="auto"/>
              <w:left w:val="single" w:sz="4" w:space="0" w:color="auto"/>
              <w:bottom w:val="single" w:sz="4" w:space="0" w:color="auto"/>
              <w:right w:val="single" w:sz="4" w:space="0" w:color="auto"/>
            </w:tcBorders>
          </w:tcPr>
          <w:p w14:paraId="34F31FEF" w14:textId="780D2254" w:rsidR="008F40A7" w:rsidRDefault="008F40A7" w:rsidP="008F40A7">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739" w:type="dxa"/>
            <w:tcBorders>
              <w:top w:val="single" w:sz="4" w:space="0" w:color="auto"/>
              <w:left w:val="single" w:sz="4" w:space="0" w:color="auto"/>
              <w:bottom w:val="single" w:sz="4" w:space="0" w:color="auto"/>
              <w:right w:val="single" w:sz="4" w:space="0" w:color="auto"/>
            </w:tcBorders>
          </w:tcPr>
          <w:p w14:paraId="6E1CD23D" w14:textId="77777777" w:rsidR="008F40A7" w:rsidRPr="00465A81" w:rsidRDefault="008F40A7" w:rsidP="008F40A7">
            <w:pPr>
              <w:pStyle w:val="TAL"/>
              <w:rPr>
                <w:rFonts w:cs="Arial"/>
                <w:szCs w:val="18"/>
              </w:rPr>
            </w:pPr>
          </w:p>
        </w:tc>
      </w:tr>
      <w:tr w:rsidR="008F40A7"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8F40A7" w:rsidRPr="00D276BF" w:rsidRDefault="008F40A7" w:rsidP="008F40A7">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8F40A7" w:rsidRDefault="008F40A7" w:rsidP="008F40A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8F40A7" w:rsidRDefault="008F40A7" w:rsidP="008F40A7">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8F40A7" w:rsidRPr="00465A81" w:rsidRDefault="008F40A7" w:rsidP="008F40A7">
            <w:pPr>
              <w:pStyle w:val="TAL"/>
              <w:rPr>
                <w:rFonts w:cs="Arial"/>
                <w:szCs w:val="18"/>
              </w:rPr>
            </w:pPr>
          </w:p>
        </w:tc>
      </w:tr>
      <w:tr w:rsidR="008F40A7"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8F40A7" w:rsidRDefault="008F40A7" w:rsidP="008F40A7">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8F40A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8F40A7" w:rsidRPr="00465A81" w:rsidRDefault="008F40A7" w:rsidP="008F40A7">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8F40A7" w:rsidRPr="00465A81" w:rsidRDefault="008F40A7" w:rsidP="008F40A7">
            <w:pPr>
              <w:pStyle w:val="TAL"/>
              <w:rPr>
                <w:rFonts w:cs="Arial"/>
                <w:szCs w:val="18"/>
              </w:rPr>
            </w:pPr>
          </w:p>
        </w:tc>
      </w:tr>
      <w:tr w:rsidR="008F40A7"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8F40A7" w:rsidRDefault="008F40A7" w:rsidP="008F40A7">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8F40A7" w:rsidRPr="00F0711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8F40A7" w:rsidRPr="00465A81" w:rsidRDefault="008F40A7" w:rsidP="008F40A7">
            <w:pPr>
              <w:pStyle w:val="TAL"/>
              <w:rPr>
                <w:rFonts w:cs="Arial"/>
                <w:szCs w:val="18"/>
              </w:rPr>
            </w:pPr>
          </w:p>
        </w:tc>
      </w:tr>
      <w:tr w:rsidR="008F40A7"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8F40A7" w:rsidRPr="002A3F7A" w:rsidRDefault="008F40A7" w:rsidP="008F40A7">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8F40A7" w:rsidRDefault="008F40A7" w:rsidP="008F40A7">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8F40A7" w:rsidRPr="00465A81" w:rsidRDefault="008F40A7" w:rsidP="008F40A7">
            <w:pPr>
              <w:pStyle w:val="TAL"/>
              <w:rPr>
                <w:rFonts w:cs="Arial"/>
                <w:szCs w:val="18"/>
              </w:rPr>
            </w:pPr>
          </w:p>
        </w:tc>
      </w:tr>
      <w:tr w:rsidR="008F40A7"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8F40A7" w:rsidRPr="002A3F7A" w:rsidRDefault="008F40A7" w:rsidP="008F40A7">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8F40A7" w:rsidRDefault="008F40A7" w:rsidP="008F40A7">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8F40A7" w:rsidRPr="00465A81" w:rsidRDefault="008F40A7" w:rsidP="008F40A7">
            <w:pPr>
              <w:pStyle w:val="TAL"/>
              <w:rPr>
                <w:rFonts w:cs="Arial"/>
                <w:szCs w:val="18"/>
              </w:rPr>
            </w:pPr>
          </w:p>
        </w:tc>
      </w:tr>
      <w:tr w:rsidR="008F40A7"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8F40A7" w:rsidRDefault="008F40A7" w:rsidP="008F40A7">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8F40A7" w:rsidRPr="00465A81" w:rsidRDefault="008F40A7" w:rsidP="008F40A7">
            <w:pPr>
              <w:pStyle w:val="TAL"/>
              <w:rPr>
                <w:rFonts w:cs="Arial"/>
                <w:szCs w:val="18"/>
              </w:rPr>
            </w:pPr>
          </w:p>
        </w:tc>
      </w:tr>
      <w:tr w:rsidR="008F40A7"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8F40A7" w:rsidRDefault="008F40A7" w:rsidP="008F40A7">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8F40A7" w:rsidRPr="00465A81" w:rsidRDefault="008F40A7" w:rsidP="008F40A7">
            <w:pPr>
              <w:pStyle w:val="TAL"/>
              <w:rPr>
                <w:rFonts w:cs="Arial"/>
                <w:szCs w:val="18"/>
              </w:rPr>
            </w:pPr>
          </w:p>
        </w:tc>
      </w:tr>
      <w:tr w:rsidR="008F40A7"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8F40A7" w:rsidRDefault="008F40A7" w:rsidP="008F40A7">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8F40A7" w:rsidRPr="00465A81" w:rsidRDefault="008F40A7" w:rsidP="008F40A7">
            <w:pPr>
              <w:pStyle w:val="TAL"/>
              <w:rPr>
                <w:rFonts w:cs="Arial"/>
                <w:szCs w:val="18"/>
              </w:rPr>
            </w:pPr>
          </w:p>
        </w:tc>
      </w:tr>
      <w:tr w:rsidR="008F40A7"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8F40A7" w:rsidRDefault="008F40A7" w:rsidP="008F40A7">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8F40A7" w:rsidRPr="00465A81" w:rsidRDefault="008F40A7" w:rsidP="008F40A7">
            <w:pPr>
              <w:pStyle w:val="TAL"/>
              <w:rPr>
                <w:rFonts w:cs="Arial"/>
                <w:szCs w:val="18"/>
              </w:rPr>
            </w:pPr>
          </w:p>
        </w:tc>
      </w:tr>
      <w:tr w:rsidR="008F40A7"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8F40A7" w:rsidRPr="003D3AE0" w:rsidRDefault="008F40A7" w:rsidP="008F40A7">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8F40A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8F40A7" w:rsidRPr="00465A81" w:rsidRDefault="008F40A7" w:rsidP="008F40A7">
            <w:pPr>
              <w:pStyle w:val="TAL"/>
              <w:rPr>
                <w:rFonts w:cs="Arial"/>
                <w:szCs w:val="18"/>
              </w:rPr>
            </w:pPr>
          </w:p>
        </w:tc>
      </w:tr>
      <w:tr w:rsidR="008F40A7"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8F40A7" w:rsidRPr="00D276BF" w:rsidDel="003E25FD" w:rsidRDefault="008F40A7" w:rsidP="008F40A7">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00157E69" w:rsidR="008F40A7" w:rsidDel="003E25FD" w:rsidRDefault="008F40A7" w:rsidP="005C2383">
            <w:pPr>
              <w:pStyle w:val="TAL"/>
            </w:pPr>
            <w:r>
              <w:t>3GPP TS 29.571 [</w:t>
            </w:r>
            <w:r w:rsidR="005C2383">
              <w:t>17</w:t>
            </w:r>
            <w:r>
              <w:t>]</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8F40A7" w:rsidRPr="00465A81" w:rsidDel="003E25FD" w:rsidRDefault="008F40A7" w:rsidP="008F40A7">
            <w:pPr>
              <w:pStyle w:val="TAL"/>
              <w:rPr>
                <w:rFonts w:cs="Arial"/>
                <w:szCs w:val="18"/>
              </w:rPr>
            </w:pPr>
          </w:p>
        </w:tc>
      </w:tr>
      <w:tr w:rsidR="008F40A7"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8F40A7" w:rsidRPr="00D54FE4" w:rsidRDefault="008F40A7" w:rsidP="008F40A7">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8F40A7" w:rsidRDefault="008F40A7" w:rsidP="008F40A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8F40A7" w:rsidRPr="00465A81" w:rsidRDefault="008F40A7" w:rsidP="008F40A7">
            <w:pPr>
              <w:pStyle w:val="TAL"/>
              <w:rPr>
                <w:rFonts w:cs="Arial"/>
                <w:szCs w:val="18"/>
              </w:rPr>
            </w:pPr>
          </w:p>
        </w:tc>
      </w:tr>
      <w:tr w:rsidR="008F40A7"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8F40A7" w:rsidRPr="00D276BF" w:rsidRDefault="008F40A7" w:rsidP="008F40A7">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8F40A7" w:rsidRPr="00465A81" w:rsidRDefault="008F40A7" w:rsidP="008F40A7">
            <w:pPr>
              <w:pStyle w:val="TAL"/>
              <w:rPr>
                <w:rFonts w:cs="Arial"/>
                <w:szCs w:val="18"/>
              </w:rPr>
            </w:pPr>
          </w:p>
        </w:tc>
      </w:tr>
      <w:tr w:rsidR="008F40A7"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8F40A7" w:rsidRPr="00735F10" w:rsidRDefault="008F40A7" w:rsidP="008F40A7">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8F40A7" w:rsidRPr="00465A81" w:rsidRDefault="008F40A7" w:rsidP="008F40A7">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78" w:name="_Toc510696634"/>
      <w:bookmarkStart w:id="479" w:name="_Toc35971429"/>
      <w:bookmarkStart w:id="480" w:name="_Toc67903545"/>
      <w:bookmarkStart w:id="481" w:name="_Toc73173277"/>
      <w:bookmarkStart w:id="482" w:name="_Toc96959866"/>
      <w:bookmarkStart w:id="483" w:name="_Toc100819840"/>
      <w:r>
        <w:rPr>
          <w:lang w:val="en-US"/>
        </w:rPr>
        <w:t>5.1.6.2</w:t>
      </w:r>
      <w:r>
        <w:rPr>
          <w:lang w:val="en-US"/>
        </w:rPr>
        <w:tab/>
        <w:t>Structured data types</w:t>
      </w:r>
      <w:bookmarkEnd w:id="478"/>
      <w:bookmarkEnd w:id="479"/>
      <w:bookmarkEnd w:id="480"/>
      <w:bookmarkEnd w:id="481"/>
      <w:bookmarkEnd w:id="482"/>
      <w:bookmarkEnd w:id="483"/>
    </w:p>
    <w:p w14:paraId="727E64EC" w14:textId="77777777" w:rsidR="00E60FE0" w:rsidRDefault="00C872B4">
      <w:pPr>
        <w:pStyle w:val="50"/>
      </w:pPr>
      <w:bookmarkStart w:id="484" w:name="_Toc510696635"/>
      <w:bookmarkStart w:id="485" w:name="_Toc35971430"/>
      <w:bookmarkStart w:id="486" w:name="_Toc67903546"/>
      <w:bookmarkStart w:id="487" w:name="_Toc73173278"/>
      <w:bookmarkStart w:id="488" w:name="_Toc96959867"/>
      <w:bookmarkStart w:id="489" w:name="_Toc100819841"/>
      <w:r>
        <w:t>5.1.6.2.1</w:t>
      </w:r>
      <w:r>
        <w:tab/>
        <w:t>Introduction</w:t>
      </w:r>
      <w:bookmarkEnd w:id="484"/>
      <w:bookmarkEnd w:id="485"/>
      <w:bookmarkEnd w:id="486"/>
      <w:bookmarkEnd w:id="487"/>
      <w:bookmarkEnd w:id="488"/>
      <w:bookmarkEnd w:id="48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0" w:name="_Toc510696636"/>
      <w:bookmarkStart w:id="491" w:name="_Toc35971431"/>
      <w:bookmarkStart w:id="492" w:name="_Toc67903547"/>
      <w:bookmarkStart w:id="493" w:name="_Toc73173279"/>
      <w:bookmarkStart w:id="494" w:name="_Toc96959868"/>
      <w:bookmarkStart w:id="495" w:name="_Toc100819842"/>
      <w:r>
        <w:t>5.1.6.2.2</w:t>
      </w:r>
      <w:r>
        <w:tab/>
        <w:t xml:space="preserve">Type </w:t>
      </w:r>
      <w:r w:rsidR="00465A81" w:rsidRPr="00824EA2">
        <w:t>Ndccf</w:t>
      </w:r>
      <w:r w:rsidR="00465A81">
        <w:t>Analytics</w:t>
      </w:r>
      <w:r w:rsidR="00465A81" w:rsidRPr="00824EA2">
        <w:t>Subscription</w:t>
      </w:r>
      <w:bookmarkEnd w:id="490"/>
      <w:bookmarkEnd w:id="491"/>
      <w:bookmarkEnd w:id="492"/>
      <w:bookmarkEnd w:id="493"/>
      <w:bookmarkEnd w:id="494"/>
      <w:bookmarkEnd w:id="49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5EC0D337" w14:textId="52FE8190" w:rsidR="00E60FE0" w:rsidRDefault="00C872B4" w:rsidP="00675E3D">
      <w:pPr>
        <w:pStyle w:val="50"/>
      </w:pPr>
      <w:bookmarkStart w:id="496" w:name="_Toc510696637"/>
      <w:bookmarkStart w:id="497" w:name="_Toc35971432"/>
      <w:bookmarkStart w:id="498" w:name="_Toc67903548"/>
      <w:bookmarkStart w:id="499" w:name="_Toc73173280"/>
      <w:bookmarkStart w:id="500" w:name="_Toc96959869"/>
      <w:bookmarkStart w:id="501" w:name="_Toc100819843"/>
      <w:r>
        <w:t>5.1.6.2.3</w:t>
      </w:r>
      <w:r>
        <w:tab/>
        <w:t xml:space="preserve">Type </w:t>
      </w:r>
      <w:r w:rsidR="009E0AEA" w:rsidRPr="00824EA2">
        <w:t>Ndccf</w:t>
      </w:r>
      <w:r w:rsidR="009E0AEA">
        <w:t>Data</w:t>
      </w:r>
      <w:r w:rsidR="009E0AEA" w:rsidRPr="00824EA2">
        <w:t>Subscription</w:t>
      </w:r>
      <w:bookmarkEnd w:id="496"/>
      <w:bookmarkEnd w:id="497"/>
      <w:bookmarkEnd w:id="498"/>
      <w:bookmarkEnd w:id="499"/>
      <w:bookmarkEnd w:id="500"/>
      <w:bookmarkEnd w:id="50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5175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5175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FC6F83">
            <w:pPr>
              <w:pStyle w:val="TAL"/>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6FE71D65"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77777777" w:rsidR="00DB24CC" w:rsidRDefault="00DB24CC" w:rsidP="00DB24CC">
            <w:pPr>
              <w:pStyle w:val="TAL"/>
              <w:rPr>
                <w:lang w:eastAsia="zh-CN"/>
              </w:rPr>
            </w:pPr>
            <w:r>
              <w:rPr>
                <w:lang w:eastAsia="zh-CN"/>
              </w:rPr>
              <w:t xml:space="preserve">Represents a start time and a stop time during which requested data is </w:t>
            </w:r>
            <w:r w:rsidRPr="00774945">
              <w:rPr>
                <w:lang w:eastAsia="zh-CN"/>
              </w:rPr>
              <w:t>requested</w:t>
            </w:r>
            <w:r>
              <w:rPr>
                <w:lang w:val="fr-FR" w:eastAsia="zh-CN"/>
              </w:rPr>
              <w:t xml:space="preserve"> </w:t>
            </w:r>
            <w:r>
              <w:rPr>
                <w:lang w:eastAsia="zh-CN"/>
              </w:rPr>
              <w:t>or to be collected.</w:t>
            </w:r>
          </w:p>
          <w:p w14:paraId="6E306A62" w14:textId="3BE448E9" w:rsidR="00DB24CC" w:rsidRDefault="00DB24CC" w:rsidP="00E62757">
            <w:pPr>
              <w:pStyle w:val="TAL"/>
              <w:rPr>
                <w:rFonts w:cs="Arial"/>
                <w:szCs w:val="18"/>
                <w:lang w:eastAsia="zh-CN"/>
              </w:rPr>
            </w:pPr>
            <w:r>
              <w:t>(NOTE </w:t>
            </w:r>
            <w:r w:rsidR="00E62757">
              <w:t>2</w:t>
            </w:r>
            <w:r>
              <w:t>)</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8833539" w:rsidR="00DB24CC" w:rsidRDefault="00DB24CC" w:rsidP="00DB24CC">
            <w:pPr>
              <w:pStyle w:val="TAN"/>
            </w:pPr>
            <w:r>
              <w:t>NOTE</w:t>
            </w:r>
            <w:r w:rsidR="00E62757">
              <w:t> 1</w:t>
            </w:r>
            <w:r>
              <w:t xml:space="preserve">: </w:t>
            </w:r>
            <w:r>
              <w:tab/>
              <w:t>The notification target address contained in the subscription attribute that is provided within the "dataSub" attribute</w:t>
            </w:r>
            <w:r w:rsidRPr="00F55CCD">
              <w:t xml:space="preserve"> (i.e.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p w14:paraId="48A685D0" w14:textId="1C9D92E4" w:rsidR="00DB24CC" w:rsidRPr="00293D6D" w:rsidRDefault="00DB24CC" w:rsidP="00E62757">
            <w:pPr>
              <w:pStyle w:val="TAN"/>
            </w:pPr>
            <w:r>
              <w:t>NOTE </w:t>
            </w:r>
            <w:r w:rsidR="00E62757">
              <w:t>2</w:t>
            </w:r>
            <w:r>
              <w:t>:</w:t>
            </w:r>
            <w:r>
              <w:tab/>
            </w:r>
            <w:r w:rsidRPr="00774945">
              <w:t>If the "smfDataSub" attribute is included and contains an "eventSubs" attribute that contains a "targetPeriod" attribute</w:t>
            </w:r>
            <w:r>
              <w:t>, then this attribute shall not be included.</w:t>
            </w:r>
          </w:p>
        </w:tc>
      </w:tr>
    </w:tbl>
    <w:p w14:paraId="3A6B2C35" w14:textId="77777777" w:rsidR="009E0AEA" w:rsidRDefault="009E0AEA" w:rsidP="009E0AEA"/>
    <w:p w14:paraId="5B222137" w14:textId="77777777" w:rsidR="009E0AEA" w:rsidRDefault="009E0AEA" w:rsidP="009E0AEA">
      <w:pPr>
        <w:pStyle w:val="50"/>
      </w:pPr>
      <w:bookmarkStart w:id="502" w:name="_Toc96959870"/>
      <w:bookmarkStart w:id="503" w:name="_Toc100819844"/>
      <w:r>
        <w:t>5.1.6.2.4</w:t>
      </w:r>
      <w:r>
        <w:tab/>
        <w:t xml:space="preserve">Type </w:t>
      </w:r>
      <w:r>
        <w:rPr>
          <w:noProof/>
        </w:rPr>
        <w:t>NdccfAnalyticsSubscriptionNotification</w:t>
      </w:r>
      <w:bookmarkEnd w:id="502"/>
      <w:bookmarkEnd w:id="50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0B8A1126" w:rsidR="00D50F60" w:rsidRDefault="00D50F60" w:rsidP="009C38CF">
            <w:pPr>
              <w:pStyle w:val="TAN"/>
              <w:rPr>
                <w:rFonts w:cs="Arial"/>
                <w:szCs w:val="18"/>
              </w:rPr>
            </w:pPr>
            <w:r>
              <w:rPr>
                <w:rFonts w:cs="Arial"/>
                <w:szCs w:val="18"/>
              </w:rPr>
              <w:t>NOTE 2:</w:t>
            </w:r>
            <w:r w:rsidR="00AA1137">
              <w:rPr>
                <w:rFonts w:cs="Arial"/>
                <w:szCs w:val="18"/>
              </w:rPr>
              <w:tab/>
            </w:r>
            <w:r>
              <w:rPr>
                <w:rFonts w:cs="Arial"/>
                <w:szCs w:val="18"/>
              </w:rPr>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0"/>
      </w:pPr>
      <w:bookmarkStart w:id="504" w:name="_Toc96959871"/>
      <w:bookmarkStart w:id="505" w:name="_Toc100819845"/>
      <w:r>
        <w:t>5.1.6.2.5</w:t>
      </w:r>
      <w:r>
        <w:tab/>
        <w:t xml:space="preserve">Type </w:t>
      </w:r>
      <w:r>
        <w:rPr>
          <w:noProof/>
        </w:rPr>
        <w:t>NdccfDataSubscriptionNotification</w:t>
      </w:r>
      <w:bookmarkEnd w:id="504"/>
      <w:bookmarkEnd w:id="50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4AC0944E"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59064256" w:rsidR="00D51F11" w:rsidRPr="00534FA7" w:rsidRDefault="00D51F11" w:rsidP="00D51F11">
            <w:pPr>
              <w:pStyle w:val="TAN"/>
            </w:pPr>
            <w:r>
              <w:rPr>
                <w:rFonts w:cs="Arial"/>
                <w:szCs w:val="18"/>
              </w:rPr>
              <w:t>NOTE 2:</w:t>
            </w:r>
            <w:r w:rsidR="0007367E">
              <w:tab/>
            </w:r>
            <w:bookmarkStart w:id="506" w:name="_Hlk93334191"/>
            <w:r>
              <w:rPr>
                <w:rFonts w:cs="Arial"/>
                <w:szCs w:val="18"/>
              </w:rPr>
              <w:t>T</w:t>
            </w:r>
            <w:r>
              <w:t>he "fetchInstruct" attribute shall not be included in the response body</w:t>
            </w:r>
            <w:r w:rsidR="0007367E">
              <w:t xml:space="preserve"> of a Fetch operation</w:t>
            </w:r>
            <w:r>
              <w:t>.</w:t>
            </w:r>
            <w:bookmarkEnd w:id="506"/>
          </w:p>
        </w:tc>
      </w:tr>
    </w:tbl>
    <w:p w14:paraId="3727906F" w14:textId="77777777" w:rsidR="009E0AEA" w:rsidRDefault="009E0AEA" w:rsidP="009E0AEA"/>
    <w:p w14:paraId="4A09C7FD" w14:textId="77777777" w:rsidR="009E0AEA" w:rsidRDefault="009E0AEA" w:rsidP="009E0AEA">
      <w:pPr>
        <w:pStyle w:val="50"/>
      </w:pPr>
      <w:bookmarkStart w:id="507" w:name="_Toc96959872"/>
      <w:bookmarkStart w:id="508" w:name="_Toc100819846"/>
      <w:r>
        <w:t>5.1.6.2.6</w:t>
      </w:r>
      <w:r>
        <w:tab/>
        <w:t>Type FormattingInstruction</w:t>
      </w:r>
      <w:bookmarkEnd w:id="507"/>
      <w:bookmarkEnd w:id="50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09" w:name="_Toc96959873"/>
      <w:bookmarkStart w:id="510" w:name="_Toc100819847"/>
      <w:r>
        <w:t>5.1.6.2.7</w:t>
      </w:r>
      <w:r>
        <w:tab/>
        <w:t>Type ProcessingInstruction</w:t>
      </w:r>
      <w:bookmarkEnd w:id="509"/>
      <w:bookmarkEnd w:id="510"/>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1"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1"/>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517570"/>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0"/>
      </w:pPr>
      <w:bookmarkStart w:id="512" w:name="_Toc96959874"/>
      <w:bookmarkStart w:id="513" w:name="_Toc100819848"/>
      <w:r>
        <w:t>5.1.6.2.8</w:t>
      </w:r>
      <w:r>
        <w:tab/>
        <w:t>Type ParameterProcessingInstruction</w:t>
      </w:r>
      <w:bookmarkEnd w:id="512"/>
      <w:bookmarkEnd w:id="51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3A2B13A7" w:rsidR="009C45C0" w:rsidRDefault="009C45C0" w:rsidP="000A3137">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4" w:name="_Hlk91580840"/>
            <w:r>
              <w:rPr>
                <w:rFonts w:cs="Arial"/>
                <w:szCs w:val="18"/>
                <w:lang w:eastAsia="zh-CN"/>
              </w:rPr>
              <w:t>A list of values for the attribute identified by the "name" attribute, which shall be matched with values contained in the notifications received and summarized by the DCCF.</w:t>
            </w:r>
            <w:bookmarkEnd w:id="51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5" w:name="_Hlk91580885"/>
            <w:r>
              <w:rPr>
                <w:lang w:eastAsia="zh-CN"/>
              </w:rPr>
              <w:t>A</w:t>
            </w:r>
            <w:r w:rsidRPr="000334B7">
              <w:rPr>
                <w:lang w:eastAsia="zh-CN"/>
              </w:rPr>
              <w:t>ttributes</w:t>
            </w:r>
            <w:r>
              <w:rPr>
                <w:lang w:eastAsia="zh-CN"/>
              </w:rPr>
              <w:t xml:space="preserve"> requested to be used in the summarized reports.</w:t>
            </w:r>
            <w:bookmarkEnd w:id="515"/>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517570"/>
    <w:p w14:paraId="65F8938E" w14:textId="77777777" w:rsidR="009C45C0" w:rsidRDefault="009C45C0" w:rsidP="009C45C0">
      <w:pPr>
        <w:pStyle w:val="50"/>
      </w:pPr>
      <w:bookmarkStart w:id="516" w:name="_Toc96959875"/>
      <w:bookmarkStart w:id="517" w:name="_Toc100819849"/>
      <w:r>
        <w:t>5.1.6.2.9</w:t>
      </w:r>
      <w:r>
        <w:tab/>
        <w:t>Type NotifSummaryReport</w:t>
      </w:r>
      <w:bookmarkEnd w:id="516"/>
      <w:bookmarkEnd w:id="51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18" w:name="_Hlk91580961"/>
            <w:r>
              <w:rPr>
                <w:rFonts w:cs="Arial"/>
                <w:szCs w:val="18"/>
              </w:rPr>
              <w:t>Identifies the (event exposure or analytics) event that this report applies to.</w:t>
            </w:r>
            <w:bookmarkEnd w:id="518"/>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19" w:name="_Hlk91581004"/>
            <w:r>
              <w:rPr>
                <w:rFonts w:cs="Arial"/>
                <w:szCs w:val="18"/>
              </w:rPr>
              <w:t>Li</w:t>
            </w:r>
            <w:r w:rsidRPr="00B3056F">
              <w:rPr>
                <w:rFonts w:cs="Arial"/>
                <w:szCs w:val="18"/>
              </w:rPr>
              <w:t xml:space="preserve">st of </w:t>
            </w:r>
            <w:r>
              <w:rPr>
                <w:rFonts w:cs="Arial"/>
                <w:szCs w:val="18"/>
              </w:rPr>
              <w:t>event parameter reports.</w:t>
            </w:r>
            <w:bookmarkEnd w:id="519"/>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517570"/>
    <w:p w14:paraId="671E5D77" w14:textId="77777777" w:rsidR="009C45C0" w:rsidRDefault="009C45C0" w:rsidP="009C45C0">
      <w:pPr>
        <w:pStyle w:val="50"/>
      </w:pPr>
      <w:bookmarkStart w:id="520" w:name="_Toc96959876"/>
      <w:bookmarkStart w:id="521" w:name="_Toc100819850"/>
      <w:r>
        <w:t>5.1.6.2.10</w:t>
      </w:r>
      <w:r>
        <w:tab/>
        <w:t xml:space="preserve">Type </w:t>
      </w:r>
      <w:r>
        <w:rPr>
          <w:noProof/>
          <w:lang w:eastAsia="zh-CN"/>
        </w:rPr>
        <w:t>EventParamReport</w:t>
      </w:r>
      <w:bookmarkEnd w:id="520"/>
      <w:bookmarkEnd w:id="52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2" w:name="_Hlk91581111"/>
            <w:r>
              <w:rPr>
                <w:rFonts w:cs="Arial"/>
                <w:szCs w:val="18"/>
                <w:lang w:eastAsia="zh-CN"/>
              </w:rPr>
              <w:t>The name of the reported parameter.</w:t>
            </w:r>
            <w:bookmarkEnd w:id="522"/>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523" w:name="_Hlk91581271"/>
            <w:r>
              <w:rPr>
                <w:rFonts w:cs="Arial"/>
                <w:szCs w:val="18"/>
                <w:lang w:eastAsia="zh-CN"/>
              </w:rPr>
              <w:t xml:space="preserve">Identifies the </w:t>
            </w:r>
            <w:r>
              <w:rPr>
                <w:rFonts w:cs="Arial"/>
                <w:szCs w:val="18"/>
              </w:rPr>
              <w:t>minimum value of the parameter.</w:t>
            </w:r>
            <w:bookmarkEnd w:id="523"/>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4" w:name="_Toc96959877"/>
      <w:bookmarkStart w:id="525" w:name="_Toc100819851"/>
      <w:r>
        <w:t>5.1.6.2.11</w:t>
      </w:r>
      <w:r>
        <w:tab/>
        <w:t xml:space="preserve">Type </w:t>
      </w:r>
      <w:r w:rsidRPr="00D95701">
        <w:rPr>
          <w:noProof/>
          <w:lang w:eastAsia="zh-CN"/>
        </w:rPr>
        <w:t>ReportingOptions</w:t>
      </w:r>
      <w:bookmarkEnd w:id="524"/>
      <w:bookmarkEnd w:id="52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6" w:name="_Hlk91578914"/>
            <w:r>
              <w:rPr>
                <w:lang w:eastAsia="zh-CN"/>
              </w:rPr>
              <w:t>Notifications for the present subscription are sent only upon occurrence of events of the subscription with identifier that matches this attribute.</w:t>
            </w:r>
            <w:bookmarkEnd w:id="526"/>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541BD80E" w:rsidR="009C45C0" w:rsidRDefault="009C45C0" w:rsidP="009C45C0">
      <w:pPr>
        <w:pStyle w:val="50"/>
      </w:pPr>
      <w:bookmarkStart w:id="527" w:name="_Toc96959878"/>
      <w:bookmarkStart w:id="528" w:name="_Toc100819852"/>
      <w:r>
        <w:t>5.1.6.2.12</w:t>
      </w:r>
      <w:r>
        <w:tab/>
      </w:r>
      <w:r w:rsidR="00A800F7">
        <w:t>Void</w:t>
      </w:r>
      <w:bookmarkEnd w:id="527"/>
      <w:bookmarkEnd w:id="528"/>
    </w:p>
    <w:p w14:paraId="1AE2F702" w14:textId="77777777" w:rsidR="00E60FE0" w:rsidRDefault="00C872B4">
      <w:pPr>
        <w:pStyle w:val="40"/>
        <w:rPr>
          <w:lang w:val="en-US"/>
        </w:rPr>
      </w:pPr>
      <w:bookmarkStart w:id="529" w:name="_Toc510696638"/>
      <w:bookmarkStart w:id="530" w:name="_Toc35971433"/>
      <w:bookmarkStart w:id="531" w:name="_Toc67903549"/>
      <w:bookmarkStart w:id="532" w:name="_Toc73173281"/>
      <w:bookmarkStart w:id="533" w:name="_Toc96959879"/>
      <w:bookmarkStart w:id="534" w:name="_Toc100819853"/>
      <w:r>
        <w:rPr>
          <w:lang w:val="en-US"/>
        </w:rPr>
        <w:t>5.1.6.3</w:t>
      </w:r>
      <w:r>
        <w:rPr>
          <w:lang w:val="en-US"/>
        </w:rPr>
        <w:tab/>
        <w:t>Simple data types and enumerations</w:t>
      </w:r>
      <w:bookmarkEnd w:id="529"/>
      <w:bookmarkEnd w:id="530"/>
      <w:bookmarkEnd w:id="531"/>
      <w:bookmarkEnd w:id="532"/>
      <w:bookmarkEnd w:id="533"/>
      <w:bookmarkEnd w:id="534"/>
    </w:p>
    <w:p w14:paraId="102AC3D3" w14:textId="77777777" w:rsidR="00E60FE0" w:rsidRDefault="00C872B4">
      <w:pPr>
        <w:pStyle w:val="50"/>
      </w:pPr>
      <w:bookmarkStart w:id="535" w:name="_Toc510696639"/>
      <w:bookmarkStart w:id="536" w:name="_Toc35971434"/>
      <w:bookmarkStart w:id="537" w:name="_Toc67903550"/>
      <w:bookmarkStart w:id="538" w:name="_Toc73173282"/>
      <w:bookmarkStart w:id="539" w:name="_Toc96959880"/>
      <w:bookmarkStart w:id="540" w:name="_Toc100819854"/>
      <w:r>
        <w:t>5.1.6.3.1</w:t>
      </w:r>
      <w:r>
        <w:tab/>
        <w:t>Introduction</w:t>
      </w:r>
      <w:bookmarkEnd w:id="535"/>
      <w:bookmarkEnd w:id="536"/>
      <w:bookmarkEnd w:id="537"/>
      <w:bookmarkEnd w:id="538"/>
      <w:bookmarkEnd w:id="539"/>
      <w:bookmarkEnd w:id="5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1" w:name="_Toc510696640"/>
      <w:bookmarkStart w:id="542" w:name="_Toc35971435"/>
      <w:bookmarkStart w:id="543" w:name="_Toc67903551"/>
      <w:bookmarkStart w:id="544" w:name="_Toc73173283"/>
      <w:bookmarkStart w:id="545" w:name="_Toc96959881"/>
      <w:bookmarkStart w:id="546" w:name="_Toc100819855"/>
      <w:r>
        <w:t>5.1.6.3.2</w:t>
      </w:r>
      <w:r>
        <w:tab/>
        <w:t>Simple data types</w:t>
      </w:r>
      <w:bookmarkEnd w:id="541"/>
      <w:bookmarkEnd w:id="542"/>
      <w:bookmarkEnd w:id="543"/>
      <w:bookmarkEnd w:id="544"/>
      <w:bookmarkEnd w:id="545"/>
      <w:bookmarkEnd w:id="54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47" w:name="_Toc510696641"/>
      <w:bookmarkStart w:id="548" w:name="_Toc35971436"/>
      <w:bookmarkStart w:id="549" w:name="_Toc67903552"/>
      <w:bookmarkStart w:id="550" w:name="_Toc73173284"/>
      <w:bookmarkStart w:id="551" w:name="_Toc96959882"/>
      <w:bookmarkStart w:id="552" w:name="_Toc100819856"/>
      <w:r>
        <w:t>5.1.6.3.3</w:t>
      </w:r>
      <w:r>
        <w:tab/>
        <w:t xml:space="preserve">Enumeration: </w:t>
      </w:r>
      <w:r w:rsidR="00263BD9">
        <w:t>SummarizationAttribute</w:t>
      </w:r>
      <w:bookmarkEnd w:id="547"/>
      <w:bookmarkEnd w:id="548"/>
      <w:bookmarkEnd w:id="549"/>
      <w:bookmarkEnd w:id="550"/>
      <w:bookmarkEnd w:id="551"/>
      <w:bookmarkEnd w:id="552"/>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3" w:name="_Hlk91581759"/>
            <w:r w:rsidRPr="001E10C8">
              <w:t>Average and variance of the time interval separating two consecutive occurrences of the same event and parameter value, or periodicity for periodic reporting</w:t>
            </w:r>
            <w:r>
              <w:t>.</w:t>
            </w:r>
            <w:bookmarkEnd w:id="553"/>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4" w:name="_Hlk91581766"/>
            <w:r>
              <w:rPr>
                <w:lang w:eastAsia="zh-CN"/>
              </w:rPr>
              <w:t>Average and variance of the time for which the parameter value applies.</w:t>
            </w:r>
            <w:bookmarkEnd w:id="554"/>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5" w:name="_Hlk91581773"/>
            <w:r>
              <w:rPr>
                <w:lang w:eastAsia="zh-CN"/>
              </w:rPr>
              <w:t>Number of countable occurrences for the parameter.</w:t>
            </w:r>
            <w:bookmarkEnd w:id="555"/>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56" w:name="_Hlk91581780"/>
            <w:r>
              <w:rPr>
                <w:lang w:eastAsia="zh-CN"/>
              </w:rPr>
              <w:t>Average and variance of the parameter.</w:t>
            </w:r>
            <w:bookmarkEnd w:id="556"/>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557" w:name="_Hlk91581788"/>
            <w:r>
              <w:rPr>
                <w:lang w:eastAsia="zh-CN"/>
              </w:rPr>
              <w:t>Maximum and minimum parameter values.</w:t>
            </w:r>
            <w:bookmarkEnd w:id="557"/>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558" w:name="_Toc510696643"/>
      <w:bookmarkStart w:id="559" w:name="_Toc35971438"/>
      <w:bookmarkStart w:id="560" w:name="_Toc67903554"/>
      <w:bookmarkStart w:id="561" w:name="_Toc73173286"/>
      <w:bookmarkStart w:id="562" w:name="_Toc96959883"/>
    </w:p>
    <w:p w14:paraId="30A1F7CA" w14:textId="4379CFF4" w:rsidR="00E60FE0" w:rsidRDefault="00C872B4">
      <w:pPr>
        <w:pStyle w:val="40"/>
        <w:rPr>
          <w:lang w:val="en-US"/>
        </w:rPr>
      </w:pPr>
      <w:bookmarkStart w:id="563"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8"/>
      <w:bookmarkEnd w:id="559"/>
      <w:bookmarkEnd w:id="560"/>
      <w:bookmarkEnd w:id="561"/>
      <w:bookmarkEnd w:id="562"/>
      <w:bookmarkEnd w:id="56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64" w:name="_Toc510696646"/>
      <w:bookmarkStart w:id="565" w:name="_Toc35971441"/>
      <w:bookmarkStart w:id="566" w:name="_Toc67903557"/>
      <w:bookmarkStart w:id="567" w:name="_Toc73173289"/>
      <w:bookmarkStart w:id="568" w:name="_Toc96959884"/>
      <w:bookmarkStart w:id="569" w:name="_Toc100819858"/>
      <w:r>
        <w:t>5.1.6.5</w:t>
      </w:r>
      <w:r>
        <w:tab/>
        <w:t>Binary data</w:t>
      </w:r>
      <w:bookmarkEnd w:id="564"/>
      <w:bookmarkEnd w:id="565"/>
      <w:bookmarkEnd w:id="566"/>
      <w:bookmarkEnd w:id="567"/>
      <w:bookmarkEnd w:id="568"/>
      <w:bookmarkEnd w:id="569"/>
    </w:p>
    <w:p w14:paraId="66A66158" w14:textId="77777777" w:rsidR="006565D7" w:rsidRDefault="006565D7" w:rsidP="006565D7">
      <w:r>
        <w:t>None in this release of the specification.</w:t>
      </w:r>
    </w:p>
    <w:p w14:paraId="17F16CE0" w14:textId="77777777" w:rsidR="00E60FE0" w:rsidRDefault="00C872B4">
      <w:pPr>
        <w:pStyle w:val="30"/>
      </w:pPr>
      <w:bookmarkStart w:id="570" w:name="_Toc510696647"/>
      <w:bookmarkStart w:id="571" w:name="_Toc35971443"/>
      <w:bookmarkStart w:id="572" w:name="_Toc67903560"/>
      <w:bookmarkStart w:id="573" w:name="_Toc73173292"/>
      <w:bookmarkStart w:id="574" w:name="_Toc96959885"/>
      <w:bookmarkStart w:id="575" w:name="_Toc100819859"/>
      <w:r>
        <w:t>5.1.7</w:t>
      </w:r>
      <w:r>
        <w:tab/>
        <w:t>Error Handling</w:t>
      </w:r>
      <w:bookmarkEnd w:id="570"/>
      <w:bookmarkEnd w:id="571"/>
      <w:bookmarkEnd w:id="572"/>
      <w:bookmarkEnd w:id="573"/>
      <w:bookmarkEnd w:id="574"/>
      <w:bookmarkEnd w:id="575"/>
    </w:p>
    <w:p w14:paraId="23EA832D" w14:textId="77777777" w:rsidR="00E60FE0" w:rsidRDefault="00C872B4">
      <w:pPr>
        <w:pStyle w:val="40"/>
      </w:pPr>
      <w:bookmarkStart w:id="576" w:name="_Toc35971444"/>
      <w:bookmarkStart w:id="577" w:name="_Toc67903561"/>
      <w:bookmarkStart w:id="578" w:name="_Toc73173293"/>
      <w:bookmarkStart w:id="579" w:name="_Toc96959886"/>
      <w:bookmarkStart w:id="580" w:name="_Toc100819860"/>
      <w:r>
        <w:t>5.1.7.1</w:t>
      </w:r>
      <w:r>
        <w:tab/>
        <w:t>General</w:t>
      </w:r>
      <w:bookmarkEnd w:id="576"/>
      <w:bookmarkEnd w:id="577"/>
      <w:bookmarkEnd w:id="578"/>
      <w:bookmarkEnd w:id="579"/>
      <w:bookmarkEnd w:id="58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581" w:name="_Toc35971445"/>
      <w:bookmarkStart w:id="582" w:name="_Toc67903562"/>
      <w:bookmarkStart w:id="583" w:name="_Toc73173294"/>
      <w:bookmarkStart w:id="584" w:name="_Toc96959887"/>
      <w:bookmarkStart w:id="585" w:name="_Toc100819861"/>
      <w:r>
        <w:t>5.1.7.2</w:t>
      </w:r>
      <w:r>
        <w:tab/>
        <w:t>Protocol Errors</w:t>
      </w:r>
      <w:bookmarkEnd w:id="581"/>
      <w:bookmarkEnd w:id="582"/>
      <w:bookmarkEnd w:id="583"/>
      <w:bookmarkEnd w:id="584"/>
      <w:bookmarkEnd w:id="58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586" w:name="_Toc35971446"/>
      <w:bookmarkStart w:id="587" w:name="_Toc67903563"/>
      <w:bookmarkStart w:id="588" w:name="_Toc73173295"/>
      <w:bookmarkStart w:id="589" w:name="_Toc96959888"/>
      <w:bookmarkStart w:id="590" w:name="_Toc100819862"/>
      <w:r>
        <w:t>5.1.7.3</w:t>
      </w:r>
      <w:r>
        <w:tab/>
        <w:t>Application Errors</w:t>
      </w:r>
      <w:bookmarkEnd w:id="586"/>
      <w:bookmarkEnd w:id="587"/>
      <w:bookmarkEnd w:id="588"/>
      <w:bookmarkEnd w:id="589"/>
      <w:bookmarkEnd w:id="59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591" w:name="_Toc492899751"/>
      <w:bookmarkStart w:id="592" w:name="_Toc492900030"/>
      <w:bookmarkStart w:id="593" w:name="_Toc492967832"/>
      <w:bookmarkStart w:id="594" w:name="_Toc492972920"/>
      <w:bookmarkStart w:id="595" w:name="_Toc492973140"/>
      <w:bookmarkStart w:id="596" w:name="_Toc493774060"/>
      <w:bookmarkStart w:id="597" w:name="_Toc508285804"/>
      <w:bookmarkStart w:id="598" w:name="_Toc508287269"/>
      <w:bookmarkStart w:id="599" w:name="_Toc510696648"/>
      <w:bookmarkStart w:id="600" w:name="_Toc35971447"/>
    </w:p>
    <w:p w14:paraId="58896909" w14:textId="77777777" w:rsidR="00E60FE0" w:rsidRDefault="00C872B4">
      <w:pPr>
        <w:pStyle w:val="30"/>
        <w:rPr>
          <w:lang w:eastAsia="zh-CN"/>
        </w:rPr>
      </w:pPr>
      <w:bookmarkStart w:id="601" w:name="_Toc67903564"/>
      <w:bookmarkStart w:id="602" w:name="_Toc73173296"/>
      <w:bookmarkStart w:id="603" w:name="_Toc96959889"/>
      <w:bookmarkStart w:id="604" w:name="_Toc100819863"/>
      <w:r>
        <w:t>5.1.8</w:t>
      </w:r>
      <w:r>
        <w:rPr>
          <w:lang w:eastAsia="zh-CN"/>
        </w:rPr>
        <w:tab/>
        <w:t>Feature negotiation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05" w:name="_Toc532994477"/>
      <w:bookmarkStart w:id="606" w:name="_Toc35971448"/>
      <w:bookmarkStart w:id="607" w:name="_Toc67903565"/>
      <w:bookmarkStart w:id="608" w:name="_Toc73173297"/>
      <w:bookmarkStart w:id="609" w:name="_Toc96959890"/>
      <w:bookmarkStart w:id="610" w:name="_Toc100819864"/>
      <w:bookmarkStart w:id="611" w:name="_Hlk525137310"/>
      <w:bookmarkStart w:id="612" w:name="_Toc510696649"/>
      <w:r>
        <w:t>5.1.9</w:t>
      </w:r>
      <w:r>
        <w:tab/>
        <w:t>Security</w:t>
      </w:r>
      <w:bookmarkEnd w:id="605"/>
      <w:bookmarkEnd w:id="606"/>
      <w:bookmarkEnd w:id="607"/>
      <w:bookmarkEnd w:id="608"/>
      <w:bookmarkEnd w:id="609"/>
      <w:bookmarkEnd w:id="61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13" w:name="_Hlk530142087"/>
      <w:bookmarkEnd w:id="61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614" w:name="_Toc35971449"/>
      <w:bookmarkStart w:id="615" w:name="_Toc67903566"/>
      <w:bookmarkStart w:id="616" w:name="_Toc73173298"/>
      <w:bookmarkStart w:id="617" w:name="_Toc96959891"/>
      <w:bookmarkStart w:id="618" w:name="_Toc100819865"/>
      <w:bookmarkEnd w:id="613"/>
      <w:r>
        <w:t>5.2</w:t>
      </w:r>
      <w:r>
        <w:tab/>
      </w:r>
      <w:r>
        <w:rPr>
          <w:lang w:eastAsia="ja-JP"/>
        </w:rPr>
        <w:t>Ndccf_ContextManagement</w:t>
      </w:r>
      <w:r>
        <w:t xml:space="preserve"> Service API</w:t>
      </w:r>
      <w:bookmarkEnd w:id="612"/>
      <w:bookmarkEnd w:id="614"/>
      <w:bookmarkEnd w:id="615"/>
      <w:bookmarkEnd w:id="616"/>
      <w:bookmarkEnd w:id="617"/>
      <w:bookmarkEnd w:id="618"/>
    </w:p>
    <w:p w14:paraId="0F115DA2" w14:textId="77777777" w:rsidR="00E60FE0" w:rsidRDefault="00C872B4">
      <w:pPr>
        <w:pStyle w:val="30"/>
      </w:pPr>
      <w:bookmarkStart w:id="619" w:name="_Toc73173299"/>
      <w:bookmarkStart w:id="620" w:name="_Toc96959892"/>
      <w:bookmarkStart w:id="621" w:name="_Toc100819866"/>
      <w:r>
        <w:t>5.2.1</w:t>
      </w:r>
      <w:r>
        <w:tab/>
        <w:t>Introduction</w:t>
      </w:r>
      <w:bookmarkEnd w:id="619"/>
      <w:bookmarkEnd w:id="620"/>
      <w:bookmarkEnd w:id="62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22" w:name="_Toc73173300"/>
      <w:bookmarkStart w:id="623" w:name="_Toc96959893"/>
      <w:bookmarkStart w:id="624" w:name="_Toc100819867"/>
      <w:r>
        <w:t>5.2.2</w:t>
      </w:r>
      <w:r>
        <w:tab/>
        <w:t>Usage of HTTP</w:t>
      </w:r>
      <w:bookmarkEnd w:id="622"/>
      <w:bookmarkEnd w:id="623"/>
      <w:bookmarkEnd w:id="624"/>
    </w:p>
    <w:p w14:paraId="25BB838D" w14:textId="77777777" w:rsidR="00E60FE0" w:rsidRDefault="00C872B4">
      <w:pPr>
        <w:pStyle w:val="40"/>
      </w:pPr>
      <w:bookmarkStart w:id="625" w:name="_Toc73173301"/>
      <w:bookmarkStart w:id="626" w:name="_Toc96959894"/>
      <w:bookmarkStart w:id="627" w:name="_Toc100819868"/>
      <w:r>
        <w:t>5.2.2.1</w:t>
      </w:r>
      <w:r>
        <w:tab/>
        <w:t>General</w:t>
      </w:r>
      <w:bookmarkEnd w:id="625"/>
      <w:bookmarkEnd w:id="626"/>
      <w:bookmarkEnd w:id="62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28" w:name="_Toc73173302"/>
      <w:bookmarkStart w:id="629" w:name="_Toc96959895"/>
      <w:bookmarkStart w:id="630" w:name="_Toc100819869"/>
      <w:r>
        <w:t>5.2.2.2</w:t>
      </w:r>
      <w:r>
        <w:tab/>
        <w:t>HTTP standard headers</w:t>
      </w:r>
      <w:bookmarkEnd w:id="628"/>
      <w:bookmarkEnd w:id="629"/>
      <w:bookmarkEnd w:id="630"/>
    </w:p>
    <w:p w14:paraId="52367E66" w14:textId="77777777" w:rsidR="00E60FE0" w:rsidRDefault="00C872B4">
      <w:pPr>
        <w:pStyle w:val="50"/>
        <w:rPr>
          <w:lang w:eastAsia="zh-CN"/>
        </w:rPr>
      </w:pPr>
      <w:bookmarkStart w:id="631" w:name="_Toc73173303"/>
      <w:bookmarkStart w:id="632" w:name="_Toc96959896"/>
      <w:bookmarkStart w:id="633" w:name="_Toc100819870"/>
      <w:r>
        <w:t>5.2.2.2.1</w:t>
      </w:r>
      <w:r>
        <w:rPr>
          <w:rFonts w:hint="eastAsia"/>
          <w:lang w:eastAsia="zh-CN"/>
        </w:rPr>
        <w:tab/>
      </w:r>
      <w:r>
        <w:rPr>
          <w:lang w:eastAsia="zh-CN"/>
        </w:rPr>
        <w:t>General</w:t>
      </w:r>
      <w:bookmarkEnd w:id="631"/>
      <w:bookmarkEnd w:id="632"/>
      <w:bookmarkEnd w:id="63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34" w:name="_Toc73173304"/>
      <w:bookmarkStart w:id="635" w:name="_Toc96959897"/>
      <w:bookmarkStart w:id="636" w:name="_Toc100819871"/>
      <w:r>
        <w:t>5.2.2.2.2</w:t>
      </w:r>
      <w:r>
        <w:tab/>
        <w:t>Content type</w:t>
      </w:r>
      <w:bookmarkEnd w:id="634"/>
      <w:bookmarkEnd w:id="635"/>
      <w:bookmarkEnd w:id="63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37" w:name="_Toc73173305"/>
      <w:bookmarkStart w:id="638" w:name="_Toc96959898"/>
      <w:bookmarkStart w:id="639" w:name="_Toc100819872"/>
      <w:r>
        <w:t>5.2.2.3</w:t>
      </w:r>
      <w:r>
        <w:tab/>
        <w:t>HTTP custom headers</w:t>
      </w:r>
      <w:bookmarkEnd w:id="637"/>
      <w:bookmarkEnd w:id="638"/>
      <w:bookmarkEnd w:id="63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40" w:name="_Toc73173306"/>
      <w:bookmarkStart w:id="641" w:name="_Toc96959899"/>
      <w:bookmarkStart w:id="642" w:name="_Toc100819873"/>
      <w:r>
        <w:t>5.2.3</w:t>
      </w:r>
      <w:r>
        <w:tab/>
        <w:t>Resources</w:t>
      </w:r>
      <w:bookmarkEnd w:id="640"/>
      <w:bookmarkEnd w:id="641"/>
      <w:bookmarkEnd w:id="642"/>
    </w:p>
    <w:p w14:paraId="2A455603" w14:textId="77777777" w:rsidR="00E60FE0" w:rsidRDefault="00C872B4">
      <w:pPr>
        <w:pStyle w:val="40"/>
      </w:pPr>
      <w:bookmarkStart w:id="643" w:name="_Toc73173307"/>
      <w:bookmarkStart w:id="644" w:name="_Toc96959900"/>
      <w:bookmarkStart w:id="645" w:name="_Toc100819874"/>
      <w:r>
        <w:t>5.2.3.1</w:t>
      </w:r>
      <w:r>
        <w:tab/>
        <w:t>Overview</w:t>
      </w:r>
      <w:bookmarkEnd w:id="643"/>
      <w:bookmarkEnd w:id="644"/>
      <w:bookmarkEnd w:id="645"/>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0.8pt;height:118.6pt" o:ole="">
            <v:imagedata r:id="rId42" o:title="" cropbottom="7081f" cropright="4734f"/>
          </v:shape>
          <o:OLEObject Type="Embed" ProgID="Visio.Drawing.15" ShapeID="_x0000_i1040" DrawAspect="Content" ObjectID="_171146510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46" w:name="_Toc73173308"/>
      <w:bookmarkStart w:id="647" w:name="_Toc96959901"/>
      <w:bookmarkStart w:id="648" w:name="_Toc100819875"/>
      <w:r>
        <w:t>5.2.3.2</w:t>
      </w:r>
      <w:r>
        <w:tab/>
        <w:t xml:space="preserve">Resource: </w:t>
      </w:r>
      <w:r w:rsidR="007F6B68">
        <w:t>DCCF Data Collection Profiles</w:t>
      </w:r>
      <w:bookmarkEnd w:id="646"/>
      <w:bookmarkEnd w:id="647"/>
      <w:bookmarkEnd w:id="648"/>
    </w:p>
    <w:p w14:paraId="30223299" w14:textId="1F246581" w:rsidR="007F6B68" w:rsidRDefault="00C872B4" w:rsidP="007F6B68">
      <w:pPr>
        <w:pStyle w:val="50"/>
      </w:pPr>
      <w:bookmarkStart w:id="649" w:name="_Toc73173309"/>
      <w:bookmarkStart w:id="650" w:name="_Toc96959902"/>
      <w:bookmarkStart w:id="651" w:name="_Toc100819876"/>
      <w:r>
        <w:t>5.2.3.2.1</w:t>
      </w:r>
      <w:r>
        <w:tab/>
        <w:t>Description</w:t>
      </w:r>
      <w:bookmarkEnd w:id="649"/>
      <w:bookmarkEnd w:id="650"/>
      <w:bookmarkEnd w:id="65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52" w:name="_Toc73173310"/>
      <w:bookmarkStart w:id="653" w:name="_Toc96959903"/>
      <w:bookmarkStart w:id="654" w:name="_Toc100819877"/>
      <w:r>
        <w:t>5.2.3.2.2</w:t>
      </w:r>
      <w:r>
        <w:tab/>
        <w:t>Resource Definition</w:t>
      </w:r>
      <w:bookmarkEnd w:id="652"/>
      <w:bookmarkEnd w:id="653"/>
      <w:bookmarkEnd w:id="654"/>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55" w:name="_Toc73173311"/>
      <w:bookmarkStart w:id="656" w:name="_Toc96959904"/>
    </w:p>
    <w:p w14:paraId="3B4A6C50" w14:textId="22645593" w:rsidR="00E60FE0" w:rsidRDefault="00C872B4">
      <w:pPr>
        <w:pStyle w:val="50"/>
      </w:pPr>
      <w:bookmarkStart w:id="657" w:name="_Toc100819878"/>
      <w:r>
        <w:t>5.2.3.2.3</w:t>
      </w:r>
      <w:r>
        <w:tab/>
        <w:t>Resource Standard Methods</w:t>
      </w:r>
      <w:bookmarkEnd w:id="655"/>
      <w:bookmarkEnd w:id="656"/>
      <w:bookmarkEnd w:id="657"/>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0"/>
      </w:pPr>
      <w:bookmarkStart w:id="658" w:name="_Toc73173312"/>
      <w:bookmarkStart w:id="659" w:name="_Toc96959905"/>
      <w:bookmarkStart w:id="660" w:name="_Toc100819879"/>
      <w:r>
        <w:t>5.2.3.2.4</w:t>
      </w:r>
      <w:r>
        <w:tab/>
        <w:t>Resource Custom Operations</w:t>
      </w:r>
      <w:bookmarkEnd w:id="658"/>
      <w:bookmarkEnd w:id="659"/>
      <w:bookmarkEnd w:id="66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61" w:name="_Toc73173313"/>
      <w:bookmarkStart w:id="662" w:name="_Toc96959906"/>
      <w:bookmarkStart w:id="663" w:name="_Toc100819880"/>
      <w:r>
        <w:t>5.2.3.3</w:t>
      </w:r>
      <w:r>
        <w:tab/>
        <w:t xml:space="preserve">Resource: </w:t>
      </w:r>
      <w:r w:rsidR="00F630F1">
        <w:t>Individual DCCF Data Collection Profile</w:t>
      </w:r>
      <w:bookmarkEnd w:id="661"/>
      <w:bookmarkEnd w:id="662"/>
      <w:bookmarkEnd w:id="663"/>
    </w:p>
    <w:p w14:paraId="603E5454" w14:textId="77777777" w:rsidR="00F630F1" w:rsidRDefault="00F630F1" w:rsidP="00F630F1">
      <w:pPr>
        <w:pStyle w:val="50"/>
      </w:pPr>
      <w:bookmarkStart w:id="664" w:name="_Toc96959907"/>
      <w:bookmarkStart w:id="665" w:name="_Toc100819881"/>
      <w:r>
        <w:t>5.2.3.3.1</w:t>
      </w:r>
      <w:r>
        <w:tab/>
        <w:t>Description</w:t>
      </w:r>
      <w:bookmarkEnd w:id="664"/>
      <w:bookmarkEnd w:id="66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66" w:name="_Toc96959908"/>
      <w:bookmarkStart w:id="667" w:name="_Toc100819882"/>
      <w:r>
        <w:t>5.2.3.3.2</w:t>
      </w:r>
      <w:r>
        <w:tab/>
        <w:t>Resource Definition</w:t>
      </w:r>
      <w:bookmarkEnd w:id="666"/>
      <w:bookmarkEnd w:id="667"/>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68" w:name="_Toc96959909"/>
      <w:bookmarkStart w:id="669" w:name="_Toc100819883"/>
      <w:r>
        <w:t>5.2.3.3.3</w:t>
      </w:r>
      <w:r>
        <w:tab/>
        <w:t>Resource Standard Methods</w:t>
      </w:r>
      <w:bookmarkEnd w:id="668"/>
      <w:bookmarkEnd w:id="669"/>
    </w:p>
    <w:p w14:paraId="643A6A7C" w14:textId="77777777" w:rsidR="00F630F1" w:rsidRDefault="00F630F1" w:rsidP="00F630F1">
      <w:pPr>
        <w:pStyle w:val="6"/>
      </w:pPr>
      <w:bookmarkStart w:id="670" w:name="_Toc96959910"/>
      <w:bookmarkStart w:id="671" w:name="_Toc100819884"/>
      <w:r>
        <w:t>5.2.3.3.3.1</w:t>
      </w:r>
      <w:r>
        <w:tab/>
        <w:t>PUT</w:t>
      </w:r>
      <w:bookmarkEnd w:id="670"/>
      <w:bookmarkEnd w:id="6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672" w:name="_Toc96959911"/>
      <w:bookmarkStart w:id="673" w:name="_Toc100819885"/>
      <w:r>
        <w:t>5.2.3.3.3.2</w:t>
      </w:r>
      <w:r>
        <w:tab/>
        <w:t>DELETE</w:t>
      </w:r>
      <w:bookmarkEnd w:id="672"/>
      <w:bookmarkEnd w:id="67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674" w:name="_Toc96959912"/>
      <w:bookmarkStart w:id="675" w:name="_Toc100819886"/>
      <w:r>
        <w:t>5.2.3.3.4</w:t>
      </w:r>
      <w:r>
        <w:tab/>
        <w:t>Resource Custom Operations</w:t>
      </w:r>
      <w:bookmarkEnd w:id="674"/>
      <w:bookmarkEnd w:id="6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676" w:name="_Toc73173314"/>
      <w:bookmarkStart w:id="677" w:name="_Toc96959913"/>
      <w:bookmarkStart w:id="678" w:name="_Toc100819887"/>
      <w:r>
        <w:t>5.2.4</w:t>
      </w:r>
      <w:r>
        <w:tab/>
        <w:t>Custom Operations without associated resources</w:t>
      </w:r>
      <w:bookmarkEnd w:id="676"/>
      <w:bookmarkEnd w:id="677"/>
      <w:bookmarkEnd w:id="678"/>
    </w:p>
    <w:p w14:paraId="6569D521" w14:textId="426F0F11" w:rsidR="004E6881" w:rsidRPr="004E6881" w:rsidRDefault="004E6881" w:rsidP="004E6881">
      <w:bookmarkStart w:id="679" w:name="_Toc73173315"/>
      <w:bookmarkStart w:id="680" w:name="_Toc96959914"/>
      <w:r w:rsidRPr="00865A7E">
        <w:t>None in this release of the specification.</w:t>
      </w:r>
    </w:p>
    <w:bookmarkEnd w:id="679"/>
    <w:bookmarkEnd w:id="680"/>
    <w:p w14:paraId="2D9D7DD3" w14:textId="62538D1E" w:rsidR="00E60FE0" w:rsidRDefault="00E60FE0">
      <w:pPr>
        <w:pStyle w:val="Guidance"/>
      </w:pPr>
    </w:p>
    <w:p w14:paraId="0DF0C685" w14:textId="77777777" w:rsidR="00E60FE0" w:rsidRDefault="00C872B4">
      <w:pPr>
        <w:pStyle w:val="30"/>
      </w:pPr>
      <w:bookmarkStart w:id="681" w:name="_Toc73173320"/>
      <w:bookmarkStart w:id="682" w:name="_Toc96959919"/>
      <w:bookmarkStart w:id="683" w:name="_Toc100819888"/>
      <w:r>
        <w:t>5.2.5</w:t>
      </w:r>
      <w:r>
        <w:tab/>
        <w:t>Notifications</w:t>
      </w:r>
      <w:bookmarkEnd w:id="681"/>
      <w:bookmarkEnd w:id="682"/>
      <w:bookmarkEnd w:id="683"/>
    </w:p>
    <w:p w14:paraId="6A29A4C5" w14:textId="3A045B92" w:rsidR="004E6881" w:rsidRPr="004E6881" w:rsidRDefault="004E6881" w:rsidP="004E6881">
      <w:bookmarkStart w:id="684" w:name="_Toc73173321"/>
      <w:bookmarkStart w:id="685" w:name="_Toc96959920"/>
      <w:r w:rsidRPr="00865A7E">
        <w:t>None in this release of the specification.</w:t>
      </w:r>
    </w:p>
    <w:bookmarkEnd w:id="684"/>
    <w:bookmarkEnd w:id="685"/>
    <w:p w14:paraId="458C2626" w14:textId="4F8AEF62" w:rsidR="00E60FE0" w:rsidRDefault="00E60FE0">
      <w:pPr>
        <w:pStyle w:val="Guidance"/>
      </w:pPr>
    </w:p>
    <w:p w14:paraId="2CA06B54" w14:textId="77777777" w:rsidR="00E60FE0" w:rsidRDefault="00C872B4">
      <w:pPr>
        <w:pStyle w:val="30"/>
      </w:pPr>
      <w:bookmarkStart w:id="686" w:name="_Toc73173327"/>
      <w:bookmarkStart w:id="687" w:name="_Toc96959926"/>
      <w:bookmarkStart w:id="688" w:name="_Toc100819889"/>
      <w:r>
        <w:t>5.2.6</w:t>
      </w:r>
      <w:r>
        <w:tab/>
        <w:t>Data Model</w:t>
      </w:r>
      <w:bookmarkEnd w:id="686"/>
      <w:bookmarkEnd w:id="687"/>
      <w:bookmarkEnd w:id="688"/>
    </w:p>
    <w:p w14:paraId="21424218" w14:textId="77777777" w:rsidR="00E60FE0" w:rsidRDefault="00C872B4">
      <w:pPr>
        <w:pStyle w:val="40"/>
      </w:pPr>
      <w:bookmarkStart w:id="689" w:name="_Toc73173328"/>
      <w:bookmarkStart w:id="690" w:name="_Toc96959927"/>
      <w:bookmarkStart w:id="691" w:name="_Toc100819890"/>
      <w:r>
        <w:t>5.2.6.1</w:t>
      </w:r>
      <w:r>
        <w:tab/>
        <w:t>General</w:t>
      </w:r>
      <w:bookmarkEnd w:id="689"/>
      <w:bookmarkEnd w:id="690"/>
      <w:bookmarkEnd w:id="69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692" w:name="_Toc73173329"/>
      <w:bookmarkStart w:id="693" w:name="_Toc96959928"/>
      <w:bookmarkStart w:id="694" w:name="_Toc100819891"/>
      <w:r>
        <w:rPr>
          <w:lang w:val="en-US"/>
        </w:rPr>
        <w:t>5.2.6.2</w:t>
      </w:r>
      <w:r>
        <w:rPr>
          <w:lang w:val="en-US"/>
        </w:rPr>
        <w:tab/>
        <w:t>Structured data types</w:t>
      </w:r>
      <w:bookmarkEnd w:id="692"/>
      <w:bookmarkEnd w:id="693"/>
      <w:bookmarkEnd w:id="694"/>
    </w:p>
    <w:p w14:paraId="6BCD8EEA" w14:textId="77777777" w:rsidR="00E60FE0" w:rsidRDefault="00C872B4">
      <w:pPr>
        <w:pStyle w:val="50"/>
      </w:pPr>
      <w:bookmarkStart w:id="695" w:name="_Toc73173330"/>
      <w:bookmarkStart w:id="696" w:name="_Toc96959929"/>
      <w:bookmarkStart w:id="697" w:name="_Toc100819892"/>
      <w:r>
        <w:t>5.2.6.2.1</w:t>
      </w:r>
      <w:r>
        <w:tab/>
        <w:t>Introduction</w:t>
      </w:r>
      <w:bookmarkEnd w:id="695"/>
      <w:bookmarkEnd w:id="696"/>
      <w:bookmarkEnd w:id="69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698" w:name="_Toc73173331"/>
      <w:bookmarkStart w:id="699" w:name="_Toc96959930"/>
      <w:bookmarkStart w:id="700" w:name="_Toc100819893"/>
      <w:r>
        <w:t>5.2.6.2.2</w:t>
      </w:r>
      <w:r>
        <w:tab/>
        <w:t xml:space="preserve">Type: </w:t>
      </w:r>
      <w:r w:rsidR="004B6C4C">
        <w:t>NdccfDataCollectionProfile</w:t>
      </w:r>
      <w:bookmarkEnd w:id="698"/>
      <w:bookmarkEnd w:id="699"/>
      <w:bookmarkEnd w:id="70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517570">
            <w:pPr>
              <w:pStyle w:val="TAL"/>
              <w:rPr>
                <w:lang w:eastAsia="zh-CN"/>
              </w:rPr>
            </w:pPr>
            <w:r w:rsidRPr="009722D0">
              <w:rPr>
                <w:lang w:eastAsia="zh-CN"/>
              </w:rPr>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517570">
            <w:pPr>
              <w:pStyle w:val="TAL"/>
              <w:rPr>
                <w:lang w:eastAsia="zh-CN"/>
              </w:rPr>
            </w:pPr>
            <w:r w:rsidRPr="007468E8">
              <w:rPr>
                <w:lang w:eastAsia="zh-CN"/>
              </w:rPr>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517570">
            <w:pPr>
              <w:pStyle w:val="TAL"/>
              <w:rPr>
                <w:lang w:eastAsia="zh-CN"/>
              </w:rPr>
            </w:pPr>
            <w:r w:rsidRPr="007468E8">
              <w:rPr>
                <w:lang w:eastAsia="zh-CN"/>
              </w:rPr>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517570">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517570">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517570">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517570">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01" w:name="_Toc73173333"/>
      <w:bookmarkStart w:id="702" w:name="_Toc96959931"/>
      <w:bookmarkStart w:id="703" w:name="_Toc100819894"/>
      <w:r>
        <w:rPr>
          <w:lang w:val="en-US"/>
        </w:rPr>
        <w:t>5.2.6.3</w:t>
      </w:r>
      <w:r>
        <w:rPr>
          <w:lang w:val="en-US"/>
        </w:rPr>
        <w:tab/>
        <w:t>Simple data types and enumerations</w:t>
      </w:r>
      <w:bookmarkEnd w:id="701"/>
      <w:bookmarkEnd w:id="702"/>
      <w:bookmarkEnd w:id="703"/>
    </w:p>
    <w:p w14:paraId="744AD338" w14:textId="77777777" w:rsidR="00E60FE0" w:rsidRDefault="00C872B4">
      <w:pPr>
        <w:pStyle w:val="50"/>
      </w:pPr>
      <w:bookmarkStart w:id="704" w:name="_Toc73173334"/>
      <w:bookmarkStart w:id="705" w:name="_Toc96959932"/>
      <w:bookmarkStart w:id="706" w:name="_Toc100819895"/>
      <w:r>
        <w:t>5.2.6.3.1</w:t>
      </w:r>
      <w:r>
        <w:tab/>
        <w:t>Introduction</w:t>
      </w:r>
      <w:bookmarkEnd w:id="704"/>
      <w:bookmarkEnd w:id="705"/>
      <w:bookmarkEnd w:id="70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07" w:name="_Toc73173335"/>
      <w:bookmarkStart w:id="708" w:name="_Toc96959933"/>
      <w:bookmarkStart w:id="709" w:name="_Toc100819896"/>
      <w:r>
        <w:t>5.2.6.3.2</w:t>
      </w:r>
      <w:r>
        <w:tab/>
        <w:t>Simple data types</w:t>
      </w:r>
      <w:bookmarkEnd w:id="707"/>
      <w:bookmarkEnd w:id="708"/>
      <w:bookmarkEnd w:id="70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53DF6543"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10" w:name="_Toc73173338"/>
      <w:bookmarkStart w:id="711" w:name="_Toc96959936"/>
      <w:bookmarkStart w:id="712"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0"/>
      <w:bookmarkEnd w:id="711"/>
      <w:bookmarkEnd w:id="71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13" w:name="_Toc73173341"/>
      <w:bookmarkStart w:id="714" w:name="_Toc96959937"/>
      <w:bookmarkStart w:id="715" w:name="_Toc100819898"/>
      <w:r>
        <w:t>5.2.6.5</w:t>
      </w:r>
      <w:r>
        <w:tab/>
        <w:t>Binary data</w:t>
      </w:r>
      <w:bookmarkEnd w:id="713"/>
      <w:bookmarkEnd w:id="714"/>
      <w:bookmarkEnd w:id="71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16" w:name="_Toc73173344"/>
      <w:bookmarkStart w:id="717" w:name="_Toc96959938"/>
      <w:bookmarkStart w:id="718" w:name="_Toc100819899"/>
      <w:r>
        <w:t>5.2.7</w:t>
      </w:r>
      <w:r>
        <w:tab/>
        <w:t>Error Handling</w:t>
      </w:r>
      <w:bookmarkEnd w:id="716"/>
      <w:bookmarkEnd w:id="717"/>
      <w:bookmarkEnd w:id="718"/>
    </w:p>
    <w:p w14:paraId="6D035EA9" w14:textId="77777777" w:rsidR="00E60FE0" w:rsidRDefault="00C872B4">
      <w:pPr>
        <w:pStyle w:val="40"/>
      </w:pPr>
      <w:bookmarkStart w:id="719" w:name="_Toc73173345"/>
      <w:bookmarkStart w:id="720" w:name="_Toc96959939"/>
      <w:bookmarkStart w:id="721" w:name="_Toc100819900"/>
      <w:r>
        <w:t>5.2.7.1</w:t>
      </w:r>
      <w:r>
        <w:tab/>
        <w:t>General</w:t>
      </w:r>
      <w:bookmarkEnd w:id="719"/>
      <w:bookmarkEnd w:id="720"/>
      <w:bookmarkEnd w:id="72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22" w:name="_Toc73173346"/>
      <w:bookmarkStart w:id="723" w:name="_Toc96959940"/>
      <w:bookmarkStart w:id="724" w:name="_Toc100819901"/>
      <w:r>
        <w:t>5.2.7.2</w:t>
      </w:r>
      <w:r>
        <w:tab/>
        <w:t>Protocol Errors</w:t>
      </w:r>
      <w:bookmarkEnd w:id="722"/>
      <w:bookmarkEnd w:id="723"/>
      <w:bookmarkEnd w:id="72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25" w:name="_Toc73173347"/>
      <w:bookmarkStart w:id="726" w:name="_Toc96959941"/>
      <w:bookmarkStart w:id="727" w:name="_Toc100819902"/>
      <w:r>
        <w:t>5.2.7.3</w:t>
      </w:r>
      <w:r>
        <w:tab/>
        <w:t>Application Errors</w:t>
      </w:r>
      <w:bookmarkEnd w:id="725"/>
      <w:bookmarkEnd w:id="726"/>
      <w:bookmarkEnd w:id="72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28" w:name="_Toc73173348"/>
      <w:bookmarkStart w:id="729" w:name="_Toc96959942"/>
      <w:bookmarkStart w:id="730" w:name="_Toc100819903"/>
      <w:r>
        <w:t>5.2.8</w:t>
      </w:r>
      <w:r>
        <w:rPr>
          <w:lang w:eastAsia="zh-CN"/>
        </w:rPr>
        <w:tab/>
        <w:t>Feature negotiation</w:t>
      </w:r>
      <w:bookmarkEnd w:id="728"/>
      <w:bookmarkEnd w:id="729"/>
      <w:bookmarkEnd w:id="73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31" w:name="_Toc73173349"/>
      <w:bookmarkStart w:id="732" w:name="_Toc96959943"/>
      <w:bookmarkStart w:id="733" w:name="_Toc100819904"/>
      <w:r>
        <w:t>5.2.9</w:t>
      </w:r>
      <w:r>
        <w:tab/>
        <w:t>Security</w:t>
      </w:r>
      <w:bookmarkEnd w:id="731"/>
      <w:bookmarkEnd w:id="732"/>
      <w:bookmarkEnd w:id="73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34" w:name="_Toc510696650"/>
      <w:bookmarkStart w:id="735" w:name="_Toc35971450"/>
      <w:bookmarkStart w:id="736" w:name="_Toc67903567"/>
      <w:bookmarkStart w:id="737" w:name="_Toc73173350"/>
      <w:bookmarkStart w:id="738" w:name="_Toc96959944"/>
      <w:bookmarkStart w:id="739" w:name="_Toc100819905"/>
      <w:r>
        <w:t>Annex A (normative):</w:t>
      </w:r>
      <w:r>
        <w:br/>
        <w:t>OpenAPI specification</w:t>
      </w:r>
      <w:bookmarkEnd w:id="734"/>
      <w:bookmarkEnd w:id="735"/>
      <w:bookmarkEnd w:id="736"/>
      <w:bookmarkEnd w:id="737"/>
      <w:bookmarkEnd w:id="738"/>
      <w:bookmarkEnd w:id="739"/>
    </w:p>
    <w:p w14:paraId="03A11090" w14:textId="77777777" w:rsidR="00E60FE0" w:rsidRDefault="00C872B4">
      <w:pPr>
        <w:pStyle w:val="2"/>
      </w:pPr>
      <w:bookmarkStart w:id="740" w:name="_Toc510696651"/>
      <w:bookmarkStart w:id="741" w:name="_Toc35971451"/>
      <w:bookmarkStart w:id="742" w:name="_Toc67903568"/>
      <w:bookmarkStart w:id="743" w:name="_Toc73173351"/>
      <w:bookmarkStart w:id="744" w:name="_Toc96959945"/>
      <w:bookmarkStart w:id="745" w:name="_Toc100819906"/>
      <w:r>
        <w:t>A.1</w:t>
      </w:r>
      <w:r>
        <w:tab/>
        <w:t>General</w:t>
      </w:r>
      <w:bookmarkEnd w:id="740"/>
      <w:bookmarkEnd w:id="741"/>
      <w:bookmarkEnd w:id="742"/>
      <w:bookmarkEnd w:id="743"/>
      <w:bookmarkEnd w:id="744"/>
      <w:bookmarkEnd w:id="745"/>
    </w:p>
    <w:p w14:paraId="55051A09" w14:textId="77777777" w:rsidR="00E60FE0" w:rsidRDefault="00C872B4">
      <w:bookmarkStart w:id="74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4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48" w:name="_Toc67903569"/>
      <w:bookmarkStart w:id="749" w:name="_Toc73173352"/>
      <w:bookmarkStart w:id="750" w:name="_Toc96959946"/>
      <w:bookmarkStart w:id="751" w:name="_Toc100819907"/>
      <w:r>
        <w:t>A.2</w:t>
      </w:r>
      <w:r>
        <w:tab/>
      </w:r>
      <w:r>
        <w:rPr>
          <w:lang w:eastAsia="zh-CN"/>
        </w:rPr>
        <w:t>Ndccf_DataManagement</w:t>
      </w:r>
      <w:r>
        <w:t xml:space="preserve"> API</w:t>
      </w:r>
      <w:bookmarkEnd w:id="746"/>
      <w:bookmarkEnd w:id="747"/>
      <w:bookmarkEnd w:id="748"/>
      <w:bookmarkEnd w:id="749"/>
      <w:bookmarkEnd w:id="750"/>
      <w:bookmarkEnd w:id="751"/>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67AC74CC" w:rsidR="00C675A0" w:rsidRPr="001C7C10" w:rsidRDefault="00C675A0" w:rsidP="00C675A0">
      <w:pPr>
        <w:pStyle w:val="PL"/>
      </w:pPr>
      <w:r>
        <w:t xml:space="preserve">  </w:t>
      </w:r>
      <w:r w:rsidRPr="001C7C10">
        <w:t>version: 1.0.0</w:t>
      </w:r>
      <w:r>
        <w:t>-alpha.</w:t>
      </w:r>
      <w:r w:rsidR="00230CD9">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E09A0E1" w:rsidR="00C675A0" w:rsidRPr="001C7C10" w:rsidRDefault="00C675A0" w:rsidP="00C675A0">
      <w:pPr>
        <w:pStyle w:val="PL"/>
      </w:pPr>
      <w:bookmarkStart w:id="752" w:name="_Hlk91583385"/>
      <w:r>
        <w:t xml:space="preserve"> </w:t>
      </w:r>
      <w:r w:rsidRPr="001C7C10">
        <w:t xml:space="preserve"> description: 3GPP TS 29.574</w:t>
      </w:r>
      <w:r>
        <w:t xml:space="preserve"> V</w:t>
      </w:r>
      <w:r w:rsidR="000C1CEC">
        <w:t>17</w:t>
      </w:r>
      <w:r>
        <w:t>.</w:t>
      </w:r>
      <w:r w:rsidR="00230CD9">
        <w:t>1</w:t>
      </w:r>
      <w:r>
        <w:t>.0; 5G System; Data Collection Coordination Services; Stage 3.</w:t>
      </w:r>
      <w:bookmarkEnd w:id="75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2C7BA1F6"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05FDFDF0"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7777777" w:rsidR="0043232E" w:rsidRPr="00912C37" w:rsidRDefault="0043232E" w:rsidP="0043232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32A86A6"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77777777" w:rsidR="00802B4E" w:rsidRPr="00912C37" w:rsidRDefault="00802B4E" w:rsidP="00802B4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Pr="001C7C10" w:rsidRDefault="003847F6" w:rsidP="00C675A0">
      <w:pPr>
        <w:pStyle w:val="PL"/>
      </w:pPr>
      <w:r w:rsidRPr="00E5498B">
        <w:t xml:space="preserve">          $ref: 'TS29571_CommonData.yaml#/components/schemas/SupportedFeatures'</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01A0A1BA" w14:textId="7DDE13E8" w:rsidR="007E6D12" w:rsidRPr="001C7C10" w:rsidRDefault="007E6D12" w:rsidP="007E6D12">
      <w:pPr>
        <w:pStyle w:val="PL"/>
        <w:rPr>
          <w:lang w:eastAsia="zh-CN"/>
        </w:rPr>
      </w:pPr>
      <w:r w:rsidRPr="00E5498B">
        <w:t xml:space="preserve">          $ref: 'TS29571_CommonData.yaml#/components/schemas/SupportedFeatures'</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pPr>
      <w:r>
        <w:t xml:space="preserve">          </w:t>
      </w:r>
      <w:r w:rsidRPr="00FB56CD">
        <w:t>- AVG_VAR</w:t>
      </w:r>
    </w:p>
    <w:p w14:paraId="14131CC1" w14:textId="77777777" w:rsidR="00C675A0" w:rsidRPr="00FB56CD" w:rsidRDefault="00C675A0" w:rsidP="00C675A0">
      <w:pPr>
        <w:pStyle w:val="PL"/>
      </w:pPr>
      <w:r>
        <w:t xml:space="preserve">          </w:t>
      </w:r>
      <w:r w:rsidRPr="00FB56CD">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pPr>
      <w:r>
        <w:t xml:space="preserve">        </w:t>
      </w:r>
      <w:r w:rsidRPr="00FB56CD">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753" w:name="_Toc510696653"/>
      <w:bookmarkStart w:id="754" w:name="_Toc35971453"/>
      <w:bookmarkStart w:id="755" w:name="_Toc67903570"/>
      <w:bookmarkStart w:id="756" w:name="_Toc73173353"/>
      <w:bookmarkStart w:id="757" w:name="_Toc96959947"/>
      <w:bookmarkStart w:id="758" w:name="_Toc100819908"/>
      <w:r>
        <w:t>A.3</w:t>
      </w:r>
      <w:r>
        <w:tab/>
      </w:r>
      <w:r>
        <w:rPr>
          <w:lang w:eastAsia="ja-JP"/>
        </w:rPr>
        <w:t>Ndccf_ContextManagement</w:t>
      </w:r>
      <w:r>
        <w:t xml:space="preserve"> API</w:t>
      </w:r>
      <w:bookmarkEnd w:id="753"/>
      <w:bookmarkEnd w:id="754"/>
      <w:bookmarkEnd w:id="755"/>
      <w:bookmarkEnd w:id="756"/>
      <w:bookmarkEnd w:id="757"/>
      <w:bookmarkEnd w:id="75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CCBA913" w:rsidR="00D50CCE" w:rsidRPr="0039258D" w:rsidRDefault="00D50CCE" w:rsidP="00D50CCE">
      <w:pPr>
        <w:pStyle w:val="PL"/>
      </w:pPr>
      <w:r>
        <w:t xml:space="preserve"> </w:t>
      </w:r>
      <w:r w:rsidRPr="0039258D">
        <w:t xml:space="preserve"> version: 1.0.0</w:t>
      </w:r>
      <w:r>
        <w:t>-alpha.</w:t>
      </w:r>
      <w:r w:rsidR="00003379">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C2210D9" w:rsidR="00D50CCE" w:rsidRPr="0039258D" w:rsidRDefault="00D50CCE" w:rsidP="00D50CCE">
      <w:pPr>
        <w:pStyle w:val="PL"/>
      </w:pPr>
      <w:r>
        <w:t xml:space="preserve"> </w:t>
      </w:r>
      <w:r w:rsidRPr="001C7C10">
        <w:t xml:space="preserve"> description: 3GPP TS 29.574</w:t>
      </w:r>
      <w:r>
        <w:t xml:space="preserve"> V</w:t>
      </w:r>
      <w:r w:rsidR="00925C6D">
        <w:t>17</w:t>
      </w:r>
      <w:r>
        <w:t>.</w:t>
      </w:r>
      <w:r w:rsidR="00003379">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01ED319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0394691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59" w:name="historyclause"/>
      <w:r>
        <w:br w:type="page"/>
      </w:r>
      <w:bookmarkStart w:id="760" w:name="_Toc2086459"/>
      <w:bookmarkStart w:id="761" w:name="_Toc67903575"/>
      <w:bookmarkStart w:id="762" w:name="_Toc73173354"/>
      <w:bookmarkStart w:id="763" w:name="_Toc96959948"/>
      <w:bookmarkStart w:id="764" w:name="_Toc100819909"/>
      <w:bookmarkEnd w:id="759"/>
      <w:r>
        <w:t>Annex B (informative):</w:t>
      </w:r>
      <w:r>
        <w:br/>
        <w:t>Change history</w:t>
      </w:r>
      <w:bookmarkEnd w:id="760"/>
      <w:bookmarkEnd w:id="761"/>
      <w:bookmarkEnd w:id="762"/>
      <w:bookmarkEnd w:id="763"/>
      <w:bookmarkEnd w:id="7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517570">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517570">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517570">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21765B54" w:rsidR="008B422E" w:rsidRDefault="008B422E" w:rsidP="008B422E">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36DC8755" w:rsidR="008B422E" w:rsidRDefault="008B422E" w:rsidP="008B422E">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6CE6309E" w:rsidR="008B422E" w:rsidRDefault="000F2E76" w:rsidP="00E148A8">
            <w:pPr>
              <w:pStyle w:val="TAC"/>
              <w:rPr>
                <w:sz w:val="16"/>
                <w:szCs w:val="16"/>
              </w:rPr>
            </w:pPr>
            <w:r w:rsidRPr="00113126">
              <w:rPr>
                <w:sz w:val="16"/>
                <w:szCs w:val="16"/>
              </w:rPr>
              <w:t>C3-222570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D367C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0B2C32" w:rsidRPr="0094055E" w14:paraId="0974DFB2"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3E293DBE" w14:textId="1D67E5BF" w:rsidR="000B2C32" w:rsidRDefault="000B2C32" w:rsidP="000B2C32">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32818E" w14:textId="35E59240" w:rsidR="000B2C32" w:rsidRDefault="000B2C32" w:rsidP="000B2C32">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A11520" w14:textId="471C368C" w:rsidR="000B2C32" w:rsidRDefault="000B2C32" w:rsidP="000B2C32">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C3-222543</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B46615" w14:textId="7914A55C" w:rsidR="000B2C32" w:rsidRPr="006B0D02" w:rsidRDefault="000B2C32" w:rsidP="000B2C3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0002</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1E54" w14:textId="1BF65871" w:rsidR="000B2C32" w:rsidRPr="006B0D02" w:rsidRDefault="000B2C32" w:rsidP="000B2C32">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1492B" w14:textId="54ABBAE5" w:rsidR="000B2C32" w:rsidRPr="006B0D02" w:rsidRDefault="000B2C32" w:rsidP="000B2C32">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0C97F" w14:textId="06323CA4" w:rsidR="000B2C32" w:rsidRDefault="000B2C32" w:rsidP="000B2C32">
            <w:pPr>
              <w:pStyle w:val="TAL"/>
              <w:rPr>
                <w:sz w:val="16"/>
                <w:szCs w:val="16"/>
              </w:rPr>
            </w:pPr>
            <w:fldSimple w:instr=" DOCPROPERTY  CrTitle  \* MERGEFORMAT ">
              <w:r>
                <w:t>Cleanup of the Ndccf_DataManagement data model</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EBC90" w14:textId="12C24AEB" w:rsidR="000B2C32" w:rsidRDefault="000B2C32" w:rsidP="000B2C32">
            <w:pPr>
              <w:pStyle w:val="TAC"/>
              <w:rPr>
                <w:sz w:val="16"/>
                <w:szCs w:val="16"/>
                <w:lang w:eastAsia="zh-CN"/>
              </w:rPr>
            </w:pPr>
            <w:r w:rsidRPr="008C54A0">
              <w:rPr>
                <w:sz w:val="16"/>
                <w:szCs w:val="16"/>
                <w:lang w:eastAsia="zh-CN"/>
              </w:rPr>
              <w:t>17.1.0</w:t>
            </w:r>
          </w:p>
        </w:tc>
      </w:tr>
      <w:tr w:rsidR="00F270CB" w:rsidRPr="0094055E" w14:paraId="4A1D707F"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43286E20"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0115A968"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38FF6A49" w:rsidR="00F270CB" w:rsidRDefault="00F270CB" w:rsidP="00F270CB">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C3-222544</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F270CB" w:rsidRPr="006B0D02" w:rsidRDefault="00F270CB" w:rsidP="00F270CB">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F270CB" w:rsidRDefault="00F270CB" w:rsidP="00F270CB">
            <w:pPr>
              <w:pStyle w:val="TAL"/>
              <w:rPr>
                <w:sz w:val="16"/>
                <w:szCs w:val="16"/>
              </w:rPr>
            </w:pPr>
            <w:fldSimple w:instr=" DOCPROPERTY  CrTitle  \* MERGEFORMAT ">
              <w:r>
                <w:t>Corrections in the Ndccf_DataManagement API</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F270CB" w:rsidRDefault="00F270CB" w:rsidP="00F270CB">
            <w:pPr>
              <w:pStyle w:val="TAC"/>
              <w:rPr>
                <w:sz w:val="16"/>
                <w:szCs w:val="16"/>
                <w:lang w:eastAsia="zh-CN"/>
              </w:rPr>
            </w:pPr>
            <w:r w:rsidRPr="008C54A0">
              <w:rPr>
                <w:sz w:val="16"/>
                <w:szCs w:val="16"/>
                <w:lang w:eastAsia="zh-CN"/>
              </w:rPr>
              <w:t>17.1.0</w:t>
            </w:r>
          </w:p>
        </w:tc>
      </w:tr>
      <w:tr w:rsidR="00F270CB" w:rsidRPr="0094055E" w14:paraId="0A6928A2"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37109DD9"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8467FA"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5EA8276F" w:rsidR="00F270CB" w:rsidRDefault="00F270CB" w:rsidP="00F270CB">
            <w:pPr>
              <w:pStyle w:val="TAC"/>
              <w:rPr>
                <w:sz w:val="16"/>
                <w:szCs w:val="16"/>
              </w:rPr>
            </w:pPr>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C3-222545</w:t>
            </w:r>
            <w:r w:rsidRPr="00113126">
              <w:rPr>
                <w:sz w:val="16"/>
                <w:szCs w:val="16"/>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F270CB" w:rsidRPr="006B0D02" w:rsidRDefault="00F270CB" w:rsidP="00F270CB">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F270CB" w:rsidRDefault="00F270CB" w:rsidP="00F270CB">
            <w:pPr>
              <w:pStyle w:val="TAL"/>
              <w:rPr>
                <w:sz w:val="16"/>
                <w:szCs w:val="16"/>
              </w:rPr>
            </w:pPr>
            <w:fldSimple w:instr=" DOCPROPERTY  CrTitle  \* MERGEFORMAT ">
              <w:r>
                <w:t>Removing ENs about possible further data sources and attributes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F270CB" w:rsidRDefault="00F270CB" w:rsidP="00F270CB">
            <w:pPr>
              <w:pStyle w:val="TAC"/>
              <w:rPr>
                <w:sz w:val="16"/>
                <w:szCs w:val="16"/>
                <w:lang w:eastAsia="zh-CN"/>
              </w:rPr>
            </w:pPr>
            <w:r w:rsidRPr="008C54A0">
              <w:rPr>
                <w:sz w:val="16"/>
                <w:szCs w:val="16"/>
                <w:lang w:eastAsia="zh-CN"/>
              </w:rPr>
              <w:t>17.1.0</w:t>
            </w:r>
          </w:p>
        </w:tc>
      </w:tr>
      <w:tr w:rsidR="00F270CB" w:rsidRPr="0094055E" w14:paraId="5DEEE5D7"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59958E1A"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97962B2"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375DEFB7" w:rsidR="00F270CB" w:rsidRDefault="00F270CB" w:rsidP="00F270CB">
            <w:pPr>
              <w:pStyle w:val="TAC"/>
              <w:rPr>
                <w:sz w:val="16"/>
                <w:szCs w:val="16"/>
              </w:rPr>
            </w:pPr>
            <w:r w:rsidRPr="00113126">
              <w:rPr>
                <w:sz w:val="16"/>
                <w:szCs w:val="16"/>
              </w:rPr>
              <w:t>C3-222574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F270CB" w:rsidRPr="006B0D02" w:rsidRDefault="00F270CB" w:rsidP="00F270CB">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F270CB" w:rsidRPr="006B0D02" w:rsidRDefault="00F270CB" w:rsidP="00F270CB">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F270CB" w:rsidRDefault="00F270CB" w:rsidP="00F270CB">
            <w:pPr>
              <w:pStyle w:val="TAL"/>
              <w:rPr>
                <w:sz w:val="16"/>
                <w:szCs w:val="16"/>
              </w:rPr>
            </w:pPr>
            <w:r w:rsidRPr="002B7A04">
              <w:rPr>
                <w:noProof/>
                <w:lang w:eastAsia="zh-CN"/>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F270CB" w:rsidRDefault="00F270CB" w:rsidP="00F270CB">
            <w:pPr>
              <w:pStyle w:val="TAC"/>
              <w:rPr>
                <w:sz w:val="16"/>
                <w:szCs w:val="16"/>
                <w:lang w:eastAsia="zh-CN"/>
              </w:rPr>
            </w:pPr>
            <w:r w:rsidRPr="008C54A0">
              <w:rPr>
                <w:sz w:val="16"/>
                <w:szCs w:val="16"/>
                <w:lang w:eastAsia="zh-CN"/>
              </w:rPr>
              <w:t>17.1.0</w:t>
            </w:r>
          </w:p>
        </w:tc>
      </w:tr>
      <w:tr w:rsidR="00F270CB" w:rsidRPr="0094055E" w14:paraId="378499D3"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5063B5FD" w14:textId="20CC2C0B"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49977C" w14:textId="53C2729E"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52B17" w14:textId="2DB978E1" w:rsidR="00F270CB" w:rsidRDefault="00F270CB" w:rsidP="00F270CB">
            <w:pPr>
              <w:pStyle w:val="TAC"/>
              <w:rPr>
                <w:sz w:val="16"/>
                <w:szCs w:val="16"/>
              </w:rPr>
            </w:pPr>
            <w:r w:rsidRPr="00113126">
              <w:rPr>
                <w:sz w:val="16"/>
                <w:szCs w:val="16"/>
              </w:rPr>
              <w:t>C3-222560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92F04A" w14:textId="60855C2D" w:rsidR="00F270CB" w:rsidRPr="006B0D02" w:rsidRDefault="00F270CB" w:rsidP="00F270CB">
            <w:pPr>
              <w:pStyle w:val="TAL"/>
              <w:rPr>
                <w:sz w:val="16"/>
                <w:szCs w:val="16"/>
              </w:rPr>
            </w:pPr>
            <w:r w:rsidRPr="0011312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9260A" w14:textId="772E2441"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541B2" w14:textId="183991CF" w:rsidR="00F270CB" w:rsidRPr="006B0D02" w:rsidRDefault="00F270CB" w:rsidP="00F270CB">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463171" w14:textId="312F1A2F" w:rsidR="00F270CB" w:rsidRDefault="00F270CB" w:rsidP="00F270CB">
            <w:pPr>
              <w:pStyle w:val="TAL"/>
              <w:rPr>
                <w:sz w:val="16"/>
                <w:szCs w:val="16"/>
              </w:rPr>
            </w:pPr>
            <w:r>
              <w:rPr>
                <w:noProof/>
                <w:lang w:eastAsia="zh-CN"/>
              </w:rPr>
              <w:t xml:space="preserve">Support carrying Time Window in </w:t>
            </w:r>
            <w:r>
              <w:rPr>
                <w:lang w:eastAsia="ja-JP"/>
              </w:rPr>
              <w:t>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3857B" w14:textId="06EB602D" w:rsidR="00F270CB" w:rsidRDefault="00F270CB" w:rsidP="00F270CB">
            <w:pPr>
              <w:pStyle w:val="TAC"/>
              <w:rPr>
                <w:sz w:val="16"/>
                <w:szCs w:val="16"/>
                <w:lang w:eastAsia="zh-CN"/>
              </w:rPr>
            </w:pPr>
            <w:r w:rsidRPr="008C54A0">
              <w:rPr>
                <w:sz w:val="16"/>
                <w:szCs w:val="16"/>
                <w:lang w:eastAsia="zh-CN"/>
              </w:rPr>
              <w:t>17.1.0</w:t>
            </w:r>
          </w:p>
        </w:tc>
      </w:tr>
      <w:tr w:rsidR="00F270CB" w:rsidRPr="0094055E" w14:paraId="767D351C"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64CA95B5" w14:textId="65B40252"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DE30C5" w14:textId="45C9E558"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1E49C" w14:textId="0E34F841" w:rsidR="00F270CB" w:rsidRDefault="00F270CB" w:rsidP="00F270CB">
            <w:pPr>
              <w:pStyle w:val="TAC"/>
              <w:rPr>
                <w:sz w:val="16"/>
                <w:szCs w:val="16"/>
              </w:rPr>
            </w:pPr>
            <w:r w:rsidRPr="00113126">
              <w:rPr>
                <w:sz w:val="16"/>
                <w:szCs w:val="16"/>
              </w:rPr>
              <w:t>C3-222231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AC15DA" w14:textId="35202599" w:rsidR="00F270CB" w:rsidRPr="006B0D02" w:rsidRDefault="00F270CB" w:rsidP="00F270CB">
            <w:pPr>
              <w:pStyle w:val="TAL"/>
              <w:rPr>
                <w:sz w:val="16"/>
                <w:szCs w:val="16"/>
              </w:rPr>
            </w:pPr>
            <w:r w:rsidRPr="00113126">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C97" w14:textId="3B48F46D"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43204" w14:textId="78D5DB60"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F9008" w14:textId="2C891839" w:rsidR="00F270CB" w:rsidRDefault="00F270CB" w:rsidP="00F270CB">
            <w:pPr>
              <w:pStyle w:val="TAL"/>
              <w:rPr>
                <w:sz w:val="16"/>
                <w:szCs w:val="16"/>
              </w:rPr>
            </w:pPr>
            <w:r w:rsidRPr="001241FD">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54ECF" w14:textId="0ED54012" w:rsidR="00F270CB" w:rsidRDefault="00F270CB" w:rsidP="00F270CB">
            <w:pPr>
              <w:pStyle w:val="TAC"/>
              <w:rPr>
                <w:sz w:val="16"/>
                <w:szCs w:val="16"/>
                <w:lang w:eastAsia="zh-CN"/>
              </w:rPr>
            </w:pPr>
            <w:r w:rsidRPr="008C54A0">
              <w:rPr>
                <w:sz w:val="16"/>
                <w:szCs w:val="16"/>
                <w:lang w:eastAsia="zh-CN"/>
              </w:rPr>
              <w:t>17.1.0</w:t>
            </w:r>
          </w:p>
        </w:tc>
      </w:tr>
      <w:tr w:rsidR="00F270CB" w:rsidRPr="0094055E" w14:paraId="50434A60"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6D704DD6"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08670807"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795DB70" w:rsidR="00F270CB" w:rsidRDefault="00F270CB" w:rsidP="00F270CB">
            <w:pPr>
              <w:pStyle w:val="TAC"/>
              <w:rPr>
                <w:sz w:val="16"/>
                <w:szCs w:val="16"/>
              </w:rPr>
            </w:pPr>
            <w:r w:rsidRPr="00113126">
              <w:rPr>
                <w:sz w:val="16"/>
                <w:szCs w:val="16"/>
              </w:rPr>
              <w:t>C3-222512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F270CB" w:rsidRPr="006B0D02" w:rsidRDefault="00F270CB" w:rsidP="00F270CB">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F270CB" w:rsidRDefault="00F270CB" w:rsidP="00F270CB">
            <w:pPr>
              <w:pStyle w:val="TAL"/>
              <w:rPr>
                <w:sz w:val="16"/>
                <w:szCs w:val="16"/>
              </w:rPr>
            </w:pPr>
            <w:r w:rsidRPr="00E5498B">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F270CB" w:rsidRDefault="00F270CB" w:rsidP="00F270CB">
            <w:pPr>
              <w:pStyle w:val="TAC"/>
              <w:rPr>
                <w:sz w:val="16"/>
                <w:szCs w:val="16"/>
                <w:lang w:eastAsia="zh-CN"/>
              </w:rPr>
            </w:pPr>
            <w:r w:rsidRPr="008C54A0">
              <w:rPr>
                <w:sz w:val="16"/>
                <w:szCs w:val="16"/>
                <w:lang w:eastAsia="zh-CN"/>
              </w:rPr>
              <w:t>17.1.0</w:t>
            </w:r>
          </w:p>
        </w:tc>
      </w:tr>
      <w:tr w:rsidR="00F270CB" w:rsidRPr="0094055E" w14:paraId="37E6C4F1"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73AB9CA0"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19A4AD26"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0C417C03" w:rsidR="00F270CB" w:rsidRDefault="00F270CB" w:rsidP="00F270CB">
            <w:pPr>
              <w:pStyle w:val="TAC"/>
              <w:rPr>
                <w:sz w:val="16"/>
                <w:szCs w:val="16"/>
              </w:rPr>
            </w:pPr>
            <w:r w:rsidRPr="00113126">
              <w:rPr>
                <w:sz w:val="16"/>
                <w:szCs w:val="16"/>
              </w:rPr>
              <w:t>C3-222290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F270CB" w:rsidRPr="006B0D02" w:rsidRDefault="00F270CB" w:rsidP="00F270CB">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F270CB" w:rsidRDefault="00F270CB" w:rsidP="00F270CB">
            <w:pPr>
              <w:pStyle w:val="TAL"/>
              <w:rPr>
                <w:sz w:val="16"/>
                <w:szCs w:val="16"/>
              </w:rPr>
            </w:pPr>
            <w:r w:rsidRPr="005F79D5">
              <w:rPr>
                <w:noProof/>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F270CB" w:rsidRDefault="00F270CB" w:rsidP="00F270CB">
            <w:pPr>
              <w:pStyle w:val="TAC"/>
              <w:rPr>
                <w:sz w:val="16"/>
                <w:szCs w:val="16"/>
                <w:lang w:eastAsia="zh-CN"/>
              </w:rPr>
            </w:pPr>
            <w:r w:rsidRPr="008C54A0">
              <w:rPr>
                <w:sz w:val="16"/>
                <w:szCs w:val="16"/>
                <w:lang w:eastAsia="zh-CN"/>
              </w:rPr>
              <w:t>17.1.0</w:t>
            </w:r>
          </w:p>
        </w:tc>
      </w:tr>
      <w:tr w:rsidR="00F270CB" w:rsidRPr="0094055E" w14:paraId="659D722A"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5D934A91"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76A08C9E"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036EAEC0" w:rsidR="00F270CB" w:rsidRDefault="00F270CB" w:rsidP="00F270CB">
            <w:pPr>
              <w:pStyle w:val="TAC"/>
              <w:rPr>
                <w:sz w:val="16"/>
                <w:szCs w:val="16"/>
              </w:rPr>
            </w:pPr>
            <w:r w:rsidRPr="00113126">
              <w:rPr>
                <w:sz w:val="16"/>
                <w:szCs w:val="16"/>
              </w:rPr>
              <w:t>C3-222291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F270CB" w:rsidRPr="006B0D02" w:rsidRDefault="00F270CB" w:rsidP="00F270CB">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F270CB" w:rsidRDefault="00F270CB" w:rsidP="00F270CB">
            <w:pPr>
              <w:pStyle w:val="TAL"/>
              <w:rPr>
                <w:sz w:val="16"/>
                <w:szCs w:val="16"/>
              </w:rPr>
            </w:pPr>
            <w:r w:rsidRPr="005F79D5">
              <w:rPr>
                <w:noProof/>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F270CB" w:rsidRDefault="00F270CB" w:rsidP="00F270CB">
            <w:pPr>
              <w:pStyle w:val="TAC"/>
              <w:rPr>
                <w:sz w:val="16"/>
                <w:szCs w:val="16"/>
                <w:lang w:eastAsia="zh-CN"/>
              </w:rPr>
            </w:pPr>
            <w:r w:rsidRPr="008C54A0">
              <w:rPr>
                <w:sz w:val="16"/>
                <w:szCs w:val="16"/>
                <w:lang w:eastAsia="zh-CN"/>
              </w:rPr>
              <w:t>17.1.0</w:t>
            </w:r>
          </w:p>
        </w:tc>
      </w:tr>
      <w:tr w:rsidR="00F270CB" w:rsidRPr="0094055E" w14:paraId="77AA74D3"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083F717A"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04F11457"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11AB391A" w:rsidR="00F270CB" w:rsidRDefault="00F270CB" w:rsidP="00F270CB">
            <w:pPr>
              <w:pStyle w:val="TAC"/>
              <w:rPr>
                <w:sz w:val="16"/>
                <w:szCs w:val="16"/>
              </w:rPr>
            </w:pPr>
            <w:r w:rsidRPr="00113126">
              <w:rPr>
                <w:sz w:val="16"/>
                <w:szCs w:val="16"/>
              </w:rPr>
              <w:t>C3-222347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F270CB" w:rsidRPr="006B0D02" w:rsidRDefault="00F270CB" w:rsidP="00F270CB">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F270CB" w:rsidRPr="006B0D02" w:rsidRDefault="00F270CB" w:rsidP="00F270CB">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F270CB" w:rsidRPr="006B0D02" w:rsidRDefault="00F270CB" w:rsidP="00F270C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F270CB" w:rsidRDefault="00F270CB" w:rsidP="00F270CB">
            <w:pPr>
              <w:pStyle w:val="TAL"/>
              <w:rPr>
                <w:sz w:val="16"/>
                <w:szCs w:val="16"/>
              </w:rPr>
            </w:pPr>
            <w:r>
              <w:rPr>
                <w:noProof/>
                <w:lang w:eastAsia="zh-CN"/>
              </w:rPr>
              <w:t xml:space="preserve">Remove the unused sections from TS </w:t>
            </w:r>
            <w:r w:rsidRPr="00967393">
              <w:rPr>
                <w:noProof/>
                <w:lang w:eastAsia="zh-CN"/>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F270CB" w:rsidRDefault="00F270CB" w:rsidP="00F270CB">
            <w:pPr>
              <w:pStyle w:val="TAC"/>
              <w:rPr>
                <w:sz w:val="16"/>
                <w:szCs w:val="16"/>
                <w:lang w:eastAsia="zh-CN"/>
              </w:rPr>
            </w:pPr>
            <w:r w:rsidRPr="008C54A0">
              <w:rPr>
                <w:sz w:val="16"/>
                <w:szCs w:val="16"/>
                <w:lang w:eastAsia="zh-CN"/>
              </w:rPr>
              <w:t>17.1.0</w:t>
            </w:r>
          </w:p>
        </w:tc>
      </w:tr>
      <w:tr w:rsidR="00F270CB" w:rsidRPr="0094055E" w14:paraId="37DE5CB3" w14:textId="77777777" w:rsidTr="00517570">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2FA5F7DE" w:rsidR="00F270CB" w:rsidRDefault="00F270CB" w:rsidP="00F270CB">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0D22C436" w:rsidR="00F270CB" w:rsidRDefault="00F270CB" w:rsidP="00F270CB">
            <w:pPr>
              <w:pStyle w:val="TAC"/>
              <w:rPr>
                <w:sz w:val="16"/>
                <w:szCs w:val="16"/>
                <w:lang w:eastAsia="zh-CN"/>
              </w:rPr>
            </w:pPr>
            <w:r>
              <w:rPr>
                <w:sz w:val="16"/>
                <w:szCs w:val="16"/>
                <w:lang w:eastAsia="zh-CN"/>
              </w:rPr>
              <w:t>CT3#121e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C7204B3" w:rsidR="00F270CB" w:rsidRDefault="00F270CB" w:rsidP="00F270CB">
            <w:pPr>
              <w:pStyle w:val="TAC"/>
              <w:rPr>
                <w:sz w:val="16"/>
                <w:szCs w:val="16"/>
              </w:rPr>
            </w:pPr>
            <w:r w:rsidRPr="00113126">
              <w:rPr>
                <w:sz w:val="16"/>
                <w:szCs w:val="16"/>
              </w:rPr>
              <w:t>C3-222499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F270CB" w:rsidRPr="006B0D02" w:rsidRDefault="00F270CB" w:rsidP="00F270CB">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F270CB" w:rsidRPr="006B0D02" w:rsidRDefault="00F270CB" w:rsidP="00F270CB">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F270CB" w:rsidRPr="006B0D02" w:rsidRDefault="00F270CB" w:rsidP="00F270CB">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F270CB" w:rsidRDefault="00F270CB" w:rsidP="00F270CB">
            <w:pPr>
              <w:pStyle w:val="TAL"/>
              <w:rPr>
                <w:sz w:val="16"/>
                <w:szCs w:val="16"/>
              </w:rPr>
            </w:pPr>
            <w:r w:rsidRPr="00274944">
              <w:rPr>
                <w:noProof/>
                <w:lang w:eastAsia="zh-CN"/>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F270CB" w:rsidRDefault="00F270CB" w:rsidP="00F270CB">
            <w:pPr>
              <w:pStyle w:val="TAC"/>
              <w:rPr>
                <w:sz w:val="16"/>
                <w:szCs w:val="16"/>
                <w:lang w:eastAsia="zh-CN"/>
              </w:rPr>
            </w:pPr>
            <w:r w:rsidRPr="008C54A0">
              <w:rPr>
                <w:sz w:val="16"/>
                <w:szCs w:val="16"/>
                <w:lang w:eastAsia="zh-CN"/>
              </w:rPr>
              <w:t>17.1.0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A3834" w14:textId="77777777" w:rsidR="00B00EA6" w:rsidRDefault="00B00EA6">
      <w:r>
        <w:separator/>
      </w:r>
    </w:p>
  </w:endnote>
  <w:endnote w:type="continuationSeparator" w:id="0">
    <w:p w14:paraId="169CDDEB" w14:textId="77777777" w:rsidR="00B00EA6" w:rsidRDefault="00B00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367C9" w:rsidRDefault="00D367C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6F10B" w14:textId="77777777" w:rsidR="00B00EA6" w:rsidRDefault="00B00EA6">
      <w:r>
        <w:separator/>
      </w:r>
    </w:p>
  </w:footnote>
  <w:footnote w:type="continuationSeparator" w:id="0">
    <w:p w14:paraId="31FA619D" w14:textId="77777777" w:rsidR="00B00EA6" w:rsidRDefault="00B00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61813B5" w:rsidR="00D367C9" w:rsidRDefault="00D367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570">
      <w:rPr>
        <w:rFonts w:ascii="Arial" w:hAnsi="Arial" w:cs="Arial"/>
        <w:b/>
        <w:noProof/>
        <w:sz w:val="18"/>
        <w:szCs w:val="18"/>
      </w:rPr>
      <w:t>3GPP TS 29.574 V17.01.0 (2022-0304)</w:t>
    </w:r>
    <w:r>
      <w:rPr>
        <w:rFonts w:ascii="Arial" w:hAnsi="Arial" w:cs="Arial"/>
        <w:b/>
        <w:sz w:val="18"/>
        <w:szCs w:val="18"/>
      </w:rPr>
      <w:fldChar w:fldCharType="end"/>
    </w:r>
  </w:p>
  <w:p w14:paraId="0F7E99AC" w14:textId="77777777" w:rsidR="00D367C9" w:rsidRDefault="00D367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7570">
      <w:rPr>
        <w:rFonts w:ascii="Arial" w:hAnsi="Arial" w:cs="Arial"/>
        <w:b/>
        <w:noProof/>
        <w:sz w:val="18"/>
        <w:szCs w:val="18"/>
      </w:rPr>
      <w:t>42</w:t>
    </w:r>
    <w:r>
      <w:rPr>
        <w:rFonts w:ascii="Arial" w:hAnsi="Arial" w:cs="Arial"/>
        <w:b/>
        <w:sz w:val="18"/>
        <w:szCs w:val="18"/>
      </w:rPr>
      <w:fldChar w:fldCharType="end"/>
    </w:r>
  </w:p>
  <w:p w14:paraId="06DA26F1" w14:textId="52FD3F5B" w:rsidR="00D367C9" w:rsidRDefault="00D367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570">
      <w:rPr>
        <w:rFonts w:ascii="Arial" w:hAnsi="Arial" w:cs="Arial"/>
        <w:b/>
        <w:noProof/>
        <w:sz w:val="18"/>
        <w:szCs w:val="18"/>
      </w:rPr>
      <w:t>Release 17</w:t>
    </w:r>
    <w:r>
      <w:rPr>
        <w:rFonts w:ascii="Arial" w:hAnsi="Arial" w:cs="Arial"/>
        <w:b/>
        <w:sz w:val="18"/>
        <w:szCs w:val="18"/>
      </w:rPr>
      <w:fldChar w:fldCharType="end"/>
    </w:r>
  </w:p>
  <w:p w14:paraId="7A149BA7" w14:textId="77777777" w:rsidR="00D367C9" w:rsidRDefault="00D367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C3D"/>
    <w:rsid w:val="00014FC9"/>
    <w:rsid w:val="00052553"/>
    <w:rsid w:val="000531E2"/>
    <w:rsid w:val="000543D4"/>
    <w:rsid w:val="000721DD"/>
    <w:rsid w:val="0007367E"/>
    <w:rsid w:val="00083DA7"/>
    <w:rsid w:val="0008688D"/>
    <w:rsid w:val="00087955"/>
    <w:rsid w:val="00087AE3"/>
    <w:rsid w:val="000950D8"/>
    <w:rsid w:val="00097A98"/>
    <w:rsid w:val="000A3137"/>
    <w:rsid w:val="000A78B7"/>
    <w:rsid w:val="000B2C32"/>
    <w:rsid w:val="000C1AF6"/>
    <w:rsid w:val="000C1CEC"/>
    <w:rsid w:val="000D3353"/>
    <w:rsid w:val="000E093C"/>
    <w:rsid w:val="000E74CA"/>
    <w:rsid w:val="000E7BF2"/>
    <w:rsid w:val="000F2E76"/>
    <w:rsid w:val="000F75CD"/>
    <w:rsid w:val="001034B4"/>
    <w:rsid w:val="00111367"/>
    <w:rsid w:val="00112AF9"/>
    <w:rsid w:val="00113126"/>
    <w:rsid w:val="00117B7D"/>
    <w:rsid w:val="00121ADE"/>
    <w:rsid w:val="001222BC"/>
    <w:rsid w:val="00123017"/>
    <w:rsid w:val="00125D8E"/>
    <w:rsid w:val="00145952"/>
    <w:rsid w:val="001522F2"/>
    <w:rsid w:val="0015358F"/>
    <w:rsid w:val="001601AA"/>
    <w:rsid w:val="00163A55"/>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207A4C"/>
    <w:rsid w:val="002105CB"/>
    <w:rsid w:val="002304D0"/>
    <w:rsid w:val="00230CD9"/>
    <w:rsid w:val="00240B71"/>
    <w:rsid w:val="00241D66"/>
    <w:rsid w:val="00260A50"/>
    <w:rsid w:val="00262C16"/>
    <w:rsid w:val="00263BD9"/>
    <w:rsid w:val="0026571A"/>
    <w:rsid w:val="002662D1"/>
    <w:rsid w:val="00274864"/>
    <w:rsid w:val="0027733C"/>
    <w:rsid w:val="00290360"/>
    <w:rsid w:val="002B08C2"/>
    <w:rsid w:val="002B2A89"/>
    <w:rsid w:val="002B38E3"/>
    <w:rsid w:val="002B713F"/>
    <w:rsid w:val="002B7D1F"/>
    <w:rsid w:val="002C3B65"/>
    <w:rsid w:val="002D0200"/>
    <w:rsid w:val="002E73B0"/>
    <w:rsid w:val="002F44E6"/>
    <w:rsid w:val="00302D8F"/>
    <w:rsid w:val="00322963"/>
    <w:rsid w:val="0032616D"/>
    <w:rsid w:val="0032751A"/>
    <w:rsid w:val="00327816"/>
    <w:rsid w:val="0034227F"/>
    <w:rsid w:val="00343896"/>
    <w:rsid w:val="003479ED"/>
    <w:rsid w:val="003575E3"/>
    <w:rsid w:val="0036384F"/>
    <w:rsid w:val="0037610F"/>
    <w:rsid w:val="0038325F"/>
    <w:rsid w:val="003847F6"/>
    <w:rsid w:val="00392956"/>
    <w:rsid w:val="00393757"/>
    <w:rsid w:val="00396FAA"/>
    <w:rsid w:val="003A1265"/>
    <w:rsid w:val="003A1883"/>
    <w:rsid w:val="003A7325"/>
    <w:rsid w:val="003B2AFD"/>
    <w:rsid w:val="003B54C1"/>
    <w:rsid w:val="003C0FAE"/>
    <w:rsid w:val="003C2900"/>
    <w:rsid w:val="003C7347"/>
    <w:rsid w:val="003C7678"/>
    <w:rsid w:val="003E25FD"/>
    <w:rsid w:val="003F567A"/>
    <w:rsid w:val="003F64D5"/>
    <w:rsid w:val="00403D6B"/>
    <w:rsid w:val="00427412"/>
    <w:rsid w:val="0043232E"/>
    <w:rsid w:val="00435E9D"/>
    <w:rsid w:val="00437C35"/>
    <w:rsid w:val="00441BFC"/>
    <w:rsid w:val="00457054"/>
    <w:rsid w:val="00465A81"/>
    <w:rsid w:val="0047016A"/>
    <w:rsid w:val="00471C5A"/>
    <w:rsid w:val="004760FC"/>
    <w:rsid w:val="004825C8"/>
    <w:rsid w:val="00487491"/>
    <w:rsid w:val="004A454D"/>
    <w:rsid w:val="004A4C9E"/>
    <w:rsid w:val="004B08AD"/>
    <w:rsid w:val="004B417A"/>
    <w:rsid w:val="004B6C4C"/>
    <w:rsid w:val="004D5A1D"/>
    <w:rsid w:val="004E6881"/>
    <w:rsid w:val="004F3D21"/>
    <w:rsid w:val="0050110B"/>
    <w:rsid w:val="005026BD"/>
    <w:rsid w:val="005041D4"/>
    <w:rsid w:val="0051263A"/>
    <w:rsid w:val="00513AEA"/>
    <w:rsid w:val="00517570"/>
    <w:rsid w:val="00517BDB"/>
    <w:rsid w:val="005310EE"/>
    <w:rsid w:val="00531927"/>
    <w:rsid w:val="005407D8"/>
    <w:rsid w:val="00543DC1"/>
    <w:rsid w:val="00547463"/>
    <w:rsid w:val="00551D81"/>
    <w:rsid w:val="0055272F"/>
    <w:rsid w:val="00561F06"/>
    <w:rsid w:val="00567CA2"/>
    <w:rsid w:val="0057357E"/>
    <w:rsid w:val="00594A82"/>
    <w:rsid w:val="005965C0"/>
    <w:rsid w:val="005B4877"/>
    <w:rsid w:val="005B68DF"/>
    <w:rsid w:val="005C2383"/>
    <w:rsid w:val="005C2D47"/>
    <w:rsid w:val="005D4B11"/>
    <w:rsid w:val="005D7D06"/>
    <w:rsid w:val="005E0A25"/>
    <w:rsid w:val="005E0A6F"/>
    <w:rsid w:val="005E1587"/>
    <w:rsid w:val="005E3BEB"/>
    <w:rsid w:val="005E472B"/>
    <w:rsid w:val="005E5A98"/>
    <w:rsid w:val="005E5E65"/>
    <w:rsid w:val="005F14A6"/>
    <w:rsid w:val="005F3076"/>
    <w:rsid w:val="005F5483"/>
    <w:rsid w:val="005F700E"/>
    <w:rsid w:val="00611C84"/>
    <w:rsid w:val="00616BF3"/>
    <w:rsid w:val="00642DFA"/>
    <w:rsid w:val="0064569B"/>
    <w:rsid w:val="00647FA4"/>
    <w:rsid w:val="00650FD7"/>
    <w:rsid w:val="006565D7"/>
    <w:rsid w:val="0065785A"/>
    <w:rsid w:val="0066446F"/>
    <w:rsid w:val="0066764F"/>
    <w:rsid w:val="00672E14"/>
    <w:rsid w:val="00675E3D"/>
    <w:rsid w:val="00685EDA"/>
    <w:rsid w:val="00692A42"/>
    <w:rsid w:val="00693078"/>
    <w:rsid w:val="006979F4"/>
    <w:rsid w:val="006E2C57"/>
    <w:rsid w:val="006F152A"/>
    <w:rsid w:val="00704B6B"/>
    <w:rsid w:val="00720958"/>
    <w:rsid w:val="00720FFD"/>
    <w:rsid w:val="00721454"/>
    <w:rsid w:val="00722CD8"/>
    <w:rsid w:val="00723046"/>
    <w:rsid w:val="00731FFF"/>
    <w:rsid w:val="00732983"/>
    <w:rsid w:val="007359B6"/>
    <w:rsid w:val="00736C6D"/>
    <w:rsid w:val="00746406"/>
    <w:rsid w:val="00752703"/>
    <w:rsid w:val="00752ED0"/>
    <w:rsid w:val="00774634"/>
    <w:rsid w:val="007757DB"/>
    <w:rsid w:val="0079212B"/>
    <w:rsid w:val="00792DFA"/>
    <w:rsid w:val="0079339E"/>
    <w:rsid w:val="007955BF"/>
    <w:rsid w:val="00796B35"/>
    <w:rsid w:val="007A3AC2"/>
    <w:rsid w:val="007B5B1A"/>
    <w:rsid w:val="007B684F"/>
    <w:rsid w:val="007B6CDC"/>
    <w:rsid w:val="007C2DB1"/>
    <w:rsid w:val="007C338A"/>
    <w:rsid w:val="007C3421"/>
    <w:rsid w:val="007C3DF4"/>
    <w:rsid w:val="007E02A0"/>
    <w:rsid w:val="007E052E"/>
    <w:rsid w:val="007E0F41"/>
    <w:rsid w:val="007E6D12"/>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5C6D"/>
    <w:rsid w:val="00935894"/>
    <w:rsid w:val="00951F37"/>
    <w:rsid w:val="0095371B"/>
    <w:rsid w:val="009559B3"/>
    <w:rsid w:val="00956203"/>
    <w:rsid w:val="00977AD6"/>
    <w:rsid w:val="00982CB9"/>
    <w:rsid w:val="00987B8C"/>
    <w:rsid w:val="009A0704"/>
    <w:rsid w:val="009A181A"/>
    <w:rsid w:val="009B05AC"/>
    <w:rsid w:val="009B79AC"/>
    <w:rsid w:val="009C38CF"/>
    <w:rsid w:val="009C45C0"/>
    <w:rsid w:val="009D6889"/>
    <w:rsid w:val="009E0AEA"/>
    <w:rsid w:val="009E4807"/>
    <w:rsid w:val="009E4839"/>
    <w:rsid w:val="009F2EA8"/>
    <w:rsid w:val="00A12BCB"/>
    <w:rsid w:val="00A13418"/>
    <w:rsid w:val="00A30669"/>
    <w:rsid w:val="00A316A5"/>
    <w:rsid w:val="00A31A32"/>
    <w:rsid w:val="00A32B93"/>
    <w:rsid w:val="00A40BED"/>
    <w:rsid w:val="00A439FB"/>
    <w:rsid w:val="00A540B3"/>
    <w:rsid w:val="00A55E68"/>
    <w:rsid w:val="00A577E8"/>
    <w:rsid w:val="00A6331B"/>
    <w:rsid w:val="00A771AD"/>
    <w:rsid w:val="00A800F7"/>
    <w:rsid w:val="00A80DFA"/>
    <w:rsid w:val="00AA1137"/>
    <w:rsid w:val="00AA1735"/>
    <w:rsid w:val="00AA1F71"/>
    <w:rsid w:val="00AA1FCC"/>
    <w:rsid w:val="00AB67F0"/>
    <w:rsid w:val="00AB748F"/>
    <w:rsid w:val="00AC306D"/>
    <w:rsid w:val="00AD028A"/>
    <w:rsid w:val="00AD0CCB"/>
    <w:rsid w:val="00AD38F4"/>
    <w:rsid w:val="00AD3E80"/>
    <w:rsid w:val="00AF663B"/>
    <w:rsid w:val="00B00EA6"/>
    <w:rsid w:val="00B02656"/>
    <w:rsid w:val="00B02AE5"/>
    <w:rsid w:val="00B212EC"/>
    <w:rsid w:val="00B21F0F"/>
    <w:rsid w:val="00B31702"/>
    <w:rsid w:val="00B41AA9"/>
    <w:rsid w:val="00B453C7"/>
    <w:rsid w:val="00B57985"/>
    <w:rsid w:val="00B82712"/>
    <w:rsid w:val="00B84E9C"/>
    <w:rsid w:val="00BA0C34"/>
    <w:rsid w:val="00BA4FBB"/>
    <w:rsid w:val="00BC1009"/>
    <w:rsid w:val="00BC1088"/>
    <w:rsid w:val="00BC21D7"/>
    <w:rsid w:val="00BE0A5A"/>
    <w:rsid w:val="00BE0F14"/>
    <w:rsid w:val="00BE6BF9"/>
    <w:rsid w:val="00C01238"/>
    <w:rsid w:val="00C02E04"/>
    <w:rsid w:val="00C05C57"/>
    <w:rsid w:val="00C12111"/>
    <w:rsid w:val="00C146FB"/>
    <w:rsid w:val="00C1717E"/>
    <w:rsid w:val="00C3120F"/>
    <w:rsid w:val="00C416F2"/>
    <w:rsid w:val="00C42D82"/>
    <w:rsid w:val="00C43DAC"/>
    <w:rsid w:val="00C5374F"/>
    <w:rsid w:val="00C54D17"/>
    <w:rsid w:val="00C602FF"/>
    <w:rsid w:val="00C675A0"/>
    <w:rsid w:val="00C872B4"/>
    <w:rsid w:val="00C977E8"/>
    <w:rsid w:val="00CA0BEB"/>
    <w:rsid w:val="00CB4A01"/>
    <w:rsid w:val="00CC1C06"/>
    <w:rsid w:val="00CD72BD"/>
    <w:rsid w:val="00CE24AC"/>
    <w:rsid w:val="00CE2516"/>
    <w:rsid w:val="00CE2EF0"/>
    <w:rsid w:val="00CE402E"/>
    <w:rsid w:val="00CE45CC"/>
    <w:rsid w:val="00CE50B8"/>
    <w:rsid w:val="00CE68AE"/>
    <w:rsid w:val="00CF0234"/>
    <w:rsid w:val="00CF19C1"/>
    <w:rsid w:val="00CF3363"/>
    <w:rsid w:val="00CF5E53"/>
    <w:rsid w:val="00CF6667"/>
    <w:rsid w:val="00D15B00"/>
    <w:rsid w:val="00D27D7C"/>
    <w:rsid w:val="00D32544"/>
    <w:rsid w:val="00D367C9"/>
    <w:rsid w:val="00D43F47"/>
    <w:rsid w:val="00D50CCE"/>
    <w:rsid w:val="00D50F60"/>
    <w:rsid w:val="00D51F11"/>
    <w:rsid w:val="00D53277"/>
    <w:rsid w:val="00D5599D"/>
    <w:rsid w:val="00D60829"/>
    <w:rsid w:val="00D636B5"/>
    <w:rsid w:val="00D75CEE"/>
    <w:rsid w:val="00D76A51"/>
    <w:rsid w:val="00D82887"/>
    <w:rsid w:val="00D83D2B"/>
    <w:rsid w:val="00D87D23"/>
    <w:rsid w:val="00D92330"/>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757"/>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05A73"/>
    <w:rsid w:val="00F21234"/>
    <w:rsid w:val="00F2260E"/>
    <w:rsid w:val="00F270CB"/>
    <w:rsid w:val="00F30EAA"/>
    <w:rsid w:val="00F323B4"/>
    <w:rsid w:val="00F367B9"/>
    <w:rsid w:val="00F54B15"/>
    <w:rsid w:val="00F5737D"/>
    <w:rsid w:val="00F610CD"/>
    <w:rsid w:val="00F630F1"/>
    <w:rsid w:val="00F678E5"/>
    <w:rsid w:val="00F80AF2"/>
    <w:rsid w:val="00F83D05"/>
    <w:rsid w:val="00F909F8"/>
    <w:rsid w:val="00F95105"/>
    <w:rsid w:val="00FA3D04"/>
    <w:rsid w:val="00FA71B8"/>
    <w:rsid w:val="00FB56CD"/>
    <w:rsid w:val="00FC38C6"/>
    <w:rsid w:val="00FC5549"/>
    <w:rsid w:val="00FC6F83"/>
    <w:rsid w:val="00FD60C3"/>
    <w:rsid w:val="00FE10D4"/>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46113-8098-4659-AC2E-EC49AD79A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43</Pages>
  <Words>23775</Words>
  <Characters>135522</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cp:revision>
  <cp:lastPrinted>2019-02-25T14:05:00Z</cp:lastPrinted>
  <dcterms:created xsi:type="dcterms:W3CDTF">2022-04-14T09:44:00Z</dcterms:created>
  <dcterms:modified xsi:type="dcterms:W3CDTF">2022-04-14T10:04:00Z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(3)KAbOngfG6Rz2KuaOIfhc4fHwjTauMhc++ETTe8P4CTKEN1t1Aj5R+0thbPxzumvPYG8KyRVB
0eY6hCP/uXR6p/ADbIKMW1hAgGtG7qpwZ/V8Yl6u+xd//0VwyUDxj9HJpPU6p66lqNo0ftKi
Aw6OrrRd5zHwwC+HvtK4Var7I3JJ/E6MW90giRnZaGeIEkQylkSPxAfuxf1uaxPNA4YXiy6h
6faCWa5KGzYkl3WIHM</vt:lpwstr>
  </property>
  <property fmtid="{D5CDD505-2E9C-101B-9397-08002B2CF9AE}" pid="3" name="_2015_ms_pID_7253431">
    <vt:lpwstr>lJ3QWnSu2o+8HdiqxYkCgHYc0I4IJLLR2IIsKc9jKAu3xu46Fcbjip
NNCWOEiqijLCsGqnNse6S/Msp5KXetccHjSLzDdTyKhXtnK46CXJ7ydkJN9a654XK8w9uwbI
qCcc3ai+sitI/JChal1RNzWROanG7a36G3JqV1FhGGfZeLUObUJ2pg+qXIMOuhT0dGjIaArd
5Aw4XpyjsYD0SS9JxGWL4U3zpIf11CzefNuZ</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