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6DCBCFC" w:rsidR="004F0988" w:rsidRDefault="004F0988" w:rsidP="00C970C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r w:rsidR="006B73D5">
              <w:t>5</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B025EC">
              <w:rPr>
                <w:sz w:val="32"/>
              </w:rPr>
              <w:t>0</w:t>
            </w:r>
            <w:r w:rsidR="006B73D5">
              <w:rPr>
                <w:sz w:val="32"/>
              </w:rPr>
              <w:t>4</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2478103" w14:textId="6BC4F515" w:rsidR="00EE3E0F" w:rsidRDefault="00EE3E0F">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_Toc100767327 \h </w:instrText>
      </w:r>
      <w:r>
        <w:fldChar w:fldCharType="separate"/>
      </w:r>
      <w:r>
        <w:t>14</w:t>
      </w:r>
      <w:r>
        <w:fldChar w:fldCharType="end"/>
      </w:r>
    </w:p>
    <w:p w14:paraId="6C2D4041" w14:textId="4BB846FE" w:rsidR="00EE3E0F" w:rsidRDefault="00EE3E0F">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_Toc100767328 \h </w:instrText>
      </w:r>
      <w:r>
        <w:fldChar w:fldCharType="separate"/>
      </w:r>
      <w:r>
        <w:t>16</w:t>
      </w:r>
      <w:r>
        <w:fldChar w:fldCharType="end"/>
      </w:r>
    </w:p>
    <w:p w14:paraId="1F06FA99" w14:textId="44B51336" w:rsidR="00EE3E0F" w:rsidRDefault="00EE3E0F">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_Toc100767329 \h </w:instrText>
      </w:r>
      <w:r>
        <w:fldChar w:fldCharType="separate"/>
      </w:r>
      <w:r>
        <w:t>16</w:t>
      </w:r>
      <w:r>
        <w:fldChar w:fldCharType="end"/>
      </w:r>
    </w:p>
    <w:p w14:paraId="69C87228" w14:textId="392F5504" w:rsidR="00EE3E0F" w:rsidRDefault="00EE3E0F">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_Toc100767330 \h </w:instrText>
      </w:r>
      <w:r>
        <w:fldChar w:fldCharType="separate"/>
      </w:r>
      <w:r>
        <w:t>17</w:t>
      </w:r>
      <w:r>
        <w:fldChar w:fldCharType="end"/>
      </w:r>
    </w:p>
    <w:p w14:paraId="49D059AC" w14:textId="3E9DB58E" w:rsidR="00EE3E0F" w:rsidRDefault="00EE3E0F">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_Toc100767331 \h </w:instrText>
      </w:r>
      <w:r>
        <w:fldChar w:fldCharType="separate"/>
      </w:r>
      <w:r>
        <w:t>17</w:t>
      </w:r>
      <w:r>
        <w:fldChar w:fldCharType="end"/>
      </w:r>
    </w:p>
    <w:p w14:paraId="590CFFF6" w14:textId="4E677E62" w:rsidR="00EE3E0F" w:rsidRDefault="00EE3E0F">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_Toc100767332 \h </w:instrText>
      </w:r>
      <w:r>
        <w:fldChar w:fldCharType="separate"/>
      </w:r>
      <w:r>
        <w:t>17</w:t>
      </w:r>
      <w:r>
        <w:fldChar w:fldCharType="end"/>
      </w:r>
    </w:p>
    <w:p w14:paraId="62C47075" w14:textId="3FFA0952" w:rsidR="00EE3E0F" w:rsidRDefault="00EE3E0F">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_Toc100767333 \h </w:instrText>
      </w:r>
      <w:r>
        <w:fldChar w:fldCharType="separate"/>
      </w:r>
      <w:r>
        <w:t>17</w:t>
      </w:r>
      <w:r>
        <w:fldChar w:fldCharType="end"/>
      </w:r>
    </w:p>
    <w:p w14:paraId="251B2E85" w14:textId="2AA3C959" w:rsidR="00EE3E0F" w:rsidRDefault="00EE3E0F">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_Toc100767334 \h </w:instrText>
      </w:r>
      <w:r>
        <w:fldChar w:fldCharType="separate"/>
      </w:r>
      <w:r>
        <w:t>18</w:t>
      </w:r>
      <w:r>
        <w:fldChar w:fldCharType="end"/>
      </w:r>
    </w:p>
    <w:p w14:paraId="1ED45B04" w14:textId="40CA7820" w:rsidR="00EE3E0F" w:rsidRDefault="00EE3E0F">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_Toc100767335 \h </w:instrText>
      </w:r>
      <w:r>
        <w:fldChar w:fldCharType="separate"/>
      </w:r>
      <w:r>
        <w:t>18</w:t>
      </w:r>
      <w:r>
        <w:fldChar w:fldCharType="end"/>
      </w:r>
    </w:p>
    <w:p w14:paraId="53B472DB" w14:textId="3494FBC6" w:rsidR="00EE3E0F" w:rsidRDefault="00EE3E0F">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_Toc100767336 \h </w:instrText>
      </w:r>
      <w:r>
        <w:fldChar w:fldCharType="separate"/>
      </w:r>
      <w:r>
        <w:t>18</w:t>
      </w:r>
      <w:r>
        <w:fldChar w:fldCharType="end"/>
      </w:r>
    </w:p>
    <w:p w14:paraId="4CA7238F" w14:textId="07AA98BF" w:rsidR="00EE3E0F" w:rsidRDefault="00EE3E0F">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_Toc100767337 \h </w:instrText>
      </w:r>
      <w:r>
        <w:fldChar w:fldCharType="separate"/>
      </w:r>
      <w:r>
        <w:t>20</w:t>
      </w:r>
      <w:r>
        <w:fldChar w:fldCharType="end"/>
      </w:r>
    </w:p>
    <w:p w14:paraId="430C0349" w14:textId="4F7D3547" w:rsidR="00EE3E0F" w:rsidRDefault="00EE3E0F">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_Toc100767338 \h </w:instrText>
      </w:r>
      <w:r>
        <w:fldChar w:fldCharType="separate"/>
      </w:r>
      <w:r>
        <w:t>20</w:t>
      </w:r>
      <w:r>
        <w:fldChar w:fldCharType="end"/>
      </w:r>
    </w:p>
    <w:p w14:paraId="3EE6D54C" w14:textId="0FA87245" w:rsidR="00EE3E0F" w:rsidRDefault="00EE3E0F">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_Toc100767339 \h </w:instrText>
      </w:r>
      <w:r>
        <w:fldChar w:fldCharType="separate"/>
      </w:r>
      <w:r>
        <w:t>20</w:t>
      </w:r>
      <w:r>
        <w:fldChar w:fldCharType="end"/>
      </w:r>
    </w:p>
    <w:p w14:paraId="38918CEA" w14:textId="7E0A16E6" w:rsidR="00EE3E0F" w:rsidRDefault="00EE3E0F">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_Toc100767340 \h </w:instrText>
      </w:r>
      <w:r>
        <w:fldChar w:fldCharType="separate"/>
      </w:r>
      <w:r>
        <w:t>20</w:t>
      </w:r>
      <w:r>
        <w:fldChar w:fldCharType="end"/>
      </w:r>
    </w:p>
    <w:p w14:paraId="42D7D1B6" w14:textId="39651077" w:rsidR="00EE3E0F" w:rsidRDefault="00EE3E0F">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_Toc100767341 \h </w:instrText>
      </w:r>
      <w:r>
        <w:fldChar w:fldCharType="separate"/>
      </w:r>
      <w:r>
        <w:t>21</w:t>
      </w:r>
      <w:r>
        <w:fldChar w:fldCharType="end"/>
      </w:r>
    </w:p>
    <w:p w14:paraId="6C9511C0" w14:textId="15AE1529" w:rsidR="00EE3E0F" w:rsidRDefault="00EE3E0F">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_Toc100767342 \h </w:instrText>
      </w:r>
      <w:r>
        <w:fldChar w:fldCharType="separate"/>
      </w:r>
      <w:r>
        <w:t>21</w:t>
      </w:r>
      <w:r>
        <w:fldChar w:fldCharType="end"/>
      </w:r>
    </w:p>
    <w:p w14:paraId="2DD6DC66" w14:textId="39992B16" w:rsidR="00EE3E0F" w:rsidRDefault="00EE3E0F">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_Toc100767343 \h </w:instrText>
      </w:r>
      <w:r>
        <w:fldChar w:fldCharType="separate"/>
      </w:r>
      <w:r>
        <w:t>21</w:t>
      </w:r>
      <w:r>
        <w:fldChar w:fldCharType="end"/>
      </w:r>
    </w:p>
    <w:p w14:paraId="26D21364" w14:textId="308BD21E" w:rsidR="00EE3E0F" w:rsidRDefault="00EE3E0F">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_Toc100767344 \h </w:instrText>
      </w:r>
      <w:r>
        <w:fldChar w:fldCharType="separate"/>
      </w:r>
      <w:r>
        <w:t>21</w:t>
      </w:r>
      <w:r>
        <w:fldChar w:fldCharType="end"/>
      </w:r>
    </w:p>
    <w:p w14:paraId="643EB11A" w14:textId="16535449" w:rsidR="00EE3E0F" w:rsidRDefault="00EE3E0F">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_Toc100767345 \h </w:instrText>
      </w:r>
      <w:r>
        <w:fldChar w:fldCharType="separate"/>
      </w:r>
      <w:r>
        <w:t>21</w:t>
      </w:r>
      <w:r>
        <w:fldChar w:fldCharType="end"/>
      </w:r>
    </w:p>
    <w:p w14:paraId="541D211D" w14:textId="4A0309A5" w:rsidR="00EE3E0F" w:rsidRDefault="00EE3E0F">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_Toc100767346 \h </w:instrText>
      </w:r>
      <w:r>
        <w:fldChar w:fldCharType="separate"/>
      </w:r>
      <w:r>
        <w:t>21</w:t>
      </w:r>
      <w:r>
        <w:fldChar w:fldCharType="end"/>
      </w:r>
    </w:p>
    <w:p w14:paraId="7C8C3A3C" w14:textId="07A6D9C0" w:rsidR="00EE3E0F" w:rsidRDefault="00EE3E0F">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_Toc100767347 \h </w:instrText>
      </w:r>
      <w:r>
        <w:fldChar w:fldCharType="separate"/>
      </w:r>
      <w:r>
        <w:t>22</w:t>
      </w:r>
      <w:r>
        <w:fldChar w:fldCharType="end"/>
      </w:r>
    </w:p>
    <w:p w14:paraId="2AA314CC" w14:textId="352D0375" w:rsidR="00EE3E0F" w:rsidRDefault="00EE3E0F">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_Toc100767348 \h </w:instrText>
      </w:r>
      <w:r>
        <w:fldChar w:fldCharType="separate"/>
      </w:r>
      <w:r>
        <w:t>22</w:t>
      </w:r>
      <w:r>
        <w:fldChar w:fldCharType="end"/>
      </w:r>
    </w:p>
    <w:p w14:paraId="4D619978" w14:textId="13769327" w:rsidR="00EE3E0F" w:rsidRDefault="00EE3E0F">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_Toc100767349 \h </w:instrText>
      </w:r>
      <w:r>
        <w:fldChar w:fldCharType="separate"/>
      </w:r>
      <w:r>
        <w:t>22</w:t>
      </w:r>
      <w:r>
        <w:fldChar w:fldCharType="end"/>
      </w:r>
    </w:p>
    <w:p w14:paraId="344975BF" w14:textId="703C3D51" w:rsidR="00EE3E0F" w:rsidRDefault="00EE3E0F">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_Toc100767350 \h </w:instrText>
      </w:r>
      <w:r>
        <w:fldChar w:fldCharType="separate"/>
      </w:r>
      <w:r>
        <w:t>22</w:t>
      </w:r>
      <w:r>
        <w:fldChar w:fldCharType="end"/>
      </w:r>
    </w:p>
    <w:p w14:paraId="01370279" w14:textId="73C95A8F" w:rsidR="00EE3E0F" w:rsidRDefault="00EE3E0F">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_Toc100767351 \h </w:instrText>
      </w:r>
      <w:r>
        <w:fldChar w:fldCharType="separate"/>
      </w:r>
      <w:r>
        <w:t>22</w:t>
      </w:r>
      <w:r>
        <w:fldChar w:fldCharType="end"/>
      </w:r>
    </w:p>
    <w:p w14:paraId="36668684" w14:textId="6886195A" w:rsidR="00EE3E0F" w:rsidRDefault="00EE3E0F">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_Toc100767352 \h </w:instrText>
      </w:r>
      <w:r>
        <w:fldChar w:fldCharType="separate"/>
      </w:r>
      <w:r>
        <w:t>22</w:t>
      </w:r>
      <w:r>
        <w:fldChar w:fldCharType="end"/>
      </w:r>
    </w:p>
    <w:p w14:paraId="16435664" w14:textId="3B39926B" w:rsidR="00EE3E0F" w:rsidRDefault="00EE3E0F">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_Toc100767353 \h </w:instrText>
      </w:r>
      <w:r>
        <w:fldChar w:fldCharType="separate"/>
      </w:r>
      <w:r>
        <w:t>22</w:t>
      </w:r>
      <w:r>
        <w:fldChar w:fldCharType="end"/>
      </w:r>
    </w:p>
    <w:p w14:paraId="3055F081" w14:textId="5BE35291" w:rsidR="00EE3E0F" w:rsidRDefault="00EE3E0F">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_Toc100767354 \h </w:instrText>
      </w:r>
      <w:r>
        <w:fldChar w:fldCharType="separate"/>
      </w:r>
      <w:r>
        <w:t>23</w:t>
      </w:r>
      <w:r>
        <w:fldChar w:fldCharType="end"/>
      </w:r>
    </w:p>
    <w:p w14:paraId="6BF844DA" w14:textId="00EFA179" w:rsidR="00EE3E0F" w:rsidRDefault="00EE3E0F">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_Toc100767355 \h </w:instrText>
      </w:r>
      <w:r>
        <w:fldChar w:fldCharType="separate"/>
      </w:r>
      <w:r>
        <w:t>23</w:t>
      </w:r>
      <w:r>
        <w:fldChar w:fldCharType="end"/>
      </w:r>
    </w:p>
    <w:p w14:paraId="2E763DAE" w14:textId="218F1E29" w:rsidR="00EE3E0F" w:rsidRDefault="00EE3E0F">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_Toc100767356 \h </w:instrText>
      </w:r>
      <w:r>
        <w:fldChar w:fldCharType="separate"/>
      </w:r>
      <w:r>
        <w:t>23</w:t>
      </w:r>
      <w:r>
        <w:fldChar w:fldCharType="end"/>
      </w:r>
    </w:p>
    <w:p w14:paraId="09291800" w14:textId="50B1BD59" w:rsidR="00EE3E0F" w:rsidRDefault="00EE3E0F">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_Toc100767357 \h </w:instrText>
      </w:r>
      <w:r>
        <w:fldChar w:fldCharType="separate"/>
      </w:r>
      <w:r>
        <w:t>23</w:t>
      </w:r>
      <w:r>
        <w:fldChar w:fldCharType="end"/>
      </w:r>
    </w:p>
    <w:p w14:paraId="088A7F09" w14:textId="3CB0C7C0" w:rsidR="00EE3E0F" w:rsidRDefault="00EE3E0F">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_Toc100767358 \h </w:instrText>
      </w:r>
      <w:r>
        <w:fldChar w:fldCharType="separate"/>
      </w:r>
      <w:r>
        <w:t>23</w:t>
      </w:r>
      <w:r>
        <w:fldChar w:fldCharType="end"/>
      </w:r>
    </w:p>
    <w:p w14:paraId="4438373D" w14:textId="32B917D0" w:rsidR="00EE3E0F" w:rsidRDefault="00EE3E0F">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_Toc100767359 \h </w:instrText>
      </w:r>
      <w:r>
        <w:fldChar w:fldCharType="separate"/>
      </w:r>
      <w:r>
        <w:t>24</w:t>
      </w:r>
      <w:r>
        <w:fldChar w:fldCharType="end"/>
      </w:r>
    </w:p>
    <w:p w14:paraId="3BABF720" w14:textId="5264C094" w:rsidR="00EE3E0F" w:rsidRDefault="00EE3E0F">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_Toc100767360 \h </w:instrText>
      </w:r>
      <w:r>
        <w:fldChar w:fldCharType="separate"/>
      </w:r>
      <w:r>
        <w:t>24</w:t>
      </w:r>
      <w:r>
        <w:fldChar w:fldCharType="end"/>
      </w:r>
    </w:p>
    <w:p w14:paraId="4F3469E8" w14:textId="0171232C" w:rsidR="00EE3E0F" w:rsidRDefault="00EE3E0F">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_Toc100767361 \h </w:instrText>
      </w:r>
      <w:r>
        <w:fldChar w:fldCharType="separate"/>
      </w:r>
      <w:r>
        <w:t>24</w:t>
      </w:r>
      <w:r>
        <w:fldChar w:fldCharType="end"/>
      </w:r>
    </w:p>
    <w:p w14:paraId="28CFB69C" w14:textId="0814CA50" w:rsidR="00EE3E0F" w:rsidRDefault="00EE3E0F">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_Toc100767362 \h </w:instrText>
      </w:r>
      <w:r>
        <w:fldChar w:fldCharType="separate"/>
      </w:r>
      <w:r>
        <w:t>24</w:t>
      </w:r>
      <w:r>
        <w:fldChar w:fldCharType="end"/>
      </w:r>
    </w:p>
    <w:p w14:paraId="439D4388" w14:textId="020F97F8" w:rsidR="00EE3E0F" w:rsidRDefault="00EE3E0F">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_Toc100767363 \h </w:instrText>
      </w:r>
      <w:r>
        <w:fldChar w:fldCharType="separate"/>
      </w:r>
      <w:r>
        <w:t>24</w:t>
      </w:r>
      <w:r>
        <w:fldChar w:fldCharType="end"/>
      </w:r>
    </w:p>
    <w:p w14:paraId="03348F7A" w14:textId="5DF57921" w:rsidR="00EE3E0F" w:rsidRDefault="00EE3E0F">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_Toc100767364 \h </w:instrText>
      </w:r>
      <w:r>
        <w:fldChar w:fldCharType="separate"/>
      </w:r>
      <w:r>
        <w:t>24</w:t>
      </w:r>
      <w:r>
        <w:fldChar w:fldCharType="end"/>
      </w:r>
    </w:p>
    <w:p w14:paraId="1270F159" w14:textId="1D7B80A4" w:rsidR="00EE3E0F" w:rsidRDefault="00EE3E0F">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_Toc100767365 \h </w:instrText>
      </w:r>
      <w:r>
        <w:fldChar w:fldCharType="separate"/>
      </w:r>
      <w:r>
        <w:t>25</w:t>
      </w:r>
      <w:r>
        <w:fldChar w:fldCharType="end"/>
      </w:r>
    </w:p>
    <w:p w14:paraId="11E79564" w14:textId="741B0664" w:rsidR="00EE3E0F" w:rsidRDefault="00EE3E0F">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_Toc100767366 \h </w:instrText>
      </w:r>
      <w:r>
        <w:fldChar w:fldCharType="separate"/>
      </w:r>
      <w:r>
        <w:t>25</w:t>
      </w:r>
      <w:r>
        <w:fldChar w:fldCharType="end"/>
      </w:r>
    </w:p>
    <w:p w14:paraId="7C5ACE54" w14:textId="7047040C" w:rsidR="00EE3E0F" w:rsidRDefault="00EE3E0F">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_Toc100767367 \h </w:instrText>
      </w:r>
      <w:r>
        <w:fldChar w:fldCharType="separate"/>
      </w:r>
      <w:r>
        <w:t>25</w:t>
      </w:r>
      <w:r>
        <w:fldChar w:fldCharType="end"/>
      </w:r>
    </w:p>
    <w:p w14:paraId="42AA64C7" w14:textId="5E06157F" w:rsidR="00EE3E0F" w:rsidRDefault="00EE3E0F">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_Toc100767368 \h </w:instrText>
      </w:r>
      <w:r>
        <w:fldChar w:fldCharType="separate"/>
      </w:r>
      <w:r>
        <w:t>25</w:t>
      </w:r>
      <w:r>
        <w:fldChar w:fldCharType="end"/>
      </w:r>
    </w:p>
    <w:p w14:paraId="1DE8EE4D" w14:textId="13FD2E1A" w:rsidR="00EE3E0F" w:rsidRDefault="00EE3E0F">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_Toc100767369 \h </w:instrText>
      </w:r>
      <w:r>
        <w:fldChar w:fldCharType="separate"/>
      </w:r>
      <w:r>
        <w:t>26</w:t>
      </w:r>
      <w:r>
        <w:fldChar w:fldCharType="end"/>
      </w:r>
    </w:p>
    <w:p w14:paraId="0C0AC8CE" w14:textId="5DD267E2" w:rsidR="00EE3E0F" w:rsidRDefault="00EE3E0F">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_Toc100767370 \h </w:instrText>
      </w:r>
      <w:r>
        <w:fldChar w:fldCharType="separate"/>
      </w:r>
      <w:r>
        <w:t>26</w:t>
      </w:r>
      <w:r>
        <w:fldChar w:fldCharType="end"/>
      </w:r>
    </w:p>
    <w:p w14:paraId="14C64F98" w14:textId="2FBA0199" w:rsidR="00EE3E0F" w:rsidRDefault="00EE3E0F">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_Toc100767371 \h </w:instrText>
      </w:r>
      <w:r>
        <w:fldChar w:fldCharType="separate"/>
      </w:r>
      <w:r>
        <w:t>26</w:t>
      </w:r>
      <w:r>
        <w:fldChar w:fldCharType="end"/>
      </w:r>
    </w:p>
    <w:p w14:paraId="16E83C02" w14:textId="1D66EE8D" w:rsidR="00EE3E0F" w:rsidRDefault="00EE3E0F">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_Toc100767372 \h </w:instrText>
      </w:r>
      <w:r>
        <w:fldChar w:fldCharType="separate"/>
      </w:r>
      <w:r>
        <w:t>26</w:t>
      </w:r>
      <w:r>
        <w:fldChar w:fldCharType="end"/>
      </w:r>
    </w:p>
    <w:p w14:paraId="6652DEA2" w14:textId="52E39DD5" w:rsidR="00EE3E0F" w:rsidRDefault="00EE3E0F">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_Toc100767373 \h </w:instrText>
      </w:r>
      <w:r>
        <w:fldChar w:fldCharType="separate"/>
      </w:r>
      <w:r>
        <w:t>26</w:t>
      </w:r>
      <w:r>
        <w:fldChar w:fldCharType="end"/>
      </w:r>
    </w:p>
    <w:p w14:paraId="1433D8C0" w14:textId="460272D7" w:rsidR="00EE3E0F" w:rsidRDefault="00EE3E0F">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_Toc100767374 \h </w:instrText>
      </w:r>
      <w:r>
        <w:fldChar w:fldCharType="separate"/>
      </w:r>
      <w:r>
        <w:t>26</w:t>
      </w:r>
      <w:r>
        <w:fldChar w:fldCharType="end"/>
      </w:r>
    </w:p>
    <w:p w14:paraId="240F06CF" w14:textId="1FCE9006" w:rsidR="00EE3E0F" w:rsidRDefault="00EE3E0F">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_Toc100767375 \h </w:instrText>
      </w:r>
      <w:r>
        <w:fldChar w:fldCharType="separate"/>
      </w:r>
      <w:r>
        <w:t>26</w:t>
      </w:r>
      <w:r>
        <w:fldChar w:fldCharType="end"/>
      </w:r>
    </w:p>
    <w:p w14:paraId="6F84EA7E" w14:textId="7BF3B13B" w:rsidR="00EE3E0F" w:rsidRDefault="00EE3E0F">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_Toc100767376 \h </w:instrText>
      </w:r>
      <w:r>
        <w:fldChar w:fldCharType="separate"/>
      </w:r>
      <w:r>
        <w:t>27</w:t>
      </w:r>
      <w:r>
        <w:fldChar w:fldCharType="end"/>
      </w:r>
    </w:p>
    <w:p w14:paraId="5924E5EC" w14:textId="4F82AFFF" w:rsidR="00EE3E0F" w:rsidRDefault="00EE3E0F">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_Toc100767377 \h </w:instrText>
      </w:r>
      <w:r>
        <w:fldChar w:fldCharType="separate"/>
      </w:r>
      <w:r>
        <w:t>27</w:t>
      </w:r>
      <w:r>
        <w:fldChar w:fldCharType="end"/>
      </w:r>
    </w:p>
    <w:p w14:paraId="77957C34" w14:textId="29ADD919" w:rsidR="00EE3E0F" w:rsidRDefault="00EE3E0F">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_Toc100767378 \h </w:instrText>
      </w:r>
      <w:r>
        <w:fldChar w:fldCharType="separate"/>
      </w:r>
      <w:r>
        <w:t>27</w:t>
      </w:r>
      <w:r>
        <w:fldChar w:fldCharType="end"/>
      </w:r>
    </w:p>
    <w:p w14:paraId="3CCABF31" w14:textId="5A711F50" w:rsidR="00EE3E0F" w:rsidRDefault="00EE3E0F">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_Toc100767379 \h </w:instrText>
      </w:r>
      <w:r>
        <w:fldChar w:fldCharType="separate"/>
      </w:r>
      <w:r>
        <w:t>27</w:t>
      </w:r>
      <w:r>
        <w:fldChar w:fldCharType="end"/>
      </w:r>
    </w:p>
    <w:p w14:paraId="49158EA5" w14:textId="568379E6" w:rsidR="00EE3E0F" w:rsidRDefault="00EE3E0F">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_Toc100767380 \h </w:instrText>
      </w:r>
      <w:r>
        <w:fldChar w:fldCharType="separate"/>
      </w:r>
      <w:r>
        <w:t>27</w:t>
      </w:r>
      <w:r>
        <w:fldChar w:fldCharType="end"/>
      </w:r>
    </w:p>
    <w:p w14:paraId="5B0E3398" w14:textId="76744868" w:rsidR="00EE3E0F" w:rsidRDefault="00EE3E0F">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_Toc100767381 \h </w:instrText>
      </w:r>
      <w:r>
        <w:fldChar w:fldCharType="separate"/>
      </w:r>
      <w:r>
        <w:t>27</w:t>
      </w:r>
      <w:r>
        <w:fldChar w:fldCharType="end"/>
      </w:r>
    </w:p>
    <w:p w14:paraId="4ADE3E63" w14:textId="5C8C00B9" w:rsidR="00EE3E0F" w:rsidRDefault="00EE3E0F">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_Toc100767382 \h </w:instrText>
      </w:r>
      <w:r>
        <w:fldChar w:fldCharType="separate"/>
      </w:r>
      <w:r>
        <w:t>27</w:t>
      </w:r>
      <w:r>
        <w:fldChar w:fldCharType="end"/>
      </w:r>
    </w:p>
    <w:p w14:paraId="4B0C3295" w14:textId="6CCC61E6" w:rsidR="00EE3E0F" w:rsidRDefault="00EE3E0F">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_Toc100767383 \h </w:instrText>
      </w:r>
      <w:r>
        <w:fldChar w:fldCharType="separate"/>
      </w:r>
      <w:r>
        <w:t>28</w:t>
      </w:r>
      <w:r>
        <w:fldChar w:fldCharType="end"/>
      </w:r>
    </w:p>
    <w:p w14:paraId="2DFD5712" w14:textId="4BE2D049" w:rsidR="00EE3E0F" w:rsidRDefault="00EE3E0F">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_Toc100767384 \h </w:instrText>
      </w:r>
      <w:r>
        <w:fldChar w:fldCharType="separate"/>
      </w:r>
      <w:r>
        <w:t>28</w:t>
      </w:r>
      <w:r>
        <w:fldChar w:fldCharType="end"/>
      </w:r>
    </w:p>
    <w:p w14:paraId="6B021851" w14:textId="10D7C26F" w:rsidR="00EE3E0F" w:rsidRDefault="00EE3E0F">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_Toc100767385 \h </w:instrText>
      </w:r>
      <w:r>
        <w:fldChar w:fldCharType="separate"/>
      </w:r>
      <w:r>
        <w:t>28</w:t>
      </w:r>
      <w:r>
        <w:fldChar w:fldCharType="end"/>
      </w:r>
    </w:p>
    <w:p w14:paraId="4A6BBFE8" w14:textId="6DC7356B" w:rsidR="00EE3E0F" w:rsidRDefault="00EE3E0F">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_Toc100767386 \h </w:instrText>
      </w:r>
      <w:r>
        <w:fldChar w:fldCharType="separate"/>
      </w:r>
      <w:r>
        <w:t>28</w:t>
      </w:r>
      <w:r>
        <w:fldChar w:fldCharType="end"/>
      </w:r>
    </w:p>
    <w:p w14:paraId="22ADF116" w14:textId="233CED73" w:rsidR="00EE3E0F" w:rsidRDefault="00EE3E0F">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_Toc100767387 \h </w:instrText>
      </w:r>
      <w:r>
        <w:fldChar w:fldCharType="separate"/>
      </w:r>
      <w:r>
        <w:t>28</w:t>
      </w:r>
      <w:r>
        <w:fldChar w:fldCharType="end"/>
      </w:r>
    </w:p>
    <w:p w14:paraId="0606AF9D" w14:textId="047BF486" w:rsidR="00EE3E0F" w:rsidRDefault="00EE3E0F">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_Toc100767388 \h </w:instrText>
      </w:r>
      <w:r>
        <w:fldChar w:fldCharType="separate"/>
      </w:r>
      <w:r>
        <w:t>28</w:t>
      </w:r>
      <w:r>
        <w:fldChar w:fldCharType="end"/>
      </w:r>
    </w:p>
    <w:p w14:paraId="498BCC9D" w14:textId="77A57131" w:rsidR="00EE3E0F" w:rsidRDefault="00EE3E0F">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_Toc100767389 \h </w:instrText>
      </w:r>
      <w:r>
        <w:fldChar w:fldCharType="separate"/>
      </w:r>
      <w:r>
        <w:t>29</w:t>
      </w:r>
      <w:r>
        <w:fldChar w:fldCharType="end"/>
      </w:r>
    </w:p>
    <w:p w14:paraId="13356DD1" w14:textId="3E251F18" w:rsidR="00EE3E0F" w:rsidRDefault="00EE3E0F">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_Toc100767390 \h </w:instrText>
      </w:r>
      <w:r>
        <w:fldChar w:fldCharType="separate"/>
      </w:r>
      <w:r>
        <w:t>29</w:t>
      </w:r>
      <w:r>
        <w:fldChar w:fldCharType="end"/>
      </w:r>
    </w:p>
    <w:p w14:paraId="03C2A90C" w14:textId="69B215EC" w:rsidR="00EE3E0F" w:rsidRDefault="00EE3E0F">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_Toc100767391 \h </w:instrText>
      </w:r>
      <w:r>
        <w:fldChar w:fldCharType="separate"/>
      </w:r>
      <w:r>
        <w:t>29</w:t>
      </w:r>
      <w:r>
        <w:fldChar w:fldCharType="end"/>
      </w:r>
    </w:p>
    <w:p w14:paraId="5DDBD4B9" w14:textId="45D3663E" w:rsidR="00EE3E0F" w:rsidRDefault="00EE3E0F">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_Toc100767392 \h </w:instrText>
      </w:r>
      <w:r>
        <w:fldChar w:fldCharType="separate"/>
      </w:r>
      <w:r>
        <w:t>29</w:t>
      </w:r>
      <w:r>
        <w:fldChar w:fldCharType="end"/>
      </w:r>
    </w:p>
    <w:p w14:paraId="557CB338" w14:textId="5EA45DF9" w:rsidR="00EE3E0F" w:rsidRDefault="00EE3E0F">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_Toc100767393 \h </w:instrText>
      </w:r>
      <w:r>
        <w:fldChar w:fldCharType="separate"/>
      </w:r>
      <w:r>
        <w:t>29</w:t>
      </w:r>
      <w:r>
        <w:fldChar w:fldCharType="end"/>
      </w:r>
    </w:p>
    <w:p w14:paraId="2BF44868" w14:textId="5444A3E4" w:rsidR="00EE3E0F" w:rsidRDefault="00EE3E0F">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_Toc100767394 \h </w:instrText>
      </w:r>
      <w:r>
        <w:fldChar w:fldCharType="separate"/>
      </w:r>
      <w:r>
        <w:t>29</w:t>
      </w:r>
      <w:r>
        <w:fldChar w:fldCharType="end"/>
      </w:r>
    </w:p>
    <w:p w14:paraId="558A882F" w14:textId="425EB7B5" w:rsidR="00EE3E0F" w:rsidRDefault="00EE3E0F">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_Toc100767395 \h </w:instrText>
      </w:r>
      <w:r>
        <w:fldChar w:fldCharType="separate"/>
      </w:r>
      <w:r>
        <w:t>29</w:t>
      </w:r>
      <w:r>
        <w:fldChar w:fldCharType="end"/>
      </w:r>
    </w:p>
    <w:p w14:paraId="3E975B13" w14:textId="314069DE" w:rsidR="00EE3E0F" w:rsidRDefault="00EE3E0F">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_Toc100767396 \h </w:instrText>
      </w:r>
      <w:r>
        <w:fldChar w:fldCharType="separate"/>
      </w:r>
      <w:r>
        <w:t>30</w:t>
      </w:r>
      <w:r>
        <w:fldChar w:fldCharType="end"/>
      </w:r>
    </w:p>
    <w:p w14:paraId="4F8DC63D" w14:textId="0C183024" w:rsidR="00EE3E0F" w:rsidRDefault="00EE3E0F">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_Toc100767397 \h </w:instrText>
      </w:r>
      <w:r>
        <w:fldChar w:fldCharType="separate"/>
      </w:r>
      <w:r>
        <w:t>30</w:t>
      </w:r>
      <w:r>
        <w:fldChar w:fldCharType="end"/>
      </w:r>
    </w:p>
    <w:p w14:paraId="0CFADFF0" w14:textId="1D12DEF5" w:rsidR="00EE3E0F" w:rsidRDefault="00EE3E0F">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_Toc100767398 \h </w:instrText>
      </w:r>
      <w:r>
        <w:fldChar w:fldCharType="separate"/>
      </w:r>
      <w:r>
        <w:t>30</w:t>
      </w:r>
      <w:r>
        <w:fldChar w:fldCharType="end"/>
      </w:r>
    </w:p>
    <w:p w14:paraId="0F6DC27F" w14:textId="4E79F64C" w:rsidR="00EE3E0F" w:rsidRDefault="00EE3E0F">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_Toc100767399 \h </w:instrText>
      </w:r>
      <w:r>
        <w:fldChar w:fldCharType="separate"/>
      </w:r>
      <w:r>
        <w:t>31</w:t>
      </w:r>
      <w:r>
        <w:fldChar w:fldCharType="end"/>
      </w:r>
    </w:p>
    <w:p w14:paraId="00CB407B" w14:textId="626EED58" w:rsidR="00EE3E0F" w:rsidRDefault="00EE3E0F">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_Toc100767400 \h </w:instrText>
      </w:r>
      <w:r>
        <w:fldChar w:fldCharType="separate"/>
      </w:r>
      <w:r>
        <w:t>31</w:t>
      </w:r>
      <w:r>
        <w:fldChar w:fldCharType="end"/>
      </w:r>
    </w:p>
    <w:p w14:paraId="107566F5" w14:textId="5FFCEC38" w:rsidR="00EE3E0F" w:rsidRDefault="00EE3E0F">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_Toc100767401 \h </w:instrText>
      </w:r>
      <w:r>
        <w:fldChar w:fldCharType="separate"/>
      </w:r>
      <w:r>
        <w:t>31</w:t>
      </w:r>
      <w:r>
        <w:fldChar w:fldCharType="end"/>
      </w:r>
    </w:p>
    <w:p w14:paraId="02FB884B" w14:textId="06E0E0CC" w:rsidR="00EE3E0F" w:rsidRDefault="00EE3E0F">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_Toc100767402 \h </w:instrText>
      </w:r>
      <w:r>
        <w:fldChar w:fldCharType="separate"/>
      </w:r>
      <w:r>
        <w:t>31</w:t>
      </w:r>
      <w:r>
        <w:fldChar w:fldCharType="end"/>
      </w:r>
    </w:p>
    <w:p w14:paraId="06A86893" w14:textId="5D3F2AAF" w:rsidR="00EE3E0F" w:rsidRDefault="00EE3E0F">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_Toc100767403 \h </w:instrText>
      </w:r>
      <w:r>
        <w:fldChar w:fldCharType="separate"/>
      </w:r>
      <w:r>
        <w:t>31</w:t>
      </w:r>
      <w:r>
        <w:fldChar w:fldCharType="end"/>
      </w:r>
    </w:p>
    <w:p w14:paraId="05C07788" w14:textId="4198B51E" w:rsidR="00EE3E0F" w:rsidRDefault="00EE3E0F">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_Toc100767404 \h </w:instrText>
      </w:r>
      <w:r>
        <w:fldChar w:fldCharType="separate"/>
      </w:r>
      <w:r>
        <w:t>31</w:t>
      </w:r>
      <w:r>
        <w:fldChar w:fldCharType="end"/>
      </w:r>
    </w:p>
    <w:p w14:paraId="43B65DFF" w14:textId="15CCA61B" w:rsidR="00EE3E0F" w:rsidRDefault="00EE3E0F">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_Toc100767405 \h </w:instrText>
      </w:r>
      <w:r>
        <w:fldChar w:fldCharType="separate"/>
      </w:r>
      <w:r>
        <w:t>31</w:t>
      </w:r>
      <w:r>
        <w:fldChar w:fldCharType="end"/>
      </w:r>
    </w:p>
    <w:p w14:paraId="4640DE69" w14:textId="3A5FE15D" w:rsidR="00EE3E0F" w:rsidRDefault="00EE3E0F">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_Toc100767406 \h </w:instrText>
      </w:r>
      <w:r>
        <w:fldChar w:fldCharType="separate"/>
      </w:r>
      <w:r>
        <w:t>31</w:t>
      </w:r>
      <w:r>
        <w:fldChar w:fldCharType="end"/>
      </w:r>
    </w:p>
    <w:p w14:paraId="41A14A72" w14:textId="373B494D" w:rsidR="00EE3E0F" w:rsidRDefault="00EE3E0F">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_Toc100767407 \h </w:instrText>
      </w:r>
      <w:r>
        <w:fldChar w:fldCharType="separate"/>
      </w:r>
      <w:r>
        <w:t>32</w:t>
      </w:r>
      <w:r>
        <w:fldChar w:fldCharType="end"/>
      </w:r>
    </w:p>
    <w:p w14:paraId="63B1CB42" w14:textId="7350AF45" w:rsidR="00EE3E0F" w:rsidRDefault="00EE3E0F">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_Toc100767408 \h </w:instrText>
      </w:r>
      <w:r>
        <w:fldChar w:fldCharType="separate"/>
      </w:r>
      <w:r>
        <w:t>32</w:t>
      </w:r>
      <w:r>
        <w:fldChar w:fldCharType="end"/>
      </w:r>
    </w:p>
    <w:p w14:paraId="36CF86A2" w14:textId="5C8033B8" w:rsidR="00EE3E0F" w:rsidRDefault="00EE3E0F">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_Toc100767409 \h </w:instrText>
      </w:r>
      <w:r>
        <w:fldChar w:fldCharType="separate"/>
      </w:r>
      <w:r>
        <w:t>32</w:t>
      </w:r>
      <w:r>
        <w:fldChar w:fldCharType="end"/>
      </w:r>
    </w:p>
    <w:p w14:paraId="526CBEA8" w14:textId="36A79C64" w:rsidR="00EE3E0F" w:rsidRDefault="00EE3E0F">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_Toc100767410 \h </w:instrText>
      </w:r>
      <w:r>
        <w:fldChar w:fldCharType="separate"/>
      </w:r>
      <w:r>
        <w:t>32</w:t>
      </w:r>
      <w:r>
        <w:fldChar w:fldCharType="end"/>
      </w:r>
    </w:p>
    <w:p w14:paraId="30DB09A6" w14:textId="1B3B4323" w:rsidR="00EE3E0F" w:rsidRDefault="00EE3E0F">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_Toc100767411 \h </w:instrText>
      </w:r>
      <w:r>
        <w:fldChar w:fldCharType="separate"/>
      </w:r>
      <w:r>
        <w:t>32</w:t>
      </w:r>
      <w:r>
        <w:fldChar w:fldCharType="end"/>
      </w:r>
    </w:p>
    <w:p w14:paraId="5E0DFE3E" w14:textId="67F8ADCE" w:rsidR="00EE3E0F" w:rsidRDefault="00EE3E0F">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_Toc100767412 \h </w:instrText>
      </w:r>
      <w:r>
        <w:fldChar w:fldCharType="separate"/>
      </w:r>
      <w:r>
        <w:t>32</w:t>
      </w:r>
      <w:r>
        <w:fldChar w:fldCharType="end"/>
      </w:r>
    </w:p>
    <w:p w14:paraId="59DF81AA" w14:textId="7E0E2FEF" w:rsidR="00EE3E0F" w:rsidRDefault="00EE3E0F">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_Toc100767413 \h </w:instrText>
      </w:r>
      <w:r>
        <w:fldChar w:fldCharType="separate"/>
      </w:r>
      <w:r>
        <w:t>32</w:t>
      </w:r>
      <w:r>
        <w:fldChar w:fldCharType="end"/>
      </w:r>
    </w:p>
    <w:p w14:paraId="6E7E3B3C" w14:textId="16F0BA29" w:rsidR="00EE3E0F" w:rsidRDefault="00EE3E0F">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_Toc100767414 \h </w:instrText>
      </w:r>
      <w:r>
        <w:fldChar w:fldCharType="separate"/>
      </w:r>
      <w:r>
        <w:t>32</w:t>
      </w:r>
      <w:r>
        <w:fldChar w:fldCharType="end"/>
      </w:r>
    </w:p>
    <w:p w14:paraId="7BB35CE3" w14:textId="6261C5F1" w:rsidR="00EE3E0F" w:rsidRDefault="00EE3E0F">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_Toc100767415 \h </w:instrText>
      </w:r>
      <w:r>
        <w:fldChar w:fldCharType="separate"/>
      </w:r>
      <w:r>
        <w:t>33</w:t>
      </w:r>
      <w:r>
        <w:fldChar w:fldCharType="end"/>
      </w:r>
    </w:p>
    <w:p w14:paraId="2AFF667B" w14:textId="38F6C1C7" w:rsidR="00EE3E0F" w:rsidRDefault="00EE3E0F">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_Toc100767416 \h </w:instrText>
      </w:r>
      <w:r>
        <w:fldChar w:fldCharType="separate"/>
      </w:r>
      <w:r>
        <w:t>33</w:t>
      </w:r>
      <w:r>
        <w:fldChar w:fldCharType="end"/>
      </w:r>
    </w:p>
    <w:p w14:paraId="230B3375" w14:textId="375C9179" w:rsidR="00EE3E0F" w:rsidRDefault="00EE3E0F">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_Toc100767417 \h </w:instrText>
      </w:r>
      <w:r>
        <w:fldChar w:fldCharType="separate"/>
      </w:r>
      <w:r>
        <w:t>33</w:t>
      </w:r>
      <w:r>
        <w:fldChar w:fldCharType="end"/>
      </w:r>
    </w:p>
    <w:p w14:paraId="7FC1E0DF" w14:textId="042D060D" w:rsidR="00EE3E0F" w:rsidRDefault="00EE3E0F">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_Toc100767418 \h </w:instrText>
      </w:r>
      <w:r>
        <w:fldChar w:fldCharType="separate"/>
      </w:r>
      <w:r>
        <w:t>33</w:t>
      </w:r>
      <w:r>
        <w:fldChar w:fldCharType="end"/>
      </w:r>
    </w:p>
    <w:p w14:paraId="4BDCD541" w14:textId="19EB0B4E" w:rsidR="00EE3E0F" w:rsidRDefault="00EE3E0F">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_Toc100767419 \h </w:instrText>
      </w:r>
      <w:r>
        <w:fldChar w:fldCharType="separate"/>
      </w:r>
      <w:r>
        <w:t>33</w:t>
      </w:r>
      <w:r>
        <w:fldChar w:fldCharType="end"/>
      </w:r>
    </w:p>
    <w:p w14:paraId="71EDFD65" w14:textId="39654E19" w:rsidR="00EE3E0F" w:rsidRDefault="00EE3E0F">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_Toc100767420 \h </w:instrText>
      </w:r>
      <w:r>
        <w:fldChar w:fldCharType="separate"/>
      </w:r>
      <w:r>
        <w:t>33</w:t>
      </w:r>
      <w:r>
        <w:fldChar w:fldCharType="end"/>
      </w:r>
    </w:p>
    <w:p w14:paraId="521F0347" w14:textId="291086B8" w:rsidR="00EE3E0F" w:rsidRDefault="00EE3E0F">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_Toc100767421 \h </w:instrText>
      </w:r>
      <w:r>
        <w:fldChar w:fldCharType="separate"/>
      </w:r>
      <w:r>
        <w:t>33</w:t>
      </w:r>
      <w:r>
        <w:fldChar w:fldCharType="end"/>
      </w:r>
    </w:p>
    <w:p w14:paraId="0ACD90BD" w14:textId="5BA2905E" w:rsidR="00EE3E0F" w:rsidRDefault="00EE3E0F">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_Toc100767422 \h </w:instrText>
      </w:r>
      <w:r>
        <w:fldChar w:fldCharType="separate"/>
      </w:r>
      <w:r>
        <w:t>34</w:t>
      </w:r>
      <w:r>
        <w:fldChar w:fldCharType="end"/>
      </w:r>
    </w:p>
    <w:p w14:paraId="0B366340" w14:textId="39098FF4" w:rsidR="00EE3E0F" w:rsidRDefault="00EE3E0F">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_Toc100767423 \h </w:instrText>
      </w:r>
      <w:r>
        <w:fldChar w:fldCharType="separate"/>
      </w:r>
      <w:r>
        <w:t>34</w:t>
      </w:r>
      <w:r>
        <w:fldChar w:fldCharType="end"/>
      </w:r>
    </w:p>
    <w:p w14:paraId="408A57C1" w14:textId="43023A81" w:rsidR="00EE3E0F" w:rsidRDefault="00EE3E0F">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_Toc100767424 \h </w:instrText>
      </w:r>
      <w:r>
        <w:fldChar w:fldCharType="separate"/>
      </w:r>
      <w:r>
        <w:t>34</w:t>
      </w:r>
      <w:r>
        <w:fldChar w:fldCharType="end"/>
      </w:r>
    </w:p>
    <w:p w14:paraId="16556839" w14:textId="71B60E78" w:rsidR="00EE3E0F" w:rsidRDefault="00EE3E0F">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_Toc100767425 \h </w:instrText>
      </w:r>
      <w:r>
        <w:fldChar w:fldCharType="separate"/>
      </w:r>
      <w:r>
        <w:t>35</w:t>
      </w:r>
      <w:r>
        <w:fldChar w:fldCharType="end"/>
      </w:r>
    </w:p>
    <w:p w14:paraId="658C15C4" w14:textId="36B32E44" w:rsidR="00EE3E0F" w:rsidRDefault="00EE3E0F">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_Toc100767426 \h </w:instrText>
      </w:r>
      <w:r>
        <w:fldChar w:fldCharType="separate"/>
      </w:r>
      <w:r>
        <w:t>35</w:t>
      </w:r>
      <w:r>
        <w:fldChar w:fldCharType="end"/>
      </w:r>
    </w:p>
    <w:p w14:paraId="4A2BEFD9" w14:textId="38036135" w:rsidR="00EE3E0F" w:rsidRDefault="00EE3E0F">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_Toc100767427 \h </w:instrText>
      </w:r>
      <w:r>
        <w:fldChar w:fldCharType="separate"/>
      </w:r>
      <w:r>
        <w:t>35</w:t>
      </w:r>
      <w:r>
        <w:fldChar w:fldCharType="end"/>
      </w:r>
    </w:p>
    <w:p w14:paraId="129D240A" w14:textId="3CB13BAE" w:rsidR="00EE3E0F" w:rsidRDefault="00EE3E0F">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_Toc100767428 \h </w:instrText>
      </w:r>
      <w:r>
        <w:fldChar w:fldCharType="separate"/>
      </w:r>
      <w:r>
        <w:t>35</w:t>
      </w:r>
      <w:r>
        <w:fldChar w:fldCharType="end"/>
      </w:r>
    </w:p>
    <w:p w14:paraId="317C3CB2" w14:textId="28E3EAF6" w:rsidR="00EE3E0F" w:rsidRDefault="00EE3E0F">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_Toc100767429 \h </w:instrText>
      </w:r>
      <w:r>
        <w:fldChar w:fldCharType="separate"/>
      </w:r>
      <w:r>
        <w:t>35</w:t>
      </w:r>
      <w:r>
        <w:fldChar w:fldCharType="end"/>
      </w:r>
    </w:p>
    <w:p w14:paraId="063140D3" w14:textId="69625D3C" w:rsidR="00EE3E0F" w:rsidRDefault="00EE3E0F">
      <w:pPr>
        <w:pStyle w:val="TOC5"/>
        <w:rPr>
          <w:rFonts w:asciiTheme="minorHAnsi" w:eastAsiaTheme="minorEastAsia" w:hAnsiTheme="minorHAnsi" w:cstheme="minorBidi"/>
          <w:sz w:val="22"/>
          <w:szCs w:val="22"/>
          <w:lang w:val="en-IN" w:eastAsia="ja-JP"/>
        </w:rPr>
      </w:pPr>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_Toc100767430 \h </w:instrText>
      </w:r>
      <w:r>
        <w:fldChar w:fldCharType="separate"/>
      </w:r>
      <w:r>
        <w:t>35</w:t>
      </w:r>
      <w:r>
        <w:fldChar w:fldCharType="end"/>
      </w:r>
    </w:p>
    <w:p w14:paraId="2A908F0F" w14:textId="322526A7" w:rsidR="00EE3E0F" w:rsidRDefault="00EE3E0F">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_Toc100767431 \h </w:instrText>
      </w:r>
      <w:r>
        <w:fldChar w:fldCharType="separate"/>
      </w:r>
      <w:r>
        <w:t>35</w:t>
      </w:r>
      <w:r>
        <w:fldChar w:fldCharType="end"/>
      </w:r>
    </w:p>
    <w:p w14:paraId="06CCF2F7" w14:textId="27ED65B3" w:rsidR="00EE3E0F" w:rsidRDefault="00EE3E0F">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_Toc100767432 \h </w:instrText>
      </w:r>
      <w:r>
        <w:fldChar w:fldCharType="separate"/>
      </w:r>
      <w:r>
        <w:t>35</w:t>
      </w:r>
      <w:r>
        <w:fldChar w:fldCharType="end"/>
      </w:r>
    </w:p>
    <w:p w14:paraId="7F91B043" w14:textId="505586DD" w:rsidR="00EE3E0F" w:rsidRDefault="00EE3E0F">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_Toc100767433 \h </w:instrText>
      </w:r>
      <w:r>
        <w:fldChar w:fldCharType="separate"/>
      </w:r>
      <w:r>
        <w:t>35</w:t>
      </w:r>
      <w:r>
        <w:fldChar w:fldCharType="end"/>
      </w:r>
    </w:p>
    <w:p w14:paraId="132405EF" w14:textId="7F9B4A79" w:rsidR="00EE3E0F" w:rsidRDefault="00EE3E0F">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_Toc100767434 \h </w:instrText>
      </w:r>
      <w:r>
        <w:fldChar w:fldCharType="separate"/>
      </w:r>
      <w:r>
        <w:t>35</w:t>
      </w:r>
      <w:r>
        <w:fldChar w:fldCharType="end"/>
      </w:r>
    </w:p>
    <w:p w14:paraId="68046495" w14:textId="616C2989" w:rsidR="00EE3E0F" w:rsidRDefault="00EE3E0F">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_Toc100767435 \h </w:instrText>
      </w:r>
      <w:r>
        <w:fldChar w:fldCharType="separate"/>
      </w:r>
      <w:r>
        <w:t>36</w:t>
      </w:r>
      <w:r>
        <w:fldChar w:fldCharType="end"/>
      </w:r>
    </w:p>
    <w:p w14:paraId="0B93A244" w14:textId="613EB99D" w:rsidR="00EE3E0F" w:rsidRDefault="00EE3E0F">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_Toc100767436 \h </w:instrText>
      </w:r>
      <w:r>
        <w:fldChar w:fldCharType="separate"/>
      </w:r>
      <w:r>
        <w:t>36</w:t>
      </w:r>
      <w:r>
        <w:fldChar w:fldCharType="end"/>
      </w:r>
    </w:p>
    <w:p w14:paraId="39C4C107" w14:textId="5E5F85F4" w:rsidR="00EE3E0F" w:rsidRDefault="00EE3E0F">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_Toc100767437 \h </w:instrText>
      </w:r>
      <w:r>
        <w:fldChar w:fldCharType="separate"/>
      </w:r>
      <w:r>
        <w:t>36</w:t>
      </w:r>
      <w:r>
        <w:fldChar w:fldCharType="end"/>
      </w:r>
    </w:p>
    <w:p w14:paraId="4C2DF778" w14:textId="7D0A0F6B" w:rsidR="00EE3E0F" w:rsidRDefault="00EE3E0F">
      <w:pPr>
        <w:pStyle w:val="TOC4"/>
        <w:rPr>
          <w:rFonts w:asciiTheme="minorHAnsi" w:eastAsiaTheme="minorEastAsia" w:hAnsiTheme="minorHAnsi" w:cstheme="minorBidi"/>
          <w:sz w:val="22"/>
          <w:szCs w:val="22"/>
          <w:lang w:val="en-IN" w:eastAsia="ja-JP"/>
        </w:rPr>
      </w:pPr>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_Toc100767438 \h </w:instrText>
      </w:r>
      <w:r>
        <w:fldChar w:fldCharType="separate"/>
      </w:r>
      <w:r>
        <w:t>36</w:t>
      </w:r>
      <w:r>
        <w:fldChar w:fldCharType="end"/>
      </w:r>
    </w:p>
    <w:p w14:paraId="1A7B8CD7" w14:textId="77425953" w:rsidR="00EE3E0F" w:rsidRDefault="00EE3E0F">
      <w:pPr>
        <w:pStyle w:val="TOC5"/>
        <w:rPr>
          <w:rFonts w:asciiTheme="minorHAnsi" w:eastAsiaTheme="minorEastAsia" w:hAnsiTheme="minorHAnsi" w:cstheme="minorBidi"/>
          <w:sz w:val="22"/>
          <w:szCs w:val="22"/>
          <w:lang w:val="en-IN" w:eastAsia="ja-JP"/>
        </w:rPr>
      </w:pPr>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_Toc100767439 \h </w:instrText>
      </w:r>
      <w:r>
        <w:fldChar w:fldCharType="separate"/>
      </w:r>
      <w:r>
        <w:t>36</w:t>
      </w:r>
      <w:r>
        <w:fldChar w:fldCharType="end"/>
      </w:r>
    </w:p>
    <w:p w14:paraId="10D6CA35" w14:textId="6B84C126" w:rsidR="00EE3E0F" w:rsidRDefault="00EE3E0F">
      <w:pPr>
        <w:pStyle w:val="TOC5"/>
        <w:rPr>
          <w:rFonts w:asciiTheme="minorHAnsi" w:eastAsiaTheme="minorEastAsia" w:hAnsiTheme="minorHAnsi" w:cstheme="minorBidi"/>
          <w:sz w:val="22"/>
          <w:szCs w:val="22"/>
          <w:lang w:val="en-IN" w:eastAsia="ja-JP"/>
        </w:rPr>
      </w:pPr>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_Toc100767440 \h </w:instrText>
      </w:r>
      <w:r>
        <w:fldChar w:fldCharType="separate"/>
      </w:r>
      <w:r>
        <w:t>36</w:t>
      </w:r>
      <w:r>
        <w:fldChar w:fldCharType="end"/>
      </w:r>
    </w:p>
    <w:p w14:paraId="1B180C47" w14:textId="55AFDF1D" w:rsidR="00EE3E0F" w:rsidRDefault="00EE3E0F">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_Toc100767441 \h </w:instrText>
      </w:r>
      <w:r>
        <w:fldChar w:fldCharType="separate"/>
      </w:r>
      <w:r>
        <w:t>37</w:t>
      </w:r>
      <w:r>
        <w:fldChar w:fldCharType="end"/>
      </w:r>
    </w:p>
    <w:p w14:paraId="049BBC0A" w14:textId="5EC0C747" w:rsidR="00EE3E0F" w:rsidRDefault="00EE3E0F">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_Toc100767442 \h </w:instrText>
      </w:r>
      <w:r>
        <w:fldChar w:fldCharType="separate"/>
      </w:r>
      <w:r>
        <w:t>37</w:t>
      </w:r>
      <w:r>
        <w:fldChar w:fldCharType="end"/>
      </w:r>
    </w:p>
    <w:p w14:paraId="6589809B" w14:textId="4E59FD16" w:rsidR="00EE3E0F" w:rsidRDefault="00EE3E0F">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_Toc100767443 \h </w:instrText>
      </w:r>
      <w:r>
        <w:fldChar w:fldCharType="separate"/>
      </w:r>
      <w:r>
        <w:t>37</w:t>
      </w:r>
      <w:r>
        <w:fldChar w:fldCharType="end"/>
      </w:r>
    </w:p>
    <w:p w14:paraId="6717A441" w14:textId="30F2C125" w:rsidR="00EE3E0F" w:rsidRDefault="00EE3E0F">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_Toc100767444 \h </w:instrText>
      </w:r>
      <w:r>
        <w:fldChar w:fldCharType="separate"/>
      </w:r>
      <w:r>
        <w:t>37</w:t>
      </w:r>
      <w:r>
        <w:fldChar w:fldCharType="end"/>
      </w:r>
    </w:p>
    <w:p w14:paraId="11054BAD" w14:textId="424B1803" w:rsidR="00EE3E0F" w:rsidRDefault="00EE3E0F">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_Toc100767445 \h </w:instrText>
      </w:r>
      <w:r>
        <w:fldChar w:fldCharType="separate"/>
      </w:r>
      <w:r>
        <w:t>37</w:t>
      </w:r>
      <w:r>
        <w:fldChar w:fldCharType="end"/>
      </w:r>
    </w:p>
    <w:p w14:paraId="1334DB35" w14:textId="58221742" w:rsidR="00EE3E0F" w:rsidRDefault="00EE3E0F">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_Toc100767446 \h </w:instrText>
      </w:r>
      <w:r>
        <w:fldChar w:fldCharType="separate"/>
      </w:r>
      <w:r>
        <w:t>37</w:t>
      </w:r>
      <w:r>
        <w:fldChar w:fldCharType="end"/>
      </w:r>
    </w:p>
    <w:p w14:paraId="6DCA2BEF" w14:textId="72250480" w:rsidR="00EE3E0F" w:rsidRDefault="00EE3E0F">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_Toc100767447 \h </w:instrText>
      </w:r>
      <w:r>
        <w:fldChar w:fldCharType="separate"/>
      </w:r>
      <w:r>
        <w:t>37</w:t>
      </w:r>
      <w:r>
        <w:fldChar w:fldCharType="end"/>
      </w:r>
    </w:p>
    <w:p w14:paraId="00046C0F" w14:textId="1EE03B8F" w:rsidR="00EE3E0F" w:rsidRDefault="00EE3E0F">
      <w:pPr>
        <w:pStyle w:val="TOC4"/>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_Toc100767448 \h </w:instrText>
      </w:r>
      <w:r>
        <w:fldChar w:fldCharType="separate"/>
      </w:r>
      <w:r>
        <w:t>38</w:t>
      </w:r>
      <w:r>
        <w:fldChar w:fldCharType="end"/>
      </w:r>
    </w:p>
    <w:p w14:paraId="44B23538" w14:textId="46DD487F" w:rsidR="00EE3E0F" w:rsidRDefault="00EE3E0F">
      <w:pPr>
        <w:pStyle w:val="TOC5"/>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_Toc100767449 \h </w:instrText>
      </w:r>
      <w:r>
        <w:fldChar w:fldCharType="separate"/>
      </w:r>
      <w:r>
        <w:t>38</w:t>
      </w:r>
      <w:r>
        <w:fldChar w:fldCharType="end"/>
      </w:r>
    </w:p>
    <w:p w14:paraId="03B080E9" w14:textId="304F9845" w:rsidR="00EE3E0F" w:rsidRDefault="00EE3E0F">
      <w:pPr>
        <w:pStyle w:val="TOC5"/>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_Toc100767450 \h </w:instrText>
      </w:r>
      <w:r>
        <w:fldChar w:fldCharType="separate"/>
      </w:r>
      <w:r>
        <w:t>38</w:t>
      </w:r>
      <w:r>
        <w:fldChar w:fldCharType="end"/>
      </w:r>
    </w:p>
    <w:p w14:paraId="254E2AA3" w14:textId="185412AC" w:rsidR="00EE3E0F" w:rsidRDefault="00EE3E0F">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_Toc100767451 \h </w:instrText>
      </w:r>
      <w:r>
        <w:fldChar w:fldCharType="separate"/>
      </w:r>
      <w:r>
        <w:t>38</w:t>
      </w:r>
      <w:r>
        <w:fldChar w:fldCharType="end"/>
      </w:r>
    </w:p>
    <w:p w14:paraId="42C66756" w14:textId="7C88392C" w:rsidR="00EE3E0F" w:rsidRDefault="00EE3E0F">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_Toc100767452 \h </w:instrText>
      </w:r>
      <w:r>
        <w:fldChar w:fldCharType="separate"/>
      </w:r>
      <w:r>
        <w:t>38</w:t>
      </w:r>
      <w:r>
        <w:fldChar w:fldCharType="end"/>
      </w:r>
    </w:p>
    <w:p w14:paraId="507729F4" w14:textId="5F551BEB" w:rsidR="00EE3E0F" w:rsidRDefault="00EE3E0F">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_Toc100767453 \h </w:instrText>
      </w:r>
      <w:r>
        <w:fldChar w:fldCharType="separate"/>
      </w:r>
      <w:r>
        <w:t>38</w:t>
      </w:r>
      <w:r>
        <w:fldChar w:fldCharType="end"/>
      </w:r>
    </w:p>
    <w:p w14:paraId="06915C12" w14:textId="6C45E74D" w:rsidR="00EE3E0F" w:rsidRDefault="00EE3E0F">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_Toc100767454 \h </w:instrText>
      </w:r>
      <w:r>
        <w:fldChar w:fldCharType="separate"/>
      </w:r>
      <w:r>
        <w:t>38</w:t>
      </w:r>
      <w:r>
        <w:fldChar w:fldCharType="end"/>
      </w:r>
    </w:p>
    <w:p w14:paraId="1185DDA2" w14:textId="3FED2D13" w:rsidR="00EE3E0F" w:rsidRDefault="00EE3E0F">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_Toc100767455 \h </w:instrText>
      </w:r>
      <w:r>
        <w:fldChar w:fldCharType="separate"/>
      </w:r>
      <w:r>
        <w:t>39</w:t>
      </w:r>
      <w:r>
        <w:fldChar w:fldCharType="end"/>
      </w:r>
    </w:p>
    <w:p w14:paraId="57944114" w14:textId="1EB69906" w:rsidR="00EE3E0F" w:rsidRDefault="00EE3E0F">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_Toc100767456 \h </w:instrText>
      </w:r>
      <w:r>
        <w:fldChar w:fldCharType="separate"/>
      </w:r>
      <w:r>
        <w:t>39</w:t>
      </w:r>
      <w:r>
        <w:fldChar w:fldCharType="end"/>
      </w:r>
    </w:p>
    <w:p w14:paraId="6D918311" w14:textId="69D4A796" w:rsidR="00EE3E0F" w:rsidRDefault="00EE3E0F">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_Toc100767457 \h </w:instrText>
      </w:r>
      <w:r>
        <w:fldChar w:fldCharType="separate"/>
      </w:r>
      <w:r>
        <w:t>39</w:t>
      </w:r>
      <w:r>
        <w:fldChar w:fldCharType="end"/>
      </w:r>
    </w:p>
    <w:p w14:paraId="025E051C" w14:textId="59C74E8E" w:rsidR="00EE3E0F" w:rsidRDefault="00EE3E0F">
      <w:pPr>
        <w:pStyle w:val="TOC4"/>
        <w:rPr>
          <w:rFonts w:asciiTheme="minorHAnsi" w:eastAsiaTheme="minorEastAsia" w:hAnsiTheme="minorHAnsi" w:cstheme="minorBidi"/>
          <w:sz w:val="22"/>
          <w:szCs w:val="22"/>
          <w:lang w:val="en-IN" w:eastAsia="ja-JP"/>
        </w:rPr>
      </w:pPr>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_Toc100767458 \h </w:instrText>
      </w:r>
      <w:r>
        <w:fldChar w:fldCharType="separate"/>
      </w:r>
      <w:r>
        <w:t>39</w:t>
      </w:r>
      <w:r>
        <w:fldChar w:fldCharType="end"/>
      </w:r>
    </w:p>
    <w:p w14:paraId="6BF6C63B" w14:textId="548A881A" w:rsidR="00EE3E0F" w:rsidRDefault="00EE3E0F">
      <w:pPr>
        <w:pStyle w:val="TOC5"/>
        <w:rPr>
          <w:rFonts w:asciiTheme="minorHAnsi" w:eastAsiaTheme="minorEastAsia" w:hAnsiTheme="minorHAnsi" w:cstheme="minorBidi"/>
          <w:sz w:val="22"/>
          <w:szCs w:val="22"/>
          <w:lang w:val="en-IN" w:eastAsia="ja-JP"/>
        </w:rPr>
      </w:pPr>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_Toc100767459 \h </w:instrText>
      </w:r>
      <w:r>
        <w:fldChar w:fldCharType="separate"/>
      </w:r>
      <w:r>
        <w:t>39</w:t>
      </w:r>
      <w:r>
        <w:fldChar w:fldCharType="end"/>
      </w:r>
    </w:p>
    <w:p w14:paraId="751FB514" w14:textId="20911958" w:rsidR="00EE3E0F" w:rsidRDefault="00EE3E0F">
      <w:pPr>
        <w:pStyle w:val="TOC5"/>
        <w:rPr>
          <w:rFonts w:asciiTheme="minorHAnsi" w:eastAsiaTheme="minorEastAsia" w:hAnsiTheme="minorHAnsi" w:cstheme="minorBidi"/>
          <w:sz w:val="22"/>
          <w:szCs w:val="22"/>
          <w:lang w:val="en-IN" w:eastAsia="ja-JP"/>
        </w:rPr>
      </w:pPr>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_Toc100767460 \h </w:instrText>
      </w:r>
      <w:r>
        <w:fldChar w:fldCharType="separate"/>
      </w:r>
      <w:r>
        <w:t>39</w:t>
      </w:r>
      <w:r>
        <w:fldChar w:fldCharType="end"/>
      </w:r>
    </w:p>
    <w:p w14:paraId="5C72A38B" w14:textId="643D4734" w:rsidR="00EE3E0F" w:rsidRDefault="00EE3E0F">
      <w:pPr>
        <w:pStyle w:val="TOC4"/>
        <w:rPr>
          <w:rFonts w:asciiTheme="minorHAnsi" w:eastAsiaTheme="minorEastAsia" w:hAnsiTheme="minorHAnsi" w:cstheme="minorBidi"/>
          <w:sz w:val="22"/>
          <w:szCs w:val="22"/>
          <w:lang w:val="en-IN" w:eastAsia="ja-JP"/>
        </w:rPr>
      </w:pPr>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_Toc100767461 \h </w:instrText>
      </w:r>
      <w:r>
        <w:fldChar w:fldCharType="separate"/>
      </w:r>
      <w:r>
        <w:t>40</w:t>
      </w:r>
      <w:r>
        <w:fldChar w:fldCharType="end"/>
      </w:r>
    </w:p>
    <w:p w14:paraId="34F8FF43" w14:textId="1B06D229" w:rsidR="00EE3E0F" w:rsidRDefault="00EE3E0F">
      <w:pPr>
        <w:pStyle w:val="TOC5"/>
        <w:rPr>
          <w:rFonts w:asciiTheme="minorHAnsi" w:eastAsiaTheme="minorEastAsia" w:hAnsiTheme="minorHAnsi" w:cstheme="minorBidi"/>
          <w:sz w:val="22"/>
          <w:szCs w:val="22"/>
          <w:lang w:val="en-IN" w:eastAsia="ja-JP"/>
        </w:rPr>
      </w:pPr>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_Toc100767462 \h </w:instrText>
      </w:r>
      <w:r>
        <w:fldChar w:fldCharType="separate"/>
      </w:r>
      <w:r>
        <w:t>40</w:t>
      </w:r>
      <w:r>
        <w:fldChar w:fldCharType="end"/>
      </w:r>
    </w:p>
    <w:p w14:paraId="4F65792B" w14:textId="147609A1" w:rsidR="00EE3E0F" w:rsidRDefault="00EE3E0F">
      <w:pPr>
        <w:pStyle w:val="TOC5"/>
        <w:rPr>
          <w:rFonts w:asciiTheme="minorHAnsi" w:eastAsiaTheme="minorEastAsia" w:hAnsiTheme="minorHAnsi" w:cstheme="minorBidi"/>
          <w:sz w:val="22"/>
          <w:szCs w:val="22"/>
          <w:lang w:val="en-IN" w:eastAsia="ja-JP"/>
        </w:rPr>
      </w:pPr>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_Toc100767463 \h </w:instrText>
      </w:r>
      <w:r>
        <w:fldChar w:fldCharType="separate"/>
      </w:r>
      <w:r>
        <w:t>40</w:t>
      </w:r>
      <w:r>
        <w:fldChar w:fldCharType="end"/>
      </w:r>
    </w:p>
    <w:p w14:paraId="02E63992" w14:textId="42FCCD6C" w:rsidR="00EE3E0F" w:rsidRDefault="00EE3E0F">
      <w:pPr>
        <w:pStyle w:val="TOC2"/>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_Toc100767464 \h </w:instrText>
      </w:r>
      <w:r>
        <w:fldChar w:fldCharType="separate"/>
      </w:r>
      <w:r>
        <w:t>40</w:t>
      </w:r>
      <w:r>
        <w:fldChar w:fldCharType="end"/>
      </w:r>
    </w:p>
    <w:p w14:paraId="553B4C70" w14:textId="44C949EF" w:rsidR="00EE3E0F" w:rsidRDefault="00EE3E0F">
      <w:pPr>
        <w:pStyle w:val="TOC3"/>
        <w:rPr>
          <w:rFonts w:asciiTheme="minorHAnsi" w:eastAsiaTheme="minorEastAsia" w:hAnsiTheme="minorHAnsi" w:cstheme="minorBidi"/>
          <w:sz w:val="22"/>
          <w:szCs w:val="22"/>
          <w:lang w:val="en-IN" w:eastAsia="ja-JP"/>
        </w:rPr>
      </w:pPr>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_Toc100767465 \h </w:instrText>
      </w:r>
      <w:r>
        <w:fldChar w:fldCharType="separate"/>
      </w:r>
      <w:r>
        <w:t>40</w:t>
      </w:r>
      <w:r>
        <w:fldChar w:fldCharType="end"/>
      </w:r>
    </w:p>
    <w:p w14:paraId="5EF03995" w14:textId="623E3101" w:rsidR="00EE3E0F" w:rsidRDefault="00EE3E0F">
      <w:pPr>
        <w:pStyle w:val="TOC3"/>
        <w:rPr>
          <w:rFonts w:asciiTheme="minorHAnsi" w:eastAsiaTheme="minorEastAsia" w:hAnsiTheme="minorHAnsi" w:cstheme="minorBidi"/>
          <w:sz w:val="22"/>
          <w:szCs w:val="22"/>
          <w:lang w:val="en-IN" w:eastAsia="ja-JP"/>
        </w:rPr>
      </w:pPr>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_Toc100767466 \h </w:instrText>
      </w:r>
      <w:r>
        <w:fldChar w:fldCharType="separate"/>
      </w:r>
      <w:r>
        <w:t>40</w:t>
      </w:r>
      <w:r>
        <w:fldChar w:fldCharType="end"/>
      </w:r>
    </w:p>
    <w:p w14:paraId="40DDF241" w14:textId="4D34A4D0" w:rsidR="00EE3E0F" w:rsidRDefault="00EE3E0F">
      <w:pPr>
        <w:pStyle w:val="TOC4"/>
        <w:rPr>
          <w:rFonts w:asciiTheme="minorHAnsi" w:eastAsiaTheme="minorEastAsia" w:hAnsiTheme="minorHAnsi" w:cstheme="minorBidi"/>
          <w:sz w:val="22"/>
          <w:szCs w:val="22"/>
          <w:lang w:val="en-IN" w:eastAsia="ja-JP"/>
        </w:rPr>
      </w:pPr>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_Toc100767467 \h </w:instrText>
      </w:r>
      <w:r>
        <w:fldChar w:fldCharType="separate"/>
      </w:r>
      <w:r>
        <w:t>40</w:t>
      </w:r>
      <w:r>
        <w:fldChar w:fldCharType="end"/>
      </w:r>
    </w:p>
    <w:p w14:paraId="1DA37B63" w14:textId="185FDB64" w:rsidR="00EE3E0F" w:rsidRDefault="00EE3E0F">
      <w:pPr>
        <w:pStyle w:val="TOC4"/>
        <w:rPr>
          <w:rFonts w:asciiTheme="minorHAnsi" w:eastAsiaTheme="minorEastAsia" w:hAnsiTheme="minorHAnsi" w:cstheme="minorBidi"/>
          <w:sz w:val="22"/>
          <w:szCs w:val="22"/>
          <w:lang w:val="en-IN" w:eastAsia="ja-JP"/>
        </w:rPr>
      </w:pPr>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_Toc100767468 \h </w:instrText>
      </w:r>
      <w:r>
        <w:fldChar w:fldCharType="separate"/>
      </w:r>
      <w:r>
        <w:t>41</w:t>
      </w:r>
      <w:r>
        <w:fldChar w:fldCharType="end"/>
      </w:r>
    </w:p>
    <w:p w14:paraId="23C13B4A" w14:textId="76296CBB" w:rsidR="00EE3E0F" w:rsidRDefault="00EE3E0F">
      <w:pPr>
        <w:pStyle w:val="TOC5"/>
        <w:rPr>
          <w:rFonts w:asciiTheme="minorHAnsi" w:eastAsiaTheme="minorEastAsia" w:hAnsiTheme="minorHAnsi" w:cstheme="minorBidi"/>
          <w:sz w:val="22"/>
          <w:szCs w:val="22"/>
          <w:lang w:val="en-IN" w:eastAsia="ja-JP"/>
        </w:rPr>
      </w:pPr>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_Toc100767469 \h </w:instrText>
      </w:r>
      <w:r>
        <w:fldChar w:fldCharType="separate"/>
      </w:r>
      <w:r>
        <w:t>41</w:t>
      </w:r>
      <w:r>
        <w:fldChar w:fldCharType="end"/>
      </w:r>
    </w:p>
    <w:p w14:paraId="470C53CF" w14:textId="3F48E6BB" w:rsidR="00EE3E0F" w:rsidRDefault="00EE3E0F">
      <w:pPr>
        <w:pStyle w:val="TOC5"/>
        <w:rPr>
          <w:rFonts w:asciiTheme="minorHAnsi" w:eastAsiaTheme="minorEastAsia" w:hAnsiTheme="minorHAnsi" w:cstheme="minorBidi"/>
          <w:sz w:val="22"/>
          <w:szCs w:val="22"/>
          <w:lang w:val="en-IN" w:eastAsia="ja-JP"/>
        </w:rPr>
      </w:pPr>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_Toc100767470 \h </w:instrText>
      </w:r>
      <w:r>
        <w:fldChar w:fldCharType="separate"/>
      </w:r>
      <w:r>
        <w:t>41</w:t>
      </w:r>
      <w:r>
        <w:fldChar w:fldCharType="end"/>
      </w:r>
    </w:p>
    <w:p w14:paraId="3EF80271" w14:textId="2E8FB8F7" w:rsidR="00EE3E0F" w:rsidRDefault="00EE3E0F">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_Toc100767471 \h </w:instrText>
      </w:r>
      <w:r>
        <w:fldChar w:fldCharType="separate"/>
      </w:r>
      <w:r>
        <w:t>41</w:t>
      </w:r>
      <w:r>
        <w:fldChar w:fldCharType="end"/>
      </w:r>
    </w:p>
    <w:p w14:paraId="4B828583" w14:textId="541144CC" w:rsidR="00EE3E0F" w:rsidRDefault="00EE3E0F">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_Toc100767472 \h </w:instrText>
      </w:r>
      <w:r>
        <w:fldChar w:fldCharType="separate"/>
      </w:r>
      <w:r>
        <w:t>41</w:t>
      </w:r>
      <w:r>
        <w:fldChar w:fldCharType="end"/>
      </w:r>
    </w:p>
    <w:p w14:paraId="6948D1F9" w14:textId="1A7D541D" w:rsidR="00EE3E0F" w:rsidRDefault="00EE3E0F">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_Toc100767473 \h </w:instrText>
      </w:r>
      <w:r>
        <w:fldChar w:fldCharType="separate"/>
      </w:r>
      <w:r>
        <w:t>42</w:t>
      </w:r>
      <w:r>
        <w:fldChar w:fldCharType="end"/>
      </w:r>
    </w:p>
    <w:p w14:paraId="29AC2010" w14:textId="1C77655F" w:rsidR="00EE3E0F" w:rsidRDefault="00EE3E0F">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_Toc100767474 \h </w:instrText>
      </w:r>
      <w:r>
        <w:fldChar w:fldCharType="separate"/>
      </w:r>
      <w:r>
        <w:t>42</w:t>
      </w:r>
      <w:r>
        <w:fldChar w:fldCharType="end"/>
      </w:r>
    </w:p>
    <w:p w14:paraId="4B56E126" w14:textId="7E4406F5" w:rsidR="00EE3E0F" w:rsidRDefault="00EE3E0F">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_Toc100767475 \h </w:instrText>
      </w:r>
      <w:r>
        <w:fldChar w:fldCharType="separate"/>
      </w:r>
      <w:r>
        <w:t>42</w:t>
      </w:r>
      <w:r>
        <w:fldChar w:fldCharType="end"/>
      </w:r>
    </w:p>
    <w:p w14:paraId="5F0858C0" w14:textId="6CC133A0" w:rsidR="00EE3E0F" w:rsidRDefault="00EE3E0F">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_Toc100767476 \h </w:instrText>
      </w:r>
      <w:r>
        <w:fldChar w:fldCharType="separate"/>
      </w:r>
      <w:r>
        <w:t>42</w:t>
      </w:r>
      <w:r>
        <w:fldChar w:fldCharType="end"/>
      </w:r>
    </w:p>
    <w:p w14:paraId="5E41B7CF" w14:textId="74B4AA56" w:rsidR="00EE3E0F" w:rsidRDefault="00EE3E0F">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_Toc100767477 \h </w:instrText>
      </w:r>
      <w:r>
        <w:fldChar w:fldCharType="separate"/>
      </w:r>
      <w:r>
        <w:t>42</w:t>
      </w:r>
      <w:r>
        <w:fldChar w:fldCharType="end"/>
      </w:r>
    </w:p>
    <w:p w14:paraId="1A3555EB" w14:textId="71AD297F" w:rsidR="00EE3E0F" w:rsidRDefault="00EE3E0F">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_Toc100767478 \h </w:instrText>
      </w:r>
      <w:r>
        <w:fldChar w:fldCharType="separate"/>
      </w:r>
      <w:r>
        <w:t>42</w:t>
      </w:r>
      <w:r>
        <w:fldChar w:fldCharType="end"/>
      </w:r>
    </w:p>
    <w:p w14:paraId="0B2DEA6C" w14:textId="5C824943" w:rsidR="00EE3E0F" w:rsidRDefault="00EE3E0F">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_Toc100767479 \h </w:instrText>
      </w:r>
      <w:r>
        <w:fldChar w:fldCharType="separate"/>
      </w:r>
      <w:r>
        <w:t>42</w:t>
      </w:r>
      <w:r>
        <w:fldChar w:fldCharType="end"/>
      </w:r>
    </w:p>
    <w:p w14:paraId="7B86E0BC" w14:textId="6A0FFC0D" w:rsidR="00EE3E0F" w:rsidRDefault="00EE3E0F">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_Toc100767480 \h </w:instrText>
      </w:r>
      <w:r>
        <w:fldChar w:fldCharType="separate"/>
      </w:r>
      <w:r>
        <w:t>43</w:t>
      </w:r>
      <w:r>
        <w:fldChar w:fldCharType="end"/>
      </w:r>
    </w:p>
    <w:p w14:paraId="006892A6" w14:textId="05CD853B" w:rsidR="00EE3E0F" w:rsidRDefault="00EE3E0F">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_Toc100767481 \h </w:instrText>
      </w:r>
      <w:r>
        <w:fldChar w:fldCharType="separate"/>
      </w:r>
      <w:r>
        <w:t>43</w:t>
      </w:r>
      <w:r>
        <w:fldChar w:fldCharType="end"/>
      </w:r>
    </w:p>
    <w:p w14:paraId="46CE91A4" w14:textId="436C0782" w:rsidR="00EE3E0F" w:rsidRDefault="00EE3E0F">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_Toc100767482 \h </w:instrText>
      </w:r>
      <w:r>
        <w:fldChar w:fldCharType="separate"/>
      </w:r>
      <w:r>
        <w:t>43</w:t>
      </w:r>
      <w:r>
        <w:fldChar w:fldCharType="end"/>
      </w:r>
    </w:p>
    <w:p w14:paraId="7DB62847" w14:textId="05F13CB4" w:rsidR="00EE3E0F" w:rsidRDefault="00EE3E0F">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_Toc100767483 \h </w:instrText>
      </w:r>
      <w:r>
        <w:fldChar w:fldCharType="separate"/>
      </w:r>
      <w:r>
        <w:t>43</w:t>
      </w:r>
      <w:r>
        <w:fldChar w:fldCharType="end"/>
      </w:r>
    </w:p>
    <w:p w14:paraId="50342301" w14:textId="1BD7B779" w:rsidR="00EE3E0F" w:rsidRDefault="00EE3E0F">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_Toc100767484 \h </w:instrText>
      </w:r>
      <w:r>
        <w:fldChar w:fldCharType="separate"/>
      </w:r>
      <w:r>
        <w:t>43</w:t>
      </w:r>
      <w:r>
        <w:fldChar w:fldCharType="end"/>
      </w:r>
    </w:p>
    <w:p w14:paraId="7B2FB6E6" w14:textId="1EB7F179" w:rsidR="00EE3E0F" w:rsidRDefault="00EE3E0F">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_Toc100767485 \h </w:instrText>
      </w:r>
      <w:r>
        <w:fldChar w:fldCharType="separate"/>
      </w:r>
      <w:r>
        <w:t>43</w:t>
      </w:r>
      <w:r>
        <w:fldChar w:fldCharType="end"/>
      </w:r>
    </w:p>
    <w:p w14:paraId="70889814" w14:textId="7F605829" w:rsidR="00EE3E0F" w:rsidRDefault="00EE3E0F">
      <w:pPr>
        <w:pStyle w:val="TOC2"/>
        <w:rPr>
          <w:rFonts w:asciiTheme="minorHAnsi" w:eastAsiaTheme="minorEastAsia" w:hAnsiTheme="minorHAnsi" w:cstheme="minorBidi"/>
          <w:sz w:val="22"/>
          <w:szCs w:val="22"/>
          <w:lang w:val="en-IN" w:eastAsia="ja-JP"/>
        </w:rPr>
      </w:pPr>
      <w:r>
        <w:lastRenderedPageBreak/>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_Toc100767486 \h </w:instrText>
      </w:r>
      <w:r>
        <w:fldChar w:fldCharType="separate"/>
      </w:r>
      <w:r>
        <w:t>44</w:t>
      </w:r>
      <w:r>
        <w:fldChar w:fldCharType="end"/>
      </w:r>
    </w:p>
    <w:p w14:paraId="433F214A" w14:textId="3C1A3109" w:rsidR="00EE3E0F" w:rsidRDefault="00EE3E0F">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_Toc100767487 \h </w:instrText>
      </w:r>
      <w:r>
        <w:fldChar w:fldCharType="separate"/>
      </w:r>
      <w:r>
        <w:t>44</w:t>
      </w:r>
      <w:r>
        <w:fldChar w:fldCharType="end"/>
      </w:r>
    </w:p>
    <w:p w14:paraId="67ECEE9E" w14:textId="0496FB1C" w:rsidR="00EE3E0F" w:rsidRDefault="00EE3E0F">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_Toc100767488 \h </w:instrText>
      </w:r>
      <w:r>
        <w:fldChar w:fldCharType="separate"/>
      </w:r>
      <w:r>
        <w:t>44</w:t>
      </w:r>
      <w:r>
        <w:fldChar w:fldCharType="end"/>
      </w:r>
    </w:p>
    <w:p w14:paraId="078B2255" w14:textId="1EB35968" w:rsidR="00EE3E0F" w:rsidRDefault="00EE3E0F">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_Toc100767489 \h </w:instrText>
      </w:r>
      <w:r>
        <w:fldChar w:fldCharType="separate"/>
      </w:r>
      <w:r>
        <w:t>44</w:t>
      </w:r>
      <w:r>
        <w:fldChar w:fldCharType="end"/>
      </w:r>
    </w:p>
    <w:p w14:paraId="7FB0BED0" w14:textId="2E11ECAE" w:rsidR="00EE3E0F" w:rsidRDefault="00EE3E0F">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_Toc100767490 \h </w:instrText>
      </w:r>
      <w:r>
        <w:fldChar w:fldCharType="separate"/>
      </w:r>
      <w:r>
        <w:t>44</w:t>
      </w:r>
      <w:r>
        <w:fldChar w:fldCharType="end"/>
      </w:r>
    </w:p>
    <w:p w14:paraId="3A952AA6" w14:textId="403B97DD" w:rsidR="00EE3E0F" w:rsidRDefault="00EE3E0F">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_Toc100767491 \h </w:instrText>
      </w:r>
      <w:r>
        <w:fldChar w:fldCharType="separate"/>
      </w:r>
      <w:r>
        <w:t>44</w:t>
      </w:r>
      <w:r>
        <w:fldChar w:fldCharType="end"/>
      </w:r>
    </w:p>
    <w:p w14:paraId="0791EA2A" w14:textId="18E6CF36" w:rsidR="00EE3E0F" w:rsidRDefault="00EE3E0F">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_Toc100767492 \h </w:instrText>
      </w:r>
      <w:r>
        <w:fldChar w:fldCharType="separate"/>
      </w:r>
      <w:r>
        <w:t>44</w:t>
      </w:r>
      <w:r>
        <w:fldChar w:fldCharType="end"/>
      </w:r>
    </w:p>
    <w:p w14:paraId="03D10828" w14:textId="62B137B2" w:rsidR="00EE3E0F" w:rsidRDefault="00EE3E0F">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_Toc100767493 \h </w:instrText>
      </w:r>
      <w:r>
        <w:fldChar w:fldCharType="separate"/>
      </w:r>
      <w:r>
        <w:t>45</w:t>
      </w:r>
      <w:r>
        <w:fldChar w:fldCharType="end"/>
      </w:r>
    </w:p>
    <w:p w14:paraId="0532912B" w14:textId="16246EDA" w:rsidR="00EE3E0F" w:rsidRDefault="00EE3E0F">
      <w:pPr>
        <w:pStyle w:val="TOC2"/>
        <w:rPr>
          <w:rFonts w:asciiTheme="minorHAnsi" w:eastAsiaTheme="minorEastAsia" w:hAnsiTheme="minorHAnsi" w:cstheme="minorBidi"/>
          <w:sz w:val="22"/>
          <w:szCs w:val="22"/>
          <w:lang w:val="en-IN" w:eastAsia="ja-JP"/>
        </w:rPr>
      </w:pPr>
      <w:r w:rsidRPr="00E3687E">
        <w:rPr>
          <w:lang w:val="en-US"/>
        </w:rPr>
        <w:t>7.1</w:t>
      </w:r>
      <w:r>
        <w:rPr>
          <w:rFonts w:asciiTheme="minorHAnsi" w:eastAsiaTheme="minorEastAsia" w:hAnsiTheme="minorHAnsi" w:cstheme="minorBidi"/>
          <w:sz w:val="22"/>
          <w:szCs w:val="22"/>
          <w:lang w:val="en-IN" w:eastAsia="ja-JP"/>
        </w:rPr>
        <w:tab/>
      </w:r>
      <w:r w:rsidRPr="00E3687E">
        <w:rPr>
          <w:lang w:val="en-US"/>
        </w:rPr>
        <w:t>General</w:t>
      </w:r>
      <w:r>
        <w:tab/>
      </w:r>
      <w:r>
        <w:fldChar w:fldCharType="begin"/>
      </w:r>
      <w:r>
        <w:instrText xml:space="preserve"> PAGEREF _Toc100767494 \h </w:instrText>
      </w:r>
      <w:r>
        <w:fldChar w:fldCharType="separate"/>
      </w:r>
      <w:r>
        <w:t>45</w:t>
      </w:r>
      <w:r>
        <w:fldChar w:fldCharType="end"/>
      </w:r>
    </w:p>
    <w:p w14:paraId="7FF7DFA8" w14:textId="4C31B84F" w:rsidR="00EE3E0F" w:rsidRDefault="00EE3E0F">
      <w:pPr>
        <w:pStyle w:val="TOC2"/>
        <w:rPr>
          <w:rFonts w:asciiTheme="minorHAnsi" w:eastAsiaTheme="minorEastAsia" w:hAnsiTheme="minorHAnsi" w:cstheme="minorBidi"/>
          <w:sz w:val="22"/>
          <w:szCs w:val="22"/>
          <w:lang w:val="en-IN" w:eastAsia="ja-JP"/>
        </w:rPr>
      </w:pPr>
      <w:r w:rsidRPr="00E3687E">
        <w:rPr>
          <w:lang w:val="en-US"/>
        </w:rPr>
        <w:t>7.2</w:t>
      </w:r>
      <w:r>
        <w:rPr>
          <w:rFonts w:asciiTheme="minorHAnsi" w:eastAsiaTheme="minorEastAsia" w:hAnsiTheme="minorHAnsi" w:cstheme="minorBidi"/>
          <w:sz w:val="22"/>
          <w:szCs w:val="22"/>
          <w:lang w:val="en-IN" w:eastAsia="ja-JP"/>
        </w:rPr>
        <w:tab/>
      </w:r>
      <w:r w:rsidRPr="00E3687E">
        <w:rPr>
          <w:lang w:val="en-US"/>
        </w:rPr>
        <w:t>Data Types</w:t>
      </w:r>
      <w:r>
        <w:tab/>
      </w:r>
      <w:r>
        <w:fldChar w:fldCharType="begin"/>
      </w:r>
      <w:r>
        <w:instrText xml:space="preserve"> PAGEREF _Toc100767495 \h </w:instrText>
      </w:r>
      <w:r>
        <w:fldChar w:fldCharType="separate"/>
      </w:r>
      <w:r>
        <w:t>45</w:t>
      </w:r>
      <w:r>
        <w:fldChar w:fldCharType="end"/>
      </w:r>
    </w:p>
    <w:p w14:paraId="634C2358" w14:textId="67C6D420" w:rsidR="00EE3E0F" w:rsidRDefault="00EE3E0F">
      <w:pPr>
        <w:pStyle w:val="TOC3"/>
        <w:rPr>
          <w:rFonts w:asciiTheme="minorHAnsi" w:eastAsiaTheme="minorEastAsia" w:hAnsiTheme="minorHAnsi" w:cstheme="minorBidi"/>
          <w:sz w:val="22"/>
          <w:szCs w:val="22"/>
          <w:lang w:val="en-IN" w:eastAsia="ja-JP"/>
        </w:rPr>
      </w:pPr>
      <w:r w:rsidRPr="00E3687E">
        <w:rPr>
          <w:lang w:val="en-US"/>
        </w:rPr>
        <w:t>7.2.1</w:t>
      </w:r>
      <w:r>
        <w:rPr>
          <w:rFonts w:asciiTheme="minorHAnsi" w:eastAsiaTheme="minorEastAsia" w:hAnsiTheme="minorHAnsi" w:cstheme="minorBidi"/>
          <w:sz w:val="22"/>
          <w:szCs w:val="22"/>
          <w:lang w:val="en-IN" w:eastAsia="ja-JP"/>
        </w:rPr>
        <w:tab/>
      </w:r>
      <w:r w:rsidRPr="00E3687E">
        <w:rPr>
          <w:lang w:val="en-US"/>
        </w:rPr>
        <w:t>General</w:t>
      </w:r>
      <w:r>
        <w:tab/>
      </w:r>
      <w:r>
        <w:fldChar w:fldCharType="begin"/>
      </w:r>
      <w:r>
        <w:instrText xml:space="preserve"> PAGEREF _Toc100767496 \h </w:instrText>
      </w:r>
      <w:r>
        <w:fldChar w:fldCharType="separate"/>
      </w:r>
      <w:r>
        <w:t>45</w:t>
      </w:r>
      <w:r>
        <w:fldChar w:fldCharType="end"/>
      </w:r>
    </w:p>
    <w:p w14:paraId="7AF4D5C9" w14:textId="1A2747B2" w:rsidR="00EE3E0F" w:rsidRDefault="00EE3E0F">
      <w:pPr>
        <w:pStyle w:val="TOC3"/>
        <w:rPr>
          <w:rFonts w:asciiTheme="minorHAnsi" w:eastAsiaTheme="minorEastAsia" w:hAnsiTheme="minorHAnsi" w:cstheme="minorBidi"/>
          <w:sz w:val="22"/>
          <w:szCs w:val="22"/>
          <w:lang w:val="en-IN" w:eastAsia="ja-JP"/>
        </w:rPr>
      </w:pPr>
      <w:r w:rsidRPr="00E3687E">
        <w:rPr>
          <w:lang w:val="en-US"/>
        </w:rPr>
        <w:t>7.2.2</w:t>
      </w:r>
      <w:r>
        <w:rPr>
          <w:rFonts w:asciiTheme="minorHAnsi" w:eastAsiaTheme="minorEastAsia" w:hAnsiTheme="minorHAnsi" w:cstheme="minorBidi"/>
          <w:sz w:val="22"/>
          <w:szCs w:val="22"/>
          <w:lang w:val="en-IN" w:eastAsia="ja-JP"/>
        </w:rPr>
        <w:tab/>
      </w:r>
      <w:r w:rsidRPr="00E3687E">
        <w:rPr>
          <w:lang w:val="en-US"/>
        </w:rPr>
        <w:t>Referenced structured data types</w:t>
      </w:r>
      <w:r>
        <w:tab/>
      </w:r>
      <w:r>
        <w:fldChar w:fldCharType="begin"/>
      </w:r>
      <w:r>
        <w:instrText xml:space="preserve"> PAGEREF _Toc100767497 \h </w:instrText>
      </w:r>
      <w:r>
        <w:fldChar w:fldCharType="separate"/>
      </w:r>
      <w:r>
        <w:t>45</w:t>
      </w:r>
      <w:r>
        <w:fldChar w:fldCharType="end"/>
      </w:r>
    </w:p>
    <w:p w14:paraId="1DBA72AA" w14:textId="129B6A0E" w:rsidR="00EE3E0F" w:rsidRDefault="00EE3E0F">
      <w:pPr>
        <w:pStyle w:val="TOC3"/>
        <w:rPr>
          <w:rFonts w:asciiTheme="minorHAnsi" w:eastAsiaTheme="minorEastAsia" w:hAnsiTheme="minorHAnsi" w:cstheme="minorBidi"/>
          <w:sz w:val="22"/>
          <w:szCs w:val="22"/>
          <w:lang w:val="en-IN" w:eastAsia="ja-JP"/>
        </w:rPr>
      </w:pPr>
      <w:r w:rsidRPr="00E3687E">
        <w:rPr>
          <w:lang w:val="en-US"/>
        </w:rPr>
        <w:t>7.2.3</w:t>
      </w:r>
      <w:r>
        <w:rPr>
          <w:rFonts w:asciiTheme="minorHAnsi" w:eastAsiaTheme="minorEastAsia" w:hAnsiTheme="minorHAnsi" w:cstheme="minorBidi"/>
          <w:sz w:val="22"/>
          <w:szCs w:val="22"/>
          <w:lang w:val="en-IN" w:eastAsia="ja-JP"/>
        </w:rPr>
        <w:tab/>
      </w:r>
      <w:r w:rsidRPr="00E3687E">
        <w:rPr>
          <w:lang w:val="en-US"/>
        </w:rPr>
        <w:t>Referenced simple data types and enumerations</w:t>
      </w:r>
      <w:r>
        <w:tab/>
      </w:r>
      <w:r>
        <w:fldChar w:fldCharType="begin"/>
      </w:r>
      <w:r>
        <w:instrText xml:space="preserve"> PAGEREF _Toc100767498 \h </w:instrText>
      </w:r>
      <w:r>
        <w:fldChar w:fldCharType="separate"/>
      </w:r>
      <w:r>
        <w:t>45</w:t>
      </w:r>
      <w:r>
        <w:fldChar w:fldCharType="end"/>
      </w:r>
    </w:p>
    <w:p w14:paraId="14CD93F1" w14:textId="45FC67EF" w:rsidR="00EE3E0F" w:rsidRDefault="00EE3E0F">
      <w:pPr>
        <w:pStyle w:val="TOC2"/>
        <w:rPr>
          <w:rFonts w:asciiTheme="minorHAnsi" w:eastAsiaTheme="minorEastAsia" w:hAnsiTheme="minorHAnsi" w:cstheme="minorBidi"/>
          <w:sz w:val="22"/>
          <w:szCs w:val="22"/>
          <w:lang w:val="en-IN" w:eastAsia="ja-JP"/>
        </w:rPr>
      </w:pPr>
      <w:r w:rsidRPr="00E3687E">
        <w:rPr>
          <w:lang w:val="en-US"/>
        </w:rPr>
        <w:t>7.3</w:t>
      </w:r>
      <w:r>
        <w:rPr>
          <w:rFonts w:asciiTheme="minorHAnsi" w:eastAsiaTheme="minorEastAsia" w:hAnsiTheme="minorHAnsi" w:cstheme="minorBidi"/>
          <w:sz w:val="22"/>
          <w:szCs w:val="22"/>
          <w:lang w:val="en-IN" w:eastAsia="ja-JP"/>
        </w:rPr>
        <w:tab/>
      </w:r>
      <w:r w:rsidRPr="00E3687E">
        <w:rPr>
          <w:lang w:val="en-US"/>
        </w:rPr>
        <w:t>Usage of HTTP</w:t>
      </w:r>
      <w:r>
        <w:tab/>
      </w:r>
      <w:r>
        <w:fldChar w:fldCharType="begin"/>
      </w:r>
      <w:r>
        <w:instrText xml:space="preserve"> PAGEREF _Toc100767499 \h </w:instrText>
      </w:r>
      <w:r>
        <w:fldChar w:fldCharType="separate"/>
      </w:r>
      <w:r>
        <w:t>46</w:t>
      </w:r>
      <w:r>
        <w:fldChar w:fldCharType="end"/>
      </w:r>
    </w:p>
    <w:p w14:paraId="2DB13029" w14:textId="6E59B7D1" w:rsidR="00EE3E0F" w:rsidRDefault="00EE3E0F">
      <w:pPr>
        <w:pStyle w:val="TOC2"/>
        <w:rPr>
          <w:rFonts w:asciiTheme="minorHAnsi" w:eastAsiaTheme="minorEastAsia" w:hAnsiTheme="minorHAnsi" w:cstheme="minorBidi"/>
          <w:sz w:val="22"/>
          <w:szCs w:val="22"/>
          <w:lang w:val="en-IN" w:eastAsia="ja-JP"/>
        </w:rPr>
      </w:pPr>
      <w:r w:rsidRPr="00E3687E">
        <w:rPr>
          <w:lang w:val="en-US"/>
        </w:rPr>
        <w:t>7.4</w:t>
      </w:r>
      <w:r>
        <w:rPr>
          <w:rFonts w:asciiTheme="minorHAnsi" w:eastAsiaTheme="minorEastAsia" w:hAnsiTheme="minorHAnsi" w:cstheme="minorBidi"/>
          <w:sz w:val="22"/>
          <w:szCs w:val="22"/>
          <w:lang w:val="en-IN" w:eastAsia="ja-JP"/>
        </w:rPr>
        <w:tab/>
      </w:r>
      <w:r w:rsidRPr="00E3687E">
        <w:rPr>
          <w:lang w:val="en-US"/>
        </w:rPr>
        <w:t>Content type</w:t>
      </w:r>
      <w:r>
        <w:tab/>
      </w:r>
      <w:r>
        <w:fldChar w:fldCharType="begin"/>
      </w:r>
      <w:r>
        <w:instrText xml:space="preserve"> PAGEREF _Toc100767500 \h </w:instrText>
      </w:r>
      <w:r>
        <w:fldChar w:fldCharType="separate"/>
      </w:r>
      <w:r>
        <w:t>46</w:t>
      </w:r>
      <w:r>
        <w:fldChar w:fldCharType="end"/>
      </w:r>
    </w:p>
    <w:p w14:paraId="019163CC" w14:textId="35218B3F" w:rsidR="00EE3E0F" w:rsidRDefault="00EE3E0F">
      <w:pPr>
        <w:pStyle w:val="TOC2"/>
        <w:rPr>
          <w:rFonts w:asciiTheme="minorHAnsi" w:eastAsiaTheme="minorEastAsia" w:hAnsiTheme="minorHAnsi" w:cstheme="minorBidi"/>
          <w:sz w:val="22"/>
          <w:szCs w:val="22"/>
          <w:lang w:val="en-IN" w:eastAsia="ja-JP"/>
        </w:rPr>
      </w:pPr>
      <w:r w:rsidRPr="00E3687E">
        <w:rPr>
          <w:lang w:val="en-US"/>
        </w:rPr>
        <w:t>7.5</w:t>
      </w:r>
      <w:r>
        <w:rPr>
          <w:rFonts w:asciiTheme="minorHAnsi" w:eastAsiaTheme="minorEastAsia" w:hAnsiTheme="minorHAnsi" w:cstheme="minorBidi"/>
          <w:sz w:val="22"/>
          <w:szCs w:val="22"/>
          <w:lang w:val="en-IN" w:eastAsia="ja-JP"/>
        </w:rPr>
        <w:tab/>
      </w:r>
      <w:r w:rsidRPr="00E3687E">
        <w:rPr>
          <w:lang w:val="en-US"/>
        </w:rPr>
        <w:t>URI structure</w:t>
      </w:r>
      <w:r>
        <w:tab/>
      </w:r>
      <w:r>
        <w:fldChar w:fldCharType="begin"/>
      </w:r>
      <w:r>
        <w:instrText xml:space="preserve"> PAGEREF _Toc100767501 \h </w:instrText>
      </w:r>
      <w:r>
        <w:fldChar w:fldCharType="separate"/>
      </w:r>
      <w:r>
        <w:t>46</w:t>
      </w:r>
      <w:r>
        <w:fldChar w:fldCharType="end"/>
      </w:r>
    </w:p>
    <w:p w14:paraId="41AE46DA" w14:textId="122D48E3" w:rsidR="00EE3E0F" w:rsidRDefault="00EE3E0F">
      <w:pPr>
        <w:pStyle w:val="TOC3"/>
        <w:rPr>
          <w:rFonts w:asciiTheme="minorHAnsi" w:eastAsiaTheme="minorEastAsia" w:hAnsiTheme="minorHAnsi" w:cstheme="minorBidi"/>
          <w:sz w:val="22"/>
          <w:szCs w:val="22"/>
          <w:lang w:val="en-IN" w:eastAsia="ja-JP"/>
        </w:rPr>
      </w:pPr>
      <w:r w:rsidRPr="00E3687E">
        <w:rPr>
          <w:lang w:val="en-US"/>
        </w:rPr>
        <w:t>7.5.1</w:t>
      </w:r>
      <w:r>
        <w:rPr>
          <w:rFonts w:asciiTheme="minorHAnsi" w:eastAsiaTheme="minorEastAsia" w:hAnsiTheme="minorHAnsi" w:cstheme="minorBidi"/>
          <w:sz w:val="22"/>
          <w:szCs w:val="22"/>
          <w:lang w:val="en-IN" w:eastAsia="ja-JP"/>
        </w:rPr>
        <w:tab/>
      </w:r>
      <w:r w:rsidRPr="00E3687E">
        <w:rPr>
          <w:lang w:val="en-US"/>
        </w:rPr>
        <w:t>Resource URI structure</w:t>
      </w:r>
      <w:r>
        <w:tab/>
      </w:r>
      <w:r>
        <w:fldChar w:fldCharType="begin"/>
      </w:r>
      <w:r>
        <w:instrText xml:space="preserve"> PAGEREF _Toc100767502 \h </w:instrText>
      </w:r>
      <w:r>
        <w:fldChar w:fldCharType="separate"/>
      </w:r>
      <w:r>
        <w:t>46</w:t>
      </w:r>
      <w:r>
        <w:fldChar w:fldCharType="end"/>
      </w:r>
    </w:p>
    <w:p w14:paraId="55E0E672" w14:textId="6D28BDEF" w:rsidR="00EE3E0F" w:rsidRDefault="00EE3E0F">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_Toc100767503 \h </w:instrText>
      </w:r>
      <w:r>
        <w:fldChar w:fldCharType="separate"/>
      </w:r>
      <w:r>
        <w:t>46</w:t>
      </w:r>
      <w:r>
        <w:fldChar w:fldCharType="end"/>
      </w:r>
    </w:p>
    <w:p w14:paraId="2FF59322" w14:textId="0B658028" w:rsidR="00EE3E0F" w:rsidRDefault="00EE3E0F">
      <w:pPr>
        <w:pStyle w:val="TOC2"/>
        <w:rPr>
          <w:rFonts w:asciiTheme="minorHAnsi" w:eastAsiaTheme="minorEastAsia" w:hAnsiTheme="minorHAnsi" w:cstheme="minorBidi"/>
          <w:sz w:val="22"/>
          <w:szCs w:val="22"/>
          <w:lang w:val="en-IN" w:eastAsia="ja-JP"/>
        </w:rPr>
      </w:pPr>
      <w:r w:rsidRPr="00E3687E">
        <w:rPr>
          <w:lang w:val="en-US"/>
        </w:rPr>
        <w:t>7.6</w:t>
      </w:r>
      <w:r>
        <w:rPr>
          <w:rFonts w:asciiTheme="minorHAnsi" w:eastAsiaTheme="minorEastAsia" w:hAnsiTheme="minorHAnsi" w:cstheme="minorBidi"/>
          <w:sz w:val="22"/>
          <w:szCs w:val="22"/>
          <w:lang w:val="en-IN" w:eastAsia="ja-JP"/>
        </w:rPr>
        <w:tab/>
      </w:r>
      <w:r w:rsidRPr="00E3687E">
        <w:rPr>
          <w:lang w:val="en-US"/>
        </w:rPr>
        <w:t>Notifications</w:t>
      </w:r>
      <w:r>
        <w:tab/>
      </w:r>
      <w:r>
        <w:fldChar w:fldCharType="begin"/>
      </w:r>
      <w:r>
        <w:instrText xml:space="preserve"> PAGEREF _Toc100767504 \h </w:instrText>
      </w:r>
      <w:r>
        <w:fldChar w:fldCharType="separate"/>
      </w:r>
      <w:r>
        <w:t>46</w:t>
      </w:r>
      <w:r>
        <w:fldChar w:fldCharType="end"/>
      </w:r>
    </w:p>
    <w:p w14:paraId="7B1A5285" w14:textId="2D445AAD" w:rsidR="00EE3E0F" w:rsidRDefault="00EE3E0F">
      <w:pPr>
        <w:pStyle w:val="TOC2"/>
        <w:rPr>
          <w:rFonts w:asciiTheme="minorHAnsi" w:eastAsiaTheme="minorEastAsia" w:hAnsiTheme="minorHAnsi" w:cstheme="minorBidi"/>
          <w:sz w:val="22"/>
          <w:szCs w:val="22"/>
          <w:lang w:val="en-IN" w:eastAsia="ja-JP"/>
        </w:rPr>
      </w:pPr>
      <w:r w:rsidRPr="00E3687E">
        <w:rPr>
          <w:lang w:val="en-US"/>
        </w:rPr>
        <w:t>7.7</w:t>
      </w:r>
      <w:r>
        <w:rPr>
          <w:rFonts w:asciiTheme="minorHAnsi" w:eastAsiaTheme="minorEastAsia" w:hAnsiTheme="minorHAnsi" w:cstheme="minorBidi"/>
          <w:sz w:val="22"/>
          <w:szCs w:val="22"/>
          <w:lang w:val="en-IN" w:eastAsia="ja-JP"/>
        </w:rPr>
        <w:tab/>
      </w:r>
      <w:r w:rsidRPr="00E3687E">
        <w:rPr>
          <w:lang w:val="en-US"/>
        </w:rPr>
        <w:t>Error handling</w:t>
      </w:r>
      <w:r>
        <w:tab/>
      </w:r>
      <w:r>
        <w:fldChar w:fldCharType="begin"/>
      </w:r>
      <w:r>
        <w:instrText xml:space="preserve"> PAGEREF _Toc100767505 \h </w:instrText>
      </w:r>
      <w:r>
        <w:fldChar w:fldCharType="separate"/>
      </w:r>
      <w:r>
        <w:t>47</w:t>
      </w:r>
      <w:r>
        <w:fldChar w:fldCharType="end"/>
      </w:r>
    </w:p>
    <w:p w14:paraId="3BDCA9FC" w14:textId="12201B18" w:rsidR="00EE3E0F" w:rsidRDefault="00EE3E0F">
      <w:pPr>
        <w:pStyle w:val="TOC2"/>
        <w:rPr>
          <w:rFonts w:asciiTheme="minorHAnsi" w:eastAsiaTheme="minorEastAsia" w:hAnsiTheme="minorHAnsi" w:cstheme="minorBidi"/>
          <w:sz w:val="22"/>
          <w:szCs w:val="22"/>
          <w:lang w:val="en-IN" w:eastAsia="ja-JP"/>
        </w:rPr>
      </w:pPr>
      <w:r w:rsidRPr="00E3687E">
        <w:rPr>
          <w:lang w:val="en-US"/>
        </w:rPr>
        <w:t xml:space="preserve">7.8 </w:t>
      </w:r>
      <w:r>
        <w:rPr>
          <w:rFonts w:asciiTheme="minorHAnsi" w:eastAsiaTheme="minorEastAsia" w:hAnsiTheme="minorHAnsi" w:cstheme="minorBidi"/>
          <w:sz w:val="22"/>
          <w:szCs w:val="22"/>
          <w:lang w:val="en-IN" w:eastAsia="ja-JP"/>
        </w:rPr>
        <w:tab/>
      </w:r>
      <w:r w:rsidRPr="00E3687E">
        <w:rPr>
          <w:lang w:val="en-US"/>
        </w:rPr>
        <w:t>Feature negotiation</w:t>
      </w:r>
      <w:r>
        <w:tab/>
      </w:r>
      <w:r>
        <w:fldChar w:fldCharType="begin"/>
      </w:r>
      <w:r>
        <w:instrText xml:space="preserve"> PAGEREF _Toc100767506 \h </w:instrText>
      </w:r>
      <w:r>
        <w:fldChar w:fldCharType="separate"/>
      </w:r>
      <w:r>
        <w:t>47</w:t>
      </w:r>
      <w:r>
        <w:fldChar w:fldCharType="end"/>
      </w:r>
    </w:p>
    <w:p w14:paraId="1B71F128" w14:textId="5C6BE87B" w:rsidR="00EE3E0F" w:rsidRDefault="00EE3E0F">
      <w:pPr>
        <w:pStyle w:val="TOC2"/>
        <w:rPr>
          <w:rFonts w:asciiTheme="minorHAnsi" w:eastAsiaTheme="minorEastAsia" w:hAnsiTheme="minorHAnsi" w:cstheme="minorBidi"/>
          <w:sz w:val="22"/>
          <w:szCs w:val="22"/>
          <w:lang w:val="en-IN" w:eastAsia="ja-JP"/>
        </w:rPr>
      </w:pPr>
      <w:r w:rsidRPr="00E3687E">
        <w:rPr>
          <w:lang w:val="en-US"/>
        </w:rPr>
        <w:t>7.9</w:t>
      </w:r>
      <w:r>
        <w:rPr>
          <w:rFonts w:asciiTheme="minorHAnsi" w:eastAsiaTheme="minorEastAsia" w:hAnsiTheme="minorHAnsi" w:cstheme="minorBidi"/>
          <w:sz w:val="22"/>
          <w:szCs w:val="22"/>
          <w:lang w:val="en-IN" w:eastAsia="ja-JP"/>
        </w:rPr>
        <w:tab/>
      </w:r>
      <w:r w:rsidRPr="00E3687E">
        <w:rPr>
          <w:lang w:val="en-US"/>
        </w:rPr>
        <w:t>HTTP headers</w:t>
      </w:r>
      <w:r>
        <w:tab/>
      </w:r>
      <w:r>
        <w:fldChar w:fldCharType="begin"/>
      </w:r>
      <w:r>
        <w:instrText xml:space="preserve"> PAGEREF _Toc100767507 \h </w:instrText>
      </w:r>
      <w:r>
        <w:fldChar w:fldCharType="separate"/>
      </w:r>
      <w:r>
        <w:t>47</w:t>
      </w:r>
      <w:r>
        <w:fldChar w:fldCharType="end"/>
      </w:r>
    </w:p>
    <w:p w14:paraId="7D3D3F61" w14:textId="0E2B4C87" w:rsidR="00EE3E0F" w:rsidRDefault="00EE3E0F">
      <w:pPr>
        <w:pStyle w:val="TOC2"/>
        <w:rPr>
          <w:rFonts w:asciiTheme="minorHAnsi" w:eastAsiaTheme="minorEastAsia" w:hAnsiTheme="minorHAnsi" w:cstheme="minorBidi"/>
          <w:sz w:val="22"/>
          <w:szCs w:val="22"/>
          <w:lang w:val="en-IN" w:eastAsia="ja-JP"/>
        </w:rPr>
      </w:pPr>
      <w:r w:rsidRPr="00E3687E">
        <w:rPr>
          <w:lang w:val="en-US"/>
        </w:rPr>
        <w:t>7.10</w:t>
      </w:r>
      <w:r>
        <w:rPr>
          <w:rFonts w:asciiTheme="minorHAnsi" w:eastAsiaTheme="minorEastAsia" w:hAnsiTheme="minorHAnsi" w:cstheme="minorBidi"/>
          <w:sz w:val="22"/>
          <w:szCs w:val="22"/>
          <w:lang w:val="en-IN" w:eastAsia="ja-JP"/>
        </w:rPr>
        <w:tab/>
      </w:r>
      <w:r w:rsidRPr="00E3687E">
        <w:rPr>
          <w:lang w:val="en-US"/>
        </w:rPr>
        <w:t>Conventions for Open API specification files</w:t>
      </w:r>
      <w:r>
        <w:tab/>
      </w:r>
      <w:r>
        <w:fldChar w:fldCharType="begin"/>
      </w:r>
      <w:r>
        <w:instrText xml:space="preserve"> PAGEREF _Toc100767508 \h </w:instrText>
      </w:r>
      <w:r>
        <w:fldChar w:fldCharType="separate"/>
      </w:r>
      <w:r>
        <w:t>47</w:t>
      </w:r>
      <w:r>
        <w:fldChar w:fldCharType="end"/>
      </w:r>
    </w:p>
    <w:p w14:paraId="31B560C1" w14:textId="4B5F8753" w:rsidR="00EE3E0F" w:rsidRDefault="00EE3E0F">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_Toc100767509 \h </w:instrText>
      </w:r>
      <w:r>
        <w:fldChar w:fldCharType="separate"/>
      </w:r>
      <w:r>
        <w:t>47</w:t>
      </w:r>
      <w:r>
        <w:fldChar w:fldCharType="end"/>
      </w:r>
    </w:p>
    <w:p w14:paraId="164D90FA" w14:textId="63E16469" w:rsidR="00EE3E0F" w:rsidRDefault="00EE3E0F">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_Toc100767510 \h </w:instrText>
      </w:r>
      <w:r>
        <w:fldChar w:fldCharType="separate"/>
      </w:r>
      <w:r>
        <w:t>47</w:t>
      </w:r>
      <w:r>
        <w:fldChar w:fldCharType="end"/>
      </w:r>
    </w:p>
    <w:p w14:paraId="38BF7786" w14:textId="235DE940" w:rsidR="00EE3E0F" w:rsidRDefault="00EE3E0F">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_Toc100767511 \h </w:instrText>
      </w:r>
      <w:r>
        <w:fldChar w:fldCharType="separate"/>
      </w:r>
      <w:r>
        <w:t>47</w:t>
      </w:r>
      <w:r>
        <w:fldChar w:fldCharType="end"/>
      </w:r>
    </w:p>
    <w:p w14:paraId="24592C11" w14:textId="451EA25E" w:rsidR="00EE3E0F" w:rsidRDefault="00EE3E0F">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_Toc100767512 \h </w:instrText>
      </w:r>
      <w:r>
        <w:fldChar w:fldCharType="separate"/>
      </w:r>
      <w:r>
        <w:t>48</w:t>
      </w:r>
      <w:r>
        <w:fldChar w:fldCharType="end"/>
      </w:r>
    </w:p>
    <w:p w14:paraId="0BFC6098" w14:textId="265784BF" w:rsidR="00EE3E0F" w:rsidRDefault="00EE3E0F">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_Toc100767513 \h </w:instrText>
      </w:r>
      <w:r>
        <w:fldChar w:fldCharType="separate"/>
      </w:r>
      <w:r>
        <w:t>48</w:t>
      </w:r>
      <w:r>
        <w:fldChar w:fldCharType="end"/>
      </w:r>
    </w:p>
    <w:p w14:paraId="6C126794" w14:textId="22036874" w:rsidR="00EE3E0F" w:rsidRDefault="00EE3E0F">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_Toc100767514 \h </w:instrText>
      </w:r>
      <w:r>
        <w:fldChar w:fldCharType="separate"/>
      </w:r>
      <w:r>
        <w:t>48</w:t>
      </w:r>
      <w:r>
        <w:fldChar w:fldCharType="end"/>
      </w:r>
    </w:p>
    <w:p w14:paraId="191C9A18" w14:textId="4185D246" w:rsidR="00EE3E0F" w:rsidRDefault="00EE3E0F">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_Toc100767515 \h </w:instrText>
      </w:r>
      <w:r>
        <w:fldChar w:fldCharType="separate"/>
      </w:r>
      <w:r>
        <w:t>48</w:t>
      </w:r>
      <w:r>
        <w:fldChar w:fldCharType="end"/>
      </w:r>
    </w:p>
    <w:p w14:paraId="795051F9" w14:textId="432D769B" w:rsidR="00EE3E0F" w:rsidRDefault="00EE3E0F">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_Toc100767516 \h </w:instrText>
      </w:r>
      <w:r>
        <w:fldChar w:fldCharType="separate"/>
      </w:r>
      <w:r>
        <w:t>48</w:t>
      </w:r>
      <w:r>
        <w:fldChar w:fldCharType="end"/>
      </w:r>
    </w:p>
    <w:p w14:paraId="1965B3B2" w14:textId="0958CD64" w:rsidR="00EE3E0F" w:rsidRDefault="00EE3E0F">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_Toc100767517 \h </w:instrText>
      </w:r>
      <w:r>
        <w:fldChar w:fldCharType="separate"/>
      </w:r>
      <w:r>
        <w:t>49</w:t>
      </w:r>
      <w:r>
        <w:fldChar w:fldCharType="end"/>
      </w:r>
    </w:p>
    <w:p w14:paraId="6DAB7F6A" w14:textId="203B4504" w:rsidR="00EE3E0F" w:rsidRDefault="00EE3E0F">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_Toc100767518 \h </w:instrText>
      </w:r>
      <w:r>
        <w:fldChar w:fldCharType="separate"/>
      </w:r>
      <w:r>
        <w:t>49</w:t>
      </w:r>
      <w:r>
        <w:fldChar w:fldCharType="end"/>
      </w:r>
    </w:p>
    <w:p w14:paraId="6743F7D9" w14:textId="0D35EB70" w:rsidR="00EE3E0F" w:rsidRDefault="00EE3E0F">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_Toc100767519 \h </w:instrText>
      </w:r>
      <w:r>
        <w:fldChar w:fldCharType="separate"/>
      </w:r>
      <w:r>
        <w:t>50</w:t>
      </w:r>
      <w:r>
        <w:fldChar w:fldCharType="end"/>
      </w:r>
    </w:p>
    <w:p w14:paraId="358820DD" w14:textId="11FBB323" w:rsidR="00EE3E0F" w:rsidRDefault="00EE3E0F">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_Toc100767520 \h </w:instrText>
      </w:r>
      <w:r>
        <w:fldChar w:fldCharType="separate"/>
      </w:r>
      <w:r>
        <w:t>50</w:t>
      </w:r>
      <w:r>
        <w:fldChar w:fldCharType="end"/>
      </w:r>
    </w:p>
    <w:p w14:paraId="4261A0BE" w14:textId="7B2B95B4" w:rsidR="00EE3E0F" w:rsidRDefault="00EE3E0F">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_Toc100767521 \h </w:instrText>
      </w:r>
      <w:r>
        <w:fldChar w:fldCharType="separate"/>
      </w:r>
      <w:r>
        <w:t>50</w:t>
      </w:r>
      <w:r>
        <w:fldChar w:fldCharType="end"/>
      </w:r>
    </w:p>
    <w:p w14:paraId="3660666D" w14:textId="2ACB7950" w:rsidR="00EE3E0F" w:rsidRDefault="00EE3E0F">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_Toc100767522 \h </w:instrText>
      </w:r>
      <w:r>
        <w:fldChar w:fldCharType="separate"/>
      </w:r>
      <w:r>
        <w:t>50</w:t>
      </w:r>
      <w:r>
        <w:fldChar w:fldCharType="end"/>
      </w:r>
    </w:p>
    <w:p w14:paraId="2B462F6D" w14:textId="69BCE5CD" w:rsidR="00EE3E0F" w:rsidRDefault="00EE3E0F">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_Toc100767523 \h </w:instrText>
      </w:r>
      <w:r>
        <w:fldChar w:fldCharType="separate"/>
      </w:r>
      <w:r>
        <w:t>50</w:t>
      </w:r>
      <w:r>
        <w:fldChar w:fldCharType="end"/>
      </w:r>
    </w:p>
    <w:p w14:paraId="3E963B8B" w14:textId="34D4F576" w:rsidR="00EE3E0F" w:rsidRDefault="00EE3E0F">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_Toc100767524 \h </w:instrText>
      </w:r>
      <w:r>
        <w:fldChar w:fldCharType="separate"/>
      </w:r>
      <w:r>
        <w:t>50</w:t>
      </w:r>
      <w:r>
        <w:fldChar w:fldCharType="end"/>
      </w:r>
    </w:p>
    <w:p w14:paraId="24772042" w14:textId="787E99C5" w:rsidR="00EE3E0F" w:rsidRDefault="00EE3E0F">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_Toc100767525 \h </w:instrText>
      </w:r>
      <w:r>
        <w:fldChar w:fldCharType="separate"/>
      </w:r>
      <w:r>
        <w:t>51</w:t>
      </w:r>
      <w:r>
        <w:fldChar w:fldCharType="end"/>
      </w:r>
    </w:p>
    <w:p w14:paraId="091D58E0" w14:textId="568DE728" w:rsidR="00EE3E0F" w:rsidRDefault="00EE3E0F">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_Toc100767526 \h </w:instrText>
      </w:r>
      <w:r>
        <w:fldChar w:fldCharType="separate"/>
      </w:r>
      <w:r>
        <w:t>52</w:t>
      </w:r>
      <w:r>
        <w:fldChar w:fldCharType="end"/>
      </w:r>
    </w:p>
    <w:p w14:paraId="45E73522" w14:textId="297F43F9" w:rsidR="00EE3E0F" w:rsidRDefault="00EE3E0F">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_Toc100767527 \h </w:instrText>
      </w:r>
      <w:r>
        <w:fldChar w:fldCharType="separate"/>
      </w:r>
      <w:r>
        <w:t>52</w:t>
      </w:r>
      <w:r>
        <w:fldChar w:fldCharType="end"/>
      </w:r>
    </w:p>
    <w:p w14:paraId="51EE3630" w14:textId="76BB68FB" w:rsidR="00EE3E0F" w:rsidRDefault="00EE3E0F">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_Toc100767528 \h </w:instrText>
      </w:r>
      <w:r>
        <w:fldChar w:fldCharType="separate"/>
      </w:r>
      <w:r>
        <w:t>53</w:t>
      </w:r>
      <w:r>
        <w:fldChar w:fldCharType="end"/>
      </w:r>
    </w:p>
    <w:p w14:paraId="3AA1AB4D" w14:textId="5D8D1E79" w:rsidR="00EE3E0F" w:rsidRDefault="00EE3E0F">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_Toc100767529 \h </w:instrText>
      </w:r>
      <w:r>
        <w:fldChar w:fldCharType="separate"/>
      </w:r>
      <w:r>
        <w:t>53</w:t>
      </w:r>
      <w:r>
        <w:fldChar w:fldCharType="end"/>
      </w:r>
    </w:p>
    <w:p w14:paraId="673576F9" w14:textId="3E845D07" w:rsidR="00EE3E0F" w:rsidRDefault="00EE3E0F">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_Toc100767530 \h </w:instrText>
      </w:r>
      <w:r>
        <w:fldChar w:fldCharType="separate"/>
      </w:r>
      <w:r>
        <w:t>53</w:t>
      </w:r>
      <w:r>
        <w:fldChar w:fldCharType="end"/>
      </w:r>
    </w:p>
    <w:p w14:paraId="09220BAC" w14:textId="7467BCAE" w:rsidR="00EE3E0F" w:rsidRDefault="00EE3E0F">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_Toc100767531 \h </w:instrText>
      </w:r>
      <w:r>
        <w:fldChar w:fldCharType="separate"/>
      </w:r>
      <w:r>
        <w:t>54</w:t>
      </w:r>
      <w:r>
        <w:fldChar w:fldCharType="end"/>
      </w:r>
    </w:p>
    <w:p w14:paraId="7A267775" w14:textId="61824CDE" w:rsidR="00EE3E0F" w:rsidRDefault="00EE3E0F">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_Toc100767532 \h </w:instrText>
      </w:r>
      <w:r>
        <w:fldChar w:fldCharType="separate"/>
      </w:r>
      <w:r>
        <w:t>54</w:t>
      </w:r>
      <w:r>
        <w:fldChar w:fldCharType="end"/>
      </w:r>
    </w:p>
    <w:p w14:paraId="30C1C9A0" w14:textId="407D07CE" w:rsidR="00EE3E0F" w:rsidRDefault="00EE3E0F">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_Toc100767533 \h </w:instrText>
      </w:r>
      <w:r>
        <w:fldChar w:fldCharType="separate"/>
      </w:r>
      <w:r>
        <w:t>55</w:t>
      </w:r>
      <w:r>
        <w:fldChar w:fldCharType="end"/>
      </w:r>
    </w:p>
    <w:p w14:paraId="1560DE5D" w14:textId="7ECF6090" w:rsidR="00EE3E0F" w:rsidRDefault="00EE3E0F">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_Toc100767534 \h </w:instrText>
      </w:r>
      <w:r>
        <w:fldChar w:fldCharType="separate"/>
      </w:r>
      <w:r>
        <w:t>55</w:t>
      </w:r>
      <w:r>
        <w:fldChar w:fldCharType="end"/>
      </w:r>
    </w:p>
    <w:p w14:paraId="403F4417" w14:textId="492916B3" w:rsidR="00EE3E0F" w:rsidRDefault="00EE3E0F">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_Toc100767535 \h </w:instrText>
      </w:r>
      <w:r>
        <w:fldChar w:fldCharType="separate"/>
      </w:r>
      <w:r>
        <w:t>55</w:t>
      </w:r>
      <w:r>
        <w:fldChar w:fldCharType="end"/>
      </w:r>
    </w:p>
    <w:p w14:paraId="562409EF" w14:textId="4177313C" w:rsidR="00EE3E0F" w:rsidRDefault="00EE3E0F">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_Toc100767536 \h </w:instrText>
      </w:r>
      <w:r>
        <w:fldChar w:fldCharType="separate"/>
      </w:r>
      <w:r>
        <w:t>56</w:t>
      </w:r>
      <w:r>
        <w:fldChar w:fldCharType="end"/>
      </w:r>
    </w:p>
    <w:p w14:paraId="3F9DFF06" w14:textId="654C6909" w:rsidR="00EE3E0F" w:rsidRDefault="00EE3E0F">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_Toc100767537 \h </w:instrText>
      </w:r>
      <w:r>
        <w:fldChar w:fldCharType="separate"/>
      </w:r>
      <w:r>
        <w:t>57</w:t>
      </w:r>
      <w:r>
        <w:fldChar w:fldCharType="end"/>
      </w:r>
    </w:p>
    <w:p w14:paraId="2B4D63EB" w14:textId="5EA01FC4" w:rsidR="00EE3E0F" w:rsidRDefault="00EE3E0F">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_Toc100767538 \h </w:instrText>
      </w:r>
      <w:r>
        <w:fldChar w:fldCharType="separate"/>
      </w:r>
      <w:r>
        <w:t>57</w:t>
      </w:r>
      <w:r>
        <w:fldChar w:fldCharType="end"/>
      </w:r>
    </w:p>
    <w:p w14:paraId="52FF06EF" w14:textId="32336FEB" w:rsidR="00EE3E0F" w:rsidRDefault="00EE3E0F">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_Toc100767539 \h </w:instrText>
      </w:r>
      <w:r>
        <w:fldChar w:fldCharType="separate"/>
      </w:r>
      <w:r>
        <w:t>57</w:t>
      </w:r>
      <w:r>
        <w:fldChar w:fldCharType="end"/>
      </w:r>
    </w:p>
    <w:p w14:paraId="1CB9F37D" w14:textId="686AD955" w:rsidR="00EE3E0F" w:rsidRDefault="00EE3E0F">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_Toc100767540 \h </w:instrText>
      </w:r>
      <w:r>
        <w:fldChar w:fldCharType="separate"/>
      </w:r>
      <w:r>
        <w:t>58</w:t>
      </w:r>
      <w:r>
        <w:fldChar w:fldCharType="end"/>
      </w:r>
    </w:p>
    <w:p w14:paraId="24BED522" w14:textId="2BAE130E" w:rsidR="00EE3E0F" w:rsidRDefault="00EE3E0F">
      <w:pPr>
        <w:pStyle w:val="TOC5"/>
        <w:rPr>
          <w:rFonts w:asciiTheme="minorHAnsi" w:eastAsiaTheme="minorEastAsia" w:hAnsiTheme="minorHAnsi" w:cstheme="minorBidi"/>
          <w:sz w:val="22"/>
          <w:szCs w:val="22"/>
          <w:lang w:val="en-IN" w:eastAsia="ja-JP"/>
        </w:rPr>
      </w:pPr>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_Toc100767541 \h </w:instrText>
      </w:r>
      <w:r>
        <w:fldChar w:fldCharType="separate"/>
      </w:r>
      <w:r>
        <w:t>58</w:t>
      </w:r>
      <w:r>
        <w:fldChar w:fldCharType="end"/>
      </w:r>
    </w:p>
    <w:p w14:paraId="48034135" w14:textId="64A0796B" w:rsidR="00EE3E0F" w:rsidRDefault="00EE3E0F">
      <w:pPr>
        <w:pStyle w:val="TOC5"/>
        <w:rPr>
          <w:rFonts w:asciiTheme="minorHAnsi" w:eastAsiaTheme="minorEastAsia" w:hAnsiTheme="minorHAnsi" w:cstheme="minorBidi"/>
          <w:sz w:val="22"/>
          <w:szCs w:val="22"/>
          <w:lang w:val="en-IN" w:eastAsia="ja-JP"/>
        </w:rPr>
      </w:pPr>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_Toc100767542 \h </w:instrText>
      </w:r>
      <w:r>
        <w:fldChar w:fldCharType="separate"/>
      </w:r>
      <w:r>
        <w:t>58</w:t>
      </w:r>
      <w:r>
        <w:fldChar w:fldCharType="end"/>
      </w:r>
    </w:p>
    <w:p w14:paraId="3FE96F83" w14:textId="0394F629" w:rsidR="00EE3E0F" w:rsidRDefault="00EE3E0F">
      <w:pPr>
        <w:pStyle w:val="TOC5"/>
        <w:rPr>
          <w:rFonts w:asciiTheme="minorHAnsi" w:eastAsiaTheme="minorEastAsia" w:hAnsiTheme="minorHAnsi" w:cstheme="minorBidi"/>
          <w:sz w:val="22"/>
          <w:szCs w:val="22"/>
          <w:lang w:val="en-IN" w:eastAsia="ja-JP"/>
        </w:rPr>
      </w:pPr>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_Toc100767543 \h </w:instrText>
      </w:r>
      <w:r>
        <w:fldChar w:fldCharType="separate"/>
      </w:r>
      <w:r>
        <w:t>58</w:t>
      </w:r>
      <w:r>
        <w:fldChar w:fldCharType="end"/>
      </w:r>
    </w:p>
    <w:p w14:paraId="7967C596" w14:textId="2103C5BA" w:rsidR="00EE3E0F" w:rsidRDefault="00EE3E0F">
      <w:pPr>
        <w:pStyle w:val="TOC5"/>
        <w:rPr>
          <w:rFonts w:asciiTheme="minorHAnsi" w:eastAsiaTheme="minorEastAsia" w:hAnsiTheme="minorHAnsi" w:cstheme="minorBidi"/>
          <w:sz w:val="22"/>
          <w:szCs w:val="22"/>
          <w:lang w:val="en-IN" w:eastAsia="ja-JP"/>
        </w:rPr>
      </w:pPr>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_Toc100767544 \h </w:instrText>
      </w:r>
      <w:r>
        <w:fldChar w:fldCharType="separate"/>
      </w:r>
      <w:r>
        <w:t>58</w:t>
      </w:r>
      <w:r>
        <w:fldChar w:fldCharType="end"/>
      </w:r>
    </w:p>
    <w:p w14:paraId="1D13F2E5" w14:textId="028D2398" w:rsidR="00EE3E0F" w:rsidRDefault="00EE3E0F">
      <w:pPr>
        <w:pStyle w:val="TOC3"/>
        <w:rPr>
          <w:rFonts w:asciiTheme="minorHAnsi" w:eastAsiaTheme="minorEastAsia" w:hAnsiTheme="minorHAnsi" w:cstheme="minorBidi"/>
          <w:sz w:val="22"/>
          <w:szCs w:val="22"/>
          <w:lang w:val="en-IN" w:eastAsia="ja-JP"/>
        </w:rPr>
      </w:pPr>
      <w:r>
        <w:lastRenderedPageBreak/>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_Toc100767545 \h </w:instrText>
      </w:r>
      <w:r>
        <w:fldChar w:fldCharType="separate"/>
      </w:r>
      <w:r>
        <w:t>58</w:t>
      </w:r>
      <w:r>
        <w:fldChar w:fldCharType="end"/>
      </w:r>
    </w:p>
    <w:p w14:paraId="215A0825" w14:textId="0BE7C000" w:rsidR="00EE3E0F" w:rsidRDefault="00EE3E0F">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_Toc100767546 \h </w:instrText>
      </w:r>
      <w:r>
        <w:fldChar w:fldCharType="separate"/>
      </w:r>
      <w:r>
        <w:t>58</w:t>
      </w:r>
      <w:r>
        <w:fldChar w:fldCharType="end"/>
      </w:r>
    </w:p>
    <w:p w14:paraId="15F73BD3" w14:textId="099682A8" w:rsidR="00EE3E0F" w:rsidRDefault="00EE3E0F">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_Toc100767547 \h </w:instrText>
      </w:r>
      <w:r>
        <w:fldChar w:fldCharType="separate"/>
      </w:r>
      <w:r>
        <w:t>59</w:t>
      </w:r>
      <w:r>
        <w:fldChar w:fldCharType="end"/>
      </w:r>
    </w:p>
    <w:p w14:paraId="48BED2F6" w14:textId="10028EF8" w:rsidR="00EE3E0F" w:rsidRDefault="00EE3E0F">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_Toc100767548 \h </w:instrText>
      </w:r>
      <w:r>
        <w:fldChar w:fldCharType="separate"/>
      </w:r>
      <w:r>
        <w:t>59</w:t>
      </w:r>
      <w:r>
        <w:fldChar w:fldCharType="end"/>
      </w:r>
    </w:p>
    <w:p w14:paraId="5BB001E1" w14:textId="57D0C67F" w:rsidR="00EE3E0F" w:rsidRDefault="00EE3E0F">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_Toc100767549 \h </w:instrText>
      </w:r>
      <w:r>
        <w:fldChar w:fldCharType="separate"/>
      </w:r>
      <w:r>
        <w:t>59</w:t>
      </w:r>
      <w:r>
        <w:fldChar w:fldCharType="end"/>
      </w:r>
    </w:p>
    <w:p w14:paraId="0A44FEC4" w14:textId="7F32FF32" w:rsidR="00EE3E0F" w:rsidRDefault="00EE3E0F">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_Toc100767550 \h </w:instrText>
      </w:r>
      <w:r>
        <w:fldChar w:fldCharType="separate"/>
      </w:r>
      <w:r>
        <w:t>59</w:t>
      </w:r>
      <w:r>
        <w:fldChar w:fldCharType="end"/>
      </w:r>
    </w:p>
    <w:p w14:paraId="13EE5982" w14:textId="3521E0D2" w:rsidR="00EE3E0F" w:rsidRDefault="00EE3E0F">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_Toc100767551 \h </w:instrText>
      </w:r>
      <w:r>
        <w:fldChar w:fldCharType="separate"/>
      </w:r>
      <w:r>
        <w:t>60</w:t>
      </w:r>
      <w:r>
        <w:fldChar w:fldCharType="end"/>
      </w:r>
    </w:p>
    <w:p w14:paraId="39EC7B76" w14:textId="1BD8BCA0" w:rsidR="00EE3E0F" w:rsidRDefault="00EE3E0F">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_Toc100767552 \h </w:instrText>
      </w:r>
      <w:r>
        <w:fldChar w:fldCharType="separate"/>
      </w:r>
      <w:r>
        <w:t>60</w:t>
      </w:r>
      <w:r>
        <w:fldChar w:fldCharType="end"/>
      </w:r>
    </w:p>
    <w:p w14:paraId="4049304A" w14:textId="46D4DCD7" w:rsidR="00EE3E0F" w:rsidRDefault="00EE3E0F">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_Toc100767553 \h </w:instrText>
      </w:r>
      <w:r>
        <w:fldChar w:fldCharType="separate"/>
      </w:r>
      <w:r>
        <w:t>60</w:t>
      </w:r>
      <w:r>
        <w:fldChar w:fldCharType="end"/>
      </w:r>
    </w:p>
    <w:p w14:paraId="52CE593A" w14:textId="3FBDE936" w:rsidR="00EE3E0F" w:rsidRDefault="00EE3E0F">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_Toc100767554 \h </w:instrText>
      </w:r>
      <w:r>
        <w:fldChar w:fldCharType="separate"/>
      </w:r>
      <w:r>
        <w:t>60</w:t>
      </w:r>
      <w:r>
        <w:fldChar w:fldCharType="end"/>
      </w:r>
    </w:p>
    <w:p w14:paraId="5141F7D0" w14:textId="7F31FE5B" w:rsidR="00EE3E0F" w:rsidRDefault="00EE3E0F">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_Toc100767555 \h </w:instrText>
      </w:r>
      <w:r>
        <w:fldChar w:fldCharType="separate"/>
      </w:r>
      <w:r>
        <w:t>60</w:t>
      </w:r>
      <w:r>
        <w:fldChar w:fldCharType="end"/>
      </w:r>
    </w:p>
    <w:p w14:paraId="6ACCB60F" w14:textId="50C02CFE" w:rsidR="00EE3E0F" w:rsidRDefault="00EE3E0F">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_Toc100767556 \h </w:instrText>
      </w:r>
      <w:r>
        <w:fldChar w:fldCharType="separate"/>
      </w:r>
      <w:r>
        <w:t>61</w:t>
      </w:r>
      <w:r>
        <w:fldChar w:fldCharType="end"/>
      </w:r>
    </w:p>
    <w:p w14:paraId="4A7152F0" w14:textId="64F55F2B" w:rsidR="00EE3E0F" w:rsidRDefault="00EE3E0F">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_Toc100767557 \h </w:instrText>
      </w:r>
      <w:r>
        <w:fldChar w:fldCharType="separate"/>
      </w:r>
      <w:r>
        <w:t>61</w:t>
      </w:r>
      <w:r>
        <w:fldChar w:fldCharType="end"/>
      </w:r>
    </w:p>
    <w:p w14:paraId="788793D5" w14:textId="3F7DE726" w:rsidR="00EE3E0F" w:rsidRDefault="00EE3E0F">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_Toc100767558 \h </w:instrText>
      </w:r>
      <w:r>
        <w:fldChar w:fldCharType="separate"/>
      </w:r>
      <w:r>
        <w:t>61</w:t>
      </w:r>
      <w:r>
        <w:fldChar w:fldCharType="end"/>
      </w:r>
    </w:p>
    <w:p w14:paraId="043F39A2" w14:textId="6554F06E" w:rsidR="00EE3E0F" w:rsidRDefault="00EE3E0F">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_Toc100767559 \h </w:instrText>
      </w:r>
      <w:r>
        <w:fldChar w:fldCharType="separate"/>
      </w:r>
      <w:r>
        <w:t>61</w:t>
      </w:r>
      <w:r>
        <w:fldChar w:fldCharType="end"/>
      </w:r>
    </w:p>
    <w:p w14:paraId="0892BB05" w14:textId="29E825CC" w:rsidR="00EE3E0F" w:rsidRDefault="00EE3E0F">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_Toc100767560 \h </w:instrText>
      </w:r>
      <w:r>
        <w:fldChar w:fldCharType="separate"/>
      </w:r>
      <w:r>
        <w:t>62</w:t>
      </w:r>
      <w:r>
        <w:fldChar w:fldCharType="end"/>
      </w:r>
    </w:p>
    <w:p w14:paraId="001D6704" w14:textId="5632F360" w:rsidR="00EE3E0F" w:rsidRDefault="00EE3E0F">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_Toc100767561 \h </w:instrText>
      </w:r>
      <w:r>
        <w:fldChar w:fldCharType="separate"/>
      </w:r>
      <w:r>
        <w:t>62</w:t>
      </w:r>
      <w:r>
        <w:fldChar w:fldCharType="end"/>
      </w:r>
    </w:p>
    <w:p w14:paraId="0305C0C6" w14:textId="7E73E52F" w:rsidR="00EE3E0F" w:rsidRDefault="00EE3E0F">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_Toc100767562 \h </w:instrText>
      </w:r>
      <w:r>
        <w:fldChar w:fldCharType="separate"/>
      </w:r>
      <w:r>
        <w:t>62</w:t>
      </w:r>
      <w:r>
        <w:fldChar w:fldCharType="end"/>
      </w:r>
    </w:p>
    <w:p w14:paraId="0EC127E1" w14:textId="40853324" w:rsidR="00EE3E0F" w:rsidRDefault="00EE3E0F">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_Toc100767563 \h </w:instrText>
      </w:r>
      <w:r>
        <w:fldChar w:fldCharType="separate"/>
      </w:r>
      <w:r>
        <w:t>63</w:t>
      </w:r>
      <w:r>
        <w:fldChar w:fldCharType="end"/>
      </w:r>
    </w:p>
    <w:p w14:paraId="23238A37" w14:textId="205811ED" w:rsidR="00EE3E0F" w:rsidRDefault="00EE3E0F">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_Toc100767564 \h </w:instrText>
      </w:r>
      <w:r>
        <w:fldChar w:fldCharType="separate"/>
      </w:r>
      <w:r>
        <w:t>64</w:t>
      </w:r>
      <w:r>
        <w:fldChar w:fldCharType="end"/>
      </w:r>
    </w:p>
    <w:p w14:paraId="257A2F5E" w14:textId="1EBB48FD" w:rsidR="00EE3E0F" w:rsidRDefault="00EE3E0F">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_Toc100767565 \h </w:instrText>
      </w:r>
      <w:r>
        <w:fldChar w:fldCharType="separate"/>
      </w:r>
      <w:r>
        <w:t>65</w:t>
      </w:r>
      <w:r>
        <w:fldChar w:fldCharType="end"/>
      </w:r>
    </w:p>
    <w:p w14:paraId="5B780100" w14:textId="2A839D6F" w:rsidR="00EE3E0F" w:rsidRDefault="00EE3E0F">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_Toc100767566 \h </w:instrText>
      </w:r>
      <w:r>
        <w:fldChar w:fldCharType="separate"/>
      </w:r>
      <w:r>
        <w:t>65</w:t>
      </w:r>
      <w:r>
        <w:fldChar w:fldCharType="end"/>
      </w:r>
    </w:p>
    <w:p w14:paraId="25CB4903" w14:textId="1975F9F2" w:rsidR="00EE3E0F" w:rsidRDefault="00EE3E0F">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_Toc100767567 \h </w:instrText>
      </w:r>
      <w:r>
        <w:fldChar w:fldCharType="separate"/>
      </w:r>
      <w:r>
        <w:t>65</w:t>
      </w:r>
      <w:r>
        <w:fldChar w:fldCharType="end"/>
      </w:r>
    </w:p>
    <w:p w14:paraId="02BCB862" w14:textId="00CE77D4" w:rsidR="00EE3E0F" w:rsidRDefault="00EE3E0F">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_Toc100767568 \h </w:instrText>
      </w:r>
      <w:r>
        <w:fldChar w:fldCharType="separate"/>
      </w:r>
      <w:r>
        <w:t>66</w:t>
      </w:r>
      <w:r>
        <w:fldChar w:fldCharType="end"/>
      </w:r>
    </w:p>
    <w:p w14:paraId="1CFA353C" w14:textId="0FCE055D" w:rsidR="00EE3E0F" w:rsidRDefault="00EE3E0F">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_Toc100767569 \h </w:instrText>
      </w:r>
      <w:r>
        <w:fldChar w:fldCharType="separate"/>
      </w:r>
      <w:r>
        <w:t>66</w:t>
      </w:r>
      <w:r>
        <w:fldChar w:fldCharType="end"/>
      </w:r>
    </w:p>
    <w:p w14:paraId="45D90A07" w14:textId="7ADC9935" w:rsidR="00EE3E0F" w:rsidRDefault="00EE3E0F">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_Toc100767570 \h </w:instrText>
      </w:r>
      <w:r>
        <w:fldChar w:fldCharType="separate"/>
      </w:r>
      <w:r>
        <w:t>66</w:t>
      </w:r>
      <w:r>
        <w:fldChar w:fldCharType="end"/>
      </w:r>
    </w:p>
    <w:p w14:paraId="3262871C" w14:textId="69E74A17" w:rsidR="00EE3E0F" w:rsidRDefault="00EE3E0F">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_Toc100767571 \h </w:instrText>
      </w:r>
      <w:r>
        <w:fldChar w:fldCharType="separate"/>
      </w:r>
      <w:r>
        <w:t>66</w:t>
      </w:r>
      <w:r>
        <w:fldChar w:fldCharType="end"/>
      </w:r>
    </w:p>
    <w:p w14:paraId="08E60B7A" w14:textId="1CBE23AF" w:rsidR="00EE3E0F" w:rsidRDefault="00EE3E0F">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_Toc100767572 \h </w:instrText>
      </w:r>
      <w:r>
        <w:fldChar w:fldCharType="separate"/>
      </w:r>
      <w:r>
        <w:t>66</w:t>
      </w:r>
      <w:r>
        <w:fldChar w:fldCharType="end"/>
      </w:r>
    </w:p>
    <w:p w14:paraId="7C52F3AD" w14:textId="44AADCC6" w:rsidR="00EE3E0F" w:rsidRDefault="00EE3E0F">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_Toc100767573 \h </w:instrText>
      </w:r>
      <w:r>
        <w:fldChar w:fldCharType="separate"/>
      </w:r>
      <w:r>
        <w:t>66</w:t>
      </w:r>
      <w:r>
        <w:fldChar w:fldCharType="end"/>
      </w:r>
    </w:p>
    <w:p w14:paraId="155B2212" w14:textId="143EF7F2" w:rsidR="00EE3E0F" w:rsidRDefault="00EE3E0F">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_Toc100767574 \h </w:instrText>
      </w:r>
      <w:r>
        <w:fldChar w:fldCharType="separate"/>
      </w:r>
      <w:r>
        <w:t>66</w:t>
      </w:r>
      <w:r>
        <w:fldChar w:fldCharType="end"/>
      </w:r>
    </w:p>
    <w:p w14:paraId="6436C781" w14:textId="34076814" w:rsidR="00EE3E0F" w:rsidRDefault="00EE3E0F">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_Toc100767575 \h </w:instrText>
      </w:r>
      <w:r>
        <w:fldChar w:fldCharType="separate"/>
      </w:r>
      <w:r>
        <w:t>67</w:t>
      </w:r>
      <w:r>
        <w:fldChar w:fldCharType="end"/>
      </w:r>
    </w:p>
    <w:p w14:paraId="24909E32" w14:textId="523E185A" w:rsidR="00EE3E0F" w:rsidRDefault="00EE3E0F">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_Toc100767576 \h </w:instrText>
      </w:r>
      <w:r>
        <w:fldChar w:fldCharType="separate"/>
      </w:r>
      <w:r>
        <w:t>67</w:t>
      </w:r>
      <w:r>
        <w:fldChar w:fldCharType="end"/>
      </w:r>
    </w:p>
    <w:p w14:paraId="5B11A114" w14:textId="057E5DCD" w:rsidR="00EE3E0F" w:rsidRDefault="00EE3E0F">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_Toc100767577 \h </w:instrText>
      </w:r>
      <w:r>
        <w:fldChar w:fldCharType="separate"/>
      </w:r>
      <w:r>
        <w:t>67</w:t>
      </w:r>
      <w:r>
        <w:fldChar w:fldCharType="end"/>
      </w:r>
    </w:p>
    <w:p w14:paraId="4E5D6FF4" w14:textId="64D57D68" w:rsidR="00EE3E0F" w:rsidRDefault="00EE3E0F">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_Toc100767578 \h </w:instrText>
      </w:r>
      <w:r>
        <w:fldChar w:fldCharType="separate"/>
      </w:r>
      <w:r>
        <w:t>69</w:t>
      </w:r>
      <w:r>
        <w:fldChar w:fldCharType="end"/>
      </w:r>
    </w:p>
    <w:p w14:paraId="719CCEDC" w14:textId="2CD01182" w:rsidR="00EE3E0F" w:rsidRDefault="00EE3E0F">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_Toc100767579 \h </w:instrText>
      </w:r>
      <w:r>
        <w:fldChar w:fldCharType="separate"/>
      </w:r>
      <w:r>
        <w:t>69</w:t>
      </w:r>
      <w:r>
        <w:fldChar w:fldCharType="end"/>
      </w:r>
    </w:p>
    <w:p w14:paraId="27B8CB5B" w14:textId="48A6B381" w:rsidR="00EE3E0F" w:rsidRDefault="00EE3E0F">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_Toc100767580 \h </w:instrText>
      </w:r>
      <w:r>
        <w:fldChar w:fldCharType="separate"/>
      </w:r>
      <w:r>
        <w:t>69</w:t>
      </w:r>
      <w:r>
        <w:fldChar w:fldCharType="end"/>
      </w:r>
    </w:p>
    <w:p w14:paraId="775E183B" w14:textId="14AB01A3" w:rsidR="00EE3E0F" w:rsidRDefault="00EE3E0F">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_Toc100767581 \h </w:instrText>
      </w:r>
      <w:r>
        <w:fldChar w:fldCharType="separate"/>
      </w:r>
      <w:r>
        <w:t>70</w:t>
      </w:r>
      <w:r>
        <w:fldChar w:fldCharType="end"/>
      </w:r>
    </w:p>
    <w:p w14:paraId="6FD475C8" w14:textId="42C85D12" w:rsidR="00EE3E0F" w:rsidRDefault="00EE3E0F">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_Toc100767582 \h </w:instrText>
      </w:r>
      <w:r>
        <w:fldChar w:fldCharType="separate"/>
      </w:r>
      <w:r>
        <w:t>70</w:t>
      </w:r>
      <w:r>
        <w:fldChar w:fldCharType="end"/>
      </w:r>
    </w:p>
    <w:p w14:paraId="44B77EA7" w14:textId="05573D85" w:rsidR="00EE3E0F" w:rsidRDefault="00EE3E0F">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_Toc100767583 \h </w:instrText>
      </w:r>
      <w:r>
        <w:fldChar w:fldCharType="separate"/>
      </w:r>
      <w:r>
        <w:t>70</w:t>
      </w:r>
      <w:r>
        <w:fldChar w:fldCharType="end"/>
      </w:r>
    </w:p>
    <w:p w14:paraId="4E82B664" w14:textId="6A8684CA" w:rsidR="00EE3E0F" w:rsidRDefault="00EE3E0F">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_Toc100767584 \h </w:instrText>
      </w:r>
      <w:r>
        <w:fldChar w:fldCharType="separate"/>
      </w:r>
      <w:r>
        <w:t>70</w:t>
      </w:r>
      <w:r>
        <w:fldChar w:fldCharType="end"/>
      </w:r>
    </w:p>
    <w:p w14:paraId="079BFF7C" w14:textId="7E088B03" w:rsidR="00EE3E0F" w:rsidRDefault="00EE3E0F">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_Toc100767585 \h </w:instrText>
      </w:r>
      <w:r>
        <w:fldChar w:fldCharType="separate"/>
      </w:r>
      <w:r>
        <w:t>70</w:t>
      </w:r>
      <w:r>
        <w:fldChar w:fldCharType="end"/>
      </w:r>
    </w:p>
    <w:p w14:paraId="06A4F3C5" w14:textId="572FCA94" w:rsidR="00EE3E0F" w:rsidRDefault="00EE3E0F">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_Toc100767586 \h </w:instrText>
      </w:r>
      <w:r>
        <w:fldChar w:fldCharType="separate"/>
      </w:r>
      <w:r>
        <w:t>71</w:t>
      </w:r>
      <w:r>
        <w:fldChar w:fldCharType="end"/>
      </w:r>
    </w:p>
    <w:p w14:paraId="01287721" w14:textId="5BFC4AAA" w:rsidR="00EE3E0F" w:rsidRDefault="00EE3E0F">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_Toc100767587 \h </w:instrText>
      </w:r>
      <w:r>
        <w:fldChar w:fldCharType="separate"/>
      </w:r>
      <w:r>
        <w:t>71</w:t>
      </w:r>
      <w:r>
        <w:fldChar w:fldCharType="end"/>
      </w:r>
    </w:p>
    <w:p w14:paraId="086EE710" w14:textId="18F53680" w:rsidR="00EE3E0F" w:rsidRDefault="00EE3E0F">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_Toc100767588 \h </w:instrText>
      </w:r>
      <w:r>
        <w:fldChar w:fldCharType="separate"/>
      </w:r>
      <w:r>
        <w:t>71</w:t>
      </w:r>
      <w:r>
        <w:fldChar w:fldCharType="end"/>
      </w:r>
    </w:p>
    <w:p w14:paraId="21A2FB86" w14:textId="1017DA12" w:rsidR="00EE3E0F" w:rsidRDefault="00EE3E0F">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_Toc100767589 \h </w:instrText>
      </w:r>
      <w:r>
        <w:fldChar w:fldCharType="separate"/>
      </w:r>
      <w:r>
        <w:t>71</w:t>
      </w:r>
      <w:r>
        <w:fldChar w:fldCharType="end"/>
      </w:r>
    </w:p>
    <w:p w14:paraId="04981731" w14:textId="115CA66F" w:rsidR="00EE3E0F" w:rsidRDefault="00EE3E0F">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_Toc100767590 \h </w:instrText>
      </w:r>
      <w:r>
        <w:fldChar w:fldCharType="separate"/>
      </w:r>
      <w:r>
        <w:t>72</w:t>
      </w:r>
      <w:r>
        <w:fldChar w:fldCharType="end"/>
      </w:r>
    </w:p>
    <w:p w14:paraId="59BE63EA" w14:textId="772DC8D0" w:rsidR="00EE3E0F" w:rsidRDefault="00EE3E0F">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_Toc100767591 \h </w:instrText>
      </w:r>
      <w:r>
        <w:fldChar w:fldCharType="separate"/>
      </w:r>
      <w:r>
        <w:t>72</w:t>
      </w:r>
      <w:r>
        <w:fldChar w:fldCharType="end"/>
      </w:r>
    </w:p>
    <w:p w14:paraId="780BF789" w14:textId="0C33AB82" w:rsidR="00EE3E0F" w:rsidRDefault="00EE3E0F">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_Toc100767592 \h </w:instrText>
      </w:r>
      <w:r>
        <w:fldChar w:fldCharType="separate"/>
      </w:r>
      <w:r>
        <w:t>72</w:t>
      </w:r>
      <w:r>
        <w:fldChar w:fldCharType="end"/>
      </w:r>
    </w:p>
    <w:p w14:paraId="7E243E19" w14:textId="2D51838A" w:rsidR="00EE3E0F" w:rsidRDefault="00EE3E0F">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_Toc100767593 \h </w:instrText>
      </w:r>
      <w:r>
        <w:fldChar w:fldCharType="separate"/>
      </w:r>
      <w:r>
        <w:t>72</w:t>
      </w:r>
      <w:r>
        <w:fldChar w:fldCharType="end"/>
      </w:r>
    </w:p>
    <w:p w14:paraId="4F6F44AF" w14:textId="777A780B" w:rsidR="00EE3E0F" w:rsidRDefault="00EE3E0F">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_Toc100767594 \h </w:instrText>
      </w:r>
      <w:r>
        <w:fldChar w:fldCharType="separate"/>
      </w:r>
      <w:r>
        <w:t>72</w:t>
      </w:r>
      <w:r>
        <w:fldChar w:fldCharType="end"/>
      </w:r>
    </w:p>
    <w:p w14:paraId="7AAAD44C" w14:textId="358A6C1A" w:rsidR="00EE3E0F" w:rsidRDefault="00EE3E0F">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_Toc100767595 \h </w:instrText>
      </w:r>
      <w:r>
        <w:fldChar w:fldCharType="separate"/>
      </w:r>
      <w:r>
        <w:t>73</w:t>
      </w:r>
      <w:r>
        <w:fldChar w:fldCharType="end"/>
      </w:r>
    </w:p>
    <w:p w14:paraId="069F68F0" w14:textId="557F6CB9" w:rsidR="00EE3E0F" w:rsidRDefault="00EE3E0F">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_Toc100767596 \h </w:instrText>
      </w:r>
      <w:r>
        <w:fldChar w:fldCharType="separate"/>
      </w:r>
      <w:r>
        <w:t>73</w:t>
      </w:r>
      <w:r>
        <w:fldChar w:fldCharType="end"/>
      </w:r>
    </w:p>
    <w:p w14:paraId="2C898672" w14:textId="373244E9" w:rsidR="00EE3E0F" w:rsidRDefault="00EE3E0F">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_Toc100767597 \h </w:instrText>
      </w:r>
      <w:r>
        <w:fldChar w:fldCharType="separate"/>
      </w:r>
      <w:r>
        <w:t>73</w:t>
      </w:r>
      <w:r>
        <w:fldChar w:fldCharType="end"/>
      </w:r>
    </w:p>
    <w:p w14:paraId="32F7934A" w14:textId="2735473A" w:rsidR="00EE3E0F" w:rsidRDefault="00EE3E0F">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_Toc100767598 \h </w:instrText>
      </w:r>
      <w:r>
        <w:fldChar w:fldCharType="separate"/>
      </w:r>
      <w:r>
        <w:t>73</w:t>
      </w:r>
      <w:r>
        <w:fldChar w:fldCharType="end"/>
      </w:r>
    </w:p>
    <w:p w14:paraId="5EDA497C" w14:textId="679E61C3" w:rsidR="00EE3E0F" w:rsidRDefault="00EE3E0F">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_Toc100767599 \h </w:instrText>
      </w:r>
      <w:r>
        <w:fldChar w:fldCharType="separate"/>
      </w:r>
      <w:r>
        <w:t>73</w:t>
      </w:r>
      <w:r>
        <w:fldChar w:fldCharType="end"/>
      </w:r>
    </w:p>
    <w:p w14:paraId="7741FE73" w14:textId="1A38D13A" w:rsidR="00EE3E0F" w:rsidRDefault="00EE3E0F">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_Toc100767600 \h </w:instrText>
      </w:r>
      <w:r>
        <w:fldChar w:fldCharType="separate"/>
      </w:r>
      <w:r>
        <w:t>73</w:t>
      </w:r>
      <w:r>
        <w:fldChar w:fldCharType="end"/>
      </w:r>
    </w:p>
    <w:p w14:paraId="39CB6AE7" w14:textId="10F2B45C" w:rsidR="00EE3E0F" w:rsidRDefault="00EE3E0F">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_Toc100767601 \h </w:instrText>
      </w:r>
      <w:r>
        <w:fldChar w:fldCharType="separate"/>
      </w:r>
      <w:r>
        <w:t>73</w:t>
      </w:r>
      <w:r>
        <w:fldChar w:fldCharType="end"/>
      </w:r>
    </w:p>
    <w:p w14:paraId="4BD0F3C3" w14:textId="06EA5129" w:rsidR="00EE3E0F" w:rsidRDefault="00EE3E0F">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_Toc100767602 \h </w:instrText>
      </w:r>
      <w:r>
        <w:fldChar w:fldCharType="separate"/>
      </w:r>
      <w:r>
        <w:t>73</w:t>
      </w:r>
      <w:r>
        <w:fldChar w:fldCharType="end"/>
      </w:r>
    </w:p>
    <w:p w14:paraId="2A24637F" w14:textId="425F62D9" w:rsidR="00EE3E0F" w:rsidRDefault="00EE3E0F">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_Toc100767603 \h </w:instrText>
      </w:r>
      <w:r>
        <w:fldChar w:fldCharType="separate"/>
      </w:r>
      <w:r>
        <w:t>73</w:t>
      </w:r>
      <w:r>
        <w:fldChar w:fldCharType="end"/>
      </w:r>
    </w:p>
    <w:p w14:paraId="5109C8F1" w14:textId="207463D5" w:rsidR="00EE3E0F" w:rsidRDefault="00EE3E0F">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_Toc100767604 \h </w:instrText>
      </w:r>
      <w:r>
        <w:fldChar w:fldCharType="separate"/>
      </w:r>
      <w:r>
        <w:t>73</w:t>
      </w:r>
      <w:r>
        <w:fldChar w:fldCharType="end"/>
      </w:r>
    </w:p>
    <w:p w14:paraId="7F6E9C2A" w14:textId="2F4AD351" w:rsidR="00EE3E0F" w:rsidRDefault="00EE3E0F">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_Toc100767605 \h </w:instrText>
      </w:r>
      <w:r>
        <w:fldChar w:fldCharType="separate"/>
      </w:r>
      <w:r>
        <w:t>74</w:t>
      </w:r>
      <w:r>
        <w:fldChar w:fldCharType="end"/>
      </w:r>
    </w:p>
    <w:p w14:paraId="5169F68F" w14:textId="56DDB5A2" w:rsidR="00EE3E0F" w:rsidRDefault="00EE3E0F">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_Toc100767606 \h </w:instrText>
      </w:r>
      <w:r>
        <w:fldChar w:fldCharType="separate"/>
      </w:r>
      <w:r>
        <w:t>74</w:t>
      </w:r>
      <w:r>
        <w:fldChar w:fldCharType="end"/>
      </w:r>
    </w:p>
    <w:p w14:paraId="6924BD2A" w14:textId="432E3394" w:rsidR="00EE3E0F" w:rsidRDefault="00EE3E0F">
      <w:pPr>
        <w:pStyle w:val="TOC5"/>
        <w:rPr>
          <w:rFonts w:asciiTheme="minorHAnsi" w:eastAsiaTheme="minorEastAsia" w:hAnsiTheme="minorHAnsi" w:cstheme="minorBidi"/>
          <w:sz w:val="22"/>
          <w:szCs w:val="22"/>
          <w:lang w:val="en-IN" w:eastAsia="ja-JP"/>
        </w:rPr>
      </w:pPr>
      <w:r>
        <w:rPr>
          <w:lang w:eastAsia="zh-CN"/>
        </w:rPr>
        <w:lastRenderedPageBreak/>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_Toc100767607 \h </w:instrText>
      </w:r>
      <w:r>
        <w:fldChar w:fldCharType="separate"/>
      </w:r>
      <w:r>
        <w:t>74</w:t>
      </w:r>
      <w:r>
        <w:fldChar w:fldCharType="end"/>
      </w:r>
    </w:p>
    <w:p w14:paraId="4179DFB5" w14:textId="7DD7C502" w:rsidR="00EE3E0F" w:rsidRDefault="00EE3E0F">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_Toc100767608 \h </w:instrText>
      </w:r>
      <w:r>
        <w:fldChar w:fldCharType="separate"/>
      </w:r>
      <w:r>
        <w:t>74</w:t>
      </w:r>
      <w:r>
        <w:fldChar w:fldCharType="end"/>
      </w:r>
    </w:p>
    <w:p w14:paraId="7B87E85C" w14:textId="4CA47CE3" w:rsidR="00EE3E0F" w:rsidRDefault="00EE3E0F">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_Toc100767609 \h </w:instrText>
      </w:r>
      <w:r>
        <w:fldChar w:fldCharType="separate"/>
      </w:r>
      <w:r>
        <w:t>74</w:t>
      </w:r>
      <w:r>
        <w:fldChar w:fldCharType="end"/>
      </w:r>
    </w:p>
    <w:p w14:paraId="27EA07CF" w14:textId="3689EB8F" w:rsidR="00EE3E0F" w:rsidRDefault="00EE3E0F">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_Toc100767610 \h </w:instrText>
      </w:r>
      <w:r>
        <w:fldChar w:fldCharType="separate"/>
      </w:r>
      <w:r>
        <w:t>75</w:t>
      </w:r>
      <w:r>
        <w:fldChar w:fldCharType="end"/>
      </w:r>
    </w:p>
    <w:p w14:paraId="583A69BD" w14:textId="5ECCD59A" w:rsidR="00EE3E0F" w:rsidRDefault="00EE3E0F">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_Toc100767611 \h </w:instrText>
      </w:r>
      <w:r>
        <w:fldChar w:fldCharType="separate"/>
      </w:r>
      <w:r>
        <w:t>75</w:t>
      </w:r>
      <w:r>
        <w:fldChar w:fldCharType="end"/>
      </w:r>
    </w:p>
    <w:p w14:paraId="53F753D2" w14:textId="705D43B8" w:rsidR="00EE3E0F" w:rsidRDefault="00EE3E0F">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_Toc100767612 \h </w:instrText>
      </w:r>
      <w:r>
        <w:fldChar w:fldCharType="separate"/>
      </w:r>
      <w:r>
        <w:t>75</w:t>
      </w:r>
      <w:r>
        <w:fldChar w:fldCharType="end"/>
      </w:r>
    </w:p>
    <w:p w14:paraId="52578929" w14:textId="3D4CFFE3" w:rsidR="00EE3E0F" w:rsidRDefault="00EE3E0F">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_Toc100767613 \h </w:instrText>
      </w:r>
      <w:r>
        <w:fldChar w:fldCharType="separate"/>
      </w:r>
      <w:r>
        <w:t>75</w:t>
      </w:r>
      <w:r>
        <w:fldChar w:fldCharType="end"/>
      </w:r>
    </w:p>
    <w:p w14:paraId="0335DCFD" w14:textId="32D0C765" w:rsidR="00EE3E0F" w:rsidRDefault="00EE3E0F">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_Toc100767614 \h </w:instrText>
      </w:r>
      <w:r>
        <w:fldChar w:fldCharType="separate"/>
      </w:r>
      <w:r>
        <w:t>75</w:t>
      </w:r>
      <w:r>
        <w:fldChar w:fldCharType="end"/>
      </w:r>
    </w:p>
    <w:p w14:paraId="446B8963" w14:textId="4B2D6103" w:rsidR="00EE3E0F" w:rsidRDefault="00EE3E0F">
      <w:pPr>
        <w:pStyle w:val="TOC4"/>
        <w:rPr>
          <w:rFonts w:asciiTheme="minorHAnsi" w:eastAsiaTheme="minorEastAsia" w:hAnsiTheme="minorHAnsi" w:cstheme="minorBidi"/>
          <w:sz w:val="22"/>
          <w:szCs w:val="22"/>
          <w:lang w:val="en-IN" w:eastAsia="ja-JP"/>
        </w:rPr>
      </w:pPr>
      <w:r w:rsidRPr="00E3687E">
        <w:rPr>
          <w:lang w:val="fr-FR"/>
        </w:rPr>
        <w:t>8.4.2.2</w:t>
      </w:r>
      <w:r>
        <w:rPr>
          <w:rFonts w:asciiTheme="minorHAnsi" w:eastAsiaTheme="minorEastAsia" w:hAnsiTheme="minorHAnsi" w:cstheme="minorBidi"/>
          <w:sz w:val="22"/>
          <w:szCs w:val="22"/>
          <w:lang w:val="en-IN" w:eastAsia="ja-JP"/>
        </w:rPr>
        <w:tab/>
      </w:r>
      <w:r w:rsidRPr="00E3687E">
        <w:rPr>
          <w:lang w:val="fr-FR"/>
        </w:rPr>
        <w:t>Resource: Application Client Information Subscriptions</w:t>
      </w:r>
      <w:r>
        <w:tab/>
      </w:r>
      <w:r>
        <w:fldChar w:fldCharType="begin"/>
      </w:r>
      <w:r>
        <w:instrText xml:space="preserve"> PAGEREF _Toc100767615 \h </w:instrText>
      </w:r>
      <w:r>
        <w:fldChar w:fldCharType="separate"/>
      </w:r>
      <w:r>
        <w:t>76</w:t>
      </w:r>
      <w:r>
        <w:fldChar w:fldCharType="end"/>
      </w:r>
    </w:p>
    <w:p w14:paraId="6C826CA3" w14:textId="3618857C" w:rsidR="00EE3E0F" w:rsidRDefault="00EE3E0F">
      <w:pPr>
        <w:pStyle w:val="TOC5"/>
        <w:rPr>
          <w:rFonts w:asciiTheme="minorHAnsi" w:eastAsiaTheme="minorEastAsia" w:hAnsiTheme="minorHAnsi" w:cstheme="minorBidi"/>
          <w:sz w:val="22"/>
          <w:szCs w:val="22"/>
          <w:lang w:val="en-IN" w:eastAsia="ja-JP"/>
        </w:rPr>
      </w:pPr>
      <w:r w:rsidRPr="00E3687E">
        <w:rPr>
          <w:lang w:val="fr-FR" w:eastAsia="zh-CN"/>
        </w:rPr>
        <w:t>8.4.2.2.1</w:t>
      </w:r>
      <w:r>
        <w:rPr>
          <w:rFonts w:asciiTheme="minorHAnsi" w:eastAsiaTheme="minorEastAsia" w:hAnsiTheme="minorHAnsi" w:cstheme="minorBidi"/>
          <w:sz w:val="22"/>
          <w:szCs w:val="22"/>
          <w:lang w:val="en-IN" w:eastAsia="ja-JP"/>
        </w:rPr>
        <w:tab/>
      </w:r>
      <w:r w:rsidRPr="00E3687E">
        <w:rPr>
          <w:lang w:val="fr-FR" w:eastAsia="zh-CN"/>
        </w:rPr>
        <w:t>Description</w:t>
      </w:r>
      <w:r>
        <w:tab/>
      </w:r>
      <w:r>
        <w:fldChar w:fldCharType="begin"/>
      </w:r>
      <w:r>
        <w:instrText xml:space="preserve"> PAGEREF _Toc100767616 \h </w:instrText>
      </w:r>
      <w:r>
        <w:fldChar w:fldCharType="separate"/>
      </w:r>
      <w:r>
        <w:t>76</w:t>
      </w:r>
      <w:r>
        <w:fldChar w:fldCharType="end"/>
      </w:r>
    </w:p>
    <w:p w14:paraId="628E999B" w14:textId="2D1711CD" w:rsidR="00EE3E0F" w:rsidRDefault="00EE3E0F">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_Toc100767617 \h </w:instrText>
      </w:r>
      <w:r>
        <w:fldChar w:fldCharType="separate"/>
      </w:r>
      <w:r>
        <w:t>76</w:t>
      </w:r>
      <w:r>
        <w:fldChar w:fldCharType="end"/>
      </w:r>
    </w:p>
    <w:p w14:paraId="13A7BAD5" w14:textId="5DE170EF" w:rsidR="00EE3E0F" w:rsidRDefault="00EE3E0F">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_Toc100767618 \h </w:instrText>
      </w:r>
      <w:r>
        <w:fldChar w:fldCharType="separate"/>
      </w:r>
      <w:r>
        <w:t>76</w:t>
      </w:r>
      <w:r>
        <w:fldChar w:fldCharType="end"/>
      </w:r>
    </w:p>
    <w:p w14:paraId="24B749F5" w14:textId="46FA0092" w:rsidR="00EE3E0F" w:rsidRDefault="00EE3E0F">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_Toc100767619 \h </w:instrText>
      </w:r>
      <w:r>
        <w:fldChar w:fldCharType="separate"/>
      </w:r>
      <w:r>
        <w:t>76</w:t>
      </w:r>
      <w:r>
        <w:fldChar w:fldCharType="end"/>
      </w:r>
    </w:p>
    <w:p w14:paraId="269D07E8" w14:textId="696BC66E" w:rsidR="00EE3E0F" w:rsidRDefault="00EE3E0F">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_Toc100767620 \h </w:instrText>
      </w:r>
      <w:r>
        <w:fldChar w:fldCharType="separate"/>
      </w:r>
      <w:r>
        <w:t>77</w:t>
      </w:r>
      <w:r>
        <w:fldChar w:fldCharType="end"/>
      </w:r>
    </w:p>
    <w:p w14:paraId="71452931" w14:textId="324CA536" w:rsidR="00EE3E0F" w:rsidRDefault="00EE3E0F">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_Toc100767621 \h </w:instrText>
      </w:r>
      <w:r>
        <w:fldChar w:fldCharType="separate"/>
      </w:r>
      <w:r>
        <w:t>77</w:t>
      </w:r>
      <w:r>
        <w:fldChar w:fldCharType="end"/>
      </w:r>
    </w:p>
    <w:p w14:paraId="054A3BCF" w14:textId="0C36477A" w:rsidR="00EE3E0F" w:rsidRDefault="00EE3E0F">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_Toc100767622 \h </w:instrText>
      </w:r>
      <w:r>
        <w:fldChar w:fldCharType="separate"/>
      </w:r>
      <w:r>
        <w:t>77</w:t>
      </w:r>
      <w:r>
        <w:fldChar w:fldCharType="end"/>
      </w:r>
    </w:p>
    <w:p w14:paraId="0BE5232F" w14:textId="6C5AFCBE" w:rsidR="00EE3E0F" w:rsidRDefault="00EE3E0F">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_Toc100767623 \h </w:instrText>
      </w:r>
      <w:r>
        <w:fldChar w:fldCharType="separate"/>
      </w:r>
      <w:r>
        <w:t>77</w:t>
      </w:r>
      <w:r>
        <w:fldChar w:fldCharType="end"/>
      </w:r>
    </w:p>
    <w:p w14:paraId="70837147" w14:textId="15DEB8D3" w:rsidR="00EE3E0F" w:rsidRDefault="00EE3E0F">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_Toc100767624 \h </w:instrText>
      </w:r>
      <w:r>
        <w:fldChar w:fldCharType="separate"/>
      </w:r>
      <w:r>
        <w:t>78</w:t>
      </w:r>
      <w:r>
        <w:fldChar w:fldCharType="end"/>
      </w:r>
    </w:p>
    <w:p w14:paraId="7D9D9B43" w14:textId="37A905ED" w:rsidR="00EE3E0F" w:rsidRDefault="00EE3E0F">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_Toc100767625 \h </w:instrText>
      </w:r>
      <w:r>
        <w:fldChar w:fldCharType="separate"/>
      </w:r>
      <w:r>
        <w:t>78</w:t>
      </w:r>
      <w:r>
        <w:fldChar w:fldCharType="end"/>
      </w:r>
    </w:p>
    <w:p w14:paraId="225A5DE4" w14:textId="20B976C0" w:rsidR="00EE3E0F" w:rsidRDefault="00EE3E0F">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_Toc100767626 \h </w:instrText>
      </w:r>
      <w:r>
        <w:fldChar w:fldCharType="separate"/>
      </w:r>
      <w:r>
        <w:t>78</w:t>
      </w:r>
      <w:r>
        <w:fldChar w:fldCharType="end"/>
      </w:r>
    </w:p>
    <w:p w14:paraId="7FD0B3BD" w14:textId="78A6E38D" w:rsidR="00EE3E0F" w:rsidRDefault="00EE3E0F">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_Toc100767627 \h </w:instrText>
      </w:r>
      <w:r>
        <w:fldChar w:fldCharType="separate"/>
      </w:r>
      <w:r>
        <w:t>79</w:t>
      </w:r>
      <w:r>
        <w:fldChar w:fldCharType="end"/>
      </w:r>
    </w:p>
    <w:p w14:paraId="048C578B" w14:textId="15FD9EFC" w:rsidR="00EE3E0F" w:rsidRDefault="00EE3E0F">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_Toc100767628 \h </w:instrText>
      </w:r>
      <w:r>
        <w:fldChar w:fldCharType="separate"/>
      </w:r>
      <w:r>
        <w:t>80</w:t>
      </w:r>
      <w:r>
        <w:fldChar w:fldCharType="end"/>
      </w:r>
    </w:p>
    <w:p w14:paraId="170728F8" w14:textId="7BFDA9D4" w:rsidR="00EE3E0F" w:rsidRDefault="00EE3E0F">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_Toc100767629 \h </w:instrText>
      </w:r>
      <w:r>
        <w:fldChar w:fldCharType="separate"/>
      </w:r>
      <w:r>
        <w:t>81</w:t>
      </w:r>
      <w:r>
        <w:fldChar w:fldCharType="end"/>
      </w:r>
    </w:p>
    <w:p w14:paraId="08BB71C9" w14:textId="3F88700D" w:rsidR="00EE3E0F" w:rsidRDefault="00EE3E0F">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_Toc100767630 \h </w:instrText>
      </w:r>
      <w:r>
        <w:fldChar w:fldCharType="separate"/>
      </w:r>
      <w:r>
        <w:t>81</w:t>
      </w:r>
      <w:r>
        <w:fldChar w:fldCharType="end"/>
      </w:r>
    </w:p>
    <w:p w14:paraId="1A08EEA2" w14:textId="4385BEE7" w:rsidR="00EE3E0F" w:rsidRDefault="00EE3E0F">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_Toc100767631 \h </w:instrText>
      </w:r>
      <w:r>
        <w:fldChar w:fldCharType="separate"/>
      </w:r>
      <w:r>
        <w:t>81</w:t>
      </w:r>
      <w:r>
        <w:fldChar w:fldCharType="end"/>
      </w:r>
    </w:p>
    <w:p w14:paraId="63B782AF" w14:textId="70BA9810" w:rsidR="00EE3E0F" w:rsidRDefault="00EE3E0F">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_Toc100767632 \h </w:instrText>
      </w:r>
      <w:r>
        <w:fldChar w:fldCharType="separate"/>
      </w:r>
      <w:r>
        <w:t>81</w:t>
      </w:r>
      <w:r>
        <w:fldChar w:fldCharType="end"/>
      </w:r>
    </w:p>
    <w:p w14:paraId="121D5881" w14:textId="0AAC4FC5" w:rsidR="00EE3E0F" w:rsidRDefault="00EE3E0F">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_Toc100767633 \h </w:instrText>
      </w:r>
      <w:r>
        <w:fldChar w:fldCharType="separate"/>
      </w:r>
      <w:r>
        <w:t>81</w:t>
      </w:r>
      <w:r>
        <w:fldChar w:fldCharType="end"/>
      </w:r>
    </w:p>
    <w:p w14:paraId="0AD91A0B" w14:textId="2F59B84E" w:rsidR="00EE3E0F" w:rsidRDefault="00EE3E0F">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_Toc100767634 \h </w:instrText>
      </w:r>
      <w:r>
        <w:fldChar w:fldCharType="separate"/>
      </w:r>
      <w:r>
        <w:t>81</w:t>
      </w:r>
      <w:r>
        <w:fldChar w:fldCharType="end"/>
      </w:r>
    </w:p>
    <w:p w14:paraId="45C8CEEB" w14:textId="22E3FD0D" w:rsidR="00EE3E0F" w:rsidRDefault="00EE3E0F">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_Toc100767635 \h </w:instrText>
      </w:r>
      <w:r>
        <w:fldChar w:fldCharType="separate"/>
      </w:r>
      <w:r>
        <w:t>82</w:t>
      </w:r>
      <w:r>
        <w:fldChar w:fldCharType="end"/>
      </w:r>
    </w:p>
    <w:p w14:paraId="43B6ECAE" w14:textId="05371730" w:rsidR="00EE3E0F" w:rsidRDefault="00EE3E0F">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_Toc100767636 \h </w:instrText>
      </w:r>
      <w:r>
        <w:fldChar w:fldCharType="separate"/>
      </w:r>
      <w:r>
        <w:t>82</w:t>
      </w:r>
      <w:r>
        <w:fldChar w:fldCharType="end"/>
      </w:r>
    </w:p>
    <w:p w14:paraId="5BA2AAD9" w14:textId="4C3F85CC" w:rsidR="00EE3E0F" w:rsidRDefault="00EE3E0F">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_Toc100767637 \h </w:instrText>
      </w:r>
      <w:r>
        <w:fldChar w:fldCharType="separate"/>
      </w:r>
      <w:r>
        <w:t>82</w:t>
      </w:r>
      <w:r>
        <w:fldChar w:fldCharType="end"/>
      </w:r>
    </w:p>
    <w:p w14:paraId="0A81264B" w14:textId="5AE8EAA1" w:rsidR="00EE3E0F" w:rsidRDefault="00EE3E0F">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_Toc100767638 \h </w:instrText>
      </w:r>
      <w:r>
        <w:fldChar w:fldCharType="separate"/>
      </w:r>
      <w:r>
        <w:t>84</w:t>
      </w:r>
      <w:r>
        <w:fldChar w:fldCharType="end"/>
      </w:r>
    </w:p>
    <w:p w14:paraId="17A6CE76" w14:textId="56F12DA1" w:rsidR="00EE3E0F" w:rsidRDefault="00EE3E0F">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_Toc100767639 \h </w:instrText>
      </w:r>
      <w:r>
        <w:fldChar w:fldCharType="separate"/>
      </w:r>
      <w:r>
        <w:t>84</w:t>
      </w:r>
      <w:r>
        <w:fldChar w:fldCharType="end"/>
      </w:r>
    </w:p>
    <w:p w14:paraId="754B35B8" w14:textId="1FEA92EB" w:rsidR="00EE3E0F" w:rsidRDefault="00EE3E0F">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_Toc100767640 \h </w:instrText>
      </w:r>
      <w:r>
        <w:fldChar w:fldCharType="separate"/>
      </w:r>
      <w:r>
        <w:t>84</w:t>
      </w:r>
      <w:r>
        <w:fldChar w:fldCharType="end"/>
      </w:r>
    </w:p>
    <w:p w14:paraId="6158BE2A" w14:textId="646ABB8E" w:rsidR="00EE3E0F" w:rsidRDefault="00EE3E0F">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_Toc100767641 \h </w:instrText>
      </w:r>
      <w:r>
        <w:fldChar w:fldCharType="separate"/>
      </w:r>
      <w:r>
        <w:t>84</w:t>
      </w:r>
      <w:r>
        <w:fldChar w:fldCharType="end"/>
      </w:r>
    </w:p>
    <w:p w14:paraId="248447DF" w14:textId="5C84AF0D" w:rsidR="00EE3E0F" w:rsidRDefault="00EE3E0F">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_Toc100767642 \h </w:instrText>
      </w:r>
      <w:r>
        <w:fldChar w:fldCharType="separate"/>
      </w:r>
      <w:r>
        <w:t>85</w:t>
      </w:r>
      <w:r>
        <w:fldChar w:fldCharType="end"/>
      </w:r>
    </w:p>
    <w:p w14:paraId="01C5FE19" w14:textId="50A4F8BB" w:rsidR="00EE3E0F" w:rsidRDefault="00EE3E0F">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_Toc100767643 \h </w:instrText>
      </w:r>
      <w:r>
        <w:fldChar w:fldCharType="separate"/>
      </w:r>
      <w:r>
        <w:t>85</w:t>
      </w:r>
      <w:r>
        <w:fldChar w:fldCharType="end"/>
      </w:r>
    </w:p>
    <w:p w14:paraId="23B1AE85" w14:textId="27225347" w:rsidR="00EE3E0F" w:rsidRDefault="00EE3E0F">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_Toc100767644 \h </w:instrText>
      </w:r>
      <w:r>
        <w:fldChar w:fldCharType="separate"/>
      </w:r>
      <w:r>
        <w:t>85</w:t>
      </w:r>
      <w:r>
        <w:fldChar w:fldCharType="end"/>
      </w:r>
    </w:p>
    <w:p w14:paraId="7280E8F3" w14:textId="2B78CAC7" w:rsidR="00EE3E0F" w:rsidRDefault="00EE3E0F">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_Toc100767645 \h </w:instrText>
      </w:r>
      <w:r>
        <w:fldChar w:fldCharType="separate"/>
      </w:r>
      <w:r>
        <w:t>86</w:t>
      </w:r>
      <w:r>
        <w:fldChar w:fldCharType="end"/>
      </w:r>
    </w:p>
    <w:p w14:paraId="5675B1CE" w14:textId="7426F770" w:rsidR="00EE3E0F" w:rsidRDefault="00EE3E0F">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_Toc100767646 \h </w:instrText>
      </w:r>
      <w:r>
        <w:fldChar w:fldCharType="separate"/>
      </w:r>
      <w:r>
        <w:t>86</w:t>
      </w:r>
      <w:r>
        <w:fldChar w:fldCharType="end"/>
      </w:r>
    </w:p>
    <w:p w14:paraId="7C330BAA" w14:textId="738B3137" w:rsidR="00EE3E0F" w:rsidRDefault="00EE3E0F">
      <w:pPr>
        <w:pStyle w:val="TOC4"/>
        <w:rPr>
          <w:rFonts w:asciiTheme="minorHAnsi" w:eastAsiaTheme="minorEastAsia" w:hAnsiTheme="minorHAnsi" w:cstheme="minorBidi"/>
          <w:sz w:val="22"/>
          <w:szCs w:val="22"/>
          <w:lang w:val="en-IN" w:eastAsia="ja-JP"/>
        </w:rPr>
      </w:pPr>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_Toc100767647 \h </w:instrText>
      </w:r>
      <w:r>
        <w:fldChar w:fldCharType="separate"/>
      </w:r>
      <w:r>
        <w:t>86</w:t>
      </w:r>
      <w:r>
        <w:fldChar w:fldCharType="end"/>
      </w:r>
    </w:p>
    <w:p w14:paraId="4D53852C" w14:textId="40BC963C" w:rsidR="00EE3E0F" w:rsidRDefault="00EE3E0F">
      <w:pPr>
        <w:pStyle w:val="TOC4"/>
        <w:rPr>
          <w:rFonts w:asciiTheme="minorHAnsi" w:eastAsiaTheme="minorEastAsia" w:hAnsiTheme="minorHAnsi" w:cstheme="minorBidi"/>
          <w:sz w:val="22"/>
          <w:szCs w:val="22"/>
          <w:lang w:val="en-IN" w:eastAsia="ja-JP"/>
        </w:rPr>
      </w:pPr>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_Toc100767648 \h </w:instrText>
      </w:r>
      <w:r>
        <w:fldChar w:fldCharType="separate"/>
      </w:r>
      <w:r>
        <w:t>86</w:t>
      </w:r>
      <w:r>
        <w:fldChar w:fldCharType="end"/>
      </w:r>
    </w:p>
    <w:p w14:paraId="1828D21D" w14:textId="04C33CCB" w:rsidR="00EE3E0F" w:rsidRDefault="00EE3E0F">
      <w:pPr>
        <w:pStyle w:val="TOC4"/>
        <w:rPr>
          <w:rFonts w:asciiTheme="minorHAnsi" w:eastAsiaTheme="minorEastAsia" w:hAnsiTheme="minorHAnsi" w:cstheme="minorBidi"/>
          <w:sz w:val="22"/>
          <w:szCs w:val="22"/>
          <w:lang w:val="en-IN" w:eastAsia="ja-JP"/>
        </w:rPr>
      </w:pPr>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_Toc100767649 \h </w:instrText>
      </w:r>
      <w:r>
        <w:fldChar w:fldCharType="separate"/>
      </w:r>
      <w:r>
        <w:t>86</w:t>
      </w:r>
      <w:r>
        <w:fldChar w:fldCharType="end"/>
      </w:r>
    </w:p>
    <w:p w14:paraId="71114FF0" w14:textId="3AA38847" w:rsidR="00EE3E0F" w:rsidRDefault="00EE3E0F">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_Toc100767650 \h </w:instrText>
      </w:r>
      <w:r>
        <w:fldChar w:fldCharType="separate"/>
      </w:r>
      <w:r>
        <w:t>86</w:t>
      </w:r>
      <w:r>
        <w:fldChar w:fldCharType="end"/>
      </w:r>
    </w:p>
    <w:p w14:paraId="4034AD3D" w14:textId="3378D737" w:rsidR="00EE3E0F" w:rsidRDefault="00EE3E0F">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_Toc100767651 \h </w:instrText>
      </w:r>
      <w:r>
        <w:fldChar w:fldCharType="separate"/>
      </w:r>
      <w:r>
        <w:t>86</w:t>
      </w:r>
      <w:r>
        <w:fldChar w:fldCharType="end"/>
      </w:r>
    </w:p>
    <w:p w14:paraId="3FE6CB29" w14:textId="5381AD7D" w:rsidR="00EE3E0F" w:rsidRDefault="00EE3E0F">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_Toc100767652 \h </w:instrText>
      </w:r>
      <w:r>
        <w:fldChar w:fldCharType="separate"/>
      </w:r>
      <w:r>
        <w:t>86</w:t>
      </w:r>
      <w:r>
        <w:fldChar w:fldCharType="end"/>
      </w:r>
    </w:p>
    <w:p w14:paraId="140CC11C" w14:textId="2D0CF6BF" w:rsidR="00EE3E0F" w:rsidRDefault="00EE3E0F">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_Toc100767653 \h </w:instrText>
      </w:r>
      <w:r>
        <w:fldChar w:fldCharType="separate"/>
      </w:r>
      <w:r>
        <w:t>87</w:t>
      </w:r>
      <w:r>
        <w:fldChar w:fldCharType="end"/>
      </w:r>
    </w:p>
    <w:p w14:paraId="48590126" w14:textId="5EC7067C" w:rsidR="00EE3E0F" w:rsidRDefault="00EE3E0F">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_Toc100767654 \h </w:instrText>
      </w:r>
      <w:r>
        <w:fldChar w:fldCharType="separate"/>
      </w:r>
      <w:r>
        <w:t>87</w:t>
      </w:r>
      <w:r>
        <w:fldChar w:fldCharType="end"/>
      </w:r>
    </w:p>
    <w:p w14:paraId="198DEE91" w14:textId="5A301C77" w:rsidR="00EE3E0F" w:rsidRDefault="00EE3E0F">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_Toc100767655 \h </w:instrText>
      </w:r>
      <w:r>
        <w:fldChar w:fldCharType="separate"/>
      </w:r>
      <w:r>
        <w:t>87</w:t>
      </w:r>
      <w:r>
        <w:fldChar w:fldCharType="end"/>
      </w:r>
    </w:p>
    <w:p w14:paraId="7505E965" w14:textId="781EF892" w:rsidR="00EE3E0F" w:rsidRDefault="00EE3E0F">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_Toc100767656 \h </w:instrText>
      </w:r>
      <w:r>
        <w:fldChar w:fldCharType="separate"/>
      </w:r>
      <w:r>
        <w:t>87</w:t>
      </w:r>
      <w:r>
        <w:fldChar w:fldCharType="end"/>
      </w:r>
    </w:p>
    <w:p w14:paraId="7ED7B4C9" w14:textId="7CA19E9C" w:rsidR="00EE3E0F" w:rsidRDefault="00EE3E0F">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_Toc100767657 \h </w:instrText>
      </w:r>
      <w:r>
        <w:fldChar w:fldCharType="separate"/>
      </w:r>
      <w:r>
        <w:t>88</w:t>
      </w:r>
      <w:r>
        <w:fldChar w:fldCharType="end"/>
      </w:r>
    </w:p>
    <w:p w14:paraId="343F6ED8" w14:textId="0B60B884" w:rsidR="00EE3E0F" w:rsidRDefault="00EE3E0F">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_Toc100767658 \h </w:instrText>
      </w:r>
      <w:r>
        <w:fldChar w:fldCharType="separate"/>
      </w:r>
      <w:r>
        <w:t>88</w:t>
      </w:r>
      <w:r>
        <w:fldChar w:fldCharType="end"/>
      </w:r>
    </w:p>
    <w:p w14:paraId="008C16A2" w14:textId="5A6264C0" w:rsidR="00EE3E0F" w:rsidRDefault="00EE3E0F">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_Toc100767659 \h </w:instrText>
      </w:r>
      <w:r>
        <w:fldChar w:fldCharType="separate"/>
      </w:r>
      <w:r>
        <w:t>88</w:t>
      </w:r>
      <w:r>
        <w:fldChar w:fldCharType="end"/>
      </w:r>
    </w:p>
    <w:p w14:paraId="194D073E" w14:textId="64D43EE5" w:rsidR="00EE3E0F" w:rsidRDefault="00EE3E0F">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_Toc100767660 \h </w:instrText>
      </w:r>
      <w:r>
        <w:fldChar w:fldCharType="separate"/>
      </w:r>
      <w:r>
        <w:t>89</w:t>
      </w:r>
      <w:r>
        <w:fldChar w:fldCharType="end"/>
      </w:r>
    </w:p>
    <w:p w14:paraId="3B1B8674" w14:textId="6CD79260" w:rsidR="00EE3E0F" w:rsidRDefault="00EE3E0F">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_Toc100767661 \h </w:instrText>
      </w:r>
      <w:r>
        <w:fldChar w:fldCharType="separate"/>
      </w:r>
      <w:r>
        <w:t>90</w:t>
      </w:r>
      <w:r>
        <w:fldChar w:fldCharType="end"/>
      </w:r>
    </w:p>
    <w:p w14:paraId="2A01E692" w14:textId="1685675E" w:rsidR="00EE3E0F" w:rsidRDefault="00EE3E0F">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_Toc100767662 \h </w:instrText>
      </w:r>
      <w:r>
        <w:fldChar w:fldCharType="separate"/>
      </w:r>
      <w:r>
        <w:t>90</w:t>
      </w:r>
      <w:r>
        <w:fldChar w:fldCharType="end"/>
      </w:r>
    </w:p>
    <w:p w14:paraId="25F749B4" w14:textId="3638A3B9" w:rsidR="00EE3E0F" w:rsidRDefault="00EE3E0F">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_Toc100767663 \h </w:instrText>
      </w:r>
      <w:r>
        <w:fldChar w:fldCharType="separate"/>
      </w:r>
      <w:r>
        <w:t>90</w:t>
      </w:r>
      <w:r>
        <w:fldChar w:fldCharType="end"/>
      </w:r>
    </w:p>
    <w:p w14:paraId="1AD34FFD" w14:textId="5CBBCB38" w:rsidR="00EE3E0F" w:rsidRDefault="00EE3E0F">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_Toc100767664 \h </w:instrText>
      </w:r>
      <w:r>
        <w:fldChar w:fldCharType="separate"/>
      </w:r>
      <w:r>
        <w:t>90</w:t>
      </w:r>
      <w:r>
        <w:fldChar w:fldCharType="end"/>
      </w:r>
    </w:p>
    <w:p w14:paraId="37B06F55" w14:textId="0B1A3151" w:rsidR="00EE3E0F" w:rsidRDefault="00EE3E0F">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_Toc100767665 \h </w:instrText>
      </w:r>
      <w:r>
        <w:fldChar w:fldCharType="separate"/>
      </w:r>
      <w:r>
        <w:t>90</w:t>
      </w:r>
      <w:r>
        <w:fldChar w:fldCharType="end"/>
      </w:r>
    </w:p>
    <w:p w14:paraId="06ABE23B" w14:textId="1473A8DB" w:rsidR="00EE3E0F" w:rsidRDefault="00EE3E0F">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_Toc100767666 \h </w:instrText>
      </w:r>
      <w:r>
        <w:fldChar w:fldCharType="separate"/>
      </w:r>
      <w:r>
        <w:t>90</w:t>
      </w:r>
      <w:r>
        <w:fldChar w:fldCharType="end"/>
      </w:r>
    </w:p>
    <w:p w14:paraId="0B129674" w14:textId="4CCDFBEF" w:rsidR="00EE3E0F" w:rsidRDefault="00EE3E0F">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_Toc100767667 \h </w:instrText>
      </w:r>
      <w:r>
        <w:fldChar w:fldCharType="separate"/>
      </w:r>
      <w:r>
        <w:t>91</w:t>
      </w:r>
      <w:r>
        <w:fldChar w:fldCharType="end"/>
      </w:r>
    </w:p>
    <w:p w14:paraId="63228946" w14:textId="35FAAE50" w:rsidR="00EE3E0F" w:rsidRDefault="00EE3E0F">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_Toc100767668 \h </w:instrText>
      </w:r>
      <w:r>
        <w:fldChar w:fldCharType="separate"/>
      </w:r>
      <w:r>
        <w:t>92</w:t>
      </w:r>
      <w:r>
        <w:fldChar w:fldCharType="end"/>
      </w:r>
    </w:p>
    <w:p w14:paraId="3EF937EB" w14:textId="76D228F6" w:rsidR="00EE3E0F" w:rsidRDefault="00EE3E0F">
      <w:pPr>
        <w:pStyle w:val="TOC6"/>
        <w:rPr>
          <w:rFonts w:asciiTheme="minorHAnsi" w:eastAsiaTheme="minorEastAsia" w:hAnsiTheme="minorHAnsi" w:cstheme="minorBidi"/>
          <w:sz w:val="22"/>
          <w:szCs w:val="22"/>
          <w:lang w:val="en-IN" w:eastAsia="ja-JP"/>
        </w:rPr>
      </w:pPr>
      <w:r>
        <w:rPr>
          <w:lang w:eastAsia="zh-CN"/>
        </w:rPr>
        <w:lastRenderedPageBreak/>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_Toc100767669 \h </w:instrText>
      </w:r>
      <w:r>
        <w:fldChar w:fldCharType="separate"/>
      </w:r>
      <w:r>
        <w:t>93</w:t>
      </w:r>
      <w:r>
        <w:fldChar w:fldCharType="end"/>
      </w:r>
    </w:p>
    <w:p w14:paraId="79E30504" w14:textId="247A67DC" w:rsidR="00EE3E0F" w:rsidRDefault="00EE3E0F">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_Toc100767670 \h </w:instrText>
      </w:r>
      <w:r>
        <w:fldChar w:fldCharType="separate"/>
      </w:r>
      <w:r>
        <w:t>93</w:t>
      </w:r>
      <w:r>
        <w:fldChar w:fldCharType="end"/>
      </w:r>
    </w:p>
    <w:p w14:paraId="154451B5" w14:textId="1E3A4385" w:rsidR="00EE3E0F" w:rsidRDefault="00EE3E0F">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_Toc100767671 \h </w:instrText>
      </w:r>
      <w:r>
        <w:fldChar w:fldCharType="separate"/>
      </w:r>
      <w:r>
        <w:t>93</w:t>
      </w:r>
      <w:r>
        <w:fldChar w:fldCharType="end"/>
      </w:r>
    </w:p>
    <w:p w14:paraId="78FF4BEA" w14:textId="78BE32F3" w:rsidR="00EE3E0F" w:rsidRDefault="00EE3E0F">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_Toc100767672 \h </w:instrText>
      </w:r>
      <w:r>
        <w:fldChar w:fldCharType="separate"/>
      </w:r>
      <w:r>
        <w:t>94</w:t>
      </w:r>
      <w:r>
        <w:fldChar w:fldCharType="end"/>
      </w:r>
    </w:p>
    <w:p w14:paraId="751054ED" w14:textId="0BD939D5" w:rsidR="00EE3E0F" w:rsidRDefault="00EE3E0F">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_Toc100767673 \h </w:instrText>
      </w:r>
      <w:r>
        <w:fldChar w:fldCharType="separate"/>
      </w:r>
      <w:r>
        <w:t>94</w:t>
      </w:r>
      <w:r>
        <w:fldChar w:fldCharType="end"/>
      </w:r>
    </w:p>
    <w:p w14:paraId="0E97114B" w14:textId="1175BCBB" w:rsidR="00EE3E0F" w:rsidRDefault="00EE3E0F">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_Toc100767674 \h </w:instrText>
      </w:r>
      <w:r>
        <w:fldChar w:fldCharType="separate"/>
      </w:r>
      <w:r>
        <w:t>94</w:t>
      </w:r>
      <w:r>
        <w:fldChar w:fldCharType="end"/>
      </w:r>
    </w:p>
    <w:p w14:paraId="547F3433" w14:textId="5C224DE0" w:rsidR="00EE3E0F" w:rsidRDefault="00EE3E0F">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_Toc100767675 \h </w:instrText>
      </w:r>
      <w:r>
        <w:fldChar w:fldCharType="separate"/>
      </w:r>
      <w:r>
        <w:t>94</w:t>
      </w:r>
      <w:r>
        <w:fldChar w:fldCharType="end"/>
      </w:r>
    </w:p>
    <w:p w14:paraId="2F026D15" w14:textId="3FE32046" w:rsidR="00EE3E0F" w:rsidRDefault="00EE3E0F">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_Toc100767676 \h </w:instrText>
      </w:r>
      <w:r>
        <w:fldChar w:fldCharType="separate"/>
      </w:r>
      <w:r>
        <w:t>94</w:t>
      </w:r>
      <w:r>
        <w:fldChar w:fldCharType="end"/>
      </w:r>
    </w:p>
    <w:p w14:paraId="0B1F8F55" w14:textId="2CE96FCF" w:rsidR="00EE3E0F" w:rsidRDefault="00EE3E0F">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_Toc100767677 \h </w:instrText>
      </w:r>
      <w:r>
        <w:fldChar w:fldCharType="separate"/>
      </w:r>
      <w:r>
        <w:t>94</w:t>
      </w:r>
      <w:r>
        <w:fldChar w:fldCharType="end"/>
      </w:r>
    </w:p>
    <w:p w14:paraId="54CA550B" w14:textId="19708B6B" w:rsidR="00EE3E0F" w:rsidRDefault="00EE3E0F">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_Toc100767678 \h </w:instrText>
      </w:r>
      <w:r>
        <w:fldChar w:fldCharType="separate"/>
      </w:r>
      <w:r>
        <w:t>94</w:t>
      </w:r>
      <w:r>
        <w:fldChar w:fldCharType="end"/>
      </w:r>
    </w:p>
    <w:p w14:paraId="712D646E" w14:textId="081C7B3E" w:rsidR="00EE3E0F" w:rsidRDefault="00EE3E0F">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_Toc100767679 \h </w:instrText>
      </w:r>
      <w:r>
        <w:fldChar w:fldCharType="separate"/>
      </w:r>
      <w:r>
        <w:t>96</w:t>
      </w:r>
      <w:r>
        <w:fldChar w:fldCharType="end"/>
      </w:r>
    </w:p>
    <w:p w14:paraId="7572BD34" w14:textId="65216372" w:rsidR="00EE3E0F" w:rsidRDefault="00EE3E0F">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_Toc100767680 \h </w:instrText>
      </w:r>
      <w:r>
        <w:fldChar w:fldCharType="separate"/>
      </w:r>
      <w:r>
        <w:t>96</w:t>
      </w:r>
      <w:r>
        <w:fldChar w:fldCharType="end"/>
      </w:r>
    </w:p>
    <w:p w14:paraId="4DD16DCC" w14:textId="74B40037" w:rsidR="00EE3E0F" w:rsidRDefault="00EE3E0F">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_Toc100767681 \h </w:instrText>
      </w:r>
      <w:r>
        <w:fldChar w:fldCharType="separate"/>
      </w:r>
      <w:r>
        <w:t>96</w:t>
      </w:r>
      <w:r>
        <w:fldChar w:fldCharType="end"/>
      </w:r>
    </w:p>
    <w:p w14:paraId="766E1953" w14:textId="1219E014" w:rsidR="00EE3E0F" w:rsidRDefault="00EE3E0F">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_Toc100767682 \h </w:instrText>
      </w:r>
      <w:r>
        <w:fldChar w:fldCharType="separate"/>
      </w:r>
      <w:r>
        <w:t>98</w:t>
      </w:r>
      <w:r>
        <w:fldChar w:fldCharType="end"/>
      </w:r>
    </w:p>
    <w:p w14:paraId="78CE8CC5" w14:textId="7A8CA838" w:rsidR="00EE3E0F" w:rsidRDefault="00EE3E0F">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_Toc100767683 \h </w:instrText>
      </w:r>
      <w:r>
        <w:fldChar w:fldCharType="separate"/>
      </w:r>
      <w:r>
        <w:t>98</w:t>
      </w:r>
      <w:r>
        <w:fldChar w:fldCharType="end"/>
      </w:r>
    </w:p>
    <w:p w14:paraId="26FB5914" w14:textId="320F0446" w:rsidR="00EE3E0F" w:rsidRDefault="00EE3E0F">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_Toc100767684 \h </w:instrText>
      </w:r>
      <w:r>
        <w:fldChar w:fldCharType="separate"/>
      </w:r>
      <w:r>
        <w:t>99</w:t>
      </w:r>
      <w:r>
        <w:fldChar w:fldCharType="end"/>
      </w:r>
    </w:p>
    <w:p w14:paraId="13952351" w14:textId="4573A0EC" w:rsidR="00EE3E0F" w:rsidRDefault="00EE3E0F">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_Toc100767685 \h </w:instrText>
      </w:r>
      <w:r>
        <w:fldChar w:fldCharType="separate"/>
      </w:r>
      <w:r>
        <w:t>99</w:t>
      </w:r>
      <w:r>
        <w:fldChar w:fldCharType="end"/>
      </w:r>
    </w:p>
    <w:p w14:paraId="5B78A61A" w14:textId="6B29D797" w:rsidR="00EE3E0F" w:rsidRDefault="00EE3E0F">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_Toc100767686 \h </w:instrText>
      </w:r>
      <w:r>
        <w:fldChar w:fldCharType="separate"/>
      </w:r>
      <w:r>
        <w:t>99</w:t>
      </w:r>
      <w:r>
        <w:fldChar w:fldCharType="end"/>
      </w:r>
    </w:p>
    <w:p w14:paraId="3E891ED1" w14:textId="7CD93897" w:rsidR="00EE3E0F" w:rsidRDefault="00EE3E0F">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_Toc100767687 \h </w:instrText>
      </w:r>
      <w:r>
        <w:fldChar w:fldCharType="separate"/>
      </w:r>
      <w:r>
        <w:t>99</w:t>
      </w:r>
      <w:r>
        <w:fldChar w:fldCharType="end"/>
      </w:r>
    </w:p>
    <w:p w14:paraId="2D701CEE" w14:textId="0E8DFC3E" w:rsidR="00EE3E0F" w:rsidRDefault="00EE3E0F">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_Toc100767688 \h </w:instrText>
      </w:r>
      <w:r>
        <w:fldChar w:fldCharType="separate"/>
      </w:r>
      <w:r>
        <w:t>99</w:t>
      </w:r>
      <w:r>
        <w:fldChar w:fldCharType="end"/>
      </w:r>
    </w:p>
    <w:p w14:paraId="4112AA9B" w14:textId="1E938098" w:rsidR="00EE3E0F" w:rsidRDefault="00EE3E0F">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_Toc100767689 \h </w:instrText>
      </w:r>
      <w:r>
        <w:fldChar w:fldCharType="separate"/>
      </w:r>
      <w:r>
        <w:t>100</w:t>
      </w:r>
      <w:r>
        <w:fldChar w:fldCharType="end"/>
      </w:r>
    </w:p>
    <w:p w14:paraId="0427D57A" w14:textId="397740F4" w:rsidR="00EE3E0F" w:rsidRDefault="00EE3E0F">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_Toc100767690 \h </w:instrText>
      </w:r>
      <w:r>
        <w:fldChar w:fldCharType="separate"/>
      </w:r>
      <w:r>
        <w:t>100</w:t>
      </w:r>
      <w:r>
        <w:fldChar w:fldCharType="end"/>
      </w:r>
    </w:p>
    <w:p w14:paraId="073562A5" w14:textId="5E99CEF4" w:rsidR="00EE3E0F" w:rsidRDefault="00EE3E0F">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_Toc100767691 \h </w:instrText>
      </w:r>
      <w:r>
        <w:fldChar w:fldCharType="separate"/>
      </w:r>
      <w:r>
        <w:t>100</w:t>
      </w:r>
      <w:r>
        <w:fldChar w:fldCharType="end"/>
      </w:r>
    </w:p>
    <w:p w14:paraId="261605B2" w14:textId="481A31FB" w:rsidR="00EE3E0F" w:rsidRDefault="00EE3E0F">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_Toc100767692 \h </w:instrText>
      </w:r>
      <w:r>
        <w:fldChar w:fldCharType="separate"/>
      </w:r>
      <w:r>
        <w:t>100</w:t>
      </w:r>
      <w:r>
        <w:fldChar w:fldCharType="end"/>
      </w:r>
    </w:p>
    <w:p w14:paraId="35E54885" w14:textId="33B55230" w:rsidR="00EE3E0F" w:rsidRDefault="00EE3E0F">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_Toc100767693 \h </w:instrText>
      </w:r>
      <w:r>
        <w:fldChar w:fldCharType="separate"/>
      </w:r>
      <w:r>
        <w:t>100</w:t>
      </w:r>
      <w:r>
        <w:fldChar w:fldCharType="end"/>
      </w:r>
    </w:p>
    <w:p w14:paraId="381BDB67" w14:textId="2C0E889D" w:rsidR="00EE3E0F" w:rsidRDefault="00EE3E0F">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_Toc100767694 \h </w:instrText>
      </w:r>
      <w:r>
        <w:fldChar w:fldCharType="separate"/>
      </w:r>
      <w:r>
        <w:t>100</w:t>
      </w:r>
      <w:r>
        <w:fldChar w:fldCharType="end"/>
      </w:r>
    </w:p>
    <w:p w14:paraId="1FBCC407" w14:textId="6B86A3AF" w:rsidR="00EE3E0F" w:rsidRDefault="00EE3E0F">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_Toc100767695 \h </w:instrText>
      </w:r>
      <w:r>
        <w:fldChar w:fldCharType="separate"/>
      </w:r>
      <w:r>
        <w:t>100</w:t>
      </w:r>
      <w:r>
        <w:fldChar w:fldCharType="end"/>
      </w:r>
    </w:p>
    <w:p w14:paraId="27B91091" w14:textId="752EE1B3" w:rsidR="00EE3E0F" w:rsidRDefault="00EE3E0F">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_Toc100767696 \h </w:instrText>
      </w:r>
      <w:r>
        <w:fldChar w:fldCharType="separate"/>
      </w:r>
      <w:r>
        <w:t>102</w:t>
      </w:r>
      <w:r>
        <w:fldChar w:fldCharType="end"/>
      </w:r>
    </w:p>
    <w:p w14:paraId="01BD6438" w14:textId="64DFE1A1" w:rsidR="00EE3E0F" w:rsidRDefault="00EE3E0F">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_Toc100767697 \h </w:instrText>
      </w:r>
      <w:r>
        <w:fldChar w:fldCharType="separate"/>
      </w:r>
      <w:r>
        <w:t>102</w:t>
      </w:r>
      <w:r>
        <w:fldChar w:fldCharType="end"/>
      </w:r>
    </w:p>
    <w:p w14:paraId="59BA6E24" w14:textId="6311B29E" w:rsidR="00EE3E0F" w:rsidRDefault="00EE3E0F">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_Toc100767698 \h </w:instrText>
      </w:r>
      <w:r>
        <w:fldChar w:fldCharType="separate"/>
      </w:r>
      <w:r>
        <w:t>102</w:t>
      </w:r>
      <w:r>
        <w:fldChar w:fldCharType="end"/>
      </w:r>
    </w:p>
    <w:p w14:paraId="602044F4" w14:textId="55D285A5" w:rsidR="00EE3E0F" w:rsidRDefault="00EE3E0F">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_Toc100767699 \h </w:instrText>
      </w:r>
      <w:r>
        <w:fldChar w:fldCharType="separate"/>
      </w:r>
      <w:r>
        <w:t>102</w:t>
      </w:r>
      <w:r>
        <w:fldChar w:fldCharType="end"/>
      </w:r>
    </w:p>
    <w:p w14:paraId="5102285F" w14:textId="2578FB28" w:rsidR="00EE3E0F" w:rsidRDefault="00EE3E0F">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_Toc100767700 \h </w:instrText>
      </w:r>
      <w:r>
        <w:fldChar w:fldCharType="separate"/>
      </w:r>
      <w:r>
        <w:t>102</w:t>
      </w:r>
      <w:r>
        <w:fldChar w:fldCharType="end"/>
      </w:r>
    </w:p>
    <w:p w14:paraId="5AD39548" w14:textId="450F16A7" w:rsidR="00EE3E0F" w:rsidRDefault="00EE3E0F">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_Toc100767701 \h </w:instrText>
      </w:r>
      <w:r>
        <w:fldChar w:fldCharType="separate"/>
      </w:r>
      <w:r>
        <w:t>102</w:t>
      </w:r>
      <w:r>
        <w:fldChar w:fldCharType="end"/>
      </w:r>
    </w:p>
    <w:p w14:paraId="0212E405" w14:textId="1A3D4FEA" w:rsidR="00EE3E0F" w:rsidRDefault="00EE3E0F">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_Toc100767702 \h </w:instrText>
      </w:r>
      <w:r>
        <w:fldChar w:fldCharType="separate"/>
      </w:r>
      <w:r>
        <w:t>102</w:t>
      </w:r>
      <w:r>
        <w:fldChar w:fldCharType="end"/>
      </w:r>
    </w:p>
    <w:p w14:paraId="29C246C5" w14:textId="283FFD08" w:rsidR="00EE3E0F" w:rsidRDefault="00EE3E0F">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_Toc100767703 \h </w:instrText>
      </w:r>
      <w:r>
        <w:fldChar w:fldCharType="separate"/>
      </w:r>
      <w:r>
        <w:t>103</w:t>
      </w:r>
      <w:r>
        <w:fldChar w:fldCharType="end"/>
      </w:r>
    </w:p>
    <w:p w14:paraId="1D21BAD4" w14:textId="1328C8C3" w:rsidR="00EE3E0F" w:rsidRDefault="00EE3E0F">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_Toc100767704 \h </w:instrText>
      </w:r>
      <w:r>
        <w:fldChar w:fldCharType="separate"/>
      </w:r>
      <w:r>
        <w:t>103</w:t>
      </w:r>
      <w:r>
        <w:fldChar w:fldCharType="end"/>
      </w:r>
    </w:p>
    <w:p w14:paraId="32091788" w14:textId="7895F61F" w:rsidR="00EE3E0F" w:rsidRDefault="00EE3E0F">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_Toc100767705 \h </w:instrText>
      </w:r>
      <w:r>
        <w:fldChar w:fldCharType="separate"/>
      </w:r>
      <w:r>
        <w:t>103</w:t>
      </w:r>
      <w:r>
        <w:fldChar w:fldCharType="end"/>
      </w:r>
    </w:p>
    <w:p w14:paraId="21D87EF2" w14:textId="28195654" w:rsidR="00EE3E0F" w:rsidRDefault="00EE3E0F">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_Toc100767706 \h </w:instrText>
      </w:r>
      <w:r>
        <w:fldChar w:fldCharType="separate"/>
      </w:r>
      <w:r>
        <w:t>103</w:t>
      </w:r>
      <w:r>
        <w:fldChar w:fldCharType="end"/>
      </w:r>
    </w:p>
    <w:p w14:paraId="098AC8C8" w14:textId="10EE033A" w:rsidR="00EE3E0F" w:rsidRDefault="00EE3E0F">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_Toc100767707 \h </w:instrText>
      </w:r>
      <w:r>
        <w:fldChar w:fldCharType="separate"/>
      </w:r>
      <w:r>
        <w:t>103</w:t>
      </w:r>
      <w:r>
        <w:fldChar w:fldCharType="end"/>
      </w:r>
    </w:p>
    <w:p w14:paraId="2C456358" w14:textId="49D3A527" w:rsidR="00EE3E0F" w:rsidRDefault="00EE3E0F">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_Toc100767708 \h </w:instrText>
      </w:r>
      <w:r>
        <w:fldChar w:fldCharType="separate"/>
      </w:r>
      <w:r>
        <w:t>103</w:t>
      </w:r>
      <w:r>
        <w:fldChar w:fldCharType="end"/>
      </w:r>
    </w:p>
    <w:p w14:paraId="7D00F3C4" w14:textId="46445733" w:rsidR="00EE3E0F" w:rsidRDefault="00EE3E0F">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_Toc100767709 \h </w:instrText>
      </w:r>
      <w:r>
        <w:fldChar w:fldCharType="separate"/>
      </w:r>
      <w:r>
        <w:t>104</w:t>
      </w:r>
      <w:r>
        <w:fldChar w:fldCharType="end"/>
      </w:r>
    </w:p>
    <w:p w14:paraId="2894AD60" w14:textId="39389B61" w:rsidR="00EE3E0F" w:rsidRDefault="00EE3E0F">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_Toc100767710 \h </w:instrText>
      </w:r>
      <w:r>
        <w:fldChar w:fldCharType="separate"/>
      </w:r>
      <w:r>
        <w:t>104</w:t>
      </w:r>
      <w:r>
        <w:fldChar w:fldCharType="end"/>
      </w:r>
    </w:p>
    <w:p w14:paraId="6ACC096C" w14:textId="11A4820B" w:rsidR="00EE3E0F" w:rsidRDefault="00EE3E0F">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_Toc100767711 \h </w:instrText>
      </w:r>
      <w:r>
        <w:fldChar w:fldCharType="separate"/>
      </w:r>
      <w:r>
        <w:t>104</w:t>
      </w:r>
      <w:r>
        <w:fldChar w:fldCharType="end"/>
      </w:r>
    </w:p>
    <w:p w14:paraId="3092745D" w14:textId="426DFC40" w:rsidR="00EE3E0F" w:rsidRDefault="00EE3E0F">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_Toc100767712 \h </w:instrText>
      </w:r>
      <w:r>
        <w:fldChar w:fldCharType="separate"/>
      </w:r>
      <w:r>
        <w:t>104</w:t>
      </w:r>
      <w:r>
        <w:fldChar w:fldCharType="end"/>
      </w:r>
    </w:p>
    <w:p w14:paraId="7D86DEA3" w14:textId="7C312B30" w:rsidR="00EE3E0F" w:rsidRDefault="00EE3E0F">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_Toc100767713 \h </w:instrText>
      </w:r>
      <w:r>
        <w:fldChar w:fldCharType="separate"/>
      </w:r>
      <w:r>
        <w:t>104</w:t>
      </w:r>
      <w:r>
        <w:fldChar w:fldCharType="end"/>
      </w:r>
    </w:p>
    <w:p w14:paraId="3A17FEAA" w14:textId="2B9C61CB" w:rsidR="00EE3E0F" w:rsidRDefault="00EE3E0F">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_Toc100767714 \h </w:instrText>
      </w:r>
      <w:r>
        <w:fldChar w:fldCharType="separate"/>
      </w:r>
      <w:r>
        <w:t>105</w:t>
      </w:r>
      <w:r>
        <w:fldChar w:fldCharType="end"/>
      </w:r>
    </w:p>
    <w:p w14:paraId="45918584" w14:textId="33ED4706" w:rsidR="00EE3E0F" w:rsidRDefault="00EE3E0F">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_Toc100767715 \h </w:instrText>
      </w:r>
      <w:r>
        <w:fldChar w:fldCharType="separate"/>
      </w:r>
      <w:r>
        <w:t>105</w:t>
      </w:r>
      <w:r>
        <w:fldChar w:fldCharType="end"/>
      </w:r>
    </w:p>
    <w:p w14:paraId="7ABBF6E9" w14:textId="01DAF782" w:rsidR="00EE3E0F" w:rsidRDefault="00EE3E0F">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_Toc100767716 \h </w:instrText>
      </w:r>
      <w:r>
        <w:fldChar w:fldCharType="separate"/>
      </w:r>
      <w:r>
        <w:t>106</w:t>
      </w:r>
      <w:r>
        <w:fldChar w:fldCharType="end"/>
      </w:r>
    </w:p>
    <w:p w14:paraId="17FC404F" w14:textId="6BF3E6C1" w:rsidR="00EE3E0F" w:rsidRDefault="00EE3E0F">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_Toc100767717 \h </w:instrText>
      </w:r>
      <w:r>
        <w:fldChar w:fldCharType="separate"/>
      </w:r>
      <w:r>
        <w:t>107</w:t>
      </w:r>
      <w:r>
        <w:fldChar w:fldCharType="end"/>
      </w:r>
    </w:p>
    <w:p w14:paraId="433BCD52" w14:textId="36899421" w:rsidR="00EE3E0F" w:rsidRDefault="00EE3E0F">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_Toc100767718 \h </w:instrText>
      </w:r>
      <w:r>
        <w:fldChar w:fldCharType="separate"/>
      </w:r>
      <w:r>
        <w:t>107</w:t>
      </w:r>
      <w:r>
        <w:fldChar w:fldCharType="end"/>
      </w:r>
    </w:p>
    <w:p w14:paraId="6840AC96" w14:textId="509D25EA" w:rsidR="00EE3E0F" w:rsidRDefault="00EE3E0F">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_Toc100767719 \h </w:instrText>
      </w:r>
      <w:r>
        <w:fldChar w:fldCharType="separate"/>
      </w:r>
      <w:r>
        <w:t>107</w:t>
      </w:r>
      <w:r>
        <w:fldChar w:fldCharType="end"/>
      </w:r>
    </w:p>
    <w:p w14:paraId="1429E29E" w14:textId="61F51830" w:rsidR="00EE3E0F" w:rsidRDefault="00EE3E0F">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_Toc100767720 \h </w:instrText>
      </w:r>
      <w:r>
        <w:fldChar w:fldCharType="separate"/>
      </w:r>
      <w:r>
        <w:t>107</w:t>
      </w:r>
      <w:r>
        <w:fldChar w:fldCharType="end"/>
      </w:r>
    </w:p>
    <w:p w14:paraId="25E77EFF" w14:textId="1780F22F" w:rsidR="00EE3E0F" w:rsidRDefault="00EE3E0F">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_Toc100767721 \h </w:instrText>
      </w:r>
      <w:r>
        <w:fldChar w:fldCharType="separate"/>
      </w:r>
      <w:r>
        <w:t>107</w:t>
      </w:r>
      <w:r>
        <w:fldChar w:fldCharType="end"/>
      </w:r>
    </w:p>
    <w:p w14:paraId="3CFFCDEF" w14:textId="267CED5D" w:rsidR="00EE3E0F" w:rsidRDefault="00EE3E0F">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_Toc100767722 \h </w:instrText>
      </w:r>
      <w:r>
        <w:fldChar w:fldCharType="separate"/>
      </w:r>
      <w:r>
        <w:t>107</w:t>
      </w:r>
      <w:r>
        <w:fldChar w:fldCharType="end"/>
      </w:r>
    </w:p>
    <w:p w14:paraId="3C8C26BC" w14:textId="28391345" w:rsidR="00EE3E0F" w:rsidRDefault="00EE3E0F">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_Toc100767723 \h </w:instrText>
      </w:r>
      <w:r>
        <w:fldChar w:fldCharType="separate"/>
      </w:r>
      <w:r>
        <w:t>109</w:t>
      </w:r>
      <w:r>
        <w:fldChar w:fldCharType="end"/>
      </w:r>
    </w:p>
    <w:p w14:paraId="67B6DD20" w14:textId="40B626E2" w:rsidR="00EE3E0F" w:rsidRDefault="00EE3E0F">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_Toc100767724 \h </w:instrText>
      </w:r>
      <w:r>
        <w:fldChar w:fldCharType="separate"/>
      </w:r>
      <w:r>
        <w:t>110</w:t>
      </w:r>
      <w:r>
        <w:fldChar w:fldCharType="end"/>
      </w:r>
    </w:p>
    <w:p w14:paraId="6D4E04DD" w14:textId="2FF4D757" w:rsidR="00EE3E0F" w:rsidRDefault="00EE3E0F">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_Toc100767725 \h </w:instrText>
      </w:r>
      <w:r>
        <w:fldChar w:fldCharType="separate"/>
      </w:r>
      <w:r>
        <w:t>111</w:t>
      </w:r>
      <w:r>
        <w:fldChar w:fldCharType="end"/>
      </w:r>
    </w:p>
    <w:p w14:paraId="651D963B" w14:textId="55DAF195" w:rsidR="00EE3E0F" w:rsidRDefault="00EE3E0F">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_Toc100767726 \h </w:instrText>
      </w:r>
      <w:r>
        <w:fldChar w:fldCharType="separate"/>
      </w:r>
      <w:r>
        <w:t>113</w:t>
      </w:r>
      <w:r>
        <w:fldChar w:fldCharType="end"/>
      </w:r>
    </w:p>
    <w:p w14:paraId="3B1950B1" w14:textId="350B5C93" w:rsidR="00EE3E0F" w:rsidRDefault="00EE3E0F">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_Toc100767727 \h </w:instrText>
      </w:r>
      <w:r>
        <w:fldChar w:fldCharType="separate"/>
      </w:r>
      <w:r>
        <w:t>113</w:t>
      </w:r>
      <w:r>
        <w:fldChar w:fldCharType="end"/>
      </w:r>
    </w:p>
    <w:p w14:paraId="5539686C" w14:textId="6D141A57" w:rsidR="00EE3E0F" w:rsidRDefault="00EE3E0F">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_Toc100767728 \h </w:instrText>
      </w:r>
      <w:r>
        <w:fldChar w:fldCharType="separate"/>
      </w:r>
      <w:r>
        <w:t>113</w:t>
      </w:r>
      <w:r>
        <w:fldChar w:fldCharType="end"/>
      </w:r>
    </w:p>
    <w:p w14:paraId="1667D413" w14:textId="74C59134" w:rsidR="00EE3E0F" w:rsidRDefault="00EE3E0F">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_Toc100767729 \h </w:instrText>
      </w:r>
      <w:r>
        <w:fldChar w:fldCharType="separate"/>
      </w:r>
      <w:r>
        <w:t>113</w:t>
      </w:r>
      <w:r>
        <w:fldChar w:fldCharType="end"/>
      </w:r>
    </w:p>
    <w:p w14:paraId="283F9267" w14:textId="23B5E640" w:rsidR="00EE3E0F" w:rsidRDefault="00EE3E0F">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_Toc100767730 \h </w:instrText>
      </w:r>
      <w:r>
        <w:fldChar w:fldCharType="separate"/>
      </w:r>
      <w:r>
        <w:t>113</w:t>
      </w:r>
      <w:r>
        <w:fldChar w:fldCharType="end"/>
      </w:r>
    </w:p>
    <w:p w14:paraId="29E0476C" w14:textId="20897D2E" w:rsidR="00EE3E0F" w:rsidRDefault="00EE3E0F">
      <w:pPr>
        <w:pStyle w:val="TOC5"/>
        <w:rPr>
          <w:rFonts w:asciiTheme="minorHAnsi" w:eastAsiaTheme="minorEastAsia" w:hAnsiTheme="minorHAnsi" w:cstheme="minorBidi"/>
          <w:sz w:val="22"/>
          <w:szCs w:val="22"/>
          <w:lang w:val="en-IN" w:eastAsia="ja-JP"/>
        </w:rPr>
      </w:pPr>
      <w:r>
        <w:rPr>
          <w:lang w:eastAsia="zh-CN"/>
        </w:rPr>
        <w:lastRenderedPageBreak/>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_Toc100767731 \h </w:instrText>
      </w:r>
      <w:r>
        <w:fldChar w:fldCharType="separate"/>
      </w:r>
      <w:r>
        <w:t>113</w:t>
      </w:r>
      <w:r>
        <w:fldChar w:fldCharType="end"/>
      </w:r>
    </w:p>
    <w:p w14:paraId="1C20B116" w14:textId="39B7BBC7" w:rsidR="00EE3E0F" w:rsidRDefault="00EE3E0F">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_Toc100767732 \h </w:instrText>
      </w:r>
      <w:r>
        <w:fldChar w:fldCharType="separate"/>
      </w:r>
      <w:r>
        <w:t>113</w:t>
      </w:r>
      <w:r>
        <w:fldChar w:fldCharType="end"/>
      </w:r>
    </w:p>
    <w:p w14:paraId="2D364AF9" w14:textId="2A4F1089" w:rsidR="00EE3E0F" w:rsidRDefault="00EE3E0F">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_Toc100767733 \h </w:instrText>
      </w:r>
      <w:r>
        <w:fldChar w:fldCharType="separate"/>
      </w:r>
      <w:r>
        <w:t>114</w:t>
      </w:r>
      <w:r>
        <w:fldChar w:fldCharType="end"/>
      </w:r>
    </w:p>
    <w:p w14:paraId="16E6EBDB" w14:textId="42F16324" w:rsidR="00EE3E0F" w:rsidRDefault="00EE3E0F">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_Toc100767734 \h </w:instrText>
      </w:r>
      <w:r>
        <w:fldChar w:fldCharType="separate"/>
      </w:r>
      <w:r>
        <w:t>114</w:t>
      </w:r>
      <w:r>
        <w:fldChar w:fldCharType="end"/>
      </w:r>
    </w:p>
    <w:p w14:paraId="33F2E948" w14:textId="24B2F653" w:rsidR="00EE3E0F" w:rsidRDefault="00EE3E0F">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_Toc100767735 \h </w:instrText>
      </w:r>
      <w:r>
        <w:fldChar w:fldCharType="separate"/>
      </w:r>
      <w:r>
        <w:t>116</w:t>
      </w:r>
      <w:r>
        <w:fldChar w:fldCharType="end"/>
      </w:r>
    </w:p>
    <w:p w14:paraId="08EC35E4" w14:textId="4660C4F2" w:rsidR="00EE3E0F" w:rsidRDefault="00EE3E0F">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_Toc100767736 \h </w:instrText>
      </w:r>
      <w:r>
        <w:fldChar w:fldCharType="separate"/>
      </w:r>
      <w:r>
        <w:t>116</w:t>
      </w:r>
      <w:r>
        <w:fldChar w:fldCharType="end"/>
      </w:r>
    </w:p>
    <w:p w14:paraId="68DC3149" w14:textId="7B5605B5" w:rsidR="00EE3E0F" w:rsidRDefault="00EE3E0F">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_Toc100767737 \h </w:instrText>
      </w:r>
      <w:r>
        <w:fldChar w:fldCharType="separate"/>
      </w:r>
      <w:r>
        <w:t>116</w:t>
      </w:r>
      <w:r>
        <w:fldChar w:fldCharType="end"/>
      </w:r>
    </w:p>
    <w:p w14:paraId="625BA5F8" w14:textId="09568DC4" w:rsidR="00EE3E0F" w:rsidRDefault="00EE3E0F">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_Toc100767738 \h </w:instrText>
      </w:r>
      <w:r>
        <w:fldChar w:fldCharType="separate"/>
      </w:r>
      <w:r>
        <w:t>117</w:t>
      </w:r>
      <w:r>
        <w:fldChar w:fldCharType="end"/>
      </w:r>
    </w:p>
    <w:p w14:paraId="70FAFCDF" w14:textId="7555B43F" w:rsidR="00EE3E0F" w:rsidRDefault="00EE3E0F">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_Toc100767739 \h </w:instrText>
      </w:r>
      <w:r>
        <w:fldChar w:fldCharType="separate"/>
      </w:r>
      <w:r>
        <w:t>117</w:t>
      </w:r>
      <w:r>
        <w:fldChar w:fldCharType="end"/>
      </w:r>
    </w:p>
    <w:p w14:paraId="67C3F8C9" w14:textId="262D86B7" w:rsidR="00EE3E0F" w:rsidRDefault="00EE3E0F">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_Toc100767740 \h </w:instrText>
      </w:r>
      <w:r>
        <w:fldChar w:fldCharType="separate"/>
      </w:r>
      <w:r>
        <w:t>118</w:t>
      </w:r>
      <w:r>
        <w:fldChar w:fldCharType="end"/>
      </w:r>
    </w:p>
    <w:p w14:paraId="642C27EF" w14:textId="1E66566E" w:rsidR="00EE3E0F" w:rsidRDefault="00EE3E0F">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_Toc100767741 \h </w:instrText>
      </w:r>
      <w:r>
        <w:fldChar w:fldCharType="separate"/>
      </w:r>
      <w:r>
        <w:t>118</w:t>
      </w:r>
      <w:r>
        <w:fldChar w:fldCharType="end"/>
      </w:r>
    </w:p>
    <w:p w14:paraId="0D04F1C4" w14:textId="1BAB7699" w:rsidR="00EE3E0F" w:rsidRDefault="00EE3E0F">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_Toc100767742 \h </w:instrText>
      </w:r>
      <w:r>
        <w:fldChar w:fldCharType="separate"/>
      </w:r>
      <w:r>
        <w:t>119</w:t>
      </w:r>
      <w:r>
        <w:fldChar w:fldCharType="end"/>
      </w:r>
    </w:p>
    <w:p w14:paraId="11BB9BF0" w14:textId="0A92C585" w:rsidR="00EE3E0F" w:rsidRDefault="00EE3E0F">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_Toc100767743 \h </w:instrText>
      </w:r>
      <w:r>
        <w:fldChar w:fldCharType="separate"/>
      </w:r>
      <w:r>
        <w:t>119</w:t>
      </w:r>
      <w:r>
        <w:fldChar w:fldCharType="end"/>
      </w:r>
    </w:p>
    <w:p w14:paraId="6559EE59" w14:textId="3E575685" w:rsidR="00EE3E0F" w:rsidRDefault="00EE3E0F">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_Toc100767744 \h </w:instrText>
      </w:r>
      <w:r>
        <w:fldChar w:fldCharType="separate"/>
      </w:r>
      <w:r>
        <w:t>119</w:t>
      </w:r>
      <w:r>
        <w:fldChar w:fldCharType="end"/>
      </w:r>
    </w:p>
    <w:p w14:paraId="4619B3F5" w14:textId="571ED55E" w:rsidR="00EE3E0F" w:rsidRDefault="00EE3E0F">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_Toc100767745 \h </w:instrText>
      </w:r>
      <w:r>
        <w:fldChar w:fldCharType="separate"/>
      </w:r>
      <w:r>
        <w:t>119</w:t>
      </w:r>
      <w:r>
        <w:fldChar w:fldCharType="end"/>
      </w:r>
    </w:p>
    <w:p w14:paraId="63199FDC" w14:textId="7429F6F2" w:rsidR="00EE3E0F" w:rsidRDefault="00EE3E0F">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_Toc100767746 \h </w:instrText>
      </w:r>
      <w:r>
        <w:fldChar w:fldCharType="separate"/>
      </w:r>
      <w:r>
        <w:t>119</w:t>
      </w:r>
      <w:r>
        <w:fldChar w:fldCharType="end"/>
      </w:r>
    </w:p>
    <w:p w14:paraId="69169D4D" w14:textId="70166359" w:rsidR="00EE3E0F" w:rsidRDefault="00EE3E0F">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_Toc100767747 \h </w:instrText>
      </w:r>
      <w:r>
        <w:fldChar w:fldCharType="separate"/>
      </w:r>
      <w:r>
        <w:t>119</w:t>
      </w:r>
      <w:r>
        <w:fldChar w:fldCharType="end"/>
      </w:r>
    </w:p>
    <w:p w14:paraId="239D7FC5" w14:textId="18FC2904" w:rsidR="00EE3E0F" w:rsidRDefault="00EE3E0F">
      <w:pPr>
        <w:pStyle w:val="TOC5"/>
        <w:rPr>
          <w:rFonts w:asciiTheme="minorHAnsi" w:eastAsiaTheme="minorEastAsia" w:hAnsiTheme="minorHAnsi" w:cstheme="minorBidi"/>
          <w:sz w:val="22"/>
          <w:szCs w:val="22"/>
          <w:lang w:val="en-IN" w:eastAsia="ja-JP"/>
        </w:rPr>
      </w:pPr>
      <w:r>
        <w:t>8.7.5.3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_Toc100767748 \h </w:instrText>
      </w:r>
      <w:r>
        <w:fldChar w:fldCharType="separate"/>
      </w:r>
      <w:r>
        <w:t>120</w:t>
      </w:r>
      <w:r>
        <w:fldChar w:fldCharType="end"/>
      </w:r>
    </w:p>
    <w:p w14:paraId="6C3B7883" w14:textId="555E0DE9" w:rsidR="00EE3E0F" w:rsidRDefault="00EE3E0F">
      <w:pPr>
        <w:pStyle w:val="TOC5"/>
        <w:rPr>
          <w:rFonts w:asciiTheme="minorHAnsi" w:eastAsiaTheme="minorEastAsia" w:hAnsiTheme="minorHAnsi" w:cstheme="minorBidi"/>
          <w:sz w:val="22"/>
          <w:szCs w:val="22"/>
          <w:lang w:val="en-IN" w:eastAsia="ja-JP"/>
        </w:rPr>
      </w:pPr>
      <w:r>
        <w:t>8.7.5.3.5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_Toc100767749 \h </w:instrText>
      </w:r>
      <w:r>
        <w:fldChar w:fldCharType="separate"/>
      </w:r>
      <w:r>
        <w:t>120</w:t>
      </w:r>
      <w:r>
        <w:fldChar w:fldCharType="end"/>
      </w:r>
    </w:p>
    <w:p w14:paraId="408B3286" w14:textId="77A61DFA" w:rsidR="00EE3E0F" w:rsidRDefault="00EE3E0F">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_Toc100767750 \h </w:instrText>
      </w:r>
      <w:r>
        <w:fldChar w:fldCharType="separate"/>
      </w:r>
      <w:r>
        <w:t>120</w:t>
      </w:r>
      <w:r>
        <w:fldChar w:fldCharType="end"/>
      </w:r>
    </w:p>
    <w:p w14:paraId="371E1F1D" w14:textId="2E51E416" w:rsidR="00EE3E0F" w:rsidRDefault="00EE3E0F">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_Toc100767751 \h </w:instrText>
      </w:r>
      <w:r>
        <w:fldChar w:fldCharType="separate"/>
      </w:r>
      <w:r>
        <w:t>120</w:t>
      </w:r>
      <w:r>
        <w:fldChar w:fldCharType="end"/>
      </w:r>
    </w:p>
    <w:p w14:paraId="199C6C9C" w14:textId="2E856833" w:rsidR="00EE3E0F" w:rsidRDefault="00EE3E0F">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Void</w:t>
      </w:r>
      <w:r>
        <w:tab/>
      </w:r>
      <w:r>
        <w:fldChar w:fldCharType="begin"/>
      </w:r>
      <w:r>
        <w:instrText xml:space="preserve"> PAGEREF _Toc100767752 \h </w:instrText>
      </w:r>
      <w:r>
        <w:fldChar w:fldCharType="separate"/>
      </w:r>
      <w:r>
        <w:t>120</w:t>
      </w:r>
      <w:r>
        <w:fldChar w:fldCharType="end"/>
      </w:r>
    </w:p>
    <w:p w14:paraId="20FF64AE" w14:textId="756BE018" w:rsidR="00EE3E0F" w:rsidRDefault="00EE3E0F">
      <w:pPr>
        <w:pStyle w:val="TOC2"/>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_Toc100767753 \h </w:instrText>
      </w:r>
      <w:r>
        <w:fldChar w:fldCharType="separate"/>
      </w:r>
      <w:r>
        <w:t>120</w:t>
      </w:r>
      <w:r>
        <w:fldChar w:fldCharType="end"/>
      </w:r>
    </w:p>
    <w:p w14:paraId="00C6300C" w14:textId="553D2817" w:rsidR="00EE3E0F" w:rsidRDefault="00EE3E0F">
      <w:pPr>
        <w:pStyle w:val="TOC3"/>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_Toc100767754 \h </w:instrText>
      </w:r>
      <w:r>
        <w:fldChar w:fldCharType="separate"/>
      </w:r>
      <w:r>
        <w:t>120</w:t>
      </w:r>
      <w:r>
        <w:fldChar w:fldCharType="end"/>
      </w:r>
    </w:p>
    <w:p w14:paraId="4E2DDEC0" w14:textId="11959B6B" w:rsidR="00EE3E0F" w:rsidRDefault="00EE3E0F">
      <w:pPr>
        <w:pStyle w:val="TOC3"/>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_Toc100767755 \h </w:instrText>
      </w:r>
      <w:r>
        <w:fldChar w:fldCharType="separate"/>
      </w:r>
      <w:r>
        <w:t>121</w:t>
      </w:r>
      <w:r>
        <w:fldChar w:fldCharType="end"/>
      </w:r>
    </w:p>
    <w:p w14:paraId="50C753E7" w14:textId="6201BC20" w:rsidR="00EE3E0F" w:rsidRDefault="00EE3E0F">
      <w:pPr>
        <w:pStyle w:val="TOC4"/>
        <w:rPr>
          <w:rFonts w:asciiTheme="minorHAnsi" w:eastAsiaTheme="minorEastAsia" w:hAnsiTheme="minorHAnsi" w:cstheme="minorBidi"/>
          <w:sz w:val="22"/>
          <w:szCs w:val="22"/>
          <w:lang w:val="en-IN" w:eastAsia="ja-JP"/>
        </w:rPr>
      </w:pPr>
      <w:r>
        <w:t>8.9.2.1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_Toc100767756 \h </w:instrText>
      </w:r>
      <w:r>
        <w:fldChar w:fldCharType="separate"/>
      </w:r>
      <w:r>
        <w:t>121</w:t>
      </w:r>
      <w:r>
        <w:fldChar w:fldCharType="end"/>
      </w:r>
    </w:p>
    <w:p w14:paraId="09EA964B" w14:textId="39236035" w:rsidR="00EE3E0F" w:rsidRDefault="00EE3E0F">
      <w:pPr>
        <w:pStyle w:val="TOC4"/>
        <w:rPr>
          <w:rFonts w:asciiTheme="minorHAnsi" w:eastAsiaTheme="minorEastAsia" w:hAnsiTheme="minorHAnsi" w:cstheme="minorBidi"/>
          <w:sz w:val="22"/>
          <w:szCs w:val="22"/>
          <w:lang w:val="en-IN" w:eastAsia="ja-JP"/>
        </w:rPr>
      </w:pPr>
      <w:r>
        <w:t>8.9.2.2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_Toc100767757 \h </w:instrText>
      </w:r>
      <w:r>
        <w:fldChar w:fldCharType="separate"/>
      </w:r>
      <w:r>
        <w:t>121</w:t>
      </w:r>
      <w:r>
        <w:fldChar w:fldCharType="end"/>
      </w:r>
    </w:p>
    <w:p w14:paraId="079478C4" w14:textId="37375613" w:rsidR="00EE3E0F" w:rsidRDefault="00EE3E0F">
      <w:pPr>
        <w:pStyle w:val="TOC5"/>
        <w:rPr>
          <w:rFonts w:asciiTheme="minorHAnsi" w:eastAsiaTheme="minorEastAsia" w:hAnsiTheme="minorHAnsi" w:cstheme="minorBidi"/>
          <w:sz w:val="22"/>
          <w:szCs w:val="22"/>
          <w:lang w:val="en-IN" w:eastAsia="ja-JP"/>
        </w:rPr>
      </w:pPr>
      <w:r>
        <w:rPr>
          <w:lang w:eastAsia="zh-CN"/>
        </w:rPr>
        <w:t>8.9.2.2.1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_Toc100767758 \h </w:instrText>
      </w:r>
      <w:r>
        <w:fldChar w:fldCharType="separate"/>
      </w:r>
      <w:r>
        <w:t>121</w:t>
      </w:r>
      <w:r>
        <w:fldChar w:fldCharType="end"/>
      </w:r>
    </w:p>
    <w:p w14:paraId="65E9AF8C" w14:textId="2DF32BCF" w:rsidR="00EE3E0F" w:rsidRDefault="00EE3E0F">
      <w:pPr>
        <w:pStyle w:val="TOC5"/>
        <w:rPr>
          <w:rFonts w:asciiTheme="minorHAnsi" w:eastAsiaTheme="minorEastAsia" w:hAnsiTheme="minorHAnsi" w:cstheme="minorBidi"/>
          <w:sz w:val="22"/>
          <w:szCs w:val="22"/>
          <w:lang w:val="en-IN" w:eastAsia="ja-JP"/>
        </w:rPr>
      </w:pPr>
      <w:r>
        <w:rPr>
          <w:lang w:eastAsia="zh-CN"/>
        </w:rPr>
        <w:t>8.9.2.2.2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_Toc100767759 \h </w:instrText>
      </w:r>
      <w:r>
        <w:fldChar w:fldCharType="separate"/>
      </w:r>
      <w:r>
        <w:t>121</w:t>
      </w:r>
      <w:r>
        <w:fldChar w:fldCharType="end"/>
      </w:r>
    </w:p>
    <w:p w14:paraId="51007E7A" w14:textId="6250A26C" w:rsidR="00EE3E0F" w:rsidRDefault="00EE3E0F">
      <w:pPr>
        <w:pStyle w:val="TOC5"/>
        <w:rPr>
          <w:rFonts w:asciiTheme="minorHAnsi" w:eastAsiaTheme="minorEastAsia" w:hAnsiTheme="minorHAnsi" w:cstheme="minorBidi"/>
          <w:sz w:val="22"/>
          <w:szCs w:val="22"/>
          <w:lang w:val="en-IN" w:eastAsia="ja-JP"/>
        </w:rPr>
      </w:pPr>
      <w:r>
        <w:rPr>
          <w:lang w:eastAsia="zh-CN"/>
        </w:rPr>
        <w:t>8.9.2.2.3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_Toc100767760 \h </w:instrText>
      </w:r>
      <w:r>
        <w:fldChar w:fldCharType="separate"/>
      </w:r>
      <w:r>
        <w:t>121</w:t>
      </w:r>
      <w:r>
        <w:fldChar w:fldCharType="end"/>
      </w:r>
    </w:p>
    <w:p w14:paraId="1B00E863" w14:textId="03820547" w:rsidR="00EE3E0F" w:rsidRDefault="00EE3E0F">
      <w:pPr>
        <w:pStyle w:val="TOC6"/>
        <w:rPr>
          <w:rFonts w:asciiTheme="minorHAnsi" w:eastAsiaTheme="minorEastAsia" w:hAnsiTheme="minorHAnsi" w:cstheme="minorBidi"/>
          <w:sz w:val="22"/>
          <w:szCs w:val="22"/>
          <w:lang w:val="en-IN" w:eastAsia="ja-JP"/>
        </w:rPr>
      </w:pPr>
      <w:r>
        <w:rPr>
          <w:lang w:eastAsia="zh-CN"/>
        </w:rPr>
        <w:t>8.9.2.2.3.1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_Toc100767761 \h </w:instrText>
      </w:r>
      <w:r>
        <w:fldChar w:fldCharType="separate"/>
      </w:r>
      <w:r>
        <w:t>121</w:t>
      </w:r>
      <w:r>
        <w:fldChar w:fldCharType="end"/>
      </w:r>
    </w:p>
    <w:p w14:paraId="0CDFDE2F" w14:textId="04BC6C5A" w:rsidR="00EE3E0F" w:rsidRDefault="00EE3E0F">
      <w:pPr>
        <w:pStyle w:val="TOC6"/>
        <w:rPr>
          <w:rFonts w:asciiTheme="minorHAnsi" w:eastAsiaTheme="minorEastAsia" w:hAnsiTheme="minorHAnsi" w:cstheme="minorBidi"/>
          <w:sz w:val="22"/>
          <w:szCs w:val="22"/>
          <w:lang w:val="en-IN" w:eastAsia="ja-JP"/>
        </w:rPr>
      </w:pPr>
      <w:r>
        <w:rPr>
          <w:lang w:eastAsia="zh-CN"/>
        </w:rPr>
        <w:t>8.9.2.2.3.2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_Toc100767762 \h </w:instrText>
      </w:r>
      <w:r>
        <w:fldChar w:fldCharType="separate"/>
      </w:r>
      <w:r>
        <w:t>122</w:t>
      </w:r>
      <w:r>
        <w:fldChar w:fldCharType="end"/>
      </w:r>
    </w:p>
    <w:p w14:paraId="035B57BE" w14:textId="10536BDA" w:rsidR="00EE3E0F" w:rsidRDefault="00EE3E0F">
      <w:pPr>
        <w:pStyle w:val="TOC5"/>
        <w:rPr>
          <w:rFonts w:asciiTheme="minorHAnsi" w:eastAsiaTheme="minorEastAsia" w:hAnsiTheme="minorHAnsi" w:cstheme="minorBidi"/>
          <w:sz w:val="22"/>
          <w:szCs w:val="22"/>
          <w:lang w:val="en-IN" w:eastAsia="ja-JP"/>
        </w:rPr>
      </w:pPr>
      <w:r>
        <w:rPr>
          <w:lang w:eastAsia="zh-CN"/>
        </w:rPr>
        <w:t>8.9.2.2.4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_Toc100767763 \h </w:instrText>
      </w:r>
      <w:r>
        <w:fldChar w:fldCharType="separate"/>
      </w:r>
      <w:r>
        <w:t>123</w:t>
      </w:r>
      <w:r>
        <w:fldChar w:fldCharType="end"/>
      </w:r>
    </w:p>
    <w:p w14:paraId="6241BD02" w14:textId="3C2D7624" w:rsidR="00EE3E0F" w:rsidRDefault="00EE3E0F">
      <w:pPr>
        <w:pStyle w:val="TOC3"/>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_Toc100767764 \h </w:instrText>
      </w:r>
      <w:r>
        <w:fldChar w:fldCharType="separate"/>
      </w:r>
      <w:r>
        <w:t>123</w:t>
      </w:r>
      <w:r>
        <w:fldChar w:fldCharType="end"/>
      </w:r>
    </w:p>
    <w:p w14:paraId="0EFCDD48" w14:textId="2CCE42C1" w:rsidR="00EE3E0F" w:rsidRDefault="00EE3E0F">
      <w:pPr>
        <w:pStyle w:val="TOC3"/>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_Toc100767765 \h </w:instrText>
      </w:r>
      <w:r>
        <w:fldChar w:fldCharType="separate"/>
      </w:r>
      <w:r>
        <w:t>123</w:t>
      </w:r>
      <w:r>
        <w:fldChar w:fldCharType="end"/>
      </w:r>
    </w:p>
    <w:p w14:paraId="15C1C7AF" w14:textId="4BA9D02C" w:rsidR="00EE3E0F" w:rsidRDefault="00EE3E0F">
      <w:pPr>
        <w:pStyle w:val="TOC3"/>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_Toc100767766 \h </w:instrText>
      </w:r>
      <w:r>
        <w:fldChar w:fldCharType="separate"/>
      </w:r>
      <w:r>
        <w:t>123</w:t>
      </w:r>
      <w:r>
        <w:fldChar w:fldCharType="end"/>
      </w:r>
    </w:p>
    <w:p w14:paraId="461644B6" w14:textId="6BFFB116" w:rsidR="00EE3E0F" w:rsidRDefault="00EE3E0F">
      <w:pPr>
        <w:pStyle w:val="TOC4"/>
        <w:rPr>
          <w:rFonts w:asciiTheme="minorHAnsi" w:eastAsiaTheme="minorEastAsia" w:hAnsiTheme="minorHAnsi" w:cstheme="minorBidi"/>
          <w:sz w:val="22"/>
          <w:szCs w:val="22"/>
          <w:lang w:val="en-IN" w:eastAsia="ja-JP"/>
        </w:rPr>
      </w:pPr>
      <w:r>
        <w:rPr>
          <w:lang w:eastAsia="zh-CN"/>
        </w:rPr>
        <w:t>8.9.5.1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_Toc100767767 \h </w:instrText>
      </w:r>
      <w:r>
        <w:fldChar w:fldCharType="separate"/>
      </w:r>
      <w:r>
        <w:t>123</w:t>
      </w:r>
      <w:r>
        <w:fldChar w:fldCharType="end"/>
      </w:r>
    </w:p>
    <w:p w14:paraId="5F56E689" w14:textId="28F62AAF" w:rsidR="00EE3E0F" w:rsidRDefault="00EE3E0F">
      <w:pPr>
        <w:pStyle w:val="TOC4"/>
        <w:rPr>
          <w:rFonts w:asciiTheme="minorHAnsi" w:eastAsiaTheme="minorEastAsia" w:hAnsiTheme="minorHAnsi" w:cstheme="minorBidi"/>
          <w:sz w:val="22"/>
          <w:szCs w:val="22"/>
          <w:lang w:val="en-IN" w:eastAsia="ja-JP"/>
        </w:rPr>
      </w:pPr>
      <w:r>
        <w:rPr>
          <w:lang w:eastAsia="zh-CN"/>
        </w:rPr>
        <w:t>8.9.5.2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_Toc100767768 \h </w:instrText>
      </w:r>
      <w:r>
        <w:fldChar w:fldCharType="separate"/>
      </w:r>
      <w:r>
        <w:t>124</w:t>
      </w:r>
      <w:r>
        <w:fldChar w:fldCharType="end"/>
      </w:r>
    </w:p>
    <w:p w14:paraId="23D70F9B" w14:textId="1B72204A" w:rsidR="00EE3E0F" w:rsidRDefault="00EE3E0F">
      <w:pPr>
        <w:pStyle w:val="TOC5"/>
        <w:rPr>
          <w:rFonts w:asciiTheme="minorHAnsi" w:eastAsiaTheme="minorEastAsia" w:hAnsiTheme="minorHAnsi" w:cstheme="minorBidi"/>
          <w:sz w:val="22"/>
          <w:szCs w:val="22"/>
          <w:lang w:val="en-IN" w:eastAsia="ja-JP"/>
        </w:rPr>
      </w:pPr>
      <w:r>
        <w:rPr>
          <w:lang w:eastAsia="zh-CN"/>
        </w:rPr>
        <w:t>8.9.5.2.1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_Toc100767769 \h </w:instrText>
      </w:r>
      <w:r>
        <w:fldChar w:fldCharType="separate"/>
      </w:r>
      <w:r>
        <w:t>124</w:t>
      </w:r>
      <w:r>
        <w:fldChar w:fldCharType="end"/>
      </w:r>
    </w:p>
    <w:p w14:paraId="0C7E6E20" w14:textId="632C2825" w:rsidR="00EE3E0F" w:rsidRDefault="00EE3E0F">
      <w:pPr>
        <w:pStyle w:val="TOC5"/>
        <w:rPr>
          <w:rFonts w:asciiTheme="minorHAnsi" w:eastAsiaTheme="minorEastAsia" w:hAnsiTheme="minorHAnsi" w:cstheme="minorBidi"/>
          <w:sz w:val="22"/>
          <w:szCs w:val="22"/>
          <w:lang w:val="en-IN" w:eastAsia="ja-JP"/>
        </w:rPr>
      </w:pPr>
      <w:r w:rsidRPr="00E3687E">
        <w:rPr>
          <w:lang w:val="fr-FR" w:eastAsia="zh-CN"/>
        </w:rPr>
        <w:t>8.9.5.2.2</w:t>
      </w:r>
      <w:r>
        <w:rPr>
          <w:rFonts w:asciiTheme="minorHAnsi" w:eastAsiaTheme="minorEastAsia" w:hAnsiTheme="minorHAnsi" w:cstheme="minorBidi"/>
          <w:sz w:val="22"/>
          <w:szCs w:val="22"/>
          <w:lang w:val="en-IN" w:eastAsia="ja-JP"/>
        </w:rPr>
        <w:tab/>
      </w:r>
      <w:r w:rsidRPr="00E3687E">
        <w:rPr>
          <w:lang w:val="fr-FR" w:eastAsia="zh-CN"/>
        </w:rPr>
        <w:t>Type: SessionContexts</w:t>
      </w:r>
      <w:r>
        <w:tab/>
      </w:r>
      <w:r>
        <w:fldChar w:fldCharType="begin"/>
      </w:r>
      <w:r>
        <w:instrText xml:space="preserve"> PAGEREF _Toc100767770 \h </w:instrText>
      </w:r>
      <w:r>
        <w:fldChar w:fldCharType="separate"/>
      </w:r>
      <w:r>
        <w:t>124</w:t>
      </w:r>
      <w:r>
        <w:fldChar w:fldCharType="end"/>
      </w:r>
    </w:p>
    <w:p w14:paraId="695379AB" w14:textId="01F31827" w:rsidR="00EE3E0F" w:rsidRDefault="00EE3E0F">
      <w:pPr>
        <w:pStyle w:val="TOC5"/>
        <w:rPr>
          <w:rFonts w:asciiTheme="minorHAnsi" w:eastAsiaTheme="minorEastAsia" w:hAnsiTheme="minorHAnsi" w:cstheme="minorBidi"/>
          <w:sz w:val="22"/>
          <w:szCs w:val="22"/>
          <w:lang w:val="en-IN" w:eastAsia="ja-JP"/>
        </w:rPr>
      </w:pPr>
      <w:r>
        <w:rPr>
          <w:lang w:eastAsia="zh-CN"/>
        </w:rPr>
        <w:t>8.9.5.2.3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_Toc100767771 \h </w:instrText>
      </w:r>
      <w:r>
        <w:fldChar w:fldCharType="separate"/>
      </w:r>
      <w:r>
        <w:t>124</w:t>
      </w:r>
      <w:r>
        <w:fldChar w:fldCharType="end"/>
      </w:r>
    </w:p>
    <w:p w14:paraId="426F903A" w14:textId="4714D74B" w:rsidR="00EE3E0F" w:rsidRDefault="00EE3E0F">
      <w:pPr>
        <w:pStyle w:val="TOC5"/>
        <w:rPr>
          <w:rFonts w:asciiTheme="minorHAnsi" w:eastAsiaTheme="minorEastAsia" w:hAnsiTheme="minorHAnsi" w:cstheme="minorBidi"/>
          <w:sz w:val="22"/>
          <w:szCs w:val="22"/>
          <w:lang w:val="en-IN" w:eastAsia="ja-JP"/>
        </w:rPr>
      </w:pPr>
      <w:r>
        <w:rPr>
          <w:lang w:eastAsia="zh-CN"/>
        </w:rPr>
        <w:t>8.9.5.2.4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_Toc100767772 \h </w:instrText>
      </w:r>
      <w:r>
        <w:fldChar w:fldCharType="separate"/>
      </w:r>
      <w:r>
        <w:t>125</w:t>
      </w:r>
      <w:r>
        <w:fldChar w:fldCharType="end"/>
      </w:r>
    </w:p>
    <w:p w14:paraId="4CFCEB9E" w14:textId="6C17A9B8" w:rsidR="00EE3E0F" w:rsidRDefault="00EE3E0F">
      <w:pPr>
        <w:pStyle w:val="TOC5"/>
        <w:rPr>
          <w:rFonts w:asciiTheme="minorHAnsi" w:eastAsiaTheme="minorEastAsia" w:hAnsiTheme="minorHAnsi" w:cstheme="minorBidi"/>
          <w:sz w:val="22"/>
          <w:szCs w:val="22"/>
          <w:lang w:val="en-IN" w:eastAsia="ja-JP"/>
        </w:rPr>
      </w:pPr>
      <w:r>
        <w:rPr>
          <w:lang w:eastAsia="zh-CN"/>
        </w:rPr>
        <w:t>8.9.5.2.5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_Toc100767773 \h </w:instrText>
      </w:r>
      <w:r>
        <w:fldChar w:fldCharType="separate"/>
      </w:r>
      <w:r>
        <w:t>125</w:t>
      </w:r>
      <w:r>
        <w:fldChar w:fldCharType="end"/>
      </w:r>
    </w:p>
    <w:p w14:paraId="1DE7F17B" w14:textId="05266F0D" w:rsidR="00EE3E0F" w:rsidRDefault="00EE3E0F">
      <w:pPr>
        <w:pStyle w:val="TOC4"/>
        <w:rPr>
          <w:rFonts w:asciiTheme="minorHAnsi" w:eastAsiaTheme="minorEastAsia" w:hAnsiTheme="minorHAnsi" w:cstheme="minorBidi"/>
          <w:sz w:val="22"/>
          <w:szCs w:val="22"/>
          <w:lang w:val="en-IN" w:eastAsia="ja-JP"/>
        </w:rPr>
      </w:pPr>
      <w:r>
        <w:rPr>
          <w:lang w:eastAsia="zh-CN"/>
        </w:rPr>
        <w:t>8.9.5.3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_Toc100767774 \h </w:instrText>
      </w:r>
      <w:r>
        <w:fldChar w:fldCharType="separate"/>
      </w:r>
      <w:r>
        <w:t>125</w:t>
      </w:r>
      <w:r>
        <w:fldChar w:fldCharType="end"/>
      </w:r>
    </w:p>
    <w:p w14:paraId="6627B06E" w14:textId="4C8037B2" w:rsidR="00EE3E0F" w:rsidRDefault="00EE3E0F">
      <w:pPr>
        <w:pStyle w:val="TOC3"/>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_Toc100767775 \h </w:instrText>
      </w:r>
      <w:r>
        <w:fldChar w:fldCharType="separate"/>
      </w:r>
      <w:r>
        <w:t>125</w:t>
      </w:r>
      <w:r>
        <w:fldChar w:fldCharType="end"/>
      </w:r>
    </w:p>
    <w:p w14:paraId="1BA8675F" w14:textId="72CFE918" w:rsidR="00EE3E0F" w:rsidRDefault="00EE3E0F">
      <w:pPr>
        <w:pStyle w:val="TOC3"/>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_Toc100767776 \h </w:instrText>
      </w:r>
      <w:r>
        <w:fldChar w:fldCharType="separate"/>
      </w:r>
      <w:r>
        <w:t>125</w:t>
      </w:r>
      <w:r>
        <w:fldChar w:fldCharType="end"/>
      </w:r>
    </w:p>
    <w:p w14:paraId="26926135" w14:textId="3AB02E3D" w:rsidR="00EE3E0F" w:rsidRDefault="00EE3E0F">
      <w:pPr>
        <w:pStyle w:val="TOC2"/>
        <w:rPr>
          <w:rFonts w:asciiTheme="minorHAnsi" w:eastAsiaTheme="minorEastAsia" w:hAnsiTheme="minorHAnsi" w:cstheme="minorBidi"/>
          <w:sz w:val="22"/>
          <w:szCs w:val="22"/>
          <w:lang w:val="en-IN" w:eastAsia="ja-JP"/>
        </w:rPr>
      </w:pPr>
      <w:r>
        <w:t>8.10</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_Toc100767777 \h </w:instrText>
      </w:r>
      <w:r>
        <w:fldChar w:fldCharType="separate"/>
      </w:r>
      <w:r>
        <w:t>125</w:t>
      </w:r>
      <w:r>
        <w:fldChar w:fldCharType="end"/>
      </w:r>
    </w:p>
    <w:p w14:paraId="58A802D9" w14:textId="49A1FF35" w:rsidR="00EE3E0F" w:rsidRDefault="00EE3E0F">
      <w:pPr>
        <w:pStyle w:val="TOC3"/>
        <w:rPr>
          <w:rFonts w:asciiTheme="minorHAnsi" w:eastAsiaTheme="minorEastAsia" w:hAnsiTheme="minorHAnsi" w:cstheme="minorBidi"/>
          <w:sz w:val="22"/>
          <w:szCs w:val="22"/>
          <w:lang w:val="en-IN" w:eastAsia="ja-JP"/>
        </w:rPr>
      </w:pPr>
      <w:r>
        <w:t>8.10.1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_Toc100767778 \h </w:instrText>
      </w:r>
      <w:r>
        <w:fldChar w:fldCharType="separate"/>
      </w:r>
      <w:r>
        <w:t>125</w:t>
      </w:r>
      <w:r>
        <w:fldChar w:fldCharType="end"/>
      </w:r>
    </w:p>
    <w:p w14:paraId="40821B72" w14:textId="34668862" w:rsidR="00EE3E0F" w:rsidRDefault="00EE3E0F">
      <w:pPr>
        <w:pStyle w:val="TOC3"/>
        <w:rPr>
          <w:rFonts w:asciiTheme="minorHAnsi" w:eastAsiaTheme="minorEastAsia" w:hAnsiTheme="minorHAnsi" w:cstheme="minorBidi"/>
          <w:sz w:val="22"/>
          <w:szCs w:val="22"/>
          <w:lang w:val="en-IN" w:eastAsia="ja-JP"/>
        </w:rPr>
      </w:pPr>
      <w:r>
        <w:t>8.10.2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_Toc100767779 \h </w:instrText>
      </w:r>
      <w:r>
        <w:fldChar w:fldCharType="separate"/>
      </w:r>
      <w:r>
        <w:t>126</w:t>
      </w:r>
      <w:r>
        <w:fldChar w:fldCharType="end"/>
      </w:r>
    </w:p>
    <w:p w14:paraId="5A63AB5F" w14:textId="2E941BE8" w:rsidR="00EE3E0F" w:rsidRDefault="00EE3E0F">
      <w:pPr>
        <w:pStyle w:val="TOC3"/>
        <w:rPr>
          <w:rFonts w:asciiTheme="minorHAnsi" w:eastAsiaTheme="minorEastAsia" w:hAnsiTheme="minorHAnsi" w:cstheme="minorBidi"/>
          <w:sz w:val="22"/>
          <w:szCs w:val="22"/>
          <w:lang w:val="en-IN" w:eastAsia="ja-JP"/>
        </w:rPr>
      </w:pPr>
      <w:r>
        <w:t>8.10.3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_Toc100767780 \h </w:instrText>
      </w:r>
      <w:r>
        <w:fldChar w:fldCharType="separate"/>
      </w:r>
      <w:r>
        <w:t>126</w:t>
      </w:r>
      <w:r>
        <w:fldChar w:fldCharType="end"/>
      </w:r>
    </w:p>
    <w:p w14:paraId="3CB235E0" w14:textId="60BE99BB" w:rsidR="00EE3E0F" w:rsidRDefault="00EE3E0F">
      <w:pPr>
        <w:pStyle w:val="TOC4"/>
        <w:rPr>
          <w:rFonts w:asciiTheme="minorHAnsi" w:eastAsiaTheme="minorEastAsia" w:hAnsiTheme="minorHAnsi" w:cstheme="minorBidi"/>
          <w:sz w:val="22"/>
          <w:szCs w:val="22"/>
          <w:lang w:val="en-IN" w:eastAsia="ja-JP"/>
        </w:rPr>
      </w:pPr>
      <w:r>
        <w:t>8.10.3.1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_Toc100767781 \h </w:instrText>
      </w:r>
      <w:r>
        <w:fldChar w:fldCharType="separate"/>
      </w:r>
      <w:r>
        <w:t>126</w:t>
      </w:r>
      <w:r>
        <w:fldChar w:fldCharType="end"/>
      </w:r>
    </w:p>
    <w:p w14:paraId="1BC9AE77" w14:textId="7F49B849" w:rsidR="00EE3E0F" w:rsidRDefault="00EE3E0F">
      <w:pPr>
        <w:pStyle w:val="TOC4"/>
        <w:rPr>
          <w:rFonts w:asciiTheme="minorHAnsi" w:eastAsiaTheme="minorEastAsia" w:hAnsiTheme="minorHAnsi" w:cstheme="minorBidi"/>
          <w:sz w:val="22"/>
          <w:szCs w:val="22"/>
          <w:lang w:val="en-IN" w:eastAsia="ja-JP"/>
        </w:rPr>
      </w:pPr>
      <w:r>
        <w:t>8.10.3.2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_Toc100767782 \h </w:instrText>
      </w:r>
      <w:r>
        <w:fldChar w:fldCharType="separate"/>
      </w:r>
      <w:r>
        <w:t>127</w:t>
      </w:r>
      <w:r>
        <w:fldChar w:fldCharType="end"/>
      </w:r>
    </w:p>
    <w:p w14:paraId="2336C7C6" w14:textId="27D403B8" w:rsidR="00EE3E0F" w:rsidRDefault="00EE3E0F">
      <w:pPr>
        <w:pStyle w:val="TOC5"/>
        <w:rPr>
          <w:rFonts w:asciiTheme="minorHAnsi" w:eastAsiaTheme="minorEastAsia" w:hAnsiTheme="minorHAnsi" w:cstheme="minorBidi"/>
          <w:sz w:val="22"/>
          <w:szCs w:val="22"/>
          <w:lang w:val="en-IN" w:eastAsia="ja-JP"/>
        </w:rPr>
      </w:pPr>
      <w:r>
        <w:t>8.10.3.2.1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_Toc100767783 \h </w:instrText>
      </w:r>
      <w:r>
        <w:fldChar w:fldCharType="separate"/>
      </w:r>
      <w:r>
        <w:t>127</w:t>
      </w:r>
      <w:r>
        <w:fldChar w:fldCharType="end"/>
      </w:r>
    </w:p>
    <w:p w14:paraId="079AC7C8" w14:textId="0C5B52D7" w:rsidR="00EE3E0F" w:rsidRDefault="00EE3E0F">
      <w:pPr>
        <w:pStyle w:val="TOC5"/>
        <w:rPr>
          <w:rFonts w:asciiTheme="minorHAnsi" w:eastAsiaTheme="minorEastAsia" w:hAnsiTheme="minorHAnsi" w:cstheme="minorBidi"/>
          <w:sz w:val="22"/>
          <w:szCs w:val="22"/>
          <w:lang w:val="en-IN" w:eastAsia="ja-JP"/>
        </w:rPr>
      </w:pPr>
      <w:r>
        <w:t>8.10.3.2.2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_Toc100767784 \h </w:instrText>
      </w:r>
      <w:r>
        <w:fldChar w:fldCharType="separate"/>
      </w:r>
      <w:r>
        <w:t>127</w:t>
      </w:r>
      <w:r>
        <w:fldChar w:fldCharType="end"/>
      </w:r>
    </w:p>
    <w:p w14:paraId="57EEF6C2" w14:textId="3E70EFC7" w:rsidR="00EE3E0F" w:rsidRDefault="00EE3E0F">
      <w:pPr>
        <w:pStyle w:val="TOC5"/>
        <w:rPr>
          <w:rFonts w:asciiTheme="minorHAnsi" w:eastAsiaTheme="minorEastAsia" w:hAnsiTheme="minorHAnsi" w:cstheme="minorBidi"/>
          <w:sz w:val="22"/>
          <w:szCs w:val="22"/>
          <w:lang w:val="en-IN" w:eastAsia="ja-JP"/>
        </w:rPr>
      </w:pPr>
      <w:r>
        <w:t>8.10.3.2.3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_Toc100767785 \h </w:instrText>
      </w:r>
      <w:r>
        <w:fldChar w:fldCharType="separate"/>
      </w:r>
      <w:r>
        <w:t>127</w:t>
      </w:r>
      <w:r>
        <w:fldChar w:fldCharType="end"/>
      </w:r>
    </w:p>
    <w:p w14:paraId="057D45AD" w14:textId="481DB9B3" w:rsidR="00EE3E0F" w:rsidRDefault="00EE3E0F">
      <w:pPr>
        <w:pStyle w:val="TOC6"/>
        <w:rPr>
          <w:rFonts w:asciiTheme="minorHAnsi" w:eastAsiaTheme="minorEastAsia" w:hAnsiTheme="minorHAnsi" w:cstheme="minorBidi"/>
          <w:sz w:val="22"/>
          <w:szCs w:val="22"/>
          <w:lang w:val="en-IN" w:eastAsia="ja-JP"/>
        </w:rPr>
      </w:pPr>
      <w:r>
        <w:t>8.10.3.2.3.1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_Toc100767786 \h </w:instrText>
      </w:r>
      <w:r>
        <w:fldChar w:fldCharType="separate"/>
      </w:r>
      <w:r>
        <w:t>127</w:t>
      </w:r>
      <w:r>
        <w:fldChar w:fldCharType="end"/>
      </w:r>
    </w:p>
    <w:p w14:paraId="31E69F1E" w14:textId="77ED2AC1" w:rsidR="00EE3E0F" w:rsidRDefault="00EE3E0F">
      <w:pPr>
        <w:pStyle w:val="TOC6"/>
        <w:rPr>
          <w:rFonts w:asciiTheme="minorHAnsi" w:eastAsiaTheme="minorEastAsia" w:hAnsiTheme="minorHAnsi" w:cstheme="minorBidi"/>
          <w:sz w:val="22"/>
          <w:szCs w:val="22"/>
          <w:lang w:val="en-IN" w:eastAsia="ja-JP"/>
        </w:rPr>
      </w:pPr>
      <w:r>
        <w:t>8.10.3.2.3.2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_Toc100767787 \h </w:instrText>
      </w:r>
      <w:r>
        <w:fldChar w:fldCharType="separate"/>
      </w:r>
      <w:r>
        <w:t>128</w:t>
      </w:r>
      <w:r>
        <w:fldChar w:fldCharType="end"/>
      </w:r>
    </w:p>
    <w:p w14:paraId="77730E3F" w14:textId="58E630F6" w:rsidR="00EE3E0F" w:rsidRDefault="00EE3E0F">
      <w:pPr>
        <w:pStyle w:val="TOC5"/>
        <w:rPr>
          <w:rFonts w:asciiTheme="minorHAnsi" w:eastAsiaTheme="minorEastAsia" w:hAnsiTheme="minorHAnsi" w:cstheme="minorBidi"/>
          <w:sz w:val="22"/>
          <w:szCs w:val="22"/>
          <w:lang w:val="en-IN" w:eastAsia="ja-JP"/>
        </w:rPr>
      </w:pPr>
      <w:r>
        <w:t>8.10.3.2.4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_Toc100767788 \h </w:instrText>
      </w:r>
      <w:r>
        <w:fldChar w:fldCharType="separate"/>
      </w:r>
      <w:r>
        <w:t>129</w:t>
      </w:r>
      <w:r>
        <w:fldChar w:fldCharType="end"/>
      </w:r>
    </w:p>
    <w:p w14:paraId="13F68A9D" w14:textId="5A882998" w:rsidR="00EE3E0F" w:rsidRDefault="00EE3E0F">
      <w:pPr>
        <w:pStyle w:val="TOC4"/>
        <w:rPr>
          <w:rFonts w:asciiTheme="minorHAnsi" w:eastAsiaTheme="minorEastAsia" w:hAnsiTheme="minorHAnsi" w:cstheme="minorBidi"/>
          <w:sz w:val="22"/>
          <w:szCs w:val="22"/>
          <w:lang w:val="en-IN" w:eastAsia="ja-JP"/>
        </w:rPr>
      </w:pPr>
      <w:r>
        <w:t>8.10.3.3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_Toc100767789 \h </w:instrText>
      </w:r>
      <w:r>
        <w:fldChar w:fldCharType="separate"/>
      </w:r>
      <w:r>
        <w:t>129</w:t>
      </w:r>
      <w:r>
        <w:fldChar w:fldCharType="end"/>
      </w:r>
    </w:p>
    <w:p w14:paraId="74306919" w14:textId="611A55F8" w:rsidR="00EE3E0F" w:rsidRDefault="00EE3E0F">
      <w:pPr>
        <w:pStyle w:val="TOC5"/>
        <w:rPr>
          <w:rFonts w:asciiTheme="minorHAnsi" w:eastAsiaTheme="minorEastAsia" w:hAnsiTheme="minorHAnsi" w:cstheme="minorBidi"/>
          <w:sz w:val="22"/>
          <w:szCs w:val="22"/>
          <w:lang w:val="en-IN" w:eastAsia="ja-JP"/>
        </w:rPr>
      </w:pPr>
      <w:r>
        <w:t>8.10.3.3.1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_Toc100767790 \h </w:instrText>
      </w:r>
      <w:r>
        <w:fldChar w:fldCharType="separate"/>
      </w:r>
      <w:r>
        <w:t>129</w:t>
      </w:r>
      <w:r>
        <w:fldChar w:fldCharType="end"/>
      </w:r>
    </w:p>
    <w:p w14:paraId="003CC98A" w14:textId="0A9A89F2" w:rsidR="00EE3E0F" w:rsidRDefault="00EE3E0F">
      <w:pPr>
        <w:pStyle w:val="TOC5"/>
        <w:rPr>
          <w:rFonts w:asciiTheme="minorHAnsi" w:eastAsiaTheme="minorEastAsia" w:hAnsiTheme="minorHAnsi" w:cstheme="minorBidi"/>
          <w:sz w:val="22"/>
          <w:szCs w:val="22"/>
          <w:lang w:val="en-IN" w:eastAsia="ja-JP"/>
        </w:rPr>
      </w:pPr>
      <w:r>
        <w:t>8.10.3.3.2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_Toc100767791 \h </w:instrText>
      </w:r>
      <w:r>
        <w:fldChar w:fldCharType="separate"/>
      </w:r>
      <w:r>
        <w:t>129</w:t>
      </w:r>
      <w:r>
        <w:fldChar w:fldCharType="end"/>
      </w:r>
    </w:p>
    <w:p w14:paraId="370C6483" w14:textId="581A925F" w:rsidR="00EE3E0F" w:rsidRDefault="00EE3E0F">
      <w:pPr>
        <w:pStyle w:val="TOC5"/>
        <w:rPr>
          <w:rFonts w:asciiTheme="minorHAnsi" w:eastAsiaTheme="minorEastAsia" w:hAnsiTheme="minorHAnsi" w:cstheme="minorBidi"/>
          <w:sz w:val="22"/>
          <w:szCs w:val="22"/>
          <w:lang w:val="en-IN" w:eastAsia="ja-JP"/>
        </w:rPr>
      </w:pPr>
      <w:r>
        <w:t>8.10.3.3.3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_Toc100767792 \h </w:instrText>
      </w:r>
      <w:r>
        <w:fldChar w:fldCharType="separate"/>
      </w:r>
      <w:r>
        <w:t>129</w:t>
      </w:r>
      <w:r>
        <w:fldChar w:fldCharType="end"/>
      </w:r>
    </w:p>
    <w:p w14:paraId="7178C3F7" w14:textId="4325736D" w:rsidR="00EE3E0F" w:rsidRDefault="00EE3E0F">
      <w:pPr>
        <w:pStyle w:val="TOC6"/>
        <w:rPr>
          <w:rFonts w:asciiTheme="minorHAnsi" w:eastAsiaTheme="minorEastAsia" w:hAnsiTheme="minorHAnsi" w:cstheme="minorBidi"/>
          <w:sz w:val="22"/>
          <w:szCs w:val="22"/>
          <w:lang w:val="en-IN" w:eastAsia="ja-JP"/>
        </w:rPr>
      </w:pPr>
      <w:r>
        <w:lastRenderedPageBreak/>
        <w:t>8.10.3.3.3.1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_Toc100767793 \h </w:instrText>
      </w:r>
      <w:r>
        <w:fldChar w:fldCharType="separate"/>
      </w:r>
      <w:r>
        <w:t>129</w:t>
      </w:r>
      <w:r>
        <w:fldChar w:fldCharType="end"/>
      </w:r>
    </w:p>
    <w:p w14:paraId="4102C2CE" w14:textId="2CDF8B23" w:rsidR="00EE3E0F" w:rsidRDefault="00EE3E0F">
      <w:pPr>
        <w:pStyle w:val="TOC5"/>
        <w:rPr>
          <w:rFonts w:asciiTheme="minorHAnsi" w:eastAsiaTheme="minorEastAsia" w:hAnsiTheme="minorHAnsi" w:cstheme="minorBidi"/>
          <w:sz w:val="22"/>
          <w:szCs w:val="22"/>
          <w:lang w:val="en-IN" w:eastAsia="ja-JP"/>
        </w:rPr>
      </w:pPr>
      <w:r>
        <w:t>8.10.3.3.4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_Toc100767794 \h </w:instrText>
      </w:r>
      <w:r>
        <w:fldChar w:fldCharType="separate"/>
      </w:r>
      <w:r>
        <w:t>130</w:t>
      </w:r>
      <w:r>
        <w:fldChar w:fldCharType="end"/>
      </w:r>
    </w:p>
    <w:p w14:paraId="21F83E37" w14:textId="1FA7F1BB" w:rsidR="00EE3E0F" w:rsidRDefault="00EE3E0F">
      <w:pPr>
        <w:pStyle w:val="TOC3"/>
        <w:rPr>
          <w:rFonts w:asciiTheme="minorHAnsi" w:eastAsiaTheme="minorEastAsia" w:hAnsiTheme="minorHAnsi" w:cstheme="minorBidi"/>
          <w:sz w:val="22"/>
          <w:szCs w:val="22"/>
          <w:lang w:val="en-IN" w:eastAsia="ja-JP"/>
        </w:rPr>
      </w:pPr>
      <w:r>
        <w:t>8.10.4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_Toc100767795 \h </w:instrText>
      </w:r>
      <w:r>
        <w:fldChar w:fldCharType="separate"/>
      </w:r>
      <w:r>
        <w:t>130</w:t>
      </w:r>
      <w:r>
        <w:fldChar w:fldCharType="end"/>
      </w:r>
    </w:p>
    <w:p w14:paraId="4B77949A" w14:textId="79302F28" w:rsidR="00EE3E0F" w:rsidRDefault="00EE3E0F">
      <w:pPr>
        <w:pStyle w:val="TOC4"/>
        <w:rPr>
          <w:rFonts w:asciiTheme="minorHAnsi" w:eastAsiaTheme="minorEastAsia" w:hAnsiTheme="minorHAnsi" w:cstheme="minorBidi"/>
          <w:sz w:val="22"/>
          <w:szCs w:val="22"/>
          <w:lang w:val="en-IN" w:eastAsia="ja-JP"/>
        </w:rPr>
      </w:pPr>
      <w:r>
        <w:t>8.10.4.1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_Toc100767796 \h </w:instrText>
      </w:r>
      <w:r>
        <w:fldChar w:fldCharType="separate"/>
      </w:r>
      <w:r>
        <w:t>130</w:t>
      </w:r>
      <w:r>
        <w:fldChar w:fldCharType="end"/>
      </w:r>
    </w:p>
    <w:p w14:paraId="458CC2DE" w14:textId="25CA1072" w:rsidR="00EE3E0F" w:rsidRDefault="00EE3E0F">
      <w:pPr>
        <w:pStyle w:val="TOC4"/>
        <w:rPr>
          <w:rFonts w:asciiTheme="minorHAnsi" w:eastAsiaTheme="minorEastAsia" w:hAnsiTheme="minorHAnsi" w:cstheme="minorBidi"/>
          <w:sz w:val="22"/>
          <w:szCs w:val="22"/>
          <w:lang w:val="en-IN" w:eastAsia="ja-JP"/>
        </w:rPr>
      </w:pPr>
      <w:r>
        <w:t>8.10.4.2</w:t>
      </w:r>
      <w:r>
        <w:rPr>
          <w:rFonts w:asciiTheme="minorHAnsi" w:eastAsiaTheme="minorEastAsia" w:hAnsiTheme="minorHAnsi" w:cstheme="minorBidi"/>
          <w:sz w:val="22"/>
          <w:szCs w:val="22"/>
          <w:lang w:val="en-IN" w:eastAsia="ja-JP"/>
        </w:rPr>
        <w:tab/>
      </w:r>
      <w:r>
        <w:t>Operation: Request</w:t>
      </w:r>
      <w:r w:rsidRPr="00E3687E">
        <w:rPr>
          <w:rFonts w:cs="Courier New"/>
        </w:rPr>
        <w:t>EELManagedACR</w:t>
      </w:r>
      <w:r>
        <w:tab/>
      </w:r>
      <w:r>
        <w:fldChar w:fldCharType="begin"/>
      </w:r>
      <w:r>
        <w:instrText xml:space="preserve"> PAGEREF _Toc100767797 \h </w:instrText>
      </w:r>
      <w:r>
        <w:fldChar w:fldCharType="separate"/>
      </w:r>
      <w:r>
        <w:t>131</w:t>
      </w:r>
      <w:r>
        <w:fldChar w:fldCharType="end"/>
      </w:r>
    </w:p>
    <w:p w14:paraId="441CA035" w14:textId="27313655" w:rsidR="00EE3E0F" w:rsidRDefault="00EE3E0F">
      <w:pPr>
        <w:pStyle w:val="TOC5"/>
        <w:rPr>
          <w:rFonts w:asciiTheme="minorHAnsi" w:eastAsiaTheme="minorEastAsia" w:hAnsiTheme="minorHAnsi" w:cstheme="minorBidi"/>
          <w:sz w:val="22"/>
          <w:szCs w:val="22"/>
          <w:lang w:val="en-IN" w:eastAsia="ja-JP"/>
        </w:rPr>
      </w:pPr>
      <w:r>
        <w:t>8.10.4.2.1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_Toc100767798 \h </w:instrText>
      </w:r>
      <w:r>
        <w:fldChar w:fldCharType="separate"/>
      </w:r>
      <w:r>
        <w:t>131</w:t>
      </w:r>
      <w:r>
        <w:fldChar w:fldCharType="end"/>
      </w:r>
    </w:p>
    <w:p w14:paraId="193AD7C4" w14:textId="05B2587C" w:rsidR="00EE3E0F" w:rsidRDefault="00EE3E0F">
      <w:pPr>
        <w:pStyle w:val="TOC5"/>
        <w:rPr>
          <w:rFonts w:asciiTheme="minorHAnsi" w:eastAsiaTheme="minorEastAsia" w:hAnsiTheme="minorHAnsi" w:cstheme="minorBidi"/>
          <w:sz w:val="22"/>
          <w:szCs w:val="22"/>
          <w:lang w:val="en-IN" w:eastAsia="ja-JP"/>
        </w:rPr>
      </w:pPr>
      <w:r>
        <w:t>8.10.4.2.2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_Toc100767799 \h </w:instrText>
      </w:r>
      <w:r>
        <w:fldChar w:fldCharType="separate"/>
      </w:r>
      <w:r>
        <w:t>131</w:t>
      </w:r>
      <w:r>
        <w:fldChar w:fldCharType="end"/>
      </w:r>
    </w:p>
    <w:p w14:paraId="01742AC3" w14:textId="7AB39ABE" w:rsidR="00EE3E0F" w:rsidRDefault="00EE3E0F">
      <w:pPr>
        <w:pStyle w:val="TOC3"/>
        <w:rPr>
          <w:rFonts w:asciiTheme="minorHAnsi" w:eastAsiaTheme="minorEastAsia" w:hAnsiTheme="minorHAnsi" w:cstheme="minorBidi"/>
          <w:sz w:val="22"/>
          <w:szCs w:val="22"/>
          <w:lang w:val="en-IN" w:eastAsia="ja-JP"/>
        </w:rPr>
      </w:pPr>
      <w:r>
        <w:t>8.10.5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_Toc100767800 \h </w:instrText>
      </w:r>
      <w:r>
        <w:fldChar w:fldCharType="separate"/>
      </w:r>
      <w:r>
        <w:t>132</w:t>
      </w:r>
      <w:r>
        <w:fldChar w:fldCharType="end"/>
      </w:r>
    </w:p>
    <w:p w14:paraId="609922ED" w14:textId="7254BB62" w:rsidR="00EE3E0F" w:rsidRDefault="00EE3E0F">
      <w:pPr>
        <w:pStyle w:val="TOC4"/>
        <w:rPr>
          <w:rFonts w:asciiTheme="minorHAnsi" w:eastAsiaTheme="minorEastAsia" w:hAnsiTheme="minorHAnsi" w:cstheme="minorBidi"/>
          <w:sz w:val="22"/>
          <w:szCs w:val="22"/>
          <w:lang w:val="en-IN" w:eastAsia="ja-JP"/>
        </w:rPr>
      </w:pPr>
      <w:r>
        <w:t>8.10.5.1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_Toc100767801 \h </w:instrText>
      </w:r>
      <w:r>
        <w:fldChar w:fldCharType="separate"/>
      </w:r>
      <w:r>
        <w:t>132</w:t>
      </w:r>
      <w:r>
        <w:fldChar w:fldCharType="end"/>
      </w:r>
    </w:p>
    <w:p w14:paraId="6DDDBEC1" w14:textId="4CEA4E6C" w:rsidR="00EE3E0F" w:rsidRDefault="00EE3E0F">
      <w:pPr>
        <w:pStyle w:val="TOC4"/>
        <w:rPr>
          <w:rFonts w:asciiTheme="minorHAnsi" w:eastAsiaTheme="minorEastAsia" w:hAnsiTheme="minorHAnsi" w:cstheme="minorBidi"/>
          <w:sz w:val="22"/>
          <w:szCs w:val="22"/>
          <w:lang w:val="en-IN" w:eastAsia="ja-JP"/>
        </w:rPr>
      </w:pPr>
      <w:r>
        <w:t>8.10</w:t>
      </w:r>
      <w:r w:rsidRPr="00E3687E">
        <w:rPr>
          <w:lang w:val="en-US"/>
        </w:rPr>
        <w:t>.5.2</w:t>
      </w:r>
      <w:r>
        <w:rPr>
          <w:rFonts w:asciiTheme="minorHAnsi" w:eastAsiaTheme="minorEastAsia" w:hAnsiTheme="minorHAnsi" w:cstheme="minorBidi"/>
          <w:sz w:val="22"/>
          <w:szCs w:val="22"/>
          <w:lang w:val="en-IN" w:eastAsia="ja-JP"/>
        </w:rPr>
        <w:tab/>
      </w:r>
      <w:r w:rsidRPr="00E3687E">
        <w:rPr>
          <w:lang w:val="en-US"/>
        </w:rPr>
        <w:t>ACT Status Notification</w:t>
      </w:r>
      <w:r>
        <w:tab/>
      </w:r>
      <w:r>
        <w:fldChar w:fldCharType="begin"/>
      </w:r>
      <w:r>
        <w:instrText xml:space="preserve"> PAGEREF _Toc100767802 \h </w:instrText>
      </w:r>
      <w:r>
        <w:fldChar w:fldCharType="separate"/>
      </w:r>
      <w:r>
        <w:t>132</w:t>
      </w:r>
      <w:r>
        <w:fldChar w:fldCharType="end"/>
      </w:r>
    </w:p>
    <w:p w14:paraId="6EEBE38D" w14:textId="1892B075" w:rsidR="00EE3E0F" w:rsidRDefault="00EE3E0F">
      <w:pPr>
        <w:pStyle w:val="TOC5"/>
        <w:rPr>
          <w:rFonts w:asciiTheme="minorHAnsi" w:eastAsiaTheme="minorEastAsia" w:hAnsiTheme="minorHAnsi" w:cstheme="minorBidi"/>
          <w:sz w:val="22"/>
          <w:szCs w:val="22"/>
          <w:lang w:val="en-IN" w:eastAsia="ja-JP"/>
        </w:rPr>
      </w:pPr>
      <w:r>
        <w:t>8.10</w:t>
      </w:r>
      <w:r w:rsidRPr="00E3687E">
        <w:rPr>
          <w:lang w:val="en-US"/>
        </w:rPr>
        <w:t>.5.2.1</w:t>
      </w:r>
      <w:r>
        <w:rPr>
          <w:rFonts w:asciiTheme="minorHAnsi" w:eastAsiaTheme="minorEastAsia" w:hAnsiTheme="minorHAnsi" w:cstheme="minorBidi"/>
          <w:sz w:val="22"/>
          <w:szCs w:val="22"/>
          <w:lang w:val="en-IN" w:eastAsia="ja-JP"/>
        </w:rPr>
        <w:tab/>
      </w:r>
      <w:r w:rsidRPr="00E3687E">
        <w:rPr>
          <w:lang w:val="en-US"/>
        </w:rPr>
        <w:t>Description</w:t>
      </w:r>
      <w:r>
        <w:tab/>
      </w:r>
      <w:r>
        <w:fldChar w:fldCharType="begin"/>
      </w:r>
      <w:r>
        <w:instrText xml:space="preserve"> PAGEREF _Toc100767803 \h </w:instrText>
      </w:r>
      <w:r>
        <w:fldChar w:fldCharType="separate"/>
      </w:r>
      <w:r>
        <w:t>132</w:t>
      </w:r>
      <w:r>
        <w:fldChar w:fldCharType="end"/>
      </w:r>
    </w:p>
    <w:p w14:paraId="6A8598B9" w14:textId="30CED02E" w:rsidR="00EE3E0F" w:rsidRDefault="00EE3E0F">
      <w:pPr>
        <w:pStyle w:val="TOC5"/>
        <w:rPr>
          <w:rFonts w:asciiTheme="minorHAnsi" w:eastAsiaTheme="minorEastAsia" w:hAnsiTheme="minorHAnsi" w:cstheme="minorBidi"/>
          <w:sz w:val="22"/>
          <w:szCs w:val="22"/>
          <w:lang w:val="en-IN" w:eastAsia="ja-JP"/>
        </w:rPr>
      </w:pPr>
      <w:r>
        <w:t>8.10.5.2.2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_Toc100767804 \h </w:instrText>
      </w:r>
      <w:r>
        <w:fldChar w:fldCharType="separate"/>
      </w:r>
      <w:r>
        <w:t>132</w:t>
      </w:r>
      <w:r>
        <w:fldChar w:fldCharType="end"/>
      </w:r>
    </w:p>
    <w:p w14:paraId="2240DED4" w14:textId="128E1AB6" w:rsidR="00EE3E0F" w:rsidRDefault="00EE3E0F">
      <w:pPr>
        <w:pStyle w:val="TOC5"/>
        <w:rPr>
          <w:rFonts w:asciiTheme="minorHAnsi" w:eastAsiaTheme="minorEastAsia" w:hAnsiTheme="minorHAnsi" w:cstheme="minorBidi"/>
          <w:sz w:val="22"/>
          <w:szCs w:val="22"/>
          <w:lang w:val="en-IN" w:eastAsia="ja-JP"/>
        </w:rPr>
      </w:pPr>
      <w:r>
        <w:t>8.10.5.2.3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_Toc100767805 \h </w:instrText>
      </w:r>
      <w:r>
        <w:fldChar w:fldCharType="separate"/>
      </w:r>
      <w:r>
        <w:t>133</w:t>
      </w:r>
      <w:r>
        <w:fldChar w:fldCharType="end"/>
      </w:r>
    </w:p>
    <w:p w14:paraId="2DB13AE4" w14:textId="795E0AE0" w:rsidR="00EE3E0F" w:rsidRDefault="00EE3E0F">
      <w:pPr>
        <w:pStyle w:val="TOC6"/>
        <w:rPr>
          <w:rFonts w:asciiTheme="minorHAnsi" w:eastAsiaTheme="minorEastAsia" w:hAnsiTheme="minorHAnsi" w:cstheme="minorBidi"/>
          <w:sz w:val="22"/>
          <w:szCs w:val="22"/>
          <w:lang w:val="en-IN" w:eastAsia="ja-JP"/>
        </w:rPr>
      </w:pPr>
      <w:r>
        <w:t>8.10.5.2.3.1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_Toc100767806 \h </w:instrText>
      </w:r>
      <w:r>
        <w:fldChar w:fldCharType="separate"/>
      </w:r>
      <w:r>
        <w:t>133</w:t>
      </w:r>
      <w:r>
        <w:fldChar w:fldCharType="end"/>
      </w:r>
    </w:p>
    <w:p w14:paraId="032D086F" w14:textId="5E2FD47D" w:rsidR="00EE3E0F" w:rsidRDefault="00EE3E0F">
      <w:pPr>
        <w:pStyle w:val="TOC3"/>
        <w:rPr>
          <w:rFonts w:asciiTheme="minorHAnsi" w:eastAsiaTheme="minorEastAsia" w:hAnsiTheme="minorHAnsi" w:cstheme="minorBidi"/>
          <w:sz w:val="22"/>
          <w:szCs w:val="22"/>
          <w:lang w:val="en-IN" w:eastAsia="ja-JP"/>
        </w:rPr>
      </w:pPr>
      <w:r>
        <w:t>8.10.6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_Toc100767807 \h </w:instrText>
      </w:r>
      <w:r>
        <w:fldChar w:fldCharType="separate"/>
      </w:r>
      <w:r>
        <w:t>133</w:t>
      </w:r>
      <w:r>
        <w:fldChar w:fldCharType="end"/>
      </w:r>
    </w:p>
    <w:p w14:paraId="71A9485D" w14:textId="022C2278" w:rsidR="00EE3E0F" w:rsidRDefault="00EE3E0F">
      <w:pPr>
        <w:pStyle w:val="TOC4"/>
        <w:rPr>
          <w:rFonts w:asciiTheme="minorHAnsi" w:eastAsiaTheme="minorEastAsia" w:hAnsiTheme="minorHAnsi" w:cstheme="minorBidi"/>
          <w:sz w:val="22"/>
          <w:szCs w:val="22"/>
          <w:lang w:val="en-IN" w:eastAsia="ja-JP"/>
        </w:rPr>
      </w:pPr>
      <w:r>
        <w:t>8.10.6.1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_Toc100767808 \h </w:instrText>
      </w:r>
      <w:r>
        <w:fldChar w:fldCharType="separate"/>
      </w:r>
      <w:r>
        <w:t>133</w:t>
      </w:r>
      <w:r>
        <w:fldChar w:fldCharType="end"/>
      </w:r>
    </w:p>
    <w:p w14:paraId="064A00EA" w14:textId="2874C3B0" w:rsidR="00EE3E0F" w:rsidRDefault="00EE3E0F">
      <w:pPr>
        <w:pStyle w:val="TOC4"/>
        <w:rPr>
          <w:rFonts w:asciiTheme="minorHAnsi" w:eastAsiaTheme="minorEastAsia" w:hAnsiTheme="minorHAnsi" w:cstheme="minorBidi"/>
          <w:sz w:val="22"/>
          <w:szCs w:val="22"/>
          <w:lang w:val="en-IN" w:eastAsia="ja-JP"/>
        </w:rPr>
      </w:pPr>
      <w:r>
        <w:t>8.10</w:t>
      </w:r>
      <w:r w:rsidRPr="00E3687E">
        <w:rPr>
          <w:lang w:val="en-US"/>
        </w:rPr>
        <w:t>.6.2</w:t>
      </w:r>
      <w:r>
        <w:rPr>
          <w:rFonts w:asciiTheme="minorHAnsi" w:eastAsiaTheme="minorEastAsia" w:hAnsiTheme="minorHAnsi" w:cstheme="minorBidi"/>
          <w:sz w:val="22"/>
          <w:szCs w:val="22"/>
          <w:lang w:val="en-IN" w:eastAsia="ja-JP"/>
        </w:rPr>
        <w:tab/>
      </w:r>
      <w:r w:rsidRPr="00E3687E">
        <w:rPr>
          <w:lang w:val="en-US"/>
        </w:rPr>
        <w:t>Structured data types</w:t>
      </w:r>
      <w:r>
        <w:tab/>
      </w:r>
      <w:r>
        <w:fldChar w:fldCharType="begin"/>
      </w:r>
      <w:r>
        <w:instrText xml:space="preserve"> PAGEREF _Toc100767809 \h </w:instrText>
      </w:r>
      <w:r>
        <w:fldChar w:fldCharType="separate"/>
      </w:r>
      <w:r>
        <w:t>134</w:t>
      </w:r>
      <w:r>
        <w:fldChar w:fldCharType="end"/>
      </w:r>
    </w:p>
    <w:p w14:paraId="6011D56A" w14:textId="34C843A7" w:rsidR="00EE3E0F" w:rsidRDefault="00EE3E0F">
      <w:pPr>
        <w:pStyle w:val="TOC5"/>
        <w:rPr>
          <w:rFonts w:asciiTheme="minorHAnsi" w:eastAsiaTheme="minorEastAsia" w:hAnsiTheme="minorHAnsi" w:cstheme="minorBidi"/>
          <w:sz w:val="22"/>
          <w:szCs w:val="22"/>
          <w:lang w:val="en-IN" w:eastAsia="ja-JP"/>
        </w:rPr>
      </w:pPr>
      <w:r>
        <w:t>8.10.6.2.1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_Toc100767810 \h </w:instrText>
      </w:r>
      <w:r>
        <w:fldChar w:fldCharType="separate"/>
      </w:r>
      <w:r>
        <w:t>134</w:t>
      </w:r>
      <w:r>
        <w:fldChar w:fldCharType="end"/>
      </w:r>
    </w:p>
    <w:p w14:paraId="27353D7E" w14:textId="1F3F3C9F" w:rsidR="00EE3E0F" w:rsidRDefault="00EE3E0F">
      <w:pPr>
        <w:pStyle w:val="TOC5"/>
        <w:rPr>
          <w:rFonts w:asciiTheme="minorHAnsi" w:eastAsiaTheme="minorEastAsia" w:hAnsiTheme="minorHAnsi" w:cstheme="minorBidi"/>
          <w:sz w:val="22"/>
          <w:szCs w:val="22"/>
          <w:lang w:val="en-IN" w:eastAsia="ja-JP"/>
        </w:rPr>
      </w:pPr>
      <w:r>
        <w:t>8.10.6.2.2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_Toc100767811 \h </w:instrText>
      </w:r>
      <w:r>
        <w:fldChar w:fldCharType="separate"/>
      </w:r>
      <w:r>
        <w:t>134</w:t>
      </w:r>
      <w:r>
        <w:fldChar w:fldCharType="end"/>
      </w:r>
    </w:p>
    <w:p w14:paraId="4084D986" w14:textId="217E9399" w:rsidR="00EE3E0F" w:rsidRDefault="00EE3E0F">
      <w:pPr>
        <w:pStyle w:val="TOC5"/>
        <w:rPr>
          <w:rFonts w:asciiTheme="minorHAnsi" w:eastAsiaTheme="minorEastAsia" w:hAnsiTheme="minorHAnsi" w:cstheme="minorBidi"/>
          <w:sz w:val="22"/>
          <w:szCs w:val="22"/>
          <w:lang w:val="en-IN" w:eastAsia="ja-JP"/>
        </w:rPr>
      </w:pPr>
      <w:r>
        <w:t>8.10.6.2.3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_Toc100767812 \h </w:instrText>
      </w:r>
      <w:r>
        <w:fldChar w:fldCharType="separate"/>
      </w:r>
      <w:r>
        <w:t>135</w:t>
      </w:r>
      <w:r>
        <w:fldChar w:fldCharType="end"/>
      </w:r>
    </w:p>
    <w:p w14:paraId="4399BFD9" w14:textId="7BB1ACAA" w:rsidR="00EE3E0F" w:rsidRDefault="00EE3E0F">
      <w:pPr>
        <w:pStyle w:val="TOC5"/>
        <w:rPr>
          <w:rFonts w:asciiTheme="minorHAnsi" w:eastAsiaTheme="minorEastAsia" w:hAnsiTheme="minorHAnsi" w:cstheme="minorBidi"/>
          <w:sz w:val="22"/>
          <w:szCs w:val="22"/>
          <w:lang w:val="en-IN" w:eastAsia="ja-JP"/>
        </w:rPr>
      </w:pPr>
      <w:r>
        <w:t>8.10.6.2.4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_Toc100767813 \h </w:instrText>
      </w:r>
      <w:r>
        <w:fldChar w:fldCharType="separate"/>
      </w:r>
      <w:r>
        <w:t>135</w:t>
      </w:r>
      <w:r>
        <w:fldChar w:fldCharType="end"/>
      </w:r>
    </w:p>
    <w:p w14:paraId="7C61BD52" w14:textId="7638A8EB" w:rsidR="00EE3E0F" w:rsidRDefault="00EE3E0F">
      <w:pPr>
        <w:pStyle w:val="TOC5"/>
        <w:rPr>
          <w:rFonts w:asciiTheme="minorHAnsi" w:eastAsiaTheme="minorEastAsia" w:hAnsiTheme="minorHAnsi" w:cstheme="minorBidi"/>
          <w:sz w:val="22"/>
          <w:szCs w:val="22"/>
          <w:lang w:val="en-IN" w:eastAsia="ja-JP"/>
        </w:rPr>
      </w:pPr>
      <w:r>
        <w:t>8.10.6.2.5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_Toc100767814 \h </w:instrText>
      </w:r>
      <w:r>
        <w:fldChar w:fldCharType="separate"/>
      </w:r>
      <w:r>
        <w:t>135</w:t>
      </w:r>
      <w:r>
        <w:fldChar w:fldCharType="end"/>
      </w:r>
    </w:p>
    <w:p w14:paraId="4CA8FCA8" w14:textId="538C495A" w:rsidR="00EE3E0F" w:rsidRDefault="00EE3E0F">
      <w:pPr>
        <w:pStyle w:val="TOC4"/>
        <w:rPr>
          <w:rFonts w:asciiTheme="minorHAnsi" w:eastAsiaTheme="minorEastAsia" w:hAnsiTheme="minorHAnsi" w:cstheme="minorBidi"/>
          <w:sz w:val="22"/>
          <w:szCs w:val="22"/>
          <w:lang w:val="en-IN" w:eastAsia="ja-JP"/>
        </w:rPr>
      </w:pPr>
      <w:r>
        <w:t>8.10</w:t>
      </w:r>
      <w:r w:rsidRPr="00E3687E">
        <w:rPr>
          <w:lang w:val="en-US"/>
        </w:rPr>
        <w:t>.6.3</w:t>
      </w:r>
      <w:r>
        <w:rPr>
          <w:rFonts w:asciiTheme="minorHAnsi" w:eastAsiaTheme="minorEastAsia" w:hAnsiTheme="minorHAnsi" w:cstheme="minorBidi"/>
          <w:sz w:val="22"/>
          <w:szCs w:val="22"/>
          <w:lang w:val="en-IN" w:eastAsia="ja-JP"/>
        </w:rPr>
        <w:tab/>
      </w:r>
      <w:r w:rsidRPr="00E3687E">
        <w:rPr>
          <w:lang w:val="en-US"/>
        </w:rPr>
        <w:t>Simple data types and enumerations</w:t>
      </w:r>
      <w:r>
        <w:tab/>
      </w:r>
      <w:r>
        <w:fldChar w:fldCharType="begin"/>
      </w:r>
      <w:r>
        <w:instrText xml:space="preserve"> PAGEREF _Toc100767815 \h </w:instrText>
      </w:r>
      <w:r>
        <w:fldChar w:fldCharType="separate"/>
      </w:r>
      <w:r>
        <w:t>135</w:t>
      </w:r>
      <w:r>
        <w:fldChar w:fldCharType="end"/>
      </w:r>
    </w:p>
    <w:p w14:paraId="09F19B44" w14:textId="4D9E1ADE" w:rsidR="00EE3E0F" w:rsidRDefault="00EE3E0F">
      <w:pPr>
        <w:pStyle w:val="TOC5"/>
        <w:rPr>
          <w:rFonts w:asciiTheme="minorHAnsi" w:eastAsiaTheme="minorEastAsia" w:hAnsiTheme="minorHAnsi" w:cstheme="minorBidi"/>
          <w:sz w:val="22"/>
          <w:szCs w:val="22"/>
          <w:lang w:val="en-IN" w:eastAsia="ja-JP"/>
        </w:rPr>
      </w:pPr>
      <w:r>
        <w:t>8.10.6.3.1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_Toc100767816 \h </w:instrText>
      </w:r>
      <w:r>
        <w:fldChar w:fldCharType="separate"/>
      </w:r>
      <w:r>
        <w:t>135</w:t>
      </w:r>
      <w:r>
        <w:fldChar w:fldCharType="end"/>
      </w:r>
    </w:p>
    <w:p w14:paraId="14DE3834" w14:textId="18A4634E" w:rsidR="00EE3E0F" w:rsidRDefault="00EE3E0F">
      <w:pPr>
        <w:pStyle w:val="TOC5"/>
        <w:rPr>
          <w:rFonts w:asciiTheme="minorHAnsi" w:eastAsiaTheme="minorEastAsia" w:hAnsiTheme="minorHAnsi" w:cstheme="minorBidi"/>
          <w:sz w:val="22"/>
          <w:szCs w:val="22"/>
          <w:lang w:val="en-IN" w:eastAsia="ja-JP"/>
        </w:rPr>
      </w:pPr>
      <w:r>
        <w:t>8.10.6.3.2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_Toc100767817 \h </w:instrText>
      </w:r>
      <w:r>
        <w:fldChar w:fldCharType="separate"/>
      </w:r>
      <w:r>
        <w:t>135</w:t>
      </w:r>
      <w:r>
        <w:fldChar w:fldCharType="end"/>
      </w:r>
    </w:p>
    <w:p w14:paraId="2C1ED4B8" w14:textId="582CD2DA" w:rsidR="00EE3E0F" w:rsidRDefault="00EE3E0F">
      <w:pPr>
        <w:pStyle w:val="TOC4"/>
        <w:rPr>
          <w:rFonts w:asciiTheme="minorHAnsi" w:eastAsiaTheme="minorEastAsia" w:hAnsiTheme="minorHAnsi" w:cstheme="minorBidi"/>
          <w:sz w:val="22"/>
          <w:szCs w:val="22"/>
          <w:lang w:val="en-IN" w:eastAsia="ja-JP"/>
        </w:rPr>
      </w:pPr>
      <w:r>
        <w:t>8.10</w:t>
      </w:r>
      <w:r w:rsidRPr="00E3687E">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_Toc100767818 \h </w:instrText>
      </w:r>
      <w:r>
        <w:fldChar w:fldCharType="separate"/>
      </w:r>
      <w:r>
        <w:t>136</w:t>
      </w:r>
      <w:r>
        <w:fldChar w:fldCharType="end"/>
      </w:r>
    </w:p>
    <w:p w14:paraId="35D368AB" w14:textId="1EF81E2E" w:rsidR="00EE3E0F" w:rsidRDefault="00EE3E0F">
      <w:pPr>
        <w:pStyle w:val="TOC4"/>
        <w:rPr>
          <w:rFonts w:asciiTheme="minorHAnsi" w:eastAsiaTheme="minorEastAsia" w:hAnsiTheme="minorHAnsi" w:cstheme="minorBidi"/>
          <w:sz w:val="22"/>
          <w:szCs w:val="22"/>
          <w:lang w:val="en-IN" w:eastAsia="ja-JP"/>
        </w:rPr>
      </w:pPr>
      <w:r>
        <w:t>8.10.6.5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_Toc100767819 \h </w:instrText>
      </w:r>
      <w:r>
        <w:fldChar w:fldCharType="separate"/>
      </w:r>
      <w:r>
        <w:t>136</w:t>
      </w:r>
      <w:r>
        <w:fldChar w:fldCharType="end"/>
      </w:r>
    </w:p>
    <w:p w14:paraId="0A632916" w14:textId="5EADCAB1" w:rsidR="00EE3E0F" w:rsidRDefault="00EE3E0F">
      <w:pPr>
        <w:pStyle w:val="TOC5"/>
        <w:rPr>
          <w:rFonts w:asciiTheme="minorHAnsi" w:eastAsiaTheme="minorEastAsia" w:hAnsiTheme="minorHAnsi" w:cstheme="minorBidi"/>
          <w:sz w:val="22"/>
          <w:szCs w:val="22"/>
          <w:lang w:val="en-IN" w:eastAsia="ja-JP"/>
        </w:rPr>
      </w:pPr>
      <w:r>
        <w:t>8.10.6.5.1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_Toc100767820 \h </w:instrText>
      </w:r>
      <w:r>
        <w:fldChar w:fldCharType="separate"/>
      </w:r>
      <w:r>
        <w:t>136</w:t>
      </w:r>
      <w:r>
        <w:fldChar w:fldCharType="end"/>
      </w:r>
    </w:p>
    <w:p w14:paraId="192BF6FA" w14:textId="37624CBB" w:rsidR="00EE3E0F" w:rsidRDefault="00EE3E0F">
      <w:pPr>
        <w:pStyle w:val="TOC3"/>
        <w:rPr>
          <w:rFonts w:asciiTheme="minorHAnsi" w:eastAsiaTheme="minorEastAsia" w:hAnsiTheme="minorHAnsi" w:cstheme="minorBidi"/>
          <w:sz w:val="22"/>
          <w:szCs w:val="22"/>
          <w:lang w:val="en-IN" w:eastAsia="ja-JP"/>
        </w:rPr>
      </w:pPr>
      <w:r>
        <w:t>8.10.7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_Toc100767821 \h </w:instrText>
      </w:r>
      <w:r>
        <w:fldChar w:fldCharType="separate"/>
      </w:r>
      <w:r>
        <w:t>136</w:t>
      </w:r>
      <w:r>
        <w:fldChar w:fldCharType="end"/>
      </w:r>
    </w:p>
    <w:p w14:paraId="46AEA152" w14:textId="7A00282D" w:rsidR="00EE3E0F" w:rsidRDefault="00EE3E0F">
      <w:pPr>
        <w:pStyle w:val="TOC4"/>
        <w:rPr>
          <w:rFonts w:asciiTheme="minorHAnsi" w:eastAsiaTheme="minorEastAsia" w:hAnsiTheme="minorHAnsi" w:cstheme="minorBidi"/>
          <w:sz w:val="22"/>
          <w:szCs w:val="22"/>
          <w:lang w:val="en-IN" w:eastAsia="ja-JP"/>
        </w:rPr>
      </w:pPr>
      <w:r>
        <w:t>8.10.7.1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_Toc100767822 \h </w:instrText>
      </w:r>
      <w:r>
        <w:fldChar w:fldCharType="separate"/>
      </w:r>
      <w:r>
        <w:t>136</w:t>
      </w:r>
      <w:r>
        <w:fldChar w:fldCharType="end"/>
      </w:r>
    </w:p>
    <w:p w14:paraId="346FB216" w14:textId="4D18E78F" w:rsidR="00EE3E0F" w:rsidRDefault="00EE3E0F">
      <w:pPr>
        <w:pStyle w:val="TOC4"/>
        <w:rPr>
          <w:rFonts w:asciiTheme="minorHAnsi" w:eastAsiaTheme="minorEastAsia" w:hAnsiTheme="minorHAnsi" w:cstheme="minorBidi"/>
          <w:sz w:val="22"/>
          <w:szCs w:val="22"/>
          <w:lang w:val="en-IN" w:eastAsia="ja-JP"/>
        </w:rPr>
      </w:pPr>
      <w:r>
        <w:t>8.10.7.2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_Toc100767823 \h </w:instrText>
      </w:r>
      <w:r>
        <w:fldChar w:fldCharType="separate"/>
      </w:r>
      <w:r>
        <w:t>136</w:t>
      </w:r>
      <w:r>
        <w:fldChar w:fldCharType="end"/>
      </w:r>
    </w:p>
    <w:p w14:paraId="3C0FD407" w14:textId="08A25426" w:rsidR="00EE3E0F" w:rsidRDefault="00EE3E0F">
      <w:pPr>
        <w:pStyle w:val="TOC4"/>
        <w:rPr>
          <w:rFonts w:asciiTheme="minorHAnsi" w:eastAsiaTheme="minorEastAsia" w:hAnsiTheme="minorHAnsi" w:cstheme="minorBidi"/>
          <w:sz w:val="22"/>
          <w:szCs w:val="22"/>
          <w:lang w:val="en-IN" w:eastAsia="ja-JP"/>
        </w:rPr>
      </w:pPr>
      <w:r>
        <w:t>8.10.7.3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_Toc100767824 \h </w:instrText>
      </w:r>
      <w:r>
        <w:fldChar w:fldCharType="separate"/>
      </w:r>
      <w:r>
        <w:t>136</w:t>
      </w:r>
      <w:r>
        <w:fldChar w:fldCharType="end"/>
      </w:r>
    </w:p>
    <w:p w14:paraId="4645E8CF" w14:textId="43DD60B8" w:rsidR="00EE3E0F" w:rsidRDefault="00EE3E0F">
      <w:pPr>
        <w:pStyle w:val="TOC3"/>
        <w:rPr>
          <w:rFonts w:asciiTheme="minorHAnsi" w:eastAsiaTheme="minorEastAsia" w:hAnsiTheme="minorHAnsi" w:cstheme="minorBidi"/>
          <w:sz w:val="22"/>
          <w:szCs w:val="22"/>
          <w:lang w:val="en-IN" w:eastAsia="ja-JP"/>
        </w:rPr>
      </w:pPr>
      <w:r>
        <w:t>8.10.8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_Toc100767825 \h </w:instrText>
      </w:r>
      <w:r>
        <w:fldChar w:fldCharType="separate"/>
      </w:r>
      <w:r>
        <w:t>136</w:t>
      </w:r>
      <w:r>
        <w:fldChar w:fldCharType="end"/>
      </w:r>
    </w:p>
    <w:p w14:paraId="030125FE" w14:textId="11DACDB1" w:rsidR="00EE3E0F" w:rsidRDefault="00EE3E0F">
      <w:pPr>
        <w:pStyle w:val="TOC2"/>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_Toc100767826 \h </w:instrText>
      </w:r>
      <w:r>
        <w:fldChar w:fldCharType="separate"/>
      </w:r>
      <w:r>
        <w:t>136</w:t>
      </w:r>
      <w:r>
        <w:fldChar w:fldCharType="end"/>
      </w:r>
    </w:p>
    <w:p w14:paraId="5E1B3E1D" w14:textId="58812B19" w:rsidR="00EE3E0F" w:rsidRDefault="00EE3E0F">
      <w:pPr>
        <w:pStyle w:val="TOC3"/>
        <w:rPr>
          <w:rFonts w:asciiTheme="minorHAnsi" w:eastAsiaTheme="minorEastAsia" w:hAnsiTheme="minorHAnsi" w:cstheme="minorBidi"/>
          <w:sz w:val="22"/>
          <w:szCs w:val="22"/>
          <w:lang w:val="en-IN" w:eastAsia="ja-JP"/>
        </w:rPr>
      </w:pPr>
      <w:r>
        <w:t>8.11.1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_Toc100767827 \h </w:instrText>
      </w:r>
      <w:r>
        <w:fldChar w:fldCharType="separate"/>
      </w:r>
      <w:r>
        <w:t>136</w:t>
      </w:r>
      <w:r>
        <w:fldChar w:fldCharType="end"/>
      </w:r>
    </w:p>
    <w:p w14:paraId="562ACB42" w14:textId="6290CD33" w:rsidR="00EE3E0F" w:rsidRDefault="00EE3E0F">
      <w:pPr>
        <w:pStyle w:val="TOC3"/>
        <w:rPr>
          <w:rFonts w:asciiTheme="minorHAnsi" w:eastAsiaTheme="minorEastAsia" w:hAnsiTheme="minorHAnsi" w:cstheme="minorBidi"/>
          <w:sz w:val="22"/>
          <w:szCs w:val="22"/>
          <w:lang w:val="en-IN" w:eastAsia="ja-JP"/>
        </w:rPr>
      </w:pPr>
      <w:r>
        <w:t>8.11.2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_Toc100767828 \h </w:instrText>
      </w:r>
      <w:r>
        <w:fldChar w:fldCharType="separate"/>
      </w:r>
      <w:r>
        <w:t>137</w:t>
      </w:r>
      <w:r>
        <w:fldChar w:fldCharType="end"/>
      </w:r>
    </w:p>
    <w:p w14:paraId="42C482F6" w14:textId="7714C1AD" w:rsidR="00EE3E0F" w:rsidRDefault="00EE3E0F">
      <w:pPr>
        <w:pStyle w:val="TOC3"/>
        <w:rPr>
          <w:rFonts w:asciiTheme="minorHAnsi" w:eastAsiaTheme="minorEastAsia" w:hAnsiTheme="minorHAnsi" w:cstheme="minorBidi"/>
          <w:sz w:val="22"/>
          <w:szCs w:val="22"/>
          <w:lang w:val="en-IN" w:eastAsia="ja-JP"/>
        </w:rPr>
      </w:pPr>
      <w:r>
        <w:t>8.11.3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_Toc100767829 \h </w:instrText>
      </w:r>
      <w:r>
        <w:fldChar w:fldCharType="separate"/>
      </w:r>
      <w:r>
        <w:t>137</w:t>
      </w:r>
      <w:r>
        <w:fldChar w:fldCharType="end"/>
      </w:r>
    </w:p>
    <w:p w14:paraId="07E0E4FF" w14:textId="2D199AE7" w:rsidR="00EE3E0F" w:rsidRDefault="00EE3E0F">
      <w:pPr>
        <w:pStyle w:val="TOC3"/>
        <w:rPr>
          <w:rFonts w:asciiTheme="minorHAnsi" w:eastAsiaTheme="minorEastAsia" w:hAnsiTheme="minorHAnsi" w:cstheme="minorBidi"/>
          <w:sz w:val="22"/>
          <w:szCs w:val="22"/>
          <w:lang w:val="en-IN" w:eastAsia="ja-JP"/>
        </w:rPr>
      </w:pPr>
      <w:r>
        <w:t>8.11.4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_Toc100767830 \h </w:instrText>
      </w:r>
      <w:r>
        <w:fldChar w:fldCharType="separate"/>
      </w:r>
      <w:r>
        <w:t>137</w:t>
      </w:r>
      <w:r>
        <w:fldChar w:fldCharType="end"/>
      </w:r>
    </w:p>
    <w:p w14:paraId="59BDC501" w14:textId="0BE2DF5D" w:rsidR="00EE3E0F" w:rsidRDefault="00EE3E0F">
      <w:pPr>
        <w:pStyle w:val="TOC4"/>
        <w:rPr>
          <w:rFonts w:asciiTheme="minorHAnsi" w:eastAsiaTheme="minorEastAsia" w:hAnsiTheme="minorHAnsi" w:cstheme="minorBidi"/>
          <w:sz w:val="22"/>
          <w:szCs w:val="22"/>
          <w:lang w:val="en-IN" w:eastAsia="ja-JP"/>
        </w:rPr>
      </w:pPr>
      <w:r>
        <w:t>8.11.4.1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_Toc100767831 \h </w:instrText>
      </w:r>
      <w:r>
        <w:fldChar w:fldCharType="separate"/>
      </w:r>
      <w:r>
        <w:t>137</w:t>
      </w:r>
      <w:r>
        <w:fldChar w:fldCharType="end"/>
      </w:r>
    </w:p>
    <w:p w14:paraId="603BA44F" w14:textId="5C054D4B" w:rsidR="00EE3E0F" w:rsidRDefault="00EE3E0F">
      <w:pPr>
        <w:pStyle w:val="TOC4"/>
        <w:rPr>
          <w:rFonts w:asciiTheme="minorHAnsi" w:eastAsiaTheme="minorEastAsia" w:hAnsiTheme="minorHAnsi" w:cstheme="minorBidi"/>
          <w:sz w:val="22"/>
          <w:szCs w:val="22"/>
          <w:lang w:val="en-IN" w:eastAsia="ja-JP"/>
        </w:rPr>
      </w:pPr>
      <w:r>
        <w:t>8.11.4.2</w:t>
      </w:r>
      <w:r>
        <w:rPr>
          <w:rFonts w:asciiTheme="minorHAnsi" w:eastAsiaTheme="minorEastAsia" w:hAnsiTheme="minorHAnsi" w:cstheme="minorBidi"/>
          <w:sz w:val="22"/>
          <w:szCs w:val="22"/>
          <w:lang w:val="en-IN" w:eastAsia="ja-JP"/>
        </w:rPr>
        <w:tab/>
      </w:r>
      <w:r>
        <w:t>Operation: Request</w:t>
      </w:r>
      <w:r w:rsidRPr="00E3687E">
        <w:rPr>
          <w:rFonts w:cs="Courier New"/>
        </w:rPr>
        <w:t>ACRUpdate</w:t>
      </w:r>
      <w:r>
        <w:tab/>
      </w:r>
      <w:r>
        <w:fldChar w:fldCharType="begin"/>
      </w:r>
      <w:r>
        <w:instrText xml:space="preserve"> PAGEREF _Toc100767832 \h </w:instrText>
      </w:r>
      <w:r>
        <w:fldChar w:fldCharType="separate"/>
      </w:r>
      <w:r>
        <w:t>138</w:t>
      </w:r>
      <w:r>
        <w:fldChar w:fldCharType="end"/>
      </w:r>
    </w:p>
    <w:p w14:paraId="6B1B4895" w14:textId="1A5A092D" w:rsidR="00EE3E0F" w:rsidRDefault="00EE3E0F">
      <w:pPr>
        <w:pStyle w:val="TOC5"/>
        <w:rPr>
          <w:rFonts w:asciiTheme="minorHAnsi" w:eastAsiaTheme="minorEastAsia" w:hAnsiTheme="minorHAnsi" w:cstheme="minorBidi"/>
          <w:sz w:val="22"/>
          <w:szCs w:val="22"/>
          <w:lang w:val="en-IN" w:eastAsia="ja-JP"/>
        </w:rPr>
      </w:pPr>
      <w:r>
        <w:t>8.11.4.2.1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_Toc100767833 \h </w:instrText>
      </w:r>
      <w:r>
        <w:fldChar w:fldCharType="separate"/>
      </w:r>
      <w:r>
        <w:t>138</w:t>
      </w:r>
      <w:r>
        <w:fldChar w:fldCharType="end"/>
      </w:r>
    </w:p>
    <w:p w14:paraId="10BC6CD3" w14:textId="28814395" w:rsidR="00EE3E0F" w:rsidRDefault="00EE3E0F">
      <w:pPr>
        <w:pStyle w:val="TOC5"/>
        <w:rPr>
          <w:rFonts w:asciiTheme="minorHAnsi" w:eastAsiaTheme="minorEastAsia" w:hAnsiTheme="minorHAnsi" w:cstheme="minorBidi"/>
          <w:sz w:val="22"/>
          <w:szCs w:val="22"/>
          <w:lang w:val="en-IN" w:eastAsia="ja-JP"/>
        </w:rPr>
      </w:pPr>
      <w:r>
        <w:t>8.11.4.2.2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_Toc100767834 \h </w:instrText>
      </w:r>
      <w:r>
        <w:fldChar w:fldCharType="separate"/>
      </w:r>
      <w:r>
        <w:t>138</w:t>
      </w:r>
      <w:r>
        <w:fldChar w:fldCharType="end"/>
      </w:r>
    </w:p>
    <w:p w14:paraId="27A79553" w14:textId="57CA52B0" w:rsidR="00EE3E0F" w:rsidRDefault="00EE3E0F">
      <w:pPr>
        <w:pStyle w:val="TOC3"/>
        <w:rPr>
          <w:rFonts w:asciiTheme="minorHAnsi" w:eastAsiaTheme="minorEastAsia" w:hAnsiTheme="minorHAnsi" w:cstheme="minorBidi"/>
          <w:sz w:val="22"/>
          <w:szCs w:val="22"/>
          <w:lang w:val="en-IN" w:eastAsia="ja-JP"/>
        </w:rPr>
      </w:pPr>
      <w:r>
        <w:t>8.11.5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_Toc100767835 \h </w:instrText>
      </w:r>
      <w:r>
        <w:fldChar w:fldCharType="separate"/>
      </w:r>
      <w:r>
        <w:t>138</w:t>
      </w:r>
      <w:r>
        <w:fldChar w:fldCharType="end"/>
      </w:r>
    </w:p>
    <w:p w14:paraId="63184D3E" w14:textId="1664D20B" w:rsidR="00EE3E0F" w:rsidRDefault="00EE3E0F">
      <w:pPr>
        <w:pStyle w:val="TOC3"/>
        <w:rPr>
          <w:rFonts w:asciiTheme="minorHAnsi" w:eastAsiaTheme="minorEastAsia" w:hAnsiTheme="minorHAnsi" w:cstheme="minorBidi"/>
          <w:sz w:val="22"/>
          <w:szCs w:val="22"/>
          <w:lang w:val="en-IN" w:eastAsia="ja-JP"/>
        </w:rPr>
      </w:pPr>
      <w:r>
        <w:t>8.11.6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_Toc100767836 \h </w:instrText>
      </w:r>
      <w:r>
        <w:fldChar w:fldCharType="separate"/>
      </w:r>
      <w:r>
        <w:t>139</w:t>
      </w:r>
      <w:r>
        <w:fldChar w:fldCharType="end"/>
      </w:r>
    </w:p>
    <w:p w14:paraId="3658374A" w14:textId="70C4D571" w:rsidR="00EE3E0F" w:rsidRDefault="00EE3E0F">
      <w:pPr>
        <w:pStyle w:val="TOC4"/>
        <w:rPr>
          <w:rFonts w:asciiTheme="minorHAnsi" w:eastAsiaTheme="minorEastAsia" w:hAnsiTheme="minorHAnsi" w:cstheme="minorBidi"/>
          <w:sz w:val="22"/>
          <w:szCs w:val="22"/>
          <w:lang w:val="en-IN" w:eastAsia="ja-JP"/>
        </w:rPr>
      </w:pPr>
      <w:r>
        <w:t>8.11.6.1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_Toc100767837 \h </w:instrText>
      </w:r>
      <w:r>
        <w:fldChar w:fldCharType="separate"/>
      </w:r>
      <w:r>
        <w:t>139</w:t>
      </w:r>
      <w:r>
        <w:fldChar w:fldCharType="end"/>
      </w:r>
    </w:p>
    <w:p w14:paraId="714DDDB5" w14:textId="05CAA7AE" w:rsidR="00EE3E0F" w:rsidRDefault="00EE3E0F">
      <w:pPr>
        <w:pStyle w:val="TOC4"/>
        <w:rPr>
          <w:rFonts w:asciiTheme="minorHAnsi" w:eastAsiaTheme="minorEastAsia" w:hAnsiTheme="minorHAnsi" w:cstheme="minorBidi"/>
          <w:sz w:val="22"/>
          <w:szCs w:val="22"/>
          <w:lang w:val="en-IN" w:eastAsia="ja-JP"/>
        </w:rPr>
      </w:pPr>
      <w:r>
        <w:t>8.11</w:t>
      </w:r>
      <w:r w:rsidRPr="00E3687E">
        <w:rPr>
          <w:lang w:val="en-US"/>
        </w:rPr>
        <w:t>.6.2</w:t>
      </w:r>
      <w:r>
        <w:rPr>
          <w:rFonts w:asciiTheme="minorHAnsi" w:eastAsiaTheme="minorEastAsia" w:hAnsiTheme="minorHAnsi" w:cstheme="minorBidi"/>
          <w:sz w:val="22"/>
          <w:szCs w:val="22"/>
          <w:lang w:val="en-IN" w:eastAsia="ja-JP"/>
        </w:rPr>
        <w:tab/>
      </w:r>
      <w:r w:rsidRPr="00E3687E">
        <w:rPr>
          <w:lang w:val="en-US"/>
        </w:rPr>
        <w:t>Structured data types</w:t>
      </w:r>
      <w:r>
        <w:tab/>
      </w:r>
      <w:r>
        <w:fldChar w:fldCharType="begin"/>
      </w:r>
      <w:r>
        <w:instrText xml:space="preserve"> PAGEREF _Toc100767838 \h </w:instrText>
      </w:r>
      <w:r>
        <w:fldChar w:fldCharType="separate"/>
      </w:r>
      <w:r>
        <w:t>139</w:t>
      </w:r>
      <w:r>
        <w:fldChar w:fldCharType="end"/>
      </w:r>
    </w:p>
    <w:p w14:paraId="533F6210" w14:textId="317128D6" w:rsidR="00EE3E0F" w:rsidRDefault="00EE3E0F">
      <w:pPr>
        <w:pStyle w:val="TOC5"/>
        <w:rPr>
          <w:rFonts w:asciiTheme="minorHAnsi" w:eastAsiaTheme="minorEastAsia" w:hAnsiTheme="minorHAnsi" w:cstheme="minorBidi"/>
          <w:sz w:val="22"/>
          <w:szCs w:val="22"/>
          <w:lang w:val="en-IN" w:eastAsia="ja-JP"/>
        </w:rPr>
      </w:pPr>
      <w:r>
        <w:t>8.11.6.2.1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_Toc100767839 \h </w:instrText>
      </w:r>
      <w:r>
        <w:fldChar w:fldCharType="separate"/>
      </w:r>
      <w:r>
        <w:t>139</w:t>
      </w:r>
      <w:r>
        <w:fldChar w:fldCharType="end"/>
      </w:r>
    </w:p>
    <w:p w14:paraId="41A1DCA6" w14:textId="63A6369B" w:rsidR="00EE3E0F" w:rsidRDefault="00EE3E0F">
      <w:pPr>
        <w:pStyle w:val="TOC5"/>
        <w:rPr>
          <w:rFonts w:asciiTheme="minorHAnsi" w:eastAsiaTheme="minorEastAsia" w:hAnsiTheme="minorHAnsi" w:cstheme="minorBidi"/>
          <w:sz w:val="22"/>
          <w:szCs w:val="22"/>
          <w:lang w:val="en-IN" w:eastAsia="ja-JP"/>
        </w:rPr>
      </w:pPr>
      <w:r>
        <w:t>8.11.6.2.2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_Toc100767840 \h </w:instrText>
      </w:r>
      <w:r>
        <w:fldChar w:fldCharType="separate"/>
      </w:r>
      <w:r>
        <w:t>140</w:t>
      </w:r>
      <w:r>
        <w:fldChar w:fldCharType="end"/>
      </w:r>
    </w:p>
    <w:p w14:paraId="799AA82A" w14:textId="63D17981" w:rsidR="00EE3E0F" w:rsidRDefault="00EE3E0F">
      <w:pPr>
        <w:pStyle w:val="TOC5"/>
        <w:rPr>
          <w:rFonts w:asciiTheme="minorHAnsi" w:eastAsiaTheme="minorEastAsia" w:hAnsiTheme="minorHAnsi" w:cstheme="minorBidi"/>
          <w:sz w:val="22"/>
          <w:szCs w:val="22"/>
          <w:lang w:val="en-IN" w:eastAsia="ja-JP"/>
        </w:rPr>
      </w:pPr>
      <w:r>
        <w:t>8.11.6.2.3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_Toc100767841 \h </w:instrText>
      </w:r>
      <w:r>
        <w:fldChar w:fldCharType="separate"/>
      </w:r>
      <w:r>
        <w:t>140</w:t>
      </w:r>
      <w:r>
        <w:fldChar w:fldCharType="end"/>
      </w:r>
    </w:p>
    <w:p w14:paraId="3D32479F" w14:textId="5022AD95" w:rsidR="00EE3E0F" w:rsidRDefault="00EE3E0F">
      <w:pPr>
        <w:pStyle w:val="TOC5"/>
        <w:rPr>
          <w:rFonts w:asciiTheme="minorHAnsi" w:eastAsiaTheme="minorEastAsia" w:hAnsiTheme="minorHAnsi" w:cstheme="minorBidi"/>
          <w:sz w:val="22"/>
          <w:szCs w:val="22"/>
          <w:lang w:val="en-IN" w:eastAsia="ja-JP"/>
        </w:rPr>
      </w:pPr>
      <w:r>
        <w:t>8.11.6.2.4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_Toc100767842 \h </w:instrText>
      </w:r>
      <w:r>
        <w:fldChar w:fldCharType="separate"/>
      </w:r>
      <w:r>
        <w:t>141</w:t>
      </w:r>
      <w:r>
        <w:fldChar w:fldCharType="end"/>
      </w:r>
    </w:p>
    <w:p w14:paraId="4CF27C0C" w14:textId="56BBEDDC" w:rsidR="00EE3E0F" w:rsidRDefault="00EE3E0F">
      <w:pPr>
        <w:pStyle w:val="TOC4"/>
        <w:rPr>
          <w:rFonts w:asciiTheme="minorHAnsi" w:eastAsiaTheme="minorEastAsia" w:hAnsiTheme="minorHAnsi" w:cstheme="minorBidi"/>
          <w:sz w:val="22"/>
          <w:szCs w:val="22"/>
          <w:lang w:val="en-IN" w:eastAsia="ja-JP"/>
        </w:rPr>
      </w:pPr>
      <w:r>
        <w:t>8.11</w:t>
      </w:r>
      <w:r w:rsidRPr="00E3687E">
        <w:rPr>
          <w:lang w:val="en-US"/>
        </w:rPr>
        <w:t>.6.3</w:t>
      </w:r>
      <w:r>
        <w:rPr>
          <w:rFonts w:asciiTheme="minorHAnsi" w:eastAsiaTheme="minorEastAsia" w:hAnsiTheme="minorHAnsi" w:cstheme="minorBidi"/>
          <w:sz w:val="22"/>
          <w:szCs w:val="22"/>
          <w:lang w:val="en-IN" w:eastAsia="ja-JP"/>
        </w:rPr>
        <w:tab/>
      </w:r>
      <w:r w:rsidRPr="00E3687E">
        <w:rPr>
          <w:lang w:val="en-US"/>
        </w:rPr>
        <w:t>Simple data types and enumerations</w:t>
      </w:r>
      <w:r>
        <w:tab/>
      </w:r>
      <w:r>
        <w:fldChar w:fldCharType="begin"/>
      </w:r>
      <w:r>
        <w:instrText xml:space="preserve"> PAGEREF _Toc100767843 \h </w:instrText>
      </w:r>
      <w:r>
        <w:fldChar w:fldCharType="separate"/>
      </w:r>
      <w:r>
        <w:t>141</w:t>
      </w:r>
      <w:r>
        <w:fldChar w:fldCharType="end"/>
      </w:r>
    </w:p>
    <w:p w14:paraId="0D8DB7AC" w14:textId="15BFCB47" w:rsidR="00EE3E0F" w:rsidRDefault="00EE3E0F">
      <w:pPr>
        <w:pStyle w:val="TOC5"/>
        <w:rPr>
          <w:rFonts w:asciiTheme="minorHAnsi" w:eastAsiaTheme="minorEastAsia" w:hAnsiTheme="minorHAnsi" w:cstheme="minorBidi"/>
          <w:sz w:val="22"/>
          <w:szCs w:val="22"/>
          <w:lang w:val="en-IN" w:eastAsia="ja-JP"/>
        </w:rPr>
      </w:pPr>
      <w:r>
        <w:t>8.11.6.3.1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_Toc100767844 \h </w:instrText>
      </w:r>
      <w:r>
        <w:fldChar w:fldCharType="separate"/>
      </w:r>
      <w:r>
        <w:t>141</w:t>
      </w:r>
      <w:r>
        <w:fldChar w:fldCharType="end"/>
      </w:r>
    </w:p>
    <w:p w14:paraId="10CBF6C3" w14:textId="4E8F46D5" w:rsidR="00EE3E0F" w:rsidRDefault="00EE3E0F">
      <w:pPr>
        <w:pStyle w:val="TOC5"/>
        <w:rPr>
          <w:rFonts w:asciiTheme="minorHAnsi" w:eastAsiaTheme="minorEastAsia" w:hAnsiTheme="minorHAnsi" w:cstheme="minorBidi"/>
          <w:sz w:val="22"/>
          <w:szCs w:val="22"/>
          <w:lang w:val="en-IN" w:eastAsia="ja-JP"/>
        </w:rPr>
      </w:pPr>
      <w:r>
        <w:t>8.11.6.3.2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_Toc100767845 \h </w:instrText>
      </w:r>
      <w:r>
        <w:fldChar w:fldCharType="separate"/>
      </w:r>
      <w:r>
        <w:t>141</w:t>
      </w:r>
      <w:r>
        <w:fldChar w:fldCharType="end"/>
      </w:r>
    </w:p>
    <w:p w14:paraId="7BC64FEF" w14:textId="01FC7EB6" w:rsidR="00EE3E0F" w:rsidRDefault="00EE3E0F">
      <w:pPr>
        <w:pStyle w:val="TOC5"/>
        <w:rPr>
          <w:rFonts w:asciiTheme="minorHAnsi" w:eastAsiaTheme="minorEastAsia" w:hAnsiTheme="minorHAnsi" w:cstheme="minorBidi"/>
          <w:sz w:val="22"/>
          <w:szCs w:val="22"/>
          <w:lang w:val="en-IN" w:eastAsia="ja-JP"/>
        </w:rPr>
      </w:pPr>
      <w:r>
        <w:t>8.11.6.3.3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_Toc100767846 \h </w:instrText>
      </w:r>
      <w:r>
        <w:fldChar w:fldCharType="separate"/>
      </w:r>
      <w:r>
        <w:t>141</w:t>
      </w:r>
      <w:r>
        <w:fldChar w:fldCharType="end"/>
      </w:r>
    </w:p>
    <w:p w14:paraId="01F56D67" w14:textId="1B79537B" w:rsidR="00EE3E0F" w:rsidRDefault="00EE3E0F">
      <w:pPr>
        <w:pStyle w:val="TOC5"/>
        <w:rPr>
          <w:rFonts w:asciiTheme="minorHAnsi" w:eastAsiaTheme="minorEastAsia" w:hAnsiTheme="minorHAnsi" w:cstheme="minorBidi"/>
          <w:sz w:val="22"/>
          <w:szCs w:val="22"/>
          <w:lang w:val="en-IN" w:eastAsia="ja-JP"/>
        </w:rPr>
      </w:pPr>
      <w:r>
        <w:t>8.11.6.3.4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_Toc100767847 \h </w:instrText>
      </w:r>
      <w:r>
        <w:fldChar w:fldCharType="separate"/>
      </w:r>
      <w:r>
        <w:t>141</w:t>
      </w:r>
      <w:r>
        <w:fldChar w:fldCharType="end"/>
      </w:r>
    </w:p>
    <w:p w14:paraId="3F72B959" w14:textId="2F9C7F84" w:rsidR="00EE3E0F" w:rsidRDefault="00EE3E0F">
      <w:pPr>
        <w:pStyle w:val="TOC5"/>
        <w:rPr>
          <w:rFonts w:asciiTheme="minorHAnsi" w:eastAsiaTheme="minorEastAsia" w:hAnsiTheme="minorHAnsi" w:cstheme="minorBidi"/>
          <w:sz w:val="22"/>
          <w:szCs w:val="22"/>
          <w:lang w:val="en-IN" w:eastAsia="ja-JP"/>
        </w:rPr>
      </w:pPr>
      <w:r>
        <w:t>8.11.6.3.5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_Toc100767848 \h </w:instrText>
      </w:r>
      <w:r>
        <w:fldChar w:fldCharType="separate"/>
      </w:r>
      <w:r>
        <w:t>142</w:t>
      </w:r>
      <w:r>
        <w:fldChar w:fldCharType="end"/>
      </w:r>
    </w:p>
    <w:p w14:paraId="2F3D5644" w14:textId="1D15A863" w:rsidR="00EE3E0F" w:rsidRDefault="00EE3E0F">
      <w:pPr>
        <w:pStyle w:val="TOC4"/>
        <w:rPr>
          <w:rFonts w:asciiTheme="minorHAnsi" w:eastAsiaTheme="minorEastAsia" w:hAnsiTheme="minorHAnsi" w:cstheme="minorBidi"/>
          <w:sz w:val="22"/>
          <w:szCs w:val="22"/>
          <w:lang w:val="en-IN" w:eastAsia="ja-JP"/>
        </w:rPr>
      </w:pPr>
      <w:r>
        <w:t>8.11</w:t>
      </w:r>
      <w:r w:rsidRPr="00E3687E">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_Toc100767849 \h </w:instrText>
      </w:r>
      <w:r>
        <w:fldChar w:fldCharType="separate"/>
      </w:r>
      <w:r>
        <w:t>142</w:t>
      </w:r>
      <w:r>
        <w:fldChar w:fldCharType="end"/>
      </w:r>
    </w:p>
    <w:p w14:paraId="5F232B65" w14:textId="3537680B" w:rsidR="00EE3E0F" w:rsidRDefault="00EE3E0F">
      <w:pPr>
        <w:pStyle w:val="TOC4"/>
        <w:rPr>
          <w:rFonts w:asciiTheme="minorHAnsi" w:eastAsiaTheme="minorEastAsia" w:hAnsiTheme="minorHAnsi" w:cstheme="minorBidi"/>
          <w:sz w:val="22"/>
          <w:szCs w:val="22"/>
          <w:lang w:val="en-IN" w:eastAsia="ja-JP"/>
        </w:rPr>
      </w:pPr>
      <w:r>
        <w:t>8.11.6.5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_Toc100767850 \h </w:instrText>
      </w:r>
      <w:r>
        <w:fldChar w:fldCharType="separate"/>
      </w:r>
      <w:r>
        <w:t>142</w:t>
      </w:r>
      <w:r>
        <w:fldChar w:fldCharType="end"/>
      </w:r>
    </w:p>
    <w:p w14:paraId="6344A079" w14:textId="46DE730A" w:rsidR="00EE3E0F" w:rsidRDefault="00EE3E0F">
      <w:pPr>
        <w:pStyle w:val="TOC5"/>
        <w:rPr>
          <w:rFonts w:asciiTheme="minorHAnsi" w:eastAsiaTheme="minorEastAsia" w:hAnsiTheme="minorHAnsi" w:cstheme="minorBidi"/>
          <w:sz w:val="22"/>
          <w:szCs w:val="22"/>
          <w:lang w:val="en-IN" w:eastAsia="ja-JP"/>
        </w:rPr>
      </w:pPr>
      <w:r>
        <w:t>8.11.6.5.1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_Toc100767851 \h </w:instrText>
      </w:r>
      <w:r>
        <w:fldChar w:fldCharType="separate"/>
      </w:r>
      <w:r>
        <w:t>142</w:t>
      </w:r>
      <w:r>
        <w:fldChar w:fldCharType="end"/>
      </w:r>
    </w:p>
    <w:p w14:paraId="5ACD398B" w14:textId="7061C98A" w:rsidR="00EE3E0F" w:rsidRDefault="00EE3E0F">
      <w:pPr>
        <w:pStyle w:val="TOC3"/>
        <w:rPr>
          <w:rFonts w:asciiTheme="minorHAnsi" w:eastAsiaTheme="minorEastAsia" w:hAnsiTheme="minorHAnsi" w:cstheme="minorBidi"/>
          <w:sz w:val="22"/>
          <w:szCs w:val="22"/>
          <w:lang w:val="en-IN" w:eastAsia="ja-JP"/>
        </w:rPr>
      </w:pPr>
      <w:r>
        <w:t>8.11.7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_Toc100767852 \h </w:instrText>
      </w:r>
      <w:r>
        <w:fldChar w:fldCharType="separate"/>
      </w:r>
      <w:r>
        <w:t>142</w:t>
      </w:r>
      <w:r>
        <w:fldChar w:fldCharType="end"/>
      </w:r>
    </w:p>
    <w:p w14:paraId="0E255F71" w14:textId="18A3F774" w:rsidR="00EE3E0F" w:rsidRDefault="00EE3E0F">
      <w:pPr>
        <w:pStyle w:val="TOC4"/>
        <w:rPr>
          <w:rFonts w:asciiTheme="minorHAnsi" w:eastAsiaTheme="minorEastAsia" w:hAnsiTheme="minorHAnsi" w:cstheme="minorBidi"/>
          <w:sz w:val="22"/>
          <w:szCs w:val="22"/>
          <w:lang w:val="en-IN" w:eastAsia="ja-JP"/>
        </w:rPr>
      </w:pPr>
      <w:r>
        <w:t>8.11.7.1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_Toc100767853 \h </w:instrText>
      </w:r>
      <w:r>
        <w:fldChar w:fldCharType="separate"/>
      </w:r>
      <w:r>
        <w:t>142</w:t>
      </w:r>
      <w:r>
        <w:fldChar w:fldCharType="end"/>
      </w:r>
    </w:p>
    <w:p w14:paraId="4ACB32A3" w14:textId="0ACCB0EC" w:rsidR="00EE3E0F" w:rsidRDefault="00EE3E0F">
      <w:pPr>
        <w:pStyle w:val="TOC4"/>
        <w:rPr>
          <w:rFonts w:asciiTheme="minorHAnsi" w:eastAsiaTheme="minorEastAsia" w:hAnsiTheme="minorHAnsi" w:cstheme="minorBidi"/>
          <w:sz w:val="22"/>
          <w:szCs w:val="22"/>
          <w:lang w:val="en-IN" w:eastAsia="ja-JP"/>
        </w:rPr>
      </w:pPr>
      <w:r>
        <w:t>8.11.7.2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_Toc100767854 \h </w:instrText>
      </w:r>
      <w:r>
        <w:fldChar w:fldCharType="separate"/>
      </w:r>
      <w:r>
        <w:t>142</w:t>
      </w:r>
      <w:r>
        <w:fldChar w:fldCharType="end"/>
      </w:r>
    </w:p>
    <w:p w14:paraId="70628715" w14:textId="1446F329" w:rsidR="00EE3E0F" w:rsidRDefault="00EE3E0F">
      <w:pPr>
        <w:pStyle w:val="TOC4"/>
        <w:rPr>
          <w:rFonts w:asciiTheme="minorHAnsi" w:eastAsiaTheme="minorEastAsia" w:hAnsiTheme="minorHAnsi" w:cstheme="minorBidi"/>
          <w:sz w:val="22"/>
          <w:szCs w:val="22"/>
          <w:lang w:val="en-IN" w:eastAsia="ja-JP"/>
        </w:rPr>
      </w:pPr>
      <w:r>
        <w:lastRenderedPageBreak/>
        <w:t>8.11.7.3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_Toc100767855 \h </w:instrText>
      </w:r>
      <w:r>
        <w:fldChar w:fldCharType="separate"/>
      </w:r>
      <w:r>
        <w:t>142</w:t>
      </w:r>
      <w:r>
        <w:fldChar w:fldCharType="end"/>
      </w:r>
    </w:p>
    <w:p w14:paraId="0EE511BD" w14:textId="2E418CCC" w:rsidR="00EE3E0F" w:rsidRDefault="00EE3E0F">
      <w:pPr>
        <w:pStyle w:val="TOC3"/>
        <w:rPr>
          <w:rFonts w:asciiTheme="minorHAnsi" w:eastAsiaTheme="minorEastAsia" w:hAnsiTheme="minorHAnsi" w:cstheme="minorBidi"/>
          <w:sz w:val="22"/>
          <w:szCs w:val="22"/>
          <w:lang w:val="en-IN" w:eastAsia="ja-JP"/>
        </w:rPr>
      </w:pPr>
      <w:r>
        <w:t>8.11.8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_Toc100767856 \h </w:instrText>
      </w:r>
      <w:r>
        <w:fldChar w:fldCharType="separate"/>
      </w:r>
      <w:r>
        <w:t>142</w:t>
      </w:r>
      <w:r>
        <w:fldChar w:fldCharType="end"/>
      </w:r>
    </w:p>
    <w:p w14:paraId="04E642BA" w14:textId="7C16FE84" w:rsidR="00EE3E0F" w:rsidRDefault="00EE3E0F">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_Toc100767857 \h </w:instrText>
      </w:r>
      <w:r>
        <w:fldChar w:fldCharType="separate"/>
      </w:r>
      <w:r>
        <w:t>143</w:t>
      </w:r>
      <w:r>
        <w:fldChar w:fldCharType="end"/>
      </w:r>
    </w:p>
    <w:p w14:paraId="109A7C7D" w14:textId="60AC4564" w:rsidR="00EE3E0F" w:rsidRDefault="00EE3E0F">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_Toc100767858 \h </w:instrText>
      </w:r>
      <w:r>
        <w:fldChar w:fldCharType="separate"/>
      </w:r>
      <w:r>
        <w:t>143</w:t>
      </w:r>
      <w:r>
        <w:fldChar w:fldCharType="end"/>
      </w:r>
    </w:p>
    <w:p w14:paraId="11A6939E" w14:textId="43D447DF" w:rsidR="00EE3E0F" w:rsidRDefault="00EE3E0F">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_Toc100767859 \h </w:instrText>
      </w:r>
      <w:r>
        <w:fldChar w:fldCharType="separate"/>
      </w:r>
      <w:r>
        <w:t>143</w:t>
      </w:r>
      <w:r>
        <w:fldChar w:fldCharType="end"/>
      </w:r>
    </w:p>
    <w:p w14:paraId="3E79BD76" w14:textId="47AE1C16" w:rsidR="00EE3E0F" w:rsidRDefault="00EE3E0F">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_Toc100767860 \h </w:instrText>
      </w:r>
      <w:r>
        <w:fldChar w:fldCharType="separate"/>
      </w:r>
      <w:r>
        <w:t>143</w:t>
      </w:r>
      <w:r>
        <w:fldChar w:fldCharType="end"/>
      </w:r>
    </w:p>
    <w:p w14:paraId="5F662006" w14:textId="4721C873" w:rsidR="00EE3E0F" w:rsidRDefault="00EE3E0F">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_Toc100767861 \h </w:instrText>
      </w:r>
      <w:r>
        <w:fldChar w:fldCharType="separate"/>
      </w:r>
      <w:r>
        <w:t>143</w:t>
      </w:r>
      <w:r>
        <w:fldChar w:fldCharType="end"/>
      </w:r>
    </w:p>
    <w:p w14:paraId="6BE75CF2" w14:textId="7439898B" w:rsidR="00EE3E0F" w:rsidRDefault="00EE3E0F">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_Toc100767862 \h </w:instrText>
      </w:r>
      <w:r>
        <w:fldChar w:fldCharType="separate"/>
      </w:r>
      <w:r>
        <w:t>144</w:t>
      </w:r>
      <w:r>
        <w:fldChar w:fldCharType="end"/>
      </w:r>
    </w:p>
    <w:p w14:paraId="25E596CB" w14:textId="1A4C19B3" w:rsidR="00EE3E0F" w:rsidRDefault="00EE3E0F">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_Toc100767863 \h </w:instrText>
      </w:r>
      <w:r>
        <w:fldChar w:fldCharType="separate"/>
      </w:r>
      <w:r>
        <w:t>144</w:t>
      </w:r>
      <w:r>
        <w:fldChar w:fldCharType="end"/>
      </w:r>
    </w:p>
    <w:p w14:paraId="73D6AC5B" w14:textId="1F723F53" w:rsidR="00EE3E0F" w:rsidRDefault="00EE3E0F">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_Toc100767864 \h </w:instrText>
      </w:r>
      <w:r>
        <w:fldChar w:fldCharType="separate"/>
      </w:r>
      <w:r>
        <w:t>144</w:t>
      </w:r>
      <w:r>
        <w:fldChar w:fldCharType="end"/>
      </w:r>
    </w:p>
    <w:p w14:paraId="0D9F0B42" w14:textId="1D92E9F9" w:rsidR="00EE3E0F" w:rsidRDefault="00EE3E0F">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_Toc100767865 \h </w:instrText>
      </w:r>
      <w:r>
        <w:fldChar w:fldCharType="separate"/>
      </w:r>
      <w:r>
        <w:t>144</w:t>
      </w:r>
      <w:r>
        <w:fldChar w:fldCharType="end"/>
      </w:r>
    </w:p>
    <w:p w14:paraId="297FA18B" w14:textId="03D17860" w:rsidR="00EE3E0F" w:rsidRDefault="00EE3E0F">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_Toc100767866 \h </w:instrText>
      </w:r>
      <w:r>
        <w:fldChar w:fldCharType="separate"/>
      </w:r>
      <w:r>
        <w:t>144</w:t>
      </w:r>
      <w:r>
        <w:fldChar w:fldCharType="end"/>
      </w:r>
    </w:p>
    <w:p w14:paraId="20651EAD" w14:textId="182EA269" w:rsidR="00EE3E0F" w:rsidRDefault="00EE3E0F">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_Toc100767867 \h </w:instrText>
      </w:r>
      <w:r>
        <w:fldChar w:fldCharType="separate"/>
      </w:r>
      <w:r>
        <w:t>145</w:t>
      </w:r>
      <w:r>
        <w:fldChar w:fldCharType="end"/>
      </w:r>
    </w:p>
    <w:p w14:paraId="625689C5" w14:textId="57A6EB0C" w:rsidR="00EE3E0F" w:rsidRDefault="00EE3E0F">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_Toc100767868 \h </w:instrText>
      </w:r>
      <w:r>
        <w:fldChar w:fldCharType="separate"/>
      </w:r>
      <w:r>
        <w:t>145</w:t>
      </w:r>
      <w:r>
        <w:fldChar w:fldCharType="end"/>
      </w:r>
    </w:p>
    <w:p w14:paraId="2CF029E0" w14:textId="4FF41A4D" w:rsidR="00EE3E0F" w:rsidRDefault="00EE3E0F">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_Toc100767869 \h </w:instrText>
      </w:r>
      <w:r>
        <w:fldChar w:fldCharType="separate"/>
      </w:r>
      <w:r>
        <w:t>145</w:t>
      </w:r>
      <w:r>
        <w:fldChar w:fldCharType="end"/>
      </w:r>
    </w:p>
    <w:p w14:paraId="14835204" w14:textId="0E2BDF53" w:rsidR="00EE3E0F" w:rsidRDefault="00EE3E0F">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_Toc100767870 \h </w:instrText>
      </w:r>
      <w:r>
        <w:fldChar w:fldCharType="separate"/>
      </w:r>
      <w:r>
        <w:t>145</w:t>
      </w:r>
      <w:r>
        <w:fldChar w:fldCharType="end"/>
      </w:r>
    </w:p>
    <w:p w14:paraId="0CEE1C8D" w14:textId="0B041911" w:rsidR="00EE3E0F" w:rsidRDefault="00EE3E0F">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_Toc100767871 \h </w:instrText>
      </w:r>
      <w:r>
        <w:fldChar w:fldCharType="separate"/>
      </w:r>
      <w:r>
        <w:t>146</w:t>
      </w:r>
      <w:r>
        <w:fldChar w:fldCharType="end"/>
      </w:r>
    </w:p>
    <w:p w14:paraId="25CA106F" w14:textId="5BEEBFDB" w:rsidR="00EE3E0F" w:rsidRDefault="00EE3E0F">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_Toc100767872 \h </w:instrText>
      </w:r>
      <w:r>
        <w:fldChar w:fldCharType="separate"/>
      </w:r>
      <w:r>
        <w:t>146</w:t>
      </w:r>
      <w:r>
        <w:fldChar w:fldCharType="end"/>
      </w:r>
    </w:p>
    <w:p w14:paraId="53E5498A" w14:textId="7737405C" w:rsidR="00EE3E0F" w:rsidRDefault="00EE3E0F">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_Toc100767873 \h </w:instrText>
      </w:r>
      <w:r>
        <w:fldChar w:fldCharType="separate"/>
      </w:r>
      <w:r>
        <w:t>146</w:t>
      </w:r>
      <w:r>
        <w:fldChar w:fldCharType="end"/>
      </w:r>
    </w:p>
    <w:p w14:paraId="1E431D75" w14:textId="4CEA7A19" w:rsidR="00EE3E0F" w:rsidRDefault="00EE3E0F">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_Toc100767874 \h </w:instrText>
      </w:r>
      <w:r>
        <w:fldChar w:fldCharType="separate"/>
      </w:r>
      <w:r>
        <w:t>147</w:t>
      </w:r>
      <w:r>
        <w:fldChar w:fldCharType="end"/>
      </w:r>
    </w:p>
    <w:p w14:paraId="0FCDE1AE" w14:textId="3945E172" w:rsidR="00EE3E0F" w:rsidRDefault="00EE3E0F">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_Toc100767875 \h </w:instrText>
      </w:r>
      <w:r>
        <w:fldChar w:fldCharType="separate"/>
      </w:r>
      <w:r>
        <w:t>148</w:t>
      </w:r>
      <w:r>
        <w:fldChar w:fldCharType="end"/>
      </w:r>
    </w:p>
    <w:p w14:paraId="68579152" w14:textId="1F9DE02A" w:rsidR="00EE3E0F" w:rsidRDefault="00EE3E0F">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_Toc100767876 \h </w:instrText>
      </w:r>
      <w:r>
        <w:fldChar w:fldCharType="separate"/>
      </w:r>
      <w:r>
        <w:t>149</w:t>
      </w:r>
      <w:r>
        <w:fldChar w:fldCharType="end"/>
      </w:r>
    </w:p>
    <w:p w14:paraId="026EF113" w14:textId="768C11B1" w:rsidR="00EE3E0F" w:rsidRDefault="00EE3E0F">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_Toc100767877 \h </w:instrText>
      </w:r>
      <w:r>
        <w:fldChar w:fldCharType="separate"/>
      </w:r>
      <w:r>
        <w:t>149</w:t>
      </w:r>
      <w:r>
        <w:fldChar w:fldCharType="end"/>
      </w:r>
    </w:p>
    <w:p w14:paraId="75232A29" w14:textId="4717A113" w:rsidR="00EE3E0F" w:rsidRDefault="00EE3E0F">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_Toc100767878 \h </w:instrText>
      </w:r>
      <w:r>
        <w:fldChar w:fldCharType="separate"/>
      </w:r>
      <w:r>
        <w:t>149</w:t>
      </w:r>
      <w:r>
        <w:fldChar w:fldCharType="end"/>
      </w:r>
    </w:p>
    <w:p w14:paraId="611552F1" w14:textId="7AA58524" w:rsidR="00EE3E0F" w:rsidRDefault="00EE3E0F">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_Toc100767879 \h </w:instrText>
      </w:r>
      <w:r>
        <w:fldChar w:fldCharType="separate"/>
      </w:r>
      <w:r>
        <w:t>149</w:t>
      </w:r>
      <w:r>
        <w:fldChar w:fldCharType="end"/>
      </w:r>
    </w:p>
    <w:p w14:paraId="0A1BD5A0" w14:textId="650EDEC2" w:rsidR="00EE3E0F" w:rsidRDefault="00EE3E0F">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_Toc100767880 \h </w:instrText>
      </w:r>
      <w:r>
        <w:fldChar w:fldCharType="separate"/>
      </w:r>
      <w:r>
        <w:t>149</w:t>
      </w:r>
      <w:r>
        <w:fldChar w:fldCharType="end"/>
      </w:r>
    </w:p>
    <w:p w14:paraId="68DF0814" w14:textId="09231884" w:rsidR="00EE3E0F" w:rsidRDefault="00EE3E0F">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_Toc100767881 \h </w:instrText>
      </w:r>
      <w:r>
        <w:fldChar w:fldCharType="separate"/>
      </w:r>
      <w:r>
        <w:t>150</w:t>
      </w:r>
      <w:r>
        <w:fldChar w:fldCharType="end"/>
      </w:r>
    </w:p>
    <w:p w14:paraId="4F45E6DE" w14:textId="297BC859" w:rsidR="00EE3E0F" w:rsidRDefault="00EE3E0F">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_Toc100767882 \h </w:instrText>
      </w:r>
      <w:r>
        <w:fldChar w:fldCharType="separate"/>
      </w:r>
      <w:r>
        <w:t>150</w:t>
      </w:r>
      <w:r>
        <w:fldChar w:fldCharType="end"/>
      </w:r>
    </w:p>
    <w:p w14:paraId="47B6B94D" w14:textId="0C3CA2EA" w:rsidR="00EE3E0F" w:rsidRDefault="00EE3E0F">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_Toc100767883 \h </w:instrText>
      </w:r>
      <w:r>
        <w:fldChar w:fldCharType="separate"/>
      </w:r>
      <w:r>
        <w:t>150</w:t>
      </w:r>
      <w:r>
        <w:fldChar w:fldCharType="end"/>
      </w:r>
    </w:p>
    <w:p w14:paraId="47EF92F8" w14:textId="3095ABDF" w:rsidR="00EE3E0F" w:rsidRDefault="00EE3E0F">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_Toc100767884 \h </w:instrText>
      </w:r>
      <w:r>
        <w:fldChar w:fldCharType="separate"/>
      </w:r>
      <w:r>
        <w:t>151</w:t>
      </w:r>
      <w:r>
        <w:fldChar w:fldCharType="end"/>
      </w:r>
    </w:p>
    <w:p w14:paraId="4CE5FF52" w14:textId="3AB88B8F" w:rsidR="00EE3E0F" w:rsidRDefault="00EE3E0F">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_Toc100767885 \h </w:instrText>
      </w:r>
      <w:r>
        <w:fldChar w:fldCharType="separate"/>
      </w:r>
      <w:r>
        <w:t>151</w:t>
      </w:r>
      <w:r>
        <w:fldChar w:fldCharType="end"/>
      </w:r>
    </w:p>
    <w:p w14:paraId="2E80D4B7" w14:textId="7914EE85" w:rsidR="00EE3E0F" w:rsidRDefault="00EE3E0F">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_Toc100767886 \h </w:instrText>
      </w:r>
      <w:r>
        <w:fldChar w:fldCharType="separate"/>
      </w:r>
      <w:r>
        <w:t>151</w:t>
      </w:r>
      <w:r>
        <w:fldChar w:fldCharType="end"/>
      </w:r>
    </w:p>
    <w:p w14:paraId="1F6D47D9" w14:textId="44DE445B" w:rsidR="00EE3E0F" w:rsidRDefault="00EE3E0F">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_Toc100767887 \h </w:instrText>
      </w:r>
      <w:r>
        <w:fldChar w:fldCharType="separate"/>
      </w:r>
      <w:r>
        <w:t>152</w:t>
      </w:r>
      <w:r>
        <w:fldChar w:fldCharType="end"/>
      </w:r>
    </w:p>
    <w:p w14:paraId="3E6A21BB" w14:textId="43042128" w:rsidR="00EE3E0F" w:rsidRDefault="00EE3E0F">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_Toc100767888 \h </w:instrText>
      </w:r>
      <w:r>
        <w:fldChar w:fldCharType="separate"/>
      </w:r>
      <w:r>
        <w:t>152</w:t>
      </w:r>
      <w:r>
        <w:fldChar w:fldCharType="end"/>
      </w:r>
    </w:p>
    <w:p w14:paraId="089CCADE" w14:textId="096072DA" w:rsidR="00EE3E0F" w:rsidRDefault="00EE3E0F">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_Toc100767889 \h </w:instrText>
      </w:r>
      <w:r>
        <w:fldChar w:fldCharType="separate"/>
      </w:r>
      <w:r>
        <w:t>152</w:t>
      </w:r>
      <w:r>
        <w:fldChar w:fldCharType="end"/>
      </w:r>
    </w:p>
    <w:p w14:paraId="021F6884" w14:textId="07F9B3D5" w:rsidR="00EE3E0F" w:rsidRDefault="00EE3E0F">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_Toc100767890 \h </w:instrText>
      </w:r>
      <w:r>
        <w:fldChar w:fldCharType="separate"/>
      </w:r>
      <w:r>
        <w:t>152</w:t>
      </w:r>
      <w:r>
        <w:fldChar w:fldCharType="end"/>
      </w:r>
    </w:p>
    <w:p w14:paraId="09F93678" w14:textId="4B656351" w:rsidR="00EE3E0F" w:rsidRDefault="00EE3E0F">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_Toc100767891 \h </w:instrText>
      </w:r>
      <w:r>
        <w:fldChar w:fldCharType="separate"/>
      </w:r>
      <w:r>
        <w:t>152</w:t>
      </w:r>
      <w:r>
        <w:fldChar w:fldCharType="end"/>
      </w:r>
    </w:p>
    <w:p w14:paraId="38AB5B02" w14:textId="53E285A2" w:rsidR="00EE3E0F" w:rsidRDefault="00EE3E0F">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_Toc100767892 \h </w:instrText>
      </w:r>
      <w:r>
        <w:fldChar w:fldCharType="separate"/>
      </w:r>
      <w:r>
        <w:t>152</w:t>
      </w:r>
      <w:r>
        <w:fldChar w:fldCharType="end"/>
      </w:r>
    </w:p>
    <w:p w14:paraId="20CF3C27" w14:textId="787FD9AF" w:rsidR="00EE3E0F" w:rsidRDefault="00EE3E0F">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_Toc100767893 \h </w:instrText>
      </w:r>
      <w:r>
        <w:fldChar w:fldCharType="separate"/>
      </w:r>
      <w:r>
        <w:t>153</w:t>
      </w:r>
      <w:r>
        <w:fldChar w:fldCharType="end"/>
      </w:r>
    </w:p>
    <w:p w14:paraId="494365F4" w14:textId="75A64815" w:rsidR="00EE3E0F" w:rsidRDefault="00EE3E0F">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_Toc100767894 \h </w:instrText>
      </w:r>
      <w:r>
        <w:fldChar w:fldCharType="separate"/>
      </w:r>
      <w:r>
        <w:t>153</w:t>
      </w:r>
      <w:r>
        <w:fldChar w:fldCharType="end"/>
      </w:r>
    </w:p>
    <w:p w14:paraId="39AB2DEA" w14:textId="495E9B6C" w:rsidR="00EE3E0F" w:rsidRDefault="00EE3E0F">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_Toc100767895 \h </w:instrText>
      </w:r>
      <w:r>
        <w:fldChar w:fldCharType="separate"/>
      </w:r>
      <w:r>
        <w:t>153</w:t>
      </w:r>
      <w:r>
        <w:fldChar w:fldCharType="end"/>
      </w:r>
    </w:p>
    <w:p w14:paraId="770D2F8A" w14:textId="1132F4F4" w:rsidR="00EE3E0F" w:rsidRDefault="00EE3E0F">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_Toc100767896 \h </w:instrText>
      </w:r>
      <w:r>
        <w:fldChar w:fldCharType="separate"/>
      </w:r>
      <w:r>
        <w:t>153</w:t>
      </w:r>
      <w:r>
        <w:fldChar w:fldCharType="end"/>
      </w:r>
    </w:p>
    <w:p w14:paraId="4FE5B08D" w14:textId="4AF1F840" w:rsidR="00EE3E0F" w:rsidRDefault="00EE3E0F">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_Toc100767897 \h </w:instrText>
      </w:r>
      <w:r>
        <w:fldChar w:fldCharType="separate"/>
      </w:r>
      <w:r>
        <w:t>154</w:t>
      </w:r>
      <w:r>
        <w:fldChar w:fldCharType="end"/>
      </w:r>
    </w:p>
    <w:p w14:paraId="39B2EEF5" w14:textId="5A05B445" w:rsidR="00EE3E0F" w:rsidRDefault="00EE3E0F">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_Toc100767898 \h </w:instrText>
      </w:r>
      <w:r>
        <w:fldChar w:fldCharType="separate"/>
      </w:r>
      <w:r>
        <w:t>154</w:t>
      </w:r>
      <w:r>
        <w:fldChar w:fldCharType="end"/>
      </w:r>
    </w:p>
    <w:p w14:paraId="20860FC3" w14:textId="6336E0B6" w:rsidR="00EE3E0F" w:rsidRDefault="00EE3E0F">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_Toc100767899 \h </w:instrText>
      </w:r>
      <w:r>
        <w:fldChar w:fldCharType="separate"/>
      </w:r>
      <w:r>
        <w:t>154</w:t>
      </w:r>
      <w:r>
        <w:fldChar w:fldCharType="end"/>
      </w:r>
    </w:p>
    <w:p w14:paraId="52176EC0" w14:textId="4FB2E08E" w:rsidR="00EE3E0F" w:rsidRDefault="00EE3E0F">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_Toc100767900 \h </w:instrText>
      </w:r>
      <w:r>
        <w:fldChar w:fldCharType="separate"/>
      </w:r>
      <w:r>
        <w:t>154</w:t>
      </w:r>
      <w:r>
        <w:fldChar w:fldCharType="end"/>
      </w:r>
    </w:p>
    <w:p w14:paraId="68009D74" w14:textId="497811DC" w:rsidR="00EE3E0F" w:rsidRDefault="00EE3E0F">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_Toc100767901 \h </w:instrText>
      </w:r>
      <w:r>
        <w:fldChar w:fldCharType="separate"/>
      </w:r>
      <w:r>
        <w:t>154</w:t>
      </w:r>
      <w:r>
        <w:fldChar w:fldCharType="end"/>
      </w:r>
    </w:p>
    <w:p w14:paraId="7AA565F2" w14:textId="1DB458F7" w:rsidR="00EE3E0F" w:rsidRDefault="00EE3E0F">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_Toc100767902 \h </w:instrText>
      </w:r>
      <w:r>
        <w:fldChar w:fldCharType="separate"/>
      </w:r>
      <w:r>
        <w:t>154</w:t>
      </w:r>
      <w:r>
        <w:fldChar w:fldCharType="end"/>
      </w:r>
    </w:p>
    <w:p w14:paraId="3644E9F4" w14:textId="2CBCEF5D" w:rsidR="00EE3E0F" w:rsidRDefault="00EE3E0F">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_Toc100767903 \h </w:instrText>
      </w:r>
      <w:r>
        <w:fldChar w:fldCharType="separate"/>
      </w:r>
      <w:r>
        <w:t>154</w:t>
      </w:r>
      <w:r>
        <w:fldChar w:fldCharType="end"/>
      </w:r>
    </w:p>
    <w:p w14:paraId="0CD004FE" w14:textId="592467B5" w:rsidR="00EE3E0F" w:rsidRDefault="00EE3E0F">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_Toc100767904 \h </w:instrText>
      </w:r>
      <w:r>
        <w:fldChar w:fldCharType="separate"/>
      </w:r>
      <w:r>
        <w:t>155</w:t>
      </w:r>
      <w:r>
        <w:fldChar w:fldCharType="end"/>
      </w:r>
    </w:p>
    <w:p w14:paraId="235C4577" w14:textId="7A1EC147" w:rsidR="00EE3E0F" w:rsidRDefault="00EE3E0F">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_Toc100767905 \h </w:instrText>
      </w:r>
      <w:r>
        <w:fldChar w:fldCharType="separate"/>
      </w:r>
      <w:r>
        <w:t>155</w:t>
      </w:r>
      <w:r>
        <w:fldChar w:fldCharType="end"/>
      </w:r>
    </w:p>
    <w:p w14:paraId="25E19AC2" w14:textId="21680025" w:rsidR="00EE3E0F" w:rsidRDefault="00EE3E0F">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_Toc100767906 \h </w:instrText>
      </w:r>
      <w:r>
        <w:fldChar w:fldCharType="separate"/>
      </w:r>
      <w:r>
        <w:t>156</w:t>
      </w:r>
      <w:r>
        <w:fldChar w:fldCharType="end"/>
      </w:r>
    </w:p>
    <w:p w14:paraId="5AFAC49D" w14:textId="5F530E4B" w:rsidR="00EE3E0F" w:rsidRDefault="00EE3E0F">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_Toc100767907 \h </w:instrText>
      </w:r>
      <w:r>
        <w:fldChar w:fldCharType="separate"/>
      </w:r>
      <w:r>
        <w:t>156</w:t>
      </w:r>
      <w:r>
        <w:fldChar w:fldCharType="end"/>
      </w:r>
    </w:p>
    <w:p w14:paraId="6155A774" w14:textId="72E61FA3" w:rsidR="00EE3E0F" w:rsidRDefault="00EE3E0F">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_Toc100767908 \h </w:instrText>
      </w:r>
      <w:r>
        <w:fldChar w:fldCharType="separate"/>
      </w:r>
      <w:r>
        <w:t>156</w:t>
      </w:r>
      <w:r>
        <w:fldChar w:fldCharType="end"/>
      </w:r>
    </w:p>
    <w:p w14:paraId="2E0606FA" w14:textId="48F2EB21" w:rsidR="00EE3E0F" w:rsidRDefault="00EE3E0F">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_Toc100767909 \h </w:instrText>
      </w:r>
      <w:r>
        <w:fldChar w:fldCharType="separate"/>
      </w:r>
      <w:r>
        <w:t>156</w:t>
      </w:r>
      <w:r>
        <w:fldChar w:fldCharType="end"/>
      </w:r>
    </w:p>
    <w:p w14:paraId="384665A2" w14:textId="56EACE6F" w:rsidR="00EE3E0F" w:rsidRDefault="00EE3E0F">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_Toc100767910 \h </w:instrText>
      </w:r>
      <w:r>
        <w:fldChar w:fldCharType="separate"/>
      </w:r>
      <w:r>
        <w:t>156</w:t>
      </w:r>
      <w:r>
        <w:fldChar w:fldCharType="end"/>
      </w:r>
    </w:p>
    <w:p w14:paraId="7FB5D642" w14:textId="104F4E5B" w:rsidR="00EE3E0F" w:rsidRDefault="00EE3E0F">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_Toc100767911 \h </w:instrText>
      </w:r>
      <w:r>
        <w:fldChar w:fldCharType="separate"/>
      </w:r>
      <w:r>
        <w:t>156</w:t>
      </w:r>
      <w:r>
        <w:fldChar w:fldCharType="end"/>
      </w:r>
    </w:p>
    <w:p w14:paraId="7DE99D15" w14:textId="04793AE6" w:rsidR="00EE3E0F" w:rsidRDefault="00EE3E0F">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_Toc100767912 \h </w:instrText>
      </w:r>
      <w:r>
        <w:fldChar w:fldCharType="separate"/>
      </w:r>
      <w:r>
        <w:t>156</w:t>
      </w:r>
      <w:r>
        <w:fldChar w:fldCharType="end"/>
      </w:r>
    </w:p>
    <w:p w14:paraId="063C1941" w14:textId="5D869A5E" w:rsidR="00EE3E0F" w:rsidRDefault="00EE3E0F">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_Toc100767913 \h </w:instrText>
      </w:r>
      <w:r>
        <w:fldChar w:fldCharType="separate"/>
      </w:r>
      <w:r>
        <w:t>157</w:t>
      </w:r>
      <w:r>
        <w:fldChar w:fldCharType="end"/>
      </w:r>
    </w:p>
    <w:p w14:paraId="4AA1985F" w14:textId="40195B93" w:rsidR="00EE3E0F" w:rsidRDefault="00EE3E0F">
      <w:pPr>
        <w:pStyle w:val="TOC2"/>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_Toc100767914 \h </w:instrText>
      </w:r>
      <w:r>
        <w:fldChar w:fldCharType="separate"/>
      </w:r>
      <w:r>
        <w:t>157</w:t>
      </w:r>
      <w:r>
        <w:fldChar w:fldCharType="end"/>
      </w:r>
    </w:p>
    <w:p w14:paraId="345F5279" w14:textId="094034BE" w:rsidR="00EE3E0F" w:rsidRDefault="00EE3E0F">
      <w:pPr>
        <w:pStyle w:val="TOC2"/>
        <w:rPr>
          <w:rFonts w:asciiTheme="minorHAnsi" w:eastAsiaTheme="minorEastAsia" w:hAnsiTheme="minorHAnsi" w:cstheme="minorBidi"/>
          <w:sz w:val="22"/>
          <w:szCs w:val="22"/>
          <w:lang w:val="en-IN" w:eastAsia="ja-JP"/>
        </w:rPr>
      </w:pPr>
      <w:r>
        <w:lastRenderedPageBreak/>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_Toc100767915 \h </w:instrText>
      </w:r>
      <w:r>
        <w:fldChar w:fldCharType="separate"/>
      </w:r>
      <w:r>
        <w:t>157</w:t>
      </w:r>
      <w:r>
        <w:fldChar w:fldCharType="end"/>
      </w:r>
    </w:p>
    <w:p w14:paraId="47EBBD41" w14:textId="520FF256" w:rsidR="00EE3E0F" w:rsidRDefault="00EE3E0F">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_Toc100767916 \h </w:instrText>
      </w:r>
      <w:r>
        <w:fldChar w:fldCharType="separate"/>
      </w:r>
      <w:r>
        <w:t>157</w:t>
      </w:r>
      <w:r>
        <w:fldChar w:fldCharType="end"/>
      </w:r>
    </w:p>
    <w:p w14:paraId="39C84386" w14:textId="45CF149A" w:rsidR="00EE3E0F" w:rsidRDefault="00EE3E0F">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_Toc100767917 \h </w:instrText>
      </w:r>
      <w:r>
        <w:fldChar w:fldCharType="separate"/>
      </w:r>
      <w:r>
        <w:t>158</w:t>
      </w:r>
      <w:r>
        <w:fldChar w:fldCharType="end"/>
      </w:r>
    </w:p>
    <w:p w14:paraId="52D34E82" w14:textId="146D57D2" w:rsidR="00EE3E0F" w:rsidRDefault="00EE3E0F">
      <w:pPr>
        <w:pStyle w:val="TOC1"/>
        <w:rPr>
          <w:rFonts w:asciiTheme="minorHAnsi" w:eastAsiaTheme="minorEastAsia" w:hAnsiTheme="minorHAnsi" w:cstheme="minorBidi"/>
          <w:szCs w:val="22"/>
          <w:lang w:val="en-IN" w:eastAsia="ja-JP"/>
        </w:rPr>
      </w:pPr>
      <w:r>
        <w:t>A.1 General</w:t>
      </w:r>
      <w:r>
        <w:tab/>
      </w:r>
      <w:r>
        <w:fldChar w:fldCharType="begin"/>
      </w:r>
      <w:r>
        <w:instrText xml:space="preserve"> PAGEREF _Toc100767918 \h </w:instrText>
      </w:r>
      <w:r>
        <w:fldChar w:fldCharType="separate"/>
      </w:r>
      <w:r>
        <w:t>158</w:t>
      </w:r>
      <w:r>
        <w:fldChar w:fldCharType="end"/>
      </w:r>
    </w:p>
    <w:p w14:paraId="0F77C179" w14:textId="4087BF57" w:rsidR="00EE3E0F" w:rsidRDefault="00EE3E0F">
      <w:pPr>
        <w:pStyle w:val="TOC1"/>
        <w:rPr>
          <w:rFonts w:asciiTheme="minorHAnsi" w:eastAsiaTheme="minorEastAsia" w:hAnsiTheme="minorHAnsi" w:cstheme="minorBidi"/>
          <w:szCs w:val="22"/>
          <w:lang w:val="en-IN" w:eastAsia="ja-JP"/>
        </w:rPr>
      </w:pPr>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_Toc100767919 \h </w:instrText>
      </w:r>
      <w:r>
        <w:fldChar w:fldCharType="separate"/>
      </w:r>
      <w:r>
        <w:t>158</w:t>
      </w:r>
      <w:r>
        <w:fldChar w:fldCharType="end"/>
      </w:r>
    </w:p>
    <w:p w14:paraId="0045F62F" w14:textId="7B09DA37" w:rsidR="00EE3E0F" w:rsidRDefault="00EE3E0F">
      <w:pPr>
        <w:pStyle w:val="TOC1"/>
        <w:rPr>
          <w:rFonts w:asciiTheme="minorHAnsi" w:eastAsiaTheme="minorEastAsia" w:hAnsiTheme="minorHAnsi" w:cstheme="minorBidi"/>
          <w:szCs w:val="22"/>
          <w:lang w:val="en-IN" w:eastAsia="ja-JP"/>
        </w:rPr>
      </w:pPr>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_Toc100767920 \h </w:instrText>
      </w:r>
      <w:r>
        <w:fldChar w:fldCharType="separate"/>
      </w:r>
      <w:r>
        <w:t>163</w:t>
      </w:r>
      <w:r>
        <w:fldChar w:fldCharType="end"/>
      </w:r>
    </w:p>
    <w:p w14:paraId="17021788" w14:textId="2D39AAAF" w:rsidR="00EE3E0F" w:rsidRDefault="00EE3E0F">
      <w:pPr>
        <w:pStyle w:val="TOC1"/>
        <w:rPr>
          <w:rFonts w:asciiTheme="minorHAnsi" w:eastAsiaTheme="minorEastAsia" w:hAnsiTheme="minorHAnsi" w:cstheme="minorBidi"/>
          <w:szCs w:val="22"/>
          <w:lang w:val="en-IN" w:eastAsia="ja-JP"/>
        </w:rPr>
      </w:pPr>
      <w:r>
        <w:t>A.4</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_Toc100767921 \h </w:instrText>
      </w:r>
      <w:r>
        <w:fldChar w:fldCharType="separate"/>
      </w:r>
      <w:r>
        <w:t>168</w:t>
      </w:r>
      <w:r>
        <w:fldChar w:fldCharType="end"/>
      </w:r>
    </w:p>
    <w:p w14:paraId="464D8790" w14:textId="10B340EF" w:rsidR="00EE3E0F" w:rsidRDefault="00EE3E0F">
      <w:pPr>
        <w:pStyle w:val="TOC1"/>
        <w:rPr>
          <w:rFonts w:asciiTheme="minorHAnsi" w:eastAsiaTheme="minorEastAsia" w:hAnsiTheme="minorHAnsi" w:cstheme="minorBidi"/>
          <w:szCs w:val="22"/>
          <w:lang w:val="en-IN" w:eastAsia="ja-JP"/>
        </w:rPr>
      </w:pPr>
      <w:r>
        <w:t>A.5</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_Toc100767922 \h </w:instrText>
      </w:r>
      <w:r>
        <w:fldChar w:fldCharType="separate"/>
      </w:r>
      <w:r>
        <w:t>173</w:t>
      </w:r>
      <w:r>
        <w:fldChar w:fldCharType="end"/>
      </w:r>
    </w:p>
    <w:p w14:paraId="27566847" w14:textId="0B61F283" w:rsidR="00EE3E0F" w:rsidRDefault="00EE3E0F">
      <w:pPr>
        <w:pStyle w:val="TOC1"/>
        <w:rPr>
          <w:rFonts w:asciiTheme="minorHAnsi" w:eastAsiaTheme="minorEastAsia" w:hAnsiTheme="minorHAnsi" w:cstheme="minorBidi"/>
          <w:szCs w:val="22"/>
          <w:lang w:val="en-IN" w:eastAsia="ja-JP"/>
        </w:rPr>
      </w:pPr>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_Toc100767923 \h </w:instrText>
      </w:r>
      <w:r>
        <w:fldChar w:fldCharType="separate"/>
      </w:r>
      <w:r>
        <w:t>180</w:t>
      </w:r>
      <w:r>
        <w:fldChar w:fldCharType="end"/>
      </w:r>
    </w:p>
    <w:p w14:paraId="38EB23FD" w14:textId="4262D60A" w:rsidR="00EE3E0F" w:rsidRDefault="00EE3E0F">
      <w:pPr>
        <w:pStyle w:val="TOC1"/>
        <w:rPr>
          <w:rFonts w:asciiTheme="minorHAnsi" w:eastAsiaTheme="minorEastAsia" w:hAnsiTheme="minorHAnsi" w:cstheme="minorBidi"/>
          <w:szCs w:val="22"/>
          <w:lang w:val="en-IN" w:eastAsia="ja-JP"/>
        </w:rPr>
      </w:pPr>
      <w:r>
        <w:t>A.7</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_Toc100767924 \h </w:instrText>
      </w:r>
      <w:r>
        <w:fldChar w:fldCharType="separate"/>
      </w:r>
      <w:r>
        <w:t>186</w:t>
      </w:r>
      <w:r>
        <w:fldChar w:fldCharType="end"/>
      </w:r>
    </w:p>
    <w:p w14:paraId="2FD08398" w14:textId="21A081E6" w:rsidR="00EE3E0F" w:rsidRDefault="00EE3E0F">
      <w:pPr>
        <w:pStyle w:val="TOC1"/>
        <w:rPr>
          <w:rFonts w:asciiTheme="minorHAnsi" w:eastAsiaTheme="minorEastAsia" w:hAnsiTheme="minorHAnsi" w:cstheme="minorBidi"/>
          <w:szCs w:val="22"/>
          <w:lang w:val="en-IN" w:eastAsia="ja-JP"/>
        </w:rPr>
      </w:pPr>
      <w:r>
        <w:t>A.8</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_Toc100767925 \h </w:instrText>
      </w:r>
      <w:r>
        <w:fldChar w:fldCharType="separate"/>
      </w:r>
      <w:r>
        <w:t>188</w:t>
      </w:r>
      <w:r>
        <w:fldChar w:fldCharType="end"/>
      </w:r>
    </w:p>
    <w:p w14:paraId="6D551A29" w14:textId="1947A032" w:rsidR="00EE3E0F" w:rsidRDefault="00EE3E0F">
      <w:pPr>
        <w:pStyle w:val="TOC1"/>
        <w:rPr>
          <w:rFonts w:asciiTheme="minorHAnsi" w:eastAsiaTheme="minorEastAsia" w:hAnsiTheme="minorHAnsi" w:cstheme="minorBidi"/>
          <w:szCs w:val="22"/>
          <w:lang w:val="en-IN" w:eastAsia="ja-JP"/>
        </w:rPr>
      </w:pPr>
      <w:r>
        <w:t>A.9</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_Toc100767926 \h </w:instrText>
      </w:r>
      <w:r>
        <w:fldChar w:fldCharType="separate"/>
      </w:r>
      <w:r>
        <w:t>192</w:t>
      </w:r>
      <w:r>
        <w:fldChar w:fldCharType="end"/>
      </w:r>
    </w:p>
    <w:p w14:paraId="74D97CB8" w14:textId="0D7026D7" w:rsidR="00EE3E0F" w:rsidRDefault="00EE3E0F">
      <w:pPr>
        <w:pStyle w:val="TOC1"/>
        <w:rPr>
          <w:rFonts w:asciiTheme="minorHAnsi" w:eastAsiaTheme="minorEastAsia" w:hAnsiTheme="minorHAnsi" w:cstheme="minorBidi"/>
          <w:szCs w:val="22"/>
          <w:lang w:val="en-IN" w:eastAsia="ja-JP"/>
        </w:rPr>
      </w:pPr>
      <w:r>
        <w:t>A.10</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_Toc100767927 \h </w:instrText>
      </w:r>
      <w:r>
        <w:fldChar w:fldCharType="separate"/>
      </w:r>
      <w:r>
        <w:t>194</w:t>
      </w:r>
      <w:r>
        <w:fldChar w:fldCharType="end"/>
      </w:r>
    </w:p>
    <w:p w14:paraId="5692995A" w14:textId="43436334" w:rsidR="00EE3E0F" w:rsidRDefault="00EE3E0F">
      <w:pPr>
        <w:pStyle w:val="TOC1"/>
        <w:rPr>
          <w:rFonts w:asciiTheme="minorHAnsi" w:eastAsiaTheme="minorEastAsia" w:hAnsiTheme="minorHAnsi" w:cstheme="minorBidi"/>
          <w:szCs w:val="22"/>
          <w:lang w:val="en-IN" w:eastAsia="ja-JP"/>
        </w:rPr>
      </w:pPr>
      <w:r>
        <w:t>A.11</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_Toc100767928 \h </w:instrText>
      </w:r>
      <w:r>
        <w:fldChar w:fldCharType="separate"/>
      </w:r>
      <w:r>
        <w:t>199</w:t>
      </w:r>
      <w:r>
        <w:fldChar w:fldCharType="end"/>
      </w:r>
    </w:p>
    <w:p w14:paraId="5111EAEF" w14:textId="4AAE094A" w:rsidR="00EE3E0F" w:rsidRDefault="00EE3E0F">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_Toc100767929 \h </w:instrText>
      </w:r>
      <w:r>
        <w:fldChar w:fldCharType="separate"/>
      </w:r>
      <w:r>
        <w:t>201</w:t>
      </w:r>
      <w:r>
        <w:fldChar w:fldCharType="end"/>
      </w:r>
    </w:p>
    <w:p w14:paraId="2379130B" w14:textId="1A853DEB" w:rsidR="00080512" w:rsidRPr="004D3578" w:rsidRDefault="00EE3E0F">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0767327"/>
      <w:bookmarkEnd w:id="16"/>
      <w:r w:rsidRPr="004D3578">
        <w:lastRenderedPageBreak/>
        <w:t>Foreword</w:t>
      </w:r>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0767328"/>
      <w:bookmarkEnd w:id="25"/>
      <w:r w:rsidRPr="004D3578">
        <w:lastRenderedPageBreak/>
        <w:t>1</w:t>
      </w:r>
      <w:r w:rsidRPr="004D3578">
        <w:tab/>
        <w:t>Scope</w:t>
      </w:r>
      <w:bookmarkEnd w:id="26"/>
      <w:bookmarkEnd w:id="27"/>
      <w:bookmarkEnd w:id="28"/>
      <w:bookmarkEnd w:id="29"/>
      <w:bookmarkEnd w:id="30"/>
      <w:bookmarkEnd w:id="31"/>
    </w:p>
    <w:p w14:paraId="50F1F3A5" w14:textId="4F7DD4E5"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2" w:name="references"/>
      <w:bookmarkStart w:id="33" w:name="_Toc85734049"/>
      <w:bookmarkStart w:id="34" w:name="_Toc89431348"/>
      <w:bookmarkStart w:id="35" w:name="_Toc97042140"/>
      <w:bookmarkStart w:id="36" w:name="_Toc97045284"/>
      <w:bookmarkStart w:id="37" w:name="_Toc97155029"/>
      <w:bookmarkStart w:id="38" w:name="_Toc100767329"/>
      <w:bookmarkEnd w:id="32"/>
      <w:r w:rsidRPr="004D3578">
        <w:t>2</w:t>
      </w:r>
      <w:r w:rsidRPr="004D3578">
        <w:tab/>
        <w:t>References</w:t>
      </w:r>
      <w:bookmarkEnd w:id="33"/>
      <w:bookmarkEnd w:id="34"/>
      <w:bookmarkEnd w:id="35"/>
      <w:bookmarkEnd w:id="36"/>
      <w:bookmarkEnd w:id="37"/>
      <w:bookmarkEnd w:id="3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9" w:name="_Hlk506360308"/>
      <w:r>
        <w:t>Common API Framework for 3GPP Northbound APIs</w:t>
      </w:r>
      <w:bookmarkEnd w:id="3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165F64D" w:rsidR="0044205D" w:rsidRPr="004D3578" w:rsidRDefault="0044205D" w:rsidP="00AE502D">
      <w:pPr>
        <w:pStyle w:val="EX"/>
      </w:pPr>
      <w:r>
        <w:rPr>
          <w:lang w:val="en-US"/>
        </w:rPr>
        <w:lastRenderedPageBreak/>
        <w:t>[21]</w:t>
      </w:r>
      <w:r>
        <w:rPr>
          <w:lang w:val="en-US"/>
        </w:rPr>
        <w:tab/>
      </w:r>
      <w:r w:rsidRPr="00F477AF">
        <w:t>OMA-TS-REST_NetAPI_ACR: "RESTful Network API for Anonymous Customer Reference Management"</w:t>
      </w:r>
      <w:r>
        <w:t>.</w:t>
      </w:r>
    </w:p>
    <w:p w14:paraId="58097B72" w14:textId="3FD54507" w:rsidR="00080512" w:rsidRPr="004D3578" w:rsidRDefault="00080512">
      <w:pPr>
        <w:pStyle w:val="Heading1"/>
      </w:pPr>
      <w:bookmarkStart w:id="40" w:name="definitions"/>
      <w:bookmarkStart w:id="41" w:name="_Toc85734050"/>
      <w:bookmarkStart w:id="42" w:name="_Toc89431349"/>
      <w:bookmarkStart w:id="43" w:name="_Toc97042141"/>
      <w:bookmarkStart w:id="44" w:name="_Toc97045285"/>
      <w:bookmarkStart w:id="45" w:name="_Toc97155030"/>
      <w:bookmarkStart w:id="46" w:name="_Toc100767330"/>
      <w:bookmarkEnd w:id="40"/>
      <w:r w:rsidRPr="004D3578">
        <w:t>3</w:t>
      </w:r>
      <w:r w:rsidRPr="004D3578">
        <w:tab/>
        <w:t>Definitions</w:t>
      </w:r>
      <w:r w:rsidR="00602AEA">
        <w:t xml:space="preserve"> of terms, symbols and abbreviations</w:t>
      </w:r>
      <w:bookmarkEnd w:id="41"/>
      <w:bookmarkEnd w:id="42"/>
      <w:bookmarkEnd w:id="43"/>
      <w:bookmarkEnd w:id="44"/>
      <w:bookmarkEnd w:id="45"/>
      <w:bookmarkEnd w:id="46"/>
    </w:p>
    <w:p w14:paraId="7ED1AA8A" w14:textId="295D38EC" w:rsidR="00080512" w:rsidRPr="004D3578" w:rsidRDefault="00080512" w:rsidP="008C5791"/>
    <w:p w14:paraId="4C886013" w14:textId="6D72DE64" w:rsidR="00080512" w:rsidRPr="004D3578" w:rsidRDefault="00080512">
      <w:pPr>
        <w:pStyle w:val="Heading2"/>
      </w:pPr>
      <w:bookmarkStart w:id="47" w:name="_Toc85734051"/>
      <w:bookmarkStart w:id="48" w:name="_Toc89431350"/>
      <w:bookmarkStart w:id="49" w:name="_Toc97042142"/>
      <w:bookmarkStart w:id="50" w:name="_Toc97045286"/>
      <w:bookmarkStart w:id="51" w:name="_Toc97155031"/>
      <w:bookmarkStart w:id="52" w:name="_Toc100767331"/>
      <w:r w:rsidRPr="004D3578">
        <w:t>3.1</w:t>
      </w:r>
      <w:r w:rsidRPr="004D3578">
        <w:tab/>
      </w:r>
      <w:r w:rsidR="002B6339">
        <w:t>Terms</w:t>
      </w:r>
      <w:bookmarkEnd w:id="47"/>
      <w:bookmarkEnd w:id="48"/>
      <w:bookmarkEnd w:id="49"/>
      <w:bookmarkEnd w:id="50"/>
      <w:bookmarkEnd w:id="51"/>
      <w:bookmarkEnd w:id="52"/>
    </w:p>
    <w:p w14:paraId="26DAA121" w14:textId="7345D8CE" w:rsidR="00080512" w:rsidRDefault="00080512" w:rsidP="0069093C">
      <w:r w:rsidRPr="004D3578">
        <w:t xml:space="preserve">For the purposes of the present document, the terms given in </w:t>
      </w:r>
      <w:r w:rsidR="007876EC">
        <w:t>TR</w:t>
      </w:r>
      <w:r w:rsidRPr="004D3578">
        <w:t> 21.905 [</w:t>
      </w:r>
      <w:r w:rsidR="004D3578" w:rsidRPr="004D3578">
        <w:t>1</w:t>
      </w:r>
      <w:r w:rsidRPr="004D3578">
        <w:t xml:space="preserve">] and the following apply. A term defined in the present document takes precedence over the definition of the same term, if any, in </w:t>
      </w:r>
      <w:r w:rsidR="007876EC">
        <w:t>TR</w:t>
      </w:r>
      <w:r w:rsidRPr="004D3578">
        <w:t> 21.905 [</w:t>
      </w:r>
      <w:r w:rsidR="004D3578" w:rsidRPr="004D3578">
        <w:t>1</w:t>
      </w:r>
      <w:r w:rsidRPr="004D3578">
        <w:t>].</w:t>
      </w:r>
    </w:p>
    <w:p w14:paraId="557A0F88" w14:textId="599B48F3" w:rsidR="00206336" w:rsidRPr="004D3578" w:rsidRDefault="00206336" w:rsidP="00206336">
      <w:r>
        <w:t xml:space="preserve">For the purposes of the present document, the following terms and its definitions given in </w:t>
      </w:r>
      <w:r w:rsidR="007876EC">
        <w:t>TS</w:t>
      </w:r>
      <w:r>
        <w:t>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3" w:name="_Toc85734052"/>
      <w:bookmarkStart w:id="54" w:name="_Toc89431351"/>
      <w:bookmarkStart w:id="55" w:name="_Toc97042143"/>
      <w:bookmarkStart w:id="56" w:name="_Toc97045287"/>
      <w:bookmarkStart w:id="57" w:name="_Toc97155032"/>
      <w:bookmarkStart w:id="58" w:name="_Toc100767332"/>
      <w:r w:rsidRPr="004D3578">
        <w:t>3.2</w:t>
      </w:r>
      <w:r w:rsidRPr="004D3578">
        <w:tab/>
        <w:t>Symbols</w:t>
      </w:r>
      <w:bookmarkEnd w:id="53"/>
      <w:bookmarkEnd w:id="54"/>
      <w:bookmarkEnd w:id="55"/>
      <w:bookmarkEnd w:id="56"/>
      <w:bookmarkEnd w:id="57"/>
      <w:bookmarkEnd w:id="5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59" w:name="_Toc85734053"/>
      <w:bookmarkStart w:id="60" w:name="_Toc89431352"/>
      <w:bookmarkStart w:id="61" w:name="_Toc97042144"/>
      <w:bookmarkStart w:id="62" w:name="_Toc97045288"/>
      <w:bookmarkStart w:id="63" w:name="_Toc97155033"/>
      <w:bookmarkStart w:id="64" w:name="_Toc100767333"/>
      <w:r w:rsidRPr="004D3578">
        <w:t>3.3</w:t>
      </w:r>
      <w:r w:rsidRPr="004D3578">
        <w:tab/>
        <w:t>Abbreviations</w:t>
      </w:r>
      <w:bookmarkEnd w:id="59"/>
      <w:bookmarkEnd w:id="60"/>
      <w:bookmarkEnd w:id="61"/>
      <w:bookmarkEnd w:id="62"/>
      <w:bookmarkEnd w:id="63"/>
      <w:bookmarkEnd w:id="64"/>
    </w:p>
    <w:p w14:paraId="15E88A3B" w14:textId="43998AB2" w:rsidR="00080512" w:rsidRPr="004D3578" w:rsidRDefault="00080512">
      <w:pPr>
        <w:keepNext/>
      </w:pPr>
      <w:r w:rsidRPr="004D3578">
        <w:t>For the purposes of the present document, the abb</w:t>
      </w:r>
      <w:r w:rsidR="004D3578" w:rsidRPr="004D3578">
        <w:t xml:space="preserve">reviations given in </w:t>
      </w:r>
      <w:r w:rsidR="007876EC">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7876EC">
        <w:t>TR</w:t>
      </w:r>
      <w:r w:rsidR="004D3578" w:rsidRPr="004D3578">
        <w:t>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lastRenderedPageBreak/>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65" w:name="clause4"/>
      <w:bookmarkStart w:id="66" w:name="_Toc85734054"/>
      <w:bookmarkStart w:id="67" w:name="_Toc89431353"/>
      <w:bookmarkStart w:id="68" w:name="_Toc97042145"/>
      <w:bookmarkStart w:id="69" w:name="_Toc97045289"/>
      <w:bookmarkStart w:id="70" w:name="_Toc97155034"/>
      <w:bookmarkStart w:id="71" w:name="_Toc100767334"/>
      <w:bookmarkEnd w:id="65"/>
      <w:r w:rsidRPr="004D3578">
        <w:t>4</w:t>
      </w:r>
      <w:r w:rsidRPr="004D3578">
        <w:tab/>
      </w:r>
      <w:r w:rsidR="0024274C">
        <w:t>Overview</w:t>
      </w:r>
      <w:bookmarkEnd w:id="66"/>
      <w:bookmarkEnd w:id="67"/>
      <w:bookmarkEnd w:id="68"/>
      <w:bookmarkEnd w:id="69"/>
      <w:bookmarkEnd w:id="70"/>
      <w:bookmarkEnd w:id="71"/>
    </w:p>
    <w:p w14:paraId="0B3EE419" w14:textId="400B8390" w:rsidR="004F28FC" w:rsidRDefault="007876EC" w:rsidP="004F28FC">
      <w:r>
        <w:t>TS</w:t>
      </w:r>
      <w:r w:rsidR="004F28FC">
        <w:t xml:space="preserve"> 23.558 [2] has specified the application layer architecture, requirements, procedures, information flows and the APIs, in order </w:t>
      </w:r>
      <w:r w:rsidR="004F28FC" w:rsidRPr="004F28FC">
        <w:t xml:space="preserve">to support the edge applications over the </w:t>
      </w:r>
      <w:r w:rsidR="004F28FC">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2" w:name="_Toc85734055"/>
      <w:bookmarkStart w:id="73" w:name="_Toc89431354"/>
      <w:bookmarkStart w:id="74" w:name="_Toc97042146"/>
      <w:bookmarkStart w:id="75" w:name="_Toc97045290"/>
      <w:bookmarkStart w:id="76" w:name="_Toc97155035"/>
      <w:bookmarkStart w:id="77" w:name="_Toc100767335"/>
      <w:r>
        <w:t>5</w:t>
      </w:r>
      <w:r w:rsidR="00BA077D">
        <w:tab/>
        <w:t xml:space="preserve">Services offered by </w:t>
      </w:r>
      <w:r>
        <w:t>E</w:t>
      </w:r>
      <w:r w:rsidR="00CC1923">
        <w:t>dge Enabler Server</w:t>
      </w:r>
      <w:bookmarkEnd w:id="72"/>
      <w:bookmarkEnd w:id="73"/>
      <w:bookmarkEnd w:id="74"/>
      <w:bookmarkEnd w:id="75"/>
      <w:bookmarkEnd w:id="76"/>
      <w:bookmarkEnd w:id="77"/>
    </w:p>
    <w:p w14:paraId="04B9F646" w14:textId="2009BEC7" w:rsidR="00680C72" w:rsidRDefault="0024274C" w:rsidP="00680C72">
      <w:pPr>
        <w:pStyle w:val="Heading2"/>
      </w:pPr>
      <w:bookmarkStart w:id="78" w:name="_Toc85734056"/>
      <w:bookmarkStart w:id="79" w:name="_Toc89431355"/>
      <w:bookmarkStart w:id="80" w:name="_Toc97042147"/>
      <w:bookmarkStart w:id="81" w:name="_Toc97045291"/>
      <w:bookmarkStart w:id="82" w:name="_Toc97155036"/>
      <w:bookmarkStart w:id="83" w:name="_Toc100767336"/>
      <w:r>
        <w:t>5.1</w:t>
      </w:r>
      <w:r>
        <w:tab/>
        <w:t>Introduction</w:t>
      </w:r>
      <w:bookmarkEnd w:id="78"/>
      <w:bookmarkEnd w:id="79"/>
      <w:bookmarkEnd w:id="80"/>
      <w:bookmarkEnd w:id="81"/>
      <w:bookmarkEnd w:id="82"/>
      <w:bookmarkEnd w:id="8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71C58">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71C58">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71C58">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71C58">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EB3788">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EB3788">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71C58">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71C58">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245E8D" w14:paraId="08911004" w14:textId="77777777" w:rsidTr="00571C58">
        <w:tc>
          <w:tcPr>
            <w:tcW w:w="2547" w:type="dxa"/>
            <w:shd w:val="clear" w:color="auto" w:fill="auto"/>
          </w:tcPr>
          <w:p w14:paraId="177963CA" w14:textId="773E77C8" w:rsidR="00245E8D" w:rsidRDefault="00245E8D" w:rsidP="00245E8D">
            <w:pPr>
              <w:pStyle w:val="TAL"/>
            </w:pPr>
            <w:r>
              <w:t>Eees_AppClientInformation</w:t>
            </w:r>
          </w:p>
        </w:tc>
        <w:tc>
          <w:tcPr>
            <w:tcW w:w="835" w:type="dxa"/>
            <w:shd w:val="clear" w:color="auto" w:fill="auto"/>
          </w:tcPr>
          <w:p w14:paraId="26F60537" w14:textId="32863AAE" w:rsidR="00245E8D" w:rsidRDefault="00245E8D" w:rsidP="00245E8D">
            <w:pPr>
              <w:pStyle w:val="TAL"/>
              <w:rPr>
                <w:noProof/>
                <w:lang w:eastAsia="zh-CN"/>
              </w:rPr>
            </w:pPr>
            <w:r>
              <w:rPr>
                <w:noProof/>
                <w:lang w:eastAsia="zh-CN"/>
              </w:rPr>
              <w:t>5.5</w:t>
            </w:r>
          </w:p>
        </w:tc>
        <w:tc>
          <w:tcPr>
            <w:tcW w:w="1716" w:type="dxa"/>
            <w:shd w:val="clear" w:color="auto" w:fill="auto"/>
          </w:tcPr>
          <w:p w14:paraId="4732D7BC" w14:textId="6285E4F9" w:rsidR="00245E8D" w:rsidRDefault="00245E8D" w:rsidP="00245E8D">
            <w:pPr>
              <w:pStyle w:val="TAL"/>
            </w:pPr>
            <w:r>
              <w:t>Service to obtain the capabilities of the ACs.</w:t>
            </w:r>
          </w:p>
        </w:tc>
        <w:tc>
          <w:tcPr>
            <w:tcW w:w="2835" w:type="dxa"/>
            <w:shd w:val="clear" w:color="auto" w:fill="auto"/>
          </w:tcPr>
          <w:p w14:paraId="048B2F73" w14:textId="45AE1466" w:rsidR="00245E8D" w:rsidRDefault="00245E8D" w:rsidP="00245E8D">
            <w:pPr>
              <w:pStyle w:val="TAL"/>
              <w:rPr>
                <w:noProof/>
              </w:rPr>
            </w:pPr>
            <w:r>
              <w:rPr>
                <w:noProof/>
              </w:rPr>
              <w:t>TS29558_Eees_AppClientInformation.yaml</w:t>
            </w:r>
          </w:p>
        </w:tc>
        <w:tc>
          <w:tcPr>
            <w:tcW w:w="1134" w:type="dxa"/>
            <w:shd w:val="clear" w:color="auto" w:fill="auto"/>
          </w:tcPr>
          <w:p w14:paraId="6AA814AF" w14:textId="42517521" w:rsidR="00245E8D" w:rsidRDefault="00245E8D" w:rsidP="00245E8D">
            <w:pPr>
              <w:pStyle w:val="TAL"/>
              <w:rPr>
                <w:noProof/>
              </w:rPr>
            </w:pPr>
            <w:r>
              <w:rPr>
                <w:noProof/>
              </w:rPr>
              <w:t>eees_appclientinformation</w:t>
            </w:r>
          </w:p>
        </w:tc>
        <w:tc>
          <w:tcPr>
            <w:tcW w:w="1134" w:type="dxa"/>
            <w:shd w:val="clear" w:color="auto" w:fill="auto"/>
          </w:tcPr>
          <w:p w14:paraId="4D2E6978" w14:textId="4A07584B" w:rsidR="00245E8D" w:rsidRDefault="00245E8D" w:rsidP="00245E8D">
            <w:pPr>
              <w:pStyle w:val="TAL"/>
              <w:rPr>
                <w:noProof/>
                <w:lang w:eastAsia="zh-CN"/>
              </w:rPr>
            </w:pPr>
            <w:r>
              <w:rPr>
                <w:noProof/>
                <w:lang w:eastAsia="zh-CN"/>
              </w:rPr>
              <w:t>A.4</w:t>
            </w:r>
          </w:p>
        </w:tc>
      </w:tr>
      <w:tr w:rsidR="00245E8D" w14:paraId="6572BB9A" w14:textId="77777777" w:rsidTr="00571C58">
        <w:tc>
          <w:tcPr>
            <w:tcW w:w="2547" w:type="dxa"/>
            <w:shd w:val="clear" w:color="auto" w:fill="auto"/>
          </w:tcPr>
          <w:p w14:paraId="2810B076" w14:textId="16D2FEE7" w:rsidR="00245E8D" w:rsidRDefault="00245E8D" w:rsidP="00245E8D">
            <w:pPr>
              <w:pStyle w:val="TAL"/>
            </w:pPr>
            <w:r>
              <w:rPr>
                <w:rFonts w:hint="eastAsia"/>
                <w:lang w:eastAsia="ja-JP"/>
              </w:rPr>
              <w:t>Eees_SessionWithQoS</w:t>
            </w:r>
          </w:p>
        </w:tc>
        <w:tc>
          <w:tcPr>
            <w:tcW w:w="835" w:type="dxa"/>
            <w:shd w:val="clear" w:color="auto" w:fill="auto"/>
          </w:tcPr>
          <w:p w14:paraId="234E60A8" w14:textId="3789AC99" w:rsidR="00245E8D" w:rsidRDefault="00245E8D" w:rsidP="00245E8D">
            <w:pPr>
              <w:pStyle w:val="TAL"/>
              <w:rPr>
                <w:noProof/>
                <w:lang w:eastAsia="zh-CN"/>
              </w:rPr>
            </w:pPr>
            <w:r>
              <w:rPr>
                <w:noProof/>
                <w:lang w:eastAsia="zh-CN"/>
              </w:rPr>
              <w:t>5.6</w:t>
            </w:r>
          </w:p>
        </w:tc>
        <w:tc>
          <w:tcPr>
            <w:tcW w:w="1716" w:type="dxa"/>
            <w:shd w:val="clear" w:color="auto" w:fill="auto"/>
          </w:tcPr>
          <w:p w14:paraId="10DED2F1" w14:textId="37AF4AC4" w:rsidR="00245E8D" w:rsidRDefault="00245E8D" w:rsidP="00245E8D">
            <w:pPr>
              <w:pStyle w:val="TAL"/>
            </w:pPr>
            <w:r>
              <w:t>Service to setup data session between AC and EAS with specific QoS.</w:t>
            </w:r>
          </w:p>
        </w:tc>
        <w:tc>
          <w:tcPr>
            <w:tcW w:w="2835" w:type="dxa"/>
            <w:shd w:val="clear" w:color="auto" w:fill="auto"/>
          </w:tcPr>
          <w:p w14:paraId="4F4F2D15" w14:textId="5AD40B3B" w:rsidR="00245E8D" w:rsidRDefault="00245E8D" w:rsidP="00245E8D">
            <w:pPr>
              <w:pStyle w:val="TAL"/>
              <w:rPr>
                <w:noProof/>
              </w:rPr>
            </w:pPr>
            <w:r>
              <w:rPr>
                <w:noProof/>
              </w:rPr>
              <w:t>TS29558_Eees_SessionWithQoS.yaml</w:t>
            </w:r>
          </w:p>
        </w:tc>
        <w:tc>
          <w:tcPr>
            <w:tcW w:w="1134" w:type="dxa"/>
            <w:shd w:val="clear" w:color="auto" w:fill="auto"/>
          </w:tcPr>
          <w:p w14:paraId="2B816E0D" w14:textId="13BFC1F5" w:rsidR="00245E8D" w:rsidRDefault="00245E8D" w:rsidP="00245E8D">
            <w:pPr>
              <w:pStyle w:val="TAL"/>
              <w:rPr>
                <w:noProof/>
              </w:rPr>
            </w:pPr>
            <w:r>
              <w:rPr>
                <w:noProof/>
              </w:rPr>
              <w:t>eees-session-with-qos</w:t>
            </w:r>
          </w:p>
        </w:tc>
        <w:tc>
          <w:tcPr>
            <w:tcW w:w="1134" w:type="dxa"/>
            <w:shd w:val="clear" w:color="auto" w:fill="auto"/>
          </w:tcPr>
          <w:p w14:paraId="1F67A006" w14:textId="3E80A095" w:rsidR="00245E8D" w:rsidRDefault="00245E8D" w:rsidP="00245E8D">
            <w:pPr>
              <w:pStyle w:val="TAL"/>
              <w:rPr>
                <w:noProof/>
                <w:lang w:eastAsia="zh-CN"/>
              </w:rPr>
            </w:pPr>
            <w:r>
              <w:rPr>
                <w:noProof/>
                <w:lang w:eastAsia="zh-CN"/>
              </w:rPr>
              <w:t>A.6</w:t>
            </w:r>
          </w:p>
        </w:tc>
      </w:tr>
      <w:tr w:rsidR="00245E8D" w14:paraId="2D54DF64" w14:textId="77777777" w:rsidTr="00571C58">
        <w:tc>
          <w:tcPr>
            <w:tcW w:w="2547" w:type="dxa"/>
            <w:shd w:val="clear" w:color="auto" w:fill="auto"/>
          </w:tcPr>
          <w:p w14:paraId="440D771B" w14:textId="679D4007" w:rsidR="00245E8D" w:rsidRDefault="00245E8D" w:rsidP="00245E8D">
            <w:pPr>
              <w:pStyle w:val="TAL"/>
            </w:pPr>
            <w:r>
              <w:rPr>
                <w:rFonts w:hint="eastAsia"/>
                <w:lang w:eastAsia="zh-CN"/>
              </w:rPr>
              <w:t>E</w:t>
            </w:r>
            <w:r>
              <w:rPr>
                <w:lang w:eastAsia="zh-CN"/>
              </w:rPr>
              <w:t>ees_ACRManagementEvent</w:t>
            </w:r>
          </w:p>
        </w:tc>
        <w:tc>
          <w:tcPr>
            <w:tcW w:w="835" w:type="dxa"/>
            <w:shd w:val="clear" w:color="auto" w:fill="auto"/>
          </w:tcPr>
          <w:p w14:paraId="539F19AE" w14:textId="16AE4CD3" w:rsidR="00245E8D" w:rsidRDefault="00245E8D" w:rsidP="00245E8D">
            <w:pPr>
              <w:pStyle w:val="TAL"/>
              <w:rPr>
                <w:noProof/>
                <w:lang w:eastAsia="zh-CN"/>
              </w:rPr>
            </w:pPr>
            <w:r>
              <w:rPr>
                <w:noProof/>
                <w:lang w:eastAsia="zh-CN"/>
              </w:rPr>
              <w:t>5.8</w:t>
            </w:r>
          </w:p>
        </w:tc>
        <w:tc>
          <w:tcPr>
            <w:tcW w:w="1716" w:type="dxa"/>
            <w:shd w:val="clear" w:color="auto" w:fill="auto"/>
          </w:tcPr>
          <w:p w14:paraId="19A8FE02" w14:textId="37C5ECEE" w:rsidR="00245E8D" w:rsidRDefault="00245E8D" w:rsidP="00245E8D">
            <w:pPr>
              <w:pStyle w:val="TAL"/>
            </w:pPr>
            <w:r>
              <w:t>Service to receive notification related to ACR management events.</w:t>
            </w:r>
          </w:p>
        </w:tc>
        <w:tc>
          <w:tcPr>
            <w:tcW w:w="2835" w:type="dxa"/>
            <w:shd w:val="clear" w:color="auto" w:fill="auto"/>
          </w:tcPr>
          <w:p w14:paraId="03254562" w14:textId="3F1F3BBB" w:rsidR="00245E8D" w:rsidRDefault="00245E8D" w:rsidP="00245E8D">
            <w:pPr>
              <w:pStyle w:val="TAL"/>
              <w:rPr>
                <w:noProof/>
              </w:rPr>
            </w:pPr>
            <w:r>
              <w:rPr>
                <w:noProof/>
              </w:rPr>
              <w:t>TS29558_Eees_ACRManagementEvent.yaml</w:t>
            </w:r>
          </w:p>
        </w:tc>
        <w:tc>
          <w:tcPr>
            <w:tcW w:w="1134" w:type="dxa"/>
            <w:shd w:val="clear" w:color="auto" w:fill="auto"/>
          </w:tcPr>
          <w:p w14:paraId="47E36BFC" w14:textId="2C434389" w:rsidR="00245E8D" w:rsidRDefault="00245E8D" w:rsidP="00245E8D">
            <w:pPr>
              <w:pStyle w:val="TAL"/>
              <w:rPr>
                <w:noProof/>
              </w:rPr>
            </w:pPr>
            <w:r>
              <w:rPr>
                <w:noProof/>
              </w:rPr>
              <w:t>eees-acrmgmtevent</w:t>
            </w:r>
          </w:p>
        </w:tc>
        <w:tc>
          <w:tcPr>
            <w:tcW w:w="1134" w:type="dxa"/>
            <w:shd w:val="clear" w:color="auto" w:fill="auto"/>
          </w:tcPr>
          <w:p w14:paraId="7AB282E7" w14:textId="2B82A701" w:rsidR="00245E8D" w:rsidRDefault="00245E8D" w:rsidP="00245E8D">
            <w:pPr>
              <w:pStyle w:val="TAL"/>
              <w:rPr>
                <w:noProof/>
                <w:lang w:eastAsia="zh-CN"/>
              </w:rPr>
            </w:pPr>
            <w:r>
              <w:rPr>
                <w:noProof/>
                <w:lang w:eastAsia="zh-CN"/>
              </w:rPr>
              <w:t>A.5</w:t>
            </w:r>
          </w:p>
        </w:tc>
      </w:tr>
      <w:tr w:rsidR="00245E8D" w14:paraId="4A352CE3" w14:textId="77777777" w:rsidTr="00571C58">
        <w:tc>
          <w:tcPr>
            <w:tcW w:w="2547" w:type="dxa"/>
            <w:shd w:val="clear" w:color="auto" w:fill="auto"/>
          </w:tcPr>
          <w:p w14:paraId="00883C3F" w14:textId="4E4D88BC" w:rsidR="00245E8D" w:rsidRDefault="00245E8D" w:rsidP="00245E8D">
            <w:pPr>
              <w:pStyle w:val="TAL"/>
            </w:pPr>
            <w:r>
              <w:t>Eees_EECContextRelocation</w:t>
            </w:r>
          </w:p>
        </w:tc>
        <w:tc>
          <w:tcPr>
            <w:tcW w:w="835" w:type="dxa"/>
            <w:shd w:val="clear" w:color="auto" w:fill="auto"/>
          </w:tcPr>
          <w:p w14:paraId="057BF16A" w14:textId="0F83770E" w:rsidR="00245E8D" w:rsidRDefault="00245E8D" w:rsidP="00245E8D">
            <w:pPr>
              <w:pStyle w:val="TAL"/>
              <w:rPr>
                <w:noProof/>
                <w:lang w:eastAsia="zh-CN"/>
              </w:rPr>
            </w:pPr>
            <w:r>
              <w:rPr>
                <w:noProof/>
                <w:lang w:eastAsia="zh-CN"/>
              </w:rPr>
              <w:t>5.10</w:t>
            </w:r>
          </w:p>
        </w:tc>
        <w:tc>
          <w:tcPr>
            <w:tcW w:w="1716" w:type="dxa"/>
            <w:shd w:val="clear" w:color="auto" w:fill="auto"/>
          </w:tcPr>
          <w:p w14:paraId="7EE92FA5" w14:textId="417B16FF" w:rsidR="00245E8D" w:rsidRDefault="00245E8D" w:rsidP="00245E8D">
            <w:pPr>
              <w:pStyle w:val="TAL"/>
            </w:pPr>
            <w:r>
              <w:t>Service to push or pull EEC context information.</w:t>
            </w:r>
          </w:p>
        </w:tc>
        <w:tc>
          <w:tcPr>
            <w:tcW w:w="2835" w:type="dxa"/>
            <w:shd w:val="clear" w:color="auto" w:fill="auto"/>
          </w:tcPr>
          <w:p w14:paraId="52D5C4DC" w14:textId="2A2E1658" w:rsidR="00245E8D" w:rsidRDefault="00245E8D" w:rsidP="00245E8D">
            <w:pPr>
              <w:pStyle w:val="TAL"/>
              <w:rPr>
                <w:noProof/>
              </w:rPr>
            </w:pPr>
            <w:r>
              <w:rPr>
                <w:noProof/>
              </w:rPr>
              <w:t>TS29558_Eees_EECContextRelocation.yaml</w:t>
            </w:r>
          </w:p>
        </w:tc>
        <w:tc>
          <w:tcPr>
            <w:tcW w:w="1134" w:type="dxa"/>
            <w:shd w:val="clear" w:color="auto" w:fill="auto"/>
          </w:tcPr>
          <w:p w14:paraId="6DEE0682" w14:textId="451C026A" w:rsidR="00245E8D" w:rsidRDefault="00245E8D" w:rsidP="00245E8D">
            <w:pPr>
              <w:pStyle w:val="TAL"/>
              <w:rPr>
                <w:noProof/>
              </w:rPr>
            </w:pPr>
            <w:r>
              <w:rPr>
                <w:noProof/>
              </w:rPr>
              <w:t>eees-eeccontextreloc</w:t>
            </w:r>
          </w:p>
        </w:tc>
        <w:tc>
          <w:tcPr>
            <w:tcW w:w="1134" w:type="dxa"/>
            <w:shd w:val="clear" w:color="auto" w:fill="auto"/>
          </w:tcPr>
          <w:p w14:paraId="5F7C9A38" w14:textId="5E956B2E" w:rsidR="00245E8D" w:rsidRDefault="00245E8D" w:rsidP="00245E8D">
            <w:pPr>
              <w:pStyle w:val="TAL"/>
              <w:rPr>
                <w:noProof/>
                <w:lang w:eastAsia="zh-CN"/>
              </w:rPr>
            </w:pPr>
            <w:r>
              <w:rPr>
                <w:noProof/>
                <w:lang w:eastAsia="zh-CN"/>
              </w:rPr>
              <w:t>A.7</w:t>
            </w:r>
          </w:p>
        </w:tc>
      </w:tr>
      <w:tr w:rsidR="00245E8D" w14:paraId="3F7ED667" w14:textId="77777777" w:rsidTr="00571C58">
        <w:tc>
          <w:tcPr>
            <w:tcW w:w="2547" w:type="dxa"/>
            <w:shd w:val="clear" w:color="auto" w:fill="auto"/>
          </w:tcPr>
          <w:p w14:paraId="42AFD48C" w14:textId="253DB946" w:rsidR="00245E8D" w:rsidRDefault="00245E8D" w:rsidP="00245E8D">
            <w:pPr>
              <w:pStyle w:val="TAL"/>
            </w:pPr>
            <w:r w:rsidRPr="00F477AF">
              <w:t>Eees_</w:t>
            </w:r>
            <w:r>
              <w:t>EELManaged</w:t>
            </w:r>
            <w:r w:rsidRPr="00F477AF">
              <w:t>ACR</w:t>
            </w:r>
          </w:p>
        </w:tc>
        <w:tc>
          <w:tcPr>
            <w:tcW w:w="835" w:type="dxa"/>
            <w:shd w:val="clear" w:color="auto" w:fill="auto"/>
          </w:tcPr>
          <w:p w14:paraId="6E79C61D" w14:textId="4BF98C0B" w:rsidR="00245E8D" w:rsidRDefault="00245E8D" w:rsidP="00245E8D">
            <w:pPr>
              <w:pStyle w:val="TAL"/>
              <w:rPr>
                <w:noProof/>
                <w:lang w:eastAsia="zh-CN"/>
              </w:rPr>
            </w:pPr>
            <w:r>
              <w:rPr>
                <w:noProof/>
                <w:lang w:eastAsia="zh-CN"/>
              </w:rPr>
              <w:t>5.11</w:t>
            </w:r>
          </w:p>
        </w:tc>
        <w:tc>
          <w:tcPr>
            <w:tcW w:w="1716" w:type="dxa"/>
            <w:shd w:val="clear" w:color="auto" w:fill="auto"/>
          </w:tcPr>
          <w:p w14:paraId="50B23CC5" w14:textId="3F7E6520" w:rsidR="00245E8D" w:rsidRDefault="00245E8D" w:rsidP="00245E8D">
            <w:pPr>
              <w:pStyle w:val="TAL"/>
            </w:pPr>
            <w:r>
              <w:t>Service to request for handling of ACR related operations and receive ACT notifications.</w:t>
            </w:r>
          </w:p>
        </w:tc>
        <w:tc>
          <w:tcPr>
            <w:tcW w:w="2835" w:type="dxa"/>
            <w:shd w:val="clear" w:color="auto" w:fill="auto"/>
          </w:tcPr>
          <w:p w14:paraId="60D243AE" w14:textId="6EFA6260" w:rsidR="00245E8D" w:rsidRDefault="00245E8D" w:rsidP="00245E8D">
            <w:pPr>
              <w:pStyle w:val="TAL"/>
              <w:rPr>
                <w:noProof/>
              </w:rPr>
            </w:pPr>
            <w:r>
              <w:rPr>
                <w:noProof/>
              </w:rPr>
              <w:t>TS29558_Eees_EELManagedACR.yaml</w:t>
            </w:r>
          </w:p>
        </w:tc>
        <w:tc>
          <w:tcPr>
            <w:tcW w:w="1134" w:type="dxa"/>
            <w:shd w:val="clear" w:color="auto" w:fill="auto"/>
          </w:tcPr>
          <w:p w14:paraId="7D7B5C8C" w14:textId="169CF058" w:rsidR="00245E8D" w:rsidRDefault="00245E8D" w:rsidP="00245E8D">
            <w:pPr>
              <w:pStyle w:val="TAL"/>
              <w:rPr>
                <w:noProof/>
              </w:rPr>
            </w:pPr>
            <w:r>
              <w:rPr>
                <w:noProof/>
              </w:rPr>
              <w:t>eees-eel-acr</w:t>
            </w:r>
          </w:p>
        </w:tc>
        <w:tc>
          <w:tcPr>
            <w:tcW w:w="1134" w:type="dxa"/>
            <w:shd w:val="clear" w:color="auto" w:fill="auto"/>
          </w:tcPr>
          <w:p w14:paraId="009A6E1C" w14:textId="1DBD1000" w:rsidR="00245E8D" w:rsidRDefault="00245E8D" w:rsidP="00245E8D">
            <w:pPr>
              <w:pStyle w:val="TAL"/>
              <w:rPr>
                <w:noProof/>
                <w:lang w:eastAsia="zh-CN"/>
              </w:rPr>
            </w:pPr>
            <w:r>
              <w:rPr>
                <w:noProof/>
                <w:lang w:eastAsia="zh-CN"/>
              </w:rPr>
              <w:t>A.8</w:t>
            </w:r>
          </w:p>
        </w:tc>
      </w:tr>
      <w:tr w:rsidR="00245E8D" w14:paraId="7BD45279" w14:textId="77777777" w:rsidTr="00571C58">
        <w:tc>
          <w:tcPr>
            <w:tcW w:w="2547" w:type="dxa"/>
            <w:shd w:val="clear" w:color="auto" w:fill="auto"/>
          </w:tcPr>
          <w:p w14:paraId="75E1B83E" w14:textId="791B9408" w:rsidR="00245E8D" w:rsidRDefault="00245E8D" w:rsidP="00245E8D">
            <w:pPr>
              <w:pStyle w:val="TAL"/>
            </w:pPr>
            <w:r w:rsidRPr="00F477AF">
              <w:t>Eees_</w:t>
            </w:r>
            <w:r>
              <w:t>ACRStatusUpdate</w:t>
            </w:r>
          </w:p>
        </w:tc>
        <w:tc>
          <w:tcPr>
            <w:tcW w:w="835" w:type="dxa"/>
            <w:shd w:val="clear" w:color="auto" w:fill="auto"/>
          </w:tcPr>
          <w:p w14:paraId="6F6615E9" w14:textId="320AF46A" w:rsidR="00245E8D" w:rsidRDefault="00245E8D" w:rsidP="00245E8D">
            <w:pPr>
              <w:pStyle w:val="TAL"/>
              <w:rPr>
                <w:noProof/>
                <w:lang w:eastAsia="zh-CN"/>
              </w:rPr>
            </w:pPr>
            <w:r>
              <w:rPr>
                <w:noProof/>
                <w:lang w:eastAsia="zh-CN"/>
              </w:rPr>
              <w:t>5.12</w:t>
            </w:r>
          </w:p>
        </w:tc>
        <w:tc>
          <w:tcPr>
            <w:tcW w:w="1716" w:type="dxa"/>
            <w:shd w:val="clear" w:color="auto" w:fill="auto"/>
          </w:tcPr>
          <w:p w14:paraId="3A63815C" w14:textId="694F4392" w:rsidR="00245E8D" w:rsidRDefault="00245E8D" w:rsidP="00245E8D">
            <w:pPr>
              <w:pStyle w:val="TAL"/>
            </w:pPr>
            <w:r>
              <w:t>Service to update the status of ACR.</w:t>
            </w:r>
          </w:p>
        </w:tc>
        <w:tc>
          <w:tcPr>
            <w:tcW w:w="2835" w:type="dxa"/>
            <w:shd w:val="clear" w:color="auto" w:fill="auto"/>
          </w:tcPr>
          <w:p w14:paraId="166667B0" w14:textId="20E039AB" w:rsidR="00245E8D" w:rsidRDefault="00245E8D" w:rsidP="00245E8D">
            <w:pPr>
              <w:pStyle w:val="TAL"/>
              <w:rPr>
                <w:noProof/>
              </w:rPr>
            </w:pPr>
            <w:r>
              <w:rPr>
                <w:noProof/>
              </w:rPr>
              <w:t>TS29558_Eees_ACRStatusUpdate.yaml</w:t>
            </w:r>
          </w:p>
        </w:tc>
        <w:tc>
          <w:tcPr>
            <w:tcW w:w="1134" w:type="dxa"/>
            <w:shd w:val="clear" w:color="auto" w:fill="auto"/>
          </w:tcPr>
          <w:p w14:paraId="71A4866E" w14:textId="551111BD" w:rsidR="00245E8D" w:rsidRDefault="00245E8D" w:rsidP="00245E8D">
            <w:pPr>
              <w:pStyle w:val="TAL"/>
              <w:rPr>
                <w:noProof/>
              </w:rPr>
            </w:pPr>
            <w:r>
              <w:rPr>
                <w:noProof/>
              </w:rPr>
              <w:t>eees-acrstatus-update</w:t>
            </w:r>
          </w:p>
        </w:tc>
        <w:tc>
          <w:tcPr>
            <w:tcW w:w="1134" w:type="dxa"/>
            <w:shd w:val="clear" w:color="auto" w:fill="auto"/>
          </w:tcPr>
          <w:p w14:paraId="4FC60C57" w14:textId="0AE2577B" w:rsidR="00245E8D" w:rsidRDefault="00245E8D" w:rsidP="00245E8D">
            <w:pPr>
              <w:pStyle w:val="TAL"/>
              <w:rPr>
                <w:noProof/>
                <w:lang w:eastAsia="zh-CN"/>
              </w:rPr>
            </w:pPr>
            <w:r>
              <w:rPr>
                <w:noProof/>
                <w:lang w:eastAsia="zh-CN"/>
              </w:rPr>
              <w:t>A.9</w:t>
            </w:r>
          </w:p>
        </w:tc>
      </w:tr>
    </w:tbl>
    <w:p w14:paraId="5B30FC8B" w14:textId="30F34A51" w:rsidR="00466EBB" w:rsidRDefault="00466EBB" w:rsidP="006766F1"/>
    <w:p w14:paraId="47E7BABA" w14:textId="224A2FD8" w:rsidR="00222B96" w:rsidRDefault="00555556" w:rsidP="00222B96">
      <w:pPr>
        <w:pStyle w:val="Heading2"/>
      </w:pPr>
      <w:bookmarkStart w:id="84" w:name="_Toc85734057"/>
      <w:bookmarkStart w:id="85" w:name="_Toc89431356"/>
      <w:bookmarkStart w:id="86" w:name="_Toc97042148"/>
      <w:bookmarkStart w:id="87" w:name="_Toc97045292"/>
      <w:bookmarkStart w:id="88" w:name="_Toc97155037"/>
      <w:bookmarkStart w:id="89" w:name="_Toc100767337"/>
      <w:r>
        <w:t>5.2</w:t>
      </w:r>
      <w:r w:rsidR="00222B96">
        <w:tab/>
        <w:t>Eees_EASRegistration Service</w:t>
      </w:r>
      <w:bookmarkEnd w:id="84"/>
      <w:bookmarkEnd w:id="85"/>
      <w:bookmarkEnd w:id="86"/>
      <w:bookmarkEnd w:id="87"/>
      <w:bookmarkEnd w:id="88"/>
      <w:bookmarkEnd w:id="89"/>
      <w:r w:rsidR="00222B96">
        <w:t xml:space="preserve">  </w:t>
      </w:r>
    </w:p>
    <w:p w14:paraId="1FF35FCB" w14:textId="353EB16F" w:rsidR="00222B96" w:rsidRDefault="00555556" w:rsidP="00222B96">
      <w:pPr>
        <w:pStyle w:val="Heading3"/>
      </w:pPr>
      <w:bookmarkStart w:id="90" w:name="_Toc85734058"/>
      <w:bookmarkStart w:id="91" w:name="_Toc89431357"/>
      <w:bookmarkStart w:id="92" w:name="_Toc97042149"/>
      <w:bookmarkStart w:id="93" w:name="_Toc97045293"/>
      <w:bookmarkStart w:id="94" w:name="_Toc97155038"/>
      <w:bookmarkStart w:id="95" w:name="_Toc100767338"/>
      <w:r>
        <w:t>5.2</w:t>
      </w:r>
      <w:r w:rsidR="00222B96">
        <w:t>.1</w:t>
      </w:r>
      <w:r w:rsidR="00222B96">
        <w:tab/>
        <w:t>Service Description</w:t>
      </w:r>
      <w:bookmarkEnd w:id="90"/>
      <w:bookmarkEnd w:id="91"/>
      <w:bookmarkEnd w:id="92"/>
      <w:bookmarkEnd w:id="93"/>
      <w:bookmarkEnd w:id="94"/>
      <w:bookmarkEnd w:id="95"/>
    </w:p>
    <w:p w14:paraId="56AEA9A4" w14:textId="14C30F32" w:rsidR="00222B96" w:rsidRDefault="00222B96" w:rsidP="00222B96">
      <w:r>
        <w:t xml:space="preserve">The Eees_EASRegistration API, as defined in </w:t>
      </w:r>
      <w:r w:rsidR="007876EC">
        <w:t>TS</w:t>
      </w:r>
      <w:r>
        <w:t> 23.558 [2], allows an Edge Application Server via Eees interface to register, update its registration and deregister at a given Edge Enabler Server.</w:t>
      </w:r>
    </w:p>
    <w:p w14:paraId="05AEC994" w14:textId="632EF022" w:rsidR="00222B96" w:rsidRPr="0094670E" w:rsidRDefault="00222B96" w:rsidP="008B2C0F">
      <w:pPr>
        <w:rPr>
          <w:i/>
        </w:rPr>
      </w:pPr>
    </w:p>
    <w:p w14:paraId="1D77F3CE" w14:textId="79E8A588" w:rsidR="00222B96" w:rsidRDefault="00555556" w:rsidP="00222B96">
      <w:pPr>
        <w:pStyle w:val="Heading3"/>
      </w:pPr>
      <w:bookmarkStart w:id="96" w:name="_Toc85734059"/>
      <w:bookmarkStart w:id="97" w:name="_Toc89431358"/>
      <w:bookmarkStart w:id="98" w:name="_Toc97042150"/>
      <w:bookmarkStart w:id="99" w:name="_Toc97045294"/>
      <w:bookmarkStart w:id="100" w:name="_Toc97155039"/>
      <w:bookmarkStart w:id="101" w:name="_Toc100767339"/>
      <w:r>
        <w:t>5.2</w:t>
      </w:r>
      <w:r w:rsidR="00222B96">
        <w:t>.2</w:t>
      </w:r>
      <w:r w:rsidR="00222B96">
        <w:tab/>
        <w:t>Service Operations</w:t>
      </w:r>
      <w:bookmarkEnd w:id="96"/>
      <w:bookmarkEnd w:id="97"/>
      <w:bookmarkEnd w:id="98"/>
      <w:bookmarkEnd w:id="99"/>
      <w:bookmarkEnd w:id="100"/>
      <w:bookmarkEnd w:id="101"/>
    </w:p>
    <w:p w14:paraId="1DD0F2CA" w14:textId="54338809" w:rsidR="00222B96" w:rsidRDefault="00555556" w:rsidP="00222B96">
      <w:pPr>
        <w:pStyle w:val="Heading4"/>
      </w:pPr>
      <w:bookmarkStart w:id="102" w:name="_Toc85734060"/>
      <w:bookmarkStart w:id="103" w:name="_Toc89431359"/>
      <w:bookmarkStart w:id="104" w:name="_Toc97042151"/>
      <w:bookmarkStart w:id="105" w:name="_Toc97045295"/>
      <w:bookmarkStart w:id="106" w:name="_Toc97155040"/>
      <w:bookmarkStart w:id="107" w:name="_Toc100767340"/>
      <w:r>
        <w:t>5.2</w:t>
      </w:r>
      <w:r w:rsidR="00222B96">
        <w:t>.2.1</w:t>
      </w:r>
      <w:r w:rsidR="00222B96">
        <w:tab/>
        <w:t>Introduction</w:t>
      </w:r>
      <w:bookmarkEnd w:id="102"/>
      <w:bookmarkEnd w:id="103"/>
      <w:bookmarkEnd w:id="104"/>
      <w:bookmarkEnd w:id="105"/>
      <w:bookmarkEnd w:id="106"/>
      <w:bookmarkEnd w:id="107"/>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08" w:name="_Toc85734061"/>
      <w:bookmarkStart w:id="109" w:name="_Toc89431360"/>
      <w:bookmarkStart w:id="110" w:name="_Toc97042152"/>
      <w:bookmarkStart w:id="111" w:name="_Toc97045296"/>
      <w:bookmarkStart w:id="112" w:name="_Toc97155041"/>
      <w:bookmarkStart w:id="113" w:name="_Toc100767341"/>
      <w:r>
        <w:lastRenderedPageBreak/>
        <w:t>5.2</w:t>
      </w:r>
      <w:r w:rsidR="00222B96">
        <w:t>.2.2</w:t>
      </w:r>
      <w:r w:rsidR="00222B96">
        <w:tab/>
        <w:t>Eees_EASRegistration_Request</w:t>
      </w:r>
      <w:bookmarkEnd w:id="108"/>
      <w:bookmarkEnd w:id="109"/>
      <w:bookmarkEnd w:id="110"/>
      <w:bookmarkEnd w:id="111"/>
      <w:bookmarkEnd w:id="112"/>
      <w:bookmarkEnd w:id="113"/>
    </w:p>
    <w:p w14:paraId="53FB4FF9" w14:textId="067F3B2D" w:rsidR="00222B96" w:rsidRDefault="00555556" w:rsidP="00222B96">
      <w:pPr>
        <w:pStyle w:val="Heading5"/>
      </w:pPr>
      <w:bookmarkStart w:id="114" w:name="_Toc85734062"/>
      <w:bookmarkStart w:id="115" w:name="_Toc89431361"/>
      <w:bookmarkStart w:id="116" w:name="_Toc97042153"/>
      <w:bookmarkStart w:id="117" w:name="_Toc97045297"/>
      <w:bookmarkStart w:id="118" w:name="_Toc97155042"/>
      <w:bookmarkStart w:id="119" w:name="_Toc100767342"/>
      <w:r>
        <w:t>5.2</w:t>
      </w:r>
      <w:r w:rsidR="00222B96">
        <w:t>.2.2.1</w:t>
      </w:r>
      <w:r w:rsidR="00222B96">
        <w:tab/>
        <w:t>General</w:t>
      </w:r>
      <w:bookmarkEnd w:id="114"/>
      <w:bookmarkEnd w:id="115"/>
      <w:bookmarkEnd w:id="116"/>
      <w:bookmarkEnd w:id="117"/>
      <w:bookmarkEnd w:id="118"/>
      <w:bookmarkEnd w:id="11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20" w:name="_Toc85734063"/>
      <w:bookmarkStart w:id="121" w:name="_Toc89431362"/>
      <w:bookmarkStart w:id="122" w:name="_Toc97042154"/>
      <w:bookmarkStart w:id="123" w:name="_Toc97045298"/>
      <w:bookmarkStart w:id="124" w:name="_Toc97155043"/>
      <w:bookmarkStart w:id="125" w:name="_Toc100767343"/>
      <w:r>
        <w:t>5.</w:t>
      </w:r>
      <w:r w:rsidR="00555556">
        <w:t>2</w:t>
      </w:r>
      <w:r>
        <w:t>.2.2.2</w:t>
      </w:r>
      <w:r>
        <w:tab/>
        <w:t>EAS registering to EES using Eees_EASRegistration_Request operation</w:t>
      </w:r>
      <w:bookmarkEnd w:id="120"/>
      <w:bookmarkEnd w:id="121"/>
      <w:bookmarkEnd w:id="122"/>
      <w:bookmarkEnd w:id="123"/>
      <w:bookmarkEnd w:id="124"/>
      <w:bookmarkEnd w:id="125"/>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26" w:name="_Toc85734064"/>
      <w:bookmarkStart w:id="127" w:name="_Toc89431363"/>
      <w:bookmarkStart w:id="128" w:name="_Toc97042155"/>
      <w:bookmarkStart w:id="129" w:name="_Toc97045299"/>
      <w:bookmarkStart w:id="130" w:name="_Toc97155044"/>
      <w:bookmarkStart w:id="131" w:name="_Toc100767344"/>
      <w:r>
        <w:t>5.2</w:t>
      </w:r>
      <w:r w:rsidR="00222B96">
        <w:t>.2.3</w:t>
      </w:r>
      <w:r w:rsidR="00222B96">
        <w:tab/>
        <w:t>Eees_EASRegistration_Update</w:t>
      </w:r>
      <w:bookmarkEnd w:id="126"/>
      <w:bookmarkEnd w:id="127"/>
      <w:bookmarkEnd w:id="128"/>
      <w:bookmarkEnd w:id="129"/>
      <w:bookmarkEnd w:id="130"/>
      <w:bookmarkEnd w:id="131"/>
    </w:p>
    <w:p w14:paraId="4A511FE1" w14:textId="00216194" w:rsidR="00222B96" w:rsidRDefault="00555556" w:rsidP="00222B96">
      <w:pPr>
        <w:pStyle w:val="Heading5"/>
      </w:pPr>
      <w:bookmarkStart w:id="132" w:name="_Toc85734065"/>
      <w:bookmarkStart w:id="133" w:name="_Toc89431364"/>
      <w:bookmarkStart w:id="134" w:name="_Toc97042156"/>
      <w:bookmarkStart w:id="135" w:name="_Toc97045300"/>
      <w:bookmarkStart w:id="136" w:name="_Toc97155045"/>
      <w:bookmarkStart w:id="137" w:name="_Toc100767345"/>
      <w:r>
        <w:t>5.2</w:t>
      </w:r>
      <w:r w:rsidR="00222B96">
        <w:t>.2.3.1</w:t>
      </w:r>
      <w:r w:rsidR="00222B96">
        <w:tab/>
        <w:t>General</w:t>
      </w:r>
      <w:bookmarkEnd w:id="132"/>
      <w:bookmarkEnd w:id="133"/>
      <w:bookmarkEnd w:id="134"/>
      <w:bookmarkEnd w:id="135"/>
      <w:bookmarkEnd w:id="136"/>
      <w:bookmarkEnd w:id="13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38" w:name="_Toc85734066"/>
      <w:bookmarkStart w:id="139" w:name="_Toc89431365"/>
      <w:bookmarkStart w:id="140" w:name="_Toc97042157"/>
      <w:bookmarkStart w:id="141" w:name="_Toc97045301"/>
      <w:bookmarkStart w:id="142" w:name="_Toc97155046"/>
      <w:bookmarkStart w:id="143" w:name="_Toc100767346"/>
      <w:r>
        <w:t>5.2</w:t>
      </w:r>
      <w:r w:rsidR="00222B96">
        <w:t>.2.3.2</w:t>
      </w:r>
      <w:r w:rsidR="00222B96">
        <w:tab/>
        <w:t>EAS updating registration information using Eees_EASRegistration_Update operation</w:t>
      </w:r>
      <w:bookmarkEnd w:id="138"/>
      <w:bookmarkEnd w:id="139"/>
      <w:bookmarkEnd w:id="140"/>
      <w:bookmarkEnd w:id="141"/>
      <w:bookmarkEnd w:id="142"/>
      <w:bookmarkEnd w:id="14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44" w:name="_Toc85734067"/>
      <w:bookmarkStart w:id="145" w:name="_Toc89431366"/>
      <w:bookmarkStart w:id="146" w:name="_Toc97042158"/>
      <w:bookmarkStart w:id="147" w:name="_Toc97045302"/>
      <w:bookmarkStart w:id="148" w:name="_Toc97155047"/>
      <w:bookmarkStart w:id="149" w:name="_Toc100767347"/>
      <w:r>
        <w:t>5.2</w:t>
      </w:r>
      <w:r w:rsidR="00222B96">
        <w:t>.2.4</w:t>
      </w:r>
      <w:r w:rsidR="00222B96">
        <w:tab/>
        <w:t>Eees_EASRegistration_Deregister</w:t>
      </w:r>
      <w:bookmarkEnd w:id="144"/>
      <w:bookmarkEnd w:id="145"/>
      <w:bookmarkEnd w:id="146"/>
      <w:bookmarkEnd w:id="147"/>
      <w:bookmarkEnd w:id="148"/>
      <w:bookmarkEnd w:id="149"/>
    </w:p>
    <w:p w14:paraId="5D0B3D15" w14:textId="5C4F6B0D" w:rsidR="00222B96" w:rsidRDefault="00222B96" w:rsidP="00222B96">
      <w:pPr>
        <w:pStyle w:val="Heading5"/>
      </w:pPr>
      <w:bookmarkStart w:id="150" w:name="_Toc85734068"/>
      <w:bookmarkStart w:id="151" w:name="_Toc89431367"/>
      <w:bookmarkStart w:id="152" w:name="_Toc97042159"/>
      <w:bookmarkStart w:id="153" w:name="_Toc97045303"/>
      <w:bookmarkStart w:id="154" w:name="_Toc97155048"/>
      <w:bookmarkStart w:id="155" w:name="_Toc100767348"/>
      <w:r>
        <w:t>5.</w:t>
      </w:r>
      <w:r w:rsidR="00555556">
        <w:t>2</w:t>
      </w:r>
      <w:r>
        <w:t>.2.4.1</w:t>
      </w:r>
      <w:r>
        <w:tab/>
        <w:t>General</w:t>
      </w:r>
      <w:bookmarkEnd w:id="150"/>
      <w:bookmarkEnd w:id="151"/>
      <w:bookmarkEnd w:id="152"/>
      <w:bookmarkEnd w:id="153"/>
      <w:bookmarkEnd w:id="154"/>
      <w:bookmarkEnd w:id="15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56" w:name="_Toc85734069"/>
      <w:bookmarkStart w:id="157" w:name="_Toc89431368"/>
      <w:bookmarkStart w:id="158" w:name="_Toc97042160"/>
      <w:bookmarkStart w:id="159" w:name="_Toc97045304"/>
      <w:bookmarkStart w:id="160" w:name="_Toc97155049"/>
      <w:bookmarkStart w:id="161" w:name="_Toc100767349"/>
      <w:r>
        <w:t>5.</w:t>
      </w:r>
      <w:r w:rsidR="00555556">
        <w:t>2</w:t>
      </w:r>
      <w:r>
        <w:t>.2.4.2</w:t>
      </w:r>
      <w:r>
        <w:tab/>
        <w:t>EAS deregistering from EES using Eees_EASRegistration_Deregister operation</w:t>
      </w:r>
      <w:bookmarkEnd w:id="156"/>
      <w:bookmarkEnd w:id="157"/>
      <w:bookmarkEnd w:id="158"/>
      <w:bookmarkEnd w:id="159"/>
      <w:bookmarkEnd w:id="160"/>
      <w:bookmarkEnd w:id="161"/>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62" w:name="_Toc85734070"/>
      <w:bookmarkStart w:id="163" w:name="_Toc89431369"/>
      <w:bookmarkStart w:id="164" w:name="_Toc97042161"/>
      <w:bookmarkStart w:id="165" w:name="_Toc97045305"/>
      <w:bookmarkStart w:id="166" w:name="_Toc97155050"/>
      <w:bookmarkStart w:id="167" w:name="_Toc100767350"/>
      <w:r>
        <w:t>5.3</w:t>
      </w:r>
      <w:r w:rsidR="00095CF4">
        <w:tab/>
        <w:t>Eees_UELocation Service</w:t>
      </w:r>
      <w:bookmarkEnd w:id="162"/>
      <w:bookmarkEnd w:id="163"/>
      <w:bookmarkEnd w:id="164"/>
      <w:bookmarkEnd w:id="165"/>
      <w:bookmarkEnd w:id="166"/>
      <w:bookmarkEnd w:id="167"/>
      <w:r w:rsidR="00095CF4">
        <w:t xml:space="preserve">  </w:t>
      </w:r>
    </w:p>
    <w:p w14:paraId="578EEEC7" w14:textId="7ED69272" w:rsidR="00095CF4" w:rsidRDefault="00B4294E" w:rsidP="00095CF4">
      <w:pPr>
        <w:pStyle w:val="Heading3"/>
      </w:pPr>
      <w:bookmarkStart w:id="168" w:name="_Toc85734071"/>
      <w:bookmarkStart w:id="169" w:name="_Toc89431370"/>
      <w:bookmarkStart w:id="170" w:name="_Toc97042162"/>
      <w:bookmarkStart w:id="171" w:name="_Toc97045306"/>
      <w:bookmarkStart w:id="172" w:name="_Toc97155051"/>
      <w:bookmarkStart w:id="173" w:name="_Toc100767351"/>
      <w:r>
        <w:t>5.3</w:t>
      </w:r>
      <w:r w:rsidR="00095CF4">
        <w:t>.1</w:t>
      </w:r>
      <w:r w:rsidR="00095CF4">
        <w:tab/>
        <w:t>Service Description</w:t>
      </w:r>
      <w:bookmarkEnd w:id="168"/>
      <w:bookmarkEnd w:id="169"/>
      <w:bookmarkEnd w:id="170"/>
      <w:bookmarkEnd w:id="171"/>
      <w:bookmarkEnd w:id="172"/>
      <w:bookmarkEnd w:id="173"/>
    </w:p>
    <w:p w14:paraId="216B3491" w14:textId="1ABF2351" w:rsidR="00095CF4" w:rsidRDefault="00095CF4" w:rsidP="00095CF4">
      <w:r>
        <w:t xml:space="preserve">The Eees_UELocation API, as defined in </w:t>
      </w:r>
      <w:r w:rsidR="007876EC">
        <w:t>TS</w:t>
      </w:r>
      <w:r>
        <w:t> 23.558 [2], allows an Edge Application Server via Eees interface to obtain the UE location information as one time request or subscribe for continuous reporting.</w:t>
      </w:r>
    </w:p>
    <w:p w14:paraId="28CC6436" w14:textId="372D8E3D" w:rsidR="00095CF4" w:rsidRPr="0094670E" w:rsidRDefault="00095CF4" w:rsidP="008B2C0F">
      <w:pPr>
        <w:rPr>
          <w:i/>
        </w:rPr>
      </w:pPr>
    </w:p>
    <w:p w14:paraId="442D34AC" w14:textId="174136DB" w:rsidR="00095CF4" w:rsidRDefault="00B4294E" w:rsidP="00095CF4">
      <w:pPr>
        <w:pStyle w:val="Heading3"/>
      </w:pPr>
      <w:bookmarkStart w:id="174" w:name="_Toc85734072"/>
      <w:bookmarkStart w:id="175" w:name="_Toc89431371"/>
      <w:bookmarkStart w:id="176" w:name="_Toc97042163"/>
      <w:bookmarkStart w:id="177" w:name="_Toc97045307"/>
      <w:bookmarkStart w:id="178" w:name="_Toc97155052"/>
      <w:bookmarkStart w:id="179" w:name="_Toc100767352"/>
      <w:r>
        <w:t>5.3</w:t>
      </w:r>
      <w:r w:rsidR="00095CF4">
        <w:t>.2</w:t>
      </w:r>
      <w:r w:rsidR="00095CF4">
        <w:tab/>
        <w:t>Service Operations</w:t>
      </w:r>
      <w:bookmarkEnd w:id="174"/>
      <w:bookmarkEnd w:id="175"/>
      <w:bookmarkEnd w:id="176"/>
      <w:bookmarkEnd w:id="177"/>
      <w:bookmarkEnd w:id="178"/>
      <w:bookmarkEnd w:id="179"/>
    </w:p>
    <w:p w14:paraId="154A8826" w14:textId="2EBD3021" w:rsidR="00095CF4" w:rsidRDefault="00B4294E" w:rsidP="00095CF4">
      <w:pPr>
        <w:pStyle w:val="Heading4"/>
      </w:pPr>
      <w:bookmarkStart w:id="180" w:name="_Toc85734073"/>
      <w:bookmarkStart w:id="181" w:name="_Toc89431372"/>
      <w:bookmarkStart w:id="182" w:name="_Toc97042164"/>
      <w:bookmarkStart w:id="183" w:name="_Toc97045308"/>
      <w:bookmarkStart w:id="184" w:name="_Toc97155053"/>
      <w:bookmarkStart w:id="185" w:name="_Toc100767353"/>
      <w:r>
        <w:t>5.3</w:t>
      </w:r>
      <w:r w:rsidR="00095CF4">
        <w:t>.2.1</w:t>
      </w:r>
      <w:r w:rsidR="00095CF4">
        <w:tab/>
        <w:t>Introduction</w:t>
      </w:r>
      <w:bookmarkEnd w:id="180"/>
      <w:bookmarkEnd w:id="181"/>
      <w:bookmarkEnd w:id="182"/>
      <w:bookmarkEnd w:id="183"/>
      <w:bookmarkEnd w:id="184"/>
      <w:bookmarkEnd w:id="185"/>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186" w:name="_Toc85734074"/>
      <w:bookmarkStart w:id="187" w:name="_Toc89431373"/>
      <w:bookmarkStart w:id="188" w:name="_Toc97042165"/>
      <w:bookmarkStart w:id="189" w:name="_Toc97045309"/>
      <w:bookmarkStart w:id="190" w:name="_Toc97155054"/>
      <w:bookmarkStart w:id="191" w:name="_Toc100767354"/>
      <w:r>
        <w:t>5.3</w:t>
      </w:r>
      <w:r w:rsidR="00095CF4">
        <w:t>.2.2</w:t>
      </w:r>
      <w:r w:rsidR="00095CF4">
        <w:tab/>
        <w:t>Eees_UELocation_Get</w:t>
      </w:r>
      <w:bookmarkEnd w:id="186"/>
      <w:bookmarkEnd w:id="187"/>
      <w:bookmarkEnd w:id="188"/>
      <w:bookmarkEnd w:id="189"/>
      <w:bookmarkEnd w:id="190"/>
      <w:bookmarkEnd w:id="191"/>
    </w:p>
    <w:p w14:paraId="3AD3A608" w14:textId="1A8E9C18" w:rsidR="00095CF4" w:rsidRDefault="00B4294E" w:rsidP="00095CF4">
      <w:pPr>
        <w:pStyle w:val="Heading5"/>
      </w:pPr>
      <w:bookmarkStart w:id="192" w:name="_Toc85734075"/>
      <w:bookmarkStart w:id="193" w:name="_Toc89431374"/>
      <w:bookmarkStart w:id="194" w:name="_Toc97042166"/>
      <w:bookmarkStart w:id="195" w:name="_Toc97045310"/>
      <w:bookmarkStart w:id="196" w:name="_Toc97155055"/>
      <w:bookmarkStart w:id="197" w:name="_Toc100767355"/>
      <w:r>
        <w:t>5.3</w:t>
      </w:r>
      <w:r w:rsidR="00095CF4">
        <w:t>.2.2.1</w:t>
      </w:r>
      <w:r w:rsidR="00095CF4">
        <w:tab/>
        <w:t>General</w:t>
      </w:r>
      <w:bookmarkEnd w:id="192"/>
      <w:bookmarkEnd w:id="193"/>
      <w:bookmarkEnd w:id="194"/>
      <w:bookmarkEnd w:id="195"/>
      <w:bookmarkEnd w:id="196"/>
      <w:bookmarkEnd w:id="197"/>
    </w:p>
    <w:p w14:paraId="64955A98" w14:textId="69B683F6"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198" w:name="_Toc85734076"/>
      <w:bookmarkStart w:id="199" w:name="_Toc89431375"/>
      <w:bookmarkStart w:id="200" w:name="_Toc97042167"/>
      <w:bookmarkStart w:id="201" w:name="_Toc97045311"/>
      <w:bookmarkStart w:id="202" w:name="_Toc97155056"/>
      <w:bookmarkStart w:id="203" w:name="_Toc100767356"/>
      <w:r>
        <w:t>5.3</w:t>
      </w:r>
      <w:r w:rsidR="00095CF4">
        <w:t>.2.2.2</w:t>
      </w:r>
      <w:r w:rsidR="00095CF4">
        <w:tab/>
        <w:t>EAS obtaining UE location information from EES using Eees_UELocation_Get operation</w:t>
      </w:r>
      <w:bookmarkEnd w:id="198"/>
      <w:bookmarkEnd w:id="199"/>
      <w:bookmarkEnd w:id="200"/>
      <w:bookmarkEnd w:id="201"/>
      <w:bookmarkEnd w:id="202"/>
      <w:bookmarkEnd w:id="203"/>
    </w:p>
    <w:p w14:paraId="3E4BA610" w14:textId="19F1715A"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5E963C45"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44931435"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188E47D"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204" w:name="_Toc85734077"/>
      <w:bookmarkStart w:id="205" w:name="_Toc89431376"/>
      <w:bookmarkStart w:id="206" w:name="_Toc97042168"/>
      <w:bookmarkStart w:id="207" w:name="_Toc97045312"/>
      <w:bookmarkStart w:id="208" w:name="_Toc97155057"/>
      <w:bookmarkStart w:id="209" w:name="_Toc100767357"/>
      <w:r>
        <w:t>5.3</w:t>
      </w:r>
      <w:r w:rsidR="00095CF4">
        <w:t>.2.3</w:t>
      </w:r>
      <w:r w:rsidR="00095CF4">
        <w:tab/>
        <w:t>Eees_UELocation_Subscribe</w:t>
      </w:r>
      <w:bookmarkEnd w:id="204"/>
      <w:bookmarkEnd w:id="205"/>
      <w:bookmarkEnd w:id="206"/>
      <w:bookmarkEnd w:id="207"/>
      <w:bookmarkEnd w:id="208"/>
      <w:bookmarkEnd w:id="209"/>
    </w:p>
    <w:p w14:paraId="67E48EE4" w14:textId="0E72F281" w:rsidR="00095CF4" w:rsidRDefault="00B4294E" w:rsidP="00095CF4">
      <w:pPr>
        <w:pStyle w:val="Heading5"/>
      </w:pPr>
      <w:bookmarkStart w:id="210" w:name="_Toc85734078"/>
      <w:bookmarkStart w:id="211" w:name="_Toc89431377"/>
      <w:bookmarkStart w:id="212" w:name="_Toc97042169"/>
      <w:bookmarkStart w:id="213" w:name="_Toc97045313"/>
      <w:bookmarkStart w:id="214" w:name="_Toc97155058"/>
      <w:bookmarkStart w:id="215" w:name="_Toc100767358"/>
      <w:r>
        <w:t>5.3</w:t>
      </w:r>
      <w:r w:rsidR="00095CF4">
        <w:t>.2.3.1</w:t>
      </w:r>
      <w:r w:rsidR="00095CF4">
        <w:tab/>
        <w:t>General</w:t>
      </w:r>
      <w:bookmarkEnd w:id="210"/>
      <w:bookmarkEnd w:id="211"/>
      <w:bookmarkEnd w:id="212"/>
      <w:bookmarkEnd w:id="213"/>
      <w:bookmarkEnd w:id="214"/>
      <w:bookmarkEnd w:id="21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16" w:name="_Toc85734079"/>
      <w:bookmarkStart w:id="217" w:name="_Toc89431378"/>
      <w:bookmarkStart w:id="218" w:name="_Toc97042170"/>
      <w:bookmarkStart w:id="219" w:name="_Toc97045314"/>
      <w:bookmarkStart w:id="220" w:name="_Toc97155059"/>
      <w:bookmarkStart w:id="221" w:name="_Toc100767359"/>
      <w:r>
        <w:lastRenderedPageBreak/>
        <w:t>5.3</w:t>
      </w:r>
      <w:r w:rsidR="00095CF4">
        <w:t>.2.3.2</w:t>
      </w:r>
      <w:r w:rsidR="00095CF4">
        <w:tab/>
        <w:t>EAS subscribing to continuous UE(s) location reporting from EES using Eees_UELocation_Subscribe operation</w:t>
      </w:r>
      <w:bookmarkEnd w:id="216"/>
      <w:bookmarkEnd w:id="217"/>
      <w:bookmarkEnd w:id="218"/>
      <w:bookmarkEnd w:id="219"/>
      <w:bookmarkEnd w:id="220"/>
      <w:bookmarkEnd w:id="221"/>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597B19BB"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1667AAF1" w:rsidR="00095CF4" w:rsidRDefault="00095CF4" w:rsidP="00095CF4">
      <w:r>
        <w:t xml:space="preserve">EES shall obtain the UE location information by consuming the 3GPP core network capabilities from NEF as specified in </w:t>
      </w:r>
      <w:r w:rsidR="007876EC">
        <w:t>TS</w:t>
      </w:r>
      <w:r>
        <w:t> 29.522 [</w:t>
      </w:r>
      <w:r w:rsidR="00E5072F">
        <w:t>10</w:t>
      </w:r>
      <w:r>
        <w:t xml:space="preserve">], from SCEF as specified in </w:t>
      </w:r>
      <w:r w:rsidR="007876EC">
        <w:t>TS</w:t>
      </w:r>
      <w:r>
        <w:t xml:space="preserve"> 29.122 [6] or from LMF as specified in </w:t>
      </w:r>
      <w:r w:rsidR="007876EC">
        <w:t>TS</w:t>
      </w:r>
      <w:r>
        <w:t> 29.572 [</w:t>
      </w:r>
      <w:r w:rsidR="00E5072F">
        <w:t>11</w:t>
      </w:r>
      <w:r>
        <w:t xml:space="preserve">]. The EES may also consume the UE mobility analytics from NEF as specified in </w:t>
      </w:r>
      <w:r w:rsidR="007876EC">
        <w:t>TS</w:t>
      </w:r>
      <w:r>
        <w:t> 29.522 [</w:t>
      </w:r>
      <w:r w:rsidR="00E5072F">
        <w:t>10</w:t>
      </w:r>
      <w:r>
        <w:t xml:space="preserve">] or from NWDAF as specified in </w:t>
      </w:r>
      <w:r w:rsidR="007876EC">
        <w:t>TS</w:t>
      </w:r>
      <w:r>
        <w:t> 29.520 [</w:t>
      </w:r>
      <w:r w:rsidR="00E5072F">
        <w:t>12</w:t>
      </w:r>
      <w:r>
        <w:t>].</w:t>
      </w:r>
    </w:p>
    <w:p w14:paraId="7F63939E" w14:textId="2215978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2A230E9C" w14:textId="49D50ED1" w:rsidR="00095CF4" w:rsidRDefault="00B4294E" w:rsidP="00095CF4">
      <w:pPr>
        <w:pStyle w:val="Heading4"/>
      </w:pPr>
      <w:bookmarkStart w:id="222" w:name="_Toc85734080"/>
      <w:bookmarkStart w:id="223" w:name="_Toc89431379"/>
      <w:bookmarkStart w:id="224" w:name="_Toc97042171"/>
      <w:bookmarkStart w:id="225" w:name="_Toc97045315"/>
      <w:bookmarkStart w:id="226" w:name="_Toc97155060"/>
      <w:bookmarkStart w:id="227" w:name="_Toc100767360"/>
      <w:r>
        <w:t>5.3</w:t>
      </w:r>
      <w:r w:rsidR="00095CF4">
        <w:t>.2.4</w:t>
      </w:r>
      <w:r w:rsidR="00095CF4">
        <w:tab/>
        <w:t>Eees_UELocation_Notify</w:t>
      </w:r>
      <w:bookmarkEnd w:id="222"/>
      <w:bookmarkEnd w:id="223"/>
      <w:bookmarkEnd w:id="224"/>
      <w:bookmarkEnd w:id="225"/>
      <w:bookmarkEnd w:id="226"/>
      <w:bookmarkEnd w:id="227"/>
    </w:p>
    <w:p w14:paraId="1DF44AF8" w14:textId="2A3A3A07" w:rsidR="00095CF4" w:rsidRDefault="00B4294E" w:rsidP="00095CF4">
      <w:pPr>
        <w:pStyle w:val="Heading5"/>
      </w:pPr>
      <w:bookmarkStart w:id="228" w:name="_Toc85734081"/>
      <w:bookmarkStart w:id="229" w:name="_Toc89431380"/>
      <w:bookmarkStart w:id="230" w:name="_Toc97042172"/>
      <w:bookmarkStart w:id="231" w:name="_Toc97045316"/>
      <w:bookmarkStart w:id="232" w:name="_Toc97155061"/>
      <w:bookmarkStart w:id="233" w:name="_Toc100767361"/>
      <w:r>
        <w:t>5.3</w:t>
      </w:r>
      <w:r w:rsidR="00095CF4">
        <w:t>.2.4.1</w:t>
      </w:r>
      <w:r w:rsidR="00095CF4">
        <w:tab/>
        <w:t>General</w:t>
      </w:r>
      <w:bookmarkEnd w:id="228"/>
      <w:bookmarkEnd w:id="229"/>
      <w:bookmarkEnd w:id="230"/>
      <w:bookmarkEnd w:id="231"/>
      <w:bookmarkEnd w:id="232"/>
      <w:bookmarkEnd w:id="233"/>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234" w:name="_Toc85734082"/>
      <w:bookmarkStart w:id="235" w:name="_Toc89431381"/>
      <w:bookmarkStart w:id="236" w:name="_Toc97042173"/>
      <w:bookmarkStart w:id="237" w:name="_Toc97045317"/>
      <w:bookmarkStart w:id="238" w:name="_Toc97155062"/>
      <w:bookmarkStart w:id="239" w:name="_Toc100767362"/>
      <w:r>
        <w:t>5.3</w:t>
      </w:r>
      <w:r w:rsidR="00095CF4">
        <w:t>.2.4.2</w:t>
      </w:r>
      <w:r w:rsidR="00095CF4">
        <w:tab/>
        <w:t>EES notifying the UE(s) location reporting to EAS using Eees_UELocation_Notify operation</w:t>
      </w:r>
      <w:bookmarkEnd w:id="234"/>
      <w:bookmarkEnd w:id="235"/>
      <w:bookmarkEnd w:id="236"/>
      <w:bookmarkEnd w:id="237"/>
      <w:bookmarkEnd w:id="238"/>
      <w:bookmarkEnd w:id="239"/>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340AF9D0"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w:t>
      </w:r>
      <w:r w:rsidR="007876EC">
        <w:t>TS</w:t>
      </w:r>
      <w:r>
        <w:t> 29.522 [</w:t>
      </w:r>
      <w:r w:rsidR="00E5072F">
        <w:t>10</w:t>
      </w:r>
      <w:r>
        <w:t xml:space="preserve">] or from NWDAF as specified in </w:t>
      </w:r>
      <w:r w:rsidR="007876EC">
        <w:t>TS</w:t>
      </w:r>
      <w:r>
        <w:t>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40" w:name="_Toc85734083"/>
      <w:bookmarkStart w:id="241" w:name="_Toc89431382"/>
      <w:bookmarkStart w:id="242" w:name="_Toc97042174"/>
      <w:bookmarkStart w:id="243" w:name="_Toc97045318"/>
      <w:bookmarkStart w:id="244" w:name="_Toc97155063"/>
      <w:bookmarkStart w:id="245" w:name="_Toc100767363"/>
      <w:r>
        <w:t>5.3</w:t>
      </w:r>
      <w:r w:rsidR="00095CF4">
        <w:t>.2.5</w:t>
      </w:r>
      <w:r w:rsidR="00095CF4">
        <w:tab/>
        <w:t>Eees_UELocation_UpdateSubscription</w:t>
      </w:r>
      <w:bookmarkEnd w:id="240"/>
      <w:bookmarkEnd w:id="241"/>
      <w:bookmarkEnd w:id="242"/>
      <w:bookmarkEnd w:id="243"/>
      <w:bookmarkEnd w:id="244"/>
      <w:bookmarkEnd w:id="245"/>
    </w:p>
    <w:p w14:paraId="4463D93F" w14:textId="348FBDED" w:rsidR="00095CF4" w:rsidRDefault="00B4294E" w:rsidP="00095CF4">
      <w:pPr>
        <w:pStyle w:val="Heading5"/>
      </w:pPr>
      <w:bookmarkStart w:id="246" w:name="_Toc85734084"/>
      <w:bookmarkStart w:id="247" w:name="_Toc89431383"/>
      <w:bookmarkStart w:id="248" w:name="_Toc97042175"/>
      <w:bookmarkStart w:id="249" w:name="_Toc97045319"/>
      <w:bookmarkStart w:id="250" w:name="_Toc97155064"/>
      <w:bookmarkStart w:id="251" w:name="_Toc100767364"/>
      <w:r>
        <w:t>5.3</w:t>
      </w:r>
      <w:r w:rsidR="00095CF4">
        <w:t>.2.5.1</w:t>
      </w:r>
      <w:r w:rsidR="00095CF4">
        <w:tab/>
        <w:t>General</w:t>
      </w:r>
      <w:bookmarkEnd w:id="246"/>
      <w:bookmarkEnd w:id="247"/>
      <w:bookmarkEnd w:id="248"/>
      <w:bookmarkEnd w:id="249"/>
      <w:bookmarkEnd w:id="250"/>
      <w:bookmarkEnd w:id="25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52" w:name="_Toc85734085"/>
      <w:bookmarkStart w:id="253" w:name="_Toc89431384"/>
      <w:bookmarkStart w:id="254" w:name="_Toc97042176"/>
      <w:bookmarkStart w:id="255" w:name="_Toc97045320"/>
      <w:bookmarkStart w:id="256" w:name="_Toc97155065"/>
      <w:bookmarkStart w:id="257" w:name="_Toc100767365"/>
      <w:r>
        <w:lastRenderedPageBreak/>
        <w:t>5.3</w:t>
      </w:r>
      <w:r w:rsidR="00095CF4">
        <w:t>.2.5.2</w:t>
      </w:r>
      <w:r w:rsidR="00095CF4">
        <w:tab/>
        <w:t>EAS updating continuous UE(s) location reporting subscription at EES using Eees_UELocation_UpdateSubscribe operation</w:t>
      </w:r>
      <w:bookmarkEnd w:id="252"/>
      <w:bookmarkEnd w:id="253"/>
      <w:bookmarkEnd w:id="254"/>
      <w:bookmarkEnd w:id="255"/>
      <w:bookmarkEnd w:id="256"/>
      <w:bookmarkEnd w:id="257"/>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58" w:name="_Toc85734086"/>
      <w:bookmarkStart w:id="259" w:name="_Toc89431385"/>
      <w:bookmarkStart w:id="260" w:name="_Toc97042177"/>
      <w:bookmarkStart w:id="261" w:name="_Toc97045321"/>
      <w:bookmarkStart w:id="262" w:name="_Toc97155066"/>
      <w:bookmarkStart w:id="263" w:name="_Toc100767366"/>
      <w:r>
        <w:t>5.3</w:t>
      </w:r>
      <w:r w:rsidR="00095CF4">
        <w:t>.2.6</w:t>
      </w:r>
      <w:r w:rsidR="00095CF4">
        <w:tab/>
        <w:t>Eees_UELocation_Unsubscribe</w:t>
      </w:r>
      <w:bookmarkEnd w:id="258"/>
      <w:bookmarkEnd w:id="259"/>
      <w:bookmarkEnd w:id="260"/>
      <w:bookmarkEnd w:id="261"/>
      <w:bookmarkEnd w:id="262"/>
      <w:bookmarkEnd w:id="263"/>
    </w:p>
    <w:p w14:paraId="797CC21B" w14:textId="5DEE5EFA" w:rsidR="00095CF4" w:rsidRDefault="00B4294E" w:rsidP="00095CF4">
      <w:pPr>
        <w:pStyle w:val="Heading5"/>
      </w:pPr>
      <w:bookmarkStart w:id="264" w:name="_Toc85734087"/>
      <w:bookmarkStart w:id="265" w:name="_Toc89431386"/>
      <w:bookmarkStart w:id="266" w:name="_Toc97042178"/>
      <w:bookmarkStart w:id="267" w:name="_Toc97045322"/>
      <w:bookmarkStart w:id="268" w:name="_Toc97155067"/>
      <w:bookmarkStart w:id="269" w:name="_Toc100767367"/>
      <w:r>
        <w:t>5.3</w:t>
      </w:r>
      <w:r w:rsidR="00095CF4">
        <w:t>.2.6.1</w:t>
      </w:r>
      <w:r w:rsidR="00095CF4">
        <w:tab/>
        <w:t>General</w:t>
      </w:r>
      <w:bookmarkEnd w:id="264"/>
      <w:bookmarkEnd w:id="265"/>
      <w:bookmarkEnd w:id="266"/>
      <w:bookmarkEnd w:id="267"/>
      <w:bookmarkEnd w:id="268"/>
      <w:bookmarkEnd w:id="26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70" w:name="_Toc85734088"/>
      <w:bookmarkStart w:id="271" w:name="_Toc89431387"/>
      <w:bookmarkStart w:id="272" w:name="_Toc97042179"/>
      <w:bookmarkStart w:id="273" w:name="_Toc97045323"/>
      <w:bookmarkStart w:id="274" w:name="_Toc97155068"/>
      <w:bookmarkStart w:id="275" w:name="_Toc100767368"/>
      <w:r>
        <w:t>5.3</w:t>
      </w:r>
      <w:r w:rsidR="00095CF4">
        <w:t>.2.6.2</w:t>
      </w:r>
      <w:r w:rsidR="00095CF4">
        <w:tab/>
        <w:t>EAS unsubscribing to continuous UE(s) location reporting from EES using Eees_UELocation_Unsubscribe operation</w:t>
      </w:r>
      <w:bookmarkEnd w:id="270"/>
      <w:bookmarkEnd w:id="271"/>
      <w:bookmarkEnd w:id="272"/>
      <w:bookmarkEnd w:id="273"/>
      <w:bookmarkEnd w:id="274"/>
      <w:bookmarkEnd w:id="27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76" w:name="_Toc85734089"/>
      <w:bookmarkStart w:id="277" w:name="_Toc89431388"/>
      <w:bookmarkStart w:id="278" w:name="_Toc97042180"/>
      <w:bookmarkStart w:id="279" w:name="_Toc97045324"/>
      <w:bookmarkStart w:id="280" w:name="_Toc97155069"/>
      <w:bookmarkStart w:id="281" w:name="_Toc100767369"/>
      <w:r>
        <w:lastRenderedPageBreak/>
        <w:t>5.4</w:t>
      </w:r>
      <w:r>
        <w:tab/>
        <w:t>Eees_UEIdentifier Service</w:t>
      </w:r>
      <w:bookmarkEnd w:id="276"/>
      <w:bookmarkEnd w:id="277"/>
      <w:bookmarkEnd w:id="278"/>
      <w:bookmarkEnd w:id="279"/>
      <w:bookmarkEnd w:id="280"/>
      <w:bookmarkEnd w:id="281"/>
      <w:r>
        <w:t xml:space="preserve">  </w:t>
      </w:r>
    </w:p>
    <w:p w14:paraId="54B7EA43" w14:textId="24DA8D57" w:rsidR="006B3EBC" w:rsidRDefault="006B3EBC" w:rsidP="006B3EBC">
      <w:pPr>
        <w:pStyle w:val="Heading3"/>
      </w:pPr>
      <w:bookmarkStart w:id="282" w:name="_Toc85734090"/>
      <w:bookmarkStart w:id="283" w:name="_Toc89431389"/>
      <w:bookmarkStart w:id="284" w:name="_Toc97042181"/>
      <w:bookmarkStart w:id="285" w:name="_Toc97045325"/>
      <w:bookmarkStart w:id="286" w:name="_Toc97155070"/>
      <w:bookmarkStart w:id="287" w:name="_Toc100767370"/>
      <w:r>
        <w:t>5.4.1</w:t>
      </w:r>
      <w:r>
        <w:tab/>
        <w:t>Service Description</w:t>
      </w:r>
      <w:bookmarkEnd w:id="282"/>
      <w:bookmarkEnd w:id="283"/>
      <w:bookmarkEnd w:id="284"/>
      <w:bookmarkEnd w:id="285"/>
      <w:bookmarkEnd w:id="286"/>
      <w:bookmarkEnd w:id="287"/>
    </w:p>
    <w:p w14:paraId="2EA2FCF5" w14:textId="241E5EE8" w:rsidR="006B3EBC" w:rsidRDefault="006B3EBC" w:rsidP="006B3EBC">
      <w:r>
        <w:t xml:space="preserve">The Eees_UEIdentifier API, as defined in </w:t>
      </w:r>
      <w:r w:rsidR="007876EC">
        <w:t>TS</w:t>
      </w:r>
      <w:r>
        <w:t> 23.558 [2], allows an Edge Application Server via Eees interface to obtain an identifier uniquely identifying a UE from the EES.</w:t>
      </w:r>
    </w:p>
    <w:p w14:paraId="3DCF1D11" w14:textId="56E41D32" w:rsidR="006B3EBC" w:rsidRPr="002C0AC2" w:rsidRDefault="006B3EBC" w:rsidP="008B2C0F"/>
    <w:p w14:paraId="4D9AFBC1" w14:textId="3ECB296F" w:rsidR="006B3EBC" w:rsidRDefault="006B3EBC" w:rsidP="006B3EBC">
      <w:pPr>
        <w:pStyle w:val="Heading3"/>
      </w:pPr>
      <w:bookmarkStart w:id="288" w:name="_Toc85734091"/>
      <w:bookmarkStart w:id="289" w:name="_Toc89431390"/>
      <w:bookmarkStart w:id="290" w:name="_Toc97042182"/>
      <w:bookmarkStart w:id="291" w:name="_Toc97045326"/>
      <w:bookmarkStart w:id="292" w:name="_Toc97155071"/>
      <w:bookmarkStart w:id="293" w:name="_Toc100767371"/>
      <w:r>
        <w:t>5.4.2</w:t>
      </w:r>
      <w:r>
        <w:tab/>
        <w:t>Service Operations</w:t>
      </w:r>
      <w:bookmarkEnd w:id="288"/>
      <w:bookmarkEnd w:id="289"/>
      <w:bookmarkEnd w:id="290"/>
      <w:bookmarkEnd w:id="291"/>
      <w:bookmarkEnd w:id="292"/>
      <w:bookmarkEnd w:id="293"/>
    </w:p>
    <w:p w14:paraId="4DB8E824" w14:textId="707FF12A" w:rsidR="006B3EBC" w:rsidRDefault="006B3EBC" w:rsidP="006B3EBC">
      <w:pPr>
        <w:pStyle w:val="Heading4"/>
      </w:pPr>
      <w:bookmarkStart w:id="294" w:name="_Toc85734092"/>
      <w:bookmarkStart w:id="295" w:name="_Toc89431391"/>
      <w:bookmarkStart w:id="296" w:name="_Toc97042183"/>
      <w:bookmarkStart w:id="297" w:name="_Toc97045327"/>
      <w:bookmarkStart w:id="298" w:name="_Toc97155072"/>
      <w:bookmarkStart w:id="299" w:name="_Toc100767372"/>
      <w:r>
        <w:t>5.4.2.1</w:t>
      </w:r>
      <w:r>
        <w:tab/>
        <w:t>Introduction</w:t>
      </w:r>
      <w:bookmarkEnd w:id="294"/>
      <w:bookmarkEnd w:id="295"/>
      <w:bookmarkEnd w:id="296"/>
      <w:bookmarkEnd w:id="297"/>
      <w:bookmarkEnd w:id="298"/>
      <w:bookmarkEnd w:id="299"/>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00" w:name="_Toc85734093"/>
      <w:bookmarkStart w:id="301" w:name="_Toc89431392"/>
      <w:bookmarkStart w:id="302" w:name="_Toc97042184"/>
      <w:bookmarkStart w:id="303" w:name="_Toc97045328"/>
      <w:bookmarkStart w:id="304" w:name="_Toc97155073"/>
      <w:bookmarkStart w:id="305" w:name="_Toc100767373"/>
      <w:r>
        <w:t>5.4.2.2</w:t>
      </w:r>
      <w:r>
        <w:tab/>
        <w:t>Eees_UEIdentifier_Get</w:t>
      </w:r>
      <w:bookmarkEnd w:id="300"/>
      <w:bookmarkEnd w:id="301"/>
      <w:bookmarkEnd w:id="302"/>
      <w:bookmarkEnd w:id="303"/>
      <w:bookmarkEnd w:id="304"/>
      <w:bookmarkEnd w:id="305"/>
    </w:p>
    <w:p w14:paraId="29037B78" w14:textId="49EAEC44" w:rsidR="006B3EBC" w:rsidRDefault="006B3EBC" w:rsidP="006B3EBC">
      <w:pPr>
        <w:pStyle w:val="Heading5"/>
      </w:pPr>
      <w:bookmarkStart w:id="306" w:name="_Toc85734094"/>
      <w:bookmarkStart w:id="307" w:name="_Toc89431393"/>
      <w:bookmarkStart w:id="308" w:name="_Toc97042185"/>
      <w:bookmarkStart w:id="309" w:name="_Toc97045329"/>
      <w:bookmarkStart w:id="310" w:name="_Toc97155074"/>
      <w:bookmarkStart w:id="311" w:name="_Toc100767374"/>
      <w:r>
        <w:t>5.4.2.2.1</w:t>
      </w:r>
      <w:r>
        <w:tab/>
        <w:t>General</w:t>
      </w:r>
      <w:bookmarkEnd w:id="306"/>
      <w:bookmarkEnd w:id="307"/>
      <w:bookmarkEnd w:id="308"/>
      <w:bookmarkEnd w:id="309"/>
      <w:bookmarkEnd w:id="310"/>
      <w:bookmarkEnd w:id="311"/>
    </w:p>
    <w:p w14:paraId="05A48689" w14:textId="3DE1DF91" w:rsidR="006B3EBC" w:rsidRDefault="006B3EBC" w:rsidP="006B3EBC">
      <w:r>
        <w:t>This service operation is used by EAS to obtain a UE</w:t>
      </w:r>
      <w:r w:rsidR="007876EC">
        <w:t>'</w:t>
      </w:r>
      <w:r>
        <w:t xml:space="preserve">s identifier (UE ID, as specified in </w:t>
      </w:r>
      <w:r w:rsidR="007876EC">
        <w:t>TS</w:t>
      </w:r>
      <w:r>
        <w:t> 23.558 [2]) from a given EES.</w:t>
      </w:r>
    </w:p>
    <w:p w14:paraId="13C9E461" w14:textId="516E1111" w:rsidR="006B3EBC" w:rsidRDefault="006B3EBC" w:rsidP="006B3EBC">
      <w:pPr>
        <w:pStyle w:val="Heading5"/>
      </w:pPr>
      <w:bookmarkStart w:id="312" w:name="_Toc85734095"/>
      <w:bookmarkStart w:id="313" w:name="_Toc89431394"/>
      <w:bookmarkStart w:id="314" w:name="_Toc97042186"/>
      <w:bookmarkStart w:id="315" w:name="_Toc97045330"/>
      <w:bookmarkStart w:id="316" w:name="_Toc97155075"/>
      <w:bookmarkStart w:id="317" w:name="_Toc100767375"/>
      <w:r>
        <w:t>5.4.2.2.2</w:t>
      </w:r>
      <w:r>
        <w:tab/>
        <w:t>EAS obtaining UE identifier from EES using Eees_UEIdentifier_Get operation</w:t>
      </w:r>
      <w:bookmarkEnd w:id="312"/>
      <w:bookmarkEnd w:id="313"/>
      <w:bookmarkEnd w:id="314"/>
      <w:bookmarkEnd w:id="315"/>
      <w:bookmarkEnd w:id="316"/>
      <w:bookmarkEnd w:id="317"/>
    </w:p>
    <w:p w14:paraId="434B0FF7" w14:textId="1D4A9D83" w:rsidR="006B3EBC" w:rsidRDefault="006B3EBC" w:rsidP="006B3EBC">
      <w:r>
        <w:t>To obtain an UE</w:t>
      </w:r>
      <w:r w:rsidR="007876EC">
        <w:t>'</w:t>
      </w:r>
      <w:r>
        <w:t xml:space="preserve">s Identifier from the EES, the EAS shall send a HTTP POST message to the EES on the </w:t>
      </w:r>
      <w:r w:rsidRPr="00352F42">
        <w:t>"</w:t>
      </w:r>
      <w:r>
        <w:t>Identifier Information of UEs</w:t>
      </w:r>
      <w:r w:rsidRPr="00352F42">
        <w:t>"</w:t>
      </w:r>
      <w:r>
        <w:t xml:space="preserve"> resource as specified in </w:t>
      </w:r>
      <w:r w:rsidR="003D3487">
        <w:t>clause </w:t>
      </w:r>
      <w:r>
        <w:t>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52896A47"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041E8828" w:rsidR="006B3EBC" w:rsidRPr="005D0FC3" w:rsidRDefault="006B3EBC" w:rsidP="006B3EBC">
      <w:pPr>
        <w:pStyle w:val="B2"/>
      </w:pPr>
      <w:r w:rsidRPr="005D0FC3">
        <w:t>a.</w:t>
      </w:r>
      <w:r w:rsidR="00A5589D">
        <w:tab/>
      </w:r>
      <w:r>
        <w:t>obtain the UE identifier based on the user information received;</w:t>
      </w:r>
    </w:p>
    <w:p w14:paraId="6FFFD892" w14:textId="225A0D45" w:rsidR="006B3EBC" w:rsidRDefault="006B3EBC" w:rsidP="006B3EBC">
      <w:pPr>
        <w:pStyle w:val="B2"/>
      </w:pPr>
      <w:r>
        <w:t>b.</w:t>
      </w:r>
      <w:r w:rsidR="00A5589D">
        <w:tab/>
      </w:r>
      <w:r>
        <w:t>return the UE identifier to the EAS.</w:t>
      </w:r>
    </w:p>
    <w:p w14:paraId="45244430" w14:textId="48A66166"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1B58B5B0" w14:textId="31F36AFC" w:rsidR="006B3EBC" w:rsidRDefault="006B3EBC" w:rsidP="006B3EBC">
      <w:pPr>
        <w:pStyle w:val="EditorsNote"/>
      </w:pPr>
      <w:r w:rsidRPr="004862B8">
        <w:t>Editor</w:t>
      </w:r>
      <w:r w:rsidR="007876EC">
        <w:t>'</w:t>
      </w:r>
      <w:r w:rsidRPr="004862B8">
        <w:t>s Note: How EES determines the UE identifier is FFS and to be aligned with stage 2 aspects.</w:t>
      </w:r>
    </w:p>
    <w:p w14:paraId="5F4B9E52" w14:textId="625C12B9" w:rsidR="006B3EBC" w:rsidRDefault="006B3EBC" w:rsidP="006B3EBC">
      <w:pPr>
        <w:pStyle w:val="EditorsNote"/>
      </w:pPr>
      <w:r>
        <w:t>Editor</w:t>
      </w:r>
      <w:r w:rsidR="007876EC">
        <w:t>'</w:t>
      </w:r>
      <w:r>
        <w:t>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18" w:name="_Toc85734096"/>
      <w:bookmarkStart w:id="319" w:name="_Toc89431395"/>
      <w:bookmarkStart w:id="320" w:name="_Toc97042187"/>
      <w:bookmarkStart w:id="321" w:name="_Toc97045331"/>
      <w:bookmarkStart w:id="322" w:name="_Toc97155076"/>
      <w:bookmarkStart w:id="323" w:name="_Toc100767376"/>
      <w:r>
        <w:lastRenderedPageBreak/>
        <w:t>5.5</w:t>
      </w:r>
      <w:r>
        <w:tab/>
        <w:t>Eees_AppClientInformation Service</w:t>
      </w:r>
      <w:bookmarkEnd w:id="318"/>
      <w:bookmarkEnd w:id="319"/>
      <w:bookmarkEnd w:id="320"/>
      <w:bookmarkEnd w:id="321"/>
      <w:bookmarkEnd w:id="322"/>
      <w:bookmarkEnd w:id="323"/>
      <w:r>
        <w:t xml:space="preserve">  </w:t>
      </w:r>
    </w:p>
    <w:p w14:paraId="0C27F658" w14:textId="728D3084" w:rsidR="00827F85" w:rsidRDefault="00827F85" w:rsidP="00827F85">
      <w:pPr>
        <w:pStyle w:val="Heading3"/>
      </w:pPr>
      <w:bookmarkStart w:id="324" w:name="_Toc85734097"/>
      <w:bookmarkStart w:id="325" w:name="_Toc89431396"/>
      <w:bookmarkStart w:id="326" w:name="_Toc97042188"/>
      <w:bookmarkStart w:id="327" w:name="_Toc97045332"/>
      <w:bookmarkStart w:id="328" w:name="_Toc97155077"/>
      <w:bookmarkStart w:id="329" w:name="_Toc100767377"/>
      <w:r>
        <w:t>5.5.1</w:t>
      </w:r>
      <w:r>
        <w:tab/>
        <w:t>Service Description</w:t>
      </w:r>
      <w:bookmarkEnd w:id="324"/>
      <w:bookmarkEnd w:id="325"/>
      <w:bookmarkEnd w:id="326"/>
      <w:bookmarkEnd w:id="327"/>
      <w:bookmarkEnd w:id="328"/>
      <w:bookmarkEnd w:id="329"/>
    </w:p>
    <w:p w14:paraId="74223DD8" w14:textId="0147207F" w:rsidR="00827F85" w:rsidRDefault="00827F85" w:rsidP="00827F85">
      <w:r>
        <w:t xml:space="preserve">The Eees_AppClientInformation API, as defined in </w:t>
      </w:r>
      <w:r w:rsidR="007876EC">
        <w:t>TS</w:t>
      </w:r>
      <w:r>
        <w:t> 23.558 [2], allows an Edge Application Server via Eees interface to obtain the information about the capabilities of the ACs based on certain filter criteria.</w:t>
      </w:r>
    </w:p>
    <w:p w14:paraId="60AB8A4B" w14:textId="4232C89E" w:rsidR="00827F85" w:rsidRPr="0094670E" w:rsidRDefault="00827F85" w:rsidP="008B2C0F">
      <w:pPr>
        <w:rPr>
          <w:i/>
        </w:rPr>
      </w:pPr>
    </w:p>
    <w:p w14:paraId="2FE53EC8" w14:textId="28EF5854" w:rsidR="00827F85" w:rsidRDefault="00827F85" w:rsidP="00827F85">
      <w:pPr>
        <w:pStyle w:val="Heading3"/>
      </w:pPr>
      <w:bookmarkStart w:id="330" w:name="_Toc85734098"/>
      <w:bookmarkStart w:id="331" w:name="_Toc89431397"/>
      <w:bookmarkStart w:id="332" w:name="_Toc97042189"/>
      <w:bookmarkStart w:id="333" w:name="_Toc97045333"/>
      <w:bookmarkStart w:id="334" w:name="_Toc97155078"/>
      <w:bookmarkStart w:id="335" w:name="_Toc100767378"/>
      <w:r>
        <w:t>5.5.2</w:t>
      </w:r>
      <w:r>
        <w:tab/>
        <w:t>Service Operations</w:t>
      </w:r>
      <w:bookmarkEnd w:id="330"/>
      <w:bookmarkEnd w:id="331"/>
      <w:bookmarkEnd w:id="332"/>
      <w:bookmarkEnd w:id="333"/>
      <w:bookmarkEnd w:id="334"/>
      <w:bookmarkEnd w:id="335"/>
    </w:p>
    <w:p w14:paraId="08A648D7" w14:textId="2DDBAFCA" w:rsidR="00827F85" w:rsidRDefault="00827F85" w:rsidP="00827F85">
      <w:pPr>
        <w:pStyle w:val="Heading4"/>
      </w:pPr>
      <w:bookmarkStart w:id="336" w:name="_Toc85734099"/>
      <w:bookmarkStart w:id="337" w:name="_Toc89431398"/>
      <w:bookmarkStart w:id="338" w:name="_Toc97042190"/>
      <w:bookmarkStart w:id="339" w:name="_Toc97045334"/>
      <w:bookmarkStart w:id="340" w:name="_Toc97155079"/>
      <w:bookmarkStart w:id="341" w:name="_Toc100767379"/>
      <w:r>
        <w:t>5.5.2.1</w:t>
      </w:r>
      <w:r>
        <w:tab/>
        <w:t>Introduction</w:t>
      </w:r>
      <w:bookmarkEnd w:id="336"/>
      <w:bookmarkEnd w:id="337"/>
      <w:bookmarkEnd w:id="338"/>
      <w:bookmarkEnd w:id="339"/>
      <w:bookmarkEnd w:id="340"/>
      <w:bookmarkEnd w:id="34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2" w:name="_Toc85734100"/>
      <w:bookmarkStart w:id="343" w:name="_Toc89431399"/>
      <w:bookmarkStart w:id="344" w:name="_Toc97042191"/>
      <w:bookmarkStart w:id="345" w:name="_Toc97045335"/>
      <w:bookmarkStart w:id="346" w:name="_Toc97155080"/>
      <w:bookmarkStart w:id="347" w:name="_Toc100767380"/>
      <w:r>
        <w:t>5.5.2.2</w:t>
      </w:r>
      <w:r>
        <w:tab/>
        <w:t>Eees_AppClientInformation_Subscribe</w:t>
      </w:r>
      <w:bookmarkEnd w:id="342"/>
      <w:bookmarkEnd w:id="343"/>
      <w:bookmarkEnd w:id="344"/>
      <w:bookmarkEnd w:id="345"/>
      <w:bookmarkEnd w:id="346"/>
      <w:bookmarkEnd w:id="347"/>
    </w:p>
    <w:p w14:paraId="68414666" w14:textId="0848F215" w:rsidR="00827F85" w:rsidRDefault="00827F85" w:rsidP="00827F85">
      <w:pPr>
        <w:pStyle w:val="Heading5"/>
      </w:pPr>
      <w:bookmarkStart w:id="348" w:name="_Toc85734101"/>
      <w:bookmarkStart w:id="349" w:name="_Toc89431400"/>
      <w:bookmarkStart w:id="350" w:name="_Toc97042192"/>
      <w:bookmarkStart w:id="351" w:name="_Toc97045336"/>
      <w:bookmarkStart w:id="352" w:name="_Toc97155081"/>
      <w:bookmarkStart w:id="353" w:name="_Toc100767381"/>
      <w:r>
        <w:t>5.5.2.2.1</w:t>
      </w:r>
      <w:r>
        <w:tab/>
        <w:t>General</w:t>
      </w:r>
      <w:bookmarkEnd w:id="348"/>
      <w:bookmarkEnd w:id="349"/>
      <w:bookmarkEnd w:id="350"/>
      <w:bookmarkEnd w:id="351"/>
      <w:bookmarkEnd w:id="352"/>
      <w:bookmarkEnd w:id="35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4" w:name="_Toc85734102"/>
      <w:bookmarkStart w:id="355" w:name="_Toc89431401"/>
      <w:bookmarkStart w:id="356" w:name="_Toc97042193"/>
      <w:bookmarkStart w:id="357" w:name="_Toc97045337"/>
      <w:bookmarkStart w:id="358" w:name="_Toc97155082"/>
      <w:bookmarkStart w:id="359" w:name="_Toc100767382"/>
      <w:r>
        <w:t>5.5.2.2.2</w:t>
      </w:r>
      <w:r>
        <w:tab/>
        <w:t>EAS subscribing to AC information reporting from EES using Eees_AppClientInformation_Subscribe operation</w:t>
      </w:r>
      <w:bookmarkEnd w:id="354"/>
      <w:bookmarkEnd w:id="355"/>
      <w:bookmarkEnd w:id="356"/>
      <w:bookmarkEnd w:id="357"/>
      <w:bookmarkEnd w:id="358"/>
      <w:bookmarkEnd w:id="359"/>
    </w:p>
    <w:p w14:paraId="35E8A2CE" w14:textId="00505B0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25C1EF32"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207101B6"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2A5B54F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60" w:name="_Toc85734103"/>
      <w:bookmarkStart w:id="361" w:name="_Toc89431402"/>
      <w:bookmarkStart w:id="362" w:name="_Toc97042194"/>
      <w:bookmarkStart w:id="363" w:name="_Toc97045338"/>
      <w:bookmarkStart w:id="364" w:name="_Toc97155083"/>
      <w:bookmarkStart w:id="365" w:name="_Toc100767383"/>
      <w:r>
        <w:t>5.5.2.3</w:t>
      </w:r>
      <w:r>
        <w:tab/>
        <w:t>Eees_AppClientInformation_Notify</w:t>
      </w:r>
      <w:bookmarkEnd w:id="360"/>
      <w:bookmarkEnd w:id="361"/>
      <w:bookmarkEnd w:id="362"/>
      <w:bookmarkEnd w:id="363"/>
      <w:bookmarkEnd w:id="364"/>
      <w:bookmarkEnd w:id="365"/>
    </w:p>
    <w:p w14:paraId="4EA70D54" w14:textId="6C1543F8" w:rsidR="00827F85" w:rsidRDefault="00827F85" w:rsidP="00827F85">
      <w:pPr>
        <w:pStyle w:val="Heading5"/>
      </w:pPr>
      <w:bookmarkStart w:id="366" w:name="_Toc85734104"/>
      <w:bookmarkStart w:id="367" w:name="_Toc89431403"/>
      <w:bookmarkStart w:id="368" w:name="_Toc97042195"/>
      <w:bookmarkStart w:id="369" w:name="_Toc97045339"/>
      <w:bookmarkStart w:id="370" w:name="_Toc97155084"/>
      <w:bookmarkStart w:id="371" w:name="_Toc100767384"/>
      <w:r>
        <w:t>5.5.2.3.1</w:t>
      </w:r>
      <w:r>
        <w:tab/>
        <w:t>General</w:t>
      </w:r>
      <w:bookmarkEnd w:id="366"/>
      <w:bookmarkEnd w:id="367"/>
      <w:bookmarkEnd w:id="368"/>
      <w:bookmarkEnd w:id="369"/>
      <w:bookmarkEnd w:id="370"/>
      <w:bookmarkEnd w:id="37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72" w:name="_Toc85734105"/>
      <w:bookmarkStart w:id="373" w:name="_Toc89431404"/>
      <w:bookmarkStart w:id="374" w:name="_Toc97042196"/>
      <w:bookmarkStart w:id="375" w:name="_Toc97045340"/>
      <w:bookmarkStart w:id="376" w:name="_Toc97155085"/>
      <w:bookmarkStart w:id="377" w:name="_Toc100767385"/>
      <w:r>
        <w:t>5.5.2.3.2</w:t>
      </w:r>
      <w:r>
        <w:tab/>
        <w:t>EES notifying the AC information to EAS using Eees_AppClientInformation_Notify operation</w:t>
      </w:r>
      <w:bookmarkEnd w:id="372"/>
      <w:bookmarkEnd w:id="373"/>
      <w:bookmarkEnd w:id="374"/>
      <w:bookmarkEnd w:id="375"/>
      <w:bookmarkEnd w:id="376"/>
      <w:bookmarkEnd w:id="377"/>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78" w:name="_Toc85734106"/>
      <w:bookmarkStart w:id="379" w:name="_Toc89431405"/>
      <w:bookmarkStart w:id="380" w:name="_Toc97042197"/>
      <w:bookmarkStart w:id="381" w:name="_Toc97045341"/>
      <w:bookmarkStart w:id="382" w:name="_Toc97155086"/>
      <w:bookmarkStart w:id="383" w:name="_Toc100767386"/>
      <w:r>
        <w:t>5.5.2.4</w:t>
      </w:r>
      <w:r>
        <w:tab/>
        <w:t>Eees_AppClientInformation_UpdateSubscription</w:t>
      </w:r>
      <w:bookmarkEnd w:id="378"/>
      <w:bookmarkEnd w:id="379"/>
      <w:bookmarkEnd w:id="380"/>
      <w:bookmarkEnd w:id="381"/>
      <w:bookmarkEnd w:id="382"/>
      <w:bookmarkEnd w:id="383"/>
    </w:p>
    <w:p w14:paraId="3B4526F1" w14:textId="431E1B87" w:rsidR="00827F85" w:rsidRDefault="00827F85" w:rsidP="00827F85">
      <w:pPr>
        <w:pStyle w:val="Heading5"/>
      </w:pPr>
      <w:bookmarkStart w:id="384" w:name="_Toc85734107"/>
      <w:bookmarkStart w:id="385" w:name="_Toc89431406"/>
      <w:bookmarkStart w:id="386" w:name="_Toc97042198"/>
      <w:bookmarkStart w:id="387" w:name="_Toc97045342"/>
      <w:bookmarkStart w:id="388" w:name="_Toc97155087"/>
      <w:bookmarkStart w:id="389" w:name="_Toc100767387"/>
      <w:r>
        <w:t>5.5.2.4.1</w:t>
      </w:r>
      <w:r>
        <w:tab/>
        <w:t>General</w:t>
      </w:r>
      <w:bookmarkEnd w:id="384"/>
      <w:bookmarkEnd w:id="385"/>
      <w:bookmarkEnd w:id="386"/>
      <w:bookmarkEnd w:id="387"/>
      <w:bookmarkEnd w:id="388"/>
      <w:bookmarkEnd w:id="38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90" w:name="_Toc85734108"/>
      <w:bookmarkStart w:id="391" w:name="_Toc89431407"/>
      <w:bookmarkStart w:id="392" w:name="_Toc97042199"/>
      <w:bookmarkStart w:id="393" w:name="_Toc97045343"/>
      <w:bookmarkStart w:id="394" w:name="_Toc97155088"/>
      <w:bookmarkStart w:id="395" w:name="_Toc100767388"/>
      <w:r>
        <w:t>5.5.2.4.2</w:t>
      </w:r>
      <w:r>
        <w:tab/>
        <w:t>EAS updating AC information reporting subscription at EES using Eees_AppClientInformation_UpdateSubscribe operation</w:t>
      </w:r>
      <w:bookmarkEnd w:id="390"/>
      <w:bookmarkEnd w:id="391"/>
      <w:bookmarkEnd w:id="392"/>
      <w:bookmarkEnd w:id="393"/>
      <w:bookmarkEnd w:id="394"/>
      <w:bookmarkEnd w:id="39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lastRenderedPageBreak/>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96" w:name="_Toc85734109"/>
      <w:bookmarkStart w:id="397" w:name="_Toc89431408"/>
      <w:bookmarkStart w:id="398" w:name="_Toc97042200"/>
      <w:bookmarkStart w:id="399" w:name="_Toc97045344"/>
      <w:bookmarkStart w:id="400" w:name="_Toc97155089"/>
      <w:bookmarkStart w:id="401" w:name="_Toc100767389"/>
      <w:r>
        <w:t>5.5.2.5</w:t>
      </w:r>
      <w:r>
        <w:tab/>
        <w:t>Eees_AppClientInformation_Unsubscribe</w:t>
      </w:r>
      <w:bookmarkEnd w:id="396"/>
      <w:bookmarkEnd w:id="397"/>
      <w:bookmarkEnd w:id="398"/>
      <w:bookmarkEnd w:id="399"/>
      <w:bookmarkEnd w:id="400"/>
      <w:bookmarkEnd w:id="401"/>
    </w:p>
    <w:p w14:paraId="1712CC75" w14:textId="10745DBC" w:rsidR="00827F85" w:rsidRDefault="00827F85" w:rsidP="00827F85">
      <w:pPr>
        <w:pStyle w:val="Heading5"/>
      </w:pPr>
      <w:bookmarkStart w:id="402" w:name="_Toc85734110"/>
      <w:bookmarkStart w:id="403" w:name="_Toc89431409"/>
      <w:bookmarkStart w:id="404" w:name="_Toc97042201"/>
      <w:bookmarkStart w:id="405" w:name="_Toc97045345"/>
      <w:bookmarkStart w:id="406" w:name="_Toc97155090"/>
      <w:bookmarkStart w:id="407" w:name="_Toc100767390"/>
      <w:r>
        <w:t>5.5.2.5.1</w:t>
      </w:r>
      <w:r>
        <w:tab/>
        <w:t>General</w:t>
      </w:r>
      <w:bookmarkEnd w:id="402"/>
      <w:bookmarkEnd w:id="403"/>
      <w:bookmarkEnd w:id="404"/>
      <w:bookmarkEnd w:id="405"/>
      <w:bookmarkEnd w:id="406"/>
      <w:bookmarkEnd w:id="40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08" w:name="_Toc85734111"/>
      <w:bookmarkStart w:id="409" w:name="_Toc89431410"/>
      <w:bookmarkStart w:id="410" w:name="_Toc97042202"/>
      <w:bookmarkStart w:id="411" w:name="_Toc97045346"/>
      <w:bookmarkStart w:id="412" w:name="_Toc97155091"/>
      <w:bookmarkStart w:id="413" w:name="_Toc100767391"/>
      <w:r>
        <w:t>5.5.2.5.2</w:t>
      </w:r>
      <w:r>
        <w:tab/>
        <w:t>EAS unsubscribing to AC information reporting from EES using Eees_AppClientInformation_Unsubscribe operation</w:t>
      </w:r>
      <w:bookmarkEnd w:id="408"/>
      <w:bookmarkEnd w:id="409"/>
      <w:bookmarkEnd w:id="410"/>
      <w:bookmarkEnd w:id="411"/>
      <w:bookmarkEnd w:id="412"/>
      <w:bookmarkEnd w:id="41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60E15988" w14:textId="2CBCEF82" w:rsidR="000612BF" w:rsidRDefault="000612BF" w:rsidP="000612BF">
      <w:pPr>
        <w:pStyle w:val="Heading2"/>
      </w:pPr>
      <w:bookmarkStart w:id="414" w:name="_Toc85734112"/>
      <w:bookmarkStart w:id="415" w:name="_Toc89431411"/>
      <w:bookmarkStart w:id="416" w:name="_Toc97042203"/>
      <w:bookmarkStart w:id="417" w:name="_Toc97045347"/>
      <w:bookmarkStart w:id="418" w:name="_Toc97155092"/>
      <w:bookmarkStart w:id="419" w:name="_Toc100767392"/>
      <w:r>
        <w:t>5.</w:t>
      </w:r>
      <w:r w:rsidR="008B763D">
        <w:t>6</w:t>
      </w:r>
      <w:r>
        <w:tab/>
        <w:t>Eees_SessionWithQoS Service</w:t>
      </w:r>
      <w:bookmarkEnd w:id="414"/>
      <w:bookmarkEnd w:id="415"/>
      <w:bookmarkEnd w:id="416"/>
      <w:bookmarkEnd w:id="417"/>
      <w:bookmarkEnd w:id="418"/>
      <w:bookmarkEnd w:id="419"/>
    </w:p>
    <w:p w14:paraId="40349378" w14:textId="5E8238AD" w:rsidR="000612BF" w:rsidRDefault="000612BF" w:rsidP="000612BF">
      <w:pPr>
        <w:pStyle w:val="Heading3"/>
      </w:pPr>
      <w:bookmarkStart w:id="420" w:name="_Toc65839150"/>
      <w:bookmarkStart w:id="421" w:name="_Toc85734113"/>
      <w:bookmarkStart w:id="422" w:name="_Toc89431412"/>
      <w:bookmarkStart w:id="423" w:name="_Toc97042204"/>
      <w:bookmarkStart w:id="424" w:name="_Toc97045348"/>
      <w:bookmarkStart w:id="425" w:name="_Toc97155093"/>
      <w:bookmarkStart w:id="426" w:name="_Toc100767393"/>
      <w:r>
        <w:t>5.</w:t>
      </w:r>
      <w:r w:rsidR="008B763D">
        <w:t>6</w:t>
      </w:r>
      <w:r>
        <w:t>.1</w:t>
      </w:r>
      <w:r>
        <w:tab/>
        <w:t>Service Description</w:t>
      </w:r>
      <w:bookmarkEnd w:id="420"/>
      <w:bookmarkEnd w:id="421"/>
      <w:bookmarkEnd w:id="422"/>
      <w:bookmarkEnd w:id="423"/>
      <w:bookmarkEnd w:id="424"/>
      <w:bookmarkEnd w:id="425"/>
      <w:bookmarkEnd w:id="426"/>
    </w:p>
    <w:p w14:paraId="3C0A2D00" w14:textId="0CD699BD" w:rsidR="000612BF" w:rsidRPr="00362BB8" w:rsidRDefault="000612BF" w:rsidP="000612BF">
      <w:r>
        <w:t xml:space="preserve">The Eees_SessionWithQoS API, as defined in </w:t>
      </w:r>
      <w:r w:rsidR="007876EC">
        <w:t>TS</w:t>
      </w:r>
      <w:r>
        <w:t>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27" w:name="_Toc65839151"/>
      <w:bookmarkStart w:id="428" w:name="_Toc85734114"/>
      <w:bookmarkStart w:id="429" w:name="_Toc89431413"/>
      <w:bookmarkStart w:id="430" w:name="_Toc97042205"/>
      <w:bookmarkStart w:id="431" w:name="_Toc97045349"/>
      <w:bookmarkStart w:id="432" w:name="_Toc97155094"/>
      <w:bookmarkStart w:id="433" w:name="_Toc100767394"/>
      <w:r>
        <w:t>5.</w:t>
      </w:r>
      <w:r w:rsidR="008B763D">
        <w:t>6</w:t>
      </w:r>
      <w:r>
        <w:t>.2</w:t>
      </w:r>
      <w:r>
        <w:tab/>
        <w:t>Service Operations</w:t>
      </w:r>
      <w:bookmarkEnd w:id="427"/>
      <w:bookmarkEnd w:id="428"/>
      <w:bookmarkEnd w:id="429"/>
      <w:bookmarkEnd w:id="430"/>
      <w:bookmarkEnd w:id="431"/>
      <w:bookmarkEnd w:id="432"/>
      <w:bookmarkEnd w:id="433"/>
    </w:p>
    <w:p w14:paraId="0DA3BD8E" w14:textId="4B183E3C" w:rsidR="000612BF" w:rsidRDefault="000612BF" w:rsidP="000612BF">
      <w:pPr>
        <w:pStyle w:val="Heading4"/>
      </w:pPr>
      <w:bookmarkStart w:id="434" w:name="_Toc65839152"/>
      <w:bookmarkStart w:id="435" w:name="_Toc85734115"/>
      <w:bookmarkStart w:id="436" w:name="_Toc89431414"/>
      <w:bookmarkStart w:id="437" w:name="_Toc97042206"/>
      <w:bookmarkStart w:id="438" w:name="_Toc97045350"/>
      <w:bookmarkStart w:id="439" w:name="_Toc97155095"/>
      <w:bookmarkStart w:id="440" w:name="_Toc100767395"/>
      <w:r>
        <w:t>5.</w:t>
      </w:r>
      <w:r w:rsidR="008B763D">
        <w:t>6</w:t>
      </w:r>
      <w:r>
        <w:t>.2.1</w:t>
      </w:r>
      <w:r>
        <w:tab/>
        <w:t>Introduction</w:t>
      </w:r>
      <w:bookmarkEnd w:id="434"/>
      <w:bookmarkEnd w:id="435"/>
      <w:bookmarkEnd w:id="436"/>
      <w:bookmarkEnd w:id="437"/>
      <w:bookmarkEnd w:id="438"/>
      <w:bookmarkEnd w:id="439"/>
      <w:bookmarkEnd w:id="440"/>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441" w:name="_Toc65839153"/>
      <w:r>
        <w:lastRenderedPageBreak/>
        <w:t>Table </w:t>
      </w:r>
      <w:r w:rsidR="000612BF">
        <w:t>5.</w:t>
      </w:r>
      <w:r w:rsidR="008B763D">
        <w:t>6</w:t>
      </w:r>
      <w:r w:rsidR="000612BF">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42" w:name="_Toc85734116"/>
      <w:bookmarkStart w:id="443" w:name="_Toc89431415"/>
      <w:bookmarkStart w:id="444" w:name="_Toc97042207"/>
      <w:bookmarkStart w:id="445" w:name="_Toc97045351"/>
      <w:bookmarkStart w:id="446" w:name="_Toc97155096"/>
      <w:bookmarkStart w:id="447" w:name="_Toc100767396"/>
      <w:r>
        <w:t>5.</w:t>
      </w:r>
      <w:r w:rsidR="008B763D">
        <w:t>6</w:t>
      </w:r>
      <w:r>
        <w:t>.2.2</w:t>
      </w:r>
      <w:r>
        <w:tab/>
        <w:t>Eees_SessionWithQoS_Create</w:t>
      </w:r>
      <w:bookmarkEnd w:id="441"/>
      <w:bookmarkEnd w:id="442"/>
      <w:bookmarkEnd w:id="443"/>
      <w:bookmarkEnd w:id="444"/>
      <w:bookmarkEnd w:id="445"/>
      <w:bookmarkEnd w:id="446"/>
      <w:bookmarkEnd w:id="447"/>
    </w:p>
    <w:p w14:paraId="22DAE60F" w14:textId="15FD8281" w:rsidR="000612BF" w:rsidRDefault="000612BF" w:rsidP="000612BF">
      <w:pPr>
        <w:pStyle w:val="Heading5"/>
      </w:pPr>
      <w:bookmarkStart w:id="448" w:name="_Toc65839154"/>
      <w:bookmarkStart w:id="449" w:name="_Toc85734117"/>
      <w:bookmarkStart w:id="450" w:name="_Toc89431416"/>
      <w:bookmarkStart w:id="451" w:name="_Toc97042208"/>
      <w:bookmarkStart w:id="452" w:name="_Toc97045352"/>
      <w:bookmarkStart w:id="453" w:name="_Toc97155097"/>
      <w:bookmarkStart w:id="454" w:name="_Toc100767397"/>
      <w:r>
        <w:t>5.</w:t>
      </w:r>
      <w:r w:rsidR="008B763D">
        <w:t>6</w:t>
      </w:r>
      <w:r>
        <w:t>.2.2.1</w:t>
      </w:r>
      <w:r>
        <w:tab/>
        <w:t>General</w:t>
      </w:r>
      <w:bookmarkEnd w:id="448"/>
      <w:bookmarkEnd w:id="449"/>
      <w:bookmarkEnd w:id="450"/>
      <w:bookmarkEnd w:id="451"/>
      <w:bookmarkEnd w:id="452"/>
      <w:bookmarkEnd w:id="453"/>
      <w:bookmarkEnd w:id="454"/>
    </w:p>
    <w:p w14:paraId="42B880DA" w14:textId="77777777" w:rsidR="000612BF" w:rsidRDefault="000612BF" w:rsidP="000612BF">
      <w:bookmarkStart w:id="455"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56" w:name="_Toc85734118"/>
      <w:bookmarkStart w:id="457" w:name="_Toc89431417"/>
      <w:bookmarkStart w:id="458" w:name="_Toc97042209"/>
      <w:bookmarkStart w:id="459" w:name="_Toc97045353"/>
      <w:bookmarkStart w:id="460" w:name="_Toc97155098"/>
      <w:bookmarkStart w:id="461" w:name="_Toc100767398"/>
      <w:r>
        <w:t>5.</w:t>
      </w:r>
      <w:r w:rsidR="008B763D">
        <w:t>6</w:t>
      </w:r>
      <w:r>
        <w:t>.2.2.2</w:t>
      </w:r>
      <w:r>
        <w:tab/>
        <w:t>EAS requesting reservation of resources for a data session between AC and EAS with specific QoS using Eees_SessionWithQoS operation</w:t>
      </w:r>
      <w:bookmarkEnd w:id="455"/>
      <w:bookmarkEnd w:id="456"/>
      <w:bookmarkEnd w:id="457"/>
      <w:bookmarkEnd w:id="458"/>
      <w:bookmarkEnd w:id="459"/>
      <w:bookmarkEnd w:id="460"/>
      <w:bookmarkEnd w:id="461"/>
    </w:p>
    <w:p w14:paraId="536D5610" w14:textId="1FD4A8A0" w:rsidR="000612BF" w:rsidRDefault="000612BF" w:rsidP="000612BF">
      <w:bookmarkStart w:id="46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6208FFC8"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sidR="007876EC">
        <w:rPr>
          <w:lang w:eastAsia="ja-JP"/>
        </w:rPr>
        <w:t>TS</w:t>
      </w:r>
      <w:r>
        <w:rPr>
          <w:lang w:eastAsia="ja-JP"/>
        </w:rPr>
        <w:t> 29.122 [</w:t>
      </w:r>
      <w:r>
        <w:rPr>
          <w:lang w:val="en-US" w:eastAsia="ja-JP"/>
        </w:rPr>
        <w:t>6</w:t>
      </w:r>
      <w:r>
        <w:rPr>
          <w:lang w:eastAsia="ja-JP"/>
        </w:rPr>
        <w:t xml:space="preserve">]) or the NEF (as specified in </w:t>
      </w:r>
      <w:r w:rsidR="007876EC">
        <w:rPr>
          <w:lang w:eastAsia="ja-JP"/>
        </w:rPr>
        <w:t>TS</w:t>
      </w:r>
      <w:r>
        <w:rPr>
          <w:lang w:eastAsia="ja-JP"/>
        </w:rPr>
        <w:t>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05C64A70"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sidR="007876EC">
        <w:rPr>
          <w:lang w:eastAsia="ja-JP"/>
        </w:rPr>
        <w:t>TS</w:t>
      </w:r>
      <w:r>
        <w:rPr>
          <w:lang w:eastAsia="ja-JP"/>
        </w:rPr>
        <w:t> 29.214 [</w:t>
      </w:r>
      <w:r w:rsidR="008B763D">
        <w:rPr>
          <w:lang w:eastAsia="ja-JP"/>
        </w:rPr>
        <w:t>15</w:t>
      </w:r>
      <w:r>
        <w:rPr>
          <w:lang w:eastAsia="ja-JP"/>
        </w:rPr>
        <w:t xml:space="preserve">]) or the PCF (as specified in </w:t>
      </w:r>
      <w:r w:rsidR="007876EC">
        <w:rPr>
          <w:lang w:eastAsia="ja-JP"/>
        </w:rPr>
        <w:t>TS</w:t>
      </w:r>
      <w:r>
        <w:rPr>
          <w:lang w:eastAsia="ja-JP"/>
        </w:rPr>
        <w:t> 29.514 [</w:t>
      </w:r>
      <w:r w:rsidR="008B763D">
        <w:rPr>
          <w:lang w:eastAsia="ja-JP"/>
        </w:rPr>
        <w:t>16</w:t>
      </w:r>
      <w:r>
        <w:rPr>
          <w:lang w:eastAsia="ja-JP"/>
        </w:rPr>
        <w:t>])</w:t>
      </w:r>
      <w:r>
        <w:t xml:space="preserve">, or via </w:t>
      </w:r>
      <w:r>
        <w:rPr>
          <w:lang w:eastAsia="zh-CN"/>
        </w:rPr>
        <w:t xml:space="preserve">the SCEF (as specified in </w:t>
      </w:r>
      <w:r w:rsidR="007876EC">
        <w:rPr>
          <w:lang w:eastAsia="ja-JP"/>
        </w:rPr>
        <w:t>TS</w:t>
      </w:r>
      <w:r>
        <w:rPr>
          <w:lang w:eastAsia="ja-JP"/>
        </w:rPr>
        <w:t> 29.122 [</w:t>
      </w:r>
      <w:r>
        <w:rPr>
          <w:lang w:val="en-US" w:eastAsia="ja-JP"/>
        </w:rPr>
        <w:t>6</w:t>
      </w:r>
      <w:r>
        <w:rPr>
          <w:lang w:eastAsia="ja-JP"/>
        </w:rPr>
        <w:t xml:space="preserve">]) or the NEF (as specified in </w:t>
      </w:r>
      <w:r w:rsidR="007876EC">
        <w:rPr>
          <w:lang w:eastAsia="ja-JP"/>
        </w:rPr>
        <w:t>TS</w:t>
      </w:r>
      <w:r>
        <w:rPr>
          <w:lang w:eastAsia="ja-JP"/>
        </w:rPr>
        <w:t>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463" w:name="_Toc85734119"/>
      <w:bookmarkStart w:id="464" w:name="_Toc89431418"/>
      <w:bookmarkStart w:id="465" w:name="_Toc97042210"/>
      <w:bookmarkStart w:id="466" w:name="_Toc97045354"/>
      <w:bookmarkStart w:id="467" w:name="_Toc97155099"/>
      <w:bookmarkStart w:id="468" w:name="_Toc100767399"/>
      <w:bookmarkEnd w:id="462"/>
      <w:r>
        <w:lastRenderedPageBreak/>
        <w:t>5.</w:t>
      </w:r>
      <w:r w:rsidR="008B763D">
        <w:t>6</w:t>
      </w:r>
      <w:r>
        <w:t>.2.3</w:t>
      </w:r>
      <w:r>
        <w:tab/>
        <w:t>Eees_SessionWithQoS_Update</w:t>
      </w:r>
      <w:bookmarkEnd w:id="463"/>
      <w:bookmarkEnd w:id="464"/>
      <w:bookmarkEnd w:id="465"/>
      <w:bookmarkEnd w:id="466"/>
      <w:bookmarkEnd w:id="467"/>
      <w:bookmarkEnd w:id="468"/>
    </w:p>
    <w:p w14:paraId="73E09ECE" w14:textId="2441964D" w:rsidR="000612BF" w:rsidRDefault="000612BF" w:rsidP="000612BF">
      <w:pPr>
        <w:pStyle w:val="Heading5"/>
      </w:pPr>
      <w:bookmarkStart w:id="469" w:name="_Toc85734120"/>
      <w:bookmarkStart w:id="470" w:name="_Toc89431419"/>
      <w:bookmarkStart w:id="471" w:name="_Toc97042211"/>
      <w:bookmarkStart w:id="472" w:name="_Toc97045355"/>
      <w:bookmarkStart w:id="473" w:name="_Toc97155100"/>
      <w:bookmarkStart w:id="474" w:name="_Toc100767400"/>
      <w:r>
        <w:t>5.</w:t>
      </w:r>
      <w:r w:rsidR="008B763D">
        <w:t>6</w:t>
      </w:r>
      <w:r>
        <w:t>.2.3.1</w:t>
      </w:r>
      <w:r>
        <w:tab/>
        <w:t>General</w:t>
      </w:r>
      <w:bookmarkEnd w:id="469"/>
      <w:bookmarkEnd w:id="470"/>
      <w:bookmarkEnd w:id="471"/>
      <w:bookmarkEnd w:id="472"/>
      <w:bookmarkEnd w:id="473"/>
      <w:bookmarkEnd w:id="47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75" w:name="_Toc85734121"/>
      <w:bookmarkStart w:id="476" w:name="_Toc89431420"/>
      <w:bookmarkStart w:id="477" w:name="_Toc97042212"/>
      <w:bookmarkStart w:id="478" w:name="_Toc97045356"/>
      <w:bookmarkStart w:id="479" w:name="_Toc97155101"/>
      <w:bookmarkStart w:id="480" w:name="_Toc100767401"/>
      <w:r>
        <w:t>5.</w:t>
      </w:r>
      <w:r w:rsidR="008B763D">
        <w:t>6</w:t>
      </w:r>
      <w:r>
        <w:t>.2.3.2</w:t>
      </w:r>
      <w:r>
        <w:tab/>
        <w:t>EAS updating QoS of a data session between AC and EAS using Eees_SessionWithQoS_Update operation</w:t>
      </w:r>
      <w:bookmarkEnd w:id="475"/>
      <w:bookmarkEnd w:id="476"/>
      <w:bookmarkEnd w:id="477"/>
      <w:bookmarkEnd w:id="478"/>
      <w:bookmarkEnd w:id="479"/>
      <w:bookmarkEnd w:id="48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481" w:name="_Toc85734122"/>
      <w:bookmarkStart w:id="482" w:name="_Toc89431421"/>
      <w:bookmarkStart w:id="483" w:name="_Toc97042213"/>
      <w:bookmarkStart w:id="484" w:name="_Toc97045357"/>
      <w:bookmarkStart w:id="485" w:name="_Toc97155102"/>
      <w:bookmarkStart w:id="486" w:name="_Toc100767402"/>
      <w:r>
        <w:t>5.</w:t>
      </w:r>
      <w:r w:rsidR="008B763D">
        <w:t>6</w:t>
      </w:r>
      <w:r>
        <w:t>.2.4</w:t>
      </w:r>
      <w:r>
        <w:tab/>
        <w:t>Eees_SessionWithQoS_Revoke</w:t>
      </w:r>
      <w:bookmarkEnd w:id="481"/>
      <w:bookmarkEnd w:id="482"/>
      <w:bookmarkEnd w:id="483"/>
      <w:bookmarkEnd w:id="484"/>
      <w:bookmarkEnd w:id="485"/>
      <w:bookmarkEnd w:id="486"/>
    </w:p>
    <w:p w14:paraId="5C6153F8" w14:textId="7505D326" w:rsidR="000612BF" w:rsidRDefault="000612BF" w:rsidP="000612BF">
      <w:pPr>
        <w:pStyle w:val="Heading5"/>
      </w:pPr>
      <w:bookmarkStart w:id="487" w:name="_Toc85734123"/>
      <w:bookmarkStart w:id="488" w:name="_Toc89431422"/>
      <w:bookmarkStart w:id="489" w:name="_Toc97042214"/>
      <w:bookmarkStart w:id="490" w:name="_Toc97045358"/>
      <w:bookmarkStart w:id="491" w:name="_Toc97155103"/>
      <w:bookmarkStart w:id="492" w:name="_Toc100767403"/>
      <w:r>
        <w:t>5.</w:t>
      </w:r>
      <w:r w:rsidR="008B763D">
        <w:t>6</w:t>
      </w:r>
      <w:r>
        <w:t>.2.4.1</w:t>
      </w:r>
      <w:r>
        <w:tab/>
        <w:t>General</w:t>
      </w:r>
      <w:bookmarkEnd w:id="487"/>
      <w:bookmarkEnd w:id="488"/>
      <w:bookmarkEnd w:id="489"/>
      <w:bookmarkEnd w:id="490"/>
      <w:bookmarkEnd w:id="491"/>
      <w:bookmarkEnd w:id="492"/>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93" w:name="_Toc85734124"/>
      <w:bookmarkStart w:id="494" w:name="_Toc89431423"/>
      <w:bookmarkStart w:id="495" w:name="_Toc97042215"/>
      <w:bookmarkStart w:id="496" w:name="_Toc97045359"/>
      <w:bookmarkStart w:id="497" w:name="_Toc97155104"/>
      <w:bookmarkStart w:id="498" w:name="_Toc100767404"/>
      <w:r>
        <w:t>5.</w:t>
      </w:r>
      <w:r w:rsidR="008B763D">
        <w:t>6</w:t>
      </w:r>
      <w:r>
        <w:t>.2.4.2</w:t>
      </w:r>
      <w:r>
        <w:tab/>
        <w:t>EAS revoking QoS of a data session between AC and EAS using Eees_SessionWithQoS_Revoke operation</w:t>
      </w:r>
      <w:bookmarkEnd w:id="493"/>
      <w:bookmarkEnd w:id="494"/>
      <w:bookmarkEnd w:id="495"/>
      <w:bookmarkEnd w:id="496"/>
      <w:bookmarkEnd w:id="497"/>
      <w:bookmarkEnd w:id="49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499" w:name="_Toc85734125"/>
      <w:bookmarkStart w:id="500" w:name="_Toc89431424"/>
      <w:bookmarkStart w:id="501" w:name="_Toc97042216"/>
      <w:bookmarkStart w:id="502" w:name="_Toc97045360"/>
      <w:bookmarkStart w:id="503" w:name="_Toc97155105"/>
      <w:bookmarkStart w:id="504" w:name="_Toc100767405"/>
      <w:r>
        <w:t>5.</w:t>
      </w:r>
      <w:r w:rsidR="008B763D">
        <w:t>6</w:t>
      </w:r>
      <w:r>
        <w:t>.2.5</w:t>
      </w:r>
      <w:r>
        <w:tab/>
        <w:t>Eees_SessionWithQoS_Notify</w:t>
      </w:r>
      <w:bookmarkEnd w:id="499"/>
      <w:bookmarkEnd w:id="500"/>
      <w:bookmarkEnd w:id="501"/>
      <w:bookmarkEnd w:id="502"/>
      <w:bookmarkEnd w:id="503"/>
      <w:bookmarkEnd w:id="504"/>
    </w:p>
    <w:p w14:paraId="3059E782" w14:textId="2FB94D9C" w:rsidR="000612BF" w:rsidRDefault="000612BF" w:rsidP="000612BF">
      <w:pPr>
        <w:pStyle w:val="Heading5"/>
      </w:pPr>
      <w:bookmarkStart w:id="505" w:name="_Toc85734126"/>
      <w:bookmarkStart w:id="506" w:name="_Toc89431425"/>
      <w:bookmarkStart w:id="507" w:name="_Toc97042217"/>
      <w:bookmarkStart w:id="508" w:name="_Toc97045361"/>
      <w:bookmarkStart w:id="509" w:name="_Toc97155106"/>
      <w:bookmarkStart w:id="510" w:name="_Toc100767406"/>
      <w:r>
        <w:t>5.</w:t>
      </w:r>
      <w:r w:rsidR="008B763D">
        <w:t>6.2.5</w:t>
      </w:r>
      <w:r>
        <w:t>.1</w:t>
      </w:r>
      <w:r>
        <w:tab/>
        <w:t>General</w:t>
      </w:r>
      <w:bookmarkEnd w:id="505"/>
      <w:bookmarkEnd w:id="506"/>
      <w:bookmarkEnd w:id="507"/>
      <w:bookmarkEnd w:id="508"/>
      <w:bookmarkEnd w:id="509"/>
      <w:bookmarkEnd w:id="51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511" w:name="_Toc85734127"/>
      <w:bookmarkStart w:id="512" w:name="_Toc89431426"/>
      <w:bookmarkStart w:id="513" w:name="_Toc97042218"/>
      <w:bookmarkStart w:id="514" w:name="_Toc97045362"/>
      <w:bookmarkStart w:id="515" w:name="_Toc97155107"/>
      <w:bookmarkStart w:id="516" w:name="_Toc100767407"/>
      <w:r>
        <w:lastRenderedPageBreak/>
        <w:t>5.</w:t>
      </w:r>
      <w:r w:rsidR="008B763D">
        <w:t>6</w:t>
      </w:r>
      <w:r>
        <w:t>.2.</w:t>
      </w:r>
      <w:r w:rsidR="008B763D">
        <w:t>5</w:t>
      </w:r>
      <w:r>
        <w:t>.2</w:t>
      </w:r>
      <w:r>
        <w:tab/>
        <w:t>EAS notifying QoS of a data session between AC and EAS using Eees_SessionWithQoS_Notify operation</w:t>
      </w:r>
      <w:bookmarkEnd w:id="511"/>
      <w:bookmarkEnd w:id="512"/>
      <w:bookmarkEnd w:id="513"/>
      <w:bookmarkEnd w:id="514"/>
      <w:bookmarkEnd w:id="515"/>
      <w:bookmarkEnd w:id="51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517" w:name="_Toc85734128"/>
      <w:bookmarkStart w:id="518" w:name="_Toc89431427"/>
      <w:bookmarkStart w:id="519" w:name="_Toc97042219"/>
      <w:bookmarkStart w:id="520" w:name="_Toc97045363"/>
      <w:bookmarkStart w:id="521" w:name="_Toc97155108"/>
      <w:bookmarkStart w:id="522" w:name="_Toc100767408"/>
      <w:r>
        <w:t>5.7</w:t>
      </w:r>
      <w:r>
        <w:tab/>
        <w:t>Eees_TargetEASDiscovery Service</w:t>
      </w:r>
      <w:bookmarkEnd w:id="517"/>
      <w:bookmarkEnd w:id="518"/>
      <w:bookmarkEnd w:id="519"/>
      <w:bookmarkEnd w:id="520"/>
      <w:bookmarkEnd w:id="521"/>
      <w:bookmarkEnd w:id="522"/>
    </w:p>
    <w:p w14:paraId="0F20DA33" w14:textId="02FE62D3" w:rsidR="00E37B74" w:rsidRDefault="00E37B74" w:rsidP="00E37B74">
      <w:pPr>
        <w:pStyle w:val="Heading3"/>
      </w:pPr>
      <w:bookmarkStart w:id="523" w:name="_Toc85734129"/>
      <w:bookmarkStart w:id="524" w:name="_Toc89431428"/>
      <w:bookmarkStart w:id="525" w:name="_Toc97042220"/>
      <w:bookmarkStart w:id="526" w:name="_Toc97045364"/>
      <w:bookmarkStart w:id="527" w:name="_Toc97155109"/>
      <w:bookmarkStart w:id="528" w:name="_Toc100767409"/>
      <w:r>
        <w:t>5.7.1</w:t>
      </w:r>
      <w:r>
        <w:tab/>
        <w:t>Service Description</w:t>
      </w:r>
      <w:bookmarkEnd w:id="523"/>
      <w:bookmarkEnd w:id="524"/>
      <w:bookmarkEnd w:id="525"/>
      <w:bookmarkEnd w:id="526"/>
      <w:bookmarkEnd w:id="527"/>
      <w:bookmarkEnd w:id="528"/>
    </w:p>
    <w:p w14:paraId="7A5F8B33" w14:textId="7ED32011" w:rsidR="00E37B74" w:rsidRDefault="00E37B74" w:rsidP="00E37B74">
      <w:r>
        <w:t xml:space="preserve">The Eees_TargetEASDiscovery API, as defined in </w:t>
      </w:r>
      <w:r w:rsidR="007876EC">
        <w:t>TS</w:t>
      </w:r>
      <w:r>
        <w:t> 23.558 [2], allows S-EAS and S-EES to discover the T-EAS information from the EES.</w:t>
      </w:r>
    </w:p>
    <w:p w14:paraId="3E6C17F7" w14:textId="03E96377" w:rsidR="00E37B74" w:rsidRPr="002C0AC2" w:rsidRDefault="00E37B74" w:rsidP="008B2C0F"/>
    <w:p w14:paraId="53E0430F" w14:textId="06BE1B04" w:rsidR="00E37B74" w:rsidRDefault="00E37B74" w:rsidP="00E37B74">
      <w:pPr>
        <w:pStyle w:val="Heading3"/>
      </w:pPr>
      <w:bookmarkStart w:id="529" w:name="_Toc85734130"/>
      <w:bookmarkStart w:id="530" w:name="_Toc89431429"/>
      <w:bookmarkStart w:id="531" w:name="_Toc97042221"/>
      <w:bookmarkStart w:id="532" w:name="_Toc97045365"/>
      <w:bookmarkStart w:id="533" w:name="_Toc97155110"/>
      <w:bookmarkStart w:id="534" w:name="_Toc100767410"/>
      <w:r>
        <w:t>5.7.2</w:t>
      </w:r>
      <w:r>
        <w:tab/>
        <w:t>Service Operations</w:t>
      </w:r>
      <w:bookmarkEnd w:id="529"/>
      <w:bookmarkEnd w:id="530"/>
      <w:bookmarkEnd w:id="531"/>
      <w:bookmarkEnd w:id="532"/>
      <w:bookmarkEnd w:id="533"/>
      <w:bookmarkEnd w:id="534"/>
    </w:p>
    <w:p w14:paraId="5D79789B" w14:textId="6F1E6986" w:rsidR="00E37B74" w:rsidRDefault="00E37B74" w:rsidP="00E37B74">
      <w:pPr>
        <w:pStyle w:val="Heading4"/>
      </w:pPr>
      <w:bookmarkStart w:id="535" w:name="_Toc85734131"/>
      <w:bookmarkStart w:id="536" w:name="_Toc89431430"/>
      <w:bookmarkStart w:id="537" w:name="_Toc97042222"/>
      <w:bookmarkStart w:id="538" w:name="_Toc97045366"/>
      <w:bookmarkStart w:id="539" w:name="_Toc97155111"/>
      <w:bookmarkStart w:id="540" w:name="_Toc100767411"/>
      <w:r>
        <w:t>5.7.2.1</w:t>
      </w:r>
      <w:r>
        <w:tab/>
        <w:t>Introduction</w:t>
      </w:r>
      <w:bookmarkEnd w:id="535"/>
      <w:bookmarkEnd w:id="536"/>
      <w:bookmarkEnd w:id="537"/>
      <w:bookmarkEnd w:id="538"/>
      <w:bookmarkEnd w:id="539"/>
      <w:bookmarkEnd w:id="540"/>
    </w:p>
    <w:p w14:paraId="1814AA34" w14:textId="1DC97238"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 xml:space="preserve">shown in the </w:t>
      </w:r>
      <w:r w:rsidR="008000F6">
        <w:t>table </w:t>
      </w:r>
      <w:r>
        <w:t>5.7.2.1-1.</w:t>
      </w:r>
    </w:p>
    <w:p w14:paraId="6BD242D6" w14:textId="542F8BB6" w:rsidR="00E37B74" w:rsidRDefault="008000F6" w:rsidP="00E37B74">
      <w:pPr>
        <w:pStyle w:val="TH"/>
      </w:pPr>
      <w:r>
        <w:t>Table </w:t>
      </w:r>
      <w:r w:rsidR="00E37B74">
        <w:t>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541" w:name="_Toc85734132"/>
      <w:bookmarkStart w:id="542" w:name="_Toc89431431"/>
      <w:bookmarkStart w:id="543" w:name="_Toc97042223"/>
      <w:bookmarkStart w:id="544" w:name="_Toc97045367"/>
      <w:bookmarkStart w:id="545" w:name="_Toc97155112"/>
      <w:bookmarkStart w:id="546" w:name="_Toc100767412"/>
      <w:r>
        <w:t>5.7.2.2</w:t>
      </w:r>
      <w:r>
        <w:tab/>
        <w:t>Eees_TargetEASDiscovery_Request</w:t>
      </w:r>
      <w:bookmarkEnd w:id="541"/>
      <w:bookmarkEnd w:id="542"/>
      <w:bookmarkEnd w:id="543"/>
      <w:bookmarkEnd w:id="544"/>
      <w:bookmarkEnd w:id="545"/>
      <w:bookmarkEnd w:id="546"/>
    </w:p>
    <w:p w14:paraId="75C3A8AD" w14:textId="19A567CB" w:rsidR="00E37B74" w:rsidRDefault="00E37B74" w:rsidP="00E37B74">
      <w:pPr>
        <w:pStyle w:val="Heading5"/>
      </w:pPr>
      <w:bookmarkStart w:id="547" w:name="_Toc85734133"/>
      <w:bookmarkStart w:id="548" w:name="_Toc89431432"/>
      <w:bookmarkStart w:id="549" w:name="_Toc97042224"/>
      <w:bookmarkStart w:id="550" w:name="_Toc97045368"/>
      <w:bookmarkStart w:id="551" w:name="_Toc97155113"/>
      <w:bookmarkStart w:id="552" w:name="_Toc100767413"/>
      <w:r>
        <w:t>5.7.2.2.1</w:t>
      </w:r>
      <w:r>
        <w:tab/>
        <w:t>General</w:t>
      </w:r>
      <w:bookmarkEnd w:id="547"/>
      <w:bookmarkEnd w:id="548"/>
      <w:bookmarkEnd w:id="549"/>
      <w:bookmarkEnd w:id="550"/>
      <w:bookmarkEnd w:id="551"/>
      <w:bookmarkEnd w:id="552"/>
    </w:p>
    <w:p w14:paraId="6E2AF546" w14:textId="2B998F85"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w:t>
      </w:r>
      <w:r w:rsidR="007876EC">
        <w:t>TS</w:t>
      </w:r>
      <w:r>
        <w:t xml:space="preserve">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553" w:name="_Toc85734134"/>
      <w:bookmarkStart w:id="554" w:name="_Toc89431433"/>
      <w:bookmarkStart w:id="555" w:name="_Toc97042225"/>
      <w:bookmarkStart w:id="556" w:name="_Toc97045369"/>
      <w:bookmarkStart w:id="557" w:name="_Toc97155114"/>
      <w:bookmarkStart w:id="558" w:name="_Toc100767414"/>
      <w:r>
        <w:t>5.7.2.2.2</w:t>
      </w:r>
      <w:r>
        <w:tab/>
      </w:r>
      <w:r w:rsidR="003316E5">
        <w:t>Discovery of</w:t>
      </w:r>
      <w:r>
        <w:t xml:space="preserve"> T-EAS information</w:t>
      </w:r>
      <w:bookmarkEnd w:id="553"/>
      <w:bookmarkEnd w:id="554"/>
      <w:bookmarkEnd w:id="555"/>
      <w:bookmarkEnd w:id="556"/>
      <w:bookmarkEnd w:id="557"/>
      <w:bookmarkEnd w:id="558"/>
      <w:r>
        <w:t xml:space="preserve"> </w:t>
      </w:r>
    </w:p>
    <w:p w14:paraId="5B3980CD" w14:textId="3D23992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 xml:space="preserve">(see clause 8.8.3 of </w:t>
      </w:r>
      <w:r w:rsidR="007876EC">
        <w:t>TS</w:t>
      </w:r>
      <w:r>
        <w:t> 23.558 [2]) as follows:</w:t>
      </w:r>
    </w:p>
    <w:p w14:paraId="480F18E8" w14:textId="09BCAE22" w:rsidR="003316E5" w:rsidRDefault="007876EC" w:rsidP="007876EC">
      <w:pPr>
        <w:pStyle w:val="B10"/>
      </w:pPr>
      <w:r>
        <w:t>1.</w:t>
      </w:r>
      <w:r>
        <w:tab/>
      </w:r>
      <w:r w:rsidR="003316E5">
        <w:t xml:space="preserve">In order to discover the T-EAS, the S-EES or the S-EAS sends an HTTP GET </w:t>
      </w:r>
      <w:r w:rsidR="003316E5" w:rsidRPr="006A7EE2">
        <w:t xml:space="preserve">request </w:t>
      </w:r>
      <w:r w:rsidR="003316E5">
        <w:t xml:space="preserve"> </w:t>
      </w:r>
      <w:r w:rsidR="003316E5" w:rsidRPr="000B71E3">
        <w:t xml:space="preserve">to the </w:t>
      </w:r>
      <w:r w:rsidR="003316E5">
        <w:t>EES</w:t>
      </w:r>
      <w:r w:rsidR="003316E5" w:rsidRPr="006A7EE2">
        <w:t xml:space="preserve">, with </w:t>
      </w:r>
      <w:r w:rsidR="003316E5">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lastRenderedPageBreak/>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559" w:name="_Toc85734135"/>
      <w:bookmarkStart w:id="560" w:name="_Toc89431434"/>
      <w:bookmarkStart w:id="561" w:name="_Toc97042226"/>
      <w:bookmarkStart w:id="562" w:name="_Toc97045370"/>
      <w:bookmarkStart w:id="563" w:name="_Toc97155115"/>
      <w:bookmarkStart w:id="564" w:name="_Toc100767415"/>
      <w:r>
        <w:t>5.8</w:t>
      </w:r>
      <w:r>
        <w:tab/>
        <w:t>Eees_ACRManagementEvent Service</w:t>
      </w:r>
      <w:bookmarkEnd w:id="559"/>
      <w:bookmarkEnd w:id="560"/>
      <w:bookmarkEnd w:id="561"/>
      <w:bookmarkEnd w:id="562"/>
      <w:bookmarkEnd w:id="563"/>
      <w:bookmarkEnd w:id="564"/>
    </w:p>
    <w:p w14:paraId="161B7E9C" w14:textId="00229A7C" w:rsidR="00571C58" w:rsidRDefault="00571C58" w:rsidP="00571C58">
      <w:pPr>
        <w:pStyle w:val="Heading3"/>
      </w:pPr>
      <w:bookmarkStart w:id="565" w:name="_Toc85734136"/>
      <w:bookmarkStart w:id="566" w:name="_Toc89431435"/>
      <w:bookmarkStart w:id="567" w:name="_Toc97042227"/>
      <w:bookmarkStart w:id="568" w:name="_Toc97045371"/>
      <w:bookmarkStart w:id="569" w:name="_Toc97155116"/>
      <w:bookmarkStart w:id="570" w:name="_Toc100767416"/>
      <w:r>
        <w:t>5.8.1</w:t>
      </w:r>
      <w:r>
        <w:tab/>
        <w:t>Service Description</w:t>
      </w:r>
      <w:bookmarkEnd w:id="565"/>
      <w:bookmarkEnd w:id="566"/>
      <w:bookmarkEnd w:id="567"/>
      <w:bookmarkEnd w:id="568"/>
      <w:bookmarkEnd w:id="569"/>
      <w:bookmarkEnd w:id="570"/>
    </w:p>
    <w:p w14:paraId="37D4F32D" w14:textId="19B6B9EB" w:rsidR="00571C58" w:rsidRPr="00362BB8" w:rsidRDefault="00571C58" w:rsidP="00571C58">
      <w:r>
        <w:t xml:space="preserve">The Eees_ACRManagementEvent API, as defined in </w:t>
      </w:r>
      <w:r w:rsidR="007876EC">
        <w:t>TS</w:t>
      </w:r>
      <w:r>
        <w:t>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571" w:name="_Toc85734137"/>
      <w:bookmarkStart w:id="572" w:name="_Toc89431436"/>
      <w:bookmarkStart w:id="573" w:name="_Toc97042228"/>
      <w:bookmarkStart w:id="574" w:name="_Toc97045372"/>
      <w:bookmarkStart w:id="575" w:name="_Toc97155117"/>
      <w:bookmarkStart w:id="576" w:name="_Toc100767417"/>
      <w:r>
        <w:t>5.8.2</w:t>
      </w:r>
      <w:r>
        <w:tab/>
        <w:t>Service Operations</w:t>
      </w:r>
      <w:bookmarkEnd w:id="571"/>
      <w:bookmarkEnd w:id="572"/>
      <w:bookmarkEnd w:id="573"/>
      <w:bookmarkEnd w:id="574"/>
      <w:bookmarkEnd w:id="575"/>
      <w:bookmarkEnd w:id="576"/>
    </w:p>
    <w:p w14:paraId="313A0A31" w14:textId="2FF5577C" w:rsidR="00571C58" w:rsidRDefault="00571C58" w:rsidP="00571C58">
      <w:pPr>
        <w:pStyle w:val="Heading4"/>
      </w:pPr>
      <w:bookmarkStart w:id="577" w:name="_Toc85734138"/>
      <w:bookmarkStart w:id="578" w:name="_Toc89431437"/>
      <w:bookmarkStart w:id="579" w:name="_Toc97042229"/>
      <w:bookmarkStart w:id="580" w:name="_Toc97045373"/>
      <w:bookmarkStart w:id="581" w:name="_Toc97155118"/>
      <w:bookmarkStart w:id="582" w:name="_Toc100767418"/>
      <w:r>
        <w:t>5.8.2.1</w:t>
      </w:r>
      <w:r>
        <w:tab/>
        <w:t>Introduction</w:t>
      </w:r>
      <w:bookmarkEnd w:id="577"/>
      <w:bookmarkEnd w:id="578"/>
      <w:bookmarkEnd w:id="579"/>
      <w:bookmarkEnd w:id="580"/>
      <w:bookmarkEnd w:id="581"/>
      <w:bookmarkEnd w:id="58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583" w:name="_Toc85734139"/>
      <w:bookmarkStart w:id="584" w:name="_Toc89431438"/>
      <w:bookmarkStart w:id="585" w:name="_Toc97042230"/>
      <w:bookmarkStart w:id="586" w:name="_Toc97045374"/>
      <w:bookmarkStart w:id="587" w:name="_Toc97155119"/>
      <w:bookmarkStart w:id="588" w:name="_Toc100767419"/>
      <w:r>
        <w:t>5.8.2.2</w:t>
      </w:r>
      <w:r>
        <w:tab/>
        <w:t>Eees_ACRManagementEvent_Subscribe</w:t>
      </w:r>
      <w:bookmarkEnd w:id="583"/>
      <w:bookmarkEnd w:id="584"/>
      <w:bookmarkEnd w:id="585"/>
      <w:bookmarkEnd w:id="586"/>
      <w:bookmarkEnd w:id="587"/>
      <w:bookmarkEnd w:id="588"/>
    </w:p>
    <w:p w14:paraId="692E1B0B" w14:textId="5A76F1FC" w:rsidR="00571C58" w:rsidRDefault="00571C58" w:rsidP="00571C58">
      <w:pPr>
        <w:pStyle w:val="Heading5"/>
      </w:pPr>
      <w:bookmarkStart w:id="589" w:name="_Toc85734140"/>
      <w:bookmarkStart w:id="590" w:name="_Toc89431439"/>
      <w:bookmarkStart w:id="591" w:name="_Toc97042231"/>
      <w:bookmarkStart w:id="592" w:name="_Toc97045375"/>
      <w:bookmarkStart w:id="593" w:name="_Toc97155120"/>
      <w:bookmarkStart w:id="594" w:name="_Toc100767420"/>
      <w:r>
        <w:t>5.8.2.2.1</w:t>
      </w:r>
      <w:r>
        <w:tab/>
        <w:t>General</w:t>
      </w:r>
      <w:bookmarkEnd w:id="589"/>
      <w:bookmarkEnd w:id="590"/>
      <w:bookmarkEnd w:id="591"/>
      <w:bookmarkEnd w:id="592"/>
      <w:bookmarkEnd w:id="593"/>
      <w:bookmarkEnd w:id="59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595" w:name="_Toc85734141"/>
      <w:bookmarkStart w:id="596" w:name="_Toc89431440"/>
      <w:bookmarkStart w:id="597" w:name="_Toc97042232"/>
      <w:bookmarkStart w:id="598" w:name="_Toc97045376"/>
      <w:bookmarkStart w:id="599" w:name="_Toc97155121"/>
      <w:bookmarkStart w:id="600" w:name="_Toc100767421"/>
      <w:r>
        <w:t>5.8.2.2.2</w:t>
      </w:r>
      <w:r>
        <w:tab/>
        <w:t>EAS requesting to get notifications of ACR management events using Eees_ACRManagementEvent_Subscribe service operation</w:t>
      </w:r>
      <w:bookmarkEnd w:id="595"/>
      <w:bookmarkEnd w:id="596"/>
      <w:bookmarkEnd w:id="597"/>
      <w:bookmarkEnd w:id="598"/>
      <w:bookmarkEnd w:id="599"/>
      <w:bookmarkEnd w:id="600"/>
    </w:p>
    <w:p w14:paraId="27346E8F" w14:textId="12073CEC"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8.7.2.2.3.1.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8.7.5.2.2</w:t>
      </w:r>
      <w:r>
        <w:t>.</w:t>
      </w:r>
    </w:p>
    <w:p w14:paraId="2182218B" w14:textId="3AB8E753"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628F40D4"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2CB6F183"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42D33499" w:rsidR="00571C58" w:rsidRDefault="007876EC" w:rsidP="007876EC">
      <w:pPr>
        <w:pStyle w:val="B2"/>
        <w:rPr>
          <w:lang w:eastAsia="ja-JP"/>
        </w:rPr>
      </w:pPr>
      <w:r>
        <w:rPr>
          <w:lang w:eastAsia="ja-JP"/>
        </w:rPr>
        <w:lastRenderedPageBreak/>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789BE2D5"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Pr>
          <w:lang w:eastAsia="ja-JP"/>
        </w:rPr>
        <w:t>TS</w:t>
      </w:r>
      <w:r w:rsidR="00571C58" w:rsidRPr="00A74501">
        <w:rPr>
          <w:lang w:eastAsia="ja-JP"/>
        </w:rPr>
        <w:t>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0F59F9AC"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007876EC">
        <w:rPr>
          <w:lang w:eastAsia="ja-JP"/>
        </w:rPr>
        <w:t>TS</w:t>
      </w:r>
      <w:r w:rsidRPr="00A74501">
        <w:rPr>
          <w:lang w:eastAsia="ja-JP"/>
        </w:rPr>
        <w:t>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F112B3E"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007876EC">
        <w:rPr>
          <w:lang w:eastAsia="ja-JP"/>
        </w:rPr>
        <w:t>TS</w:t>
      </w:r>
      <w:r w:rsidRPr="00A74501">
        <w:rPr>
          <w:lang w:eastAsia="ja-JP"/>
        </w:rPr>
        <w:t>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CAPIF_Events_API service as specified in </w:t>
      </w:r>
      <w:r w:rsidR="007876EC">
        <w:rPr>
          <w:lang w:eastAsia="ja-JP"/>
        </w:rPr>
        <w:t>TS</w:t>
      </w:r>
      <w:r>
        <w:rPr>
          <w:lang w:eastAsia="ja-JP"/>
        </w:rPr>
        <w:t>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601" w:name="_Toc85734142"/>
      <w:bookmarkStart w:id="602" w:name="_Toc89431441"/>
      <w:bookmarkStart w:id="603" w:name="_Toc97042233"/>
      <w:bookmarkStart w:id="604" w:name="_Toc97045377"/>
      <w:bookmarkStart w:id="605" w:name="_Toc97155122"/>
      <w:bookmarkStart w:id="606" w:name="_Toc100767422"/>
      <w:r>
        <w:t>5.8.2.3</w:t>
      </w:r>
      <w:r>
        <w:tab/>
        <w:t>Eees_ACRManagementEvent_UpdateSubscription</w:t>
      </w:r>
      <w:bookmarkEnd w:id="601"/>
      <w:bookmarkEnd w:id="602"/>
      <w:bookmarkEnd w:id="603"/>
      <w:bookmarkEnd w:id="604"/>
      <w:bookmarkEnd w:id="605"/>
      <w:bookmarkEnd w:id="606"/>
    </w:p>
    <w:p w14:paraId="158E57E5" w14:textId="1C449841" w:rsidR="00571C58" w:rsidRDefault="00571C58" w:rsidP="00571C58">
      <w:pPr>
        <w:pStyle w:val="Heading5"/>
      </w:pPr>
      <w:bookmarkStart w:id="607" w:name="_Toc85734143"/>
      <w:bookmarkStart w:id="608" w:name="_Toc89431442"/>
      <w:bookmarkStart w:id="609" w:name="_Toc97042234"/>
      <w:bookmarkStart w:id="610" w:name="_Toc97045378"/>
      <w:bookmarkStart w:id="611" w:name="_Toc97155123"/>
      <w:bookmarkStart w:id="612" w:name="_Toc100767423"/>
      <w:r>
        <w:t>5.8.2.3.1</w:t>
      </w:r>
      <w:r>
        <w:tab/>
        <w:t>General</w:t>
      </w:r>
      <w:bookmarkEnd w:id="607"/>
      <w:bookmarkEnd w:id="608"/>
      <w:bookmarkEnd w:id="609"/>
      <w:bookmarkEnd w:id="610"/>
      <w:bookmarkEnd w:id="611"/>
      <w:bookmarkEnd w:id="612"/>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13" w:name="_Toc85734144"/>
      <w:bookmarkStart w:id="614" w:name="_Toc89431443"/>
      <w:bookmarkStart w:id="615" w:name="_Toc97042235"/>
      <w:bookmarkStart w:id="616" w:name="_Toc97045379"/>
      <w:bookmarkStart w:id="617" w:name="_Toc97155124"/>
      <w:bookmarkStart w:id="618" w:name="_Toc100767424"/>
      <w:r>
        <w:t>5.8.2.3.2</w:t>
      </w:r>
      <w:r>
        <w:tab/>
        <w:t>EAS updating an existing Individual ACR Management Events Subscription using Eees_ACRManagementEvent_UpdateSubscription service operation</w:t>
      </w:r>
      <w:bookmarkEnd w:id="613"/>
      <w:bookmarkEnd w:id="614"/>
      <w:bookmarkEnd w:id="615"/>
      <w:bookmarkEnd w:id="616"/>
      <w:bookmarkEnd w:id="617"/>
      <w:bookmarkEnd w:id="618"/>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00B4EF46"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Pr>
          <w:lang w:eastAsia="ja-JP"/>
        </w:rPr>
        <w:t>TS</w:t>
      </w:r>
      <w:r w:rsidR="00571C58" w:rsidRPr="00A74501">
        <w:rPr>
          <w:lang w:eastAsia="ja-JP"/>
        </w:rPr>
        <w:t>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384C0CBF"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007876EC">
        <w:rPr>
          <w:lang w:eastAsia="ja-JP"/>
        </w:rPr>
        <w:t>TS</w:t>
      </w:r>
      <w:r w:rsidRPr="00A74501">
        <w:rPr>
          <w:lang w:eastAsia="ja-JP"/>
        </w:rPr>
        <w:t>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619" w:name="_Toc85734145"/>
      <w:bookmarkStart w:id="620" w:name="_Toc89431444"/>
      <w:bookmarkStart w:id="621" w:name="_Toc97042236"/>
      <w:bookmarkStart w:id="622" w:name="_Toc97045380"/>
      <w:bookmarkStart w:id="623" w:name="_Toc97155125"/>
      <w:bookmarkStart w:id="624" w:name="_Toc100767425"/>
      <w:r>
        <w:lastRenderedPageBreak/>
        <w:t>5.8.2.4</w:t>
      </w:r>
      <w:r>
        <w:tab/>
        <w:t>Eees_ACRManagementEvent_Unsubscribe</w:t>
      </w:r>
      <w:bookmarkEnd w:id="619"/>
      <w:bookmarkEnd w:id="620"/>
      <w:bookmarkEnd w:id="621"/>
      <w:bookmarkEnd w:id="622"/>
      <w:bookmarkEnd w:id="623"/>
      <w:bookmarkEnd w:id="624"/>
    </w:p>
    <w:p w14:paraId="034A68F1" w14:textId="302370F4" w:rsidR="00571C58" w:rsidRDefault="00571C58" w:rsidP="00571C58">
      <w:pPr>
        <w:pStyle w:val="Heading5"/>
      </w:pPr>
      <w:bookmarkStart w:id="625" w:name="_Toc85734146"/>
      <w:bookmarkStart w:id="626" w:name="_Toc89431445"/>
      <w:bookmarkStart w:id="627" w:name="_Toc97042237"/>
      <w:bookmarkStart w:id="628" w:name="_Toc97045381"/>
      <w:bookmarkStart w:id="629" w:name="_Toc97155126"/>
      <w:bookmarkStart w:id="630" w:name="_Toc100767426"/>
      <w:r>
        <w:t>5.8.2.4.1</w:t>
      </w:r>
      <w:r>
        <w:tab/>
        <w:t>General</w:t>
      </w:r>
      <w:bookmarkEnd w:id="625"/>
      <w:bookmarkEnd w:id="626"/>
      <w:bookmarkEnd w:id="627"/>
      <w:bookmarkEnd w:id="628"/>
      <w:bookmarkEnd w:id="629"/>
      <w:bookmarkEnd w:id="630"/>
    </w:p>
    <w:p w14:paraId="58A8A3AA" w14:textId="6EF2C097" w:rsidR="00571C58" w:rsidRDefault="00571C58" w:rsidP="00571C58">
      <w:r>
        <w:t xml:space="preserve">This service operation is used by EAS to </w:t>
      </w:r>
      <w:r w:rsidR="004276CC">
        <w:t xml:space="preserve">delete </w:t>
      </w:r>
      <w:r>
        <w:t>an existing ACR Management Events Subscription.</w:t>
      </w:r>
    </w:p>
    <w:p w14:paraId="589BA0DA" w14:textId="71D35345" w:rsidR="00571C58" w:rsidRDefault="00571C58" w:rsidP="00571C58">
      <w:pPr>
        <w:pStyle w:val="Heading5"/>
      </w:pPr>
      <w:bookmarkStart w:id="631" w:name="_Toc85734147"/>
      <w:bookmarkStart w:id="632" w:name="_Toc89431446"/>
      <w:bookmarkStart w:id="633" w:name="_Toc97042238"/>
      <w:bookmarkStart w:id="634" w:name="_Toc97045382"/>
      <w:bookmarkStart w:id="635" w:name="_Toc97155127"/>
      <w:bookmarkStart w:id="636" w:name="_Toc100767427"/>
      <w:r>
        <w:t>5.8.2.4.2</w:t>
      </w:r>
      <w:r>
        <w:tab/>
        <w:t xml:space="preserve">EAS </w:t>
      </w:r>
      <w:r w:rsidR="004276CC">
        <w:t xml:space="preserve">deleting </w:t>
      </w:r>
      <w:r>
        <w:t>an existing Individual ACR Management Events Subscription using Eees_ACRManagementEvent_Unsubscribe service operation</w:t>
      </w:r>
      <w:bookmarkEnd w:id="631"/>
      <w:bookmarkEnd w:id="632"/>
      <w:bookmarkEnd w:id="633"/>
      <w:bookmarkEnd w:id="634"/>
      <w:bookmarkEnd w:id="635"/>
      <w:bookmarkEnd w:id="636"/>
    </w:p>
    <w:p w14:paraId="6576B1D8" w14:textId="1837E7B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w:t>
      </w:r>
    </w:p>
    <w:p w14:paraId="1591A5D4" w14:textId="63165309"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447EFD75"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5389F070"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Heading4"/>
      </w:pPr>
      <w:bookmarkStart w:id="637" w:name="_Toc85734148"/>
      <w:bookmarkStart w:id="638" w:name="_Toc89431447"/>
      <w:bookmarkStart w:id="639" w:name="_Toc97042239"/>
      <w:bookmarkStart w:id="640" w:name="_Toc97045383"/>
      <w:bookmarkStart w:id="641" w:name="_Toc97155128"/>
      <w:bookmarkStart w:id="642" w:name="_Toc100767428"/>
      <w:r>
        <w:t>5.8.2.5</w:t>
      </w:r>
      <w:r>
        <w:tab/>
        <w:t>Eees_ACRManagementEvent_Notify</w:t>
      </w:r>
      <w:bookmarkEnd w:id="637"/>
      <w:bookmarkEnd w:id="638"/>
      <w:bookmarkEnd w:id="639"/>
      <w:bookmarkEnd w:id="640"/>
      <w:bookmarkEnd w:id="641"/>
      <w:bookmarkEnd w:id="642"/>
    </w:p>
    <w:p w14:paraId="3ED20B57" w14:textId="05558D17" w:rsidR="00571C58" w:rsidRDefault="00571C58" w:rsidP="00571C58">
      <w:pPr>
        <w:pStyle w:val="Heading5"/>
      </w:pPr>
      <w:bookmarkStart w:id="643" w:name="_Toc85734149"/>
      <w:bookmarkStart w:id="644" w:name="_Toc89431448"/>
      <w:bookmarkStart w:id="645" w:name="_Toc97042240"/>
      <w:bookmarkStart w:id="646" w:name="_Toc97045384"/>
      <w:bookmarkStart w:id="647" w:name="_Toc97155129"/>
      <w:bookmarkStart w:id="648" w:name="_Toc100767429"/>
      <w:r>
        <w:t>5.8.2.5.1</w:t>
      </w:r>
      <w:r>
        <w:tab/>
        <w:t>General</w:t>
      </w:r>
      <w:bookmarkEnd w:id="643"/>
      <w:bookmarkEnd w:id="644"/>
      <w:bookmarkEnd w:id="645"/>
      <w:bookmarkEnd w:id="646"/>
      <w:bookmarkEnd w:id="647"/>
      <w:bookmarkEnd w:id="648"/>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649" w:name="_Toc85734150"/>
      <w:bookmarkStart w:id="650" w:name="_Toc89431449"/>
      <w:bookmarkStart w:id="651" w:name="_Toc97042241"/>
      <w:bookmarkStart w:id="652" w:name="_Toc97045385"/>
      <w:bookmarkStart w:id="653" w:name="_Toc97155130"/>
      <w:bookmarkStart w:id="654" w:name="_Toc100767430"/>
      <w:r>
        <w:t>5.8.2.5.2</w:t>
      </w:r>
      <w:r>
        <w:tab/>
        <w:t>EAS notifying ACR management events using Eees_ACRManagementEvent_Notify operation</w:t>
      </w:r>
      <w:bookmarkEnd w:id="649"/>
      <w:bookmarkEnd w:id="650"/>
      <w:bookmarkEnd w:id="651"/>
      <w:bookmarkEnd w:id="652"/>
      <w:bookmarkEnd w:id="653"/>
      <w:bookmarkEnd w:id="654"/>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6DD9E422" w:rsidR="003339FD" w:rsidRDefault="003339FD" w:rsidP="003339FD">
      <w:pPr>
        <w:pStyle w:val="Heading2"/>
      </w:pPr>
      <w:bookmarkStart w:id="655" w:name="_Toc85734151"/>
      <w:bookmarkStart w:id="656" w:name="_Toc89431450"/>
      <w:bookmarkStart w:id="657" w:name="_Toc97042242"/>
      <w:bookmarkStart w:id="658" w:name="_Toc97045386"/>
      <w:bookmarkStart w:id="659" w:name="_Toc97155131"/>
      <w:bookmarkStart w:id="660" w:name="_Toc100767431"/>
      <w:r>
        <w:t>5.9</w:t>
      </w:r>
      <w:r>
        <w:tab/>
        <w:t>Eees_</w:t>
      </w:r>
      <w:r w:rsidR="00EB3788">
        <w:t xml:space="preserve">AppContextRelocation </w:t>
      </w:r>
      <w:r>
        <w:t>Service</w:t>
      </w:r>
      <w:bookmarkEnd w:id="655"/>
      <w:bookmarkEnd w:id="656"/>
      <w:bookmarkEnd w:id="657"/>
      <w:bookmarkEnd w:id="658"/>
      <w:bookmarkEnd w:id="659"/>
      <w:bookmarkEnd w:id="660"/>
    </w:p>
    <w:p w14:paraId="328674A3" w14:textId="40833654" w:rsidR="003339FD" w:rsidRDefault="003339FD" w:rsidP="003339FD">
      <w:pPr>
        <w:pStyle w:val="Heading3"/>
      </w:pPr>
      <w:bookmarkStart w:id="661" w:name="_Toc85734152"/>
      <w:bookmarkStart w:id="662" w:name="_Toc89431451"/>
      <w:bookmarkStart w:id="663" w:name="_Toc97042243"/>
      <w:bookmarkStart w:id="664" w:name="_Toc97045387"/>
      <w:bookmarkStart w:id="665" w:name="_Toc97155132"/>
      <w:bookmarkStart w:id="666" w:name="_Toc100767432"/>
      <w:r>
        <w:t>5.9.1</w:t>
      </w:r>
      <w:r>
        <w:tab/>
        <w:t>Service Description</w:t>
      </w:r>
      <w:bookmarkEnd w:id="661"/>
      <w:bookmarkEnd w:id="662"/>
      <w:bookmarkEnd w:id="663"/>
      <w:bookmarkEnd w:id="664"/>
      <w:bookmarkEnd w:id="665"/>
      <w:bookmarkEnd w:id="666"/>
    </w:p>
    <w:p w14:paraId="6B355DE7" w14:textId="5C5BA93D"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2317C338" w:rsidR="003339FD" w:rsidRPr="002C0AC2" w:rsidRDefault="003339FD" w:rsidP="008B2C0F"/>
    <w:p w14:paraId="00B4955B" w14:textId="25F15124" w:rsidR="003339FD" w:rsidRDefault="003339FD" w:rsidP="003339FD">
      <w:pPr>
        <w:pStyle w:val="Heading3"/>
      </w:pPr>
      <w:bookmarkStart w:id="667" w:name="_Toc85734153"/>
      <w:bookmarkStart w:id="668" w:name="_Toc89431452"/>
      <w:bookmarkStart w:id="669" w:name="_Toc97042244"/>
      <w:bookmarkStart w:id="670" w:name="_Toc97045388"/>
      <w:bookmarkStart w:id="671" w:name="_Toc97155133"/>
      <w:bookmarkStart w:id="672" w:name="_Toc100767433"/>
      <w:r>
        <w:t>5.9.2</w:t>
      </w:r>
      <w:r>
        <w:tab/>
        <w:t>Service Operations</w:t>
      </w:r>
      <w:bookmarkEnd w:id="667"/>
      <w:bookmarkEnd w:id="668"/>
      <w:bookmarkEnd w:id="669"/>
      <w:bookmarkEnd w:id="670"/>
      <w:bookmarkEnd w:id="671"/>
      <w:bookmarkEnd w:id="672"/>
    </w:p>
    <w:p w14:paraId="2AD28553" w14:textId="79B6C900" w:rsidR="003339FD" w:rsidRDefault="003339FD" w:rsidP="003339FD">
      <w:pPr>
        <w:pStyle w:val="Heading4"/>
      </w:pPr>
      <w:bookmarkStart w:id="673" w:name="_Toc85734154"/>
      <w:bookmarkStart w:id="674" w:name="_Toc89431453"/>
      <w:bookmarkStart w:id="675" w:name="_Toc97042245"/>
      <w:bookmarkStart w:id="676" w:name="_Toc97045389"/>
      <w:bookmarkStart w:id="677" w:name="_Toc97155134"/>
      <w:bookmarkStart w:id="678" w:name="_Toc100767434"/>
      <w:r>
        <w:t>5.9.2.1</w:t>
      </w:r>
      <w:r>
        <w:tab/>
        <w:t>Introduction</w:t>
      </w:r>
      <w:bookmarkEnd w:id="673"/>
      <w:bookmarkEnd w:id="674"/>
      <w:bookmarkEnd w:id="675"/>
      <w:bookmarkEnd w:id="676"/>
      <w:bookmarkEnd w:id="677"/>
      <w:bookmarkEnd w:id="678"/>
    </w:p>
    <w:p w14:paraId="69517CA5" w14:textId="61A90BE4"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2D3A0DC9"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41EDC">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679" w:name="_Toc85734155"/>
      <w:bookmarkStart w:id="680" w:name="_Toc89431454"/>
      <w:bookmarkStart w:id="681" w:name="_Toc97042246"/>
      <w:bookmarkStart w:id="682" w:name="_Toc97045390"/>
      <w:bookmarkStart w:id="683" w:name="_Toc97155135"/>
      <w:bookmarkStart w:id="684" w:name="_Toc100767435"/>
      <w:r>
        <w:t>5.</w:t>
      </w:r>
      <w:r w:rsidR="00C157E6">
        <w:t>9</w:t>
      </w:r>
      <w:r>
        <w:t>.2.2</w:t>
      </w:r>
      <w:r>
        <w:tab/>
        <w:t>Eees</w:t>
      </w:r>
      <w:r w:rsidR="00CF04A1">
        <w:t>_AppContextRelocation</w:t>
      </w:r>
      <w:r>
        <w:t>_SelectedTargetEAS_Declare</w:t>
      </w:r>
      <w:bookmarkEnd w:id="679"/>
      <w:bookmarkEnd w:id="680"/>
      <w:bookmarkEnd w:id="681"/>
      <w:bookmarkEnd w:id="682"/>
      <w:bookmarkEnd w:id="683"/>
      <w:bookmarkEnd w:id="684"/>
    </w:p>
    <w:p w14:paraId="48A02DED" w14:textId="65D62415" w:rsidR="003339FD" w:rsidRDefault="003339FD" w:rsidP="003339FD">
      <w:pPr>
        <w:pStyle w:val="Heading5"/>
      </w:pPr>
      <w:bookmarkStart w:id="685" w:name="_Toc85734156"/>
      <w:bookmarkStart w:id="686" w:name="_Toc89431455"/>
      <w:bookmarkStart w:id="687" w:name="_Toc97042247"/>
      <w:bookmarkStart w:id="688" w:name="_Toc97045391"/>
      <w:bookmarkStart w:id="689" w:name="_Toc97155136"/>
      <w:bookmarkStart w:id="690" w:name="_Toc100767436"/>
      <w:r>
        <w:t>5.</w:t>
      </w:r>
      <w:r w:rsidR="00C157E6">
        <w:t>9</w:t>
      </w:r>
      <w:r>
        <w:t>.2.2.1</w:t>
      </w:r>
      <w:r>
        <w:tab/>
        <w:t>General</w:t>
      </w:r>
      <w:bookmarkEnd w:id="685"/>
      <w:bookmarkEnd w:id="686"/>
      <w:bookmarkEnd w:id="687"/>
      <w:bookmarkEnd w:id="688"/>
      <w:bookmarkEnd w:id="689"/>
      <w:bookmarkEnd w:id="690"/>
    </w:p>
    <w:p w14:paraId="440EC40D" w14:textId="4D40A8CC" w:rsidR="003339FD" w:rsidRDefault="003339FD" w:rsidP="003339FD">
      <w:r>
        <w:t xml:space="preserve">This service operation is used by S-EAS to declare the selected T-EAS information to the S-EES, as specified in </w:t>
      </w:r>
      <w:r w:rsidR="007876EC">
        <w:t>TS</w:t>
      </w:r>
      <w:r>
        <w:t> 23.558 [2].</w:t>
      </w:r>
    </w:p>
    <w:p w14:paraId="0583F03B" w14:textId="0A96C3DF" w:rsidR="003339FD" w:rsidRDefault="003339FD" w:rsidP="003339FD">
      <w:pPr>
        <w:pStyle w:val="Heading5"/>
      </w:pPr>
      <w:bookmarkStart w:id="691" w:name="_Toc85734157"/>
      <w:bookmarkStart w:id="692" w:name="_Toc89431456"/>
      <w:bookmarkStart w:id="693" w:name="_Toc97042248"/>
      <w:bookmarkStart w:id="694" w:name="_Toc97045392"/>
      <w:bookmarkStart w:id="695" w:name="_Toc97155137"/>
      <w:bookmarkStart w:id="696" w:name="_Toc100767437"/>
      <w:r>
        <w:t>5.</w:t>
      </w:r>
      <w:r w:rsidR="00C157E6">
        <w:t>9</w:t>
      </w:r>
      <w:r>
        <w:t>.2.2.2</w:t>
      </w:r>
      <w:r>
        <w:tab/>
        <w:t>S-EAS informing the S-EES about the selected T-EAS using Eees</w:t>
      </w:r>
      <w:r w:rsidR="00CF04A1">
        <w:t>_AppContextRelocation</w:t>
      </w:r>
      <w:r>
        <w:t>_SelectedTargetEAS_Declare operation</w:t>
      </w:r>
      <w:bookmarkEnd w:id="691"/>
      <w:bookmarkEnd w:id="692"/>
      <w:bookmarkEnd w:id="693"/>
      <w:bookmarkEnd w:id="694"/>
      <w:bookmarkEnd w:id="695"/>
      <w:bookmarkEnd w:id="696"/>
    </w:p>
    <w:p w14:paraId="31A3C22E" w14:textId="2B8A8D57" w:rsidR="003339FD" w:rsidRDefault="003339FD" w:rsidP="003339FD">
      <w:r>
        <w:t xml:space="preserve">To declare the information about the selected T-EAS to the S-EES, the S-EAS shall send a HTTP POST message to the S-EES on the custom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message includes the </w:t>
      </w:r>
      <w:r w:rsidR="00415563" w:rsidRPr="00F31473">
        <w:rPr>
          <w:lang w:eastAsia="zh-CN"/>
        </w:rPr>
        <w:t>AcrDecReq</w:t>
      </w:r>
      <w:r w:rsidR="00415563">
        <w:rPr>
          <w:lang w:eastAsia="zh-CN"/>
        </w:rPr>
        <w:t xml:space="preserve"> data structure with</w:t>
      </w:r>
      <w:r w:rsidR="00415563">
        <w:t xml:space="preserve"> </w:t>
      </w:r>
      <w:r>
        <w:t xml:space="preserve">information about the UE, selected EAS identifier and end point information. </w:t>
      </w:r>
      <w:r w:rsidR="00415563" w:rsidRPr="00F31473">
        <w:rPr>
          <w:lang w:eastAsia="zh-CN"/>
        </w:rPr>
        <w:t>AcrDecReq</w:t>
      </w:r>
      <w:r w:rsidR="00415563">
        <w:rPr>
          <w:lang w:eastAsia="zh-CN"/>
        </w:rPr>
        <w:t xml:space="preserve"> data structure is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EBE6A24" w:rsidR="003339FD" w:rsidRDefault="003339FD" w:rsidP="003339FD">
      <w:pPr>
        <w:pStyle w:val="B10"/>
      </w:pPr>
      <w:r>
        <w:t>3.</w:t>
      </w:r>
      <w:r w:rsidR="003D3487">
        <w:tab/>
      </w:r>
      <w:r>
        <w:t>if the EAS is authorized to declare T-EAS information, then the EES shall;</w:t>
      </w:r>
    </w:p>
    <w:p w14:paraId="0DE0285E" w14:textId="29FACB7C" w:rsidR="003339FD" w:rsidRPr="005D0FC3" w:rsidRDefault="003339FD" w:rsidP="003339FD">
      <w:pPr>
        <w:pStyle w:val="B2"/>
      </w:pPr>
      <w:r w:rsidRPr="005D0FC3">
        <w:t>a.</w:t>
      </w:r>
      <w:r w:rsidR="003D3487">
        <w:tab/>
      </w:r>
      <w:r>
        <w:t>send successful declaration response message to S-EAS;</w:t>
      </w:r>
    </w:p>
    <w:p w14:paraId="61608F15" w14:textId="7D5D0AC2" w:rsidR="003339FD" w:rsidRDefault="003339FD" w:rsidP="00271B0A">
      <w:pPr>
        <w:pStyle w:val="B2"/>
      </w:pPr>
      <w:r w:rsidRPr="00884E63">
        <w:t>b.</w:t>
      </w:r>
      <w:r w:rsidR="003D3487">
        <w:tab/>
      </w:r>
      <w:r w:rsidRPr="00884E63">
        <w:t xml:space="preserve">additionally, the S-EES determines the T-EES based on the declared T-EAS information and may notify the EEC </w:t>
      </w:r>
      <w:r>
        <w:t xml:space="preserve">using the Eees_ACREvents_Notify service operation as specified in </w:t>
      </w:r>
      <w:r w:rsidR="007876EC">
        <w:t>TS</w:t>
      </w:r>
      <w:r>
        <w:t> 24.558 [14]</w:t>
      </w:r>
      <w:r w:rsidRPr="00884E63">
        <w:t>.</w:t>
      </w:r>
    </w:p>
    <w:p w14:paraId="1976F6BE" w14:textId="77777777" w:rsidR="008307FA" w:rsidRPr="00C8565D" w:rsidRDefault="008307FA" w:rsidP="008307FA">
      <w:r w:rsidRPr="00CD4014">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Heading4"/>
      </w:pPr>
      <w:bookmarkStart w:id="697" w:name="_Toc100767438"/>
      <w:r>
        <w:t>5.9.2.3</w:t>
      </w:r>
      <w:r>
        <w:tab/>
        <w:t>Eees_AppContextRelocation_ACRDetermination_Request</w:t>
      </w:r>
      <w:bookmarkEnd w:id="697"/>
    </w:p>
    <w:p w14:paraId="7437446D" w14:textId="77777777" w:rsidR="008307FA" w:rsidRDefault="008307FA" w:rsidP="008307FA">
      <w:pPr>
        <w:pStyle w:val="Heading5"/>
      </w:pPr>
      <w:bookmarkStart w:id="698" w:name="_Toc100767439"/>
      <w:r>
        <w:t>5.9.2.3.1</w:t>
      </w:r>
      <w:r>
        <w:tab/>
        <w:t>General</w:t>
      </w:r>
      <w:bookmarkEnd w:id="69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699" w:name="_Toc100767440"/>
      <w:r>
        <w:t>5.9.2.3.2</w:t>
      </w:r>
      <w:r>
        <w:tab/>
        <w:t>S-EAS request the S-EES to determine the ACR using Eees_AppContextRelocation_ACRDetermination_Request operation</w:t>
      </w:r>
      <w:bookmarkEnd w:id="69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Heading2"/>
      </w:pPr>
      <w:bookmarkStart w:id="700" w:name="_Toc85734158"/>
      <w:bookmarkStart w:id="701" w:name="_Toc89431457"/>
      <w:bookmarkStart w:id="702" w:name="_Toc97042249"/>
      <w:bookmarkStart w:id="703" w:name="_Toc97045393"/>
      <w:bookmarkStart w:id="704" w:name="_Toc97155138"/>
      <w:bookmarkStart w:id="705" w:name="_Toc100767441"/>
      <w:r>
        <w:t>5.10</w:t>
      </w:r>
      <w:r>
        <w:tab/>
        <w:t>Eees_EECContext</w:t>
      </w:r>
      <w:r w:rsidR="00371DF3">
        <w:t>Relocation</w:t>
      </w:r>
      <w:r>
        <w:t xml:space="preserve"> Service</w:t>
      </w:r>
      <w:bookmarkEnd w:id="700"/>
      <w:bookmarkEnd w:id="701"/>
      <w:bookmarkEnd w:id="702"/>
      <w:bookmarkEnd w:id="703"/>
      <w:bookmarkEnd w:id="704"/>
      <w:bookmarkEnd w:id="705"/>
    </w:p>
    <w:p w14:paraId="1AF52FF4" w14:textId="6147FB36" w:rsidR="0013039F" w:rsidRDefault="0013039F" w:rsidP="0013039F">
      <w:pPr>
        <w:pStyle w:val="Heading3"/>
      </w:pPr>
      <w:bookmarkStart w:id="706" w:name="_Toc85734159"/>
      <w:bookmarkStart w:id="707" w:name="_Toc89431458"/>
      <w:bookmarkStart w:id="708" w:name="_Toc97042250"/>
      <w:bookmarkStart w:id="709" w:name="_Toc97045394"/>
      <w:bookmarkStart w:id="710" w:name="_Toc97155139"/>
      <w:bookmarkStart w:id="711" w:name="_Toc100767442"/>
      <w:r>
        <w:t>5.10.1</w:t>
      </w:r>
      <w:r>
        <w:tab/>
        <w:t>Service Description</w:t>
      </w:r>
      <w:bookmarkEnd w:id="706"/>
      <w:bookmarkEnd w:id="707"/>
      <w:bookmarkEnd w:id="708"/>
      <w:bookmarkEnd w:id="709"/>
      <w:bookmarkEnd w:id="710"/>
      <w:bookmarkEnd w:id="711"/>
    </w:p>
    <w:p w14:paraId="4B3D5638" w14:textId="61777607" w:rsidR="0013039F" w:rsidRDefault="00371DF3" w:rsidP="0013039F">
      <w:r>
        <w:t xml:space="preserve">The Eees_EECContextRelocation API enables the EEC context relocation from S-EES to T-EES, </w:t>
      </w:r>
      <w:r w:rsidR="0013039F">
        <w:t xml:space="preserve">as defined in </w:t>
      </w:r>
      <w:r w:rsidR="007876EC">
        <w:t>TS</w:t>
      </w:r>
      <w:r w:rsidR="0013039F">
        <w:t> 23.558 [2]</w:t>
      </w:r>
      <w:r>
        <w:t>.</w:t>
      </w:r>
      <w:r w:rsidR="0013039F">
        <w:t xml:space="preserve"> </w:t>
      </w:r>
      <w:r>
        <w:t xml:space="preserve">The Eees_EECContextRelocation_Pull service operation </w:t>
      </w:r>
      <w:r w:rsidR="0013039F">
        <w:t>enables EEC context relocation from S-EES to T-EES, upon request from the T-EES to S-EES</w:t>
      </w:r>
      <w:r>
        <w:t xml:space="preserve">, as specified by Eees_EECContextPull API in </w:t>
      </w:r>
      <w:r w:rsidR="007876EC">
        <w:t>TS</w:t>
      </w:r>
      <w:r>
        <w:t> 23.558 [2]</w:t>
      </w:r>
      <w:r w:rsidR="0013039F">
        <w:t>.</w:t>
      </w:r>
      <w:r>
        <w:t xml:space="preserve"> The Eees_EECContextRelocation_Push service operation enables EEC context relocation from S-EES to T-EES, upon a request from the S-EES to T-EES, as specified by Eees_EECContextPush API in </w:t>
      </w:r>
      <w:r w:rsidR="007876EC">
        <w:t>TS</w:t>
      </w:r>
      <w:r>
        <w:t> 23.558 [2].</w:t>
      </w:r>
    </w:p>
    <w:p w14:paraId="0B216D20" w14:textId="033D235E" w:rsidR="0013039F" w:rsidRPr="002C0AC2" w:rsidRDefault="0013039F" w:rsidP="008B2C0F"/>
    <w:p w14:paraId="1C6422BE" w14:textId="62EB796C" w:rsidR="0013039F" w:rsidRDefault="0013039F" w:rsidP="0013039F">
      <w:pPr>
        <w:pStyle w:val="Heading3"/>
      </w:pPr>
      <w:bookmarkStart w:id="712" w:name="_Toc85734160"/>
      <w:bookmarkStart w:id="713" w:name="_Toc89431459"/>
      <w:bookmarkStart w:id="714" w:name="_Toc97042251"/>
      <w:bookmarkStart w:id="715" w:name="_Toc97045395"/>
      <w:bookmarkStart w:id="716" w:name="_Toc97155140"/>
      <w:bookmarkStart w:id="717" w:name="_Toc100767443"/>
      <w:r>
        <w:t>5.10.2</w:t>
      </w:r>
      <w:r>
        <w:tab/>
        <w:t>Service Operations</w:t>
      </w:r>
      <w:bookmarkEnd w:id="712"/>
      <w:bookmarkEnd w:id="713"/>
      <w:bookmarkEnd w:id="714"/>
      <w:bookmarkEnd w:id="715"/>
      <w:bookmarkEnd w:id="716"/>
      <w:bookmarkEnd w:id="717"/>
    </w:p>
    <w:p w14:paraId="48959CC1" w14:textId="04E167E5" w:rsidR="0013039F" w:rsidRDefault="0013039F" w:rsidP="0013039F">
      <w:pPr>
        <w:pStyle w:val="Heading4"/>
      </w:pPr>
      <w:bookmarkStart w:id="718" w:name="_Toc85734161"/>
      <w:bookmarkStart w:id="719" w:name="_Toc89431460"/>
      <w:bookmarkStart w:id="720" w:name="_Toc97042252"/>
      <w:bookmarkStart w:id="721" w:name="_Toc97045396"/>
      <w:bookmarkStart w:id="722" w:name="_Toc97155141"/>
      <w:bookmarkStart w:id="723" w:name="_Toc100767444"/>
      <w:r>
        <w:t>5.10.2.1</w:t>
      </w:r>
      <w:r>
        <w:tab/>
        <w:t>Introduction</w:t>
      </w:r>
      <w:bookmarkEnd w:id="718"/>
      <w:bookmarkEnd w:id="719"/>
      <w:bookmarkEnd w:id="720"/>
      <w:bookmarkEnd w:id="721"/>
      <w:bookmarkEnd w:id="722"/>
      <w:bookmarkEnd w:id="723"/>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724" w:name="_Toc85734162"/>
      <w:bookmarkStart w:id="725" w:name="_Toc89431461"/>
      <w:bookmarkStart w:id="726" w:name="_Toc97042253"/>
      <w:bookmarkStart w:id="727" w:name="_Toc97045397"/>
      <w:bookmarkStart w:id="728" w:name="_Toc97155142"/>
      <w:bookmarkStart w:id="729" w:name="_Toc100767445"/>
      <w:r>
        <w:t>5.10.2.2</w:t>
      </w:r>
      <w:r>
        <w:tab/>
        <w:t>Eees_EECContext</w:t>
      </w:r>
      <w:r w:rsidR="00B71F03">
        <w:t>Relocation_</w:t>
      </w:r>
      <w:r>
        <w:t>Pull</w:t>
      </w:r>
      <w:bookmarkEnd w:id="724"/>
      <w:bookmarkEnd w:id="725"/>
      <w:bookmarkEnd w:id="726"/>
      <w:bookmarkEnd w:id="727"/>
      <w:bookmarkEnd w:id="728"/>
      <w:bookmarkEnd w:id="729"/>
    </w:p>
    <w:p w14:paraId="34234D06" w14:textId="2C7FE3A3" w:rsidR="0013039F" w:rsidRDefault="0013039F" w:rsidP="0013039F">
      <w:pPr>
        <w:pStyle w:val="Heading5"/>
      </w:pPr>
      <w:bookmarkStart w:id="730" w:name="_Toc85734163"/>
      <w:bookmarkStart w:id="731" w:name="_Toc89431462"/>
      <w:bookmarkStart w:id="732" w:name="_Toc97042254"/>
      <w:bookmarkStart w:id="733" w:name="_Toc97045398"/>
      <w:bookmarkStart w:id="734" w:name="_Toc97155143"/>
      <w:bookmarkStart w:id="735" w:name="_Toc100767446"/>
      <w:r>
        <w:t>5.10.2.2.1</w:t>
      </w:r>
      <w:r>
        <w:tab/>
        <w:t>General</w:t>
      </w:r>
      <w:bookmarkEnd w:id="730"/>
      <w:bookmarkEnd w:id="731"/>
      <w:bookmarkEnd w:id="732"/>
      <w:bookmarkEnd w:id="733"/>
      <w:bookmarkEnd w:id="734"/>
      <w:bookmarkEnd w:id="735"/>
    </w:p>
    <w:p w14:paraId="494EAE14" w14:textId="5B828C89" w:rsidR="0013039F" w:rsidRDefault="0013039F" w:rsidP="0013039F">
      <w:r>
        <w:t xml:space="preserve">This service operation is used by T-EES to relocate the EEC context information from the S-EES, as specified in </w:t>
      </w:r>
      <w:r w:rsidR="007876EC">
        <w:t>TS</w:t>
      </w:r>
      <w:r>
        <w:t> 23.558 [2].</w:t>
      </w:r>
    </w:p>
    <w:p w14:paraId="6A79195E" w14:textId="55533112" w:rsidR="0013039F" w:rsidRDefault="0013039F" w:rsidP="0013039F">
      <w:pPr>
        <w:pStyle w:val="Heading5"/>
      </w:pPr>
      <w:bookmarkStart w:id="736" w:name="_Toc85734164"/>
      <w:bookmarkStart w:id="737" w:name="_Toc89431463"/>
      <w:bookmarkStart w:id="738" w:name="_Toc97042255"/>
      <w:bookmarkStart w:id="739" w:name="_Toc97045399"/>
      <w:bookmarkStart w:id="740" w:name="_Toc97155144"/>
      <w:bookmarkStart w:id="741" w:name="_Toc100767447"/>
      <w:r>
        <w:t>5.10.2.2.2</w:t>
      </w:r>
      <w:r>
        <w:tab/>
        <w:t>T-EES relocating EEC context information from S-EES to T-EES using Eees_EECContext</w:t>
      </w:r>
      <w:r w:rsidR="00B71F03">
        <w:t>Relocation_</w:t>
      </w:r>
      <w:r>
        <w:t>Pull operation</w:t>
      </w:r>
      <w:bookmarkEnd w:id="736"/>
      <w:bookmarkEnd w:id="737"/>
      <w:bookmarkEnd w:id="738"/>
      <w:bookmarkEnd w:id="739"/>
      <w:bookmarkEnd w:id="740"/>
      <w:bookmarkEnd w:id="741"/>
    </w:p>
    <w:p w14:paraId="2CDFF0E2" w14:textId="2F40D6F8"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lastRenderedPageBreak/>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742" w:name="_Toc97042256"/>
      <w:bookmarkStart w:id="743" w:name="_Toc97045400"/>
      <w:bookmarkStart w:id="744" w:name="_Toc97155145"/>
      <w:bookmarkStart w:id="745" w:name="_Toc100767448"/>
      <w:r>
        <w:t>5.10.2.3</w:t>
      </w:r>
      <w:r>
        <w:tab/>
        <w:t>Eees_EECContextRelocation_Push</w:t>
      </w:r>
      <w:bookmarkEnd w:id="742"/>
      <w:bookmarkEnd w:id="743"/>
      <w:bookmarkEnd w:id="744"/>
      <w:bookmarkEnd w:id="745"/>
    </w:p>
    <w:p w14:paraId="1925259A" w14:textId="77777777" w:rsidR="00F04DD8" w:rsidRDefault="00F04DD8" w:rsidP="00F04DD8">
      <w:pPr>
        <w:pStyle w:val="Heading5"/>
      </w:pPr>
      <w:bookmarkStart w:id="746" w:name="_Toc97042257"/>
      <w:bookmarkStart w:id="747" w:name="_Toc97045401"/>
      <w:bookmarkStart w:id="748" w:name="_Toc97155146"/>
      <w:bookmarkStart w:id="749" w:name="_Toc100767449"/>
      <w:r>
        <w:t>5.10.2.3.1</w:t>
      </w:r>
      <w:r>
        <w:tab/>
        <w:t>General</w:t>
      </w:r>
      <w:bookmarkEnd w:id="746"/>
      <w:bookmarkEnd w:id="747"/>
      <w:bookmarkEnd w:id="748"/>
      <w:bookmarkEnd w:id="749"/>
    </w:p>
    <w:p w14:paraId="41203905" w14:textId="3A56573D" w:rsidR="00F04DD8" w:rsidRDefault="00F04DD8" w:rsidP="00F04DD8">
      <w:r>
        <w:t xml:space="preserve">This service operation is used by S-EES to relocate the EEC context information to the T-EES, as specified in </w:t>
      </w:r>
      <w:r w:rsidR="007876EC">
        <w:t>TS</w:t>
      </w:r>
      <w:r>
        <w:t> 23.558 [2].</w:t>
      </w:r>
    </w:p>
    <w:p w14:paraId="0C3857E0" w14:textId="77777777" w:rsidR="00F04DD8" w:rsidRDefault="00F04DD8" w:rsidP="00F04DD8">
      <w:pPr>
        <w:pStyle w:val="Heading5"/>
      </w:pPr>
      <w:bookmarkStart w:id="750" w:name="_Toc97042258"/>
      <w:bookmarkStart w:id="751" w:name="_Toc97045402"/>
      <w:bookmarkStart w:id="752" w:name="_Toc97155147"/>
      <w:bookmarkStart w:id="753" w:name="_Toc100767450"/>
      <w:r>
        <w:t>5.10.2.3.2</w:t>
      </w:r>
      <w:r>
        <w:tab/>
        <w:t>S-EES relocating EEC context information from S-EES to T-EES using Eees_EECContextRelocation_Push operation</w:t>
      </w:r>
      <w:bookmarkEnd w:id="750"/>
      <w:bookmarkEnd w:id="751"/>
      <w:bookmarkEnd w:id="752"/>
      <w:bookmarkEnd w:id="753"/>
    </w:p>
    <w:p w14:paraId="688FE4CB" w14:textId="4A93A4F9"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2BD130F9" w14:textId="1D82AE75" w:rsidR="00F04DD8" w:rsidRDefault="00F04DD8" w:rsidP="00F04DD8">
      <w:pPr>
        <w:pStyle w:val="B10"/>
      </w:pPr>
      <w:r>
        <w:t>3.</w:t>
      </w:r>
      <w:r w:rsidR="00A5589D">
        <w:tab/>
      </w:r>
      <w:r>
        <w:t xml:space="preserve">if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pPr>
      <w:bookmarkStart w:id="754" w:name="_Toc97042259"/>
      <w:bookmarkStart w:id="755" w:name="_Toc97045403"/>
      <w:bookmarkStart w:id="756" w:name="_Toc97155148"/>
      <w:bookmarkStart w:id="757" w:name="_Toc100767451"/>
      <w:r>
        <w:t>5.11</w:t>
      </w:r>
      <w:r>
        <w:tab/>
      </w:r>
      <w:r w:rsidRPr="00F477AF">
        <w:t>Eees_</w:t>
      </w:r>
      <w:r>
        <w:t>EELManaged</w:t>
      </w:r>
      <w:r w:rsidRPr="00F477AF">
        <w:t>ACR</w:t>
      </w:r>
      <w:r>
        <w:t xml:space="preserve"> Service</w:t>
      </w:r>
      <w:bookmarkEnd w:id="754"/>
      <w:bookmarkEnd w:id="755"/>
      <w:bookmarkEnd w:id="756"/>
      <w:bookmarkEnd w:id="757"/>
    </w:p>
    <w:p w14:paraId="69BD05C7" w14:textId="479F7AD9" w:rsidR="00A5063B" w:rsidRDefault="00A5063B" w:rsidP="00A5063B">
      <w:pPr>
        <w:pStyle w:val="Heading3"/>
      </w:pPr>
      <w:bookmarkStart w:id="758" w:name="_Toc97042260"/>
      <w:bookmarkStart w:id="759" w:name="_Toc97045404"/>
      <w:bookmarkStart w:id="760" w:name="_Toc97155149"/>
      <w:bookmarkStart w:id="761" w:name="_Toc100767452"/>
      <w:r>
        <w:t>5.11.1</w:t>
      </w:r>
      <w:r>
        <w:tab/>
        <w:t>Service Description</w:t>
      </w:r>
      <w:bookmarkEnd w:id="758"/>
      <w:bookmarkEnd w:id="759"/>
      <w:bookmarkEnd w:id="760"/>
      <w:bookmarkEnd w:id="761"/>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762" w:name="_Toc97042261"/>
      <w:bookmarkStart w:id="763" w:name="_Toc97045405"/>
      <w:bookmarkStart w:id="764" w:name="_Toc97155150"/>
      <w:bookmarkStart w:id="765" w:name="_Toc100767453"/>
      <w:r>
        <w:t>5.11.2</w:t>
      </w:r>
      <w:r>
        <w:tab/>
        <w:t>Service Operations</w:t>
      </w:r>
      <w:bookmarkEnd w:id="762"/>
      <w:bookmarkEnd w:id="763"/>
      <w:bookmarkEnd w:id="764"/>
      <w:bookmarkEnd w:id="765"/>
    </w:p>
    <w:p w14:paraId="2FC51C18" w14:textId="10D40E96" w:rsidR="00A5063B" w:rsidRDefault="00A5063B" w:rsidP="00A5063B">
      <w:pPr>
        <w:pStyle w:val="Heading4"/>
      </w:pPr>
      <w:bookmarkStart w:id="766" w:name="_Toc97042262"/>
      <w:bookmarkStart w:id="767" w:name="_Toc97045406"/>
      <w:bookmarkStart w:id="768" w:name="_Toc97155151"/>
      <w:bookmarkStart w:id="769" w:name="_Toc100767454"/>
      <w:r>
        <w:t>5.11.2.1</w:t>
      </w:r>
      <w:r>
        <w:tab/>
        <w:t>Introduction</w:t>
      </w:r>
      <w:bookmarkEnd w:id="766"/>
      <w:bookmarkEnd w:id="767"/>
      <w:bookmarkEnd w:id="768"/>
      <w:bookmarkEnd w:id="769"/>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5063B" w14:paraId="4C473895" w14:textId="77777777" w:rsidTr="004B37D6">
        <w:trPr>
          <w:jc w:val="center"/>
        </w:trPr>
        <w:tc>
          <w:tcPr>
            <w:tcW w:w="3260" w:type="dxa"/>
            <w:shd w:val="clear" w:color="auto" w:fill="D9D9D9"/>
          </w:tcPr>
          <w:p w14:paraId="18EB9044" w14:textId="77777777" w:rsidR="00A5063B" w:rsidRDefault="00A5063B" w:rsidP="004B37D6">
            <w:pPr>
              <w:pStyle w:val="TAH"/>
            </w:pPr>
            <w:r>
              <w:t>Service operation name</w:t>
            </w:r>
          </w:p>
        </w:tc>
        <w:tc>
          <w:tcPr>
            <w:tcW w:w="4395" w:type="dxa"/>
            <w:shd w:val="clear" w:color="auto" w:fill="D9D9D9"/>
          </w:tcPr>
          <w:p w14:paraId="200A4D22" w14:textId="77777777" w:rsidR="00A5063B" w:rsidRDefault="00A5063B" w:rsidP="004B37D6">
            <w:pPr>
              <w:pStyle w:val="TAH"/>
            </w:pPr>
            <w:r>
              <w:t>Description</w:t>
            </w:r>
          </w:p>
        </w:tc>
        <w:tc>
          <w:tcPr>
            <w:tcW w:w="1565" w:type="dxa"/>
            <w:shd w:val="clear" w:color="auto" w:fill="D9D9D9"/>
          </w:tcPr>
          <w:p w14:paraId="463DCF51" w14:textId="77777777" w:rsidR="00A5063B" w:rsidRDefault="00A5063B" w:rsidP="004B37D6">
            <w:pPr>
              <w:pStyle w:val="TAH"/>
            </w:pPr>
            <w:r>
              <w:t>Initiated by</w:t>
            </w:r>
          </w:p>
        </w:tc>
      </w:tr>
      <w:tr w:rsidR="00A5063B" w14:paraId="751B743E" w14:textId="77777777" w:rsidTr="004B37D6">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4B37D6">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4B37D6">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770" w:name="_Toc97042263"/>
      <w:bookmarkStart w:id="771" w:name="_Toc97045407"/>
      <w:bookmarkStart w:id="772" w:name="_Toc97155152"/>
      <w:bookmarkStart w:id="773" w:name="_Toc100767455"/>
      <w:r>
        <w:t>5.11.2.2</w:t>
      </w:r>
      <w:r>
        <w:tab/>
      </w:r>
      <w:r w:rsidRPr="00F477AF">
        <w:t>Eees_</w:t>
      </w:r>
      <w:r>
        <w:t>EELManaged</w:t>
      </w:r>
      <w:r w:rsidRPr="00F477AF">
        <w:t>ACR</w:t>
      </w:r>
      <w:r w:rsidRPr="00F7022F">
        <w:t>_Request</w:t>
      </w:r>
      <w:bookmarkEnd w:id="770"/>
      <w:bookmarkEnd w:id="771"/>
      <w:bookmarkEnd w:id="772"/>
      <w:bookmarkEnd w:id="773"/>
    </w:p>
    <w:p w14:paraId="717B8313" w14:textId="6DD57581" w:rsidR="00A5063B" w:rsidRDefault="00A5063B" w:rsidP="00A5063B">
      <w:pPr>
        <w:pStyle w:val="Heading5"/>
      </w:pPr>
      <w:bookmarkStart w:id="774" w:name="_Toc97042264"/>
      <w:bookmarkStart w:id="775" w:name="_Toc97045408"/>
      <w:bookmarkStart w:id="776" w:name="_Toc97155153"/>
      <w:bookmarkStart w:id="777" w:name="_Toc100767456"/>
      <w:r>
        <w:t>5.11.2.2.1</w:t>
      </w:r>
      <w:r>
        <w:tab/>
        <w:t>General</w:t>
      </w:r>
      <w:bookmarkEnd w:id="774"/>
      <w:bookmarkEnd w:id="775"/>
      <w:bookmarkEnd w:id="776"/>
      <w:bookmarkEnd w:id="77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778" w:name="_Toc97042265"/>
      <w:bookmarkStart w:id="779" w:name="_Toc97045409"/>
      <w:bookmarkStart w:id="780" w:name="_Toc97155154"/>
      <w:bookmarkStart w:id="781" w:name="_Toc100767457"/>
      <w:r>
        <w:t>5.11.2.2.2</w:t>
      </w:r>
      <w:r>
        <w:tab/>
        <w:t>EEL</w:t>
      </w:r>
      <w:r w:rsidRPr="00F7022F">
        <w:t xml:space="preserve"> </w:t>
      </w:r>
      <w:r>
        <w:t>Managed ACR</w:t>
      </w:r>
      <w:r w:rsidRPr="00F7022F">
        <w:t xml:space="preserve"> Request</w:t>
      </w:r>
      <w:bookmarkEnd w:id="778"/>
      <w:bookmarkEnd w:id="779"/>
      <w:bookmarkEnd w:id="780"/>
      <w:bookmarkEnd w:id="781"/>
    </w:p>
    <w:p w14:paraId="34F504E0" w14:textId="77777777" w:rsidR="00A5063B" w:rsidRDefault="00A5063B" w:rsidP="00A5063B">
      <w:bookmarkStart w:id="782" w:name="_Toc510696594"/>
      <w:bookmarkStart w:id="78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BF1D2C"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A5063B">
        <w:t>10</w:t>
      </w:r>
      <w:r w:rsidR="00A5063B" w:rsidRPr="00F3319E">
        <w:t>.6.2.2</w:t>
      </w:r>
      <w:r w:rsidR="00A5063B">
        <w:t>.</w:t>
      </w:r>
    </w:p>
    <w:p w14:paraId="50C6AE12" w14:textId="36914F6E"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t>10</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784" w:name="_Toc97042266"/>
      <w:bookmarkStart w:id="785" w:name="_Toc97045410"/>
      <w:bookmarkStart w:id="786" w:name="_Toc97155155"/>
      <w:bookmarkStart w:id="787" w:name="_Toc100767458"/>
      <w:bookmarkEnd w:id="782"/>
      <w:bookmarkEnd w:id="783"/>
      <w:r>
        <w:t>5.11.2.3</w:t>
      </w:r>
      <w:r>
        <w:tab/>
      </w:r>
      <w:r w:rsidRPr="00F477AF">
        <w:t>Eees_</w:t>
      </w:r>
      <w:r>
        <w:t>EELManaged</w:t>
      </w:r>
      <w:r w:rsidRPr="00F477AF">
        <w:t>ACR</w:t>
      </w:r>
      <w:r w:rsidRPr="00F7022F">
        <w:t>_</w:t>
      </w:r>
      <w:r>
        <w:t>Subscribe</w:t>
      </w:r>
      <w:bookmarkEnd w:id="784"/>
      <w:bookmarkEnd w:id="785"/>
      <w:bookmarkEnd w:id="786"/>
      <w:bookmarkEnd w:id="787"/>
    </w:p>
    <w:p w14:paraId="594F515F" w14:textId="0BDDEA99" w:rsidR="00A5063B" w:rsidRDefault="00A5063B" w:rsidP="00A5063B">
      <w:pPr>
        <w:pStyle w:val="Heading5"/>
      </w:pPr>
      <w:bookmarkStart w:id="788" w:name="_Toc97042267"/>
      <w:bookmarkStart w:id="789" w:name="_Toc97045411"/>
      <w:bookmarkStart w:id="790" w:name="_Toc97155156"/>
      <w:bookmarkStart w:id="791" w:name="_Toc100767459"/>
      <w:r>
        <w:t>5.11.2.3.1</w:t>
      </w:r>
      <w:r>
        <w:tab/>
        <w:t>General</w:t>
      </w:r>
      <w:bookmarkEnd w:id="788"/>
      <w:bookmarkEnd w:id="789"/>
      <w:bookmarkEnd w:id="790"/>
      <w:bookmarkEnd w:id="79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792" w:name="_Toc97042268"/>
      <w:bookmarkStart w:id="793" w:name="_Toc97045412"/>
      <w:bookmarkStart w:id="794" w:name="_Toc97155157"/>
      <w:bookmarkStart w:id="795" w:name="_Toc100767460"/>
      <w:r>
        <w:t>5.11.2.3.2</w:t>
      </w:r>
      <w:r>
        <w:tab/>
        <w:t>Subscribe to ACT status information reporting</w:t>
      </w:r>
      <w:bookmarkEnd w:id="792"/>
      <w:bookmarkEnd w:id="793"/>
      <w:bookmarkEnd w:id="794"/>
      <w:bookmarkEnd w:id="79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4FDE8F03"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t>10</w:t>
      </w:r>
      <w:r w:rsidRPr="00F3319E">
        <w:t>.6.2.</w:t>
      </w:r>
      <w:r>
        <w:t>4.</w:t>
      </w:r>
    </w:p>
    <w:p w14:paraId="7BE823C7" w14:textId="666DEEE6"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t>10</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796" w:name="_Toc97042269"/>
      <w:bookmarkStart w:id="797" w:name="_Toc97045413"/>
      <w:bookmarkStart w:id="798" w:name="_Toc97155158"/>
      <w:bookmarkStart w:id="799" w:name="_Toc100767461"/>
      <w:r>
        <w:t>5.11.2.4</w:t>
      </w:r>
      <w:r>
        <w:tab/>
      </w:r>
      <w:r w:rsidRPr="00F477AF">
        <w:t>Eees_</w:t>
      </w:r>
      <w:r>
        <w:t>EELManaged</w:t>
      </w:r>
      <w:r w:rsidRPr="00F477AF">
        <w:t>ACR</w:t>
      </w:r>
      <w:r w:rsidRPr="00F7022F">
        <w:t>_</w:t>
      </w:r>
      <w:r>
        <w:t>Notify</w:t>
      </w:r>
      <w:bookmarkEnd w:id="796"/>
      <w:bookmarkEnd w:id="797"/>
      <w:bookmarkEnd w:id="798"/>
      <w:bookmarkEnd w:id="799"/>
    </w:p>
    <w:p w14:paraId="1B0B555D" w14:textId="4803D39C" w:rsidR="00A5063B" w:rsidRDefault="00A5063B" w:rsidP="00A5063B">
      <w:pPr>
        <w:pStyle w:val="Heading5"/>
      </w:pPr>
      <w:bookmarkStart w:id="800" w:name="_Toc97042270"/>
      <w:bookmarkStart w:id="801" w:name="_Toc97045414"/>
      <w:bookmarkStart w:id="802" w:name="_Toc97155159"/>
      <w:bookmarkStart w:id="803" w:name="_Toc100767462"/>
      <w:r>
        <w:t>5.11.2.4.1</w:t>
      </w:r>
      <w:r>
        <w:tab/>
        <w:t>General</w:t>
      </w:r>
      <w:bookmarkEnd w:id="800"/>
      <w:bookmarkEnd w:id="801"/>
      <w:bookmarkEnd w:id="802"/>
      <w:bookmarkEnd w:id="803"/>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804" w:name="_Toc97042271"/>
      <w:bookmarkStart w:id="805" w:name="_Toc97045415"/>
      <w:bookmarkStart w:id="806" w:name="_Toc97155160"/>
      <w:bookmarkStart w:id="807" w:name="_Toc100767463"/>
      <w:r>
        <w:t>5.11.2.4.2</w:t>
      </w:r>
      <w:r>
        <w:tab/>
        <w:t>ACT</w:t>
      </w:r>
      <w:r w:rsidRPr="00A076E8">
        <w:t xml:space="preserve"> Status Notification</w:t>
      </w:r>
      <w:bookmarkEnd w:id="804"/>
      <w:bookmarkEnd w:id="805"/>
      <w:bookmarkEnd w:id="806"/>
      <w:bookmarkEnd w:id="807"/>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3DBC6320"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t>10</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808" w:name="_Toc97042272"/>
      <w:bookmarkStart w:id="809" w:name="_Toc97045416"/>
      <w:bookmarkStart w:id="810" w:name="_Toc97155161"/>
      <w:bookmarkStart w:id="811" w:name="_Toc100767464"/>
      <w:r>
        <w:t>5.12</w:t>
      </w:r>
      <w:r>
        <w:tab/>
      </w:r>
      <w:r w:rsidRPr="00310802">
        <w:t>Eees_ACRStatusUpdate</w:t>
      </w:r>
      <w:r>
        <w:t xml:space="preserve"> Service</w:t>
      </w:r>
      <w:bookmarkEnd w:id="808"/>
      <w:bookmarkEnd w:id="809"/>
      <w:bookmarkEnd w:id="810"/>
      <w:bookmarkEnd w:id="811"/>
    </w:p>
    <w:p w14:paraId="5BDDA534" w14:textId="17564859" w:rsidR="004A7FAD" w:rsidRDefault="004A7FAD" w:rsidP="004A7FAD">
      <w:pPr>
        <w:pStyle w:val="Heading3"/>
      </w:pPr>
      <w:bookmarkStart w:id="812" w:name="_Toc97042273"/>
      <w:bookmarkStart w:id="813" w:name="_Toc97045417"/>
      <w:bookmarkStart w:id="814" w:name="_Toc97155162"/>
      <w:bookmarkStart w:id="815" w:name="_Toc100767465"/>
      <w:r>
        <w:t>5.12.1</w:t>
      </w:r>
      <w:r>
        <w:tab/>
        <w:t>Service Description</w:t>
      </w:r>
      <w:bookmarkEnd w:id="812"/>
      <w:bookmarkEnd w:id="813"/>
      <w:bookmarkEnd w:id="814"/>
      <w:bookmarkEnd w:id="815"/>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816" w:name="_Toc97042274"/>
      <w:bookmarkStart w:id="817" w:name="_Toc97045418"/>
      <w:bookmarkStart w:id="818" w:name="_Toc97155163"/>
      <w:bookmarkStart w:id="819" w:name="_Toc100767466"/>
      <w:r>
        <w:t>5.12.2</w:t>
      </w:r>
      <w:r>
        <w:tab/>
        <w:t>Service Operations</w:t>
      </w:r>
      <w:bookmarkEnd w:id="816"/>
      <w:bookmarkEnd w:id="817"/>
      <w:bookmarkEnd w:id="818"/>
      <w:bookmarkEnd w:id="819"/>
    </w:p>
    <w:p w14:paraId="5071DAF4" w14:textId="51E871B4" w:rsidR="004A7FAD" w:rsidRDefault="004A7FAD" w:rsidP="004A7FAD">
      <w:pPr>
        <w:pStyle w:val="Heading4"/>
      </w:pPr>
      <w:bookmarkStart w:id="820" w:name="_Toc97042275"/>
      <w:bookmarkStart w:id="821" w:name="_Toc97045419"/>
      <w:bookmarkStart w:id="822" w:name="_Toc97155164"/>
      <w:bookmarkStart w:id="823" w:name="_Toc100767467"/>
      <w:r>
        <w:t>5.12.2.1</w:t>
      </w:r>
      <w:r>
        <w:tab/>
        <w:t>Introduction</w:t>
      </w:r>
      <w:bookmarkEnd w:id="820"/>
      <w:bookmarkEnd w:id="821"/>
      <w:bookmarkEnd w:id="822"/>
      <w:bookmarkEnd w:id="82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lastRenderedPageBreak/>
        <w:t xml:space="preserve">Table 5.12.2.1-1: </w:t>
      </w:r>
      <w:r w:rsidRPr="00310802">
        <w:t>Eees_ACRStatusUpdate</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A7FAD" w14:paraId="5B379592" w14:textId="77777777" w:rsidTr="00870C73">
        <w:trPr>
          <w:jc w:val="center"/>
        </w:trPr>
        <w:tc>
          <w:tcPr>
            <w:tcW w:w="3260" w:type="dxa"/>
            <w:shd w:val="clear" w:color="auto" w:fill="D9D9D9"/>
          </w:tcPr>
          <w:p w14:paraId="7BAAC9ED" w14:textId="77777777" w:rsidR="004A7FAD" w:rsidRDefault="004A7FAD" w:rsidP="00870C73">
            <w:pPr>
              <w:pStyle w:val="TAH"/>
            </w:pPr>
            <w:r>
              <w:t>Service operation name</w:t>
            </w:r>
          </w:p>
        </w:tc>
        <w:tc>
          <w:tcPr>
            <w:tcW w:w="4395" w:type="dxa"/>
            <w:shd w:val="clear" w:color="auto" w:fill="D9D9D9"/>
          </w:tcPr>
          <w:p w14:paraId="62117CB6" w14:textId="77777777" w:rsidR="004A7FAD" w:rsidRDefault="004A7FAD" w:rsidP="00870C73">
            <w:pPr>
              <w:pStyle w:val="TAH"/>
            </w:pPr>
            <w:r>
              <w:t>Description</w:t>
            </w:r>
          </w:p>
        </w:tc>
        <w:tc>
          <w:tcPr>
            <w:tcW w:w="1565" w:type="dxa"/>
            <w:shd w:val="clear" w:color="auto" w:fill="D9D9D9"/>
          </w:tcPr>
          <w:p w14:paraId="53EA3672" w14:textId="77777777" w:rsidR="004A7FAD" w:rsidRDefault="004A7FAD" w:rsidP="00870C73">
            <w:pPr>
              <w:pStyle w:val="TAH"/>
            </w:pPr>
            <w:r>
              <w:t>Initiated by</w:t>
            </w:r>
          </w:p>
        </w:tc>
      </w:tr>
      <w:tr w:rsidR="004A7FAD" w14:paraId="32E129CC" w14:textId="77777777" w:rsidTr="00870C73">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824" w:name="_Toc97042276"/>
      <w:bookmarkStart w:id="825" w:name="_Toc97045420"/>
      <w:bookmarkStart w:id="826" w:name="_Toc97155165"/>
      <w:bookmarkStart w:id="827" w:name="_Toc100767468"/>
      <w:r>
        <w:t>5.12.2.2</w:t>
      </w:r>
      <w:r>
        <w:tab/>
      </w:r>
      <w:r w:rsidRPr="00F7022F">
        <w:t>Eees_ACRStatusUpdate_Request</w:t>
      </w:r>
      <w:bookmarkEnd w:id="824"/>
      <w:bookmarkEnd w:id="825"/>
      <w:bookmarkEnd w:id="826"/>
      <w:bookmarkEnd w:id="827"/>
    </w:p>
    <w:p w14:paraId="00F4874D" w14:textId="4CB8EB93" w:rsidR="004A7FAD" w:rsidRDefault="004A7FAD" w:rsidP="004A7FAD">
      <w:pPr>
        <w:pStyle w:val="Heading5"/>
      </w:pPr>
      <w:bookmarkStart w:id="828" w:name="_Toc97042277"/>
      <w:bookmarkStart w:id="829" w:name="_Toc97045421"/>
      <w:bookmarkStart w:id="830" w:name="_Toc97155166"/>
      <w:bookmarkStart w:id="831" w:name="_Toc100767469"/>
      <w:r>
        <w:t>5.12.2.2.1</w:t>
      </w:r>
      <w:r>
        <w:tab/>
        <w:t>General</w:t>
      </w:r>
      <w:bookmarkEnd w:id="828"/>
      <w:bookmarkEnd w:id="829"/>
      <w:bookmarkEnd w:id="830"/>
      <w:bookmarkEnd w:id="83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832" w:name="_Toc97042278"/>
      <w:bookmarkStart w:id="833" w:name="_Toc97045422"/>
      <w:bookmarkStart w:id="834" w:name="_Toc97155167"/>
      <w:bookmarkStart w:id="835" w:name="_Toc100767470"/>
      <w:r>
        <w:t>5.12.2.2.2</w:t>
      </w:r>
      <w:r>
        <w:tab/>
        <w:t>ACR Status Update Request</w:t>
      </w:r>
      <w:bookmarkEnd w:id="832"/>
      <w:bookmarkEnd w:id="833"/>
      <w:bookmarkEnd w:id="834"/>
      <w:bookmarkEnd w:id="83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3BC9394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A7FAD">
        <w:t>11</w:t>
      </w:r>
      <w:r w:rsidR="004A7FAD" w:rsidRPr="00CC50D2">
        <w:t>.6.2.2</w:t>
      </w:r>
      <w:r w:rsidR="004A7FAD">
        <w:t>.</w:t>
      </w:r>
    </w:p>
    <w:p w14:paraId="00AE5BBA" w14:textId="06450641"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11</w:t>
      </w:r>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13171A8B" w:rsidR="004A7FAD" w:rsidRPr="00095CF4" w:rsidRDefault="004A7FAD" w:rsidP="009250BF"/>
    <w:p w14:paraId="2F41A661" w14:textId="7299391D" w:rsidR="00CC1923" w:rsidRPr="004D3578" w:rsidRDefault="001C3C86" w:rsidP="00CC1923">
      <w:pPr>
        <w:pStyle w:val="Heading1"/>
      </w:pPr>
      <w:bookmarkStart w:id="836" w:name="_Toc85734180"/>
      <w:bookmarkStart w:id="837" w:name="_Toc89431479"/>
      <w:bookmarkStart w:id="838" w:name="_Toc97042287"/>
      <w:bookmarkStart w:id="839" w:name="_Toc97045431"/>
      <w:bookmarkStart w:id="840" w:name="_Toc97155176"/>
      <w:bookmarkStart w:id="841" w:name="_Toc100767471"/>
      <w:r>
        <w:t>6</w:t>
      </w:r>
      <w:r w:rsidR="00BA077D">
        <w:tab/>
        <w:t xml:space="preserve">Services offered by </w:t>
      </w:r>
      <w:r w:rsidR="00CC1923">
        <w:t xml:space="preserve">Edge </w:t>
      </w:r>
      <w:r w:rsidR="00BA077D">
        <w:t>Configuration</w:t>
      </w:r>
      <w:r w:rsidR="00CC1923">
        <w:t xml:space="preserve"> Server</w:t>
      </w:r>
      <w:bookmarkEnd w:id="836"/>
      <w:bookmarkEnd w:id="837"/>
      <w:bookmarkEnd w:id="838"/>
      <w:bookmarkEnd w:id="839"/>
      <w:bookmarkEnd w:id="840"/>
      <w:bookmarkEnd w:id="841"/>
    </w:p>
    <w:p w14:paraId="0498B521" w14:textId="1A8FCCCC" w:rsidR="00CC1923" w:rsidRDefault="001C3C86" w:rsidP="00CC1923">
      <w:pPr>
        <w:pStyle w:val="Heading2"/>
      </w:pPr>
      <w:bookmarkStart w:id="842" w:name="_Toc85734181"/>
      <w:bookmarkStart w:id="843" w:name="_Toc89431480"/>
      <w:bookmarkStart w:id="844" w:name="_Toc97042288"/>
      <w:bookmarkStart w:id="845" w:name="_Toc97045432"/>
      <w:bookmarkStart w:id="846" w:name="_Toc97155177"/>
      <w:bookmarkStart w:id="847" w:name="_Toc100767472"/>
      <w:r>
        <w:t>6</w:t>
      </w:r>
      <w:r w:rsidR="00CC1923">
        <w:t>.1</w:t>
      </w:r>
      <w:r w:rsidR="00CC1923">
        <w:tab/>
        <w:t>Introduction</w:t>
      </w:r>
      <w:bookmarkEnd w:id="842"/>
      <w:bookmarkEnd w:id="843"/>
      <w:bookmarkEnd w:id="844"/>
      <w:bookmarkEnd w:id="845"/>
      <w:bookmarkEnd w:id="846"/>
      <w:bookmarkEnd w:id="847"/>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lastRenderedPageBreak/>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71C58">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750DC9A3" w:rsidR="00245E8D" w:rsidRDefault="00245E8D" w:rsidP="00245E8D">
            <w:pPr>
              <w:pStyle w:val="TAL"/>
              <w:rPr>
                <w:noProof/>
                <w:lang w:eastAsia="zh-CN"/>
              </w:rPr>
            </w:pPr>
            <w:r>
              <w:rPr>
                <w:noProof/>
                <w:lang w:eastAsia="zh-CN"/>
              </w:rPr>
              <w:t>A.10</w:t>
            </w:r>
          </w:p>
        </w:tc>
      </w:tr>
      <w:tr w:rsidR="00245E8D" w14:paraId="35455C60" w14:textId="77777777" w:rsidTr="00571C58">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1CF2F8AD" w:rsidR="00245E8D" w:rsidRDefault="00245E8D" w:rsidP="00245E8D">
            <w:pPr>
              <w:pStyle w:val="TAL"/>
              <w:rPr>
                <w:noProof/>
                <w:lang w:eastAsia="zh-CN"/>
              </w:rPr>
            </w:pPr>
            <w:r>
              <w:rPr>
                <w:noProof/>
                <w:lang w:eastAsia="zh-CN"/>
              </w:rPr>
              <w:t>A.11</w:t>
            </w:r>
          </w:p>
        </w:tc>
      </w:tr>
    </w:tbl>
    <w:p w14:paraId="5C8E2EC4" w14:textId="7F82DDFF" w:rsidR="00511F30" w:rsidRDefault="00511F30" w:rsidP="006766F1"/>
    <w:p w14:paraId="070DADF7" w14:textId="44E41F8C" w:rsidR="00511F30" w:rsidRDefault="00B42352" w:rsidP="00511F30">
      <w:pPr>
        <w:pStyle w:val="Heading2"/>
      </w:pPr>
      <w:bookmarkStart w:id="848" w:name="_Toc85734182"/>
      <w:bookmarkStart w:id="849" w:name="_Toc89431481"/>
      <w:bookmarkStart w:id="850" w:name="_Toc97042289"/>
      <w:bookmarkStart w:id="851" w:name="_Toc97045433"/>
      <w:bookmarkStart w:id="852" w:name="_Toc97155178"/>
      <w:bookmarkStart w:id="853" w:name="_Toc100767473"/>
      <w:r>
        <w:t>6.2</w:t>
      </w:r>
      <w:r w:rsidR="00511F30">
        <w:tab/>
        <w:t>Eecs_EESRegistration Service</w:t>
      </w:r>
      <w:bookmarkEnd w:id="848"/>
      <w:bookmarkEnd w:id="849"/>
      <w:bookmarkEnd w:id="850"/>
      <w:bookmarkEnd w:id="851"/>
      <w:bookmarkEnd w:id="852"/>
      <w:bookmarkEnd w:id="853"/>
      <w:r w:rsidR="00511F30">
        <w:t xml:space="preserve">  </w:t>
      </w:r>
    </w:p>
    <w:p w14:paraId="32D78232" w14:textId="430B7EA6" w:rsidR="00511F30" w:rsidRDefault="00B42352" w:rsidP="00511F30">
      <w:pPr>
        <w:pStyle w:val="Heading3"/>
      </w:pPr>
      <w:bookmarkStart w:id="854" w:name="_Toc85734183"/>
      <w:bookmarkStart w:id="855" w:name="_Toc89431482"/>
      <w:bookmarkStart w:id="856" w:name="_Toc97042290"/>
      <w:bookmarkStart w:id="857" w:name="_Toc97045434"/>
      <w:bookmarkStart w:id="858" w:name="_Toc97155179"/>
      <w:bookmarkStart w:id="859" w:name="_Toc100767474"/>
      <w:r>
        <w:t>6.2</w:t>
      </w:r>
      <w:r w:rsidR="00511F30">
        <w:t>.1</w:t>
      </w:r>
      <w:r w:rsidR="00511F30">
        <w:tab/>
        <w:t>Service Description</w:t>
      </w:r>
      <w:bookmarkEnd w:id="854"/>
      <w:bookmarkEnd w:id="855"/>
      <w:bookmarkEnd w:id="856"/>
      <w:bookmarkEnd w:id="857"/>
      <w:bookmarkEnd w:id="858"/>
      <w:bookmarkEnd w:id="859"/>
    </w:p>
    <w:p w14:paraId="10AA8B1D" w14:textId="0E44567F" w:rsidR="00511F30" w:rsidRDefault="00511F30" w:rsidP="00511F30">
      <w:r>
        <w:t xml:space="preserve">The Eecs_EESRegistration API, as defined in </w:t>
      </w:r>
      <w:r w:rsidR="007876EC">
        <w:t>TS</w:t>
      </w:r>
      <w:r>
        <w:t> 23.558 [2], allows an Edge Enabler Server via Eecs interface to register, update its registration and deregister at a given Edge Configuration Server.</w:t>
      </w:r>
    </w:p>
    <w:p w14:paraId="79A78DEE" w14:textId="640DE06C" w:rsidR="00511F30" w:rsidRDefault="00511F30" w:rsidP="008B2C0F"/>
    <w:p w14:paraId="2BFCDEB8" w14:textId="2D26E423" w:rsidR="00511F30" w:rsidRDefault="00B42352" w:rsidP="00511F30">
      <w:pPr>
        <w:pStyle w:val="Heading3"/>
      </w:pPr>
      <w:bookmarkStart w:id="860" w:name="_Toc85734184"/>
      <w:bookmarkStart w:id="861" w:name="_Toc89431483"/>
      <w:bookmarkStart w:id="862" w:name="_Toc97042291"/>
      <w:bookmarkStart w:id="863" w:name="_Toc97045435"/>
      <w:bookmarkStart w:id="864" w:name="_Toc97155180"/>
      <w:bookmarkStart w:id="865" w:name="_Toc100767475"/>
      <w:r>
        <w:t>6.2</w:t>
      </w:r>
      <w:r w:rsidR="00511F30">
        <w:t>.2</w:t>
      </w:r>
      <w:r w:rsidR="00511F30">
        <w:tab/>
        <w:t>Service Operations</w:t>
      </w:r>
      <w:bookmarkEnd w:id="860"/>
      <w:bookmarkEnd w:id="861"/>
      <w:bookmarkEnd w:id="862"/>
      <w:bookmarkEnd w:id="863"/>
      <w:bookmarkEnd w:id="864"/>
      <w:bookmarkEnd w:id="865"/>
    </w:p>
    <w:p w14:paraId="1EF90B0B" w14:textId="345467F3" w:rsidR="00511F30" w:rsidRDefault="00B42352" w:rsidP="00511F30">
      <w:pPr>
        <w:pStyle w:val="Heading4"/>
      </w:pPr>
      <w:bookmarkStart w:id="866" w:name="_Toc85734185"/>
      <w:bookmarkStart w:id="867" w:name="_Toc89431484"/>
      <w:bookmarkStart w:id="868" w:name="_Toc97042292"/>
      <w:bookmarkStart w:id="869" w:name="_Toc97045436"/>
      <w:bookmarkStart w:id="870" w:name="_Toc97155181"/>
      <w:bookmarkStart w:id="871" w:name="_Toc100767476"/>
      <w:r>
        <w:t>6.2</w:t>
      </w:r>
      <w:r w:rsidR="00511F30">
        <w:t>.2.1</w:t>
      </w:r>
      <w:r w:rsidR="00511F30">
        <w:tab/>
        <w:t>Introduction</w:t>
      </w:r>
      <w:bookmarkEnd w:id="866"/>
      <w:bookmarkEnd w:id="867"/>
      <w:bookmarkEnd w:id="868"/>
      <w:bookmarkEnd w:id="869"/>
      <w:bookmarkEnd w:id="870"/>
      <w:bookmarkEnd w:id="871"/>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872" w:name="_Toc85734186"/>
      <w:bookmarkStart w:id="873" w:name="_Toc89431485"/>
      <w:bookmarkStart w:id="874" w:name="_Toc97042293"/>
      <w:bookmarkStart w:id="875" w:name="_Toc97045437"/>
      <w:bookmarkStart w:id="876" w:name="_Toc97155182"/>
      <w:bookmarkStart w:id="877" w:name="_Toc100767477"/>
      <w:r>
        <w:t>6.</w:t>
      </w:r>
      <w:r w:rsidR="00B42352">
        <w:t>2</w:t>
      </w:r>
      <w:r>
        <w:t>.2.2</w:t>
      </w:r>
      <w:r>
        <w:tab/>
        <w:t>Eecs_EESRegistration_Request</w:t>
      </w:r>
      <w:bookmarkEnd w:id="872"/>
      <w:bookmarkEnd w:id="873"/>
      <w:bookmarkEnd w:id="874"/>
      <w:bookmarkEnd w:id="875"/>
      <w:bookmarkEnd w:id="876"/>
      <w:bookmarkEnd w:id="877"/>
    </w:p>
    <w:p w14:paraId="637BDF91" w14:textId="49E05086" w:rsidR="00511F30" w:rsidRDefault="00B42352" w:rsidP="00511F30">
      <w:pPr>
        <w:pStyle w:val="Heading5"/>
      </w:pPr>
      <w:bookmarkStart w:id="878" w:name="_Toc85734187"/>
      <w:bookmarkStart w:id="879" w:name="_Toc89431486"/>
      <w:bookmarkStart w:id="880" w:name="_Toc97042294"/>
      <w:bookmarkStart w:id="881" w:name="_Toc97045438"/>
      <w:bookmarkStart w:id="882" w:name="_Toc97155183"/>
      <w:bookmarkStart w:id="883" w:name="_Toc100767478"/>
      <w:r>
        <w:t>6.2</w:t>
      </w:r>
      <w:r w:rsidR="00511F30">
        <w:t>.2.2.1</w:t>
      </w:r>
      <w:r w:rsidR="00511F30">
        <w:tab/>
        <w:t>General</w:t>
      </w:r>
      <w:bookmarkEnd w:id="878"/>
      <w:bookmarkEnd w:id="879"/>
      <w:bookmarkEnd w:id="880"/>
      <w:bookmarkEnd w:id="881"/>
      <w:bookmarkEnd w:id="882"/>
      <w:bookmarkEnd w:id="88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884" w:name="_Toc85734188"/>
      <w:bookmarkStart w:id="885" w:name="_Toc89431487"/>
      <w:bookmarkStart w:id="886" w:name="_Toc97042295"/>
      <w:bookmarkStart w:id="887" w:name="_Toc97045439"/>
      <w:bookmarkStart w:id="888" w:name="_Toc97155184"/>
      <w:bookmarkStart w:id="889" w:name="_Toc100767479"/>
      <w:r>
        <w:t>6.2</w:t>
      </w:r>
      <w:r w:rsidR="00511F30">
        <w:t>.2.2.2</w:t>
      </w:r>
      <w:r w:rsidR="00511F30">
        <w:tab/>
        <w:t>EES registering to ECS using Eecs_EESRegistration_Request operation</w:t>
      </w:r>
      <w:bookmarkEnd w:id="884"/>
      <w:bookmarkEnd w:id="885"/>
      <w:bookmarkEnd w:id="886"/>
      <w:bookmarkEnd w:id="887"/>
      <w:bookmarkEnd w:id="888"/>
      <w:bookmarkEnd w:id="88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lastRenderedPageBreak/>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890" w:name="_Toc85734189"/>
      <w:bookmarkStart w:id="891" w:name="_Toc89431488"/>
      <w:bookmarkStart w:id="892" w:name="_Toc97042296"/>
      <w:bookmarkStart w:id="893" w:name="_Toc97045440"/>
      <w:bookmarkStart w:id="894" w:name="_Toc97155185"/>
      <w:bookmarkStart w:id="895" w:name="_Toc100767480"/>
      <w:r>
        <w:t>6.</w:t>
      </w:r>
      <w:r w:rsidR="00B42352">
        <w:t>2</w:t>
      </w:r>
      <w:r>
        <w:t>.2.3</w:t>
      </w:r>
      <w:r>
        <w:tab/>
        <w:t>Eecs_EESRegistration_Update</w:t>
      </w:r>
      <w:bookmarkEnd w:id="890"/>
      <w:bookmarkEnd w:id="891"/>
      <w:bookmarkEnd w:id="892"/>
      <w:bookmarkEnd w:id="893"/>
      <w:bookmarkEnd w:id="894"/>
      <w:bookmarkEnd w:id="895"/>
    </w:p>
    <w:p w14:paraId="1A9800B6" w14:textId="4DF83758" w:rsidR="00511F30" w:rsidRDefault="00B42352" w:rsidP="00511F30">
      <w:pPr>
        <w:pStyle w:val="Heading5"/>
      </w:pPr>
      <w:bookmarkStart w:id="896" w:name="_Toc85734190"/>
      <w:bookmarkStart w:id="897" w:name="_Toc89431489"/>
      <w:bookmarkStart w:id="898" w:name="_Toc97042297"/>
      <w:bookmarkStart w:id="899" w:name="_Toc97045441"/>
      <w:bookmarkStart w:id="900" w:name="_Toc97155186"/>
      <w:bookmarkStart w:id="901" w:name="_Toc100767481"/>
      <w:r>
        <w:t>6.2</w:t>
      </w:r>
      <w:r w:rsidR="00511F30">
        <w:t>.2.3.1</w:t>
      </w:r>
      <w:r w:rsidR="00511F30">
        <w:tab/>
        <w:t>General</w:t>
      </w:r>
      <w:bookmarkEnd w:id="896"/>
      <w:bookmarkEnd w:id="897"/>
      <w:bookmarkEnd w:id="898"/>
      <w:bookmarkEnd w:id="899"/>
      <w:bookmarkEnd w:id="900"/>
      <w:bookmarkEnd w:id="901"/>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902" w:name="_Toc85734191"/>
      <w:bookmarkStart w:id="903" w:name="_Toc89431490"/>
      <w:bookmarkStart w:id="904" w:name="_Toc97042298"/>
      <w:bookmarkStart w:id="905" w:name="_Toc97045442"/>
      <w:bookmarkStart w:id="906" w:name="_Toc97155187"/>
      <w:bookmarkStart w:id="907" w:name="_Toc100767482"/>
      <w:r>
        <w:t>6.2</w:t>
      </w:r>
      <w:r w:rsidR="00511F30">
        <w:t>.2.3.2</w:t>
      </w:r>
      <w:r w:rsidR="00511F30">
        <w:tab/>
        <w:t>EES updating registration information using Eecs_EESRegistration_Update operation</w:t>
      </w:r>
      <w:bookmarkEnd w:id="902"/>
      <w:bookmarkEnd w:id="903"/>
      <w:bookmarkEnd w:id="904"/>
      <w:bookmarkEnd w:id="905"/>
      <w:bookmarkEnd w:id="906"/>
      <w:bookmarkEnd w:id="907"/>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908" w:name="_Toc85734192"/>
      <w:bookmarkStart w:id="909" w:name="_Toc89431491"/>
      <w:bookmarkStart w:id="910" w:name="_Toc97042299"/>
      <w:bookmarkStart w:id="911" w:name="_Toc97045443"/>
      <w:bookmarkStart w:id="912" w:name="_Toc97155188"/>
      <w:bookmarkStart w:id="913" w:name="_Toc100767483"/>
      <w:r>
        <w:t>6.2</w:t>
      </w:r>
      <w:r w:rsidR="00511F30">
        <w:t>.2.4</w:t>
      </w:r>
      <w:r w:rsidR="00511F30">
        <w:tab/>
        <w:t>Eecs_EESRegistration_Deregister</w:t>
      </w:r>
      <w:bookmarkEnd w:id="908"/>
      <w:bookmarkEnd w:id="909"/>
      <w:bookmarkEnd w:id="910"/>
      <w:bookmarkEnd w:id="911"/>
      <w:bookmarkEnd w:id="912"/>
      <w:bookmarkEnd w:id="913"/>
    </w:p>
    <w:p w14:paraId="314E4821" w14:textId="0EE0619F" w:rsidR="00511F30" w:rsidRDefault="00B42352" w:rsidP="00511F30">
      <w:pPr>
        <w:pStyle w:val="Heading5"/>
      </w:pPr>
      <w:bookmarkStart w:id="914" w:name="_Toc85734193"/>
      <w:bookmarkStart w:id="915" w:name="_Toc89431492"/>
      <w:bookmarkStart w:id="916" w:name="_Toc97042300"/>
      <w:bookmarkStart w:id="917" w:name="_Toc97045444"/>
      <w:bookmarkStart w:id="918" w:name="_Toc97155189"/>
      <w:bookmarkStart w:id="919" w:name="_Toc100767484"/>
      <w:r>
        <w:t>6.2</w:t>
      </w:r>
      <w:r w:rsidR="00511F30">
        <w:t>.2.4.1</w:t>
      </w:r>
      <w:r w:rsidR="00511F30">
        <w:tab/>
        <w:t>General</w:t>
      </w:r>
      <w:bookmarkEnd w:id="914"/>
      <w:bookmarkEnd w:id="915"/>
      <w:bookmarkEnd w:id="916"/>
      <w:bookmarkEnd w:id="917"/>
      <w:bookmarkEnd w:id="918"/>
      <w:bookmarkEnd w:id="919"/>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920" w:name="_Toc85734194"/>
      <w:bookmarkStart w:id="921" w:name="_Toc89431493"/>
      <w:bookmarkStart w:id="922" w:name="_Toc97042301"/>
      <w:bookmarkStart w:id="923" w:name="_Toc97045445"/>
      <w:bookmarkStart w:id="924" w:name="_Toc97155190"/>
      <w:bookmarkStart w:id="925" w:name="_Toc100767485"/>
      <w:r>
        <w:t>6.</w:t>
      </w:r>
      <w:r w:rsidR="00B42352">
        <w:t>2</w:t>
      </w:r>
      <w:r>
        <w:t>.2.4.2</w:t>
      </w:r>
      <w:r>
        <w:tab/>
        <w:t>EES deregistering from ECS using Eecs_EESRegistration_Deregister operation</w:t>
      </w:r>
      <w:bookmarkEnd w:id="920"/>
      <w:bookmarkEnd w:id="921"/>
      <w:bookmarkEnd w:id="922"/>
      <w:bookmarkEnd w:id="923"/>
      <w:bookmarkEnd w:id="924"/>
      <w:bookmarkEnd w:id="925"/>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lastRenderedPageBreak/>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926" w:name="_Toc85734195"/>
      <w:bookmarkStart w:id="927" w:name="_Toc89431494"/>
      <w:bookmarkStart w:id="928" w:name="_Toc97042302"/>
      <w:bookmarkStart w:id="929" w:name="_Toc97045446"/>
      <w:bookmarkStart w:id="930" w:name="_Toc97155191"/>
      <w:bookmarkStart w:id="931" w:name="_Toc100767486"/>
      <w:r>
        <w:t>6.3</w:t>
      </w:r>
      <w:r>
        <w:tab/>
        <w:t>Eecs_TargetEESDiscovery Service</w:t>
      </w:r>
      <w:bookmarkEnd w:id="926"/>
      <w:bookmarkEnd w:id="927"/>
      <w:bookmarkEnd w:id="928"/>
      <w:bookmarkEnd w:id="929"/>
      <w:bookmarkEnd w:id="930"/>
      <w:bookmarkEnd w:id="931"/>
    </w:p>
    <w:p w14:paraId="2934A18F" w14:textId="730FB962" w:rsidR="007C6CAC" w:rsidRDefault="007C6CAC" w:rsidP="007C6CAC">
      <w:pPr>
        <w:pStyle w:val="Heading3"/>
      </w:pPr>
      <w:bookmarkStart w:id="932" w:name="_Toc85734196"/>
      <w:bookmarkStart w:id="933" w:name="_Toc89431495"/>
      <w:bookmarkStart w:id="934" w:name="_Toc97042303"/>
      <w:bookmarkStart w:id="935" w:name="_Toc97045447"/>
      <w:bookmarkStart w:id="936" w:name="_Toc97155192"/>
      <w:bookmarkStart w:id="937" w:name="_Toc100767487"/>
      <w:r>
        <w:t>6.3.1</w:t>
      </w:r>
      <w:r>
        <w:tab/>
        <w:t>Service Description</w:t>
      </w:r>
      <w:bookmarkEnd w:id="932"/>
      <w:bookmarkEnd w:id="933"/>
      <w:bookmarkEnd w:id="934"/>
      <w:bookmarkEnd w:id="935"/>
      <w:bookmarkEnd w:id="936"/>
      <w:bookmarkEnd w:id="937"/>
    </w:p>
    <w:p w14:paraId="6326A6AA" w14:textId="03677930" w:rsidR="007C6CAC" w:rsidRDefault="007C6CAC" w:rsidP="007C6CAC">
      <w:r>
        <w:t xml:space="preserve">The Eecs_TargetEESDiscovery API, as defined in </w:t>
      </w:r>
      <w:r w:rsidR="007876EC">
        <w:t>TS</w:t>
      </w:r>
      <w:r>
        <w:t> 23.558 [2], allows an Edge Enabler Server via Eecs interface to retrieve the target EES (T-EES) information at a given ECS.</w:t>
      </w:r>
    </w:p>
    <w:p w14:paraId="5CD4BF0B" w14:textId="07FC9C8C" w:rsidR="007C6CAC" w:rsidRPr="00986E50" w:rsidRDefault="007C6CAC" w:rsidP="008B2C0F"/>
    <w:p w14:paraId="68B1E96D" w14:textId="576762B6" w:rsidR="007C6CAC" w:rsidRDefault="007C6CAC" w:rsidP="007C6CAC">
      <w:pPr>
        <w:pStyle w:val="Heading3"/>
      </w:pPr>
      <w:bookmarkStart w:id="938" w:name="_Toc85734197"/>
      <w:bookmarkStart w:id="939" w:name="_Toc89431496"/>
      <w:bookmarkStart w:id="940" w:name="_Toc97042304"/>
      <w:bookmarkStart w:id="941" w:name="_Toc97045448"/>
      <w:bookmarkStart w:id="942" w:name="_Toc97155193"/>
      <w:bookmarkStart w:id="943" w:name="_Toc100767488"/>
      <w:r>
        <w:t>6.3.2</w:t>
      </w:r>
      <w:r>
        <w:tab/>
        <w:t>Service Operations</w:t>
      </w:r>
      <w:bookmarkEnd w:id="938"/>
      <w:bookmarkEnd w:id="939"/>
      <w:bookmarkEnd w:id="940"/>
      <w:bookmarkEnd w:id="941"/>
      <w:bookmarkEnd w:id="942"/>
      <w:bookmarkEnd w:id="943"/>
    </w:p>
    <w:p w14:paraId="0C54F209" w14:textId="6E67336B" w:rsidR="007C6CAC" w:rsidRDefault="007C6CAC" w:rsidP="007C6CAC">
      <w:pPr>
        <w:pStyle w:val="Heading4"/>
      </w:pPr>
      <w:bookmarkStart w:id="944" w:name="_Toc85734198"/>
      <w:bookmarkStart w:id="945" w:name="_Toc89431497"/>
      <w:bookmarkStart w:id="946" w:name="_Toc97042305"/>
      <w:bookmarkStart w:id="947" w:name="_Toc97045449"/>
      <w:bookmarkStart w:id="948" w:name="_Toc97155194"/>
      <w:bookmarkStart w:id="949" w:name="_Toc100767489"/>
      <w:r>
        <w:t>6.3.2.1</w:t>
      </w:r>
      <w:r>
        <w:tab/>
        <w:t>Introduction</w:t>
      </w:r>
      <w:bookmarkEnd w:id="944"/>
      <w:bookmarkEnd w:id="945"/>
      <w:bookmarkEnd w:id="946"/>
      <w:bookmarkEnd w:id="947"/>
      <w:bookmarkEnd w:id="948"/>
      <w:bookmarkEnd w:id="94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950" w:name="_Toc85734199"/>
      <w:bookmarkStart w:id="951" w:name="_Toc89431498"/>
      <w:bookmarkStart w:id="952" w:name="_Toc97042306"/>
      <w:bookmarkStart w:id="953" w:name="_Toc97045450"/>
      <w:bookmarkStart w:id="954" w:name="_Toc97155195"/>
      <w:bookmarkStart w:id="955" w:name="_Toc100767490"/>
      <w:r>
        <w:t>6.3.2.2</w:t>
      </w:r>
      <w:r>
        <w:tab/>
        <w:t>Eecs_TargetEESDiscovery_Request</w:t>
      </w:r>
      <w:bookmarkEnd w:id="950"/>
      <w:bookmarkEnd w:id="951"/>
      <w:bookmarkEnd w:id="952"/>
      <w:bookmarkEnd w:id="953"/>
      <w:bookmarkEnd w:id="954"/>
      <w:bookmarkEnd w:id="955"/>
    </w:p>
    <w:p w14:paraId="4AD1AE38" w14:textId="7DF8B9D2" w:rsidR="007C6CAC" w:rsidRDefault="007C6CAC" w:rsidP="007C6CAC">
      <w:pPr>
        <w:pStyle w:val="Heading5"/>
      </w:pPr>
      <w:bookmarkStart w:id="956" w:name="_Toc85734200"/>
      <w:bookmarkStart w:id="957" w:name="_Toc89431499"/>
      <w:bookmarkStart w:id="958" w:name="_Toc97042307"/>
      <w:bookmarkStart w:id="959" w:name="_Toc97045451"/>
      <w:bookmarkStart w:id="960" w:name="_Toc97155196"/>
      <w:bookmarkStart w:id="961" w:name="_Toc100767491"/>
      <w:r>
        <w:t>6.3.2.2.1</w:t>
      </w:r>
      <w:r>
        <w:tab/>
        <w:t>General</w:t>
      </w:r>
      <w:bookmarkEnd w:id="956"/>
      <w:bookmarkEnd w:id="957"/>
      <w:bookmarkEnd w:id="958"/>
      <w:bookmarkEnd w:id="959"/>
      <w:bookmarkEnd w:id="960"/>
      <w:bookmarkEnd w:id="961"/>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962" w:name="_Toc85734201"/>
      <w:bookmarkStart w:id="963" w:name="_Toc89431500"/>
      <w:bookmarkStart w:id="964" w:name="_Toc97042308"/>
      <w:bookmarkStart w:id="965" w:name="_Toc97045452"/>
      <w:bookmarkStart w:id="966" w:name="_Toc97155197"/>
      <w:bookmarkStart w:id="967" w:name="_Toc100767492"/>
      <w:r>
        <w:t>6.3.2.2.2</w:t>
      </w:r>
      <w:r>
        <w:tab/>
        <w:t>EES fetching the T-EES information from the ECS using Eecs_TargetEESDiscovery_Request operation</w:t>
      </w:r>
      <w:bookmarkEnd w:id="962"/>
      <w:bookmarkEnd w:id="963"/>
      <w:bookmarkEnd w:id="964"/>
      <w:bookmarkEnd w:id="965"/>
      <w:bookmarkEnd w:id="966"/>
      <w:bookmarkEnd w:id="967"/>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10E60A2" w:rsidR="007C6CAC" w:rsidRDefault="007C6CAC" w:rsidP="007C6CAC">
      <w:pPr>
        <w:pStyle w:val="B2"/>
      </w:pPr>
      <w:r>
        <w:t xml:space="preserve">a. determine the T-EES(s) as per UE location information, target DNAI and S-EAS in the request. If UE location information is not included or not known to the ECS, then the ECS may fetch the UE location information from the 3GPP core network as specified in </w:t>
      </w:r>
      <w:r w:rsidR="007876EC">
        <w:t>TS</w:t>
      </w:r>
      <w:r>
        <w:t>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Heading1"/>
      </w:pPr>
      <w:bookmarkStart w:id="968" w:name="_Toc85734210"/>
      <w:bookmarkStart w:id="969" w:name="_Toc89431509"/>
      <w:bookmarkStart w:id="970" w:name="_Toc97042317"/>
      <w:bookmarkStart w:id="971" w:name="_Toc97045461"/>
      <w:bookmarkStart w:id="972" w:name="_Toc97155206"/>
      <w:bookmarkStart w:id="973" w:name="_Toc100767493"/>
      <w:r>
        <w:lastRenderedPageBreak/>
        <w:t>7</w:t>
      </w:r>
      <w:r w:rsidR="00B64F7C">
        <w:tab/>
      </w:r>
      <w:r w:rsidR="00AD6A62">
        <w:t xml:space="preserve">Information applicable to </w:t>
      </w:r>
      <w:r w:rsidR="008064B9">
        <w:t>several</w:t>
      </w:r>
      <w:r w:rsidR="00B64F7C">
        <w:t xml:space="preserve"> </w:t>
      </w:r>
      <w:r w:rsidR="00F37749">
        <w:t>APIs</w:t>
      </w:r>
      <w:bookmarkEnd w:id="968"/>
      <w:bookmarkEnd w:id="969"/>
      <w:bookmarkEnd w:id="970"/>
      <w:bookmarkEnd w:id="971"/>
      <w:bookmarkEnd w:id="972"/>
      <w:bookmarkEnd w:id="97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974" w:name="_Toc85734211"/>
      <w:bookmarkStart w:id="975" w:name="_Toc89431510"/>
      <w:bookmarkStart w:id="976" w:name="_Toc97042318"/>
      <w:bookmarkStart w:id="977" w:name="_Toc97045462"/>
      <w:bookmarkStart w:id="978" w:name="_Toc97155207"/>
      <w:bookmarkStart w:id="979" w:name="_Toc100767494"/>
      <w:r>
        <w:rPr>
          <w:lang w:val="en-US"/>
        </w:rPr>
        <w:t>7.1</w:t>
      </w:r>
      <w:r>
        <w:rPr>
          <w:lang w:val="en-US"/>
        </w:rPr>
        <w:tab/>
        <w:t>General</w:t>
      </w:r>
      <w:bookmarkEnd w:id="974"/>
      <w:bookmarkEnd w:id="975"/>
      <w:bookmarkEnd w:id="976"/>
      <w:bookmarkEnd w:id="977"/>
      <w:bookmarkEnd w:id="978"/>
      <w:bookmarkEnd w:id="979"/>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95157E6" w:rsidR="00755AA5" w:rsidRDefault="00755AA5" w:rsidP="00755AA5">
      <w:r>
        <w:rPr>
          <w:lang w:eastAsia="zh-CN"/>
        </w:rPr>
        <w:t xml:space="preserve">This document specifies the procedures triggered at different functional entities as a result of API invocation requests and event notifications. The stage-2 level requirements and signalling flows are defined in </w:t>
      </w:r>
      <w:r w:rsidR="007876EC">
        <w:rPr>
          <w:lang w:eastAsia="zh-CN"/>
        </w:rPr>
        <w:t>TS</w:t>
      </w:r>
      <w:r>
        <w:rPr>
          <w:lang w:eastAsia="zh-CN"/>
        </w:rPr>
        <w:t> 23.558 [2].</w:t>
      </w:r>
    </w:p>
    <w:p w14:paraId="3E44437F" w14:textId="40A5FA68" w:rsidR="00755AA5" w:rsidRPr="009647BA" w:rsidRDefault="00755AA5" w:rsidP="00755AA5">
      <w:r>
        <w:rPr>
          <w:lang w:eastAsia="zh-CN"/>
        </w:rPr>
        <w:t xml:space="preserve">Several design aspects, as mentioned in the following clauses, are specified in </w:t>
      </w:r>
      <w:r w:rsidR="007876EC">
        <w:rPr>
          <w:lang w:eastAsia="zh-CN"/>
        </w:rPr>
        <w:t>TS</w:t>
      </w:r>
      <w:r>
        <w:rPr>
          <w:lang w:eastAsia="zh-CN"/>
        </w:rPr>
        <w:t>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980" w:name="_Toc85734212"/>
      <w:bookmarkStart w:id="981" w:name="_Toc89431511"/>
      <w:bookmarkStart w:id="982" w:name="_Toc97042319"/>
      <w:bookmarkStart w:id="983" w:name="_Toc97045463"/>
      <w:bookmarkStart w:id="984" w:name="_Toc97155208"/>
      <w:bookmarkStart w:id="985" w:name="_Toc100767495"/>
      <w:r>
        <w:rPr>
          <w:lang w:val="en-US"/>
        </w:rPr>
        <w:t>7.2</w:t>
      </w:r>
      <w:r>
        <w:rPr>
          <w:lang w:val="en-US"/>
        </w:rPr>
        <w:tab/>
        <w:t>Data Types</w:t>
      </w:r>
      <w:bookmarkEnd w:id="980"/>
      <w:bookmarkEnd w:id="981"/>
      <w:bookmarkEnd w:id="982"/>
      <w:bookmarkEnd w:id="983"/>
      <w:bookmarkEnd w:id="984"/>
      <w:bookmarkEnd w:id="985"/>
    </w:p>
    <w:p w14:paraId="787032A7" w14:textId="77777777" w:rsidR="00755AA5" w:rsidRDefault="00755AA5" w:rsidP="00755AA5">
      <w:pPr>
        <w:pStyle w:val="Heading3"/>
        <w:rPr>
          <w:lang w:val="en-US"/>
        </w:rPr>
      </w:pPr>
      <w:bookmarkStart w:id="986" w:name="_Toc85734213"/>
      <w:bookmarkStart w:id="987" w:name="_Toc89431512"/>
      <w:bookmarkStart w:id="988" w:name="_Toc97042320"/>
      <w:bookmarkStart w:id="989" w:name="_Toc97045464"/>
      <w:bookmarkStart w:id="990" w:name="_Toc97155209"/>
      <w:bookmarkStart w:id="991" w:name="_Toc100767496"/>
      <w:r>
        <w:rPr>
          <w:lang w:val="en-US"/>
        </w:rPr>
        <w:t>7.2.1</w:t>
      </w:r>
      <w:r>
        <w:rPr>
          <w:lang w:val="en-US"/>
        </w:rPr>
        <w:tab/>
        <w:t>General</w:t>
      </w:r>
      <w:bookmarkEnd w:id="986"/>
      <w:bookmarkEnd w:id="987"/>
      <w:bookmarkEnd w:id="988"/>
      <w:bookmarkEnd w:id="989"/>
      <w:bookmarkEnd w:id="990"/>
      <w:bookmarkEnd w:id="991"/>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3A84385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7D71D277" w:rsidR="00755AA5" w:rsidRDefault="007876EC" w:rsidP="007821CD">
            <w:pPr>
              <w:pStyle w:val="NO"/>
              <w:keepNext/>
              <w:spacing w:after="0"/>
              <w:ind w:left="0" w:firstLine="0"/>
            </w:pPr>
            <w:r>
              <w:t>TS</w:t>
            </w:r>
            <w:r w:rsidR="00755AA5">
              <w:t> 29.122 </w:t>
            </w:r>
            <w:r w:rsidR="00755AA5">
              <w:rPr>
                <w:lang w:val="en-US" w:eastAsia="zh-CN"/>
              </w:rPr>
              <w:t>[</w:t>
            </w:r>
            <w:r w:rsidR="007821CD">
              <w:rPr>
                <w:lang w:val="en-US" w:eastAsia="zh-CN"/>
              </w:rPr>
              <w:t>6</w:t>
            </w:r>
            <w:r w:rsidR="00755AA5">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992" w:name="_Toc85734214"/>
      <w:bookmarkStart w:id="993" w:name="_Toc89431513"/>
      <w:bookmarkStart w:id="994" w:name="_Toc97042321"/>
      <w:bookmarkStart w:id="995" w:name="_Toc97045465"/>
      <w:bookmarkStart w:id="996" w:name="_Toc97155210"/>
    </w:p>
    <w:p w14:paraId="5421DF80" w14:textId="03F52090" w:rsidR="00755AA5" w:rsidRDefault="00755AA5" w:rsidP="00755AA5">
      <w:pPr>
        <w:pStyle w:val="Heading3"/>
        <w:rPr>
          <w:lang w:val="en-US"/>
        </w:rPr>
      </w:pPr>
      <w:bookmarkStart w:id="997" w:name="_Toc100767497"/>
      <w:r>
        <w:rPr>
          <w:lang w:val="en-US"/>
        </w:rPr>
        <w:t>7.2.2</w:t>
      </w:r>
      <w:r>
        <w:rPr>
          <w:lang w:val="en-US"/>
        </w:rPr>
        <w:tab/>
        <w:t>Referenced structured data types</w:t>
      </w:r>
      <w:bookmarkEnd w:id="992"/>
      <w:bookmarkEnd w:id="993"/>
      <w:bookmarkEnd w:id="994"/>
      <w:bookmarkEnd w:id="995"/>
      <w:bookmarkEnd w:id="996"/>
      <w:bookmarkEnd w:id="99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998" w:name="_Toc85734215"/>
      <w:bookmarkStart w:id="999" w:name="_Toc89431514"/>
      <w:bookmarkStart w:id="1000" w:name="_Toc97042322"/>
      <w:bookmarkStart w:id="1001" w:name="_Toc97045466"/>
      <w:bookmarkStart w:id="1002" w:name="_Toc97155211"/>
      <w:bookmarkStart w:id="1003" w:name="_Toc100767498"/>
      <w:r>
        <w:rPr>
          <w:lang w:val="en-US"/>
        </w:rPr>
        <w:t>7.2.3</w:t>
      </w:r>
      <w:r>
        <w:rPr>
          <w:lang w:val="en-US"/>
        </w:rPr>
        <w:tab/>
        <w:t>Referenced simple data types and enumerations</w:t>
      </w:r>
      <w:bookmarkEnd w:id="998"/>
      <w:bookmarkEnd w:id="999"/>
      <w:bookmarkEnd w:id="1000"/>
      <w:bookmarkEnd w:id="1001"/>
      <w:bookmarkEnd w:id="1002"/>
      <w:bookmarkEnd w:id="100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004" w:name="_Toc85734216"/>
      <w:bookmarkStart w:id="1005" w:name="_Toc89431515"/>
      <w:bookmarkStart w:id="1006" w:name="_Toc97042323"/>
      <w:bookmarkStart w:id="1007" w:name="_Toc97045467"/>
      <w:bookmarkStart w:id="1008" w:name="_Toc97155212"/>
      <w:bookmarkStart w:id="1009" w:name="_Toc100767499"/>
      <w:r>
        <w:rPr>
          <w:lang w:val="en-US"/>
        </w:rPr>
        <w:lastRenderedPageBreak/>
        <w:t>7.3</w:t>
      </w:r>
      <w:r>
        <w:rPr>
          <w:lang w:val="en-US"/>
        </w:rPr>
        <w:tab/>
        <w:t>Usage of HTTP</w:t>
      </w:r>
      <w:bookmarkEnd w:id="1004"/>
      <w:bookmarkEnd w:id="1005"/>
      <w:bookmarkEnd w:id="1006"/>
      <w:bookmarkEnd w:id="1007"/>
      <w:bookmarkEnd w:id="1008"/>
      <w:bookmarkEnd w:id="1009"/>
    </w:p>
    <w:p w14:paraId="0D2C277F" w14:textId="6892B580" w:rsidR="00755AA5" w:rsidRDefault="00755AA5" w:rsidP="00755AA5">
      <w:r>
        <w:t xml:space="preserve">For all the APIs in this document, the usage of HTTP shall be as specified in </w:t>
      </w:r>
      <w:r w:rsidR="00E72F45">
        <w:t>clause </w:t>
      </w:r>
      <w:r>
        <w:t xml:space="preserve">5.2.2 of </w:t>
      </w:r>
      <w:r w:rsidR="007876EC">
        <w:t>TS</w:t>
      </w:r>
      <w:r>
        <w:t>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5B5D529E" w:rsidR="00755AA5" w:rsidRPr="009E655B" w:rsidRDefault="00755AA5" w:rsidP="008B2C0F"/>
    <w:p w14:paraId="34B4E8C7" w14:textId="77777777" w:rsidR="00755AA5" w:rsidRDefault="00755AA5" w:rsidP="00755AA5">
      <w:pPr>
        <w:pStyle w:val="Heading2"/>
        <w:rPr>
          <w:lang w:val="en-US"/>
        </w:rPr>
      </w:pPr>
      <w:bookmarkStart w:id="1010" w:name="_Toc85734217"/>
      <w:bookmarkStart w:id="1011" w:name="_Toc89431516"/>
      <w:bookmarkStart w:id="1012" w:name="_Toc97042324"/>
      <w:bookmarkStart w:id="1013" w:name="_Toc97045468"/>
      <w:bookmarkStart w:id="1014" w:name="_Toc97155213"/>
      <w:bookmarkStart w:id="1015" w:name="_Toc100767500"/>
      <w:r>
        <w:rPr>
          <w:lang w:val="en-US"/>
        </w:rPr>
        <w:t>7.4</w:t>
      </w:r>
      <w:r>
        <w:rPr>
          <w:lang w:val="en-US"/>
        </w:rPr>
        <w:tab/>
        <w:t>Content type</w:t>
      </w:r>
      <w:bookmarkEnd w:id="1010"/>
      <w:bookmarkEnd w:id="1011"/>
      <w:bookmarkEnd w:id="1012"/>
      <w:bookmarkEnd w:id="1013"/>
      <w:bookmarkEnd w:id="1014"/>
      <w:bookmarkEnd w:id="1015"/>
    </w:p>
    <w:p w14:paraId="1B52E90C" w14:textId="26375D87" w:rsidR="00755AA5" w:rsidRPr="00A013AF" w:rsidRDefault="00755AA5" w:rsidP="00755AA5">
      <w:r>
        <w:t xml:space="preserve">The content type for the HTTP messages shall be as specified in </w:t>
      </w:r>
      <w:r w:rsidR="00E72F45">
        <w:t>clause </w:t>
      </w:r>
      <w:r>
        <w:t xml:space="preserve">5.2.3 of </w:t>
      </w:r>
      <w:r w:rsidR="007876EC">
        <w:t>TS</w:t>
      </w:r>
      <w:r>
        <w:t> 29.122 [</w:t>
      </w:r>
      <w:r w:rsidR="007821CD">
        <w:t>6</w:t>
      </w:r>
      <w:r>
        <w:t>].</w:t>
      </w:r>
    </w:p>
    <w:p w14:paraId="56C3212A" w14:textId="77777777" w:rsidR="00755AA5" w:rsidRDefault="00755AA5" w:rsidP="00755AA5">
      <w:pPr>
        <w:pStyle w:val="Heading2"/>
        <w:rPr>
          <w:lang w:val="en-US"/>
        </w:rPr>
      </w:pPr>
      <w:bookmarkStart w:id="1016" w:name="_Toc85734218"/>
      <w:bookmarkStart w:id="1017" w:name="_Toc89431517"/>
      <w:bookmarkStart w:id="1018" w:name="_Toc97042325"/>
      <w:bookmarkStart w:id="1019" w:name="_Toc97045469"/>
      <w:bookmarkStart w:id="1020" w:name="_Toc97155214"/>
      <w:bookmarkStart w:id="1021" w:name="_Toc100767501"/>
      <w:r>
        <w:rPr>
          <w:lang w:val="en-US"/>
        </w:rPr>
        <w:t>7.5</w:t>
      </w:r>
      <w:r>
        <w:rPr>
          <w:lang w:val="en-US"/>
        </w:rPr>
        <w:tab/>
        <w:t>URI structure</w:t>
      </w:r>
      <w:bookmarkEnd w:id="1016"/>
      <w:bookmarkEnd w:id="1017"/>
      <w:bookmarkEnd w:id="1018"/>
      <w:bookmarkEnd w:id="1019"/>
      <w:bookmarkEnd w:id="1020"/>
      <w:bookmarkEnd w:id="1021"/>
    </w:p>
    <w:p w14:paraId="16DC1DC1" w14:textId="77777777" w:rsidR="00755AA5" w:rsidRDefault="00755AA5" w:rsidP="00755AA5">
      <w:pPr>
        <w:pStyle w:val="Heading3"/>
        <w:rPr>
          <w:lang w:val="en-US"/>
        </w:rPr>
      </w:pPr>
      <w:bookmarkStart w:id="1022" w:name="_Toc85734219"/>
      <w:bookmarkStart w:id="1023" w:name="_Toc89431518"/>
      <w:bookmarkStart w:id="1024" w:name="_Toc97042326"/>
      <w:bookmarkStart w:id="1025" w:name="_Toc97045470"/>
      <w:bookmarkStart w:id="1026" w:name="_Toc97155215"/>
      <w:bookmarkStart w:id="1027" w:name="_Toc100767502"/>
      <w:r>
        <w:rPr>
          <w:lang w:val="en-US"/>
        </w:rPr>
        <w:t>7.5.1</w:t>
      </w:r>
      <w:r>
        <w:rPr>
          <w:lang w:val="en-US"/>
        </w:rPr>
        <w:tab/>
        <w:t>Resource URI structure</w:t>
      </w:r>
      <w:bookmarkEnd w:id="1022"/>
      <w:bookmarkEnd w:id="1023"/>
      <w:bookmarkEnd w:id="1024"/>
      <w:bookmarkEnd w:id="1025"/>
      <w:bookmarkEnd w:id="1026"/>
      <w:bookmarkEnd w:id="1027"/>
    </w:p>
    <w:p w14:paraId="156E3242" w14:textId="350BCDA0" w:rsidR="00755AA5" w:rsidRDefault="00755AA5" w:rsidP="00755AA5">
      <w:r>
        <w:t xml:space="preserve">The resource URI structure of all the APIs specified in this document shall be as specified in </w:t>
      </w:r>
      <w:r w:rsidR="00E72F45">
        <w:t>clause </w:t>
      </w:r>
      <w:r>
        <w:t xml:space="preserve">5.2.4 of </w:t>
      </w:r>
      <w:r w:rsidR="007876EC">
        <w:t>TS</w:t>
      </w:r>
      <w:r>
        <w:t> 29.122 [</w:t>
      </w:r>
      <w:r w:rsidR="007821CD">
        <w:t>6</w:t>
      </w:r>
      <w:r>
        <w:t xml:space="preserve">]. </w:t>
      </w:r>
    </w:p>
    <w:p w14:paraId="3F8AC9D8" w14:textId="77777777" w:rsidR="00755AA5" w:rsidRDefault="00755AA5" w:rsidP="00755AA5">
      <w:pPr>
        <w:pStyle w:val="Heading3"/>
      </w:pPr>
      <w:bookmarkStart w:id="1028" w:name="_Toc85734220"/>
      <w:bookmarkStart w:id="1029" w:name="_Toc89431519"/>
      <w:bookmarkStart w:id="1030" w:name="_Toc97042327"/>
      <w:bookmarkStart w:id="1031" w:name="_Toc97045471"/>
      <w:bookmarkStart w:id="1032" w:name="_Toc97155216"/>
      <w:bookmarkStart w:id="1033" w:name="_Toc100767503"/>
      <w:r>
        <w:t>7.5.2</w:t>
      </w:r>
      <w:r>
        <w:tab/>
        <w:t>Custom operations URI structure</w:t>
      </w:r>
      <w:bookmarkEnd w:id="1028"/>
      <w:bookmarkEnd w:id="1029"/>
      <w:bookmarkEnd w:id="1030"/>
      <w:bookmarkEnd w:id="1031"/>
      <w:bookmarkEnd w:id="1032"/>
      <w:bookmarkEnd w:id="1033"/>
    </w:p>
    <w:p w14:paraId="4A6E4254" w14:textId="20DC34D7" w:rsidR="00755AA5" w:rsidRDefault="00755AA5" w:rsidP="00755AA5">
      <w:pPr>
        <w:rPr>
          <w:rFonts w:eastAsia="DengXian"/>
        </w:rPr>
      </w:pPr>
      <w:r>
        <w:rPr>
          <w:rFonts w:eastAsia="DengXian"/>
        </w:rPr>
        <w:t xml:space="preserve">The custom operation definition is in Annex C of </w:t>
      </w:r>
      <w:r w:rsidR="007876EC">
        <w:rPr>
          <w:rFonts w:eastAsia="DengXian"/>
        </w:rPr>
        <w:t>TS</w:t>
      </w:r>
      <w:r>
        <w:rPr>
          <w:rFonts w:eastAsia="DengXian"/>
        </w:rPr>
        <w:t>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3AE3DB0C" w:rsidR="00755AA5" w:rsidRPr="00563A56" w:rsidRDefault="00755AA5" w:rsidP="00755AA5">
      <w:r>
        <w:rPr>
          <w:rFonts w:eastAsia="DengXian"/>
        </w:rPr>
        <w:t xml:space="preserve">In the above URI structures, "apiRoot", "apiName", "apiVersion" and "apiSpecificResourceUriPart" are as defined in clause 7.5.1 and "custOpName" represents the name of the custom operation as defined in clause 5.1.3.2 of </w:t>
      </w:r>
      <w:r w:rsidR="007876EC">
        <w:rPr>
          <w:rFonts w:eastAsia="DengXian"/>
        </w:rPr>
        <w:t>TS</w:t>
      </w:r>
      <w:r>
        <w:rPr>
          <w:rFonts w:eastAsia="DengXian"/>
        </w:rPr>
        <w:t> 29.501 [5].</w:t>
      </w:r>
    </w:p>
    <w:p w14:paraId="455192BF" w14:textId="77777777" w:rsidR="00755AA5" w:rsidRDefault="00755AA5" w:rsidP="00755AA5">
      <w:pPr>
        <w:pStyle w:val="Heading2"/>
        <w:rPr>
          <w:lang w:val="en-US"/>
        </w:rPr>
      </w:pPr>
      <w:bookmarkStart w:id="1034" w:name="_Toc85734221"/>
      <w:bookmarkStart w:id="1035" w:name="_Toc89431520"/>
      <w:bookmarkStart w:id="1036" w:name="_Toc97042328"/>
      <w:bookmarkStart w:id="1037" w:name="_Toc97045472"/>
      <w:bookmarkStart w:id="1038" w:name="_Toc97155217"/>
      <w:bookmarkStart w:id="1039" w:name="_Toc100767504"/>
      <w:r>
        <w:rPr>
          <w:lang w:val="en-US"/>
        </w:rPr>
        <w:t>7.6</w:t>
      </w:r>
      <w:r>
        <w:rPr>
          <w:lang w:val="en-US"/>
        </w:rPr>
        <w:tab/>
        <w:t>Notifications</w:t>
      </w:r>
      <w:bookmarkEnd w:id="1034"/>
      <w:bookmarkEnd w:id="1035"/>
      <w:bookmarkEnd w:id="1036"/>
      <w:bookmarkEnd w:id="1037"/>
      <w:bookmarkEnd w:id="1038"/>
      <w:bookmarkEnd w:id="1039"/>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52572503" w:rsidR="00755AA5" w:rsidRDefault="00755AA5" w:rsidP="00755AA5">
      <w:r>
        <w:t xml:space="preserve">as described in </w:t>
      </w:r>
      <w:r w:rsidR="007876EC">
        <w:t>TS</w:t>
      </w:r>
      <w:r>
        <w:t>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040" w:name="_Toc85734222"/>
      <w:bookmarkStart w:id="1041" w:name="_Toc89431521"/>
      <w:bookmarkStart w:id="1042" w:name="_Toc97042329"/>
      <w:bookmarkStart w:id="1043" w:name="_Toc97045473"/>
      <w:bookmarkStart w:id="1044" w:name="_Toc97155218"/>
      <w:bookmarkStart w:id="1045" w:name="_Toc100767505"/>
      <w:r>
        <w:rPr>
          <w:lang w:val="en-US"/>
        </w:rPr>
        <w:lastRenderedPageBreak/>
        <w:t>7.7</w:t>
      </w:r>
      <w:r>
        <w:rPr>
          <w:lang w:val="en-US"/>
        </w:rPr>
        <w:tab/>
        <w:t>Error handling</w:t>
      </w:r>
      <w:bookmarkEnd w:id="1040"/>
      <w:bookmarkEnd w:id="1041"/>
      <w:bookmarkEnd w:id="1042"/>
      <w:bookmarkEnd w:id="1043"/>
      <w:bookmarkEnd w:id="1044"/>
      <w:bookmarkEnd w:id="1045"/>
    </w:p>
    <w:p w14:paraId="316EB992" w14:textId="7433D321" w:rsidR="00755AA5" w:rsidRDefault="00755AA5" w:rsidP="00755AA5">
      <w:r>
        <w:t xml:space="preserve">Response bodies for error handling, as described in </w:t>
      </w:r>
      <w:r w:rsidR="007876EC">
        <w:t>TS</w:t>
      </w:r>
      <w:r>
        <w:t>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1046" w:name="_Toc85734223"/>
      <w:bookmarkStart w:id="1047" w:name="_Toc89431522"/>
      <w:bookmarkStart w:id="1048" w:name="_Toc97042330"/>
      <w:bookmarkStart w:id="1049" w:name="_Toc97045474"/>
      <w:bookmarkStart w:id="1050" w:name="_Toc97155219"/>
      <w:bookmarkStart w:id="1051" w:name="_Toc100767506"/>
      <w:r>
        <w:rPr>
          <w:lang w:val="en-US"/>
        </w:rPr>
        <w:t xml:space="preserve">7.8 </w:t>
      </w:r>
      <w:r>
        <w:rPr>
          <w:lang w:val="en-US"/>
        </w:rPr>
        <w:tab/>
        <w:t>Feature negotiation</w:t>
      </w:r>
      <w:bookmarkEnd w:id="1046"/>
      <w:bookmarkEnd w:id="1047"/>
      <w:bookmarkEnd w:id="1048"/>
      <w:bookmarkEnd w:id="1049"/>
      <w:bookmarkEnd w:id="1050"/>
      <w:bookmarkEnd w:id="1051"/>
    </w:p>
    <w:p w14:paraId="4EA6466C" w14:textId="601B6A81"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7876EC">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052" w:name="_Toc85734224"/>
      <w:bookmarkStart w:id="1053" w:name="_Toc89431523"/>
      <w:bookmarkStart w:id="1054" w:name="_Toc97042331"/>
      <w:bookmarkStart w:id="1055" w:name="_Toc97045475"/>
      <w:bookmarkStart w:id="1056" w:name="_Toc97155220"/>
      <w:bookmarkStart w:id="1057" w:name="_Toc100767507"/>
      <w:r>
        <w:rPr>
          <w:lang w:val="en-US"/>
        </w:rPr>
        <w:t>7.9</w:t>
      </w:r>
      <w:r>
        <w:rPr>
          <w:lang w:val="en-US"/>
        </w:rPr>
        <w:tab/>
        <w:t>HTTP headers</w:t>
      </w:r>
      <w:bookmarkEnd w:id="1052"/>
      <w:bookmarkEnd w:id="1053"/>
      <w:bookmarkEnd w:id="1054"/>
      <w:bookmarkEnd w:id="1055"/>
      <w:bookmarkEnd w:id="1056"/>
      <w:bookmarkEnd w:id="1057"/>
    </w:p>
    <w:p w14:paraId="6AE368A1" w14:textId="16D1B651" w:rsidR="00755AA5" w:rsidRPr="00117626" w:rsidRDefault="00755AA5" w:rsidP="00755AA5">
      <w:pPr>
        <w:rPr>
          <w:lang w:val="en-US"/>
        </w:rPr>
      </w:pPr>
      <w:r>
        <w:t xml:space="preserve">The HTTP headers described in </w:t>
      </w:r>
      <w:r w:rsidR="007876EC">
        <w:t>TS</w:t>
      </w:r>
      <w:r>
        <w:t> 29.122 [</w:t>
      </w:r>
      <w:r w:rsidR="007821CD">
        <w:t>6</w:t>
      </w:r>
      <w:r>
        <w:t>] are applicable to all APIs in this document.</w:t>
      </w:r>
    </w:p>
    <w:p w14:paraId="3131E878" w14:textId="77777777" w:rsidR="00755AA5" w:rsidRDefault="00755AA5" w:rsidP="00755AA5">
      <w:pPr>
        <w:pStyle w:val="Heading2"/>
        <w:rPr>
          <w:lang w:val="en-US"/>
        </w:rPr>
      </w:pPr>
      <w:bookmarkStart w:id="1058" w:name="_Toc85734225"/>
      <w:bookmarkStart w:id="1059" w:name="_Toc89431524"/>
      <w:bookmarkStart w:id="1060" w:name="_Toc97042332"/>
      <w:bookmarkStart w:id="1061" w:name="_Toc97045476"/>
      <w:bookmarkStart w:id="1062" w:name="_Toc97155221"/>
      <w:bookmarkStart w:id="1063" w:name="_Toc100767508"/>
      <w:r>
        <w:rPr>
          <w:lang w:val="en-US"/>
        </w:rPr>
        <w:t>7.10</w:t>
      </w:r>
      <w:r>
        <w:rPr>
          <w:lang w:val="en-US"/>
        </w:rPr>
        <w:tab/>
        <w:t>Conventions for Open API specification files</w:t>
      </w:r>
      <w:bookmarkEnd w:id="1058"/>
      <w:bookmarkEnd w:id="1059"/>
      <w:bookmarkEnd w:id="1060"/>
      <w:bookmarkEnd w:id="1061"/>
      <w:bookmarkEnd w:id="1062"/>
      <w:bookmarkEnd w:id="1063"/>
    </w:p>
    <w:p w14:paraId="4B4497EF" w14:textId="064BF55B"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 xml:space="preserve">of </w:t>
      </w:r>
      <w:r w:rsidR="007876EC">
        <w:rPr>
          <w:rFonts w:hint="eastAsia"/>
          <w:lang w:eastAsia="zh-CN"/>
        </w:rPr>
        <w:t>TS</w:t>
      </w:r>
      <w:r>
        <w:rPr>
          <w:rFonts w:hint="eastAsia"/>
          <w:lang w:eastAsia="zh-CN"/>
        </w:rPr>
        <w:t>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064" w:name="_Toc85734226"/>
      <w:bookmarkStart w:id="1065" w:name="_Toc89431525"/>
      <w:bookmarkStart w:id="1066" w:name="_Toc97042333"/>
      <w:bookmarkStart w:id="1067" w:name="_Toc97045477"/>
      <w:bookmarkStart w:id="1068" w:name="_Toc97155222"/>
      <w:bookmarkStart w:id="1069" w:name="_Toc100767509"/>
      <w:r>
        <w:t>8</w:t>
      </w:r>
      <w:r w:rsidR="00F37749">
        <w:tab/>
        <w:t>E</w:t>
      </w:r>
      <w:r w:rsidR="00461762">
        <w:t>dge Enabler Server A</w:t>
      </w:r>
      <w:r w:rsidR="00F37749">
        <w:t>PI Definitions</w:t>
      </w:r>
      <w:bookmarkEnd w:id="1064"/>
      <w:bookmarkEnd w:id="1065"/>
      <w:bookmarkEnd w:id="1066"/>
      <w:bookmarkEnd w:id="1067"/>
      <w:bookmarkEnd w:id="1068"/>
      <w:bookmarkEnd w:id="1069"/>
    </w:p>
    <w:p w14:paraId="670F0685" w14:textId="32B923BB" w:rsidR="00707DE0" w:rsidRDefault="00707DE0" w:rsidP="008C5791"/>
    <w:p w14:paraId="5A2720F1" w14:textId="3BA5652C" w:rsidR="00E667B4" w:rsidRPr="00771852" w:rsidRDefault="00E667B4" w:rsidP="00E667B4">
      <w:pPr>
        <w:pStyle w:val="Heading2"/>
      </w:pPr>
      <w:bookmarkStart w:id="1070" w:name="_Toc85734227"/>
      <w:bookmarkStart w:id="1071" w:name="_Toc89431526"/>
      <w:bookmarkStart w:id="1072" w:name="_Toc97042334"/>
      <w:bookmarkStart w:id="1073" w:name="_Toc97045478"/>
      <w:bookmarkStart w:id="1074" w:name="_Toc97155223"/>
      <w:bookmarkStart w:id="1075" w:name="_Toc100767510"/>
      <w:r>
        <w:t>8.1</w:t>
      </w:r>
      <w:r>
        <w:tab/>
        <w:t>Eees_EASRegistration API</w:t>
      </w:r>
      <w:bookmarkEnd w:id="1070"/>
      <w:bookmarkEnd w:id="1071"/>
      <w:bookmarkEnd w:id="1072"/>
      <w:bookmarkEnd w:id="1073"/>
      <w:bookmarkEnd w:id="1074"/>
      <w:bookmarkEnd w:id="1075"/>
    </w:p>
    <w:p w14:paraId="2A27A33B" w14:textId="2BEAF11A" w:rsidR="00E667B4" w:rsidRDefault="00E667B4" w:rsidP="00E667B4">
      <w:pPr>
        <w:pStyle w:val="Heading3"/>
      </w:pPr>
      <w:bookmarkStart w:id="1076" w:name="_Toc85734228"/>
      <w:bookmarkStart w:id="1077" w:name="_Toc89431527"/>
      <w:bookmarkStart w:id="1078" w:name="_Toc97042335"/>
      <w:bookmarkStart w:id="1079" w:name="_Toc97045479"/>
      <w:bookmarkStart w:id="1080" w:name="_Toc97155224"/>
      <w:bookmarkStart w:id="1081" w:name="_Toc100767511"/>
      <w:r>
        <w:t>8.1.1</w:t>
      </w:r>
      <w:r>
        <w:tab/>
      </w:r>
      <w:bookmarkEnd w:id="1076"/>
      <w:r w:rsidR="00D16A7A">
        <w:t>Introduction</w:t>
      </w:r>
      <w:bookmarkEnd w:id="1077"/>
      <w:bookmarkEnd w:id="1078"/>
      <w:bookmarkEnd w:id="1079"/>
      <w:bookmarkEnd w:id="1080"/>
      <w:bookmarkEnd w:id="1081"/>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082" w:name="_Toc85734229"/>
      <w:bookmarkStart w:id="1083" w:name="_Toc89431528"/>
      <w:bookmarkStart w:id="1084" w:name="_Toc97042336"/>
      <w:bookmarkStart w:id="1085" w:name="_Toc97045480"/>
      <w:bookmarkStart w:id="1086" w:name="_Toc97155225"/>
      <w:bookmarkStart w:id="1087" w:name="_Toc100767512"/>
      <w:r>
        <w:lastRenderedPageBreak/>
        <w:t>8.</w:t>
      </w:r>
      <w:r w:rsidR="000A43F5">
        <w:t>1</w:t>
      </w:r>
      <w:r>
        <w:t>.2</w:t>
      </w:r>
      <w:r>
        <w:tab/>
        <w:t>Resources</w:t>
      </w:r>
      <w:bookmarkEnd w:id="1082"/>
      <w:bookmarkEnd w:id="1083"/>
      <w:bookmarkEnd w:id="1084"/>
      <w:bookmarkEnd w:id="1085"/>
      <w:bookmarkEnd w:id="1086"/>
      <w:bookmarkEnd w:id="1087"/>
    </w:p>
    <w:p w14:paraId="10942E8A" w14:textId="571A2E85" w:rsidR="00E667B4" w:rsidRDefault="000A43F5" w:rsidP="00E667B4">
      <w:pPr>
        <w:pStyle w:val="Heading4"/>
      </w:pPr>
      <w:bookmarkStart w:id="1088" w:name="_Toc85734230"/>
      <w:bookmarkStart w:id="1089" w:name="_Toc89431529"/>
      <w:bookmarkStart w:id="1090" w:name="_Toc97042337"/>
      <w:bookmarkStart w:id="1091" w:name="_Toc97045481"/>
      <w:bookmarkStart w:id="1092" w:name="_Toc97155226"/>
      <w:bookmarkStart w:id="1093" w:name="_Toc100767513"/>
      <w:r>
        <w:t>8.1</w:t>
      </w:r>
      <w:r w:rsidR="00E667B4">
        <w:t>.2.1</w:t>
      </w:r>
      <w:r w:rsidR="00E667B4">
        <w:tab/>
        <w:t>Overview</w:t>
      </w:r>
      <w:bookmarkEnd w:id="1088"/>
      <w:bookmarkEnd w:id="1089"/>
      <w:bookmarkEnd w:id="1090"/>
      <w:bookmarkEnd w:id="1091"/>
      <w:bookmarkEnd w:id="1092"/>
      <w:bookmarkEnd w:id="1093"/>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5pt;height:198pt" o:ole="">
            <v:imagedata r:id="rId12" o:title=""/>
          </v:shape>
          <o:OLEObject Type="Embed" ProgID="Visio.Drawing.11" ShapeID="_x0000_i1025" DrawAspect="Content" ObjectID="_171138054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32AB473F" w14:textId="53F1DC52" w:rsidR="00E667B4" w:rsidRPr="00A422BA" w:rsidRDefault="00E667B4" w:rsidP="00F10C58"/>
    <w:p w14:paraId="6FD8F907" w14:textId="26493D8C" w:rsidR="00E667B4" w:rsidRDefault="00E667B4" w:rsidP="00E667B4">
      <w:pPr>
        <w:pStyle w:val="Heading4"/>
      </w:pPr>
      <w:bookmarkStart w:id="1094" w:name="_Toc85734231"/>
      <w:bookmarkStart w:id="1095" w:name="_Toc89431530"/>
      <w:bookmarkStart w:id="1096" w:name="_Toc97042338"/>
      <w:bookmarkStart w:id="1097" w:name="_Toc97045482"/>
      <w:bookmarkStart w:id="1098" w:name="_Toc97155227"/>
      <w:bookmarkStart w:id="1099" w:name="_Toc100767514"/>
      <w:r>
        <w:t>8.</w:t>
      </w:r>
      <w:r w:rsidR="000A43F5">
        <w:t>1</w:t>
      </w:r>
      <w:r>
        <w:t>.2.2</w:t>
      </w:r>
      <w:r>
        <w:tab/>
        <w:t>Resource</w:t>
      </w:r>
      <w:r w:rsidRPr="00831458">
        <w:t xml:space="preserve">: </w:t>
      </w:r>
      <w:r>
        <w:t>EAS Registrations</w:t>
      </w:r>
      <w:bookmarkEnd w:id="1094"/>
      <w:bookmarkEnd w:id="1095"/>
      <w:bookmarkEnd w:id="1096"/>
      <w:bookmarkEnd w:id="1097"/>
      <w:bookmarkEnd w:id="1098"/>
      <w:bookmarkEnd w:id="1099"/>
    </w:p>
    <w:p w14:paraId="71D663C5" w14:textId="5D0A72C6" w:rsidR="00E667B4" w:rsidRDefault="00E667B4" w:rsidP="00E667B4">
      <w:pPr>
        <w:pStyle w:val="Heading5"/>
        <w:rPr>
          <w:lang w:eastAsia="zh-CN"/>
        </w:rPr>
      </w:pPr>
      <w:bookmarkStart w:id="1100" w:name="_Toc85734232"/>
      <w:bookmarkStart w:id="1101" w:name="_Toc89431531"/>
      <w:bookmarkStart w:id="1102" w:name="_Toc97042339"/>
      <w:bookmarkStart w:id="1103" w:name="_Toc97045483"/>
      <w:bookmarkStart w:id="1104" w:name="_Toc97155228"/>
      <w:bookmarkStart w:id="1105" w:name="_Toc100767515"/>
      <w:r>
        <w:rPr>
          <w:lang w:eastAsia="zh-CN"/>
        </w:rPr>
        <w:t>8.</w:t>
      </w:r>
      <w:r w:rsidR="000A43F5">
        <w:rPr>
          <w:lang w:eastAsia="zh-CN"/>
        </w:rPr>
        <w:t>1</w:t>
      </w:r>
      <w:r>
        <w:rPr>
          <w:lang w:eastAsia="zh-CN"/>
        </w:rPr>
        <w:t>.2.2.1</w:t>
      </w:r>
      <w:r>
        <w:rPr>
          <w:lang w:eastAsia="zh-CN"/>
        </w:rPr>
        <w:tab/>
        <w:t>Description</w:t>
      </w:r>
      <w:bookmarkEnd w:id="1100"/>
      <w:bookmarkEnd w:id="1101"/>
      <w:bookmarkEnd w:id="1102"/>
      <w:bookmarkEnd w:id="1103"/>
      <w:bookmarkEnd w:id="1104"/>
      <w:bookmarkEnd w:id="110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106" w:name="_Toc85734233"/>
      <w:bookmarkStart w:id="1107" w:name="_Toc89431532"/>
      <w:bookmarkStart w:id="1108" w:name="_Toc97042340"/>
      <w:bookmarkStart w:id="1109" w:name="_Toc97045484"/>
      <w:bookmarkStart w:id="1110" w:name="_Toc97155229"/>
      <w:bookmarkStart w:id="1111" w:name="_Toc100767516"/>
      <w:r>
        <w:rPr>
          <w:lang w:eastAsia="zh-CN"/>
        </w:rPr>
        <w:t>8.</w:t>
      </w:r>
      <w:r w:rsidR="000A43F5">
        <w:rPr>
          <w:lang w:eastAsia="zh-CN"/>
        </w:rPr>
        <w:t>1</w:t>
      </w:r>
      <w:r>
        <w:rPr>
          <w:lang w:eastAsia="zh-CN"/>
        </w:rPr>
        <w:t>.2.2.2</w:t>
      </w:r>
      <w:r>
        <w:rPr>
          <w:lang w:eastAsia="zh-CN"/>
        </w:rPr>
        <w:tab/>
        <w:t>Resource Definition</w:t>
      </w:r>
      <w:bookmarkEnd w:id="1106"/>
      <w:bookmarkEnd w:id="1107"/>
      <w:bookmarkEnd w:id="1108"/>
      <w:bookmarkEnd w:id="1109"/>
      <w:bookmarkEnd w:id="1110"/>
      <w:bookmarkEnd w:id="1111"/>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1BCB8A98" w:rsidR="00E667B4" w:rsidRDefault="00E667B4" w:rsidP="00A17F72">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112" w:name="_Toc85734234"/>
      <w:bookmarkStart w:id="1113" w:name="_Toc89431533"/>
      <w:bookmarkStart w:id="1114" w:name="_Toc97042341"/>
      <w:bookmarkStart w:id="1115" w:name="_Toc97045485"/>
      <w:bookmarkStart w:id="1116" w:name="_Toc97155230"/>
      <w:bookmarkStart w:id="1117" w:name="_Toc100767517"/>
      <w:r>
        <w:rPr>
          <w:lang w:eastAsia="zh-CN"/>
        </w:rPr>
        <w:t>8.</w:t>
      </w:r>
      <w:r w:rsidR="001166B0">
        <w:rPr>
          <w:lang w:eastAsia="zh-CN"/>
        </w:rPr>
        <w:t>1</w:t>
      </w:r>
      <w:r>
        <w:rPr>
          <w:lang w:eastAsia="zh-CN"/>
        </w:rPr>
        <w:t>.2.2.3</w:t>
      </w:r>
      <w:r>
        <w:rPr>
          <w:lang w:eastAsia="zh-CN"/>
        </w:rPr>
        <w:tab/>
        <w:t>Resource Standard Methods</w:t>
      </w:r>
      <w:bookmarkEnd w:id="1112"/>
      <w:bookmarkEnd w:id="1113"/>
      <w:bookmarkEnd w:id="1114"/>
      <w:bookmarkEnd w:id="1115"/>
      <w:bookmarkEnd w:id="1116"/>
      <w:bookmarkEnd w:id="1117"/>
    </w:p>
    <w:p w14:paraId="63ADBAE6" w14:textId="342CFE2A" w:rsidR="00E667B4" w:rsidRDefault="001166B0" w:rsidP="00E667B4">
      <w:pPr>
        <w:pStyle w:val="Heading6"/>
        <w:rPr>
          <w:lang w:eastAsia="zh-CN"/>
        </w:rPr>
      </w:pPr>
      <w:bookmarkStart w:id="1118" w:name="_Toc85734235"/>
      <w:bookmarkStart w:id="1119" w:name="_Toc89431534"/>
      <w:bookmarkStart w:id="1120" w:name="_Toc97042342"/>
      <w:bookmarkStart w:id="1121" w:name="_Toc97045486"/>
      <w:bookmarkStart w:id="1122" w:name="_Toc97155231"/>
      <w:bookmarkStart w:id="1123" w:name="_Toc100767518"/>
      <w:r>
        <w:rPr>
          <w:lang w:eastAsia="zh-CN"/>
        </w:rPr>
        <w:t>8.1</w:t>
      </w:r>
      <w:r w:rsidR="00E667B4">
        <w:rPr>
          <w:lang w:eastAsia="zh-CN"/>
        </w:rPr>
        <w:t>.2.2.3.1</w:t>
      </w:r>
      <w:r w:rsidR="00E667B4">
        <w:rPr>
          <w:lang w:eastAsia="zh-CN"/>
        </w:rPr>
        <w:tab/>
        <w:t>POST</w:t>
      </w:r>
      <w:bookmarkEnd w:id="1118"/>
      <w:bookmarkEnd w:id="1119"/>
      <w:bookmarkEnd w:id="1120"/>
      <w:bookmarkEnd w:id="1121"/>
      <w:bookmarkEnd w:id="1122"/>
      <w:bookmarkEnd w:id="112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4C2355A4"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99522B"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 xml:space="preserve">5.2.6-1 of </w:t>
            </w:r>
            <w:r w:rsidR="007876EC">
              <w:t>TS</w:t>
            </w:r>
            <w:r w:rsidRPr="0001502C">
              <w:t> 29.122 [</w:t>
            </w:r>
            <w:r w:rsidR="001166B0">
              <w:t>6</w:t>
            </w:r>
            <w:r w:rsidRPr="0001502C">
              <w:t>]</w:t>
            </w:r>
            <w:r w:rsidRPr="0016361A">
              <w:t xml:space="preserve"> also apply.</w:t>
            </w:r>
          </w:p>
        </w:tc>
      </w:tr>
    </w:tbl>
    <w:p w14:paraId="5D38F05D" w14:textId="77777777" w:rsidR="00E667B4" w:rsidRDefault="00E667B4" w:rsidP="00E667B4"/>
    <w:p w14:paraId="6C6A017D" w14:textId="3A5DF19A" w:rsidR="00E667B4" w:rsidRPr="00A04126" w:rsidRDefault="008000F6" w:rsidP="00E667B4">
      <w:pPr>
        <w:pStyle w:val="TH"/>
        <w:rPr>
          <w:rFonts w:cs="Arial"/>
        </w:rPr>
      </w:pPr>
      <w:r>
        <w:t>Table </w:t>
      </w:r>
      <w:r w:rsidR="00E667B4">
        <w:t>8.</w:t>
      </w:r>
      <w:r w:rsidR="001166B0">
        <w:t>1</w:t>
      </w:r>
      <w:r w:rsidR="00E667B4">
        <w:t>.2.2.3.1</w:t>
      </w:r>
      <w:r w:rsidR="00E667B4" w:rsidRPr="00A04126">
        <w:t xml:space="preserve">-4: Headers supported by the </w:t>
      </w:r>
      <w:r w:rsidR="00E667B4">
        <w:t>POST</w:t>
      </w:r>
      <w:r w:rsidR="00E667B4"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410A7A43"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 xml:space="preserve">-5: Headers supported by the </w:t>
      </w:r>
      <w:r w:rsidR="00E667B4">
        <w:t>201 response code</w:t>
      </w:r>
      <w:r w:rsidR="00E667B4"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A012399" w:rsidR="00E667B4" w:rsidRPr="00A04126" w:rsidRDefault="008000F6" w:rsidP="00E667B4">
      <w:pPr>
        <w:pStyle w:val="TH"/>
      </w:pPr>
      <w:r w:rsidRPr="00A04126">
        <w:t>Table</w:t>
      </w:r>
      <w:r>
        <w:t> </w:t>
      </w:r>
      <w:r w:rsidR="00E667B4">
        <w:t>8.</w:t>
      </w:r>
      <w:r w:rsidR="001166B0">
        <w:t>1</w:t>
      </w:r>
      <w:r w:rsidR="00E667B4">
        <w:t>.2.2.3.1</w:t>
      </w:r>
      <w:r w:rsidR="00E667B4"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124" w:name="_Toc85734236"/>
      <w:bookmarkStart w:id="1125" w:name="_Toc89431535"/>
      <w:bookmarkStart w:id="1126" w:name="_Toc97042343"/>
      <w:bookmarkStart w:id="1127" w:name="_Toc97045487"/>
      <w:bookmarkStart w:id="1128" w:name="_Toc97155232"/>
      <w:bookmarkStart w:id="1129" w:name="_Toc10076751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1124"/>
      <w:bookmarkEnd w:id="1125"/>
      <w:bookmarkEnd w:id="1126"/>
      <w:bookmarkEnd w:id="1127"/>
      <w:bookmarkEnd w:id="1128"/>
      <w:bookmarkEnd w:id="1129"/>
    </w:p>
    <w:p w14:paraId="3CFD6CF3" w14:textId="77777777" w:rsidR="00E667B4" w:rsidRDefault="00E667B4" w:rsidP="00E667B4">
      <w:r>
        <w:t>None.</w:t>
      </w:r>
    </w:p>
    <w:p w14:paraId="6149788C" w14:textId="319E5F1C" w:rsidR="00E667B4" w:rsidRDefault="00E667B4" w:rsidP="00E667B4">
      <w:pPr>
        <w:pStyle w:val="Heading4"/>
      </w:pPr>
      <w:bookmarkStart w:id="1130" w:name="_Toc85734237"/>
      <w:bookmarkStart w:id="1131" w:name="_Toc89431536"/>
      <w:bookmarkStart w:id="1132" w:name="_Toc97042344"/>
      <w:bookmarkStart w:id="1133" w:name="_Toc97045488"/>
      <w:bookmarkStart w:id="1134" w:name="_Toc97155233"/>
      <w:bookmarkStart w:id="1135" w:name="_Toc100767520"/>
      <w:r>
        <w:t>8.</w:t>
      </w:r>
      <w:r w:rsidR="001166B0">
        <w:t>1</w:t>
      </w:r>
      <w:r>
        <w:t>.2.3</w:t>
      </w:r>
      <w:r>
        <w:tab/>
        <w:t>Resource</w:t>
      </w:r>
      <w:r w:rsidRPr="00831458">
        <w:t xml:space="preserve">: </w:t>
      </w:r>
      <w:r>
        <w:t>Individual EAS Registration</w:t>
      </w:r>
      <w:bookmarkEnd w:id="1130"/>
      <w:bookmarkEnd w:id="1131"/>
      <w:bookmarkEnd w:id="1132"/>
      <w:bookmarkEnd w:id="1133"/>
      <w:bookmarkEnd w:id="1134"/>
      <w:bookmarkEnd w:id="1135"/>
    </w:p>
    <w:p w14:paraId="5AA27DA2" w14:textId="68A43BFA" w:rsidR="00E667B4" w:rsidRDefault="00E667B4" w:rsidP="00E667B4">
      <w:pPr>
        <w:pStyle w:val="Heading5"/>
        <w:rPr>
          <w:lang w:eastAsia="zh-CN"/>
        </w:rPr>
      </w:pPr>
      <w:bookmarkStart w:id="1136" w:name="_Toc85734238"/>
      <w:bookmarkStart w:id="1137" w:name="_Toc89431537"/>
      <w:bookmarkStart w:id="1138" w:name="_Toc97042345"/>
      <w:bookmarkStart w:id="1139" w:name="_Toc97045489"/>
      <w:bookmarkStart w:id="1140" w:name="_Toc97155234"/>
      <w:bookmarkStart w:id="1141" w:name="_Toc100767521"/>
      <w:r>
        <w:rPr>
          <w:lang w:eastAsia="zh-CN"/>
        </w:rPr>
        <w:t>8.</w:t>
      </w:r>
      <w:r w:rsidR="001166B0">
        <w:rPr>
          <w:lang w:eastAsia="zh-CN"/>
        </w:rPr>
        <w:t>1</w:t>
      </w:r>
      <w:r>
        <w:rPr>
          <w:lang w:eastAsia="zh-CN"/>
        </w:rPr>
        <w:t>.2.3.1</w:t>
      </w:r>
      <w:r>
        <w:rPr>
          <w:lang w:eastAsia="zh-CN"/>
        </w:rPr>
        <w:tab/>
        <w:t>Description</w:t>
      </w:r>
      <w:bookmarkEnd w:id="1136"/>
      <w:bookmarkEnd w:id="1137"/>
      <w:bookmarkEnd w:id="1138"/>
      <w:bookmarkEnd w:id="1139"/>
      <w:bookmarkEnd w:id="1140"/>
      <w:bookmarkEnd w:id="1141"/>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142" w:name="_Toc85734239"/>
      <w:bookmarkStart w:id="1143" w:name="_Toc89431538"/>
      <w:bookmarkStart w:id="1144" w:name="_Toc97042346"/>
      <w:bookmarkStart w:id="1145" w:name="_Toc97045490"/>
      <w:bookmarkStart w:id="1146" w:name="_Toc97155235"/>
      <w:bookmarkStart w:id="1147" w:name="_Toc100767522"/>
      <w:r>
        <w:rPr>
          <w:lang w:eastAsia="zh-CN"/>
        </w:rPr>
        <w:t>8.</w:t>
      </w:r>
      <w:r w:rsidR="001166B0">
        <w:rPr>
          <w:lang w:eastAsia="zh-CN"/>
        </w:rPr>
        <w:t>1</w:t>
      </w:r>
      <w:r>
        <w:rPr>
          <w:lang w:eastAsia="zh-CN"/>
        </w:rPr>
        <w:t>.2.3.2</w:t>
      </w:r>
      <w:r>
        <w:rPr>
          <w:lang w:eastAsia="zh-CN"/>
        </w:rPr>
        <w:tab/>
        <w:t>Resource Definition</w:t>
      </w:r>
      <w:bookmarkEnd w:id="1142"/>
      <w:bookmarkEnd w:id="1143"/>
      <w:bookmarkEnd w:id="1144"/>
      <w:bookmarkEnd w:id="1145"/>
      <w:bookmarkEnd w:id="1146"/>
      <w:bookmarkEnd w:id="1147"/>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28BF7475" w:rsidR="00E667B4" w:rsidRDefault="00E667B4" w:rsidP="00271B0A">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148" w:name="_Toc85734240"/>
      <w:bookmarkStart w:id="1149" w:name="_Toc89431539"/>
      <w:bookmarkStart w:id="1150" w:name="_Toc97042347"/>
      <w:bookmarkStart w:id="1151" w:name="_Toc97045491"/>
      <w:bookmarkStart w:id="1152" w:name="_Toc97155236"/>
      <w:bookmarkStart w:id="1153" w:name="_Toc100767523"/>
      <w:r>
        <w:rPr>
          <w:lang w:eastAsia="zh-CN"/>
        </w:rPr>
        <w:t>8.</w:t>
      </w:r>
      <w:r w:rsidR="00C21EAA">
        <w:rPr>
          <w:lang w:eastAsia="zh-CN"/>
        </w:rPr>
        <w:t>1</w:t>
      </w:r>
      <w:r>
        <w:rPr>
          <w:lang w:eastAsia="zh-CN"/>
        </w:rPr>
        <w:t>.2.3.3</w:t>
      </w:r>
      <w:r>
        <w:rPr>
          <w:lang w:eastAsia="zh-CN"/>
        </w:rPr>
        <w:tab/>
        <w:t>Resource Standard Methods</w:t>
      </w:r>
      <w:bookmarkEnd w:id="1148"/>
      <w:bookmarkEnd w:id="1149"/>
      <w:bookmarkEnd w:id="1150"/>
      <w:bookmarkEnd w:id="1151"/>
      <w:bookmarkEnd w:id="1152"/>
      <w:bookmarkEnd w:id="1153"/>
    </w:p>
    <w:p w14:paraId="3676D8C4" w14:textId="5EFF451A" w:rsidR="00E667B4" w:rsidRDefault="00E667B4" w:rsidP="00E667B4">
      <w:pPr>
        <w:pStyle w:val="Heading6"/>
        <w:rPr>
          <w:lang w:eastAsia="zh-CN"/>
        </w:rPr>
      </w:pPr>
      <w:bookmarkStart w:id="1154" w:name="_Toc85734241"/>
      <w:bookmarkStart w:id="1155" w:name="_Toc89431540"/>
      <w:bookmarkStart w:id="1156" w:name="_Toc97042348"/>
      <w:bookmarkStart w:id="1157" w:name="_Toc97045492"/>
      <w:bookmarkStart w:id="1158" w:name="_Toc97155237"/>
      <w:bookmarkStart w:id="1159" w:name="_Toc100767524"/>
      <w:r>
        <w:rPr>
          <w:lang w:eastAsia="zh-CN"/>
        </w:rPr>
        <w:t>8.</w:t>
      </w:r>
      <w:r w:rsidR="00C21EAA">
        <w:rPr>
          <w:lang w:eastAsia="zh-CN"/>
        </w:rPr>
        <w:t>1</w:t>
      </w:r>
      <w:r>
        <w:rPr>
          <w:lang w:eastAsia="zh-CN"/>
        </w:rPr>
        <w:t>.2.3.3.1</w:t>
      </w:r>
      <w:r>
        <w:rPr>
          <w:lang w:eastAsia="zh-CN"/>
        </w:rPr>
        <w:tab/>
        <w:t>GET</w:t>
      </w:r>
      <w:bookmarkEnd w:id="1154"/>
      <w:bookmarkEnd w:id="1155"/>
      <w:bookmarkEnd w:id="1156"/>
      <w:bookmarkEnd w:id="1157"/>
      <w:bookmarkEnd w:id="1158"/>
      <w:bookmarkEnd w:id="1159"/>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EF1F58A"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 xml:space="preserve">5.2.6-1 of </w:t>
            </w:r>
            <w:r w:rsidR="007876EC">
              <w:t>TS</w:t>
            </w:r>
            <w:r w:rsidRPr="001364E5">
              <w:t> 29.122 [</w:t>
            </w:r>
            <w:r w:rsidR="00C21EAA">
              <w:t>6</w:t>
            </w:r>
            <w:r w:rsidRPr="001364E5">
              <w:t>]</w:t>
            </w:r>
            <w:r w:rsidRPr="0016361A">
              <w:t xml:space="preserve"> also apply.</w:t>
            </w:r>
          </w:p>
        </w:tc>
      </w:tr>
    </w:tbl>
    <w:p w14:paraId="7B351069" w14:textId="77777777" w:rsidR="00E667B4" w:rsidRDefault="00E667B4" w:rsidP="00E667B4"/>
    <w:p w14:paraId="3DC37738" w14:textId="09924C41" w:rsidR="00E667B4" w:rsidRPr="00A04126" w:rsidRDefault="008000F6" w:rsidP="00E667B4">
      <w:pPr>
        <w:pStyle w:val="TH"/>
        <w:rPr>
          <w:rFonts w:cs="Arial"/>
        </w:rPr>
      </w:pPr>
      <w:r>
        <w:t>Table </w:t>
      </w:r>
      <w:r w:rsidR="00E667B4">
        <w:t>8.</w:t>
      </w:r>
      <w:r w:rsidR="00C21EAA">
        <w:t>1</w:t>
      </w:r>
      <w:r w:rsidR="00E667B4">
        <w:t>.2.3.3.1</w:t>
      </w:r>
      <w:r w:rsidR="00E667B4" w:rsidRPr="00A04126">
        <w:t xml:space="preserve">-4: Headers supported by the </w:t>
      </w:r>
      <w:r w:rsidR="00E667B4">
        <w:t>GET</w:t>
      </w:r>
      <w:r w:rsidR="00E667B4"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C84097E" w:rsidR="00E667B4" w:rsidRPr="00A04126" w:rsidRDefault="008000F6" w:rsidP="00E667B4">
      <w:pPr>
        <w:pStyle w:val="TH"/>
        <w:rPr>
          <w:rFonts w:cs="Arial"/>
        </w:rPr>
      </w:pPr>
      <w:r w:rsidRPr="00A04126">
        <w:lastRenderedPageBreak/>
        <w:t>Table</w:t>
      </w:r>
      <w:r>
        <w:t> </w:t>
      </w:r>
      <w:r w:rsidR="00E667B4">
        <w:t>8.</w:t>
      </w:r>
      <w:r w:rsidR="00C21EAA">
        <w:t>1</w:t>
      </w:r>
      <w:r w:rsidR="00E667B4">
        <w:t>.2.3.3.1</w:t>
      </w:r>
      <w:r w:rsidR="00E667B4" w:rsidRPr="00A04126">
        <w:t xml:space="preserve">-5: Headers supported by the </w:t>
      </w:r>
      <w:r w:rsidR="00E667B4" w:rsidRPr="00C21EAA">
        <w:t>200</w:t>
      </w:r>
      <w:r w:rsidR="00E667B4">
        <w:t xml:space="preserve"> response code</w:t>
      </w:r>
      <w:r w:rsidR="00E667B4"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006D033D" w:rsidR="00E667B4" w:rsidRPr="00A04126" w:rsidRDefault="008000F6" w:rsidP="00E667B4">
      <w:pPr>
        <w:pStyle w:val="TH"/>
      </w:pPr>
      <w:r w:rsidRPr="00A04126">
        <w:t>Table</w:t>
      </w:r>
      <w:r>
        <w:t> </w:t>
      </w:r>
      <w:r w:rsidR="00E667B4">
        <w:t>8.</w:t>
      </w:r>
      <w:r w:rsidR="00C21EAA">
        <w:t>1</w:t>
      </w:r>
      <w:r w:rsidR="00E667B4">
        <w:t>.2.3.3.1</w:t>
      </w:r>
      <w:r w:rsidR="00E667B4"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160" w:name="_Toc85734242"/>
      <w:bookmarkStart w:id="1161" w:name="_Toc89431541"/>
      <w:bookmarkStart w:id="1162" w:name="_Toc97042349"/>
      <w:bookmarkStart w:id="1163" w:name="_Toc97045493"/>
      <w:bookmarkStart w:id="1164" w:name="_Toc97155238"/>
      <w:bookmarkStart w:id="1165" w:name="_Toc100767525"/>
      <w:r>
        <w:rPr>
          <w:lang w:eastAsia="zh-CN"/>
        </w:rPr>
        <w:t>8.</w:t>
      </w:r>
      <w:r w:rsidR="00ED4A19">
        <w:rPr>
          <w:lang w:eastAsia="zh-CN"/>
        </w:rPr>
        <w:t>1</w:t>
      </w:r>
      <w:r>
        <w:rPr>
          <w:lang w:eastAsia="zh-CN"/>
        </w:rPr>
        <w:t>.2.3.3.2</w:t>
      </w:r>
      <w:r>
        <w:rPr>
          <w:lang w:eastAsia="zh-CN"/>
        </w:rPr>
        <w:tab/>
        <w:t>PUT</w:t>
      </w:r>
      <w:bookmarkEnd w:id="1160"/>
      <w:bookmarkEnd w:id="1161"/>
      <w:bookmarkEnd w:id="1162"/>
      <w:bookmarkEnd w:id="1163"/>
      <w:bookmarkEnd w:id="1164"/>
      <w:bookmarkEnd w:id="1165"/>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336598A3"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008000F6" w:rsidRPr="009B191C">
              <w:t>Table</w:t>
            </w:r>
            <w:r w:rsidR="008000F6">
              <w:t> </w:t>
            </w:r>
            <w:r w:rsidRPr="009B191C">
              <w:t>5.</w:t>
            </w:r>
            <w:r>
              <w:t xml:space="preserve">2.6-1 of </w:t>
            </w:r>
            <w:r w:rsidR="007876EC">
              <w:t>TS</w:t>
            </w:r>
            <w:r>
              <w:t> 29.122</w:t>
            </w:r>
            <w:r w:rsidRPr="00F86E1D">
              <w:t> [</w:t>
            </w:r>
            <w:r>
              <w:t>6]</w:t>
            </w:r>
            <w:r w:rsidRPr="0016361A">
              <w:t xml:space="preserve"> also apply.</w:t>
            </w:r>
          </w:p>
        </w:tc>
      </w:tr>
    </w:tbl>
    <w:p w14:paraId="66423A0A" w14:textId="0E38C000" w:rsidR="00E667B4" w:rsidRDefault="00E667B4" w:rsidP="00271B0A"/>
    <w:p w14:paraId="15B97930" w14:textId="04472C37" w:rsidR="00E667B4" w:rsidRPr="00A04126" w:rsidRDefault="008000F6" w:rsidP="00E667B4">
      <w:pPr>
        <w:pStyle w:val="TH"/>
        <w:rPr>
          <w:rFonts w:cs="Arial"/>
        </w:rPr>
      </w:pPr>
      <w:r>
        <w:t>Table </w:t>
      </w:r>
      <w:r w:rsidR="00E667B4">
        <w:t>8.</w:t>
      </w:r>
      <w:r w:rsidR="00ED4A19">
        <w:t>1</w:t>
      </w:r>
      <w:r w:rsidR="00E667B4">
        <w:t>.2.3.3.2</w:t>
      </w:r>
      <w:r w:rsidR="00E667B4" w:rsidRPr="00A04126">
        <w:t xml:space="preserve">-4: Headers supported by the </w:t>
      </w:r>
      <w:r w:rsidR="00E667B4">
        <w:t>PUT</w:t>
      </w:r>
      <w:r w:rsidR="00E667B4"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3977E06B" w:rsidR="00E667B4" w:rsidRPr="00A04126" w:rsidRDefault="008000F6" w:rsidP="00E667B4">
      <w:pPr>
        <w:pStyle w:val="TH"/>
        <w:rPr>
          <w:rFonts w:cs="Arial"/>
        </w:rPr>
      </w:pPr>
      <w:r w:rsidRPr="00A04126">
        <w:t>Table</w:t>
      </w:r>
      <w:r>
        <w:t> </w:t>
      </w:r>
      <w:r w:rsidR="00E667B4">
        <w:t>8.</w:t>
      </w:r>
      <w:r w:rsidR="00ED4A19">
        <w:t>1</w:t>
      </w:r>
      <w:r w:rsidR="00E667B4">
        <w:t>.2.3.3.2</w:t>
      </w:r>
      <w:r w:rsidR="00E667B4" w:rsidRPr="00A04126">
        <w:t xml:space="preserve">-5: Headers supported by the </w:t>
      </w:r>
      <w:r w:rsidR="00E667B4" w:rsidRPr="00ED4A19">
        <w:t>200</w:t>
      </w:r>
      <w:r w:rsidR="00E667B4">
        <w:t xml:space="preserve"> response code</w:t>
      </w:r>
      <w:r w:rsidR="00E667B4"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46E949AE" w:rsidR="00E667B4" w:rsidRPr="00A04126" w:rsidRDefault="008000F6" w:rsidP="00E667B4">
      <w:pPr>
        <w:pStyle w:val="TH"/>
      </w:pPr>
      <w:r w:rsidRPr="00A04126">
        <w:lastRenderedPageBreak/>
        <w:t>Table</w:t>
      </w:r>
      <w:r>
        <w:t> </w:t>
      </w:r>
      <w:r w:rsidR="00E667B4">
        <w:t>8.</w:t>
      </w:r>
      <w:r w:rsidR="00ED4A19">
        <w:t>1</w:t>
      </w:r>
      <w:r w:rsidR="00E667B4">
        <w:t>.2.3.3.2</w:t>
      </w:r>
      <w:r w:rsidR="00E667B4"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166" w:name="_Toc85734243"/>
      <w:bookmarkStart w:id="1167" w:name="_Toc89431542"/>
      <w:bookmarkStart w:id="1168" w:name="_Toc97042350"/>
      <w:bookmarkStart w:id="1169" w:name="_Toc97045494"/>
      <w:bookmarkStart w:id="1170" w:name="_Toc97155239"/>
      <w:bookmarkStart w:id="1171" w:name="_Toc100767526"/>
      <w:r>
        <w:rPr>
          <w:lang w:eastAsia="zh-CN"/>
        </w:rPr>
        <w:t>8.</w:t>
      </w:r>
      <w:r w:rsidR="00ED4A19">
        <w:rPr>
          <w:lang w:eastAsia="zh-CN"/>
        </w:rPr>
        <w:t>1</w:t>
      </w:r>
      <w:r>
        <w:rPr>
          <w:lang w:eastAsia="zh-CN"/>
        </w:rPr>
        <w:t>.2.3.3.3</w:t>
      </w:r>
      <w:r>
        <w:rPr>
          <w:lang w:eastAsia="zh-CN"/>
        </w:rPr>
        <w:tab/>
        <w:t>DELETE</w:t>
      </w:r>
      <w:bookmarkEnd w:id="1166"/>
      <w:bookmarkEnd w:id="1167"/>
      <w:bookmarkEnd w:id="1168"/>
      <w:bookmarkEnd w:id="1169"/>
      <w:bookmarkEnd w:id="1170"/>
      <w:bookmarkEnd w:id="1171"/>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5E78413A" w14:textId="25B7DD2E"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26A6B434"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w:t>
            </w:r>
            <w:r w:rsidR="008000F6" w:rsidRPr="0016361A">
              <w:t>in</w:t>
            </w:r>
            <w:r w:rsidR="008000F6">
              <w:t> </w:t>
            </w:r>
            <w:r w:rsidR="007E2CBB" w:rsidRPr="00302290">
              <w:t>T</w:t>
            </w:r>
            <w:r w:rsidR="007E2CBB">
              <w:t>able </w:t>
            </w:r>
            <w:r>
              <w:t>5.2.6-1</w:t>
            </w:r>
            <w:r w:rsidRPr="00302290">
              <w:t xml:space="preserve"> of </w:t>
            </w:r>
            <w:r w:rsidR="007876EC">
              <w:t>TS</w:t>
            </w:r>
            <w:r w:rsidRPr="00302290">
              <w:t>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0C7EDACB" w:rsidR="00E667B4" w:rsidRPr="00A04126" w:rsidRDefault="008000F6" w:rsidP="00E667B4">
      <w:pPr>
        <w:pStyle w:val="TH"/>
        <w:rPr>
          <w:rFonts w:cs="Arial"/>
        </w:rPr>
      </w:pPr>
      <w:r>
        <w:t>Table </w:t>
      </w:r>
      <w:r w:rsidR="00E667B4">
        <w:t>8.</w:t>
      </w:r>
      <w:r w:rsidR="00ED4A19">
        <w:t>1</w:t>
      </w:r>
      <w:r w:rsidR="00E667B4">
        <w:t>.2.3.3.3</w:t>
      </w:r>
      <w:r w:rsidR="00E667B4" w:rsidRPr="00A04126">
        <w:t xml:space="preserve">-4: Headers supported by the </w:t>
      </w:r>
      <w:r w:rsidR="00E667B4">
        <w:t>DELETE</w:t>
      </w:r>
      <w:r w:rsidR="00E667B4"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799C50EB" w:rsidR="00E667B4" w:rsidRPr="00A04126" w:rsidRDefault="008000F6" w:rsidP="00E667B4">
      <w:pPr>
        <w:pStyle w:val="TH"/>
        <w:rPr>
          <w:rFonts w:cs="Arial"/>
        </w:rPr>
      </w:pPr>
      <w:r w:rsidRPr="00A04126">
        <w:t>Table</w:t>
      </w:r>
      <w:r>
        <w:t> </w:t>
      </w:r>
      <w:r w:rsidR="00E667B4">
        <w:t>8.</w:t>
      </w:r>
      <w:r w:rsidR="00ED4A19">
        <w:t>1</w:t>
      </w:r>
      <w:r w:rsidR="00E667B4">
        <w:t>.2.3.3.3</w:t>
      </w:r>
      <w:r w:rsidR="00E667B4" w:rsidRPr="00A04126">
        <w:t xml:space="preserve">-5: Headers supported by the </w:t>
      </w:r>
      <w:r w:rsidR="003B6434">
        <w:t>204</w:t>
      </w:r>
      <w:r w:rsidR="00E667B4">
        <w:t xml:space="preserve"> response code</w:t>
      </w:r>
      <w:r w:rsidR="00E667B4"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7CD949E5" w:rsidR="00E667B4" w:rsidRPr="00A04126" w:rsidRDefault="008000F6" w:rsidP="00E667B4">
      <w:pPr>
        <w:pStyle w:val="TH"/>
      </w:pPr>
      <w:r w:rsidRPr="00A04126">
        <w:t>Table</w:t>
      </w:r>
      <w:r>
        <w:t> </w:t>
      </w:r>
      <w:r w:rsidR="00E667B4">
        <w:t>8.</w:t>
      </w:r>
      <w:r w:rsidR="00ED4A19">
        <w:t>1</w:t>
      </w:r>
      <w:r w:rsidR="00E667B4">
        <w:t>.2.3.3.3</w:t>
      </w:r>
      <w:r w:rsidR="00E667B4"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1172" w:name="_Toc85734244"/>
      <w:bookmarkStart w:id="1173" w:name="_Toc89431543"/>
      <w:bookmarkStart w:id="1174" w:name="_Toc97042351"/>
      <w:bookmarkStart w:id="1175" w:name="_Toc97045495"/>
      <w:bookmarkStart w:id="1176" w:name="_Toc97155240"/>
      <w:bookmarkStart w:id="1177" w:name="_Toc100767527"/>
      <w:r>
        <w:rPr>
          <w:lang w:eastAsia="zh-CN"/>
        </w:rPr>
        <w:t>8.1.2.3.3.4</w:t>
      </w:r>
      <w:r>
        <w:rPr>
          <w:lang w:eastAsia="zh-CN"/>
        </w:rPr>
        <w:tab/>
        <w:t>PATCH</w:t>
      </w:r>
      <w:bookmarkEnd w:id="1172"/>
      <w:bookmarkEnd w:id="1173"/>
      <w:bookmarkEnd w:id="1174"/>
      <w:bookmarkEnd w:id="1175"/>
      <w:bookmarkEnd w:id="1176"/>
      <w:bookmarkEnd w:id="117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lastRenderedPageBreak/>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645BEA88"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008000F6" w:rsidRPr="009B191C">
              <w:t>Table</w:t>
            </w:r>
            <w:r w:rsidR="008000F6">
              <w:t> </w:t>
            </w:r>
            <w:r w:rsidRPr="009B191C">
              <w:t>5.</w:t>
            </w:r>
            <w:r>
              <w:t xml:space="preserve">2.6-1 of </w:t>
            </w:r>
            <w:r w:rsidR="007876EC">
              <w:t>TS</w:t>
            </w:r>
            <w:r>
              <w:t> 29.122</w:t>
            </w:r>
            <w:r w:rsidRPr="00F86E1D">
              <w:t> [</w:t>
            </w:r>
            <w:r>
              <w:t>6]</w:t>
            </w:r>
            <w:r w:rsidRPr="0016361A">
              <w:t xml:space="preserve"> also apply.</w:t>
            </w:r>
          </w:p>
        </w:tc>
      </w:tr>
    </w:tbl>
    <w:p w14:paraId="194D31B9" w14:textId="77777777" w:rsidR="001C44C9" w:rsidRDefault="001C44C9" w:rsidP="008D4A5F"/>
    <w:p w14:paraId="41794F90" w14:textId="39821792" w:rsidR="001C44C9" w:rsidRPr="00A04126" w:rsidRDefault="008000F6" w:rsidP="001C44C9">
      <w:pPr>
        <w:pStyle w:val="TH"/>
        <w:rPr>
          <w:rFonts w:cs="Arial"/>
        </w:rPr>
      </w:pPr>
      <w:r>
        <w:t>Table </w:t>
      </w:r>
      <w:r w:rsidR="001C44C9">
        <w:t>8.1.2.3.3.4</w:t>
      </w:r>
      <w:r w:rsidR="001C44C9" w:rsidRPr="00A04126">
        <w:t xml:space="preserve">-4: Headers supported by the </w:t>
      </w:r>
      <w:r w:rsidR="001C44C9">
        <w:t>PATCH</w:t>
      </w:r>
      <w:r w:rsidR="001C44C9"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4ECF1D4C" w:rsidR="001C44C9" w:rsidRPr="00A04126" w:rsidRDefault="008000F6" w:rsidP="001C44C9">
      <w:pPr>
        <w:pStyle w:val="TH"/>
        <w:rPr>
          <w:rFonts w:cs="Arial"/>
        </w:rPr>
      </w:pPr>
      <w:r w:rsidRPr="00A04126">
        <w:t>Table</w:t>
      </w:r>
      <w:r>
        <w:t> </w:t>
      </w:r>
      <w:r w:rsidR="001C44C9">
        <w:t>8.1.2.3.3.4</w:t>
      </w:r>
      <w:r w:rsidR="001C44C9" w:rsidRPr="00A04126">
        <w:t xml:space="preserve"> -5: Headers supported by the </w:t>
      </w:r>
      <w:r w:rsidR="001C44C9" w:rsidRPr="00ED4A19">
        <w:t>200</w:t>
      </w:r>
      <w:r w:rsidR="001C44C9">
        <w:t xml:space="preserve"> response code</w:t>
      </w:r>
      <w:r w:rsidR="001C44C9"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7AA3BD9B" w:rsidR="001C44C9" w:rsidRPr="00A04126" w:rsidRDefault="008000F6" w:rsidP="001C44C9">
      <w:pPr>
        <w:pStyle w:val="TH"/>
      </w:pPr>
      <w:r w:rsidRPr="00A04126">
        <w:t>Table</w:t>
      </w:r>
      <w:r>
        <w:t> </w:t>
      </w:r>
      <w:r w:rsidR="001C44C9">
        <w:t>8.1.2.3.3.4</w:t>
      </w:r>
      <w:r w:rsidR="001C44C9"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1178" w:name="_Toc85734245"/>
      <w:bookmarkStart w:id="1179" w:name="_Toc89431544"/>
      <w:bookmarkStart w:id="1180" w:name="_Toc97042352"/>
      <w:bookmarkStart w:id="1181" w:name="_Toc97045496"/>
      <w:bookmarkStart w:id="1182" w:name="_Toc97155241"/>
      <w:bookmarkStart w:id="1183" w:name="_Toc100767528"/>
      <w:r>
        <w:rPr>
          <w:lang w:eastAsia="zh-CN"/>
        </w:rPr>
        <w:t>8.</w:t>
      </w:r>
      <w:r w:rsidR="007B0A3F">
        <w:rPr>
          <w:lang w:eastAsia="zh-CN"/>
        </w:rPr>
        <w:t>1</w:t>
      </w:r>
      <w:r>
        <w:rPr>
          <w:lang w:eastAsia="zh-CN"/>
        </w:rPr>
        <w:t>.2.3.4</w:t>
      </w:r>
      <w:r>
        <w:rPr>
          <w:lang w:eastAsia="zh-CN"/>
        </w:rPr>
        <w:tab/>
      </w:r>
      <w:r>
        <w:rPr>
          <w:lang w:eastAsia="zh-CN"/>
        </w:rPr>
        <w:tab/>
        <w:t>Resource Custom Operations</w:t>
      </w:r>
      <w:bookmarkEnd w:id="1178"/>
      <w:bookmarkEnd w:id="1179"/>
      <w:bookmarkEnd w:id="1180"/>
      <w:bookmarkEnd w:id="1181"/>
      <w:bookmarkEnd w:id="1182"/>
      <w:bookmarkEnd w:id="1183"/>
    </w:p>
    <w:p w14:paraId="4FE6C132" w14:textId="77777777" w:rsidR="00E667B4" w:rsidRDefault="00E667B4" w:rsidP="00E667B4">
      <w:r>
        <w:t>None.</w:t>
      </w:r>
    </w:p>
    <w:p w14:paraId="628E8B08" w14:textId="6D2B4C81" w:rsidR="00E667B4" w:rsidRDefault="007B0A3F" w:rsidP="00E667B4">
      <w:pPr>
        <w:pStyle w:val="Heading3"/>
      </w:pPr>
      <w:bookmarkStart w:id="1184" w:name="_Toc85734246"/>
      <w:bookmarkStart w:id="1185" w:name="_Toc89431545"/>
      <w:bookmarkStart w:id="1186" w:name="_Toc97042353"/>
      <w:bookmarkStart w:id="1187" w:name="_Toc97045497"/>
      <w:bookmarkStart w:id="1188" w:name="_Toc97155242"/>
      <w:bookmarkStart w:id="1189" w:name="_Toc100767529"/>
      <w:r>
        <w:t>8.1</w:t>
      </w:r>
      <w:r w:rsidR="00E667B4">
        <w:t>.3</w:t>
      </w:r>
      <w:r w:rsidR="00E667B4">
        <w:tab/>
        <w:t>Custom Operations without associated resources</w:t>
      </w:r>
      <w:bookmarkEnd w:id="1184"/>
      <w:bookmarkEnd w:id="1185"/>
      <w:bookmarkEnd w:id="1186"/>
      <w:bookmarkEnd w:id="1187"/>
      <w:bookmarkEnd w:id="1188"/>
      <w:bookmarkEnd w:id="1189"/>
    </w:p>
    <w:p w14:paraId="11789304" w14:textId="77777777" w:rsidR="00E667B4" w:rsidRDefault="00E667B4" w:rsidP="00E667B4">
      <w:r>
        <w:t>None.</w:t>
      </w:r>
    </w:p>
    <w:p w14:paraId="59ACC383" w14:textId="7A7D74CB" w:rsidR="00E667B4" w:rsidRDefault="007B0A3F" w:rsidP="00E667B4">
      <w:pPr>
        <w:pStyle w:val="Heading3"/>
      </w:pPr>
      <w:bookmarkStart w:id="1190" w:name="_Toc85734247"/>
      <w:bookmarkStart w:id="1191" w:name="_Toc89431546"/>
      <w:bookmarkStart w:id="1192" w:name="_Toc97042354"/>
      <w:bookmarkStart w:id="1193" w:name="_Toc97045498"/>
      <w:bookmarkStart w:id="1194" w:name="_Toc97155243"/>
      <w:bookmarkStart w:id="1195" w:name="_Toc100767530"/>
      <w:r>
        <w:t>8.1</w:t>
      </w:r>
      <w:r w:rsidR="00E667B4">
        <w:t>.4</w:t>
      </w:r>
      <w:r w:rsidR="00E667B4">
        <w:tab/>
        <w:t>Notifications</w:t>
      </w:r>
      <w:bookmarkEnd w:id="1190"/>
      <w:bookmarkEnd w:id="1191"/>
      <w:bookmarkEnd w:id="1192"/>
      <w:bookmarkEnd w:id="1193"/>
      <w:bookmarkEnd w:id="1194"/>
      <w:bookmarkEnd w:id="1195"/>
    </w:p>
    <w:p w14:paraId="53D5683B" w14:textId="77777777" w:rsidR="00E667B4" w:rsidRPr="00A2226D" w:rsidRDefault="00E667B4" w:rsidP="00E667B4">
      <w:r>
        <w:t>None.</w:t>
      </w:r>
    </w:p>
    <w:p w14:paraId="3D0C9200" w14:textId="6A01ABBD" w:rsidR="00E667B4" w:rsidRDefault="007B0A3F" w:rsidP="00E667B4">
      <w:pPr>
        <w:pStyle w:val="Heading3"/>
      </w:pPr>
      <w:bookmarkStart w:id="1196" w:name="_Toc85734248"/>
      <w:bookmarkStart w:id="1197" w:name="_Toc89431547"/>
      <w:bookmarkStart w:id="1198" w:name="_Toc97042355"/>
      <w:bookmarkStart w:id="1199" w:name="_Toc97045499"/>
      <w:bookmarkStart w:id="1200" w:name="_Toc97155244"/>
      <w:bookmarkStart w:id="1201" w:name="_Toc100767531"/>
      <w:r>
        <w:lastRenderedPageBreak/>
        <w:t>8.1</w:t>
      </w:r>
      <w:r w:rsidR="00E667B4">
        <w:t>.5</w:t>
      </w:r>
      <w:r w:rsidR="00E667B4">
        <w:tab/>
        <w:t>Data Model</w:t>
      </w:r>
      <w:bookmarkEnd w:id="1196"/>
      <w:bookmarkEnd w:id="1197"/>
      <w:bookmarkEnd w:id="1198"/>
      <w:bookmarkEnd w:id="1199"/>
      <w:bookmarkEnd w:id="1200"/>
      <w:bookmarkEnd w:id="1201"/>
    </w:p>
    <w:p w14:paraId="2649D96D" w14:textId="3253D329" w:rsidR="00E667B4" w:rsidRDefault="00E667B4" w:rsidP="00E667B4">
      <w:pPr>
        <w:pStyle w:val="Heading4"/>
        <w:rPr>
          <w:lang w:eastAsia="zh-CN"/>
        </w:rPr>
      </w:pPr>
      <w:bookmarkStart w:id="1202" w:name="_Toc85734249"/>
      <w:bookmarkStart w:id="1203" w:name="_Toc89431548"/>
      <w:bookmarkStart w:id="1204" w:name="_Toc97042356"/>
      <w:bookmarkStart w:id="1205" w:name="_Toc97045500"/>
      <w:bookmarkStart w:id="1206" w:name="_Toc97155245"/>
      <w:bookmarkStart w:id="1207" w:name="_Toc100767532"/>
      <w:r>
        <w:rPr>
          <w:lang w:eastAsia="zh-CN"/>
        </w:rPr>
        <w:t>8.</w:t>
      </w:r>
      <w:r w:rsidR="007B0A3F">
        <w:rPr>
          <w:lang w:eastAsia="zh-CN"/>
        </w:rPr>
        <w:t>1</w:t>
      </w:r>
      <w:r>
        <w:rPr>
          <w:lang w:eastAsia="zh-CN"/>
        </w:rPr>
        <w:t>.5.1</w:t>
      </w:r>
      <w:r>
        <w:rPr>
          <w:lang w:eastAsia="zh-CN"/>
        </w:rPr>
        <w:tab/>
        <w:t>General</w:t>
      </w:r>
      <w:bookmarkEnd w:id="1202"/>
      <w:bookmarkEnd w:id="1203"/>
      <w:bookmarkEnd w:id="1204"/>
      <w:bookmarkEnd w:id="1205"/>
      <w:bookmarkEnd w:id="1206"/>
      <w:bookmarkEnd w:id="1207"/>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r w:rsidR="00221887" w14:paraId="6D27DF4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2023902" w14:textId="5A5A26FB" w:rsidR="00221887" w:rsidRDefault="00221887" w:rsidP="00221887">
            <w:pPr>
              <w:pStyle w:val="TAL"/>
            </w:pPr>
            <w:r>
              <w:t>PermissionLevel</w:t>
            </w:r>
          </w:p>
        </w:tc>
        <w:tc>
          <w:tcPr>
            <w:tcW w:w="1297" w:type="dxa"/>
            <w:tcBorders>
              <w:top w:val="single" w:sz="4" w:space="0" w:color="auto"/>
              <w:left w:val="single" w:sz="4" w:space="0" w:color="auto"/>
              <w:bottom w:val="single" w:sz="4" w:space="0" w:color="auto"/>
              <w:right w:val="single" w:sz="4" w:space="0" w:color="auto"/>
            </w:tcBorders>
          </w:tcPr>
          <w:p w14:paraId="0A51EE00" w14:textId="4F965CB3" w:rsidR="00221887" w:rsidRDefault="00221887" w:rsidP="00221887">
            <w:pPr>
              <w:pStyle w:val="NO"/>
              <w:keepNext/>
              <w:spacing w:after="0"/>
              <w:ind w:left="0" w:firstLine="0"/>
            </w:pPr>
            <w:r>
              <w:t>8.1.5.3.3</w:t>
            </w:r>
          </w:p>
        </w:tc>
        <w:tc>
          <w:tcPr>
            <w:tcW w:w="2887" w:type="dxa"/>
            <w:tcBorders>
              <w:top w:val="single" w:sz="4" w:space="0" w:color="auto"/>
              <w:left w:val="single" w:sz="4" w:space="0" w:color="auto"/>
              <w:bottom w:val="single" w:sz="4" w:space="0" w:color="auto"/>
              <w:right w:val="single" w:sz="4" w:space="0" w:color="auto"/>
            </w:tcBorders>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Borders>
              <w:top w:val="single" w:sz="4" w:space="0" w:color="auto"/>
              <w:left w:val="single" w:sz="4" w:space="0" w:color="auto"/>
              <w:bottom w:val="single" w:sz="4" w:space="0" w:color="auto"/>
              <w:right w:val="single" w:sz="4" w:space="0" w:color="auto"/>
            </w:tcBorders>
          </w:tcPr>
          <w:p w14:paraId="7D0CBFD2" w14:textId="77777777" w:rsidR="00221887" w:rsidRDefault="00221887" w:rsidP="00221887">
            <w:pPr>
              <w:pStyle w:val="TAL"/>
              <w:rPr>
                <w:rFonts w:cs="Arial"/>
                <w:szCs w:val="18"/>
              </w:rPr>
            </w:pPr>
          </w:p>
        </w:tc>
      </w:tr>
      <w:tr w:rsidR="00221887" w14:paraId="522A487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D073181" w14:textId="002AE20A" w:rsidR="00221887" w:rsidRDefault="00221887" w:rsidP="00221887">
            <w:pPr>
              <w:pStyle w:val="TAL"/>
            </w:pPr>
            <w:r>
              <w:t>EASCategory</w:t>
            </w:r>
          </w:p>
        </w:tc>
        <w:tc>
          <w:tcPr>
            <w:tcW w:w="1297" w:type="dxa"/>
            <w:tcBorders>
              <w:top w:val="single" w:sz="4" w:space="0" w:color="auto"/>
              <w:left w:val="single" w:sz="4" w:space="0" w:color="auto"/>
              <w:bottom w:val="single" w:sz="4" w:space="0" w:color="auto"/>
              <w:right w:val="single" w:sz="4" w:space="0" w:color="auto"/>
            </w:tcBorders>
          </w:tcPr>
          <w:p w14:paraId="0802EAD9" w14:textId="082E44CC" w:rsidR="00221887" w:rsidRDefault="00221887" w:rsidP="00221887">
            <w:pPr>
              <w:pStyle w:val="NO"/>
              <w:keepNext/>
              <w:spacing w:after="0"/>
              <w:ind w:left="0" w:firstLine="0"/>
            </w:pPr>
            <w:r>
              <w:t>8.1.5.3.4</w:t>
            </w:r>
          </w:p>
        </w:tc>
        <w:tc>
          <w:tcPr>
            <w:tcW w:w="2887" w:type="dxa"/>
            <w:tcBorders>
              <w:top w:val="single" w:sz="4" w:space="0" w:color="auto"/>
              <w:left w:val="single" w:sz="4" w:space="0" w:color="auto"/>
              <w:bottom w:val="single" w:sz="4" w:space="0" w:color="auto"/>
              <w:right w:val="single" w:sz="4" w:space="0" w:color="auto"/>
            </w:tcBorders>
          </w:tcPr>
          <w:p w14:paraId="72F83728" w14:textId="7211EB33" w:rsidR="00221887" w:rsidRDefault="00221887" w:rsidP="00221887">
            <w:pPr>
              <w:pStyle w:val="TAL"/>
              <w:rPr>
                <w:rFonts w:cs="Arial"/>
                <w:szCs w:val="18"/>
              </w:rPr>
            </w:pPr>
            <w:r>
              <w:t>Used to indicate the category or type of the EAS.</w:t>
            </w:r>
          </w:p>
        </w:tc>
        <w:tc>
          <w:tcPr>
            <w:tcW w:w="2725" w:type="dxa"/>
            <w:tcBorders>
              <w:top w:val="single" w:sz="4" w:space="0" w:color="auto"/>
              <w:left w:val="single" w:sz="4" w:space="0" w:color="auto"/>
              <w:bottom w:val="single" w:sz="4" w:space="0" w:color="auto"/>
              <w:right w:val="single" w:sz="4" w:space="0" w:color="auto"/>
            </w:tcBorders>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354153BA" w:rsidR="00E667B4" w:rsidRDefault="007876EC" w:rsidP="00571C58">
            <w:pPr>
              <w:pStyle w:val="TAL"/>
            </w:pPr>
            <w:r>
              <w:t>TS</w:t>
            </w:r>
            <w:r w:rsidR="00E667B4">
              <w:t> 29.571 [</w:t>
            </w:r>
            <w:r w:rsidR="007B0A3F">
              <w:t>8</w:t>
            </w:r>
            <w:r w:rsidR="00E667B4">
              <w:t>]</w:t>
            </w:r>
          </w:p>
        </w:tc>
        <w:tc>
          <w:tcPr>
            <w:tcW w:w="2802" w:type="dxa"/>
            <w:tcBorders>
              <w:top w:val="single" w:sz="4" w:space="0" w:color="auto"/>
              <w:left w:val="single" w:sz="4" w:space="0" w:color="auto"/>
              <w:bottom w:val="single" w:sz="4" w:space="0" w:color="auto"/>
              <w:right w:val="single" w:sz="4" w:space="0" w:color="auto"/>
            </w:tcBorders>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2635C4C3" w:rsidR="00E667B4" w:rsidRDefault="007876EC" w:rsidP="00571C58">
            <w:pPr>
              <w:pStyle w:val="TAL"/>
            </w:pPr>
            <w:r>
              <w:t>TS</w:t>
            </w:r>
            <w:r w:rsidR="00E667B4">
              <w:t> 29.122 [</w:t>
            </w:r>
            <w:r w:rsidR="007B0A3F">
              <w:t>6</w:t>
            </w:r>
            <w:r w:rsidR="00E667B4">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77CA3D89" w:rsidR="00486929" w:rsidRDefault="007876EC" w:rsidP="00486929">
            <w:pPr>
              <w:pStyle w:val="TAL"/>
            </w:pPr>
            <w:r>
              <w:t>TS</w:t>
            </w:r>
            <w:r w:rsidR="00486929">
              <w:t>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24A7A2AA" w:rsidR="00486929" w:rsidRDefault="007876EC" w:rsidP="00486929">
            <w:pPr>
              <w:pStyle w:val="TAL"/>
            </w:pPr>
            <w:r>
              <w:t>TS</w:t>
            </w:r>
            <w:r w:rsidR="00486929">
              <w:t>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4E180AD4" w:rsidR="00486929" w:rsidRDefault="007876EC" w:rsidP="00486929">
            <w:pPr>
              <w:pStyle w:val="TAL"/>
            </w:pPr>
            <w:r>
              <w:t>TS</w:t>
            </w:r>
            <w:r w:rsidR="00486929">
              <w:t> </w:t>
            </w:r>
            <w:r w:rsidR="00486929" w:rsidRPr="00926B8A">
              <w:t>29.571 </w:t>
            </w:r>
            <w:r w:rsidR="00486929">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0B645444" w:rsidR="00486929" w:rsidRDefault="007876EC" w:rsidP="00486929">
            <w:pPr>
              <w:pStyle w:val="TAL"/>
            </w:pPr>
            <w:r>
              <w:t>TS</w:t>
            </w:r>
            <w:r w:rsidR="00486929">
              <w:t>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230161BD" w:rsidR="00486929" w:rsidRDefault="007876EC" w:rsidP="00486929">
            <w:pPr>
              <w:pStyle w:val="TAL"/>
            </w:pPr>
            <w:r>
              <w:t>TS</w:t>
            </w:r>
            <w:r w:rsidR="00486929">
              <w:t>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070F4982" w:rsidR="00486929" w:rsidRDefault="007876EC" w:rsidP="00486929">
            <w:pPr>
              <w:pStyle w:val="TAL"/>
            </w:pPr>
            <w:r>
              <w:t>TS</w:t>
            </w:r>
            <w:r w:rsidR="00486929">
              <w:t> </w:t>
            </w:r>
            <w:r w:rsidR="00486929" w:rsidRPr="00926B8A">
              <w:t>29.571 </w:t>
            </w:r>
            <w:r w:rsidR="00486929">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7083BC64" w:rsidR="00486929" w:rsidRDefault="007876EC" w:rsidP="00486929">
            <w:pPr>
              <w:pStyle w:val="TAL"/>
            </w:pPr>
            <w:r>
              <w:t>TS</w:t>
            </w:r>
            <w:r w:rsidR="00486929">
              <w:t>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08DF4310" w:rsidR="00486929" w:rsidRPr="00926B8A" w:rsidRDefault="007876EC" w:rsidP="00486929">
            <w:pPr>
              <w:pStyle w:val="TAL"/>
            </w:pPr>
            <w:r>
              <w:t>TS</w:t>
            </w:r>
            <w:r w:rsidR="00486929">
              <w:t>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1E05FBFF" w:rsidR="00486929" w:rsidRDefault="00E72F45" w:rsidP="00486929">
            <w:pPr>
              <w:pStyle w:val="TAL"/>
            </w:pPr>
            <w:r>
              <w:t>Clause </w:t>
            </w:r>
            <w:r w:rsidR="00486929">
              <w:t>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781C84AA" w:rsidR="00486929" w:rsidRDefault="007876EC" w:rsidP="00486929">
            <w:pPr>
              <w:pStyle w:val="TAL"/>
            </w:pPr>
            <w:r>
              <w:t>TS</w:t>
            </w:r>
            <w:r w:rsidR="00486929">
              <w:t> </w:t>
            </w:r>
            <w:r w:rsidR="00486929" w:rsidRPr="00926B8A">
              <w:t>29.571 </w:t>
            </w:r>
            <w:r w:rsidR="00486929">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r w:rsidR="00221887" w14:paraId="4781B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86AB00" w14:textId="6EEE3483" w:rsidR="00221887" w:rsidRDefault="00221887" w:rsidP="00221887">
            <w:pPr>
              <w:pStyle w:val="TAL"/>
              <w:tabs>
                <w:tab w:val="left" w:pos="1784"/>
              </w:tabs>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0C5ACFDB" w14:textId="791A7560" w:rsidR="00221887" w:rsidRDefault="007876EC" w:rsidP="00221887">
            <w:pPr>
              <w:pStyle w:val="TAL"/>
            </w:pPr>
            <w:r>
              <w:t>TS</w:t>
            </w:r>
            <w:r w:rsidR="00221887">
              <w:t> </w:t>
            </w:r>
            <w:r w:rsidR="00221887" w:rsidRPr="00926B8A">
              <w:t>29.571 </w:t>
            </w:r>
            <w:r w:rsidR="00221887">
              <w:t>[8]</w:t>
            </w:r>
          </w:p>
        </w:tc>
        <w:tc>
          <w:tcPr>
            <w:tcW w:w="2802" w:type="dxa"/>
            <w:tcBorders>
              <w:top w:val="single" w:sz="4" w:space="0" w:color="auto"/>
              <w:left w:val="single" w:sz="4" w:space="0" w:color="auto"/>
              <w:bottom w:val="single" w:sz="4" w:space="0" w:color="auto"/>
              <w:right w:val="single" w:sz="4" w:space="0" w:color="auto"/>
            </w:tcBorders>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Borders>
              <w:top w:val="single" w:sz="4" w:space="0" w:color="auto"/>
              <w:left w:val="single" w:sz="4" w:space="0" w:color="auto"/>
              <w:bottom w:val="single" w:sz="4" w:space="0" w:color="auto"/>
              <w:right w:val="single" w:sz="4" w:space="0" w:color="auto"/>
            </w:tcBorders>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208" w:name="_Toc85734250"/>
      <w:bookmarkStart w:id="1209" w:name="_Toc89431549"/>
      <w:bookmarkStart w:id="1210" w:name="_Toc97042357"/>
      <w:bookmarkStart w:id="1211" w:name="_Toc97045501"/>
      <w:bookmarkStart w:id="1212" w:name="_Toc97155246"/>
      <w:bookmarkStart w:id="1213" w:name="_Toc100767533"/>
      <w:r>
        <w:rPr>
          <w:lang w:eastAsia="zh-CN"/>
        </w:rPr>
        <w:t>8.</w:t>
      </w:r>
      <w:r w:rsidR="007B0A3F">
        <w:rPr>
          <w:lang w:eastAsia="zh-CN"/>
        </w:rPr>
        <w:t>1</w:t>
      </w:r>
      <w:r>
        <w:rPr>
          <w:lang w:eastAsia="zh-CN"/>
        </w:rPr>
        <w:t>.5.2</w:t>
      </w:r>
      <w:r>
        <w:rPr>
          <w:lang w:eastAsia="zh-CN"/>
        </w:rPr>
        <w:tab/>
        <w:t>Structured data types</w:t>
      </w:r>
      <w:bookmarkEnd w:id="1208"/>
      <w:bookmarkEnd w:id="1209"/>
      <w:bookmarkEnd w:id="1210"/>
      <w:bookmarkEnd w:id="1211"/>
      <w:bookmarkEnd w:id="1212"/>
      <w:bookmarkEnd w:id="1213"/>
    </w:p>
    <w:p w14:paraId="50444C0A" w14:textId="7C920FAC" w:rsidR="00E667B4" w:rsidRDefault="00E667B4" w:rsidP="00E667B4">
      <w:pPr>
        <w:pStyle w:val="Heading5"/>
        <w:rPr>
          <w:lang w:eastAsia="zh-CN"/>
        </w:rPr>
      </w:pPr>
      <w:bookmarkStart w:id="1214" w:name="_Toc85734251"/>
      <w:bookmarkStart w:id="1215" w:name="_Toc89431550"/>
      <w:bookmarkStart w:id="1216" w:name="_Toc97042358"/>
      <w:bookmarkStart w:id="1217" w:name="_Toc97045502"/>
      <w:bookmarkStart w:id="1218" w:name="_Toc97155247"/>
      <w:bookmarkStart w:id="1219" w:name="_Toc100767534"/>
      <w:r>
        <w:rPr>
          <w:lang w:eastAsia="zh-CN"/>
        </w:rPr>
        <w:t>8.</w:t>
      </w:r>
      <w:r w:rsidR="007B0A3F">
        <w:rPr>
          <w:lang w:eastAsia="zh-CN"/>
        </w:rPr>
        <w:t>1</w:t>
      </w:r>
      <w:r>
        <w:rPr>
          <w:lang w:eastAsia="zh-CN"/>
        </w:rPr>
        <w:t>.5.2.1</w:t>
      </w:r>
      <w:r>
        <w:rPr>
          <w:lang w:eastAsia="zh-CN"/>
        </w:rPr>
        <w:tab/>
        <w:t>Introduction</w:t>
      </w:r>
      <w:bookmarkEnd w:id="1214"/>
      <w:bookmarkEnd w:id="1215"/>
      <w:bookmarkEnd w:id="1216"/>
      <w:bookmarkEnd w:id="1217"/>
      <w:bookmarkEnd w:id="1218"/>
      <w:bookmarkEnd w:id="1219"/>
    </w:p>
    <w:p w14:paraId="6725FC83" w14:textId="78CFD3C0" w:rsidR="00E667B4" w:rsidRDefault="00E667B4" w:rsidP="00E667B4">
      <w:pPr>
        <w:pStyle w:val="Heading5"/>
        <w:rPr>
          <w:lang w:eastAsia="zh-CN"/>
        </w:rPr>
      </w:pPr>
      <w:bookmarkStart w:id="1220" w:name="_Toc85734252"/>
      <w:bookmarkStart w:id="1221" w:name="_Toc89431551"/>
      <w:bookmarkStart w:id="1222" w:name="_Toc97042359"/>
      <w:bookmarkStart w:id="1223" w:name="_Toc97045503"/>
      <w:bookmarkStart w:id="1224" w:name="_Toc97155248"/>
      <w:bookmarkStart w:id="1225" w:name="_Toc100767535"/>
      <w:r>
        <w:rPr>
          <w:lang w:eastAsia="zh-CN"/>
        </w:rPr>
        <w:t>8.</w:t>
      </w:r>
      <w:r w:rsidR="007B0A3F">
        <w:rPr>
          <w:lang w:eastAsia="zh-CN"/>
        </w:rPr>
        <w:t>1</w:t>
      </w:r>
      <w:r>
        <w:rPr>
          <w:lang w:eastAsia="zh-CN"/>
        </w:rPr>
        <w:t>.5.2.2</w:t>
      </w:r>
      <w:r>
        <w:rPr>
          <w:lang w:eastAsia="zh-CN"/>
        </w:rPr>
        <w:tab/>
        <w:t>Type: EASRegistration</w:t>
      </w:r>
      <w:bookmarkEnd w:id="1220"/>
      <w:bookmarkEnd w:id="1221"/>
      <w:bookmarkEnd w:id="1222"/>
      <w:bookmarkEnd w:id="1223"/>
      <w:bookmarkEnd w:id="1224"/>
      <w:bookmarkEnd w:id="1225"/>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3F0BE7F7" w14:textId="266E4922"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226" w:name="_Toc85734253"/>
      <w:bookmarkStart w:id="1227" w:name="_Toc89431552"/>
      <w:bookmarkStart w:id="1228" w:name="_Toc97042360"/>
      <w:bookmarkStart w:id="1229" w:name="_Toc97045504"/>
      <w:bookmarkStart w:id="1230" w:name="_Toc97155249"/>
      <w:bookmarkStart w:id="1231" w:name="_Toc100767536"/>
      <w:r>
        <w:rPr>
          <w:lang w:eastAsia="zh-CN"/>
        </w:rPr>
        <w:lastRenderedPageBreak/>
        <w:t>8.</w:t>
      </w:r>
      <w:r w:rsidR="007B0A3F">
        <w:rPr>
          <w:lang w:eastAsia="zh-CN"/>
        </w:rPr>
        <w:t>1</w:t>
      </w:r>
      <w:r>
        <w:rPr>
          <w:lang w:eastAsia="zh-CN"/>
        </w:rPr>
        <w:t>.5.2.3</w:t>
      </w:r>
      <w:r>
        <w:rPr>
          <w:lang w:eastAsia="zh-CN"/>
        </w:rPr>
        <w:tab/>
        <w:t>Type: EASProfile</w:t>
      </w:r>
      <w:bookmarkEnd w:id="1226"/>
      <w:bookmarkEnd w:id="1227"/>
      <w:bookmarkEnd w:id="1228"/>
      <w:bookmarkEnd w:id="1229"/>
      <w:bookmarkEnd w:id="1230"/>
      <w:bookmarkEnd w:id="123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66A131E9" w:rsidR="00E667B4" w:rsidRDefault="00221887" w:rsidP="00571C58">
            <w:pPr>
              <w:pStyle w:val="TAL"/>
            </w:pPr>
            <w:r>
              <w:t>EASCategory</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5104B466" w:rsidR="00E667B4" w:rsidRDefault="00E667B4" w:rsidP="00571C58">
            <w:pPr>
              <w:pStyle w:val="TAL"/>
            </w:pPr>
            <w:r>
              <w:t>array(</w:t>
            </w:r>
            <w:r w:rsidR="00221887">
              <w:t>PermissionLevel</w:t>
            </w:r>
            <w:r>
              <w:t>)</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6FF86282" w:rsidR="00E667B4" w:rsidRDefault="00E667B4" w:rsidP="00E667B4">
      <w:pPr>
        <w:pStyle w:val="EditorsNote"/>
      </w:pPr>
      <w:r w:rsidRPr="00417684">
        <w:t>Editor</w:t>
      </w:r>
      <w:r w:rsidR="007876EC">
        <w:t>'</w:t>
      </w:r>
      <w:r w:rsidRPr="00417684">
        <w:t xml:space="preserve">s Note: </w:t>
      </w:r>
      <w:r>
        <w:t>The data type definition for the attribute</w:t>
      </w:r>
      <w:r w:rsidR="00221887">
        <w:t xml:space="preserve"> </w:t>
      </w:r>
      <w:r>
        <w:t xml:space="preserve">easFeats </w:t>
      </w:r>
      <w:r w:rsidR="00221887">
        <w:t>is</w:t>
      </w:r>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232" w:name="_Toc85734254"/>
      <w:bookmarkStart w:id="1233" w:name="_Toc89431553"/>
      <w:bookmarkStart w:id="1234" w:name="_Toc97042361"/>
      <w:bookmarkStart w:id="1235" w:name="_Toc97045505"/>
      <w:bookmarkStart w:id="1236" w:name="_Toc97155250"/>
      <w:bookmarkStart w:id="1237" w:name="_Toc100767537"/>
      <w:r>
        <w:rPr>
          <w:lang w:eastAsia="zh-CN"/>
        </w:rPr>
        <w:lastRenderedPageBreak/>
        <w:t>8.</w:t>
      </w:r>
      <w:r w:rsidR="007B0A3F">
        <w:rPr>
          <w:lang w:eastAsia="zh-CN"/>
        </w:rPr>
        <w:t>1</w:t>
      </w:r>
      <w:r>
        <w:rPr>
          <w:lang w:eastAsia="zh-CN"/>
        </w:rPr>
        <w:t>.5.2.4</w:t>
      </w:r>
      <w:r>
        <w:rPr>
          <w:lang w:eastAsia="zh-CN"/>
        </w:rPr>
        <w:tab/>
        <w:t>Type: EASServiceKPI</w:t>
      </w:r>
      <w:bookmarkEnd w:id="1232"/>
      <w:bookmarkEnd w:id="1233"/>
      <w:bookmarkEnd w:id="1234"/>
      <w:bookmarkEnd w:id="1235"/>
      <w:bookmarkEnd w:id="1236"/>
      <w:bookmarkEnd w:id="123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3CABC555"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26E8082B"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24BE26BF"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2DE13133"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332933C4"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4EB3AF8F"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5E62D41E"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238" w:name="_Toc85734255"/>
      <w:bookmarkStart w:id="1239" w:name="_Toc89431554"/>
      <w:bookmarkStart w:id="1240" w:name="_Toc97042362"/>
      <w:bookmarkStart w:id="1241" w:name="_Toc97045506"/>
      <w:bookmarkStart w:id="1242" w:name="_Toc97155251"/>
      <w:bookmarkStart w:id="1243" w:name="_Toc100767538"/>
      <w:r>
        <w:rPr>
          <w:lang w:eastAsia="zh-CN"/>
        </w:rPr>
        <w:t>8.</w:t>
      </w:r>
      <w:r w:rsidR="007B0A3F">
        <w:rPr>
          <w:lang w:eastAsia="zh-CN"/>
        </w:rPr>
        <w:t>1</w:t>
      </w:r>
      <w:r>
        <w:rPr>
          <w:lang w:eastAsia="zh-CN"/>
        </w:rPr>
        <w:t>.5.2.5</w:t>
      </w:r>
      <w:r>
        <w:rPr>
          <w:lang w:eastAsia="zh-CN"/>
        </w:rPr>
        <w:tab/>
        <w:t>Type: EndPoint</w:t>
      </w:r>
      <w:bookmarkEnd w:id="1238"/>
      <w:bookmarkEnd w:id="1239"/>
      <w:bookmarkEnd w:id="1240"/>
      <w:bookmarkEnd w:id="1241"/>
      <w:bookmarkEnd w:id="1242"/>
      <w:bookmarkEnd w:id="124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0FFF6F81" w:rsidR="00E667B4" w:rsidRDefault="0094697A"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244" w:name="_Toc85734256"/>
      <w:bookmarkStart w:id="1245" w:name="_Toc89431555"/>
      <w:bookmarkStart w:id="1246" w:name="_Toc97042363"/>
      <w:bookmarkStart w:id="1247" w:name="_Toc97045507"/>
      <w:bookmarkStart w:id="1248" w:name="_Toc97155252"/>
      <w:bookmarkStart w:id="1249" w:name="_Toc100767539"/>
      <w:r>
        <w:rPr>
          <w:lang w:eastAsia="zh-CN"/>
        </w:rPr>
        <w:t>8.1.5.2.6</w:t>
      </w:r>
      <w:r>
        <w:rPr>
          <w:lang w:eastAsia="zh-CN"/>
        </w:rPr>
        <w:tab/>
        <w:t>Type: EASRegistrationPatch</w:t>
      </w:r>
      <w:bookmarkEnd w:id="1244"/>
      <w:bookmarkEnd w:id="1245"/>
      <w:bookmarkEnd w:id="1246"/>
      <w:bookmarkEnd w:id="1247"/>
      <w:bookmarkEnd w:id="1248"/>
      <w:bookmarkEnd w:id="124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E8E25AD" w:rsidR="00E667B4" w:rsidRDefault="00E667B4" w:rsidP="00EA264C">
      <w:pPr>
        <w:pStyle w:val="Heading4"/>
        <w:rPr>
          <w:lang w:eastAsia="zh-CN"/>
        </w:rPr>
      </w:pPr>
      <w:bookmarkStart w:id="1250" w:name="_Toc85734257"/>
      <w:bookmarkStart w:id="1251" w:name="_Toc89431556"/>
      <w:bookmarkStart w:id="1252" w:name="_Toc97042364"/>
      <w:bookmarkStart w:id="1253" w:name="_Toc97045508"/>
      <w:bookmarkStart w:id="1254" w:name="_Toc97155253"/>
      <w:bookmarkStart w:id="1255" w:name="_Toc100767540"/>
      <w:r>
        <w:rPr>
          <w:lang w:eastAsia="zh-CN"/>
        </w:rPr>
        <w:lastRenderedPageBreak/>
        <w:t>8.</w:t>
      </w:r>
      <w:r w:rsidR="007B0A3F">
        <w:rPr>
          <w:lang w:eastAsia="zh-CN"/>
        </w:rPr>
        <w:t>1</w:t>
      </w:r>
      <w:r>
        <w:rPr>
          <w:lang w:eastAsia="zh-CN"/>
        </w:rPr>
        <w:t>.5.3</w:t>
      </w:r>
      <w:r>
        <w:rPr>
          <w:lang w:eastAsia="zh-CN"/>
        </w:rPr>
        <w:tab/>
        <w:t>Simple data types and enumerations</w:t>
      </w:r>
      <w:bookmarkEnd w:id="1250"/>
      <w:bookmarkEnd w:id="1251"/>
      <w:bookmarkEnd w:id="1252"/>
      <w:bookmarkEnd w:id="1253"/>
      <w:bookmarkEnd w:id="1254"/>
      <w:bookmarkEnd w:id="1255"/>
    </w:p>
    <w:p w14:paraId="32FEA8B3" w14:textId="77777777" w:rsidR="0094697A" w:rsidRDefault="0094697A" w:rsidP="0094697A">
      <w:pPr>
        <w:pStyle w:val="Heading5"/>
      </w:pPr>
      <w:bookmarkStart w:id="1256" w:name="_Toc97042365"/>
      <w:bookmarkStart w:id="1257" w:name="_Toc97045509"/>
      <w:bookmarkStart w:id="1258" w:name="_Toc97155254"/>
      <w:bookmarkStart w:id="1259" w:name="_Toc100767541"/>
      <w:r>
        <w:t>8.1.5.3.1</w:t>
      </w:r>
      <w:r>
        <w:tab/>
        <w:t>Introduction</w:t>
      </w:r>
      <w:bookmarkEnd w:id="1256"/>
      <w:bookmarkEnd w:id="1257"/>
      <w:bookmarkEnd w:id="1258"/>
      <w:bookmarkEnd w:id="1259"/>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260" w:name="_Toc97042366"/>
      <w:bookmarkStart w:id="1261" w:name="_Toc97045510"/>
      <w:bookmarkStart w:id="1262" w:name="_Toc97155255"/>
      <w:bookmarkStart w:id="1263" w:name="_Toc100767542"/>
      <w:r>
        <w:t>8.1.5.3.2</w:t>
      </w:r>
      <w:r>
        <w:tab/>
        <w:t>Simple data types</w:t>
      </w:r>
      <w:bookmarkEnd w:id="1260"/>
      <w:bookmarkEnd w:id="1261"/>
      <w:bookmarkEnd w:id="1262"/>
      <w:bookmarkEnd w:id="1263"/>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355"/>
        <w:gridCol w:w="2290"/>
        <w:gridCol w:w="3480"/>
        <w:gridCol w:w="1321"/>
      </w:tblGrid>
      <w:tr w:rsidR="0094697A" w14:paraId="2D21205E" w14:textId="77777777" w:rsidTr="00A17F72">
        <w:trPr>
          <w:jc w:val="center"/>
        </w:trPr>
        <w:tc>
          <w:tcPr>
            <w:tcW w:w="1247" w:type="pct"/>
            <w:shd w:val="clear" w:color="auto" w:fill="BFBFBF"/>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auto" w:fill="BFBFBF"/>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auto" w:fill="BFBFBF"/>
          </w:tcPr>
          <w:p w14:paraId="6E76661A" w14:textId="77777777" w:rsidR="0094697A" w:rsidRDefault="0094697A" w:rsidP="00870C73">
            <w:pPr>
              <w:pStyle w:val="TAH"/>
            </w:pPr>
            <w:r>
              <w:t>Description</w:t>
            </w:r>
          </w:p>
        </w:tc>
        <w:tc>
          <w:tcPr>
            <w:tcW w:w="700" w:type="pct"/>
            <w:shd w:val="clear" w:color="auto" w:fill="BFBFBF"/>
          </w:tcPr>
          <w:p w14:paraId="4F37DCDE" w14:textId="77777777" w:rsidR="0094697A" w:rsidRDefault="0094697A" w:rsidP="00870C73">
            <w:pPr>
              <w:pStyle w:val="TAH"/>
            </w:pPr>
            <w:r>
              <w:t>Applicability</w:t>
            </w:r>
          </w:p>
        </w:tc>
      </w:tr>
      <w:tr w:rsidR="0094697A" w14:paraId="4987314C" w14:textId="77777777" w:rsidTr="00A17F72">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A17F72">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264" w:name="_Toc97042367"/>
      <w:bookmarkStart w:id="1265" w:name="_Toc97045511"/>
      <w:bookmarkStart w:id="1266" w:name="_Toc97155256"/>
      <w:bookmarkStart w:id="1267" w:name="_Toc100767543"/>
      <w:r>
        <w:t>8.1.5.3.3</w:t>
      </w:r>
      <w:r>
        <w:tab/>
        <w:t>Enumeration: PermissionLevel</w:t>
      </w:r>
      <w:bookmarkEnd w:id="1264"/>
      <w:bookmarkEnd w:id="1265"/>
      <w:bookmarkEnd w:id="1266"/>
      <w:bookmarkEnd w:id="1267"/>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4697A" w14:paraId="0E46CF44" w14:textId="77777777" w:rsidTr="00A17F72">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A17F72">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A17F72">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A17F72">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A17F72">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268" w:name="_Toc97042368"/>
      <w:bookmarkStart w:id="1269" w:name="_Toc97045512"/>
      <w:bookmarkStart w:id="1270" w:name="_Toc97155257"/>
      <w:bookmarkStart w:id="1271" w:name="_Toc100767544"/>
      <w:r>
        <w:t>8.1.5.3.4</w:t>
      </w:r>
      <w:r>
        <w:tab/>
        <w:t>Enumeration: EASCategory</w:t>
      </w:r>
      <w:bookmarkEnd w:id="1268"/>
      <w:bookmarkEnd w:id="1269"/>
      <w:bookmarkEnd w:id="1270"/>
      <w:bookmarkEnd w:id="1271"/>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4697A" w14:paraId="7032BDFA" w14:textId="77777777" w:rsidTr="00A17F72">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A17F72">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A17F72">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A17F72">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272" w:name="_Toc85734258"/>
      <w:bookmarkStart w:id="1273" w:name="_Toc89431557"/>
      <w:bookmarkStart w:id="1274" w:name="_Toc97042369"/>
      <w:bookmarkStart w:id="1275" w:name="_Toc97045513"/>
      <w:bookmarkStart w:id="1276" w:name="_Toc97155258"/>
      <w:bookmarkStart w:id="1277" w:name="_Toc100767545"/>
      <w:r>
        <w:t>8.</w:t>
      </w:r>
      <w:r w:rsidR="007B0A3F">
        <w:t>1</w:t>
      </w:r>
      <w:r>
        <w:t>.6</w:t>
      </w:r>
      <w:r>
        <w:tab/>
        <w:t>Error Handling</w:t>
      </w:r>
      <w:bookmarkEnd w:id="1272"/>
      <w:bookmarkEnd w:id="1273"/>
      <w:bookmarkEnd w:id="1274"/>
      <w:bookmarkEnd w:id="1275"/>
      <w:bookmarkEnd w:id="1276"/>
      <w:bookmarkEnd w:id="127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278" w:name="_Toc85734259"/>
      <w:bookmarkStart w:id="1279" w:name="_Toc89431558"/>
      <w:bookmarkStart w:id="1280" w:name="_Toc97042370"/>
      <w:bookmarkStart w:id="1281" w:name="_Toc97045514"/>
      <w:bookmarkStart w:id="1282" w:name="_Toc97155259"/>
      <w:bookmarkStart w:id="1283" w:name="_Toc100767546"/>
      <w:r>
        <w:t>8.</w:t>
      </w:r>
      <w:r w:rsidR="007B0A3F">
        <w:t>1</w:t>
      </w:r>
      <w:r>
        <w:t>.7</w:t>
      </w:r>
      <w:r>
        <w:tab/>
        <w:t>Feature negotiation</w:t>
      </w:r>
      <w:bookmarkEnd w:id="1278"/>
      <w:bookmarkEnd w:id="1279"/>
      <w:bookmarkEnd w:id="1280"/>
      <w:bookmarkEnd w:id="1281"/>
      <w:bookmarkEnd w:id="1282"/>
      <w:bookmarkEnd w:id="128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284" w:name="_Toc85734260"/>
      <w:bookmarkStart w:id="1285" w:name="_Toc89431559"/>
      <w:bookmarkStart w:id="1286" w:name="_Toc97042371"/>
      <w:bookmarkStart w:id="1287" w:name="_Toc97045515"/>
      <w:bookmarkStart w:id="1288" w:name="_Toc97155260"/>
      <w:bookmarkStart w:id="1289" w:name="_Toc100767547"/>
      <w:r>
        <w:lastRenderedPageBreak/>
        <w:t>8.2</w:t>
      </w:r>
      <w:r>
        <w:tab/>
        <w:t>Eees_UELocation API</w:t>
      </w:r>
      <w:bookmarkEnd w:id="1284"/>
      <w:bookmarkEnd w:id="1285"/>
      <w:bookmarkEnd w:id="1286"/>
      <w:bookmarkEnd w:id="1287"/>
      <w:bookmarkEnd w:id="1288"/>
      <w:bookmarkEnd w:id="1289"/>
    </w:p>
    <w:p w14:paraId="6D967C31" w14:textId="732F6D3F" w:rsidR="00C95A9A" w:rsidRDefault="00C95A9A" w:rsidP="00C95A9A">
      <w:pPr>
        <w:pStyle w:val="Heading3"/>
      </w:pPr>
      <w:bookmarkStart w:id="1290" w:name="_Toc85734261"/>
      <w:bookmarkStart w:id="1291" w:name="_Toc89431560"/>
      <w:bookmarkStart w:id="1292" w:name="_Toc97042372"/>
      <w:bookmarkStart w:id="1293" w:name="_Toc97045516"/>
      <w:bookmarkStart w:id="1294" w:name="_Toc97155261"/>
      <w:bookmarkStart w:id="1295" w:name="_Toc100767548"/>
      <w:r>
        <w:t>8.2.1</w:t>
      </w:r>
      <w:r>
        <w:tab/>
      </w:r>
      <w:bookmarkEnd w:id="1290"/>
      <w:r w:rsidR="00F63995">
        <w:t>Introduction</w:t>
      </w:r>
      <w:bookmarkEnd w:id="1291"/>
      <w:bookmarkEnd w:id="1292"/>
      <w:bookmarkEnd w:id="1293"/>
      <w:bookmarkEnd w:id="1294"/>
      <w:bookmarkEnd w:id="12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296" w:name="_Toc85734262"/>
      <w:bookmarkStart w:id="1297" w:name="_Toc89431561"/>
      <w:bookmarkStart w:id="1298" w:name="_Toc97042373"/>
      <w:bookmarkStart w:id="1299" w:name="_Toc97045517"/>
      <w:bookmarkStart w:id="1300" w:name="_Toc97155262"/>
      <w:bookmarkStart w:id="1301" w:name="_Toc100767549"/>
      <w:r>
        <w:t>8.2.2</w:t>
      </w:r>
      <w:r>
        <w:tab/>
        <w:t>Resources</w:t>
      </w:r>
      <w:bookmarkEnd w:id="1296"/>
      <w:bookmarkEnd w:id="1297"/>
      <w:bookmarkEnd w:id="1298"/>
      <w:bookmarkEnd w:id="1299"/>
      <w:bookmarkEnd w:id="1300"/>
      <w:bookmarkEnd w:id="1301"/>
    </w:p>
    <w:p w14:paraId="5F4D41DF" w14:textId="3287358B" w:rsidR="00C95A9A" w:rsidRDefault="00C95A9A" w:rsidP="00C95A9A">
      <w:pPr>
        <w:pStyle w:val="Heading4"/>
      </w:pPr>
      <w:bookmarkStart w:id="1302" w:name="_Toc85734263"/>
      <w:bookmarkStart w:id="1303" w:name="_Toc89431562"/>
      <w:bookmarkStart w:id="1304" w:name="_Toc97042374"/>
      <w:bookmarkStart w:id="1305" w:name="_Toc97045518"/>
      <w:bookmarkStart w:id="1306" w:name="_Toc97155263"/>
      <w:bookmarkStart w:id="1307" w:name="_Toc100767550"/>
      <w:r>
        <w:t>8.2.2.1</w:t>
      </w:r>
      <w:r>
        <w:tab/>
        <w:t>Overview</w:t>
      </w:r>
      <w:bookmarkEnd w:id="1302"/>
      <w:bookmarkEnd w:id="1303"/>
      <w:bookmarkEnd w:id="1304"/>
      <w:bookmarkEnd w:id="1305"/>
      <w:bookmarkEnd w:id="1306"/>
      <w:bookmarkEnd w:id="1307"/>
    </w:p>
    <w:p w14:paraId="31E503DF" w14:textId="77777777" w:rsidR="00C95A9A" w:rsidRDefault="00C95A9A" w:rsidP="00C95A9A">
      <w:pPr>
        <w:pStyle w:val="TH"/>
      </w:pPr>
      <w:r w:rsidRPr="00E73566">
        <w:object w:dxaOrig="6085" w:dyaOrig="4308" w14:anchorId="6A9DDED0">
          <v:shape id="_x0000_i1026" type="#_x0000_t75" style="width:304.35pt;height:215.45pt" o:ole="">
            <v:imagedata r:id="rId14" o:title=""/>
          </v:shape>
          <o:OLEObject Type="Embed" ProgID="Visio.Drawing.11" ShapeID="_x0000_i1026" DrawAspect="Content" ObjectID="_171138054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308" w:name="_Toc85734264"/>
      <w:bookmarkStart w:id="1309" w:name="_Toc89431563"/>
      <w:bookmarkStart w:id="1310" w:name="_Toc97042375"/>
      <w:bookmarkStart w:id="1311" w:name="_Toc97045519"/>
      <w:bookmarkStart w:id="1312" w:name="_Toc97155264"/>
      <w:bookmarkStart w:id="1313" w:name="_Toc100767551"/>
      <w:r>
        <w:t>8.2.2.2</w:t>
      </w:r>
      <w:r>
        <w:tab/>
        <w:t>Resource</w:t>
      </w:r>
      <w:r w:rsidRPr="00831458">
        <w:t xml:space="preserve">: </w:t>
      </w:r>
      <w:r>
        <w:t>Location Information Subscriptions</w:t>
      </w:r>
      <w:bookmarkEnd w:id="1308"/>
      <w:bookmarkEnd w:id="1309"/>
      <w:bookmarkEnd w:id="1310"/>
      <w:bookmarkEnd w:id="1311"/>
      <w:bookmarkEnd w:id="1312"/>
      <w:bookmarkEnd w:id="1313"/>
    </w:p>
    <w:p w14:paraId="7390CD20" w14:textId="17A056FB" w:rsidR="00C95A9A" w:rsidRDefault="00C95A9A" w:rsidP="00C95A9A">
      <w:pPr>
        <w:pStyle w:val="Heading5"/>
        <w:rPr>
          <w:lang w:eastAsia="zh-CN"/>
        </w:rPr>
      </w:pPr>
      <w:bookmarkStart w:id="1314" w:name="_Toc85734265"/>
      <w:bookmarkStart w:id="1315" w:name="_Toc89431564"/>
      <w:bookmarkStart w:id="1316" w:name="_Toc97042376"/>
      <w:bookmarkStart w:id="1317" w:name="_Toc97045520"/>
      <w:bookmarkStart w:id="1318" w:name="_Toc97155265"/>
      <w:bookmarkStart w:id="1319" w:name="_Toc100767552"/>
      <w:r>
        <w:rPr>
          <w:lang w:eastAsia="zh-CN"/>
        </w:rPr>
        <w:t>8.2.2.2.1</w:t>
      </w:r>
      <w:r>
        <w:rPr>
          <w:lang w:eastAsia="zh-CN"/>
        </w:rPr>
        <w:tab/>
        <w:t>Description</w:t>
      </w:r>
      <w:bookmarkEnd w:id="1314"/>
      <w:bookmarkEnd w:id="1315"/>
      <w:bookmarkEnd w:id="1316"/>
      <w:bookmarkEnd w:id="1317"/>
      <w:bookmarkEnd w:id="1318"/>
      <w:bookmarkEnd w:id="131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320" w:name="_Toc85734266"/>
      <w:bookmarkStart w:id="1321" w:name="_Toc89431565"/>
      <w:bookmarkStart w:id="1322" w:name="_Toc97042377"/>
      <w:bookmarkStart w:id="1323" w:name="_Toc97045521"/>
      <w:bookmarkStart w:id="1324" w:name="_Toc97155266"/>
      <w:bookmarkStart w:id="1325" w:name="_Toc100767553"/>
      <w:r>
        <w:rPr>
          <w:lang w:eastAsia="zh-CN"/>
        </w:rPr>
        <w:t>8.2.2.2.2</w:t>
      </w:r>
      <w:r>
        <w:rPr>
          <w:lang w:eastAsia="zh-CN"/>
        </w:rPr>
        <w:tab/>
        <w:t>Resource Definition</w:t>
      </w:r>
      <w:bookmarkEnd w:id="1320"/>
      <w:bookmarkEnd w:id="1321"/>
      <w:bookmarkEnd w:id="1322"/>
      <w:bookmarkEnd w:id="1323"/>
      <w:bookmarkEnd w:id="1324"/>
      <w:bookmarkEnd w:id="1325"/>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7FCA9E16"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 xml:space="preserve">See </w:t>
            </w:r>
            <w:r w:rsidR="00E72F45" w:rsidRPr="007662A1">
              <w:rPr>
                <w:rFonts w:ascii="Arial" w:hAnsi="Arial"/>
                <w:sz w:val="18"/>
              </w:rPr>
              <w:t>clause</w:t>
            </w:r>
            <w:r w:rsidR="00E72F45">
              <w:rPr>
                <w:rFonts w:ascii="Arial" w:hAnsi="Arial"/>
                <w:sz w:val="18"/>
              </w:rPr>
              <w:t> </w:t>
            </w:r>
            <w:r w:rsidRPr="007662A1">
              <w:rPr>
                <w:rFonts w:ascii="Arial" w:hAnsi="Arial"/>
                <w:sz w:val="18"/>
              </w:rPr>
              <w:t>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326" w:name="_Toc85734267"/>
      <w:bookmarkStart w:id="1327" w:name="_Toc89431566"/>
      <w:bookmarkStart w:id="1328" w:name="_Toc97042378"/>
      <w:bookmarkStart w:id="1329" w:name="_Toc97045522"/>
      <w:bookmarkStart w:id="1330" w:name="_Toc97155267"/>
      <w:bookmarkStart w:id="1331" w:name="_Toc100767554"/>
      <w:r>
        <w:rPr>
          <w:lang w:eastAsia="zh-CN"/>
        </w:rPr>
        <w:t>8.2.2.2.3</w:t>
      </w:r>
      <w:r>
        <w:rPr>
          <w:lang w:eastAsia="zh-CN"/>
        </w:rPr>
        <w:tab/>
        <w:t>Resource Standard Methods</w:t>
      </w:r>
      <w:bookmarkEnd w:id="1326"/>
      <w:bookmarkEnd w:id="1327"/>
      <w:bookmarkEnd w:id="1328"/>
      <w:bookmarkEnd w:id="1329"/>
      <w:bookmarkEnd w:id="1330"/>
      <w:bookmarkEnd w:id="1331"/>
    </w:p>
    <w:p w14:paraId="432F835E" w14:textId="321DBDD0" w:rsidR="00C95A9A" w:rsidRDefault="00C95A9A" w:rsidP="00C95A9A">
      <w:pPr>
        <w:pStyle w:val="Heading6"/>
        <w:rPr>
          <w:lang w:eastAsia="zh-CN"/>
        </w:rPr>
      </w:pPr>
      <w:bookmarkStart w:id="1332" w:name="_Toc85734268"/>
      <w:bookmarkStart w:id="1333" w:name="_Toc89431567"/>
      <w:bookmarkStart w:id="1334" w:name="_Toc97042379"/>
      <w:bookmarkStart w:id="1335" w:name="_Toc97045523"/>
      <w:bookmarkStart w:id="1336" w:name="_Toc97155268"/>
      <w:bookmarkStart w:id="1337" w:name="_Toc100767555"/>
      <w:r>
        <w:rPr>
          <w:lang w:eastAsia="zh-CN"/>
        </w:rPr>
        <w:t>8.2.2.2.3.1</w:t>
      </w:r>
      <w:r>
        <w:rPr>
          <w:lang w:eastAsia="zh-CN"/>
        </w:rPr>
        <w:tab/>
        <w:t>POST</w:t>
      </w:r>
      <w:bookmarkEnd w:id="1332"/>
      <w:bookmarkEnd w:id="1333"/>
      <w:bookmarkEnd w:id="1334"/>
      <w:bookmarkEnd w:id="1335"/>
      <w:bookmarkEnd w:id="1336"/>
      <w:bookmarkEnd w:id="133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lastRenderedPageBreak/>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4B802A76" w:rsidR="00C95A9A" w:rsidRPr="00541D08" w:rsidRDefault="00C95A9A" w:rsidP="008B2C0F"/>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3B37863C" w:rsidR="00C95A9A" w:rsidRPr="00A54937" w:rsidRDefault="00C95A9A" w:rsidP="00571C58">
            <w:pPr>
              <w:pStyle w:val="TAL"/>
            </w:pPr>
            <w:r>
              <w:t xml:space="preserve">The URI of the created resource shall be retruned in the </w:t>
            </w:r>
            <w:r w:rsidR="007876EC">
              <w:t>"</w:t>
            </w:r>
            <w:r>
              <w:t>Location</w:t>
            </w:r>
            <w:r w:rsidR="007876EC">
              <w:t>"</w:t>
            </w:r>
            <w:r>
              <w:t xml:space="preserve">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5C2586D5"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 xml:space="preserve">5.2.6-1 of </w:t>
            </w:r>
            <w:r w:rsidR="007876EC">
              <w:t>TS</w:t>
            </w:r>
            <w:r w:rsidRPr="001364E5">
              <w:t> 29.122 [</w:t>
            </w:r>
            <w:r>
              <w:t>6</w:t>
            </w:r>
            <w:r w:rsidRPr="001364E5">
              <w:t>]</w:t>
            </w:r>
            <w:r w:rsidRPr="0016361A">
              <w:t xml:space="preserve"> also apply.</w:t>
            </w:r>
          </w:p>
        </w:tc>
      </w:tr>
    </w:tbl>
    <w:p w14:paraId="59528A78" w14:textId="77777777" w:rsidR="00C95A9A" w:rsidRDefault="00C95A9A" w:rsidP="00C95A9A"/>
    <w:p w14:paraId="4E970EBC" w14:textId="3573289C" w:rsidR="00C95A9A" w:rsidRPr="00A04126" w:rsidRDefault="008000F6" w:rsidP="00C95A9A">
      <w:pPr>
        <w:pStyle w:val="TH"/>
        <w:rPr>
          <w:rFonts w:cs="Arial"/>
        </w:rPr>
      </w:pPr>
      <w:r>
        <w:t>Table </w:t>
      </w:r>
      <w:r w:rsidR="00C95A9A">
        <w:t>8.</w:t>
      </w:r>
      <w:r w:rsidR="0079345B">
        <w:t>2</w:t>
      </w:r>
      <w:r w:rsidR="00C95A9A">
        <w:t>.2.2.3.1</w:t>
      </w:r>
      <w:r w:rsidR="00C95A9A" w:rsidRPr="00A04126">
        <w:t xml:space="preserve">-4: Headers supported by the </w:t>
      </w:r>
      <w:r w:rsidR="00C95A9A">
        <w:t>POST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1DE9C86F"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 xml:space="preserve">-5: Headers supported by the </w:t>
      </w:r>
      <w:r w:rsidR="00C95A9A">
        <w:t>201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2CBB1A0D" w:rsidR="00C95A9A" w:rsidRPr="00A04126" w:rsidRDefault="008000F6" w:rsidP="00C95A9A">
      <w:pPr>
        <w:pStyle w:val="TH"/>
      </w:pPr>
      <w:r w:rsidRPr="00A04126">
        <w:t>Table</w:t>
      </w:r>
      <w:r>
        <w:t> </w:t>
      </w:r>
      <w:r w:rsidR="00C95A9A">
        <w:t>8.</w:t>
      </w:r>
      <w:r w:rsidR="0079345B">
        <w:t>2</w:t>
      </w:r>
      <w:r w:rsidR="00C95A9A">
        <w:t>.2.2.3.1</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1338" w:name="_Toc85734269"/>
      <w:bookmarkStart w:id="1339" w:name="_Toc89431568"/>
      <w:bookmarkStart w:id="1340" w:name="_Toc97042380"/>
      <w:bookmarkStart w:id="1341" w:name="_Toc97045524"/>
      <w:bookmarkStart w:id="1342" w:name="_Toc97155269"/>
      <w:bookmarkStart w:id="1343" w:name="_Toc100767556"/>
      <w:r>
        <w:rPr>
          <w:lang w:eastAsia="zh-CN"/>
        </w:rPr>
        <w:t>8.2.2.2.4</w:t>
      </w:r>
      <w:r>
        <w:rPr>
          <w:lang w:eastAsia="zh-CN"/>
        </w:rPr>
        <w:tab/>
      </w:r>
      <w:r>
        <w:rPr>
          <w:lang w:eastAsia="zh-CN"/>
        </w:rPr>
        <w:tab/>
        <w:t>Resource Custom Operations</w:t>
      </w:r>
      <w:bookmarkEnd w:id="1338"/>
      <w:bookmarkEnd w:id="1339"/>
      <w:bookmarkEnd w:id="1340"/>
      <w:bookmarkEnd w:id="1341"/>
      <w:bookmarkEnd w:id="1342"/>
      <w:bookmarkEnd w:id="1343"/>
    </w:p>
    <w:p w14:paraId="4A14BA72" w14:textId="77777777" w:rsidR="00C95A9A" w:rsidRDefault="00C95A9A" w:rsidP="00C95A9A">
      <w:r>
        <w:t>None.</w:t>
      </w:r>
    </w:p>
    <w:p w14:paraId="18418CCB" w14:textId="7AFCBE58" w:rsidR="00C95A9A" w:rsidRDefault="00C95A9A" w:rsidP="00C95A9A">
      <w:pPr>
        <w:pStyle w:val="Heading4"/>
      </w:pPr>
      <w:bookmarkStart w:id="1344" w:name="_Toc85734270"/>
      <w:bookmarkStart w:id="1345" w:name="_Toc89431569"/>
      <w:bookmarkStart w:id="1346" w:name="_Toc97042381"/>
      <w:bookmarkStart w:id="1347" w:name="_Toc97045525"/>
      <w:bookmarkStart w:id="1348" w:name="_Toc97155270"/>
      <w:bookmarkStart w:id="1349" w:name="_Toc100767557"/>
      <w:r>
        <w:t>8.2.2.3</w:t>
      </w:r>
      <w:r>
        <w:tab/>
        <w:t>Resource</w:t>
      </w:r>
      <w:r w:rsidRPr="00831458">
        <w:t xml:space="preserve">: </w:t>
      </w:r>
      <w:r>
        <w:t>Individual Location Information Subscription</w:t>
      </w:r>
      <w:bookmarkEnd w:id="1344"/>
      <w:bookmarkEnd w:id="1345"/>
      <w:bookmarkEnd w:id="1346"/>
      <w:bookmarkEnd w:id="1347"/>
      <w:bookmarkEnd w:id="1348"/>
      <w:bookmarkEnd w:id="1349"/>
    </w:p>
    <w:p w14:paraId="25C3185F" w14:textId="10387C15" w:rsidR="00C95A9A" w:rsidRDefault="00C95A9A" w:rsidP="00C95A9A">
      <w:pPr>
        <w:pStyle w:val="Heading5"/>
        <w:rPr>
          <w:lang w:eastAsia="zh-CN"/>
        </w:rPr>
      </w:pPr>
      <w:bookmarkStart w:id="1350" w:name="_Toc85734271"/>
      <w:bookmarkStart w:id="1351" w:name="_Toc89431570"/>
      <w:bookmarkStart w:id="1352" w:name="_Toc97042382"/>
      <w:bookmarkStart w:id="1353" w:name="_Toc97045526"/>
      <w:bookmarkStart w:id="1354" w:name="_Toc97155271"/>
      <w:bookmarkStart w:id="1355" w:name="_Toc100767558"/>
      <w:r>
        <w:rPr>
          <w:lang w:eastAsia="zh-CN"/>
        </w:rPr>
        <w:t>8.2.2.3.1</w:t>
      </w:r>
      <w:r>
        <w:rPr>
          <w:lang w:eastAsia="zh-CN"/>
        </w:rPr>
        <w:tab/>
        <w:t>Description</w:t>
      </w:r>
      <w:bookmarkEnd w:id="1350"/>
      <w:bookmarkEnd w:id="1351"/>
      <w:bookmarkEnd w:id="1352"/>
      <w:bookmarkEnd w:id="1353"/>
      <w:bookmarkEnd w:id="1354"/>
      <w:bookmarkEnd w:id="135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356" w:name="_Toc85734272"/>
      <w:bookmarkStart w:id="1357" w:name="_Toc89431571"/>
      <w:bookmarkStart w:id="1358" w:name="_Toc97042383"/>
      <w:bookmarkStart w:id="1359" w:name="_Toc97045527"/>
      <w:bookmarkStart w:id="1360" w:name="_Toc97155272"/>
      <w:bookmarkStart w:id="1361" w:name="_Toc100767559"/>
      <w:r>
        <w:rPr>
          <w:lang w:eastAsia="zh-CN"/>
        </w:rPr>
        <w:t>8.2.2.3.2</w:t>
      </w:r>
      <w:r>
        <w:rPr>
          <w:lang w:eastAsia="zh-CN"/>
        </w:rPr>
        <w:tab/>
        <w:t>Resource Definition</w:t>
      </w:r>
      <w:bookmarkEnd w:id="1356"/>
      <w:bookmarkEnd w:id="1357"/>
      <w:bookmarkEnd w:id="1358"/>
      <w:bookmarkEnd w:id="1359"/>
      <w:bookmarkEnd w:id="1360"/>
      <w:bookmarkEnd w:id="136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lastRenderedPageBreak/>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20E32264" w:rsidR="00C95A9A" w:rsidRPr="001E161D" w:rsidRDefault="00C95A9A" w:rsidP="00271B0A">
            <w:pPr>
              <w:pStyle w:val="TAL"/>
              <w:rPr>
                <w:rFonts w:cs="Arial"/>
                <w:lang w:eastAsia="zh-CN"/>
              </w:rPr>
            </w:pPr>
            <w:r w:rsidRPr="001E161D">
              <w:rPr>
                <w:rFonts w:cs="Arial"/>
                <w:lang w:eastAsia="zh-CN"/>
              </w:rPr>
              <w:t xml:space="preserve">See </w:t>
            </w:r>
            <w:r w:rsidR="00E72F45" w:rsidRPr="001E161D">
              <w:rPr>
                <w:rFonts w:cs="Arial"/>
                <w:lang w:eastAsia="zh-CN"/>
              </w:rPr>
              <w:t>clause</w:t>
            </w:r>
            <w:r w:rsidR="00E72F45">
              <w:rPr>
                <w:rFonts w:cs="Arial"/>
                <w:lang w:val="en-US" w:eastAsia="zh-CN"/>
              </w:rPr>
              <w:t> </w:t>
            </w:r>
            <w:r w:rsidRPr="001E161D">
              <w:rPr>
                <w:rFonts w:cs="Arial"/>
                <w:lang w:eastAsia="zh-CN"/>
              </w:rPr>
              <w:t>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362" w:name="_Toc85734273"/>
      <w:bookmarkStart w:id="1363" w:name="_Toc89431572"/>
      <w:bookmarkStart w:id="1364" w:name="_Toc97042384"/>
      <w:bookmarkStart w:id="1365" w:name="_Toc97045528"/>
      <w:bookmarkStart w:id="1366" w:name="_Toc97155273"/>
      <w:bookmarkStart w:id="1367" w:name="_Toc100767560"/>
      <w:r>
        <w:rPr>
          <w:lang w:eastAsia="zh-CN"/>
        </w:rPr>
        <w:t>8.2.2.3.3</w:t>
      </w:r>
      <w:r>
        <w:rPr>
          <w:lang w:eastAsia="zh-CN"/>
        </w:rPr>
        <w:tab/>
        <w:t>Resource Standard Methods</w:t>
      </w:r>
      <w:bookmarkEnd w:id="1362"/>
      <w:bookmarkEnd w:id="1363"/>
      <w:bookmarkEnd w:id="1364"/>
      <w:bookmarkEnd w:id="1365"/>
      <w:bookmarkEnd w:id="1366"/>
      <w:bookmarkEnd w:id="1367"/>
    </w:p>
    <w:p w14:paraId="495ACCB9" w14:textId="4169AF66" w:rsidR="00C95A9A" w:rsidRDefault="00C95A9A" w:rsidP="00C95A9A">
      <w:pPr>
        <w:pStyle w:val="Heading6"/>
        <w:rPr>
          <w:lang w:eastAsia="zh-CN"/>
        </w:rPr>
      </w:pPr>
      <w:bookmarkStart w:id="1368" w:name="_Toc85734274"/>
      <w:bookmarkStart w:id="1369" w:name="_Toc89431573"/>
      <w:bookmarkStart w:id="1370" w:name="_Toc97042385"/>
      <w:bookmarkStart w:id="1371" w:name="_Toc97045529"/>
      <w:bookmarkStart w:id="1372" w:name="_Toc97155274"/>
      <w:bookmarkStart w:id="1373" w:name="_Toc100767561"/>
      <w:r>
        <w:rPr>
          <w:lang w:eastAsia="zh-CN"/>
        </w:rPr>
        <w:t>8.2.2.3.3.1</w:t>
      </w:r>
      <w:r>
        <w:rPr>
          <w:lang w:eastAsia="zh-CN"/>
        </w:rPr>
        <w:tab/>
        <w:t>GET</w:t>
      </w:r>
      <w:bookmarkEnd w:id="1368"/>
      <w:bookmarkEnd w:id="1369"/>
      <w:bookmarkEnd w:id="1370"/>
      <w:bookmarkEnd w:id="1371"/>
      <w:bookmarkEnd w:id="1372"/>
      <w:bookmarkEnd w:id="1373"/>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86A8F7B"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2B0F6782"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 xml:space="preserve">5.2.6-1 of </w:t>
            </w:r>
            <w:r w:rsidR="007876EC">
              <w:t>TS</w:t>
            </w:r>
            <w:r w:rsidRPr="001364E5">
              <w:t> 29.122 [</w:t>
            </w:r>
            <w:r>
              <w:t>6</w:t>
            </w:r>
            <w:r w:rsidRPr="001364E5">
              <w:t>]</w:t>
            </w:r>
            <w:r w:rsidRPr="0016361A">
              <w:t xml:space="preserve"> also apply.</w:t>
            </w:r>
          </w:p>
        </w:tc>
      </w:tr>
    </w:tbl>
    <w:p w14:paraId="06FA074B" w14:textId="77777777" w:rsidR="00C95A9A" w:rsidRDefault="00C95A9A" w:rsidP="00C95A9A"/>
    <w:p w14:paraId="40F677FA" w14:textId="7F31CA19" w:rsidR="00C95A9A" w:rsidRPr="00A04126" w:rsidRDefault="008000F6" w:rsidP="00C95A9A">
      <w:pPr>
        <w:pStyle w:val="TH"/>
        <w:rPr>
          <w:rFonts w:cs="Arial"/>
        </w:rPr>
      </w:pPr>
      <w:r>
        <w:t>Table </w:t>
      </w:r>
      <w:r w:rsidR="00C95A9A">
        <w:t>8.</w:t>
      </w:r>
      <w:r w:rsidR="0079345B">
        <w:t>2</w:t>
      </w:r>
      <w:r w:rsidR="00C95A9A">
        <w:t>.2.3.3.1</w:t>
      </w:r>
      <w:r w:rsidR="00C95A9A" w:rsidRPr="00A04126">
        <w:t xml:space="preserve">-4: Headers supported by the </w:t>
      </w:r>
      <w:r w:rsidR="00C95A9A">
        <w:t>GET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34232E2C" w:rsidR="00C95A9A" w:rsidRPr="00A04126" w:rsidRDefault="008000F6" w:rsidP="00C95A9A">
      <w:pPr>
        <w:pStyle w:val="TH"/>
        <w:rPr>
          <w:rFonts w:cs="Arial"/>
        </w:rPr>
      </w:pPr>
      <w:r w:rsidRPr="00A04126">
        <w:t>Table</w:t>
      </w:r>
      <w:r>
        <w:t> </w:t>
      </w:r>
      <w:r w:rsidR="00C95A9A">
        <w:t>8.</w:t>
      </w:r>
      <w:r w:rsidR="0079345B">
        <w:t>2</w:t>
      </w:r>
      <w:r w:rsidR="00C95A9A">
        <w:t>.2.3.3.1</w:t>
      </w:r>
      <w:r w:rsidR="00C95A9A" w:rsidRPr="00A04126">
        <w:t xml:space="preserve">-5: Headers supported by the </w:t>
      </w:r>
      <w:r w:rsidR="00C95A9A" w:rsidRPr="00C21EAA">
        <w:t>200</w:t>
      </w:r>
      <w:r w:rsidR="00C95A9A">
        <w:t xml:space="preserve">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44AF2906" w:rsidR="00C95A9A" w:rsidRPr="00A04126" w:rsidRDefault="008000F6" w:rsidP="00C95A9A">
      <w:pPr>
        <w:pStyle w:val="TH"/>
      </w:pPr>
      <w:r w:rsidRPr="00A04126">
        <w:t>Table</w:t>
      </w:r>
      <w:r>
        <w:t> </w:t>
      </w:r>
      <w:r w:rsidR="00C95A9A">
        <w:t>8.</w:t>
      </w:r>
      <w:r w:rsidR="0079345B">
        <w:t>2</w:t>
      </w:r>
      <w:r w:rsidR="00C95A9A">
        <w:t>.2.3.3.1</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1374" w:name="_Toc85734275"/>
      <w:bookmarkStart w:id="1375" w:name="_Toc89431574"/>
      <w:bookmarkStart w:id="1376" w:name="_Toc97042386"/>
      <w:bookmarkStart w:id="1377" w:name="_Toc97045530"/>
      <w:bookmarkStart w:id="1378" w:name="_Toc97155275"/>
      <w:bookmarkStart w:id="1379" w:name="_Toc100767562"/>
      <w:r>
        <w:rPr>
          <w:lang w:eastAsia="zh-CN"/>
        </w:rPr>
        <w:t>8.2.2.3.3.2</w:t>
      </w:r>
      <w:r>
        <w:rPr>
          <w:lang w:eastAsia="zh-CN"/>
        </w:rPr>
        <w:tab/>
        <w:t>PATCH</w:t>
      </w:r>
      <w:bookmarkEnd w:id="1374"/>
      <w:bookmarkEnd w:id="1375"/>
      <w:bookmarkEnd w:id="1376"/>
      <w:bookmarkEnd w:id="1377"/>
      <w:bookmarkEnd w:id="1378"/>
      <w:bookmarkEnd w:id="1379"/>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4FD90E0"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3EABD8D0"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 xml:space="preserve">5.2.6-1 of </w:t>
            </w:r>
            <w:r w:rsidR="007876EC">
              <w:t>TS</w:t>
            </w:r>
            <w:r w:rsidRPr="001364E5">
              <w:t> 29.122 [</w:t>
            </w:r>
            <w:r>
              <w:t>6</w:t>
            </w:r>
            <w:r w:rsidRPr="001364E5">
              <w:t>]</w:t>
            </w:r>
            <w:r w:rsidRPr="0016361A">
              <w:t xml:space="preserve"> also apply.</w:t>
            </w:r>
          </w:p>
        </w:tc>
      </w:tr>
    </w:tbl>
    <w:p w14:paraId="6055B434" w14:textId="77777777" w:rsidR="00C95A9A" w:rsidRDefault="00C95A9A" w:rsidP="00C95A9A"/>
    <w:p w14:paraId="52EF0CA0" w14:textId="37373E32" w:rsidR="00C95A9A" w:rsidRPr="00A04126" w:rsidRDefault="008000F6" w:rsidP="00C95A9A">
      <w:pPr>
        <w:pStyle w:val="TH"/>
        <w:rPr>
          <w:rFonts w:cs="Arial"/>
        </w:rPr>
      </w:pPr>
      <w:r>
        <w:t>Table </w:t>
      </w:r>
      <w:r w:rsidR="00C95A9A">
        <w:t>8.</w:t>
      </w:r>
      <w:r w:rsidR="0079345B">
        <w:t>2</w:t>
      </w:r>
      <w:r w:rsidR="00C95A9A">
        <w:t>.2.3.3.2</w:t>
      </w:r>
      <w:r w:rsidR="00C95A9A" w:rsidRPr="00A04126">
        <w:t xml:space="preserve">-4: Headers supported by the </w:t>
      </w:r>
      <w:r w:rsidR="00C95A9A">
        <w:t>PATCH</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D59C760" w:rsidR="00C95A9A" w:rsidRPr="00A04126" w:rsidRDefault="008000F6" w:rsidP="00C95A9A">
      <w:pPr>
        <w:pStyle w:val="TH"/>
        <w:rPr>
          <w:rFonts w:cs="Arial"/>
        </w:rPr>
      </w:pPr>
      <w:r w:rsidRPr="00A04126">
        <w:t>Table</w:t>
      </w:r>
      <w:r>
        <w:t> </w:t>
      </w:r>
      <w:r w:rsidR="00C95A9A">
        <w:t>8.</w:t>
      </w:r>
      <w:r w:rsidR="0079345B">
        <w:t>2</w:t>
      </w:r>
      <w:r w:rsidR="00C95A9A">
        <w:t>.2.3.3.2</w:t>
      </w:r>
      <w:r w:rsidR="00C95A9A" w:rsidRPr="00A04126">
        <w:t xml:space="preserve">-5: Headers supported by the </w:t>
      </w:r>
      <w:r w:rsidR="00C95A9A">
        <w:t>PATCH</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58428517" w:rsidR="00C95A9A" w:rsidRPr="00A04126" w:rsidRDefault="008000F6" w:rsidP="00C95A9A">
      <w:pPr>
        <w:pStyle w:val="TH"/>
      </w:pPr>
      <w:r w:rsidRPr="00A04126">
        <w:t>Table</w:t>
      </w:r>
      <w:r>
        <w:t> </w:t>
      </w:r>
      <w:r w:rsidR="00C95A9A">
        <w:t>8.</w:t>
      </w:r>
      <w:r w:rsidR="0079345B">
        <w:t>2</w:t>
      </w:r>
      <w:r w:rsidR="00C95A9A">
        <w:t>.2.3.3.2</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1380" w:name="_Toc85734276"/>
      <w:bookmarkStart w:id="1381" w:name="_Toc89431575"/>
      <w:bookmarkStart w:id="1382" w:name="_Toc97042387"/>
      <w:bookmarkStart w:id="1383" w:name="_Toc97045531"/>
      <w:bookmarkStart w:id="1384" w:name="_Toc97155276"/>
      <w:bookmarkStart w:id="1385" w:name="_Toc100767563"/>
      <w:r>
        <w:rPr>
          <w:lang w:eastAsia="zh-CN"/>
        </w:rPr>
        <w:t>8.2.2.3.3.3</w:t>
      </w:r>
      <w:r>
        <w:rPr>
          <w:lang w:eastAsia="zh-CN"/>
        </w:rPr>
        <w:tab/>
        <w:t>PUT</w:t>
      </w:r>
      <w:bookmarkEnd w:id="1380"/>
      <w:bookmarkEnd w:id="1381"/>
      <w:bookmarkEnd w:id="1382"/>
      <w:bookmarkEnd w:id="1383"/>
      <w:bookmarkEnd w:id="1384"/>
      <w:bookmarkEnd w:id="1385"/>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94195B4"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64190370"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 xml:space="preserve">5.2.6-1 of </w:t>
            </w:r>
            <w:r w:rsidR="007876EC">
              <w:t>TS</w:t>
            </w:r>
            <w:r w:rsidRPr="001364E5">
              <w:t> 29.122 [</w:t>
            </w:r>
            <w:r>
              <w:t>6</w:t>
            </w:r>
            <w:r w:rsidRPr="001364E5">
              <w:t>]</w:t>
            </w:r>
            <w:r w:rsidRPr="0016361A">
              <w:t xml:space="preserve"> also apply.</w:t>
            </w:r>
          </w:p>
        </w:tc>
      </w:tr>
    </w:tbl>
    <w:p w14:paraId="2C8BC5AD" w14:textId="77777777" w:rsidR="00C95A9A" w:rsidRDefault="00C95A9A" w:rsidP="00C95A9A"/>
    <w:p w14:paraId="092B3C31" w14:textId="5C8CC1DE" w:rsidR="00C95A9A" w:rsidRPr="00A04126" w:rsidRDefault="008000F6" w:rsidP="00C95A9A">
      <w:pPr>
        <w:pStyle w:val="TH"/>
        <w:rPr>
          <w:rFonts w:cs="Arial"/>
        </w:rPr>
      </w:pPr>
      <w:r>
        <w:t>Table </w:t>
      </w:r>
      <w:r w:rsidR="00C95A9A">
        <w:t>8.</w:t>
      </w:r>
      <w:r w:rsidR="0079345B">
        <w:t>2</w:t>
      </w:r>
      <w:r w:rsidR="00C95A9A">
        <w:t>.2.3.3.3</w:t>
      </w:r>
      <w:r w:rsidR="00C95A9A" w:rsidRPr="00A04126">
        <w:t xml:space="preserve">-4: Headers supported by the </w:t>
      </w:r>
      <w:r w:rsidR="00C95A9A">
        <w:t>PUT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EF63BB7" w:rsidR="00C95A9A" w:rsidRPr="00A04126" w:rsidRDefault="008000F6" w:rsidP="00C95A9A">
      <w:pPr>
        <w:pStyle w:val="TH"/>
        <w:rPr>
          <w:rFonts w:cs="Arial"/>
        </w:rPr>
      </w:pPr>
      <w:r w:rsidRPr="00A04126">
        <w:t>Table</w:t>
      </w:r>
      <w:r>
        <w:t> </w:t>
      </w:r>
      <w:r w:rsidR="00C95A9A">
        <w:t>8.</w:t>
      </w:r>
      <w:r w:rsidR="0079345B">
        <w:t>2</w:t>
      </w:r>
      <w:r w:rsidR="00C95A9A">
        <w:t>.2.3.3.3</w:t>
      </w:r>
      <w:r w:rsidR="00C95A9A" w:rsidRPr="00A04126">
        <w:t xml:space="preserve">-5: Headers supported by the </w:t>
      </w:r>
      <w:r w:rsidR="00C95A9A">
        <w:t>PUT</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675D9BB1" w:rsidR="00C95A9A" w:rsidRPr="00A04126" w:rsidRDefault="008000F6" w:rsidP="00C95A9A">
      <w:pPr>
        <w:pStyle w:val="TH"/>
      </w:pPr>
      <w:r w:rsidRPr="00A04126">
        <w:t>Table</w:t>
      </w:r>
      <w:r>
        <w:t> </w:t>
      </w:r>
      <w:r w:rsidR="00C95A9A">
        <w:t>8.</w:t>
      </w:r>
      <w:r w:rsidR="0079345B">
        <w:t>2</w:t>
      </w:r>
      <w:r w:rsidR="00C95A9A">
        <w:t>.2.3.3.3</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1386" w:name="_Toc85734277"/>
      <w:bookmarkStart w:id="1387" w:name="_Toc89431576"/>
      <w:bookmarkStart w:id="1388" w:name="_Toc97042388"/>
      <w:bookmarkStart w:id="1389" w:name="_Toc97045532"/>
      <w:bookmarkStart w:id="1390" w:name="_Toc97155277"/>
      <w:bookmarkStart w:id="1391" w:name="_Toc100767564"/>
      <w:r>
        <w:rPr>
          <w:lang w:eastAsia="zh-CN"/>
        </w:rPr>
        <w:t>8.2</w:t>
      </w:r>
      <w:r w:rsidR="00C95A9A">
        <w:rPr>
          <w:lang w:eastAsia="zh-CN"/>
        </w:rPr>
        <w:t>.2.3.3.4</w:t>
      </w:r>
      <w:r w:rsidR="00C95A9A">
        <w:rPr>
          <w:lang w:eastAsia="zh-CN"/>
        </w:rPr>
        <w:tab/>
        <w:t>DELETE</w:t>
      </w:r>
      <w:bookmarkEnd w:id="1386"/>
      <w:bookmarkEnd w:id="1387"/>
      <w:bookmarkEnd w:id="1388"/>
      <w:bookmarkEnd w:id="1389"/>
      <w:bookmarkEnd w:id="1390"/>
      <w:bookmarkEnd w:id="139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4D44205F"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lastRenderedPageBreak/>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499AB72D"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 xml:space="preserve">5.2.6-1 of </w:t>
            </w:r>
            <w:r w:rsidR="007876EC">
              <w:t>TS</w:t>
            </w:r>
            <w:r w:rsidRPr="001364E5">
              <w:t> 29.122 [</w:t>
            </w:r>
            <w:r>
              <w:t>6</w:t>
            </w:r>
            <w:r w:rsidRPr="001364E5">
              <w:t>]</w:t>
            </w:r>
            <w:r w:rsidRPr="0016361A">
              <w:t xml:space="preserve"> also apply.</w:t>
            </w:r>
          </w:p>
        </w:tc>
      </w:tr>
    </w:tbl>
    <w:p w14:paraId="68278FF1" w14:textId="77777777" w:rsidR="00C95A9A" w:rsidRDefault="00C95A9A" w:rsidP="00C95A9A"/>
    <w:p w14:paraId="50C9F9E6" w14:textId="0530884E" w:rsidR="00C95A9A" w:rsidRPr="00A04126" w:rsidRDefault="008000F6" w:rsidP="00C95A9A">
      <w:pPr>
        <w:pStyle w:val="TH"/>
        <w:rPr>
          <w:rFonts w:cs="Arial"/>
        </w:rPr>
      </w:pPr>
      <w:r>
        <w:t>Table </w:t>
      </w:r>
      <w:r w:rsidR="00C95A9A">
        <w:t>8.</w:t>
      </w:r>
      <w:r w:rsidR="0079345B">
        <w:t>2</w:t>
      </w:r>
      <w:r w:rsidR="00C95A9A">
        <w:t>.2.3.3.4</w:t>
      </w:r>
      <w:r w:rsidR="00C95A9A" w:rsidRPr="00A04126">
        <w:t xml:space="preserve">-4: Headers supported by the </w:t>
      </w:r>
      <w:r w:rsidR="00C95A9A">
        <w:t>DELETE</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1E9C153" w:rsidR="00C95A9A" w:rsidRPr="00A04126" w:rsidRDefault="008000F6" w:rsidP="00C95A9A">
      <w:pPr>
        <w:pStyle w:val="TH"/>
        <w:rPr>
          <w:rFonts w:cs="Arial"/>
        </w:rPr>
      </w:pPr>
      <w:r w:rsidRPr="00A04126">
        <w:t>Table</w:t>
      </w:r>
      <w:r>
        <w:t> </w:t>
      </w:r>
      <w:r w:rsidR="00C95A9A">
        <w:t>8.</w:t>
      </w:r>
      <w:r w:rsidR="0079345B">
        <w:t>2</w:t>
      </w:r>
      <w:r w:rsidR="00C95A9A">
        <w:t>.2.3.3.4</w:t>
      </w:r>
      <w:r w:rsidR="00C95A9A" w:rsidRPr="00A04126">
        <w:t xml:space="preserve">-5: Headers supported by the </w:t>
      </w:r>
      <w:r w:rsidR="00C95A9A">
        <w:t>DELETE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6FAA4E56" w:rsidR="00C95A9A" w:rsidRPr="00A04126" w:rsidRDefault="008000F6" w:rsidP="00C95A9A">
      <w:pPr>
        <w:pStyle w:val="TH"/>
      </w:pPr>
      <w:r w:rsidRPr="00A04126">
        <w:t>Table</w:t>
      </w:r>
      <w:r>
        <w:t> </w:t>
      </w:r>
      <w:r w:rsidR="00C95A9A">
        <w:t>8.</w:t>
      </w:r>
      <w:r w:rsidR="0079345B">
        <w:t>2</w:t>
      </w:r>
      <w:r w:rsidR="00C95A9A">
        <w:t>.2.3.3.4</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1392" w:name="_Toc85734278"/>
      <w:bookmarkStart w:id="1393" w:name="_Toc89431577"/>
      <w:bookmarkStart w:id="1394" w:name="_Toc97042389"/>
      <w:bookmarkStart w:id="1395" w:name="_Toc97045533"/>
      <w:bookmarkStart w:id="1396" w:name="_Toc97155278"/>
      <w:bookmarkStart w:id="1397" w:name="_Toc100767565"/>
      <w:r>
        <w:rPr>
          <w:lang w:eastAsia="zh-CN"/>
        </w:rPr>
        <w:t>8.2</w:t>
      </w:r>
      <w:r w:rsidR="00C95A9A">
        <w:rPr>
          <w:lang w:eastAsia="zh-CN"/>
        </w:rPr>
        <w:t>.2.3.4</w:t>
      </w:r>
      <w:r w:rsidR="00C95A9A">
        <w:rPr>
          <w:lang w:eastAsia="zh-CN"/>
        </w:rPr>
        <w:tab/>
      </w:r>
      <w:r w:rsidR="00C95A9A">
        <w:rPr>
          <w:lang w:eastAsia="zh-CN"/>
        </w:rPr>
        <w:tab/>
        <w:t>Resource Custom Operations</w:t>
      </w:r>
      <w:bookmarkEnd w:id="1392"/>
      <w:bookmarkEnd w:id="1393"/>
      <w:bookmarkEnd w:id="1394"/>
      <w:bookmarkEnd w:id="1395"/>
      <w:bookmarkEnd w:id="1396"/>
      <w:bookmarkEnd w:id="139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398" w:name="_Toc85734279"/>
      <w:bookmarkStart w:id="1399" w:name="_Toc89431578"/>
      <w:bookmarkStart w:id="1400" w:name="_Toc97042390"/>
      <w:bookmarkStart w:id="1401" w:name="_Toc97045534"/>
      <w:bookmarkStart w:id="1402" w:name="_Toc97155279"/>
      <w:bookmarkStart w:id="1403" w:name="_Toc100767566"/>
      <w:r>
        <w:t>8.2</w:t>
      </w:r>
      <w:r w:rsidR="00C95A9A">
        <w:t>.3</w:t>
      </w:r>
      <w:r w:rsidR="00C95A9A">
        <w:tab/>
        <w:t>Custom Operations without associated resources</w:t>
      </w:r>
      <w:bookmarkEnd w:id="1398"/>
      <w:bookmarkEnd w:id="1399"/>
      <w:bookmarkEnd w:id="1400"/>
      <w:bookmarkEnd w:id="1401"/>
      <w:bookmarkEnd w:id="1402"/>
      <w:bookmarkEnd w:id="1403"/>
    </w:p>
    <w:p w14:paraId="683CACC6" w14:textId="77777777" w:rsidR="0016246B" w:rsidRPr="000A7435" w:rsidRDefault="0016246B" w:rsidP="0016246B">
      <w:pPr>
        <w:pStyle w:val="Heading4"/>
      </w:pPr>
      <w:bookmarkStart w:id="1404" w:name="_Toc65839243"/>
      <w:bookmarkStart w:id="1405" w:name="_Toc85734280"/>
      <w:bookmarkStart w:id="1406" w:name="_Toc89431579"/>
      <w:bookmarkStart w:id="1407" w:name="_Toc97042391"/>
      <w:bookmarkStart w:id="1408" w:name="_Toc97045535"/>
      <w:bookmarkStart w:id="1409" w:name="_Toc97155280"/>
      <w:bookmarkStart w:id="1410" w:name="_Toc100767567"/>
      <w:r>
        <w:t>8.2.3.1</w:t>
      </w:r>
      <w:r>
        <w:tab/>
        <w:t>Overview</w:t>
      </w:r>
      <w:bookmarkEnd w:id="1404"/>
      <w:bookmarkEnd w:id="1405"/>
      <w:bookmarkEnd w:id="1406"/>
      <w:bookmarkEnd w:id="1407"/>
      <w:bookmarkEnd w:id="1408"/>
      <w:bookmarkEnd w:id="1409"/>
      <w:bookmarkEnd w:id="141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55pt;height:164.75pt" o:ole="">
            <v:imagedata r:id="rId16" o:title=""/>
          </v:shape>
          <o:OLEObject Type="Embed" ProgID="Visio.Drawing.11" ShapeID="_x0000_i1027" DrawAspect="Content" ObjectID="_171138054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411" w:name="_Toc65839244"/>
      <w:bookmarkStart w:id="1412" w:name="_Toc85734281"/>
      <w:bookmarkStart w:id="1413" w:name="_Toc89431580"/>
      <w:bookmarkStart w:id="1414" w:name="_Toc97042392"/>
      <w:bookmarkStart w:id="1415" w:name="_Toc97045536"/>
      <w:bookmarkStart w:id="1416" w:name="_Toc97155281"/>
      <w:bookmarkStart w:id="1417" w:name="_Toc100767568"/>
      <w:r>
        <w:t>8.2.3.2</w:t>
      </w:r>
      <w:r>
        <w:tab/>
        <w:t xml:space="preserve">Operation: </w:t>
      </w:r>
      <w:bookmarkEnd w:id="1411"/>
      <w:r>
        <w:t>Fetch</w:t>
      </w:r>
      <w:bookmarkEnd w:id="1412"/>
      <w:bookmarkEnd w:id="1413"/>
      <w:bookmarkEnd w:id="1414"/>
      <w:bookmarkEnd w:id="1415"/>
      <w:bookmarkEnd w:id="1416"/>
      <w:bookmarkEnd w:id="1417"/>
    </w:p>
    <w:p w14:paraId="7DBEC0F6" w14:textId="77777777" w:rsidR="0016246B" w:rsidRDefault="0016246B" w:rsidP="0016246B">
      <w:pPr>
        <w:pStyle w:val="Heading5"/>
      </w:pPr>
      <w:bookmarkStart w:id="1418" w:name="_Toc65839245"/>
      <w:bookmarkStart w:id="1419" w:name="_Toc85734282"/>
      <w:bookmarkStart w:id="1420" w:name="_Toc89431581"/>
      <w:bookmarkStart w:id="1421" w:name="_Toc97042393"/>
      <w:bookmarkStart w:id="1422" w:name="_Toc97045537"/>
      <w:bookmarkStart w:id="1423" w:name="_Toc97155282"/>
      <w:bookmarkStart w:id="1424" w:name="_Toc100767569"/>
      <w:r>
        <w:t>8.2.3.2.1</w:t>
      </w:r>
      <w:r>
        <w:tab/>
        <w:t>Description</w:t>
      </w:r>
      <w:bookmarkEnd w:id="1418"/>
      <w:bookmarkEnd w:id="1419"/>
      <w:bookmarkEnd w:id="1420"/>
      <w:bookmarkEnd w:id="1421"/>
      <w:bookmarkEnd w:id="1422"/>
      <w:bookmarkEnd w:id="1423"/>
      <w:bookmarkEnd w:id="1424"/>
    </w:p>
    <w:p w14:paraId="19FDA2E4" w14:textId="4F720AF2"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425" w:name="_Toc65839246"/>
      <w:bookmarkStart w:id="1426" w:name="_Toc85734283"/>
      <w:bookmarkStart w:id="1427" w:name="_Toc89431582"/>
      <w:bookmarkStart w:id="1428" w:name="_Toc97042394"/>
      <w:bookmarkStart w:id="1429" w:name="_Toc97045538"/>
      <w:bookmarkStart w:id="1430" w:name="_Toc97155283"/>
      <w:bookmarkStart w:id="1431" w:name="_Toc100767570"/>
      <w:r>
        <w:t>8.2.3.2.2</w:t>
      </w:r>
      <w:r>
        <w:tab/>
        <w:t>Operation Definition</w:t>
      </w:r>
      <w:bookmarkEnd w:id="1425"/>
      <w:bookmarkEnd w:id="1426"/>
      <w:bookmarkEnd w:id="1427"/>
      <w:bookmarkEnd w:id="1428"/>
      <w:bookmarkEnd w:id="1429"/>
      <w:bookmarkEnd w:id="1430"/>
      <w:bookmarkEnd w:id="143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729356F1"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197B42CE"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 xml:space="preserve">5.2.6-1 of </w:t>
            </w:r>
            <w:r w:rsidR="007876EC">
              <w:t>TS</w:t>
            </w:r>
            <w:r w:rsidRPr="001364E5">
              <w:t>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1432" w:name="_Toc85734284"/>
      <w:bookmarkStart w:id="1433" w:name="_Toc89431583"/>
      <w:bookmarkStart w:id="1434" w:name="_Toc97042395"/>
      <w:bookmarkStart w:id="1435" w:name="_Toc97045539"/>
      <w:bookmarkStart w:id="1436" w:name="_Toc97155284"/>
      <w:bookmarkStart w:id="1437" w:name="_Toc100767571"/>
      <w:r>
        <w:t>8.2</w:t>
      </w:r>
      <w:r w:rsidR="00C95A9A">
        <w:t>.4</w:t>
      </w:r>
      <w:r w:rsidR="00C95A9A">
        <w:tab/>
        <w:t>Notifications</w:t>
      </w:r>
      <w:bookmarkEnd w:id="1432"/>
      <w:bookmarkEnd w:id="1433"/>
      <w:bookmarkEnd w:id="1434"/>
      <w:bookmarkEnd w:id="1435"/>
      <w:bookmarkEnd w:id="1436"/>
      <w:bookmarkEnd w:id="1437"/>
    </w:p>
    <w:p w14:paraId="4202B195" w14:textId="4671DEE7" w:rsidR="00C95A9A" w:rsidRPr="00AF7276" w:rsidRDefault="00377899" w:rsidP="00C95A9A">
      <w:pPr>
        <w:pStyle w:val="Heading4"/>
      </w:pPr>
      <w:bookmarkStart w:id="1438" w:name="_Toc85734285"/>
      <w:bookmarkStart w:id="1439" w:name="_Toc89431584"/>
      <w:bookmarkStart w:id="1440" w:name="_Toc97042396"/>
      <w:bookmarkStart w:id="1441" w:name="_Toc97045540"/>
      <w:bookmarkStart w:id="1442" w:name="_Toc97155285"/>
      <w:bookmarkStart w:id="1443" w:name="_Toc100767572"/>
      <w:r>
        <w:t>8.2</w:t>
      </w:r>
      <w:r w:rsidR="00C95A9A" w:rsidRPr="00AF7276">
        <w:t>.</w:t>
      </w:r>
      <w:r w:rsidR="00C95A9A">
        <w:t>4</w:t>
      </w:r>
      <w:r w:rsidR="00C95A9A" w:rsidRPr="00AF7276">
        <w:t>.1</w:t>
      </w:r>
      <w:r w:rsidR="00C95A9A" w:rsidRPr="00AF7276">
        <w:tab/>
        <w:t>General</w:t>
      </w:r>
      <w:bookmarkEnd w:id="1438"/>
      <w:bookmarkEnd w:id="1439"/>
      <w:bookmarkEnd w:id="1440"/>
      <w:bookmarkEnd w:id="1441"/>
      <w:bookmarkEnd w:id="1442"/>
      <w:bookmarkEnd w:id="1443"/>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444" w:name="_Toc85734286"/>
      <w:bookmarkStart w:id="1445" w:name="_Toc89431585"/>
      <w:bookmarkStart w:id="1446" w:name="_Toc97042397"/>
      <w:bookmarkStart w:id="1447" w:name="_Toc97045541"/>
      <w:bookmarkStart w:id="1448" w:name="_Toc97155286"/>
      <w:bookmarkStart w:id="1449" w:name="_Toc100767573"/>
      <w:r>
        <w:rPr>
          <w:lang w:eastAsia="zh-CN"/>
        </w:rPr>
        <w:t>8.2</w:t>
      </w:r>
      <w:r w:rsidR="00C95A9A">
        <w:rPr>
          <w:lang w:eastAsia="zh-CN"/>
        </w:rPr>
        <w:t>.4.2</w:t>
      </w:r>
      <w:r w:rsidR="00C95A9A">
        <w:rPr>
          <w:lang w:eastAsia="zh-CN"/>
        </w:rPr>
        <w:tab/>
        <w:t>Location Information Notification</w:t>
      </w:r>
      <w:bookmarkEnd w:id="1444"/>
      <w:bookmarkEnd w:id="1445"/>
      <w:bookmarkEnd w:id="1446"/>
      <w:bookmarkEnd w:id="1447"/>
      <w:bookmarkEnd w:id="1448"/>
      <w:bookmarkEnd w:id="1449"/>
    </w:p>
    <w:p w14:paraId="68935CA8" w14:textId="1ACA0FA2" w:rsidR="00C95A9A" w:rsidRDefault="00377899" w:rsidP="00C95A9A">
      <w:pPr>
        <w:pStyle w:val="Heading5"/>
        <w:rPr>
          <w:lang w:eastAsia="zh-CN"/>
        </w:rPr>
      </w:pPr>
      <w:bookmarkStart w:id="1450" w:name="_Toc85734287"/>
      <w:bookmarkStart w:id="1451" w:name="_Toc89431586"/>
      <w:bookmarkStart w:id="1452" w:name="_Toc97042398"/>
      <w:bookmarkStart w:id="1453" w:name="_Toc97045542"/>
      <w:bookmarkStart w:id="1454" w:name="_Toc97155287"/>
      <w:bookmarkStart w:id="1455" w:name="_Toc100767574"/>
      <w:r>
        <w:rPr>
          <w:lang w:eastAsia="zh-CN"/>
        </w:rPr>
        <w:t>8.2</w:t>
      </w:r>
      <w:r w:rsidR="00C95A9A">
        <w:rPr>
          <w:lang w:eastAsia="zh-CN"/>
        </w:rPr>
        <w:t>.4.2.1</w:t>
      </w:r>
      <w:r w:rsidR="00C95A9A">
        <w:rPr>
          <w:lang w:eastAsia="zh-CN"/>
        </w:rPr>
        <w:tab/>
        <w:t>Description</w:t>
      </w:r>
      <w:bookmarkEnd w:id="1450"/>
      <w:bookmarkEnd w:id="1451"/>
      <w:bookmarkEnd w:id="1452"/>
      <w:bookmarkEnd w:id="1453"/>
      <w:bookmarkEnd w:id="1454"/>
      <w:bookmarkEnd w:id="1455"/>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1456" w:name="_Toc85734288"/>
      <w:bookmarkStart w:id="1457" w:name="_Toc89431587"/>
      <w:bookmarkStart w:id="1458" w:name="_Toc97042399"/>
      <w:bookmarkStart w:id="1459" w:name="_Toc97045543"/>
      <w:bookmarkStart w:id="1460" w:name="_Toc97155288"/>
      <w:bookmarkStart w:id="1461" w:name="_Toc100767575"/>
      <w:r>
        <w:rPr>
          <w:lang w:eastAsia="zh-CN"/>
        </w:rPr>
        <w:lastRenderedPageBreak/>
        <w:t>8.2</w:t>
      </w:r>
      <w:r w:rsidR="00C95A9A">
        <w:rPr>
          <w:lang w:eastAsia="zh-CN"/>
        </w:rPr>
        <w:t>.4.2.2</w:t>
      </w:r>
      <w:r w:rsidR="00C95A9A">
        <w:rPr>
          <w:lang w:eastAsia="zh-CN"/>
        </w:rPr>
        <w:tab/>
        <w:t>Notification definition</w:t>
      </w:r>
      <w:bookmarkEnd w:id="1456"/>
      <w:bookmarkEnd w:id="1457"/>
      <w:bookmarkEnd w:id="1458"/>
      <w:bookmarkEnd w:id="1459"/>
      <w:bookmarkEnd w:id="1460"/>
      <w:bookmarkEnd w:id="146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28BE9801"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 xml:space="preserve">5.2.6-1 of </w:t>
            </w:r>
            <w:r w:rsidR="007876EC">
              <w:t>TS</w:t>
            </w:r>
            <w:r w:rsidRPr="001364E5">
              <w:t>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1462" w:name="_Toc85734289"/>
      <w:bookmarkStart w:id="1463" w:name="_Toc89431588"/>
      <w:bookmarkStart w:id="1464" w:name="_Toc97042400"/>
      <w:bookmarkStart w:id="1465" w:name="_Toc97045544"/>
      <w:bookmarkStart w:id="1466" w:name="_Toc97155289"/>
      <w:bookmarkStart w:id="1467" w:name="_Toc100767576"/>
      <w:r>
        <w:t>8.2</w:t>
      </w:r>
      <w:r w:rsidR="00C95A9A">
        <w:t>.5</w:t>
      </w:r>
      <w:r w:rsidR="00C95A9A">
        <w:tab/>
        <w:t>Data Model</w:t>
      </w:r>
      <w:bookmarkEnd w:id="1462"/>
      <w:bookmarkEnd w:id="1463"/>
      <w:bookmarkEnd w:id="1464"/>
      <w:bookmarkEnd w:id="1465"/>
      <w:bookmarkEnd w:id="1466"/>
      <w:bookmarkEnd w:id="1467"/>
    </w:p>
    <w:p w14:paraId="369D2C9E" w14:textId="68F99EBE" w:rsidR="00C95A9A" w:rsidRDefault="00C95A9A" w:rsidP="00C95A9A">
      <w:pPr>
        <w:pStyle w:val="Heading4"/>
        <w:rPr>
          <w:lang w:eastAsia="zh-CN"/>
        </w:rPr>
      </w:pPr>
      <w:bookmarkStart w:id="1468" w:name="_Toc85734290"/>
      <w:bookmarkStart w:id="1469" w:name="_Toc89431589"/>
      <w:bookmarkStart w:id="1470" w:name="_Toc97042401"/>
      <w:bookmarkStart w:id="1471" w:name="_Toc97045545"/>
      <w:bookmarkStart w:id="1472" w:name="_Toc97155290"/>
      <w:bookmarkStart w:id="1473" w:name="_Toc100767577"/>
      <w:r>
        <w:rPr>
          <w:lang w:eastAsia="zh-CN"/>
        </w:rPr>
        <w:t>8.</w:t>
      </w:r>
      <w:r w:rsidR="00377899">
        <w:rPr>
          <w:lang w:eastAsia="zh-CN"/>
        </w:rPr>
        <w:t>2</w:t>
      </w:r>
      <w:r>
        <w:rPr>
          <w:lang w:eastAsia="zh-CN"/>
        </w:rPr>
        <w:t>.5.1</w:t>
      </w:r>
      <w:r>
        <w:rPr>
          <w:lang w:eastAsia="zh-CN"/>
        </w:rPr>
        <w:tab/>
        <w:t>General</w:t>
      </w:r>
      <w:bookmarkEnd w:id="1468"/>
      <w:bookmarkEnd w:id="1469"/>
      <w:bookmarkEnd w:id="1470"/>
      <w:bookmarkEnd w:id="1471"/>
      <w:bookmarkEnd w:id="1472"/>
      <w:bookmarkEnd w:id="1473"/>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32DA1690" w:rsidR="00C95A9A" w:rsidRDefault="007876EC" w:rsidP="00571C58">
            <w:pPr>
              <w:pStyle w:val="TAL"/>
            </w:pPr>
            <w:r>
              <w:t>TS</w:t>
            </w:r>
            <w:r w:rsidR="00C95A9A">
              <w:t>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73A04EA0" w:rsidR="00C95A9A" w:rsidRDefault="007876EC" w:rsidP="00A17F72">
            <w:pPr>
              <w:pStyle w:val="TAL"/>
            </w:pPr>
            <w:r>
              <w:t>TS</w:t>
            </w:r>
            <w:r w:rsidR="00C95A9A">
              <w:t> 29.572 [</w:t>
            </w:r>
            <w:r w:rsidR="008F59FF" w:rsidRPr="008F59FF">
              <w:t>11</w:t>
            </w:r>
            <w:r w:rsidR="00C95A9A">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67F558CB" w:rsidR="00C95A9A" w:rsidRDefault="007876EC" w:rsidP="00571C58">
            <w:pPr>
              <w:pStyle w:val="TAL"/>
            </w:pPr>
            <w:r>
              <w:t>TS</w:t>
            </w:r>
            <w:r w:rsidR="00C95A9A">
              <w:t>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4A5C4993" w:rsidR="00C95A9A" w:rsidRDefault="007876EC" w:rsidP="00571C58">
            <w:pPr>
              <w:pStyle w:val="TAL"/>
            </w:pPr>
            <w:r>
              <w:t>TS</w:t>
            </w:r>
            <w:r w:rsidR="00C95A9A">
              <w:t>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517F6079" w:rsidR="00C95A9A" w:rsidRDefault="007876EC" w:rsidP="00571C58">
            <w:pPr>
              <w:pStyle w:val="TAL"/>
            </w:pPr>
            <w:r>
              <w:t>TS</w:t>
            </w:r>
            <w:r w:rsidR="00C95A9A">
              <w:t> 29.523 [</w:t>
            </w:r>
            <w:r w:rsidR="008F59FF" w:rsidRPr="008F59FF">
              <w:t>13</w:t>
            </w:r>
            <w:r w:rsidR="00C95A9A">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346BBFF9" w:rsidR="00C95A9A" w:rsidRDefault="007876EC" w:rsidP="00571C58">
            <w:pPr>
              <w:pStyle w:val="TAL"/>
            </w:pPr>
            <w:r>
              <w:t>TS</w:t>
            </w:r>
            <w:r w:rsidR="00C95A9A">
              <w:t>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24B08B33" w:rsidR="00C95A9A" w:rsidRDefault="007876EC" w:rsidP="00571C58">
            <w:pPr>
              <w:pStyle w:val="TAL"/>
            </w:pPr>
            <w:r>
              <w:t>TS</w:t>
            </w:r>
            <w:r w:rsidR="00C95A9A">
              <w:t>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23D8F1E8" w:rsidR="00C95A9A" w:rsidRDefault="007876EC" w:rsidP="00571C58">
            <w:pPr>
              <w:pStyle w:val="TAL"/>
            </w:pPr>
            <w:r>
              <w:t>TS</w:t>
            </w:r>
            <w:r w:rsidR="00C95A9A">
              <w:t>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54C5049B" w:rsidR="00C95A9A" w:rsidRDefault="007876EC" w:rsidP="00571C58">
            <w:pPr>
              <w:pStyle w:val="TAL"/>
            </w:pPr>
            <w:r>
              <w:t>TS</w:t>
            </w:r>
            <w:r w:rsidR="00C95A9A">
              <w:t>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254E9869" w:rsidR="00C95A9A" w:rsidRDefault="007876EC" w:rsidP="00571C58">
            <w:pPr>
              <w:pStyle w:val="TAL"/>
            </w:pPr>
            <w:r>
              <w:t>TS</w:t>
            </w:r>
            <w:r w:rsidR="00C95A9A">
              <w:t> 29.522 [</w:t>
            </w:r>
            <w:r w:rsidR="008F59FF" w:rsidRPr="008F59FF">
              <w:t>10</w:t>
            </w:r>
            <w:r w:rsidR="00C95A9A">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5339AF69" w:rsidR="00C95A9A" w:rsidRDefault="007876EC" w:rsidP="00571C58">
            <w:pPr>
              <w:pStyle w:val="TAL"/>
            </w:pPr>
            <w:r>
              <w:t>TS</w:t>
            </w:r>
            <w:r w:rsidR="00C95A9A">
              <w:t>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670B42FB" w:rsidR="00C95A9A" w:rsidRDefault="007876EC" w:rsidP="00571C58">
            <w:pPr>
              <w:pStyle w:val="TAL"/>
            </w:pPr>
            <w:r>
              <w:t>TS</w:t>
            </w:r>
            <w:r w:rsidR="00C95A9A">
              <w:t>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36159058" w:rsidR="00C95A9A" w:rsidRDefault="007876EC" w:rsidP="00571C58">
            <w:pPr>
              <w:pStyle w:val="TAL"/>
            </w:pPr>
            <w:r>
              <w:t>TS</w:t>
            </w:r>
            <w:r w:rsidR="00C95A9A">
              <w:t>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474" w:name="_Toc85734291"/>
      <w:bookmarkStart w:id="1475" w:name="_Toc89431590"/>
      <w:bookmarkStart w:id="1476" w:name="_Toc97042402"/>
      <w:bookmarkStart w:id="1477" w:name="_Toc97045546"/>
      <w:bookmarkStart w:id="1478" w:name="_Toc97155291"/>
      <w:bookmarkStart w:id="1479" w:name="_Toc100767578"/>
      <w:r>
        <w:rPr>
          <w:lang w:eastAsia="zh-CN"/>
        </w:rPr>
        <w:lastRenderedPageBreak/>
        <w:t>8.2</w:t>
      </w:r>
      <w:r w:rsidR="00C95A9A">
        <w:rPr>
          <w:lang w:eastAsia="zh-CN"/>
        </w:rPr>
        <w:t>.5.2</w:t>
      </w:r>
      <w:r w:rsidR="00C95A9A">
        <w:rPr>
          <w:lang w:eastAsia="zh-CN"/>
        </w:rPr>
        <w:tab/>
        <w:t>Structured data types</w:t>
      </w:r>
      <w:bookmarkEnd w:id="1474"/>
      <w:bookmarkEnd w:id="1475"/>
      <w:bookmarkEnd w:id="1476"/>
      <w:bookmarkEnd w:id="1477"/>
      <w:bookmarkEnd w:id="1478"/>
      <w:bookmarkEnd w:id="1479"/>
    </w:p>
    <w:p w14:paraId="28C1213A" w14:textId="57E237A7" w:rsidR="00C95A9A" w:rsidRDefault="00377899" w:rsidP="00C95A9A">
      <w:pPr>
        <w:pStyle w:val="Heading5"/>
        <w:rPr>
          <w:lang w:eastAsia="zh-CN"/>
        </w:rPr>
      </w:pPr>
      <w:bookmarkStart w:id="1480" w:name="_Toc85734292"/>
      <w:bookmarkStart w:id="1481" w:name="_Toc89431591"/>
      <w:bookmarkStart w:id="1482" w:name="_Toc97042403"/>
      <w:bookmarkStart w:id="1483" w:name="_Toc97045547"/>
      <w:bookmarkStart w:id="1484" w:name="_Toc97155292"/>
      <w:bookmarkStart w:id="1485" w:name="_Toc100767579"/>
      <w:r>
        <w:rPr>
          <w:lang w:eastAsia="zh-CN"/>
        </w:rPr>
        <w:t>8.2</w:t>
      </w:r>
      <w:r w:rsidR="00C95A9A">
        <w:rPr>
          <w:lang w:eastAsia="zh-CN"/>
        </w:rPr>
        <w:t>.5.2.1</w:t>
      </w:r>
      <w:r w:rsidR="00C95A9A">
        <w:rPr>
          <w:lang w:eastAsia="zh-CN"/>
        </w:rPr>
        <w:tab/>
        <w:t>Introduction</w:t>
      </w:r>
      <w:bookmarkEnd w:id="1480"/>
      <w:bookmarkEnd w:id="1481"/>
      <w:bookmarkEnd w:id="1482"/>
      <w:bookmarkEnd w:id="1483"/>
      <w:bookmarkEnd w:id="1484"/>
      <w:bookmarkEnd w:id="1485"/>
    </w:p>
    <w:p w14:paraId="142473D5" w14:textId="6F9C799D" w:rsidR="00C95A9A" w:rsidRDefault="00377899" w:rsidP="00C95A9A">
      <w:pPr>
        <w:pStyle w:val="Heading5"/>
        <w:rPr>
          <w:lang w:eastAsia="zh-CN"/>
        </w:rPr>
      </w:pPr>
      <w:bookmarkStart w:id="1486" w:name="_Toc85734293"/>
      <w:bookmarkStart w:id="1487" w:name="_Toc89431592"/>
      <w:bookmarkStart w:id="1488" w:name="_Toc97042404"/>
      <w:bookmarkStart w:id="1489" w:name="_Toc97045548"/>
      <w:bookmarkStart w:id="1490" w:name="_Toc97155293"/>
      <w:bookmarkStart w:id="1491" w:name="_Toc100767580"/>
      <w:r>
        <w:rPr>
          <w:lang w:eastAsia="zh-CN"/>
        </w:rPr>
        <w:t>8.2</w:t>
      </w:r>
      <w:r w:rsidR="00C95A9A">
        <w:rPr>
          <w:lang w:eastAsia="zh-CN"/>
        </w:rPr>
        <w:t>.5.2.2</w:t>
      </w:r>
      <w:r w:rsidR="00C95A9A">
        <w:rPr>
          <w:lang w:eastAsia="zh-CN"/>
        </w:rPr>
        <w:tab/>
        <w:t>Type: LocationSubscription</w:t>
      </w:r>
      <w:bookmarkEnd w:id="1486"/>
      <w:bookmarkEnd w:id="1487"/>
      <w:bookmarkEnd w:id="1488"/>
      <w:bookmarkEnd w:id="1489"/>
      <w:bookmarkEnd w:id="1490"/>
      <w:bookmarkEnd w:id="1491"/>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744F4ECA" w:rsidR="00C95A9A" w:rsidRPr="0016361A" w:rsidRDefault="00C95A9A" w:rsidP="00571C58">
            <w:pPr>
              <w:pStyle w:val="TAL"/>
            </w:pPr>
            <w:r>
              <w:t xml:space="preserve">Indicates the location QoS as specified in </w:t>
            </w:r>
            <w:r w:rsidR="007876EC">
              <w:t>TS</w:t>
            </w:r>
            <w:r>
              <w:t>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218E9EE2"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492" w:name="_Toc85734294"/>
      <w:bookmarkStart w:id="1493" w:name="_Toc89431593"/>
      <w:bookmarkStart w:id="1494" w:name="_Toc97042405"/>
      <w:bookmarkStart w:id="1495" w:name="_Toc97045549"/>
      <w:bookmarkStart w:id="1496" w:name="_Toc97155294"/>
      <w:bookmarkStart w:id="1497" w:name="_Toc100767581"/>
      <w:r>
        <w:rPr>
          <w:lang w:eastAsia="zh-CN"/>
        </w:rPr>
        <w:lastRenderedPageBreak/>
        <w:t>8.2</w:t>
      </w:r>
      <w:r w:rsidR="00C95A9A">
        <w:rPr>
          <w:lang w:eastAsia="zh-CN"/>
        </w:rPr>
        <w:t>.5.2.3</w:t>
      </w:r>
      <w:r w:rsidR="00C95A9A">
        <w:rPr>
          <w:lang w:eastAsia="zh-CN"/>
        </w:rPr>
        <w:tab/>
        <w:t>Type: LocationSubscriptionPatch</w:t>
      </w:r>
      <w:bookmarkEnd w:id="1492"/>
      <w:bookmarkEnd w:id="1493"/>
      <w:bookmarkEnd w:id="1494"/>
      <w:bookmarkEnd w:id="1495"/>
      <w:bookmarkEnd w:id="1496"/>
      <w:bookmarkEnd w:id="149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7772158C" w:rsidR="00C95A9A" w:rsidRDefault="00C95A9A" w:rsidP="00571C58">
            <w:pPr>
              <w:pStyle w:val="TAL"/>
            </w:pPr>
            <w:r>
              <w:t xml:space="preserve">Updated location QoS, as specified in </w:t>
            </w:r>
            <w:r w:rsidR="007876EC">
              <w:t>TS</w:t>
            </w:r>
            <w:r>
              <w:t>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498" w:name="_Toc85734295"/>
      <w:bookmarkStart w:id="1499" w:name="_Toc89431594"/>
      <w:bookmarkStart w:id="1500" w:name="_Toc97042406"/>
      <w:bookmarkStart w:id="1501" w:name="_Toc97045550"/>
      <w:bookmarkStart w:id="1502" w:name="_Toc97155295"/>
      <w:bookmarkStart w:id="1503" w:name="_Toc100767582"/>
      <w:r>
        <w:rPr>
          <w:lang w:eastAsia="zh-CN"/>
        </w:rPr>
        <w:t>8.</w:t>
      </w:r>
      <w:r w:rsidR="00377899">
        <w:rPr>
          <w:lang w:eastAsia="zh-CN"/>
        </w:rPr>
        <w:t>2</w:t>
      </w:r>
      <w:r>
        <w:rPr>
          <w:lang w:eastAsia="zh-CN"/>
        </w:rPr>
        <w:t>.5.2.4</w:t>
      </w:r>
      <w:r>
        <w:rPr>
          <w:lang w:eastAsia="zh-CN"/>
        </w:rPr>
        <w:tab/>
        <w:t>Type: LocationNotification</w:t>
      </w:r>
      <w:bookmarkEnd w:id="1498"/>
      <w:bookmarkEnd w:id="1499"/>
      <w:bookmarkEnd w:id="1500"/>
      <w:bookmarkEnd w:id="1501"/>
      <w:bookmarkEnd w:id="1502"/>
      <w:bookmarkEnd w:id="150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504" w:name="_Toc85734296"/>
      <w:bookmarkStart w:id="1505" w:name="_Toc89431595"/>
      <w:bookmarkStart w:id="1506" w:name="_Toc97042407"/>
      <w:bookmarkStart w:id="1507" w:name="_Toc97045551"/>
      <w:bookmarkStart w:id="1508" w:name="_Toc97155296"/>
      <w:bookmarkStart w:id="1509" w:name="_Toc100767583"/>
      <w:r>
        <w:rPr>
          <w:lang w:eastAsia="zh-CN"/>
        </w:rPr>
        <w:t>8.2</w:t>
      </w:r>
      <w:r w:rsidR="00C95A9A">
        <w:rPr>
          <w:lang w:eastAsia="zh-CN"/>
        </w:rPr>
        <w:t>.5.2.5</w:t>
      </w:r>
      <w:r w:rsidR="00C95A9A">
        <w:rPr>
          <w:lang w:eastAsia="zh-CN"/>
        </w:rPr>
        <w:tab/>
        <w:t>Type: LocationEvent</w:t>
      </w:r>
      <w:bookmarkEnd w:id="1504"/>
      <w:bookmarkEnd w:id="1505"/>
      <w:bookmarkEnd w:id="1506"/>
      <w:bookmarkEnd w:id="1507"/>
      <w:bookmarkEnd w:id="1508"/>
      <w:bookmarkEnd w:id="150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535C31C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510" w:name="_Toc85734297"/>
      <w:bookmarkStart w:id="1511" w:name="_Toc89431596"/>
      <w:bookmarkStart w:id="1512" w:name="_Toc97042408"/>
      <w:bookmarkStart w:id="1513" w:name="_Toc97045552"/>
      <w:bookmarkStart w:id="1514" w:name="_Toc97155297"/>
      <w:bookmarkStart w:id="1515" w:name="_Toc100767584"/>
      <w:r>
        <w:rPr>
          <w:lang w:eastAsia="zh-CN"/>
        </w:rPr>
        <w:t>8.2.5.2.6</w:t>
      </w:r>
      <w:r>
        <w:rPr>
          <w:lang w:eastAsia="zh-CN"/>
        </w:rPr>
        <w:tab/>
        <w:t>Type: LocationRequest</w:t>
      </w:r>
      <w:bookmarkEnd w:id="1510"/>
      <w:bookmarkEnd w:id="1511"/>
      <w:bookmarkEnd w:id="1512"/>
      <w:bookmarkEnd w:id="1513"/>
      <w:bookmarkEnd w:id="1514"/>
      <w:bookmarkEnd w:id="151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1516" w:name="_Toc85734298"/>
      <w:bookmarkStart w:id="1517" w:name="_Toc89431597"/>
      <w:bookmarkStart w:id="1518" w:name="_Toc97042409"/>
      <w:bookmarkStart w:id="1519" w:name="_Toc97045553"/>
      <w:bookmarkStart w:id="1520" w:name="_Toc97155298"/>
      <w:bookmarkStart w:id="1521" w:name="_Toc100767585"/>
      <w:r>
        <w:rPr>
          <w:lang w:eastAsia="zh-CN"/>
        </w:rPr>
        <w:t>8.</w:t>
      </w:r>
      <w:r w:rsidR="00377899">
        <w:rPr>
          <w:lang w:eastAsia="zh-CN"/>
        </w:rPr>
        <w:t>2</w:t>
      </w:r>
      <w:r>
        <w:rPr>
          <w:lang w:eastAsia="zh-CN"/>
        </w:rPr>
        <w:t>.5.3</w:t>
      </w:r>
      <w:r>
        <w:rPr>
          <w:lang w:eastAsia="zh-CN"/>
        </w:rPr>
        <w:tab/>
        <w:t>Simple data types and enumerations</w:t>
      </w:r>
      <w:bookmarkEnd w:id="1516"/>
      <w:bookmarkEnd w:id="1517"/>
      <w:bookmarkEnd w:id="1518"/>
      <w:bookmarkEnd w:id="1519"/>
      <w:bookmarkEnd w:id="1520"/>
      <w:bookmarkEnd w:id="152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522" w:name="_Toc85734299"/>
      <w:bookmarkStart w:id="1523" w:name="_Toc89431598"/>
      <w:bookmarkStart w:id="1524" w:name="_Toc97042410"/>
      <w:bookmarkStart w:id="1525" w:name="_Toc97045554"/>
      <w:bookmarkStart w:id="1526" w:name="_Toc97155299"/>
      <w:bookmarkStart w:id="1527" w:name="_Toc100767586"/>
      <w:r>
        <w:lastRenderedPageBreak/>
        <w:t>8.</w:t>
      </w:r>
      <w:r w:rsidR="00377899">
        <w:t>2</w:t>
      </w:r>
      <w:r>
        <w:t>.6</w:t>
      </w:r>
      <w:r>
        <w:tab/>
        <w:t>Error Handling</w:t>
      </w:r>
      <w:bookmarkEnd w:id="1522"/>
      <w:bookmarkEnd w:id="1523"/>
      <w:bookmarkEnd w:id="1524"/>
      <w:bookmarkEnd w:id="1525"/>
      <w:bookmarkEnd w:id="1526"/>
      <w:bookmarkEnd w:id="1527"/>
    </w:p>
    <w:p w14:paraId="79C9F1F8" w14:textId="7237176D" w:rsidR="00C95A9A" w:rsidRPr="00E36C80" w:rsidRDefault="00C95A9A" w:rsidP="00C95A9A">
      <w:r>
        <w:t xml:space="preserve">General error responses are defined in </w:t>
      </w:r>
      <w:r w:rsidR="001548C0">
        <w:t>clause </w:t>
      </w:r>
      <w:r>
        <w:t>7.7.</w:t>
      </w:r>
    </w:p>
    <w:p w14:paraId="5354AEAE" w14:textId="1505C794" w:rsidR="00C95A9A" w:rsidRDefault="00C95A9A" w:rsidP="00C95A9A">
      <w:pPr>
        <w:pStyle w:val="Heading3"/>
      </w:pPr>
      <w:bookmarkStart w:id="1528" w:name="_Toc85734300"/>
      <w:bookmarkStart w:id="1529" w:name="_Toc89431599"/>
      <w:bookmarkStart w:id="1530" w:name="_Toc97042411"/>
      <w:bookmarkStart w:id="1531" w:name="_Toc97045555"/>
      <w:bookmarkStart w:id="1532" w:name="_Toc97155300"/>
      <w:bookmarkStart w:id="1533" w:name="_Toc100767587"/>
      <w:r>
        <w:t>8.</w:t>
      </w:r>
      <w:r w:rsidR="00377899">
        <w:t>2</w:t>
      </w:r>
      <w:r>
        <w:t>.7</w:t>
      </w:r>
      <w:r>
        <w:tab/>
        <w:t>Feature negotiation</w:t>
      </w:r>
      <w:bookmarkEnd w:id="1528"/>
      <w:bookmarkEnd w:id="1529"/>
      <w:bookmarkEnd w:id="1530"/>
      <w:bookmarkEnd w:id="1531"/>
      <w:bookmarkEnd w:id="1532"/>
      <w:bookmarkEnd w:id="153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1534" w:name="_Toc85734301"/>
      <w:bookmarkStart w:id="1535" w:name="_Toc89431600"/>
      <w:bookmarkStart w:id="1536" w:name="_Toc97042412"/>
      <w:bookmarkStart w:id="1537" w:name="_Toc97045556"/>
      <w:bookmarkStart w:id="1538" w:name="_Toc97155301"/>
      <w:bookmarkStart w:id="1539" w:name="_Toc100767588"/>
      <w:r>
        <w:t>8.3</w:t>
      </w:r>
      <w:r>
        <w:tab/>
        <w:t>Eees_UEIdentifier API</w:t>
      </w:r>
      <w:bookmarkEnd w:id="1534"/>
      <w:bookmarkEnd w:id="1535"/>
      <w:bookmarkEnd w:id="1536"/>
      <w:bookmarkEnd w:id="1537"/>
      <w:bookmarkEnd w:id="1538"/>
      <w:bookmarkEnd w:id="1539"/>
    </w:p>
    <w:p w14:paraId="12A38C20" w14:textId="03D50268" w:rsidR="00BD7A82" w:rsidRDefault="00BD7A82" w:rsidP="00BD7A82">
      <w:pPr>
        <w:pStyle w:val="Heading3"/>
      </w:pPr>
      <w:bookmarkStart w:id="1540" w:name="_Toc85734302"/>
      <w:bookmarkStart w:id="1541" w:name="_Toc89431601"/>
      <w:bookmarkStart w:id="1542" w:name="_Toc97042413"/>
      <w:bookmarkStart w:id="1543" w:name="_Toc97045557"/>
      <w:bookmarkStart w:id="1544" w:name="_Toc97155302"/>
      <w:bookmarkStart w:id="1545" w:name="_Toc100767589"/>
      <w:r>
        <w:t>8.3.1</w:t>
      </w:r>
      <w:r>
        <w:tab/>
      </w:r>
      <w:bookmarkEnd w:id="1540"/>
      <w:r w:rsidR="00B01C2E">
        <w:t>Introduction</w:t>
      </w:r>
      <w:bookmarkEnd w:id="1541"/>
      <w:bookmarkEnd w:id="1542"/>
      <w:bookmarkEnd w:id="1543"/>
      <w:bookmarkEnd w:id="1544"/>
      <w:bookmarkEnd w:id="1545"/>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1546" w:name="_Toc85734303"/>
      <w:bookmarkStart w:id="1547" w:name="_Toc89431602"/>
      <w:bookmarkStart w:id="1548" w:name="_Toc97042414"/>
      <w:bookmarkStart w:id="1549" w:name="_Toc97045558"/>
      <w:bookmarkStart w:id="1550" w:name="_Toc97155303"/>
      <w:bookmarkStart w:id="1551" w:name="_Toc100767590"/>
      <w:r>
        <w:lastRenderedPageBreak/>
        <w:t>8.3</w:t>
      </w:r>
      <w:r w:rsidR="00BD7A82">
        <w:t>.2</w:t>
      </w:r>
      <w:r w:rsidR="00BD7A82">
        <w:tab/>
        <w:t>Resources</w:t>
      </w:r>
      <w:bookmarkEnd w:id="1546"/>
      <w:bookmarkEnd w:id="1547"/>
      <w:bookmarkEnd w:id="1548"/>
      <w:bookmarkEnd w:id="1549"/>
      <w:bookmarkEnd w:id="1550"/>
      <w:bookmarkEnd w:id="1551"/>
    </w:p>
    <w:p w14:paraId="7971186F" w14:textId="2C99515A" w:rsidR="00BD7A82" w:rsidRDefault="0026562D" w:rsidP="00BD7A82">
      <w:pPr>
        <w:pStyle w:val="Heading4"/>
      </w:pPr>
      <w:bookmarkStart w:id="1552" w:name="_Toc85734304"/>
      <w:bookmarkStart w:id="1553" w:name="_Toc89431603"/>
      <w:bookmarkStart w:id="1554" w:name="_Toc97042415"/>
      <w:bookmarkStart w:id="1555" w:name="_Toc97045559"/>
      <w:bookmarkStart w:id="1556" w:name="_Toc97155304"/>
      <w:bookmarkStart w:id="1557" w:name="_Toc100767591"/>
      <w:r>
        <w:t>8.3</w:t>
      </w:r>
      <w:r w:rsidR="00BD7A82">
        <w:t>.2.1</w:t>
      </w:r>
      <w:r w:rsidR="00BD7A82">
        <w:tab/>
        <w:t>Overview</w:t>
      </w:r>
      <w:bookmarkEnd w:id="1552"/>
      <w:bookmarkEnd w:id="1553"/>
      <w:bookmarkEnd w:id="1554"/>
      <w:bookmarkEnd w:id="1555"/>
      <w:bookmarkEnd w:id="1556"/>
      <w:bookmarkEnd w:id="1557"/>
    </w:p>
    <w:p w14:paraId="02C35B21" w14:textId="1ECBE3DD" w:rsidR="00BD7A82" w:rsidRDefault="00BD7A82" w:rsidP="00BD7A82">
      <w:pPr>
        <w:pStyle w:val="TH"/>
      </w:pPr>
    </w:p>
    <w:p w14:paraId="71F78E10" w14:textId="11DB1A1C" w:rsidR="0080011F" w:rsidRDefault="0080011F" w:rsidP="00BD7A82">
      <w:pPr>
        <w:pStyle w:val="TH"/>
      </w:pPr>
      <w:r w:rsidRPr="00E73566">
        <w:object w:dxaOrig="6085" w:dyaOrig="3553" w14:anchorId="30679C12">
          <v:shape id="_x0000_i1028" type="#_x0000_t75" style="width:304.35pt;height:176.75pt" o:ole="">
            <v:imagedata r:id="rId18" o:title=""/>
          </v:shape>
          <o:OLEObject Type="Embed" ProgID="Visio.Drawing.11" ShapeID="_x0000_i1028" DrawAspect="Content" ObjectID="_1711380546" r:id="rId19"/>
        </w:object>
      </w:r>
    </w:p>
    <w:p w14:paraId="1B8BBDC2" w14:textId="0EF14EE9" w:rsidR="00BD7A82" w:rsidRDefault="00473267" w:rsidP="00BD7A82">
      <w:pPr>
        <w:pStyle w:val="TF"/>
      </w:pPr>
      <w:r>
        <w:t>Figure </w:t>
      </w:r>
      <w:r w:rsidR="00BD7A82">
        <w:t>8.</w:t>
      </w:r>
      <w:r w:rsidR="00190CF3">
        <w:t>3</w:t>
      </w:r>
      <w:r w:rsidR="00BD7A82">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3160F152" w:rsidR="00BD7A82" w:rsidRPr="00FF31D1" w:rsidRDefault="00BD7A82" w:rsidP="00571C58">
            <w:pPr>
              <w:pStyle w:val="TAL"/>
            </w:pPr>
            <w:r>
              <w:t>/ue-identifier</w:t>
            </w:r>
            <w:r w:rsidR="0080011F">
              <w:t>s</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2B456651" w:rsidR="00BD7A82" w:rsidRDefault="00BD7A82" w:rsidP="00571C58">
            <w:pPr>
              <w:pStyle w:val="TAL"/>
            </w:pPr>
            <w:r>
              <w:t>/ue-identifier</w:t>
            </w:r>
            <w:r w:rsidR="0080011F">
              <w:t>s</w:t>
            </w:r>
            <w:r>
              <w:t>/fetch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7836826D" w14:textId="77777777" w:rsidR="007E2CBB" w:rsidRDefault="007E2CBB" w:rsidP="007E2CBB"/>
    <w:p w14:paraId="69ECB1FF" w14:textId="5FFAB26C" w:rsidR="00BD7A82" w:rsidRPr="00340CC3" w:rsidRDefault="00BD7A82" w:rsidP="00BD7A82">
      <w:pPr>
        <w:pStyle w:val="EditorsNote"/>
      </w:pPr>
      <w:r w:rsidRPr="004B16A2">
        <w:t>Editor</w:t>
      </w:r>
      <w:r w:rsidR="007876EC">
        <w:t>'</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1558" w:name="_Toc85734305"/>
      <w:bookmarkStart w:id="1559" w:name="_Toc89431604"/>
      <w:bookmarkStart w:id="1560" w:name="_Toc97042416"/>
      <w:bookmarkStart w:id="1561" w:name="_Toc97045560"/>
      <w:bookmarkStart w:id="1562" w:name="_Toc97155305"/>
      <w:bookmarkStart w:id="1563" w:name="_Toc100767592"/>
      <w:r>
        <w:t>8.3</w:t>
      </w:r>
      <w:r w:rsidR="00BD7A82">
        <w:t>.2.2</w:t>
      </w:r>
      <w:r w:rsidR="00BD7A82">
        <w:tab/>
        <w:t>Resource</w:t>
      </w:r>
      <w:r w:rsidR="00BD7A82" w:rsidRPr="00831458">
        <w:t xml:space="preserve">: </w:t>
      </w:r>
      <w:r w:rsidR="00BD7A82">
        <w:t>Identifier Information of UEs</w:t>
      </w:r>
      <w:bookmarkEnd w:id="1558"/>
      <w:bookmarkEnd w:id="1559"/>
      <w:bookmarkEnd w:id="1560"/>
      <w:bookmarkEnd w:id="1561"/>
      <w:bookmarkEnd w:id="1562"/>
      <w:bookmarkEnd w:id="1563"/>
    </w:p>
    <w:p w14:paraId="0B2DD05F" w14:textId="4B7C7B2D" w:rsidR="00BD7A82" w:rsidRDefault="0026562D" w:rsidP="00BD7A82">
      <w:pPr>
        <w:pStyle w:val="Heading5"/>
        <w:rPr>
          <w:lang w:eastAsia="zh-CN"/>
        </w:rPr>
      </w:pPr>
      <w:bookmarkStart w:id="1564" w:name="_Toc85734306"/>
      <w:bookmarkStart w:id="1565" w:name="_Toc89431605"/>
      <w:bookmarkStart w:id="1566" w:name="_Toc97042417"/>
      <w:bookmarkStart w:id="1567" w:name="_Toc97045561"/>
      <w:bookmarkStart w:id="1568" w:name="_Toc97155306"/>
      <w:bookmarkStart w:id="1569" w:name="_Toc100767593"/>
      <w:r>
        <w:rPr>
          <w:lang w:eastAsia="zh-CN"/>
        </w:rPr>
        <w:t>8.3</w:t>
      </w:r>
      <w:r w:rsidR="00BD7A82">
        <w:rPr>
          <w:lang w:eastAsia="zh-CN"/>
        </w:rPr>
        <w:t>.2.2.1</w:t>
      </w:r>
      <w:r w:rsidR="00BD7A82">
        <w:rPr>
          <w:lang w:eastAsia="zh-CN"/>
        </w:rPr>
        <w:tab/>
        <w:t>Description</w:t>
      </w:r>
      <w:bookmarkEnd w:id="1564"/>
      <w:bookmarkEnd w:id="1565"/>
      <w:bookmarkEnd w:id="1566"/>
      <w:bookmarkEnd w:id="1567"/>
      <w:bookmarkEnd w:id="1568"/>
      <w:bookmarkEnd w:id="1569"/>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1570" w:name="_Toc85734307"/>
      <w:bookmarkStart w:id="1571" w:name="_Toc89431606"/>
      <w:bookmarkStart w:id="1572" w:name="_Toc97042418"/>
      <w:bookmarkStart w:id="1573" w:name="_Toc97045562"/>
      <w:bookmarkStart w:id="1574" w:name="_Toc97155307"/>
      <w:bookmarkStart w:id="1575" w:name="_Toc100767594"/>
      <w:r>
        <w:rPr>
          <w:lang w:eastAsia="zh-CN"/>
        </w:rPr>
        <w:t>8.3</w:t>
      </w:r>
      <w:r w:rsidR="00BD7A82">
        <w:rPr>
          <w:lang w:eastAsia="zh-CN"/>
        </w:rPr>
        <w:t>.2.2.2</w:t>
      </w:r>
      <w:r w:rsidR="00BD7A82">
        <w:rPr>
          <w:lang w:eastAsia="zh-CN"/>
        </w:rPr>
        <w:tab/>
        <w:t>Resource Definition</w:t>
      </w:r>
      <w:bookmarkEnd w:id="1570"/>
      <w:bookmarkEnd w:id="1571"/>
      <w:bookmarkEnd w:id="1572"/>
      <w:bookmarkEnd w:id="1573"/>
      <w:bookmarkEnd w:id="1574"/>
      <w:bookmarkEnd w:id="1575"/>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r w:rsidR="0080011F">
        <w:rPr>
          <w:b/>
          <w:lang w:eastAsia="zh-CN"/>
        </w:rPr>
        <w:t>s</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5A6CE7E8" w:rsidR="00BD7A82" w:rsidRDefault="00BD7A82" w:rsidP="00A17F72">
            <w:pPr>
              <w:pStyle w:val="TAL"/>
              <w:rPr>
                <w:lang w:eastAsia="zh-CN"/>
              </w:rPr>
            </w:pPr>
            <w:r>
              <w:rPr>
                <w:rFonts w:hint="eastAsia"/>
                <w:lang w:eastAsia="zh-CN"/>
              </w:rPr>
              <w:t>S</w:t>
            </w:r>
            <w:r>
              <w:rPr>
                <w:lang w:eastAsia="zh-CN"/>
              </w:rPr>
              <w:t xml:space="preserve">ee </w:t>
            </w:r>
            <w:r w:rsidR="001548C0">
              <w:rPr>
                <w:lang w:eastAsia="zh-CN"/>
              </w:rPr>
              <w:t>clause</w:t>
            </w:r>
            <w:r w:rsidR="001548C0">
              <w:rPr>
                <w:lang w:val="en-US" w:eastAsia="zh-CN"/>
              </w:rPr>
              <w:t> </w:t>
            </w:r>
            <w:r>
              <w:rPr>
                <w:lang w:eastAsia="zh-CN"/>
              </w:rPr>
              <w:t>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1576" w:name="_Toc85734308"/>
      <w:bookmarkStart w:id="1577" w:name="_Toc89431607"/>
      <w:bookmarkStart w:id="1578" w:name="_Toc97042419"/>
      <w:bookmarkStart w:id="1579" w:name="_Toc97045563"/>
      <w:bookmarkStart w:id="1580" w:name="_Toc97155308"/>
      <w:bookmarkStart w:id="1581" w:name="_Toc100767595"/>
      <w:r>
        <w:rPr>
          <w:lang w:eastAsia="zh-CN"/>
        </w:rPr>
        <w:lastRenderedPageBreak/>
        <w:t>8.3</w:t>
      </w:r>
      <w:r w:rsidR="00BD7A82">
        <w:rPr>
          <w:lang w:eastAsia="zh-CN"/>
        </w:rPr>
        <w:t>.2.2.3</w:t>
      </w:r>
      <w:r w:rsidR="00BD7A82">
        <w:rPr>
          <w:lang w:eastAsia="zh-CN"/>
        </w:rPr>
        <w:tab/>
        <w:t>Resource Standard Methods</w:t>
      </w:r>
      <w:bookmarkEnd w:id="1576"/>
      <w:bookmarkEnd w:id="1577"/>
      <w:bookmarkEnd w:id="1578"/>
      <w:bookmarkEnd w:id="1579"/>
      <w:bookmarkEnd w:id="1580"/>
      <w:bookmarkEnd w:id="1581"/>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1582" w:name="_Toc85734309"/>
      <w:bookmarkStart w:id="1583" w:name="_Toc89431608"/>
      <w:bookmarkStart w:id="1584" w:name="_Toc97042420"/>
      <w:bookmarkStart w:id="1585" w:name="_Toc97045564"/>
      <w:bookmarkStart w:id="1586" w:name="_Toc97155309"/>
      <w:bookmarkStart w:id="1587" w:name="_Toc100767596"/>
      <w:r>
        <w:rPr>
          <w:lang w:eastAsia="zh-CN"/>
        </w:rPr>
        <w:t>8.</w:t>
      </w:r>
      <w:r w:rsidR="0026562D">
        <w:rPr>
          <w:lang w:eastAsia="zh-CN"/>
        </w:rPr>
        <w:t>3</w:t>
      </w:r>
      <w:r>
        <w:rPr>
          <w:lang w:eastAsia="zh-CN"/>
        </w:rPr>
        <w:t>.2.2.4</w:t>
      </w:r>
      <w:r>
        <w:rPr>
          <w:lang w:eastAsia="zh-CN"/>
        </w:rPr>
        <w:tab/>
      </w:r>
      <w:r>
        <w:rPr>
          <w:lang w:eastAsia="zh-CN"/>
        </w:rPr>
        <w:tab/>
        <w:t>Resource Custom Operations</w:t>
      </w:r>
      <w:bookmarkEnd w:id="1582"/>
      <w:bookmarkEnd w:id="1583"/>
      <w:bookmarkEnd w:id="1584"/>
      <w:bookmarkEnd w:id="1585"/>
      <w:bookmarkEnd w:id="1586"/>
      <w:bookmarkEnd w:id="1587"/>
    </w:p>
    <w:p w14:paraId="6FEDAACC" w14:textId="3EE1726E" w:rsidR="00BD7A82" w:rsidRPr="00384E92" w:rsidRDefault="0026562D" w:rsidP="00BD7A82">
      <w:pPr>
        <w:pStyle w:val="Heading6"/>
        <w:ind w:left="0" w:firstLine="0"/>
      </w:pPr>
      <w:bookmarkStart w:id="1588" w:name="_Toc85734310"/>
      <w:bookmarkStart w:id="1589" w:name="_Toc89431609"/>
      <w:bookmarkStart w:id="1590" w:name="_Toc97042421"/>
      <w:bookmarkStart w:id="1591" w:name="_Toc97045565"/>
      <w:bookmarkStart w:id="1592" w:name="_Toc97155310"/>
      <w:bookmarkStart w:id="1593" w:name="_Toc100767597"/>
      <w:r>
        <w:t>8.3</w:t>
      </w:r>
      <w:r w:rsidR="00BD7A82">
        <w:t>.2.2.4</w:t>
      </w:r>
      <w:r w:rsidR="00BD7A82" w:rsidRPr="00384E92">
        <w:t>.1</w:t>
      </w:r>
      <w:r w:rsidR="00BD7A82" w:rsidRPr="00384E92">
        <w:tab/>
      </w:r>
      <w:r w:rsidR="00BD7A82">
        <w:tab/>
        <w:t>Overview</w:t>
      </w:r>
      <w:bookmarkEnd w:id="1588"/>
      <w:bookmarkEnd w:id="1589"/>
      <w:bookmarkEnd w:id="1590"/>
      <w:bookmarkEnd w:id="1591"/>
      <w:bookmarkEnd w:id="1592"/>
      <w:bookmarkEnd w:id="1593"/>
    </w:p>
    <w:p w14:paraId="0BBE566A" w14:textId="1F099004" w:rsidR="00BD7A82" w:rsidRPr="00384E92" w:rsidRDefault="001177F7" w:rsidP="00BD7A82">
      <w:pPr>
        <w:pStyle w:val="TH"/>
      </w:pPr>
      <w:r>
        <w:t>Table </w:t>
      </w:r>
      <w:r w:rsidR="00BD7A82">
        <w:t>8.</w:t>
      </w:r>
      <w:r w:rsidR="00190CF3">
        <w:t>3</w:t>
      </w:r>
      <w:r w:rsidR="00BD7A82">
        <w:t>.2.2.4.1</w:t>
      </w:r>
      <w:r w:rsidR="00BD7A82" w:rsidRPr="00384E92">
        <w:t xml:space="preserve">-1: </w:t>
      </w:r>
      <w:r w:rsidR="00BD7A82">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1594" w:name="_Toc85734311"/>
      <w:bookmarkStart w:id="1595" w:name="_Toc89431610"/>
      <w:bookmarkStart w:id="1596" w:name="_Toc97042422"/>
      <w:bookmarkStart w:id="1597" w:name="_Toc97045566"/>
      <w:bookmarkStart w:id="1598" w:name="_Toc97155311"/>
      <w:bookmarkStart w:id="1599" w:name="_Toc100767598"/>
      <w:r>
        <w:t>8.3</w:t>
      </w:r>
      <w:r w:rsidR="00BD7A82">
        <w:t>.2.2.4</w:t>
      </w:r>
      <w:r w:rsidR="00BD7A82" w:rsidRPr="00384E92">
        <w:t>.</w:t>
      </w:r>
      <w:r w:rsidR="00BD7A82">
        <w:t>2</w:t>
      </w:r>
      <w:r w:rsidR="00BD7A82" w:rsidRPr="00384E92">
        <w:tab/>
      </w:r>
      <w:r w:rsidR="00BD7A82">
        <w:tab/>
        <w:t>Operation: Fetch</w:t>
      </w:r>
      <w:bookmarkEnd w:id="1594"/>
      <w:bookmarkEnd w:id="1595"/>
      <w:bookmarkEnd w:id="1596"/>
      <w:bookmarkEnd w:id="1597"/>
      <w:bookmarkEnd w:id="1598"/>
      <w:bookmarkEnd w:id="1599"/>
    </w:p>
    <w:p w14:paraId="3044C5F2" w14:textId="7F78DFF1" w:rsidR="00BD7A82" w:rsidRDefault="0026562D" w:rsidP="00BD7A82">
      <w:pPr>
        <w:pStyle w:val="Heading7"/>
      </w:pPr>
      <w:bookmarkStart w:id="1600" w:name="_Toc85734312"/>
      <w:bookmarkStart w:id="1601" w:name="_Toc89431611"/>
      <w:bookmarkStart w:id="1602" w:name="_Toc97042423"/>
      <w:bookmarkStart w:id="1603" w:name="_Toc97045567"/>
      <w:bookmarkStart w:id="1604" w:name="_Toc97155312"/>
      <w:bookmarkStart w:id="1605" w:name="_Toc100767599"/>
      <w:r>
        <w:t>8.3</w:t>
      </w:r>
      <w:r w:rsidR="00BD7A82">
        <w:t>.2.2.4.2.1</w:t>
      </w:r>
      <w:r w:rsidR="00BD7A82">
        <w:tab/>
        <w:t>Description</w:t>
      </w:r>
      <w:bookmarkEnd w:id="1600"/>
      <w:bookmarkEnd w:id="1601"/>
      <w:bookmarkEnd w:id="1602"/>
      <w:bookmarkEnd w:id="1603"/>
      <w:bookmarkEnd w:id="1604"/>
      <w:bookmarkEnd w:id="1605"/>
    </w:p>
    <w:p w14:paraId="596AB246" w14:textId="03C72ADA" w:rsidR="00BD7A82" w:rsidRPr="00384E92" w:rsidRDefault="00BD7A82" w:rsidP="008D4A5F">
      <w:r w:rsidRPr="0019375F">
        <w:t xml:space="preserve">This custom operation allows the EAS to fetch </w:t>
      </w:r>
      <w:r>
        <w:t xml:space="preserve">an </w:t>
      </w:r>
      <w:r w:rsidRPr="0019375F">
        <w:t>UE</w:t>
      </w:r>
      <w:r w:rsidR="007876EC">
        <w:t>'</w:t>
      </w:r>
      <w:r>
        <w:t>s</w:t>
      </w:r>
      <w:r w:rsidRPr="0019375F">
        <w:t xml:space="preserve"> </w:t>
      </w:r>
      <w:r>
        <w:t xml:space="preserve">identifier, </w:t>
      </w:r>
      <w:r w:rsidRPr="00993A9C">
        <w:t xml:space="preserve">which is UE ID as specified in </w:t>
      </w:r>
      <w:r w:rsidR="007876EC">
        <w:t>TS</w:t>
      </w:r>
      <w:r w:rsidRPr="00993A9C">
        <w:t> 23.558 [2], from the E</w:t>
      </w:r>
      <w:r>
        <w:t>ES</w:t>
      </w:r>
      <w:r w:rsidRPr="00993A9C">
        <w:t xml:space="preserve"> for a given UE information</w:t>
      </w:r>
      <w:r>
        <w:t>.</w:t>
      </w:r>
    </w:p>
    <w:p w14:paraId="6D460DB4" w14:textId="4F416D36" w:rsidR="00BD7A82" w:rsidRDefault="0026562D" w:rsidP="00BD7A82">
      <w:pPr>
        <w:pStyle w:val="Heading7"/>
      </w:pPr>
      <w:bookmarkStart w:id="1606" w:name="_Toc85734313"/>
      <w:bookmarkStart w:id="1607" w:name="_Toc89431612"/>
      <w:bookmarkStart w:id="1608" w:name="_Toc97042424"/>
      <w:bookmarkStart w:id="1609" w:name="_Toc97045568"/>
      <w:bookmarkStart w:id="1610" w:name="_Toc97155313"/>
      <w:bookmarkStart w:id="1611" w:name="_Toc100767600"/>
      <w:r>
        <w:t>8.3</w:t>
      </w:r>
      <w:r w:rsidR="00BD7A82">
        <w:t>.2.2.4.2.2</w:t>
      </w:r>
      <w:r w:rsidR="00BD7A82">
        <w:tab/>
        <w:t>Operation Definition</w:t>
      </w:r>
      <w:bookmarkEnd w:id="1606"/>
      <w:bookmarkEnd w:id="1607"/>
      <w:bookmarkEnd w:id="1608"/>
      <w:bookmarkEnd w:id="1609"/>
      <w:bookmarkEnd w:id="1610"/>
      <w:bookmarkEnd w:id="1611"/>
    </w:p>
    <w:p w14:paraId="3388B045" w14:textId="48FC2728" w:rsidR="00BD7A82" w:rsidRPr="00541D08" w:rsidRDefault="00BD7A82" w:rsidP="00BD7A82">
      <w:pPr>
        <w:rPr>
          <w:lang w:eastAsia="zh-CN"/>
        </w:rPr>
      </w:pPr>
      <w:r>
        <w:t xml:space="preserve">This operation shall support the request data structures specified in </w:t>
      </w:r>
      <w:r w:rsidR="001177F7">
        <w:t>table </w:t>
      </w:r>
      <w:r>
        <w:t>8.</w:t>
      </w:r>
      <w:r w:rsidR="00190CF3">
        <w:t>3</w:t>
      </w:r>
      <w:r>
        <w:t xml:space="preserve">.2.2.4.2.2-1 and the response data structure and response codes specified in </w:t>
      </w:r>
      <w:r w:rsidR="001177F7">
        <w:t>table </w:t>
      </w:r>
      <w:r>
        <w:t>8.</w:t>
      </w:r>
      <w:r w:rsidR="00190CF3">
        <w:t>3</w:t>
      </w:r>
      <w:r>
        <w:t>.2.2.4.2.2-2</w:t>
      </w:r>
      <w:r>
        <w:rPr>
          <w:lang w:eastAsia="zh-CN"/>
        </w:rPr>
        <w:t>.</w:t>
      </w:r>
    </w:p>
    <w:p w14:paraId="1DDF26E7" w14:textId="0C76F3DD" w:rsidR="00BD7A82" w:rsidRPr="001769FF" w:rsidRDefault="001177F7" w:rsidP="00BD7A82">
      <w:pPr>
        <w:pStyle w:val="TH"/>
      </w:pPr>
      <w:r>
        <w:t>Table </w:t>
      </w:r>
      <w:r w:rsidR="00BD7A82">
        <w:t>8.</w:t>
      </w:r>
      <w:r w:rsidR="00190CF3">
        <w:t>3</w:t>
      </w:r>
      <w:r w:rsidR="00BD7A82">
        <w:t>.2.2.4.2.2-1</w:t>
      </w:r>
      <w:r w:rsidR="00BD7A82" w:rsidRPr="001769FF">
        <w:t xml:space="preserve">: Data structures supported by the </w:t>
      </w:r>
      <w:r w:rsidR="00BD7A82">
        <w:t xml:space="preserve">POST Request Body </w:t>
      </w:r>
      <w:r w:rsidR="00BD7A82" w:rsidRPr="001769FF">
        <w:t>on this resource</w:t>
      </w:r>
      <w:r w:rsidR="00BD7A8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21A7DAF8" w:rsidR="00BD7A82" w:rsidRDefault="00BD7A82" w:rsidP="008B2C0F"/>
    <w:p w14:paraId="641F12A9" w14:textId="4A761FF4" w:rsidR="00BD7A82" w:rsidRPr="001769FF" w:rsidRDefault="001177F7" w:rsidP="00BD7A82">
      <w:pPr>
        <w:pStyle w:val="TH"/>
      </w:pPr>
      <w:r>
        <w:t>Table </w:t>
      </w:r>
      <w:r w:rsidR="00BD7A82">
        <w:t>8.</w:t>
      </w:r>
      <w:r w:rsidR="00190CF3">
        <w:t>3</w:t>
      </w:r>
      <w:r w:rsidR="00BD7A82">
        <w:t>.2.2.4.2.2</w:t>
      </w:r>
      <w:r w:rsidR="00BD7A82" w:rsidRPr="001769FF">
        <w:t>-</w:t>
      </w:r>
      <w:r w:rsidR="00BD7A82">
        <w:t>2</w:t>
      </w:r>
      <w:r w:rsidR="00BD7A82" w:rsidRPr="001769FF">
        <w:t>: Data structures</w:t>
      </w:r>
      <w:r w:rsidR="00BD7A82">
        <w:t xml:space="preserve"> supported by the POST Response Body </w:t>
      </w:r>
      <w:r w:rsidR="00BD7A8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3F8818DD"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001177F7" w:rsidRPr="001364E5">
              <w:t>Table</w:t>
            </w:r>
            <w:r w:rsidR="001177F7">
              <w:t> </w:t>
            </w:r>
            <w:r w:rsidRPr="001364E5">
              <w:t xml:space="preserve">5.2.6-1 of </w:t>
            </w:r>
            <w:r w:rsidR="007876EC">
              <w:t>TS</w:t>
            </w:r>
            <w:r w:rsidRPr="001364E5">
              <w:t>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632EA12D" w:rsidR="00BD7A82" w:rsidRDefault="00764A7D" w:rsidP="00764A7D">
      <w:pPr>
        <w:pStyle w:val="NO"/>
      </w:pPr>
      <w:r>
        <w:t>NOTE:</w:t>
      </w:r>
      <w:r>
        <w:tab/>
        <w:t>To protect the privacy of the user, the MSISDN can be used as GPSI only after obtaining user</w:t>
      </w:r>
      <w:r w:rsidR="007876EC">
        <w:t>'</w:t>
      </w:r>
      <w:r>
        <w:t>s consent.</w:t>
      </w:r>
    </w:p>
    <w:p w14:paraId="1C2B1AE9" w14:textId="54F56B2F" w:rsidR="00BD7A82" w:rsidRDefault="00BD7A82" w:rsidP="00BD7A82">
      <w:pPr>
        <w:pStyle w:val="Heading3"/>
      </w:pPr>
      <w:bookmarkStart w:id="1612" w:name="_Toc85734314"/>
      <w:bookmarkStart w:id="1613" w:name="_Toc89431613"/>
      <w:bookmarkStart w:id="1614" w:name="_Toc97042425"/>
      <w:bookmarkStart w:id="1615" w:name="_Toc97045569"/>
      <w:bookmarkStart w:id="1616" w:name="_Toc97155314"/>
      <w:bookmarkStart w:id="1617" w:name="_Toc100767601"/>
      <w:r>
        <w:t>8.</w:t>
      </w:r>
      <w:r w:rsidR="0026562D">
        <w:t>3</w:t>
      </w:r>
      <w:r>
        <w:t>.3</w:t>
      </w:r>
      <w:r>
        <w:tab/>
        <w:t>Custom Operations without associated resources</w:t>
      </w:r>
      <w:bookmarkEnd w:id="1612"/>
      <w:bookmarkEnd w:id="1613"/>
      <w:bookmarkEnd w:id="1614"/>
      <w:bookmarkEnd w:id="1615"/>
      <w:bookmarkEnd w:id="1616"/>
      <w:bookmarkEnd w:id="1617"/>
    </w:p>
    <w:p w14:paraId="3CB40F72" w14:textId="77777777" w:rsidR="00BD7A82" w:rsidRDefault="00BD7A82" w:rsidP="00BD7A82"/>
    <w:p w14:paraId="62C16818" w14:textId="111F18A2" w:rsidR="00BD7A82" w:rsidRDefault="00BD7A82" w:rsidP="00BD7A82">
      <w:pPr>
        <w:pStyle w:val="Heading3"/>
      </w:pPr>
      <w:bookmarkStart w:id="1618" w:name="_Toc85734315"/>
      <w:bookmarkStart w:id="1619" w:name="_Toc89431614"/>
      <w:bookmarkStart w:id="1620" w:name="_Toc97042426"/>
      <w:bookmarkStart w:id="1621" w:name="_Toc97045570"/>
      <w:bookmarkStart w:id="1622" w:name="_Toc97155315"/>
      <w:bookmarkStart w:id="1623" w:name="_Toc100767602"/>
      <w:r>
        <w:t>8.</w:t>
      </w:r>
      <w:r w:rsidR="0026562D">
        <w:t>3</w:t>
      </w:r>
      <w:r>
        <w:t>.4</w:t>
      </w:r>
      <w:r>
        <w:tab/>
        <w:t>Notifications</w:t>
      </w:r>
      <w:bookmarkEnd w:id="1618"/>
      <w:bookmarkEnd w:id="1619"/>
      <w:bookmarkEnd w:id="1620"/>
      <w:bookmarkEnd w:id="1621"/>
      <w:bookmarkEnd w:id="1622"/>
      <w:bookmarkEnd w:id="1623"/>
    </w:p>
    <w:p w14:paraId="30C35F33" w14:textId="77777777" w:rsidR="00BD7A82" w:rsidRDefault="00BD7A82" w:rsidP="00BD7A82">
      <w:r>
        <w:t>None.</w:t>
      </w:r>
    </w:p>
    <w:p w14:paraId="5227F261" w14:textId="13E54C29" w:rsidR="00BD7A82" w:rsidRDefault="00BD7A82" w:rsidP="00BD7A82">
      <w:pPr>
        <w:pStyle w:val="Heading3"/>
      </w:pPr>
      <w:bookmarkStart w:id="1624" w:name="_Toc85734316"/>
      <w:bookmarkStart w:id="1625" w:name="_Toc89431615"/>
      <w:bookmarkStart w:id="1626" w:name="_Toc97042427"/>
      <w:bookmarkStart w:id="1627" w:name="_Toc97045571"/>
      <w:bookmarkStart w:id="1628" w:name="_Toc97155316"/>
      <w:bookmarkStart w:id="1629" w:name="_Toc100767603"/>
      <w:r>
        <w:t>8.</w:t>
      </w:r>
      <w:r w:rsidR="0026562D">
        <w:t>3</w:t>
      </w:r>
      <w:r>
        <w:t>.5</w:t>
      </w:r>
      <w:r>
        <w:tab/>
        <w:t>Data Model</w:t>
      </w:r>
      <w:bookmarkEnd w:id="1624"/>
      <w:bookmarkEnd w:id="1625"/>
      <w:bookmarkEnd w:id="1626"/>
      <w:bookmarkEnd w:id="1627"/>
      <w:bookmarkEnd w:id="1628"/>
      <w:bookmarkEnd w:id="1629"/>
    </w:p>
    <w:p w14:paraId="618A5EAF" w14:textId="5A676C24" w:rsidR="00BD7A82" w:rsidRDefault="0026562D" w:rsidP="00BD7A82">
      <w:pPr>
        <w:pStyle w:val="Heading4"/>
        <w:rPr>
          <w:lang w:eastAsia="zh-CN"/>
        </w:rPr>
      </w:pPr>
      <w:bookmarkStart w:id="1630" w:name="_Toc85734317"/>
      <w:bookmarkStart w:id="1631" w:name="_Toc89431616"/>
      <w:bookmarkStart w:id="1632" w:name="_Toc97042428"/>
      <w:bookmarkStart w:id="1633" w:name="_Toc97045572"/>
      <w:bookmarkStart w:id="1634" w:name="_Toc97155317"/>
      <w:bookmarkStart w:id="1635" w:name="_Toc100767604"/>
      <w:r>
        <w:rPr>
          <w:lang w:eastAsia="zh-CN"/>
        </w:rPr>
        <w:t>8.3</w:t>
      </w:r>
      <w:r w:rsidR="00BD7A82">
        <w:rPr>
          <w:lang w:eastAsia="zh-CN"/>
        </w:rPr>
        <w:t>.5.1</w:t>
      </w:r>
      <w:r w:rsidR="00BD7A82">
        <w:rPr>
          <w:lang w:eastAsia="zh-CN"/>
        </w:rPr>
        <w:tab/>
        <w:t>General</w:t>
      </w:r>
      <w:bookmarkEnd w:id="1630"/>
      <w:bookmarkEnd w:id="1631"/>
      <w:bookmarkEnd w:id="1632"/>
      <w:bookmarkEnd w:id="1633"/>
      <w:bookmarkEnd w:id="1634"/>
      <w:bookmarkEnd w:id="1635"/>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7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12"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19"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78" w:type="dxa"/>
            <w:tcBorders>
              <w:top w:val="single" w:sz="4" w:space="0" w:color="auto"/>
              <w:left w:val="single" w:sz="4" w:space="0" w:color="auto"/>
              <w:bottom w:val="single" w:sz="4" w:space="0" w:color="auto"/>
              <w:right w:val="single" w:sz="4" w:space="0" w:color="auto"/>
            </w:tcBorders>
          </w:tcPr>
          <w:p w14:paraId="6F1A13E1" w14:textId="0EEA1710" w:rsidR="00BD7A82" w:rsidRDefault="007876EC" w:rsidP="00571C58">
            <w:pPr>
              <w:pStyle w:val="TAL"/>
            </w:pPr>
            <w:r>
              <w:t>TS</w:t>
            </w:r>
            <w:r w:rsidR="00BD7A82">
              <w:t> 29.571 [8]</w:t>
            </w:r>
          </w:p>
        </w:tc>
        <w:tc>
          <w:tcPr>
            <w:tcW w:w="2612"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19"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7D6A950F" w14:textId="458380E0" w:rsidR="00BD7A82" w:rsidRDefault="00BD7A82" w:rsidP="00571C58">
            <w:pPr>
              <w:pStyle w:val="TAL"/>
            </w:pPr>
            <w:r>
              <w:rPr>
                <w:lang w:eastAsia="zh-CN"/>
              </w:rPr>
              <w:t>IpvAddr</w:t>
            </w:r>
          </w:p>
        </w:tc>
        <w:tc>
          <w:tcPr>
            <w:tcW w:w="2278" w:type="dxa"/>
            <w:tcBorders>
              <w:top w:val="single" w:sz="4" w:space="0" w:color="auto"/>
              <w:left w:val="single" w:sz="4" w:space="0" w:color="auto"/>
              <w:bottom w:val="single" w:sz="4" w:space="0" w:color="auto"/>
              <w:right w:val="single" w:sz="4" w:space="0" w:color="auto"/>
            </w:tcBorders>
          </w:tcPr>
          <w:p w14:paraId="7CE56B5D" w14:textId="5FAAF31C" w:rsidR="00BD7A82" w:rsidRDefault="007876EC" w:rsidP="00D9160E">
            <w:pPr>
              <w:pStyle w:val="TAL"/>
            </w:pPr>
            <w:r>
              <w:t>TS</w:t>
            </w:r>
            <w:r w:rsidR="00BD7A82">
              <w:t> 29.</w:t>
            </w:r>
            <w:r w:rsidR="00D9160E">
              <w:t>57</w:t>
            </w:r>
            <w:r w:rsidR="00BD7A82">
              <w:t>1 [</w:t>
            </w:r>
            <w:r w:rsidR="00D9160E">
              <w:t>8</w:t>
            </w:r>
            <w:r w:rsidR="00BD7A82">
              <w:t>]</w:t>
            </w:r>
          </w:p>
        </w:tc>
        <w:tc>
          <w:tcPr>
            <w:tcW w:w="2612" w:type="dxa"/>
            <w:tcBorders>
              <w:top w:val="single" w:sz="4" w:space="0" w:color="auto"/>
              <w:left w:val="single" w:sz="4" w:space="0" w:color="auto"/>
              <w:bottom w:val="single" w:sz="4" w:space="0" w:color="auto"/>
              <w:right w:val="single" w:sz="4" w:space="0" w:color="auto"/>
            </w:tcBorders>
          </w:tcPr>
          <w:p w14:paraId="0854C600" w14:textId="18DCDDCC" w:rsidR="00BD7A82" w:rsidRDefault="00BD7A82" w:rsidP="00571C58">
            <w:pPr>
              <w:pStyle w:val="TAL"/>
              <w:rPr>
                <w:rFonts w:cs="Arial"/>
                <w:szCs w:val="18"/>
              </w:rPr>
            </w:pPr>
            <w:r>
              <w:rPr>
                <w:rFonts w:cs="Arial"/>
                <w:szCs w:val="18"/>
              </w:rPr>
              <w:t>IP address of the UE.</w:t>
            </w:r>
          </w:p>
        </w:tc>
        <w:tc>
          <w:tcPr>
            <w:tcW w:w="2419"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1A92C01A" w14:textId="6C359D6B" w:rsidR="00BD7A82" w:rsidRDefault="00D9160E" w:rsidP="00571C58">
            <w:pPr>
              <w:pStyle w:val="TAL"/>
            </w:pPr>
            <w:r>
              <w:t>MacAddr48</w:t>
            </w:r>
          </w:p>
        </w:tc>
        <w:tc>
          <w:tcPr>
            <w:tcW w:w="2278" w:type="dxa"/>
            <w:tcBorders>
              <w:top w:val="single" w:sz="4" w:space="0" w:color="auto"/>
              <w:left w:val="single" w:sz="4" w:space="0" w:color="auto"/>
              <w:bottom w:val="single" w:sz="4" w:space="0" w:color="auto"/>
              <w:right w:val="single" w:sz="4" w:space="0" w:color="auto"/>
            </w:tcBorders>
          </w:tcPr>
          <w:p w14:paraId="0AE0722D" w14:textId="65463CAD" w:rsidR="00BD7A82" w:rsidRDefault="007876EC" w:rsidP="00D9160E">
            <w:pPr>
              <w:pStyle w:val="TAL"/>
            </w:pPr>
            <w:r>
              <w:t>TS</w:t>
            </w:r>
            <w:r w:rsidR="00BD7A82">
              <w:t> 29.</w:t>
            </w:r>
            <w:r w:rsidR="00D9160E">
              <w:t>57</w:t>
            </w:r>
            <w:r w:rsidR="00BD7A82">
              <w:t>1 [</w:t>
            </w:r>
            <w:r w:rsidR="00D9160E">
              <w:t>8</w:t>
            </w:r>
            <w:r w:rsidR="00BD7A82">
              <w:t>]</w:t>
            </w:r>
          </w:p>
        </w:tc>
        <w:tc>
          <w:tcPr>
            <w:tcW w:w="2612" w:type="dxa"/>
            <w:tcBorders>
              <w:top w:val="single" w:sz="4" w:space="0" w:color="auto"/>
              <w:left w:val="single" w:sz="4" w:space="0" w:color="auto"/>
              <w:bottom w:val="single" w:sz="4" w:space="0" w:color="auto"/>
              <w:right w:val="single" w:sz="4" w:space="0" w:color="auto"/>
            </w:tcBorders>
          </w:tcPr>
          <w:p w14:paraId="5F88DBD2" w14:textId="5EB89D16" w:rsidR="00BD7A82" w:rsidRDefault="00D9160E" w:rsidP="00571C58">
            <w:pPr>
              <w:pStyle w:val="TAL"/>
              <w:rPr>
                <w:rFonts w:cs="Arial"/>
                <w:szCs w:val="18"/>
              </w:rPr>
            </w:pPr>
            <w:r>
              <w:rPr>
                <w:rFonts w:cs="Arial"/>
                <w:szCs w:val="18"/>
              </w:rPr>
              <w:t>MAC</w:t>
            </w:r>
            <w:r w:rsidR="00BD7A82">
              <w:rPr>
                <w:rFonts w:cs="Arial"/>
                <w:szCs w:val="18"/>
              </w:rPr>
              <w:t xml:space="preserve"> address of the UE.</w:t>
            </w:r>
          </w:p>
        </w:tc>
        <w:tc>
          <w:tcPr>
            <w:tcW w:w="2419"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r w:rsidR="00D9160E" w14:paraId="29AB5BF4"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58CA77EE" w14:textId="0821FC18" w:rsidR="00D9160E" w:rsidRDefault="00D9160E" w:rsidP="00D9160E">
            <w:pPr>
              <w:pStyle w:val="TAL"/>
            </w:pPr>
            <w:r>
              <w:t>Dnn</w:t>
            </w:r>
          </w:p>
        </w:tc>
        <w:tc>
          <w:tcPr>
            <w:tcW w:w="2278" w:type="dxa"/>
            <w:tcBorders>
              <w:top w:val="single" w:sz="4" w:space="0" w:color="auto"/>
              <w:left w:val="single" w:sz="4" w:space="0" w:color="auto"/>
              <w:bottom w:val="single" w:sz="4" w:space="0" w:color="auto"/>
              <w:right w:val="single" w:sz="4" w:space="0" w:color="auto"/>
            </w:tcBorders>
          </w:tcPr>
          <w:p w14:paraId="6A67C4CE" w14:textId="1AD0EAEE" w:rsidR="00D9160E" w:rsidDel="007876EC" w:rsidRDefault="00D9160E" w:rsidP="00D9160E">
            <w:pPr>
              <w:pStyle w:val="TAL"/>
            </w:pPr>
            <w:r>
              <w:rPr>
                <w:lang w:eastAsia="zh-CN"/>
              </w:rPr>
              <w:t>3GPP TS 29.571 [8]</w:t>
            </w:r>
          </w:p>
        </w:tc>
        <w:tc>
          <w:tcPr>
            <w:tcW w:w="2612" w:type="dxa"/>
            <w:tcBorders>
              <w:top w:val="single" w:sz="4" w:space="0" w:color="auto"/>
              <w:left w:val="single" w:sz="4" w:space="0" w:color="auto"/>
              <w:bottom w:val="single" w:sz="4" w:space="0" w:color="auto"/>
              <w:right w:val="single" w:sz="4" w:space="0" w:color="auto"/>
            </w:tcBorders>
          </w:tcPr>
          <w:p w14:paraId="29F6052E" w14:textId="5BD16781" w:rsidR="00D9160E" w:rsidDel="00D9160E" w:rsidRDefault="00D9160E" w:rsidP="00D9160E">
            <w:pPr>
              <w:pStyle w:val="TAL"/>
              <w:rPr>
                <w:rFonts w:cs="Arial"/>
                <w:szCs w:val="18"/>
              </w:rPr>
            </w:pPr>
            <w:r w:rsidRPr="002C2C67">
              <w:rPr>
                <w:lang w:eastAsia="zh-CN"/>
              </w:rPr>
              <w:t>Identifies a DNN.</w:t>
            </w:r>
          </w:p>
        </w:tc>
        <w:tc>
          <w:tcPr>
            <w:tcW w:w="2419" w:type="dxa"/>
            <w:tcBorders>
              <w:top w:val="single" w:sz="4" w:space="0" w:color="auto"/>
              <w:left w:val="single" w:sz="4" w:space="0" w:color="auto"/>
              <w:bottom w:val="single" w:sz="4" w:space="0" w:color="auto"/>
              <w:right w:val="single" w:sz="4" w:space="0" w:color="auto"/>
            </w:tcBorders>
          </w:tcPr>
          <w:p w14:paraId="5E31703A" w14:textId="77777777" w:rsidR="00D9160E" w:rsidRDefault="00D9160E" w:rsidP="00D9160E">
            <w:pPr>
              <w:pStyle w:val="TAL"/>
              <w:rPr>
                <w:rFonts w:cs="Arial"/>
                <w:szCs w:val="18"/>
              </w:rPr>
            </w:pPr>
          </w:p>
        </w:tc>
      </w:tr>
      <w:tr w:rsidR="00D9160E" w14:paraId="0CC004A7"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7741A1BA" w14:textId="0B7C9ECD" w:rsidR="00D9160E" w:rsidRDefault="00D9160E" w:rsidP="00D9160E">
            <w:pPr>
              <w:pStyle w:val="TAL"/>
            </w:pPr>
            <w:r>
              <w:t>Snssai</w:t>
            </w:r>
          </w:p>
        </w:tc>
        <w:tc>
          <w:tcPr>
            <w:tcW w:w="2278" w:type="dxa"/>
            <w:tcBorders>
              <w:top w:val="single" w:sz="4" w:space="0" w:color="auto"/>
              <w:left w:val="single" w:sz="4" w:space="0" w:color="auto"/>
              <w:bottom w:val="single" w:sz="4" w:space="0" w:color="auto"/>
              <w:right w:val="single" w:sz="4" w:space="0" w:color="auto"/>
            </w:tcBorders>
          </w:tcPr>
          <w:p w14:paraId="2BE6471F" w14:textId="46E4D745" w:rsidR="00D9160E" w:rsidDel="007876EC" w:rsidRDefault="00D9160E" w:rsidP="00D9160E">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2" w:type="dxa"/>
            <w:tcBorders>
              <w:top w:val="single" w:sz="4" w:space="0" w:color="auto"/>
              <w:left w:val="single" w:sz="4" w:space="0" w:color="auto"/>
              <w:bottom w:val="single" w:sz="4" w:space="0" w:color="auto"/>
              <w:right w:val="single" w:sz="4" w:space="0" w:color="auto"/>
            </w:tcBorders>
          </w:tcPr>
          <w:p w14:paraId="3C432F21" w14:textId="54233FC4" w:rsidR="00D9160E" w:rsidDel="00D9160E" w:rsidRDefault="00D9160E" w:rsidP="00D9160E">
            <w:pPr>
              <w:pStyle w:val="TAL"/>
              <w:rPr>
                <w:rFonts w:cs="Arial"/>
                <w:szCs w:val="18"/>
              </w:rPr>
            </w:pPr>
            <w:r w:rsidRPr="002C2C67">
              <w:rPr>
                <w:rFonts w:hint="eastAsia"/>
                <w:lang w:eastAsia="zh-CN"/>
              </w:rPr>
              <w:t xml:space="preserve">Identifies the </w:t>
            </w:r>
            <w:r w:rsidRPr="002C2C67">
              <w:rPr>
                <w:lang w:eastAsia="zh-CN"/>
              </w:rPr>
              <w:t>S-NSSAI.</w:t>
            </w:r>
          </w:p>
        </w:tc>
        <w:tc>
          <w:tcPr>
            <w:tcW w:w="2419" w:type="dxa"/>
            <w:tcBorders>
              <w:top w:val="single" w:sz="4" w:space="0" w:color="auto"/>
              <w:left w:val="single" w:sz="4" w:space="0" w:color="auto"/>
              <w:bottom w:val="single" w:sz="4" w:space="0" w:color="auto"/>
              <w:right w:val="single" w:sz="4" w:space="0" w:color="auto"/>
            </w:tcBorders>
          </w:tcPr>
          <w:p w14:paraId="7873C7AC" w14:textId="77777777" w:rsidR="00D9160E" w:rsidRDefault="00D9160E" w:rsidP="00D9160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636" w:name="_Toc85734318"/>
      <w:bookmarkStart w:id="1637" w:name="_Toc89431617"/>
      <w:bookmarkStart w:id="1638" w:name="_Toc97042429"/>
      <w:bookmarkStart w:id="1639" w:name="_Toc97045573"/>
      <w:bookmarkStart w:id="1640" w:name="_Toc97155318"/>
      <w:bookmarkStart w:id="1641" w:name="_Toc100767605"/>
      <w:r>
        <w:rPr>
          <w:lang w:eastAsia="zh-CN"/>
        </w:rPr>
        <w:t>8.</w:t>
      </w:r>
      <w:r w:rsidR="0026562D">
        <w:rPr>
          <w:lang w:eastAsia="zh-CN"/>
        </w:rPr>
        <w:t>3</w:t>
      </w:r>
      <w:r>
        <w:rPr>
          <w:lang w:eastAsia="zh-CN"/>
        </w:rPr>
        <w:t>.5.2</w:t>
      </w:r>
      <w:r>
        <w:rPr>
          <w:lang w:eastAsia="zh-CN"/>
        </w:rPr>
        <w:tab/>
        <w:t>Structured data types</w:t>
      </w:r>
      <w:bookmarkEnd w:id="1636"/>
      <w:bookmarkEnd w:id="1637"/>
      <w:bookmarkEnd w:id="1638"/>
      <w:bookmarkEnd w:id="1639"/>
      <w:bookmarkEnd w:id="1640"/>
      <w:bookmarkEnd w:id="1641"/>
    </w:p>
    <w:p w14:paraId="4CE86B58" w14:textId="364B2A37" w:rsidR="00BD7A82" w:rsidRDefault="00BD7A82" w:rsidP="00BD7A82">
      <w:pPr>
        <w:pStyle w:val="Heading5"/>
        <w:rPr>
          <w:lang w:eastAsia="zh-CN"/>
        </w:rPr>
      </w:pPr>
      <w:bookmarkStart w:id="1642" w:name="_Toc85734319"/>
      <w:bookmarkStart w:id="1643" w:name="_Toc89431618"/>
      <w:bookmarkStart w:id="1644" w:name="_Toc97042430"/>
      <w:bookmarkStart w:id="1645" w:name="_Toc97045574"/>
      <w:bookmarkStart w:id="1646" w:name="_Toc97155319"/>
      <w:bookmarkStart w:id="1647" w:name="_Toc100767606"/>
      <w:r>
        <w:rPr>
          <w:lang w:eastAsia="zh-CN"/>
        </w:rPr>
        <w:t>8.</w:t>
      </w:r>
      <w:r w:rsidR="0026562D">
        <w:rPr>
          <w:lang w:eastAsia="zh-CN"/>
        </w:rPr>
        <w:t>3</w:t>
      </w:r>
      <w:r>
        <w:rPr>
          <w:lang w:eastAsia="zh-CN"/>
        </w:rPr>
        <w:t>.5.2.1</w:t>
      </w:r>
      <w:r>
        <w:rPr>
          <w:lang w:eastAsia="zh-CN"/>
        </w:rPr>
        <w:tab/>
        <w:t>Introduction</w:t>
      </w:r>
      <w:bookmarkEnd w:id="1642"/>
      <w:bookmarkEnd w:id="1643"/>
      <w:bookmarkEnd w:id="1644"/>
      <w:bookmarkEnd w:id="1645"/>
      <w:bookmarkEnd w:id="1646"/>
      <w:bookmarkEnd w:id="1647"/>
    </w:p>
    <w:p w14:paraId="0B6AEFDB" w14:textId="60987BF1" w:rsidR="00BD7A82" w:rsidRDefault="00BD7A82" w:rsidP="00BD7A82">
      <w:pPr>
        <w:pStyle w:val="Heading5"/>
        <w:rPr>
          <w:lang w:eastAsia="zh-CN"/>
        </w:rPr>
      </w:pPr>
      <w:bookmarkStart w:id="1648" w:name="_Toc85734320"/>
      <w:bookmarkStart w:id="1649" w:name="_Toc89431619"/>
      <w:bookmarkStart w:id="1650" w:name="_Toc97042431"/>
      <w:bookmarkStart w:id="1651" w:name="_Toc97045575"/>
      <w:bookmarkStart w:id="1652" w:name="_Toc97155320"/>
      <w:bookmarkStart w:id="1653" w:name="_Toc100767607"/>
      <w:r>
        <w:rPr>
          <w:lang w:eastAsia="zh-CN"/>
        </w:rPr>
        <w:t>8.</w:t>
      </w:r>
      <w:r w:rsidR="0026562D">
        <w:rPr>
          <w:lang w:eastAsia="zh-CN"/>
        </w:rPr>
        <w:t>3</w:t>
      </w:r>
      <w:r>
        <w:rPr>
          <w:lang w:eastAsia="zh-CN"/>
        </w:rPr>
        <w:t>.5.2.2</w:t>
      </w:r>
      <w:r>
        <w:rPr>
          <w:lang w:eastAsia="zh-CN"/>
        </w:rPr>
        <w:tab/>
        <w:t>Type: UserInformation</w:t>
      </w:r>
      <w:bookmarkEnd w:id="1648"/>
      <w:bookmarkEnd w:id="1649"/>
      <w:bookmarkEnd w:id="1650"/>
      <w:bookmarkEnd w:id="1651"/>
      <w:bookmarkEnd w:id="1652"/>
      <w:bookmarkEnd w:id="165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6EC4AF1B" w:rsidR="00BD7A82" w:rsidRPr="0016361A" w:rsidRDefault="00BD7A82" w:rsidP="00D9160E">
            <w:pPr>
              <w:pStyle w:val="TAL"/>
            </w:pPr>
            <w:r>
              <w:rPr>
                <w:rFonts w:cs="Arial"/>
                <w:szCs w:val="18"/>
              </w:rPr>
              <w:t>Anonymous Customer Reference as specified in OMA</w:t>
            </w:r>
            <w:r w:rsidR="00D9160E" w:rsidRPr="00F477AF">
              <w:rPr>
                <w:rStyle w:val="ZDONTMODIFY"/>
              </w:rPr>
              <w:t>-TS-</w:t>
            </w:r>
            <w:r w:rsidR="00D9160E" w:rsidRPr="00F477AF">
              <w:rPr>
                <w:rStyle w:val="ZREGNAME"/>
              </w:rPr>
              <w:t>RES</w:t>
            </w:r>
            <w:r w:rsidR="00D9160E" w:rsidRPr="00F477AF">
              <w:t>T_NetAPI</w:t>
            </w:r>
            <w:r w:rsidR="00D9160E" w:rsidRPr="00F477AF">
              <w:rPr>
                <w:rFonts w:cs="Arial"/>
                <w:color w:val="000000"/>
              </w:rPr>
              <w:t>_ACR </w:t>
            </w:r>
            <w:r w:rsidR="00D9160E">
              <w:rPr>
                <w:rFonts w:cs="Arial"/>
                <w:color w:val="000000"/>
              </w:rPr>
              <w:t>[21]</w:t>
            </w:r>
            <w:r>
              <w:rPr>
                <w:rFonts w:cs="Arial"/>
                <w:szCs w:val="18"/>
              </w:rPr>
              <w:t>.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D9160E" w14:paraId="06BA15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A82204" w14:textId="10C8C58E" w:rsidR="00D9160E" w:rsidRDefault="00D9160E" w:rsidP="00D9160E">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82DC918" w14:textId="014F99A1" w:rsidR="00D9160E" w:rsidRDefault="00D9160E" w:rsidP="00D9160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888F2A" w14:textId="65C55C13" w:rsidR="00D9160E" w:rsidRDefault="00D9160E" w:rsidP="00D916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4E8F20A" w14:textId="5F6A33A5" w:rsidR="00D9160E" w:rsidRDefault="00D9160E" w:rsidP="00D916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Borders>
              <w:top w:val="single" w:sz="4" w:space="0" w:color="auto"/>
              <w:left w:val="single" w:sz="4" w:space="0" w:color="auto"/>
              <w:bottom w:val="single" w:sz="4" w:space="0" w:color="auto"/>
              <w:right w:val="single" w:sz="4" w:space="0" w:color="auto"/>
            </w:tcBorders>
          </w:tcPr>
          <w:p w14:paraId="6B8FCD0B" w14:textId="77777777" w:rsidR="00D9160E" w:rsidRDefault="00D9160E" w:rsidP="00D9160E">
            <w:pPr>
              <w:pStyle w:val="TAL"/>
              <w:rPr>
                <w:rFonts w:cs="Arial"/>
                <w:szCs w:val="18"/>
              </w:rPr>
            </w:pPr>
          </w:p>
        </w:tc>
      </w:tr>
      <w:tr w:rsidR="00D9160E"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6B6F4741" w:rsidR="00D9160E" w:rsidRDefault="00D9160E" w:rsidP="00D9160E">
            <w:pPr>
              <w:pStyle w:val="TAL"/>
            </w:pPr>
            <w:r>
              <w:t>ipAddr</w:t>
            </w:r>
          </w:p>
        </w:tc>
        <w:tc>
          <w:tcPr>
            <w:tcW w:w="1006" w:type="dxa"/>
            <w:tcBorders>
              <w:top w:val="single" w:sz="4" w:space="0" w:color="auto"/>
              <w:left w:val="single" w:sz="4" w:space="0" w:color="auto"/>
              <w:bottom w:val="single" w:sz="4" w:space="0" w:color="auto"/>
              <w:right w:val="single" w:sz="4" w:space="0" w:color="auto"/>
            </w:tcBorders>
          </w:tcPr>
          <w:p w14:paraId="1D7DD261" w14:textId="270D88E4" w:rsidR="00D9160E" w:rsidRDefault="00D9160E" w:rsidP="00D9160E">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D9160E" w:rsidRDefault="00D9160E" w:rsidP="00D9160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D9160E" w:rsidRDefault="00D9160E" w:rsidP="00D9160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4D496B78" w:rsidR="00D9160E" w:rsidRPr="0016361A" w:rsidRDefault="00D9160E" w:rsidP="00D9160E">
            <w:pPr>
              <w:pStyle w:val="TAL"/>
            </w:pPr>
            <w:r>
              <w:t xml:space="preserve">IP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D9160E" w:rsidRDefault="00D9160E" w:rsidP="00D9160E">
            <w:pPr>
              <w:pStyle w:val="TAL"/>
              <w:rPr>
                <w:rFonts w:cs="Arial"/>
                <w:szCs w:val="18"/>
              </w:rPr>
            </w:pPr>
          </w:p>
        </w:tc>
      </w:tr>
      <w:tr w:rsidR="00D9160E"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14ACAFDD" w:rsidR="00D9160E" w:rsidRDefault="00D9160E" w:rsidP="00D9160E">
            <w:pPr>
              <w:pStyle w:val="TAL"/>
            </w:pPr>
            <w:r>
              <w:t>macAddr</w:t>
            </w:r>
          </w:p>
        </w:tc>
        <w:tc>
          <w:tcPr>
            <w:tcW w:w="1006" w:type="dxa"/>
            <w:tcBorders>
              <w:top w:val="single" w:sz="4" w:space="0" w:color="auto"/>
              <w:left w:val="single" w:sz="4" w:space="0" w:color="auto"/>
              <w:bottom w:val="single" w:sz="4" w:space="0" w:color="auto"/>
              <w:right w:val="single" w:sz="4" w:space="0" w:color="auto"/>
            </w:tcBorders>
          </w:tcPr>
          <w:p w14:paraId="28379290" w14:textId="3FE37FE3" w:rsidR="00D9160E" w:rsidRDefault="00D9160E" w:rsidP="00D9160E">
            <w:pPr>
              <w:pStyle w:val="TAL"/>
            </w:pPr>
            <w:r>
              <w:t>MacAddr48</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D9160E" w:rsidRDefault="00D9160E" w:rsidP="00D9160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D9160E" w:rsidRDefault="00D9160E" w:rsidP="00D9160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15ADEFB3" w:rsidR="00D9160E" w:rsidRPr="0016361A" w:rsidRDefault="00D9160E" w:rsidP="00D9160E">
            <w:pPr>
              <w:pStyle w:val="TAL"/>
            </w:pPr>
            <w:r>
              <w:t xml:space="preserve">MAC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D9160E" w:rsidRDefault="00D9160E" w:rsidP="00D9160E">
            <w:pPr>
              <w:pStyle w:val="TAL"/>
              <w:rPr>
                <w:rFonts w:cs="Arial"/>
                <w:szCs w:val="18"/>
              </w:rPr>
            </w:pPr>
          </w:p>
        </w:tc>
      </w:tr>
      <w:tr w:rsidR="00D9160E" w14:paraId="28DF0A9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697C4CA" w14:textId="627FD8C8" w:rsidR="00D9160E" w:rsidDel="00D9160E" w:rsidRDefault="00D9160E" w:rsidP="00D9160E">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17656834" w14:textId="5DAC5B6D" w:rsidR="00D9160E" w:rsidDel="00D9160E" w:rsidRDefault="00D9160E" w:rsidP="00D9160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85B5F2B" w14:textId="383C5E95" w:rsidR="00D9160E" w:rsidRDefault="00D9160E" w:rsidP="00D9160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CB03" w14:textId="7F0548E0" w:rsidR="00D9160E" w:rsidRDefault="00D9160E" w:rsidP="00D9160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9F1C7D" w14:textId="08C9B5E9" w:rsidR="00D9160E" w:rsidDel="00D9160E" w:rsidRDefault="00D9160E" w:rsidP="00D9160E">
            <w:pPr>
              <w:pStyle w:val="TAL"/>
            </w:pPr>
            <w:r w:rsidRPr="002C2C67">
              <w:t>Identifies a DNN,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tcPr>
          <w:p w14:paraId="1A14BE8E" w14:textId="77777777" w:rsidR="00D9160E" w:rsidRDefault="00D9160E" w:rsidP="00D9160E">
            <w:pPr>
              <w:pStyle w:val="TAL"/>
              <w:rPr>
                <w:rFonts w:cs="Arial"/>
                <w:szCs w:val="18"/>
              </w:rPr>
            </w:pPr>
          </w:p>
        </w:tc>
      </w:tr>
      <w:tr w:rsidR="00D9160E" w14:paraId="3763FBB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F523CF" w14:textId="3D545AED" w:rsidR="00D9160E" w:rsidDel="00D9160E" w:rsidRDefault="00D9160E" w:rsidP="00D9160E">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566B64F6" w14:textId="6831012C" w:rsidR="00D9160E" w:rsidDel="00D9160E" w:rsidRDefault="00D9160E" w:rsidP="00D9160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0D1B01" w14:textId="3B06F556" w:rsidR="00D9160E" w:rsidRDefault="00D9160E" w:rsidP="00D9160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ED1EAA1" w14:textId="14FEC3DB" w:rsidR="00D9160E" w:rsidRDefault="00D9160E" w:rsidP="00D9160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22E04D" w14:textId="0CAC5359" w:rsidR="00D9160E" w:rsidDel="00D9160E" w:rsidRDefault="00D9160E" w:rsidP="00D9160E">
            <w:pPr>
              <w:pStyle w:val="TAL"/>
            </w:pPr>
            <w:r>
              <w:t>Indicates the S-NSSAI.</w:t>
            </w:r>
          </w:p>
        </w:tc>
        <w:tc>
          <w:tcPr>
            <w:tcW w:w="1998" w:type="dxa"/>
            <w:tcBorders>
              <w:top w:val="single" w:sz="4" w:space="0" w:color="auto"/>
              <w:left w:val="single" w:sz="4" w:space="0" w:color="auto"/>
              <w:bottom w:val="single" w:sz="4" w:space="0" w:color="auto"/>
              <w:right w:val="single" w:sz="4" w:space="0" w:color="auto"/>
            </w:tcBorders>
          </w:tcPr>
          <w:p w14:paraId="3303E48E" w14:textId="77777777" w:rsidR="00D9160E" w:rsidRDefault="00D9160E" w:rsidP="00D9160E">
            <w:pPr>
              <w:pStyle w:val="TAL"/>
              <w:rPr>
                <w:rFonts w:cs="Arial"/>
                <w:szCs w:val="18"/>
              </w:rPr>
            </w:pPr>
          </w:p>
        </w:tc>
      </w:tr>
      <w:tr w:rsidR="00D9160E"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38D0733" w:rsidR="00D9160E" w:rsidRDefault="00D9160E" w:rsidP="00D9160E">
            <w:pPr>
              <w:pStyle w:val="TAN"/>
              <w:rPr>
                <w:rFonts w:cs="Arial"/>
                <w:szCs w:val="18"/>
              </w:rPr>
            </w:pPr>
            <w:r w:rsidRPr="0044565B">
              <w:t xml:space="preserve">NOTE: </w:t>
            </w:r>
            <w:r>
              <w:t>O</w:t>
            </w:r>
            <w:r w:rsidRPr="00213EF0">
              <w:t>ne of</w:t>
            </w:r>
            <w:r>
              <w:t xml:space="preserve"> the parameters (acr, </w:t>
            </w:r>
            <w:r w:rsidRPr="00213EF0">
              <w:t>ip</w:t>
            </w:r>
            <w:r>
              <w:t>Addr</w:t>
            </w:r>
            <w:r w:rsidRPr="00EA3563">
              <w:t xml:space="preserve">, </w:t>
            </w:r>
            <w:r>
              <w:t>macAddr)</w:t>
            </w:r>
            <w:r w:rsidRPr="00EA3563">
              <w:t xml:space="preserve"> shall be </w:t>
            </w:r>
            <w:r>
              <w:t>included.</w:t>
            </w:r>
          </w:p>
        </w:tc>
      </w:tr>
    </w:tbl>
    <w:p w14:paraId="6BA26CD3" w14:textId="77777777" w:rsidR="007E2CBB" w:rsidRDefault="007E2CBB" w:rsidP="007E2CBB">
      <w:pPr>
        <w:rPr>
          <w:lang w:eastAsia="zh-CN"/>
        </w:rPr>
      </w:pPr>
    </w:p>
    <w:p w14:paraId="70A04C81" w14:textId="045A2492" w:rsidR="00BD7A82" w:rsidRDefault="00BD7A82" w:rsidP="00BD7A82">
      <w:pPr>
        <w:pStyle w:val="EditorsNote"/>
        <w:rPr>
          <w:lang w:eastAsia="zh-CN"/>
        </w:rPr>
      </w:pPr>
      <w:r>
        <w:rPr>
          <w:lang w:eastAsia="zh-CN"/>
        </w:rPr>
        <w:t>Editor</w:t>
      </w:r>
      <w:r w:rsidR="007876EC">
        <w:rPr>
          <w:lang w:eastAsia="zh-CN"/>
        </w:rPr>
        <w:t>'</w:t>
      </w:r>
      <w:r>
        <w:rPr>
          <w:lang w:eastAsia="zh-CN"/>
        </w:rPr>
        <w:t>s Note: The definition of UserInformation data type is FFS and to be aligned with the SA2 defined service on fetching UE Identifier.</w:t>
      </w:r>
    </w:p>
    <w:p w14:paraId="50A3F6C2" w14:textId="11399E07" w:rsidR="00BD7A82" w:rsidRDefault="00BD7A82" w:rsidP="00BD7A82">
      <w:pPr>
        <w:pStyle w:val="EditorsNote"/>
        <w:rPr>
          <w:lang w:eastAsia="zh-CN"/>
        </w:rPr>
      </w:pPr>
      <w:r>
        <w:rPr>
          <w:lang w:eastAsia="zh-CN"/>
        </w:rPr>
        <w:t>Editor</w:t>
      </w:r>
      <w:r w:rsidR="007876EC">
        <w:rPr>
          <w:lang w:eastAsia="zh-CN"/>
        </w:rPr>
        <w:t>'</w:t>
      </w:r>
      <w:r>
        <w:rPr>
          <w:lang w:eastAsia="zh-CN"/>
        </w:rPr>
        <w:t xml:space="preserve">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1654" w:name="_Toc85734321"/>
      <w:bookmarkStart w:id="1655" w:name="_Toc89431620"/>
      <w:bookmarkStart w:id="1656" w:name="_Toc97042432"/>
      <w:bookmarkStart w:id="1657" w:name="_Toc97045576"/>
      <w:bookmarkStart w:id="1658" w:name="_Toc97155321"/>
      <w:bookmarkStart w:id="1659" w:name="_Toc100767608"/>
      <w:r>
        <w:rPr>
          <w:lang w:eastAsia="zh-CN"/>
        </w:rPr>
        <w:t>8.3</w:t>
      </w:r>
      <w:r w:rsidR="00BD7A82">
        <w:rPr>
          <w:lang w:eastAsia="zh-CN"/>
        </w:rPr>
        <w:t>.5.3</w:t>
      </w:r>
      <w:r w:rsidR="00BD7A82">
        <w:rPr>
          <w:lang w:eastAsia="zh-CN"/>
        </w:rPr>
        <w:tab/>
        <w:t>Simple data types and enumerations</w:t>
      </w:r>
      <w:bookmarkEnd w:id="1654"/>
      <w:bookmarkEnd w:id="1655"/>
      <w:bookmarkEnd w:id="1656"/>
      <w:bookmarkEnd w:id="1657"/>
      <w:bookmarkEnd w:id="1658"/>
      <w:bookmarkEnd w:id="165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660" w:name="_Toc85734322"/>
      <w:bookmarkStart w:id="1661" w:name="_Toc89431621"/>
      <w:bookmarkStart w:id="1662" w:name="_Toc97042433"/>
      <w:bookmarkStart w:id="1663" w:name="_Toc97045577"/>
      <w:bookmarkStart w:id="1664" w:name="_Toc97155322"/>
      <w:bookmarkStart w:id="1665" w:name="_Toc100767609"/>
      <w:r>
        <w:t>8.3</w:t>
      </w:r>
      <w:r w:rsidR="00BD7A82">
        <w:t>.6</w:t>
      </w:r>
      <w:r w:rsidR="00BD7A82">
        <w:tab/>
        <w:t>Error Handling</w:t>
      </w:r>
      <w:bookmarkEnd w:id="1660"/>
      <w:bookmarkEnd w:id="1661"/>
      <w:bookmarkEnd w:id="1662"/>
      <w:bookmarkEnd w:id="1663"/>
      <w:bookmarkEnd w:id="1664"/>
      <w:bookmarkEnd w:id="166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666" w:name="_Toc85734323"/>
      <w:bookmarkStart w:id="1667" w:name="_Toc89431622"/>
      <w:bookmarkStart w:id="1668" w:name="_Toc97042434"/>
      <w:bookmarkStart w:id="1669" w:name="_Toc97045578"/>
      <w:bookmarkStart w:id="1670" w:name="_Toc97155323"/>
      <w:bookmarkStart w:id="1671" w:name="_Toc100767610"/>
      <w:r>
        <w:lastRenderedPageBreak/>
        <w:t>8.3</w:t>
      </w:r>
      <w:r w:rsidR="00BD7A82">
        <w:t>.7</w:t>
      </w:r>
      <w:r w:rsidR="00BD7A82">
        <w:tab/>
        <w:t>Feature negotiation</w:t>
      </w:r>
      <w:bookmarkEnd w:id="1666"/>
      <w:bookmarkEnd w:id="1667"/>
      <w:bookmarkEnd w:id="1668"/>
      <w:bookmarkEnd w:id="1669"/>
      <w:bookmarkEnd w:id="1670"/>
      <w:bookmarkEnd w:id="167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672" w:name="_Toc85734324"/>
      <w:bookmarkStart w:id="1673" w:name="_Toc89431623"/>
      <w:bookmarkStart w:id="1674" w:name="_Toc97042435"/>
      <w:bookmarkStart w:id="1675" w:name="_Toc97045579"/>
      <w:bookmarkStart w:id="1676" w:name="_Toc97155324"/>
      <w:bookmarkStart w:id="1677" w:name="_Toc100767611"/>
      <w:r>
        <w:t>8.4</w:t>
      </w:r>
      <w:r w:rsidR="00C1068C">
        <w:tab/>
        <w:t>Eees_AppClientInformation API</w:t>
      </w:r>
      <w:bookmarkEnd w:id="1672"/>
      <w:bookmarkEnd w:id="1673"/>
      <w:bookmarkEnd w:id="1674"/>
      <w:bookmarkEnd w:id="1675"/>
      <w:bookmarkEnd w:id="1676"/>
      <w:bookmarkEnd w:id="1677"/>
    </w:p>
    <w:p w14:paraId="05C35719" w14:textId="5491D110" w:rsidR="00C1068C" w:rsidRDefault="008D1128" w:rsidP="00C1068C">
      <w:pPr>
        <w:pStyle w:val="Heading3"/>
      </w:pPr>
      <w:bookmarkStart w:id="1678" w:name="_Toc85734325"/>
      <w:bookmarkStart w:id="1679" w:name="_Toc89431624"/>
      <w:bookmarkStart w:id="1680" w:name="_Toc97042436"/>
      <w:bookmarkStart w:id="1681" w:name="_Toc97045580"/>
      <w:bookmarkStart w:id="1682" w:name="_Toc97155325"/>
      <w:bookmarkStart w:id="1683" w:name="_Toc100767612"/>
      <w:r>
        <w:t>8.4</w:t>
      </w:r>
      <w:r w:rsidR="00C1068C">
        <w:t>.1</w:t>
      </w:r>
      <w:r w:rsidR="00C1068C">
        <w:tab/>
      </w:r>
      <w:bookmarkEnd w:id="1678"/>
      <w:r w:rsidR="00C96826">
        <w:t>I</w:t>
      </w:r>
      <w:r w:rsidR="00A81404">
        <w:t>ntroduction</w:t>
      </w:r>
      <w:bookmarkEnd w:id="1679"/>
      <w:bookmarkEnd w:id="1680"/>
      <w:bookmarkEnd w:id="1681"/>
      <w:bookmarkEnd w:id="1682"/>
      <w:bookmarkEnd w:id="168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684" w:name="_Toc85734326"/>
      <w:bookmarkStart w:id="1685" w:name="_Toc89431625"/>
      <w:bookmarkStart w:id="1686" w:name="_Toc97042437"/>
      <w:bookmarkStart w:id="1687" w:name="_Toc97045581"/>
      <w:bookmarkStart w:id="1688" w:name="_Toc97155326"/>
      <w:bookmarkStart w:id="1689" w:name="_Toc100767613"/>
      <w:r>
        <w:t>8.</w:t>
      </w:r>
      <w:r w:rsidR="008D1128">
        <w:t>4</w:t>
      </w:r>
      <w:r>
        <w:t>.2</w:t>
      </w:r>
      <w:r>
        <w:tab/>
        <w:t>Resources</w:t>
      </w:r>
      <w:bookmarkEnd w:id="1684"/>
      <w:bookmarkEnd w:id="1685"/>
      <w:bookmarkEnd w:id="1686"/>
      <w:bookmarkEnd w:id="1687"/>
      <w:bookmarkEnd w:id="1688"/>
      <w:bookmarkEnd w:id="1689"/>
    </w:p>
    <w:p w14:paraId="04671252" w14:textId="13EE253F" w:rsidR="00C1068C" w:rsidRDefault="008D1128" w:rsidP="00C1068C">
      <w:pPr>
        <w:pStyle w:val="Heading4"/>
      </w:pPr>
      <w:bookmarkStart w:id="1690" w:name="_Toc85734327"/>
      <w:bookmarkStart w:id="1691" w:name="_Toc89431626"/>
      <w:bookmarkStart w:id="1692" w:name="_Toc97042438"/>
      <w:bookmarkStart w:id="1693" w:name="_Toc97045582"/>
      <w:bookmarkStart w:id="1694" w:name="_Toc97155327"/>
      <w:bookmarkStart w:id="1695" w:name="_Toc100767614"/>
      <w:r>
        <w:t>8.4</w:t>
      </w:r>
      <w:r w:rsidR="00C1068C">
        <w:t>.2.1</w:t>
      </w:r>
      <w:r w:rsidR="00C1068C">
        <w:tab/>
        <w:t>Overview</w:t>
      </w:r>
      <w:bookmarkEnd w:id="1690"/>
      <w:bookmarkEnd w:id="1691"/>
      <w:bookmarkEnd w:id="1692"/>
      <w:bookmarkEnd w:id="1693"/>
      <w:bookmarkEnd w:id="1694"/>
      <w:bookmarkEnd w:id="1695"/>
    </w:p>
    <w:p w14:paraId="01367D9A" w14:textId="77777777" w:rsidR="00C1068C" w:rsidRDefault="00C1068C" w:rsidP="00C1068C">
      <w:pPr>
        <w:pStyle w:val="TH"/>
      </w:pPr>
      <w:r w:rsidRPr="00E73566">
        <w:object w:dxaOrig="6697" w:dyaOrig="4069" w14:anchorId="69BFB8D6">
          <v:shape id="_x0000_i1029" type="#_x0000_t75" style="width:336pt;height:203.45pt" o:ole="">
            <v:imagedata r:id="rId20" o:title=""/>
          </v:shape>
          <o:OLEObject Type="Embed" ProgID="Visio.Drawing.11" ShapeID="_x0000_i1029" DrawAspect="Content" ObjectID="_171138054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696" w:name="_Toc85734328"/>
      <w:bookmarkStart w:id="1697" w:name="_Toc89431627"/>
      <w:bookmarkStart w:id="1698" w:name="_Toc97042439"/>
      <w:bookmarkStart w:id="1699" w:name="_Toc97045583"/>
      <w:bookmarkStart w:id="1700" w:name="_Toc97155328"/>
      <w:bookmarkStart w:id="1701" w:name="_Toc100767615"/>
      <w:r w:rsidRPr="0067699A">
        <w:rPr>
          <w:lang w:val="fr-FR"/>
        </w:rPr>
        <w:t>8.4</w:t>
      </w:r>
      <w:r w:rsidR="00C1068C" w:rsidRPr="0067699A">
        <w:rPr>
          <w:lang w:val="fr-FR"/>
        </w:rPr>
        <w:t>.2.2</w:t>
      </w:r>
      <w:r w:rsidR="00C1068C" w:rsidRPr="0067699A">
        <w:rPr>
          <w:lang w:val="fr-FR"/>
        </w:rPr>
        <w:tab/>
        <w:t>Resource: Application Client Information Subscriptions</w:t>
      </w:r>
      <w:bookmarkEnd w:id="1696"/>
      <w:bookmarkEnd w:id="1697"/>
      <w:bookmarkEnd w:id="1698"/>
      <w:bookmarkEnd w:id="1699"/>
      <w:bookmarkEnd w:id="1700"/>
      <w:bookmarkEnd w:id="1701"/>
    </w:p>
    <w:p w14:paraId="1976BB28" w14:textId="08DE9A62" w:rsidR="00C1068C" w:rsidRPr="0067699A" w:rsidRDefault="008D1128" w:rsidP="00C1068C">
      <w:pPr>
        <w:pStyle w:val="Heading5"/>
        <w:rPr>
          <w:lang w:val="fr-FR" w:eastAsia="zh-CN"/>
        </w:rPr>
      </w:pPr>
      <w:bookmarkStart w:id="1702" w:name="_Toc85734329"/>
      <w:bookmarkStart w:id="1703" w:name="_Toc89431628"/>
      <w:bookmarkStart w:id="1704" w:name="_Toc97042440"/>
      <w:bookmarkStart w:id="1705" w:name="_Toc97045584"/>
      <w:bookmarkStart w:id="1706" w:name="_Toc97155329"/>
      <w:bookmarkStart w:id="1707" w:name="_Toc100767616"/>
      <w:r w:rsidRPr="0067699A">
        <w:rPr>
          <w:lang w:val="fr-FR" w:eastAsia="zh-CN"/>
        </w:rPr>
        <w:t>8.4</w:t>
      </w:r>
      <w:r w:rsidR="00C1068C" w:rsidRPr="0067699A">
        <w:rPr>
          <w:lang w:val="fr-FR" w:eastAsia="zh-CN"/>
        </w:rPr>
        <w:t>.2.2.1</w:t>
      </w:r>
      <w:r w:rsidR="00C1068C" w:rsidRPr="0067699A">
        <w:rPr>
          <w:lang w:val="fr-FR" w:eastAsia="zh-CN"/>
        </w:rPr>
        <w:tab/>
        <w:t>Description</w:t>
      </w:r>
      <w:bookmarkEnd w:id="1702"/>
      <w:bookmarkEnd w:id="1703"/>
      <w:bookmarkEnd w:id="1704"/>
      <w:bookmarkEnd w:id="1705"/>
      <w:bookmarkEnd w:id="1706"/>
      <w:bookmarkEnd w:id="170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708" w:name="_Toc85734330"/>
      <w:bookmarkStart w:id="1709" w:name="_Toc89431629"/>
      <w:bookmarkStart w:id="1710" w:name="_Toc97042441"/>
      <w:bookmarkStart w:id="1711" w:name="_Toc97045585"/>
      <w:bookmarkStart w:id="1712" w:name="_Toc97155330"/>
      <w:bookmarkStart w:id="1713" w:name="_Toc100767617"/>
      <w:r>
        <w:rPr>
          <w:lang w:eastAsia="zh-CN"/>
        </w:rPr>
        <w:t>8.4</w:t>
      </w:r>
      <w:r w:rsidR="00C1068C">
        <w:rPr>
          <w:lang w:eastAsia="zh-CN"/>
        </w:rPr>
        <w:t>.2.2.2</w:t>
      </w:r>
      <w:r w:rsidR="00C1068C">
        <w:rPr>
          <w:lang w:eastAsia="zh-CN"/>
        </w:rPr>
        <w:tab/>
        <w:t>Resource Definition</w:t>
      </w:r>
      <w:bookmarkEnd w:id="1708"/>
      <w:bookmarkEnd w:id="1709"/>
      <w:bookmarkEnd w:id="1710"/>
      <w:bookmarkEnd w:id="1711"/>
      <w:bookmarkEnd w:id="1712"/>
      <w:bookmarkEnd w:id="171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29A53B06" w:rsidR="00C1068C" w:rsidRPr="007662A1" w:rsidRDefault="00C1068C" w:rsidP="008D1128">
            <w:pPr>
              <w:pStyle w:val="TAH"/>
              <w:jc w:val="left"/>
              <w:rPr>
                <w:rFonts w:cs="Arial"/>
                <w:lang w:eastAsia="zh-CN"/>
              </w:rPr>
            </w:pPr>
            <w:r w:rsidRPr="008D1128">
              <w:rPr>
                <w:b w:val="0"/>
              </w:rPr>
              <w:t xml:space="preserve">See </w:t>
            </w:r>
            <w:r w:rsidR="001548C0" w:rsidRPr="008D1128">
              <w:rPr>
                <w:b w:val="0"/>
              </w:rPr>
              <w:t>clause</w:t>
            </w:r>
            <w:r w:rsidR="001548C0">
              <w:rPr>
                <w:b w:val="0"/>
              </w:rPr>
              <w:t> </w:t>
            </w:r>
            <w:r w:rsidRPr="008D1128">
              <w:rPr>
                <w:b w:val="0"/>
              </w:rPr>
              <w:t>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714" w:name="_Toc85734331"/>
      <w:bookmarkStart w:id="1715" w:name="_Toc89431630"/>
      <w:bookmarkStart w:id="1716" w:name="_Toc97042442"/>
      <w:bookmarkStart w:id="1717" w:name="_Toc97045586"/>
      <w:bookmarkStart w:id="1718" w:name="_Toc97155331"/>
      <w:bookmarkStart w:id="1719" w:name="_Toc100767618"/>
      <w:r>
        <w:rPr>
          <w:lang w:eastAsia="zh-CN"/>
        </w:rPr>
        <w:t>8.</w:t>
      </w:r>
      <w:r w:rsidR="008D1128">
        <w:rPr>
          <w:lang w:eastAsia="zh-CN"/>
        </w:rPr>
        <w:t>4</w:t>
      </w:r>
      <w:r>
        <w:rPr>
          <w:lang w:eastAsia="zh-CN"/>
        </w:rPr>
        <w:t>.2.2.3</w:t>
      </w:r>
      <w:r>
        <w:rPr>
          <w:lang w:eastAsia="zh-CN"/>
        </w:rPr>
        <w:tab/>
        <w:t>Resource Standard Methods</w:t>
      </w:r>
      <w:bookmarkEnd w:id="1714"/>
      <w:bookmarkEnd w:id="1715"/>
      <w:bookmarkEnd w:id="1716"/>
      <w:bookmarkEnd w:id="1717"/>
      <w:bookmarkEnd w:id="1718"/>
      <w:bookmarkEnd w:id="1719"/>
    </w:p>
    <w:p w14:paraId="5596308F" w14:textId="145E13E1" w:rsidR="00C1068C" w:rsidRDefault="00C1068C" w:rsidP="00C1068C">
      <w:pPr>
        <w:pStyle w:val="Heading6"/>
        <w:rPr>
          <w:lang w:eastAsia="zh-CN"/>
        </w:rPr>
      </w:pPr>
      <w:bookmarkStart w:id="1720" w:name="_Toc85734332"/>
      <w:bookmarkStart w:id="1721" w:name="_Toc89431631"/>
      <w:bookmarkStart w:id="1722" w:name="_Toc97042443"/>
      <w:bookmarkStart w:id="1723" w:name="_Toc97045587"/>
      <w:bookmarkStart w:id="1724" w:name="_Toc97155332"/>
      <w:bookmarkStart w:id="1725" w:name="_Toc100767619"/>
      <w:r>
        <w:rPr>
          <w:lang w:eastAsia="zh-CN"/>
        </w:rPr>
        <w:t>8.</w:t>
      </w:r>
      <w:r w:rsidR="008D1128">
        <w:rPr>
          <w:lang w:eastAsia="zh-CN"/>
        </w:rPr>
        <w:t>4</w:t>
      </w:r>
      <w:r>
        <w:rPr>
          <w:lang w:eastAsia="zh-CN"/>
        </w:rPr>
        <w:t>.2.2.3.1</w:t>
      </w:r>
      <w:r>
        <w:rPr>
          <w:lang w:eastAsia="zh-CN"/>
        </w:rPr>
        <w:tab/>
        <w:t>POST</w:t>
      </w:r>
      <w:bookmarkEnd w:id="1720"/>
      <w:bookmarkEnd w:id="1721"/>
      <w:bookmarkEnd w:id="1722"/>
      <w:bookmarkEnd w:id="1723"/>
      <w:bookmarkEnd w:id="1724"/>
      <w:bookmarkEnd w:id="172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1D495062"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66274C3"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1A262DD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 xml:space="preserve">5.2.6-1 of </w:t>
            </w:r>
            <w:r w:rsidR="007876EC">
              <w:t>TS</w:t>
            </w:r>
            <w:r w:rsidRPr="001364E5">
              <w:t> 29.122 [</w:t>
            </w:r>
            <w:r>
              <w:t>6</w:t>
            </w:r>
            <w:r w:rsidRPr="001364E5">
              <w:t>]</w:t>
            </w:r>
            <w:r w:rsidRPr="0016361A">
              <w:t xml:space="preserve"> also apply.</w:t>
            </w:r>
          </w:p>
        </w:tc>
      </w:tr>
    </w:tbl>
    <w:p w14:paraId="39F23C7B" w14:textId="77777777" w:rsidR="00C1068C" w:rsidRDefault="00C1068C" w:rsidP="00C1068C"/>
    <w:p w14:paraId="1D070AA2" w14:textId="4607CCCB" w:rsidR="00C1068C" w:rsidRPr="00A04126" w:rsidRDefault="001E5976" w:rsidP="00C1068C">
      <w:pPr>
        <w:pStyle w:val="TH"/>
        <w:rPr>
          <w:rFonts w:cs="Arial"/>
        </w:rPr>
      </w:pPr>
      <w:r>
        <w:t>Table </w:t>
      </w:r>
      <w:r w:rsidR="00C1068C">
        <w:t>8.</w:t>
      </w:r>
      <w:r w:rsidR="008D1128">
        <w:t>4</w:t>
      </w:r>
      <w:r w:rsidR="00C1068C">
        <w:t>.2.2.3.1</w:t>
      </w:r>
      <w:r w:rsidR="00C1068C" w:rsidRPr="00A04126">
        <w:t xml:space="preserve">-4: Headers supported by the </w:t>
      </w:r>
      <w:r w:rsidR="00C1068C">
        <w:t>POST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344866D5"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 xml:space="preserve">-5: Headers supported by the </w:t>
      </w:r>
      <w:r w:rsidR="00C1068C">
        <w:t>201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589DCB93" w:rsidR="00C1068C" w:rsidRPr="00A04126" w:rsidRDefault="001E5976" w:rsidP="00C1068C">
      <w:pPr>
        <w:pStyle w:val="TH"/>
      </w:pPr>
      <w:r w:rsidRPr="00A04126">
        <w:t>Table</w:t>
      </w:r>
      <w:r>
        <w:t> </w:t>
      </w:r>
      <w:r w:rsidR="00C1068C">
        <w:t>8.</w:t>
      </w:r>
      <w:r w:rsidR="008D1128">
        <w:t>4</w:t>
      </w:r>
      <w:r w:rsidR="00C1068C">
        <w:t>.2.2.3.1</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1726" w:name="_Toc85734333"/>
      <w:bookmarkStart w:id="1727" w:name="_Toc89431632"/>
      <w:bookmarkStart w:id="1728" w:name="_Toc97042444"/>
      <w:bookmarkStart w:id="1729" w:name="_Toc97045588"/>
      <w:bookmarkStart w:id="1730" w:name="_Toc97155333"/>
      <w:bookmarkStart w:id="1731" w:name="_Toc100767620"/>
      <w:r>
        <w:rPr>
          <w:lang w:eastAsia="zh-CN"/>
        </w:rPr>
        <w:t>8.4</w:t>
      </w:r>
      <w:r w:rsidR="00C1068C">
        <w:rPr>
          <w:lang w:eastAsia="zh-CN"/>
        </w:rPr>
        <w:t>.2.2.4</w:t>
      </w:r>
      <w:r w:rsidR="00C1068C">
        <w:rPr>
          <w:lang w:eastAsia="zh-CN"/>
        </w:rPr>
        <w:tab/>
      </w:r>
      <w:r w:rsidR="00C1068C">
        <w:rPr>
          <w:lang w:eastAsia="zh-CN"/>
        </w:rPr>
        <w:tab/>
        <w:t>Resource Custom Operations</w:t>
      </w:r>
      <w:bookmarkEnd w:id="1726"/>
      <w:bookmarkEnd w:id="1727"/>
      <w:bookmarkEnd w:id="1728"/>
      <w:bookmarkEnd w:id="1729"/>
      <w:bookmarkEnd w:id="1730"/>
      <w:bookmarkEnd w:id="1731"/>
    </w:p>
    <w:p w14:paraId="5C793A34" w14:textId="77777777" w:rsidR="00C1068C" w:rsidRDefault="00C1068C" w:rsidP="00C1068C">
      <w:r>
        <w:t>None.</w:t>
      </w:r>
    </w:p>
    <w:p w14:paraId="31BAD23B" w14:textId="0A56C226" w:rsidR="00C1068C" w:rsidRDefault="008D1128" w:rsidP="00C1068C">
      <w:pPr>
        <w:pStyle w:val="Heading4"/>
      </w:pPr>
      <w:bookmarkStart w:id="1732" w:name="_Toc85734334"/>
      <w:bookmarkStart w:id="1733" w:name="_Toc89431633"/>
      <w:bookmarkStart w:id="1734" w:name="_Toc97042445"/>
      <w:bookmarkStart w:id="1735" w:name="_Toc97045589"/>
      <w:bookmarkStart w:id="1736" w:name="_Toc97155334"/>
      <w:bookmarkStart w:id="1737" w:name="_Toc100767621"/>
      <w:r>
        <w:t>8.4</w:t>
      </w:r>
      <w:r w:rsidR="00C1068C">
        <w:t>.2.3</w:t>
      </w:r>
      <w:r w:rsidR="00C1068C">
        <w:tab/>
        <w:t>Resource</w:t>
      </w:r>
      <w:r w:rsidR="00C1068C" w:rsidRPr="00831458">
        <w:t xml:space="preserve">: </w:t>
      </w:r>
      <w:r w:rsidR="00C1068C">
        <w:t>Individual Application Client Information Subscription</w:t>
      </w:r>
      <w:bookmarkEnd w:id="1732"/>
      <w:bookmarkEnd w:id="1733"/>
      <w:bookmarkEnd w:id="1734"/>
      <w:bookmarkEnd w:id="1735"/>
      <w:bookmarkEnd w:id="1736"/>
      <w:bookmarkEnd w:id="1737"/>
    </w:p>
    <w:p w14:paraId="671FE624" w14:textId="40259E52" w:rsidR="00C1068C" w:rsidRDefault="008D1128" w:rsidP="00C1068C">
      <w:pPr>
        <w:pStyle w:val="Heading5"/>
        <w:rPr>
          <w:lang w:eastAsia="zh-CN"/>
        </w:rPr>
      </w:pPr>
      <w:bookmarkStart w:id="1738" w:name="_Toc85734335"/>
      <w:bookmarkStart w:id="1739" w:name="_Toc89431634"/>
      <w:bookmarkStart w:id="1740" w:name="_Toc97042446"/>
      <w:bookmarkStart w:id="1741" w:name="_Toc97045590"/>
      <w:bookmarkStart w:id="1742" w:name="_Toc97155335"/>
      <w:bookmarkStart w:id="1743" w:name="_Toc100767622"/>
      <w:r>
        <w:rPr>
          <w:lang w:eastAsia="zh-CN"/>
        </w:rPr>
        <w:t>8.4</w:t>
      </w:r>
      <w:r w:rsidR="00C1068C">
        <w:rPr>
          <w:lang w:eastAsia="zh-CN"/>
        </w:rPr>
        <w:t>.2.3.1</w:t>
      </w:r>
      <w:r w:rsidR="00C1068C">
        <w:rPr>
          <w:lang w:eastAsia="zh-CN"/>
        </w:rPr>
        <w:tab/>
        <w:t>Description</w:t>
      </w:r>
      <w:bookmarkEnd w:id="1738"/>
      <w:bookmarkEnd w:id="1739"/>
      <w:bookmarkEnd w:id="1740"/>
      <w:bookmarkEnd w:id="1741"/>
      <w:bookmarkEnd w:id="1742"/>
      <w:bookmarkEnd w:id="1743"/>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744" w:name="_Toc85734336"/>
      <w:bookmarkStart w:id="1745" w:name="_Toc89431635"/>
      <w:bookmarkStart w:id="1746" w:name="_Toc97042447"/>
      <w:bookmarkStart w:id="1747" w:name="_Toc97045591"/>
      <w:bookmarkStart w:id="1748" w:name="_Toc97155336"/>
      <w:bookmarkStart w:id="1749" w:name="_Toc100767623"/>
      <w:r>
        <w:rPr>
          <w:lang w:eastAsia="zh-CN"/>
        </w:rPr>
        <w:t>8.4</w:t>
      </w:r>
      <w:r w:rsidR="00C1068C">
        <w:rPr>
          <w:lang w:eastAsia="zh-CN"/>
        </w:rPr>
        <w:t>.2.3.2</w:t>
      </w:r>
      <w:r w:rsidR="00C1068C">
        <w:rPr>
          <w:lang w:eastAsia="zh-CN"/>
        </w:rPr>
        <w:tab/>
        <w:t>Resource Definition</w:t>
      </w:r>
      <w:bookmarkEnd w:id="1744"/>
      <w:bookmarkEnd w:id="1745"/>
      <w:bookmarkEnd w:id="1746"/>
      <w:bookmarkEnd w:id="1747"/>
      <w:bookmarkEnd w:id="1748"/>
      <w:bookmarkEnd w:id="174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3897AA35" w:rsidR="00C1068C" w:rsidRPr="008D1128" w:rsidRDefault="00C1068C" w:rsidP="00271B0A">
            <w:pPr>
              <w:pStyle w:val="TAL"/>
              <w:rPr>
                <w:rFonts w:cs="Arial"/>
                <w:szCs w:val="18"/>
                <w:lang w:eastAsia="zh-CN"/>
              </w:rPr>
            </w:pPr>
            <w:r w:rsidRPr="008D1128">
              <w:rPr>
                <w:rFonts w:cs="Arial"/>
                <w:szCs w:val="18"/>
                <w:lang w:eastAsia="zh-CN"/>
              </w:rPr>
              <w:t xml:space="preserve">See </w:t>
            </w:r>
            <w:r w:rsidR="001548C0" w:rsidRPr="008D1128">
              <w:rPr>
                <w:rFonts w:cs="Arial"/>
                <w:szCs w:val="18"/>
                <w:lang w:eastAsia="zh-CN"/>
              </w:rPr>
              <w:t>clause</w:t>
            </w:r>
            <w:r w:rsidR="001548C0">
              <w:rPr>
                <w:rFonts w:cs="Arial"/>
                <w:szCs w:val="18"/>
                <w:lang w:val="en-US" w:eastAsia="zh-CN"/>
              </w:rPr>
              <w:t> </w:t>
            </w:r>
            <w:r w:rsidRPr="008D1128">
              <w:rPr>
                <w:rFonts w:cs="Arial"/>
                <w:szCs w:val="18"/>
                <w:lang w:eastAsia="zh-CN"/>
              </w:rPr>
              <w:t>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1750" w:name="_Toc85734337"/>
      <w:bookmarkStart w:id="1751" w:name="_Toc89431636"/>
      <w:bookmarkStart w:id="1752" w:name="_Toc97042448"/>
      <w:bookmarkStart w:id="1753" w:name="_Toc97045592"/>
      <w:bookmarkStart w:id="1754" w:name="_Toc97155337"/>
      <w:bookmarkStart w:id="1755" w:name="_Toc100767624"/>
      <w:r>
        <w:rPr>
          <w:lang w:eastAsia="zh-CN"/>
        </w:rPr>
        <w:lastRenderedPageBreak/>
        <w:t>8.</w:t>
      </w:r>
      <w:r w:rsidR="008D1128">
        <w:rPr>
          <w:lang w:eastAsia="zh-CN"/>
        </w:rPr>
        <w:t>4</w:t>
      </w:r>
      <w:r>
        <w:rPr>
          <w:lang w:eastAsia="zh-CN"/>
        </w:rPr>
        <w:t>.2.3.3</w:t>
      </w:r>
      <w:r>
        <w:rPr>
          <w:lang w:eastAsia="zh-CN"/>
        </w:rPr>
        <w:tab/>
        <w:t>Resource Standard Methods</w:t>
      </w:r>
      <w:bookmarkEnd w:id="1750"/>
      <w:bookmarkEnd w:id="1751"/>
      <w:bookmarkEnd w:id="1752"/>
      <w:bookmarkEnd w:id="1753"/>
      <w:bookmarkEnd w:id="1754"/>
      <w:bookmarkEnd w:id="1755"/>
    </w:p>
    <w:p w14:paraId="16D336A9" w14:textId="23C312AC" w:rsidR="00C1068C" w:rsidRDefault="00C1068C" w:rsidP="00C1068C">
      <w:pPr>
        <w:pStyle w:val="Heading6"/>
        <w:rPr>
          <w:lang w:eastAsia="zh-CN"/>
        </w:rPr>
      </w:pPr>
      <w:bookmarkStart w:id="1756" w:name="_Toc85734338"/>
      <w:bookmarkStart w:id="1757" w:name="_Toc89431637"/>
      <w:bookmarkStart w:id="1758" w:name="_Toc97042449"/>
      <w:bookmarkStart w:id="1759" w:name="_Toc97045593"/>
      <w:bookmarkStart w:id="1760" w:name="_Toc97155338"/>
      <w:bookmarkStart w:id="1761" w:name="_Toc100767625"/>
      <w:r>
        <w:rPr>
          <w:lang w:eastAsia="zh-CN"/>
        </w:rPr>
        <w:t>8.</w:t>
      </w:r>
      <w:r w:rsidR="008D1128">
        <w:rPr>
          <w:lang w:eastAsia="zh-CN"/>
        </w:rPr>
        <w:t>4</w:t>
      </w:r>
      <w:r>
        <w:rPr>
          <w:lang w:eastAsia="zh-CN"/>
        </w:rPr>
        <w:t>.2.3.3.1</w:t>
      </w:r>
      <w:r>
        <w:rPr>
          <w:lang w:eastAsia="zh-CN"/>
        </w:rPr>
        <w:tab/>
        <w:t>GET</w:t>
      </w:r>
      <w:bookmarkEnd w:id="1756"/>
      <w:bookmarkEnd w:id="1757"/>
      <w:bookmarkEnd w:id="1758"/>
      <w:bookmarkEnd w:id="1759"/>
      <w:bookmarkEnd w:id="1760"/>
      <w:bookmarkEnd w:id="1761"/>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1C0B44E0"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5E00CA"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 xml:space="preserve">5.2.6-1 of </w:t>
            </w:r>
            <w:r w:rsidR="007876EC">
              <w:t>TS</w:t>
            </w:r>
            <w:r w:rsidRPr="001364E5">
              <w:t> 29.122 [</w:t>
            </w:r>
            <w:r>
              <w:t>6</w:t>
            </w:r>
            <w:r w:rsidRPr="001364E5">
              <w:t>]</w:t>
            </w:r>
            <w:r w:rsidRPr="0016361A">
              <w:t xml:space="preserve"> also apply.</w:t>
            </w:r>
          </w:p>
        </w:tc>
      </w:tr>
    </w:tbl>
    <w:p w14:paraId="0FE273D3" w14:textId="77777777" w:rsidR="00C1068C" w:rsidRDefault="00C1068C" w:rsidP="00C1068C"/>
    <w:p w14:paraId="7D8224F7" w14:textId="7ED1E2D7" w:rsidR="00C1068C" w:rsidRPr="00A04126" w:rsidRDefault="001E5976" w:rsidP="00C1068C">
      <w:pPr>
        <w:pStyle w:val="TH"/>
        <w:rPr>
          <w:rFonts w:cs="Arial"/>
        </w:rPr>
      </w:pPr>
      <w:r>
        <w:t>Table </w:t>
      </w:r>
      <w:r w:rsidR="00C1068C">
        <w:t>8.</w:t>
      </w:r>
      <w:r w:rsidR="008D1128">
        <w:t>4</w:t>
      </w:r>
      <w:r w:rsidR="00C1068C">
        <w:t>.2.3.3.1</w:t>
      </w:r>
      <w:r w:rsidR="00C1068C" w:rsidRPr="00A04126">
        <w:t xml:space="preserve">-4: Headers supported by the </w:t>
      </w:r>
      <w:r w:rsidR="00C1068C">
        <w:t>GET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54F84B43" w:rsidR="00C1068C" w:rsidRPr="00A04126" w:rsidRDefault="001E5976" w:rsidP="00C1068C">
      <w:pPr>
        <w:pStyle w:val="TH"/>
        <w:rPr>
          <w:rFonts w:cs="Arial"/>
        </w:rPr>
      </w:pPr>
      <w:r w:rsidRPr="00A04126">
        <w:t>Table</w:t>
      </w:r>
      <w:r>
        <w:t> </w:t>
      </w:r>
      <w:r w:rsidR="00C1068C">
        <w:t>8.</w:t>
      </w:r>
      <w:r w:rsidR="008D1128">
        <w:t>4</w:t>
      </w:r>
      <w:r w:rsidR="00C1068C">
        <w:t>.2.3.3.1</w:t>
      </w:r>
      <w:r w:rsidR="00C1068C" w:rsidRPr="00A04126">
        <w:t xml:space="preserve">-5: Headers supported by the </w:t>
      </w:r>
      <w:r w:rsidR="00C1068C" w:rsidRPr="00C21EAA">
        <w:t>200</w:t>
      </w:r>
      <w:r w:rsidR="00C1068C">
        <w:t xml:space="preserve">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546C3E9A" w:rsidR="00C1068C" w:rsidRPr="00A04126" w:rsidRDefault="001E5976" w:rsidP="00C1068C">
      <w:pPr>
        <w:pStyle w:val="TH"/>
      </w:pPr>
      <w:r w:rsidRPr="00A04126">
        <w:t>Table</w:t>
      </w:r>
      <w:r>
        <w:t> </w:t>
      </w:r>
      <w:r w:rsidR="00C1068C">
        <w:t>8.</w:t>
      </w:r>
      <w:r w:rsidR="008D1128">
        <w:t>4</w:t>
      </w:r>
      <w:r w:rsidR="00C1068C">
        <w:t>.2.3.3.1</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1762" w:name="_Toc85734339"/>
      <w:bookmarkStart w:id="1763" w:name="_Toc89431638"/>
      <w:bookmarkStart w:id="1764" w:name="_Toc97042450"/>
      <w:bookmarkStart w:id="1765" w:name="_Toc97045594"/>
      <w:bookmarkStart w:id="1766" w:name="_Toc97155339"/>
      <w:bookmarkStart w:id="1767" w:name="_Toc100767626"/>
      <w:r>
        <w:rPr>
          <w:lang w:eastAsia="zh-CN"/>
        </w:rPr>
        <w:t>8.</w:t>
      </w:r>
      <w:r w:rsidR="008D1128">
        <w:rPr>
          <w:lang w:eastAsia="zh-CN"/>
        </w:rPr>
        <w:t>4</w:t>
      </w:r>
      <w:r>
        <w:rPr>
          <w:lang w:eastAsia="zh-CN"/>
        </w:rPr>
        <w:t>.2.3.3.2</w:t>
      </w:r>
      <w:r>
        <w:rPr>
          <w:lang w:eastAsia="zh-CN"/>
        </w:rPr>
        <w:tab/>
        <w:t>PATCH</w:t>
      </w:r>
      <w:bookmarkEnd w:id="1762"/>
      <w:bookmarkEnd w:id="1763"/>
      <w:bookmarkEnd w:id="1764"/>
      <w:bookmarkEnd w:id="1765"/>
      <w:bookmarkEnd w:id="1766"/>
      <w:bookmarkEnd w:id="176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48E58CCC" w:rsidR="00C1068C" w:rsidRDefault="00C1068C" w:rsidP="001534A2"/>
    <w:p w14:paraId="6FB9C56C" w14:textId="0562F78C" w:rsidR="00C1068C" w:rsidRPr="00384E92" w:rsidRDefault="00C1068C" w:rsidP="00C1068C">
      <w:r>
        <w:lastRenderedPageBreak/>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2957561D"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 xml:space="preserve">5.2.6-1 of </w:t>
            </w:r>
            <w:r w:rsidR="007876EC">
              <w:t>TS</w:t>
            </w:r>
            <w:r w:rsidRPr="001364E5">
              <w:t> 29.122 [</w:t>
            </w:r>
            <w:r>
              <w:t>6</w:t>
            </w:r>
            <w:r w:rsidRPr="001364E5">
              <w:t>]</w:t>
            </w:r>
            <w:r w:rsidRPr="0016361A">
              <w:t xml:space="preserve"> also apply.</w:t>
            </w:r>
          </w:p>
        </w:tc>
      </w:tr>
    </w:tbl>
    <w:p w14:paraId="3BAE8C0E" w14:textId="77777777" w:rsidR="00C1068C" w:rsidRDefault="00C1068C" w:rsidP="00C1068C"/>
    <w:p w14:paraId="323FC749" w14:textId="2D889045" w:rsidR="00C1068C" w:rsidRPr="00A04126" w:rsidRDefault="001E5976" w:rsidP="00C1068C">
      <w:pPr>
        <w:pStyle w:val="TH"/>
        <w:rPr>
          <w:rFonts w:cs="Arial"/>
        </w:rPr>
      </w:pPr>
      <w:r>
        <w:t>Table </w:t>
      </w:r>
      <w:r w:rsidR="00C1068C">
        <w:t>8.</w:t>
      </w:r>
      <w:r w:rsidR="008D1128">
        <w:t>4</w:t>
      </w:r>
      <w:r w:rsidR="00C1068C">
        <w:t>.2.3.3.2</w:t>
      </w:r>
      <w:r w:rsidR="00C1068C" w:rsidRPr="00A04126">
        <w:t xml:space="preserve">-4: Headers supported by the </w:t>
      </w:r>
      <w:r w:rsidR="00C1068C">
        <w:t>PATCH</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6B137C08" w:rsidR="00C1068C" w:rsidRPr="00A04126" w:rsidRDefault="001E5976" w:rsidP="00C1068C">
      <w:pPr>
        <w:pStyle w:val="TH"/>
        <w:rPr>
          <w:rFonts w:cs="Arial"/>
        </w:rPr>
      </w:pPr>
      <w:r w:rsidRPr="00A04126">
        <w:t>Table</w:t>
      </w:r>
      <w:r>
        <w:t> </w:t>
      </w:r>
      <w:r w:rsidR="00C1068C">
        <w:t>8.</w:t>
      </w:r>
      <w:r w:rsidR="008D1128">
        <w:t>4</w:t>
      </w:r>
      <w:r w:rsidR="00C1068C">
        <w:t>.2.3.3.2</w:t>
      </w:r>
      <w:r w:rsidR="00C1068C" w:rsidRPr="00A04126">
        <w:t xml:space="preserve">-5: Headers supported by the </w:t>
      </w:r>
      <w:r w:rsidR="00C1068C">
        <w:t>PATCH</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658A3E5B" w:rsidR="00C1068C" w:rsidRPr="00A04126" w:rsidRDefault="001E5976" w:rsidP="00C1068C">
      <w:pPr>
        <w:pStyle w:val="TH"/>
      </w:pPr>
      <w:r w:rsidRPr="00A04126">
        <w:t>Table</w:t>
      </w:r>
      <w:r>
        <w:t> </w:t>
      </w:r>
      <w:r w:rsidR="00C1068C">
        <w:t>8.</w:t>
      </w:r>
      <w:r w:rsidR="008D1128">
        <w:t>4</w:t>
      </w:r>
      <w:r w:rsidR="00C1068C">
        <w:t>.2.3.3.2</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1768" w:name="_Toc85734340"/>
      <w:bookmarkStart w:id="1769" w:name="_Toc89431639"/>
      <w:bookmarkStart w:id="1770" w:name="_Toc97042451"/>
      <w:bookmarkStart w:id="1771" w:name="_Toc97045595"/>
      <w:bookmarkStart w:id="1772" w:name="_Toc97155340"/>
      <w:bookmarkStart w:id="1773" w:name="_Toc100767627"/>
      <w:r>
        <w:rPr>
          <w:lang w:eastAsia="zh-CN"/>
        </w:rPr>
        <w:t>8.</w:t>
      </w:r>
      <w:r w:rsidR="008D1128">
        <w:rPr>
          <w:lang w:eastAsia="zh-CN"/>
        </w:rPr>
        <w:t>4</w:t>
      </w:r>
      <w:r>
        <w:rPr>
          <w:lang w:eastAsia="zh-CN"/>
        </w:rPr>
        <w:t>.2.3.3.3</w:t>
      </w:r>
      <w:r>
        <w:rPr>
          <w:lang w:eastAsia="zh-CN"/>
        </w:rPr>
        <w:tab/>
        <w:t>PUT</w:t>
      </w:r>
      <w:bookmarkEnd w:id="1768"/>
      <w:bookmarkEnd w:id="1769"/>
      <w:bookmarkEnd w:id="1770"/>
      <w:bookmarkEnd w:id="1771"/>
      <w:bookmarkEnd w:id="1772"/>
      <w:bookmarkEnd w:id="177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49A96A49"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lastRenderedPageBreak/>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035F5C2C"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 xml:space="preserve">5.2.6-1 of </w:t>
            </w:r>
            <w:r w:rsidR="007876EC">
              <w:t>TS</w:t>
            </w:r>
            <w:r w:rsidRPr="001364E5">
              <w:t> 29.122 [</w:t>
            </w:r>
            <w:r>
              <w:t>6</w:t>
            </w:r>
            <w:r w:rsidRPr="001364E5">
              <w:t>]</w:t>
            </w:r>
            <w:r w:rsidRPr="0016361A">
              <w:t xml:space="preserve"> also apply.</w:t>
            </w:r>
          </w:p>
        </w:tc>
      </w:tr>
    </w:tbl>
    <w:p w14:paraId="6640D98E" w14:textId="77777777" w:rsidR="00C1068C" w:rsidRDefault="00C1068C" w:rsidP="00C1068C"/>
    <w:p w14:paraId="60E70196" w14:textId="6B05FD2D" w:rsidR="00C1068C" w:rsidRPr="00A04126" w:rsidRDefault="001E5976" w:rsidP="00C1068C">
      <w:pPr>
        <w:pStyle w:val="TH"/>
        <w:rPr>
          <w:rFonts w:cs="Arial"/>
        </w:rPr>
      </w:pPr>
      <w:r>
        <w:t>Table </w:t>
      </w:r>
      <w:r w:rsidR="00C1068C">
        <w:t>8.</w:t>
      </w:r>
      <w:r w:rsidR="008D1128">
        <w:t>4</w:t>
      </w:r>
      <w:r w:rsidR="00C1068C">
        <w:t>.2.3.3.3</w:t>
      </w:r>
      <w:r w:rsidR="00C1068C" w:rsidRPr="00A04126">
        <w:t xml:space="preserve">-4: Headers supported by the </w:t>
      </w:r>
      <w:r w:rsidR="00C1068C">
        <w:t>PUT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5FCE9797" w:rsidR="00C1068C" w:rsidRPr="00A04126" w:rsidRDefault="001E5976" w:rsidP="00C1068C">
      <w:pPr>
        <w:pStyle w:val="TH"/>
        <w:rPr>
          <w:rFonts w:cs="Arial"/>
        </w:rPr>
      </w:pPr>
      <w:r w:rsidRPr="00A04126">
        <w:t>Table</w:t>
      </w:r>
      <w:r>
        <w:t> </w:t>
      </w:r>
      <w:r w:rsidR="00C1068C">
        <w:t>8.</w:t>
      </w:r>
      <w:r w:rsidR="008D1128">
        <w:t>4</w:t>
      </w:r>
      <w:r w:rsidR="00C1068C">
        <w:t>.2.3.3.3</w:t>
      </w:r>
      <w:r w:rsidR="00C1068C" w:rsidRPr="00A04126">
        <w:t xml:space="preserve">-5: Headers supported by the </w:t>
      </w:r>
      <w:r w:rsidR="00C1068C">
        <w:t>PUT</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39A5998" w:rsidR="00C1068C" w:rsidRPr="00A04126" w:rsidRDefault="001E5976" w:rsidP="00C1068C">
      <w:pPr>
        <w:pStyle w:val="TH"/>
      </w:pPr>
      <w:r w:rsidRPr="00A04126">
        <w:t>Table</w:t>
      </w:r>
      <w:r>
        <w:t> </w:t>
      </w:r>
      <w:r w:rsidR="00C1068C">
        <w:t>8.</w:t>
      </w:r>
      <w:r w:rsidR="008D1128">
        <w:t>4</w:t>
      </w:r>
      <w:r w:rsidR="00C1068C">
        <w:t>.2.3.3.3</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1774" w:name="_Toc85734341"/>
      <w:bookmarkStart w:id="1775" w:name="_Toc89431640"/>
      <w:bookmarkStart w:id="1776" w:name="_Toc97042452"/>
      <w:bookmarkStart w:id="1777" w:name="_Toc97045596"/>
      <w:bookmarkStart w:id="1778" w:name="_Toc97155341"/>
      <w:bookmarkStart w:id="1779" w:name="_Toc100767628"/>
      <w:r>
        <w:rPr>
          <w:lang w:eastAsia="zh-CN"/>
        </w:rPr>
        <w:t>8.</w:t>
      </w:r>
      <w:r w:rsidR="008D1128">
        <w:rPr>
          <w:lang w:eastAsia="zh-CN"/>
        </w:rPr>
        <w:t>4</w:t>
      </w:r>
      <w:r>
        <w:rPr>
          <w:lang w:eastAsia="zh-CN"/>
        </w:rPr>
        <w:t>.2.3.3.4</w:t>
      </w:r>
      <w:r>
        <w:rPr>
          <w:lang w:eastAsia="zh-CN"/>
        </w:rPr>
        <w:tab/>
        <w:t>DELETE</w:t>
      </w:r>
      <w:bookmarkEnd w:id="1774"/>
      <w:bookmarkEnd w:id="1775"/>
      <w:bookmarkEnd w:id="1776"/>
      <w:bookmarkEnd w:id="1777"/>
      <w:bookmarkEnd w:id="1778"/>
      <w:bookmarkEnd w:id="177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677D3B4E"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5489ABEE"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 xml:space="preserve">5.2.6-1 of </w:t>
            </w:r>
            <w:r w:rsidR="007876EC">
              <w:t>TS</w:t>
            </w:r>
            <w:r w:rsidRPr="001364E5">
              <w:t> 29.122 [</w:t>
            </w:r>
            <w:r>
              <w:t>6</w:t>
            </w:r>
            <w:r w:rsidRPr="001364E5">
              <w:t>]</w:t>
            </w:r>
            <w:r w:rsidRPr="0016361A">
              <w:t xml:space="preserve"> also apply.</w:t>
            </w:r>
          </w:p>
        </w:tc>
      </w:tr>
    </w:tbl>
    <w:p w14:paraId="4B9BED32" w14:textId="77777777" w:rsidR="00C1068C" w:rsidRDefault="00C1068C" w:rsidP="00C1068C"/>
    <w:p w14:paraId="37E76B16" w14:textId="5939EE88" w:rsidR="00C1068C" w:rsidRPr="00A04126" w:rsidRDefault="001E5976" w:rsidP="00C1068C">
      <w:pPr>
        <w:pStyle w:val="TH"/>
        <w:rPr>
          <w:rFonts w:cs="Arial"/>
        </w:rPr>
      </w:pPr>
      <w:r>
        <w:t>Table </w:t>
      </w:r>
      <w:r w:rsidR="00C1068C">
        <w:t>8.</w:t>
      </w:r>
      <w:r w:rsidR="008D1128">
        <w:t>4</w:t>
      </w:r>
      <w:r w:rsidR="00C1068C">
        <w:t>.2.3.3.4</w:t>
      </w:r>
      <w:r w:rsidR="00C1068C" w:rsidRPr="00A04126">
        <w:t xml:space="preserve">-4: Headers supported by the </w:t>
      </w:r>
      <w:r w:rsidR="00C1068C">
        <w:t>DELETE</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1E80AD0D" w:rsidR="00C1068C" w:rsidRPr="00A04126" w:rsidRDefault="001E5976" w:rsidP="00C1068C">
      <w:pPr>
        <w:pStyle w:val="TH"/>
        <w:rPr>
          <w:rFonts w:cs="Arial"/>
        </w:rPr>
      </w:pPr>
      <w:r w:rsidRPr="00A04126">
        <w:t>Table</w:t>
      </w:r>
      <w:r>
        <w:t> </w:t>
      </w:r>
      <w:r w:rsidR="00C1068C">
        <w:t>8.</w:t>
      </w:r>
      <w:r w:rsidR="008D1128">
        <w:t>4</w:t>
      </w:r>
      <w:r w:rsidR="00C1068C">
        <w:t>.2.3.3.4</w:t>
      </w:r>
      <w:r w:rsidR="00C1068C" w:rsidRPr="00A04126">
        <w:t xml:space="preserve">-5: Headers supported by the </w:t>
      </w:r>
      <w:r w:rsidR="00C1068C">
        <w:t>DELETE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497B96CD" w:rsidR="00C1068C" w:rsidRPr="00A04126" w:rsidRDefault="001E5976" w:rsidP="00C1068C">
      <w:pPr>
        <w:pStyle w:val="TH"/>
      </w:pPr>
      <w:r w:rsidRPr="00A04126">
        <w:t>Table</w:t>
      </w:r>
      <w:r>
        <w:t> </w:t>
      </w:r>
      <w:r w:rsidR="00C1068C">
        <w:t>8.</w:t>
      </w:r>
      <w:r w:rsidR="008D1128">
        <w:t>4</w:t>
      </w:r>
      <w:r w:rsidR="00C1068C">
        <w:t>.2.3.3.4</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1780" w:name="_Toc85734342"/>
      <w:bookmarkStart w:id="1781" w:name="_Toc89431641"/>
      <w:bookmarkStart w:id="1782" w:name="_Toc97042453"/>
      <w:bookmarkStart w:id="1783" w:name="_Toc97045597"/>
      <w:bookmarkStart w:id="1784" w:name="_Toc97155342"/>
      <w:bookmarkStart w:id="1785" w:name="_Toc100767629"/>
      <w:r>
        <w:rPr>
          <w:lang w:eastAsia="zh-CN"/>
        </w:rPr>
        <w:t>8.</w:t>
      </w:r>
      <w:r w:rsidR="008D1128">
        <w:rPr>
          <w:lang w:eastAsia="zh-CN"/>
        </w:rPr>
        <w:t>4</w:t>
      </w:r>
      <w:r>
        <w:rPr>
          <w:lang w:eastAsia="zh-CN"/>
        </w:rPr>
        <w:t>.2.3.4</w:t>
      </w:r>
      <w:r>
        <w:rPr>
          <w:lang w:eastAsia="zh-CN"/>
        </w:rPr>
        <w:tab/>
      </w:r>
      <w:r>
        <w:rPr>
          <w:lang w:eastAsia="zh-CN"/>
        </w:rPr>
        <w:tab/>
        <w:t>Resource Custom Operations</w:t>
      </w:r>
      <w:bookmarkEnd w:id="1780"/>
      <w:bookmarkEnd w:id="1781"/>
      <w:bookmarkEnd w:id="1782"/>
      <w:bookmarkEnd w:id="1783"/>
      <w:bookmarkEnd w:id="1784"/>
      <w:bookmarkEnd w:id="178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1786" w:name="_Toc85734343"/>
      <w:bookmarkStart w:id="1787" w:name="_Toc89431642"/>
      <w:bookmarkStart w:id="1788" w:name="_Toc97042454"/>
      <w:bookmarkStart w:id="1789" w:name="_Toc97045598"/>
      <w:bookmarkStart w:id="1790" w:name="_Toc97155343"/>
      <w:bookmarkStart w:id="1791" w:name="_Toc100767630"/>
      <w:r>
        <w:t>8.</w:t>
      </w:r>
      <w:r w:rsidR="008D1128">
        <w:t>4</w:t>
      </w:r>
      <w:r>
        <w:t>.3</w:t>
      </w:r>
      <w:r>
        <w:tab/>
        <w:t>Custom Operations without associated resources</w:t>
      </w:r>
      <w:bookmarkEnd w:id="1786"/>
      <w:bookmarkEnd w:id="1787"/>
      <w:bookmarkEnd w:id="1788"/>
      <w:bookmarkEnd w:id="1789"/>
      <w:bookmarkEnd w:id="1790"/>
      <w:bookmarkEnd w:id="179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1792" w:name="_Toc85734344"/>
      <w:bookmarkStart w:id="1793" w:name="_Toc89431643"/>
      <w:bookmarkStart w:id="1794" w:name="_Toc97042455"/>
      <w:bookmarkStart w:id="1795" w:name="_Toc97045599"/>
      <w:bookmarkStart w:id="1796" w:name="_Toc97155344"/>
      <w:bookmarkStart w:id="1797" w:name="_Toc100767631"/>
      <w:r>
        <w:t>8.</w:t>
      </w:r>
      <w:r w:rsidR="008D1128">
        <w:t>4</w:t>
      </w:r>
      <w:r>
        <w:t>.4</w:t>
      </w:r>
      <w:r>
        <w:tab/>
        <w:t>Notifications</w:t>
      </w:r>
      <w:bookmarkEnd w:id="1792"/>
      <w:bookmarkEnd w:id="1793"/>
      <w:bookmarkEnd w:id="1794"/>
      <w:bookmarkEnd w:id="1795"/>
      <w:bookmarkEnd w:id="1796"/>
      <w:bookmarkEnd w:id="1797"/>
    </w:p>
    <w:p w14:paraId="3041A3EC" w14:textId="2F7CEC22" w:rsidR="00C1068C" w:rsidRPr="00AF7276" w:rsidRDefault="00C1068C" w:rsidP="00C1068C">
      <w:pPr>
        <w:pStyle w:val="Heading4"/>
      </w:pPr>
      <w:bookmarkStart w:id="1798" w:name="_Toc85734345"/>
      <w:bookmarkStart w:id="1799" w:name="_Toc89431644"/>
      <w:bookmarkStart w:id="1800" w:name="_Toc97042456"/>
      <w:bookmarkStart w:id="1801" w:name="_Toc97045600"/>
      <w:bookmarkStart w:id="1802" w:name="_Toc97155345"/>
      <w:bookmarkStart w:id="1803" w:name="_Toc100767632"/>
      <w:r>
        <w:t>8.</w:t>
      </w:r>
      <w:r w:rsidR="008D1128">
        <w:t>4</w:t>
      </w:r>
      <w:r w:rsidRPr="00AF7276">
        <w:t>.</w:t>
      </w:r>
      <w:r>
        <w:t>4</w:t>
      </w:r>
      <w:r w:rsidRPr="00AF7276">
        <w:t>.1</w:t>
      </w:r>
      <w:r w:rsidRPr="00AF7276">
        <w:tab/>
        <w:t>General</w:t>
      </w:r>
      <w:bookmarkEnd w:id="1798"/>
      <w:bookmarkEnd w:id="1799"/>
      <w:bookmarkEnd w:id="1800"/>
      <w:bookmarkEnd w:id="1801"/>
      <w:bookmarkEnd w:id="1802"/>
      <w:bookmarkEnd w:id="180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1804" w:name="_Toc85734346"/>
      <w:bookmarkStart w:id="1805" w:name="_Toc89431645"/>
      <w:bookmarkStart w:id="1806" w:name="_Toc97042457"/>
      <w:bookmarkStart w:id="1807" w:name="_Toc97045601"/>
      <w:bookmarkStart w:id="1808" w:name="_Toc97155346"/>
      <w:bookmarkStart w:id="1809" w:name="_Toc100767633"/>
      <w:r>
        <w:rPr>
          <w:lang w:eastAsia="zh-CN"/>
        </w:rPr>
        <w:t>8.</w:t>
      </w:r>
      <w:r w:rsidR="008D1128">
        <w:rPr>
          <w:lang w:eastAsia="zh-CN"/>
        </w:rPr>
        <w:t>4</w:t>
      </w:r>
      <w:r>
        <w:rPr>
          <w:lang w:eastAsia="zh-CN"/>
        </w:rPr>
        <w:t>.4.2</w:t>
      </w:r>
      <w:r>
        <w:rPr>
          <w:lang w:eastAsia="zh-CN"/>
        </w:rPr>
        <w:tab/>
        <w:t>AC Information Notification</w:t>
      </w:r>
      <w:bookmarkEnd w:id="1804"/>
      <w:bookmarkEnd w:id="1805"/>
      <w:bookmarkEnd w:id="1806"/>
      <w:bookmarkEnd w:id="1807"/>
      <w:bookmarkEnd w:id="1808"/>
      <w:bookmarkEnd w:id="1809"/>
    </w:p>
    <w:p w14:paraId="75E38EEE" w14:textId="21577E2D" w:rsidR="00C1068C" w:rsidRDefault="00C1068C" w:rsidP="00C1068C">
      <w:pPr>
        <w:pStyle w:val="Heading5"/>
        <w:rPr>
          <w:lang w:eastAsia="zh-CN"/>
        </w:rPr>
      </w:pPr>
      <w:bookmarkStart w:id="1810" w:name="_Toc85734347"/>
      <w:bookmarkStart w:id="1811" w:name="_Toc89431646"/>
      <w:bookmarkStart w:id="1812" w:name="_Toc97042458"/>
      <w:bookmarkStart w:id="1813" w:name="_Toc97045602"/>
      <w:bookmarkStart w:id="1814" w:name="_Toc97155347"/>
      <w:bookmarkStart w:id="1815" w:name="_Toc100767634"/>
      <w:r>
        <w:rPr>
          <w:lang w:eastAsia="zh-CN"/>
        </w:rPr>
        <w:t>8.</w:t>
      </w:r>
      <w:r w:rsidR="008D1128">
        <w:rPr>
          <w:lang w:eastAsia="zh-CN"/>
        </w:rPr>
        <w:t>4</w:t>
      </w:r>
      <w:r>
        <w:rPr>
          <w:lang w:eastAsia="zh-CN"/>
        </w:rPr>
        <w:t>.4.2.1</w:t>
      </w:r>
      <w:r>
        <w:rPr>
          <w:lang w:eastAsia="zh-CN"/>
        </w:rPr>
        <w:tab/>
        <w:t>Description</w:t>
      </w:r>
      <w:bookmarkEnd w:id="1810"/>
      <w:bookmarkEnd w:id="1811"/>
      <w:bookmarkEnd w:id="1812"/>
      <w:bookmarkEnd w:id="1813"/>
      <w:bookmarkEnd w:id="1814"/>
      <w:bookmarkEnd w:id="181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1816" w:name="_Toc85734348"/>
      <w:bookmarkStart w:id="1817" w:name="_Toc89431647"/>
      <w:bookmarkStart w:id="1818" w:name="_Toc97042459"/>
      <w:bookmarkStart w:id="1819" w:name="_Toc97045603"/>
      <w:bookmarkStart w:id="1820" w:name="_Toc97155348"/>
      <w:bookmarkStart w:id="1821" w:name="_Toc100767635"/>
      <w:r>
        <w:rPr>
          <w:lang w:eastAsia="zh-CN"/>
        </w:rPr>
        <w:lastRenderedPageBreak/>
        <w:t>8.4</w:t>
      </w:r>
      <w:r w:rsidR="00C1068C">
        <w:rPr>
          <w:lang w:eastAsia="zh-CN"/>
        </w:rPr>
        <w:t>.4.2.2</w:t>
      </w:r>
      <w:r w:rsidR="00C1068C">
        <w:rPr>
          <w:lang w:eastAsia="zh-CN"/>
        </w:rPr>
        <w:tab/>
        <w:t>Notification definition</w:t>
      </w:r>
      <w:bookmarkEnd w:id="1816"/>
      <w:bookmarkEnd w:id="1817"/>
      <w:bookmarkEnd w:id="1818"/>
      <w:bookmarkEnd w:id="1819"/>
      <w:bookmarkEnd w:id="1820"/>
      <w:bookmarkEnd w:id="1821"/>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4095A8FF"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 xml:space="preserve">5.2.6-1 of </w:t>
            </w:r>
            <w:r w:rsidR="007876EC">
              <w:t>TS</w:t>
            </w:r>
            <w:r w:rsidRPr="001364E5">
              <w:t>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1822" w:name="_Toc85734349"/>
      <w:bookmarkStart w:id="1823" w:name="_Toc89431648"/>
      <w:bookmarkStart w:id="1824" w:name="_Toc97042460"/>
      <w:bookmarkStart w:id="1825" w:name="_Toc97045604"/>
      <w:bookmarkStart w:id="1826" w:name="_Toc97155349"/>
      <w:bookmarkStart w:id="1827" w:name="_Toc100767636"/>
      <w:r>
        <w:t>8.</w:t>
      </w:r>
      <w:r w:rsidR="008D1128">
        <w:t>4</w:t>
      </w:r>
      <w:r>
        <w:t>.5</w:t>
      </w:r>
      <w:r>
        <w:tab/>
        <w:t>Data Model</w:t>
      </w:r>
      <w:bookmarkEnd w:id="1822"/>
      <w:bookmarkEnd w:id="1823"/>
      <w:bookmarkEnd w:id="1824"/>
      <w:bookmarkEnd w:id="1825"/>
      <w:bookmarkEnd w:id="1826"/>
      <w:bookmarkEnd w:id="1827"/>
    </w:p>
    <w:p w14:paraId="45EB4011" w14:textId="268CAE6C" w:rsidR="00C1068C" w:rsidRDefault="00C1068C" w:rsidP="00C1068C">
      <w:pPr>
        <w:pStyle w:val="Heading4"/>
        <w:rPr>
          <w:lang w:eastAsia="zh-CN"/>
        </w:rPr>
      </w:pPr>
      <w:bookmarkStart w:id="1828" w:name="_Toc85734350"/>
      <w:bookmarkStart w:id="1829" w:name="_Toc89431649"/>
      <w:bookmarkStart w:id="1830" w:name="_Toc97042461"/>
      <w:bookmarkStart w:id="1831" w:name="_Toc97045605"/>
      <w:bookmarkStart w:id="1832" w:name="_Toc97155350"/>
      <w:bookmarkStart w:id="1833" w:name="_Toc100767637"/>
      <w:r>
        <w:rPr>
          <w:lang w:eastAsia="zh-CN"/>
        </w:rPr>
        <w:t>8.</w:t>
      </w:r>
      <w:r w:rsidR="008D1128">
        <w:rPr>
          <w:lang w:eastAsia="zh-CN"/>
        </w:rPr>
        <w:t>4</w:t>
      </w:r>
      <w:r>
        <w:rPr>
          <w:lang w:eastAsia="zh-CN"/>
        </w:rPr>
        <w:t>.5.1</w:t>
      </w:r>
      <w:r>
        <w:rPr>
          <w:lang w:eastAsia="zh-CN"/>
        </w:rPr>
        <w:tab/>
        <w:t>General</w:t>
      </w:r>
      <w:bookmarkEnd w:id="1828"/>
      <w:bookmarkEnd w:id="1829"/>
      <w:bookmarkEnd w:id="1830"/>
      <w:bookmarkEnd w:id="1831"/>
      <w:bookmarkEnd w:id="1832"/>
      <w:bookmarkEnd w:id="183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488108D1" w:rsidR="00C1068C" w:rsidRDefault="007876EC" w:rsidP="006244B3">
            <w:pPr>
              <w:pStyle w:val="TAC"/>
            </w:pPr>
            <w:r>
              <w:t>TS</w:t>
            </w:r>
            <w:r w:rsidR="00C1068C">
              <w:t>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193C0D06" w:rsidR="00C1068C" w:rsidRDefault="007876EC" w:rsidP="006244B3">
            <w:pPr>
              <w:pStyle w:val="TAC"/>
            </w:pPr>
            <w:r>
              <w:t>TS</w:t>
            </w:r>
            <w:r w:rsidR="00C1068C">
              <w:t> 29.523 [</w:t>
            </w:r>
            <w:r w:rsidR="00C1068C" w:rsidRPr="008F59FF">
              <w:t>13</w:t>
            </w:r>
            <w:r w:rsidR="00C1068C">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2FCC6384" w:rsidR="00C1068C" w:rsidRDefault="007876EC" w:rsidP="006244B3">
            <w:pPr>
              <w:pStyle w:val="TAC"/>
            </w:pPr>
            <w:r>
              <w:t>TS</w:t>
            </w:r>
            <w:r w:rsidR="00C1068C">
              <w:t>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4F128B9B" w:rsidR="00C1068C" w:rsidRDefault="007876EC" w:rsidP="006244B3">
            <w:pPr>
              <w:pStyle w:val="TAC"/>
            </w:pPr>
            <w:r>
              <w:t>TS</w:t>
            </w:r>
            <w:r w:rsidR="00C1068C">
              <w:t>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15828C2F" w:rsidR="00C1068C" w:rsidRDefault="007876EC" w:rsidP="006244B3">
            <w:pPr>
              <w:pStyle w:val="TAC"/>
            </w:pPr>
            <w:r>
              <w:t>TS</w:t>
            </w:r>
            <w:r w:rsidR="00C1068C">
              <w:t>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4C489681" w:rsidR="00C1068C" w:rsidRDefault="007876EC" w:rsidP="006244B3">
            <w:pPr>
              <w:pStyle w:val="TAC"/>
            </w:pPr>
            <w:r>
              <w:t>TS</w:t>
            </w:r>
            <w:r w:rsidR="00C1068C">
              <w:t>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17C2ABE2" w:rsidR="00C1068C" w:rsidRDefault="007876EC" w:rsidP="006244B3">
            <w:pPr>
              <w:pStyle w:val="TAC"/>
            </w:pPr>
            <w:r>
              <w:t>TS</w:t>
            </w:r>
            <w:r w:rsidR="00C1068C">
              <w:t>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2248A87D" w:rsidR="00C1068C" w:rsidRDefault="007876EC" w:rsidP="006244B3">
            <w:pPr>
              <w:pStyle w:val="TAC"/>
            </w:pPr>
            <w:r>
              <w:t>TS</w:t>
            </w:r>
            <w:r w:rsidR="00C1068C">
              <w:t>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58747D67" w:rsidR="00C1068C" w:rsidRDefault="007876EC" w:rsidP="006244B3">
            <w:pPr>
              <w:pStyle w:val="TAC"/>
            </w:pPr>
            <w:r>
              <w:t>TS</w:t>
            </w:r>
            <w:r w:rsidR="00C1068C">
              <w:t>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07FBC8E4" w:rsidR="00C1068C" w:rsidRDefault="007876EC" w:rsidP="006244B3">
            <w:pPr>
              <w:pStyle w:val="TAC"/>
            </w:pPr>
            <w:r>
              <w:t>TS</w:t>
            </w:r>
            <w:r w:rsidR="00C1068C">
              <w:t> 24.558</w:t>
            </w:r>
            <w:r w:rsidR="00C1068C" w:rsidRPr="00926B8A">
              <w:t> </w:t>
            </w:r>
            <w:r w:rsidR="00C1068C">
              <w:t>[</w:t>
            </w:r>
            <w:r w:rsidR="008D1128" w:rsidRPr="008D1128">
              <w:t>14</w:t>
            </w:r>
            <w:r w:rsidR="00C1068C">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61567897" w:rsidR="00CC63EB" w:rsidRDefault="007876EC" w:rsidP="006244B3">
            <w:pPr>
              <w:pStyle w:val="TAC"/>
            </w:pPr>
            <w:r>
              <w:t>TS</w:t>
            </w:r>
            <w:r w:rsidR="00CC63EB">
              <w:t> 24.558</w:t>
            </w:r>
            <w:r w:rsidR="00CC63EB" w:rsidRPr="00926B8A">
              <w:t> </w:t>
            </w:r>
            <w:r w:rsidR="00CC63EB">
              <w:t>[</w:t>
            </w:r>
            <w:r w:rsidR="00CC63EB" w:rsidRPr="008D1128">
              <w:t>14</w:t>
            </w:r>
            <w:r w:rsidR="00CC63EB">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1834" w:name="_Toc85734351"/>
      <w:bookmarkStart w:id="1835" w:name="_Toc89431650"/>
      <w:bookmarkStart w:id="1836" w:name="_Toc97042462"/>
      <w:bookmarkStart w:id="1837" w:name="_Toc97045606"/>
      <w:bookmarkStart w:id="1838" w:name="_Toc97155351"/>
      <w:bookmarkStart w:id="1839" w:name="_Toc100767638"/>
      <w:r>
        <w:rPr>
          <w:lang w:eastAsia="zh-CN"/>
        </w:rPr>
        <w:lastRenderedPageBreak/>
        <w:t>8.4</w:t>
      </w:r>
      <w:r w:rsidR="00C1068C">
        <w:rPr>
          <w:lang w:eastAsia="zh-CN"/>
        </w:rPr>
        <w:t>.5.2</w:t>
      </w:r>
      <w:r w:rsidR="00C1068C">
        <w:rPr>
          <w:lang w:eastAsia="zh-CN"/>
        </w:rPr>
        <w:tab/>
        <w:t>Structured data types</w:t>
      </w:r>
      <w:bookmarkEnd w:id="1834"/>
      <w:bookmarkEnd w:id="1835"/>
      <w:bookmarkEnd w:id="1836"/>
      <w:bookmarkEnd w:id="1837"/>
      <w:bookmarkEnd w:id="1838"/>
      <w:bookmarkEnd w:id="1839"/>
    </w:p>
    <w:p w14:paraId="7A908A66" w14:textId="29E0D7B6" w:rsidR="00C1068C" w:rsidRDefault="008D1128" w:rsidP="00C1068C">
      <w:pPr>
        <w:pStyle w:val="Heading5"/>
        <w:rPr>
          <w:lang w:eastAsia="zh-CN"/>
        </w:rPr>
      </w:pPr>
      <w:bookmarkStart w:id="1840" w:name="_Toc85734352"/>
      <w:bookmarkStart w:id="1841" w:name="_Toc89431651"/>
      <w:bookmarkStart w:id="1842" w:name="_Toc97042463"/>
      <w:bookmarkStart w:id="1843" w:name="_Toc97045607"/>
      <w:bookmarkStart w:id="1844" w:name="_Toc97155352"/>
      <w:bookmarkStart w:id="1845" w:name="_Toc100767639"/>
      <w:r>
        <w:rPr>
          <w:lang w:eastAsia="zh-CN"/>
        </w:rPr>
        <w:t>8.4</w:t>
      </w:r>
      <w:r w:rsidR="00C1068C">
        <w:rPr>
          <w:lang w:eastAsia="zh-CN"/>
        </w:rPr>
        <w:t>.5.2.1</w:t>
      </w:r>
      <w:r w:rsidR="00C1068C">
        <w:rPr>
          <w:lang w:eastAsia="zh-CN"/>
        </w:rPr>
        <w:tab/>
        <w:t>Introduction</w:t>
      </w:r>
      <w:bookmarkEnd w:id="1840"/>
      <w:bookmarkEnd w:id="1841"/>
      <w:bookmarkEnd w:id="1842"/>
      <w:bookmarkEnd w:id="1843"/>
      <w:bookmarkEnd w:id="1844"/>
      <w:bookmarkEnd w:id="1845"/>
    </w:p>
    <w:p w14:paraId="161A7527" w14:textId="0328D0E9" w:rsidR="00C1068C" w:rsidRDefault="008D1128" w:rsidP="00C1068C">
      <w:pPr>
        <w:pStyle w:val="Heading5"/>
        <w:rPr>
          <w:lang w:eastAsia="zh-CN"/>
        </w:rPr>
      </w:pPr>
      <w:bookmarkStart w:id="1846" w:name="_Toc85734353"/>
      <w:bookmarkStart w:id="1847" w:name="_Toc89431652"/>
      <w:bookmarkStart w:id="1848" w:name="_Toc97042464"/>
      <w:bookmarkStart w:id="1849" w:name="_Toc97045608"/>
      <w:bookmarkStart w:id="1850" w:name="_Toc97155353"/>
      <w:bookmarkStart w:id="1851" w:name="_Toc100767640"/>
      <w:r>
        <w:rPr>
          <w:lang w:eastAsia="zh-CN"/>
        </w:rPr>
        <w:t>8.4</w:t>
      </w:r>
      <w:r w:rsidR="00C1068C">
        <w:rPr>
          <w:lang w:eastAsia="zh-CN"/>
        </w:rPr>
        <w:t>.5.2.2</w:t>
      </w:r>
      <w:r w:rsidR="00C1068C">
        <w:rPr>
          <w:lang w:eastAsia="zh-CN"/>
        </w:rPr>
        <w:tab/>
        <w:t>Type: ACInfoSubscription</w:t>
      </w:r>
      <w:bookmarkEnd w:id="1846"/>
      <w:bookmarkEnd w:id="1847"/>
      <w:bookmarkEnd w:id="1848"/>
      <w:bookmarkEnd w:id="1849"/>
      <w:bookmarkEnd w:id="1850"/>
      <w:bookmarkEnd w:id="18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1852" w:name="_Toc85734354"/>
      <w:bookmarkStart w:id="1853" w:name="_Toc89431653"/>
      <w:bookmarkStart w:id="1854" w:name="_Toc97042465"/>
      <w:bookmarkStart w:id="1855" w:name="_Toc97045609"/>
      <w:bookmarkStart w:id="1856" w:name="_Toc97155354"/>
      <w:bookmarkStart w:id="1857" w:name="_Toc100767641"/>
      <w:r>
        <w:rPr>
          <w:lang w:eastAsia="zh-CN"/>
        </w:rPr>
        <w:t>8.4</w:t>
      </w:r>
      <w:r w:rsidR="00C1068C">
        <w:rPr>
          <w:lang w:eastAsia="zh-CN"/>
        </w:rPr>
        <w:t>.5.2.3</w:t>
      </w:r>
      <w:r w:rsidR="00C1068C">
        <w:rPr>
          <w:lang w:eastAsia="zh-CN"/>
        </w:rPr>
        <w:tab/>
        <w:t>Type: ACInfoSubscriptionPatch</w:t>
      </w:r>
      <w:bookmarkEnd w:id="1852"/>
      <w:bookmarkEnd w:id="1853"/>
      <w:bookmarkEnd w:id="1854"/>
      <w:bookmarkEnd w:id="1855"/>
      <w:bookmarkEnd w:id="1856"/>
      <w:bookmarkEnd w:id="185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1858" w:name="_Toc85734355"/>
      <w:bookmarkStart w:id="1859" w:name="_Toc89431654"/>
      <w:bookmarkStart w:id="1860" w:name="_Toc97042466"/>
      <w:bookmarkStart w:id="1861" w:name="_Toc97045610"/>
      <w:bookmarkStart w:id="1862" w:name="_Toc97155355"/>
      <w:bookmarkStart w:id="1863" w:name="_Toc10076764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1858"/>
      <w:bookmarkEnd w:id="1859"/>
      <w:bookmarkEnd w:id="1860"/>
      <w:bookmarkEnd w:id="1861"/>
      <w:bookmarkEnd w:id="1862"/>
      <w:bookmarkEnd w:id="186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1864" w:name="_Toc85734356"/>
      <w:bookmarkStart w:id="1865" w:name="_Toc89431655"/>
      <w:bookmarkStart w:id="1866" w:name="_Toc97042467"/>
      <w:bookmarkStart w:id="1867" w:name="_Toc97045611"/>
      <w:bookmarkStart w:id="1868" w:name="_Toc97155356"/>
      <w:bookmarkStart w:id="1869" w:name="_Toc100767643"/>
      <w:r>
        <w:rPr>
          <w:lang w:eastAsia="zh-CN"/>
        </w:rPr>
        <w:t>8.</w:t>
      </w:r>
      <w:r w:rsidR="008D1128">
        <w:rPr>
          <w:lang w:eastAsia="zh-CN"/>
        </w:rPr>
        <w:t>4</w:t>
      </w:r>
      <w:r>
        <w:rPr>
          <w:lang w:eastAsia="zh-CN"/>
        </w:rPr>
        <w:t>.5.2.5</w:t>
      </w:r>
      <w:r>
        <w:rPr>
          <w:lang w:eastAsia="zh-CN"/>
        </w:rPr>
        <w:tab/>
        <w:t>Type: ACInfoNotification</w:t>
      </w:r>
      <w:bookmarkEnd w:id="1864"/>
      <w:bookmarkEnd w:id="1865"/>
      <w:bookmarkEnd w:id="1866"/>
      <w:bookmarkEnd w:id="1867"/>
      <w:bookmarkEnd w:id="1868"/>
      <w:bookmarkEnd w:id="186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1870" w:name="_Toc85734357"/>
      <w:bookmarkStart w:id="1871" w:name="_Toc89431656"/>
      <w:bookmarkStart w:id="1872" w:name="_Toc97042468"/>
      <w:bookmarkStart w:id="1873" w:name="_Toc97045612"/>
      <w:bookmarkStart w:id="1874" w:name="_Toc97155357"/>
      <w:bookmarkStart w:id="1875" w:name="_Toc100767644"/>
      <w:r>
        <w:rPr>
          <w:lang w:eastAsia="zh-CN"/>
        </w:rPr>
        <w:t>8.</w:t>
      </w:r>
      <w:r w:rsidR="008D1128">
        <w:rPr>
          <w:lang w:eastAsia="zh-CN"/>
        </w:rPr>
        <w:t>4</w:t>
      </w:r>
      <w:r>
        <w:rPr>
          <w:lang w:eastAsia="zh-CN"/>
        </w:rPr>
        <w:t>.5.2.6</w:t>
      </w:r>
      <w:r>
        <w:rPr>
          <w:lang w:eastAsia="zh-CN"/>
        </w:rPr>
        <w:tab/>
        <w:t>Type: ACInformation</w:t>
      </w:r>
      <w:bookmarkEnd w:id="1870"/>
      <w:bookmarkEnd w:id="1871"/>
      <w:bookmarkEnd w:id="1872"/>
      <w:bookmarkEnd w:id="1873"/>
      <w:bookmarkEnd w:id="1874"/>
      <w:bookmarkEnd w:id="187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1876" w:name="_Toc85734358"/>
      <w:bookmarkStart w:id="1877" w:name="_Toc89431657"/>
      <w:bookmarkStart w:id="1878" w:name="_Toc97042469"/>
      <w:bookmarkStart w:id="1879" w:name="_Toc97045613"/>
      <w:bookmarkStart w:id="1880" w:name="_Toc97155358"/>
      <w:bookmarkStart w:id="1881" w:name="_Toc100767645"/>
      <w:r>
        <w:rPr>
          <w:lang w:eastAsia="zh-CN"/>
        </w:rPr>
        <w:lastRenderedPageBreak/>
        <w:t>8.</w:t>
      </w:r>
      <w:r w:rsidR="008D1128">
        <w:rPr>
          <w:lang w:eastAsia="zh-CN"/>
        </w:rPr>
        <w:t>4</w:t>
      </w:r>
      <w:r>
        <w:rPr>
          <w:lang w:eastAsia="zh-CN"/>
        </w:rPr>
        <w:t>.5.3</w:t>
      </w:r>
      <w:r>
        <w:rPr>
          <w:lang w:eastAsia="zh-CN"/>
        </w:rPr>
        <w:tab/>
        <w:t>Simple data types and enumerations</w:t>
      </w:r>
      <w:bookmarkEnd w:id="1876"/>
      <w:bookmarkEnd w:id="1877"/>
      <w:bookmarkEnd w:id="1878"/>
      <w:bookmarkEnd w:id="1879"/>
      <w:bookmarkEnd w:id="1880"/>
      <w:bookmarkEnd w:id="188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1882" w:name="_Toc85734359"/>
      <w:bookmarkStart w:id="1883" w:name="_Toc89431658"/>
      <w:bookmarkStart w:id="1884" w:name="_Toc97042470"/>
      <w:bookmarkStart w:id="1885" w:name="_Toc97045614"/>
      <w:bookmarkStart w:id="1886" w:name="_Toc97155359"/>
      <w:bookmarkStart w:id="1887" w:name="_Toc100767646"/>
      <w:r>
        <w:t>8.4</w:t>
      </w:r>
      <w:r w:rsidR="00C1068C">
        <w:t>.6</w:t>
      </w:r>
      <w:r w:rsidR="00C1068C">
        <w:tab/>
        <w:t>Error Handling</w:t>
      </w:r>
      <w:bookmarkEnd w:id="1882"/>
      <w:bookmarkEnd w:id="1883"/>
      <w:bookmarkEnd w:id="1884"/>
      <w:bookmarkEnd w:id="1885"/>
      <w:bookmarkEnd w:id="1886"/>
      <w:bookmarkEnd w:id="1887"/>
    </w:p>
    <w:p w14:paraId="3842EAC4" w14:textId="54877604" w:rsidR="00C1068C" w:rsidRDefault="00C1068C" w:rsidP="00C1068C"/>
    <w:p w14:paraId="732DCF8B" w14:textId="297538D6" w:rsidR="00CE7F7F" w:rsidRDefault="00CE7F7F" w:rsidP="00CE7F7F">
      <w:pPr>
        <w:pStyle w:val="Heading4"/>
      </w:pPr>
      <w:bookmarkStart w:id="1888" w:name="_Toc96843454"/>
      <w:bookmarkStart w:id="1889" w:name="_Toc96844429"/>
      <w:bookmarkStart w:id="1890" w:name="_Toc97039983"/>
      <w:bookmarkStart w:id="1891" w:name="_Toc100767647"/>
      <w:r>
        <w:t>8.4.6.1</w:t>
      </w:r>
      <w:r>
        <w:tab/>
        <w:t>General</w:t>
      </w:r>
      <w:bookmarkEnd w:id="1888"/>
      <w:bookmarkEnd w:id="1889"/>
      <w:bookmarkEnd w:id="1890"/>
      <w:bookmarkEnd w:id="189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1892" w:name="_Toc96843455"/>
      <w:bookmarkStart w:id="1893" w:name="_Toc96844430"/>
      <w:bookmarkStart w:id="1894" w:name="_Toc97039984"/>
      <w:bookmarkStart w:id="1895" w:name="_Toc100767648"/>
      <w:r>
        <w:t>8.4.6.2</w:t>
      </w:r>
      <w:r>
        <w:tab/>
        <w:t>Protocol Errors</w:t>
      </w:r>
      <w:bookmarkEnd w:id="1892"/>
      <w:bookmarkEnd w:id="1893"/>
      <w:bookmarkEnd w:id="1894"/>
      <w:bookmarkEnd w:id="189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1896" w:name="_Toc96843456"/>
      <w:bookmarkStart w:id="1897" w:name="_Toc96844431"/>
      <w:bookmarkStart w:id="1898" w:name="_Toc97039985"/>
      <w:bookmarkStart w:id="1899" w:name="_Toc100767649"/>
      <w:r>
        <w:t>8.4.6.3</w:t>
      </w:r>
      <w:r>
        <w:tab/>
        <w:t>Application Errors</w:t>
      </w:r>
      <w:bookmarkEnd w:id="1896"/>
      <w:bookmarkEnd w:id="1897"/>
      <w:bookmarkEnd w:id="1898"/>
      <w:bookmarkEnd w:id="1899"/>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8C579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C06BA" w14:textId="77777777" w:rsidR="00CE7F7F" w:rsidRDefault="00CE7F7F" w:rsidP="008C579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5B02FB" w14:textId="77777777" w:rsidR="00CE7F7F" w:rsidRDefault="00CE7F7F" w:rsidP="008C579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8C5791">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2401D303" w14:textId="77777777" w:rsidR="00CE7F7F" w:rsidRDefault="00CE7F7F" w:rsidP="008C5791">
            <w:pPr>
              <w:pStyle w:val="TAL"/>
            </w:pPr>
            <w:r w:rsidRPr="00B4182F">
              <w:t>REGISTRATION_REQUIRED</w:t>
            </w:r>
          </w:p>
        </w:tc>
        <w:tc>
          <w:tcPr>
            <w:tcW w:w="1701" w:type="dxa"/>
            <w:tcBorders>
              <w:top w:val="single" w:sz="4" w:space="0" w:color="auto"/>
              <w:left w:val="single" w:sz="4" w:space="0" w:color="auto"/>
              <w:bottom w:val="single" w:sz="4" w:space="0" w:color="auto"/>
              <w:right w:val="single" w:sz="4" w:space="0" w:color="auto"/>
            </w:tcBorders>
            <w:vAlign w:val="center"/>
          </w:tcPr>
          <w:p w14:paraId="7508E5FD" w14:textId="77777777" w:rsidR="00CE7F7F" w:rsidRDefault="00CE7F7F" w:rsidP="008C5791">
            <w:pPr>
              <w:pStyle w:val="TAL"/>
            </w:pPr>
            <w:r w:rsidRPr="003A6FA9">
              <w:rPr>
                <w:lang w:eastAsia="zh-CN"/>
              </w:rPr>
              <w:t>403 Forbidden</w:t>
            </w:r>
          </w:p>
        </w:tc>
        <w:tc>
          <w:tcPr>
            <w:tcW w:w="5456" w:type="dxa"/>
            <w:tcBorders>
              <w:top w:val="single" w:sz="4" w:space="0" w:color="auto"/>
              <w:left w:val="single" w:sz="4" w:space="0" w:color="auto"/>
              <w:bottom w:val="single" w:sz="4" w:space="0" w:color="auto"/>
              <w:right w:val="single" w:sz="4" w:space="0" w:color="auto"/>
            </w:tcBorders>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1900" w:name="_Toc85734360"/>
      <w:bookmarkStart w:id="1901" w:name="_Toc89431659"/>
      <w:bookmarkStart w:id="1902" w:name="_Toc97042471"/>
      <w:bookmarkStart w:id="1903" w:name="_Toc97045615"/>
      <w:bookmarkStart w:id="1904" w:name="_Toc97155360"/>
      <w:bookmarkStart w:id="1905" w:name="_Toc100767650"/>
      <w:r>
        <w:t>8.4</w:t>
      </w:r>
      <w:r w:rsidR="00C1068C">
        <w:t>.7</w:t>
      </w:r>
      <w:r w:rsidR="00C1068C">
        <w:tab/>
        <w:t>Feature negotiation</w:t>
      </w:r>
      <w:bookmarkEnd w:id="1900"/>
      <w:bookmarkEnd w:id="1901"/>
      <w:bookmarkEnd w:id="1902"/>
      <w:bookmarkEnd w:id="1903"/>
      <w:bookmarkEnd w:id="1904"/>
      <w:bookmarkEnd w:id="190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1906" w:name="_Toc65839228"/>
      <w:bookmarkStart w:id="1907" w:name="_Toc85734361"/>
      <w:bookmarkStart w:id="1908" w:name="_Toc89431660"/>
      <w:bookmarkStart w:id="1909" w:name="_Toc97042472"/>
      <w:bookmarkStart w:id="1910" w:name="_Toc97045616"/>
      <w:bookmarkStart w:id="1911" w:name="_Toc97155361"/>
      <w:bookmarkStart w:id="1912" w:name="_Toc100767651"/>
      <w:r>
        <w:t>8.5</w:t>
      </w:r>
      <w:r>
        <w:tab/>
        <w:t>Eees_SessionWithQoS API</w:t>
      </w:r>
      <w:bookmarkEnd w:id="1906"/>
      <w:bookmarkEnd w:id="1907"/>
      <w:bookmarkEnd w:id="1908"/>
      <w:bookmarkEnd w:id="1909"/>
      <w:bookmarkEnd w:id="1910"/>
      <w:bookmarkEnd w:id="1911"/>
      <w:bookmarkEnd w:id="1912"/>
    </w:p>
    <w:p w14:paraId="15F9B120" w14:textId="3A6D2E5A" w:rsidR="00AD269B" w:rsidRDefault="00AD269B" w:rsidP="00AD269B">
      <w:pPr>
        <w:pStyle w:val="Heading3"/>
      </w:pPr>
      <w:bookmarkStart w:id="1913" w:name="_Toc65839229"/>
      <w:bookmarkStart w:id="1914" w:name="_Toc85734362"/>
      <w:bookmarkStart w:id="1915" w:name="_Toc89431661"/>
      <w:bookmarkStart w:id="1916" w:name="_Toc97042473"/>
      <w:bookmarkStart w:id="1917" w:name="_Toc97045617"/>
      <w:bookmarkStart w:id="1918" w:name="_Toc97155362"/>
      <w:bookmarkStart w:id="1919" w:name="_Toc100767652"/>
      <w:r>
        <w:t>8.5.1</w:t>
      </w:r>
      <w:r>
        <w:tab/>
      </w:r>
      <w:bookmarkEnd w:id="1913"/>
      <w:bookmarkEnd w:id="1914"/>
      <w:r w:rsidR="004F0C39">
        <w:t>Introduction</w:t>
      </w:r>
      <w:bookmarkEnd w:id="1915"/>
      <w:bookmarkEnd w:id="1916"/>
      <w:bookmarkEnd w:id="1917"/>
      <w:bookmarkEnd w:id="1918"/>
      <w:bookmarkEnd w:id="1919"/>
    </w:p>
    <w:p w14:paraId="270CE115" w14:textId="115345B7" w:rsidR="00AD269B" w:rsidRDefault="00AD269B" w:rsidP="00AD269B">
      <w:pPr>
        <w:rPr>
          <w:noProof/>
          <w:lang w:eastAsia="zh-CN"/>
        </w:rPr>
      </w:pPr>
      <w:bookmarkStart w:id="1920"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lastRenderedPageBreak/>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1921" w:name="_Toc85734363"/>
      <w:bookmarkStart w:id="1922" w:name="_Toc89431662"/>
      <w:bookmarkStart w:id="1923" w:name="_Toc97042474"/>
      <w:bookmarkStart w:id="1924" w:name="_Toc97045618"/>
      <w:bookmarkStart w:id="1925" w:name="_Toc97155363"/>
      <w:bookmarkStart w:id="1926" w:name="_Toc100767653"/>
      <w:r>
        <w:t>8.5.2</w:t>
      </w:r>
      <w:r>
        <w:tab/>
        <w:t>Resources</w:t>
      </w:r>
      <w:bookmarkEnd w:id="1920"/>
      <w:bookmarkEnd w:id="1921"/>
      <w:bookmarkEnd w:id="1922"/>
      <w:bookmarkEnd w:id="1923"/>
      <w:bookmarkEnd w:id="1924"/>
      <w:bookmarkEnd w:id="1925"/>
      <w:bookmarkEnd w:id="1926"/>
    </w:p>
    <w:p w14:paraId="421C4208" w14:textId="752A4B23" w:rsidR="00AD269B" w:rsidRDefault="00AD269B" w:rsidP="00AD269B">
      <w:pPr>
        <w:pStyle w:val="Heading4"/>
      </w:pPr>
      <w:bookmarkStart w:id="1927" w:name="_Toc65839231"/>
      <w:bookmarkStart w:id="1928" w:name="_Toc85734364"/>
      <w:bookmarkStart w:id="1929" w:name="_Toc89431663"/>
      <w:bookmarkStart w:id="1930" w:name="_Toc97042475"/>
      <w:bookmarkStart w:id="1931" w:name="_Toc97045619"/>
      <w:bookmarkStart w:id="1932" w:name="_Toc97155364"/>
      <w:bookmarkStart w:id="1933" w:name="_Toc100767654"/>
      <w:r>
        <w:t>8.5.2.1</w:t>
      </w:r>
      <w:r>
        <w:tab/>
        <w:t>Overview</w:t>
      </w:r>
      <w:bookmarkEnd w:id="1927"/>
      <w:bookmarkEnd w:id="1928"/>
      <w:bookmarkEnd w:id="1929"/>
      <w:bookmarkEnd w:id="1930"/>
      <w:bookmarkEnd w:id="1931"/>
      <w:bookmarkEnd w:id="1932"/>
      <w:bookmarkEnd w:id="1933"/>
    </w:p>
    <w:p w14:paraId="2EADF068" w14:textId="23B32001" w:rsidR="00521860" w:rsidRDefault="00521860" w:rsidP="00AD269B">
      <w:pPr>
        <w:pStyle w:val="TH"/>
      </w:pPr>
      <w:r w:rsidRPr="00E73566">
        <w:object w:dxaOrig="6697" w:dyaOrig="4069" w14:anchorId="79DB7A00">
          <v:shape id="_x0000_i1030" type="#_x0000_t75" style="width:336pt;height:203.45pt" o:ole="">
            <v:imagedata r:id="rId22" o:title=""/>
          </v:shape>
          <o:OLEObject Type="Embed" ProgID="Visio.Drawing.11" ShapeID="_x0000_i1030" DrawAspect="Content" ObjectID="_171138054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1934" w:name="_Toc65839232"/>
      <w:bookmarkStart w:id="1935" w:name="_Toc85734365"/>
      <w:bookmarkStart w:id="1936" w:name="_Toc89431664"/>
      <w:bookmarkStart w:id="1937" w:name="_Toc97042476"/>
      <w:bookmarkStart w:id="1938" w:name="_Toc97045620"/>
      <w:bookmarkStart w:id="1939" w:name="_Toc97155365"/>
      <w:bookmarkStart w:id="1940" w:name="_Toc100767655"/>
      <w:r>
        <w:t>8.</w:t>
      </w:r>
      <w:r w:rsidR="004D4A70">
        <w:t>5</w:t>
      </w:r>
      <w:r>
        <w:t>.2.2</w:t>
      </w:r>
      <w:r>
        <w:tab/>
        <w:t>Resource</w:t>
      </w:r>
      <w:r w:rsidRPr="00831458">
        <w:t xml:space="preserve">: </w:t>
      </w:r>
      <w:bookmarkEnd w:id="1934"/>
      <w:r>
        <w:t>Sessions with QoS</w:t>
      </w:r>
      <w:bookmarkEnd w:id="1935"/>
      <w:bookmarkEnd w:id="1936"/>
      <w:bookmarkEnd w:id="1937"/>
      <w:bookmarkEnd w:id="1938"/>
      <w:bookmarkEnd w:id="1939"/>
      <w:bookmarkEnd w:id="1940"/>
      <w:r>
        <w:t xml:space="preserve"> </w:t>
      </w:r>
    </w:p>
    <w:p w14:paraId="34A6222B" w14:textId="30A98EE1" w:rsidR="00AD269B" w:rsidRPr="00C14CE6" w:rsidRDefault="00AD269B" w:rsidP="00AD269B">
      <w:pPr>
        <w:pStyle w:val="Heading5"/>
        <w:rPr>
          <w:lang w:eastAsia="zh-CN"/>
        </w:rPr>
      </w:pPr>
      <w:bookmarkStart w:id="1941" w:name="_Toc65839233"/>
      <w:bookmarkStart w:id="1942" w:name="_Toc85734366"/>
      <w:bookmarkStart w:id="1943" w:name="_Toc89431665"/>
      <w:bookmarkStart w:id="1944" w:name="_Toc97042477"/>
      <w:bookmarkStart w:id="1945" w:name="_Toc97045621"/>
      <w:bookmarkStart w:id="1946" w:name="_Toc97155366"/>
      <w:bookmarkStart w:id="1947" w:name="_Toc100767656"/>
      <w:r>
        <w:rPr>
          <w:lang w:eastAsia="zh-CN"/>
        </w:rPr>
        <w:t>8.</w:t>
      </w:r>
      <w:r w:rsidR="004D4A70">
        <w:rPr>
          <w:lang w:eastAsia="zh-CN"/>
        </w:rPr>
        <w:t>5</w:t>
      </w:r>
      <w:r>
        <w:rPr>
          <w:lang w:eastAsia="zh-CN"/>
        </w:rPr>
        <w:t>.2.2.1</w:t>
      </w:r>
      <w:r>
        <w:rPr>
          <w:lang w:eastAsia="zh-CN"/>
        </w:rPr>
        <w:tab/>
        <w:t>Description</w:t>
      </w:r>
      <w:bookmarkEnd w:id="1941"/>
      <w:bookmarkEnd w:id="1942"/>
      <w:bookmarkEnd w:id="1943"/>
      <w:bookmarkEnd w:id="1944"/>
      <w:bookmarkEnd w:id="1945"/>
      <w:bookmarkEnd w:id="1946"/>
      <w:bookmarkEnd w:id="1947"/>
    </w:p>
    <w:p w14:paraId="6479A9CE" w14:textId="77777777" w:rsidR="00AD269B" w:rsidRPr="00AD3B51" w:rsidRDefault="00AD269B" w:rsidP="00AD269B">
      <w:pPr>
        <w:rPr>
          <w:lang w:eastAsia="zh-CN"/>
        </w:rPr>
      </w:pPr>
      <w:bookmarkStart w:id="194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1949" w:name="_Toc85734367"/>
      <w:bookmarkStart w:id="1950" w:name="_Toc89431666"/>
      <w:bookmarkStart w:id="1951" w:name="_Toc97042478"/>
      <w:bookmarkStart w:id="1952" w:name="_Toc97045622"/>
      <w:bookmarkStart w:id="1953" w:name="_Toc97155367"/>
      <w:bookmarkStart w:id="1954" w:name="_Toc100767657"/>
      <w:r>
        <w:rPr>
          <w:lang w:eastAsia="zh-CN"/>
        </w:rPr>
        <w:lastRenderedPageBreak/>
        <w:t>8.</w:t>
      </w:r>
      <w:r w:rsidR="004D4A70">
        <w:rPr>
          <w:lang w:eastAsia="zh-CN"/>
        </w:rPr>
        <w:t>5</w:t>
      </w:r>
      <w:r>
        <w:rPr>
          <w:lang w:eastAsia="zh-CN"/>
        </w:rPr>
        <w:t>.2.2.2</w:t>
      </w:r>
      <w:r>
        <w:rPr>
          <w:lang w:eastAsia="zh-CN"/>
        </w:rPr>
        <w:tab/>
        <w:t>Resource Definition</w:t>
      </w:r>
      <w:bookmarkEnd w:id="1948"/>
      <w:bookmarkEnd w:id="1949"/>
      <w:bookmarkEnd w:id="1950"/>
      <w:bookmarkEnd w:id="1951"/>
      <w:bookmarkEnd w:id="1952"/>
      <w:bookmarkEnd w:id="1953"/>
      <w:bookmarkEnd w:id="1954"/>
    </w:p>
    <w:p w14:paraId="457D922E" w14:textId="4A6CA664" w:rsidR="00AD269B" w:rsidRDefault="00AD269B" w:rsidP="00AD269B">
      <w:pPr>
        <w:rPr>
          <w:lang w:eastAsia="zh-CN"/>
        </w:rPr>
      </w:pPr>
      <w:bookmarkStart w:id="195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1956" w:name="_Toc85734368"/>
      <w:bookmarkStart w:id="1957" w:name="_Toc89431667"/>
      <w:bookmarkStart w:id="1958" w:name="_Toc97042479"/>
      <w:bookmarkStart w:id="1959" w:name="_Toc97045623"/>
      <w:bookmarkStart w:id="1960" w:name="_Toc97155368"/>
      <w:bookmarkStart w:id="1961" w:name="_Toc100767658"/>
      <w:r>
        <w:rPr>
          <w:lang w:eastAsia="zh-CN"/>
        </w:rPr>
        <w:t>8.</w:t>
      </w:r>
      <w:r w:rsidR="00E26693">
        <w:rPr>
          <w:lang w:eastAsia="zh-CN"/>
        </w:rPr>
        <w:t>5</w:t>
      </w:r>
      <w:r>
        <w:rPr>
          <w:lang w:eastAsia="zh-CN"/>
        </w:rPr>
        <w:t>.2.2.3</w:t>
      </w:r>
      <w:r>
        <w:rPr>
          <w:lang w:eastAsia="zh-CN"/>
        </w:rPr>
        <w:tab/>
        <w:t>Resource Standard Methods</w:t>
      </w:r>
      <w:bookmarkEnd w:id="1955"/>
      <w:bookmarkEnd w:id="1956"/>
      <w:bookmarkEnd w:id="1957"/>
      <w:bookmarkEnd w:id="1958"/>
      <w:bookmarkEnd w:id="1959"/>
      <w:bookmarkEnd w:id="1960"/>
      <w:bookmarkEnd w:id="1961"/>
    </w:p>
    <w:p w14:paraId="35F1657F" w14:textId="36B8DEEE" w:rsidR="00AD269B" w:rsidRDefault="00AD269B" w:rsidP="00AD269B">
      <w:pPr>
        <w:pStyle w:val="Heading6"/>
        <w:rPr>
          <w:lang w:eastAsia="zh-CN"/>
        </w:rPr>
      </w:pPr>
      <w:bookmarkStart w:id="1962" w:name="_Toc85734369"/>
      <w:bookmarkStart w:id="1963" w:name="_Toc89431668"/>
      <w:bookmarkStart w:id="1964" w:name="_Toc97042480"/>
      <w:bookmarkStart w:id="1965" w:name="_Toc97045624"/>
      <w:bookmarkStart w:id="1966" w:name="_Toc97155369"/>
      <w:bookmarkStart w:id="1967" w:name="_Toc100767659"/>
      <w:bookmarkStart w:id="1968" w:name="_Toc65839242"/>
      <w:r>
        <w:rPr>
          <w:lang w:eastAsia="zh-CN"/>
        </w:rPr>
        <w:t>8.</w:t>
      </w:r>
      <w:r w:rsidR="00E26693">
        <w:rPr>
          <w:lang w:eastAsia="zh-CN"/>
        </w:rPr>
        <w:t>5</w:t>
      </w:r>
      <w:r>
        <w:rPr>
          <w:lang w:eastAsia="zh-CN"/>
        </w:rPr>
        <w:t>.2.2.3.1</w:t>
      </w:r>
      <w:r>
        <w:rPr>
          <w:lang w:eastAsia="zh-CN"/>
        </w:rPr>
        <w:tab/>
        <w:t>POST</w:t>
      </w:r>
      <w:bookmarkEnd w:id="1962"/>
      <w:bookmarkEnd w:id="1963"/>
      <w:bookmarkEnd w:id="1964"/>
      <w:bookmarkEnd w:id="1965"/>
      <w:bookmarkEnd w:id="1966"/>
      <w:bookmarkEnd w:id="196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1A8835E3"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 xml:space="preserve">5.2.6-1 of </w:t>
            </w:r>
            <w:r w:rsidR="007876EC">
              <w:t>TS</w:t>
            </w:r>
            <w:r w:rsidRPr="0001502C">
              <w:t> 29.122 [</w:t>
            </w:r>
            <w:r>
              <w:t>6</w:t>
            </w:r>
            <w:r w:rsidRPr="0001502C">
              <w:t>]</w:t>
            </w:r>
            <w:r w:rsidRPr="0016361A">
              <w:t xml:space="preserve"> also apply.</w:t>
            </w:r>
          </w:p>
        </w:tc>
      </w:tr>
    </w:tbl>
    <w:p w14:paraId="178A0B4D" w14:textId="77777777" w:rsidR="00AD269B" w:rsidRPr="003F67CB" w:rsidRDefault="00AD269B" w:rsidP="00AD269B"/>
    <w:p w14:paraId="25E04EBC" w14:textId="3AD75255" w:rsidR="00AD269B" w:rsidRPr="00A04126" w:rsidRDefault="001E5976" w:rsidP="00AD269B">
      <w:pPr>
        <w:pStyle w:val="TH"/>
        <w:rPr>
          <w:rFonts w:cs="Arial"/>
        </w:rPr>
      </w:pPr>
      <w:r>
        <w:t>Table </w:t>
      </w:r>
      <w:r w:rsidR="00AD269B">
        <w:t>8.</w:t>
      </w:r>
      <w:r w:rsidR="00E26693">
        <w:t>5</w:t>
      </w:r>
      <w:r w:rsidR="00AD269B">
        <w:t>.2.2.3.1</w:t>
      </w:r>
      <w:r w:rsidR="00AD269B" w:rsidRPr="00A04126">
        <w:t xml:space="preserve">-4: Headers supported by the </w:t>
      </w:r>
      <w:r w:rsidR="00AD269B">
        <w:t>POST</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17E64B0"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 xml:space="preserve">-5: Headers supported by the </w:t>
      </w:r>
      <w:r w:rsidR="00AD269B">
        <w:t>201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18E99DAA" w:rsidR="00AD269B" w:rsidRPr="00A04126" w:rsidRDefault="001E5976" w:rsidP="00AD269B">
      <w:pPr>
        <w:pStyle w:val="TH"/>
      </w:pPr>
      <w:r w:rsidRPr="00A04126">
        <w:lastRenderedPageBreak/>
        <w:t>Table</w:t>
      </w:r>
      <w:r>
        <w:t> </w:t>
      </w:r>
      <w:r w:rsidR="00AD269B">
        <w:t>8.</w:t>
      </w:r>
      <w:r w:rsidR="00E26693">
        <w:t>5</w:t>
      </w:r>
      <w:r w:rsidR="00AD269B">
        <w:t>.2.2.3.1</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1969" w:name="_Toc85734370"/>
      <w:bookmarkStart w:id="1970" w:name="_Toc89431669"/>
      <w:bookmarkStart w:id="1971" w:name="_Toc97042481"/>
      <w:bookmarkStart w:id="1972" w:name="_Toc97045625"/>
      <w:bookmarkStart w:id="1973" w:name="_Toc97155370"/>
      <w:bookmarkStart w:id="1974" w:name="_Toc100767660"/>
      <w:r>
        <w:rPr>
          <w:lang w:eastAsia="zh-CN"/>
        </w:rPr>
        <w:t>8.5.2.2.3.2</w:t>
      </w:r>
      <w:r>
        <w:rPr>
          <w:lang w:eastAsia="zh-CN"/>
        </w:rPr>
        <w:tab/>
        <w:t>GET</w:t>
      </w:r>
      <w:bookmarkEnd w:id="1969"/>
      <w:bookmarkEnd w:id="1970"/>
      <w:bookmarkEnd w:id="1971"/>
      <w:bookmarkEnd w:id="1972"/>
      <w:bookmarkEnd w:id="1973"/>
      <w:bookmarkEnd w:id="197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CD57970" w:rsidR="00A20B38" w:rsidRDefault="00A20B38" w:rsidP="001534A2"/>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24A0BB02"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 xml:space="preserve">5.2.6-1 of </w:t>
            </w:r>
            <w:r w:rsidR="007876EC">
              <w:t>TS</w:t>
            </w:r>
            <w:r w:rsidRPr="0001502C">
              <w:t> 29.122 [</w:t>
            </w:r>
            <w:r>
              <w:t>6</w:t>
            </w:r>
            <w:r w:rsidRPr="0001502C">
              <w:t>]</w:t>
            </w:r>
            <w:r w:rsidRPr="0016361A">
              <w:t xml:space="preserve"> also apply.</w:t>
            </w:r>
          </w:p>
        </w:tc>
      </w:tr>
    </w:tbl>
    <w:p w14:paraId="1CBADFB4" w14:textId="77777777" w:rsidR="00A20B38" w:rsidRDefault="00A20B38" w:rsidP="00A20B38"/>
    <w:p w14:paraId="4824C78B" w14:textId="33EAC998" w:rsidR="00A20B38" w:rsidRPr="00A04126" w:rsidRDefault="001E5976" w:rsidP="00A20B38">
      <w:pPr>
        <w:pStyle w:val="TH"/>
        <w:rPr>
          <w:rFonts w:cs="Arial"/>
        </w:rPr>
      </w:pPr>
      <w:r>
        <w:t>Table </w:t>
      </w:r>
      <w:r w:rsidR="00A20B38">
        <w:t>8.5.2.2.3.2</w:t>
      </w:r>
      <w:r w:rsidR="00A20B38" w:rsidRPr="00A04126">
        <w:t xml:space="preserve">-4: Headers supported by the </w:t>
      </w:r>
      <w:r w:rsidR="00A20B38">
        <w:t>GET</w:t>
      </w:r>
      <w:r w:rsidR="00A20B38"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14499C5" w:rsidR="00A20B38" w:rsidRPr="00A04126" w:rsidRDefault="001E5976" w:rsidP="00A20B38">
      <w:pPr>
        <w:pStyle w:val="TH"/>
        <w:rPr>
          <w:rFonts w:cs="Arial"/>
        </w:rPr>
      </w:pPr>
      <w:r w:rsidRPr="00A04126">
        <w:t>Table</w:t>
      </w:r>
      <w:r>
        <w:t> </w:t>
      </w:r>
      <w:r w:rsidR="00A20B38">
        <w:t>8.5.2.2.3.2</w:t>
      </w:r>
      <w:r w:rsidR="00A20B38" w:rsidRPr="00A04126">
        <w:t xml:space="preserve">-5: Headers supported by the </w:t>
      </w:r>
      <w:r w:rsidR="00A20B38">
        <w:t>GET response code</w:t>
      </w:r>
      <w:r w:rsidR="00A20B38"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4FCBF454" w:rsidR="00A20B38" w:rsidRPr="00A04126" w:rsidRDefault="001E5976" w:rsidP="00A20B38">
      <w:pPr>
        <w:pStyle w:val="TH"/>
      </w:pPr>
      <w:r w:rsidRPr="00A04126">
        <w:t>Table</w:t>
      </w:r>
      <w:r>
        <w:t> </w:t>
      </w:r>
      <w:r w:rsidR="00A20B38">
        <w:t>8.5.2.2.3.2</w:t>
      </w:r>
      <w:r w:rsidR="00A20B38"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1975" w:name="_Toc85734371"/>
      <w:bookmarkStart w:id="1976" w:name="_Toc89431670"/>
      <w:bookmarkStart w:id="1977" w:name="_Toc97042482"/>
      <w:bookmarkStart w:id="1978" w:name="_Toc97045626"/>
      <w:bookmarkStart w:id="1979" w:name="_Toc97155371"/>
      <w:bookmarkStart w:id="1980" w:name="_Toc100767661"/>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1975"/>
      <w:bookmarkEnd w:id="1976"/>
      <w:bookmarkEnd w:id="1977"/>
      <w:bookmarkEnd w:id="1978"/>
      <w:bookmarkEnd w:id="1979"/>
      <w:bookmarkEnd w:id="1980"/>
    </w:p>
    <w:p w14:paraId="5CEC88CC" w14:textId="77777777" w:rsidR="00AD269B" w:rsidRDefault="00AD269B" w:rsidP="00AD269B">
      <w:r>
        <w:t>None.</w:t>
      </w:r>
    </w:p>
    <w:p w14:paraId="7948F237" w14:textId="4118A0C9" w:rsidR="00AD269B" w:rsidRDefault="00AD269B" w:rsidP="00AD269B">
      <w:pPr>
        <w:pStyle w:val="Heading4"/>
      </w:pPr>
      <w:bookmarkStart w:id="1981" w:name="_Toc85734372"/>
      <w:bookmarkStart w:id="1982" w:name="_Toc89431671"/>
      <w:bookmarkStart w:id="1983" w:name="_Toc97042483"/>
      <w:bookmarkStart w:id="1984" w:name="_Toc97045627"/>
      <w:bookmarkStart w:id="1985" w:name="_Toc97155372"/>
      <w:bookmarkStart w:id="1986" w:name="_Toc100767662"/>
      <w:bookmarkStart w:id="1987" w:name="_Toc65839248"/>
      <w:bookmarkEnd w:id="1968"/>
      <w:r>
        <w:t>8.</w:t>
      </w:r>
      <w:r w:rsidR="00E26693">
        <w:t>5</w:t>
      </w:r>
      <w:r>
        <w:t>.2.3</w:t>
      </w:r>
      <w:r>
        <w:tab/>
        <w:t>Resource</w:t>
      </w:r>
      <w:r w:rsidRPr="00831458">
        <w:t xml:space="preserve">: </w:t>
      </w:r>
      <w:r>
        <w:t>Individual Session with QoS</w:t>
      </w:r>
      <w:bookmarkEnd w:id="1981"/>
      <w:bookmarkEnd w:id="1982"/>
      <w:bookmarkEnd w:id="1983"/>
      <w:bookmarkEnd w:id="1984"/>
      <w:bookmarkEnd w:id="1985"/>
      <w:bookmarkEnd w:id="1986"/>
    </w:p>
    <w:p w14:paraId="7E812EB3" w14:textId="1405F524" w:rsidR="00AD269B" w:rsidRPr="00C14CE6" w:rsidRDefault="00AD269B" w:rsidP="00AD269B">
      <w:pPr>
        <w:pStyle w:val="Heading5"/>
        <w:rPr>
          <w:lang w:eastAsia="zh-CN"/>
        </w:rPr>
      </w:pPr>
      <w:bookmarkStart w:id="1988" w:name="_Toc85734373"/>
      <w:bookmarkStart w:id="1989" w:name="_Toc89431672"/>
      <w:bookmarkStart w:id="1990" w:name="_Toc97042484"/>
      <w:bookmarkStart w:id="1991" w:name="_Toc97045628"/>
      <w:bookmarkStart w:id="1992" w:name="_Toc97155373"/>
      <w:bookmarkStart w:id="1993" w:name="_Toc100767663"/>
      <w:r>
        <w:rPr>
          <w:lang w:eastAsia="zh-CN"/>
        </w:rPr>
        <w:t>8.</w:t>
      </w:r>
      <w:r w:rsidR="00E26693">
        <w:rPr>
          <w:lang w:eastAsia="zh-CN"/>
        </w:rPr>
        <w:t>5</w:t>
      </w:r>
      <w:r>
        <w:rPr>
          <w:lang w:eastAsia="zh-CN"/>
        </w:rPr>
        <w:t>.2.3.1</w:t>
      </w:r>
      <w:r>
        <w:rPr>
          <w:lang w:eastAsia="zh-CN"/>
        </w:rPr>
        <w:tab/>
        <w:t>Description</w:t>
      </w:r>
      <w:bookmarkEnd w:id="1988"/>
      <w:bookmarkEnd w:id="1989"/>
      <w:bookmarkEnd w:id="1990"/>
      <w:bookmarkEnd w:id="1991"/>
      <w:bookmarkEnd w:id="1992"/>
      <w:bookmarkEnd w:id="1993"/>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1994" w:name="_Toc85734374"/>
      <w:bookmarkStart w:id="1995" w:name="_Toc89431673"/>
      <w:bookmarkStart w:id="1996" w:name="_Toc97042485"/>
      <w:bookmarkStart w:id="1997" w:name="_Toc97045629"/>
      <w:bookmarkStart w:id="1998" w:name="_Toc97155374"/>
      <w:bookmarkStart w:id="1999" w:name="_Toc100767664"/>
      <w:r>
        <w:rPr>
          <w:lang w:eastAsia="zh-CN"/>
        </w:rPr>
        <w:t>8.</w:t>
      </w:r>
      <w:r w:rsidR="00E26693">
        <w:rPr>
          <w:lang w:eastAsia="zh-CN"/>
        </w:rPr>
        <w:t>5</w:t>
      </w:r>
      <w:r>
        <w:rPr>
          <w:lang w:eastAsia="zh-CN"/>
        </w:rPr>
        <w:t>.2.3.2</w:t>
      </w:r>
      <w:r>
        <w:rPr>
          <w:lang w:eastAsia="zh-CN"/>
        </w:rPr>
        <w:tab/>
        <w:t>Resource Definition</w:t>
      </w:r>
      <w:bookmarkEnd w:id="1994"/>
      <w:bookmarkEnd w:id="1995"/>
      <w:bookmarkEnd w:id="1996"/>
      <w:bookmarkEnd w:id="1997"/>
      <w:bookmarkEnd w:id="1998"/>
      <w:bookmarkEnd w:id="199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000" w:name="_Toc85734375"/>
      <w:bookmarkStart w:id="2001" w:name="_Toc89431674"/>
      <w:bookmarkStart w:id="2002" w:name="_Toc97042486"/>
      <w:bookmarkStart w:id="2003" w:name="_Toc97045630"/>
      <w:bookmarkStart w:id="2004" w:name="_Toc97155375"/>
      <w:bookmarkStart w:id="2005" w:name="_Toc100767665"/>
      <w:r>
        <w:rPr>
          <w:lang w:eastAsia="zh-CN"/>
        </w:rPr>
        <w:t>8.</w:t>
      </w:r>
      <w:r w:rsidR="00E26693">
        <w:rPr>
          <w:lang w:eastAsia="zh-CN"/>
        </w:rPr>
        <w:t>5</w:t>
      </w:r>
      <w:r>
        <w:rPr>
          <w:lang w:eastAsia="zh-CN"/>
        </w:rPr>
        <w:t>.2.3.3</w:t>
      </w:r>
      <w:r>
        <w:rPr>
          <w:lang w:eastAsia="zh-CN"/>
        </w:rPr>
        <w:tab/>
        <w:t>Resource Standard Methods</w:t>
      </w:r>
      <w:bookmarkEnd w:id="2000"/>
      <w:bookmarkEnd w:id="2001"/>
      <w:bookmarkEnd w:id="2002"/>
      <w:bookmarkEnd w:id="2003"/>
      <w:bookmarkEnd w:id="2004"/>
      <w:bookmarkEnd w:id="2005"/>
    </w:p>
    <w:p w14:paraId="686ACE98" w14:textId="2AB904F8" w:rsidR="00AD269B" w:rsidRDefault="00AD269B" w:rsidP="00AD269B">
      <w:pPr>
        <w:pStyle w:val="Heading6"/>
        <w:rPr>
          <w:lang w:eastAsia="zh-CN"/>
        </w:rPr>
      </w:pPr>
      <w:bookmarkStart w:id="2006" w:name="_Toc85734376"/>
      <w:bookmarkStart w:id="2007" w:name="_Toc89431675"/>
      <w:bookmarkStart w:id="2008" w:name="_Toc97042487"/>
      <w:bookmarkStart w:id="2009" w:name="_Toc97045631"/>
      <w:bookmarkStart w:id="2010" w:name="_Toc97155376"/>
      <w:bookmarkStart w:id="2011" w:name="_Toc100767666"/>
      <w:r>
        <w:rPr>
          <w:lang w:eastAsia="zh-CN"/>
        </w:rPr>
        <w:t>8.</w:t>
      </w:r>
      <w:r w:rsidR="00E26693">
        <w:rPr>
          <w:lang w:eastAsia="zh-CN"/>
        </w:rPr>
        <w:t>5</w:t>
      </w:r>
      <w:r>
        <w:rPr>
          <w:lang w:eastAsia="zh-CN"/>
        </w:rPr>
        <w:t>.2.3.3.1</w:t>
      </w:r>
      <w:r>
        <w:rPr>
          <w:lang w:eastAsia="zh-CN"/>
        </w:rPr>
        <w:tab/>
        <w:t>PATCH</w:t>
      </w:r>
      <w:bookmarkEnd w:id="2006"/>
      <w:bookmarkEnd w:id="2007"/>
      <w:bookmarkEnd w:id="2008"/>
      <w:bookmarkEnd w:id="2009"/>
      <w:bookmarkEnd w:id="2010"/>
      <w:bookmarkEnd w:id="201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4532FA9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 xml:space="preserve">5.2.6-1 of </w:t>
            </w:r>
            <w:r w:rsidR="007876EC">
              <w:t>TS</w:t>
            </w:r>
            <w:r w:rsidRPr="001364E5">
              <w:t> 29.122 [</w:t>
            </w:r>
            <w:r>
              <w:t>6</w:t>
            </w:r>
            <w:r w:rsidRPr="001364E5">
              <w:t>]</w:t>
            </w:r>
            <w:r w:rsidRPr="0016361A">
              <w:t xml:space="preserve"> also apply.</w:t>
            </w:r>
          </w:p>
        </w:tc>
      </w:tr>
    </w:tbl>
    <w:p w14:paraId="14756860" w14:textId="77777777" w:rsidR="00AD269B" w:rsidRPr="00E6122B" w:rsidRDefault="00AD269B" w:rsidP="00AD269B"/>
    <w:p w14:paraId="7731D475" w14:textId="4F8BD83C" w:rsidR="00AD269B" w:rsidRPr="00A04126" w:rsidRDefault="00B91919" w:rsidP="00AD269B">
      <w:pPr>
        <w:pStyle w:val="TH"/>
        <w:rPr>
          <w:rFonts w:cs="Arial"/>
        </w:rPr>
      </w:pPr>
      <w:r>
        <w:lastRenderedPageBreak/>
        <w:t>Table </w:t>
      </w:r>
      <w:r w:rsidR="00AD269B">
        <w:t>8.</w:t>
      </w:r>
      <w:r w:rsidR="00E26693">
        <w:t>5</w:t>
      </w:r>
      <w:r w:rsidR="00AD269B">
        <w:t>.2.3.3.1</w:t>
      </w:r>
      <w:r w:rsidR="00AD269B" w:rsidRPr="00A04126">
        <w:t xml:space="preserve">-4: Headers supported by the </w:t>
      </w:r>
      <w:r w:rsidR="00AD269B">
        <w:t>PATCH</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42F35661" w:rsidR="00AD269B" w:rsidRPr="00A04126" w:rsidRDefault="00B91919" w:rsidP="00AD269B">
      <w:pPr>
        <w:pStyle w:val="TH"/>
        <w:rPr>
          <w:rFonts w:cs="Arial"/>
        </w:rPr>
      </w:pPr>
      <w:r w:rsidRPr="00A04126">
        <w:t>Table</w:t>
      </w:r>
      <w:r>
        <w:t> </w:t>
      </w:r>
      <w:r w:rsidR="00AD269B">
        <w:t>8.</w:t>
      </w:r>
      <w:r w:rsidR="00E26693">
        <w:t>5</w:t>
      </w:r>
      <w:r w:rsidR="00AD269B">
        <w:t>.2.3.3.1</w:t>
      </w:r>
      <w:r w:rsidR="00AD269B" w:rsidRPr="00A04126">
        <w:t xml:space="preserve">-5: Headers supported by the </w:t>
      </w:r>
      <w:r w:rsidR="00AD269B">
        <w:t>PATCH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0C45A640" w:rsidR="00AD269B" w:rsidRPr="00A04126" w:rsidRDefault="00B91919" w:rsidP="00AD269B">
      <w:pPr>
        <w:pStyle w:val="TH"/>
      </w:pPr>
      <w:r w:rsidRPr="00A04126">
        <w:t>Table</w:t>
      </w:r>
      <w:r>
        <w:t> </w:t>
      </w:r>
      <w:r w:rsidR="00AD269B">
        <w:t>8.</w:t>
      </w:r>
      <w:r w:rsidR="00E26693">
        <w:t>5</w:t>
      </w:r>
      <w:r w:rsidR="00AD269B">
        <w:t>.2.3.3.1</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2012" w:name="_Toc85734377"/>
      <w:bookmarkStart w:id="2013" w:name="_Toc89431676"/>
      <w:bookmarkStart w:id="2014" w:name="_Toc97042488"/>
      <w:bookmarkStart w:id="2015" w:name="_Toc97045632"/>
      <w:bookmarkStart w:id="2016" w:name="_Toc97155377"/>
      <w:bookmarkStart w:id="2017" w:name="_Toc100767667"/>
      <w:r>
        <w:rPr>
          <w:lang w:eastAsia="zh-CN"/>
        </w:rPr>
        <w:t>8.</w:t>
      </w:r>
      <w:r w:rsidR="00E26693">
        <w:rPr>
          <w:lang w:eastAsia="zh-CN"/>
        </w:rPr>
        <w:t>5</w:t>
      </w:r>
      <w:r>
        <w:rPr>
          <w:lang w:eastAsia="zh-CN"/>
        </w:rPr>
        <w:t>.2.3.3.2</w:t>
      </w:r>
      <w:r>
        <w:rPr>
          <w:lang w:eastAsia="zh-CN"/>
        </w:rPr>
        <w:tab/>
        <w:t>PUT</w:t>
      </w:r>
      <w:bookmarkEnd w:id="2012"/>
      <w:bookmarkEnd w:id="2013"/>
      <w:bookmarkEnd w:id="2014"/>
      <w:bookmarkEnd w:id="2015"/>
      <w:bookmarkEnd w:id="2016"/>
      <w:bookmarkEnd w:id="20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1A7CBBF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35B0592E"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007E2CBB" w:rsidRPr="001364E5">
              <w:t>Table</w:t>
            </w:r>
            <w:r w:rsidR="007E2CBB">
              <w:t> </w:t>
            </w:r>
            <w:r w:rsidRPr="001364E5">
              <w:t xml:space="preserve">5.2.6-1 of </w:t>
            </w:r>
            <w:r w:rsidR="007876EC">
              <w:t>TS</w:t>
            </w:r>
            <w:r w:rsidRPr="001364E5">
              <w:t> 29.122 [</w:t>
            </w:r>
            <w:r>
              <w:t>6</w:t>
            </w:r>
            <w:r w:rsidRPr="001364E5">
              <w:t>]</w:t>
            </w:r>
            <w:r w:rsidRPr="0016361A">
              <w:t xml:space="preserve"> also apply.</w:t>
            </w:r>
          </w:p>
        </w:tc>
      </w:tr>
    </w:tbl>
    <w:p w14:paraId="5EE5CBD3" w14:textId="77777777" w:rsidR="00AD269B" w:rsidRPr="00C140C3" w:rsidRDefault="00AD269B" w:rsidP="00AD269B"/>
    <w:p w14:paraId="30C94B6C" w14:textId="7ED5E87C" w:rsidR="00AD269B" w:rsidRPr="00A04126" w:rsidRDefault="00B91919" w:rsidP="00AD269B">
      <w:pPr>
        <w:pStyle w:val="TH"/>
        <w:rPr>
          <w:rFonts w:cs="Arial"/>
        </w:rPr>
      </w:pPr>
      <w:r>
        <w:t>Table </w:t>
      </w:r>
      <w:r w:rsidR="00AD269B">
        <w:t>8</w:t>
      </w:r>
      <w:r w:rsidR="008575FC">
        <w:t>.5</w:t>
      </w:r>
      <w:r w:rsidR="00AD269B">
        <w:t>.2.3.3.2</w:t>
      </w:r>
      <w:r w:rsidR="00AD269B" w:rsidRPr="00A04126">
        <w:t xml:space="preserve">-4: Headers supported by the </w:t>
      </w:r>
      <w:r w:rsidR="00AD269B">
        <w:t>PUT</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6F44CD10" w:rsidR="00AD269B" w:rsidRPr="00A04126" w:rsidRDefault="00B91919" w:rsidP="00AD269B">
      <w:pPr>
        <w:pStyle w:val="TH"/>
        <w:rPr>
          <w:rFonts w:cs="Arial"/>
        </w:rPr>
      </w:pPr>
      <w:r w:rsidRPr="00A04126">
        <w:lastRenderedPageBreak/>
        <w:t>Table</w:t>
      </w:r>
      <w:r>
        <w:t> </w:t>
      </w:r>
      <w:r w:rsidR="00AD269B">
        <w:t>8.</w:t>
      </w:r>
      <w:r w:rsidR="008575FC">
        <w:t>5</w:t>
      </w:r>
      <w:r w:rsidR="00AD269B">
        <w:t>.2.3.3.2</w:t>
      </w:r>
      <w:r w:rsidR="00AD269B" w:rsidRPr="00A04126">
        <w:t xml:space="preserve">-5: Headers supported by the </w:t>
      </w:r>
      <w:r w:rsidR="00AD269B">
        <w:t>PUT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3D7BCDEF" w:rsidR="00AD269B" w:rsidRPr="00A04126" w:rsidRDefault="00B91919" w:rsidP="00AD269B">
      <w:pPr>
        <w:pStyle w:val="TH"/>
      </w:pPr>
      <w:r w:rsidRPr="00A04126">
        <w:t>Table</w:t>
      </w:r>
      <w:r>
        <w:t> </w:t>
      </w:r>
      <w:r w:rsidR="00AD269B">
        <w:t>8.</w:t>
      </w:r>
      <w:r w:rsidR="008575FC">
        <w:t>5</w:t>
      </w:r>
      <w:r w:rsidR="00AD269B">
        <w:t>.2.3.3.2</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2018" w:name="_Toc85734378"/>
      <w:bookmarkStart w:id="2019" w:name="_Toc89431677"/>
      <w:bookmarkStart w:id="2020" w:name="_Toc97042489"/>
      <w:bookmarkStart w:id="2021" w:name="_Toc97045633"/>
      <w:bookmarkStart w:id="2022" w:name="_Toc97155378"/>
      <w:bookmarkStart w:id="2023" w:name="_Toc100767668"/>
      <w:r>
        <w:rPr>
          <w:lang w:eastAsia="zh-CN"/>
        </w:rPr>
        <w:t>8.</w:t>
      </w:r>
      <w:r w:rsidR="008575FC">
        <w:rPr>
          <w:lang w:eastAsia="zh-CN"/>
        </w:rPr>
        <w:t>5</w:t>
      </w:r>
      <w:r>
        <w:rPr>
          <w:lang w:eastAsia="zh-CN"/>
        </w:rPr>
        <w:t>.2.3.3.3</w:t>
      </w:r>
      <w:r>
        <w:rPr>
          <w:lang w:eastAsia="zh-CN"/>
        </w:rPr>
        <w:tab/>
        <w:t>DELETE</w:t>
      </w:r>
      <w:bookmarkEnd w:id="2018"/>
      <w:bookmarkEnd w:id="2019"/>
      <w:bookmarkEnd w:id="2020"/>
      <w:bookmarkEnd w:id="2021"/>
      <w:bookmarkEnd w:id="2022"/>
      <w:bookmarkEnd w:id="20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69D5DCB"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0E242CC9"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 xml:space="preserve">5.2.6-1 of </w:t>
            </w:r>
            <w:r w:rsidR="007876EC">
              <w:t>TS</w:t>
            </w:r>
            <w:r w:rsidRPr="001364E5">
              <w:t> 29.122 [</w:t>
            </w:r>
            <w:r>
              <w:t>6</w:t>
            </w:r>
            <w:r w:rsidRPr="001364E5">
              <w:t>]</w:t>
            </w:r>
            <w:r w:rsidRPr="0016361A">
              <w:t xml:space="preserve"> also apply.</w:t>
            </w:r>
          </w:p>
        </w:tc>
      </w:tr>
    </w:tbl>
    <w:p w14:paraId="6EBCA8D9" w14:textId="77777777" w:rsidR="00AD269B" w:rsidRPr="00C140C3" w:rsidRDefault="00AD269B" w:rsidP="00AD269B"/>
    <w:p w14:paraId="56A68684" w14:textId="07BC7D0A" w:rsidR="00AD269B" w:rsidRPr="00A04126" w:rsidRDefault="00B91919" w:rsidP="00AD269B">
      <w:pPr>
        <w:pStyle w:val="TH"/>
        <w:rPr>
          <w:rFonts w:cs="Arial"/>
        </w:rPr>
      </w:pPr>
      <w:r>
        <w:t>Table </w:t>
      </w:r>
      <w:r w:rsidR="00AD269B">
        <w:t>8.</w:t>
      </w:r>
      <w:r w:rsidR="008575FC">
        <w:t>5</w:t>
      </w:r>
      <w:r w:rsidR="00AD269B">
        <w:t>.2.3.3.3</w:t>
      </w:r>
      <w:r w:rsidR="00AD269B" w:rsidRPr="00A04126">
        <w:t xml:space="preserve">-4: Headers supported by the </w:t>
      </w:r>
      <w:r w:rsidR="00AD269B">
        <w:t>DELETE</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65159C68" w:rsidR="00AD269B" w:rsidRPr="00A04126" w:rsidRDefault="00B91919" w:rsidP="00AD269B">
      <w:pPr>
        <w:pStyle w:val="TH"/>
        <w:rPr>
          <w:rFonts w:cs="Arial"/>
        </w:rPr>
      </w:pPr>
      <w:r w:rsidRPr="00A04126">
        <w:t>Table</w:t>
      </w:r>
      <w:r>
        <w:t> </w:t>
      </w:r>
      <w:r w:rsidR="00AD269B">
        <w:t>8.</w:t>
      </w:r>
      <w:r w:rsidR="008575FC">
        <w:t>5</w:t>
      </w:r>
      <w:r w:rsidR="00AD269B">
        <w:t>.2.3.3.3</w:t>
      </w:r>
      <w:r w:rsidR="00AD269B" w:rsidRPr="00A04126">
        <w:t xml:space="preserve">-5: Headers supported by the </w:t>
      </w:r>
      <w:r w:rsidR="00AD269B">
        <w:t>DELETE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091E2F55" w:rsidR="00AD269B" w:rsidRPr="00A04126" w:rsidRDefault="00B91919" w:rsidP="00AD269B">
      <w:pPr>
        <w:pStyle w:val="TH"/>
      </w:pPr>
      <w:r w:rsidRPr="00A04126">
        <w:t>Table</w:t>
      </w:r>
      <w:r>
        <w:t> </w:t>
      </w:r>
      <w:r w:rsidR="00AD269B">
        <w:t>8.</w:t>
      </w:r>
      <w:r w:rsidR="008575FC">
        <w:t>5</w:t>
      </w:r>
      <w:r w:rsidR="00AD269B">
        <w:t>.2.3.3.3</w:t>
      </w:r>
      <w:r w:rsidR="00AD269B" w:rsidRPr="00A04126">
        <w:t>-6: Links supported by the 20</w:t>
      </w:r>
      <w:r w:rsidR="00AD269B">
        <w:t>4</w:t>
      </w:r>
      <w:r w:rsidR="00AD269B"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2024" w:name="_Toc85734379"/>
      <w:bookmarkStart w:id="2025" w:name="_Toc89431678"/>
      <w:bookmarkStart w:id="2026" w:name="_Toc97042490"/>
      <w:bookmarkStart w:id="2027" w:name="_Toc97045634"/>
      <w:bookmarkStart w:id="2028" w:name="_Toc97155379"/>
      <w:bookmarkStart w:id="2029" w:name="_Toc100767669"/>
      <w:r>
        <w:rPr>
          <w:lang w:eastAsia="zh-CN"/>
        </w:rPr>
        <w:lastRenderedPageBreak/>
        <w:t>8.5.2.3.3.4</w:t>
      </w:r>
      <w:r>
        <w:rPr>
          <w:lang w:eastAsia="zh-CN"/>
        </w:rPr>
        <w:tab/>
        <w:t>GET</w:t>
      </w:r>
      <w:bookmarkEnd w:id="2024"/>
      <w:bookmarkEnd w:id="2025"/>
      <w:bookmarkEnd w:id="2026"/>
      <w:bookmarkEnd w:id="2027"/>
      <w:bookmarkEnd w:id="2028"/>
      <w:bookmarkEnd w:id="2029"/>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35DDC2D8"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1788B250"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 xml:space="preserve">5.2.6-1 of </w:t>
            </w:r>
            <w:r w:rsidR="007876EC">
              <w:t>TS</w:t>
            </w:r>
            <w:r w:rsidRPr="0001502C">
              <w:t> 29.122 [</w:t>
            </w:r>
            <w:r>
              <w:t>6</w:t>
            </w:r>
            <w:r w:rsidRPr="0001502C">
              <w:t>]</w:t>
            </w:r>
            <w:r w:rsidRPr="0016361A">
              <w:t xml:space="preserve"> also apply.</w:t>
            </w:r>
          </w:p>
        </w:tc>
      </w:tr>
    </w:tbl>
    <w:p w14:paraId="744F6925" w14:textId="77777777" w:rsidR="00FC37E9" w:rsidRDefault="00FC37E9" w:rsidP="00FC37E9"/>
    <w:p w14:paraId="2581A3FC" w14:textId="29A3168E" w:rsidR="00FC37E9" w:rsidRPr="00A04126" w:rsidRDefault="009F3939" w:rsidP="00FC37E9">
      <w:pPr>
        <w:pStyle w:val="TH"/>
        <w:rPr>
          <w:rFonts w:cs="Arial"/>
        </w:rPr>
      </w:pPr>
      <w:r>
        <w:t>Table </w:t>
      </w:r>
      <w:r w:rsidR="00FC37E9">
        <w:t>8.5.2.3.3.4</w:t>
      </w:r>
      <w:r w:rsidR="00FC37E9" w:rsidRPr="00A04126">
        <w:t xml:space="preserve">-4: Headers supported by the </w:t>
      </w:r>
      <w:r w:rsidR="00FC37E9">
        <w:t>GET</w:t>
      </w:r>
      <w:r w:rsidR="00FC37E9"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70A50798" w:rsidR="00FC37E9" w:rsidRPr="00A04126" w:rsidRDefault="009F3939" w:rsidP="00FC37E9">
      <w:pPr>
        <w:pStyle w:val="TH"/>
        <w:rPr>
          <w:rFonts w:cs="Arial"/>
        </w:rPr>
      </w:pPr>
      <w:r w:rsidRPr="00A04126">
        <w:t>Table</w:t>
      </w:r>
      <w:r>
        <w:t> </w:t>
      </w:r>
      <w:r w:rsidR="00FC37E9">
        <w:t>8.5.2.3.3.4</w:t>
      </w:r>
      <w:r w:rsidR="00FC37E9" w:rsidRPr="00A04126">
        <w:t xml:space="preserve">-5: Headers supported by the </w:t>
      </w:r>
      <w:r w:rsidR="00FC37E9">
        <w:t>GET response code</w:t>
      </w:r>
      <w:r w:rsidR="00FC37E9"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06215366" w:rsidR="00FC37E9" w:rsidRPr="00A04126" w:rsidRDefault="009F3939" w:rsidP="00FC37E9">
      <w:pPr>
        <w:pStyle w:val="TH"/>
      </w:pPr>
      <w:r w:rsidRPr="00A04126">
        <w:t>Table</w:t>
      </w:r>
      <w:r>
        <w:t> </w:t>
      </w:r>
      <w:r w:rsidR="00FC37E9">
        <w:t>8.5.2.3.3.4</w:t>
      </w:r>
      <w:r w:rsidR="00FC37E9"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2030" w:name="_Toc85734380"/>
      <w:bookmarkStart w:id="2031" w:name="_Toc89431679"/>
      <w:bookmarkStart w:id="2032" w:name="_Toc97042491"/>
      <w:bookmarkStart w:id="2033" w:name="_Toc97045635"/>
      <w:bookmarkStart w:id="2034" w:name="_Toc97155380"/>
      <w:bookmarkStart w:id="2035" w:name="_Toc100767670"/>
      <w:r>
        <w:rPr>
          <w:lang w:eastAsia="zh-CN"/>
        </w:rPr>
        <w:t>8.</w:t>
      </w:r>
      <w:r w:rsidR="008575FC">
        <w:rPr>
          <w:lang w:eastAsia="zh-CN"/>
        </w:rPr>
        <w:t>5</w:t>
      </w:r>
      <w:r>
        <w:rPr>
          <w:lang w:eastAsia="zh-CN"/>
        </w:rPr>
        <w:t>.2.3.4</w:t>
      </w:r>
      <w:r>
        <w:rPr>
          <w:lang w:eastAsia="zh-CN"/>
        </w:rPr>
        <w:tab/>
      </w:r>
      <w:r>
        <w:rPr>
          <w:lang w:eastAsia="zh-CN"/>
        </w:rPr>
        <w:tab/>
        <w:t>Resource Custom Operations</w:t>
      </w:r>
      <w:bookmarkEnd w:id="2030"/>
      <w:bookmarkEnd w:id="2031"/>
      <w:bookmarkEnd w:id="2032"/>
      <w:bookmarkEnd w:id="2033"/>
      <w:bookmarkEnd w:id="2034"/>
      <w:bookmarkEnd w:id="2035"/>
    </w:p>
    <w:p w14:paraId="5977EB96" w14:textId="77777777" w:rsidR="00AD269B" w:rsidRDefault="00AD269B" w:rsidP="00AD269B">
      <w:r>
        <w:t>None.</w:t>
      </w:r>
    </w:p>
    <w:p w14:paraId="6895D26D" w14:textId="292E67E8" w:rsidR="00AD269B" w:rsidRDefault="00AD269B" w:rsidP="00AD269B">
      <w:pPr>
        <w:pStyle w:val="Heading3"/>
      </w:pPr>
      <w:bookmarkStart w:id="2036" w:name="_Toc85734381"/>
      <w:bookmarkStart w:id="2037" w:name="_Toc89431680"/>
      <w:bookmarkStart w:id="2038" w:name="_Toc97042492"/>
      <w:bookmarkStart w:id="2039" w:name="_Toc97045636"/>
      <w:bookmarkStart w:id="2040" w:name="_Toc97155381"/>
      <w:bookmarkStart w:id="2041" w:name="_Toc100767671"/>
      <w:r>
        <w:t>8.</w:t>
      </w:r>
      <w:r w:rsidR="008575FC">
        <w:t>5</w:t>
      </w:r>
      <w:r>
        <w:t>.3</w:t>
      </w:r>
      <w:r>
        <w:tab/>
        <w:t>Custom Operations without associated resources</w:t>
      </w:r>
      <w:bookmarkEnd w:id="2036"/>
      <w:bookmarkEnd w:id="2037"/>
      <w:bookmarkEnd w:id="2038"/>
      <w:bookmarkEnd w:id="2039"/>
      <w:bookmarkEnd w:id="2040"/>
      <w:bookmarkEnd w:id="204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042" w:name="_Toc85734382"/>
      <w:bookmarkStart w:id="2043" w:name="_Toc89431681"/>
      <w:bookmarkStart w:id="2044" w:name="_Toc97042493"/>
      <w:bookmarkStart w:id="2045" w:name="_Toc97045637"/>
      <w:bookmarkStart w:id="2046" w:name="_Toc97155382"/>
      <w:bookmarkStart w:id="2047" w:name="_Toc100767672"/>
      <w:r>
        <w:lastRenderedPageBreak/>
        <w:t>8.</w:t>
      </w:r>
      <w:r w:rsidR="008575FC">
        <w:t>5</w:t>
      </w:r>
      <w:r>
        <w:t>.4</w:t>
      </w:r>
      <w:r>
        <w:tab/>
        <w:t>Notifications</w:t>
      </w:r>
      <w:bookmarkEnd w:id="1987"/>
      <w:bookmarkEnd w:id="2042"/>
      <w:bookmarkEnd w:id="2043"/>
      <w:bookmarkEnd w:id="2044"/>
      <w:bookmarkEnd w:id="2045"/>
      <w:bookmarkEnd w:id="2046"/>
      <w:bookmarkEnd w:id="2047"/>
    </w:p>
    <w:p w14:paraId="78F92868" w14:textId="7A6940B1" w:rsidR="00AD269B" w:rsidRPr="00AF7276" w:rsidRDefault="00AD269B" w:rsidP="00AD269B">
      <w:pPr>
        <w:pStyle w:val="Heading4"/>
      </w:pPr>
      <w:bookmarkStart w:id="2048" w:name="_Toc65839249"/>
      <w:bookmarkStart w:id="2049" w:name="_Toc85734383"/>
      <w:bookmarkStart w:id="2050" w:name="_Toc89431682"/>
      <w:bookmarkStart w:id="2051" w:name="_Toc97042494"/>
      <w:bookmarkStart w:id="2052" w:name="_Toc97045638"/>
      <w:bookmarkStart w:id="2053" w:name="_Toc97155383"/>
      <w:bookmarkStart w:id="2054" w:name="_Toc100767673"/>
      <w:r>
        <w:t>8.</w:t>
      </w:r>
      <w:r w:rsidR="008575FC">
        <w:t>5</w:t>
      </w:r>
      <w:r w:rsidRPr="00AF7276">
        <w:t>.</w:t>
      </w:r>
      <w:r>
        <w:t>4</w:t>
      </w:r>
      <w:r w:rsidRPr="00AF7276">
        <w:t>.1</w:t>
      </w:r>
      <w:r w:rsidRPr="00AF7276">
        <w:tab/>
        <w:t>General</w:t>
      </w:r>
      <w:bookmarkEnd w:id="2048"/>
      <w:bookmarkEnd w:id="2049"/>
      <w:bookmarkEnd w:id="2050"/>
      <w:bookmarkEnd w:id="2051"/>
      <w:bookmarkEnd w:id="2052"/>
      <w:bookmarkEnd w:id="2053"/>
      <w:bookmarkEnd w:id="205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055" w:name="_Toc65839250"/>
      <w:bookmarkStart w:id="2056" w:name="_Toc85734384"/>
      <w:bookmarkStart w:id="2057" w:name="_Toc89431683"/>
      <w:bookmarkStart w:id="2058" w:name="_Toc97042495"/>
      <w:bookmarkStart w:id="2059" w:name="_Toc97045639"/>
      <w:bookmarkStart w:id="2060" w:name="_Toc97155384"/>
      <w:bookmarkStart w:id="2061" w:name="_Toc100767674"/>
      <w:r>
        <w:rPr>
          <w:lang w:eastAsia="zh-CN"/>
        </w:rPr>
        <w:t>8.</w:t>
      </w:r>
      <w:r w:rsidR="008575FC">
        <w:rPr>
          <w:lang w:eastAsia="zh-CN"/>
        </w:rPr>
        <w:t>5</w:t>
      </w:r>
      <w:r>
        <w:rPr>
          <w:lang w:eastAsia="zh-CN"/>
        </w:rPr>
        <w:t>.4.2</w:t>
      </w:r>
      <w:r>
        <w:rPr>
          <w:lang w:eastAsia="zh-CN"/>
        </w:rPr>
        <w:tab/>
      </w:r>
      <w:bookmarkEnd w:id="2055"/>
      <w:r>
        <w:rPr>
          <w:lang w:eastAsia="zh-CN"/>
        </w:rPr>
        <w:t>User Plane Event Notification</w:t>
      </w:r>
      <w:bookmarkEnd w:id="2056"/>
      <w:bookmarkEnd w:id="2057"/>
      <w:bookmarkEnd w:id="2058"/>
      <w:bookmarkEnd w:id="2059"/>
      <w:bookmarkEnd w:id="2060"/>
      <w:bookmarkEnd w:id="2061"/>
    </w:p>
    <w:p w14:paraId="256E6A87" w14:textId="1E6F63F9" w:rsidR="00AD269B" w:rsidRDefault="00AD269B" w:rsidP="00AD269B">
      <w:pPr>
        <w:pStyle w:val="Heading5"/>
        <w:rPr>
          <w:lang w:eastAsia="zh-CN"/>
        </w:rPr>
      </w:pPr>
      <w:bookmarkStart w:id="2062" w:name="_Toc65839251"/>
      <w:bookmarkStart w:id="2063" w:name="_Toc85734385"/>
      <w:bookmarkStart w:id="2064" w:name="_Toc89431684"/>
      <w:bookmarkStart w:id="2065" w:name="_Toc97042496"/>
      <w:bookmarkStart w:id="2066" w:name="_Toc97045640"/>
      <w:bookmarkStart w:id="2067" w:name="_Toc97155385"/>
      <w:bookmarkStart w:id="2068" w:name="_Toc100767675"/>
      <w:r>
        <w:rPr>
          <w:lang w:eastAsia="zh-CN"/>
        </w:rPr>
        <w:t>8.</w:t>
      </w:r>
      <w:r w:rsidR="008575FC">
        <w:rPr>
          <w:lang w:eastAsia="zh-CN"/>
        </w:rPr>
        <w:t>5</w:t>
      </w:r>
      <w:r>
        <w:rPr>
          <w:lang w:eastAsia="zh-CN"/>
        </w:rPr>
        <w:t>.4.2.1</w:t>
      </w:r>
      <w:r>
        <w:rPr>
          <w:lang w:eastAsia="zh-CN"/>
        </w:rPr>
        <w:tab/>
        <w:t>Description</w:t>
      </w:r>
      <w:bookmarkEnd w:id="2062"/>
      <w:bookmarkEnd w:id="2063"/>
      <w:bookmarkEnd w:id="2064"/>
      <w:bookmarkEnd w:id="2065"/>
      <w:bookmarkEnd w:id="2066"/>
      <w:bookmarkEnd w:id="2067"/>
      <w:bookmarkEnd w:id="2068"/>
    </w:p>
    <w:p w14:paraId="17F982A7" w14:textId="186D705F" w:rsidR="00AD269B" w:rsidRDefault="00AD269B" w:rsidP="00AD269B">
      <w:pPr>
        <w:pStyle w:val="Heading5"/>
        <w:rPr>
          <w:lang w:eastAsia="zh-CN"/>
        </w:rPr>
      </w:pPr>
      <w:bookmarkStart w:id="2069" w:name="_Toc65839252"/>
      <w:bookmarkStart w:id="2070" w:name="_Toc85734386"/>
      <w:bookmarkStart w:id="2071" w:name="_Toc89431685"/>
      <w:bookmarkStart w:id="2072" w:name="_Toc97042497"/>
      <w:bookmarkStart w:id="2073" w:name="_Toc97045641"/>
      <w:bookmarkStart w:id="2074" w:name="_Toc97155386"/>
      <w:bookmarkStart w:id="2075" w:name="_Toc100767676"/>
      <w:r>
        <w:rPr>
          <w:lang w:eastAsia="zh-CN"/>
        </w:rPr>
        <w:t>8.</w:t>
      </w:r>
      <w:r w:rsidR="008575FC">
        <w:rPr>
          <w:lang w:eastAsia="zh-CN"/>
        </w:rPr>
        <w:t>5</w:t>
      </w:r>
      <w:r>
        <w:rPr>
          <w:lang w:eastAsia="zh-CN"/>
        </w:rPr>
        <w:t>.4.2.2</w:t>
      </w:r>
      <w:r>
        <w:rPr>
          <w:lang w:eastAsia="zh-CN"/>
        </w:rPr>
        <w:tab/>
        <w:t>Notification definition</w:t>
      </w:r>
      <w:bookmarkEnd w:id="2069"/>
      <w:bookmarkEnd w:id="2070"/>
      <w:bookmarkEnd w:id="2071"/>
      <w:bookmarkEnd w:id="2072"/>
      <w:bookmarkEnd w:id="2073"/>
      <w:bookmarkEnd w:id="2074"/>
      <w:bookmarkEnd w:id="2075"/>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2363F22A" w:rsidR="00521860" w:rsidRDefault="00521860" w:rsidP="00521860">
            <w:pPr>
              <w:pStyle w:val="TAN"/>
              <w:rPr>
                <w:lang w:eastAsia="ja-JP"/>
              </w:rPr>
            </w:pPr>
            <w:r>
              <w:t>NOTE:</w:t>
            </w:r>
            <w:r>
              <w:tab/>
              <w:t xml:space="preserve">The mandatory HTTP error status codes for the POST method listed in table 5.2.6-1 of </w:t>
            </w:r>
            <w:r w:rsidR="007876EC">
              <w:t>TS</w:t>
            </w:r>
            <w:r>
              <w:t>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2076" w:name="_Toc65839253"/>
      <w:bookmarkStart w:id="2077" w:name="_Toc85734387"/>
      <w:bookmarkStart w:id="2078" w:name="_Toc89431686"/>
      <w:bookmarkStart w:id="2079" w:name="_Toc97042498"/>
      <w:bookmarkStart w:id="2080" w:name="_Toc97045642"/>
      <w:bookmarkStart w:id="2081" w:name="_Toc97155387"/>
      <w:bookmarkStart w:id="2082" w:name="_Toc100767677"/>
      <w:r>
        <w:t>8.</w:t>
      </w:r>
      <w:r w:rsidR="008575FC">
        <w:t>5</w:t>
      </w:r>
      <w:r>
        <w:t>.5</w:t>
      </w:r>
      <w:r>
        <w:tab/>
        <w:t>Data Model</w:t>
      </w:r>
      <w:bookmarkEnd w:id="2076"/>
      <w:bookmarkEnd w:id="2077"/>
      <w:bookmarkEnd w:id="2078"/>
      <w:bookmarkEnd w:id="2079"/>
      <w:bookmarkEnd w:id="2080"/>
      <w:bookmarkEnd w:id="2081"/>
      <w:bookmarkEnd w:id="2082"/>
    </w:p>
    <w:p w14:paraId="17F533CE" w14:textId="01A2D3DE" w:rsidR="00AD269B" w:rsidRDefault="00AD269B" w:rsidP="00AD269B">
      <w:pPr>
        <w:pStyle w:val="Heading4"/>
        <w:rPr>
          <w:lang w:eastAsia="zh-CN"/>
        </w:rPr>
      </w:pPr>
      <w:bookmarkStart w:id="2083" w:name="_Toc65839254"/>
      <w:bookmarkStart w:id="2084" w:name="_Toc85734388"/>
      <w:bookmarkStart w:id="2085" w:name="_Toc89431687"/>
      <w:bookmarkStart w:id="2086" w:name="_Toc97042499"/>
      <w:bookmarkStart w:id="2087" w:name="_Toc97045643"/>
      <w:bookmarkStart w:id="2088" w:name="_Toc97155388"/>
      <w:bookmarkStart w:id="2089" w:name="_Toc100767678"/>
      <w:r>
        <w:rPr>
          <w:lang w:eastAsia="zh-CN"/>
        </w:rPr>
        <w:t>8.</w:t>
      </w:r>
      <w:r w:rsidR="008575FC">
        <w:rPr>
          <w:lang w:eastAsia="zh-CN"/>
        </w:rPr>
        <w:t>5</w:t>
      </w:r>
      <w:r>
        <w:rPr>
          <w:lang w:eastAsia="zh-CN"/>
        </w:rPr>
        <w:t>.5.1</w:t>
      </w:r>
      <w:r>
        <w:rPr>
          <w:lang w:eastAsia="zh-CN"/>
        </w:rPr>
        <w:tab/>
        <w:t>General</w:t>
      </w:r>
      <w:bookmarkEnd w:id="2083"/>
      <w:bookmarkEnd w:id="2084"/>
      <w:bookmarkEnd w:id="2085"/>
      <w:bookmarkEnd w:id="2086"/>
      <w:bookmarkEnd w:id="2087"/>
      <w:bookmarkEnd w:id="2088"/>
      <w:bookmarkEnd w:id="208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4C4E0641" w:rsidR="00AD269B" w:rsidRPr="001E0D95" w:rsidRDefault="007876EC" w:rsidP="00571C58">
            <w:pPr>
              <w:pStyle w:val="TAL"/>
            </w:pPr>
            <w:r>
              <w:t>TS</w:t>
            </w:r>
            <w:r w:rsidR="00AD269B"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6852D303"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4C760D67"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67ED1729"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0D9E6B92"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11917431"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14233F77" w:rsidR="00AD269B" w:rsidRPr="001E0D95" w:rsidRDefault="007876EC" w:rsidP="00571C58">
            <w:pPr>
              <w:pStyle w:val="TAL"/>
            </w:pPr>
            <w:r>
              <w:t>TS</w:t>
            </w:r>
            <w:r w:rsidR="00AD269B"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27466C88" w:rsidR="00AD269B" w:rsidRPr="001E0D95" w:rsidRDefault="007876EC" w:rsidP="00571C58">
            <w:pPr>
              <w:pStyle w:val="TAL"/>
            </w:pPr>
            <w:r>
              <w:t>TS</w:t>
            </w:r>
            <w:r w:rsidR="00AD269B"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53BE6F01"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4BB54BC9"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0529305F"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18315187" w:rsidR="00AD269B" w:rsidRPr="001E0D95" w:rsidRDefault="007876EC" w:rsidP="00571C58">
            <w:pPr>
              <w:pStyle w:val="TAL"/>
            </w:pPr>
            <w:r>
              <w:t>TS</w:t>
            </w:r>
            <w:r w:rsidR="00AD269B"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3711778B" w:rsidR="00AD269B" w:rsidRPr="001E0D95" w:rsidRDefault="007876EC" w:rsidP="00571C58">
            <w:pPr>
              <w:pStyle w:val="TAL"/>
            </w:pPr>
            <w:r>
              <w:t>TS</w:t>
            </w:r>
            <w:r w:rsidR="00AD269B"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3423DE9F" w:rsidR="00AD269B" w:rsidRPr="001E0D95" w:rsidRDefault="007876EC" w:rsidP="00571C58">
            <w:pPr>
              <w:pStyle w:val="TAL"/>
            </w:pPr>
            <w:r>
              <w:t>TS</w:t>
            </w:r>
            <w:r w:rsidR="00AD269B"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5F204C68" w:rsidR="00AD269B" w:rsidRPr="001E0D95" w:rsidRDefault="007876EC" w:rsidP="00571C58">
            <w:pPr>
              <w:pStyle w:val="TAL"/>
            </w:pPr>
            <w:r>
              <w:t>TS</w:t>
            </w:r>
            <w:r w:rsidR="00AD269B"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75201908" w:rsidR="00AD269B" w:rsidRPr="001E0D95" w:rsidRDefault="007876EC" w:rsidP="00571C58">
            <w:pPr>
              <w:pStyle w:val="TAL"/>
            </w:pPr>
            <w:r>
              <w:t>TS</w:t>
            </w:r>
            <w:r w:rsidR="00AD269B">
              <w:t> 29.514 [</w:t>
            </w:r>
            <w:r w:rsidR="008575FC" w:rsidRPr="008575FC">
              <w:t>16</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6B6D2D48" w:rsidR="00AD269B" w:rsidRPr="001E0D95" w:rsidRDefault="007876EC" w:rsidP="00571C58">
            <w:pPr>
              <w:pStyle w:val="TAL"/>
            </w:pPr>
            <w:r>
              <w:t>TS</w:t>
            </w:r>
            <w:r w:rsidR="00793FE4">
              <w:t>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566F1A37"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F4DA1F1" w:rsidR="00AD269B" w:rsidRPr="001E0D95" w:rsidRDefault="007876EC" w:rsidP="00571C58">
            <w:pPr>
              <w:pStyle w:val="TAL"/>
            </w:pPr>
            <w:r>
              <w:t>TS</w:t>
            </w:r>
            <w:r w:rsidR="00AD269B"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04AA551" w:rsidR="00521860" w:rsidRPr="001E0D95" w:rsidRDefault="007876EC" w:rsidP="00521860">
            <w:pPr>
              <w:pStyle w:val="TAL"/>
            </w:pPr>
            <w:r>
              <w:t>TS</w:t>
            </w:r>
            <w:r w:rsidR="00521860"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090" w:name="_Toc65839255"/>
      <w:bookmarkStart w:id="2091" w:name="_Toc85734389"/>
      <w:bookmarkStart w:id="2092" w:name="_Toc89431688"/>
      <w:bookmarkStart w:id="2093" w:name="_Toc97042500"/>
      <w:bookmarkStart w:id="2094" w:name="_Toc97045644"/>
      <w:bookmarkStart w:id="2095" w:name="_Toc97155389"/>
      <w:bookmarkStart w:id="2096" w:name="_Toc100767679"/>
      <w:r>
        <w:rPr>
          <w:lang w:eastAsia="zh-CN"/>
        </w:rPr>
        <w:lastRenderedPageBreak/>
        <w:t>8.</w:t>
      </w:r>
      <w:r w:rsidR="008575FC">
        <w:rPr>
          <w:lang w:eastAsia="zh-CN"/>
        </w:rPr>
        <w:t>5</w:t>
      </w:r>
      <w:r>
        <w:rPr>
          <w:lang w:eastAsia="zh-CN"/>
        </w:rPr>
        <w:t>.5.2</w:t>
      </w:r>
      <w:r>
        <w:rPr>
          <w:lang w:eastAsia="zh-CN"/>
        </w:rPr>
        <w:tab/>
        <w:t>Structured data types</w:t>
      </w:r>
      <w:bookmarkEnd w:id="2090"/>
      <w:bookmarkEnd w:id="2091"/>
      <w:bookmarkEnd w:id="2092"/>
      <w:bookmarkEnd w:id="2093"/>
      <w:bookmarkEnd w:id="2094"/>
      <w:bookmarkEnd w:id="2095"/>
      <w:bookmarkEnd w:id="2096"/>
    </w:p>
    <w:p w14:paraId="2DAD40DA" w14:textId="2807CE9C" w:rsidR="00AD269B" w:rsidRDefault="00AD269B" w:rsidP="00AD269B">
      <w:pPr>
        <w:pStyle w:val="Heading5"/>
        <w:rPr>
          <w:lang w:eastAsia="zh-CN"/>
        </w:rPr>
      </w:pPr>
      <w:bookmarkStart w:id="2097" w:name="_Toc65839256"/>
      <w:bookmarkStart w:id="2098" w:name="_Toc85734390"/>
      <w:bookmarkStart w:id="2099" w:name="_Toc89431689"/>
      <w:bookmarkStart w:id="2100" w:name="_Toc97042501"/>
      <w:bookmarkStart w:id="2101" w:name="_Toc97045645"/>
      <w:bookmarkStart w:id="2102" w:name="_Toc97155390"/>
      <w:bookmarkStart w:id="2103" w:name="_Toc100767680"/>
      <w:r>
        <w:rPr>
          <w:lang w:eastAsia="zh-CN"/>
        </w:rPr>
        <w:t>8.</w:t>
      </w:r>
      <w:r w:rsidR="008575FC">
        <w:rPr>
          <w:lang w:eastAsia="zh-CN"/>
        </w:rPr>
        <w:t>5</w:t>
      </w:r>
      <w:r>
        <w:rPr>
          <w:lang w:eastAsia="zh-CN"/>
        </w:rPr>
        <w:t>.5.2.1</w:t>
      </w:r>
      <w:r>
        <w:rPr>
          <w:lang w:eastAsia="zh-CN"/>
        </w:rPr>
        <w:tab/>
        <w:t>Introduction</w:t>
      </w:r>
      <w:bookmarkEnd w:id="2097"/>
      <w:bookmarkEnd w:id="2098"/>
      <w:bookmarkEnd w:id="2099"/>
      <w:bookmarkEnd w:id="2100"/>
      <w:bookmarkEnd w:id="2101"/>
      <w:bookmarkEnd w:id="2102"/>
      <w:bookmarkEnd w:id="2103"/>
    </w:p>
    <w:p w14:paraId="6A9DA543" w14:textId="7A131CD3" w:rsidR="00AD269B" w:rsidRDefault="00AD269B" w:rsidP="00AD269B">
      <w:pPr>
        <w:pStyle w:val="Heading5"/>
        <w:rPr>
          <w:lang w:eastAsia="zh-CN"/>
        </w:rPr>
      </w:pPr>
      <w:bookmarkStart w:id="2104" w:name="_Toc65839257"/>
      <w:bookmarkStart w:id="2105" w:name="_Toc85734391"/>
      <w:bookmarkStart w:id="2106" w:name="_Toc89431690"/>
      <w:bookmarkStart w:id="2107" w:name="_Toc97042502"/>
      <w:bookmarkStart w:id="2108" w:name="_Toc97045646"/>
      <w:bookmarkStart w:id="2109" w:name="_Toc97155391"/>
      <w:bookmarkStart w:id="2110" w:name="_Toc100767681"/>
      <w:r>
        <w:rPr>
          <w:lang w:eastAsia="zh-CN"/>
        </w:rPr>
        <w:t>8.</w:t>
      </w:r>
      <w:r w:rsidR="008575FC">
        <w:rPr>
          <w:lang w:eastAsia="zh-CN"/>
        </w:rPr>
        <w:t>5</w:t>
      </w:r>
      <w:r>
        <w:rPr>
          <w:lang w:eastAsia="zh-CN"/>
        </w:rPr>
        <w:t>.5.2.2</w:t>
      </w:r>
      <w:r>
        <w:rPr>
          <w:lang w:eastAsia="zh-CN"/>
        </w:rPr>
        <w:tab/>
        <w:t xml:space="preserve">Type: </w:t>
      </w:r>
      <w:bookmarkEnd w:id="2104"/>
      <w:r>
        <w:rPr>
          <w:lang w:eastAsia="zh-CN"/>
        </w:rPr>
        <w:t>SessionWithQoS</w:t>
      </w:r>
      <w:bookmarkEnd w:id="2105"/>
      <w:bookmarkEnd w:id="2106"/>
      <w:bookmarkEnd w:id="2107"/>
      <w:bookmarkEnd w:id="2108"/>
      <w:bookmarkEnd w:id="2109"/>
      <w:bookmarkEnd w:id="211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2AB4FD8D" w:rsidR="000C20D6" w:rsidRPr="008D61CA" w:rsidRDefault="000C20D6" w:rsidP="000C20D6">
            <w:pPr>
              <w:pStyle w:val="TAL"/>
            </w:pPr>
            <w:r w:rsidRPr="008D61CA">
              <w:t xml:space="preserve">Set to true by Subscriber to request the EES to send a test notification as defined in </w:t>
            </w:r>
            <w:r w:rsidR="007876EC">
              <w:t>TS</w:t>
            </w:r>
            <w:r>
              <w:t>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C6FDDFD" w:rsidR="000C20D6" w:rsidRPr="008D61CA" w:rsidRDefault="000C20D6" w:rsidP="000C20D6">
            <w:pPr>
              <w:pStyle w:val="TAL"/>
            </w:pPr>
            <w:r w:rsidRPr="008D61CA">
              <w:t xml:space="preserve">Configuration parameters to set up notification delivery over Websocket protocol as defined in </w:t>
            </w:r>
            <w:r w:rsidR="007876EC">
              <w:t>TS</w:t>
            </w:r>
            <w:r>
              <w:t>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111" w:name="_Toc85734392"/>
      <w:bookmarkStart w:id="2112" w:name="_Toc89431691"/>
      <w:bookmarkStart w:id="2113" w:name="_Toc97042503"/>
      <w:bookmarkStart w:id="2114" w:name="_Toc97045647"/>
      <w:bookmarkStart w:id="2115" w:name="_Toc97155392"/>
      <w:bookmarkStart w:id="2116" w:name="_Toc100767682"/>
      <w:r>
        <w:rPr>
          <w:lang w:eastAsia="zh-CN"/>
        </w:rPr>
        <w:t>8.</w:t>
      </w:r>
      <w:r w:rsidR="008575FC">
        <w:rPr>
          <w:lang w:eastAsia="zh-CN"/>
        </w:rPr>
        <w:t>5</w:t>
      </w:r>
      <w:r>
        <w:rPr>
          <w:lang w:eastAsia="zh-CN"/>
        </w:rPr>
        <w:t>.5.2.3</w:t>
      </w:r>
      <w:r>
        <w:rPr>
          <w:lang w:eastAsia="zh-CN"/>
        </w:rPr>
        <w:tab/>
        <w:t>Type: SessionWithQoSPatch</w:t>
      </w:r>
      <w:bookmarkEnd w:id="2111"/>
      <w:bookmarkEnd w:id="2112"/>
      <w:bookmarkEnd w:id="2113"/>
      <w:bookmarkEnd w:id="2114"/>
      <w:bookmarkEnd w:id="2115"/>
      <w:bookmarkEnd w:id="211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117" w:name="_Toc85734393"/>
      <w:bookmarkStart w:id="2118" w:name="_Toc89431692"/>
      <w:bookmarkStart w:id="2119" w:name="_Toc97042504"/>
      <w:bookmarkStart w:id="2120" w:name="_Toc97045648"/>
      <w:bookmarkStart w:id="2121" w:name="_Toc97155393"/>
      <w:bookmarkStart w:id="2122" w:name="_Toc100767683"/>
      <w:r>
        <w:rPr>
          <w:lang w:eastAsia="zh-CN"/>
        </w:rPr>
        <w:t>8.</w:t>
      </w:r>
      <w:r w:rsidR="008575FC">
        <w:rPr>
          <w:lang w:eastAsia="zh-CN"/>
        </w:rPr>
        <w:t>5</w:t>
      </w:r>
      <w:r>
        <w:rPr>
          <w:lang w:eastAsia="zh-CN"/>
        </w:rPr>
        <w:t>.5.2.4</w:t>
      </w:r>
      <w:r>
        <w:rPr>
          <w:lang w:eastAsia="zh-CN"/>
        </w:rPr>
        <w:tab/>
        <w:t>Type: UserPlaneEventNotification</w:t>
      </w:r>
      <w:bookmarkEnd w:id="2117"/>
      <w:bookmarkEnd w:id="2118"/>
      <w:bookmarkEnd w:id="2119"/>
      <w:bookmarkEnd w:id="2120"/>
      <w:bookmarkEnd w:id="2121"/>
      <w:bookmarkEnd w:id="212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772022A" w14:textId="77777777" w:rsidR="007E2CBB" w:rsidRDefault="007E2CBB" w:rsidP="007E2CBB"/>
    <w:p w14:paraId="706A94E5" w14:textId="38B6EC5E" w:rsidR="00AD269B" w:rsidRPr="005C6274" w:rsidRDefault="009F63F2" w:rsidP="009F63F2">
      <w:pPr>
        <w:pStyle w:val="EditorsNote"/>
        <w:rPr>
          <w:lang w:val="en-US" w:eastAsia="zh-CN"/>
        </w:rPr>
      </w:pPr>
      <w:r>
        <w:lastRenderedPageBreak/>
        <w:t>Editor</w:t>
      </w:r>
      <w:r w:rsidR="007876EC">
        <w:t>'</w:t>
      </w:r>
      <w:r>
        <w:t>s Note:</w:t>
      </w:r>
      <w:r>
        <w:tab/>
        <w:t>It</w:t>
      </w:r>
      <w:r w:rsidR="007876EC">
        <w:t>'</w:t>
      </w:r>
      <w:r>
        <w:t>s FFS about the reporting of availability of QoS monitoring API.</w:t>
      </w:r>
    </w:p>
    <w:p w14:paraId="43DF0CC7" w14:textId="30422CB9" w:rsidR="00AD269B" w:rsidRDefault="00AD269B" w:rsidP="00AD269B">
      <w:pPr>
        <w:pStyle w:val="Heading4"/>
        <w:rPr>
          <w:lang w:eastAsia="zh-CN"/>
        </w:rPr>
      </w:pPr>
      <w:bookmarkStart w:id="2123" w:name="_Toc65839258"/>
      <w:bookmarkStart w:id="2124" w:name="_Toc85734394"/>
      <w:bookmarkStart w:id="2125" w:name="_Toc89431693"/>
      <w:bookmarkStart w:id="2126" w:name="_Toc97042505"/>
      <w:bookmarkStart w:id="2127" w:name="_Toc97045649"/>
      <w:bookmarkStart w:id="2128" w:name="_Toc97155394"/>
      <w:bookmarkStart w:id="2129" w:name="_Toc100767684"/>
      <w:r>
        <w:rPr>
          <w:lang w:eastAsia="zh-CN"/>
        </w:rPr>
        <w:t>8.</w:t>
      </w:r>
      <w:r w:rsidR="008575FC">
        <w:rPr>
          <w:lang w:eastAsia="zh-CN"/>
        </w:rPr>
        <w:t>5</w:t>
      </w:r>
      <w:r w:rsidRPr="008D61CA">
        <w:rPr>
          <w:lang w:eastAsia="zh-CN"/>
        </w:rPr>
        <w:t>.5.3</w:t>
      </w:r>
      <w:r w:rsidRPr="008D61CA">
        <w:rPr>
          <w:lang w:eastAsia="zh-CN"/>
        </w:rPr>
        <w:tab/>
        <w:t>Simple data types and enumerations</w:t>
      </w:r>
      <w:bookmarkEnd w:id="2123"/>
      <w:bookmarkEnd w:id="2124"/>
      <w:bookmarkEnd w:id="2125"/>
      <w:bookmarkEnd w:id="2126"/>
      <w:bookmarkEnd w:id="2127"/>
      <w:bookmarkEnd w:id="2128"/>
      <w:bookmarkEnd w:id="212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130" w:name="_Toc65839262"/>
      <w:bookmarkStart w:id="2131" w:name="_Toc85734395"/>
      <w:bookmarkStart w:id="2132" w:name="_Toc89431694"/>
      <w:bookmarkStart w:id="2133" w:name="_Toc97042506"/>
      <w:bookmarkStart w:id="2134" w:name="_Toc97045650"/>
      <w:bookmarkStart w:id="2135" w:name="_Toc97155395"/>
      <w:bookmarkStart w:id="2136" w:name="_Toc100767685"/>
      <w:r>
        <w:t>8.</w:t>
      </w:r>
      <w:r w:rsidR="008575FC">
        <w:t>5</w:t>
      </w:r>
      <w:r>
        <w:t>.6</w:t>
      </w:r>
      <w:r>
        <w:tab/>
        <w:t>Error Handling</w:t>
      </w:r>
      <w:bookmarkEnd w:id="2130"/>
      <w:bookmarkEnd w:id="2131"/>
      <w:bookmarkEnd w:id="2132"/>
      <w:bookmarkEnd w:id="2133"/>
      <w:bookmarkEnd w:id="2134"/>
      <w:bookmarkEnd w:id="2135"/>
      <w:bookmarkEnd w:id="2136"/>
    </w:p>
    <w:p w14:paraId="55368741" w14:textId="77777777" w:rsidR="00AD269B" w:rsidRPr="00E36C80" w:rsidRDefault="00AD269B" w:rsidP="00AD269B">
      <w:bookmarkStart w:id="2137" w:name="_Toc65839263"/>
      <w:r>
        <w:t>General error responses are defined in clause 7.7.</w:t>
      </w:r>
    </w:p>
    <w:p w14:paraId="27EFA9B9" w14:textId="2849886B" w:rsidR="00AD269B" w:rsidRDefault="00AD269B" w:rsidP="00AD269B">
      <w:pPr>
        <w:pStyle w:val="Heading3"/>
      </w:pPr>
      <w:bookmarkStart w:id="2138" w:name="_Toc85734396"/>
      <w:bookmarkStart w:id="2139" w:name="_Toc89431695"/>
      <w:bookmarkStart w:id="2140" w:name="_Toc97042507"/>
      <w:bookmarkStart w:id="2141" w:name="_Toc97045651"/>
      <w:bookmarkStart w:id="2142" w:name="_Toc97155396"/>
      <w:bookmarkStart w:id="2143" w:name="_Toc100767686"/>
      <w:r>
        <w:t>8.</w:t>
      </w:r>
      <w:r w:rsidR="008575FC">
        <w:t>5</w:t>
      </w:r>
      <w:r>
        <w:t>.7</w:t>
      </w:r>
      <w:r>
        <w:tab/>
        <w:t>Feature negotiation</w:t>
      </w:r>
      <w:bookmarkEnd w:id="2137"/>
      <w:bookmarkEnd w:id="2138"/>
      <w:bookmarkEnd w:id="2139"/>
      <w:bookmarkEnd w:id="2140"/>
      <w:bookmarkEnd w:id="2141"/>
      <w:bookmarkEnd w:id="2142"/>
      <w:bookmarkEnd w:id="214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2144" w:name="_Toc85734397"/>
      <w:bookmarkStart w:id="2145" w:name="_Toc89431696"/>
      <w:bookmarkStart w:id="2146" w:name="_Toc97042508"/>
      <w:bookmarkStart w:id="2147" w:name="_Toc97045652"/>
      <w:bookmarkStart w:id="2148" w:name="_Toc97155397"/>
      <w:bookmarkStart w:id="2149" w:name="_Toc100767687"/>
      <w:r>
        <w:t>8.6</w:t>
      </w:r>
      <w:r>
        <w:tab/>
        <w:t>Eees_TargetEASDiscovery API</w:t>
      </w:r>
      <w:bookmarkEnd w:id="2144"/>
      <w:bookmarkEnd w:id="2145"/>
      <w:bookmarkEnd w:id="2146"/>
      <w:bookmarkEnd w:id="2147"/>
      <w:bookmarkEnd w:id="2148"/>
      <w:bookmarkEnd w:id="2149"/>
    </w:p>
    <w:p w14:paraId="06B76848" w14:textId="01D26968" w:rsidR="00D25211" w:rsidRDefault="00D25211" w:rsidP="00D25211">
      <w:pPr>
        <w:pStyle w:val="Heading3"/>
      </w:pPr>
      <w:bookmarkStart w:id="2150" w:name="_Toc85734398"/>
      <w:bookmarkStart w:id="2151" w:name="_Toc89431697"/>
      <w:bookmarkStart w:id="2152" w:name="_Toc97042509"/>
      <w:bookmarkStart w:id="2153" w:name="_Toc97045653"/>
      <w:bookmarkStart w:id="2154" w:name="_Toc97155398"/>
      <w:bookmarkStart w:id="2155" w:name="_Toc100767688"/>
      <w:r>
        <w:t>8.6.1</w:t>
      </w:r>
      <w:r>
        <w:tab/>
      </w:r>
      <w:r w:rsidR="00DE3866">
        <w:t>Introduction</w:t>
      </w:r>
      <w:bookmarkEnd w:id="2150"/>
      <w:bookmarkEnd w:id="2151"/>
      <w:bookmarkEnd w:id="2152"/>
      <w:bookmarkEnd w:id="2153"/>
      <w:bookmarkEnd w:id="2154"/>
      <w:bookmarkEnd w:id="2155"/>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2156" w:name="_Toc85734399"/>
      <w:bookmarkStart w:id="2157" w:name="_Toc89431698"/>
      <w:bookmarkStart w:id="2158" w:name="_Toc97042510"/>
      <w:bookmarkStart w:id="2159" w:name="_Toc97045654"/>
      <w:bookmarkStart w:id="2160" w:name="_Toc97155399"/>
      <w:bookmarkStart w:id="2161" w:name="_Toc100767689"/>
      <w:r>
        <w:lastRenderedPageBreak/>
        <w:t>8.</w:t>
      </w:r>
      <w:r w:rsidR="00F265B9">
        <w:t>6</w:t>
      </w:r>
      <w:r>
        <w:t>.2</w:t>
      </w:r>
      <w:r>
        <w:tab/>
        <w:t>Resources</w:t>
      </w:r>
      <w:bookmarkEnd w:id="2156"/>
      <w:bookmarkEnd w:id="2157"/>
      <w:bookmarkEnd w:id="2158"/>
      <w:bookmarkEnd w:id="2159"/>
      <w:bookmarkEnd w:id="2160"/>
      <w:bookmarkEnd w:id="2161"/>
    </w:p>
    <w:p w14:paraId="0839FC2D" w14:textId="048B8450" w:rsidR="00D25211" w:rsidRDefault="00F265B9" w:rsidP="00D25211">
      <w:pPr>
        <w:pStyle w:val="Heading4"/>
      </w:pPr>
      <w:bookmarkStart w:id="2162" w:name="_Toc85734400"/>
      <w:bookmarkStart w:id="2163" w:name="_Toc89431699"/>
      <w:bookmarkStart w:id="2164" w:name="_Toc97042511"/>
      <w:bookmarkStart w:id="2165" w:name="_Toc97045655"/>
      <w:bookmarkStart w:id="2166" w:name="_Toc97155400"/>
      <w:bookmarkStart w:id="2167" w:name="_Toc100767690"/>
      <w:r>
        <w:t>8.6</w:t>
      </w:r>
      <w:r w:rsidR="00D25211">
        <w:t>.2.1</w:t>
      </w:r>
      <w:r w:rsidR="00D25211">
        <w:tab/>
        <w:t>Overview</w:t>
      </w:r>
      <w:bookmarkEnd w:id="2162"/>
      <w:bookmarkEnd w:id="2163"/>
      <w:bookmarkEnd w:id="2164"/>
      <w:bookmarkEnd w:id="2165"/>
      <w:bookmarkEnd w:id="2166"/>
      <w:bookmarkEnd w:id="2167"/>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8.9pt" o:ole="">
            <v:imagedata r:id="rId24" o:title=""/>
          </v:shape>
          <o:OLEObject Type="Embed" ProgID="Visio.Drawing.11" ShapeID="_x0000_i1031" DrawAspect="Content" ObjectID="_1711380549"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2168" w:name="_Toc85734401"/>
      <w:bookmarkStart w:id="2169" w:name="_Toc89431700"/>
      <w:bookmarkStart w:id="2170" w:name="_Toc97042512"/>
      <w:bookmarkStart w:id="2171" w:name="_Toc97045656"/>
      <w:bookmarkStart w:id="2172" w:name="_Toc97155401"/>
      <w:bookmarkStart w:id="2173" w:name="_Toc100767691"/>
      <w:r>
        <w:t>8.</w:t>
      </w:r>
      <w:r w:rsidR="00F265B9">
        <w:t>6</w:t>
      </w:r>
      <w:r>
        <w:t>.2.2</w:t>
      </w:r>
      <w:r>
        <w:tab/>
        <w:t>Resource</w:t>
      </w:r>
      <w:r w:rsidRPr="00831458">
        <w:t xml:space="preserve">: </w:t>
      </w:r>
      <w:r w:rsidR="007073DB">
        <w:t xml:space="preserve">Target </w:t>
      </w:r>
      <w:r>
        <w:t>EAS Profiles</w:t>
      </w:r>
      <w:bookmarkEnd w:id="2168"/>
      <w:bookmarkEnd w:id="2169"/>
      <w:bookmarkEnd w:id="2170"/>
      <w:bookmarkEnd w:id="2171"/>
      <w:bookmarkEnd w:id="2172"/>
      <w:bookmarkEnd w:id="2173"/>
    </w:p>
    <w:p w14:paraId="52D6EA96" w14:textId="676BB108" w:rsidR="00D25211" w:rsidRDefault="00F265B9" w:rsidP="00D25211">
      <w:pPr>
        <w:pStyle w:val="Heading5"/>
        <w:rPr>
          <w:lang w:eastAsia="zh-CN"/>
        </w:rPr>
      </w:pPr>
      <w:bookmarkStart w:id="2174" w:name="_Toc85734402"/>
      <w:bookmarkStart w:id="2175" w:name="_Toc89431701"/>
      <w:bookmarkStart w:id="2176" w:name="_Toc97042513"/>
      <w:bookmarkStart w:id="2177" w:name="_Toc97045657"/>
      <w:bookmarkStart w:id="2178" w:name="_Toc97155402"/>
      <w:bookmarkStart w:id="2179" w:name="_Toc100767692"/>
      <w:r>
        <w:rPr>
          <w:lang w:eastAsia="zh-CN"/>
        </w:rPr>
        <w:t>8.6</w:t>
      </w:r>
      <w:r w:rsidR="00D25211">
        <w:rPr>
          <w:lang w:eastAsia="zh-CN"/>
        </w:rPr>
        <w:t>.2.2.1</w:t>
      </w:r>
      <w:r w:rsidR="00D25211">
        <w:rPr>
          <w:lang w:eastAsia="zh-CN"/>
        </w:rPr>
        <w:tab/>
        <w:t>Description</w:t>
      </w:r>
      <w:bookmarkEnd w:id="2174"/>
      <w:bookmarkEnd w:id="2175"/>
      <w:bookmarkEnd w:id="2176"/>
      <w:bookmarkEnd w:id="2177"/>
      <w:bookmarkEnd w:id="2178"/>
      <w:bookmarkEnd w:id="2179"/>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2180" w:name="_Toc85734403"/>
      <w:bookmarkStart w:id="2181" w:name="_Toc89431702"/>
      <w:bookmarkStart w:id="2182" w:name="_Toc97042514"/>
      <w:bookmarkStart w:id="2183" w:name="_Toc97045658"/>
      <w:bookmarkStart w:id="2184" w:name="_Toc97155403"/>
      <w:bookmarkStart w:id="2185" w:name="_Toc100767693"/>
      <w:r>
        <w:rPr>
          <w:lang w:eastAsia="zh-CN"/>
        </w:rPr>
        <w:t>8.6</w:t>
      </w:r>
      <w:r w:rsidR="00D25211">
        <w:rPr>
          <w:lang w:eastAsia="zh-CN"/>
        </w:rPr>
        <w:t>.2.2.2</w:t>
      </w:r>
      <w:r w:rsidR="00D25211">
        <w:rPr>
          <w:lang w:eastAsia="zh-CN"/>
        </w:rPr>
        <w:tab/>
        <w:t>Resource Definition</w:t>
      </w:r>
      <w:bookmarkEnd w:id="2180"/>
      <w:bookmarkEnd w:id="2181"/>
      <w:bookmarkEnd w:id="2182"/>
      <w:bookmarkEnd w:id="2183"/>
      <w:bookmarkEnd w:id="2184"/>
      <w:bookmarkEnd w:id="2185"/>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2186" w:name="_Toc85734404"/>
      <w:bookmarkStart w:id="2187" w:name="_Toc89431703"/>
      <w:bookmarkStart w:id="2188" w:name="_Toc97042515"/>
      <w:bookmarkStart w:id="2189" w:name="_Toc97045659"/>
      <w:bookmarkStart w:id="2190" w:name="_Toc97155404"/>
      <w:bookmarkStart w:id="2191" w:name="_Toc100767694"/>
      <w:r>
        <w:rPr>
          <w:lang w:eastAsia="zh-CN"/>
        </w:rPr>
        <w:t>8.</w:t>
      </w:r>
      <w:r w:rsidR="00F265B9">
        <w:rPr>
          <w:lang w:eastAsia="zh-CN"/>
        </w:rPr>
        <w:t>6</w:t>
      </w:r>
      <w:r>
        <w:rPr>
          <w:lang w:eastAsia="zh-CN"/>
        </w:rPr>
        <w:t>.2.2.3</w:t>
      </w:r>
      <w:r>
        <w:rPr>
          <w:lang w:eastAsia="zh-CN"/>
        </w:rPr>
        <w:tab/>
        <w:t>Resource Standard Methods</w:t>
      </w:r>
      <w:bookmarkEnd w:id="2186"/>
      <w:bookmarkEnd w:id="2187"/>
      <w:bookmarkEnd w:id="2188"/>
      <w:bookmarkEnd w:id="2189"/>
      <w:bookmarkEnd w:id="2190"/>
      <w:bookmarkEnd w:id="2191"/>
    </w:p>
    <w:p w14:paraId="3558106E" w14:textId="1C79AA49" w:rsidR="00D25211" w:rsidRDefault="00F265B9" w:rsidP="00D25211">
      <w:pPr>
        <w:pStyle w:val="Heading6"/>
        <w:rPr>
          <w:lang w:eastAsia="zh-CN"/>
        </w:rPr>
      </w:pPr>
      <w:bookmarkStart w:id="2192" w:name="_Toc85734405"/>
      <w:bookmarkStart w:id="2193" w:name="_Toc89431704"/>
      <w:bookmarkStart w:id="2194" w:name="_Toc97042516"/>
      <w:bookmarkStart w:id="2195" w:name="_Toc97045660"/>
      <w:bookmarkStart w:id="2196" w:name="_Toc97155405"/>
      <w:bookmarkStart w:id="2197" w:name="_Toc100767695"/>
      <w:r>
        <w:rPr>
          <w:lang w:eastAsia="zh-CN"/>
        </w:rPr>
        <w:t>8.6</w:t>
      </w:r>
      <w:r w:rsidR="00D25211">
        <w:rPr>
          <w:lang w:eastAsia="zh-CN"/>
        </w:rPr>
        <w:t>.2.2.3.1</w:t>
      </w:r>
      <w:r w:rsidR="00D25211">
        <w:rPr>
          <w:lang w:eastAsia="zh-CN"/>
        </w:rPr>
        <w:tab/>
        <w:t>GET</w:t>
      </w:r>
      <w:bookmarkEnd w:id="2192"/>
      <w:bookmarkEnd w:id="2193"/>
      <w:bookmarkEnd w:id="2194"/>
      <w:bookmarkEnd w:id="2195"/>
      <w:bookmarkEnd w:id="2196"/>
      <w:bookmarkEnd w:id="2197"/>
    </w:p>
    <w:p w14:paraId="0E7B243B" w14:textId="5C96AF5C"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 xml:space="preserve">pecified in </w:t>
      </w:r>
      <w:r w:rsidR="007876EC">
        <w:t>TS</w:t>
      </w:r>
      <w:r w:rsidRPr="00993A9C">
        <w:t>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794E61D4" w14:textId="3B5E2AE7" w:rsidR="00206E36" w:rsidRDefault="00206E36" w:rsidP="00F43D57"/>
    <w:p w14:paraId="7A96664F" w14:textId="26A0C1B4" w:rsidR="00541EDC" w:rsidRDefault="00541EDC" w:rsidP="00541EDC">
      <w:pPr>
        <w:pStyle w:val="EditorsNote"/>
      </w:pPr>
      <w:r w:rsidRPr="00541D08">
        <w:t>Editor</w:t>
      </w:r>
      <w:r w:rsidR="007876EC">
        <w:t>'</w:t>
      </w:r>
      <w:r w:rsidRPr="00541D08">
        <w:t xml:space="preserve">s Note: </w:t>
      </w:r>
      <w:r>
        <w:t>The complete list of possible query parameters and whether they are standalone or conveyed via a single data type is FFS.</w:t>
      </w:r>
    </w:p>
    <w:p w14:paraId="76DFEEF0" w14:textId="0033CB72" w:rsidR="00541EDC" w:rsidRDefault="00541EDC" w:rsidP="00541EDC">
      <w:pPr>
        <w:pStyle w:val="EditorsNote"/>
      </w:pPr>
      <w:r>
        <w:t>Editor</w:t>
      </w:r>
      <w:r w:rsidR="007876EC">
        <w:t>'</w:t>
      </w:r>
      <w:r>
        <w:t>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5E10789A"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 xml:space="preserve">5.2.6-1 of </w:t>
            </w:r>
            <w:r w:rsidR="007876EC">
              <w:t>TS</w:t>
            </w:r>
            <w:r w:rsidRPr="001364E5">
              <w:t> 29.122 [</w:t>
            </w:r>
            <w:r>
              <w:t>6</w:t>
            </w:r>
            <w:r w:rsidRPr="001364E5">
              <w:t>]</w:t>
            </w:r>
            <w:r w:rsidRPr="0016361A">
              <w:t xml:space="preserve"> also apply.</w:t>
            </w:r>
          </w:p>
        </w:tc>
      </w:tr>
    </w:tbl>
    <w:p w14:paraId="3E456A53" w14:textId="49AE8535" w:rsidR="00150357" w:rsidRDefault="00150357" w:rsidP="00150357"/>
    <w:p w14:paraId="473911C1" w14:textId="38EFA1E2" w:rsidR="00150357" w:rsidRDefault="00150357" w:rsidP="00D25211">
      <w:pPr>
        <w:pStyle w:val="EditorsNote"/>
      </w:pPr>
      <w:r w:rsidRPr="00541D08">
        <w:t>Editor</w:t>
      </w:r>
      <w:r w:rsidR="007876EC">
        <w:t>'</w:t>
      </w:r>
      <w:r w:rsidRPr="00541D08">
        <w:t xml:space="preserve">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C223F94" w:rsidR="00150357" w:rsidRPr="00A04126" w:rsidRDefault="00150357" w:rsidP="00150357">
      <w:pPr>
        <w:pStyle w:val="EditorsNote"/>
      </w:pPr>
      <w:r w:rsidRPr="00541D08">
        <w:t>Editor</w:t>
      </w:r>
      <w:r w:rsidR="007876EC">
        <w:t>'</w:t>
      </w:r>
      <w:r w:rsidRPr="00541D08">
        <w:t xml:space="preserve">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2198" w:name="_Toc85734406"/>
      <w:bookmarkStart w:id="2199" w:name="_Toc89431705"/>
      <w:bookmarkStart w:id="2200" w:name="_Toc97042517"/>
      <w:bookmarkStart w:id="2201" w:name="_Toc97045661"/>
      <w:bookmarkStart w:id="2202" w:name="_Toc97155406"/>
      <w:bookmarkStart w:id="2203" w:name="_Toc100767696"/>
      <w:r>
        <w:rPr>
          <w:lang w:eastAsia="zh-CN"/>
        </w:rPr>
        <w:lastRenderedPageBreak/>
        <w:t>8.</w:t>
      </w:r>
      <w:r w:rsidR="00F265B9">
        <w:rPr>
          <w:lang w:eastAsia="zh-CN"/>
        </w:rPr>
        <w:t>6</w:t>
      </w:r>
      <w:r>
        <w:rPr>
          <w:lang w:eastAsia="zh-CN"/>
        </w:rPr>
        <w:t>.2.2.4</w:t>
      </w:r>
      <w:r>
        <w:rPr>
          <w:lang w:eastAsia="zh-CN"/>
        </w:rPr>
        <w:tab/>
      </w:r>
      <w:r>
        <w:rPr>
          <w:lang w:eastAsia="zh-CN"/>
        </w:rPr>
        <w:tab/>
        <w:t>Resource Custom Operations</w:t>
      </w:r>
      <w:bookmarkEnd w:id="2198"/>
      <w:bookmarkEnd w:id="2199"/>
      <w:bookmarkEnd w:id="2200"/>
      <w:bookmarkEnd w:id="2201"/>
      <w:bookmarkEnd w:id="2202"/>
      <w:bookmarkEnd w:id="2203"/>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2204" w:name="_Toc85734407"/>
      <w:bookmarkStart w:id="2205" w:name="_Toc89431706"/>
      <w:bookmarkStart w:id="2206" w:name="_Toc97042518"/>
      <w:bookmarkStart w:id="2207" w:name="_Toc97045662"/>
      <w:bookmarkStart w:id="2208" w:name="_Toc97155407"/>
      <w:bookmarkStart w:id="2209" w:name="_Toc100767697"/>
      <w:r>
        <w:t>8.</w:t>
      </w:r>
      <w:r w:rsidR="00F265B9">
        <w:t>6</w:t>
      </w:r>
      <w:r>
        <w:t>.3</w:t>
      </w:r>
      <w:r>
        <w:tab/>
        <w:t>Custom Operations without associated resources</w:t>
      </w:r>
      <w:bookmarkEnd w:id="2204"/>
      <w:bookmarkEnd w:id="2205"/>
      <w:bookmarkEnd w:id="2206"/>
      <w:bookmarkEnd w:id="2207"/>
      <w:bookmarkEnd w:id="2208"/>
      <w:bookmarkEnd w:id="2209"/>
    </w:p>
    <w:p w14:paraId="037F10AE" w14:textId="77777777" w:rsidR="00D25211" w:rsidRDefault="00D25211" w:rsidP="00D25211">
      <w:r>
        <w:t>None.</w:t>
      </w:r>
    </w:p>
    <w:p w14:paraId="3CAFA214" w14:textId="309B0F7A" w:rsidR="00D25211" w:rsidRDefault="00D25211" w:rsidP="00D25211">
      <w:pPr>
        <w:pStyle w:val="Heading3"/>
      </w:pPr>
      <w:bookmarkStart w:id="2210" w:name="_Toc85734408"/>
      <w:bookmarkStart w:id="2211" w:name="_Toc89431707"/>
      <w:bookmarkStart w:id="2212" w:name="_Toc97042519"/>
      <w:bookmarkStart w:id="2213" w:name="_Toc97045663"/>
      <w:bookmarkStart w:id="2214" w:name="_Toc97155408"/>
      <w:bookmarkStart w:id="2215" w:name="_Toc100767698"/>
      <w:r>
        <w:t>8.</w:t>
      </w:r>
      <w:r w:rsidR="00F265B9">
        <w:t>6</w:t>
      </w:r>
      <w:r>
        <w:t>.4</w:t>
      </w:r>
      <w:r>
        <w:tab/>
        <w:t>Notifications</w:t>
      </w:r>
      <w:bookmarkEnd w:id="2210"/>
      <w:bookmarkEnd w:id="2211"/>
      <w:bookmarkEnd w:id="2212"/>
      <w:bookmarkEnd w:id="2213"/>
      <w:bookmarkEnd w:id="2214"/>
      <w:bookmarkEnd w:id="2215"/>
    </w:p>
    <w:p w14:paraId="38E99BF4" w14:textId="77777777" w:rsidR="00D25211" w:rsidRDefault="00D25211" w:rsidP="00D25211">
      <w:r>
        <w:t>None.</w:t>
      </w:r>
    </w:p>
    <w:p w14:paraId="7510AC70" w14:textId="043315D0" w:rsidR="00D25211" w:rsidRDefault="00D25211" w:rsidP="00D25211">
      <w:pPr>
        <w:pStyle w:val="Heading3"/>
      </w:pPr>
      <w:bookmarkStart w:id="2216" w:name="_Toc85734409"/>
      <w:bookmarkStart w:id="2217" w:name="_Toc89431708"/>
      <w:bookmarkStart w:id="2218" w:name="_Toc97042520"/>
      <w:bookmarkStart w:id="2219" w:name="_Toc97045664"/>
      <w:bookmarkStart w:id="2220" w:name="_Toc97155409"/>
      <w:bookmarkStart w:id="2221" w:name="_Toc100767699"/>
      <w:r>
        <w:t>8.</w:t>
      </w:r>
      <w:r w:rsidR="00F265B9">
        <w:t>6</w:t>
      </w:r>
      <w:r>
        <w:t>.5</w:t>
      </w:r>
      <w:r>
        <w:tab/>
        <w:t>Data Model</w:t>
      </w:r>
      <w:bookmarkEnd w:id="2216"/>
      <w:bookmarkEnd w:id="2217"/>
      <w:bookmarkEnd w:id="2218"/>
      <w:bookmarkEnd w:id="2219"/>
      <w:bookmarkEnd w:id="2220"/>
      <w:bookmarkEnd w:id="2221"/>
    </w:p>
    <w:p w14:paraId="1BB44BDC" w14:textId="086E2FD4" w:rsidR="00D25211" w:rsidRDefault="00D25211" w:rsidP="00D25211">
      <w:pPr>
        <w:pStyle w:val="Heading4"/>
        <w:rPr>
          <w:lang w:eastAsia="zh-CN"/>
        </w:rPr>
      </w:pPr>
      <w:bookmarkStart w:id="2222" w:name="_Toc85734410"/>
      <w:bookmarkStart w:id="2223" w:name="_Toc89431709"/>
      <w:bookmarkStart w:id="2224" w:name="_Toc97042521"/>
      <w:bookmarkStart w:id="2225" w:name="_Toc97045665"/>
      <w:bookmarkStart w:id="2226" w:name="_Toc97155410"/>
      <w:bookmarkStart w:id="2227" w:name="_Toc100767700"/>
      <w:r>
        <w:rPr>
          <w:lang w:eastAsia="zh-CN"/>
        </w:rPr>
        <w:t>8.</w:t>
      </w:r>
      <w:r w:rsidR="00F265B9">
        <w:rPr>
          <w:lang w:eastAsia="zh-CN"/>
        </w:rPr>
        <w:t>6</w:t>
      </w:r>
      <w:r>
        <w:rPr>
          <w:lang w:eastAsia="zh-CN"/>
        </w:rPr>
        <w:t>.5.1</w:t>
      </w:r>
      <w:r>
        <w:rPr>
          <w:lang w:eastAsia="zh-CN"/>
        </w:rPr>
        <w:tab/>
        <w:t>General</w:t>
      </w:r>
      <w:bookmarkEnd w:id="2222"/>
      <w:bookmarkEnd w:id="2223"/>
      <w:bookmarkEnd w:id="2224"/>
      <w:bookmarkEnd w:id="2225"/>
      <w:bookmarkEnd w:id="2226"/>
      <w:bookmarkEnd w:id="2227"/>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520"/>
        <w:gridCol w:w="2758"/>
        <w:gridCol w:w="2677"/>
      </w:tblGrid>
      <w:tr w:rsidR="00D25211" w14:paraId="6E5A78D3"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677"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520"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758"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520"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758"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520"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758"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28EE00DC" w:rsidR="00761083" w:rsidRDefault="007876EC" w:rsidP="00761083">
            <w:pPr>
              <w:pStyle w:val="TAL"/>
            </w:pPr>
            <w:r>
              <w:t>TS</w:t>
            </w:r>
            <w:r w:rsidR="00761083">
              <w:t>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4DA3C792" w:rsidR="00761083" w:rsidRDefault="007876EC" w:rsidP="00761083">
            <w:pPr>
              <w:pStyle w:val="TAL"/>
            </w:pPr>
            <w:r>
              <w:t>TS</w:t>
            </w:r>
            <w:r w:rsidR="00761083">
              <w:t>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1F2C091A" w:rsidR="00761083" w:rsidRDefault="007876EC" w:rsidP="00761083">
            <w:pPr>
              <w:pStyle w:val="TAL"/>
            </w:pPr>
            <w:r>
              <w:t>TS</w:t>
            </w:r>
            <w:r w:rsidR="00761083">
              <w:t>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2228" w:name="_Toc85734411"/>
      <w:bookmarkStart w:id="2229" w:name="_Toc89431710"/>
      <w:bookmarkStart w:id="2230" w:name="_Toc97042522"/>
      <w:bookmarkStart w:id="2231" w:name="_Toc97045666"/>
      <w:bookmarkStart w:id="2232" w:name="_Toc97155411"/>
      <w:bookmarkStart w:id="2233" w:name="_Toc100767701"/>
      <w:r>
        <w:rPr>
          <w:lang w:eastAsia="zh-CN"/>
        </w:rPr>
        <w:t>8.</w:t>
      </w:r>
      <w:r w:rsidR="00F265B9">
        <w:rPr>
          <w:lang w:eastAsia="zh-CN"/>
        </w:rPr>
        <w:t>6</w:t>
      </w:r>
      <w:r>
        <w:rPr>
          <w:lang w:eastAsia="zh-CN"/>
        </w:rPr>
        <w:t>.5.2</w:t>
      </w:r>
      <w:r>
        <w:rPr>
          <w:lang w:eastAsia="zh-CN"/>
        </w:rPr>
        <w:tab/>
        <w:t>Structured data types</w:t>
      </w:r>
      <w:bookmarkEnd w:id="2228"/>
      <w:bookmarkEnd w:id="2229"/>
      <w:bookmarkEnd w:id="2230"/>
      <w:bookmarkEnd w:id="2231"/>
      <w:bookmarkEnd w:id="2232"/>
      <w:bookmarkEnd w:id="2233"/>
    </w:p>
    <w:p w14:paraId="7B86B9D2" w14:textId="4F0F37C8" w:rsidR="00D25211" w:rsidRDefault="00D25211" w:rsidP="00761083"/>
    <w:p w14:paraId="39A0A6FC" w14:textId="77777777" w:rsidR="00761083" w:rsidRDefault="00761083" w:rsidP="00761083">
      <w:pPr>
        <w:pStyle w:val="Heading5"/>
        <w:rPr>
          <w:lang w:eastAsia="zh-CN"/>
        </w:rPr>
      </w:pPr>
      <w:bookmarkStart w:id="2234" w:name="_Toc85734412"/>
      <w:bookmarkStart w:id="2235" w:name="_Toc89431711"/>
      <w:bookmarkStart w:id="2236" w:name="_Toc97042523"/>
      <w:bookmarkStart w:id="2237" w:name="_Toc97045667"/>
      <w:bookmarkStart w:id="2238" w:name="_Toc97155412"/>
      <w:bookmarkStart w:id="2239" w:name="_Toc100767702"/>
      <w:r>
        <w:rPr>
          <w:lang w:eastAsia="zh-CN"/>
        </w:rPr>
        <w:t>8.6.5.2.1</w:t>
      </w:r>
      <w:r>
        <w:rPr>
          <w:lang w:eastAsia="zh-CN"/>
        </w:rPr>
        <w:tab/>
        <w:t xml:space="preserve">Type: </w:t>
      </w:r>
      <w:r>
        <w:t>RequestorId</w:t>
      </w:r>
      <w:bookmarkEnd w:id="2234"/>
      <w:bookmarkEnd w:id="2235"/>
      <w:bookmarkEnd w:id="2236"/>
      <w:bookmarkEnd w:id="2237"/>
      <w:bookmarkEnd w:id="2238"/>
      <w:bookmarkEnd w:id="2239"/>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2240" w:name="_Toc85734413"/>
      <w:bookmarkStart w:id="2241" w:name="_Toc89431712"/>
      <w:bookmarkStart w:id="2242" w:name="_Toc97042524"/>
      <w:bookmarkStart w:id="2243" w:name="_Toc97045668"/>
      <w:bookmarkStart w:id="2244" w:name="_Toc97155413"/>
      <w:bookmarkStart w:id="2245" w:name="_Toc100767703"/>
      <w:r>
        <w:rPr>
          <w:lang w:eastAsia="zh-CN"/>
        </w:rPr>
        <w:lastRenderedPageBreak/>
        <w:t>8.6.5.2.2</w:t>
      </w:r>
      <w:r>
        <w:rPr>
          <w:lang w:eastAsia="zh-CN"/>
        </w:rPr>
        <w:tab/>
        <w:t xml:space="preserve">Type: </w:t>
      </w:r>
      <w:r>
        <w:t>TEasDiscResult</w:t>
      </w:r>
      <w:bookmarkEnd w:id="2240"/>
      <w:bookmarkEnd w:id="2241"/>
      <w:bookmarkEnd w:id="2242"/>
      <w:bookmarkEnd w:id="2243"/>
      <w:bookmarkEnd w:id="2244"/>
      <w:bookmarkEnd w:id="2245"/>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7765F4D9" w:rsidR="00761083" w:rsidRDefault="00761083" w:rsidP="00761083">
      <w:pPr>
        <w:pStyle w:val="EditorsNote"/>
        <w:rPr>
          <w:lang w:eastAsia="zh-CN"/>
        </w:rPr>
      </w:pPr>
      <w:r>
        <w:t>Editor</w:t>
      </w:r>
      <w:r w:rsidR="007876EC">
        <w:t>'</w:t>
      </w:r>
      <w:r>
        <w:t>s Note: The complete content of the TEasDiscResult data type is FFS.</w:t>
      </w:r>
    </w:p>
    <w:p w14:paraId="7A939583" w14:textId="19FD7C18" w:rsidR="00D25211" w:rsidRDefault="00D25211" w:rsidP="00D25211">
      <w:pPr>
        <w:pStyle w:val="Heading4"/>
        <w:rPr>
          <w:lang w:eastAsia="zh-CN"/>
        </w:rPr>
      </w:pPr>
      <w:bookmarkStart w:id="2246" w:name="_Toc85734414"/>
      <w:bookmarkStart w:id="2247" w:name="_Toc89431713"/>
      <w:bookmarkStart w:id="2248" w:name="_Toc97042525"/>
      <w:bookmarkStart w:id="2249" w:name="_Toc97045669"/>
      <w:bookmarkStart w:id="2250" w:name="_Toc97155414"/>
      <w:bookmarkStart w:id="2251" w:name="_Toc100767704"/>
      <w:r>
        <w:rPr>
          <w:lang w:eastAsia="zh-CN"/>
        </w:rPr>
        <w:t>8.</w:t>
      </w:r>
      <w:r w:rsidR="00F265B9">
        <w:rPr>
          <w:lang w:eastAsia="zh-CN"/>
        </w:rPr>
        <w:t>6</w:t>
      </w:r>
      <w:r>
        <w:rPr>
          <w:lang w:eastAsia="zh-CN"/>
        </w:rPr>
        <w:t>.5.3</w:t>
      </w:r>
      <w:r>
        <w:rPr>
          <w:lang w:eastAsia="zh-CN"/>
        </w:rPr>
        <w:tab/>
        <w:t>Simple data types and enumerations</w:t>
      </w:r>
      <w:bookmarkEnd w:id="2246"/>
      <w:bookmarkEnd w:id="2247"/>
      <w:bookmarkEnd w:id="2248"/>
      <w:bookmarkEnd w:id="2249"/>
      <w:bookmarkEnd w:id="2250"/>
      <w:bookmarkEnd w:id="2251"/>
    </w:p>
    <w:p w14:paraId="0ADBB5E8" w14:textId="1D6F10D6" w:rsidR="00D25211" w:rsidRDefault="00D25211" w:rsidP="00D25211">
      <w:pPr>
        <w:pStyle w:val="EditorsNote"/>
      </w:pPr>
      <w:r>
        <w:t>Editor</w:t>
      </w:r>
      <w:r w:rsidR="007876EC">
        <w:t>'</w:t>
      </w:r>
      <w:r>
        <w:t>s Note: The definition of simple data types and enumerations is FFS.</w:t>
      </w:r>
    </w:p>
    <w:p w14:paraId="29DE4DBD" w14:textId="46D6197A" w:rsidR="00D25211" w:rsidRDefault="00D25211" w:rsidP="00D25211">
      <w:pPr>
        <w:pStyle w:val="Heading3"/>
      </w:pPr>
      <w:bookmarkStart w:id="2252" w:name="_Toc85734415"/>
      <w:bookmarkStart w:id="2253" w:name="_Toc89431714"/>
      <w:bookmarkStart w:id="2254" w:name="_Toc97042526"/>
      <w:bookmarkStart w:id="2255" w:name="_Toc97045670"/>
      <w:bookmarkStart w:id="2256" w:name="_Toc97155415"/>
      <w:bookmarkStart w:id="2257" w:name="_Toc100767705"/>
      <w:r>
        <w:t>8.</w:t>
      </w:r>
      <w:r w:rsidR="00F265B9">
        <w:t>6</w:t>
      </w:r>
      <w:r>
        <w:t>.6</w:t>
      </w:r>
      <w:r>
        <w:tab/>
        <w:t>Error Handling</w:t>
      </w:r>
      <w:bookmarkEnd w:id="2252"/>
      <w:bookmarkEnd w:id="2253"/>
      <w:bookmarkEnd w:id="2254"/>
      <w:bookmarkEnd w:id="2255"/>
      <w:bookmarkEnd w:id="2256"/>
      <w:bookmarkEnd w:id="2257"/>
    </w:p>
    <w:p w14:paraId="505917F0" w14:textId="78335C77" w:rsidR="00D25211" w:rsidRPr="00E36C80" w:rsidRDefault="00D25211" w:rsidP="00D25211">
      <w:r>
        <w:t xml:space="preserve">General error responses are defined in </w:t>
      </w:r>
      <w:r w:rsidR="003E262A">
        <w:t>clause </w:t>
      </w:r>
      <w:r>
        <w:t>7.7.</w:t>
      </w:r>
    </w:p>
    <w:p w14:paraId="04F82895" w14:textId="55C1CEC9" w:rsidR="00D25211" w:rsidRDefault="00D25211" w:rsidP="00D25211">
      <w:pPr>
        <w:pStyle w:val="Heading3"/>
      </w:pPr>
      <w:bookmarkStart w:id="2258" w:name="_Toc85734416"/>
      <w:bookmarkStart w:id="2259" w:name="_Toc89431715"/>
      <w:bookmarkStart w:id="2260" w:name="_Toc97042527"/>
      <w:bookmarkStart w:id="2261" w:name="_Toc97045671"/>
      <w:bookmarkStart w:id="2262" w:name="_Toc97155416"/>
      <w:bookmarkStart w:id="2263" w:name="_Toc100767706"/>
      <w:r>
        <w:t>8.</w:t>
      </w:r>
      <w:r w:rsidR="00F265B9">
        <w:t>6</w:t>
      </w:r>
      <w:r>
        <w:t>.7</w:t>
      </w:r>
      <w:r>
        <w:tab/>
        <w:t>Feature negotiation</w:t>
      </w:r>
      <w:bookmarkEnd w:id="2258"/>
      <w:bookmarkEnd w:id="2259"/>
      <w:bookmarkEnd w:id="2260"/>
      <w:bookmarkEnd w:id="2261"/>
      <w:bookmarkEnd w:id="2262"/>
      <w:bookmarkEnd w:id="2263"/>
    </w:p>
    <w:p w14:paraId="3F39A02A" w14:textId="656F3D16" w:rsidR="00D25211" w:rsidRPr="008D34FA" w:rsidRDefault="00D25211" w:rsidP="00D25211">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2264" w:name="_Toc85734417"/>
      <w:bookmarkStart w:id="2265" w:name="_Toc89431716"/>
      <w:bookmarkStart w:id="2266" w:name="_Toc97042528"/>
      <w:bookmarkStart w:id="2267" w:name="_Toc97045672"/>
      <w:bookmarkStart w:id="2268" w:name="_Toc97155417"/>
      <w:bookmarkStart w:id="2269" w:name="_Toc100767707"/>
      <w:r>
        <w:t>8.7</w:t>
      </w:r>
      <w:r>
        <w:tab/>
        <w:t>Eees_ACRManagementEvent API</w:t>
      </w:r>
      <w:bookmarkEnd w:id="2264"/>
      <w:bookmarkEnd w:id="2265"/>
      <w:bookmarkEnd w:id="2266"/>
      <w:bookmarkEnd w:id="2267"/>
      <w:bookmarkEnd w:id="2268"/>
      <w:bookmarkEnd w:id="2269"/>
    </w:p>
    <w:p w14:paraId="291AA276" w14:textId="4882B583" w:rsidR="009D1C10" w:rsidRDefault="009D1C10" w:rsidP="009D1C10">
      <w:pPr>
        <w:pStyle w:val="Heading3"/>
      </w:pPr>
      <w:bookmarkStart w:id="2270" w:name="_Toc85734418"/>
      <w:bookmarkStart w:id="2271" w:name="_Toc89431717"/>
      <w:bookmarkStart w:id="2272" w:name="_Toc97042529"/>
      <w:bookmarkStart w:id="2273" w:name="_Toc97045673"/>
      <w:bookmarkStart w:id="2274" w:name="_Toc97155418"/>
      <w:bookmarkStart w:id="2275" w:name="_Toc100767708"/>
      <w:r>
        <w:t>8.7.1</w:t>
      </w:r>
      <w:r>
        <w:tab/>
      </w:r>
      <w:bookmarkEnd w:id="2270"/>
      <w:r w:rsidR="004F0C39">
        <w:t>Introduction</w:t>
      </w:r>
      <w:bookmarkEnd w:id="2271"/>
      <w:bookmarkEnd w:id="2272"/>
      <w:bookmarkEnd w:id="2273"/>
      <w:bookmarkEnd w:id="2274"/>
      <w:bookmarkEnd w:id="227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48E599B7"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2276" w:name="_Toc85734419"/>
      <w:bookmarkStart w:id="2277" w:name="_Toc89431718"/>
      <w:bookmarkStart w:id="2278" w:name="_Toc97042530"/>
      <w:bookmarkStart w:id="2279" w:name="_Toc97045674"/>
      <w:bookmarkStart w:id="2280" w:name="_Toc97155419"/>
      <w:bookmarkStart w:id="2281" w:name="_Toc100767709"/>
      <w:r>
        <w:lastRenderedPageBreak/>
        <w:t>8.7.2</w:t>
      </w:r>
      <w:r>
        <w:tab/>
        <w:t>Resources</w:t>
      </w:r>
      <w:bookmarkEnd w:id="2276"/>
      <w:bookmarkEnd w:id="2277"/>
      <w:bookmarkEnd w:id="2278"/>
      <w:bookmarkEnd w:id="2279"/>
      <w:bookmarkEnd w:id="2280"/>
      <w:bookmarkEnd w:id="2281"/>
    </w:p>
    <w:p w14:paraId="4A65CCF5" w14:textId="62E68AA8" w:rsidR="009D1C10" w:rsidRDefault="009D1C10" w:rsidP="009D1C10">
      <w:pPr>
        <w:pStyle w:val="Heading4"/>
      </w:pPr>
      <w:bookmarkStart w:id="2282" w:name="_Toc85734420"/>
      <w:bookmarkStart w:id="2283" w:name="_Toc89431719"/>
      <w:bookmarkStart w:id="2284" w:name="_Toc97042531"/>
      <w:bookmarkStart w:id="2285" w:name="_Toc97045675"/>
      <w:bookmarkStart w:id="2286" w:name="_Toc97155420"/>
      <w:bookmarkStart w:id="2287" w:name="_Toc100767710"/>
      <w:r>
        <w:t>8.7.2.1</w:t>
      </w:r>
      <w:r>
        <w:tab/>
        <w:t>Overview</w:t>
      </w:r>
      <w:bookmarkEnd w:id="2282"/>
      <w:bookmarkEnd w:id="2283"/>
      <w:bookmarkEnd w:id="2284"/>
      <w:bookmarkEnd w:id="2285"/>
      <w:bookmarkEnd w:id="2286"/>
      <w:bookmarkEnd w:id="2287"/>
    </w:p>
    <w:p w14:paraId="3E74B250" w14:textId="77777777" w:rsidR="009D1C10" w:rsidRDefault="009D1C10" w:rsidP="009D1C10">
      <w:pPr>
        <w:pStyle w:val="TH"/>
      </w:pPr>
      <w:r w:rsidRPr="00E73566">
        <w:object w:dxaOrig="6690" w:dyaOrig="4065" w14:anchorId="7C6D899D">
          <v:shape id="_x0000_i1032" type="#_x0000_t75" style="width:334.9pt;height:155.45pt" o:ole="">
            <v:imagedata r:id="rId26" o:title="" croptop="8995f" cropbottom="6565f"/>
          </v:shape>
          <o:OLEObject Type="Embed" ProgID="Visio.Drawing.11" ShapeID="_x0000_i1032" DrawAspect="Content" ObjectID="_1711380550" r:id="rId27"/>
        </w:object>
      </w:r>
    </w:p>
    <w:p w14:paraId="1DE98E2B" w14:textId="77875892" w:rsidR="009D1C10" w:rsidRDefault="00473267" w:rsidP="009D1C10">
      <w:pPr>
        <w:pStyle w:val="TF"/>
      </w:pPr>
      <w:r>
        <w:t>Figure </w:t>
      </w:r>
      <w:r w:rsidR="009D1C10">
        <w:t>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2288" w:name="_Toc85734421"/>
      <w:bookmarkStart w:id="2289" w:name="_Toc89431720"/>
      <w:bookmarkStart w:id="2290" w:name="_Toc97042532"/>
      <w:bookmarkStart w:id="2291" w:name="_Toc97045676"/>
      <w:bookmarkStart w:id="2292" w:name="_Toc97155421"/>
      <w:bookmarkStart w:id="2293" w:name="_Toc100767711"/>
      <w:r>
        <w:t>8.7.2.2</w:t>
      </w:r>
      <w:r>
        <w:tab/>
        <w:t>Resource</w:t>
      </w:r>
      <w:r w:rsidRPr="00831458">
        <w:t xml:space="preserve">: </w:t>
      </w:r>
      <w:r>
        <w:rPr>
          <w:lang w:eastAsia="ja-JP"/>
        </w:rPr>
        <w:t>ACR Management Events Subscriptions</w:t>
      </w:r>
      <w:bookmarkEnd w:id="2288"/>
      <w:bookmarkEnd w:id="2289"/>
      <w:bookmarkEnd w:id="2290"/>
      <w:bookmarkEnd w:id="2291"/>
      <w:bookmarkEnd w:id="2292"/>
      <w:bookmarkEnd w:id="2293"/>
      <w:r>
        <w:t xml:space="preserve"> </w:t>
      </w:r>
    </w:p>
    <w:p w14:paraId="53F7AB06" w14:textId="3614E74E" w:rsidR="009D1C10" w:rsidRPr="00C14CE6" w:rsidRDefault="009D1C10" w:rsidP="009D1C10">
      <w:pPr>
        <w:pStyle w:val="Heading5"/>
        <w:rPr>
          <w:lang w:eastAsia="zh-CN"/>
        </w:rPr>
      </w:pPr>
      <w:bookmarkStart w:id="2294" w:name="_Toc85734422"/>
      <w:bookmarkStart w:id="2295" w:name="_Toc89431721"/>
      <w:bookmarkStart w:id="2296" w:name="_Toc97042533"/>
      <w:bookmarkStart w:id="2297" w:name="_Toc97045677"/>
      <w:bookmarkStart w:id="2298" w:name="_Toc97155422"/>
      <w:bookmarkStart w:id="2299" w:name="_Toc100767712"/>
      <w:r>
        <w:rPr>
          <w:lang w:eastAsia="zh-CN"/>
        </w:rPr>
        <w:t>8.7.2.2.1</w:t>
      </w:r>
      <w:r>
        <w:rPr>
          <w:lang w:eastAsia="zh-CN"/>
        </w:rPr>
        <w:tab/>
        <w:t>Description</w:t>
      </w:r>
      <w:bookmarkEnd w:id="2294"/>
      <w:bookmarkEnd w:id="2295"/>
      <w:bookmarkEnd w:id="2296"/>
      <w:bookmarkEnd w:id="2297"/>
      <w:bookmarkEnd w:id="2298"/>
      <w:bookmarkEnd w:id="229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2300" w:name="_Toc85734423"/>
      <w:bookmarkStart w:id="2301" w:name="_Toc89431722"/>
      <w:bookmarkStart w:id="2302" w:name="_Toc97042534"/>
      <w:bookmarkStart w:id="2303" w:name="_Toc97045678"/>
      <w:bookmarkStart w:id="2304" w:name="_Toc97155423"/>
      <w:bookmarkStart w:id="2305" w:name="_Toc100767713"/>
      <w:r>
        <w:rPr>
          <w:lang w:eastAsia="zh-CN"/>
        </w:rPr>
        <w:t>8.7.2.2.2</w:t>
      </w:r>
      <w:r>
        <w:rPr>
          <w:lang w:eastAsia="zh-CN"/>
        </w:rPr>
        <w:tab/>
        <w:t>Resource Definition</w:t>
      </w:r>
      <w:bookmarkEnd w:id="2300"/>
      <w:bookmarkEnd w:id="2301"/>
      <w:bookmarkEnd w:id="2302"/>
      <w:bookmarkEnd w:id="2303"/>
      <w:bookmarkEnd w:id="2304"/>
      <w:bookmarkEnd w:id="230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lastRenderedPageBreak/>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2306" w:name="_Toc85734424"/>
      <w:bookmarkStart w:id="2307" w:name="_Toc89431723"/>
      <w:bookmarkStart w:id="2308" w:name="_Toc97042535"/>
      <w:bookmarkStart w:id="2309" w:name="_Toc97045679"/>
      <w:bookmarkStart w:id="2310" w:name="_Toc97155424"/>
      <w:bookmarkStart w:id="2311" w:name="_Toc100767714"/>
      <w:r>
        <w:rPr>
          <w:lang w:eastAsia="zh-CN"/>
        </w:rPr>
        <w:t>8.7.2.2.3</w:t>
      </w:r>
      <w:r>
        <w:rPr>
          <w:lang w:eastAsia="zh-CN"/>
        </w:rPr>
        <w:tab/>
        <w:t>Resource Standard Methods</w:t>
      </w:r>
      <w:bookmarkEnd w:id="2306"/>
      <w:bookmarkEnd w:id="2307"/>
      <w:bookmarkEnd w:id="2308"/>
      <w:bookmarkEnd w:id="2309"/>
      <w:bookmarkEnd w:id="2310"/>
      <w:bookmarkEnd w:id="2311"/>
    </w:p>
    <w:p w14:paraId="30CA0E7B" w14:textId="7DFD0F24" w:rsidR="009D1C10" w:rsidRDefault="009D1C10" w:rsidP="009D1C10">
      <w:pPr>
        <w:pStyle w:val="Heading6"/>
        <w:rPr>
          <w:lang w:eastAsia="zh-CN"/>
        </w:rPr>
      </w:pPr>
      <w:bookmarkStart w:id="2312" w:name="_Toc85734425"/>
      <w:bookmarkStart w:id="2313" w:name="_Toc89431724"/>
      <w:bookmarkStart w:id="2314" w:name="_Toc97042536"/>
      <w:bookmarkStart w:id="2315" w:name="_Toc97045680"/>
      <w:bookmarkStart w:id="2316" w:name="_Toc97155425"/>
      <w:bookmarkStart w:id="2317" w:name="_Toc100767715"/>
      <w:r>
        <w:rPr>
          <w:lang w:eastAsia="zh-CN"/>
        </w:rPr>
        <w:t>8.7.2.2.3.1</w:t>
      </w:r>
      <w:r>
        <w:rPr>
          <w:lang w:eastAsia="zh-CN"/>
        </w:rPr>
        <w:tab/>
        <w:t>POST</w:t>
      </w:r>
      <w:bookmarkEnd w:id="2312"/>
      <w:bookmarkEnd w:id="2313"/>
      <w:bookmarkEnd w:id="2314"/>
      <w:bookmarkEnd w:id="2315"/>
      <w:bookmarkEnd w:id="2316"/>
      <w:bookmarkEnd w:id="2317"/>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1E5DC23E" w:rsidR="009D1C10" w:rsidRPr="00384E92" w:rsidRDefault="006006B0" w:rsidP="009D1C10">
      <w:pPr>
        <w:pStyle w:val="TH"/>
        <w:rPr>
          <w:rFonts w:cs="Arial"/>
        </w:rPr>
      </w:pPr>
      <w:r>
        <w:t>Table </w:t>
      </w:r>
      <w:r w:rsidR="009D1C10">
        <w:t>8.7.2.2.3.1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0DF178E7" w:rsidR="009D1C10" w:rsidRPr="001769FF" w:rsidRDefault="006006B0" w:rsidP="009D1C10">
      <w:pPr>
        <w:pStyle w:val="TH"/>
      </w:pPr>
      <w:r>
        <w:t>Table </w:t>
      </w:r>
      <w:r w:rsidR="009D1C10">
        <w:t>8.7.2.2.3.1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3B7E820" w:rsidR="009D1C10" w:rsidRPr="001769FF" w:rsidRDefault="006006B0" w:rsidP="009D1C10">
      <w:pPr>
        <w:pStyle w:val="TH"/>
      </w:pPr>
      <w:r>
        <w:t>Table </w:t>
      </w:r>
      <w:r w:rsidR="009D1C10">
        <w:t>8.7.2.2.3.1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2B46CF42"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 xml:space="preserve">5.2.6-1 of </w:t>
            </w:r>
            <w:r w:rsidR="007876EC">
              <w:t>TS</w:t>
            </w:r>
            <w:r w:rsidRPr="0001502C">
              <w:t> 29.122 [</w:t>
            </w:r>
            <w:r>
              <w:t>6</w:t>
            </w:r>
            <w:r w:rsidRPr="0001502C">
              <w:t>]</w:t>
            </w:r>
            <w:r w:rsidRPr="0016361A">
              <w:t xml:space="preserve"> also apply.</w:t>
            </w:r>
          </w:p>
        </w:tc>
      </w:tr>
    </w:tbl>
    <w:p w14:paraId="410377D8" w14:textId="77777777" w:rsidR="009D1C10" w:rsidRPr="003F67CB" w:rsidRDefault="009D1C10" w:rsidP="009D1C10"/>
    <w:p w14:paraId="3D19660C" w14:textId="4150BB90" w:rsidR="009D1C10" w:rsidRPr="00A04126" w:rsidRDefault="006006B0" w:rsidP="009D1C10">
      <w:pPr>
        <w:pStyle w:val="TH"/>
        <w:rPr>
          <w:rFonts w:cs="Arial"/>
        </w:rPr>
      </w:pPr>
      <w:r>
        <w:t>Table </w:t>
      </w:r>
      <w:r w:rsidR="009D1C10">
        <w:t>8.7.2.2.3.1</w:t>
      </w:r>
      <w:r w:rsidR="009D1C10" w:rsidRPr="00A04126">
        <w:t xml:space="preserve">-4: Headers supported by the </w:t>
      </w:r>
      <w:r w:rsidR="009D1C10">
        <w:t>POST</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1385608" w:rsidR="009D1C10" w:rsidRPr="00A04126" w:rsidRDefault="006006B0" w:rsidP="009D1C10">
      <w:pPr>
        <w:pStyle w:val="TH"/>
        <w:rPr>
          <w:rFonts w:cs="Arial"/>
        </w:rPr>
      </w:pPr>
      <w:r w:rsidRPr="00A04126">
        <w:t>Table</w:t>
      </w:r>
      <w:r>
        <w:t> </w:t>
      </w:r>
      <w:r w:rsidR="009D1C10">
        <w:t>8.7.2.2.3.1</w:t>
      </w:r>
      <w:r w:rsidR="009D1C10" w:rsidRPr="00A04126">
        <w:t xml:space="preserve">-5: Headers supported by the </w:t>
      </w:r>
      <w:r w:rsidR="009D1C10">
        <w:t>201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79495F1F" w:rsidR="009D1C10" w:rsidRPr="00A04126" w:rsidRDefault="006006B0" w:rsidP="009D1C10">
      <w:pPr>
        <w:pStyle w:val="TH"/>
      </w:pPr>
      <w:r w:rsidRPr="00A04126">
        <w:lastRenderedPageBreak/>
        <w:t>Table</w:t>
      </w:r>
      <w:r>
        <w:t> </w:t>
      </w:r>
      <w:r w:rsidR="009D1C10">
        <w:t>8.7.2.2.3.1</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2318" w:name="_Toc85734426"/>
      <w:bookmarkStart w:id="2319" w:name="_Toc89431725"/>
      <w:bookmarkStart w:id="2320" w:name="_Toc97042537"/>
      <w:bookmarkStart w:id="2321" w:name="_Toc97045681"/>
      <w:bookmarkStart w:id="2322" w:name="_Toc97155426"/>
      <w:bookmarkStart w:id="2323" w:name="_Toc100767716"/>
      <w:r>
        <w:rPr>
          <w:lang w:eastAsia="zh-CN"/>
        </w:rPr>
        <w:t>8.7.2.2.3.2</w:t>
      </w:r>
      <w:r>
        <w:rPr>
          <w:lang w:eastAsia="zh-CN"/>
        </w:rPr>
        <w:tab/>
        <w:t>GET</w:t>
      </w:r>
      <w:bookmarkEnd w:id="2318"/>
      <w:bookmarkEnd w:id="2319"/>
      <w:bookmarkEnd w:id="2320"/>
      <w:bookmarkEnd w:id="2321"/>
      <w:bookmarkEnd w:id="2322"/>
      <w:bookmarkEnd w:id="2323"/>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0ED32FE3" w:rsidR="009D1C10" w:rsidRPr="00384E92" w:rsidRDefault="006006B0" w:rsidP="009D1C10">
      <w:pPr>
        <w:pStyle w:val="TH"/>
        <w:rPr>
          <w:rFonts w:cs="Arial"/>
        </w:rPr>
      </w:pPr>
      <w:r>
        <w:t>Table </w:t>
      </w:r>
      <w:r w:rsidR="009D1C10">
        <w:t>8.7.2.2.3.2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56E0C23F" w:rsidR="009D1C10" w:rsidRPr="001769FF" w:rsidRDefault="006006B0" w:rsidP="009D1C10">
      <w:pPr>
        <w:pStyle w:val="TH"/>
      </w:pPr>
      <w:r>
        <w:t>Table </w:t>
      </w:r>
      <w:r w:rsidR="009D1C10">
        <w:t>8.7.2.2.3.2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0788E03A" w:rsidR="009D1C10" w:rsidRPr="001769FF" w:rsidRDefault="006006B0" w:rsidP="009D1C10">
      <w:pPr>
        <w:pStyle w:val="TH"/>
      </w:pPr>
      <w:r>
        <w:t>Table </w:t>
      </w:r>
      <w:r w:rsidR="009D1C10">
        <w:t>8.7.2.2.3.2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689DF48" w:rsidR="009D1C10" w:rsidRDefault="009D1C10" w:rsidP="000F6EEC">
            <w:pPr>
              <w:pStyle w:val="TAL"/>
            </w:pPr>
            <w:r>
              <w:t xml:space="preserve">Redirection handling is described in clause 5.2.10 of </w:t>
            </w:r>
            <w:r w:rsidR="007876EC">
              <w:t>TS</w:t>
            </w:r>
            <w:r>
              <w:t>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0247B1DD" w:rsidR="009D1C10" w:rsidRDefault="009D1C10" w:rsidP="000F6EEC">
            <w:pPr>
              <w:pStyle w:val="TAL"/>
            </w:pPr>
            <w:r>
              <w:t xml:space="preserve">Redirection handling is described in clause 5.2.10 of </w:t>
            </w:r>
            <w:r w:rsidR="007876EC">
              <w:t>TS</w:t>
            </w:r>
            <w:r>
              <w:t>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137F238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 xml:space="preserve">5.2.6-1 of </w:t>
            </w:r>
            <w:r w:rsidR="007876EC">
              <w:t>TS</w:t>
            </w:r>
            <w:r w:rsidRPr="001364E5">
              <w:t> 29.122 [</w:t>
            </w:r>
            <w:r>
              <w:t>6</w:t>
            </w:r>
            <w:r w:rsidRPr="001364E5">
              <w:t>]</w:t>
            </w:r>
            <w:r w:rsidRPr="0016361A">
              <w:t xml:space="preserve"> also apply.</w:t>
            </w:r>
          </w:p>
        </w:tc>
      </w:tr>
    </w:tbl>
    <w:p w14:paraId="743E7283" w14:textId="77777777" w:rsidR="009D1C10" w:rsidRDefault="009D1C10" w:rsidP="009D1C10"/>
    <w:p w14:paraId="1ABBF8B0" w14:textId="290ED5C8" w:rsidR="009D1C10" w:rsidRPr="00A04126" w:rsidRDefault="006006B0" w:rsidP="009D1C10">
      <w:pPr>
        <w:pStyle w:val="TH"/>
        <w:rPr>
          <w:rFonts w:cs="Arial"/>
        </w:rPr>
      </w:pPr>
      <w:r>
        <w:t>Table </w:t>
      </w:r>
      <w:r w:rsidR="009D1C10">
        <w:t>8.7.2.2.3.2</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92C22C9" w:rsidR="009D1C10" w:rsidRPr="00A04126" w:rsidRDefault="006006B0" w:rsidP="009D1C10">
      <w:pPr>
        <w:pStyle w:val="TH"/>
        <w:rPr>
          <w:rFonts w:cs="Arial"/>
        </w:rPr>
      </w:pPr>
      <w:r w:rsidRPr="00A04126">
        <w:t>Table</w:t>
      </w:r>
      <w:r>
        <w:t> </w:t>
      </w:r>
      <w:r w:rsidR="009D1C10">
        <w:t>8.7.2.2.3.2</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6D3F5DA5" w:rsidR="009D1C10" w:rsidRPr="00A04126" w:rsidRDefault="006006B0" w:rsidP="009D1C10">
      <w:pPr>
        <w:pStyle w:val="TH"/>
      </w:pPr>
      <w:r w:rsidRPr="00A04126">
        <w:lastRenderedPageBreak/>
        <w:t>Table</w:t>
      </w:r>
      <w:r>
        <w:t> </w:t>
      </w:r>
      <w:r w:rsidR="009D1C10">
        <w:t>8.7.2.2.3.2</w:t>
      </w:r>
      <w:r w:rsidR="009D1C10"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32F880F9" w:rsidR="009D1C10" w:rsidRDefault="006006B0" w:rsidP="009D1C10">
      <w:pPr>
        <w:pStyle w:val="TH"/>
      </w:pPr>
      <w:r>
        <w:t>Table </w:t>
      </w:r>
      <w:r w:rsidR="009D1C10">
        <w:t>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02789805" w:rsidR="009D1C10" w:rsidRDefault="006006B0" w:rsidP="009D1C10">
      <w:pPr>
        <w:pStyle w:val="TH"/>
      </w:pPr>
      <w:r>
        <w:t>Table </w:t>
      </w:r>
      <w:r w:rsidR="009D1C10">
        <w:t>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2324" w:name="_Toc85734427"/>
      <w:bookmarkStart w:id="2325" w:name="_Toc89431726"/>
      <w:bookmarkStart w:id="2326" w:name="_Toc97042538"/>
      <w:bookmarkStart w:id="2327" w:name="_Toc97045682"/>
      <w:bookmarkStart w:id="2328" w:name="_Toc97155427"/>
      <w:bookmarkStart w:id="2329" w:name="_Toc100767717"/>
      <w:r>
        <w:rPr>
          <w:lang w:eastAsia="zh-CN"/>
        </w:rPr>
        <w:t>8.7.2.2.4</w:t>
      </w:r>
      <w:r>
        <w:rPr>
          <w:lang w:eastAsia="zh-CN"/>
        </w:rPr>
        <w:tab/>
      </w:r>
      <w:r>
        <w:rPr>
          <w:lang w:eastAsia="zh-CN"/>
        </w:rPr>
        <w:tab/>
        <w:t>Resource Custom Operations</w:t>
      </w:r>
      <w:bookmarkEnd w:id="2324"/>
      <w:bookmarkEnd w:id="2325"/>
      <w:bookmarkEnd w:id="2326"/>
      <w:bookmarkEnd w:id="2327"/>
      <w:bookmarkEnd w:id="2328"/>
      <w:bookmarkEnd w:id="2329"/>
    </w:p>
    <w:p w14:paraId="3713D7FC" w14:textId="77777777" w:rsidR="009D1C10" w:rsidRDefault="009D1C10" w:rsidP="009D1C10">
      <w:r>
        <w:t>None.</w:t>
      </w:r>
    </w:p>
    <w:p w14:paraId="0F519E50" w14:textId="4A8CBFBC" w:rsidR="009D1C10" w:rsidRDefault="009D1C10" w:rsidP="009D1C10">
      <w:pPr>
        <w:pStyle w:val="Heading4"/>
      </w:pPr>
      <w:bookmarkStart w:id="2330" w:name="_Toc85734428"/>
      <w:bookmarkStart w:id="2331" w:name="_Toc89431727"/>
      <w:bookmarkStart w:id="2332" w:name="_Toc97042539"/>
      <w:bookmarkStart w:id="2333" w:name="_Toc97045683"/>
      <w:bookmarkStart w:id="2334" w:name="_Toc97155428"/>
      <w:bookmarkStart w:id="2335" w:name="_Toc100767718"/>
      <w:r>
        <w:t>8.7.2.3</w:t>
      </w:r>
      <w:r>
        <w:tab/>
        <w:t>Resource</w:t>
      </w:r>
      <w:r w:rsidRPr="00831458">
        <w:t xml:space="preserve">: </w:t>
      </w:r>
      <w:r>
        <w:t xml:space="preserve">Individual </w:t>
      </w:r>
      <w:r>
        <w:rPr>
          <w:lang w:eastAsia="ja-JP"/>
        </w:rPr>
        <w:t>ACR Management Events Subscription</w:t>
      </w:r>
      <w:bookmarkEnd w:id="2330"/>
      <w:bookmarkEnd w:id="2331"/>
      <w:bookmarkEnd w:id="2332"/>
      <w:bookmarkEnd w:id="2333"/>
      <w:bookmarkEnd w:id="2334"/>
      <w:bookmarkEnd w:id="2335"/>
    </w:p>
    <w:p w14:paraId="49332CA4" w14:textId="570B0772" w:rsidR="009D1C10" w:rsidRPr="00C14CE6" w:rsidRDefault="009D1C10" w:rsidP="009D1C10">
      <w:pPr>
        <w:pStyle w:val="Heading5"/>
        <w:rPr>
          <w:lang w:eastAsia="zh-CN"/>
        </w:rPr>
      </w:pPr>
      <w:bookmarkStart w:id="2336" w:name="_Toc85734429"/>
      <w:bookmarkStart w:id="2337" w:name="_Toc89431728"/>
      <w:bookmarkStart w:id="2338" w:name="_Toc97042540"/>
      <w:bookmarkStart w:id="2339" w:name="_Toc97045684"/>
      <w:bookmarkStart w:id="2340" w:name="_Toc97155429"/>
      <w:bookmarkStart w:id="2341" w:name="_Toc100767719"/>
      <w:r>
        <w:rPr>
          <w:lang w:eastAsia="zh-CN"/>
        </w:rPr>
        <w:t>8.7.2.3.1</w:t>
      </w:r>
      <w:r>
        <w:rPr>
          <w:lang w:eastAsia="zh-CN"/>
        </w:rPr>
        <w:tab/>
        <w:t>Description</w:t>
      </w:r>
      <w:bookmarkEnd w:id="2336"/>
      <w:bookmarkEnd w:id="2337"/>
      <w:bookmarkEnd w:id="2338"/>
      <w:bookmarkEnd w:id="2339"/>
      <w:bookmarkEnd w:id="2340"/>
      <w:bookmarkEnd w:id="2341"/>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2342" w:name="_Toc85734430"/>
      <w:bookmarkStart w:id="2343" w:name="_Toc89431729"/>
      <w:bookmarkStart w:id="2344" w:name="_Toc97042541"/>
      <w:bookmarkStart w:id="2345" w:name="_Toc97045685"/>
      <w:bookmarkStart w:id="2346" w:name="_Toc97155430"/>
      <w:bookmarkStart w:id="2347" w:name="_Toc100767720"/>
      <w:r>
        <w:rPr>
          <w:lang w:eastAsia="zh-CN"/>
        </w:rPr>
        <w:t>8.7.2.3.2</w:t>
      </w:r>
      <w:r>
        <w:rPr>
          <w:lang w:eastAsia="zh-CN"/>
        </w:rPr>
        <w:tab/>
        <w:t>Resource Definition</w:t>
      </w:r>
      <w:bookmarkEnd w:id="2342"/>
      <w:bookmarkEnd w:id="2343"/>
      <w:bookmarkEnd w:id="2344"/>
      <w:bookmarkEnd w:id="2345"/>
      <w:bookmarkEnd w:id="2346"/>
      <w:bookmarkEnd w:id="234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2348" w:name="_Toc85734431"/>
      <w:bookmarkStart w:id="2349" w:name="_Toc89431730"/>
      <w:bookmarkStart w:id="2350" w:name="_Toc97042542"/>
      <w:bookmarkStart w:id="2351" w:name="_Toc97045686"/>
      <w:bookmarkStart w:id="2352" w:name="_Toc97155431"/>
      <w:bookmarkStart w:id="2353" w:name="_Toc100767721"/>
      <w:r>
        <w:rPr>
          <w:lang w:eastAsia="zh-CN"/>
        </w:rPr>
        <w:t>8.7.2.3.3</w:t>
      </w:r>
      <w:r>
        <w:rPr>
          <w:lang w:eastAsia="zh-CN"/>
        </w:rPr>
        <w:tab/>
        <w:t>Resource Standard Methods</w:t>
      </w:r>
      <w:bookmarkEnd w:id="2348"/>
      <w:bookmarkEnd w:id="2349"/>
      <w:bookmarkEnd w:id="2350"/>
      <w:bookmarkEnd w:id="2351"/>
      <w:bookmarkEnd w:id="2352"/>
      <w:bookmarkEnd w:id="2353"/>
    </w:p>
    <w:p w14:paraId="4FBF3F4D" w14:textId="13B812DE" w:rsidR="009D1C10" w:rsidRDefault="009D1C10" w:rsidP="009D1C10">
      <w:pPr>
        <w:pStyle w:val="Heading6"/>
        <w:rPr>
          <w:lang w:eastAsia="zh-CN"/>
        </w:rPr>
      </w:pPr>
      <w:bookmarkStart w:id="2354" w:name="_Toc85734432"/>
      <w:bookmarkStart w:id="2355" w:name="_Toc89431731"/>
      <w:bookmarkStart w:id="2356" w:name="_Toc97042543"/>
      <w:bookmarkStart w:id="2357" w:name="_Toc97045687"/>
      <w:bookmarkStart w:id="2358" w:name="_Toc97155432"/>
      <w:bookmarkStart w:id="2359" w:name="_Toc100767722"/>
      <w:r>
        <w:rPr>
          <w:lang w:eastAsia="zh-CN"/>
        </w:rPr>
        <w:t>8.7.2.3.3.1</w:t>
      </w:r>
      <w:r>
        <w:rPr>
          <w:lang w:eastAsia="zh-CN"/>
        </w:rPr>
        <w:tab/>
        <w:t>PATCH</w:t>
      </w:r>
      <w:bookmarkEnd w:id="2354"/>
      <w:bookmarkEnd w:id="2355"/>
      <w:bookmarkEnd w:id="2356"/>
      <w:bookmarkEnd w:id="2357"/>
      <w:bookmarkEnd w:id="2358"/>
      <w:bookmarkEnd w:id="2359"/>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676C96D6" w:rsidR="009D1C10" w:rsidRPr="00384E92" w:rsidRDefault="006006B0" w:rsidP="009D1C10">
      <w:pPr>
        <w:pStyle w:val="TH"/>
        <w:rPr>
          <w:rFonts w:cs="Arial"/>
        </w:rPr>
      </w:pPr>
      <w:r>
        <w:t>Table </w:t>
      </w:r>
      <w:r w:rsidR="009D1C10">
        <w:t>8.7.2.3.3.1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4BE3713A" w:rsidR="009D1C10" w:rsidRPr="001769FF" w:rsidRDefault="006006B0" w:rsidP="009D1C10">
      <w:pPr>
        <w:pStyle w:val="TH"/>
      </w:pPr>
      <w:r>
        <w:lastRenderedPageBreak/>
        <w:t>Table </w:t>
      </w:r>
      <w:r w:rsidR="009D1C10">
        <w:t>8.7.2.3.3.1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F7B949C" w:rsidR="009D1C10" w:rsidRPr="001769FF" w:rsidRDefault="006006B0" w:rsidP="009D1C10">
      <w:pPr>
        <w:pStyle w:val="TH"/>
      </w:pPr>
      <w:r>
        <w:t>Table </w:t>
      </w:r>
      <w:r w:rsidR="009D1C10">
        <w:t>8.7.2.3.3.1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0F83E83E" w:rsidR="009D1C10" w:rsidRDefault="009D1C10" w:rsidP="000F6EEC">
            <w:pPr>
              <w:pStyle w:val="TAL"/>
              <w:rPr>
                <w:lang w:eastAsia="ja-JP"/>
              </w:rPr>
            </w:pPr>
            <w:r>
              <w:t xml:space="preserve">Redirection handling is described in clause 5.2.10 of </w:t>
            </w:r>
            <w:r w:rsidR="007876EC">
              <w:t>TS</w:t>
            </w:r>
            <w:r>
              <w:t>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2713AFC" w:rsidR="009D1C10" w:rsidRDefault="009D1C10" w:rsidP="000F6EEC">
            <w:pPr>
              <w:pStyle w:val="TAL"/>
              <w:rPr>
                <w:lang w:eastAsia="ja-JP"/>
              </w:rPr>
            </w:pPr>
            <w:r>
              <w:t xml:space="preserve">Redirection handling is described in clause 5.2.10 of </w:t>
            </w:r>
            <w:r w:rsidR="007876EC">
              <w:t>TS</w:t>
            </w:r>
            <w:r>
              <w:t>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5CF0B2AE"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 xml:space="preserve">5.2.6-1 of </w:t>
            </w:r>
            <w:r w:rsidR="007876EC">
              <w:t>TS</w:t>
            </w:r>
            <w:r w:rsidRPr="001364E5">
              <w:t> 29.122 [</w:t>
            </w:r>
            <w:r>
              <w:t>6</w:t>
            </w:r>
            <w:r w:rsidRPr="001364E5">
              <w:t>]</w:t>
            </w:r>
            <w:r w:rsidRPr="0016361A">
              <w:t xml:space="preserve"> also apply.</w:t>
            </w:r>
          </w:p>
        </w:tc>
      </w:tr>
    </w:tbl>
    <w:p w14:paraId="74A0760E" w14:textId="77777777" w:rsidR="009D1C10" w:rsidRPr="00E6122B" w:rsidRDefault="009D1C10" w:rsidP="009D1C10"/>
    <w:p w14:paraId="4ADDDB1D" w14:textId="73011D01" w:rsidR="009D1C10" w:rsidRPr="00A04126" w:rsidRDefault="006006B0" w:rsidP="009D1C10">
      <w:pPr>
        <w:pStyle w:val="TH"/>
        <w:rPr>
          <w:rFonts w:cs="Arial"/>
        </w:rPr>
      </w:pPr>
      <w:r>
        <w:t>Table </w:t>
      </w:r>
      <w:r w:rsidR="009D1C10">
        <w:t>8.7.2.3.3.1</w:t>
      </w:r>
      <w:r w:rsidR="009D1C10" w:rsidRPr="00A04126">
        <w:t xml:space="preserve">-4: Headers supported by the </w:t>
      </w:r>
      <w:r w:rsidR="009D1C10">
        <w:t>PATCH</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0CC2A4C8" w:rsidR="009D1C10" w:rsidRPr="00A04126" w:rsidRDefault="006006B0" w:rsidP="009D1C10">
      <w:pPr>
        <w:pStyle w:val="TH"/>
        <w:rPr>
          <w:rFonts w:cs="Arial"/>
        </w:rPr>
      </w:pPr>
      <w:r w:rsidRPr="00A04126">
        <w:t>Table</w:t>
      </w:r>
      <w:r>
        <w:t> </w:t>
      </w:r>
      <w:r w:rsidR="009D1C10">
        <w:t>8.7.2.3.3.1</w:t>
      </w:r>
      <w:r w:rsidR="009D1C10" w:rsidRPr="00A04126">
        <w:t xml:space="preserve">-5: Headers supported by the </w:t>
      </w:r>
      <w:r w:rsidR="009D1C10">
        <w:t>PATCH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2238320C" w:rsidR="009D1C10" w:rsidRPr="00A04126" w:rsidRDefault="006006B0" w:rsidP="009D1C10">
      <w:pPr>
        <w:pStyle w:val="TH"/>
      </w:pPr>
      <w:r w:rsidRPr="00A04126">
        <w:t>Table</w:t>
      </w:r>
      <w:r>
        <w:t> </w:t>
      </w:r>
      <w:r w:rsidR="009D1C10">
        <w:t>8.7.2.3.3.1</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0E4C256" w:rsidR="009D1C10" w:rsidRDefault="006006B0" w:rsidP="009D1C10">
      <w:pPr>
        <w:pStyle w:val="TH"/>
      </w:pPr>
      <w:r w:rsidRPr="00A04126">
        <w:t>Table</w:t>
      </w:r>
      <w:r>
        <w:t> </w:t>
      </w:r>
      <w:r w:rsidR="009D1C10">
        <w:t>8.7.2.3.3.1</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43003E20" w:rsidR="009D1C10" w:rsidRDefault="006006B0" w:rsidP="009D1C10">
      <w:pPr>
        <w:pStyle w:val="TH"/>
      </w:pPr>
      <w:r>
        <w:lastRenderedPageBreak/>
        <w:t>Table </w:t>
      </w:r>
      <w:r w:rsidR="009D1C10">
        <w:t>8.7.2.3.3.1</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2360" w:name="_Toc85734433"/>
      <w:bookmarkStart w:id="2361" w:name="_Toc89431732"/>
      <w:bookmarkStart w:id="2362" w:name="_Toc97042544"/>
      <w:bookmarkStart w:id="2363" w:name="_Toc97045688"/>
      <w:bookmarkStart w:id="2364" w:name="_Toc97155433"/>
      <w:bookmarkStart w:id="2365" w:name="_Toc100767723"/>
      <w:r>
        <w:rPr>
          <w:lang w:eastAsia="zh-CN"/>
        </w:rPr>
        <w:t>8.7.2.3.3.2</w:t>
      </w:r>
      <w:r>
        <w:rPr>
          <w:lang w:eastAsia="zh-CN"/>
        </w:rPr>
        <w:tab/>
        <w:t>PUT</w:t>
      </w:r>
      <w:bookmarkEnd w:id="2360"/>
      <w:bookmarkEnd w:id="2361"/>
      <w:bookmarkEnd w:id="2362"/>
      <w:bookmarkEnd w:id="2363"/>
      <w:bookmarkEnd w:id="2364"/>
      <w:bookmarkEnd w:id="2365"/>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7B5C2624" w:rsidR="009D1C10" w:rsidRPr="00384E92" w:rsidRDefault="006006B0" w:rsidP="009D1C10">
      <w:pPr>
        <w:pStyle w:val="TH"/>
        <w:rPr>
          <w:rFonts w:cs="Arial"/>
        </w:rPr>
      </w:pPr>
      <w:r>
        <w:t>Table </w:t>
      </w:r>
      <w:r w:rsidR="009D1C10">
        <w:t>8.7.2.3.3.2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9302F16" w:rsidR="009D1C10" w:rsidRPr="001769FF" w:rsidRDefault="006006B0" w:rsidP="009D1C10">
      <w:pPr>
        <w:pStyle w:val="TH"/>
      </w:pPr>
      <w:r>
        <w:t>Table </w:t>
      </w:r>
      <w:r w:rsidR="009D1C10">
        <w:t>8.7.2.3.3.2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688B2A25" w:rsidR="009D1C10" w:rsidRPr="001769FF" w:rsidRDefault="006006B0" w:rsidP="009D1C10">
      <w:pPr>
        <w:pStyle w:val="TH"/>
      </w:pPr>
      <w:r>
        <w:t>Table </w:t>
      </w:r>
      <w:r w:rsidR="009D1C10">
        <w:t>8.7.2.3.3.2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1903B4F3" w:rsidR="009D1C10" w:rsidRDefault="009D1C10" w:rsidP="000F6EEC">
            <w:pPr>
              <w:pStyle w:val="TAL"/>
              <w:rPr>
                <w:lang w:eastAsia="ja-JP"/>
              </w:rPr>
            </w:pPr>
            <w:r>
              <w:t xml:space="preserve">Redirection handling is described in clause 5.2.10 of </w:t>
            </w:r>
            <w:r w:rsidR="007876EC">
              <w:t>TS</w:t>
            </w:r>
            <w:r>
              <w:t>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39CC974" w:rsidR="009D1C10" w:rsidRDefault="009D1C10" w:rsidP="000F6EEC">
            <w:pPr>
              <w:pStyle w:val="TAL"/>
              <w:rPr>
                <w:lang w:eastAsia="ja-JP"/>
              </w:rPr>
            </w:pPr>
            <w:r>
              <w:t xml:space="preserve">Redirection handling is described in clause 5.2.10 of </w:t>
            </w:r>
            <w:r w:rsidR="007876EC">
              <w:t>TS</w:t>
            </w:r>
            <w:r>
              <w:t>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60E957C2"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 xml:space="preserve">5.2.6-1 of </w:t>
            </w:r>
            <w:r w:rsidR="007876EC">
              <w:t>TS</w:t>
            </w:r>
            <w:r w:rsidRPr="001364E5">
              <w:t> 29.122 [</w:t>
            </w:r>
            <w:r>
              <w:t>6</w:t>
            </w:r>
            <w:r w:rsidRPr="001364E5">
              <w:t>]</w:t>
            </w:r>
            <w:r w:rsidRPr="0016361A">
              <w:t xml:space="preserve"> also apply.</w:t>
            </w:r>
          </w:p>
        </w:tc>
      </w:tr>
    </w:tbl>
    <w:p w14:paraId="59946070" w14:textId="77777777" w:rsidR="009D1C10" w:rsidRPr="00C140C3" w:rsidRDefault="009D1C10" w:rsidP="009D1C10"/>
    <w:p w14:paraId="2C447F4E" w14:textId="3DDCAE66" w:rsidR="009D1C10" w:rsidRPr="00A04126" w:rsidRDefault="006006B0" w:rsidP="009D1C10">
      <w:pPr>
        <w:pStyle w:val="TH"/>
        <w:rPr>
          <w:rFonts w:cs="Arial"/>
        </w:rPr>
      </w:pPr>
      <w:r>
        <w:t>Table </w:t>
      </w:r>
      <w:r w:rsidR="009D1C10">
        <w:t>8.7.2.3.3.2</w:t>
      </w:r>
      <w:r w:rsidR="009D1C10" w:rsidRPr="00A04126">
        <w:t xml:space="preserve">-4: Headers supported by the </w:t>
      </w:r>
      <w:r w:rsidR="009D1C10">
        <w:t>PUT</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561B5A8B" w:rsidR="009D1C10" w:rsidRPr="00A04126" w:rsidRDefault="006006B0" w:rsidP="009D1C10">
      <w:pPr>
        <w:pStyle w:val="TH"/>
        <w:rPr>
          <w:rFonts w:cs="Arial"/>
        </w:rPr>
      </w:pPr>
      <w:r w:rsidRPr="00A04126">
        <w:lastRenderedPageBreak/>
        <w:t>Table</w:t>
      </w:r>
      <w:r>
        <w:t> </w:t>
      </w:r>
      <w:r w:rsidR="009D1C10">
        <w:t>8.7.2.3.3.2</w:t>
      </w:r>
      <w:r w:rsidR="009D1C10" w:rsidRPr="00A04126">
        <w:t xml:space="preserve">-5: Headers supported by the </w:t>
      </w:r>
      <w:r w:rsidR="009D1C10">
        <w:t>PUT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726D5804" w:rsidR="009D1C10" w:rsidRPr="00A04126" w:rsidRDefault="006006B0" w:rsidP="009D1C10">
      <w:pPr>
        <w:pStyle w:val="TH"/>
      </w:pPr>
      <w:r w:rsidRPr="00A04126">
        <w:t>Table</w:t>
      </w:r>
      <w:r>
        <w:t> </w:t>
      </w:r>
      <w:r w:rsidR="009D1C10">
        <w:t>8.7.2.3.3.2</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67D68344" w:rsidR="009D1C10" w:rsidRDefault="006006B0" w:rsidP="009D1C10">
      <w:pPr>
        <w:pStyle w:val="TH"/>
      </w:pPr>
      <w:r w:rsidRPr="00A04126">
        <w:t>Table</w:t>
      </w:r>
      <w:r>
        <w:t> </w:t>
      </w:r>
      <w:r w:rsidR="009D1C10">
        <w:t>8.7.2.3.3.2</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2B76C49C" w:rsidR="009D1C10" w:rsidRDefault="006006B0" w:rsidP="009D1C10">
      <w:pPr>
        <w:pStyle w:val="TH"/>
      </w:pPr>
      <w:r>
        <w:t>Table </w:t>
      </w:r>
      <w:r w:rsidR="009D1C10">
        <w:t>8.7.2.3.3.2</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2366" w:name="_Toc85734434"/>
      <w:bookmarkStart w:id="2367" w:name="_Toc89431733"/>
      <w:bookmarkStart w:id="2368" w:name="_Toc97042545"/>
      <w:bookmarkStart w:id="2369" w:name="_Toc97045689"/>
      <w:bookmarkStart w:id="2370" w:name="_Toc97155434"/>
      <w:bookmarkStart w:id="2371" w:name="_Toc100767724"/>
      <w:r>
        <w:rPr>
          <w:lang w:eastAsia="zh-CN"/>
        </w:rPr>
        <w:t>8.7.2.3.3.3</w:t>
      </w:r>
      <w:r>
        <w:rPr>
          <w:lang w:eastAsia="zh-CN"/>
        </w:rPr>
        <w:tab/>
        <w:t>DELETE</w:t>
      </w:r>
      <w:bookmarkEnd w:id="2366"/>
      <w:bookmarkEnd w:id="2367"/>
      <w:bookmarkEnd w:id="2368"/>
      <w:bookmarkEnd w:id="2369"/>
      <w:bookmarkEnd w:id="2370"/>
      <w:bookmarkEnd w:id="2371"/>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066166A6" w:rsidR="009D1C10" w:rsidRPr="00384E92" w:rsidRDefault="006006B0" w:rsidP="009D1C10">
      <w:pPr>
        <w:pStyle w:val="TH"/>
        <w:rPr>
          <w:rFonts w:cs="Arial"/>
        </w:rPr>
      </w:pPr>
      <w:r>
        <w:t>Table </w:t>
      </w:r>
      <w:r w:rsidR="009D1C10">
        <w:t>8.7.2.3.3.3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1AB96D7" w:rsidR="009D1C10" w:rsidRPr="001769FF" w:rsidRDefault="006006B0" w:rsidP="009D1C10">
      <w:pPr>
        <w:pStyle w:val="TH"/>
      </w:pPr>
      <w:r>
        <w:t>Table </w:t>
      </w:r>
      <w:r w:rsidR="009D1C10">
        <w:t>8.7.2.3.3.3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0EC69A37" w:rsidR="009D1C10" w:rsidRPr="001769FF" w:rsidRDefault="006006B0" w:rsidP="009D1C10">
      <w:pPr>
        <w:pStyle w:val="TH"/>
      </w:pPr>
      <w:r>
        <w:lastRenderedPageBreak/>
        <w:t>Table </w:t>
      </w:r>
      <w:r w:rsidR="009D1C10">
        <w:t>8.7.2.3.3.3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2D8879D" w:rsidR="009D1C10" w:rsidRDefault="009D1C10" w:rsidP="000F6EEC">
            <w:pPr>
              <w:pStyle w:val="TAL"/>
              <w:rPr>
                <w:lang w:eastAsia="ja-JP"/>
              </w:rPr>
            </w:pPr>
            <w:r>
              <w:t xml:space="preserve">Redirection handling is described in clause 5.2.10 of </w:t>
            </w:r>
            <w:r w:rsidR="007876EC">
              <w:t>TS</w:t>
            </w:r>
            <w:r>
              <w:t>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D77F94" w:rsidR="009D1C10" w:rsidRDefault="009D1C10" w:rsidP="000F6EEC">
            <w:pPr>
              <w:pStyle w:val="TAL"/>
              <w:rPr>
                <w:lang w:eastAsia="ja-JP"/>
              </w:rPr>
            </w:pPr>
            <w:r>
              <w:t xml:space="preserve">Redirection handling is described in clause 5.2.10 of </w:t>
            </w:r>
            <w:r w:rsidR="007876EC">
              <w:t>TS</w:t>
            </w:r>
            <w:r>
              <w:t>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21464030"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 xml:space="preserve">5.2.6-1 of </w:t>
            </w:r>
            <w:r w:rsidR="007876EC">
              <w:t>TS</w:t>
            </w:r>
            <w:r w:rsidRPr="001364E5">
              <w:t> 29.122 [</w:t>
            </w:r>
            <w:r>
              <w:t>6</w:t>
            </w:r>
            <w:r w:rsidRPr="001364E5">
              <w:t>]</w:t>
            </w:r>
            <w:r w:rsidRPr="0016361A">
              <w:t xml:space="preserve"> also apply.</w:t>
            </w:r>
          </w:p>
        </w:tc>
      </w:tr>
    </w:tbl>
    <w:p w14:paraId="22EFF846" w14:textId="77777777" w:rsidR="009D1C10" w:rsidRPr="00C140C3" w:rsidRDefault="009D1C10" w:rsidP="009D1C10"/>
    <w:p w14:paraId="6B1469CC" w14:textId="7416D6DE" w:rsidR="009D1C10" w:rsidRPr="00A04126" w:rsidRDefault="006006B0" w:rsidP="009D1C10">
      <w:pPr>
        <w:pStyle w:val="TH"/>
        <w:rPr>
          <w:rFonts w:cs="Arial"/>
        </w:rPr>
      </w:pPr>
      <w:r>
        <w:t>Table </w:t>
      </w:r>
      <w:r w:rsidR="009D1C10">
        <w:t>8.</w:t>
      </w:r>
      <w:r w:rsidR="000F6EEC">
        <w:t>7</w:t>
      </w:r>
      <w:r w:rsidR="009D1C10">
        <w:t>.2.3.3.3</w:t>
      </w:r>
      <w:r w:rsidR="009D1C10" w:rsidRPr="00A04126">
        <w:t xml:space="preserve">-4: Headers supported by the </w:t>
      </w:r>
      <w:r w:rsidR="009D1C10">
        <w:t>DELETE</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2B3DE6E7" w:rsidR="009D1C10" w:rsidRPr="00A04126" w:rsidRDefault="006006B0" w:rsidP="009D1C10">
      <w:pPr>
        <w:pStyle w:val="TH"/>
        <w:rPr>
          <w:rFonts w:cs="Arial"/>
        </w:rPr>
      </w:pPr>
      <w:r w:rsidRPr="00A04126">
        <w:t>Table</w:t>
      </w:r>
      <w:r>
        <w:t> </w:t>
      </w:r>
      <w:r w:rsidR="009D1C10">
        <w:t>8.</w:t>
      </w:r>
      <w:r w:rsidR="000F6EEC">
        <w:t>7</w:t>
      </w:r>
      <w:r w:rsidR="009D1C10">
        <w:t>.2.3.3.3</w:t>
      </w:r>
      <w:r w:rsidR="009D1C10" w:rsidRPr="00A04126">
        <w:t xml:space="preserve">-5: Headers supported by the </w:t>
      </w:r>
      <w:r w:rsidR="009D1C10">
        <w:t>DELETE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0D00742" w:rsidR="009D1C10" w:rsidRPr="00A04126" w:rsidRDefault="006006B0" w:rsidP="009D1C10">
      <w:pPr>
        <w:pStyle w:val="TH"/>
      </w:pPr>
      <w:r w:rsidRPr="00A04126">
        <w:t>Table</w:t>
      </w:r>
      <w:r>
        <w:t> </w:t>
      </w:r>
      <w:r w:rsidR="009D1C10">
        <w:t>8.</w:t>
      </w:r>
      <w:r w:rsidR="000F6EEC">
        <w:t>7</w:t>
      </w:r>
      <w:r w:rsidR="009D1C10">
        <w:t>.2.3.3.3</w:t>
      </w:r>
      <w:r w:rsidR="009D1C10" w:rsidRPr="00A04126">
        <w:t>-6: Links supported by the 20</w:t>
      </w:r>
      <w:r w:rsidR="009D1C10">
        <w:t>4</w:t>
      </w:r>
      <w:r w:rsidR="009D1C10"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B33290" w:rsidR="009D1C10" w:rsidRDefault="006006B0" w:rsidP="009D1C10">
      <w:pPr>
        <w:pStyle w:val="TH"/>
      </w:pPr>
      <w:r>
        <w:t>Table </w:t>
      </w:r>
      <w:r w:rsidR="000F6EEC">
        <w:t>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40A79202" w:rsidR="009D1C10" w:rsidRDefault="006006B0" w:rsidP="009D1C10">
      <w:pPr>
        <w:pStyle w:val="TH"/>
      </w:pPr>
      <w:r>
        <w:t>Table </w:t>
      </w:r>
      <w:r w:rsidR="000F6EEC">
        <w:t>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2372" w:name="_Toc85734435"/>
      <w:bookmarkStart w:id="2373" w:name="_Toc89431734"/>
      <w:bookmarkStart w:id="2374" w:name="_Toc97042546"/>
      <w:bookmarkStart w:id="2375" w:name="_Toc97045690"/>
      <w:bookmarkStart w:id="2376" w:name="_Toc97155435"/>
      <w:bookmarkStart w:id="2377" w:name="_Toc100767725"/>
      <w:r>
        <w:rPr>
          <w:lang w:eastAsia="zh-CN"/>
        </w:rPr>
        <w:t>8.7</w:t>
      </w:r>
      <w:r w:rsidR="009D1C10">
        <w:rPr>
          <w:lang w:eastAsia="zh-CN"/>
        </w:rPr>
        <w:t>.2.3.3.4</w:t>
      </w:r>
      <w:r w:rsidR="009D1C10">
        <w:rPr>
          <w:lang w:eastAsia="zh-CN"/>
        </w:rPr>
        <w:tab/>
        <w:t>GET</w:t>
      </w:r>
      <w:bookmarkEnd w:id="2372"/>
      <w:bookmarkEnd w:id="2373"/>
      <w:bookmarkEnd w:id="2374"/>
      <w:bookmarkEnd w:id="2375"/>
      <w:bookmarkEnd w:id="2376"/>
      <w:bookmarkEnd w:id="2377"/>
    </w:p>
    <w:p w14:paraId="08A25606" w14:textId="779937E8"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0F6EEC">
        <w:rPr>
          <w:lang w:eastAsia="zh-CN"/>
        </w:rPr>
        <w:t>7</w:t>
      </w:r>
      <w:r>
        <w:rPr>
          <w:lang w:eastAsia="zh-CN"/>
        </w:rPr>
        <w:t>.2.3.3.4-1.</w:t>
      </w:r>
    </w:p>
    <w:p w14:paraId="56CACF90" w14:textId="4C02AFAC" w:rsidR="009D1C10" w:rsidRPr="00384E92" w:rsidRDefault="006006B0" w:rsidP="009D1C10">
      <w:pPr>
        <w:pStyle w:val="TH"/>
        <w:rPr>
          <w:rFonts w:cs="Arial"/>
        </w:rPr>
      </w:pPr>
      <w:r>
        <w:lastRenderedPageBreak/>
        <w:t>Table </w:t>
      </w:r>
      <w:r w:rsidR="009D1C10">
        <w:t>8.</w:t>
      </w:r>
      <w:r w:rsidR="000F6EEC">
        <w:t>7</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1E1A4502" w:rsidR="009D1C10" w:rsidRPr="001769FF" w:rsidRDefault="006006B0" w:rsidP="009D1C10">
      <w:pPr>
        <w:pStyle w:val="TH"/>
      </w:pPr>
      <w:r>
        <w:t>Table </w:t>
      </w:r>
      <w:r w:rsidR="009D1C10">
        <w:t>8.</w:t>
      </w:r>
      <w:r w:rsidR="000F6EEC">
        <w:t>7</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70D62A4D" w:rsidR="009D1C10" w:rsidRPr="001769FF" w:rsidRDefault="006006B0" w:rsidP="009D1C10">
      <w:pPr>
        <w:pStyle w:val="TH"/>
      </w:pPr>
      <w:r>
        <w:t>Table </w:t>
      </w:r>
      <w:r w:rsidR="009D1C10">
        <w:t>8.</w:t>
      </w:r>
      <w:r w:rsidR="000F6EEC">
        <w:t>7</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1F1928D0" w:rsidR="009D1C10" w:rsidRDefault="009D1C10" w:rsidP="000F6EEC">
            <w:pPr>
              <w:pStyle w:val="TAL"/>
            </w:pPr>
            <w:r>
              <w:t xml:space="preserve">Redirection handling is described in clause 5.2.10 of </w:t>
            </w:r>
            <w:r w:rsidR="007876EC">
              <w:t>TS</w:t>
            </w:r>
            <w:r>
              <w:t>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233F6FF5" w:rsidR="009D1C10" w:rsidRDefault="009D1C10" w:rsidP="000F6EEC">
            <w:pPr>
              <w:pStyle w:val="TAL"/>
            </w:pPr>
            <w:r>
              <w:t xml:space="preserve">Redirection handling is described in clause 5.2.10 of </w:t>
            </w:r>
            <w:r w:rsidR="007876EC">
              <w:t>TS</w:t>
            </w:r>
            <w:r>
              <w:t>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53B6CCEA"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 xml:space="preserve">5.2.6-1 of </w:t>
            </w:r>
            <w:r w:rsidR="007876EC">
              <w:t>TS</w:t>
            </w:r>
            <w:r w:rsidRPr="001364E5">
              <w:t> 29.122 [</w:t>
            </w:r>
            <w:r>
              <w:t>6</w:t>
            </w:r>
            <w:r w:rsidRPr="001364E5">
              <w:t>]</w:t>
            </w:r>
            <w:r w:rsidRPr="0016361A">
              <w:t xml:space="preserve"> also apply.</w:t>
            </w:r>
          </w:p>
        </w:tc>
      </w:tr>
    </w:tbl>
    <w:p w14:paraId="196A7484" w14:textId="77777777" w:rsidR="009D1C10" w:rsidRDefault="009D1C10" w:rsidP="009D1C10"/>
    <w:p w14:paraId="2404A5CD" w14:textId="6321BE3D" w:rsidR="009D1C10" w:rsidRPr="00A04126" w:rsidRDefault="006006B0" w:rsidP="009D1C10">
      <w:pPr>
        <w:pStyle w:val="TH"/>
        <w:rPr>
          <w:rFonts w:cs="Arial"/>
        </w:rPr>
      </w:pPr>
      <w:r>
        <w:t>Table </w:t>
      </w:r>
      <w:r w:rsidR="009D1C10">
        <w:t>8.</w:t>
      </w:r>
      <w:r w:rsidR="000F6EEC">
        <w:t>7</w:t>
      </w:r>
      <w:r w:rsidR="009D1C10">
        <w:t>.2.3.3.4</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208C0427" w:rsidR="009D1C10" w:rsidRPr="00A04126" w:rsidRDefault="006006B0" w:rsidP="009D1C10">
      <w:pPr>
        <w:pStyle w:val="TH"/>
        <w:rPr>
          <w:rFonts w:cs="Arial"/>
        </w:rPr>
      </w:pPr>
      <w:r w:rsidRPr="00A04126">
        <w:t>Table</w:t>
      </w:r>
      <w:r>
        <w:t> </w:t>
      </w:r>
      <w:r w:rsidR="009D1C10">
        <w:t>8.</w:t>
      </w:r>
      <w:r w:rsidR="000F6EEC">
        <w:t>7</w:t>
      </w:r>
      <w:r w:rsidR="009D1C10">
        <w:t>.2.3.3.4</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3688056A" w:rsidR="009D1C10" w:rsidRPr="00A04126" w:rsidRDefault="006006B0" w:rsidP="009D1C10">
      <w:pPr>
        <w:pStyle w:val="TH"/>
      </w:pPr>
      <w:r w:rsidRPr="00A04126">
        <w:t>Table</w:t>
      </w:r>
      <w:r>
        <w:t> </w:t>
      </w:r>
      <w:r w:rsidR="009D1C10">
        <w:t>8.</w:t>
      </w:r>
      <w:r w:rsidR="000F6EEC">
        <w:t>7</w:t>
      </w:r>
      <w:r w:rsidR="009D1C10">
        <w:t>.2.3.3.4</w:t>
      </w:r>
      <w:r w:rsidR="009D1C10"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1B4484A8" w:rsidR="009D1C10" w:rsidRDefault="006006B0" w:rsidP="009D1C10">
      <w:pPr>
        <w:pStyle w:val="TH"/>
      </w:pPr>
      <w:r>
        <w:t>Table </w:t>
      </w:r>
      <w:r w:rsidR="000F6EEC">
        <w:t>8.7</w:t>
      </w:r>
      <w:r w:rsidR="009D1C10">
        <w:t>.2.3.3.4</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2EA1F002" w:rsidR="009D1C10" w:rsidRDefault="006006B0" w:rsidP="009D1C10">
      <w:pPr>
        <w:pStyle w:val="TH"/>
      </w:pPr>
      <w:r>
        <w:lastRenderedPageBreak/>
        <w:t>Table </w:t>
      </w:r>
      <w:r w:rsidR="000F6EEC">
        <w:t>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2378" w:name="_Toc85734436"/>
      <w:bookmarkStart w:id="2379" w:name="_Toc89431735"/>
      <w:bookmarkStart w:id="2380" w:name="_Toc97042547"/>
      <w:bookmarkStart w:id="2381" w:name="_Toc97045691"/>
      <w:bookmarkStart w:id="2382" w:name="_Toc97155436"/>
      <w:bookmarkStart w:id="2383" w:name="_Toc100767726"/>
      <w:r>
        <w:rPr>
          <w:lang w:eastAsia="zh-CN"/>
        </w:rPr>
        <w:t>8.</w:t>
      </w:r>
      <w:r w:rsidR="000F6EEC">
        <w:rPr>
          <w:lang w:eastAsia="zh-CN"/>
        </w:rPr>
        <w:t>7</w:t>
      </w:r>
      <w:r>
        <w:rPr>
          <w:lang w:eastAsia="zh-CN"/>
        </w:rPr>
        <w:t>.2.3.4</w:t>
      </w:r>
      <w:r>
        <w:rPr>
          <w:lang w:eastAsia="zh-CN"/>
        </w:rPr>
        <w:tab/>
      </w:r>
      <w:r>
        <w:rPr>
          <w:lang w:eastAsia="zh-CN"/>
        </w:rPr>
        <w:tab/>
        <w:t>Resource Custom Operations</w:t>
      </w:r>
      <w:bookmarkEnd w:id="2378"/>
      <w:bookmarkEnd w:id="2379"/>
      <w:bookmarkEnd w:id="2380"/>
      <w:bookmarkEnd w:id="2381"/>
      <w:bookmarkEnd w:id="2382"/>
      <w:bookmarkEnd w:id="2383"/>
    </w:p>
    <w:p w14:paraId="4E84F741" w14:textId="77777777" w:rsidR="009D1C10" w:rsidRDefault="009D1C10" w:rsidP="009D1C10">
      <w:r>
        <w:t>None.</w:t>
      </w:r>
    </w:p>
    <w:p w14:paraId="5E0E462A" w14:textId="487E6965" w:rsidR="009D1C10" w:rsidRDefault="009D1C10" w:rsidP="009D1C10">
      <w:pPr>
        <w:pStyle w:val="Heading3"/>
      </w:pPr>
      <w:bookmarkStart w:id="2384" w:name="_Toc85734437"/>
      <w:bookmarkStart w:id="2385" w:name="_Toc89431736"/>
      <w:bookmarkStart w:id="2386" w:name="_Toc97042548"/>
      <w:bookmarkStart w:id="2387" w:name="_Toc97045692"/>
      <w:bookmarkStart w:id="2388" w:name="_Toc97155437"/>
      <w:bookmarkStart w:id="2389" w:name="_Toc100767727"/>
      <w:r>
        <w:t>8.</w:t>
      </w:r>
      <w:r w:rsidR="000F6EEC">
        <w:t>7</w:t>
      </w:r>
      <w:r>
        <w:t>.3</w:t>
      </w:r>
      <w:r>
        <w:tab/>
        <w:t>Custom Operations without associated resources</w:t>
      </w:r>
      <w:bookmarkEnd w:id="2384"/>
      <w:bookmarkEnd w:id="2385"/>
      <w:bookmarkEnd w:id="2386"/>
      <w:bookmarkEnd w:id="2387"/>
      <w:bookmarkEnd w:id="2388"/>
      <w:bookmarkEnd w:id="2389"/>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2390" w:name="_Toc85734438"/>
      <w:bookmarkStart w:id="2391" w:name="_Toc89431737"/>
      <w:bookmarkStart w:id="2392" w:name="_Toc97042549"/>
      <w:bookmarkStart w:id="2393" w:name="_Toc97045693"/>
      <w:bookmarkStart w:id="2394" w:name="_Toc97155438"/>
      <w:bookmarkStart w:id="2395" w:name="_Toc100767728"/>
      <w:r>
        <w:t>8.</w:t>
      </w:r>
      <w:r w:rsidR="000F6EEC">
        <w:t>7</w:t>
      </w:r>
      <w:r>
        <w:t>.4</w:t>
      </w:r>
      <w:r>
        <w:tab/>
        <w:t>Notifications</w:t>
      </w:r>
      <w:bookmarkEnd w:id="2390"/>
      <w:bookmarkEnd w:id="2391"/>
      <w:bookmarkEnd w:id="2392"/>
      <w:bookmarkEnd w:id="2393"/>
      <w:bookmarkEnd w:id="2394"/>
      <w:bookmarkEnd w:id="2395"/>
    </w:p>
    <w:p w14:paraId="2598169D" w14:textId="3AF489B9" w:rsidR="009D1C10" w:rsidRPr="00AF7276" w:rsidRDefault="009D1C10" w:rsidP="009D1C10">
      <w:pPr>
        <w:pStyle w:val="Heading4"/>
      </w:pPr>
      <w:bookmarkStart w:id="2396" w:name="_Toc85734439"/>
      <w:bookmarkStart w:id="2397" w:name="_Toc89431738"/>
      <w:bookmarkStart w:id="2398" w:name="_Toc97042550"/>
      <w:bookmarkStart w:id="2399" w:name="_Toc97045694"/>
      <w:bookmarkStart w:id="2400" w:name="_Toc97155439"/>
      <w:bookmarkStart w:id="2401" w:name="_Toc100767729"/>
      <w:r>
        <w:t>8.</w:t>
      </w:r>
      <w:r w:rsidR="000F6EEC">
        <w:t>7</w:t>
      </w:r>
      <w:r w:rsidRPr="00AF7276">
        <w:t>.</w:t>
      </w:r>
      <w:r>
        <w:t>4</w:t>
      </w:r>
      <w:r w:rsidRPr="00AF7276">
        <w:t>.1</w:t>
      </w:r>
      <w:r w:rsidRPr="00AF7276">
        <w:tab/>
        <w:t>General</w:t>
      </w:r>
      <w:bookmarkEnd w:id="2396"/>
      <w:bookmarkEnd w:id="2397"/>
      <w:bookmarkEnd w:id="2398"/>
      <w:bookmarkEnd w:id="2399"/>
      <w:bookmarkEnd w:id="2400"/>
      <w:bookmarkEnd w:id="2401"/>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2402" w:name="_Toc85734440"/>
      <w:bookmarkStart w:id="2403" w:name="_Toc89431739"/>
      <w:bookmarkStart w:id="2404" w:name="_Toc97042551"/>
      <w:bookmarkStart w:id="2405" w:name="_Toc97045695"/>
      <w:bookmarkStart w:id="2406" w:name="_Toc97155440"/>
      <w:bookmarkStart w:id="2407" w:name="_Toc100767730"/>
      <w:r>
        <w:rPr>
          <w:lang w:eastAsia="zh-CN"/>
        </w:rPr>
        <w:t>8.</w:t>
      </w:r>
      <w:r w:rsidR="000F6EEC">
        <w:rPr>
          <w:lang w:eastAsia="zh-CN"/>
        </w:rPr>
        <w:t>7</w:t>
      </w:r>
      <w:r>
        <w:rPr>
          <w:lang w:eastAsia="zh-CN"/>
        </w:rPr>
        <w:t>.4.2</w:t>
      </w:r>
      <w:r>
        <w:rPr>
          <w:lang w:eastAsia="zh-CN"/>
        </w:rPr>
        <w:tab/>
        <w:t>ACR Management Events Notification</w:t>
      </w:r>
      <w:bookmarkEnd w:id="2402"/>
      <w:bookmarkEnd w:id="2403"/>
      <w:bookmarkEnd w:id="2404"/>
      <w:bookmarkEnd w:id="2405"/>
      <w:bookmarkEnd w:id="2406"/>
      <w:bookmarkEnd w:id="2407"/>
    </w:p>
    <w:p w14:paraId="58BFD2AF" w14:textId="5A352526" w:rsidR="009D1C10" w:rsidRDefault="009D1C10" w:rsidP="009D1C10">
      <w:pPr>
        <w:pStyle w:val="Heading5"/>
        <w:rPr>
          <w:lang w:eastAsia="zh-CN"/>
        </w:rPr>
      </w:pPr>
      <w:bookmarkStart w:id="2408" w:name="_Toc85734441"/>
      <w:bookmarkStart w:id="2409" w:name="_Toc89431740"/>
      <w:bookmarkStart w:id="2410" w:name="_Toc97042552"/>
      <w:bookmarkStart w:id="2411" w:name="_Toc97045696"/>
      <w:bookmarkStart w:id="2412" w:name="_Toc97155441"/>
      <w:bookmarkStart w:id="2413" w:name="_Toc100767731"/>
      <w:r>
        <w:rPr>
          <w:lang w:eastAsia="zh-CN"/>
        </w:rPr>
        <w:t>8.</w:t>
      </w:r>
      <w:r w:rsidR="000F6EEC">
        <w:rPr>
          <w:lang w:eastAsia="zh-CN"/>
        </w:rPr>
        <w:t>7</w:t>
      </w:r>
      <w:r>
        <w:rPr>
          <w:lang w:eastAsia="zh-CN"/>
        </w:rPr>
        <w:t>.4.2.1</w:t>
      </w:r>
      <w:r>
        <w:rPr>
          <w:lang w:eastAsia="zh-CN"/>
        </w:rPr>
        <w:tab/>
        <w:t>Description</w:t>
      </w:r>
      <w:bookmarkEnd w:id="2408"/>
      <w:bookmarkEnd w:id="2409"/>
      <w:bookmarkEnd w:id="2410"/>
      <w:bookmarkEnd w:id="2411"/>
      <w:bookmarkEnd w:id="2412"/>
      <w:bookmarkEnd w:id="2413"/>
    </w:p>
    <w:p w14:paraId="52025D7D" w14:textId="2D76BE70" w:rsidR="009D1C10" w:rsidRDefault="009D1C10" w:rsidP="009D1C10">
      <w:pPr>
        <w:pStyle w:val="Heading5"/>
        <w:rPr>
          <w:lang w:eastAsia="zh-CN"/>
        </w:rPr>
      </w:pPr>
      <w:bookmarkStart w:id="2414" w:name="_Toc85734442"/>
      <w:bookmarkStart w:id="2415" w:name="_Toc89431741"/>
      <w:bookmarkStart w:id="2416" w:name="_Toc97042553"/>
      <w:bookmarkStart w:id="2417" w:name="_Toc97045697"/>
      <w:bookmarkStart w:id="2418" w:name="_Toc97155442"/>
      <w:bookmarkStart w:id="2419" w:name="_Toc100767732"/>
      <w:r>
        <w:rPr>
          <w:lang w:eastAsia="zh-CN"/>
        </w:rPr>
        <w:t>8.</w:t>
      </w:r>
      <w:r w:rsidR="000F6EEC">
        <w:rPr>
          <w:lang w:eastAsia="zh-CN"/>
        </w:rPr>
        <w:t>7</w:t>
      </w:r>
      <w:r>
        <w:rPr>
          <w:lang w:eastAsia="zh-CN"/>
        </w:rPr>
        <w:t>.4.2.2</w:t>
      </w:r>
      <w:r>
        <w:rPr>
          <w:lang w:eastAsia="zh-CN"/>
        </w:rPr>
        <w:tab/>
        <w:t>Notification definition</w:t>
      </w:r>
      <w:bookmarkEnd w:id="2414"/>
      <w:bookmarkEnd w:id="2415"/>
      <w:bookmarkEnd w:id="2416"/>
      <w:bookmarkEnd w:id="2417"/>
      <w:bookmarkEnd w:id="2418"/>
      <w:bookmarkEnd w:id="241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26E00EB7" w:rsidR="009D1C10" w:rsidRPr="00066373" w:rsidRDefault="009D1C10" w:rsidP="000F6EEC">
            <w:pPr>
              <w:pStyle w:val="TAL"/>
              <w:rPr>
                <w:lang w:eastAsia="ja-JP"/>
              </w:rPr>
            </w:pPr>
            <w:r w:rsidRPr="0078471C">
              <w:t xml:space="preserve">Redirection handling is described in clause 5.2.10 of </w:t>
            </w:r>
            <w:r w:rsidR="007876EC">
              <w:t>TS</w:t>
            </w:r>
            <w:r w:rsidRPr="0078471C">
              <w:t>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CA156EC" w:rsidR="009D1C10" w:rsidRPr="00066373" w:rsidRDefault="009D1C10" w:rsidP="000F6EEC">
            <w:pPr>
              <w:pStyle w:val="TAL"/>
              <w:rPr>
                <w:lang w:eastAsia="ja-JP"/>
              </w:rPr>
            </w:pPr>
            <w:r w:rsidRPr="00747C1D">
              <w:t xml:space="preserve">Redirection handling is described in clause 5.2.10 of </w:t>
            </w:r>
            <w:r w:rsidR="007876EC">
              <w:t>TS</w:t>
            </w:r>
            <w:r w:rsidRPr="00747C1D">
              <w:t>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549090C5" w:rsidR="009D1C10" w:rsidRPr="00066373" w:rsidRDefault="009D1C10" w:rsidP="000F6EEC">
            <w:pPr>
              <w:pStyle w:val="TAN"/>
            </w:pPr>
            <w:r>
              <w:t>NOTE:</w:t>
            </w:r>
            <w:r>
              <w:tab/>
              <w:t xml:space="preserve">The mandatory HTTP error status codes for the POST method listed in table 5.2.6-1 of </w:t>
            </w:r>
            <w:r w:rsidR="007876EC">
              <w:t>TS</w:t>
            </w:r>
            <w:r>
              <w:t>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2420" w:name="_Toc85734443"/>
      <w:bookmarkStart w:id="2421" w:name="_Toc89431742"/>
      <w:bookmarkStart w:id="2422" w:name="_Toc97042554"/>
      <w:bookmarkStart w:id="2423" w:name="_Toc97045698"/>
      <w:bookmarkStart w:id="2424" w:name="_Toc97155443"/>
      <w:bookmarkStart w:id="2425" w:name="_Toc100767733"/>
      <w:r>
        <w:t>8.</w:t>
      </w:r>
      <w:r w:rsidR="000F6EEC">
        <w:t>7</w:t>
      </w:r>
      <w:r>
        <w:t>.5</w:t>
      </w:r>
      <w:r>
        <w:tab/>
        <w:t>Data Model</w:t>
      </w:r>
      <w:bookmarkEnd w:id="2420"/>
      <w:bookmarkEnd w:id="2421"/>
      <w:bookmarkEnd w:id="2422"/>
      <w:bookmarkEnd w:id="2423"/>
      <w:bookmarkEnd w:id="2424"/>
      <w:bookmarkEnd w:id="2425"/>
    </w:p>
    <w:p w14:paraId="137BB7C6" w14:textId="201DEC26" w:rsidR="009D1C10" w:rsidRDefault="009D1C10" w:rsidP="009D1C10">
      <w:pPr>
        <w:pStyle w:val="Heading4"/>
        <w:rPr>
          <w:lang w:eastAsia="zh-CN"/>
        </w:rPr>
      </w:pPr>
      <w:bookmarkStart w:id="2426" w:name="_Toc85734444"/>
      <w:bookmarkStart w:id="2427" w:name="_Toc89431743"/>
      <w:bookmarkStart w:id="2428" w:name="_Toc97042555"/>
      <w:bookmarkStart w:id="2429" w:name="_Toc97045699"/>
      <w:bookmarkStart w:id="2430" w:name="_Toc97155444"/>
      <w:bookmarkStart w:id="2431" w:name="_Toc100767734"/>
      <w:r>
        <w:rPr>
          <w:lang w:eastAsia="zh-CN"/>
        </w:rPr>
        <w:t>8.</w:t>
      </w:r>
      <w:r w:rsidR="000F6EEC">
        <w:rPr>
          <w:lang w:eastAsia="zh-CN"/>
        </w:rPr>
        <w:t>7</w:t>
      </w:r>
      <w:r>
        <w:rPr>
          <w:lang w:eastAsia="zh-CN"/>
        </w:rPr>
        <w:t>.5.1</w:t>
      </w:r>
      <w:r>
        <w:rPr>
          <w:lang w:eastAsia="zh-CN"/>
        </w:rPr>
        <w:tab/>
        <w:t>General</w:t>
      </w:r>
      <w:bookmarkEnd w:id="2426"/>
      <w:bookmarkEnd w:id="2427"/>
      <w:bookmarkEnd w:id="2428"/>
      <w:bookmarkEnd w:id="2429"/>
      <w:bookmarkEnd w:id="2430"/>
      <w:bookmarkEnd w:id="243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063EF8" w:rsidRPr="00223C5D" w14:paraId="06862DCD"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39463F09" w14:textId="162600EA" w:rsidR="00063EF8" w:rsidRDefault="00063EF8" w:rsidP="00063EF8">
            <w:pPr>
              <w:pStyle w:val="TAL"/>
              <w:rPr>
                <w:lang w:eastAsia="ja-JP"/>
              </w:rPr>
            </w:pPr>
            <w:r w:rsidRPr="00F36FED">
              <w:rPr>
                <w:lang w:eastAsia="ja-JP"/>
              </w:rPr>
              <w:t>AcrMgntEventFilter</w:t>
            </w:r>
          </w:p>
        </w:tc>
        <w:tc>
          <w:tcPr>
            <w:tcW w:w="1297" w:type="dxa"/>
            <w:tcBorders>
              <w:top w:val="single" w:sz="4" w:space="0" w:color="auto"/>
              <w:left w:val="single" w:sz="4" w:space="0" w:color="auto"/>
              <w:bottom w:val="single" w:sz="4" w:space="0" w:color="auto"/>
              <w:right w:val="single" w:sz="4" w:space="0" w:color="auto"/>
            </w:tcBorders>
          </w:tcPr>
          <w:p w14:paraId="56ED1775" w14:textId="7BE898A6" w:rsidR="00063EF8" w:rsidRPr="008575FC" w:rsidRDefault="00063EF8" w:rsidP="000978B3">
            <w:pPr>
              <w:pStyle w:val="TAL"/>
            </w:pPr>
            <w:r w:rsidRPr="008575FC">
              <w:rPr>
                <w:rFonts w:hint="eastAsia"/>
              </w:rPr>
              <w:t>8.</w:t>
            </w:r>
            <w:r>
              <w:t>7</w:t>
            </w:r>
            <w:r w:rsidRPr="008575FC">
              <w:rPr>
                <w:rFonts w:hint="eastAsia"/>
              </w:rPr>
              <w:t>.5.</w:t>
            </w:r>
            <w:r>
              <w:t>3.</w:t>
            </w:r>
            <w:r w:rsidR="000978B3">
              <w:t>4</w:t>
            </w:r>
          </w:p>
        </w:tc>
        <w:tc>
          <w:tcPr>
            <w:tcW w:w="2887" w:type="dxa"/>
            <w:tcBorders>
              <w:top w:val="single" w:sz="4" w:space="0" w:color="auto"/>
              <w:left w:val="single" w:sz="4" w:space="0" w:color="auto"/>
              <w:bottom w:val="single" w:sz="4" w:space="0" w:color="auto"/>
              <w:right w:val="single" w:sz="4" w:space="0" w:color="auto"/>
            </w:tcBorders>
          </w:tcPr>
          <w:p w14:paraId="60A9BF84" w14:textId="045EFB1C" w:rsidR="00063EF8" w:rsidRPr="0034210A" w:rsidRDefault="00063EF8" w:rsidP="00063EF8">
            <w:pPr>
              <w:pStyle w:val="TAL"/>
            </w:pPr>
            <w:r>
              <w:t>Represents the ACR Management Event filter.</w:t>
            </w:r>
          </w:p>
        </w:tc>
        <w:tc>
          <w:tcPr>
            <w:tcW w:w="2725" w:type="dxa"/>
            <w:tcBorders>
              <w:top w:val="single" w:sz="4" w:space="0" w:color="auto"/>
              <w:left w:val="single" w:sz="4" w:space="0" w:color="auto"/>
              <w:bottom w:val="single" w:sz="4" w:space="0" w:color="auto"/>
              <w:right w:val="single" w:sz="4" w:space="0" w:color="auto"/>
            </w:tcBorders>
          </w:tcPr>
          <w:p w14:paraId="6B2506E3" w14:textId="77777777" w:rsidR="00063EF8" w:rsidRPr="0034210A" w:rsidRDefault="00063EF8" w:rsidP="00063EF8">
            <w:pPr>
              <w:pStyle w:val="TAL"/>
            </w:pPr>
          </w:p>
        </w:tc>
      </w:tr>
      <w:tr w:rsidR="00063EF8"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063EF8" w:rsidRDefault="00063EF8" w:rsidP="00063EF8">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063EF8" w:rsidRPr="008575FC" w:rsidRDefault="00063EF8" w:rsidP="00063EF8">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063EF8" w:rsidRPr="0034210A" w:rsidRDefault="00063EF8" w:rsidP="00063EF8">
            <w:pPr>
              <w:pStyle w:val="TAL"/>
            </w:pPr>
          </w:p>
        </w:tc>
      </w:tr>
      <w:tr w:rsidR="00063EF8"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063EF8" w:rsidRDefault="00063EF8" w:rsidP="00063EF8">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063EF8" w:rsidRPr="008575FC" w:rsidRDefault="00063EF8" w:rsidP="00063EF8">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063EF8" w:rsidRPr="0034210A" w:rsidRDefault="00063EF8" w:rsidP="00063EF8">
            <w:pPr>
              <w:pStyle w:val="TAL"/>
            </w:pPr>
          </w:p>
        </w:tc>
      </w:tr>
      <w:tr w:rsidR="00063EF8"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063EF8" w:rsidRDefault="00063EF8" w:rsidP="00063EF8">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063EF8" w:rsidRPr="008575FC" w:rsidRDefault="00063EF8" w:rsidP="00063EF8">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063EF8" w:rsidRPr="0034210A" w:rsidRDefault="00063EF8" w:rsidP="00063EF8">
            <w:pPr>
              <w:pStyle w:val="TAL"/>
            </w:pPr>
          </w:p>
        </w:tc>
      </w:tr>
      <w:tr w:rsidR="00063EF8"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063EF8" w:rsidRDefault="00063EF8" w:rsidP="00063EF8">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063EF8" w:rsidRPr="008575FC" w:rsidRDefault="00063EF8" w:rsidP="00063EF8">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063EF8" w:rsidRPr="0034210A" w:rsidRDefault="00063EF8" w:rsidP="00063EF8">
            <w:pPr>
              <w:pStyle w:val="TAL"/>
            </w:pPr>
          </w:p>
        </w:tc>
      </w:tr>
      <w:tr w:rsidR="00063EF8"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063EF8" w:rsidRDefault="00063EF8" w:rsidP="00063EF8">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063EF8" w:rsidRPr="008575FC" w:rsidRDefault="00063EF8" w:rsidP="00063EF8">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063EF8" w:rsidRPr="0034210A" w:rsidRDefault="00063EF8" w:rsidP="00063EF8">
            <w:pPr>
              <w:pStyle w:val="TAL"/>
            </w:pPr>
          </w:p>
        </w:tc>
      </w:tr>
      <w:tr w:rsidR="00FF0E1D" w:rsidRPr="00223C5D" w14:paraId="0087996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51823F9C" w14:textId="4FC371AA" w:rsidR="00FF0E1D" w:rsidRDefault="00FF0E1D" w:rsidP="00FF0E1D">
            <w:pPr>
              <w:pStyle w:val="TAL"/>
            </w:pPr>
            <w:r>
              <w:t>ActStatus</w:t>
            </w:r>
          </w:p>
        </w:tc>
        <w:tc>
          <w:tcPr>
            <w:tcW w:w="1297" w:type="dxa"/>
            <w:tcBorders>
              <w:top w:val="single" w:sz="4" w:space="0" w:color="auto"/>
              <w:left w:val="single" w:sz="4" w:space="0" w:color="auto"/>
              <w:bottom w:val="single" w:sz="4" w:space="0" w:color="auto"/>
              <w:right w:val="single" w:sz="4" w:space="0" w:color="auto"/>
            </w:tcBorders>
          </w:tcPr>
          <w:p w14:paraId="0CCF1E57" w14:textId="01974330" w:rsidR="00FF0E1D" w:rsidRPr="008575FC" w:rsidRDefault="00FF0E1D" w:rsidP="009B2E00">
            <w:pPr>
              <w:pStyle w:val="TAL"/>
            </w:pPr>
            <w:r>
              <w:t>8.7.5.3.</w:t>
            </w:r>
            <w:r w:rsidR="009B2E00">
              <w:t>5</w:t>
            </w:r>
          </w:p>
        </w:tc>
        <w:tc>
          <w:tcPr>
            <w:tcW w:w="2887" w:type="dxa"/>
            <w:tcBorders>
              <w:top w:val="single" w:sz="4" w:space="0" w:color="auto"/>
              <w:left w:val="single" w:sz="4" w:space="0" w:color="auto"/>
              <w:bottom w:val="single" w:sz="4" w:space="0" w:color="auto"/>
              <w:right w:val="single" w:sz="4" w:space="0" w:color="auto"/>
            </w:tcBorders>
          </w:tcPr>
          <w:p w14:paraId="00CB9AD8" w14:textId="618D8766" w:rsidR="00FF0E1D" w:rsidRPr="0034210A" w:rsidRDefault="00FF0E1D" w:rsidP="00FF0E1D">
            <w:pPr>
              <w:pStyle w:val="TAL"/>
            </w:pPr>
            <w:r>
              <w:t>Represents ACT status, i.e. ACT start or stop.</w:t>
            </w:r>
          </w:p>
        </w:tc>
        <w:tc>
          <w:tcPr>
            <w:tcW w:w="2725" w:type="dxa"/>
            <w:tcBorders>
              <w:top w:val="single" w:sz="4" w:space="0" w:color="auto"/>
              <w:left w:val="single" w:sz="4" w:space="0" w:color="auto"/>
              <w:bottom w:val="single" w:sz="4" w:space="0" w:color="auto"/>
              <w:right w:val="single" w:sz="4" w:space="0" w:color="auto"/>
            </w:tcBorders>
          </w:tcPr>
          <w:p w14:paraId="1DFFFC87" w14:textId="77777777" w:rsidR="00FF0E1D" w:rsidRPr="0034210A" w:rsidRDefault="00FF0E1D" w:rsidP="00FF0E1D">
            <w:pPr>
              <w:pStyle w:val="TAL"/>
            </w:pPr>
          </w:p>
        </w:tc>
      </w:tr>
      <w:tr w:rsidR="00FF0E1D"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FF0E1D" w:rsidRDefault="00FF0E1D" w:rsidP="00FF0E1D">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FF0E1D" w:rsidRPr="008575FC" w:rsidRDefault="00FF0E1D" w:rsidP="00FF0E1D">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FF0E1D" w:rsidRPr="0034210A" w:rsidRDefault="00FF0E1D" w:rsidP="00FF0E1D">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FF0E1D" w:rsidRPr="0034210A" w:rsidRDefault="00FF0E1D" w:rsidP="00FF0E1D">
            <w:pPr>
              <w:pStyle w:val="TAL"/>
            </w:pPr>
          </w:p>
        </w:tc>
      </w:tr>
      <w:tr w:rsidR="00FF0E1D"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FF0E1D" w:rsidRDefault="00FF0E1D" w:rsidP="00FF0E1D">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FF0E1D" w:rsidRPr="008575FC" w:rsidRDefault="00FF0E1D" w:rsidP="00FF0E1D">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FF0E1D" w:rsidRPr="0034210A" w:rsidRDefault="00FF0E1D" w:rsidP="00FF0E1D">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FF0E1D" w:rsidRPr="0034210A" w:rsidRDefault="00FF0E1D" w:rsidP="00FF0E1D">
            <w:pPr>
              <w:pStyle w:val="TAL"/>
            </w:pPr>
          </w:p>
        </w:tc>
      </w:tr>
      <w:tr w:rsidR="00FF0E1D"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FF0E1D" w:rsidRDefault="00FF0E1D" w:rsidP="00FF0E1D">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FF0E1D" w:rsidRPr="008575FC" w:rsidRDefault="00FF0E1D" w:rsidP="00FF0E1D">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FF0E1D" w:rsidRPr="0034210A" w:rsidRDefault="00FF0E1D" w:rsidP="00FF0E1D">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FF0E1D" w:rsidRPr="0034210A" w:rsidRDefault="00FF0E1D" w:rsidP="00FF0E1D">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45093F" w:rsidRPr="001E0D95" w14:paraId="12F246A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A809B8B" w14:textId="582652C2" w:rsidR="0045093F" w:rsidRPr="00DC49BF" w:rsidRDefault="0045093F" w:rsidP="0045093F">
            <w:pPr>
              <w:pStyle w:val="TAL"/>
            </w:pPr>
            <w:r>
              <w:t>EasCharacteristics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2DBD70C" w14:textId="490ECB47" w:rsidR="0045093F" w:rsidRDefault="007876EC" w:rsidP="0045093F">
            <w:pPr>
              <w:pStyle w:val="TAL"/>
            </w:pPr>
            <w:r>
              <w:t>TS</w:t>
            </w:r>
            <w:r w:rsidR="0045093F">
              <w:t> 24.558</w:t>
            </w:r>
            <w:r w:rsidR="0045093F" w:rsidRPr="001E0D95">
              <w:t> [</w:t>
            </w:r>
            <w:r w:rsidR="0045093F">
              <w:t>14</w:t>
            </w:r>
            <w:r w:rsidR="0045093F"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1339544" w14:textId="77777777" w:rsidR="0045093F" w:rsidRPr="001E0D95" w:rsidRDefault="0045093F" w:rsidP="0045093F">
            <w:pPr>
              <w:pStyle w:val="TAL"/>
            </w:pPr>
          </w:p>
        </w:tc>
      </w:tr>
      <w:tr w:rsidR="0045093F"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45093F" w:rsidRPr="001E0D95" w:rsidRDefault="0045093F" w:rsidP="0045093F">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57994A58" w:rsidR="0045093F" w:rsidRPr="001E0D95" w:rsidRDefault="007876EC" w:rsidP="0045093F">
            <w:pPr>
              <w:pStyle w:val="TAL"/>
            </w:pPr>
            <w:r>
              <w:t>TS</w:t>
            </w:r>
            <w:r w:rsidR="0045093F">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45093F" w:rsidRPr="001E0D95" w:rsidRDefault="0045093F" w:rsidP="0045093F">
            <w:pPr>
              <w:pStyle w:val="TAL"/>
            </w:pPr>
          </w:p>
        </w:tc>
      </w:tr>
      <w:tr w:rsidR="0045093F"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45093F" w:rsidRPr="001E0D95" w:rsidRDefault="0045093F" w:rsidP="0045093F">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2EC5ECDC" w:rsidR="0045093F" w:rsidRPr="001E0D95" w:rsidRDefault="007876EC" w:rsidP="0045093F">
            <w:pPr>
              <w:pStyle w:val="TAL"/>
            </w:pPr>
            <w:r>
              <w:t>TS</w:t>
            </w:r>
            <w:r w:rsidR="0045093F"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45093F" w:rsidRPr="001E0D95" w:rsidRDefault="0045093F" w:rsidP="0045093F">
            <w:pPr>
              <w:pStyle w:val="TAL"/>
            </w:pPr>
          </w:p>
        </w:tc>
      </w:tr>
      <w:tr w:rsidR="0045093F"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45093F" w:rsidRDefault="0045093F" w:rsidP="0045093F">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A1C740F" w:rsidR="0045093F" w:rsidRPr="001E0D95" w:rsidRDefault="007876EC" w:rsidP="0045093F">
            <w:pPr>
              <w:pStyle w:val="TAL"/>
            </w:pPr>
            <w:r>
              <w:t>TS</w:t>
            </w:r>
            <w:r w:rsidR="0045093F"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45093F" w:rsidRPr="001E0D95" w:rsidRDefault="0045093F" w:rsidP="0045093F">
            <w:pPr>
              <w:pStyle w:val="TAL"/>
            </w:pPr>
          </w:p>
        </w:tc>
      </w:tr>
      <w:tr w:rsidR="00CD0F04" w:rsidRPr="00857CE6" w14:paraId="15A5F37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ED89C5" w14:textId="53BAE3DE" w:rsidR="00CD0F04" w:rsidRPr="001E0D95" w:rsidRDefault="00CD0F04" w:rsidP="00CD0F04">
            <w:pPr>
              <w:pStyle w:val="TAL"/>
            </w:pPr>
            <w:r>
              <w:t>Endpoint</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CB1365" w14:textId="43C48E25" w:rsidR="00CD0F04" w:rsidRPr="001E0D95" w:rsidDel="007876EC" w:rsidRDefault="00CD0F04" w:rsidP="00CD0F04">
            <w:pPr>
              <w:pStyle w:val="TAL"/>
            </w:pPr>
            <w:r>
              <w:t>Clause </w:t>
            </w:r>
            <w:r w:rsidRPr="002F0057">
              <w:t>8.1.5.2.5</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BB3F8D0" w14:textId="668DFAC1" w:rsidR="00CD0F04" w:rsidRDefault="00CD0F04" w:rsidP="00CD0F04">
            <w:pPr>
              <w:pStyle w:val="TAL"/>
            </w:pPr>
            <w:r>
              <w:t>Represents the endpoint information.</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25D056D" w14:textId="77777777" w:rsidR="00CD0F04" w:rsidRPr="001E0D95" w:rsidRDefault="00CD0F04" w:rsidP="00CD0F04">
            <w:pPr>
              <w:pStyle w:val="TAL"/>
            </w:pPr>
          </w:p>
        </w:tc>
      </w:tr>
      <w:tr w:rsidR="00CD0F04"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CD0F04" w:rsidRDefault="00CD0F04" w:rsidP="00CD0F04">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309D4FDF" w:rsidR="00CD0F04" w:rsidRPr="001E0D95" w:rsidRDefault="00CD0F04" w:rsidP="00CD0F04">
            <w:pPr>
              <w:pStyle w:val="TAL"/>
            </w:pPr>
            <w:r>
              <w:t>TS</w:t>
            </w:r>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CD0F04" w:rsidRPr="001E0D95" w:rsidRDefault="00CD0F04" w:rsidP="00CD0F04">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CD0F04" w:rsidRPr="001E0D95" w:rsidRDefault="00CD0F04" w:rsidP="00CD0F04">
            <w:pPr>
              <w:pStyle w:val="TAL"/>
            </w:pPr>
          </w:p>
        </w:tc>
      </w:tr>
      <w:tr w:rsidR="00CD0F04"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CD0F04" w:rsidRPr="001E0D95" w:rsidRDefault="00CD0F04" w:rsidP="00CD0F04">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1E0DF18F" w:rsidR="00CD0F04" w:rsidRPr="001E0D95" w:rsidRDefault="00CD0F04" w:rsidP="00CD0F04">
            <w:pPr>
              <w:pStyle w:val="TAL"/>
            </w:pPr>
            <w:r>
              <w:t>TS</w:t>
            </w:r>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CD0F04" w:rsidRPr="001E0D95"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CD0F04" w:rsidRPr="001E0D95" w:rsidRDefault="00CD0F04" w:rsidP="00CD0F04">
            <w:pPr>
              <w:pStyle w:val="TAL"/>
            </w:pPr>
          </w:p>
        </w:tc>
      </w:tr>
      <w:tr w:rsidR="00CD0F04"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CD0F04" w:rsidRPr="001E0D95" w:rsidRDefault="00CD0F04" w:rsidP="00CD0F04">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17F8C2BC" w:rsidR="00CD0F04" w:rsidRPr="001E0D95" w:rsidRDefault="00CD0F04" w:rsidP="00CD0F04">
            <w:pPr>
              <w:pStyle w:val="TAL"/>
            </w:pPr>
            <w:r>
              <w:t>TS</w:t>
            </w:r>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CD0F04" w:rsidRPr="001E0D95" w:rsidRDefault="00CD0F04" w:rsidP="00CD0F04">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CD0F04" w:rsidRPr="001E0D95" w:rsidRDefault="00CD0F04" w:rsidP="00CD0F04">
            <w:pPr>
              <w:pStyle w:val="TAL"/>
            </w:pPr>
          </w:p>
        </w:tc>
      </w:tr>
      <w:tr w:rsidR="00CD0F04"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CD0F04" w:rsidRPr="001E0D95" w:rsidRDefault="00CD0F04" w:rsidP="00CD0F04">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3D535A39" w:rsidR="00CD0F04" w:rsidRPr="001E0D95" w:rsidRDefault="00CD0F04" w:rsidP="00CD0F04">
            <w:pPr>
              <w:pStyle w:val="TAL"/>
            </w:pPr>
            <w:r>
              <w:t>TS</w:t>
            </w:r>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CD0F04"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CD0F04" w:rsidRPr="001E0D95" w:rsidRDefault="00CD0F04" w:rsidP="00CD0F04">
            <w:pPr>
              <w:pStyle w:val="TAL"/>
            </w:pPr>
          </w:p>
        </w:tc>
      </w:tr>
      <w:tr w:rsidR="00CD0F04"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CD0F04" w:rsidRDefault="00CD0F04" w:rsidP="00CD0F04">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41B911D3" w:rsidR="00CD0F04" w:rsidRPr="001E0D95" w:rsidRDefault="00CD0F04" w:rsidP="00CD0F04">
            <w:pPr>
              <w:pStyle w:val="TAL"/>
            </w:pPr>
            <w:r>
              <w:t>TS</w:t>
            </w:r>
            <w:r w:rsidRPr="001E0D95">
              <w:t> 29.5</w:t>
            </w:r>
            <w:r>
              <w:t>23 [13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CD0F04"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CD0F04" w:rsidRPr="001E0D95" w:rsidRDefault="00CD0F04" w:rsidP="00CD0F04">
            <w:pPr>
              <w:pStyle w:val="TAL"/>
            </w:pPr>
          </w:p>
        </w:tc>
      </w:tr>
      <w:tr w:rsidR="00CD0F04"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CD0F04" w:rsidRPr="001E0D95" w:rsidRDefault="00CD0F04" w:rsidP="00CD0F04">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3EDB2AD" w:rsidR="00CD0F04" w:rsidRPr="001E0D95" w:rsidRDefault="00CD0F04" w:rsidP="00CD0F04">
            <w:pPr>
              <w:pStyle w:val="TAL"/>
            </w:pPr>
            <w:r>
              <w:t>TS</w:t>
            </w:r>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CD0F04" w:rsidRPr="001E0D95" w:rsidRDefault="00CD0F04" w:rsidP="00CD0F04">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CD0F04" w:rsidRPr="001E0D95" w:rsidRDefault="00CD0F04" w:rsidP="00CD0F04">
            <w:pPr>
              <w:pStyle w:val="TAL"/>
            </w:pPr>
          </w:p>
        </w:tc>
      </w:tr>
      <w:tr w:rsidR="00CD0F04"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CD0F04" w:rsidRPr="001E0D95" w:rsidRDefault="00CD0F04" w:rsidP="00CD0F04">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00EC8DB0" w:rsidR="00CD0F04" w:rsidRPr="001E0D95" w:rsidRDefault="00CD0F04" w:rsidP="00CD0F04">
            <w:pPr>
              <w:pStyle w:val="TAL"/>
            </w:pPr>
            <w:r>
              <w:t>TS</w:t>
            </w:r>
            <w:r w:rsidRPr="001E0D95">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CD0F04" w:rsidRPr="001E0D95" w:rsidRDefault="00CD0F04" w:rsidP="00CD0F04">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CD0F04" w:rsidRPr="001E0D95" w:rsidRDefault="00CD0F04" w:rsidP="00CD0F04">
            <w:pPr>
              <w:pStyle w:val="TAL"/>
            </w:pPr>
          </w:p>
        </w:tc>
      </w:tr>
      <w:tr w:rsidR="00CD0F04"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CD0F04" w:rsidRPr="001E0D95" w:rsidRDefault="00CD0F04" w:rsidP="00CD0F04">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0E044FB7" w:rsidR="00CD0F04" w:rsidRPr="001E0D95" w:rsidRDefault="00CD0F04" w:rsidP="00CD0F04">
            <w:pPr>
              <w:pStyle w:val="TAL"/>
            </w:pPr>
            <w:r>
              <w:t>TS</w:t>
            </w:r>
            <w:r w:rsidRPr="001E0D95">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CD0F04" w:rsidRPr="001E0D95"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CD0F04" w:rsidRPr="001E0D95" w:rsidRDefault="00CD0F04" w:rsidP="00CD0F04">
            <w:pPr>
              <w:pStyle w:val="TAL"/>
            </w:pPr>
          </w:p>
        </w:tc>
      </w:tr>
      <w:tr w:rsidR="00CD0F04"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CD0F04" w:rsidRPr="001E0D95" w:rsidRDefault="00CD0F04" w:rsidP="00CD0F04">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5672CA7D" w:rsidR="00CD0F04" w:rsidRPr="001E0D95" w:rsidRDefault="00CD0F04" w:rsidP="00CD0F04">
            <w:pPr>
              <w:pStyle w:val="TAL"/>
            </w:pPr>
            <w:r>
              <w:t>TS</w:t>
            </w:r>
            <w:r w:rsidRPr="001E0D95">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CD0F04" w:rsidRPr="001E0D95" w:rsidRDefault="00CD0F04" w:rsidP="00CD0F04">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CD0F04" w:rsidRPr="001E0D95" w:rsidRDefault="00CD0F04" w:rsidP="00CD0F04">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2432" w:name="_Toc85734445"/>
      <w:bookmarkStart w:id="2433" w:name="_Toc89431744"/>
      <w:bookmarkStart w:id="2434" w:name="_Toc97042556"/>
      <w:bookmarkStart w:id="2435" w:name="_Toc97045700"/>
      <w:bookmarkStart w:id="2436" w:name="_Toc97155445"/>
      <w:bookmarkStart w:id="2437" w:name="_Toc100767735"/>
      <w:r>
        <w:rPr>
          <w:lang w:eastAsia="zh-CN"/>
        </w:rPr>
        <w:lastRenderedPageBreak/>
        <w:t>8.7</w:t>
      </w:r>
      <w:r w:rsidR="009D1C10">
        <w:rPr>
          <w:lang w:eastAsia="zh-CN"/>
        </w:rPr>
        <w:t>.5.2</w:t>
      </w:r>
      <w:r w:rsidR="009D1C10">
        <w:rPr>
          <w:lang w:eastAsia="zh-CN"/>
        </w:rPr>
        <w:tab/>
        <w:t>Structured data types</w:t>
      </w:r>
      <w:bookmarkEnd w:id="2432"/>
      <w:bookmarkEnd w:id="2433"/>
      <w:bookmarkEnd w:id="2434"/>
      <w:bookmarkEnd w:id="2435"/>
      <w:bookmarkEnd w:id="2436"/>
      <w:bookmarkEnd w:id="2437"/>
    </w:p>
    <w:p w14:paraId="657D14C6" w14:textId="46E8CFED" w:rsidR="009D1C10" w:rsidRDefault="00977663" w:rsidP="009D1C10">
      <w:pPr>
        <w:pStyle w:val="Heading5"/>
        <w:rPr>
          <w:lang w:eastAsia="zh-CN"/>
        </w:rPr>
      </w:pPr>
      <w:bookmarkStart w:id="2438" w:name="_Toc85734446"/>
      <w:bookmarkStart w:id="2439" w:name="_Toc89431745"/>
      <w:bookmarkStart w:id="2440" w:name="_Toc97042557"/>
      <w:bookmarkStart w:id="2441" w:name="_Toc97045701"/>
      <w:bookmarkStart w:id="2442" w:name="_Toc97155446"/>
      <w:bookmarkStart w:id="2443" w:name="_Toc100767736"/>
      <w:r>
        <w:rPr>
          <w:lang w:eastAsia="zh-CN"/>
        </w:rPr>
        <w:t>8.7</w:t>
      </w:r>
      <w:r w:rsidR="009D1C10">
        <w:rPr>
          <w:lang w:eastAsia="zh-CN"/>
        </w:rPr>
        <w:t>.5.2.1</w:t>
      </w:r>
      <w:r w:rsidR="009D1C10">
        <w:rPr>
          <w:lang w:eastAsia="zh-CN"/>
        </w:rPr>
        <w:tab/>
        <w:t>Introduction</w:t>
      </w:r>
      <w:bookmarkEnd w:id="2438"/>
      <w:bookmarkEnd w:id="2439"/>
      <w:bookmarkEnd w:id="2440"/>
      <w:bookmarkEnd w:id="2441"/>
      <w:bookmarkEnd w:id="2442"/>
      <w:bookmarkEnd w:id="2443"/>
    </w:p>
    <w:p w14:paraId="0A92E113" w14:textId="38A42178" w:rsidR="009D1C10" w:rsidRDefault="00977663" w:rsidP="009D1C10">
      <w:pPr>
        <w:pStyle w:val="Heading5"/>
        <w:rPr>
          <w:lang w:eastAsia="zh-CN"/>
        </w:rPr>
      </w:pPr>
      <w:bookmarkStart w:id="2444" w:name="_Toc85734447"/>
      <w:bookmarkStart w:id="2445" w:name="_Toc89431746"/>
      <w:bookmarkStart w:id="2446" w:name="_Toc97042558"/>
      <w:bookmarkStart w:id="2447" w:name="_Toc97045702"/>
      <w:bookmarkStart w:id="2448" w:name="_Toc97155447"/>
      <w:bookmarkStart w:id="2449" w:name="_Toc100767737"/>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2444"/>
      <w:bookmarkEnd w:id="2445"/>
      <w:bookmarkEnd w:id="2446"/>
      <w:bookmarkEnd w:id="2447"/>
      <w:bookmarkEnd w:id="2448"/>
      <w:bookmarkEnd w:id="2449"/>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41B449A0"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4478D46E"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2E5664D0"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44226866"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0BE246"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rsidR="007876EC">
              <w:t>TS</w:t>
            </w:r>
            <w:r>
              <w:t>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1DF493BD" w:rsidR="009D1C10" w:rsidRPr="008D61CA" w:rsidRDefault="009D1C10" w:rsidP="000F6EEC">
            <w:pPr>
              <w:pStyle w:val="TAL"/>
            </w:pPr>
            <w:r w:rsidRPr="008D61CA">
              <w:t xml:space="preserve">Configuration parameters to set up notification delivery over Websocket protocol as defined in </w:t>
            </w:r>
            <w:r w:rsidR="007876EC">
              <w:t>TS</w:t>
            </w:r>
            <w:r>
              <w:t>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3C1E8E37" w:rsidR="009D1C10" w:rsidRDefault="009D1C10" w:rsidP="000F6EEC">
            <w:pPr>
              <w:pStyle w:val="TAL"/>
            </w:pPr>
            <w:r>
              <w:rPr>
                <w:rFonts w:cs="Arial"/>
                <w:szCs w:val="18"/>
                <w:lang w:eastAsia="zh-CN"/>
              </w:rPr>
              <w:t xml:space="preserve">Represents </w:t>
            </w:r>
            <w:r w:rsidR="004E67A4">
              <w:rPr>
                <w:rFonts w:cs="Arial"/>
                <w:szCs w:val="18"/>
                <w:lang w:eastAsia="zh-CN"/>
              </w:rPr>
              <w:t xml:space="preserve">the </w:t>
            </w:r>
            <w:r>
              <w:rPr>
                <w:rFonts w:cs="Arial"/>
                <w:szCs w:val="18"/>
                <w:lang w:eastAsia="zh-CN"/>
              </w:rPr>
              <w:t>l</w:t>
            </w:r>
            <w:r>
              <w:t>ist of Supported features.</w:t>
            </w:r>
          </w:p>
          <w:p w14:paraId="406D12AA" w14:textId="77777777" w:rsidR="004E67A4" w:rsidRDefault="004E67A4" w:rsidP="000F6EEC">
            <w:pPr>
              <w:pStyle w:val="TAL"/>
            </w:pPr>
          </w:p>
          <w:p w14:paraId="63BFB10D" w14:textId="5251D0D1" w:rsidR="009D1C10" w:rsidRPr="008D61CA" w:rsidRDefault="004E67A4" w:rsidP="004E67A4">
            <w:pPr>
              <w:pStyle w:val="TAL"/>
            </w:pPr>
            <w:r>
              <w:t>This attribute s</w:t>
            </w:r>
            <w:r w:rsidR="009D1C10">
              <w:t>hall be present in the HTTP POST request</w:t>
            </w:r>
            <w:r>
              <w:t xml:space="preserve"> if at least one feature is supported by the consumer. It shall be present in an HTTP POST </w:t>
            </w:r>
            <w:r w:rsidR="009D1C10">
              <w:t>response</w:t>
            </w:r>
            <w:r>
              <w:t xml:space="preserve"> if it was provided in the corresponding HTTP POST request,</w:t>
            </w:r>
            <w:r w:rsidR="009D1C10">
              <w:t xml:space="preserve"> or in the HTTP GET response if the "</w:t>
            </w:r>
            <w:r w:rsidR="009D1C10">
              <w:rPr>
                <w:noProof/>
              </w:rPr>
              <w:t>supp-feat</w:t>
            </w:r>
            <w:r w:rsidR="009D1C10">
              <w:t>"</w:t>
            </w:r>
            <w:r w:rsidR="009D1C10">
              <w:rPr>
                <w:noProof/>
              </w:rPr>
              <w:t xml:space="preserve"> attribute query parameter is included in the </w:t>
            </w:r>
            <w:r>
              <w:rPr>
                <w:noProof/>
              </w:rPr>
              <w:t xml:space="preserve">corresponding </w:t>
            </w:r>
            <w:r w:rsidR="009D1C10">
              <w:rPr>
                <w:noProof/>
              </w:rPr>
              <w:t>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r w:rsidR="004E67A4" w:rsidRPr="008D61CA" w14:paraId="573CCB80" w14:textId="77777777" w:rsidTr="006622B5">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46821614" w14:textId="77777777" w:rsidR="004E67A4" w:rsidRDefault="004E67A4" w:rsidP="004E67A4">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4E67A4" w:rsidRPr="008D61CA" w:rsidRDefault="004E67A4" w:rsidP="004E67A4">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79F6F4B6" w:rsidR="009D1C10" w:rsidRDefault="009D1C10" w:rsidP="00F43D57"/>
    <w:p w14:paraId="19A25318" w14:textId="0B4606C7" w:rsidR="009D1C10" w:rsidRDefault="009D1C10" w:rsidP="009D1C10">
      <w:pPr>
        <w:pStyle w:val="EditorsNote"/>
      </w:pPr>
      <w:r w:rsidRPr="00541D08">
        <w:lastRenderedPageBreak/>
        <w:t>Editor</w:t>
      </w:r>
      <w:r w:rsidR="007876EC">
        <w:t>'</w:t>
      </w:r>
      <w:r w:rsidRPr="00541D08">
        <w:t>s Note:</w:t>
      </w:r>
      <w:r>
        <w:tab/>
        <w:t>It</w:t>
      </w:r>
      <w:r w:rsidR="007876EC">
        <w:t>'</w:t>
      </w:r>
      <w:r>
        <w:t xml:space="preserve">s FFS that whether the "evtReq" attribute is applicable or not for the </w:t>
      </w:r>
      <w:r>
        <w:rPr>
          <w:rFonts w:cs="Arial"/>
          <w:szCs w:val="18"/>
          <w:lang w:eastAsia="zh-CN"/>
        </w:rPr>
        <w:t>UP path change event</w:t>
      </w:r>
      <w:r>
        <w:t xml:space="preserve">, since the TrafficInfluence API as defined in </w:t>
      </w:r>
      <w:r w:rsidR="007876EC">
        <w:t>TS</w:t>
      </w:r>
      <w:r>
        <w:t> 29.522 does not support the event reporting information yet.</w:t>
      </w:r>
    </w:p>
    <w:p w14:paraId="57EA4F74" w14:textId="789C507D" w:rsidR="009D1C10" w:rsidRDefault="009D1C10" w:rsidP="009D1C10">
      <w:pPr>
        <w:pStyle w:val="Heading5"/>
        <w:rPr>
          <w:lang w:eastAsia="zh-CN"/>
        </w:rPr>
      </w:pPr>
      <w:bookmarkStart w:id="2450" w:name="_Toc85734448"/>
      <w:bookmarkStart w:id="2451" w:name="_Toc89431747"/>
      <w:bookmarkStart w:id="2452" w:name="_Toc97042559"/>
      <w:bookmarkStart w:id="2453" w:name="_Toc97045703"/>
      <w:bookmarkStart w:id="2454" w:name="_Toc97155448"/>
      <w:bookmarkStart w:id="2455" w:name="_Toc100767738"/>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2450"/>
      <w:bookmarkEnd w:id="2451"/>
      <w:bookmarkEnd w:id="2452"/>
      <w:bookmarkEnd w:id="2453"/>
      <w:bookmarkEnd w:id="2454"/>
      <w:bookmarkEnd w:id="2455"/>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CCFD057" w14:textId="6A6C54DE" w:rsidR="00EB07B1" w:rsidRDefault="00EB07B1" w:rsidP="00EB07B1">
            <w:pPr>
              <w:pStyle w:val="TAL"/>
            </w:pPr>
            <w:r>
              <w:t>evtReq</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7882F4" w14:textId="5900AE1A" w:rsidR="00EB07B1" w:rsidRDefault="00EB07B1" w:rsidP="00EB07B1">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A5BA91" w14:textId="202F8713" w:rsidR="00EB07B1" w:rsidRPr="001E0D95" w:rsidRDefault="00EB07B1" w:rsidP="00EB07B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F43D14" w14:textId="681E9145" w:rsidR="00EB07B1" w:rsidRPr="001E0D95" w:rsidRDefault="00EB07B1" w:rsidP="00EB07B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EA0EB86" w14:textId="4E5F4431" w:rsidR="00EB07B1" w:rsidRDefault="00EB07B1" w:rsidP="00EB07B1">
            <w:pPr>
              <w:pStyle w:val="TAL"/>
            </w:pPr>
            <w:r>
              <w:t>dnaiChgType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E7841E7" w14:textId="37C7E5CA" w:rsidR="00EB07B1" w:rsidRDefault="00EB07B1" w:rsidP="00EB07B1">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1D7E53" w14:textId="1C3AC26C" w:rsidR="00EB07B1" w:rsidRPr="001E0D95" w:rsidRDefault="00EB07B1" w:rsidP="00EB07B1">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1603435" w14:textId="7D4B3591" w:rsidR="00EB07B1" w:rsidRDefault="00EB07B1" w:rsidP="00EB07B1">
            <w:pPr>
              <w:pStyle w:val="TAL"/>
            </w:pPr>
            <w:r>
              <w:rPr>
                <w:lang w:eastAsia="zh-CN"/>
              </w:rPr>
              <w:t>easAckInd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2BF8895" w14:textId="4952F9B4" w:rsidR="00EB07B1" w:rsidRDefault="00EB07B1" w:rsidP="00EB07B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42122EC" w14:textId="7FDC2E71" w:rsidR="00EB07B1" w:rsidRPr="001E0D95" w:rsidRDefault="00EB07B1" w:rsidP="00EB07B1">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3E269DA" w14:textId="631AD10D" w:rsidR="00EB07B1" w:rsidRPr="001E0D95" w:rsidRDefault="00EB07B1" w:rsidP="00EB07B1">
            <w:pPr>
              <w:pStyle w:val="TAL"/>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6622B5">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5A0CCD28" w:rsidR="009D1C10" w:rsidRDefault="009D1C10" w:rsidP="00063EF8">
      <w:pPr>
        <w:rPr>
          <w:lang w:eastAsia="zh-CN"/>
        </w:rPr>
      </w:pPr>
    </w:p>
    <w:p w14:paraId="34D4B53C" w14:textId="6CAE7A19" w:rsidR="009D1C10" w:rsidRDefault="00977663" w:rsidP="009D1C10">
      <w:pPr>
        <w:pStyle w:val="Heading5"/>
        <w:rPr>
          <w:lang w:eastAsia="zh-CN"/>
        </w:rPr>
      </w:pPr>
      <w:bookmarkStart w:id="2456" w:name="_Toc85734449"/>
      <w:bookmarkStart w:id="2457" w:name="_Toc89431748"/>
      <w:bookmarkStart w:id="2458" w:name="_Toc97042560"/>
      <w:bookmarkStart w:id="2459" w:name="_Toc97045704"/>
      <w:bookmarkStart w:id="2460" w:name="_Toc97155449"/>
      <w:bookmarkStart w:id="2461" w:name="_Toc100767739"/>
      <w:r>
        <w:rPr>
          <w:lang w:eastAsia="zh-CN"/>
        </w:rPr>
        <w:lastRenderedPageBreak/>
        <w:t>8.7</w:t>
      </w:r>
      <w:r w:rsidR="009D1C10">
        <w:rPr>
          <w:lang w:eastAsia="zh-CN"/>
        </w:rPr>
        <w:t>.5.2.4</w:t>
      </w:r>
      <w:r w:rsidR="009D1C10">
        <w:rPr>
          <w:lang w:eastAsia="zh-CN"/>
        </w:rPr>
        <w:tab/>
        <w:t xml:space="preserve">Type: </w:t>
      </w:r>
      <w:r w:rsidR="009D1C10">
        <w:rPr>
          <w:lang w:eastAsia="ja-JP"/>
        </w:rPr>
        <w:t>AcrMgntEventsSubscriptionPatch</w:t>
      </w:r>
      <w:bookmarkEnd w:id="2456"/>
      <w:bookmarkEnd w:id="2457"/>
      <w:bookmarkEnd w:id="2458"/>
      <w:bookmarkEnd w:id="2459"/>
      <w:bookmarkEnd w:id="2460"/>
      <w:bookmarkEnd w:id="2461"/>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2462" w:name="_Toc85734450"/>
      <w:bookmarkStart w:id="2463" w:name="_Toc89431749"/>
      <w:bookmarkStart w:id="2464" w:name="_Toc97042561"/>
      <w:bookmarkStart w:id="2465" w:name="_Toc97045705"/>
      <w:bookmarkStart w:id="2466" w:name="_Toc97155450"/>
      <w:bookmarkStart w:id="2467" w:name="_Toc100767740"/>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462"/>
      <w:bookmarkEnd w:id="2463"/>
      <w:bookmarkEnd w:id="2464"/>
      <w:bookmarkEnd w:id="2465"/>
      <w:bookmarkEnd w:id="2466"/>
      <w:bookmarkEnd w:id="2467"/>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EB07B1">
        <w:trPr>
          <w:trHeight w:val="329"/>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EB07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1A34987" w14:textId="18DC2215"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EB07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2468" w:name="_Toc85734451"/>
      <w:bookmarkStart w:id="2469" w:name="_Toc89431750"/>
      <w:bookmarkStart w:id="2470" w:name="_Toc97042562"/>
      <w:bookmarkStart w:id="2471" w:name="_Toc97045706"/>
      <w:bookmarkStart w:id="2472" w:name="_Toc97155451"/>
      <w:bookmarkStart w:id="2473" w:name="_Toc100767741"/>
      <w:r>
        <w:rPr>
          <w:lang w:eastAsia="zh-CN"/>
        </w:rPr>
        <w:t>8.7</w:t>
      </w:r>
      <w:r w:rsidR="009D1C10">
        <w:rPr>
          <w:lang w:eastAsia="zh-CN"/>
        </w:rPr>
        <w:t>.5.2.6</w:t>
      </w:r>
      <w:r w:rsidR="009D1C10">
        <w:rPr>
          <w:lang w:eastAsia="zh-CN"/>
        </w:rPr>
        <w:tab/>
        <w:t xml:space="preserve">Type: </w:t>
      </w:r>
      <w:r w:rsidR="009D1C10">
        <w:t>AcrMgntEventReport</w:t>
      </w:r>
      <w:bookmarkEnd w:id="2468"/>
      <w:bookmarkEnd w:id="2469"/>
      <w:bookmarkEnd w:id="2470"/>
      <w:bookmarkEnd w:id="2471"/>
      <w:bookmarkEnd w:id="2472"/>
      <w:bookmarkEnd w:id="2473"/>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0907" w14:textId="5014320E"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31D1264B"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77777777" w:rsidR="009D1C10" w:rsidRDefault="009D1C10" w:rsidP="003E7DF5">
            <w:pPr>
              <w:pStyle w:val="TAL"/>
              <w:numPr>
                <w:ilvl w:val="0"/>
                <w:numId w:val="28"/>
              </w:numPr>
              <w:rPr>
                <w:rFonts w:cs="Arial"/>
                <w:szCs w:val="18"/>
              </w:rPr>
            </w:pPr>
            <w:r>
              <w:rPr>
                <w:rFonts w:cs="Arial"/>
                <w:szCs w:val="18"/>
                <w:lang w:eastAsia="zh-CN"/>
              </w:rPr>
              <w:t xml:space="preserve">when the </w:t>
            </w:r>
            <w:r>
              <w:t xml:space="preserve">"event" attribute is </w:t>
            </w:r>
            <w:r w:rsidR="003E7DF5">
              <w:t xml:space="preserve">set to either </w:t>
            </w:r>
            <w:r>
              <w:t>"</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r w:rsidR="003E7DF5">
              <w:rPr>
                <w:lang w:eastAsia="zh-CN"/>
              </w:rPr>
              <w:t xml:space="preserve"> In such case, it shall contain the </w:t>
            </w:r>
            <w:r w:rsidR="003E7DF5">
              <w:rPr>
                <w:rFonts w:cs="Arial"/>
                <w:szCs w:val="18"/>
              </w:rPr>
              <w:t>endpoint information of the T-EAS; or</w:t>
            </w:r>
          </w:p>
          <w:p w14:paraId="45012EAE" w14:textId="6BF3A3B4" w:rsidR="003E7DF5" w:rsidRDefault="003E7DF5" w:rsidP="003E7DF5">
            <w:pPr>
              <w:pStyle w:val="TAL"/>
              <w:numPr>
                <w:ilvl w:val="0"/>
                <w:numId w:val="28"/>
              </w:numPr>
              <w:rPr>
                <w:rFonts w:cs="Arial"/>
                <w:szCs w:val="18"/>
              </w:rPr>
            </w:pPr>
            <w:r>
              <w:rPr>
                <w:rFonts w:cs="Arial"/>
                <w:szCs w:val="18"/>
                <w:lang w:eastAsia="zh-CN"/>
              </w:rPr>
              <w:t xml:space="preserve">when the </w:t>
            </w:r>
            <w:r>
              <w:t>"event" attribute is set to "</w:t>
            </w:r>
            <w:r>
              <w:rPr>
                <w:lang w:eastAsia="zh-CN"/>
              </w:rPr>
              <w:t>ACT_START_STOP</w:t>
            </w:r>
            <w:r>
              <w:t>"</w:t>
            </w:r>
            <w:r>
              <w:rPr>
                <w:lang w:eastAsia="zh-CN"/>
              </w:rPr>
              <w:t xml:space="preserve">. In such case, it shall contain the </w:t>
            </w:r>
            <w:r>
              <w:rPr>
                <w:rFonts w:cs="Arial"/>
                <w:szCs w:val="18"/>
              </w:rPr>
              <w:t xml:space="preserve">endpoint information of the </w:t>
            </w:r>
            <w:r>
              <w:rPr>
                <w:lang w:eastAsia="ko-KR"/>
              </w:rPr>
              <w:t>EAS towards/from which the ACT needs to be started/stopped.</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AB90CB" w14:textId="76560298" w:rsidR="003E7DF5" w:rsidRDefault="003E7DF5" w:rsidP="003E7DF5">
            <w:pPr>
              <w:pStyle w:val="TAL"/>
            </w:pPr>
            <w:r>
              <w:t>actStatus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38DE6BDA" w14:textId="5CAE7189" w:rsidR="003E7DF5" w:rsidRDefault="003E7DF5" w:rsidP="003E7DF5">
            <w:pPr>
              <w:pStyle w:val="TAL"/>
              <w:rPr>
                <w:lang w:eastAsia="zh-CN"/>
              </w:rPr>
            </w:pPr>
            <w:r>
              <w:rPr>
                <w:lang w:eastAsia="zh-CN"/>
              </w:rPr>
              <w:t>ActStatus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DC5533" w14:textId="2B467966" w:rsidR="003E7DF5" w:rsidRDefault="003E7DF5" w:rsidP="003E7DF5">
            <w:pPr>
              <w:pStyle w:val="TAC"/>
              <w:rPr>
                <w:lang w:eastAsia="zh-CN"/>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D588C" w14:textId="49AC15B8" w:rsidR="003E7DF5" w:rsidRDefault="003E7DF5" w:rsidP="003E7DF5">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3E7DF5" w:rsidRDefault="003E7DF5" w:rsidP="003E7DF5">
            <w:pPr>
              <w:pStyle w:val="TAL"/>
            </w:pPr>
            <w:r>
              <w:t>upPathChgInfo</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FB6D19B"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6B6D132C" w14:textId="6393F049" w:rsidR="009D1C10" w:rsidRDefault="009D1C10" w:rsidP="009D1C10">
      <w:pPr>
        <w:pStyle w:val="EditorsNote"/>
      </w:pPr>
      <w:r>
        <w:t>Editor</w:t>
      </w:r>
      <w:r w:rsidR="007876EC">
        <w:t>'</w:t>
      </w:r>
      <w:r>
        <w:t>s Note:</w:t>
      </w:r>
      <w:r>
        <w:tab/>
        <w:t xml:space="preserve">Definition of </w:t>
      </w:r>
      <w:r>
        <w:rPr>
          <w:rFonts w:hint="eastAsia"/>
          <w:lang w:eastAsia="zh-CN"/>
        </w:rPr>
        <w:t>U</w:t>
      </w:r>
      <w:r>
        <w:rPr>
          <w:lang w:eastAsia="zh-CN"/>
        </w:rPr>
        <w:t>pPathChangeInfo data type is FFS</w:t>
      </w:r>
      <w:r>
        <w:t>.</w:t>
      </w:r>
    </w:p>
    <w:p w14:paraId="52857B11" w14:textId="7759704F" w:rsidR="009D1C10" w:rsidRDefault="009D1C10" w:rsidP="009D1C10">
      <w:pPr>
        <w:pStyle w:val="EditorsNote"/>
      </w:pPr>
      <w:r>
        <w:t>Editor</w:t>
      </w:r>
      <w:r w:rsidR="007876EC">
        <w:t>'</w:t>
      </w:r>
      <w:r>
        <w:t>s Note:</w:t>
      </w:r>
      <w:r>
        <w:tab/>
        <w:t>It</w:t>
      </w:r>
      <w:r w:rsidR="007876EC">
        <w:t>'</w:t>
      </w:r>
      <w:r>
        <w:t>s FFS about the reporting of availability of TrafficInfluence API.</w:t>
      </w:r>
    </w:p>
    <w:p w14:paraId="533B1993" w14:textId="33D98102" w:rsidR="009D1C10" w:rsidRDefault="00977663" w:rsidP="009D1C10">
      <w:pPr>
        <w:pStyle w:val="Heading5"/>
        <w:rPr>
          <w:lang w:eastAsia="zh-CN"/>
        </w:rPr>
      </w:pPr>
      <w:bookmarkStart w:id="2474" w:name="_Toc85734452"/>
      <w:bookmarkStart w:id="2475" w:name="_Toc89431751"/>
      <w:bookmarkStart w:id="2476" w:name="_Toc97042563"/>
      <w:bookmarkStart w:id="2477" w:name="_Toc97045707"/>
      <w:bookmarkStart w:id="2478" w:name="_Toc97155452"/>
      <w:bookmarkStart w:id="2479" w:name="_Toc100767742"/>
      <w:r>
        <w:rPr>
          <w:lang w:eastAsia="zh-CN"/>
        </w:rPr>
        <w:lastRenderedPageBreak/>
        <w:t>8.7</w:t>
      </w:r>
      <w:r w:rsidR="009D1C10">
        <w:rPr>
          <w:lang w:eastAsia="zh-CN"/>
        </w:rPr>
        <w:t>.5.2.7</w:t>
      </w:r>
      <w:r w:rsidR="009D1C10">
        <w:rPr>
          <w:lang w:eastAsia="zh-CN"/>
        </w:rPr>
        <w:tab/>
        <w:t xml:space="preserve">Type: </w:t>
      </w:r>
      <w:r w:rsidR="009D1C10">
        <w:t>FailureAcrMgntEventInfo</w:t>
      </w:r>
      <w:bookmarkEnd w:id="2474"/>
      <w:bookmarkEnd w:id="2475"/>
      <w:bookmarkEnd w:id="2476"/>
      <w:bookmarkEnd w:id="2477"/>
      <w:bookmarkEnd w:id="2478"/>
      <w:bookmarkEnd w:id="2479"/>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68D53FF6" w:rsidR="009D1C10" w:rsidRDefault="009D1C10" w:rsidP="009D1C10">
      <w:pPr>
        <w:pStyle w:val="EditorsNote"/>
      </w:pPr>
      <w:r>
        <w:t>Editor</w:t>
      </w:r>
      <w:r w:rsidR="007876EC">
        <w:t>'</w:t>
      </w:r>
      <w:r>
        <w:t>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2480" w:name="_Toc85734453"/>
      <w:bookmarkStart w:id="2481" w:name="_Toc89431752"/>
      <w:bookmarkStart w:id="2482" w:name="_Toc97042564"/>
      <w:bookmarkStart w:id="2483" w:name="_Toc97045708"/>
      <w:bookmarkStart w:id="2484" w:name="_Toc97155453"/>
      <w:bookmarkStart w:id="2485" w:name="_Toc100767743"/>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480"/>
      <w:bookmarkEnd w:id="2481"/>
      <w:bookmarkEnd w:id="2482"/>
      <w:bookmarkEnd w:id="2483"/>
      <w:bookmarkEnd w:id="2484"/>
      <w:bookmarkEnd w:id="2485"/>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5803A093"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2486" w:name="_Toc85734454"/>
      <w:bookmarkStart w:id="2487" w:name="_Toc89431753"/>
      <w:bookmarkStart w:id="2488" w:name="_Toc97042565"/>
      <w:bookmarkStart w:id="2489" w:name="_Toc97045709"/>
      <w:bookmarkStart w:id="2490" w:name="_Toc97155454"/>
      <w:bookmarkStart w:id="2491" w:name="_Toc100767744"/>
      <w:r>
        <w:rPr>
          <w:lang w:eastAsia="zh-CN"/>
        </w:rPr>
        <w:t>8.7</w:t>
      </w:r>
      <w:r w:rsidR="009D1C10" w:rsidRPr="008D61CA">
        <w:rPr>
          <w:lang w:eastAsia="zh-CN"/>
        </w:rPr>
        <w:t>.5.3</w:t>
      </w:r>
      <w:r w:rsidR="009D1C10" w:rsidRPr="008D61CA">
        <w:rPr>
          <w:lang w:eastAsia="zh-CN"/>
        </w:rPr>
        <w:tab/>
        <w:t>Simple data types and enumerations</w:t>
      </w:r>
      <w:bookmarkEnd w:id="2486"/>
      <w:bookmarkEnd w:id="2487"/>
      <w:bookmarkEnd w:id="2488"/>
      <w:bookmarkEnd w:id="2489"/>
      <w:bookmarkEnd w:id="2490"/>
      <w:bookmarkEnd w:id="2491"/>
    </w:p>
    <w:p w14:paraId="5F2A51B2" w14:textId="4CCD695A" w:rsidR="009D1C10" w:rsidRDefault="009D1C10" w:rsidP="009D1C10">
      <w:pPr>
        <w:pStyle w:val="Heading5"/>
      </w:pPr>
      <w:bookmarkStart w:id="2492" w:name="_Toc28012835"/>
      <w:bookmarkStart w:id="2493" w:name="_Toc34266317"/>
      <w:bookmarkStart w:id="2494" w:name="_Toc36102488"/>
      <w:bookmarkStart w:id="2495" w:name="_Toc43563532"/>
      <w:bookmarkStart w:id="2496" w:name="_Toc45134075"/>
      <w:bookmarkStart w:id="2497" w:name="_Toc50032007"/>
      <w:bookmarkStart w:id="2498" w:name="_Toc51762927"/>
      <w:bookmarkStart w:id="2499" w:name="_Toc56640995"/>
      <w:bookmarkStart w:id="2500" w:name="_Toc59017963"/>
      <w:bookmarkStart w:id="2501" w:name="_Toc66231831"/>
      <w:bookmarkStart w:id="2502" w:name="_Toc68168992"/>
      <w:bookmarkStart w:id="2503" w:name="_Toc70550659"/>
      <w:bookmarkStart w:id="2504" w:name="_Toc73564473"/>
      <w:bookmarkStart w:id="2505" w:name="_Toc85734455"/>
      <w:bookmarkStart w:id="2506" w:name="_Toc89431754"/>
      <w:bookmarkStart w:id="2507" w:name="_Toc97042566"/>
      <w:bookmarkStart w:id="2508" w:name="_Toc97045710"/>
      <w:bookmarkStart w:id="2509" w:name="_Toc97155455"/>
      <w:bookmarkStart w:id="2510" w:name="_Toc100767745"/>
      <w:r>
        <w:t>8.</w:t>
      </w:r>
      <w:r w:rsidR="00977663">
        <w:t>7</w:t>
      </w:r>
      <w:r>
        <w:t>.5.3.1</w:t>
      </w:r>
      <w:r>
        <w:tab/>
        <w:t>Introduction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2511" w:name="_Toc28012836"/>
      <w:bookmarkStart w:id="2512" w:name="_Toc34266318"/>
      <w:bookmarkStart w:id="2513" w:name="_Toc36102489"/>
      <w:bookmarkStart w:id="2514" w:name="_Toc43563533"/>
      <w:bookmarkStart w:id="2515" w:name="_Toc45134076"/>
      <w:bookmarkStart w:id="2516" w:name="_Toc50032008"/>
      <w:bookmarkStart w:id="2517" w:name="_Toc51762928"/>
      <w:bookmarkStart w:id="2518" w:name="_Toc56640996"/>
      <w:bookmarkStart w:id="2519" w:name="_Toc59017964"/>
      <w:bookmarkStart w:id="2520" w:name="_Toc66231832"/>
      <w:bookmarkStart w:id="2521" w:name="_Toc68168993"/>
      <w:bookmarkStart w:id="2522" w:name="_Toc70550660"/>
      <w:bookmarkStart w:id="2523" w:name="_Toc73564474"/>
      <w:bookmarkStart w:id="2524" w:name="_Toc85734456"/>
      <w:bookmarkStart w:id="2525" w:name="_Toc89431755"/>
      <w:bookmarkStart w:id="2526" w:name="_Toc97042567"/>
      <w:bookmarkStart w:id="2527" w:name="_Toc97045711"/>
      <w:bookmarkStart w:id="2528" w:name="_Toc97155456"/>
      <w:bookmarkStart w:id="2529" w:name="_Toc100767746"/>
      <w:r>
        <w:t>8.7</w:t>
      </w:r>
      <w:r w:rsidR="009D1C10">
        <w:t>.5.3.2</w:t>
      </w:r>
      <w:r w:rsidR="009D1C10">
        <w:tab/>
        <w:t>Simple data types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355"/>
        <w:gridCol w:w="2290"/>
        <w:gridCol w:w="3480"/>
        <w:gridCol w:w="1321"/>
      </w:tblGrid>
      <w:tr w:rsidR="009D1C10" w14:paraId="08EC6BD1" w14:textId="77777777" w:rsidTr="00A17F72">
        <w:trPr>
          <w:jc w:val="center"/>
        </w:trPr>
        <w:tc>
          <w:tcPr>
            <w:tcW w:w="1247" w:type="pct"/>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auto" w:fill="BFBFBF"/>
          </w:tcPr>
          <w:p w14:paraId="7EA06AFF" w14:textId="77777777" w:rsidR="009D1C10" w:rsidRDefault="009D1C10" w:rsidP="000F6EEC">
            <w:pPr>
              <w:pStyle w:val="TAH"/>
            </w:pPr>
            <w:r>
              <w:t>Description</w:t>
            </w:r>
          </w:p>
        </w:tc>
        <w:tc>
          <w:tcPr>
            <w:tcW w:w="700" w:type="pct"/>
            <w:shd w:val="clear" w:color="auto" w:fill="BFBFBF"/>
          </w:tcPr>
          <w:p w14:paraId="6B35C5A6" w14:textId="77777777" w:rsidR="009D1C10" w:rsidRDefault="009D1C10" w:rsidP="000F6EEC">
            <w:pPr>
              <w:pStyle w:val="TAH"/>
            </w:pPr>
            <w:r>
              <w:t>Applicability</w:t>
            </w:r>
          </w:p>
        </w:tc>
      </w:tr>
      <w:tr w:rsidR="009D1C10" w14:paraId="50CA509E" w14:textId="77777777" w:rsidTr="00A17F72">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700" w:type="pct"/>
          </w:tcPr>
          <w:p w14:paraId="37DA67BB" w14:textId="77777777" w:rsidR="009D1C10" w:rsidRDefault="009D1C10" w:rsidP="000F6EEC">
            <w:pPr>
              <w:pStyle w:val="TAL"/>
            </w:pPr>
          </w:p>
        </w:tc>
      </w:tr>
      <w:tr w:rsidR="009D1C10" w14:paraId="4D8F62E7" w14:textId="77777777" w:rsidTr="00A17F72">
        <w:trPr>
          <w:jc w:val="center"/>
        </w:trPr>
        <w:tc>
          <w:tcPr>
            <w:tcW w:w="1247" w:type="pct"/>
            <w:tcMar>
              <w:top w:w="0" w:type="dxa"/>
              <w:left w:w="108" w:type="dxa"/>
              <w:bottom w:w="0" w:type="dxa"/>
              <w:right w:w="108" w:type="dxa"/>
            </w:tcMar>
          </w:tcPr>
          <w:p w14:paraId="7C839583" w14:textId="77777777" w:rsidR="009D1C10" w:rsidRDefault="009D1C10" w:rsidP="000F6EEC">
            <w:pPr>
              <w:pStyle w:val="TAL"/>
            </w:pPr>
          </w:p>
        </w:tc>
        <w:tc>
          <w:tcPr>
            <w:tcW w:w="1212" w:type="pct"/>
            <w:tcMar>
              <w:top w:w="0" w:type="dxa"/>
              <w:left w:w="108" w:type="dxa"/>
              <w:bottom w:w="0" w:type="dxa"/>
              <w:right w:w="108" w:type="dxa"/>
            </w:tcMar>
          </w:tcPr>
          <w:p w14:paraId="5F0BB3CE" w14:textId="77777777" w:rsidR="009D1C10" w:rsidRDefault="009D1C10" w:rsidP="000F6EEC">
            <w:pPr>
              <w:pStyle w:val="TAL"/>
            </w:pPr>
          </w:p>
        </w:tc>
        <w:tc>
          <w:tcPr>
            <w:tcW w:w="1842" w:type="pct"/>
          </w:tcPr>
          <w:p w14:paraId="5EFDD15B" w14:textId="77777777" w:rsidR="009D1C10" w:rsidRDefault="009D1C10" w:rsidP="000F6EEC">
            <w:pPr>
              <w:pStyle w:val="TAL"/>
            </w:pPr>
          </w:p>
        </w:tc>
        <w:tc>
          <w:tcPr>
            <w:tcW w:w="700" w:type="pct"/>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2530" w:name="_Toc28012837"/>
      <w:bookmarkStart w:id="2531" w:name="_Toc34266319"/>
      <w:bookmarkStart w:id="2532" w:name="_Toc36102490"/>
      <w:bookmarkStart w:id="2533" w:name="_Toc43563534"/>
      <w:bookmarkStart w:id="2534" w:name="_Toc45134077"/>
      <w:bookmarkStart w:id="2535" w:name="_Toc50032009"/>
      <w:bookmarkStart w:id="2536" w:name="_Toc51762929"/>
      <w:bookmarkStart w:id="2537" w:name="_Toc56640997"/>
      <w:bookmarkStart w:id="2538" w:name="_Toc59017965"/>
      <w:bookmarkStart w:id="2539" w:name="_Toc66231833"/>
      <w:bookmarkStart w:id="2540" w:name="_Toc68168994"/>
      <w:bookmarkStart w:id="2541" w:name="_Toc70550661"/>
      <w:bookmarkStart w:id="2542" w:name="_Toc73564475"/>
      <w:bookmarkStart w:id="2543" w:name="_Toc85734457"/>
      <w:bookmarkStart w:id="2544" w:name="_Toc89431756"/>
      <w:bookmarkStart w:id="2545" w:name="_Toc97042568"/>
      <w:bookmarkStart w:id="2546" w:name="_Toc97045712"/>
      <w:bookmarkStart w:id="2547" w:name="_Toc97155457"/>
      <w:bookmarkStart w:id="2548" w:name="_Toc100767747"/>
      <w:r>
        <w:t>8.7</w:t>
      </w:r>
      <w:r w:rsidR="009D1C10">
        <w:t>.5.3.3</w:t>
      </w:r>
      <w:r w:rsidR="009D1C10">
        <w:tab/>
        <w:t xml:space="preserve">Enumeration: </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r w:rsidR="009D1C10">
        <w:t>AcrMgntEvent</w:t>
      </w:r>
      <w:bookmarkEnd w:id="2543"/>
      <w:bookmarkEnd w:id="2544"/>
      <w:bookmarkEnd w:id="2545"/>
      <w:bookmarkEnd w:id="2546"/>
      <w:bookmarkEnd w:id="2547"/>
      <w:bookmarkEnd w:id="2548"/>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D1C10" w14:paraId="4BA32458" w14:textId="77777777" w:rsidTr="00A17F72">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A17F72">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A17F72">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A17F72">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A17F72">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3A12D907" w:rsidR="00063EF8" w:rsidRDefault="00063EF8" w:rsidP="00063EF8">
      <w:pPr>
        <w:pStyle w:val="Heading5"/>
        <w:rPr>
          <w:lang w:eastAsia="zh-CN"/>
        </w:rPr>
      </w:pPr>
      <w:bookmarkStart w:id="2549" w:name="_Toc100767748"/>
      <w:r>
        <w:lastRenderedPageBreak/>
        <w:t>8.7.5.3</w:t>
      </w:r>
      <w:r>
        <w:rPr>
          <w:lang w:eastAsia="zh-CN"/>
        </w:rPr>
        <w:t>.4</w:t>
      </w:r>
      <w:r>
        <w:rPr>
          <w:lang w:eastAsia="zh-CN"/>
        </w:rPr>
        <w:tab/>
      </w:r>
      <w:r w:rsidR="00B35A4C">
        <w:rPr>
          <w:lang w:eastAsia="zh-CN"/>
        </w:rPr>
        <w:t>Enumeration</w:t>
      </w:r>
      <w:r>
        <w:rPr>
          <w:lang w:eastAsia="zh-CN"/>
        </w:rPr>
        <w:t xml:space="preserve">: </w:t>
      </w:r>
      <w:r>
        <w:t>AcrMgntEventFilter</w:t>
      </w:r>
      <w:bookmarkEnd w:id="2549"/>
    </w:p>
    <w:p w14:paraId="6FA19266" w14:textId="6332EBA1" w:rsidR="00063EF8" w:rsidRDefault="00063EF8" w:rsidP="00063EF8">
      <w:pPr>
        <w:pStyle w:val="TH"/>
      </w:pPr>
      <w:r>
        <w:rPr>
          <w:noProof/>
        </w:rPr>
        <w:t>Table </w:t>
      </w:r>
      <w:r>
        <w:t xml:space="preserve">8.7.5.3.4-1: </w:t>
      </w:r>
      <w:r w:rsidR="00B35A4C">
        <w:t>Enumeration</w:t>
      </w:r>
      <w:r>
        <w:rPr>
          <w:noProof/>
        </w:rPr>
        <w:t xml:space="preserve"> </w:t>
      </w:r>
      <w:r>
        <w:t>AcrMgntEventFilter</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063EF8" w14:paraId="479039F0" w14:textId="77777777" w:rsidTr="008B2C0F">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8B2C0F">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8B2C0F">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0535DDC6" w:rsidR="00592FCC" w:rsidRDefault="00592FCC" w:rsidP="00592FCC">
      <w:pPr>
        <w:pStyle w:val="Heading5"/>
      </w:pPr>
      <w:bookmarkStart w:id="2550" w:name="_Toc100767749"/>
      <w:r>
        <w:t>8.7.5.3.5</w:t>
      </w:r>
      <w:r>
        <w:tab/>
        <w:t>Enumeration: ActStatus</w:t>
      </w:r>
      <w:bookmarkEnd w:id="2550"/>
    </w:p>
    <w:p w14:paraId="2B1C602D" w14:textId="5604E1A4" w:rsidR="00592FCC" w:rsidRDefault="00592FCC" w:rsidP="00592FCC">
      <w:pPr>
        <w:pStyle w:val="TH"/>
        <w:overflowPunct w:val="0"/>
        <w:autoSpaceDE w:val="0"/>
        <w:autoSpaceDN w:val="0"/>
        <w:adjustRightInd w:val="0"/>
        <w:textAlignment w:val="baseline"/>
        <w:rPr>
          <w:rFonts w:eastAsia="MS Mincho"/>
        </w:rPr>
      </w:pPr>
      <w:r>
        <w:rPr>
          <w:rFonts w:eastAsia="MS Mincho"/>
        </w:rPr>
        <w:t xml:space="preserve">Table 8.7.5.3.5-1: Enumeration </w:t>
      </w:r>
      <w:r>
        <w:t>ActStatus</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592FCC" w14:paraId="27C9C7D2" w14:textId="77777777" w:rsidTr="008B2C0F">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8B2C0F">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8B2C0F">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77777777" w:rsidR="00592FCC" w:rsidRPr="00063EF8" w:rsidRDefault="00592FCC" w:rsidP="009D1C10"/>
    <w:p w14:paraId="13431AA1" w14:textId="0F616665" w:rsidR="009D1C10" w:rsidRDefault="00977663" w:rsidP="009D1C10">
      <w:pPr>
        <w:pStyle w:val="Heading3"/>
      </w:pPr>
      <w:bookmarkStart w:id="2551" w:name="_Toc85734458"/>
      <w:bookmarkStart w:id="2552" w:name="_Toc89431757"/>
      <w:bookmarkStart w:id="2553" w:name="_Toc97042569"/>
      <w:bookmarkStart w:id="2554" w:name="_Toc97045713"/>
      <w:bookmarkStart w:id="2555" w:name="_Toc97155458"/>
      <w:bookmarkStart w:id="2556" w:name="_Toc100767750"/>
      <w:r>
        <w:t>8.7</w:t>
      </w:r>
      <w:r w:rsidR="009D1C10">
        <w:t>.6</w:t>
      </w:r>
      <w:r w:rsidR="009D1C10">
        <w:tab/>
        <w:t>Error Handling</w:t>
      </w:r>
      <w:bookmarkEnd w:id="2551"/>
      <w:bookmarkEnd w:id="2552"/>
      <w:bookmarkEnd w:id="2553"/>
      <w:bookmarkEnd w:id="2554"/>
      <w:bookmarkEnd w:id="2555"/>
      <w:bookmarkEnd w:id="2556"/>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2557" w:name="_Toc85734459"/>
      <w:bookmarkStart w:id="2558" w:name="_Toc89431758"/>
      <w:bookmarkStart w:id="2559" w:name="_Toc97042570"/>
      <w:bookmarkStart w:id="2560" w:name="_Toc97045714"/>
      <w:bookmarkStart w:id="2561" w:name="_Toc97155459"/>
      <w:bookmarkStart w:id="2562" w:name="_Toc100767751"/>
      <w:r>
        <w:t>8.7</w:t>
      </w:r>
      <w:r w:rsidR="009D1C10">
        <w:t>.7</w:t>
      </w:r>
      <w:r w:rsidR="009D1C10">
        <w:tab/>
        <w:t>Feature negotiation</w:t>
      </w:r>
      <w:bookmarkEnd w:id="2557"/>
      <w:bookmarkEnd w:id="2558"/>
      <w:bookmarkEnd w:id="2559"/>
      <w:bookmarkEnd w:id="2560"/>
      <w:bookmarkEnd w:id="2561"/>
      <w:bookmarkEnd w:id="2562"/>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37A03EE3" w:rsidR="00A1162D" w:rsidRPr="00771852" w:rsidRDefault="00A1162D" w:rsidP="00A1162D">
      <w:pPr>
        <w:pStyle w:val="Heading2"/>
      </w:pPr>
      <w:bookmarkStart w:id="2563" w:name="_Toc85734460"/>
      <w:bookmarkStart w:id="2564" w:name="_Toc89431759"/>
      <w:bookmarkStart w:id="2565" w:name="_Toc97042571"/>
      <w:bookmarkStart w:id="2566" w:name="_Toc97045715"/>
      <w:bookmarkStart w:id="2567" w:name="_Toc97155460"/>
      <w:bookmarkStart w:id="2568" w:name="_Toc100767752"/>
      <w:r>
        <w:t>8.8</w:t>
      </w:r>
      <w:r>
        <w:tab/>
      </w:r>
      <w:r w:rsidR="008307FA">
        <w:t>Void</w:t>
      </w:r>
      <w:bookmarkEnd w:id="2563"/>
      <w:bookmarkEnd w:id="2564"/>
      <w:bookmarkEnd w:id="2565"/>
      <w:bookmarkEnd w:id="2566"/>
      <w:bookmarkEnd w:id="2567"/>
      <w:bookmarkEnd w:id="2568"/>
    </w:p>
    <w:p w14:paraId="780B9FE6" w14:textId="246832B4" w:rsidR="00A1162D" w:rsidRDefault="00A1162D" w:rsidP="00D25211"/>
    <w:p w14:paraId="101D55BA" w14:textId="03E707ED" w:rsidR="006264CE" w:rsidRDefault="006264CE" w:rsidP="006264CE">
      <w:pPr>
        <w:pStyle w:val="Heading2"/>
      </w:pPr>
      <w:bookmarkStart w:id="2569" w:name="_Toc97042588"/>
      <w:bookmarkStart w:id="2570" w:name="_Toc97045732"/>
      <w:bookmarkStart w:id="2571" w:name="_Toc97155477"/>
      <w:bookmarkStart w:id="2572" w:name="_Toc100767753"/>
      <w:r>
        <w:t>8.9</w:t>
      </w:r>
      <w:r>
        <w:tab/>
        <w:t>Eees_EECContextRelocation API</w:t>
      </w:r>
      <w:bookmarkEnd w:id="2569"/>
      <w:bookmarkEnd w:id="2570"/>
      <w:bookmarkEnd w:id="2571"/>
      <w:bookmarkEnd w:id="2572"/>
    </w:p>
    <w:p w14:paraId="506E77A4" w14:textId="42E27095" w:rsidR="006264CE" w:rsidRDefault="006264CE" w:rsidP="006264CE">
      <w:pPr>
        <w:pStyle w:val="Heading3"/>
      </w:pPr>
      <w:bookmarkStart w:id="2573" w:name="_Toc97042589"/>
      <w:bookmarkStart w:id="2574" w:name="_Toc97045733"/>
      <w:bookmarkStart w:id="2575" w:name="_Toc97155478"/>
      <w:bookmarkStart w:id="2576" w:name="_Toc100767754"/>
      <w:r>
        <w:t>8.9.1</w:t>
      </w:r>
      <w:r>
        <w:tab/>
        <w:t>API URI</w:t>
      </w:r>
      <w:bookmarkEnd w:id="2573"/>
      <w:bookmarkEnd w:id="2574"/>
      <w:bookmarkEnd w:id="2575"/>
      <w:bookmarkEnd w:id="257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2577" w:name="_Toc97042590"/>
      <w:bookmarkStart w:id="2578" w:name="_Toc97045734"/>
      <w:bookmarkStart w:id="2579" w:name="_Toc97155479"/>
      <w:bookmarkStart w:id="2580" w:name="_Toc100767755"/>
      <w:r>
        <w:lastRenderedPageBreak/>
        <w:t>8.9.2</w:t>
      </w:r>
      <w:r>
        <w:tab/>
        <w:t>Resources</w:t>
      </w:r>
      <w:bookmarkEnd w:id="2577"/>
      <w:bookmarkEnd w:id="2578"/>
      <w:bookmarkEnd w:id="2579"/>
      <w:bookmarkEnd w:id="2580"/>
    </w:p>
    <w:p w14:paraId="0DBFD2C7" w14:textId="56A91C76" w:rsidR="006264CE" w:rsidRDefault="006264CE" w:rsidP="006264CE">
      <w:pPr>
        <w:pStyle w:val="Heading4"/>
      </w:pPr>
      <w:bookmarkStart w:id="2581" w:name="_Toc97042591"/>
      <w:bookmarkStart w:id="2582" w:name="_Toc97045735"/>
      <w:bookmarkStart w:id="2583" w:name="_Toc97155480"/>
      <w:bookmarkStart w:id="2584" w:name="_Toc100767756"/>
      <w:r>
        <w:t>8.9.2.1</w:t>
      </w:r>
      <w:r>
        <w:tab/>
        <w:t>Overview</w:t>
      </w:r>
      <w:bookmarkEnd w:id="2581"/>
      <w:bookmarkEnd w:id="2582"/>
      <w:bookmarkEnd w:id="2583"/>
      <w:bookmarkEnd w:id="2584"/>
    </w:p>
    <w:p w14:paraId="1305D624" w14:textId="77777777" w:rsidR="006264CE" w:rsidRDefault="006264CE" w:rsidP="006264CE">
      <w:pPr>
        <w:pStyle w:val="TH"/>
      </w:pPr>
      <w:r w:rsidRPr="00E73566">
        <w:object w:dxaOrig="6889" w:dyaOrig="2953" w14:anchorId="7C136BD9">
          <v:shape id="_x0000_i1034" type="#_x0000_t75" style="width:345.25pt;height:147.25pt" o:ole="">
            <v:imagedata r:id="rId28" o:title=""/>
          </v:shape>
          <o:OLEObject Type="Embed" ProgID="Visio.Drawing.11" ShapeID="_x0000_i1034" DrawAspect="Content" ObjectID="_1711380551" r:id="rId29"/>
        </w:object>
      </w:r>
    </w:p>
    <w:p w14:paraId="61F4DF3E" w14:textId="11112431" w:rsidR="006264CE" w:rsidRDefault="00473267" w:rsidP="006264CE">
      <w:pPr>
        <w:pStyle w:val="TF"/>
      </w:pPr>
      <w:r>
        <w:t>Figure </w:t>
      </w:r>
      <w:r w:rsidR="006264CE">
        <w:t>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4B37D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4B37D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4B37D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4B37D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4B37D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4B37D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4B37D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4B37D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4B37D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2585" w:name="_Toc97042592"/>
      <w:bookmarkStart w:id="2586" w:name="_Toc97045736"/>
      <w:bookmarkStart w:id="2587" w:name="_Toc97155481"/>
      <w:bookmarkStart w:id="2588" w:name="_Toc100767757"/>
      <w:r>
        <w:t>8.9.2.2</w:t>
      </w:r>
      <w:r>
        <w:tab/>
        <w:t>Resource</w:t>
      </w:r>
      <w:r w:rsidRPr="00831458">
        <w:t xml:space="preserve">: </w:t>
      </w:r>
      <w:r>
        <w:t>Collection of EEC Contexts</w:t>
      </w:r>
      <w:bookmarkEnd w:id="2585"/>
      <w:bookmarkEnd w:id="2586"/>
      <w:bookmarkEnd w:id="2587"/>
      <w:bookmarkEnd w:id="2588"/>
    </w:p>
    <w:p w14:paraId="60A6033A" w14:textId="3250A327" w:rsidR="006264CE" w:rsidRDefault="006264CE" w:rsidP="006264CE">
      <w:pPr>
        <w:pStyle w:val="Heading5"/>
        <w:rPr>
          <w:lang w:eastAsia="zh-CN"/>
        </w:rPr>
      </w:pPr>
      <w:bookmarkStart w:id="2589" w:name="_Toc97042593"/>
      <w:bookmarkStart w:id="2590" w:name="_Toc97045737"/>
      <w:bookmarkStart w:id="2591" w:name="_Toc97155482"/>
      <w:bookmarkStart w:id="2592" w:name="_Toc100767758"/>
      <w:r>
        <w:rPr>
          <w:lang w:eastAsia="zh-CN"/>
        </w:rPr>
        <w:t>8.9.2.2.1</w:t>
      </w:r>
      <w:r>
        <w:rPr>
          <w:lang w:eastAsia="zh-CN"/>
        </w:rPr>
        <w:tab/>
        <w:t>Description</w:t>
      </w:r>
      <w:bookmarkEnd w:id="2589"/>
      <w:bookmarkEnd w:id="2590"/>
      <w:bookmarkEnd w:id="2591"/>
      <w:bookmarkEnd w:id="259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2593" w:name="_Toc97042594"/>
      <w:bookmarkStart w:id="2594" w:name="_Toc97045738"/>
      <w:bookmarkStart w:id="2595" w:name="_Toc97155483"/>
      <w:bookmarkStart w:id="2596" w:name="_Toc100767759"/>
      <w:r>
        <w:rPr>
          <w:lang w:eastAsia="zh-CN"/>
        </w:rPr>
        <w:t>8.9.2.2.2</w:t>
      </w:r>
      <w:r>
        <w:rPr>
          <w:lang w:eastAsia="zh-CN"/>
        </w:rPr>
        <w:tab/>
        <w:t>Resource Definition</w:t>
      </w:r>
      <w:bookmarkEnd w:id="2593"/>
      <w:bookmarkEnd w:id="2594"/>
      <w:bookmarkEnd w:id="2595"/>
      <w:bookmarkEnd w:id="259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59A6141C" w:rsidR="006264CE" w:rsidRDefault="006006B0" w:rsidP="006264CE">
      <w:pPr>
        <w:pStyle w:val="TH"/>
        <w:rPr>
          <w:rFonts w:cs="Arial"/>
        </w:rPr>
      </w:pPr>
      <w:r>
        <w:t>Table </w:t>
      </w:r>
      <w:r w:rsidR="006264CE">
        <w:t>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4B37D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4B37D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4B37D6">
            <w:pPr>
              <w:pStyle w:val="TAH"/>
            </w:pPr>
            <w:r>
              <w:t>Definition</w:t>
            </w:r>
          </w:p>
        </w:tc>
      </w:tr>
      <w:tr w:rsidR="006264CE" w14:paraId="01D3EFD6"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4B37D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4B37D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4B37D6">
            <w:pPr>
              <w:pStyle w:val="TAL"/>
            </w:pPr>
            <w:r>
              <w:t>See clause 7.5</w:t>
            </w:r>
          </w:p>
        </w:tc>
      </w:tr>
      <w:tr w:rsidR="006264CE" w14:paraId="04F6E278"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4B37D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2597" w:name="_Toc97042595"/>
      <w:bookmarkStart w:id="2598" w:name="_Toc97045739"/>
      <w:bookmarkStart w:id="2599" w:name="_Toc97155484"/>
      <w:bookmarkStart w:id="2600" w:name="_Toc100767760"/>
      <w:r>
        <w:rPr>
          <w:lang w:eastAsia="zh-CN"/>
        </w:rPr>
        <w:t>8.9.2.2.3</w:t>
      </w:r>
      <w:r>
        <w:rPr>
          <w:lang w:eastAsia="zh-CN"/>
        </w:rPr>
        <w:tab/>
        <w:t>Resource Standard Methods</w:t>
      </w:r>
      <w:bookmarkEnd w:id="2597"/>
      <w:bookmarkEnd w:id="2598"/>
      <w:bookmarkEnd w:id="2599"/>
      <w:bookmarkEnd w:id="2600"/>
    </w:p>
    <w:p w14:paraId="44BDF02B" w14:textId="49DCE13D" w:rsidR="006264CE" w:rsidRDefault="006264CE" w:rsidP="006264CE">
      <w:pPr>
        <w:pStyle w:val="Heading6"/>
        <w:rPr>
          <w:lang w:eastAsia="zh-CN"/>
        </w:rPr>
      </w:pPr>
      <w:bookmarkStart w:id="2601" w:name="_Toc97042596"/>
      <w:bookmarkStart w:id="2602" w:name="_Toc97045740"/>
      <w:bookmarkStart w:id="2603" w:name="_Toc97155485"/>
      <w:bookmarkStart w:id="2604" w:name="_Toc100767761"/>
      <w:r>
        <w:rPr>
          <w:lang w:eastAsia="zh-CN"/>
        </w:rPr>
        <w:t>8.9.2.2.3.1</w:t>
      </w:r>
      <w:r>
        <w:rPr>
          <w:lang w:eastAsia="zh-CN"/>
        </w:rPr>
        <w:tab/>
        <w:t>GET</w:t>
      </w:r>
      <w:bookmarkEnd w:id="2601"/>
      <w:bookmarkEnd w:id="2602"/>
      <w:bookmarkEnd w:id="2603"/>
      <w:bookmarkEnd w:id="2604"/>
    </w:p>
    <w:p w14:paraId="45B36B33" w14:textId="5DF89171"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w:t>
      </w:r>
      <w:r w:rsidR="007876EC">
        <w:t>TS</w:t>
      </w:r>
      <w:r w:rsidRPr="00993A9C">
        <w:t xml:space="preserve"> 23.558 [2], </w:t>
      </w:r>
      <w:r>
        <w:t xml:space="preserve">based on the information in the discovery filters. </w:t>
      </w:r>
      <w:r>
        <w:rPr>
          <w:lang w:eastAsia="zh-CN"/>
        </w:rPr>
        <w:t>This method shall support the URI query parameters specified in table 8.9.2.2.3.1-1.</w:t>
      </w:r>
    </w:p>
    <w:p w14:paraId="0F246B9B" w14:textId="535E6BBC" w:rsidR="006264CE" w:rsidRPr="00384E92" w:rsidRDefault="006006B0" w:rsidP="006264CE">
      <w:pPr>
        <w:pStyle w:val="TH"/>
        <w:rPr>
          <w:rFonts w:cs="Arial"/>
        </w:rPr>
      </w:pPr>
      <w:r>
        <w:lastRenderedPageBreak/>
        <w:t>Table </w:t>
      </w:r>
      <w:r w:rsidR="006264CE">
        <w:t>8.9.2.2.3.1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4B37D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4B37D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4B37D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4B37D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4B37D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4B37D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4B37D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4B37D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6857E4E9" w:rsidR="006264CE" w:rsidRPr="001769FF" w:rsidRDefault="006006B0" w:rsidP="006264CE">
      <w:pPr>
        <w:pStyle w:val="TH"/>
      </w:pPr>
      <w:r>
        <w:t>Table </w:t>
      </w:r>
      <w:r w:rsidR="006264CE">
        <w:t>8.9.2.2.3.1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4B37D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4B37D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4B37D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4B37D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EF5A1C7" w:rsidR="006264CE" w:rsidRPr="001769FF" w:rsidRDefault="006006B0" w:rsidP="006264CE">
      <w:pPr>
        <w:pStyle w:val="TH"/>
      </w:pPr>
      <w:r>
        <w:t>Table </w:t>
      </w:r>
      <w:r w:rsidR="006264CE">
        <w:t>8.9.2.2.3.1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4B37D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4B37D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4B37D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4B37D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5C2C4EE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 xml:space="preserve">5.2.6-1 of </w:t>
            </w:r>
            <w:r w:rsidR="007876EC">
              <w:t>TS</w:t>
            </w:r>
            <w:r w:rsidRPr="001364E5">
              <w:t> 29.122 [</w:t>
            </w:r>
            <w:r>
              <w:t>6</w:t>
            </w:r>
            <w:r w:rsidRPr="001364E5">
              <w:t>]</w:t>
            </w:r>
            <w:r w:rsidRPr="0016361A">
              <w:t xml:space="preserve"> also apply.</w:t>
            </w:r>
          </w:p>
        </w:tc>
      </w:tr>
    </w:tbl>
    <w:p w14:paraId="2E473A54" w14:textId="77777777" w:rsidR="006264CE" w:rsidRDefault="006264CE" w:rsidP="006264CE"/>
    <w:p w14:paraId="7D956474" w14:textId="00DC1CAE" w:rsidR="006264CE" w:rsidRPr="00A04126" w:rsidRDefault="006006B0" w:rsidP="006264CE">
      <w:pPr>
        <w:pStyle w:val="TH"/>
        <w:rPr>
          <w:rFonts w:cs="Arial"/>
        </w:rPr>
      </w:pPr>
      <w:r>
        <w:t>Table </w:t>
      </w:r>
      <w:r w:rsidR="006264CE">
        <w:t>8.9.2.2.3.1</w:t>
      </w:r>
      <w:r w:rsidR="006264CE" w:rsidRPr="00A04126">
        <w:t xml:space="preserve">-4: Headers supported by the </w:t>
      </w:r>
      <w:r w:rsidR="006264CE" w:rsidRPr="002F6CA5">
        <w:t>GET</w:t>
      </w:r>
      <w:r w:rsidR="006264CE"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4B37D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4B37D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4B37D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4B37D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4B37D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4B37D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1744EF2B" w:rsidR="006264CE" w:rsidRPr="00A04126" w:rsidRDefault="006006B0" w:rsidP="006264CE">
      <w:pPr>
        <w:pStyle w:val="TH"/>
        <w:rPr>
          <w:rFonts w:cs="Arial"/>
        </w:rPr>
      </w:pPr>
      <w:r w:rsidRPr="00A04126">
        <w:t>Table</w:t>
      </w:r>
      <w:r>
        <w:t> </w:t>
      </w:r>
      <w:r w:rsidR="006264CE">
        <w:t>8.9.2.2.3.1</w:t>
      </w:r>
      <w:r w:rsidR="006264CE" w:rsidRPr="00A04126">
        <w:t xml:space="preserve">-5: Headers supported by the </w:t>
      </w:r>
      <w:r w:rsidR="006264CE" w:rsidRPr="002F6CA5">
        <w:t>200</w:t>
      </w:r>
      <w:r w:rsidR="006264CE">
        <w:t xml:space="preserve"> response code</w:t>
      </w:r>
      <w:r w:rsidR="006264CE"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4B37D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4B37D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4B37D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4B37D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4B37D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4B37D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4A981010" w:rsidR="006264CE" w:rsidRPr="00A04126" w:rsidRDefault="006006B0" w:rsidP="006264CE">
      <w:pPr>
        <w:pStyle w:val="TH"/>
      </w:pPr>
      <w:r w:rsidRPr="00A04126">
        <w:t>Table</w:t>
      </w:r>
      <w:r>
        <w:t> </w:t>
      </w:r>
      <w:r w:rsidR="006264CE">
        <w:t>8.9.2.2.3.1</w:t>
      </w:r>
      <w:r w:rsidR="006264CE"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4B37D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4B37D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4B37D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4B37D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4B37D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4B37D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4B37D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4B37D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4B37D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4B37D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2605" w:name="_Toc97042597"/>
      <w:bookmarkStart w:id="2606" w:name="_Toc97045741"/>
      <w:bookmarkStart w:id="2607" w:name="_Toc97155486"/>
      <w:bookmarkStart w:id="2608" w:name="_Toc100767762"/>
      <w:r>
        <w:rPr>
          <w:lang w:eastAsia="zh-CN"/>
        </w:rPr>
        <w:t>8.9.2.2.3.2</w:t>
      </w:r>
      <w:r>
        <w:rPr>
          <w:lang w:eastAsia="zh-CN"/>
        </w:rPr>
        <w:tab/>
        <w:t>POST</w:t>
      </w:r>
      <w:bookmarkEnd w:id="2605"/>
      <w:bookmarkEnd w:id="2606"/>
      <w:bookmarkEnd w:id="2607"/>
      <w:bookmarkEnd w:id="2608"/>
    </w:p>
    <w:p w14:paraId="7653302F" w14:textId="2ADB2E8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 xml:space="preserve">as specified in </w:t>
      </w:r>
      <w:r w:rsidR="007876EC">
        <w:t>TS</w:t>
      </w:r>
      <w:r w:rsidRPr="00993A9C">
        <w:t>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8.9.2.2.3.2-1.</w:t>
      </w:r>
    </w:p>
    <w:p w14:paraId="706C78BA" w14:textId="760804D0" w:rsidR="006264CE" w:rsidRPr="00384E92" w:rsidRDefault="006006B0" w:rsidP="006264CE">
      <w:pPr>
        <w:pStyle w:val="TH"/>
        <w:rPr>
          <w:rFonts w:cs="Arial"/>
        </w:rPr>
      </w:pPr>
      <w:r>
        <w:t>Table </w:t>
      </w:r>
      <w:r w:rsidR="006264CE">
        <w:t>8.9.2.2.3.2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4B37D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4B37D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4B37D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4B37D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4B37D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4B37D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4B37D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CADA589" w:rsidR="006264CE" w:rsidRPr="001769FF" w:rsidRDefault="006006B0" w:rsidP="006264CE">
      <w:pPr>
        <w:pStyle w:val="TH"/>
      </w:pPr>
      <w:r>
        <w:lastRenderedPageBreak/>
        <w:t>Table </w:t>
      </w:r>
      <w:r w:rsidR="006264CE">
        <w:t>8.9.2.2.3.2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B37D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4B37D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4B37D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1CB449EB" w:rsidR="006264CE" w:rsidRPr="001769FF" w:rsidRDefault="006006B0" w:rsidP="006264CE">
      <w:pPr>
        <w:pStyle w:val="TH"/>
      </w:pPr>
      <w:r>
        <w:t>Table </w:t>
      </w:r>
      <w:r w:rsidR="006264CE">
        <w:t>8.9.2.2.3.2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4B37D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4B37D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4B37D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4B37D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32925A89"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w:t>
            </w:r>
            <w:r w:rsidR="006006B0" w:rsidRPr="0016361A">
              <w:t>in</w:t>
            </w:r>
            <w:r w:rsidR="006006B0">
              <w:t> </w:t>
            </w:r>
            <w:r w:rsidR="00EA264C" w:rsidRPr="0001502C">
              <w:t>Table</w:t>
            </w:r>
            <w:r w:rsidR="00EA264C">
              <w:t> </w:t>
            </w:r>
            <w:r w:rsidRPr="0001502C">
              <w:t xml:space="preserve">5.2.6-1 of </w:t>
            </w:r>
            <w:r w:rsidR="007876EC">
              <w:t>TS</w:t>
            </w:r>
            <w:r w:rsidRPr="0001502C">
              <w:t> 29.122 [</w:t>
            </w:r>
            <w:r>
              <w:t>6</w:t>
            </w:r>
            <w:r w:rsidRPr="0001502C">
              <w:t>]</w:t>
            </w:r>
            <w:r w:rsidRPr="0016361A">
              <w:t xml:space="preserve"> also apply.</w:t>
            </w:r>
          </w:p>
        </w:tc>
      </w:tr>
    </w:tbl>
    <w:p w14:paraId="3C14F2E5" w14:textId="77777777" w:rsidR="006264CE" w:rsidRDefault="006264CE" w:rsidP="006264CE"/>
    <w:p w14:paraId="0AB715C9" w14:textId="36E29A0B" w:rsidR="006264CE" w:rsidRPr="00A04126" w:rsidRDefault="006006B0" w:rsidP="006264CE">
      <w:pPr>
        <w:pStyle w:val="TH"/>
        <w:rPr>
          <w:rFonts w:cs="Arial"/>
        </w:rPr>
      </w:pPr>
      <w:r>
        <w:t>Table </w:t>
      </w:r>
      <w:r w:rsidR="006264CE">
        <w:t>8.9.2.2.3.2</w:t>
      </w:r>
      <w:r w:rsidR="006264CE" w:rsidRPr="00A04126">
        <w:t xml:space="preserve">-4: Headers supported by the </w:t>
      </w:r>
      <w:r w:rsidR="006264CE">
        <w:t>POST</w:t>
      </w:r>
      <w:r w:rsidR="006264CE"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4B37D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4B37D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4B37D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4B37D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4B37D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2E3C6121" w:rsidR="006264CE" w:rsidRPr="00A04126" w:rsidRDefault="006006B0" w:rsidP="006264CE">
      <w:pPr>
        <w:pStyle w:val="TH"/>
        <w:rPr>
          <w:rFonts w:cs="Arial"/>
        </w:rPr>
      </w:pPr>
      <w:r w:rsidRPr="00A04126">
        <w:t>Table</w:t>
      </w:r>
      <w:r>
        <w:t> </w:t>
      </w:r>
      <w:r w:rsidR="006264CE">
        <w:t>8.9.2.2.3.2</w:t>
      </w:r>
      <w:r w:rsidR="006264CE" w:rsidRPr="00A04126">
        <w:t xml:space="preserve">-5: Headers supported by the </w:t>
      </w:r>
      <w:r w:rsidR="006264CE">
        <w:t>201 response code</w:t>
      </w:r>
      <w:r w:rsidR="006264CE"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4B37D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4B37D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4B37D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4B37D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4B37D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5D66ED41" w:rsidR="006264CE" w:rsidRPr="00A04126" w:rsidRDefault="006006B0" w:rsidP="006264CE">
      <w:pPr>
        <w:pStyle w:val="TH"/>
      </w:pPr>
      <w:r w:rsidRPr="00A04126">
        <w:t>Table</w:t>
      </w:r>
      <w:r>
        <w:t> </w:t>
      </w:r>
      <w:r w:rsidR="006264CE">
        <w:t>8.9.2.2.3.2</w:t>
      </w:r>
      <w:r w:rsidR="006264CE"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4B37D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4B37D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4B37D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4B37D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4B37D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4B37D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4B37D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4B37D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4B37D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4B37D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2609" w:name="_Toc97042598"/>
      <w:bookmarkStart w:id="2610" w:name="_Toc97045742"/>
      <w:bookmarkStart w:id="2611" w:name="_Toc97155487"/>
      <w:bookmarkStart w:id="2612" w:name="_Toc100767763"/>
      <w:r>
        <w:rPr>
          <w:lang w:eastAsia="zh-CN"/>
        </w:rPr>
        <w:t>8.9.2.2.4</w:t>
      </w:r>
      <w:r>
        <w:rPr>
          <w:lang w:eastAsia="zh-CN"/>
        </w:rPr>
        <w:tab/>
      </w:r>
      <w:r>
        <w:rPr>
          <w:lang w:eastAsia="zh-CN"/>
        </w:rPr>
        <w:tab/>
        <w:t>Resource Custom Operations</w:t>
      </w:r>
      <w:bookmarkEnd w:id="2609"/>
      <w:bookmarkEnd w:id="2610"/>
      <w:bookmarkEnd w:id="2611"/>
      <w:bookmarkEnd w:id="2612"/>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2613" w:name="_Toc97042599"/>
      <w:bookmarkStart w:id="2614" w:name="_Toc97045743"/>
      <w:bookmarkStart w:id="2615" w:name="_Toc97155488"/>
      <w:bookmarkStart w:id="2616" w:name="_Toc100767764"/>
      <w:r>
        <w:t>8.9.3</w:t>
      </w:r>
      <w:r>
        <w:tab/>
        <w:t>Custom Operations without associated resources</w:t>
      </w:r>
      <w:bookmarkEnd w:id="2613"/>
      <w:bookmarkEnd w:id="2614"/>
      <w:bookmarkEnd w:id="2615"/>
      <w:bookmarkEnd w:id="2616"/>
    </w:p>
    <w:p w14:paraId="250ED22B" w14:textId="77777777" w:rsidR="006264CE" w:rsidRDefault="006264CE" w:rsidP="006264CE">
      <w:r>
        <w:t>None.</w:t>
      </w:r>
    </w:p>
    <w:p w14:paraId="44A180EE" w14:textId="7E246FE5" w:rsidR="006264CE" w:rsidRDefault="006264CE" w:rsidP="006264CE">
      <w:pPr>
        <w:pStyle w:val="Heading3"/>
      </w:pPr>
      <w:bookmarkStart w:id="2617" w:name="_Toc97042600"/>
      <w:bookmarkStart w:id="2618" w:name="_Toc97045744"/>
      <w:bookmarkStart w:id="2619" w:name="_Toc97155489"/>
      <w:bookmarkStart w:id="2620" w:name="_Toc100767765"/>
      <w:r>
        <w:t>8.9.4</w:t>
      </w:r>
      <w:r>
        <w:tab/>
        <w:t>Notifications</w:t>
      </w:r>
      <w:bookmarkEnd w:id="2617"/>
      <w:bookmarkEnd w:id="2618"/>
      <w:bookmarkEnd w:id="2619"/>
      <w:bookmarkEnd w:id="2620"/>
    </w:p>
    <w:p w14:paraId="02DC04FA" w14:textId="77777777" w:rsidR="006264CE" w:rsidRPr="00A2226D" w:rsidRDefault="006264CE" w:rsidP="006264CE">
      <w:r>
        <w:t>None.</w:t>
      </w:r>
    </w:p>
    <w:p w14:paraId="4DB7AE7B" w14:textId="5C7E7113" w:rsidR="006264CE" w:rsidRDefault="006264CE" w:rsidP="006264CE">
      <w:pPr>
        <w:pStyle w:val="Heading3"/>
      </w:pPr>
      <w:bookmarkStart w:id="2621" w:name="_Toc97042601"/>
      <w:bookmarkStart w:id="2622" w:name="_Toc97045745"/>
      <w:bookmarkStart w:id="2623" w:name="_Toc97155490"/>
      <w:bookmarkStart w:id="2624" w:name="_Toc100767766"/>
      <w:r>
        <w:t>8.9.5</w:t>
      </w:r>
      <w:r>
        <w:tab/>
        <w:t>Data Model</w:t>
      </w:r>
      <w:bookmarkEnd w:id="2621"/>
      <w:bookmarkEnd w:id="2622"/>
      <w:bookmarkEnd w:id="2623"/>
      <w:bookmarkEnd w:id="2624"/>
    </w:p>
    <w:p w14:paraId="1AAD7F5A" w14:textId="3F7254E9" w:rsidR="006264CE" w:rsidRDefault="006264CE" w:rsidP="006264CE">
      <w:pPr>
        <w:pStyle w:val="Heading4"/>
        <w:rPr>
          <w:lang w:eastAsia="zh-CN"/>
        </w:rPr>
      </w:pPr>
      <w:bookmarkStart w:id="2625" w:name="_Toc97042602"/>
      <w:bookmarkStart w:id="2626" w:name="_Toc97045746"/>
      <w:bookmarkStart w:id="2627" w:name="_Toc97155491"/>
      <w:bookmarkStart w:id="2628" w:name="_Toc100767767"/>
      <w:r>
        <w:rPr>
          <w:lang w:eastAsia="zh-CN"/>
        </w:rPr>
        <w:t>8.9.5.1</w:t>
      </w:r>
      <w:r>
        <w:rPr>
          <w:lang w:eastAsia="zh-CN"/>
        </w:rPr>
        <w:tab/>
        <w:t>General</w:t>
      </w:r>
      <w:bookmarkEnd w:id="2625"/>
      <w:bookmarkEnd w:id="2626"/>
      <w:bookmarkEnd w:id="2627"/>
      <w:bookmarkEnd w:id="2628"/>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lastRenderedPageBreak/>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4B37D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4B37D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4B37D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4B37D6">
            <w:pPr>
              <w:pStyle w:val="TAH"/>
            </w:pPr>
            <w:r>
              <w:t>Applicability</w:t>
            </w:r>
          </w:p>
        </w:tc>
      </w:tr>
      <w:tr w:rsidR="006264CE" w14:paraId="47A66B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4B37D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4B37D6">
            <w:pPr>
              <w:pStyle w:val="TAL"/>
              <w:rPr>
                <w:rFonts w:cs="Arial"/>
                <w:szCs w:val="18"/>
              </w:rPr>
            </w:pPr>
          </w:p>
        </w:tc>
      </w:tr>
      <w:tr w:rsidR="006264CE" w14:paraId="5006B1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4B37D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4B37D6">
            <w:pPr>
              <w:pStyle w:val="TAL"/>
              <w:rPr>
                <w:rFonts w:cs="Arial"/>
                <w:szCs w:val="18"/>
              </w:rPr>
            </w:pPr>
          </w:p>
        </w:tc>
      </w:tr>
      <w:tr w:rsidR="006264CE" w14:paraId="6ACFECC5"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4B37D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4B37D6">
            <w:pPr>
              <w:pStyle w:val="TAL"/>
              <w:rPr>
                <w:rFonts w:cs="Arial"/>
                <w:szCs w:val="18"/>
              </w:rPr>
            </w:pPr>
          </w:p>
        </w:tc>
      </w:tr>
      <w:tr w:rsidR="006264CE" w14:paraId="0CF26922"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4B37D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4B37D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4B37D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4B37D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4B37D6">
            <w:pPr>
              <w:pStyle w:val="TAH"/>
            </w:pPr>
            <w:r>
              <w:t>Applicability</w:t>
            </w:r>
          </w:p>
        </w:tc>
      </w:tr>
      <w:tr w:rsidR="006264CE" w14:paraId="0BBCEEB6"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4B37D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4B37D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4B37D6">
            <w:pPr>
              <w:pStyle w:val="TAL"/>
              <w:rPr>
                <w:rFonts w:cs="Arial"/>
                <w:szCs w:val="18"/>
              </w:rPr>
            </w:pPr>
          </w:p>
        </w:tc>
      </w:tr>
      <w:tr w:rsidR="006264CE" w14:paraId="0EC60BEF"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4B37D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33A81183" w:rsidR="006264CE" w:rsidRDefault="007876EC" w:rsidP="004B37D6">
            <w:pPr>
              <w:pStyle w:val="TAL"/>
            </w:pPr>
            <w:r>
              <w:t>TS</w:t>
            </w:r>
            <w:r w:rsidR="006264CE">
              <w:t> 24.558</w:t>
            </w:r>
            <w:r w:rsidR="006264CE" w:rsidRPr="00926B8A">
              <w:t> </w:t>
            </w:r>
            <w:r w:rsidR="006264CE">
              <w:t>[</w:t>
            </w:r>
            <w:r w:rsidR="006264CE" w:rsidRPr="008D1128">
              <w:t>14</w:t>
            </w:r>
            <w:r w:rsidR="006264CE">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4B37D6">
            <w:pPr>
              <w:pStyle w:val="TAL"/>
              <w:rPr>
                <w:rFonts w:cs="Arial"/>
                <w:szCs w:val="18"/>
              </w:rPr>
            </w:pPr>
          </w:p>
        </w:tc>
      </w:tr>
      <w:tr w:rsidR="006264CE" w14:paraId="4E48FE6B"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4B37D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51B49CF7" w:rsidR="006264CE" w:rsidRDefault="007876EC" w:rsidP="004B37D6">
            <w:pPr>
              <w:pStyle w:val="TAL"/>
            </w:pPr>
            <w:r>
              <w:t>TS</w:t>
            </w:r>
            <w:r w:rsidR="006264CE">
              <w:t>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4B37D6">
            <w:pPr>
              <w:pStyle w:val="TAL"/>
              <w:rPr>
                <w:rFonts w:cs="Arial"/>
                <w:szCs w:val="18"/>
              </w:rPr>
            </w:pPr>
          </w:p>
        </w:tc>
      </w:tr>
      <w:tr w:rsidR="006264CE" w14:paraId="7340B19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4B37D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18F6896C" w:rsidR="006264CE" w:rsidRDefault="007876EC" w:rsidP="004B37D6">
            <w:pPr>
              <w:pStyle w:val="TAL"/>
            </w:pPr>
            <w:r>
              <w:t>TS</w:t>
            </w:r>
            <w:r w:rsidR="006264CE">
              <w:t>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2629" w:name="_Toc97042603"/>
      <w:bookmarkStart w:id="2630" w:name="_Toc97045747"/>
      <w:bookmarkStart w:id="2631" w:name="_Toc97155492"/>
      <w:bookmarkStart w:id="2632" w:name="_Toc100767768"/>
      <w:r>
        <w:rPr>
          <w:lang w:eastAsia="zh-CN"/>
        </w:rPr>
        <w:t>8.9.5.2</w:t>
      </w:r>
      <w:r>
        <w:rPr>
          <w:lang w:eastAsia="zh-CN"/>
        </w:rPr>
        <w:tab/>
        <w:t>Structured data types</w:t>
      </w:r>
      <w:bookmarkEnd w:id="2629"/>
      <w:bookmarkEnd w:id="2630"/>
      <w:bookmarkEnd w:id="2631"/>
      <w:bookmarkEnd w:id="2632"/>
    </w:p>
    <w:p w14:paraId="7229682F" w14:textId="1A3E108D" w:rsidR="006264CE" w:rsidRDefault="006264CE" w:rsidP="006264CE">
      <w:pPr>
        <w:pStyle w:val="Heading5"/>
        <w:rPr>
          <w:lang w:eastAsia="zh-CN"/>
        </w:rPr>
      </w:pPr>
      <w:bookmarkStart w:id="2633" w:name="_Toc97042604"/>
      <w:bookmarkStart w:id="2634" w:name="_Toc97045748"/>
      <w:bookmarkStart w:id="2635" w:name="_Toc97155493"/>
      <w:bookmarkStart w:id="2636" w:name="_Toc100767769"/>
      <w:r>
        <w:rPr>
          <w:lang w:eastAsia="zh-CN"/>
        </w:rPr>
        <w:t>8.9.5.2.1</w:t>
      </w:r>
      <w:r>
        <w:rPr>
          <w:lang w:eastAsia="zh-CN"/>
        </w:rPr>
        <w:tab/>
        <w:t>Introduction</w:t>
      </w:r>
      <w:bookmarkEnd w:id="2633"/>
      <w:bookmarkEnd w:id="2634"/>
      <w:bookmarkEnd w:id="2635"/>
      <w:bookmarkEnd w:id="263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2637" w:name="_Toc97042605"/>
      <w:bookmarkStart w:id="2638" w:name="_Toc97045749"/>
      <w:bookmarkStart w:id="2639" w:name="_Toc97155494"/>
      <w:bookmarkStart w:id="2640" w:name="_Toc100767770"/>
      <w:r w:rsidRPr="00D00284">
        <w:rPr>
          <w:lang w:val="fr-FR" w:eastAsia="zh-CN"/>
        </w:rPr>
        <w:t>8.9.5.2.2</w:t>
      </w:r>
      <w:r w:rsidRPr="00D00284">
        <w:rPr>
          <w:lang w:val="fr-FR" w:eastAsia="zh-CN"/>
        </w:rPr>
        <w:tab/>
        <w:t>Type: SessionContexts</w:t>
      </w:r>
      <w:bookmarkEnd w:id="2637"/>
      <w:bookmarkEnd w:id="2638"/>
      <w:bookmarkEnd w:id="2639"/>
      <w:bookmarkEnd w:id="2640"/>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4B37D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4B37D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4B37D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2641" w:name="_Toc97042606"/>
      <w:bookmarkStart w:id="2642" w:name="_Toc97045750"/>
      <w:bookmarkStart w:id="2643" w:name="_Toc97155495"/>
      <w:bookmarkStart w:id="2644" w:name="_Toc100767771"/>
      <w:r>
        <w:rPr>
          <w:lang w:eastAsia="zh-CN"/>
        </w:rPr>
        <w:t>8.9.5.2.3</w:t>
      </w:r>
      <w:r>
        <w:rPr>
          <w:lang w:eastAsia="zh-CN"/>
        </w:rPr>
        <w:tab/>
        <w:t>Type: IndividualSessionContext</w:t>
      </w:r>
      <w:bookmarkEnd w:id="2641"/>
      <w:bookmarkEnd w:id="2642"/>
      <w:bookmarkEnd w:id="2643"/>
      <w:bookmarkEnd w:id="2644"/>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4B37D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4B37D6">
            <w:pPr>
              <w:pStyle w:val="TAL"/>
              <w:rPr>
                <w:rFonts w:cs="Arial"/>
                <w:szCs w:val="18"/>
              </w:rPr>
            </w:pPr>
          </w:p>
        </w:tc>
      </w:tr>
      <w:tr w:rsidR="006264CE" w14:paraId="2CA848B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4B37D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4B37D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4B37D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4B37D6">
            <w:pPr>
              <w:pStyle w:val="TAL"/>
              <w:rPr>
                <w:rFonts w:cs="Arial"/>
                <w:szCs w:val="18"/>
              </w:rPr>
            </w:pPr>
          </w:p>
        </w:tc>
      </w:tr>
      <w:tr w:rsidR="006264CE" w14:paraId="39270DD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4B37D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4B37D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2645" w:name="_Toc97042607"/>
      <w:bookmarkStart w:id="2646" w:name="_Toc97045751"/>
      <w:bookmarkStart w:id="2647" w:name="_Toc97155496"/>
      <w:bookmarkStart w:id="2648" w:name="_Toc100767772"/>
      <w:r>
        <w:rPr>
          <w:lang w:eastAsia="zh-CN"/>
        </w:rPr>
        <w:lastRenderedPageBreak/>
        <w:t>8.9.5.2.4</w:t>
      </w:r>
      <w:r>
        <w:rPr>
          <w:lang w:eastAsia="zh-CN"/>
        </w:rPr>
        <w:tab/>
        <w:t>Type: EECContextPush</w:t>
      </w:r>
      <w:bookmarkEnd w:id="2645"/>
      <w:bookmarkEnd w:id="2646"/>
      <w:bookmarkEnd w:id="2647"/>
      <w:bookmarkEnd w:id="2648"/>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4B37D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4B37D6">
            <w:pPr>
              <w:pStyle w:val="TAL"/>
              <w:rPr>
                <w:rFonts w:cs="Arial"/>
                <w:szCs w:val="18"/>
              </w:rPr>
            </w:pPr>
          </w:p>
        </w:tc>
      </w:tr>
      <w:tr w:rsidR="006264CE" w14:paraId="78287BA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4B37D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4B37D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4B37D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2649" w:name="_Toc97042608"/>
      <w:bookmarkStart w:id="2650" w:name="_Toc97045752"/>
      <w:bookmarkStart w:id="2651" w:name="_Toc97155497"/>
      <w:bookmarkStart w:id="2652" w:name="_Toc100767773"/>
      <w:r>
        <w:rPr>
          <w:lang w:eastAsia="zh-CN"/>
        </w:rPr>
        <w:t>8.9.5.2.5</w:t>
      </w:r>
      <w:r>
        <w:rPr>
          <w:lang w:eastAsia="zh-CN"/>
        </w:rPr>
        <w:tab/>
        <w:t>Type: EECContext</w:t>
      </w:r>
      <w:bookmarkEnd w:id="2649"/>
      <w:bookmarkEnd w:id="2650"/>
      <w:bookmarkEnd w:id="2651"/>
      <w:bookmarkEnd w:id="2652"/>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4B37D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4B37D6">
            <w:pPr>
              <w:pStyle w:val="TAL"/>
              <w:rPr>
                <w:rFonts w:cs="Arial"/>
                <w:szCs w:val="18"/>
              </w:rPr>
            </w:pPr>
          </w:p>
        </w:tc>
      </w:tr>
      <w:tr w:rsidR="006264CE" w14:paraId="5064FA3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4B37D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4B37D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4B37D6">
            <w:pPr>
              <w:pStyle w:val="TAL"/>
              <w:rPr>
                <w:rFonts w:cs="Arial"/>
                <w:szCs w:val="18"/>
              </w:rPr>
            </w:pPr>
          </w:p>
        </w:tc>
      </w:tr>
      <w:tr w:rsidR="006264CE" w14:paraId="0E7BFC6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4B37D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4B37D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4B37D6">
            <w:pPr>
              <w:pStyle w:val="TAL"/>
              <w:rPr>
                <w:rFonts w:cs="Arial"/>
                <w:szCs w:val="18"/>
              </w:rPr>
            </w:pPr>
          </w:p>
        </w:tc>
      </w:tr>
      <w:tr w:rsidR="006264CE" w14:paraId="6FD338F1"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4B37D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4B37D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4B37D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4B37D6">
            <w:pPr>
              <w:pStyle w:val="TAL"/>
              <w:rPr>
                <w:rFonts w:cs="Arial"/>
                <w:szCs w:val="18"/>
              </w:rPr>
            </w:pPr>
          </w:p>
        </w:tc>
      </w:tr>
      <w:tr w:rsidR="006264CE" w14:paraId="4834904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4B37D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4B37D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4B37D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4B37D6">
            <w:pPr>
              <w:pStyle w:val="TAL"/>
              <w:rPr>
                <w:rFonts w:cs="Arial"/>
                <w:szCs w:val="18"/>
              </w:rPr>
            </w:pPr>
          </w:p>
        </w:tc>
      </w:tr>
      <w:tr w:rsidR="006264CE" w14:paraId="32F58D82"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4B37D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4B37D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4B37D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4B37D6">
            <w:pPr>
              <w:pStyle w:val="TAL"/>
              <w:rPr>
                <w:rFonts w:cs="Arial"/>
                <w:szCs w:val="18"/>
              </w:rPr>
            </w:pPr>
          </w:p>
        </w:tc>
      </w:tr>
      <w:tr w:rsidR="006264CE" w14:paraId="45C1C13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4B37D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4B37D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2653" w:name="_Toc97042609"/>
      <w:bookmarkStart w:id="2654" w:name="_Toc97045753"/>
      <w:bookmarkStart w:id="2655" w:name="_Toc97155498"/>
      <w:bookmarkStart w:id="2656" w:name="_Toc100767774"/>
      <w:r>
        <w:rPr>
          <w:lang w:eastAsia="zh-CN"/>
        </w:rPr>
        <w:t>8.9.5.3</w:t>
      </w:r>
      <w:r>
        <w:rPr>
          <w:lang w:eastAsia="zh-CN"/>
        </w:rPr>
        <w:tab/>
        <w:t>Simple data types and enumerations</w:t>
      </w:r>
      <w:bookmarkEnd w:id="2653"/>
      <w:bookmarkEnd w:id="2654"/>
      <w:bookmarkEnd w:id="2655"/>
      <w:bookmarkEnd w:id="2656"/>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2657" w:name="_Toc97042610"/>
      <w:bookmarkStart w:id="2658" w:name="_Toc97045754"/>
      <w:bookmarkStart w:id="2659" w:name="_Toc97155499"/>
      <w:bookmarkStart w:id="2660" w:name="_Toc100767775"/>
      <w:r>
        <w:t>8.9.6</w:t>
      </w:r>
      <w:r>
        <w:tab/>
        <w:t>Error Handling</w:t>
      </w:r>
      <w:bookmarkEnd w:id="2657"/>
      <w:bookmarkEnd w:id="2658"/>
      <w:bookmarkEnd w:id="2659"/>
      <w:bookmarkEnd w:id="2660"/>
    </w:p>
    <w:p w14:paraId="1AA74D29" w14:textId="7232C78F" w:rsidR="006264CE" w:rsidRPr="00AA67C4" w:rsidRDefault="006264CE" w:rsidP="006264CE">
      <w:r>
        <w:t xml:space="preserve">General error responses are defined in </w:t>
      </w:r>
      <w:r w:rsidR="00922650">
        <w:t>clause </w:t>
      </w:r>
      <w:r>
        <w:t>7.7.</w:t>
      </w:r>
    </w:p>
    <w:p w14:paraId="1F47D0B3" w14:textId="3E3043E5" w:rsidR="006264CE" w:rsidRDefault="006264CE" w:rsidP="006264CE">
      <w:pPr>
        <w:pStyle w:val="Heading3"/>
      </w:pPr>
      <w:bookmarkStart w:id="2661" w:name="_Toc97042611"/>
      <w:bookmarkStart w:id="2662" w:name="_Toc97045755"/>
      <w:bookmarkStart w:id="2663" w:name="_Toc97155500"/>
      <w:bookmarkStart w:id="2664" w:name="_Toc100767776"/>
      <w:r>
        <w:t>8.9.7</w:t>
      </w:r>
      <w:r>
        <w:tab/>
        <w:t>Feature negotiation</w:t>
      </w:r>
      <w:bookmarkEnd w:id="2661"/>
      <w:bookmarkEnd w:id="2662"/>
      <w:bookmarkEnd w:id="2663"/>
      <w:bookmarkEnd w:id="2664"/>
    </w:p>
    <w:p w14:paraId="211E1C5A" w14:textId="211EBD20"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4B37D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4B37D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4AC4D2BD" w:rsidR="004B37D6" w:rsidRDefault="004B37D6" w:rsidP="004B37D6">
      <w:pPr>
        <w:pStyle w:val="Heading2"/>
      </w:pPr>
      <w:bookmarkStart w:id="2665" w:name="_Toc97042612"/>
      <w:bookmarkStart w:id="2666" w:name="_Toc97045756"/>
      <w:bookmarkStart w:id="2667" w:name="_Toc97155501"/>
      <w:bookmarkStart w:id="2668" w:name="_Toc100767777"/>
      <w:r>
        <w:t>8.</w:t>
      </w:r>
      <w:r w:rsidR="00695C35">
        <w:t>10</w:t>
      </w:r>
      <w:r>
        <w:tab/>
      </w:r>
      <w:r w:rsidRPr="00F477AF">
        <w:t>Eees_</w:t>
      </w:r>
      <w:r>
        <w:t>EELManaged</w:t>
      </w:r>
      <w:r w:rsidRPr="00F477AF">
        <w:t>ACR</w:t>
      </w:r>
      <w:r>
        <w:t xml:space="preserve"> API</w:t>
      </w:r>
      <w:bookmarkEnd w:id="2665"/>
      <w:bookmarkEnd w:id="2666"/>
      <w:bookmarkEnd w:id="2667"/>
      <w:bookmarkEnd w:id="2668"/>
    </w:p>
    <w:p w14:paraId="3B69BCED" w14:textId="587F635E" w:rsidR="004B37D6" w:rsidRDefault="004B37D6" w:rsidP="004B37D6">
      <w:pPr>
        <w:pStyle w:val="Heading3"/>
      </w:pPr>
      <w:bookmarkStart w:id="2669" w:name="_Toc97042613"/>
      <w:bookmarkStart w:id="2670" w:name="_Toc97045757"/>
      <w:bookmarkStart w:id="2671" w:name="_Toc97155502"/>
      <w:bookmarkStart w:id="2672" w:name="_Toc100767778"/>
      <w:r>
        <w:t>8.</w:t>
      </w:r>
      <w:r w:rsidR="00695C35">
        <w:t>10</w:t>
      </w:r>
      <w:r>
        <w:t>.1</w:t>
      </w:r>
      <w:r>
        <w:tab/>
        <w:t>Introduction</w:t>
      </w:r>
      <w:bookmarkEnd w:id="2669"/>
      <w:bookmarkEnd w:id="2670"/>
      <w:bookmarkEnd w:id="2671"/>
      <w:bookmarkEnd w:id="267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lastRenderedPageBreak/>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502B7F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r w:rsidR="007876EC">
        <w:rPr>
          <w:noProof/>
          <w:lang w:eastAsia="zh-CN"/>
        </w:rPr>
        <w:t>TS</w:t>
      </w:r>
      <w:r>
        <w:rPr>
          <w:noProof/>
          <w:lang w:eastAsia="zh-CN"/>
        </w:rPr>
        <w:t>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145886BA"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r w:rsidR="007876EC">
        <w:rPr>
          <w:noProof/>
          <w:lang w:eastAsia="zh-CN"/>
        </w:rPr>
        <w:t>TS</w:t>
      </w:r>
      <w:r>
        <w:rPr>
          <w:noProof/>
          <w:lang w:eastAsia="zh-CN"/>
        </w:rPr>
        <w:t>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23355B0C"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 xml:space="preserve">clause 5.2.4 of </w:t>
      </w:r>
      <w:r w:rsidR="007876EC">
        <w:rPr>
          <w:noProof/>
          <w:lang w:eastAsia="zh-CN"/>
        </w:rPr>
        <w:t>TS</w:t>
      </w:r>
      <w:r>
        <w:rPr>
          <w:noProof/>
          <w:lang w:eastAsia="zh-CN"/>
        </w:rPr>
        <w:t> 29.122 [6]</w:t>
      </w:r>
      <w:r>
        <w:rPr>
          <w:noProof/>
        </w:rPr>
        <w:t>.</w:t>
      </w:r>
    </w:p>
    <w:p w14:paraId="24779B04" w14:textId="2B0E387A" w:rsidR="004B37D6" w:rsidRDefault="004B37D6" w:rsidP="004B37D6">
      <w:pPr>
        <w:pStyle w:val="Heading3"/>
      </w:pPr>
      <w:bookmarkStart w:id="2673" w:name="_Toc97042614"/>
      <w:bookmarkStart w:id="2674" w:name="_Toc97045758"/>
      <w:bookmarkStart w:id="2675" w:name="_Toc97155503"/>
      <w:bookmarkStart w:id="2676" w:name="_Toc100767779"/>
      <w:r>
        <w:t>8.</w:t>
      </w:r>
      <w:r w:rsidR="00695C35">
        <w:t>10</w:t>
      </w:r>
      <w:r>
        <w:t>.2</w:t>
      </w:r>
      <w:r>
        <w:tab/>
        <w:t>Usage of HTTP</w:t>
      </w:r>
      <w:bookmarkEnd w:id="2673"/>
      <w:bookmarkEnd w:id="2674"/>
      <w:bookmarkEnd w:id="2675"/>
      <w:bookmarkEnd w:id="2676"/>
    </w:p>
    <w:p w14:paraId="3F4C7535" w14:textId="50F2AE28" w:rsidR="004B37D6" w:rsidRDefault="004B37D6" w:rsidP="004B37D6">
      <w:pPr>
        <w:rPr>
          <w:noProof/>
          <w:lang w:eastAsia="zh-CN"/>
        </w:rPr>
      </w:pPr>
      <w:r>
        <w:t xml:space="preserve">The provisions of clause 5.2.2 of </w:t>
      </w:r>
      <w:r w:rsidR="007876EC">
        <w:t>TS</w:t>
      </w:r>
      <w:r>
        <w:t xml:space="preserve"> 29.122 [6] shall apply for the </w:t>
      </w:r>
      <w:r w:rsidRPr="00F477AF">
        <w:t>Eees_</w:t>
      </w:r>
      <w:r>
        <w:t>EELManaged</w:t>
      </w:r>
      <w:r w:rsidRPr="00F477AF">
        <w:t>ACR</w:t>
      </w:r>
      <w:r>
        <w:rPr>
          <w:noProof/>
          <w:lang w:eastAsia="zh-CN"/>
        </w:rPr>
        <w:t xml:space="preserve"> API.</w:t>
      </w:r>
    </w:p>
    <w:p w14:paraId="554876E2" w14:textId="2FDF7C26" w:rsidR="004B37D6" w:rsidRDefault="004B37D6" w:rsidP="004B37D6">
      <w:pPr>
        <w:pStyle w:val="Heading3"/>
      </w:pPr>
      <w:bookmarkStart w:id="2677" w:name="_Toc94194874"/>
      <w:bookmarkStart w:id="2678" w:name="_Toc97042615"/>
      <w:bookmarkStart w:id="2679" w:name="_Toc97045759"/>
      <w:bookmarkStart w:id="2680" w:name="_Toc97155504"/>
      <w:bookmarkStart w:id="2681" w:name="_Toc100767780"/>
      <w:r>
        <w:t>8.</w:t>
      </w:r>
      <w:r w:rsidR="00695C35">
        <w:t>10</w:t>
      </w:r>
      <w:r>
        <w:t>.3</w:t>
      </w:r>
      <w:r>
        <w:tab/>
        <w:t>Resources</w:t>
      </w:r>
      <w:bookmarkEnd w:id="2677"/>
      <w:bookmarkEnd w:id="2678"/>
      <w:bookmarkEnd w:id="2679"/>
      <w:bookmarkEnd w:id="2680"/>
      <w:bookmarkEnd w:id="2681"/>
    </w:p>
    <w:p w14:paraId="580595A4" w14:textId="6A5DCCE6" w:rsidR="004B37D6" w:rsidRPr="000A7435" w:rsidRDefault="004B37D6" w:rsidP="004B37D6">
      <w:pPr>
        <w:pStyle w:val="Heading4"/>
      </w:pPr>
      <w:bookmarkStart w:id="2682" w:name="_Toc67903523"/>
      <w:bookmarkStart w:id="2683" w:name="_Toc94194929"/>
      <w:bookmarkStart w:id="2684" w:name="_Toc97042616"/>
      <w:bookmarkStart w:id="2685" w:name="_Toc97045760"/>
      <w:bookmarkStart w:id="2686" w:name="_Toc97155505"/>
      <w:bookmarkStart w:id="2687" w:name="_Toc100767781"/>
      <w:r>
        <w:t>8.</w:t>
      </w:r>
      <w:r w:rsidR="00695C35">
        <w:t>10</w:t>
      </w:r>
      <w:r>
        <w:t>.3.1</w:t>
      </w:r>
      <w:r>
        <w:tab/>
        <w:t>Overview</w:t>
      </w:r>
      <w:bookmarkEnd w:id="2682"/>
      <w:bookmarkEnd w:id="2683"/>
      <w:bookmarkEnd w:id="2684"/>
      <w:bookmarkEnd w:id="2685"/>
      <w:bookmarkEnd w:id="2686"/>
      <w:bookmarkEnd w:id="2687"/>
    </w:p>
    <w:p w14:paraId="694A90BD" w14:textId="77777777" w:rsidR="004B37D6" w:rsidRDefault="004B37D6" w:rsidP="004B37D6">
      <w:r>
        <w:t>This clause describes the structure for the Resource URIs and the resources and methods used for the service.</w:t>
      </w:r>
    </w:p>
    <w:p w14:paraId="6C9F8C88" w14:textId="072518C6" w:rsidR="004B37D6" w:rsidRDefault="004B37D6" w:rsidP="004B37D6">
      <w:r>
        <w:t>Figure 8.</w:t>
      </w:r>
      <w:r w:rsidR="00473267">
        <w:t>10.</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25pt;height:185.45pt" o:ole="">
            <v:imagedata r:id="rId30" o:title=""/>
          </v:shape>
          <o:OLEObject Type="Embed" ProgID="Visio.Drawing.15" ShapeID="_x0000_i1035" DrawAspect="Content" ObjectID="_1711380552" r:id="rId31"/>
        </w:object>
      </w:r>
    </w:p>
    <w:p w14:paraId="705451F9" w14:textId="33B4CB27" w:rsidR="004B37D6" w:rsidRPr="008C18E3" w:rsidRDefault="004B37D6" w:rsidP="004B37D6">
      <w:pPr>
        <w:pStyle w:val="TF"/>
      </w:pPr>
      <w:r w:rsidRPr="008C18E3">
        <w:t>Figure</w:t>
      </w:r>
      <w:r>
        <w:t> 8.</w:t>
      </w:r>
      <w:r w:rsidR="00695C35">
        <w:t>10</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5D25BBD3" w:rsidR="004B37D6" w:rsidRDefault="004B37D6" w:rsidP="004B37D6">
      <w:r>
        <w:t>Table 8.</w:t>
      </w:r>
      <w:r w:rsidR="00695C35">
        <w:t>10</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755DD248" w:rsidR="004B37D6" w:rsidRPr="00384E92" w:rsidRDefault="004B37D6" w:rsidP="004B37D6">
      <w:pPr>
        <w:pStyle w:val="TH"/>
      </w:pPr>
      <w:r w:rsidRPr="00384E92">
        <w:lastRenderedPageBreak/>
        <w:t>Table</w:t>
      </w:r>
      <w:r>
        <w:t> 8.</w:t>
      </w:r>
      <w:r w:rsidR="00695C35">
        <w:t>10</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B37D6" w:rsidRPr="00B54FF5" w14:paraId="34946A19" w14:textId="77777777" w:rsidTr="004B37D6">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4B37D6">
        <w:trPr>
          <w:jc w:val="center"/>
        </w:trPr>
        <w:tc>
          <w:tcPr>
            <w:tcW w:w="1339" w:type="pct"/>
            <w:vMerge w:val="restart"/>
            <w:tcBorders>
              <w:top w:val="single" w:sz="4" w:space="0" w:color="auto"/>
              <w:left w:val="single" w:sz="4" w:space="0" w:color="auto"/>
              <w:right w:val="single" w:sz="4" w:space="0" w:color="auto"/>
            </w:tcBorders>
            <w:vAlign w:val="center"/>
            <w:hideMark/>
          </w:tcPr>
          <w:p w14:paraId="3CB705DE" w14:textId="77777777" w:rsidR="004B37D6" w:rsidRPr="0016361A" w:rsidRDefault="004B37D6" w:rsidP="004B37D6">
            <w:pPr>
              <w:pStyle w:val="TAL"/>
            </w:pPr>
            <w:r>
              <w:t>ACT Status Subscriptions</w:t>
            </w:r>
          </w:p>
        </w:tc>
        <w:tc>
          <w:tcPr>
            <w:tcW w:w="1501" w:type="pct"/>
            <w:vMerge w:val="restart"/>
            <w:tcBorders>
              <w:top w:val="single" w:sz="4" w:space="0" w:color="auto"/>
              <w:left w:val="single" w:sz="4" w:space="0" w:color="auto"/>
              <w:right w:val="single" w:sz="4" w:space="0" w:color="auto"/>
            </w:tcBorders>
            <w:vAlign w:val="center"/>
            <w:hideMark/>
          </w:tcPr>
          <w:p w14:paraId="5468E5BF" w14:textId="77777777" w:rsidR="004B37D6" w:rsidRPr="00B01F99" w:rsidRDefault="004B37D6" w:rsidP="004B37D6">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5742B0E5" w14:textId="77777777" w:rsidR="004B37D6" w:rsidRPr="0016361A" w:rsidRDefault="004B37D6" w:rsidP="004B37D6">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4B37D6">
        <w:trPr>
          <w:jc w:val="center"/>
        </w:trPr>
        <w:tc>
          <w:tcPr>
            <w:tcW w:w="0" w:type="auto"/>
            <w:vMerge/>
            <w:tcBorders>
              <w:left w:val="single" w:sz="4" w:space="0" w:color="auto"/>
              <w:right w:val="single" w:sz="4" w:space="0" w:color="auto"/>
            </w:tcBorders>
            <w:vAlign w:val="center"/>
            <w:hideMark/>
          </w:tcPr>
          <w:p w14:paraId="4ACDC0C7" w14:textId="77777777" w:rsidR="004B37D6" w:rsidRPr="0016361A" w:rsidRDefault="004B37D6" w:rsidP="004B37D6">
            <w:pPr>
              <w:pStyle w:val="TAL"/>
            </w:pPr>
          </w:p>
        </w:tc>
        <w:tc>
          <w:tcPr>
            <w:tcW w:w="0" w:type="auto"/>
            <w:vMerge/>
            <w:tcBorders>
              <w:left w:val="single" w:sz="4" w:space="0" w:color="auto"/>
              <w:right w:val="single" w:sz="4" w:space="0" w:color="auto"/>
            </w:tcBorders>
            <w:vAlign w:val="center"/>
            <w:hideMark/>
          </w:tcPr>
          <w:p w14:paraId="52697DE4" w14:textId="77777777" w:rsidR="004B37D6" w:rsidRPr="0016361A" w:rsidRDefault="004B37D6" w:rsidP="004B37D6">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340F6760" w14:textId="77777777" w:rsidR="004B37D6" w:rsidRPr="0016361A" w:rsidRDefault="004B37D6" w:rsidP="004B37D6">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4B37D6">
        <w:trPr>
          <w:jc w:val="center"/>
        </w:trPr>
        <w:tc>
          <w:tcPr>
            <w:tcW w:w="0" w:type="auto"/>
            <w:tcBorders>
              <w:left w:val="single" w:sz="4" w:space="0" w:color="auto"/>
              <w:right w:val="single" w:sz="4" w:space="0" w:color="auto"/>
            </w:tcBorders>
            <w:vAlign w:val="center"/>
          </w:tcPr>
          <w:p w14:paraId="3B0EA6E9" w14:textId="77777777" w:rsidR="004B37D6" w:rsidRPr="0016361A" w:rsidRDefault="004B37D6" w:rsidP="004B37D6">
            <w:pPr>
              <w:pStyle w:val="TAL"/>
            </w:pPr>
            <w:r>
              <w:t>Individual ACT Status Subscription</w:t>
            </w:r>
          </w:p>
        </w:tc>
        <w:tc>
          <w:tcPr>
            <w:tcW w:w="0" w:type="auto"/>
            <w:tcBorders>
              <w:left w:val="single" w:sz="4" w:space="0" w:color="auto"/>
              <w:right w:val="single" w:sz="4" w:space="0" w:color="auto"/>
            </w:tcBorders>
            <w:vAlign w:val="center"/>
          </w:tcPr>
          <w:p w14:paraId="3C25F94F" w14:textId="77777777" w:rsidR="004B37D6" w:rsidRPr="0016361A" w:rsidRDefault="004B37D6" w:rsidP="004B37D6">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17DA1C2D" w14:textId="77777777" w:rsidR="004B37D6" w:rsidRPr="0016361A" w:rsidRDefault="004B37D6" w:rsidP="004B37D6">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73E9DF4" w14:textId="77777777" w:rsidR="004B37D6" w:rsidRPr="00384E92" w:rsidRDefault="004B37D6" w:rsidP="004B37D6"/>
    <w:p w14:paraId="083E5151" w14:textId="0910035C" w:rsidR="004B37D6" w:rsidRPr="007D1B5E" w:rsidRDefault="004B37D6" w:rsidP="004B37D6">
      <w:pPr>
        <w:pStyle w:val="EditorsNote"/>
      </w:pPr>
      <w:bookmarkStart w:id="2688" w:name="_Toc510696609"/>
      <w:bookmarkStart w:id="2689" w:name="_Toc35971400"/>
      <w:bookmarkStart w:id="2690" w:name="_Toc67903524"/>
      <w:bookmarkStart w:id="2691" w:name="_Toc94194930"/>
      <w:r w:rsidRPr="009D4332">
        <w:t>Editor</w:t>
      </w:r>
      <w:r w:rsidR="007876EC">
        <w:t>'</w:t>
      </w:r>
      <w:r w:rsidRPr="009D4332">
        <w:t xml:space="preserve">s Note: </w:t>
      </w:r>
      <w:r>
        <w:t>Whether PUT/PATCH and DELETE methods can be defined on an Individual ACT Status Subscription resource is FFS</w:t>
      </w:r>
      <w:r w:rsidRPr="009D4332">
        <w:t>.</w:t>
      </w:r>
    </w:p>
    <w:p w14:paraId="59C24254" w14:textId="61596FDF" w:rsidR="004B37D6" w:rsidRDefault="004B37D6" w:rsidP="004B37D6">
      <w:pPr>
        <w:pStyle w:val="Heading4"/>
      </w:pPr>
      <w:bookmarkStart w:id="2692" w:name="_Toc97042617"/>
      <w:bookmarkStart w:id="2693" w:name="_Toc97045761"/>
      <w:bookmarkStart w:id="2694" w:name="_Toc97155506"/>
      <w:bookmarkStart w:id="2695" w:name="_Toc100767782"/>
      <w:r>
        <w:t>8.</w:t>
      </w:r>
      <w:r w:rsidR="00695C35">
        <w:t>10</w:t>
      </w:r>
      <w:r>
        <w:t>.3.2</w:t>
      </w:r>
      <w:r>
        <w:tab/>
        <w:t xml:space="preserve">Resource: </w:t>
      </w:r>
      <w:bookmarkEnd w:id="2688"/>
      <w:bookmarkEnd w:id="2689"/>
      <w:bookmarkEnd w:id="2690"/>
      <w:r>
        <w:t>ACT</w:t>
      </w:r>
      <w:r w:rsidRPr="00B14C1D">
        <w:t xml:space="preserve"> Status Subscriptions</w:t>
      </w:r>
      <w:bookmarkEnd w:id="2691"/>
      <w:bookmarkEnd w:id="2692"/>
      <w:bookmarkEnd w:id="2693"/>
      <w:bookmarkEnd w:id="2694"/>
      <w:bookmarkEnd w:id="2695"/>
    </w:p>
    <w:p w14:paraId="0C77694F" w14:textId="14C52A74" w:rsidR="004B37D6" w:rsidRDefault="004B37D6" w:rsidP="004B37D6">
      <w:pPr>
        <w:pStyle w:val="Heading5"/>
      </w:pPr>
      <w:bookmarkStart w:id="2696" w:name="_Toc510696610"/>
      <w:bookmarkStart w:id="2697" w:name="_Toc35971401"/>
      <w:bookmarkStart w:id="2698" w:name="_Toc67903525"/>
      <w:bookmarkStart w:id="2699" w:name="_Toc94194931"/>
      <w:bookmarkStart w:id="2700" w:name="_Toc97042618"/>
      <w:bookmarkStart w:id="2701" w:name="_Toc97045762"/>
      <w:bookmarkStart w:id="2702" w:name="_Toc97155507"/>
      <w:bookmarkStart w:id="2703" w:name="_Toc100767783"/>
      <w:r>
        <w:t>8.</w:t>
      </w:r>
      <w:r w:rsidR="00695C35">
        <w:t>10</w:t>
      </w:r>
      <w:r>
        <w:t>.3.2.1</w:t>
      </w:r>
      <w:r>
        <w:tab/>
        <w:t>Description</w:t>
      </w:r>
      <w:bookmarkEnd w:id="2696"/>
      <w:bookmarkEnd w:id="2697"/>
      <w:bookmarkEnd w:id="2698"/>
      <w:bookmarkEnd w:id="2699"/>
      <w:bookmarkEnd w:id="2700"/>
      <w:bookmarkEnd w:id="2701"/>
      <w:bookmarkEnd w:id="2702"/>
      <w:bookmarkEnd w:id="2703"/>
    </w:p>
    <w:p w14:paraId="5C0FB88A" w14:textId="77777777" w:rsidR="004B37D6" w:rsidRDefault="004B37D6" w:rsidP="004B37D6">
      <w:r>
        <w:t>This resource represents the collection of ACT Status Subscriptions managed by the EES.</w:t>
      </w:r>
    </w:p>
    <w:p w14:paraId="622772DA" w14:textId="38F708F9" w:rsidR="004B37D6" w:rsidRDefault="004B37D6" w:rsidP="004B37D6">
      <w:pPr>
        <w:pStyle w:val="Heading5"/>
      </w:pPr>
      <w:bookmarkStart w:id="2704" w:name="_Toc35971402"/>
      <w:bookmarkStart w:id="2705" w:name="_Toc67903526"/>
      <w:bookmarkStart w:id="2706" w:name="_Toc94194932"/>
      <w:bookmarkStart w:id="2707" w:name="_Toc97042619"/>
      <w:bookmarkStart w:id="2708" w:name="_Toc97045763"/>
      <w:bookmarkStart w:id="2709" w:name="_Toc97155508"/>
      <w:bookmarkStart w:id="2710" w:name="_Toc100767784"/>
      <w:bookmarkStart w:id="2711" w:name="_Toc510696612"/>
      <w:r>
        <w:t>8.</w:t>
      </w:r>
      <w:r w:rsidR="00695C35">
        <w:t>10</w:t>
      </w:r>
      <w:r>
        <w:t>.3.2.2</w:t>
      </w:r>
      <w:r>
        <w:tab/>
        <w:t>Resource Definition</w:t>
      </w:r>
      <w:bookmarkEnd w:id="2704"/>
      <w:bookmarkEnd w:id="2705"/>
      <w:bookmarkEnd w:id="2706"/>
      <w:bookmarkEnd w:id="2707"/>
      <w:bookmarkEnd w:id="2708"/>
      <w:bookmarkEnd w:id="2709"/>
      <w:bookmarkEnd w:id="2710"/>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4E34E261" w:rsidR="004B37D6" w:rsidRDefault="004B37D6" w:rsidP="004B37D6">
      <w:pPr>
        <w:rPr>
          <w:rFonts w:ascii="Arial" w:hAnsi="Arial" w:cs="Arial"/>
        </w:rPr>
      </w:pPr>
      <w:r>
        <w:t>This resource shall support the resource URI variables defined in table 8.</w:t>
      </w:r>
      <w:r w:rsidR="00695C35">
        <w:t>10</w:t>
      </w:r>
      <w:r>
        <w:t>.3.2.2-1</w:t>
      </w:r>
      <w:r>
        <w:rPr>
          <w:rFonts w:ascii="Arial" w:hAnsi="Arial" w:cs="Arial"/>
        </w:rPr>
        <w:t>.</w:t>
      </w:r>
    </w:p>
    <w:p w14:paraId="09469690" w14:textId="6E273447" w:rsidR="004B37D6" w:rsidRDefault="004B37D6" w:rsidP="004B37D6">
      <w:pPr>
        <w:pStyle w:val="TH"/>
        <w:rPr>
          <w:rFonts w:cs="Arial"/>
        </w:rPr>
      </w:pPr>
      <w:r>
        <w:t>Table 8.</w:t>
      </w:r>
      <w:r w:rsidR="00695C35">
        <w:t>10</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0AD8F8"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3286F2"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E5840DB"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ABCF177"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884F41" w14:textId="2FF301E4" w:rsidR="004B37D6" w:rsidRPr="0016361A" w:rsidRDefault="004B37D6" w:rsidP="004B37D6">
            <w:pPr>
              <w:pStyle w:val="TAL"/>
            </w:pPr>
            <w:r w:rsidRPr="0016361A">
              <w:t xml:space="preserve">See </w:t>
            </w:r>
            <w:r w:rsidRPr="004A5323">
              <w:t>clause</w:t>
            </w:r>
            <w:r>
              <w:t> </w:t>
            </w:r>
            <w:r w:rsidRPr="004A5323">
              <w:t xml:space="preserve">5.2.4 of </w:t>
            </w:r>
            <w:r w:rsidR="007876EC">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09CD3060" w:rsidR="004B37D6" w:rsidRDefault="004B37D6" w:rsidP="004B37D6">
      <w:pPr>
        <w:pStyle w:val="Heading5"/>
      </w:pPr>
      <w:bookmarkStart w:id="2712" w:name="_Toc35971403"/>
      <w:bookmarkStart w:id="2713" w:name="_Toc67903527"/>
      <w:bookmarkStart w:id="2714" w:name="_Toc94194933"/>
      <w:bookmarkStart w:id="2715" w:name="_Toc97042620"/>
      <w:bookmarkStart w:id="2716" w:name="_Toc97045764"/>
      <w:bookmarkStart w:id="2717" w:name="_Toc97155509"/>
      <w:bookmarkStart w:id="2718" w:name="_Toc100767785"/>
      <w:r>
        <w:t>8.</w:t>
      </w:r>
      <w:r w:rsidR="00695C35">
        <w:t>10</w:t>
      </w:r>
      <w:r>
        <w:t>.3.2.3</w:t>
      </w:r>
      <w:r>
        <w:tab/>
        <w:t>Resource Standard Methods</w:t>
      </w:r>
      <w:bookmarkEnd w:id="2711"/>
      <w:bookmarkEnd w:id="2712"/>
      <w:bookmarkEnd w:id="2713"/>
      <w:bookmarkEnd w:id="2714"/>
      <w:bookmarkEnd w:id="2715"/>
      <w:bookmarkEnd w:id="2716"/>
      <w:bookmarkEnd w:id="2717"/>
      <w:bookmarkEnd w:id="2718"/>
    </w:p>
    <w:p w14:paraId="68CFF5DB" w14:textId="77777777" w:rsidR="004B37D6" w:rsidRDefault="004B37D6" w:rsidP="004B37D6">
      <w:r>
        <w:t>The following clauses specify the standard methods supported by the resource.</w:t>
      </w:r>
    </w:p>
    <w:p w14:paraId="0D17B1CC" w14:textId="52204E31" w:rsidR="004B37D6" w:rsidRPr="00384E92" w:rsidRDefault="004B37D6" w:rsidP="004B37D6">
      <w:pPr>
        <w:pStyle w:val="Heading6"/>
      </w:pPr>
      <w:bookmarkStart w:id="2719" w:name="_Toc510696613"/>
      <w:bookmarkStart w:id="2720" w:name="_Toc35971404"/>
      <w:bookmarkStart w:id="2721" w:name="_Toc94194934"/>
      <w:bookmarkStart w:id="2722" w:name="_Toc97042621"/>
      <w:bookmarkStart w:id="2723" w:name="_Toc97045765"/>
      <w:bookmarkStart w:id="2724" w:name="_Toc97155510"/>
      <w:bookmarkStart w:id="2725" w:name="_Toc100767786"/>
      <w:r>
        <w:t>8.</w:t>
      </w:r>
      <w:r w:rsidR="00695C35">
        <w:t>10</w:t>
      </w:r>
      <w:r>
        <w:t>.3.2.3</w:t>
      </w:r>
      <w:r w:rsidRPr="00384E92">
        <w:t>.1</w:t>
      </w:r>
      <w:r w:rsidRPr="00384E92">
        <w:tab/>
      </w:r>
      <w:bookmarkEnd w:id="2719"/>
      <w:bookmarkEnd w:id="2720"/>
      <w:r>
        <w:t>GET</w:t>
      </w:r>
      <w:bookmarkEnd w:id="2721"/>
      <w:bookmarkEnd w:id="2722"/>
      <w:bookmarkEnd w:id="2723"/>
      <w:bookmarkEnd w:id="2724"/>
      <w:bookmarkEnd w:id="2725"/>
    </w:p>
    <w:p w14:paraId="610C8D6A" w14:textId="75A297B7"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695C35">
        <w:t>10</w:t>
      </w:r>
      <w:r>
        <w:t>.3.2.3.1-1.</w:t>
      </w:r>
    </w:p>
    <w:p w14:paraId="3999FF17" w14:textId="17C5EFDD" w:rsidR="004B37D6" w:rsidRPr="00384E92" w:rsidRDefault="004B37D6" w:rsidP="004B37D6">
      <w:pPr>
        <w:pStyle w:val="TH"/>
        <w:rPr>
          <w:rFonts w:cs="Arial"/>
        </w:rPr>
      </w:pPr>
      <w:r w:rsidRPr="00384E92">
        <w:t>Table</w:t>
      </w:r>
      <w:r>
        <w:t> 8.</w:t>
      </w:r>
      <w:r w:rsidR="00695C35">
        <w:t>10</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21BD94B6"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4C28CEF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54979A24"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012AEC"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88363"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7355D22" w14:textId="77777777" w:rsidR="004B37D6" w:rsidRPr="0016361A" w:rsidRDefault="004B37D6" w:rsidP="004B37D6">
            <w:pPr>
              <w:pStyle w:val="TAL"/>
            </w:pPr>
          </w:p>
        </w:tc>
      </w:tr>
    </w:tbl>
    <w:p w14:paraId="1427EA0D" w14:textId="24F479BA" w:rsidR="004B37D6" w:rsidRPr="007D1B5E" w:rsidRDefault="004B37D6" w:rsidP="00F43D57"/>
    <w:p w14:paraId="5A4AB2D6" w14:textId="53AC1694" w:rsidR="004B37D6" w:rsidRPr="00384E92" w:rsidRDefault="004B37D6" w:rsidP="004B37D6">
      <w:r>
        <w:t>This method shall support the request data structures specified in table 8.</w:t>
      </w:r>
      <w:r w:rsidR="00695C35">
        <w:t>10</w:t>
      </w:r>
      <w:r>
        <w:t>.3.2.3.1-2 and the response data structures and response codes specified in table 8.</w:t>
      </w:r>
      <w:r w:rsidR="00695C35">
        <w:t>10</w:t>
      </w:r>
      <w:r>
        <w:t>.3.2.3.1-3.</w:t>
      </w:r>
    </w:p>
    <w:p w14:paraId="7EBBABD5" w14:textId="70E108B2" w:rsidR="004B37D6" w:rsidRPr="001769FF" w:rsidRDefault="004B37D6" w:rsidP="004B37D6">
      <w:pPr>
        <w:pStyle w:val="TH"/>
      </w:pPr>
      <w:r w:rsidRPr="001769FF">
        <w:t>Table</w:t>
      </w:r>
      <w:r>
        <w:t> 8.</w:t>
      </w:r>
      <w:r w:rsidR="00695C35">
        <w:t>10</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76CC97B9"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CBB11A6"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2FA100D8"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20D18B1D" w:rsidR="004B37D6" w:rsidRPr="001769FF" w:rsidRDefault="004B37D6" w:rsidP="004B37D6">
      <w:pPr>
        <w:pStyle w:val="TH"/>
      </w:pPr>
      <w:r w:rsidRPr="001769FF">
        <w:lastRenderedPageBreak/>
        <w:t>Table</w:t>
      </w:r>
      <w:r>
        <w:t> 8.</w:t>
      </w:r>
      <w:r w:rsidR="00695C35">
        <w:t>10</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4B37D6" w:rsidRPr="00B54FF5" w14:paraId="594D648A" w14:textId="77777777" w:rsidTr="004B37D6">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4" w:space="0" w:color="auto"/>
              <w:left w:val="single" w:sz="6" w:space="0" w:color="000000"/>
              <w:bottom w:val="single" w:sz="6" w:space="0" w:color="000000"/>
              <w:right w:val="single" w:sz="6" w:space="0" w:color="000000"/>
            </w:tcBorders>
          </w:tcPr>
          <w:p w14:paraId="4EB69D79"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4EC3F7C2" w14:textId="77777777" w:rsidR="004B37D6" w:rsidRPr="0016361A" w:rsidRDefault="004B37D6" w:rsidP="004B37D6">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4F04AE49" w14:textId="77777777" w:rsidR="004B37D6" w:rsidRPr="0016361A" w:rsidRDefault="004B37D6" w:rsidP="004B37D6">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7EB0A" w14:textId="77777777" w:rsidR="004B37D6" w:rsidRDefault="004B37D6" w:rsidP="004B37D6">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1580C79C"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8767182"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42ED46CB" w14:textId="77777777" w:rsidR="004B37D6" w:rsidRDefault="004B37D6" w:rsidP="004B37D6">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51EE8A38" w:rsidR="004B37D6" w:rsidRDefault="004B37D6" w:rsidP="004B37D6">
            <w:pPr>
              <w:pStyle w:val="TAL"/>
            </w:pPr>
            <w:r>
              <w:t xml:space="preserve">Redirection handling is described in clause 5.2.10 of </w:t>
            </w:r>
            <w:r w:rsidR="007876EC">
              <w:t>TS</w:t>
            </w:r>
            <w:r>
              <w:t> 29.122 [6].</w:t>
            </w:r>
          </w:p>
        </w:tc>
      </w:tr>
      <w:tr w:rsidR="004B37D6" w:rsidRPr="00B54FF5" w14:paraId="482C1893"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3FB43" w14:textId="77777777" w:rsidR="004B37D6" w:rsidRDefault="004B37D6" w:rsidP="004B37D6">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E4B18CD"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20333B0"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FE297CB" w14:textId="77777777" w:rsidR="004B37D6" w:rsidRDefault="004B37D6" w:rsidP="004B37D6">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47396248" w:rsidR="004B37D6" w:rsidRDefault="004B37D6" w:rsidP="004B37D6">
            <w:pPr>
              <w:pStyle w:val="TAL"/>
            </w:pPr>
            <w:r>
              <w:t xml:space="preserve">Redirection handling is described in clause 5.2.10 of </w:t>
            </w:r>
            <w:r w:rsidR="007876EC">
              <w:t>TS</w:t>
            </w:r>
            <w:r>
              <w:t> 29.122 [6].</w:t>
            </w:r>
          </w:p>
        </w:tc>
      </w:tr>
      <w:tr w:rsidR="004B37D6" w:rsidRPr="00B54FF5" w14:paraId="439B9B6A"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B79352" w14:textId="5BA859B7"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 xml:space="preserve">5.2.6-1 of </w:t>
            </w:r>
            <w:r w:rsidR="007876EC">
              <w:t>TS</w:t>
            </w:r>
            <w:r>
              <w:t>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0071F3EE" w:rsidR="004B37D6" w:rsidRDefault="004B37D6" w:rsidP="004B37D6">
      <w:pPr>
        <w:pStyle w:val="TH"/>
      </w:pPr>
      <w:r>
        <w:t>Table 8.</w:t>
      </w:r>
      <w:r w:rsidR="00695C35">
        <w:t>10</w:t>
      </w:r>
      <w:r>
        <w:t>.3.2.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A3B22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DFDE62A"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7073B5C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212131A"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A7384B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74A22" w14:textId="77777777" w:rsidR="004B37D6" w:rsidRDefault="004B37D6" w:rsidP="004B37D6">
            <w:pPr>
              <w:pStyle w:val="TAH"/>
            </w:pPr>
            <w:r>
              <w:t>Description</w:t>
            </w:r>
          </w:p>
        </w:tc>
      </w:tr>
      <w:tr w:rsidR="004B37D6" w14:paraId="15727EA3"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72830"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CCD89F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4336C80"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3D65053"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11B43EC9" w:rsidR="004B37D6" w:rsidRDefault="004B37D6" w:rsidP="004B37D6">
      <w:pPr>
        <w:pStyle w:val="TH"/>
      </w:pPr>
      <w:r>
        <w:t>Table 8.</w:t>
      </w:r>
      <w:r w:rsidR="00695C35">
        <w:t>10</w:t>
      </w:r>
      <w:r>
        <w:t>.3.2.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6BE7B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28800B"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7C4E7EF"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8028FAB"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54E76C7"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7A19" w14:textId="77777777" w:rsidR="004B37D6" w:rsidRDefault="004B37D6" w:rsidP="004B37D6">
            <w:pPr>
              <w:pStyle w:val="TAH"/>
            </w:pPr>
            <w:r>
              <w:t>Description</w:t>
            </w:r>
          </w:p>
        </w:tc>
      </w:tr>
      <w:tr w:rsidR="004B37D6" w14:paraId="335C72A7"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6F7"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14072E0"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1083B97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6FE081"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1C94A262" w:rsidR="004B37D6" w:rsidRPr="00384E92" w:rsidRDefault="004B37D6" w:rsidP="004B37D6">
      <w:pPr>
        <w:pStyle w:val="Heading6"/>
      </w:pPr>
      <w:bookmarkStart w:id="2726" w:name="_Toc94194935"/>
      <w:bookmarkStart w:id="2727" w:name="_Toc97042622"/>
      <w:bookmarkStart w:id="2728" w:name="_Toc97045766"/>
      <w:bookmarkStart w:id="2729" w:name="_Toc97155511"/>
      <w:bookmarkStart w:id="2730" w:name="_Toc100767787"/>
      <w:r>
        <w:t>8.</w:t>
      </w:r>
      <w:r w:rsidR="00695C35">
        <w:t>10</w:t>
      </w:r>
      <w:r>
        <w:t>.3.2.3</w:t>
      </w:r>
      <w:r w:rsidRPr="00384E92">
        <w:t>.</w:t>
      </w:r>
      <w:r>
        <w:t>2</w:t>
      </w:r>
      <w:r w:rsidRPr="00384E92">
        <w:tab/>
      </w:r>
      <w:r>
        <w:t>POST</w:t>
      </w:r>
      <w:bookmarkEnd w:id="2726"/>
      <w:bookmarkEnd w:id="2727"/>
      <w:bookmarkEnd w:id="2728"/>
      <w:bookmarkEnd w:id="2729"/>
      <w:bookmarkEnd w:id="2730"/>
    </w:p>
    <w:p w14:paraId="1B84D178" w14:textId="137EC82E" w:rsidR="004B37D6" w:rsidRDefault="004B37D6" w:rsidP="004B37D6">
      <w:bookmarkStart w:id="2731" w:name="_Toc510696615"/>
      <w:bookmarkStart w:id="2732" w:name="_Toc35971406"/>
      <w:bookmarkStart w:id="2733"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695C35">
        <w:t>10</w:t>
      </w:r>
      <w:r>
        <w:t>.3.2.3.2-1.</w:t>
      </w:r>
    </w:p>
    <w:p w14:paraId="5164B65E" w14:textId="20E17906" w:rsidR="004B37D6" w:rsidRPr="00384E92" w:rsidRDefault="004B37D6" w:rsidP="004B37D6">
      <w:pPr>
        <w:pStyle w:val="TH"/>
        <w:rPr>
          <w:rFonts w:cs="Arial"/>
        </w:rPr>
      </w:pPr>
      <w:r w:rsidRPr="00384E92">
        <w:t>Table</w:t>
      </w:r>
      <w:r>
        <w:t> 8.</w:t>
      </w:r>
      <w:r w:rsidR="00695C35">
        <w:t>10</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197FBC2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385E219F"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0E3C9087"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481549F"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3FD7"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BD5DA0B" w14:textId="77777777" w:rsidR="004B37D6" w:rsidRPr="0016361A" w:rsidRDefault="004B37D6" w:rsidP="004B37D6">
            <w:pPr>
              <w:pStyle w:val="TAL"/>
            </w:pPr>
          </w:p>
        </w:tc>
      </w:tr>
    </w:tbl>
    <w:p w14:paraId="64299B88" w14:textId="29A25118" w:rsidR="004B37D6" w:rsidRPr="007D1B5E" w:rsidRDefault="004B37D6" w:rsidP="00F43D57"/>
    <w:p w14:paraId="2B40A0CD" w14:textId="6CBFA874" w:rsidR="004B37D6" w:rsidRPr="00384E92" w:rsidRDefault="004B37D6" w:rsidP="004B37D6">
      <w:r>
        <w:t>This method shall support the request data structures specified in table 8.</w:t>
      </w:r>
      <w:r w:rsidR="00695C35">
        <w:t>10</w:t>
      </w:r>
      <w:r>
        <w:t>.3.2.3.2-2 and the response data structures and response codes specified in table 8.</w:t>
      </w:r>
      <w:r w:rsidR="00695C35">
        <w:t>10</w:t>
      </w:r>
      <w:r>
        <w:t>.3.2.3.2-3.</w:t>
      </w:r>
    </w:p>
    <w:p w14:paraId="69659DA1" w14:textId="588DE605" w:rsidR="004B37D6" w:rsidRPr="001769FF" w:rsidRDefault="004B37D6" w:rsidP="004B37D6">
      <w:pPr>
        <w:pStyle w:val="TH"/>
      </w:pPr>
      <w:r w:rsidRPr="001769FF">
        <w:t>Table</w:t>
      </w:r>
      <w:r>
        <w:t> 8.</w:t>
      </w:r>
      <w:r w:rsidR="00695C35">
        <w:t>10</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4B37D6" w:rsidRPr="00B54FF5" w14:paraId="01DB10C9" w14:textId="77777777" w:rsidTr="004B37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B37D6">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767B5EDB" w14:textId="77777777" w:rsidR="004B37D6" w:rsidRPr="0016361A" w:rsidRDefault="004B37D6" w:rsidP="004B37D6">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75F2FEE0" w14:textId="77777777" w:rsidR="004B37D6" w:rsidRPr="0016361A" w:rsidRDefault="004B37D6" w:rsidP="004B37D6">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3C4C51A1" w:rsidR="004B37D6" w:rsidRPr="001769FF" w:rsidRDefault="004B37D6" w:rsidP="004B37D6">
      <w:pPr>
        <w:pStyle w:val="TH"/>
      </w:pPr>
      <w:r w:rsidRPr="001769FF">
        <w:lastRenderedPageBreak/>
        <w:t>Table</w:t>
      </w:r>
      <w:r>
        <w:t> 8.</w:t>
      </w:r>
      <w:r w:rsidR="00695C35">
        <w:t>10</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4B37D6" w:rsidRPr="00B54FF5" w14:paraId="4B2FB74F"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69E4D221"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0A5E2784" w14:textId="77777777" w:rsidR="004B37D6" w:rsidRPr="0016361A" w:rsidRDefault="004B37D6" w:rsidP="004B37D6">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591EA4A1" w14:textId="77777777" w:rsidR="004B37D6" w:rsidRPr="0016361A" w:rsidRDefault="004B37D6" w:rsidP="004B37D6">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4228B17" w14:textId="522D11D3"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 xml:space="preserve">5.2.6-1 of </w:t>
            </w:r>
            <w:r w:rsidR="007876EC">
              <w:t>TS</w:t>
            </w:r>
            <w:r>
              <w:t>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0BF351E9" w:rsidR="004B37D6" w:rsidRDefault="004B37D6" w:rsidP="004B37D6">
      <w:pPr>
        <w:pStyle w:val="TH"/>
      </w:pPr>
      <w:r>
        <w:t>Table 8.</w:t>
      </w:r>
      <w:r w:rsidR="00695C35">
        <w:t>10</w:t>
      </w:r>
      <w:r>
        <w:t>.3.2.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87854C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1E5D6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5F14E8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55F117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B2D324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EED544" w14:textId="77777777" w:rsidR="004B37D6" w:rsidRDefault="004B37D6" w:rsidP="004B37D6">
            <w:pPr>
              <w:pStyle w:val="TAH"/>
            </w:pPr>
            <w:r>
              <w:t>Description</w:t>
            </w:r>
          </w:p>
        </w:tc>
      </w:tr>
      <w:tr w:rsidR="004B37D6" w14:paraId="718C29CF"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AC7C"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03DDDD41"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17DAFAC"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DC94800"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778E6C90" w:rsidR="004B37D6" w:rsidRDefault="004B37D6" w:rsidP="004B37D6">
      <w:pPr>
        <w:pStyle w:val="Heading5"/>
      </w:pPr>
      <w:bookmarkStart w:id="2734" w:name="_Toc94194936"/>
      <w:bookmarkStart w:id="2735" w:name="_Toc97042623"/>
      <w:bookmarkStart w:id="2736" w:name="_Toc97045767"/>
      <w:bookmarkStart w:id="2737" w:name="_Toc97155512"/>
      <w:bookmarkStart w:id="2738" w:name="_Toc100767788"/>
      <w:r>
        <w:t>8.</w:t>
      </w:r>
      <w:r w:rsidR="00695C35">
        <w:t>10</w:t>
      </w:r>
      <w:r>
        <w:t>.3.2.4</w:t>
      </w:r>
      <w:r>
        <w:tab/>
        <w:t>Resource Custom Operations</w:t>
      </w:r>
      <w:bookmarkEnd w:id="2731"/>
      <w:bookmarkEnd w:id="2732"/>
      <w:bookmarkEnd w:id="2733"/>
      <w:bookmarkEnd w:id="2734"/>
      <w:bookmarkEnd w:id="2735"/>
      <w:bookmarkEnd w:id="2736"/>
      <w:bookmarkEnd w:id="2737"/>
      <w:bookmarkEnd w:id="2738"/>
    </w:p>
    <w:p w14:paraId="1FEE7656" w14:textId="77777777" w:rsidR="004B37D6" w:rsidRDefault="004B37D6" w:rsidP="004B37D6">
      <w:r>
        <w:t>There are no resource custom operations defined for this resource in this release of the specification.</w:t>
      </w:r>
    </w:p>
    <w:p w14:paraId="1A3E940A" w14:textId="7752C4C4" w:rsidR="004B37D6" w:rsidRDefault="004B37D6" w:rsidP="004B37D6">
      <w:pPr>
        <w:pStyle w:val="Heading4"/>
      </w:pPr>
      <w:bookmarkStart w:id="2739" w:name="_Toc510696621"/>
      <w:bookmarkStart w:id="2740" w:name="_Toc35971412"/>
      <w:bookmarkStart w:id="2741" w:name="_Toc67903529"/>
      <w:bookmarkStart w:id="2742" w:name="_Toc94194937"/>
      <w:bookmarkStart w:id="2743" w:name="_Toc97042624"/>
      <w:bookmarkStart w:id="2744" w:name="_Toc97045768"/>
      <w:bookmarkStart w:id="2745" w:name="_Toc97155513"/>
      <w:bookmarkStart w:id="2746" w:name="_Toc100767789"/>
      <w:r>
        <w:t>8.</w:t>
      </w:r>
      <w:r w:rsidR="00695C35">
        <w:t>10</w:t>
      </w:r>
      <w:r>
        <w:t>.3.3</w:t>
      </w:r>
      <w:r>
        <w:tab/>
        <w:t xml:space="preserve">Resource: </w:t>
      </w:r>
      <w:bookmarkEnd w:id="2739"/>
      <w:bookmarkEnd w:id="2740"/>
      <w:bookmarkEnd w:id="2741"/>
      <w:r>
        <w:t>Individual ACT Status Subscription</w:t>
      </w:r>
      <w:bookmarkEnd w:id="2742"/>
      <w:bookmarkEnd w:id="2743"/>
      <w:bookmarkEnd w:id="2744"/>
      <w:bookmarkEnd w:id="2745"/>
      <w:bookmarkEnd w:id="2746"/>
    </w:p>
    <w:p w14:paraId="6DC21274" w14:textId="394E0E28" w:rsidR="004B37D6" w:rsidRDefault="004B37D6" w:rsidP="004B37D6">
      <w:pPr>
        <w:pStyle w:val="Heading5"/>
      </w:pPr>
      <w:bookmarkStart w:id="2747" w:name="_Toc94194938"/>
      <w:bookmarkStart w:id="2748" w:name="_Toc97042625"/>
      <w:bookmarkStart w:id="2749" w:name="_Toc97045769"/>
      <w:bookmarkStart w:id="2750" w:name="_Toc97155514"/>
      <w:bookmarkStart w:id="2751" w:name="_Toc100767790"/>
      <w:r>
        <w:t>8.</w:t>
      </w:r>
      <w:r w:rsidR="00695C35">
        <w:t>10</w:t>
      </w:r>
      <w:r>
        <w:t>.3.3.1</w:t>
      </w:r>
      <w:r>
        <w:tab/>
        <w:t>Description</w:t>
      </w:r>
      <w:bookmarkEnd w:id="2747"/>
      <w:bookmarkEnd w:id="2748"/>
      <w:bookmarkEnd w:id="2749"/>
      <w:bookmarkEnd w:id="2750"/>
      <w:bookmarkEnd w:id="2751"/>
    </w:p>
    <w:p w14:paraId="494AEFA4" w14:textId="77777777" w:rsidR="004B37D6" w:rsidRDefault="004B37D6" w:rsidP="004B37D6">
      <w:r>
        <w:t>This resource represents an Individual ACT Status subscription managed by the EES.</w:t>
      </w:r>
    </w:p>
    <w:p w14:paraId="5AD83806" w14:textId="2599A61B" w:rsidR="004B37D6" w:rsidRDefault="004B37D6" w:rsidP="004B37D6">
      <w:pPr>
        <w:pStyle w:val="Heading5"/>
      </w:pPr>
      <w:bookmarkStart w:id="2752" w:name="_Toc94194939"/>
      <w:bookmarkStart w:id="2753" w:name="_Toc97042626"/>
      <w:bookmarkStart w:id="2754" w:name="_Toc97045770"/>
      <w:bookmarkStart w:id="2755" w:name="_Toc97155515"/>
      <w:bookmarkStart w:id="2756" w:name="_Toc100767791"/>
      <w:r>
        <w:t>8.</w:t>
      </w:r>
      <w:r w:rsidR="00695C35">
        <w:t>10</w:t>
      </w:r>
      <w:r>
        <w:t>.3.3.2</w:t>
      </w:r>
      <w:r>
        <w:tab/>
        <w:t>Resource Definition</w:t>
      </w:r>
      <w:bookmarkEnd w:id="2752"/>
      <w:bookmarkEnd w:id="2753"/>
      <w:bookmarkEnd w:id="2754"/>
      <w:bookmarkEnd w:id="2755"/>
      <w:bookmarkEnd w:id="275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6306D69E" w:rsidR="004B37D6" w:rsidRDefault="004B37D6" w:rsidP="004B37D6">
      <w:pPr>
        <w:rPr>
          <w:rFonts w:ascii="Arial" w:hAnsi="Arial" w:cs="Arial"/>
        </w:rPr>
      </w:pPr>
      <w:r>
        <w:t>This resource shall support the resource URI variables defined in table 8.</w:t>
      </w:r>
      <w:r w:rsidR="00695C35">
        <w:t>10</w:t>
      </w:r>
      <w:r>
        <w:t>.3.3.2-1</w:t>
      </w:r>
      <w:r>
        <w:rPr>
          <w:rFonts w:ascii="Arial" w:hAnsi="Arial" w:cs="Arial"/>
        </w:rPr>
        <w:t>.</w:t>
      </w:r>
    </w:p>
    <w:p w14:paraId="3987FEFB" w14:textId="429AB180" w:rsidR="004B37D6" w:rsidRDefault="004B37D6" w:rsidP="004B37D6">
      <w:pPr>
        <w:pStyle w:val="TH"/>
        <w:rPr>
          <w:rFonts w:cs="Arial"/>
        </w:rPr>
      </w:pPr>
      <w:r>
        <w:t>Table 8.</w:t>
      </w:r>
      <w:r w:rsidR="00695C35">
        <w:t>10</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4DB9BA"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DAE68C"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F4065C"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7A4DBAE"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8C5708" w14:textId="75A3DBF9" w:rsidR="004B37D6" w:rsidRPr="0016361A" w:rsidRDefault="004B37D6" w:rsidP="004B37D6">
            <w:pPr>
              <w:pStyle w:val="TAL"/>
            </w:pPr>
            <w:r w:rsidRPr="0016361A">
              <w:t xml:space="preserve">See </w:t>
            </w:r>
            <w:r w:rsidRPr="004A5323">
              <w:t>clause</w:t>
            </w:r>
            <w:r>
              <w:t> </w:t>
            </w:r>
            <w:r w:rsidRPr="004A5323">
              <w:t xml:space="preserve">5.2.4 of </w:t>
            </w:r>
            <w:r w:rsidR="007876EC">
              <w:t>TS</w:t>
            </w:r>
            <w:r>
              <w:t> </w:t>
            </w:r>
            <w:r w:rsidRPr="004A5323">
              <w:t>29.122</w:t>
            </w:r>
            <w:r>
              <w:t> </w:t>
            </w:r>
            <w:r w:rsidRPr="004A5323">
              <w:t>[</w:t>
            </w:r>
            <w:r>
              <w:t>6</w:t>
            </w:r>
            <w:r w:rsidRPr="004A5323">
              <w:t>]</w:t>
            </w:r>
            <w:r>
              <w:t>.</w:t>
            </w:r>
          </w:p>
        </w:tc>
      </w:tr>
      <w:tr w:rsidR="004B37D6" w:rsidRPr="00B54FF5" w14:paraId="534BA74C"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88A3618" w14:textId="77777777" w:rsidR="004B37D6" w:rsidRPr="0016361A" w:rsidRDefault="004B37D6" w:rsidP="004B37D6">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794A0BC2"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2D9DBCBA" w:rsidR="004B37D6" w:rsidRDefault="004B37D6" w:rsidP="004B37D6">
      <w:pPr>
        <w:pStyle w:val="Heading5"/>
      </w:pPr>
      <w:bookmarkStart w:id="2757" w:name="_Toc94194940"/>
      <w:bookmarkStart w:id="2758" w:name="_Toc97042627"/>
      <w:bookmarkStart w:id="2759" w:name="_Toc97045771"/>
      <w:bookmarkStart w:id="2760" w:name="_Toc97155516"/>
      <w:bookmarkStart w:id="2761" w:name="_Toc100767792"/>
      <w:r>
        <w:t>8.</w:t>
      </w:r>
      <w:r w:rsidR="00695C35">
        <w:t>10</w:t>
      </w:r>
      <w:r>
        <w:t>.3.3.3</w:t>
      </w:r>
      <w:r>
        <w:tab/>
        <w:t>Resource Standard Methods</w:t>
      </w:r>
      <w:bookmarkEnd w:id="2757"/>
      <w:bookmarkEnd w:id="2758"/>
      <w:bookmarkEnd w:id="2759"/>
      <w:bookmarkEnd w:id="2760"/>
      <w:bookmarkEnd w:id="2761"/>
    </w:p>
    <w:p w14:paraId="085033CA" w14:textId="77777777" w:rsidR="004B37D6" w:rsidRDefault="004B37D6" w:rsidP="004B37D6">
      <w:r>
        <w:t>The following clauses specify the standard methods supported by the resource.</w:t>
      </w:r>
    </w:p>
    <w:p w14:paraId="07DF7B11" w14:textId="5C151921" w:rsidR="004B37D6" w:rsidRPr="00384E92" w:rsidRDefault="004B37D6" w:rsidP="004B37D6">
      <w:pPr>
        <w:pStyle w:val="Heading6"/>
      </w:pPr>
      <w:bookmarkStart w:id="2762" w:name="_Toc94194941"/>
      <w:bookmarkStart w:id="2763" w:name="_Toc97042628"/>
      <w:bookmarkStart w:id="2764" w:name="_Toc97045772"/>
      <w:bookmarkStart w:id="2765" w:name="_Toc97155517"/>
      <w:bookmarkStart w:id="2766" w:name="_Toc100767793"/>
      <w:r>
        <w:t>8.</w:t>
      </w:r>
      <w:r w:rsidR="00695C35">
        <w:t>10</w:t>
      </w:r>
      <w:r>
        <w:t>.3.3.3</w:t>
      </w:r>
      <w:r w:rsidRPr="00384E92">
        <w:t>.1</w:t>
      </w:r>
      <w:r w:rsidRPr="00384E92">
        <w:tab/>
      </w:r>
      <w:r>
        <w:t>GET</w:t>
      </w:r>
      <w:bookmarkEnd w:id="2762"/>
      <w:bookmarkEnd w:id="2763"/>
      <w:bookmarkEnd w:id="2764"/>
      <w:bookmarkEnd w:id="2765"/>
      <w:bookmarkEnd w:id="2766"/>
    </w:p>
    <w:p w14:paraId="2380F4DF" w14:textId="5AE1DFFE"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695C35">
        <w:t>10</w:t>
      </w:r>
      <w:r>
        <w:t>.3.3.3.1-1.</w:t>
      </w:r>
    </w:p>
    <w:p w14:paraId="253EE39C" w14:textId="49F8254A" w:rsidR="004B37D6" w:rsidRPr="00384E92" w:rsidRDefault="004B37D6" w:rsidP="004B37D6">
      <w:pPr>
        <w:pStyle w:val="TH"/>
        <w:rPr>
          <w:rFonts w:cs="Arial"/>
        </w:rPr>
      </w:pPr>
      <w:r w:rsidRPr="00384E92">
        <w:t>Table</w:t>
      </w:r>
      <w:r>
        <w:t> 8.</w:t>
      </w:r>
      <w:r w:rsidR="00695C35">
        <w:t>10</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05D8FB4A"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94D05C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6AE25982"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890CA5D"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00842"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3D39A7D7" w14:textId="77777777" w:rsidR="004B37D6" w:rsidRPr="0016361A" w:rsidRDefault="004B37D6" w:rsidP="004B37D6">
            <w:pPr>
              <w:pStyle w:val="TAL"/>
            </w:pPr>
          </w:p>
        </w:tc>
      </w:tr>
    </w:tbl>
    <w:p w14:paraId="62283628" w14:textId="7096D419" w:rsidR="004B37D6" w:rsidRPr="007D1B5E" w:rsidRDefault="004B37D6" w:rsidP="00F43D57"/>
    <w:p w14:paraId="3BB27C4A" w14:textId="5481C685" w:rsidR="004B37D6" w:rsidRPr="00384E92" w:rsidRDefault="004B37D6" w:rsidP="004B37D6">
      <w:r>
        <w:lastRenderedPageBreak/>
        <w:t>This method shall support the request data structures specified in table 8.</w:t>
      </w:r>
      <w:r w:rsidR="00695C35">
        <w:t>10</w:t>
      </w:r>
      <w:r>
        <w:t>.3.3.3.1-2 and the response data structures and response codes specified in table 8.</w:t>
      </w:r>
      <w:r w:rsidR="00695C35">
        <w:t>10</w:t>
      </w:r>
      <w:r>
        <w:t>.3.3.3.1-3.</w:t>
      </w:r>
    </w:p>
    <w:p w14:paraId="495701F7" w14:textId="5F7A3E0C" w:rsidR="004B37D6" w:rsidRPr="001769FF" w:rsidRDefault="004B37D6" w:rsidP="004B37D6">
      <w:pPr>
        <w:pStyle w:val="TH"/>
      </w:pPr>
      <w:r w:rsidRPr="001769FF">
        <w:t>Table</w:t>
      </w:r>
      <w:r>
        <w:t> 8.</w:t>
      </w:r>
      <w:r w:rsidR="00695C35">
        <w:t>10</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2F35D37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4071E89B"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6CF5515B"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6C457E69" w:rsidR="004B37D6" w:rsidRPr="001769FF" w:rsidRDefault="004B37D6" w:rsidP="004B37D6">
      <w:pPr>
        <w:pStyle w:val="TH"/>
      </w:pPr>
      <w:r w:rsidRPr="001769FF">
        <w:t>Table</w:t>
      </w:r>
      <w:r>
        <w:t> 8.</w:t>
      </w:r>
      <w:r w:rsidR="00695C35">
        <w:t>10</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4B37D6" w:rsidRPr="00B54FF5" w14:paraId="004617A4"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21432C73"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90CF1B3" w14:textId="77777777" w:rsidR="004B37D6" w:rsidRPr="0016361A" w:rsidRDefault="004B37D6" w:rsidP="004B37D6">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70A12329" w14:textId="77777777" w:rsidR="004B37D6" w:rsidRPr="0016361A" w:rsidRDefault="004B37D6" w:rsidP="004B37D6">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2BF72" w14:textId="77777777" w:rsidR="004B37D6" w:rsidRDefault="004B37D6" w:rsidP="004B37D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02E73FE6"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C8B18F7"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F49C7B2" w14:textId="77777777" w:rsidR="004B37D6" w:rsidRDefault="004B37D6" w:rsidP="004B37D6">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6553C408" w:rsidR="004B37D6" w:rsidRDefault="004B37D6" w:rsidP="004B37D6">
            <w:pPr>
              <w:pStyle w:val="TAL"/>
            </w:pPr>
            <w:r>
              <w:t xml:space="preserve">Redirection handling is described in clause 5.2.10 of </w:t>
            </w:r>
            <w:r w:rsidR="007876EC">
              <w:t>TS</w:t>
            </w:r>
            <w:r>
              <w:t> 29.122 [6].</w:t>
            </w:r>
          </w:p>
        </w:tc>
      </w:tr>
      <w:tr w:rsidR="004B37D6" w:rsidRPr="00B54FF5" w14:paraId="4579BB0D"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3EE319" w14:textId="77777777" w:rsidR="004B37D6" w:rsidRDefault="004B37D6" w:rsidP="004B37D6">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299AEB6F"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746C164"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75D86B" w14:textId="77777777" w:rsidR="004B37D6" w:rsidRDefault="004B37D6" w:rsidP="004B37D6">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59946383" w:rsidR="004B37D6" w:rsidRDefault="004B37D6" w:rsidP="004B37D6">
            <w:pPr>
              <w:pStyle w:val="TAL"/>
            </w:pPr>
            <w:r>
              <w:t xml:space="preserve">Redirection handling is described in clause 5.2.10 of </w:t>
            </w:r>
            <w:r w:rsidR="007876EC">
              <w:t>TS</w:t>
            </w:r>
            <w:r>
              <w:t> 29.122 [6].</w:t>
            </w:r>
          </w:p>
        </w:tc>
      </w:tr>
      <w:tr w:rsidR="004B37D6" w:rsidRPr="00B54FF5" w14:paraId="14C33A16"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A09CB25" w14:textId="0829531C"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 xml:space="preserve">5.2.6-1 of </w:t>
            </w:r>
            <w:r w:rsidR="007876EC">
              <w:t>TS</w:t>
            </w:r>
            <w:r>
              <w:t>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551E5B68" w:rsidR="004B37D6" w:rsidRDefault="004B37D6" w:rsidP="004B37D6">
      <w:pPr>
        <w:pStyle w:val="TH"/>
      </w:pPr>
      <w:r>
        <w:t>Table 8.</w:t>
      </w:r>
      <w:r w:rsidR="00695C35">
        <w:t>10</w:t>
      </w:r>
      <w:r>
        <w:t>.3.3.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A028CE0"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96C5C0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D12B5DC"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1D77970"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25A803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5EFEF" w14:textId="77777777" w:rsidR="004B37D6" w:rsidRDefault="004B37D6" w:rsidP="004B37D6">
            <w:pPr>
              <w:pStyle w:val="TAH"/>
            </w:pPr>
            <w:r>
              <w:t>Description</w:t>
            </w:r>
          </w:p>
        </w:tc>
      </w:tr>
      <w:tr w:rsidR="004B37D6" w14:paraId="26F1CD34"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3A2D"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2E3BB128"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43081915"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B71465"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4A8C1E43" w:rsidR="004B37D6" w:rsidRDefault="004B37D6" w:rsidP="004B37D6">
      <w:pPr>
        <w:pStyle w:val="TH"/>
      </w:pPr>
      <w:r>
        <w:t>Table 8.</w:t>
      </w:r>
      <w:r w:rsidR="00695C35">
        <w:t>10</w:t>
      </w:r>
      <w:r>
        <w:t>.3.3.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0353F0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B0BC532"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D98C7D0"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936365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FCEFE1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6C6CC" w14:textId="77777777" w:rsidR="004B37D6" w:rsidRDefault="004B37D6" w:rsidP="004B37D6">
            <w:pPr>
              <w:pStyle w:val="TAH"/>
            </w:pPr>
            <w:r>
              <w:t>Description</w:t>
            </w:r>
          </w:p>
        </w:tc>
      </w:tr>
      <w:tr w:rsidR="004B37D6" w14:paraId="6F43C986"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9F61"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9AF14E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CC25C8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7657D9E"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7EE5A631" w:rsidR="004B37D6" w:rsidRDefault="004B37D6" w:rsidP="004B37D6">
      <w:pPr>
        <w:pStyle w:val="Heading5"/>
      </w:pPr>
      <w:bookmarkStart w:id="2767" w:name="_Toc94194944"/>
      <w:bookmarkStart w:id="2768" w:name="_Toc97042629"/>
      <w:bookmarkStart w:id="2769" w:name="_Toc97045773"/>
      <w:bookmarkStart w:id="2770" w:name="_Toc97155518"/>
      <w:bookmarkStart w:id="2771" w:name="_Toc100767794"/>
      <w:r>
        <w:t>8.</w:t>
      </w:r>
      <w:r w:rsidR="00695C35">
        <w:t>10</w:t>
      </w:r>
      <w:r>
        <w:t>.3.3.4</w:t>
      </w:r>
      <w:r>
        <w:tab/>
        <w:t>Resource Custom Operations</w:t>
      </w:r>
      <w:bookmarkEnd w:id="2767"/>
      <w:bookmarkEnd w:id="2768"/>
      <w:bookmarkEnd w:id="2769"/>
      <w:bookmarkEnd w:id="2770"/>
      <w:bookmarkEnd w:id="2771"/>
    </w:p>
    <w:p w14:paraId="274F0315" w14:textId="409BE3A7" w:rsidR="004B37D6" w:rsidRDefault="004B37D6" w:rsidP="004B37D6">
      <w:r>
        <w:t>There are no resource custom operations defined for this resource in this release of the specification.</w:t>
      </w:r>
    </w:p>
    <w:p w14:paraId="70B472B2" w14:textId="383EAE4F" w:rsidR="004B37D6" w:rsidRDefault="004B37D6" w:rsidP="004B37D6">
      <w:pPr>
        <w:pStyle w:val="Heading3"/>
      </w:pPr>
      <w:bookmarkStart w:id="2772" w:name="_Toc97042630"/>
      <w:bookmarkStart w:id="2773" w:name="_Toc97045774"/>
      <w:bookmarkStart w:id="2774" w:name="_Toc97155519"/>
      <w:bookmarkStart w:id="2775" w:name="_Toc100767795"/>
      <w:r>
        <w:t>8.</w:t>
      </w:r>
      <w:r w:rsidR="00695C35">
        <w:t>10</w:t>
      </w:r>
      <w:r>
        <w:t>.4</w:t>
      </w:r>
      <w:r>
        <w:tab/>
        <w:t>Custom Operations without associated resources</w:t>
      </w:r>
      <w:bookmarkEnd w:id="2772"/>
      <w:bookmarkEnd w:id="2773"/>
      <w:bookmarkEnd w:id="2774"/>
      <w:bookmarkEnd w:id="2775"/>
    </w:p>
    <w:p w14:paraId="55A0FF90" w14:textId="38914B5F" w:rsidR="004B37D6" w:rsidRDefault="004B37D6" w:rsidP="004B37D6">
      <w:pPr>
        <w:pStyle w:val="Heading4"/>
      </w:pPr>
      <w:bookmarkStart w:id="2776" w:name="_Toc94194876"/>
      <w:bookmarkStart w:id="2777" w:name="_Toc97042631"/>
      <w:bookmarkStart w:id="2778" w:name="_Toc97045775"/>
      <w:bookmarkStart w:id="2779" w:name="_Toc97155520"/>
      <w:bookmarkStart w:id="2780" w:name="_Toc100767796"/>
      <w:r>
        <w:t>8.</w:t>
      </w:r>
      <w:r w:rsidR="00695C35">
        <w:t>10</w:t>
      </w:r>
      <w:r>
        <w:t>.4.1</w:t>
      </w:r>
      <w:r>
        <w:tab/>
        <w:t>Overview</w:t>
      </w:r>
      <w:bookmarkEnd w:id="2776"/>
      <w:bookmarkEnd w:id="2777"/>
      <w:bookmarkEnd w:id="2778"/>
      <w:bookmarkEnd w:id="2779"/>
      <w:bookmarkEnd w:id="2780"/>
    </w:p>
    <w:p w14:paraId="1C791C8B" w14:textId="2C837540"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473267">
        <w:rPr>
          <w:color w:val="000000"/>
        </w:rPr>
        <w:t>10.</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2.75pt;height:137.45pt" o:ole="">
            <v:imagedata r:id="rId32" o:title=""/>
          </v:shape>
          <o:OLEObject Type="Embed" ProgID="Visio.Drawing.15" ShapeID="_x0000_i1036" DrawAspect="Content" ObjectID="_1711380553" r:id="rId33"/>
        </w:object>
      </w:r>
    </w:p>
    <w:p w14:paraId="1B74AEE1" w14:textId="470C60EF" w:rsidR="004B37D6" w:rsidRDefault="004B37D6" w:rsidP="004B37D6">
      <w:pPr>
        <w:pStyle w:val="TF"/>
      </w:pPr>
      <w:r>
        <w:t>Figure</w:t>
      </w:r>
      <w:r>
        <w:rPr>
          <w:rFonts w:ascii="Batang" w:eastAsia="Batang" w:hAnsi="Batang"/>
        </w:rPr>
        <w:t> </w:t>
      </w:r>
      <w:r>
        <w:t>8.</w:t>
      </w:r>
      <w:r w:rsidR="00695C35">
        <w:t>10</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E7F036E" w:rsidR="004B37D6" w:rsidRDefault="004B37D6" w:rsidP="004B37D6">
      <w:r>
        <w:t>Table 8.</w:t>
      </w:r>
      <w:r w:rsidR="00695C35">
        <w:t>10</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7747578F" w:rsidR="004B37D6" w:rsidRDefault="004B37D6" w:rsidP="004B37D6">
      <w:pPr>
        <w:pStyle w:val="TH"/>
      </w:pPr>
      <w:r>
        <w:t>Table 8.</w:t>
      </w:r>
      <w:r w:rsidR="00695C35">
        <w:t>10</w:t>
      </w:r>
      <w:r>
        <w:t>.4.1-1: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78"/>
        <w:gridCol w:w="1885"/>
        <w:gridCol w:w="1885"/>
        <w:gridCol w:w="3583"/>
      </w:tblGrid>
      <w:tr w:rsidR="004B37D6" w14:paraId="05EE0524"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C899DC8" w14:textId="77777777" w:rsidR="004B37D6" w:rsidRDefault="004B37D6" w:rsidP="004B37D6">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6CCBB" w14:textId="77777777" w:rsidR="004B37D6" w:rsidRDefault="004B37D6" w:rsidP="004B37D6">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92248" w14:textId="77777777" w:rsidR="004B37D6" w:rsidRDefault="004B37D6" w:rsidP="004B37D6">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1747DEC4" w14:textId="77777777" w:rsidR="004B37D6" w:rsidRDefault="004B37D6" w:rsidP="004B37D6">
            <w:pPr>
              <w:pStyle w:val="TAC"/>
            </w:pPr>
            <w:r>
              <w:t>Request</w:t>
            </w:r>
            <w:r>
              <w:rPr>
                <w:rFonts w:cs="Courier New"/>
                <w:szCs w:val="16"/>
              </w:rPr>
              <w:t>EELManagedACR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B39D0E2" w14:textId="77777777" w:rsidR="004B37D6" w:rsidRDefault="004B37D6" w:rsidP="004B37D6">
            <w:pPr>
              <w:pStyle w:val="TAC"/>
            </w:pPr>
            <w:r>
              <w:t>/request-eelacr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40F331D" w14:textId="77777777" w:rsidR="004B37D6" w:rsidRDefault="004B37D6" w:rsidP="004B37D6">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7C29EB7A" w:rsidR="004B37D6" w:rsidRDefault="004B37D6" w:rsidP="004B37D6">
      <w:pPr>
        <w:pStyle w:val="Heading4"/>
      </w:pPr>
      <w:bookmarkStart w:id="2781" w:name="_Toc94194877"/>
      <w:bookmarkStart w:id="2782" w:name="_Toc97042632"/>
      <w:bookmarkStart w:id="2783" w:name="_Toc97045776"/>
      <w:bookmarkStart w:id="2784" w:name="_Toc97155521"/>
      <w:bookmarkStart w:id="2785" w:name="_Toc100767797"/>
      <w:r>
        <w:t>8.</w:t>
      </w:r>
      <w:r w:rsidR="00695C35">
        <w:t>10</w:t>
      </w:r>
      <w:r>
        <w:t>.4.2</w:t>
      </w:r>
      <w:r>
        <w:tab/>
        <w:t xml:space="preserve">Operation: </w:t>
      </w:r>
      <w:bookmarkEnd w:id="2781"/>
      <w:r>
        <w:t>Request</w:t>
      </w:r>
      <w:r>
        <w:rPr>
          <w:rFonts w:cs="Courier New"/>
          <w:szCs w:val="16"/>
        </w:rPr>
        <w:t>EELManagedACR</w:t>
      </w:r>
      <w:bookmarkEnd w:id="2782"/>
      <w:bookmarkEnd w:id="2783"/>
      <w:bookmarkEnd w:id="2784"/>
      <w:bookmarkEnd w:id="2785"/>
    </w:p>
    <w:p w14:paraId="4017E321" w14:textId="521F34F3" w:rsidR="004B37D6" w:rsidRDefault="004B37D6" w:rsidP="004B37D6">
      <w:pPr>
        <w:pStyle w:val="Heading5"/>
      </w:pPr>
      <w:bookmarkStart w:id="2786" w:name="_Toc94194878"/>
      <w:bookmarkStart w:id="2787" w:name="_Toc97042633"/>
      <w:bookmarkStart w:id="2788" w:name="_Toc97045777"/>
      <w:bookmarkStart w:id="2789" w:name="_Toc97155522"/>
      <w:bookmarkStart w:id="2790" w:name="_Toc100767798"/>
      <w:r>
        <w:t>8.</w:t>
      </w:r>
      <w:r w:rsidR="00695C35">
        <w:t>10</w:t>
      </w:r>
      <w:r>
        <w:t>.4.2.1</w:t>
      </w:r>
      <w:r>
        <w:tab/>
        <w:t>Description</w:t>
      </w:r>
      <w:bookmarkEnd w:id="2786"/>
      <w:bookmarkEnd w:id="2787"/>
      <w:bookmarkEnd w:id="2788"/>
      <w:bookmarkEnd w:id="2789"/>
      <w:bookmarkEnd w:id="279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3036AE2F" w:rsidR="004B37D6" w:rsidRDefault="004B37D6" w:rsidP="004B37D6">
      <w:pPr>
        <w:pStyle w:val="Heading5"/>
      </w:pPr>
      <w:bookmarkStart w:id="2791" w:name="_Toc94194879"/>
      <w:bookmarkStart w:id="2792" w:name="_Toc97042634"/>
      <w:bookmarkStart w:id="2793" w:name="_Toc97045778"/>
      <w:bookmarkStart w:id="2794" w:name="_Toc97155523"/>
      <w:bookmarkStart w:id="2795" w:name="_Toc100767799"/>
      <w:r>
        <w:t>8.</w:t>
      </w:r>
      <w:r w:rsidR="00695C35">
        <w:t>10</w:t>
      </w:r>
      <w:r>
        <w:t>.4.2.2</w:t>
      </w:r>
      <w:r>
        <w:tab/>
        <w:t>Operation Definition</w:t>
      </w:r>
      <w:bookmarkEnd w:id="2791"/>
      <w:bookmarkEnd w:id="2792"/>
      <w:bookmarkEnd w:id="2793"/>
      <w:bookmarkEnd w:id="2794"/>
      <w:bookmarkEnd w:id="2795"/>
    </w:p>
    <w:p w14:paraId="4D41CF58" w14:textId="1EBBF1A6" w:rsidR="004B37D6" w:rsidRDefault="004B37D6" w:rsidP="004B37D6">
      <w:r>
        <w:t>This operation shall support the request data structures and the response data structures and response codes specified in tables 8.</w:t>
      </w:r>
      <w:r w:rsidR="00695C35">
        <w:t>10</w:t>
      </w:r>
      <w:r>
        <w:t>.4.2.2-1 and 8.</w:t>
      </w:r>
      <w:r w:rsidR="00695C35">
        <w:t>10</w:t>
      </w:r>
      <w:r>
        <w:t>.4.2.2-2.</w:t>
      </w:r>
    </w:p>
    <w:p w14:paraId="70BC40ED" w14:textId="7B975989" w:rsidR="004B37D6" w:rsidRDefault="004B37D6" w:rsidP="004B37D6">
      <w:pPr>
        <w:pStyle w:val="TH"/>
      </w:pPr>
      <w:r>
        <w:t>Table 8.</w:t>
      </w:r>
      <w:r w:rsidR="00695C35">
        <w:t>10</w:t>
      </w:r>
      <w:r>
        <w:t>.4.2.2-1: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14:paraId="6EF9A0C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D16DE76" w14:textId="77777777" w:rsidR="004B37D6" w:rsidRDefault="004B37D6" w:rsidP="004B37D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999FB7C" w14:textId="77777777" w:rsidR="004B37D6" w:rsidRDefault="004B37D6" w:rsidP="004B37D6">
            <w:pPr>
              <w:pStyle w:val="TAL"/>
            </w:pPr>
            <w:r>
              <w:t>EELACRReq</w:t>
            </w:r>
          </w:p>
        </w:tc>
        <w:tc>
          <w:tcPr>
            <w:tcW w:w="425" w:type="dxa"/>
            <w:tcBorders>
              <w:top w:val="single" w:sz="4" w:space="0" w:color="auto"/>
              <w:left w:val="single" w:sz="6" w:space="0" w:color="000000"/>
              <w:bottom w:val="single" w:sz="6" w:space="0" w:color="000000"/>
              <w:right w:val="single" w:sz="6" w:space="0" w:color="000000"/>
            </w:tcBorders>
            <w:vAlign w:val="center"/>
          </w:tcPr>
          <w:p w14:paraId="2351B45E" w14:textId="77777777" w:rsidR="004B37D6" w:rsidRDefault="004B37D6" w:rsidP="004B37D6">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081386B" w14:textId="77777777" w:rsidR="004B37D6" w:rsidRDefault="004B37D6" w:rsidP="004B37D6">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4ECAF69A" w:rsidR="004B37D6" w:rsidRPr="007D1B5E" w:rsidRDefault="004B37D6" w:rsidP="00F43D57"/>
    <w:p w14:paraId="5EBA54A8" w14:textId="730F5C4A" w:rsidR="004B37D6" w:rsidRDefault="004B37D6" w:rsidP="004B37D6">
      <w:pPr>
        <w:pStyle w:val="TH"/>
      </w:pPr>
      <w:r>
        <w:lastRenderedPageBreak/>
        <w:t>Table 8.</w:t>
      </w:r>
      <w:r w:rsidR="00695C35">
        <w:t>10</w:t>
      </w:r>
      <w: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B37D6" w14:paraId="2619590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A6E9075" w14:textId="77777777" w:rsidR="004B37D6" w:rsidRDefault="004B37D6" w:rsidP="004B37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8B03E" w14:textId="77777777" w:rsidR="004B37D6" w:rsidRDefault="004B37D6" w:rsidP="004B37D6">
            <w:pPr>
              <w:pStyle w:val="TAL"/>
            </w:pPr>
            <w:r>
              <w:t>EELACRResp</w:t>
            </w:r>
          </w:p>
        </w:tc>
        <w:tc>
          <w:tcPr>
            <w:tcW w:w="225" w:type="pct"/>
            <w:tcBorders>
              <w:top w:val="single" w:sz="4" w:space="0" w:color="auto"/>
              <w:left w:val="single" w:sz="6" w:space="0" w:color="000000"/>
              <w:bottom w:val="single" w:sz="6" w:space="0" w:color="000000"/>
              <w:right w:val="single" w:sz="6" w:space="0" w:color="000000"/>
            </w:tcBorders>
            <w:vAlign w:val="center"/>
          </w:tcPr>
          <w:p w14:paraId="720E006E" w14:textId="77777777" w:rsidR="004B37D6" w:rsidRDefault="004B37D6" w:rsidP="004B37D6">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1E3367DC" w14:textId="77777777" w:rsidR="004B37D6" w:rsidRDefault="004B37D6" w:rsidP="004B37D6">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242BFA" w14:textId="77777777" w:rsidR="004B37D6" w:rsidRDefault="004B37D6" w:rsidP="004B37D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6DE7E"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0E244B1"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37207A0"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589B7059" w14:textId="77777777" w:rsidR="004B37D6" w:rsidDel="00D42D89" w:rsidRDefault="004B37D6" w:rsidP="004B37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B6358E5" w:rsidR="004B37D6" w:rsidRDefault="004B37D6" w:rsidP="004B37D6">
            <w:pPr>
              <w:pStyle w:val="TAL"/>
            </w:pPr>
            <w:r>
              <w:t xml:space="preserve">Redirection handling is described in clause 5.2.10 of </w:t>
            </w:r>
            <w:r w:rsidR="007876EC">
              <w:t>TS</w:t>
            </w:r>
            <w:r>
              <w:t> 29.122 [6].</w:t>
            </w:r>
          </w:p>
        </w:tc>
      </w:tr>
      <w:tr w:rsidR="004B37D6" w14:paraId="36F40B4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564F4"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7EE5F7"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49225A"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21B7A692" w14:textId="77777777" w:rsidR="004B37D6" w:rsidDel="00D42D89" w:rsidRDefault="004B37D6" w:rsidP="004B37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0D563910" w:rsidR="004B37D6" w:rsidRDefault="004B37D6" w:rsidP="004B37D6">
            <w:pPr>
              <w:pStyle w:val="TAL"/>
            </w:pPr>
            <w:r>
              <w:t xml:space="preserve">Redirection handling is described in clause 5.2.10 of </w:t>
            </w:r>
            <w:r w:rsidR="007876EC">
              <w:t>TS</w:t>
            </w:r>
            <w:r>
              <w:t> 29.122 [6]</w:t>
            </w:r>
          </w:p>
        </w:tc>
      </w:tr>
      <w:tr w:rsidR="004B37D6" w14:paraId="230C3D48"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62A978" w14:textId="3FD7D58E" w:rsidR="004B37D6" w:rsidRDefault="004B37D6" w:rsidP="004B37D6">
            <w:pPr>
              <w:pStyle w:val="TAN"/>
            </w:pPr>
            <w:r>
              <w:t>NOTE:</w:t>
            </w:r>
            <w:r>
              <w:rPr>
                <w:noProof/>
              </w:rPr>
              <w:tab/>
              <w:t xml:space="preserve">The manadatory </w:t>
            </w:r>
            <w:r>
              <w:t xml:space="preserve">HTTP error status code for the HTTP POST method listed in Table 5.2.6-1 of </w:t>
            </w:r>
            <w:r w:rsidR="007876EC">
              <w:t>TS</w:t>
            </w:r>
            <w:r>
              <w:t> 29.122 [6] also apply.</w:t>
            </w:r>
          </w:p>
        </w:tc>
      </w:tr>
    </w:tbl>
    <w:p w14:paraId="2797C115" w14:textId="77777777" w:rsidR="004B37D6" w:rsidRDefault="004B37D6" w:rsidP="004B37D6"/>
    <w:p w14:paraId="03D718E0" w14:textId="07B454A6" w:rsidR="004B37D6" w:rsidRDefault="004B37D6" w:rsidP="004B37D6">
      <w:pPr>
        <w:pStyle w:val="TH"/>
      </w:pPr>
      <w:r>
        <w:t>Table 8.</w:t>
      </w:r>
      <w:r w:rsidR="00695C35">
        <w:t>10</w:t>
      </w:r>
      <w:r>
        <w:t>.4.2.2-3: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CB698C1" w14:textId="77777777" w:rsidTr="004B37D6">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4B37D6">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7CAF3F71" w:rsidR="004B37D6" w:rsidRDefault="004B37D6" w:rsidP="004B37D6">
      <w:pPr>
        <w:pStyle w:val="TH"/>
      </w:pPr>
      <w:r>
        <w:t>Table 8.</w:t>
      </w:r>
      <w:r w:rsidR="00695C35">
        <w:t>10</w:t>
      </w:r>
      <w:r>
        <w:t>.4.2.2-4: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8A00BB2" w14:textId="77777777" w:rsidTr="004B37D6">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4B37D6">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793227A2" w:rsidR="004B37D6" w:rsidRDefault="004B37D6" w:rsidP="004B37D6">
      <w:pPr>
        <w:pStyle w:val="Heading3"/>
      </w:pPr>
      <w:bookmarkStart w:id="2796" w:name="_Toc97042635"/>
      <w:bookmarkStart w:id="2797" w:name="_Toc97045779"/>
      <w:bookmarkStart w:id="2798" w:name="_Toc97155524"/>
      <w:bookmarkStart w:id="2799" w:name="_Toc100767800"/>
      <w:r>
        <w:t>8.</w:t>
      </w:r>
      <w:r w:rsidR="00695C35">
        <w:t>10</w:t>
      </w:r>
      <w:r>
        <w:t>.5</w:t>
      </w:r>
      <w:r>
        <w:tab/>
        <w:t>Notifications</w:t>
      </w:r>
      <w:bookmarkEnd w:id="2796"/>
      <w:bookmarkEnd w:id="2797"/>
      <w:bookmarkEnd w:id="2798"/>
      <w:bookmarkEnd w:id="2799"/>
    </w:p>
    <w:p w14:paraId="50F129B4" w14:textId="24CD86C4" w:rsidR="004B37D6" w:rsidRDefault="004B37D6" w:rsidP="004B37D6">
      <w:pPr>
        <w:pStyle w:val="Heading4"/>
      </w:pPr>
      <w:bookmarkStart w:id="2800" w:name="_Toc94194946"/>
      <w:bookmarkStart w:id="2801" w:name="_Toc97042636"/>
      <w:bookmarkStart w:id="2802" w:name="_Toc97045780"/>
      <w:bookmarkStart w:id="2803" w:name="_Toc97155525"/>
      <w:bookmarkStart w:id="2804" w:name="_Toc100767801"/>
      <w:r>
        <w:t>8.</w:t>
      </w:r>
      <w:r w:rsidR="00695C35">
        <w:t>10</w:t>
      </w:r>
      <w:r>
        <w:t>.5.1</w:t>
      </w:r>
      <w:r>
        <w:tab/>
        <w:t>General</w:t>
      </w:r>
      <w:bookmarkEnd w:id="2800"/>
      <w:bookmarkEnd w:id="2801"/>
      <w:bookmarkEnd w:id="2802"/>
      <w:bookmarkEnd w:id="2803"/>
      <w:bookmarkEnd w:id="2804"/>
    </w:p>
    <w:p w14:paraId="4ED9B42F" w14:textId="56289202" w:rsidR="004B37D6" w:rsidRDefault="004B37D6" w:rsidP="004B37D6">
      <w:pPr>
        <w:rPr>
          <w:noProof/>
        </w:rPr>
      </w:pPr>
      <w:r>
        <w:rPr>
          <w:noProof/>
        </w:rPr>
        <w:t xml:space="preserve">Notifications shall comply to clause 5.2.5 of </w:t>
      </w:r>
      <w:r w:rsidR="007876EC">
        <w:rPr>
          <w:noProof/>
        </w:rPr>
        <w:t>TS</w:t>
      </w:r>
      <w:r>
        <w:rPr>
          <w:noProof/>
        </w:rPr>
        <w:t> 29.122 [6].</w:t>
      </w:r>
    </w:p>
    <w:p w14:paraId="10E24818" w14:textId="0CAA3BFC" w:rsidR="004B37D6" w:rsidRDefault="004B37D6" w:rsidP="004B37D6">
      <w:pPr>
        <w:pStyle w:val="TH"/>
      </w:pPr>
      <w:r>
        <w:t>Table 8.</w:t>
      </w:r>
      <w:r w:rsidR="00695C35">
        <w:t>10</w:t>
      </w:r>
      <w:r>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4B37D6" w14:paraId="3CD80566" w14:textId="77777777" w:rsidTr="004B37D6">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46C1A" w14:textId="77777777" w:rsidR="004B37D6" w:rsidRDefault="004B37D6" w:rsidP="004B37D6">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01CD" w14:textId="77777777" w:rsidR="004B37D6" w:rsidRDefault="004B37D6" w:rsidP="004B37D6">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605F0" w14:textId="77777777" w:rsidR="004B37D6" w:rsidRDefault="004B37D6" w:rsidP="004B37D6">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4B37D6">
        <w:trPr>
          <w:jc w:val="center"/>
        </w:trPr>
        <w:tc>
          <w:tcPr>
            <w:tcW w:w="1153" w:type="pct"/>
            <w:tcBorders>
              <w:left w:val="single" w:sz="4" w:space="0" w:color="auto"/>
              <w:right w:val="single" w:sz="4" w:space="0" w:color="auto"/>
            </w:tcBorders>
            <w:vAlign w:val="center"/>
          </w:tcPr>
          <w:p w14:paraId="4653F072" w14:textId="77777777" w:rsidR="004B37D6" w:rsidRDefault="004B37D6" w:rsidP="004B37D6">
            <w:pPr>
              <w:pStyle w:val="TAL"/>
              <w:rPr>
                <w:lang w:val="en-US"/>
              </w:rPr>
            </w:pPr>
            <w:r>
              <w:rPr>
                <w:lang w:val="en-US"/>
              </w:rPr>
              <w:t>ACT Status Notification</w:t>
            </w:r>
          </w:p>
        </w:tc>
        <w:tc>
          <w:tcPr>
            <w:tcW w:w="1141" w:type="pct"/>
            <w:tcBorders>
              <w:left w:val="single" w:sz="4" w:space="0" w:color="auto"/>
              <w:right w:val="single" w:sz="4" w:space="0" w:color="auto"/>
            </w:tcBorders>
            <w:vAlign w:val="center"/>
          </w:tcPr>
          <w:p w14:paraId="1D3C2FD1" w14:textId="77777777" w:rsidR="004B37D6" w:rsidRDefault="004B37D6" w:rsidP="004B37D6">
            <w:pPr>
              <w:pStyle w:val="TAL"/>
              <w:rPr>
                <w:lang w:val="en-US"/>
              </w:rPr>
            </w:pPr>
            <w:r>
              <w:rPr>
                <w:lang w:val="en-US"/>
              </w:rPr>
              <w:t>{</w:t>
            </w:r>
            <w:r>
              <w:t>notificationUri}/act-status</w:t>
            </w:r>
          </w:p>
        </w:tc>
        <w:tc>
          <w:tcPr>
            <w:tcW w:w="821" w:type="pct"/>
            <w:tcBorders>
              <w:top w:val="single" w:sz="4" w:space="0" w:color="auto"/>
              <w:left w:val="single" w:sz="4" w:space="0" w:color="auto"/>
              <w:bottom w:val="single" w:sz="4" w:space="0" w:color="auto"/>
              <w:right w:val="single" w:sz="4" w:space="0" w:color="auto"/>
            </w:tcBorders>
            <w:vAlign w:val="center"/>
          </w:tcPr>
          <w:p w14:paraId="290315B5" w14:textId="77777777" w:rsidR="004B37D6" w:rsidRDefault="004B37D6" w:rsidP="004B37D6">
            <w:pPr>
              <w:pStyle w:val="TAC"/>
              <w:rPr>
                <w:lang w:val="fr-FR"/>
              </w:rPr>
            </w:pPr>
            <w:r>
              <w:rPr>
                <w:lang w:val="fr-FR"/>
              </w:rPr>
              <w:t>act-status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33C14449" w:rsidR="004B37D6" w:rsidRPr="000C11A3" w:rsidRDefault="004B37D6" w:rsidP="004B37D6">
      <w:pPr>
        <w:pStyle w:val="Heading4"/>
        <w:rPr>
          <w:lang w:val="en-US"/>
        </w:rPr>
      </w:pPr>
      <w:bookmarkStart w:id="2805" w:name="_Toc94194947"/>
      <w:bookmarkStart w:id="2806" w:name="_Toc97042637"/>
      <w:bookmarkStart w:id="2807" w:name="_Toc97045781"/>
      <w:bookmarkStart w:id="2808" w:name="_Toc97155526"/>
      <w:bookmarkStart w:id="2809" w:name="_Toc100767802"/>
      <w:r>
        <w:t>8.</w:t>
      </w:r>
      <w:r w:rsidR="00695C35">
        <w:t>10</w:t>
      </w:r>
      <w:r w:rsidRPr="000C11A3">
        <w:rPr>
          <w:lang w:val="en-US"/>
        </w:rPr>
        <w:t>.5.2</w:t>
      </w:r>
      <w:r w:rsidRPr="000C11A3">
        <w:rPr>
          <w:lang w:val="en-US"/>
        </w:rPr>
        <w:tab/>
      </w:r>
      <w:r>
        <w:rPr>
          <w:lang w:val="en-US"/>
        </w:rPr>
        <w:t>ACT</w:t>
      </w:r>
      <w:r w:rsidRPr="000C11A3">
        <w:rPr>
          <w:lang w:val="en-US"/>
        </w:rPr>
        <w:t xml:space="preserve"> Status Notification</w:t>
      </w:r>
      <w:bookmarkEnd w:id="2805"/>
      <w:bookmarkEnd w:id="2806"/>
      <w:bookmarkEnd w:id="2807"/>
      <w:bookmarkEnd w:id="2808"/>
      <w:bookmarkEnd w:id="2809"/>
    </w:p>
    <w:p w14:paraId="180C319F" w14:textId="78D2EC6E" w:rsidR="004B37D6" w:rsidRPr="001E669E" w:rsidRDefault="004B37D6" w:rsidP="004B37D6">
      <w:pPr>
        <w:pStyle w:val="Heading5"/>
        <w:rPr>
          <w:noProof/>
          <w:lang w:val="en-US"/>
        </w:rPr>
      </w:pPr>
      <w:bookmarkStart w:id="2810" w:name="_Toc97042638"/>
      <w:bookmarkStart w:id="2811" w:name="_Toc97045782"/>
      <w:bookmarkStart w:id="2812" w:name="_Toc97155527"/>
      <w:bookmarkStart w:id="2813" w:name="_Toc100767803"/>
      <w:r>
        <w:t>8.</w:t>
      </w:r>
      <w:r w:rsidR="00695C35">
        <w:t>10</w:t>
      </w:r>
      <w:r w:rsidRPr="001E669E">
        <w:rPr>
          <w:lang w:val="en-US"/>
        </w:rPr>
        <w:t>.5.2</w:t>
      </w:r>
      <w:bookmarkStart w:id="2814" w:name="_Toc94194948"/>
      <w:r w:rsidRPr="001E669E">
        <w:rPr>
          <w:noProof/>
          <w:lang w:val="en-US"/>
        </w:rPr>
        <w:t>.1</w:t>
      </w:r>
      <w:r w:rsidRPr="001E669E">
        <w:rPr>
          <w:noProof/>
          <w:lang w:val="en-US"/>
        </w:rPr>
        <w:tab/>
        <w:t>Description</w:t>
      </w:r>
      <w:bookmarkEnd w:id="2810"/>
      <w:bookmarkEnd w:id="2811"/>
      <w:bookmarkEnd w:id="2812"/>
      <w:bookmarkEnd w:id="2813"/>
      <w:bookmarkEnd w:id="281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331CD302" w:rsidR="004B37D6" w:rsidRDefault="004B37D6" w:rsidP="004B37D6">
      <w:pPr>
        <w:pStyle w:val="Heading5"/>
        <w:rPr>
          <w:noProof/>
        </w:rPr>
      </w:pPr>
      <w:bookmarkStart w:id="2815" w:name="_Toc94194949"/>
      <w:bookmarkStart w:id="2816" w:name="_Toc97042639"/>
      <w:bookmarkStart w:id="2817" w:name="_Toc97045783"/>
      <w:bookmarkStart w:id="2818" w:name="_Toc97155528"/>
      <w:bookmarkStart w:id="2819" w:name="_Toc100767804"/>
      <w:r>
        <w:t>8.</w:t>
      </w:r>
      <w:r w:rsidR="00695C35">
        <w:t>10</w:t>
      </w:r>
      <w:r>
        <w:t>.5.2</w:t>
      </w:r>
      <w:r>
        <w:rPr>
          <w:noProof/>
        </w:rPr>
        <w:t>.2</w:t>
      </w:r>
      <w:r>
        <w:rPr>
          <w:noProof/>
        </w:rPr>
        <w:tab/>
        <w:t>Target URI</w:t>
      </w:r>
      <w:bookmarkEnd w:id="2815"/>
      <w:bookmarkEnd w:id="2816"/>
      <w:bookmarkEnd w:id="2817"/>
      <w:bookmarkEnd w:id="2818"/>
      <w:bookmarkEnd w:id="2819"/>
    </w:p>
    <w:p w14:paraId="25B8F763" w14:textId="52DB61C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695C35">
        <w:t>10</w:t>
      </w:r>
      <w:r>
        <w:t>.5.2</w:t>
      </w:r>
      <w:r>
        <w:rPr>
          <w:noProof/>
        </w:rPr>
        <w:t>.2-1</w:t>
      </w:r>
      <w:r>
        <w:rPr>
          <w:rFonts w:ascii="Arial" w:hAnsi="Arial" w:cs="Arial"/>
          <w:noProof/>
        </w:rPr>
        <w:t>.</w:t>
      </w:r>
    </w:p>
    <w:p w14:paraId="43F76602" w14:textId="1456405E" w:rsidR="004B37D6" w:rsidRDefault="004B37D6" w:rsidP="004B37D6">
      <w:pPr>
        <w:pStyle w:val="TH"/>
        <w:rPr>
          <w:rFonts w:cs="Arial"/>
          <w:noProof/>
        </w:rPr>
      </w:pPr>
      <w:r>
        <w:rPr>
          <w:noProof/>
        </w:rPr>
        <w:lastRenderedPageBreak/>
        <w:t>Table </w:t>
      </w:r>
      <w:r>
        <w:t>8.</w:t>
      </w:r>
      <w:r w:rsidR="00695C35">
        <w:t>10</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13ACA" w14:textId="77777777" w:rsidR="004B37D6" w:rsidRDefault="004B37D6" w:rsidP="004B37D6">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109059E" w14:textId="77777777" w:rsidR="004B37D6" w:rsidRDefault="004B37D6" w:rsidP="004B37D6">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84C6F2B" w14:textId="77777777" w:rsidR="004B37D6" w:rsidRDefault="004B37D6" w:rsidP="004B37D6">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375198B1" w14:textId="77777777" w:rsidR="004B37D6" w:rsidRDefault="004B37D6" w:rsidP="004B37D6">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7624EE8D" w:rsidR="004B37D6" w:rsidRDefault="004B37D6" w:rsidP="004B37D6">
      <w:pPr>
        <w:pStyle w:val="Heading5"/>
        <w:rPr>
          <w:noProof/>
        </w:rPr>
      </w:pPr>
      <w:bookmarkStart w:id="2820" w:name="_Toc94194950"/>
      <w:bookmarkStart w:id="2821" w:name="_Toc97042640"/>
      <w:bookmarkStart w:id="2822" w:name="_Toc97045784"/>
      <w:bookmarkStart w:id="2823" w:name="_Toc97155529"/>
      <w:bookmarkStart w:id="2824" w:name="_Toc100767805"/>
      <w:r>
        <w:t>8.</w:t>
      </w:r>
      <w:r w:rsidR="00695C35">
        <w:t>10</w:t>
      </w:r>
      <w:r>
        <w:t>.5.2</w:t>
      </w:r>
      <w:r>
        <w:rPr>
          <w:noProof/>
        </w:rPr>
        <w:t>.3</w:t>
      </w:r>
      <w:r>
        <w:rPr>
          <w:noProof/>
        </w:rPr>
        <w:tab/>
        <w:t>Standard Methods</w:t>
      </w:r>
      <w:bookmarkEnd w:id="2820"/>
      <w:bookmarkEnd w:id="2821"/>
      <w:bookmarkEnd w:id="2822"/>
      <w:bookmarkEnd w:id="2823"/>
      <w:bookmarkEnd w:id="2824"/>
    </w:p>
    <w:p w14:paraId="67BC3073" w14:textId="5B81E138" w:rsidR="004B37D6" w:rsidRDefault="004B37D6" w:rsidP="004B37D6">
      <w:pPr>
        <w:pStyle w:val="Heading6"/>
        <w:rPr>
          <w:noProof/>
        </w:rPr>
      </w:pPr>
      <w:bookmarkStart w:id="2825" w:name="_Toc94194951"/>
      <w:bookmarkStart w:id="2826" w:name="_Toc97042641"/>
      <w:bookmarkStart w:id="2827" w:name="_Toc97045785"/>
      <w:bookmarkStart w:id="2828" w:name="_Toc97155530"/>
      <w:bookmarkStart w:id="2829" w:name="_Toc100767806"/>
      <w:r>
        <w:t>8.</w:t>
      </w:r>
      <w:r w:rsidR="00695C35">
        <w:t>10</w:t>
      </w:r>
      <w:r>
        <w:t>.5.2.3</w:t>
      </w:r>
      <w:r>
        <w:rPr>
          <w:noProof/>
        </w:rPr>
        <w:t>.1</w:t>
      </w:r>
      <w:r>
        <w:rPr>
          <w:noProof/>
        </w:rPr>
        <w:tab/>
        <w:t>POST</w:t>
      </w:r>
      <w:bookmarkEnd w:id="2825"/>
      <w:bookmarkEnd w:id="2826"/>
      <w:bookmarkEnd w:id="2827"/>
      <w:bookmarkEnd w:id="2828"/>
      <w:bookmarkEnd w:id="2829"/>
    </w:p>
    <w:p w14:paraId="399B95E0" w14:textId="50B1188A" w:rsidR="004B37D6" w:rsidRDefault="004B37D6" w:rsidP="004B37D6">
      <w:pPr>
        <w:rPr>
          <w:noProof/>
        </w:rPr>
      </w:pPr>
      <w:r>
        <w:rPr>
          <w:noProof/>
        </w:rPr>
        <w:t>This method shall support the request data structures specified in table </w:t>
      </w:r>
      <w:r>
        <w:t>8.</w:t>
      </w:r>
      <w:r w:rsidR="00695C35">
        <w:t>10</w:t>
      </w:r>
      <w:r>
        <w:t>.5.2</w:t>
      </w:r>
      <w:r>
        <w:rPr>
          <w:noProof/>
        </w:rPr>
        <w:t>.3.1-1 and the response data structures and response codes specified in table </w:t>
      </w:r>
      <w:r>
        <w:t>8.</w:t>
      </w:r>
      <w:r w:rsidR="00695C35">
        <w:t>10</w:t>
      </w:r>
      <w:r>
        <w:t>.5.2</w:t>
      </w:r>
      <w:r>
        <w:rPr>
          <w:noProof/>
        </w:rPr>
        <w:t>.3.1-2.</w:t>
      </w:r>
    </w:p>
    <w:p w14:paraId="20D19402" w14:textId="24FFADC2" w:rsidR="004B37D6" w:rsidRDefault="004B37D6" w:rsidP="004B37D6">
      <w:pPr>
        <w:pStyle w:val="TH"/>
        <w:rPr>
          <w:noProof/>
        </w:rPr>
      </w:pPr>
      <w:r>
        <w:rPr>
          <w:noProof/>
        </w:rPr>
        <w:t>Table </w:t>
      </w:r>
      <w:r>
        <w:t>8.</w:t>
      </w:r>
      <w:r w:rsidR="00695C35">
        <w:t>10</w:t>
      </w:r>
      <w:r>
        <w:t>.5.2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B37D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B37D6">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4F3779AE" w14:textId="77777777" w:rsidR="004B37D6" w:rsidRDefault="004B37D6" w:rsidP="004B37D6">
            <w:pPr>
              <w:pStyle w:val="TAL"/>
              <w:rPr>
                <w:noProof/>
              </w:rPr>
            </w:pPr>
            <w:r>
              <w:t>ACTStatusNotif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E43E6EC" w14:textId="77777777" w:rsidR="004B37D6" w:rsidRDefault="004B37D6" w:rsidP="004B37D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2DFEB5FD" w14:textId="77777777" w:rsidR="004B37D6" w:rsidRDefault="004B37D6" w:rsidP="004B37D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51160B74" w:rsidR="004B37D6" w:rsidRDefault="004B37D6" w:rsidP="004B37D6">
      <w:pPr>
        <w:pStyle w:val="TH"/>
        <w:rPr>
          <w:noProof/>
        </w:rPr>
      </w:pPr>
      <w:r>
        <w:rPr>
          <w:noProof/>
        </w:rPr>
        <w:t>Table </w:t>
      </w:r>
      <w:r>
        <w:t>8.</w:t>
      </w:r>
      <w:r w:rsidR="00695C35">
        <w:t>10</w:t>
      </w:r>
      <w:r>
        <w:t>.5.2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B37D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1FCE089B" w14:textId="77777777" w:rsidR="004B37D6" w:rsidRDefault="004B37D6" w:rsidP="004B37D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E2CF70E" w14:textId="77777777" w:rsidR="004B37D6" w:rsidRDefault="004B37D6" w:rsidP="004B37D6">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E0E9845" w14:textId="77777777" w:rsidR="004B37D6" w:rsidRDefault="004B37D6" w:rsidP="004B37D6">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0F47424" w14:textId="77777777" w:rsidR="004B37D6" w:rsidRDefault="004B37D6" w:rsidP="004B37D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2D7869F"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1545D53"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C8D11A4"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4AEAAE46" w14:textId="77777777" w:rsidR="004B37D6" w:rsidDel="006E51AA" w:rsidRDefault="004B37D6" w:rsidP="004B37D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6D76465E" w:rsidR="004B37D6" w:rsidRDefault="004B37D6" w:rsidP="004B37D6">
            <w:pPr>
              <w:pStyle w:val="TAL"/>
            </w:pPr>
            <w:r>
              <w:t xml:space="preserve">Redirection handling is described in clause 5.2.10 of </w:t>
            </w:r>
            <w:r w:rsidR="007876EC">
              <w:t>TS</w:t>
            </w:r>
            <w:r>
              <w:t> 29.122 [6].</w:t>
            </w:r>
          </w:p>
        </w:tc>
      </w:tr>
      <w:tr w:rsidR="004B37D6" w14:paraId="02303F4F"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88C046"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044F5A1"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08FDDCE"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5A3D0A24" w14:textId="77777777" w:rsidR="004B37D6" w:rsidDel="006E51AA" w:rsidRDefault="004B37D6" w:rsidP="004B37D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6D7676B6" w:rsidR="004B37D6" w:rsidRDefault="004B37D6" w:rsidP="004B37D6">
            <w:pPr>
              <w:pStyle w:val="TAL"/>
            </w:pPr>
            <w:r>
              <w:t xml:space="preserve">Redirection handling is described in clause 5.2.10 of </w:t>
            </w:r>
            <w:r w:rsidR="007876EC">
              <w:t>TS</w:t>
            </w:r>
            <w:r>
              <w:t> 29.122 [6].</w:t>
            </w:r>
          </w:p>
        </w:tc>
      </w:tr>
      <w:tr w:rsidR="004B37D6" w14:paraId="6F796209" w14:textId="77777777" w:rsidTr="004B37D6">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FF97139" w14:textId="74B519FA" w:rsidR="004B37D6" w:rsidRDefault="004B37D6" w:rsidP="004B37D6">
            <w:pPr>
              <w:pStyle w:val="TAN"/>
              <w:rPr>
                <w:noProof/>
              </w:rPr>
            </w:pPr>
            <w:r>
              <w:t>NOTE:</w:t>
            </w:r>
            <w:r>
              <w:rPr>
                <w:noProof/>
              </w:rPr>
              <w:tab/>
              <w:t xml:space="preserve">The mandatory </w:t>
            </w:r>
            <w:r>
              <w:t xml:space="preserve">HTTP error status codes for the POST method listed in Table 5.2.6-1 of </w:t>
            </w:r>
            <w:r w:rsidR="007876EC">
              <w:t>TS</w:t>
            </w:r>
            <w:r>
              <w:t> 29.122 [6] also apply.</w:t>
            </w:r>
          </w:p>
        </w:tc>
      </w:tr>
    </w:tbl>
    <w:p w14:paraId="1EB2EB4F" w14:textId="77777777" w:rsidR="004B37D6" w:rsidRDefault="004B37D6" w:rsidP="004B37D6">
      <w:pPr>
        <w:rPr>
          <w:noProof/>
        </w:rPr>
      </w:pPr>
    </w:p>
    <w:p w14:paraId="50F9E8E0" w14:textId="2DC27465" w:rsidR="004B37D6" w:rsidRDefault="004B37D6" w:rsidP="004B37D6">
      <w:pPr>
        <w:pStyle w:val="TH"/>
      </w:pPr>
      <w:r>
        <w:t>Table 8.</w:t>
      </w:r>
      <w:r w:rsidR="00695C35">
        <w:t>10</w:t>
      </w:r>
      <w:r>
        <w:t>.5.2.3.1-3: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35BD5D06" w14:textId="77777777" w:rsidTr="004B37D6">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4B37D6">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2238A2FE" w:rsidR="004B37D6" w:rsidRDefault="004B37D6" w:rsidP="004B37D6">
      <w:pPr>
        <w:pStyle w:val="TH"/>
      </w:pPr>
      <w:r>
        <w:t>Table 8.</w:t>
      </w:r>
      <w:r w:rsidR="00695C35">
        <w:t>10</w:t>
      </w:r>
      <w:r>
        <w:t>.5.2.3.1-4: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7A69B3C9" w14:textId="77777777" w:rsidTr="004B37D6">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4B37D6">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2219199" w:rsidR="004B37D6" w:rsidRDefault="004B37D6" w:rsidP="004B37D6">
      <w:pPr>
        <w:pStyle w:val="Heading3"/>
      </w:pPr>
      <w:bookmarkStart w:id="2830" w:name="_Toc94194897"/>
      <w:bookmarkStart w:id="2831" w:name="_Toc97042642"/>
      <w:bookmarkStart w:id="2832" w:name="_Toc97045786"/>
      <w:bookmarkStart w:id="2833" w:name="_Toc97155531"/>
      <w:bookmarkStart w:id="2834" w:name="_Toc100767807"/>
      <w:r>
        <w:t>8.</w:t>
      </w:r>
      <w:r w:rsidR="00695C35">
        <w:t>10</w:t>
      </w:r>
      <w:r>
        <w:t>.6</w:t>
      </w:r>
      <w:r>
        <w:tab/>
        <w:t>Data Model</w:t>
      </w:r>
      <w:bookmarkEnd w:id="2830"/>
      <w:bookmarkEnd w:id="2831"/>
      <w:bookmarkEnd w:id="2832"/>
      <w:bookmarkEnd w:id="2833"/>
      <w:bookmarkEnd w:id="2834"/>
    </w:p>
    <w:p w14:paraId="034B2B86" w14:textId="4A593E11" w:rsidR="004B37D6" w:rsidRDefault="004B37D6" w:rsidP="004B37D6">
      <w:pPr>
        <w:pStyle w:val="Heading4"/>
      </w:pPr>
      <w:bookmarkStart w:id="2835" w:name="_Toc510696633"/>
      <w:bookmarkStart w:id="2836" w:name="_Toc35971428"/>
      <w:bookmarkStart w:id="2837" w:name="_Toc94194898"/>
      <w:bookmarkStart w:id="2838" w:name="_Toc97042643"/>
      <w:bookmarkStart w:id="2839" w:name="_Toc97045787"/>
      <w:bookmarkStart w:id="2840" w:name="_Toc97155532"/>
      <w:bookmarkStart w:id="2841" w:name="_Toc100767808"/>
      <w:r>
        <w:t>8.</w:t>
      </w:r>
      <w:r w:rsidR="00695C35">
        <w:t>10</w:t>
      </w:r>
      <w:r>
        <w:t>.6.1</w:t>
      </w:r>
      <w:r>
        <w:tab/>
        <w:t>General</w:t>
      </w:r>
      <w:bookmarkEnd w:id="2835"/>
      <w:bookmarkEnd w:id="2836"/>
      <w:bookmarkEnd w:id="2837"/>
      <w:bookmarkEnd w:id="2838"/>
      <w:bookmarkEnd w:id="2839"/>
      <w:bookmarkEnd w:id="2840"/>
      <w:bookmarkEnd w:id="2841"/>
    </w:p>
    <w:p w14:paraId="75D16CD9" w14:textId="77777777" w:rsidR="004B37D6" w:rsidRDefault="004B37D6" w:rsidP="004B37D6">
      <w:r>
        <w:t>This clause specifies the application data model supported by the API.</w:t>
      </w:r>
    </w:p>
    <w:p w14:paraId="7E49B160" w14:textId="57AE7E86" w:rsidR="004B37D6" w:rsidRDefault="004B37D6" w:rsidP="004B37D6">
      <w:r>
        <w:lastRenderedPageBreak/>
        <w:t>Table 8.</w:t>
      </w:r>
      <w:r w:rsidR="00695C35">
        <w:t>10</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FCBCD23" w:rsidR="004B37D6" w:rsidRDefault="004B37D6" w:rsidP="004B37D6">
      <w:pPr>
        <w:pStyle w:val="TH"/>
      </w:pPr>
      <w:r>
        <w:t>Table 8.</w:t>
      </w:r>
      <w:r w:rsidR="00695C35">
        <w:t>10</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0A709" w14:textId="77777777" w:rsidR="004B37D6" w:rsidRDefault="004B37D6" w:rsidP="004B37D6">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6E44D4AA" w14:textId="77777777" w:rsidR="004B37D6" w:rsidRDefault="004B37D6" w:rsidP="004B37D6">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F7A23" w14:textId="77777777" w:rsidR="004B37D6" w:rsidRDefault="004B37D6" w:rsidP="004B37D6">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40E711" w14:textId="77777777" w:rsidR="004B37D6" w:rsidRDefault="004B37D6" w:rsidP="004B37D6">
            <w:pPr>
              <w:pStyle w:val="TAL"/>
            </w:pPr>
            <w:r>
              <w:t>EELACRReq</w:t>
            </w:r>
          </w:p>
        </w:tc>
        <w:tc>
          <w:tcPr>
            <w:tcW w:w="1438" w:type="dxa"/>
            <w:tcBorders>
              <w:top w:val="single" w:sz="4" w:space="0" w:color="auto"/>
              <w:left w:val="single" w:sz="4" w:space="0" w:color="auto"/>
              <w:bottom w:val="single" w:sz="4" w:space="0" w:color="auto"/>
              <w:right w:val="single" w:sz="4" w:space="0" w:color="auto"/>
            </w:tcBorders>
            <w:vAlign w:val="center"/>
          </w:tcPr>
          <w:p w14:paraId="76ED36B6" w14:textId="323B7331" w:rsidR="004B37D6" w:rsidRDefault="004B37D6" w:rsidP="00695C35">
            <w:pPr>
              <w:pStyle w:val="TAC"/>
            </w:pPr>
            <w:r>
              <w:t>8.</w:t>
            </w:r>
            <w:r w:rsidR="00695C35">
              <w:t>10</w:t>
            </w:r>
            <w:r>
              <w:t>.6.2.2</w:t>
            </w:r>
          </w:p>
        </w:tc>
        <w:tc>
          <w:tcPr>
            <w:tcW w:w="3419" w:type="dxa"/>
            <w:tcBorders>
              <w:top w:val="single" w:sz="4" w:space="0" w:color="auto"/>
              <w:left w:val="single" w:sz="4" w:space="0" w:color="auto"/>
              <w:bottom w:val="single" w:sz="4" w:space="0" w:color="auto"/>
              <w:right w:val="single" w:sz="4" w:space="0" w:color="auto"/>
            </w:tcBorders>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E69ED78" w14:textId="77777777" w:rsidR="004B37D6" w:rsidRDefault="004B37D6" w:rsidP="004B37D6">
            <w:pPr>
              <w:pStyle w:val="TAL"/>
              <w:rPr>
                <w:rFonts w:cs="Arial"/>
                <w:szCs w:val="18"/>
              </w:rPr>
            </w:pPr>
          </w:p>
        </w:tc>
      </w:tr>
      <w:tr w:rsidR="004B37D6" w14:paraId="4EF84346"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DEB2E57" w14:textId="77777777" w:rsidR="004B37D6" w:rsidRDefault="004B37D6" w:rsidP="004B37D6">
            <w:pPr>
              <w:pStyle w:val="TAL"/>
            </w:pPr>
            <w:r>
              <w:t>EELACRResp</w:t>
            </w:r>
          </w:p>
        </w:tc>
        <w:tc>
          <w:tcPr>
            <w:tcW w:w="1438" w:type="dxa"/>
            <w:tcBorders>
              <w:top w:val="single" w:sz="4" w:space="0" w:color="auto"/>
              <w:left w:val="single" w:sz="4" w:space="0" w:color="auto"/>
              <w:bottom w:val="single" w:sz="4" w:space="0" w:color="auto"/>
              <w:right w:val="single" w:sz="4" w:space="0" w:color="auto"/>
            </w:tcBorders>
            <w:vAlign w:val="center"/>
          </w:tcPr>
          <w:p w14:paraId="125D79C1" w14:textId="4EDC7A2B" w:rsidR="004B37D6" w:rsidRDefault="004B37D6" w:rsidP="00695C35">
            <w:pPr>
              <w:pStyle w:val="TAC"/>
            </w:pPr>
            <w:r>
              <w:t>8.</w:t>
            </w:r>
            <w:r w:rsidR="00695C35">
              <w:t>10</w:t>
            </w:r>
            <w:r>
              <w:t>.6.2.3</w:t>
            </w:r>
          </w:p>
        </w:tc>
        <w:tc>
          <w:tcPr>
            <w:tcW w:w="3419" w:type="dxa"/>
            <w:tcBorders>
              <w:top w:val="single" w:sz="4" w:space="0" w:color="auto"/>
              <w:left w:val="single" w:sz="4" w:space="0" w:color="auto"/>
              <w:bottom w:val="single" w:sz="4" w:space="0" w:color="auto"/>
              <w:right w:val="single" w:sz="4" w:space="0" w:color="auto"/>
            </w:tcBorders>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tcBorders>
              <w:top w:val="single" w:sz="4" w:space="0" w:color="auto"/>
              <w:left w:val="single" w:sz="4" w:space="0" w:color="auto"/>
              <w:bottom w:val="single" w:sz="4" w:space="0" w:color="auto"/>
              <w:right w:val="single" w:sz="4" w:space="0" w:color="auto"/>
            </w:tcBorders>
            <w:vAlign w:val="center"/>
          </w:tcPr>
          <w:p w14:paraId="5D0975C7" w14:textId="77777777" w:rsidR="004B37D6" w:rsidRDefault="004B37D6" w:rsidP="004B37D6">
            <w:pPr>
              <w:pStyle w:val="TAL"/>
              <w:rPr>
                <w:rFonts w:cs="Arial"/>
                <w:szCs w:val="18"/>
              </w:rPr>
            </w:pPr>
          </w:p>
        </w:tc>
      </w:tr>
      <w:tr w:rsidR="004B37D6" w14:paraId="1EB95C0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539ACD9" w14:textId="77777777" w:rsidR="004B37D6" w:rsidRDefault="004B37D6" w:rsidP="004B37D6">
            <w:pPr>
              <w:pStyle w:val="TAL"/>
            </w:pPr>
            <w:r>
              <w:t>ACTStatusSubsc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30A8C132" w14:textId="3DE8CB66" w:rsidR="004B37D6" w:rsidRDefault="004B37D6" w:rsidP="00695C35">
            <w:pPr>
              <w:pStyle w:val="TAC"/>
            </w:pPr>
            <w:r>
              <w:t>8.</w:t>
            </w:r>
            <w:r w:rsidR="00695C35">
              <w:t>10</w:t>
            </w:r>
            <w:r>
              <w:t>.6.2.4</w:t>
            </w:r>
          </w:p>
        </w:tc>
        <w:tc>
          <w:tcPr>
            <w:tcW w:w="3419" w:type="dxa"/>
            <w:tcBorders>
              <w:top w:val="single" w:sz="4" w:space="0" w:color="auto"/>
              <w:left w:val="single" w:sz="4" w:space="0" w:color="auto"/>
              <w:bottom w:val="single" w:sz="4" w:space="0" w:color="auto"/>
              <w:right w:val="single" w:sz="4" w:space="0" w:color="auto"/>
            </w:tcBorders>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40A89718" w14:textId="77777777" w:rsidR="004B37D6" w:rsidRDefault="004B37D6" w:rsidP="004B37D6">
            <w:pPr>
              <w:pStyle w:val="TAL"/>
              <w:rPr>
                <w:rFonts w:cs="Arial"/>
                <w:szCs w:val="18"/>
              </w:rPr>
            </w:pPr>
          </w:p>
        </w:tc>
      </w:tr>
      <w:tr w:rsidR="004B37D6" w14:paraId="7F28375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80BFFA9" w14:textId="77777777" w:rsidR="004B37D6" w:rsidRDefault="004B37D6" w:rsidP="004B37D6">
            <w:pPr>
              <w:pStyle w:val="TAL"/>
            </w:pPr>
            <w:r>
              <w:t>ACTStatusNotif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0F5BDA0D" w14:textId="6E47A350" w:rsidR="004B37D6" w:rsidRDefault="004B37D6" w:rsidP="00695C35">
            <w:pPr>
              <w:pStyle w:val="TAC"/>
            </w:pPr>
            <w:r>
              <w:t>8.</w:t>
            </w:r>
            <w:r w:rsidR="00695C35">
              <w:t>10</w:t>
            </w:r>
            <w:r>
              <w:t>.6.2.5</w:t>
            </w:r>
          </w:p>
        </w:tc>
        <w:tc>
          <w:tcPr>
            <w:tcW w:w="3419" w:type="dxa"/>
            <w:tcBorders>
              <w:top w:val="single" w:sz="4" w:space="0" w:color="auto"/>
              <w:left w:val="single" w:sz="4" w:space="0" w:color="auto"/>
              <w:bottom w:val="single" w:sz="4" w:space="0" w:color="auto"/>
              <w:right w:val="single" w:sz="4" w:space="0" w:color="auto"/>
            </w:tcBorders>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41989E29" w:rsidR="004B37D6" w:rsidRDefault="004B37D6" w:rsidP="004B37D6">
      <w:r>
        <w:t>Table 8.</w:t>
      </w:r>
      <w:r w:rsidR="00695C35">
        <w:t>10</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1B9E44BB" w:rsidR="004B37D6" w:rsidRDefault="004B37D6" w:rsidP="004B37D6">
      <w:pPr>
        <w:pStyle w:val="TH"/>
      </w:pPr>
      <w:r>
        <w:t>Table 8.</w:t>
      </w:r>
      <w:r w:rsidR="00695C35">
        <w:t>10</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4B37D6" w14:paraId="78737CE4"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1708" w14:textId="77777777" w:rsidR="004B37D6" w:rsidRDefault="004B37D6" w:rsidP="004B37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35799215" w14:textId="77777777" w:rsidR="004B37D6" w:rsidRDefault="004B37D6" w:rsidP="004B37D6">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5F2FE" w14:textId="77777777" w:rsidR="004B37D6" w:rsidRDefault="004B37D6" w:rsidP="004B37D6">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18B2E31" w14:textId="77777777" w:rsidR="004B37D6" w:rsidRDefault="004B37D6" w:rsidP="004B37D6">
            <w:pPr>
              <w:pStyle w:val="TAL"/>
            </w:pPr>
            <w:r>
              <w:t>ACTResult</w:t>
            </w:r>
          </w:p>
        </w:tc>
        <w:tc>
          <w:tcPr>
            <w:tcW w:w="1747" w:type="dxa"/>
            <w:tcBorders>
              <w:top w:val="single" w:sz="4" w:space="0" w:color="auto"/>
              <w:left w:val="single" w:sz="4" w:space="0" w:color="auto"/>
              <w:bottom w:val="single" w:sz="4" w:space="0" w:color="auto"/>
              <w:right w:val="single" w:sz="4" w:space="0" w:color="auto"/>
            </w:tcBorders>
            <w:vAlign w:val="center"/>
          </w:tcPr>
          <w:p w14:paraId="5377CEEA" w14:textId="38E4DE42" w:rsidR="004B37D6" w:rsidRDefault="004B37D6" w:rsidP="00695C35">
            <w:pPr>
              <w:pStyle w:val="TAC"/>
            </w:pPr>
            <w:r>
              <w:t>Clause 8.</w:t>
            </w:r>
            <w:r w:rsidR="00695C35">
              <w:t>11</w:t>
            </w:r>
            <w:r>
              <w:t>.6.3.3</w:t>
            </w:r>
          </w:p>
        </w:tc>
        <w:tc>
          <w:tcPr>
            <w:tcW w:w="3703" w:type="dxa"/>
            <w:tcBorders>
              <w:top w:val="single" w:sz="4" w:space="0" w:color="auto"/>
              <w:left w:val="single" w:sz="4" w:space="0" w:color="auto"/>
              <w:bottom w:val="single" w:sz="4" w:space="0" w:color="auto"/>
              <w:right w:val="single" w:sz="4" w:space="0" w:color="auto"/>
            </w:tcBorders>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tcBorders>
              <w:top w:val="single" w:sz="4" w:space="0" w:color="auto"/>
              <w:left w:val="single" w:sz="4" w:space="0" w:color="auto"/>
              <w:bottom w:val="single" w:sz="4" w:space="0" w:color="auto"/>
              <w:right w:val="single" w:sz="4" w:space="0" w:color="auto"/>
            </w:tcBorders>
            <w:vAlign w:val="center"/>
          </w:tcPr>
          <w:p w14:paraId="45950C2F" w14:textId="77777777" w:rsidR="004B37D6" w:rsidRDefault="004B37D6" w:rsidP="004B37D6">
            <w:pPr>
              <w:pStyle w:val="TAL"/>
              <w:rPr>
                <w:rFonts w:cs="Arial"/>
                <w:szCs w:val="18"/>
              </w:rPr>
            </w:pPr>
          </w:p>
        </w:tc>
      </w:tr>
      <w:tr w:rsidR="004B37D6" w14:paraId="543A6C07"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6AB1118" w14:textId="77777777" w:rsidR="004B37D6" w:rsidRDefault="004B37D6" w:rsidP="004B37D6">
            <w:pPr>
              <w:pStyle w:val="TAL"/>
            </w:pPr>
            <w:r>
              <w:t>EasCharacteristics</w:t>
            </w:r>
          </w:p>
        </w:tc>
        <w:tc>
          <w:tcPr>
            <w:tcW w:w="1747" w:type="dxa"/>
            <w:tcBorders>
              <w:top w:val="single" w:sz="4" w:space="0" w:color="auto"/>
              <w:left w:val="single" w:sz="4" w:space="0" w:color="auto"/>
              <w:bottom w:val="single" w:sz="4" w:space="0" w:color="auto"/>
              <w:right w:val="single" w:sz="4" w:space="0" w:color="auto"/>
            </w:tcBorders>
            <w:vAlign w:val="center"/>
          </w:tcPr>
          <w:p w14:paraId="6BBB87BB" w14:textId="62B28162" w:rsidR="004B37D6" w:rsidRDefault="007876EC" w:rsidP="004B37D6">
            <w:pPr>
              <w:pStyle w:val="TAC"/>
            </w:pPr>
            <w:r>
              <w:t>TS</w:t>
            </w:r>
            <w:r w:rsidR="004B37D6">
              <w:t> 24.558</w:t>
            </w:r>
            <w:r w:rsidR="004B37D6" w:rsidRPr="001E0D95">
              <w:t> [</w:t>
            </w:r>
            <w:r w:rsidR="004B37D6">
              <w:t>14</w:t>
            </w:r>
            <w:r w:rsidR="004B37D6" w:rsidRPr="001E0D95">
              <w:t>]</w:t>
            </w:r>
          </w:p>
        </w:tc>
        <w:tc>
          <w:tcPr>
            <w:tcW w:w="3703" w:type="dxa"/>
            <w:tcBorders>
              <w:top w:val="single" w:sz="4" w:space="0" w:color="auto"/>
              <w:left w:val="single" w:sz="4" w:space="0" w:color="auto"/>
              <w:bottom w:val="single" w:sz="4" w:space="0" w:color="auto"/>
              <w:right w:val="single" w:sz="4" w:space="0" w:color="auto"/>
            </w:tcBorders>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4F9CFA48" w14:textId="77777777" w:rsidR="004B37D6" w:rsidRDefault="004B37D6" w:rsidP="004B37D6">
            <w:pPr>
              <w:pStyle w:val="TAL"/>
              <w:rPr>
                <w:rFonts w:cs="Arial"/>
                <w:szCs w:val="18"/>
              </w:rPr>
            </w:pPr>
          </w:p>
        </w:tc>
      </w:tr>
      <w:tr w:rsidR="004B37D6" w14:paraId="1B53B38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04F3A82" w14:textId="77777777" w:rsidR="004B37D6" w:rsidRDefault="004B37D6" w:rsidP="004B37D6">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A8471A1" w14:textId="751A664A" w:rsidR="004B37D6" w:rsidRPr="001E0D95" w:rsidRDefault="007876EC" w:rsidP="004B37D6">
            <w:pPr>
              <w:pStyle w:val="TAC"/>
            </w:pPr>
            <w:r>
              <w:t>TS</w:t>
            </w:r>
            <w:r w:rsidR="004B37D6" w:rsidRPr="001E0D95">
              <w:t> 29.571 [8]</w:t>
            </w:r>
          </w:p>
        </w:tc>
        <w:tc>
          <w:tcPr>
            <w:tcW w:w="3703" w:type="dxa"/>
            <w:tcBorders>
              <w:top w:val="single" w:sz="4" w:space="0" w:color="auto"/>
              <w:left w:val="single" w:sz="4" w:space="0" w:color="auto"/>
              <w:bottom w:val="single" w:sz="4" w:space="0" w:color="auto"/>
              <w:right w:val="single" w:sz="4" w:space="0" w:color="auto"/>
            </w:tcBorders>
            <w:vAlign w:val="center"/>
          </w:tcPr>
          <w:p w14:paraId="2608169D" w14:textId="77777777" w:rsidR="004B37D6" w:rsidRDefault="004B37D6" w:rsidP="004B37D6">
            <w:pPr>
              <w:pStyle w:val="TAL"/>
            </w:pPr>
            <w:r>
              <w:t>Represents the identifier of a UE</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1F5858CF" w14:textId="77777777" w:rsidR="004B37D6" w:rsidRDefault="004B37D6" w:rsidP="004B37D6">
            <w:pPr>
              <w:pStyle w:val="TAL"/>
              <w:rPr>
                <w:rFonts w:cs="Arial"/>
                <w:szCs w:val="18"/>
              </w:rPr>
            </w:pPr>
          </w:p>
        </w:tc>
      </w:tr>
      <w:tr w:rsidR="004B37D6" w14:paraId="4F9FE9A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51AE99A" w14:textId="77777777" w:rsidR="004B37D6" w:rsidRDefault="004B37D6" w:rsidP="004B37D6">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2480B58E" w14:textId="10D30EFC" w:rsidR="004B37D6" w:rsidRPr="001E0D95" w:rsidRDefault="007876EC" w:rsidP="004B37D6">
            <w:pPr>
              <w:pStyle w:val="TAC"/>
            </w:pPr>
            <w:r>
              <w:t>TS</w:t>
            </w:r>
            <w:r w:rsidR="004B37D6">
              <w:t> 29.571 [8]</w:t>
            </w:r>
          </w:p>
        </w:tc>
        <w:tc>
          <w:tcPr>
            <w:tcW w:w="3703" w:type="dxa"/>
            <w:tcBorders>
              <w:top w:val="single" w:sz="4" w:space="0" w:color="auto"/>
              <w:left w:val="single" w:sz="4" w:space="0" w:color="auto"/>
              <w:bottom w:val="single" w:sz="4" w:space="0" w:color="auto"/>
              <w:right w:val="single" w:sz="4" w:space="0" w:color="auto"/>
            </w:tcBorders>
            <w:vAlign w:val="center"/>
          </w:tcPr>
          <w:p w14:paraId="78C1BEC2" w14:textId="77777777" w:rsidR="004B37D6" w:rsidRDefault="004B37D6" w:rsidP="004B37D6">
            <w:pPr>
              <w:pStyle w:val="TAL"/>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3BBFFED4" w14:textId="77777777" w:rsidR="004B37D6" w:rsidRDefault="004B37D6" w:rsidP="004B37D6">
            <w:pPr>
              <w:pStyle w:val="TAL"/>
              <w:rPr>
                <w:rFonts w:cs="Arial"/>
                <w:szCs w:val="18"/>
              </w:rPr>
            </w:pPr>
          </w:p>
        </w:tc>
      </w:tr>
      <w:tr w:rsidR="004B37D6" w14:paraId="41DE61C3"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4D36EF4" w14:textId="77777777" w:rsidR="004B37D6" w:rsidRPr="00964E1D" w:rsidRDefault="004B37D6" w:rsidP="004B37D6">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14:paraId="7E5464D2" w14:textId="0BF294D2" w:rsidR="004B37D6" w:rsidRPr="00690A26" w:rsidRDefault="007876EC" w:rsidP="004B37D6">
            <w:pPr>
              <w:pStyle w:val="TAC"/>
            </w:pPr>
            <w:r>
              <w:t>TS</w:t>
            </w:r>
            <w:r w:rsidR="004B37D6" w:rsidRPr="00690A26">
              <w:t> 29.</w:t>
            </w:r>
            <w:r w:rsidR="004B37D6">
              <w:t>122</w:t>
            </w:r>
            <w:r w:rsidR="004B37D6" w:rsidRPr="00690A26">
              <w:t> [</w:t>
            </w:r>
            <w:r w:rsidR="004B37D6">
              <w:t>6</w:t>
            </w:r>
            <w:r w:rsidR="004B37D6"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2C0AD0E1" w:rsidR="004B37D6" w:rsidRDefault="004B37D6" w:rsidP="004B37D6">
      <w:pPr>
        <w:pStyle w:val="Heading4"/>
        <w:rPr>
          <w:lang w:val="en-US"/>
        </w:rPr>
      </w:pPr>
      <w:bookmarkStart w:id="2842" w:name="_Toc510696634"/>
      <w:bookmarkStart w:id="2843" w:name="_Toc35971429"/>
      <w:bookmarkStart w:id="2844" w:name="_Toc94194899"/>
      <w:bookmarkStart w:id="2845" w:name="_Toc97042644"/>
      <w:bookmarkStart w:id="2846" w:name="_Toc97045788"/>
      <w:bookmarkStart w:id="2847" w:name="_Toc97155533"/>
      <w:bookmarkStart w:id="2848" w:name="_Toc100767809"/>
      <w:r>
        <w:t>8.</w:t>
      </w:r>
      <w:r w:rsidR="008862A9">
        <w:t>10</w:t>
      </w:r>
      <w:r>
        <w:rPr>
          <w:lang w:val="en-US"/>
        </w:rPr>
        <w:t>.6.2</w:t>
      </w:r>
      <w:r>
        <w:rPr>
          <w:lang w:val="en-US"/>
        </w:rPr>
        <w:tab/>
        <w:t>Structured data types</w:t>
      </w:r>
      <w:bookmarkEnd w:id="2842"/>
      <w:bookmarkEnd w:id="2843"/>
      <w:bookmarkEnd w:id="2844"/>
      <w:bookmarkEnd w:id="2845"/>
      <w:bookmarkEnd w:id="2846"/>
      <w:bookmarkEnd w:id="2847"/>
      <w:bookmarkEnd w:id="2848"/>
    </w:p>
    <w:p w14:paraId="170EED38" w14:textId="692292CE" w:rsidR="004B37D6" w:rsidRDefault="004B37D6" w:rsidP="004B37D6">
      <w:pPr>
        <w:pStyle w:val="Heading5"/>
      </w:pPr>
      <w:bookmarkStart w:id="2849" w:name="_Toc510696635"/>
      <w:bookmarkStart w:id="2850" w:name="_Toc35971430"/>
      <w:bookmarkStart w:id="2851" w:name="_Toc94194900"/>
      <w:bookmarkStart w:id="2852" w:name="_Toc97042645"/>
      <w:bookmarkStart w:id="2853" w:name="_Toc97045789"/>
      <w:bookmarkStart w:id="2854" w:name="_Toc97155534"/>
      <w:bookmarkStart w:id="2855" w:name="_Toc100767810"/>
      <w:r>
        <w:t>8.</w:t>
      </w:r>
      <w:r w:rsidR="008862A9">
        <w:t>10</w:t>
      </w:r>
      <w:r>
        <w:t>.6.2.1</w:t>
      </w:r>
      <w:r>
        <w:tab/>
        <w:t>Introduction</w:t>
      </w:r>
      <w:bookmarkEnd w:id="2849"/>
      <w:bookmarkEnd w:id="2850"/>
      <w:bookmarkEnd w:id="2851"/>
      <w:bookmarkEnd w:id="2852"/>
      <w:bookmarkEnd w:id="2853"/>
      <w:bookmarkEnd w:id="2854"/>
      <w:bookmarkEnd w:id="2855"/>
    </w:p>
    <w:p w14:paraId="32AF3A1D" w14:textId="77777777" w:rsidR="004B37D6" w:rsidRDefault="004B37D6" w:rsidP="004B37D6">
      <w:r>
        <w:t>This clause defines the structures to be used in resource representations.</w:t>
      </w:r>
    </w:p>
    <w:p w14:paraId="075529EE" w14:textId="20D753D7" w:rsidR="004B37D6" w:rsidRDefault="004B37D6" w:rsidP="004B37D6">
      <w:pPr>
        <w:pStyle w:val="Heading5"/>
      </w:pPr>
      <w:bookmarkStart w:id="2856" w:name="_Toc510696636"/>
      <w:bookmarkStart w:id="2857" w:name="_Toc35971431"/>
      <w:bookmarkStart w:id="2858" w:name="_Toc94194901"/>
      <w:bookmarkStart w:id="2859" w:name="_Toc97042646"/>
      <w:bookmarkStart w:id="2860" w:name="_Toc97045790"/>
      <w:bookmarkStart w:id="2861" w:name="_Toc97155535"/>
      <w:bookmarkStart w:id="2862" w:name="_Toc100767811"/>
      <w:r>
        <w:t>8.</w:t>
      </w:r>
      <w:r w:rsidR="008862A9">
        <w:t>10</w:t>
      </w:r>
      <w:r>
        <w:t>.6.2.2</w:t>
      </w:r>
      <w:r>
        <w:tab/>
        <w:t xml:space="preserve">Type: </w:t>
      </w:r>
      <w:bookmarkEnd w:id="2856"/>
      <w:bookmarkEnd w:id="2857"/>
      <w:bookmarkEnd w:id="2858"/>
      <w:r>
        <w:t>EELACRReq</w:t>
      </w:r>
      <w:bookmarkEnd w:id="2859"/>
      <w:bookmarkEnd w:id="2860"/>
      <w:bookmarkEnd w:id="2861"/>
      <w:bookmarkEnd w:id="2862"/>
    </w:p>
    <w:p w14:paraId="69363632" w14:textId="61CAD6A4" w:rsidR="004B37D6" w:rsidRDefault="004B37D6" w:rsidP="004B37D6">
      <w:pPr>
        <w:pStyle w:val="TH"/>
      </w:pPr>
      <w:r>
        <w:rPr>
          <w:noProof/>
        </w:rPr>
        <w:t>Table </w:t>
      </w:r>
      <w:r>
        <w:t>8.</w:t>
      </w:r>
      <w:r w:rsidR="008862A9">
        <w:t>10</w:t>
      </w:r>
      <w:r>
        <w:t xml:space="preserve">.6.2.2-1: </w:t>
      </w:r>
      <w:r>
        <w:rPr>
          <w:noProof/>
        </w:rPr>
        <w:t xml:space="preserve">Definition of type </w:t>
      </w:r>
      <w:r>
        <w:t>EELACRReq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A18D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27F9E6"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AC7D2"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C07FE8"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67A39B" w14:textId="77777777" w:rsidR="004B37D6" w:rsidRDefault="004B37D6" w:rsidP="004B37D6">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67FC24EF" w14:textId="77777777" w:rsidR="004B37D6" w:rsidRDefault="004B37D6"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F21C46F"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9A778"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ADCE488" w14:textId="77777777" w:rsidR="004B37D6" w:rsidRDefault="004B37D6" w:rsidP="004B37D6">
            <w:pPr>
              <w:pStyle w:val="TAL"/>
              <w:rPr>
                <w:rFonts w:cs="Arial"/>
                <w:szCs w:val="18"/>
              </w:rPr>
            </w:pPr>
          </w:p>
        </w:tc>
      </w:tr>
      <w:tr w:rsidR="004B37D6" w14:paraId="1EB1C417"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EC702E" w14:textId="77777777" w:rsidR="004B37D6" w:rsidRDefault="004B37D6" w:rsidP="004B37D6">
            <w:pPr>
              <w:pStyle w:val="TAL"/>
            </w:pPr>
            <w:r>
              <w:t>easCharacs</w:t>
            </w:r>
          </w:p>
        </w:tc>
        <w:tc>
          <w:tcPr>
            <w:tcW w:w="1417" w:type="dxa"/>
            <w:tcBorders>
              <w:top w:val="single" w:sz="4" w:space="0" w:color="auto"/>
              <w:left w:val="single" w:sz="4" w:space="0" w:color="auto"/>
              <w:bottom w:val="single" w:sz="4" w:space="0" w:color="auto"/>
              <w:right w:val="single" w:sz="4" w:space="0" w:color="auto"/>
            </w:tcBorders>
            <w:vAlign w:val="center"/>
          </w:tcPr>
          <w:p w14:paraId="5C9892BD" w14:textId="77777777" w:rsidR="004B37D6" w:rsidRDefault="004B37D6" w:rsidP="004B37D6">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vAlign w:val="center"/>
          </w:tcPr>
          <w:p w14:paraId="64424A94"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E33FB83"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5704271" w14:textId="77777777" w:rsidR="004B37D6" w:rsidRDefault="004B37D6" w:rsidP="004B37D6">
            <w:pPr>
              <w:pStyle w:val="TAL"/>
              <w:rPr>
                <w:rFonts w:cs="Arial"/>
                <w:szCs w:val="18"/>
              </w:rPr>
            </w:pPr>
          </w:p>
        </w:tc>
      </w:tr>
      <w:tr w:rsidR="004B37D6" w14:paraId="60A454E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4BC746F" w14:textId="77777777" w:rsidR="004B37D6"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6CCB8423"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6992D4C" w14:textId="77777777" w:rsidR="004B37D6" w:rsidRDefault="004B37D6" w:rsidP="004B37D6">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D6B9CBE"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tcBorders>
              <w:top w:val="single" w:sz="4" w:space="0" w:color="auto"/>
              <w:left w:val="single" w:sz="4" w:space="0" w:color="auto"/>
              <w:bottom w:val="single" w:sz="4" w:space="0" w:color="auto"/>
              <w:right w:val="single" w:sz="4" w:space="0" w:color="auto"/>
            </w:tcBorders>
            <w:vAlign w:val="center"/>
          </w:tcPr>
          <w:p w14:paraId="3B4852FC" w14:textId="77777777" w:rsidR="004B37D6" w:rsidRDefault="004B37D6" w:rsidP="004B37D6">
            <w:pPr>
              <w:pStyle w:val="TAL"/>
              <w:rPr>
                <w:rFonts w:cs="Arial"/>
                <w:szCs w:val="18"/>
              </w:rPr>
            </w:pPr>
          </w:p>
        </w:tc>
      </w:tr>
      <w:tr w:rsidR="004B37D6" w14:paraId="69364E9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91295"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32AA59C"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5620367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D5BF62"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F1BD1C5" w14:textId="754AE848" w:rsidR="004B37D6" w:rsidRDefault="004B37D6" w:rsidP="004B37D6">
            <w:pPr>
              <w:pStyle w:val="TAL"/>
            </w:pPr>
            <w:r>
              <w:t>Contains the list of supported features among the ones defined in clause 8.</w:t>
            </w:r>
            <w:r w:rsidR="008862A9">
              <w:t>10</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6DD1577C" w:rsidR="004B37D6" w:rsidRDefault="004B37D6" w:rsidP="004B37D6">
      <w:pPr>
        <w:pStyle w:val="Heading5"/>
      </w:pPr>
      <w:bookmarkStart w:id="2863" w:name="_Toc510696637"/>
      <w:bookmarkStart w:id="2864" w:name="_Toc35971432"/>
      <w:bookmarkStart w:id="2865" w:name="_Toc94194902"/>
      <w:bookmarkStart w:id="2866" w:name="_Toc97042647"/>
      <w:bookmarkStart w:id="2867" w:name="_Toc97045791"/>
      <w:bookmarkStart w:id="2868" w:name="_Toc97155536"/>
      <w:bookmarkStart w:id="2869" w:name="_Toc100767812"/>
      <w:r>
        <w:lastRenderedPageBreak/>
        <w:t>8.</w:t>
      </w:r>
      <w:r w:rsidR="008862A9">
        <w:t>10</w:t>
      </w:r>
      <w:r>
        <w:t>.6.2.3</w:t>
      </w:r>
      <w:r>
        <w:tab/>
        <w:t xml:space="preserve">Type: </w:t>
      </w:r>
      <w:bookmarkEnd w:id="2863"/>
      <w:bookmarkEnd w:id="2864"/>
      <w:bookmarkEnd w:id="2865"/>
      <w:r>
        <w:t>EELACRResp</w:t>
      </w:r>
      <w:bookmarkEnd w:id="2866"/>
      <w:bookmarkEnd w:id="2867"/>
      <w:bookmarkEnd w:id="2868"/>
      <w:bookmarkEnd w:id="2869"/>
    </w:p>
    <w:p w14:paraId="74E4F90C" w14:textId="7ACC3469" w:rsidR="004B37D6" w:rsidRDefault="004B37D6" w:rsidP="004B37D6">
      <w:pPr>
        <w:pStyle w:val="TH"/>
      </w:pPr>
      <w:bookmarkStart w:id="2870" w:name="_Toc510696638"/>
      <w:bookmarkStart w:id="2871" w:name="_Toc35971433"/>
      <w:r>
        <w:rPr>
          <w:noProof/>
        </w:rPr>
        <w:t>Table </w:t>
      </w:r>
      <w:r>
        <w:t>8.</w:t>
      </w:r>
      <w:r w:rsidR="008862A9">
        <w:t>10</w:t>
      </w:r>
      <w:r>
        <w:t xml:space="preserve">.6.2.3-1: </w:t>
      </w:r>
      <w:r>
        <w:rPr>
          <w:noProof/>
        </w:rPr>
        <w:t xml:space="preserve">Definition of type </w:t>
      </w:r>
      <w:r>
        <w:t>EELACRResp</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3F7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686AE" w14:textId="77777777" w:rsidR="004B37D6" w:rsidRDefault="004B37D6" w:rsidP="004B37D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9A1D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03A7A1" w14:textId="77777777" w:rsidR="004B37D6" w:rsidRDefault="004B37D6" w:rsidP="004B37D6">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C0B466" w14:textId="77777777" w:rsidR="004B37D6" w:rsidRPr="0057170E"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06D5749D" w14:textId="77777777" w:rsidR="004B37D6" w:rsidRDefault="004B37D6" w:rsidP="004B37D6">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45E7706B"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AD09A5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tcBorders>
              <w:top w:val="single" w:sz="4" w:space="0" w:color="auto"/>
              <w:left w:val="single" w:sz="4" w:space="0" w:color="auto"/>
              <w:bottom w:val="single" w:sz="4" w:space="0" w:color="auto"/>
              <w:right w:val="single" w:sz="4" w:space="0" w:color="auto"/>
            </w:tcBorders>
            <w:vAlign w:val="center"/>
          </w:tcPr>
          <w:p w14:paraId="15791EED" w14:textId="77777777" w:rsidR="004B37D6" w:rsidRDefault="004B37D6" w:rsidP="004B37D6">
            <w:pPr>
              <w:pStyle w:val="TAL"/>
              <w:rPr>
                <w:rFonts w:cs="Arial"/>
                <w:szCs w:val="18"/>
              </w:rPr>
            </w:pPr>
          </w:p>
        </w:tc>
      </w:tr>
      <w:tr w:rsidR="004B37D6" w14:paraId="23B38C20"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C37CBC6"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1391467F" w14:textId="77777777" w:rsidR="004B37D6" w:rsidRDefault="004B37D6" w:rsidP="004B37D6">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474A284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2F7800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394E1837" w:rsidR="004B37D6" w:rsidRDefault="004B37D6" w:rsidP="004B37D6">
      <w:pPr>
        <w:pStyle w:val="Heading5"/>
      </w:pPr>
      <w:bookmarkStart w:id="2872" w:name="_Toc97042648"/>
      <w:bookmarkStart w:id="2873" w:name="_Toc97045792"/>
      <w:bookmarkStart w:id="2874" w:name="_Toc97155537"/>
      <w:bookmarkStart w:id="2875" w:name="_Toc100767813"/>
      <w:bookmarkStart w:id="2876" w:name="_Toc94194909"/>
      <w:r>
        <w:t>8.</w:t>
      </w:r>
      <w:r w:rsidR="008862A9">
        <w:t>10</w:t>
      </w:r>
      <w:r>
        <w:t>.6.2.4</w:t>
      </w:r>
      <w:r>
        <w:tab/>
        <w:t>Type: ACTStatusSubsc</w:t>
      </w:r>
      <w:bookmarkEnd w:id="2872"/>
      <w:bookmarkEnd w:id="2873"/>
      <w:bookmarkEnd w:id="2874"/>
      <w:bookmarkEnd w:id="2875"/>
    </w:p>
    <w:p w14:paraId="101CFCF7" w14:textId="39ABDA33" w:rsidR="004B37D6" w:rsidRDefault="004B37D6" w:rsidP="004B37D6">
      <w:pPr>
        <w:pStyle w:val="TH"/>
      </w:pPr>
      <w:r>
        <w:rPr>
          <w:noProof/>
        </w:rPr>
        <w:t>Table </w:t>
      </w:r>
      <w:r>
        <w:t>8.</w:t>
      </w:r>
      <w:r w:rsidR="008862A9">
        <w:t>10</w:t>
      </w:r>
      <w:r>
        <w:t xml:space="preserve">.6.2.3-1: </w:t>
      </w:r>
      <w:r>
        <w:rPr>
          <w:noProof/>
        </w:rPr>
        <w:t xml:space="preserve">Definition of type </w:t>
      </w:r>
      <w:r>
        <w:t>ACTStatusSubsc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50B2"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182A5"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9DE6C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4AC5835"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915928" w14:textId="77777777" w:rsidR="004B37D6" w:rsidRDefault="004B37D6" w:rsidP="004B37D6">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7160150"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3D333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0E317C2"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FA1FC49" w14:textId="77777777" w:rsidR="004B37D6" w:rsidRDefault="004B37D6" w:rsidP="004B37D6">
            <w:pPr>
              <w:pStyle w:val="TAL"/>
              <w:rPr>
                <w:rFonts w:cs="Arial"/>
                <w:szCs w:val="18"/>
              </w:rPr>
            </w:pPr>
          </w:p>
        </w:tc>
      </w:tr>
      <w:tr w:rsidR="004B37D6" w14:paraId="47E5CE1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5F1B64" w14:textId="77777777" w:rsidR="004B37D6" w:rsidRDefault="004B37D6" w:rsidP="004B37D6">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2DAABFB1"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A88C697"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C3747CD"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1AF94A2" w14:textId="77777777" w:rsidR="004B37D6" w:rsidRDefault="004B37D6" w:rsidP="004B37D6">
            <w:pPr>
              <w:pStyle w:val="TAL"/>
              <w:rPr>
                <w:rFonts w:cs="Arial"/>
                <w:szCs w:val="18"/>
              </w:rPr>
            </w:pPr>
          </w:p>
        </w:tc>
      </w:tr>
      <w:tr w:rsidR="004B37D6" w14:paraId="3724F66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1F1308"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129F4E0"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41A3D61E"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55A2533"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E51F4D6" w14:textId="3AE7BBAC" w:rsidR="004B37D6" w:rsidRDefault="004B37D6" w:rsidP="004B37D6">
            <w:pPr>
              <w:pStyle w:val="TAL"/>
            </w:pPr>
            <w:r>
              <w:t>Contains the list of supported features among the ones defined in clause 8.</w:t>
            </w:r>
            <w:r w:rsidR="008862A9">
              <w:t>10</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277BF859" w:rsidR="004B37D6" w:rsidRDefault="004B37D6" w:rsidP="004B37D6">
      <w:pPr>
        <w:pStyle w:val="Heading5"/>
      </w:pPr>
      <w:bookmarkStart w:id="2877" w:name="_Toc97042649"/>
      <w:bookmarkStart w:id="2878" w:name="_Toc97045793"/>
      <w:bookmarkStart w:id="2879" w:name="_Toc97155538"/>
      <w:bookmarkStart w:id="2880" w:name="_Toc100767814"/>
      <w:r>
        <w:t>8.</w:t>
      </w:r>
      <w:r w:rsidR="008862A9">
        <w:t>10</w:t>
      </w:r>
      <w:r>
        <w:t>.6.2.5</w:t>
      </w:r>
      <w:r>
        <w:tab/>
        <w:t>Type: ACTStatusNotif</w:t>
      </w:r>
      <w:bookmarkEnd w:id="2877"/>
      <w:bookmarkEnd w:id="2878"/>
      <w:bookmarkEnd w:id="2879"/>
      <w:bookmarkEnd w:id="2880"/>
    </w:p>
    <w:p w14:paraId="13FF2182" w14:textId="6F770BDA" w:rsidR="004B37D6" w:rsidRDefault="004B37D6" w:rsidP="004B37D6">
      <w:pPr>
        <w:pStyle w:val="TH"/>
      </w:pPr>
      <w:r>
        <w:rPr>
          <w:noProof/>
        </w:rPr>
        <w:t>Table </w:t>
      </w:r>
      <w:r>
        <w:t>8.</w:t>
      </w:r>
      <w:r w:rsidR="008862A9">
        <w:t>10</w:t>
      </w:r>
      <w:r>
        <w:t xml:space="preserve">.6.2.3-1: </w:t>
      </w:r>
      <w:r>
        <w:rPr>
          <w:noProof/>
        </w:rPr>
        <w:t xml:space="preserve">Definition of type </w:t>
      </w:r>
      <w:r>
        <w:t>ACTStatusNotif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B525C9"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775447"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E913D7"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5AAF61A"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72F23F" w14:textId="77777777" w:rsidR="004B37D6" w:rsidRDefault="004B37D6" w:rsidP="004B37D6">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2C4369A"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C6F7203"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A759C2E"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AF38C6" w14:textId="77777777" w:rsidR="004B37D6" w:rsidRDefault="004B37D6" w:rsidP="004B37D6">
            <w:pPr>
              <w:pStyle w:val="TAL"/>
              <w:rPr>
                <w:rFonts w:cs="Arial"/>
                <w:szCs w:val="18"/>
              </w:rPr>
            </w:pPr>
          </w:p>
        </w:tc>
      </w:tr>
      <w:tr w:rsidR="004B37D6" w14:paraId="509E41B2"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C1259" w14:textId="77777777" w:rsidR="004B37D6" w:rsidRDefault="004B37D6" w:rsidP="004B37D6">
            <w:pPr>
              <w:pStyle w:val="TAL"/>
            </w:pPr>
            <w:r>
              <w:t>actStatus</w:t>
            </w:r>
          </w:p>
        </w:tc>
        <w:tc>
          <w:tcPr>
            <w:tcW w:w="1417" w:type="dxa"/>
            <w:tcBorders>
              <w:top w:val="single" w:sz="4" w:space="0" w:color="auto"/>
              <w:left w:val="single" w:sz="4" w:space="0" w:color="auto"/>
              <w:bottom w:val="single" w:sz="4" w:space="0" w:color="auto"/>
              <w:right w:val="single" w:sz="4" w:space="0" w:color="auto"/>
            </w:tcBorders>
            <w:vAlign w:val="center"/>
          </w:tcPr>
          <w:p w14:paraId="6BD8A9AF" w14:textId="77777777" w:rsidR="004B37D6" w:rsidRDefault="004B37D6" w:rsidP="004B37D6">
            <w:pPr>
              <w:pStyle w:val="TAL"/>
            </w:pPr>
            <w:r>
              <w:t>ACTResult</w:t>
            </w:r>
          </w:p>
        </w:tc>
        <w:tc>
          <w:tcPr>
            <w:tcW w:w="425" w:type="dxa"/>
            <w:tcBorders>
              <w:top w:val="single" w:sz="4" w:space="0" w:color="auto"/>
              <w:left w:val="single" w:sz="4" w:space="0" w:color="auto"/>
              <w:bottom w:val="single" w:sz="4" w:space="0" w:color="auto"/>
              <w:right w:val="single" w:sz="4" w:space="0" w:color="auto"/>
            </w:tcBorders>
            <w:vAlign w:val="center"/>
          </w:tcPr>
          <w:p w14:paraId="71F2981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2C235A1"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3655C4B4" w:rsidR="004B37D6" w:rsidRDefault="004B37D6" w:rsidP="004B37D6">
      <w:pPr>
        <w:pStyle w:val="Heading4"/>
        <w:rPr>
          <w:lang w:val="en-US"/>
        </w:rPr>
      </w:pPr>
      <w:bookmarkStart w:id="2881" w:name="_Toc97042650"/>
      <w:bookmarkStart w:id="2882" w:name="_Toc97045794"/>
      <w:bookmarkStart w:id="2883" w:name="_Toc97155539"/>
      <w:bookmarkStart w:id="2884" w:name="_Toc100767815"/>
      <w:r>
        <w:t>8.</w:t>
      </w:r>
      <w:r w:rsidR="008862A9">
        <w:t>10</w:t>
      </w:r>
      <w:r>
        <w:rPr>
          <w:lang w:val="en-US"/>
        </w:rPr>
        <w:t>.6.3</w:t>
      </w:r>
      <w:r>
        <w:rPr>
          <w:lang w:val="en-US"/>
        </w:rPr>
        <w:tab/>
        <w:t>Simple data types and enumerations</w:t>
      </w:r>
      <w:bookmarkEnd w:id="2870"/>
      <w:bookmarkEnd w:id="2871"/>
      <w:bookmarkEnd w:id="2876"/>
      <w:bookmarkEnd w:id="2881"/>
      <w:bookmarkEnd w:id="2882"/>
      <w:bookmarkEnd w:id="2883"/>
      <w:bookmarkEnd w:id="2884"/>
    </w:p>
    <w:p w14:paraId="7243C03D" w14:textId="5D790EB3" w:rsidR="004B37D6" w:rsidRDefault="004B37D6" w:rsidP="004B37D6">
      <w:pPr>
        <w:pStyle w:val="Heading5"/>
      </w:pPr>
      <w:bookmarkStart w:id="2885" w:name="_Toc94194910"/>
      <w:bookmarkStart w:id="2886" w:name="_Toc97042651"/>
      <w:bookmarkStart w:id="2887" w:name="_Toc97045795"/>
      <w:bookmarkStart w:id="2888" w:name="_Toc97155540"/>
      <w:bookmarkStart w:id="2889" w:name="_Toc100767816"/>
      <w:r>
        <w:t>8.</w:t>
      </w:r>
      <w:r w:rsidR="008862A9">
        <w:t>10</w:t>
      </w:r>
      <w:r>
        <w:t>.6.3.1</w:t>
      </w:r>
      <w:r>
        <w:tab/>
        <w:t>Introduction</w:t>
      </w:r>
      <w:bookmarkEnd w:id="2885"/>
      <w:bookmarkEnd w:id="2886"/>
      <w:bookmarkEnd w:id="2887"/>
      <w:bookmarkEnd w:id="2888"/>
      <w:bookmarkEnd w:id="2889"/>
    </w:p>
    <w:p w14:paraId="2C32DB5F" w14:textId="77777777" w:rsidR="004B37D6" w:rsidRDefault="004B37D6" w:rsidP="004B37D6">
      <w:r>
        <w:t>This clause defines simple data types and enumerations that can be referenced from data structures defined in the previous clauses.</w:t>
      </w:r>
    </w:p>
    <w:p w14:paraId="3616A50D" w14:textId="4F7DE8AA" w:rsidR="004B37D6" w:rsidRDefault="004B37D6" w:rsidP="004B37D6">
      <w:pPr>
        <w:pStyle w:val="Heading5"/>
      </w:pPr>
      <w:bookmarkStart w:id="2890" w:name="_Toc94194911"/>
      <w:bookmarkStart w:id="2891" w:name="_Toc97042652"/>
      <w:bookmarkStart w:id="2892" w:name="_Toc97045796"/>
      <w:bookmarkStart w:id="2893" w:name="_Toc97155541"/>
      <w:bookmarkStart w:id="2894" w:name="_Toc100767817"/>
      <w:r>
        <w:t>8.</w:t>
      </w:r>
      <w:r w:rsidR="008862A9">
        <w:t>10</w:t>
      </w:r>
      <w:r>
        <w:t>.6.3.2</w:t>
      </w:r>
      <w:r>
        <w:tab/>
        <w:t>Simple data types</w:t>
      </w:r>
      <w:bookmarkEnd w:id="2890"/>
      <w:bookmarkEnd w:id="2891"/>
      <w:bookmarkEnd w:id="2892"/>
      <w:bookmarkEnd w:id="2893"/>
      <w:bookmarkEnd w:id="2894"/>
    </w:p>
    <w:p w14:paraId="1DC6BFE3" w14:textId="0904123E" w:rsidR="004B37D6" w:rsidRDefault="004B37D6" w:rsidP="004B37D6">
      <w:r>
        <w:t>The simple data types defined in table 8.</w:t>
      </w:r>
      <w:r w:rsidR="006006B0">
        <w:t>10</w:t>
      </w:r>
      <w:r>
        <w:t>.6.3.2-1 shall be supported.</w:t>
      </w:r>
    </w:p>
    <w:p w14:paraId="6CBC2AF9" w14:textId="29AF4D2E" w:rsidR="004B37D6" w:rsidRDefault="004B37D6" w:rsidP="004B37D6">
      <w:pPr>
        <w:pStyle w:val="TH"/>
      </w:pPr>
      <w:r>
        <w:t>Table 8.</w:t>
      </w:r>
      <w:r w:rsidR="008862A9">
        <w:t>10</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B37D6" w14:paraId="3193D019" w14:textId="77777777" w:rsidTr="004B37D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D5415B3" w14:textId="77777777" w:rsidR="004B37D6" w:rsidRDefault="004B37D6" w:rsidP="004B37D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4B37D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A31AD6" w14:textId="77777777" w:rsidR="004B37D6" w:rsidRDefault="004B37D6" w:rsidP="004B37D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494FB9" w14:textId="77777777" w:rsidR="004B37D6" w:rsidRDefault="004B37D6" w:rsidP="004B37D6">
            <w:pPr>
              <w:pStyle w:val="TAL"/>
            </w:pPr>
          </w:p>
        </w:tc>
        <w:tc>
          <w:tcPr>
            <w:tcW w:w="2051" w:type="pct"/>
            <w:tcBorders>
              <w:top w:val="single" w:sz="4" w:space="0" w:color="auto"/>
              <w:left w:val="nil"/>
              <w:bottom w:val="single" w:sz="8" w:space="0" w:color="auto"/>
              <w:right w:val="single" w:sz="8" w:space="0" w:color="auto"/>
            </w:tcBorders>
            <w:vAlign w:val="center"/>
          </w:tcPr>
          <w:p w14:paraId="718426B9" w14:textId="77777777" w:rsidR="004B37D6" w:rsidRDefault="004B37D6" w:rsidP="004B37D6">
            <w:pPr>
              <w:pStyle w:val="TAL"/>
            </w:pPr>
          </w:p>
        </w:tc>
        <w:tc>
          <w:tcPr>
            <w:tcW w:w="1265" w:type="pct"/>
            <w:tcBorders>
              <w:top w:val="single" w:sz="4" w:space="0" w:color="auto"/>
              <w:left w:val="nil"/>
              <w:bottom w:val="single" w:sz="8" w:space="0" w:color="auto"/>
              <w:right w:val="single" w:sz="8" w:space="0" w:color="auto"/>
            </w:tcBorders>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0876FFAD" w:rsidR="004B37D6" w:rsidRDefault="004B37D6" w:rsidP="004B37D6">
      <w:pPr>
        <w:pStyle w:val="Heading4"/>
        <w:rPr>
          <w:lang w:val="en-US"/>
        </w:rPr>
      </w:pPr>
      <w:bookmarkStart w:id="2895" w:name="_Toc510696643"/>
      <w:bookmarkStart w:id="2896" w:name="_Toc35971438"/>
      <w:bookmarkStart w:id="2897" w:name="_Toc94194916"/>
      <w:bookmarkStart w:id="2898" w:name="_Toc97042653"/>
      <w:bookmarkStart w:id="2899" w:name="_Toc97045797"/>
      <w:bookmarkStart w:id="2900" w:name="_Toc97155542"/>
      <w:bookmarkStart w:id="2901" w:name="_Toc100767818"/>
      <w:r>
        <w:lastRenderedPageBreak/>
        <w:t>8.</w:t>
      </w:r>
      <w:r w:rsidR="008862A9">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95"/>
      <w:bookmarkEnd w:id="2896"/>
      <w:bookmarkEnd w:id="2897"/>
      <w:bookmarkEnd w:id="2898"/>
      <w:bookmarkEnd w:id="2899"/>
      <w:bookmarkEnd w:id="2900"/>
      <w:bookmarkEnd w:id="2901"/>
    </w:p>
    <w:p w14:paraId="77B6C91C" w14:textId="77777777" w:rsidR="004B37D6" w:rsidRDefault="004B37D6" w:rsidP="004B37D6">
      <w:bookmarkStart w:id="2902" w:name="_Toc510696644"/>
      <w:bookmarkStart w:id="2903" w:name="_Toc35971439"/>
      <w:r>
        <w:t>There are no d</w:t>
      </w:r>
      <w:r w:rsidRPr="00ED3123">
        <w:t>ata types describing alternative data types or combinations of data types</w:t>
      </w:r>
      <w:r>
        <w:t xml:space="preserve"> defined for this API in this release of the specification.</w:t>
      </w:r>
    </w:p>
    <w:p w14:paraId="3A4E2F0F" w14:textId="3B6AE80E" w:rsidR="004B37D6" w:rsidRDefault="004B37D6" w:rsidP="004B37D6">
      <w:pPr>
        <w:pStyle w:val="Heading4"/>
      </w:pPr>
      <w:bookmarkStart w:id="2904" w:name="_Toc510696646"/>
      <w:bookmarkStart w:id="2905" w:name="_Toc35971441"/>
      <w:bookmarkStart w:id="2906" w:name="_Toc94194917"/>
      <w:bookmarkStart w:id="2907" w:name="_Toc97042654"/>
      <w:bookmarkStart w:id="2908" w:name="_Toc97045798"/>
      <w:bookmarkStart w:id="2909" w:name="_Toc97155543"/>
      <w:bookmarkStart w:id="2910" w:name="_Toc100767819"/>
      <w:bookmarkEnd w:id="2902"/>
      <w:bookmarkEnd w:id="2903"/>
      <w:r>
        <w:t>8.</w:t>
      </w:r>
      <w:r w:rsidR="008862A9">
        <w:t>10</w:t>
      </w:r>
      <w:r>
        <w:t>.6.5</w:t>
      </w:r>
      <w:r>
        <w:tab/>
        <w:t>Binary data</w:t>
      </w:r>
      <w:bookmarkEnd w:id="2904"/>
      <w:bookmarkEnd w:id="2905"/>
      <w:bookmarkEnd w:id="2906"/>
      <w:bookmarkEnd w:id="2907"/>
      <w:bookmarkEnd w:id="2908"/>
      <w:bookmarkEnd w:id="2909"/>
      <w:bookmarkEnd w:id="2910"/>
    </w:p>
    <w:p w14:paraId="64701DE6" w14:textId="0130D902" w:rsidR="004B37D6" w:rsidRDefault="004B37D6" w:rsidP="004B37D6">
      <w:pPr>
        <w:pStyle w:val="Heading5"/>
      </w:pPr>
      <w:bookmarkStart w:id="2911" w:name="_Toc35971442"/>
      <w:bookmarkStart w:id="2912" w:name="_Toc94194918"/>
      <w:bookmarkStart w:id="2913" w:name="_Toc97042655"/>
      <w:bookmarkStart w:id="2914" w:name="_Toc97045799"/>
      <w:bookmarkStart w:id="2915" w:name="_Toc97155544"/>
      <w:bookmarkStart w:id="2916" w:name="_Toc100767820"/>
      <w:r>
        <w:t>8.</w:t>
      </w:r>
      <w:r w:rsidR="008862A9">
        <w:t>10</w:t>
      </w:r>
      <w:r>
        <w:t>.6.5.1</w:t>
      </w:r>
      <w:r>
        <w:tab/>
        <w:t>Binary Data Types</w:t>
      </w:r>
      <w:bookmarkEnd w:id="2911"/>
      <w:bookmarkEnd w:id="2912"/>
      <w:bookmarkEnd w:id="2913"/>
      <w:bookmarkEnd w:id="2914"/>
      <w:bookmarkEnd w:id="2915"/>
      <w:bookmarkEnd w:id="2916"/>
    </w:p>
    <w:p w14:paraId="3C37FD63" w14:textId="2B93D5A7" w:rsidR="004B37D6" w:rsidRDefault="004B37D6" w:rsidP="004B37D6">
      <w:pPr>
        <w:pStyle w:val="TH"/>
      </w:pPr>
      <w:r>
        <w:t>Table 8.</w:t>
      </w:r>
      <w:r w:rsidR="008862A9">
        <w:t>10</w:t>
      </w:r>
      <w:r>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4B0089F8" w14:textId="77777777" w:rsidR="004B37D6" w:rsidRDefault="004B37D6" w:rsidP="004B37D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6EB9C21D" w14:textId="77777777" w:rsidR="004B37D6" w:rsidRDefault="004B37D6" w:rsidP="004B37D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758B643" w14:textId="77777777" w:rsidR="004B37D6" w:rsidRDefault="004B37D6" w:rsidP="004B37D6">
            <w:pPr>
              <w:pStyle w:val="TAH"/>
            </w:pPr>
            <w:r>
              <w:t>Content type</w:t>
            </w:r>
          </w:p>
        </w:tc>
      </w:tr>
      <w:tr w:rsidR="004B37D6" w14:paraId="0DA560E7"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A83DB0" w14:textId="77777777" w:rsidR="004B37D6" w:rsidRDefault="004B37D6" w:rsidP="004B37D6">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56535E21" w14:textId="77777777" w:rsidR="004B37D6" w:rsidRDefault="004B37D6" w:rsidP="004B37D6">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42845481" w:rsidR="004B37D6" w:rsidRDefault="004B37D6" w:rsidP="004B37D6">
      <w:pPr>
        <w:pStyle w:val="Heading3"/>
      </w:pPr>
      <w:bookmarkStart w:id="2917" w:name="_Toc97042656"/>
      <w:bookmarkStart w:id="2918" w:name="_Toc97045800"/>
      <w:bookmarkStart w:id="2919" w:name="_Toc97155545"/>
      <w:bookmarkStart w:id="2920" w:name="_Toc100767821"/>
      <w:r>
        <w:t>8.</w:t>
      </w:r>
      <w:r w:rsidR="008862A9">
        <w:t>10</w:t>
      </w:r>
      <w:r>
        <w:t>.7</w:t>
      </w:r>
      <w:r>
        <w:tab/>
        <w:t>Error Handling</w:t>
      </w:r>
      <w:bookmarkEnd w:id="2917"/>
      <w:bookmarkEnd w:id="2918"/>
      <w:bookmarkEnd w:id="2919"/>
      <w:bookmarkEnd w:id="2920"/>
    </w:p>
    <w:p w14:paraId="089BCBBB" w14:textId="62C41D9E" w:rsidR="004B37D6" w:rsidRDefault="004B37D6" w:rsidP="004B37D6">
      <w:pPr>
        <w:pStyle w:val="Heading4"/>
      </w:pPr>
      <w:bookmarkStart w:id="2921" w:name="_Toc35971444"/>
      <w:bookmarkStart w:id="2922" w:name="_Toc94194920"/>
      <w:bookmarkStart w:id="2923" w:name="_Toc97042657"/>
      <w:bookmarkStart w:id="2924" w:name="_Toc97045801"/>
      <w:bookmarkStart w:id="2925" w:name="_Toc97155546"/>
      <w:bookmarkStart w:id="2926" w:name="_Toc100767822"/>
      <w:r>
        <w:t>8.</w:t>
      </w:r>
      <w:r w:rsidR="008862A9">
        <w:t>10</w:t>
      </w:r>
      <w:r>
        <w:t>.7.1</w:t>
      </w:r>
      <w:r>
        <w:tab/>
        <w:t>General</w:t>
      </w:r>
      <w:bookmarkEnd w:id="2921"/>
      <w:bookmarkEnd w:id="2922"/>
      <w:bookmarkEnd w:id="2923"/>
      <w:bookmarkEnd w:id="2924"/>
      <w:bookmarkEnd w:id="2925"/>
      <w:bookmarkEnd w:id="2926"/>
    </w:p>
    <w:p w14:paraId="5BE3885E" w14:textId="6B0941E1" w:rsidR="004B37D6" w:rsidRDefault="004B37D6" w:rsidP="004B37D6">
      <w:r>
        <w:t xml:space="preserve">For the </w:t>
      </w:r>
      <w:r w:rsidRPr="00F477AF">
        <w:t>Eees_</w:t>
      </w:r>
      <w:r>
        <w:t>EELManaged</w:t>
      </w:r>
      <w:r w:rsidRPr="00F477AF">
        <w:t>ACR</w:t>
      </w:r>
      <w:r>
        <w:rPr>
          <w:noProof/>
          <w:lang w:eastAsia="zh-CN"/>
        </w:rPr>
        <w:t xml:space="preserve"> </w:t>
      </w:r>
      <w:r>
        <w:t xml:space="preserve">API, HTTP error responses shall be supported as specified in clause 5.2.6 of </w:t>
      </w:r>
      <w:r w:rsidR="007876EC">
        <w:t>TS</w:t>
      </w:r>
      <w:r>
        <w:t xml:space="preserve"> 29.122 [6]. Protocol errors and application errors specified in clause 5.2.6 of </w:t>
      </w:r>
      <w:r w:rsidR="007876EC">
        <w:t>TS</w:t>
      </w:r>
      <w:r>
        <w:t xml:space="preserve"> 29.122 [6] shall be supported for the HTTP status codes specified in table 5.2.6-1 of </w:t>
      </w:r>
      <w:r w:rsidR="007876EC">
        <w:t>TS</w:t>
      </w:r>
      <w:r>
        <w:t>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6EC72DAE" w:rsidR="004B37D6" w:rsidRDefault="004B37D6" w:rsidP="004B37D6">
      <w:pPr>
        <w:pStyle w:val="Heading4"/>
      </w:pPr>
      <w:bookmarkStart w:id="2927" w:name="_Toc35971445"/>
      <w:bookmarkStart w:id="2928" w:name="_Toc94194921"/>
      <w:bookmarkStart w:id="2929" w:name="_Toc97042658"/>
      <w:bookmarkStart w:id="2930" w:name="_Toc97045802"/>
      <w:bookmarkStart w:id="2931" w:name="_Toc97155547"/>
      <w:bookmarkStart w:id="2932" w:name="_Toc100767823"/>
      <w:r>
        <w:t>8.</w:t>
      </w:r>
      <w:r w:rsidR="008862A9">
        <w:t>10</w:t>
      </w:r>
      <w:r>
        <w:t>.7.2</w:t>
      </w:r>
      <w:r>
        <w:tab/>
        <w:t>Protocol Errors</w:t>
      </w:r>
      <w:bookmarkEnd w:id="2927"/>
      <w:bookmarkEnd w:id="2928"/>
      <w:bookmarkEnd w:id="2929"/>
      <w:bookmarkEnd w:id="2930"/>
      <w:bookmarkEnd w:id="2931"/>
      <w:bookmarkEnd w:id="293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2E0CC47A" w:rsidR="004B37D6" w:rsidRDefault="004B37D6" w:rsidP="004B37D6">
      <w:pPr>
        <w:pStyle w:val="Heading4"/>
      </w:pPr>
      <w:bookmarkStart w:id="2933" w:name="_Toc35971446"/>
      <w:bookmarkStart w:id="2934" w:name="_Toc94194922"/>
      <w:bookmarkStart w:id="2935" w:name="_Toc97042659"/>
      <w:bookmarkStart w:id="2936" w:name="_Toc97045803"/>
      <w:bookmarkStart w:id="2937" w:name="_Toc97155548"/>
      <w:bookmarkStart w:id="2938" w:name="_Toc100767824"/>
      <w:r>
        <w:t>8.</w:t>
      </w:r>
      <w:r w:rsidR="008862A9">
        <w:t>10</w:t>
      </w:r>
      <w:r>
        <w:t>.7.3</w:t>
      </w:r>
      <w:r>
        <w:tab/>
        <w:t>Application Errors</w:t>
      </w:r>
      <w:bookmarkEnd w:id="2933"/>
      <w:bookmarkEnd w:id="2934"/>
      <w:bookmarkEnd w:id="2935"/>
      <w:bookmarkEnd w:id="2936"/>
      <w:bookmarkEnd w:id="2937"/>
      <w:bookmarkEnd w:id="2938"/>
    </w:p>
    <w:p w14:paraId="38D33549" w14:textId="7EE18534"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8862A9">
        <w:t>10</w:t>
      </w:r>
      <w:r>
        <w:t>.7.3-1.</w:t>
      </w:r>
    </w:p>
    <w:p w14:paraId="19AFFB67" w14:textId="3EE78DD0" w:rsidR="004B37D6" w:rsidRDefault="004B37D6" w:rsidP="004B37D6">
      <w:pPr>
        <w:pStyle w:val="TH"/>
      </w:pPr>
      <w:r>
        <w:t>Table 8.</w:t>
      </w:r>
      <w:r w:rsidR="008862A9">
        <w:t>10</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4C55A5" w14:textId="77777777" w:rsidR="004B37D6" w:rsidRDefault="004B37D6" w:rsidP="004B37D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7E4965" w14:textId="77777777" w:rsidR="004B37D6" w:rsidRDefault="004B37D6" w:rsidP="004B37D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D29935" w14:textId="77777777" w:rsidR="004B37D6" w:rsidRDefault="004B37D6" w:rsidP="004B37D6">
            <w:pPr>
              <w:pStyle w:val="TAH"/>
            </w:pPr>
            <w:r>
              <w:t>Description</w:t>
            </w:r>
          </w:p>
        </w:tc>
      </w:tr>
      <w:tr w:rsidR="004B37D6" w14:paraId="77A92DB6"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tcPr>
          <w:p w14:paraId="45233DFA" w14:textId="77777777" w:rsidR="004B37D6" w:rsidRDefault="004B37D6" w:rsidP="004B37D6">
            <w:pPr>
              <w:pStyle w:val="TAL"/>
            </w:pPr>
          </w:p>
        </w:tc>
        <w:tc>
          <w:tcPr>
            <w:tcW w:w="1701" w:type="dxa"/>
            <w:tcBorders>
              <w:top w:val="single" w:sz="4" w:space="0" w:color="auto"/>
              <w:left w:val="single" w:sz="4" w:space="0" w:color="auto"/>
              <w:bottom w:val="single" w:sz="4" w:space="0" w:color="auto"/>
              <w:right w:val="single" w:sz="4" w:space="0" w:color="auto"/>
            </w:tcBorders>
          </w:tcPr>
          <w:p w14:paraId="740D6D38" w14:textId="77777777" w:rsidR="004B37D6" w:rsidRDefault="004B37D6" w:rsidP="004B37D6">
            <w:pPr>
              <w:pStyle w:val="TAL"/>
            </w:pPr>
          </w:p>
        </w:tc>
        <w:tc>
          <w:tcPr>
            <w:tcW w:w="5456" w:type="dxa"/>
            <w:tcBorders>
              <w:top w:val="single" w:sz="4" w:space="0" w:color="auto"/>
              <w:left w:val="single" w:sz="4" w:space="0" w:color="auto"/>
              <w:bottom w:val="single" w:sz="4" w:space="0" w:color="auto"/>
              <w:right w:val="single" w:sz="4" w:space="0" w:color="auto"/>
            </w:tcBorders>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5F4CA26F" w:rsidR="004B37D6" w:rsidRDefault="004B37D6" w:rsidP="004B37D6">
      <w:pPr>
        <w:pStyle w:val="Heading3"/>
      </w:pPr>
      <w:bookmarkStart w:id="2939" w:name="_Toc97042660"/>
      <w:bookmarkStart w:id="2940" w:name="_Toc97045804"/>
      <w:bookmarkStart w:id="2941" w:name="_Toc97155549"/>
      <w:bookmarkStart w:id="2942" w:name="_Toc100767825"/>
      <w:r>
        <w:t>8.</w:t>
      </w:r>
      <w:r w:rsidR="008862A9">
        <w:t>10</w:t>
      </w:r>
      <w:r>
        <w:t>.8</w:t>
      </w:r>
      <w:r>
        <w:tab/>
        <w:t>Feature negotiation</w:t>
      </w:r>
      <w:bookmarkEnd w:id="2939"/>
      <w:bookmarkEnd w:id="2940"/>
      <w:bookmarkEnd w:id="2941"/>
      <w:bookmarkEnd w:id="2942"/>
    </w:p>
    <w:p w14:paraId="7E842659" w14:textId="5D3138EA" w:rsidR="004B37D6" w:rsidRDefault="004B37D6" w:rsidP="004B37D6">
      <w:r>
        <w:t>The optional features in table 8.</w:t>
      </w:r>
      <w:r w:rsidR="008862A9">
        <w:t>10</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 xml:space="preserve">extensibility mechanism defined in clause 5.2.7 of </w:t>
      </w:r>
      <w:r w:rsidR="007876EC">
        <w:t>TS</w:t>
      </w:r>
      <w:r>
        <w:t> 29.122 [6].</w:t>
      </w:r>
    </w:p>
    <w:p w14:paraId="2EC02AAE" w14:textId="2AF79170" w:rsidR="004B37D6" w:rsidRDefault="004B37D6" w:rsidP="004B37D6">
      <w:pPr>
        <w:pStyle w:val="TH"/>
      </w:pPr>
      <w:r>
        <w:t>Table 8.</w:t>
      </w:r>
      <w:r w:rsidR="008862A9">
        <w:t>10</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222EA" w14:textId="77777777" w:rsidR="004B37D6" w:rsidRDefault="004B37D6" w:rsidP="004B37D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2C59" w14:textId="77777777" w:rsidR="004B37D6" w:rsidRDefault="004B37D6" w:rsidP="004B37D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1592A989" w14:textId="77777777" w:rsidR="004B37D6" w:rsidRDefault="004B37D6" w:rsidP="004B37D6">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367EB933" w14:textId="77777777" w:rsidR="004B37D6" w:rsidRDefault="004B37D6" w:rsidP="004B37D6">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1C48AE83" w:rsidR="00D732EB" w:rsidRDefault="00D732EB" w:rsidP="00D732EB">
      <w:pPr>
        <w:pStyle w:val="Heading2"/>
      </w:pPr>
      <w:bookmarkStart w:id="2943" w:name="_Toc97042661"/>
      <w:bookmarkStart w:id="2944" w:name="_Toc97045805"/>
      <w:bookmarkStart w:id="2945" w:name="_Toc97155550"/>
      <w:bookmarkStart w:id="2946" w:name="_Toc100767826"/>
      <w:r>
        <w:t>8.11</w:t>
      </w:r>
      <w:r>
        <w:tab/>
      </w:r>
      <w:r w:rsidRPr="00310802">
        <w:t>Eees_ACRStatusUpdate</w:t>
      </w:r>
      <w:r>
        <w:t xml:space="preserve"> API</w:t>
      </w:r>
      <w:bookmarkEnd w:id="2943"/>
      <w:bookmarkEnd w:id="2944"/>
      <w:bookmarkEnd w:id="2945"/>
      <w:bookmarkEnd w:id="2946"/>
    </w:p>
    <w:p w14:paraId="605538DB" w14:textId="18EFD8CE" w:rsidR="00D732EB" w:rsidRDefault="00D732EB" w:rsidP="00D732EB">
      <w:pPr>
        <w:pStyle w:val="Heading3"/>
      </w:pPr>
      <w:bookmarkStart w:id="2947" w:name="_Toc97042662"/>
      <w:bookmarkStart w:id="2948" w:name="_Toc97045806"/>
      <w:bookmarkStart w:id="2949" w:name="_Toc97155551"/>
      <w:bookmarkStart w:id="2950" w:name="_Toc100767827"/>
      <w:r>
        <w:t>8.11.1</w:t>
      </w:r>
      <w:r>
        <w:tab/>
        <w:t>Introduction</w:t>
      </w:r>
      <w:bookmarkEnd w:id="2947"/>
      <w:bookmarkEnd w:id="2948"/>
      <w:bookmarkEnd w:id="2949"/>
      <w:bookmarkEnd w:id="2950"/>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446163AA"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r w:rsidR="007876EC">
        <w:rPr>
          <w:noProof/>
          <w:lang w:eastAsia="zh-CN"/>
        </w:rPr>
        <w:t>TS</w:t>
      </w:r>
      <w:r>
        <w:rPr>
          <w:noProof/>
          <w:lang w:eastAsia="zh-CN"/>
        </w:rPr>
        <w:t>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673957DB"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r w:rsidR="007876EC">
        <w:rPr>
          <w:noProof/>
          <w:lang w:eastAsia="zh-CN"/>
        </w:rPr>
        <w:t>TS</w:t>
      </w:r>
      <w:r>
        <w:rPr>
          <w:noProof/>
          <w:lang w:eastAsia="zh-CN"/>
        </w:rPr>
        <w:t>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1DEC6A5E"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 xml:space="preserve">clause 5.2.4 of </w:t>
      </w:r>
      <w:r w:rsidR="007876EC">
        <w:rPr>
          <w:noProof/>
          <w:lang w:eastAsia="zh-CN"/>
        </w:rPr>
        <w:t>TS</w:t>
      </w:r>
      <w:r>
        <w:rPr>
          <w:noProof/>
          <w:lang w:eastAsia="zh-CN"/>
        </w:rPr>
        <w:t> 29.122 [6]</w:t>
      </w:r>
      <w:r>
        <w:rPr>
          <w:noProof/>
        </w:rPr>
        <w:t>.</w:t>
      </w:r>
    </w:p>
    <w:p w14:paraId="19F2833F" w14:textId="5B9D8CA3" w:rsidR="00D732EB" w:rsidRDefault="00D732EB" w:rsidP="00D732EB">
      <w:pPr>
        <w:pStyle w:val="Heading3"/>
      </w:pPr>
      <w:bookmarkStart w:id="2951" w:name="_Toc35971392"/>
      <w:bookmarkStart w:id="2952" w:name="_Toc94194873"/>
      <w:bookmarkStart w:id="2953" w:name="_Toc97042663"/>
      <w:bookmarkStart w:id="2954" w:name="_Toc97045807"/>
      <w:bookmarkStart w:id="2955" w:name="_Toc97155552"/>
      <w:bookmarkStart w:id="2956" w:name="_Toc100767828"/>
      <w:r>
        <w:t>8.11.2</w:t>
      </w:r>
      <w:r>
        <w:tab/>
        <w:t>Usage of HTTP</w:t>
      </w:r>
      <w:bookmarkEnd w:id="2951"/>
      <w:bookmarkEnd w:id="2952"/>
      <w:bookmarkEnd w:id="2953"/>
      <w:bookmarkEnd w:id="2954"/>
      <w:bookmarkEnd w:id="2955"/>
      <w:bookmarkEnd w:id="2956"/>
    </w:p>
    <w:p w14:paraId="07A1D451" w14:textId="11B94AA7" w:rsidR="00D732EB" w:rsidRPr="001F47A6" w:rsidRDefault="00D732EB" w:rsidP="00D732EB">
      <w:r>
        <w:t xml:space="preserve">The provisions of clause 5.2.2 of </w:t>
      </w:r>
      <w:r w:rsidR="007876EC">
        <w:t>TS</w:t>
      </w:r>
      <w:r>
        <w:t xml:space="preserve"> 29.122 [6] shall apply for the </w:t>
      </w:r>
      <w:r w:rsidRPr="00310802">
        <w:t>Eees_ACRStatusUpdate</w:t>
      </w:r>
      <w:r>
        <w:rPr>
          <w:noProof/>
        </w:rPr>
        <w:t xml:space="preserve"> </w:t>
      </w:r>
      <w:r>
        <w:rPr>
          <w:noProof/>
          <w:lang w:eastAsia="zh-CN"/>
        </w:rPr>
        <w:t>API.</w:t>
      </w:r>
    </w:p>
    <w:p w14:paraId="665AE564" w14:textId="1D978BA7" w:rsidR="00D732EB" w:rsidRDefault="00D732EB" w:rsidP="00D732EB">
      <w:pPr>
        <w:pStyle w:val="Heading3"/>
      </w:pPr>
      <w:bookmarkStart w:id="2957" w:name="_Toc97042664"/>
      <w:bookmarkStart w:id="2958" w:name="_Toc97045808"/>
      <w:bookmarkStart w:id="2959" w:name="_Toc97155553"/>
      <w:bookmarkStart w:id="2960" w:name="_Toc100767829"/>
      <w:r>
        <w:t>8.11.3</w:t>
      </w:r>
      <w:r>
        <w:tab/>
        <w:t>Resources</w:t>
      </w:r>
      <w:bookmarkEnd w:id="2957"/>
      <w:bookmarkEnd w:id="2958"/>
      <w:bookmarkEnd w:id="2959"/>
      <w:bookmarkEnd w:id="2960"/>
    </w:p>
    <w:p w14:paraId="4D7EB5A0" w14:textId="481F0F7C" w:rsidR="00D732EB" w:rsidRDefault="00D732EB" w:rsidP="00D732EB">
      <w:r>
        <w:t>There are no resources defined for this API in this release of the specification.</w:t>
      </w:r>
    </w:p>
    <w:p w14:paraId="6DBB15DC" w14:textId="702B5B4A" w:rsidR="002C48AF" w:rsidRDefault="002C48AF" w:rsidP="002C48AF">
      <w:pPr>
        <w:pStyle w:val="Heading3"/>
      </w:pPr>
      <w:bookmarkStart w:id="2961" w:name="_Toc94194875"/>
      <w:bookmarkStart w:id="2962" w:name="_Toc97042665"/>
      <w:bookmarkStart w:id="2963" w:name="_Toc97045809"/>
      <w:bookmarkStart w:id="2964" w:name="_Toc97155554"/>
      <w:bookmarkStart w:id="2965" w:name="_Toc100767830"/>
      <w:r>
        <w:t>8.11.4</w:t>
      </w:r>
      <w:r>
        <w:tab/>
        <w:t>Custom Operations without associated resources</w:t>
      </w:r>
      <w:bookmarkEnd w:id="2961"/>
      <w:bookmarkEnd w:id="2962"/>
      <w:bookmarkEnd w:id="2963"/>
      <w:bookmarkEnd w:id="2964"/>
      <w:bookmarkEnd w:id="2965"/>
    </w:p>
    <w:p w14:paraId="3D42972D" w14:textId="1CF65C6C" w:rsidR="002C48AF" w:rsidRDefault="002C48AF" w:rsidP="002C48AF">
      <w:pPr>
        <w:pStyle w:val="Heading4"/>
      </w:pPr>
      <w:bookmarkStart w:id="2966" w:name="_Toc97042666"/>
      <w:bookmarkStart w:id="2967" w:name="_Toc97045810"/>
      <w:bookmarkStart w:id="2968" w:name="_Toc97155555"/>
      <w:bookmarkStart w:id="2969" w:name="_Toc100767831"/>
      <w:r>
        <w:t>8.11.4.1</w:t>
      </w:r>
      <w:r>
        <w:tab/>
        <w:t>Overview</w:t>
      </w:r>
      <w:bookmarkEnd w:id="2966"/>
      <w:bookmarkEnd w:id="2967"/>
      <w:bookmarkEnd w:id="2968"/>
      <w:bookmarkEnd w:id="2969"/>
    </w:p>
    <w:p w14:paraId="3EAE75BC" w14:textId="37BAA29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20.2pt;height:139.1pt" o:ole="">
            <v:imagedata r:id="rId34" o:title=""/>
          </v:shape>
          <o:OLEObject Type="Embed" ProgID="Visio.Drawing.15" ShapeID="_x0000_i1037" DrawAspect="Content" ObjectID="_1711380554" r:id="rId35"/>
        </w:object>
      </w:r>
    </w:p>
    <w:p w14:paraId="5E017DD8" w14:textId="43D14395" w:rsidR="002C48AF" w:rsidRDefault="002C48AF" w:rsidP="002C48AF">
      <w:pPr>
        <w:pStyle w:val="TF"/>
      </w:pPr>
      <w:r>
        <w:t>Figure</w:t>
      </w:r>
      <w:r>
        <w:rPr>
          <w:rFonts w:ascii="Batang" w:eastAsia="Batang" w:hAnsi="Batang"/>
        </w:rPr>
        <w:t> </w:t>
      </w:r>
      <w:r>
        <w:t xml:space="preserve">8.11.4.1-1: </w:t>
      </w:r>
      <w:r>
        <w:rPr>
          <w:lang w:eastAsia="zh-CN"/>
        </w:rPr>
        <w:t>Custom operation</w:t>
      </w:r>
      <w:r>
        <w:t xml:space="preserve"> URI structure of the </w:t>
      </w:r>
      <w:r w:rsidRPr="00310802">
        <w:t>Eees_ACRStatusUpdate</w:t>
      </w:r>
      <w:r>
        <w:t xml:space="preserve"> API</w:t>
      </w:r>
    </w:p>
    <w:p w14:paraId="7A45A26E" w14:textId="56F482B3" w:rsidR="002C48AF" w:rsidRDefault="002C48AF" w:rsidP="002C48AF">
      <w:r>
        <w:t xml:space="preserve">Table 8.11.4.1-1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340A3C97" w:rsidR="002C48AF" w:rsidRDefault="002C48AF" w:rsidP="002C48AF">
      <w:pPr>
        <w:pStyle w:val="TH"/>
      </w:pPr>
      <w:r>
        <w:t>Table 8.11.4.1-1: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7"/>
        <w:gridCol w:w="2055"/>
        <w:gridCol w:w="2055"/>
        <w:gridCol w:w="3754"/>
      </w:tblGrid>
      <w:tr w:rsidR="002C48AF" w14:paraId="2E95F285"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9A8BB57" w14:textId="77777777" w:rsidR="002C48AF" w:rsidRDefault="002C48AF" w:rsidP="00870C73">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AD0D" w14:textId="77777777" w:rsidR="002C48AF" w:rsidRDefault="002C48AF" w:rsidP="00870C73">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6D1A0" w14:textId="77777777" w:rsidR="002C48AF" w:rsidRDefault="002C48AF" w:rsidP="00870C73">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985AF88" w14:textId="77777777" w:rsidR="002C48AF" w:rsidRDefault="002C48AF" w:rsidP="00870C73">
            <w:pPr>
              <w:pStyle w:val="TAC"/>
            </w:pPr>
            <w:r>
              <w:t>Request</w:t>
            </w:r>
            <w:r>
              <w:rPr>
                <w:rFonts w:cs="Courier New"/>
                <w:szCs w:val="16"/>
              </w:rPr>
              <w: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8ABDEBB" w14:textId="77777777" w:rsidR="002C48AF" w:rsidRDefault="002C48AF" w:rsidP="00870C73">
            <w:pPr>
              <w:pStyle w:val="TAC"/>
            </w:pPr>
            <w:r>
              <w:t>/request-acrupdate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48C7C1B" w14:textId="77777777" w:rsidR="002C48AF" w:rsidRDefault="002C48AF" w:rsidP="00870C73">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6AA6CE21" w:rsidR="002C48AF" w:rsidRDefault="002C48AF" w:rsidP="002C48AF">
      <w:pPr>
        <w:pStyle w:val="Heading4"/>
      </w:pPr>
      <w:bookmarkStart w:id="2970" w:name="_Toc97042667"/>
      <w:bookmarkStart w:id="2971" w:name="_Toc97045811"/>
      <w:bookmarkStart w:id="2972" w:name="_Toc97155556"/>
      <w:bookmarkStart w:id="2973" w:name="_Toc100767832"/>
      <w:r>
        <w:lastRenderedPageBreak/>
        <w:t>8.11.4.2</w:t>
      </w:r>
      <w:r>
        <w:tab/>
        <w:t>Operation: Request</w:t>
      </w:r>
      <w:r>
        <w:rPr>
          <w:rFonts w:cs="Courier New"/>
          <w:szCs w:val="16"/>
        </w:rPr>
        <w:t>ACRUpdate</w:t>
      </w:r>
      <w:bookmarkEnd w:id="2970"/>
      <w:bookmarkEnd w:id="2971"/>
      <w:bookmarkEnd w:id="2972"/>
      <w:bookmarkEnd w:id="2973"/>
    </w:p>
    <w:p w14:paraId="5CBD7E87" w14:textId="4FFCC497" w:rsidR="002C48AF" w:rsidRDefault="002C48AF" w:rsidP="002C48AF">
      <w:pPr>
        <w:pStyle w:val="Heading5"/>
      </w:pPr>
      <w:bookmarkStart w:id="2974" w:name="_Toc97042668"/>
      <w:bookmarkStart w:id="2975" w:name="_Toc97045812"/>
      <w:bookmarkStart w:id="2976" w:name="_Toc97155557"/>
      <w:bookmarkStart w:id="2977" w:name="_Toc100767833"/>
      <w:r>
        <w:t>8.11.4.2.1</w:t>
      </w:r>
      <w:r>
        <w:tab/>
        <w:t>Description</w:t>
      </w:r>
      <w:bookmarkEnd w:id="2974"/>
      <w:bookmarkEnd w:id="2975"/>
      <w:bookmarkEnd w:id="2976"/>
      <w:bookmarkEnd w:id="297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0859BF07" w:rsidR="002C48AF" w:rsidRDefault="002C48AF" w:rsidP="002C48AF">
      <w:pPr>
        <w:pStyle w:val="Heading5"/>
      </w:pPr>
      <w:bookmarkStart w:id="2978" w:name="_Toc97042669"/>
      <w:bookmarkStart w:id="2979" w:name="_Toc97045813"/>
      <w:bookmarkStart w:id="2980" w:name="_Toc97155558"/>
      <w:bookmarkStart w:id="2981" w:name="_Toc100767834"/>
      <w:r>
        <w:t>8.11.4.2.2</w:t>
      </w:r>
      <w:r>
        <w:tab/>
        <w:t>Operation Definition</w:t>
      </w:r>
      <w:bookmarkEnd w:id="2978"/>
      <w:bookmarkEnd w:id="2979"/>
      <w:bookmarkEnd w:id="2980"/>
      <w:bookmarkEnd w:id="2981"/>
    </w:p>
    <w:p w14:paraId="76E8CA81" w14:textId="7DAA93C6" w:rsidR="002C48AF" w:rsidRDefault="002C48AF" w:rsidP="002C48AF">
      <w:r>
        <w:t>This operation shall support the request data structures and the response data structures and response codes specified in tables 8.11.4.2.2-1 and 8.11.4.2.2-2.</w:t>
      </w:r>
    </w:p>
    <w:p w14:paraId="5BADBBA3" w14:textId="5D270EE9" w:rsidR="002C48AF" w:rsidRDefault="002C48AF" w:rsidP="002C48AF">
      <w:pPr>
        <w:pStyle w:val="TH"/>
      </w:pPr>
      <w:r>
        <w:t>Table 8.11.4.2.2-1: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8AF" w14:paraId="4E8ADD09" w14:textId="77777777" w:rsidTr="00870C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2D7118D" w14:textId="77777777" w:rsidR="002C48AF" w:rsidRDefault="002C48AF" w:rsidP="00870C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870C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4" w:space="0" w:color="auto"/>
              <w:left w:val="single" w:sz="6" w:space="0" w:color="000000"/>
              <w:bottom w:val="single" w:sz="6" w:space="0" w:color="000000"/>
              <w:right w:val="single" w:sz="6" w:space="0" w:color="000000"/>
            </w:tcBorders>
            <w:vAlign w:val="center"/>
          </w:tcPr>
          <w:p w14:paraId="1EED84FC" w14:textId="77777777" w:rsidR="002C48AF" w:rsidRDefault="002C48AF" w:rsidP="00870C73">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91369AD" w14:textId="77777777" w:rsidR="002C48AF" w:rsidRDefault="002C48AF" w:rsidP="00870C73">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1FFA49BC" w:rsidR="002C48AF" w:rsidRPr="007D1B5E" w:rsidRDefault="002C48AF" w:rsidP="00F43D57"/>
    <w:p w14:paraId="03D1BD3F" w14:textId="7EA439AF" w:rsidR="002C48AF" w:rsidRDefault="002C48AF" w:rsidP="002C48AF">
      <w:pPr>
        <w:pStyle w:val="TH"/>
      </w:pPr>
      <w:r>
        <w:t>Table 8.11.4.2.2-2: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2"/>
        <w:gridCol w:w="1417"/>
        <w:gridCol w:w="5098"/>
      </w:tblGrid>
      <w:tr w:rsidR="002C48AF" w14:paraId="5905BE6C" w14:textId="77777777" w:rsidTr="00925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74A649" w14:textId="77777777" w:rsidR="002C48AF" w:rsidRDefault="002C48AF" w:rsidP="00870C73">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vAlign w:val="center"/>
          </w:tcPr>
          <w:p w14:paraId="4E1BFAD6" w14:textId="77777777" w:rsidR="002C48AF" w:rsidRDefault="002C48AF" w:rsidP="00870C73">
            <w:pPr>
              <w:pStyle w:val="TAH"/>
            </w:pPr>
            <w:r>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925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4" w:space="0" w:color="auto"/>
              <w:left w:val="single" w:sz="6" w:space="0" w:color="000000"/>
              <w:bottom w:val="single" w:sz="6" w:space="0" w:color="000000"/>
              <w:right w:val="single" w:sz="6" w:space="0" w:color="000000"/>
            </w:tcBorders>
            <w:vAlign w:val="center"/>
          </w:tcPr>
          <w:p w14:paraId="2A386C60" w14:textId="77777777" w:rsidR="002C48AF" w:rsidRDefault="002C48AF" w:rsidP="00870C73">
            <w:pPr>
              <w:pStyle w:val="TAC"/>
            </w:pPr>
            <w:r>
              <w:t>M</w:t>
            </w:r>
          </w:p>
        </w:tc>
        <w:tc>
          <w:tcPr>
            <w:tcW w:w="567" w:type="pct"/>
            <w:tcBorders>
              <w:top w:val="single" w:sz="4" w:space="0" w:color="auto"/>
              <w:left w:val="single" w:sz="6" w:space="0" w:color="000000"/>
              <w:bottom w:val="single" w:sz="6" w:space="0" w:color="000000"/>
              <w:right w:val="single" w:sz="6" w:space="0" w:color="000000"/>
            </w:tcBorders>
            <w:vAlign w:val="center"/>
          </w:tcPr>
          <w:p w14:paraId="51A26D40" w14:textId="77777777" w:rsidR="002C48AF" w:rsidRDefault="002C48AF" w:rsidP="00870C73">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5F4609F0" w14:textId="77777777" w:rsidR="002C48AF" w:rsidRDefault="002C48AF" w:rsidP="00870C73">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925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4A1544" w14:textId="77B4F368" w:rsidR="009250BF" w:rsidRDefault="009250BF" w:rsidP="009250B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61EAD0A" w14:textId="77777777" w:rsidR="009250BF" w:rsidDel="00D42D89" w:rsidRDefault="009250BF" w:rsidP="009250BF">
            <w:pPr>
              <w:pStyle w:val="TAC"/>
            </w:pPr>
          </w:p>
        </w:tc>
        <w:tc>
          <w:tcPr>
            <w:tcW w:w="567" w:type="pct"/>
            <w:tcBorders>
              <w:top w:val="single" w:sz="4" w:space="0" w:color="auto"/>
              <w:left w:val="single" w:sz="6" w:space="0" w:color="000000"/>
              <w:bottom w:val="single" w:sz="6" w:space="0" w:color="000000"/>
              <w:right w:val="single" w:sz="6" w:space="0" w:color="000000"/>
            </w:tcBorders>
            <w:vAlign w:val="center"/>
          </w:tcPr>
          <w:p w14:paraId="21E14295" w14:textId="77777777" w:rsidR="009250BF" w:rsidDel="00D42D89" w:rsidRDefault="009250BF" w:rsidP="009250BF">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59C421D3" w14:textId="73EAE5AD" w:rsidR="009250BF" w:rsidRDefault="009250BF" w:rsidP="009250BF">
            <w:pPr>
              <w:pStyle w:val="TAL"/>
            </w:pPr>
            <w:r>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925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76A3A" w14:textId="77777777" w:rsidR="009250BF" w:rsidRDefault="009250BF" w:rsidP="009250B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A33081D" w14:textId="77777777" w:rsidR="009250BF" w:rsidDel="00D42D89" w:rsidRDefault="009250BF" w:rsidP="009250BF">
            <w:pPr>
              <w:pStyle w:val="TAC"/>
            </w:pPr>
          </w:p>
        </w:tc>
        <w:tc>
          <w:tcPr>
            <w:tcW w:w="567" w:type="pct"/>
            <w:tcBorders>
              <w:top w:val="single" w:sz="4" w:space="0" w:color="auto"/>
              <w:left w:val="single" w:sz="6" w:space="0" w:color="000000"/>
              <w:bottom w:val="single" w:sz="6" w:space="0" w:color="000000"/>
              <w:right w:val="single" w:sz="6" w:space="0" w:color="000000"/>
            </w:tcBorders>
            <w:vAlign w:val="center"/>
          </w:tcPr>
          <w:p w14:paraId="72CB2097" w14:textId="77777777" w:rsidR="009250BF" w:rsidDel="00D42D89" w:rsidRDefault="009250BF" w:rsidP="009250BF">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75AE3BCF" w14:textId="77777777" w:rsidR="009250BF" w:rsidDel="00D42D89" w:rsidRDefault="009250BF" w:rsidP="009250BF">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5FEB800B" w:rsidR="009250BF" w:rsidRDefault="009250BF" w:rsidP="009250BF">
            <w:pPr>
              <w:pStyle w:val="TAL"/>
            </w:pPr>
            <w:r>
              <w:t>Redirection handling is described in clause 5.2.10 of TS 29.122 [6].</w:t>
            </w:r>
          </w:p>
        </w:tc>
      </w:tr>
      <w:tr w:rsidR="009250BF" w14:paraId="18DB541A" w14:textId="77777777" w:rsidTr="00925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4B36" w14:textId="77777777" w:rsidR="009250BF" w:rsidRDefault="009250BF" w:rsidP="009250B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9E1004" w14:textId="77777777" w:rsidR="009250BF" w:rsidDel="00D42D89" w:rsidRDefault="009250BF" w:rsidP="009250BF">
            <w:pPr>
              <w:pStyle w:val="TAC"/>
            </w:pPr>
          </w:p>
        </w:tc>
        <w:tc>
          <w:tcPr>
            <w:tcW w:w="567" w:type="pct"/>
            <w:tcBorders>
              <w:top w:val="single" w:sz="4" w:space="0" w:color="auto"/>
              <w:left w:val="single" w:sz="6" w:space="0" w:color="000000"/>
              <w:bottom w:val="single" w:sz="6" w:space="0" w:color="000000"/>
              <w:right w:val="single" w:sz="6" w:space="0" w:color="000000"/>
            </w:tcBorders>
            <w:vAlign w:val="center"/>
          </w:tcPr>
          <w:p w14:paraId="26D9222E" w14:textId="77777777" w:rsidR="009250BF" w:rsidDel="00D42D89" w:rsidRDefault="009250BF" w:rsidP="009250BF">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7300F612" w14:textId="77777777" w:rsidR="009250BF" w:rsidDel="00D42D89" w:rsidRDefault="009250BF" w:rsidP="009250BF">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89C2286" w:rsidR="009250BF" w:rsidRDefault="009250BF" w:rsidP="009250BF">
            <w:pPr>
              <w:pStyle w:val="TAL"/>
            </w:pPr>
            <w:r>
              <w:t>Redirection handling is described in clause 5.2.10 of TS 29.122 [6]</w:t>
            </w:r>
          </w:p>
        </w:tc>
      </w:tr>
      <w:tr w:rsidR="009250BF" w14:paraId="0536CD71" w14:textId="77777777" w:rsidTr="00870C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1362504" w14:textId="48E56A89" w:rsidR="009250BF" w:rsidRDefault="009250BF" w:rsidP="009250BF">
            <w:pPr>
              <w:pStyle w:val="TAN"/>
            </w:pPr>
            <w:r>
              <w:t>NOTE:</w:t>
            </w:r>
            <w:r>
              <w:rPr>
                <w:noProof/>
              </w:rPr>
              <w:tab/>
              <w:t xml:space="preserve">The manadatory </w:t>
            </w:r>
            <w:r>
              <w:t>HTTP error status code for the HTTP POST method listed in Table 5.2.6-1 of TS 29.122 [6] also apply.</w:t>
            </w:r>
          </w:p>
        </w:tc>
      </w:tr>
    </w:tbl>
    <w:p w14:paraId="22742A5D" w14:textId="77777777" w:rsidR="002C48AF" w:rsidRDefault="002C48AF" w:rsidP="002C48AF"/>
    <w:p w14:paraId="5D8A021B" w14:textId="16EADDBE" w:rsidR="002C48AF" w:rsidRDefault="002C48AF" w:rsidP="002C48AF">
      <w:pPr>
        <w:pStyle w:val="TH"/>
      </w:pPr>
      <w:r>
        <w:t>Table 8.11.4.2.2-3: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7294D741" w14:textId="77777777" w:rsidTr="00870C73">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870C73">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38DDEBF5" w:rsidR="002C48AF" w:rsidRDefault="002C48AF" w:rsidP="002C48AF">
      <w:pPr>
        <w:pStyle w:val="TH"/>
      </w:pPr>
      <w:r>
        <w:t>Table 8.11.4.2.2-4: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5E7744CC" w14:textId="77777777" w:rsidTr="00870C73">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870C73">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505B6F39" w:rsidR="00D732EB" w:rsidRDefault="00D732EB" w:rsidP="00D732EB">
      <w:pPr>
        <w:pStyle w:val="Heading3"/>
      </w:pPr>
      <w:bookmarkStart w:id="2982" w:name="_Toc97042670"/>
      <w:bookmarkStart w:id="2983" w:name="_Toc97045814"/>
      <w:bookmarkStart w:id="2984" w:name="_Toc97155559"/>
      <w:bookmarkStart w:id="2985" w:name="_Toc100767835"/>
      <w:r>
        <w:t>8.11.5</w:t>
      </w:r>
      <w:r>
        <w:tab/>
        <w:t>Notifications</w:t>
      </w:r>
      <w:bookmarkEnd w:id="2982"/>
      <w:bookmarkEnd w:id="2983"/>
      <w:bookmarkEnd w:id="2984"/>
      <w:bookmarkEnd w:id="2985"/>
    </w:p>
    <w:p w14:paraId="547E4607" w14:textId="5410A724" w:rsidR="00D732EB" w:rsidRDefault="00D732EB" w:rsidP="00D732EB">
      <w:r>
        <w:t>There are no notifications defined for this API in this release of the specification.</w:t>
      </w:r>
    </w:p>
    <w:p w14:paraId="1940CD21" w14:textId="284E9D2B" w:rsidR="00F72222" w:rsidRDefault="00F72222" w:rsidP="00F72222">
      <w:pPr>
        <w:pStyle w:val="Heading3"/>
      </w:pPr>
      <w:bookmarkStart w:id="2986" w:name="_Toc97042671"/>
      <w:bookmarkStart w:id="2987" w:name="_Toc97045815"/>
      <w:bookmarkStart w:id="2988" w:name="_Toc97155560"/>
      <w:bookmarkStart w:id="2989" w:name="_Toc100767836"/>
      <w:r>
        <w:lastRenderedPageBreak/>
        <w:t>8.11.6</w:t>
      </w:r>
      <w:r>
        <w:tab/>
        <w:t>Data Model</w:t>
      </w:r>
      <w:bookmarkEnd w:id="2986"/>
      <w:bookmarkEnd w:id="2987"/>
      <w:bookmarkEnd w:id="2988"/>
      <w:bookmarkEnd w:id="2989"/>
    </w:p>
    <w:p w14:paraId="660A2668" w14:textId="7AA372F9" w:rsidR="00F72222" w:rsidRDefault="00F72222" w:rsidP="00F72222">
      <w:pPr>
        <w:pStyle w:val="Heading4"/>
      </w:pPr>
      <w:bookmarkStart w:id="2990" w:name="_Toc97042672"/>
      <w:bookmarkStart w:id="2991" w:name="_Toc97045816"/>
      <w:bookmarkStart w:id="2992" w:name="_Toc97155561"/>
      <w:bookmarkStart w:id="2993" w:name="_Toc100767837"/>
      <w:r>
        <w:t>8.11.6.1</w:t>
      </w:r>
      <w:r>
        <w:tab/>
        <w:t>General</w:t>
      </w:r>
      <w:bookmarkEnd w:id="2990"/>
      <w:bookmarkEnd w:id="2991"/>
      <w:bookmarkEnd w:id="2992"/>
      <w:bookmarkEnd w:id="2993"/>
    </w:p>
    <w:p w14:paraId="2E703F32" w14:textId="77777777" w:rsidR="00F72222" w:rsidRDefault="00F72222" w:rsidP="00F72222">
      <w:r>
        <w:t>This clause specifies the application data model supported by the API.</w:t>
      </w:r>
    </w:p>
    <w:p w14:paraId="23352BB8" w14:textId="465E787E" w:rsidR="00F72222" w:rsidRDefault="00F72222" w:rsidP="00F72222">
      <w:r>
        <w:t xml:space="preserve">Table 8.11.6.1-1 specifies the data types defined for the </w:t>
      </w:r>
      <w:r w:rsidRPr="00310802">
        <w:t>Eees_ACRStatusUpdate</w:t>
      </w:r>
      <w:r>
        <w:t xml:space="preserve"> API.</w:t>
      </w:r>
    </w:p>
    <w:p w14:paraId="49DB016B" w14:textId="02EA12E6" w:rsidR="00F72222" w:rsidRDefault="00F72222" w:rsidP="00F72222">
      <w:pPr>
        <w:pStyle w:val="TH"/>
      </w:pPr>
      <w:r>
        <w:t xml:space="preserve">Table 8.11.6.1-1: </w:t>
      </w:r>
      <w:r w:rsidRPr="00310802">
        <w:t>Eees_ACRStatusUpdate</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23BF6" w14:textId="77777777" w:rsidR="00F72222" w:rsidRDefault="00F72222" w:rsidP="00870C73">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29534142" w14:textId="77777777" w:rsidR="00F72222" w:rsidRDefault="00F72222" w:rsidP="00870C73">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B423C" w14:textId="77777777" w:rsidR="00F72222" w:rsidRDefault="00F72222" w:rsidP="00870C73">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38B46EC" w14:textId="77777777" w:rsidR="00F72222" w:rsidRDefault="00F72222" w:rsidP="00870C73">
            <w:pPr>
              <w:pStyle w:val="TAL"/>
            </w:pPr>
            <w:r>
              <w:t>ACRUpdateData</w:t>
            </w:r>
          </w:p>
        </w:tc>
        <w:tc>
          <w:tcPr>
            <w:tcW w:w="1438" w:type="dxa"/>
            <w:tcBorders>
              <w:top w:val="single" w:sz="4" w:space="0" w:color="auto"/>
              <w:left w:val="single" w:sz="4" w:space="0" w:color="auto"/>
              <w:bottom w:val="single" w:sz="4" w:space="0" w:color="auto"/>
              <w:right w:val="single" w:sz="4" w:space="0" w:color="auto"/>
            </w:tcBorders>
            <w:vAlign w:val="center"/>
          </w:tcPr>
          <w:p w14:paraId="112C6D15" w14:textId="0F5E2AAB" w:rsidR="00F72222" w:rsidRDefault="00F72222" w:rsidP="00F72222">
            <w:pPr>
              <w:pStyle w:val="TAC"/>
            </w:pPr>
            <w:r>
              <w:t>8.11.6.2.2</w:t>
            </w:r>
          </w:p>
        </w:tc>
        <w:tc>
          <w:tcPr>
            <w:tcW w:w="3419" w:type="dxa"/>
            <w:tcBorders>
              <w:top w:val="single" w:sz="4" w:space="0" w:color="auto"/>
              <w:left w:val="single" w:sz="4" w:space="0" w:color="auto"/>
              <w:bottom w:val="single" w:sz="4" w:space="0" w:color="auto"/>
              <w:right w:val="single" w:sz="4" w:space="0" w:color="auto"/>
            </w:tcBorders>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46932BB" w14:textId="77777777" w:rsidR="00F72222" w:rsidRDefault="00F72222" w:rsidP="00870C73">
            <w:pPr>
              <w:pStyle w:val="TAL"/>
              <w:rPr>
                <w:rFonts w:cs="Arial"/>
                <w:szCs w:val="18"/>
              </w:rPr>
            </w:pPr>
          </w:p>
        </w:tc>
      </w:tr>
      <w:tr w:rsidR="00F72222" w14:paraId="4AB75D38"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8E2C5B" w14:textId="77777777" w:rsidR="00F72222" w:rsidRDefault="00F72222" w:rsidP="00870C73">
            <w:pPr>
              <w:pStyle w:val="TAL"/>
            </w:pPr>
            <w:r>
              <w:t>ACRDataStatus</w:t>
            </w:r>
          </w:p>
        </w:tc>
        <w:tc>
          <w:tcPr>
            <w:tcW w:w="1438" w:type="dxa"/>
            <w:tcBorders>
              <w:top w:val="single" w:sz="4" w:space="0" w:color="auto"/>
              <w:left w:val="single" w:sz="4" w:space="0" w:color="auto"/>
              <w:bottom w:val="single" w:sz="4" w:space="0" w:color="auto"/>
              <w:right w:val="single" w:sz="4" w:space="0" w:color="auto"/>
            </w:tcBorders>
            <w:vAlign w:val="center"/>
          </w:tcPr>
          <w:p w14:paraId="1B488C88" w14:textId="3244B7EE" w:rsidR="00F72222" w:rsidRDefault="00F72222" w:rsidP="00F72222">
            <w:pPr>
              <w:pStyle w:val="TAC"/>
            </w:pPr>
            <w:r>
              <w:t>8.11.6.2.3</w:t>
            </w:r>
          </w:p>
        </w:tc>
        <w:tc>
          <w:tcPr>
            <w:tcW w:w="3419" w:type="dxa"/>
            <w:tcBorders>
              <w:top w:val="single" w:sz="4" w:space="0" w:color="auto"/>
              <w:left w:val="single" w:sz="4" w:space="0" w:color="auto"/>
              <w:bottom w:val="single" w:sz="4" w:space="0" w:color="auto"/>
              <w:right w:val="single" w:sz="4" w:space="0" w:color="auto"/>
            </w:tcBorders>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50A7A6D0" w14:textId="77777777" w:rsidR="00F72222" w:rsidRDefault="00F72222" w:rsidP="00870C73">
            <w:pPr>
              <w:pStyle w:val="TAL"/>
              <w:rPr>
                <w:rFonts w:cs="Arial"/>
                <w:szCs w:val="18"/>
              </w:rPr>
            </w:pPr>
          </w:p>
        </w:tc>
      </w:tr>
      <w:tr w:rsidR="009250BF" w14:paraId="58DD2B9A"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89A7E6" w14:textId="27B9F74F" w:rsidR="009250BF" w:rsidRDefault="009250BF" w:rsidP="009250BF">
            <w:pPr>
              <w:pStyle w:val="TAL"/>
            </w:pPr>
            <w:r>
              <w:t>ACTFailureCause</w:t>
            </w:r>
          </w:p>
        </w:tc>
        <w:tc>
          <w:tcPr>
            <w:tcW w:w="1438" w:type="dxa"/>
            <w:tcBorders>
              <w:top w:val="single" w:sz="4" w:space="0" w:color="auto"/>
              <w:left w:val="single" w:sz="4" w:space="0" w:color="auto"/>
              <w:bottom w:val="single" w:sz="4" w:space="0" w:color="auto"/>
              <w:right w:val="single" w:sz="4" w:space="0" w:color="auto"/>
            </w:tcBorders>
            <w:vAlign w:val="center"/>
          </w:tcPr>
          <w:p w14:paraId="49FB1DA9" w14:textId="55E9FA75" w:rsidR="009250BF" w:rsidRDefault="009250BF" w:rsidP="009250BF">
            <w:pPr>
              <w:pStyle w:val="TAC"/>
            </w:pPr>
            <w:r>
              <w:t>8.11.6.3.</w:t>
            </w:r>
            <w:r w:rsidR="00464E29">
              <w:t>5</w:t>
            </w:r>
          </w:p>
        </w:tc>
        <w:tc>
          <w:tcPr>
            <w:tcW w:w="3419" w:type="dxa"/>
            <w:tcBorders>
              <w:top w:val="single" w:sz="4" w:space="0" w:color="auto"/>
              <w:left w:val="single" w:sz="4" w:space="0" w:color="auto"/>
              <w:bottom w:val="single" w:sz="4" w:space="0" w:color="auto"/>
              <w:right w:val="single" w:sz="4" w:space="0" w:color="auto"/>
            </w:tcBorders>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tcBorders>
              <w:top w:val="single" w:sz="4" w:space="0" w:color="auto"/>
              <w:left w:val="single" w:sz="4" w:space="0" w:color="auto"/>
              <w:bottom w:val="single" w:sz="4" w:space="0" w:color="auto"/>
              <w:right w:val="single" w:sz="4" w:space="0" w:color="auto"/>
            </w:tcBorders>
            <w:vAlign w:val="center"/>
          </w:tcPr>
          <w:p w14:paraId="42B5F0A1" w14:textId="77777777" w:rsidR="009250BF" w:rsidRDefault="009250BF" w:rsidP="009250BF">
            <w:pPr>
              <w:pStyle w:val="TAL"/>
              <w:rPr>
                <w:rFonts w:cs="Arial"/>
                <w:szCs w:val="18"/>
              </w:rPr>
            </w:pPr>
          </w:p>
        </w:tc>
      </w:tr>
      <w:tr w:rsidR="009250BF" w14:paraId="0DAA231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77FF725" w14:textId="77777777" w:rsidR="009250BF" w:rsidRDefault="009250BF" w:rsidP="009250BF">
            <w:pPr>
              <w:pStyle w:val="TAL"/>
            </w:pPr>
            <w:r>
              <w:t>ACTResult</w:t>
            </w:r>
          </w:p>
        </w:tc>
        <w:tc>
          <w:tcPr>
            <w:tcW w:w="1438" w:type="dxa"/>
            <w:tcBorders>
              <w:top w:val="single" w:sz="4" w:space="0" w:color="auto"/>
              <w:left w:val="single" w:sz="4" w:space="0" w:color="auto"/>
              <w:bottom w:val="single" w:sz="4" w:space="0" w:color="auto"/>
              <w:right w:val="single" w:sz="4" w:space="0" w:color="auto"/>
            </w:tcBorders>
            <w:vAlign w:val="center"/>
          </w:tcPr>
          <w:p w14:paraId="0339436D" w14:textId="2BB9AF41" w:rsidR="009250BF" w:rsidRDefault="009250BF" w:rsidP="009250BF">
            <w:pPr>
              <w:pStyle w:val="TAC"/>
            </w:pPr>
            <w:r>
              <w:t>8.11.6.3.3</w:t>
            </w:r>
          </w:p>
        </w:tc>
        <w:tc>
          <w:tcPr>
            <w:tcW w:w="3419" w:type="dxa"/>
            <w:tcBorders>
              <w:top w:val="single" w:sz="4" w:space="0" w:color="auto"/>
              <w:left w:val="single" w:sz="4" w:space="0" w:color="auto"/>
              <w:bottom w:val="single" w:sz="4" w:space="0" w:color="auto"/>
              <w:right w:val="single" w:sz="4" w:space="0" w:color="auto"/>
            </w:tcBorders>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tcBorders>
              <w:top w:val="single" w:sz="4" w:space="0" w:color="auto"/>
              <w:left w:val="single" w:sz="4" w:space="0" w:color="auto"/>
              <w:bottom w:val="single" w:sz="4" w:space="0" w:color="auto"/>
              <w:right w:val="single" w:sz="4" w:space="0" w:color="auto"/>
            </w:tcBorders>
            <w:vAlign w:val="center"/>
          </w:tcPr>
          <w:p w14:paraId="0F3C0C22" w14:textId="77777777" w:rsidR="009250BF" w:rsidRDefault="009250BF" w:rsidP="009250BF">
            <w:pPr>
              <w:pStyle w:val="TAL"/>
              <w:rPr>
                <w:rFonts w:cs="Arial"/>
                <w:szCs w:val="18"/>
              </w:rPr>
            </w:pPr>
          </w:p>
        </w:tc>
      </w:tr>
      <w:tr w:rsidR="009250BF" w14:paraId="1D8D0272"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2D80A1C" w14:textId="6B3B2390" w:rsidR="009250BF" w:rsidRDefault="009250BF" w:rsidP="009250BF">
            <w:pPr>
              <w:pStyle w:val="TAL"/>
            </w:pPr>
            <w:r>
              <w:t>ACTResultInfo</w:t>
            </w:r>
          </w:p>
        </w:tc>
        <w:tc>
          <w:tcPr>
            <w:tcW w:w="1438" w:type="dxa"/>
            <w:tcBorders>
              <w:top w:val="single" w:sz="4" w:space="0" w:color="auto"/>
              <w:left w:val="single" w:sz="4" w:space="0" w:color="auto"/>
              <w:bottom w:val="single" w:sz="4" w:space="0" w:color="auto"/>
              <w:right w:val="single" w:sz="4" w:space="0" w:color="auto"/>
            </w:tcBorders>
            <w:vAlign w:val="center"/>
          </w:tcPr>
          <w:p w14:paraId="6508D113" w14:textId="5AF7B0B4" w:rsidR="009250BF" w:rsidRDefault="009250BF" w:rsidP="009250BF">
            <w:pPr>
              <w:pStyle w:val="TAC"/>
            </w:pPr>
            <w:r>
              <w:t>8.11.6.2.</w:t>
            </w:r>
            <w:r w:rsidR="00464E29">
              <w:t>4</w:t>
            </w:r>
          </w:p>
        </w:tc>
        <w:tc>
          <w:tcPr>
            <w:tcW w:w="3419" w:type="dxa"/>
            <w:tcBorders>
              <w:top w:val="single" w:sz="4" w:space="0" w:color="auto"/>
              <w:left w:val="single" w:sz="4" w:space="0" w:color="auto"/>
              <w:bottom w:val="single" w:sz="4" w:space="0" w:color="auto"/>
              <w:right w:val="single" w:sz="4" w:space="0" w:color="auto"/>
            </w:tcBorders>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E16D8EF" w14:textId="77777777" w:rsidR="009250BF" w:rsidRDefault="009250BF" w:rsidP="009250BF">
            <w:pPr>
              <w:pStyle w:val="TAL"/>
              <w:rPr>
                <w:rFonts w:cs="Arial"/>
                <w:szCs w:val="18"/>
              </w:rPr>
            </w:pPr>
          </w:p>
        </w:tc>
      </w:tr>
      <w:tr w:rsidR="009250BF" w14:paraId="0E100D2B"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11A9D6" w14:textId="77777777" w:rsidR="009250BF" w:rsidRDefault="009250BF" w:rsidP="009250BF">
            <w:pPr>
              <w:pStyle w:val="TAL"/>
            </w:pPr>
            <w:r>
              <w:t>E3SubscsStatus</w:t>
            </w:r>
          </w:p>
        </w:tc>
        <w:tc>
          <w:tcPr>
            <w:tcW w:w="1438" w:type="dxa"/>
            <w:tcBorders>
              <w:top w:val="single" w:sz="4" w:space="0" w:color="auto"/>
              <w:left w:val="single" w:sz="4" w:space="0" w:color="auto"/>
              <w:bottom w:val="single" w:sz="4" w:space="0" w:color="auto"/>
              <w:right w:val="single" w:sz="4" w:space="0" w:color="auto"/>
            </w:tcBorders>
            <w:vAlign w:val="center"/>
          </w:tcPr>
          <w:p w14:paraId="67AD4737" w14:textId="6F5C407B" w:rsidR="009250BF" w:rsidRDefault="009250BF" w:rsidP="009250BF">
            <w:pPr>
              <w:pStyle w:val="TAC"/>
            </w:pPr>
            <w:r>
              <w:t>8.11.6.3.4</w:t>
            </w:r>
          </w:p>
        </w:tc>
        <w:tc>
          <w:tcPr>
            <w:tcW w:w="3419" w:type="dxa"/>
            <w:tcBorders>
              <w:top w:val="single" w:sz="4" w:space="0" w:color="auto"/>
              <w:left w:val="single" w:sz="4" w:space="0" w:color="auto"/>
              <w:bottom w:val="single" w:sz="4" w:space="0" w:color="auto"/>
              <w:right w:val="single" w:sz="4" w:space="0" w:color="auto"/>
            </w:tcBorders>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2F1B6380" w:rsidR="00F72222" w:rsidRDefault="00F72222" w:rsidP="00F72222">
      <w:r>
        <w:t xml:space="preserve">Table 8.11.6.1-2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B44510D" w:rsidR="00F72222" w:rsidRDefault="00F72222" w:rsidP="00F72222">
      <w:pPr>
        <w:pStyle w:val="TH"/>
      </w:pPr>
      <w:r>
        <w:t xml:space="preserve">Table 8.11.6.1-2: </w:t>
      </w:r>
      <w:r w:rsidRPr="00310802">
        <w:t>Eees_ACRStatusUpdate</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9250BF">
        <w:trPr>
          <w:jc w:val="center"/>
        </w:trPr>
        <w:tc>
          <w:tcPr>
            <w:tcW w:w="16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E553D" w14:textId="77777777" w:rsidR="00F72222" w:rsidRDefault="00F72222" w:rsidP="00870C73">
            <w:pPr>
              <w:pStyle w:val="TAH"/>
            </w:pPr>
            <w:r>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vAlign w:val="center"/>
          </w:tcPr>
          <w:p w14:paraId="0778F568" w14:textId="77777777" w:rsidR="00F72222" w:rsidRDefault="00F72222" w:rsidP="00870C73">
            <w:pPr>
              <w:pStyle w:val="TAH"/>
            </w:pPr>
            <w:r>
              <w:t>Reference</w:t>
            </w:r>
          </w:p>
        </w:tc>
        <w:tc>
          <w:tcPr>
            <w:tcW w:w="35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B4E01" w14:textId="77777777" w:rsidR="00F72222" w:rsidRDefault="00F72222" w:rsidP="00870C73">
            <w:pPr>
              <w:pStyle w:val="TAH"/>
            </w:pPr>
            <w:r>
              <w:t>Comments</w:t>
            </w:r>
          </w:p>
        </w:tc>
        <w:tc>
          <w:tcPr>
            <w:tcW w:w="2203" w:type="dxa"/>
            <w:tcBorders>
              <w:top w:val="single" w:sz="4" w:space="0" w:color="auto"/>
              <w:left w:val="single" w:sz="4" w:space="0" w:color="auto"/>
              <w:bottom w:val="single" w:sz="4" w:space="0" w:color="auto"/>
              <w:right w:val="single" w:sz="4" w:space="0" w:color="auto"/>
            </w:tcBorders>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9250BF">
        <w:trPr>
          <w:jc w:val="center"/>
        </w:trPr>
        <w:tc>
          <w:tcPr>
            <w:tcW w:w="1665" w:type="dxa"/>
            <w:tcBorders>
              <w:top w:val="single" w:sz="4" w:space="0" w:color="auto"/>
              <w:left w:val="single" w:sz="4" w:space="0" w:color="auto"/>
              <w:bottom w:val="single" w:sz="4" w:space="0" w:color="auto"/>
              <w:right w:val="single" w:sz="4" w:space="0" w:color="auto"/>
            </w:tcBorders>
            <w:vAlign w:val="center"/>
          </w:tcPr>
          <w:p w14:paraId="019C096A" w14:textId="0E3F97CC" w:rsidR="009250BF" w:rsidRPr="00964E1D" w:rsidRDefault="009250BF" w:rsidP="009250BF">
            <w:pPr>
              <w:pStyle w:val="TAL"/>
            </w:pPr>
            <w:r>
              <w:rPr>
                <w:lang w:eastAsia="zh-CN"/>
              </w:rPr>
              <w:t>EndPoint</w:t>
            </w:r>
          </w:p>
        </w:tc>
        <w:tc>
          <w:tcPr>
            <w:tcW w:w="1977" w:type="dxa"/>
            <w:tcBorders>
              <w:top w:val="single" w:sz="4" w:space="0" w:color="auto"/>
              <w:left w:val="single" w:sz="4" w:space="0" w:color="auto"/>
              <w:bottom w:val="single" w:sz="4" w:space="0" w:color="auto"/>
              <w:right w:val="single" w:sz="4" w:space="0" w:color="auto"/>
            </w:tcBorders>
            <w:vAlign w:val="center"/>
          </w:tcPr>
          <w:p w14:paraId="5A21E3D3" w14:textId="38AF3078" w:rsidR="009250BF" w:rsidRPr="00690A26" w:rsidDel="007876EC" w:rsidRDefault="009250BF" w:rsidP="009250BF">
            <w:pPr>
              <w:pStyle w:val="TAC"/>
            </w:pPr>
            <w:r>
              <w:t>Clause 8.1.5.2.5</w:t>
            </w:r>
          </w:p>
        </w:tc>
        <w:tc>
          <w:tcPr>
            <w:tcW w:w="3579" w:type="dxa"/>
            <w:tcBorders>
              <w:top w:val="single" w:sz="4" w:space="0" w:color="auto"/>
              <w:left w:val="single" w:sz="4" w:space="0" w:color="auto"/>
              <w:bottom w:val="single" w:sz="4" w:space="0" w:color="auto"/>
              <w:right w:val="single" w:sz="4" w:space="0" w:color="auto"/>
            </w:tcBorders>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tcBorders>
              <w:top w:val="single" w:sz="4" w:space="0" w:color="auto"/>
              <w:left w:val="single" w:sz="4" w:space="0" w:color="auto"/>
              <w:bottom w:val="single" w:sz="4" w:space="0" w:color="auto"/>
              <w:right w:val="single" w:sz="4" w:space="0" w:color="auto"/>
            </w:tcBorders>
            <w:vAlign w:val="center"/>
          </w:tcPr>
          <w:p w14:paraId="3B8E634C" w14:textId="77777777" w:rsidR="009250BF" w:rsidRDefault="009250BF" w:rsidP="009250BF">
            <w:pPr>
              <w:pStyle w:val="TAL"/>
              <w:rPr>
                <w:rFonts w:cs="Arial"/>
                <w:szCs w:val="18"/>
              </w:rPr>
            </w:pPr>
          </w:p>
        </w:tc>
      </w:tr>
      <w:tr w:rsidR="009250BF" w14:paraId="32D78158" w14:textId="77777777" w:rsidTr="009250BF">
        <w:trPr>
          <w:jc w:val="center"/>
        </w:trPr>
        <w:tc>
          <w:tcPr>
            <w:tcW w:w="1665" w:type="dxa"/>
            <w:tcBorders>
              <w:top w:val="single" w:sz="4" w:space="0" w:color="auto"/>
              <w:left w:val="single" w:sz="4" w:space="0" w:color="auto"/>
              <w:bottom w:val="single" w:sz="4" w:space="0" w:color="auto"/>
              <w:right w:val="single" w:sz="4" w:space="0" w:color="auto"/>
            </w:tcBorders>
            <w:vAlign w:val="center"/>
          </w:tcPr>
          <w:p w14:paraId="6229CA31" w14:textId="329D9178" w:rsidR="009250BF" w:rsidRPr="00964E1D" w:rsidRDefault="009250BF" w:rsidP="009250BF">
            <w:pPr>
              <w:pStyle w:val="TAL"/>
            </w:pPr>
            <w:r>
              <w:t>Gpsi</w:t>
            </w:r>
          </w:p>
        </w:tc>
        <w:tc>
          <w:tcPr>
            <w:tcW w:w="1977" w:type="dxa"/>
            <w:tcBorders>
              <w:top w:val="single" w:sz="4" w:space="0" w:color="auto"/>
              <w:left w:val="single" w:sz="4" w:space="0" w:color="auto"/>
              <w:bottom w:val="single" w:sz="4" w:space="0" w:color="auto"/>
              <w:right w:val="single" w:sz="4" w:space="0" w:color="auto"/>
            </w:tcBorders>
            <w:vAlign w:val="center"/>
          </w:tcPr>
          <w:p w14:paraId="783E9AE8" w14:textId="61E27984" w:rsidR="009250BF" w:rsidRPr="00690A26" w:rsidDel="007876EC" w:rsidRDefault="009250BF" w:rsidP="009250BF">
            <w:pPr>
              <w:pStyle w:val="TAC"/>
            </w:pPr>
            <w:r w:rsidRPr="001E0D95">
              <w:t>3GPP TS 29.571 [8]</w:t>
            </w:r>
          </w:p>
        </w:tc>
        <w:tc>
          <w:tcPr>
            <w:tcW w:w="3579" w:type="dxa"/>
            <w:tcBorders>
              <w:top w:val="single" w:sz="4" w:space="0" w:color="auto"/>
              <w:left w:val="single" w:sz="4" w:space="0" w:color="auto"/>
              <w:bottom w:val="single" w:sz="4" w:space="0" w:color="auto"/>
              <w:right w:val="single" w:sz="4" w:space="0" w:color="auto"/>
            </w:tcBorders>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tcBorders>
              <w:top w:val="single" w:sz="4" w:space="0" w:color="auto"/>
              <w:left w:val="single" w:sz="4" w:space="0" w:color="auto"/>
              <w:bottom w:val="single" w:sz="4" w:space="0" w:color="auto"/>
              <w:right w:val="single" w:sz="4" w:space="0" w:color="auto"/>
            </w:tcBorders>
            <w:vAlign w:val="center"/>
          </w:tcPr>
          <w:p w14:paraId="1600AC1D" w14:textId="77777777" w:rsidR="009250BF" w:rsidRDefault="009250BF" w:rsidP="009250BF">
            <w:pPr>
              <w:pStyle w:val="TAL"/>
              <w:rPr>
                <w:rFonts w:cs="Arial"/>
                <w:szCs w:val="18"/>
              </w:rPr>
            </w:pPr>
          </w:p>
        </w:tc>
      </w:tr>
      <w:tr w:rsidR="009250BF" w14:paraId="06FDD2DF" w14:textId="77777777" w:rsidTr="009250BF">
        <w:trPr>
          <w:jc w:val="center"/>
        </w:trPr>
        <w:tc>
          <w:tcPr>
            <w:tcW w:w="1665" w:type="dxa"/>
            <w:tcBorders>
              <w:top w:val="single" w:sz="4" w:space="0" w:color="auto"/>
              <w:left w:val="single" w:sz="4" w:space="0" w:color="auto"/>
              <w:bottom w:val="single" w:sz="4" w:space="0" w:color="auto"/>
              <w:right w:val="single" w:sz="4" w:space="0" w:color="auto"/>
            </w:tcBorders>
            <w:vAlign w:val="center"/>
          </w:tcPr>
          <w:p w14:paraId="7996E906" w14:textId="77777777" w:rsidR="009250BF" w:rsidRDefault="009250BF" w:rsidP="009250BF">
            <w:pPr>
              <w:pStyle w:val="TAL"/>
            </w:pPr>
            <w:r w:rsidRPr="00964E1D">
              <w:t>Uri</w:t>
            </w:r>
          </w:p>
        </w:tc>
        <w:tc>
          <w:tcPr>
            <w:tcW w:w="1977" w:type="dxa"/>
            <w:tcBorders>
              <w:top w:val="single" w:sz="4" w:space="0" w:color="auto"/>
              <w:left w:val="single" w:sz="4" w:space="0" w:color="auto"/>
              <w:bottom w:val="single" w:sz="4" w:space="0" w:color="auto"/>
              <w:right w:val="single" w:sz="4" w:space="0" w:color="auto"/>
            </w:tcBorders>
            <w:vAlign w:val="center"/>
          </w:tcPr>
          <w:p w14:paraId="2D768D08" w14:textId="2434ED47" w:rsidR="009250BF" w:rsidRDefault="009250BF" w:rsidP="009250BF">
            <w:pPr>
              <w:pStyle w:val="TAC"/>
            </w:pPr>
            <w:r>
              <w:t>TS</w:t>
            </w:r>
            <w:r w:rsidRPr="00690A26">
              <w:t> 29.</w:t>
            </w:r>
            <w:r>
              <w:t>122</w:t>
            </w:r>
            <w:r w:rsidRPr="00690A26">
              <w:t> [</w:t>
            </w:r>
            <w:r>
              <w:t>6</w:t>
            </w:r>
            <w:r w:rsidRPr="00690A26">
              <w:t>]</w:t>
            </w:r>
          </w:p>
        </w:tc>
        <w:tc>
          <w:tcPr>
            <w:tcW w:w="3579" w:type="dxa"/>
            <w:tcBorders>
              <w:top w:val="single" w:sz="4" w:space="0" w:color="auto"/>
              <w:left w:val="single" w:sz="4" w:space="0" w:color="auto"/>
              <w:bottom w:val="single" w:sz="4" w:space="0" w:color="auto"/>
              <w:right w:val="single" w:sz="4" w:space="0" w:color="auto"/>
            </w:tcBorders>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tcBorders>
              <w:top w:val="single" w:sz="4" w:space="0" w:color="auto"/>
              <w:left w:val="single" w:sz="4" w:space="0" w:color="auto"/>
              <w:bottom w:val="single" w:sz="4" w:space="0" w:color="auto"/>
              <w:right w:val="single" w:sz="4" w:space="0" w:color="auto"/>
            </w:tcBorders>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28964669" w:rsidR="00F72222" w:rsidRDefault="00F72222" w:rsidP="00F72222">
      <w:pPr>
        <w:pStyle w:val="Heading4"/>
        <w:rPr>
          <w:lang w:val="en-US"/>
        </w:rPr>
      </w:pPr>
      <w:bookmarkStart w:id="2994" w:name="_Toc97042673"/>
      <w:bookmarkStart w:id="2995" w:name="_Toc97045817"/>
      <w:bookmarkStart w:id="2996" w:name="_Toc97155562"/>
      <w:bookmarkStart w:id="2997" w:name="_Toc100767838"/>
      <w:r>
        <w:t>8.11</w:t>
      </w:r>
      <w:r>
        <w:rPr>
          <w:lang w:val="en-US"/>
        </w:rPr>
        <w:t>.6.2</w:t>
      </w:r>
      <w:r>
        <w:rPr>
          <w:lang w:val="en-US"/>
        </w:rPr>
        <w:tab/>
        <w:t>Structured data types</w:t>
      </w:r>
      <w:bookmarkEnd w:id="2994"/>
      <w:bookmarkEnd w:id="2995"/>
      <w:bookmarkEnd w:id="2996"/>
      <w:bookmarkEnd w:id="2997"/>
    </w:p>
    <w:p w14:paraId="3A057503" w14:textId="21ADDA98" w:rsidR="00F72222" w:rsidRDefault="00F72222" w:rsidP="00F72222">
      <w:pPr>
        <w:pStyle w:val="Heading5"/>
      </w:pPr>
      <w:bookmarkStart w:id="2998" w:name="_Toc97042674"/>
      <w:bookmarkStart w:id="2999" w:name="_Toc97045818"/>
      <w:bookmarkStart w:id="3000" w:name="_Toc97155563"/>
      <w:bookmarkStart w:id="3001" w:name="_Toc100767839"/>
      <w:r>
        <w:t>8.11.6.2.1</w:t>
      </w:r>
      <w:r>
        <w:tab/>
        <w:t>Introduction</w:t>
      </w:r>
      <w:bookmarkEnd w:id="2998"/>
      <w:bookmarkEnd w:id="2999"/>
      <w:bookmarkEnd w:id="3000"/>
      <w:bookmarkEnd w:id="3001"/>
    </w:p>
    <w:p w14:paraId="7E66C71B" w14:textId="77777777" w:rsidR="00F72222" w:rsidRDefault="00F72222" w:rsidP="00F72222">
      <w:r>
        <w:t>This clause defines the structures to be used in resource representations.</w:t>
      </w:r>
    </w:p>
    <w:p w14:paraId="47F160E7" w14:textId="3D836376" w:rsidR="00F72222" w:rsidRDefault="00F72222" w:rsidP="00F72222">
      <w:pPr>
        <w:pStyle w:val="Heading5"/>
      </w:pPr>
      <w:bookmarkStart w:id="3002" w:name="_Toc97042675"/>
      <w:bookmarkStart w:id="3003" w:name="_Toc97045819"/>
      <w:bookmarkStart w:id="3004" w:name="_Toc97155564"/>
      <w:bookmarkStart w:id="3005" w:name="_Toc100767840"/>
      <w:r>
        <w:lastRenderedPageBreak/>
        <w:t>8.11.6.2.2</w:t>
      </w:r>
      <w:r>
        <w:tab/>
        <w:t>Type: ACRUpdateData</w:t>
      </w:r>
      <w:bookmarkEnd w:id="3002"/>
      <w:bookmarkEnd w:id="3003"/>
      <w:bookmarkEnd w:id="3004"/>
      <w:bookmarkEnd w:id="3005"/>
    </w:p>
    <w:p w14:paraId="121F4EC5" w14:textId="0AFBDB79" w:rsidR="00F72222" w:rsidRDefault="00F72222" w:rsidP="00F72222">
      <w:pPr>
        <w:pStyle w:val="TH"/>
      </w:pPr>
      <w:r>
        <w:rPr>
          <w:noProof/>
        </w:rPr>
        <w:t>Table </w:t>
      </w:r>
      <w:r>
        <w:t xml:space="preserve">8.11.6.2.2-1: </w:t>
      </w:r>
      <w:r>
        <w:rPr>
          <w:noProof/>
        </w:rPr>
        <w:t xml:space="preserve">Definition of type </w:t>
      </w:r>
      <w:r>
        <w:t>ACRUpdateData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D8EAB"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70B51" w14:textId="77777777" w:rsidR="00F72222" w:rsidRDefault="00F72222"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EA1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6150DCC" w14:textId="77777777" w:rsidR="00F72222" w:rsidRDefault="00F72222" w:rsidP="00870C7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73FC17A" w14:textId="77777777" w:rsidR="00F72222" w:rsidRDefault="00F72222" w:rsidP="00870C73">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23EE25C3"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2B6569" w14:textId="77777777" w:rsidR="00F72222" w:rsidRDefault="00F72222" w:rsidP="00870C7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DE3021" w14:textId="77777777" w:rsidR="00F72222" w:rsidRDefault="00F72222" w:rsidP="00870C7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7E94AAA" w14:textId="1D7F78AA"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BE24315" w14:textId="77777777" w:rsidR="00F72222" w:rsidRDefault="00F72222" w:rsidP="00870C73">
            <w:pPr>
              <w:pStyle w:val="TAL"/>
              <w:rPr>
                <w:rFonts w:cs="Arial"/>
                <w:szCs w:val="18"/>
              </w:rPr>
            </w:pPr>
          </w:p>
        </w:tc>
      </w:tr>
      <w:tr w:rsidR="00F72222" w14:paraId="5F0A2541"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AC0B52" w14:textId="77777777" w:rsidR="00F72222" w:rsidRDefault="00F72222" w:rsidP="00870C73">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063B3417"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84A0E07"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08FAC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F8AAFFD" w14:textId="3E44CA41"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468E601D" w14:textId="77777777" w:rsidR="00F72222" w:rsidRDefault="00F72222" w:rsidP="00870C73">
            <w:pPr>
              <w:pStyle w:val="TAL"/>
              <w:rPr>
                <w:rFonts w:cs="Arial"/>
                <w:szCs w:val="18"/>
              </w:rPr>
            </w:pPr>
          </w:p>
        </w:tc>
      </w:tr>
      <w:tr w:rsidR="00F72222" w14:paraId="56106CB9"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41DF5" w14:textId="13F6EC3F" w:rsidR="00F72222" w:rsidRDefault="00F72222" w:rsidP="00870C73">
            <w:pPr>
              <w:pStyle w:val="TAL"/>
            </w:pPr>
            <w:r>
              <w:t>actResult</w:t>
            </w:r>
            <w:r w:rsidR="00B107AD">
              <w:t>Info</w:t>
            </w:r>
          </w:p>
        </w:tc>
        <w:tc>
          <w:tcPr>
            <w:tcW w:w="1417" w:type="dxa"/>
            <w:tcBorders>
              <w:top w:val="single" w:sz="4" w:space="0" w:color="auto"/>
              <w:left w:val="single" w:sz="4" w:space="0" w:color="auto"/>
              <w:bottom w:val="single" w:sz="4" w:space="0" w:color="auto"/>
              <w:right w:val="single" w:sz="4" w:space="0" w:color="auto"/>
            </w:tcBorders>
            <w:vAlign w:val="center"/>
          </w:tcPr>
          <w:p w14:paraId="073E16B3" w14:textId="349E0032" w:rsidR="00F72222" w:rsidRDefault="00F72222" w:rsidP="00870C73">
            <w:pPr>
              <w:pStyle w:val="TAL"/>
            </w:pPr>
            <w:r>
              <w:t>ACTResult</w:t>
            </w:r>
            <w:r w:rsidR="00B107AD">
              <w:t>Info</w:t>
            </w:r>
          </w:p>
        </w:tc>
        <w:tc>
          <w:tcPr>
            <w:tcW w:w="425" w:type="dxa"/>
            <w:tcBorders>
              <w:top w:val="single" w:sz="4" w:space="0" w:color="auto"/>
              <w:left w:val="single" w:sz="4" w:space="0" w:color="auto"/>
              <w:bottom w:val="single" w:sz="4" w:space="0" w:color="auto"/>
              <w:right w:val="single" w:sz="4" w:space="0" w:color="auto"/>
            </w:tcBorders>
            <w:vAlign w:val="center"/>
          </w:tcPr>
          <w:p w14:paraId="73F98A92"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45F00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00FF7CD"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tcBorders>
              <w:top w:val="single" w:sz="4" w:space="0" w:color="auto"/>
              <w:left w:val="single" w:sz="4" w:space="0" w:color="auto"/>
              <w:bottom w:val="single" w:sz="4" w:space="0" w:color="auto"/>
              <w:right w:val="single" w:sz="4" w:space="0" w:color="auto"/>
            </w:tcBorders>
            <w:vAlign w:val="center"/>
          </w:tcPr>
          <w:p w14:paraId="34FFD80E" w14:textId="77777777" w:rsidR="00F72222" w:rsidRDefault="00F72222" w:rsidP="00870C73">
            <w:pPr>
              <w:pStyle w:val="TAL"/>
              <w:rPr>
                <w:rFonts w:cs="Arial"/>
                <w:szCs w:val="18"/>
              </w:rPr>
            </w:pPr>
          </w:p>
        </w:tc>
      </w:tr>
      <w:tr w:rsidR="00F72222" w14:paraId="5F296DE2"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27D4AA"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46166755" w14:textId="77777777" w:rsidR="00F72222" w:rsidRDefault="00F72222" w:rsidP="00870C73">
            <w:pPr>
              <w:pStyle w:val="TAL"/>
            </w:pPr>
            <w:r>
              <w:t>array(string)</w:t>
            </w:r>
          </w:p>
        </w:tc>
        <w:tc>
          <w:tcPr>
            <w:tcW w:w="425" w:type="dxa"/>
            <w:tcBorders>
              <w:top w:val="single" w:sz="4" w:space="0" w:color="auto"/>
              <w:left w:val="single" w:sz="4" w:space="0" w:color="auto"/>
              <w:bottom w:val="single" w:sz="4" w:space="0" w:color="auto"/>
              <w:right w:val="single" w:sz="4" w:space="0" w:color="auto"/>
            </w:tcBorders>
            <w:vAlign w:val="center"/>
          </w:tcPr>
          <w:p w14:paraId="6486FF18"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9F5260B" w14:textId="77777777" w:rsidR="00F72222" w:rsidRDefault="00F72222" w:rsidP="00870C73">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tcBorders>
              <w:top w:val="single" w:sz="4" w:space="0" w:color="auto"/>
              <w:left w:val="single" w:sz="4" w:space="0" w:color="auto"/>
              <w:bottom w:val="single" w:sz="4" w:space="0" w:color="auto"/>
              <w:right w:val="single" w:sz="4" w:space="0" w:color="auto"/>
            </w:tcBorders>
            <w:vAlign w:val="center"/>
          </w:tcPr>
          <w:p w14:paraId="10B086A0" w14:textId="77777777" w:rsidR="00F72222" w:rsidRDefault="00F72222" w:rsidP="00870C73">
            <w:pPr>
              <w:pStyle w:val="TAL"/>
              <w:rPr>
                <w:rFonts w:cs="Arial"/>
                <w:szCs w:val="18"/>
              </w:rPr>
            </w:pPr>
          </w:p>
        </w:tc>
      </w:tr>
      <w:tr w:rsidR="00F72222" w14:paraId="54E9035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695510" w14:textId="77777777" w:rsidR="00F72222" w:rsidRDefault="00F72222" w:rsidP="00870C73">
            <w:pPr>
              <w:pStyle w:val="TAL"/>
            </w:pPr>
            <w:r>
              <w:t>e3NotificationUri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AF1181D" w14:textId="77777777" w:rsidR="00F72222" w:rsidRDefault="00F72222" w:rsidP="00870C7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E36C715"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6805375"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tcBorders>
              <w:top w:val="single" w:sz="4" w:space="0" w:color="auto"/>
              <w:left w:val="single" w:sz="4" w:space="0" w:color="auto"/>
              <w:bottom w:val="single" w:sz="4" w:space="0" w:color="auto"/>
              <w:right w:val="single" w:sz="4" w:space="0" w:color="auto"/>
            </w:tcBorders>
            <w:vAlign w:val="center"/>
          </w:tcPr>
          <w:p w14:paraId="3FF92ABA" w14:textId="77777777" w:rsidR="00F72222" w:rsidRDefault="00F72222" w:rsidP="00870C73">
            <w:pPr>
              <w:pStyle w:val="TAL"/>
              <w:rPr>
                <w:rFonts w:cs="Arial"/>
                <w:szCs w:val="18"/>
              </w:rPr>
            </w:pPr>
          </w:p>
        </w:tc>
      </w:tr>
      <w:tr w:rsidR="00B107AD" w14:paraId="30BCE3F1" w14:textId="77777777" w:rsidTr="004276C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481095CA" w:rsidR="00F72222" w:rsidRDefault="00F72222" w:rsidP="00F72222">
      <w:pPr>
        <w:pStyle w:val="Heading5"/>
      </w:pPr>
      <w:bookmarkStart w:id="3006" w:name="_Toc97042676"/>
      <w:bookmarkStart w:id="3007" w:name="_Toc97045820"/>
      <w:bookmarkStart w:id="3008" w:name="_Toc97155565"/>
      <w:bookmarkStart w:id="3009" w:name="_Toc100767841"/>
      <w:r>
        <w:t>8.11.6.2.3</w:t>
      </w:r>
      <w:r>
        <w:tab/>
        <w:t>Type: ACRDataStatus</w:t>
      </w:r>
      <w:bookmarkEnd w:id="3006"/>
      <w:bookmarkEnd w:id="3007"/>
      <w:bookmarkEnd w:id="3008"/>
      <w:bookmarkEnd w:id="3009"/>
    </w:p>
    <w:p w14:paraId="04486226" w14:textId="545F8C99" w:rsidR="00F72222" w:rsidRDefault="00F72222" w:rsidP="00F72222">
      <w:pPr>
        <w:pStyle w:val="TH"/>
      </w:pPr>
      <w:r>
        <w:rPr>
          <w:noProof/>
        </w:rPr>
        <w:t>Table </w:t>
      </w:r>
      <w:r>
        <w:t xml:space="preserve">8.11.6.2.3-1: </w:t>
      </w:r>
      <w:r>
        <w:rPr>
          <w:noProof/>
        </w:rPr>
        <w:t xml:space="preserve">Definition of type </w:t>
      </w:r>
      <w:r>
        <w:t>ACRDataStatus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9FB88"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3854C" w14:textId="77777777" w:rsidR="00F72222" w:rsidRDefault="00F72222" w:rsidP="00870C7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D75E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9FCDDE" w14:textId="77777777" w:rsidR="00F72222" w:rsidRDefault="00F72222" w:rsidP="00870C7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74A8C97" w14:textId="77777777" w:rsidR="00F72222" w:rsidRPr="0057170E" w:rsidRDefault="00F72222" w:rsidP="00870C73">
            <w:pPr>
              <w:pStyle w:val="TAL"/>
            </w:pPr>
            <w:r>
              <w:t>e3SubscsStatus</w:t>
            </w:r>
          </w:p>
        </w:tc>
        <w:tc>
          <w:tcPr>
            <w:tcW w:w="1417" w:type="dxa"/>
            <w:tcBorders>
              <w:top w:val="single" w:sz="4" w:space="0" w:color="auto"/>
              <w:left w:val="single" w:sz="4" w:space="0" w:color="auto"/>
              <w:bottom w:val="single" w:sz="4" w:space="0" w:color="auto"/>
              <w:right w:val="single" w:sz="4" w:space="0" w:color="auto"/>
            </w:tcBorders>
            <w:vAlign w:val="center"/>
          </w:tcPr>
          <w:p w14:paraId="62005D23" w14:textId="77777777" w:rsidR="00F72222" w:rsidRDefault="00F72222" w:rsidP="00870C73">
            <w:pPr>
              <w:pStyle w:val="TAL"/>
            </w:pPr>
            <w:r>
              <w:t>E3SubscsStatus</w:t>
            </w:r>
          </w:p>
        </w:tc>
        <w:tc>
          <w:tcPr>
            <w:tcW w:w="426" w:type="dxa"/>
            <w:tcBorders>
              <w:top w:val="single" w:sz="4" w:space="0" w:color="auto"/>
              <w:left w:val="single" w:sz="4" w:space="0" w:color="auto"/>
              <w:bottom w:val="single" w:sz="4" w:space="0" w:color="auto"/>
              <w:right w:val="single" w:sz="4" w:space="0" w:color="auto"/>
            </w:tcBorders>
            <w:vAlign w:val="center"/>
          </w:tcPr>
          <w:p w14:paraId="4301F137" w14:textId="2FA26BA9" w:rsidR="00F72222" w:rsidRDefault="00B107AD" w:rsidP="00870C7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C8F9B3B" w14:textId="77777777" w:rsidR="00F72222" w:rsidRDefault="00F72222" w:rsidP="00870C73">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EC50DC0" w14:textId="77777777" w:rsidR="00F72222" w:rsidRDefault="00F72222" w:rsidP="00870C73">
            <w:pPr>
              <w:pStyle w:val="TAL"/>
              <w:rPr>
                <w:rFonts w:cs="Arial"/>
                <w:szCs w:val="18"/>
              </w:rPr>
            </w:pPr>
          </w:p>
        </w:tc>
      </w:tr>
      <w:tr w:rsidR="00F72222" w14:paraId="3E5F7990"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FC18CC8"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7F42B948" w14:textId="77777777" w:rsidR="00F72222" w:rsidRDefault="00F72222" w:rsidP="00870C73">
            <w:pPr>
              <w:pStyle w:val="TAL"/>
            </w:pPr>
            <w:r>
              <w:t>array(string)</w:t>
            </w:r>
          </w:p>
        </w:tc>
        <w:tc>
          <w:tcPr>
            <w:tcW w:w="426" w:type="dxa"/>
            <w:tcBorders>
              <w:top w:val="single" w:sz="4" w:space="0" w:color="auto"/>
              <w:left w:val="single" w:sz="4" w:space="0" w:color="auto"/>
              <w:bottom w:val="single" w:sz="4" w:space="0" w:color="auto"/>
              <w:right w:val="single" w:sz="4" w:space="0" w:color="auto"/>
            </w:tcBorders>
            <w:vAlign w:val="center"/>
          </w:tcPr>
          <w:p w14:paraId="3DCAFD30"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F5FE1FF" w14:textId="77777777" w:rsidR="00F72222" w:rsidRDefault="00F72222" w:rsidP="00870C73">
            <w:pPr>
              <w:pStyle w:val="TAC"/>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tcBorders>
              <w:top w:val="single" w:sz="4" w:space="0" w:color="auto"/>
              <w:left w:val="single" w:sz="4" w:space="0" w:color="auto"/>
              <w:bottom w:val="single" w:sz="4" w:space="0" w:color="auto"/>
              <w:right w:val="single" w:sz="4" w:space="0" w:color="auto"/>
            </w:tcBorders>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6C77D6F0" w:rsidR="00B107AD" w:rsidRDefault="00B107AD" w:rsidP="00B107AD">
      <w:pPr>
        <w:pStyle w:val="Heading5"/>
      </w:pPr>
      <w:bookmarkStart w:id="3010" w:name="_Toc100767842"/>
      <w:r>
        <w:lastRenderedPageBreak/>
        <w:t>8.11.6.2.4</w:t>
      </w:r>
      <w:r>
        <w:tab/>
        <w:t>Type: ACTResultInfo</w:t>
      </w:r>
      <w:bookmarkEnd w:id="3010"/>
    </w:p>
    <w:p w14:paraId="2C910CBB" w14:textId="0AB9F773" w:rsidR="00B107AD" w:rsidRDefault="00B107AD" w:rsidP="00B107AD">
      <w:pPr>
        <w:pStyle w:val="TH"/>
      </w:pPr>
      <w:r>
        <w:rPr>
          <w:noProof/>
        </w:rPr>
        <w:t>Table </w:t>
      </w:r>
      <w:r>
        <w:t xml:space="preserve">8.11.6.2.4-1: </w:t>
      </w:r>
      <w:r>
        <w:rPr>
          <w:noProof/>
        </w:rPr>
        <w:t xml:space="preserve">Definition of type </w:t>
      </w:r>
      <w:r>
        <w:t>ACTResultInfo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4276C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21B7A" w14:textId="77777777" w:rsidR="00B107AD" w:rsidRDefault="00B107AD" w:rsidP="004276CC">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50458" w14:textId="77777777" w:rsidR="00B107AD" w:rsidRDefault="00B107AD" w:rsidP="004276C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846276" w14:textId="77777777" w:rsidR="00B107AD" w:rsidRDefault="00B107AD" w:rsidP="004276C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5C20F13" w14:textId="77777777" w:rsidR="00B107AD" w:rsidRDefault="00B107AD" w:rsidP="004276CC">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4276CC">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4FECBE" w14:textId="77777777" w:rsidR="00B107AD" w:rsidRPr="0057170E" w:rsidRDefault="00B107AD" w:rsidP="004276CC">
            <w:pPr>
              <w:pStyle w:val="TAL"/>
            </w:pPr>
            <w:r>
              <w:t>actResult</w:t>
            </w:r>
          </w:p>
        </w:tc>
        <w:tc>
          <w:tcPr>
            <w:tcW w:w="1417" w:type="dxa"/>
            <w:tcBorders>
              <w:top w:val="single" w:sz="4" w:space="0" w:color="auto"/>
              <w:left w:val="single" w:sz="4" w:space="0" w:color="auto"/>
              <w:bottom w:val="single" w:sz="4" w:space="0" w:color="auto"/>
              <w:right w:val="single" w:sz="4" w:space="0" w:color="auto"/>
            </w:tcBorders>
            <w:vAlign w:val="center"/>
          </w:tcPr>
          <w:p w14:paraId="1539D2D9" w14:textId="77777777" w:rsidR="00B107AD" w:rsidRDefault="00B107AD" w:rsidP="004276CC">
            <w:pPr>
              <w:pStyle w:val="TAL"/>
            </w:pPr>
            <w:r>
              <w:t>ACTResult</w:t>
            </w:r>
          </w:p>
        </w:tc>
        <w:tc>
          <w:tcPr>
            <w:tcW w:w="426" w:type="dxa"/>
            <w:tcBorders>
              <w:top w:val="single" w:sz="4" w:space="0" w:color="auto"/>
              <w:left w:val="single" w:sz="4" w:space="0" w:color="auto"/>
              <w:bottom w:val="single" w:sz="4" w:space="0" w:color="auto"/>
              <w:right w:val="single" w:sz="4" w:space="0" w:color="auto"/>
            </w:tcBorders>
            <w:vAlign w:val="center"/>
          </w:tcPr>
          <w:p w14:paraId="665A8D8C" w14:textId="77777777" w:rsidR="00B107AD" w:rsidRDefault="00B107AD" w:rsidP="004276CC">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51D57" w14:textId="77777777" w:rsidR="00B107AD" w:rsidRDefault="00B107AD" w:rsidP="004276CC">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2ED20610" w14:textId="77777777" w:rsidR="00B107AD" w:rsidRDefault="00B107AD" w:rsidP="004276CC">
            <w:pPr>
              <w:pStyle w:val="TAL"/>
              <w:rPr>
                <w:rFonts w:cs="Arial"/>
                <w:szCs w:val="18"/>
              </w:rPr>
            </w:pPr>
          </w:p>
        </w:tc>
      </w:tr>
      <w:tr w:rsidR="00B107AD" w14:paraId="7B0C7644" w14:textId="77777777" w:rsidTr="004276CC">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B423529" w14:textId="77777777" w:rsidR="00B107AD" w:rsidRDefault="00B107AD" w:rsidP="004276CC">
            <w:pPr>
              <w:pStyle w:val="TAL"/>
            </w:pPr>
            <w:r>
              <w:t>actFailureCause</w:t>
            </w:r>
          </w:p>
        </w:tc>
        <w:tc>
          <w:tcPr>
            <w:tcW w:w="1417" w:type="dxa"/>
            <w:tcBorders>
              <w:top w:val="single" w:sz="4" w:space="0" w:color="auto"/>
              <w:left w:val="single" w:sz="4" w:space="0" w:color="auto"/>
              <w:bottom w:val="single" w:sz="4" w:space="0" w:color="auto"/>
              <w:right w:val="single" w:sz="4" w:space="0" w:color="auto"/>
            </w:tcBorders>
            <w:vAlign w:val="center"/>
          </w:tcPr>
          <w:p w14:paraId="35FE5C48" w14:textId="77777777" w:rsidR="00B107AD" w:rsidRDefault="00B107AD" w:rsidP="004276CC">
            <w:pPr>
              <w:pStyle w:val="TAL"/>
            </w:pPr>
            <w:r>
              <w:t>ACTFailureCause</w:t>
            </w:r>
          </w:p>
        </w:tc>
        <w:tc>
          <w:tcPr>
            <w:tcW w:w="426" w:type="dxa"/>
            <w:tcBorders>
              <w:top w:val="single" w:sz="4" w:space="0" w:color="auto"/>
              <w:left w:val="single" w:sz="4" w:space="0" w:color="auto"/>
              <w:bottom w:val="single" w:sz="4" w:space="0" w:color="auto"/>
              <w:right w:val="single" w:sz="4" w:space="0" w:color="auto"/>
            </w:tcBorders>
            <w:vAlign w:val="center"/>
          </w:tcPr>
          <w:p w14:paraId="7A270FB1" w14:textId="77777777" w:rsidR="00B107AD" w:rsidRDefault="00B107AD" w:rsidP="004276CC">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791FBD3" w14:textId="77777777" w:rsidR="00B107AD" w:rsidRDefault="00B107AD" w:rsidP="004276CC">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tcBorders>
              <w:top w:val="single" w:sz="4" w:space="0" w:color="auto"/>
              <w:left w:val="single" w:sz="4" w:space="0" w:color="auto"/>
              <w:bottom w:val="single" w:sz="4" w:space="0" w:color="auto"/>
              <w:right w:val="single" w:sz="4" w:space="0" w:color="auto"/>
            </w:tcBorders>
            <w:vAlign w:val="center"/>
          </w:tcPr>
          <w:p w14:paraId="26969CDC" w14:textId="77777777" w:rsidR="00B107AD" w:rsidRDefault="00B107AD" w:rsidP="004276CC">
            <w:pPr>
              <w:pStyle w:val="TAL"/>
              <w:rPr>
                <w:rFonts w:cs="Arial"/>
                <w:szCs w:val="18"/>
              </w:rPr>
            </w:pPr>
          </w:p>
        </w:tc>
      </w:tr>
      <w:tr w:rsidR="00B107AD" w14:paraId="29AA711F" w14:textId="77777777" w:rsidTr="004276CC">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8220072" w14:textId="77777777" w:rsidR="00B107AD" w:rsidRDefault="00B107AD" w:rsidP="004276CC">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3B77E510" w14:textId="77777777" w:rsidR="00B107AD" w:rsidRDefault="00B107AD" w:rsidP="004276CC">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019B73E1" w14:textId="77777777" w:rsidR="00B107AD" w:rsidRDefault="00B107AD" w:rsidP="004276CC">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B922C7" w14:textId="77777777" w:rsidR="00B107AD" w:rsidRDefault="00B107AD" w:rsidP="004276CC">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78144C" w14:textId="77777777" w:rsidR="00B107AD" w:rsidRDefault="00B107AD" w:rsidP="004276CC">
            <w:pPr>
              <w:pStyle w:val="TAL"/>
              <w:rPr>
                <w:rFonts w:cs="Arial"/>
                <w:szCs w:val="18"/>
              </w:rPr>
            </w:pPr>
            <w:r>
              <w:t>Contains the identifier of the concerned UE.</w:t>
            </w:r>
          </w:p>
        </w:tc>
        <w:tc>
          <w:tcPr>
            <w:tcW w:w="1449" w:type="dxa"/>
            <w:tcBorders>
              <w:top w:val="single" w:sz="4" w:space="0" w:color="auto"/>
              <w:left w:val="single" w:sz="4" w:space="0" w:color="auto"/>
              <w:bottom w:val="single" w:sz="4" w:space="0" w:color="auto"/>
              <w:right w:val="single" w:sz="4" w:space="0" w:color="auto"/>
            </w:tcBorders>
            <w:vAlign w:val="center"/>
          </w:tcPr>
          <w:p w14:paraId="09AF6B0C" w14:textId="77777777" w:rsidR="00B107AD" w:rsidRDefault="00B107AD" w:rsidP="004276CC">
            <w:pPr>
              <w:pStyle w:val="TAL"/>
              <w:rPr>
                <w:rFonts w:cs="Arial"/>
                <w:szCs w:val="18"/>
              </w:rPr>
            </w:pPr>
          </w:p>
        </w:tc>
      </w:tr>
      <w:tr w:rsidR="00B107AD" w14:paraId="141ED033" w14:textId="77777777" w:rsidTr="004276CC">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AC269DD" w14:textId="77777777" w:rsidR="00B107AD" w:rsidRDefault="00B107AD" w:rsidP="004276CC">
            <w:pPr>
              <w:pStyle w:val="TAL"/>
            </w:pPr>
            <w:r>
              <w: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F63EE38" w14:textId="77777777" w:rsidR="00B107AD" w:rsidRDefault="00B107AD" w:rsidP="004276CC">
            <w:pPr>
              <w:pStyle w:val="TAL"/>
            </w:pPr>
            <w:r>
              <w:rPr>
                <w:lang w:eastAsia="zh-CN"/>
              </w:rPr>
              <w:t>EndPoint</w:t>
            </w:r>
          </w:p>
        </w:tc>
        <w:tc>
          <w:tcPr>
            <w:tcW w:w="426" w:type="dxa"/>
            <w:tcBorders>
              <w:top w:val="single" w:sz="4" w:space="0" w:color="auto"/>
              <w:left w:val="single" w:sz="4" w:space="0" w:color="auto"/>
              <w:bottom w:val="single" w:sz="4" w:space="0" w:color="auto"/>
              <w:right w:val="single" w:sz="4" w:space="0" w:color="auto"/>
            </w:tcBorders>
            <w:vAlign w:val="center"/>
          </w:tcPr>
          <w:p w14:paraId="17B6B742" w14:textId="77777777" w:rsidR="00B107AD" w:rsidRDefault="00B107AD" w:rsidP="004276CC">
            <w:pPr>
              <w:pStyle w:val="TAC"/>
            </w:pPr>
            <w:r>
              <w:rPr>
                <w:lang w:eastAsia="ja-JP"/>
              </w:rPr>
              <w:t>M</w:t>
            </w:r>
          </w:p>
        </w:tc>
        <w:tc>
          <w:tcPr>
            <w:tcW w:w="1134" w:type="dxa"/>
            <w:tcBorders>
              <w:top w:val="single" w:sz="4" w:space="0" w:color="auto"/>
              <w:left w:val="single" w:sz="4" w:space="0" w:color="auto"/>
              <w:bottom w:val="single" w:sz="4" w:space="0" w:color="auto"/>
              <w:right w:val="single" w:sz="4" w:space="0" w:color="auto"/>
            </w:tcBorders>
            <w:vAlign w:val="center"/>
          </w:tcPr>
          <w:p w14:paraId="57A11B71" w14:textId="77777777" w:rsidR="00B107AD" w:rsidRDefault="00B107AD" w:rsidP="004276CC">
            <w:pPr>
              <w:pStyle w:val="TAC"/>
            </w:pPr>
            <w:r w:rsidRPr="001E0D95">
              <w:t>1</w:t>
            </w:r>
          </w:p>
        </w:tc>
        <w:tc>
          <w:tcPr>
            <w:tcW w:w="3685" w:type="dxa"/>
            <w:tcBorders>
              <w:top w:val="single" w:sz="4" w:space="0" w:color="auto"/>
              <w:left w:val="single" w:sz="4" w:space="0" w:color="auto"/>
              <w:bottom w:val="single" w:sz="4" w:space="0" w:color="auto"/>
              <w:right w:val="single" w:sz="4" w:space="0" w:color="auto"/>
            </w:tcBorders>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4A235FC4" w:rsidR="00F72222" w:rsidRDefault="00F72222" w:rsidP="00F72222">
      <w:pPr>
        <w:pStyle w:val="Heading4"/>
        <w:rPr>
          <w:lang w:val="en-US"/>
        </w:rPr>
      </w:pPr>
      <w:bookmarkStart w:id="3011" w:name="_Toc97042677"/>
      <w:bookmarkStart w:id="3012" w:name="_Toc97045821"/>
      <w:bookmarkStart w:id="3013" w:name="_Toc97155566"/>
      <w:bookmarkStart w:id="3014" w:name="_Toc100767843"/>
      <w:r>
        <w:t>8.11</w:t>
      </w:r>
      <w:r>
        <w:rPr>
          <w:lang w:val="en-US"/>
        </w:rPr>
        <w:t>.6.3</w:t>
      </w:r>
      <w:r>
        <w:rPr>
          <w:lang w:val="en-US"/>
        </w:rPr>
        <w:tab/>
        <w:t>Simple data types and enumerations</w:t>
      </w:r>
      <w:bookmarkEnd w:id="3011"/>
      <w:bookmarkEnd w:id="3012"/>
      <w:bookmarkEnd w:id="3013"/>
      <w:bookmarkEnd w:id="3014"/>
    </w:p>
    <w:p w14:paraId="59301A56" w14:textId="0D8862D5" w:rsidR="00F72222" w:rsidRDefault="00F72222" w:rsidP="00F72222">
      <w:pPr>
        <w:pStyle w:val="Heading5"/>
      </w:pPr>
      <w:bookmarkStart w:id="3015" w:name="_Toc97042678"/>
      <w:bookmarkStart w:id="3016" w:name="_Toc97045822"/>
      <w:bookmarkStart w:id="3017" w:name="_Toc97155567"/>
      <w:bookmarkStart w:id="3018" w:name="_Toc100767844"/>
      <w:r>
        <w:t>8.11.6.3.1</w:t>
      </w:r>
      <w:r>
        <w:tab/>
        <w:t>Introduction</w:t>
      </w:r>
      <w:bookmarkEnd w:id="3015"/>
      <w:bookmarkEnd w:id="3016"/>
      <w:bookmarkEnd w:id="3017"/>
      <w:bookmarkEnd w:id="3018"/>
    </w:p>
    <w:p w14:paraId="256F3F7E" w14:textId="77777777" w:rsidR="00F72222" w:rsidRDefault="00F72222" w:rsidP="00F72222">
      <w:r>
        <w:t>This clause defines simple data types and enumerations that can be referenced from data structures defined in the previous clauses.</w:t>
      </w:r>
    </w:p>
    <w:p w14:paraId="37E38DFB" w14:textId="5D95B69D" w:rsidR="00F72222" w:rsidRDefault="00F72222" w:rsidP="00F72222">
      <w:pPr>
        <w:pStyle w:val="Heading5"/>
      </w:pPr>
      <w:bookmarkStart w:id="3019" w:name="_Toc97042679"/>
      <w:bookmarkStart w:id="3020" w:name="_Toc97045823"/>
      <w:bookmarkStart w:id="3021" w:name="_Toc97155568"/>
      <w:bookmarkStart w:id="3022" w:name="_Toc100767845"/>
      <w:r>
        <w:t>8.11.6.3.2</w:t>
      </w:r>
      <w:r>
        <w:tab/>
        <w:t>Simple data types</w:t>
      </w:r>
      <w:bookmarkEnd w:id="3019"/>
      <w:bookmarkEnd w:id="3020"/>
      <w:bookmarkEnd w:id="3021"/>
      <w:bookmarkEnd w:id="3022"/>
    </w:p>
    <w:p w14:paraId="2FCA9B6B" w14:textId="179A69E4" w:rsidR="00F72222" w:rsidRDefault="00F72222" w:rsidP="00F72222">
      <w:r>
        <w:t>The simple data types defined in table 8.</w:t>
      </w:r>
      <w:r w:rsidR="006006B0">
        <w:t>11</w:t>
      </w:r>
      <w:r>
        <w:t>.6.3.2-1 shall be supported.</w:t>
      </w:r>
    </w:p>
    <w:p w14:paraId="0AB92B6B" w14:textId="741EB7E5" w:rsidR="00F72222" w:rsidRDefault="00F72222" w:rsidP="00F72222">
      <w:pPr>
        <w:pStyle w:val="TH"/>
      </w:pPr>
      <w:r>
        <w:t>Table 8.11.6.3.2-1: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72222" w14:paraId="77BFF81D" w14:textId="77777777" w:rsidTr="00870C7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6991333" w14:textId="77777777" w:rsidR="00F72222" w:rsidRDefault="00F72222" w:rsidP="00870C7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870C7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E7024" w14:textId="77777777" w:rsidR="00F72222" w:rsidRDefault="00F72222" w:rsidP="00870C7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B40D571" w14:textId="77777777" w:rsidR="00F72222" w:rsidRDefault="00F72222" w:rsidP="00870C73">
            <w:pPr>
              <w:pStyle w:val="TAL"/>
            </w:pPr>
          </w:p>
        </w:tc>
        <w:tc>
          <w:tcPr>
            <w:tcW w:w="2051" w:type="pct"/>
            <w:tcBorders>
              <w:top w:val="single" w:sz="4" w:space="0" w:color="auto"/>
              <w:left w:val="nil"/>
              <w:bottom w:val="single" w:sz="8" w:space="0" w:color="auto"/>
              <w:right w:val="single" w:sz="8" w:space="0" w:color="auto"/>
            </w:tcBorders>
            <w:vAlign w:val="center"/>
          </w:tcPr>
          <w:p w14:paraId="11492B04" w14:textId="77777777" w:rsidR="00F72222" w:rsidRDefault="00F72222" w:rsidP="00870C73">
            <w:pPr>
              <w:pStyle w:val="TAL"/>
            </w:pPr>
          </w:p>
        </w:tc>
        <w:tc>
          <w:tcPr>
            <w:tcW w:w="1265" w:type="pct"/>
            <w:tcBorders>
              <w:top w:val="single" w:sz="4" w:space="0" w:color="auto"/>
              <w:left w:val="nil"/>
              <w:bottom w:val="single" w:sz="8" w:space="0" w:color="auto"/>
              <w:right w:val="single" w:sz="8" w:space="0" w:color="auto"/>
            </w:tcBorders>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587B71D4" w:rsidR="00F72222" w:rsidRDefault="00F72222" w:rsidP="00F72222">
      <w:pPr>
        <w:pStyle w:val="Heading5"/>
      </w:pPr>
      <w:bookmarkStart w:id="3023" w:name="_Toc94194912"/>
      <w:bookmarkStart w:id="3024" w:name="_Toc97042680"/>
      <w:bookmarkStart w:id="3025" w:name="_Toc97045824"/>
      <w:bookmarkStart w:id="3026" w:name="_Toc97155569"/>
      <w:bookmarkStart w:id="3027" w:name="_Toc100767846"/>
      <w:r>
        <w:t>8.11.6.3.3</w:t>
      </w:r>
      <w:r>
        <w:tab/>
        <w:t xml:space="preserve">Enumeration: </w:t>
      </w:r>
      <w:bookmarkEnd w:id="3023"/>
      <w:r>
        <w:t>ACTResult</w:t>
      </w:r>
      <w:bookmarkEnd w:id="3024"/>
      <w:bookmarkEnd w:id="3025"/>
      <w:bookmarkEnd w:id="3026"/>
      <w:bookmarkEnd w:id="3027"/>
    </w:p>
    <w:p w14:paraId="33D118AE" w14:textId="62677257" w:rsidR="00F72222" w:rsidRDefault="00F72222" w:rsidP="00F72222">
      <w:r>
        <w:t>The enumeration ACTResult represents the result of ACT. It shall comply with the provisions defined in table 8.11.6.3.3-1.</w:t>
      </w:r>
    </w:p>
    <w:p w14:paraId="77ACA1D3" w14:textId="389793BD" w:rsidR="00F72222" w:rsidRDefault="00F72222" w:rsidP="00F72222">
      <w:pPr>
        <w:pStyle w:val="TH"/>
      </w:pPr>
      <w:r>
        <w:t>Table 8.11.6.3.3-1: Enumeration ACTResult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7C118655" w14:textId="77777777" w:rsidTr="00870C73">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028" w:name="_Toc510696642"/>
            <w:bookmarkStart w:id="3029" w:name="_Toc35971437"/>
            <w:bookmarkStart w:id="303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870C73">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870C73">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0980216" w:rsidR="00F72222" w:rsidRDefault="00F72222" w:rsidP="00F72222">
      <w:pPr>
        <w:pStyle w:val="Heading5"/>
      </w:pPr>
      <w:bookmarkStart w:id="3031" w:name="_Toc97042681"/>
      <w:bookmarkStart w:id="3032" w:name="_Toc97045825"/>
      <w:bookmarkStart w:id="3033" w:name="_Toc97155570"/>
      <w:bookmarkStart w:id="3034" w:name="_Toc100767847"/>
      <w:bookmarkEnd w:id="3028"/>
      <w:bookmarkEnd w:id="3029"/>
      <w:bookmarkEnd w:id="3030"/>
      <w:r>
        <w:t>8.11.6.3.4</w:t>
      </w:r>
      <w:r>
        <w:tab/>
        <w:t>Enumeration: E3SubscsStatus</w:t>
      </w:r>
      <w:bookmarkEnd w:id="3031"/>
      <w:bookmarkEnd w:id="3032"/>
      <w:bookmarkEnd w:id="3033"/>
      <w:bookmarkEnd w:id="3034"/>
    </w:p>
    <w:p w14:paraId="6FF899A5" w14:textId="4F5C752D" w:rsidR="00F72222" w:rsidRDefault="00F72222" w:rsidP="00F72222">
      <w:r>
        <w:t>The enumeration E3SubscsStatus represents the status of the initialization of EDGE-3 subscriptions. It shall comply with the provisions defined in table 8.11.6.3.4-1.</w:t>
      </w:r>
    </w:p>
    <w:p w14:paraId="2F2B2FD3" w14:textId="543004C9" w:rsidR="00F72222" w:rsidRDefault="00F72222" w:rsidP="00F72222">
      <w:pPr>
        <w:pStyle w:val="TH"/>
      </w:pPr>
      <w:r>
        <w:t>Table 8.11.6.3.4-1: Enumeration E3SubscsStatus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2F5476DE" w14:textId="77777777" w:rsidTr="00870C73">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870C73">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870C73">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5CAE64AE" w:rsidR="00E4640F" w:rsidRDefault="00E4640F" w:rsidP="00E4640F">
      <w:pPr>
        <w:pStyle w:val="Heading5"/>
      </w:pPr>
      <w:bookmarkStart w:id="3035" w:name="_Toc100767848"/>
      <w:r>
        <w:lastRenderedPageBreak/>
        <w:t>8.11.6.3.5</w:t>
      </w:r>
      <w:r>
        <w:tab/>
        <w:t>Enumeration: ACTFailureCause</w:t>
      </w:r>
      <w:bookmarkEnd w:id="3035"/>
    </w:p>
    <w:p w14:paraId="06472CEC" w14:textId="1D423D7E" w:rsidR="00E4640F" w:rsidRDefault="00E4640F" w:rsidP="00E4640F">
      <w:r>
        <w:t>The enumeration ACTFailureCause represents the cause of ACT failure. It shall comply with the provisions defined in table 8.11.6.3.5-1.</w:t>
      </w:r>
    </w:p>
    <w:p w14:paraId="73931BF8" w14:textId="6B90CA51" w:rsidR="00E4640F" w:rsidRDefault="00E4640F" w:rsidP="00E4640F">
      <w:pPr>
        <w:pStyle w:val="TH"/>
      </w:pPr>
      <w:r>
        <w:t>Table 8.11.6.3.5-1: Enumeration ACTFailureCause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E4640F" w14:paraId="74052A83" w14:textId="77777777" w:rsidTr="004276CC">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4276CC">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4276CC">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549782A" w:rsidR="00F72222" w:rsidRDefault="00F72222" w:rsidP="00F72222">
      <w:pPr>
        <w:pStyle w:val="Heading4"/>
        <w:rPr>
          <w:lang w:val="en-US"/>
        </w:rPr>
      </w:pPr>
      <w:bookmarkStart w:id="3036" w:name="_Toc97042682"/>
      <w:bookmarkStart w:id="3037" w:name="_Toc97045826"/>
      <w:bookmarkStart w:id="3038" w:name="_Toc97155571"/>
      <w:bookmarkStart w:id="3039" w:name="_Toc100767849"/>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36"/>
      <w:bookmarkEnd w:id="3037"/>
      <w:bookmarkEnd w:id="3038"/>
      <w:bookmarkEnd w:id="303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4DD20DD9" w:rsidR="00F72222" w:rsidRDefault="00F72222" w:rsidP="00F72222">
      <w:pPr>
        <w:pStyle w:val="Heading4"/>
      </w:pPr>
      <w:bookmarkStart w:id="3040" w:name="_Toc97042683"/>
      <w:bookmarkStart w:id="3041" w:name="_Toc97045827"/>
      <w:bookmarkStart w:id="3042" w:name="_Toc97155572"/>
      <w:bookmarkStart w:id="3043" w:name="_Toc100767850"/>
      <w:r>
        <w:t>8.11.6.5</w:t>
      </w:r>
      <w:r>
        <w:tab/>
        <w:t>Binary data</w:t>
      </w:r>
      <w:bookmarkEnd w:id="3040"/>
      <w:bookmarkEnd w:id="3041"/>
      <w:bookmarkEnd w:id="3042"/>
      <w:bookmarkEnd w:id="3043"/>
    </w:p>
    <w:p w14:paraId="3F8A5C72" w14:textId="0F13D82B" w:rsidR="00F72222" w:rsidRDefault="00F72222" w:rsidP="00F72222">
      <w:pPr>
        <w:pStyle w:val="Heading5"/>
      </w:pPr>
      <w:bookmarkStart w:id="3044" w:name="_Toc97042684"/>
      <w:bookmarkStart w:id="3045" w:name="_Toc97045828"/>
      <w:bookmarkStart w:id="3046" w:name="_Toc97155573"/>
      <w:bookmarkStart w:id="3047" w:name="_Toc100767851"/>
      <w:r>
        <w:t>8.11.6.5.1</w:t>
      </w:r>
      <w:r>
        <w:tab/>
        <w:t>Binary Data Types</w:t>
      </w:r>
      <w:bookmarkEnd w:id="3044"/>
      <w:bookmarkEnd w:id="3045"/>
      <w:bookmarkEnd w:id="3046"/>
      <w:bookmarkEnd w:id="3047"/>
    </w:p>
    <w:p w14:paraId="3A0944A0" w14:textId="31E82B69" w:rsidR="00F72222" w:rsidRDefault="00F72222" w:rsidP="00F72222">
      <w:pPr>
        <w:pStyle w:val="TH"/>
      </w:pPr>
      <w:r>
        <w:t>Table 8.11.6.5.1-1: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109A8558" w14:textId="77777777" w:rsidR="00F72222" w:rsidRDefault="00F72222" w:rsidP="00870C73">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FA44EF" w14:textId="77777777" w:rsidR="00F72222" w:rsidRDefault="00F72222" w:rsidP="00870C73">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6332EA3" w14:textId="77777777" w:rsidR="00F72222" w:rsidRDefault="00F72222" w:rsidP="00870C73">
            <w:pPr>
              <w:pStyle w:val="TAH"/>
            </w:pPr>
            <w:r>
              <w:t>Content type</w:t>
            </w:r>
          </w:p>
        </w:tc>
      </w:tr>
      <w:tr w:rsidR="00F72222" w14:paraId="2DEDE983"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943E70" w14:textId="77777777" w:rsidR="00F72222" w:rsidRDefault="00F72222" w:rsidP="00870C73">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32C12F2" w14:textId="77777777" w:rsidR="00F72222" w:rsidRDefault="00F72222" w:rsidP="00870C73">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6DB0E2EC" w:rsidR="00D732EB" w:rsidRDefault="00D732EB" w:rsidP="00D732EB">
      <w:pPr>
        <w:pStyle w:val="Heading3"/>
      </w:pPr>
      <w:bookmarkStart w:id="3048" w:name="_Toc97042685"/>
      <w:bookmarkStart w:id="3049" w:name="_Toc97045829"/>
      <w:bookmarkStart w:id="3050" w:name="_Toc97155574"/>
      <w:bookmarkStart w:id="3051" w:name="_Toc100767852"/>
      <w:r>
        <w:t>8.11.7</w:t>
      </w:r>
      <w:r>
        <w:tab/>
        <w:t>Error Handling</w:t>
      </w:r>
      <w:bookmarkEnd w:id="3048"/>
      <w:bookmarkEnd w:id="3049"/>
      <w:bookmarkEnd w:id="3050"/>
      <w:bookmarkEnd w:id="3051"/>
    </w:p>
    <w:p w14:paraId="1B092F49" w14:textId="28BB88D6" w:rsidR="00D732EB" w:rsidRDefault="00D732EB" w:rsidP="00D732EB">
      <w:pPr>
        <w:pStyle w:val="Heading4"/>
      </w:pPr>
      <w:bookmarkStart w:id="3052" w:name="_Toc97042686"/>
      <w:bookmarkStart w:id="3053" w:name="_Toc97045830"/>
      <w:bookmarkStart w:id="3054" w:name="_Toc97155575"/>
      <w:bookmarkStart w:id="3055" w:name="_Toc100767853"/>
      <w:r>
        <w:t>8.11.7.1</w:t>
      </w:r>
      <w:r>
        <w:tab/>
        <w:t>General</w:t>
      </w:r>
      <w:bookmarkEnd w:id="3052"/>
      <w:bookmarkEnd w:id="3053"/>
      <w:bookmarkEnd w:id="3054"/>
      <w:bookmarkEnd w:id="3055"/>
    </w:p>
    <w:p w14:paraId="4A67BD4A" w14:textId="7B7E5B28" w:rsidR="00D732EB" w:rsidRDefault="00D732EB" w:rsidP="00D732EB">
      <w:r>
        <w:t xml:space="preserve">For the </w:t>
      </w:r>
      <w:r w:rsidRPr="00310802">
        <w:t>Eees_ACRStatusUpdate</w:t>
      </w:r>
      <w:r>
        <w:t xml:space="preserve"> API, HTTP error responses shall be supported as specified in clause 5.2.6 of </w:t>
      </w:r>
      <w:r w:rsidR="007876EC">
        <w:t>TS</w:t>
      </w:r>
      <w:r>
        <w:t xml:space="preserve"> 29.122 [6]. Protocol errors and application errors specified in clause 5.2.6 of </w:t>
      </w:r>
      <w:r w:rsidR="007876EC">
        <w:t>TS</w:t>
      </w:r>
      <w:r>
        <w:t xml:space="preserve"> 29.122 [6] shall be supported for the HTTP status codes specified in table 5.2.6-1 of </w:t>
      </w:r>
      <w:r w:rsidR="007876EC">
        <w:t>TS</w:t>
      </w:r>
      <w:r>
        <w:t>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37163D55" w:rsidR="00D732EB" w:rsidRDefault="00D732EB" w:rsidP="00D732EB">
      <w:pPr>
        <w:pStyle w:val="Heading4"/>
      </w:pPr>
      <w:bookmarkStart w:id="3056" w:name="_Toc97042687"/>
      <w:bookmarkStart w:id="3057" w:name="_Toc97045831"/>
      <w:bookmarkStart w:id="3058" w:name="_Toc97155576"/>
      <w:bookmarkStart w:id="3059" w:name="_Toc100767854"/>
      <w:r>
        <w:t>8.11.7.2</w:t>
      </w:r>
      <w:r>
        <w:tab/>
        <w:t>Protocol Errors</w:t>
      </w:r>
      <w:bookmarkEnd w:id="3056"/>
      <w:bookmarkEnd w:id="3057"/>
      <w:bookmarkEnd w:id="3058"/>
      <w:bookmarkEnd w:id="3059"/>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655A89FB" w:rsidR="00D732EB" w:rsidRDefault="00D732EB" w:rsidP="00D732EB">
      <w:pPr>
        <w:pStyle w:val="Heading4"/>
      </w:pPr>
      <w:bookmarkStart w:id="3060" w:name="_Toc97042688"/>
      <w:bookmarkStart w:id="3061" w:name="_Toc97045832"/>
      <w:bookmarkStart w:id="3062" w:name="_Toc97155577"/>
      <w:bookmarkStart w:id="3063" w:name="_Toc100767855"/>
      <w:r>
        <w:t>8.11.7.3</w:t>
      </w:r>
      <w:r>
        <w:tab/>
        <w:t>Application Errors</w:t>
      </w:r>
      <w:bookmarkEnd w:id="3060"/>
      <w:bookmarkEnd w:id="3061"/>
      <w:bookmarkEnd w:id="3062"/>
      <w:bookmarkEnd w:id="3063"/>
    </w:p>
    <w:p w14:paraId="4BA39738" w14:textId="6BBC6684" w:rsidR="00D732EB" w:rsidRDefault="00D732EB" w:rsidP="00D732EB">
      <w:r>
        <w:t xml:space="preserve">The application errors defined for the </w:t>
      </w:r>
      <w:r w:rsidRPr="00310802">
        <w:t>Eees_ACRStatusUpdate</w:t>
      </w:r>
      <w:r>
        <w:t xml:space="preserve"> API are listed in Table 8.11.7.3-1.</w:t>
      </w:r>
    </w:p>
    <w:p w14:paraId="5DED241F" w14:textId="54DAD181" w:rsidR="00D732EB" w:rsidRDefault="00D732EB" w:rsidP="00D732EB">
      <w:pPr>
        <w:pStyle w:val="TH"/>
      </w:pPr>
      <w:r>
        <w:t>Table 8.11.7.3-1: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D8F9EDD" w14:textId="77777777" w:rsidR="00D732EB" w:rsidRDefault="00D732EB" w:rsidP="00870C7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CE69D0" w14:textId="77777777" w:rsidR="00D732EB" w:rsidRDefault="00D732EB" w:rsidP="00870C7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EBE2F33" w14:textId="77777777" w:rsidR="00D732EB" w:rsidRDefault="00D732EB" w:rsidP="00870C73">
            <w:pPr>
              <w:pStyle w:val="TAH"/>
            </w:pPr>
            <w:r>
              <w:t>Description</w:t>
            </w:r>
          </w:p>
        </w:tc>
      </w:tr>
      <w:tr w:rsidR="00D732EB" w14:paraId="2D1F9460"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tcPr>
          <w:p w14:paraId="35E55BC0" w14:textId="77777777" w:rsidR="00D732EB" w:rsidRDefault="00D732EB" w:rsidP="00870C73">
            <w:pPr>
              <w:pStyle w:val="TAL"/>
            </w:pPr>
          </w:p>
        </w:tc>
        <w:tc>
          <w:tcPr>
            <w:tcW w:w="1701" w:type="dxa"/>
            <w:tcBorders>
              <w:top w:val="single" w:sz="4" w:space="0" w:color="auto"/>
              <w:left w:val="single" w:sz="4" w:space="0" w:color="auto"/>
              <w:bottom w:val="single" w:sz="4" w:space="0" w:color="auto"/>
              <w:right w:val="single" w:sz="4" w:space="0" w:color="auto"/>
            </w:tcBorders>
          </w:tcPr>
          <w:p w14:paraId="3AFD9497" w14:textId="77777777" w:rsidR="00D732EB" w:rsidRDefault="00D732EB" w:rsidP="00870C73">
            <w:pPr>
              <w:pStyle w:val="TAL"/>
            </w:pPr>
          </w:p>
        </w:tc>
        <w:tc>
          <w:tcPr>
            <w:tcW w:w="5456" w:type="dxa"/>
            <w:tcBorders>
              <w:top w:val="single" w:sz="4" w:space="0" w:color="auto"/>
              <w:left w:val="single" w:sz="4" w:space="0" w:color="auto"/>
              <w:bottom w:val="single" w:sz="4" w:space="0" w:color="auto"/>
              <w:right w:val="single" w:sz="4" w:space="0" w:color="auto"/>
            </w:tcBorders>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1E2F62C1" w:rsidR="00D732EB" w:rsidRDefault="00D732EB" w:rsidP="00D732EB">
      <w:pPr>
        <w:pStyle w:val="Heading3"/>
      </w:pPr>
      <w:bookmarkStart w:id="3064" w:name="_Toc97042689"/>
      <w:bookmarkStart w:id="3065" w:name="_Toc97045833"/>
      <w:bookmarkStart w:id="3066" w:name="_Toc97155578"/>
      <w:bookmarkStart w:id="3067" w:name="_Toc100767856"/>
      <w:r>
        <w:t>8.11.8</w:t>
      </w:r>
      <w:r>
        <w:tab/>
        <w:t>Feature negotiation</w:t>
      </w:r>
      <w:bookmarkEnd w:id="3064"/>
      <w:bookmarkEnd w:id="3065"/>
      <w:bookmarkEnd w:id="3066"/>
      <w:bookmarkEnd w:id="3067"/>
    </w:p>
    <w:p w14:paraId="7400ADF1" w14:textId="397C153A" w:rsidR="00D732EB" w:rsidRDefault="00D732EB" w:rsidP="00D732EB">
      <w:r>
        <w:t xml:space="preserve">The optional features in table 8.11.8-1 are defined for the </w:t>
      </w:r>
      <w:r w:rsidRPr="00310802">
        <w:t>Eees_ACRStatusUpdate</w:t>
      </w:r>
      <w:r>
        <w:t xml:space="preserve"> </w:t>
      </w:r>
      <w:r>
        <w:rPr>
          <w:lang w:eastAsia="zh-CN"/>
        </w:rPr>
        <w:t xml:space="preserve">API. They shall be negotiated using the </w:t>
      </w:r>
      <w:r>
        <w:t xml:space="preserve">extensibility mechanism defined in clause 5.2.7 of </w:t>
      </w:r>
      <w:r w:rsidR="007876EC">
        <w:t>TS</w:t>
      </w:r>
      <w:r>
        <w:t> 29.122 [6].</w:t>
      </w:r>
    </w:p>
    <w:p w14:paraId="591DEBF6" w14:textId="72FE66B5" w:rsidR="00D732EB" w:rsidRDefault="00D732EB" w:rsidP="00D732EB">
      <w:pPr>
        <w:pStyle w:val="TH"/>
      </w:pPr>
      <w:r>
        <w:lastRenderedPageBreak/>
        <w:t>Table 8.11.8-1: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22E7B" w14:textId="77777777" w:rsidR="00D732EB" w:rsidRDefault="00D732EB" w:rsidP="00870C7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E1706" w14:textId="77777777" w:rsidR="00D732EB" w:rsidRDefault="00D732EB" w:rsidP="00870C7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41252A74" w14:textId="77777777" w:rsidR="00D732EB" w:rsidRDefault="00D732EB" w:rsidP="00870C73">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9DA7DE8" w14:textId="77777777" w:rsidR="00D732EB" w:rsidRDefault="00D732EB" w:rsidP="00870C73">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068" w:name="_Toc85734513"/>
      <w:bookmarkStart w:id="3069" w:name="_Toc89431812"/>
      <w:bookmarkStart w:id="3070" w:name="_Toc97042726"/>
      <w:bookmarkStart w:id="3071" w:name="_Toc97045870"/>
      <w:bookmarkStart w:id="3072" w:name="_Toc97155615"/>
      <w:bookmarkStart w:id="3073" w:name="_Toc100767857"/>
      <w:r>
        <w:t>9</w:t>
      </w:r>
      <w:r>
        <w:tab/>
        <w:t>Edge Configuration Server API Definitions</w:t>
      </w:r>
      <w:bookmarkEnd w:id="3068"/>
      <w:bookmarkEnd w:id="3069"/>
      <w:bookmarkEnd w:id="3070"/>
      <w:bookmarkEnd w:id="3071"/>
      <w:bookmarkEnd w:id="3072"/>
      <w:bookmarkEnd w:id="3073"/>
    </w:p>
    <w:p w14:paraId="1DF21928" w14:textId="551D297F" w:rsidR="00BE2C62" w:rsidRDefault="00BE2C62" w:rsidP="00426348"/>
    <w:p w14:paraId="2EB69EEF" w14:textId="60A34CEB" w:rsidR="00721A12" w:rsidRPr="00771852" w:rsidRDefault="00721A12" w:rsidP="00721A12">
      <w:pPr>
        <w:pStyle w:val="Heading2"/>
      </w:pPr>
      <w:bookmarkStart w:id="3074" w:name="_Toc85734514"/>
      <w:bookmarkStart w:id="3075" w:name="_Toc89431813"/>
      <w:bookmarkStart w:id="3076" w:name="_Toc97042727"/>
      <w:bookmarkStart w:id="3077" w:name="_Toc97045871"/>
      <w:bookmarkStart w:id="3078" w:name="_Toc97155616"/>
      <w:bookmarkStart w:id="3079" w:name="_Toc100767858"/>
      <w:bookmarkStart w:id="3080" w:name="_Toc61651623"/>
      <w:r>
        <w:t>9.1</w:t>
      </w:r>
      <w:r>
        <w:tab/>
        <w:t>Eecs_EESRegistration API</w:t>
      </w:r>
      <w:bookmarkEnd w:id="3074"/>
      <w:bookmarkEnd w:id="3075"/>
      <w:bookmarkEnd w:id="3076"/>
      <w:bookmarkEnd w:id="3077"/>
      <w:bookmarkEnd w:id="3078"/>
      <w:bookmarkEnd w:id="3079"/>
    </w:p>
    <w:p w14:paraId="2EFBFDBF" w14:textId="435B92F7" w:rsidR="00721A12" w:rsidRDefault="00721A12" w:rsidP="00721A12">
      <w:pPr>
        <w:pStyle w:val="Heading3"/>
      </w:pPr>
      <w:bookmarkStart w:id="3081" w:name="_Toc85734515"/>
      <w:bookmarkStart w:id="3082" w:name="_Toc89431814"/>
      <w:bookmarkStart w:id="3083" w:name="_Toc97042728"/>
      <w:bookmarkStart w:id="3084" w:name="_Toc97045872"/>
      <w:bookmarkStart w:id="3085" w:name="_Toc97155617"/>
      <w:bookmarkStart w:id="3086" w:name="_Toc100767859"/>
      <w:r>
        <w:t>9.1.1</w:t>
      </w:r>
      <w:r>
        <w:tab/>
      </w:r>
      <w:bookmarkEnd w:id="3081"/>
      <w:r w:rsidR="009616F6">
        <w:t>Introduction</w:t>
      </w:r>
      <w:bookmarkEnd w:id="3082"/>
      <w:bookmarkEnd w:id="3083"/>
      <w:bookmarkEnd w:id="3084"/>
      <w:bookmarkEnd w:id="3085"/>
      <w:bookmarkEnd w:id="308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087" w:name="_Toc85734516"/>
      <w:bookmarkStart w:id="3088" w:name="_Toc89431815"/>
      <w:bookmarkStart w:id="3089" w:name="_Toc97042729"/>
      <w:bookmarkStart w:id="3090" w:name="_Toc97045873"/>
      <w:bookmarkStart w:id="3091" w:name="_Toc97155618"/>
      <w:bookmarkStart w:id="3092" w:name="_Toc100767860"/>
      <w:r>
        <w:t>9.1</w:t>
      </w:r>
      <w:r w:rsidR="00721A12">
        <w:t>.2</w:t>
      </w:r>
      <w:r w:rsidR="00721A12">
        <w:tab/>
        <w:t>Resources</w:t>
      </w:r>
      <w:bookmarkEnd w:id="3087"/>
      <w:bookmarkEnd w:id="3088"/>
      <w:bookmarkEnd w:id="3089"/>
      <w:bookmarkEnd w:id="3090"/>
      <w:bookmarkEnd w:id="3091"/>
      <w:bookmarkEnd w:id="3092"/>
    </w:p>
    <w:p w14:paraId="0225CA2C" w14:textId="05271067" w:rsidR="00721A12" w:rsidRDefault="00293795" w:rsidP="00721A12">
      <w:pPr>
        <w:pStyle w:val="Heading4"/>
      </w:pPr>
      <w:bookmarkStart w:id="3093" w:name="_Toc85734517"/>
      <w:bookmarkStart w:id="3094" w:name="_Toc89431816"/>
      <w:bookmarkStart w:id="3095" w:name="_Toc97042730"/>
      <w:bookmarkStart w:id="3096" w:name="_Toc97045874"/>
      <w:bookmarkStart w:id="3097" w:name="_Toc97155619"/>
      <w:bookmarkStart w:id="3098" w:name="_Toc100767861"/>
      <w:r>
        <w:t>9.1</w:t>
      </w:r>
      <w:r w:rsidR="00721A12">
        <w:t>.2.1</w:t>
      </w:r>
      <w:r w:rsidR="00721A12">
        <w:tab/>
        <w:t>Overview</w:t>
      </w:r>
      <w:bookmarkEnd w:id="3093"/>
      <w:bookmarkEnd w:id="3094"/>
      <w:bookmarkEnd w:id="3095"/>
      <w:bookmarkEnd w:id="3096"/>
      <w:bookmarkEnd w:id="3097"/>
      <w:bookmarkEnd w:id="3098"/>
    </w:p>
    <w:p w14:paraId="7EC99BB3" w14:textId="7FC6FBF1" w:rsidR="00721A12" w:rsidRDefault="00781729" w:rsidP="00721A12">
      <w:pPr>
        <w:pStyle w:val="TH"/>
      </w:pPr>
      <w:r w:rsidRPr="00E73566">
        <w:object w:dxaOrig="6085" w:dyaOrig="3972" w14:anchorId="170ED2B8">
          <v:shape id="_x0000_i1039" type="#_x0000_t75" style="width:304.35pt;height:198pt" o:ole="">
            <v:imagedata r:id="rId36" o:title=""/>
          </v:shape>
          <o:OLEObject Type="Embed" ProgID="Visio.Drawing.11" ShapeID="_x0000_i1039" DrawAspect="Content" ObjectID="_1711380555" r:id="rId37"/>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55A24166" w14:textId="0C29DDFB" w:rsidR="00721A12" w:rsidRPr="00A422BA" w:rsidRDefault="00721A12" w:rsidP="00F10C58"/>
    <w:p w14:paraId="4CB3C570" w14:textId="3576146B" w:rsidR="00721A12" w:rsidRDefault="00721A12" w:rsidP="00721A12">
      <w:pPr>
        <w:pStyle w:val="Heading4"/>
      </w:pPr>
      <w:bookmarkStart w:id="3099" w:name="_Toc85734518"/>
      <w:bookmarkStart w:id="3100" w:name="_Toc89431817"/>
      <w:bookmarkStart w:id="3101" w:name="_Toc97042731"/>
      <w:bookmarkStart w:id="3102" w:name="_Toc97045875"/>
      <w:bookmarkStart w:id="3103" w:name="_Toc97155620"/>
      <w:bookmarkStart w:id="3104" w:name="_Toc100767862"/>
      <w:r>
        <w:t>9.</w:t>
      </w:r>
      <w:r w:rsidR="00293795">
        <w:t>1</w:t>
      </w:r>
      <w:r>
        <w:t>.2.2</w:t>
      </w:r>
      <w:r>
        <w:tab/>
        <w:t>Resource</w:t>
      </w:r>
      <w:r w:rsidRPr="00831458">
        <w:t xml:space="preserve">: </w:t>
      </w:r>
      <w:r>
        <w:t>EES Registrations</w:t>
      </w:r>
      <w:bookmarkEnd w:id="3099"/>
      <w:bookmarkEnd w:id="3100"/>
      <w:bookmarkEnd w:id="3101"/>
      <w:bookmarkEnd w:id="3102"/>
      <w:bookmarkEnd w:id="3103"/>
      <w:bookmarkEnd w:id="3104"/>
    </w:p>
    <w:p w14:paraId="27AA3C4C" w14:textId="30F15DD2" w:rsidR="00721A12" w:rsidRDefault="00721A12" w:rsidP="00721A12">
      <w:pPr>
        <w:pStyle w:val="Heading5"/>
        <w:rPr>
          <w:lang w:eastAsia="zh-CN"/>
        </w:rPr>
      </w:pPr>
      <w:bookmarkStart w:id="3105" w:name="_Toc85734519"/>
      <w:bookmarkStart w:id="3106" w:name="_Toc89431818"/>
      <w:bookmarkStart w:id="3107" w:name="_Toc97042732"/>
      <w:bookmarkStart w:id="3108" w:name="_Toc97045876"/>
      <w:bookmarkStart w:id="3109" w:name="_Toc97155621"/>
      <w:bookmarkStart w:id="3110" w:name="_Toc100767863"/>
      <w:r>
        <w:rPr>
          <w:lang w:eastAsia="zh-CN"/>
        </w:rPr>
        <w:t>9.</w:t>
      </w:r>
      <w:r w:rsidR="00293795">
        <w:rPr>
          <w:lang w:eastAsia="zh-CN"/>
        </w:rPr>
        <w:t>1</w:t>
      </w:r>
      <w:r>
        <w:rPr>
          <w:lang w:eastAsia="zh-CN"/>
        </w:rPr>
        <w:t>.2.2.1</w:t>
      </w:r>
      <w:r>
        <w:rPr>
          <w:lang w:eastAsia="zh-CN"/>
        </w:rPr>
        <w:tab/>
        <w:t>Description</w:t>
      </w:r>
      <w:bookmarkEnd w:id="3105"/>
      <w:bookmarkEnd w:id="3106"/>
      <w:bookmarkEnd w:id="3107"/>
      <w:bookmarkEnd w:id="3108"/>
      <w:bookmarkEnd w:id="3109"/>
      <w:bookmarkEnd w:id="311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111" w:name="_Toc85734520"/>
      <w:bookmarkStart w:id="3112" w:name="_Toc89431819"/>
      <w:bookmarkStart w:id="3113" w:name="_Toc97042733"/>
      <w:bookmarkStart w:id="3114" w:name="_Toc97045877"/>
      <w:bookmarkStart w:id="3115" w:name="_Toc97155622"/>
      <w:bookmarkStart w:id="3116" w:name="_Toc100767864"/>
      <w:r>
        <w:rPr>
          <w:lang w:eastAsia="zh-CN"/>
        </w:rPr>
        <w:t>9.</w:t>
      </w:r>
      <w:r w:rsidR="00293795">
        <w:rPr>
          <w:lang w:eastAsia="zh-CN"/>
        </w:rPr>
        <w:t>1</w:t>
      </w:r>
      <w:r>
        <w:rPr>
          <w:lang w:eastAsia="zh-CN"/>
        </w:rPr>
        <w:t>.2.2.2</w:t>
      </w:r>
      <w:r>
        <w:rPr>
          <w:lang w:eastAsia="zh-CN"/>
        </w:rPr>
        <w:tab/>
        <w:t>Resource Definition</w:t>
      </w:r>
      <w:bookmarkEnd w:id="3111"/>
      <w:bookmarkEnd w:id="3112"/>
      <w:bookmarkEnd w:id="3113"/>
      <w:bookmarkEnd w:id="3114"/>
      <w:bookmarkEnd w:id="3115"/>
      <w:bookmarkEnd w:id="311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7C8F1A5D" w:rsidR="00721A12" w:rsidRDefault="00721A12" w:rsidP="00293795">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117" w:name="_Toc85734521"/>
      <w:bookmarkStart w:id="3118" w:name="_Toc89431820"/>
      <w:bookmarkStart w:id="3119" w:name="_Toc97042734"/>
      <w:bookmarkStart w:id="3120" w:name="_Toc97045878"/>
      <w:bookmarkStart w:id="3121" w:name="_Toc97155623"/>
      <w:bookmarkStart w:id="3122" w:name="_Toc100767865"/>
      <w:r>
        <w:rPr>
          <w:lang w:eastAsia="zh-CN"/>
        </w:rPr>
        <w:t>9.</w:t>
      </w:r>
      <w:r w:rsidR="00293795">
        <w:rPr>
          <w:lang w:eastAsia="zh-CN"/>
        </w:rPr>
        <w:t>1</w:t>
      </w:r>
      <w:r>
        <w:rPr>
          <w:lang w:eastAsia="zh-CN"/>
        </w:rPr>
        <w:t>.2.2.3</w:t>
      </w:r>
      <w:r>
        <w:rPr>
          <w:lang w:eastAsia="zh-CN"/>
        </w:rPr>
        <w:tab/>
        <w:t>Resource Standard Methods</w:t>
      </w:r>
      <w:bookmarkEnd w:id="3117"/>
      <w:bookmarkEnd w:id="3118"/>
      <w:bookmarkEnd w:id="3119"/>
      <w:bookmarkEnd w:id="3120"/>
      <w:bookmarkEnd w:id="3121"/>
      <w:bookmarkEnd w:id="3122"/>
    </w:p>
    <w:p w14:paraId="5D8DC62D" w14:textId="0FAB59F2" w:rsidR="00721A12" w:rsidRDefault="00721A12" w:rsidP="00721A12">
      <w:pPr>
        <w:pStyle w:val="Heading6"/>
        <w:rPr>
          <w:lang w:eastAsia="zh-CN"/>
        </w:rPr>
      </w:pPr>
      <w:bookmarkStart w:id="3123" w:name="_Toc85734522"/>
      <w:bookmarkStart w:id="3124" w:name="_Toc89431821"/>
      <w:bookmarkStart w:id="3125" w:name="_Toc97042735"/>
      <w:bookmarkStart w:id="3126" w:name="_Toc97045879"/>
      <w:bookmarkStart w:id="3127" w:name="_Toc97155624"/>
      <w:bookmarkStart w:id="3128" w:name="_Toc100767866"/>
      <w:r>
        <w:rPr>
          <w:lang w:eastAsia="zh-CN"/>
        </w:rPr>
        <w:t>9.</w:t>
      </w:r>
      <w:r w:rsidR="00293795">
        <w:rPr>
          <w:lang w:eastAsia="zh-CN"/>
        </w:rPr>
        <w:t>1</w:t>
      </w:r>
      <w:r>
        <w:rPr>
          <w:lang w:eastAsia="zh-CN"/>
        </w:rPr>
        <w:t>.2.2.3.1</w:t>
      </w:r>
      <w:r>
        <w:rPr>
          <w:lang w:eastAsia="zh-CN"/>
        </w:rPr>
        <w:tab/>
        <w:t>POST</w:t>
      </w:r>
      <w:bookmarkEnd w:id="3123"/>
      <w:bookmarkEnd w:id="3124"/>
      <w:bookmarkEnd w:id="3125"/>
      <w:bookmarkEnd w:id="3126"/>
      <w:bookmarkEnd w:id="3127"/>
      <w:bookmarkEnd w:id="312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lastRenderedPageBreak/>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4C5799F0"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57B96174"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 xml:space="preserve">5.2.6-1 of </w:t>
            </w:r>
            <w:r w:rsidR="007876EC">
              <w:t>TS</w:t>
            </w:r>
            <w:r w:rsidRPr="0001502C">
              <w:t> 29.122 [</w:t>
            </w:r>
            <w:r w:rsidR="00293795">
              <w:t>6</w:t>
            </w:r>
            <w:r w:rsidRPr="0001502C">
              <w:t>]</w:t>
            </w:r>
            <w:r w:rsidRPr="0016361A">
              <w:t xml:space="preserve"> also apply.</w:t>
            </w:r>
          </w:p>
        </w:tc>
      </w:tr>
    </w:tbl>
    <w:p w14:paraId="7EBBF570" w14:textId="77777777" w:rsidR="00721A12" w:rsidRDefault="00721A12" w:rsidP="00721A12"/>
    <w:p w14:paraId="0BC3B79C" w14:textId="0029AC60" w:rsidR="00721A12" w:rsidRPr="00A04126" w:rsidRDefault="006006B0" w:rsidP="00721A12">
      <w:pPr>
        <w:pStyle w:val="TH"/>
        <w:rPr>
          <w:rFonts w:cs="Arial"/>
        </w:rPr>
      </w:pPr>
      <w:r>
        <w:t>Table </w:t>
      </w:r>
      <w:r w:rsidR="00721A12">
        <w:t>9.</w:t>
      </w:r>
      <w:r w:rsidR="00293795">
        <w:t>1</w:t>
      </w:r>
      <w:r w:rsidR="00721A12">
        <w:t>.2.2.3.1</w:t>
      </w:r>
      <w:r w:rsidR="00721A12" w:rsidRPr="00A04126">
        <w:t xml:space="preserve">-4: Headers supported by the </w:t>
      </w:r>
      <w:r w:rsidR="00721A12">
        <w:t>POST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9C67F65"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 xml:space="preserve">-5: Headers supported by the </w:t>
      </w:r>
      <w:r w:rsidR="00721A12">
        <w:t>201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2F122776" w:rsidR="00721A12" w:rsidRPr="00A04126" w:rsidRDefault="006006B0" w:rsidP="00721A12">
      <w:pPr>
        <w:pStyle w:val="TH"/>
      </w:pPr>
      <w:r w:rsidRPr="00A04126">
        <w:t>Table</w:t>
      </w:r>
      <w:r>
        <w:t> </w:t>
      </w:r>
      <w:r w:rsidR="00721A12">
        <w:t>9.</w:t>
      </w:r>
      <w:r w:rsidR="00293795">
        <w:t>1</w:t>
      </w:r>
      <w:r w:rsidR="00721A12">
        <w:t>.2.2.3.1</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3129" w:name="_Toc85734523"/>
      <w:bookmarkStart w:id="3130" w:name="_Toc89431822"/>
      <w:bookmarkStart w:id="3131" w:name="_Toc97042736"/>
      <w:bookmarkStart w:id="3132" w:name="_Toc97045880"/>
      <w:bookmarkStart w:id="3133" w:name="_Toc97155625"/>
      <w:bookmarkStart w:id="3134" w:name="_Toc100767867"/>
      <w:r>
        <w:rPr>
          <w:lang w:eastAsia="zh-CN"/>
        </w:rPr>
        <w:t>9.</w:t>
      </w:r>
      <w:r w:rsidR="00293795">
        <w:rPr>
          <w:lang w:eastAsia="zh-CN"/>
        </w:rPr>
        <w:t>1</w:t>
      </w:r>
      <w:r>
        <w:rPr>
          <w:lang w:eastAsia="zh-CN"/>
        </w:rPr>
        <w:t>.2.2.4</w:t>
      </w:r>
      <w:r>
        <w:rPr>
          <w:lang w:eastAsia="zh-CN"/>
        </w:rPr>
        <w:tab/>
      </w:r>
      <w:r>
        <w:rPr>
          <w:lang w:eastAsia="zh-CN"/>
        </w:rPr>
        <w:tab/>
        <w:t>Resource Custom Operations</w:t>
      </w:r>
      <w:bookmarkEnd w:id="3129"/>
      <w:bookmarkEnd w:id="3130"/>
      <w:bookmarkEnd w:id="3131"/>
      <w:bookmarkEnd w:id="3132"/>
      <w:bookmarkEnd w:id="3133"/>
      <w:bookmarkEnd w:id="3134"/>
    </w:p>
    <w:p w14:paraId="202A7B73" w14:textId="77777777" w:rsidR="00721A12" w:rsidRDefault="00721A12" w:rsidP="00721A12">
      <w:r>
        <w:t>None.</w:t>
      </w:r>
    </w:p>
    <w:p w14:paraId="18CEB14A" w14:textId="711A8F14" w:rsidR="00721A12" w:rsidRDefault="00721A12" w:rsidP="00721A12">
      <w:pPr>
        <w:pStyle w:val="Heading4"/>
      </w:pPr>
      <w:bookmarkStart w:id="3135" w:name="_Toc85734524"/>
      <w:bookmarkStart w:id="3136" w:name="_Toc89431823"/>
      <w:bookmarkStart w:id="3137" w:name="_Toc97042737"/>
      <w:bookmarkStart w:id="3138" w:name="_Toc97045881"/>
      <w:bookmarkStart w:id="3139" w:name="_Toc97155626"/>
      <w:bookmarkStart w:id="3140" w:name="_Toc100767868"/>
      <w:r>
        <w:t>9.</w:t>
      </w:r>
      <w:r w:rsidR="00293795">
        <w:t>1</w:t>
      </w:r>
      <w:r>
        <w:t>.2.3</w:t>
      </w:r>
      <w:r>
        <w:tab/>
        <w:t>Resource</w:t>
      </w:r>
      <w:r w:rsidRPr="00831458">
        <w:t xml:space="preserve">: </w:t>
      </w:r>
      <w:r>
        <w:t>Individual EES Registration</w:t>
      </w:r>
      <w:bookmarkEnd w:id="3135"/>
      <w:bookmarkEnd w:id="3136"/>
      <w:bookmarkEnd w:id="3137"/>
      <w:bookmarkEnd w:id="3138"/>
      <w:bookmarkEnd w:id="3139"/>
      <w:bookmarkEnd w:id="3140"/>
    </w:p>
    <w:p w14:paraId="4C741470" w14:textId="48DBC111" w:rsidR="00721A12" w:rsidRDefault="00721A12" w:rsidP="00721A12">
      <w:pPr>
        <w:pStyle w:val="Heading5"/>
        <w:rPr>
          <w:lang w:eastAsia="zh-CN"/>
        </w:rPr>
      </w:pPr>
      <w:bookmarkStart w:id="3141" w:name="_Toc85734525"/>
      <w:bookmarkStart w:id="3142" w:name="_Toc89431824"/>
      <w:bookmarkStart w:id="3143" w:name="_Toc97042738"/>
      <w:bookmarkStart w:id="3144" w:name="_Toc97045882"/>
      <w:bookmarkStart w:id="3145" w:name="_Toc97155627"/>
      <w:bookmarkStart w:id="3146" w:name="_Toc100767869"/>
      <w:r>
        <w:rPr>
          <w:lang w:eastAsia="zh-CN"/>
        </w:rPr>
        <w:t>9.</w:t>
      </w:r>
      <w:r w:rsidR="00293795">
        <w:rPr>
          <w:lang w:eastAsia="zh-CN"/>
        </w:rPr>
        <w:t>1</w:t>
      </w:r>
      <w:r>
        <w:rPr>
          <w:lang w:eastAsia="zh-CN"/>
        </w:rPr>
        <w:t>.2.3.1</w:t>
      </w:r>
      <w:r>
        <w:rPr>
          <w:lang w:eastAsia="zh-CN"/>
        </w:rPr>
        <w:tab/>
        <w:t>Description</w:t>
      </w:r>
      <w:bookmarkEnd w:id="3141"/>
      <w:bookmarkEnd w:id="3142"/>
      <w:bookmarkEnd w:id="3143"/>
      <w:bookmarkEnd w:id="3144"/>
      <w:bookmarkEnd w:id="3145"/>
      <w:bookmarkEnd w:id="314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147" w:name="_Toc85734526"/>
      <w:bookmarkStart w:id="3148" w:name="_Toc89431825"/>
      <w:bookmarkStart w:id="3149" w:name="_Toc97042739"/>
      <w:bookmarkStart w:id="3150" w:name="_Toc97045883"/>
      <w:bookmarkStart w:id="3151" w:name="_Toc97155628"/>
      <w:bookmarkStart w:id="3152" w:name="_Toc100767870"/>
      <w:r>
        <w:rPr>
          <w:lang w:eastAsia="zh-CN"/>
        </w:rPr>
        <w:t>9.</w:t>
      </w:r>
      <w:r w:rsidR="00293795">
        <w:rPr>
          <w:lang w:eastAsia="zh-CN"/>
        </w:rPr>
        <w:t>1</w:t>
      </w:r>
      <w:r>
        <w:rPr>
          <w:lang w:eastAsia="zh-CN"/>
        </w:rPr>
        <w:t>.2.3.2</w:t>
      </w:r>
      <w:r>
        <w:rPr>
          <w:lang w:eastAsia="zh-CN"/>
        </w:rPr>
        <w:tab/>
        <w:t>Resource Definition</w:t>
      </w:r>
      <w:bookmarkEnd w:id="3147"/>
      <w:bookmarkEnd w:id="3148"/>
      <w:bookmarkEnd w:id="3149"/>
      <w:bookmarkEnd w:id="3150"/>
      <w:bookmarkEnd w:id="3151"/>
      <w:bookmarkEnd w:id="315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6680AFA8" w:rsidR="00721A12" w:rsidRPr="00271B0A" w:rsidRDefault="00721A12">
            <w:pPr>
              <w:pStyle w:val="TAL"/>
            </w:pPr>
            <w:r w:rsidRPr="00271B0A">
              <w:t xml:space="preserve">See </w:t>
            </w:r>
            <w:r w:rsidR="00922650" w:rsidRPr="00271B0A">
              <w:t>clause</w:t>
            </w:r>
            <w:r w:rsidR="00922650">
              <w:t> </w:t>
            </w:r>
            <w:r w:rsidRPr="00271B0A">
              <w:t>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153" w:name="_Toc85734527"/>
      <w:bookmarkStart w:id="3154" w:name="_Toc89431826"/>
      <w:bookmarkStart w:id="3155" w:name="_Toc97042740"/>
      <w:bookmarkStart w:id="3156" w:name="_Toc97045884"/>
      <w:bookmarkStart w:id="3157" w:name="_Toc97155629"/>
      <w:bookmarkStart w:id="3158" w:name="_Toc100767871"/>
      <w:r>
        <w:rPr>
          <w:lang w:eastAsia="zh-CN"/>
        </w:rPr>
        <w:lastRenderedPageBreak/>
        <w:t>9.</w:t>
      </w:r>
      <w:r w:rsidR="00293795">
        <w:rPr>
          <w:lang w:eastAsia="zh-CN"/>
        </w:rPr>
        <w:t>1</w:t>
      </w:r>
      <w:r>
        <w:rPr>
          <w:lang w:eastAsia="zh-CN"/>
        </w:rPr>
        <w:t>.2.3.3</w:t>
      </w:r>
      <w:r>
        <w:rPr>
          <w:lang w:eastAsia="zh-CN"/>
        </w:rPr>
        <w:tab/>
        <w:t>Resource Standard Methods</w:t>
      </w:r>
      <w:bookmarkEnd w:id="3153"/>
      <w:bookmarkEnd w:id="3154"/>
      <w:bookmarkEnd w:id="3155"/>
      <w:bookmarkEnd w:id="3156"/>
      <w:bookmarkEnd w:id="3157"/>
      <w:bookmarkEnd w:id="3158"/>
    </w:p>
    <w:p w14:paraId="4E5718EC" w14:textId="42AECBA8" w:rsidR="00721A12" w:rsidRDefault="00721A12" w:rsidP="00721A12">
      <w:pPr>
        <w:pStyle w:val="Heading6"/>
        <w:rPr>
          <w:lang w:eastAsia="zh-CN"/>
        </w:rPr>
      </w:pPr>
      <w:bookmarkStart w:id="3159" w:name="_Toc85734528"/>
      <w:bookmarkStart w:id="3160" w:name="_Toc89431827"/>
      <w:bookmarkStart w:id="3161" w:name="_Toc97042741"/>
      <w:bookmarkStart w:id="3162" w:name="_Toc97045885"/>
      <w:bookmarkStart w:id="3163" w:name="_Toc97155630"/>
      <w:bookmarkStart w:id="3164" w:name="_Toc100767872"/>
      <w:r>
        <w:rPr>
          <w:lang w:eastAsia="zh-CN"/>
        </w:rPr>
        <w:t>9.</w:t>
      </w:r>
      <w:r w:rsidR="00293795">
        <w:rPr>
          <w:lang w:eastAsia="zh-CN"/>
        </w:rPr>
        <w:t>1</w:t>
      </w:r>
      <w:r>
        <w:rPr>
          <w:lang w:eastAsia="zh-CN"/>
        </w:rPr>
        <w:t>.2.3.3.1</w:t>
      </w:r>
      <w:r>
        <w:rPr>
          <w:lang w:eastAsia="zh-CN"/>
        </w:rPr>
        <w:tab/>
        <w:t>GET</w:t>
      </w:r>
      <w:bookmarkEnd w:id="3159"/>
      <w:bookmarkEnd w:id="3160"/>
      <w:bookmarkEnd w:id="3161"/>
      <w:bookmarkEnd w:id="3162"/>
      <w:bookmarkEnd w:id="3163"/>
      <w:bookmarkEnd w:id="316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7DDC941A"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 xml:space="preserve">5.2.6-1 of </w:t>
            </w:r>
            <w:r w:rsidR="007876EC">
              <w:t>TS</w:t>
            </w:r>
            <w:r w:rsidRPr="001364E5">
              <w:t> 29.122 [</w:t>
            </w:r>
            <w:r w:rsidR="00293795">
              <w:t>6</w:t>
            </w:r>
            <w:r w:rsidRPr="001364E5">
              <w:t>]</w:t>
            </w:r>
            <w:r w:rsidRPr="0016361A">
              <w:t xml:space="preserve"> also apply.</w:t>
            </w:r>
          </w:p>
        </w:tc>
      </w:tr>
    </w:tbl>
    <w:p w14:paraId="1061F2C6" w14:textId="77777777" w:rsidR="00721A12" w:rsidRDefault="00721A12" w:rsidP="00721A12"/>
    <w:p w14:paraId="18AB5ED6" w14:textId="665C6CDB" w:rsidR="00721A12" w:rsidRPr="00A04126" w:rsidRDefault="006006B0" w:rsidP="00721A12">
      <w:pPr>
        <w:pStyle w:val="TH"/>
        <w:rPr>
          <w:rFonts w:cs="Arial"/>
        </w:rPr>
      </w:pPr>
      <w:r>
        <w:t>Table </w:t>
      </w:r>
      <w:r w:rsidR="00721A12">
        <w:t>9.</w:t>
      </w:r>
      <w:r w:rsidR="00293795">
        <w:t>1</w:t>
      </w:r>
      <w:r w:rsidR="00721A12">
        <w:t>.2.3.3.1</w:t>
      </w:r>
      <w:r w:rsidR="00721A12" w:rsidRPr="00A04126">
        <w:t xml:space="preserve">-4: Headers supported by the </w:t>
      </w:r>
      <w:r w:rsidR="00721A12">
        <w:t>GET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02C903A6" w:rsidR="00721A12" w:rsidRPr="00A04126" w:rsidRDefault="006006B0" w:rsidP="00721A12">
      <w:pPr>
        <w:pStyle w:val="TH"/>
        <w:rPr>
          <w:rFonts w:cs="Arial"/>
        </w:rPr>
      </w:pPr>
      <w:r w:rsidRPr="00A04126">
        <w:t>Table</w:t>
      </w:r>
      <w:r>
        <w:t> </w:t>
      </w:r>
      <w:r w:rsidR="00721A12">
        <w:t>9.</w:t>
      </w:r>
      <w:r w:rsidR="00293795">
        <w:t>1</w:t>
      </w:r>
      <w:r w:rsidR="00721A12">
        <w:t>.2.3.3.1</w:t>
      </w:r>
      <w:r w:rsidR="00721A12" w:rsidRPr="00A04126">
        <w:t>-5: Headers supported by the</w:t>
      </w:r>
      <w:r w:rsidR="00293795">
        <w:t xml:space="preserve"> 200</w:t>
      </w:r>
      <w:r w:rsidR="00721A12">
        <w:t xml:space="preserve"> response code</w:t>
      </w:r>
      <w:r w:rsidR="00721A12"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749DB4F8" w:rsidR="00721A12" w:rsidRPr="00A04126" w:rsidRDefault="006006B0" w:rsidP="00721A12">
      <w:pPr>
        <w:pStyle w:val="TH"/>
      </w:pPr>
      <w:r w:rsidRPr="00A04126">
        <w:t>Table</w:t>
      </w:r>
      <w:r>
        <w:t> </w:t>
      </w:r>
      <w:r w:rsidR="00721A12">
        <w:t>9.</w:t>
      </w:r>
      <w:r w:rsidR="00293795">
        <w:t>1</w:t>
      </w:r>
      <w:r w:rsidR="00721A12">
        <w:t>.2.3.3.1</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3165" w:name="_Toc85734529"/>
      <w:bookmarkStart w:id="3166" w:name="_Toc89431828"/>
      <w:bookmarkStart w:id="3167" w:name="_Toc97042742"/>
      <w:bookmarkStart w:id="3168" w:name="_Toc97045886"/>
      <w:bookmarkStart w:id="3169" w:name="_Toc97155631"/>
      <w:bookmarkStart w:id="3170" w:name="_Toc100767873"/>
      <w:r>
        <w:rPr>
          <w:lang w:eastAsia="zh-CN"/>
        </w:rPr>
        <w:t>9.</w:t>
      </w:r>
      <w:r w:rsidR="00293795">
        <w:rPr>
          <w:lang w:eastAsia="zh-CN"/>
        </w:rPr>
        <w:t>1</w:t>
      </w:r>
      <w:r>
        <w:rPr>
          <w:lang w:eastAsia="zh-CN"/>
        </w:rPr>
        <w:t>.2.3.3.2</w:t>
      </w:r>
      <w:r>
        <w:rPr>
          <w:lang w:eastAsia="zh-CN"/>
        </w:rPr>
        <w:tab/>
        <w:t>PUT</w:t>
      </w:r>
      <w:bookmarkEnd w:id="3165"/>
      <w:bookmarkEnd w:id="3166"/>
      <w:bookmarkEnd w:id="3167"/>
      <w:bookmarkEnd w:id="3168"/>
      <w:bookmarkEnd w:id="3169"/>
      <w:bookmarkEnd w:id="317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22A980B"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006006B0" w:rsidRPr="009B191C">
              <w:t>Table</w:t>
            </w:r>
            <w:r w:rsidR="006006B0">
              <w:t> </w:t>
            </w:r>
            <w:r w:rsidRPr="009B191C">
              <w:t>5.</w:t>
            </w:r>
            <w:r>
              <w:t xml:space="preserve">2.6-1 of </w:t>
            </w:r>
            <w:r w:rsidR="007876EC">
              <w:t>TS</w:t>
            </w:r>
            <w:r>
              <w:t> 29.122</w:t>
            </w:r>
            <w:r w:rsidRPr="00F86E1D">
              <w:t> [</w:t>
            </w:r>
            <w:r>
              <w:t>6]</w:t>
            </w:r>
            <w:r w:rsidRPr="0016361A">
              <w:t xml:space="preserve"> also apply.</w:t>
            </w:r>
          </w:p>
        </w:tc>
      </w:tr>
    </w:tbl>
    <w:p w14:paraId="6E5B27F9" w14:textId="5A8A576B" w:rsidR="00721A12" w:rsidRDefault="00721A12" w:rsidP="00271B0A"/>
    <w:p w14:paraId="3A19664E" w14:textId="206C6896" w:rsidR="00721A12" w:rsidRPr="00A04126" w:rsidRDefault="006006B0" w:rsidP="00721A12">
      <w:pPr>
        <w:pStyle w:val="TH"/>
        <w:rPr>
          <w:rFonts w:cs="Arial"/>
        </w:rPr>
      </w:pPr>
      <w:r>
        <w:t>Table </w:t>
      </w:r>
      <w:r w:rsidR="00721A12">
        <w:t>9.</w:t>
      </w:r>
      <w:r w:rsidR="00293795">
        <w:t>1</w:t>
      </w:r>
      <w:r w:rsidR="00721A12">
        <w:t>.2.3.3.2</w:t>
      </w:r>
      <w:r w:rsidR="00721A12" w:rsidRPr="00A04126">
        <w:t xml:space="preserve">-4: Headers supported by the </w:t>
      </w:r>
      <w:r w:rsidR="00721A12">
        <w:t>PUT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79F50447" w:rsidR="00721A12" w:rsidRPr="00A04126" w:rsidRDefault="006006B0" w:rsidP="00721A12">
      <w:pPr>
        <w:pStyle w:val="TH"/>
        <w:rPr>
          <w:rFonts w:cs="Arial"/>
        </w:rPr>
      </w:pPr>
      <w:r w:rsidRPr="00A04126">
        <w:t>Table</w:t>
      </w:r>
      <w:r>
        <w:t> </w:t>
      </w:r>
      <w:r w:rsidR="00721A12">
        <w:t>9.</w:t>
      </w:r>
      <w:r w:rsidR="00293795">
        <w:t>1</w:t>
      </w:r>
      <w:r w:rsidR="00721A12">
        <w:t>.2.3.3.2</w:t>
      </w:r>
      <w:r w:rsidR="00721A12" w:rsidRPr="00A04126">
        <w:t xml:space="preserve">-5: Headers supported by the </w:t>
      </w:r>
      <w:r w:rsidR="00293795">
        <w:t>200</w:t>
      </w:r>
      <w:r w:rsidR="00721A12">
        <w:t xml:space="preserve">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7B20410" w:rsidR="00721A12" w:rsidRPr="00A04126" w:rsidRDefault="006006B0" w:rsidP="00721A12">
      <w:pPr>
        <w:pStyle w:val="TH"/>
      </w:pPr>
      <w:r w:rsidRPr="00A04126">
        <w:t>Table</w:t>
      </w:r>
      <w:r>
        <w:t> </w:t>
      </w:r>
      <w:r w:rsidR="00721A12">
        <w:t>9.</w:t>
      </w:r>
      <w:r w:rsidR="00293795">
        <w:t>1</w:t>
      </w:r>
      <w:r w:rsidR="00721A12">
        <w:t>.2.3.3.2</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3171" w:name="_Toc85734530"/>
      <w:bookmarkStart w:id="3172" w:name="_Toc89431829"/>
      <w:bookmarkStart w:id="3173" w:name="_Toc97042743"/>
      <w:bookmarkStart w:id="3174" w:name="_Toc97045887"/>
      <w:bookmarkStart w:id="3175" w:name="_Toc97155632"/>
      <w:bookmarkStart w:id="3176" w:name="_Toc100767874"/>
      <w:r>
        <w:rPr>
          <w:lang w:eastAsia="zh-CN"/>
        </w:rPr>
        <w:t>9.</w:t>
      </w:r>
      <w:r w:rsidR="00293795">
        <w:rPr>
          <w:lang w:eastAsia="zh-CN"/>
        </w:rPr>
        <w:t>1</w:t>
      </w:r>
      <w:r>
        <w:rPr>
          <w:lang w:eastAsia="zh-CN"/>
        </w:rPr>
        <w:t>.2.3.3.3</w:t>
      </w:r>
      <w:r>
        <w:rPr>
          <w:lang w:eastAsia="zh-CN"/>
        </w:rPr>
        <w:tab/>
        <w:t>DELETE</w:t>
      </w:r>
      <w:bookmarkEnd w:id="3171"/>
      <w:bookmarkEnd w:id="3172"/>
      <w:bookmarkEnd w:id="3173"/>
      <w:bookmarkEnd w:id="3174"/>
      <w:bookmarkEnd w:id="3175"/>
      <w:bookmarkEnd w:id="317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0366951A" w:rsidR="00721A12" w:rsidRDefault="00721A12" w:rsidP="000E178A"/>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1172AA54"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006006B0" w:rsidRPr="00302290">
              <w:t>T</w:t>
            </w:r>
            <w:r w:rsidR="006006B0">
              <w:t>able </w:t>
            </w:r>
            <w:r>
              <w:t>5.2.6-1</w:t>
            </w:r>
            <w:r w:rsidRPr="00302290">
              <w:t xml:space="preserve"> of </w:t>
            </w:r>
            <w:r w:rsidR="007876EC">
              <w:t>TS</w:t>
            </w:r>
            <w:r w:rsidRPr="00302290">
              <w:t>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43EE8F0" w:rsidR="00721A12" w:rsidRPr="00A04126" w:rsidRDefault="006006B0" w:rsidP="00721A12">
      <w:pPr>
        <w:pStyle w:val="TH"/>
        <w:rPr>
          <w:rFonts w:cs="Arial"/>
        </w:rPr>
      </w:pPr>
      <w:r>
        <w:t>Table </w:t>
      </w:r>
      <w:r w:rsidR="00721A12">
        <w:t>9.</w:t>
      </w:r>
      <w:r w:rsidR="00293795">
        <w:t>1</w:t>
      </w:r>
      <w:r w:rsidR="00721A12">
        <w:t>.2.3.3.3</w:t>
      </w:r>
      <w:r w:rsidR="00721A12" w:rsidRPr="00A04126">
        <w:t xml:space="preserve">-4: Headers supported by the </w:t>
      </w:r>
      <w:r w:rsidR="00721A12">
        <w:t>DELETE</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7C7AEA91" w:rsidR="00721A12" w:rsidRPr="00A04126" w:rsidRDefault="006006B0" w:rsidP="00721A12">
      <w:pPr>
        <w:pStyle w:val="TH"/>
        <w:rPr>
          <w:rFonts w:cs="Arial"/>
        </w:rPr>
      </w:pPr>
      <w:r w:rsidRPr="00A04126">
        <w:t>Table</w:t>
      </w:r>
      <w:r>
        <w:t> </w:t>
      </w:r>
      <w:r w:rsidR="00721A12">
        <w:t>9.</w:t>
      </w:r>
      <w:r w:rsidR="00293795">
        <w:t>1</w:t>
      </w:r>
      <w:r w:rsidR="00721A12">
        <w:t>.2.3.3.3</w:t>
      </w:r>
      <w:r w:rsidR="00721A12" w:rsidRPr="00A04126">
        <w:t xml:space="preserve">-5: Headers supported by the </w:t>
      </w:r>
      <w:r w:rsidR="006D31D3">
        <w:t>204</w:t>
      </w:r>
      <w:r w:rsidR="00721A12">
        <w:t xml:space="preserve">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1285C366" w:rsidR="00721A12" w:rsidRPr="00A04126" w:rsidRDefault="006006B0" w:rsidP="00721A12">
      <w:pPr>
        <w:pStyle w:val="TH"/>
      </w:pPr>
      <w:r w:rsidRPr="00A04126">
        <w:t>Table</w:t>
      </w:r>
      <w:r>
        <w:t> </w:t>
      </w:r>
      <w:r w:rsidR="00721A12">
        <w:t>9.</w:t>
      </w:r>
      <w:r w:rsidR="00293795">
        <w:t>1</w:t>
      </w:r>
      <w:r w:rsidR="00721A12">
        <w:t>.2.3.3.3</w:t>
      </w:r>
      <w:r w:rsidR="00721A12"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3177" w:name="_Toc85734531"/>
      <w:bookmarkStart w:id="3178" w:name="_Toc89431830"/>
      <w:bookmarkStart w:id="3179" w:name="_Toc97042744"/>
      <w:bookmarkStart w:id="3180" w:name="_Toc97045888"/>
      <w:bookmarkStart w:id="3181" w:name="_Toc97155633"/>
      <w:bookmarkStart w:id="3182" w:name="_Toc100767875"/>
      <w:r>
        <w:rPr>
          <w:lang w:eastAsia="zh-CN"/>
        </w:rPr>
        <w:t>9.1.2.3.3.4</w:t>
      </w:r>
      <w:r>
        <w:rPr>
          <w:lang w:eastAsia="zh-CN"/>
        </w:rPr>
        <w:tab/>
        <w:t>PATCH</w:t>
      </w:r>
      <w:bookmarkEnd w:id="3177"/>
      <w:bookmarkEnd w:id="3178"/>
      <w:bookmarkEnd w:id="3179"/>
      <w:bookmarkEnd w:id="3180"/>
      <w:bookmarkEnd w:id="3181"/>
      <w:bookmarkEnd w:id="3182"/>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6FD2352"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006006B0" w:rsidRPr="009B191C">
              <w:t>Table</w:t>
            </w:r>
            <w:r w:rsidR="006006B0">
              <w:t> </w:t>
            </w:r>
            <w:r w:rsidRPr="009B191C">
              <w:t>5.</w:t>
            </w:r>
            <w:r>
              <w:t xml:space="preserve">2.6-1 of </w:t>
            </w:r>
            <w:r w:rsidR="007876EC">
              <w:t>TS</w:t>
            </w:r>
            <w:r>
              <w:t> 29.122</w:t>
            </w:r>
            <w:r w:rsidRPr="00F86E1D">
              <w:t> [</w:t>
            </w:r>
            <w:r>
              <w:t>6]</w:t>
            </w:r>
            <w:r w:rsidRPr="0016361A">
              <w:t xml:space="preserve"> also apply.</w:t>
            </w:r>
          </w:p>
        </w:tc>
      </w:tr>
    </w:tbl>
    <w:p w14:paraId="68F1C6BA" w14:textId="77777777" w:rsidR="0043434E" w:rsidRDefault="0043434E" w:rsidP="008D4A5F"/>
    <w:p w14:paraId="1E61C11D" w14:textId="76181D8A" w:rsidR="0043434E" w:rsidRPr="00A04126" w:rsidRDefault="006006B0" w:rsidP="0043434E">
      <w:pPr>
        <w:pStyle w:val="TH"/>
        <w:rPr>
          <w:rFonts w:cs="Arial"/>
        </w:rPr>
      </w:pPr>
      <w:r>
        <w:lastRenderedPageBreak/>
        <w:t>Table </w:t>
      </w:r>
      <w:r w:rsidR="0043434E">
        <w:t>9.1.2.3.3.4</w:t>
      </w:r>
      <w:r w:rsidR="0043434E" w:rsidRPr="00A04126">
        <w:t xml:space="preserve">-4: Headers supported by the </w:t>
      </w:r>
      <w:r w:rsidR="0043434E">
        <w:t>PATCH</w:t>
      </w:r>
      <w:r w:rsidR="0043434E"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6323F5B" w:rsidR="0043434E" w:rsidRPr="00A04126" w:rsidRDefault="006006B0" w:rsidP="0043434E">
      <w:pPr>
        <w:pStyle w:val="TH"/>
        <w:rPr>
          <w:rFonts w:cs="Arial"/>
        </w:rPr>
      </w:pPr>
      <w:r w:rsidRPr="00A04126">
        <w:t>Table</w:t>
      </w:r>
      <w:r>
        <w:t> </w:t>
      </w:r>
      <w:r w:rsidR="0043434E">
        <w:t>9.1.2.3.3.4</w:t>
      </w:r>
      <w:r w:rsidR="0043434E" w:rsidRPr="00A04126">
        <w:t xml:space="preserve">-5: Headers supported by the </w:t>
      </w:r>
      <w:r w:rsidR="0043434E" w:rsidRPr="00ED4A19">
        <w:t>200</w:t>
      </w:r>
      <w:r w:rsidR="0043434E">
        <w:t xml:space="preserve"> response code</w:t>
      </w:r>
      <w:r w:rsidR="0043434E"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20B5423A" w:rsidR="0043434E" w:rsidRPr="00A04126" w:rsidRDefault="006006B0" w:rsidP="0043434E">
      <w:pPr>
        <w:pStyle w:val="TH"/>
      </w:pPr>
      <w:r w:rsidRPr="00A04126">
        <w:t>Table</w:t>
      </w:r>
      <w:r>
        <w:t> </w:t>
      </w:r>
      <w:r w:rsidR="0043434E">
        <w:t>9.1.2.3.3.4</w:t>
      </w:r>
      <w:r w:rsidR="0043434E"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3183" w:name="_Toc85734532"/>
      <w:bookmarkStart w:id="3184" w:name="_Toc89431831"/>
      <w:bookmarkStart w:id="3185" w:name="_Toc97042745"/>
      <w:bookmarkStart w:id="3186" w:name="_Toc97045889"/>
      <w:bookmarkStart w:id="3187" w:name="_Toc97155634"/>
      <w:bookmarkStart w:id="3188" w:name="_Toc100767876"/>
      <w:r>
        <w:rPr>
          <w:lang w:eastAsia="zh-CN"/>
        </w:rPr>
        <w:t>9.1</w:t>
      </w:r>
      <w:r w:rsidR="00721A12">
        <w:rPr>
          <w:lang w:eastAsia="zh-CN"/>
        </w:rPr>
        <w:t>.2.3.4</w:t>
      </w:r>
      <w:r w:rsidR="00721A12">
        <w:rPr>
          <w:lang w:eastAsia="zh-CN"/>
        </w:rPr>
        <w:tab/>
      </w:r>
      <w:r w:rsidR="00721A12">
        <w:rPr>
          <w:lang w:eastAsia="zh-CN"/>
        </w:rPr>
        <w:tab/>
        <w:t>Resource Custom Operations</w:t>
      </w:r>
      <w:bookmarkEnd w:id="3183"/>
      <w:bookmarkEnd w:id="3184"/>
      <w:bookmarkEnd w:id="3185"/>
      <w:bookmarkEnd w:id="3186"/>
      <w:bookmarkEnd w:id="3187"/>
      <w:bookmarkEnd w:id="3188"/>
    </w:p>
    <w:p w14:paraId="3F3C700B" w14:textId="77777777" w:rsidR="00721A12" w:rsidRDefault="00721A12" w:rsidP="00721A12">
      <w:r>
        <w:t>None.</w:t>
      </w:r>
    </w:p>
    <w:p w14:paraId="0CA31D1B" w14:textId="362BFB4B" w:rsidR="00721A12" w:rsidRDefault="00730F40" w:rsidP="00721A12">
      <w:pPr>
        <w:pStyle w:val="Heading3"/>
      </w:pPr>
      <w:bookmarkStart w:id="3189" w:name="_Toc85734533"/>
      <w:bookmarkStart w:id="3190" w:name="_Toc89431832"/>
      <w:bookmarkStart w:id="3191" w:name="_Toc97042746"/>
      <w:bookmarkStart w:id="3192" w:name="_Toc97045890"/>
      <w:bookmarkStart w:id="3193" w:name="_Toc97155635"/>
      <w:bookmarkStart w:id="3194" w:name="_Toc100767877"/>
      <w:r>
        <w:t>9.1</w:t>
      </w:r>
      <w:r w:rsidR="00721A12">
        <w:t>.3</w:t>
      </w:r>
      <w:r w:rsidR="00721A12">
        <w:tab/>
        <w:t>Custom Operations without associated resources</w:t>
      </w:r>
      <w:bookmarkEnd w:id="3189"/>
      <w:bookmarkEnd w:id="3190"/>
      <w:bookmarkEnd w:id="3191"/>
      <w:bookmarkEnd w:id="3192"/>
      <w:bookmarkEnd w:id="3193"/>
      <w:bookmarkEnd w:id="3194"/>
    </w:p>
    <w:p w14:paraId="68A056BE" w14:textId="77777777" w:rsidR="00721A12" w:rsidRDefault="00721A12" w:rsidP="00721A12">
      <w:r>
        <w:t>None.</w:t>
      </w:r>
    </w:p>
    <w:p w14:paraId="6A2CB13B" w14:textId="7443F70B" w:rsidR="00721A12" w:rsidRDefault="00730F40" w:rsidP="00721A12">
      <w:pPr>
        <w:pStyle w:val="Heading3"/>
      </w:pPr>
      <w:bookmarkStart w:id="3195" w:name="_Toc85734534"/>
      <w:bookmarkStart w:id="3196" w:name="_Toc89431833"/>
      <w:bookmarkStart w:id="3197" w:name="_Toc97042747"/>
      <w:bookmarkStart w:id="3198" w:name="_Toc97045891"/>
      <w:bookmarkStart w:id="3199" w:name="_Toc97155636"/>
      <w:bookmarkStart w:id="3200" w:name="_Toc100767878"/>
      <w:r>
        <w:t>9.1</w:t>
      </w:r>
      <w:r w:rsidR="00721A12">
        <w:t>.4</w:t>
      </w:r>
      <w:r w:rsidR="00721A12">
        <w:tab/>
        <w:t>Notifications</w:t>
      </w:r>
      <w:bookmarkEnd w:id="3195"/>
      <w:bookmarkEnd w:id="3196"/>
      <w:bookmarkEnd w:id="3197"/>
      <w:bookmarkEnd w:id="3198"/>
      <w:bookmarkEnd w:id="3199"/>
      <w:bookmarkEnd w:id="3200"/>
    </w:p>
    <w:p w14:paraId="4F980816" w14:textId="77777777" w:rsidR="00721A12" w:rsidRPr="00A2226D" w:rsidRDefault="00721A12" w:rsidP="00721A12">
      <w:r>
        <w:t>None.</w:t>
      </w:r>
    </w:p>
    <w:p w14:paraId="167B242A" w14:textId="17F24782" w:rsidR="00721A12" w:rsidRDefault="00721A12" w:rsidP="00721A12">
      <w:pPr>
        <w:pStyle w:val="Heading3"/>
      </w:pPr>
      <w:bookmarkStart w:id="3201" w:name="_Toc85734535"/>
      <w:bookmarkStart w:id="3202" w:name="_Toc89431834"/>
      <w:bookmarkStart w:id="3203" w:name="_Toc97042748"/>
      <w:bookmarkStart w:id="3204" w:name="_Toc97045892"/>
      <w:bookmarkStart w:id="3205" w:name="_Toc97155637"/>
      <w:bookmarkStart w:id="3206" w:name="_Toc100767879"/>
      <w:r>
        <w:t>9.</w:t>
      </w:r>
      <w:r w:rsidR="00730F40">
        <w:t>1</w:t>
      </w:r>
      <w:r>
        <w:t>.5</w:t>
      </w:r>
      <w:r>
        <w:tab/>
        <w:t>Data Model</w:t>
      </w:r>
      <w:bookmarkEnd w:id="3201"/>
      <w:bookmarkEnd w:id="3202"/>
      <w:bookmarkEnd w:id="3203"/>
      <w:bookmarkEnd w:id="3204"/>
      <w:bookmarkEnd w:id="3205"/>
      <w:bookmarkEnd w:id="3206"/>
    </w:p>
    <w:p w14:paraId="0D270F84" w14:textId="3033ED1C" w:rsidR="00721A12" w:rsidRDefault="00721A12" w:rsidP="00721A12">
      <w:pPr>
        <w:pStyle w:val="Heading4"/>
        <w:rPr>
          <w:lang w:eastAsia="zh-CN"/>
        </w:rPr>
      </w:pPr>
      <w:bookmarkStart w:id="3207" w:name="_Toc85734536"/>
      <w:bookmarkStart w:id="3208" w:name="_Toc89431835"/>
      <w:bookmarkStart w:id="3209" w:name="_Toc97042749"/>
      <w:bookmarkStart w:id="3210" w:name="_Toc97045893"/>
      <w:bookmarkStart w:id="3211" w:name="_Toc97155638"/>
      <w:bookmarkStart w:id="3212" w:name="_Toc100767880"/>
      <w:r>
        <w:rPr>
          <w:lang w:eastAsia="zh-CN"/>
        </w:rPr>
        <w:t>9.</w:t>
      </w:r>
      <w:r w:rsidR="00730F40">
        <w:rPr>
          <w:lang w:eastAsia="zh-CN"/>
        </w:rPr>
        <w:t>1</w:t>
      </w:r>
      <w:r>
        <w:rPr>
          <w:lang w:eastAsia="zh-CN"/>
        </w:rPr>
        <w:t>.5.1</w:t>
      </w:r>
      <w:r>
        <w:rPr>
          <w:lang w:eastAsia="zh-CN"/>
        </w:rPr>
        <w:tab/>
        <w:t>General</w:t>
      </w:r>
      <w:bookmarkEnd w:id="3207"/>
      <w:bookmarkEnd w:id="3208"/>
      <w:bookmarkEnd w:id="3209"/>
      <w:bookmarkEnd w:id="3210"/>
      <w:bookmarkEnd w:id="3211"/>
      <w:bookmarkEnd w:id="3212"/>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6840ECAF" w:rsidR="00721A12" w:rsidRDefault="007876EC" w:rsidP="00571C58">
            <w:pPr>
              <w:pStyle w:val="TAL"/>
            </w:pPr>
            <w:r>
              <w:t>TS</w:t>
            </w:r>
            <w:r w:rsidR="00721A12">
              <w:t> 29.571 [</w:t>
            </w:r>
            <w:r w:rsidR="00730F40">
              <w:t>8</w:t>
            </w:r>
            <w:r w:rsidR="00721A12">
              <w:t>]</w:t>
            </w:r>
          </w:p>
        </w:tc>
        <w:tc>
          <w:tcPr>
            <w:tcW w:w="2798" w:type="dxa"/>
            <w:tcBorders>
              <w:top w:val="single" w:sz="4" w:space="0" w:color="auto"/>
              <w:left w:val="single" w:sz="4" w:space="0" w:color="auto"/>
              <w:bottom w:val="single" w:sz="4" w:space="0" w:color="auto"/>
              <w:right w:val="single" w:sz="4" w:space="0" w:color="auto"/>
            </w:tcBorders>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1DC4E4FF" w:rsidR="00721A12" w:rsidRDefault="007876EC" w:rsidP="00571C58">
            <w:pPr>
              <w:pStyle w:val="TAL"/>
            </w:pPr>
            <w:r>
              <w:t>TS</w:t>
            </w:r>
            <w:r w:rsidR="00721A12">
              <w:t> 29.122 [</w:t>
            </w:r>
            <w:r w:rsidR="00730F40">
              <w:t>6</w:t>
            </w:r>
            <w:r w:rsidR="00721A12">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2591C1F0" w:rsidR="0043434E" w:rsidDel="0043434E" w:rsidRDefault="007876EC" w:rsidP="0043434E">
            <w:pPr>
              <w:pStyle w:val="TAL"/>
            </w:pPr>
            <w:r>
              <w:t>TS</w:t>
            </w:r>
            <w:r w:rsidR="0043434E" w:rsidRPr="00A77D77">
              <w:t> 29.571 [</w:t>
            </w:r>
            <w:r w:rsidR="0043434E">
              <w:t>8</w:t>
            </w:r>
            <w:r w:rsidR="0043434E"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63C9C99C" w:rsidR="0043434E" w:rsidDel="0043434E" w:rsidRDefault="007876EC" w:rsidP="0043434E">
            <w:pPr>
              <w:pStyle w:val="TAL"/>
            </w:pPr>
            <w:r>
              <w:t>TS</w:t>
            </w:r>
            <w:r w:rsidR="0043434E" w:rsidRPr="00A77D77">
              <w:t> 29.571 [</w:t>
            </w:r>
            <w:r w:rsidR="0043434E">
              <w:t>8</w:t>
            </w:r>
            <w:r w:rsidR="0043434E"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4F485311" w:rsidR="0043434E" w:rsidDel="0043434E" w:rsidRDefault="007876EC" w:rsidP="0043434E">
            <w:pPr>
              <w:pStyle w:val="TAL"/>
            </w:pPr>
            <w:r>
              <w:t>TS</w:t>
            </w:r>
            <w:r w:rsidR="0043434E" w:rsidRPr="00A77D77">
              <w:t> 29.571 [</w:t>
            </w:r>
            <w:r w:rsidR="0043434E">
              <w:t>8</w:t>
            </w:r>
            <w:r w:rsidR="0043434E"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24A79482" w:rsidR="0043434E" w:rsidDel="0043434E" w:rsidRDefault="007876EC" w:rsidP="0043434E">
            <w:pPr>
              <w:pStyle w:val="TAL"/>
            </w:pPr>
            <w:r>
              <w:rPr>
                <w:rFonts w:hint="eastAsia"/>
                <w:lang w:eastAsia="zh-CN"/>
              </w:rPr>
              <w:t>TS</w:t>
            </w:r>
            <w:r w:rsidR="0043434E">
              <w:rPr>
                <w:rFonts w:hint="eastAsia"/>
                <w:lang w:eastAsia="zh-CN"/>
              </w:rPr>
              <w:t> 29.572 [</w:t>
            </w:r>
            <w:r w:rsidR="0043434E">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4BF91731" w:rsidR="0043434E" w:rsidDel="0043434E" w:rsidRDefault="007876EC" w:rsidP="0043434E">
            <w:pPr>
              <w:pStyle w:val="TAL"/>
            </w:pPr>
            <w:r>
              <w:rPr>
                <w:rFonts w:hint="eastAsia"/>
                <w:lang w:eastAsia="zh-CN"/>
              </w:rPr>
              <w:t>TS</w:t>
            </w:r>
            <w:r w:rsidR="0043434E">
              <w:rPr>
                <w:rFonts w:hint="eastAsia"/>
                <w:lang w:eastAsia="zh-CN"/>
              </w:rPr>
              <w:t> 29.572 [</w:t>
            </w:r>
            <w:r w:rsidR="0043434E">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DFB9615" w:rsidR="0043434E" w:rsidDel="0043434E" w:rsidRDefault="007876EC" w:rsidP="0043434E">
            <w:pPr>
              <w:pStyle w:val="TAL"/>
            </w:pPr>
            <w:r>
              <w:t>TS</w:t>
            </w:r>
            <w:r w:rsidR="0043434E">
              <w:t>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27B970F5" w:rsidR="0043434E" w:rsidDel="0043434E" w:rsidRDefault="007876EC" w:rsidP="0043434E">
            <w:pPr>
              <w:pStyle w:val="TAL"/>
            </w:pPr>
            <w:r>
              <w:t>TS</w:t>
            </w:r>
            <w:r w:rsidR="0043434E">
              <w:t>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02F2BDE" w:rsidR="0043434E" w:rsidDel="0043434E" w:rsidRDefault="007876EC" w:rsidP="0043434E">
            <w:pPr>
              <w:pStyle w:val="TAL"/>
            </w:pPr>
            <w:r>
              <w:t>TS</w:t>
            </w:r>
            <w:r w:rsidR="0043434E">
              <w:t>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213" w:name="_Toc85734537"/>
      <w:bookmarkStart w:id="3214" w:name="_Toc89431836"/>
      <w:bookmarkStart w:id="3215" w:name="_Toc97042750"/>
      <w:bookmarkStart w:id="3216" w:name="_Toc97045894"/>
      <w:bookmarkStart w:id="3217" w:name="_Toc97155639"/>
      <w:bookmarkStart w:id="3218" w:name="_Toc100767881"/>
      <w:r>
        <w:rPr>
          <w:lang w:eastAsia="zh-CN"/>
        </w:rPr>
        <w:t>9.</w:t>
      </w:r>
      <w:r w:rsidR="00730F40">
        <w:rPr>
          <w:lang w:eastAsia="zh-CN"/>
        </w:rPr>
        <w:t>1</w:t>
      </w:r>
      <w:r>
        <w:rPr>
          <w:lang w:eastAsia="zh-CN"/>
        </w:rPr>
        <w:t>.5.2</w:t>
      </w:r>
      <w:r>
        <w:rPr>
          <w:lang w:eastAsia="zh-CN"/>
        </w:rPr>
        <w:tab/>
        <w:t>Structured data types</w:t>
      </w:r>
      <w:bookmarkEnd w:id="3213"/>
      <w:bookmarkEnd w:id="3214"/>
      <w:bookmarkEnd w:id="3215"/>
      <w:bookmarkEnd w:id="3216"/>
      <w:bookmarkEnd w:id="3217"/>
      <w:bookmarkEnd w:id="3218"/>
    </w:p>
    <w:p w14:paraId="13B41D33" w14:textId="145F7F7A" w:rsidR="00721A12" w:rsidRDefault="00721A12" w:rsidP="00721A12">
      <w:pPr>
        <w:pStyle w:val="Heading5"/>
        <w:rPr>
          <w:lang w:eastAsia="zh-CN"/>
        </w:rPr>
      </w:pPr>
      <w:bookmarkStart w:id="3219" w:name="_Toc85734538"/>
      <w:bookmarkStart w:id="3220" w:name="_Toc89431837"/>
      <w:bookmarkStart w:id="3221" w:name="_Toc97042751"/>
      <w:bookmarkStart w:id="3222" w:name="_Toc97045895"/>
      <w:bookmarkStart w:id="3223" w:name="_Toc97155640"/>
      <w:bookmarkStart w:id="3224" w:name="_Toc100767882"/>
      <w:r>
        <w:rPr>
          <w:lang w:eastAsia="zh-CN"/>
        </w:rPr>
        <w:t>9.</w:t>
      </w:r>
      <w:r w:rsidR="00730F40">
        <w:rPr>
          <w:lang w:eastAsia="zh-CN"/>
        </w:rPr>
        <w:t>1</w:t>
      </w:r>
      <w:r>
        <w:rPr>
          <w:lang w:eastAsia="zh-CN"/>
        </w:rPr>
        <w:t>.5.2.1</w:t>
      </w:r>
      <w:r>
        <w:rPr>
          <w:lang w:eastAsia="zh-CN"/>
        </w:rPr>
        <w:tab/>
        <w:t>Introduction</w:t>
      </w:r>
      <w:bookmarkEnd w:id="3219"/>
      <w:bookmarkEnd w:id="3220"/>
      <w:bookmarkEnd w:id="3221"/>
      <w:bookmarkEnd w:id="3222"/>
      <w:bookmarkEnd w:id="3223"/>
      <w:bookmarkEnd w:id="3224"/>
    </w:p>
    <w:p w14:paraId="7FD0F71A" w14:textId="0D9314EE" w:rsidR="00721A12" w:rsidRDefault="00721A12" w:rsidP="00721A12">
      <w:pPr>
        <w:pStyle w:val="Heading5"/>
        <w:rPr>
          <w:lang w:eastAsia="zh-CN"/>
        </w:rPr>
      </w:pPr>
      <w:bookmarkStart w:id="3225" w:name="_Toc85734539"/>
      <w:bookmarkStart w:id="3226" w:name="_Toc89431838"/>
      <w:bookmarkStart w:id="3227" w:name="_Toc97042752"/>
      <w:bookmarkStart w:id="3228" w:name="_Toc97045896"/>
      <w:bookmarkStart w:id="3229" w:name="_Toc97155641"/>
      <w:bookmarkStart w:id="3230" w:name="_Toc100767883"/>
      <w:r>
        <w:rPr>
          <w:lang w:eastAsia="zh-CN"/>
        </w:rPr>
        <w:t>9.</w:t>
      </w:r>
      <w:r w:rsidR="00730F40">
        <w:rPr>
          <w:lang w:eastAsia="zh-CN"/>
        </w:rPr>
        <w:t>1</w:t>
      </w:r>
      <w:r>
        <w:rPr>
          <w:lang w:eastAsia="zh-CN"/>
        </w:rPr>
        <w:t>.5.2.2</w:t>
      </w:r>
      <w:r>
        <w:rPr>
          <w:lang w:eastAsia="zh-CN"/>
        </w:rPr>
        <w:tab/>
        <w:t>Type: EESRegistration</w:t>
      </w:r>
      <w:bookmarkEnd w:id="3225"/>
      <w:bookmarkEnd w:id="3226"/>
      <w:bookmarkEnd w:id="3227"/>
      <w:bookmarkEnd w:id="3228"/>
      <w:bookmarkEnd w:id="3229"/>
      <w:bookmarkEnd w:id="323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5B4EEB85" w14:textId="0852871F"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231" w:name="_Toc85734540"/>
      <w:bookmarkStart w:id="3232" w:name="_Toc89431839"/>
      <w:bookmarkStart w:id="3233" w:name="_Toc97042753"/>
      <w:bookmarkStart w:id="3234" w:name="_Toc97045897"/>
      <w:bookmarkStart w:id="3235" w:name="_Toc97155642"/>
      <w:bookmarkStart w:id="3236" w:name="_Toc100767884"/>
      <w:r>
        <w:rPr>
          <w:lang w:eastAsia="zh-CN"/>
        </w:rPr>
        <w:lastRenderedPageBreak/>
        <w:t>9.</w:t>
      </w:r>
      <w:r w:rsidR="00730F40">
        <w:rPr>
          <w:lang w:eastAsia="zh-CN"/>
        </w:rPr>
        <w:t>1</w:t>
      </w:r>
      <w:r>
        <w:rPr>
          <w:lang w:eastAsia="zh-CN"/>
        </w:rPr>
        <w:t>.5.2.3</w:t>
      </w:r>
      <w:r>
        <w:rPr>
          <w:lang w:eastAsia="zh-CN"/>
        </w:rPr>
        <w:tab/>
        <w:t>Type: EESProfile</w:t>
      </w:r>
      <w:bookmarkEnd w:id="3231"/>
      <w:bookmarkEnd w:id="3232"/>
      <w:bookmarkEnd w:id="3233"/>
      <w:bookmarkEnd w:id="3234"/>
      <w:bookmarkEnd w:id="3235"/>
      <w:bookmarkEnd w:id="323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237" w:name="_Toc85734541"/>
      <w:bookmarkStart w:id="3238" w:name="_Toc89431840"/>
      <w:bookmarkStart w:id="3239" w:name="_Toc97042754"/>
      <w:bookmarkStart w:id="3240" w:name="_Toc97045898"/>
      <w:bookmarkStart w:id="3241" w:name="_Toc97155643"/>
      <w:bookmarkStart w:id="3242" w:name="_Toc100767885"/>
      <w:r>
        <w:rPr>
          <w:lang w:eastAsia="zh-CN"/>
        </w:rPr>
        <w:t>9.1.5.2.4</w:t>
      </w:r>
      <w:r>
        <w:rPr>
          <w:lang w:eastAsia="zh-CN"/>
        </w:rPr>
        <w:tab/>
        <w:t>Type: EESRegistrationPatch</w:t>
      </w:r>
      <w:bookmarkEnd w:id="3237"/>
      <w:bookmarkEnd w:id="3238"/>
      <w:bookmarkEnd w:id="3239"/>
      <w:bookmarkEnd w:id="3240"/>
      <w:bookmarkEnd w:id="3241"/>
      <w:bookmarkEnd w:id="3242"/>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35F6D910"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243" w:name="_Toc85734542"/>
      <w:bookmarkStart w:id="3244" w:name="_Toc89431841"/>
      <w:bookmarkStart w:id="3245" w:name="_Toc97042755"/>
      <w:bookmarkStart w:id="3246" w:name="_Toc97045899"/>
      <w:bookmarkStart w:id="3247" w:name="_Toc97155644"/>
      <w:bookmarkStart w:id="3248" w:name="_Toc100767886"/>
      <w:r>
        <w:rPr>
          <w:lang w:eastAsia="zh-CN"/>
        </w:rPr>
        <w:t>9.1.5.2.5</w:t>
      </w:r>
      <w:r>
        <w:rPr>
          <w:lang w:eastAsia="zh-CN"/>
        </w:rPr>
        <w:tab/>
        <w:t>Type: ServiceArea</w:t>
      </w:r>
      <w:bookmarkEnd w:id="3243"/>
      <w:bookmarkEnd w:id="3244"/>
      <w:bookmarkEnd w:id="3245"/>
      <w:bookmarkEnd w:id="3246"/>
      <w:bookmarkEnd w:id="3247"/>
      <w:bookmarkEnd w:id="324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249" w:name="_Toc85734543"/>
      <w:bookmarkStart w:id="3250" w:name="_Toc89431842"/>
      <w:bookmarkStart w:id="3251" w:name="_Toc97042756"/>
      <w:bookmarkStart w:id="3252" w:name="_Toc97045900"/>
      <w:bookmarkStart w:id="3253" w:name="_Toc97155645"/>
      <w:bookmarkStart w:id="3254" w:name="_Toc100767887"/>
      <w:r>
        <w:rPr>
          <w:lang w:eastAsia="zh-CN"/>
        </w:rPr>
        <w:lastRenderedPageBreak/>
        <w:t>9.1.5.2.6</w:t>
      </w:r>
      <w:r>
        <w:rPr>
          <w:lang w:eastAsia="zh-CN"/>
        </w:rPr>
        <w:tab/>
        <w:t>Type: TopologicalServiceArea</w:t>
      </w:r>
      <w:bookmarkEnd w:id="3249"/>
      <w:bookmarkEnd w:id="3250"/>
      <w:bookmarkEnd w:id="3251"/>
      <w:bookmarkEnd w:id="3252"/>
      <w:bookmarkEnd w:id="3253"/>
      <w:bookmarkEnd w:id="3254"/>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255" w:name="_Toc85734544"/>
      <w:bookmarkStart w:id="3256" w:name="_Toc89431843"/>
      <w:bookmarkStart w:id="3257" w:name="_Toc97042757"/>
      <w:bookmarkStart w:id="3258" w:name="_Toc97045901"/>
      <w:bookmarkStart w:id="3259" w:name="_Toc97155646"/>
      <w:bookmarkStart w:id="3260" w:name="_Toc100767888"/>
      <w:r>
        <w:rPr>
          <w:lang w:eastAsia="zh-CN"/>
        </w:rPr>
        <w:t>9.1.5.2.7</w:t>
      </w:r>
      <w:r>
        <w:rPr>
          <w:lang w:eastAsia="zh-CN"/>
        </w:rPr>
        <w:tab/>
        <w:t>Type: GeographicalServiceArea</w:t>
      </w:r>
      <w:bookmarkEnd w:id="3255"/>
      <w:bookmarkEnd w:id="3256"/>
      <w:bookmarkEnd w:id="3257"/>
      <w:bookmarkEnd w:id="3258"/>
      <w:bookmarkEnd w:id="3259"/>
      <w:bookmarkEnd w:id="326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261" w:name="_Toc85734545"/>
      <w:bookmarkStart w:id="3262" w:name="_Toc89431844"/>
      <w:bookmarkStart w:id="3263" w:name="_Toc97042758"/>
      <w:bookmarkStart w:id="3264" w:name="_Toc97045902"/>
      <w:bookmarkStart w:id="3265" w:name="_Toc97155647"/>
      <w:bookmarkStart w:id="3266" w:name="_Toc100767889"/>
      <w:r>
        <w:rPr>
          <w:lang w:eastAsia="zh-CN"/>
        </w:rPr>
        <w:t>9.</w:t>
      </w:r>
      <w:r w:rsidR="00730F40">
        <w:rPr>
          <w:lang w:eastAsia="zh-CN"/>
        </w:rPr>
        <w:t>1</w:t>
      </w:r>
      <w:r>
        <w:rPr>
          <w:lang w:eastAsia="zh-CN"/>
        </w:rPr>
        <w:t>.5.3</w:t>
      </w:r>
      <w:r>
        <w:rPr>
          <w:lang w:eastAsia="zh-CN"/>
        </w:rPr>
        <w:tab/>
        <w:t>Simple data types and enumerations</w:t>
      </w:r>
      <w:bookmarkEnd w:id="3261"/>
      <w:bookmarkEnd w:id="3262"/>
      <w:bookmarkEnd w:id="3263"/>
      <w:bookmarkEnd w:id="3264"/>
      <w:bookmarkEnd w:id="3265"/>
      <w:bookmarkEnd w:id="3266"/>
    </w:p>
    <w:p w14:paraId="76EF216B" w14:textId="39E856F8" w:rsidR="0039285C" w:rsidRPr="00384E92" w:rsidRDefault="0039285C" w:rsidP="0039285C">
      <w:pPr>
        <w:pStyle w:val="Heading5"/>
      </w:pPr>
      <w:bookmarkStart w:id="3267" w:name="_Toc85734546"/>
      <w:bookmarkStart w:id="3268" w:name="_Toc89431845"/>
      <w:bookmarkStart w:id="3269" w:name="_Toc97042759"/>
      <w:bookmarkStart w:id="3270" w:name="_Toc97045903"/>
      <w:bookmarkStart w:id="3271" w:name="_Toc97155648"/>
      <w:bookmarkStart w:id="3272" w:name="_Toc100767890"/>
      <w:r>
        <w:t>9.1.5.3.1</w:t>
      </w:r>
      <w:r w:rsidRPr="00384E92">
        <w:tab/>
        <w:t>Introduction</w:t>
      </w:r>
      <w:bookmarkEnd w:id="3267"/>
      <w:bookmarkEnd w:id="3268"/>
      <w:bookmarkEnd w:id="3269"/>
      <w:bookmarkEnd w:id="3270"/>
      <w:bookmarkEnd w:id="3271"/>
      <w:bookmarkEnd w:id="327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273" w:name="_Toc85734547"/>
      <w:bookmarkStart w:id="3274" w:name="_Toc89431846"/>
      <w:bookmarkStart w:id="3275" w:name="_Toc97042760"/>
      <w:bookmarkStart w:id="3276" w:name="_Toc97045904"/>
      <w:bookmarkStart w:id="3277" w:name="_Toc97155649"/>
      <w:bookmarkStart w:id="3278" w:name="_Toc100767891"/>
      <w:r>
        <w:t>9.1.5.3.2</w:t>
      </w:r>
      <w:r w:rsidRPr="00384E92">
        <w:tab/>
        <w:t>Simple data types</w:t>
      </w:r>
      <w:bookmarkEnd w:id="3273"/>
      <w:bookmarkEnd w:id="3274"/>
      <w:bookmarkEnd w:id="3275"/>
      <w:bookmarkEnd w:id="3276"/>
      <w:bookmarkEnd w:id="3277"/>
      <w:bookmarkEnd w:id="327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279" w:name="_Toc85734548"/>
      <w:bookmarkStart w:id="3280" w:name="_Toc89431847"/>
      <w:bookmarkStart w:id="3281" w:name="_Toc97042761"/>
      <w:bookmarkStart w:id="3282" w:name="_Toc97045905"/>
      <w:bookmarkStart w:id="3283" w:name="_Toc97155650"/>
      <w:bookmarkStart w:id="3284" w:name="_Toc100767892"/>
      <w:r>
        <w:t>9.1.5.3.3</w:t>
      </w:r>
      <w:r w:rsidRPr="00BC662F">
        <w:tab/>
        <w:t xml:space="preserve">Enumeration: </w:t>
      </w:r>
      <w:r>
        <w:t>ACRScenario</w:t>
      </w:r>
      <w:bookmarkEnd w:id="3279"/>
      <w:bookmarkEnd w:id="3280"/>
      <w:bookmarkEnd w:id="3281"/>
      <w:bookmarkEnd w:id="3282"/>
      <w:bookmarkEnd w:id="3283"/>
      <w:bookmarkEnd w:id="328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285" w:name="_Toc85734549"/>
      <w:bookmarkStart w:id="3286" w:name="_Toc89431848"/>
      <w:bookmarkStart w:id="3287" w:name="_Toc97042762"/>
      <w:bookmarkStart w:id="3288" w:name="_Toc97045906"/>
      <w:bookmarkStart w:id="3289" w:name="_Toc97155651"/>
      <w:bookmarkStart w:id="3290" w:name="_Toc100767893"/>
      <w:r>
        <w:t>9.</w:t>
      </w:r>
      <w:r w:rsidR="00730F40">
        <w:t>1</w:t>
      </w:r>
      <w:r>
        <w:t>.6</w:t>
      </w:r>
      <w:r>
        <w:tab/>
        <w:t>Error Handling</w:t>
      </w:r>
      <w:bookmarkEnd w:id="3285"/>
      <w:bookmarkEnd w:id="3286"/>
      <w:bookmarkEnd w:id="3287"/>
      <w:bookmarkEnd w:id="3288"/>
      <w:bookmarkEnd w:id="3289"/>
      <w:bookmarkEnd w:id="329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291" w:name="_Toc85734550"/>
      <w:bookmarkStart w:id="3292" w:name="_Toc89431849"/>
      <w:bookmarkStart w:id="3293" w:name="_Toc97042763"/>
      <w:bookmarkStart w:id="3294" w:name="_Toc97045907"/>
      <w:bookmarkStart w:id="3295" w:name="_Toc97155652"/>
      <w:bookmarkStart w:id="3296" w:name="_Toc100767894"/>
      <w:r>
        <w:t>9.</w:t>
      </w:r>
      <w:r w:rsidR="00730F40">
        <w:t>1</w:t>
      </w:r>
      <w:r>
        <w:t>.7</w:t>
      </w:r>
      <w:r>
        <w:tab/>
        <w:t>Feature negotiation</w:t>
      </w:r>
      <w:bookmarkEnd w:id="3291"/>
      <w:bookmarkEnd w:id="3292"/>
      <w:bookmarkEnd w:id="3293"/>
      <w:bookmarkEnd w:id="3294"/>
      <w:bookmarkEnd w:id="3295"/>
      <w:bookmarkEnd w:id="3296"/>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3080"/>
    </w:tbl>
    <w:p w14:paraId="2572EBAF" w14:textId="2A3603D2" w:rsidR="00721A12" w:rsidRDefault="00721A12" w:rsidP="006766F1"/>
    <w:p w14:paraId="43552639" w14:textId="409A69FB" w:rsidR="007C54F7" w:rsidRPr="00771852" w:rsidRDefault="007C54F7" w:rsidP="007C54F7">
      <w:pPr>
        <w:pStyle w:val="Heading2"/>
      </w:pPr>
      <w:bookmarkStart w:id="3297" w:name="_Toc85734551"/>
      <w:bookmarkStart w:id="3298" w:name="_Toc89431850"/>
      <w:bookmarkStart w:id="3299" w:name="_Toc97042764"/>
      <w:bookmarkStart w:id="3300" w:name="_Toc97045908"/>
      <w:bookmarkStart w:id="3301" w:name="_Toc97155653"/>
      <w:bookmarkStart w:id="3302" w:name="_Toc100767895"/>
      <w:r>
        <w:t>9.2</w:t>
      </w:r>
      <w:r>
        <w:tab/>
        <w:t>Eecs_TargetEESDiscovery API</w:t>
      </w:r>
      <w:bookmarkEnd w:id="3297"/>
      <w:bookmarkEnd w:id="3298"/>
      <w:bookmarkEnd w:id="3299"/>
      <w:bookmarkEnd w:id="3300"/>
      <w:bookmarkEnd w:id="3301"/>
      <w:bookmarkEnd w:id="3302"/>
    </w:p>
    <w:p w14:paraId="34A83731" w14:textId="5F9B80A2" w:rsidR="007C54F7" w:rsidRDefault="007C54F7" w:rsidP="007C54F7">
      <w:pPr>
        <w:pStyle w:val="Heading3"/>
      </w:pPr>
      <w:bookmarkStart w:id="3303" w:name="_Toc85734552"/>
      <w:bookmarkStart w:id="3304" w:name="_Toc89431851"/>
      <w:bookmarkStart w:id="3305" w:name="_Toc97042765"/>
      <w:bookmarkStart w:id="3306" w:name="_Toc97045909"/>
      <w:bookmarkStart w:id="3307" w:name="_Toc97155654"/>
      <w:bookmarkStart w:id="3308" w:name="_Toc100767896"/>
      <w:r>
        <w:t>9.2.1</w:t>
      </w:r>
      <w:r>
        <w:tab/>
      </w:r>
      <w:bookmarkEnd w:id="3303"/>
      <w:r w:rsidR="009616F6">
        <w:t>Introduction</w:t>
      </w:r>
      <w:bookmarkEnd w:id="3304"/>
      <w:bookmarkEnd w:id="3305"/>
      <w:bookmarkEnd w:id="3306"/>
      <w:bookmarkEnd w:id="3307"/>
      <w:bookmarkEnd w:id="330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309" w:name="_Toc85734553"/>
      <w:bookmarkStart w:id="3310" w:name="_Toc89431852"/>
      <w:bookmarkStart w:id="3311" w:name="_Toc97042766"/>
      <w:bookmarkStart w:id="3312" w:name="_Toc97045910"/>
      <w:bookmarkStart w:id="3313" w:name="_Toc97155655"/>
      <w:bookmarkStart w:id="3314" w:name="_Toc100767897"/>
      <w:r>
        <w:lastRenderedPageBreak/>
        <w:t>9.</w:t>
      </w:r>
      <w:r w:rsidR="00AB45AD">
        <w:t>2</w:t>
      </w:r>
      <w:r>
        <w:t>.2</w:t>
      </w:r>
      <w:r>
        <w:tab/>
        <w:t>Resources</w:t>
      </w:r>
      <w:bookmarkEnd w:id="3309"/>
      <w:bookmarkEnd w:id="3310"/>
      <w:bookmarkEnd w:id="3311"/>
      <w:bookmarkEnd w:id="3312"/>
      <w:bookmarkEnd w:id="3313"/>
      <w:bookmarkEnd w:id="3314"/>
    </w:p>
    <w:p w14:paraId="3192648F" w14:textId="58F7A790" w:rsidR="007C54F7" w:rsidRDefault="007C54F7" w:rsidP="007C54F7">
      <w:pPr>
        <w:pStyle w:val="Heading4"/>
      </w:pPr>
      <w:bookmarkStart w:id="3315" w:name="_Toc85734554"/>
      <w:bookmarkStart w:id="3316" w:name="_Toc89431853"/>
      <w:bookmarkStart w:id="3317" w:name="_Toc97042767"/>
      <w:bookmarkStart w:id="3318" w:name="_Toc97045911"/>
      <w:bookmarkStart w:id="3319" w:name="_Toc97155656"/>
      <w:bookmarkStart w:id="3320" w:name="_Toc100767898"/>
      <w:r>
        <w:t>9.</w:t>
      </w:r>
      <w:r w:rsidR="00AB45AD">
        <w:t>2</w:t>
      </w:r>
      <w:r>
        <w:t>.2.1</w:t>
      </w:r>
      <w:r>
        <w:tab/>
        <w:t>Overview</w:t>
      </w:r>
      <w:bookmarkEnd w:id="3315"/>
      <w:bookmarkEnd w:id="3316"/>
      <w:bookmarkEnd w:id="3317"/>
      <w:bookmarkEnd w:id="3318"/>
      <w:bookmarkEnd w:id="3319"/>
      <w:bookmarkEnd w:id="3320"/>
    </w:p>
    <w:p w14:paraId="5828842F" w14:textId="77777777" w:rsidR="007C54F7" w:rsidRDefault="007C54F7" w:rsidP="007C54F7">
      <w:pPr>
        <w:pStyle w:val="TH"/>
      </w:pPr>
      <w:r w:rsidRPr="00E73566">
        <w:object w:dxaOrig="6529" w:dyaOrig="2953" w14:anchorId="5C47A36B">
          <v:shape id="_x0000_i1040" type="#_x0000_t75" style="width:328.35pt;height:147.8pt" o:ole="">
            <v:imagedata r:id="rId38" o:title=""/>
          </v:shape>
          <o:OLEObject Type="Embed" ProgID="Visio.Drawing.11" ShapeID="_x0000_i1040" DrawAspect="Content" ObjectID="_1711380556" r:id="rId39"/>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321" w:name="_Toc85734555"/>
      <w:bookmarkStart w:id="3322" w:name="_Toc89431854"/>
      <w:bookmarkStart w:id="3323" w:name="_Toc97042768"/>
      <w:bookmarkStart w:id="3324" w:name="_Toc97045912"/>
      <w:bookmarkStart w:id="3325" w:name="_Toc97155657"/>
      <w:bookmarkStart w:id="3326" w:name="_Toc100767899"/>
      <w:r>
        <w:t>9.</w:t>
      </w:r>
      <w:r w:rsidR="00AB45AD">
        <w:t>2</w:t>
      </w:r>
      <w:r>
        <w:t>.2.2</w:t>
      </w:r>
      <w:r>
        <w:tab/>
        <w:t>Resource</w:t>
      </w:r>
      <w:r w:rsidRPr="00831458">
        <w:t xml:space="preserve">: </w:t>
      </w:r>
      <w:r>
        <w:t>EES Profiles</w:t>
      </w:r>
      <w:bookmarkEnd w:id="3321"/>
      <w:bookmarkEnd w:id="3322"/>
      <w:bookmarkEnd w:id="3323"/>
      <w:bookmarkEnd w:id="3324"/>
      <w:bookmarkEnd w:id="3325"/>
      <w:bookmarkEnd w:id="3326"/>
    </w:p>
    <w:p w14:paraId="6B9D6631" w14:textId="25036092" w:rsidR="007C54F7" w:rsidRDefault="007C54F7" w:rsidP="007C54F7">
      <w:pPr>
        <w:pStyle w:val="Heading5"/>
        <w:rPr>
          <w:lang w:eastAsia="zh-CN"/>
        </w:rPr>
      </w:pPr>
      <w:bookmarkStart w:id="3327" w:name="_Toc85734556"/>
      <w:bookmarkStart w:id="3328" w:name="_Toc89431855"/>
      <w:bookmarkStart w:id="3329" w:name="_Toc97042769"/>
      <w:bookmarkStart w:id="3330" w:name="_Toc97045913"/>
      <w:bookmarkStart w:id="3331" w:name="_Toc97155658"/>
      <w:bookmarkStart w:id="3332" w:name="_Toc100767900"/>
      <w:r>
        <w:rPr>
          <w:lang w:eastAsia="zh-CN"/>
        </w:rPr>
        <w:t>9.</w:t>
      </w:r>
      <w:r w:rsidR="00AB45AD">
        <w:rPr>
          <w:lang w:eastAsia="zh-CN"/>
        </w:rPr>
        <w:t>2</w:t>
      </w:r>
      <w:r>
        <w:rPr>
          <w:lang w:eastAsia="zh-CN"/>
        </w:rPr>
        <w:t>.2.2.1</w:t>
      </w:r>
      <w:r>
        <w:rPr>
          <w:lang w:eastAsia="zh-CN"/>
        </w:rPr>
        <w:tab/>
        <w:t>Description</w:t>
      </w:r>
      <w:bookmarkEnd w:id="3327"/>
      <w:bookmarkEnd w:id="3328"/>
      <w:bookmarkEnd w:id="3329"/>
      <w:bookmarkEnd w:id="3330"/>
      <w:bookmarkEnd w:id="3331"/>
      <w:bookmarkEnd w:id="3332"/>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333" w:name="_Toc85734557"/>
      <w:bookmarkStart w:id="3334" w:name="_Toc89431856"/>
      <w:bookmarkStart w:id="3335" w:name="_Toc97042770"/>
      <w:bookmarkStart w:id="3336" w:name="_Toc97045914"/>
      <w:bookmarkStart w:id="3337" w:name="_Toc97155659"/>
      <w:bookmarkStart w:id="3338" w:name="_Toc100767901"/>
      <w:r>
        <w:rPr>
          <w:lang w:eastAsia="zh-CN"/>
        </w:rPr>
        <w:t>9.</w:t>
      </w:r>
      <w:r w:rsidR="00AB45AD">
        <w:rPr>
          <w:lang w:eastAsia="zh-CN"/>
        </w:rPr>
        <w:t>2</w:t>
      </w:r>
      <w:r>
        <w:rPr>
          <w:lang w:eastAsia="zh-CN"/>
        </w:rPr>
        <w:t>.2.2.2</w:t>
      </w:r>
      <w:r>
        <w:rPr>
          <w:lang w:eastAsia="zh-CN"/>
        </w:rPr>
        <w:tab/>
        <w:t>Resource Definition</w:t>
      </w:r>
      <w:bookmarkEnd w:id="3333"/>
      <w:bookmarkEnd w:id="3334"/>
      <w:bookmarkEnd w:id="3335"/>
      <w:bookmarkEnd w:id="3336"/>
      <w:bookmarkEnd w:id="3337"/>
      <w:bookmarkEnd w:id="33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1D633B97" w:rsidR="007C54F7" w:rsidRDefault="007C54F7" w:rsidP="00A17F72">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339" w:name="_Toc85734558"/>
      <w:bookmarkStart w:id="3340" w:name="_Toc89431857"/>
      <w:bookmarkStart w:id="3341" w:name="_Toc97042771"/>
      <w:bookmarkStart w:id="3342" w:name="_Toc97045915"/>
      <w:bookmarkStart w:id="3343" w:name="_Toc97155660"/>
      <w:bookmarkStart w:id="3344" w:name="_Toc100767902"/>
      <w:r>
        <w:rPr>
          <w:lang w:eastAsia="zh-CN"/>
        </w:rPr>
        <w:t>9.</w:t>
      </w:r>
      <w:r w:rsidR="00AB45AD">
        <w:rPr>
          <w:lang w:eastAsia="zh-CN"/>
        </w:rPr>
        <w:t>2</w:t>
      </w:r>
      <w:r>
        <w:rPr>
          <w:lang w:eastAsia="zh-CN"/>
        </w:rPr>
        <w:t>.2.2.3</w:t>
      </w:r>
      <w:r>
        <w:rPr>
          <w:lang w:eastAsia="zh-CN"/>
        </w:rPr>
        <w:tab/>
        <w:t>Resource Standard Methods</w:t>
      </w:r>
      <w:bookmarkEnd w:id="3339"/>
      <w:bookmarkEnd w:id="3340"/>
      <w:bookmarkEnd w:id="3341"/>
      <w:bookmarkEnd w:id="3342"/>
      <w:bookmarkEnd w:id="3343"/>
      <w:bookmarkEnd w:id="3344"/>
    </w:p>
    <w:p w14:paraId="150C2DA3" w14:textId="4D1A3ED8" w:rsidR="007C54F7" w:rsidRDefault="007C54F7" w:rsidP="007C54F7">
      <w:pPr>
        <w:pStyle w:val="Heading6"/>
        <w:rPr>
          <w:lang w:eastAsia="zh-CN"/>
        </w:rPr>
      </w:pPr>
      <w:bookmarkStart w:id="3345" w:name="_Toc85734559"/>
      <w:bookmarkStart w:id="3346" w:name="_Toc89431858"/>
      <w:bookmarkStart w:id="3347" w:name="_Toc97042772"/>
      <w:bookmarkStart w:id="3348" w:name="_Toc97045916"/>
      <w:bookmarkStart w:id="3349" w:name="_Toc97155661"/>
      <w:bookmarkStart w:id="3350" w:name="_Toc100767903"/>
      <w:r>
        <w:rPr>
          <w:lang w:eastAsia="zh-CN"/>
        </w:rPr>
        <w:t>9.</w:t>
      </w:r>
      <w:r w:rsidR="00AB45AD">
        <w:rPr>
          <w:lang w:eastAsia="zh-CN"/>
        </w:rPr>
        <w:t>2</w:t>
      </w:r>
      <w:r>
        <w:rPr>
          <w:lang w:eastAsia="zh-CN"/>
        </w:rPr>
        <w:t>.2.2.3.1</w:t>
      </w:r>
      <w:r>
        <w:rPr>
          <w:lang w:eastAsia="zh-CN"/>
        </w:rPr>
        <w:tab/>
        <w:t>GET</w:t>
      </w:r>
      <w:bookmarkEnd w:id="3345"/>
      <w:bookmarkEnd w:id="3346"/>
      <w:bookmarkEnd w:id="3347"/>
      <w:bookmarkEnd w:id="3348"/>
      <w:bookmarkEnd w:id="3349"/>
      <w:bookmarkEnd w:id="3350"/>
    </w:p>
    <w:p w14:paraId="0F3F70C7" w14:textId="69A6592F"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 xml:space="preserve">pecified in </w:t>
      </w:r>
      <w:r w:rsidR="007876EC">
        <w:t>TS</w:t>
      </w:r>
      <w:r w:rsidRPr="00993A9C">
        <w:t>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5CE36553" w14:textId="16FB2DDB" w:rsidR="00764A7D" w:rsidRDefault="00764A7D" w:rsidP="00764A7D">
      <w:pPr>
        <w:pStyle w:val="NO"/>
      </w:pPr>
      <w:r>
        <w:t>NOTE:</w:t>
      </w:r>
      <w:r>
        <w:tab/>
        <w:t>To protect the privacy of the user, the MSISDN can be used as GPSI only after obtaining user</w:t>
      </w:r>
      <w:r w:rsidR="007876EC">
        <w:t>'</w:t>
      </w:r>
      <w:r>
        <w:t>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3D1ADDE3"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 xml:space="preserve">5.2.6-1 of </w:t>
            </w:r>
            <w:r w:rsidR="007876EC">
              <w:t>TS</w:t>
            </w:r>
            <w:r w:rsidRPr="001364E5">
              <w:t> 29.122 [</w:t>
            </w:r>
            <w:r>
              <w:t>6</w:t>
            </w:r>
            <w:r w:rsidRPr="001364E5">
              <w:t>]</w:t>
            </w:r>
            <w:r w:rsidRPr="0016361A">
              <w:t xml:space="preserve"> also apply.</w:t>
            </w:r>
          </w:p>
        </w:tc>
      </w:tr>
    </w:tbl>
    <w:p w14:paraId="1A58BC0E" w14:textId="77777777" w:rsidR="007C54F7" w:rsidRDefault="007C54F7" w:rsidP="008D4A5F"/>
    <w:p w14:paraId="5933364F" w14:textId="76DD3100" w:rsidR="007C54F7" w:rsidRPr="00A04126" w:rsidRDefault="006006B0" w:rsidP="007C54F7">
      <w:pPr>
        <w:pStyle w:val="TH"/>
        <w:rPr>
          <w:rFonts w:cs="Arial"/>
        </w:rPr>
      </w:pPr>
      <w:r>
        <w:t>Table </w:t>
      </w:r>
      <w:r w:rsidR="007C54F7">
        <w:t>9.</w:t>
      </w:r>
      <w:r w:rsidR="00AB45AD">
        <w:t>2</w:t>
      </w:r>
      <w:r w:rsidR="007C54F7">
        <w:t>.2.2.3.1</w:t>
      </w:r>
      <w:r w:rsidR="007C54F7" w:rsidRPr="00A04126">
        <w:t xml:space="preserve">-4: Headers supported by the </w:t>
      </w:r>
      <w:r w:rsidR="007C54F7">
        <w:t>GET</w:t>
      </w:r>
      <w:r w:rsidR="007C54F7"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1EADB78D" w:rsidR="007C54F7" w:rsidRPr="00A04126" w:rsidRDefault="006006B0" w:rsidP="007C54F7">
      <w:pPr>
        <w:pStyle w:val="TH"/>
        <w:rPr>
          <w:rFonts w:cs="Arial"/>
        </w:rPr>
      </w:pPr>
      <w:r w:rsidRPr="00A04126">
        <w:t>Table</w:t>
      </w:r>
      <w:r>
        <w:t> </w:t>
      </w:r>
      <w:r w:rsidR="007C54F7">
        <w:t>9.</w:t>
      </w:r>
      <w:r w:rsidR="00AB45AD">
        <w:t>2</w:t>
      </w:r>
      <w:r w:rsidR="007C54F7">
        <w:t>.2.2.3.1</w:t>
      </w:r>
      <w:r w:rsidR="007C54F7" w:rsidRPr="00A04126">
        <w:t xml:space="preserve">-5: Headers supported by the </w:t>
      </w:r>
      <w:r w:rsidR="007C54F7" w:rsidRPr="00C21EAA">
        <w:t>200</w:t>
      </w:r>
      <w:r w:rsidR="007C54F7">
        <w:t xml:space="preserve"> response code</w:t>
      </w:r>
      <w:r w:rsidR="007C54F7"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09675B17" w:rsidR="007C54F7" w:rsidRPr="00A04126" w:rsidRDefault="006006B0" w:rsidP="007C54F7">
      <w:pPr>
        <w:pStyle w:val="TH"/>
      </w:pPr>
      <w:r w:rsidRPr="00A04126">
        <w:t>Table</w:t>
      </w:r>
      <w:r>
        <w:t> </w:t>
      </w:r>
      <w:r w:rsidR="007C54F7">
        <w:t>9.</w:t>
      </w:r>
      <w:r w:rsidR="00AB45AD">
        <w:t>2</w:t>
      </w:r>
      <w:r w:rsidR="007C54F7">
        <w:t>.2.2.3.1</w:t>
      </w:r>
      <w:r w:rsidR="007C54F7"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3351" w:name="_Toc85734560"/>
      <w:bookmarkStart w:id="3352" w:name="_Toc89431859"/>
      <w:bookmarkStart w:id="3353" w:name="_Toc97042773"/>
      <w:bookmarkStart w:id="3354" w:name="_Toc97045917"/>
      <w:bookmarkStart w:id="3355" w:name="_Toc97155662"/>
      <w:bookmarkStart w:id="3356" w:name="_Toc100767904"/>
      <w:r>
        <w:rPr>
          <w:lang w:eastAsia="zh-CN"/>
        </w:rPr>
        <w:t>9.</w:t>
      </w:r>
      <w:r w:rsidR="00AB45AD">
        <w:rPr>
          <w:lang w:eastAsia="zh-CN"/>
        </w:rPr>
        <w:t>2</w:t>
      </w:r>
      <w:r>
        <w:rPr>
          <w:lang w:eastAsia="zh-CN"/>
        </w:rPr>
        <w:t>.2.2.4</w:t>
      </w:r>
      <w:r>
        <w:rPr>
          <w:lang w:eastAsia="zh-CN"/>
        </w:rPr>
        <w:tab/>
      </w:r>
      <w:r>
        <w:rPr>
          <w:lang w:eastAsia="zh-CN"/>
        </w:rPr>
        <w:tab/>
        <w:t>Resource Custom Operations</w:t>
      </w:r>
      <w:bookmarkEnd w:id="3351"/>
      <w:bookmarkEnd w:id="3352"/>
      <w:bookmarkEnd w:id="3353"/>
      <w:bookmarkEnd w:id="3354"/>
      <w:bookmarkEnd w:id="3355"/>
      <w:bookmarkEnd w:id="3356"/>
    </w:p>
    <w:p w14:paraId="05C87CEC" w14:textId="77777777" w:rsidR="007C54F7" w:rsidRDefault="007C54F7" w:rsidP="007C54F7">
      <w:r>
        <w:t>None.</w:t>
      </w:r>
    </w:p>
    <w:p w14:paraId="776D1DA8" w14:textId="68C6B7C0" w:rsidR="007C54F7" w:rsidRDefault="007C54F7" w:rsidP="007C54F7">
      <w:pPr>
        <w:pStyle w:val="Heading3"/>
      </w:pPr>
      <w:bookmarkStart w:id="3357" w:name="_Toc85734561"/>
      <w:bookmarkStart w:id="3358" w:name="_Toc89431860"/>
      <w:bookmarkStart w:id="3359" w:name="_Toc97042774"/>
      <w:bookmarkStart w:id="3360" w:name="_Toc97045918"/>
      <w:bookmarkStart w:id="3361" w:name="_Toc97155663"/>
      <w:bookmarkStart w:id="3362" w:name="_Toc100767905"/>
      <w:r>
        <w:t>9.</w:t>
      </w:r>
      <w:r w:rsidR="00AB45AD">
        <w:t>2</w:t>
      </w:r>
      <w:r>
        <w:t>.3</w:t>
      </w:r>
      <w:r>
        <w:tab/>
        <w:t>Custom Operations without associated resources</w:t>
      </w:r>
      <w:bookmarkEnd w:id="3357"/>
      <w:bookmarkEnd w:id="3358"/>
      <w:bookmarkEnd w:id="3359"/>
      <w:bookmarkEnd w:id="3360"/>
      <w:bookmarkEnd w:id="3361"/>
      <w:bookmarkEnd w:id="3362"/>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363" w:name="_Toc85734562"/>
      <w:bookmarkStart w:id="3364" w:name="_Toc89431861"/>
      <w:bookmarkStart w:id="3365" w:name="_Toc97042775"/>
      <w:bookmarkStart w:id="3366" w:name="_Toc97045919"/>
      <w:bookmarkStart w:id="3367" w:name="_Toc97155664"/>
      <w:bookmarkStart w:id="3368" w:name="_Toc100767906"/>
      <w:r>
        <w:lastRenderedPageBreak/>
        <w:t>9.</w:t>
      </w:r>
      <w:r w:rsidR="00AB45AD">
        <w:t>2</w:t>
      </w:r>
      <w:r>
        <w:t>.4</w:t>
      </w:r>
      <w:r>
        <w:tab/>
        <w:t>Notifications</w:t>
      </w:r>
      <w:bookmarkEnd w:id="3363"/>
      <w:bookmarkEnd w:id="3364"/>
      <w:bookmarkEnd w:id="3365"/>
      <w:bookmarkEnd w:id="3366"/>
      <w:bookmarkEnd w:id="3367"/>
      <w:bookmarkEnd w:id="3368"/>
    </w:p>
    <w:p w14:paraId="196CDEE0" w14:textId="77777777" w:rsidR="007C54F7" w:rsidRPr="00A2226D" w:rsidRDefault="007C54F7" w:rsidP="007C54F7">
      <w:r>
        <w:t>None.</w:t>
      </w:r>
    </w:p>
    <w:p w14:paraId="00AEEE00" w14:textId="6CCE256F" w:rsidR="007C54F7" w:rsidRDefault="007C54F7" w:rsidP="007C54F7">
      <w:pPr>
        <w:pStyle w:val="Heading3"/>
      </w:pPr>
      <w:bookmarkStart w:id="3369" w:name="_Toc85734563"/>
      <w:bookmarkStart w:id="3370" w:name="_Toc89431862"/>
      <w:bookmarkStart w:id="3371" w:name="_Toc97042776"/>
      <w:bookmarkStart w:id="3372" w:name="_Toc97045920"/>
      <w:bookmarkStart w:id="3373" w:name="_Toc97155665"/>
      <w:bookmarkStart w:id="3374" w:name="_Toc100767907"/>
      <w:r>
        <w:t>9.</w:t>
      </w:r>
      <w:r w:rsidR="00AB45AD">
        <w:t>2</w:t>
      </w:r>
      <w:r>
        <w:t>.5</w:t>
      </w:r>
      <w:r>
        <w:tab/>
        <w:t>Data Model</w:t>
      </w:r>
      <w:bookmarkEnd w:id="3369"/>
      <w:bookmarkEnd w:id="3370"/>
      <w:bookmarkEnd w:id="3371"/>
      <w:bookmarkEnd w:id="3372"/>
      <w:bookmarkEnd w:id="3373"/>
      <w:bookmarkEnd w:id="3374"/>
    </w:p>
    <w:p w14:paraId="51ED396F" w14:textId="7FC75096" w:rsidR="007C54F7" w:rsidRDefault="007C54F7" w:rsidP="007C54F7">
      <w:pPr>
        <w:pStyle w:val="Heading4"/>
        <w:rPr>
          <w:lang w:eastAsia="zh-CN"/>
        </w:rPr>
      </w:pPr>
      <w:bookmarkStart w:id="3375" w:name="_Toc85734564"/>
      <w:bookmarkStart w:id="3376" w:name="_Toc89431863"/>
      <w:bookmarkStart w:id="3377" w:name="_Toc97042777"/>
      <w:bookmarkStart w:id="3378" w:name="_Toc97045921"/>
      <w:bookmarkStart w:id="3379" w:name="_Toc97155666"/>
      <w:bookmarkStart w:id="3380" w:name="_Toc100767908"/>
      <w:r>
        <w:rPr>
          <w:lang w:eastAsia="zh-CN"/>
        </w:rPr>
        <w:t>9.</w:t>
      </w:r>
      <w:r w:rsidR="00AB45AD">
        <w:rPr>
          <w:lang w:eastAsia="zh-CN"/>
        </w:rPr>
        <w:t>2</w:t>
      </w:r>
      <w:r>
        <w:rPr>
          <w:lang w:eastAsia="zh-CN"/>
        </w:rPr>
        <w:t>.5.1</w:t>
      </w:r>
      <w:r>
        <w:rPr>
          <w:lang w:eastAsia="zh-CN"/>
        </w:rPr>
        <w:tab/>
        <w:t>General</w:t>
      </w:r>
      <w:bookmarkEnd w:id="3375"/>
      <w:bookmarkEnd w:id="3376"/>
      <w:bookmarkEnd w:id="3377"/>
      <w:bookmarkEnd w:id="3378"/>
      <w:bookmarkEnd w:id="3379"/>
      <w:bookmarkEnd w:id="338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4ABF1133" w:rsidR="007C54F7" w:rsidRDefault="007876EC" w:rsidP="00541EDC">
            <w:pPr>
              <w:pStyle w:val="TAL"/>
            </w:pPr>
            <w:r>
              <w:t>TS</w:t>
            </w:r>
            <w:r w:rsidR="007C54F7">
              <w:t>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1F03B329" w:rsidR="007C54F7" w:rsidRDefault="007876EC" w:rsidP="00541EDC">
            <w:pPr>
              <w:pStyle w:val="TAL"/>
            </w:pPr>
            <w:r>
              <w:t>TS</w:t>
            </w:r>
            <w:r w:rsidR="007C54F7">
              <w:t>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6BFCF95E" w:rsidR="007C54F7" w:rsidRDefault="007876EC" w:rsidP="00541EDC">
            <w:pPr>
              <w:pStyle w:val="TAL"/>
            </w:pPr>
            <w:r>
              <w:t>TS</w:t>
            </w:r>
            <w:r w:rsidR="007C54F7">
              <w:t>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62F7844E" w:rsidR="007C54F7" w:rsidRDefault="007876EC" w:rsidP="00541EDC">
            <w:pPr>
              <w:pStyle w:val="TAL"/>
            </w:pPr>
            <w:r>
              <w:t>TS</w:t>
            </w:r>
            <w:r w:rsidR="007C54F7">
              <w:t>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381" w:name="_Toc85734565"/>
      <w:bookmarkStart w:id="3382" w:name="_Toc89431864"/>
      <w:bookmarkStart w:id="3383" w:name="_Toc97042778"/>
      <w:bookmarkStart w:id="3384" w:name="_Toc97045922"/>
      <w:bookmarkStart w:id="3385" w:name="_Toc97155667"/>
      <w:bookmarkStart w:id="3386" w:name="_Toc100767909"/>
      <w:r>
        <w:rPr>
          <w:lang w:eastAsia="zh-CN"/>
        </w:rPr>
        <w:t>9.</w:t>
      </w:r>
      <w:r w:rsidR="004E40B6">
        <w:rPr>
          <w:lang w:eastAsia="zh-CN"/>
        </w:rPr>
        <w:t>2</w:t>
      </w:r>
      <w:r>
        <w:rPr>
          <w:lang w:eastAsia="zh-CN"/>
        </w:rPr>
        <w:t>.5.2</w:t>
      </w:r>
      <w:r>
        <w:rPr>
          <w:lang w:eastAsia="zh-CN"/>
        </w:rPr>
        <w:tab/>
        <w:t>Structured data types</w:t>
      </w:r>
      <w:bookmarkEnd w:id="3381"/>
      <w:bookmarkEnd w:id="3382"/>
      <w:bookmarkEnd w:id="3383"/>
      <w:bookmarkEnd w:id="3384"/>
      <w:bookmarkEnd w:id="3385"/>
      <w:bookmarkEnd w:id="338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387" w:name="_Toc85734566"/>
      <w:bookmarkStart w:id="3388" w:name="_Toc89431865"/>
      <w:bookmarkStart w:id="3389" w:name="_Toc97042779"/>
      <w:bookmarkStart w:id="3390" w:name="_Toc97045923"/>
      <w:bookmarkStart w:id="3391" w:name="_Toc97155668"/>
      <w:bookmarkStart w:id="3392" w:name="_Toc100767910"/>
      <w:r>
        <w:rPr>
          <w:lang w:eastAsia="zh-CN"/>
        </w:rPr>
        <w:t>9.</w:t>
      </w:r>
      <w:r w:rsidR="004E40B6">
        <w:rPr>
          <w:lang w:eastAsia="zh-CN"/>
        </w:rPr>
        <w:t>2</w:t>
      </w:r>
      <w:r>
        <w:rPr>
          <w:lang w:eastAsia="zh-CN"/>
        </w:rPr>
        <w:t>.5.3</w:t>
      </w:r>
      <w:r>
        <w:rPr>
          <w:lang w:eastAsia="zh-CN"/>
        </w:rPr>
        <w:tab/>
        <w:t>Simple data types and enumerations</w:t>
      </w:r>
      <w:bookmarkEnd w:id="3387"/>
      <w:bookmarkEnd w:id="3388"/>
      <w:bookmarkEnd w:id="3389"/>
      <w:bookmarkEnd w:id="3390"/>
      <w:bookmarkEnd w:id="3391"/>
      <w:bookmarkEnd w:id="3392"/>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393" w:name="_Toc85734567"/>
      <w:bookmarkStart w:id="3394" w:name="_Toc89431866"/>
      <w:bookmarkStart w:id="3395" w:name="_Toc97042780"/>
      <w:bookmarkStart w:id="3396" w:name="_Toc97045924"/>
      <w:bookmarkStart w:id="3397" w:name="_Toc97155669"/>
      <w:bookmarkStart w:id="3398" w:name="_Toc100767911"/>
      <w:r>
        <w:t>9.</w:t>
      </w:r>
      <w:r w:rsidR="004E40B6">
        <w:t>2</w:t>
      </w:r>
      <w:r>
        <w:t>.6</w:t>
      </w:r>
      <w:r>
        <w:tab/>
        <w:t>Error Handling</w:t>
      </w:r>
      <w:bookmarkEnd w:id="3393"/>
      <w:bookmarkEnd w:id="3394"/>
      <w:bookmarkEnd w:id="3395"/>
      <w:bookmarkEnd w:id="3396"/>
      <w:bookmarkEnd w:id="3397"/>
      <w:bookmarkEnd w:id="3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399" w:name="_Toc85734568"/>
      <w:bookmarkStart w:id="3400" w:name="_Toc89431867"/>
      <w:bookmarkStart w:id="3401" w:name="_Toc97042781"/>
      <w:bookmarkStart w:id="3402" w:name="_Toc97045925"/>
      <w:bookmarkStart w:id="3403" w:name="_Toc97155670"/>
      <w:bookmarkStart w:id="3404" w:name="_Toc100767912"/>
      <w:r>
        <w:t>9.</w:t>
      </w:r>
      <w:r w:rsidR="004E40B6">
        <w:t>2</w:t>
      </w:r>
      <w:r>
        <w:t>.7</w:t>
      </w:r>
      <w:r>
        <w:tab/>
        <w:t>Feature negotiation</w:t>
      </w:r>
      <w:bookmarkEnd w:id="3399"/>
      <w:bookmarkEnd w:id="3400"/>
      <w:bookmarkEnd w:id="3401"/>
      <w:bookmarkEnd w:id="3402"/>
      <w:bookmarkEnd w:id="3403"/>
      <w:bookmarkEnd w:id="340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405" w:name="_Toc85734605"/>
      <w:bookmarkStart w:id="3406" w:name="_Toc89431904"/>
      <w:bookmarkStart w:id="3407" w:name="_Toc97042818"/>
      <w:bookmarkStart w:id="3408" w:name="_Toc97045962"/>
      <w:bookmarkStart w:id="3409" w:name="_Toc97155707"/>
      <w:bookmarkStart w:id="3410" w:name="_Toc100767913"/>
      <w:r>
        <w:lastRenderedPageBreak/>
        <w:t>10</w:t>
      </w:r>
      <w:r w:rsidR="00B64F7C" w:rsidRPr="00EE38A4">
        <w:tab/>
        <w:t>Using Common API Framework</w:t>
      </w:r>
      <w:bookmarkEnd w:id="3405"/>
      <w:bookmarkEnd w:id="3406"/>
      <w:bookmarkEnd w:id="3407"/>
      <w:bookmarkEnd w:id="3408"/>
      <w:bookmarkEnd w:id="3409"/>
      <w:bookmarkEnd w:id="3410"/>
    </w:p>
    <w:p w14:paraId="3B3573C5" w14:textId="4E2D22F6" w:rsidR="00B64F7C" w:rsidRDefault="00B64F7C" w:rsidP="00807D2A"/>
    <w:p w14:paraId="60636397" w14:textId="77777777" w:rsidR="009B360E" w:rsidRDefault="009B360E" w:rsidP="009B360E">
      <w:pPr>
        <w:pStyle w:val="Heading2"/>
      </w:pPr>
      <w:bookmarkStart w:id="3411" w:name="_Toc24868675"/>
      <w:bookmarkStart w:id="3412" w:name="_Toc34154180"/>
      <w:bookmarkStart w:id="3413" w:name="_Toc36041124"/>
      <w:bookmarkStart w:id="3414" w:name="_Toc36041437"/>
      <w:bookmarkStart w:id="3415" w:name="_Toc43196714"/>
      <w:bookmarkStart w:id="3416" w:name="_Toc43481484"/>
      <w:bookmarkStart w:id="3417" w:name="_Toc45134761"/>
      <w:bookmarkStart w:id="3418" w:name="_Toc51189293"/>
      <w:bookmarkStart w:id="3419" w:name="_Toc51763969"/>
      <w:bookmarkStart w:id="3420" w:name="_Toc57206201"/>
      <w:bookmarkStart w:id="3421" w:name="_Toc59019542"/>
      <w:bookmarkStart w:id="3422" w:name="_Toc68170215"/>
      <w:bookmarkStart w:id="3423" w:name="_Toc83234257"/>
      <w:bookmarkStart w:id="3424" w:name="_Toc90661680"/>
      <w:bookmarkStart w:id="3425" w:name="_Toc97042819"/>
      <w:bookmarkStart w:id="3426" w:name="_Toc97045963"/>
      <w:bookmarkStart w:id="3427" w:name="_Toc97155708"/>
      <w:bookmarkStart w:id="3428" w:name="_Toc100767914"/>
      <w:r>
        <w:t>10.1</w:t>
      </w:r>
      <w:r>
        <w:tab/>
        <w:t>General</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5FF07A3C" w14:textId="7BC486C0" w:rsidR="009B360E" w:rsidRDefault="009B360E" w:rsidP="009B360E">
      <w:r>
        <w:t xml:space="preserve">EES may expose its services to EAS with support of CAPIF. Also, the EES may also re-expose the network capabilities of the 3GPP core network to the EAS(s) with support of CAPIF architecture, as specified in </w:t>
      </w:r>
      <w:r w:rsidR="007876EC">
        <w:t>TS</w:t>
      </w:r>
      <w:r>
        <w:t xml:space="preserve"> 23.558 [2]. When CAPIF is used with EES services, the EES shall support the following as defined in </w:t>
      </w:r>
      <w:r w:rsidR="007876EC">
        <w:t>TS</w:t>
      </w:r>
      <w:r>
        <w:t>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6A55CF48" w:rsidR="009B360E" w:rsidRDefault="009B360E" w:rsidP="009B360E">
      <w:r>
        <w:t xml:space="preserve">The EAS supports the role of API Invoker as specified in </w:t>
      </w:r>
      <w:r w:rsidR="007876EC">
        <w:t>TS</w:t>
      </w:r>
      <w:r>
        <w:t xml:space="preserve"> 29.222 [17]. In a centralized deployment as defined in </w:t>
      </w:r>
      <w:r w:rsidR="007876EC">
        <w:t>TS</w:t>
      </w:r>
      <w:r>
        <w:t xml:space="preserve">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429" w:name="_Toc24868676"/>
      <w:bookmarkStart w:id="3430" w:name="_Toc34154181"/>
      <w:bookmarkStart w:id="3431" w:name="_Toc36041125"/>
      <w:bookmarkStart w:id="3432" w:name="_Toc36041438"/>
      <w:bookmarkStart w:id="3433" w:name="_Toc43196715"/>
      <w:bookmarkStart w:id="3434" w:name="_Toc43481485"/>
      <w:bookmarkStart w:id="3435" w:name="_Toc45134762"/>
      <w:bookmarkStart w:id="3436" w:name="_Toc51189294"/>
      <w:bookmarkStart w:id="3437" w:name="_Toc51763970"/>
      <w:bookmarkStart w:id="3438" w:name="_Toc57206202"/>
      <w:bookmarkStart w:id="3439" w:name="_Toc59019543"/>
      <w:bookmarkStart w:id="3440" w:name="_Toc68170216"/>
      <w:bookmarkStart w:id="3441" w:name="_Toc83234258"/>
      <w:bookmarkStart w:id="3442" w:name="_Toc90661681"/>
      <w:bookmarkStart w:id="3443" w:name="_Toc97042820"/>
      <w:bookmarkStart w:id="3444" w:name="_Toc97045964"/>
      <w:bookmarkStart w:id="3445" w:name="_Toc97155709"/>
      <w:bookmarkStart w:id="3446" w:name="_Toc100767915"/>
      <w:r>
        <w:t>10.2</w:t>
      </w:r>
      <w:r>
        <w:tab/>
        <w:t>Security</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273AA32" w14:textId="78FDDE1C" w:rsidR="009B360E" w:rsidRDefault="009B360E" w:rsidP="009B360E">
      <w:r>
        <w:t xml:space="preserve">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w:t>
      </w:r>
      <w:r w:rsidR="007876EC">
        <w:t>TS</w:t>
      </w:r>
      <w:r>
        <w:t> 29.222 [17], clause 5.6.2.2 and clause 6.2.2.2).</w:t>
      </w:r>
    </w:p>
    <w:p w14:paraId="7A5500AD" w14:textId="3E3EDA06" w:rsidR="009B360E" w:rsidRDefault="009B360E" w:rsidP="009B360E">
      <w:r>
        <w:t xml:space="preserve">If PKI or TLS-PSK is used as the selected security method between the EAS  and the EES, upon API invocation, the EES shall retrieve the authorization information from the CAPIF core function as described in </w:t>
      </w:r>
      <w:r w:rsidR="007876EC">
        <w:t>TS</w:t>
      </w:r>
      <w:r>
        <w:t xml:space="preserve"> 29.222 [17], clause 5.6.2.4. </w:t>
      </w:r>
    </w:p>
    <w:p w14:paraId="2A07D5C0" w14:textId="649B49B6" w:rsidR="009B360E" w:rsidRDefault="009B360E" w:rsidP="009B360E">
      <w:r>
        <w:t xml:space="preserve">As indicated in </w:t>
      </w:r>
      <w:r w:rsidR="007876EC">
        <w:t>TS</w:t>
      </w:r>
      <w:r>
        <w:t xml:space="preserve"> 33.122 [18], the access to the EES APIs may be authorized by means of the OAuth2 protocol (see IETF RFC 6749 [19]), where the CAPIF core function (see </w:t>
      </w:r>
      <w:r w:rsidR="007876EC">
        <w:t>TS</w:t>
      </w:r>
      <w:r>
        <w:t> 29.222 [17]) plays the role of the authorization server.</w:t>
      </w:r>
    </w:p>
    <w:p w14:paraId="099FE59E" w14:textId="3467C3D4" w:rsidR="009B360E" w:rsidRDefault="009B360E" w:rsidP="009B360E">
      <w:r>
        <w:t xml:space="preserve">If OAuth2 is used as the selected security method between the EAS and the EES, then the EAS, prior to consuming services offered by the EES APIs, shall obtain a "token" from the authorization server, by invoking the Obtain_Authorization service, as described in </w:t>
      </w:r>
      <w:r w:rsidR="007876EC">
        <w:t>TS</w:t>
      </w:r>
      <w:r>
        <w:t>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447" w:name="_Toc85734606"/>
      <w:bookmarkStart w:id="3448" w:name="_Toc89431905"/>
      <w:bookmarkStart w:id="3449" w:name="_Toc97042821"/>
      <w:bookmarkStart w:id="3450" w:name="_Toc97045965"/>
      <w:bookmarkStart w:id="3451" w:name="_Toc97155710"/>
      <w:bookmarkStart w:id="3452" w:name="_Toc100767916"/>
      <w:r>
        <w:t>1</w:t>
      </w:r>
      <w:r w:rsidR="0013246F">
        <w:t>1</w:t>
      </w:r>
      <w:r w:rsidR="00707DE0">
        <w:tab/>
        <w:t>Security</w:t>
      </w:r>
      <w:bookmarkEnd w:id="3447"/>
      <w:bookmarkEnd w:id="3448"/>
      <w:bookmarkEnd w:id="3449"/>
      <w:bookmarkEnd w:id="3450"/>
      <w:bookmarkEnd w:id="3451"/>
      <w:bookmarkEnd w:id="3452"/>
    </w:p>
    <w:p w14:paraId="532C92A1" w14:textId="15D2EFEE"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584B29BE" w:rsidR="00707DE0" w:rsidRPr="00B64F7C" w:rsidRDefault="000F309C" w:rsidP="000F309C">
      <w:r>
        <w:lastRenderedPageBreak/>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453" w:name="tsgNames"/>
      <w:bookmarkStart w:id="3454" w:name="startOfAnnexes"/>
      <w:bookmarkStart w:id="3455" w:name="_Toc85734607"/>
      <w:bookmarkStart w:id="3456" w:name="_Toc89431906"/>
      <w:bookmarkStart w:id="3457" w:name="_Toc97042822"/>
      <w:bookmarkStart w:id="3458" w:name="_Toc97045966"/>
      <w:bookmarkStart w:id="3459" w:name="_Toc97155711"/>
      <w:bookmarkStart w:id="3460" w:name="_Toc100767917"/>
      <w:bookmarkEnd w:id="3453"/>
      <w:bookmarkEnd w:id="3454"/>
      <w:r>
        <w:t>Annex A (normative):</w:t>
      </w:r>
      <w:r>
        <w:br/>
        <w:t>OpenAPI specification</w:t>
      </w:r>
      <w:bookmarkEnd w:id="3455"/>
      <w:bookmarkEnd w:id="3456"/>
      <w:bookmarkEnd w:id="3457"/>
      <w:bookmarkEnd w:id="3458"/>
      <w:bookmarkEnd w:id="3459"/>
      <w:bookmarkEnd w:id="3460"/>
    </w:p>
    <w:p w14:paraId="1EC31223" w14:textId="27129CD3" w:rsidR="00680C72" w:rsidRDefault="00680C72" w:rsidP="003265E2"/>
    <w:p w14:paraId="3C9B8A47" w14:textId="77777777" w:rsidR="00080512" w:rsidRDefault="00E83A1B" w:rsidP="007876EC">
      <w:pPr>
        <w:pStyle w:val="Heading1"/>
      </w:pPr>
      <w:bookmarkStart w:id="3461" w:name="_Toc85734608"/>
      <w:bookmarkStart w:id="3462" w:name="_Toc89431907"/>
      <w:bookmarkStart w:id="3463" w:name="_Toc97042823"/>
      <w:bookmarkStart w:id="3464" w:name="_Toc97045967"/>
      <w:bookmarkStart w:id="3465" w:name="_Toc97155712"/>
      <w:bookmarkStart w:id="3466" w:name="_Toc100767918"/>
      <w:r>
        <w:t>A.1 General</w:t>
      </w:r>
      <w:bookmarkEnd w:id="3461"/>
      <w:bookmarkEnd w:id="3462"/>
      <w:bookmarkEnd w:id="3463"/>
      <w:bookmarkEnd w:id="3464"/>
      <w:bookmarkEnd w:id="3465"/>
      <w:bookmarkEnd w:id="3466"/>
    </w:p>
    <w:p w14:paraId="36149D29" w14:textId="67D5C0DA" w:rsidR="00E83A1B" w:rsidRPr="00E83A1B" w:rsidRDefault="00E83A1B" w:rsidP="003265E2"/>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5738DEC5" w:rsidR="002675F0" w:rsidRDefault="004F28FC" w:rsidP="002675F0">
      <w:r>
        <w:t xml:space="preserve">Informative copies </w:t>
      </w:r>
      <w:bookmarkStart w:id="3467" w:name="_Hlk3294506"/>
      <w:r>
        <w:t>of the OpenAPI specification file</w:t>
      </w:r>
      <w:bookmarkEnd w:id="3467"/>
      <w:r>
        <w:t xml:space="preserve"> contained in this 3GPP Technical Specification are available on a Git-based repository that uses the GitLab software version control system (see clause 5B of the </w:t>
      </w:r>
      <w:r w:rsidR="007876EC">
        <w:t>TR</w:t>
      </w:r>
      <w:r>
        <w:t> 21.900 </w:t>
      </w:r>
      <w:r w:rsidRPr="004F28FC">
        <w:t>[4</w:t>
      </w:r>
      <w:r>
        <w:t xml:space="preserve">] </w:t>
      </w:r>
      <w:r>
        <w:rPr>
          <w:lang w:eastAsia="zh-CN"/>
        </w:rPr>
        <w:t xml:space="preserve">and </w:t>
      </w:r>
      <w:r>
        <w:t xml:space="preserve">clause 5.3.1 of the </w:t>
      </w:r>
      <w:r w:rsidR="007876EC">
        <w:t>TS</w:t>
      </w:r>
      <w:r>
        <w:t>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468" w:name="_Toc85734609"/>
      <w:bookmarkStart w:id="3469" w:name="_Toc89431908"/>
      <w:bookmarkStart w:id="3470" w:name="_Toc97042824"/>
      <w:bookmarkStart w:id="3471" w:name="_Toc97045968"/>
      <w:bookmarkStart w:id="3472" w:name="_Toc97155713"/>
      <w:bookmarkStart w:id="3473" w:name="_Toc100767919"/>
      <w:r>
        <w:t>A.2</w:t>
      </w:r>
      <w:r>
        <w:tab/>
      </w:r>
      <w:r>
        <w:rPr>
          <w:noProof/>
        </w:rPr>
        <w:t>Eees_EASRegistration API</w:t>
      </w:r>
      <w:bookmarkEnd w:id="3468"/>
      <w:bookmarkEnd w:id="3469"/>
      <w:bookmarkEnd w:id="3470"/>
      <w:bookmarkEnd w:id="3471"/>
      <w:bookmarkEnd w:id="3472"/>
      <w:bookmarkEnd w:id="3473"/>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2A3D3B6D" w:rsidR="00C15DC5" w:rsidRDefault="00C15DC5" w:rsidP="00C15DC5">
      <w:pPr>
        <w:pStyle w:val="PL"/>
      </w:pPr>
      <w:r>
        <w:t xml:space="preserve">  version: 1.0.0-alpha.</w:t>
      </w:r>
      <w:r w:rsidR="009740BA">
        <w:t>3</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6228202" w:rsidR="00622399" w:rsidRDefault="00E630C1" w:rsidP="00C15DC5">
      <w:pPr>
        <w:pStyle w:val="PL"/>
      </w:pPr>
      <w:r>
        <w:t xml:space="preserve">   </w:t>
      </w:r>
      <w:r w:rsidR="00C15DC5">
        <w:t xml:space="preserve"> 3GPP TS 29.558 V1.</w:t>
      </w:r>
      <w:r w:rsidR="009740BA">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lastRenderedPageBreak/>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lastRenderedPageBreak/>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lastRenderedPageBreak/>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lastRenderedPageBreak/>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lastRenderedPageBreak/>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7777777" w:rsidR="0094697A" w:rsidRDefault="0094697A" w:rsidP="0094697A">
      <w:pPr>
        <w:pStyle w:val="PL"/>
      </w:pPr>
      <w:r>
        <w:t xml:space="preserve">      description: &gt;</w:t>
      </w:r>
    </w:p>
    <w:p w14:paraId="34EC5F63" w14:textId="77777777" w:rsidR="0094697A" w:rsidRDefault="0094697A" w:rsidP="0094697A">
      <w:pPr>
        <w:pStyle w:val="PL"/>
      </w:pPr>
      <w:r>
        <w:t xml:space="preserve">        Possible values are</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77777777" w:rsidR="0094697A" w:rsidRDefault="0094697A" w:rsidP="0094697A">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77777777" w:rsidR="0094697A" w:rsidRDefault="0094697A" w:rsidP="0094697A">
      <w:pPr>
        <w:pStyle w:val="PL"/>
      </w:pPr>
      <w:r>
        <w:t xml:space="preserve">      description: &gt;</w:t>
      </w:r>
    </w:p>
    <w:p w14:paraId="481C8AF8" w14:textId="77777777" w:rsidR="0094697A" w:rsidRDefault="0094697A" w:rsidP="0094697A">
      <w:pPr>
        <w:pStyle w:val="PL"/>
      </w:pPr>
      <w:r>
        <w:t xml:space="preserve">        Possible values are</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94697A">
      <w:pPr>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474" w:name="_Toc97042825"/>
      <w:bookmarkStart w:id="3475" w:name="_Toc97045969"/>
      <w:bookmarkStart w:id="3476" w:name="_Toc97155714"/>
      <w:bookmarkStart w:id="3477" w:name="_Toc100767920"/>
      <w:r>
        <w:t>A.3</w:t>
      </w:r>
      <w:r>
        <w:tab/>
      </w:r>
      <w:r>
        <w:rPr>
          <w:noProof/>
        </w:rPr>
        <w:t>Eees_UELocation API</w:t>
      </w:r>
      <w:bookmarkEnd w:id="3474"/>
      <w:bookmarkEnd w:id="3475"/>
      <w:bookmarkEnd w:id="3476"/>
      <w:bookmarkEnd w:id="3477"/>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6BA005E4"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lastRenderedPageBreak/>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lastRenderedPageBreak/>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lastRenderedPageBreak/>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lastRenderedPageBreak/>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lastRenderedPageBreak/>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7876EC">
      <w:pPr>
        <w:pStyle w:val="Heading1"/>
        <w:rPr>
          <w:noProof/>
        </w:rPr>
      </w:pPr>
      <w:bookmarkStart w:id="3478" w:name="_Toc97042826"/>
      <w:bookmarkStart w:id="3479" w:name="_Toc97045970"/>
      <w:bookmarkStart w:id="3480" w:name="_Toc97155715"/>
      <w:bookmarkStart w:id="3481" w:name="_Toc100767921"/>
      <w:bookmarkStart w:id="3482" w:name="_Toc28012881"/>
      <w:bookmarkStart w:id="3483" w:name="_Toc34266367"/>
      <w:bookmarkStart w:id="3484" w:name="_Toc36102538"/>
      <w:bookmarkStart w:id="3485" w:name="_Toc43563582"/>
      <w:bookmarkStart w:id="3486" w:name="_Toc45134131"/>
      <w:bookmarkStart w:id="3487" w:name="_Toc50032063"/>
      <w:bookmarkStart w:id="3488" w:name="_Toc51762983"/>
      <w:bookmarkStart w:id="3489" w:name="_Toc56641052"/>
      <w:bookmarkStart w:id="3490" w:name="_Toc59018020"/>
      <w:bookmarkStart w:id="3491" w:name="_Toc66231888"/>
      <w:bookmarkStart w:id="3492" w:name="_Toc68169049"/>
      <w:bookmarkStart w:id="3493" w:name="_Toc70550753"/>
      <w:bookmarkStart w:id="3494" w:name="_Toc73564598"/>
      <w:bookmarkStart w:id="3495" w:name="_Toc85734610"/>
      <w:bookmarkStart w:id="3496" w:name="_Toc89431909"/>
      <w:r>
        <w:t>A.4</w:t>
      </w:r>
      <w:r>
        <w:tab/>
      </w:r>
      <w:r>
        <w:rPr>
          <w:noProof/>
        </w:rPr>
        <w:t>Eees_AppClientInformation API</w:t>
      </w:r>
      <w:bookmarkEnd w:id="3478"/>
      <w:bookmarkEnd w:id="3479"/>
      <w:bookmarkEnd w:id="3480"/>
      <w:bookmarkEnd w:id="348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lastRenderedPageBreak/>
        <w:t>externalDocs:</w:t>
      </w:r>
    </w:p>
    <w:p w14:paraId="2CA9292F" w14:textId="5F55B9B7"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lastRenderedPageBreak/>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lastRenderedPageBreak/>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lastRenderedPageBreak/>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lastRenderedPageBreak/>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7876EC">
      <w:pPr>
        <w:pStyle w:val="Heading1"/>
        <w:rPr>
          <w:noProof/>
        </w:rPr>
      </w:pPr>
      <w:bookmarkStart w:id="3497" w:name="_Toc97042827"/>
      <w:bookmarkStart w:id="3498" w:name="_Toc97045971"/>
      <w:bookmarkStart w:id="3499" w:name="_Toc97155716"/>
      <w:bookmarkStart w:id="3500" w:name="_Toc100767922"/>
      <w:r>
        <w:t>A.</w:t>
      </w:r>
      <w:r w:rsidR="00D92226">
        <w:t>5</w:t>
      </w:r>
      <w:r>
        <w:tab/>
      </w:r>
      <w:r>
        <w:rPr>
          <w:noProof/>
        </w:rPr>
        <w:t>Eees_ACRManagementEvent API</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r w:rsidR="00622399">
        <w:t xml:space="preserve">  </w:t>
      </w:r>
    </w:p>
    <w:p w14:paraId="6DD65576" w14:textId="214276AD" w:rsidR="001762F0" w:rsidRDefault="001762F0" w:rsidP="001762F0">
      <w:pPr>
        <w:pStyle w:val="PL"/>
        <w:rPr>
          <w:noProof w:val="0"/>
          <w:lang w:val="en-IN"/>
        </w:rPr>
      </w:pPr>
      <w:r>
        <w:rPr>
          <w:noProof w:val="0"/>
          <w:lang w:val="en-IN"/>
        </w:rPr>
        <w:lastRenderedPageBreak/>
        <w:t xml:space="preserve">    © 202</w:t>
      </w:r>
      <w:r w:rsidR="009740BA">
        <w:rPr>
          <w:noProof w:val="0"/>
          <w:lang w:val="en-IN"/>
        </w:rPr>
        <w:t>2</w:t>
      </w:r>
      <w:r>
        <w:rPr>
          <w:noProof w:val="0"/>
          <w:lang w:val="en-IN"/>
        </w:rPr>
        <w:t>, 3GPP Organizational Partners (ARIB, ATIS, CCSA, ETSI, TSDSI, TTA, TTC).</w:t>
      </w:r>
      <w:r w:rsidR="00622399">
        <w:rPr>
          <w:noProof w:val="0"/>
          <w:lang w:val="en-IN"/>
        </w:rPr>
        <w:t xml:space="preserve">  </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3BC70C39" w:rsidR="001762F0" w:rsidRDefault="001762F0" w:rsidP="001762F0">
      <w:pPr>
        <w:pStyle w:val="PL"/>
      </w:pPr>
      <w:r>
        <w:t xml:space="preserve">  version: 1.0.0-alpha.</w:t>
      </w:r>
      <w:r w:rsidR="0064045B">
        <w:t>3</w:t>
      </w:r>
    </w:p>
    <w:p w14:paraId="7AF46C27" w14:textId="77777777" w:rsidR="001762F0" w:rsidRDefault="001762F0" w:rsidP="001762F0">
      <w:pPr>
        <w:pStyle w:val="PL"/>
      </w:pPr>
      <w:r>
        <w:t>externalDocs:</w:t>
      </w:r>
    </w:p>
    <w:p w14:paraId="6729FF30" w14:textId="2BC60805" w:rsidR="00D22A93" w:rsidRDefault="001762F0" w:rsidP="001762F0">
      <w:pPr>
        <w:pStyle w:val="PL"/>
      </w:pPr>
      <w:r>
        <w:t xml:space="preserve">  description:</w:t>
      </w:r>
      <w:r w:rsidR="00AB13D2">
        <w:t xml:space="preserve"> </w:t>
      </w:r>
      <w:r w:rsidR="00D22A93">
        <w:t>&gt;</w:t>
      </w:r>
    </w:p>
    <w:p w14:paraId="043AE97B" w14:textId="5E2CCCAF" w:rsidR="00D22A93" w:rsidRDefault="00D22A93" w:rsidP="001762F0">
      <w:pPr>
        <w:pStyle w:val="PL"/>
      </w:pPr>
      <w:r>
        <w:t xml:space="preserve">   </w:t>
      </w:r>
      <w:r w:rsidR="001762F0">
        <w:t xml:space="preserve"> 3GPP TS 29.558 V</w:t>
      </w:r>
      <w:r w:rsidR="009740BA">
        <w:t>1</w:t>
      </w:r>
      <w:r w:rsidR="001762F0">
        <w:t>.</w:t>
      </w:r>
      <w:r w:rsidR="0064045B">
        <w:t>5</w:t>
      </w:r>
      <w:r w:rsidR="001762F0">
        <w:t>.0 Enabling Edge Applications;</w:t>
      </w:r>
    </w:p>
    <w:p w14:paraId="0DE61FC3" w14:textId="1ECB7BD9" w:rsidR="001762F0" w:rsidRDefault="00D22A93" w:rsidP="001762F0">
      <w:pPr>
        <w:pStyle w:val="PL"/>
      </w:pPr>
      <w:r>
        <w:t xml:space="preserve">   </w:t>
      </w:r>
      <w:r w:rsidR="001762F0">
        <w:t xml:space="preserve"> Application Programming Interface (API) specification; Stage 3</w:t>
      </w:r>
    </w:p>
    <w:p w14:paraId="505D3E9A" w14:textId="05B72077" w:rsidR="001762F0" w:rsidRDefault="001762F0" w:rsidP="001762F0">
      <w:pPr>
        <w:pStyle w:val="PL"/>
      </w:pPr>
      <w:r>
        <w:t xml:space="preserve">  url: http</w:t>
      </w:r>
      <w:r w:rsidR="00622399">
        <w:t>s</w:t>
      </w:r>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54ADACC3"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lastRenderedPageBreak/>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lastRenderedPageBreak/>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lastRenderedPageBreak/>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lastRenderedPageBreak/>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15B47ECF" w:rsidR="001762F0" w:rsidRDefault="001762F0" w:rsidP="001762F0">
      <w:pPr>
        <w:pStyle w:val="PL"/>
      </w:pPr>
      <w:r>
        <w:t xml:space="preserve">        - </w:t>
      </w:r>
      <w:r w:rsidRPr="008D61CA">
        <w:t>notificationDestination</w:t>
      </w:r>
    </w:p>
    <w:p w14:paraId="48719454" w14:textId="77777777" w:rsidR="00EB07B1" w:rsidRDefault="00EB07B1" w:rsidP="001762F0">
      <w:pPr>
        <w:pStyle w:val="PL"/>
      </w:pP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66F20B80" w14:textId="77777777" w:rsidR="00EB07B1" w:rsidRDefault="00EB07B1" w:rsidP="00EB07B1">
      <w:pPr>
        <w:pStyle w:val="PL"/>
      </w:pPr>
      <w:r>
        <w:t xml:space="preserve">        evtReq:</w:t>
      </w:r>
    </w:p>
    <w:p w14:paraId="6EB01400" w14:textId="77777777" w:rsidR="00EB07B1" w:rsidRDefault="00EB07B1" w:rsidP="00EB07B1">
      <w:pPr>
        <w:pStyle w:val="PL"/>
      </w:pPr>
      <w:r>
        <w:t xml:space="preserve">          $ref: 'TS29523_Npcf_EventExposure.yaml#/components/schemas/ReportingInformation'</w:t>
      </w:r>
    </w:p>
    <w:p w14:paraId="73FC306B" w14:textId="77777777" w:rsidR="00EB07B1" w:rsidRDefault="00EB07B1" w:rsidP="00EB07B1">
      <w:pPr>
        <w:pStyle w:val="PL"/>
      </w:pPr>
      <w:r>
        <w:t xml:space="preserve">        dnaiChgType:</w:t>
      </w:r>
    </w:p>
    <w:p w14:paraId="2CDA72C8" w14:textId="77777777" w:rsidR="00EB07B1" w:rsidRDefault="00EB07B1" w:rsidP="00EB07B1">
      <w:pPr>
        <w:pStyle w:val="PL"/>
      </w:pPr>
      <w:r>
        <w:t xml:space="preserve">          $ref: 'TS29571_CommonData.yaml#/components/schemas/DnaiChangeType'</w:t>
      </w:r>
    </w:p>
    <w:p w14:paraId="53722A83" w14:textId="77777777" w:rsidR="00EB07B1" w:rsidRDefault="00EB07B1" w:rsidP="00EB07B1">
      <w:pPr>
        <w:pStyle w:val="PL"/>
      </w:pPr>
      <w:r>
        <w:t xml:space="preserve">        easAckInd:</w:t>
      </w:r>
    </w:p>
    <w:p w14:paraId="5DD5C4D8" w14:textId="77777777" w:rsidR="00EB07B1" w:rsidRDefault="00EB07B1" w:rsidP="00EB07B1">
      <w:pPr>
        <w:pStyle w:val="PL"/>
      </w:pPr>
      <w:r>
        <w:t xml:space="preserve">          type: boolean</w:t>
      </w:r>
    </w:p>
    <w:p w14:paraId="6CED89D4" w14:textId="77777777" w:rsidR="00EB07B1" w:rsidRDefault="00EB07B1" w:rsidP="00EB07B1">
      <w:pPr>
        <w:pStyle w:val="PL"/>
        <w:rPr>
          <w:rFonts w:eastAsia="DengXian"/>
        </w:rPr>
      </w:pPr>
      <w:r>
        <w:rPr>
          <w:rFonts w:eastAsia="DengXian"/>
        </w:rPr>
        <w:lastRenderedPageBreak/>
        <w:t xml:space="preserve">        </w:t>
      </w:r>
      <w:r>
        <w:rPr>
          <w:rFonts w:hint="eastAsia"/>
          <w:lang w:eastAsia="zh-CN"/>
        </w:rPr>
        <w:t>e</w:t>
      </w:r>
      <w:r>
        <w:rPr>
          <w:lang w:eastAsia="zh-CN"/>
        </w:rPr>
        <w:t>asChars</w:t>
      </w:r>
      <w:r>
        <w:rPr>
          <w:rFonts w:eastAsia="DengXian"/>
        </w:rPr>
        <w:t>:</w:t>
      </w:r>
    </w:p>
    <w:p w14:paraId="6FCD716A" w14:textId="77777777" w:rsidR="00EB07B1" w:rsidRDefault="00EB07B1" w:rsidP="00EB07B1">
      <w:pPr>
        <w:pStyle w:val="PL"/>
        <w:rPr>
          <w:rFonts w:eastAsia="DengXian"/>
        </w:rPr>
      </w:pPr>
      <w:r>
        <w:rPr>
          <w:rFonts w:eastAsia="DengXian"/>
        </w:rPr>
        <w:t xml:space="preserve">          type: array</w:t>
      </w:r>
    </w:p>
    <w:p w14:paraId="3784E2D3" w14:textId="77777777" w:rsidR="00EB07B1" w:rsidRDefault="00EB07B1" w:rsidP="00EB07B1">
      <w:pPr>
        <w:pStyle w:val="PL"/>
        <w:rPr>
          <w:rFonts w:eastAsia="DengXian"/>
        </w:rPr>
      </w:pPr>
      <w:r>
        <w:rPr>
          <w:rFonts w:eastAsia="DengXian"/>
        </w:rPr>
        <w:t xml:space="preserve">          items:</w:t>
      </w:r>
    </w:p>
    <w:p w14:paraId="7FFE811B" w14:textId="77777777" w:rsidR="00EB07B1" w:rsidRDefault="00EB07B1" w:rsidP="00EB07B1">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1ABDB72" w14:textId="77777777" w:rsidR="00EB07B1" w:rsidRDefault="00EB07B1" w:rsidP="00EB07B1">
      <w:pPr>
        <w:pStyle w:val="PL"/>
        <w:rPr>
          <w:rFonts w:eastAsia="DengXian"/>
        </w:rPr>
      </w:pPr>
      <w:r>
        <w:rPr>
          <w:rFonts w:eastAsia="DengXian"/>
        </w:rPr>
        <w:t xml:space="preserve">          minItems: 1</w:t>
      </w:r>
    </w:p>
    <w:p w14:paraId="3D8D1710" w14:textId="190EA152" w:rsidR="00EB07B1" w:rsidRDefault="00EB07B1" w:rsidP="00EB07B1">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3FB4FD25" w14:textId="47630A40"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03DC139A" w14:textId="4D0D55C8" w:rsidR="001762F0" w:rsidRPr="00884241" w:rsidRDefault="001762F0" w:rsidP="001762F0">
      <w:pPr>
        <w:pStyle w:val="PL"/>
        <w:rPr>
          <w:rFonts w:eastAsia="DengXian" w:cs="Arial"/>
          <w:szCs w:val="18"/>
        </w:rPr>
      </w:pP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3501"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3501"/>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55D29F1" w:rsidR="001762F0" w:rsidRDefault="00CD0F04" w:rsidP="001762F0">
      <w:pPr>
        <w:pStyle w:val="PL"/>
        <w:rPr>
          <w:rFonts w:eastAsia="DengXian"/>
        </w:rPr>
      </w:pPr>
      <w:r>
        <w:t xml:space="preserve">          $ref: 'TS29558_Eees_EASRegistration.yaml#/components/schemas/EndPoint'</w:t>
      </w:r>
    </w:p>
    <w:p w14:paraId="305ADDDE" w14:textId="77777777" w:rsidR="00554717" w:rsidRDefault="00554717" w:rsidP="00554717">
      <w:pPr>
        <w:pStyle w:val="PL"/>
        <w:rPr>
          <w:rFonts w:eastAsia="DengXian"/>
        </w:rPr>
      </w:pPr>
      <w:r>
        <w:rPr>
          <w:rFonts w:eastAsia="DengXian"/>
        </w:rPr>
        <w:t xml:space="preserve">        </w:t>
      </w:r>
      <w:r>
        <w:t>actStatus</w:t>
      </w:r>
      <w:r>
        <w:rPr>
          <w:rFonts w:eastAsia="DengXian"/>
        </w:rPr>
        <w:t>:</w:t>
      </w:r>
    </w:p>
    <w:p w14:paraId="5CA72888" w14:textId="28FE5F52" w:rsidR="00554717" w:rsidRDefault="00554717" w:rsidP="00554717">
      <w:pPr>
        <w:pStyle w:val="PL"/>
        <w:rPr>
          <w:rFonts w:eastAsia="DengXian"/>
        </w:rPr>
      </w:pPr>
      <w:r>
        <w:rPr>
          <w:rFonts w:eastAsia="DengXian"/>
        </w:rPr>
        <w:t xml:space="preserve">          $ref: '#/components/schemas/</w:t>
      </w:r>
      <w:r>
        <w:t>ActStatus</w:t>
      </w:r>
      <w:r>
        <w:rPr>
          <w:rFonts w:eastAsia="DengXian"/>
        </w:rPr>
        <w:t>'</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lastRenderedPageBreak/>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50E6150C" w:rsidR="001762F0" w:rsidRDefault="001762F0" w:rsidP="001762F0">
      <w:pPr>
        <w:pStyle w:val="PL"/>
        <w:rPr>
          <w:lang w:eastAsia="zh-CN"/>
        </w:rPr>
      </w:pPr>
      <w:r>
        <w:rPr>
          <w:rFonts w:eastAsia="DengXian" w:hint="eastAsia"/>
          <w:lang w:eastAsia="zh-CN"/>
        </w:rPr>
        <w:t>#</w:t>
      </w:r>
      <w:r>
        <w:rPr>
          <w:rFonts w:eastAsia="DengXian"/>
          <w:lang w:eastAsia="zh-CN"/>
        </w:rPr>
        <w:t xml:space="preserve"> Editor</w:t>
      </w:r>
      <w:r w:rsidR="007876EC">
        <w:rPr>
          <w:rFonts w:eastAsia="DengXian"/>
          <w:lang w:eastAsia="zh-CN"/>
        </w:rPr>
        <w:t>'</w:t>
      </w:r>
      <w:r>
        <w:rPr>
          <w:rFonts w:eastAsia="DengXian"/>
          <w:lang w:eastAsia="zh-CN"/>
        </w:rPr>
        <w:t xml:space="preserve">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25C26000"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w:t>
      </w:r>
      <w:r w:rsidR="007876EC">
        <w:rPr>
          <w:rFonts w:eastAsia="DengXian"/>
          <w:lang w:eastAsia="zh-CN"/>
        </w:rPr>
        <w:t>'</w:t>
      </w:r>
      <w:r>
        <w:rPr>
          <w:rFonts w:eastAsia="DengXian"/>
          <w:lang w:eastAsia="zh-CN"/>
        </w:rPr>
        <w:t xml:space="preserve">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54D82293" w:rsidR="001762F0" w:rsidRDefault="001762F0" w:rsidP="001762F0">
      <w:pPr>
        <w:pStyle w:val="PL"/>
        <w:rPr>
          <w:lang w:eastAsia="zh-CN"/>
        </w:rPr>
      </w:pPr>
      <w:r>
        <w:t xml:space="preserve">          - </w:t>
      </w:r>
      <w:r>
        <w:rPr>
          <w:rFonts w:hint="eastAsia"/>
          <w:lang w:eastAsia="zh-CN"/>
        </w:rPr>
        <w:t>A</w:t>
      </w:r>
      <w:r>
        <w:rPr>
          <w:lang w:eastAsia="zh-CN"/>
        </w:rPr>
        <w:t>CR_FACILITATION</w:t>
      </w:r>
    </w:p>
    <w:p w14:paraId="02B3509A" w14:textId="25A29488" w:rsidR="00554717" w:rsidRDefault="00554717" w:rsidP="001762F0">
      <w:pPr>
        <w:pStyle w:val="PL"/>
      </w:pPr>
      <w:r>
        <w:t xml:space="preserve">          - </w:t>
      </w:r>
      <w:r>
        <w:rPr>
          <w:rFonts w:hint="eastAsia"/>
          <w:lang w:eastAsia="zh-CN"/>
        </w:rPr>
        <w:t>A</w:t>
      </w:r>
      <w:r>
        <w:rPr>
          <w:lang w:eastAsia="zh-CN"/>
        </w:rPr>
        <w:t>CT_START_STOP</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52CD467B" w14:textId="7AF8DF6C" w:rsidR="001762F0" w:rsidRDefault="001762F0" w:rsidP="00554717">
      <w:pPr>
        <w:pStyle w:val="PL"/>
      </w:pPr>
      <w:r>
        <w:t xml:space="preserve">          This string </w:t>
      </w:r>
      <w:r w:rsidR="00554717">
        <w:t>represents the ACR management</w:t>
      </w:r>
      <w:r>
        <w:t>.</w:t>
      </w:r>
    </w:p>
    <w:p w14:paraId="2815C031" w14:textId="38A03715" w:rsidR="001762F0" w:rsidRDefault="001762F0" w:rsidP="001762F0">
      <w:pPr>
        <w:pStyle w:val="PL"/>
      </w:pPr>
      <w:r>
        <w:t xml:space="preserve">      description: </w:t>
      </w:r>
      <w:r w:rsidR="003874EE">
        <w:t>|</w:t>
      </w:r>
    </w:p>
    <w:p w14:paraId="657AD3AB" w14:textId="213BEB6B" w:rsidR="001762F0" w:rsidRDefault="001762F0" w:rsidP="001762F0">
      <w:pPr>
        <w:pStyle w:val="PL"/>
      </w:pPr>
      <w:r>
        <w:t xml:space="preserve">        Possible values are</w:t>
      </w:r>
      <w:r w:rsidR="003874EE">
        <w:t>:</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6598A3E" w:rsidR="001762F0" w:rsidRDefault="001762F0" w:rsidP="003874EE">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6419587E" w14:textId="1B5D0931" w:rsidR="003874EE" w:rsidRDefault="003874EE" w:rsidP="003874EE">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6607AE23" w14:textId="77777777" w:rsidR="00091694" w:rsidRDefault="00091694" w:rsidP="00091694">
      <w:pPr>
        <w:pStyle w:val="PL"/>
      </w:pPr>
      <w:r>
        <w:t xml:space="preserve">    AcrMgntEventFilter:</w:t>
      </w:r>
    </w:p>
    <w:p w14:paraId="4FB04F61" w14:textId="77777777" w:rsidR="00091694" w:rsidRDefault="00091694" w:rsidP="00091694">
      <w:pPr>
        <w:pStyle w:val="PL"/>
      </w:pPr>
      <w:r>
        <w:t xml:space="preserve">      anyOf:</w:t>
      </w:r>
    </w:p>
    <w:p w14:paraId="39E224D7" w14:textId="77777777" w:rsidR="00091694" w:rsidRDefault="00091694" w:rsidP="00091694">
      <w:pPr>
        <w:pStyle w:val="PL"/>
      </w:pPr>
      <w:r>
        <w:t xml:space="preserve">      - type: string</w:t>
      </w:r>
    </w:p>
    <w:p w14:paraId="33AC1576" w14:textId="77777777" w:rsidR="00091694" w:rsidRDefault="00091694" w:rsidP="00091694">
      <w:pPr>
        <w:pStyle w:val="PL"/>
      </w:pPr>
      <w:r>
        <w:t xml:space="preserve">        enum:</w:t>
      </w:r>
    </w:p>
    <w:p w14:paraId="6BC02309" w14:textId="77777777" w:rsidR="00091694" w:rsidRDefault="00091694" w:rsidP="00091694">
      <w:pPr>
        <w:pStyle w:val="PL"/>
      </w:pPr>
      <w:r>
        <w:t xml:space="preserve">          - INTRA_EDN_MOBILITY</w:t>
      </w:r>
    </w:p>
    <w:p w14:paraId="450D01F0" w14:textId="77777777" w:rsidR="00091694" w:rsidRDefault="00091694" w:rsidP="00091694">
      <w:pPr>
        <w:pStyle w:val="PL"/>
        <w:rPr>
          <w:lang w:eastAsia="zh-CN"/>
        </w:rPr>
      </w:pPr>
      <w:r>
        <w:t xml:space="preserve">          - INTER_EDN_MOBILITY</w:t>
      </w:r>
    </w:p>
    <w:p w14:paraId="1F101CCC" w14:textId="77777777" w:rsidR="00091694" w:rsidRDefault="00091694" w:rsidP="00091694">
      <w:pPr>
        <w:pStyle w:val="PL"/>
      </w:pPr>
      <w:r>
        <w:t xml:space="preserve">      - type: string</w:t>
      </w:r>
    </w:p>
    <w:p w14:paraId="482D71F6" w14:textId="77777777" w:rsidR="00091694" w:rsidRDefault="00091694" w:rsidP="00091694">
      <w:pPr>
        <w:pStyle w:val="PL"/>
      </w:pPr>
      <w:r>
        <w:t xml:space="preserve">        description: &gt;</w:t>
      </w:r>
    </w:p>
    <w:p w14:paraId="1279B885" w14:textId="77777777" w:rsidR="00091694" w:rsidRDefault="00091694" w:rsidP="00091694">
      <w:pPr>
        <w:pStyle w:val="PL"/>
      </w:pPr>
      <w:r>
        <w:t xml:space="preserve">          This string represents the ACR Management Event filter.</w:t>
      </w:r>
    </w:p>
    <w:p w14:paraId="62A88B19" w14:textId="77777777" w:rsidR="00091694" w:rsidRDefault="00091694" w:rsidP="00091694">
      <w:pPr>
        <w:pStyle w:val="PL"/>
      </w:pPr>
      <w:r>
        <w:t xml:space="preserve">      description: |</w:t>
      </w:r>
    </w:p>
    <w:p w14:paraId="76ED348A" w14:textId="77777777" w:rsidR="00091694" w:rsidRDefault="00091694" w:rsidP="00091694">
      <w:pPr>
        <w:pStyle w:val="PL"/>
      </w:pPr>
      <w:r>
        <w:t xml:space="preserve">        Possible values are:</w:t>
      </w:r>
    </w:p>
    <w:p w14:paraId="05059902" w14:textId="77777777" w:rsidR="00091694" w:rsidRDefault="00091694" w:rsidP="00091694">
      <w:pPr>
        <w:pStyle w:val="PL"/>
      </w:pPr>
      <w:r>
        <w:t xml:space="preserve">        - INTRA_EDN_MOBILITY: </w:t>
      </w:r>
      <w:r>
        <w:rPr>
          <w:lang w:eastAsia="zh-CN"/>
        </w:rPr>
        <w:t xml:space="preserve">Indicates that the </w:t>
      </w:r>
      <w:r>
        <w:t>ACR Management Event filter is intra-EDN mobility</w:t>
      </w:r>
      <w:r>
        <w:rPr>
          <w:lang w:eastAsia="zh-CN"/>
        </w:rPr>
        <w:t>.</w:t>
      </w:r>
    </w:p>
    <w:p w14:paraId="3474DAE4" w14:textId="50BCA226" w:rsidR="00091694" w:rsidRDefault="00091694" w:rsidP="003874EE">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3A67326A" w14:textId="77777777" w:rsidR="003874EE" w:rsidRDefault="003874EE" w:rsidP="003874EE">
      <w:pPr>
        <w:pStyle w:val="PL"/>
      </w:pPr>
      <w:r>
        <w:t xml:space="preserve">    ActStatus:</w:t>
      </w:r>
    </w:p>
    <w:p w14:paraId="2405EFA4" w14:textId="77777777" w:rsidR="003874EE" w:rsidRDefault="003874EE" w:rsidP="003874EE">
      <w:pPr>
        <w:pStyle w:val="PL"/>
      </w:pPr>
      <w:r>
        <w:t xml:space="preserve">      anyOf:</w:t>
      </w:r>
    </w:p>
    <w:p w14:paraId="12C73CF9" w14:textId="77777777" w:rsidR="003874EE" w:rsidRDefault="003874EE" w:rsidP="003874EE">
      <w:pPr>
        <w:pStyle w:val="PL"/>
      </w:pPr>
      <w:r>
        <w:t xml:space="preserve">      - type: string</w:t>
      </w:r>
    </w:p>
    <w:p w14:paraId="007AE07F" w14:textId="77777777" w:rsidR="003874EE" w:rsidRDefault="003874EE" w:rsidP="003874EE">
      <w:pPr>
        <w:pStyle w:val="PL"/>
      </w:pPr>
      <w:r>
        <w:t xml:space="preserve">        enum:</w:t>
      </w:r>
    </w:p>
    <w:p w14:paraId="050318EB" w14:textId="77777777" w:rsidR="003874EE" w:rsidRDefault="003874EE" w:rsidP="003874EE">
      <w:pPr>
        <w:pStyle w:val="PL"/>
      </w:pPr>
      <w:r>
        <w:t xml:space="preserve">          - ACT_START</w:t>
      </w:r>
    </w:p>
    <w:p w14:paraId="62DFAC5D" w14:textId="77777777" w:rsidR="003874EE" w:rsidRDefault="003874EE" w:rsidP="003874EE">
      <w:pPr>
        <w:pStyle w:val="PL"/>
        <w:rPr>
          <w:lang w:eastAsia="zh-CN"/>
        </w:rPr>
      </w:pPr>
      <w:r>
        <w:t xml:space="preserve">          - </w:t>
      </w:r>
      <w:r>
        <w:rPr>
          <w:lang w:eastAsia="zh-CN"/>
        </w:rPr>
        <w:t>ACT_STOP</w:t>
      </w:r>
    </w:p>
    <w:p w14:paraId="39E44B94" w14:textId="77777777" w:rsidR="003874EE" w:rsidRDefault="003874EE" w:rsidP="003874EE">
      <w:pPr>
        <w:pStyle w:val="PL"/>
      </w:pPr>
      <w:r>
        <w:t xml:space="preserve">      - type: string</w:t>
      </w:r>
    </w:p>
    <w:p w14:paraId="0634348D" w14:textId="77777777" w:rsidR="003874EE" w:rsidRDefault="003874EE" w:rsidP="003874EE">
      <w:pPr>
        <w:pStyle w:val="PL"/>
      </w:pPr>
      <w:r>
        <w:t xml:space="preserve">        description: &gt;</w:t>
      </w:r>
    </w:p>
    <w:p w14:paraId="1BD0B927" w14:textId="77777777" w:rsidR="003874EE" w:rsidRDefault="003874EE" w:rsidP="003874EE">
      <w:pPr>
        <w:pStyle w:val="PL"/>
      </w:pPr>
      <w:r>
        <w:t xml:space="preserve">          This string represents the ACT status, i.e. ACT start or stop.</w:t>
      </w:r>
    </w:p>
    <w:p w14:paraId="315BBBED" w14:textId="77777777" w:rsidR="003874EE" w:rsidRDefault="003874EE" w:rsidP="003874EE">
      <w:pPr>
        <w:pStyle w:val="PL"/>
      </w:pPr>
      <w:r>
        <w:t xml:space="preserve">      description: |</w:t>
      </w:r>
    </w:p>
    <w:p w14:paraId="274533C3" w14:textId="77777777" w:rsidR="003874EE" w:rsidRDefault="003874EE" w:rsidP="003874EE">
      <w:pPr>
        <w:pStyle w:val="PL"/>
      </w:pPr>
      <w:r>
        <w:t xml:space="preserve">        Possible values are:</w:t>
      </w:r>
    </w:p>
    <w:p w14:paraId="24DF9051" w14:textId="77777777" w:rsidR="003874EE" w:rsidRDefault="003874EE" w:rsidP="003874EE">
      <w:pPr>
        <w:pStyle w:val="PL"/>
      </w:pPr>
      <w:r>
        <w:t xml:space="preserve">        - ACT_START: </w:t>
      </w:r>
      <w:r>
        <w:rPr>
          <w:lang w:eastAsia="zh-CN"/>
        </w:rPr>
        <w:t>Indicates ACT start.</w:t>
      </w:r>
    </w:p>
    <w:p w14:paraId="6FA56A96" w14:textId="2FB02A0D" w:rsidR="003874EE" w:rsidRDefault="003874EE" w:rsidP="003874EE">
      <w:pPr>
        <w:rPr>
          <w:rFonts w:ascii="Courier New" w:hAnsi="Courier New"/>
          <w:noProof/>
          <w:sz w:val="16"/>
        </w:rPr>
      </w:pPr>
      <w:r w:rsidRPr="003874EE">
        <w:rPr>
          <w:rFonts w:ascii="Courier New" w:hAnsi="Courier New"/>
          <w:noProof/>
          <w:sz w:val="16"/>
          <w:lang w:eastAsia="zh-CN"/>
        </w:rPr>
        <w:t xml:space="preserve">        - ACT_STOP: Indicates ACT stop.</w:t>
      </w:r>
    </w:p>
    <w:p w14:paraId="45FE04F0" w14:textId="2A7C5AC1" w:rsidR="009F4DD8" w:rsidRDefault="009F4DD8" w:rsidP="007876EC">
      <w:pPr>
        <w:pStyle w:val="Heading1"/>
        <w:rPr>
          <w:noProof/>
        </w:rPr>
      </w:pPr>
      <w:bookmarkStart w:id="3502" w:name="_Toc85734611"/>
      <w:bookmarkStart w:id="3503" w:name="_Toc89431910"/>
      <w:bookmarkStart w:id="3504" w:name="_Toc97042828"/>
      <w:bookmarkStart w:id="3505" w:name="_Toc97045972"/>
      <w:bookmarkStart w:id="3506" w:name="_Toc97155717"/>
      <w:bookmarkStart w:id="3507" w:name="_Toc100767923"/>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502"/>
      <w:bookmarkEnd w:id="3503"/>
      <w:bookmarkEnd w:id="3504"/>
      <w:bookmarkEnd w:id="3505"/>
      <w:bookmarkEnd w:id="3506"/>
      <w:bookmarkEnd w:id="350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358EB373"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lastRenderedPageBreak/>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lastRenderedPageBreak/>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lastRenderedPageBreak/>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lastRenderedPageBreak/>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lastRenderedPageBreak/>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2021654B"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7876EC">
      <w:pPr>
        <w:pStyle w:val="Heading1"/>
        <w:rPr>
          <w:noProof/>
        </w:rPr>
      </w:pPr>
      <w:bookmarkStart w:id="3508" w:name="_Toc97042829"/>
      <w:bookmarkStart w:id="3509" w:name="_Toc97045973"/>
      <w:bookmarkStart w:id="3510" w:name="_Toc97155718"/>
      <w:bookmarkStart w:id="3511" w:name="_Toc100767924"/>
      <w:r>
        <w:t>A.7</w:t>
      </w:r>
      <w:r>
        <w:tab/>
      </w:r>
      <w:r>
        <w:rPr>
          <w:noProof/>
        </w:rPr>
        <w:t>Eees_EECContextRelocation API</w:t>
      </w:r>
      <w:bookmarkEnd w:id="3508"/>
      <w:bookmarkEnd w:id="3509"/>
      <w:bookmarkEnd w:id="3510"/>
      <w:bookmarkEnd w:id="351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18093AB4"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lastRenderedPageBreak/>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lastRenderedPageBreak/>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7876EC">
      <w:pPr>
        <w:pStyle w:val="Heading1"/>
      </w:pPr>
      <w:bookmarkStart w:id="3512" w:name="_Toc97045974"/>
      <w:bookmarkStart w:id="3513" w:name="_Toc97155719"/>
      <w:bookmarkStart w:id="3514" w:name="_Toc100767925"/>
      <w:r>
        <w:t>A.8</w:t>
      </w:r>
      <w:r>
        <w:tab/>
      </w:r>
      <w:r w:rsidRPr="00F477AF">
        <w:t>Eees_</w:t>
      </w:r>
      <w:r>
        <w:t>EELManaged</w:t>
      </w:r>
      <w:r w:rsidRPr="00F477AF">
        <w:t>ACR</w:t>
      </w:r>
      <w:r>
        <w:rPr>
          <w:noProof/>
          <w:lang w:eastAsia="zh-CN"/>
        </w:rPr>
        <w:t xml:space="preserve"> </w:t>
      </w:r>
      <w:bookmarkStart w:id="3515" w:name="_Toc94194974"/>
      <w:bookmarkStart w:id="3516" w:name="_Toc97042832"/>
      <w:r>
        <w:t>API</w:t>
      </w:r>
      <w:bookmarkEnd w:id="3512"/>
      <w:bookmarkEnd w:id="3513"/>
      <w:bookmarkEnd w:id="3514"/>
      <w:bookmarkEnd w:id="3515"/>
      <w:bookmarkEnd w:id="3516"/>
    </w:p>
    <w:p w14:paraId="1C60EC43" w14:textId="77777777" w:rsidR="00A040B3" w:rsidRDefault="00A040B3" w:rsidP="00A040B3">
      <w:pPr>
        <w:pStyle w:val="PL"/>
      </w:pPr>
      <w:bookmarkStart w:id="3517" w:name="_Hlk514243590"/>
      <w:bookmarkStart w:id="3518" w:name="_Hlk515634373"/>
      <w:bookmarkStart w:id="3519"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756DFC6A" w:rsidR="00A040B3" w:rsidRDefault="00A040B3" w:rsidP="00A040B3">
      <w:pPr>
        <w:pStyle w:val="PL"/>
      </w:pPr>
      <w:r>
        <w:t xml:space="preserve">  version: 1.0.0-alpha.</w:t>
      </w:r>
      <w:r w:rsidR="0064045B">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25C78E40" w:rsidR="00D22A93" w:rsidRDefault="00D22A93" w:rsidP="00A040B3">
      <w:pPr>
        <w:pStyle w:val="PL"/>
      </w:pPr>
      <w:r>
        <w:t xml:space="preserve">    </w:t>
      </w:r>
      <w:r w:rsidR="00A040B3">
        <w:t>3GPP TS 29.558 V1.</w:t>
      </w:r>
      <w:r w:rsidR="0064045B">
        <w:t>5</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517"/>
    <w:p w14:paraId="47221CF7" w14:textId="77777777" w:rsidR="00A040B3" w:rsidRDefault="00A040B3" w:rsidP="00A040B3">
      <w:pPr>
        <w:pStyle w:val="PL"/>
      </w:pP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lastRenderedPageBreak/>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lastRenderedPageBreak/>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0EC86EBB" w14:textId="77777777" w:rsidR="001A038D" w:rsidRDefault="00A040B3" w:rsidP="00A040B3">
      <w:pPr>
        <w:pStyle w:val="PL"/>
        <w:rPr>
          <w:noProof w:val="0"/>
        </w:rPr>
      </w:pPr>
      <w:r>
        <w:rPr>
          <w:noProof w:val="0"/>
        </w:rPr>
        <w:t xml:space="preserve">              description: </w:t>
      </w:r>
      <w:r w:rsidR="001A038D">
        <w:rPr>
          <w:noProof w:val="0"/>
        </w:rPr>
        <w:t>&gt;</w:t>
      </w:r>
    </w:p>
    <w:p w14:paraId="513C8B35" w14:textId="2B8E894F" w:rsidR="00A040B3" w:rsidRDefault="001A038D" w:rsidP="00A040B3">
      <w:pPr>
        <w:pStyle w:val="PL"/>
        <w:rPr>
          <w:noProof w:val="0"/>
        </w:rPr>
      </w:pPr>
      <w:r>
        <w:rPr>
          <w:noProof w:val="0"/>
        </w:rPr>
        <w:t xml:space="preserve">                </w:t>
      </w:r>
      <w:r w:rsidR="00A040B3">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lastRenderedPageBreak/>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77777777" w:rsidR="00A040B3" w:rsidRDefault="00A040B3" w:rsidP="00A040B3">
      <w:pPr>
        <w:pStyle w:val="PL"/>
      </w:pPr>
      <w:r>
        <w:t>components:</w:t>
      </w:r>
    </w:p>
    <w:p w14:paraId="1045F7EB" w14:textId="77777777" w:rsidR="00A040B3" w:rsidRDefault="00A040B3" w:rsidP="00A040B3">
      <w:pPr>
        <w:pStyle w:val="PL"/>
      </w:pPr>
      <w:r>
        <w:t xml:space="preserve">  schemas:</w:t>
      </w:r>
    </w:p>
    <w:bookmarkEnd w:id="3518"/>
    <w:bookmarkEnd w:id="3519"/>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lastRenderedPageBreak/>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77777777" w:rsidR="00A040B3" w:rsidRDefault="00A040B3" w:rsidP="00A040B3">
      <w:pPr>
        <w:pStyle w:val="PL"/>
      </w:pPr>
    </w:p>
    <w:p w14:paraId="53D35D1F" w14:textId="6DB8DD9A" w:rsidR="00A040B3" w:rsidRDefault="00A040B3" w:rsidP="00A040B3">
      <w:pPr>
        <w:pStyle w:val="PL"/>
      </w:pPr>
      <w:r>
        <w:t># ENUMS:</w:t>
      </w:r>
    </w:p>
    <w:p w14:paraId="681A55A7" w14:textId="01655D27" w:rsidR="00A040B3" w:rsidRDefault="00A040B3" w:rsidP="00A040B3">
      <w:pPr>
        <w:pStyle w:val="PL"/>
      </w:pPr>
    </w:p>
    <w:p w14:paraId="3491FE56" w14:textId="175948BD" w:rsidR="00A040B3" w:rsidRDefault="00A040B3" w:rsidP="007876EC">
      <w:pPr>
        <w:pStyle w:val="Heading1"/>
      </w:pPr>
      <w:bookmarkStart w:id="3520" w:name="_Toc97042833"/>
      <w:bookmarkStart w:id="3521" w:name="_Toc97045975"/>
      <w:bookmarkStart w:id="3522" w:name="_Toc97155720"/>
      <w:bookmarkStart w:id="3523" w:name="_Toc100767926"/>
      <w:r>
        <w:t>A.9</w:t>
      </w:r>
      <w:r>
        <w:tab/>
      </w:r>
      <w:r w:rsidRPr="00310802">
        <w:t>Eees_ACRStatusUpdate</w:t>
      </w:r>
      <w:r>
        <w:t xml:space="preserve"> API</w:t>
      </w:r>
      <w:bookmarkEnd w:id="3520"/>
      <w:bookmarkEnd w:id="3521"/>
      <w:bookmarkEnd w:id="3522"/>
      <w:bookmarkEnd w:id="3523"/>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F8861DA" w:rsidR="00A040B3" w:rsidRDefault="00A040B3" w:rsidP="00A040B3">
      <w:pPr>
        <w:pStyle w:val="PL"/>
      </w:pPr>
      <w:r>
        <w:t xml:space="preserve">  version: 1.0.0-alpha.</w:t>
      </w:r>
      <w:r w:rsidR="0064045B">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E1EBB23" w:rsidR="00D22A93" w:rsidRDefault="00D22A93" w:rsidP="00A040B3">
      <w:pPr>
        <w:pStyle w:val="PL"/>
      </w:pPr>
      <w:r>
        <w:t xml:space="preserve">    </w:t>
      </w:r>
      <w:r w:rsidR="00A040B3">
        <w:t>3GPP TS 29.558 V1.</w:t>
      </w:r>
      <w:r w:rsidR="0064045B">
        <w:t>5</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09E8A4BA" w14:textId="77777777" w:rsidR="00A040B3" w:rsidRDefault="00A040B3" w:rsidP="00A040B3">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lastRenderedPageBreak/>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77777777" w:rsidR="00A040B3" w:rsidRDefault="00A040B3" w:rsidP="00A040B3">
      <w:pPr>
        <w:pStyle w:val="PL"/>
      </w:pPr>
      <w:r>
        <w:t>components:</w:t>
      </w: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29C03990" w:rsidR="00A040B3" w:rsidRDefault="00FC3B1F" w:rsidP="00FC3B1F">
      <w:pPr>
        <w:pStyle w:val="PL"/>
      </w:pPr>
      <w:r>
        <w:t xml:space="preserve">        - required: [e3NotificationUri]</w:t>
      </w: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lastRenderedPageBreak/>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479D4941" w:rsidR="00A040B3" w:rsidRDefault="00A040B3" w:rsidP="00A040B3">
      <w:pPr>
        <w:pStyle w:val="PL"/>
      </w:pPr>
      <w:r>
        <w:t xml:space="preserve">      - type: string</w:t>
      </w:r>
    </w:p>
    <w:p w14:paraId="25E53355" w14:textId="78101A6D" w:rsidR="00A040B3" w:rsidRDefault="00A040B3" w:rsidP="00A040B3">
      <w:pPr>
        <w:pStyle w:val="PL"/>
      </w:pPr>
      <w:r>
        <w:t xml:space="preserve">        enum:</w:t>
      </w:r>
    </w:p>
    <w:p w14:paraId="64EF1553" w14:textId="1CD2C34F" w:rsidR="00A040B3" w:rsidRDefault="00A040B3" w:rsidP="00A040B3">
      <w:pPr>
        <w:pStyle w:val="PL"/>
      </w:pPr>
      <w:r>
        <w:t xml:space="preserve">        - SUCCESSFUL</w:t>
      </w:r>
    </w:p>
    <w:p w14:paraId="4311FC00" w14:textId="5C9B5CFA" w:rsidR="00A040B3" w:rsidRDefault="00A040B3" w:rsidP="00A040B3">
      <w:pPr>
        <w:pStyle w:val="PL"/>
      </w:pPr>
      <w:r>
        <w:t xml:space="preserve">        - FAILED</w:t>
      </w:r>
    </w:p>
    <w:p w14:paraId="28B355EB" w14:textId="4F4AD443"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3D02BD02" w:rsidR="00805512" w:rsidRDefault="00805512" w:rsidP="007876EC">
      <w:pPr>
        <w:pStyle w:val="Heading1"/>
        <w:rPr>
          <w:noProof/>
        </w:rPr>
      </w:pPr>
      <w:bookmarkStart w:id="3524" w:name="_Toc85734612"/>
      <w:bookmarkStart w:id="3525" w:name="_Toc89431911"/>
      <w:bookmarkStart w:id="3526" w:name="_Toc97042830"/>
      <w:bookmarkStart w:id="3527" w:name="_Toc97045976"/>
      <w:bookmarkStart w:id="3528" w:name="_Toc97155721"/>
      <w:bookmarkStart w:id="3529" w:name="_Toc100767927"/>
      <w:r>
        <w:t>A.</w:t>
      </w:r>
      <w:r w:rsidR="00A040B3">
        <w:t>10</w:t>
      </w:r>
      <w:r>
        <w:tab/>
      </w:r>
      <w:r>
        <w:rPr>
          <w:noProof/>
        </w:rPr>
        <w:t>Eecs_EESRegistration API</w:t>
      </w:r>
      <w:bookmarkEnd w:id="3524"/>
      <w:bookmarkEnd w:id="3525"/>
      <w:bookmarkEnd w:id="3526"/>
      <w:bookmarkEnd w:id="3527"/>
      <w:bookmarkEnd w:id="3528"/>
      <w:bookmarkEnd w:id="3529"/>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lastRenderedPageBreak/>
        <w:t xml:space="preserve">  version: 1.0.0-alpha.</w:t>
      </w:r>
      <w:r w:rsidR="00C837C0">
        <w:t>2</w:t>
      </w:r>
    </w:p>
    <w:p w14:paraId="05189E5F" w14:textId="77777777" w:rsidR="00805512" w:rsidRDefault="00805512" w:rsidP="00805512">
      <w:pPr>
        <w:pStyle w:val="PL"/>
      </w:pPr>
      <w:r>
        <w:t>externalDocs:</w:t>
      </w:r>
    </w:p>
    <w:p w14:paraId="1C806054" w14:textId="7CAB7BB6"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lastRenderedPageBreak/>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lastRenderedPageBreak/>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lastRenderedPageBreak/>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lastRenderedPageBreak/>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4BFFE281" w:rsidR="00201A83" w:rsidRDefault="00201A83" w:rsidP="007876EC">
      <w:pPr>
        <w:pStyle w:val="Heading1"/>
        <w:rPr>
          <w:noProof/>
        </w:rPr>
      </w:pPr>
      <w:bookmarkStart w:id="3530" w:name="_Toc97042831"/>
      <w:bookmarkStart w:id="3531" w:name="_Toc97045977"/>
      <w:bookmarkStart w:id="3532" w:name="_Toc97155722"/>
      <w:bookmarkStart w:id="3533" w:name="_Toc100767928"/>
      <w:r>
        <w:t>A.</w:t>
      </w:r>
      <w:r w:rsidR="00A040B3">
        <w:t>11</w:t>
      </w:r>
      <w:r>
        <w:tab/>
      </w:r>
      <w:r>
        <w:rPr>
          <w:noProof/>
        </w:rPr>
        <w:t>Eecs_TargetEESDiscovery API</w:t>
      </w:r>
      <w:bookmarkEnd w:id="3530"/>
      <w:bookmarkEnd w:id="3531"/>
      <w:bookmarkEnd w:id="3532"/>
      <w:bookmarkEnd w:id="353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6794FA7F"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lastRenderedPageBreak/>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3534" w:name="_Toc85734613"/>
      <w:bookmarkStart w:id="3535" w:name="_Toc89431912"/>
      <w:bookmarkStart w:id="3536" w:name="_Toc97042834"/>
      <w:bookmarkStart w:id="3537" w:name="_Toc97045978"/>
      <w:bookmarkStart w:id="3538" w:name="_Toc97155723"/>
      <w:bookmarkStart w:id="3539" w:name="_Toc100767929"/>
      <w:r w:rsidR="00680C72">
        <w:lastRenderedPageBreak/>
        <w:t>Annex B</w:t>
      </w:r>
      <w:r w:rsidRPr="004D3578">
        <w:t xml:space="preserve"> (informative):</w:t>
      </w:r>
      <w:r w:rsidRPr="004D3578">
        <w:br/>
        <w:t>Change history</w:t>
      </w:r>
      <w:bookmarkStart w:id="3540" w:name="historyclause"/>
      <w:bookmarkEnd w:id="3534"/>
      <w:bookmarkEnd w:id="3535"/>
      <w:bookmarkEnd w:id="3536"/>
      <w:bookmarkEnd w:id="3537"/>
      <w:bookmarkEnd w:id="3538"/>
      <w:bookmarkEnd w:id="3539"/>
      <w:bookmarkEnd w:id="35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7E6EF6A8"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53EAC3D2"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bl>
    <w:p w14:paraId="6AB3AF18" w14:textId="27ED9223" w:rsidR="00080512" w:rsidRDefault="006602C9" w:rsidP="008D4A5F">
      <w:r>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9D3DD" w14:textId="77777777" w:rsidR="00C00EFF" w:rsidRDefault="00C00EFF">
      <w:r>
        <w:separator/>
      </w:r>
    </w:p>
  </w:endnote>
  <w:endnote w:type="continuationSeparator" w:id="0">
    <w:p w14:paraId="2F3DEA55" w14:textId="77777777" w:rsidR="00C00EFF" w:rsidRDefault="00C0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C5791" w:rsidRDefault="008C5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9248E" w14:textId="77777777" w:rsidR="00C00EFF" w:rsidRDefault="00C00EFF">
      <w:r>
        <w:separator/>
      </w:r>
    </w:p>
  </w:footnote>
  <w:footnote w:type="continuationSeparator" w:id="0">
    <w:p w14:paraId="5657EE26" w14:textId="77777777" w:rsidR="00C00EFF" w:rsidRDefault="00C00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2F1D413" w:rsidR="008C5791" w:rsidRDefault="008C5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E75">
      <w:rPr>
        <w:rFonts w:ascii="Arial" w:hAnsi="Arial" w:cs="Arial"/>
        <w:b/>
        <w:noProof/>
        <w:sz w:val="18"/>
        <w:szCs w:val="18"/>
      </w:rPr>
      <w:t>3GPP TS 29.558 V1.5.0 (2022-04)</w:t>
    </w:r>
    <w:r>
      <w:rPr>
        <w:rFonts w:ascii="Arial" w:hAnsi="Arial" w:cs="Arial"/>
        <w:b/>
        <w:sz w:val="18"/>
        <w:szCs w:val="18"/>
      </w:rPr>
      <w:fldChar w:fldCharType="end"/>
    </w:r>
  </w:p>
  <w:p w14:paraId="4FE9FD4E" w14:textId="3FBCA2EF" w:rsidR="008C5791" w:rsidRDefault="008C5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2E75">
      <w:rPr>
        <w:rFonts w:ascii="Arial" w:hAnsi="Arial" w:cs="Arial"/>
        <w:b/>
        <w:noProof/>
        <w:sz w:val="18"/>
        <w:szCs w:val="18"/>
      </w:rPr>
      <w:t>201</w:t>
    </w:r>
    <w:r>
      <w:rPr>
        <w:rFonts w:ascii="Arial" w:hAnsi="Arial" w:cs="Arial"/>
        <w:b/>
        <w:sz w:val="18"/>
        <w:szCs w:val="18"/>
      </w:rPr>
      <w:fldChar w:fldCharType="end"/>
    </w:r>
  </w:p>
  <w:p w14:paraId="5EA78C0D" w14:textId="62B3D4B2" w:rsidR="008C5791" w:rsidRDefault="008C5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E75">
      <w:rPr>
        <w:rFonts w:ascii="Arial" w:hAnsi="Arial" w:cs="Arial"/>
        <w:b/>
        <w:noProof/>
        <w:sz w:val="18"/>
        <w:szCs w:val="18"/>
      </w:rPr>
      <w:t>Release 17</w:t>
    </w:r>
    <w:r>
      <w:rPr>
        <w:rFonts w:ascii="Arial" w:hAnsi="Arial" w:cs="Arial"/>
        <w:b/>
        <w:sz w:val="18"/>
        <w:szCs w:val="18"/>
      </w:rPr>
      <w:fldChar w:fldCharType="end"/>
    </w:r>
  </w:p>
  <w:p w14:paraId="5CB4AC15" w14:textId="77777777" w:rsidR="008C5791" w:rsidRDefault="008C5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633"/>
    <w:rsid w:val="00023292"/>
    <w:rsid w:val="00033397"/>
    <w:rsid w:val="00040095"/>
    <w:rsid w:val="00044715"/>
    <w:rsid w:val="00045B1E"/>
    <w:rsid w:val="00046E08"/>
    <w:rsid w:val="00047ACB"/>
    <w:rsid w:val="00051834"/>
    <w:rsid w:val="00054A22"/>
    <w:rsid w:val="000612BF"/>
    <w:rsid w:val="00062023"/>
    <w:rsid w:val="00063EF8"/>
    <w:rsid w:val="000655A6"/>
    <w:rsid w:val="00067E07"/>
    <w:rsid w:val="00077243"/>
    <w:rsid w:val="00080512"/>
    <w:rsid w:val="00085EF5"/>
    <w:rsid w:val="00087D0E"/>
    <w:rsid w:val="00091694"/>
    <w:rsid w:val="000925FE"/>
    <w:rsid w:val="000953C2"/>
    <w:rsid w:val="00095CF4"/>
    <w:rsid w:val="000978B3"/>
    <w:rsid w:val="000A09BF"/>
    <w:rsid w:val="000A43F5"/>
    <w:rsid w:val="000A71A8"/>
    <w:rsid w:val="000A75F0"/>
    <w:rsid w:val="000C20D6"/>
    <w:rsid w:val="000C47C3"/>
    <w:rsid w:val="000C5CB5"/>
    <w:rsid w:val="000D3183"/>
    <w:rsid w:val="000D58AB"/>
    <w:rsid w:val="000D7E15"/>
    <w:rsid w:val="000D7FDE"/>
    <w:rsid w:val="000E178A"/>
    <w:rsid w:val="000E2252"/>
    <w:rsid w:val="000E42DC"/>
    <w:rsid w:val="000E4386"/>
    <w:rsid w:val="000E539C"/>
    <w:rsid w:val="000E6C1C"/>
    <w:rsid w:val="000F1D80"/>
    <w:rsid w:val="000F21C3"/>
    <w:rsid w:val="000F309C"/>
    <w:rsid w:val="000F6EEC"/>
    <w:rsid w:val="001035A7"/>
    <w:rsid w:val="00107FC7"/>
    <w:rsid w:val="00111E99"/>
    <w:rsid w:val="00112DB4"/>
    <w:rsid w:val="001166B0"/>
    <w:rsid w:val="001170B3"/>
    <w:rsid w:val="001177F7"/>
    <w:rsid w:val="00121E87"/>
    <w:rsid w:val="00125081"/>
    <w:rsid w:val="0013039F"/>
    <w:rsid w:val="0013246F"/>
    <w:rsid w:val="00133525"/>
    <w:rsid w:val="0013513D"/>
    <w:rsid w:val="00140254"/>
    <w:rsid w:val="0014510D"/>
    <w:rsid w:val="0014771D"/>
    <w:rsid w:val="00150357"/>
    <w:rsid w:val="001534A2"/>
    <w:rsid w:val="0015376D"/>
    <w:rsid w:val="001548C0"/>
    <w:rsid w:val="0016246B"/>
    <w:rsid w:val="001637C1"/>
    <w:rsid w:val="0017174F"/>
    <w:rsid w:val="001762F0"/>
    <w:rsid w:val="00180329"/>
    <w:rsid w:val="0018212E"/>
    <w:rsid w:val="00190CF3"/>
    <w:rsid w:val="001961EA"/>
    <w:rsid w:val="001A038D"/>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976"/>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4807"/>
    <w:rsid w:val="002B6339"/>
    <w:rsid w:val="002C48AF"/>
    <w:rsid w:val="002E00EE"/>
    <w:rsid w:val="002F2912"/>
    <w:rsid w:val="002F6EC3"/>
    <w:rsid w:val="003040FD"/>
    <w:rsid w:val="00312402"/>
    <w:rsid w:val="00312FA3"/>
    <w:rsid w:val="00313177"/>
    <w:rsid w:val="00313FC4"/>
    <w:rsid w:val="00315198"/>
    <w:rsid w:val="00317055"/>
    <w:rsid w:val="003172DC"/>
    <w:rsid w:val="00321C22"/>
    <w:rsid w:val="00321D24"/>
    <w:rsid w:val="0032278F"/>
    <w:rsid w:val="003265E2"/>
    <w:rsid w:val="00327F68"/>
    <w:rsid w:val="003314AE"/>
    <w:rsid w:val="003316E5"/>
    <w:rsid w:val="003339FD"/>
    <w:rsid w:val="00334A79"/>
    <w:rsid w:val="00340FC8"/>
    <w:rsid w:val="0034437C"/>
    <w:rsid w:val="003535BA"/>
    <w:rsid w:val="0035462D"/>
    <w:rsid w:val="003647EF"/>
    <w:rsid w:val="0036744E"/>
    <w:rsid w:val="0036788C"/>
    <w:rsid w:val="00371DF3"/>
    <w:rsid w:val="00371E82"/>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971"/>
    <w:rsid w:val="003D2A64"/>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5563"/>
    <w:rsid w:val="0041620F"/>
    <w:rsid w:val="004218DA"/>
    <w:rsid w:val="00423334"/>
    <w:rsid w:val="0042501E"/>
    <w:rsid w:val="00425678"/>
    <w:rsid w:val="00426348"/>
    <w:rsid w:val="004263A4"/>
    <w:rsid w:val="004276CC"/>
    <w:rsid w:val="0043434E"/>
    <w:rsid w:val="004345EC"/>
    <w:rsid w:val="00436A22"/>
    <w:rsid w:val="0044205D"/>
    <w:rsid w:val="00442A01"/>
    <w:rsid w:val="00444178"/>
    <w:rsid w:val="00444291"/>
    <w:rsid w:val="00446273"/>
    <w:rsid w:val="0045093F"/>
    <w:rsid w:val="00461762"/>
    <w:rsid w:val="00462B4F"/>
    <w:rsid w:val="004633F2"/>
    <w:rsid w:val="00464E29"/>
    <w:rsid w:val="00465515"/>
    <w:rsid w:val="00466EBB"/>
    <w:rsid w:val="00470CDE"/>
    <w:rsid w:val="00470D0B"/>
    <w:rsid w:val="00473267"/>
    <w:rsid w:val="00484B52"/>
    <w:rsid w:val="00486929"/>
    <w:rsid w:val="00486CF2"/>
    <w:rsid w:val="004903DF"/>
    <w:rsid w:val="0049174D"/>
    <w:rsid w:val="004927DD"/>
    <w:rsid w:val="00496C50"/>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E67A4"/>
    <w:rsid w:val="004F0878"/>
    <w:rsid w:val="004F0988"/>
    <w:rsid w:val="004F0C39"/>
    <w:rsid w:val="004F28FC"/>
    <w:rsid w:val="004F3340"/>
    <w:rsid w:val="004F4296"/>
    <w:rsid w:val="005075F0"/>
    <w:rsid w:val="005077C6"/>
    <w:rsid w:val="0051041E"/>
    <w:rsid w:val="0051172E"/>
    <w:rsid w:val="00511F30"/>
    <w:rsid w:val="00512948"/>
    <w:rsid w:val="00516A8C"/>
    <w:rsid w:val="00521860"/>
    <w:rsid w:val="00531D87"/>
    <w:rsid w:val="0053388B"/>
    <w:rsid w:val="00535773"/>
    <w:rsid w:val="00541EDC"/>
    <w:rsid w:val="00543E6C"/>
    <w:rsid w:val="00553DD1"/>
    <w:rsid w:val="00554717"/>
    <w:rsid w:val="00555556"/>
    <w:rsid w:val="005642B9"/>
    <w:rsid w:val="0056446D"/>
    <w:rsid w:val="00565087"/>
    <w:rsid w:val="00571C58"/>
    <w:rsid w:val="005728B4"/>
    <w:rsid w:val="005803FF"/>
    <w:rsid w:val="005836E1"/>
    <w:rsid w:val="0058468B"/>
    <w:rsid w:val="00592FCC"/>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045B"/>
    <w:rsid w:val="00642C7B"/>
    <w:rsid w:val="00643D23"/>
    <w:rsid w:val="00645B8E"/>
    <w:rsid w:val="00647114"/>
    <w:rsid w:val="0065625A"/>
    <w:rsid w:val="006602C9"/>
    <w:rsid w:val="006622B5"/>
    <w:rsid w:val="006660EA"/>
    <w:rsid w:val="00672B29"/>
    <w:rsid w:val="006766F1"/>
    <w:rsid w:val="0067699A"/>
    <w:rsid w:val="00680C72"/>
    <w:rsid w:val="00682E44"/>
    <w:rsid w:val="0069093C"/>
    <w:rsid w:val="00695C35"/>
    <w:rsid w:val="006A285A"/>
    <w:rsid w:val="006A323F"/>
    <w:rsid w:val="006A546D"/>
    <w:rsid w:val="006A54C6"/>
    <w:rsid w:val="006A6B0E"/>
    <w:rsid w:val="006B133E"/>
    <w:rsid w:val="006B30D0"/>
    <w:rsid w:val="006B3EBC"/>
    <w:rsid w:val="006B670E"/>
    <w:rsid w:val="006B70E6"/>
    <w:rsid w:val="006B73D5"/>
    <w:rsid w:val="006B7901"/>
    <w:rsid w:val="006C0022"/>
    <w:rsid w:val="006C3D95"/>
    <w:rsid w:val="006C5921"/>
    <w:rsid w:val="006D31D3"/>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22C0"/>
    <w:rsid w:val="007B4C8D"/>
    <w:rsid w:val="007B600E"/>
    <w:rsid w:val="007C527E"/>
    <w:rsid w:val="007C54F7"/>
    <w:rsid w:val="007C6CAC"/>
    <w:rsid w:val="007D0F54"/>
    <w:rsid w:val="007D22C2"/>
    <w:rsid w:val="007D45C6"/>
    <w:rsid w:val="007E1F8F"/>
    <w:rsid w:val="007E289B"/>
    <w:rsid w:val="007E2CBB"/>
    <w:rsid w:val="007E6069"/>
    <w:rsid w:val="007E7E81"/>
    <w:rsid w:val="007F0F4A"/>
    <w:rsid w:val="007F4736"/>
    <w:rsid w:val="008000F6"/>
    <w:rsid w:val="0080011F"/>
    <w:rsid w:val="008028A4"/>
    <w:rsid w:val="00805512"/>
    <w:rsid w:val="008064B9"/>
    <w:rsid w:val="00807D2A"/>
    <w:rsid w:val="00810FD0"/>
    <w:rsid w:val="0082431D"/>
    <w:rsid w:val="00827F85"/>
    <w:rsid w:val="00830747"/>
    <w:rsid w:val="008307FA"/>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2C0F"/>
    <w:rsid w:val="008B6F2E"/>
    <w:rsid w:val="008B763D"/>
    <w:rsid w:val="008C2359"/>
    <w:rsid w:val="008C384C"/>
    <w:rsid w:val="008C42AE"/>
    <w:rsid w:val="008C515C"/>
    <w:rsid w:val="008C5791"/>
    <w:rsid w:val="008C5F7B"/>
    <w:rsid w:val="008D1128"/>
    <w:rsid w:val="008D34FA"/>
    <w:rsid w:val="008D4048"/>
    <w:rsid w:val="008D4A5F"/>
    <w:rsid w:val="008E708B"/>
    <w:rsid w:val="008F1866"/>
    <w:rsid w:val="008F59FF"/>
    <w:rsid w:val="008F5A7A"/>
    <w:rsid w:val="008F6BCE"/>
    <w:rsid w:val="0090271F"/>
    <w:rsid w:val="00902E23"/>
    <w:rsid w:val="009065D3"/>
    <w:rsid w:val="009114D7"/>
    <w:rsid w:val="0091348E"/>
    <w:rsid w:val="00913ADA"/>
    <w:rsid w:val="00917CCB"/>
    <w:rsid w:val="009220E0"/>
    <w:rsid w:val="00922650"/>
    <w:rsid w:val="009231FD"/>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6F48"/>
    <w:rsid w:val="0098736D"/>
    <w:rsid w:val="009A0377"/>
    <w:rsid w:val="009A69CC"/>
    <w:rsid w:val="009B2E00"/>
    <w:rsid w:val="009B2FF5"/>
    <w:rsid w:val="009B360E"/>
    <w:rsid w:val="009B636E"/>
    <w:rsid w:val="009C0AFE"/>
    <w:rsid w:val="009C1949"/>
    <w:rsid w:val="009C2B70"/>
    <w:rsid w:val="009C418B"/>
    <w:rsid w:val="009C5B7E"/>
    <w:rsid w:val="009C65EC"/>
    <w:rsid w:val="009D0DA1"/>
    <w:rsid w:val="009D1C10"/>
    <w:rsid w:val="009D2849"/>
    <w:rsid w:val="009D5AAA"/>
    <w:rsid w:val="009D7A19"/>
    <w:rsid w:val="009E33B5"/>
    <w:rsid w:val="009E6EDC"/>
    <w:rsid w:val="009E787D"/>
    <w:rsid w:val="009F07B3"/>
    <w:rsid w:val="009F37B7"/>
    <w:rsid w:val="009F3939"/>
    <w:rsid w:val="009F4DD8"/>
    <w:rsid w:val="009F63F2"/>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4127"/>
    <w:rsid w:val="00A26956"/>
    <w:rsid w:val="00A26B92"/>
    <w:rsid w:val="00A27486"/>
    <w:rsid w:val="00A422BA"/>
    <w:rsid w:val="00A5063B"/>
    <w:rsid w:val="00A52FF2"/>
    <w:rsid w:val="00A53724"/>
    <w:rsid w:val="00A5589D"/>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EC"/>
    <w:rsid w:val="00B0343D"/>
    <w:rsid w:val="00B107AD"/>
    <w:rsid w:val="00B10872"/>
    <w:rsid w:val="00B15449"/>
    <w:rsid w:val="00B21C6F"/>
    <w:rsid w:val="00B2553A"/>
    <w:rsid w:val="00B35A4C"/>
    <w:rsid w:val="00B367E5"/>
    <w:rsid w:val="00B41644"/>
    <w:rsid w:val="00B42352"/>
    <w:rsid w:val="00B4294E"/>
    <w:rsid w:val="00B54E00"/>
    <w:rsid w:val="00B56655"/>
    <w:rsid w:val="00B57C00"/>
    <w:rsid w:val="00B6222B"/>
    <w:rsid w:val="00B628E2"/>
    <w:rsid w:val="00B64F7C"/>
    <w:rsid w:val="00B71F03"/>
    <w:rsid w:val="00B7554D"/>
    <w:rsid w:val="00B860A9"/>
    <w:rsid w:val="00B91919"/>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6B9"/>
    <w:rsid w:val="00BE3F3F"/>
    <w:rsid w:val="00BE52E0"/>
    <w:rsid w:val="00BE6F79"/>
    <w:rsid w:val="00BF128E"/>
    <w:rsid w:val="00BF3D5B"/>
    <w:rsid w:val="00C00EFF"/>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5B9"/>
    <w:rsid w:val="00CA2BB5"/>
    <w:rsid w:val="00CA3D0C"/>
    <w:rsid w:val="00CA54D7"/>
    <w:rsid w:val="00CA61A3"/>
    <w:rsid w:val="00CA6D6A"/>
    <w:rsid w:val="00CB5785"/>
    <w:rsid w:val="00CB5E2A"/>
    <w:rsid w:val="00CC0E4B"/>
    <w:rsid w:val="00CC1923"/>
    <w:rsid w:val="00CC1DDB"/>
    <w:rsid w:val="00CC27AE"/>
    <w:rsid w:val="00CC63EB"/>
    <w:rsid w:val="00CC68A0"/>
    <w:rsid w:val="00CD0F04"/>
    <w:rsid w:val="00CD2413"/>
    <w:rsid w:val="00CD739F"/>
    <w:rsid w:val="00CE1501"/>
    <w:rsid w:val="00CE3014"/>
    <w:rsid w:val="00CE4201"/>
    <w:rsid w:val="00CE6750"/>
    <w:rsid w:val="00CE7CC6"/>
    <w:rsid w:val="00CE7F7F"/>
    <w:rsid w:val="00CF04A1"/>
    <w:rsid w:val="00D00284"/>
    <w:rsid w:val="00D042AF"/>
    <w:rsid w:val="00D06D1A"/>
    <w:rsid w:val="00D13786"/>
    <w:rsid w:val="00D16A7A"/>
    <w:rsid w:val="00D16BBE"/>
    <w:rsid w:val="00D22A93"/>
    <w:rsid w:val="00D25211"/>
    <w:rsid w:val="00D3204C"/>
    <w:rsid w:val="00D32FAC"/>
    <w:rsid w:val="00D34193"/>
    <w:rsid w:val="00D36DED"/>
    <w:rsid w:val="00D450A0"/>
    <w:rsid w:val="00D57972"/>
    <w:rsid w:val="00D57F25"/>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2FC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3503"/>
    <w:rsid w:val="00E37B74"/>
    <w:rsid w:val="00E42097"/>
    <w:rsid w:val="00E42F28"/>
    <w:rsid w:val="00E44582"/>
    <w:rsid w:val="00E447BA"/>
    <w:rsid w:val="00E4640F"/>
    <w:rsid w:val="00E47E59"/>
    <w:rsid w:val="00E50720"/>
    <w:rsid w:val="00E5072F"/>
    <w:rsid w:val="00E50B0C"/>
    <w:rsid w:val="00E52994"/>
    <w:rsid w:val="00E607E0"/>
    <w:rsid w:val="00E60E31"/>
    <w:rsid w:val="00E630C1"/>
    <w:rsid w:val="00E667B4"/>
    <w:rsid w:val="00E70430"/>
    <w:rsid w:val="00E71E2A"/>
    <w:rsid w:val="00E72F45"/>
    <w:rsid w:val="00E735B2"/>
    <w:rsid w:val="00E74844"/>
    <w:rsid w:val="00E7721E"/>
    <w:rsid w:val="00E77645"/>
    <w:rsid w:val="00E80B88"/>
    <w:rsid w:val="00E83A1B"/>
    <w:rsid w:val="00EA15B0"/>
    <w:rsid w:val="00EA264C"/>
    <w:rsid w:val="00EA442F"/>
    <w:rsid w:val="00EA5EA7"/>
    <w:rsid w:val="00EB07B1"/>
    <w:rsid w:val="00EB3788"/>
    <w:rsid w:val="00EB49E0"/>
    <w:rsid w:val="00EC070E"/>
    <w:rsid w:val="00EC350E"/>
    <w:rsid w:val="00EC3787"/>
    <w:rsid w:val="00EC4A25"/>
    <w:rsid w:val="00EC4BC9"/>
    <w:rsid w:val="00EC6085"/>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7EF4"/>
    <w:rsid w:val="00F10C58"/>
    <w:rsid w:val="00F12242"/>
    <w:rsid w:val="00F13360"/>
    <w:rsid w:val="00F14F59"/>
    <w:rsid w:val="00F22E75"/>
    <w:rsid w:val="00F22EC7"/>
    <w:rsid w:val="00F24E42"/>
    <w:rsid w:val="00F2555A"/>
    <w:rsid w:val="00F265B9"/>
    <w:rsid w:val="00F3247F"/>
    <w:rsid w:val="00F325C8"/>
    <w:rsid w:val="00F3287F"/>
    <w:rsid w:val="00F32B08"/>
    <w:rsid w:val="00F37749"/>
    <w:rsid w:val="00F43D57"/>
    <w:rsid w:val="00F52659"/>
    <w:rsid w:val="00F5429A"/>
    <w:rsid w:val="00F615D5"/>
    <w:rsid w:val="00F61938"/>
    <w:rsid w:val="00F6307E"/>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C3B1F"/>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2.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1C994-3E77-4E9A-BE59-3A8E109C6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201</Pages>
  <Words>65818</Words>
  <Characters>375163</Characters>
  <Application>Microsoft Office Word</Application>
  <DocSecurity>0</DocSecurity>
  <Lines>3126</Lines>
  <Paragraphs>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81</cp:revision>
  <cp:lastPrinted>2019-02-25T14:05:00Z</cp:lastPrinted>
  <dcterms:created xsi:type="dcterms:W3CDTF">2022-03-03T09:26:00Z</dcterms:created>
  <dcterms:modified xsi:type="dcterms:W3CDTF">2022-04-13T13:05:00Z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