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28D7926" w:rsidR="00AA5070" w:rsidRPr="008B1C02" w:rsidRDefault="00AA5070">
      <w:pPr>
        <w:pStyle w:val="PL"/>
      </w:pPr>
      <w:r w:rsidRPr="008B1C02">
        <w:t xml:space="preserve">  version: 1.</w:t>
      </w:r>
      <w:r w:rsidR="00E01459">
        <w:t>4</w:t>
      </w:r>
      <w:r w:rsidRPr="008B1C02">
        <w:t>.</w:t>
      </w:r>
      <w:r w:rsidR="00C83180">
        <w:t>0</w:t>
      </w:r>
      <w:r w:rsidR="00E01459">
        <w:t>-alpha.1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B3DB381" w:rsidR="00AA5070" w:rsidRPr="008B1C02" w:rsidRDefault="008153D5">
      <w:pPr>
        <w:pStyle w:val="PL"/>
      </w:pPr>
      <w:r w:rsidRPr="008B1C02">
        <w:t xml:space="preserve">    </w:t>
      </w:r>
      <w:r w:rsidR="00AA5070" w:rsidRPr="008B1C02">
        <w:t>3GPP TS 29.522 V1</w:t>
      </w:r>
      <w:r w:rsidR="00E01459">
        <w:t>9</w:t>
      </w:r>
      <w:r w:rsidR="00AA5070" w:rsidRPr="008B1C02">
        <w:t>.</w:t>
      </w:r>
      <w:r w:rsidR="00E01459">
        <w:t>1</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7777777" w:rsidR="008D1F45" w:rsidRDefault="008D1F45" w:rsidP="008D1F45">
      <w:pPr>
        <w:pStyle w:val="PL"/>
      </w:pPr>
      <w:r>
        <w:rPr>
          <w:rFonts w:eastAsia="Courier New"/>
        </w:rPr>
        <w:lastRenderedPageBreak/>
        <w:t xml:space="preserve">        </w:t>
      </w:r>
      <w:r w:rsidRPr="007C5902">
        <w:t>notifId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77777777" w:rsidR="008D1F45" w:rsidRDefault="008D1F45" w:rsidP="008D1F45">
      <w:pPr>
        <w:pStyle w:val="PL"/>
        <w:rPr>
          <w:lang w:eastAsia="zh-CN"/>
        </w:rPr>
      </w:pPr>
      <w:r>
        <w:rPr>
          <w:rFonts w:eastAsia="Courier New"/>
        </w:rPr>
        <w:t xml:space="preserve">        </w:t>
      </w:r>
      <w:r>
        <w:rPr>
          <w:lang w:eastAsia="zh-CN"/>
        </w:rPr>
        <w:t xml:space="preserve">- </w:t>
      </w:r>
      <w:r w:rsidRPr="002017B1">
        <w:rPr>
          <w:lang w:eastAsia="zh-CN"/>
        </w:rPr>
        <w:t>notifId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7A46A53" w:rsidR="00AA5070" w:rsidRPr="008B1C02" w:rsidRDefault="00AA5070">
      <w:pPr>
        <w:pStyle w:val="PL"/>
      </w:pPr>
      <w:r w:rsidRPr="008B1C02">
        <w:t xml:space="preserve">  version: 1.</w:t>
      </w:r>
      <w:r w:rsidR="00852A9F">
        <w:t>3</w:t>
      </w:r>
      <w:r w:rsidRPr="008B1C02">
        <w:t>.</w:t>
      </w:r>
      <w:r w:rsidR="00852A9F">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D4998AB"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852A9F">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t>
      </w:r>
      <w:r>
        <w:t xml:space="preserve">within the </w:t>
      </w:r>
      <w:r>
        <w:t>nsiIdInfos attribute to which the provided threshold</w:t>
      </w:r>
      <w:r w:rsidR="002416B1">
        <w:t>s</w:t>
      </w:r>
      <w:r>
        <w:t xml:space="preserve"> within the map value</w:t>
      </w:r>
    </w:p>
    <w:p w14:paraId="7EA84145" w14:textId="315F0BD2" w:rsidR="006E43DA" w:rsidRDefault="006E43DA" w:rsidP="006E43DA">
      <w:pPr>
        <w:pStyle w:val="PL"/>
      </w:pPr>
      <w:r>
        <w:t xml:space="preserve">           </w:t>
      </w: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5A14FA8C"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97744F"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lastRenderedPageBreak/>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lastRenderedPageBreak/>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lastRenderedPageBreak/>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lastRenderedPageBreak/>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lastRenderedPageBreak/>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lastRenderedPageBreak/>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lastRenderedPageBreak/>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lastRenderedPageBreak/>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lastRenderedPageBreak/>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lastRenderedPageBreak/>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lastRenderedPageBreak/>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lastRenderedPageBreak/>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lastRenderedPageBreak/>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lastRenderedPageBreak/>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lastRenderedPageBreak/>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lastRenderedPageBreak/>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lastRenderedPageBreak/>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lastRenderedPageBreak/>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lastRenderedPageBreak/>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lastRenderedPageBreak/>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lastRenderedPageBreak/>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251D49E" w:rsidR="00AA5070" w:rsidRPr="008B1C02" w:rsidRDefault="00AA5070">
      <w:pPr>
        <w:pStyle w:val="PL"/>
      </w:pPr>
      <w:r w:rsidRPr="008B1C02">
        <w:t xml:space="preserve">  version: 1.</w:t>
      </w:r>
      <w:r w:rsidR="00852A9F">
        <w:t>3</w:t>
      </w:r>
      <w:r w:rsidRPr="008B1C02">
        <w:t>.</w:t>
      </w:r>
      <w:r w:rsidR="00852A9F">
        <w:t>0-alpha.1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AE377F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lastRenderedPageBreak/>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lastRenderedPageBreak/>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lastRenderedPageBreak/>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lastRenderedPageBreak/>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lastRenderedPageBreak/>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lastRenderedPageBreak/>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proofErr w:type="gramStart"/>
      <w:r w:rsidRPr="00CA0AA9">
        <w:rPr>
          <w:rFonts w:ascii="Courier New" w:hAnsi="Courier New"/>
          <w:sz w:val="16"/>
          <w:lang w:val="fr-FR"/>
        </w:rPr>
        <w:t>non</w:t>
      </w:r>
      <w:proofErr w:type="gramEnd"/>
      <w:r w:rsidRPr="00CA0AA9">
        <w:rPr>
          <w:rFonts w:ascii="Courier New" w:hAnsi="Courier New"/>
          <w:sz w:val="16"/>
          <w:lang w:val="fr-FR"/>
        </w:rPr>
        <w:t>3gppDeInfos:</w:t>
      </w:r>
    </w:p>
    <w:p w14:paraId="51DE91D5"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proofErr w:type="gramStart"/>
      <w:r w:rsidRPr="00CA0AA9">
        <w:rPr>
          <w:rFonts w:ascii="Courier New" w:hAnsi="Courier New"/>
          <w:sz w:val="16"/>
          <w:lang w:val="fr-FR"/>
        </w:rPr>
        <w:t>ref:</w:t>
      </w:r>
      <w:proofErr w:type="gramEnd"/>
      <w:r w:rsidRPr="00CA0AA9">
        <w:rPr>
          <w:rFonts w:ascii="Courier New" w:hAnsi="Courier New"/>
          <w:sz w:val="16"/>
          <w:lang w:val="fr-FR"/>
        </w:rPr>
        <w:t xml:space="preserve"> '#/components/schemas/Non3gppDeviceInformation'</w:t>
      </w:r>
    </w:p>
    <w:p w14:paraId="2C7ECA04" w14:textId="77777777" w:rsidR="00AA5070" w:rsidRPr="008B1C02" w:rsidRDefault="00AA5070">
      <w:pPr>
        <w:pStyle w:val="PL"/>
      </w:pPr>
      <w:r w:rsidRPr="00CA0AA9">
        <w:rPr>
          <w:lang w:val="fr-FR"/>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lastRenderedPageBreak/>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p>
    <w:p w14:paraId="19660148" w14:textId="77777777" w:rsidR="004643AC" w:rsidRPr="004643AC" w:rsidRDefault="004643AC" w:rsidP="004643AC">
      <w:pPr>
        <w:pStyle w:val="PL"/>
        <w:rPr>
          <w:lang w:val="fr-FR"/>
        </w:rPr>
      </w:pPr>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p>
    <w:p w14:paraId="794BEC03"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p>
    <w:p w14:paraId="70AA2C84" w14:textId="77777777" w:rsidR="004643AC" w:rsidRPr="000C43CF" w:rsidRDefault="004643AC" w:rsidP="004643AC">
      <w:pPr>
        <w:pStyle w:val="PL"/>
        <w:rPr>
          <w:lang w:val="fr-FR"/>
        </w:rPr>
      </w:pPr>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p>
    <w:p w14:paraId="4B7AC6DA" w14:textId="77777777" w:rsidR="004643AC" w:rsidRPr="000C43CF" w:rsidRDefault="004643AC" w:rsidP="004643AC">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p>
    <w:p w14:paraId="402B7F9F" w14:textId="77777777" w:rsidR="004643AC" w:rsidRPr="000C43CF" w:rsidRDefault="004643AC" w:rsidP="004643AC">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p>
    <w:p w14:paraId="335F68E4" w14:textId="77777777" w:rsidR="000C43CF" w:rsidRPr="000C43CF" w:rsidRDefault="000C43CF" w:rsidP="000C43CF">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p>
    <w:p w14:paraId="6E47CAA4" w14:textId="77777777" w:rsidR="000C43CF" w:rsidRPr="000C43CF" w:rsidRDefault="000C43CF" w:rsidP="000C43CF">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p>
    <w:p w14:paraId="5335F149" w14:textId="77777777" w:rsidR="000C43CF" w:rsidRPr="008B1C02" w:rsidRDefault="000C43CF" w:rsidP="000C43CF">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lastRenderedPageBreak/>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7777777"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77777777" w:rsidR="007B6EA0" w:rsidRPr="006B3F71" w:rsidRDefault="007B6EA0" w:rsidP="007B6EA0">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77777777"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CA0AA9">
        <w:rPr>
          <w:lang w:val="fr-FR"/>
        </w:rPr>
        <w:t xml:space="preserve">    Non3</w:t>
      </w:r>
      <w:proofErr w:type="gramStart"/>
      <w:r w:rsidRPr="00CA0AA9">
        <w:rPr>
          <w:lang w:val="fr-FR"/>
        </w:rPr>
        <w:t>gppDeviceInformation:</w:t>
      </w:r>
      <w:proofErr w:type="gramEnd"/>
    </w:p>
    <w:p w14:paraId="31CFB9D6" w14:textId="77777777"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Contains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lastRenderedPageBreak/>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lastRenderedPageBreak/>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lastRenderedPageBreak/>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lastRenderedPageBreak/>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lastRenderedPageBreak/>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lastRenderedPageBreak/>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lastRenderedPageBreak/>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lastRenderedPageBreak/>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lastRenderedPageBreak/>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lastRenderedPageBreak/>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lastRenderedPageBreak/>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lastRenderedPageBreak/>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lastRenderedPageBreak/>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37CFB64"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CC516EC"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lastRenderedPageBreak/>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lastRenderedPageBreak/>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lastRenderedPageBreak/>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lastRenderedPageBreak/>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lastRenderedPageBreak/>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lastRenderedPageBreak/>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3F0733" w:rsidRDefault="00AF0A6D" w:rsidP="00AF0A6D">
      <w:pPr>
        <w:pStyle w:val="PL"/>
        <w:rPr>
          <w:lang w:val="fr-FR"/>
        </w:rPr>
      </w:pPr>
      <w:r w:rsidRPr="00BD6F46">
        <w:t xml:space="preserve">          </w:t>
      </w:r>
      <w:r w:rsidRPr="003F0733">
        <w:rPr>
          <w:lang w:val="fr-FR"/>
        </w:rPr>
        <w:t>- ACCEPTABLE</w:t>
      </w:r>
    </w:p>
    <w:p w14:paraId="59C9E6FC" w14:textId="77777777" w:rsidR="00AF0A6D" w:rsidRPr="003F0733" w:rsidRDefault="00AF0A6D" w:rsidP="00AF0A6D">
      <w:pPr>
        <w:pStyle w:val="PL"/>
        <w:rPr>
          <w:lang w:val="fr-FR" w:eastAsia="zh-CN"/>
        </w:rPr>
      </w:pPr>
      <w:r w:rsidRPr="003F0733">
        <w:rPr>
          <w:lang w:val="fr-FR"/>
        </w:rPr>
        <w:t xml:space="preserve">          - NON_ACCEPTABLE</w:t>
      </w:r>
    </w:p>
    <w:p w14:paraId="31AF264B" w14:textId="77777777" w:rsidR="00AF0A6D" w:rsidRPr="003F0733" w:rsidRDefault="00AF0A6D" w:rsidP="00AF0A6D">
      <w:pPr>
        <w:pStyle w:val="PL"/>
        <w:rPr>
          <w:lang w:val="fr-FR"/>
        </w:rPr>
      </w:pPr>
      <w:r w:rsidRPr="003F0733">
        <w:rPr>
          <w:lang w:val="fr-FR"/>
        </w:rPr>
        <w:t xml:space="preserve">      - </w:t>
      </w:r>
      <w:proofErr w:type="gramStart"/>
      <w:r w:rsidRPr="003F0733">
        <w:rPr>
          <w:lang w:val="fr-FR"/>
        </w:rPr>
        <w:t>type:</w:t>
      </w:r>
      <w:proofErr w:type="gramEnd"/>
      <w:r w:rsidRPr="003F0733">
        <w:rPr>
          <w:lang w:val="fr-FR"/>
        </w:rPr>
        <w:t xml:space="preserve"> string</w:t>
      </w:r>
    </w:p>
    <w:p w14:paraId="275CCF6F" w14:textId="77777777" w:rsidR="00125E00" w:rsidRPr="003F0733" w:rsidRDefault="00125E00" w:rsidP="00125E00">
      <w:pPr>
        <w:pStyle w:val="PL"/>
        <w:rPr>
          <w:lang w:val="fr-FR"/>
        </w:rPr>
      </w:pPr>
      <w:r w:rsidRPr="003F0733">
        <w:rPr>
          <w:lang w:val="fr-FR"/>
        </w:rPr>
        <w:t xml:space="preserve">        </w:t>
      </w:r>
      <w:proofErr w:type="gramStart"/>
      <w:r w:rsidRPr="003F0733">
        <w:rPr>
          <w:lang w:val="fr-FR"/>
        </w:rPr>
        <w:t>description:</w:t>
      </w:r>
      <w:proofErr w:type="gramEnd"/>
      <w:r w:rsidRPr="003F0733">
        <w:rPr>
          <w:lang w:val="fr-FR"/>
        </w:rPr>
        <w:t xml:space="preserve"> &gt;</w:t>
      </w:r>
    </w:p>
    <w:p w14:paraId="2E8E940A" w14:textId="77777777" w:rsidR="00DB56E1" w:rsidRPr="008B1C02" w:rsidRDefault="00DB56E1" w:rsidP="00DB56E1">
      <w:pPr>
        <w:pStyle w:val="PL"/>
      </w:pPr>
      <w:r w:rsidRPr="003F0733">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062A0D5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7BF92D9"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627A3D">
        <w:t>1</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EEE2E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r w:rsidRPr="009A0FD7">
        <w:rPr>
          <w:rFonts w:ascii="Courier New" w:hAnsi="Courier New"/>
          <w:sz w:val="16"/>
          <w:lang w:eastAsia="zh-CN"/>
        </w:rPr>
        <w:t>D</w:t>
      </w:r>
      <w:r>
        <w:rPr>
          <w:rFonts w:ascii="Courier New" w:hAnsi="Courier New"/>
          <w:sz w:val="16"/>
          <w:lang w:eastAsia="zh-CN"/>
        </w:rPr>
        <w:t>elayMeasurementProtocol</w:t>
      </w:r>
      <w:r w:rsidRPr="008C416E">
        <w:rPr>
          <w:rFonts w:ascii="Courier New" w:hAnsi="Courier New"/>
          <w:sz w:val="16"/>
        </w:rPr>
        <w:t>:</w:t>
      </w:r>
    </w:p>
    <w:p w14:paraId="2D8373D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anyOf:</w:t>
      </w:r>
    </w:p>
    <w:p w14:paraId="2700A4C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5EBD2DD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enum:</w:t>
      </w:r>
    </w:p>
    <w:p w14:paraId="1A93A37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p>
    <w:p w14:paraId="2CF3AF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1BAE15F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008C669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25477C0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426CF61A"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692A0A37"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0CD6BC2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This string provides forward-compatibility with future extensions to the enumeration but</w:t>
      </w:r>
    </w:p>
    <w:p w14:paraId="24FC9AF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09D14F5F"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3DDEA2F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211F9596"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53BA4E8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p>
    <w:p w14:paraId="2D63128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4CCB2A40"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2920A53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646F82F3" w14:textId="2B6B1656"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delay measurement protocol has no specific value in this enum</w:t>
      </w:r>
      <w:r w:rsidRPr="008C416E">
        <w:rPr>
          <w:rFonts w:ascii="Courier New" w:hAnsi="Courier New"/>
          <w:sz w:val="16"/>
          <w:lang w:eastAsia="zh-CN"/>
        </w:rPr>
        <w:t>.</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lastRenderedPageBreak/>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lastRenderedPageBreak/>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lastRenderedPageBreak/>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lastRenderedPageBreak/>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lastRenderedPageBreak/>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lastRenderedPageBreak/>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lastRenderedPageBreak/>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lastRenderedPageBreak/>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lastRenderedPageBreak/>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lastRenderedPageBreak/>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lastRenderedPageBreak/>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lastRenderedPageBreak/>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lastRenderedPageBreak/>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lastRenderedPageBreak/>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lastRenderedPageBreak/>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lastRenderedPageBreak/>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lastRenderedPageBreak/>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lastRenderedPageBreak/>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lastRenderedPageBreak/>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lastRenderedPageBreak/>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lastRenderedPageBreak/>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lastRenderedPageBreak/>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lastRenderedPageBreak/>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lastRenderedPageBreak/>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lastRenderedPageBreak/>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lastRenderedPageBreak/>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lastRenderedPageBreak/>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lastRenderedPageBreak/>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lastRenderedPageBreak/>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lastRenderedPageBreak/>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lastRenderedPageBreak/>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lastRenderedPageBreak/>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lastRenderedPageBreak/>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lastRenderedPageBreak/>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lastRenderedPageBreak/>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lastRenderedPageBreak/>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lastRenderedPageBreak/>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lastRenderedPageBreak/>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3F0733" w:rsidRDefault="00C81D33" w:rsidP="00C81D33">
      <w:pPr>
        <w:pStyle w:val="PL"/>
        <w:rPr>
          <w:lang w:val="en-US"/>
        </w:rPr>
      </w:pPr>
      <w:r w:rsidRPr="008B1C02">
        <w:t xml:space="preserve">            </w:t>
      </w:r>
      <w:r w:rsidRPr="003F0733">
        <w:rPr>
          <w:lang w:val="en-US"/>
        </w:rPr>
        <w:t>Subscription resource.</w:t>
      </w:r>
    </w:p>
    <w:p w14:paraId="3B29E98C" w14:textId="77777777" w:rsidR="00C81D33" w:rsidRPr="003F0733" w:rsidRDefault="00C81D33" w:rsidP="00C81D33">
      <w:pPr>
        <w:pStyle w:val="PL"/>
        <w:rPr>
          <w:lang w:val="en-US"/>
        </w:rPr>
      </w:pPr>
      <w:r w:rsidRPr="003F0733">
        <w:rPr>
          <w:lang w:val="en-US"/>
        </w:rPr>
        <w:t xml:space="preserve">          content:</w:t>
      </w:r>
    </w:p>
    <w:p w14:paraId="51F1773A" w14:textId="77777777" w:rsidR="00C81D33" w:rsidRPr="003F0733" w:rsidRDefault="00C81D33" w:rsidP="00C81D33">
      <w:pPr>
        <w:pStyle w:val="PL"/>
        <w:rPr>
          <w:lang w:val="en-US"/>
        </w:rPr>
      </w:pPr>
      <w:r w:rsidRPr="003F0733">
        <w:rPr>
          <w:lang w:val="en-US"/>
        </w:rPr>
        <w:t xml:space="preserve">            application/json:</w:t>
      </w:r>
    </w:p>
    <w:p w14:paraId="3777BDF8" w14:textId="77777777" w:rsidR="00C81D33" w:rsidRPr="008B1C02" w:rsidRDefault="00C81D33" w:rsidP="00C81D33">
      <w:pPr>
        <w:pStyle w:val="PL"/>
      </w:pPr>
      <w:r w:rsidRPr="003F0733">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lastRenderedPageBreak/>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lastRenderedPageBreak/>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5B71356B"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-alpha.1</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2C57CAB5" w:rsidR="00FB28D6" w:rsidRPr="008B1C02" w:rsidRDefault="00FB28D6" w:rsidP="00FB28D6">
      <w:pPr>
        <w:pStyle w:val="PL"/>
      </w:pPr>
      <w:r w:rsidRPr="008B1C02">
        <w:t xml:space="preserve">  description: 3GPP TS 29.522 V1</w:t>
      </w:r>
      <w:r w:rsidR="00A05156">
        <w:t>9</w:t>
      </w:r>
      <w:r w:rsidRPr="008B1C02">
        <w:t>.</w:t>
      </w:r>
      <w:r w:rsidR="00A05156">
        <w:t>1</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77777777" w:rsidR="005C1AF5" w:rsidRDefault="005C1AF5" w:rsidP="005C1AF5">
      <w:pPr>
        <w:pStyle w:val="PL"/>
      </w:pPr>
      <w:r>
        <w:t xml:space="preserve">      summary: read all of the active subscriptions for the AF.</w:t>
      </w:r>
    </w:p>
    <w:p w14:paraId="142D997F" w14:textId="77777777" w:rsidR="005C1AF5" w:rsidRDefault="005C1AF5" w:rsidP="005C1AF5">
      <w:pPr>
        <w:pStyle w:val="PL"/>
      </w:pPr>
      <w:r>
        <w:t xml:space="preserve">      operationId: ReadAllSubscriptions</w:t>
      </w:r>
    </w:p>
    <w:p w14:paraId="3466678B" w14:textId="77777777" w:rsidR="005C1AF5" w:rsidRDefault="005C1AF5" w:rsidP="005C1AF5">
      <w:pPr>
        <w:pStyle w:val="PL"/>
      </w:pPr>
      <w:r>
        <w:t xml:space="preserve">      tags:</w:t>
      </w:r>
    </w:p>
    <w:p w14:paraId="579F0122" w14:textId="77777777" w:rsidR="005C1AF5" w:rsidRDefault="005C1AF5" w:rsidP="005C1AF5">
      <w:pPr>
        <w:pStyle w:val="PL"/>
      </w:pPr>
      <w:r>
        <w:t xml:space="preserve">        - UE Address Subscriptions</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3539DBB9" w14:textId="77777777" w:rsidR="005C1AF5" w:rsidRDefault="005C1AF5" w:rsidP="005C1AF5">
      <w:pPr>
        <w:pStyle w:val="PL"/>
      </w:pPr>
      <w:r>
        <w:t xml:space="preserve">          description: Features supported by the NF service consumer</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61380420" w14:textId="77777777" w:rsidR="005C1AF5" w:rsidRDefault="005C1AF5" w:rsidP="005C1AF5">
      <w:pPr>
        <w:pStyle w:val="PL"/>
      </w:pPr>
      <w:r>
        <w:t xml:space="preserve">          description: OK (Successful get all of the active subscriptions for the AF)</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lastRenderedPageBreak/>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77777777" w:rsidR="005C1AF5" w:rsidRDefault="005C1AF5" w:rsidP="005C1AF5">
      <w:pPr>
        <w:pStyle w:val="PL"/>
      </w:pPr>
      <w:r>
        <w:t xml:space="preserve">      summary: Creates a new subscription resource</w:t>
      </w:r>
    </w:p>
    <w:p w14:paraId="31B06653" w14:textId="77777777" w:rsidR="005C1AF5" w:rsidRDefault="005C1AF5" w:rsidP="005C1AF5">
      <w:pPr>
        <w:pStyle w:val="PL"/>
      </w:pPr>
      <w:r>
        <w:t xml:space="preserve">      operationId: CreateNewSubscription</w:t>
      </w:r>
    </w:p>
    <w:p w14:paraId="575239B9" w14:textId="77777777" w:rsidR="005C1AF5" w:rsidRDefault="005C1AF5" w:rsidP="005C1AF5">
      <w:pPr>
        <w:pStyle w:val="PL"/>
      </w:pPr>
      <w:r>
        <w:t xml:space="preserve">      tags:</w:t>
      </w:r>
    </w:p>
    <w:p w14:paraId="087D4833" w14:textId="77777777" w:rsidR="005C1AF5" w:rsidRDefault="005C1AF5" w:rsidP="005C1AF5">
      <w:pPr>
        <w:pStyle w:val="PL"/>
      </w:pPr>
      <w:r>
        <w:t xml:space="preserve">        - UE Address Subscriptions</w:t>
      </w:r>
    </w:p>
    <w:p w14:paraId="494785C6" w14:textId="77777777" w:rsidR="005C1AF5" w:rsidRDefault="005C1AF5" w:rsidP="005C1AF5">
      <w:pPr>
        <w:pStyle w:val="PL"/>
      </w:pPr>
      <w:r>
        <w:t xml:space="preserve">      requestBody:</w:t>
      </w:r>
    </w:p>
    <w:p w14:paraId="57E3CE13" w14:textId="77777777" w:rsidR="005C1AF5" w:rsidRDefault="005C1AF5" w:rsidP="005C1AF5">
      <w:pPr>
        <w:pStyle w:val="PL"/>
      </w:pPr>
      <w:r>
        <w:t xml:space="preserve">        description: new subscription creation</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77777777" w:rsidR="005C1AF5" w:rsidRDefault="005C1AF5" w:rsidP="005C1AF5">
      <w:pPr>
        <w:pStyle w:val="PL"/>
      </w:pPr>
      <w:r>
        <w:t xml:space="preserve">              requestBody:  # contents of the callback message</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65AB46D6" w14:textId="77777777" w:rsidR="005C1AF5" w:rsidRDefault="005C1AF5" w:rsidP="005C1AF5">
      <w:pPr>
        <w:pStyle w:val="PL"/>
      </w:pPr>
      <w:r>
        <w:t xml:space="preserve">                  description: No Content (successful notification)</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77777777" w:rsidR="005C1AF5" w:rsidRDefault="005C1AF5" w:rsidP="005C1AF5">
      <w:pPr>
        <w:pStyle w:val="PL"/>
      </w:pPr>
      <w:r>
        <w:t xml:space="preserve">      responses:</w:t>
      </w:r>
    </w:p>
    <w:p w14:paraId="7503E5C3" w14:textId="77777777" w:rsidR="005C1AF5" w:rsidRDefault="005C1AF5" w:rsidP="005C1AF5">
      <w:pPr>
        <w:pStyle w:val="PL"/>
      </w:pPr>
      <w:r>
        <w:t xml:space="preserve">        '201':</w:t>
      </w:r>
    </w:p>
    <w:p w14:paraId="319264CC" w14:textId="77777777" w:rsidR="005C1AF5" w:rsidRDefault="005C1AF5" w:rsidP="005C1AF5">
      <w:pPr>
        <w:pStyle w:val="PL"/>
      </w:pPr>
      <w:r>
        <w:t xml:space="preserve">          description: Created (Successful creation)</w:t>
      </w:r>
    </w:p>
    <w:p w14:paraId="5831C2CB" w14:textId="77777777" w:rsidR="005C1AF5" w:rsidRDefault="005C1AF5" w:rsidP="005C1AF5">
      <w:pPr>
        <w:pStyle w:val="PL"/>
      </w:pPr>
      <w:r>
        <w:t xml:space="preserve">          content:</w:t>
      </w:r>
    </w:p>
    <w:p w14:paraId="080ADA0A" w14:textId="77777777" w:rsidR="005C1AF5" w:rsidRDefault="005C1AF5" w:rsidP="005C1AF5">
      <w:pPr>
        <w:pStyle w:val="PL"/>
      </w:pPr>
      <w:r>
        <w:t xml:space="preserve">            application/json:</w:t>
      </w:r>
    </w:p>
    <w:p w14:paraId="235B6184" w14:textId="77777777" w:rsidR="005C1AF5" w:rsidRDefault="005C1AF5" w:rsidP="005C1AF5">
      <w:pPr>
        <w:pStyle w:val="PL"/>
      </w:pPr>
      <w:r>
        <w:t xml:space="preserve">              schema:</w:t>
      </w:r>
    </w:p>
    <w:p w14:paraId="03B8BB0E" w14:textId="77777777" w:rsidR="005C1AF5" w:rsidRDefault="005C1AF5" w:rsidP="005C1AF5">
      <w:pPr>
        <w:pStyle w:val="PL"/>
      </w:pPr>
      <w:r>
        <w:t xml:space="preserve">                $ref: '#/components/schemas/UeAddrSubsc'</w:t>
      </w:r>
    </w:p>
    <w:p w14:paraId="60ECC11B" w14:textId="77777777" w:rsidR="005C1AF5" w:rsidRDefault="005C1AF5" w:rsidP="005C1AF5">
      <w:pPr>
        <w:pStyle w:val="PL"/>
      </w:pPr>
      <w:r>
        <w:lastRenderedPageBreak/>
        <w:t xml:space="preserve">          headers:</w:t>
      </w:r>
    </w:p>
    <w:p w14:paraId="75B90B69" w14:textId="77777777" w:rsidR="005C1AF5" w:rsidRDefault="005C1AF5" w:rsidP="005C1AF5">
      <w:pPr>
        <w:pStyle w:val="PL"/>
      </w:pPr>
      <w:r>
        <w:t xml:space="preserve">            Location:</w:t>
      </w:r>
    </w:p>
    <w:p w14:paraId="56F7BCD8" w14:textId="77777777" w:rsidR="005C1AF5" w:rsidRDefault="005C1AF5" w:rsidP="005C1AF5">
      <w:pPr>
        <w:pStyle w:val="PL"/>
      </w:pPr>
      <w:r>
        <w:t xml:space="preserve">              description: Contains the URI of the newly created resource.</w:t>
      </w:r>
    </w:p>
    <w:p w14:paraId="7914947D" w14:textId="77777777" w:rsidR="005C1AF5" w:rsidRDefault="005C1AF5" w:rsidP="005C1AF5">
      <w:pPr>
        <w:pStyle w:val="PL"/>
      </w:pPr>
      <w:r>
        <w:t xml:space="preserve">              required: true</w:t>
      </w:r>
    </w:p>
    <w:p w14:paraId="25918070" w14:textId="77777777" w:rsidR="005C1AF5" w:rsidRDefault="005C1AF5" w:rsidP="005C1AF5">
      <w:pPr>
        <w:pStyle w:val="PL"/>
      </w:pPr>
      <w:r>
        <w:t xml:space="preserve">              schema:</w:t>
      </w:r>
    </w:p>
    <w:p w14:paraId="59F91A6F" w14:textId="77777777" w:rsidR="005C1AF5" w:rsidRDefault="005C1AF5" w:rsidP="005C1AF5">
      <w:pPr>
        <w:pStyle w:val="PL"/>
      </w:pPr>
      <w:r>
        <w:t xml:space="preserve">                type: string</w:t>
      </w:r>
    </w:p>
    <w:p w14:paraId="4477F4AF" w14:textId="77777777" w:rsidR="005C1AF5" w:rsidRDefault="005C1AF5" w:rsidP="005C1AF5">
      <w:pPr>
        <w:pStyle w:val="PL"/>
      </w:pPr>
      <w:r>
        <w:t xml:space="preserve">        '204':</w:t>
      </w:r>
    </w:p>
    <w:p w14:paraId="48F2A7AE" w14:textId="77777777" w:rsidR="005C1AF5" w:rsidRDefault="005C1AF5" w:rsidP="005C1AF5">
      <w:pPr>
        <w:pStyle w:val="PL"/>
      </w:pPr>
      <w:r>
        <w:t xml:space="preserve">          description: &gt;</w:t>
      </w:r>
    </w:p>
    <w:p w14:paraId="20178A57" w14:textId="77777777" w:rsidR="005C1AF5" w:rsidRDefault="005C1AF5" w:rsidP="005C1AF5">
      <w:pPr>
        <w:pStyle w:val="PL"/>
      </w:pPr>
      <w:r>
        <w:t xml:space="preserve">            Successful case. The resource has been successfully created and no additional</w:t>
      </w:r>
    </w:p>
    <w:p w14:paraId="4222F410" w14:textId="77777777" w:rsidR="005C1AF5" w:rsidRDefault="005C1AF5" w:rsidP="005C1AF5">
      <w:pPr>
        <w:pStyle w:val="PL"/>
      </w:pPr>
      <w:r>
        <w:t xml:space="preserve">            content is to be sent in the response message.</w:t>
      </w:r>
    </w:p>
    <w:p w14:paraId="51F9D617" w14:textId="77777777" w:rsidR="005C1AF5" w:rsidRDefault="005C1AF5" w:rsidP="005C1AF5">
      <w:pPr>
        <w:pStyle w:val="PL"/>
      </w:pPr>
      <w:r>
        <w:t xml:space="preserve">        '400':</w:t>
      </w:r>
    </w:p>
    <w:p w14:paraId="789706BF" w14:textId="77777777" w:rsidR="005C1AF5" w:rsidRDefault="005C1AF5" w:rsidP="005C1AF5">
      <w:pPr>
        <w:pStyle w:val="PL"/>
      </w:pPr>
      <w:r>
        <w:t xml:space="preserve">          $ref: 'TS29122_CommonData.yaml#/components/responses/400'</w:t>
      </w:r>
    </w:p>
    <w:p w14:paraId="54EAB7C9" w14:textId="77777777" w:rsidR="005C1AF5" w:rsidRDefault="005C1AF5" w:rsidP="005C1AF5">
      <w:pPr>
        <w:pStyle w:val="PL"/>
      </w:pPr>
      <w:r>
        <w:t xml:space="preserve">        '401':</w:t>
      </w:r>
    </w:p>
    <w:p w14:paraId="4B997129" w14:textId="77777777" w:rsidR="005C1AF5" w:rsidRDefault="005C1AF5" w:rsidP="005C1AF5">
      <w:pPr>
        <w:pStyle w:val="PL"/>
      </w:pPr>
      <w:r>
        <w:t xml:space="preserve">          $ref: 'TS29122_CommonData.yaml#/components/responses/401'</w:t>
      </w:r>
    </w:p>
    <w:p w14:paraId="58971540" w14:textId="77777777" w:rsidR="005C1AF5" w:rsidRDefault="005C1AF5" w:rsidP="005C1AF5">
      <w:pPr>
        <w:pStyle w:val="PL"/>
      </w:pPr>
      <w:r>
        <w:t xml:space="preserve">        '403':</w:t>
      </w:r>
    </w:p>
    <w:p w14:paraId="37170C8C" w14:textId="77777777" w:rsidR="005C1AF5" w:rsidRDefault="005C1AF5" w:rsidP="005C1AF5">
      <w:pPr>
        <w:pStyle w:val="PL"/>
      </w:pPr>
      <w:r>
        <w:t xml:space="preserve">          $ref: 'TS29122_CommonData.yaml#/components/responses/403'</w:t>
      </w:r>
    </w:p>
    <w:p w14:paraId="0A49179A" w14:textId="77777777" w:rsidR="005C1AF5" w:rsidRDefault="005C1AF5" w:rsidP="005C1AF5">
      <w:pPr>
        <w:pStyle w:val="PL"/>
      </w:pPr>
      <w:r>
        <w:t xml:space="preserve">        '404':</w:t>
      </w:r>
    </w:p>
    <w:p w14:paraId="311B2006" w14:textId="77777777" w:rsidR="005C1AF5" w:rsidRDefault="005C1AF5" w:rsidP="005C1AF5">
      <w:pPr>
        <w:pStyle w:val="PL"/>
      </w:pPr>
      <w:r>
        <w:t xml:space="preserve">          $ref: 'TS29122_CommonData.yaml#/components/responses/404'</w:t>
      </w:r>
    </w:p>
    <w:p w14:paraId="78A85F0B" w14:textId="77777777" w:rsidR="005C1AF5" w:rsidRDefault="005C1AF5" w:rsidP="005C1AF5">
      <w:pPr>
        <w:pStyle w:val="PL"/>
      </w:pPr>
      <w:r>
        <w:t xml:space="preserve">        '411':</w:t>
      </w:r>
    </w:p>
    <w:p w14:paraId="6E53132B" w14:textId="77777777" w:rsidR="005C1AF5" w:rsidRDefault="005C1AF5" w:rsidP="005C1AF5">
      <w:pPr>
        <w:pStyle w:val="PL"/>
      </w:pPr>
      <w:r>
        <w:t xml:space="preserve">          $ref: 'TS29122_CommonData.yaml#/components/responses/411'</w:t>
      </w:r>
    </w:p>
    <w:p w14:paraId="0413414D" w14:textId="77777777" w:rsidR="005C1AF5" w:rsidRDefault="005C1AF5" w:rsidP="005C1AF5">
      <w:pPr>
        <w:pStyle w:val="PL"/>
      </w:pPr>
      <w:r>
        <w:t xml:space="preserve">        '413':</w:t>
      </w:r>
    </w:p>
    <w:p w14:paraId="71BCD101" w14:textId="77777777" w:rsidR="005C1AF5" w:rsidRDefault="005C1AF5" w:rsidP="005C1AF5">
      <w:pPr>
        <w:pStyle w:val="PL"/>
      </w:pPr>
      <w:r>
        <w:t xml:space="preserve">          $ref: 'TS29122_CommonData.yaml#/components/responses/413'</w:t>
      </w:r>
    </w:p>
    <w:p w14:paraId="73AB0FBE" w14:textId="77777777" w:rsidR="005C1AF5" w:rsidRDefault="005C1AF5" w:rsidP="005C1AF5">
      <w:pPr>
        <w:pStyle w:val="PL"/>
      </w:pPr>
      <w:r>
        <w:t xml:space="preserve">        '415':</w:t>
      </w:r>
    </w:p>
    <w:p w14:paraId="0487D9F2" w14:textId="77777777" w:rsidR="005C1AF5" w:rsidRDefault="005C1AF5" w:rsidP="005C1AF5">
      <w:pPr>
        <w:pStyle w:val="PL"/>
      </w:pPr>
      <w:r>
        <w:t xml:space="preserve">          $ref: 'TS29122_CommonData.yaml#/components/responses/415'</w:t>
      </w:r>
    </w:p>
    <w:p w14:paraId="6AC0DE5F" w14:textId="77777777" w:rsidR="005C1AF5" w:rsidRDefault="005C1AF5" w:rsidP="005C1AF5">
      <w:pPr>
        <w:pStyle w:val="PL"/>
      </w:pPr>
      <w:r>
        <w:t xml:space="preserve">        '429':</w:t>
      </w:r>
    </w:p>
    <w:p w14:paraId="041FCAF7" w14:textId="77777777" w:rsidR="005C1AF5" w:rsidRDefault="005C1AF5" w:rsidP="005C1AF5">
      <w:pPr>
        <w:pStyle w:val="PL"/>
      </w:pPr>
      <w:r>
        <w:t xml:space="preserve">          $ref: 'TS29122_CommonData.yaml#/components/responses/429'</w:t>
      </w:r>
    </w:p>
    <w:p w14:paraId="52BA2126" w14:textId="77777777" w:rsidR="005C1AF5" w:rsidRDefault="005C1AF5" w:rsidP="005C1AF5">
      <w:pPr>
        <w:pStyle w:val="PL"/>
      </w:pPr>
      <w:r>
        <w:t xml:space="preserve">        '500':</w:t>
      </w:r>
    </w:p>
    <w:p w14:paraId="49968A38" w14:textId="77777777" w:rsidR="005C1AF5" w:rsidRDefault="005C1AF5" w:rsidP="005C1AF5">
      <w:pPr>
        <w:pStyle w:val="PL"/>
      </w:pPr>
      <w:r>
        <w:t xml:space="preserve">          $ref: 'TS29122_CommonData.yaml#/components/responses/500'</w:t>
      </w:r>
    </w:p>
    <w:p w14:paraId="2F4150E6" w14:textId="77777777" w:rsidR="005C1AF5" w:rsidRDefault="005C1AF5" w:rsidP="005C1AF5">
      <w:pPr>
        <w:pStyle w:val="PL"/>
      </w:pPr>
      <w:r>
        <w:t xml:space="preserve">        '503':</w:t>
      </w:r>
    </w:p>
    <w:p w14:paraId="77C95720" w14:textId="77777777" w:rsidR="005C1AF5" w:rsidRDefault="005C1AF5" w:rsidP="005C1AF5">
      <w:pPr>
        <w:pStyle w:val="PL"/>
      </w:pPr>
      <w:r>
        <w:t xml:space="preserve">          $ref: 'TS29122_CommonData.yaml#/components/responses/503'</w:t>
      </w:r>
    </w:p>
    <w:p w14:paraId="02206316" w14:textId="77777777" w:rsidR="005C1AF5" w:rsidRDefault="005C1AF5" w:rsidP="005C1AF5">
      <w:pPr>
        <w:pStyle w:val="PL"/>
      </w:pPr>
      <w:r>
        <w:t xml:space="preserve">        default:</w:t>
      </w:r>
    </w:p>
    <w:p w14:paraId="2F85EB3B"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45FC45D3" w14:textId="77777777" w:rsidR="005C1AF5" w:rsidRDefault="005C1AF5" w:rsidP="005C1AF5">
      <w:pPr>
        <w:pStyle w:val="PL"/>
      </w:pPr>
      <w:r>
        <w:t xml:space="preserve">    get:</w:t>
      </w:r>
    </w:p>
    <w:p w14:paraId="7A0F99BF" w14:textId="77777777" w:rsidR="005C1AF5" w:rsidRDefault="005C1AF5" w:rsidP="005C1AF5">
      <w:pPr>
        <w:pStyle w:val="PL"/>
      </w:pPr>
      <w:r>
        <w:t xml:space="preserve">      summary: read an active subscription for the AF and the subscription Id</w:t>
      </w:r>
    </w:p>
    <w:p w14:paraId="438A3C62" w14:textId="77777777" w:rsidR="005C1AF5" w:rsidRDefault="005C1AF5" w:rsidP="005C1AF5">
      <w:pPr>
        <w:pStyle w:val="PL"/>
      </w:pPr>
      <w:r>
        <w:t xml:space="preserve">      operationId: ReadAnSubscription</w:t>
      </w:r>
    </w:p>
    <w:p w14:paraId="293B4927" w14:textId="77777777" w:rsidR="005C1AF5" w:rsidRDefault="005C1AF5" w:rsidP="005C1AF5">
      <w:pPr>
        <w:pStyle w:val="PL"/>
      </w:pPr>
      <w:r>
        <w:t xml:space="preserve">      tags:</w:t>
      </w:r>
    </w:p>
    <w:p w14:paraId="627236EE" w14:textId="77777777" w:rsidR="005C1AF5" w:rsidRDefault="005C1AF5" w:rsidP="005C1AF5">
      <w:pPr>
        <w:pStyle w:val="PL"/>
      </w:pPr>
      <w:r>
        <w:t xml:space="preserve">        - Individual UE Address information Subscription</w:t>
      </w:r>
    </w:p>
    <w:p w14:paraId="52B23987" w14:textId="77777777" w:rsidR="005C1AF5" w:rsidRDefault="005C1AF5" w:rsidP="005C1AF5">
      <w:pPr>
        <w:pStyle w:val="PL"/>
      </w:pPr>
      <w:r>
        <w:t xml:space="preserve">      parameters:</w:t>
      </w:r>
    </w:p>
    <w:p w14:paraId="1A55CD8E" w14:textId="77777777" w:rsidR="005C1AF5" w:rsidRDefault="005C1AF5" w:rsidP="005C1AF5">
      <w:pPr>
        <w:pStyle w:val="PL"/>
      </w:pPr>
      <w:r>
        <w:t xml:space="preserve">        - name: subscriptionId</w:t>
      </w:r>
    </w:p>
    <w:p w14:paraId="68BB8E6F" w14:textId="77777777" w:rsidR="005C1AF5" w:rsidRDefault="005C1AF5" w:rsidP="005C1AF5">
      <w:pPr>
        <w:pStyle w:val="PL"/>
      </w:pPr>
      <w:r>
        <w:t xml:space="preserve">          in: path</w:t>
      </w:r>
    </w:p>
    <w:p w14:paraId="7E542DF5" w14:textId="77777777" w:rsidR="005C1AF5" w:rsidRDefault="005C1AF5" w:rsidP="005C1AF5">
      <w:pPr>
        <w:pStyle w:val="PL"/>
      </w:pPr>
      <w:r>
        <w:t xml:space="preserve">          description: Identifier of the subscription resource</w:t>
      </w:r>
    </w:p>
    <w:p w14:paraId="7E7416F2" w14:textId="77777777" w:rsidR="005C1AF5" w:rsidRDefault="005C1AF5" w:rsidP="005C1AF5">
      <w:pPr>
        <w:pStyle w:val="PL"/>
      </w:pPr>
      <w:r>
        <w:t xml:space="preserve">          required: true</w:t>
      </w:r>
    </w:p>
    <w:p w14:paraId="46A1475C" w14:textId="77777777" w:rsidR="005C1AF5" w:rsidRDefault="005C1AF5" w:rsidP="005C1AF5">
      <w:pPr>
        <w:pStyle w:val="PL"/>
      </w:pPr>
      <w:r>
        <w:t xml:space="preserve">          schema:</w:t>
      </w:r>
    </w:p>
    <w:p w14:paraId="343B8198" w14:textId="77777777" w:rsidR="005C1AF5" w:rsidRDefault="005C1AF5" w:rsidP="005C1AF5">
      <w:pPr>
        <w:pStyle w:val="PL"/>
      </w:pPr>
      <w:r>
        <w:t xml:space="preserve">            type: string</w:t>
      </w:r>
    </w:p>
    <w:p w14:paraId="69E770A5" w14:textId="77777777" w:rsidR="005C1AF5" w:rsidRDefault="005C1AF5" w:rsidP="005C1AF5">
      <w:pPr>
        <w:pStyle w:val="PL"/>
      </w:pPr>
      <w:r>
        <w:t xml:space="preserve">        - name: supp-feat</w:t>
      </w:r>
    </w:p>
    <w:p w14:paraId="6ED94E45" w14:textId="77777777" w:rsidR="005C1AF5" w:rsidRDefault="005C1AF5" w:rsidP="005C1AF5">
      <w:pPr>
        <w:pStyle w:val="PL"/>
      </w:pPr>
      <w:r>
        <w:t xml:space="preserve">          in: query</w:t>
      </w:r>
    </w:p>
    <w:p w14:paraId="219C8F3A" w14:textId="77777777" w:rsidR="005C1AF5" w:rsidRDefault="005C1AF5" w:rsidP="005C1AF5">
      <w:pPr>
        <w:pStyle w:val="PL"/>
      </w:pPr>
      <w:r>
        <w:t xml:space="preserve">          description: Features supported by the NF service consumer</w:t>
      </w:r>
    </w:p>
    <w:p w14:paraId="0E2F55C0" w14:textId="77777777" w:rsidR="005C1AF5" w:rsidRDefault="005C1AF5" w:rsidP="005C1AF5">
      <w:pPr>
        <w:pStyle w:val="PL"/>
      </w:pPr>
      <w:r>
        <w:t xml:space="preserve">          required: false</w:t>
      </w:r>
    </w:p>
    <w:p w14:paraId="48F96AA3" w14:textId="77777777" w:rsidR="005C1AF5" w:rsidRDefault="005C1AF5" w:rsidP="005C1AF5">
      <w:pPr>
        <w:pStyle w:val="PL"/>
      </w:pPr>
      <w:r>
        <w:t xml:space="preserve">          schema:</w:t>
      </w:r>
    </w:p>
    <w:p w14:paraId="237CB86C" w14:textId="77777777" w:rsidR="005C1AF5" w:rsidRDefault="005C1AF5" w:rsidP="005C1AF5">
      <w:pPr>
        <w:pStyle w:val="PL"/>
      </w:pPr>
      <w:r>
        <w:t xml:space="preserve">            $ref: 'TS29571_CommonData.yaml#/components/schemas/SupportedFeatures'</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70C8BDE" w14:textId="77777777" w:rsidR="005C1AF5" w:rsidRDefault="005C1AF5" w:rsidP="005C1AF5">
      <w:pPr>
        <w:pStyle w:val="PL"/>
      </w:pPr>
      <w:r>
        <w:t xml:space="preserve">          description: OK (Successful get the active subscription)</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lastRenderedPageBreak/>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7777777" w:rsidR="005C1AF5" w:rsidRDefault="005C1AF5" w:rsidP="005C1AF5">
      <w:pPr>
        <w:pStyle w:val="PL"/>
      </w:pPr>
      <w:r>
        <w:t xml:space="preserve">      summary: Deletes an already existing subscription</w:t>
      </w:r>
    </w:p>
    <w:p w14:paraId="1CE0E838" w14:textId="77777777" w:rsidR="005C1AF5" w:rsidRDefault="005C1AF5" w:rsidP="005C1AF5">
      <w:pPr>
        <w:pStyle w:val="PL"/>
      </w:pPr>
      <w:r>
        <w:t xml:space="preserve">      operationId: DeleteAnSubscription</w:t>
      </w:r>
    </w:p>
    <w:p w14:paraId="7B396FED" w14:textId="77777777" w:rsidR="005C1AF5" w:rsidRDefault="005C1AF5" w:rsidP="005C1AF5">
      <w:pPr>
        <w:pStyle w:val="PL"/>
      </w:pPr>
      <w:r>
        <w:t xml:space="preserve">      tags:</w:t>
      </w:r>
    </w:p>
    <w:p w14:paraId="6587D127" w14:textId="77777777" w:rsidR="005C1AF5" w:rsidRDefault="005C1AF5" w:rsidP="005C1AF5">
      <w:pPr>
        <w:pStyle w:val="PL"/>
      </w:pPr>
      <w:r>
        <w:t xml:space="preserve">        - Individual UE Address Subscription</w:t>
      </w:r>
    </w:p>
    <w:p w14:paraId="266FC153" w14:textId="77777777" w:rsidR="005C1AF5" w:rsidRDefault="005C1AF5" w:rsidP="005C1AF5">
      <w:pPr>
        <w:pStyle w:val="PL"/>
      </w:pPr>
      <w:r>
        <w:t xml:space="preserve">      parameters:</w:t>
      </w:r>
    </w:p>
    <w:p w14:paraId="2858662B" w14:textId="77777777" w:rsidR="005C1AF5" w:rsidRDefault="005C1AF5" w:rsidP="005C1AF5">
      <w:pPr>
        <w:pStyle w:val="PL"/>
      </w:pPr>
      <w:r>
        <w:t xml:space="preserve">        - name: subscriptionId</w:t>
      </w:r>
    </w:p>
    <w:p w14:paraId="6254515E" w14:textId="77777777" w:rsidR="005C1AF5" w:rsidRDefault="005C1AF5" w:rsidP="005C1AF5">
      <w:pPr>
        <w:pStyle w:val="PL"/>
      </w:pPr>
      <w:r>
        <w:t xml:space="preserve">          in: path</w:t>
      </w:r>
    </w:p>
    <w:p w14:paraId="57C26381" w14:textId="77777777" w:rsidR="005C1AF5" w:rsidRDefault="005C1AF5" w:rsidP="005C1AF5">
      <w:pPr>
        <w:pStyle w:val="PL"/>
      </w:pPr>
      <w:r>
        <w:t xml:space="preserve">          description: Identifier of the subscription resource</w:t>
      </w:r>
    </w:p>
    <w:p w14:paraId="57703C54" w14:textId="77777777" w:rsidR="005C1AF5" w:rsidRDefault="005C1AF5" w:rsidP="005C1AF5">
      <w:pPr>
        <w:pStyle w:val="PL"/>
      </w:pPr>
      <w:r>
        <w:t xml:space="preserve">          required: true</w:t>
      </w:r>
    </w:p>
    <w:p w14:paraId="07C75503" w14:textId="77777777" w:rsidR="005C1AF5" w:rsidRDefault="005C1AF5" w:rsidP="005C1AF5">
      <w:pPr>
        <w:pStyle w:val="PL"/>
      </w:pPr>
      <w:r>
        <w:t xml:space="preserve">          schema:</w:t>
      </w:r>
    </w:p>
    <w:p w14:paraId="0514F630" w14:textId="77777777" w:rsidR="005C1AF5" w:rsidRDefault="005C1AF5" w:rsidP="005C1AF5">
      <w:pPr>
        <w:pStyle w:val="PL"/>
      </w:pPr>
      <w:r>
        <w:t xml:space="preserve">            type: string</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68D9FA63" w14:textId="77777777" w:rsidR="005C1AF5" w:rsidRDefault="005C1AF5" w:rsidP="005C1AF5">
      <w:pPr>
        <w:pStyle w:val="PL"/>
      </w:pPr>
      <w:r>
        <w:t xml:space="preserve">          description: No Content (Successful deletion of the existing subscription)</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7777777" w:rsidR="005C1AF5" w:rsidRDefault="005C1AF5" w:rsidP="005C1AF5">
      <w:pPr>
        <w:pStyle w:val="PL"/>
      </w:pPr>
      <w:r>
        <w:t xml:space="preserve">      description: </w:t>
      </w:r>
      <w:r w:rsidRPr="005244D5">
        <w:t>Represents the parameters to subscribe for UE Address information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2D877CD4" w14:textId="77777777" w:rsidR="005C1AF5" w:rsidRDefault="005C1AF5" w:rsidP="005C1AF5">
      <w:pPr>
        <w:pStyle w:val="PL"/>
      </w:pPr>
      <w:r w:rsidRPr="008B1C02">
        <w:t xml:space="preserve">            </w:t>
      </w:r>
      <w:r w:rsidRPr="00B64428">
        <w:t>Indicates whether immediate reporting shall be included in the corresponding response if</w:t>
      </w:r>
    </w:p>
    <w:p w14:paraId="41CCA503" w14:textId="77777777" w:rsidR="005C1AF5" w:rsidRDefault="005C1AF5" w:rsidP="005C1AF5">
      <w:pPr>
        <w:pStyle w:val="PL"/>
      </w:pPr>
      <w:r>
        <w:t xml:space="preserve">            </w:t>
      </w:r>
      <w:r w:rsidRPr="00B64428">
        <w:t>available:</w:t>
      </w:r>
    </w:p>
    <w:p w14:paraId="62E32F51" w14:textId="77777777" w:rsidR="005C1AF5" w:rsidRDefault="005C1AF5" w:rsidP="005C1AF5">
      <w:pPr>
        <w:pStyle w:val="PL"/>
      </w:pPr>
      <w:r>
        <w:t xml:space="preserve">        </w:t>
      </w:r>
      <w:r w:rsidRPr="005F4994">
        <w:t>immReport</w:t>
      </w:r>
      <w:r>
        <w:t>:</w:t>
      </w:r>
    </w:p>
    <w:p w14:paraId="409B1E5A" w14:textId="77777777" w:rsidR="005C1AF5" w:rsidRDefault="005C1AF5" w:rsidP="005C1AF5">
      <w:pPr>
        <w:pStyle w:val="PL"/>
      </w:pPr>
      <w:r>
        <w:t xml:space="preserve">          $ref: '#/components/schemas/</w:t>
      </w:r>
      <w:r w:rsidRPr="005F4994">
        <w:t>UeAddrNotif</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77777777" w:rsidR="005C1AF5" w:rsidRDefault="005C1AF5" w:rsidP="005C1AF5">
      <w:pPr>
        <w:pStyle w:val="PL"/>
      </w:pPr>
      <w:r>
        <w:t xml:space="preserve">        self:</w:t>
      </w:r>
    </w:p>
    <w:p w14:paraId="2B161B96" w14:textId="77777777" w:rsidR="005C1AF5" w:rsidRDefault="005C1AF5" w:rsidP="005C1AF5">
      <w:pPr>
        <w:pStyle w:val="PL"/>
      </w:pPr>
      <w:r>
        <w:t xml:space="preserve">          $ref: 'TS29122_CommonData.yaml#/components/schemas/Link'</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7777777" w:rsidR="005C1AF5" w:rsidRDefault="005C1AF5" w:rsidP="005C1AF5">
      <w:pPr>
        <w:pStyle w:val="PL"/>
      </w:pPr>
      <w:r>
        <w:t xml:space="preserve">      description: </w:t>
      </w:r>
      <w:r w:rsidRPr="00206014">
        <w:t>Represents the parameters to subscribe for UE NAT 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77777777" w:rsidR="005C1AF5" w:rsidRDefault="005C1AF5" w:rsidP="005C1AF5">
      <w:pPr>
        <w:pStyle w:val="PL"/>
      </w:pPr>
      <w:r>
        <w:t xml:space="preserve">        </w:t>
      </w:r>
      <w:r w:rsidRPr="005F4994">
        <w:t>remoteIpAddr</w:t>
      </w:r>
      <w:r>
        <w:t>:</w:t>
      </w:r>
    </w:p>
    <w:p w14:paraId="54FA7F48" w14:textId="77777777" w:rsidR="005C1AF5" w:rsidRDefault="005C1AF5" w:rsidP="005C1AF5">
      <w:pPr>
        <w:pStyle w:val="PL"/>
      </w:pPr>
      <w:r>
        <w:t xml:space="preserve">          $ref: 'TS29571_CommonData.yaml#/components/schemas/IpAddr'</w:t>
      </w:r>
    </w:p>
    <w:p w14:paraId="28F1E02C" w14:textId="77777777" w:rsidR="005C1AF5" w:rsidRDefault="005C1AF5" w:rsidP="005C1AF5">
      <w:pPr>
        <w:pStyle w:val="PL"/>
      </w:pPr>
      <w:r>
        <w:t xml:space="preserve">        remotePortNumber:</w:t>
      </w:r>
    </w:p>
    <w:p w14:paraId="6231CADA" w14:textId="77777777" w:rsidR="005C1AF5" w:rsidRDefault="005C1AF5" w:rsidP="005C1AF5">
      <w:pPr>
        <w:pStyle w:val="PL"/>
      </w:pPr>
      <w:r>
        <w:t xml:space="preserve">          $ref: 'TS29571_CommonData.yaml#/components/schemas/</w:t>
      </w:r>
      <w:r w:rsidRPr="005F4994">
        <w:t>Uinteger</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79CA27B9" w:rsidR="005C1AF5" w:rsidRDefault="005C1AF5" w:rsidP="005C1AF5">
      <w:pPr>
        <w:pStyle w:val="PL"/>
      </w:pPr>
      <w:r>
        <w:t xml:space="preserve">        - </w:t>
      </w:r>
      <w:r w:rsidRPr="005F4994">
        <w:t>remoteIpAddr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7777777" w:rsidR="005C1AF5" w:rsidRDefault="005C1AF5" w:rsidP="005C1AF5">
      <w:pPr>
        <w:pStyle w:val="PL"/>
      </w:pPr>
      <w:r>
        <w:t xml:space="preserve">      description: Represents a UE address information.</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77777777" w:rsidR="005C1AF5" w:rsidRDefault="005C1AF5" w:rsidP="005C1AF5">
      <w:pPr>
        <w:pStyle w:val="PL"/>
      </w:pPr>
      <w:r>
        <w:t xml:space="preserve">          description: </w:t>
      </w:r>
      <w:r w:rsidRPr="00A655C7">
        <w:t>Contains the updated notification correlation identifier</w:t>
      </w:r>
      <w:r>
        <w:t>.</w:t>
      </w:r>
    </w:p>
    <w:p w14:paraId="4BFFAAAA" w14:textId="77777777" w:rsidR="005C1AF5" w:rsidRDefault="005C1AF5" w:rsidP="005C1AF5">
      <w:pPr>
        <w:pStyle w:val="PL"/>
      </w:pPr>
      <w:r>
        <w:t xml:space="preserve">        </w:t>
      </w:r>
      <w:r w:rsidRPr="005F4994">
        <w:t>ueNatAddrInfo</w:t>
      </w:r>
      <w:r>
        <w:t>:</w:t>
      </w:r>
    </w:p>
    <w:p w14:paraId="2A430AE2" w14:textId="77777777" w:rsidR="005C1AF5" w:rsidRPr="00AD057A" w:rsidRDefault="005C1AF5" w:rsidP="005C1AF5">
      <w:pPr>
        <w:pStyle w:val="PL"/>
      </w:pPr>
      <w:r>
        <w:t xml:space="preserve">          $ref: '#/components/schemas/</w:t>
      </w:r>
      <w:r w:rsidRPr="005F4994">
        <w:t>UeNatAddrInfo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3D66298" w14:textId="77777777" w:rsidR="005C1AF5" w:rsidRDefault="005C1AF5" w:rsidP="005C1AF5">
      <w:pPr>
        <w:pStyle w:val="PL"/>
      </w:pPr>
    </w:p>
    <w:p w14:paraId="429131D7" w14:textId="77777777" w:rsidR="005C1AF5" w:rsidRDefault="005C1AF5" w:rsidP="005C1AF5">
      <w:pPr>
        <w:pStyle w:val="PL"/>
      </w:pPr>
      <w:r>
        <w:t xml:space="preserve">    </w:t>
      </w:r>
      <w:r w:rsidRPr="005F4994">
        <w:t>UeNatAddrInfo</w:t>
      </w:r>
      <w:r>
        <w:t>:</w:t>
      </w:r>
    </w:p>
    <w:p w14:paraId="5731F007" w14:textId="77777777" w:rsidR="005C1AF5" w:rsidRDefault="005C1AF5" w:rsidP="005C1AF5">
      <w:pPr>
        <w:pStyle w:val="PL"/>
      </w:pPr>
      <w:r>
        <w:t xml:space="preserve">      description: </w:t>
      </w:r>
      <w:r w:rsidRPr="00206014">
        <w:t>Represents UE NAT Address information.</w:t>
      </w:r>
    </w:p>
    <w:p w14:paraId="31D21E1A" w14:textId="77777777" w:rsidR="005C1AF5" w:rsidRDefault="005C1AF5" w:rsidP="005C1AF5">
      <w:pPr>
        <w:pStyle w:val="PL"/>
      </w:pPr>
      <w:r>
        <w:t xml:space="preserve">      type: object</w:t>
      </w:r>
    </w:p>
    <w:p w14:paraId="64D991F3" w14:textId="77777777" w:rsidR="005C1AF5" w:rsidRDefault="005C1AF5" w:rsidP="005C1AF5">
      <w:pPr>
        <w:pStyle w:val="PL"/>
      </w:pPr>
      <w:r>
        <w:t xml:space="preserve">      properties:</w:t>
      </w:r>
    </w:p>
    <w:p w14:paraId="09C11490" w14:textId="77777777" w:rsidR="005C1AF5" w:rsidRDefault="005C1AF5" w:rsidP="005C1AF5">
      <w:pPr>
        <w:pStyle w:val="PL"/>
      </w:pPr>
      <w:r>
        <w:t xml:space="preserve">        </w:t>
      </w:r>
      <w:r w:rsidRPr="005F4994">
        <w:t>ueNatIpAddr</w:t>
      </w:r>
      <w:r>
        <w:t>:</w:t>
      </w:r>
    </w:p>
    <w:p w14:paraId="4F3E8066" w14:textId="77777777" w:rsidR="005C1AF5" w:rsidRDefault="005C1AF5" w:rsidP="005C1AF5">
      <w:pPr>
        <w:pStyle w:val="PL"/>
      </w:pPr>
      <w:r>
        <w:t xml:space="preserve">          $ref: 'TS29571_CommonData.yaml#/components/schemas/IpAddr'</w:t>
      </w:r>
    </w:p>
    <w:p w14:paraId="2BD0A9B7" w14:textId="77777777" w:rsidR="005C1AF5" w:rsidRDefault="005C1AF5" w:rsidP="005C1AF5">
      <w:pPr>
        <w:pStyle w:val="PL"/>
      </w:pPr>
      <w:r>
        <w:t xml:space="preserve">        </w:t>
      </w:r>
      <w:r w:rsidRPr="005F4994">
        <w:t>ueNatPortNumber</w:t>
      </w:r>
      <w:r>
        <w:t>:</w:t>
      </w:r>
    </w:p>
    <w:p w14:paraId="7F0B9117" w14:textId="77777777" w:rsidR="005C1AF5" w:rsidRDefault="005C1AF5" w:rsidP="005C1AF5">
      <w:pPr>
        <w:pStyle w:val="PL"/>
      </w:pPr>
      <w:r>
        <w:t xml:space="preserve">          $ref: 'TS29571_CommonData.yaml#/components/schemas/</w:t>
      </w:r>
      <w:r w:rsidRPr="005F4994">
        <w:t>Uinteger</w:t>
      </w:r>
      <w:r>
        <w:t>'</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lastRenderedPageBreak/>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lastRenderedPageBreak/>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lastRenderedPageBreak/>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lastRenderedPageBreak/>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lastRenderedPageBreak/>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lastRenderedPageBreak/>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lastRenderedPageBreak/>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lastRenderedPageBreak/>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lastRenderedPageBreak/>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lastRenderedPageBreak/>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B6BBE5D" w:rsidR="009E2F8D" w:rsidRDefault="009E2F8D" w:rsidP="009E2F8D">
      <w:pPr>
        <w:pStyle w:val="PL"/>
        <w:rPr>
          <w:lang w:eastAsia="zh-CN"/>
        </w:rPr>
      </w:pPr>
      <w:r>
        <w:rPr>
          <w:lang w:eastAsia="zh-CN"/>
        </w:rPr>
        <w:t xml:space="preserve">  version: 1.0.0</w:t>
      </w:r>
      <w:r w:rsidR="00E115F6">
        <w:rPr>
          <w:lang w:eastAsia="zh-CN"/>
        </w:rPr>
        <w:t>-alpha.1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77777777" w:rsidR="009E2F8D" w:rsidRDefault="009E2F8D" w:rsidP="009E2F8D">
      <w:pPr>
        <w:pStyle w:val="PL"/>
        <w:rPr>
          <w:lang w:eastAsia="zh-CN"/>
        </w:rPr>
      </w:pPr>
      <w:r>
        <w:rPr>
          <w:lang w:eastAsia="zh-CN"/>
        </w:rPr>
        <w:t xml:space="preserve">    © 2024,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9F4312A"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14192D">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77777777" w:rsidR="009E2F8D" w:rsidRDefault="009E2F8D" w:rsidP="009E2F8D">
      <w:pPr>
        <w:pStyle w:val="PL"/>
        <w:rPr>
          <w:lang w:eastAsia="zh-CN"/>
        </w:rPr>
      </w:pPr>
      <w:r>
        <w:rPr>
          <w:lang w:eastAsia="zh-CN"/>
        </w:rPr>
        <w:t xml:space="preserve">      summary: Request to retrieve all the active Addressing Parameters Provisioning resources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lastRenderedPageBreak/>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13F3487B" w14:textId="77777777" w:rsidR="009E2F8D" w:rsidRDefault="009E2F8D" w:rsidP="009E2F8D">
      <w:pPr>
        <w:pStyle w:val="PL"/>
        <w:rPr>
          <w:lang w:eastAsia="zh-CN"/>
        </w:rPr>
      </w:pPr>
      <w:r>
        <w:rPr>
          <w:lang w:eastAsia="zh-CN"/>
        </w:rPr>
        <w:t xml:space="preserve">            the NEF are returned. If there are no existing Individual Addressing Parameters</w:t>
      </w:r>
    </w:p>
    <w:p w14:paraId="7730655B" w14:textId="77777777" w:rsidR="009E2F8D" w:rsidRDefault="009E2F8D" w:rsidP="009E2F8D">
      <w:pPr>
        <w:pStyle w:val="PL"/>
        <w:rPr>
          <w:lang w:eastAsia="zh-CN"/>
        </w:rPr>
      </w:pPr>
      <w:r>
        <w:rPr>
          <w:lang w:eastAsia="zh-CN"/>
        </w:rPr>
        <w:t xml:space="preserve">            Provisioning resources managed at 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lastRenderedPageBreak/>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43CDC7CD" w14:textId="77777777" w:rsidR="009E2F8D" w:rsidRDefault="009E2F8D" w:rsidP="009E2F8D">
      <w:pPr>
        <w:pStyle w:val="PL"/>
        <w:rPr>
          <w:lang w:eastAsia="zh-CN"/>
        </w:rPr>
      </w:pPr>
      <w:r>
        <w:rPr>
          <w:lang w:eastAsia="zh-CN"/>
        </w:rPr>
        <w:t xml:space="preserve">            OK. Successful retrieval of the requested Individual Addressing Parameters</w:t>
      </w:r>
    </w:p>
    <w:p w14:paraId="4876EF25" w14:textId="77777777" w:rsidR="009E2F8D" w:rsidRDefault="009E2F8D" w:rsidP="009E2F8D">
      <w:pPr>
        <w:pStyle w:val="PL"/>
        <w:rPr>
          <w:lang w:eastAsia="zh-CN"/>
        </w:rPr>
      </w:pPr>
      <w:r>
        <w:rPr>
          <w:lang w:eastAsia="zh-CN"/>
        </w:rPr>
        <w:t xml:space="preserve">            Provisioning.resource.</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lastRenderedPageBreak/>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77777777" w:rsidR="009E2F8D" w:rsidRDefault="009E2F8D" w:rsidP="009E2F8D">
      <w:pPr>
        <w:pStyle w:val="PL"/>
        <w:rPr>
          <w:lang w:eastAsia="zh-CN"/>
        </w:rPr>
      </w:pPr>
      <w:r>
        <w:rPr>
          <w:lang w:eastAsia="zh-CN"/>
        </w:rPr>
        <w:t xml:space="preserve">            Successfully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77777777" w:rsidR="009E2F8D" w:rsidRDefault="009E2F8D" w:rsidP="009E2F8D">
      <w:pPr>
        <w:pStyle w:val="PL"/>
        <w:rPr>
          <w:lang w:eastAsia="zh-CN"/>
        </w:rPr>
      </w:pPr>
      <w:r>
        <w:rPr>
          <w:lang w:eastAsia="zh-CN"/>
        </w:rPr>
        <w:t xml:space="preserve">            Successfully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lastRenderedPageBreak/>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77777777" w:rsidR="009E2F8D" w:rsidRDefault="009E2F8D" w:rsidP="009E2F8D">
      <w:pPr>
        <w:pStyle w:val="PL"/>
        <w:rPr>
          <w:lang w:eastAsia="zh-CN"/>
        </w:rPr>
      </w:pPr>
      <w:r>
        <w:rPr>
          <w:lang w:eastAsia="zh-CN"/>
        </w:rPr>
        <w:t xml:space="preserve">            Successfully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77777777"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7777777"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 data.</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77777777" w:rsidR="009E2F8D" w:rsidRDefault="009E2F8D" w:rsidP="009E2F8D">
      <w:pPr>
        <w:pStyle w:val="PL"/>
        <w:rPr>
          <w:lang w:eastAsia="zh-CN"/>
        </w:rPr>
      </w:pPr>
    </w:p>
    <w:p w14:paraId="1622F19B" w14:textId="77777777" w:rsidR="009E2F8D" w:rsidRDefault="009E2F8D" w:rsidP="009E2F8D">
      <w:pPr>
        <w:pStyle w:val="PL"/>
        <w:rPr>
          <w:lang w:eastAsia="zh-CN"/>
        </w:rPr>
      </w:pPr>
    </w:p>
    <w:p w14:paraId="559B91DC" w14:textId="77777777" w:rsidR="009E2F8D" w:rsidRDefault="009E2F8D" w:rsidP="009E2F8D">
      <w:pPr>
        <w:pStyle w:val="PL"/>
        <w:rPr>
          <w:lang w:eastAsia="zh-CN"/>
        </w:rPr>
      </w:pPr>
      <w:r>
        <w:rPr>
          <w:lang w:eastAsia="zh-CN"/>
        </w:rPr>
        <w:lastRenderedPageBreak/>
        <w:t xml:space="preserve">    </w:t>
      </w:r>
      <w:r w:rsidRPr="008D01EA">
        <w:rPr>
          <w:lang w:eastAsia="zh-CN"/>
        </w:rPr>
        <w:t>StaticIpAddrParams</w:t>
      </w:r>
      <w:r>
        <w:rPr>
          <w:lang w:eastAsia="zh-CN"/>
        </w:rPr>
        <w:t>:</w:t>
      </w:r>
    </w:p>
    <w:p w14:paraId="4C379ADC" w14:textId="77777777" w:rsidR="009E2F8D" w:rsidRDefault="009E2F8D" w:rsidP="009E2F8D">
      <w:pPr>
        <w:pStyle w:val="PL"/>
        <w:rPr>
          <w:lang w:eastAsia="zh-CN"/>
        </w:rPr>
      </w:pPr>
      <w:r>
        <w:rPr>
          <w:lang w:eastAsia="zh-CN"/>
        </w:rPr>
        <w:t xml:space="preserve">      description: Represents Static IP Address Parameters data.</w:t>
      </w:r>
    </w:p>
    <w:p w14:paraId="0C3CC005" w14:textId="77777777" w:rsidR="009E2F8D" w:rsidRDefault="009E2F8D" w:rsidP="009E2F8D">
      <w:pPr>
        <w:pStyle w:val="PL"/>
        <w:rPr>
          <w:lang w:eastAsia="zh-CN"/>
        </w:rPr>
      </w:pPr>
      <w:r>
        <w:rPr>
          <w:lang w:eastAsia="zh-CN"/>
        </w:rPr>
        <w:t xml:space="preserve">      type: object</w:t>
      </w:r>
    </w:p>
    <w:p w14:paraId="119F27FB" w14:textId="77777777" w:rsidR="009E2F8D" w:rsidRDefault="009E2F8D" w:rsidP="009E2F8D">
      <w:pPr>
        <w:pStyle w:val="PL"/>
        <w:rPr>
          <w:lang w:eastAsia="zh-CN"/>
        </w:rPr>
      </w:pPr>
      <w:r>
        <w:rPr>
          <w:lang w:eastAsia="zh-CN"/>
        </w:rPr>
        <w:t xml:space="preserve">      properties:</w:t>
      </w:r>
    </w:p>
    <w:p w14:paraId="21CD8973" w14:textId="77777777" w:rsidR="009E2F8D" w:rsidRDefault="009E2F8D" w:rsidP="009E2F8D">
      <w:pPr>
        <w:pStyle w:val="PL"/>
        <w:rPr>
          <w:lang w:eastAsia="zh-CN"/>
        </w:rPr>
      </w:pPr>
      <w:r>
        <w:rPr>
          <w:lang w:eastAsia="zh-CN"/>
        </w:rPr>
        <w:t xml:space="preserve">        dnn:</w:t>
      </w:r>
    </w:p>
    <w:p w14:paraId="651EBC45" w14:textId="77777777" w:rsidR="009E2F8D" w:rsidRDefault="009E2F8D" w:rsidP="009E2F8D">
      <w:pPr>
        <w:pStyle w:val="PL"/>
        <w:rPr>
          <w:lang w:eastAsia="zh-CN"/>
        </w:rPr>
      </w:pPr>
      <w:r>
        <w:rPr>
          <w:lang w:eastAsia="zh-CN"/>
        </w:rPr>
        <w:t xml:space="preserve">          $ref: 'TS29571_CommonData.yaml#/components/schemas/Dnn'</w:t>
      </w:r>
    </w:p>
    <w:p w14:paraId="67298572" w14:textId="77777777" w:rsidR="009E2F8D" w:rsidRDefault="009E2F8D" w:rsidP="009E2F8D">
      <w:pPr>
        <w:pStyle w:val="PL"/>
        <w:rPr>
          <w:lang w:eastAsia="zh-CN"/>
        </w:rPr>
      </w:pPr>
      <w:r>
        <w:rPr>
          <w:lang w:eastAsia="zh-CN"/>
        </w:rPr>
        <w:t xml:space="preserve">        snssai:</w:t>
      </w:r>
    </w:p>
    <w:p w14:paraId="3EF15336" w14:textId="77777777" w:rsidR="009E2F8D" w:rsidRDefault="009E2F8D" w:rsidP="009E2F8D">
      <w:pPr>
        <w:pStyle w:val="PL"/>
        <w:rPr>
          <w:lang w:eastAsia="zh-CN"/>
        </w:rPr>
      </w:pPr>
      <w:r>
        <w:rPr>
          <w:lang w:eastAsia="zh-CN"/>
        </w:rPr>
        <w:t xml:space="preserve">          $ref: 'TS29571_CommonData.yaml#/components/schemas/Snssai'</w:t>
      </w:r>
    </w:p>
    <w:p w14:paraId="4B120E91" w14:textId="77777777" w:rsidR="009E2F8D" w:rsidRDefault="009E2F8D" w:rsidP="009E2F8D">
      <w:pPr>
        <w:pStyle w:val="PL"/>
        <w:rPr>
          <w:lang w:eastAsia="zh-CN"/>
        </w:rPr>
      </w:pPr>
      <w:r>
        <w:rPr>
          <w:lang w:eastAsia="zh-CN"/>
        </w:rPr>
        <w:t xml:space="preserve">        gpsi:</w:t>
      </w:r>
    </w:p>
    <w:p w14:paraId="0EC5A340" w14:textId="77777777" w:rsidR="009E2F8D" w:rsidRDefault="009E2F8D" w:rsidP="009E2F8D">
      <w:pPr>
        <w:pStyle w:val="PL"/>
        <w:rPr>
          <w:lang w:eastAsia="zh-CN"/>
        </w:rPr>
      </w:pPr>
      <w:r>
        <w:rPr>
          <w:lang w:eastAsia="zh-CN"/>
        </w:rPr>
        <w:t xml:space="preserve">          $ref: 'TS29571_CommonData.yaml#/components/schemas/Gpsi'</w:t>
      </w:r>
    </w:p>
    <w:p w14:paraId="4F14882B" w14:textId="77777777" w:rsidR="009E2F8D" w:rsidRDefault="009E2F8D" w:rsidP="009E2F8D">
      <w:pPr>
        <w:pStyle w:val="PL"/>
        <w:rPr>
          <w:lang w:eastAsia="zh-CN"/>
        </w:rPr>
      </w:pPr>
      <w:r>
        <w:rPr>
          <w:lang w:eastAsia="zh-CN"/>
        </w:rPr>
        <w:t xml:space="preserve">        </w:t>
      </w:r>
      <w:r w:rsidRPr="001313A2">
        <w:rPr>
          <w:lang w:eastAsia="zh-CN"/>
        </w:rPr>
        <w:t>staticIpAddresses</w:t>
      </w:r>
      <w:r>
        <w:rPr>
          <w:lang w:eastAsia="zh-CN"/>
        </w:rPr>
        <w:t>:</w:t>
      </w:r>
    </w:p>
    <w:p w14:paraId="61B8C31E" w14:textId="77777777" w:rsidR="009E2F8D" w:rsidRDefault="009E2F8D" w:rsidP="009E2F8D">
      <w:pPr>
        <w:pStyle w:val="PL"/>
        <w:rPr>
          <w:lang w:eastAsia="zh-CN"/>
        </w:rPr>
      </w:pPr>
      <w:r>
        <w:rPr>
          <w:lang w:eastAsia="zh-CN"/>
        </w:rPr>
        <w:t xml:space="preserve">          type: array</w:t>
      </w:r>
    </w:p>
    <w:p w14:paraId="08224C83" w14:textId="77777777" w:rsidR="009E2F8D" w:rsidRDefault="009E2F8D" w:rsidP="009E2F8D">
      <w:pPr>
        <w:pStyle w:val="PL"/>
        <w:rPr>
          <w:lang w:eastAsia="zh-CN"/>
        </w:rPr>
      </w:pPr>
      <w:r>
        <w:rPr>
          <w:lang w:eastAsia="zh-CN"/>
        </w:rPr>
        <w:t xml:space="preserve">          items:</w:t>
      </w:r>
    </w:p>
    <w:p w14:paraId="26DE05AC" w14:textId="77777777" w:rsidR="009E2F8D" w:rsidRDefault="009E2F8D" w:rsidP="009E2F8D">
      <w:pPr>
        <w:pStyle w:val="PL"/>
        <w:rPr>
          <w:lang w:eastAsia="zh-CN"/>
        </w:rPr>
      </w:pPr>
      <w:r>
        <w:rPr>
          <w:lang w:eastAsia="zh-CN"/>
        </w:rPr>
        <w:t xml:space="preserve">            $ref: '</w:t>
      </w:r>
      <w:r w:rsidRPr="00232B9F">
        <w:rPr>
          <w:lang w:eastAsia="zh-CN"/>
        </w:rPr>
        <w:t>TS29571_CommonData.yaml#/components/schemas/IpAddr</w:t>
      </w:r>
      <w:r>
        <w:rPr>
          <w:lang w:eastAsia="zh-CN"/>
        </w:rPr>
        <w:t>'</w:t>
      </w:r>
    </w:p>
    <w:p w14:paraId="2E8C6749" w14:textId="77777777" w:rsidR="009E2F8D" w:rsidRDefault="009E2F8D" w:rsidP="009E2F8D">
      <w:pPr>
        <w:pStyle w:val="PL"/>
        <w:rPr>
          <w:lang w:eastAsia="zh-CN"/>
        </w:rPr>
      </w:pPr>
      <w:r>
        <w:rPr>
          <w:lang w:eastAsia="zh-CN"/>
        </w:rPr>
        <w:t xml:space="preserve">          minItems: 1</w:t>
      </w:r>
    </w:p>
    <w:p w14:paraId="5B632027" w14:textId="77777777" w:rsidR="009E2F8D" w:rsidRDefault="009E2F8D" w:rsidP="009E2F8D">
      <w:pPr>
        <w:pStyle w:val="PL"/>
        <w:rPr>
          <w:lang w:eastAsia="zh-CN"/>
        </w:rPr>
      </w:pPr>
      <w:r>
        <w:rPr>
          <w:lang w:eastAsia="zh-CN"/>
        </w:rPr>
        <w:t xml:space="preserve">      required:</w:t>
      </w:r>
    </w:p>
    <w:p w14:paraId="04D560B2" w14:textId="77777777" w:rsidR="009E2F8D" w:rsidRDefault="009E2F8D" w:rsidP="009E2F8D">
      <w:pPr>
        <w:pStyle w:val="PL"/>
        <w:rPr>
          <w:lang w:eastAsia="zh-CN"/>
        </w:rPr>
      </w:pPr>
      <w:r>
        <w:rPr>
          <w:lang w:eastAsia="zh-CN"/>
        </w:rPr>
        <w:t xml:space="preserve">        - dnn</w:t>
      </w:r>
    </w:p>
    <w:p w14:paraId="08EB4F0E" w14:textId="77777777" w:rsidR="009E2F8D" w:rsidRDefault="009E2F8D" w:rsidP="009E2F8D">
      <w:pPr>
        <w:pStyle w:val="PL"/>
        <w:rPr>
          <w:lang w:eastAsia="zh-CN"/>
        </w:rPr>
      </w:pPr>
      <w:r>
        <w:rPr>
          <w:lang w:eastAsia="zh-CN"/>
        </w:rPr>
        <w:t xml:space="preserve">        - snssai</w:t>
      </w:r>
    </w:p>
    <w:p w14:paraId="46447D04" w14:textId="043A2750" w:rsidR="009E2F8D" w:rsidRDefault="009E2F8D" w:rsidP="009E2F8D">
      <w:pPr>
        <w:pStyle w:val="PL"/>
        <w:rPr>
          <w:lang w:eastAsia="zh-CN"/>
        </w:rPr>
      </w:pPr>
      <w:r>
        <w:rPr>
          <w:lang w:eastAsia="zh-CN"/>
        </w:rPr>
        <w:t xml:space="preserve">        - </w:t>
      </w:r>
      <w:r w:rsidR="00EC1DCB" w:rsidRPr="001313A2">
        <w:rPr>
          <w:lang w:eastAsia="zh-CN"/>
        </w:rPr>
        <w:t>staticIpAddresses</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77777777" w:rsidR="00FF6EF4" w:rsidRPr="00E0587D" w:rsidRDefault="00FF6EF4" w:rsidP="00FF6EF4">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6BECA011" w14:textId="77777777"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77777777"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72210292" w14:textId="77777777" w:rsidR="00FF6EF4" w:rsidRPr="00E0587D" w:rsidRDefault="00FF6EF4" w:rsidP="00FF6EF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7777777"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77777777"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77777777" w:rsidR="00FF6EF4" w:rsidRPr="008B1C02" w:rsidRDefault="00FF6EF4" w:rsidP="00FF6EF4">
      <w:pPr>
        <w:pStyle w:val="PL"/>
      </w:pPr>
      <w:r w:rsidRPr="008B1C02">
        <w:t xml:space="preserve">        description: </w:t>
      </w:r>
      <w:r>
        <w:t>Represents the i</w:t>
      </w:r>
      <w:r w:rsidRPr="008B1C02">
        <w:t>dentifier of the AF</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77777777" w:rsidR="00FF6EF4" w:rsidRDefault="00FF6EF4" w:rsidP="00FF6EF4">
      <w:pPr>
        <w:pStyle w:val="PL"/>
      </w:pPr>
      <w:r>
        <w:t xml:space="preserve">              $ref: '#/components/schemas/PlannedFlightPaths'</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77777777" w:rsidR="00FF6EF4" w:rsidRDefault="00FF6EF4" w:rsidP="00FF6EF4">
      <w:pPr>
        <w:pStyle w:val="PL"/>
      </w:pPr>
      <w:r>
        <w:t xml:space="preserve">                $ref: '#/components/schemas/PlannedFlightPaths'</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77777777" w:rsidR="00FF6EF4" w:rsidRDefault="00FF6EF4" w:rsidP="00FF6EF4">
      <w:pPr>
        <w:pStyle w:val="PL"/>
      </w:pPr>
      <w:r>
        <w:t xml:space="preserve">        myNotification:</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FF6651B"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77777777" w:rsidR="00FF6EF4" w:rsidRPr="00B87830" w:rsidRDefault="00FF6EF4" w:rsidP="00FF6EF4">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lastRenderedPageBreak/>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3E8239C9" w14:textId="77777777" w:rsidR="00FF6EF4" w:rsidRDefault="00FF6EF4" w:rsidP="00FF6EF4">
      <w:pPr>
        <w:pStyle w:val="PL"/>
      </w:pPr>
      <w:r>
        <w:t xml:space="preserve">        description: String identifying a </w:t>
      </w:r>
      <w:r w:rsidRPr="00447F50">
        <w:t xml:space="preserve">UAV Flight Assistance </w:t>
      </w:r>
      <w:r>
        <w:rPr>
          <w:lang w:eastAsia="zh-CN"/>
        </w:rPr>
        <w:t>C</w:t>
      </w:r>
      <w:r>
        <w:t>onfiguration.</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77777777" w:rsidR="00FF6EF4" w:rsidRDefault="00FF6EF4" w:rsidP="00FF6EF4">
      <w:pPr>
        <w:pStyle w:val="PL"/>
      </w:pPr>
    </w:p>
    <w:p w14:paraId="55CB9D41" w14:textId="77777777" w:rsidR="00FF6EF4" w:rsidRDefault="00FF6EF4" w:rsidP="00FF6EF4">
      <w:pPr>
        <w:pStyle w:val="PL"/>
      </w:pPr>
      <w:r>
        <w:t xml:space="preserve">    delete:</w:t>
      </w:r>
    </w:p>
    <w:p w14:paraId="7F5C9BF4" w14:textId="77777777" w:rsidR="00FF6EF4" w:rsidRDefault="00FF6EF4" w:rsidP="00FF6EF4">
      <w:pPr>
        <w:pStyle w:val="PL"/>
      </w:pPr>
      <w:r>
        <w:t xml:space="preserve">      summary: Delete an existing </w:t>
      </w:r>
      <w:r w:rsidRPr="00447F50">
        <w:t>Individual UAV Flight Assistance Configuration</w:t>
      </w:r>
      <w:r>
        <w:t>.</w:t>
      </w:r>
    </w:p>
    <w:p w14:paraId="1ED7DB93" w14:textId="77777777" w:rsidR="00FF6EF4" w:rsidRDefault="00FF6EF4" w:rsidP="00FF6EF4">
      <w:pPr>
        <w:pStyle w:val="PL"/>
      </w:pPr>
      <w:r>
        <w:t xml:space="preserve">      operationId: DeleteUavFlightAssistConfig</w:t>
      </w:r>
    </w:p>
    <w:p w14:paraId="5A0F5AA9" w14:textId="77777777" w:rsidR="00FF6EF4" w:rsidRDefault="00FF6EF4" w:rsidP="00FF6EF4">
      <w:pPr>
        <w:pStyle w:val="PL"/>
      </w:pPr>
      <w:r>
        <w:t xml:space="preserve">      tags:</w:t>
      </w:r>
    </w:p>
    <w:p w14:paraId="1A15F172" w14:textId="77777777" w:rsidR="00FF6EF4" w:rsidRDefault="00FF6EF4" w:rsidP="00FF6EF4">
      <w:pPr>
        <w:pStyle w:val="PL"/>
      </w:pPr>
      <w:r>
        <w:t xml:space="preserve">        - Individual </w:t>
      </w:r>
      <w:r w:rsidRPr="00447F50">
        <w:t>UAV Flight Assistance Configuration</w:t>
      </w:r>
      <w:r>
        <w:t xml:space="preserve"> (Document)</w:t>
      </w:r>
    </w:p>
    <w:p w14:paraId="56DC530B" w14:textId="77777777" w:rsidR="00FF6EF4" w:rsidRDefault="00FF6EF4" w:rsidP="00FF6EF4">
      <w:pPr>
        <w:pStyle w:val="PL"/>
      </w:pPr>
      <w:r>
        <w:t xml:space="preserve">      responses:</w:t>
      </w:r>
    </w:p>
    <w:p w14:paraId="5D6AA26A" w14:textId="77777777" w:rsidR="00FF6EF4" w:rsidRDefault="00FF6EF4" w:rsidP="00FF6EF4">
      <w:pPr>
        <w:pStyle w:val="PL"/>
      </w:pPr>
      <w:r>
        <w:t xml:space="preserve">        '204':</w:t>
      </w:r>
    </w:p>
    <w:p w14:paraId="5EE5990B" w14:textId="77777777" w:rsidR="00FF6EF4" w:rsidRDefault="00FF6EF4" w:rsidP="00FF6EF4">
      <w:pPr>
        <w:pStyle w:val="PL"/>
      </w:pPr>
      <w:r>
        <w:t xml:space="preserve">          description: &gt;</w:t>
      </w:r>
    </w:p>
    <w:p w14:paraId="292D215A" w14:textId="77777777" w:rsidR="00FF6EF4" w:rsidRDefault="00FF6EF4" w:rsidP="00FF6EF4">
      <w:pPr>
        <w:pStyle w:val="PL"/>
      </w:pPr>
      <w:r>
        <w:t xml:space="preserve">            No Content. The Individual </w:t>
      </w:r>
      <w:r w:rsidRPr="00447F50">
        <w:t>UAV Flight Assistance Configuration</w:t>
      </w:r>
      <w:r>
        <w:t xml:space="preserve"> resource matching the</w:t>
      </w:r>
    </w:p>
    <w:p w14:paraId="436531D1" w14:textId="77777777" w:rsidR="00FF6EF4" w:rsidRDefault="00FF6EF4" w:rsidP="00FF6EF4">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1C34FAA4" w14:textId="77777777" w:rsidR="00FF6EF4" w:rsidRDefault="00FF6EF4" w:rsidP="00FF6EF4">
      <w:pPr>
        <w:pStyle w:val="PL"/>
      </w:pPr>
      <w:r>
        <w:t xml:space="preserve">        '307':</w:t>
      </w:r>
    </w:p>
    <w:p w14:paraId="378025A5" w14:textId="77777777" w:rsidR="00FF6EF4" w:rsidRDefault="00FF6EF4" w:rsidP="00FF6EF4">
      <w:pPr>
        <w:pStyle w:val="PL"/>
      </w:pPr>
      <w:r>
        <w:t xml:space="preserve">          $ref: 'TS29571_CommonData.yaml#/components/responses/307'</w:t>
      </w:r>
    </w:p>
    <w:p w14:paraId="4A30EA08" w14:textId="77777777" w:rsidR="00FF6EF4" w:rsidRDefault="00FF6EF4" w:rsidP="00FF6EF4">
      <w:pPr>
        <w:pStyle w:val="PL"/>
      </w:pPr>
      <w:r>
        <w:t xml:space="preserve">        '308':</w:t>
      </w:r>
    </w:p>
    <w:p w14:paraId="518F0C7F" w14:textId="77777777" w:rsidR="00FF6EF4" w:rsidRDefault="00FF6EF4" w:rsidP="00FF6EF4">
      <w:pPr>
        <w:pStyle w:val="PL"/>
      </w:pPr>
      <w:r>
        <w:t xml:space="preserve">          $ref: 'TS29571_CommonData.yaml#/components/responses/308'</w:t>
      </w:r>
    </w:p>
    <w:p w14:paraId="77DF4AEF" w14:textId="77777777" w:rsidR="00FF6EF4" w:rsidRDefault="00FF6EF4" w:rsidP="00FF6EF4">
      <w:pPr>
        <w:pStyle w:val="PL"/>
      </w:pPr>
      <w:r>
        <w:t xml:space="preserve">        '400':</w:t>
      </w:r>
    </w:p>
    <w:p w14:paraId="4C4ABB1E" w14:textId="77777777" w:rsidR="00FF6EF4" w:rsidRDefault="00FF6EF4" w:rsidP="00FF6EF4">
      <w:pPr>
        <w:pStyle w:val="PL"/>
      </w:pPr>
      <w:r>
        <w:t xml:space="preserve">          $ref: 'TS29571_CommonData.yaml#/components/responses/400'</w:t>
      </w:r>
    </w:p>
    <w:p w14:paraId="69F95752" w14:textId="77777777" w:rsidR="00FF6EF4" w:rsidRDefault="00FF6EF4" w:rsidP="00FF6EF4">
      <w:pPr>
        <w:pStyle w:val="PL"/>
      </w:pPr>
      <w:r>
        <w:t xml:space="preserve">        '401':</w:t>
      </w:r>
    </w:p>
    <w:p w14:paraId="1D97D46F" w14:textId="77777777" w:rsidR="00FF6EF4" w:rsidRDefault="00FF6EF4" w:rsidP="00FF6EF4">
      <w:pPr>
        <w:pStyle w:val="PL"/>
      </w:pPr>
      <w:r>
        <w:t xml:space="preserve">          $ref: 'TS29571_CommonData.yaml#/components/responses/401'</w:t>
      </w:r>
    </w:p>
    <w:p w14:paraId="64BD7286" w14:textId="77777777" w:rsidR="00FF6EF4" w:rsidRDefault="00FF6EF4" w:rsidP="00FF6EF4">
      <w:pPr>
        <w:pStyle w:val="PL"/>
        <w:rPr>
          <w:rFonts w:eastAsia="DengXian"/>
        </w:rPr>
      </w:pPr>
      <w:r>
        <w:rPr>
          <w:rFonts w:eastAsia="DengXian"/>
        </w:rPr>
        <w:t xml:space="preserve">        '403':</w:t>
      </w:r>
    </w:p>
    <w:p w14:paraId="52DF7477" w14:textId="77777777" w:rsidR="00FF6EF4" w:rsidRDefault="00FF6EF4" w:rsidP="00FF6EF4">
      <w:pPr>
        <w:pStyle w:val="PL"/>
        <w:rPr>
          <w:rFonts w:eastAsia="DengXian"/>
        </w:rPr>
      </w:pPr>
      <w:r>
        <w:rPr>
          <w:rFonts w:eastAsia="DengXian"/>
        </w:rPr>
        <w:t xml:space="preserve">          $ref: 'TS29571_CommonData.yaml#/components/responses/403'</w:t>
      </w:r>
    </w:p>
    <w:p w14:paraId="6183E7BF" w14:textId="77777777" w:rsidR="00FF6EF4" w:rsidRDefault="00FF6EF4" w:rsidP="00FF6EF4">
      <w:pPr>
        <w:pStyle w:val="PL"/>
      </w:pPr>
      <w:r>
        <w:t xml:space="preserve">        '404':</w:t>
      </w:r>
    </w:p>
    <w:p w14:paraId="1C5E8785" w14:textId="77777777" w:rsidR="00FF6EF4" w:rsidRDefault="00FF6EF4" w:rsidP="00FF6EF4">
      <w:pPr>
        <w:pStyle w:val="PL"/>
        <w:rPr>
          <w:rFonts w:eastAsia="DengXian"/>
        </w:rPr>
      </w:pPr>
      <w:r>
        <w:rPr>
          <w:rFonts w:eastAsia="DengXian"/>
        </w:rPr>
        <w:t xml:space="preserve">          $ref: 'TS29571_CommonData.yaml#/components/responses/404'</w:t>
      </w:r>
    </w:p>
    <w:p w14:paraId="7181B9D4" w14:textId="77777777" w:rsidR="00FF6EF4" w:rsidRDefault="00FF6EF4" w:rsidP="00FF6EF4">
      <w:pPr>
        <w:pStyle w:val="PL"/>
        <w:rPr>
          <w:rFonts w:eastAsia="DengXian"/>
        </w:rPr>
      </w:pPr>
      <w:r>
        <w:rPr>
          <w:rFonts w:eastAsia="DengXian"/>
        </w:rPr>
        <w:t xml:space="preserve">        '429':</w:t>
      </w:r>
    </w:p>
    <w:p w14:paraId="18C2E2EB" w14:textId="77777777" w:rsidR="00FF6EF4" w:rsidRDefault="00FF6EF4" w:rsidP="00FF6EF4">
      <w:pPr>
        <w:pStyle w:val="PL"/>
        <w:rPr>
          <w:rFonts w:eastAsia="DengXian"/>
        </w:rPr>
      </w:pPr>
      <w:r>
        <w:rPr>
          <w:rFonts w:eastAsia="DengXian"/>
        </w:rPr>
        <w:t xml:space="preserve">          $ref: 'TS29571_CommonData.yaml#/components/responses/429'</w:t>
      </w:r>
    </w:p>
    <w:p w14:paraId="0788103D" w14:textId="77777777" w:rsidR="00FF6EF4" w:rsidRDefault="00FF6EF4" w:rsidP="00FF6EF4">
      <w:pPr>
        <w:pStyle w:val="PL"/>
      </w:pPr>
      <w:r>
        <w:t xml:space="preserve">        '500':</w:t>
      </w:r>
    </w:p>
    <w:p w14:paraId="09E3B6DA" w14:textId="77777777" w:rsidR="00FF6EF4" w:rsidRDefault="00FF6EF4" w:rsidP="00FF6EF4">
      <w:pPr>
        <w:pStyle w:val="PL"/>
      </w:pPr>
      <w:r>
        <w:t xml:space="preserve">          $ref: 'TS29571_CommonData.yaml#/components/responses/500'</w:t>
      </w:r>
    </w:p>
    <w:p w14:paraId="7FEA6FA1" w14:textId="77777777" w:rsidR="00FF6EF4" w:rsidRDefault="00FF6EF4" w:rsidP="00FF6EF4">
      <w:pPr>
        <w:pStyle w:val="PL"/>
      </w:pPr>
      <w:r>
        <w:t xml:space="preserve">        '501':</w:t>
      </w:r>
    </w:p>
    <w:p w14:paraId="5FC97AA8" w14:textId="77777777" w:rsidR="00FF6EF4" w:rsidRDefault="00FF6EF4" w:rsidP="00FF6EF4">
      <w:pPr>
        <w:pStyle w:val="PL"/>
      </w:pPr>
      <w:r>
        <w:t xml:space="preserve">          $ref: 'TS29571_CommonData.yaml#/components/responses/501'</w:t>
      </w:r>
    </w:p>
    <w:p w14:paraId="4F7372F2" w14:textId="77777777" w:rsidR="00FF6EF4" w:rsidRDefault="00FF6EF4" w:rsidP="00FF6EF4">
      <w:pPr>
        <w:pStyle w:val="PL"/>
      </w:pPr>
      <w:r>
        <w:t xml:space="preserve">        '502':</w:t>
      </w:r>
    </w:p>
    <w:p w14:paraId="1B0D87AE" w14:textId="77777777" w:rsidR="00FF6EF4" w:rsidRDefault="00FF6EF4" w:rsidP="00FF6EF4">
      <w:pPr>
        <w:pStyle w:val="PL"/>
      </w:pPr>
      <w:r>
        <w:t xml:space="preserve">          $ref: 'TS29571_CommonData.yaml#/components/responses/502'</w:t>
      </w:r>
    </w:p>
    <w:p w14:paraId="711AE8E9" w14:textId="77777777" w:rsidR="00FF6EF4" w:rsidRDefault="00FF6EF4" w:rsidP="00FF6EF4">
      <w:pPr>
        <w:pStyle w:val="PL"/>
      </w:pPr>
      <w:r>
        <w:t xml:space="preserve">        '503':</w:t>
      </w:r>
    </w:p>
    <w:p w14:paraId="30663685" w14:textId="77777777" w:rsidR="00FF6EF4" w:rsidRDefault="00FF6EF4" w:rsidP="00FF6EF4">
      <w:pPr>
        <w:pStyle w:val="PL"/>
      </w:pPr>
      <w:r>
        <w:t xml:space="preserve">          $ref: 'TS29571_CommonData.yaml#/components/responses/503'</w:t>
      </w:r>
    </w:p>
    <w:p w14:paraId="5C465A2A" w14:textId="77777777" w:rsidR="00FF6EF4" w:rsidRDefault="00FF6EF4" w:rsidP="00FF6EF4">
      <w:pPr>
        <w:pStyle w:val="PL"/>
      </w:pPr>
      <w:r>
        <w:t xml:space="preserve">        default:</w:t>
      </w:r>
    </w:p>
    <w:p w14:paraId="11FDF2E6" w14:textId="77777777" w:rsidR="00FF6EF4" w:rsidRDefault="00FF6EF4" w:rsidP="00FF6EF4">
      <w:pPr>
        <w:pStyle w:val="PL"/>
      </w:pPr>
      <w:r>
        <w:t xml:space="preserve">          $ref: 'TS29571_CommonData.yaml#/components/responses/default'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7777777" w:rsidR="00FF6EF4" w:rsidRDefault="00FF6EF4" w:rsidP="00FF6EF4">
      <w:pPr>
        <w:pStyle w:val="PL"/>
      </w:pPr>
      <w:r>
        <w:t xml:space="preserve">      summary: Update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77777777" w:rsidR="00FF6EF4" w:rsidRDefault="00FF6EF4" w:rsidP="00FF6EF4">
      <w:pPr>
        <w:pStyle w:val="PL"/>
      </w:pPr>
      <w:r>
        <w:t xml:space="preserve">              $ref: '#/components/schemas/PlannedFlightPaths'</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 successfully</w:t>
      </w:r>
    </w:p>
    <w:p w14:paraId="68AEB7C7" w14:textId="77777777" w:rsidR="00FF6EF4" w:rsidRDefault="00FF6EF4" w:rsidP="00FF6EF4">
      <w:pPr>
        <w:pStyle w:val="PL"/>
      </w:pPr>
      <w:r>
        <w:lastRenderedPageBreak/>
        <w:t xml:space="preserve">            and a representation of that resource is returned.</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7777777" w:rsidR="00FF6EF4" w:rsidRDefault="00FF6EF4" w:rsidP="00FF6EF4">
      <w:pPr>
        <w:pStyle w:val="PL"/>
      </w:pPr>
      <w:r>
        <w:t xml:space="preserve">                $ref: '#/components/schemas/PlannedFlightPaths'</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221EF767" w14:textId="77777777" w:rsidR="00FF6EF4" w:rsidRDefault="00FF6EF4" w:rsidP="00FF6EF4">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77777777" w:rsidR="00FF6EF4" w:rsidRPr="00E0587D" w:rsidRDefault="00FF6EF4" w:rsidP="00FF6EF4">
      <w:pPr>
        <w:pStyle w:val="PL"/>
        <w:rPr>
          <w:rFonts w:eastAsia="DengXian"/>
          <w:lang w:val="en-US"/>
        </w:rPr>
      </w:pPr>
      <w:r w:rsidRPr="00E0587D">
        <w:rPr>
          <w:rFonts w:eastAsia="DengXian"/>
          <w:lang w:val="en-US"/>
        </w:rPr>
        <w:t>#</w:t>
      </w:r>
    </w:p>
    <w:p w14:paraId="687DF184" w14:textId="77777777" w:rsidR="00FF6EF4" w:rsidRPr="00E0587D" w:rsidRDefault="00FF6EF4" w:rsidP="00FF6EF4">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42A7558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B7BC4A4"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187ED845" w14:textId="77777777" w:rsidR="00FF6EF4" w:rsidRDefault="00FF6EF4" w:rsidP="00FF6EF4">
      <w:pPr>
        <w:pStyle w:val="PL"/>
      </w:pPr>
      <w:r>
        <w:t xml:space="preserve">          type: array</w:t>
      </w:r>
    </w:p>
    <w:p w14:paraId="553B8C0F" w14:textId="77777777" w:rsidR="00FF6EF4" w:rsidRDefault="00FF6EF4" w:rsidP="00FF6EF4">
      <w:pPr>
        <w:pStyle w:val="PL"/>
      </w:pPr>
      <w:r>
        <w:t xml:space="preserve">          items:</w:t>
      </w:r>
    </w:p>
    <w:p w14:paraId="6878EFBE" w14:textId="77777777" w:rsidR="00FF6EF4" w:rsidRDefault="00FF6EF4" w:rsidP="00FF6EF4">
      <w:pPr>
        <w:pStyle w:val="PL"/>
      </w:pPr>
      <w:r>
        <w:t xml:space="preserve">            $ref: '#/components/schemas/</w:t>
      </w:r>
      <w:r>
        <w:rPr>
          <w:lang w:eastAsia="zh-CN"/>
        </w:rPr>
        <w:t>Single</w:t>
      </w:r>
      <w:r>
        <w:t>FlightPath'</w:t>
      </w:r>
    </w:p>
    <w:p w14:paraId="02923321" w14:textId="77777777" w:rsidR="00FF6EF4" w:rsidRDefault="00FF6EF4" w:rsidP="00FF6EF4">
      <w:pPr>
        <w:pStyle w:val="PL"/>
      </w:pPr>
      <w:r w:rsidRPr="00D165ED">
        <w:t xml:space="preserve">          minItems: 1</w:t>
      </w:r>
    </w:p>
    <w:p w14:paraId="3DC02A11" w14:textId="77777777" w:rsidR="00FF6EF4" w:rsidRPr="002D308B" w:rsidRDefault="00FF6EF4" w:rsidP="00FF6EF4">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77777777" w:rsidR="00FF6EF4" w:rsidRDefault="00FF6EF4" w:rsidP="00FF6EF4">
      <w:pPr>
        <w:pStyle w:val="PL"/>
        <w:rPr>
          <w:rFonts w:eastAsia="DengXian"/>
          <w:lang w:val="en-US"/>
        </w:rPr>
      </w:pPr>
      <w:r>
        <w:rPr>
          <w:rFonts w:eastAsia="DengXian"/>
          <w:lang w:val="en-US"/>
        </w:rPr>
        <w:t xml:space="preserve">        - reqPurpose</w:t>
      </w:r>
    </w:p>
    <w:p w14:paraId="7550F71E" w14:textId="77777777" w:rsidR="00FF6EF4" w:rsidRDefault="00FF6EF4" w:rsidP="00FF6EF4">
      <w:pPr>
        <w:pStyle w:val="PL"/>
        <w:rPr>
          <w:rFonts w:eastAsia="DengXian"/>
          <w:lang w:val="en-US"/>
        </w:rPr>
      </w:pPr>
    </w:p>
    <w:p w14:paraId="3E252DE3"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335E3E33"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7777777" w:rsidR="00FF6EF4" w:rsidRDefault="00FF6EF4" w:rsidP="00FF6EF4">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7777777" w:rsidR="00FF6EF4" w:rsidRDefault="00FF6EF4" w:rsidP="00FF6EF4">
      <w:pPr>
        <w:pStyle w:val="PL"/>
      </w:pPr>
      <w:r>
        <w:t xml:space="preserve">            $ref: '#/components/schemas/FlightPathInfo'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77777777" w:rsidR="00FF6EF4" w:rsidRDefault="00FF6EF4" w:rsidP="00FF6EF4">
      <w:pPr>
        <w:pStyle w:val="PL"/>
      </w:pPr>
      <w:r w:rsidRPr="008B1C02">
        <w:t xml:space="preserve">          description: </w:t>
      </w:r>
      <w:r>
        <w:t>&gt;</w:t>
      </w:r>
    </w:p>
    <w:p w14:paraId="4FCD2180" w14:textId="77777777" w:rsidR="00FF6EF4" w:rsidRDefault="00FF6EF4" w:rsidP="00FF6EF4">
      <w:pPr>
        <w:pStyle w:val="PL"/>
      </w:pPr>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0B8B0066" w14:textId="77777777" w:rsidR="00FF6EF4" w:rsidRPr="002D308B" w:rsidRDefault="00FF6EF4" w:rsidP="00FF6EF4">
      <w:pPr>
        <w:pStyle w:val="PL"/>
      </w:pPr>
      <w:r>
        <w:rPr>
          <w:lang w:val="en-US" w:eastAsia="es-ES"/>
        </w:rPr>
        <w:t xml:space="preserve">           </w:t>
      </w:r>
      <w:r>
        <w:t xml:space="preserve"> single flight path.</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pathInfo</w:t>
      </w:r>
    </w:p>
    <w:p w14:paraId="4D18A0FE" w14:textId="77777777" w:rsidR="00FF6EF4" w:rsidRPr="00E0587D" w:rsidRDefault="00FF6EF4" w:rsidP="00FF6EF4">
      <w:pPr>
        <w:pStyle w:val="PL"/>
        <w:rPr>
          <w:rFonts w:eastAsia="DengXian"/>
          <w:lang w:val="en-US"/>
        </w:rPr>
      </w:pPr>
    </w:p>
    <w:p w14:paraId="44E5053E" w14:textId="77777777" w:rsidR="00FF6EF4" w:rsidRPr="00E0587D" w:rsidRDefault="00FF6EF4" w:rsidP="00FF6EF4">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2106F49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7777777" w:rsidR="00FF6EF4" w:rsidRPr="00E0587D" w:rsidRDefault="00FF6EF4" w:rsidP="00FF6EF4">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77777777" w:rsidR="00FF6EF4" w:rsidRDefault="00FF6EF4" w:rsidP="00FF6EF4">
      <w:pPr>
        <w:pStyle w:val="PL"/>
      </w:pPr>
      <w:r>
        <w:t xml:space="preserve">          $ref: 'TS29571_CommonData.yaml#/components/schemas/Uinteger'</w:t>
      </w:r>
    </w:p>
    <w:p w14:paraId="60B5E035"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3C6740AC" w14:textId="77777777" w:rsidR="00FF6EF4" w:rsidRDefault="00FF6EF4" w:rsidP="00FF6EF4">
      <w:pPr>
        <w:pStyle w:val="PL"/>
        <w:rPr>
          <w:rFonts w:eastAsia="DengXian"/>
          <w:lang w:val="en-US"/>
        </w:rPr>
      </w:pPr>
      <w:r w:rsidRPr="00E0587D">
        <w:rPr>
          <w:rFonts w:eastAsia="DengXian"/>
          <w:lang w:val="en-US"/>
        </w:rPr>
        <w:t xml:space="preserve">          </w:t>
      </w:r>
      <w:r>
        <w:t>$ref: 'TS29571_CommonData.yaml#/components/schemas/Uinteger'</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7777777" w:rsidR="00FF6EF4" w:rsidRPr="00E0587D" w:rsidRDefault="00FF6EF4" w:rsidP="00FF6EF4">
      <w:pPr>
        <w:pStyle w:val="PL"/>
        <w:rPr>
          <w:rFonts w:eastAsia="DengXian"/>
          <w:lang w:val="en-US"/>
        </w:rPr>
      </w:pPr>
      <w:r w:rsidRPr="00E0587D">
        <w:rPr>
          <w:rFonts w:eastAsia="DengXian"/>
          <w:lang w:val="en-US"/>
        </w:rPr>
        <w:t xml:space="preserve">        - </w:t>
      </w:r>
      <w:r>
        <w:t>areaInfo</w:t>
      </w:r>
    </w:p>
    <w:p w14:paraId="61DFBF5A" w14:textId="77777777" w:rsidR="00FF6EF4" w:rsidRPr="00E0587D" w:rsidRDefault="00FF6EF4" w:rsidP="00FF6EF4">
      <w:pPr>
        <w:pStyle w:val="PL"/>
        <w:rPr>
          <w:rFonts w:eastAsia="DengXian"/>
          <w:lang w:val="en-US"/>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77777777" w:rsidR="00FF6EF4" w:rsidRPr="00E0587D" w:rsidRDefault="00FF6EF4" w:rsidP="00FF6EF4">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77777777" w:rsidR="00FF6EF4" w:rsidRPr="00E0587D" w:rsidRDefault="00FF6EF4" w:rsidP="00FF6EF4">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77777777" w:rsidR="00FF6EF4" w:rsidRPr="00E0587D" w:rsidRDefault="00FF6EF4" w:rsidP="00FF6EF4">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77777777" w:rsidR="00FF6EF4" w:rsidRPr="00E0587D" w:rsidRDefault="00FF6EF4" w:rsidP="00FF6EF4">
      <w:pPr>
        <w:pStyle w:val="PL"/>
        <w:rPr>
          <w:rFonts w:eastAsia="DengXian"/>
          <w:lang w:val="en-US"/>
        </w:rPr>
      </w:pPr>
      <w:r w:rsidRPr="00E0587D">
        <w:rPr>
          <w:rFonts w:eastAsia="DengXian"/>
          <w:lang w:val="en-US"/>
        </w:rPr>
        <w:t xml:space="preserve">        - </w:t>
      </w:r>
      <w:r>
        <w:t>chgCompleteInd</w:t>
      </w:r>
    </w:p>
    <w:p w14:paraId="5D544E23" w14:textId="77777777" w:rsidR="00FF6EF4" w:rsidRDefault="00FF6EF4" w:rsidP="00FF6EF4">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 xml:space="preserve">status of the </w:t>
      </w:r>
      <w:proofErr w:type="gramStart"/>
      <w:r>
        <w:rPr>
          <w:rFonts w:cs="Arial"/>
          <w:szCs w:val="18"/>
          <w:lang w:eastAsia="zh-CN"/>
        </w:rPr>
        <w:t>UAV.</w:t>
      </w:r>
      <w:r>
        <w:rPr>
          <w:rFonts w:eastAsia="DengXian" w:cs="Arial"/>
          <w:szCs w:val="18"/>
        </w:rPr>
        <w:t>.</w:t>
      </w:r>
      <w:proofErr w:type="gramEnd"/>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77777777"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A1198B7"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301C5CFA" w14:textId="77777777" w:rsidR="00FF6EF4" w:rsidRDefault="00FF6EF4" w:rsidP="00FF6EF4">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4B27BB03" w14:textId="77777777" w:rsidR="00FF6EF4" w:rsidRPr="00FA469A" w:rsidRDefault="00FF6EF4" w:rsidP="00FF6EF4">
      <w:pPr>
        <w:pStyle w:val="PL"/>
        <w:rPr>
          <w:rFonts w:cs="Arial"/>
          <w:szCs w:val="18"/>
          <w:lang w:eastAsia="zh-CN"/>
        </w:rPr>
      </w:pPr>
      <w:r w:rsidRPr="00FA469A">
        <w:rPr>
          <w:rFonts w:cs="Arial"/>
          <w:szCs w:val="18"/>
          <w:lang w:eastAsia="zh-CN"/>
        </w:rPr>
        <w:t xml:space="preserve">          planned flight path.</w:t>
      </w:r>
    </w:p>
    <w:p w14:paraId="4E3E33E9" w14:textId="77777777" w:rsidR="00FF6EF4" w:rsidRDefault="00FF6EF4" w:rsidP="00FF6EF4">
      <w:pPr>
        <w:pStyle w:val="PL"/>
        <w:rPr>
          <w:rFonts w:cs="Arial"/>
          <w:szCs w:val="18"/>
          <w:lang w:eastAsia="zh-CN"/>
        </w:rPr>
      </w:pPr>
      <w:r w:rsidRPr="00FA469A">
        <w:rPr>
          <w:rFonts w:cs="Arial"/>
          <w:szCs w:val="18"/>
          <w:lang w:eastAsia="zh-CN"/>
        </w:rPr>
        <w:lastRenderedPageBreak/>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435A58F9" w14:textId="77777777" w:rsidR="00FF6EF4" w:rsidRDefault="00FF6EF4" w:rsidP="00FF6EF4">
      <w:pPr>
        <w:pStyle w:val="PL"/>
        <w:rPr>
          <w:rFonts w:cs="Arial"/>
          <w:szCs w:val="18"/>
          <w:lang w:eastAsia="zh-CN"/>
        </w:rPr>
      </w:pPr>
      <w:r w:rsidRPr="00FA469A">
        <w:rPr>
          <w:rFonts w:cs="Arial"/>
          <w:szCs w:val="18"/>
          <w:lang w:eastAsia="zh-CN"/>
        </w:rPr>
        <w:t xml:space="preserve">          planned flight path.</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77777777" w:rsidR="00FF6EF4" w:rsidRPr="002B5F6E" w:rsidRDefault="00FF6EF4" w:rsidP="00FF6EF4">
      <w:pPr>
        <w:pStyle w:val="PL"/>
        <w:rPr>
          <w:rFonts w:cs="Arial"/>
          <w:szCs w:val="18"/>
          <w:lang w:eastAsia="zh-CN"/>
        </w:rPr>
      </w:pPr>
      <w:r w:rsidRPr="002B5F6E">
        <w:rPr>
          <w:rFonts w:cs="Arial"/>
          <w:szCs w:val="18"/>
          <w:lang w:eastAsia="zh-CN"/>
        </w:rPr>
        <w:t xml:space="preserve">        Represents the filter criterion event.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10E8994" w14:textId="77777777" w:rsidR="00FF6EF4" w:rsidRDefault="00FF6EF4" w:rsidP="00FF6EF4">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35C0D72C" w14:textId="77777777"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the purpose of the request is for in flight monitoring.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w:t>
      </w:r>
      <w:r>
        <w:t>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6EE6CFD6" w:rsidR="00474B38" w:rsidRPr="00683719" w:rsidRDefault="00474B38" w:rsidP="00474B38">
      <w:pPr>
        <w:pStyle w:val="PL"/>
        <w:rPr>
          <w:lang w:val="en-US"/>
        </w:rPr>
      </w:pPr>
      <w:r w:rsidRPr="00683719">
        <w:rPr>
          <w:lang w:val="en-US"/>
        </w:rPr>
        <w:t xml:space="preserve">  version: 1.0.0</w:t>
      </w:r>
      <w:r w:rsidR="00CA4062" w:rsidRPr="00683719">
        <w:rPr>
          <w:lang w:val="en-US"/>
        </w:rPr>
        <w:t>-alpha.1</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77777777" w:rsidR="00474B38" w:rsidRPr="008B1C02" w:rsidRDefault="00474B38" w:rsidP="00474B38">
      <w:pPr>
        <w:pStyle w:val="PL"/>
      </w:pPr>
      <w:r w:rsidRPr="008B1C02">
        <w:t xml:space="preserve">    © 202</w:t>
      </w:r>
      <w:r>
        <w:t>4</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063C29F" w:rsidR="00474B38" w:rsidRPr="008B1C02" w:rsidRDefault="00474B38" w:rsidP="00474B38">
      <w:pPr>
        <w:pStyle w:val="PL"/>
      </w:pPr>
      <w:r w:rsidRPr="008B1C02">
        <w:t xml:space="preserve">    3GPP TS 29.522 V1</w:t>
      </w:r>
      <w:r>
        <w:t>9</w:t>
      </w:r>
      <w:r w:rsidRPr="008B1C02">
        <w:t>.</w:t>
      </w:r>
      <w:r w:rsidR="00A822DB">
        <w:t>1</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lastRenderedPageBreak/>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77777777" w:rsidR="00474B38" w:rsidRDefault="00474B38" w:rsidP="00474B38">
      <w:pPr>
        <w:pStyle w:val="PL"/>
      </w:pPr>
      <w:r>
        <w:t xml:space="preserve">            resource.</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77777777" w:rsidR="00474B38" w:rsidRDefault="00474B38" w:rsidP="00474B38">
      <w:pPr>
        <w:pStyle w:val="PL"/>
      </w:pPr>
      <w:r>
        <w:t xml:space="preserve">                Contains the URI of the newly created resource, according to the structure</w:t>
      </w:r>
    </w:p>
    <w:p w14:paraId="4C45090C" w14:textId="148F66FB" w:rsidR="00474B38" w:rsidRDefault="00474B38" w:rsidP="00474B38">
      <w:pPr>
        <w:pStyle w:val="PL"/>
      </w:pPr>
      <w:r>
        <w:t xml:space="preserve">                {apiRoot}/</w:t>
      </w:r>
      <w:r w:rsidR="009158F4" w:rsidRPr="008B1C02">
        <w:t>3gpp-</w:t>
      </w:r>
      <w:r w:rsidR="009158F4">
        <w:t>caginfo</w:t>
      </w:r>
      <w:r w:rsidR="009158F4" w:rsidRPr="008B1C02">
        <w:t>-</w:t>
      </w:r>
      <w:r w:rsidR="009158F4">
        <w:t>pp</w:t>
      </w:r>
      <w:r>
        <w:t>/v1/pp/{ppId}</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lastRenderedPageBreak/>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lastRenderedPageBreak/>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lastRenderedPageBreak/>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70FECEFB"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 data</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73ED318A" w:rsidR="00474B38" w:rsidRDefault="00474B38" w:rsidP="00474B38">
      <w:pPr>
        <w:pStyle w:val="PL"/>
        <w:rPr>
          <w:rFonts w:cs="Arial"/>
          <w:szCs w:val="18"/>
          <w:lang w:eastAsia="zh-CN"/>
        </w:rPr>
      </w:pPr>
      <w:r>
        <w:t xml:space="preserve">        </w:t>
      </w:r>
      <w:r>
        <w:rPr>
          <w:rFonts w:cs="Arial"/>
          <w:szCs w:val="18"/>
          <w:lang w:eastAsia="zh-CN"/>
        </w:rPr>
        <w:t xml:space="preserve">Represents the requested modifications to an existing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77777777" w:rsidR="00474B38" w:rsidRDefault="00474B38" w:rsidP="00474B38">
      <w:pPr>
        <w:pStyle w:val="PL"/>
      </w:pPr>
      <w:r>
        <w:rPr>
          <w:rFonts w:cs="Arial"/>
          <w:szCs w:val="18"/>
          <w:lang w:eastAsia="zh-CN"/>
        </w:rPr>
        <w:t xml:space="preserve">        data</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541FC068" w14:textId="77777777" w:rsidR="00FE1E5B" w:rsidRDefault="00FE1E5B" w:rsidP="00FE1E5B">
      <w:pPr>
        <w:pStyle w:val="PL"/>
      </w:pPr>
    </w:p>
    <w:p w14:paraId="61254739" w14:textId="77777777" w:rsidR="00FE1E5B" w:rsidRDefault="00FE1E5B" w:rsidP="00FE1E5B">
      <w:pPr>
        <w:pStyle w:val="PL"/>
      </w:pPr>
      <w:r>
        <w:t xml:space="preserve">    CagInformation:</w:t>
      </w:r>
    </w:p>
    <w:p w14:paraId="6E2A2FB2" w14:textId="77777777" w:rsidR="00FE1E5B" w:rsidRDefault="00FE1E5B" w:rsidP="00FE1E5B">
      <w:pPr>
        <w:pStyle w:val="PL"/>
      </w:pPr>
      <w:r>
        <w:t xml:space="preserve">      description: Represents the CAG information for provisioning.</w:t>
      </w:r>
    </w:p>
    <w:p w14:paraId="63749F45" w14:textId="77777777" w:rsidR="00FE1E5B" w:rsidRDefault="00FE1E5B" w:rsidP="00FE1E5B">
      <w:pPr>
        <w:pStyle w:val="PL"/>
      </w:pPr>
      <w:r>
        <w:t xml:space="preserve">      type: object</w:t>
      </w:r>
    </w:p>
    <w:p w14:paraId="0C0F1195" w14:textId="77777777" w:rsidR="00FE1E5B" w:rsidRDefault="00FE1E5B" w:rsidP="00FE1E5B">
      <w:pPr>
        <w:pStyle w:val="PL"/>
      </w:pPr>
      <w:r>
        <w:t xml:space="preserve">      properties:</w:t>
      </w:r>
    </w:p>
    <w:p w14:paraId="392229BE" w14:textId="77777777" w:rsidR="00FE1E5B" w:rsidRDefault="00FE1E5B" w:rsidP="00FE1E5B">
      <w:pPr>
        <w:pStyle w:val="PL"/>
      </w:pPr>
      <w:r>
        <w:t xml:space="preserve">        ueList:</w:t>
      </w:r>
    </w:p>
    <w:p w14:paraId="6EA822BB" w14:textId="77777777" w:rsidR="00FE1E5B" w:rsidRDefault="00FE1E5B" w:rsidP="00FE1E5B">
      <w:pPr>
        <w:pStyle w:val="PL"/>
      </w:pPr>
      <w:r>
        <w:t xml:space="preserve">          type: array</w:t>
      </w:r>
    </w:p>
    <w:p w14:paraId="43494F6D" w14:textId="77777777" w:rsidR="00FE1E5B" w:rsidRDefault="00FE1E5B" w:rsidP="00FE1E5B">
      <w:pPr>
        <w:pStyle w:val="PL"/>
      </w:pPr>
      <w:r>
        <w:t xml:space="preserve">          items:</w:t>
      </w:r>
    </w:p>
    <w:p w14:paraId="6E78ED39" w14:textId="77777777" w:rsidR="00FE1E5B" w:rsidRDefault="00FE1E5B" w:rsidP="00FE1E5B">
      <w:pPr>
        <w:pStyle w:val="PL"/>
      </w:pPr>
      <w:r>
        <w:t xml:space="preserve">            $ref: '</w:t>
      </w:r>
      <w:r w:rsidRPr="00535965">
        <w:t>TS29571_CommonData.yaml</w:t>
      </w:r>
      <w:r>
        <w:t>#/components/schemas/Gpsi'</w:t>
      </w:r>
    </w:p>
    <w:p w14:paraId="3031A1BD" w14:textId="77777777" w:rsidR="00FE1E5B" w:rsidRDefault="00FE1E5B" w:rsidP="00FE1E5B">
      <w:pPr>
        <w:pStyle w:val="PL"/>
      </w:pPr>
      <w:r>
        <w:t xml:space="preserve">          minItems: 1</w:t>
      </w:r>
    </w:p>
    <w:p w14:paraId="7B169737" w14:textId="77777777" w:rsidR="00FE1E5B" w:rsidRPr="008B1C02" w:rsidRDefault="00FE1E5B" w:rsidP="00FE1E5B">
      <w:pPr>
        <w:pStyle w:val="PL"/>
      </w:pPr>
      <w:r>
        <w:t xml:space="preserve">        cagProvInfo:</w:t>
      </w:r>
    </w:p>
    <w:p w14:paraId="2CB404BB" w14:textId="77777777" w:rsidR="00FE1E5B" w:rsidRPr="008B1C02" w:rsidRDefault="00FE1E5B" w:rsidP="00FE1E5B">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11263534" w14:textId="77777777" w:rsidR="00FE1E5B" w:rsidRDefault="00FE1E5B" w:rsidP="00FE1E5B">
      <w:pPr>
        <w:pStyle w:val="PL"/>
      </w:pPr>
      <w:r>
        <w:t xml:space="preserve">      required:</w:t>
      </w:r>
    </w:p>
    <w:p w14:paraId="69C618C9" w14:textId="77777777" w:rsidR="00BD7DE1" w:rsidRDefault="00FE1E5B" w:rsidP="00FE1E5B">
      <w:pPr>
        <w:pStyle w:val="PL"/>
      </w:pPr>
      <w:r>
        <w:t xml:space="preserve">        - ueList</w:t>
      </w:r>
    </w:p>
    <w:p w14:paraId="3746BDF2" w14:textId="0999BBCB" w:rsidR="00FE1E5B" w:rsidRDefault="00FE1E5B" w:rsidP="00FE1E5B">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lastRenderedPageBreak/>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77777777"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77777777" w:rsidR="00A647FC" w:rsidRPr="008B1C02" w:rsidRDefault="00A647FC" w:rsidP="00A647FC">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AFA6584" w:rsidR="00A647FC" w:rsidRPr="008B1C02" w:rsidRDefault="00A647FC" w:rsidP="00A647FC">
      <w:pPr>
        <w:pStyle w:val="PL"/>
      </w:pPr>
      <w:r w:rsidRPr="008B1C02">
        <w:t xml:space="preserve">  description: 3GPP TS 29.522 V1</w:t>
      </w:r>
      <w:r w:rsidR="00A94487">
        <w:t>9</w:t>
      </w:r>
      <w:r w:rsidRPr="008B1C02">
        <w:t>.</w:t>
      </w:r>
      <w:r w:rsidR="00A94487">
        <w:t>1</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BF7BD25" w14:textId="77777777"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77777777" w:rsidR="00A647FC" w:rsidRDefault="00A647FC" w:rsidP="00A647FC">
      <w:pPr>
        <w:pStyle w:val="PL"/>
      </w:pPr>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p>
    <w:p w14:paraId="31D3DDCB" w14:textId="77777777" w:rsidR="00A647FC" w:rsidRPr="008B1C02" w:rsidRDefault="00A647FC" w:rsidP="00A647FC">
      <w:pPr>
        <w:pStyle w:val="PL"/>
      </w:pPr>
      <w:r>
        <w:t xml:space="preserve">            retrieved information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lastRenderedPageBreak/>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77777777" w:rsidR="00A647FC" w:rsidRPr="008B1C02" w:rsidRDefault="00A647FC" w:rsidP="00A647FC">
      <w:pPr>
        <w:pStyle w:val="PL"/>
      </w:pPr>
      <w:r w:rsidRPr="008B1C02">
        <w:t xml:space="preserve">      description: Represents the parameters to request the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77777777" w:rsidR="00A647FC" w:rsidRPr="008B1C02" w:rsidRDefault="00A647FC" w:rsidP="00A647FC">
      <w:pPr>
        <w:pStyle w:val="PL"/>
      </w:pPr>
      <w:r w:rsidRPr="008B1C02">
        <w:t xml:space="preserve">        afId:</w:t>
      </w:r>
    </w:p>
    <w:p w14:paraId="50A8DA8A" w14:textId="77777777" w:rsidR="00A647FC" w:rsidRPr="008B1C02" w:rsidRDefault="00A647FC" w:rsidP="00A647FC">
      <w:pPr>
        <w:pStyle w:val="PL"/>
      </w:pPr>
      <w:r w:rsidRPr="008B1C02">
        <w:t xml:space="preserve">          type: string</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77777777" w:rsidR="00A647FC" w:rsidRDefault="00A647FC" w:rsidP="00A647FC">
      <w:pPr>
        <w:pStyle w:val="PL"/>
      </w:pPr>
      <w:r>
        <w:t xml:space="preserve">          description: &gt;</w:t>
      </w:r>
    </w:p>
    <w:p w14:paraId="33C3F50B" w14:textId="77777777" w:rsidR="00A647FC" w:rsidRDefault="00A647FC" w:rsidP="00A647FC">
      <w:pPr>
        <w:pStyle w:val="PL"/>
      </w:pPr>
      <w:r>
        <w:t xml:space="preserve">            Contains </w:t>
      </w:r>
      <w:r w:rsidRPr="00066C24">
        <w:t xml:space="preserve">the list of suitable </w:t>
      </w:r>
      <w:proofErr w:type="gramStart"/>
      <w:r w:rsidRPr="00066C24">
        <w:t>target</w:t>
      </w:r>
      <w:proofErr w:type="gramEnd"/>
      <w:r w:rsidRPr="00066C24">
        <w:t xml:space="preserve"> USSes.</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77777777" w:rsidR="00A647FC" w:rsidRDefault="00A647FC" w:rsidP="00A647FC">
      <w:pPr>
        <w:pStyle w:val="PL"/>
      </w:pPr>
      <w:r>
        <w:t xml:space="preserve">          description: &gt;</w:t>
      </w:r>
    </w:p>
    <w:p w14:paraId="416DE911" w14:textId="77777777" w:rsidR="00A647FC" w:rsidRDefault="00A647FC" w:rsidP="00A647FC">
      <w:pPr>
        <w:pStyle w:val="PL"/>
      </w:pPr>
      <w:r>
        <w:t xml:space="preserve">            </w:t>
      </w:r>
      <w:r w:rsidRPr="00066C24">
        <w:t>Contains a list of candidate Flight Path information</w:t>
      </w:r>
      <w:r>
        <w:t>.</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77777777" w:rsidR="00A647FC" w:rsidRDefault="00A647FC" w:rsidP="00A647FC">
      <w:pPr>
        <w:pStyle w:val="PL"/>
      </w:pPr>
      <w:r w:rsidRPr="008B1C02">
        <w:t xml:space="preserve">        - afId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77777777" w:rsidR="00A647FC" w:rsidRDefault="00A647FC" w:rsidP="00A647FC">
      <w:pPr>
        <w:pStyle w:val="PL"/>
      </w:pPr>
      <w:r>
        <w:t xml:space="preserve">      description: Represents the candidate Flight Path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77777777" w:rsidR="00A647FC" w:rsidRDefault="00A647FC" w:rsidP="00A647FC">
      <w:pPr>
        <w:pStyle w:val="PL"/>
      </w:pPr>
      <w:r>
        <w:t xml:space="preserve">        borderCrssPnt:</w:t>
      </w:r>
    </w:p>
    <w:p w14:paraId="529CEAA0" w14:textId="77777777" w:rsidR="00A647FC" w:rsidRDefault="00A647FC" w:rsidP="00A647FC">
      <w:pPr>
        <w:pStyle w:val="PL"/>
      </w:pPr>
      <w:r>
        <w:t xml:space="preserve">          $ref: 'TS29122_CommonData.yaml#/components/schemas/LocationArea5G'</w:t>
      </w:r>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'TS29522_UAVFlightAssistance.yaml#/components/schemas/SingleFlightPath'</w:t>
      </w:r>
    </w:p>
    <w:p w14:paraId="3C57290E" w14:textId="77777777" w:rsidR="00A647FC" w:rsidRDefault="00A647FC" w:rsidP="00A647FC">
      <w:pPr>
        <w:pStyle w:val="PL"/>
      </w:pPr>
      <w:r w:rsidRPr="00DD534A">
        <w:t xml:space="preserve"># Editor’s Note: The </w:t>
      </w:r>
      <w:r>
        <w:t>acceptable deviation and requirement are</w:t>
      </w:r>
      <w:r w:rsidRPr="00DD534A">
        <w:t xml:space="preserve"> not specified FFS depends on SA2.</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77777777" w:rsidR="00A647FC" w:rsidRPr="008B1C02" w:rsidRDefault="00A647FC" w:rsidP="00A647FC">
      <w:pPr>
        <w:pStyle w:val="PL"/>
      </w:pPr>
      <w:r w:rsidRPr="008B1C02">
        <w:t xml:space="preserve">      description: Represents </w:t>
      </w:r>
      <w:r>
        <w:t>the retrieved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lastRenderedPageBreak/>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77777777" w:rsidR="00A647FC" w:rsidRDefault="00A647FC" w:rsidP="00A647FC">
      <w:pPr>
        <w:pStyle w:val="PL"/>
      </w:pPr>
      <w:r>
        <w:t xml:space="preserve">        Represents the filter criterion event.  </w:t>
      </w:r>
    </w:p>
    <w:p w14:paraId="2DD929C3" w14:textId="77777777" w:rsidR="00A647FC" w:rsidRDefault="00A647FC" w:rsidP="00A647FC">
      <w:pPr>
        <w:pStyle w:val="PL"/>
      </w:pPr>
      <w:r>
        <w:t xml:space="preserve">        Possible values are:</w:t>
      </w:r>
    </w:p>
    <w:p w14:paraId="7F23DA3B" w14:textId="77777777" w:rsidR="00A647FC" w:rsidRDefault="00A647FC" w:rsidP="00A647FC">
      <w:pPr>
        <w:pStyle w:val="PL"/>
      </w:pPr>
      <w:r>
        <w:t xml:space="preserve">          - USS_CHANGEOVER: </w:t>
      </w:r>
      <w:r w:rsidRPr="00AE2D90">
        <w:t>Indicates the purpose of retrieved information is</w:t>
      </w:r>
      <w:r>
        <w:t xml:space="preserve"> </w:t>
      </w:r>
      <w:r w:rsidRPr="00AE2D90">
        <w:t>pre-flight planning</w:t>
      </w:r>
      <w:r>
        <w:t>.</w:t>
      </w:r>
    </w:p>
    <w:p w14:paraId="1D77F2B6" w14:textId="77777777" w:rsidR="00A647FC" w:rsidRDefault="00A647FC" w:rsidP="00A647FC">
      <w:pPr>
        <w:pStyle w:val="PL"/>
      </w:pPr>
      <w:r>
        <w:t xml:space="preserve">          - PRE_FLIGHT_PLANNING: </w:t>
      </w:r>
      <w:r w:rsidRPr="00AE2D90">
        <w:t>Indicates the purpose of retrieved information for USS changeover.</w:t>
      </w:r>
    </w:p>
    <w:p w14:paraId="1DA6EB8A" w14:textId="77777777" w:rsidR="00A647FC" w:rsidRDefault="00A647FC" w:rsidP="00A647FC">
      <w:pPr>
        <w:pStyle w:val="PL"/>
      </w:pPr>
    </w:p>
    <w:p w14:paraId="4ADCB34A" w14:textId="317AAFE1" w:rsidR="0085122F" w:rsidRDefault="0085122F" w:rsidP="0085122F">
      <w:pPr>
        <w:pStyle w:val="Heading1"/>
      </w:pPr>
      <w:bookmarkStart w:id="341" w:name="_Toc160489003"/>
      <w:r>
        <w:t>A.40</w:t>
      </w:r>
      <w:r>
        <w:tab/>
        <w:t>ImsSessionManagement API</w:t>
      </w:r>
      <w:bookmarkEnd w:id="341"/>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7777777" w:rsidR="005F3356" w:rsidRPr="008748AA" w:rsidRDefault="005F3356" w:rsidP="005F3356">
      <w:pPr>
        <w:pStyle w:val="PL"/>
      </w:pPr>
      <w:r w:rsidRPr="008748AA">
        <w:t xml:space="preserve">  version: 1.0.0</w:t>
      </w:r>
      <w:r>
        <w:t>-alpha.1</w:t>
      </w:r>
    </w:p>
    <w:p w14:paraId="647CE86C" w14:textId="77777777" w:rsidR="005F3356" w:rsidRPr="008748AA" w:rsidRDefault="005F3356" w:rsidP="005F3356">
      <w:pPr>
        <w:pStyle w:val="PL"/>
      </w:pPr>
      <w:r w:rsidRPr="008748AA">
        <w:t xml:space="preserve">  description: |</w:t>
      </w:r>
    </w:p>
    <w:p w14:paraId="26ED532C" w14:textId="77777777" w:rsidR="005F3356" w:rsidRPr="008748AA" w:rsidRDefault="005F3356" w:rsidP="005F3356">
      <w:pPr>
        <w:pStyle w:val="PL"/>
      </w:pPr>
      <w:r w:rsidRPr="008748AA">
        <w:t xml:space="preserve">    API for IMS EE Services.  </w:t>
      </w:r>
    </w:p>
    <w:p w14:paraId="799C93F3" w14:textId="77777777" w:rsidR="005F3356" w:rsidRPr="008748AA" w:rsidRDefault="005F3356" w:rsidP="005F3356">
      <w:pPr>
        <w:pStyle w:val="PL"/>
      </w:pPr>
      <w:r w:rsidRPr="008748AA">
        <w:t xml:space="preserve">    © 2024,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21F9C9D" w:rsidR="005F3356" w:rsidRPr="008748AA" w:rsidRDefault="005F3356" w:rsidP="005F3356">
      <w:pPr>
        <w:pStyle w:val="PL"/>
      </w:pPr>
      <w:r w:rsidRPr="008748AA">
        <w:t xml:space="preserve">    3GPP TS 29.522 V19.</w:t>
      </w:r>
      <w:r>
        <w:t>1</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4FE345B" w:rsidR="005F3356" w:rsidRPr="008748AA" w:rsidRDefault="005F3356" w:rsidP="005F3356">
      <w:pPr>
        <w:pStyle w:val="PL"/>
      </w:pPr>
      <w:r w:rsidRPr="008748AA">
        <w:t xml:space="preserve">      summary: Retrieve all the active IMS EE Services Subscriptions managed by the NEF.</w:t>
      </w:r>
    </w:p>
    <w:p w14:paraId="54BF10AD" w14:textId="308C7373" w:rsidR="005F3356" w:rsidRPr="008748AA" w:rsidRDefault="005F3356" w:rsidP="005F3356">
      <w:pPr>
        <w:pStyle w:val="PL"/>
      </w:pPr>
      <w:r w:rsidRPr="008748AA">
        <w:t xml:space="preserve">      operationId: GetIMSEESubsc</w:t>
      </w:r>
    </w:p>
    <w:p w14:paraId="40EF9929" w14:textId="77777777" w:rsidR="005F3356" w:rsidRPr="008748AA" w:rsidRDefault="005F3356" w:rsidP="005F3356">
      <w:pPr>
        <w:pStyle w:val="PL"/>
      </w:pPr>
      <w:r w:rsidRPr="008748AA">
        <w:t xml:space="preserve">      tags:</w:t>
      </w:r>
    </w:p>
    <w:p w14:paraId="42D38B57" w14:textId="77777777" w:rsidR="005F3356" w:rsidRPr="008748AA" w:rsidRDefault="005F3356" w:rsidP="005F3356">
      <w:pPr>
        <w:pStyle w:val="PL"/>
      </w:pPr>
      <w:r w:rsidRPr="008748AA">
        <w:t xml:space="preserve">        - IMS EE Services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77777777" w:rsidR="005F3356" w:rsidRPr="008748AA" w:rsidRDefault="005F3356" w:rsidP="005F3356">
      <w:pPr>
        <w:pStyle w:val="PL"/>
      </w:pPr>
      <w:r w:rsidRPr="008748AA">
        <w:t xml:space="preserve">            OK. All the Individual IMS EE Servcies Subscription resource(s) managed</w:t>
      </w:r>
    </w:p>
    <w:p w14:paraId="14C48488" w14:textId="77777777" w:rsidR="005F3356" w:rsidRPr="008748AA" w:rsidRDefault="005F3356" w:rsidP="005F3356">
      <w:pPr>
        <w:pStyle w:val="PL"/>
      </w:pPr>
      <w:r w:rsidRPr="008748AA">
        <w:t xml:space="preserve">            by the NEF are returned.</w:t>
      </w:r>
    </w:p>
    <w:p w14:paraId="521D244E" w14:textId="77777777" w:rsidR="005F3356" w:rsidRPr="008748AA" w:rsidRDefault="005F3356" w:rsidP="005F3356">
      <w:pPr>
        <w:pStyle w:val="PL"/>
      </w:pPr>
      <w:r w:rsidRPr="008748AA">
        <w:t xml:space="preserve">            If there are no active Individual IMS EE Servcies </w:t>
      </w:r>
      <w:proofErr w:type="gramStart"/>
      <w:r w:rsidRPr="008748AA">
        <w:t>Subscription  resources</w:t>
      </w:r>
      <w:proofErr w:type="gramEnd"/>
    </w:p>
    <w:p w14:paraId="4306A871" w14:textId="77777777" w:rsidR="005F3356" w:rsidRPr="008748AA" w:rsidRDefault="005F3356" w:rsidP="005F3356">
      <w:pPr>
        <w:pStyle w:val="PL"/>
      </w:pPr>
      <w:r w:rsidRPr="008748AA">
        <w:t xml:space="preserve">            at the NEF, an empty array is returned.</w:t>
      </w:r>
    </w:p>
    <w:p w14:paraId="7178C44D" w14:textId="77777777" w:rsidR="005F3356" w:rsidRPr="008748AA" w:rsidRDefault="005F3356" w:rsidP="005F3356">
      <w:pPr>
        <w:pStyle w:val="PL"/>
      </w:pPr>
      <w:r w:rsidRPr="008748AA">
        <w:lastRenderedPageBreak/>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A93ED76" w:rsidR="005F3356" w:rsidRPr="008748AA" w:rsidRDefault="005F3356" w:rsidP="005F3356">
      <w:pPr>
        <w:pStyle w:val="PL"/>
      </w:pPr>
      <w:r w:rsidRPr="008748AA">
        <w:t xml:space="preserve">            </w:t>
      </w:r>
      <w:r>
        <w:t xml:space="preserve">  </w:t>
      </w:r>
      <w:r w:rsidRPr="008748AA">
        <w:t xml:space="preserve">    $ref: '#/components/schemas/IMSEESubsc'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7777777" w:rsidR="005F3356" w:rsidRPr="008748AA" w:rsidRDefault="005F3356" w:rsidP="005F3356">
      <w:pPr>
        <w:pStyle w:val="PL"/>
      </w:pPr>
      <w:r w:rsidRPr="008748AA">
        <w:t xml:space="preserve">      summary: Create a new IMS EE Services Subscription.</w:t>
      </w:r>
    </w:p>
    <w:p w14:paraId="65A9F7AF" w14:textId="56932C9D" w:rsidR="005F3356" w:rsidRPr="008748AA" w:rsidRDefault="005F3356" w:rsidP="005F3356">
      <w:pPr>
        <w:pStyle w:val="PL"/>
      </w:pPr>
      <w:r w:rsidRPr="008748AA">
        <w:t xml:space="preserve">      operationId: Create</w:t>
      </w:r>
      <w:r>
        <w:t>IMSEvent</w:t>
      </w:r>
    </w:p>
    <w:p w14:paraId="448FE4AB" w14:textId="77777777" w:rsidR="005F3356" w:rsidRPr="008748AA" w:rsidRDefault="005F3356" w:rsidP="005F3356">
      <w:pPr>
        <w:pStyle w:val="PL"/>
      </w:pPr>
      <w:r w:rsidRPr="008748AA">
        <w:t xml:space="preserve">      tags:</w:t>
      </w:r>
    </w:p>
    <w:p w14:paraId="5F4443C5" w14:textId="77777777" w:rsidR="005F3356" w:rsidRPr="008748AA" w:rsidRDefault="005F3356" w:rsidP="005F3356">
      <w:pPr>
        <w:pStyle w:val="PL"/>
      </w:pPr>
      <w:r w:rsidRPr="008748AA">
        <w:t xml:space="preserve">        - IMS EE Services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2B31BB7" w:rsidR="005F3356" w:rsidRPr="008748AA" w:rsidRDefault="005F3356" w:rsidP="005F3356">
      <w:pPr>
        <w:pStyle w:val="PL"/>
      </w:pPr>
      <w:r w:rsidRPr="008748AA">
        <w:t xml:space="preserve">              $ref: '#/components/schemas/IMSEESubsc'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77777777" w:rsidR="005F3356" w:rsidRPr="008748AA" w:rsidRDefault="005F3356" w:rsidP="005F3356">
      <w:pPr>
        <w:pStyle w:val="PL"/>
      </w:pPr>
      <w:r w:rsidRPr="008748AA">
        <w:t xml:space="preserve">            Created. A representation of the created IMS EE Services</w:t>
      </w:r>
    </w:p>
    <w:p w14:paraId="74A0867F" w14:textId="77777777" w:rsidR="005F3356" w:rsidRPr="008748AA" w:rsidRDefault="005F3356" w:rsidP="005F3356">
      <w:pPr>
        <w:pStyle w:val="PL"/>
      </w:pPr>
      <w:r w:rsidRPr="008748AA">
        <w:t xml:space="preserve">            Subscription resource is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3C6CFA5D" w:rsidR="005F3356" w:rsidRPr="008748AA" w:rsidRDefault="005F3356" w:rsidP="005F3356">
      <w:pPr>
        <w:pStyle w:val="PL"/>
      </w:pPr>
      <w:r w:rsidRPr="008748AA">
        <w:t xml:space="preserve">                $ref: '#/components/schemas/IMSEESubsc'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lastRenderedPageBreak/>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77777777" w:rsidR="005F3356" w:rsidRPr="008748AA" w:rsidRDefault="005F3356" w:rsidP="005F3356">
      <w:pPr>
        <w:pStyle w:val="PL"/>
      </w:pPr>
      <w:r w:rsidRPr="008748AA">
        <w:t xml:space="preserve">                      type: array</w:t>
      </w:r>
    </w:p>
    <w:p w14:paraId="289B3C86" w14:textId="77777777" w:rsidR="005F3356" w:rsidRPr="008748AA" w:rsidRDefault="005F3356" w:rsidP="005F3356">
      <w:pPr>
        <w:pStyle w:val="PL"/>
      </w:pPr>
      <w:r w:rsidRPr="008748AA">
        <w:t xml:space="preserve">                      items:</w:t>
      </w:r>
    </w:p>
    <w:p w14:paraId="666D9DBF" w14:textId="3DE8239F" w:rsidR="005F3356" w:rsidRPr="008748AA" w:rsidRDefault="005F3356" w:rsidP="005F3356">
      <w:pPr>
        <w:pStyle w:val="PL"/>
      </w:pPr>
      <w:r w:rsidRPr="008748AA">
        <w:t xml:space="preserve">                        $ref: '#/components/schemas/IMSEENotif'</w:t>
      </w:r>
    </w:p>
    <w:p w14:paraId="164983A7" w14:textId="77777777" w:rsidR="005F3356" w:rsidRPr="008748AA" w:rsidRDefault="005F3356" w:rsidP="005F3356">
      <w:pPr>
        <w:pStyle w:val="PL"/>
      </w:pPr>
      <w:r w:rsidRPr="008748AA">
        <w:t xml:space="preserve">                      minItems: 1</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77777777" w:rsidR="005F3356" w:rsidRPr="008748AA" w:rsidRDefault="005F3356" w:rsidP="005F3356">
      <w:pPr>
        <w:pStyle w:val="PL"/>
      </w:pPr>
      <w:r w:rsidRPr="008748AA">
        <w:t xml:space="preserve">                    No Content. The 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77777777" w:rsidR="005F3356" w:rsidRPr="008748AA" w:rsidRDefault="005F3356" w:rsidP="005F3356">
      <w:pPr>
        <w:pStyle w:val="PL"/>
      </w:pPr>
      <w:r w:rsidRPr="008748AA">
        <w:t xml:space="preserve">          Represents the identifier of the Individual IMS EE Services Subscription</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77777777" w:rsidR="005F3356" w:rsidRPr="008748AA" w:rsidRDefault="005F3356" w:rsidP="005F3356">
      <w:pPr>
        <w:pStyle w:val="PL"/>
      </w:pPr>
      <w:r w:rsidRPr="008748AA">
        <w:t xml:space="preserve">      summary: Retrieve an existing Individual IMS EE Services Subscription resource.</w:t>
      </w:r>
    </w:p>
    <w:p w14:paraId="3440024B" w14:textId="21A688F2" w:rsidR="005F3356" w:rsidRPr="008748AA" w:rsidRDefault="005F3356" w:rsidP="005F3356">
      <w:pPr>
        <w:pStyle w:val="PL"/>
      </w:pPr>
      <w:r w:rsidRPr="008748AA">
        <w:t xml:space="preserve">      operationId: GetInd</w:t>
      </w:r>
      <w:r>
        <w:t>IMSEESubsc</w:t>
      </w:r>
    </w:p>
    <w:p w14:paraId="16A4CC5E" w14:textId="77777777" w:rsidR="005F3356" w:rsidRPr="008748AA" w:rsidRDefault="005F3356" w:rsidP="005F3356">
      <w:pPr>
        <w:pStyle w:val="PL"/>
      </w:pPr>
      <w:r w:rsidRPr="008748AA">
        <w:t xml:space="preserve">      tags:</w:t>
      </w:r>
    </w:p>
    <w:p w14:paraId="4B40F2D0" w14:textId="77777777" w:rsidR="005F3356" w:rsidRPr="008748AA" w:rsidRDefault="005F3356" w:rsidP="005F3356">
      <w:pPr>
        <w:pStyle w:val="PL"/>
      </w:pPr>
      <w:r w:rsidRPr="008748AA">
        <w:t xml:space="preserve">        - Individual IMS EE Services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77777777" w:rsidR="005F3356" w:rsidRPr="008748AA" w:rsidRDefault="005F3356" w:rsidP="005F3356">
      <w:pPr>
        <w:pStyle w:val="PL"/>
      </w:pPr>
      <w:r w:rsidRPr="008748AA">
        <w:t xml:space="preserve">            OK. The requested Individual IMS EE Services Subscription resource is</w:t>
      </w:r>
    </w:p>
    <w:p w14:paraId="2A2009AA" w14:textId="77777777" w:rsidR="005F3356" w:rsidRPr="008748AA" w:rsidRDefault="005F3356" w:rsidP="005F3356">
      <w:pPr>
        <w:pStyle w:val="PL"/>
      </w:pPr>
      <w:r w:rsidRPr="008748AA">
        <w:t xml:space="preserve">            successfully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378D934" w:rsidR="005F3356" w:rsidRPr="008748AA" w:rsidRDefault="005F3356" w:rsidP="005F3356">
      <w:pPr>
        <w:pStyle w:val="PL"/>
      </w:pPr>
      <w:r w:rsidRPr="008748AA">
        <w:t xml:space="preserve">                $ref: '#/components/schemas/IMSEESubsc'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lastRenderedPageBreak/>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2FF475EA" w:rsidR="005F3356" w:rsidRPr="008748AA" w:rsidRDefault="005F3356" w:rsidP="005F3356">
      <w:pPr>
        <w:pStyle w:val="PL"/>
      </w:pPr>
      <w:r w:rsidRPr="008748AA">
        <w:t xml:space="preserve">      operationId: UpdateIMSEESubsc</w:t>
      </w:r>
    </w:p>
    <w:p w14:paraId="03341991" w14:textId="77777777" w:rsidR="005F3356" w:rsidRPr="008748AA" w:rsidRDefault="005F3356" w:rsidP="005F3356">
      <w:pPr>
        <w:pStyle w:val="PL"/>
      </w:pPr>
      <w:r w:rsidRPr="008748AA">
        <w:t xml:space="preserve">      tags:</w:t>
      </w:r>
    </w:p>
    <w:p w14:paraId="00C588C6" w14:textId="33401A32" w:rsidR="005F3356" w:rsidRPr="005F3356" w:rsidRDefault="005F3356" w:rsidP="005F3356">
      <w:pPr>
        <w:pStyle w:val="PL"/>
        <w:rPr>
          <w:lang w:val="fr-FR"/>
        </w:rPr>
      </w:pPr>
      <w:r w:rsidRPr="005F3356">
        <w:rPr>
          <w:lang w:val="fr-FR"/>
        </w:rPr>
        <w:t xml:space="preserve">        - Individual IMS EE Subscription (Document)</w:t>
      </w:r>
    </w:p>
    <w:p w14:paraId="351CD725" w14:textId="77777777" w:rsidR="005F3356" w:rsidRPr="008748AA" w:rsidRDefault="005F3356" w:rsidP="005F3356">
      <w:pPr>
        <w:pStyle w:val="PL"/>
      </w:pPr>
      <w:r w:rsidRPr="005F3356">
        <w:rPr>
          <w:lang w:val="fr-FR"/>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7FE63DB5" w:rsidR="005F3356" w:rsidRPr="008748AA" w:rsidRDefault="005F3356" w:rsidP="005F3356">
      <w:pPr>
        <w:pStyle w:val="PL"/>
      </w:pPr>
      <w:r w:rsidRPr="008748AA">
        <w:t xml:space="preserve">              $ref: '#/components/schemas/IMSEESubsc'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77777777" w:rsidR="005F3356" w:rsidRPr="008748AA" w:rsidRDefault="005F3356" w:rsidP="005F3356">
      <w:pPr>
        <w:pStyle w:val="PL"/>
      </w:pPr>
      <w:r w:rsidRPr="008748AA">
        <w:t xml:space="preserve">            OK. The Individual IMS EE Services Subscription resource is successfully</w:t>
      </w:r>
    </w:p>
    <w:p w14:paraId="4C1C370A" w14:textId="77777777" w:rsidR="005F3356" w:rsidRPr="008748AA" w:rsidRDefault="005F3356" w:rsidP="005F3356">
      <w:pPr>
        <w:pStyle w:val="PL"/>
      </w:pPr>
      <w:r w:rsidRPr="008748AA">
        <w:t xml:space="preserve">            updated and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C6A15D3" w:rsidR="005F3356" w:rsidRPr="008748AA" w:rsidRDefault="005F3356" w:rsidP="005F3356">
      <w:pPr>
        <w:pStyle w:val="PL"/>
      </w:pPr>
      <w:r w:rsidRPr="008748AA">
        <w:t xml:space="preserve">                $ref: '#/components/schemas/IMSEESubsc'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4DCB1AA3" w:rsidR="005F3356" w:rsidRPr="008748AA" w:rsidRDefault="005F3356" w:rsidP="005F3356">
      <w:pPr>
        <w:pStyle w:val="PL"/>
      </w:pPr>
      <w:r w:rsidRPr="008748AA">
        <w:t xml:space="preserve">            No Content. The Individual IMS EE Subscription resource is</w:t>
      </w:r>
    </w:p>
    <w:p w14:paraId="2BA06200" w14:textId="77777777" w:rsidR="005F3356" w:rsidRPr="008748AA" w:rsidRDefault="005F3356" w:rsidP="005F3356">
      <w:pPr>
        <w:pStyle w:val="PL"/>
      </w:pPr>
      <w:r w:rsidRPr="008748AA">
        <w:t xml:space="preserve">            successfully updated and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5A796990" w:rsidR="005F3356" w:rsidRPr="008748AA" w:rsidRDefault="005F3356" w:rsidP="005F3356">
      <w:pPr>
        <w:pStyle w:val="PL"/>
      </w:pPr>
      <w:r w:rsidRPr="008748AA">
        <w:t xml:space="preserve">      summary: Request the Modification of an existing Individual IMS EE Subscription resource.</w:t>
      </w:r>
    </w:p>
    <w:p w14:paraId="239EA3DA" w14:textId="08872018" w:rsidR="005F3356" w:rsidRPr="008748AA" w:rsidRDefault="005F3356" w:rsidP="005F3356">
      <w:pPr>
        <w:pStyle w:val="PL"/>
      </w:pPr>
      <w:r w:rsidRPr="008748AA">
        <w:t xml:space="preserve">      operationId: ModifyInd</w:t>
      </w:r>
      <w:r>
        <w:t>IMSEE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5F3356" w:rsidRDefault="005F3356" w:rsidP="005F3356">
      <w:pPr>
        <w:pStyle w:val="PL"/>
        <w:rPr>
          <w:lang w:val="fr-FR"/>
        </w:rPr>
      </w:pPr>
      <w:r w:rsidRPr="005F3356">
        <w:rPr>
          <w:lang w:val="fr-FR"/>
        </w:rPr>
        <w:t xml:space="preserve">        - Individual IMS EE Subscription (Document)</w:t>
      </w:r>
    </w:p>
    <w:p w14:paraId="043A6E9F" w14:textId="77777777" w:rsidR="005F3356" w:rsidRPr="008748AA" w:rsidRDefault="005F3356" w:rsidP="005F3356">
      <w:pPr>
        <w:pStyle w:val="PL"/>
      </w:pPr>
      <w:r w:rsidRPr="005F3356">
        <w:rPr>
          <w:lang w:val="fr-FR"/>
        </w:rPr>
        <w:lastRenderedPageBreak/>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7777777" w:rsidR="005F3356" w:rsidRPr="008B1C02" w:rsidRDefault="005F3356" w:rsidP="005F3356">
      <w:pPr>
        <w:pStyle w:val="PL"/>
      </w:pPr>
      <w:r w:rsidRPr="008B1C02">
        <w:t xml:space="preserve">              type: array</w:t>
      </w:r>
    </w:p>
    <w:p w14:paraId="13EB6743" w14:textId="77777777" w:rsidR="005F3356" w:rsidRPr="008B1C02" w:rsidRDefault="005F3356" w:rsidP="005F3356">
      <w:pPr>
        <w:pStyle w:val="PL"/>
      </w:pPr>
      <w:r w:rsidRPr="008B1C02">
        <w:t xml:space="preserve">              items:</w:t>
      </w:r>
    </w:p>
    <w:p w14:paraId="48E53ACC" w14:textId="77777777" w:rsidR="005F3356" w:rsidRPr="008B1C02" w:rsidRDefault="005F3356" w:rsidP="005F3356">
      <w:pPr>
        <w:pStyle w:val="PL"/>
      </w:pPr>
      <w:r w:rsidRPr="008B1C02">
        <w:t xml:space="preserve">                $ref: 'TS29571_CommonData.yaml#/components/schemas/PatchItem'</w:t>
      </w:r>
    </w:p>
    <w:p w14:paraId="1D0D8C90" w14:textId="77777777" w:rsidR="005F3356" w:rsidRPr="008B1C02" w:rsidRDefault="005F3356" w:rsidP="005F335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7B944027" w:rsidR="005F3356" w:rsidRPr="008748AA" w:rsidRDefault="005F3356" w:rsidP="005F3356">
      <w:pPr>
        <w:pStyle w:val="PL"/>
      </w:pPr>
      <w:r w:rsidRPr="008748AA">
        <w:t xml:space="preserve">            OK. The Individual IMS EE Subscription resource is successfully</w:t>
      </w:r>
    </w:p>
    <w:p w14:paraId="4C872318" w14:textId="77777777" w:rsidR="005F3356" w:rsidRPr="008748AA" w:rsidRDefault="005F3356" w:rsidP="005F3356">
      <w:pPr>
        <w:pStyle w:val="PL"/>
      </w:pPr>
      <w:r w:rsidRPr="008748AA">
        <w:t xml:space="preserve">            modified and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4BDA86AF" w:rsidR="005F3356" w:rsidRPr="008748AA" w:rsidRDefault="005F3356" w:rsidP="005F3356">
      <w:pPr>
        <w:pStyle w:val="PL"/>
      </w:pPr>
      <w:r w:rsidRPr="008748AA">
        <w:t xml:space="preserve">                $ref: '#/components/schemas/IMSEESubsc'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7361331C" w:rsidR="005F3356" w:rsidRPr="008748AA" w:rsidRDefault="005F3356" w:rsidP="005F3356">
      <w:pPr>
        <w:pStyle w:val="PL"/>
      </w:pPr>
      <w:r w:rsidRPr="008748AA">
        <w:t xml:space="preserve">            No Content. The Individual IMS EE Subscription resource is</w:t>
      </w:r>
    </w:p>
    <w:p w14:paraId="17FFF0B2" w14:textId="77777777" w:rsidR="005F3356" w:rsidRPr="008748AA" w:rsidRDefault="005F3356" w:rsidP="005F3356">
      <w:pPr>
        <w:pStyle w:val="PL"/>
      </w:pPr>
      <w:r w:rsidRPr="008748AA">
        <w:t xml:space="preserve">            successfully modified and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390B7064" w:rsidR="005F3356" w:rsidRPr="008748AA" w:rsidRDefault="005F3356" w:rsidP="005F3356">
      <w:pPr>
        <w:pStyle w:val="PL"/>
      </w:pPr>
      <w:r w:rsidRPr="008748AA">
        <w:t xml:space="preserve">      operationId: DeleteIMSEESubsc</w:t>
      </w:r>
    </w:p>
    <w:p w14:paraId="0ECDD3C1" w14:textId="77777777" w:rsidR="005F3356" w:rsidRPr="008748AA" w:rsidRDefault="005F3356" w:rsidP="005F3356">
      <w:pPr>
        <w:pStyle w:val="PL"/>
      </w:pPr>
      <w:r w:rsidRPr="008748AA">
        <w:t xml:space="preserve">      tags:</w:t>
      </w:r>
    </w:p>
    <w:p w14:paraId="09414924" w14:textId="557426BE" w:rsidR="005F3356" w:rsidRPr="005F3356" w:rsidRDefault="005F3356" w:rsidP="005F3356">
      <w:pPr>
        <w:pStyle w:val="PL"/>
        <w:rPr>
          <w:lang w:val="fr-FR"/>
        </w:rPr>
      </w:pPr>
      <w:r w:rsidRPr="005F3356">
        <w:rPr>
          <w:lang w:val="fr-FR"/>
        </w:rPr>
        <w:t xml:space="preserve">        - Individual IMS EE Services Deletion (Document)</w:t>
      </w:r>
    </w:p>
    <w:p w14:paraId="289F9C22" w14:textId="77777777" w:rsidR="005F3356" w:rsidRPr="008748AA" w:rsidRDefault="005F3356" w:rsidP="005F3356">
      <w:pPr>
        <w:pStyle w:val="PL"/>
      </w:pPr>
      <w:r w:rsidRPr="005F3356">
        <w:rPr>
          <w:lang w:val="fr-FR"/>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7777777" w:rsidR="005F3356" w:rsidRPr="008748AA" w:rsidRDefault="005F3356" w:rsidP="005F3356">
      <w:pPr>
        <w:pStyle w:val="PL"/>
      </w:pPr>
      <w:r w:rsidRPr="008748AA">
        <w:t xml:space="preserve">            No Content. The Individual IMS EE Services Subscription resource is</w:t>
      </w:r>
    </w:p>
    <w:p w14:paraId="4DD8159E" w14:textId="77777777" w:rsidR="005F3356" w:rsidRPr="008748AA" w:rsidRDefault="005F3356" w:rsidP="005F3356">
      <w:pPr>
        <w:pStyle w:val="PL"/>
      </w:pPr>
      <w:r w:rsidRPr="008748AA">
        <w:t xml:space="preserve">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lastRenderedPageBreak/>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1C5331CC" w14:textId="1585D3A0" w:rsidR="005F3356" w:rsidRPr="008748AA" w:rsidRDefault="005F3356" w:rsidP="005F3356">
      <w:pPr>
        <w:pStyle w:val="PL"/>
      </w:pPr>
      <w:r w:rsidRPr="008748AA">
        <w:t xml:space="preserve">    IMSEESubsc:</w:t>
      </w:r>
    </w:p>
    <w:p w14:paraId="3EAA22B2" w14:textId="3806C7FA"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77777777" w:rsidR="005F3356" w:rsidRPr="00662276" w:rsidRDefault="005F3356" w:rsidP="005F3356">
      <w:pPr>
        <w:pStyle w:val="PL"/>
      </w:pPr>
      <w:r w:rsidRPr="00662276">
        <w:t xml:space="preserve">        event</w:t>
      </w:r>
      <w:r>
        <w:t>Rep</w:t>
      </w:r>
      <w:r w:rsidRPr="00662276">
        <w:t>Req:</w:t>
      </w:r>
    </w:p>
    <w:p w14:paraId="2A275FD3" w14:textId="77777777" w:rsidR="005F3356" w:rsidRDefault="005F3356" w:rsidP="005F3356">
      <w:pPr>
        <w:pStyle w:val="PL"/>
      </w:pPr>
      <w:r w:rsidRPr="00662276">
        <w:t xml:space="preserve">          $ref: 'TS29523_Npcf_EventExposure.yaml#/components/schemas/ReportingInformation'</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77777777" w:rsidR="005F3356" w:rsidRPr="008748AA" w:rsidRDefault="005F3356" w:rsidP="005F3356">
      <w:pPr>
        <w:pStyle w:val="PL"/>
      </w:pPr>
      <w:r w:rsidRPr="008748AA">
        <w:t xml:space="preserve">          description: &gt;</w:t>
      </w:r>
    </w:p>
    <w:p w14:paraId="5958EF95" w14:textId="77777777" w:rsidR="005F3356" w:rsidRPr="008748AA" w:rsidRDefault="005F3356" w:rsidP="005F3356">
      <w:pPr>
        <w:pStyle w:val="PL"/>
      </w:pPr>
      <w:r w:rsidRPr="008748AA">
        <w:t xml:space="preserve">            Contains the list of </w:t>
      </w:r>
      <w:proofErr w:type="gramStart"/>
      <w:r w:rsidRPr="008748AA">
        <w:t>identifier</w:t>
      </w:r>
      <w:proofErr w:type="gramEnd"/>
      <w:r w:rsidRPr="008748AA">
        <w:t>(s) of the UEs for which IMS EE Services</w:t>
      </w:r>
    </w:p>
    <w:p w14:paraId="43EBFEB8" w14:textId="77777777" w:rsidR="005F3356" w:rsidRPr="008748AA" w:rsidRDefault="005F3356" w:rsidP="005F3356">
      <w:pPr>
        <w:pStyle w:val="PL"/>
      </w:pPr>
      <w:r w:rsidRPr="008748AA">
        <w:t xml:space="preserve">            Reporting is requested.</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14019A5D" w14:textId="77777777" w:rsidR="005F3356" w:rsidRPr="008B1C02" w:rsidRDefault="005F3356" w:rsidP="005F3356">
      <w:pPr>
        <w:pStyle w:val="PL"/>
      </w:pPr>
      <w:r w:rsidRPr="008B1C02">
        <w:t xml:space="preserve">          description: &gt;</w:t>
      </w:r>
    </w:p>
    <w:p w14:paraId="1C8BA419" w14:textId="77777777" w:rsidR="005F3356" w:rsidRPr="008B1C02" w:rsidRDefault="005F3356" w:rsidP="005F3356">
      <w:pPr>
        <w:pStyle w:val="PL"/>
      </w:pPr>
      <w:r w:rsidRPr="008B1C02">
        <w:t xml:space="preserve">            Identifies whether the AF </w:t>
      </w:r>
      <w:r>
        <w:t xml:space="preserve">subscription </w:t>
      </w:r>
      <w:r w:rsidRPr="008B1C02">
        <w:t>request applies to any UE. This attribute shall</w:t>
      </w:r>
    </w:p>
    <w:p w14:paraId="34232368" w14:textId="77777777" w:rsidR="005F3356" w:rsidRPr="008B1C02" w:rsidRDefault="005F3356" w:rsidP="005F3356">
      <w:pPr>
        <w:pStyle w:val="PL"/>
      </w:pPr>
      <w:r w:rsidRPr="008B1C02">
        <w:t xml:space="preserve">            set to "true" if applicable for any UE, otherwise, set to "false".</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77777777" w:rsidR="005F3356" w:rsidRPr="008748AA" w:rsidRDefault="005F3356" w:rsidP="005F3356">
      <w:pPr>
        <w:pStyle w:val="PL"/>
      </w:pPr>
      <w:r w:rsidRPr="008748AA">
        <w:t xml:space="preserve">        notifId:</w:t>
      </w:r>
    </w:p>
    <w:p w14:paraId="387451B0" w14:textId="77777777" w:rsidR="005F3356" w:rsidRPr="008748AA" w:rsidRDefault="005F3356" w:rsidP="005F3356">
      <w:pPr>
        <w:pStyle w:val="PL"/>
      </w:pPr>
      <w:r w:rsidRPr="008748AA">
        <w:t xml:space="preserve">          type: string</w:t>
      </w:r>
    </w:p>
    <w:p w14:paraId="616EA5CD" w14:textId="77777777" w:rsidR="005F3356" w:rsidRPr="008748AA" w:rsidRDefault="005F3356" w:rsidP="005F3356">
      <w:pPr>
        <w:pStyle w:val="PL"/>
      </w:pPr>
      <w:r w:rsidRPr="008748AA">
        <w:t xml:space="preserve">          description: Contains the Notification Correlation ID assigned by the AF.</w:t>
      </w:r>
    </w:p>
    <w:p w14:paraId="3EF9985E" w14:textId="77777777" w:rsidR="005F3356" w:rsidRDefault="005F3356" w:rsidP="005F3356">
      <w:pPr>
        <w:pStyle w:val="PL"/>
      </w:pPr>
    </w:p>
    <w:p w14:paraId="08571975" w14:textId="77777777" w:rsidR="005F3356" w:rsidRDefault="005F3356" w:rsidP="005F3356">
      <w:pPr>
        <w:pStyle w:val="PL"/>
      </w:pPr>
      <w:r w:rsidRPr="00662276">
        <w:t xml:space="preserve"># Editor’s Note: The IMSEvent data type in </w:t>
      </w:r>
      <w:r>
        <w:t>above</w:t>
      </w:r>
      <w:r w:rsidRPr="00662276">
        <w:t xml:space="preserve"> data type is not specified FFS</w:t>
      </w:r>
      <w:r>
        <w:t xml:space="preserve"> depends on SA2.</w:t>
      </w:r>
    </w:p>
    <w:p w14:paraId="17BF982A" w14:textId="77777777" w:rsidR="005F3356" w:rsidRPr="00C362CD" w:rsidRDefault="005F3356" w:rsidP="005F3356">
      <w:pPr>
        <w:pStyle w:val="PL"/>
      </w:pPr>
      <w:r w:rsidRPr="00C362CD">
        <w:t># Editor’s Note: The IMSEvent data type in above data type is not specified FFS depends on SA2.</w:t>
      </w:r>
    </w:p>
    <w:p w14:paraId="2C3D41D3" w14:textId="77777777" w:rsidR="005F3356" w:rsidRDefault="005F3356" w:rsidP="005F3356">
      <w:pPr>
        <w:pStyle w:val="PL"/>
      </w:pPr>
    </w:p>
    <w:p w14:paraId="451308D4" w14:textId="3FFD21D5" w:rsidR="005F3356" w:rsidRPr="008748AA" w:rsidRDefault="005F3356" w:rsidP="005F3356">
      <w:pPr>
        <w:pStyle w:val="PL"/>
      </w:pPr>
      <w:r w:rsidRPr="008748AA">
        <w:t xml:space="preserve">    IMSEENotif: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77777777" w:rsidR="005F3356" w:rsidRPr="008748AA" w:rsidRDefault="005F3356" w:rsidP="005F3356">
      <w:pPr>
        <w:pStyle w:val="PL"/>
      </w:pPr>
      <w:r w:rsidRPr="008748AA">
        <w:t xml:space="preserve">        notifId:</w:t>
      </w:r>
    </w:p>
    <w:p w14:paraId="21F13777" w14:textId="77777777" w:rsidR="005F3356" w:rsidRPr="008748AA" w:rsidRDefault="005F3356" w:rsidP="005F3356">
      <w:pPr>
        <w:pStyle w:val="PL"/>
      </w:pPr>
      <w:r w:rsidRPr="008748AA">
        <w:t xml:space="preserve">          type: string</w:t>
      </w:r>
    </w:p>
    <w:p w14:paraId="3DE9A773" w14:textId="026263E4" w:rsidR="005F3356" w:rsidRPr="008748AA" w:rsidRDefault="005F3356" w:rsidP="005F3356">
      <w:pPr>
        <w:pStyle w:val="PL"/>
      </w:pPr>
      <w:r w:rsidRPr="008748AA">
        <w:t xml:space="preserve">        </w:t>
      </w:r>
      <w:r>
        <w:t>imsEvent</w:t>
      </w:r>
      <w:r w:rsidRPr="008748AA">
        <w:t>Rpts:</w:t>
      </w:r>
    </w:p>
    <w:p w14:paraId="47C9AABD" w14:textId="77777777" w:rsidR="005F3356" w:rsidRPr="008748AA" w:rsidRDefault="005F3356" w:rsidP="005F3356">
      <w:pPr>
        <w:pStyle w:val="PL"/>
      </w:pPr>
      <w:r w:rsidRPr="008748AA">
        <w:t xml:space="preserve">          type: object</w:t>
      </w:r>
    </w:p>
    <w:p w14:paraId="1EA7E4D6" w14:textId="77777777" w:rsidR="005F3356" w:rsidRPr="008748AA" w:rsidRDefault="005F3356" w:rsidP="005F3356">
      <w:pPr>
        <w:pStyle w:val="PL"/>
      </w:pPr>
      <w:r w:rsidRPr="008748AA">
        <w:t xml:space="preserve">          additionalProperties:</w:t>
      </w:r>
    </w:p>
    <w:p w14:paraId="2A02A6DB" w14:textId="51873FE0" w:rsidR="005F3356" w:rsidRPr="008748AA" w:rsidRDefault="005F3356" w:rsidP="005F3356">
      <w:pPr>
        <w:pStyle w:val="PL"/>
      </w:pPr>
      <w:r w:rsidRPr="008748AA">
        <w:t xml:space="preserve">             $ref: '#/components/schemas/IMSE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7B5938BB" w:rsidR="005F3356" w:rsidRPr="008748AA" w:rsidRDefault="005F3356" w:rsidP="005F3356">
      <w:pPr>
        <w:pStyle w:val="PL"/>
      </w:pPr>
      <w:r w:rsidRPr="008748AA">
        <w:t xml:space="preserve">          description: Contains the list of IMS E</w:t>
      </w:r>
      <w:r>
        <w:t>vent</w:t>
      </w:r>
      <w:r w:rsidRPr="008748AA">
        <w:t xml:space="preserve"> Reporting.</w:t>
      </w:r>
    </w:p>
    <w:p w14:paraId="7156FE98" w14:textId="77777777" w:rsidR="005F3356" w:rsidRPr="00AB023E" w:rsidRDefault="005F3356" w:rsidP="005F3356">
      <w:pPr>
        <w:pStyle w:val="PL"/>
      </w:pPr>
      <w:r w:rsidRPr="00AB023E">
        <w:t xml:space="preserve">      required:</w:t>
      </w:r>
    </w:p>
    <w:p w14:paraId="31720A93" w14:textId="77777777" w:rsidR="005F3356" w:rsidRPr="00AB023E" w:rsidRDefault="005F3356" w:rsidP="005F3356">
      <w:pPr>
        <w:pStyle w:val="PL"/>
      </w:pPr>
      <w:r w:rsidRPr="00AB023E">
        <w:t xml:space="preserve">        - </w:t>
      </w:r>
      <w:r>
        <w:t>notifId</w:t>
      </w:r>
    </w:p>
    <w:p w14:paraId="7F0C7EE4" w14:textId="77777777" w:rsidR="005F3356" w:rsidRPr="008748AA" w:rsidRDefault="005F3356" w:rsidP="005F3356">
      <w:pPr>
        <w:pStyle w:val="PL"/>
      </w:pPr>
      <w:r w:rsidRPr="008748AA">
        <w:t xml:space="preserve">      </w:t>
      </w:r>
      <w:r>
        <w:t xml:space="preserve">  - imsEventRpts</w:t>
      </w:r>
    </w:p>
    <w:p w14:paraId="1D6CFAB3" w14:textId="77777777" w:rsidR="005F3356" w:rsidRDefault="005F3356" w:rsidP="005F3356">
      <w:pPr>
        <w:pStyle w:val="PL"/>
      </w:pPr>
    </w:p>
    <w:p w14:paraId="78DA60E4" w14:textId="77777777" w:rsidR="005F3356" w:rsidRPr="008748AA" w:rsidRDefault="005F3356" w:rsidP="005F3356">
      <w:pPr>
        <w:pStyle w:val="PL"/>
      </w:pPr>
      <w:r w:rsidRPr="008748AA">
        <w:t xml:space="preserve">    IMSE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28E5B7C0" w:rsidR="005F3356" w:rsidRDefault="005F3356" w:rsidP="005F3356">
      <w:pPr>
        <w:pStyle w:val="PL"/>
      </w:pPr>
      <w:r w:rsidRPr="0049256F">
        <w:t xml:space="preserve">        - time</w:t>
      </w:r>
      <w:r w:rsidR="009F6DD7">
        <w:t>S</w:t>
      </w:r>
      <w:bookmarkStart w:id="342" w:name="_GoBack"/>
      <w:bookmarkEnd w:id="342"/>
      <w:r w:rsidRPr="0049256F">
        <w:t>tamp</w:t>
      </w:r>
    </w:p>
    <w:p w14:paraId="161233C6" w14:textId="77777777" w:rsidR="005F3356" w:rsidRPr="00AB023E" w:rsidRDefault="005F3356" w:rsidP="005F3356">
      <w:pPr>
        <w:pStyle w:val="PL"/>
      </w:pPr>
    </w:p>
    <w:p w14:paraId="5358E701" w14:textId="77777777" w:rsidR="005F3356" w:rsidRPr="00AB023E" w:rsidRDefault="005F3356" w:rsidP="005F3356">
      <w:pPr>
        <w:pStyle w:val="PL"/>
      </w:pPr>
      <w:r w:rsidRPr="00AB023E">
        <w:t># Editor’s Note: The IMSEvent data type in above data type is not specified FFS depends on SA2.</w:t>
      </w:r>
    </w:p>
    <w:p w14:paraId="14A2F46C" w14:textId="77777777" w:rsidR="005F3356" w:rsidRPr="008748AA"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7777777" w:rsidR="005F3356" w:rsidRPr="008B1C02" w:rsidRDefault="005F3356" w:rsidP="005F3356">
      <w:pPr>
        <w:pStyle w:val="PL"/>
      </w:pPr>
      <w:r w:rsidRPr="008B1C02">
        <w:t>#</w:t>
      </w:r>
    </w:p>
    <w:p w14:paraId="0042CCC3" w14:textId="77777777" w:rsidR="00152797" w:rsidRDefault="00152797">
      <w:pPr>
        <w:spacing w:after="0"/>
        <w:rPr>
          <w:rFonts w:ascii="Arial" w:hAnsi="Arial"/>
          <w:sz w:val="36"/>
        </w:rPr>
      </w:pPr>
      <w:r>
        <w:lastRenderedPageBreak/>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BB753C"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632ABF7B"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7C4E75E8" w:rsidR="00BB753C" w:rsidRDefault="00BB753C" w:rsidP="00BB753C">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625325F7"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140024B4"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190F4656" w:rsidR="00BB753C" w:rsidRDefault="00BB753C" w:rsidP="00BB753C">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BB753C" w:rsidRDefault="00BB753C" w:rsidP="00BB753C">
            <w:pPr>
              <w:pStyle w:val="TAC"/>
              <w:keepNext w:val="0"/>
              <w:keepLines w:val="0"/>
              <w:rPr>
                <w:sz w:val="16"/>
                <w:szCs w:val="16"/>
                <w:lang w:eastAsia="zh-CN"/>
              </w:rPr>
            </w:pPr>
            <w:r>
              <w:rPr>
                <w:sz w:val="16"/>
                <w:szCs w:val="16"/>
                <w:lang w:eastAsia="zh-CN"/>
              </w:rPr>
              <w:t>19.1.0</w:t>
            </w:r>
          </w:p>
        </w:tc>
      </w:tr>
      <w:tr w:rsidR="00BB753C"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0CA10C79"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D52994A" w:rsidR="00BB753C" w:rsidRDefault="00BB753C" w:rsidP="00BB753C">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7BED320D"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5D0A4BF3"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6906F61C" w:rsidR="00BB753C" w:rsidRDefault="00BB753C" w:rsidP="00BB753C">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BB753C" w:rsidRDefault="00BB753C" w:rsidP="00BB753C">
            <w:pPr>
              <w:pStyle w:val="TAC"/>
              <w:keepNext w:val="0"/>
              <w:keepLines w:val="0"/>
              <w:rPr>
                <w:sz w:val="16"/>
                <w:szCs w:val="16"/>
                <w:lang w:eastAsia="zh-CN"/>
              </w:rPr>
            </w:pPr>
            <w:r>
              <w:rPr>
                <w:sz w:val="16"/>
                <w:szCs w:val="16"/>
                <w:lang w:eastAsia="zh-CN"/>
              </w:rPr>
              <w:t>19.1.0</w:t>
            </w:r>
          </w:p>
        </w:tc>
      </w:tr>
      <w:tr w:rsidR="00BB753C"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7CD937B9"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1EEA666F" w:rsidR="00BB753C" w:rsidRDefault="00BB753C" w:rsidP="00BB753C">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3D8CF85A"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96BA464"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11CAAB6E" w:rsidR="00BB753C" w:rsidRDefault="00BB753C" w:rsidP="00BB753C">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BB753C" w:rsidRDefault="00BB753C" w:rsidP="00BB753C">
            <w:pPr>
              <w:pStyle w:val="TAC"/>
              <w:keepNext w:val="0"/>
              <w:keepLines w:val="0"/>
              <w:rPr>
                <w:sz w:val="16"/>
                <w:szCs w:val="16"/>
                <w:lang w:eastAsia="zh-CN"/>
              </w:rPr>
            </w:pPr>
            <w:r>
              <w:rPr>
                <w:sz w:val="16"/>
                <w:szCs w:val="16"/>
                <w:lang w:eastAsia="zh-CN"/>
              </w:rPr>
              <w:t>19.1.0</w:t>
            </w:r>
          </w:p>
        </w:tc>
      </w:tr>
      <w:tr w:rsidR="00BB753C"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2F525AD1"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79F68EFD" w:rsidR="00BB753C" w:rsidRDefault="00BB753C" w:rsidP="00BB753C">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84A182D"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867C173"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1263A203" w:rsidR="00BB753C" w:rsidRDefault="00BB753C" w:rsidP="00BB753C">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BB753C" w:rsidRDefault="00BB753C" w:rsidP="00BB753C">
            <w:pPr>
              <w:pStyle w:val="TAC"/>
              <w:keepNext w:val="0"/>
              <w:keepLines w:val="0"/>
              <w:rPr>
                <w:sz w:val="16"/>
                <w:szCs w:val="16"/>
                <w:lang w:eastAsia="zh-CN"/>
              </w:rPr>
            </w:pPr>
            <w:r>
              <w:rPr>
                <w:sz w:val="16"/>
                <w:szCs w:val="16"/>
                <w:lang w:eastAsia="zh-CN"/>
              </w:rPr>
              <w:t>19.1.0</w:t>
            </w:r>
          </w:p>
        </w:tc>
      </w:tr>
      <w:tr w:rsidR="00BB753C"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19927060"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3E6D3757" w:rsidR="00BB753C" w:rsidRDefault="00BB753C" w:rsidP="00BB753C">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7A41E532"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77D2A023"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1B224815" w:rsidR="00BB753C" w:rsidRDefault="00BB753C" w:rsidP="00BB753C">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BB753C" w:rsidRDefault="00BB753C" w:rsidP="00BB753C">
            <w:pPr>
              <w:pStyle w:val="TAC"/>
              <w:keepNext w:val="0"/>
              <w:keepLines w:val="0"/>
              <w:rPr>
                <w:sz w:val="16"/>
                <w:szCs w:val="16"/>
                <w:lang w:eastAsia="zh-CN"/>
              </w:rPr>
            </w:pPr>
            <w:r>
              <w:rPr>
                <w:sz w:val="16"/>
                <w:szCs w:val="16"/>
                <w:lang w:eastAsia="zh-CN"/>
              </w:rPr>
              <w:t>19.1.0</w:t>
            </w:r>
          </w:p>
        </w:tc>
      </w:tr>
      <w:tr w:rsidR="00BB753C"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748C3B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21A7BD20" w:rsidR="00BB753C" w:rsidRDefault="00BB753C" w:rsidP="00BB753C">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52FA7728" w:rsidR="00BB753C" w:rsidRDefault="00BB753C" w:rsidP="00BB753C">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155822C4"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6AF4CF09" w:rsidR="00BB753C" w:rsidRDefault="00BB753C" w:rsidP="00BB753C">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BB753C" w:rsidRDefault="00BB753C" w:rsidP="00BB753C">
            <w:pPr>
              <w:pStyle w:val="TAC"/>
              <w:keepNext w:val="0"/>
              <w:keepLines w:val="0"/>
              <w:rPr>
                <w:sz w:val="16"/>
                <w:szCs w:val="16"/>
                <w:lang w:eastAsia="zh-CN"/>
              </w:rPr>
            </w:pPr>
            <w:r>
              <w:rPr>
                <w:sz w:val="16"/>
                <w:szCs w:val="16"/>
                <w:lang w:eastAsia="zh-CN"/>
              </w:rPr>
              <w:t>19.1.0</w:t>
            </w:r>
          </w:p>
        </w:tc>
      </w:tr>
      <w:tr w:rsidR="00BB753C"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7622F4B0"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33C6870E" w:rsidR="00BB753C" w:rsidRDefault="00BB753C" w:rsidP="00BB753C">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238038B"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2DB6EAC2"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63B7AF65" w:rsidR="00BB753C" w:rsidRDefault="00BB753C" w:rsidP="00BB753C">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BB753C" w:rsidRDefault="00BB753C" w:rsidP="00BB753C">
            <w:pPr>
              <w:pStyle w:val="TAC"/>
              <w:keepNext w:val="0"/>
              <w:keepLines w:val="0"/>
              <w:rPr>
                <w:sz w:val="16"/>
                <w:szCs w:val="16"/>
                <w:lang w:eastAsia="zh-CN"/>
              </w:rPr>
            </w:pPr>
            <w:r>
              <w:rPr>
                <w:sz w:val="16"/>
                <w:szCs w:val="16"/>
                <w:lang w:eastAsia="zh-CN"/>
              </w:rPr>
              <w:t>19.1.0</w:t>
            </w:r>
          </w:p>
        </w:tc>
      </w:tr>
      <w:tr w:rsidR="00BB753C"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6051994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18FBCE15" w:rsidR="00BB753C" w:rsidRDefault="00BB753C" w:rsidP="00BB753C">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38DF10F"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0B3FE067"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40DD4723" w:rsidR="00BB753C" w:rsidRDefault="00BB753C" w:rsidP="00BB753C">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BB753C" w:rsidRDefault="00BB753C" w:rsidP="00BB753C">
            <w:pPr>
              <w:pStyle w:val="TAC"/>
              <w:keepNext w:val="0"/>
              <w:keepLines w:val="0"/>
              <w:rPr>
                <w:sz w:val="16"/>
                <w:szCs w:val="16"/>
                <w:lang w:eastAsia="zh-CN"/>
              </w:rPr>
            </w:pPr>
            <w:r>
              <w:rPr>
                <w:sz w:val="16"/>
                <w:szCs w:val="16"/>
                <w:lang w:eastAsia="zh-CN"/>
              </w:rPr>
              <w:t>19.1.0</w:t>
            </w:r>
          </w:p>
        </w:tc>
      </w:tr>
      <w:tr w:rsidR="00BB753C"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62E391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64165423" w:rsidR="00BB753C" w:rsidRDefault="00BB753C" w:rsidP="00BB753C">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5F07374A"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7BF91045"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0F3B6670" w:rsidR="00BB753C" w:rsidRDefault="00BB753C" w:rsidP="00BB753C">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BB753C" w:rsidRDefault="00BB753C" w:rsidP="00BB753C">
            <w:pPr>
              <w:pStyle w:val="TAC"/>
              <w:keepNext w:val="0"/>
              <w:keepLines w:val="0"/>
              <w:rPr>
                <w:sz w:val="16"/>
                <w:szCs w:val="16"/>
                <w:lang w:eastAsia="zh-CN"/>
              </w:rPr>
            </w:pPr>
            <w:r>
              <w:rPr>
                <w:sz w:val="16"/>
                <w:szCs w:val="16"/>
                <w:lang w:eastAsia="zh-CN"/>
              </w:rPr>
              <w:t>19.1.0</w:t>
            </w:r>
          </w:p>
        </w:tc>
      </w:tr>
      <w:tr w:rsidR="00BB753C"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51678C09"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42CE34A4" w:rsidR="00BB753C" w:rsidRDefault="00BB753C" w:rsidP="00BB753C">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165109A"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68FB7C7F"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6C7C4F08" w:rsidR="00BB753C" w:rsidRDefault="00BB753C" w:rsidP="00BB753C">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BB753C" w:rsidRDefault="00BB753C" w:rsidP="00BB753C">
            <w:pPr>
              <w:pStyle w:val="TAC"/>
              <w:keepNext w:val="0"/>
              <w:keepLines w:val="0"/>
              <w:rPr>
                <w:sz w:val="16"/>
                <w:szCs w:val="16"/>
                <w:lang w:eastAsia="zh-CN"/>
              </w:rPr>
            </w:pPr>
            <w:r>
              <w:rPr>
                <w:sz w:val="16"/>
                <w:szCs w:val="16"/>
                <w:lang w:eastAsia="zh-CN"/>
              </w:rPr>
              <w:t>19.1.0</w:t>
            </w:r>
          </w:p>
        </w:tc>
      </w:tr>
      <w:tr w:rsidR="00BB753C"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2FFEEA5B"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6F59B642" w:rsidR="00BB753C" w:rsidRDefault="00BB753C" w:rsidP="00BB753C">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4A74F72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7D0B55D8"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29E101D4" w:rsidR="00BB753C" w:rsidRDefault="00BB753C" w:rsidP="00BB753C">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BB753C" w:rsidRDefault="00BB753C" w:rsidP="00BB753C">
            <w:pPr>
              <w:pStyle w:val="TAC"/>
              <w:keepNext w:val="0"/>
              <w:keepLines w:val="0"/>
              <w:rPr>
                <w:sz w:val="16"/>
                <w:szCs w:val="16"/>
                <w:lang w:eastAsia="zh-CN"/>
              </w:rPr>
            </w:pPr>
            <w:r>
              <w:rPr>
                <w:sz w:val="16"/>
                <w:szCs w:val="16"/>
                <w:lang w:eastAsia="zh-CN"/>
              </w:rPr>
              <w:t>19.1.0</w:t>
            </w:r>
          </w:p>
        </w:tc>
      </w:tr>
      <w:tr w:rsidR="00BB753C"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1E05C408"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531C2D55" w:rsidR="00BB753C" w:rsidRDefault="00BB753C" w:rsidP="00BB753C">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7B03F2C9"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6F7591EF"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3506F416" w:rsidR="00BB753C" w:rsidRDefault="00BB753C" w:rsidP="00BB753C">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BB753C" w:rsidRDefault="00BB753C" w:rsidP="00BB753C">
            <w:pPr>
              <w:pStyle w:val="TAC"/>
              <w:keepNext w:val="0"/>
              <w:keepLines w:val="0"/>
              <w:rPr>
                <w:sz w:val="16"/>
                <w:szCs w:val="16"/>
                <w:lang w:eastAsia="zh-CN"/>
              </w:rPr>
            </w:pPr>
            <w:r>
              <w:rPr>
                <w:sz w:val="16"/>
                <w:szCs w:val="16"/>
                <w:lang w:eastAsia="zh-CN"/>
              </w:rPr>
              <w:t>19.1.0</w:t>
            </w:r>
          </w:p>
        </w:tc>
      </w:tr>
      <w:tr w:rsidR="00BB753C"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651F1531"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261362B3" w:rsidR="00BB753C" w:rsidRDefault="00BB753C" w:rsidP="00BB753C">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2BF703BF"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40CBECAA"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29611644" w:rsidR="00BB753C" w:rsidRDefault="00BB753C" w:rsidP="00BB753C">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BB753C" w:rsidRDefault="00BB753C" w:rsidP="00BB753C">
            <w:pPr>
              <w:pStyle w:val="TAC"/>
              <w:keepNext w:val="0"/>
              <w:keepLines w:val="0"/>
              <w:rPr>
                <w:sz w:val="16"/>
                <w:szCs w:val="16"/>
                <w:lang w:eastAsia="zh-CN"/>
              </w:rPr>
            </w:pPr>
            <w:r>
              <w:rPr>
                <w:sz w:val="16"/>
                <w:szCs w:val="16"/>
                <w:lang w:eastAsia="zh-CN"/>
              </w:rPr>
              <w:t>19.1.0</w:t>
            </w:r>
          </w:p>
        </w:tc>
      </w:tr>
      <w:tr w:rsidR="00BB753C"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57E93F1B"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6E895B4D" w:rsidR="00BB753C" w:rsidRDefault="00BB753C" w:rsidP="00BB753C">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2B81A78D"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9DABB56"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79D507A4" w:rsidR="00BB753C" w:rsidRDefault="00BB753C" w:rsidP="00BB753C">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BB753C" w:rsidRDefault="00BB753C" w:rsidP="00BB753C">
            <w:pPr>
              <w:pStyle w:val="TAC"/>
              <w:keepNext w:val="0"/>
              <w:keepLines w:val="0"/>
              <w:rPr>
                <w:sz w:val="16"/>
                <w:szCs w:val="16"/>
                <w:lang w:eastAsia="zh-CN"/>
              </w:rPr>
            </w:pPr>
            <w:r>
              <w:rPr>
                <w:sz w:val="16"/>
                <w:szCs w:val="16"/>
                <w:lang w:eastAsia="zh-CN"/>
              </w:rPr>
              <w:t>19.1.0</w:t>
            </w:r>
          </w:p>
        </w:tc>
      </w:tr>
      <w:tr w:rsidR="00BB753C"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7C910B9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33E846C8" w:rsidR="00BB753C" w:rsidRDefault="00BB753C" w:rsidP="00BB753C">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47DC485E"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36A3ACD4"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15BEFBC9" w:rsidR="00BB753C" w:rsidRDefault="00BB753C" w:rsidP="00BB753C">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BB753C" w:rsidRDefault="00BB753C" w:rsidP="00BB753C">
            <w:pPr>
              <w:pStyle w:val="TAC"/>
              <w:keepNext w:val="0"/>
              <w:keepLines w:val="0"/>
              <w:rPr>
                <w:sz w:val="16"/>
                <w:szCs w:val="16"/>
                <w:lang w:eastAsia="zh-CN"/>
              </w:rPr>
            </w:pPr>
            <w:r>
              <w:rPr>
                <w:sz w:val="16"/>
                <w:szCs w:val="16"/>
                <w:lang w:eastAsia="zh-CN"/>
              </w:rPr>
              <w:t>19.1.0</w:t>
            </w:r>
          </w:p>
        </w:tc>
      </w:tr>
      <w:tr w:rsidR="00BB753C"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7258ADBC"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2C3BD563" w:rsidR="00BB753C" w:rsidRDefault="00BB753C" w:rsidP="00BB753C">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6152ED4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16E37B8D"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2F78EBFB" w:rsidR="00BB753C" w:rsidRDefault="00BB753C" w:rsidP="00BB753C">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BB753C" w:rsidRDefault="00BB753C" w:rsidP="00BB753C">
            <w:pPr>
              <w:pStyle w:val="TAC"/>
              <w:keepNext w:val="0"/>
              <w:keepLines w:val="0"/>
              <w:rPr>
                <w:sz w:val="16"/>
                <w:szCs w:val="16"/>
                <w:lang w:eastAsia="zh-CN"/>
              </w:rPr>
            </w:pPr>
            <w:r>
              <w:rPr>
                <w:sz w:val="16"/>
                <w:szCs w:val="16"/>
                <w:lang w:eastAsia="zh-CN"/>
              </w:rPr>
              <w:t>19.1.0</w:t>
            </w:r>
          </w:p>
        </w:tc>
      </w:tr>
      <w:tr w:rsidR="00BB753C"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226CB435"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56BF40EA" w:rsidR="00BB753C" w:rsidRDefault="00BB753C" w:rsidP="00BB753C">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2B18C633"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524A8FB7"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4E8AB1C5" w:rsidR="00BB753C" w:rsidRDefault="00BB753C" w:rsidP="00BB753C">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BB753C" w:rsidRDefault="00BB753C" w:rsidP="00BB753C">
            <w:pPr>
              <w:pStyle w:val="TAC"/>
              <w:keepNext w:val="0"/>
              <w:keepLines w:val="0"/>
              <w:rPr>
                <w:sz w:val="16"/>
                <w:szCs w:val="16"/>
                <w:lang w:eastAsia="zh-CN"/>
              </w:rPr>
            </w:pPr>
            <w:r>
              <w:rPr>
                <w:sz w:val="16"/>
                <w:szCs w:val="16"/>
                <w:lang w:eastAsia="zh-CN"/>
              </w:rPr>
              <w:t>19.1.0</w:t>
            </w:r>
          </w:p>
        </w:tc>
      </w:tr>
      <w:tr w:rsidR="00BB753C"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516A9535"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62F33A87" w:rsidR="00BB753C" w:rsidRDefault="00BB753C" w:rsidP="00BB753C">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6B45779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3641F9D5"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32A605A2" w:rsidR="00BB753C" w:rsidRDefault="00BB753C" w:rsidP="00BB753C">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BB753C" w:rsidRDefault="00BB753C" w:rsidP="00BB753C">
            <w:pPr>
              <w:pStyle w:val="TAC"/>
              <w:keepNext w:val="0"/>
              <w:keepLines w:val="0"/>
              <w:rPr>
                <w:sz w:val="16"/>
                <w:szCs w:val="16"/>
                <w:lang w:eastAsia="zh-CN"/>
              </w:rPr>
            </w:pPr>
            <w:r>
              <w:rPr>
                <w:sz w:val="16"/>
                <w:szCs w:val="16"/>
                <w:lang w:eastAsia="zh-CN"/>
              </w:rPr>
              <w:t>19.1.0</w:t>
            </w:r>
          </w:p>
        </w:tc>
      </w:tr>
      <w:tr w:rsidR="00BB753C"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5FA0FFE2"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9106044" w:rsidR="00BB753C" w:rsidRDefault="00BB753C" w:rsidP="00BB753C">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2AFB2146"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2F088C9C"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3F401F71" w:rsidR="00BB753C" w:rsidRDefault="00BB753C" w:rsidP="00BB753C">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BB753C" w:rsidRDefault="00BB753C" w:rsidP="00BB753C">
            <w:pPr>
              <w:pStyle w:val="TAC"/>
              <w:keepNext w:val="0"/>
              <w:keepLines w:val="0"/>
              <w:rPr>
                <w:sz w:val="16"/>
                <w:szCs w:val="16"/>
                <w:lang w:eastAsia="zh-CN"/>
              </w:rPr>
            </w:pPr>
            <w:r>
              <w:rPr>
                <w:sz w:val="16"/>
                <w:szCs w:val="16"/>
                <w:lang w:eastAsia="zh-CN"/>
              </w:rPr>
              <w:t>19.1.0</w:t>
            </w:r>
          </w:p>
        </w:tc>
      </w:tr>
      <w:tr w:rsidR="00BB753C"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F17823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7EE6BE49" w:rsidR="00BB753C" w:rsidRDefault="00BB753C" w:rsidP="00BB753C">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3F425082"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146FF920"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06B4DEBE" w:rsidR="00BB753C" w:rsidRDefault="00BB753C" w:rsidP="00BB753C">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BB753C" w:rsidRDefault="00BB753C" w:rsidP="00BB753C">
            <w:pPr>
              <w:pStyle w:val="TAC"/>
              <w:keepNext w:val="0"/>
              <w:keepLines w:val="0"/>
              <w:rPr>
                <w:sz w:val="16"/>
                <w:szCs w:val="16"/>
                <w:lang w:eastAsia="zh-CN"/>
              </w:rPr>
            </w:pPr>
            <w:r>
              <w:rPr>
                <w:sz w:val="16"/>
                <w:szCs w:val="16"/>
                <w:lang w:eastAsia="zh-CN"/>
              </w:rPr>
              <w:t>19.1.0</w:t>
            </w:r>
          </w:p>
        </w:tc>
      </w:tr>
      <w:tr w:rsidR="00BB753C"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7F612DF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037F8A6F" w:rsidR="00BB753C" w:rsidRDefault="00BB753C" w:rsidP="00BB753C">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4EEE7F98"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0D10FA77"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73FC980F" w:rsidR="00BB753C" w:rsidRDefault="00BB753C" w:rsidP="00BB753C">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BB753C" w:rsidRDefault="00BB753C" w:rsidP="00BB753C">
            <w:pPr>
              <w:pStyle w:val="TAC"/>
              <w:keepNext w:val="0"/>
              <w:keepLines w:val="0"/>
              <w:rPr>
                <w:sz w:val="16"/>
                <w:szCs w:val="16"/>
                <w:lang w:eastAsia="zh-CN"/>
              </w:rPr>
            </w:pPr>
            <w:r>
              <w:rPr>
                <w:sz w:val="16"/>
                <w:szCs w:val="16"/>
                <w:lang w:eastAsia="zh-CN"/>
              </w:rPr>
              <w:t>19.1.0</w:t>
            </w:r>
          </w:p>
        </w:tc>
      </w:tr>
      <w:tr w:rsidR="00BB753C"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64E6EDD"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2456844D" w:rsidR="00BB753C" w:rsidRDefault="00BB753C" w:rsidP="00BB753C">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261E4F32"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350A7DC3"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C33AFD1" w:rsidR="00BB753C" w:rsidRDefault="00BB753C" w:rsidP="00BB753C">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BB753C" w:rsidRDefault="00BB753C" w:rsidP="00BB753C">
            <w:pPr>
              <w:pStyle w:val="TAC"/>
              <w:keepNext w:val="0"/>
              <w:keepLines w:val="0"/>
              <w:rPr>
                <w:sz w:val="16"/>
                <w:szCs w:val="16"/>
                <w:lang w:eastAsia="zh-CN"/>
              </w:rPr>
            </w:pPr>
            <w:r>
              <w:rPr>
                <w:sz w:val="16"/>
                <w:szCs w:val="16"/>
                <w:lang w:eastAsia="zh-CN"/>
              </w:rPr>
              <w:t>19.1.0</w:t>
            </w:r>
          </w:p>
        </w:tc>
      </w:tr>
      <w:tr w:rsidR="00BB753C"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3C3C2248"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277EA9F2" w:rsidR="00BB753C" w:rsidRDefault="00BB753C" w:rsidP="00BB753C">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5E3169B4"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2ACAA31A"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3D59DBCB" w:rsidR="00BB753C" w:rsidRDefault="00BB753C" w:rsidP="00BB753C">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BB753C" w:rsidRDefault="00BB753C" w:rsidP="00BB753C">
            <w:pPr>
              <w:pStyle w:val="TAC"/>
              <w:keepNext w:val="0"/>
              <w:keepLines w:val="0"/>
              <w:rPr>
                <w:sz w:val="16"/>
                <w:szCs w:val="16"/>
                <w:lang w:eastAsia="zh-CN"/>
              </w:rPr>
            </w:pPr>
            <w:r>
              <w:rPr>
                <w:sz w:val="16"/>
                <w:szCs w:val="16"/>
                <w:lang w:eastAsia="zh-CN"/>
              </w:rPr>
              <w:t>19.1.0</w:t>
            </w:r>
          </w:p>
        </w:tc>
      </w:tr>
      <w:tr w:rsidR="00BB753C"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43EDACC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4F43B9EB" w:rsidR="00BB753C" w:rsidRDefault="00BB753C" w:rsidP="00BB753C">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63C37567"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18E4DFC8"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37C9167C" w:rsidR="00BB753C" w:rsidRDefault="00BB753C" w:rsidP="00BB753C">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BB753C" w:rsidRDefault="00BB753C" w:rsidP="00BB753C">
            <w:pPr>
              <w:pStyle w:val="TAC"/>
              <w:keepNext w:val="0"/>
              <w:keepLines w:val="0"/>
              <w:rPr>
                <w:sz w:val="16"/>
                <w:szCs w:val="16"/>
                <w:lang w:eastAsia="zh-CN"/>
              </w:rPr>
            </w:pPr>
            <w:r>
              <w:rPr>
                <w:sz w:val="16"/>
                <w:szCs w:val="16"/>
                <w:lang w:eastAsia="zh-CN"/>
              </w:rPr>
              <w:t>19.1.0</w:t>
            </w:r>
          </w:p>
        </w:tc>
      </w:tr>
      <w:tr w:rsidR="00BB753C"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2126546B"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BEB93B0" w:rsidR="00BB753C" w:rsidRDefault="00BB753C" w:rsidP="00BB753C">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00F5F19B" w:rsidR="00BB753C" w:rsidRDefault="00BB753C" w:rsidP="00BB753C">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6DE65447"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7641BA1B" w:rsidR="00BB753C" w:rsidRDefault="00BB753C" w:rsidP="00BB753C">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BB753C" w:rsidRDefault="00BB753C" w:rsidP="00BB753C">
            <w:pPr>
              <w:pStyle w:val="TAC"/>
              <w:keepNext w:val="0"/>
              <w:keepLines w:val="0"/>
              <w:rPr>
                <w:sz w:val="16"/>
                <w:szCs w:val="16"/>
                <w:lang w:eastAsia="zh-CN"/>
              </w:rPr>
            </w:pPr>
            <w:r>
              <w:rPr>
                <w:sz w:val="16"/>
                <w:szCs w:val="16"/>
                <w:lang w:eastAsia="zh-CN"/>
              </w:rPr>
              <w:t>19.1.0</w:t>
            </w:r>
          </w:p>
        </w:tc>
      </w:tr>
      <w:tr w:rsidR="00BB753C"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374229D"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C8C5B14" w:rsidR="00BB753C" w:rsidRDefault="00BB753C" w:rsidP="00BB753C">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4F8EDFA3"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5474FB6D"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3F43990B" w:rsidR="00BB753C" w:rsidRDefault="00BB753C" w:rsidP="00BB753C">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BB753C" w:rsidRDefault="00BB753C" w:rsidP="00BB753C">
            <w:pPr>
              <w:pStyle w:val="TAC"/>
              <w:keepNext w:val="0"/>
              <w:keepLines w:val="0"/>
              <w:rPr>
                <w:sz w:val="16"/>
                <w:szCs w:val="16"/>
                <w:lang w:eastAsia="zh-CN"/>
              </w:rPr>
            </w:pPr>
            <w:r>
              <w:rPr>
                <w:sz w:val="16"/>
                <w:szCs w:val="16"/>
                <w:lang w:eastAsia="zh-CN"/>
              </w:rPr>
              <w:t>19.1.0</w:t>
            </w:r>
          </w:p>
        </w:tc>
      </w:tr>
      <w:tr w:rsidR="00BB753C"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2310A45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33BD16E" w:rsidR="00BB753C" w:rsidRDefault="00BB753C" w:rsidP="00BB753C">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40231640"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73EFD537"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1897C1F7" w:rsidR="00BB753C" w:rsidRDefault="00BB753C" w:rsidP="00BB753C">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BB753C" w:rsidRDefault="00BB753C" w:rsidP="00BB753C">
            <w:pPr>
              <w:pStyle w:val="TAC"/>
              <w:keepNext w:val="0"/>
              <w:keepLines w:val="0"/>
              <w:rPr>
                <w:sz w:val="16"/>
                <w:szCs w:val="16"/>
                <w:lang w:eastAsia="zh-CN"/>
              </w:rPr>
            </w:pPr>
            <w:r>
              <w:rPr>
                <w:sz w:val="16"/>
                <w:szCs w:val="16"/>
                <w:lang w:eastAsia="zh-CN"/>
              </w:rPr>
              <w:t>19.1.0</w:t>
            </w:r>
          </w:p>
        </w:tc>
      </w:tr>
      <w:tr w:rsidR="00BB753C"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BB753C" w:rsidRDefault="00BB753C" w:rsidP="00BB753C">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15ED493C"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37FCC3E1" w:rsidR="00BB753C" w:rsidRDefault="00BB753C" w:rsidP="00BB753C">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24AAF95"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24D909AA"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680B903" w:rsidR="00BB753C" w:rsidRDefault="00BB753C" w:rsidP="00BB753C">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BB753C" w:rsidRDefault="00BB753C" w:rsidP="00BB753C">
            <w:pPr>
              <w:pStyle w:val="TAC"/>
              <w:keepNext w:val="0"/>
              <w:keepLines w:val="0"/>
              <w:rPr>
                <w:sz w:val="16"/>
                <w:szCs w:val="16"/>
                <w:lang w:eastAsia="zh-CN"/>
              </w:rPr>
            </w:pPr>
            <w:r>
              <w:rPr>
                <w:sz w:val="16"/>
                <w:szCs w:val="16"/>
                <w:lang w:eastAsia="zh-CN"/>
              </w:rPr>
              <w:t>19.1.0</w:t>
            </w:r>
          </w:p>
        </w:tc>
      </w:tr>
      <w:tr w:rsidR="00BB753C"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5BEABCA5"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58F9AB" w:rsidR="00BB753C" w:rsidRDefault="00BB753C" w:rsidP="00BB753C">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1D796012" w:rsidR="00BB753C" w:rsidRDefault="00BB753C" w:rsidP="00BB753C">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1B7C9C07"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0BAD5DFE" w:rsidR="00BB753C" w:rsidRDefault="00BB753C" w:rsidP="00BB753C">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BB753C" w:rsidRDefault="00BB753C" w:rsidP="00BB753C">
            <w:pPr>
              <w:pStyle w:val="TAC"/>
              <w:keepNext w:val="0"/>
              <w:keepLines w:val="0"/>
              <w:rPr>
                <w:sz w:val="16"/>
                <w:szCs w:val="16"/>
                <w:lang w:eastAsia="zh-CN"/>
              </w:rPr>
            </w:pPr>
            <w:r>
              <w:rPr>
                <w:sz w:val="16"/>
                <w:szCs w:val="16"/>
                <w:lang w:eastAsia="zh-CN"/>
              </w:rPr>
              <w:t>19.1.0</w:t>
            </w:r>
          </w:p>
        </w:tc>
      </w:tr>
      <w:tr w:rsidR="00BB753C"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543FB94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101D0164" w:rsidR="00BB753C" w:rsidRDefault="00BB753C" w:rsidP="00BB753C">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631B2573"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4F608DB"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28650576" w:rsidR="00BB753C" w:rsidRDefault="00BB753C" w:rsidP="00BB753C">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BB753C" w:rsidRDefault="00BB753C" w:rsidP="00BB753C">
            <w:pPr>
              <w:pStyle w:val="TAC"/>
              <w:keepNext w:val="0"/>
              <w:keepLines w:val="0"/>
              <w:rPr>
                <w:sz w:val="16"/>
                <w:szCs w:val="16"/>
                <w:lang w:eastAsia="zh-CN"/>
              </w:rPr>
            </w:pPr>
            <w:r>
              <w:rPr>
                <w:sz w:val="16"/>
                <w:szCs w:val="16"/>
                <w:lang w:eastAsia="zh-CN"/>
              </w:rPr>
              <w:t>19.1.0</w:t>
            </w:r>
          </w:p>
        </w:tc>
      </w:tr>
      <w:tr w:rsidR="00BB753C"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166E0658"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468F5702" w:rsidR="00BB753C" w:rsidRDefault="00BB753C" w:rsidP="00BB753C">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409CB16"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6C0B8ED"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2A831CD6" w:rsidR="00BB753C" w:rsidRDefault="00BB753C" w:rsidP="00BB753C">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BB753C" w:rsidRDefault="00BB753C" w:rsidP="00BB753C">
            <w:pPr>
              <w:pStyle w:val="TAC"/>
              <w:keepNext w:val="0"/>
              <w:keepLines w:val="0"/>
              <w:rPr>
                <w:sz w:val="16"/>
                <w:szCs w:val="16"/>
                <w:lang w:eastAsia="zh-CN"/>
              </w:rPr>
            </w:pPr>
            <w:r>
              <w:rPr>
                <w:sz w:val="16"/>
                <w:szCs w:val="16"/>
                <w:lang w:eastAsia="zh-CN"/>
              </w:rPr>
              <w:t>19.1.0</w:t>
            </w:r>
          </w:p>
        </w:tc>
      </w:tr>
      <w:tr w:rsidR="00BB753C"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02AC159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2F61530" w:rsidR="00BB753C" w:rsidRDefault="00BB753C" w:rsidP="00BB753C">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359784F1"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10D3D55E"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29AD2A07" w:rsidR="00BB753C" w:rsidRDefault="00BB753C" w:rsidP="00BB753C">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BB753C" w:rsidRDefault="00BB753C" w:rsidP="00BB753C">
            <w:pPr>
              <w:pStyle w:val="TAC"/>
              <w:keepNext w:val="0"/>
              <w:keepLines w:val="0"/>
              <w:rPr>
                <w:sz w:val="16"/>
                <w:szCs w:val="16"/>
                <w:lang w:eastAsia="zh-CN"/>
              </w:rPr>
            </w:pPr>
            <w:r>
              <w:rPr>
                <w:sz w:val="16"/>
                <w:szCs w:val="16"/>
                <w:lang w:eastAsia="zh-CN"/>
              </w:rPr>
              <w:t>19.1.0</w:t>
            </w:r>
          </w:p>
        </w:tc>
      </w:tr>
      <w:tr w:rsidR="00BB753C"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3F9A2471"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73320ED4" w:rsidR="00BB753C" w:rsidRDefault="00BB753C" w:rsidP="00BB753C">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626FD55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77598F2D"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41D6A03E" w:rsidR="00BB753C" w:rsidRDefault="00BB753C" w:rsidP="00BB753C">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BB753C" w:rsidRDefault="00BB753C" w:rsidP="00BB753C">
            <w:pPr>
              <w:pStyle w:val="TAC"/>
              <w:keepNext w:val="0"/>
              <w:keepLines w:val="0"/>
              <w:rPr>
                <w:sz w:val="16"/>
                <w:szCs w:val="16"/>
                <w:lang w:eastAsia="zh-CN"/>
              </w:rPr>
            </w:pPr>
            <w:r>
              <w:rPr>
                <w:sz w:val="16"/>
                <w:szCs w:val="16"/>
                <w:lang w:eastAsia="zh-CN"/>
              </w:rPr>
              <w:t>19.1.0</w:t>
            </w:r>
          </w:p>
        </w:tc>
      </w:tr>
      <w:tr w:rsidR="00BB753C"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6521776C"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1CE3DC4" w:rsidR="00BB753C" w:rsidRDefault="00BB753C" w:rsidP="00BB753C">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402480D7"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536F7C84"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7708A792" w:rsidR="00BB753C" w:rsidRDefault="00BB753C" w:rsidP="00BB753C">
            <w:pPr>
              <w:pStyle w:val="TAL"/>
              <w:keepNext w:val="0"/>
              <w:keepLines w:val="0"/>
              <w:rPr>
                <w:rFonts w:cs="Arial"/>
                <w:sz w:val="16"/>
                <w:szCs w:val="16"/>
              </w:rPr>
            </w:pPr>
            <w:r>
              <w:rPr>
                <w:rFonts w:cs="Arial"/>
                <w:sz w:val="16"/>
                <w:szCs w:val="16"/>
              </w:rPr>
              <w:t>Support for traffic routing outcome in UP Path change event notification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BB753C" w:rsidRDefault="00BB753C" w:rsidP="00BB753C">
            <w:pPr>
              <w:pStyle w:val="TAC"/>
              <w:keepNext w:val="0"/>
              <w:keepLines w:val="0"/>
              <w:rPr>
                <w:sz w:val="16"/>
                <w:szCs w:val="16"/>
                <w:lang w:eastAsia="zh-CN"/>
              </w:rPr>
            </w:pPr>
            <w:r>
              <w:rPr>
                <w:sz w:val="16"/>
                <w:szCs w:val="16"/>
                <w:lang w:eastAsia="zh-CN"/>
              </w:rPr>
              <w:t>19.1.0</w:t>
            </w:r>
          </w:p>
        </w:tc>
      </w:tr>
      <w:tr w:rsidR="00BB753C"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198C194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22118127" w:rsidR="00BB753C" w:rsidRDefault="00BB753C" w:rsidP="00BB753C">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4948B6A"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21B5179C"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3B5774B1" w:rsidR="00BB753C" w:rsidRDefault="00BB753C" w:rsidP="00BB753C">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BB753C" w:rsidRDefault="00BB753C" w:rsidP="00BB753C">
            <w:pPr>
              <w:pStyle w:val="TAC"/>
              <w:keepNext w:val="0"/>
              <w:keepLines w:val="0"/>
              <w:rPr>
                <w:sz w:val="16"/>
                <w:szCs w:val="16"/>
                <w:lang w:eastAsia="zh-CN"/>
              </w:rPr>
            </w:pPr>
            <w:r>
              <w:rPr>
                <w:sz w:val="16"/>
                <w:szCs w:val="16"/>
                <w:lang w:eastAsia="zh-CN"/>
              </w:rPr>
              <w:t>19.1.0</w:t>
            </w:r>
          </w:p>
        </w:tc>
      </w:tr>
      <w:tr w:rsidR="00BB753C"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51F2A7AC"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25248CE9" w:rsidR="00BB753C" w:rsidRDefault="00BB753C" w:rsidP="00BB753C">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063E7B9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26194659"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32AC9807" w:rsidR="00BB753C" w:rsidRDefault="00BB753C" w:rsidP="00BB753C">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BB753C" w:rsidRDefault="00BB753C" w:rsidP="00BB753C">
            <w:pPr>
              <w:pStyle w:val="TAC"/>
              <w:keepNext w:val="0"/>
              <w:keepLines w:val="0"/>
              <w:rPr>
                <w:sz w:val="16"/>
                <w:szCs w:val="16"/>
                <w:lang w:eastAsia="zh-CN"/>
              </w:rPr>
            </w:pPr>
            <w:r>
              <w:rPr>
                <w:sz w:val="16"/>
                <w:szCs w:val="16"/>
                <w:lang w:eastAsia="zh-CN"/>
              </w:rPr>
              <w:t>19.1.0</w:t>
            </w:r>
          </w:p>
        </w:tc>
      </w:tr>
      <w:tr w:rsidR="00BB753C"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2385084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2511A43" w:rsidR="00BB753C" w:rsidRDefault="00BB753C" w:rsidP="00BB753C">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C694E64"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0EF101D6"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4EE0285D" w:rsidR="00BB753C" w:rsidRDefault="00BB753C" w:rsidP="00BB753C">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BB753C" w:rsidRDefault="00BB753C" w:rsidP="00BB753C">
            <w:pPr>
              <w:pStyle w:val="TAC"/>
              <w:keepNext w:val="0"/>
              <w:keepLines w:val="0"/>
              <w:rPr>
                <w:sz w:val="16"/>
                <w:szCs w:val="16"/>
                <w:lang w:eastAsia="zh-CN"/>
              </w:rPr>
            </w:pPr>
            <w:r>
              <w:rPr>
                <w:sz w:val="16"/>
                <w:szCs w:val="16"/>
                <w:lang w:eastAsia="zh-CN"/>
              </w:rPr>
              <w:t>19.1.0</w:t>
            </w:r>
          </w:p>
        </w:tc>
      </w:tr>
      <w:tr w:rsidR="00BB753C"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2A1E0715"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0879456A" w:rsidR="00BB753C" w:rsidRDefault="00BB753C" w:rsidP="00BB753C">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2F68ADE1"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5DE35752"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7599C2AC" w:rsidR="00BB753C" w:rsidRDefault="00BB753C" w:rsidP="00BB753C">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BB753C" w:rsidRDefault="00BB753C" w:rsidP="00BB753C">
            <w:pPr>
              <w:pStyle w:val="TAC"/>
              <w:keepNext w:val="0"/>
              <w:keepLines w:val="0"/>
              <w:rPr>
                <w:sz w:val="16"/>
                <w:szCs w:val="16"/>
                <w:lang w:eastAsia="zh-CN"/>
              </w:rPr>
            </w:pPr>
            <w:r>
              <w:rPr>
                <w:sz w:val="16"/>
                <w:szCs w:val="16"/>
                <w:lang w:eastAsia="zh-CN"/>
              </w:rPr>
              <w:t>19.1.0</w:t>
            </w:r>
          </w:p>
        </w:tc>
      </w:tr>
      <w:tr w:rsidR="00BB753C"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12462C4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6CE312E" w:rsidR="00BB753C" w:rsidRDefault="00BB753C" w:rsidP="00BB753C">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F416C61" w:rsidR="00BB753C" w:rsidRDefault="00BB753C" w:rsidP="00BB753C">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1BE7A7B2"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21192511" w:rsidR="00BB753C" w:rsidRDefault="00BB753C" w:rsidP="00BB753C">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BB753C" w:rsidRDefault="00BB753C" w:rsidP="00BB753C">
            <w:pPr>
              <w:pStyle w:val="TAC"/>
              <w:keepNext w:val="0"/>
              <w:keepLines w:val="0"/>
              <w:rPr>
                <w:sz w:val="16"/>
                <w:szCs w:val="16"/>
                <w:lang w:eastAsia="zh-CN"/>
              </w:rPr>
            </w:pPr>
            <w:r>
              <w:rPr>
                <w:sz w:val="16"/>
                <w:szCs w:val="16"/>
                <w:lang w:eastAsia="zh-CN"/>
              </w:rPr>
              <w:t>19.1.0</w:t>
            </w:r>
          </w:p>
        </w:tc>
      </w:tr>
      <w:tr w:rsidR="00BB753C"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7746DDEE"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CAFC900" w:rsidR="00BB753C" w:rsidRDefault="00BB753C" w:rsidP="00BB753C">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EBEFE4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602EF975"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0524F8C4" w:rsidR="00BB753C" w:rsidRDefault="00BB753C" w:rsidP="00BB753C">
            <w:pPr>
              <w:pStyle w:val="TAL"/>
              <w:keepNext w:val="0"/>
              <w:keepLines w:val="0"/>
              <w:rPr>
                <w:rFonts w:cs="Arial"/>
                <w:sz w:val="16"/>
                <w:szCs w:val="16"/>
              </w:rPr>
            </w:pPr>
            <w:r>
              <w:rPr>
                <w:rFonts w:cs="Arial"/>
                <w:sz w:val="16"/>
                <w:szCs w:val="16"/>
              </w:rPr>
              <w:t xml:space="preserve">IMS Event </w:t>
            </w:r>
            <w:proofErr w:type="gramStart"/>
            <w:r>
              <w:rPr>
                <w:rFonts w:cs="Arial"/>
                <w:sz w:val="16"/>
                <w:szCs w:val="16"/>
              </w:rPr>
              <w:t>Exposure(</w:t>
            </w:r>
            <w:proofErr w:type="gramEnd"/>
            <w:r>
              <w:rPr>
                <w:rFonts w:cs="Arial"/>
                <w:sz w:val="16"/>
                <w:szCs w:val="16"/>
              </w:rPr>
              <w:t>EE) Services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BB753C" w:rsidRDefault="00BB753C" w:rsidP="00BB753C">
            <w:pPr>
              <w:pStyle w:val="TAC"/>
              <w:keepNext w:val="0"/>
              <w:keepLines w:val="0"/>
              <w:rPr>
                <w:sz w:val="16"/>
                <w:szCs w:val="16"/>
                <w:lang w:eastAsia="zh-CN"/>
              </w:rPr>
            </w:pPr>
            <w:r>
              <w:rPr>
                <w:sz w:val="16"/>
                <w:szCs w:val="16"/>
                <w:lang w:eastAsia="zh-CN"/>
              </w:rPr>
              <w:t>19.1.0</w:t>
            </w:r>
          </w:p>
        </w:tc>
      </w:tr>
      <w:tr w:rsidR="00BB753C"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1045ACB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766822F5" w:rsidR="00BB753C" w:rsidRDefault="00BB753C" w:rsidP="00BB753C">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14121435"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149DEAD5"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469BFD" w:rsidR="00BB753C" w:rsidRDefault="00BB753C" w:rsidP="00BB753C">
            <w:pPr>
              <w:pStyle w:val="TAL"/>
              <w:keepNext w:val="0"/>
              <w:keepLines w:val="0"/>
              <w:rPr>
                <w:rFonts w:cs="Arial"/>
                <w:sz w:val="16"/>
                <w:szCs w:val="16"/>
              </w:rPr>
            </w:pPr>
            <w:r>
              <w:rPr>
                <w:rFonts w:cs="Arial"/>
                <w:sz w:val="16"/>
                <w:szCs w:val="16"/>
              </w:rPr>
              <w:t>IMS Event Exposure (EE) Services operations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BB753C" w:rsidRDefault="00BB753C" w:rsidP="00BB753C">
            <w:pPr>
              <w:pStyle w:val="TAC"/>
              <w:keepNext w:val="0"/>
              <w:keepLines w:val="0"/>
              <w:rPr>
                <w:sz w:val="16"/>
                <w:szCs w:val="16"/>
                <w:lang w:eastAsia="zh-CN"/>
              </w:rPr>
            </w:pPr>
            <w:r>
              <w:rPr>
                <w:sz w:val="16"/>
                <w:szCs w:val="16"/>
                <w:lang w:eastAsia="zh-CN"/>
              </w:rPr>
              <w:t>19.1.0</w:t>
            </w:r>
          </w:p>
        </w:tc>
      </w:tr>
      <w:tr w:rsidR="00BB753C"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32590F02"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74DAEBA2" w:rsidR="00BB753C" w:rsidRDefault="00BB753C" w:rsidP="00BB753C">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0D8EA4EF"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345A1AB3"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FBF0F81" w:rsidR="00BB753C" w:rsidRDefault="00BB753C" w:rsidP="00BB753C">
            <w:pPr>
              <w:pStyle w:val="TAL"/>
              <w:keepNext w:val="0"/>
              <w:keepLines w:val="0"/>
              <w:rPr>
                <w:rFonts w:cs="Arial"/>
                <w:sz w:val="16"/>
                <w:szCs w:val="16"/>
              </w:rPr>
            </w:pPr>
            <w:r>
              <w:rPr>
                <w:rFonts w:cs="Arial"/>
                <w:sz w:val="16"/>
                <w:szCs w:val="16"/>
              </w:rPr>
              <w:t>IMS Event Exposure (EE) Services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BB753C" w:rsidRDefault="00BB753C" w:rsidP="00BB753C">
            <w:pPr>
              <w:pStyle w:val="TAC"/>
              <w:keepNext w:val="0"/>
              <w:keepLines w:val="0"/>
              <w:rPr>
                <w:sz w:val="16"/>
                <w:szCs w:val="16"/>
                <w:lang w:eastAsia="zh-CN"/>
              </w:rPr>
            </w:pPr>
            <w:r>
              <w:rPr>
                <w:sz w:val="16"/>
                <w:szCs w:val="16"/>
                <w:lang w:eastAsia="zh-CN"/>
              </w:rPr>
              <w:t>19.1.0</w:t>
            </w:r>
          </w:p>
        </w:tc>
      </w:tr>
      <w:tr w:rsidR="00BB753C"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2980ACCE"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FC2B6D5" w:rsidR="00BB753C" w:rsidRDefault="00BB753C" w:rsidP="00BB753C">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4BECE3AB"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59E6EC3D"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B01C731" w:rsidR="00BB753C" w:rsidRDefault="00BB753C" w:rsidP="00BB753C">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BB753C" w:rsidRDefault="00BB753C" w:rsidP="00BB753C">
            <w:pPr>
              <w:pStyle w:val="TAC"/>
              <w:keepNext w:val="0"/>
              <w:keepLines w:val="0"/>
              <w:rPr>
                <w:sz w:val="16"/>
                <w:szCs w:val="16"/>
                <w:lang w:eastAsia="zh-CN"/>
              </w:rPr>
            </w:pPr>
            <w:r>
              <w:rPr>
                <w:sz w:val="16"/>
                <w:szCs w:val="16"/>
                <w:lang w:eastAsia="zh-CN"/>
              </w:rPr>
              <w:t>19.1.0</w:t>
            </w:r>
          </w:p>
        </w:tc>
      </w:tr>
      <w:tr w:rsidR="00BB753C"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6795D1E"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5E434CE9" w:rsidR="00BB753C" w:rsidRDefault="00BB753C" w:rsidP="00BB753C">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56EA63A1"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78FD0149"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1D2739A5" w:rsidR="00BB753C" w:rsidRDefault="00BB753C" w:rsidP="00BB753C">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BB753C" w:rsidRDefault="00BB753C" w:rsidP="00BB753C">
            <w:pPr>
              <w:pStyle w:val="TAC"/>
              <w:keepNext w:val="0"/>
              <w:keepLines w:val="0"/>
              <w:rPr>
                <w:sz w:val="16"/>
                <w:szCs w:val="16"/>
                <w:lang w:eastAsia="zh-CN"/>
              </w:rPr>
            </w:pPr>
            <w:r>
              <w:rPr>
                <w:sz w:val="16"/>
                <w:szCs w:val="16"/>
                <w:lang w:eastAsia="zh-CN"/>
              </w:rPr>
              <w:t>19.1.0</w:t>
            </w:r>
          </w:p>
        </w:tc>
      </w:tr>
      <w:tr w:rsidR="00BB753C"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74E7775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04DB269E" w:rsidR="00BB753C" w:rsidRDefault="00BB753C" w:rsidP="00BB753C">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66652D4C"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5287BBC3"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3C3B0B0C" w:rsidR="00BB753C" w:rsidRDefault="00BB753C" w:rsidP="00BB753C">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BB753C" w:rsidRDefault="00BB753C" w:rsidP="00BB753C">
            <w:pPr>
              <w:pStyle w:val="TAC"/>
              <w:keepNext w:val="0"/>
              <w:keepLines w:val="0"/>
              <w:rPr>
                <w:sz w:val="16"/>
                <w:szCs w:val="16"/>
                <w:lang w:eastAsia="zh-CN"/>
              </w:rPr>
            </w:pPr>
            <w:r>
              <w:rPr>
                <w:sz w:val="16"/>
                <w:szCs w:val="16"/>
                <w:lang w:eastAsia="zh-CN"/>
              </w:rPr>
              <w:t>19.1.0</w:t>
            </w:r>
          </w:p>
        </w:tc>
      </w:tr>
      <w:tr w:rsidR="00BB753C"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03D765B0"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402391B8" w:rsidR="00BB753C" w:rsidRDefault="00BB753C" w:rsidP="00BB753C">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2F9A08D3"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3515D58"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2376D8E1" w:rsidR="00BB753C" w:rsidRDefault="00BB753C" w:rsidP="00BB753C">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BB753C" w:rsidRDefault="00BB753C" w:rsidP="00BB753C">
            <w:pPr>
              <w:pStyle w:val="TAC"/>
              <w:keepNext w:val="0"/>
              <w:keepLines w:val="0"/>
              <w:rPr>
                <w:sz w:val="16"/>
                <w:szCs w:val="16"/>
                <w:lang w:eastAsia="zh-CN"/>
              </w:rPr>
            </w:pPr>
            <w:r>
              <w:rPr>
                <w:sz w:val="16"/>
                <w:szCs w:val="16"/>
                <w:lang w:eastAsia="zh-CN"/>
              </w:rPr>
              <w:t>19.1.0</w:t>
            </w:r>
          </w:p>
        </w:tc>
      </w:tr>
      <w:tr w:rsidR="00BB753C"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4B5F1549"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216AF666" w:rsidR="00BB753C" w:rsidRDefault="00BB753C" w:rsidP="00BB753C">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F7B658C"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BF37211"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256BD796" w:rsidR="00BB753C" w:rsidRDefault="00BB753C" w:rsidP="00BB753C">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BB753C" w:rsidRDefault="00BB753C" w:rsidP="00BB753C">
            <w:pPr>
              <w:pStyle w:val="TAC"/>
              <w:keepNext w:val="0"/>
              <w:keepLines w:val="0"/>
              <w:rPr>
                <w:sz w:val="16"/>
                <w:szCs w:val="16"/>
                <w:lang w:eastAsia="zh-CN"/>
              </w:rPr>
            </w:pPr>
            <w:r>
              <w:rPr>
                <w:sz w:val="16"/>
                <w:szCs w:val="16"/>
                <w:lang w:eastAsia="zh-CN"/>
              </w:rPr>
              <w:t>19.1.0</w:t>
            </w:r>
          </w:p>
        </w:tc>
      </w:tr>
      <w:tr w:rsidR="00BB753C"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7E666A71"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53A4E10" w:rsidR="00BB753C" w:rsidRDefault="00BB753C" w:rsidP="00BB753C">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18D19AF9"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C331029"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0DFFB63C" w:rsidR="00BB753C" w:rsidRDefault="00BB753C" w:rsidP="00BB753C">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BB753C" w:rsidRDefault="00BB753C" w:rsidP="00BB753C">
            <w:pPr>
              <w:pStyle w:val="TAC"/>
              <w:keepNext w:val="0"/>
              <w:keepLines w:val="0"/>
              <w:rPr>
                <w:sz w:val="16"/>
                <w:szCs w:val="16"/>
                <w:lang w:eastAsia="zh-CN"/>
              </w:rPr>
            </w:pPr>
            <w:r>
              <w:rPr>
                <w:sz w:val="16"/>
                <w:szCs w:val="16"/>
                <w:lang w:eastAsia="zh-CN"/>
              </w:rPr>
              <w:t>19.1.0</w:t>
            </w:r>
          </w:p>
        </w:tc>
      </w:tr>
      <w:tr w:rsidR="00BB753C"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64F1E860"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25FEDE43" w:rsidR="00BB753C" w:rsidRDefault="00BB753C" w:rsidP="00BB753C">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3DA1683D"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7428B2F7"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5866A085" w:rsidR="00BB753C" w:rsidRDefault="00BB753C" w:rsidP="00BB753C">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BB753C" w:rsidRDefault="00BB753C" w:rsidP="00BB753C">
            <w:pPr>
              <w:pStyle w:val="TAC"/>
              <w:keepNext w:val="0"/>
              <w:keepLines w:val="0"/>
              <w:rPr>
                <w:sz w:val="16"/>
                <w:szCs w:val="16"/>
                <w:lang w:eastAsia="zh-CN"/>
              </w:rPr>
            </w:pPr>
            <w:r>
              <w:rPr>
                <w:sz w:val="16"/>
                <w:szCs w:val="16"/>
                <w:lang w:eastAsia="zh-CN"/>
              </w:rPr>
              <w:t>19.1.0</w:t>
            </w:r>
          </w:p>
        </w:tc>
      </w:tr>
      <w:tr w:rsidR="00BB753C"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0C0FDB82"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7428F2A4" w:rsidR="00BB753C" w:rsidRDefault="00BB753C" w:rsidP="00BB753C">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61F18619"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09B24520"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1712A083" w:rsidR="00BB753C" w:rsidRDefault="00BB753C" w:rsidP="00BB753C">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BB753C" w:rsidRDefault="00BB753C" w:rsidP="00BB753C">
            <w:pPr>
              <w:pStyle w:val="TAC"/>
              <w:keepNext w:val="0"/>
              <w:keepLines w:val="0"/>
              <w:rPr>
                <w:sz w:val="16"/>
                <w:szCs w:val="16"/>
                <w:lang w:eastAsia="zh-CN"/>
              </w:rPr>
            </w:pPr>
            <w:r>
              <w:rPr>
                <w:sz w:val="16"/>
                <w:szCs w:val="16"/>
                <w:lang w:eastAsia="zh-CN"/>
              </w:rPr>
              <w:t>19.1.0</w:t>
            </w:r>
          </w:p>
        </w:tc>
      </w:tr>
      <w:tr w:rsidR="00BB753C"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47D31FBB"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40A48ACC" w:rsidR="00BB753C" w:rsidRDefault="00BB753C" w:rsidP="00BB753C">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036D7959"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19D4F884"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1A4EA7BD" w:rsidR="00BB753C" w:rsidRDefault="00BB753C" w:rsidP="00BB753C">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BB753C" w:rsidRDefault="00BB753C" w:rsidP="00BB753C">
            <w:pPr>
              <w:pStyle w:val="TAC"/>
              <w:keepNext w:val="0"/>
              <w:keepLines w:val="0"/>
              <w:rPr>
                <w:sz w:val="16"/>
                <w:szCs w:val="16"/>
                <w:lang w:eastAsia="zh-CN"/>
              </w:rPr>
            </w:pPr>
            <w:r>
              <w:rPr>
                <w:sz w:val="16"/>
                <w:szCs w:val="16"/>
                <w:lang w:eastAsia="zh-CN"/>
              </w:rPr>
              <w:t>19.1.0</w:t>
            </w:r>
          </w:p>
        </w:tc>
      </w:tr>
      <w:tr w:rsidR="00BB753C"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561F61F1"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5685B196" w:rsidR="00BB753C" w:rsidRDefault="00BB753C" w:rsidP="00BB753C">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1FA9C9C"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6656F3B2"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30CFEA80" w:rsidR="00BB753C" w:rsidRDefault="00BB753C" w:rsidP="00BB753C">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BB753C" w:rsidRDefault="00BB753C" w:rsidP="00BB753C">
            <w:pPr>
              <w:pStyle w:val="TAC"/>
              <w:keepNext w:val="0"/>
              <w:keepLines w:val="0"/>
              <w:rPr>
                <w:sz w:val="16"/>
                <w:szCs w:val="16"/>
                <w:lang w:eastAsia="zh-CN"/>
              </w:rPr>
            </w:pPr>
            <w:r>
              <w:rPr>
                <w:sz w:val="16"/>
                <w:szCs w:val="16"/>
                <w:lang w:eastAsia="zh-CN"/>
              </w:rPr>
              <w:t>19.1.0</w:t>
            </w:r>
          </w:p>
        </w:tc>
      </w:tr>
      <w:tr w:rsidR="00BB753C"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37BBEE66"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33640D7D" w:rsidR="00BB753C" w:rsidRDefault="00BB753C" w:rsidP="00BB753C">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206637D9"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0C794598"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236F8FD1" w:rsidR="00BB753C" w:rsidRDefault="00BB753C" w:rsidP="00BB753C">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BB753C" w:rsidRDefault="00BB753C" w:rsidP="00BB753C">
            <w:pPr>
              <w:pStyle w:val="TAC"/>
              <w:keepNext w:val="0"/>
              <w:keepLines w:val="0"/>
              <w:rPr>
                <w:sz w:val="16"/>
                <w:szCs w:val="16"/>
                <w:lang w:eastAsia="zh-CN"/>
              </w:rPr>
            </w:pPr>
            <w:r>
              <w:rPr>
                <w:sz w:val="16"/>
                <w:szCs w:val="16"/>
                <w:lang w:eastAsia="zh-CN"/>
              </w:rPr>
              <w:t>19.1.0</w:t>
            </w:r>
          </w:p>
        </w:tc>
      </w:tr>
      <w:tr w:rsidR="00BB753C"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112F7D83"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09ED163A" w:rsidR="00BB753C" w:rsidRDefault="00BB753C" w:rsidP="00BB753C">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677A659E"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5D99413A"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5B683E50" w:rsidR="00BB753C" w:rsidRDefault="00BB753C" w:rsidP="00BB753C">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BB753C" w:rsidRDefault="00BB753C" w:rsidP="00BB753C">
            <w:pPr>
              <w:pStyle w:val="TAC"/>
              <w:keepNext w:val="0"/>
              <w:keepLines w:val="0"/>
              <w:rPr>
                <w:sz w:val="16"/>
                <w:szCs w:val="16"/>
                <w:lang w:eastAsia="zh-CN"/>
              </w:rPr>
            </w:pPr>
            <w:r>
              <w:rPr>
                <w:sz w:val="16"/>
                <w:szCs w:val="16"/>
                <w:lang w:eastAsia="zh-CN"/>
              </w:rPr>
              <w:t>19.1.0</w:t>
            </w:r>
          </w:p>
        </w:tc>
      </w:tr>
      <w:tr w:rsidR="00BB753C"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E53B368"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492B60A6" w:rsidR="00BB753C" w:rsidRDefault="00BB753C" w:rsidP="00BB753C">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20279520"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2990B7C8"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2FE72E40" w:rsidR="00BB753C" w:rsidRDefault="00BB753C" w:rsidP="00BB753C">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BB753C" w:rsidRDefault="00BB753C" w:rsidP="00BB753C">
            <w:pPr>
              <w:pStyle w:val="TAC"/>
              <w:keepNext w:val="0"/>
              <w:keepLines w:val="0"/>
              <w:rPr>
                <w:sz w:val="16"/>
                <w:szCs w:val="16"/>
                <w:lang w:eastAsia="zh-CN"/>
              </w:rPr>
            </w:pPr>
            <w:r>
              <w:rPr>
                <w:sz w:val="16"/>
                <w:szCs w:val="16"/>
                <w:lang w:eastAsia="zh-CN"/>
              </w:rPr>
              <w:t>19.1.0</w:t>
            </w:r>
          </w:p>
        </w:tc>
      </w:tr>
      <w:tr w:rsidR="00BB753C"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5BC27484"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52E628BD" w:rsidR="00BB753C" w:rsidRDefault="00BB753C" w:rsidP="00BB753C">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62B5AC2E" w:rsidR="00BB753C" w:rsidRDefault="00BB753C" w:rsidP="00BB753C">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6E9B5286" w:rsidR="00BB753C" w:rsidRDefault="00BB753C" w:rsidP="00BB753C">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57B9DB82" w:rsidR="00BB753C" w:rsidRDefault="00BB753C" w:rsidP="00BB753C">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BB753C" w:rsidRDefault="00BB753C" w:rsidP="00BB753C">
            <w:pPr>
              <w:pStyle w:val="TAC"/>
              <w:keepNext w:val="0"/>
              <w:keepLines w:val="0"/>
              <w:rPr>
                <w:sz w:val="16"/>
                <w:szCs w:val="16"/>
                <w:lang w:eastAsia="zh-CN"/>
              </w:rPr>
            </w:pPr>
            <w:r>
              <w:rPr>
                <w:sz w:val="16"/>
                <w:szCs w:val="16"/>
                <w:lang w:eastAsia="zh-CN"/>
              </w:rPr>
              <w:t>19.1.0</w:t>
            </w:r>
          </w:p>
        </w:tc>
      </w:tr>
      <w:tr w:rsidR="00BB753C"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4E10DC49"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1026FBBF" w:rsidR="00BB753C" w:rsidRDefault="00BB753C" w:rsidP="00BB753C">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429488FB"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757E0AC"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6152F801" w:rsidR="00BB753C" w:rsidRDefault="00BB753C" w:rsidP="00BB753C">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BB753C" w:rsidRDefault="00BB753C" w:rsidP="00BB753C">
            <w:pPr>
              <w:pStyle w:val="TAC"/>
              <w:keepNext w:val="0"/>
              <w:keepLines w:val="0"/>
              <w:rPr>
                <w:sz w:val="16"/>
                <w:szCs w:val="16"/>
                <w:lang w:eastAsia="zh-CN"/>
              </w:rPr>
            </w:pPr>
            <w:r>
              <w:rPr>
                <w:sz w:val="16"/>
                <w:szCs w:val="16"/>
                <w:lang w:eastAsia="zh-CN"/>
              </w:rPr>
              <w:t>19.1.0</w:t>
            </w:r>
          </w:p>
        </w:tc>
      </w:tr>
      <w:tr w:rsidR="00BB753C"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61718210"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4701302E" w:rsidR="00BB753C" w:rsidRDefault="00BB753C" w:rsidP="00BB753C">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13A22B2E"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F5F4EB7"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165B9581" w:rsidR="00BB753C" w:rsidRDefault="00BB753C" w:rsidP="00BB753C">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BB753C" w:rsidRDefault="00BB753C" w:rsidP="00BB753C">
            <w:pPr>
              <w:pStyle w:val="TAC"/>
              <w:keepNext w:val="0"/>
              <w:keepLines w:val="0"/>
              <w:rPr>
                <w:sz w:val="16"/>
                <w:szCs w:val="16"/>
                <w:lang w:eastAsia="zh-CN"/>
              </w:rPr>
            </w:pPr>
            <w:r>
              <w:rPr>
                <w:sz w:val="16"/>
                <w:szCs w:val="16"/>
                <w:lang w:eastAsia="zh-CN"/>
              </w:rPr>
              <w:t>19.1.0</w:t>
            </w:r>
          </w:p>
        </w:tc>
      </w:tr>
      <w:tr w:rsidR="00BB753C"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51CF04AC"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5283333B" w:rsidR="00BB753C" w:rsidRDefault="00BB753C" w:rsidP="00BB753C">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0E512F36"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5B8CD6C0"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45175D11" w:rsidR="00BB753C" w:rsidRDefault="00BB753C" w:rsidP="00BB753C">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BB753C" w:rsidRDefault="00BB753C" w:rsidP="00BB753C">
            <w:pPr>
              <w:pStyle w:val="TAC"/>
              <w:keepNext w:val="0"/>
              <w:keepLines w:val="0"/>
              <w:rPr>
                <w:sz w:val="16"/>
                <w:szCs w:val="16"/>
                <w:lang w:eastAsia="zh-CN"/>
              </w:rPr>
            </w:pPr>
            <w:r>
              <w:rPr>
                <w:sz w:val="16"/>
                <w:szCs w:val="16"/>
                <w:lang w:eastAsia="zh-CN"/>
              </w:rPr>
              <w:t>19.1.0</w:t>
            </w:r>
          </w:p>
        </w:tc>
      </w:tr>
      <w:tr w:rsidR="00BB753C"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38C7A7AA"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2C5A1C6F" w:rsidR="00BB753C" w:rsidRDefault="00BB753C" w:rsidP="00BB753C">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18019E33"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11ED622"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7099464" w:rsidR="00BB753C" w:rsidRDefault="00BB753C" w:rsidP="00BB753C">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BB753C" w:rsidRDefault="00BB753C" w:rsidP="00BB753C">
            <w:pPr>
              <w:pStyle w:val="TAC"/>
              <w:keepNext w:val="0"/>
              <w:keepLines w:val="0"/>
              <w:rPr>
                <w:sz w:val="16"/>
                <w:szCs w:val="16"/>
                <w:lang w:eastAsia="zh-CN"/>
              </w:rPr>
            </w:pPr>
            <w:r>
              <w:rPr>
                <w:sz w:val="16"/>
                <w:szCs w:val="16"/>
                <w:lang w:eastAsia="zh-CN"/>
              </w:rPr>
              <w:t>19.1.0</w:t>
            </w:r>
          </w:p>
        </w:tc>
      </w:tr>
      <w:tr w:rsidR="00BB753C"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3BA77F4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58EA973" w:rsidR="00BB753C" w:rsidRDefault="00BB753C" w:rsidP="00BB753C">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7D079AE8"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7CEB97C"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40AE7F9F" w:rsidR="00BB753C" w:rsidRDefault="00BB753C" w:rsidP="00BB753C">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BB753C" w:rsidRDefault="00BB753C" w:rsidP="00BB753C">
            <w:pPr>
              <w:pStyle w:val="TAC"/>
              <w:keepNext w:val="0"/>
              <w:keepLines w:val="0"/>
              <w:rPr>
                <w:sz w:val="16"/>
                <w:szCs w:val="16"/>
                <w:lang w:eastAsia="zh-CN"/>
              </w:rPr>
            </w:pPr>
            <w:r>
              <w:rPr>
                <w:sz w:val="16"/>
                <w:szCs w:val="16"/>
                <w:lang w:eastAsia="zh-CN"/>
              </w:rPr>
              <w:t>19.1.0</w:t>
            </w:r>
          </w:p>
        </w:tc>
      </w:tr>
      <w:tr w:rsidR="00BB753C"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3E7C6DBF"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0162CBBC" w:rsidR="00BB753C" w:rsidRDefault="00BB753C" w:rsidP="00BB753C">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462E9E06" w:rsidR="00BB753C" w:rsidRDefault="00BB753C" w:rsidP="00BB753C">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057124E6" w:rsidR="00BB753C" w:rsidRDefault="00BB753C" w:rsidP="00BB753C">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0A14CE4" w:rsidR="00BB753C" w:rsidRDefault="00BB753C" w:rsidP="00BB753C">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BB753C" w:rsidRDefault="00BB753C" w:rsidP="00BB753C">
            <w:pPr>
              <w:pStyle w:val="TAC"/>
              <w:keepNext w:val="0"/>
              <w:keepLines w:val="0"/>
              <w:rPr>
                <w:sz w:val="16"/>
                <w:szCs w:val="16"/>
                <w:lang w:eastAsia="zh-CN"/>
              </w:rPr>
            </w:pPr>
            <w:r>
              <w:rPr>
                <w:sz w:val="16"/>
                <w:szCs w:val="16"/>
                <w:lang w:eastAsia="zh-CN"/>
              </w:rPr>
              <w:t>19.1.0</w:t>
            </w:r>
          </w:p>
        </w:tc>
      </w:tr>
      <w:tr w:rsidR="00BB753C"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BB753C" w:rsidRDefault="00BB753C" w:rsidP="00BB753C">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BB753C" w:rsidRDefault="00BB753C" w:rsidP="00BB753C">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4DB64EF3" w:rsidR="00BB753C" w:rsidRDefault="00BB753C" w:rsidP="00BB753C">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F2F2786" w:rsidR="00BB753C" w:rsidRDefault="00BB753C" w:rsidP="00BB753C">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77777777" w:rsidR="00BB753C" w:rsidRDefault="00BB753C" w:rsidP="00BB753C">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6926CE53" w:rsidR="00BB753C" w:rsidRDefault="00BB753C" w:rsidP="00BB753C">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10C627CA" w:rsidR="00BB753C" w:rsidRDefault="00BB753C" w:rsidP="00BB753C">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BB753C" w:rsidRDefault="00BB753C" w:rsidP="00BB753C">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096E" w14:textId="77777777" w:rsidR="00024D58" w:rsidRDefault="00024D58">
      <w:r>
        <w:separator/>
      </w:r>
    </w:p>
  </w:endnote>
  <w:endnote w:type="continuationSeparator" w:id="0">
    <w:p w14:paraId="025F3FF9" w14:textId="77777777" w:rsidR="00024D58" w:rsidRDefault="0002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425B56" w:rsidRDefault="0042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42C90" w14:textId="77777777" w:rsidR="00024D58" w:rsidRDefault="00024D58">
      <w:r>
        <w:separator/>
      </w:r>
    </w:p>
  </w:footnote>
  <w:footnote w:type="continuationSeparator" w:id="0">
    <w:p w14:paraId="70057AE6" w14:textId="77777777" w:rsidR="00024D58" w:rsidRDefault="0002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425B56" w:rsidRDefault="00425B5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425B56" w:rsidRDefault="00425B5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425B56" w:rsidRDefault="00425B5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5B56" w:rsidRPr="000A08C0" w:rsidRDefault="00425B5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58"/>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0DDD"/>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34CC"/>
    <w:rsid w:val="003A3895"/>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25B56"/>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3356"/>
    <w:rsid w:val="005F4D81"/>
    <w:rsid w:val="005F7D35"/>
    <w:rsid w:val="00600801"/>
    <w:rsid w:val="006020FA"/>
    <w:rsid w:val="006032F2"/>
    <w:rsid w:val="00605847"/>
    <w:rsid w:val="00610334"/>
    <w:rsid w:val="00611C54"/>
    <w:rsid w:val="00613D8E"/>
    <w:rsid w:val="00614AB2"/>
    <w:rsid w:val="006159CC"/>
    <w:rsid w:val="00616984"/>
    <w:rsid w:val="00617095"/>
    <w:rsid w:val="006222EF"/>
    <w:rsid w:val="00626016"/>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E69FA"/>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5AC9"/>
    <w:rsid w:val="00796B8C"/>
    <w:rsid w:val="00796E8E"/>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122F"/>
    <w:rsid w:val="008520C2"/>
    <w:rsid w:val="00852A9F"/>
    <w:rsid w:val="00853893"/>
    <w:rsid w:val="00853E69"/>
    <w:rsid w:val="00854613"/>
    <w:rsid w:val="00856882"/>
    <w:rsid w:val="00860C30"/>
    <w:rsid w:val="0086386D"/>
    <w:rsid w:val="00864E61"/>
    <w:rsid w:val="00867757"/>
    <w:rsid w:val="00873623"/>
    <w:rsid w:val="008742D5"/>
    <w:rsid w:val="0087431C"/>
    <w:rsid w:val="00880470"/>
    <w:rsid w:val="00881362"/>
    <w:rsid w:val="00882BB2"/>
    <w:rsid w:val="008833BA"/>
    <w:rsid w:val="008862C1"/>
    <w:rsid w:val="0089039B"/>
    <w:rsid w:val="008910FE"/>
    <w:rsid w:val="00894406"/>
    <w:rsid w:val="0089461B"/>
    <w:rsid w:val="00894ABA"/>
    <w:rsid w:val="00895BAD"/>
    <w:rsid w:val="0089709F"/>
    <w:rsid w:val="008A1D2D"/>
    <w:rsid w:val="008A34B5"/>
    <w:rsid w:val="008A5128"/>
    <w:rsid w:val="008A787A"/>
    <w:rsid w:val="008B05C2"/>
    <w:rsid w:val="008B1C02"/>
    <w:rsid w:val="008C07D1"/>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8F4"/>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DD7"/>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2CF"/>
    <w:rsid w:val="00A80019"/>
    <w:rsid w:val="00A817E2"/>
    <w:rsid w:val="00A81B0A"/>
    <w:rsid w:val="00A822DB"/>
    <w:rsid w:val="00A8235A"/>
    <w:rsid w:val="00A83AB7"/>
    <w:rsid w:val="00A84044"/>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215"/>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78D9"/>
    <w:rsid w:val="00BD247E"/>
    <w:rsid w:val="00BD49C1"/>
    <w:rsid w:val="00BD59E2"/>
    <w:rsid w:val="00BD62C8"/>
    <w:rsid w:val="00BD7A5F"/>
    <w:rsid w:val="00BD7DE1"/>
    <w:rsid w:val="00BE0CF1"/>
    <w:rsid w:val="00BE1507"/>
    <w:rsid w:val="00BE2535"/>
    <w:rsid w:val="00BE3EE5"/>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5C25"/>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3F3E"/>
    <w:rsid w:val="00CA4062"/>
    <w:rsid w:val="00CA5337"/>
    <w:rsid w:val="00CA7592"/>
    <w:rsid w:val="00CB082D"/>
    <w:rsid w:val="00CB109C"/>
    <w:rsid w:val="00CB2229"/>
    <w:rsid w:val="00CB5C48"/>
    <w:rsid w:val="00CB6352"/>
    <w:rsid w:val="00CB7E99"/>
    <w:rsid w:val="00CC0DD2"/>
    <w:rsid w:val="00CC2838"/>
    <w:rsid w:val="00CC6A96"/>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4746"/>
    <w:rsid w:val="00E24D96"/>
    <w:rsid w:val="00E2506C"/>
    <w:rsid w:val="00E25F54"/>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2A"/>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1E5B"/>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19AA3-D31D-4B7A-83C0-FA871B77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265</Pages>
  <Words>117875</Words>
  <Characters>671893</Characters>
  <Application>Microsoft Office Word</Application>
  <DocSecurity>0</DocSecurity>
  <Lines>5599</Lines>
  <Paragraphs>1576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788192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CR#1362</cp:lastModifiedBy>
  <cp:revision>24</cp:revision>
  <cp:lastPrinted>2014-03-14T12:41:00Z</cp:lastPrinted>
  <dcterms:created xsi:type="dcterms:W3CDTF">2024-11-26T22:22:00Z</dcterms:created>
  <dcterms:modified xsi:type="dcterms:W3CDTF">2024-11-26T23:28:00Z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