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2312231"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r w:rsidR="00A5565B">
              <w:t>1</w:t>
            </w:r>
            <w:r>
              <w:t xml:space="preserve">.0 </w:t>
            </w:r>
            <w:r>
              <w:rPr>
                <w:sz w:val="32"/>
              </w:rPr>
              <w:t>(</w:t>
            </w:r>
            <w:r w:rsidR="00E016B5">
              <w:rPr>
                <w:sz w:val="32"/>
              </w:rPr>
              <w:t>202</w:t>
            </w:r>
            <w:r w:rsidR="00213449">
              <w:rPr>
                <w:sz w:val="32"/>
              </w:rPr>
              <w:t>4</w:t>
            </w:r>
            <w:r>
              <w:rPr>
                <w:sz w:val="32"/>
              </w:rPr>
              <w:t>-</w:t>
            </w:r>
            <w:r w:rsidR="00A5565B">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pt" o:ole="">
                  <v:imagedata r:id="rId9" o:title=""/>
                </v:shape>
                <o:OLEObject Type="Embed" ProgID="Word.Picture.8" ShapeID="_x0000_i1025" DrawAspect="Content" ObjectID="_1794295409"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75760509"/>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75760510"/>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75760511"/>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75760512"/>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75760513"/>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75760514"/>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75760515"/>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75760516"/>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75760517"/>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75760518"/>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75760519"/>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175760520"/>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175760521"/>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pt" o:ole="">
            <v:imagedata r:id="rId13" o:title=""/>
          </v:shape>
          <o:OLEObject Type="Embed" ProgID="Visio.Drawing.15" ShapeID="_x0000_i1026" DrawAspect="Content" ObjectID="_1794295410"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79429541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175760522"/>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175760523"/>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175760524"/>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75760525"/>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75760526"/>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175760527"/>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75760528"/>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75760529"/>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794295412"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75760530"/>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79429541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175760531"/>
      <w:r>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55pt;height:149.4pt" o:ole="">
            <v:imagedata r:id="rId21" o:title=""/>
          </v:shape>
          <o:OLEObject Type="Embed" ProgID="Visio.Drawing.15" ShapeID="_x0000_i1030" DrawAspect="Content" ObjectID="_179429541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175760532"/>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79429541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 xml:space="preserve">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75760533"/>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175760534"/>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175760535"/>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65pt" o:ole="">
            <v:imagedata r:id="rId25" o:title=""/>
          </v:shape>
          <o:OLEObject Type="Embed" ProgID="Visio.Drawing.15" ShapeID="_x0000_i1032" DrawAspect="Content" ObjectID="_179429541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175760536"/>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25pt;height:151.1pt" o:ole="">
            <v:imagedata r:id="rId27" o:title=""/>
          </v:shape>
          <o:OLEObject Type="Embed" ProgID="Visio.Drawing.15" ShapeID="_x0000_i1033" DrawAspect="Content" ObjectID="_1794295417"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175760537"/>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175760538"/>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175760539"/>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175760540"/>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175760541"/>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175760542"/>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175760543"/>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79429541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175760544"/>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175760545"/>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175760546"/>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5.25pt" o:ole="">
            <v:imagedata r:id="rId31" o:title=""/>
          </v:shape>
          <o:OLEObject Type="Embed" ProgID="Visio.Drawing.15" ShapeID="_x0000_i1035" DrawAspect="Content" ObjectID="_1794295419"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175760547"/>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175760548"/>
      <w:r>
        <w:t>4.2.2.</w:t>
      </w:r>
      <w:r w:rsidRPr="00BA39F2">
        <w:t>6</w:t>
      </w:r>
      <w:r>
        <w:t>.4</w:t>
      </w:r>
      <w:r>
        <w:tab/>
      </w:r>
      <w:r w:rsidR="001E61F6">
        <w:rPr>
          <w:rStyle w:val="5Char"/>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75760549"/>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175760550"/>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175760551"/>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175760552"/>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94295420"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794295421"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175760553"/>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175760554"/>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175760555"/>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175760556"/>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175760557"/>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175760558"/>
      <w:r>
        <w:lastRenderedPageBreak/>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175760559"/>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175760560"/>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94295422"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lastRenderedPageBreak/>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175760561"/>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175760562"/>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175760563"/>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05pt" o:ole="">
            <v:imagedata r:id="rId39" o:title=""/>
          </v:shape>
          <o:OLEObject Type="Embed" ProgID="Visio.Drawing.15" ShapeID="_x0000_i1039" DrawAspect="Content" ObjectID="_1794295423"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175760564"/>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175760565"/>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175760566"/>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1pt" o:ole="">
            <v:imagedata r:id="rId41" o:title=""/>
          </v:shape>
          <o:OLEObject Type="Embed" ProgID="Visio.Drawing.15" ShapeID="_x0000_i1040" DrawAspect="Content" ObjectID="_1794295424"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75760567"/>
      <w:r>
        <w:lastRenderedPageBreak/>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75760568"/>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75760569"/>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75760570"/>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75760571"/>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75760572"/>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75760573"/>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75760574"/>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75760575"/>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75760576"/>
      <w:bookmarkEnd w:id="428"/>
      <w:bookmarkEnd w:id="429"/>
      <w:bookmarkEnd w:id="430"/>
      <w:bookmarkEnd w:id="431"/>
      <w:bookmarkEnd w:id="432"/>
      <w:bookmarkEnd w:id="433"/>
      <w:bookmarkEnd w:id="434"/>
      <w:bookmarkEnd w:id="435"/>
      <w:r>
        <w:lastRenderedPageBreak/>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75760577"/>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794295425"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75760578"/>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75760579"/>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75760580"/>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75760581"/>
      <w:r>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6"/>
        <w:rPr>
          <w:rFonts w:eastAsia="宋体"/>
        </w:rPr>
      </w:pPr>
      <w:bookmarkStart w:id="483" w:name="_Toc510696613"/>
      <w:bookmarkStart w:id="484" w:name="_Toc35971404"/>
      <w:bookmarkStart w:id="485" w:name="_Toc129247539"/>
      <w:bookmarkStart w:id="486" w:name="_Toc164863284"/>
      <w:bookmarkStart w:id="487" w:name="_Toc175760582"/>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75760583"/>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75760584"/>
      <w:r>
        <w:lastRenderedPageBreak/>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175760585"/>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175760586"/>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175760587"/>
      <w:r>
        <w:t>5.1.3.3.3</w:t>
      </w:r>
      <w:r>
        <w:tab/>
        <w:t>Resource Standard Methods</w:t>
      </w:r>
      <w:bookmarkEnd w:id="512"/>
      <w:bookmarkEnd w:id="513"/>
      <w:bookmarkEnd w:id="514"/>
      <w:bookmarkEnd w:id="515"/>
    </w:p>
    <w:p w14:paraId="34A6EA79" w14:textId="77777777" w:rsidR="009E4839" w:rsidRPr="007565F0" w:rsidRDefault="009E4839" w:rsidP="007565F0">
      <w:pPr>
        <w:pStyle w:val="6"/>
        <w:rPr>
          <w:rFonts w:eastAsia="宋体"/>
        </w:rPr>
      </w:pPr>
      <w:bookmarkStart w:id="516" w:name="_Toc129247545"/>
      <w:bookmarkStart w:id="517" w:name="_Toc164863290"/>
      <w:bookmarkStart w:id="518" w:name="_Toc175760588"/>
      <w:r w:rsidRPr="007565F0">
        <w:rPr>
          <w:rFonts w:eastAsia="宋体"/>
        </w:rPr>
        <w:t>5.1.3.3.3.1</w:t>
      </w:r>
      <w:r w:rsidRPr="007565F0">
        <w:rPr>
          <w:rFonts w:eastAsia="宋体"/>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19" w:name="_Toc129247546"/>
      <w:bookmarkStart w:id="520" w:name="_Toc164863291"/>
      <w:bookmarkStart w:id="521" w:name="_Toc175760589"/>
      <w:r w:rsidRPr="007565F0">
        <w:rPr>
          <w:rFonts w:eastAsia="宋体"/>
        </w:rPr>
        <w:t>5.1.3.3.3.2</w:t>
      </w:r>
      <w:r w:rsidRPr="007565F0">
        <w:rPr>
          <w:rFonts w:eastAsia="宋体"/>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2" w:name="_Toc96959837"/>
      <w:bookmarkStart w:id="523" w:name="_Toc129247547"/>
      <w:bookmarkStart w:id="524" w:name="_Toc164863292"/>
      <w:bookmarkStart w:id="525" w:name="_Toc175760590"/>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6" w:name="_Toc96959838"/>
      <w:bookmarkStart w:id="527" w:name="_Toc129247548"/>
      <w:bookmarkStart w:id="528" w:name="_Toc164863293"/>
      <w:bookmarkStart w:id="529" w:name="_Toc175760591"/>
      <w:r>
        <w:lastRenderedPageBreak/>
        <w:t>5.1.3.4</w:t>
      </w:r>
      <w:r>
        <w:tab/>
        <w:t>Resource: DCCF Data Subscriptions</w:t>
      </w:r>
      <w:bookmarkEnd w:id="526"/>
      <w:bookmarkEnd w:id="527"/>
      <w:bookmarkEnd w:id="528"/>
      <w:bookmarkEnd w:id="529"/>
    </w:p>
    <w:p w14:paraId="7F5ECFA8" w14:textId="77777777" w:rsidR="009E4839" w:rsidRDefault="009E4839" w:rsidP="009E4839">
      <w:pPr>
        <w:pStyle w:val="50"/>
      </w:pPr>
      <w:bookmarkStart w:id="530" w:name="_Toc96959839"/>
      <w:bookmarkStart w:id="531" w:name="_Toc129247549"/>
      <w:bookmarkStart w:id="532" w:name="_Toc164863294"/>
      <w:bookmarkStart w:id="533" w:name="_Toc175760592"/>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4" w:name="_Toc96959840"/>
      <w:bookmarkStart w:id="535" w:name="_Toc129247550"/>
      <w:bookmarkStart w:id="536" w:name="_Toc164863295"/>
      <w:bookmarkStart w:id="537" w:name="_Toc175760593"/>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8" w:name="_Toc96959841"/>
      <w:bookmarkStart w:id="539" w:name="_Toc129247551"/>
      <w:bookmarkStart w:id="540" w:name="_Toc164863296"/>
      <w:bookmarkStart w:id="541" w:name="_Toc175760594"/>
      <w:r>
        <w:t>5.1.3.4.3</w:t>
      </w:r>
      <w:r>
        <w:tab/>
        <w:t>Resource Standard Methods</w:t>
      </w:r>
      <w:bookmarkEnd w:id="538"/>
      <w:bookmarkEnd w:id="539"/>
      <w:bookmarkEnd w:id="540"/>
      <w:bookmarkEnd w:id="541"/>
    </w:p>
    <w:p w14:paraId="1814429F" w14:textId="77777777" w:rsidR="009E4839" w:rsidRDefault="009E4839" w:rsidP="007565F0">
      <w:pPr>
        <w:pStyle w:val="6"/>
      </w:pPr>
      <w:bookmarkStart w:id="542" w:name="_Toc129247552"/>
      <w:bookmarkStart w:id="543" w:name="_Toc164863297"/>
      <w:bookmarkStart w:id="544" w:name="_Toc175760595"/>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175760596"/>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175760597"/>
      <w:r>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175760598"/>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175760599"/>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175760600"/>
      <w:r>
        <w:t>5.1.3.5.3</w:t>
      </w:r>
      <w:r>
        <w:tab/>
        <w:t>Resource Standard Methods</w:t>
      </w:r>
      <w:bookmarkEnd w:id="561"/>
      <w:bookmarkEnd w:id="562"/>
      <w:bookmarkEnd w:id="563"/>
      <w:bookmarkEnd w:id="564"/>
    </w:p>
    <w:p w14:paraId="1D4CBEB4" w14:textId="77777777" w:rsidR="009E4839" w:rsidRDefault="009E4839" w:rsidP="007565F0">
      <w:pPr>
        <w:pStyle w:val="6"/>
      </w:pPr>
      <w:bookmarkStart w:id="565" w:name="_Toc129247558"/>
      <w:bookmarkStart w:id="566" w:name="_Toc164863303"/>
      <w:bookmarkStart w:id="567" w:name="_Toc175760601"/>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8" w:name="_Toc129247559"/>
      <w:bookmarkStart w:id="569" w:name="_Toc164863304"/>
      <w:bookmarkStart w:id="570" w:name="_Toc175760602"/>
      <w:r w:rsidRPr="007565F0">
        <w:rPr>
          <w:rFonts w:eastAsia="宋体"/>
        </w:rPr>
        <w:t>5.1.3.5.3.2</w:t>
      </w:r>
      <w:r w:rsidRPr="007565F0">
        <w:rPr>
          <w:rFonts w:eastAsia="宋体"/>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1" w:name="_Toc96959847"/>
      <w:bookmarkStart w:id="572" w:name="_Toc129247560"/>
      <w:bookmarkStart w:id="573" w:name="_Toc164863305"/>
      <w:bookmarkStart w:id="574" w:name="_Toc175760603"/>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75760604"/>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75760605"/>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30"/>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75760606"/>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40"/>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75760607"/>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9pt;height:94.45pt" o:ole="">
            <v:imagedata r:id="rId45" o:title="" cropbottom="7081f" cropright="4734f"/>
          </v:shape>
          <o:OLEObject Type="Embed" ProgID="Visio.Drawing.15" ShapeID="_x0000_i1042" DrawAspect="Content" ObjectID="_1794295426"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75760608"/>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50"/>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75760609"/>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75760610"/>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75760611"/>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40"/>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75760612"/>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75760613"/>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50"/>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75760614"/>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75760615"/>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75760616"/>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6"/>
        <w:rPr>
          <w:rFonts w:eastAsia="宋体"/>
        </w:rPr>
      </w:pPr>
      <w:bookmarkStart w:id="750" w:name="_Toc532994458"/>
      <w:bookmarkStart w:id="751" w:name="_Toc35971425"/>
      <w:bookmarkStart w:id="752" w:name="_Toc164863316"/>
      <w:bookmarkStart w:id="753" w:name="_Toc175760617"/>
      <w:r w:rsidRPr="00BA39F2">
        <w:rPr>
          <w:rFonts w:eastAsia="宋体"/>
        </w:rPr>
        <w:t>5.1.5.2.3.1</w:t>
      </w:r>
      <w:r w:rsidRPr="00BA39F2">
        <w:rPr>
          <w:rFonts w:eastAsia="宋体"/>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75760618"/>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50"/>
        <w:rPr>
          <w:noProof/>
        </w:rPr>
      </w:pPr>
      <w:bookmarkStart w:id="761" w:name="_Toc96959861"/>
      <w:bookmarkStart w:id="762" w:name="_Toc129247569"/>
      <w:bookmarkStart w:id="763" w:name="_Toc164863318"/>
      <w:bookmarkStart w:id="764" w:name="_Toc175760619"/>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5" w:name="_Toc96959862"/>
      <w:bookmarkStart w:id="766" w:name="_Toc129247570"/>
      <w:bookmarkStart w:id="767" w:name="_Toc164863319"/>
      <w:bookmarkStart w:id="768" w:name="_Toc175760620"/>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9" w:name="_Toc96959863"/>
      <w:bookmarkStart w:id="770" w:name="_Toc129247571"/>
      <w:bookmarkStart w:id="771" w:name="_Toc164863320"/>
      <w:bookmarkStart w:id="772" w:name="_Toc175760621"/>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6"/>
        <w:rPr>
          <w:rFonts w:eastAsia="宋体"/>
        </w:rPr>
      </w:pPr>
      <w:bookmarkStart w:id="773" w:name="_Toc129247572"/>
      <w:bookmarkStart w:id="774" w:name="_Toc164863321"/>
      <w:bookmarkStart w:id="775" w:name="_Toc175760622"/>
      <w:r w:rsidRPr="005309A9">
        <w:rPr>
          <w:rFonts w:eastAsia="宋体"/>
        </w:rPr>
        <w:t>5.1.5.3.3.1</w:t>
      </w:r>
      <w:r w:rsidRPr="005309A9">
        <w:rPr>
          <w:rFonts w:eastAsia="宋体"/>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6" w:name="_Toc129247573"/>
      <w:bookmarkStart w:id="777" w:name="_Toc164863322"/>
      <w:bookmarkStart w:id="778" w:name="_Toc175760623"/>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50"/>
        <w:rPr>
          <w:noProof/>
        </w:rPr>
      </w:pPr>
      <w:bookmarkStart w:id="781" w:name="_Toc97037348"/>
      <w:bookmarkStart w:id="782" w:name="_Toc97038358"/>
      <w:bookmarkStart w:id="783" w:name="_Toc129247574"/>
      <w:bookmarkStart w:id="784" w:name="_Toc164863323"/>
      <w:bookmarkStart w:id="785" w:name="_Toc175760624"/>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6" w:name="_Toc97037349"/>
      <w:bookmarkStart w:id="787" w:name="_Toc97038359"/>
      <w:bookmarkStart w:id="788" w:name="_Toc129247575"/>
      <w:bookmarkStart w:id="789" w:name="_Toc164863324"/>
      <w:bookmarkStart w:id="790" w:name="_Toc175760625"/>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75760626"/>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6"/>
      </w:pPr>
      <w:bookmarkStart w:id="808" w:name="_Toc97037351"/>
      <w:bookmarkStart w:id="809" w:name="_Toc97038361"/>
      <w:bookmarkStart w:id="810" w:name="_Toc129247577"/>
      <w:bookmarkStart w:id="811" w:name="_Toc164863326"/>
      <w:bookmarkStart w:id="812" w:name="_Toc175760627"/>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75760628"/>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40"/>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75760629"/>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trPr>
        <w:tc>
          <w:tcPr>
            <w:tcW w:w="3178" w:type="dxa"/>
          </w:tcPr>
          <w:p w14:paraId="30FB5904" w14:textId="3DACDE4B" w:rsidR="00382EC2" w:rsidRDefault="00382EC2" w:rsidP="00382EC2">
            <w:pPr>
              <w:pStyle w:val="TAL"/>
            </w:pPr>
            <w:r>
              <w:t>LmfEventType</w:t>
            </w:r>
          </w:p>
        </w:tc>
        <w:tc>
          <w:tcPr>
            <w:tcW w:w="2578" w:type="dxa"/>
          </w:tcPr>
          <w:p w14:paraId="3592C286" w14:textId="2BD8C627" w:rsidR="00382EC2" w:rsidRPr="00F07117" w:rsidRDefault="00382EC2" w:rsidP="00382EC2">
            <w:pPr>
              <w:pStyle w:val="TAL"/>
            </w:pPr>
            <w:r w:rsidRPr="00AB3D25">
              <w:t>3GPP TS 29.5</w:t>
            </w:r>
            <w:r>
              <w:t>7</w:t>
            </w:r>
            <w:r w:rsidRPr="00AB3D25">
              <w:t>2 [</w:t>
            </w:r>
            <w:r>
              <w:t>31</w:t>
            </w:r>
            <w:r w:rsidRPr="00AB3D25">
              <w:t>]</w:t>
            </w:r>
          </w:p>
        </w:tc>
        <w:tc>
          <w:tcPr>
            <w:tcW w:w="2080" w:type="dxa"/>
          </w:tcPr>
          <w:p w14:paraId="5A3D60E0" w14:textId="36369704" w:rsidR="00382EC2" w:rsidRPr="00465A81" w:rsidRDefault="00382EC2" w:rsidP="00382EC2">
            <w:pPr>
              <w:pStyle w:val="TAL"/>
              <w:rPr>
                <w:rFonts w:cs="Arial"/>
                <w:szCs w:val="18"/>
              </w:rPr>
            </w:pPr>
            <w:r>
              <w:rPr>
                <w:rFonts w:cs="Arial"/>
                <w:szCs w:val="18"/>
              </w:rPr>
              <w:t>Represents an LMF Data Exposure Event id</w:t>
            </w:r>
          </w:p>
        </w:tc>
        <w:tc>
          <w:tcPr>
            <w:tcW w:w="1588" w:type="dxa"/>
          </w:tcPr>
          <w:p w14:paraId="7FBA552D" w14:textId="674C4DEA" w:rsidR="00382EC2" w:rsidRPr="00465A81" w:rsidRDefault="00382EC2" w:rsidP="00382EC2">
            <w:pPr>
              <w:pStyle w:val="TAL"/>
              <w:rPr>
                <w:rFonts w:cs="Arial"/>
                <w:szCs w:val="18"/>
              </w:rPr>
            </w:pPr>
            <w:r>
              <w:rPr>
                <w:rFonts w:cs="Arial"/>
                <w:szCs w:val="18"/>
              </w:rPr>
              <w:t>LmfEvents</w:t>
            </w: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75760630"/>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50"/>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75760631"/>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75760632"/>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75760633"/>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02421951"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1" w:name="_Toc96959870"/>
      <w:bookmarkStart w:id="862" w:name="_Toc129247584"/>
      <w:bookmarkStart w:id="863" w:name="_Toc164863333"/>
      <w:bookmarkStart w:id="864" w:name="_Toc175760634"/>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5" w:name="_Toc96959871"/>
      <w:bookmarkStart w:id="866" w:name="_Toc129247585"/>
      <w:bookmarkStart w:id="867" w:name="_Toc164863334"/>
      <w:bookmarkStart w:id="868" w:name="_Toc175760635"/>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0" w:name="_Toc96959872"/>
      <w:bookmarkStart w:id="871" w:name="_Toc129247586"/>
      <w:bookmarkStart w:id="872" w:name="_Toc164863335"/>
      <w:bookmarkStart w:id="873" w:name="_Toc175760636"/>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4" w:name="_Toc96959873"/>
      <w:bookmarkStart w:id="875" w:name="_Toc129247587"/>
      <w:bookmarkStart w:id="876" w:name="_Toc164863336"/>
      <w:bookmarkStart w:id="877" w:name="_Toc175760637"/>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9" w:name="_Toc96959874"/>
      <w:bookmarkStart w:id="880" w:name="_Toc129247588"/>
      <w:bookmarkStart w:id="881" w:name="_Toc164863337"/>
      <w:bookmarkStart w:id="882" w:name="_Toc175760638"/>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5" w:name="_Toc96959875"/>
      <w:bookmarkStart w:id="886" w:name="_Toc129247589"/>
      <w:bookmarkStart w:id="887" w:name="_Toc164863338"/>
      <w:bookmarkStart w:id="888" w:name="_Toc175760639"/>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1" w:name="_Toc96959876"/>
      <w:bookmarkStart w:id="892" w:name="_Toc129247590"/>
      <w:bookmarkStart w:id="893" w:name="_Toc164863339"/>
      <w:bookmarkStart w:id="894" w:name="_Toc175760640"/>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7" w:name="_Toc96959877"/>
      <w:bookmarkStart w:id="898" w:name="_Toc129247591"/>
      <w:bookmarkStart w:id="899" w:name="_Toc164863340"/>
      <w:bookmarkStart w:id="900" w:name="_Toc175760641"/>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2" w:name="_Toc129247592"/>
      <w:bookmarkStart w:id="903" w:name="_Toc164863341"/>
      <w:bookmarkStart w:id="904" w:name="_Toc175760642"/>
      <w:r>
        <w:lastRenderedPageBreak/>
        <w:t>5.1.6.2.12</w:t>
      </w:r>
      <w:r>
        <w:tab/>
        <w:t>Void</w:t>
      </w:r>
      <w:bookmarkEnd w:id="902"/>
      <w:bookmarkEnd w:id="903"/>
      <w:bookmarkEnd w:id="904"/>
    </w:p>
    <w:p w14:paraId="4077F43A" w14:textId="40B51601" w:rsidR="00944E89" w:rsidRDefault="00944E89" w:rsidP="00944E89">
      <w:pPr>
        <w:pStyle w:val="50"/>
      </w:pPr>
      <w:bookmarkStart w:id="905" w:name="_Toc129247593"/>
      <w:bookmarkStart w:id="906" w:name="_Toc164863342"/>
      <w:bookmarkStart w:id="907" w:name="_Toc175760643"/>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77777777" w:rsidR="00C602E6" w:rsidRPr="00AB3D25" w:rsidRDefault="00C602E6" w:rsidP="00D07FF4">
            <w:pPr>
              <w:keepNext/>
              <w:keepLines/>
              <w:spacing w:after="0"/>
              <w:rPr>
                <w:rFonts w:ascii="Arial" w:hAnsi="Arial"/>
                <w:sz w:val="18"/>
              </w:rPr>
            </w:pPr>
            <w:r>
              <w:rPr>
                <w:rFonts w:ascii="Arial" w:hAnsi="Arial"/>
                <w:sz w:val="18"/>
              </w:rPr>
              <w:t>lmfEvent</w:t>
            </w:r>
          </w:p>
        </w:tc>
        <w:tc>
          <w:tcPr>
            <w:tcW w:w="1559" w:type="dxa"/>
          </w:tcPr>
          <w:p w14:paraId="3C290EB6" w14:textId="77777777" w:rsidR="00C602E6" w:rsidRPr="00AB3D25" w:rsidRDefault="00C602E6" w:rsidP="00D07FF4">
            <w:pPr>
              <w:keepNext/>
              <w:keepLines/>
              <w:spacing w:after="0"/>
              <w:rPr>
                <w:rFonts w:ascii="Arial" w:hAnsi="Arial"/>
                <w:sz w:val="18"/>
              </w:rPr>
            </w:pPr>
            <w:r>
              <w:rPr>
                <w:rFonts w:ascii="Arial" w:hAnsi="Arial"/>
                <w:sz w:val="18"/>
              </w:rPr>
              <w:t>LmfEventType</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77777777" w:rsidR="00C602E6" w:rsidRPr="00AB3D25" w:rsidRDefault="00C602E6" w:rsidP="00D07FF4">
            <w:pPr>
              <w:keepNext/>
              <w:keepLines/>
              <w:spacing w:after="0"/>
              <w:rPr>
                <w:rFonts w:ascii="Arial" w:hAnsi="Arial" w:cs="Arial"/>
                <w:sz w:val="18"/>
                <w:szCs w:val="18"/>
              </w:rPr>
            </w:pPr>
            <w:r w:rsidRPr="00AB3D25">
              <w:rPr>
                <w:rFonts w:ascii="Arial" w:hAnsi="Arial" w:cs="Arial"/>
                <w:sz w:val="18"/>
                <w:szCs w:val="18"/>
              </w:rPr>
              <w:t>Identifies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 event.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8" w:name="_Toc114213917"/>
      <w:bookmarkStart w:id="909" w:name="_Toc129247594"/>
      <w:bookmarkStart w:id="910" w:name="_Toc164863343"/>
      <w:bookmarkStart w:id="911" w:name="_Toc175760644"/>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2" w:name="_Toc120681640"/>
      <w:bookmarkStart w:id="913" w:name="_Toc129284780"/>
      <w:bookmarkStart w:id="914" w:name="_Toc164863344"/>
      <w:bookmarkStart w:id="915" w:name="_Toc175760645"/>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6" w:name="_Toc164863345"/>
      <w:bookmarkStart w:id="917" w:name="_Toc175760646"/>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8" w:name="_Toc164863346"/>
      <w:bookmarkStart w:id="919" w:name="_Toc175760647"/>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0" w:name="_Toc164863347"/>
      <w:bookmarkStart w:id="921" w:name="_Toc175760648"/>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50"/>
      </w:pPr>
      <w:bookmarkStart w:id="923" w:name="_Toc175760649"/>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75760650"/>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50"/>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75760651"/>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75760652"/>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75760653"/>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50"/>
      </w:pPr>
      <w:bookmarkStart w:id="966" w:name="_Toc129247599"/>
      <w:bookmarkStart w:id="967" w:name="_Toc164863352"/>
      <w:bookmarkStart w:id="968" w:name="_Toc175760654"/>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75760655"/>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3" w:name="_Toc164863354"/>
      <w:bookmarkStart w:id="994" w:name="_Toc175760656"/>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5" w:name="_Toc129247601"/>
      <w:bookmarkStart w:id="996" w:name="_Toc164863355"/>
      <w:bookmarkStart w:id="997"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75760658"/>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30"/>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75760659"/>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40"/>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75760660"/>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75760661"/>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75760662"/>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5" w:name="_Toc67903564"/>
      <w:bookmarkStart w:id="1046" w:name="_Toc73173296"/>
      <w:bookmarkStart w:id="1047" w:name="_Toc96959889"/>
      <w:bookmarkStart w:id="1048" w:name="_Toc129247607"/>
      <w:bookmarkStart w:id="1049" w:name="_Toc164863361"/>
      <w:bookmarkStart w:id="1050" w:name="_Toc175760663"/>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3CD1DF1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5A6844B5"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6D20ABF1"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bl>
    <w:p w14:paraId="129A2D7C" w14:textId="77777777" w:rsidR="00E60FE0" w:rsidRPr="00163860" w:rsidRDefault="00E60FE0"/>
    <w:p w14:paraId="3FCFA425" w14:textId="77777777" w:rsidR="00E60FE0" w:rsidRDefault="00C872B4">
      <w:pPr>
        <w:pStyle w:val="30"/>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75760664"/>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75760665"/>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30"/>
      </w:pPr>
      <w:bookmarkStart w:id="1069" w:name="_Toc73173299"/>
      <w:bookmarkStart w:id="1070" w:name="_Toc96959892"/>
      <w:bookmarkStart w:id="1071" w:name="_Toc129247610"/>
      <w:bookmarkStart w:id="1072" w:name="_Toc164863364"/>
      <w:bookmarkStart w:id="1073" w:name="_Toc175760666"/>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4" w:name="_Toc73173300"/>
      <w:bookmarkStart w:id="1075" w:name="_Toc96959893"/>
      <w:bookmarkStart w:id="1076" w:name="_Toc129247611"/>
      <w:bookmarkStart w:id="1077" w:name="_Toc164863365"/>
      <w:bookmarkStart w:id="1078" w:name="_Toc175760667"/>
      <w:r>
        <w:lastRenderedPageBreak/>
        <w:t>5.2.2</w:t>
      </w:r>
      <w:r>
        <w:tab/>
        <w:t>Usage of HTTP</w:t>
      </w:r>
      <w:bookmarkEnd w:id="1074"/>
      <w:bookmarkEnd w:id="1075"/>
      <w:bookmarkEnd w:id="1076"/>
      <w:bookmarkEnd w:id="1077"/>
      <w:bookmarkEnd w:id="1078"/>
    </w:p>
    <w:p w14:paraId="25BB838D" w14:textId="77777777" w:rsidR="00E60FE0" w:rsidRDefault="00C872B4">
      <w:pPr>
        <w:pStyle w:val="40"/>
      </w:pPr>
      <w:bookmarkStart w:id="1079" w:name="_Toc73173301"/>
      <w:bookmarkStart w:id="1080" w:name="_Toc96959894"/>
      <w:bookmarkStart w:id="1081" w:name="_Toc129247612"/>
      <w:bookmarkStart w:id="1082" w:name="_Toc164863366"/>
      <w:bookmarkStart w:id="1083" w:name="_Toc175760668"/>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4" w:name="_Toc73173302"/>
      <w:bookmarkStart w:id="1085" w:name="_Toc96959895"/>
      <w:bookmarkStart w:id="1086" w:name="_Toc129247613"/>
      <w:bookmarkStart w:id="1087" w:name="_Toc164863367"/>
      <w:bookmarkStart w:id="1088" w:name="_Toc175760669"/>
      <w:r>
        <w:t>5.2.2.2</w:t>
      </w:r>
      <w:r>
        <w:tab/>
        <w:t>HTTP standard headers</w:t>
      </w:r>
      <w:bookmarkEnd w:id="1084"/>
      <w:bookmarkEnd w:id="1085"/>
      <w:bookmarkEnd w:id="1086"/>
      <w:bookmarkEnd w:id="1087"/>
      <w:bookmarkEnd w:id="1088"/>
    </w:p>
    <w:p w14:paraId="52367E66" w14:textId="77777777" w:rsidR="00E60FE0" w:rsidRDefault="00C872B4">
      <w:pPr>
        <w:pStyle w:val="50"/>
        <w:rPr>
          <w:lang w:eastAsia="zh-CN"/>
        </w:rPr>
      </w:pPr>
      <w:bookmarkStart w:id="1089" w:name="_Toc73173303"/>
      <w:bookmarkStart w:id="1090" w:name="_Toc96959896"/>
      <w:bookmarkStart w:id="1091" w:name="_Toc129247614"/>
      <w:bookmarkStart w:id="1092" w:name="_Toc164863368"/>
      <w:bookmarkStart w:id="1093" w:name="_Toc175760670"/>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4" w:name="_Toc73173304"/>
      <w:bookmarkStart w:id="1095" w:name="_Toc96959897"/>
      <w:bookmarkStart w:id="1096" w:name="_Toc129247615"/>
      <w:bookmarkStart w:id="1097" w:name="_Toc164863369"/>
      <w:bookmarkStart w:id="1098" w:name="_Toc175760671"/>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9" w:name="_Toc73173305"/>
      <w:bookmarkStart w:id="1100" w:name="_Toc96959898"/>
      <w:bookmarkStart w:id="1101" w:name="_Toc129247616"/>
      <w:bookmarkStart w:id="1102" w:name="_Toc164863370"/>
      <w:bookmarkStart w:id="1103" w:name="_Toc175760672"/>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4" w:name="_Toc73173306"/>
      <w:bookmarkStart w:id="1105" w:name="_Toc96959899"/>
      <w:bookmarkStart w:id="1106" w:name="_Toc129247617"/>
      <w:bookmarkStart w:id="1107" w:name="_Toc164863371"/>
      <w:bookmarkStart w:id="1108" w:name="_Toc175760673"/>
      <w:r>
        <w:t>5.2.3</w:t>
      </w:r>
      <w:r>
        <w:tab/>
        <w:t>Resources</w:t>
      </w:r>
      <w:bookmarkEnd w:id="1104"/>
      <w:bookmarkEnd w:id="1105"/>
      <w:bookmarkEnd w:id="1106"/>
      <w:bookmarkEnd w:id="1107"/>
      <w:bookmarkEnd w:id="1108"/>
    </w:p>
    <w:p w14:paraId="2A455603" w14:textId="77777777" w:rsidR="00E60FE0" w:rsidRDefault="00C872B4">
      <w:pPr>
        <w:pStyle w:val="40"/>
      </w:pPr>
      <w:bookmarkStart w:id="1109" w:name="_Toc73173307"/>
      <w:bookmarkStart w:id="1110" w:name="_Toc96959900"/>
      <w:bookmarkStart w:id="1111" w:name="_Toc129247618"/>
      <w:bookmarkStart w:id="1112" w:name="_Toc164863372"/>
      <w:bookmarkStart w:id="1113" w:name="_Toc175760674"/>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794295427"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4" w:name="_Toc73173308"/>
      <w:bookmarkStart w:id="1115" w:name="_Toc96959901"/>
      <w:bookmarkStart w:id="1116" w:name="_Toc129247619"/>
      <w:bookmarkStart w:id="1117" w:name="_Toc164863373"/>
      <w:bookmarkStart w:id="1118" w:name="_Toc175760675"/>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50"/>
      </w:pPr>
      <w:bookmarkStart w:id="1119" w:name="_Toc73173309"/>
      <w:bookmarkStart w:id="1120" w:name="_Toc96959902"/>
      <w:bookmarkStart w:id="1121" w:name="_Toc129247620"/>
      <w:bookmarkStart w:id="1122" w:name="_Toc164863374"/>
      <w:bookmarkStart w:id="1123" w:name="_Toc175760676"/>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4" w:name="_Toc73173310"/>
      <w:bookmarkStart w:id="1125" w:name="_Toc96959903"/>
      <w:bookmarkStart w:id="1126" w:name="_Toc129247621"/>
      <w:bookmarkStart w:id="1127" w:name="_Toc164863375"/>
      <w:bookmarkStart w:id="1128" w:name="_Toc175760677"/>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50"/>
      </w:pPr>
      <w:bookmarkStart w:id="1131" w:name="_Toc129247622"/>
      <w:bookmarkStart w:id="1132" w:name="_Toc164863376"/>
      <w:bookmarkStart w:id="1133" w:name="_Toc175760678"/>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6"/>
        <w:rPr>
          <w:rFonts w:eastAsia="宋体"/>
        </w:rPr>
      </w:pPr>
      <w:bookmarkStart w:id="1134" w:name="_Toc129247623"/>
      <w:bookmarkStart w:id="1135" w:name="_Toc164863377"/>
      <w:bookmarkStart w:id="1136" w:name="_Toc175760679"/>
      <w:r w:rsidRPr="001250F5">
        <w:rPr>
          <w:rFonts w:eastAsia="宋体"/>
        </w:rPr>
        <w:t>5.2.3.2.3.1</w:t>
      </w:r>
      <w:r w:rsidRPr="001250F5">
        <w:rPr>
          <w:rFonts w:eastAsia="宋体"/>
        </w:rPr>
        <w:tab/>
      </w:r>
      <w:r w:rsidR="008178C7" w:rsidRPr="001250F5">
        <w:rPr>
          <w:rFonts w:eastAsia="宋体"/>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7" w:name="_Toc73173312"/>
      <w:bookmarkStart w:id="1138" w:name="_Toc96959905"/>
      <w:bookmarkStart w:id="1139" w:name="_Toc129247624"/>
      <w:bookmarkStart w:id="1140" w:name="_Toc164863378"/>
      <w:bookmarkStart w:id="1141" w:name="_Toc175760680"/>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2" w:name="_Toc73173313"/>
      <w:bookmarkStart w:id="1143" w:name="_Toc96959906"/>
      <w:bookmarkStart w:id="1144" w:name="_Toc129247625"/>
      <w:bookmarkStart w:id="1145" w:name="_Toc164863379"/>
      <w:bookmarkStart w:id="1146" w:name="_Toc175760681"/>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50"/>
      </w:pPr>
      <w:bookmarkStart w:id="1147" w:name="_Toc96959907"/>
      <w:bookmarkStart w:id="1148" w:name="_Toc129247626"/>
      <w:bookmarkStart w:id="1149" w:name="_Toc164863380"/>
      <w:bookmarkStart w:id="1150" w:name="_Toc175760682"/>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1" w:name="_Toc96959908"/>
      <w:bookmarkStart w:id="1152" w:name="_Toc129247627"/>
      <w:bookmarkStart w:id="1153" w:name="_Toc164863381"/>
      <w:bookmarkStart w:id="1154" w:name="_Toc175760683"/>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5" w:name="_Toc96959909"/>
      <w:bookmarkStart w:id="1156" w:name="_Toc129247628"/>
      <w:bookmarkStart w:id="1157" w:name="_Toc164863382"/>
      <w:bookmarkStart w:id="1158" w:name="_Toc175760684"/>
      <w:r>
        <w:t>5.2.3.3.3</w:t>
      </w:r>
      <w:r>
        <w:tab/>
        <w:t>Resource Standard Methods</w:t>
      </w:r>
      <w:bookmarkEnd w:id="1155"/>
      <w:bookmarkEnd w:id="1156"/>
      <w:bookmarkEnd w:id="1157"/>
      <w:bookmarkEnd w:id="1158"/>
    </w:p>
    <w:p w14:paraId="643A6A7C" w14:textId="77777777" w:rsidR="00F630F1" w:rsidRDefault="00F630F1" w:rsidP="00F630F1">
      <w:pPr>
        <w:pStyle w:val="6"/>
      </w:pPr>
      <w:bookmarkStart w:id="1159" w:name="_Toc96959910"/>
      <w:bookmarkStart w:id="1160" w:name="_Toc129247629"/>
      <w:bookmarkStart w:id="1161" w:name="_Toc164863383"/>
      <w:bookmarkStart w:id="1162" w:name="_Toc175760685"/>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3" w:name="_Toc96959911"/>
      <w:bookmarkStart w:id="1164" w:name="_Toc129247630"/>
      <w:bookmarkStart w:id="1165" w:name="_Toc164863384"/>
      <w:bookmarkStart w:id="1166" w:name="_Toc175760686"/>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7" w:name="_Toc96959912"/>
      <w:bookmarkStart w:id="1168" w:name="_Toc129247631"/>
      <w:bookmarkStart w:id="1169" w:name="_Toc164863385"/>
      <w:bookmarkStart w:id="1170" w:name="_Toc175760687"/>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1" w:name="_Toc73173314"/>
      <w:bookmarkStart w:id="1172" w:name="_Toc96959913"/>
      <w:bookmarkStart w:id="1173" w:name="_Toc129247632"/>
      <w:bookmarkStart w:id="1174" w:name="_Toc164863386"/>
      <w:bookmarkStart w:id="1175" w:name="_Toc175760688"/>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30"/>
      </w:pPr>
      <w:bookmarkStart w:id="1178" w:name="_Toc73173320"/>
      <w:bookmarkStart w:id="1179" w:name="_Toc96959919"/>
      <w:bookmarkStart w:id="1180" w:name="_Toc129247633"/>
      <w:bookmarkStart w:id="1181" w:name="_Toc164863387"/>
      <w:bookmarkStart w:id="1182" w:name="_Toc175760689"/>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30"/>
      </w:pPr>
      <w:bookmarkStart w:id="1185" w:name="_Toc73173327"/>
      <w:bookmarkStart w:id="1186" w:name="_Toc96959926"/>
      <w:bookmarkStart w:id="1187" w:name="_Toc129247634"/>
      <w:bookmarkStart w:id="1188" w:name="_Toc164863388"/>
      <w:bookmarkStart w:id="1189" w:name="_Toc175760690"/>
      <w:r>
        <w:t>5.2.6</w:t>
      </w:r>
      <w:r>
        <w:tab/>
        <w:t>Data Model</w:t>
      </w:r>
      <w:bookmarkEnd w:id="1185"/>
      <w:bookmarkEnd w:id="1186"/>
      <w:bookmarkEnd w:id="1187"/>
      <w:bookmarkEnd w:id="1188"/>
      <w:bookmarkEnd w:id="1189"/>
    </w:p>
    <w:p w14:paraId="21424218" w14:textId="77777777" w:rsidR="00E60FE0" w:rsidRDefault="00C872B4">
      <w:pPr>
        <w:pStyle w:val="40"/>
      </w:pPr>
      <w:bookmarkStart w:id="1190" w:name="_Toc73173328"/>
      <w:bookmarkStart w:id="1191" w:name="_Toc96959927"/>
      <w:bookmarkStart w:id="1192" w:name="_Toc129247635"/>
      <w:bookmarkStart w:id="1193" w:name="_Toc164863389"/>
      <w:bookmarkStart w:id="1194" w:name="_Toc175760691"/>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5" w:name="_Toc73173329"/>
      <w:bookmarkStart w:id="1196" w:name="_Toc96959928"/>
      <w:bookmarkStart w:id="1197" w:name="_Toc129247636"/>
      <w:bookmarkStart w:id="1198" w:name="_Toc164863390"/>
      <w:bookmarkStart w:id="1199" w:name="_Toc175760692"/>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50"/>
      </w:pPr>
      <w:bookmarkStart w:id="1200" w:name="_Toc73173330"/>
      <w:bookmarkStart w:id="1201" w:name="_Toc96959929"/>
      <w:bookmarkStart w:id="1202" w:name="_Toc129247637"/>
      <w:bookmarkStart w:id="1203" w:name="_Toc164863391"/>
      <w:bookmarkStart w:id="1204" w:name="_Toc175760693"/>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5" w:name="_Toc73173331"/>
      <w:bookmarkStart w:id="1206" w:name="_Toc96959930"/>
      <w:bookmarkStart w:id="1207" w:name="_Toc129247638"/>
      <w:bookmarkStart w:id="1208" w:name="_Toc164863392"/>
      <w:bookmarkStart w:id="1209" w:name="_Toc175760694"/>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0" w:name="_Toc73173333"/>
      <w:bookmarkStart w:id="1211" w:name="_Toc96959931"/>
      <w:bookmarkStart w:id="1212" w:name="_Toc129247639"/>
      <w:bookmarkStart w:id="1213" w:name="_Toc164863393"/>
      <w:bookmarkStart w:id="1214" w:name="_Toc175760695"/>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50"/>
      </w:pPr>
      <w:bookmarkStart w:id="1215" w:name="_Toc73173334"/>
      <w:bookmarkStart w:id="1216" w:name="_Toc96959932"/>
      <w:bookmarkStart w:id="1217" w:name="_Toc129247640"/>
      <w:bookmarkStart w:id="1218" w:name="_Toc164863394"/>
      <w:bookmarkStart w:id="1219" w:name="_Toc175760696"/>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0" w:name="_Toc73173335"/>
      <w:bookmarkStart w:id="1221" w:name="_Toc96959933"/>
      <w:bookmarkStart w:id="1222" w:name="_Toc129247641"/>
      <w:bookmarkStart w:id="1223" w:name="_Toc164863395"/>
      <w:bookmarkStart w:id="1224" w:name="_Toc175760697"/>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5" w:name="_Toc73173338"/>
      <w:bookmarkStart w:id="1226" w:name="_Toc96959936"/>
      <w:bookmarkStart w:id="1227" w:name="_Toc129247642"/>
      <w:bookmarkStart w:id="1228" w:name="_Toc164863396"/>
      <w:bookmarkStart w:id="1229"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0" w:name="_Toc73173341"/>
      <w:bookmarkStart w:id="1231" w:name="_Toc96959937"/>
      <w:bookmarkStart w:id="1232" w:name="_Toc129247643"/>
      <w:bookmarkStart w:id="1233" w:name="_Toc164863397"/>
      <w:bookmarkStart w:id="1234" w:name="_Toc175760699"/>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5" w:name="_Toc73173344"/>
      <w:bookmarkStart w:id="1236" w:name="_Toc96959938"/>
      <w:bookmarkStart w:id="1237" w:name="_Toc129247644"/>
      <w:bookmarkStart w:id="1238" w:name="_Toc164863398"/>
      <w:bookmarkStart w:id="1239" w:name="_Toc175760700"/>
      <w:r>
        <w:t>5.2.7</w:t>
      </w:r>
      <w:r>
        <w:tab/>
        <w:t>Error Handling</w:t>
      </w:r>
      <w:bookmarkEnd w:id="1235"/>
      <w:bookmarkEnd w:id="1236"/>
      <w:bookmarkEnd w:id="1237"/>
      <w:bookmarkEnd w:id="1238"/>
      <w:bookmarkEnd w:id="1239"/>
    </w:p>
    <w:p w14:paraId="6D035EA9" w14:textId="77777777" w:rsidR="00E60FE0" w:rsidRDefault="00C872B4">
      <w:pPr>
        <w:pStyle w:val="40"/>
      </w:pPr>
      <w:bookmarkStart w:id="1240" w:name="_Toc73173345"/>
      <w:bookmarkStart w:id="1241" w:name="_Toc96959939"/>
      <w:bookmarkStart w:id="1242" w:name="_Toc129247645"/>
      <w:bookmarkStart w:id="1243" w:name="_Toc164863399"/>
      <w:bookmarkStart w:id="1244" w:name="_Toc175760701"/>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5" w:name="_Toc73173346"/>
      <w:bookmarkStart w:id="1246" w:name="_Toc96959940"/>
      <w:bookmarkStart w:id="1247" w:name="_Toc129247646"/>
      <w:bookmarkStart w:id="1248" w:name="_Toc164863400"/>
      <w:bookmarkStart w:id="1249" w:name="_Toc175760702"/>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0" w:name="_Toc73173347"/>
      <w:bookmarkStart w:id="1251" w:name="_Toc96959941"/>
      <w:bookmarkStart w:id="1252" w:name="_Toc129247647"/>
      <w:bookmarkStart w:id="1253" w:name="_Toc164863401"/>
      <w:bookmarkStart w:id="1254" w:name="_Toc175760703"/>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5" w:name="_Toc73173348"/>
      <w:bookmarkStart w:id="1256" w:name="_Toc96959942"/>
      <w:bookmarkStart w:id="1257" w:name="_Toc129247648"/>
      <w:bookmarkStart w:id="1258" w:name="_Toc164863402"/>
      <w:bookmarkStart w:id="1259" w:name="_Toc175760704"/>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0" w:name="_Toc73173349"/>
      <w:bookmarkStart w:id="1261" w:name="_Toc96959943"/>
      <w:bookmarkStart w:id="1262" w:name="_Toc129247649"/>
      <w:bookmarkStart w:id="1263" w:name="_Toc164863403"/>
      <w:bookmarkStart w:id="1264" w:name="_Toc175760705"/>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75760706"/>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75760707"/>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3" w:name="_Toc67903569"/>
      <w:bookmarkStart w:id="1284" w:name="_Toc73173352"/>
      <w:bookmarkStart w:id="1285" w:name="_Toc96959946"/>
      <w:bookmarkStart w:id="1286" w:name="_Toc129247652"/>
      <w:bookmarkStart w:id="1287" w:name="_Toc164863406"/>
      <w:bookmarkStart w:id="1288" w:name="_Toc175760708"/>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700F7A0"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B07ADAD"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B15EAE">
        <w:t>9</w:t>
      </w:r>
      <w:r>
        <w:t>.</w:t>
      </w:r>
      <w:r w:rsidR="00B15EAE">
        <w:t>1</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5B7A149A" w:rsidR="00DB41E2"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bookmarkStart w:id="1290" w:name="_GoBack"/>
      <w:bookmarkEnd w:id="1290"/>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75760709"/>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75760710"/>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42BAF1C6" w:rsidR="008F7DA6" w:rsidRPr="008850AE"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Tdoc#  \* MERGEFORMAT </w:instrText>
            </w:r>
            <w:r w:rsidRPr="00D25CD0">
              <w:rPr>
                <w:rFonts w:cs="Arial"/>
                <w:sz w:val="16"/>
                <w:szCs w:val="16"/>
              </w:rPr>
              <w:fldChar w:fldCharType="separate"/>
            </w:r>
            <w:r w:rsidRPr="00D25CD0">
              <w:rPr>
                <w:rFonts w:cs="Arial"/>
                <w:sz w:val="16"/>
                <w:szCs w:val="16"/>
              </w:rPr>
              <w:t>C3-246532</w:t>
            </w:r>
            <w:r w:rsidRPr="00D25CD0">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07DF4C09" w:rsidR="008F7DA6" w:rsidRPr="002D66EF" w:rsidRDefault="00D25CD0" w:rsidP="008F7DA6">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61651376" w:rsidR="00D25CD0" w:rsidRPr="008850AE" w:rsidRDefault="00D25CD0" w:rsidP="00D25CD0">
            <w:pPr>
              <w:pStyle w:val="TAC"/>
              <w:keepNext w:val="0"/>
              <w:keepLines w:val="0"/>
              <w:rPr>
                <w:rFonts w:cs="Arial"/>
                <w:sz w:val="16"/>
                <w:szCs w:val="16"/>
              </w:rPr>
            </w:pPr>
            <w:r w:rsidRPr="00D25CD0">
              <w:rPr>
                <w:rFonts w:cs="Arial"/>
                <w:sz w:val="16"/>
                <w:szCs w:val="16"/>
              </w:rPr>
              <w:t>C3-246572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C7107" w14:textId="77777777" w:rsidR="00283B59" w:rsidRDefault="00283B59">
      <w:r>
        <w:separator/>
      </w:r>
    </w:p>
  </w:endnote>
  <w:endnote w:type="continuationSeparator" w:id="0">
    <w:p w14:paraId="3ED947C2" w14:textId="77777777" w:rsidR="00283B59" w:rsidRDefault="0028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6DF8D" w14:textId="77777777" w:rsidR="00283B59" w:rsidRDefault="00283B59">
      <w:r>
        <w:separator/>
      </w:r>
    </w:p>
  </w:footnote>
  <w:footnote w:type="continuationSeparator" w:id="0">
    <w:p w14:paraId="03D9A6DF" w14:textId="77777777" w:rsidR="00283B59" w:rsidRDefault="00283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1A94">
      <w:rPr>
        <w:rFonts w:ascii="Arial" w:hAnsi="Arial" w:cs="Arial"/>
        <w:b/>
        <w:noProof/>
        <w:sz w:val="18"/>
        <w:szCs w:val="18"/>
      </w:rPr>
      <w:t>3GPP TS 29.574 V19.1.0 (2024-12)</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1A94">
      <w:rPr>
        <w:rFonts w:ascii="Arial" w:hAnsi="Arial" w:cs="Arial"/>
        <w:b/>
        <w:noProof/>
        <w:sz w:val="18"/>
        <w:szCs w:val="18"/>
      </w:rPr>
      <w:t>92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1A94">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1A94"/>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3B59"/>
    <w:rsid w:val="00287D62"/>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0B23"/>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1F39"/>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EC33B-14CE-42DE-AA42-C49600C6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2144</TotalTime>
  <Pages>93</Pages>
  <Words>35004</Words>
  <Characters>199529</Characters>
  <Application>Microsoft Office Word</Application>
  <DocSecurity>0</DocSecurity>
  <Lines>1662</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364</cp:revision>
  <cp:lastPrinted>2019-02-25T14:05:00Z</cp:lastPrinted>
  <dcterms:created xsi:type="dcterms:W3CDTF">2022-04-14T09:44:00Z</dcterms:created>
  <dcterms:modified xsi:type="dcterms:W3CDTF">2024-11-28T02:35:00Z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