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87DA0C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854801">
              <w:t>0</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3pt" o:ole="">
                  <v:imagedata r:id="rId9" o:title=""/>
                </v:shape>
                <o:OLEObject Type="Embed" ProgID="Word.Picture.8" ShapeID="_x0000_i1025" DrawAspect="Content" ObjectID="_178815597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815597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9pt" o:ole="">
            <v:imagedata r:id="rId15" o:title=""/>
          </v:shape>
          <o:OLEObject Type="Embed" ProgID="Visio.Drawing.15" ShapeID="_x0000_i1027" DrawAspect="Content" ObjectID="_1788155976"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8815597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1pt" o:ole="">
            <v:imagedata r:id="rId19" o:title=""/>
          </v:shape>
          <o:OLEObject Type="Embed" ProgID="Visio.Drawing.11" ShapeID="_x0000_i1029" DrawAspect="Content" ObjectID="_178815597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1pt" o:ole="">
            <v:imagedata r:id="rId21" o:title=""/>
          </v:shape>
          <o:OLEObject Type="Embed" ProgID="Visio.Drawing.11" ShapeID="_x0000_i1030" DrawAspect="Content" ObjectID="_178815597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1pt" o:ole="">
            <v:imagedata r:id="rId23" o:title=""/>
          </v:shape>
          <o:OLEObject Type="Embed" ProgID="Visio.Drawing.15" ShapeID="_x0000_i1031" DrawAspect="Content" ObjectID="_178815598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1pt" o:ole="">
            <v:imagedata r:id="rId25" o:title=""/>
          </v:shape>
          <o:OLEObject Type="Embed" ProgID="Visio.Drawing.11" ShapeID="_x0000_i1032" DrawAspect="Content" ObjectID="_178815598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1pt" o:ole="">
            <v:imagedata r:id="rId27" o:title=""/>
          </v:shape>
          <o:OLEObject Type="Embed" ProgID="Visio.Drawing.11" ShapeID="_x0000_i1033" DrawAspect="Content" ObjectID="_178815598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1pt" o:ole="">
            <v:imagedata r:id="rId29" o:title=""/>
          </v:shape>
          <o:OLEObject Type="Embed" ProgID="Visio.Drawing.11" ShapeID="_x0000_i1034" DrawAspect="Content" ObjectID="_178815598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1pt" o:ole="">
            <v:imagedata r:id="rId31" o:title=""/>
          </v:shape>
          <o:OLEObject Type="Embed" ProgID="Visio.Drawing.15" ShapeID="_x0000_i1035" DrawAspect="Content" ObjectID="_178815598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1.2pt" o:ole="">
            <v:imagedata r:id="rId33" o:title=""/>
          </v:shape>
          <o:OLEObject Type="Embed" ProgID="Visio.Drawing.15" ShapeID="_x0000_i1036" DrawAspect="Content" ObjectID="_178815598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6pt" o:ole="">
            <v:imagedata r:id="rId35" o:title=""/>
          </v:shape>
          <o:OLEObject Type="Embed" ProgID="Visio.Drawing.15" ShapeID="_x0000_i1037" DrawAspect="Content" ObjectID="_178815598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0160185"/>
      <w:r>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pt" o:ole="">
            <v:imagedata r:id="rId37" o:title=""/>
          </v:shape>
          <o:OLEObject Type="Embed" ProgID="Visio.Drawing.15" ShapeID="_x0000_i1038" DrawAspect="Content" ObjectID="_178815598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2pt" o:ole="">
            <v:imagedata r:id="rId39" o:title=""/>
          </v:shape>
          <o:OLEObject Type="Embed" ProgID="Visio.Drawing.15" ShapeID="_x0000_i1039" DrawAspect="Content" ObjectID="_178815598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pt;height:149.7pt" o:ole="">
            <v:imagedata r:id="rId41" o:title=""/>
          </v:shape>
          <o:OLEObject Type="Embed" ProgID="Visio.Drawing.15" ShapeID="_x0000_i1040" DrawAspect="Content" ObjectID="_1788155989"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01602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pt" o:ole="">
            <v:imagedata r:id="rId43" o:title=""/>
          </v:shape>
          <o:OLEObject Type="Embed" ProgID="Visio.Drawing.15" ShapeID="_x0000_i1041" DrawAspect="Content" ObjectID="_178815599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pt" o:ole="">
            <v:imagedata r:id="rId45" o:title=""/>
          </v:shape>
          <o:OLEObject Type="Embed" ProgID="Visio.Drawing.15" ShapeID="_x0000_i1042" DrawAspect="Content" ObjectID="_178815599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01602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pt" o:ole="">
            <v:imagedata r:id="rId47" o:title=""/>
          </v:shape>
          <o:OLEObject Type="Embed" ProgID="Visio.Drawing.15" ShapeID="_x0000_i1043" DrawAspect="Content" ObjectID="_178815599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8815599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8815599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8815599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01602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8815599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pt" o:ole="">
            <v:imagedata r:id="rId57" o:title=""/>
          </v:shape>
          <o:OLEObject Type="Embed" ProgID="Visio.Drawing.15" ShapeID="_x0000_i1048" DrawAspect="Content" ObjectID="_178815599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2pt" o:ole="">
            <v:imagedata r:id="rId59" o:title=""/>
          </v:shape>
          <o:OLEObject Type="Embed" ProgID="Visio.Drawing.15" ShapeID="_x0000_i1049" DrawAspect="Content" ObjectID="_178815599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5F3C1DC9" w:rsidR="005512DC" w:rsidRDefault="005512DC" w:rsidP="005512DC">
            <w:pPr>
              <w:pStyle w:val="TAL"/>
            </w:pPr>
            <w:r>
              <w:t>This is used to set the portDS.portEnable.</w:t>
            </w:r>
          </w:p>
          <w:p w14:paraId="0550D528" w14:textId="77777777" w:rsidR="005512DC" w:rsidRDefault="005512DC" w:rsidP="005512DC">
            <w:pPr>
              <w:pStyle w:val="TAL"/>
            </w:pPr>
          </w:p>
          <w:p w14:paraId="090E1569" w14:textId="77777777" w:rsidR="005512DC" w:rsidRDefault="005512DC" w:rsidP="005512DC">
            <w:pPr>
              <w:pStyle w:val="TAL"/>
              <w:ind w:left="284" w:hanging="284"/>
            </w:pPr>
            <w:r w:rsidRPr="00CC45C4">
              <w:t>-</w:t>
            </w:r>
            <w:r>
              <w:tab/>
              <w:t xml:space="preserve">'true" </w:t>
            </w:r>
            <w:r>
              <w:rPr>
                <w:rFonts w:eastAsia="Malgun Gothic"/>
              </w:rPr>
              <w:t>indicates to set the portDS</w:t>
            </w:r>
            <w:r>
              <w:t>.portEnable.</w:t>
            </w:r>
          </w:p>
          <w:p w14:paraId="7C580142" w14:textId="77777777" w:rsidR="005512DC" w:rsidRDefault="005512DC" w:rsidP="005512DC">
            <w:pPr>
              <w:pStyle w:val="TAL"/>
              <w:ind w:left="284" w:hanging="284"/>
            </w:pPr>
            <w:r>
              <w:t>-</w:t>
            </w:r>
            <w:r>
              <w:tab/>
            </w:r>
            <w:r w:rsidRPr="00352659">
              <w:t>"false"</w:t>
            </w:r>
            <w:r>
              <w:t xml:space="preserve"> indicates not to set the portDS.portEnable.</w:t>
            </w:r>
          </w:p>
          <w:p w14:paraId="2DFD0F69" w14:textId="204F95B8" w:rsidR="005512DC" w:rsidRDefault="005512DC" w:rsidP="005512DC">
            <w:pPr>
              <w:pStyle w:val="TAL"/>
              <w:rPr>
                <w:rFonts w:eastAsia="Malgun Gothic"/>
              </w:rPr>
            </w:pPr>
            <w:r>
              <w:t>-</w:t>
            </w:r>
            <w:r>
              <w:tab/>
              <w:t xml:space="preserve">The default value is </w:t>
            </w:r>
            <w:r w:rsidRPr="00352659">
              <w:t>"false"</w:t>
            </w:r>
            <w:r>
              <w:t xml:space="preserve"> </w:t>
            </w:r>
            <w:r w:rsidR="00FE385F">
              <w:tab/>
            </w:r>
            <w:r>
              <w:t xml:space="preserve">if omitted, the default value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pPr>
          </w:p>
          <w:p w14:paraId="0F48E535" w14:textId="282F6453" w:rsidR="005512DC" w:rsidRPr="00235B91" w:rsidRDefault="005512DC" w:rsidP="005512DC">
            <w:pPr>
              <w:pStyle w:val="TAL"/>
              <w:rPr>
                <w:rFonts w:eastAsia="Malgun Gothic"/>
              </w:rPr>
            </w:pPr>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pPr>
            <w:r>
              <w:rPr>
                <w:lang w:eastAsia="zh-CN"/>
              </w:rPr>
              <w:t xml:space="preserve">Indicates how the value of the </w:t>
            </w:r>
            <w:r w:rsidRPr="00B9682F">
              <w:t>"logSyncInter" attribute</w:t>
            </w:r>
            <w:r>
              <w:t xml:space="preserve"> is to be used.</w:t>
            </w:r>
          </w:p>
          <w:p w14:paraId="6780FD04" w14:textId="77777777" w:rsidR="005512DC" w:rsidRDefault="005512DC" w:rsidP="005512DC">
            <w:pPr>
              <w:pStyle w:val="TAL"/>
              <w:rPr>
                <w:lang w:eastAsia="zh-CN"/>
              </w:rPr>
            </w:pPr>
          </w:p>
          <w:p w14:paraId="5A775D91" w14:textId="3D288BA2" w:rsidR="005512DC" w:rsidRDefault="005512DC" w:rsidP="00A82D9F">
            <w:pPr>
              <w:pStyle w:val="TAL"/>
              <w:ind w:left="284" w:hanging="284"/>
            </w:pPr>
            <w:r w:rsidRPr="00CC45C4">
              <w:t>-</w:t>
            </w:r>
            <w:r>
              <w:tab/>
              <w:t>When set to "false", the value of "logSyncInter" attribute is used to set the initialLogSyncInterval as described in IEEE Std 802.1AS-2020 [26].</w:t>
            </w:r>
          </w:p>
          <w:p w14:paraId="304D58B8" w14:textId="247BC818" w:rsidR="005512DC" w:rsidRDefault="005512DC" w:rsidP="00A82D9F">
            <w:pPr>
              <w:pStyle w:val="TAL"/>
              <w:ind w:left="284" w:hanging="284"/>
            </w:pPr>
            <w:r w:rsidRPr="00CC45C4">
              <w:t>-</w:t>
            </w:r>
            <w:r>
              <w:tab/>
              <w:t>When set to "true",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pPr>
          </w:p>
          <w:p w14:paraId="3E78C3A3" w14:textId="3BB7FFE2" w:rsidR="005512DC" w:rsidRPr="00F40F56" w:rsidRDefault="005512DC" w:rsidP="005512DC">
            <w:pPr>
              <w:pStyle w:val="TAL"/>
              <w:rPr>
                <w:lang w:eastAsia="zh-CN"/>
              </w:rPr>
            </w:pPr>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lang w:eastAsia="zh-CN"/>
              </w:rPr>
            </w:pPr>
            <w:r>
              <w:rPr>
                <w:lang w:eastAsia="zh-CN"/>
              </w:rPr>
              <w:t xml:space="preserve">Indicates how the value of the </w:t>
            </w:r>
            <w:r w:rsidRPr="00B9682F">
              <w:t>"logSyncInter" attribute</w:t>
            </w:r>
            <w:r>
              <w:t xml:space="preserve"> is to be used.</w:t>
            </w:r>
          </w:p>
          <w:p w14:paraId="6D426834" w14:textId="77777777" w:rsidR="005512DC" w:rsidRDefault="005512DC" w:rsidP="005512DC">
            <w:pPr>
              <w:pStyle w:val="TAL"/>
            </w:pPr>
          </w:p>
          <w:p w14:paraId="27A493B2" w14:textId="1CE05FAA" w:rsidR="005512DC" w:rsidRDefault="005512DC" w:rsidP="00A82D9F">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6FC2D06E" w14:textId="5742F035" w:rsidR="005512DC" w:rsidRDefault="005512DC" w:rsidP="00A82D9F">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2B26B7D2" w14:textId="3E060715" w:rsidR="005512DC" w:rsidRPr="00F40F56" w:rsidRDefault="005512DC" w:rsidP="005512DC">
            <w:pPr>
              <w:pStyle w:val="TAL"/>
              <w:rPr>
                <w:lang w:eastAsia="zh-CN"/>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6pt" o:ole="">
            <v:imagedata r:id="rId61" o:title=""/>
          </v:shape>
          <o:OLEObject Type="Embed" ProgID="Visio.Drawing.15" ShapeID="_x0000_i1050" DrawAspect="Content" ObjectID="_178815599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r>
              <w:rPr>
                <w:lang w:eastAsia="zh-CN"/>
              </w:rPr>
              <w:t>NotifCap</w:t>
            </w:r>
          </w:p>
        </w:tc>
        <w:tc>
          <w:tcPr>
            <w:tcW w:w="1848" w:type="dxa"/>
          </w:tcPr>
          <w:p w14:paraId="02E6B3E0" w14:textId="01CC5971" w:rsidR="00EF7663" w:rsidRDefault="00EF7663" w:rsidP="00EF7663">
            <w:pPr>
              <w:pStyle w:val="TAL"/>
            </w:pPr>
            <w:r w:rsidRPr="000A0A5F">
              <w:t>3GPP TS 29.51</w:t>
            </w:r>
            <w:r>
              <w:t>4 [20]</w:t>
            </w:r>
          </w:p>
        </w:tc>
        <w:tc>
          <w:tcPr>
            <w:tcW w:w="2491" w:type="dxa"/>
          </w:tcPr>
          <w:p w14:paraId="678F596A" w14:textId="0793B92E" w:rsidR="00EF7663" w:rsidRDefault="00EF7663" w:rsidP="00EF766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01661B76" w14:textId="4933D0A2" w:rsidR="00EF7663" w:rsidRPr="0016361A" w:rsidRDefault="00EF7663" w:rsidP="00EF7663">
            <w:pPr>
              <w:pStyle w:val="TAL"/>
              <w:rPr>
                <w:rFonts w:cs="Arial"/>
                <w:szCs w:val="18"/>
              </w:rPr>
            </w:pPr>
            <w:r>
              <w:t>QoSMonCapRepo</w:t>
            </w:r>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7EC39054" w:rsidR="0043540E" w:rsidRDefault="0043540E" w:rsidP="0043540E">
            <w:pPr>
              <w:pStyle w:val="TAC"/>
              <w:rPr>
                <w:lang w:eastAsia="zh-CN"/>
              </w:rPr>
            </w:pPr>
            <w:r>
              <w:rPr>
                <w:rFonts w:hint="eastAsia"/>
                <w:lang w:eastAsia="zh-CN"/>
              </w:rPr>
              <w:t>1</w:t>
            </w:r>
          </w:p>
        </w:tc>
        <w:tc>
          <w:tcPr>
            <w:tcW w:w="3330" w:type="dxa"/>
          </w:tcPr>
          <w:p w14:paraId="54A81199" w14:textId="77777777" w:rsidR="0043540E" w:rsidRDefault="0043540E" w:rsidP="0043540E">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43540E" w:rsidRDefault="0043540E" w:rsidP="0043540E">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43540E" w:rsidRDefault="0043540E" w:rsidP="0043540E">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43540E" w:rsidRDefault="0043540E" w:rsidP="0043540E">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0160366"/>
      <w:r>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77777777" w:rsidR="00EF7772" w:rsidRPr="00C2776C" w:rsidRDefault="00EF7772" w:rsidP="005A6C05">
            <w:pPr>
              <w:keepNext/>
              <w:keepLines/>
              <w:spacing w:after="0"/>
            </w:pPr>
            <w:r>
              <w:rPr>
                <w:rFonts w:ascii="Arial" w:hAnsi="Arial"/>
                <w:noProof/>
                <w:sz w:val="18"/>
              </w:rPr>
              <w:t>This feature indicates the support QoS Monitoring Capability Report.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01603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0160388"/>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8815600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01603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01603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70160408"/>
      <w:r>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9" w:name="_Toc104199188"/>
      <w:bookmarkStart w:id="2560" w:name="_Toc104489624"/>
      <w:bookmarkStart w:id="2561" w:name="_Toc138762462"/>
      <w:bookmarkStart w:id="2562" w:name="_Toc145708656"/>
      <w:bookmarkStart w:id="2563" w:name="_Toc153827330"/>
      <w:bookmarkStart w:id="2564" w:name="_Toc170160420"/>
      <w:r>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70160422"/>
      <w:r>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70160425"/>
      <w:r>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D52AB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3E99F6D" w:rsidR="00331964" w:rsidRDefault="00331964" w:rsidP="00461244">
      <w:pPr>
        <w:pStyle w:val="PL"/>
      </w:pPr>
      <w:r>
        <w:t xml:space="preserve">    </w:t>
      </w:r>
      <w:r w:rsidR="00461244">
        <w:t xml:space="preserve">3GPP TS 29.565 </w:t>
      </w:r>
      <w:r w:rsidR="001D3650">
        <w:t>V18</w:t>
      </w:r>
      <w:r w:rsidR="00461244">
        <w:t>.</w:t>
      </w:r>
      <w:r w:rsidR="00DE15D7">
        <w:t>7</w:t>
      </w:r>
      <w:bookmarkStart w:id="2682" w:name="_GoBack"/>
      <w:bookmarkEnd w:id="2682"/>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70160439"/>
      <w:bookmarkEnd w:id="2680"/>
      <w:r>
        <w:t>A.3</w:t>
      </w:r>
      <w:r>
        <w:tab/>
      </w:r>
      <w:r w:rsidR="00D615CF">
        <w:t>Ntsctsf_QoSand</w:t>
      </w:r>
      <w:r w:rsidR="005F5F2F">
        <w:t>TSC</w:t>
      </w:r>
      <w:r w:rsidR="00D615CF">
        <w:t>Assistance</w:t>
      </w:r>
      <w:r>
        <w:t xml:space="preserve"> API</w:t>
      </w:r>
      <w:bookmarkEnd w:id="2681"/>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3"/>
    <w:p w14:paraId="7525BE26" w14:textId="43FCAA4C" w:rsidR="00D16179" w:rsidRDefault="00D16179" w:rsidP="00461244">
      <w:pPr>
        <w:pStyle w:val="PL"/>
        <w:rPr>
          <w:rFonts w:cs="Courier New"/>
          <w:szCs w:val="16"/>
        </w:rPr>
      </w:pPr>
      <w:r w:rsidRPr="00C316C4">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9" w:name="_Toc170160440"/>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Malgun Gothic"/>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Malgun Gothic"/>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Malgun Gothic"/>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Malgun Gothic"/>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1" w:name="_Toc138762481"/>
      <w:bookmarkStart w:id="2972" w:name="_Toc145708675"/>
      <w:bookmarkStart w:id="2973" w:name="_Toc153827351"/>
      <w:bookmarkStart w:id="2974" w:name="_Toc170160441"/>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1"/>
      </w:pPr>
      <w:bookmarkStart w:id="2975" w:name="_Toc138762482"/>
      <w:bookmarkStart w:id="2976" w:name="_Toc145708676"/>
      <w:bookmarkStart w:id="2977" w:name="_Toc153827352"/>
      <w:bookmarkStart w:id="2978" w:name="_Toc170160442"/>
      <w:bookmarkStart w:id="2979" w:name="MCCQCTEMPBM_00000370"/>
      <w:r>
        <w:t>B.1</w:t>
      </w:r>
      <w:r>
        <w:tab/>
        <w:t>3GPP extensions for DetNet integration with 5GS</w:t>
      </w:r>
      <w:bookmarkEnd w:id="2975"/>
      <w:bookmarkEnd w:id="2976"/>
      <w:bookmarkEnd w:id="2977"/>
      <w:bookmarkEnd w:id="2978"/>
    </w:p>
    <w:p w14:paraId="28E7CD5F" w14:textId="77777777" w:rsidR="00FE2976" w:rsidRDefault="00FE2976" w:rsidP="00D51D24">
      <w:pPr>
        <w:pStyle w:val="2"/>
      </w:pPr>
      <w:bookmarkStart w:id="2980" w:name="_Toc138762483"/>
      <w:bookmarkStart w:id="2981" w:name="_Toc145708677"/>
      <w:bookmarkStart w:id="2982" w:name="_Toc153827353"/>
      <w:bookmarkStart w:id="2983" w:name="_Toc170160443"/>
      <w:bookmarkStart w:id="2984" w:name="MCCQCTEMPBM_00000371"/>
      <w:bookmarkEnd w:id="2979"/>
      <w:r>
        <w:t>B.1.1</w:t>
      </w:r>
      <w:r>
        <w:tab/>
        <w:t>Introduction</w:t>
      </w:r>
      <w:bookmarkEnd w:id="2980"/>
      <w:bookmarkEnd w:id="2981"/>
      <w:bookmarkEnd w:id="2982"/>
      <w:bookmarkEnd w:id="2983"/>
    </w:p>
    <w:bookmarkEnd w:id="298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815600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6" w:name="_Toc138762484"/>
      <w:bookmarkStart w:id="2987" w:name="_Toc145708678"/>
      <w:bookmarkStart w:id="2988" w:name="_Toc153827354"/>
      <w:bookmarkStart w:id="2989" w:name="_Toc170160444"/>
      <w:bookmarkStart w:id="2990" w:name="MCCQCTEMPBM_00000372"/>
      <w:r>
        <w:t>B.1.2</w:t>
      </w:r>
      <w:r>
        <w:tab/>
      </w:r>
      <w:bookmarkEnd w:id="2986"/>
      <w:bookmarkEnd w:id="2987"/>
      <w:bookmarkEnd w:id="2988"/>
      <w:r w:rsidR="00F5648C">
        <w:t>3GPP Extension _3gpp-5gs-detnet-node</w:t>
      </w:r>
      <w:bookmarkEnd w:id="2989"/>
    </w:p>
    <w:p w14:paraId="458B5C04" w14:textId="77777777" w:rsidR="00FE2976" w:rsidRDefault="00FE2976" w:rsidP="00D51D24">
      <w:pPr>
        <w:pStyle w:val="30"/>
      </w:pPr>
      <w:bookmarkStart w:id="2991" w:name="_Toc138762485"/>
      <w:bookmarkStart w:id="2992" w:name="_Toc145708679"/>
      <w:bookmarkStart w:id="2993" w:name="_Toc153827355"/>
      <w:bookmarkStart w:id="2994" w:name="_Toc170160445"/>
      <w:bookmarkStart w:id="2995" w:name="MCCQCTEMPBM_00000373"/>
      <w:bookmarkEnd w:id="2990"/>
      <w:r>
        <w:t>B.1.2.1</w:t>
      </w:r>
      <w:r>
        <w:tab/>
        <w:t>Description</w:t>
      </w:r>
      <w:bookmarkEnd w:id="2991"/>
      <w:bookmarkEnd w:id="2992"/>
      <w:bookmarkEnd w:id="2993"/>
      <w:bookmarkEnd w:id="2994"/>
    </w:p>
    <w:bookmarkEnd w:id="29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6" w:name="_Toc138762486"/>
      <w:bookmarkStart w:id="2997" w:name="_Toc145708680"/>
      <w:bookmarkStart w:id="2998" w:name="_Toc153827356"/>
      <w:bookmarkStart w:id="2999" w:name="_Toc170160446"/>
      <w:bookmarkStart w:id="3000" w:name="MCCQCTEMPBM_00000374"/>
      <w:r>
        <w:t>B.1.2.2</w:t>
      </w:r>
      <w:r>
        <w:tab/>
        <w:t>Provisioning of 5GS specific traffic characteristics and requirements</w:t>
      </w:r>
      <w:bookmarkEnd w:id="2996"/>
      <w:bookmarkEnd w:id="2997"/>
      <w:bookmarkEnd w:id="2998"/>
      <w:bookmarkEnd w:id="2999"/>
    </w:p>
    <w:bookmarkEnd w:id="3000"/>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1" w:name="_Toc138762487"/>
      <w:bookmarkStart w:id="3002" w:name="_Toc145708681"/>
      <w:bookmarkStart w:id="3003" w:name="_Toc153827357"/>
      <w:bookmarkStart w:id="3004" w:name="_Toc170160447"/>
      <w:bookmarkStart w:id="3005" w:name="MCCQCTEMPBM_00000375"/>
      <w:r>
        <w:t>B.1.2.3</w:t>
      </w:r>
      <w:r>
        <w:tab/>
        <w:t>Report of 5GS DetNet flow(s) status</w:t>
      </w:r>
      <w:bookmarkEnd w:id="3001"/>
      <w:bookmarkEnd w:id="3002"/>
      <w:bookmarkEnd w:id="3003"/>
      <w:bookmarkEnd w:id="3004"/>
    </w:p>
    <w:bookmarkEnd w:id="300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0" w:name="_Toc170160448"/>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5" w:name="_Toc170160449"/>
      <w:r>
        <w:t>B.2</w:t>
      </w:r>
      <w:r>
        <w:tab/>
        <w:t>YANG Module Definitions</w:t>
      </w:r>
      <w:bookmarkEnd w:id="3011"/>
      <w:bookmarkEnd w:id="3012"/>
      <w:bookmarkEnd w:id="3013"/>
      <w:bookmarkEnd w:id="3015"/>
    </w:p>
    <w:p w14:paraId="42A5CCBD" w14:textId="77777777" w:rsidR="00FE2976" w:rsidRDefault="00FE2976" w:rsidP="00D51D24">
      <w:pPr>
        <w:pStyle w:val="2"/>
      </w:pPr>
      <w:bookmarkStart w:id="3016" w:name="_Toc138762490"/>
      <w:bookmarkStart w:id="3017" w:name="_Toc145708684"/>
      <w:bookmarkStart w:id="3018" w:name="_Toc153827360"/>
      <w:bookmarkStart w:id="3019" w:name="_Toc170160450"/>
      <w:bookmarkStart w:id="3020" w:name="MCCQCTEMPBM_00000378"/>
      <w:bookmarkEnd w:id="3014"/>
      <w:r>
        <w:t>B.2.1</w:t>
      </w:r>
      <w:r>
        <w:tab/>
        <w:t>Introduction</w:t>
      </w:r>
      <w:bookmarkEnd w:id="3016"/>
      <w:bookmarkEnd w:id="3017"/>
      <w:bookmarkEnd w:id="3018"/>
      <w:bookmarkEnd w:id="3019"/>
    </w:p>
    <w:p w14:paraId="6DAC5349" w14:textId="77777777" w:rsidR="00FE2976" w:rsidRDefault="00FE2976" w:rsidP="00D51D24">
      <w:pPr>
        <w:pStyle w:val="30"/>
      </w:pPr>
      <w:bookmarkStart w:id="3021" w:name="_Toc138762491"/>
      <w:bookmarkStart w:id="3022" w:name="_Toc145708685"/>
      <w:bookmarkStart w:id="3023" w:name="_Toc153827361"/>
      <w:bookmarkStart w:id="3024" w:name="_Toc170160451"/>
      <w:bookmarkStart w:id="3025" w:name="MCCQCTEMPBM_00000379"/>
      <w:bookmarkEnd w:id="3020"/>
      <w:r>
        <w:t>B.2.1.1</w:t>
      </w:r>
      <w:r>
        <w:tab/>
        <w:t>General</w:t>
      </w:r>
      <w:bookmarkEnd w:id="3021"/>
      <w:bookmarkEnd w:id="3022"/>
      <w:bookmarkEnd w:id="3023"/>
      <w:bookmarkEnd w:id="3024"/>
    </w:p>
    <w:bookmarkEnd w:id="302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6" w:name="_Toc138762492"/>
      <w:bookmarkStart w:id="3027" w:name="_Toc145708686"/>
      <w:bookmarkStart w:id="3028" w:name="_Toc153827362"/>
      <w:bookmarkStart w:id="3029" w:name="_Toc170160452"/>
      <w:bookmarkStart w:id="3030" w:name="MCCQCTEMPBM_00000380"/>
      <w:r>
        <w:t>B.2.1.2</w:t>
      </w:r>
      <w:r>
        <w:tab/>
        <w:t>Module name</w:t>
      </w:r>
      <w:bookmarkEnd w:id="3026"/>
      <w:bookmarkEnd w:id="3027"/>
      <w:bookmarkEnd w:id="3028"/>
      <w:bookmarkEnd w:id="3029"/>
    </w:p>
    <w:bookmarkEnd w:id="303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5" w:name="_Toc170160453"/>
      <w:r>
        <w:t>B.2.1.3</w:t>
      </w:r>
      <w:r>
        <w:tab/>
        <w:t>Header information</w:t>
      </w:r>
      <w:bookmarkEnd w:id="3031"/>
      <w:bookmarkEnd w:id="3032"/>
      <w:bookmarkEnd w:id="3033"/>
      <w:bookmarkEnd w:id="3035"/>
    </w:p>
    <w:p w14:paraId="5675E796" w14:textId="77777777" w:rsidR="00FE2976" w:rsidRDefault="00FE2976" w:rsidP="00D51D24">
      <w:pPr>
        <w:pStyle w:val="40"/>
      </w:pPr>
      <w:bookmarkStart w:id="3036" w:name="_Toc138762494"/>
      <w:bookmarkStart w:id="3037" w:name="_Toc145708688"/>
      <w:bookmarkStart w:id="3038" w:name="_Toc153827364"/>
      <w:bookmarkStart w:id="3039" w:name="_Toc170160454"/>
      <w:bookmarkStart w:id="3040" w:name="MCCQCTEMPBM_00000382"/>
      <w:bookmarkEnd w:id="3034"/>
      <w:r>
        <w:t>B.2.1.3.1</w:t>
      </w:r>
      <w:r>
        <w:tab/>
      </w:r>
      <w:r w:rsidRPr="00826EB1">
        <w:t>&lt;yang-version statement&gt;</w:t>
      </w:r>
      <w:bookmarkEnd w:id="3036"/>
      <w:bookmarkEnd w:id="3037"/>
      <w:bookmarkEnd w:id="3038"/>
      <w:bookmarkEnd w:id="3039"/>
    </w:p>
    <w:bookmarkEnd w:id="304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1" w:name="_Toc138762495"/>
      <w:bookmarkStart w:id="3042" w:name="_Toc145708689"/>
      <w:bookmarkStart w:id="3043" w:name="_Toc153827365"/>
      <w:bookmarkStart w:id="3044" w:name="_Toc170160455"/>
      <w:bookmarkStart w:id="3045" w:name="MCCQCTEMPBM_00000383"/>
      <w:r>
        <w:t>B.2.1.3.2</w:t>
      </w:r>
      <w:r>
        <w:tab/>
      </w:r>
      <w:r w:rsidRPr="00826EB1">
        <w:t>&lt;</w:t>
      </w:r>
      <w:r>
        <w:t>namespace</w:t>
      </w:r>
      <w:r w:rsidRPr="00826EB1">
        <w:t xml:space="preserve"> statement&gt;</w:t>
      </w:r>
      <w:bookmarkEnd w:id="3041"/>
      <w:bookmarkEnd w:id="3042"/>
      <w:bookmarkEnd w:id="3043"/>
      <w:bookmarkEnd w:id="3044"/>
    </w:p>
    <w:bookmarkEnd w:id="304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6" w:name="_Toc138762496"/>
      <w:bookmarkStart w:id="3047" w:name="_Toc145708690"/>
      <w:bookmarkStart w:id="3048" w:name="_Toc153827366"/>
      <w:bookmarkStart w:id="3049" w:name="_Toc170160456"/>
      <w:bookmarkStart w:id="3050" w:name="MCCQCTEMPBM_00000384"/>
      <w:r>
        <w:t>B.2.1.3.3</w:t>
      </w:r>
      <w:r>
        <w:tab/>
      </w:r>
      <w:r w:rsidRPr="00826EB1">
        <w:t>&lt;</w:t>
      </w:r>
      <w:r>
        <w:t>prefix</w:t>
      </w:r>
      <w:r w:rsidRPr="00826EB1">
        <w:t xml:space="preserve"> statement&gt;</w:t>
      </w:r>
      <w:bookmarkEnd w:id="3046"/>
      <w:bookmarkEnd w:id="3047"/>
      <w:bookmarkEnd w:id="3048"/>
      <w:bookmarkEnd w:id="3049"/>
    </w:p>
    <w:bookmarkEnd w:id="305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1" w:name="_Toc138762497"/>
      <w:bookmarkStart w:id="3052" w:name="_Toc145708691"/>
      <w:bookmarkStart w:id="3053" w:name="_Toc153827367"/>
      <w:bookmarkStart w:id="3054" w:name="_Toc170160457"/>
      <w:bookmarkStart w:id="3055" w:name="MCCQCTEMPBM_00000385"/>
      <w:r>
        <w:t>B.2.1.4</w:t>
      </w:r>
      <w:r>
        <w:tab/>
        <w:t>Meta-information</w:t>
      </w:r>
      <w:bookmarkEnd w:id="3051"/>
      <w:bookmarkEnd w:id="3052"/>
      <w:bookmarkEnd w:id="3053"/>
      <w:bookmarkEnd w:id="3054"/>
    </w:p>
    <w:p w14:paraId="1F459407" w14:textId="77777777" w:rsidR="00FE2976" w:rsidRDefault="00FE2976" w:rsidP="00D51D24">
      <w:pPr>
        <w:pStyle w:val="40"/>
      </w:pPr>
      <w:bookmarkStart w:id="3056" w:name="_Toc138762498"/>
      <w:bookmarkStart w:id="3057" w:name="_Toc145708692"/>
      <w:bookmarkStart w:id="3058" w:name="_Toc153827368"/>
      <w:bookmarkStart w:id="3059" w:name="_Toc170160458"/>
      <w:bookmarkStart w:id="3060" w:name="MCCQCTEMPBM_00000386"/>
      <w:bookmarkEnd w:id="3055"/>
      <w:r>
        <w:t>B.2.1.4.1</w:t>
      </w:r>
      <w:r>
        <w:tab/>
      </w:r>
      <w:r w:rsidRPr="00826EB1">
        <w:t>&lt;</w:t>
      </w:r>
      <w:r>
        <w:t>organization</w:t>
      </w:r>
      <w:r w:rsidRPr="00826EB1">
        <w:t xml:space="preserve"> statement&gt;</w:t>
      </w:r>
      <w:bookmarkEnd w:id="3056"/>
      <w:bookmarkEnd w:id="3057"/>
      <w:bookmarkEnd w:id="3058"/>
      <w:bookmarkEnd w:id="3059"/>
    </w:p>
    <w:bookmarkEnd w:id="306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1" w:name="_Toc138762499"/>
      <w:bookmarkStart w:id="3062" w:name="_Toc145708693"/>
      <w:bookmarkStart w:id="3063" w:name="_Toc153827369"/>
      <w:bookmarkStart w:id="3064" w:name="_Toc170160459"/>
      <w:bookmarkStart w:id="3065" w:name="MCCQCTEMPBM_00000387"/>
      <w:r>
        <w:t>B.2.1.4.2</w:t>
      </w:r>
      <w:r>
        <w:tab/>
      </w:r>
      <w:r w:rsidRPr="00826EB1">
        <w:t>&lt;</w:t>
      </w:r>
      <w:r>
        <w:t>contact</w:t>
      </w:r>
      <w:r w:rsidRPr="00826EB1">
        <w:t xml:space="preserve"> statement&gt;</w:t>
      </w:r>
      <w:bookmarkEnd w:id="3061"/>
      <w:bookmarkEnd w:id="3062"/>
      <w:bookmarkEnd w:id="3063"/>
      <w:bookmarkEnd w:id="3064"/>
    </w:p>
    <w:bookmarkEnd w:id="306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6" w:name="_Toc138762500"/>
      <w:bookmarkStart w:id="3067" w:name="_Toc145708694"/>
      <w:bookmarkStart w:id="3068" w:name="_Toc153827370"/>
      <w:bookmarkStart w:id="3069" w:name="_Toc170160460"/>
      <w:bookmarkStart w:id="3070" w:name="MCCQCTEMPBM_00000388"/>
      <w:r>
        <w:t>B.2.1.4.3</w:t>
      </w:r>
      <w:r>
        <w:tab/>
      </w:r>
      <w:r w:rsidRPr="00826EB1">
        <w:t>&lt;</w:t>
      </w:r>
      <w:r>
        <w:t>descrip</w:t>
      </w:r>
      <w:r w:rsidRPr="00826EB1">
        <w:t>t</w:t>
      </w:r>
      <w:r>
        <w:t>ion statement</w:t>
      </w:r>
      <w:r w:rsidRPr="00826EB1">
        <w:t>&gt;</w:t>
      </w:r>
      <w:bookmarkEnd w:id="3066"/>
      <w:bookmarkEnd w:id="3067"/>
      <w:bookmarkEnd w:id="3068"/>
      <w:bookmarkEnd w:id="3069"/>
    </w:p>
    <w:bookmarkEnd w:id="307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1" w:name="_Toc138762501"/>
      <w:bookmarkStart w:id="3072" w:name="_Toc145708695"/>
      <w:bookmarkStart w:id="3073" w:name="_Toc153827371"/>
      <w:bookmarkStart w:id="3074" w:name="_Toc170160461"/>
      <w:bookmarkStart w:id="3075" w:name="MCCQCTEMPBM_00000389"/>
      <w:r>
        <w:t>B.2.1.4.4</w:t>
      </w:r>
      <w:r>
        <w:tab/>
      </w:r>
      <w:r w:rsidRPr="00826EB1">
        <w:t>&lt;</w:t>
      </w:r>
      <w:r>
        <w:t>reference</w:t>
      </w:r>
      <w:r w:rsidRPr="00826EB1">
        <w:t xml:space="preserve"> statement&gt;</w:t>
      </w:r>
      <w:bookmarkEnd w:id="3071"/>
      <w:bookmarkEnd w:id="3072"/>
      <w:bookmarkEnd w:id="3073"/>
      <w:bookmarkEnd w:id="3074"/>
    </w:p>
    <w:bookmarkEnd w:id="307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6" w:name="_Toc138762502"/>
      <w:bookmarkStart w:id="3077" w:name="_Toc145708696"/>
      <w:bookmarkStart w:id="3078" w:name="_Toc153827372"/>
      <w:bookmarkStart w:id="3079" w:name="_Toc170160462"/>
      <w:bookmarkStart w:id="3080" w:name="MCCQCTEMPBM_00000390"/>
      <w:r>
        <w:t>B.2.1.4.5</w:t>
      </w:r>
      <w:r>
        <w:tab/>
        <w:t>&lt;revision statement&gt;</w:t>
      </w:r>
      <w:bookmarkEnd w:id="3076"/>
      <w:bookmarkEnd w:id="3077"/>
      <w:bookmarkEnd w:id="3078"/>
      <w:bookmarkEnd w:id="3079"/>
    </w:p>
    <w:bookmarkEnd w:id="308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5" w:name="_Toc138762503"/>
      <w:bookmarkStart w:id="3086" w:name="_Toc145708697"/>
      <w:bookmarkStart w:id="3087" w:name="_Toc153827373"/>
      <w:bookmarkStart w:id="3088" w:name="_Toc170160463"/>
      <w:bookmarkStart w:id="3089" w:name="MCCQCTEMPBM_00000391"/>
      <w:r>
        <w:t>B.2.1.2</w:t>
      </w:r>
      <w:r>
        <w:tab/>
        <w:t>Formatting rules</w:t>
      </w:r>
      <w:bookmarkEnd w:id="3085"/>
      <w:bookmarkEnd w:id="3086"/>
      <w:bookmarkEnd w:id="3087"/>
      <w:bookmarkEnd w:id="3088"/>
    </w:p>
    <w:bookmarkEnd w:id="308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0" w:name="_Toc138762504"/>
      <w:bookmarkStart w:id="3091" w:name="_Toc145708698"/>
      <w:bookmarkStart w:id="3092" w:name="_Toc153827374"/>
      <w:bookmarkStart w:id="3093" w:name="_Toc170160464"/>
      <w:bookmarkStart w:id="3094" w:name="MCCQCTEMPBM_00000392"/>
      <w:r>
        <w:t>B.2.2</w:t>
      </w:r>
      <w:r>
        <w:tab/>
      </w:r>
      <w:r w:rsidR="00F5648C">
        <w:t>_3gpp</w:t>
      </w:r>
      <w:r>
        <w:t>-5gs-detnet-node Module definition</w:t>
      </w:r>
      <w:bookmarkEnd w:id="3090"/>
      <w:bookmarkEnd w:id="3091"/>
      <w:bookmarkEnd w:id="3092"/>
      <w:bookmarkEnd w:id="3093"/>
    </w:p>
    <w:p w14:paraId="37CEB722" w14:textId="77777777" w:rsidR="00FE2976" w:rsidRDefault="00FE2976" w:rsidP="00D51D24">
      <w:pPr>
        <w:pStyle w:val="30"/>
      </w:pPr>
      <w:bookmarkStart w:id="3095" w:name="_Toc138762505"/>
      <w:bookmarkStart w:id="3096" w:name="_Toc145708699"/>
      <w:bookmarkStart w:id="3097" w:name="_Toc153827375"/>
      <w:bookmarkStart w:id="3098" w:name="_Toc170160465"/>
      <w:bookmarkStart w:id="3099" w:name="MCCQCTEMPBM_00000393"/>
      <w:bookmarkEnd w:id="3094"/>
      <w:r>
        <w:t>B.2.2.1</w:t>
      </w:r>
      <w:r>
        <w:tab/>
        <w:t>Introduction</w:t>
      </w:r>
      <w:bookmarkEnd w:id="3095"/>
      <w:bookmarkEnd w:id="3096"/>
      <w:bookmarkEnd w:id="3097"/>
      <w:bookmarkEnd w:id="3098"/>
    </w:p>
    <w:p w14:paraId="4E41D8E1" w14:textId="77777777" w:rsidR="00F5648C" w:rsidRDefault="00F5648C" w:rsidP="00F5648C">
      <w:bookmarkStart w:id="3100" w:name="_Toc138762506"/>
      <w:bookmarkStart w:id="3101" w:name="_Toc145708700"/>
      <w:bookmarkStart w:id="3102" w:name="_Toc153827376"/>
      <w:bookmarkStart w:id="3103" w:name="MCCQCTEMPBM_00000394"/>
      <w:bookmarkEnd w:id="3099"/>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4" w:name="_Toc170160466"/>
      <w:r>
        <w:t>B.2.2.2</w:t>
      </w:r>
      <w:r>
        <w:tab/>
        <w:t>Data Model</w:t>
      </w:r>
      <w:bookmarkEnd w:id="3100"/>
      <w:bookmarkEnd w:id="3101"/>
      <w:bookmarkEnd w:id="3102"/>
      <w:bookmarkEnd w:id="3104"/>
    </w:p>
    <w:p w14:paraId="168520B7" w14:textId="77777777" w:rsidR="00FE2976" w:rsidRDefault="00FE2976" w:rsidP="00FE2976">
      <w:pPr>
        <w:pStyle w:val="40"/>
      </w:pPr>
      <w:bookmarkStart w:id="3105" w:name="_Toc138762507"/>
      <w:bookmarkStart w:id="3106" w:name="_Toc145708701"/>
      <w:bookmarkStart w:id="3107" w:name="_Toc153827377"/>
      <w:bookmarkStart w:id="3108" w:name="_Toc170160467"/>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9" w:name="_Toc138762508"/>
      <w:bookmarkStart w:id="3110" w:name="_Toc145708702"/>
      <w:bookmarkStart w:id="3111" w:name="_Toc153827378"/>
      <w:bookmarkStart w:id="3112" w:name="_Toc170160468"/>
      <w:bookmarkStart w:id="311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2"/>
    </w:p>
    <w:p w14:paraId="5524552B" w14:textId="77777777" w:rsidR="00FE2976" w:rsidRDefault="00FE2976" w:rsidP="00D51D24">
      <w:pPr>
        <w:pStyle w:val="50"/>
      </w:pPr>
      <w:bookmarkStart w:id="3114" w:name="_Toc138762509"/>
      <w:bookmarkStart w:id="3115" w:name="_Toc145708703"/>
      <w:bookmarkStart w:id="3116" w:name="_Toc153827379"/>
      <w:bookmarkStart w:id="3117" w:name="_Toc170160469"/>
      <w:bookmarkStart w:id="3118" w:name="MCCQCTEMPBM_00000396"/>
      <w:bookmarkEnd w:id="3113"/>
      <w:r>
        <w:t>B.2.2.2.2.1</w:t>
      </w:r>
      <w:r>
        <w:tab/>
        <w:t>Introduction</w:t>
      </w:r>
      <w:bookmarkEnd w:id="3114"/>
      <w:bookmarkEnd w:id="3115"/>
      <w:bookmarkEnd w:id="3116"/>
      <w:bookmarkEnd w:id="3117"/>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8"/>
      <w:r>
        <w:t>This clause defines the YANG structures to be used in _3gpp-5gs-detnet-node YANG Module.</w:t>
      </w:r>
    </w:p>
    <w:p w14:paraId="67EBE11F" w14:textId="5489FEB2" w:rsidR="00FE2976" w:rsidRDefault="00FE2976" w:rsidP="00D51D24">
      <w:pPr>
        <w:pStyle w:val="50"/>
      </w:pPr>
      <w:bookmarkStart w:id="3123" w:name="_Toc170160470"/>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4" w:name="_Toc138762511"/>
      <w:bookmarkStart w:id="3125" w:name="_Toc145708705"/>
      <w:bookmarkStart w:id="3126" w:name="_Toc153827381"/>
      <w:bookmarkStart w:id="3127" w:name="_Toc170160471"/>
      <w:bookmarkStart w:id="3128" w:name="MCCQCTEMPBM_00000398"/>
      <w:r>
        <w:t>B.2.2.2.2.3</w:t>
      </w:r>
      <w:r>
        <w:tab/>
        <w:t xml:space="preserve">Type: </w:t>
      </w:r>
      <w:r w:rsidR="001648D8">
        <w:t>_3gpp-5gs-node-configuration-outcome</w:t>
      </w:r>
      <w:bookmarkEnd w:id="3124"/>
      <w:bookmarkEnd w:id="3125"/>
      <w:bookmarkEnd w:id="3126"/>
      <w:bookmarkEnd w:id="3127"/>
    </w:p>
    <w:bookmarkEnd w:id="312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9" w:name="_Toc153827382"/>
      <w:bookmarkStart w:id="3130" w:name="_Toc170160472"/>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1" w:name="_Toc138762512"/>
      <w:bookmarkStart w:id="3132" w:name="_Toc145708706"/>
      <w:bookmarkStart w:id="3133" w:name="_Toc153827383"/>
      <w:bookmarkStart w:id="3134" w:name="_Toc170160473"/>
      <w:bookmarkStart w:id="313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4"/>
    </w:p>
    <w:p w14:paraId="33B96C08" w14:textId="77777777" w:rsidR="00FE2976" w:rsidRPr="00384E92" w:rsidRDefault="00FE2976" w:rsidP="00D51D24">
      <w:pPr>
        <w:pStyle w:val="50"/>
      </w:pPr>
      <w:bookmarkStart w:id="3136" w:name="_Toc138762513"/>
      <w:bookmarkStart w:id="3137" w:name="_Toc145708707"/>
      <w:bookmarkStart w:id="3138" w:name="_Toc153827384"/>
      <w:bookmarkStart w:id="3139" w:name="_Toc170160474"/>
      <w:bookmarkStart w:id="3140" w:name="MCCQCTEMPBM_00000400"/>
      <w:bookmarkEnd w:id="3135"/>
      <w:r>
        <w:t>B.2.2.2.3.1</w:t>
      </w:r>
      <w:r w:rsidRPr="00384E92">
        <w:tab/>
        <w:t>Introduction</w:t>
      </w:r>
      <w:bookmarkEnd w:id="3136"/>
      <w:bookmarkEnd w:id="3137"/>
      <w:bookmarkEnd w:id="3138"/>
      <w:bookmarkEnd w:id="3139"/>
    </w:p>
    <w:bookmarkEnd w:id="31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1" w:name="_Toc138762514"/>
      <w:bookmarkStart w:id="3142" w:name="_Toc145708708"/>
      <w:bookmarkStart w:id="3143" w:name="_Toc153827385"/>
      <w:bookmarkStart w:id="3144" w:name="_Toc170160475"/>
      <w:bookmarkStart w:id="3145" w:name="MCCQCTEMPBM_00000401"/>
      <w:r>
        <w:t>B.2.2.2.3.2</w:t>
      </w:r>
      <w:r w:rsidRPr="00384E92">
        <w:tab/>
        <w:t>Simple data types</w:t>
      </w:r>
      <w:bookmarkEnd w:id="3141"/>
      <w:bookmarkEnd w:id="3142"/>
      <w:bookmarkEnd w:id="3143"/>
      <w:bookmarkEnd w:id="3144"/>
    </w:p>
    <w:bookmarkEnd w:id="314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6" w:name="_Toc138762515"/>
      <w:bookmarkStart w:id="3147" w:name="_Toc145708709"/>
      <w:bookmarkStart w:id="3148" w:name="_Toc153827386"/>
      <w:bookmarkStart w:id="3149" w:name="_Toc170160476"/>
      <w:bookmarkStart w:id="3150" w:name="MCCQCTEMPBM_00000402"/>
      <w:r>
        <w:t>B.2.2.2.3.3</w:t>
      </w:r>
      <w:r w:rsidRPr="00BC662F">
        <w:tab/>
        <w:t xml:space="preserve">Enumeration: </w:t>
      </w:r>
      <w:r w:rsidR="001C5008">
        <w:t>_</w:t>
      </w:r>
      <w:r w:rsidR="001C5008">
        <w:rPr>
          <w:lang w:val="en-US"/>
        </w:rPr>
        <w:t>3gpp-5gs-node-configuration-status</w:t>
      </w:r>
      <w:bookmarkEnd w:id="3146"/>
      <w:bookmarkEnd w:id="3147"/>
      <w:bookmarkEnd w:id="3148"/>
      <w:bookmarkEnd w:id="3149"/>
    </w:p>
    <w:bookmarkEnd w:id="315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70160477"/>
      <w:r>
        <w:rPr>
          <w:noProof/>
        </w:rPr>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70160478"/>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70160479"/>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70160480"/>
      <w:r w:rsidRPr="004D3578">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848AB3" w14:textId="77777777" w:rsidR="00973A1E" w:rsidRDefault="00973A1E">
      <w:r>
        <w:separator/>
      </w:r>
    </w:p>
  </w:endnote>
  <w:endnote w:type="continuationSeparator" w:id="0">
    <w:p w14:paraId="643AAD0A" w14:textId="77777777" w:rsidR="00973A1E" w:rsidRDefault="00973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38C972" w14:textId="77777777" w:rsidR="00973A1E" w:rsidRDefault="00973A1E">
      <w:r>
        <w:separator/>
      </w:r>
    </w:p>
  </w:footnote>
  <w:footnote w:type="continuationSeparator" w:id="0">
    <w:p w14:paraId="7E2B7399" w14:textId="77777777" w:rsidR="00973A1E" w:rsidRDefault="00973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B073743"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CBB">
      <w:rPr>
        <w:rFonts w:ascii="Arial" w:hAnsi="Arial" w:cs="Arial"/>
        <w:b/>
        <w:noProof/>
        <w:sz w:val="18"/>
        <w:szCs w:val="18"/>
      </w:rPr>
      <w:t>3GPP TS 29.565 V19.0.0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68E16EAA"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CBB">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BD3CD0-CECF-44B5-A006-439E55103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Pages>
  <Words>68370</Words>
  <Characters>389709</Characters>
  <Application>Microsoft Office Word</Application>
  <DocSecurity>0</DocSecurity>
  <Lines>3247</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Huawei</cp:lastModifiedBy>
  <cp:revision>6</cp:revision>
  <cp:lastPrinted>2019-02-25T14:05:00Z</cp:lastPrinted>
  <dcterms:created xsi:type="dcterms:W3CDTF">2024-09-11T02:59:00Z</dcterms:created>
  <dcterms:modified xsi:type="dcterms:W3CDTF">2024-09-18T01:10:00Z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1726303115</vt:lpwstr>
  </property>
</Properties>
</file>