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8B8C54C" w:rsidR="004F0988" w:rsidRPr="005B778E" w:rsidRDefault="008A6D4A" w:rsidP="00BB6EDB">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BB6EDB">
              <w:rPr>
                <w:lang w:eastAsia="zh-CN"/>
              </w:rPr>
              <w:t>0</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r w:rsidR="00BB6EDB">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87584982"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168476273"/>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168476274"/>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168476275"/>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168476276"/>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168476277"/>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168476278"/>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168476279"/>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168476280"/>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50"/>
    <w:bookmarkStart w:id="74" w:name="_MON_1684249561"/>
    <w:bookmarkStart w:id="75" w:name="_MON_1684249579"/>
    <w:bookmarkStart w:id="76" w:name="_MON_1684249593"/>
    <w:bookmarkStart w:id="77" w:name="_MON_1684249596"/>
    <w:bookmarkStart w:id="78" w:name="_MON_1684249266"/>
    <w:bookmarkEnd w:id="73"/>
    <w:bookmarkEnd w:id="74"/>
    <w:bookmarkEnd w:id="75"/>
    <w:bookmarkEnd w:id="76"/>
    <w:bookmarkEnd w:id="77"/>
    <w:bookmarkEnd w:id="78"/>
    <w:bookmarkStart w:id="79" w:name="_MON_1684249511"/>
    <w:bookmarkEnd w:id="79"/>
    <w:p w14:paraId="229A8738" w14:textId="77777777" w:rsidR="001400EF" w:rsidRPr="005B778E" w:rsidRDefault="001400EF" w:rsidP="001400EF">
      <w:pPr>
        <w:pStyle w:val="TH"/>
      </w:pPr>
      <w:r w:rsidRPr="005B778E">
        <w:object w:dxaOrig="3076" w:dyaOrig="2971" w14:anchorId="14C21EFC">
          <v:shape id="_x0000_i1026" type="#_x0000_t75" style="width:196.35pt;height:188.9pt" o:ole="">
            <v:imagedata r:id="rId13" o:title=""/>
          </v:shape>
          <o:OLEObject Type="Embed" ProgID="Visio.Drawing.15" ShapeID="_x0000_i1026" DrawAspect="Content" ObjectID="_1787584983"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8pt;height:59.4pt" o:ole="">
            <v:imagedata r:id="rId15" o:title=""/>
          </v:shape>
          <o:OLEObject Type="Embed" ProgID="Visio.Drawing.15" ShapeID="_x0000_i1027" DrawAspect="Content" ObjectID="_1787584984"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168476282"/>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168476283"/>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168476284"/>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168476285"/>
      <w:r w:rsidRPr="005B778E">
        <w:lastRenderedPageBreak/>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168476286"/>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168476287"/>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168476288"/>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168476289"/>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pt;height:107.05pt" o:ole="">
            <v:imagedata r:id="rId17" o:title=""/>
          </v:shape>
          <o:OLEObject Type="Embed" ProgID="Visio.Drawing.11" ShapeID="_x0000_i1028" DrawAspect="Content" ObjectID="_1787584985"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168476295"/>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168476296"/>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787584986"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168476298"/>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pt;height:107.05pt" o:ole="">
            <v:imagedata r:id="rId21" o:title=""/>
          </v:shape>
          <o:OLEObject Type="Embed" ProgID="Visio.Drawing.11" ShapeID="_x0000_i1030" DrawAspect="Content" ObjectID="_1787584987"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168476299"/>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168476300"/>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168476301"/>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168476302"/>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168476303"/>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168476304"/>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168476305"/>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168476306"/>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168476307"/>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168476308"/>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168476309"/>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168476310"/>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7.75pt" o:ole="">
            <v:imagedata r:id="rId23" o:title=""/>
          </v:shape>
          <o:OLEObject Type="Embed" ProgID="Word.Document.8" ShapeID="_x0000_i1031" DrawAspect="Content" ObjectID="_1787584988"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168476317"/>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168476318"/>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168476324"/>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168476325"/>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168476326"/>
      <w:r w:rsidRPr="005B778E">
        <w:rPr>
          <w:lang w:val="en-US"/>
        </w:rPr>
        <w:lastRenderedPageBreak/>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168476327"/>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168476328"/>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168476329"/>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168476333"/>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168476334"/>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168476335"/>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168476336"/>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168476341"/>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168476342"/>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168476343"/>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168476344"/>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168476345"/>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168476346"/>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168476347"/>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168476348"/>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168476349"/>
      <w:r w:rsidRPr="005B778E">
        <w:lastRenderedPageBreak/>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168476350"/>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168476352"/>
      <w:bookmarkEnd w:id="442"/>
      <w:bookmarkEnd w:id="443"/>
      <w:bookmarkEnd w:id="44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FE289" w14:textId="77777777" w:rsidR="00DA43DE" w:rsidRDefault="00DA43DE">
      <w:r>
        <w:separator/>
      </w:r>
    </w:p>
  </w:endnote>
  <w:endnote w:type="continuationSeparator" w:id="0">
    <w:p w14:paraId="0E16A53A" w14:textId="77777777" w:rsidR="00DA43DE" w:rsidRDefault="00DA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E830A" w14:textId="77777777" w:rsidR="00DA43DE" w:rsidRDefault="00DA43DE">
      <w:r>
        <w:separator/>
      </w:r>
    </w:p>
  </w:footnote>
  <w:footnote w:type="continuationSeparator" w:id="0">
    <w:p w14:paraId="38395B9D" w14:textId="77777777" w:rsidR="00DA43DE" w:rsidRDefault="00DA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29A0C3A9"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884">
      <w:rPr>
        <w:rFonts w:ascii="Arial" w:hAnsi="Arial" w:cs="Arial"/>
        <w:b/>
        <w:noProof/>
        <w:sz w:val="18"/>
        <w:szCs w:val="18"/>
      </w:rPr>
      <w:t>3GPP TS 29.557 V19.0.0 (2024-09)</w:t>
    </w:r>
    <w:r>
      <w:rPr>
        <w:rFonts w:ascii="Arial" w:hAnsi="Arial" w:cs="Arial"/>
        <w:b/>
        <w:sz w:val="18"/>
        <w:szCs w:val="18"/>
      </w:rPr>
      <w:fldChar w:fldCharType="end"/>
    </w:r>
  </w:p>
  <w:p w14:paraId="0C5EC792" w14:textId="7CBB9B85"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7884">
      <w:rPr>
        <w:rFonts w:ascii="Arial" w:hAnsi="Arial" w:cs="Arial"/>
        <w:b/>
        <w:noProof/>
        <w:sz w:val="18"/>
        <w:szCs w:val="18"/>
      </w:rPr>
      <w:t>8</w:t>
    </w:r>
    <w:r>
      <w:rPr>
        <w:rFonts w:ascii="Arial" w:hAnsi="Arial" w:cs="Arial"/>
        <w:b/>
        <w:sz w:val="18"/>
        <w:szCs w:val="18"/>
      </w:rPr>
      <w:fldChar w:fldCharType="end"/>
    </w:r>
  </w:p>
  <w:p w14:paraId="2B1AE9B5" w14:textId="6EF8EB21"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884">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034A6"/>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D71C-8C73-4879-8195-6D5E923A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37</Pages>
  <Words>12654</Words>
  <Characters>72132</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cp:lastModifiedBy>
  <cp:revision>188</cp:revision>
  <cp:lastPrinted>2019-02-25T14:05:00Z</cp:lastPrinted>
  <dcterms:created xsi:type="dcterms:W3CDTF">2023-12-14T02:01:00Z</dcterms:created>
  <dcterms:modified xsi:type="dcterms:W3CDTF">2024-09-11T09:56:00Z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